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5606B90C" w14:textId="77777777" w:rsidTr="005E4BB2">
        <w:tc>
          <w:tcPr>
            <w:tcW w:w="10423" w:type="dxa"/>
            <w:gridSpan w:val="2"/>
            <w:shd w:val="clear" w:color="auto" w:fill="auto"/>
          </w:tcPr>
          <w:p w14:paraId="7280E60F" w14:textId="6507A88D"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40507E">
              <w:rPr>
                <w:lang w:eastAsia="zh-CN"/>
              </w:rPr>
              <w:t>1</w:t>
            </w:r>
            <w:r w:rsidR="00EB72E4">
              <w:rPr>
                <w:lang w:eastAsia="zh-CN"/>
              </w:rPr>
              <w:t>1</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9A04CB">
              <w:rPr>
                <w:sz w:val="32"/>
                <w:lang w:eastAsia="zh-CN"/>
              </w:rPr>
              <w:t>2</w:t>
            </w:r>
            <w:r w:rsidRPr="00D5200C">
              <w:rPr>
                <w:sz w:val="32"/>
              </w:rPr>
              <w:t>-</w:t>
            </w:r>
            <w:r w:rsidR="0040507E">
              <w:rPr>
                <w:sz w:val="32"/>
                <w:lang w:eastAsia="zh-CN"/>
              </w:rPr>
              <w:t>0</w:t>
            </w:r>
            <w:r w:rsidR="00EB72E4">
              <w:rPr>
                <w:sz w:val="32"/>
                <w:lang w:eastAsia="zh-CN"/>
              </w:rPr>
              <w:t>9</w:t>
            </w:r>
            <w:r w:rsidRPr="00D5200C">
              <w:rPr>
                <w:sz w:val="32"/>
              </w:rPr>
              <w:t>)</w:t>
            </w:r>
          </w:p>
        </w:tc>
      </w:tr>
      <w:tr w:rsidR="004F0988" w:rsidRPr="00BC4D08" w14:paraId="23F59011" w14:textId="77777777" w:rsidTr="005E4BB2">
        <w:trPr>
          <w:trHeight w:hRule="exact" w:val="1134"/>
        </w:trPr>
        <w:tc>
          <w:tcPr>
            <w:tcW w:w="10423" w:type="dxa"/>
            <w:gridSpan w:val="2"/>
            <w:shd w:val="clear" w:color="auto" w:fill="auto"/>
          </w:tcPr>
          <w:p w14:paraId="5AF5D4E7"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521B280C" w14:textId="77777777" w:rsidTr="005E4BB2">
        <w:trPr>
          <w:trHeight w:hRule="exact" w:val="3686"/>
        </w:trPr>
        <w:tc>
          <w:tcPr>
            <w:tcW w:w="10423" w:type="dxa"/>
            <w:gridSpan w:val="2"/>
            <w:shd w:val="clear" w:color="auto" w:fill="auto"/>
          </w:tcPr>
          <w:p w14:paraId="1EA4901A" w14:textId="77777777" w:rsidR="004F0988" w:rsidRPr="00D5200C" w:rsidRDefault="004F0988" w:rsidP="00133525">
            <w:pPr>
              <w:pStyle w:val="ZT"/>
              <w:framePr w:wrap="auto" w:hAnchor="text" w:yAlign="inline"/>
            </w:pPr>
            <w:r w:rsidRPr="00D5200C">
              <w:t>3rd Generation Partnership Project;</w:t>
            </w:r>
          </w:p>
          <w:p w14:paraId="2A390A91" w14:textId="77777777" w:rsidR="00571898" w:rsidRPr="009F68CE" w:rsidRDefault="00571898" w:rsidP="00571898">
            <w:pPr>
              <w:pStyle w:val="ZT"/>
              <w:framePr w:wrap="auto" w:hAnchor="text" w:yAlign="inline"/>
            </w:pPr>
            <w:r w:rsidRPr="009F68CE">
              <w:t>Technical Specification Group Core Network and Terminals;</w:t>
            </w:r>
          </w:p>
          <w:p w14:paraId="69571D56" w14:textId="77777777" w:rsidR="00571898" w:rsidRPr="009F68CE" w:rsidRDefault="00571898" w:rsidP="00571898">
            <w:pPr>
              <w:pStyle w:val="ZT"/>
              <w:framePr w:wrap="auto" w:hAnchor="text" w:yAlign="inline"/>
            </w:pPr>
            <w:r w:rsidRPr="009F68CE">
              <w:t>5G System; Usage of the Unified Data Repository services for Subscription Data;</w:t>
            </w:r>
          </w:p>
          <w:p w14:paraId="4E0D6314" w14:textId="77777777" w:rsidR="00571898" w:rsidRPr="009F68CE" w:rsidRDefault="00571898" w:rsidP="00571898">
            <w:pPr>
              <w:pStyle w:val="ZT"/>
              <w:framePr w:wrap="auto" w:hAnchor="text" w:yAlign="inline"/>
            </w:pPr>
            <w:r w:rsidRPr="009F68CE">
              <w:t>Stage 3</w:t>
            </w:r>
          </w:p>
          <w:p w14:paraId="729ED340"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14:paraId="7AA28CA4" w14:textId="77777777" w:rsidTr="005E4BB2">
        <w:tc>
          <w:tcPr>
            <w:tcW w:w="10423" w:type="dxa"/>
            <w:gridSpan w:val="2"/>
            <w:shd w:val="clear" w:color="auto" w:fill="auto"/>
          </w:tcPr>
          <w:p w14:paraId="76DC407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16698506" w14:textId="77777777" w:rsidTr="005E4BB2">
        <w:trPr>
          <w:trHeight w:hRule="exact" w:val="1531"/>
        </w:trPr>
        <w:tc>
          <w:tcPr>
            <w:tcW w:w="4883" w:type="dxa"/>
            <w:shd w:val="clear" w:color="auto" w:fill="auto"/>
          </w:tcPr>
          <w:p w14:paraId="48FA6763" w14:textId="77777777" w:rsidR="00D57972" w:rsidRPr="00D5200C" w:rsidRDefault="00000000" w:rsidP="00842E08">
            <w:r>
              <w:rPr>
                <w:i/>
              </w:rPr>
              <w:pict w14:anchorId="13F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7.15pt">
                  <v:imagedata r:id="rId9" o:title="5G-logo_175px"/>
                </v:shape>
              </w:pict>
            </w:r>
          </w:p>
        </w:tc>
        <w:tc>
          <w:tcPr>
            <w:tcW w:w="5540" w:type="dxa"/>
            <w:shd w:val="clear" w:color="auto" w:fill="auto"/>
          </w:tcPr>
          <w:p w14:paraId="495D2BE3" w14:textId="77777777" w:rsidR="00D57972" w:rsidRPr="00D5200C" w:rsidRDefault="00000000" w:rsidP="00842E08">
            <w:bookmarkStart w:id="2" w:name="logos"/>
            <w:r>
              <w:pict w14:anchorId="53F893FF">
                <v:shape id="_x0000_i1026" type="#_x0000_t75" style="width:128.95pt;height:75.2pt">
                  <v:imagedata r:id="rId10" o:title="3GPP-logo_web"/>
                </v:shape>
              </w:pict>
            </w:r>
            <w:bookmarkEnd w:id="2"/>
          </w:p>
        </w:tc>
      </w:tr>
      <w:tr w:rsidR="00C074DD" w:rsidRPr="00BC4D08" w14:paraId="31B11FDB" w14:textId="77777777" w:rsidTr="005E4BB2">
        <w:trPr>
          <w:trHeight w:hRule="exact" w:val="5783"/>
        </w:trPr>
        <w:tc>
          <w:tcPr>
            <w:tcW w:w="10423" w:type="dxa"/>
            <w:gridSpan w:val="2"/>
            <w:shd w:val="clear" w:color="auto" w:fill="auto"/>
          </w:tcPr>
          <w:p w14:paraId="6920FDAF" w14:textId="77777777" w:rsidR="00C074DD" w:rsidRPr="00D5200C" w:rsidRDefault="00C074DD" w:rsidP="007C4061"/>
        </w:tc>
      </w:tr>
      <w:tr w:rsidR="00C074DD" w:rsidRPr="00BC4D08" w14:paraId="58D4B483" w14:textId="77777777" w:rsidTr="005E4BB2">
        <w:trPr>
          <w:cantSplit/>
          <w:trHeight w:hRule="exact" w:val="964"/>
        </w:trPr>
        <w:tc>
          <w:tcPr>
            <w:tcW w:w="10423" w:type="dxa"/>
            <w:gridSpan w:val="2"/>
            <w:shd w:val="clear" w:color="auto" w:fill="auto"/>
          </w:tcPr>
          <w:p w14:paraId="731FE301" w14:textId="77777777" w:rsidR="00C074DD" w:rsidRPr="00D5200C" w:rsidRDefault="00C074DD" w:rsidP="00842E08">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954A463" w14:textId="77777777" w:rsidR="00C074DD" w:rsidRPr="00D5200C" w:rsidRDefault="00C074DD" w:rsidP="00C074DD">
            <w:pPr>
              <w:pStyle w:val="ZV"/>
              <w:framePr w:w="0" w:wrap="auto" w:vAnchor="margin" w:hAnchor="text" w:yAlign="inline"/>
            </w:pPr>
          </w:p>
          <w:p w14:paraId="2F3329BB" w14:textId="77777777" w:rsidR="00C074DD" w:rsidRPr="00D5200C" w:rsidRDefault="00C074DD" w:rsidP="00842E08"/>
        </w:tc>
      </w:tr>
      <w:bookmarkEnd w:id="0"/>
    </w:tbl>
    <w:p w14:paraId="731DEDAA" w14:textId="77777777" w:rsidR="00080512" w:rsidRPr="004D3578" w:rsidRDefault="00080512" w:rsidP="00842E08">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791C777" w14:textId="77777777" w:rsidTr="00133525">
        <w:trPr>
          <w:trHeight w:hRule="exact" w:val="5670"/>
        </w:trPr>
        <w:tc>
          <w:tcPr>
            <w:tcW w:w="10423" w:type="dxa"/>
            <w:shd w:val="clear" w:color="auto" w:fill="auto"/>
          </w:tcPr>
          <w:p w14:paraId="5E33780F" w14:textId="77777777" w:rsidR="00E16509" w:rsidRPr="00D5200C" w:rsidRDefault="00E16509" w:rsidP="00E16509">
            <w:pPr>
              <w:pStyle w:val="Guidance"/>
            </w:pPr>
            <w:bookmarkStart w:id="4" w:name="page2"/>
          </w:p>
        </w:tc>
      </w:tr>
      <w:tr w:rsidR="00E16509" w:rsidRPr="00BC4D08" w14:paraId="755FC78A" w14:textId="77777777" w:rsidTr="00C074DD">
        <w:trPr>
          <w:trHeight w:hRule="exact" w:val="5387"/>
        </w:trPr>
        <w:tc>
          <w:tcPr>
            <w:tcW w:w="10423" w:type="dxa"/>
            <w:shd w:val="clear" w:color="auto" w:fill="auto"/>
          </w:tcPr>
          <w:p w14:paraId="2E9E0F47"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00BCD1C4" w14:textId="77777777" w:rsidR="00E16509" w:rsidRPr="00D5200C" w:rsidRDefault="00E16509" w:rsidP="00133525">
            <w:pPr>
              <w:pStyle w:val="FP"/>
              <w:pBdr>
                <w:bottom w:val="single" w:sz="6" w:space="1" w:color="auto"/>
              </w:pBdr>
              <w:ind w:left="2835" w:right="2835"/>
              <w:jc w:val="center"/>
            </w:pPr>
            <w:r w:rsidRPr="00D5200C">
              <w:t>Postal address</w:t>
            </w:r>
          </w:p>
          <w:p w14:paraId="66C7FDCE" w14:textId="77777777" w:rsidR="00E16509" w:rsidRPr="00D5200C" w:rsidRDefault="00E16509" w:rsidP="00133525">
            <w:pPr>
              <w:pStyle w:val="FP"/>
              <w:ind w:left="2835" w:right="2835"/>
              <w:jc w:val="center"/>
              <w:rPr>
                <w:rFonts w:ascii="Arial" w:hAnsi="Arial"/>
                <w:sz w:val="18"/>
              </w:rPr>
            </w:pPr>
          </w:p>
          <w:p w14:paraId="2160AB1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149176B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 xml:space="preserve">650 Route des </w:t>
            </w:r>
            <w:proofErr w:type="spellStart"/>
            <w:r w:rsidRPr="00D5200C">
              <w:rPr>
                <w:rFonts w:ascii="Arial" w:hAnsi="Arial"/>
                <w:sz w:val="18"/>
              </w:rPr>
              <w:t>Lucioles</w:t>
            </w:r>
            <w:proofErr w:type="spellEnd"/>
            <w:r w:rsidRPr="00D5200C">
              <w:rPr>
                <w:rFonts w:ascii="Arial" w:hAnsi="Arial"/>
                <w:sz w:val="18"/>
              </w:rPr>
              <w:t xml:space="preserve"> - Sophia Antipolis</w:t>
            </w:r>
          </w:p>
          <w:p w14:paraId="2B832125" w14:textId="77777777" w:rsidR="00E16509" w:rsidRPr="00D5200C" w:rsidRDefault="00E16509" w:rsidP="00133525">
            <w:pPr>
              <w:pStyle w:val="FP"/>
              <w:ind w:left="2835" w:right="2835"/>
              <w:jc w:val="center"/>
              <w:rPr>
                <w:rFonts w:ascii="Arial" w:hAnsi="Arial"/>
                <w:sz w:val="18"/>
              </w:rPr>
            </w:pPr>
            <w:proofErr w:type="spellStart"/>
            <w:r w:rsidRPr="00D5200C">
              <w:rPr>
                <w:rFonts w:ascii="Arial" w:hAnsi="Arial"/>
                <w:sz w:val="18"/>
              </w:rPr>
              <w:t>Valbonne</w:t>
            </w:r>
            <w:proofErr w:type="spellEnd"/>
            <w:r w:rsidRPr="00D5200C">
              <w:rPr>
                <w:rFonts w:ascii="Arial" w:hAnsi="Arial"/>
                <w:sz w:val="18"/>
              </w:rPr>
              <w:t xml:space="preserve"> - FRANCE</w:t>
            </w:r>
          </w:p>
          <w:p w14:paraId="609B4ECC"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412AD774"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239853D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25D4F24A" w14:textId="77777777" w:rsidR="00E16509" w:rsidRPr="00D5200C" w:rsidRDefault="00E16509" w:rsidP="00133525"/>
        </w:tc>
      </w:tr>
      <w:tr w:rsidR="00E16509" w:rsidRPr="00BC4D08" w14:paraId="630DA87C" w14:textId="77777777" w:rsidTr="00C074DD">
        <w:tc>
          <w:tcPr>
            <w:tcW w:w="10423" w:type="dxa"/>
            <w:shd w:val="clear" w:color="auto" w:fill="auto"/>
            <w:vAlign w:val="bottom"/>
          </w:tcPr>
          <w:p w14:paraId="7676DDF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492EF945"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2A1D9520" w14:textId="77777777" w:rsidR="00E16509" w:rsidRPr="00D5200C" w:rsidRDefault="00E16509" w:rsidP="00133525">
            <w:pPr>
              <w:pStyle w:val="FP"/>
              <w:jc w:val="center"/>
              <w:rPr>
                <w:noProof/>
              </w:rPr>
            </w:pPr>
          </w:p>
          <w:p w14:paraId="4BEEA3EC" w14:textId="0CBC6B1F"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A33583">
              <w:rPr>
                <w:noProof/>
                <w:sz w:val="18"/>
              </w:rPr>
              <w:t>2</w:t>
            </w:r>
            <w:r w:rsidRPr="00D5200C">
              <w:rPr>
                <w:noProof/>
                <w:sz w:val="18"/>
              </w:rPr>
              <w:t>, 3GPP Organizational Partners (ARIB, ATIS, CCSA, ETSI, TSDSI, TTA, TTC).</w:t>
            </w:r>
            <w:bookmarkStart w:id="7" w:name="copyrightaddon"/>
            <w:bookmarkEnd w:id="7"/>
          </w:p>
          <w:p w14:paraId="1D137086" w14:textId="77777777" w:rsidR="00E16509" w:rsidRPr="00D5200C" w:rsidRDefault="00E16509" w:rsidP="00133525">
            <w:pPr>
              <w:pStyle w:val="FP"/>
              <w:jc w:val="center"/>
              <w:rPr>
                <w:noProof/>
                <w:sz w:val="18"/>
              </w:rPr>
            </w:pPr>
            <w:r w:rsidRPr="00D5200C">
              <w:rPr>
                <w:noProof/>
                <w:sz w:val="18"/>
              </w:rPr>
              <w:t>All rights reserved.</w:t>
            </w:r>
          </w:p>
          <w:p w14:paraId="0DD08BB7" w14:textId="77777777" w:rsidR="00E16509" w:rsidRPr="00D5200C" w:rsidRDefault="00E16509" w:rsidP="00E16509">
            <w:pPr>
              <w:pStyle w:val="FP"/>
              <w:rPr>
                <w:noProof/>
                <w:sz w:val="18"/>
              </w:rPr>
            </w:pPr>
          </w:p>
          <w:p w14:paraId="148CA674"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72DA61BE"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r>
            <w:r w:rsidRPr="00D5200C">
              <w:rPr>
                <w:noProof/>
                <w:sz w:val="18"/>
              </w:rPr>
              <w:lastRenderedPageBreak/>
              <w:t>LTE™ is a Trade Mark of ETSI registered for the benefit of its Members and of the 3GPP Organizational Partners</w:t>
            </w:r>
          </w:p>
          <w:p w14:paraId="3EE4994E"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62DA12BC" w14:textId="77777777" w:rsidR="00E16509" w:rsidRPr="00D5200C" w:rsidRDefault="00E16509" w:rsidP="00842E08"/>
        </w:tc>
      </w:tr>
      <w:bookmarkEnd w:id="4"/>
    </w:tbl>
    <w:p w14:paraId="1E05965C" w14:textId="77777777" w:rsidR="00080512" w:rsidRPr="004D3578" w:rsidRDefault="00080512" w:rsidP="006352FE">
      <w:pPr>
        <w:pStyle w:val="TT"/>
        <w:outlineLvl w:val="0"/>
      </w:pPr>
      <w:r w:rsidRPr="004D3578">
        <w:lastRenderedPageBreak/>
        <w:br w:type="page"/>
      </w:r>
      <w:bookmarkStart w:id="8" w:name="tableOfContents"/>
      <w:bookmarkEnd w:id="8"/>
      <w:r w:rsidRPr="004D3578">
        <w:lastRenderedPageBreak/>
        <w:t>Contents</w:t>
      </w:r>
    </w:p>
    <w:p w14:paraId="065F9F03" w14:textId="2F740C1B" w:rsidR="00F63AE4" w:rsidRDefault="006A1F8D">
      <w:pPr>
        <w:pStyle w:val="TOC1"/>
        <w:rPr>
          <w:rFonts w:ascii="Calibri" w:hAnsi="Calibri"/>
          <w:noProof/>
          <w:szCs w:val="22"/>
          <w:lang w:eastAsia="en-GB"/>
        </w:rPr>
      </w:pPr>
      <w:r>
        <w:fldChar w:fldCharType="begin" w:fldLock="1"/>
      </w:r>
      <w:r>
        <w:instrText xml:space="preserve"> TOC \o "1-9" </w:instrText>
      </w:r>
      <w:r>
        <w:fldChar w:fldCharType="separate"/>
      </w:r>
      <w:r w:rsidR="00F63AE4">
        <w:rPr>
          <w:noProof/>
        </w:rPr>
        <w:t>Foreword</w:t>
      </w:r>
      <w:r w:rsidR="00F63AE4">
        <w:rPr>
          <w:noProof/>
        </w:rPr>
        <w:tab/>
      </w:r>
      <w:r w:rsidR="00F63AE4">
        <w:rPr>
          <w:noProof/>
        </w:rPr>
        <w:fldChar w:fldCharType="begin" w:fldLock="1"/>
      </w:r>
      <w:r w:rsidR="00F63AE4">
        <w:rPr>
          <w:noProof/>
        </w:rPr>
        <w:instrText xml:space="preserve"> PAGEREF _Toc114765431 \h </w:instrText>
      </w:r>
      <w:r w:rsidR="00F63AE4">
        <w:rPr>
          <w:noProof/>
        </w:rPr>
      </w:r>
      <w:r w:rsidR="00F63AE4">
        <w:rPr>
          <w:noProof/>
        </w:rPr>
        <w:fldChar w:fldCharType="separate"/>
      </w:r>
      <w:r w:rsidR="00F63AE4">
        <w:rPr>
          <w:noProof/>
        </w:rPr>
        <w:t>12</w:t>
      </w:r>
      <w:r w:rsidR="00F63AE4">
        <w:rPr>
          <w:noProof/>
        </w:rPr>
        <w:fldChar w:fldCharType="end"/>
      </w:r>
    </w:p>
    <w:p w14:paraId="1D63EE97" w14:textId="1BF06F9E" w:rsidR="00F63AE4" w:rsidRDefault="00F63AE4">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_Toc114765432 \h </w:instrText>
      </w:r>
      <w:r>
        <w:rPr>
          <w:noProof/>
        </w:rPr>
      </w:r>
      <w:r>
        <w:rPr>
          <w:noProof/>
        </w:rPr>
        <w:fldChar w:fldCharType="separate"/>
      </w:r>
      <w:r>
        <w:rPr>
          <w:noProof/>
        </w:rPr>
        <w:t>13</w:t>
      </w:r>
      <w:r>
        <w:rPr>
          <w:noProof/>
        </w:rPr>
        <w:fldChar w:fldCharType="end"/>
      </w:r>
    </w:p>
    <w:p w14:paraId="1DC4C8AF" w14:textId="72F9E1F9" w:rsidR="00F63AE4" w:rsidRDefault="00F63AE4">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_Toc114765433 \h </w:instrText>
      </w:r>
      <w:r>
        <w:rPr>
          <w:noProof/>
        </w:rPr>
      </w:r>
      <w:r>
        <w:rPr>
          <w:noProof/>
        </w:rPr>
        <w:fldChar w:fldCharType="separate"/>
      </w:r>
      <w:r>
        <w:rPr>
          <w:noProof/>
        </w:rPr>
        <w:t>13</w:t>
      </w:r>
      <w:r>
        <w:rPr>
          <w:noProof/>
        </w:rPr>
        <w:fldChar w:fldCharType="end"/>
      </w:r>
    </w:p>
    <w:p w14:paraId="2153B366" w14:textId="7B7D204E" w:rsidR="00F63AE4" w:rsidRDefault="00F63AE4">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_Toc114765434 \h </w:instrText>
      </w:r>
      <w:r>
        <w:rPr>
          <w:noProof/>
        </w:rPr>
      </w:r>
      <w:r>
        <w:rPr>
          <w:noProof/>
        </w:rPr>
        <w:fldChar w:fldCharType="separate"/>
      </w:r>
      <w:r>
        <w:rPr>
          <w:noProof/>
        </w:rPr>
        <w:t>14</w:t>
      </w:r>
      <w:r>
        <w:rPr>
          <w:noProof/>
        </w:rPr>
        <w:fldChar w:fldCharType="end"/>
      </w:r>
    </w:p>
    <w:p w14:paraId="23161105" w14:textId="69FD2660" w:rsidR="00F63AE4" w:rsidRDefault="00F63AE4">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_Toc114765435 \h </w:instrText>
      </w:r>
      <w:r>
        <w:rPr>
          <w:noProof/>
        </w:rPr>
      </w:r>
      <w:r>
        <w:rPr>
          <w:noProof/>
        </w:rPr>
        <w:fldChar w:fldCharType="separate"/>
      </w:r>
      <w:r>
        <w:rPr>
          <w:noProof/>
        </w:rPr>
        <w:t>14</w:t>
      </w:r>
      <w:r>
        <w:rPr>
          <w:noProof/>
        </w:rPr>
        <w:fldChar w:fldCharType="end"/>
      </w:r>
    </w:p>
    <w:p w14:paraId="2097B2CD" w14:textId="6FAE3DAA" w:rsidR="00F63AE4" w:rsidRDefault="00F63AE4">
      <w:pPr>
        <w:pStyle w:val="TOC2"/>
        <w:rPr>
          <w:rFonts w:ascii="Calibri" w:hAnsi="Calibri"/>
          <w:noProof/>
          <w:sz w:val="22"/>
          <w:szCs w:val="22"/>
          <w:lang w:eastAsia="en-GB"/>
        </w:rPr>
      </w:pPr>
      <w:r>
        <w:rPr>
          <w:noProof/>
        </w:rPr>
        <w:t>3.</w:t>
      </w:r>
      <w:r>
        <w:rPr>
          <w:noProof/>
          <w:lang w:eastAsia="zh-CN"/>
        </w:rPr>
        <w:t>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_Toc114765436 \h </w:instrText>
      </w:r>
      <w:r>
        <w:rPr>
          <w:noProof/>
        </w:rPr>
      </w:r>
      <w:r>
        <w:rPr>
          <w:noProof/>
        </w:rPr>
        <w:fldChar w:fldCharType="separate"/>
      </w:r>
      <w:r>
        <w:rPr>
          <w:noProof/>
        </w:rPr>
        <w:t>14</w:t>
      </w:r>
      <w:r>
        <w:rPr>
          <w:noProof/>
        </w:rPr>
        <w:fldChar w:fldCharType="end"/>
      </w:r>
    </w:p>
    <w:p w14:paraId="76B32EF9" w14:textId="45640734" w:rsidR="00F63AE4" w:rsidRDefault="00F63AE4">
      <w:pPr>
        <w:pStyle w:val="TOC1"/>
        <w:rPr>
          <w:rFonts w:ascii="Calibri" w:hAnsi="Calibri"/>
          <w:noProof/>
          <w:szCs w:val="22"/>
          <w:lang w:eastAsia="en-GB"/>
        </w:rPr>
      </w:pPr>
      <w:r>
        <w:rPr>
          <w:noProof/>
        </w:rPr>
        <w:t>4</w:t>
      </w:r>
      <w:r>
        <w:rPr>
          <w:rFonts w:ascii="Calibri" w:hAnsi="Calibri"/>
          <w:noProof/>
          <w:szCs w:val="22"/>
          <w:lang w:eastAsia="en-GB"/>
        </w:rPr>
        <w:tab/>
      </w:r>
      <w:r>
        <w:rPr>
          <w:noProof/>
        </w:rPr>
        <w:t>Overview</w:t>
      </w:r>
      <w:r>
        <w:rPr>
          <w:noProof/>
        </w:rPr>
        <w:tab/>
      </w:r>
      <w:r>
        <w:rPr>
          <w:noProof/>
        </w:rPr>
        <w:fldChar w:fldCharType="begin" w:fldLock="1"/>
      </w:r>
      <w:r>
        <w:rPr>
          <w:noProof/>
        </w:rPr>
        <w:instrText xml:space="preserve"> PAGEREF _Toc114765437 \h </w:instrText>
      </w:r>
      <w:r>
        <w:rPr>
          <w:noProof/>
        </w:rPr>
      </w:r>
      <w:r>
        <w:rPr>
          <w:noProof/>
        </w:rPr>
        <w:fldChar w:fldCharType="separate"/>
      </w:r>
      <w:r>
        <w:rPr>
          <w:noProof/>
        </w:rPr>
        <w:t>15</w:t>
      </w:r>
      <w:r>
        <w:rPr>
          <w:noProof/>
        </w:rPr>
        <w:fldChar w:fldCharType="end"/>
      </w:r>
    </w:p>
    <w:p w14:paraId="531DF1C1" w14:textId="69292F3D" w:rsidR="00F63AE4" w:rsidRDefault="00F63AE4">
      <w:pPr>
        <w:pStyle w:val="TOC1"/>
        <w:rPr>
          <w:rFonts w:ascii="Calibri" w:hAnsi="Calibri"/>
          <w:noProof/>
          <w:szCs w:val="22"/>
          <w:lang w:eastAsia="en-GB"/>
        </w:rPr>
      </w:pPr>
      <w:r>
        <w:rPr>
          <w:noProof/>
        </w:rPr>
        <w:t>5</w:t>
      </w:r>
      <w:r>
        <w:rPr>
          <w:rFonts w:ascii="Calibri" w:hAnsi="Calibr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_Toc114765438 \h </w:instrText>
      </w:r>
      <w:r>
        <w:rPr>
          <w:noProof/>
        </w:rPr>
      </w:r>
      <w:r>
        <w:rPr>
          <w:noProof/>
        </w:rPr>
        <w:fldChar w:fldCharType="separate"/>
      </w:r>
      <w:r>
        <w:rPr>
          <w:noProof/>
        </w:rPr>
        <w:t>15</w:t>
      </w:r>
      <w:r>
        <w:rPr>
          <w:noProof/>
        </w:rPr>
        <w:fldChar w:fldCharType="end"/>
      </w:r>
    </w:p>
    <w:p w14:paraId="3ED05726" w14:textId="2AABB890" w:rsidR="00F63AE4" w:rsidRDefault="00F63AE4">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_Toc114765439 \h </w:instrText>
      </w:r>
      <w:r>
        <w:rPr>
          <w:noProof/>
        </w:rPr>
      </w:r>
      <w:r>
        <w:rPr>
          <w:noProof/>
        </w:rPr>
        <w:fldChar w:fldCharType="separate"/>
      </w:r>
      <w:r>
        <w:rPr>
          <w:noProof/>
        </w:rPr>
        <w:t>15</w:t>
      </w:r>
      <w:r>
        <w:rPr>
          <w:noProof/>
        </w:rPr>
        <w:fldChar w:fldCharType="end"/>
      </w:r>
    </w:p>
    <w:p w14:paraId="59AC2512" w14:textId="29241C4F" w:rsidR="00F63AE4" w:rsidRDefault="00F63AE4">
      <w:pPr>
        <w:pStyle w:val="TOC2"/>
        <w:rPr>
          <w:rFonts w:ascii="Calibri" w:hAnsi="Calibri"/>
          <w:noProof/>
          <w:sz w:val="22"/>
          <w:szCs w:val="22"/>
          <w:lang w:eastAsia="en-GB"/>
        </w:rPr>
      </w:pPr>
      <w:r>
        <w:rPr>
          <w:noProof/>
          <w:lang w:eastAsia="zh-CN"/>
        </w:rPr>
        <w:t>5</w:t>
      </w:r>
      <w:r>
        <w:rPr>
          <w:noProof/>
        </w:rPr>
        <w:t>.</w:t>
      </w:r>
      <w:r>
        <w:rPr>
          <w:noProof/>
          <w:lang w:eastAsia="zh-CN"/>
        </w:rPr>
        <w:t>2</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_Toc114765440 \h </w:instrText>
      </w:r>
      <w:r>
        <w:rPr>
          <w:noProof/>
        </w:rPr>
      </w:r>
      <w:r>
        <w:rPr>
          <w:noProof/>
        </w:rPr>
        <w:fldChar w:fldCharType="separate"/>
      </w:r>
      <w:r>
        <w:rPr>
          <w:noProof/>
        </w:rPr>
        <w:t>16</w:t>
      </w:r>
      <w:r>
        <w:rPr>
          <w:noProof/>
        </w:rPr>
        <w:fldChar w:fldCharType="end"/>
      </w:r>
    </w:p>
    <w:p w14:paraId="3C16FC54" w14:textId="53880950" w:rsidR="00F63AE4" w:rsidRDefault="00F63AE4">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_Toc114765441 \h </w:instrText>
      </w:r>
      <w:r>
        <w:rPr>
          <w:noProof/>
        </w:rPr>
      </w:r>
      <w:r>
        <w:rPr>
          <w:noProof/>
        </w:rPr>
        <w:fldChar w:fldCharType="separate"/>
      </w:r>
      <w:r>
        <w:rPr>
          <w:noProof/>
        </w:rPr>
        <w:t>16</w:t>
      </w:r>
      <w:r>
        <w:rPr>
          <w:noProof/>
        </w:rPr>
        <w:fldChar w:fldCharType="end"/>
      </w:r>
    </w:p>
    <w:p w14:paraId="58DB05B8" w14:textId="5185178D" w:rsidR="00F63AE4" w:rsidRDefault="00F63AE4">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_Toc114765442 \h </w:instrText>
      </w:r>
      <w:r>
        <w:rPr>
          <w:noProof/>
        </w:rPr>
      </w:r>
      <w:r>
        <w:rPr>
          <w:noProof/>
        </w:rPr>
        <w:fldChar w:fldCharType="separate"/>
      </w:r>
      <w:r>
        <w:rPr>
          <w:noProof/>
        </w:rPr>
        <w:t>25</w:t>
      </w:r>
      <w:r>
        <w:rPr>
          <w:noProof/>
        </w:rPr>
        <w:fldChar w:fldCharType="end"/>
      </w:r>
    </w:p>
    <w:p w14:paraId="65775090" w14:textId="2DDAD709" w:rsidR="00F63AE4" w:rsidRDefault="00F63AE4">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_Toc114765443 \h </w:instrText>
      </w:r>
      <w:r>
        <w:rPr>
          <w:noProof/>
        </w:rPr>
      </w:r>
      <w:r>
        <w:rPr>
          <w:noProof/>
        </w:rPr>
        <w:fldChar w:fldCharType="separate"/>
      </w:r>
      <w:r>
        <w:rPr>
          <w:noProof/>
        </w:rPr>
        <w:t>25</w:t>
      </w:r>
      <w:r>
        <w:rPr>
          <w:noProof/>
        </w:rPr>
        <w:fldChar w:fldCharType="end"/>
      </w:r>
    </w:p>
    <w:p w14:paraId="2D5A93A8" w14:textId="6DD54719" w:rsidR="00F63AE4" w:rsidRDefault="00F63AE4">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_Toc114765444 \h </w:instrText>
      </w:r>
      <w:r>
        <w:rPr>
          <w:noProof/>
        </w:rPr>
      </w:r>
      <w:r>
        <w:rPr>
          <w:noProof/>
        </w:rPr>
        <w:fldChar w:fldCharType="separate"/>
      </w:r>
      <w:r>
        <w:rPr>
          <w:noProof/>
        </w:rPr>
        <w:t>25</w:t>
      </w:r>
      <w:r>
        <w:rPr>
          <w:noProof/>
        </w:rPr>
        <w:fldChar w:fldCharType="end"/>
      </w:r>
    </w:p>
    <w:p w14:paraId="06DF6ABA" w14:textId="4FB7738C" w:rsidR="00F63AE4" w:rsidRDefault="00F63AE4">
      <w:pPr>
        <w:pStyle w:val="TOC4"/>
        <w:rPr>
          <w:rFonts w:ascii="Calibri" w:hAnsi="Calibri"/>
          <w:noProof/>
          <w:sz w:val="22"/>
          <w:szCs w:val="22"/>
          <w:lang w:eastAsia="en-GB"/>
        </w:rPr>
      </w:pPr>
      <w:r>
        <w:rPr>
          <w:noProof/>
        </w:rPr>
        <w:t>5.2.2.3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_Toc114765445 \h </w:instrText>
      </w:r>
      <w:r>
        <w:rPr>
          <w:noProof/>
        </w:rPr>
      </w:r>
      <w:r>
        <w:rPr>
          <w:noProof/>
        </w:rPr>
        <w:fldChar w:fldCharType="separate"/>
      </w:r>
      <w:r>
        <w:rPr>
          <w:noProof/>
        </w:rPr>
        <w:t>25</w:t>
      </w:r>
      <w:r>
        <w:rPr>
          <w:noProof/>
        </w:rPr>
        <w:fldChar w:fldCharType="end"/>
      </w:r>
    </w:p>
    <w:p w14:paraId="440E1B1E" w14:textId="08C33236" w:rsidR="00F63AE4" w:rsidRDefault="00F63AE4">
      <w:pPr>
        <w:pStyle w:val="TOC5"/>
        <w:rPr>
          <w:rFonts w:ascii="Calibri" w:hAnsi="Calibri"/>
          <w:noProof/>
          <w:sz w:val="22"/>
          <w:szCs w:val="22"/>
          <w:lang w:eastAsia="en-GB"/>
        </w:rPr>
      </w:pPr>
      <w:r>
        <w:rPr>
          <w:noProof/>
        </w:rPr>
        <w:t>5.2.2.3.1</w:t>
      </w:r>
      <w:r>
        <w:rPr>
          <w:rFonts w:ascii="Calibri" w:hAnsi="Calibri"/>
          <w:noProof/>
          <w:sz w:val="22"/>
          <w:szCs w:val="22"/>
          <w:lang w:eastAsia="en-GB"/>
        </w:rPr>
        <w:tab/>
      </w:r>
      <w:r>
        <w:rPr>
          <w:noProof/>
          <w:lang w:eastAsia="zh-CN"/>
        </w:rPr>
        <w:t>GET</w:t>
      </w:r>
      <w:r>
        <w:rPr>
          <w:noProof/>
        </w:rPr>
        <w:tab/>
      </w:r>
      <w:r>
        <w:rPr>
          <w:noProof/>
        </w:rPr>
        <w:fldChar w:fldCharType="begin" w:fldLock="1"/>
      </w:r>
      <w:r>
        <w:rPr>
          <w:noProof/>
        </w:rPr>
        <w:instrText xml:space="preserve"> PAGEREF _Toc114765446 \h </w:instrText>
      </w:r>
      <w:r>
        <w:rPr>
          <w:noProof/>
        </w:rPr>
      </w:r>
      <w:r>
        <w:rPr>
          <w:noProof/>
        </w:rPr>
        <w:fldChar w:fldCharType="separate"/>
      </w:r>
      <w:r>
        <w:rPr>
          <w:noProof/>
        </w:rPr>
        <w:t>25</w:t>
      </w:r>
      <w:r>
        <w:rPr>
          <w:noProof/>
        </w:rPr>
        <w:fldChar w:fldCharType="end"/>
      </w:r>
    </w:p>
    <w:p w14:paraId="6C33148E" w14:textId="4B644192" w:rsidR="00F63AE4" w:rsidRDefault="00F63AE4">
      <w:pPr>
        <w:pStyle w:val="TOC5"/>
        <w:rPr>
          <w:rFonts w:ascii="Calibri" w:hAnsi="Calibri"/>
          <w:noProof/>
          <w:sz w:val="22"/>
          <w:szCs w:val="22"/>
          <w:lang w:eastAsia="en-GB"/>
        </w:rPr>
      </w:pPr>
      <w:r>
        <w:rPr>
          <w:noProof/>
        </w:rPr>
        <w:t>5.2.2.3.2</w:t>
      </w:r>
      <w:r>
        <w:rPr>
          <w:rFonts w:ascii="Calibri" w:hAnsi="Calibr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_Toc114765447 \h </w:instrText>
      </w:r>
      <w:r>
        <w:rPr>
          <w:noProof/>
        </w:rPr>
      </w:r>
      <w:r>
        <w:rPr>
          <w:noProof/>
        </w:rPr>
        <w:fldChar w:fldCharType="separate"/>
      </w:r>
      <w:r>
        <w:rPr>
          <w:noProof/>
        </w:rPr>
        <w:t>26</w:t>
      </w:r>
      <w:r>
        <w:rPr>
          <w:noProof/>
        </w:rPr>
        <w:fldChar w:fldCharType="end"/>
      </w:r>
    </w:p>
    <w:p w14:paraId="7EA87070" w14:textId="2944DCC7" w:rsidR="00F63AE4" w:rsidRDefault="00F63AE4">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_Toc114765448 \h </w:instrText>
      </w:r>
      <w:r>
        <w:rPr>
          <w:noProof/>
        </w:rPr>
      </w:r>
      <w:r>
        <w:rPr>
          <w:noProof/>
        </w:rPr>
        <w:fldChar w:fldCharType="separate"/>
      </w:r>
      <w:r>
        <w:rPr>
          <w:noProof/>
        </w:rPr>
        <w:t>27</w:t>
      </w:r>
      <w:r>
        <w:rPr>
          <w:noProof/>
        </w:rPr>
        <w:fldChar w:fldCharType="end"/>
      </w:r>
    </w:p>
    <w:p w14:paraId="1EEE6569" w14:textId="73FA8CC5" w:rsidR="00F63AE4" w:rsidRDefault="00F63AE4">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_Toc114765449 \h </w:instrText>
      </w:r>
      <w:r>
        <w:rPr>
          <w:noProof/>
        </w:rPr>
      </w:r>
      <w:r>
        <w:rPr>
          <w:noProof/>
        </w:rPr>
        <w:fldChar w:fldCharType="separate"/>
      </w:r>
      <w:r>
        <w:rPr>
          <w:noProof/>
        </w:rPr>
        <w:t>27</w:t>
      </w:r>
      <w:r>
        <w:rPr>
          <w:noProof/>
        </w:rPr>
        <w:fldChar w:fldCharType="end"/>
      </w:r>
    </w:p>
    <w:p w14:paraId="3AB53633" w14:textId="2579C475" w:rsidR="00F63AE4" w:rsidRDefault="00F63AE4">
      <w:pPr>
        <w:pStyle w:val="TOC4"/>
        <w:rPr>
          <w:rFonts w:ascii="Calibri" w:hAnsi="Calibri"/>
          <w:noProof/>
          <w:sz w:val="22"/>
          <w:szCs w:val="22"/>
          <w:lang w:eastAsia="en-GB"/>
        </w:rPr>
      </w:pPr>
      <w:r>
        <w:rPr>
          <w:noProof/>
        </w:rPr>
        <w:t>5.2.3.2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_Toc114765450 \h </w:instrText>
      </w:r>
      <w:r>
        <w:rPr>
          <w:noProof/>
        </w:rPr>
      </w:r>
      <w:r>
        <w:rPr>
          <w:noProof/>
        </w:rPr>
        <w:fldChar w:fldCharType="separate"/>
      </w:r>
      <w:r>
        <w:rPr>
          <w:noProof/>
        </w:rPr>
        <w:t>27</w:t>
      </w:r>
      <w:r>
        <w:rPr>
          <w:noProof/>
        </w:rPr>
        <w:fldChar w:fldCharType="end"/>
      </w:r>
    </w:p>
    <w:p w14:paraId="54ED2030" w14:textId="761E699A" w:rsidR="00F63AE4" w:rsidRDefault="00F63AE4">
      <w:pPr>
        <w:pStyle w:val="TOC4"/>
        <w:rPr>
          <w:rFonts w:ascii="Calibri" w:hAnsi="Calibri"/>
          <w:noProof/>
          <w:sz w:val="22"/>
          <w:szCs w:val="22"/>
          <w:lang w:eastAsia="en-GB"/>
        </w:rPr>
      </w:pPr>
      <w:r>
        <w:rPr>
          <w:noProof/>
        </w:rPr>
        <w:t>5.2.3.3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_Toc114765451 \h </w:instrText>
      </w:r>
      <w:r>
        <w:rPr>
          <w:noProof/>
        </w:rPr>
      </w:r>
      <w:r>
        <w:rPr>
          <w:noProof/>
        </w:rPr>
        <w:fldChar w:fldCharType="separate"/>
      </w:r>
      <w:r>
        <w:rPr>
          <w:noProof/>
        </w:rPr>
        <w:t>27</w:t>
      </w:r>
      <w:r>
        <w:rPr>
          <w:noProof/>
        </w:rPr>
        <w:fldChar w:fldCharType="end"/>
      </w:r>
    </w:p>
    <w:p w14:paraId="27F8AD3A" w14:textId="738D44B8" w:rsidR="00F63AE4" w:rsidRDefault="00F63AE4">
      <w:pPr>
        <w:pStyle w:val="TOC5"/>
        <w:rPr>
          <w:rFonts w:ascii="Calibri" w:hAnsi="Calibri"/>
          <w:noProof/>
          <w:sz w:val="22"/>
          <w:szCs w:val="22"/>
          <w:lang w:eastAsia="en-GB"/>
        </w:rPr>
      </w:pPr>
      <w:r>
        <w:rPr>
          <w:noProof/>
        </w:rPr>
        <w:t>5.2.3.3.1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_Toc114765452 \h </w:instrText>
      </w:r>
      <w:r>
        <w:rPr>
          <w:noProof/>
        </w:rPr>
      </w:r>
      <w:r>
        <w:rPr>
          <w:noProof/>
        </w:rPr>
        <w:fldChar w:fldCharType="separate"/>
      </w:r>
      <w:r>
        <w:rPr>
          <w:noProof/>
        </w:rPr>
        <w:t>27</w:t>
      </w:r>
      <w:r>
        <w:rPr>
          <w:noProof/>
        </w:rPr>
        <w:fldChar w:fldCharType="end"/>
      </w:r>
    </w:p>
    <w:p w14:paraId="0A1A511B" w14:textId="674CEBEB" w:rsidR="00F63AE4" w:rsidRDefault="00F63AE4">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_Toc114765453 \h </w:instrText>
      </w:r>
      <w:r>
        <w:rPr>
          <w:noProof/>
        </w:rPr>
      </w:r>
      <w:r>
        <w:rPr>
          <w:noProof/>
        </w:rPr>
        <w:fldChar w:fldCharType="separate"/>
      </w:r>
      <w:r>
        <w:rPr>
          <w:noProof/>
        </w:rPr>
        <w:t>28</w:t>
      </w:r>
      <w:r>
        <w:rPr>
          <w:noProof/>
        </w:rPr>
        <w:fldChar w:fldCharType="end"/>
      </w:r>
    </w:p>
    <w:p w14:paraId="2EA633C7" w14:textId="49E9EDFE" w:rsidR="00F63AE4" w:rsidRDefault="00F63AE4">
      <w:pPr>
        <w:pStyle w:val="TOC4"/>
        <w:rPr>
          <w:rFonts w:ascii="Calibri" w:hAnsi="Calibri"/>
          <w:noProof/>
          <w:sz w:val="22"/>
          <w:szCs w:val="22"/>
          <w:lang w:eastAsia="en-GB"/>
        </w:rPr>
      </w:pPr>
      <w:r>
        <w:rPr>
          <w:noProof/>
        </w:rPr>
        <w:t>5.2.4.1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_Toc114765454 \h </w:instrText>
      </w:r>
      <w:r>
        <w:rPr>
          <w:noProof/>
        </w:rPr>
      </w:r>
      <w:r>
        <w:rPr>
          <w:noProof/>
        </w:rPr>
        <w:fldChar w:fldCharType="separate"/>
      </w:r>
      <w:r>
        <w:rPr>
          <w:noProof/>
        </w:rPr>
        <w:t>28</w:t>
      </w:r>
      <w:r>
        <w:rPr>
          <w:noProof/>
        </w:rPr>
        <w:fldChar w:fldCharType="end"/>
      </w:r>
    </w:p>
    <w:p w14:paraId="391D3142" w14:textId="66A25630" w:rsidR="00F63AE4" w:rsidRDefault="00F63AE4">
      <w:pPr>
        <w:pStyle w:val="TOC4"/>
        <w:rPr>
          <w:rFonts w:ascii="Calibri" w:hAnsi="Calibri"/>
          <w:noProof/>
          <w:sz w:val="22"/>
          <w:szCs w:val="22"/>
          <w:lang w:eastAsia="en-GB"/>
        </w:rPr>
      </w:pPr>
      <w:r>
        <w:rPr>
          <w:noProof/>
        </w:rPr>
        <w:t>5.2.4.2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_Toc114765455 \h </w:instrText>
      </w:r>
      <w:r>
        <w:rPr>
          <w:noProof/>
        </w:rPr>
      </w:r>
      <w:r>
        <w:rPr>
          <w:noProof/>
        </w:rPr>
        <w:fldChar w:fldCharType="separate"/>
      </w:r>
      <w:r>
        <w:rPr>
          <w:noProof/>
        </w:rPr>
        <w:t>28</w:t>
      </w:r>
      <w:r>
        <w:rPr>
          <w:noProof/>
        </w:rPr>
        <w:fldChar w:fldCharType="end"/>
      </w:r>
    </w:p>
    <w:p w14:paraId="2FF79442" w14:textId="6B8AD478" w:rsidR="00F63AE4" w:rsidRDefault="00F63AE4">
      <w:pPr>
        <w:pStyle w:val="TOC4"/>
        <w:rPr>
          <w:rFonts w:ascii="Calibri" w:hAnsi="Calibri"/>
          <w:noProof/>
          <w:sz w:val="22"/>
          <w:szCs w:val="22"/>
          <w:lang w:eastAsia="en-GB"/>
        </w:rPr>
      </w:pPr>
      <w:r>
        <w:rPr>
          <w:noProof/>
        </w:rPr>
        <w:t>5.2.4.3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_Toc114765456 \h </w:instrText>
      </w:r>
      <w:r>
        <w:rPr>
          <w:noProof/>
        </w:rPr>
      </w:r>
      <w:r>
        <w:rPr>
          <w:noProof/>
        </w:rPr>
        <w:fldChar w:fldCharType="separate"/>
      </w:r>
      <w:r>
        <w:rPr>
          <w:noProof/>
        </w:rPr>
        <w:t>28</w:t>
      </w:r>
      <w:r>
        <w:rPr>
          <w:noProof/>
        </w:rPr>
        <w:fldChar w:fldCharType="end"/>
      </w:r>
    </w:p>
    <w:p w14:paraId="47FF754D" w14:textId="5D6C14D2" w:rsidR="00F63AE4" w:rsidRDefault="00F63AE4">
      <w:pPr>
        <w:pStyle w:val="TOC5"/>
        <w:rPr>
          <w:rFonts w:ascii="Calibri" w:hAnsi="Calibri"/>
          <w:noProof/>
          <w:sz w:val="22"/>
          <w:szCs w:val="22"/>
          <w:lang w:eastAsia="en-GB"/>
        </w:rPr>
      </w:pPr>
      <w:r>
        <w:rPr>
          <w:noProof/>
        </w:rPr>
        <w:t>5.2.4.3.1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_Toc114765457 \h </w:instrText>
      </w:r>
      <w:r>
        <w:rPr>
          <w:noProof/>
        </w:rPr>
      </w:r>
      <w:r>
        <w:rPr>
          <w:noProof/>
        </w:rPr>
        <w:fldChar w:fldCharType="separate"/>
      </w:r>
      <w:r>
        <w:rPr>
          <w:noProof/>
        </w:rPr>
        <w:t>28</w:t>
      </w:r>
      <w:r>
        <w:rPr>
          <w:noProof/>
        </w:rPr>
        <w:fldChar w:fldCharType="end"/>
      </w:r>
    </w:p>
    <w:p w14:paraId="2E43F632" w14:textId="3211F601" w:rsidR="00F63AE4" w:rsidRDefault="00F63AE4">
      <w:pPr>
        <w:pStyle w:val="TOC3"/>
        <w:rPr>
          <w:rFonts w:ascii="Calibri" w:hAnsi="Calibri"/>
          <w:noProof/>
          <w:sz w:val="22"/>
          <w:szCs w:val="22"/>
          <w:lang w:eastAsia="en-GB"/>
        </w:rPr>
      </w:pPr>
      <w:r>
        <w:rPr>
          <w:noProof/>
        </w:rPr>
        <w:t>5.2.5</w:t>
      </w:r>
      <w:r>
        <w:rPr>
          <w:rFonts w:ascii="Calibri" w:hAnsi="Calibr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_Toc114765458 \h </w:instrText>
      </w:r>
      <w:r>
        <w:rPr>
          <w:noProof/>
        </w:rPr>
      </w:r>
      <w:r>
        <w:rPr>
          <w:noProof/>
        </w:rPr>
        <w:fldChar w:fldCharType="separate"/>
      </w:r>
      <w:r>
        <w:rPr>
          <w:noProof/>
        </w:rPr>
        <w:t>29</w:t>
      </w:r>
      <w:r>
        <w:rPr>
          <w:noProof/>
        </w:rPr>
        <w:fldChar w:fldCharType="end"/>
      </w:r>
    </w:p>
    <w:p w14:paraId="0048B33C" w14:textId="0823A7D2" w:rsidR="00F63AE4" w:rsidRDefault="00F63AE4">
      <w:pPr>
        <w:pStyle w:val="TOC4"/>
        <w:rPr>
          <w:rFonts w:ascii="Calibri" w:hAnsi="Calibri"/>
          <w:noProof/>
          <w:sz w:val="22"/>
          <w:szCs w:val="22"/>
          <w:lang w:eastAsia="en-GB"/>
        </w:rPr>
      </w:pPr>
      <w:r>
        <w:rPr>
          <w:noProof/>
        </w:rPr>
        <w:t>5.2.5.1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_Toc114765459 \h </w:instrText>
      </w:r>
      <w:r>
        <w:rPr>
          <w:noProof/>
        </w:rPr>
      </w:r>
      <w:r>
        <w:rPr>
          <w:noProof/>
        </w:rPr>
        <w:fldChar w:fldCharType="separate"/>
      </w:r>
      <w:r>
        <w:rPr>
          <w:noProof/>
        </w:rPr>
        <w:t>29</w:t>
      </w:r>
      <w:r>
        <w:rPr>
          <w:noProof/>
        </w:rPr>
        <w:fldChar w:fldCharType="end"/>
      </w:r>
    </w:p>
    <w:p w14:paraId="0010BAD3" w14:textId="5D2DF5AD" w:rsidR="00F63AE4" w:rsidRDefault="00F63AE4">
      <w:pPr>
        <w:pStyle w:val="TOC4"/>
        <w:rPr>
          <w:rFonts w:ascii="Calibri" w:hAnsi="Calibri"/>
          <w:noProof/>
          <w:sz w:val="22"/>
          <w:szCs w:val="22"/>
          <w:lang w:eastAsia="en-GB"/>
        </w:rPr>
      </w:pPr>
      <w:r>
        <w:rPr>
          <w:noProof/>
        </w:rPr>
        <w:t>5.2.5.2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_Toc114765460 \h </w:instrText>
      </w:r>
      <w:r>
        <w:rPr>
          <w:noProof/>
        </w:rPr>
      </w:r>
      <w:r>
        <w:rPr>
          <w:noProof/>
        </w:rPr>
        <w:fldChar w:fldCharType="separate"/>
      </w:r>
      <w:r>
        <w:rPr>
          <w:noProof/>
        </w:rPr>
        <w:t>29</w:t>
      </w:r>
      <w:r>
        <w:rPr>
          <w:noProof/>
        </w:rPr>
        <w:fldChar w:fldCharType="end"/>
      </w:r>
    </w:p>
    <w:p w14:paraId="1CDBE2B5" w14:textId="05E7C98D" w:rsidR="00F63AE4" w:rsidRDefault="00F63AE4">
      <w:pPr>
        <w:pStyle w:val="TOC4"/>
        <w:rPr>
          <w:rFonts w:ascii="Calibri" w:hAnsi="Calibri"/>
          <w:noProof/>
          <w:sz w:val="22"/>
          <w:szCs w:val="22"/>
          <w:lang w:eastAsia="en-GB"/>
        </w:rPr>
      </w:pPr>
      <w:r>
        <w:rPr>
          <w:noProof/>
        </w:rPr>
        <w:t>5.2.5.3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_Toc114765461 \h </w:instrText>
      </w:r>
      <w:r>
        <w:rPr>
          <w:noProof/>
        </w:rPr>
      </w:r>
      <w:r>
        <w:rPr>
          <w:noProof/>
        </w:rPr>
        <w:fldChar w:fldCharType="separate"/>
      </w:r>
      <w:r>
        <w:rPr>
          <w:noProof/>
        </w:rPr>
        <w:t>29</w:t>
      </w:r>
      <w:r>
        <w:rPr>
          <w:noProof/>
        </w:rPr>
        <w:fldChar w:fldCharType="end"/>
      </w:r>
    </w:p>
    <w:p w14:paraId="3A95087E" w14:textId="708815CA" w:rsidR="00F63AE4" w:rsidRDefault="00F63AE4">
      <w:pPr>
        <w:pStyle w:val="TOC5"/>
        <w:rPr>
          <w:rFonts w:ascii="Calibri" w:hAnsi="Calibri"/>
          <w:noProof/>
          <w:sz w:val="22"/>
          <w:szCs w:val="22"/>
          <w:lang w:eastAsia="en-GB"/>
        </w:rPr>
      </w:pPr>
      <w:r>
        <w:rPr>
          <w:noProof/>
        </w:rPr>
        <w:t>5.2.5.3.1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_Toc114765462 \h </w:instrText>
      </w:r>
      <w:r>
        <w:rPr>
          <w:noProof/>
        </w:rPr>
      </w:r>
      <w:r>
        <w:rPr>
          <w:noProof/>
        </w:rPr>
        <w:fldChar w:fldCharType="separate"/>
      </w:r>
      <w:r>
        <w:rPr>
          <w:noProof/>
        </w:rPr>
        <w:t>29</w:t>
      </w:r>
      <w:r>
        <w:rPr>
          <w:noProof/>
        </w:rPr>
        <w:fldChar w:fldCharType="end"/>
      </w:r>
    </w:p>
    <w:p w14:paraId="02739993" w14:textId="5C837F76" w:rsidR="00F63AE4" w:rsidRDefault="00F63AE4">
      <w:pPr>
        <w:pStyle w:val="TOC3"/>
        <w:rPr>
          <w:rFonts w:ascii="Calibri" w:hAnsi="Calibri"/>
          <w:noProof/>
          <w:sz w:val="22"/>
          <w:szCs w:val="22"/>
          <w:lang w:eastAsia="en-GB"/>
        </w:rPr>
      </w:pPr>
      <w:r>
        <w:rPr>
          <w:noProof/>
        </w:rPr>
        <w:t>5.2.6</w:t>
      </w:r>
      <w:r>
        <w:rPr>
          <w:rFonts w:ascii="Calibri" w:hAnsi="Calibr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_Toc114765463 \h </w:instrText>
      </w:r>
      <w:r>
        <w:rPr>
          <w:noProof/>
        </w:rPr>
      </w:r>
      <w:r>
        <w:rPr>
          <w:noProof/>
        </w:rPr>
        <w:fldChar w:fldCharType="separate"/>
      </w:r>
      <w:r>
        <w:rPr>
          <w:noProof/>
        </w:rPr>
        <w:t>30</w:t>
      </w:r>
      <w:r>
        <w:rPr>
          <w:noProof/>
        </w:rPr>
        <w:fldChar w:fldCharType="end"/>
      </w:r>
    </w:p>
    <w:p w14:paraId="27D7610A" w14:textId="3F04CE16" w:rsidR="00F63AE4" w:rsidRDefault="00F63AE4">
      <w:pPr>
        <w:pStyle w:val="TOC4"/>
        <w:rPr>
          <w:rFonts w:ascii="Calibri" w:hAnsi="Calibri"/>
          <w:noProof/>
          <w:sz w:val="22"/>
          <w:szCs w:val="22"/>
          <w:lang w:eastAsia="en-GB"/>
        </w:rPr>
      </w:pPr>
      <w:r>
        <w:rPr>
          <w:noProof/>
        </w:rPr>
        <w:t>5.2.6.1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_Toc114765464 \h </w:instrText>
      </w:r>
      <w:r>
        <w:rPr>
          <w:noProof/>
        </w:rPr>
      </w:r>
      <w:r>
        <w:rPr>
          <w:noProof/>
        </w:rPr>
        <w:fldChar w:fldCharType="separate"/>
      </w:r>
      <w:r>
        <w:rPr>
          <w:noProof/>
        </w:rPr>
        <w:t>30</w:t>
      </w:r>
      <w:r>
        <w:rPr>
          <w:noProof/>
        </w:rPr>
        <w:fldChar w:fldCharType="end"/>
      </w:r>
    </w:p>
    <w:p w14:paraId="0CB27ECD" w14:textId="6D7C186B" w:rsidR="00F63AE4" w:rsidRDefault="00F63AE4">
      <w:pPr>
        <w:pStyle w:val="TOC4"/>
        <w:rPr>
          <w:rFonts w:ascii="Calibri" w:hAnsi="Calibri"/>
          <w:noProof/>
          <w:sz w:val="22"/>
          <w:szCs w:val="22"/>
          <w:lang w:eastAsia="en-GB"/>
        </w:rPr>
      </w:pPr>
      <w:r>
        <w:rPr>
          <w:noProof/>
        </w:rPr>
        <w:t>5.2.6.2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_Toc114765465 \h </w:instrText>
      </w:r>
      <w:r>
        <w:rPr>
          <w:noProof/>
        </w:rPr>
      </w:r>
      <w:r>
        <w:rPr>
          <w:noProof/>
        </w:rPr>
        <w:fldChar w:fldCharType="separate"/>
      </w:r>
      <w:r>
        <w:rPr>
          <w:noProof/>
        </w:rPr>
        <w:t>30</w:t>
      </w:r>
      <w:r>
        <w:rPr>
          <w:noProof/>
        </w:rPr>
        <w:fldChar w:fldCharType="end"/>
      </w:r>
    </w:p>
    <w:p w14:paraId="36B73180" w14:textId="2959A84F" w:rsidR="00F63AE4" w:rsidRDefault="00F63AE4">
      <w:pPr>
        <w:pStyle w:val="TOC4"/>
        <w:rPr>
          <w:rFonts w:ascii="Calibri" w:hAnsi="Calibri"/>
          <w:noProof/>
          <w:sz w:val="22"/>
          <w:szCs w:val="22"/>
          <w:lang w:eastAsia="en-GB"/>
        </w:rPr>
      </w:pPr>
      <w:r>
        <w:rPr>
          <w:noProof/>
        </w:rPr>
        <w:t>5.2.6.3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_Toc114765466 \h </w:instrText>
      </w:r>
      <w:r>
        <w:rPr>
          <w:noProof/>
        </w:rPr>
      </w:r>
      <w:r>
        <w:rPr>
          <w:noProof/>
        </w:rPr>
        <w:fldChar w:fldCharType="separate"/>
      </w:r>
      <w:r>
        <w:rPr>
          <w:noProof/>
        </w:rPr>
        <w:t>31</w:t>
      </w:r>
      <w:r>
        <w:rPr>
          <w:noProof/>
        </w:rPr>
        <w:fldChar w:fldCharType="end"/>
      </w:r>
    </w:p>
    <w:p w14:paraId="2CF2C9BA" w14:textId="433FA4BF" w:rsidR="00F63AE4" w:rsidRDefault="00F63AE4">
      <w:pPr>
        <w:pStyle w:val="TOC5"/>
        <w:rPr>
          <w:rFonts w:ascii="Calibri" w:hAnsi="Calibri"/>
          <w:noProof/>
          <w:sz w:val="22"/>
          <w:szCs w:val="22"/>
          <w:lang w:eastAsia="en-GB"/>
        </w:rPr>
      </w:pPr>
      <w:r>
        <w:rPr>
          <w:noProof/>
        </w:rPr>
        <w:t>5.2.6.3.1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_Toc114765467 \h </w:instrText>
      </w:r>
      <w:r>
        <w:rPr>
          <w:noProof/>
        </w:rPr>
      </w:r>
      <w:r>
        <w:rPr>
          <w:noProof/>
        </w:rPr>
        <w:fldChar w:fldCharType="separate"/>
      </w:r>
      <w:r>
        <w:rPr>
          <w:noProof/>
        </w:rPr>
        <w:t>31</w:t>
      </w:r>
      <w:r>
        <w:rPr>
          <w:noProof/>
        </w:rPr>
        <w:fldChar w:fldCharType="end"/>
      </w:r>
    </w:p>
    <w:p w14:paraId="7931B052" w14:textId="6B0F9419" w:rsidR="00F63AE4" w:rsidRDefault="00F63AE4">
      <w:pPr>
        <w:pStyle w:val="TOC5"/>
        <w:rPr>
          <w:rFonts w:ascii="Calibri" w:hAnsi="Calibri"/>
          <w:noProof/>
          <w:sz w:val="22"/>
          <w:szCs w:val="22"/>
          <w:lang w:eastAsia="en-GB"/>
        </w:rPr>
      </w:pPr>
      <w:r>
        <w:rPr>
          <w:noProof/>
        </w:rPr>
        <w:t>5.2.6.3.2</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_Toc114765468 \h </w:instrText>
      </w:r>
      <w:r>
        <w:rPr>
          <w:noProof/>
        </w:rPr>
      </w:r>
      <w:r>
        <w:rPr>
          <w:noProof/>
        </w:rPr>
        <w:fldChar w:fldCharType="separate"/>
      </w:r>
      <w:r>
        <w:rPr>
          <w:noProof/>
        </w:rPr>
        <w:t>31</w:t>
      </w:r>
      <w:r>
        <w:rPr>
          <w:noProof/>
        </w:rPr>
        <w:fldChar w:fldCharType="end"/>
      </w:r>
    </w:p>
    <w:p w14:paraId="02462C22" w14:textId="59593600" w:rsidR="00F63AE4" w:rsidRDefault="00F63AE4">
      <w:pPr>
        <w:pStyle w:val="TOC5"/>
        <w:rPr>
          <w:rFonts w:ascii="Calibri" w:hAnsi="Calibri"/>
          <w:noProof/>
          <w:sz w:val="22"/>
          <w:szCs w:val="22"/>
          <w:lang w:eastAsia="en-GB"/>
        </w:rPr>
      </w:pPr>
      <w:r>
        <w:rPr>
          <w:noProof/>
        </w:rPr>
        <w:t>5.2.6.3.3</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_Toc114765469 \h </w:instrText>
      </w:r>
      <w:r>
        <w:rPr>
          <w:noProof/>
        </w:rPr>
      </w:r>
      <w:r>
        <w:rPr>
          <w:noProof/>
        </w:rPr>
        <w:fldChar w:fldCharType="separate"/>
      </w:r>
      <w:r>
        <w:rPr>
          <w:noProof/>
        </w:rPr>
        <w:t>32</w:t>
      </w:r>
      <w:r>
        <w:rPr>
          <w:noProof/>
        </w:rPr>
        <w:fldChar w:fldCharType="end"/>
      </w:r>
    </w:p>
    <w:p w14:paraId="5917CF05" w14:textId="465A99CA" w:rsidR="00F63AE4" w:rsidRDefault="00F63AE4">
      <w:pPr>
        <w:pStyle w:val="TOC3"/>
        <w:rPr>
          <w:rFonts w:ascii="Calibri" w:hAnsi="Calibri"/>
          <w:noProof/>
          <w:sz w:val="22"/>
          <w:szCs w:val="22"/>
          <w:lang w:eastAsia="en-GB"/>
        </w:rPr>
      </w:pPr>
      <w:r>
        <w:rPr>
          <w:noProof/>
        </w:rPr>
        <w:t>5.2.7</w:t>
      </w:r>
      <w:r>
        <w:rPr>
          <w:rFonts w:ascii="Calibri" w:hAnsi="Calibr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_Toc114765470 \h </w:instrText>
      </w:r>
      <w:r>
        <w:rPr>
          <w:noProof/>
        </w:rPr>
      </w:r>
      <w:r>
        <w:rPr>
          <w:noProof/>
        </w:rPr>
        <w:fldChar w:fldCharType="separate"/>
      </w:r>
      <w:r>
        <w:rPr>
          <w:noProof/>
        </w:rPr>
        <w:t>33</w:t>
      </w:r>
      <w:r>
        <w:rPr>
          <w:noProof/>
        </w:rPr>
        <w:fldChar w:fldCharType="end"/>
      </w:r>
    </w:p>
    <w:p w14:paraId="016DD547" w14:textId="6EC8D00B" w:rsidR="00F63AE4" w:rsidRDefault="00F63AE4">
      <w:pPr>
        <w:pStyle w:val="TOC4"/>
        <w:rPr>
          <w:rFonts w:ascii="Calibri" w:hAnsi="Calibri"/>
          <w:noProof/>
          <w:sz w:val="22"/>
          <w:szCs w:val="22"/>
          <w:lang w:eastAsia="en-GB"/>
        </w:rPr>
      </w:pPr>
      <w:r>
        <w:rPr>
          <w:noProof/>
        </w:rPr>
        <w:t>5.2.7.1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_Toc114765471 \h </w:instrText>
      </w:r>
      <w:r>
        <w:rPr>
          <w:noProof/>
        </w:rPr>
      </w:r>
      <w:r>
        <w:rPr>
          <w:noProof/>
        </w:rPr>
        <w:fldChar w:fldCharType="separate"/>
      </w:r>
      <w:r>
        <w:rPr>
          <w:noProof/>
        </w:rPr>
        <w:t>33</w:t>
      </w:r>
      <w:r>
        <w:rPr>
          <w:noProof/>
        </w:rPr>
        <w:fldChar w:fldCharType="end"/>
      </w:r>
    </w:p>
    <w:p w14:paraId="6D9BC2D5" w14:textId="78CCAFD5" w:rsidR="00F63AE4" w:rsidRDefault="00F63AE4">
      <w:pPr>
        <w:pStyle w:val="TOC4"/>
        <w:rPr>
          <w:rFonts w:ascii="Calibri" w:hAnsi="Calibri"/>
          <w:noProof/>
          <w:sz w:val="22"/>
          <w:szCs w:val="22"/>
          <w:lang w:eastAsia="en-GB"/>
        </w:rPr>
      </w:pPr>
      <w:r>
        <w:rPr>
          <w:noProof/>
        </w:rPr>
        <w:t>5.2.7.2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_Toc114765472 \h </w:instrText>
      </w:r>
      <w:r>
        <w:rPr>
          <w:noProof/>
        </w:rPr>
      </w:r>
      <w:r>
        <w:rPr>
          <w:noProof/>
        </w:rPr>
        <w:fldChar w:fldCharType="separate"/>
      </w:r>
      <w:r>
        <w:rPr>
          <w:noProof/>
        </w:rPr>
        <w:t>33</w:t>
      </w:r>
      <w:r>
        <w:rPr>
          <w:noProof/>
        </w:rPr>
        <w:fldChar w:fldCharType="end"/>
      </w:r>
    </w:p>
    <w:p w14:paraId="0B8E4E82" w14:textId="3BE05A05" w:rsidR="00F63AE4" w:rsidRDefault="00F63AE4">
      <w:pPr>
        <w:pStyle w:val="TOC4"/>
        <w:rPr>
          <w:rFonts w:ascii="Calibri" w:hAnsi="Calibri"/>
          <w:noProof/>
          <w:sz w:val="22"/>
          <w:szCs w:val="22"/>
          <w:lang w:eastAsia="en-GB"/>
        </w:rPr>
      </w:pPr>
      <w:r>
        <w:rPr>
          <w:noProof/>
        </w:rPr>
        <w:t>5.2.7.3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_Toc114765473 \h </w:instrText>
      </w:r>
      <w:r>
        <w:rPr>
          <w:noProof/>
        </w:rPr>
      </w:r>
      <w:r>
        <w:rPr>
          <w:noProof/>
        </w:rPr>
        <w:fldChar w:fldCharType="separate"/>
      </w:r>
      <w:r>
        <w:rPr>
          <w:noProof/>
        </w:rPr>
        <w:t>33</w:t>
      </w:r>
      <w:r>
        <w:rPr>
          <w:noProof/>
        </w:rPr>
        <w:fldChar w:fldCharType="end"/>
      </w:r>
    </w:p>
    <w:p w14:paraId="6D668A3F" w14:textId="3A2D0526" w:rsidR="00F63AE4" w:rsidRDefault="00F63AE4">
      <w:pPr>
        <w:pStyle w:val="TOC5"/>
        <w:rPr>
          <w:rFonts w:ascii="Calibri" w:hAnsi="Calibri"/>
          <w:noProof/>
          <w:sz w:val="22"/>
          <w:szCs w:val="22"/>
          <w:lang w:eastAsia="en-GB"/>
        </w:rPr>
      </w:pPr>
      <w:r>
        <w:rPr>
          <w:noProof/>
        </w:rPr>
        <w:t>5.2.7.3.1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_Toc114765474 \h </w:instrText>
      </w:r>
      <w:r>
        <w:rPr>
          <w:noProof/>
        </w:rPr>
      </w:r>
      <w:r>
        <w:rPr>
          <w:noProof/>
        </w:rPr>
        <w:fldChar w:fldCharType="separate"/>
      </w:r>
      <w:r>
        <w:rPr>
          <w:noProof/>
        </w:rPr>
        <w:t>33</w:t>
      </w:r>
      <w:r>
        <w:rPr>
          <w:noProof/>
        </w:rPr>
        <w:fldChar w:fldCharType="end"/>
      </w:r>
    </w:p>
    <w:p w14:paraId="11D2757F" w14:textId="4556BD51" w:rsidR="00F63AE4" w:rsidRDefault="00F63AE4">
      <w:pPr>
        <w:pStyle w:val="TOC5"/>
        <w:rPr>
          <w:rFonts w:ascii="Calibri" w:hAnsi="Calibri"/>
          <w:noProof/>
          <w:sz w:val="22"/>
          <w:szCs w:val="22"/>
          <w:lang w:eastAsia="en-GB"/>
        </w:rPr>
      </w:pPr>
      <w:r>
        <w:rPr>
          <w:noProof/>
        </w:rPr>
        <w:t>5.2.7.3.2</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_Toc114765475 \h </w:instrText>
      </w:r>
      <w:r>
        <w:rPr>
          <w:noProof/>
        </w:rPr>
      </w:r>
      <w:r>
        <w:rPr>
          <w:noProof/>
        </w:rPr>
        <w:fldChar w:fldCharType="separate"/>
      </w:r>
      <w:r>
        <w:rPr>
          <w:noProof/>
        </w:rPr>
        <w:t>34</w:t>
      </w:r>
      <w:r>
        <w:rPr>
          <w:noProof/>
        </w:rPr>
        <w:fldChar w:fldCharType="end"/>
      </w:r>
    </w:p>
    <w:p w14:paraId="51F23E1C" w14:textId="6DBE282F" w:rsidR="00F63AE4" w:rsidRDefault="00F63AE4">
      <w:pPr>
        <w:pStyle w:val="TOC5"/>
        <w:rPr>
          <w:rFonts w:ascii="Calibri" w:hAnsi="Calibri"/>
          <w:noProof/>
          <w:sz w:val="22"/>
          <w:szCs w:val="22"/>
          <w:lang w:eastAsia="en-GB"/>
        </w:rPr>
      </w:pPr>
      <w:r>
        <w:rPr>
          <w:noProof/>
        </w:rPr>
        <w:t>5.2.7.3.3</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_Toc114765476 \h </w:instrText>
      </w:r>
      <w:r>
        <w:rPr>
          <w:noProof/>
        </w:rPr>
      </w:r>
      <w:r>
        <w:rPr>
          <w:noProof/>
        </w:rPr>
        <w:fldChar w:fldCharType="separate"/>
      </w:r>
      <w:r>
        <w:rPr>
          <w:noProof/>
        </w:rPr>
        <w:t>34</w:t>
      </w:r>
      <w:r>
        <w:rPr>
          <w:noProof/>
        </w:rPr>
        <w:fldChar w:fldCharType="end"/>
      </w:r>
    </w:p>
    <w:p w14:paraId="5545A21F" w14:textId="0556A90E" w:rsidR="00F63AE4" w:rsidRDefault="00F63AE4">
      <w:pPr>
        <w:pStyle w:val="TOC3"/>
        <w:rPr>
          <w:rFonts w:ascii="Calibri" w:hAnsi="Calibri"/>
          <w:noProof/>
          <w:sz w:val="22"/>
          <w:szCs w:val="22"/>
          <w:lang w:eastAsia="en-GB"/>
        </w:rPr>
      </w:pPr>
      <w:r>
        <w:rPr>
          <w:noProof/>
        </w:rPr>
        <w:t>5.2.8</w:t>
      </w:r>
      <w:r>
        <w:rPr>
          <w:rFonts w:ascii="Calibri" w:hAnsi="Calibri"/>
          <w:noProof/>
          <w:sz w:val="22"/>
          <w:szCs w:val="22"/>
          <w:lang w:eastAsia="en-GB"/>
        </w:rPr>
        <w:tab/>
      </w:r>
      <w:r>
        <w:rPr>
          <w:noProof/>
        </w:rPr>
        <w:t>Resource: SmfRegistrations</w:t>
      </w:r>
      <w:r>
        <w:rPr>
          <w:noProof/>
        </w:rPr>
        <w:tab/>
      </w:r>
      <w:r>
        <w:rPr>
          <w:noProof/>
        </w:rPr>
        <w:fldChar w:fldCharType="begin" w:fldLock="1"/>
      </w:r>
      <w:r>
        <w:rPr>
          <w:noProof/>
        </w:rPr>
        <w:instrText xml:space="preserve"> PAGEREF _Toc114765477 \h </w:instrText>
      </w:r>
      <w:r>
        <w:rPr>
          <w:noProof/>
        </w:rPr>
      </w:r>
      <w:r>
        <w:rPr>
          <w:noProof/>
        </w:rPr>
        <w:fldChar w:fldCharType="separate"/>
      </w:r>
      <w:r>
        <w:rPr>
          <w:noProof/>
        </w:rPr>
        <w:t>35</w:t>
      </w:r>
      <w:r>
        <w:rPr>
          <w:noProof/>
        </w:rPr>
        <w:fldChar w:fldCharType="end"/>
      </w:r>
    </w:p>
    <w:p w14:paraId="6B6952F4" w14:textId="672F9AB7" w:rsidR="00F63AE4" w:rsidRDefault="00F63AE4">
      <w:pPr>
        <w:pStyle w:val="TOC4"/>
        <w:rPr>
          <w:rFonts w:ascii="Calibri" w:hAnsi="Calibri"/>
          <w:noProof/>
          <w:sz w:val="22"/>
          <w:szCs w:val="22"/>
          <w:lang w:eastAsia="en-GB"/>
        </w:rPr>
      </w:pPr>
      <w:r>
        <w:rPr>
          <w:noProof/>
        </w:rPr>
        <w:t>5.2.8.1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_Toc114765478 \h </w:instrText>
      </w:r>
      <w:r>
        <w:rPr>
          <w:noProof/>
        </w:rPr>
      </w:r>
      <w:r>
        <w:rPr>
          <w:noProof/>
        </w:rPr>
        <w:fldChar w:fldCharType="separate"/>
      </w:r>
      <w:r>
        <w:rPr>
          <w:noProof/>
        </w:rPr>
        <w:t>35</w:t>
      </w:r>
      <w:r>
        <w:rPr>
          <w:noProof/>
        </w:rPr>
        <w:fldChar w:fldCharType="end"/>
      </w:r>
    </w:p>
    <w:p w14:paraId="42A056B9" w14:textId="2EBC1D22" w:rsidR="00F63AE4" w:rsidRDefault="00F63AE4">
      <w:pPr>
        <w:pStyle w:val="TOC4"/>
        <w:rPr>
          <w:rFonts w:ascii="Calibri" w:hAnsi="Calibri"/>
          <w:noProof/>
          <w:sz w:val="22"/>
          <w:szCs w:val="22"/>
          <w:lang w:eastAsia="en-GB"/>
        </w:rPr>
      </w:pPr>
      <w:r>
        <w:rPr>
          <w:noProof/>
        </w:rPr>
        <w:t>5.2.8.2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_Toc114765479 \h </w:instrText>
      </w:r>
      <w:r>
        <w:rPr>
          <w:noProof/>
        </w:rPr>
      </w:r>
      <w:r>
        <w:rPr>
          <w:noProof/>
        </w:rPr>
        <w:fldChar w:fldCharType="separate"/>
      </w:r>
      <w:r>
        <w:rPr>
          <w:noProof/>
        </w:rPr>
        <w:t>35</w:t>
      </w:r>
      <w:r>
        <w:rPr>
          <w:noProof/>
        </w:rPr>
        <w:fldChar w:fldCharType="end"/>
      </w:r>
    </w:p>
    <w:p w14:paraId="1C2BC942" w14:textId="40653B96" w:rsidR="00F63AE4" w:rsidRDefault="00F63AE4">
      <w:pPr>
        <w:pStyle w:val="TOC4"/>
        <w:rPr>
          <w:rFonts w:ascii="Calibri" w:hAnsi="Calibri"/>
          <w:noProof/>
          <w:sz w:val="22"/>
          <w:szCs w:val="22"/>
          <w:lang w:eastAsia="en-GB"/>
        </w:rPr>
      </w:pPr>
      <w:r>
        <w:rPr>
          <w:noProof/>
        </w:rPr>
        <w:t>5.2.8.3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_Toc114765480 \h </w:instrText>
      </w:r>
      <w:r>
        <w:rPr>
          <w:noProof/>
        </w:rPr>
      </w:r>
      <w:r>
        <w:rPr>
          <w:noProof/>
        </w:rPr>
        <w:fldChar w:fldCharType="separate"/>
      </w:r>
      <w:r>
        <w:rPr>
          <w:noProof/>
        </w:rPr>
        <w:t>35</w:t>
      </w:r>
      <w:r>
        <w:rPr>
          <w:noProof/>
        </w:rPr>
        <w:fldChar w:fldCharType="end"/>
      </w:r>
    </w:p>
    <w:p w14:paraId="56D4987B" w14:textId="4D82CC3B" w:rsidR="00F63AE4" w:rsidRDefault="00F63AE4">
      <w:pPr>
        <w:pStyle w:val="TOC5"/>
        <w:rPr>
          <w:rFonts w:ascii="Calibri" w:hAnsi="Calibri"/>
          <w:noProof/>
          <w:sz w:val="22"/>
          <w:szCs w:val="22"/>
          <w:lang w:eastAsia="en-GB"/>
        </w:rPr>
      </w:pPr>
      <w:r>
        <w:rPr>
          <w:noProof/>
        </w:rPr>
        <w:lastRenderedPageBreak/>
        <w:t>5.2.</w:t>
      </w:r>
      <w:r>
        <w:rPr>
          <w:noProof/>
          <w:lang w:eastAsia="zh-CN"/>
        </w:rPr>
        <w:t>8</w:t>
      </w:r>
      <w:r>
        <w:rPr>
          <w:noProof/>
        </w:rPr>
        <w:t>.3.</w:t>
      </w:r>
      <w:r>
        <w:rPr>
          <w:noProof/>
          <w:lang w:eastAsia="zh-CN"/>
        </w:rPr>
        <w:t>1</w:t>
      </w:r>
      <w:r>
        <w:rPr>
          <w:rFonts w:ascii="Calibri" w:hAnsi="Calibr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_Toc114765481 \h </w:instrText>
      </w:r>
      <w:r>
        <w:rPr>
          <w:noProof/>
        </w:rPr>
      </w:r>
      <w:r>
        <w:rPr>
          <w:noProof/>
        </w:rPr>
        <w:fldChar w:fldCharType="separate"/>
      </w:r>
      <w:r>
        <w:rPr>
          <w:noProof/>
        </w:rPr>
        <w:t>35</w:t>
      </w:r>
      <w:r>
        <w:rPr>
          <w:noProof/>
        </w:rPr>
        <w:fldChar w:fldCharType="end"/>
      </w:r>
    </w:p>
    <w:p w14:paraId="34EA86AB" w14:textId="09E07CEC" w:rsidR="00F63AE4" w:rsidRDefault="00F63AE4">
      <w:pPr>
        <w:pStyle w:val="TOC3"/>
        <w:rPr>
          <w:rFonts w:ascii="Calibri" w:hAnsi="Calibri"/>
          <w:noProof/>
          <w:sz w:val="22"/>
          <w:szCs w:val="22"/>
          <w:lang w:eastAsia="en-GB"/>
        </w:rPr>
      </w:pPr>
      <w:r>
        <w:rPr>
          <w:noProof/>
        </w:rPr>
        <w:t>5.2.9</w:t>
      </w:r>
      <w:r>
        <w:rPr>
          <w:rFonts w:ascii="Calibri" w:hAnsi="Calibr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_Toc114765482 \h </w:instrText>
      </w:r>
      <w:r>
        <w:rPr>
          <w:noProof/>
        </w:rPr>
      </w:r>
      <w:r>
        <w:rPr>
          <w:noProof/>
        </w:rPr>
        <w:fldChar w:fldCharType="separate"/>
      </w:r>
      <w:r>
        <w:rPr>
          <w:noProof/>
        </w:rPr>
        <w:t>36</w:t>
      </w:r>
      <w:r>
        <w:rPr>
          <w:noProof/>
        </w:rPr>
        <w:fldChar w:fldCharType="end"/>
      </w:r>
    </w:p>
    <w:p w14:paraId="243D1BC0" w14:textId="4944E39C" w:rsidR="00F63AE4" w:rsidRDefault="00F63AE4">
      <w:pPr>
        <w:pStyle w:val="TOC4"/>
        <w:rPr>
          <w:rFonts w:ascii="Calibri" w:hAnsi="Calibri"/>
          <w:noProof/>
          <w:sz w:val="22"/>
          <w:szCs w:val="22"/>
          <w:lang w:eastAsia="en-GB"/>
        </w:rPr>
      </w:pPr>
      <w:r>
        <w:rPr>
          <w:noProof/>
        </w:rPr>
        <w:t>5.2.9.1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_Toc114765483 \h </w:instrText>
      </w:r>
      <w:r>
        <w:rPr>
          <w:noProof/>
        </w:rPr>
      </w:r>
      <w:r>
        <w:rPr>
          <w:noProof/>
        </w:rPr>
        <w:fldChar w:fldCharType="separate"/>
      </w:r>
      <w:r>
        <w:rPr>
          <w:noProof/>
        </w:rPr>
        <w:t>36</w:t>
      </w:r>
      <w:r>
        <w:rPr>
          <w:noProof/>
        </w:rPr>
        <w:fldChar w:fldCharType="end"/>
      </w:r>
    </w:p>
    <w:p w14:paraId="575E4F1E" w14:textId="0523C57D" w:rsidR="00F63AE4" w:rsidRDefault="00F63AE4">
      <w:pPr>
        <w:pStyle w:val="TOC4"/>
        <w:rPr>
          <w:rFonts w:ascii="Calibri" w:hAnsi="Calibri"/>
          <w:noProof/>
          <w:sz w:val="22"/>
          <w:szCs w:val="22"/>
          <w:lang w:eastAsia="en-GB"/>
        </w:rPr>
      </w:pPr>
      <w:r>
        <w:rPr>
          <w:noProof/>
        </w:rPr>
        <w:t>5.2.9.2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_Toc114765484 \h </w:instrText>
      </w:r>
      <w:r>
        <w:rPr>
          <w:noProof/>
        </w:rPr>
      </w:r>
      <w:r>
        <w:rPr>
          <w:noProof/>
        </w:rPr>
        <w:fldChar w:fldCharType="separate"/>
      </w:r>
      <w:r>
        <w:rPr>
          <w:noProof/>
        </w:rPr>
        <w:t>36</w:t>
      </w:r>
      <w:r>
        <w:rPr>
          <w:noProof/>
        </w:rPr>
        <w:fldChar w:fldCharType="end"/>
      </w:r>
    </w:p>
    <w:p w14:paraId="580E1ED8" w14:textId="72D48040" w:rsidR="00F63AE4" w:rsidRDefault="00F63AE4">
      <w:pPr>
        <w:pStyle w:val="TOC4"/>
        <w:rPr>
          <w:rFonts w:ascii="Calibri" w:hAnsi="Calibri"/>
          <w:noProof/>
          <w:sz w:val="22"/>
          <w:szCs w:val="22"/>
          <w:lang w:eastAsia="en-GB"/>
        </w:rPr>
      </w:pPr>
      <w:r>
        <w:rPr>
          <w:noProof/>
        </w:rPr>
        <w:t>5.2.9.3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_Toc114765485 \h </w:instrText>
      </w:r>
      <w:r>
        <w:rPr>
          <w:noProof/>
        </w:rPr>
      </w:r>
      <w:r>
        <w:rPr>
          <w:noProof/>
        </w:rPr>
        <w:fldChar w:fldCharType="separate"/>
      </w:r>
      <w:r>
        <w:rPr>
          <w:noProof/>
        </w:rPr>
        <w:t>36</w:t>
      </w:r>
      <w:r>
        <w:rPr>
          <w:noProof/>
        </w:rPr>
        <w:fldChar w:fldCharType="end"/>
      </w:r>
    </w:p>
    <w:p w14:paraId="30C2225B" w14:textId="153C0D7A" w:rsidR="00F63AE4" w:rsidRDefault="00F63AE4">
      <w:pPr>
        <w:pStyle w:val="TOC5"/>
        <w:rPr>
          <w:rFonts w:ascii="Calibri" w:hAnsi="Calibri"/>
          <w:noProof/>
          <w:sz w:val="22"/>
          <w:szCs w:val="22"/>
          <w:lang w:eastAsia="en-GB"/>
        </w:rPr>
      </w:pPr>
      <w:r>
        <w:rPr>
          <w:noProof/>
        </w:rPr>
        <w:t>5.2.9.3.1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_Toc114765486 \h </w:instrText>
      </w:r>
      <w:r>
        <w:rPr>
          <w:noProof/>
        </w:rPr>
      </w:r>
      <w:r>
        <w:rPr>
          <w:noProof/>
        </w:rPr>
        <w:fldChar w:fldCharType="separate"/>
      </w:r>
      <w:r>
        <w:rPr>
          <w:noProof/>
        </w:rPr>
        <w:t>36</w:t>
      </w:r>
      <w:r>
        <w:rPr>
          <w:noProof/>
        </w:rPr>
        <w:fldChar w:fldCharType="end"/>
      </w:r>
    </w:p>
    <w:p w14:paraId="22ACC764" w14:textId="6D31AD4C" w:rsidR="00F63AE4" w:rsidRDefault="00F63AE4">
      <w:pPr>
        <w:pStyle w:val="TOC5"/>
        <w:rPr>
          <w:rFonts w:ascii="Calibri" w:hAnsi="Calibri"/>
          <w:noProof/>
          <w:sz w:val="22"/>
          <w:szCs w:val="22"/>
          <w:lang w:eastAsia="en-GB"/>
        </w:rPr>
      </w:pPr>
      <w:r>
        <w:rPr>
          <w:noProof/>
        </w:rPr>
        <w:t>5.2.9.3.2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_Toc114765487 \h </w:instrText>
      </w:r>
      <w:r>
        <w:rPr>
          <w:noProof/>
        </w:rPr>
      </w:r>
      <w:r>
        <w:rPr>
          <w:noProof/>
        </w:rPr>
        <w:fldChar w:fldCharType="separate"/>
      </w:r>
      <w:r>
        <w:rPr>
          <w:noProof/>
        </w:rPr>
        <w:t>37</w:t>
      </w:r>
      <w:r>
        <w:rPr>
          <w:noProof/>
        </w:rPr>
        <w:fldChar w:fldCharType="end"/>
      </w:r>
    </w:p>
    <w:p w14:paraId="596A01FF" w14:textId="028FC865" w:rsidR="00F63AE4" w:rsidRDefault="00F63AE4">
      <w:pPr>
        <w:pStyle w:val="TOC5"/>
        <w:rPr>
          <w:rFonts w:ascii="Calibri" w:hAnsi="Calibri"/>
          <w:noProof/>
          <w:sz w:val="22"/>
          <w:szCs w:val="22"/>
          <w:lang w:eastAsia="en-GB"/>
        </w:rPr>
      </w:pPr>
      <w:r>
        <w:rPr>
          <w:noProof/>
        </w:rPr>
        <w:t>5.2.9.3.</w:t>
      </w:r>
      <w:r>
        <w:rPr>
          <w:noProof/>
          <w:lang w:eastAsia="zh-CN"/>
        </w:rPr>
        <w:t>3</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_Toc114765488 \h </w:instrText>
      </w:r>
      <w:r>
        <w:rPr>
          <w:noProof/>
        </w:rPr>
      </w:r>
      <w:r>
        <w:rPr>
          <w:noProof/>
        </w:rPr>
        <w:fldChar w:fldCharType="separate"/>
      </w:r>
      <w:r>
        <w:rPr>
          <w:noProof/>
        </w:rPr>
        <w:t>37</w:t>
      </w:r>
      <w:r>
        <w:rPr>
          <w:noProof/>
        </w:rPr>
        <w:fldChar w:fldCharType="end"/>
      </w:r>
    </w:p>
    <w:p w14:paraId="52DB7617" w14:textId="6832F29C" w:rsidR="00F63AE4" w:rsidRDefault="00F63AE4">
      <w:pPr>
        <w:pStyle w:val="TOC3"/>
        <w:rPr>
          <w:rFonts w:ascii="Calibri" w:hAnsi="Calibri"/>
          <w:noProof/>
          <w:sz w:val="22"/>
          <w:szCs w:val="22"/>
          <w:lang w:eastAsia="en-GB"/>
        </w:rPr>
      </w:pPr>
      <w:r>
        <w:rPr>
          <w:noProof/>
        </w:rPr>
        <w:t>5.2.10</w:t>
      </w:r>
      <w:r>
        <w:rPr>
          <w:rFonts w:ascii="Calibri" w:hAnsi="Calibr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_Toc114765489 \h </w:instrText>
      </w:r>
      <w:r>
        <w:rPr>
          <w:noProof/>
        </w:rPr>
      </w:r>
      <w:r>
        <w:rPr>
          <w:noProof/>
        </w:rPr>
        <w:fldChar w:fldCharType="separate"/>
      </w:r>
      <w:r>
        <w:rPr>
          <w:noProof/>
        </w:rPr>
        <w:t>38</w:t>
      </w:r>
      <w:r>
        <w:rPr>
          <w:noProof/>
        </w:rPr>
        <w:fldChar w:fldCharType="end"/>
      </w:r>
    </w:p>
    <w:p w14:paraId="484E441F" w14:textId="4B2F188D" w:rsidR="00F63AE4" w:rsidRDefault="00F63AE4">
      <w:pPr>
        <w:pStyle w:val="TOC4"/>
        <w:rPr>
          <w:rFonts w:ascii="Calibri" w:hAnsi="Calibri"/>
          <w:noProof/>
          <w:sz w:val="22"/>
          <w:szCs w:val="22"/>
          <w:lang w:eastAsia="en-GB"/>
        </w:rPr>
      </w:pPr>
      <w:r>
        <w:rPr>
          <w:noProof/>
        </w:rPr>
        <w:t>5.2.10.1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_Toc114765490 \h </w:instrText>
      </w:r>
      <w:r>
        <w:rPr>
          <w:noProof/>
        </w:rPr>
      </w:r>
      <w:r>
        <w:rPr>
          <w:noProof/>
        </w:rPr>
        <w:fldChar w:fldCharType="separate"/>
      </w:r>
      <w:r>
        <w:rPr>
          <w:noProof/>
        </w:rPr>
        <w:t>38</w:t>
      </w:r>
      <w:r>
        <w:rPr>
          <w:noProof/>
        </w:rPr>
        <w:fldChar w:fldCharType="end"/>
      </w:r>
    </w:p>
    <w:p w14:paraId="7D982516" w14:textId="7AC21875" w:rsidR="00F63AE4" w:rsidRDefault="00F63AE4">
      <w:pPr>
        <w:pStyle w:val="TOC4"/>
        <w:rPr>
          <w:rFonts w:ascii="Calibri" w:hAnsi="Calibri"/>
          <w:noProof/>
          <w:sz w:val="22"/>
          <w:szCs w:val="22"/>
          <w:lang w:eastAsia="en-GB"/>
        </w:rPr>
      </w:pPr>
      <w:r>
        <w:rPr>
          <w:noProof/>
        </w:rPr>
        <w:t>5.2.10.2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_Toc114765491 \h </w:instrText>
      </w:r>
      <w:r>
        <w:rPr>
          <w:noProof/>
        </w:rPr>
      </w:r>
      <w:r>
        <w:rPr>
          <w:noProof/>
        </w:rPr>
        <w:fldChar w:fldCharType="separate"/>
      </w:r>
      <w:r>
        <w:rPr>
          <w:noProof/>
        </w:rPr>
        <w:t>38</w:t>
      </w:r>
      <w:r>
        <w:rPr>
          <w:noProof/>
        </w:rPr>
        <w:fldChar w:fldCharType="end"/>
      </w:r>
    </w:p>
    <w:p w14:paraId="50D3B64D" w14:textId="1077E2E3" w:rsidR="00F63AE4" w:rsidRDefault="00F63AE4">
      <w:pPr>
        <w:pStyle w:val="TOC4"/>
        <w:rPr>
          <w:rFonts w:ascii="Calibri" w:hAnsi="Calibri"/>
          <w:noProof/>
          <w:sz w:val="22"/>
          <w:szCs w:val="22"/>
          <w:lang w:eastAsia="en-GB"/>
        </w:rPr>
      </w:pPr>
      <w:r>
        <w:rPr>
          <w:noProof/>
        </w:rPr>
        <w:t>5.2.10.3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_Toc114765492 \h </w:instrText>
      </w:r>
      <w:r>
        <w:rPr>
          <w:noProof/>
        </w:rPr>
      </w:r>
      <w:r>
        <w:rPr>
          <w:noProof/>
        </w:rPr>
        <w:fldChar w:fldCharType="separate"/>
      </w:r>
      <w:r>
        <w:rPr>
          <w:noProof/>
        </w:rPr>
        <w:t>38</w:t>
      </w:r>
      <w:r>
        <w:rPr>
          <w:noProof/>
        </w:rPr>
        <w:fldChar w:fldCharType="end"/>
      </w:r>
    </w:p>
    <w:p w14:paraId="650584CF" w14:textId="7D1022A6" w:rsidR="00F63AE4" w:rsidRDefault="00F63AE4">
      <w:pPr>
        <w:pStyle w:val="TOC5"/>
        <w:rPr>
          <w:rFonts w:ascii="Calibri" w:hAnsi="Calibri"/>
          <w:noProof/>
          <w:sz w:val="22"/>
          <w:szCs w:val="22"/>
          <w:lang w:eastAsia="en-GB"/>
        </w:rPr>
      </w:pPr>
      <w:r>
        <w:rPr>
          <w:noProof/>
        </w:rPr>
        <w:t>5.2.10.3.1</w:t>
      </w:r>
      <w:r>
        <w:rPr>
          <w:rFonts w:ascii="Calibri" w:hAnsi="Calibri"/>
          <w:noProof/>
          <w:sz w:val="22"/>
          <w:szCs w:val="22"/>
          <w:lang w:eastAsia="en-GB"/>
        </w:rPr>
        <w:tab/>
      </w:r>
      <w:r>
        <w:rPr>
          <w:noProof/>
          <w:lang w:eastAsia="zh-CN"/>
        </w:rPr>
        <w:t>GET</w:t>
      </w:r>
      <w:r>
        <w:rPr>
          <w:noProof/>
        </w:rPr>
        <w:tab/>
      </w:r>
      <w:r>
        <w:rPr>
          <w:noProof/>
        </w:rPr>
        <w:fldChar w:fldCharType="begin" w:fldLock="1"/>
      </w:r>
      <w:r>
        <w:rPr>
          <w:noProof/>
        </w:rPr>
        <w:instrText xml:space="preserve"> PAGEREF _Toc114765493 \h </w:instrText>
      </w:r>
      <w:r>
        <w:rPr>
          <w:noProof/>
        </w:rPr>
      </w:r>
      <w:r>
        <w:rPr>
          <w:noProof/>
        </w:rPr>
        <w:fldChar w:fldCharType="separate"/>
      </w:r>
      <w:r>
        <w:rPr>
          <w:noProof/>
        </w:rPr>
        <w:t>38</w:t>
      </w:r>
      <w:r>
        <w:rPr>
          <w:noProof/>
        </w:rPr>
        <w:fldChar w:fldCharType="end"/>
      </w:r>
    </w:p>
    <w:p w14:paraId="1FC4D510" w14:textId="771AC694" w:rsidR="00F63AE4" w:rsidRDefault="00F63AE4">
      <w:pPr>
        <w:pStyle w:val="TOC5"/>
        <w:rPr>
          <w:rFonts w:ascii="Calibri" w:hAnsi="Calibri"/>
          <w:noProof/>
          <w:sz w:val="22"/>
          <w:szCs w:val="22"/>
          <w:lang w:eastAsia="en-GB"/>
        </w:rPr>
      </w:pPr>
      <w:r>
        <w:rPr>
          <w:noProof/>
        </w:rPr>
        <w:t>5.2.10.3.</w:t>
      </w:r>
      <w:r>
        <w:rPr>
          <w:noProof/>
          <w:lang w:eastAsia="zh-CN"/>
        </w:rPr>
        <w:t>2</w:t>
      </w:r>
      <w:r>
        <w:rPr>
          <w:rFonts w:ascii="Calibri" w:hAnsi="Calibr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_Toc114765494 \h </w:instrText>
      </w:r>
      <w:r>
        <w:rPr>
          <w:noProof/>
        </w:rPr>
      </w:r>
      <w:r>
        <w:rPr>
          <w:noProof/>
        </w:rPr>
        <w:fldChar w:fldCharType="separate"/>
      </w:r>
      <w:r>
        <w:rPr>
          <w:noProof/>
        </w:rPr>
        <w:t>39</w:t>
      </w:r>
      <w:r>
        <w:rPr>
          <w:noProof/>
        </w:rPr>
        <w:fldChar w:fldCharType="end"/>
      </w:r>
    </w:p>
    <w:p w14:paraId="5D2E94D0" w14:textId="6F2A5B8E" w:rsidR="00F63AE4" w:rsidRDefault="00F63AE4">
      <w:pPr>
        <w:pStyle w:val="TOC3"/>
        <w:rPr>
          <w:rFonts w:ascii="Calibri" w:hAnsi="Calibri"/>
          <w:noProof/>
          <w:sz w:val="22"/>
          <w:szCs w:val="22"/>
          <w:lang w:eastAsia="en-GB"/>
        </w:rPr>
      </w:pPr>
      <w:r>
        <w:rPr>
          <w:noProof/>
        </w:rPr>
        <w:t>5.2.11</w:t>
      </w:r>
      <w:r>
        <w:rPr>
          <w:rFonts w:ascii="Calibri" w:hAnsi="Calibr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_Toc114765495 \h </w:instrText>
      </w:r>
      <w:r>
        <w:rPr>
          <w:noProof/>
        </w:rPr>
      </w:r>
      <w:r>
        <w:rPr>
          <w:noProof/>
        </w:rPr>
        <w:fldChar w:fldCharType="separate"/>
      </w:r>
      <w:r>
        <w:rPr>
          <w:noProof/>
        </w:rPr>
        <w:t>40</w:t>
      </w:r>
      <w:r>
        <w:rPr>
          <w:noProof/>
        </w:rPr>
        <w:fldChar w:fldCharType="end"/>
      </w:r>
    </w:p>
    <w:p w14:paraId="5F0FCCC6" w14:textId="6B8A7480" w:rsidR="00F63AE4" w:rsidRDefault="00F63AE4">
      <w:pPr>
        <w:pStyle w:val="TOC4"/>
        <w:rPr>
          <w:rFonts w:ascii="Calibri" w:hAnsi="Calibri"/>
          <w:noProof/>
          <w:sz w:val="22"/>
          <w:szCs w:val="22"/>
          <w:lang w:eastAsia="en-GB"/>
        </w:rPr>
      </w:pPr>
      <w:r>
        <w:rPr>
          <w:noProof/>
        </w:rPr>
        <w:t>5.2.11.1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_Toc114765496 \h </w:instrText>
      </w:r>
      <w:r>
        <w:rPr>
          <w:noProof/>
        </w:rPr>
      </w:r>
      <w:r>
        <w:rPr>
          <w:noProof/>
        </w:rPr>
        <w:fldChar w:fldCharType="separate"/>
      </w:r>
      <w:r>
        <w:rPr>
          <w:noProof/>
        </w:rPr>
        <w:t>40</w:t>
      </w:r>
      <w:r>
        <w:rPr>
          <w:noProof/>
        </w:rPr>
        <w:fldChar w:fldCharType="end"/>
      </w:r>
    </w:p>
    <w:p w14:paraId="7C2FA044" w14:textId="2B3628D2" w:rsidR="00F63AE4" w:rsidRDefault="00F63AE4">
      <w:pPr>
        <w:pStyle w:val="TOC4"/>
        <w:rPr>
          <w:rFonts w:ascii="Calibri" w:hAnsi="Calibri"/>
          <w:noProof/>
          <w:sz w:val="22"/>
          <w:szCs w:val="22"/>
          <w:lang w:eastAsia="en-GB"/>
        </w:rPr>
      </w:pPr>
      <w:r>
        <w:rPr>
          <w:noProof/>
        </w:rPr>
        <w:t>5.2.11.2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_Toc114765497 \h </w:instrText>
      </w:r>
      <w:r>
        <w:rPr>
          <w:noProof/>
        </w:rPr>
      </w:r>
      <w:r>
        <w:rPr>
          <w:noProof/>
        </w:rPr>
        <w:fldChar w:fldCharType="separate"/>
      </w:r>
      <w:r>
        <w:rPr>
          <w:noProof/>
        </w:rPr>
        <w:t>40</w:t>
      </w:r>
      <w:r>
        <w:rPr>
          <w:noProof/>
        </w:rPr>
        <w:fldChar w:fldCharType="end"/>
      </w:r>
    </w:p>
    <w:p w14:paraId="4A2456D3" w14:textId="14C97849" w:rsidR="00F63AE4" w:rsidRDefault="00F63AE4">
      <w:pPr>
        <w:pStyle w:val="TOC4"/>
        <w:rPr>
          <w:rFonts w:ascii="Calibri" w:hAnsi="Calibri"/>
          <w:noProof/>
          <w:sz w:val="22"/>
          <w:szCs w:val="22"/>
          <w:lang w:eastAsia="en-GB"/>
        </w:rPr>
      </w:pPr>
      <w:r>
        <w:rPr>
          <w:noProof/>
        </w:rPr>
        <w:t>5.2.11.3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_Toc114765498 \h </w:instrText>
      </w:r>
      <w:r>
        <w:rPr>
          <w:noProof/>
        </w:rPr>
      </w:r>
      <w:r>
        <w:rPr>
          <w:noProof/>
        </w:rPr>
        <w:fldChar w:fldCharType="separate"/>
      </w:r>
      <w:r>
        <w:rPr>
          <w:noProof/>
        </w:rPr>
        <w:t>40</w:t>
      </w:r>
      <w:r>
        <w:rPr>
          <w:noProof/>
        </w:rPr>
        <w:fldChar w:fldCharType="end"/>
      </w:r>
    </w:p>
    <w:p w14:paraId="6F23BBE2" w14:textId="1F930A8A" w:rsidR="00F63AE4" w:rsidRDefault="00F63AE4">
      <w:pPr>
        <w:pStyle w:val="TOC5"/>
        <w:rPr>
          <w:rFonts w:ascii="Calibri" w:hAnsi="Calibri"/>
          <w:noProof/>
          <w:sz w:val="22"/>
          <w:szCs w:val="22"/>
          <w:lang w:eastAsia="en-GB"/>
        </w:rPr>
      </w:pPr>
      <w:r>
        <w:rPr>
          <w:noProof/>
        </w:rPr>
        <w:t>5.2.11.3.1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_Toc114765499 \h </w:instrText>
      </w:r>
      <w:r>
        <w:rPr>
          <w:noProof/>
        </w:rPr>
      </w:r>
      <w:r>
        <w:rPr>
          <w:noProof/>
        </w:rPr>
        <w:fldChar w:fldCharType="separate"/>
      </w:r>
      <w:r>
        <w:rPr>
          <w:noProof/>
        </w:rPr>
        <w:t>40</w:t>
      </w:r>
      <w:r>
        <w:rPr>
          <w:noProof/>
        </w:rPr>
        <w:fldChar w:fldCharType="end"/>
      </w:r>
    </w:p>
    <w:p w14:paraId="48EBC822" w14:textId="4D0A9E96" w:rsidR="00F63AE4" w:rsidRDefault="00F63AE4">
      <w:pPr>
        <w:pStyle w:val="TOC5"/>
        <w:rPr>
          <w:rFonts w:ascii="Calibri" w:hAnsi="Calibri"/>
          <w:noProof/>
          <w:sz w:val="22"/>
          <w:szCs w:val="22"/>
          <w:lang w:eastAsia="en-GB"/>
        </w:rPr>
      </w:pPr>
      <w:r>
        <w:rPr>
          <w:noProof/>
        </w:rPr>
        <w:t>5.2.11.3.2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_Toc114765500 \h </w:instrText>
      </w:r>
      <w:r>
        <w:rPr>
          <w:noProof/>
        </w:rPr>
      </w:r>
      <w:r>
        <w:rPr>
          <w:noProof/>
        </w:rPr>
        <w:fldChar w:fldCharType="separate"/>
      </w:r>
      <w:r>
        <w:rPr>
          <w:noProof/>
        </w:rPr>
        <w:t>41</w:t>
      </w:r>
      <w:r>
        <w:rPr>
          <w:noProof/>
        </w:rPr>
        <w:fldChar w:fldCharType="end"/>
      </w:r>
    </w:p>
    <w:p w14:paraId="1869A415" w14:textId="07EC3EAB" w:rsidR="00F63AE4" w:rsidRDefault="00F63AE4">
      <w:pPr>
        <w:pStyle w:val="TOC5"/>
        <w:rPr>
          <w:rFonts w:ascii="Calibri" w:hAnsi="Calibri"/>
          <w:noProof/>
          <w:sz w:val="22"/>
          <w:szCs w:val="22"/>
          <w:lang w:eastAsia="en-GB"/>
        </w:rPr>
      </w:pPr>
      <w:r>
        <w:rPr>
          <w:noProof/>
        </w:rPr>
        <w:t>5.2.11.3.4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_Toc114765501 \h </w:instrText>
      </w:r>
      <w:r>
        <w:rPr>
          <w:noProof/>
        </w:rPr>
      </w:r>
      <w:r>
        <w:rPr>
          <w:noProof/>
        </w:rPr>
        <w:fldChar w:fldCharType="separate"/>
      </w:r>
      <w:r>
        <w:rPr>
          <w:noProof/>
        </w:rPr>
        <w:t>41</w:t>
      </w:r>
      <w:r>
        <w:rPr>
          <w:noProof/>
        </w:rPr>
        <w:fldChar w:fldCharType="end"/>
      </w:r>
    </w:p>
    <w:p w14:paraId="27C88A67" w14:textId="4E88AA2E" w:rsidR="00F63AE4" w:rsidRDefault="00F63AE4">
      <w:pPr>
        <w:pStyle w:val="TOC3"/>
        <w:rPr>
          <w:rFonts w:ascii="Calibri" w:hAnsi="Calibri"/>
          <w:noProof/>
          <w:sz w:val="22"/>
          <w:szCs w:val="22"/>
          <w:lang w:eastAsia="en-GB"/>
        </w:rPr>
      </w:pPr>
      <w:r>
        <w:rPr>
          <w:noProof/>
        </w:rPr>
        <w:t>5.2.12</w:t>
      </w:r>
      <w:r>
        <w:rPr>
          <w:rFonts w:ascii="Calibri" w:hAnsi="Calibr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_Toc114765502 \h </w:instrText>
      </w:r>
      <w:r>
        <w:rPr>
          <w:noProof/>
        </w:rPr>
      </w:r>
      <w:r>
        <w:rPr>
          <w:noProof/>
        </w:rPr>
        <w:fldChar w:fldCharType="separate"/>
      </w:r>
      <w:r>
        <w:rPr>
          <w:noProof/>
        </w:rPr>
        <w:t>42</w:t>
      </w:r>
      <w:r>
        <w:rPr>
          <w:noProof/>
        </w:rPr>
        <w:fldChar w:fldCharType="end"/>
      </w:r>
    </w:p>
    <w:p w14:paraId="537263EA" w14:textId="49FC5B8F" w:rsidR="00F63AE4" w:rsidRDefault="00F63AE4">
      <w:pPr>
        <w:pStyle w:val="TOC4"/>
        <w:rPr>
          <w:rFonts w:ascii="Calibri" w:hAnsi="Calibri"/>
          <w:noProof/>
          <w:sz w:val="22"/>
          <w:szCs w:val="22"/>
          <w:lang w:eastAsia="en-GB"/>
        </w:rPr>
      </w:pPr>
      <w:r>
        <w:rPr>
          <w:noProof/>
        </w:rPr>
        <w:t>5.2.12.1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_Toc114765503 \h </w:instrText>
      </w:r>
      <w:r>
        <w:rPr>
          <w:noProof/>
        </w:rPr>
      </w:r>
      <w:r>
        <w:rPr>
          <w:noProof/>
        </w:rPr>
        <w:fldChar w:fldCharType="separate"/>
      </w:r>
      <w:r>
        <w:rPr>
          <w:noProof/>
        </w:rPr>
        <w:t>42</w:t>
      </w:r>
      <w:r>
        <w:rPr>
          <w:noProof/>
        </w:rPr>
        <w:fldChar w:fldCharType="end"/>
      </w:r>
    </w:p>
    <w:p w14:paraId="666FE152" w14:textId="1267B8CA" w:rsidR="00F63AE4" w:rsidRDefault="00F63AE4">
      <w:pPr>
        <w:pStyle w:val="TOC4"/>
        <w:rPr>
          <w:rFonts w:ascii="Calibri" w:hAnsi="Calibri"/>
          <w:noProof/>
          <w:sz w:val="22"/>
          <w:szCs w:val="22"/>
          <w:lang w:eastAsia="en-GB"/>
        </w:rPr>
      </w:pPr>
      <w:r>
        <w:rPr>
          <w:noProof/>
        </w:rPr>
        <w:t>5.2.12.2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_Toc114765504 \h </w:instrText>
      </w:r>
      <w:r>
        <w:rPr>
          <w:noProof/>
        </w:rPr>
      </w:r>
      <w:r>
        <w:rPr>
          <w:noProof/>
        </w:rPr>
        <w:fldChar w:fldCharType="separate"/>
      </w:r>
      <w:r>
        <w:rPr>
          <w:noProof/>
        </w:rPr>
        <w:t>42</w:t>
      </w:r>
      <w:r>
        <w:rPr>
          <w:noProof/>
        </w:rPr>
        <w:fldChar w:fldCharType="end"/>
      </w:r>
    </w:p>
    <w:p w14:paraId="6D23F468" w14:textId="46C9CA8F" w:rsidR="00F63AE4" w:rsidRDefault="00F63AE4">
      <w:pPr>
        <w:pStyle w:val="TOC4"/>
        <w:rPr>
          <w:rFonts w:ascii="Calibri" w:hAnsi="Calibri"/>
          <w:noProof/>
          <w:sz w:val="22"/>
          <w:szCs w:val="22"/>
          <w:lang w:eastAsia="en-GB"/>
        </w:rPr>
      </w:pPr>
      <w:r>
        <w:rPr>
          <w:noProof/>
        </w:rPr>
        <w:t>5.2.12.3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_Toc114765505 \h </w:instrText>
      </w:r>
      <w:r>
        <w:rPr>
          <w:noProof/>
        </w:rPr>
      </w:r>
      <w:r>
        <w:rPr>
          <w:noProof/>
        </w:rPr>
        <w:fldChar w:fldCharType="separate"/>
      </w:r>
      <w:r>
        <w:rPr>
          <w:noProof/>
        </w:rPr>
        <w:t>42</w:t>
      </w:r>
      <w:r>
        <w:rPr>
          <w:noProof/>
        </w:rPr>
        <w:fldChar w:fldCharType="end"/>
      </w:r>
    </w:p>
    <w:p w14:paraId="17643005" w14:textId="1B45D235" w:rsidR="00F63AE4" w:rsidRDefault="00F63AE4">
      <w:pPr>
        <w:pStyle w:val="TOC5"/>
        <w:rPr>
          <w:rFonts w:ascii="Calibri" w:hAnsi="Calibri"/>
          <w:noProof/>
          <w:sz w:val="22"/>
          <w:szCs w:val="22"/>
          <w:lang w:eastAsia="en-GB"/>
        </w:rPr>
      </w:pPr>
      <w:r>
        <w:rPr>
          <w:noProof/>
        </w:rPr>
        <w:t>5.2.12.3.1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_Toc114765506 \h </w:instrText>
      </w:r>
      <w:r>
        <w:rPr>
          <w:noProof/>
        </w:rPr>
      </w:r>
      <w:r>
        <w:rPr>
          <w:noProof/>
        </w:rPr>
        <w:fldChar w:fldCharType="separate"/>
      </w:r>
      <w:r>
        <w:rPr>
          <w:noProof/>
        </w:rPr>
        <w:t>42</w:t>
      </w:r>
      <w:r>
        <w:rPr>
          <w:noProof/>
        </w:rPr>
        <w:fldChar w:fldCharType="end"/>
      </w:r>
    </w:p>
    <w:p w14:paraId="7992FB91" w14:textId="569F823E" w:rsidR="00F63AE4" w:rsidRDefault="00F63AE4">
      <w:pPr>
        <w:pStyle w:val="TOC5"/>
        <w:rPr>
          <w:rFonts w:ascii="Calibri" w:hAnsi="Calibri"/>
          <w:noProof/>
          <w:sz w:val="22"/>
          <w:szCs w:val="22"/>
          <w:lang w:eastAsia="en-GB"/>
        </w:rPr>
      </w:pPr>
      <w:r>
        <w:rPr>
          <w:noProof/>
        </w:rPr>
        <w:t>5.2.12.3.2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_Toc114765507 \h </w:instrText>
      </w:r>
      <w:r>
        <w:rPr>
          <w:noProof/>
        </w:rPr>
      </w:r>
      <w:r>
        <w:rPr>
          <w:noProof/>
        </w:rPr>
        <w:fldChar w:fldCharType="separate"/>
      </w:r>
      <w:r>
        <w:rPr>
          <w:noProof/>
        </w:rPr>
        <w:t>43</w:t>
      </w:r>
      <w:r>
        <w:rPr>
          <w:noProof/>
        </w:rPr>
        <w:fldChar w:fldCharType="end"/>
      </w:r>
    </w:p>
    <w:p w14:paraId="16C9DC05" w14:textId="056D4396" w:rsidR="00F63AE4" w:rsidRDefault="00F63AE4">
      <w:pPr>
        <w:pStyle w:val="TOC5"/>
        <w:rPr>
          <w:rFonts w:ascii="Calibri" w:hAnsi="Calibri"/>
          <w:noProof/>
          <w:sz w:val="22"/>
          <w:szCs w:val="22"/>
          <w:lang w:eastAsia="en-GB"/>
        </w:rPr>
      </w:pPr>
      <w:r>
        <w:rPr>
          <w:noProof/>
        </w:rPr>
        <w:t>5.2.12.3.4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_Toc114765508 \h </w:instrText>
      </w:r>
      <w:r>
        <w:rPr>
          <w:noProof/>
        </w:rPr>
      </w:r>
      <w:r>
        <w:rPr>
          <w:noProof/>
        </w:rPr>
        <w:fldChar w:fldCharType="separate"/>
      </w:r>
      <w:r>
        <w:rPr>
          <w:noProof/>
        </w:rPr>
        <w:t>43</w:t>
      </w:r>
      <w:r>
        <w:rPr>
          <w:noProof/>
        </w:rPr>
        <w:fldChar w:fldCharType="end"/>
      </w:r>
    </w:p>
    <w:p w14:paraId="590A667C" w14:textId="740B29DE" w:rsidR="00F63AE4" w:rsidRDefault="00F63AE4">
      <w:pPr>
        <w:pStyle w:val="TOC3"/>
        <w:rPr>
          <w:rFonts w:ascii="Calibri" w:hAnsi="Calibri"/>
          <w:noProof/>
          <w:sz w:val="22"/>
          <w:szCs w:val="22"/>
          <w:lang w:eastAsia="en-GB"/>
        </w:rPr>
      </w:pPr>
      <w:r>
        <w:rPr>
          <w:noProof/>
        </w:rPr>
        <w:t>5.2.12A</w:t>
      </w:r>
      <w:r>
        <w:rPr>
          <w:rFonts w:ascii="Calibri" w:hAnsi="Calibr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_Toc114765509 \h </w:instrText>
      </w:r>
      <w:r>
        <w:rPr>
          <w:noProof/>
        </w:rPr>
      </w:r>
      <w:r>
        <w:rPr>
          <w:noProof/>
        </w:rPr>
        <w:fldChar w:fldCharType="separate"/>
      </w:r>
      <w:r>
        <w:rPr>
          <w:noProof/>
        </w:rPr>
        <w:t>44</w:t>
      </w:r>
      <w:r>
        <w:rPr>
          <w:noProof/>
        </w:rPr>
        <w:fldChar w:fldCharType="end"/>
      </w:r>
    </w:p>
    <w:p w14:paraId="7F0A8580" w14:textId="10D45D36" w:rsidR="00F63AE4" w:rsidRDefault="00F63AE4">
      <w:pPr>
        <w:pStyle w:val="TOC4"/>
        <w:rPr>
          <w:rFonts w:ascii="Calibri" w:hAnsi="Calibri"/>
          <w:noProof/>
          <w:sz w:val="22"/>
          <w:szCs w:val="22"/>
          <w:lang w:eastAsia="en-GB"/>
        </w:rPr>
      </w:pPr>
      <w:r>
        <w:rPr>
          <w:noProof/>
        </w:rPr>
        <w:t>5.2.12A.1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_Toc114765510 \h </w:instrText>
      </w:r>
      <w:r>
        <w:rPr>
          <w:noProof/>
        </w:rPr>
      </w:r>
      <w:r>
        <w:rPr>
          <w:noProof/>
        </w:rPr>
        <w:fldChar w:fldCharType="separate"/>
      </w:r>
      <w:r>
        <w:rPr>
          <w:noProof/>
        </w:rPr>
        <w:t>44</w:t>
      </w:r>
      <w:r>
        <w:rPr>
          <w:noProof/>
        </w:rPr>
        <w:fldChar w:fldCharType="end"/>
      </w:r>
    </w:p>
    <w:p w14:paraId="51B07343" w14:textId="76BF4256" w:rsidR="00F63AE4" w:rsidRDefault="00F63AE4">
      <w:pPr>
        <w:pStyle w:val="TOC4"/>
        <w:rPr>
          <w:rFonts w:ascii="Calibri" w:hAnsi="Calibri"/>
          <w:noProof/>
          <w:sz w:val="22"/>
          <w:szCs w:val="22"/>
          <w:lang w:eastAsia="en-GB"/>
        </w:rPr>
      </w:pPr>
      <w:r>
        <w:rPr>
          <w:noProof/>
        </w:rPr>
        <w:t>5.2.12A.2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_Toc114765511 \h </w:instrText>
      </w:r>
      <w:r>
        <w:rPr>
          <w:noProof/>
        </w:rPr>
      </w:r>
      <w:r>
        <w:rPr>
          <w:noProof/>
        </w:rPr>
        <w:fldChar w:fldCharType="separate"/>
      </w:r>
      <w:r>
        <w:rPr>
          <w:noProof/>
        </w:rPr>
        <w:t>44</w:t>
      </w:r>
      <w:r>
        <w:rPr>
          <w:noProof/>
        </w:rPr>
        <w:fldChar w:fldCharType="end"/>
      </w:r>
    </w:p>
    <w:p w14:paraId="7942C39A" w14:textId="0306913F" w:rsidR="00F63AE4" w:rsidRDefault="00F63AE4">
      <w:pPr>
        <w:pStyle w:val="TOC4"/>
        <w:rPr>
          <w:rFonts w:ascii="Calibri" w:hAnsi="Calibri"/>
          <w:noProof/>
          <w:sz w:val="22"/>
          <w:szCs w:val="22"/>
          <w:lang w:eastAsia="en-GB"/>
        </w:rPr>
      </w:pPr>
      <w:r>
        <w:rPr>
          <w:noProof/>
        </w:rPr>
        <w:t>5.2.12A.3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_Toc114765512 \h </w:instrText>
      </w:r>
      <w:r>
        <w:rPr>
          <w:noProof/>
        </w:rPr>
      </w:r>
      <w:r>
        <w:rPr>
          <w:noProof/>
        </w:rPr>
        <w:fldChar w:fldCharType="separate"/>
      </w:r>
      <w:r>
        <w:rPr>
          <w:noProof/>
        </w:rPr>
        <w:t>44</w:t>
      </w:r>
      <w:r>
        <w:rPr>
          <w:noProof/>
        </w:rPr>
        <w:fldChar w:fldCharType="end"/>
      </w:r>
    </w:p>
    <w:p w14:paraId="1156EB3A" w14:textId="460F89A6" w:rsidR="00F63AE4" w:rsidRDefault="00F63AE4">
      <w:pPr>
        <w:pStyle w:val="TOC5"/>
        <w:rPr>
          <w:rFonts w:ascii="Calibri" w:hAnsi="Calibri"/>
          <w:noProof/>
          <w:sz w:val="22"/>
          <w:szCs w:val="22"/>
          <w:lang w:eastAsia="en-GB"/>
        </w:rPr>
      </w:pPr>
      <w:r>
        <w:rPr>
          <w:noProof/>
        </w:rPr>
        <w:t>5.2.12A.3.1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_Toc114765513 \h </w:instrText>
      </w:r>
      <w:r>
        <w:rPr>
          <w:noProof/>
        </w:rPr>
      </w:r>
      <w:r>
        <w:rPr>
          <w:noProof/>
        </w:rPr>
        <w:fldChar w:fldCharType="separate"/>
      </w:r>
      <w:r>
        <w:rPr>
          <w:noProof/>
        </w:rPr>
        <w:t>44</w:t>
      </w:r>
      <w:r>
        <w:rPr>
          <w:noProof/>
        </w:rPr>
        <w:fldChar w:fldCharType="end"/>
      </w:r>
    </w:p>
    <w:p w14:paraId="4E8AC259" w14:textId="05EACDDD" w:rsidR="00F63AE4" w:rsidRDefault="00F63AE4">
      <w:pPr>
        <w:pStyle w:val="TOC5"/>
        <w:rPr>
          <w:rFonts w:ascii="Calibri" w:hAnsi="Calibri"/>
          <w:noProof/>
          <w:sz w:val="22"/>
          <w:szCs w:val="22"/>
          <w:lang w:eastAsia="en-GB"/>
        </w:rPr>
      </w:pPr>
      <w:r>
        <w:rPr>
          <w:noProof/>
        </w:rPr>
        <w:t>5.2.12A.3.2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_Toc114765514 \h </w:instrText>
      </w:r>
      <w:r>
        <w:rPr>
          <w:noProof/>
        </w:rPr>
      </w:r>
      <w:r>
        <w:rPr>
          <w:noProof/>
        </w:rPr>
        <w:fldChar w:fldCharType="separate"/>
      </w:r>
      <w:r>
        <w:rPr>
          <w:noProof/>
        </w:rPr>
        <w:t>44</w:t>
      </w:r>
      <w:r>
        <w:rPr>
          <w:noProof/>
        </w:rPr>
        <w:fldChar w:fldCharType="end"/>
      </w:r>
    </w:p>
    <w:p w14:paraId="3C4EA59A" w14:textId="13956DA1" w:rsidR="00F63AE4" w:rsidRDefault="00F63AE4">
      <w:pPr>
        <w:pStyle w:val="TOC5"/>
        <w:rPr>
          <w:rFonts w:ascii="Calibri" w:hAnsi="Calibri"/>
          <w:noProof/>
          <w:sz w:val="22"/>
          <w:szCs w:val="22"/>
          <w:lang w:eastAsia="en-GB"/>
        </w:rPr>
      </w:pPr>
      <w:r>
        <w:rPr>
          <w:noProof/>
        </w:rPr>
        <w:t>5.2.12A.3.3</w:t>
      </w:r>
      <w:r>
        <w:rPr>
          <w:rFonts w:ascii="Calibri" w:hAnsi="Calibr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_Toc114765515 \h </w:instrText>
      </w:r>
      <w:r>
        <w:rPr>
          <w:noProof/>
        </w:rPr>
      </w:r>
      <w:r>
        <w:rPr>
          <w:noProof/>
        </w:rPr>
        <w:fldChar w:fldCharType="separate"/>
      </w:r>
      <w:r>
        <w:rPr>
          <w:noProof/>
        </w:rPr>
        <w:t>45</w:t>
      </w:r>
      <w:r>
        <w:rPr>
          <w:noProof/>
        </w:rPr>
        <w:fldChar w:fldCharType="end"/>
      </w:r>
    </w:p>
    <w:p w14:paraId="3033D38C" w14:textId="2C8EA1F9" w:rsidR="00F63AE4" w:rsidRDefault="00F63AE4">
      <w:pPr>
        <w:pStyle w:val="TOC5"/>
        <w:rPr>
          <w:rFonts w:ascii="Calibri" w:hAnsi="Calibri"/>
          <w:noProof/>
          <w:sz w:val="22"/>
          <w:szCs w:val="22"/>
          <w:lang w:eastAsia="en-GB"/>
        </w:rPr>
      </w:pPr>
      <w:r>
        <w:rPr>
          <w:noProof/>
        </w:rPr>
        <w:t>5.2.12A.3.4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_Toc114765516 \h </w:instrText>
      </w:r>
      <w:r>
        <w:rPr>
          <w:noProof/>
        </w:rPr>
      </w:r>
      <w:r>
        <w:rPr>
          <w:noProof/>
        </w:rPr>
        <w:fldChar w:fldCharType="separate"/>
      </w:r>
      <w:r>
        <w:rPr>
          <w:noProof/>
        </w:rPr>
        <w:t>46</w:t>
      </w:r>
      <w:r>
        <w:rPr>
          <w:noProof/>
        </w:rPr>
        <w:fldChar w:fldCharType="end"/>
      </w:r>
    </w:p>
    <w:p w14:paraId="4F476A17" w14:textId="5B829D51" w:rsidR="00F63AE4" w:rsidRDefault="00F63AE4">
      <w:pPr>
        <w:pStyle w:val="TOC3"/>
        <w:rPr>
          <w:rFonts w:ascii="Calibri" w:hAnsi="Calibri"/>
          <w:noProof/>
          <w:sz w:val="22"/>
          <w:szCs w:val="22"/>
          <w:lang w:eastAsia="en-GB"/>
        </w:rPr>
      </w:pPr>
      <w:r>
        <w:rPr>
          <w:noProof/>
        </w:rPr>
        <w:t>5.2.12B</w:t>
      </w:r>
      <w:r>
        <w:rPr>
          <w:rFonts w:ascii="Calibri" w:hAnsi="Calibr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_Toc114765517 \h </w:instrText>
      </w:r>
      <w:r>
        <w:rPr>
          <w:noProof/>
        </w:rPr>
      </w:r>
      <w:r>
        <w:rPr>
          <w:noProof/>
        </w:rPr>
        <w:fldChar w:fldCharType="separate"/>
      </w:r>
      <w:r>
        <w:rPr>
          <w:noProof/>
        </w:rPr>
        <w:t>46</w:t>
      </w:r>
      <w:r>
        <w:rPr>
          <w:noProof/>
        </w:rPr>
        <w:fldChar w:fldCharType="end"/>
      </w:r>
    </w:p>
    <w:p w14:paraId="01BDD218" w14:textId="72B44700" w:rsidR="00F63AE4" w:rsidRDefault="00F63AE4">
      <w:pPr>
        <w:pStyle w:val="TOC4"/>
        <w:rPr>
          <w:rFonts w:ascii="Calibri" w:hAnsi="Calibri"/>
          <w:noProof/>
          <w:sz w:val="22"/>
          <w:szCs w:val="22"/>
          <w:lang w:eastAsia="en-GB"/>
        </w:rPr>
      </w:pPr>
      <w:r>
        <w:rPr>
          <w:noProof/>
        </w:rPr>
        <w:t>5.2.12B.1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_Toc114765518 \h </w:instrText>
      </w:r>
      <w:r>
        <w:rPr>
          <w:noProof/>
        </w:rPr>
      </w:r>
      <w:r>
        <w:rPr>
          <w:noProof/>
        </w:rPr>
        <w:fldChar w:fldCharType="separate"/>
      </w:r>
      <w:r>
        <w:rPr>
          <w:noProof/>
        </w:rPr>
        <w:t>46</w:t>
      </w:r>
      <w:r>
        <w:rPr>
          <w:noProof/>
        </w:rPr>
        <w:fldChar w:fldCharType="end"/>
      </w:r>
    </w:p>
    <w:p w14:paraId="6A319F1C" w14:textId="772D7D30" w:rsidR="00F63AE4" w:rsidRDefault="00F63AE4">
      <w:pPr>
        <w:pStyle w:val="TOC4"/>
        <w:rPr>
          <w:rFonts w:ascii="Calibri" w:hAnsi="Calibri"/>
          <w:noProof/>
          <w:sz w:val="22"/>
          <w:szCs w:val="22"/>
          <w:lang w:eastAsia="en-GB"/>
        </w:rPr>
      </w:pPr>
      <w:r>
        <w:rPr>
          <w:noProof/>
        </w:rPr>
        <w:t>5.2.12B.2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_Toc114765519 \h </w:instrText>
      </w:r>
      <w:r>
        <w:rPr>
          <w:noProof/>
        </w:rPr>
      </w:r>
      <w:r>
        <w:rPr>
          <w:noProof/>
        </w:rPr>
        <w:fldChar w:fldCharType="separate"/>
      </w:r>
      <w:r>
        <w:rPr>
          <w:noProof/>
        </w:rPr>
        <w:t>47</w:t>
      </w:r>
      <w:r>
        <w:rPr>
          <w:noProof/>
        </w:rPr>
        <w:fldChar w:fldCharType="end"/>
      </w:r>
    </w:p>
    <w:p w14:paraId="0CB1DE74" w14:textId="42A71563" w:rsidR="00F63AE4" w:rsidRDefault="00F63AE4">
      <w:pPr>
        <w:pStyle w:val="TOC4"/>
        <w:rPr>
          <w:rFonts w:ascii="Calibri" w:hAnsi="Calibri"/>
          <w:noProof/>
          <w:sz w:val="22"/>
          <w:szCs w:val="22"/>
          <w:lang w:eastAsia="en-GB"/>
        </w:rPr>
      </w:pPr>
      <w:r>
        <w:rPr>
          <w:noProof/>
        </w:rPr>
        <w:t>5.2.12B.3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_Toc114765520 \h </w:instrText>
      </w:r>
      <w:r>
        <w:rPr>
          <w:noProof/>
        </w:rPr>
      </w:r>
      <w:r>
        <w:rPr>
          <w:noProof/>
        </w:rPr>
        <w:fldChar w:fldCharType="separate"/>
      </w:r>
      <w:r>
        <w:rPr>
          <w:noProof/>
        </w:rPr>
        <w:t>47</w:t>
      </w:r>
      <w:r>
        <w:rPr>
          <w:noProof/>
        </w:rPr>
        <w:fldChar w:fldCharType="end"/>
      </w:r>
    </w:p>
    <w:p w14:paraId="1EAFB420" w14:textId="0BFB08F7" w:rsidR="00F63AE4" w:rsidRDefault="00F63AE4">
      <w:pPr>
        <w:pStyle w:val="TOC5"/>
        <w:rPr>
          <w:rFonts w:ascii="Calibri" w:hAnsi="Calibri"/>
          <w:noProof/>
          <w:sz w:val="22"/>
          <w:szCs w:val="22"/>
          <w:lang w:eastAsia="en-GB"/>
        </w:rPr>
      </w:pPr>
      <w:r>
        <w:rPr>
          <w:noProof/>
        </w:rPr>
        <w:t>5.2.12B.3.1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_Toc114765521 \h </w:instrText>
      </w:r>
      <w:r>
        <w:rPr>
          <w:noProof/>
        </w:rPr>
      </w:r>
      <w:r>
        <w:rPr>
          <w:noProof/>
        </w:rPr>
        <w:fldChar w:fldCharType="separate"/>
      </w:r>
      <w:r>
        <w:rPr>
          <w:noProof/>
        </w:rPr>
        <w:t>47</w:t>
      </w:r>
      <w:r>
        <w:rPr>
          <w:noProof/>
        </w:rPr>
        <w:fldChar w:fldCharType="end"/>
      </w:r>
    </w:p>
    <w:p w14:paraId="559DFB00" w14:textId="7DBAC10E" w:rsidR="00F63AE4" w:rsidRDefault="00F63AE4">
      <w:pPr>
        <w:pStyle w:val="TOC5"/>
        <w:rPr>
          <w:rFonts w:ascii="Calibri" w:hAnsi="Calibri"/>
          <w:noProof/>
          <w:sz w:val="22"/>
          <w:szCs w:val="22"/>
          <w:lang w:eastAsia="en-GB"/>
        </w:rPr>
      </w:pPr>
      <w:r>
        <w:rPr>
          <w:noProof/>
        </w:rPr>
        <w:t>5.2.12B.3.2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_Toc114765522 \h </w:instrText>
      </w:r>
      <w:r>
        <w:rPr>
          <w:noProof/>
        </w:rPr>
      </w:r>
      <w:r>
        <w:rPr>
          <w:noProof/>
        </w:rPr>
        <w:fldChar w:fldCharType="separate"/>
      </w:r>
      <w:r>
        <w:rPr>
          <w:noProof/>
        </w:rPr>
        <w:t>47</w:t>
      </w:r>
      <w:r>
        <w:rPr>
          <w:noProof/>
        </w:rPr>
        <w:fldChar w:fldCharType="end"/>
      </w:r>
    </w:p>
    <w:p w14:paraId="28B324DD" w14:textId="40427EBC" w:rsidR="00F63AE4" w:rsidRDefault="00F63AE4">
      <w:pPr>
        <w:pStyle w:val="TOC5"/>
        <w:rPr>
          <w:rFonts w:ascii="Calibri" w:hAnsi="Calibri"/>
          <w:noProof/>
          <w:sz w:val="22"/>
          <w:szCs w:val="22"/>
          <w:lang w:eastAsia="en-GB"/>
        </w:rPr>
      </w:pPr>
      <w:r>
        <w:rPr>
          <w:noProof/>
        </w:rPr>
        <w:t>5.2.12B.3.3</w:t>
      </w:r>
      <w:r>
        <w:rPr>
          <w:rFonts w:ascii="Calibri" w:hAnsi="Calibr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_Toc114765523 \h </w:instrText>
      </w:r>
      <w:r>
        <w:rPr>
          <w:noProof/>
        </w:rPr>
      </w:r>
      <w:r>
        <w:rPr>
          <w:noProof/>
        </w:rPr>
        <w:fldChar w:fldCharType="separate"/>
      </w:r>
      <w:r>
        <w:rPr>
          <w:noProof/>
        </w:rPr>
        <w:t>48</w:t>
      </w:r>
      <w:r>
        <w:rPr>
          <w:noProof/>
        </w:rPr>
        <w:fldChar w:fldCharType="end"/>
      </w:r>
    </w:p>
    <w:p w14:paraId="7B9A0168" w14:textId="64D8D666" w:rsidR="00F63AE4" w:rsidRDefault="00F63AE4">
      <w:pPr>
        <w:pStyle w:val="TOC5"/>
        <w:rPr>
          <w:rFonts w:ascii="Calibri" w:hAnsi="Calibri"/>
          <w:noProof/>
          <w:sz w:val="22"/>
          <w:szCs w:val="22"/>
          <w:lang w:eastAsia="en-GB"/>
        </w:rPr>
      </w:pPr>
      <w:r>
        <w:rPr>
          <w:noProof/>
        </w:rPr>
        <w:t>5.2.12B.3.4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_Toc114765524 \h </w:instrText>
      </w:r>
      <w:r>
        <w:rPr>
          <w:noProof/>
        </w:rPr>
      </w:r>
      <w:r>
        <w:rPr>
          <w:noProof/>
        </w:rPr>
        <w:fldChar w:fldCharType="separate"/>
      </w:r>
      <w:r>
        <w:rPr>
          <w:noProof/>
        </w:rPr>
        <w:t>48</w:t>
      </w:r>
      <w:r>
        <w:rPr>
          <w:noProof/>
        </w:rPr>
        <w:fldChar w:fldCharType="end"/>
      </w:r>
    </w:p>
    <w:p w14:paraId="5E34EBCA" w14:textId="1749B409" w:rsidR="00F63AE4" w:rsidRDefault="00F63AE4">
      <w:pPr>
        <w:pStyle w:val="TOC3"/>
        <w:rPr>
          <w:rFonts w:ascii="Calibri" w:hAnsi="Calibri"/>
          <w:noProof/>
          <w:sz w:val="22"/>
          <w:szCs w:val="22"/>
          <w:lang w:eastAsia="en-GB"/>
        </w:rPr>
      </w:pPr>
      <w:r>
        <w:rPr>
          <w:noProof/>
        </w:rPr>
        <w:t>5.2.13</w:t>
      </w:r>
      <w:r>
        <w:rPr>
          <w:rFonts w:ascii="Calibri" w:hAnsi="Calibr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_Toc114765525 \h </w:instrText>
      </w:r>
      <w:r>
        <w:rPr>
          <w:noProof/>
        </w:rPr>
      </w:r>
      <w:r>
        <w:rPr>
          <w:noProof/>
        </w:rPr>
        <w:fldChar w:fldCharType="separate"/>
      </w:r>
      <w:r>
        <w:rPr>
          <w:noProof/>
        </w:rPr>
        <w:t>49</w:t>
      </w:r>
      <w:r>
        <w:rPr>
          <w:noProof/>
        </w:rPr>
        <w:fldChar w:fldCharType="end"/>
      </w:r>
    </w:p>
    <w:p w14:paraId="2F468BB6" w14:textId="5CDC8B62" w:rsidR="00F63AE4" w:rsidRDefault="00F63AE4">
      <w:pPr>
        <w:pStyle w:val="TOC4"/>
        <w:rPr>
          <w:rFonts w:ascii="Calibri" w:hAnsi="Calibri"/>
          <w:noProof/>
          <w:sz w:val="22"/>
          <w:szCs w:val="22"/>
          <w:lang w:eastAsia="en-GB"/>
        </w:rPr>
      </w:pPr>
      <w:r>
        <w:rPr>
          <w:noProof/>
        </w:rPr>
        <w:t>5.2.13.1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_Toc114765526 \h </w:instrText>
      </w:r>
      <w:r>
        <w:rPr>
          <w:noProof/>
        </w:rPr>
      </w:r>
      <w:r>
        <w:rPr>
          <w:noProof/>
        </w:rPr>
        <w:fldChar w:fldCharType="separate"/>
      </w:r>
      <w:r>
        <w:rPr>
          <w:noProof/>
        </w:rPr>
        <w:t>49</w:t>
      </w:r>
      <w:r>
        <w:rPr>
          <w:noProof/>
        </w:rPr>
        <w:fldChar w:fldCharType="end"/>
      </w:r>
    </w:p>
    <w:p w14:paraId="406A8B1A" w14:textId="28360724" w:rsidR="00F63AE4" w:rsidRDefault="00F63AE4">
      <w:pPr>
        <w:pStyle w:val="TOC4"/>
        <w:rPr>
          <w:rFonts w:ascii="Calibri" w:hAnsi="Calibri"/>
          <w:noProof/>
          <w:sz w:val="22"/>
          <w:szCs w:val="22"/>
          <w:lang w:eastAsia="en-GB"/>
        </w:rPr>
      </w:pPr>
      <w:r>
        <w:rPr>
          <w:noProof/>
        </w:rPr>
        <w:t>5.2.13.2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_Toc114765527 \h </w:instrText>
      </w:r>
      <w:r>
        <w:rPr>
          <w:noProof/>
        </w:rPr>
      </w:r>
      <w:r>
        <w:rPr>
          <w:noProof/>
        </w:rPr>
        <w:fldChar w:fldCharType="separate"/>
      </w:r>
      <w:r>
        <w:rPr>
          <w:noProof/>
        </w:rPr>
        <w:t>49</w:t>
      </w:r>
      <w:r>
        <w:rPr>
          <w:noProof/>
        </w:rPr>
        <w:fldChar w:fldCharType="end"/>
      </w:r>
    </w:p>
    <w:p w14:paraId="526730F2" w14:textId="7F27FBD1" w:rsidR="00F63AE4" w:rsidRDefault="00F63AE4">
      <w:pPr>
        <w:pStyle w:val="TOC4"/>
        <w:rPr>
          <w:rFonts w:ascii="Calibri" w:hAnsi="Calibri"/>
          <w:noProof/>
          <w:sz w:val="22"/>
          <w:szCs w:val="22"/>
          <w:lang w:eastAsia="en-GB"/>
        </w:rPr>
      </w:pPr>
      <w:r>
        <w:rPr>
          <w:noProof/>
        </w:rPr>
        <w:t>5.2.13.3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_Toc114765528 \h </w:instrText>
      </w:r>
      <w:r>
        <w:rPr>
          <w:noProof/>
        </w:rPr>
      </w:r>
      <w:r>
        <w:rPr>
          <w:noProof/>
        </w:rPr>
        <w:fldChar w:fldCharType="separate"/>
      </w:r>
      <w:r>
        <w:rPr>
          <w:noProof/>
        </w:rPr>
        <w:t>50</w:t>
      </w:r>
      <w:r>
        <w:rPr>
          <w:noProof/>
        </w:rPr>
        <w:fldChar w:fldCharType="end"/>
      </w:r>
    </w:p>
    <w:p w14:paraId="5BCD9F36" w14:textId="636AF7E9" w:rsidR="00F63AE4" w:rsidRDefault="00F63AE4">
      <w:pPr>
        <w:pStyle w:val="TOC5"/>
        <w:rPr>
          <w:rFonts w:ascii="Calibri" w:hAnsi="Calibri"/>
          <w:noProof/>
          <w:sz w:val="22"/>
          <w:szCs w:val="22"/>
          <w:lang w:eastAsia="en-GB"/>
        </w:rPr>
      </w:pPr>
      <w:r>
        <w:rPr>
          <w:noProof/>
        </w:rPr>
        <w:t>5.2.13.3.1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_Toc114765529 \h </w:instrText>
      </w:r>
      <w:r>
        <w:rPr>
          <w:noProof/>
        </w:rPr>
      </w:r>
      <w:r>
        <w:rPr>
          <w:noProof/>
        </w:rPr>
        <w:fldChar w:fldCharType="separate"/>
      </w:r>
      <w:r>
        <w:rPr>
          <w:noProof/>
        </w:rPr>
        <w:t>50</w:t>
      </w:r>
      <w:r>
        <w:rPr>
          <w:noProof/>
        </w:rPr>
        <w:fldChar w:fldCharType="end"/>
      </w:r>
    </w:p>
    <w:p w14:paraId="7A61B8A6" w14:textId="61F08BE7" w:rsidR="00F63AE4" w:rsidRDefault="00F63AE4">
      <w:pPr>
        <w:pStyle w:val="TOC3"/>
        <w:rPr>
          <w:rFonts w:ascii="Calibri" w:hAnsi="Calibri"/>
          <w:noProof/>
          <w:sz w:val="22"/>
          <w:szCs w:val="22"/>
          <w:lang w:eastAsia="en-GB"/>
        </w:rPr>
      </w:pPr>
      <w:r>
        <w:rPr>
          <w:noProof/>
        </w:rPr>
        <w:t>5.2.14</w:t>
      </w:r>
      <w:r>
        <w:rPr>
          <w:rFonts w:ascii="Calibri" w:hAnsi="Calibr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_Toc114765530 \h </w:instrText>
      </w:r>
      <w:r>
        <w:rPr>
          <w:noProof/>
        </w:rPr>
      </w:r>
      <w:r>
        <w:rPr>
          <w:noProof/>
        </w:rPr>
        <w:fldChar w:fldCharType="separate"/>
      </w:r>
      <w:r>
        <w:rPr>
          <w:noProof/>
        </w:rPr>
        <w:t>50</w:t>
      </w:r>
      <w:r>
        <w:rPr>
          <w:noProof/>
        </w:rPr>
        <w:fldChar w:fldCharType="end"/>
      </w:r>
    </w:p>
    <w:p w14:paraId="11F5B6F0" w14:textId="7D48D56F" w:rsidR="00F63AE4" w:rsidRDefault="00F63AE4">
      <w:pPr>
        <w:pStyle w:val="TOC4"/>
        <w:rPr>
          <w:rFonts w:ascii="Calibri" w:hAnsi="Calibri"/>
          <w:noProof/>
          <w:sz w:val="22"/>
          <w:szCs w:val="22"/>
          <w:lang w:eastAsia="en-GB"/>
        </w:rPr>
      </w:pPr>
      <w:r>
        <w:rPr>
          <w:noProof/>
        </w:rPr>
        <w:t>5.2.14.1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_Toc114765531 \h </w:instrText>
      </w:r>
      <w:r>
        <w:rPr>
          <w:noProof/>
        </w:rPr>
      </w:r>
      <w:r>
        <w:rPr>
          <w:noProof/>
        </w:rPr>
        <w:fldChar w:fldCharType="separate"/>
      </w:r>
      <w:r>
        <w:rPr>
          <w:noProof/>
        </w:rPr>
        <w:t>50</w:t>
      </w:r>
      <w:r>
        <w:rPr>
          <w:noProof/>
        </w:rPr>
        <w:fldChar w:fldCharType="end"/>
      </w:r>
    </w:p>
    <w:p w14:paraId="1A77C7C4" w14:textId="0C0AC0F0" w:rsidR="00F63AE4" w:rsidRDefault="00F63AE4">
      <w:pPr>
        <w:pStyle w:val="TOC4"/>
        <w:rPr>
          <w:rFonts w:ascii="Calibri" w:hAnsi="Calibri"/>
          <w:noProof/>
          <w:sz w:val="22"/>
          <w:szCs w:val="22"/>
          <w:lang w:eastAsia="en-GB"/>
        </w:rPr>
      </w:pPr>
      <w:r>
        <w:rPr>
          <w:noProof/>
        </w:rPr>
        <w:t>5.2.14.2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_Toc114765532 \h </w:instrText>
      </w:r>
      <w:r>
        <w:rPr>
          <w:noProof/>
        </w:rPr>
      </w:r>
      <w:r>
        <w:rPr>
          <w:noProof/>
        </w:rPr>
        <w:fldChar w:fldCharType="separate"/>
      </w:r>
      <w:r>
        <w:rPr>
          <w:noProof/>
        </w:rPr>
        <w:t>50</w:t>
      </w:r>
      <w:r>
        <w:rPr>
          <w:noProof/>
        </w:rPr>
        <w:fldChar w:fldCharType="end"/>
      </w:r>
    </w:p>
    <w:p w14:paraId="003774FC" w14:textId="0C826DC6" w:rsidR="00F63AE4" w:rsidRDefault="00F63AE4">
      <w:pPr>
        <w:pStyle w:val="TOC4"/>
        <w:rPr>
          <w:rFonts w:ascii="Calibri" w:hAnsi="Calibri"/>
          <w:noProof/>
          <w:sz w:val="22"/>
          <w:szCs w:val="22"/>
          <w:lang w:eastAsia="en-GB"/>
        </w:rPr>
      </w:pPr>
      <w:r>
        <w:rPr>
          <w:noProof/>
        </w:rPr>
        <w:t>5.2.14.3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_Toc114765533 \h </w:instrText>
      </w:r>
      <w:r>
        <w:rPr>
          <w:noProof/>
        </w:rPr>
      </w:r>
      <w:r>
        <w:rPr>
          <w:noProof/>
        </w:rPr>
        <w:fldChar w:fldCharType="separate"/>
      </w:r>
      <w:r>
        <w:rPr>
          <w:noProof/>
        </w:rPr>
        <w:t>51</w:t>
      </w:r>
      <w:r>
        <w:rPr>
          <w:noProof/>
        </w:rPr>
        <w:fldChar w:fldCharType="end"/>
      </w:r>
    </w:p>
    <w:p w14:paraId="6A8FA5A9" w14:textId="6C26269B" w:rsidR="00F63AE4" w:rsidRDefault="00F63AE4">
      <w:pPr>
        <w:pStyle w:val="TOC5"/>
        <w:rPr>
          <w:rFonts w:ascii="Calibri" w:hAnsi="Calibri"/>
          <w:noProof/>
          <w:sz w:val="22"/>
          <w:szCs w:val="22"/>
          <w:lang w:eastAsia="en-GB"/>
        </w:rPr>
      </w:pPr>
      <w:r>
        <w:rPr>
          <w:noProof/>
        </w:rPr>
        <w:t>5.2.14.3.</w:t>
      </w:r>
      <w:r>
        <w:rPr>
          <w:noProof/>
          <w:lang w:eastAsia="zh-CN"/>
        </w:rPr>
        <w:t>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_Toc114765534 \h </w:instrText>
      </w:r>
      <w:r>
        <w:rPr>
          <w:noProof/>
        </w:rPr>
      </w:r>
      <w:r>
        <w:rPr>
          <w:noProof/>
        </w:rPr>
        <w:fldChar w:fldCharType="separate"/>
      </w:r>
      <w:r>
        <w:rPr>
          <w:noProof/>
        </w:rPr>
        <w:t>51</w:t>
      </w:r>
      <w:r>
        <w:rPr>
          <w:noProof/>
        </w:rPr>
        <w:fldChar w:fldCharType="end"/>
      </w:r>
    </w:p>
    <w:p w14:paraId="23D3347E" w14:textId="07BB7A46" w:rsidR="00F63AE4" w:rsidRDefault="00F63AE4">
      <w:pPr>
        <w:pStyle w:val="TOC5"/>
        <w:rPr>
          <w:rFonts w:ascii="Calibri" w:hAnsi="Calibri"/>
          <w:noProof/>
          <w:sz w:val="22"/>
          <w:szCs w:val="22"/>
          <w:lang w:eastAsia="en-GB"/>
        </w:rPr>
      </w:pPr>
      <w:r>
        <w:rPr>
          <w:noProof/>
        </w:rPr>
        <w:t>5.2.14.3.</w:t>
      </w:r>
      <w:r>
        <w:rPr>
          <w:noProof/>
          <w:lang w:eastAsia="zh-CN"/>
        </w:rPr>
        <w:t>2</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_Toc114765535 \h </w:instrText>
      </w:r>
      <w:r>
        <w:rPr>
          <w:noProof/>
        </w:rPr>
      </w:r>
      <w:r>
        <w:rPr>
          <w:noProof/>
        </w:rPr>
        <w:fldChar w:fldCharType="separate"/>
      </w:r>
      <w:r>
        <w:rPr>
          <w:noProof/>
        </w:rPr>
        <w:t>51</w:t>
      </w:r>
      <w:r>
        <w:rPr>
          <w:noProof/>
        </w:rPr>
        <w:fldChar w:fldCharType="end"/>
      </w:r>
    </w:p>
    <w:p w14:paraId="78917D71" w14:textId="25F8EE72" w:rsidR="00F63AE4" w:rsidRDefault="00F63AE4">
      <w:pPr>
        <w:pStyle w:val="TOC4"/>
        <w:rPr>
          <w:rFonts w:ascii="Calibri" w:hAnsi="Calibri"/>
          <w:noProof/>
          <w:sz w:val="22"/>
          <w:szCs w:val="22"/>
          <w:lang w:eastAsia="en-GB"/>
        </w:rPr>
      </w:pPr>
      <w:r>
        <w:rPr>
          <w:noProof/>
        </w:rPr>
        <w:t>5.2.14A</w:t>
      </w:r>
      <w:r>
        <w:rPr>
          <w:rFonts w:ascii="Calibri" w:hAnsi="Calibri"/>
          <w:noProof/>
          <w:sz w:val="22"/>
          <w:szCs w:val="22"/>
          <w:lang w:eastAsia="en-GB"/>
        </w:rPr>
        <w:tab/>
      </w:r>
      <w:r>
        <w:rPr>
          <w:noProof/>
        </w:rPr>
        <w:t>Resource: Pp</w:t>
      </w:r>
      <w:r w:rsidRPr="00FE4B81">
        <w:rPr>
          <w:noProof/>
          <w:color w:val="000000"/>
          <w:lang w:eastAsia="en-GB"/>
        </w:rPr>
        <w:t>Profile</w:t>
      </w:r>
      <w:r>
        <w:rPr>
          <w:noProof/>
        </w:rPr>
        <w:t>Data</w:t>
      </w:r>
      <w:r>
        <w:rPr>
          <w:noProof/>
        </w:rPr>
        <w:tab/>
      </w:r>
      <w:r>
        <w:rPr>
          <w:noProof/>
        </w:rPr>
        <w:fldChar w:fldCharType="begin" w:fldLock="1"/>
      </w:r>
      <w:r>
        <w:rPr>
          <w:noProof/>
        </w:rPr>
        <w:instrText xml:space="preserve"> PAGEREF _Toc114765536 \h </w:instrText>
      </w:r>
      <w:r>
        <w:rPr>
          <w:noProof/>
        </w:rPr>
      </w:r>
      <w:r>
        <w:rPr>
          <w:noProof/>
        </w:rPr>
        <w:fldChar w:fldCharType="separate"/>
      </w:r>
      <w:r>
        <w:rPr>
          <w:noProof/>
        </w:rPr>
        <w:t>52</w:t>
      </w:r>
      <w:r>
        <w:rPr>
          <w:noProof/>
        </w:rPr>
        <w:fldChar w:fldCharType="end"/>
      </w:r>
    </w:p>
    <w:p w14:paraId="008656AF" w14:textId="29C5F3E2" w:rsidR="00F63AE4" w:rsidRDefault="00F63AE4">
      <w:pPr>
        <w:pStyle w:val="TOC5"/>
        <w:rPr>
          <w:rFonts w:ascii="Calibri" w:hAnsi="Calibri"/>
          <w:noProof/>
          <w:sz w:val="22"/>
          <w:szCs w:val="22"/>
          <w:lang w:eastAsia="en-GB"/>
        </w:rPr>
      </w:pPr>
      <w:r>
        <w:rPr>
          <w:noProof/>
        </w:rPr>
        <w:t>5.2.14A.1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_Toc114765537 \h </w:instrText>
      </w:r>
      <w:r>
        <w:rPr>
          <w:noProof/>
        </w:rPr>
      </w:r>
      <w:r>
        <w:rPr>
          <w:noProof/>
        </w:rPr>
        <w:fldChar w:fldCharType="separate"/>
      </w:r>
      <w:r>
        <w:rPr>
          <w:noProof/>
        </w:rPr>
        <w:t>52</w:t>
      </w:r>
      <w:r>
        <w:rPr>
          <w:noProof/>
        </w:rPr>
        <w:fldChar w:fldCharType="end"/>
      </w:r>
    </w:p>
    <w:p w14:paraId="3CB82A27" w14:textId="243771F7" w:rsidR="00F63AE4" w:rsidRDefault="00F63AE4">
      <w:pPr>
        <w:pStyle w:val="TOC5"/>
        <w:rPr>
          <w:rFonts w:ascii="Calibri" w:hAnsi="Calibri"/>
          <w:noProof/>
          <w:sz w:val="22"/>
          <w:szCs w:val="22"/>
          <w:lang w:eastAsia="en-GB"/>
        </w:rPr>
      </w:pPr>
      <w:r>
        <w:rPr>
          <w:noProof/>
        </w:rPr>
        <w:t>5.2.14A.2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_Toc114765538 \h </w:instrText>
      </w:r>
      <w:r>
        <w:rPr>
          <w:noProof/>
        </w:rPr>
      </w:r>
      <w:r>
        <w:rPr>
          <w:noProof/>
        </w:rPr>
        <w:fldChar w:fldCharType="separate"/>
      </w:r>
      <w:r>
        <w:rPr>
          <w:noProof/>
        </w:rPr>
        <w:t>52</w:t>
      </w:r>
      <w:r>
        <w:rPr>
          <w:noProof/>
        </w:rPr>
        <w:fldChar w:fldCharType="end"/>
      </w:r>
    </w:p>
    <w:p w14:paraId="0035E4F4" w14:textId="0CCEF6E5" w:rsidR="00F63AE4" w:rsidRDefault="00F63AE4">
      <w:pPr>
        <w:pStyle w:val="TOC5"/>
        <w:rPr>
          <w:rFonts w:ascii="Calibri" w:hAnsi="Calibri"/>
          <w:noProof/>
          <w:sz w:val="22"/>
          <w:szCs w:val="22"/>
          <w:lang w:eastAsia="en-GB"/>
        </w:rPr>
      </w:pPr>
      <w:r>
        <w:rPr>
          <w:noProof/>
        </w:rPr>
        <w:lastRenderedPageBreak/>
        <w:t>5.2.14A.3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_Toc114765539 \h </w:instrText>
      </w:r>
      <w:r>
        <w:rPr>
          <w:noProof/>
        </w:rPr>
      </w:r>
      <w:r>
        <w:rPr>
          <w:noProof/>
        </w:rPr>
        <w:fldChar w:fldCharType="separate"/>
      </w:r>
      <w:r>
        <w:rPr>
          <w:noProof/>
        </w:rPr>
        <w:t>52</w:t>
      </w:r>
      <w:r>
        <w:rPr>
          <w:noProof/>
        </w:rPr>
        <w:fldChar w:fldCharType="end"/>
      </w:r>
    </w:p>
    <w:p w14:paraId="2E9D07DC" w14:textId="15D7C7A5" w:rsidR="00F63AE4" w:rsidRDefault="00F63AE4">
      <w:pPr>
        <w:pStyle w:val="TOC6"/>
        <w:rPr>
          <w:rFonts w:ascii="Calibri" w:hAnsi="Calibri"/>
          <w:noProof/>
          <w:sz w:val="22"/>
          <w:szCs w:val="22"/>
          <w:lang w:eastAsia="en-GB"/>
        </w:rPr>
      </w:pPr>
      <w:r>
        <w:rPr>
          <w:noProof/>
        </w:rPr>
        <w:t>5.2.14A.3.1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_Toc114765540 \h </w:instrText>
      </w:r>
      <w:r>
        <w:rPr>
          <w:noProof/>
        </w:rPr>
      </w:r>
      <w:r>
        <w:rPr>
          <w:noProof/>
        </w:rPr>
        <w:fldChar w:fldCharType="separate"/>
      </w:r>
      <w:r>
        <w:rPr>
          <w:noProof/>
        </w:rPr>
        <w:t>52</w:t>
      </w:r>
      <w:r>
        <w:rPr>
          <w:noProof/>
        </w:rPr>
        <w:fldChar w:fldCharType="end"/>
      </w:r>
    </w:p>
    <w:p w14:paraId="594344A2" w14:textId="18FEB3C9" w:rsidR="00F63AE4" w:rsidRDefault="00F63AE4">
      <w:pPr>
        <w:pStyle w:val="TOC3"/>
        <w:rPr>
          <w:rFonts w:ascii="Calibri" w:hAnsi="Calibri"/>
          <w:noProof/>
          <w:sz w:val="22"/>
          <w:szCs w:val="22"/>
          <w:lang w:eastAsia="en-GB"/>
        </w:rPr>
      </w:pPr>
      <w:r>
        <w:rPr>
          <w:noProof/>
        </w:rPr>
        <w:t>5.2.</w:t>
      </w:r>
      <w:r>
        <w:rPr>
          <w:noProof/>
          <w:lang w:eastAsia="zh-CN"/>
        </w:rPr>
        <w:t>15</w:t>
      </w:r>
      <w:r>
        <w:rPr>
          <w:rFonts w:ascii="Calibri" w:hAnsi="Calibr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_Toc114765541 \h </w:instrText>
      </w:r>
      <w:r>
        <w:rPr>
          <w:noProof/>
        </w:rPr>
      </w:r>
      <w:r>
        <w:rPr>
          <w:noProof/>
        </w:rPr>
        <w:fldChar w:fldCharType="separate"/>
      </w:r>
      <w:r>
        <w:rPr>
          <w:noProof/>
        </w:rPr>
        <w:t>53</w:t>
      </w:r>
      <w:r>
        <w:rPr>
          <w:noProof/>
        </w:rPr>
        <w:fldChar w:fldCharType="end"/>
      </w:r>
    </w:p>
    <w:p w14:paraId="04ACEE8B" w14:textId="33EDCEED" w:rsidR="00F63AE4" w:rsidRDefault="00F63AE4">
      <w:pPr>
        <w:pStyle w:val="TOC4"/>
        <w:rPr>
          <w:rFonts w:ascii="Calibri" w:hAnsi="Calibri"/>
          <w:noProof/>
          <w:sz w:val="22"/>
          <w:szCs w:val="22"/>
          <w:lang w:eastAsia="en-GB"/>
        </w:rPr>
      </w:pPr>
      <w:r>
        <w:rPr>
          <w:noProof/>
        </w:rPr>
        <w:t>5.2.</w:t>
      </w:r>
      <w:r>
        <w:rPr>
          <w:noProof/>
          <w:lang w:eastAsia="zh-CN"/>
        </w:rPr>
        <w:t>15</w:t>
      </w:r>
      <w:r>
        <w:rPr>
          <w:noProof/>
        </w:rPr>
        <w:t>.1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_Toc114765542 \h </w:instrText>
      </w:r>
      <w:r>
        <w:rPr>
          <w:noProof/>
        </w:rPr>
      </w:r>
      <w:r>
        <w:rPr>
          <w:noProof/>
        </w:rPr>
        <w:fldChar w:fldCharType="separate"/>
      </w:r>
      <w:r>
        <w:rPr>
          <w:noProof/>
        </w:rPr>
        <w:t>53</w:t>
      </w:r>
      <w:r>
        <w:rPr>
          <w:noProof/>
        </w:rPr>
        <w:fldChar w:fldCharType="end"/>
      </w:r>
    </w:p>
    <w:p w14:paraId="79480F5A" w14:textId="07D2F9DC" w:rsidR="00F63AE4" w:rsidRDefault="00F63AE4">
      <w:pPr>
        <w:pStyle w:val="TOC4"/>
        <w:rPr>
          <w:rFonts w:ascii="Calibri" w:hAnsi="Calibri"/>
          <w:noProof/>
          <w:sz w:val="22"/>
          <w:szCs w:val="22"/>
          <w:lang w:eastAsia="en-GB"/>
        </w:rPr>
      </w:pPr>
      <w:r>
        <w:rPr>
          <w:noProof/>
        </w:rPr>
        <w:t>5.2.</w:t>
      </w:r>
      <w:r>
        <w:rPr>
          <w:noProof/>
          <w:lang w:eastAsia="zh-CN"/>
        </w:rPr>
        <w:t>15</w:t>
      </w:r>
      <w:r>
        <w:rPr>
          <w:noProof/>
        </w:rPr>
        <w:t>.2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_Toc114765543 \h </w:instrText>
      </w:r>
      <w:r>
        <w:rPr>
          <w:noProof/>
        </w:rPr>
      </w:r>
      <w:r>
        <w:rPr>
          <w:noProof/>
        </w:rPr>
        <w:fldChar w:fldCharType="separate"/>
      </w:r>
      <w:r>
        <w:rPr>
          <w:noProof/>
        </w:rPr>
        <w:t>53</w:t>
      </w:r>
      <w:r>
        <w:rPr>
          <w:noProof/>
        </w:rPr>
        <w:fldChar w:fldCharType="end"/>
      </w:r>
    </w:p>
    <w:p w14:paraId="5C81ED20" w14:textId="234841A6" w:rsidR="00F63AE4" w:rsidRDefault="00F63AE4">
      <w:pPr>
        <w:pStyle w:val="TOC4"/>
        <w:rPr>
          <w:rFonts w:ascii="Calibri" w:hAnsi="Calibri"/>
          <w:noProof/>
          <w:sz w:val="22"/>
          <w:szCs w:val="22"/>
          <w:lang w:eastAsia="en-GB"/>
        </w:rPr>
      </w:pPr>
      <w:r>
        <w:rPr>
          <w:noProof/>
        </w:rPr>
        <w:t>5.2.15.3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_Toc114765544 \h </w:instrText>
      </w:r>
      <w:r>
        <w:rPr>
          <w:noProof/>
        </w:rPr>
      </w:r>
      <w:r>
        <w:rPr>
          <w:noProof/>
        </w:rPr>
        <w:fldChar w:fldCharType="separate"/>
      </w:r>
      <w:r>
        <w:rPr>
          <w:noProof/>
        </w:rPr>
        <w:t>53</w:t>
      </w:r>
      <w:r>
        <w:rPr>
          <w:noProof/>
        </w:rPr>
        <w:fldChar w:fldCharType="end"/>
      </w:r>
    </w:p>
    <w:p w14:paraId="7F72C128" w14:textId="53D26834" w:rsidR="00F63AE4" w:rsidRDefault="00F63AE4">
      <w:pPr>
        <w:pStyle w:val="TOC5"/>
        <w:rPr>
          <w:rFonts w:ascii="Calibri" w:hAnsi="Calibri"/>
          <w:noProof/>
          <w:sz w:val="22"/>
          <w:szCs w:val="22"/>
          <w:lang w:eastAsia="en-GB"/>
        </w:rPr>
      </w:pPr>
      <w:r>
        <w:rPr>
          <w:noProof/>
        </w:rPr>
        <w:t>5.2.15.3.1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_Toc114765545 \h </w:instrText>
      </w:r>
      <w:r>
        <w:rPr>
          <w:noProof/>
        </w:rPr>
      </w:r>
      <w:r>
        <w:rPr>
          <w:noProof/>
        </w:rPr>
        <w:fldChar w:fldCharType="separate"/>
      </w:r>
      <w:r>
        <w:rPr>
          <w:noProof/>
        </w:rPr>
        <w:t>53</w:t>
      </w:r>
      <w:r>
        <w:rPr>
          <w:noProof/>
        </w:rPr>
        <w:fldChar w:fldCharType="end"/>
      </w:r>
    </w:p>
    <w:p w14:paraId="7069283E" w14:textId="74743D0D" w:rsidR="00F63AE4" w:rsidRDefault="00F63AE4">
      <w:pPr>
        <w:pStyle w:val="TOC3"/>
        <w:rPr>
          <w:rFonts w:ascii="Calibri" w:hAnsi="Calibri"/>
          <w:noProof/>
          <w:sz w:val="22"/>
          <w:szCs w:val="22"/>
          <w:lang w:eastAsia="en-GB"/>
        </w:rPr>
      </w:pPr>
      <w:r>
        <w:rPr>
          <w:noProof/>
        </w:rPr>
        <w:t>5.2.</w:t>
      </w:r>
      <w:r>
        <w:rPr>
          <w:noProof/>
          <w:lang w:eastAsia="zh-CN"/>
        </w:rPr>
        <w:t>16</w:t>
      </w:r>
      <w:r>
        <w:rPr>
          <w:rFonts w:ascii="Calibri" w:hAnsi="Calibri"/>
          <w:noProof/>
          <w:sz w:val="22"/>
          <w:szCs w:val="22"/>
          <w:lang w:eastAsia="en-GB"/>
        </w:rPr>
        <w:tab/>
      </w:r>
      <w:r>
        <w:rPr>
          <w:noProof/>
        </w:rPr>
        <w:t>Resource: SdmSubscriptions</w:t>
      </w:r>
      <w:r>
        <w:rPr>
          <w:noProof/>
        </w:rPr>
        <w:tab/>
      </w:r>
      <w:r>
        <w:rPr>
          <w:noProof/>
        </w:rPr>
        <w:fldChar w:fldCharType="begin" w:fldLock="1"/>
      </w:r>
      <w:r>
        <w:rPr>
          <w:noProof/>
        </w:rPr>
        <w:instrText xml:space="preserve"> PAGEREF _Toc114765546 \h </w:instrText>
      </w:r>
      <w:r>
        <w:rPr>
          <w:noProof/>
        </w:rPr>
      </w:r>
      <w:r>
        <w:rPr>
          <w:noProof/>
        </w:rPr>
        <w:fldChar w:fldCharType="separate"/>
      </w:r>
      <w:r>
        <w:rPr>
          <w:noProof/>
        </w:rPr>
        <w:t>54</w:t>
      </w:r>
      <w:r>
        <w:rPr>
          <w:noProof/>
        </w:rPr>
        <w:fldChar w:fldCharType="end"/>
      </w:r>
    </w:p>
    <w:p w14:paraId="0D39D786" w14:textId="41774992" w:rsidR="00F63AE4" w:rsidRDefault="00F63AE4">
      <w:pPr>
        <w:pStyle w:val="TOC4"/>
        <w:rPr>
          <w:rFonts w:ascii="Calibri" w:hAnsi="Calibri"/>
          <w:noProof/>
          <w:sz w:val="22"/>
          <w:szCs w:val="22"/>
          <w:lang w:eastAsia="en-GB"/>
        </w:rPr>
      </w:pPr>
      <w:r>
        <w:rPr>
          <w:noProof/>
        </w:rPr>
        <w:t>5.2.</w:t>
      </w:r>
      <w:r>
        <w:rPr>
          <w:noProof/>
          <w:lang w:eastAsia="zh-CN"/>
        </w:rPr>
        <w:t>16</w:t>
      </w:r>
      <w:r>
        <w:rPr>
          <w:noProof/>
        </w:rPr>
        <w:t>.1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_Toc114765547 \h </w:instrText>
      </w:r>
      <w:r>
        <w:rPr>
          <w:noProof/>
        </w:rPr>
      </w:r>
      <w:r>
        <w:rPr>
          <w:noProof/>
        </w:rPr>
        <w:fldChar w:fldCharType="separate"/>
      </w:r>
      <w:r>
        <w:rPr>
          <w:noProof/>
        </w:rPr>
        <w:t>54</w:t>
      </w:r>
      <w:r>
        <w:rPr>
          <w:noProof/>
        </w:rPr>
        <w:fldChar w:fldCharType="end"/>
      </w:r>
    </w:p>
    <w:p w14:paraId="7F0DF309" w14:textId="6423563E" w:rsidR="00F63AE4" w:rsidRDefault="00F63AE4">
      <w:pPr>
        <w:pStyle w:val="TOC4"/>
        <w:rPr>
          <w:rFonts w:ascii="Calibri" w:hAnsi="Calibri"/>
          <w:noProof/>
          <w:sz w:val="22"/>
          <w:szCs w:val="22"/>
          <w:lang w:eastAsia="en-GB"/>
        </w:rPr>
      </w:pPr>
      <w:r>
        <w:rPr>
          <w:noProof/>
        </w:rPr>
        <w:t>5.2.</w:t>
      </w:r>
      <w:r>
        <w:rPr>
          <w:noProof/>
          <w:lang w:eastAsia="zh-CN"/>
        </w:rPr>
        <w:t>16</w:t>
      </w:r>
      <w:r>
        <w:rPr>
          <w:noProof/>
        </w:rPr>
        <w:t>.2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_Toc114765548 \h </w:instrText>
      </w:r>
      <w:r>
        <w:rPr>
          <w:noProof/>
        </w:rPr>
      </w:r>
      <w:r>
        <w:rPr>
          <w:noProof/>
        </w:rPr>
        <w:fldChar w:fldCharType="separate"/>
      </w:r>
      <w:r>
        <w:rPr>
          <w:noProof/>
        </w:rPr>
        <w:t>54</w:t>
      </w:r>
      <w:r>
        <w:rPr>
          <w:noProof/>
        </w:rPr>
        <w:fldChar w:fldCharType="end"/>
      </w:r>
    </w:p>
    <w:p w14:paraId="5531ABC9" w14:textId="765D4372" w:rsidR="00F63AE4" w:rsidRDefault="00F63AE4">
      <w:pPr>
        <w:pStyle w:val="TOC4"/>
        <w:rPr>
          <w:rFonts w:ascii="Calibri" w:hAnsi="Calibri"/>
          <w:noProof/>
          <w:sz w:val="22"/>
          <w:szCs w:val="22"/>
          <w:lang w:eastAsia="en-GB"/>
        </w:rPr>
      </w:pPr>
      <w:r>
        <w:rPr>
          <w:noProof/>
        </w:rPr>
        <w:t>5.2.</w:t>
      </w:r>
      <w:r>
        <w:rPr>
          <w:noProof/>
          <w:lang w:eastAsia="zh-CN"/>
        </w:rPr>
        <w:t>16</w:t>
      </w:r>
      <w:r>
        <w:rPr>
          <w:noProof/>
        </w:rPr>
        <w:t>.3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_Toc114765549 \h </w:instrText>
      </w:r>
      <w:r>
        <w:rPr>
          <w:noProof/>
        </w:rPr>
      </w:r>
      <w:r>
        <w:rPr>
          <w:noProof/>
        </w:rPr>
        <w:fldChar w:fldCharType="separate"/>
      </w:r>
      <w:r>
        <w:rPr>
          <w:noProof/>
        </w:rPr>
        <w:t>54</w:t>
      </w:r>
      <w:r>
        <w:rPr>
          <w:noProof/>
        </w:rPr>
        <w:fldChar w:fldCharType="end"/>
      </w:r>
    </w:p>
    <w:p w14:paraId="6D982040" w14:textId="2F5FCA91" w:rsidR="00F63AE4" w:rsidRDefault="00F63AE4">
      <w:pPr>
        <w:pStyle w:val="TOC5"/>
        <w:rPr>
          <w:rFonts w:ascii="Calibri" w:hAnsi="Calibri"/>
          <w:noProof/>
          <w:sz w:val="22"/>
          <w:szCs w:val="22"/>
          <w:lang w:eastAsia="en-GB"/>
        </w:rPr>
      </w:pPr>
      <w:r>
        <w:rPr>
          <w:noProof/>
        </w:rPr>
        <w:t>5.2.</w:t>
      </w:r>
      <w:r>
        <w:rPr>
          <w:noProof/>
          <w:lang w:eastAsia="zh-CN"/>
        </w:rPr>
        <w:t>16</w:t>
      </w:r>
      <w:r>
        <w:rPr>
          <w:noProof/>
        </w:rPr>
        <w:t>.3.1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_Toc114765550 \h </w:instrText>
      </w:r>
      <w:r>
        <w:rPr>
          <w:noProof/>
        </w:rPr>
      </w:r>
      <w:r>
        <w:rPr>
          <w:noProof/>
        </w:rPr>
        <w:fldChar w:fldCharType="separate"/>
      </w:r>
      <w:r>
        <w:rPr>
          <w:noProof/>
        </w:rPr>
        <w:t>54</w:t>
      </w:r>
      <w:r>
        <w:rPr>
          <w:noProof/>
        </w:rPr>
        <w:fldChar w:fldCharType="end"/>
      </w:r>
    </w:p>
    <w:p w14:paraId="001A161D" w14:textId="0C4E8FBE" w:rsidR="00F63AE4" w:rsidRDefault="00F63AE4">
      <w:pPr>
        <w:pStyle w:val="TOC5"/>
        <w:rPr>
          <w:rFonts w:ascii="Calibri" w:hAnsi="Calibri"/>
          <w:noProof/>
          <w:sz w:val="22"/>
          <w:szCs w:val="22"/>
          <w:lang w:eastAsia="en-GB"/>
        </w:rPr>
      </w:pPr>
      <w:r>
        <w:rPr>
          <w:noProof/>
        </w:rPr>
        <w:t>5.2.</w:t>
      </w:r>
      <w:r>
        <w:rPr>
          <w:noProof/>
          <w:lang w:eastAsia="zh-CN"/>
        </w:rPr>
        <w:t>16</w:t>
      </w:r>
      <w:r>
        <w:rPr>
          <w:noProof/>
        </w:rPr>
        <w:t>.3.2</w:t>
      </w:r>
      <w:r>
        <w:rPr>
          <w:rFonts w:ascii="Calibri" w:hAnsi="Calibri"/>
          <w:noProof/>
          <w:sz w:val="22"/>
          <w:szCs w:val="22"/>
          <w:lang w:eastAsia="en-GB"/>
        </w:rPr>
        <w:tab/>
      </w:r>
      <w:r>
        <w:rPr>
          <w:noProof/>
        </w:rPr>
        <w:t>POST</w:t>
      </w:r>
      <w:r>
        <w:rPr>
          <w:noProof/>
        </w:rPr>
        <w:tab/>
      </w:r>
      <w:r>
        <w:rPr>
          <w:noProof/>
        </w:rPr>
        <w:fldChar w:fldCharType="begin" w:fldLock="1"/>
      </w:r>
      <w:r>
        <w:rPr>
          <w:noProof/>
        </w:rPr>
        <w:instrText xml:space="preserve"> PAGEREF _Toc114765551 \h </w:instrText>
      </w:r>
      <w:r>
        <w:rPr>
          <w:noProof/>
        </w:rPr>
      </w:r>
      <w:r>
        <w:rPr>
          <w:noProof/>
        </w:rPr>
        <w:fldChar w:fldCharType="separate"/>
      </w:r>
      <w:r>
        <w:rPr>
          <w:noProof/>
        </w:rPr>
        <w:t>55</w:t>
      </w:r>
      <w:r>
        <w:rPr>
          <w:noProof/>
        </w:rPr>
        <w:fldChar w:fldCharType="end"/>
      </w:r>
    </w:p>
    <w:p w14:paraId="03CF0884" w14:textId="522C0981" w:rsidR="00F63AE4" w:rsidRDefault="00F63AE4">
      <w:pPr>
        <w:pStyle w:val="TOC3"/>
        <w:rPr>
          <w:rFonts w:ascii="Calibri" w:hAnsi="Calibri"/>
          <w:noProof/>
          <w:sz w:val="22"/>
          <w:szCs w:val="22"/>
          <w:lang w:eastAsia="en-GB"/>
        </w:rPr>
      </w:pPr>
      <w:r>
        <w:rPr>
          <w:noProof/>
        </w:rPr>
        <w:t>5.2.17</w:t>
      </w:r>
      <w:r>
        <w:rPr>
          <w:rFonts w:ascii="Calibri" w:hAnsi="Calibr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_Toc114765552 \h </w:instrText>
      </w:r>
      <w:r>
        <w:rPr>
          <w:noProof/>
        </w:rPr>
      </w:r>
      <w:r>
        <w:rPr>
          <w:noProof/>
        </w:rPr>
        <w:fldChar w:fldCharType="separate"/>
      </w:r>
      <w:r>
        <w:rPr>
          <w:noProof/>
        </w:rPr>
        <w:t>55</w:t>
      </w:r>
      <w:r>
        <w:rPr>
          <w:noProof/>
        </w:rPr>
        <w:fldChar w:fldCharType="end"/>
      </w:r>
    </w:p>
    <w:p w14:paraId="3886695A" w14:textId="359E13AC" w:rsidR="00F63AE4" w:rsidRDefault="00F63AE4">
      <w:pPr>
        <w:pStyle w:val="TOC4"/>
        <w:rPr>
          <w:rFonts w:ascii="Calibri" w:hAnsi="Calibri"/>
          <w:noProof/>
          <w:sz w:val="22"/>
          <w:szCs w:val="22"/>
          <w:lang w:eastAsia="en-GB"/>
        </w:rPr>
      </w:pPr>
      <w:r>
        <w:rPr>
          <w:noProof/>
        </w:rPr>
        <w:t>5.2.17.1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_Toc114765553 \h </w:instrText>
      </w:r>
      <w:r>
        <w:rPr>
          <w:noProof/>
        </w:rPr>
      </w:r>
      <w:r>
        <w:rPr>
          <w:noProof/>
        </w:rPr>
        <w:fldChar w:fldCharType="separate"/>
      </w:r>
      <w:r>
        <w:rPr>
          <w:noProof/>
        </w:rPr>
        <w:t>55</w:t>
      </w:r>
      <w:r>
        <w:rPr>
          <w:noProof/>
        </w:rPr>
        <w:fldChar w:fldCharType="end"/>
      </w:r>
    </w:p>
    <w:p w14:paraId="178468CA" w14:textId="6D465539" w:rsidR="00F63AE4" w:rsidRDefault="00F63AE4">
      <w:pPr>
        <w:pStyle w:val="TOC4"/>
        <w:rPr>
          <w:rFonts w:ascii="Calibri" w:hAnsi="Calibri"/>
          <w:noProof/>
          <w:sz w:val="22"/>
          <w:szCs w:val="22"/>
          <w:lang w:eastAsia="en-GB"/>
        </w:rPr>
      </w:pPr>
      <w:r>
        <w:rPr>
          <w:noProof/>
        </w:rPr>
        <w:t>5.2.17.2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_Toc114765554 \h </w:instrText>
      </w:r>
      <w:r>
        <w:rPr>
          <w:noProof/>
        </w:rPr>
      </w:r>
      <w:r>
        <w:rPr>
          <w:noProof/>
        </w:rPr>
        <w:fldChar w:fldCharType="separate"/>
      </w:r>
      <w:r>
        <w:rPr>
          <w:noProof/>
        </w:rPr>
        <w:t>56</w:t>
      </w:r>
      <w:r>
        <w:rPr>
          <w:noProof/>
        </w:rPr>
        <w:fldChar w:fldCharType="end"/>
      </w:r>
    </w:p>
    <w:p w14:paraId="4DB4DED4" w14:textId="32973CB4" w:rsidR="00F63AE4" w:rsidRDefault="00F63AE4">
      <w:pPr>
        <w:pStyle w:val="TOC4"/>
        <w:rPr>
          <w:rFonts w:ascii="Calibri" w:hAnsi="Calibri"/>
          <w:noProof/>
          <w:sz w:val="22"/>
          <w:szCs w:val="22"/>
          <w:lang w:eastAsia="en-GB"/>
        </w:rPr>
      </w:pPr>
      <w:r>
        <w:rPr>
          <w:noProof/>
        </w:rPr>
        <w:t>5.2.17.3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_Toc114765555 \h </w:instrText>
      </w:r>
      <w:r>
        <w:rPr>
          <w:noProof/>
        </w:rPr>
      </w:r>
      <w:r>
        <w:rPr>
          <w:noProof/>
        </w:rPr>
        <w:fldChar w:fldCharType="separate"/>
      </w:r>
      <w:r>
        <w:rPr>
          <w:noProof/>
        </w:rPr>
        <w:t>56</w:t>
      </w:r>
      <w:r>
        <w:rPr>
          <w:noProof/>
        </w:rPr>
        <w:fldChar w:fldCharType="end"/>
      </w:r>
    </w:p>
    <w:p w14:paraId="2ED555DD" w14:textId="7E72809A" w:rsidR="00F63AE4" w:rsidRDefault="00F63AE4">
      <w:pPr>
        <w:pStyle w:val="TOC5"/>
        <w:rPr>
          <w:rFonts w:ascii="Calibri" w:hAnsi="Calibri"/>
          <w:noProof/>
          <w:sz w:val="22"/>
          <w:szCs w:val="22"/>
          <w:lang w:eastAsia="en-GB"/>
        </w:rPr>
      </w:pPr>
      <w:r>
        <w:rPr>
          <w:noProof/>
        </w:rPr>
        <w:t>5.2.17.3.1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_Toc114765556 \h </w:instrText>
      </w:r>
      <w:r>
        <w:rPr>
          <w:noProof/>
        </w:rPr>
      </w:r>
      <w:r>
        <w:rPr>
          <w:noProof/>
        </w:rPr>
        <w:fldChar w:fldCharType="separate"/>
      </w:r>
      <w:r>
        <w:rPr>
          <w:noProof/>
        </w:rPr>
        <w:t>56</w:t>
      </w:r>
      <w:r>
        <w:rPr>
          <w:noProof/>
        </w:rPr>
        <w:fldChar w:fldCharType="end"/>
      </w:r>
    </w:p>
    <w:p w14:paraId="494BD9E0" w14:textId="2BC56C70" w:rsidR="00F63AE4" w:rsidRDefault="00F63AE4">
      <w:pPr>
        <w:pStyle w:val="TOC5"/>
        <w:rPr>
          <w:rFonts w:ascii="Calibri" w:hAnsi="Calibri"/>
          <w:noProof/>
          <w:sz w:val="22"/>
          <w:szCs w:val="22"/>
          <w:lang w:eastAsia="en-GB"/>
        </w:rPr>
      </w:pPr>
      <w:r>
        <w:rPr>
          <w:noProof/>
        </w:rPr>
        <w:t>5.2.17.3.2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_Toc114765557 \h </w:instrText>
      </w:r>
      <w:r>
        <w:rPr>
          <w:noProof/>
        </w:rPr>
      </w:r>
      <w:r>
        <w:rPr>
          <w:noProof/>
        </w:rPr>
        <w:fldChar w:fldCharType="separate"/>
      </w:r>
      <w:r>
        <w:rPr>
          <w:noProof/>
        </w:rPr>
        <w:t>56</w:t>
      </w:r>
      <w:r>
        <w:rPr>
          <w:noProof/>
        </w:rPr>
        <w:fldChar w:fldCharType="end"/>
      </w:r>
    </w:p>
    <w:p w14:paraId="7DF23100" w14:textId="50CB12C7" w:rsidR="00F63AE4" w:rsidRDefault="00F63AE4">
      <w:pPr>
        <w:pStyle w:val="TOC5"/>
        <w:rPr>
          <w:rFonts w:ascii="Calibri" w:hAnsi="Calibri"/>
          <w:noProof/>
          <w:sz w:val="22"/>
          <w:szCs w:val="22"/>
          <w:lang w:eastAsia="en-GB"/>
        </w:rPr>
      </w:pPr>
      <w:r>
        <w:rPr>
          <w:noProof/>
        </w:rPr>
        <w:t>5.2.17.3.</w:t>
      </w:r>
      <w:r w:rsidRPr="00FE4B81">
        <w:rPr>
          <w:noProof/>
          <w:lang w:val="de-DE"/>
        </w:rPr>
        <w:t>3</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_Toc114765558 \h </w:instrText>
      </w:r>
      <w:r>
        <w:rPr>
          <w:noProof/>
        </w:rPr>
      </w:r>
      <w:r>
        <w:rPr>
          <w:noProof/>
        </w:rPr>
        <w:fldChar w:fldCharType="separate"/>
      </w:r>
      <w:r>
        <w:rPr>
          <w:noProof/>
        </w:rPr>
        <w:t>57</w:t>
      </w:r>
      <w:r>
        <w:rPr>
          <w:noProof/>
        </w:rPr>
        <w:fldChar w:fldCharType="end"/>
      </w:r>
    </w:p>
    <w:p w14:paraId="4F4EC9E8" w14:textId="17EEB90D" w:rsidR="00F63AE4" w:rsidRDefault="00F63AE4">
      <w:pPr>
        <w:pStyle w:val="TOC5"/>
        <w:rPr>
          <w:rFonts w:ascii="Calibri" w:hAnsi="Calibri"/>
          <w:noProof/>
          <w:sz w:val="22"/>
          <w:szCs w:val="22"/>
          <w:lang w:eastAsia="en-GB"/>
        </w:rPr>
      </w:pPr>
      <w:r>
        <w:rPr>
          <w:noProof/>
        </w:rPr>
        <w:t>5.2.17.3.4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_Toc114765559 \h </w:instrText>
      </w:r>
      <w:r>
        <w:rPr>
          <w:noProof/>
        </w:rPr>
      </w:r>
      <w:r>
        <w:rPr>
          <w:noProof/>
        </w:rPr>
        <w:fldChar w:fldCharType="separate"/>
      </w:r>
      <w:r>
        <w:rPr>
          <w:noProof/>
        </w:rPr>
        <w:t>58</w:t>
      </w:r>
      <w:r>
        <w:rPr>
          <w:noProof/>
        </w:rPr>
        <w:fldChar w:fldCharType="end"/>
      </w:r>
    </w:p>
    <w:p w14:paraId="1CA49B55" w14:textId="05E5994F" w:rsidR="00F63AE4" w:rsidRDefault="00F63AE4">
      <w:pPr>
        <w:pStyle w:val="TOC3"/>
        <w:rPr>
          <w:rFonts w:ascii="Calibri" w:hAnsi="Calibri"/>
          <w:noProof/>
          <w:sz w:val="22"/>
          <w:szCs w:val="22"/>
          <w:lang w:eastAsia="en-GB"/>
        </w:rPr>
      </w:pPr>
      <w:r>
        <w:rPr>
          <w:noProof/>
        </w:rPr>
        <w:t>5.2.17A</w:t>
      </w:r>
      <w:r>
        <w:rPr>
          <w:rFonts w:ascii="Calibri" w:hAnsi="Calibri"/>
          <w:noProof/>
          <w:sz w:val="22"/>
          <w:szCs w:val="22"/>
          <w:lang w:eastAsia="en-GB"/>
        </w:rPr>
        <w:tab/>
      </w:r>
      <w:r>
        <w:rPr>
          <w:noProof/>
        </w:rPr>
        <w:t>Resource: HssSdm</w:t>
      </w:r>
      <w:r w:rsidRPr="00FE4B81">
        <w:rPr>
          <w:noProof/>
          <w:lang w:val="de-DE"/>
        </w:rPr>
        <w:t>SubscriptionInfo</w:t>
      </w:r>
      <w:r>
        <w:rPr>
          <w:noProof/>
        </w:rPr>
        <w:tab/>
      </w:r>
      <w:r>
        <w:rPr>
          <w:noProof/>
        </w:rPr>
        <w:fldChar w:fldCharType="begin" w:fldLock="1"/>
      </w:r>
      <w:r>
        <w:rPr>
          <w:noProof/>
        </w:rPr>
        <w:instrText xml:space="preserve"> PAGEREF _Toc114765560 \h </w:instrText>
      </w:r>
      <w:r>
        <w:rPr>
          <w:noProof/>
        </w:rPr>
      </w:r>
      <w:r>
        <w:rPr>
          <w:noProof/>
        </w:rPr>
        <w:fldChar w:fldCharType="separate"/>
      </w:r>
      <w:r>
        <w:rPr>
          <w:noProof/>
        </w:rPr>
        <w:t>59</w:t>
      </w:r>
      <w:r>
        <w:rPr>
          <w:noProof/>
        </w:rPr>
        <w:fldChar w:fldCharType="end"/>
      </w:r>
    </w:p>
    <w:p w14:paraId="71E7BB61" w14:textId="48AD3F09" w:rsidR="00F63AE4" w:rsidRDefault="00F63AE4">
      <w:pPr>
        <w:pStyle w:val="TOC4"/>
        <w:rPr>
          <w:rFonts w:ascii="Calibri" w:hAnsi="Calibri"/>
          <w:noProof/>
          <w:sz w:val="22"/>
          <w:szCs w:val="22"/>
          <w:lang w:eastAsia="en-GB"/>
        </w:rPr>
      </w:pPr>
      <w:r>
        <w:rPr>
          <w:noProof/>
        </w:rPr>
        <w:t>5.2.17A.1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_Toc114765561 \h </w:instrText>
      </w:r>
      <w:r>
        <w:rPr>
          <w:noProof/>
        </w:rPr>
      </w:r>
      <w:r>
        <w:rPr>
          <w:noProof/>
        </w:rPr>
        <w:fldChar w:fldCharType="separate"/>
      </w:r>
      <w:r>
        <w:rPr>
          <w:noProof/>
        </w:rPr>
        <w:t>59</w:t>
      </w:r>
      <w:r>
        <w:rPr>
          <w:noProof/>
        </w:rPr>
        <w:fldChar w:fldCharType="end"/>
      </w:r>
    </w:p>
    <w:p w14:paraId="620C7E95" w14:textId="207471F4" w:rsidR="00F63AE4" w:rsidRDefault="00F63AE4">
      <w:pPr>
        <w:pStyle w:val="TOC4"/>
        <w:rPr>
          <w:rFonts w:ascii="Calibri" w:hAnsi="Calibri"/>
          <w:noProof/>
          <w:sz w:val="22"/>
          <w:szCs w:val="22"/>
          <w:lang w:eastAsia="en-GB"/>
        </w:rPr>
      </w:pPr>
      <w:r>
        <w:rPr>
          <w:noProof/>
        </w:rPr>
        <w:t>5.2.17A.2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_Toc114765562 \h </w:instrText>
      </w:r>
      <w:r>
        <w:rPr>
          <w:noProof/>
        </w:rPr>
      </w:r>
      <w:r>
        <w:rPr>
          <w:noProof/>
        </w:rPr>
        <w:fldChar w:fldCharType="separate"/>
      </w:r>
      <w:r>
        <w:rPr>
          <w:noProof/>
        </w:rPr>
        <w:t>59</w:t>
      </w:r>
      <w:r>
        <w:rPr>
          <w:noProof/>
        </w:rPr>
        <w:fldChar w:fldCharType="end"/>
      </w:r>
    </w:p>
    <w:p w14:paraId="14610E32" w14:textId="76A0D828" w:rsidR="00F63AE4" w:rsidRDefault="00F63AE4">
      <w:pPr>
        <w:pStyle w:val="TOC4"/>
        <w:rPr>
          <w:rFonts w:ascii="Calibri" w:hAnsi="Calibri"/>
          <w:noProof/>
          <w:sz w:val="22"/>
          <w:szCs w:val="22"/>
          <w:lang w:eastAsia="en-GB"/>
        </w:rPr>
      </w:pPr>
      <w:r>
        <w:rPr>
          <w:noProof/>
        </w:rPr>
        <w:t>5.2.17A.3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_Toc114765563 \h </w:instrText>
      </w:r>
      <w:r>
        <w:rPr>
          <w:noProof/>
        </w:rPr>
      </w:r>
      <w:r>
        <w:rPr>
          <w:noProof/>
        </w:rPr>
        <w:fldChar w:fldCharType="separate"/>
      </w:r>
      <w:r>
        <w:rPr>
          <w:noProof/>
        </w:rPr>
        <w:t>59</w:t>
      </w:r>
      <w:r>
        <w:rPr>
          <w:noProof/>
        </w:rPr>
        <w:fldChar w:fldCharType="end"/>
      </w:r>
    </w:p>
    <w:p w14:paraId="6A6A5580" w14:textId="641B5814" w:rsidR="00F63AE4" w:rsidRDefault="00F63AE4">
      <w:pPr>
        <w:pStyle w:val="TOC5"/>
        <w:rPr>
          <w:rFonts w:ascii="Calibri" w:hAnsi="Calibri"/>
          <w:noProof/>
          <w:sz w:val="22"/>
          <w:szCs w:val="22"/>
          <w:lang w:eastAsia="en-GB"/>
        </w:rPr>
      </w:pPr>
      <w:r>
        <w:rPr>
          <w:noProof/>
        </w:rPr>
        <w:t>5.2.17A.3.1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_Toc114765564 \h </w:instrText>
      </w:r>
      <w:r>
        <w:rPr>
          <w:noProof/>
        </w:rPr>
      </w:r>
      <w:r>
        <w:rPr>
          <w:noProof/>
        </w:rPr>
        <w:fldChar w:fldCharType="separate"/>
      </w:r>
      <w:r>
        <w:rPr>
          <w:noProof/>
        </w:rPr>
        <w:t>59</w:t>
      </w:r>
      <w:r>
        <w:rPr>
          <w:noProof/>
        </w:rPr>
        <w:fldChar w:fldCharType="end"/>
      </w:r>
    </w:p>
    <w:p w14:paraId="0C5EF854" w14:textId="4956BA5B" w:rsidR="00F63AE4" w:rsidRDefault="00F63AE4">
      <w:pPr>
        <w:pStyle w:val="TOC5"/>
        <w:rPr>
          <w:rFonts w:ascii="Calibri" w:hAnsi="Calibri"/>
          <w:noProof/>
          <w:sz w:val="22"/>
          <w:szCs w:val="22"/>
          <w:lang w:eastAsia="en-GB"/>
        </w:rPr>
      </w:pPr>
      <w:r>
        <w:rPr>
          <w:noProof/>
        </w:rPr>
        <w:t>5.2.17A.3.2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_Toc114765565 \h </w:instrText>
      </w:r>
      <w:r>
        <w:rPr>
          <w:noProof/>
        </w:rPr>
      </w:r>
      <w:r>
        <w:rPr>
          <w:noProof/>
        </w:rPr>
        <w:fldChar w:fldCharType="separate"/>
      </w:r>
      <w:r>
        <w:rPr>
          <w:noProof/>
        </w:rPr>
        <w:t>60</w:t>
      </w:r>
      <w:r>
        <w:rPr>
          <w:noProof/>
        </w:rPr>
        <w:fldChar w:fldCharType="end"/>
      </w:r>
    </w:p>
    <w:p w14:paraId="3269666A" w14:textId="4D9241D2" w:rsidR="00F63AE4" w:rsidRDefault="00F63AE4">
      <w:pPr>
        <w:pStyle w:val="TOC5"/>
        <w:rPr>
          <w:rFonts w:ascii="Calibri" w:hAnsi="Calibri"/>
          <w:noProof/>
          <w:sz w:val="22"/>
          <w:szCs w:val="22"/>
          <w:lang w:eastAsia="en-GB"/>
        </w:rPr>
      </w:pPr>
      <w:r>
        <w:rPr>
          <w:noProof/>
        </w:rPr>
        <w:t>5.2.17A.3.</w:t>
      </w:r>
      <w:r w:rsidRPr="00FE4B81">
        <w:rPr>
          <w:noProof/>
          <w:lang w:val="de-DE"/>
        </w:rPr>
        <w:t>3</w:t>
      </w:r>
      <w:r>
        <w:rPr>
          <w:rFonts w:ascii="Calibri" w:hAnsi="Calibri"/>
          <w:noProof/>
          <w:sz w:val="22"/>
          <w:szCs w:val="22"/>
          <w:lang w:eastAsia="en-GB"/>
        </w:rPr>
        <w:tab/>
      </w:r>
      <w:r w:rsidRPr="00FE4B81">
        <w:rPr>
          <w:noProof/>
          <w:lang w:val="de-DE"/>
        </w:rPr>
        <w:t>GET</w:t>
      </w:r>
      <w:r>
        <w:rPr>
          <w:noProof/>
        </w:rPr>
        <w:tab/>
      </w:r>
      <w:r>
        <w:rPr>
          <w:noProof/>
        </w:rPr>
        <w:fldChar w:fldCharType="begin" w:fldLock="1"/>
      </w:r>
      <w:r>
        <w:rPr>
          <w:noProof/>
        </w:rPr>
        <w:instrText xml:space="preserve"> PAGEREF _Toc114765566 \h </w:instrText>
      </w:r>
      <w:r>
        <w:rPr>
          <w:noProof/>
        </w:rPr>
      </w:r>
      <w:r>
        <w:rPr>
          <w:noProof/>
        </w:rPr>
        <w:fldChar w:fldCharType="separate"/>
      </w:r>
      <w:r>
        <w:rPr>
          <w:noProof/>
        </w:rPr>
        <w:t>60</w:t>
      </w:r>
      <w:r>
        <w:rPr>
          <w:noProof/>
        </w:rPr>
        <w:fldChar w:fldCharType="end"/>
      </w:r>
    </w:p>
    <w:p w14:paraId="108AB751" w14:textId="338493AF" w:rsidR="00F63AE4" w:rsidRDefault="00F63AE4">
      <w:pPr>
        <w:pStyle w:val="TOC5"/>
        <w:rPr>
          <w:rFonts w:ascii="Calibri" w:hAnsi="Calibri"/>
          <w:noProof/>
          <w:sz w:val="22"/>
          <w:szCs w:val="22"/>
          <w:lang w:eastAsia="en-GB"/>
        </w:rPr>
      </w:pPr>
      <w:r>
        <w:rPr>
          <w:noProof/>
        </w:rPr>
        <w:t>5.2.17A.3.</w:t>
      </w:r>
      <w:r w:rsidRPr="00FE4B81">
        <w:rPr>
          <w:noProof/>
          <w:lang w:val="de-DE"/>
        </w:rPr>
        <w:t>4</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_Toc114765567 \h </w:instrText>
      </w:r>
      <w:r>
        <w:rPr>
          <w:noProof/>
        </w:rPr>
      </w:r>
      <w:r>
        <w:rPr>
          <w:noProof/>
        </w:rPr>
        <w:fldChar w:fldCharType="separate"/>
      </w:r>
      <w:r>
        <w:rPr>
          <w:noProof/>
        </w:rPr>
        <w:t>60</w:t>
      </w:r>
      <w:r>
        <w:rPr>
          <w:noProof/>
        </w:rPr>
        <w:fldChar w:fldCharType="end"/>
      </w:r>
    </w:p>
    <w:p w14:paraId="34A76ADB" w14:textId="4724B456" w:rsidR="00F63AE4" w:rsidRDefault="00F63AE4">
      <w:pPr>
        <w:pStyle w:val="TOC3"/>
        <w:rPr>
          <w:rFonts w:ascii="Calibri" w:hAnsi="Calibri"/>
          <w:noProof/>
          <w:sz w:val="22"/>
          <w:szCs w:val="22"/>
          <w:lang w:eastAsia="en-GB"/>
        </w:rPr>
      </w:pPr>
      <w:r>
        <w:rPr>
          <w:noProof/>
        </w:rPr>
        <w:t>5.2.18</w:t>
      </w:r>
      <w:r>
        <w:rPr>
          <w:rFonts w:ascii="Calibri" w:hAnsi="Calibri"/>
          <w:noProof/>
          <w:sz w:val="22"/>
          <w:szCs w:val="22"/>
          <w:lang w:eastAsia="en-GB"/>
        </w:rPr>
        <w:tab/>
      </w:r>
      <w:r>
        <w:rPr>
          <w:noProof/>
        </w:rPr>
        <w:t>Resource: EeSubscriptions</w:t>
      </w:r>
      <w:r>
        <w:rPr>
          <w:noProof/>
        </w:rPr>
        <w:tab/>
      </w:r>
      <w:r>
        <w:rPr>
          <w:noProof/>
        </w:rPr>
        <w:fldChar w:fldCharType="begin" w:fldLock="1"/>
      </w:r>
      <w:r>
        <w:rPr>
          <w:noProof/>
        </w:rPr>
        <w:instrText xml:space="preserve"> PAGEREF _Toc114765568 \h </w:instrText>
      </w:r>
      <w:r>
        <w:rPr>
          <w:noProof/>
        </w:rPr>
      </w:r>
      <w:r>
        <w:rPr>
          <w:noProof/>
        </w:rPr>
        <w:fldChar w:fldCharType="separate"/>
      </w:r>
      <w:r>
        <w:rPr>
          <w:noProof/>
        </w:rPr>
        <w:t>61</w:t>
      </w:r>
      <w:r>
        <w:rPr>
          <w:noProof/>
        </w:rPr>
        <w:fldChar w:fldCharType="end"/>
      </w:r>
    </w:p>
    <w:p w14:paraId="15BB1187" w14:textId="0F085E94" w:rsidR="00F63AE4" w:rsidRDefault="00F63AE4">
      <w:pPr>
        <w:pStyle w:val="TOC4"/>
        <w:rPr>
          <w:rFonts w:ascii="Calibri" w:hAnsi="Calibri"/>
          <w:noProof/>
          <w:sz w:val="22"/>
          <w:szCs w:val="22"/>
          <w:lang w:eastAsia="en-GB"/>
        </w:rPr>
      </w:pPr>
      <w:r>
        <w:rPr>
          <w:noProof/>
        </w:rPr>
        <w:t>5.2.18.1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_Toc114765569 \h </w:instrText>
      </w:r>
      <w:r>
        <w:rPr>
          <w:noProof/>
        </w:rPr>
      </w:r>
      <w:r>
        <w:rPr>
          <w:noProof/>
        </w:rPr>
        <w:fldChar w:fldCharType="separate"/>
      </w:r>
      <w:r>
        <w:rPr>
          <w:noProof/>
        </w:rPr>
        <w:t>61</w:t>
      </w:r>
      <w:r>
        <w:rPr>
          <w:noProof/>
        </w:rPr>
        <w:fldChar w:fldCharType="end"/>
      </w:r>
    </w:p>
    <w:p w14:paraId="449C23D6" w14:textId="47050986" w:rsidR="00F63AE4" w:rsidRDefault="00F63AE4">
      <w:pPr>
        <w:pStyle w:val="TOC4"/>
        <w:rPr>
          <w:rFonts w:ascii="Calibri" w:hAnsi="Calibri"/>
          <w:noProof/>
          <w:sz w:val="22"/>
          <w:szCs w:val="22"/>
          <w:lang w:eastAsia="en-GB"/>
        </w:rPr>
      </w:pPr>
      <w:r>
        <w:rPr>
          <w:noProof/>
        </w:rPr>
        <w:t>5.2.18.2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_Toc114765570 \h </w:instrText>
      </w:r>
      <w:r>
        <w:rPr>
          <w:noProof/>
        </w:rPr>
      </w:r>
      <w:r>
        <w:rPr>
          <w:noProof/>
        </w:rPr>
        <w:fldChar w:fldCharType="separate"/>
      </w:r>
      <w:r>
        <w:rPr>
          <w:noProof/>
        </w:rPr>
        <w:t>61</w:t>
      </w:r>
      <w:r>
        <w:rPr>
          <w:noProof/>
        </w:rPr>
        <w:fldChar w:fldCharType="end"/>
      </w:r>
    </w:p>
    <w:p w14:paraId="3517A0A2" w14:textId="0CC5371A" w:rsidR="00F63AE4" w:rsidRDefault="00F63AE4">
      <w:pPr>
        <w:pStyle w:val="TOC4"/>
        <w:rPr>
          <w:rFonts w:ascii="Calibri" w:hAnsi="Calibri"/>
          <w:noProof/>
          <w:sz w:val="22"/>
          <w:szCs w:val="22"/>
          <w:lang w:eastAsia="en-GB"/>
        </w:rPr>
      </w:pPr>
      <w:r>
        <w:rPr>
          <w:noProof/>
        </w:rPr>
        <w:t>5.2.18.3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_Toc114765571 \h </w:instrText>
      </w:r>
      <w:r>
        <w:rPr>
          <w:noProof/>
        </w:rPr>
      </w:r>
      <w:r>
        <w:rPr>
          <w:noProof/>
        </w:rPr>
        <w:fldChar w:fldCharType="separate"/>
      </w:r>
      <w:r>
        <w:rPr>
          <w:noProof/>
        </w:rPr>
        <w:t>62</w:t>
      </w:r>
      <w:r>
        <w:rPr>
          <w:noProof/>
        </w:rPr>
        <w:fldChar w:fldCharType="end"/>
      </w:r>
    </w:p>
    <w:p w14:paraId="667A4329" w14:textId="772BED1D" w:rsidR="00F63AE4" w:rsidRDefault="00F63AE4">
      <w:pPr>
        <w:pStyle w:val="TOC5"/>
        <w:rPr>
          <w:rFonts w:ascii="Calibri" w:hAnsi="Calibri"/>
          <w:noProof/>
          <w:sz w:val="22"/>
          <w:szCs w:val="22"/>
          <w:lang w:eastAsia="en-GB"/>
        </w:rPr>
      </w:pPr>
      <w:r>
        <w:rPr>
          <w:noProof/>
        </w:rPr>
        <w:t>5.2.18.3.1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_Toc114765572 \h </w:instrText>
      </w:r>
      <w:r>
        <w:rPr>
          <w:noProof/>
        </w:rPr>
      </w:r>
      <w:r>
        <w:rPr>
          <w:noProof/>
        </w:rPr>
        <w:fldChar w:fldCharType="separate"/>
      </w:r>
      <w:r>
        <w:rPr>
          <w:noProof/>
        </w:rPr>
        <w:t>62</w:t>
      </w:r>
      <w:r>
        <w:rPr>
          <w:noProof/>
        </w:rPr>
        <w:fldChar w:fldCharType="end"/>
      </w:r>
    </w:p>
    <w:p w14:paraId="7B6F73B4" w14:textId="3F42B5FB" w:rsidR="00F63AE4" w:rsidRDefault="00F63AE4">
      <w:pPr>
        <w:pStyle w:val="TOC5"/>
        <w:rPr>
          <w:rFonts w:ascii="Calibri" w:hAnsi="Calibri"/>
          <w:noProof/>
          <w:sz w:val="22"/>
          <w:szCs w:val="22"/>
          <w:lang w:eastAsia="en-GB"/>
        </w:rPr>
      </w:pPr>
      <w:r>
        <w:rPr>
          <w:noProof/>
        </w:rPr>
        <w:t>5.2.18.3.2</w:t>
      </w:r>
      <w:r>
        <w:rPr>
          <w:rFonts w:ascii="Calibri" w:hAnsi="Calibri"/>
          <w:noProof/>
          <w:sz w:val="22"/>
          <w:szCs w:val="22"/>
          <w:lang w:eastAsia="en-GB"/>
        </w:rPr>
        <w:tab/>
      </w:r>
      <w:r>
        <w:rPr>
          <w:noProof/>
        </w:rPr>
        <w:t>POST</w:t>
      </w:r>
      <w:r>
        <w:rPr>
          <w:noProof/>
        </w:rPr>
        <w:tab/>
      </w:r>
      <w:r>
        <w:rPr>
          <w:noProof/>
        </w:rPr>
        <w:fldChar w:fldCharType="begin" w:fldLock="1"/>
      </w:r>
      <w:r>
        <w:rPr>
          <w:noProof/>
        </w:rPr>
        <w:instrText xml:space="preserve"> PAGEREF _Toc114765573 \h </w:instrText>
      </w:r>
      <w:r>
        <w:rPr>
          <w:noProof/>
        </w:rPr>
      </w:r>
      <w:r>
        <w:rPr>
          <w:noProof/>
        </w:rPr>
        <w:fldChar w:fldCharType="separate"/>
      </w:r>
      <w:r>
        <w:rPr>
          <w:noProof/>
        </w:rPr>
        <w:t>62</w:t>
      </w:r>
      <w:r>
        <w:rPr>
          <w:noProof/>
        </w:rPr>
        <w:fldChar w:fldCharType="end"/>
      </w:r>
    </w:p>
    <w:p w14:paraId="7DB6AB3C" w14:textId="17A3B7A6" w:rsidR="00F63AE4" w:rsidRDefault="00F63AE4">
      <w:pPr>
        <w:pStyle w:val="TOC3"/>
        <w:rPr>
          <w:rFonts w:ascii="Calibri" w:hAnsi="Calibri"/>
          <w:noProof/>
          <w:sz w:val="22"/>
          <w:szCs w:val="22"/>
          <w:lang w:eastAsia="en-GB"/>
        </w:rPr>
      </w:pPr>
      <w:r>
        <w:rPr>
          <w:noProof/>
        </w:rPr>
        <w:t>5.2.19</w:t>
      </w:r>
      <w:r>
        <w:rPr>
          <w:rFonts w:ascii="Calibri" w:hAnsi="Calibr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_Toc114765574 \h </w:instrText>
      </w:r>
      <w:r>
        <w:rPr>
          <w:noProof/>
        </w:rPr>
      </w:r>
      <w:r>
        <w:rPr>
          <w:noProof/>
        </w:rPr>
        <w:fldChar w:fldCharType="separate"/>
      </w:r>
      <w:r>
        <w:rPr>
          <w:noProof/>
        </w:rPr>
        <w:t>63</w:t>
      </w:r>
      <w:r>
        <w:rPr>
          <w:noProof/>
        </w:rPr>
        <w:fldChar w:fldCharType="end"/>
      </w:r>
    </w:p>
    <w:p w14:paraId="63D41DE5" w14:textId="6FAF5481" w:rsidR="00F63AE4" w:rsidRDefault="00F63AE4">
      <w:pPr>
        <w:pStyle w:val="TOC4"/>
        <w:rPr>
          <w:rFonts w:ascii="Calibri" w:hAnsi="Calibri"/>
          <w:noProof/>
          <w:sz w:val="22"/>
          <w:szCs w:val="22"/>
          <w:lang w:eastAsia="en-GB"/>
        </w:rPr>
      </w:pPr>
      <w:r>
        <w:rPr>
          <w:noProof/>
        </w:rPr>
        <w:t>5.2.19.1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_Toc114765575 \h </w:instrText>
      </w:r>
      <w:r>
        <w:rPr>
          <w:noProof/>
        </w:rPr>
      </w:r>
      <w:r>
        <w:rPr>
          <w:noProof/>
        </w:rPr>
        <w:fldChar w:fldCharType="separate"/>
      </w:r>
      <w:r>
        <w:rPr>
          <w:noProof/>
        </w:rPr>
        <w:t>63</w:t>
      </w:r>
      <w:r>
        <w:rPr>
          <w:noProof/>
        </w:rPr>
        <w:fldChar w:fldCharType="end"/>
      </w:r>
    </w:p>
    <w:p w14:paraId="5B8BD932" w14:textId="3DCB31E2" w:rsidR="00F63AE4" w:rsidRDefault="00F63AE4">
      <w:pPr>
        <w:pStyle w:val="TOC4"/>
        <w:rPr>
          <w:rFonts w:ascii="Calibri" w:hAnsi="Calibri"/>
          <w:noProof/>
          <w:sz w:val="22"/>
          <w:szCs w:val="22"/>
          <w:lang w:eastAsia="en-GB"/>
        </w:rPr>
      </w:pPr>
      <w:r>
        <w:rPr>
          <w:noProof/>
        </w:rPr>
        <w:t>5.2.19.2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_Toc114765576 \h </w:instrText>
      </w:r>
      <w:r>
        <w:rPr>
          <w:noProof/>
        </w:rPr>
      </w:r>
      <w:r>
        <w:rPr>
          <w:noProof/>
        </w:rPr>
        <w:fldChar w:fldCharType="separate"/>
      </w:r>
      <w:r>
        <w:rPr>
          <w:noProof/>
        </w:rPr>
        <w:t>63</w:t>
      </w:r>
      <w:r>
        <w:rPr>
          <w:noProof/>
        </w:rPr>
        <w:fldChar w:fldCharType="end"/>
      </w:r>
    </w:p>
    <w:p w14:paraId="1F18286F" w14:textId="156797AF" w:rsidR="00F63AE4" w:rsidRDefault="00F63AE4">
      <w:pPr>
        <w:pStyle w:val="TOC4"/>
        <w:rPr>
          <w:rFonts w:ascii="Calibri" w:hAnsi="Calibri"/>
          <w:noProof/>
          <w:sz w:val="22"/>
          <w:szCs w:val="22"/>
          <w:lang w:eastAsia="en-GB"/>
        </w:rPr>
      </w:pPr>
      <w:r>
        <w:rPr>
          <w:noProof/>
        </w:rPr>
        <w:t>5.2.19.3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_Toc114765577 \h </w:instrText>
      </w:r>
      <w:r>
        <w:rPr>
          <w:noProof/>
        </w:rPr>
      </w:r>
      <w:r>
        <w:rPr>
          <w:noProof/>
        </w:rPr>
        <w:fldChar w:fldCharType="separate"/>
      </w:r>
      <w:r>
        <w:rPr>
          <w:noProof/>
        </w:rPr>
        <w:t>63</w:t>
      </w:r>
      <w:r>
        <w:rPr>
          <w:noProof/>
        </w:rPr>
        <w:fldChar w:fldCharType="end"/>
      </w:r>
    </w:p>
    <w:p w14:paraId="7CD3F8EC" w14:textId="4A638BE4" w:rsidR="00F63AE4" w:rsidRDefault="00F63AE4">
      <w:pPr>
        <w:pStyle w:val="TOC5"/>
        <w:rPr>
          <w:rFonts w:ascii="Calibri" w:hAnsi="Calibri"/>
          <w:noProof/>
          <w:sz w:val="22"/>
          <w:szCs w:val="22"/>
          <w:lang w:eastAsia="en-GB"/>
        </w:rPr>
      </w:pPr>
      <w:r>
        <w:rPr>
          <w:noProof/>
        </w:rPr>
        <w:t>5.2.19.3.1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_Toc114765578 \h </w:instrText>
      </w:r>
      <w:r>
        <w:rPr>
          <w:noProof/>
        </w:rPr>
      </w:r>
      <w:r>
        <w:rPr>
          <w:noProof/>
        </w:rPr>
        <w:fldChar w:fldCharType="separate"/>
      </w:r>
      <w:r>
        <w:rPr>
          <w:noProof/>
        </w:rPr>
        <w:t>63</w:t>
      </w:r>
      <w:r>
        <w:rPr>
          <w:noProof/>
        </w:rPr>
        <w:fldChar w:fldCharType="end"/>
      </w:r>
    </w:p>
    <w:p w14:paraId="6B016454" w14:textId="2BFA7B25" w:rsidR="00F63AE4" w:rsidRDefault="00F63AE4">
      <w:pPr>
        <w:pStyle w:val="TOC5"/>
        <w:rPr>
          <w:rFonts w:ascii="Calibri" w:hAnsi="Calibri"/>
          <w:noProof/>
          <w:sz w:val="22"/>
          <w:szCs w:val="22"/>
          <w:lang w:eastAsia="en-GB"/>
        </w:rPr>
      </w:pPr>
      <w:r>
        <w:rPr>
          <w:noProof/>
        </w:rPr>
        <w:t>5.2.19.3.2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_Toc114765579 \h </w:instrText>
      </w:r>
      <w:r>
        <w:rPr>
          <w:noProof/>
        </w:rPr>
      </w:r>
      <w:r>
        <w:rPr>
          <w:noProof/>
        </w:rPr>
        <w:fldChar w:fldCharType="separate"/>
      </w:r>
      <w:r>
        <w:rPr>
          <w:noProof/>
        </w:rPr>
        <w:t>64</w:t>
      </w:r>
      <w:r>
        <w:rPr>
          <w:noProof/>
        </w:rPr>
        <w:fldChar w:fldCharType="end"/>
      </w:r>
    </w:p>
    <w:p w14:paraId="2F72C841" w14:textId="41199A6F" w:rsidR="00F63AE4" w:rsidRDefault="00F63AE4">
      <w:pPr>
        <w:pStyle w:val="TOC5"/>
        <w:rPr>
          <w:rFonts w:ascii="Calibri" w:hAnsi="Calibri"/>
          <w:noProof/>
          <w:sz w:val="22"/>
          <w:szCs w:val="22"/>
          <w:lang w:eastAsia="en-GB"/>
        </w:rPr>
      </w:pPr>
      <w:r>
        <w:rPr>
          <w:noProof/>
        </w:rPr>
        <w:t>5.2.19.3.</w:t>
      </w:r>
      <w:r w:rsidRPr="00FE4B81">
        <w:rPr>
          <w:noProof/>
          <w:lang w:val="de-DE"/>
        </w:rPr>
        <w:t>3</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_Toc114765580 \h </w:instrText>
      </w:r>
      <w:r>
        <w:rPr>
          <w:noProof/>
        </w:rPr>
      </w:r>
      <w:r>
        <w:rPr>
          <w:noProof/>
        </w:rPr>
        <w:fldChar w:fldCharType="separate"/>
      </w:r>
      <w:r>
        <w:rPr>
          <w:noProof/>
        </w:rPr>
        <w:t>64</w:t>
      </w:r>
      <w:r>
        <w:rPr>
          <w:noProof/>
        </w:rPr>
        <w:fldChar w:fldCharType="end"/>
      </w:r>
    </w:p>
    <w:p w14:paraId="61792214" w14:textId="42BA95F7" w:rsidR="00F63AE4" w:rsidRDefault="00F63AE4">
      <w:pPr>
        <w:pStyle w:val="TOC5"/>
        <w:rPr>
          <w:rFonts w:ascii="Calibri" w:hAnsi="Calibri"/>
          <w:noProof/>
          <w:sz w:val="22"/>
          <w:szCs w:val="22"/>
          <w:lang w:eastAsia="en-GB"/>
        </w:rPr>
      </w:pPr>
      <w:r>
        <w:rPr>
          <w:noProof/>
        </w:rPr>
        <w:t>5.2.19.3.4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_Toc114765581 \h </w:instrText>
      </w:r>
      <w:r>
        <w:rPr>
          <w:noProof/>
        </w:rPr>
      </w:r>
      <w:r>
        <w:rPr>
          <w:noProof/>
        </w:rPr>
        <w:fldChar w:fldCharType="separate"/>
      </w:r>
      <w:r>
        <w:rPr>
          <w:noProof/>
        </w:rPr>
        <w:t>65</w:t>
      </w:r>
      <w:r>
        <w:rPr>
          <w:noProof/>
        </w:rPr>
        <w:fldChar w:fldCharType="end"/>
      </w:r>
    </w:p>
    <w:p w14:paraId="7F1D4981" w14:textId="42BDFB01" w:rsidR="00F63AE4" w:rsidRDefault="00F63AE4">
      <w:pPr>
        <w:pStyle w:val="TOC3"/>
        <w:rPr>
          <w:rFonts w:ascii="Calibri" w:hAnsi="Calibri"/>
          <w:noProof/>
          <w:sz w:val="22"/>
          <w:szCs w:val="22"/>
          <w:lang w:eastAsia="en-GB"/>
        </w:rPr>
      </w:pPr>
      <w:r>
        <w:rPr>
          <w:noProof/>
        </w:rPr>
        <w:t>5.2.19A</w:t>
      </w:r>
      <w:r>
        <w:rPr>
          <w:rFonts w:ascii="Calibri" w:hAnsi="Calibr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_Toc114765582 \h </w:instrText>
      </w:r>
      <w:r>
        <w:rPr>
          <w:noProof/>
        </w:rPr>
      </w:r>
      <w:r>
        <w:rPr>
          <w:noProof/>
        </w:rPr>
        <w:fldChar w:fldCharType="separate"/>
      </w:r>
      <w:r>
        <w:rPr>
          <w:noProof/>
        </w:rPr>
        <w:t>65</w:t>
      </w:r>
      <w:r>
        <w:rPr>
          <w:noProof/>
        </w:rPr>
        <w:fldChar w:fldCharType="end"/>
      </w:r>
    </w:p>
    <w:p w14:paraId="2199DDD0" w14:textId="4DF97D29" w:rsidR="00F63AE4" w:rsidRDefault="00F63AE4">
      <w:pPr>
        <w:pStyle w:val="TOC4"/>
        <w:rPr>
          <w:rFonts w:ascii="Calibri" w:hAnsi="Calibri"/>
          <w:noProof/>
          <w:sz w:val="22"/>
          <w:szCs w:val="22"/>
          <w:lang w:eastAsia="en-GB"/>
        </w:rPr>
      </w:pPr>
      <w:r>
        <w:rPr>
          <w:noProof/>
        </w:rPr>
        <w:t>5.2.19A.1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_Toc114765583 \h </w:instrText>
      </w:r>
      <w:r>
        <w:rPr>
          <w:noProof/>
        </w:rPr>
      </w:r>
      <w:r>
        <w:rPr>
          <w:noProof/>
        </w:rPr>
        <w:fldChar w:fldCharType="separate"/>
      </w:r>
      <w:r>
        <w:rPr>
          <w:noProof/>
        </w:rPr>
        <w:t>65</w:t>
      </w:r>
      <w:r>
        <w:rPr>
          <w:noProof/>
        </w:rPr>
        <w:fldChar w:fldCharType="end"/>
      </w:r>
    </w:p>
    <w:p w14:paraId="26DF4975" w14:textId="4A1254B7" w:rsidR="00F63AE4" w:rsidRDefault="00F63AE4">
      <w:pPr>
        <w:pStyle w:val="TOC4"/>
        <w:rPr>
          <w:rFonts w:ascii="Calibri" w:hAnsi="Calibri"/>
          <w:noProof/>
          <w:sz w:val="22"/>
          <w:szCs w:val="22"/>
          <w:lang w:eastAsia="en-GB"/>
        </w:rPr>
      </w:pPr>
      <w:r>
        <w:rPr>
          <w:noProof/>
        </w:rPr>
        <w:t>5.2.19A.2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_Toc114765584 \h </w:instrText>
      </w:r>
      <w:r>
        <w:rPr>
          <w:noProof/>
        </w:rPr>
      </w:r>
      <w:r>
        <w:rPr>
          <w:noProof/>
        </w:rPr>
        <w:fldChar w:fldCharType="separate"/>
      </w:r>
      <w:r>
        <w:rPr>
          <w:noProof/>
        </w:rPr>
        <w:t>66</w:t>
      </w:r>
      <w:r>
        <w:rPr>
          <w:noProof/>
        </w:rPr>
        <w:fldChar w:fldCharType="end"/>
      </w:r>
    </w:p>
    <w:p w14:paraId="5F11DFA0" w14:textId="62069430" w:rsidR="00F63AE4" w:rsidRDefault="00F63AE4">
      <w:pPr>
        <w:pStyle w:val="TOC4"/>
        <w:rPr>
          <w:rFonts w:ascii="Calibri" w:hAnsi="Calibri"/>
          <w:noProof/>
          <w:sz w:val="22"/>
          <w:szCs w:val="22"/>
          <w:lang w:eastAsia="en-GB"/>
        </w:rPr>
      </w:pPr>
      <w:r>
        <w:rPr>
          <w:noProof/>
        </w:rPr>
        <w:t>5.2.19A.3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_Toc114765585 \h </w:instrText>
      </w:r>
      <w:r>
        <w:rPr>
          <w:noProof/>
        </w:rPr>
      </w:r>
      <w:r>
        <w:rPr>
          <w:noProof/>
        </w:rPr>
        <w:fldChar w:fldCharType="separate"/>
      </w:r>
      <w:r>
        <w:rPr>
          <w:noProof/>
        </w:rPr>
        <w:t>66</w:t>
      </w:r>
      <w:r>
        <w:rPr>
          <w:noProof/>
        </w:rPr>
        <w:fldChar w:fldCharType="end"/>
      </w:r>
    </w:p>
    <w:p w14:paraId="4BBCD9F6" w14:textId="2F1D5847" w:rsidR="00F63AE4" w:rsidRDefault="00F63AE4">
      <w:pPr>
        <w:pStyle w:val="TOC5"/>
        <w:rPr>
          <w:rFonts w:ascii="Calibri" w:hAnsi="Calibri"/>
          <w:noProof/>
          <w:sz w:val="22"/>
          <w:szCs w:val="22"/>
          <w:lang w:eastAsia="en-GB"/>
        </w:rPr>
      </w:pPr>
      <w:r>
        <w:rPr>
          <w:noProof/>
        </w:rPr>
        <w:t>5.2.19A.3.1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_Toc114765586 \h </w:instrText>
      </w:r>
      <w:r>
        <w:rPr>
          <w:noProof/>
        </w:rPr>
      </w:r>
      <w:r>
        <w:rPr>
          <w:noProof/>
        </w:rPr>
        <w:fldChar w:fldCharType="separate"/>
      </w:r>
      <w:r>
        <w:rPr>
          <w:noProof/>
        </w:rPr>
        <w:t>66</w:t>
      </w:r>
      <w:r>
        <w:rPr>
          <w:noProof/>
        </w:rPr>
        <w:fldChar w:fldCharType="end"/>
      </w:r>
    </w:p>
    <w:p w14:paraId="27028E3B" w14:textId="02BF6E37" w:rsidR="00F63AE4" w:rsidRDefault="00F63AE4">
      <w:pPr>
        <w:pStyle w:val="TOC5"/>
        <w:rPr>
          <w:rFonts w:ascii="Calibri" w:hAnsi="Calibri"/>
          <w:noProof/>
          <w:sz w:val="22"/>
          <w:szCs w:val="22"/>
          <w:lang w:eastAsia="en-GB"/>
        </w:rPr>
      </w:pPr>
      <w:r>
        <w:rPr>
          <w:noProof/>
        </w:rPr>
        <w:t>5.2.19A.3.2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_Toc114765587 \h </w:instrText>
      </w:r>
      <w:r>
        <w:rPr>
          <w:noProof/>
        </w:rPr>
      </w:r>
      <w:r>
        <w:rPr>
          <w:noProof/>
        </w:rPr>
        <w:fldChar w:fldCharType="separate"/>
      </w:r>
      <w:r>
        <w:rPr>
          <w:noProof/>
        </w:rPr>
        <w:t>66</w:t>
      </w:r>
      <w:r>
        <w:rPr>
          <w:noProof/>
        </w:rPr>
        <w:fldChar w:fldCharType="end"/>
      </w:r>
    </w:p>
    <w:p w14:paraId="28173B70" w14:textId="22D65A79" w:rsidR="00F63AE4" w:rsidRDefault="00F63AE4">
      <w:pPr>
        <w:pStyle w:val="TOC5"/>
        <w:rPr>
          <w:rFonts w:ascii="Calibri" w:hAnsi="Calibri"/>
          <w:noProof/>
          <w:sz w:val="22"/>
          <w:szCs w:val="22"/>
          <w:lang w:eastAsia="en-GB"/>
        </w:rPr>
      </w:pPr>
      <w:r>
        <w:rPr>
          <w:noProof/>
        </w:rPr>
        <w:t>5.2.19A.3.</w:t>
      </w:r>
      <w:r w:rsidRPr="00FE4B81">
        <w:rPr>
          <w:noProof/>
          <w:lang w:val="de-DE"/>
        </w:rPr>
        <w:t>3</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_Toc114765588 \h </w:instrText>
      </w:r>
      <w:r>
        <w:rPr>
          <w:noProof/>
        </w:rPr>
      </w:r>
      <w:r>
        <w:rPr>
          <w:noProof/>
        </w:rPr>
        <w:fldChar w:fldCharType="separate"/>
      </w:r>
      <w:r>
        <w:rPr>
          <w:noProof/>
        </w:rPr>
        <w:t>67</w:t>
      </w:r>
      <w:r>
        <w:rPr>
          <w:noProof/>
        </w:rPr>
        <w:fldChar w:fldCharType="end"/>
      </w:r>
    </w:p>
    <w:p w14:paraId="1E4FEE8A" w14:textId="6AB18524" w:rsidR="00F63AE4" w:rsidRDefault="00F63AE4">
      <w:pPr>
        <w:pStyle w:val="TOC5"/>
        <w:rPr>
          <w:rFonts w:ascii="Calibri" w:hAnsi="Calibri"/>
          <w:noProof/>
          <w:sz w:val="22"/>
          <w:szCs w:val="22"/>
          <w:lang w:eastAsia="en-GB"/>
        </w:rPr>
      </w:pPr>
      <w:r>
        <w:rPr>
          <w:noProof/>
        </w:rPr>
        <w:t>5.2.19A.3.4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_Toc114765589 \h </w:instrText>
      </w:r>
      <w:r>
        <w:rPr>
          <w:noProof/>
        </w:rPr>
      </w:r>
      <w:r>
        <w:rPr>
          <w:noProof/>
        </w:rPr>
        <w:fldChar w:fldCharType="separate"/>
      </w:r>
      <w:r>
        <w:rPr>
          <w:noProof/>
        </w:rPr>
        <w:t>68</w:t>
      </w:r>
      <w:r>
        <w:rPr>
          <w:noProof/>
        </w:rPr>
        <w:fldChar w:fldCharType="end"/>
      </w:r>
    </w:p>
    <w:p w14:paraId="7B7ED61B" w14:textId="717756E3" w:rsidR="00F63AE4" w:rsidRDefault="00F63AE4">
      <w:pPr>
        <w:pStyle w:val="TOC4"/>
        <w:rPr>
          <w:rFonts w:ascii="Calibri" w:hAnsi="Calibri"/>
          <w:noProof/>
          <w:sz w:val="22"/>
          <w:szCs w:val="22"/>
          <w:lang w:eastAsia="en-GB"/>
        </w:rPr>
      </w:pPr>
      <w:r>
        <w:rPr>
          <w:noProof/>
        </w:rPr>
        <w:t>5.2.19B</w:t>
      </w:r>
      <w:r>
        <w:rPr>
          <w:rFonts w:ascii="Calibri" w:hAnsi="Calibr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_Toc114765590 \h </w:instrText>
      </w:r>
      <w:r>
        <w:rPr>
          <w:noProof/>
        </w:rPr>
      </w:r>
      <w:r>
        <w:rPr>
          <w:noProof/>
        </w:rPr>
        <w:fldChar w:fldCharType="separate"/>
      </w:r>
      <w:r>
        <w:rPr>
          <w:noProof/>
        </w:rPr>
        <w:t>68</w:t>
      </w:r>
      <w:r>
        <w:rPr>
          <w:noProof/>
        </w:rPr>
        <w:fldChar w:fldCharType="end"/>
      </w:r>
    </w:p>
    <w:p w14:paraId="4BE8CFEE" w14:textId="504D7861" w:rsidR="00F63AE4" w:rsidRDefault="00F63AE4">
      <w:pPr>
        <w:pStyle w:val="TOC5"/>
        <w:rPr>
          <w:rFonts w:ascii="Calibri" w:hAnsi="Calibri"/>
          <w:noProof/>
          <w:sz w:val="22"/>
          <w:szCs w:val="22"/>
          <w:lang w:eastAsia="en-GB"/>
        </w:rPr>
      </w:pPr>
      <w:r>
        <w:rPr>
          <w:noProof/>
        </w:rPr>
        <w:t>5.2.19B.1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_Toc114765591 \h </w:instrText>
      </w:r>
      <w:r>
        <w:rPr>
          <w:noProof/>
        </w:rPr>
      </w:r>
      <w:r>
        <w:rPr>
          <w:noProof/>
        </w:rPr>
        <w:fldChar w:fldCharType="separate"/>
      </w:r>
      <w:r>
        <w:rPr>
          <w:noProof/>
        </w:rPr>
        <w:t>68</w:t>
      </w:r>
      <w:r>
        <w:rPr>
          <w:noProof/>
        </w:rPr>
        <w:fldChar w:fldCharType="end"/>
      </w:r>
    </w:p>
    <w:p w14:paraId="3D7DBCB2" w14:textId="15B8A46D" w:rsidR="00F63AE4" w:rsidRDefault="00F63AE4">
      <w:pPr>
        <w:pStyle w:val="TOC5"/>
        <w:rPr>
          <w:rFonts w:ascii="Calibri" w:hAnsi="Calibri"/>
          <w:noProof/>
          <w:sz w:val="22"/>
          <w:szCs w:val="22"/>
          <w:lang w:eastAsia="en-GB"/>
        </w:rPr>
      </w:pPr>
      <w:r>
        <w:rPr>
          <w:noProof/>
        </w:rPr>
        <w:t>5.2.19B.2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_Toc114765592 \h </w:instrText>
      </w:r>
      <w:r>
        <w:rPr>
          <w:noProof/>
        </w:rPr>
      </w:r>
      <w:r>
        <w:rPr>
          <w:noProof/>
        </w:rPr>
        <w:fldChar w:fldCharType="separate"/>
      </w:r>
      <w:r>
        <w:rPr>
          <w:noProof/>
        </w:rPr>
        <w:t>68</w:t>
      </w:r>
      <w:r>
        <w:rPr>
          <w:noProof/>
        </w:rPr>
        <w:fldChar w:fldCharType="end"/>
      </w:r>
    </w:p>
    <w:p w14:paraId="1BBCCD56" w14:textId="77E0BEF9" w:rsidR="00F63AE4" w:rsidRDefault="00F63AE4">
      <w:pPr>
        <w:pStyle w:val="TOC5"/>
        <w:rPr>
          <w:rFonts w:ascii="Calibri" w:hAnsi="Calibri"/>
          <w:noProof/>
          <w:sz w:val="22"/>
          <w:szCs w:val="22"/>
          <w:lang w:eastAsia="en-GB"/>
        </w:rPr>
      </w:pPr>
      <w:r>
        <w:rPr>
          <w:noProof/>
        </w:rPr>
        <w:t>5.2.19B.3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_Toc114765593 \h </w:instrText>
      </w:r>
      <w:r>
        <w:rPr>
          <w:noProof/>
        </w:rPr>
      </w:r>
      <w:r>
        <w:rPr>
          <w:noProof/>
        </w:rPr>
        <w:fldChar w:fldCharType="separate"/>
      </w:r>
      <w:r>
        <w:rPr>
          <w:noProof/>
        </w:rPr>
        <w:t>68</w:t>
      </w:r>
      <w:r>
        <w:rPr>
          <w:noProof/>
        </w:rPr>
        <w:fldChar w:fldCharType="end"/>
      </w:r>
    </w:p>
    <w:p w14:paraId="351E1976" w14:textId="095A93AE" w:rsidR="00F63AE4" w:rsidRDefault="00F63AE4">
      <w:pPr>
        <w:pStyle w:val="TOC6"/>
        <w:rPr>
          <w:rFonts w:ascii="Calibri" w:hAnsi="Calibri"/>
          <w:noProof/>
          <w:sz w:val="22"/>
          <w:szCs w:val="22"/>
          <w:lang w:eastAsia="en-GB"/>
        </w:rPr>
      </w:pPr>
      <w:r>
        <w:rPr>
          <w:noProof/>
        </w:rPr>
        <w:t>5.2.19B.3.1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_Toc114765594 \h </w:instrText>
      </w:r>
      <w:r>
        <w:rPr>
          <w:noProof/>
        </w:rPr>
      </w:r>
      <w:r>
        <w:rPr>
          <w:noProof/>
        </w:rPr>
        <w:fldChar w:fldCharType="separate"/>
      </w:r>
      <w:r>
        <w:rPr>
          <w:noProof/>
        </w:rPr>
        <w:t>68</w:t>
      </w:r>
      <w:r>
        <w:rPr>
          <w:noProof/>
        </w:rPr>
        <w:fldChar w:fldCharType="end"/>
      </w:r>
    </w:p>
    <w:p w14:paraId="5EC386B4" w14:textId="73CD8608" w:rsidR="00F63AE4" w:rsidRDefault="00F63AE4">
      <w:pPr>
        <w:pStyle w:val="TOC3"/>
        <w:rPr>
          <w:rFonts w:ascii="Calibri" w:hAnsi="Calibri"/>
          <w:noProof/>
          <w:sz w:val="22"/>
          <w:szCs w:val="22"/>
          <w:lang w:eastAsia="en-GB"/>
        </w:rPr>
      </w:pPr>
      <w:r>
        <w:rPr>
          <w:noProof/>
        </w:rPr>
        <w:t>5.2.20</w:t>
      </w:r>
      <w:r>
        <w:rPr>
          <w:rFonts w:ascii="Calibri" w:hAnsi="Calibr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_Toc114765595 \h </w:instrText>
      </w:r>
      <w:r>
        <w:rPr>
          <w:noProof/>
        </w:rPr>
      </w:r>
      <w:r>
        <w:rPr>
          <w:noProof/>
        </w:rPr>
        <w:fldChar w:fldCharType="separate"/>
      </w:r>
      <w:r>
        <w:rPr>
          <w:noProof/>
        </w:rPr>
        <w:t>69</w:t>
      </w:r>
      <w:r>
        <w:rPr>
          <w:noProof/>
        </w:rPr>
        <w:fldChar w:fldCharType="end"/>
      </w:r>
    </w:p>
    <w:p w14:paraId="0E138222" w14:textId="2AF20345" w:rsidR="00F63AE4" w:rsidRDefault="00F63AE4">
      <w:pPr>
        <w:pStyle w:val="TOC4"/>
        <w:rPr>
          <w:rFonts w:ascii="Calibri" w:hAnsi="Calibri"/>
          <w:noProof/>
          <w:sz w:val="22"/>
          <w:szCs w:val="22"/>
          <w:lang w:eastAsia="en-GB"/>
        </w:rPr>
      </w:pPr>
      <w:r>
        <w:rPr>
          <w:noProof/>
        </w:rPr>
        <w:t>5.2.20.1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_Toc114765596 \h </w:instrText>
      </w:r>
      <w:r>
        <w:rPr>
          <w:noProof/>
        </w:rPr>
      </w:r>
      <w:r>
        <w:rPr>
          <w:noProof/>
        </w:rPr>
        <w:fldChar w:fldCharType="separate"/>
      </w:r>
      <w:r>
        <w:rPr>
          <w:noProof/>
        </w:rPr>
        <w:t>69</w:t>
      </w:r>
      <w:r>
        <w:rPr>
          <w:noProof/>
        </w:rPr>
        <w:fldChar w:fldCharType="end"/>
      </w:r>
    </w:p>
    <w:p w14:paraId="1D74048E" w14:textId="4D56EF5C" w:rsidR="00F63AE4" w:rsidRDefault="00F63AE4">
      <w:pPr>
        <w:pStyle w:val="TOC4"/>
        <w:rPr>
          <w:rFonts w:ascii="Calibri" w:hAnsi="Calibri"/>
          <w:noProof/>
          <w:sz w:val="22"/>
          <w:szCs w:val="22"/>
          <w:lang w:eastAsia="en-GB"/>
        </w:rPr>
      </w:pPr>
      <w:r>
        <w:rPr>
          <w:noProof/>
        </w:rPr>
        <w:lastRenderedPageBreak/>
        <w:t>5.2.20.2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_Toc114765597 \h </w:instrText>
      </w:r>
      <w:r>
        <w:rPr>
          <w:noProof/>
        </w:rPr>
      </w:r>
      <w:r>
        <w:rPr>
          <w:noProof/>
        </w:rPr>
        <w:fldChar w:fldCharType="separate"/>
      </w:r>
      <w:r>
        <w:rPr>
          <w:noProof/>
        </w:rPr>
        <w:t>69</w:t>
      </w:r>
      <w:r>
        <w:rPr>
          <w:noProof/>
        </w:rPr>
        <w:fldChar w:fldCharType="end"/>
      </w:r>
    </w:p>
    <w:p w14:paraId="06DF89E4" w14:textId="1D39E85E" w:rsidR="00F63AE4" w:rsidRDefault="00F63AE4">
      <w:pPr>
        <w:pStyle w:val="TOC4"/>
        <w:rPr>
          <w:rFonts w:ascii="Calibri" w:hAnsi="Calibri"/>
          <w:noProof/>
          <w:sz w:val="22"/>
          <w:szCs w:val="22"/>
          <w:lang w:eastAsia="en-GB"/>
        </w:rPr>
      </w:pPr>
      <w:r>
        <w:rPr>
          <w:noProof/>
        </w:rPr>
        <w:t>5.2.20.3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_Toc114765598 \h </w:instrText>
      </w:r>
      <w:r>
        <w:rPr>
          <w:noProof/>
        </w:rPr>
      </w:r>
      <w:r>
        <w:rPr>
          <w:noProof/>
        </w:rPr>
        <w:fldChar w:fldCharType="separate"/>
      </w:r>
      <w:r>
        <w:rPr>
          <w:noProof/>
        </w:rPr>
        <w:t>69</w:t>
      </w:r>
      <w:r>
        <w:rPr>
          <w:noProof/>
        </w:rPr>
        <w:fldChar w:fldCharType="end"/>
      </w:r>
    </w:p>
    <w:p w14:paraId="48B99C2F" w14:textId="29752536" w:rsidR="00F63AE4" w:rsidRDefault="00F63AE4">
      <w:pPr>
        <w:pStyle w:val="TOC5"/>
        <w:rPr>
          <w:rFonts w:ascii="Calibri" w:hAnsi="Calibri"/>
          <w:noProof/>
          <w:sz w:val="22"/>
          <w:szCs w:val="22"/>
          <w:lang w:eastAsia="en-GB"/>
        </w:rPr>
      </w:pPr>
      <w:r>
        <w:rPr>
          <w:noProof/>
        </w:rPr>
        <w:t>5.2.20.3.1</w:t>
      </w:r>
      <w:r>
        <w:rPr>
          <w:rFonts w:ascii="Calibri" w:hAnsi="Calibri"/>
          <w:noProof/>
          <w:sz w:val="22"/>
          <w:szCs w:val="22"/>
          <w:lang w:eastAsia="en-GB"/>
        </w:rPr>
        <w:tab/>
      </w:r>
      <w:r>
        <w:rPr>
          <w:noProof/>
        </w:rPr>
        <w:t>POST</w:t>
      </w:r>
      <w:r>
        <w:rPr>
          <w:noProof/>
        </w:rPr>
        <w:tab/>
      </w:r>
      <w:r>
        <w:rPr>
          <w:noProof/>
        </w:rPr>
        <w:fldChar w:fldCharType="begin" w:fldLock="1"/>
      </w:r>
      <w:r>
        <w:rPr>
          <w:noProof/>
        </w:rPr>
        <w:instrText xml:space="preserve"> PAGEREF _Toc114765599 \h </w:instrText>
      </w:r>
      <w:r>
        <w:rPr>
          <w:noProof/>
        </w:rPr>
      </w:r>
      <w:r>
        <w:rPr>
          <w:noProof/>
        </w:rPr>
        <w:fldChar w:fldCharType="separate"/>
      </w:r>
      <w:r>
        <w:rPr>
          <w:noProof/>
        </w:rPr>
        <w:t>69</w:t>
      </w:r>
      <w:r>
        <w:rPr>
          <w:noProof/>
        </w:rPr>
        <w:fldChar w:fldCharType="end"/>
      </w:r>
    </w:p>
    <w:p w14:paraId="13A9A54C" w14:textId="5EA6B730" w:rsidR="00F63AE4" w:rsidRDefault="00F63AE4">
      <w:pPr>
        <w:pStyle w:val="TOC5"/>
        <w:rPr>
          <w:rFonts w:ascii="Calibri" w:hAnsi="Calibri"/>
          <w:noProof/>
          <w:sz w:val="22"/>
          <w:szCs w:val="22"/>
          <w:lang w:eastAsia="en-GB"/>
        </w:rPr>
      </w:pPr>
      <w:r>
        <w:rPr>
          <w:noProof/>
        </w:rPr>
        <w:t>5.2.20.3.</w:t>
      </w:r>
      <w:r>
        <w:rPr>
          <w:noProof/>
          <w:lang w:eastAsia="zh-CN"/>
        </w:rPr>
        <w:t>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_Toc114765600 \h </w:instrText>
      </w:r>
      <w:r>
        <w:rPr>
          <w:noProof/>
        </w:rPr>
      </w:r>
      <w:r>
        <w:rPr>
          <w:noProof/>
        </w:rPr>
        <w:fldChar w:fldCharType="separate"/>
      </w:r>
      <w:r>
        <w:rPr>
          <w:noProof/>
        </w:rPr>
        <w:t>70</w:t>
      </w:r>
      <w:r>
        <w:rPr>
          <w:noProof/>
        </w:rPr>
        <w:fldChar w:fldCharType="end"/>
      </w:r>
    </w:p>
    <w:p w14:paraId="6E370F80" w14:textId="59BA99ED" w:rsidR="00F63AE4" w:rsidRDefault="00F63AE4">
      <w:pPr>
        <w:pStyle w:val="TOC5"/>
        <w:rPr>
          <w:rFonts w:ascii="Calibri" w:hAnsi="Calibri"/>
          <w:noProof/>
          <w:sz w:val="22"/>
          <w:szCs w:val="22"/>
          <w:lang w:eastAsia="en-GB"/>
        </w:rPr>
      </w:pPr>
      <w:r>
        <w:rPr>
          <w:noProof/>
        </w:rPr>
        <w:t>5.2.20.3.</w:t>
      </w:r>
      <w:r>
        <w:rPr>
          <w:noProof/>
          <w:lang w:eastAsia="zh-CN"/>
        </w:rPr>
        <w:t>3</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_Toc114765601 \h </w:instrText>
      </w:r>
      <w:r>
        <w:rPr>
          <w:noProof/>
        </w:rPr>
      </w:r>
      <w:r>
        <w:rPr>
          <w:noProof/>
        </w:rPr>
        <w:fldChar w:fldCharType="separate"/>
      </w:r>
      <w:r>
        <w:rPr>
          <w:noProof/>
        </w:rPr>
        <w:t>71</w:t>
      </w:r>
      <w:r>
        <w:rPr>
          <w:noProof/>
        </w:rPr>
        <w:fldChar w:fldCharType="end"/>
      </w:r>
    </w:p>
    <w:p w14:paraId="515A98DC" w14:textId="144BD3C0" w:rsidR="00F63AE4" w:rsidRDefault="00F63AE4">
      <w:pPr>
        <w:pStyle w:val="TOC3"/>
        <w:rPr>
          <w:rFonts w:ascii="Calibri" w:hAnsi="Calibri"/>
          <w:noProof/>
          <w:sz w:val="22"/>
          <w:szCs w:val="22"/>
          <w:lang w:eastAsia="en-GB"/>
        </w:rPr>
      </w:pPr>
      <w:r>
        <w:rPr>
          <w:noProof/>
        </w:rPr>
        <w:t>5.2.21</w:t>
      </w:r>
      <w:r>
        <w:rPr>
          <w:rFonts w:ascii="Calibri" w:hAnsi="Calibr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_Toc114765602 \h </w:instrText>
      </w:r>
      <w:r>
        <w:rPr>
          <w:noProof/>
        </w:rPr>
      </w:r>
      <w:r>
        <w:rPr>
          <w:noProof/>
        </w:rPr>
        <w:fldChar w:fldCharType="separate"/>
      </w:r>
      <w:r>
        <w:rPr>
          <w:noProof/>
        </w:rPr>
        <w:t>72</w:t>
      </w:r>
      <w:r>
        <w:rPr>
          <w:noProof/>
        </w:rPr>
        <w:fldChar w:fldCharType="end"/>
      </w:r>
    </w:p>
    <w:p w14:paraId="1BA71766" w14:textId="122F1192" w:rsidR="00F63AE4" w:rsidRDefault="00F63AE4">
      <w:pPr>
        <w:pStyle w:val="TOC4"/>
        <w:rPr>
          <w:rFonts w:ascii="Calibri" w:hAnsi="Calibri"/>
          <w:noProof/>
          <w:sz w:val="22"/>
          <w:szCs w:val="22"/>
          <w:lang w:eastAsia="en-GB"/>
        </w:rPr>
      </w:pPr>
      <w:r>
        <w:rPr>
          <w:noProof/>
        </w:rPr>
        <w:t>5.2.21.1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_Toc114765603 \h </w:instrText>
      </w:r>
      <w:r>
        <w:rPr>
          <w:noProof/>
        </w:rPr>
      </w:r>
      <w:r>
        <w:rPr>
          <w:noProof/>
        </w:rPr>
        <w:fldChar w:fldCharType="separate"/>
      </w:r>
      <w:r>
        <w:rPr>
          <w:noProof/>
        </w:rPr>
        <w:t>72</w:t>
      </w:r>
      <w:r>
        <w:rPr>
          <w:noProof/>
        </w:rPr>
        <w:fldChar w:fldCharType="end"/>
      </w:r>
    </w:p>
    <w:p w14:paraId="743977F9" w14:textId="783649F3" w:rsidR="00F63AE4" w:rsidRDefault="00F63AE4">
      <w:pPr>
        <w:pStyle w:val="TOC4"/>
        <w:rPr>
          <w:rFonts w:ascii="Calibri" w:hAnsi="Calibri"/>
          <w:noProof/>
          <w:sz w:val="22"/>
          <w:szCs w:val="22"/>
          <w:lang w:eastAsia="en-GB"/>
        </w:rPr>
      </w:pPr>
      <w:r>
        <w:rPr>
          <w:noProof/>
        </w:rPr>
        <w:t>5.2.21.2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_Toc114765604 \h </w:instrText>
      </w:r>
      <w:r>
        <w:rPr>
          <w:noProof/>
        </w:rPr>
      </w:r>
      <w:r>
        <w:rPr>
          <w:noProof/>
        </w:rPr>
        <w:fldChar w:fldCharType="separate"/>
      </w:r>
      <w:r>
        <w:rPr>
          <w:noProof/>
        </w:rPr>
        <w:t>72</w:t>
      </w:r>
      <w:r>
        <w:rPr>
          <w:noProof/>
        </w:rPr>
        <w:fldChar w:fldCharType="end"/>
      </w:r>
    </w:p>
    <w:p w14:paraId="5BBC7614" w14:textId="0EF80096" w:rsidR="00F63AE4" w:rsidRDefault="00F63AE4">
      <w:pPr>
        <w:pStyle w:val="TOC4"/>
        <w:rPr>
          <w:rFonts w:ascii="Calibri" w:hAnsi="Calibri"/>
          <w:noProof/>
          <w:sz w:val="22"/>
          <w:szCs w:val="22"/>
          <w:lang w:eastAsia="en-GB"/>
        </w:rPr>
      </w:pPr>
      <w:r>
        <w:rPr>
          <w:noProof/>
        </w:rPr>
        <w:t>5.2.21.3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_Toc114765605 \h </w:instrText>
      </w:r>
      <w:r>
        <w:rPr>
          <w:noProof/>
        </w:rPr>
      </w:r>
      <w:r>
        <w:rPr>
          <w:noProof/>
        </w:rPr>
        <w:fldChar w:fldCharType="separate"/>
      </w:r>
      <w:r>
        <w:rPr>
          <w:noProof/>
        </w:rPr>
        <w:t>72</w:t>
      </w:r>
      <w:r>
        <w:rPr>
          <w:noProof/>
        </w:rPr>
        <w:fldChar w:fldCharType="end"/>
      </w:r>
    </w:p>
    <w:p w14:paraId="680AC963" w14:textId="369D4140" w:rsidR="00F63AE4" w:rsidRDefault="00F63AE4">
      <w:pPr>
        <w:pStyle w:val="TOC5"/>
        <w:rPr>
          <w:rFonts w:ascii="Calibri" w:hAnsi="Calibri"/>
          <w:noProof/>
          <w:sz w:val="22"/>
          <w:szCs w:val="22"/>
          <w:lang w:eastAsia="en-GB"/>
        </w:rPr>
      </w:pPr>
      <w:r>
        <w:rPr>
          <w:noProof/>
        </w:rPr>
        <w:t>5.2.21.3.1</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_Toc114765606 \h </w:instrText>
      </w:r>
      <w:r>
        <w:rPr>
          <w:noProof/>
        </w:rPr>
      </w:r>
      <w:r>
        <w:rPr>
          <w:noProof/>
        </w:rPr>
        <w:fldChar w:fldCharType="separate"/>
      </w:r>
      <w:r>
        <w:rPr>
          <w:noProof/>
        </w:rPr>
        <w:t>72</w:t>
      </w:r>
      <w:r>
        <w:rPr>
          <w:noProof/>
        </w:rPr>
        <w:fldChar w:fldCharType="end"/>
      </w:r>
    </w:p>
    <w:p w14:paraId="00DCB8EE" w14:textId="4D121229" w:rsidR="00F63AE4" w:rsidRDefault="00F63AE4">
      <w:pPr>
        <w:pStyle w:val="TOC5"/>
        <w:rPr>
          <w:rFonts w:ascii="Calibri" w:hAnsi="Calibri"/>
          <w:noProof/>
          <w:sz w:val="22"/>
          <w:szCs w:val="22"/>
          <w:lang w:eastAsia="en-GB"/>
        </w:rPr>
      </w:pPr>
      <w:r>
        <w:rPr>
          <w:noProof/>
        </w:rPr>
        <w:t>5.2.21.3.</w:t>
      </w:r>
      <w:r w:rsidRPr="00FE4B81">
        <w:rPr>
          <w:noProof/>
          <w:lang w:val="de-DE"/>
        </w:rPr>
        <w:t>2</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_Toc114765607 \h </w:instrText>
      </w:r>
      <w:r>
        <w:rPr>
          <w:noProof/>
        </w:rPr>
      </w:r>
      <w:r>
        <w:rPr>
          <w:noProof/>
        </w:rPr>
        <w:fldChar w:fldCharType="separate"/>
      </w:r>
      <w:r>
        <w:rPr>
          <w:noProof/>
        </w:rPr>
        <w:t>73</w:t>
      </w:r>
      <w:r>
        <w:rPr>
          <w:noProof/>
        </w:rPr>
        <w:fldChar w:fldCharType="end"/>
      </w:r>
    </w:p>
    <w:p w14:paraId="2EAF2D65" w14:textId="2E168A9C" w:rsidR="00F63AE4" w:rsidRDefault="00F63AE4">
      <w:pPr>
        <w:pStyle w:val="TOC5"/>
        <w:rPr>
          <w:rFonts w:ascii="Calibri" w:hAnsi="Calibri"/>
          <w:noProof/>
          <w:sz w:val="22"/>
          <w:szCs w:val="22"/>
          <w:lang w:eastAsia="en-GB"/>
        </w:rPr>
      </w:pPr>
      <w:r>
        <w:rPr>
          <w:noProof/>
        </w:rPr>
        <w:t>5.2.21.3.3</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_Toc114765608 \h </w:instrText>
      </w:r>
      <w:r>
        <w:rPr>
          <w:noProof/>
        </w:rPr>
      </w:r>
      <w:r>
        <w:rPr>
          <w:noProof/>
        </w:rPr>
        <w:fldChar w:fldCharType="separate"/>
      </w:r>
      <w:r>
        <w:rPr>
          <w:noProof/>
        </w:rPr>
        <w:t>73</w:t>
      </w:r>
      <w:r>
        <w:rPr>
          <w:noProof/>
        </w:rPr>
        <w:fldChar w:fldCharType="end"/>
      </w:r>
    </w:p>
    <w:p w14:paraId="116D589B" w14:textId="79D0F84A" w:rsidR="00F63AE4" w:rsidRDefault="00F63AE4">
      <w:pPr>
        <w:pStyle w:val="TOC3"/>
        <w:rPr>
          <w:rFonts w:ascii="Calibri" w:hAnsi="Calibri"/>
          <w:noProof/>
          <w:sz w:val="22"/>
          <w:szCs w:val="22"/>
          <w:lang w:eastAsia="en-GB"/>
        </w:rPr>
      </w:pPr>
      <w:r>
        <w:rPr>
          <w:noProof/>
        </w:rPr>
        <w:t>5.2.22</w:t>
      </w:r>
      <w:r>
        <w:rPr>
          <w:rFonts w:ascii="Calibri" w:hAnsi="Calibri"/>
          <w:noProof/>
          <w:sz w:val="22"/>
          <w:szCs w:val="22"/>
          <w:lang w:eastAsia="en-GB"/>
        </w:rPr>
        <w:tab/>
      </w:r>
      <w:r>
        <w:rPr>
          <w:noProof/>
        </w:rPr>
        <w:t>Resource: TraceData</w:t>
      </w:r>
      <w:r>
        <w:rPr>
          <w:noProof/>
        </w:rPr>
        <w:tab/>
      </w:r>
      <w:r>
        <w:rPr>
          <w:noProof/>
        </w:rPr>
        <w:fldChar w:fldCharType="begin" w:fldLock="1"/>
      </w:r>
      <w:r>
        <w:rPr>
          <w:noProof/>
        </w:rPr>
        <w:instrText xml:space="preserve"> PAGEREF _Toc114765609 \h </w:instrText>
      </w:r>
      <w:r>
        <w:rPr>
          <w:noProof/>
        </w:rPr>
      </w:r>
      <w:r>
        <w:rPr>
          <w:noProof/>
        </w:rPr>
        <w:fldChar w:fldCharType="separate"/>
      </w:r>
      <w:r>
        <w:rPr>
          <w:noProof/>
        </w:rPr>
        <w:t>74</w:t>
      </w:r>
      <w:r>
        <w:rPr>
          <w:noProof/>
        </w:rPr>
        <w:fldChar w:fldCharType="end"/>
      </w:r>
    </w:p>
    <w:p w14:paraId="2AECFA47" w14:textId="1D7AFDDA" w:rsidR="00F63AE4" w:rsidRDefault="00F63AE4">
      <w:pPr>
        <w:pStyle w:val="TOC4"/>
        <w:rPr>
          <w:rFonts w:ascii="Calibri" w:hAnsi="Calibri"/>
          <w:noProof/>
          <w:sz w:val="22"/>
          <w:szCs w:val="22"/>
          <w:lang w:eastAsia="en-GB"/>
        </w:rPr>
      </w:pPr>
      <w:r>
        <w:rPr>
          <w:noProof/>
        </w:rPr>
        <w:t>5.2.22.1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_Toc114765610 \h </w:instrText>
      </w:r>
      <w:r>
        <w:rPr>
          <w:noProof/>
        </w:rPr>
      </w:r>
      <w:r>
        <w:rPr>
          <w:noProof/>
        </w:rPr>
        <w:fldChar w:fldCharType="separate"/>
      </w:r>
      <w:r>
        <w:rPr>
          <w:noProof/>
        </w:rPr>
        <w:t>74</w:t>
      </w:r>
      <w:r>
        <w:rPr>
          <w:noProof/>
        </w:rPr>
        <w:fldChar w:fldCharType="end"/>
      </w:r>
    </w:p>
    <w:p w14:paraId="604A4E52" w14:textId="3774D820" w:rsidR="00F63AE4" w:rsidRDefault="00F63AE4">
      <w:pPr>
        <w:pStyle w:val="TOC4"/>
        <w:rPr>
          <w:rFonts w:ascii="Calibri" w:hAnsi="Calibri"/>
          <w:noProof/>
          <w:sz w:val="22"/>
          <w:szCs w:val="22"/>
          <w:lang w:eastAsia="en-GB"/>
        </w:rPr>
      </w:pPr>
      <w:r>
        <w:rPr>
          <w:noProof/>
        </w:rPr>
        <w:t>5.2.22.2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_Toc114765611 \h </w:instrText>
      </w:r>
      <w:r>
        <w:rPr>
          <w:noProof/>
        </w:rPr>
      </w:r>
      <w:r>
        <w:rPr>
          <w:noProof/>
        </w:rPr>
        <w:fldChar w:fldCharType="separate"/>
      </w:r>
      <w:r>
        <w:rPr>
          <w:noProof/>
        </w:rPr>
        <w:t>74</w:t>
      </w:r>
      <w:r>
        <w:rPr>
          <w:noProof/>
        </w:rPr>
        <w:fldChar w:fldCharType="end"/>
      </w:r>
    </w:p>
    <w:p w14:paraId="1DAB7DCA" w14:textId="159BE517" w:rsidR="00F63AE4" w:rsidRDefault="00F63AE4">
      <w:pPr>
        <w:pStyle w:val="TOC4"/>
        <w:rPr>
          <w:rFonts w:ascii="Calibri" w:hAnsi="Calibri"/>
          <w:noProof/>
          <w:sz w:val="22"/>
          <w:szCs w:val="22"/>
          <w:lang w:eastAsia="en-GB"/>
        </w:rPr>
      </w:pPr>
      <w:r>
        <w:rPr>
          <w:noProof/>
        </w:rPr>
        <w:t>5.2.22.3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_Toc114765612 \h </w:instrText>
      </w:r>
      <w:r>
        <w:rPr>
          <w:noProof/>
        </w:rPr>
      </w:r>
      <w:r>
        <w:rPr>
          <w:noProof/>
        </w:rPr>
        <w:fldChar w:fldCharType="separate"/>
      </w:r>
      <w:r>
        <w:rPr>
          <w:noProof/>
        </w:rPr>
        <w:t>74</w:t>
      </w:r>
      <w:r>
        <w:rPr>
          <w:noProof/>
        </w:rPr>
        <w:fldChar w:fldCharType="end"/>
      </w:r>
    </w:p>
    <w:p w14:paraId="57057005" w14:textId="193C6BFA" w:rsidR="00F63AE4" w:rsidRDefault="00F63AE4">
      <w:pPr>
        <w:pStyle w:val="TOC5"/>
        <w:rPr>
          <w:rFonts w:ascii="Calibri" w:hAnsi="Calibri"/>
          <w:noProof/>
          <w:sz w:val="22"/>
          <w:szCs w:val="22"/>
          <w:lang w:eastAsia="en-GB"/>
        </w:rPr>
      </w:pPr>
      <w:r>
        <w:rPr>
          <w:noProof/>
        </w:rPr>
        <w:t>5.2.22.3.1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_Toc114765613 \h </w:instrText>
      </w:r>
      <w:r>
        <w:rPr>
          <w:noProof/>
        </w:rPr>
      </w:r>
      <w:r>
        <w:rPr>
          <w:noProof/>
        </w:rPr>
        <w:fldChar w:fldCharType="separate"/>
      </w:r>
      <w:r>
        <w:rPr>
          <w:noProof/>
        </w:rPr>
        <w:t>74</w:t>
      </w:r>
      <w:r>
        <w:rPr>
          <w:noProof/>
        </w:rPr>
        <w:fldChar w:fldCharType="end"/>
      </w:r>
    </w:p>
    <w:p w14:paraId="06A74E28" w14:textId="1CED0CCD" w:rsidR="00F63AE4" w:rsidRDefault="00F63AE4">
      <w:pPr>
        <w:pStyle w:val="TOC4"/>
        <w:rPr>
          <w:rFonts w:ascii="Calibri" w:hAnsi="Calibri"/>
          <w:noProof/>
          <w:sz w:val="22"/>
          <w:szCs w:val="22"/>
          <w:lang w:eastAsia="en-GB"/>
        </w:rPr>
      </w:pPr>
      <w:r>
        <w:rPr>
          <w:noProof/>
        </w:rPr>
        <w:t>5.2.23</w:t>
      </w:r>
      <w:r>
        <w:rPr>
          <w:rFonts w:ascii="Calibri" w:hAnsi="Calibri"/>
          <w:noProof/>
          <w:sz w:val="22"/>
          <w:szCs w:val="22"/>
          <w:lang w:eastAsia="en-GB"/>
        </w:rPr>
        <w:tab/>
      </w:r>
      <w:r>
        <w:rPr>
          <w:noProof/>
        </w:rPr>
        <w:t>Resource: IdentityData</w:t>
      </w:r>
      <w:r>
        <w:rPr>
          <w:noProof/>
        </w:rPr>
        <w:tab/>
      </w:r>
      <w:r>
        <w:rPr>
          <w:noProof/>
        </w:rPr>
        <w:fldChar w:fldCharType="begin" w:fldLock="1"/>
      </w:r>
      <w:r>
        <w:rPr>
          <w:noProof/>
        </w:rPr>
        <w:instrText xml:space="preserve"> PAGEREF _Toc114765614 \h </w:instrText>
      </w:r>
      <w:r>
        <w:rPr>
          <w:noProof/>
        </w:rPr>
      </w:r>
      <w:r>
        <w:rPr>
          <w:noProof/>
        </w:rPr>
        <w:fldChar w:fldCharType="separate"/>
      </w:r>
      <w:r>
        <w:rPr>
          <w:noProof/>
        </w:rPr>
        <w:t>75</w:t>
      </w:r>
      <w:r>
        <w:rPr>
          <w:noProof/>
        </w:rPr>
        <w:fldChar w:fldCharType="end"/>
      </w:r>
    </w:p>
    <w:p w14:paraId="5B6DFBF1" w14:textId="325048E1" w:rsidR="00F63AE4" w:rsidRDefault="00F63AE4">
      <w:pPr>
        <w:pStyle w:val="TOC5"/>
        <w:rPr>
          <w:rFonts w:ascii="Calibri" w:hAnsi="Calibri"/>
          <w:noProof/>
          <w:sz w:val="22"/>
          <w:szCs w:val="22"/>
          <w:lang w:eastAsia="en-GB"/>
        </w:rPr>
      </w:pPr>
      <w:r>
        <w:rPr>
          <w:noProof/>
        </w:rPr>
        <w:t>5.2.23.1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_Toc114765615 \h </w:instrText>
      </w:r>
      <w:r>
        <w:rPr>
          <w:noProof/>
        </w:rPr>
      </w:r>
      <w:r>
        <w:rPr>
          <w:noProof/>
        </w:rPr>
        <w:fldChar w:fldCharType="separate"/>
      </w:r>
      <w:r>
        <w:rPr>
          <w:noProof/>
        </w:rPr>
        <w:t>75</w:t>
      </w:r>
      <w:r>
        <w:rPr>
          <w:noProof/>
        </w:rPr>
        <w:fldChar w:fldCharType="end"/>
      </w:r>
    </w:p>
    <w:p w14:paraId="25673B39" w14:textId="6CC38D0C" w:rsidR="00F63AE4" w:rsidRDefault="00F63AE4">
      <w:pPr>
        <w:pStyle w:val="TOC5"/>
        <w:rPr>
          <w:rFonts w:ascii="Calibri" w:hAnsi="Calibri"/>
          <w:noProof/>
          <w:sz w:val="22"/>
          <w:szCs w:val="22"/>
          <w:lang w:eastAsia="en-GB"/>
        </w:rPr>
      </w:pPr>
      <w:r>
        <w:rPr>
          <w:noProof/>
        </w:rPr>
        <w:t>5.2.23.2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_Toc114765616 \h </w:instrText>
      </w:r>
      <w:r>
        <w:rPr>
          <w:noProof/>
        </w:rPr>
      </w:r>
      <w:r>
        <w:rPr>
          <w:noProof/>
        </w:rPr>
        <w:fldChar w:fldCharType="separate"/>
      </w:r>
      <w:r>
        <w:rPr>
          <w:noProof/>
        </w:rPr>
        <w:t>75</w:t>
      </w:r>
      <w:r>
        <w:rPr>
          <w:noProof/>
        </w:rPr>
        <w:fldChar w:fldCharType="end"/>
      </w:r>
    </w:p>
    <w:p w14:paraId="0457B80D" w14:textId="4FB63875" w:rsidR="00F63AE4" w:rsidRDefault="00F63AE4">
      <w:pPr>
        <w:pStyle w:val="TOC5"/>
        <w:rPr>
          <w:rFonts w:ascii="Calibri" w:hAnsi="Calibri"/>
          <w:noProof/>
          <w:sz w:val="22"/>
          <w:szCs w:val="22"/>
          <w:lang w:eastAsia="en-GB"/>
        </w:rPr>
      </w:pPr>
      <w:r>
        <w:rPr>
          <w:noProof/>
        </w:rPr>
        <w:t>5.2.23.3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_Toc114765617 \h </w:instrText>
      </w:r>
      <w:r>
        <w:rPr>
          <w:noProof/>
        </w:rPr>
      </w:r>
      <w:r>
        <w:rPr>
          <w:noProof/>
        </w:rPr>
        <w:fldChar w:fldCharType="separate"/>
      </w:r>
      <w:r>
        <w:rPr>
          <w:noProof/>
        </w:rPr>
        <w:t>75</w:t>
      </w:r>
      <w:r>
        <w:rPr>
          <w:noProof/>
        </w:rPr>
        <w:fldChar w:fldCharType="end"/>
      </w:r>
    </w:p>
    <w:p w14:paraId="343C82FF" w14:textId="1B8353F1" w:rsidR="00F63AE4" w:rsidRDefault="00F63AE4">
      <w:pPr>
        <w:pStyle w:val="TOC6"/>
        <w:rPr>
          <w:rFonts w:ascii="Calibri" w:hAnsi="Calibri"/>
          <w:noProof/>
          <w:sz w:val="22"/>
          <w:szCs w:val="22"/>
          <w:lang w:eastAsia="en-GB"/>
        </w:rPr>
      </w:pPr>
      <w:r>
        <w:rPr>
          <w:noProof/>
        </w:rPr>
        <w:t>5.2.23.3.1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_Toc114765618 \h </w:instrText>
      </w:r>
      <w:r>
        <w:rPr>
          <w:noProof/>
        </w:rPr>
      </w:r>
      <w:r>
        <w:rPr>
          <w:noProof/>
        </w:rPr>
        <w:fldChar w:fldCharType="separate"/>
      </w:r>
      <w:r>
        <w:rPr>
          <w:noProof/>
        </w:rPr>
        <w:t>75</w:t>
      </w:r>
      <w:r>
        <w:rPr>
          <w:noProof/>
        </w:rPr>
        <w:fldChar w:fldCharType="end"/>
      </w:r>
    </w:p>
    <w:p w14:paraId="107A33ED" w14:textId="02C1D830" w:rsidR="00F63AE4" w:rsidRDefault="00F63AE4">
      <w:pPr>
        <w:pStyle w:val="TOC3"/>
        <w:rPr>
          <w:rFonts w:ascii="Calibri" w:hAnsi="Calibri"/>
          <w:noProof/>
          <w:sz w:val="22"/>
          <w:szCs w:val="22"/>
          <w:lang w:eastAsia="en-GB"/>
        </w:rPr>
      </w:pPr>
      <w:r>
        <w:rPr>
          <w:noProof/>
        </w:rPr>
        <w:t>5.2.24</w:t>
      </w:r>
      <w:r>
        <w:rPr>
          <w:rFonts w:ascii="Calibri" w:hAnsi="Calibr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_Toc114765619 \h </w:instrText>
      </w:r>
      <w:r>
        <w:rPr>
          <w:noProof/>
        </w:rPr>
      </w:r>
      <w:r>
        <w:rPr>
          <w:noProof/>
        </w:rPr>
        <w:fldChar w:fldCharType="separate"/>
      </w:r>
      <w:r>
        <w:rPr>
          <w:noProof/>
        </w:rPr>
        <w:t>76</w:t>
      </w:r>
      <w:r>
        <w:rPr>
          <w:noProof/>
        </w:rPr>
        <w:fldChar w:fldCharType="end"/>
      </w:r>
    </w:p>
    <w:p w14:paraId="3B26C2EB" w14:textId="74DD0A87" w:rsidR="00F63AE4" w:rsidRDefault="00F63AE4">
      <w:pPr>
        <w:pStyle w:val="TOC4"/>
        <w:rPr>
          <w:rFonts w:ascii="Calibri" w:hAnsi="Calibri"/>
          <w:noProof/>
          <w:sz w:val="22"/>
          <w:szCs w:val="22"/>
          <w:lang w:eastAsia="en-GB"/>
        </w:rPr>
      </w:pPr>
      <w:r>
        <w:rPr>
          <w:noProof/>
        </w:rPr>
        <w:t>5.2.24.1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_Toc114765620 \h </w:instrText>
      </w:r>
      <w:r>
        <w:rPr>
          <w:noProof/>
        </w:rPr>
      </w:r>
      <w:r>
        <w:rPr>
          <w:noProof/>
        </w:rPr>
        <w:fldChar w:fldCharType="separate"/>
      </w:r>
      <w:r>
        <w:rPr>
          <w:noProof/>
        </w:rPr>
        <w:t>76</w:t>
      </w:r>
      <w:r>
        <w:rPr>
          <w:noProof/>
        </w:rPr>
        <w:fldChar w:fldCharType="end"/>
      </w:r>
    </w:p>
    <w:p w14:paraId="59109792" w14:textId="01D04918" w:rsidR="00F63AE4" w:rsidRDefault="00F63AE4">
      <w:pPr>
        <w:pStyle w:val="TOC4"/>
        <w:rPr>
          <w:rFonts w:ascii="Calibri" w:hAnsi="Calibri"/>
          <w:noProof/>
          <w:sz w:val="22"/>
          <w:szCs w:val="22"/>
          <w:lang w:eastAsia="en-GB"/>
        </w:rPr>
      </w:pPr>
      <w:r>
        <w:rPr>
          <w:noProof/>
        </w:rPr>
        <w:t>5.2.24.2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_Toc114765621 \h </w:instrText>
      </w:r>
      <w:r>
        <w:rPr>
          <w:noProof/>
        </w:rPr>
      </w:r>
      <w:r>
        <w:rPr>
          <w:noProof/>
        </w:rPr>
        <w:fldChar w:fldCharType="separate"/>
      </w:r>
      <w:r>
        <w:rPr>
          <w:noProof/>
        </w:rPr>
        <w:t>76</w:t>
      </w:r>
      <w:r>
        <w:rPr>
          <w:noProof/>
        </w:rPr>
        <w:fldChar w:fldCharType="end"/>
      </w:r>
    </w:p>
    <w:p w14:paraId="6C93B2F3" w14:textId="50BA5779" w:rsidR="00F63AE4" w:rsidRDefault="00F63AE4">
      <w:pPr>
        <w:pStyle w:val="TOC4"/>
        <w:rPr>
          <w:rFonts w:ascii="Calibri" w:hAnsi="Calibri"/>
          <w:noProof/>
          <w:sz w:val="22"/>
          <w:szCs w:val="22"/>
          <w:lang w:eastAsia="en-GB"/>
        </w:rPr>
      </w:pPr>
      <w:r>
        <w:rPr>
          <w:noProof/>
        </w:rPr>
        <w:t>5.2.24.3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_Toc114765622 \h </w:instrText>
      </w:r>
      <w:r>
        <w:rPr>
          <w:noProof/>
        </w:rPr>
      </w:r>
      <w:r>
        <w:rPr>
          <w:noProof/>
        </w:rPr>
        <w:fldChar w:fldCharType="separate"/>
      </w:r>
      <w:r>
        <w:rPr>
          <w:noProof/>
        </w:rPr>
        <w:t>76</w:t>
      </w:r>
      <w:r>
        <w:rPr>
          <w:noProof/>
        </w:rPr>
        <w:fldChar w:fldCharType="end"/>
      </w:r>
    </w:p>
    <w:p w14:paraId="7944F83B" w14:textId="28D2A3F5" w:rsidR="00F63AE4" w:rsidRDefault="00F63AE4">
      <w:pPr>
        <w:pStyle w:val="TOC5"/>
        <w:rPr>
          <w:rFonts w:ascii="Calibri" w:hAnsi="Calibri"/>
          <w:noProof/>
          <w:sz w:val="22"/>
          <w:szCs w:val="22"/>
          <w:lang w:eastAsia="en-GB"/>
        </w:rPr>
      </w:pPr>
      <w:r>
        <w:rPr>
          <w:noProof/>
        </w:rPr>
        <w:t>5.2.24.3.1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_Toc114765623 \h </w:instrText>
      </w:r>
      <w:r>
        <w:rPr>
          <w:noProof/>
        </w:rPr>
      </w:r>
      <w:r>
        <w:rPr>
          <w:noProof/>
        </w:rPr>
        <w:fldChar w:fldCharType="separate"/>
      </w:r>
      <w:r>
        <w:rPr>
          <w:noProof/>
        </w:rPr>
        <w:t>76</w:t>
      </w:r>
      <w:r>
        <w:rPr>
          <w:noProof/>
        </w:rPr>
        <w:fldChar w:fldCharType="end"/>
      </w:r>
    </w:p>
    <w:p w14:paraId="65F3D542" w14:textId="1BE5DAD9" w:rsidR="00F63AE4" w:rsidRDefault="00F63AE4">
      <w:pPr>
        <w:pStyle w:val="TOC5"/>
        <w:rPr>
          <w:rFonts w:ascii="Calibri" w:hAnsi="Calibri"/>
          <w:noProof/>
          <w:sz w:val="22"/>
          <w:szCs w:val="22"/>
          <w:lang w:eastAsia="en-GB"/>
        </w:rPr>
      </w:pPr>
      <w:r>
        <w:rPr>
          <w:noProof/>
        </w:rPr>
        <w:t>5.2.24.3.2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_Toc114765624 \h </w:instrText>
      </w:r>
      <w:r>
        <w:rPr>
          <w:noProof/>
        </w:rPr>
      </w:r>
      <w:r>
        <w:rPr>
          <w:noProof/>
        </w:rPr>
        <w:fldChar w:fldCharType="separate"/>
      </w:r>
      <w:r>
        <w:rPr>
          <w:noProof/>
        </w:rPr>
        <w:t>76</w:t>
      </w:r>
      <w:r>
        <w:rPr>
          <w:noProof/>
        </w:rPr>
        <w:fldChar w:fldCharType="end"/>
      </w:r>
    </w:p>
    <w:p w14:paraId="56493F7C" w14:textId="5505DDBA" w:rsidR="00F63AE4" w:rsidRDefault="00F63AE4">
      <w:pPr>
        <w:pStyle w:val="TOC5"/>
        <w:rPr>
          <w:rFonts w:ascii="Calibri" w:hAnsi="Calibri"/>
          <w:noProof/>
          <w:sz w:val="22"/>
          <w:szCs w:val="22"/>
          <w:lang w:eastAsia="en-GB"/>
        </w:rPr>
      </w:pPr>
      <w:r>
        <w:rPr>
          <w:noProof/>
        </w:rPr>
        <w:t>5.2.24.3.3</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_Toc114765625 \h </w:instrText>
      </w:r>
      <w:r>
        <w:rPr>
          <w:noProof/>
        </w:rPr>
      </w:r>
      <w:r>
        <w:rPr>
          <w:noProof/>
        </w:rPr>
        <w:fldChar w:fldCharType="separate"/>
      </w:r>
      <w:r>
        <w:rPr>
          <w:noProof/>
        </w:rPr>
        <w:t>77</w:t>
      </w:r>
      <w:r>
        <w:rPr>
          <w:noProof/>
        </w:rPr>
        <w:fldChar w:fldCharType="end"/>
      </w:r>
    </w:p>
    <w:p w14:paraId="53155136" w14:textId="43691233" w:rsidR="00F63AE4" w:rsidRDefault="00F63AE4">
      <w:pPr>
        <w:pStyle w:val="TOC3"/>
        <w:rPr>
          <w:rFonts w:ascii="Calibri" w:hAnsi="Calibri"/>
          <w:noProof/>
          <w:sz w:val="22"/>
          <w:szCs w:val="22"/>
          <w:lang w:eastAsia="en-GB"/>
        </w:rPr>
      </w:pPr>
      <w:r>
        <w:rPr>
          <w:noProof/>
        </w:rPr>
        <w:t>5.2.24A</w:t>
      </w:r>
      <w:r>
        <w:rPr>
          <w:rFonts w:ascii="Calibri" w:hAnsi="Calibri"/>
          <w:noProof/>
          <w:sz w:val="22"/>
          <w:szCs w:val="22"/>
          <w:lang w:eastAsia="en-GB"/>
        </w:rPr>
        <w:tab/>
      </w:r>
      <w:r>
        <w:rPr>
          <w:noProof/>
        </w:rPr>
        <w:t>Resource: Individual</w:t>
      </w:r>
      <w:r w:rsidRPr="00FE4B81">
        <w:rPr>
          <w:noProof/>
          <w:kern w:val="2"/>
          <w:lang w:eastAsia="zh-CN"/>
        </w:rPr>
        <w:t>AuthenticationStatus</w:t>
      </w:r>
      <w:r>
        <w:rPr>
          <w:noProof/>
        </w:rPr>
        <w:tab/>
      </w:r>
      <w:r>
        <w:rPr>
          <w:noProof/>
        </w:rPr>
        <w:fldChar w:fldCharType="begin" w:fldLock="1"/>
      </w:r>
      <w:r>
        <w:rPr>
          <w:noProof/>
        </w:rPr>
        <w:instrText xml:space="preserve"> PAGEREF _Toc114765626 \h </w:instrText>
      </w:r>
      <w:r>
        <w:rPr>
          <w:noProof/>
        </w:rPr>
      </w:r>
      <w:r>
        <w:rPr>
          <w:noProof/>
        </w:rPr>
        <w:fldChar w:fldCharType="separate"/>
      </w:r>
      <w:r>
        <w:rPr>
          <w:noProof/>
        </w:rPr>
        <w:t>78</w:t>
      </w:r>
      <w:r>
        <w:rPr>
          <w:noProof/>
        </w:rPr>
        <w:fldChar w:fldCharType="end"/>
      </w:r>
    </w:p>
    <w:p w14:paraId="73D9644C" w14:textId="727FCCE2" w:rsidR="00F63AE4" w:rsidRDefault="00F63AE4">
      <w:pPr>
        <w:pStyle w:val="TOC4"/>
        <w:rPr>
          <w:rFonts w:ascii="Calibri" w:hAnsi="Calibri"/>
          <w:noProof/>
          <w:sz w:val="22"/>
          <w:szCs w:val="22"/>
          <w:lang w:eastAsia="en-GB"/>
        </w:rPr>
      </w:pPr>
      <w:r>
        <w:rPr>
          <w:noProof/>
        </w:rPr>
        <w:t>5.2.24A.1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_Toc114765627 \h </w:instrText>
      </w:r>
      <w:r>
        <w:rPr>
          <w:noProof/>
        </w:rPr>
      </w:r>
      <w:r>
        <w:rPr>
          <w:noProof/>
        </w:rPr>
        <w:fldChar w:fldCharType="separate"/>
      </w:r>
      <w:r>
        <w:rPr>
          <w:noProof/>
        </w:rPr>
        <w:t>78</w:t>
      </w:r>
      <w:r>
        <w:rPr>
          <w:noProof/>
        </w:rPr>
        <w:fldChar w:fldCharType="end"/>
      </w:r>
    </w:p>
    <w:p w14:paraId="75E9B616" w14:textId="14DF0DE9" w:rsidR="00F63AE4" w:rsidRDefault="00F63AE4">
      <w:pPr>
        <w:pStyle w:val="TOC4"/>
        <w:rPr>
          <w:rFonts w:ascii="Calibri" w:hAnsi="Calibri"/>
          <w:noProof/>
          <w:sz w:val="22"/>
          <w:szCs w:val="22"/>
          <w:lang w:eastAsia="en-GB"/>
        </w:rPr>
      </w:pPr>
      <w:r>
        <w:rPr>
          <w:noProof/>
        </w:rPr>
        <w:t>5.2.24A.2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_Toc114765628 \h </w:instrText>
      </w:r>
      <w:r>
        <w:rPr>
          <w:noProof/>
        </w:rPr>
      </w:r>
      <w:r>
        <w:rPr>
          <w:noProof/>
        </w:rPr>
        <w:fldChar w:fldCharType="separate"/>
      </w:r>
      <w:r>
        <w:rPr>
          <w:noProof/>
        </w:rPr>
        <w:t>78</w:t>
      </w:r>
      <w:r>
        <w:rPr>
          <w:noProof/>
        </w:rPr>
        <w:fldChar w:fldCharType="end"/>
      </w:r>
    </w:p>
    <w:p w14:paraId="21FB5B36" w14:textId="23DB6E71" w:rsidR="00F63AE4" w:rsidRDefault="00F63AE4">
      <w:pPr>
        <w:pStyle w:val="TOC4"/>
        <w:rPr>
          <w:rFonts w:ascii="Calibri" w:hAnsi="Calibri"/>
          <w:noProof/>
          <w:sz w:val="22"/>
          <w:szCs w:val="22"/>
          <w:lang w:eastAsia="en-GB"/>
        </w:rPr>
      </w:pPr>
      <w:r>
        <w:rPr>
          <w:noProof/>
        </w:rPr>
        <w:t>5.2.24A.3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_Toc114765629 \h </w:instrText>
      </w:r>
      <w:r>
        <w:rPr>
          <w:noProof/>
        </w:rPr>
      </w:r>
      <w:r>
        <w:rPr>
          <w:noProof/>
        </w:rPr>
        <w:fldChar w:fldCharType="separate"/>
      </w:r>
      <w:r>
        <w:rPr>
          <w:noProof/>
        </w:rPr>
        <w:t>78</w:t>
      </w:r>
      <w:r>
        <w:rPr>
          <w:noProof/>
        </w:rPr>
        <w:fldChar w:fldCharType="end"/>
      </w:r>
    </w:p>
    <w:p w14:paraId="42E6EBC7" w14:textId="19E008EE" w:rsidR="00F63AE4" w:rsidRDefault="00F63AE4">
      <w:pPr>
        <w:pStyle w:val="TOC5"/>
        <w:rPr>
          <w:rFonts w:ascii="Calibri" w:hAnsi="Calibri"/>
          <w:noProof/>
          <w:sz w:val="22"/>
          <w:szCs w:val="22"/>
          <w:lang w:eastAsia="en-GB"/>
        </w:rPr>
      </w:pPr>
      <w:r>
        <w:rPr>
          <w:noProof/>
        </w:rPr>
        <w:t>5.2.24A.3.1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_Toc114765630 \h </w:instrText>
      </w:r>
      <w:r>
        <w:rPr>
          <w:noProof/>
        </w:rPr>
      </w:r>
      <w:r>
        <w:rPr>
          <w:noProof/>
        </w:rPr>
        <w:fldChar w:fldCharType="separate"/>
      </w:r>
      <w:r>
        <w:rPr>
          <w:noProof/>
        </w:rPr>
        <w:t>78</w:t>
      </w:r>
      <w:r>
        <w:rPr>
          <w:noProof/>
        </w:rPr>
        <w:fldChar w:fldCharType="end"/>
      </w:r>
    </w:p>
    <w:p w14:paraId="2FEFFDDF" w14:textId="72C24481" w:rsidR="00F63AE4" w:rsidRDefault="00F63AE4">
      <w:pPr>
        <w:pStyle w:val="TOC5"/>
        <w:rPr>
          <w:rFonts w:ascii="Calibri" w:hAnsi="Calibri"/>
          <w:noProof/>
          <w:sz w:val="22"/>
          <w:szCs w:val="22"/>
          <w:lang w:eastAsia="en-GB"/>
        </w:rPr>
      </w:pPr>
      <w:r>
        <w:rPr>
          <w:noProof/>
        </w:rPr>
        <w:t>5.2.24A.3.2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_Toc114765631 \h </w:instrText>
      </w:r>
      <w:r>
        <w:rPr>
          <w:noProof/>
        </w:rPr>
      </w:r>
      <w:r>
        <w:rPr>
          <w:noProof/>
        </w:rPr>
        <w:fldChar w:fldCharType="separate"/>
      </w:r>
      <w:r>
        <w:rPr>
          <w:noProof/>
        </w:rPr>
        <w:t>78</w:t>
      </w:r>
      <w:r>
        <w:rPr>
          <w:noProof/>
        </w:rPr>
        <w:fldChar w:fldCharType="end"/>
      </w:r>
    </w:p>
    <w:p w14:paraId="24EB1FEB" w14:textId="4AE5A21D" w:rsidR="00F63AE4" w:rsidRDefault="00F63AE4">
      <w:pPr>
        <w:pStyle w:val="TOC5"/>
        <w:rPr>
          <w:rFonts w:ascii="Calibri" w:hAnsi="Calibri"/>
          <w:noProof/>
          <w:sz w:val="22"/>
          <w:szCs w:val="22"/>
          <w:lang w:eastAsia="en-GB"/>
        </w:rPr>
      </w:pPr>
      <w:r>
        <w:rPr>
          <w:noProof/>
        </w:rPr>
        <w:t>5.2.24A.3.3</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_Toc114765632 \h </w:instrText>
      </w:r>
      <w:r>
        <w:rPr>
          <w:noProof/>
        </w:rPr>
      </w:r>
      <w:r>
        <w:rPr>
          <w:noProof/>
        </w:rPr>
        <w:fldChar w:fldCharType="separate"/>
      </w:r>
      <w:r>
        <w:rPr>
          <w:noProof/>
        </w:rPr>
        <w:t>79</w:t>
      </w:r>
      <w:r>
        <w:rPr>
          <w:noProof/>
        </w:rPr>
        <w:fldChar w:fldCharType="end"/>
      </w:r>
    </w:p>
    <w:p w14:paraId="6B342DEB" w14:textId="03F018A7" w:rsidR="00F63AE4" w:rsidRDefault="00F63AE4">
      <w:pPr>
        <w:pStyle w:val="TOC3"/>
        <w:rPr>
          <w:rFonts w:ascii="Calibri" w:hAnsi="Calibri"/>
          <w:noProof/>
          <w:sz w:val="22"/>
          <w:szCs w:val="22"/>
          <w:lang w:eastAsia="en-GB"/>
        </w:rPr>
      </w:pPr>
      <w:r>
        <w:rPr>
          <w:noProof/>
        </w:rPr>
        <w:t>5.2.25</w:t>
      </w:r>
      <w:r>
        <w:rPr>
          <w:rFonts w:ascii="Calibri" w:hAnsi="Calibri"/>
          <w:noProof/>
          <w:sz w:val="22"/>
          <w:szCs w:val="22"/>
          <w:lang w:eastAsia="en-GB"/>
        </w:rPr>
        <w:tab/>
      </w:r>
      <w:r>
        <w:rPr>
          <w:noProof/>
        </w:rPr>
        <w:t>Resource: AuthenticationSoR</w:t>
      </w:r>
      <w:r>
        <w:rPr>
          <w:noProof/>
        </w:rPr>
        <w:tab/>
      </w:r>
      <w:r>
        <w:rPr>
          <w:noProof/>
        </w:rPr>
        <w:fldChar w:fldCharType="begin" w:fldLock="1"/>
      </w:r>
      <w:r>
        <w:rPr>
          <w:noProof/>
        </w:rPr>
        <w:instrText xml:space="preserve"> PAGEREF _Toc114765633 \h </w:instrText>
      </w:r>
      <w:r>
        <w:rPr>
          <w:noProof/>
        </w:rPr>
      </w:r>
      <w:r>
        <w:rPr>
          <w:noProof/>
        </w:rPr>
        <w:fldChar w:fldCharType="separate"/>
      </w:r>
      <w:r>
        <w:rPr>
          <w:noProof/>
        </w:rPr>
        <w:t>80</w:t>
      </w:r>
      <w:r>
        <w:rPr>
          <w:noProof/>
        </w:rPr>
        <w:fldChar w:fldCharType="end"/>
      </w:r>
    </w:p>
    <w:p w14:paraId="4BD28F60" w14:textId="4CA7B5EA" w:rsidR="00F63AE4" w:rsidRDefault="00F63AE4">
      <w:pPr>
        <w:pStyle w:val="TOC4"/>
        <w:rPr>
          <w:rFonts w:ascii="Calibri" w:hAnsi="Calibri"/>
          <w:noProof/>
          <w:sz w:val="22"/>
          <w:szCs w:val="22"/>
          <w:lang w:eastAsia="en-GB"/>
        </w:rPr>
      </w:pPr>
      <w:r>
        <w:rPr>
          <w:noProof/>
        </w:rPr>
        <w:t>5.2.25.1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_Toc114765634 \h </w:instrText>
      </w:r>
      <w:r>
        <w:rPr>
          <w:noProof/>
        </w:rPr>
      </w:r>
      <w:r>
        <w:rPr>
          <w:noProof/>
        </w:rPr>
        <w:fldChar w:fldCharType="separate"/>
      </w:r>
      <w:r>
        <w:rPr>
          <w:noProof/>
        </w:rPr>
        <w:t>80</w:t>
      </w:r>
      <w:r>
        <w:rPr>
          <w:noProof/>
        </w:rPr>
        <w:fldChar w:fldCharType="end"/>
      </w:r>
    </w:p>
    <w:p w14:paraId="67D32B37" w14:textId="339DE720" w:rsidR="00F63AE4" w:rsidRDefault="00F63AE4">
      <w:pPr>
        <w:pStyle w:val="TOC4"/>
        <w:rPr>
          <w:rFonts w:ascii="Calibri" w:hAnsi="Calibri"/>
          <w:noProof/>
          <w:sz w:val="22"/>
          <w:szCs w:val="22"/>
          <w:lang w:eastAsia="en-GB"/>
        </w:rPr>
      </w:pPr>
      <w:r>
        <w:rPr>
          <w:noProof/>
        </w:rPr>
        <w:t>5.2.25.2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_Toc114765635 \h </w:instrText>
      </w:r>
      <w:r>
        <w:rPr>
          <w:noProof/>
        </w:rPr>
      </w:r>
      <w:r>
        <w:rPr>
          <w:noProof/>
        </w:rPr>
        <w:fldChar w:fldCharType="separate"/>
      </w:r>
      <w:r>
        <w:rPr>
          <w:noProof/>
        </w:rPr>
        <w:t>80</w:t>
      </w:r>
      <w:r>
        <w:rPr>
          <w:noProof/>
        </w:rPr>
        <w:fldChar w:fldCharType="end"/>
      </w:r>
    </w:p>
    <w:p w14:paraId="2B2DD8EA" w14:textId="5D5B97A2" w:rsidR="00F63AE4" w:rsidRDefault="00F63AE4">
      <w:pPr>
        <w:pStyle w:val="TOC4"/>
        <w:rPr>
          <w:rFonts w:ascii="Calibri" w:hAnsi="Calibri"/>
          <w:noProof/>
          <w:sz w:val="22"/>
          <w:szCs w:val="22"/>
          <w:lang w:eastAsia="en-GB"/>
        </w:rPr>
      </w:pPr>
      <w:r>
        <w:rPr>
          <w:noProof/>
        </w:rPr>
        <w:t>5.2.2</w:t>
      </w:r>
      <w:r>
        <w:rPr>
          <w:noProof/>
          <w:lang w:eastAsia="zh-CN"/>
        </w:rPr>
        <w:t>5</w:t>
      </w:r>
      <w:r>
        <w:rPr>
          <w:noProof/>
        </w:rPr>
        <w:t>.3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_Toc114765636 \h </w:instrText>
      </w:r>
      <w:r>
        <w:rPr>
          <w:noProof/>
        </w:rPr>
      </w:r>
      <w:r>
        <w:rPr>
          <w:noProof/>
        </w:rPr>
        <w:fldChar w:fldCharType="separate"/>
      </w:r>
      <w:r>
        <w:rPr>
          <w:noProof/>
        </w:rPr>
        <w:t>80</w:t>
      </w:r>
      <w:r>
        <w:rPr>
          <w:noProof/>
        </w:rPr>
        <w:fldChar w:fldCharType="end"/>
      </w:r>
    </w:p>
    <w:p w14:paraId="18E74D1F" w14:textId="1372C6C1" w:rsidR="00F63AE4" w:rsidRDefault="00F63AE4">
      <w:pPr>
        <w:pStyle w:val="TOC5"/>
        <w:rPr>
          <w:rFonts w:ascii="Calibri" w:hAnsi="Calibri"/>
          <w:noProof/>
          <w:sz w:val="22"/>
          <w:szCs w:val="22"/>
          <w:lang w:eastAsia="en-GB"/>
        </w:rPr>
      </w:pPr>
      <w:r>
        <w:rPr>
          <w:noProof/>
        </w:rPr>
        <w:t>5.2.25.3.1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_Toc114765637 \h </w:instrText>
      </w:r>
      <w:r>
        <w:rPr>
          <w:noProof/>
        </w:rPr>
      </w:r>
      <w:r>
        <w:rPr>
          <w:noProof/>
        </w:rPr>
        <w:fldChar w:fldCharType="separate"/>
      </w:r>
      <w:r>
        <w:rPr>
          <w:noProof/>
        </w:rPr>
        <w:t>80</w:t>
      </w:r>
      <w:r>
        <w:rPr>
          <w:noProof/>
        </w:rPr>
        <w:fldChar w:fldCharType="end"/>
      </w:r>
    </w:p>
    <w:p w14:paraId="7C865601" w14:textId="132C9C28" w:rsidR="00F63AE4" w:rsidRDefault="00F63AE4">
      <w:pPr>
        <w:pStyle w:val="TOC5"/>
        <w:rPr>
          <w:rFonts w:ascii="Calibri" w:hAnsi="Calibri"/>
          <w:noProof/>
          <w:sz w:val="22"/>
          <w:szCs w:val="22"/>
          <w:lang w:eastAsia="en-GB"/>
        </w:rPr>
      </w:pPr>
      <w:r>
        <w:rPr>
          <w:noProof/>
        </w:rPr>
        <w:t>5.2.25.3.2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_Toc114765638 \h </w:instrText>
      </w:r>
      <w:r>
        <w:rPr>
          <w:noProof/>
        </w:rPr>
      </w:r>
      <w:r>
        <w:rPr>
          <w:noProof/>
        </w:rPr>
        <w:fldChar w:fldCharType="separate"/>
      </w:r>
      <w:r>
        <w:rPr>
          <w:noProof/>
        </w:rPr>
        <w:t>80</w:t>
      </w:r>
      <w:r>
        <w:rPr>
          <w:noProof/>
        </w:rPr>
        <w:fldChar w:fldCharType="end"/>
      </w:r>
    </w:p>
    <w:p w14:paraId="489E69F6" w14:textId="64CAC4FD" w:rsidR="00F63AE4" w:rsidRDefault="00F63AE4">
      <w:pPr>
        <w:pStyle w:val="TOC3"/>
        <w:rPr>
          <w:rFonts w:ascii="Calibri" w:hAnsi="Calibri"/>
          <w:noProof/>
          <w:sz w:val="22"/>
          <w:szCs w:val="22"/>
          <w:lang w:eastAsia="en-GB"/>
        </w:rPr>
      </w:pPr>
      <w:r>
        <w:rPr>
          <w:noProof/>
        </w:rPr>
        <w:t>5.2.25A</w:t>
      </w:r>
      <w:r>
        <w:rPr>
          <w:rFonts w:ascii="Calibri" w:hAnsi="Calibri"/>
          <w:noProof/>
          <w:sz w:val="22"/>
          <w:szCs w:val="22"/>
          <w:lang w:eastAsia="en-GB"/>
        </w:rPr>
        <w:tab/>
      </w:r>
      <w:r>
        <w:rPr>
          <w:noProof/>
        </w:rPr>
        <w:t>Resource: AuthenticationUPU</w:t>
      </w:r>
      <w:r>
        <w:rPr>
          <w:noProof/>
        </w:rPr>
        <w:tab/>
      </w:r>
      <w:r>
        <w:rPr>
          <w:noProof/>
        </w:rPr>
        <w:fldChar w:fldCharType="begin" w:fldLock="1"/>
      </w:r>
      <w:r>
        <w:rPr>
          <w:noProof/>
        </w:rPr>
        <w:instrText xml:space="preserve"> PAGEREF _Toc114765639 \h </w:instrText>
      </w:r>
      <w:r>
        <w:rPr>
          <w:noProof/>
        </w:rPr>
      </w:r>
      <w:r>
        <w:rPr>
          <w:noProof/>
        </w:rPr>
        <w:fldChar w:fldCharType="separate"/>
      </w:r>
      <w:r>
        <w:rPr>
          <w:noProof/>
        </w:rPr>
        <w:t>81</w:t>
      </w:r>
      <w:r>
        <w:rPr>
          <w:noProof/>
        </w:rPr>
        <w:fldChar w:fldCharType="end"/>
      </w:r>
    </w:p>
    <w:p w14:paraId="0053D71E" w14:textId="67DC2652" w:rsidR="00F63AE4" w:rsidRDefault="00F63AE4">
      <w:pPr>
        <w:pStyle w:val="TOC4"/>
        <w:rPr>
          <w:rFonts w:ascii="Calibri" w:hAnsi="Calibri"/>
          <w:noProof/>
          <w:sz w:val="22"/>
          <w:szCs w:val="22"/>
          <w:lang w:eastAsia="en-GB"/>
        </w:rPr>
      </w:pPr>
      <w:r>
        <w:rPr>
          <w:noProof/>
        </w:rPr>
        <w:t>5.2.25A.1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_Toc114765640 \h </w:instrText>
      </w:r>
      <w:r>
        <w:rPr>
          <w:noProof/>
        </w:rPr>
      </w:r>
      <w:r>
        <w:rPr>
          <w:noProof/>
        </w:rPr>
        <w:fldChar w:fldCharType="separate"/>
      </w:r>
      <w:r>
        <w:rPr>
          <w:noProof/>
        </w:rPr>
        <w:t>81</w:t>
      </w:r>
      <w:r>
        <w:rPr>
          <w:noProof/>
        </w:rPr>
        <w:fldChar w:fldCharType="end"/>
      </w:r>
    </w:p>
    <w:p w14:paraId="2B7037B9" w14:textId="6F4816B1" w:rsidR="00F63AE4" w:rsidRDefault="00F63AE4">
      <w:pPr>
        <w:pStyle w:val="TOC4"/>
        <w:rPr>
          <w:rFonts w:ascii="Calibri" w:hAnsi="Calibri"/>
          <w:noProof/>
          <w:sz w:val="22"/>
          <w:szCs w:val="22"/>
          <w:lang w:eastAsia="en-GB"/>
        </w:rPr>
      </w:pPr>
      <w:r>
        <w:rPr>
          <w:noProof/>
        </w:rPr>
        <w:t>5.2.25A.2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_Toc114765641 \h </w:instrText>
      </w:r>
      <w:r>
        <w:rPr>
          <w:noProof/>
        </w:rPr>
      </w:r>
      <w:r>
        <w:rPr>
          <w:noProof/>
        </w:rPr>
        <w:fldChar w:fldCharType="separate"/>
      </w:r>
      <w:r>
        <w:rPr>
          <w:noProof/>
        </w:rPr>
        <w:t>81</w:t>
      </w:r>
      <w:r>
        <w:rPr>
          <w:noProof/>
        </w:rPr>
        <w:fldChar w:fldCharType="end"/>
      </w:r>
    </w:p>
    <w:p w14:paraId="0B1672ED" w14:textId="4BC078EC" w:rsidR="00F63AE4" w:rsidRDefault="00F63AE4">
      <w:pPr>
        <w:pStyle w:val="TOC4"/>
        <w:rPr>
          <w:rFonts w:ascii="Calibri" w:hAnsi="Calibri"/>
          <w:noProof/>
          <w:sz w:val="22"/>
          <w:szCs w:val="22"/>
          <w:lang w:eastAsia="en-GB"/>
        </w:rPr>
      </w:pPr>
      <w:r>
        <w:rPr>
          <w:noProof/>
        </w:rPr>
        <w:t>5.2.25A.3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_Toc114765642 \h </w:instrText>
      </w:r>
      <w:r>
        <w:rPr>
          <w:noProof/>
        </w:rPr>
      </w:r>
      <w:r>
        <w:rPr>
          <w:noProof/>
        </w:rPr>
        <w:fldChar w:fldCharType="separate"/>
      </w:r>
      <w:r>
        <w:rPr>
          <w:noProof/>
        </w:rPr>
        <w:t>81</w:t>
      </w:r>
      <w:r>
        <w:rPr>
          <w:noProof/>
        </w:rPr>
        <w:fldChar w:fldCharType="end"/>
      </w:r>
    </w:p>
    <w:p w14:paraId="7743B13B" w14:textId="6D1E2ECD" w:rsidR="00F63AE4" w:rsidRDefault="00F63AE4">
      <w:pPr>
        <w:pStyle w:val="TOC5"/>
        <w:rPr>
          <w:rFonts w:ascii="Calibri" w:hAnsi="Calibri"/>
          <w:noProof/>
          <w:sz w:val="22"/>
          <w:szCs w:val="22"/>
          <w:lang w:eastAsia="en-GB"/>
        </w:rPr>
      </w:pPr>
      <w:r>
        <w:rPr>
          <w:noProof/>
        </w:rPr>
        <w:t>5.2.25A.3.1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_Toc114765643 \h </w:instrText>
      </w:r>
      <w:r>
        <w:rPr>
          <w:noProof/>
        </w:rPr>
      </w:r>
      <w:r>
        <w:rPr>
          <w:noProof/>
        </w:rPr>
        <w:fldChar w:fldCharType="separate"/>
      </w:r>
      <w:r>
        <w:rPr>
          <w:noProof/>
        </w:rPr>
        <w:t>81</w:t>
      </w:r>
      <w:r>
        <w:rPr>
          <w:noProof/>
        </w:rPr>
        <w:fldChar w:fldCharType="end"/>
      </w:r>
    </w:p>
    <w:p w14:paraId="7AF31B0B" w14:textId="1D105927" w:rsidR="00F63AE4" w:rsidRDefault="00F63AE4">
      <w:pPr>
        <w:pStyle w:val="TOC5"/>
        <w:rPr>
          <w:rFonts w:ascii="Calibri" w:hAnsi="Calibri"/>
          <w:noProof/>
          <w:sz w:val="22"/>
          <w:szCs w:val="22"/>
          <w:lang w:eastAsia="en-GB"/>
        </w:rPr>
      </w:pPr>
      <w:r>
        <w:rPr>
          <w:noProof/>
        </w:rPr>
        <w:t>5.2.25A.3.2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_Toc114765644 \h </w:instrText>
      </w:r>
      <w:r>
        <w:rPr>
          <w:noProof/>
        </w:rPr>
      </w:r>
      <w:r>
        <w:rPr>
          <w:noProof/>
        </w:rPr>
        <w:fldChar w:fldCharType="separate"/>
      </w:r>
      <w:r>
        <w:rPr>
          <w:noProof/>
        </w:rPr>
        <w:t>82</w:t>
      </w:r>
      <w:r>
        <w:rPr>
          <w:noProof/>
        </w:rPr>
        <w:fldChar w:fldCharType="end"/>
      </w:r>
    </w:p>
    <w:p w14:paraId="5B616384" w14:textId="2A19DDA6" w:rsidR="00F63AE4" w:rsidRDefault="00F63AE4">
      <w:pPr>
        <w:pStyle w:val="TOC3"/>
        <w:rPr>
          <w:rFonts w:ascii="Calibri" w:hAnsi="Calibri"/>
          <w:noProof/>
          <w:sz w:val="22"/>
          <w:szCs w:val="22"/>
          <w:lang w:eastAsia="en-GB"/>
        </w:rPr>
      </w:pPr>
      <w:r>
        <w:rPr>
          <w:noProof/>
        </w:rPr>
        <w:t>5.2.25B</w:t>
      </w:r>
      <w:r>
        <w:rPr>
          <w:rFonts w:ascii="Calibri" w:hAnsi="Calibri"/>
          <w:noProof/>
          <w:sz w:val="22"/>
          <w:szCs w:val="22"/>
          <w:lang w:eastAsia="en-GB"/>
        </w:rPr>
        <w:tab/>
      </w:r>
      <w:r>
        <w:rPr>
          <w:noProof/>
        </w:rPr>
        <w:t>Resource: SubscribedSNSSAIs</w:t>
      </w:r>
      <w:r>
        <w:rPr>
          <w:noProof/>
        </w:rPr>
        <w:tab/>
      </w:r>
      <w:r>
        <w:rPr>
          <w:noProof/>
        </w:rPr>
        <w:fldChar w:fldCharType="begin" w:fldLock="1"/>
      </w:r>
      <w:r>
        <w:rPr>
          <w:noProof/>
        </w:rPr>
        <w:instrText xml:space="preserve"> PAGEREF _Toc114765645 \h </w:instrText>
      </w:r>
      <w:r>
        <w:rPr>
          <w:noProof/>
        </w:rPr>
      </w:r>
      <w:r>
        <w:rPr>
          <w:noProof/>
        </w:rPr>
        <w:fldChar w:fldCharType="separate"/>
      </w:r>
      <w:r>
        <w:rPr>
          <w:noProof/>
        </w:rPr>
        <w:t>82</w:t>
      </w:r>
      <w:r>
        <w:rPr>
          <w:noProof/>
        </w:rPr>
        <w:fldChar w:fldCharType="end"/>
      </w:r>
    </w:p>
    <w:p w14:paraId="423395CC" w14:textId="47BE71DC" w:rsidR="00F63AE4" w:rsidRDefault="00F63AE4">
      <w:pPr>
        <w:pStyle w:val="TOC4"/>
        <w:rPr>
          <w:rFonts w:ascii="Calibri" w:hAnsi="Calibri"/>
          <w:noProof/>
          <w:sz w:val="22"/>
          <w:szCs w:val="22"/>
          <w:lang w:eastAsia="en-GB"/>
        </w:rPr>
      </w:pPr>
      <w:r>
        <w:rPr>
          <w:noProof/>
        </w:rPr>
        <w:t>5.2.25B.1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_Toc114765646 \h </w:instrText>
      </w:r>
      <w:r>
        <w:rPr>
          <w:noProof/>
        </w:rPr>
      </w:r>
      <w:r>
        <w:rPr>
          <w:noProof/>
        </w:rPr>
        <w:fldChar w:fldCharType="separate"/>
      </w:r>
      <w:r>
        <w:rPr>
          <w:noProof/>
        </w:rPr>
        <w:t>82</w:t>
      </w:r>
      <w:r>
        <w:rPr>
          <w:noProof/>
        </w:rPr>
        <w:fldChar w:fldCharType="end"/>
      </w:r>
    </w:p>
    <w:p w14:paraId="50067A97" w14:textId="60D7A1B3" w:rsidR="00F63AE4" w:rsidRDefault="00F63AE4">
      <w:pPr>
        <w:pStyle w:val="TOC4"/>
        <w:rPr>
          <w:rFonts w:ascii="Calibri" w:hAnsi="Calibri"/>
          <w:noProof/>
          <w:sz w:val="22"/>
          <w:szCs w:val="22"/>
          <w:lang w:eastAsia="en-GB"/>
        </w:rPr>
      </w:pPr>
      <w:r>
        <w:rPr>
          <w:noProof/>
        </w:rPr>
        <w:t>5.2.25B.2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_Toc114765647 \h </w:instrText>
      </w:r>
      <w:r>
        <w:rPr>
          <w:noProof/>
        </w:rPr>
      </w:r>
      <w:r>
        <w:rPr>
          <w:noProof/>
        </w:rPr>
        <w:fldChar w:fldCharType="separate"/>
      </w:r>
      <w:r>
        <w:rPr>
          <w:noProof/>
        </w:rPr>
        <w:t>82</w:t>
      </w:r>
      <w:r>
        <w:rPr>
          <w:noProof/>
        </w:rPr>
        <w:fldChar w:fldCharType="end"/>
      </w:r>
    </w:p>
    <w:p w14:paraId="2399D7A3" w14:textId="46C5F62D" w:rsidR="00F63AE4" w:rsidRDefault="00F63AE4">
      <w:pPr>
        <w:pStyle w:val="TOC4"/>
        <w:rPr>
          <w:rFonts w:ascii="Calibri" w:hAnsi="Calibri"/>
          <w:noProof/>
          <w:sz w:val="22"/>
          <w:szCs w:val="22"/>
          <w:lang w:eastAsia="en-GB"/>
        </w:rPr>
      </w:pPr>
      <w:r>
        <w:rPr>
          <w:noProof/>
        </w:rPr>
        <w:t>5.2.25B.3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_Toc114765648 \h </w:instrText>
      </w:r>
      <w:r>
        <w:rPr>
          <w:noProof/>
        </w:rPr>
      </w:r>
      <w:r>
        <w:rPr>
          <w:noProof/>
        </w:rPr>
        <w:fldChar w:fldCharType="separate"/>
      </w:r>
      <w:r>
        <w:rPr>
          <w:noProof/>
        </w:rPr>
        <w:t>83</w:t>
      </w:r>
      <w:r>
        <w:rPr>
          <w:noProof/>
        </w:rPr>
        <w:fldChar w:fldCharType="end"/>
      </w:r>
    </w:p>
    <w:p w14:paraId="5FF24774" w14:textId="4208076E" w:rsidR="00F63AE4" w:rsidRDefault="00F63AE4">
      <w:pPr>
        <w:pStyle w:val="TOC5"/>
        <w:rPr>
          <w:rFonts w:ascii="Calibri" w:hAnsi="Calibri"/>
          <w:noProof/>
          <w:sz w:val="22"/>
          <w:szCs w:val="22"/>
          <w:lang w:eastAsia="en-GB"/>
        </w:rPr>
      </w:pPr>
      <w:r>
        <w:rPr>
          <w:noProof/>
        </w:rPr>
        <w:t>5.2.25B.3.1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_Toc114765649 \h </w:instrText>
      </w:r>
      <w:r>
        <w:rPr>
          <w:noProof/>
        </w:rPr>
      </w:r>
      <w:r>
        <w:rPr>
          <w:noProof/>
        </w:rPr>
        <w:fldChar w:fldCharType="separate"/>
      </w:r>
      <w:r>
        <w:rPr>
          <w:noProof/>
        </w:rPr>
        <w:t>83</w:t>
      </w:r>
      <w:r>
        <w:rPr>
          <w:noProof/>
        </w:rPr>
        <w:fldChar w:fldCharType="end"/>
      </w:r>
    </w:p>
    <w:p w14:paraId="6CAC12AB" w14:textId="0BC4942B" w:rsidR="00F63AE4" w:rsidRDefault="00F63AE4">
      <w:pPr>
        <w:pStyle w:val="TOC5"/>
        <w:rPr>
          <w:rFonts w:ascii="Calibri" w:hAnsi="Calibri"/>
          <w:noProof/>
          <w:sz w:val="22"/>
          <w:szCs w:val="22"/>
          <w:lang w:eastAsia="en-GB"/>
        </w:rPr>
      </w:pPr>
      <w:r>
        <w:rPr>
          <w:noProof/>
        </w:rPr>
        <w:t>5.2.25B.3.2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_Toc114765650 \h </w:instrText>
      </w:r>
      <w:r>
        <w:rPr>
          <w:noProof/>
        </w:rPr>
      </w:r>
      <w:r>
        <w:rPr>
          <w:noProof/>
        </w:rPr>
        <w:fldChar w:fldCharType="separate"/>
      </w:r>
      <w:r>
        <w:rPr>
          <w:noProof/>
        </w:rPr>
        <w:t>83</w:t>
      </w:r>
      <w:r>
        <w:rPr>
          <w:noProof/>
        </w:rPr>
        <w:fldChar w:fldCharType="end"/>
      </w:r>
    </w:p>
    <w:p w14:paraId="205508AF" w14:textId="6FD5041B" w:rsidR="00F63AE4" w:rsidRDefault="00F63AE4">
      <w:pPr>
        <w:pStyle w:val="TOC3"/>
        <w:rPr>
          <w:rFonts w:ascii="Calibri" w:hAnsi="Calibri"/>
          <w:noProof/>
          <w:sz w:val="22"/>
          <w:szCs w:val="22"/>
          <w:lang w:eastAsia="en-GB"/>
        </w:rPr>
      </w:pPr>
      <w:r>
        <w:rPr>
          <w:noProof/>
        </w:rPr>
        <w:t>5.2.25C</w:t>
      </w:r>
      <w:r>
        <w:rPr>
          <w:rFonts w:ascii="Calibri" w:hAnsi="Calibri"/>
          <w:noProof/>
          <w:sz w:val="22"/>
          <w:szCs w:val="22"/>
          <w:lang w:eastAsia="en-GB"/>
        </w:rPr>
        <w:tab/>
      </w:r>
      <w:r>
        <w:rPr>
          <w:noProof/>
        </w:rPr>
        <w:t>Resource: SubscribedCAG</w:t>
      </w:r>
      <w:r>
        <w:rPr>
          <w:noProof/>
        </w:rPr>
        <w:tab/>
      </w:r>
      <w:r>
        <w:rPr>
          <w:noProof/>
        </w:rPr>
        <w:fldChar w:fldCharType="begin" w:fldLock="1"/>
      </w:r>
      <w:r>
        <w:rPr>
          <w:noProof/>
        </w:rPr>
        <w:instrText xml:space="preserve"> PAGEREF _Toc114765651 \h </w:instrText>
      </w:r>
      <w:r>
        <w:rPr>
          <w:noProof/>
        </w:rPr>
      </w:r>
      <w:r>
        <w:rPr>
          <w:noProof/>
        </w:rPr>
        <w:fldChar w:fldCharType="separate"/>
      </w:r>
      <w:r>
        <w:rPr>
          <w:noProof/>
        </w:rPr>
        <w:t>84</w:t>
      </w:r>
      <w:r>
        <w:rPr>
          <w:noProof/>
        </w:rPr>
        <w:fldChar w:fldCharType="end"/>
      </w:r>
    </w:p>
    <w:p w14:paraId="793ADE0A" w14:textId="6ED684E1" w:rsidR="00F63AE4" w:rsidRDefault="00F63AE4">
      <w:pPr>
        <w:pStyle w:val="TOC4"/>
        <w:rPr>
          <w:rFonts w:ascii="Calibri" w:hAnsi="Calibri"/>
          <w:noProof/>
          <w:sz w:val="22"/>
          <w:szCs w:val="22"/>
          <w:lang w:eastAsia="en-GB"/>
        </w:rPr>
      </w:pPr>
      <w:r>
        <w:rPr>
          <w:noProof/>
        </w:rPr>
        <w:t>5.2.25C.1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_Toc114765652 \h </w:instrText>
      </w:r>
      <w:r>
        <w:rPr>
          <w:noProof/>
        </w:rPr>
      </w:r>
      <w:r>
        <w:rPr>
          <w:noProof/>
        </w:rPr>
        <w:fldChar w:fldCharType="separate"/>
      </w:r>
      <w:r>
        <w:rPr>
          <w:noProof/>
        </w:rPr>
        <w:t>84</w:t>
      </w:r>
      <w:r>
        <w:rPr>
          <w:noProof/>
        </w:rPr>
        <w:fldChar w:fldCharType="end"/>
      </w:r>
    </w:p>
    <w:p w14:paraId="626515E0" w14:textId="618527FA" w:rsidR="00F63AE4" w:rsidRDefault="00F63AE4">
      <w:pPr>
        <w:pStyle w:val="TOC4"/>
        <w:rPr>
          <w:rFonts w:ascii="Calibri" w:hAnsi="Calibri"/>
          <w:noProof/>
          <w:sz w:val="22"/>
          <w:szCs w:val="22"/>
          <w:lang w:eastAsia="en-GB"/>
        </w:rPr>
      </w:pPr>
      <w:r>
        <w:rPr>
          <w:noProof/>
        </w:rPr>
        <w:t>5.2.25C.2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_Toc114765653 \h </w:instrText>
      </w:r>
      <w:r>
        <w:rPr>
          <w:noProof/>
        </w:rPr>
      </w:r>
      <w:r>
        <w:rPr>
          <w:noProof/>
        </w:rPr>
        <w:fldChar w:fldCharType="separate"/>
      </w:r>
      <w:r>
        <w:rPr>
          <w:noProof/>
        </w:rPr>
        <w:t>84</w:t>
      </w:r>
      <w:r>
        <w:rPr>
          <w:noProof/>
        </w:rPr>
        <w:fldChar w:fldCharType="end"/>
      </w:r>
    </w:p>
    <w:p w14:paraId="5B05101C" w14:textId="051B3D4C" w:rsidR="00F63AE4" w:rsidRDefault="00F63AE4">
      <w:pPr>
        <w:pStyle w:val="TOC4"/>
        <w:rPr>
          <w:rFonts w:ascii="Calibri" w:hAnsi="Calibri"/>
          <w:noProof/>
          <w:sz w:val="22"/>
          <w:szCs w:val="22"/>
          <w:lang w:eastAsia="en-GB"/>
        </w:rPr>
      </w:pPr>
      <w:r>
        <w:rPr>
          <w:noProof/>
        </w:rPr>
        <w:t>5.2.25C.3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_Toc114765654 \h </w:instrText>
      </w:r>
      <w:r>
        <w:rPr>
          <w:noProof/>
        </w:rPr>
      </w:r>
      <w:r>
        <w:rPr>
          <w:noProof/>
        </w:rPr>
        <w:fldChar w:fldCharType="separate"/>
      </w:r>
      <w:r>
        <w:rPr>
          <w:noProof/>
        </w:rPr>
        <w:t>84</w:t>
      </w:r>
      <w:r>
        <w:rPr>
          <w:noProof/>
        </w:rPr>
        <w:fldChar w:fldCharType="end"/>
      </w:r>
    </w:p>
    <w:p w14:paraId="6C47E4ED" w14:textId="69AFFB95" w:rsidR="00F63AE4" w:rsidRDefault="00F63AE4">
      <w:pPr>
        <w:pStyle w:val="TOC5"/>
        <w:rPr>
          <w:rFonts w:ascii="Calibri" w:hAnsi="Calibri"/>
          <w:noProof/>
          <w:sz w:val="22"/>
          <w:szCs w:val="22"/>
          <w:lang w:eastAsia="en-GB"/>
        </w:rPr>
      </w:pPr>
      <w:r>
        <w:rPr>
          <w:noProof/>
        </w:rPr>
        <w:lastRenderedPageBreak/>
        <w:t>5.2.25C.3.1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_Toc114765655 \h </w:instrText>
      </w:r>
      <w:r>
        <w:rPr>
          <w:noProof/>
        </w:rPr>
      </w:r>
      <w:r>
        <w:rPr>
          <w:noProof/>
        </w:rPr>
        <w:fldChar w:fldCharType="separate"/>
      </w:r>
      <w:r>
        <w:rPr>
          <w:noProof/>
        </w:rPr>
        <w:t>84</w:t>
      </w:r>
      <w:r>
        <w:rPr>
          <w:noProof/>
        </w:rPr>
        <w:fldChar w:fldCharType="end"/>
      </w:r>
    </w:p>
    <w:p w14:paraId="1D264160" w14:textId="20D7BA04" w:rsidR="00F63AE4" w:rsidRDefault="00F63AE4">
      <w:pPr>
        <w:pStyle w:val="TOC5"/>
        <w:rPr>
          <w:rFonts w:ascii="Calibri" w:hAnsi="Calibri"/>
          <w:noProof/>
          <w:sz w:val="22"/>
          <w:szCs w:val="22"/>
          <w:lang w:eastAsia="en-GB"/>
        </w:rPr>
      </w:pPr>
      <w:r>
        <w:rPr>
          <w:noProof/>
        </w:rPr>
        <w:t>5.2.25C.3.2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_Toc114765656 \h </w:instrText>
      </w:r>
      <w:r>
        <w:rPr>
          <w:noProof/>
        </w:rPr>
      </w:r>
      <w:r>
        <w:rPr>
          <w:noProof/>
        </w:rPr>
        <w:fldChar w:fldCharType="separate"/>
      </w:r>
      <w:r>
        <w:rPr>
          <w:noProof/>
        </w:rPr>
        <w:t>85</w:t>
      </w:r>
      <w:r>
        <w:rPr>
          <w:noProof/>
        </w:rPr>
        <w:fldChar w:fldCharType="end"/>
      </w:r>
    </w:p>
    <w:p w14:paraId="5FA6BB4B" w14:textId="732A4A76" w:rsidR="00F63AE4" w:rsidRDefault="00F63AE4">
      <w:pPr>
        <w:pStyle w:val="TOC3"/>
        <w:rPr>
          <w:rFonts w:ascii="Calibri" w:hAnsi="Calibri"/>
          <w:noProof/>
          <w:sz w:val="22"/>
          <w:szCs w:val="22"/>
          <w:lang w:eastAsia="en-GB"/>
        </w:rPr>
      </w:pPr>
      <w:r>
        <w:rPr>
          <w:noProof/>
        </w:rPr>
        <w:t>5.2.26</w:t>
      </w:r>
      <w:r>
        <w:rPr>
          <w:rFonts w:ascii="Calibri" w:hAnsi="Calibri"/>
          <w:noProof/>
          <w:sz w:val="22"/>
          <w:szCs w:val="22"/>
          <w:lang w:eastAsia="en-GB"/>
        </w:rPr>
        <w:tab/>
      </w:r>
      <w:r>
        <w:rPr>
          <w:noProof/>
        </w:rPr>
        <w:t>Resource: ProvisionedData</w:t>
      </w:r>
      <w:r>
        <w:rPr>
          <w:noProof/>
        </w:rPr>
        <w:tab/>
      </w:r>
      <w:r>
        <w:rPr>
          <w:noProof/>
        </w:rPr>
        <w:fldChar w:fldCharType="begin" w:fldLock="1"/>
      </w:r>
      <w:r>
        <w:rPr>
          <w:noProof/>
        </w:rPr>
        <w:instrText xml:space="preserve"> PAGEREF _Toc114765657 \h </w:instrText>
      </w:r>
      <w:r>
        <w:rPr>
          <w:noProof/>
        </w:rPr>
      </w:r>
      <w:r>
        <w:rPr>
          <w:noProof/>
        </w:rPr>
        <w:fldChar w:fldCharType="separate"/>
      </w:r>
      <w:r>
        <w:rPr>
          <w:noProof/>
        </w:rPr>
        <w:t>85</w:t>
      </w:r>
      <w:r>
        <w:rPr>
          <w:noProof/>
        </w:rPr>
        <w:fldChar w:fldCharType="end"/>
      </w:r>
    </w:p>
    <w:p w14:paraId="1A6C07A9" w14:textId="267B9255" w:rsidR="00F63AE4" w:rsidRDefault="00F63AE4">
      <w:pPr>
        <w:pStyle w:val="TOC4"/>
        <w:rPr>
          <w:rFonts w:ascii="Calibri" w:hAnsi="Calibri"/>
          <w:noProof/>
          <w:sz w:val="22"/>
          <w:szCs w:val="22"/>
          <w:lang w:eastAsia="en-GB"/>
        </w:rPr>
      </w:pPr>
      <w:r>
        <w:rPr>
          <w:noProof/>
        </w:rPr>
        <w:t>5.2.26.1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_Toc114765658 \h </w:instrText>
      </w:r>
      <w:r>
        <w:rPr>
          <w:noProof/>
        </w:rPr>
      </w:r>
      <w:r>
        <w:rPr>
          <w:noProof/>
        </w:rPr>
        <w:fldChar w:fldCharType="separate"/>
      </w:r>
      <w:r>
        <w:rPr>
          <w:noProof/>
        </w:rPr>
        <w:t>85</w:t>
      </w:r>
      <w:r>
        <w:rPr>
          <w:noProof/>
        </w:rPr>
        <w:fldChar w:fldCharType="end"/>
      </w:r>
    </w:p>
    <w:p w14:paraId="3D6EA8F3" w14:textId="01A69ECF" w:rsidR="00F63AE4" w:rsidRDefault="00F63AE4">
      <w:pPr>
        <w:pStyle w:val="TOC4"/>
        <w:rPr>
          <w:rFonts w:ascii="Calibri" w:hAnsi="Calibri"/>
          <w:noProof/>
          <w:sz w:val="22"/>
          <w:szCs w:val="22"/>
          <w:lang w:eastAsia="en-GB"/>
        </w:rPr>
      </w:pPr>
      <w:r>
        <w:rPr>
          <w:noProof/>
        </w:rPr>
        <w:t>5.2.26.2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_Toc114765659 \h </w:instrText>
      </w:r>
      <w:r>
        <w:rPr>
          <w:noProof/>
        </w:rPr>
      </w:r>
      <w:r>
        <w:rPr>
          <w:noProof/>
        </w:rPr>
        <w:fldChar w:fldCharType="separate"/>
      </w:r>
      <w:r>
        <w:rPr>
          <w:noProof/>
        </w:rPr>
        <w:t>85</w:t>
      </w:r>
      <w:r>
        <w:rPr>
          <w:noProof/>
        </w:rPr>
        <w:fldChar w:fldCharType="end"/>
      </w:r>
    </w:p>
    <w:p w14:paraId="595441DA" w14:textId="0C4A687E" w:rsidR="00F63AE4" w:rsidRDefault="00F63AE4">
      <w:pPr>
        <w:pStyle w:val="TOC4"/>
        <w:rPr>
          <w:rFonts w:ascii="Calibri" w:hAnsi="Calibri"/>
          <w:noProof/>
          <w:sz w:val="22"/>
          <w:szCs w:val="22"/>
          <w:lang w:eastAsia="en-GB"/>
        </w:rPr>
      </w:pPr>
      <w:r>
        <w:rPr>
          <w:noProof/>
        </w:rPr>
        <w:t>5.2.26.3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_Toc114765660 \h </w:instrText>
      </w:r>
      <w:r>
        <w:rPr>
          <w:noProof/>
        </w:rPr>
      </w:r>
      <w:r>
        <w:rPr>
          <w:noProof/>
        </w:rPr>
        <w:fldChar w:fldCharType="separate"/>
      </w:r>
      <w:r>
        <w:rPr>
          <w:noProof/>
        </w:rPr>
        <w:t>85</w:t>
      </w:r>
      <w:r>
        <w:rPr>
          <w:noProof/>
        </w:rPr>
        <w:fldChar w:fldCharType="end"/>
      </w:r>
    </w:p>
    <w:p w14:paraId="106F1E4B" w14:textId="7E4F624E" w:rsidR="00F63AE4" w:rsidRDefault="00F63AE4">
      <w:pPr>
        <w:pStyle w:val="TOC5"/>
        <w:rPr>
          <w:rFonts w:ascii="Calibri" w:hAnsi="Calibri"/>
          <w:noProof/>
          <w:sz w:val="22"/>
          <w:szCs w:val="22"/>
          <w:lang w:eastAsia="en-GB"/>
        </w:rPr>
      </w:pPr>
      <w:r>
        <w:rPr>
          <w:noProof/>
        </w:rPr>
        <w:t>5.2.26.3.1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_Toc114765661 \h </w:instrText>
      </w:r>
      <w:r>
        <w:rPr>
          <w:noProof/>
        </w:rPr>
      </w:r>
      <w:r>
        <w:rPr>
          <w:noProof/>
        </w:rPr>
        <w:fldChar w:fldCharType="separate"/>
      </w:r>
      <w:r>
        <w:rPr>
          <w:noProof/>
        </w:rPr>
        <w:t>85</w:t>
      </w:r>
      <w:r>
        <w:rPr>
          <w:noProof/>
        </w:rPr>
        <w:fldChar w:fldCharType="end"/>
      </w:r>
    </w:p>
    <w:p w14:paraId="11E9CB69" w14:textId="58B936E6" w:rsidR="00F63AE4" w:rsidRDefault="00F63AE4">
      <w:pPr>
        <w:pStyle w:val="TOC3"/>
        <w:rPr>
          <w:rFonts w:ascii="Calibri" w:hAnsi="Calibri"/>
          <w:noProof/>
          <w:sz w:val="22"/>
          <w:szCs w:val="22"/>
          <w:lang w:eastAsia="en-GB"/>
        </w:rPr>
      </w:pPr>
      <w:r>
        <w:rPr>
          <w:noProof/>
        </w:rPr>
        <w:t>5.2.27</w:t>
      </w:r>
      <w:r>
        <w:rPr>
          <w:rFonts w:ascii="Calibri" w:hAnsi="Calibr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_Toc114765662 \h </w:instrText>
      </w:r>
      <w:r>
        <w:rPr>
          <w:noProof/>
        </w:rPr>
      </w:r>
      <w:r>
        <w:rPr>
          <w:noProof/>
        </w:rPr>
        <w:fldChar w:fldCharType="separate"/>
      </w:r>
      <w:r>
        <w:rPr>
          <w:noProof/>
        </w:rPr>
        <w:t>86</w:t>
      </w:r>
      <w:r>
        <w:rPr>
          <w:noProof/>
        </w:rPr>
        <w:fldChar w:fldCharType="end"/>
      </w:r>
    </w:p>
    <w:p w14:paraId="512D3C68" w14:textId="268C5F62" w:rsidR="00F63AE4" w:rsidRDefault="00F63AE4">
      <w:pPr>
        <w:pStyle w:val="TOC4"/>
        <w:rPr>
          <w:rFonts w:ascii="Calibri" w:hAnsi="Calibri"/>
          <w:noProof/>
          <w:sz w:val="22"/>
          <w:szCs w:val="22"/>
          <w:lang w:eastAsia="en-GB"/>
        </w:rPr>
      </w:pPr>
      <w:r>
        <w:rPr>
          <w:noProof/>
        </w:rPr>
        <w:t>5.2.27.1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_Toc114765663 \h </w:instrText>
      </w:r>
      <w:r>
        <w:rPr>
          <w:noProof/>
        </w:rPr>
      </w:r>
      <w:r>
        <w:rPr>
          <w:noProof/>
        </w:rPr>
        <w:fldChar w:fldCharType="separate"/>
      </w:r>
      <w:r>
        <w:rPr>
          <w:noProof/>
        </w:rPr>
        <w:t>86</w:t>
      </w:r>
      <w:r>
        <w:rPr>
          <w:noProof/>
        </w:rPr>
        <w:fldChar w:fldCharType="end"/>
      </w:r>
    </w:p>
    <w:p w14:paraId="4F7343A3" w14:textId="368070C6" w:rsidR="00F63AE4" w:rsidRDefault="00F63AE4">
      <w:pPr>
        <w:pStyle w:val="TOC4"/>
        <w:rPr>
          <w:rFonts w:ascii="Calibri" w:hAnsi="Calibri"/>
          <w:noProof/>
          <w:sz w:val="22"/>
          <w:szCs w:val="22"/>
          <w:lang w:eastAsia="en-GB"/>
        </w:rPr>
      </w:pPr>
      <w:r>
        <w:rPr>
          <w:noProof/>
        </w:rPr>
        <w:t>5.2.27.2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_Toc114765664 \h </w:instrText>
      </w:r>
      <w:r>
        <w:rPr>
          <w:noProof/>
        </w:rPr>
      </w:r>
      <w:r>
        <w:rPr>
          <w:noProof/>
        </w:rPr>
        <w:fldChar w:fldCharType="separate"/>
      </w:r>
      <w:r>
        <w:rPr>
          <w:noProof/>
        </w:rPr>
        <w:t>86</w:t>
      </w:r>
      <w:r>
        <w:rPr>
          <w:noProof/>
        </w:rPr>
        <w:fldChar w:fldCharType="end"/>
      </w:r>
    </w:p>
    <w:p w14:paraId="13F6A699" w14:textId="4B1F9AF1" w:rsidR="00F63AE4" w:rsidRDefault="00F63AE4">
      <w:pPr>
        <w:pStyle w:val="TOC4"/>
        <w:rPr>
          <w:rFonts w:ascii="Calibri" w:hAnsi="Calibri"/>
          <w:noProof/>
          <w:sz w:val="22"/>
          <w:szCs w:val="22"/>
          <w:lang w:eastAsia="en-GB"/>
        </w:rPr>
      </w:pPr>
      <w:r>
        <w:rPr>
          <w:noProof/>
        </w:rPr>
        <w:t>5.2.27.3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_Toc114765665 \h </w:instrText>
      </w:r>
      <w:r>
        <w:rPr>
          <w:noProof/>
        </w:rPr>
      </w:r>
      <w:r>
        <w:rPr>
          <w:noProof/>
        </w:rPr>
        <w:fldChar w:fldCharType="separate"/>
      </w:r>
      <w:r>
        <w:rPr>
          <w:noProof/>
        </w:rPr>
        <w:t>86</w:t>
      </w:r>
      <w:r>
        <w:rPr>
          <w:noProof/>
        </w:rPr>
        <w:fldChar w:fldCharType="end"/>
      </w:r>
    </w:p>
    <w:p w14:paraId="78620203" w14:textId="24F3B7B3" w:rsidR="00F63AE4" w:rsidRDefault="00F63AE4">
      <w:pPr>
        <w:pStyle w:val="TOC5"/>
        <w:rPr>
          <w:rFonts w:ascii="Calibri" w:hAnsi="Calibri"/>
          <w:noProof/>
          <w:sz w:val="22"/>
          <w:szCs w:val="22"/>
          <w:lang w:eastAsia="en-GB"/>
        </w:rPr>
      </w:pPr>
      <w:r>
        <w:rPr>
          <w:noProof/>
        </w:rPr>
        <w:t>5.2.27.3.1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_Toc114765666 \h </w:instrText>
      </w:r>
      <w:r>
        <w:rPr>
          <w:noProof/>
        </w:rPr>
      </w:r>
      <w:r>
        <w:rPr>
          <w:noProof/>
        </w:rPr>
        <w:fldChar w:fldCharType="separate"/>
      </w:r>
      <w:r>
        <w:rPr>
          <w:noProof/>
        </w:rPr>
        <w:t>86</w:t>
      </w:r>
      <w:r>
        <w:rPr>
          <w:noProof/>
        </w:rPr>
        <w:fldChar w:fldCharType="end"/>
      </w:r>
    </w:p>
    <w:p w14:paraId="62F42366" w14:textId="64E64992" w:rsidR="00F63AE4" w:rsidRDefault="00F63AE4">
      <w:pPr>
        <w:pStyle w:val="TOC4"/>
        <w:rPr>
          <w:rFonts w:ascii="Calibri" w:hAnsi="Calibri"/>
          <w:noProof/>
          <w:sz w:val="22"/>
          <w:szCs w:val="22"/>
          <w:lang w:eastAsia="en-GB"/>
        </w:rPr>
      </w:pPr>
      <w:r>
        <w:rPr>
          <w:noProof/>
        </w:rPr>
        <w:t>5.2.28</w:t>
      </w:r>
      <w:r>
        <w:rPr>
          <w:rFonts w:ascii="Calibri" w:hAnsi="Calibri"/>
          <w:noProof/>
          <w:sz w:val="22"/>
          <w:szCs w:val="22"/>
          <w:lang w:eastAsia="en-GB"/>
        </w:rPr>
        <w:tab/>
      </w:r>
      <w:r>
        <w:rPr>
          <w:noProof/>
        </w:rPr>
        <w:t xml:space="preserve">Resource: </w:t>
      </w:r>
      <w:r w:rsidRPr="00FE4B81">
        <w:rPr>
          <w:noProof/>
          <w:color w:val="000000"/>
          <w:lang w:eastAsia="en-GB"/>
        </w:rPr>
        <w:t>EeProfile</w:t>
      </w:r>
      <w:r>
        <w:rPr>
          <w:noProof/>
        </w:rPr>
        <w:t>Data</w:t>
      </w:r>
      <w:r>
        <w:rPr>
          <w:noProof/>
        </w:rPr>
        <w:tab/>
      </w:r>
      <w:r>
        <w:rPr>
          <w:noProof/>
        </w:rPr>
        <w:fldChar w:fldCharType="begin" w:fldLock="1"/>
      </w:r>
      <w:r>
        <w:rPr>
          <w:noProof/>
        </w:rPr>
        <w:instrText xml:space="preserve"> PAGEREF _Toc114765667 \h </w:instrText>
      </w:r>
      <w:r>
        <w:rPr>
          <w:noProof/>
        </w:rPr>
      </w:r>
      <w:r>
        <w:rPr>
          <w:noProof/>
        </w:rPr>
        <w:fldChar w:fldCharType="separate"/>
      </w:r>
      <w:r>
        <w:rPr>
          <w:noProof/>
        </w:rPr>
        <w:t>87</w:t>
      </w:r>
      <w:r>
        <w:rPr>
          <w:noProof/>
        </w:rPr>
        <w:fldChar w:fldCharType="end"/>
      </w:r>
    </w:p>
    <w:p w14:paraId="4AFEF910" w14:textId="7BCD8399" w:rsidR="00F63AE4" w:rsidRDefault="00F63AE4">
      <w:pPr>
        <w:pStyle w:val="TOC5"/>
        <w:rPr>
          <w:rFonts w:ascii="Calibri" w:hAnsi="Calibri"/>
          <w:noProof/>
          <w:sz w:val="22"/>
          <w:szCs w:val="22"/>
          <w:lang w:eastAsia="en-GB"/>
        </w:rPr>
      </w:pPr>
      <w:r>
        <w:rPr>
          <w:noProof/>
        </w:rPr>
        <w:t>5.2.28.1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_Toc114765668 \h </w:instrText>
      </w:r>
      <w:r>
        <w:rPr>
          <w:noProof/>
        </w:rPr>
      </w:r>
      <w:r>
        <w:rPr>
          <w:noProof/>
        </w:rPr>
        <w:fldChar w:fldCharType="separate"/>
      </w:r>
      <w:r>
        <w:rPr>
          <w:noProof/>
        </w:rPr>
        <w:t>87</w:t>
      </w:r>
      <w:r>
        <w:rPr>
          <w:noProof/>
        </w:rPr>
        <w:fldChar w:fldCharType="end"/>
      </w:r>
    </w:p>
    <w:p w14:paraId="32A5C211" w14:textId="4AE17863" w:rsidR="00F63AE4" w:rsidRDefault="00F63AE4">
      <w:pPr>
        <w:pStyle w:val="TOC5"/>
        <w:rPr>
          <w:rFonts w:ascii="Calibri" w:hAnsi="Calibri"/>
          <w:noProof/>
          <w:sz w:val="22"/>
          <w:szCs w:val="22"/>
          <w:lang w:eastAsia="en-GB"/>
        </w:rPr>
      </w:pPr>
      <w:r>
        <w:rPr>
          <w:noProof/>
        </w:rPr>
        <w:t>5.2.28.2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_Toc114765669 \h </w:instrText>
      </w:r>
      <w:r>
        <w:rPr>
          <w:noProof/>
        </w:rPr>
      </w:r>
      <w:r>
        <w:rPr>
          <w:noProof/>
        </w:rPr>
        <w:fldChar w:fldCharType="separate"/>
      </w:r>
      <w:r>
        <w:rPr>
          <w:noProof/>
        </w:rPr>
        <w:t>87</w:t>
      </w:r>
      <w:r>
        <w:rPr>
          <w:noProof/>
        </w:rPr>
        <w:fldChar w:fldCharType="end"/>
      </w:r>
    </w:p>
    <w:p w14:paraId="1C12C531" w14:textId="289CA1DE" w:rsidR="00F63AE4" w:rsidRDefault="00F63AE4">
      <w:pPr>
        <w:pStyle w:val="TOC5"/>
        <w:rPr>
          <w:rFonts w:ascii="Calibri" w:hAnsi="Calibri"/>
          <w:noProof/>
          <w:sz w:val="22"/>
          <w:szCs w:val="22"/>
          <w:lang w:eastAsia="en-GB"/>
        </w:rPr>
      </w:pPr>
      <w:r>
        <w:rPr>
          <w:noProof/>
        </w:rPr>
        <w:t>5.2.28.3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_Toc114765670 \h </w:instrText>
      </w:r>
      <w:r>
        <w:rPr>
          <w:noProof/>
        </w:rPr>
      </w:r>
      <w:r>
        <w:rPr>
          <w:noProof/>
        </w:rPr>
        <w:fldChar w:fldCharType="separate"/>
      </w:r>
      <w:r>
        <w:rPr>
          <w:noProof/>
        </w:rPr>
        <w:t>87</w:t>
      </w:r>
      <w:r>
        <w:rPr>
          <w:noProof/>
        </w:rPr>
        <w:fldChar w:fldCharType="end"/>
      </w:r>
    </w:p>
    <w:p w14:paraId="1723B96D" w14:textId="7705E537" w:rsidR="00F63AE4" w:rsidRDefault="00F63AE4">
      <w:pPr>
        <w:pStyle w:val="TOC6"/>
        <w:rPr>
          <w:rFonts w:ascii="Calibri" w:hAnsi="Calibri"/>
          <w:noProof/>
          <w:sz w:val="22"/>
          <w:szCs w:val="22"/>
          <w:lang w:eastAsia="en-GB"/>
        </w:rPr>
      </w:pPr>
      <w:r>
        <w:rPr>
          <w:noProof/>
        </w:rPr>
        <w:t>5.2.28.3.1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_Toc114765671 \h </w:instrText>
      </w:r>
      <w:r>
        <w:rPr>
          <w:noProof/>
        </w:rPr>
      </w:r>
      <w:r>
        <w:rPr>
          <w:noProof/>
        </w:rPr>
        <w:fldChar w:fldCharType="separate"/>
      </w:r>
      <w:r>
        <w:rPr>
          <w:noProof/>
        </w:rPr>
        <w:t>87</w:t>
      </w:r>
      <w:r>
        <w:rPr>
          <w:noProof/>
        </w:rPr>
        <w:fldChar w:fldCharType="end"/>
      </w:r>
    </w:p>
    <w:p w14:paraId="508D4F28" w14:textId="611DCD65" w:rsidR="00F63AE4" w:rsidRDefault="00F63AE4">
      <w:pPr>
        <w:pStyle w:val="TOC3"/>
        <w:rPr>
          <w:rFonts w:ascii="Calibri" w:hAnsi="Calibri"/>
          <w:noProof/>
          <w:sz w:val="22"/>
          <w:szCs w:val="22"/>
          <w:lang w:eastAsia="en-GB"/>
        </w:rPr>
      </w:pPr>
      <w:r>
        <w:rPr>
          <w:noProof/>
        </w:rPr>
        <w:t>5.2.29</w:t>
      </w:r>
      <w:r>
        <w:rPr>
          <w:rFonts w:ascii="Calibri" w:hAnsi="Calibr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_Toc114765672 \h </w:instrText>
      </w:r>
      <w:r>
        <w:rPr>
          <w:noProof/>
        </w:rPr>
      </w:r>
      <w:r>
        <w:rPr>
          <w:noProof/>
        </w:rPr>
        <w:fldChar w:fldCharType="separate"/>
      </w:r>
      <w:r>
        <w:rPr>
          <w:noProof/>
        </w:rPr>
        <w:t>88</w:t>
      </w:r>
      <w:r>
        <w:rPr>
          <w:noProof/>
        </w:rPr>
        <w:fldChar w:fldCharType="end"/>
      </w:r>
    </w:p>
    <w:p w14:paraId="58229316" w14:textId="1F831062" w:rsidR="00F63AE4" w:rsidRDefault="00F63AE4">
      <w:pPr>
        <w:pStyle w:val="TOC4"/>
        <w:rPr>
          <w:rFonts w:ascii="Calibri" w:hAnsi="Calibri"/>
          <w:noProof/>
          <w:sz w:val="22"/>
          <w:szCs w:val="22"/>
          <w:lang w:eastAsia="en-GB"/>
        </w:rPr>
      </w:pPr>
      <w:r>
        <w:rPr>
          <w:noProof/>
        </w:rPr>
        <w:t>5.2.29.1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_Toc114765673 \h </w:instrText>
      </w:r>
      <w:r>
        <w:rPr>
          <w:noProof/>
        </w:rPr>
      </w:r>
      <w:r>
        <w:rPr>
          <w:noProof/>
        </w:rPr>
        <w:fldChar w:fldCharType="separate"/>
      </w:r>
      <w:r>
        <w:rPr>
          <w:noProof/>
        </w:rPr>
        <w:t>88</w:t>
      </w:r>
      <w:r>
        <w:rPr>
          <w:noProof/>
        </w:rPr>
        <w:fldChar w:fldCharType="end"/>
      </w:r>
    </w:p>
    <w:p w14:paraId="41719FDD" w14:textId="2C4FA925" w:rsidR="00F63AE4" w:rsidRDefault="00F63AE4">
      <w:pPr>
        <w:pStyle w:val="TOC4"/>
        <w:rPr>
          <w:rFonts w:ascii="Calibri" w:hAnsi="Calibri"/>
          <w:noProof/>
          <w:sz w:val="22"/>
          <w:szCs w:val="22"/>
          <w:lang w:eastAsia="en-GB"/>
        </w:rPr>
      </w:pPr>
      <w:r>
        <w:rPr>
          <w:noProof/>
        </w:rPr>
        <w:t>5.2.29.2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_Toc114765674 \h </w:instrText>
      </w:r>
      <w:r>
        <w:rPr>
          <w:noProof/>
        </w:rPr>
      </w:r>
      <w:r>
        <w:rPr>
          <w:noProof/>
        </w:rPr>
        <w:fldChar w:fldCharType="separate"/>
      </w:r>
      <w:r>
        <w:rPr>
          <w:noProof/>
        </w:rPr>
        <w:t>88</w:t>
      </w:r>
      <w:r>
        <w:rPr>
          <w:noProof/>
        </w:rPr>
        <w:fldChar w:fldCharType="end"/>
      </w:r>
    </w:p>
    <w:p w14:paraId="3F0EB834" w14:textId="548B1C66" w:rsidR="00F63AE4" w:rsidRDefault="00F63AE4">
      <w:pPr>
        <w:pStyle w:val="TOC4"/>
        <w:rPr>
          <w:rFonts w:ascii="Calibri" w:hAnsi="Calibri"/>
          <w:noProof/>
          <w:sz w:val="22"/>
          <w:szCs w:val="22"/>
          <w:lang w:eastAsia="en-GB"/>
        </w:rPr>
      </w:pPr>
      <w:r>
        <w:rPr>
          <w:noProof/>
        </w:rPr>
        <w:t>5.2.29.3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_Toc114765675 \h </w:instrText>
      </w:r>
      <w:r>
        <w:rPr>
          <w:noProof/>
        </w:rPr>
      </w:r>
      <w:r>
        <w:rPr>
          <w:noProof/>
        </w:rPr>
        <w:fldChar w:fldCharType="separate"/>
      </w:r>
      <w:r>
        <w:rPr>
          <w:noProof/>
        </w:rPr>
        <w:t>88</w:t>
      </w:r>
      <w:r>
        <w:rPr>
          <w:noProof/>
        </w:rPr>
        <w:fldChar w:fldCharType="end"/>
      </w:r>
    </w:p>
    <w:p w14:paraId="32BD7157" w14:textId="1C19EBB4" w:rsidR="00F63AE4" w:rsidRDefault="00F63AE4">
      <w:pPr>
        <w:pStyle w:val="TOC5"/>
        <w:rPr>
          <w:rFonts w:ascii="Calibri" w:hAnsi="Calibri"/>
          <w:noProof/>
          <w:sz w:val="22"/>
          <w:szCs w:val="22"/>
          <w:lang w:eastAsia="en-GB"/>
        </w:rPr>
      </w:pPr>
      <w:r>
        <w:rPr>
          <w:noProof/>
        </w:rPr>
        <w:t>5.2.29.3.1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_Toc114765676 \h </w:instrText>
      </w:r>
      <w:r>
        <w:rPr>
          <w:noProof/>
        </w:rPr>
      </w:r>
      <w:r>
        <w:rPr>
          <w:noProof/>
        </w:rPr>
        <w:fldChar w:fldCharType="separate"/>
      </w:r>
      <w:r>
        <w:rPr>
          <w:noProof/>
        </w:rPr>
        <w:t>88</w:t>
      </w:r>
      <w:r>
        <w:rPr>
          <w:noProof/>
        </w:rPr>
        <w:fldChar w:fldCharType="end"/>
      </w:r>
    </w:p>
    <w:p w14:paraId="28B1F744" w14:textId="17F6B2BA" w:rsidR="00F63AE4" w:rsidRDefault="00F63AE4">
      <w:pPr>
        <w:pStyle w:val="TOC5"/>
        <w:rPr>
          <w:rFonts w:ascii="Calibri" w:hAnsi="Calibri"/>
          <w:noProof/>
          <w:sz w:val="22"/>
          <w:szCs w:val="22"/>
          <w:lang w:eastAsia="en-GB"/>
        </w:rPr>
      </w:pPr>
      <w:r>
        <w:rPr>
          <w:noProof/>
        </w:rPr>
        <w:t>5.2.29.3.2</w:t>
      </w:r>
      <w:r>
        <w:rPr>
          <w:rFonts w:ascii="Calibri" w:hAnsi="Calibri"/>
          <w:noProof/>
          <w:sz w:val="22"/>
          <w:szCs w:val="22"/>
          <w:lang w:eastAsia="en-GB"/>
        </w:rPr>
        <w:tab/>
      </w:r>
      <w:r>
        <w:rPr>
          <w:noProof/>
        </w:rPr>
        <w:t>POST</w:t>
      </w:r>
      <w:r>
        <w:rPr>
          <w:noProof/>
        </w:rPr>
        <w:tab/>
      </w:r>
      <w:r>
        <w:rPr>
          <w:noProof/>
        </w:rPr>
        <w:fldChar w:fldCharType="begin" w:fldLock="1"/>
      </w:r>
      <w:r>
        <w:rPr>
          <w:noProof/>
        </w:rPr>
        <w:instrText xml:space="preserve"> PAGEREF _Toc114765677 \h </w:instrText>
      </w:r>
      <w:r>
        <w:rPr>
          <w:noProof/>
        </w:rPr>
      </w:r>
      <w:r>
        <w:rPr>
          <w:noProof/>
        </w:rPr>
        <w:fldChar w:fldCharType="separate"/>
      </w:r>
      <w:r>
        <w:rPr>
          <w:noProof/>
        </w:rPr>
        <w:t>89</w:t>
      </w:r>
      <w:r>
        <w:rPr>
          <w:noProof/>
        </w:rPr>
        <w:fldChar w:fldCharType="end"/>
      </w:r>
    </w:p>
    <w:p w14:paraId="4E67AB51" w14:textId="7B66AB24" w:rsidR="00F63AE4" w:rsidRDefault="00F63AE4">
      <w:pPr>
        <w:pStyle w:val="TOC3"/>
        <w:rPr>
          <w:rFonts w:ascii="Calibri" w:hAnsi="Calibri"/>
          <w:noProof/>
          <w:sz w:val="22"/>
          <w:szCs w:val="22"/>
          <w:lang w:eastAsia="en-GB"/>
        </w:rPr>
      </w:pPr>
      <w:r w:rsidRPr="00FE4B81">
        <w:rPr>
          <w:noProof/>
          <w:lang w:val="de-DE"/>
        </w:rPr>
        <w:t>5.2.30</w:t>
      </w:r>
      <w:r>
        <w:rPr>
          <w:rFonts w:ascii="Calibri" w:hAnsi="Calibri"/>
          <w:noProof/>
          <w:sz w:val="22"/>
          <w:szCs w:val="22"/>
          <w:lang w:eastAsia="en-GB"/>
        </w:rPr>
        <w:tab/>
      </w:r>
      <w:r>
        <w:rPr>
          <w:noProof/>
        </w:rPr>
        <w:t>Resource: SharedData</w:t>
      </w:r>
      <w:r>
        <w:rPr>
          <w:noProof/>
        </w:rPr>
        <w:tab/>
      </w:r>
      <w:r>
        <w:rPr>
          <w:noProof/>
        </w:rPr>
        <w:fldChar w:fldCharType="begin" w:fldLock="1"/>
      </w:r>
      <w:r>
        <w:rPr>
          <w:noProof/>
        </w:rPr>
        <w:instrText xml:space="preserve"> PAGEREF _Toc114765678 \h </w:instrText>
      </w:r>
      <w:r>
        <w:rPr>
          <w:noProof/>
        </w:rPr>
      </w:r>
      <w:r>
        <w:rPr>
          <w:noProof/>
        </w:rPr>
        <w:fldChar w:fldCharType="separate"/>
      </w:r>
      <w:r>
        <w:rPr>
          <w:noProof/>
        </w:rPr>
        <w:t>90</w:t>
      </w:r>
      <w:r>
        <w:rPr>
          <w:noProof/>
        </w:rPr>
        <w:fldChar w:fldCharType="end"/>
      </w:r>
    </w:p>
    <w:p w14:paraId="7A24246E" w14:textId="79056E32" w:rsidR="00F63AE4" w:rsidRDefault="00F63AE4">
      <w:pPr>
        <w:pStyle w:val="TOC4"/>
        <w:rPr>
          <w:rFonts w:ascii="Calibri" w:hAnsi="Calibri"/>
          <w:noProof/>
          <w:sz w:val="22"/>
          <w:szCs w:val="22"/>
          <w:lang w:eastAsia="en-GB"/>
        </w:rPr>
      </w:pPr>
      <w:r w:rsidRPr="00FE4B81">
        <w:rPr>
          <w:noProof/>
          <w:lang w:val="de-DE"/>
        </w:rPr>
        <w:t>5.2.30</w:t>
      </w:r>
      <w:r>
        <w:rPr>
          <w:noProof/>
        </w:rPr>
        <w:t>.1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_Toc114765679 \h </w:instrText>
      </w:r>
      <w:r>
        <w:rPr>
          <w:noProof/>
        </w:rPr>
      </w:r>
      <w:r>
        <w:rPr>
          <w:noProof/>
        </w:rPr>
        <w:fldChar w:fldCharType="separate"/>
      </w:r>
      <w:r>
        <w:rPr>
          <w:noProof/>
        </w:rPr>
        <w:t>90</w:t>
      </w:r>
      <w:r>
        <w:rPr>
          <w:noProof/>
        </w:rPr>
        <w:fldChar w:fldCharType="end"/>
      </w:r>
    </w:p>
    <w:p w14:paraId="57968047" w14:textId="1D67308D" w:rsidR="00F63AE4" w:rsidRDefault="00F63AE4">
      <w:pPr>
        <w:pStyle w:val="TOC4"/>
        <w:rPr>
          <w:rFonts w:ascii="Calibri" w:hAnsi="Calibri"/>
          <w:noProof/>
          <w:sz w:val="22"/>
          <w:szCs w:val="22"/>
          <w:lang w:eastAsia="en-GB"/>
        </w:rPr>
      </w:pPr>
      <w:r w:rsidRPr="00FE4B81">
        <w:rPr>
          <w:noProof/>
          <w:lang w:val="de-DE"/>
        </w:rPr>
        <w:t>5.2.30</w:t>
      </w:r>
      <w:r>
        <w:rPr>
          <w:noProof/>
        </w:rPr>
        <w:t>.2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_Toc114765680 \h </w:instrText>
      </w:r>
      <w:r>
        <w:rPr>
          <w:noProof/>
        </w:rPr>
      </w:r>
      <w:r>
        <w:rPr>
          <w:noProof/>
        </w:rPr>
        <w:fldChar w:fldCharType="separate"/>
      </w:r>
      <w:r>
        <w:rPr>
          <w:noProof/>
        </w:rPr>
        <w:t>90</w:t>
      </w:r>
      <w:r>
        <w:rPr>
          <w:noProof/>
        </w:rPr>
        <w:fldChar w:fldCharType="end"/>
      </w:r>
    </w:p>
    <w:p w14:paraId="43C4086C" w14:textId="258E8F66" w:rsidR="00F63AE4" w:rsidRDefault="00F63AE4">
      <w:pPr>
        <w:pStyle w:val="TOC4"/>
        <w:rPr>
          <w:rFonts w:ascii="Calibri" w:hAnsi="Calibri"/>
          <w:noProof/>
          <w:sz w:val="22"/>
          <w:szCs w:val="22"/>
          <w:lang w:eastAsia="en-GB"/>
        </w:rPr>
      </w:pPr>
      <w:r w:rsidRPr="00FE4B81">
        <w:rPr>
          <w:noProof/>
          <w:lang w:val="de-DE"/>
        </w:rPr>
        <w:t>5.2.30</w:t>
      </w:r>
      <w:r>
        <w:rPr>
          <w:noProof/>
        </w:rPr>
        <w:t>.3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_Toc114765681 \h </w:instrText>
      </w:r>
      <w:r>
        <w:rPr>
          <w:noProof/>
        </w:rPr>
      </w:r>
      <w:r>
        <w:rPr>
          <w:noProof/>
        </w:rPr>
        <w:fldChar w:fldCharType="separate"/>
      </w:r>
      <w:r>
        <w:rPr>
          <w:noProof/>
        </w:rPr>
        <w:t>90</w:t>
      </w:r>
      <w:r>
        <w:rPr>
          <w:noProof/>
        </w:rPr>
        <w:fldChar w:fldCharType="end"/>
      </w:r>
    </w:p>
    <w:p w14:paraId="5283EEE6" w14:textId="6741F076" w:rsidR="00F63AE4" w:rsidRDefault="00F63AE4">
      <w:pPr>
        <w:pStyle w:val="TOC5"/>
        <w:rPr>
          <w:rFonts w:ascii="Calibri" w:hAnsi="Calibri"/>
          <w:noProof/>
          <w:sz w:val="22"/>
          <w:szCs w:val="22"/>
          <w:lang w:eastAsia="en-GB"/>
        </w:rPr>
      </w:pPr>
      <w:r>
        <w:rPr>
          <w:noProof/>
        </w:rPr>
        <w:t>5.2.30.3.1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_Toc114765682 \h </w:instrText>
      </w:r>
      <w:r>
        <w:rPr>
          <w:noProof/>
        </w:rPr>
      </w:r>
      <w:r>
        <w:rPr>
          <w:noProof/>
        </w:rPr>
        <w:fldChar w:fldCharType="separate"/>
      </w:r>
      <w:r>
        <w:rPr>
          <w:noProof/>
        </w:rPr>
        <w:t>90</w:t>
      </w:r>
      <w:r>
        <w:rPr>
          <w:noProof/>
        </w:rPr>
        <w:fldChar w:fldCharType="end"/>
      </w:r>
    </w:p>
    <w:p w14:paraId="2A70DB54" w14:textId="167D17F2" w:rsidR="00F63AE4" w:rsidRDefault="00F63AE4">
      <w:pPr>
        <w:pStyle w:val="TOC3"/>
        <w:rPr>
          <w:rFonts w:ascii="Calibri" w:hAnsi="Calibri"/>
          <w:noProof/>
          <w:sz w:val="22"/>
          <w:szCs w:val="22"/>
          <w:lang w:eastAsia="en-GB"/>
        </w:rPr>
      </w:pPr>
      <w:r w:rsidRPr="00FE4B81">
        <w:rPr>
          <w:noProof/>
          <w:lang w:val="de-DE"/>
        </w:rPr>
        <w:t>5.2.30A</w:t>
      </w:r>
      <w:r>
        <w:rPr>
          <w:rFonts w:ascii="Calibri" w:hAnsi="Calibr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_Toc114765683 \h </w:instrText>
      </w:r>
      <w:r>
        <w:rPr>
          <w:noProof/>
        </w:rPr>
      </w:r>
      <w:r>
        <w:rPr>
          <w:noProof/>
        </w:rPr>
        <w:fldChar w:fldCharType="separate"/>
      </w:r>
      <w:r>
        <w:rPr>
          <w:noProof/>
        </w:rPr>
        <w:t>90</w:t>
      </w:r>
      <w:r>
        <w:rPr>
          <w:noProof/>
        </w:rPr>
        <w:fldChar w:fldCharType="end"/>
      </w:r>
    </w:p>
    <w:p w14:paraId="469ADCF6" w14:textId="3BA0480A" w:rsidR="00F63AE4" w:rsidRDefault="00F63AE4">
      <w:pPr>
        <w:pStyle w:val="TOC4"/>
        <w:rPr>
          <w:rFonts w:ascii="Calibri" w:hAnsi="Calibri"/>
          <w:noProof/>
          <w:sz w:val="22"/>
          <w:szCs w:val="22"/>
          <w:lang w:eastAsia="en-GB"/>
        </w:rPr>
      </w:pPr>
      <w:r w:rsidRPr="00FE4B81">
        <w:rPr>
          <w:noProof/>
          <w:lang w:val="de-DE"/>
        </w:rPr>
        <w:t>5.2.30A.</w:t>
      </w:r>
      <w:r>
        <w:rPr>
          <w:noProof/>
        </w:rPr>
        <w:t>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_Toc114765684 \h </w:instrText>
      </w:r>
      <w:r>
        <w:rPr>
          <w:noProof/>
        </w:rPr>
      </w:r>
      <w:r>
        <w:rPr>
          <w:noProof/>
        </w:rPr>
        <w:fldChar w:fldCharType="separate"/>
      </w:r>
      <w:r>
        <w:rPr>
          <w:noProof/>
        </w:rPr>
        <w:t>90</w:t>
      </w:r>
      <w:r>
        <w:rPr>
          <w:noProof/>
        </w:rPr>
        <w:fldChar w:fldCharType="end"/>
      </w:r>
    </w:p>
    <w:p w14:paraId="3E1BB317" w14:textId="3C7EC1CE" w:rsidR="00F63AE4" w:rsidRDefault="00F63AE4">
      <w:pPr>
        <w:pStyle w:val="TOC4"/>
        <w:rPr>
          <w:rFonts w:ascii="Calibri" w:hAnsi="Calibri"/>
          <w:noProof/>
          <w:sz w:val="22"/>
          <w:szCs w:val="22"/>
          <w:lang w:eastAsia="en-GB"/>
        </w:rPr>
      </w:pPr>
      <w:r w:rsidRPr="00FE4B81">
        <w:rPr>
          <w:noProof/>
          <w:lang w:val="de-DE"/>
        </w:rPr>
        <w:t>5.2.30A.</w:t>
      </w:r>
      <w:r>
        <w:rPr>
          <w:noProof/>
        </w:rPr>
        <w:t>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_Toc114765685 \h </w:instrText>
      </w:r>
      <w:r>
        <w:rPr>
          <w:noProof/>
        </w:rPr>
      </w:r>
      <w:r>
        <w:rPr>
          <w:noProof/>
        </w:rPr>
        <w:fldChar w:fldCharType="separate"/>
      </w:r>
      <w:r>
        <w:rPr>
          <w:noProof/>
        </w:rPr>
        <w:t>91</w:t>
      </w:r>
      <w:r>
        <w:rPr>
          <w:noProof/>
        </w:rPr>
        <w:fldChar w:fldCharType="end"/>
      </w:r>
    </w:p>
    <w:p w14:paraId="47B25E82" w14:textId="4B60C73C" w:rsidR="00F63AE4" w:rsidRDefault="00F63AE4">
      <w:pPr>
        <w:pStyle w:val="TOC4"/>
        <w:rPr>
          <w:rFonts w:ascii="Calibri" w:hAnsi="Calibri"/>
          <w:noProof/>
          <w:sz w:val="22"/>
          <w:szCs w:val="22"/>
          <w:lang w:eastAsia="en-GB"/>
        </w:rPr>
      </w:pPr>
      <w:r w:rsidRPr="00FE4B81">
        <w:rPr>
          <w:noProof/>
          <w:lang w:val="de-DE"/>
        </w:rPr>
        <w:t>5.2.30A.</w:t>
      </w:r>
      <w:r>
        <w:rPr>
          <w:noProof/>
        </w:rPr>
        <w:t>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_Toc114765686 \h </w:instrText>
      </w:r>
      <w:r>
        <w:rPr>
          <w:noProof/>
        </w:rPr>
      </w:r>
      <w:r>
        <w:rPr>
          <w:noProof/>
        </w:rPr>
        <w:fldChar w:fldCharType="separate"/>
      </w:r>
      <w:r>
        <w:rPr>
          <w:noProof/>
        </w:rPr>
        <w:t>91</w:t>
      </w:r>
      <w:r>
        <w:rPr>
          <w:noProof/>
        </w:rPr>
        <w:fldChar w:fldCharType="end"/>
      </w:r>
    </w:p>
    <w:p w14:paraId="20E0834F" w14:textId="2E136F77" w:rsidR="00F63AE4" w:rsidRDefault="00F63AE4">
      <w:pPr>
        <w:pStyle w:val="TOC5"/>
        <w:rPr>
          <w:rFonts w:ascii="Calibri" w:hAnsi="Calibri"/>
          <w:noProof/>
          <w:sz w:val="22"/>
          <w:szCs w:val="22"/>
          <w:lang w:eastAsia="en-GB"/>
        </w:rPr>
      </w:pPr>
      <w:r>
        <w:rPr>
          <w:noProof/>
        </w:rPr>
        <w:t>5.2.30A.3.1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_Toc114765687 \h </w:instrText>
      </w:r>
      <w:r>
        <w:rPr>
          <w:noProof/>
        </w:rPr>
      </w:r>
      <w:r>
        <w:rPr>
          <w:noProof/>
        </w:rPr>
        <w:fldChar w:fldCharType="separate"/>
      </w:r>
      <w:r>
        <w:rPr>
          <w:noProof/>
        </w:rPr>
        <w:t>91</w:t>
      </w:r>
      <w:r>
        <w:rPr>
          <w:noProof/>
        </w:rPr>
        <w:fldChar w:fldCharType="end"/>
      </w:r>
    </w:p>
    <w:p w14:paraId="601A3E9F" w14:textId="7AAF19FE" w:rsidR="00F63AE4" w:rsidRDefault="00F63AE4">
      <w:pPr>
        <w:pStyle w:val="TOC3"/>
        <w:rPr>
          <w:rFonts w:ascii="Calibri" w:hAnsi="Calibri"/>
          <w:noProof/>
          <w:sz w:val="22"/>
          <w:szCs w:val="22"/>
          <w:lang w:eastAsia="en-GB"/>
        </w:rPr>
      </w:pPr>
      <w:r>
        <w:rPr>
          <w:noProof/>
        </w:rPr>
        <w:t>5.2.31</w:t>
      </w:r>
      <w:r>
        <w:rPr>
          <w:rFonts w:ascii="Calibri" w:hAnsi="Calibri"/>
          <w:noProof/>
          <w:sz w:val="22"/>
          <w:szCs w:val="22"/>
          <w:lang w:eastAsia="en-GB"/>
        </w:rPr>
        <w:tab/>
      </w:r>
      <w:r>
        <w:rPr>
          <w:noProof/>
        </w:rPr>
        <w:t xml:space="preserve">Resource: </w:t>
      </w:r>
      <w:r w:rsidRPr="00FE4B81">
        <w:rPr>
          <w:noProof/>
          <w:lang w:val="de-DE"/>
        </w:rPr>
        <w:t>AmfSubscriptionInfo</w:t>
      </w:r>
      <w:r>
        <w:rPr>
          <w:noProof/>
        </w:rPr>
        <w:tab/>
      </w:r>
      <w:r>
        <w:rPr>
          <w:noProof/>
        </w:rPr>
        <w:fldChar w:fldCharType="begin" w:fldLock="1"/>
      </w:r>
      <w:r>
        <w:rPr>
          <w:noProof/>
        </w:rPr>
        <w:instrText xml:space="preserve"> PAGEREF _Toc114765688 \h </w:instrText>
      </w:r>
      <w:r>
        <w:rPr>
          <w:noProof/>
        </w:rPr>
      </w:r>
      <w:r>
        <w:rPr>
          <w:noProof/>
        </w:rPr>
        <w:fldChar w:fldCharType="separate"/>
      </w:r>
      <w:r>
        <w:rPr>
          <w:noProof/>
        </w:rPr>
        <w:t>91</w:t>
      </w:r>
      <w:r>
        <w:rPr>
          <w:noProof/>
        </w:rPr>
        <w:fldChar w:fldCharType="end"/>
      </w:r>
    </w:p>
    <w:p w14:paraId="69E13A31" w14:textId="06D3759D" w:rsidR="00F63AE4" w:rsidRDefault="00F63AE4">
      <w:pPr>
        <w:pStyle w:val="TOC4"/>
        <w:rPr>
          <w:rFonts w:ascii="Calibri" w:hAnsi="Calibri"/>
          <w:noProof/>
          <w:sz w:val="22"/>
          <w:szCs w:val="22"/>
          <w:lang w:eastAsia="en-GB"/>
        </w:rPr>
      </w:pPr>
      <w:r>
        <w:rPr>
          <w:noProof/>
        </w:rPr>
        <w:t>5.2.31.1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_Toc114765689 \h </w:instrText>
      </w:r>
      <w:r>
        <w:rPr>
          <w:noProof/>
        </w:rPr>
      </w:r>
      <w:r>
        <w:rPr>
          <w:noProof/>
        </w:rPr>
        <w:fldChar w:fldCharType="separate"/>
      </w:r>
      <w:r>
        <w:rPr>
          <w:noProof/>
        </w:rPr>
        <w:t>91</w:t>
      </w:r>
      <w:r>
        <w:rPr>
          <w:noProof/>
        </w:rPr>
        <w:fldChar w:fldCharType="end"/>
      </w:r>
    </w:p>
    <w:p w14:paraId="0082613E" w14:textId="05960271" w:rsidR="00F63AE4" w:rsidRDefault="00F63AE4">
      <w:pPr>
        <w:pStyle w:val="TOC4"/>
        <w:rPr>
          <w:rFonts w:ascii="Calibri" w:hAnsi="Calibri"/>
          <w:noProof/>
          <w:sz w:val="22"/>
          <w:szCs w:val="22"/>
          <w:lang w:eastAsia="en-GB"/>
        </w:rPr>
      </w:pPr>
      <w:r>
        <w:rPr>
          <w:noProof/>
        </w:rPr>
        <w:t>5.2.31.2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_Toc114765690 \h </w:instrText>
      </w:r>
      <w:r>
        <w:rPr>
          <w:noProof/>
        </w:rPr>
      </w:r>
      <w:r>
        <w:rPr>
          <w:noProof/>
        </w:rPr>
        <w:fldChar w:fldCharType="separate"/>
      </w:r>
      <w:r>
        <w:rPr>
          <w:noProof/>
        </w:rPr>
        <w:t>92</w:t>
      </w:r>
      <w:r>
        <w:rPr>
          <w:noProof/>
        </w:rPr>
        <w:fldChar w:fldCharType="end"/>
      </w:r>
    </w:p>
    <w:p w14:paraId="24D9292B" w14:textId="7957B06C" w:rsidR="00F63AE4" w:rsidRDefault="00F63AE4">
      <w:pPr>
        <w:pStyle w:val="TOC4"/>
        <w:rPr>
          <w:rFonts w:ascii="Calibri" w:hAnsi="Calibri"/>
          <w:noProof/>
          <w:sz w:val="22"/>
          <w:szCs w:val="22"/>
          <w:lang w:eastAsia="en-GB"/>
        </w:rPr>
      </w:pPr>
      <w:r>
        <w:rPr>
          <w:noProof/>
        </w:rPr>
        <w:t>5.2.31.3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_Toc114765691 \h </w:instrText>
      </w:r>
      <w:r>
        <w:rPr>
          <w:noProof/>
        </w:rPr>
      </w:r>
      <w:r>
        <w:rPr>
          <w:noProof/>
        </w:rPr>
        <w:fldChar w:fldCharType="separate"/>
      </w:r>
      <w:r>
        <w:rPr>
          <w:noProof/>
        </w:rPr>
        <w:t>92</w:t>
      </w:r>
      <w:r>
        <w:rPr>
          <w:noProof/>
        </w:rPr>
        <w:fldChar w:fldCharType="end"/>
      </w:r>
    </w:p>
    <w:p w14:paraId="3A0D1F74" w14:textId="6D753B5F" w:rsidR="00F63AE4" w:rsidRDefault="00F63AE4">
      <w:pPr>
        <w:pStyle w:val="TOC5"/>
        <w:rPr>
          <w:rFonts w:ascii="Calibri" w:hAnsi="Calibri"/>
          <w:noProof/>
          <w:sz w:val="22"/>
          <w:szCs w:val="22"/>
          <w:lang w:eastAsia="en-GB"/>
        </w:rPr>
      </w:pPr>
      <w:r>
        <w:rPr>
          <w:noProof/>
        </w:rPr>
        <w:t>5.2.31.3.1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_Toc114765692 \h </w:instrText>
      </w:r>
      <w:r>
        <w:rPr>
          <w:noProof/>
        </w:rPr>
      </w:r>
      <w:r>
        <w:rPr>
          <w:noProof/>
        </w:rPr>
        <w:fldChar w:fldCharType="separate"/>
      </w:r>
      <w:r>
        <w:rPr>
          <w:noProof/>
        </w:rPr>
        <w:t>92</w:t>
      </w:r>
      <w:r>
        <w:rPr>
          <w:noProof/>
        </w:rPr>
        <w:fldChar w:fldCharType="end"/>
      </w:r>
    </w:p>
    <w:p w14:paraId="247C7966" w14:textId="21E6E3D3" w:rsidR="00F63AE4" w:rsidRDefault="00F63AE4">
      <w:pPr>
        <w:pStyle w:val="TOC5"/>
        <w:rPr>
          <w:rFonts w:ascii="Calibri" w:hAnsi="Calibri"/>
          <w:noProof/>
          <w:sz w:val="22"/>
          <w:szCs w:val="22"/>
          <w:lang w:eastAsia="en-GB"/>
        </w:rPr>
      </w:pPr>
      <w:r>
        <w:rPr>
          <w:noProof/>
        </w:rPr>
        <w:t>5.2.31.3.2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_Toc114765693 \h </w:instrText>
      </w:r>
      <w:r>
        <w:rPr>
          <w:noProof/>
        </w:rPr>
      </w:r>
      <w:r>
        <w:rPr>
          <w:noProof/>
        </w:rPr>
        <w:fldChar w:fldCharType="separate"/>
      </w:r>
      <w:r>
        <w:rPr>
          <w:noProof/>
        </w:rPr>
        <w:t>92</w:t>
      </w:r>
      <w:r>
        <w:rPr>
          <w:noProof/>
        </w:rPr>
        <w:fldChar w:fldCharType="end"/>
      </w:r>
    </w:p>
    <w:p w14:paraId="564A0E87" w14:textId="16F1C6CB" w:rsidR="00F63AE4" w:rsidRDefault="00F63AE4">
      <w:pPr>
        <w:pStyle w:val="TOC5"/>
        <w:rPr>
          <w:rFonts w:ascii="Calibri" w:hAnsi="Calibri"/>
          <w:noProof/>
          <w:sz w:val="22"/>
          <w:szCs w:val="22"/>
          <w:lang w:eastAsia="en-GB"/>
        </w:rPr>
      </w:pPr>
      <w:r>
        <w:rPr>
          <w:noProof/>
        </w:rPr>
        <w:t>5.2.31.3.</w:t>
      </w:r>
      <w:r w:rsidRPr="00FE4B81">
        <w:rPr>
          <w:noProof/>
          <w:lang w:val="de-DE"/>
        </w:rPr>
        <w:t>3</w:t>
      </w:r>
      <w:r>
        <w:rPr>
          <w:rFonts w:ascii="Calibri" w:hAnsi="Calibri"/>
          <w:noProof/>
          <w:sz w:val="22"/>
          <w:szCs w:val="22"/>
          <w:lang w:eastAsia="en-GB"/>
        </w:rPr>
        <w:tab/>
      </w:r>
      <w:r w:rsidRPr="00FE4B81">
        <w:rPr>
          <w:noProof/>
          <w:lang w:val="de-DE"/>
        </w:rPr>
        <w:t>GET</w:t>
      </w:r>
      <w:r>
        <w:rPr>
          <w:noProof/>
        </w:rPr>
        <w:tab/>
      </w:r>
      <w:r>
        <w:rPr>
          <w:noProof/>
        </w:rPr>
        <w:fldChar w:fldCharType="begin" w:fldLock="1"/>
      </w:r>
      <w:r>
        <w:rPr>
          <w:noProof/>
        </w:rPr>
        <w:instrText xml:space="preserve"> PAGEREF _Toc114765694 \h </w:instrText>
      </w:r>
      <w:r>
        <w:rPr>
          <w:noProof/>
        </w:rPr>
      </w:r>
      <w:r>
        <w:rPr>
          <w:noProof/>
        </w:rPr>
        <w:fldChar w:fldCharType="separate"/>
      </w:r>
      <w:r>
        <w:rPr>
          <w:noProof/>
        </w:rPr>
        <w:t>93</w:t>
      </w:r>
      <w:r>
        <w:rPr>
          <w:noProof/>
        </w:rPr>
        <w:fldChar w:fldCharType="end"/>
      </w:r>
    </w:p>
    <w:p w14:paraId="721C2E07" w14:textId="50F914C4" w:rsidR="00F63AE4" w:rsidRDefault="00F63AE4">
      <w:pPr>
        <w:pStyle w:val="TOC5"/>
        <w:rPr>
          <w:rFonts w:ascii="Calibri" w:hAnsi="Calibri"/>
          <w:noProof/>
          <w:sz w:val="22"/>
          <w:szCs w:val="22"/>
          <w:lang w:eastAsia="en-GB"/>
        </w:rPr>
      </w:pPr>
      <w:r>
        <w:rPr>
          <w:noProof/>
        </w:rPr>
        <w:t>5.2.31.3.</w:t>
      </w:r>
      <w:r w:rsidRPr="00FE4B81">
        <w:rPr>
          <w:noProof/>
          <w:lang w:val="de-DE"/>
        </w:rPr>
        <w:t>4</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_Toc114765695 \h </w:instrText>
      </w:r>
      <w:r>
        <w:rPr>
          <w:noProof/>
        </w:rPr>
      </w:r>
      <w:r>
        <w:rPr>
          <w:noProof/>
        </w:rPr>
        <w:fldChar w:fldCharType="separate"/>
      </w:r>
      <w:r>
        <w:rPr>
          <w:noProof/>
        </w:rPr>
        <w:t>93</w:t>
      </w:r>
      <w:r>
        <w:rPr>
          <w:noProof/>
        </w:rPr>
        <w:fldChar w:fldCharType="end"/>
      </w:r>
    </w:p>
    <w:p w14:paraId="3E1EAC58" w14:textId="05BE4B8C" w:rsidR="00F63AE4" w:rsidRDefault="00F63AE4">
      <w:pPr>
        <w:pStyle w:val="TOC3"/>
        <w:rPr>
          <w:rFonts w:ascii="Calibri" w:hAnsi="Calibri"/>
          <w:noProof/>
          <w:sz w:val="22"/>
          <w:szCs w:val="22"/>
          <w:lang w:eastAsia="en-GB"/>
        </w:rPr>
      </w:pPr>
      <w:r>
        <w:rPr>
          <w:noProof/>
        </w:rPr>
        <w:t>5.2.31A</w:t>
      </w:r>
      <w:r>
        <w:rPr>
          <w:rFonts w:ascii="Calibri" w:hAnsi="Calibri"/>
          <w:noProof/>
          <w:sz w:val="22"/>
          <w:szCs w:val="22"/>
          <w:lang w:eastAsia="en-GB"/>
        </w:rPr>
        <w:tab/>
      </w:r>
      <w:r>
        <w:rPr>
          <w:noProof/>
        </w:rPr>
        <w:t>Resource: Smf</w:t>
      </w:r>
      <w:r w:rsidRPr="00FE4B81">
        <w:rPr>
          <w:noProof/>
          <w:lang w:val="de-DE"/>
        </w:rPr>
        <w:t>SubscriptionInfo</w:t>
      </w:r>
      <w:r>
        <w:rPr>
          <w:noProof/>
        </w:rPr>
        <w:tab/>
      </w:r>
      <w:r>
        <w:rPr>
          <w:noProof/>
        </w:rPr>
        <w:fldChar w:fldCharType="begin" w:fldLock="1"/>
      </w:r>
      <w:r>
        <w:rPr>
          <w:noProof/>
        </w:rPr>
        <w:instrText xml:space="preserve"> PAGEREF _Toc114765696 \h </w:instrText>
      </w:r>
      <w:r>
        <w:rPr>
          <w:noProof/>
        </w:rPr>
      </w:r>
      <w:r>
        <w:rPr>
          <w:noProof/>
        </w:rPr>
        <w:fldChar w:fldCharType="separate"/>
      </w:r>
      <w:r>
        <w:rPr>
          <w:noProof/>
        </w:rPr>
        <w:t>94</w:t>
      </w:r>
      <w:r>
        <w:rPr>
          <w:noProof/>
        </w:rPr>
        <w:fldChar w:fldCharType="end"/>
      </w:r>
    </w:p>
    <w:p w14:paraId="39C671BA" w14:textId="59948094" w:rsidR="00F63AE4" w:rsidRDefault="00F63AE4">
      <w:pPr>
        <w:pStyle w:val="TOC4"/>
        <w:rPr>
          <w:rFonts w:ascii="Calibri" w:hAnsi="Calibri"/>
          <w:noProof/>
          <w:sz w:val="22"/>
          <w:szCs w:val="22"/>
          <w:lang w:eastAsia="en-GB"/>
        </w:rPr>
      </w:pPr>
      <w:r>
        <w:rPr>
          <w:noProof/>
        </w:rPr>
        <w:t>5.2.31A.1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_Toc114765697 \h </w:instrText>
      </w:r>
      <w:r>
        <w:rPr>
          <w:noProof/>
        </w:rPr>
      </w:r>
      <w:r>
        <w:rPr>
          <w:noProof/>
        </w:rPr>
        <w:fldChar w:fldCharType="separate"/>
      </w:r>
      <w:r>
        <w:rPr>
          <w:noProof/>
        </w:rPr>
        <w:t>94</w:t>
      </w:r>
      <w:r>
        <w:rPr>
          <w:noProof/>
        </w:rPr>
        <w:fldChar w:fldCharType="end"/>
      </w:r>
    </w:p>
    <w:p w14:paraId="0D05CA89" w14:textId="50E028E8" w:rsidR="00F63AE4" w:rsidRDefault="00F63AE4">
      <w:pPr>
        <w:pStyle w:val="TOC4"/>
        <w:rPr>
          <w:rFonts w:ascii="Calibri" w:hAnsi="Calibri"/>
          <w:noProof/>
          <w:sz w:val="22"/>
          <w:szCs w:val="22"/>
          <w:lang w:eastAsia="en-GB"/>
        </w:rPr>
      </w:pPr>
      <w:r>
        <w:rPr>
          <w:noProof/>
        </w:rPr>
        <w:t>5.2.31A.2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_Toc114765698 \h </w:instrText>
      </w:r>
      <w:r>
        <w:rPr>
          <w:noProof/>
        </w:rPr>
      </w:r>
      <w:r>
        <w:rPr>
          <w:noProof/>
        </w:rPr>
        <w:fldChar w:fldCharType="separate"/>
      </w:r>
      <w:r>
        <w:rPr>
          <w:noProof/>
        </w:rPr>
        <w:t>94</w:t>
      </w:r>
      <w:r>
        <w:rPr>
          <w:noProof/>
        </w:rPr>
        <w:fldChar w:fldCharType="end"/>
      </w:r>
    </w:p>
    <w:p w14:paraId="323794B4" w14:textId="7E28FECD" w:rsidR="00F63AE4" w:rsidRDefault="00F63AE4">
      <w:pPr>
        <w:pStyle w:val="TOC4"/>
        <w:rPr>
          <w:rFonts w:ascii="Calibri" w:hAnsi="Calibri"/>
          <w:noProof/>
          <w:sz w:val="22"/>
          <w:szCs w:val="22"/>
          <w:lang w:eastAsia="en-GB"/>
        </w:rPr>
      </w:pPr>
      <w:r>
        <w:rPr>
          <w:noProof/>
        </w:rPr>
        <w:t>5.2.31A.3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_Toc114765699 \h </w:instrText>
      </w:r>
      <w:r>
        <w:rPr>
          <w:noProof/>
        </w:rPr>
      </w:r>
      <w:r>
        <w:rPr>
          <w:noProof/>
        </w:rPr>
        <w:fldChar w:fldCharType="separate"/>
      </w:r>
      <w:r>
        <w:rPr>
          <w:noProof/>
        </w:rPr>
        <w:t>94</w:t>
      </w:r>
      <w:r>
        <w:rPr>
          <w:noProof/>
        </w:rPr>
        <w:fldChar w:fldCharType="end"/>
      </w:r>
    </w:p>
    <w:p w14:paraId="19509A4E" w14:textId="4644C960" w:rsidR="00F63AE4" w:rsidRDefault="00F63AE4">
      <w:pPr>
        <w:pStyle w:val="TOC5"/>
        <w:rPr>
          <w:rFonts w:ascii="Calibri" w:hAnsi="Calibri"/>
          <w:noProof/>
          <w:sz w:val="22"/>
          <w:szCs w:val="22"/>
          <w:lang w:eastAsia="en-GB"/>
        </w:rPr>
      </w:pPr>
      <w:r>
        <w:rPr>
          <w:noProof/>
        </w:rPr>
        <w:t>5.2.31A.3.1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_Toc114765700 \h </w:instrText>
      </w:r>
      <w:r>
        <w:rPr>
          <w:noProof/>
        </w:rPr>
      </w:r>
      <w:r>
        <w:rPr>
          <w:noProof/>
        </w:rPr>
        <w:fldChar w:fldCharType="separate"/>
      </w:r>
      <w:r>
        <w:rPr>
          <w:noProof/>
        </w:rPr>
        <w:t>94</w:t>
      </w:r>
      <w:r>
        <w:rPr>
          <w:noProof/>
        </w:rPr>
        <w:fldChar w:fldCharType="end"/>
      </w:r>
    </w:p>
    <w:p w14:paraId="443C5ECE" w14:textId="4965E126" w:rsidR="00F63AE4" w:rsidRDefault="00F63AE4">
      <w:pPr>
        <w:pStyle w:val="TOC5"/>
        <w:rPr>
          <w:rFonts w:ascii="Calibri" w:hAnsi="Calibri"/>
          <w:noProof/>
          <w:sz w:val="22"/>
          <w:szCs w:val="22"/>
          <w:lang w:eastAsia="en-GB"/>
        </w:rPr>
      </w:pPr>
      <w:r>
        <w:rPr>
          <w:noProof/>
        </w:rPr>
        <w:t>5.2.31A.3.2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_Toc114765701 \h </w:instrText>
      </w:r>
      <w:r>
        <w:rPr>
          <w:noProof/>
        </w:rPr>
      </w:r>
      <w:r>
        <w:rPr>
          <w:noProof/>
        </w:rPr>
        <w:fldChar w:fldCharType="separate"/>
      </w:r>
      <w:r>
        <w:rPr>
          <w:noProof/>
        </w:rPr>
        <w:t>95</w:t>
      </w:r>
      <w:r>
        <w:rPr>
          <w:noProof/>
        </w:rPr>
        <w:fldChar w:fldCharType="end"/>
      </w:r>
    </w:p>
    <w:p w14:paraId="5B0DCEB7" w14:textId="7DCC3559" w:rsidR="00F63AE4" w:rsidRDefault="00F63AE4">
      <w:pPr>
        <w:pStyle w:val="TOC5"/>
        <w:rPr>
          <w:rFonts w:ascii="Calibri" w:hAnsi="Calibri"/>
          <w:noProof/>
          <w:sz w:val="22"/>
          <w:szCs w:val="22"/>
          <w:lang w:eastAsia="en-GB"/>
        </w:rPr>
      </w:pPr>
      <w:r>
        <w:rPr>
          <w:noProof/>
        </w:rPr>
        <w:t>5.2.31A.3.</w:t>
      </w:r>
      <w:r w:rsidRPr="00FE4B81">
        <w:rPr>
          <w:noProof/>
          <w:lang w:val="de-DE"/>
        </w:rPr>
        <w:t>3</w:t>
      </w:r>
      <w:r>
        <w:rPr>
          <w:rFonts w:ascii="Calibri" w:hAnsi="Calibri"/>
          <w:noProof/>
          <w:sz w:val="22"/>
          <w:szCs w:val="22"/>
          <w:lang w:eastAsia="en-GB"/>
        </w:rPr>
        <w:tab/>
      </w:r>
      <w:r w:rsidRPr="00FE4B81">
        <w:rPr>
          <w:noProof/>
          <w:lang w:val="de-DE"/>
        </w:rPr>
        <w:t>GET</w:t>
      </w:r>
      <w:r>
        <w:rPr>
          <w:noProof/>
        </w:rPr>
        <w:tab/>
      </w:r>
      <w:r>
        <w:rPr>
          <w:noProof/>
        </w:rPr>
        <w:fldChar w:fldCharType="begin" w:fldLock="1"/>
      </w:r>
      <w:r>
        <w:rPr>
          <w:noProof/>
        </w:rPr>
        <w:instrText xml:space="preserve"> PAGEREF _Toc114765702 \h </w:instrText>
      </w:r>
      <w:r>
        <w:rPr>
          <w:noProof/>
        </w:rPr>
      </w:r>
      <w:r>
        <w:rPr>
          <w:noProof/>
        </w:rPr>
        <w:fldChar w:fldCharType="separate"/>
      </w:r>
      <w:r>
        <w:rPr>
          <w:noProof/>
        </w:rPr>
        <w:t>95</w:t>
      </w:r>
      <w:r>
        <w:rPr>
          <w:noProof/>
        </w:rPr>
        <w:fldChar w:fldCharType="end"/>
      </w:r>
    </w:p>
    <w:p w14:paraId="3BC02011" w14:textId="44B8ACE0" w:rsidR="00F63AE4" w:rsidRDefault="00F63AE4">
      <w:pPr>
        <w:pStyle w:val="TOC5"/>
        <w:rPr>
          <w:rFonts w:ascii="Calibri" w:hAnsi="Calibri"/>
          <w:noProof/>
          <w:sz w:val="22"/>
          <w:szCs w:val="22"/>
          <w:lang w:eastAsia="en-GB"/>
        </w:rPr>
      </w:pPr>
      <w:r>
        <w:rPr>
          <w:noProof/>
        </w:rPr>
        <w:t>5.2.31A.3.</w:t>
      </w:r>
      <w:r w:rsidRPr="00FE4B81">
        <w:rPr>
          <w:noProof/>
          <w:lang w:val="de-DE"/>
        </w:rPr>
        <w:t>4</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_Toc114765703 \h </w:instrText>
      </w:r>
      <w:r>
        <w:rPr>
          <w:noProof/>
        </w:rPr>
      </w:r>
      <w:r>
        <w:rPr>
          <w:noProof/>
        </w:rPr>
        <w:fldChar w:fldCharType="separate"/>
      </w:r>
      <w:r>
        <w:rPr>
          <w:noProof/>
        </w:rPr>
        <w:t>96</w:t>
      </w:r>
      <w:r>
        <w:rPr>
          <w:noProof/>
        </w:rPr>
        <w:fldChar w:fldCharType="end"/>
      </w:r>
    </w:p>
    <w:p w14:paraId="549B00FE" w14:textId="41C14BC6" w:rsidR="00F63AE4" w:rsidRDefault="00F63AE4">
      <w:pPr>
        <w:pStyle w:val="TOC3"/>
        <w:rPr>
          <w:rFonts w:ascii="Calibri" w:hAnsi="Calibri"/>
          <w:noProof/>
          <w:sz w:val="22"/>
          <w:szCs w:val="22"/>
          <w:lang w:eastAsia="en-GB"/>
        </w:rPr>
      </w:pPr>
      <w:r>
        <w:rPr>
          <w:noProof/>
        </w:rPr>
        <w:t>5.2.31B</w:t>
      </w:r>
      <w:r>
        <w:rPr>
          <w:rFonts w:ascii="Calibri" w:hAnsi="Calibri"/>
          <w:noProof/>
          <w:sz w:val="22"/>
          <w:szCs w:val="22"/>
          <w:lang w:eastAsia="en-GB"/>
        </w:rPr>
        <w:tab/>
      </w:r>
      <w:r>
        <w:rPr>
          <w:noProof/>
        </w:rPr>
        <w:t>Resource: Hss</w:t>
      </w:r>
      <w:r w:rsidRPr="00FE4B81">
        <w:rPr>
          <w:noProof/>
          <w:lang w:val="de-DE"/>
        </w:rPr>
        <w:t>SubscriptionInfo</w:t>
      </w:r>
      <w:r>
        <w:rPr>
          <w:noProof/>
        </w:rPr>
        <w:tab/>
      </w:r>
      <w:r>
        <w:rPr>
          <w:noProof/>
        </w:rPr>
        <w:fldChar w:fldCharType="begin" w:fldLock="1"/>
      </w:r>
      <w:r>
        <w:rPr>
          <w:noProof/>
        </w:rPr>
        <w:instrText xml:space="preserve"> PAGEREF _Toc114765704 \h </w:instrText>
      </w:r>
      <w:r>
        <w:rPr>
          <w:noProof/>
        </w:rPr>
      </w:r>
      <w:r>
        <w:rPr>
          <w:noProof/>
        </w:rPr>
        <w:fldChar w:fldCharType="separate"/>
      </w:r>
      <w:r>
        <w:rPr>
          <w:noProof/>
        </w:rPr>
        <w:t>97</w:t>
      </w:r>
      <w:r>
        <w:rPr>
          <w:noProof/>
        </w:rPr>
        <w:fldChar w:fldCharType="end"/>
      </w:r>
    </w:p>
    <w:p w14:paraId="598201CA" w14:textId="6FB76E25" w:rsidR="00F63AE4" w:rsidRDefault="00F63AE4">
      <w:pPr>
        <w:pStyle w:val="TOC4"/>
        <w:rPr>
          <w:rFonts w:ascii="Calibri" w:hAnsi="Calibri"/>
          <w:noProof/>
          <w:sz w:val="22"/>
          <w:szCs w:val="22"/>
          <w:lang w:eastAsia="en-GB"/>
        </w:rPr>
      </w:pPr>
      <w:r>
        <w:rPr>
          <w:noProof/>
        </w:rPr>
        <w:t>5.2.31B.1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_Toc114765705 \h </w:instrText>
      </w:r>
      <w:r>
        <w:rPr>
          <w:noProof/>
        </w:rPr>
      </w:r>
      <w:r>
        <w:rPr>
          <w:noProof/>
        </w:rPr>
        <w:fldChar w:fldCharType="separate"/>
      </w:r>
      <w:r>
        <w:rPr>
          <w:noProof/>
        </w:rPr>
        <w:t>97</w:t>
      </w:r>
      <w:r>
        <w:rPr>
          <w:noProof/>
        </w:rPr>
        <w:fldChar w:fldCharType="end"/>
      </w:r>
    </w:p>
    <w:p w14:paraId="6B8B8356" w14:textId="36D1FA6E" w:rsidR="00F63AE4" w:rsidRDefault="00F63AE4">
      <w:pPr>
        <w:pStyle w:val="TOC4"/>
        <w:rPr>
          <w:rFonts w:ascii="Calibri" w:hAnsi="Calibri"/>
          <w:noProof/>
          <w:sz w:val="22"/>
          <w:szCs w:val="22"/>
          <w:lang w:eastAsia="en-GB"/>
        </w:rPr>
      </w:pPr>
      <w:r>
        <w:rPr>
          <w:noProof/>
        </w:rPr>
        <w:t>5.2.31B.2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_Toc114765706 \h </w:instrText>
      </w:r>
      <w:r>
        <w:rPr>
          <w:noProof/>
        </w:rPr>
      </w:r>
      <w:r>
        <w:rPr>
          <w:noProof/>
        </w:rPr>
        <w:fldChar w:fldCharType="separate"/>
      </w:r>
      <w:r>
        <w:rPr>
          <w:noProof/>
        </w:rPr>
        <w:t>97</w:t>
      </w:r>
      <w:r>
        <w:rPr>
          <w:noProof/>
        </w:rPr>
        <w:fldChar w:fldCharType="end"/>
      </w:r>
    </w:p>
    <w:p w14:paraId="623A7C17" w14:textId="78B142EF" w:rsidR="00F63AE4" w:rsidRDefault="00F63AE4">
      <w:pPr>
        <w:pStyle w:val="TOC4"/>
        <w:rPr>
          <w:rFonts w:ascii="Calibri" w:hAnsi="Calibri"/>
          <w:noProof/>
          <w:sz w:val="22"/>
          <w:szCs w:val="22"/>
          <w:lang w:eastAsia="en-GB"/>
        </w:rPr>
      </w:pPr>
      <w:r>
        <w:rPr>
          <w:noProof/>
        </w:rPr>
        <w:t>5.2.31B.3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_Toc114765707 \h </w:instrText>
      </w:r>
      <w:r>
        <w:rPr>
          <w:noProof/>
        </w:rPr>
      </w:r>
      <w:r>
        <w:rPr>
          <w:noProof/>
        </w:rPr>
        <w:fldChar w:fldCharType="separate"/>
      </w:r>
      <w:r>
        <w:rPr>
          <w:noProof/>
        </w:rPr>
        <w:t>97</w:t>
      </w:r>
      <w:r>
        <w:rPr>
          <w:noProof/>
        </w:rPr>
        <w:fldChar w:fldCharType="end"/>
      </w:r>
    </w:p>
    <w:p w14:paraId="78B77650" w14:textId="568A3CBE" w:rsidR="00F63AE4" w:rsidRDefault="00F63AE4">
      <w:pPr>
        <w:pStyle w:val="TOC5"/>
        <w:rPr>
          <w:rFonts w:ascii="Calibri" w:hAnsi="Calibri"/>
          <w:noProof/>
          <w:sz w:val="22"/>
          <w:szCs w:val="22"/>
          <w:lang w:eastAsia="en-GB"/>
        </w:rPr>
      </w:pPr>
      <w:r>
        <w:rPr>
          <w:noProof/>
        </w:rPr>
        <w:t>5.2.31B.3.1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_Toc114765708 \h </w:instrText>
      </w:r>
      <w:r>
        <w:rPr>
          <w:noProof/>
        </w:rPr>
      </w:r>
      <w:r>
        <w:rPr>
          <w:noProof/>
        </w:rPr>
        <w:fldChar w:fldCharType="separate"/>
      </w:r>
      <w:r>
        <w:rPr>
          <w:noProof/>
        </w:rPr>
        <w:t>97</w:t>
      </w:r>
      <w:r>
        <w:rPr>
          <w:noProof/>
        </w:rPr>
        <w:fldChar w:fldCharType="end"/>
      </w:r>
    </w:p>
    <w:p w14:paraId="3142D3D9" w14:textId="692942DC" w:rsidR="00F63AE4" w:rsidRDefault="00F63AE4">
      <w:pPr>
        <w:pStyle w:val="TOC5"/>
        <w:rPr>
          <w:rFonts w:ascii="Calibri" w:hAnsi="Calibri"/>
          <w:noProof/>
          <w:sz w:val="22"/>
          <w:szCs w:val="22"/>
          <w:lang w:eastAsia="en-GB"/>
        </w:rPr>
      </w:pPr>
      <w:r>
        <w:rPr>
          <w:noProof/>
        </w:rPr>
        <w:t>5.2.31B.3.2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_Toc114765709 \h </w:instrText>
      </w:r>
      <w:r>
        <w:rPr>
          <w:noProof/>
        </w:rPr>
      </w:r>
      <w:r>
        <w:rPr>
          <w:noProof/>
        </w:rPr>
        <w:fldChar w:fldCharType="separate"/>
      </w:r>
      <w:r>
        <w:rPr>
          <w:noProof/>
        </w:rPr>
        <w:t>98</w:t>
      </w:r>
      <w:r>
        <w:rPr>
          <w:noProof/>
        </w:rPr>
        <w:fldChar w:fldCharType="end"/>
      </w:r>
    </w:p>
    <w:p w14:paraId="6BC5FE2D" w14:textId="16F4C25C" w:rsidR="00F63AE4" w:rsidRDefault="00F63AE4">
      <w:pPr>
        <w:pStyle w:val="TOC5"/>
        <w:rPr>
          <w:rFonts w:ascii="Calibri" w:hAnsi="Calibri"/>
          <w:noProof/>
          <w:sz w:val="22"/>
          <w:szCs w:val="22"/>
          <w:lang w:eastAsia="en-GB"/>
        </w:rPr>
      </w:pPr>
      <w:r>
        <w:rPr>
          <w:noProof/>
        </w:rPr>
        <w:t>5.2.31B.3.</w:t>
      </w:r>
      <w:r w:rsidRPr="00FE4B81">
        <w:rPr>
          <w:noProof/>
          <w:lang w:val="de-DE"/>
        </w:rPr>
        <w:t>3</w:t>
      </w:r>
      <w:r>
        <w:rPr>
          <w:rFonts w:ascii="Calibri" w:hAnsi="Calibri"/>
          <w:noProof/>
          <w:sz w:val="22"/>
          <w:szCs w:val="22"/>
          <w:lang w:eastAsia="en-GB"/>
        </w:rPr>
        <w:tab/>
      </w:r>
      <w:r w:rsidRPr="00FE4B81">
        <w:rPr>
          <w:noProof/>
          <w:lang w:val="de-DE"/>
        </w:rPr>
        <w:t>GET</w:t>
      </w:r>
      <w:r>
        <w:rPr>
          <w:noProof/>
        </w:rPr>
        <w:tab/>
      </w:r>
      <w:r>
        <w:rPr>
          <w:noProof/>
        </w:rPr>
        <w:fldChar w:fldCharType="begin" w:fldLock="1"/>
      </w:r>
      <w:r>
        <w:rPr>
          <w:noProof/>
        </w:rPr>
        <w:instrText xml:space="preserve"> PAGEREF _Toc114765710 \h </w:instrText>
      </w:r>
      <w:r>
        <w:rPr>
          <w:noProof/>
        </w:rPr>
      </w:r>
      <w:r>
        <w:rPr>
          <w:noProof/>
        </w:rPr>
        <w:fldChar w:fldCharType="separate"/>
      </w:r>
      <w:r>
        <w:rPr>
          <w:noProof/>
        </w:rPr>
        <w:t>98</w:t>
      </w:r>
      <w:r>
        <w:rPr>
          <w:noProof/>
        </w:rPr>
        <w:fldChar w:fldCharType="end"/>
      </w:r>
    </w:p>
    <w:p w14:paraId="25B4F617" w14:textId="1D0E13BA" w:rsidR="00F63AE4" w:rsidRDefault="00F63AE4">
      <w:pPr>
        <w:pStyle w:val="TOC5"/>
        <w:rPr>
          <w:rFonts w:ascii="Calibri" w:hAnsi="Calibri"/>
          <w:noProof/>
          <w:sz w:val="22"/>
          <w:szCs w:val="22"/>
          <w:lang w:eastAsia="en-GB"/>
        </w:rPr>
      </w:pPr>
      <w:r>
        <w:rPr>
          <w:noProof/>
        </w:rPr>
        <w:t>5.2.31B.3.</w:t>
      </w:r>
      <w:r w:rsidRPr="00FE4B81">
        <w:rPr>
          <w:noProof/>
          <w:lang w:val="de-DE"/>
        </w:rPr>
        <w:t>4</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_Toc114765711 \h </w:instrText>
      </w:r>
      <w:r>
        <w:rPr>
          <w:noProof/>
        </w:rPr>
      </w:r>
      <w:r>
        <w:rPr>
          <w:noProof/>
        </w:rPr>
        <w:fldChar w:fldCharType="separate"/>
      </w:r>
      <w:r>
        <w:rPr>
          <w:noProof/>
        </w:rPr>
        <w:t>99</w:t>
      </w:r>
      <w:r>
        <w:rPr>
          <w:noProof/>
        </w:rPr>
        <w:fldChar w:fldCharType="end"/>
      </w:r>
    </w:p>
    <w:p w14:paraId="2A51A002" w14:textId="10E13E96" w:rsidR="00F63AE4" w:rsidRDefault="00F63AE4">
      <w:pPr>
        <w:pStyle w:val="TOC3"/>
        <w:rPr>
          <w:rFonts w:ascii="Calibri" w:hAnsi="Calibri"/>
          <w:noProof/>
          <w:sz w:val="22"/>
          <w:szCs w:val="22"/>
          <w:lang w:eastAsia="en-GB"/>
        </w:rPr>
      </w:pPr>
      <w:r>
        <w:rPr>
          <w:noProof/>
        </w:rPr>
        <w:t>5.2.32</w:t>
      </w:r>
      <w:r>
        <w:rPr>
          <w:rFonts w:ascii="Calibri" w:hAnsi="Calibri"/>
          <w:noProof/>
          <w:sz w:val="22"/>
          <w:szCs w:val="22"/>
          <w:lang w:eastAsia="en-GB"/>
        </w:rPr>
        <w:tab/>
      </w:r>
      <w:r>
        <w:rPr>
          <w:noProof/>
        </w:rPr>
        <w:t>Resource: ContextData</w:t>
      </w:r>
      <w:r>
        <w:rPr>
          <w:noProof/>
        </w:rPr>
        <w:tab/>
      </w:r>
      <w:r>
        <w:rPr>
          <w:noProof/>
        </w:rPr>
        <w:fldChar w:fldCharType="begin" w:fldLock="1"/>
      </w:r>
      <w:r>
        <w:rPr>
          <w:noProof/>
        </w:rPr>
        <w:instrText xml:space="preserve"> PAGEREF _Toc114765712 \h </w:instrText>
      </w:r>
      <w:r>
        <w:rPr>
          <w:noProof/>
        </w:rPr>
      </w:r>
      <w:r>
        <w:rPr>
          <w:noProof/>
        </w:rPr>
        <w:fldChar w:fldCharType="separate"/>
      </w:r>
      <w:r>
        <w:rPr>
          <w:noProof/>
        </w:rPr>
        <w:t>100</w:t>
      </w:r>
      <w:r>
        <w:rPr>
          <w:noProof/>
        </w:rPr>
        <w:fldChar w:fldCharType="end"/>
      </w:r>
    </w:p>
    <w:p w14:paraId="1874236D" w14:textId="419718F5" w:rsidR="00F63AE4" w:rsidRDefault="00F63AE4">
      <w:pPr>
        <w:pStyle w:val="TOC4"/>
        <w:rPr>
          <w:rFonts w:ascii="Calibri" w:hAnsi="Calibri"/>
          <w:noProof/>
          <w:sz w:val="22"/>
          <w:szCs w:val="22"/>
          <w:lang w:eastAsia="en-GB"/>
        </w:rPr>
      </w:pPr>
      <w:r>
        <w:rPr>
          <w:noProof/>
        </w:rPr>
        <w:lastRenderedPageBreak/>
        <w:t>5.2.32.1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_Toc114765713 \h </w:instrText>
      </w:r>
      <w:r>
        <w:rPr>
          <w:noProof/>
        </w:rPr>
      </w:r>
      <w:r>
        <w:rPr>
          <w:noProof/>
        </w:rPr>
        <w:fldChar w:fldCharType="separate"/>
      </w:r>
      <w:r>
        <w:rPr>
          <w:noProof/>
        </w:rPr>
        <w:t>100</w:t>
      </w:r>
      <w:r>
        <w:rPr>
          <w:noProof/>
        </w:rPr>
        <w:fldChar w:fldCharType="end"/>
      </w:r>
    </w:p>
    <w:p w14:paraId="3A7FD701" w14:textId="58BE1138" w:rsidR="00F63AE4" w:rsidRDefault="00F63AE4">
      <w:pPr>
        <w:pStyle w:val="TOC4"/>
        <w:rPr>
          <w:rFonts w:ascii="Calibri" w:hAnsi="Calibri"/>
          <w:noProof/>
          <w:sz w:val="22"/>
          <w:szCs w:val="22"/>
          <w:lang w:eastAsia="en-GB"/>
        </w:rPr>
      </w:pPr>
      <w:r>
        <w:rPr>
          <w:noProof/>
        </w:rPr>
        <w:t>5.2.32.2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_Toc114765714 \h </w:instrText>
      </w:r>
      <w:r>
        <w:rPr>
          <w:noProof/>
        </w:rPr>
      </w:r>
      <w:r>
        <w:rPr>
          <w:noProof/>
        </w:rPr>
        <w:fldChar w:fldCharType="separate"/>
      </w:r>
      <w:r>
        <w:rPr>
          <w:noProof/>
        </w:rPr>
        <w:t>100</w:t>
      </w:r>
      <w:r>
        <w:rPr>
          <w:noProof/>
        </w:rPr>
        <w:fldChar w:fldCharType="end"/>
      </w:r>
    </w:p>
    <w:p w14:paraId="55680300" w14:textId="71DB907B" w:rsidR="00F63AE4" w:rsidRDefault="00F63AE4">
      <w:pPr>
        <w:pStyle w:val="TOC4"/>
        <w:rPr>
          <w:rFonts w:ascii="Calibri" w:hAnsi="Calibri"/>
          <w:noProof/>
          <w:sz w:val="22"/>
          <w:szCs w:val="22"/>
          <w:lang w:eastAsia="en-GB"/>
        </w:rPr>
      </w:pPr>
      <w:r>
        <w:rPr>
          <w:noProof/>
        </w:rPr>
        <w:t>5.2.32.3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_Toc114765715 \h </w:instrText>
      </w:r>
      <w:r>
        <w:rPr>
          <w:noProof/>
        </w:rPr>
      </w:r>
      <w:r>
        <w:rPr>
          <w:noProof/>
        </w:rPr>
        <w:fldChar w:fldCharType="separate"/>
      </w:r>
      <w:r>
        <w:rPr>
          <w:noProof/>
        </w:rPr>
        <w:t>100</w:t>
      </w:r>
      <w:r>
        <w:rPr>
          <w:noProof/>
        </w:rPr>
        <w:fldChar w:fldCharType="end"/>
      </w:r>
    </w:p>
    <w:p w14:paraId="1247F556" w14:textId="33F9CA70" w:rsidR="00F63AE4" w:rsidRDefault="00F63AE4">
      <w:pPr>
        <w:pStyle w:val="TOC5"/>
        <w:rPr>
          <w:rFonts w:ascii="Calibri" w:hAnsi="Calibri"/>
          <w:noProof/>
          <w:sz w:val="22"/>
          <w:szCs w:val="22"/>
          <w:lang w:eastAsia="en-GB"/>
        </w:rPr>
      </w:pPr>
      <w:r>
        <w:rPr>
          <w:noProof/>
        </w:rPr>
        <w:t>5.2.32.3.1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_Toc114765716 \h </w:instrText>
      </w:r>
      <w:r>
        <w:rPr>
          <w:noProof/>
        </w:rPr>
      </w:r>
      <w:r>
        <w:rPr>
          <w:noProof/>
        </w:rPr>
        <w:fldChar w:fldCharType="separate"/>
      </w:r>
      <w:r>
        <w:rPr>
          <w:noProof/>
        </w:rPr>
        <w:t>100</w:t>
      </w:r>
      <w:r>
        <w:rPr>
          <w:noProof/>
        </w:rPr>
        <w:fldChar w:fldCharType="end"/>
      </w:r>
    </w:p>
    <w:p w14:paraId="6D9BB204" w14:textId="7994F92A" w:rsidR="00F63AE4" w:rsidRDefault="00F63AE4">
      <w:pPr>
        <w:pStyle w:val="TOC3"/>
        <w:rPr>
          <w:rFonts w:ascii="Calibri" w:hAnsi="Calibri"/>
          <w:noProof/>
          <w:sz w:val="22"/>
          <w:szCs w:val="22"/>
          <w:lang w:eastAsia="en-GB"/>
        </w:rPr>
      </w:pPr>
      <w:r w:rsidRPr="00FE4B81">
        <w:rPr>
          <w:noProof/>
          <w:lang w:val="de-DE"/>
        </w:rPr>
        <w:t>5.2.33</w:t>
      </w:r>
      <w:r>
        <w:rPr>
          <w:rFonts w:ascii="Calibri" w:hAnsi="Calibri"/>
          <w:noProof/>
          <w:sz w:val="22"/>
          <w:szCs w:val="22"/>
          <w:lang w:eastAsia="en-GB"/>
        </w:rPr>
        <w:tab/>
      </w:r>
      <w:r>
        <w:rPr>
          <w:noProof/>
        </w:rPr>
        <w:t>Resource: GroupIdentifiers</w:t>
      </w:r>
      <w:r>
        <w:rPr>
          <w:noProof/>
        </w:rPr>
        <w:tab/>
      </w:r>
      <w:r>
        <w:rPr>
          <w:noProof/>
        </w:rPr>
        <w:fldChar w:fldCharType="begin" w:fldLock="1"/>
      </w:r>
      <w:r>
        <w:rPr>
          <w:noProof/>
        </w:rPr>
        <w:instrText xml:space="preserve"> PAGEREF _Toc114765717 \h </w:instrText>
      </w:r>
      <w:r>
        <w:rPr>
          <w:noProof/>
        </w:rPr>
      </w:r>
      <w:r>
        <w:rPr>
          <w:noProof/>
        </w:rPr>
        <w:fldChar w:fldCharType="separate"/>
      </w:r>
      <w:r>
        <w:rPr>
          <w:noProof/>
        </w:rPr>
        <w:t>101</w:t>
      </w:r>
      <w:r>
        <w:rPr>
          <w:noProof/>
        </w:rPr>
        <w:fldChar w:fldCharType="end"/>
      </w:r>
    </w:p>
    <w:p w14:paraId="09093220" w14:textId="753DCB08" w:rsidR="00F63AE4" w:rsidRDefault="00F63AE4">
      <w:pPr>
        <w:pStyle w:val="TOC4"/>
        <w:rPr>
          <w:rFonts w:ascii="Calibri" w:hAnsi="Calibri"/>
          <w:noProof/>
          <w:sz w:val="22"/>
          <w:szCs w:val="22"/>
          <w:lang w:eastAsia="en-GB"/>
        </w:rPr>
      </w:pPr>
      <w:r w:rsidRPr="00FE4B81">
        <w:rPr>
          <w:noProof/>
          <w:lang w:val="de-DE"/>
        </w:rPr>
        <w:t>5.2.33</w:t>
      </w:r>
      <w:r>
        <w:rPr>
          <w:noProof/>
        </w:rPr>
        <w:t>.1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_Toc114765718 \h </w:instrText>
      </w:r>
      <w:r>
        <w:rPr>
          <w:noProof/>
        </w:rPr>
      </w:r>
      <w:r>
        <w:rPr>
          <w:noProof/>
        </w:rPr>
        <w:fldChar w:fldCharType="separate"/>
      </w:r>
      <w:r>
        <w:rPr>
          <w:noProof/>
        </w:rPr>
        <w:t>101</w:t>
      </w:r>
      <w:r>
        <w:rPr>
          <w:noProof/>
        </w:rPr>
        <w:fldChar w:fldCharType="end"/>
      </w:r>
    </w:p>
    <w:p w14:paraId="40D4B40A" w14:textId="05F5ED43" w:rsidR="00F63AE4" w:rsidRDefault="00F63AE4">
      <w:pPr>
        <w:pStyle w:val="TOC4"/>
        <w:rPr>
          <w:rFonts w:ascii="Calibri" w:hAnsi="Calibri"/>
          <w:noProof/>
          <w:sz w:val="22"/>
          <w:szCs w:val="22"/>
          <w:lang w:eastAsia="en-GB"/>
        </w:rPr>
      </w:pPr>
      <w:r w:rsidRPr="00FE4B81">
        <w:rPr>
          <w:noProof/>
          <w:lang w:val="de-DE"/>
        </w:rPr>
        <w:t>5.2.33</w:t>
      </w:r>
      <w:r>
        <w:rPr>
          <w:noProof/>
        </w:rPr>
        <w:t>.2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_Toc114765719 \h </w:instrText>
      </w:r>
      <w:r>
        <w:rPr>
          <w:noProof/>
        </w:rPr>
      </w:r>
      <w:r>
        <w:rPr>
          <w:noProof/>
        </w:rPr>
        <w:fldChar w:fldCharType="separate"/>
      </w:r>
      <w:r>
        <w:rPr>
          <w:noProof/>
        </w:rPr>
        <w:t>101</w:t>
      </w:r>
      <w:r>
        <w:rPr>
          <w:noProof/>
        </w:rPr>
        <w:fldChar w:fldCharType="end"/>
      </w:r>
    </w:p>
    <w:p w14:paraId="3B0BC93C" w14:textId="46831D98" w:rsidR="00F63AE4" w:rsidRDefault="00F63AE4">
      <w:pPr>
        <w:pStyle w:val="TOC4"/>
        <w:rPr>
          <w:rFonts w:ascii="Calibri" w:hAnsi="Calibri"/>
          <w:noProof/>
          <w:sz w:val="22"/>
          <w:szCs w:val="22"/>
          <w:lang w:eastAsia="en-GB"/>
        </w:rPr>
      </w:pPr>
      <w:r w:rsidRPr="00FE4B81">
        <w:rPr>
          <w:noProof/>
          <w:lang w:val="de-DE"/>
        </w:rPr>
        <w:t>5.2.33</w:t>
      </w:r>
      <w:r>
        <w:rPr>
          <w:noProof/>
        </w:rPr>
        <w:t>.3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_Toc114765720 \h </w:instrText>
      </w:r>
      <w:r>
        <w:rPr>
          <w:noProof/>
        </w:rPr>
      </w:r>
      <w:r>
        <w:rPr>
          <w:noProof/>
        </w:rPr>
        <w:fldChar w:fldCharType="separate"/>
      </w:r>
      <w:r>
        <w:rPr>
          <w:noProof/>
        </w:rPr>
        <w:t>101</w:t>
      </w:r>
      <w:r>
        <w:rPr>
          <w:noProof/>
        </w:rPr>
        <w:fldChar w:fldCharType="end"/>
      </w:r>
    </w:p>
    <w:p w14:paraId="4E33E853" w14:textId="5D4A50BA" w:rsidR="00F63AE4" w:rsidRDefault="00F63AE4">
      <w:pPr>
        <w:pStyle w:val="TOC5"/>
        <w:rPr>
          <w:rFonts w:ascii="Calibri" w:hAnsi="Calibri"/>
          <w:noProof/>
          <w:sz w:val="22"/>
          <w:szCs w:val="22"/>
          <w:lang w:eastAsia="en-GB"/>
        </w:rPr>
      </w:pPr>
      <w:r>
        <w:rPr>
          <w:noProof/>
        </w:rPr>
        <w:t>5.2.33.3.1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_Toc114765721 \h </w:instrText>
      </w:r>
      <w:r>
        <w:rPr>
          <w:noProof/>
        </w:rPr>
      </w:r>
      <w:r>
        <w:rPr>
          <w:noProof/>
        </w:rPr>
        <w:fldChar w:fldCharType="separate"/>
      </w:r>
      <w:r>
        <w:rPr>
          <w:noProof/>
        </w:rPr>
        <w:t>101</w:t>
      </w:r>
      <w:r>
        <w:rPr>
          <w:noProof/>
        </w:rPr>
        <w:fldChar w:fldCharType="end"/>
      </w:r>
    </w:p>
    <w:p w14:paraId="386496B6" w14:textId="710737A7" w:rsidR="00F63AE4" w:rsidRDefault="00F63AE4">
      <w:pPr>
        <w:pStyle w:val="TOC3"/>
        <w:rPr>
          <w:rFonts w:ascii="Calibri" w:hAnsi="Calibri"/>
          <w:noProof/>
          <w:sz w:val="22"/>
          <w:szCs w:val="22"/>
          <w:lang w:eastAsia="en-GB"/>
        </w:rPr>
      </w:pPr>
      <w:r w:rsidRPr="00FE4B81">
        <w:rPr>
          <w:noProof/>
          <w:lang w:val="de-DE"/>
        </w:rPr>
        <w:t>5.2.34</w:t>
      </w:r>
      <w:r>
        <w:rPr>
          <w:rFonts w:ascii="Calibri" w:hAnsi="Calibri"/>
          <w:noProof/>
          <w:sz w:val="22"/>
          <w:szCs w:val="22"/>
          <w:lang w:eastAsia="en-GB"/>
        </w:rPr>
        <w:tab/>
      </w:r>
      <w:r>
        <w:rPr>
          <w:noProof/>
        </w:rPr>
        <w:t>Resource: 5GVnGroups</w:t>
      </w:r>
      <w:r>
        <w:rPr>
          <w:noProof/>
        </w:rPr>
        <w:tab/>
      </w:r>
      <w:r>
        <w:rPr>
          <w:noProof/>
        </w:rPr>
        <w:fldChar w:fldCharType="begin" w:fldLock="1"/>
      </w:r>
      <w:r>
        <w:rPr>
          <w:noProof/>
        </w:rPr>
        <w:instrText xml:space="preserve"> PAGEREF _Toc114765722 \h </w:instrText>
      </w:r>
      <w:r>
        <w:rPr>
          <w:noProof/>
        </w:rPr>
      </w:r>
      <w:r>
        <w:rPr>
          <w:noProof/>
        </w:rPr>
        <w:fldChar w:fldCharType="separate"/>
      </w:r>
      <w:r>
        <w:rPr>
          <w:noProof/>
        </w:rPr>
        <w:t>102</w:t>
      </w:r>
      <w:r>
        <w:rPr>
          <w:noProof/>
        </w:rPr>
        <w:fldChar w:fldCharType="end"/>
      </w:r>
    </w:p>
    <w:p w14:paraId="05F6A6CD" w14:textId="3EB31E61" w:rsidR="00F63AE4" w:rsidRDefault="00F63AE4">
      <w:pPr>
        <w:pStyle w:val="TOC4"/>
        <w:rPr>
          <w:rFonts w:ascii="Calibri" w:hAnsi="Calibri"/>
          <w:noProof/>
          <w:sz w:val="22"/>
          <w:szCs w:val="22"/>
          <w:lang w:eastAsia="en-GB"/>
        </w:rPr>
      </w:pPr>
      <w:r w:rsidRPr="00FE4B81">
        <w:rPr>
          <w:noProof/>
          <w:lang w:val="de-DE"/>
        </w:rPr>
        <w:t>5.2.34</w:t>
      </w:r>
      <w:r>
        <w:rPr>
          <w:noProof/>
        </w:rPr>
        <w:t>.1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_Toc114765723 \h </w:instrText>
      </w:r>
      <w:r>
        <w:rPr>
          <w:noProof/>
        </w:rPr>
      </w:r>
      <w:r>
        <w:rPr>
          <w:noProof/>
        </w:rPr>
        <w:fldChar w:fldCharType="separate"/>
      </w:r>
      <w:r>
        <w:rPr>
          <w:noProof/>
        </w:rPr>
        <w:t>102</w:t>
      </w:r>
      <w:r>
        <w:rPr>
          <w:noProof/>
        </w:rPr>
        <w:fldChar w:fldCharType="end"/>
      </w:r>
    </w:p>
    <w:p w14:paraId="6269C26A" w14:textId="3097A5ED" w:rsidR="00F63AE4" w:rsidRDefault="00F63AE4">
      <w:pPr>
        <w:pStyle w:val="TOC4"/>
        <w:rPr>
          <w:rFonts w:ascii="Calibri" w:hAnsi="Calibri"/>
          <w:noProof/>
          <w:sz w:val="22"/>
          <w:szCs w:val="22"/>
          <w:lang w:eastAsia="en-GB"/>
        </w:rPr>
      </w:pPr>
      <w:r w:rsidRPr="00FE4B81">
        <w:rPr>
          <w:noProof/>
          <w:lang w:val="de-DE"/>
        </w:rPr>
        <w:t>5.2.34</w:t>
      </w:r>
      <w:r>
        <w:rPr>
          <w:noProof/>
        </w:rPr>
        <w:t>.2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_Toc114765724 \h </w:instrText>
      </w:r>
      <w:r>
        <w:rPr>
          <w:noProof/>
        </w:rPr>
      </w:r>
      <w:r>
        <w:rPr>
          <w:noProof/>
        </w:rPr>
        <w:fldChar w:fldCharType="separate"/>
      </w:r>
      <w:r>
        <w:rPr>
          <w:noProof/>
        </w:rPr>
        <w:t>102</w:t>
      </w:r>
      <w:r>
        <w:rPr>
          <w:noProof/>
        </w:rPr>
        <w:fldChar w:fldCharType="end"/>
      </w:r>
    </w:p>
    <w:p w14:paraId="0E544257" w14:textId="07E597FA" w:rsidR="00F63AE4" w:rsidRDefault="00F63AE4">
      <w:pPr>
        <w:pStyle w:val="TOC4"/>
        <w:rPr>
          <w:rFonts w:ascii="Calibri" w:hAnsi="Calibri"/>
          <w:noProof/>
          <w:sz w:val="22"/>
          <w:szCs w:val="22"/>
          <w:lang w:eastAsia="en-GB"/>
        </w:rPr>
      </w:pPr>
      <w:r w:rsidRPr="00FE4B81">
        <w:rPr>
          <w:noProof/>
          <w:lang w:val="de-DE"/>
        </w:rPr>
        <w:t>5.2.34</w:t>
      </w:r>
      <w:r>
        <w:rPr>
          <w:noProof/>
        </w:rPr>
        <w:t>.3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_Toc114765725 \h </w:instrText>
      </w:r>
      <w:r>
        <w:rPr>
          <w:noProof/>
        </w:rPr>
      </w:r>
      <w:r>
        <w:rPr>
          <w:noProof/>
        </w:rPr>
        <w:fldChar w:fldCharType="separate"/>
      </w:r>
      <w:r>
        <w:rPr>
          <w:noProof/>
        </w:rPr>
        <w:t>102</w:t>
      </w:r>
      <w:r>
        <w:rPr>
          <w:noProof/>
        </w:rPr>
        <w:fldChar w:fldCharType="end"/>
      </w:r>
    </w:p>
    <w:p w14:paraId="5181B150" w14:textId="5E7D6FD9" w:rsidR="00F63AE4" w:rsidRDefault="00F63AE4">
      <w:pPr>
        <w:pStyle w:val="TOC5"/>
        <w:rPr>
          <w:rFonts w:ascii="Calibri" w:hAnsi="Calibri"/>
          <w:noProof/>
          <w:sz w:val="22"/>
          <w:szCs w:val="22"/>
          <w:lang w:eastAsia="en-GB"/>
        </w:rPr>
      </w:pPr>
      <w:r>
        <w:rPr>
          <w:noProof/>
        </w:rPr>
        <w:t>5.2.34.3.1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_Toc114765726 \h </w:instrText>
      </w:r>
      <w:r>
        <w:rPr>
          <w:noProof/>
        </w:rPr>
      </w:r>
      <w:r>
        <w:rPr>
          <w:noProof/>
        </w:rPr>
        <w:fldChar w:fldCharType="separate"/>
      </w:r>
      <w:r>
        <w:rPr>
          <w:noProof/>
        </w:rPr>
        <w:t>102</w:t>
      </w:r>
      <w:r>
        <w:rPr>
          <w:noProof/>
        </w:rPr>
        <w:fldChar w:fldCharType="end"/>
      </w:r>
    </w:p>
    <w:p w14:paraId="777C1C41" w14:textId="7F235B72" w:rsidR="00F63AE4" w:rsidRDefault="00F63AE4">
      <w:pPr>
        <w:pStyle w:val="TOC3"/>
        <w:rPr>
          <w:rFonts w:ascii="Calibri" w:hAnsi="Calibri"/>
          <w:noProof/>
          <w:sz w:val="22"/>
          <w:szCs w:val="22"/>
          <w:lang w:eastAsia="en-GB"/>
        </w:rPr>
      </w:pPr>
      <w:r>
        <w:rPr>
          <w:noProof/>
        </w:rPr>
        <w:t>5.2.35</w:t>
      </w:r>
      <w:r>
        <w:rPr>
          <w:rFonts w:ascii="Calibri" w:hAnsi="Calibr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_Toc114765727 \h </w:instrText>
      </w:r>
      <w:r>
        <w:rPr>
          <w:noProof/>
        </w:rPr>
      </w:r>
      <w:r>
        <w:rPr>
          <w:noProof/>
        </w:rPr>
        <w:fldChar w:fldCharType="separate"/>
      </w:r>
      <w:r>
        <w:rPr>
          <w:noProof/>
        </w:rPr>
        <w:t>103</w:t>
      </w:r>
      <w:r>
        <w:rPr>
          <w:noProof/>
        </w:rPr>
        <w:fldChar w:fldCharType="end"/>
      </w:r>
    </w:p>
    <w:p w14:paraId="6F54F3C7" w14:textId="4471FA56" w:rsidR="00F63AE4" w:rsidRDefault="00F63AE4">
      <w:pPr>
        <w:pStyle w:val="TOC4"/>
        <w:rPr>
          <w:rFonts w:ascii="Calibri" w:hAnsi="Calibri"/>
          <w:noProof/>
          <w:sz w:val="22"/>
          <w:szCs w:val="22"/>
          <w:lang w:eastAsia="en-GB"/>
        </w:rPr>
      </w:pPr>
      <w:r>
        <w:rPr>
          <w:noProof/>
        </w:rPr>
        <w:t>5.2.35.1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_Toc114765728 \h </w:instrText>
      </w:r>
      <w:r>
        <w:rPr>
          <w:noProof/>
        </w:rPr>
      </w:r>
      <w:r>
        <w:rPr>
          <w:noProof/>
        </w:rPr>
        <w:fldChar w:fldCharType="separate"/>
      </w:r>
      <w:r>
        <w:rPr>
          <w:noProof/>
        </w:rPr>
        <w:t>103</w:t>
      </w:r>
      <w:r>
        <w:rPr>
          <w:noProof/>
        </w:rPr>
        <w:fldChar w:fldCharType="end"/>
      </w:r>
    </w:p>
    <w:p w14:paraId="29191766" w14:textId="0F0885FC" w:rsidR="00F63AE4" w:rsidRDefault="00F63AE4">
      <w:pPr>
        <w:pStyle w:val="TOC4"/>
        <w:rPr>
          <w:rFonts w:ascii="Calibri" w:hAnsi="Calibri"/>
          <w:noProof/>
          <w:sz w:val="22"/>
          <w:szCs w:val="22"/>
          <w:lang w:eastAsia="en-GB"/>
        </w:rPr>
      </w:pPr>
      <w:r>
        <w:rPr>
          <w:noProof/>
        </w:rPr>
        <w:t>5.2.35.2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_Toc114765729 \h </w:instrText>
      </w:r>
      <w:r>
        <w:rPr>
          <w:noProof/>
        </w:rPr>
      </w:r>
      <w:r>
        <w:rPr>
          <w:noProof/>
        </w:rPr>
        <w:fldChar w:fldCharType="separate"/>
      </w:r>
      <w:r>
        <w:rPr>
          <w:noProof/>
        </w:rPr>
        <w:t>103</w:t>
      </w:r>
      <w:r>
        <w:rPr>
          <w:noProof/>
        </w:rPr>
        <w:fldChar w:fldCharType="end"/>
      </w:r>
    </w:p>
    <w:p w14:paraId="42A37281" w14:textId="63DB1DAA" w:rsidR="00F63AE4" w:rsidRDefault="00F63AE4">
      <w:pPr>
        <w:pStyle w:val="TOC4"/>
        <w:rPr>
          <w:rFonts w:ascii="Calibri" w:hAnsi="Calibri"/>
          <w:noProof/>
          <w:sz w:val="22"/>
          <w:szCs w:val="22"/>
          <w:lang w:eastAsia="en-GB"/>
        </w:rPr>
      </w:pPr>
      <w:r>
        <w:rPr>
          <w:noProof/>
        </w:rPr>
        <w:t>5.2.35.3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_Toc114765730 \h </w:instrText>
      </w:r>
      <w:r>
        <w:rPr>
          <w:noProof/>
        </w:rPr>
      </w:r>
      <w:r>
        <w:rPr>
          <w:noProof/>
        </w:rPr>
        <w:fldChar w:fldCharType="separate"/>
      </w:r>
      <w:r>
        <w:rPr>
          <w:noProof/>
        </w:rPr>
        <w:t>103</w:t>
      </w:r>
      <w:r>
        <w:rPr>
          <w:noProof/>
        </w:rPr>
        <w:fldChar w:fldCharType="end"/>
      </w:r>
    </w:p>
    <w:p w14:paraId="136C9F86" w14:textId="5700075C" w:rsidR="00F63AE4" w:rsidRDefault="00F63AE4">
      <w:pPr>
        <w:pStyle w:val="TOC5"/>
        <w:rPr>
          <w:rFonts w:ascii="Calibri" w:hAnsi="Calibri"/>
          <w:noProof/>
          <w:sz w:val="22"/>
          <w:szCs w:val="22"/>
          <w:lang w:eastAsia="en-GB"/>
        </w:rPr>
      </w:pPr>
      <w:r>
        <w:rPr>
          <w:noProof/>
        </w:rPr>
        <w:t>5.2.35.3.1</w:t>
      </w:r>
      <w:r>
        <w:rPr>
          <w:rFonts w:ascii="Calibri" w:hAnsi="Calibri"/>
          <w:noProof/>
          <w:sz w:val="22"/>
          <w:szCs w:val="22"/>
          <w:lang w:eastAsia="en-GB"/>
        </w:rPr>
        <w:tab/>
      </w:r>
      <w:r>
        <w:rPr>
          <w:noProof/>
        </w:rPr>
        <w:t>PUT</w:t>
      </w:r>
      <w:r>
        <w:rPr>
          <w:noProof/>
        </w:rPr>
        <w:tab/>
      </w:r>
      <w:r>
        <w:rPr>
          <w:noProof/>
        </w:rPr>
        <w:fldChar w:fldCharType="begin" w:fldLock="1"/>
      </w:r>
      <w:r>
        <w:rPr>
          <w:noProof/>
        </w:rPr>
        <w:instrText xml:space="preserve"> PAGEREF _Toc114765731 \h </w:instrText>
      </w:r>
      <w:r>
        <w:rPr>
          <w:noProof/>
        </w:rPr>
      </w:r>
      <w:r>
        <w:rPr>
          <w:noProof/>
        </w:rPr>
        <w:fldChar w:fldCharType="separate"/>
      </w:r>
      <w:r>
        <w:rPr>
          <w:noProof/>
        </w:rPr>
        <w:t>103</w:t>
      </w:r>
      <w:r>
        <w:rPr>
          <w:noProof/>
        </w:rPr>
        <w:fldChar w:fldCharType="end"/>
      </w:r>
    </w:p>
    <w:p w14:paraId="4930974B" w14:textId="633FE20D" w:rsidR="00F63AE4" w:rsidRDefault="00F63AE4">
      <w:pPr>
        <w:pStyle w:val="TOC5"/>
        <w:rPr>
          <w:rFonts w:ascii="Calibri" w:hAnsi="Calibri"/>
          <w:noProof/>
          <w:sz w:val="22"/>
          <w:szCs w:val="22"/>
          <w:lang w:eastAsia="en-GB"/>
        </w:rPr>
      </w:pPr>
      <w:r>
        <w:rPr>
          <w:noProof/>
        </w:rPr>
        <w:t>5.2.35.3.2</w:t>
      </w:r>
      <w:r>
        <w:rPr>
          <w:rFonts w:ascii="Calibri" w:hAnsi="Calibri"/>
          <w:noProof/>
          <w:sz w:val="22"/>
          <w:szCs w:val="22"/>
          <w:lang w:eastAsia="en-GB"/>
        </w:rPr>
        <w:tab/>
      </w:r>
      <w:r>
        <w:rPr>
          <w:noProof/>
        </w:rPr>
        <w:t>DELETE</w:t>
      </w:r>
      <w:r>
        <w:rPr>
          <w:noProof/>
        </w:rPr>
        <w:tab/>
      </w:r>
      <w:r>
        <w:rPr>
          <w:noProof/>
        </w:rPr>
        <w:fldChar w:fldCharType="begin" w:fldLock="1"/>
      </w:r>
      <w:r>
        <w:rPr>
          <w:noProof/>
        </w:rPr>
        <w:instrText xml:space="preserve"> PAGEREF _Toc114765732 \h </w:instrText>
      </w:r>
      <w:r>
        <w:rPr>
          <w:noProof/>
        </w:rPr>
      </w:r>
      <w:r>
        <w:rPr>
          <w:noProof/>
        </w:rPr>
        <w:fldChar w:fldCharType="separate"/>
      </w:r>
      <w:r>
        <w:rPr>
          <w:noProof/>
        </w:rPr>
        <w:t>103</w:t>
      </w:r>
      <w:r>
        <w:rPr>
          <w:noProof/>
        </w:rPr>
        <w:fldChar w:fldCharType="end"/>
      </w:r>
    </w:p>
    <w:p w14:paraId="6828FA40" w14:textId="1D475A9A" w:rsidR="00F63AE4" w:rsidRDefault="00F63AE4">
      <w:pPr>
        <w:pStyle w:val="TOC5"/>
        <w:rPr>
          <w:rFonts w:ascii="Calibri" w:hAnsi="Calibri"/>
          <w:noProof/>
          <w:sz w:val="22"/>
          <w:szCs w:val="22"/>
          <w:lang w:eastAsia="en-GB"/>
        </w:rPr>
      </w:pPr>
      <w:r>
        <w:rPr>
          <w:noProof/>
        </w:rPr>
        <w:t>5.2.35.3.</w:t>
      </w:r>
      <w:r w:rsidRPr="00FE4B81">
        <w:rPr>
          <w:noProof/>
          <w:lang w:val="de-DE"/>
        </w:rPr>
        <w:t>3</w:t>
      </w:r>
      <w:r>
        <w:rPr>
          <w:rFonts w:ascii="Calibri" w:hAnsi="Calibri"/>
          <w:noProof/>
          <w:sz w:val="22"/>
          <w:szCs w:val="22"/>
          <w:lang w:eastAsia="en-GB"/>
        </w:rPr>
        <w:tab/>
      </w:r>
      <w:r>
        <w:rPr>
          <w:noProof/>
        </w:rPr>
        <w:t>PATCH</w:t>
      </w:r>
      <w:r>
        <w:rPr>
          <w:noProof/>
        </w:rPr>
        <w:tab/>
      </w:r>
      <w:r>
        <w:rPr>
          <w:noProof/>
        </w:rPr>
        <w:fldChar w:fldCharType="begin" w:fldLock="1"/>
      </w:r>
      <w:r>
        <w:rPr>
          <w:noProof/>
        </w:rPr>
        <w:instrText xml:space="preserve"> PAGEREF _Toc114765733 \h </w:instrText>
      </w:r>
      <w:r>
        <w:rPr>
          <w:noProof/>
        </w:rPr>
      </w:r>
      <w:r>
        <w:rPr>
          <w:noProof/>
        </w:rPr>
        <w:fldChar w:fldCharType="separate"/>
      </w:r>
      <w:r>
        <w:rPr>
          <w:noProof/>
        </w:rPr>
        <w:t>104</w:t>
      </w:r>
      <w:r>
        <w:rPr>
          <w:noProof/>
        </w:rPr>
        <w:fldChar w:fldCharType="end"/>
      </w:r>
    </w:p>
    <w:p w14:paraId="07155992" w14:textId="65C20AE7" w:rsidR="00F63AE4" w:rsidRDefault="00F63AE4">
      <w:pPr>
        <w:pStyle w:val="TOC5"/>
        <w:rPr>
          <w:rFonts w:ascii="Calibri" w:hAnsi="Calibri"/>
          <w:noProof/>
          <w:sz w:val="22"/>
          <w:szCs w:val="22"/>
          <w:lang w:eastAsia="en-GB"/>
        </w:rPr>
      </w:pPr>
      <w:r>
        <w:rPr>
          <w:noProof/>
        </w:rPr>
        <w:t>5.2.35.3.4</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_Toc114765734 \h </w:instrText>
      </w:r>
      <w:r>
        <w:rPr>
          <w:noProof/>
        </w:rPr>
      </w:r>
      <w:r>
        <w:rPr>
          <w:noProof/>
        </w:rPr>
        <w:fldChar w:fldCharType="separate"/>
      </w:r>
      <w:r>
        <w:rPr>
          <w:noProof/>
        </w:rPr>
        <w:t>105</w:t>
      </w:r>
      <w:r>
        <w:rPr>
          <w:noProof/>
        </w:rPr>
        <w:fldChar w:fldCharType="end"/>
      </w:r>
    </w:p>
    <w:p w14:paraId="5919F43A" w14:textId="33A9C853" w:rsidR="00F63AE4" w:rsidRDefault="00F63AE4">
      <w:pPr>
        <w:pStyle w:val="TOC3"/>
        <w:rPr>
          <w:rFonts w:ascii="Calibri" w:hAnsi="Calibri"/>
          <w:noProof/>
          <w:sz w:val="22"/>
          <w:szCs w:val="22"/>
          <w:lang w:eastAsia="en-GB"/>
        </w:rPr>
      </w:pPr>
      <w:r>
        <w:rPr>
          <w:noProof/>
        </w:rPr>
        <w:t>5.2.36</w:t>
      </w:r>
      <w:r>
        <w:rPr>
          <w:rFonts w:ascii="Calibri" w:hAnsi="Calibr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_Toc114765735 \h </w:instrText>
      </w:r>
      <w:r>
        <w:rPr>
          <w:noProof/>
        </w:rPr>
      </w:r>
      <w:r>
        <w:rPr>
          <w:noProof/>
        </w:rPr>
        <w:fldChar w:fldCharType="separate"/>
      </w:r>
      <w:r>
        <w:rPr>
          <w:noProof/>
        </w:rPr>
        <w:t>105</w:t>
      </w:r>
      <w:r>
        <w:rPr>
          <w:noProof/>
        </w:rPr>
        <w:fldChar w:fldCharType="end"/>
      </w:r>
    </w:p>
    <w:p w14:paraId="53BB4C21" w14:textId="32F216DF" w:rsidR="00F63AE4" w:rsidRDefault="00F63AE4">
      <w:pPr>
        <w:pStyle w:val="TOC4"/>
        <w:rPr>
          <w:rFonts w:ascii="Calibri" w:hAnsi="Calibri"/>
          <w:noProof/>
          <w:sz w:val="22"/>
          <w:szCs w:val="22"/>
          <w:lang w:eastAsia="en-GB"/>
        </w:rPr>
      </w:pPr>
      <w:r>
        <w:rPr>
          <w:noProof/>
        </w:rPr>
        <w:t>5.2.36.1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_Toc114765736 \h </w:instrText>
      </w:r>
      <w:r>
        <w:rPr>
          <w:noProof/>
        </w:rPr>
      </w:r>
      <w:r>
        <w:rPr>
          <w:noProof/>
        </w:rPr>
        <w:fldChar w:fldCharType="separate"/>
      </w:r>
      <w:r>
        <w:rPr>
          <w:noProof/>
        </w:rPr>
        <w:t>105</w:t>
      </w:r>
      <w:r>
        <w:rPr>
          <w:noProof/>
        </w:rPr>
        <w:fldChar w:fldCharType="end"/>
      </w:r>
    </w:p>
    <w:p w14:paraId="53647FE1" w14:textId="623248E0" w:rsidR="00F63AE4" w:rsidRDefault="00F63AE4">
      <w:pPr>
        <w:pStyle w:val="TOC4"/>
        <w:rPr>
          <w:rFonts w:ascii="Calibri" w:hAnsi="Calibri"/>
          <w:noProof/>
          <w:sz w:val="22"/>
          <w:szCs w:val="22"/>
          <w:lang w:eastAsia="en-GB"/>
        </w:rPr>
      </w:pPr>
      <w:r>
        <w:rPr>
          <w:noProof/>
        </w:rPr>
        <w:t>5.2.36.2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_Toc114765737 \h </w:instrText>
      </w:r>
      <w:r>
        <w:rPr>
          <w:noProof/>
        </w:rPr>
      </w:r>
      <w:r>
        <w:rPr>
          <w:noProof/>
        </w:rPr>
        <w:fldChar w:fldCharType="separate"/>
      </w:r>
      <w:r>
        <w:rPr>
          <w:noProof/>
        </w:rPr>
        <w:t>105</w:t>
      </w:r>
      <w:r>
        <w:rPr>
          <w:noProof/>
        </w:rPr>
        <w:fldChar w:fldCharType="end"/>
      </w:r>
    </w:p>
    <w:p w14:paraId="518AB82C" w14:textId="22341B20" w:rsidR="00F63AE4" w:rsidRDefault="00F63AE4">
      <w:pPr>
        <w:pStyle w:val="TOC4"/>
        <w:rPr>
          <w:rFonts w:ascii="Calibri" w:hAnsi="Calibri"/>
          <w:noProof/>
          <w:sz w:val="22"/>
          <w:szCs w:val="22"/>
          <w:lang w:eastAsia="en-GB"/>
        </w:rPr>
      </w:pPr>
      <w:r>
        <w:rPr>
          <w:noProof/>
        </w:rPr>
        <w:t>5.2.36.3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_Toc114765738 \h </w:instrText>
      </w:r>
      <w:r>
        <w:rPr>
          <w:noProof/>
        </w:rPr>
      </w:r>
      <w:r>
        <w:rPr>
          <w:noProof/>
        </w:rPr>
        <w:fldChar w:fldCharType="separate"/>
      </w:r>
      <w:r>
        <w:rPr>
          <w:noProof/>
        </w:rPr>
        <w:t>106</w:t>
      </w:r>
      <w:r>
        <w:rPr>
          <w:noProof/>
        </w:rPr>
        <w:fldChar w:fldCharType="end"/>
      </w:r>
    </w:p>
    <w:p w14:paraId="51C85D3B" w14:textId="15CEC592" w:rsidR="00F63AE4" w:rsidRDefault="00F63AE4">
      <w:pPr>
        <w:pStyle w:val="TOC5"/>
        <w:rPr>
          <w:rFonts w:ascii="Calibri" w:hAnsi="Calibri"/>
          <w:noProof/>
          <w:sz w:val="22"/>
          <w:szCs w:val="22"/>
          <w:lang w:eastAsia="en-GB"/>
        </w:rPr>
      </w:pPr>
      <w:r>
        <w:rPr>
          <w:noProof/>
        </w:rPr>
        <w:t>5.2.36.3.1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_Toc114765739 \h </w:instrText>
      </w:r>
      <w:r>
        <w:rPr>
          <w:noProof/>
        </w:rPr>
      </w:r>
      <w:r>
        <w:rPr>
          <w:noProof/>
        </w:rPr>
        <w:fldChar w:fldCharType="separate"/>
      </w:r>
      <w:r>
        <w:rPr>
          <w:noProof/>
        </w:rPr>
        <w:t>106</w:t>
      </w:r>
      <w:r>
        <w:rPr>
          <w:noProof/>
        </w:rPr>
        <w:fldChar w:fldCharType="end"/>
      </w:r>
    </w:p>
    <w:p w14:paraId="0EAD73D5" w14:textId="096885CD" w:rsidR="00F63AE4" w:rsidRDefault="00F63AE4">
      <w:pPr>
        <w:pStyle w:val="TOC3"/>
        <w:rPr>
          <w:rFonts w:ascii="Calibri" w:hAnsi="Calibri"/>
          <w:noProof/>
          <w:sz w:val="22"/>
          <w:szCs w:val="22"/>
          <w:lang w:eastAsia="en-GB"/>
        </w:rPr>
      </w:pPr>
      <w:r>
        <w:rPr>
          <w:noProof/>
        </w:rPr>
        <w:t>5.2.37</w:t>
      </w:r>
      <w:r>
        <w:rPr>
          <w:rFonts w:ascii="Calibri" w:hAnsi="Calibr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_Toc114765740 \h </w:instrText>
      </w:r>
      <w:r>
        <w:rPr>
          <w:noProof/>
        </w:rPr>
      </w:r>
      <w:r>
        <w:rPr>
          <w:noProof/>
        </w:rPr>
        <w:fldChar w:fldCharType="separate"/>
      </w:r>
      <w:r>
        <w:rPr>
          <w:noProof/>
        </w:rPr>
        <w:t>106</w:t>
      </w:r>
      <w:r>
        <w:rPr>
          <w:noProof/>
        </w:rPr>
        <w:fldChar w:fldCharType="end"/>
      </w:r>
    </w:p>
    <w:p w14:paraId="2F416C3A" w14:textId="6EFE8306" w:rsidR="00F63AE4" w:rsidRDefault="00F63AE4">
      <w:pPr>
        <w:pStyle w:val="TOC4"/>
        <w:rPr>
          <w:rFonts w:ascii="Calibri" w:hAnsi="Calibri"/>
          <w:noProof/>
          <w:sz w:val="22"/>
          <w:szCs w:val="22"/>
          <w:lang w:eastAsia="en-GB"/>
        </w:rPr>
      </w:pPr>
      <w:r>
        <w:rPr>
          <w:noProof/>
        </w:rPr>
        <w:t>5.2.37.1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_Toc114765741 \h </w:instrText>
      </w:r>
      <w:r>
        <w:rPr>
          <w:noProof/>
        </w:rPr>
      </w:r>
      <w:r>
        <w:rPr>
          <w:noProof/>
        </w:rPr>
        <w:fldChar w:fldCharType="separate"/>
      </w:r>
      <w:r>
        <w:rPr>
          <w:noProof/>
        </w:rPr>
        <w:t>106</w:t>
      </w:r>
      <w:r>
        <w:rPr>
          <w:noProof/>
        </w:rPr>
        <w:fldChar w:fldCharType="end"/>
      </w:r>
    </w:p>
    <w:p w14:paraId="7BE1A93C" w14:textId="28452170" w:rsidR="00F63AE4" w:rsidRDefault="00F63AE4">
      <w:pPr>
        <w:pStyle w:val="TOC4"/>
        <w:rPr>
          <w:rFonts w:ascii="Calibri" w:hAnsi="Calibri"/>
          <w:noProof/>
          <w:sz w:val="22"/>
          <w:szCs w:val="22"/>
          <w:lang w:eastAsia="en-GB"/>
        </w:rPr>
      </w:pPr>
      <w:r>
        <w:rPr>
          <w:noProof/>
        </w:rPr>
        <w:t>5.2.37.2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_Toc114765742 \h </w:instrText>
      </w:r>
      <w:r>
        <w:rPr>
          <w:noProof/>
        </w:rPr>
      </w:r>
      <w:r>
        <w:rPr>
          <w:noProof/>
        </w:rPr>
        <w:fldChar w:fldCharType="separate"/>
      </w:r>
      <w:r>
        <w:rPr>
          <w:noProof/>
        </w:rPr>
        <w:t>106</w:t>
      </w:r>
      <w:r>
        <w:rPr>
          <w:noProof/>
        </w:rPr>
        <w:fldChar w:fldCharType="end"/>
      </w:r>
    </w:p>
    <w:p w14:paraId="1B265D88" w14:textId="2DFCEF96" w:rsidR="00F63AE4" w:rsidRDefault="00F63AE4">
      <w:pPr>
        <w:pStyle w:val="TOC4"/>
        <w:rPr>
          <w:rFonts w:ascii="Calibri" w:hAnsi="Calibri"/>
          <w:noProof/>
          <w:sz w:val="22"/>
          <w:szCs w:val="22"/>
          <w:lang w:eastAsia="en-GB"/>
        </w:rPr>
      </w:pPr>
      <w:r>
        <w:rPr>
          <w:noProof/>
        </w:rPr>
        <w:t>5.2.37.3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_Toc114765743 \h </w:instrText>
      </w:r>
      <w:r>
        <w:rPr>
          <w:noProof/>
        </w:rPr>
      </w:r>
      <w:r>
        <w:rPr>
          <w:noProof/>
        </w:rPr>
        <w:fldChar w:fldCharType="separate"/>
      </w:r>
      <w:r>
        <w:rPr>
          <w:noProof/>
        </w:rPr>
        <w:t>107</w:t>
      </w:r>
      <w:r>
        <w:rPr>
          <w:noProof/>
        </w:rPr>
        <w:fldChar w:fldCharType="end"/>
      </w:r>
    </w:p>
    <w:p w14:paraId="29DEF244" w14:textId="01532C28" w:rsidR="00F63AE4" w:rsidRDefault="00F63AE4">
      <w:pPr>
        <w:pStyle w:val="TOC5"/>
        <w:rPr>
          <w:rFonts w:ascii="Calibri" w:hAnsi="Calibri"/>
          <w:noProof/>
          <w:sz w:val="22"/>
          <w:szCs w:val="22"/>
          <w:lang w:eastAsia="en-GB"/>
        </w:rPr>
      </w:pPr>
      <w:r>
        <w:rPr>
          <w:noProof/>
        </w:rPr>
        <w:t>5.2.37.3.1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_Toc114765744 \h </w:instrText>
      </w:r>
      <w:r>
        <w:rPr>
          <w:noProof/>
        </w:rPr>
      </w:r>
      <w:r>
        <w:rPr>
          <w:noProof/>
        </w:rPr>
        <w:fldChar w:fldCharType="separate"/>
      </w:r>
      <w:r>
        <w:rPr>
          <w:noProof/>
        </w:rPr>
        <w:t>107</w:t>
      </w:r>
      <w:r>
        <w:rPr>
          <w:noProof/>
        </w:rPr>
        <w:fldChar w:fldCharType="end"/>
      </w:r>
    </w:p>
    <w:p w14:paraId="6900D598" w14:textId="638813AD" w:rsidR="00F63AE4" w:rsidRDefault="00F63AE4">
      <w:pPr>
        <w:pStyle w:val="TOC3"/>
        <w:rPr>
          <w:rFonts w:ascii="Calibri" w:hAnsi="Calibri"/>
          <w:noProof/>
          <w:sz w:val="22"/>
          <w:szCs w:val="22"/>
          <w:lang w:eastAsia="en-GB"/>
        </w:rPr>
      </w:pPr>
      <w:r>
        <w:rPr>
          <w:noProof/>
        </w:rPr>
        <w:t>5.2.38</w:t>
      </w:r>
      <w:r>
        <w:rPr>
          <w:rFonts w:ascii="Calibri" w:hAnsi="Calibr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_Toc114765745 \h </w:instrText>
      </w:r>
      <w:r>
        <w:rPr>
          <w:noProof/>
        </w:rPr>
      </w:r>
      <w:r>
        <w:rPr>
          <w:noProof/>
        </w:rPr>
        <w:fldChar w:fldCharType="separate"/>
      </w:r>
      <w:r>
        <w:rPr>
          <w:noProof/>
        </w:rPr>
        <w:t>107</w:t>
      </w:r>
      <w:r>
        <w:rPr>
          <w:noProof/>
        </w:rPr>
        <w:fldChar w:fldCharType="end"/>
      </w:r>
    </w:p>
    <w:p w14:paraId="600F1F94" w14:textId="544B7F09" w:rsidR="00F63AE4" w:rsidRDefault="00F63AE4">
      <w:pPr>
        <w:pStyle w:val="TOC4"/>
        <w:rPr>
          <w:rFonts w:ascii="Calibri" w:hAnsi="Calibri"/>
          <w:noProof/>
          <w:sz w:val="22"/>
          <w:szCs w:val="22"/>
          <w:lang w:eastAsia="en-GB"/>
        </w:rPr>
      </w:pPr>
      <w:r>
        <w:rPr>
          <w:noProof/>
        </w:rPr>
        <w:t>5.2.38.1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_Toc114765746 \h </w:instrText>
      </w:r>
      <w:r>
        <w:rPr>
          <w:noProof/>
        </w:rPr>
      </w:r>
      <w:r>
        <w:rPr>
          <w:noProof/>
        </w:rPr>
        <w:fldChar w:fldCharType="separate"/>
      </w:r>
      <w:r>
        <w:rPr>
          <w:noProof/>
        </w:rPr>
        <w:t>107</w:t>
      </w:r>
      <w:r>
        <w:rPr>
          <w:noProof/>
        </w:rPr>
        <w:fldChar w:fldCharType="end"/>
      </w:r>
    </w:p>
    <w:p w14:paraId="3F3B582B" w14:textId="0AEE7D9E" w:rsidR="00F63AE4" w:rsidRDefault="00F63AE4">
      <w:pPr>
        <w:pStyle w:val="TOC4"/>
        <w:rPr>
          <w:rFonts w:ascii="Calibri" w:hAnsi="Calibri"/>
          <w:noProof/>
          <w:sz w:val="22"/>
          <w:szCs w:val="22"/>
          <w:lang w:eastAsia="en-GB"/>
        </w:rPr>
      </w:pPr>
      <w:r>
        <w:rPr>
          <w:noProof/>
        </w:rPr>
        <w:t>5.2.38.2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_Toc114765747 \h </w:instrText>
      </w:r>
      <w:r>
        <w:rPr>
          <w:noProof/>
        </w:rPr>
      </w:r>
      <w:r>
        <w:rPr>
          <w:noProof/>
        </w:rPr>
        <w:fldChar w:fldCharType="separate"/>
      </w:r>
      <w:r>
        <w:rPr>
          <w:noProof/>
        </w:rPr>
        <w:t>107</w:t>
      </w:r>
      <w:r>
        <w:rPr>
          <w:noProof/>
        </w:rPr>
        <w:fldChar w:fldCharType="end"/>
      </w:r>
    </w:p>
    <w:p w14:paraId="62B23692" w14:textId="66D283F5" w:rsidR="00F63AE4" w:rsidRDefault="00F63AE4">
      <w:pPr>
        <w:pStyle w:val="TOC4"/>
        <w:rPr>
          <w:rFonts w:ascii="Calibri" w:hAnsi="Calibri"/>
          <w:noProof/>
          <w:sz w:val="22"/>
          <w:szCs w:val="22"/>
          <w:lang w:eastAsia="en-GB"/>
        </w:rPr>
      </w:pPr>
      <w:r>
        <w:rPr>
          <w:noProof/>
        </w:rPr>
        <w:t>5.2.38.3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_Toc114765748 \h </w:instrText>
      </w:r>
      <w:r>
        <w:rPr>
          <w:noProof/>
        </w:rPr>
      </w:r>
      <w:r>
        <w:rPr>
          <w:noProof/>
        </w:rPr>
        <w:fldChar w:fldCharType="separate"/>
      </w:r>
      <w:r>
        <w:rPr>
          <w:noProof/>
        </w:rPr>
        <w:t>108</w:t>
      </w:r>
      <w:r>
        <w:rPr>
          <w:noProof/>
        </w:rPr>
        <w:fldChar w:fldCharType="end"/>
      </w:r>
    </w:p>
    <w:p w14:paraId="69E46DC8" w14:textId="543DA6F7" w:rsidR="00F63AE4" w:rsidRDefault="00F63AE4">
      <w:pPr>
        <w:pStyle w:val="TOC5"/>
        <w:rPr>
          <w:rFonts w:ascii="Calibri" w:hAnsi="Calibri"/>
          <w:noProof/>
          <w:sz w:val="22"/>
          <w:szCs w:val="22"/>
          <w:lang w:eastAsia="en-GB"/>
        </w:rPr>
      </w:pPr>
      <w:r>
        <w:rPr>
          <w:noProof/>
        </w:rPr>
        <w:t>5.2.38.3.1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_Toc114765749 \h </w:instrText>
      </w:r>
      <w:r>
        <w:rPr>
          <w:noProof/>
        </w:rPr>
      </w:r>
      <w:r>
        <w:rPr>
          <w:noProof/>
        </w:rPr>
        <w:fldChar w:fldCharType="separate"/>
      </w:r>
      <w:r>
        <w:rPr>
          <w:noProof/>
        </w:rPr>
        <w:t>108</w:t>
      </w:r>
      <w:r>
        <w:rPr>
          <w:noProof/>
        </w:rPr>
        <w:fldChar w:fldCharType="end"/>
      </w:r>
    </w:p>
    <w:p w14:paraId="7B547D53" w14:textId="7A00D6E4" w:rsidR="00F63AE4" w:rsidRDefault="00F63AE4">
      <w:pPr>
        <w:pStyle w:val="TOC3"/>
        <w:rPr>
          <w:rFonts w:ascii="Calibri" w:hAnsi="Calibri"/>
          <w:noProof/>
          <w:sz w:val="22"/>
          <w:szCs w:val="22"/>
          <w:lang w:eastAsia="en-GB"/>
        </w:rPr>
      </w:pPr>
      <w:r>
        <w:rPr>
          <w:noProof/>
        </w:rPr>
        <w:t>5.2.39</w:t>
      </w:r>
      <w:r>
        <w:rPr>
          <w:rFonts w:ascii="Calibri" w:hAnsi="Calibr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_Toc114765750 \h </w:instrText>
      </w:r>
      <w:r>
        <w:rPr>
          <w:noProof/>
        </w:rPr>
      </w:r>
      <w:r>
        <w:rPr>
          <w:noProof/>
        </w:rPr>
        <w:fldChar w:fldCharType="separate"/>
      </w:r>
      <w:r>
        <w:rPr>
          <w:noProof/>
        </w:rPr>
        <w:t>108</w:t>
      </w:r>
      <w:r>
        <w:rPr>
          <w:noProof/>
        </w:rPr>
        <w:fldChar w:fldCharType="end"/>
      </w:r>
    </w:p>
    <w:p w14:paraId="7358DA07" w14:textId="2CC86AFC" w:rsidR="00F63AE4" w:rsidRDefault="00F63AE4">
      <w:pPr>
        <w:pStyle w:val="TOC4"/>
        <w:rPr>
          <w:rFonts w:ascii="Calibri" w:hAnsi="Calibri"/>
          <w:noProof/>
          <w:sz w:val="22"/>
          <w:szCs w:val="22"/>
          <w:lang w:eastAsia="en-GB"/>
        </w:rPr>
      </w:pPr>
      <w:r>
        <w:rPr>
          <w:noProof/>
        </w:rPr>
        <w:t>5.2.39.1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_Toc114765751 \h </w:instrText>
      </w:r>
      <w:r>
        <w:rPr>
          <w:noProof/>
        </w:rPr>
      </w:r>
      <w:r>
        <w:rPr>
          <w:noProof/>
        </w:rPr>
        <w:fldChar w:fldCharType="separate"/>
      </w:r>
      <w:r>
        <w:rPr>
          <w:noProof/>
        </w:rPr>
        <w:t>108</w:t>
      </w:r>
      <w:r>
        <w:rPr>
          <w:noProof/>
        </w:rPr>
        <w:fldChar w:fldCharType="end"/>
      </w:r>
    </w:p>
    <w:p w14:paraId="32B12891" w14:textId="6C9B25B2" w:rsidR="00F63AE4" w:rsidRDefault="00F63AE4">
      <w:pPr>
        <w:pStyle w:val="TOC4"/>
        <w:rPr>
          <w:rFonts w:ascii="Calibri" w:hAnsi="Calibri"/>
          <w:noProof/>
          <w:sz w:val="22"/>
          <w:szCs w:val="22"/>
          <w:lang w:eastAsia="en-GB"/>
        </w:rPr>
      </w:pPr>
      <w:r>
        <w:rPr>
          <w:noProof/>
        </w:rPr>
        <w:t>5.2.39.2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_Toc114765752 \h </w:instrText>
      </w:r>
      <w:r>
        <w:rPr>
          <w:noProof/>
        </w:rPr>
      </w:r>
      <w:r>
        <w:rPr>
          <w:noProof/>
        </w:rPr>
        <w:fldChar w:fldCharType="separate"/>
      </w:r>
      <w:r>
        <w:rPr>
          <w:noProof/>
        </w:rPr>
        <w:t>108</w:t>
      </w:r>
      <w:r>
        <w:rPr>
          <w:noProof/>
        </w:rPr>
        <w:fldChar w:fldCharType="end"/>
      </w:r>
    </w:p>
    <w:p w14:paraId="516E1D6A" w14:textId="46CFDA55" w:rsidR="00F63AE4" w:rsidRDefault="00F63AE4">
      <w:pPr>
        <w:pStyle w:val="TOC4"/>
        <w:rPr>
          <w:rFonts w:ascii="Calibri" w:hAnsi="Calibri"/>
          <w:noProof/>
          <w:sz w:val="22"/>
          <w:szCs w:val="22"/>
          <w:lang w:eastAsia="en-GB"/>
        </w:rPr>
      </w:pPr>
      <w:r>
        <w:rPr>
          <w:noProof/>
        </w:rPr>
        <w:t>5.2.39.3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_Toc114765753 \h </w:instrText>
      </w:r>
      <w:r>
        <w:rPr>
          <w:noProof/>
        </w:rPr>
      </w:r>
      <w:r>
        <w:rPr>
          <w:noProof/>
        </w:rPr>
        <w:fldChar w:fldCharType="separate"/>
      </w:r>
      <w:r>
        <w:rPr>
          <w:noProof/>
        </w:rPr>
        <w:t>109</w:t>
      </w:r>
      <w:r>
        <w:rPr>
          <w:noProof/>
        </w:rPr>
        <w:fldChar w:fldCharType="end"/>
      </w:r>
    </w:p>
    <w:p w14:paraId="086B4414" w14:textId="7682BE71" w:rsidR="00F63AE4" w:rsidRDefault="00F63AE4">
      <w:pPr>
        <w:pStyle w:val="TOC5"/>
        <w:rPr>
          <w:rFonts w:ascii="Calibri" w:hAnsi="Calibri"/>
          <w:noProof/>
          <w:sz w:val="22"/>
          <w:szCs w:val="22"/>
          <w:lang w:eastAsia="en-GB"/>
        </w:rPr>
      </w:pPr>
      <w:r>
        <w:rPr>
          <w:noProof/>
        </w:rPr>
        <w:t>5.2.39.3.1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_Toc114765754 \h </w:instrText>
      </w:r>
      <w:r>
        <w:rPr>
          <w:noProof/>
        </w:rPr>
      </w:r>
      <w:r>
        <w:rPr>
          <w:noProof/>
        </w:rPr>
        <w:fldChar w:fldCharType="separate"/>
      </w:r>
      <w:r>
        <w:rPr>
          <w:noProof/>
        </w:rPr>
        <w:t>109</w:t>
      </w:r>
      <w:r>
        <w:rPr>
          <w:noProof/>
        </w:rPr>
        <w:fldChar w:fldCharType="end"/>
      </w:r>
    </w:p>
    <w:p w14:paraId="161F5B35" w14:textId="75C57C17" w:rsidR="00F63AE4" w:rsidRDefault="00F63AE4">
      <w:pPr>
        <w:pStyle w:val="TOC3"/>
        <w:rPr>
          <w:rFonts w:ascii="Calibri" w:hAnsi="Calibri"/>
          <w:noProof/>
          <w:sz w:val="22"/>
          <w:szCs w:val="22"/>
          <w:lang w:eastAsia="en-GB"/>
        </w:rPr>
      </w:pPr>
      <w:r>
        <w:rPr>
          <w:noProof/>
        </w:rPr>
        <w:t>5.2.</w:t>
      </w:r>
      <w:r>
        <w:rPr>
          <w:noProof/>
          <w:lang w:eastAsia="zh-CN"/>
        </w:rPr>
        <w:t>40</w:t>
      </w:r>
      <w:r>
        <w:rPr>
          <w:rFonts w:ascii="Calibri" w:hAnsi="Calibri"/>
          <w:noProof/>
          <w:sz w:val="22"/>
          <w:szCs w:val="22"/>
          <w:lang w:eastAsia="en-GB"/>
        </w:rPr>
        <w:tab/>
      </w:r>
      <w:r>
        <w:rPr>
          <w:noProof/>
        </w:rPr>
        <w:t>Resource: Location</w:t>
      </w:r>
      <w:r>
        <w:rPr>
          <w:noProof/>
        </w:rPr>
        <w:tab/>
      </w:r>
      <w:r>
        <w:rPr>
          <w:noProof/>
        </w:rPr>
        <w:fldChar w:fldCharType="begin" w:fldLock="1"/>
      </w:r>
      <w:r>
        <w:rPr>
          <w:noProof/>
        </w:rPr>
        <w:instrText xml:space="preserve"> PAGEREF _Toc114765755 \h </w:instrText>
      </w:r>
      <w:r>
        <w:rPr>
          <w:noProof/>
        </w:rPr>
      </w:r>
      <w:r>
        <w:rPr>
          <w:noProof/>
        </w:rPr>
        <w:fldChar w:fldCharType="separate"/>
      </w:r>
      <w:r>
        <w:rPr>
          <w:noProof/>
        </w:rPr>
        <w:t>109</w:t>
      </w:r>
      <w:r>
        <w:rPr>
          <w:noProof/>
        </w:rPr>
        <w:fldChar w:fldCharType="end"/>
      </w:r>
    </w:p>
    <w:p w14:paraId="4BFAAC9C" w14:textId="51820C8E" w:rsidR="00F63AE4" w:rsidRDefault="00F63AE4">
      <w:pPr>
        <w:pStyle w:val="TOC4"/>
        <w:rPr>
          <w:rFonts w:ascii="Calibri" w:hAnsi="Calibri"/>
          <w:noProof/>
          <w:sz w:val="22"/>
          <w:szCs w:val="22"/>
          <w:lang w:eastAsia="en-GB"/>
        </w:rPr>
      </w:pPr>
      <w:r>
        <w:rPr>
          <w:noProof/>
        </w:rPr>
        <w:t>5.2.40.1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_Toc114765756 \h </w:instrText>
      </w:r>
      <w:r>
        <w:rPr>
          <w:noProof/>
        </w:rPr>
      </w:r>
      <w:r>
        <w:rPr>
          <w:noProof/>
        </w:rPr>
        <w:fldChar w:fldCharType="separate"/>
      </w:r>
      <w:r>
        <w:rPr>
          <w:noProof/>
        </w:rPr>
        <w:t>109</w:t>
      </w:r>
      <w:r>
        <w:rPr>
          <w:noProof/>
        </w:rPr>
        <w:fldChar w:fldCharType="end"/>
      </w:r>
    </w:p>
    <w:p w14:paraId="6ABCCAE4" w14:textId="378C0C15" w:rsidR="00F63AE4" w:rsidRDefault="00F63AE4">
      <w:pPr>
        <w:pStyle w:val="TOC4"/>
        <w:rPr>
          <w:rFonts w:ascii="Calibri" w:hAnsi="Calibri"/>
          <w:noProof/>
          <w:sz w:val="22"/>
          <w:szCs w:val="22"/>
          <w:lang w:eastAsia="en-GB"/>
        </w:rPr>
      </w:pPr>
      <w:r>
        <w:rPr>
          <w:noProof/>
        </w:rPr>
        <w:t>5.2.40.2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_Toc114765757 \h </w:instrText>
      </w:r>
      <w:r>
        <w:rPr>
          <w:noProof/>
        </w:rPr>
      </w:r>
      <w:r>
        <w:rPr>
          <w:noProof/>
        </w:rPr>
        <w:fldChar w:fldCharType="separate"/>
      </w:r>
      <w:r>
        <w:rPr>
          <w:noProof/>
        </w:rPr>
        <w:t>109</w:t>
      </w:r>
      <w:r>
        <w:rPr>
          <w:noProof/>
        </w:rPr>
        <w:fldChar w:fldCharType="end"/>
      </w:r>
    </w:p>
    <w:p w14:paraId="67C06E15" w14:textId="0B4AFD11" w:rsidR="00F63AE4" w:rsidRDefault="00F63AE4">
      <w:pPr>
        <w:pStyle w:val="TOC4"/>
        <w:rPr>
          <w:rFonts w:ascii="Calibri" w:hAnsi="Calibri"/>
          <w:noProof/>
          <w:sz w:val="22"/>
          <w:szCs w:val="22"/>
          <w:lang w:eastAsia="en-GB"/>
        </w:rPr>
      </w:pPr>
      <w:r>
        <w:rPr>
          <w:noProof/>
        </w:rPr>
        <w:t>5.2.40.3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_Toc114765758 \h </w:instrText>
      </w:r>
      <w:r>
        <w:rPr>
          <w:noProof/>
        </w:rPr>
      </w:r>
      <w:r>
        <w:rPr>
          <w:noProof/>
        </w:rPr>
        <w:fldChar w:fldCharType="separate"/>
      </w:r>
      <w:r>
        <w:rPr>
          <w:noProof/>
        </w:rPr>
        <w:t>109</w:t>
      </w:r>
      <w:r>
        <w:rPr>
          <w:noProof/>
        </w:rPr>
        <w:fldChar w:fldCharType="end"/>
      </w:r>
    </w:p>
    <w:p w14:paraId="5C4C12FD" w14:textId="3B24C8CC" w:rsidR="00F63AE4" w:rsidRDefault="00F63AE4">
      <w:pPr>
        <w:pStyle w:val="TOC5"/>
        <w:rPr>
          <w:rFonts w:ascii="Calibri" w:hAnsi="Calibri"/>
          <w:noProof/>
          <w:sz w:val="22"/>
          <w:szCs w:val="22"/>
          <w:lang w:eastAsia="en-GB"/>
        </w:rPr>
      </w:pPr>
      <w:r>
        <w:rPr>
          <w:noProof/>
        </w:rPr>
        <w:t>5.2.40.3.1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_Toc114765759 \h </w:instrText>
      </w:r>
      <w:r>
        <w:rPr>
          <w:noProof/>
        </w:rPr>
      </w:r>
      <w:r>
        <w:rPr>
          <w:noProof/>
        </w:rPr>
        <w:fldChar w:fldCharType="separate"/>
      </w:r>
      <w:r>
        <w:rPr>
          <w:noProof/>
        </w:rPr>
        <w:t>109</w:t>
      </w:r>
      <w:r>
        <w:rPr>
          <w:noProof/>
        </w:rPr>
        <w:fldChar w:fldCharType="end"/>
      </w:r>
    </w:p>
    <w:p w14:paraId="6D815B4F" w14:textId="7692D597" w:rsidR="00F63AE4" w:rsidRDefault="00F63AE4">
      <w:pPr>
        <w:pStyle w:val="TOC3"/>
        <w:rPr>
          <w:rFonts w:ascii="Calibri" w:hAnsi="Calibri"/>
          <w:noProof/>
          <w:sz w:val="22"/>
          <w:szCs w:val="22"/>
          <w:lang w:eastAsia="en-GB"/>
        </w:rPr>
      </w:pPr>
      <w:r>
        <w:rPr>
          <w:noProof/>
        </w:rPr>
        <w:t>5.2.41</w:t>
      </w:r>
      <w:r>
        <w:rPr>
          <w:rFonts w:ascii="Calibri" w:hAnsi="Calibr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_Toc114765760 \h </w:instrText>
      </w:r>
      <w:r>
        <w:rPr>
          <w:noProof/>
        </w:rPr>
      </w:r>
      <w:r>
        <w:rPr>
          <w:noProof/>
        </w:rPr>
        <w:fldChar w:fldCharType="separate"/>
      </w:r>
      <w:r>
        <w:rPr>
          <w:noProof/>
        </w:rPr>
        <w:t>110</w:t>
      </w:r>
      <w:r>
        <w:rPr>
          <w:noProof/>
        </w:rPr>
        <w:fldChar w:fldCharType="end"/>
      </w:r>
    </w:p>
    <w:p w14:paraId="1698D904" w14:textId="7672905C" w:rsidR="00F63AE4" w:rsidRDefault="00F63AE4">
      <w:pPr>
        <w:pStyle w:val="TOC4"/>
        <w:rPr>
          <w:rFonts w:ascii="Calibri" w:hAnsi="Calibri"/>
          <w:noProof/>
          <w:sz w:val="22"/>
          <w:szCs w:val="22"/>
          <w:lang w:eastAsia="en-GB"/>
        </w:rPr>
      </w:pPr>
      <w:r>
        <w:rPr>
          <w:noProof/>
        </w:rPr>
        <w:t>5.2.41.1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_Toc114765761 \h </w:instrText>
      </w:r>
      <w:r>
        <w:rPr>
          <w:noProof/>
        </w:rPr>
      </w:r>
      <w:r>
        <w:rPr>
          <w:noProof/>
        </w:rPr>
        <w:fldChar w:fldCharType="separate"/>
      </w:r>
      <w:r>
        <w:rPr>
          <w:noProof/>
        </w:rPr>
        <w:t>110</w:t>
      </w:r>
      <w:r>
        <w:rPr>
          <w:noProof/>
        </w:rPr>
        <w:fldChar w:fldCharType="end"/>
      </w:r>
    </w:p>
    <w:p w14:paraId="00CA36EA" w14:textId="24FB4B3B" w:rsidR="00F63AE4" w:rsidRDefault="00F63AE4">
      <w:pPr>
        <w:pStyle w:val="TOC4"/>
        <w:rPr>
          <w:rFonts w:ascii="Calibri" w:hAnsi="Calibri"/>
          <w:noProof/>
          <w:sz w:val="22"/>
          <w:szCs w:val="22"/>
          <w:lang w:eastAsia="en-GB"/>
        </w:rPr>
      </w:pPr>
      <w:r>
        <w:rPr>
          <w:noProof/>
        </w:rPr>
        <w:t>5.2.41.2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_Toc114765762 \h </w:instrText>
      </w:r>
      <w:r>
        <w:rPr>
          <w:noProof/>
        </w:rPr>
      </w:r>
      <w:r>
        <w:rPr>
          <w:noProof/>
        </w:rPr>
        <w:fldChar w:fldCharType="separate"/>
      </w:r>
      <w:r>
        <w:rPr>
          <w:noProof/>
        </w:rPr>
        <w:t>110</w:t>
      </w:r>
      <w:r>
        <w:rPr>
          <w:noProof/>
        </w:rPr>
        <w:fldChar w:fldCharType="end"/>
      </w:r>
    </w:p>
    <w:p w14:paraId="68A954EB" w14:textId="39F11081" w:rsidR="00F63AE4" w:rsidRDefault="00F63AE4">
      <w:pPr>
        <w:pStyle w:val="TOC4"/>
        <w:rPr>
          <w:rFonts w:ascii="Calibri" w:hAnsi="Calibri"/>
          <w:noProof/>
          <w:sz w:val="22"/>
          <w:szCs w:val="22"/>
          <w:lang w:eastAsia="en-GB"/>
        </w:rPr>
      </w:pPr>
      <w:r>
        <w:rPr>
          <w:noProof/>
        </w:rPr>
        <w:t>5.2.41.3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_Toc114765763 \h </w:instrText>
      </w:r>
      <w:r>
        <w:rPr>
          <w:noProof/>
        </w:rPr>
      </w:r>
      <w:r>
        <w:rPr>
          <w:noProof/>
        </w:rPr>
        <w:fldChar w:fldCharType="separate"/>
      </w:r>
      <w:r>
        <w:rPr>
          <w:noProof/>
        </w:rPr>
        <w:t>110</w:t>
      </w:r>
      <w:r>
        <w:rPr>
          <w:noProof/>
        </w:rPr>
        <w:fldChar w:fldCharType="end"/>
      </w:r>
    </w:p>
    <w:p w14:paraId="432BB821" w14:textId="7AF420A9" w:rsidR="00F63AE4" w:rsidRDefault="00F63AE4">
      <w:pPr>
        <w:pStyle w:val="TOC5"/>
        <w:rPr>
          <w:rFonts w:ascii="Calibri" w:hAnsi="Calibri"/>
          <w:noProof/>
          <w:sz w:val="22"/>
          <w:szCs w:val="22"/>
          <w:lang w:eastAsia="en-GB"/>
        </w:rPr>
      </w:pPr>
      <w:r>
        <w:rPr>
          <w:noProof/>
        </w:rPr>
        <w:t>5.2.41.3.1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_Toc114765764 \h </w:instrText>
      </w:r>
      <w:r>
        <w:rPr>
          <w:noProof/>
        </w:rPr>
      </w:r>
      <w:r>
        <w:rPr>
          <w:noProof/>
        </w:rPr>
        <w:fldChar w:fldCharType="separate"/>
      </w:r>
      <w:r>
        <w:rPr>
          <w:noProof/>
        </w:rPr>
        <w:t>110</w:t>
      </w:r>
      <w:r>
        <w:rPr>
          <w:noProof/>
        </w:rPr>
        <w:fldChar w:fldCharType="end"/>
      </w:r>
    </w:p>
    <w:p w14:paraId="7F43997C" w14:textId="09B52D7C" w:rsidR="00F63AE4" w:rsidRDefault="00F63AE4">
      <w:pPr>
        <w:pStyle w:val="TOC3"/>
        <w:rPr>
          <w:rFonts w:ascii="Calibri" w:hAnsi="Calibri"/>
          <w:noProof/>
          <w:sz w:val="22"/>
          <w:szCs w:val="22"/>
          <w:lang w:eastAsia="en-GB"/>
        </w:rPr>
      </w:pPr>
      <w:r>
        <w:rPr>
          <w:noProof/>
        </w:rPr>
        <w:t>5.2.42</w:t>
      </w:r>
      <w:r>
        <w:rPr>
          <w:rFonts w:ascii="Calibri" w:hAnsi="Calibr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_Toc114765765 \h </w:instrText>
      </w:r>
      <w:r>
        <w:rPr>
          <w:noProof/>
        </w:rPr>
      </w:r>
      <w:r>
        <w:rPr>
          <w:noProof/>
        </w:rPr>
        <w:fldChar w:fldCharType="separate"/>
      </w:r>
      <w:r>
        <w:rPr>
          <w:noProof/>
        </w:rPr>
        <w:t>111</w:t>
      </w:r>
      <w:r>
        <w:rPr>
          <w:noProof/>
        </w:rPr>
        <w:fldChar w:fldCharType="end"/>
      </w:r>
    </w:p>
    <w:p w14:paraId="5F641F88" w14:textId="05C6F82A" w:rsidR="00F63AE4" w:rsidRDefault="00F63AE4">
      <w:pPr>
        <w:pStyle w:val="TOC4"/>
        <w:rPr>
          <w:rFonts w:ascii="Calibri" w:hAnsi="Calibri"/>
          <w:noProof/>
          <w:sz w:val="22"/>
          <w:szCs w:val="22"/>
          <w:lang w:eastAsia="en-GB"/>
        </w:rPr>
      </w:pPr>
      <w:r>
        <w:rPr>
          <w:noProof/>
        </w:rPr>
        <w:t>5.2.42.1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_Toc114765766 \h </w:instrText>
      </w:r>
      <w:r>
        <w:rPr>
          <w:noProof/>
        </w:rPr>
      </w:r>
      <w:r>
        <w:rPr>
          <w:noProof/>
        </w:rPr>
        <w:fldChar w:fldCharType="separate"/>
      </w:r>
      <w:r>
        <w:rPr>
          <w:noProof/>
        </w:rPr>
        <w:t>111</w:t>
      </w:r>
      <w:r>
        <w:rPr>
          <w:noProof/>
        </w:rPr>
        <w:fldChar w:fldCharType="end"/>
      </w:r>
    </w:p>
    <w:p w14:paraId="1F1A9D6B" w14:textId="52C234D3" w:rsidR="00F63AE4" w:rsidRDefault="00F63AE4">
      <w:pPr>
        <w:pStyle w:val="TOC4"/>
        <w:rPr>
          <w:rFonts w:ascii="Calibri" w:hAnsi="Calibri"/>
          <w:noProof/>
          <w:sz w:val="22"/>
          <w:szCs w:val="22"/>
          <w:lang w:eastAsia="en-GB"/>
        </w:rPr>
      </w:pPr>
      <w:r>
        <w:rPr>
          <w:noProof/>
        </w:rPr>
        <w:t>5.2.42.2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_Toc114765767 \h </w:instrText>
      </w:r>
      <w:r>
        <w:rPr>
          <w:noProof/>
        </w:rPr>
      </w:r>
      <w:r>
        <w:rPr>
          <w:noProof/>
        </w:rPr>
        <w:fldChar w:fldCharType="separate"/>
      </w:r>
      <w:r>
        <w:rPr>
          <w:noProof/>
        </w:rPr>
        <w:t>111</w:t>
      </w:r>
      <w:r>
        <w:rPr>
          <w:noProof/>
        </w:rPr>
        <w:fldChar w:fldCharType="end"/>
      </w:r>
    </w:p>
    <w:p w14:paraId="5B15D2C2" w14:textId="6B8EE88D" w:rsidR="00F63AE4" w:rsidRDefault="00F63AE4">
      <w:pPr>
        <w:pStyle w:val="TOC4"/>
        <w:rPr>
          <w:rFonts w:ascii="Calibri" w:hAnsi="Calibri"/>
          <w:noProof/>
          <w:sz w:val="22"/>
          <w:szCs w:val="22"/>
          <w:lang w:eastAsia="en-GB"/>
        </w:rPr>
      </w:pPr>
      <w:r>
        <w:rPr>
          <w:noProof/>
        </w:rPr>
        <w:t>5.2.42.3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_Toc114765768 \h </w:instrText>
      </w:r>
      <w:r>
        <w:rPr>
          <w:noProof/>
        </w:rPr>
      </w:r>
      <w:r>
        <w:rPr>
          <w:noProof/>
        </w:rPr>
        <w:fldChar w:fldCharType="separate"/>
      </w:r>
      <w:r>
        <w:rPr>
          <w:noProof/>
        </w:rPr>
        <w:t>111</w:t>
      </w:r>
      <w:r>
        <w:rPr>
          <w:noProof/>
        </w:rPr>
        <w:fldChar w:fldCharType="end"/>
      </w:r>
    </w:p>
    <w:p w14:paraId="6F4341DA" w14:textId="6AEEF096" w:rsidR="00F63AE4" w:rsidRDefault="00F63AE4">
      <w:pPr>
        <w:pStyle w:val="TOC5"/>
        <w:rPr>
          <w:rFonts w:ascii="Calibri" w:hAnsi="Calibri"/>
          <w:noProof/>
          <w:sz w:val="22"/>
          <w:szCs w:val="22"/>
          <w:lang w:eastAsia="en-GB"/>
        </w:rPr>
      </w:pPr>
      <w:r>
        <w:rPr>
          <w:noProof/>
        </w:rPr>
        <w:t>5.2.42.3.1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_Toc114765769 \h </w:instrText>
      </w:r>
      <w:r>
        <w:rPr>
          <w:noProof/>
        </w:rPr>
      </w:r>
      <w:r>
        <w:rPr>
          <w:noProof/>
        </w:rPr>
        <w:fldChar w:fldCharType="separate"/>
      </w:r>
      <w:r>
        <w:rPr>
          <w:noProof/>
        </w:rPr>
        <w:t>111</w:t>
      </w:r>
      <w:r>
        <w:rPr>
          <w:noProof/>
        </w:rPr>
        <w:fldChar w:fldCharType="end"/>
      </w:r>
    </w:p>
    <w:p w14:paraId="02423F2F" w14:textId="7F960438" w:rsidR="00F63AE4" w:rsidRDefault="00F63AE4">
      <w:pPr>
        <w:pStyle w:val="TOC3"/>
        <w:rPr>
          <w:rFonts w:ascii="Calibri" w:hAnsi="Calibri"/>
          <w:noProof/>
          <w:sz w:val="22"/>
          <w:szCs w:val="22"/>
          <w:lang w:eastAsia="en-GB"/>
        </w:rPr>
      </w:pPr>
      <w:r w:rsidRPr="00FE4B81">
        <w:rPr>
          <w:noProof/>
          <w:lang w:val="de-DE"/>
        </w:rPr>
        <w:t>5.2.43</w:t>
      </w:r>
      <w:r>
        <w:rPr>
          <w:rFonts w:ascii="Calibri" w:hAnsi="Calibr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_Toc114765770 \h </w:instrText>
      </w:r>
      <w:r>
        <w:rPr>
          <w:noProof/>
        </w:rPr>
      </w:r>
      <w:r>
        <w:rPr>
          <w:noProof/>
        </w:rPr>
        <w:fldChar w:fldCharType="separate"/>
      </w:r>
      <w:r>
        <w:rPr>
          <w:noProof/>
        </w:rPr>
        <w:t>112</w:t>
      </w:r>
      <w:r>
        <w:rPr>
          <w:noProof/>
        </w:rPr>
        <w:fldChar w:fldCharType="end"/>
      </w:r>
    </w:p>
    <w:p w14:paraId="427EB2A2" w14:textId="3E54A7DE" w:rsidR="00F63AE4" w:rsidRDefault="00F63AE4">
      <w:pPr>
        <w:pStyle w:val="TOC4"/>
        <w:rPr>
          <w:rFonts w:ascii="Calibri" w:hAnsi="Calibri"/>
          <w:noProof/>
          <w:sz w:val="22"/>
          <w:szCs w:val="22"/>
          <w:lang w:eastAsia="en-GB"/>
        </w:rPr>
      </w:pPr>
      <w:r w:rsidRPr="00FE4B81">
        <w:rPr>
          <w:noProof/>
          <w:lang w:val="de-DE"/>
        </w:rPr>
        <w:lastRenderedPageBreak/>
        <w:t>5.2.43</w:t>
      </w:r>
      <w:r>
        <w:rPr>
          <w:noProof/>
        </w:rPr>
        <w:t>.1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_Toc114765771 \h </w:instrText>
      </w:r>
      <w:r>
        <w:rPr>
          <w:noProof/>
        </w:rPr>
      </w:r>
      <w:r>
        <w:rPr>
          <w:noProof/>
        </w:rPr>
        <w:fldChar w:fldCharType="separate"/>
      </w:r>
      <w:r>
        <w:rPr>
          <w:noProof/>
        </w:rPr>
        <w:t>112</w:t>
      </w:r>
      <w:r>
        <w:rPr>
          <w:noProof/>
        </w:rPr>
        <w:fldChar w:fldCharType="end"/>
      </w:r>
    </w:p>
    <w:p w14:paraId="1197D26A" w14:textId="49C6195B" w:rsidR="00F63AE4" w:rsidRDefault="00F63AE4">
      <w:pPr>
        <w:pStyle w:val="TOC4"/>
        <w:rPr>
          <w:rFonts w:ascii="Calibri" w:hAnsi="Calibri"/>
          <w:noProof/>
          <w:sz w:val="22"/>
          <w:szCs w:val="22"/>
          <w:lang w:eastAsia="en-GB"/>
        </w:rPr>
      </w:pPr>
      <w:r w:rsidRPr="00FE4B81">
        <w:rPr>
          <w:noProof/>
          <w:lang w:val="de-DE"/>
        </w:rPr>
        <w:t>5.2.43</w:t>
      </w:r>
      <w:r>
        <w:rPr>
          <w:noProof/>
        </w:rPr>
        <w:t>.2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_Toc114765772 \h </w:instrText>
      </w:r>
      <w:r>
        <w:rPr>
          <w:noProof/>
        </w:rPr>
      </w:r>
      <w:r>
        <w:rPr>
          <w:noProof/>
        </w:rPr>
        <w:fldChar w:fldCharType="separate"/>
      </w:r>
      <w:r>
        <w:rPr>
          <w:noProof/>
        </w:rPr>
        <w:t>112</w:t>
      </w:r>
      <w:r>
        <w:rPr>
          <w:noProof/>
        </w:rPr>
        <w:fldChar w:fldCharType="end"/>
      </w:r>
    </w:p>
    <w:p w14:paraId="086FE3A9" w14:textId="620FAD21" w:rsidR="00F63AE4" w:rsidRDefault="00F63AE4">
      <w:pPr>
        <w:pStyle w:val="TOC4"/>
        <w:rPr>
          <w:rFonts w:ascii="Calibri" w:hAnsi="Calibri"/>
          <w:noProof/>
          <w:sz w:val="22"/>
          <w:szCs w:val="22"/>
          <w:lang w:eastAsia="en-GB"/>
        </w:rPr>
      </w:pPr>
      <w:r w:rsidRPr="00FE4B81">
        <w:rPr>
          <w:noProof/>
          <w:lang w:val="de-DE"/>
        </w:rPr>
        <w:t>5.2.43</w:t>
      </w:r>
      <w:r>
        <w:rPr>
          <w:noProof/>
        </w:rPr>
        <w:t>.3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_Toc114765773 \h </w:instrText>
      </w:r>
      <w:r>
        <w:rPr>
          <w:noProof/>
        </w:rPr>
      </w:r>
      <w:r>
        <w:rPr>
          <w:noProof/>
        </w:rPr>
        <w:fldChar w:fldCharType="separate"/>
      </w:r>
      <w:r>
        <w:rPr>
          <w:noProof/>
        </w:rPr>
        <w:t>112</w:t>
      </w:r>
      <w:r>
        <w:rPr>
          <w:noProof/>
        </w:rPr>
        <w:fldChar w:fldCharType="end"/>
      </w:r>
    </w:p>
    <w:p w14:paraId="477D71E2" w14:textId="1838FDA5" w:rsidR="00F63AE4" w:rsidRDefault="00F63AE4">
      <w:pPr>
        <w:pStyle w:val="TOC5"/>
        <w:rPr>
          <w:rFonts w:ascii="Calibri" w:hAnsi="Calibri"/>
          <w:noProof/>
          <w:sz w:val="22"/>
          <w:szCs w:val="22"/>
          <w:lang w:eastAsia="en-GB"/>
        </w:rPr>
      </w:pPr>
      <w:r>
        <w:rPr>
          <w:noProof/>
        </w:rPr>
        <w:t>5.2.43.3.1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_Toc114765774 \h </w:instrText>
      </w:r>
      <w:r>
        <w:rPr>
          <w:noProof/>
        </w:rPr>
      </w:r>
      <w:r>
        <w:rPr>
          <w:noProof/>
        </w:rPr>
        <w:fldChar w:fldCharType="separate"/>
      </w:r>
      <w:r>
        <w:rPr>
          <w:noProof/>
        </w:rPr>
        <w:t>112</w:t>
      </w:r>
      <w:r>
        <w:rPr>
          <w:noProof/>
        </w:rPr>
        <w:fldChar w:fldCharType="end"/>
      </w:r>
    </w:p>
    <w:p w14:paraId="3286BA60" w14:textId="427AD468" w:rsidR="00F63AE4" w:rsidRDefault="00F63AE4">
      <w:pPr>
        <w:pStyle w:val="TOC4"/>
        <w:rPr>
          <w:rFonts w:ascii="Calibri" w:hAnsi="Calibri"/>
          <w:noProof/>
          <w:sz w:val="22"/>
          <w:szCs w:val="22"/>
          <w:lang w:eastAsia="en-GB"/>
        </w:rPr>
      </w:pPr>
      <w:r>
        <w:rPr>
          <w:noProof/>
        </w:rPr>
        <w:t>5.2.44</w:t>
      </w:r>
      <w:r>
        <w:rPr>
          <w:rFonts w:ascii="Calibri" w:hAnsi="Calibr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_Toc114765775 \h </w:instrText>
      </w:r>
      <w:r>
        <w:rPr>
          <w:noProof/>
        </w:rPr>
      </w:r>
      <w:r>
        <w:rPr>
          <w:noProof/>
        </w:rPr>
        <w:fldChar w:fldCharType="separate"/>
      </w:r>
      <w:r>
        <w:rPr>
          <w:noProof/>
        </w:rPr>
        <w:t>113</w:t>
      </w:r>
      <w:r>
        <w:rPr>
          <w:noProof/>
        </w:rPr>
        <w:fldChar w:fldCharType="end"/>
      </w:r>
    </w:p>
    <w:p w14:paraId="75A8D574" w14:textId="5328FB3D" w:rsidR="00F63AE4" w:rsidRDefault="00F63AE4">
      <w:pPr>
        <w:pStyle w:val="TOC5"/>
        <w:rPr>
          <w:rFonts w:ascii="Calibri" w:hAnsi="Calibri"/>
          <w:noProof/>
          <w:sz w:val="22"/>
          <w:szCs w:val="22"/>
          <w:lang w:eastAsia="en-GB"/>
        </w:rPr>
      </w:pPr>
      <w:r>
        <w:rPr>
          <w:noProof/>
        </w:rPr>
        <w:t>5.2.44.1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_Toc114765776 \h </w:instrText>
      </w:r>
      <w:r>
        <w:rPr>
          <w:noProof/>
        </w:rPr>
      </w:r>
      <w:r>
        <w:rPr>
          <w:noProof/>
        </w:rPr>
        <w:fldChar w:fldCharType="separate"/>
      </w:r>
      <w:r>
        <w:rPr>
          <w:noProof/>
        </w:rPr>
        <w:t>113</w:t>
      </w:r>
      <w:r>
        <w:rPr>
          <w:noProof/>
        </w:rPr>
        <w:fldChar w:fldCharType="end"/>
      </w:r>
    </w:p>
    <w:p w14:paraId="6911C883" w14:textId="5B3FA67D" w:rsidR="00F63AE4" w:rsidRDefault="00F63AE4">
      <w:pPr>
        <w:pStyle w:val="TOC5"/>
        <w:rPr>
          <w:rFonts w:ascii="Calibri" w:hAnsi="Calibri"/>
          <w:noProof/>
          <w:sz w:val="22"/>
          <w:szCs w:val="22"/>
          <w:lang w:eastAsia="en-GB"/>
        </w:rPr>
      </w:pPr>
      <w:r>
        <w:rPr>
          <w:noProof/>
        </w:rPr>
        <w:t>5.2.44.2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_Toc114765777 \h </w:instrText>
      </w:r>
      <w:r>
        <w:rPr>
          <w:noProof/>
        </w:rPr>
      </w:r>
      <w:r>
        <w:rPr>
          <w:noProof/>
        </w:rPr>
        <w:fldChar w:fldCharType="separate"/>
      </w:r>
      <w:r>
        <w:rPr>
          <w:noProof/>
        </w:rPr>
        <w:t>113</w:t>
      </w:r>
      <w:r>
        <w:rPr>
          <w:noProof/>
        </w:rPr>
        <w:fldChar w:fldCharType="end"/>
      </w:r>
    </w:p>
    <w:p w14:paraId="6A462FB7" w14:textId="04B42C22" w:rsidR="00F63AE4" w:rsidRDefault="00F63AE4">
      <w:pPr>
        <w:pStyle w:val="TOC5"/>
        <w:rPr>
          <w:rFonts w:ascii="Calibri" w:hAnsi="Calibri"/>
          <w:noProof/>
          <w:sz w:val="22"/>
          <w:szCs w:val="22"/>
          <w:lang w:eastAsia="en-GB"/>
        </w:rPr>
      </w:pPr>
      <w:r>
        <w:rPr>
          <w:noProof/>
        </w:rPr>
        <w:t>5.2.44.3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_Toc114765778 \h </w:instrText>
      </w:r>
      <w:r>
        <w:rPr>
          <w:noProof/>
        </w:rPr>
      </w:r>
      <w:r>
        <w:rPr>
          <w:noProof/>
        </w:rPr>
        <w:fldChar w:fldCharType="separate"/>
      </w:r>
      <w:r>
        <w:rPr>
          <w:noProof/>
        </w:rPr>
        <w:t>113</w:t>
      </w:r>
      <w:r>
        <w:rPr>
          <w:noProof/>
        </w:rPr>
        <w:fldChar w:fldCharType="end"/>
      </w:r>
    </w:p>
    <w:p w14:paraId="21A16F6D" w14:textId="6DECCB47" w:rsidR="00F63AE4" w:rsidRDefault="00F63AE4">
      <w:pPr>
        <w:pStyle w:val="TOC6"/>
        <w:rPr>
          <w:rFonts w:ascii="Calibri" w:hAnsi="Calibri"/>
          <w:noProof/>
          <w:sz w:val="22"/>
          <w:szCs w:val="22"/>
          <w:lang w:eastAsia="en-GB"/>
        </w:rPr>
      </w:pPr>
      <w:r>
        <w:rPr>
          <w:noProof/>
        </w:rPr>
        <w:t>5.2.44.3.1</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_Toc114765779 \h </w:instrText>
      </w:r>
      <w:r>
        <w:rPr>
          <w:noProof/>
        </w:rPr>
      </w:r>
      <w:r>
        <w:rPr>
          <w:noProof/>
        </w:rPr>
        <w:fldChar w:fldCharType="separate"/>
      </w:r>
      <w:r>
        <w:rPr>
          <w:noProof/>
        </w:rPr>
        <w:t>113</w:t>
      </w:r>
      <w:r>
        <w:rPr>
          <w:noProof/>
        </w:rPr>
        <w:fldChar w:fldCharType="end"/>
      </w:r>
    </w:p>
    <w:p w14:paraId="493C6A4F" w14:textId="6F2F75AA" w:rsidR="00F63AE4" w:rsidRDefault="00F63AE4">
      <w:pPr>
        <w:pStyle w:val="TOC2"/>
        <w:rPr>
          <w:rFonts w:ascii="Calibri" w:hAnsi="Calibri"/>
          <w:noProof/>
          <w:sz w:val="22"/>
          <w:szCs w:val="22"/>
          <w:lang w:eastAsia="en-GB"/>
        </w:rPr>
      </w:pPr>
      <w:r>
        <w:rPr>
          <w:noProof/>
        </w:rPr>
        <w:t>5.</w:t>
      </w:r>
      <w:r>
        <w:rPr>
          <w:noProof/>
          <w:lang w:eastAsia="zh-CN"/>
        </w:rPr>
        <w:t>3</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_Toc114765780 \h </w:instrText>
      </w:r>
      <w:r>
        <w:rPr>
          <w:noProof/>
        </w:rPr>
      </w:r>
      <w:r>
        <w:rPr>
          <w:noProof/>
        </w:rPr>
        <w:fldChar w:fldCharType="separate"/>
      </w:r>
      <w:r>
        <w:rPr>
          <w:noProof/>
        </w:rPr>
        <w:t>114</w:t>
      </w:r>
      <w:r>
        <w:rPr>
          <w:noProof/>
        </w:rPr>
        <w:fldChar w:fldCharType="end"/>
      </w:r>
    </w:p>
    <w:p w14:paraId="2DC73E01" w14:textId="1FDBCB74" w:rsidR="00F63AE4" w:rsidRDefault="00F63AE4">
      <w:pPr>
        <w:pStyle w:val="TOC3"/>
        <w:rPr>
          <w:rFonts w:ascii="Calibri" w:hAnsi="Calibri"/>
          <w:noProof/>
          <w:sz w:val="22"/>
          <w:szCs w:val="22"/>
          <w:lang w:eastAsia="en-GB"/>
        </w:rPr>
      </w:pPr>
      <w:r>
        <w:rPr>
          <w:noProof/>
        </w:rPr>
        <w:t>5.</w:t>
      </w:r>
      <w:r>
        <w:rPr>
          <w:noProof/>
          <w:lang w:eastAsia="zh-CN"/>
        </w:rPr>
        <w:t>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_Toc114765781 \h </w:instrText>
      </w:r>
      <w:r>
        <w:rPr>
          <w:noProof/>
        </w:rPr>
      </w:r>
      <w:r>
        <w:rPr>
          <w:noProof/>
        </w:rPr>
        <w:fldChar w:fldCharType="separate"/>
      </w:r>
      <w:r>
        <w:rPr>
          <w:noProof/>
        </w:rPr>
        <w:t>114</w:t>
      </w:r>
      <w:r>
        <w:rPr>
          <w:noProof/>
        </w:rPr>
        <w:fldChar w:fldCharType="end"/>
      </w:r>
    </w:p>
    <w:p w14:paraId="4FA27604" w14:textId="458A61B8" w:rsidR="00F63AE4" w:rsidRDefault="00F63AE4">
      <w:pPr>
        <w:pStyle w:val="TOC3"/>
        <w:rPr>
          <w:rFonts w:ascii="Calibri" w:hAnsi="Calibri"/>
          <w:noProof/>
          <w:sz w:val="22"/>
          <w:szCs w:val="22"/>
          <w:lang w:eastAsia="en-GB"/>
        </w:rPr>
      </w:pPr>
      <w:r>
        <w:rPr>
          <w:noProof/>
        </w:rPr>
        <w:t>5.</w:t>
      </w:r>
      <w:r>
        <w:rPr>
          <w:noProof/>
          <w:lang w:eastAsia="zh-CN"/>
        </w:rPr>
        <w:t>3</w:t>
      </w:r>
      <w:r>
        <w:rPr>
          <w:noProof/>
        </w:rPr>
        <w:t>.2</w:t>
      </w:r>
      <w:r>
        <w:rPr>
          <w:rFonts w:ascii="Calibri" w:hAnsi="Calibri"/>
          <w:noProof/>
          <w:sz w:val="22"/>
          <w:szCs w:val="22"/>
          <w:lang w:eastAsia="en-GB"/>
        </w:rPr>
        <w:tab/>
      </w:r>
      <w:r>
        <w:rPr>
          <w:noProof/>
        </w:rPr>
        <w:t>Data Change Notification</w:t>
      </w:r>
      <w:r>
        <w:rPr>
          <w:noProof/>
        </w:rPr>
        <w:tab/>
      </w:r>
      <w:r>
        <w:rPr>
          <w:noProof/>
        </w:rPr>
        <w:fldChar w:fldCharType="begin" w:fldLock="1"/>
      </w:r>
      <w:r>
        <w:rPr>
          <w:noProof/>
        </w:rPr>
        <w:instrText xml:space="preserve"> PAGEREF _Toc114765782 \h </w:instrText>
      </w:r>
      <w:r>
        <w:rPr>
          <w:noProof/>
        </w:rPr>
      </w:r>
      <w:r>
        <w:rPr>
          <w:noProof/>
        </w:rPr>
        <w:fldChar w:fldCharType="separate"/>
      </w:r>
      <w:r>
        <w:rPr>
          <w:noProof/>
        </w:rPr>
        <w:t>114</w:t>
      </w:r>
      <w:r>
        <w:rPr>
          <w:noProof/>
        </w:rPr>
        <w:fldChar w:fldCharType="end"/>
      </w:r>
    </w:p>
    <w:p w14:paraId="26966680" w14:textId="655F8720" w:rsidR="00F63AE4" w:rsidRDefault="00F63AE4">
      <w:pPr>
        <w:pStyle w:val="TOC3"/>
        <w:rPr>
          <w:rFonts w:ascii="Calibri" w:hAnsi="Calibri"/>
          <w:noProof/>
          <w:sz w:val="22"/>
          <w:szCs w:val="22"/>
          <w:lang w:eastAsia="en-GB"/>
        </w:rPr>
      </w:pPr>
      <w:r>
        <w:rPr>
          <w:noProof/>
        </w:rPr>
        <w:t>5.</w:t>
      </w:r>
      <w:r>
        <w:rPr>
          <w:noProof/>
          <w:lang w:eastAsia="zh-CN"/>
        </w:rPr>
        <w:t>3</w:t>
      </w:r>
      <w:r>
        <w:rPr>
          <w:noProof/>
        </w:rPr>
        <w:t>.3</w:t>
      </w:r>
      <w:r>
        <w:rPr>
          <w:rFonts w:ascii="Calibri" w:hAnsi="Calibri"/>
          <w:noProof/>
          <w:sz w:val="22"/>
          <w:szCs w:val="22"/>
          <w:lang w:eastAsia="en-GB"/>
        </w:rPr>
        <w:tab/>
      </w:r>
      <w:r>
        <w:rPr>
          <w:noProof/>
        </w:rPr>
        <w:t>Data Removal Notification</w:t>
      </w:r>
      <w:r>
        <w:rPr>
          <w:noProof/>
        </w:rPr>
        <w:tab/>
      </w:r>
      <w:r>
        <w:rPr>
          <w:noProof/>
        </w:rPr>
        <w:fldChar w:fldCharType="begin" w:fldLock="1"/>
      </w:r>
      <w:r>
        <w:rPr>
          <w:noProof/>
        </w:rPr>
        <w:instrText xml:space="preserve"> PAGEREF _Toc114765783 \h </w:instrText>
      </w:r>
      <w:r>
        <w:rPr>
          <w:noProof/>
        </w:rPr>
      </w:r>
      <w:r>
        <w:rPr>
          <w:noProof/>
        </w:rPr>
        <w:fldChar w:fldCharType="separate"/>
      </w:r>
      <w:r>
        <w:rPr>
          <w:noProof/>
        </w:rPr>
        <w:t>115</w:t>
      </w:r>
      <w:r>
        <w:rPr>
          <w:noProof/>
        </w:rPr>
        <w:fldChar w:fldCharType="end"/>
      </w:r>
    </w:p>
    <w:p w14:paraId="72E6F751" w14:textId="0261F093" w:rsidR="00F63AE4" w:rsidRDefault="00F63AE4">
      <w:pPr>
        <w:pStyle w:val="TOC2"/>
        <w:rPr>
          <w:rFonts w:ascii="Calibri" w:hAnsi="Calibri"/>
          <w:noProof/>
          <w:sz w:val="22"/>
          <w:szCs w:val="22"/>
          <w:lang w:eastAsia="en-GB"/>
        </w:rPr>
      </w:pPr>
      <w:r>
        <w:rPr>
          <w:noProof/>
          <w:lang w:eastAsia="zh-CN"/>
        </w:rPr>
        <w:t>5.4</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_Toc114765784 \h </w:instrText>
      </w:r>
      <w:r>
        <w:rPr>
          <w:noProof/>
        </w:rPr>
      </w:r>
      <w:r>
        <w:rPr>
          <w:noProof/>
        </w:rPr>
        <w:fldChar w:fldCharType="separate"/>
      </w:r>
      <w:r>
        <w:rPr>
          <w:noProof/>
        </w:rPr>
        <w:t>116</w:t>
      </w:r>
      <w:r>
        <w:rPr>
          <w:noProof/>
        </w:rPr>
        <w:fldChar w:fldCharType="end"/>
      </w:r>
    </w:p>
    <w:p w14:paraId="21AACED2" w14:textId="3D539EBC" w:rsidR="00F63AE4" w:rsidRDefault="00F63AE4">
      <w:pPr>
        <w:pStyle w:val="TOC3"/>
        <w:rPr>
          <w:rFonts w:ascii="Calibri" w:hAnsi="Calibri"/>
          <w:noProof/>
          <w:sz w:val="22"/>
          <w:szCs w:val="22"/>
          <w:lang w:eastAsia="en-GB"/>
        </w:rPr>
      </w:pPr>
      <w:r>
        <w:rPr>
          <w:noProof/>
        </w:rPr>
        <w:t>5.4.1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_Toc114765785 \h </w:instrText>
      </w:r>
      <w:r>
        <w:rPr>
          <w:noProof/>
        </w:rPr>
      </w:r>
      <w:r>
        <w:rPr>
          <w:noProof/>
        </w:rPr>
        <w:fldChar w:fldCharType="separate"/>
      </w:r>
      <w:r>
        <w:rPr>
          <w:noProof/>
        </w:rPr>
        <w:t>116</w:t>
      </w:r>
      <w:r>
        <w:rPr>
          <w:noProof/>
        </w:rPr>
        <w:fldChar w:fldCharType="end"/>
      </w:r>
    </w:p>
    <w:p w14:paraId="30CD1373" w14:textId="7D7BF8B7" w:rsidR="00F63AE4" w:rsidRDefault="00F63AE4">
      <w:pPr>
        <w:pStyle w:val="TOC3"/>
        <w:rPr>
          <w:rFonts w:ascii="Calibri" w:hAnsi="Calibri"/>
          <w:noProof/>
          <w:sz w:val="22"/>
          <w:szCs w:val="22"/>
          <w:lang w:eastAsia="en-GB"/>
        </w:rPr>
      </w:pPr>
      <w:r>
        <w:rPr>
          <w:noProof/>
        </w:rPr>
        <w:t>5.4.2</w:t>
      </w:r>
      <w:r>
        <w:rPr>
          <w:rFonts w:ascii="Calibri" w:hAnsi="Calibri"/>
          <w:noProof/>
          <w:sz w:val="22"/>
          <w:szCs w:val="22"/>
          <w:lang w:eastAsia="en-GB"/>
        </w:rPr>
        <w:tab/>
      </w:r>
      <w:r>
        <w:rPr>
          <w:noProof/>
        </w:rPr>
        <w:t>Structured data types</w:t>
      </w:r>
      <w:r>
        <w:rPr>
          <w:noProof/>
        </w:rPr>
        <w:tab/>
      </w:r>
      <w:r>
        <w:rPr>
          <w:noProof/>
        </w:rPr>
        <w:fldChar w:fldCharType="begin" w:fldLock="1"/>
      </w:r>
      <w:r>
        <w:rPr>
          <w:noProof/>
        </w:rPr>
        <w:instrText xml:space="preserve"> PAGEREF _Toc114765786 \h </w:instrText>
      </w:r>
      <w:r>
        <w:rPr>
          <w:noProof/>
        </w:rPr>
      </w:r>
      <w:r>
        <w:rPr>
          <w:noProof/>
        </w:rPr>
        <w:fldChar w:fldCharType="separate"/>
      </w:r>
      <w:r>
        <w:rPr>
          <w:noProof/>
        </w:rPr>
        <w:t>117</w:t>
      </w:r>
      <w:r>
        <w:rPr>
          <w:noProof/>
        </w:rPr>
        <w:fldChar w:fldCharType="end"/>
      </w:r>
    </w:p>
    <w:p w14:paraId="466FEF5B" w14:textId="0CBE4AE4" w:rsidR="00F63AE4" w:rsidRDefault="00F63AE4">
      <w:pPr>
        <w:pStyle w:val="TOC4"/>
        <w:rPr>
          <w:rFonts w:ascii="Calibri" w:hAnsi="Calibri"/>
          <w:noProof/>
          <w:sz w:val="22"/>
          <w:szCs w:val="22"/>
          <w:lang w:eastAsia="en-GB"/>
        </w:rPr>
      </w:pPr>
      <w:r>
        <w:rPr>
          <w:noProof/>
        </w:rPr>
        <w:t>5.4.2.1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_Toc114765787 \h </w:instrText>
      </w:r>
      <w:r>
        <w:rPr>
          <w:noProof/>
        </w:rPr>
      </w:r>
      <w:r>
        <w:rPr>
          <w:noProof/>
        </w:rPr>
        <w:fldChar w:fldCharType="separate"/>
      </w:r>
      <w:r>
        <w:rPr>
          <w:noProof/>
        </w:rPr>
        <w:t>117</w:t>
      </w:r>
      <w:r>
        <w:rPr>
          <w:noProof/>
        </w:rPr>
        <w:fldChar w:fldCharType="end"/>
      </w:r>
    </w:p>
    <w:p w14:paraId="4F3E41F6" w14:textId="6C200FD5" w:rsidR="00F63AE4" w:rsidRDefault="00F63AE4">
      <w:pPr>
        <w:pStyle w:val="TOC4"/>
        <w:rPr>
          <w:rFonts w:ascii="Calibri" w:hAnsi="Calibri"/>
          <w:noProof/>
          <w:sz w:val="22"/>
          <w:szCs w:val="22"/>
          <w:lang w:eastAsia="en-GB"/>
        </w:rPr>
      </w:pPr>
      <w:r>
        <w:rPr>
          <w:noProof/>
        </w:rPr>
        <w:t>5.4.2.2</w:t>
      </w:r>
      <w:r>
        <w:rPr>
          <w:rFonts w:ascii="Calibri" w:hAnsi="Calibr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_Toc114765788 \h </w:instrText>
      </w:r>
      <w:r>
        <w:rPr>
          <w:noProof/>
        </w:rPr>
      </w:r>
      <w:r>
        <w:rPr>
          <w:noProof/>
        </w:rPr>
        <w:fldChar w:fldCharType="separate"/>
      </w:r>
      <w:r>
        <w:rPr>
          <w:noProof/>
        </w:rPr>
        <w:t>118</w:t>
      </w:r>
      <w:r>
        <w:rPr>
          <w:noProof/>
        </w:rPr>
        <w:fldChar w:fldCharType="end"/>
      </w:r>
    </w:p>
    <w:p w14:paraId="22755449" w14:textId="092B2224" w:rsidR="00F63AE4" w:rsidRDefault="00F63AE4">
      <w:pPr>
        <w:pStyle w:val="TOC4"/>
        <w:rPr>
          <w:rFonts w:ascii="Calibri" w:hAnsi="Calibri"/>
          <w:noProof/>
          <w:sz w:val="22"/>
          <w:szCs w:val="22"/>
          <w:lang w:eastAsia="en-GB"/>
        </w:rPr>
      </w:pPr>
      <w:r>
        <w:rPr>
          <w:noProof/>
        </w:rPr>
        <w:t>5.4.2.</w:t>
      </w:r>
      <w:r>
        <w:rPr>
          <w:noProof/>
          <w:lang w:eastAsia="zh-CN"/>
        </w:rPr>
        <w:t>3</w:t>
      </w:r>
      <w:r>
        <w:rPr>
          <w:rFonts w:ascii="Calibri" w:hAnsi="Calibr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_Toc114765789 \h </w:instrText>
      </w:r>
      <w:r>
        <w:rPr>
          <w:noProof/>
        </w:rPr>
      </w:r>
      <w:r>
        <w:rPr>
          <w:noProof/>
        </w:rPr>
        <w:fldChar w:fldCharType="separate"/>
      </w:r>
      <w:r>
        <w:rPr>
          <w:noProof/>
        </w:rPr>
        <w:t>119</w:t>
      </w:r>
      <w:r>
        <w:rPr>
          <w:noProof/>
        </w:rPr>
        <w:fldChar w:fldCharType="end"/>
      </w:r>
    </w:p>
    <w:p w14:paraId="0A2F26CD" w14:textId="00F9AF18" w:rsidR="00F63AE4" w:rsidRDefault="00F63AE4">
      <w:pPr>
        <w:pStyle w:val="TOC4"/>
        <w:rPr>
          <w:rFonts w:ascii="Calibri" w:hAnsi="Calibri"/>
          <w:noProof/>
          <w:sz w:val="22"/>
          <w:szCs w:val="22"/>
          <w:lang w:eastAsia="en-GB"/>
        </w:rPr>
      </w:pPr>
      <w:r>
        <w:rPr>
          <w:noProof/>
        </w:rPr>
        <w:t>5.4.2.</w:t>
      </w:r>
      <w:r>
        <w:rPr>
          <w:noProof/>
          <w:lang w:eastAsia="zh-CN"/>
        </w:rPr>
        <w:t>4</w:t>
      </w:r>
      <w:r>
        <w:rPr>
          <w:rFonts w:ascii="Calibri" w:hAnsi="Calibr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_Toc114765790 \h </w:instrText>
      </w:r>
      <w:r>
        <w:rPr>
          <w:noProof/>
        </w:rPr>
      </w:r>
      <w:r>
        <w:rPr>
          <w:noProof/>
        </w:rPr>
        <w:fldChar w:fldCharType="separate"/>
      </w:r>
      <w:r>
        <w:rPr>
          <w:noProof/>
        </w:rPr>
        <w:t>120</w:t>
      </w:r>
      <w:r>
        <w:rPr>
          <w:noProof/>
        </w:rPr>
        <w:fldChar w:fldCharType="end"/>
      </w:r>
    </w:p>
    <w:p w14:paraId="4DF03561" w14:textId="3F9CA12E" w:rsidR="00F63AE4" w:rsidRDefault="00F63AE4">
      <w:pPr>
        <w:pStyle w:val="TOC4"/>
        <w:rPr>
          <w:rFonts w:ascii="Calibri" w:hAnsi="Calibri"/>
          <w:noProof/>
          <w:sz w:val="22"/>
          <w:szCs w:val="22"/>
          <w:lang w:eastAsia="en-GB"/>
        </w:rPr>
      </w:pPr>
      <w:r>
        <w:rPr>
          <w:noProof/>
        </w:rPr>
        <w:t>5.4.2.</w:t>
      </w:r>
      <w:r>
        <w:rPr>
          <w:noProof/>
          <w:lang w:eastAsia="zh-CN"/>
        </w:rPr>
        <w:t>5</w:t>
      </w:r>
      <w:r>
        <w:rPr>
          <w:rFonts w:ascii="Calibri" w:hAnsi="Calibr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_Toc114765791 \h </w:instrText>
      </w:r>
      <w:r>
        <w:rPr>
          <w:noProof/>
        </w:rPr>
      </w:r>
      <w:r>
        <w:rPr>
          <w:noProof/>
        </w:rPr>
        <w:fldChar w:fldCharType="separate"/>
      </w:r>
      <w:r>
        <w:rPr>
          <w:noProof/>
        </w:rPr>
        <w:t>121</w:t>
      </w:r>
      <w:r>
        <w:rPr>
          <w:noProof/>
        </w:rPr>
        <w:fldChar w:fldCharType="end"/>
      </w:r>
    </w:p>
    <w:p w14:paraId="133C98D7" w14:textId="6309E48F" w:rsidR="00F63AE4" w:rsidRDefault="00F63AE4">
      <w:pPr>
        <w:pStyle w:val="TOC4"/>
        <w:rPr>
          <w:rFonts w:ascii="Calibri" w:hAnsi="Calibri"/>
          <w:noProof/>
          <w:sz w:val="22"/>
          <w:szCs w:val="22"/>
          <w:lang w:eastAsia="en-GB"/>
        </w:rPr>
      </w:pPr>
      <w:r>
        <w:rPr>
          <w:noProof/>
        </w:rPr>
        <w:t>5.4.2.</w:t>
      </w:r>
      <w:r>
        <w:rPr>
          <w:noProof/>
          <w:lang w:eastAsia="zh-CN"/>
        </w:rPr>
        <w:t>6</w:t>
      </w:r>
      <w:r>
        <w:rPr>
          <w:rFonts w:ascii="Calibri" w:hAnsi="Calibri"/>
          <w:noProof/>
          <w:sz w:val="22"/>
          <w:szCs w:val="22"/>
          <w:lang w:eastAsia="en-GB"/>
        </w:rPr>
        <w:tab/>
      </w:r>
      <w:r>
        <w:rPr>
          <w:noProof/>
        </w:rPr>
        <w:t>Type: DataChangeNotify</w:t>
      </w:r>
      <w:r>
        <w:rPr>
          <w:noProof/>
        </w:rPr>
        <w:tab/>
      </w:r>
      <w:r>
        <w:rPr>
          <w:noProof/>
        </w:rPr>
        <w:fldChar w:fldCharType="begin" w:fldLock="1"/>
      </w:r>
      <w:r>
        <w:rPr>
          <w:noProof/>
        </w:rPr>
        <w:instrText xml:space="preserve"> PAGEREF _Toc114765792 \h </w:instrText>
      </w:r>
      <w:r>
        <w:rPr>
          <w:noProof/>
        </w:rPr>
      </w:r>
      <w:r>
        <w:rPr>
          <w:noProof/>
        </w:rPr>
        <w:fldChar w:fldCharType="separate"/>
      </w:r>
      <w:r>
        <w:rPr>
          <w:noProof/>
        </w:rPr>
        <w:t>122</w:t>
      </w:r>
      <w:r>
        <w:rPr>
          <w:noProof/>
        </w:rPr>
        <w:fldChar w:fldCharType="end"/>
      </w:r>
    </w:p>
    <w:p w14:paraId="16C03857" w14:textId="312691EE" w:rsidR="00F63AE4" w:rsidRDefault="00F63AE4">
      <w:pPr>
        <w:pStyle w:val="TOC4"/>
        <w:rPr>
          <w:rFonts w:ascii="Calibri" w:hAnsi="Calibri"/>
          <w:noProof/>
          <w:sz w:val="22"/>
          <w:szCs w:val="22"/>
          <w:lang w:eastAsia="en-GB"/>
        </w:rPr>
      </w:pPr>
      <w:r>
        <w:rPr>
          <w:noProof/>
        </w:rPr>
        <w:t>5.4.2.</w:t>
      </w:r>
      <w:r>
        <w:rPr>
          <w:noProof/>
          <w:lang w:eastAsia="zh-CN"/>
        </w:rPr>
        <w:t>7</w:t>
      </w:r>
      <w:r>
        <w:rPr>
          <w:rFonts w:ascii="Calibri" w:hAnsi="Calibri"/>
          <w:noProof/>
          <w:sz w:val="22"/>
          <w:szCs w:val="22"/>
          <w:lang w:eastAsia="en-GB"/>
        </w:rPr>
        <w:tab/>
      </w:r>
      <w:r>
        <w:rPr>
          <w:noProof/>
        </w:rPr>
        <w:t>Type: IdentityData</w:t>
      </w:r>
      <w:r>
        <w:rPr>
          <w:noProof/>
        </w:rPr>
        <w:tab/>
      </w:r>
      <w:r>
        <w:rPr>
          <w:noProof/>
        </w:rPr>
        <w:fldChar w:fldCharType="begin" w:fldLock="1"/>
      </w:r>
      <w:r>
        <w:rPr>
          <w:noProof/>
        </w:rPr>
        <w:instrText xml:space="preserve"> PAGEREF _Toc114765793 \h </w:instrText>
      </w:r>
      <w:r>
        <w:rPr>
          <w:noProof/>
        </w:rPr>
      </w:r>
      <w:r>
        <w:rPr>
          <w:noProof/>
        </w:rPr>
        <w:fldChar w:fldCharType="separate"/>
      </w:r>
      <w:r>
        <w:rPr>
          <w:noProof/>
        </w:rPr>
        <w:t>122</w:t>
      </w:r>
      <w:r>
        <w:rPr>
          <w:noProof/>
        </w:rPr>
        <w:fldChar w:fldCharType="end"/>
      </w:r>
    </w:p>
    <w:p w14:paraId="673E18FA" w14:textId="5153558B" w:rsidR="00F63AE4" w:rsidRDefault="00F63AE4">
      <w:pPr>
        <w:pStyle w:val="TOC3"/>
        <w:rPr>
          <w:rFonts w:ascii="Calibri" w:hAnsi="Calibri"/>
          <w:noProof/>
          <w:sz w:val="22"/>
          <w:szCs w:val="22"/>
          <w:lang w:eastAsia="en-GB"/>
        </w:rPr>
      </w:pPr>
      <w:r>
        <w:rPr>
          <w:noProof/>
        </w:rPr>
        <w:t>5.4.2.8</w:t>
      </w:r>
      <w:r>
        <w:rPr>
          <w:rFonts w:ascii="Calibri" w:hAnsi="Calibri"/>
          <w:noProof/>
          <w:sz w:val="22"/>
          <w:szCs w:val="22"/>
          <w:lang w:eastAsia="en-GB"/>
        </w:rPr>
        <w:tab/>
      </w:r>
      <w:r>
        <w:rPr>
          <w:noProof/>
        </w:rPr>
        <w:t>Type: ProvisionedDataSets</w:t>
      </w:r>
      <w:r>
        <w:rPr>
          <w:noProof/>
        </w:rPr>
        <w:tab/>
      </w:r>
      <w:r>
        <w:rPr>
          <w:noProof/>
        </w:rPr>
        <w:fldChar w:fldCharType="begin" w:fldLock="1"/>
      </w:r>
      <w:r>
        <w:rPr>
          <w:noProof/>
        </w:rPr>
        <w:instrText xml:space="preserve"> PAGEREF _Toc114765794 \h </w:instrText>
      </w:r>
      <w:r>
        <w:rPr>
          <w:noProof/>
        </w:rPr>
      </w:r>
      <w:r>
        <w:rPr>
          <w:noProof/>
        </w:rPr>
        <w:fldChar w:fldCharType="separate"/>
      </w:r>
      <w:r>
        <w:rPr>
          <w:noProof/>
        </w:rPr>
        <w:t>123</w:t>
      </w:r>
      <w:r>
        <w:rPr>
          <w:noProof/>
        </w:rPr>
        <w:fldChar w:fldCharType="end"/>
      </w:r>
    </w:p>
    <w:p w14:paraId="54511193" w14:textId="45B19558" w:rsidR="00F63AE4" w:rsidRDefault="00F63AE4">
      <w:pPr>
        <w:pStyle w:val="TOC4"/>
        <w:rPr>
          <w:rFonts w:ascii="Calibri" w:hAnsi="Calibri"/>
          <w:noProof/>
          <w:sz w:val="22"/>
          <w:szCs w:val="22"/>
          <w:lang w:eastAsia="en-GB"/>
        </w:rPr>
      </w:pPr>
      <w:r>
        <w:rPr>
          <w:noProof/>
        </w:rPr>
        <w:t>5.4.2.</w:t>
      </w:r>
      <w:r>
        <w:rPr>
          <w:noProof/>
          <w:lang w:eastAsia="zh-CN"/>
        </w:rPr>
        <w:t>9</w:t>
      </w:r>
      <w:r>
        <w:rPr>
          <w:rFonts w:ascii="Calibri" w:hAnsi="Calibri"/>
          <w:noProof/>
          <w:sz w:val="22"/>
          <w:szCs w:val="22"/>
          <w:lang w:eastAsia="en-GB"/>
        </w:rPr>
        <w:tab/>
      </w:r>
      <w:r>
        <w:rPr>
          <w:noProof/>
        </w:rPr>
        <w:t>Type: SorData</w:t>
      </w:r>
      <w:r>
        <w:rPr>
          <w:noProof/>
        </w:rPr>
        <w:tab/>
      </w:r>
      <w:r>
        <w:rPr>
          <w:noProof/>
        </w:rPr>
        <w:fldChar w:fldCharType="begin" w:fldLock="1"/>
      </w:r>
      <w:r>
        <w:rPr>
          <w:noProof/>
        </w:rPr>
        <w:instrText xml:space="preserve"> PAGEREF _Toc114765795 \h </w:instrText>
      </w:r>
      <w:r>
        <w:rPr>
          <w:noProof/>
        </w:rPr>
      </w:r>
      <w:r>
        <w:rPr>
          <w:noProof/>
        </w:rPr>
        <w:fldChar w:fldCharType="separate"/>
      </w:r>
      <w:r>
        <w:rPr>
          <w:noProof/>
        </w:rPr>
        <w:t>123</w:t>
      </w:r>
      <w:r>
        <w:rPr>
          <w:noProof/>
        </w:rPr>
        <w:fldChar w:fldCharType="end"/>
      </w:r>
    </w:p>
    <w:p w14:paraId="451C1DAD" w14:textId="131A4F0B" w:rsidR="00F63AE4" w:rsidRDefault="00F63AE4">
      <w:pPr>
        <w:pStyle w:val="TOC4"/>
        <w:rPr>
          <w:rFonts w:ascii="Calibri" w:hAnsi="Calibri"/>
          <w:noProof/>
          <w:sz w:val="22"/>
          <w:szCs w:val="22"/>
          <w:lang w:eastAsia="en-GB"/>
        </w:rPr>
      </w:pPr>
      <w:r>
        <w:rPr>
          <w:noProof/>
        </w:rPr>
        <w:t>5.4.2.</w:t>
      </w:r>
      <w:r>
        <w:rPr>
          <w:noProof/>
          <w:lang w:eastAsia="zh-CN"/>
        </w:rPr>
        <w:t>9A</w:t>
      </w:r>
      <w:r>
        <w:rPr>
          <w:rFonts w:ascii="Calibri" w:hAnsi="Calibri"/>
          <w:noProof/>
          <w:sz w:val="22"/>
          <w:szCs w:val="22"/>
          <w:lang w:eastAsia="en-GB"/>
        </w:rPr>
        <w:tab/>
      </w:r>
      <w:r>
        <w:rPr>
          <w:noProof/>
        </w:rPr>
        <w:t>Type: UpuData</w:t>
      </w:r>
      <w:r>
        <w:rPr>
          <w:noProof/>
        </w:rPr>
        <w:tab/>
      </w:r>
      <w:r>
        <w:rPr>
          <w:noProof/>
        </w:rPr>
        <w:fldChar w:fldCharType="begin" w:fldLock="1"/>
      </w:r>
      <w:r>
        <w:rPr>
          <w:noProof/>
        </w:rPr>
        <w:instrText xml:space="preserve"> PAGEREF _Toc114765796 \h </w:instrText>
      </w:r>
      <w:r>
        <w:rPr>
          <w:noProof/>
        </w:rPr>
      </w:r>
      <w:r>
        <w:rPr>
          <w:noProof/>
        </w:rPr>
        <w:fldChar w:fldCharType="separate"/>
      </w:r>
      <w:r>
        <w:rPr>
          <w:noProof/>
        </w:rPr>
        <w:t>123</w:t>
      </w:r>
      <w:r>
        <w:rPr>
          <w:noProof/>
        </w:rPr>
        <w:fldChar w:fldCharType="end"/>
      </w:r>
    </w:p>
    <w:p w14:paraId="62AB578D" w14:textId="7635F508" w:rsidR="00F63AE4" w:rsidRDefault="00F63AE4">
      <w:pPr>
        <w:pStyle w:val="TOC4"/>
        <w:rPr>
          <w:rFonts w:ascii="Calibri" w:hAnsi="Calibri"/>
          <w:noProof/>
          <w:sz w:val="22"/>
          <w:szCs w:val="22"/>
          <w:lang w:eastAsia="en-GB"/>
        </w:rPr>
      </w:pPr>
      <w:r>
        <w:rPr>
          <w:noProof/>
        </w:rPr>
        <w:t>5.4.2.</w:t>
      </w:r>
      <w:r>
        <w:rPr>
          <w:noProof/>
          <w:lang w:eastAsia="zh-CN"/>
        </w:rPr>
        <w:t>9B</w:t>
      </w:r>
      <w:r>
        <w:rPr>
          <w:rFonts w:ascii="Calibri" w:hAnsi="Calibri"/>
          <w:noProof/>
          <w:sz w:val="22"/>
          <w:szCs w:val="22"/>
          <w:lang w:eastAsia="en-GB"/>
        </w:rPr>
        <w:tab/>
      </w:r>
      <w:r>
        <w:rPr>
          <w:noProof/>
        </w:rPr>
        <w:t>Type: NssaiAckData</w:t>
      </w:r>
      <w:r>
        <w:rPr>
          <w:noProof/>
        </w:rPr>
        <w:tab/>
      </w:r>
      <w:r>
        <w:rPr>
          <w:noProof/>
        </w:rPr>
        <w:fldChar w:fldCharType="begin" w:fldLock="1"/>
      </w:r>
      <w:r>
        <w:rPr>
          <w:noProof/>
        </w:rPr>
        <w:instrText xml:space="preserve"> PAGEREF _Toc114765797 \h </w:instrText>
      </w:r>
      <w:r>
        <w:rPr>
          <w:noProof/>
        </w:rPr>
      </w:r>
      <w:r>
        <w:rPr>
          <w:noProof/>
        </w:rPr>
        <w:fldChar w:fldCharType="separate"/>
      </w:r>
      <w:r>
        <w:rPr>
          <w:noProof/>
        </w:rPr>
        <w:t>124</w:t>
      </w:r>
      <w:r>
        <w:rPr>
          <w:noProof/>
        </w:rPr>
        <w:fldChar w:fldCharType="end"/>
      </w:r>
    </w:p>
    <w:p w14:paraId="624AB707" w14:textId="7474B857" w:rsidR="00F63AE4" w:rsidRDefault="00F63AE4">
      <w:pPr>
        <w:pStyle w:val="TOC4"/>
        <w:rPr>
          <w:rFonts w:ascii="Calibri" w:hAnsi="Calibri"/>
          <w:noProof/>
          <w:sz w:val="22"/>
          <w:szCs w:val="22"/>
          <w:lang w:eastAsia="en-GB"/>
        </w:rPr>
      </w:pPr>
      <w:r>
        <w:rPr>
          <w:noProof/>
        </w:rPr>
        <w:t>5.4.2.</w:t>
      </w:r>
      <w:r>
        <w:rPr>
          <w:noProof/>
          <w:lang w:eastAsia="zh-CN"/>
        </w:rPr>
        <w:t>9C</w:t>
      </w:r>
      <w:r>
        <w:rPr>
          <w:rFonts w:ascii="Calibri" w:hAnsi="Calibri"/>
          <w:noProof/>
          <w:sz w:val="22"/>
          <w:szCs w:val="22"/>
          <w:lang w:eastAsia="en-GB"/>
        </w:rPr>
        <w:tab/>
      </w:r>
      <w:r>
        <w:rPr>
          <w:noProof/>
        </w:rPr>
        <w:t>Type: CagAckData</w:t>
      </w:r>
      <w:r>
        <w:rPr>
          <w:noProof/>
        </w:rPr>
        <w:tab/>
      </w:r>
      <w:r>
        <w:rPr>
          <w:noProof/>
        </w:rPr>
        <w:fldChar w:fldCharType="begin" w:fldLock="1"/>
      </w:r>
      <w:r>
        <w:rPr>
          <w:noProof/>
        </w:rPr>
        <w:instrText xml:space="preserve"> PAGEREF _Toc114765798 \h </w:instrText>
      </w:r>
      <w:r>
        <w:rPr>
          <w:noProof/>
        </w:rPr>
      </w:r>
      <w:r>
        <w:rPr>
          <w:noProof/>
        </w:rPr>
        <w:fldChar w:fldCharType="separate"/>
      </w:r>
      <w:r>
        <w:rPr>
          <w:noProof/>
        </w:rPr>
        <w:t>124</w:t>
      </w:r>
      <w:r>
        <w:rPr>
          <w:noProof/>
        </w:rPr>
        <w:fldChar w:fldCharType="end"/>
      </w:r>
    </w:p>
    <w:p w14:paraId="675C7C94" w14:textId="752D6621" w:rsidR="00F63AE4" w:rsidRDefault="00F63AE4">
      <w:pPr>
        <w:pStyle w:val="TOC4"/>
        <w:rPr>
          <w:rFonts w:ascii="Calibri" w:hAnsi="Calibri"/>
          <w:noProof/>
          <w:sz w:val="22"/>
          <w:szCs w:val="22"/>
          <w:lang w:eastAsia="en-GB"/>
        </w:rPr>
      </w:pPr>
      <w:r w:rsidRPr="00FE4B81">
        <w:rPr>
          <w:noProof/>
          <w:lang w:val="fi-FI"/>
        </w:rPr>
        <w:t>5.4.2.</w:t>
      </w:r>
      <w:r w:rsidRPr="00FE4B81">
        <w:rPr>
          <w:noProof/>
          <w:lang w:val="fi-FI" w:eastAsia="zh-CN"/>
        </w:rPr>
        <w:t>10</w:t>
      </w:r>
      <w:r>
        <w:rPr>
          <w:rFonts w:ascii="Calibri" w:hAnsi="Calibri"/>
          <w:noProof/>
          <w:sz w:val="22"/>
          <w:szCs w:val="22"/>
          <w:lang w:eastAsia="en-GB"/>
        </w:rPr>
        <w:tab/>
      </w:r>
      <w:r w:rsidRPr="00FE4B81">
        <w:rPr>
          <w:noProof/>
          <w:lang w:val="fi-FI" w:eastAsia="zh-CN"/>
        </w:rPr>
        <w:t>Void</w:t>
      </w:r>
      <w:r>
        <w:rPr>
          <w:noProof/>
        </w:rPr>
        <w:tab/>
      </w:r>
      <w:r>
        <w:rPr>
          <w:noProof/>
        </w:rPr>
        <w:fldChar w:fldCharType="begin" w:fldLock="1"/>
      </w:r>
      <w:r>
        <w:rPr>
          <w:noProof/>
        </w:rPr>
        <w:instrText xml:space="preserve"> PAGEREF _Toc114765799 \h </w:instrText>
      </w:r>
      <w:r>
        <w:rPr>
          <w:noProof/>
        </w:rPr>
      </w:r>
      <w:r>
        <w:rPr>
          <w:noProof/>
        </w:rPr>
        <w:fldChar w:fldCharType="separate"/>
      </w:r>
      <w:r>
        <w:rPr>
          <w:noProof/>
        </w:rPr>
        <w:t>124</w:t>
      </w:r>
      <w:r>
        <w:rPr>
          <w:noProof/>
        </w:rPr>
        <w:fldChar w:fldCharType="end"/>
      </w:r>
    </w:p>
    <w:p w14:paraId="62242F54" w14:textId="4450498E" w:rsidR="00F63AE4" w:rsidRDefault="00F63AE4">
      <w:pPr>
        <w:pStyle w:val="TOC4"/>
        <w:rPr>
          <w:rFonts w:ascii="Calibri" w:hAnsi="Calibri"/>
          <w:noProof/>
          <w:sz w:val="22"/>
          <w:szCs w:val="22"/>
          <w:lang w:eastAsia="en-GB"/>
        </w:rPr>
      </w:pPr>
      <w:r w:rsidRPr="00FE4B81">
        <w:rPr>
          <w:noProof/>
          <w:lang w:val="fi-FI"/>
        </w:rPr>
        <w:t>5.4.2.</w:t>
      </w:r>
      <w:r w:rsidRPr="00FE4B81">
        <w:rPr>
          <w:noProof/>
          <w:lang w:val="fi-FI" w:eastAsia="zh-CN"/>
        </w:rPr>
        <w:t>11</w:t>
      </w:r>
      <w:r>
        <w:rPr>
          <w:rFonts w:ascii="Calibri" w:hAnsi="Calibri"/>
          <w:noProof/>
          <w:sz w:val="22"/>
          <w:szCs w:val="22"/>
          <w:lang w:eastAsia="en-GB"/>
        </w:rPr>
        <w:tab/>
      </w:r>
      <w:r w:rsidRPr="00FE4B81">
        <w:rPr>
          <w:noProof/>
          <w:lang w:val="fi-FI" w:eastAsia="zh-CN"/>
        </w:rPr>
        <w:t>Void</w:t>
      </w:r>
      <w:r>
        <w:rPr>
          <w:noProof/>
        </w:rPr>
        <w:tab/>
      </w:r>
      <w:r>
        <w:rPr>
          <w:noProof/>
        </w:rPr>
        <w:fldChar w:fldCharType="begin" w:fldLock="1"/>
      </w:r>
      <w:r>
        <w:rPr>
          <w:noProof/>
        </w:rPr>
        <w:instrText xml:space="preserve"> PAGEREF _Toc114765800 \h </w:instrText>
      </w:r>
      <w:r>
        <w:rPr>
          <w:noProof/>
        </w:rPr>
      </w:r>
      <w:r>
        <w:rPr>
          <w:noProof/>
        </w:rPr>
        <w:fldChar w:fldCharType="separate"/>
      </w:r>
      <w:r>
        <w:rPr>
          <w:noProof/>
        </w:rPr>
        <w:t>124</w:t>
      </w:r>
      <w:r>
        <w:rPr>
          <w:noProof/>
        </w:rPr>
        <w:fldChar w:fldCharType="end"/>
      </w:r>
    </w:p>
    <w:p w14:paraId="21388322" w14:textId="01571328" w:rsidR="00F63AE4" w:rsidRDefault="00F63AE4">
      <w:pPr>
        <w:pStyle w:val="TOC4"/>
        <w:rPr>
          <w:rFonts w:ascii="Calibri" w:hAnsi="Calibri"/>
          <w:noProof/>
          <w:sz w:val="22"/>
          <w:szCs w:val="22"/>
          <w:lang w:eastAsia="en-GB"/>
        </w:rPr>
      </w:pPr>
      <w:r w:rsidRPr="00FE4B81">
        <w:rPr>
          <w:noProof/>
          <w:lang w:val="fi-FI"/>
        </w:rPr>
        <w:t>5.4.2.</w:t>
      </w:r>
      <w:r w:rsidRPr="00FE4B81">
        <w:rPr>
          <w:noProof/>
          <w:lang w:val="fi-FI" w:eastAsia="zh-CN"/>
        </w:rPr>
        <w:t>12</w:t>
      </w:r>
      <w:r>
        <w:rPr>
          <w:rFonts w:ascii="Calibri" w:hAnsi="Calibri"/>
          <w:noProof/>
          <w:sz w:val="22"/>
          <w:szCs w:val="22"/>
          <w:lang w:eastAsia="en-GB"/>
        </w:rPr>
        <w:tab/>
      </w:r>
      <w:r w:rsidRPr="00FE4B81">
        <w:rPr>
          <w:noProof/>
          <w:lang w:val="fi-FI" w:eastAsia="zh-CN"/>
        </w:rPr>
        <w:t>Void</w:t>
      </w:r>
      <w:r>
        <w:rPr>
          <w:noProof/>
        </w:rPr>
        <w:tab/>
      </w:r>
      <w:r>
        <w:rPr>
          <w:noProof/>
        </w:rPr>
        <w:fldChar w:fldCharType="begin" w:fldLock="1"/>
      </w:r>
      <w:r>
        <w:rPr>
          <w:noProof/>
        </w:rPr>
        <w:instrText xml:space="preserve"> PAGEREF _Toc114765801 \h </w:instrText>
      </w:r>
      <w:r>
        <w:rPr>
          <w:noProof/>
        </w:rPr>
      </w:r>
      <w:r>
        <w:rPr>
          <w:noProof/>
        </w:rPr>
        <w:fldChar w:fldCharType="separate"/>
      </w:r>
      <w:r>
        <w:rPr>
          <w:noProof/>
        </w:rPr>
        <w:t>124</w:t>
      </w:r>
      <w:r>
        <w:rPr>
          <w:noProof/>
        </w:rPr>
        <w:fldChar w:fldCharType="end"/>
      </w:r>
    </w:p>
    <w:p w14:paraId="100B6C1F" w14:textId="773B7053" w:rsidR="00F63AE4" w:rsidRDefault="00F63AE4">
      <w:pPr>
        <w:pStyle w:val="TOC4"/>
        <w:rPr>
          <w:rFonts w:ascii="Calibri" w:hAnsi="Calibri"/>
          <w:noProof/>
          <w:sz w:val="22"/>
          <w:szCs w:val="22"/>
          <w:lang w:eastAsia="en-GB"/>
        </w:rPr>
      </w:pPr>
      <w:r w:rsidRPr="00FE4B81">
        <w:rPr>
          <w:noProof/>
          <w:lang w:val="fi-FI"/>
        </w:rPr>
        <w:t>5.4.2.</w:t>
      </w:r>
      <w:r w:rsidRPr="00FE4B81">
        <w:rPr>
          <w:noProof/>
          <w:lang w:val="fi-FI" w:eastAsia="zh-CN"/>
        </w:rPr>
        <w:t>13</w:t>
      </w:r>
      <w:r>
        <w:rPr>
          <w:rFonts w:ascii="Calibri" w:hAnsi="Calibri"/>
          <w:noProof/>
          <w:sz w:val="22"/>
          <w:szCs w:val="22"/>
          <w:lang w:eastAsia="en-GB"/>
        </w:rPr>
        <w:tab/>
      </w:r>
      <w:r w:rsidRPr="00FE4B81">
        <w:rPr>
          <w:noProof/>
          <w:lang w:val="fi-FI" w:eastAsia="zh-CN"/>
        </w:rPr>
        <w:t>Void</w:t>
      </w:r>
      <w:r>
        <w:rPr>
          <w:noProof/>
        </w:rPr>
        <w:tab/>
      </w:r>
      <w:r>
        <w:rPr>
          <w:noProof/>
        </w:rPr>
        <w:fldChar w:fldCharType="begin" w:fldLock="1"/>
      </w:r>
      <w:r>
        <w:rPr>
          <w:noProof/>
        </w:rPr>
        <w:instrText xml:space="preserve"> PAGEREF _Toc114765802 \h </w:instrText>
      </w:r>
      <w:r>
        <w:rPr>
          <w:noProof/>
        </w:rPr>
      </w:r>
      <w:r>
        <w:rPr>
          <w:noProof/>
        </w:rPr>
        <w:fldChar w:fldCharType="separate"/>
      </w:r>
      <w:r>
        <w:rPr>
          <w:noProof/>
        </w:rPr>
        <w:t>124</w:t>
      </w:r>
      <w:r>
        <w:rPr>
          <w:noProof/>
        </w:rPr>
        <w:fldChar w:fldCharType="end"/>
      </w:r>
    </w:p>
    <w:p w14:paraId="213FA0A7" w14:textId="64B3B8CE" w:rsidR="00F63AE4" w:rsidRDefault="00F63AE4">
      <w:pPr>
        <w:pStyle w:val="TOC4"/>
        <w:rPr>
          <w:rFonts w:ascii="Calibri" w:hAnsi="Calibri"/>
          <w:noProof/>
          <w:sz w:val="22"/>
          <w:szCs w:val="22"/>
          <w:lang w:eastAsia="en-GB"/>
        </w:rPr>
      </w:pPr>
      <w:r w:rsidRPr="00FE4B81">
        <w:rPr>
          <w:noProof/>
          <w:lang w:val="fi-FI"/>
        </w:rPr>
        <w:t>5.4.2.</w:t>
      </w:r>
      <w:r w:rsidRPr="00FE4B81">
        <w:rPr>
          <w:noProof/>
          <w:lang w:val="fi-FI" w:eastAsia="zh-CN"/>
        </w:rPr>
        <w:t>14</w:t>
      </w:r>
      <w:r>
        <w:rPr>
          <w:rFonts w:ascii="Calibri" w:hAnsi="Calibri"/>
          <w:noProof/>
          <w:sz w:val="22"/>
          <w:szCs w:val="22"/>
          <w:lang w:eastAsia="en-GB"/>
        </w:rPr>
        <w:tab/>
      </w:r>
      <w:r w:rsidRPr="00FE4B81">
        <w:rPr>
          <w:noProof/>
          <w:lang w:val="fi-FI" w:eastAsia="zh-CN"/>
        </w:rPr>
        <w:t>Void</w:t>
      </w:r>
      <w:r>
        <w:rPr>
          <w:noProof/>
        </w:rPr>
        <w:tab/>
      </w:r>
      <w:r>
        <w:rPr>
          <w:noProof/>
        </w:rPr>
        <w:fldChar w:fldCharType="begin" w:fldLock="1"/>
      </w:r>
      <w:r>
        <w:rPr>
          <w:noProof/>
        </w:rPr>
        <w:instrText xml:space="preserve"> PAGEREF _Toc114765803 \h </w:instrText>
      </w:r>
      <w:r>
        <w:rPr>
          <w:noProof/>
        </w:rPr>
      </w:r>
      <w:r>
        <w:rPr>
          <w:noProof/>
        </w:rPr>
        <w:fldChar w:fldCharType="separate"/>
      </w:r>
      <w:r>
        <w:rPr>
          <w:noProof/>
        </w:rPr>
        <w:t>124</w:t>
      </w:r>
      <w:r>
        <w:rPr>
          <w:noProof/>
        </w:rPr>
        <w:fldChar w:fldCharType="end"/>
      </w:r>
    </w:p>
    <w:p w14:paraId="2102F3C5" w14:textId="784AACCD" w:rsidR="00F63AE4" w:rsidRDefault="00F63AE4">
      <w:pPr>
        <w:pStyle w:val="TOC4"/>
        <w:rPr>
          <w:rFonts w:ascii="Calibri" w:hAnsi="Calibri"/>
          <w:noProof/>
          <w:sz w:val="22"/>
          <w:szCs w:val="22"/>
          <w:lang w:eastAsia="en-GB"/>
        </w:rPr>
      </w:pPr>
      <w:r w:rsidRPr="00FE4B81">
        <w:rPr>
          <w:noProof/>
          <w:lang w:val="fi-FI"/>
        </w:rPr>
        <w:t>5.4.2.</w:t>
      </w:r>
      <w:r w:rsidRPr="00FE4B81">
        <w:rPr>
          <w:noProof/>
          <w:lang w:val="fi-FI" w:eastAsia="zh-CN"/>
        </w:rPr>
        <w:t>15</w:t>
      </w:r>
      <w:r>
        <w:rPr>
          <w:rFonts w:ascii="Calibri" w:hAnsi="Calibri"/>
          <w:noProof/>
          <w:sz w:val="22"/>
          <w:szCs w:val="22"/>
          <w:lang w:eastAsia="en-GB"/>
        </w:rPr>
        <w:tab/>
      </w:r>
      <w:r w:rsidRPr="00FE4B81">
        <w:rPr>
          <w:noProof/>
          <w:lang w:val="fi-FI" w:eastAsia="zh-CN"/>
        </w:rPr>
        <w:t>Void</w:t>
      </w:r>
      <w:r>
        <w:rPr>
          <w:noProof/>
        </w:rPr>
        <w:tab/>
      </w:r>
      <w:r>
        <w:rPr>
          <w:noProof/>
        </w:rPr>
        <w:fldChar w:fldCharType="begin" w:fldLock="1"/>
      </w:r>
      <w:r>
        <w:rPr>
          <w:noProof/>
        </w:rPr>
        <w:instrText xml:space="preserve"> PAGEREF _Toc114765804 \h </w:instrText>
      </w:r>
      <w:r>
        <w:rPr>
          <w:noProof/>
        </w:rPr>
      </w:r>
      <w:r>
        <w:rPr>
          <w:noProof/>
        </w:rPr>
        <w:fldChar w:fldCharType="separate"/>
      </w:r>
      <w:r>
        <w:rPr>
          <w:noProof/>
        </w:rPr>
        <w:t>124</w:t>
      </w:r>
      <w:r>
        <w:rPr>
          <w:noProof/>
        </w:rPr>
        <w:fldChar w:fldCharType="end"/>
      </w:r>
    </w:p>
    <w:p w14:paraId="094EA2E3" w14:textId="66F57435" w:rsidR="00F63AE4" w:rsidRDefault="00F63AE4">
      <w:pPr>
        <w:pStyle w:val="TOC4"/>
        <w:rPr>
          <w:rFonts w:ascii="Calibri" w:hAnsi="Calibri"/>
          <w:noProof/>
          <w:sz w:val="22"/>
          <w:szCs w:val="22"/>
          <w:lang w:eastAsia="en-GB"/>
        </w:rPr>
      </w:pPr>
      <w:r>
        <w:rPr>
          <w:noProof/>
        </w:rPr>
        <w:t>5.4.2.</w:t>
      </w:r>
      <w:r>
        <w:rPr>
          <w:noProof/>
          <w:lang w:eastAsia="zh-CN"/>
        </w:rPr>
        <w:t>16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_Toc114765805 \h </w:instrText>
      </w:r>
      <w:r>
        <w:rPr>
          <w:noProof/>
        </w:rPr>
      </w:r>
      <w:r>
        <w:rPr>
          <w:noProof/>
        </w:rPr>
        <w:fldChar w:fldCharType="separate"/>
      </w:r>
      <w:r>
        <w:rPr>
          <w:noProof/>
        </w:rPr>
        <w:t>124</w:t>
      </w:r>
      <w:r>
        <w:rPr>
          <w:noProof/>
        </w:rPr>
        <w:fldChar w:fldCharType="end"/>
      </w:r>
    </w:p>
    <w:p w14:paraId="28CB9B88" w14:textId="10153433" w:rsidR="00F63AE4" w:rsidRDefault="00F63AE4">
      <w:pPr>
        <w:pStyle w:val="TOC4"/>
        <w:rPr>
          <w:rFonts w:ascii="Calibri" w:hAnsi="Calibri"/>
          <w:noProof/>
          <w:sz w:val="22"/>
          <w:szCs w:val="22"/>
          <w:lang w:eastAsia="en-GB"/>
        </w:rPr>
      </w:pPr>
      <w:r>
        <w:rPr>
          <w:noProof/>
        </w:rPr>
        <w:t>5.4.2.</w:t>
      </w:r>
      <w:r>
        <w:rPr>
          <w:noProof/>
          <w:lang w:eastAsia="zh-CN"/>
        </w:rPr>
        <w:t>17</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_Toc114765806 \h </w:instrText>
      </w:r>
      <w:r>
        <w:rPr>
          <w:noProof/>
        </w:rPr>
      </w:r>
      <w:r>
        <w:rPr>
          <w:noProof/>
        </w:rPr>
        <w:fldChar w:fldCharType="separate"/>
      </w:r>
      <w:r>
        <w:rPr>
          <w:noProof/>
        </w:rPr>
        <w:t>124</w:t>
      </w:r>
      <w:r>
        <w:rPr>
          <w:noProof/>
        </w:rPr>
        <w:fldChar w:fldCharType="end"/>
      </w:r>
    </w:p>
    <w:p w14:paraId="261A8BAC" w14:textId="5993C4F3" w:rsidR="00F63AE4" w:rsidRDefault="00F63AE4">
      <w:pPr>
        <w:pStyle w:val="TOC4"/>
        <w:rPr>
          <w:rFonts w:ascii="Calibri" w:hAnsi="Calibri"/>
          <w:noProof/>
          <w:sz w:val="22"/>
          <w:szCs w:val="22"/>
          <w:lang w:eastAsia="en-GB"/>
        </w:rPr>
      </w:pPr>
      <w:r>
        <w:rPr>
          <w:noProof/>
        </w:rPr>
        <w:t>5.4.2.</w:t>
      </w:r>
      <w:r>
        <w:rPr>
          <w:noProof/>
          <w:lang w:eastAsia="zh-CN"/>
        </w:rPr>
        <w:t>18</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_Toc114765807 \h </w:instrText>
      </w:r>
      <w:r>
        <w:rPr>
          <w:noProof/>
        </w:rPr>
      </w:r>
      <w:r>
        <w:rPr>
          <w:noProof/>
        </w:rPr>
        <w:fldChar w:fldCharType="separate"/>
      </w:r>
      <w:r>
        <w:rPr>
          <w:noProof/>
        </w:rPr>
        <w:t>124</w:t>
      </w:r>
      <w:r>
        <w:rPr>
          <w:noProof/>
        </w:rPr>
        <w:fldChar w:fldCharType="end"/>
      </w:r>
    </w:p>
    <w:p w14:paraId="636D0219" w14:textId="1E4D4CE0" w:rsidR="00F63AE4" w:rsidRDefault="00F63AE4">
      <w:pPr>
        <w:pStyle w:val="TOC4"/>
        <w:rPr>
          <w:rFonts w:ascii="Calibri" w:hAnsi="Calibri"/>
          <w:noProof/>
          <w:sz w:val="22"/>
          <w:szCs w:val="22"/>
          <w:lang w:eastAsia="en-GB"/>
        </w:rPr>
      </w:pPr>
      <w:r>
        <w:rPr>
          <w:noProof/>
        </w:rPr>
        <w:t>5.4.2.</w:t>
      </w:r>
      <w:r w:rsidRPr="00FE4B81">
        <w:rPr>
          <w:noProof/>
          <w:lang w:val="de-DE" w:eastAsia="zh-CN"/>
        </w:rPr>
        <w:t>19</w:t>
      </w:r>
      <w:r>
        <w:rPr>
          <w:rFonts w:ascii="Calibri" w:hAnsi="Calibri"/>
          <w:noProof/>
          <w:sz w:val="22"/>
          <w:szCs w:val="22"/>
          <w:lang w:eastAsia="en-GB"/>
        </w:rPr>
        <w:tab/>
      </w:r>
      <w:r>
        <w:rPr>
          <w:noProof/>
        </w:rPr>
        <w:t xml:space="preserve">Type: </w:t>
      </w:r>
      <w:r w:rsidRPr="00FE4B81">
        <w:rPr>
          <w:noProof/>
          <w:lang w:val="de-DE"/>
        </w:rPr>
        <w:t>AmfSubscriptionInfo</w:t>
      </w:r>
      <w:r>
        <w:rPr>
          <w:noProof/>
        </w:rPr>
        <w:tab/>
      </w:r>
      <w:r>
        <w:rPr>
          <w:noProof/>
        </w:rPr>
        <w:fldChar w:fldCharType="begin" w:fldLock="1"/>
      </w:r>
      <w:r>
        <w:rPr>
          <w:noProof/>
        </w:rPr>
        <w:instrText xml:space="preserve"> PAGEREF _Toc114765808 \h </w:instrText>
      </w:r>
      <w:r>
        <w:rPr>
          <w:noProof/>
        </w:rPr>
      </w:r>
      <w:r>
        <w:rPr>
          <w:noProof/>
        </w:rPr>
        <w:fldChar w:fldCharType="separate"/>
      </w:r>
      <w:r>
        <w:rPr>
          <w:noProof/>
        </w:rPr>
        <w:t>125</w:t>
      </w:r>
      <w:r>
        <w:rPr>
          <w:noProof/>
        </w:rPr>
        <w:fldChar w:fldCharType="end"/>
      </w:r>
    </w:p>
    <w:p w14:paraId="67F67742" w14:textId="44DF0311" w:rsidR="00F63AE4" w:rsidRDefault="00F63AE4">
      <w:pPr>
        <w:pStyle w:val="TOC4"/>
        <w:rPr>
          <w:rFonts w:ascii="Calibri" w:hAnsi="Calibri"/>
          <w:noProof/>
          <w:sz w:val="22"/>
          <w:szCs w:val="22"/>
          <w:lang w:eastAsia="en-GB"/>
        </w:rPr>
      </w:pPr>
      <w:r>
        <w:rPr>
          <w:noProof/>
        </w:rPr>
        <w:t>5.4.2.2</w:t>
      </w:r>
      <w:r>
        <w:rPr>
          <w:noProof/>
          <w:lang w:eastAsia="zh-CN"/>
        </w:rPr>
        <w:t>0</w:t>
      </w:r>
      <w:r>
        <w:rPr>
          <w:rFonts w:ascii="Calibri" w:hAnsi="Calibri"/>
          <w:noProof/>
          <w:sz w:val="22"/>
          <w:szCs w:val="22"/>
          <w:lang w:eastAsia="en-GB"/>
        </w:rPr>
        <w:tab/>
      </w:r>
      <w:r>
        <w:rPr>
          <w:noProof/>
        </w:rPr>
        <w:t xml:space="preserve">Type: </w:t>
      </w:r>
      <w:r w:rsidRPr="00FE4B81">
        <w:rPr>
          <w:noProof/>
          <w:color w:val="000000"/>
          <w:lang w:eastAsia="en-GB"/>
        </w:rPr>
        <w:t>EeProfile</w:t>
      </w:r>
      <w:r>
        <w:rPr>
          <w:noProof/>
        </w:rPr>
        <w:t>Data</w:t>
      </w:r>
      <w:r>
        <w:rPr>
          <w:noProof/>
        </w:rPr>
        <w:tab/>
      </w:r>
      <w:r>
        <w:rPr>
          <w:noProof/>
        </w:rPr>
        <w:fldChar w:fldCharType="begin" w:fldLock="1"/>
      </w:r>
      <w:r>
        <w:rPr>
          <w:noProof/>
        </w:rPr>
        <w:instrText xml:space="preserve"> PAGEREF _Toc114765809 \h </w:instrText>
      </w:r>
      <w:r>
        <w:rPr>
          <w:noProof/>
        </w:rPr>
      </w:r>
      <w:r>
        <w:rPr>
          <w:noProof/>
        </w:rPr>
        <w:fldChar w:fldCharType="separate"/>
      </w:r>
      <w:r>
        <w:rPr>
          <w:noProof/>
        </w:rPr>
        <w:t>125</w:t>
      </w:r>
      <w:r>
        <w:rPr>
          <w:noProof/>
        </w:rPr>
        <w:fldChar w:fldCharType="end"/>
      </w:r>
    </w:p>
    <w:p w14:paraId="754A1AAE" w14:textId="64DA3120" w:rsidR="00F63AE4" w:rsidRDefault="00F63AE4">
      <w:pPr>
        <w:pStyle w:val="TOC4"/>
        <w:rPr>
          <w:rFonts w:ascii="Calibri" w:hAnsi="Calibri"/>
          <w:noProof/>
          <w:sz w:val="22"/>
          <w:szCs w:val="22"/>
          <w:lang w:eastAsia="en-GB"/>
        </w:rPr>
      </w:pPr>
      <w:r>
        <w:rPr>
          <w:noProof/>
        </w:rPr>
        <w:t>5.4.2.</w:t>
      </w:r>
      <w:r>
        <w:rPr>
          <w:noProof/>
          <w:lang w:eastAsia="zh-CN"/>
        </w:rPr>
        <w:t>21</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_Toc114765810 \h </w:instrText>
      </w:r>
      <w:r>
        <w:rPr>
          <w:noProof/>
        </w:rPr>
      </w:r>
      <w:r>
        <w:rPr>
          <w:noProof/>
        </w:rPr>
        <w:fldChar w:fldCharType="separate"/>
      </w:r>
      <w:r>
        <w:rPr>
          <w:noProof/>
        </w:rPr>
        <w:t>125</w:t>
      </w:r>
      <w:r>
        <w:rPr>
          <w:noProof/>
        </w:rPr>
        <w:fldChar w:fldCharType="end"/>
      </w:r>
    </w:p>
    <w:p w14:paraId="36EE8125" w14:textId="7A32D2D3" w:rsidR="00F63AE4" w:rsidRDefault="00F63AE4">
      <w:pPr>
        <w:pStyle w:val="TOC4"/>
        <w:rPr>
          <w:rFonts w:ascii="Calibri" w:hAnsi="Calibri"/>
          <w:noProof/>
          <w:sz w:val="22"/>
          <w:szCs w:val="22"/>
          <w:lang w:eastAsia="en-GB"/>
        </w:rPr>
      </w:pPr>
      <w:r>
        <w:rPr>
          <w:noProof/>
        </w:rPr>
        <w:t>5.4.2.22</w:t>
      </w:r>
      <w:r>
        <w:rPr>
          <w:rFonts w:ascii="Calibri" w:hAnsi="Calibri"/>
          <w:noProof/>
          <w:sz w:val="22"/>
          <w:szCs w:val="22"/>
          <w:lang w:eastAsia="en-GB"/>
        </w:rPr>
        <w:tab/>
      </w:r>
      <w:r>
        <w:rPr>
          <w:noProof/>
        </w:rPr>
        <w:t>Type: ContextDataSets</w:t>
      </w:r>
      <w:r>
        <w:rPr>
          <w:noProof/>
        </w:rPr>
        <w:tab/>
      </w:r>
      <w:r>
        <w:rPr>
          <w:noProof/>
        </w:rPr>
        <w:fldChar w:fldCharType="begin" w:fldLock="1"/>
      </w:r>
      <w:r>
        <w:rPr>
          <w:noProof/>
        </w:rPr>
        <w:instrText xml:space="preserve"> PAGEREF _Toc114765811 \h </w:instrText>
      </w:r>
      <w:r>
        <w:rPr>
          <w:noProof/>
        </w:rPr>
      </w:r>
      <w:r>
        <w:rPr>
          <w:noProof/>
        </w:rPr>
        <w:fldChar w:fldCharType="separate"/>
      </w:r>
      <w:r>
        <w:rPr>
          <w:noProof/>
        </w:rPr>
        <w:t>126</w:t>
      </w:r>
      <w:r>
        <w:rPr>
          <w:noProof/>
        </w:rPr>
        <w:fldChar w:fldCharType="end"/>
      </w:r>
    </w:p>
    <w:p w14:paraId="76DD2CB3" w14:textId="65F3C443" w:rsidR="00F63AE4" w:rsidRDefault="00F63AE4">
      <w:pPr>
        <w:pStyle w:val="TOC4"/>
        <w:rPr>
          <w:rFonts w:ascii="Calibri" w:hAnsi="Calibri"/>
          <w:noProof/>
          <w:sz w:val="22"/>
          <w:szCs w:val="22"/>
          <w:lang w:eastAsia="en-GB"/>
        </w:rPr>
      </w:pPr>
      <w:r>
        <w:rPr>
          <w:noProof/>
        </w:rPr>
        <w:t>5.4.2.</w:t>
      </w:r>
      <w:r>
        <w:rPr>
          <w:noProof/>
          <w:lang w:eastAsia="zh-CN"/>
        </w:rPr>
        <w:t>23</w:t>
      </w:r>
      <w:r>
        <w:rPr>
          <w:rFonts w:ascii="Calibri" w:hAnsi="Calibri"/>
          <w:noProof/>
          <w:sz w:val="22"/>
          <w:szCs w:val="22"/>
          <w:lang w:eastAsia="en-GB"/>
        </w:rPr>
        <w:tab/>
      </w:r>
      <w:r>
        <w:rPr>
          <w:noProof/>
        </w:rPr>
        <w:t xml:space="preserve">Type: </w:t>
      </w:r>
      <w:r w:rsidRPr="00FE4B81">
        <w:rPr>
          <w:noProof/>
          <w:color w:val="000000"/>
          <w:lang w:eastAsia="en-GB"/>
        </w:rPr>
        <w:t>SequenceNumber</w:t>
      </w:r>
      <w:r>
        <w:rPr>
          <w:noProof/>
        </w:rPr>
        <w:tab/>
      </w:r>
      <w:r>
        <w:rPr>
          <w:noProof/>
        </w:rPr>
        <w:fldChar w:fldCharType="begin" w:fldLock="1"/>
      </w:r>
      <w:r>
        <w:rPr>
          <w:noProof/>
        </w:rPr>
        <w:instrText xml:space="preserve"> PAGEREF _Toc114765812 \h </w:instrText>
      </w:r>
      <w:r>
        <w:rPr>
          <w:noProof/>
        </w:rPr>
      </w:r>
      <w:r>
        <w:rPr>
          <w:noProof/>
        </w:rPr>
        <w:fldChar w:fldCharType="separate"/>
      </w:r>
      <w:r>
        <w:rPr>
          <w:noProof/>
        </w:rPr>
        <w:t>127</w:t>
      </w:r>
      <w:r>
        <w:rPr>
          <w:noProof/>
        </w:rPr>
        <w:fldChar w:fldCharType="end"/>
      </w:r>
    </w:p>
    <w:p w14:paraId="1E08BB14" w14:textId="1BF00839" w:rsidR="00F63AE4" w:rsidRDefault="00F63AE4">
      <w:pPr>
        <w:pStyle w:val="TOC4"/>
        <w:rPr>
          <w:rFonts w:ascii="Calibri" w:hAnsi="Calibri"/>
          <w:noProof/>
          <w:sz w:val="22"/>
          <w:szCs w:val="22"/>
          <w:lang w:eastAsia="en-GB"/>
        </w:rPr>
      </w:pPr>
      <w:r>
        <w:rPr>
          <w:noProof/>
        </w:rPr>
        <w:t>5.4.2.</w:t>
      </w:r>
      <w:r>
        <w:rPr>
          <w:noProof/>
          <w:lang w:eastAsia="zh-CN"/>
        </w:rPr>
        <w:t>24</w:t>
      </w:r>
      <w:r>
        <w:rPr>
          <w:rFonts w:ascii="Calibri" w:hAnsi="Calibri"/>
          <w:noProof/>
          <w:sz w:val="22"/>
          <w:szCs w:val="22"/>
          <w:lang w:eastAsia="en-GB"/>
        </w:rPr>
        <w:tab/>
      </w:r>
      <w:r>
        <w:rPr>
          <w:noProof/>
        </w:rPr>
        <w:t xml:space="preserve">Type: </w:t>
      </w:r>
      <w:r w:rsidRPr="00FE4B81">
        <w:rPr>
          <w:noProof/>
          <w:color w:val="000000"/>
          <w:lang w:eastAsia="en-GB"/>
        </w:rPr>
        <w:t>MessageWaitingData</w:t>
      </w:r>
      <w:r>
        <w:rPr>
          <w:noProof/>
        </w:rPr>
        <w:tab/>
      </w:r>
      <w:r>
        <w:rPr>
          <w:noProof/>
        </w:rPr>
        <w:fldChar w:fldCharType="begin" w:fldLock="1"/>
      </w:r>
      <w:r>
        <w:rPr>
          <w:noProof/>
        </w:rPr>
        <w:instrText xml:space="preserve"> PAGEREF _Toc114765813 \h </w:instrText>
      </w:r>
      <w:r>
        <w:rPr>
          <w:noProof/>
        </w:rPr>
      </w:r>
      <w:r>
        <w:rPr>
          <w:noProof/>
        </w:rPr>
        <w:fldChar w:fldCharType="separate"/>
      </w:r>
      <w:r>
        <w:rPr>
          <w:noProof/>
        </w:rPr>
        <w:t>127</w:t>
      </w:r>
      <w:r>
        <w:rPr>
          <w:noProof/>
        </w:rPr>
        <w:fldChar w:fldCharType="end"/>
      </w:r>
    </w:p>
    <w:p w14:paraId="4FFD9F0B" w14:textId="4D783BD7" w:rsidR="00F63AE4" w:rsidRDefault="00F63AE4">
      <w:pPr>
        <w:pStyle w:val="TOC4"/>
        <w:rPr>
          <w:rFonts w:ascii="Calibri" w:hAnsi="Calibri"/>
          <w:noProof/>
          <w:sz w:val="22"/>
          <w:szCs w:val="22"/>
          <w:lang w:eastAsia="en-GB"/>
        </w:rPr>
      </w:pPr>
      <w:r>
        <w:rPr>
          <w:noProof/>
        </w:rPr>
        <w:t>5.4.2.</w:t>
      </w:r>
      <w:r>
        <w:rPr>
          <w:noProof/>
          <w:lang w:eastAsia="zh-CN"/>
        </w:rPr>
        <w:t>25</w:t>
      </w:r>
      <w:r>
        <w:rPr>
          <w:rFonts w:ascii="Calibri" w:hAnsi="Calibri"/>
          <w:noProof/>
          <w:sz w:val="22"/>
          <w:szCs w:val="22"/>
          <w:lang w:eastAsia="en-GB"/>
        </w:rPr>
        <w:tab/>
      </w:r>
      <w:r>
        <w:rPr>
          <w:noProof/>
        </w:rPr>
        <w:t xml:space="preserve">Type: </w:t>
      </w:r>
      <w:r w:rsidRPr="00FE4B81">
        <w:rPr>
          <w:noProof/>
          <w:color w:val="000000"/>
          <w:lang w:eastAsia="en-GB"/>
        </w:rPr>
        <w:t>SmscData</w:t>
      </w:r>
      <w:r>
        <w:rPr>
          <w:noProof/>
        </w:rPr>
        <w:tab/>
      </w:r>
      <w:r>
        <w:rPr>
          <w:noProof/>
        </w:rPr>
        <w:fldChar w:fldCharType="begin" w:fldLock="1"/>
      </w:r>
      <w:r>
        <w:rPr>
          <w:noProof/>
        </w:rPr>
        <w:instrText xml:space="preserve"> PAGEREF _Toc114765814 \h </w:instrText>
      </w:r>
      <w:r>
        <w:rPr>
          <w:noProof/>
        </w:rPr>
      </w:r>
      <w:r>
        <w:rPr>
          <w:noProof/>
        </w:rPr>
        <w:fldChar w:fldCharType="separate"/>
      </w:r>
      <w:r>
        <w:rPr>
          <w:noProof/>
        </w:rPr>
        <w:t>128</w:t>
      </w:r>
      <w:r>
        <w:rPr>
          <w:noProof/>
        </w:rPr>
        <w:fldChar w:fldCharType="end"/>
      </w:r>
    </w:p>
    <w:p w14:paraId="4FCB4C5A" w14:textId="61C13D10" w:rsidR="00F63AE4" w:rsidRDefault="00F63AE4">
      <w:pPr>
        <w:pStyle w:val="TOC4"/>
        <w:rPr>
          <w:rFonts w:ascii="Calibri" w:hAnsi="Calibri"/>
          <w:noProof/>
          <w:sz w:val="22"/>
          <w:szCs w:val="22"/>
          <w:lang w:eastAsia="en-GB"/>
        </w:rPr>
      </w:pPr>
      <w:r>
        <w:rPr>
          <w:noProof/>
        </w:rPr>
        <w:t>5.4.2.26</w:t>
      </w:r>
      <w:r>
        <w:rPr>
          <w:rFonts w:ascii="Calibri" w:hAnsi="Calibri"/>
          <w:noProof/>
          <w:sz w:val="22"/>
          <w:szCs w:val="22"/>
          <w:lang w:eastAsia="en-GB"/>
        </w:rPr>
        <w:tab/>
      </w:r>
      <w:r>
        <w:rPr>
          <w:noProof/>
        </w:rPr>
        <w:t>Type: SmfSubscriptionInfo</w:t>
      </w:r>
      <w:r>
        <w:rPr>
          <w:noProof/>
        </w:rPr>
        <w:tab/>
      </w:r>
      <w:r>
        <w:rPr>
          <w:noProof/>
        </w:rPr>
        <w:fldChar w:fldCharType="begin" w:fldLock="1"/>
      </w:r>
      <w:r>
        <w:rPr>
          <w:noProof/>
        </w:rPr>
        <w:instrText xml:space="preserve"> PAGEREF _Toc114765815 \h </w:instrText>
      </w:r>
      <w:r>
        <w:rPr>
          <w:noProof/>
        </w:rPr>
      </w:r>
      <w:r>
        <w:rPr>
          <w:noProof/>
        </w:rPr>
        <w:fldChar w:fldCharType="separate"/>
      </w:r>
      <w:r>
        <w:rPr>
          <w:noProof/>
        </w:rPr>
        <w:t>128</w:t>
      </w:r>
      <w:r>
        <w:rPr>
          <w:noProof/>
        </w:rPr>
        <w:fldChar w:fldCharType="end"/>
      </w:r>
    </w:p>
    <w:p w14:paraId="453CECFD" w14:textId="504E5EE4" w:rsidR="00F63AE4" w:rsidRDefault="00F63AE4">
      <w:pPr>
        <w:pStyle w:val="TOC4"/>
        <w:rPr>
          <w:rFonts w:ascii="Calibri" w:hAnsi="Calibri"/>
          <w:noProof/>
          <w:sz w:val="22"/>
          <w:szCs w:val="22"/>
          <w:lang w:eastAsia="en-GB"/>
        </w:rPr>
      </w:pPr>
      <w:r>
        <w:rPr>
          <w:noProof/>
        </w:rPr>
        <w:t>5.4.2.27</w:t>
      </w:r>
      <w:r>
        <w:rPr>
          <w:rFonts w:ascii="Calibri" w:hAnsi="Calibri"/>
          <w:noProof/>
          <w:sz w:val="22"/>
          <w:szCs w:val="22"/>
          <w:lang w:eastAsia="en-GB"/>
        </w:rPr>
        <w:tab/>
      </w:r>
      <w:r>
        <w:rPr>
          <w:noProof/>
        </w:rPr>
        <w:t xml:space="preserve">Type: </w:t>
      </w:r>
      <w:r w:rsidRPr="00FE4B81">
        <w:rPr>
          <w:noProof/>
          <w:lang w:val="de-DE"/>
        </w:rPr>
        <w:t>SmfSubscriptionItem</w:t>
      </w:r>
      <w:r>
        <w:rPr>
          <w:noProof/>
        </w:rPr>
        <w:tab/>
      </w:r>
      <w:r>
        <w:rPr>
          <w:noProof/>
        </w:rPr>
        <w:fldChar w:fldCharType="begin" w:fldLock="1"/>
      </w:r>
      <w:r>
        <w:rPr>
          <w:noProof/>
        </w:rPr>
        <w:instrText xml:space="preserve"> PAGEREF _Toc114765816 \h </w:instrText>
      </w:r>
      <w:r>
        <w:rPr>
          <w:noProof/>
        </w:rPr>
      </w:r>
      <w:r>
        <w:rPr>
          <w:noProof/>
        </w:rPr>
        <w:fldChar w:fldCharType="separate"/>
      </w:r>
      <w:r>
        <w:rPr>
          <w:noProof/>
        </w:rPr>
        <w:t>128</w:t>
      </w:r>
      <w:r>
        <w:rPr>
          <w:noProof/>
        </w:rPr>
        <w:fldChar w:fldCharType="end"/>
      </w:r>
    </w:p>
    <w:p w14:paraId="4D5C8D03" w14:textId="01B1328C" w:rsidR="00F63AE4" w:rsidRDefault="00F63AE4">
      <w:pPr>
        <w:pStyle w:val="TOC4"/>
        <w:rPr>
          <w:rFonts w:ascii="Calibri" w:hAnsi="Calibri"/>
          <w:noProof/>
          <w:sz w:val="22"/>
          <w:szCs w:val="22"/>
          <w:lang w:eastAsia="en-GB"/>
        </w:rPr>
      </w:pPr>
      <w:r>
        <w:rPr>
          <w:noProof/>
        </w:rPr>
        <w:t>5.4.2.28</w:t>
      </w:r>
      <w:r>
        <w:rPr>
          <w:rFonts w:ascii="Calibri" w:hAnsi="Calibri"/>
          <w:noProof/>
          <w:sz w:val="22"/>
          <w:szCs w:val="22"/>
          <w:lang w:eastAsia="en-GB"/>
        </w:rPr>
        <w:tab/>
      </w:r>
      <w:r>
        <w:rPr>
          <w:noProof/>
        </w:rPr>
        <w:t>Type: MtcProvider</w:t>
      </w:r>
      <w:r>
        <w:rPr>
          <w:noProof/>
        </w:rPr>
        <w:tab/>
      </w:r>
      <w:r>
        <w:rPr>
          <w:noProof/>
        </w:rPr>
        <w:fldChar w:fldCharType="begin" w:fldLock="1"/>
      </w:r>
      <w:r>
        <w:rPr>
          <w:noProof/>
        </w:rPr>
        <w:instrText xml:space="preserve"> PAGEREF _Toc114765817 \h </w:instrText>
      </w:r>
      <w:r>
        <w:rPr>
          <w:noProof/>
        </w:rPr>
      </w:r>
      <w:r>
        <w:rPr>
          <w:noProof/>
        </w:rPr>
        <w:fldChar w:fldCharType="separate"/>
      </w:r>
      <w:r>
        <w:rPr>
          <w:noProof/>
        </w:rPr>
        <w:t>128</w:t>
      </w:r>
      <w:r>
        <w:rPr>
          <w:noProof/>
        </w:rPr>
        <w:fldChar w:fldCharType="end"/>
      </w:r>
    </w:p>
    <w:p w14:paraId="729A8387" w14:textId="49816E87" w:rsidR="00F63AE4" w:rsidRDefault="00F63AE4">
      <w:pPr>
        <w:pStyle w:val="TOC4"/>
        <w:rPr>
          <w:rFonts w:ascii="Calibri" w:hAnsi="Calibri"/>
          <w:noProof/>
          <w:sz w:val="22"/>
          <w:szCs w:val="22"/>
          <w:lang w:eastAsia="en-GB"/>
        </w:rPr>
      </w:pPr>
      <w:r>
        <w:rPr>
          <w:noProof/>
        </w:rPr>
        <w:t>5.4.2.29</w:t>
      </w:r>
      <w:r>
        <w:rPr>
          <w:rFonts w:ascii="Calibri" w:hAnsi="Calibri"/>
          <w:noProof/>
          <w:sz w:val="22"/>
          <w:szCs w:val="22"/>
          <w:lang w:eastAsia="en-GB"/>
        </w:rPr>
        <w:tab/>
      </w:r>
      <w:r>
        <w:rPr>
          <w:noProof/>
        </w:rPr>
        <w:t>Type: HssSubscriptionInfo</w:t>
      </w:r>
      <w:r>
        <w:rPr>
          <w:noProof/>
        </w:rPr>
        <w:tab/>
      </w:r>
      <w:r>
        <w:rPr>
          <w:noProof/>
        </w:rPr>
        <w:fldChar w:fldCharType="begin" w:fldLock="1"/>
      </w:r>
      <w:r>
        <w:rPr>
          <w:noProof/>
        </w:rPr>
        <w:instrText xml:space="preserve"> PAGEREF _Toc114765818 \h </w:instrText>
      </w:r>
      <w:r>
        <w:rPr>
          <w:noProof/>
        </w:rPr>
      </w:r>
      <w:r>
        <w:rPr>
          <w:noProof/>
        </w:rPr>
        <w:fldChar w:fldCharType="separate"/>
      </w:r>
      <w:r>
        <w:rPr>
          <w:noProof/>
        </w:rPr>
        <w:t>128</w:t>
      </w:r>
      <w:r>
        <w:rPr>
          <w:noProof/>
        </w:rPr>
        <w:fldChar w:fldCharType="end"/>
      </w:r>
    </w:p>
    <w:p w14:paraId="2CB4D146" w14:textId="7EA5D418" w:rsidR="00F63AE4" w:rsidRDefault="00F63AE4">
      <w:pPr>
        <w:pStyle w:val="TOC4"/>
        <w:rPr>
          <w:rFonts w:ascii="Calibri" w:hAnsi="Calibri"/>
          <w:noProof/>
          <w:sz w:val="22"/>
          <w:szCs w:val="22"/>
          <w:lang w:eastAsia="en-GB"/>
        </w:rPr>
      </w:pPr>
      <w:r>
        <w:rPr>
          <w:noProof/>
        </w:rPr>
        <w:t>5.4.2.30</w:t>
      </w:r>
      <w:r>
        <w:rPr>
          <w:rFonts w:ascii="Calibri" w:hAnsi="Calibri"/>
          <w:noProof/>
          <w:sz w:val="22"/>
          <w:szCs w:val="22"/>
          <w:lang w:eastAsia="en-GB"/>
        </w:rPr>
        <w:tab/>
      </w:r>
      <w:r>
        <w:rPr>
          <w:noProof/>
        </w:rPr>
        <w:t>Type: Hss</w:t>
      </w:r>
      <w:r w:rsidRPr="00FE4B81">
        <w:rPr>
          <w:noProof/>
          <w:lang w:val="de-DE"/>
        </w:rPr>
        <w:t>SubscriptionItem</w:t>
      </w:r>
      <w:r>
        <w:rPr>
          <w:noProof/>
        </w:rPr>
        <w:tab/>
      </w:r>
      <w:r>
        <w:rPr>
          <w:noProof/>
        </w:rPr>
        <w:fldChar w:fldCharType="begin" w:fldLock="1"/>
      </w:r>
      <w:r>
        <w:rPr>
          <w:noProof/>
        </w:rPr>
        <w:instrText xml:space="preserve"> PAGEREF _Toc114765819 \h </w:instrText>
      </w:r>
      <w:r>
        <w:rPr>
          <w:noProof/>
        </w:rPr>
      </w:r>
      <w:r>
        <w:rPr>
          <w:noProof/>
        </w:rPr>
        <w:fldChar w:fldCharType="separate"/>
      </w:r>
      <w:r>
        <w:rPr>
          <w:noProof/>
        </w:rPr>
        <w:t>129</w:t>
      </w:r>
      <w:r>
        <w:rPr>
          <w:noProof/>
        </w:rPr>
        <w:fldChar w:fldCharType="end"/>
      </w:r>
    </w:p>
    <w:p w14:paraId="2FCD2E64" w14:textId="34A2D1C3" w:rsidR="00F63AE4" w:rsidRDefault="00F63AE4">
      <w:pPr>
        <w:pStyle w:val="TOC4"/>
        <w:rPr>
          <w:rFonts w:ascii="Calibri" w:hAnsi="Calibri"/>
          <w:noProof/>
          <w:sz w:val="22"/>
          <w:szCs w:val="22"/>
          <w:lang w:eastAsia="en-GB"/>
        </w:rPr>
      </w:pPr>
      <w:r>
        <w:rPr>
          <w:noProof/>
        </w:rPr>
        <w:t>5.4.2.31</w:t>
      </w:r>
      <w:r>
        <w:rPr>
          <w:rFonts w:ascii="Calibri" w:hAnsi="Calibri"/>
          <w:noProof/>
          <w:sz w:val="22"/>
          <w:szCs w:val="22"/>
          <w:lang w:eastAsia="en-GB"/>
        </w:rPr>
        <w:tab/>
      </w:r>
      <w:r>
        <w:rPr>
          <w:noProof/>
        </w:rPr>
        <w:t xml:space="preserve">Type: </w:t>
      </w:r>
      <w:r w:rsidRPr="00FE4B81">
        <w:rPr>
          <w:noProof/>
          <w:color w:val="000000"/>
          <w:lang w:eastAsia="en-GB"/>
        </w:rPr>
        <w:t>EeGroupProfile</w:t>
      </w:r>
      <w:r>
        <w:rPr>
          <w:noProof/>
        </w:rPr>
        <w:t>Data</w:t>
      </w:r>
      <w:r>
        <w:rPr>
          <w:noProof/>
        </w:rPr>
        <w:tab/>
      </w:r>
      <w:r>
        <w:rPr>
          <w:noProof/>
        </w:rPr>
        <w:fldChar w:fldCharType="begin" w:fldLock="1"/>
      </w:r>
      <w:r>
        <w:rPr>
          <w:noProof/>
        </w:rPr>
        <w:instrText xml:space="preserve"> PAGEREF _Toc114765820 \h </w:instrText>
      </w:r>
      <w:r>
        <w:rPr>
          <w:noProof/>
        </w:rPr>
      </w:r>
      <w:r>
        <w:rPr>
          <w:noProof/>
        </w:rPr>
        <w:fldChar w:fldCharType="separate"/>
      </w:r>
      <w:r>
        <w:rPr>
          <w:noProof/>
        </w:rPr>
        <w:t>129</w:t>
      </w:r>
      <w:r>
        <w:rPr>
          <w:noProof/>
        </w:rPr>
        <w:fldChar w:fldCharType="end"/>
      </w:r>
    </w:p>
    <w:p w14:paraId="6D798280" w14:textId="6BA1B48C" w:rsidR="00F63AE4" w:rsidRDefault="00F63AE4">
      <w:pPr>
        <w:pStyle w:val="TOC4"/>
        <w:rPr>
          <w:rFonts w:ascii="Calibri" w:hAnsi="Calibri"/>
          <w:noProof/>
          <w:sz w:val="22"/>
          <w:szCs w:val="22"/>
          <w:lang w:eastAsia="en-GB"/>
        </w:rPr>
      </w:pPr>
      <w:r>
        <w:rPr>
          <w:noProof/>
        </w:rPr>
        <w:t>5.4.2.32</w:t>
      </w:r>
      <w:r>
        <w:rPr>
          <w:rFonts w:ascii="Calibri" w:hAnsi="Calibri"/>
          <w:noProof/>
          <w:sz w:val="22"/>
          <w:szCs w:val="22"/>
          <w:lang w:eastAsia="en-GB"/>
        </w:rPr>
        <w:tab/>
      </w:r>
      <w:r>
        <w:rPr>
          <w:noProof/>
        </w:rPr>
        <w:t xml:space="preserve">Type: </w:t>
      </w:r>
      <w:r w:rsidRPr="00FE4B81">
        <w:rPr>
          <w:noProof/>
          <w:color w:val="000000"/>
          <w:lang w:eastAsia="en-GB"/>
        </w:rPr>
        <w:t>Pp5gVnGroupProfileData</w:t>
      </w:r>
      <w:r>
        <w:rPr>
          <w:noProof/>
        </w:rPr>
        <w:tab/>
      </w:r>
      <w:r>
        <w:rPr>
          <w:noProof/>
        </w:rPr>
        <w:fldChar w:fldCharType="begin" w:fldLock="1"/>
      </w:r>
      <w:r>
        <w:rPr>
          <w:noProof/>
        </w:rPr>
        <w:instrText xml:space="preserve"> PAGEREF _Toc114765821 \h </w:instrText>
      </w:r>
      <w:r>
        <w:rPr>
          <w:noProof/>
        </w:rPr>
      </w:r>
      <w:r>
        <w:rPr>
          <w:noProof/>
        </w:rPr>
        <w:fldChar w:fldCharType="separate"/>
      </w:r>
      <w:r>
        <w:rPr>
          <w:noProof/>
        </w:rPr>
        <w:t>129</w:t>
      </w:r>
      <w:r>
        <w:rPr>
          <w:noProof/>
        </w:rPr>
        <w:fldChar w:fldCharType="end"/>
      </w:r>
    </w:p>
    <w:p w14:paraId="69904FF9" w14:textId="474165B3" w:rsidR="00F63AE4" w:rsidRDefault="00F63AE4">
      <w:pPr>
        <w:pStyle w:val="TOC4"/>
        <w:rPr>
          <w:rFonts w:ascii="Calibri" w:hAnsi="Calibri"/>
          <w:noProof/>
          <w:sz w:val="22"/>
          <w:szCs w:val="22"/>
          <w:lang w:eastAsia="en-GB"/>
        </w:rPr>
      </w:pPr>
      <w:r>
        <w:rPr>
          <w:noProof/>
        </w:rPr>
        <w:t>5.4.2.33</w:t>
      </w:r>
      <w:r>
        <w:rPr>
          <w:rFonts w:ascii="Calibri" w:hAnsi="Calibri"/>
          <w:noProof/>
          <w:sz w:val="22"/>
          <w:szCs w:val="22"/>
          <w:lang w:eastAsia="en-GB"/>
        </w:rPr>
        <w:tab/>
      </w:r>
      <w:r>
        <w:rPr>
          <w:noProof/>
        </w:rPr>
        <w:t xml:space="preserve">Type: </w:t>
      </w:r>
      <w:r w:rsidRPr="00FE4B81">
        <w:rPr>
          <w:noProof/>
          <w:color w:val="000000"/>
          <w:lang w:eastAsia="en-GB"/>
        </w:rPr>
        <w:t>PpProfile</w:t>
      </w:r>
      <w:r>
        <w:rPr>
          <w:noProof/>
        </w:rPr>
        <w:t>Data</w:t>
      </w:r>
      <w:r>
        <w:rPr>
          <w:noProof/>
        </w:rPr>
        <w:tab/>
      </w:r>
      <w:r>
        <w:rPr>
          <w:noProof/>
        </w:rPr>
        <w:fldChar w:fldCharType="begin" w:fldLock="1"/>
      </w:r>
      <w:r>
        <w:rPr>
          <w:noProof/>
        </w:rPr>
        <w:instrText xml:space="preserve"> PAGEREF _Toc114765822 \h </w:instrText>
      </w:r>
      <w:r>
        <w:rPr>
          <w:noProof/>
        </w:rPr>
      </w:r>
      <w:r>
        <w:rPr>
          <w:noProof/>
        </w:rPr>
        <w:fldChar w:fldCharType="separate"/>
      </w:r>
      <w:r>
        <w:rPr>
          <w:noProof/>
        </w:rPr>
        <w:t>130</w:t>
      </w:r>
      <w:r>
        <w:rPr>
          <w:noProof/>
        </w:rPr>
        <w:fldChar w:fldCharType="end"/>
      </w:r>
    </w:p>
    <w:p w14:paraId="6058FDD0" w14:textId="6CF6CB74" w:rsidR="00F63AE4" w:rsidRDefault="00F63AE4">
      <w:pPr>
        <w:pStyle w:val="TOC4"/>
        <w:rPr>
          <w:rFonts w:ascii="Calibri" w:hAnsi="Calibri"/>
          <w:noProof/>
          <w:sz w:val="22"/>
          <w:szCs w:val="22"/>
          <w:lang w:eastAsia="en-GB"/>
        </w:rPr>
      </w:pPr>
      <w:r>
        <w:rPr>
          <w:noProof/>
        </w:rPr>
        <w:t>5.4.2.34</w:t>
      </w:r>
      <w:r>
        <w:rPr>
          <w:rFonts w:ascii="Calibri" w:hAnsi="Calibri"/>
          <w:noProof/>
          <w:sz w:val="22"/>
          <w:szCs w:val="22"/>
          <w:lang w:eastAsia="en-GB"/>
        </w:rPr>
        <w:tab/>
      </w:r>
      <w:r>
        <w:rPr>
          <w:noProof/>
        </w:rPr>
        <w:t xml:space="preserve">Type: </w:t>
      </w:r>
      <w:r w:rsidRPr="00FE4B81">
        <w:rPr>
          <w:noProof/>
          <w:color w:val="000000"/>
          <w:lang w:eastAsia="en-GB"/>
        </w:rPr>
        <w:t>AllowedMtcProviderInfo</w:t>
      </w:r>
      <w:r>
        <w:rPr>
          <w:noProof/>
        </w:rPr>
        <w:tab/>
      </w:r>
      <w:r>
        <w:rPr>
          <w:noProof/>
        </w:rPr>
        <w:fldChar w:fldCharType="begin" w:fldLock="1"/>
      </w:r>
      <w:r>
        <w:rPr>
          <w:noProof/>
        </w:rPr>
        <w:instrText xml:space="preserve"> PAGEREF _Toc114765823 \h </w:instrText>
      </w:r>
      <w:r>
        <w:rPr>
          <w:noProof/>
        </w:rPr>
      </w:r>
      <w:r>
        <w:rPr>
          <w:noProof/>
        </w:rPr>
        <w:fldChar w:fldCharType="separate"/>
      </w:r>
      <w:r>
        <w:rPr>
          <w:noProof/>
        </w:rPr>
        <w:t>130</w:t>
      </w:r>
      <w:r>
        <w:rPr>
          <w:noProof/>
        </w:rPr>
        <w:fldChar w:fldCharType="end"/>
      </w:r>
    </w:p>
    <w:p w14:paraId="510E0627" w14:textId="508CE212" w:rsidR="00F63AE4" w:rsidRDefault="00F63AE4">
      <w:pPr>
        <w:pStyle w:val="TOC3"/>
        <w:rPr>
          <w:rFonts w:ascii="Calibri" w:hAnsi="Calibri"/>
          <w:noProof/>
          <w:sz w:val="22"/>
          <w:szCs w:val="22"/>
          <w:lang w:eastAsia="en-GB"/>
        </w:rPr>
      </w:pPr>
      <w:r>
        <w:rPr>
          <w:noProof/>
        </w:rPr>
        <w:t>5.4.3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_Toc114765824 \h </w:instrText>
      </w:r>
      <w:r>
        <w:rPr>
          <w:noProof/>
        </w:rPr>
      </w:r>
      <w:r>
        <w:rPr>
          <w:noProof/>
        </w:rPr>
        <w:fldChar w:fldCharType="separate"/>
      </w:r>
      <w:r>
        <w:rPr>
          <w:noProof/>
        </w:rPr>
        <w:t>130</w:t>
      </w:r>
      <w:r>
        <w:rPr>
          <w:noProof/>
        </w:rPr>
        <w:fldChar w:fldCharType="end"/>
      </w:r>
    </w:p>
    <w:p w14:paraId="220EEE18" w14:textId="729F6342" w:rsidR="00F63AE4" w:rsidRDefault="00F63AE4">
      <w:pPr>
        <w:pStyle w:val="TOC4"/>
        <w:rPr>
          <w:rFonts w:ascii="Calibri" w:hAnsi="Calibri"/>
          <w:noProof/>
          <w:sz w:val="22"/>
          <w:szCs w:val="22"/>
          <w:lang w:eastAsia="en-GB"/>
        </w:rPr>
      </w:pPr>
      <w:r>
        <w:rPr>
          <w:noProof/>
        </w:rPr>
        <w:t>5.4.3.1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_Toc114765825 \h </w:instrText>
      </w:r>
      <w:r>
        <w:rPr>
          <w:noProof/>
        </w:rPr>
      </w:r>
      <w:r>
        <w:rPr>
          <w:noProof/>
        </w:rPr>
        <w:fldChar w:fldCharType="separate"/>
      </w:r>
      <w:r>
        <w:rPr>
          <w:noProof/>
        </w:rPr>
        <w:t>130</w:t>
      </w:r>
      <w:r>
        <w:rPr>
          <w:noProof/>
        </w:rPr>
        <w:fldChar w:fldCharType="end"/>
      </w:r>
    </w:p>
    <w:p w14:paraId="31D0E616" w14:textId="5C13A0C5" w:rsidR="00F63AE4" w:rsidRDefault="00F63AE4">
      <w:pPr>
        <w:pStyle w:val="TOC4"/>
        <w:rPr>
          <w:rFonts w:ascii="Calibri" w:hAnsi="Calibri"/>
          <w:noProof/>
          <w:sz w:val="22"/>
          <w:szCs w:val="22"/>
          <w:lang w:eastAsia="en-GB"/>
        </w:rPr>
      </w:pPr>
      <w:r>
        <w:rPr>
          <w:noProof/>
        </w:rPr>
        <w:t>5.4.3.2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_Toc114765826 \h </w:instrText>
      </w:r>
      <w:r>
        <w:rPr>
          <w:noProof/>
        </w:rPr>
      </w:r>
      <w:r>
        <w:rPr>
          <w:noProof/>
        </w:rPr>
        <w:fldChar w:fldCharType="separate"/>
      </w:r>
      <w:r>
        <w:rPr>
          <w:noProof/>
        </w:rPr>
        <w:t>130</w:t>
      </w:r>
      <w:r>
        <w:rPr>
          <w:noProof/>
        </w:rPr>
        <w:fldChar w:fldCharType="end"/>
      </w:r>
    </w:p>
    <w:p w14:paraId="3617ABE4" w14:textId="712B7BC0" w:rsidR="00F63AE4" w:rsidRDefault="00F63AE4">
      <w:pPr>
        <w:pStyle w:val="TOC4"/>
        <w:rPr>
          <w:rFonts w:ascii="Calibri" w:hAnsi="Calibri"/>
          <w:noProof/>
          <w:sz w:val="22"/>
          <w:szCs w:val="22"/>
          <w:lang w:eastAsia="en-GB"/>
        </w:rPr>
      </w:pPr>
      <w:r>
        <w:rPr>
          <w:noProof/>
        </w:rPr>
        <w:t>5.4.3.3</w:t>
      </w:r>
      <w:r>
        <w:rPr>
          <w:rFonts w:ascii="Calibri" w:hAnsi="Calibr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_Toc114765827 \h </w:instrText>
      </w:r>
      <w:r>
        <w:rPr>
          <w:noProof/>
        </w:rPr>
      </w:r>
      <w:r>
        <w:rPr>
          <w:noProof/>
        </w:rPr>
        <w:fldChar w:fldCharType="separate"/>
      </w:r>
      <w:r>
        <w:rPr>
          <w:noProof/>
        </w:rPr>
        <w:t>131</w:t>
      </w:r>
      <w:r>
        <w:rPr>
          <w:noProof/>
        </w:rPr>
        <w:fldChar w:fldCharType="end"/>
      </w:r>
    </w:p>
    <w:p w14:paraId="452A11C2" w14:textId="02DF8043" w:rsidR="00F63AE4" w:rsidRDefault="00F63AE4">
      <w:pPr>
        <w:pStyle w:val="TOC4"/>
        <w:rPr>
          <w:rFonts w:ascii="Calibri" w:hAnsi="Calibri"/>
          <w:noProof/>
          <w:sz w:val="22"/>
          <w:szCs w:val="22"/>
          <w:lang w:eastAsia="en-GB"/>
        </w:rPr>
      </w:pPr>
      <w:r>
        <w:rPr>
          <w:noProof/>
        </w:rPr>
        <w:t>5.4.3.4</w:t>
      </w:r>
      <w:r>
        <w:rPr>
          <w:rFonts w:ascii="Calibri" w:hAnsi="Calibri"/>
          <w:noProof/>
          <w:sz w:val="22"/>
          <w:szCs w:val="22"/>
          <w:lang w:eastAsia="en-GB"/>
        </w:rPr>
        <w:tab/>
      </w:r>
      <w:r>
        <w:rPr>
          <w:noProof/>
        </w:rPr>
        <w:t>Enumeration: DataSetName</w:t>
      </w:r>
      <w:r>
        <w:rPr>
          <w:noProof/>
        </w:rPr>
        <w:tab/>
      </w:r>
      <w:r>
        <w:rPr>
          <w:noProof/>
        </w:rPr>
        <w:fldChar w:fldCharType="begin" w:fldLock="1"/>
      </w:r>
      <w:r>
        <w:rPr>
          <w:noProof/>
        </w:rPr>
        <w:instrText xml:space="preserve"> PAGEREF _Toc114765828 \h </w:instrText>
      </w:r>
      <w:r>
        <w:rPr>
          <w:noProof/>
        </w:rPr>
      </w:r>
      <w:r>
        <w:rPr>
          <w:noProof/>
        </w:rPr>
        <w:fldChar w:fldCharType="separate"/>
      </w:r>
      <w:r>
        <w:rPr>
          <w:noProof/>
        </w:rPr>
        <w:t>131</w:t>
      </w:r>
      <w:r>
        <w:rPr>
          <w:noProof/>
        </w:rPr>
        <w:fldChar w:fldCharType="end"/>
      </w:r>
    </w:p>
    <w:p w14:paraId="79F827B3" w14:textId="50ADF0A2" w:rsidR="00F63AE4" w:rsidRDefault="00F63AE4">
      <w:pPr>
        <w:pStyle w:val="TOC4"/>
        <w:rPr>
          <w:rFonts w:ascii="Calibri" w:hAnsi="Calibri"/>
          <w:noProof/>
          <w:sz w:val="22"/>
          <w:szCs w:val="22"/>
          <w:lang w:eastAsia="en-GB"/>
        </w:rPr>
      </w:pPr>
      <w:r>
        <w:rPr>
          <w:noProof/>
        </w:rPr>
        <w:lastRenderedPageBreak/>
        <w:t>5.4.3.</w:t>
      </w:r>
      <w:r>
        <w:rPr>
          <w:noProof/>
          <w:lang w:eastAsia="zh-CN"/>
        </w:rPr>
        <w:t>5</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_Toc114765829 \h </w:instrText>
      </w:r>
      <w:r>
        <w:rPr>
          <w:noProof/>
        </w:rPr>
      </w:r>
      <w:r>
        <w:rPr>
          <w:noProof/>
        </w:rPr>
        <w:fldChar w:fldCharType="separate"/>
      </w:r>
      <w:r>
        <w:rPr>
          <w:noProof/>
        </w:rPr>
        <w:t>131</w:t>
      </w:r>
      <w:r>
        <w:rPr>
          <w:noProof/>
        </w:rPr>
        <w:fldChar w:fldCharType="end"/>
      </w:r>
    </w:p>
    <w:p w14:paraId="4017F144" w14:textId="0EF0BC55" w:rsidR="00F63AE4" w:rsidRDefault="00F63AE4">
      <w:pPr>
        <w:pStyle w:val="TOC4"/>
        <w:rPr>
          <w:rFonts w:ascii="Calibri" w:hAnsi="Calibri"/>
          <w:noProof/>
          <w:sz w:val="22"/>
          <w:szCs w:val="22"/>
          <w:lang w:eastAsia="en-GB"/>
        </w:rPr>
      </w:pPr>
      <w:r>
        <w:rPr>
          <w:noProof/>
        </w:rPr>
        <w:t>5.4.3.</w:t>
      </w:r>
      <w:r>
        <w:rPr>
          <w:noProof/>
          <w:lang w:eastAsia="zh-CN"/>
        </w:rPr>
        <w:t>6</w:t>
      </w:r>
      <w:r>
        <w:rPr>
          <w:rFonts w:ascii="Calibri" w:hAnsi="Calibr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_Toc114765830 \h </w:instrText>
      </w:r>
      <w:r>
        <w:rPr>
          <w:noProof/>
        </w:rPr>
      </w:r>
      <w:r>
        <w:rPr>
          <w:noProof/>
        </w:rPr>
        <w:fldChar w:fldCharType="separate"/>
      </w:r>
      <w:r>
        <w:rPr>
          <w:noProof/>
        </w:rPr>
        <w:t>131</w:t>
      </w:r>
      <w:r>
        <w:rPr>
          <w:noProof/>
        </w:rPr>
        <w:fldChar w:fldCharType="end"/>
      </w:r>
    </w:p>
    <w:p w14:paraId="718FA5A0" w14:textId="4572EF9E" w:rsidR="00F63AE4" w:rsidRDefault="00F63AE4">
      <w:pPr>
        <w:pStyle w:val="TOC4"/>
        <w:rPr>
          <w:rFonts w:ascii="Calibri" w:hAnsi="Calibri"/>
          <w:noProof/>
          <w:sz w:val="22"/>
          <w:szCs w:val="22"/>
          <w:lang w:eastAsia="en-GB"/>
        </w:rPr>
      </w:pPr>
      <w:r>
        <w:rPr>
          <w:noProof/>
        </w:rPr>
        <w:t>5.4.3.</w:t>
      </w:r>
      <w:r>
        <w:rPr>
          <w:noProof/>
          <w:lang w:eastAsia="zh-CN"/>
        </w:rPr>
        <w:t>7</w:t>
      </w:r>
      <w:r>
        <w:rPr>
          <w:rFonts w:ascii="Calibri" w:hAnsi="Calibr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_Toc114765831 \h </w:instrText>
      </w:r>
      <w:r>
        <w:rPr>
          <w:noProof/>
        </w:rPr>
      </w:r>
      <w:r>
        <w:rPr>
          <w:noProof/>
        </w:rPr>
        <w:fldChar w:fldCharType="separate"/>
      </w:r>
      <w:r>
        <w:rPr>
          <w:noProof/>
        </w:rPr>
        <w:t>132</w:t>
      </w:r>
      <w:r>
        <w:rPr>
          <w:noProof/>
        </w:rPr>
        <w:fldChar w:fldCharType="end"/>
      </w:r>
    </w:p>
    <w:p w14:paraId="2ED1E8DB" w14:textId="6524AC37" w:rsidR="00F63AE4" w:rsidRDefault="00F63AE4">
      <w:pPr>
        <w:pStyle w:val="TOC4"/>
        <w:rPr>
          <w:rFonts w:ascii="Calibri" w:hAnsi="Calibri"/>
          <w:noProof/>
          <w:sz w:val="22"/>
          <w:szCs w:val="22"/>
          <w:lang w:eastAsia="en-GB"/>
        </w:rPr>
      </w:pPr>
      <w:r>
        <w:rPr>
          <w:noProof/>
        </w:rPr>
        <w:t>5.4.3.</w:t>
      </w:r>
      <w:r>
        <w:rPr>
          <w:noProof/>
          <w:lang w:eastAsia="zh-CN"/>
        </w:rPr>
        <w:t>8</w:t>
      </w:r>
      <w:r>
        <w:rPr>
          <w:rFonts w:ascii="Calibri" w:hAnsi="Calibr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_Toc114765832 \h </w:instrText>
      </w:r>
      <w:r>
        <w:rPr>
          <w:noProof/>
        </w:rPr>
      </w:r>
      <w:r>
        <w:rPr>
          <w:noProof/>
        </w:rPr>
        <w:fldChar w:fldCharType="separate"/>
      </w:r>
      <w:r>
        <w:rPr>
          <w:noProof/>
        </w:rPr>
        <w:t>132</w:t>
      </w:r>
      <w:r>
        <w:rPr>
          <w:noProof/>
        </w:rPr>
        <w:fldChar w:fldCharType="end"/>
      </w:r>
    </w:p>
    <w:p w14:paraId="45DEEB9B" w14:textId="540727E6" w:rsidR="00F63AE4" w:rsidRDefault="00F63AE4">
      <w:pPr>
        <w:pStyle w:val="TOC4"/>
        <w:rPr>
          <w:rFonts w:ascii="Calibri" w:hAnsi="Calibri"/>
          <w:noProof/>
          <w:sz w:val="22"/>
          <w:szCs w:val="22"/>
          <w:lang w:eastAsia="en-GB"/>
        </w:rPr>
      </w:pPr>
      <w:r>
        <w:rPr>
          <w:noProof/>
        </w:rPr>
        <w:t>5.4.3.</w:t>
      </w:r>
      <w:r>
        <w:rPr>
          <w:noProof/>
          <w:lang w:eastAsia="zh-CN"/>
        </w:rPr>
        <w:t>9</w:t>
      </w:r>
      <w:r>
        <w:rPr>
          <w:rFonts w:ascii="Calibri" w:hAnsi="Calibri"/>
          <w:noProof/>
          <w:sz w:val="22"/>
          <w:szCs w:val="22"/>
          <w:lang w:eastAsia="en-GB"/>
        </w:rPr>
        <w:tab/>
      </w:r>
      <w:r>
        <w:rPr>
          <w:noProof/>
        </w:rPr>
        <w:t>Enumeration: UeUpdateStatus</w:t>
      </w:r>
      <w:r>
        <w:rPr>
          <w:noProof/>
        </w:rPr>
        <w:tab/>
      </w:r>
      <w:r>
        <w:rPr>
          <w:noProof/>
        </w:rPr>
        <w:fldChar w:fldCharType="begin" w:fldLock="1"/>
      </w:r>
      <w:r>
        <w:rPr>
          <w:noProof/>
        </w:rPr>
        <w:instrText xml:space="preserve"> PAGEREF _Toc114765833 \h </w:instrText>
      </w:r>
      <w:r>
        <w:rPr>
          <w:noProof/>
        </w:rPr>
      </w:r>
      <w:r>
        <w:rPr>
          <w:noProof/>
        </w:rPr>
        <w:fldChar w:fldCharType="separate"/>
      </w:r>
      <w:r>
        <w:rPr>
          <w:noProof/>
        </w:rPr>
        <w:t>132</w:t>
      </w:r>
      <w:r>
        <w:rPr>
          <w:noProof/>
        </w:rPr>
        <w:fldChar w:fldCharType="end"/>
      </w:r>
    </w:p>
    <w:p w14:paraId="14016F2E" w14:textId="60CD31D7" w:rsidR="00F63AE4" w:rsidRDefault="00F63AE4">
      <w:pPr>
        <w:pStyle w:val="TOC4"/>
        <w:rPr>
          <w:rFonts w:ascii="Calibri" w:hAnsi="Calibri"/>
          <w:noProof/>
          <w:sz w:val="22"/>
          <w:szCs w:val="22"/>
          <w:lang w:eastAsia="en-GB"/>
        </w:rPr>
      </w:pPr>
      <w:r>
        <w:rPr>
          <w:noProof/>
        </w:rPr>
        <w:t>5.4.3.10</w:t>
      </w:r>
      <w:r>
        <w:rPr>
          <w:rFonts w:ascii="Calibri" w:hAnsi="Calibri"/>
          <w:noProof/>
          <w:sz w:val="22"/>
          <w:szCs w:val="22"/>
          <w:lang w:eastAsia="en-GB"/>
        </w:rPr>
        <w:tab/>
      </w:r>
      <w:r>
        <w:rPr>
          <w:noProof/>
        </w:rPr>
        <w:t>Enumeration: PpDataType</w:t>
      </w:r>
      <w:r>
        <w:rPr>
          <w:noProof/>
        </w:rPr>
        <w:tab/>
      </w:r>
      <w:r>
        <w:rPr>
          <w:noProof/>
        </w:rPr>
        <w:fldChar w:fldCharType="begin" w:fldLock="1"/>
      </w:r>
      <w:r>
        <w:rPr>
          <w:noProof/>
        </w:rPr>
        <w:instrText xml:space="preserve"> PAGEREF _Toc114765834 \h </w:instrText>
      </w:r>
      <w:r>
        <w:rPr>
          <w:noProof/>
        </w:rPr>
      </w:r>
      <w:r>
        <w:rPr>
          <w:noProof/>
        </w:rPr>
        <w:fldChar w:fldCharType="separate"/>
      </w:r>
      <w:r>
        <w:rPr>
          <w:noProof/>
        </w:rPr>
        <w:t>133</w:t>
      </w:r>
      <w:r>
        <w:rPr>
          <w:noProof/>
        </w:rPr>
        <w:fldChar w:fldCharType="end"/>
      </w:r>
    </w:p>
    <w:p w14:paraId="1612F155" w14:textId="3AD6A11F" w:rsidR="00F63AE4" w:rsidRDefault="00F63AE4">
      <w:pPr>
        <w:pStyle w:val="TOC3"/>
        <w:rPr>
          <w:rFonts w:ascii="Calibri" w:hAnsi="Calibri"/>
          <w:noProof/>
          <w:sz w:val="22"/>
          <w:szCs w:val="22"/>
          <w:lang w:eastAsia="en-GB"/>
        </w:rPr>
      </w:pPr>
      <w:r>
        <w:rPr>
          <w:noProof/>
        </w:rPr>
        <w:t>5.4.4</w:t>
      </w:r>
      <w:r>
        <w:rPr>
          <w:rFonts w:ascii="Calibri" w:hAnsi="Calibri"/>
          <w:noProof/>
          <w:sz w:val="22"/>
          <w:szCs w:val="22"/>
          <w:lang w:eastAsia="en-GB"/>
        </w:rPr>
        <w:tab/>
      </w:r>
      <w:r>
        <w:rPr>
          <w:noProof/>
        </w:rPr>
        <w:t>Binary data</w:t>
      </w:r>
      <w:r>
        <w:rPr>
          <w:noProof/>
        </w:rPr>
        <w:tab/>
      </w:r>
      <w:r>
        <w:rPr>
          <w:noProof/>
        </w:rPr>
        <w:fldChar w:fldCharType="begin" w:fldLock="1"/>
      </w:r>
      <w:r>
        <w:rPr>
          <w:noProof/>
        </w:rPr>
        <w:instrText xml:space="preserve"> PAGEREF _Toc114765835 \h </w:instrText>
      </w:r>
      <w:r>
        <w:rPr>
          <w:noProof/>
        </w:rPr>
      </w:r>
      <w:r>
        <w:rPr>
          <w:noProof/>
        </w:rPr>
        <w:fldChar w:fldCharType="separate"/>
      </w:r>
      <w:r>
        <w:rPr>
          <w:noProof/>
        </w:rPr>
        <w:t>133</w:t>
      </w:r>
      <w:r>
        <w:rPr>
          <w:noProof/>
        </w:rPr>
        <w:fldChar w:fldCharType="end"/>
      </w:r>
    </w:p>
    <w:p w14:paraId="6FC11781" w14:textId="78F5A166" w:rsidR="00F63AE4" w:rsidRDefault="00F63AE4">
      <w:pPr>
        <w:pStyle w:val="TOC2"/>
        <w:rPr>
          <w:rFonts w:ascii="Calibri" w:hAnsi="Calibri"/>
          <w:noProof/>
          <w:sz w:val="22"/>
          <w:szCs w:val="22"/>
          <w:lang w:eastAsia="en-GB"/>
        </w:rPr>
      </w:pPr>
      <w:r>
        <w:rPr>
          <w:noProof/>
          <w:lang w:eastAsia="zh-CN"/>
        </w:rPr>
        <w:t>5.5</w:t>
      </w:r>
      <w:r>
        <w:rPr>
          <w:rFonts w:ascii="Calibri" w:hAnsi="Calibr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_Toc114765836 \h </w:instrText>
      </w:r>
      <w:r>
        <w:rPr>
          <w:noProof/>
        </w:rPr>
      </w:r>
      <w:r>
        <w:rPr>
          <w:noProof/>
        </w:rPr>
        <w:fldChar w:fldCharType="separate"/>
      </w:r>
      <w:r>
        <w:rPr>
          <w:noProof/>
        </w:rPr>
        <w:t>133</w:t>
      </w:r>
      <w:r>
        <w:rPr>
          <w:noProof/>
        </w:rPr>
        <w:fldChar w:fldCharType="end"/>
      </w:r>
    </w:p>
    <w:p w14:paraId="5DAF9098" w14:textId="4DB5E644" w:rsidR="00F63AE4" w:rsidRDefault="00F63AE4">
      <w:pPr>
        <w:pStyle w:val="TOC2"/>
        <w:rPr>
          <w:rFonts w:ascii="Calibri" w:hAnsi="Calibri"/>
          <w:noProof/>
          <w:sz w:val="22"/>
          <w:szCs w:val="22"/>
          <w:lang w:eastAsia="en-GB"/>
        </w:rPr>
      </w:pPr>
      <w:r>
        <w:rPr>
          <w:noProof/>
          <w:lang w:eastAsia="zh-CN"/>
        </w:rPr>
        <w:t>5.6</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_Toc114765837 \h </w:instrText>
      </w:r>
      <w:r>
        <w:rPr>
          <w:noProof/>
        </w:rPr>
      </w:r>
      <w:r>
        <w:rPr>
          <w:noProof/>
        </w:rPr>
        <w:fldChar w:fldCharType="separate"/>
      </w:r>
      <w:r>
        <w:rPr>
          <w:noProof/>
        </w:rPr>
        <w:t>133</w:t>
      </w:r>
      <w:r>
        <w:rPr>
          <w:noProof/>
        </w:rPr>
        <w:fldChar w:fldCharType="end"/>
      </w:r>
    </w:p>
    <w:p w14:paraId="334B043E" w14:textId="6FF12C49" w:rsidR="00F63AE4" w:rsidRDefault="00F63AE4" w:rsidP="00F63AE4">
      <w:pPr>
        <w:pStyle w:val="TOC8"/>
        <w:rPr>
          <w:rFonts w:ascii="Calibri"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_Toc114765838 \h </w:instrText>
      </w:r>
      <w:r>
        <w:rPr>
          <w:noProof/>
        </w:rPr>
      </w:r>
      <w:r>
        <w:rPr>
          <w:noProof/>
        </w:rPr>
        <w:fldChar w:fldCharType="separate"/>
      </w:r>
      <w:r>
        <w:rPr>
          <w:noProof/>
        </w:rPr>
        <w:t>133</w:t>
      </w:r>
      <w:r>
        <w:rPr>
          <w:noProof/>
        </w:rPr>
        <w:fldChar w:fldCharType="end"/>
      </w:r>
    </w:p>
    <w:p w14:paraId="5FEE7D03" w14:textId="2ACE9245" w:rsidR="00F63AE4" w:rsidRDefault="00F63AE4">
      <w:pPr>
        <w:pStyle w:val="TOC2"/>
        <w:rPr>
          <w:rFonts w:ascii="Calibri" w:hAnsi="Calibri"/>
          <w:noProof/>
          <w:sz w:val="22"/>
          <w:szCs w:val="22"/>
          <w:lang w:eastAsia="en-GB"/>
        </w:rPr>
      </w:pPr>
      <w:r>
        <w:rPr>
          <w:noProof/>
        </w:rPr>
        <w:t>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_Toc114765839 \h </w:instrText>
      </w:r>
      <w:r>
        <w:rPr>
          <w:noProof/>
        </w:rPr>
      </w:r>
      <w:r>
        <w:rPr>
          <w:noProof/>
        </w:rPr>
        <w:fldChar w:fldCharType="separate"/>
      </w:r>
      <w:r>
        <w:rPr>
          <w:noProof/>
        </w:rPr>
        <w:t>133</w:t>
      </w:r>
      <w:r>
        <w:rPr>
          <w:noProof/>
        </w:rPr>
        <w:fldChar w:fldCharType="end"/>
      </w:r>
    </w:p>
    <w:p w14:paraId="5B3EC8A9" w14:textId="00BB1068" w:rsidR="00F63AE4" w:rsidRDefault="00F63AE4">
      <w:pPr>
        <w:pStyle w:val="TOC2"/>
        <w:rPr>
          <w:rFonts w:ascii="Calibri" w:hAnsi="Calibri"/>
          <w:noProof/>
          <w:sz w:val="22"/>
          <w:szCs w:val="22"/>
          <w:lang w:eastAsia="en-GB"/>
        </w:rPr>
      </w:pPr>
      <w:r>
        <w:rPr>
          <w:noProof/>
        </w:rPr>
        <w:t>A.2</w:t>
      </w:r>
      <w:r>
        <w:rPr>
          <w:rFonts w:ascii="Calibri" w:hAnsi="Calibri"/>
          <w:noProof/>
          <w:sz w:val="22"/>
          <w:szCs w:val="22"/>
          <w:lang w:eastAsia="en-GB"/>
        </w:rPr>
        <w:tab/>
      </w:r>
      <w:r>
        <w:rPr>
          <w:noProof/>
        </w:rPr>
        <w:t>Nudr_DataRepository API for Subscription Data</w:t>
      </w:r>
      <w:r>
        <w:rPr>
          <w:noProof/>
        </w:rPr>
        <w:tab/>
      </w:r>
      <w:r>
        <w:rPr>
          <w:noProof/>
        </w:rPr>
        <w:fldChar w:fldCharType="begin" w:fldLock="1"/>
      </w:r>
      <w:r>
        <w:rPr>
          <w:noProof/>
        </w:rPr>
        <w:instrText xml:space="preserve"> PAGEREF _Toc114765840 \h </w:instrText>
      </w:r>
      <w:r>
        <w:rPr>
          <w:noProof/>
        </w:rPr>
      </w:r>
      <w:r>
        <w:rPr>
          <w:noProof/>
        </w:rPr>
        <w:fldChar w:fldCharType="separate"/>
      </w:r>
      <w:r>
        <w:rPr>
          <w:noProof/>
        </w:rPr>
        <w:t>134</w:t>
      </w:r>
      <w:r>
        <w:rPr>
          <w:noProof/>
        </w:rPr>
        <w:fldChar w:fldCharType="end"/>
      </w:r>
    </w:p>
    <w:p w14:paraId="12A4DCCE" w14:textId="02F624EA" w:rsidR="00F63AE4" w:rsidRDefault="00F63AE4" w:rsidP="00F63AE4">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_Toc114765841 \h </w:instrText>
      </w:r>
      <w:r>
        <w:rPr>
          <w:noProof/>
        </w:rPr>
      </w:r>
      <w:r>
        <w:rPr>
          <w:noProof/>
        </w:rPr>
        <w:fldChar w:fldCharType="separate"/>
      </w:r>
      <w:r>
        <w:rPr>
          <w:noProof/>
        </w:rPr>
        <w:t>199</w:t>
      </w:r>
      <w:r>
        <w:rPr>
          <w:noProof/>
        </w:rPr>
        <w:fldChar w:fldCharType="end"/>
      </w:r>
    </w:p>
    <w:p w14:paraId="4D567B68" w14:textId="59B78368" w:rsidR="00080512" w:rsidRPr="004D3578" w:rsidRDefault="006A1F8D" w:rsidP="00842E08">
      <w:r>
        <w:rPr>
          <w:noProof/>
          <w:sz w:val="22"/>
        </w:rPr>
        <w:fldChar w:fldCharType="end"/>
      </w:r>
    </w:p>
    <w:p w14:paraId="09C92CA3"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114765431"/>
      <w:bookmarkEnd w:id="9"/>
      <w:r w:rsidRPr="004D3578">
        <w:lastRenderedPageBreak/>
        <w:t>Foreword</w:t>
      </w:r>
      <w:bookmarkEnd w:id="10"/>
      <w:bookmarkEnd w:id="11"/>
      <w:bookmarkEnd w:id="12"/>
      <w:bookmarkEnd w:id="13"/>
      <w:bookmarkEnd w:id="14"/>
    </w:p>
    <w:p w14:paraId="05C21341" w14:textId="77777777" w:rsidR="00080512" w:rsidRPr="004D3578" w:rsidRDefault="00080512" w:rsidP="00842E08">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01695446" w14:textId="77777777" w:rsidR="00080512" w:rsidRPr="004D3578" w:rsidRDefault="00080512" w:rsidP="00842E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2A2A0" w14:textId="77777777" w:rsidR="00080512" w:rsidRPr="004D3578" w:rsidRDefault="00080512">
      <w:pPr>
        <w:pStyle w:val="B1"/>
      </w:pPr>
      <w:r w:rsidRPr="004D3578">
        <w:t xml:space="preserve">Version </w:t>
      </w:r>
      <w:proofErr w:type="spellStart"/>
      <w:r w:rsidRPr="004D3578">
        <w:t>x.y.z</w:t>
      </w:r>
      <w:proofErr w:type="spellEnd"/>
    </w:p>
    <w:p w14:paraId="6BB59982" w14:textId="77777777" w:rsidR="00080512" w:rsidRPr="004D3578" w:rsidRDefault="00080512">
      <w:pPr>
        <w:pStyle w:val="B1"/>
      </w:pPr>
      <w:r w:rsidRPr="004D3578">
        <w:t>where:</w:t>
      </w:r>
    </w:p>
    <w:p w14:paraId="30CEFD2C" w14:textId="77777777" w:rsidR="00080512" w:rsidRPr="004D3578" w:rsidRDefault="00080512">
      <w:pPr>
        <w:pStyle w:val="B2"/>
      </w:pPr>
      <w:r w:rsidRPr="004D3578">
        <w:t>x</w:t>
      </w:r>
      <w:r w:rsidRPr="004D3578">
        <w:tab/>
        <w:t>the first digit:</w:t>
      </w:r>
    </w:p>
    <w:p w14:paraId="0FD35F06" w14:textId="77777777" w:rsidR="00080512" w:rsidRPr="004D3578" w:rsidRDefault="00080512">
      <w:pPr>
        <w:pStyle w:val="B3"/>
      </w:pPr>
      <w:r w:rsidRPr="004D3578">
        <w:t>1</w:t>
      </w:r>
      <w:r w:rsidRPr="004D3578">
        <w:tab/>
        <w:t>presented to TSG for information;</w:t>
      </w:r>
    </w:p>
    <w:p w14:paraId="3AF11B15" w14:textId="77777777" w:rsidR="00080512" w:rsidRPr="004D3578" w:rsidRDefault="00080512">
      <w:pPr>
        <w:pStyle w:val="B3"/>
      </w:pPr>
      <w:r w:rsidRPr="004D3578">
        <w:t>2</w:t>
      </w:r>
      <w:r w:rsidRPr="004D3578">
        <w:tab/>
        <w:t>presented to TSG for approval;</w:t>
      </w:r>
    </w:p>
    <w:p w14:paraId="4EA8CD6B" w14:textId="77777777" w:rsidR="00080512" w:rsidRPr="004D3578" w:rsidRDefault="00080512">
      <w:pPr>
        <w:pStyle w:val="B3"/>
      </w:pPr>
      <w:r w:rsidRPr="004D3578">
        <w:t>3</w:t>
      </w:r>
      <w:r w:rsidRPr="004D3578">
        <w:tab/>
        <w:t>or greater indicates TSG approved document under change control.</w:t>
      </w:r>
    </w:p>
    <w:p w14:paraId="3CDD651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47B76A0" w14:textId="77777777" w:rsidR="00080512" w:rsidRDefault="00080512">
      <w:pPr>
        <w:pStyle w:val="B2"/>
      </w:pPr>
      <w:r w:rsidRPr="004D3578">
        <w:t>z</w:t>
      </w:r>
      <w:r w:rsidRPr="004D3578">
        <w:tab/>
        <w:t>the third digit is incremented when editorial only changes have been incorporated in the document.</w:t>
      </w:r>
    </w:p>
    <w:p w14:paraId="5F82A11B" w14:textId="77777777" w:rsidR="008C384C" w:rsidRDefault="008C384C" w:rsidP="00842E08">
      <w:r>
        <w:t xml:space="preserve">In </w:t>
      </w:r>
      <w:r w:rsidR="0074026F">
        <w:t>the present</w:t>
      </w:r>
      <w:r>
        <w:t xml:space="preserve"> document, modal verbs have the following meanings:</w:t>
      </w:r>
    </w:p>
    <w:p w14:paraId="316B5F80" w14:textId="77777777" w:rsidR="008C384C" w:rsidRDefault="008C384C" w:rsidP="00774DA4">
      <w:pPr>
        <w:pStyle w:val="EX"/>
      </w:pPr>
      <w:r w:rsidRPr="008C384C">
        <w:rPr>
          <w:b/>
        </w:rPr>
        <w:t>shall</w:t>
      </w:r>
      <w:r>
        <w:tab/>
        <w:t>indicates a mandatory requirement to do something</w:t>
      </w:r>
    </w:p>
    <w:p w14:paraId="7F3B9168" w14:textId="77777777" w:rsidR="008C384C" w:rsidRDefault="008C384C" w:rsidP="00774DA4">
      <w:pPr>
        <w:pStyle w:val="EX"/>
      </w:pPr>
      <w:r w:rsidRPr="008C384C">
        <w:rPr>
          <w:b/>
        </w:rPr>
        <w:t>shall not</w:t>
      </w:r>
      <w:r>
        <w:tab/>
        <w:t>indicates an interdiction (</w:t>
      </w:r>
      <w:r w:rsidR="001F1132">
        <w:t>prohibition</w:t>
      </w:r>
      <w:r>
        <w:t>) to do something</w:t>
      </w:r>
    </w:p>
    <w:p w14:paraId="2B462FCE" w14:textId="77777777" w:rsidR="00BA19ED" w:rsidRPr="004D3578" w:rsidRDefault="00BA19ED" w:rsidP="00842E08">
      <w:r>
        <w:t>The constructions "shall" and "shall not" are confined to the context of normative provisions, and do not appear in Technical Reports.</w:t>
      </w:r>
    </w:p>
    <w:p w14:paraId="3EA4B067" w14:textId="77777777" w:rsidR="00C1496A" w:rsidRPr="004D3578" w:rsidRDefault="00C1496A" w:rsidP="00842E08">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F102C98" w14:textId="77777777" w:rsidR="008C384C" w:rsidRDefault="008C384C" w:rsidP="00774DA4">
      <w:pPr>
        <w:pStyle w:val="EX"/>
      </w:pPr>
      <w:r w:rsidRPr="008C384C">
        <w:rPr>
          <w:b/>
        </w:rPr>
        <w:t>should</w:t>
      </w:r>
      <w:r>
        <w:tab/>
        <w:t>indicates a recommendation to do something</w:t>
      </w:r>
    </w:p>
    <w:p w14:paraId="3A8BA081" w14:textId="77777777" w:rsidR="008C384C" w:rsidRDefault="008C384C" w:rsidP="00774DA4">
      <w:pPr>
        <w:pStyle w:val="EX"/>
      </w:pPr>
      <w:r w:rsidRPr="008C384C">
        <w:rPr>
          <w:b/>
        </w:rPr>
        <w:t>should not</w:t>
      </w:r>
      <w:r>
        <w:tab/>
        <w:t>indicates a recommendation not to do something</w:t>
      </w:r>
    </w:p>
    <w:p w14:paraId="1999542D" w14:textId="77777777" w:rsidR="008C384C" w:rsidRDefault="008C384C" w:rsidP="00774DA4">
      <w:pPr>
        <w:pStyle w:val="EX"/>
      </w:pPr>
      <w:r w:rsidRPr="00774DA4">
        <w:rPr>
          <w:b/>
        </w:rPr>
        <w:t>may</w:t>
      </w:r>
      <w:r w:rsidR="00DC4870">
        <w:tab/>
      </w:r>
      <w:r>
        <w:t>indicates permission to do something</w:t>
      </w:r>
    </w:p>
    <w:p w14:paraId="2A3EF7A0" w14:textId="77777777" w:rsidR="008C384C" w:rsidRDefault="008C384C" w:rsidP="00774DA4">
      <w:pPr>
        <w:pStyle w:val="EX"/>
      </w:pPr>
      <w:r w:rsidRPr="00774DA4">
        <w:rPr>
          <w:b/>
        </w:rPr>
        <w:t>need not</w:t>
      </w:r>
      <w:r>
        <w:tab/>
        <w:t>indicates permission not to do something</w:t>
      </w:r>
    </w:p>
    <w:p w14:paraId="4CAE6E38" w14:textId="77777777" w:rsidR="008C384C" w:rsidRDefault="008C384C" w:rsidP="00842E08">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C743EB" w14:textId="77777777" w:rsidR="008C384C" w:rsidRDefault="008C384C" w:rsidP="00774DA4">
      <w:pPr>
        <w:pStyle w:val="EX"/>
      </w:pPr>
      <w:r w:rsidRPr="00774DA4">
        <w:rPr>
          <w:b/>
        </w:rPr>
        <w:t>can</w:t>
      </w:r>
      <w:r w:rsidR="00DC4870">
        <w:tab/>
      </w:r>
      <w:r>
        <w:t>indicates</w:t>
      </w:r>
      <w:r w:rsidR="00774DA4">
        <w:t xml:space="preserve"> that something is possible</w:t>
      </w:r>
    </w:p>
    <w:p w14:paraId="29856597" w14:textId="77777777" w:rsidR="00774DA4" w:rsidRDefault="00774DA4" w:rsidP="00774DA4">
      <w:pPr>
        <w:pStyle w:val="EX"/>
      </w:pPr>
      <w:r w:rsidRPr="00774DA4">
        <w:rPr>
          <w:b/>
        </w:rPr>
        <w:t>cannot</w:t>
      </w:r>
      <w:r w:rsidR="00DC4870">
        <w:tab/>
      </w:r>
      <w:r>
        <w:t>indicates that something is impossible</w:t>
      </w:r>
    </w:p>
    <w:p w14:paraId="7D9715D0" w14:textId="77777777" w:rsidR="00774DA4" w:rsidRDefault="00774DA4" w:rsidP="00842E08">
      <w:r>
        <w:t xml:space="preserve">The constructions "can" and "cannot" </w:t>
      </w:r>
      <w:r w:rsidR="00F9008D">
        <w:t xml:space="preserve">are not </w:t>
      </w:r>
      <w:r>
        <w:t>substitute</w:t>
      </w:r>
      <w:r w:rsidR="003765B8">
        <w:t>s</w:t>
      </w:r>
      <w:r>
        <w:t xml:space="preserve"> for "may" and "need not".</w:t>
      </w:r>
    </w:p>
    <w:p w14:paraId="282CC31A"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57DB5"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F46A9B"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AAC50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D567097" w14:textId="77777777" w:rsidR="001F1132" w:rsidRDefault="001F1132" w:rsidP="00842E08">
      <w:r>
        <w:t>In addition:</w:t>
      </w:r>
    </w:p>
    <w:p w14:paraId="782A4E2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0463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5D22FD" w14:textId="77777777" w:rsidR="00774DA4" w:rsidRPr="004D3578" w:rsidRDefault="00647114" w:rsidP="00842E08">
      <w:r>
        <w:t>The constructions "is" and "is not" do not indicate requirements.</w:t>
      </w:r>
    </w:p>
    <w:p w14:paraId="411430DB"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114765432"/>
      <w:bookmarkEnd w:id="16"/>
      <w:r w:rsidRPr="00533C32">
        <w:t>1</w:t>
      </w:r>
      <w:r w:rsidRPr="00533C32">
        <w:tab/>
        <w:t>Scope</w:t>
      </w:r>
      <w:bookmarkEnd w:id="17"/>
      <w:bookmarkEnd w:id="18"/>
      <w:bookmarkEnd w:id="19"/>
      <w:bookmarkEnd w:id="20"/>
      <w:bookmarkEnd w:id="21"/>
      <w:bookmarkEnd w:id="22"/>
    </w:p>
    <w:p w14:paraId="3EA31F72" w14:textId="77777777" w:rsidR="007C4061" w:rsidRPr="00533C32" w:rsidRDefault="007C4061" w:rsidP="00842E08">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w:t>
      </w:r>
      <w:proofErr w:type="spellStart"/>
      <w:r w:rsidRPr="00533C32">
        <w:t>Nud</w:t>
      </w:r>
      <w:r w:rsidRPr="00533C32">
        <w:rPr>
          <w:lang w:eastAsia="zh-CN"/>
        </w:rPr>
        <w:t>r</w:t>
      </w:r>
      <w:proofErr w:type="spellEnd"/>
      <w:r w:rsidRPr="00533C32">
        <w:t xml:space="preserve"> Service Based Interface</w:t>
      </w:r>
      <w:r w:rsidRPr="00533C32">
        <w:rPr>
          <w:lang w:eastAsia="zh-CN"/>
        </w:rPr>
        <w:t xml:space="preserve">. The protocol definition for </w:t>
      </w:r>
      <w:proofErr w:type="spellStart"/>
      <w:r w:rsidRPr="00533C32">
        <w:rPr>
          <w:lang w:eastAsia="zh-CN"/>
        </w:rPr>
        <w:t>Nudr</w:t>
      </w:r>
      <w:proofErr w:type="spellEnd"/>
      <w:r w:rsidRPr="00533C32">
        <w:rPr>
          <w:lang w:eastAsia="zh-CN"/>
        </w:rPr>
        <w:t xml:space="preserve"> Service Based Interface which is specific to subscription data is also specified in the present document.</w:t>
      </w:r>
    </w:p>
    <w:p w14:paraId="12FA22BF" w14:textId="77777777" w:rsidR="007C4061" w:rsidRPr="00533C32" w:rsidRDefault="007C4061" w:rsidP="00842E08">
      <w:pPr>
        <w:rPr>
          <w:lang w:eastAsia="zh-CN"/>
        </w:rPr>
      </w:pPr>
      <w:r w:rsidRPr="00533C32">
        <w:t xml:space="preserve">The </w:t>
      </w:r>
      <w:r w:rsidRPr="00533C32">
        <w:rPr>
          <w:lang w:eastAsia="zh-CN"/>
        </w:rPr>
        <w:t xml:space="preserve">stage 3 protocol definition for </w:t>
      </w:r>
      <w:proofErr w:type="spellStart"/>
      <w:r w:rsidRPr="00533C32">
        <w:rPr>
          <w:lang w:eastAsia="zh-CN"/>
        </w:rPr>
        <w:t>Nudr</w:t>
      </w:r>
      <w:proofErr w:type="spellEnd"/>
      <w:r w:rsidRPr="00533C32">
        <w:rPr>
          <w:lang w:eastAsia="zh-CN"/>
        </w:rPr>
        <w:t xml:space="preserve">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113B40F"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19868"/>
      <w:bookmarkStart w:id="28" w:name="_Toc114765433"/>
      <w:r w:rsidRPr="00533C32">
        <w:t>2</w:t>
      </w:r>
      <w:r w:rsidRPr="00533C32">
        <w:tab/>
        <w:t>References</w:t>
      </w:r>
      <w:bookmarkEnd w:id="23"/>
      <w:bookmarkEnd w:id="24"/>
      <w:bookmarkEnd w:id="25"/>
      <w:bookmarkEnd w:id="26"/>
      <w:bookmarkEnd w:id="27"/>
      <w:bookmarkEnd w:id="28"/>
    </w:p>
    <w:p w14:paraId="0BEF5F8C" w14:textId="77777777" w:rsidR="007C4061" w:rsidRPr="00533C32" w:rsidRDefault="007C4061" w:rsidP="00842E08">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lastRenderedPageBreak/>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20D5B6A5" w14:textId="740E9EAB" w:rsidR="007F5E05" w:rsidRDefault="002C0C7C" w:rsidP="007F5E05">
      <w:pPr>
        <w:pStyle w:val="EX"/>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6FE9F5B0" w14:textId="0B937A49" w:rsidR="002D08CC" w:rsidRDefault="002D08CC" w:rsidP="007F5E05">
      <w:pPr>
        <w:pStyle w:val="EX"/>
      </w:pPr>
      <w:r>
        <w:t>[19]</w:t>
      </w:r>
      <w:r>
        <w:tab/>
        <w:t>Void</w:t>
      </w:r>
    </w:p>
    <w:p w14:paraId="26C56738" w14:textId="00BE71EB" w:rsidR="007F5E05" w:rsidRDefault="007F5E05" w:rsidP="007C4061">
      <w:pPr>
        <w:pStyle w:val="EX"/>
        <w:rPr>
          <w:lang w:val="en-US" w:eastAsia="zh-CN"/>
        </w:rPr>
      </w:pPr>
      <w:r>
        <w:rPr>
          <w:lang w:val="en-US" w:eastAsia="zh-CN"/>
        </w:rPr>
        <w:t>[</w:t>
      </w:r>
      <w:r w:rsidR="007072D3">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7FE9C895" w14:textId="414898D3" w:rsidR="006210DF" w:rsidRPr="008C5B93" w:rsidRDefault="006210DF" w:rsidP="007C4061">
      <w:pPr>
        <w:pStyle w:val="EX"/>
        <w:rPr>
          <w:lang w:eastAsia="zh-CN"/>
        </w:rPr>
      </w:pPr>
      <w:r>
        <w:t>[2</w:t>
      </w:r>
      <w:r w:rsidR="002D08CC">
        <w:t>1</w:t>
      </w:r>
      <w:r>
        <w:t>]</w:t>
      </w:r>
      <w:r>
        <w:tab/>
      </w:r>
      <w:r w:rsidRPr="005E4D39">
        <w:t>3GPP</w:t>
      </w:r>
      <w:r>
        <w:t> </w:t>
      </w:r>
      <w:r w:rsidRPr="005E4D39">
        <w:t>TS</w:t>
      </w:r>
      <w:r>
        <w:t> </w:t>
      </w:r>
      <w:r w:rsidRPr="005E4D39">
        <w:t>29.50</w:t>
      </w:r>
      <w:r>
        <w:t>8</w:t>
      </w:r>
      <w:r w:rsidRPr="005E4D39">
        <w:t>: "5G</w:t>
      </w:r>
      <w:r>
        <w:t xml:space="preserve"> System; Session Management Event Exposure Service; Stage 3".</w:t>
      </w:r>
    </w:p>
    <w:p w14:paraId="67DEA6B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19869"/>
      <w:bookmarkStart w:id="38" w:name="_Toc114765434"/>
      <w:r w:rsidRPr="00533C32">
        <w:t>3</w:t>
      </w:r>
      <w:r w:rsidRPr="00533C32">
        <w:tab/>
        <w:t>Definitions and abbreviations</w:t>
      </w:r>
      <w:bookmarkEnd w:id="33"/>
      <w:bookmarkEnd w:id="34"/>
      <w:bookmarkEnd w:id="35"/>
      <w:bookmarkEnd w:id="36"/>
      <w:bookmarkEnd w:id="37"/>
      <w:bookmarkEnd w:id="38"/>
    </w:p>
    <w:p w14:paraId="63AF807E"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19870"/>
      <w:bookmarkStart w:id="44" w:name="_Toc114765435"/>
      <w:r w:rsidRPr="00533C32">
        <w:t>3.1</w:t>
      </w:r>
      <w:r w:rsidRPr="00533C32">
        <w:tab/>
        <w:t>Definitions</w:t>
      </w:r>
      <w:bookmarkEnd w:id="39"/>
      <w:bookmarkEnd w:id="40"/>
      <w:bookmarkEnd w:id="41"/>
      <w:bookmarkEnd w:id="42"/>
      <w:bookmarkEnd w:id="43"/>
      <w:bookmarkEnd w:id="44"/>
    </w:p>
    <w:p w14:paraId="5EE147D3" w14:textId="77777777" w:rsidR="007C4061" w:rsidRPr="00533C32" w:rsidRDefault="007C4061" w:rsidP="00842E08">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038D52A2" w14:textId="77777777" w:rsidR="007C4061" w:rsidRPr="00533C32" w:rsidRDefault="007C4061" w:rsidP="00842E08">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FA7B052"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19871"/>
      <w:bookmarkStart w:id="50" w:name="_Toc114765436"/>
      <w:r w:rsidRPr="00533C32">
        <w:t>3.</w:t>
      </w:r>
      <w:r w:rsidRPr="00533C32">
        <w:rPr>
          <w:lang w:eastAsia="zh-CN"/>
        </w:rPr>
        <w:t>2</w:t>
      </w:r>
      <w:r w:rsidRPr="00533C32">
        <w:tab/>
        <w:t>Abbreviations</w:t>
      </w:r>
      <w:bookmarkEnd w:id="45"/>
      <w:bookmarkEnd w:id="46"/>
      <w:bookmarkEnd w:id="47"/>
      <w:bookmarkEnd w:id="48"/>
      <w:bookmarkEnd w:id="49"/>
      <w:bookmarkEnd w:id="50"/>
    </w:p>
    <w:p w14:paraId="3F241EB8" w14:textId="77777777" w:rsidR="007C4061" w:rsidRPr="00533C32" w:rsidRDefault="007C4061" w:rsidP="00842E08">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67BB460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167A0B1B"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6308C3C1" w14:textId="77777777" w:rsidR="007C4061" w:rsidRPr="00533C32" w:rsidRDefault="007C4061" w:rsidP="007C4061">
      <w:pPr>
        <w:pStyle w:val="EW"/>
        <w:rPr>
          <w:lang w:eastAsia="zh-CN"/>
        </w:rPr>
      </w:pPr>
      <w:r w:rsidRPr="00533C32">
        <w:t>DNN</w:t>
      </w:r>
      <w:r w:rsidRPr="00533C32">
        <w:tab/>
        <w:t>Data Network Name</w:t>
      </w:r>
    </w:p>
    <w:p w14:paraId="624A9EC0"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63B90B35"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4CEFD9D4"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2884713C"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7BF8CEC1"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1320B8A7"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69589FEE"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07FC4F52" w14:textId="77777777" w:rsidR="007C4061" w:rsidRPr="00533C32" w:rsidRDefault="007C4061" w:rsidP="007C4061">
      <w:pPr>
        <w:pStyle w:val="EW"/>
      </w:pPr>
      <w:r w:rsidRPr="00533C32">
        <w:rPr>
          <w:lang w:eastAsia="zh-CN"/>
        </w:rPr>
        <w:t>UDR</w:t>
      </w:r>
      <w:r w:rsidRPr="00533C32">
        <w:rPr>
          <w:lang w:eastAsia="zh-CN"/>
        </w:rPr>
        <w:tab/>
        <w:t>Unified Data Repository</w:t>
      </w:r>
    </w:p>
    <w:p w14:paraId="757BB8CE"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19872"/>
      <w:bookmarkStart w:id="56" w:name="_Toc114765437"/>
      <w:r w:rsidRPr="00533C32">
        <w:lastRenderedPageBreak/>
        <w:t>4</w:t>
      </w:r>
      <w:r w:rsidRPr="00533C32">
        <w:tab/>
        <w:t>Overview</w:t>
      </w:r>
      <w:bookmarkEnd w:id="51"/>
      <w:bookmarkEnd w:id="52"/>
      <w:bookmarkEnd w:id="53"/>
      <w:bookmarkEnd w:id="54"/>
      <w:bookmarkEnd w:id="55"/>
      <w:bookmarkEnd w:id="56"/>
    </w:p>
    <w:p w14:paraId="266DA3A2" w14:textId="77777777" w:rsidR="007C4061" w:rsidRPr="00533C32" w:rsidRDefault="007C4061" w:rsidP="00842E08">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72B4DCD"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19873"/>
      <w:bookmarkStart w:id="62" w:name="_Toc114765438"/>
      <w:r w:rsidRPr="00533C32">
        <w:t>5</w:t>
      </w:r>
      <w:r w:rsidRPr="00533C32">
        <w:tab/>
      </w:r>
      <w:r w:rsidRPr="00533C32">
        <w:rPr>
          <w:lang w:eastAsia="zh-CN"/>
        </w:rPr>
        <w:t xml:space="preserve">Usage of </w:t>
      </w:r>
      <w:proofErr w:type="spellStart"/>
      <w:r w:rsidRPr="00533C32">
        <w:t>Nudr_Data</w:t>
      </w:r>
      <w:r w:rsidRPr="00533C32">
        <w:rPr>
          <w:lang w:eastAsia="zh-CN"/>
        </w:rPr>
        <w:t>Repository</w:t>
      </w:r>
      <w:proofErr w:type="spellEnd"/>
      <w:r w:rsidRPr="00533C32">
        <w:t xml:space="preserve"> Service</w:t>
      </w:r>
      <w:bookmarkEnd w:id="57"/>
      <w:bookmarkEnd w:id="58"/>
      <w:bookmarkEnd w:id="59"/>
      <w:bookmarkEnd w:id="60"/>
      <w:bookmarkEnd w:id="61"/>
      <w:bookmarkEnd w:id="62"/>
    </w:p>
    <w:p w14:paraId="3354840B"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19874"/>
      <w:bookmarkStart w:id="68" w:name="_Toc114765439"/>
      <w:r w:rsidRPr="00533C32">
        <w:t>5.1</w:t>
      </w:r>
      <w:r w:rsidRPr="00533C32">
        <w:tab/>
        <w:t>Introduction</w:t>
      </w:r>
      <w:bookmarkEnd w:id="63"/>
      <w:bookmarkEnd w:id="64"/>
      <w:bookmarkEnd w:id="65"/>
      <w:bookmarkEnd w:id="66"/>
      <w:bookmarkEnd w:id="67"/>
      <w:bookmarkEnd w:id="68"/>
    </w:p>
    <w:p w14:paraId="4C5A7A47" w14:textId="77777777" w:rsidR="007C4061" w:rsidRPr="00533C32" w:rsidRDefault="007C4061" w:rsidP="00842E08">
      <w:pPr>
        <w:rPr>
          <w:lang w:eastAsia="zh-CN"/>
        </w:rPr>
      </w:pPr>
      <w:r w:rsidRPr="00533C32">
        <w:rPr>
          <w:lang w:eastAsia="zh-CN"/>
        </w:rPr>
        <w:t xml:space="preserve">The following clauses specify the usage of </w:t>
      </w:r>
      <w:proofErr w:type="spellStart"/>
      <w:r w:rsidRPr="00533C32">
        <w:rPr>
          <w:lang w:eastAsia="zh-CN"/>
        </w:rPr>
        <w:t>Nudr_DataRepository</w:t>
      </w:r>
      <w:proofErr w:type="spellEnd"/>
      <w:r w:rsidRPr="00533C32">
        <w:rPr>
          <w:lang w:eastAsia="zh-CN"/>
        </w:rPr>
        <w:t xml:space="preserve">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611DF4B"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19875"/>
      <w:bookmarkStart w:id="74" w:name="_Toc114765440"/>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6B0107F"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19876"/>
      <w:bookmarkStart w:id="80" w:name="_Toc114765441"/>
      <w:r w:rsidRPr="00533C32">
        <w:t>5.2.1</w:t>
      </w:r>
      <w:r w:rsidRPr="00533C32">
        <w:tab/>
        <w:t>Overview</w:t>
      </w:r>
      <w:bookmarkEnd w:id="75"/>
      <w:bookmarkEnd w:id="76"/>
      <w:bookmarkEnd w:id="77"/>
      <w:bookmarkEnd w:id="78"/>
      <w:bookmarkEnd w:id="79"/>
      <w:bookmarkEnd w:id="80"/>
    </w:p>
    <w:p w14:paraId="1B75A038" w14:textId="62B4C4DB" w:rsidR="007C4061" w:rsidRPr="00533C32" w:rsidRDefault="0048609C" w:rsidP="00842E08">
      <w:pPr>
        <w:pStyle w:val="TH"/>
        <w:rPr>
          <w:lang w:val="en-US" w:eastAsia="zh-CN"/>
        </w:rPr>
      </w:pPr>
      <w:r>
        <w:object w:dxaOrig="10347" w:dyaOrig="16918" w14:anchorId="1E59B43C">
          <v:shape id="_x0000_i1027" type="#_x0000_t75" style="width:436.85pt;height:714.1pt" o:ole="">
            <v:imagedata r:id="rId11" o:title=""/>
          </v:shape>
          <o:OLEObject Type="Embed" ProgID="Visio.Drawing.15" ShapeID="_x0000_i1027" DrawAspect="Content" ObjectID="_1725379432" r:id="rId12"/>
        </w:object>
      </w:r>
    </w:p>
    <w:p w14:paraId="0A905425" w14:textId="77777777" w:rsidR="007C4061" w:rsidRPr="00533C32" w:rsidRDefault="007C4061" w:rsidP="00885269">
      <w:pPr>
        <w:pStyle w:val="TF"/>
        <w:rPr>
          <w:lang w:eastAsia="zh-CN"/>
        </w:rPr>
      </w:pPr>
      <w:r w:rsidRPr="00533C32">
        <w:lastRenderedPageBreak/>
        <w:t>Figure 5.2.1-1: Resource URI sub-level structure for subscription data</w:t>
      </w:r>
    </w:p>
    <w:p w14:paraId="5DF8D413" w14:textId="0727DBA2" w:rsidR="007C4061" w:rsidRPr="00533C32" w:rsidRDefault="001B7C3E" w:rsidP="00842E08">
      <w:pPr>
        <w:pStyle w:val="TH"/>
        <w:rPr>
          <w:lang w:eastAsia="zh-CN"/>
        </w:rPr>
      </w:pPr>
      <w:r w:rsidRPr="00875B3E">
        <w:object w:dxaOrig="8096" w:dyaOrig="11653" w14:anchorId="736129DA">
          <v:shape id="_x0000_i1028" type="#_x0000_t75" style="width:403.5pt;height:582.45pt" o:ole="">
            <v:imagedata r:id="rId13" o:title=""/>
          </v:shape>
          <o:OLEObject Type="Embed" ProgID="Visio.Drawing.11" ShapeID="_x0000_i1028" DrawAspect="Content" ObjectID="_1725379433" r:id="rId14"/>
        </w:object>
      </w:r>
    </w:p>
    <w:p w14:paraId="2DECC56E" w14:textId="77777777" w:rsidR="007C4061" w:rsidRDefault="007C4061" w:rsidP="00885269">
      <w:pPr>
        <w:pStyle w:val="TF"/>
        <w:rPr>
          <w:lang w:eastAsia="zh-CN"/>
        </w:rPr>
      </w:pPr>
      <w:r w:rsidRPr="00533C32">
        <w:t>Figure 5.2.1-2: Resource URI sub-level structure for subscription data (cont.)</w:t>
      </w:r>
    </w:p>
    <w:p w14:paraId="6F5ECF58" w14:textId="77777777" w:rsidR="00C17C4C" w:rsidRDefault="00C17C4C" w:rsidP="00842E08">
      <w:pPr>
        <w:pStyle w:val="TH"/>
      </w:pPr>
    </w:p>
    <w:bookmarkStart w:id="81" w:name="_Hlk81256772"/>
    <w:p w14:paraId="234560A0" w14:textId="4BF0F49A" w:rsidR="00D8195D" w:rsidRDefault="0048609C" w:rsidP="00842E08">
      <w:pPr>
        <w:pStyle w:val="TH"/>
        <w:rPr>
          <w:lang w:eastAsia="zh-CN"/>
        </w:rPr>
      </w:pPr>
      <w:r>
        <w:object w:dxaOrig="7249" w:dyaOrig="9245" w14:anchorId="223CC234">
          <v:shape id="_x0000_i1029" type="#_x0000_t75" style="width:361.6pt;height:462.1pt" o:ole="">
            <v:imagedata r:id="rId15" o:title=""/>
          </v:shape>
          <o:OLEObject Type="Embed" ProgID="Visio.Drawing.15" ShapeID="_x0000_i1029" DrawAspect="Content" ObjectID="_1725379434" r:id="rId16"/>
        </w:object>
      </w:r>
      <w:bookmarkEnd w:id="81"/>
    </w:p>
    <w:p w14:paraId="3798A521" w14:textId="77777777" w:rsidR="00C17C4C" w:rsidRPr="00C17C4C" w:rsidRDefault="00C17C4C" w:rsidP="00885269">
      <w:pPr>
        <w:pStyle w:val="TF"/>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842E08">
      <w:pPr>
        <w:rPr>
          <w:lang w:eastAsia="zh-CN"/>
        </w:rPr>
      </w:pPr>
      <w:r w:rsidRPr="00533C32">
        <w:t>Table 5.2.1-1 provides an overview of the resources and applicable HTTP methods.</w:t>
      </w:r>
    </w:p>
    <w:p w14:paraId="076A4E76" w14:textId="77777777" w:rsidR="007C4061" w:rsidRPr="00533C32" w:rsidRDefault="007C4061" w:rsidP="00A33583">
      <w:pPr>
        <w:pStyle w:val="TH"/>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D5200C" w:rsidRDefault="007C4061" w:rsidP="00C17C4C">
            <w:pPr>
              <w:pStyle w:val="TAL"/>
              <w:rPr>
                <w:kern w:val="2"/>
                <w:lang w:val="en-US" w:eastAsia="zh-CN"/>
              </w:rPr>
            </w:pPr>
            <w:proofErr w:type="spellStart"/>
            <w:r w:rsidRPr="00D5200C">
              <w:rPr>
                <w:kern w:val="2"/>
                <w:lang w:val="en-US" w:eastAsia="zh-CN"/>
              </w:rPr>
              <w:t>AuthenticationSubscription</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D5200C" w:rsidRDefault="007C4061" w:rsidP="00842E08">
            <w:pPr>
              <w:rPr>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15D975AE" w14:textId="77777777" w:rsidR="007C4061" w:rsidRPr="00D5200C" w:rsidRDefault="007C4061" w:rsidP="00C17C4C">
            <w:pPr>
              <w:pStyle w:val="TAL"/>
              <w:rPr>
                <w:kern w:val="2"/>
                <w:lang w:val="en-US" w:eastAsia="zh-CN"/>
              </w:rPr>
            </w:pPr>
            <w:r w:rsidRPr="00D5200C">
              <w:rPr>
                <w:kern w:val="2"/>
                <w:lang w:val="en-US" w:eastAsia="zh-CN"/>
              </w:rPr>
              <w:t xml:space="preserve">Updates shall be limited to the </w:t>
            </w:r>
            <w:proofErr w:type="spellStart"/>
            <w:r w:rsidRPr="00D5200C">
              <w:rPr>
                <w:kern w:val="2"/>
                <w:lang w:val="en-US" w:eastAsia="zh-CN"/>
              </w:rPr>
              <w:t>sequenceNumber</w:t>
            </w:r>
            <w:proofErr w:type="spellEnd"/>
            <w:r w:rsidRPr="00D5200C">
              <w:rPr>
                <w:kern w:val="2"/>
                <w:lang w:val="en-US" w:eastAsia="zh-CN"/>
              </w:rPr>
              <w:t xml:space="preserve"> </w:t>
            </w:r>
            <w:r w:rsidRPr="00D5200C">
              <w:rPr>
                <w:kern w:val="2"/>
                <w:lang w:val="en-US" w:eastAsia="zh-CN"/>
              </w:rPr>
              <w:lastRenderedPageBreak/>
              <w:t>attribute. Attempts to patch any other attribute shall be rejected by the UDR.</w:t>
            </w:r>
          </w:p>
        </w:tc>
      </w:tr>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533C32" w:rsidRDefault="007C4061" w:rsidP="00C17C4C">
            <w:pPr>
              <w:pStyle w:val="TAL"/>
              <w:rPr>
                <w:kern w:val="2"/>
                <w:lang w:val="en-US" w:eastAsia="zh-CN"/>
              </w:rPr>
            </w:pPr>
            <w:proofErr w:type="spellStart"/>
            <w:r w:rsidRPr="00D5200C">
              <w:rPr>
                <w:kern w:val="2"/>
                <w:lang w:val="en-US" w:eastAsia="zh-CN"/>
              </w:rPr>
              <w:lastRenderedPageBreak/>
              <w:t>AuthenticationSoR</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D5200C" w:rsidRDefault="007C4061" w:rsidP="00C17C4C">
            <w:pPr>
              <w:pStyle w:val="TAL"/>
              <w:rPr>
                <w:kern w:val="2"/>
                <w:lang w:val="en-US"/>
              </w:rPr>
            </w:pPr>
            <w:r w:rsidRPr="00D5200C">
              <w:rPr>
                <w:kern w:val="2"/>
                <w:lang w:val="en-US"/>
              </w:rPr>
              <w:t>/subscription-data/{</w:t>
            </w:r>
            <w:proofErr w:type="spellStart"/>
            <w:r w:rsidRPr="00D5200C">
              <w:rPr>
                <w:kern w:val="2"/>
                <w:lang w:val="en-US"/>
              </w:rPr>
              <w:t>ue</w:t>
            </w:r>
            <w:r w:rsidRPr="00D5200C">
              <w:rPr>
                <w:kern w:val="2"/>
                <w:lang w:val="en-US" w:eastAsia="zh-CN"/>
              </w:rPr>
              <w:t>I</w:t>
            </w:r>
            <w:r w:rsidRPr="00D5200C">
              <w:rPr>
                <w:kern w:val="2"/>
                <w:lang w:val="en-US"/>
              </w:rPr>
              <w:t>d</w:t>
            </w:r>
            <w:proofErr w:type="spellEnd"/>
            <w:r w:rsidRPr="00D5200C">
              <w:rPr>
                <w:kern w:val="2"/>
                <w:lang w:val="en-US"/>
              </w:rPr>
              <w:t>}/</w:t>
            </w:r>
            <w:proofErr w:type="spellStart"/>
            <w:r w:rsidRPr="00D5200C">
              <w:rPr>
                <w:kern w:val="2"/>
                <w:lang w:val="en-US"/>
              </w:rPr>
              <w:t>ue</w:t>
            </w:r>
            <w:proofErr w:type="spellEnd"/>
            <w:r w:rsidRPr="00D5200C">
              <w:rPr>
                <w:kern w:val="2"/>
                <w:lang w:val="en-US"/>
              </w:rPr>
              <w:t>-update-confirmation-data/</w:t>
            </w:r>
            <w:proofErr w:type="spellStart"/>
            <w:r w:rsidRPr="00D5200C">
              <w:rPr>
                <w:kern w:val="2"/>
                <w:lang w:val="en-US"/>
              </w:rPr>
              <w:t>sor</w:t>
            </w:r>
            <w:proofErr w:type="spellEnd"/>
            <w:r w:rsidRPr="00D5200C">
              <w:rPr>
                <w:kern w:val="2"/>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w:t>
            </w:r>
            <w:proofErr w:type="spellStart"/>
            <w:r w:rsidRPr="00D5200C">
              <w:rPr>
                <w:kern w:val="2"/>
                <w:lang w:val="en-US" w:eastAsia="zh-CN"/>
              </w:rPr>
              <w:t>SoR</w:t>
            </w:r>
            <w:proofErr w:type="spellEnd"/>
            <w:r w:rsidRPr="00D5200C">
              <w:rPr>
                <w:kern w:val="2"/>
                <w:lang w:val="en-US" w:eastAsia="zh-CN"/>
              </w:rPr>
              <w:t>-XMAC-IUE)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D5200C" w:rsidRDefault="007C4061" w:rsidP="00C17C4C">
            <w:pPr>
              <w:pStyle w:val="TAL"/>
              <w:rPr>
                <w:kern w:val="2"/>
                <w:lang w:val="en-US" w:eastAsia="zh-CN"/>
              </w:rPr>
            </w:pPr>
            <w:r w:rsidRPr="00D5200C">
              <w:rPr>
                <w:kern w:val="2"/>
                <w:lang w:val="en-US" w:eastAsia="zh-CN"/>
              </w:rPr>
              <w:t xml:space="preserve">Retrieve UE's </w:t>
            </w:r>
            <w:proofErr w:type="spellStart"/>
            <w:r w:rsidRPr="00D5200C">
              <w:rPr>
                <w:kern w:val="2"/>
                <w:lang w:val="en-US" w:eastAsia="zh-CN"/>
              </w:rPr>
              <w:t>SoR</w:t>
            </w:r>
            <w:proofErr w:type="spellEnd"/>
            <w:r w:rsidRPr="00D5200C">
              <w:rPr>
                <w:kern w:val="2"/>
                <w:lang w:val="en-US" w:eastAsia="zh-CN"/>
              </w:rPr>
              <w:t xml:space="preserve"> acknowledgement information</w:t>
            </w:r>
          </w:p>
        </w:tc>
      </w:tr>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D5200C" w:rsidRDefault="007C4061" w:rsidP="00C17C4C">
            <w:pPr>
              <w:pStyle w:val="TAL"/>
              <w:rPr>
                <w:kern w:val="2"/>
                <w:lang w:val="en-US" w:eastAsia="zh-CN"/>
              </w:rPr>
            </w:pPr>
            <w:proofErr w:type="spellStart"/>
            <w:r w:rsidRPr="00D5200C">
              <w:rPr>
                <w:kern w:val="2"/>
                <w:lang w:val="en-US" w:eastAsia="zh-CN"/>
              </w:rPr>
              <w:t>AuthenticationUPU</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D5200C" w:rsidRDefault="007C4061" w:rsidP="00C17C4C">
            <w:pPr>
              <w:pStyle w:val="TAL"/>
              <w:rPr>
                <w:kern w:val="2"/>
                <w:lang w:val="en-US"/>
              </w:rPr>
            </w:pPr>
            <w:r w:rsidRPr="00D5200C">
              <w:rPr>
                <w:kern w:val="2"/>
                <w:lang w:val="en-US"/>
              </w:rPr>
              <w:t>/subscription-data/{</w:t>
            </w:r>
            <w:proofErr w:type="spellStart"/>
            <w:r w:rsidRPr="00D5200C">
              <w:rPr>
                <w:kern w:val="2"/>
                <w:lang w:val="en-US"/>
              </w:rPr>
              <w:t>ue</w:t>
            </w:r>
            <w:r w:rsidRPr="00D5200C">
              <w:rPr>
                <w:kern w:val="2"/>
                <w:lang w:val="en-US" w:eastAsia="zh-CN"/>
              </w:rPr>
              <w:t>I</w:t>
            </w:r>
            <w:r w:rsidRPr="00D5200C">
              <w:rPr>
                <w:kern w:val="2"/>
                <w:lang w:val="en-US"/>
              </w:rPr>
              <w:t>d</w:t>
            </w:r>
            <w:proofErr w:type="spellEnd"/>
            <w:r w:rsidRPr="00D5200C">
              <w:rPr>
                <w:kern w:val="2"/>
                <w:lang w:val="en-US"/>
              </w:rPr>
              <w:t>}/</w:t>
            </w:r>
            <w:proofErr w:type="spellStart"/>
            <w:r w:rsidRPr="00D5200C">
              <w:rPr>
                <w:kern w:val="2"/>
                <w:lang w:val="en-US"/>
              </w:rPr>
              <w:t>ue</w:t>
            </w:r>
            <w:proofErr w:type="spellEnd"/>
            <w:r w:rsidRPr="00D5200C">
              <w:rPr>
                <w:kern w:val="2"/>
                <w:lang w:val="en-US"/>
              </w:rPr>
              <w:t>-update-confirmation-data/</w:t>
            </w:r>
            <w:proofErr w:type="spellStart"/>
            <w:r w:rsidRPr="00D5200C">
              <w:rPr>
                <w:kern w:val="2"/>
                <w:lang w:val="en-US"/>
              </w:rPr>
              <w:t>upu</w:t>
            </w:r>
            <w:proofErr w:type="spellEnd"/>
            <w:r w:rsidRPr="00D5200C">
              <w:rPr>
                <w:kern w:val="2"/>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D5200C" w:rsidRDefault="007C4061" w:rsidP="00842E08">
            <w:pPr>
              <w:rPr>
                <w:lang w:val="en-US" w:eastAsia="zh-CN"/>
              </w:rPr>
            </w:pPr>
            <w:proofErr w:type="spellStart"/>
            <w:r w:rsidRPr="00D5200C">
              <w:rPr>
                <w:rFonts w:ascii="Arial" w:hAnsi="Arial"/>
                <w:kern w:val="2"/>
                <w:sz w:val="18"/>
                <w:lang w:val="en-US" w:eastAsia="zh-CN"/>
              </w:rPr>
              <w:t>SubscribedSNSSAIs</w:t>
            </w:r>
            <w:proofErr w:type="spellEnd"/>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D5200C" w:rsidRDefault="007C4061" w:rsidP="00842E08">
            <w:pPr>
              <w:rPr>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D5200C" w:rsidRDefault="007C4061" w:rsidP="00842E08">
            <w:pPr>
              <w:rPr>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D5200C" w:rsidRDefault="007C4061" w:rsidP="00842E08">
            <w:pPr>
              <w:rPr>
                <w:lang w:val="en-US" w:eastAsia="zh-CN"/>
              </w:rPr>
            </w:pPr>
            <w:proofErr w:type="spellStart"/>
            <w:r w:rsidRPr="00D5200C">
              <w:rPr>
                <w:rFonts w:ascii="Arial" w:hAnsi="Arial"/>
                <w:kern w:val="2"/>
                <w:sz w:val="18"/>
                <w:lang w:val="en-US" w:eastAsia="zh-CN"/>
              </w:rPr>
              <w:t>SubscribedCAG</w:t>
            </w:r>
            <w:proofErr w:type="spellEnd"/>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D5200C" w:rsidRDefault="007C4061" w:rsidP="00842E08">
            <w:pPr>
              <w:rPr>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D5200C" w:rsidRDefault="007C4061" w:rsidP="00C17C4C">
            <w:pPr>
              <w:pStyle w:val="TAL"/>
              <w:rPr>
                <w:kern w:val="2"/>
                <w:lang w:val="en-US" w:eastAsia="zh-CN"/>
              </w:rPr>
            </w:pPr>
            <w:proofErr w:type="spellStart"/>
            <w:r w:rsidRPr="00D5200C">
              <w:rPr>
                <w:kern w:val="2"/>
                <w:lang w:val="en-US" w:eastAsia="zh-CN"/>
              </w:rPr>
              <w:t>AuthenticationStatus</w:t>
            </w:r>
            <w:proofErr w:type="spellEnd"/>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1A0F482B"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D5200C" w:rsidRDefault="0007751A" w:rsidP="00842E08">
            <w:pPr>
              <w:rPr>
                <w:lang w:val="en-US"/>
              </w:rPr>
            </w:pPr>
            <w:proofErr w:type="spellStart"/>
            <w:r w:rsidRPr="00D5200C">
              <w:rPr>
                <w:rFonts w:ascii="Arial" w:hAnsi="Arial"/>
                <w:kern w:val="2"/>
                <w:sz w:val="18"/>
                <w:lang w:val="en-US"/>
              </w:rPr>
              <w:t>IndividualAuthenticationStatus</w:t>
            </w:r>
            <w:proofErr w:type="spellEnd"/>
          </w:p>
        </w:tc>
        <w:tc>
          <w:tcPr>
            <w:tcW w:w="0" w:type="auto"/>
            <w:vMerge w:val="restart"/>
            <w:tcBorders>
              <w:left w:val="single" w:sz="4" w:space="0" w:color="auto"/>
              <w:right w:val="single" w:sz="4" w:space="0" w:color="auto"/>
            </w:tcBorders>
            <w:vAlign w:val="center"/>
            <w:hideMark/>
          </w:tcPr>
          <w:p w14:paraId="67916780" w14:textId="77777777" w:rsidR="002540D5" w:rsidRPr="00D5200C" w:rsidRDefault="0007751A" w:rsidP="00842E08">
            <w:pPr>
              <w:rPr>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D5200C" w:rsidRDefault="0007751A" w:rsidP="00C17C4C">
            <w:pPr>
              <w:pStyle w:val="TAL"/>
              <w:rPr>
                <w:kern w:val="2"/>
                <w:lang w:val="en-US"/>
              </w:rPr>
            </w:pPr>
            <w:r w:rsidRPr="00D5200C">
              <w:rPr>
                <w:kern w:val="2"/>
                <w:lang w:val="en-US"/>
              </w:rPr>
              <w:t>When the feature "</w:t>
            </w:r>
            <w:proofErr w:type="spellStart"/>
            <w:r w:rsidRPr="00D5200C">
              <w:rPr>
                <w:kern w:val="2"/>
                <w:lang w:val="en-US"/>
              </w:rPr>
              <w:t>PerUePerSnAuthStatus</w:t>
            </w:r>
            <w:proofErr w:type="spellEnd"/>
            <w:r w:rsidRPr="00D5200C">
              <w:rPr>
                <w:kern w:val="2"/>
                <w:lang w:val="en-US"/>
              </w:rPr>
              <w:t>"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0F6635EA"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D5200C" w:rsidRDefault="0007751A" w:rsidP="00C17C4C">
            <w:pPr>
              <w:pStyle w:val="TAL"/>
              <w:rPr>
                <w:kern w:val="2"/>
                <w:lang w:val="en-US"/>
              </w:rPr>
            </w:pPr>
            <w:r w:rsidRPr="00D5200C">
              <w:rPr>
                <w:kern w:val="2"/>
                <w:lang w:val="en-US"/>
              </w:rPr>
              <w:t>When the feature "</w:t>
            </w:r>
            <w:proofErr w:type="spellStart"/>
            <w:r w:rsidRPr="00D5200C">
              <w:rPr>
                <w:kern w:val="2"/>
                <w:lang w:val="en-US"/>
              </w:rPr>
              <w:t>PerUePerSnAuthStatus</w:t>
            </w:r>
            <w:proofErr w:type="spellEnd"/>
            <w:r w:rsidRPr="00D5200C">
              <w:rPr>
                <w:kern w:val="2"/>
                <w:lang w:val="en-US"/>
              </w:rPr>
              <w:t>"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D5200C" w:rsidRDefault="0007751A" w:rsidP="00C17C4C">
            <w:pPr>
              <w:pStyle w:val="TAL"/>
              <w:rPr>
                <w:kern w:val="2"/>
                <w:lang w:val="en-US"/>
              </w:rPr>
            </w:pPr>
            <w:r w:rsidRPr="00D5200C">
              <w:rPr>
                <w:kern w:val="2"/>
                <w:lang w:val="en-US"/>
              </w:rPr>
              <w:t>When the feature "</w:t>
            </w:r>
            <w:proofErr w:type="spellStart"/>
            <w:r w:rsidRPr="00D5200C">
              <w:rPr>
                <w:kern w:val="2"/>
                <w:lang w:val="en-US"/>
              </w:rPr>
              <w:t>PerUePerSnAuthStatus</w:t>
            </w:r>
            <w:proofErr w:type="spellEnd"/>
            <w:r w:rsidRPr="00D5200C">
              <w:rPr>
                <w:kern w:val="2"/>
                <w:lang w:val="en-US"/>
              </w:rPr>
              <w:t>" is supported, delete a UE's Individual authentication status</w:t>
            </w:r>
          </w:p>
        </w:tc>
      </w:tr>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C17C4C">
            <w:pPr>
              <w:pStyle w:val="TAL"/>
              <w:rPr>
                <w:kern w:val="2"/>
                <w:lang w:val="en-US" w:eastAsia="zh-CN"/>
              </w:rPr>
            </w:pPr>
            <w:proofErr w:type="spellStart"/>
            <w:r w:rsidRPr="00D5200C">
              <w:rPr>
                <w:lang w:val="en-US"/>
              </w:rPr>
              <w:lastRenderedPageBreak/>
              <w:t>ProvisionedData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D5200C" w:rsidRDefault="002540D5" w:rsidP="00C17C4C">
            <w:pPr>
              <w:pStyle w:val="TAL"/>
              <w:rPr>
                <w:kern w:val="2"/>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w:t>
            </w:r>
            <w:proofErr w:type="spellStart"/>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roofErr w:type="spellEnd"/>
            <w:r w:rsidRPr="00D5200C">
              <w:rPr>
                <w:lang w:val="en-US"/>
              </w:rPr>
              <w:t>}/provisioned-data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C17C4C">
            <w:pPr>
              <w:pStyle w:val="TAL"/>
              <w:rPr>
                <w:kern w:val="2"/>
                <w:lang w:val="en-US" w:eastAsia="zh-CN"/>
              </w:rPr>
            </w:pPr>
            <w:proofErr w:type="spellStart"/>
            <w:r w:rsidRPr="00D5200C">
              <w:rPr>
                <w:lang w:val="en-US"/>
              </w:rPr>
              <w:t>AccessAndMobilitySubscriptionData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C17C4C">
            <w:pPr>
              <w:pStyle w:val="TAL"/>
              <w:rPr>
                <w:lang w:val="en-US"/>
              </w:rPr>
            </w:pPr>
            <w:proofErr w:type="spellStart"/>
            <w:r w:rsidRPr="00D5200C">
              <w:rPr>
                <w:lang w:val="en-US"/>
              </w:rPr>
              <w:t>SmfSelectionSubscriptionData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C17C4C">
            <w:pPr>
              <w:pStyle w:val="TAL"/>
              <w:rPr>
                <w:lang w:val="en-US"/>
              </w:rPr>
            </w:pPr>
            <w:proofErr w:type="spellStart"/>
            <w:r w:rsidRPr="00D5200C">
              <w:rPr>
                <w:lang w:val="en-US"/>
              </w:rPr>
              <w:t>SessionManagementSubscriptionData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C17C4C">
            <w:pPr>
              <w:pStyle w:val="TAL"/>
              <w:rPr>
                <w:lang w:val="en-US"/>
              </w:rPr>
            </w:pPr>
            <w:proofErr w:type="spellStart"/>
            <w:r w:rsidRPr="00D5200C">
              <w:rPr>
                <w:lang w:val="en-US"/>
              </w:rPr>
              <w:t>ContextData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D5200C" w:rsidRDefault="002540D5" w:rsidP="00C17C4C">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C17C4C">
            <w:pPr>
              <w:pStyle w:val="TAL"/>
              <w:rPr>
                <w:lang w:val="en-US" w:eastAsia="zh-CN"/>
              </w:rPr>
            </w:pPr>
            <w:proofErr w:type="spellStart"/>
            <w:r w:rsidRPr="00D5200C">
              <w:rPr>
                <w:lang w:val="en-US" w:eastAsia="zh-CN"/>
              </w:rPr>
              <w:t>S</w:t>
            </w:r>
            <w:r w:rsidRPr="00D5200C">
              <w:rPr>
                <w:lang w:val="en-US"/>
              </w:rPr>
              <w:t>mf</w:t>
            </w:r>
            <w:r w:rsidRPr="00D5200C">
              <w:rPr>
                <w:lang w:val="en-US" w:eastAsia="zh-CN"/>
              </w:rPr>
              <w:t>R</w:t>
            </w:r>
            <w:r w:rsidRPr="00D5200C">
              <w:rPr>
                <w:lang w:val="en-US"/>
              </w:rPr>
              <w:t>egistrations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smf</w:t>
            </w:r>
            <w:proofErr w:type="spellEnd"/>
            <w:r w:rsidRPr="00D5200C">
              <w:rPr>
                <w:lang w:val="en-US"/>
              </w:rPr>
              <w:t>-registrations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D5200C" w:rsidRDefault="002540D5" w:rsidP="00C17C4C">
            <w:pPr>
              <w:pStyle w:val="TAL"/>
              <w:rPr>
                <w:lang w:val="en-US"/>
              </w:rPr>
            </w:pPr>
            <w:proofErr w:type="spellStart"/>
            <w:r w:rsidRPr="00D5200C">
              <w:rPr>
                <w:lang w:val="en-US"/>
              </w:rPr>
              <w:t>IndividualSmfRegistration</w:t>
            </w:r>
            <w:proofErr w:type="spellEnd"/>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 /</w:t>
            </w:r>
            <w:proofErr w:type="spellStart"/>
            <w:r w:rsidRPr="00D5200C">
              <w:rPr>
                <w:lang w:val="en-US"/>
              </w:rPr>
              <w:t>smf</w:t>
            </w:r>
            <w:proofErr w:type="spellEnd"/>
            <w:r w:rsidRPr="00D5200C">
              <w:rPr>
                <w:lang w:val="en-US"/>
              </w:rPr>
              <w:t>-registrations/{</w:t>
            </w:r>
            <w:proofErr w:type="spellStart"/>
            <w:r w:rsidRPr="00D5200C">
              <w:rPr>
                <w:lang w:val="en-US"/>
              </w:rPr>
              <w:t>pduSessionId</w:t>
            </w:r>
            <w:proofErr w:type="spellEnd"/>
            <w:r w:rsidRPr="00D5200C">
              <w:rPr>
                <w:lang w:val="en-US"/>
              </w:rPr>
              <w:t>}</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D5200C" w:rsidRDefault="002540D5" w:rsidP="00C17C4C">
            <w:pPr>
              <w:pStyle w:val="TAL"/>
              <w:rPr>
                <w:lang w:val="en-US"/>
              </w:rPr>
            </w:pPr>
            <w:proofErr w:type="spellStart"/>
            <w:r w:rsidRPr="00D5200C">
              <w:rPr>
                <w:lang w:val="en-US" w:eastAsia="zh-CN"/>
              </w:rPr>
              <w:t>OperatorSpecificData</w:t>
            </w:r>
            <w:proofErr w:type="spellEnd"/>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w:t>
            </w:r>
            <w:proofErr w:type="spellStart"/>
            <w:r w:rsidRPr="00D5200C">
              <w:rPr>
                <w:lang w:val="en-US"/>
              </w:rPr>
              <w:t>ueId</w:t>
            </w:r>
            <w:proofErr w:type="spellEnd"/>
            <w:r w:rsidRPr="00D5200C">
              <w:rPr>
                <w:lang w:val="en-US"/>
              </w:rPr>
              <w:t>}/</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C17C4C">
            <w:pPr>
              <w:pStyle w:val="TAL"/>
              <w:rPr>
                <w:lang w:val="en-US"/>
              </w:rPr>
            </w:pPr>
            <w:proofErr w:type="spellStart"/>
            <w:r w:rsidRPr="00D5200C">
              <w:rPr>
                <w:lang w:val="en-US"/>
              </w:rPr>
              <w:t>OperatorDeterminedBarringData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D5200C" w:rsidRDefault="002540D5" w:rsidP="00C17C4C">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C17C4C">
            <w:pPr>
              <w:pStyle w:val="TAL"/>
              <w:rPr>
                <w:lang w:val="en-US"/>
              </w:rPr>
            </w:pPr>
            <w:proofErr w:type="spellStart"/>
            <w:r w:rsidRPr="00D5200C">
              <w:rPr>
                <w:lang w:val="en-US"/>
              </w:rPr>
              <w:t>SMSManagementSubscriptionData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D5200C" w:rsidRDefault="002540D5" w:rsidP="00C17C4C">
            <w:pPr>
              <w:pStyle w:val="TAL"/>
              <w:rPr>
                <w:lang w:val="en-US"/>
              </w:rPr>
            </w:pPr>
            <w:r w:rsidRPr="00D5200C">
              <w:rPr>
                <w:lang w:val="en-US"/>
              </w:rPr>
              <w:lastRenderedPageBreak/>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D5200C" w:rsidRDefault="00F42FA6" w:rsidP="00842E08">
            <w:pPr>
              <w:rPr>
                <w:lang w:val="en-US" w:eastAsia="zh-CN"/>
              </w:rPr>
            </w:pPr>
            <w:proofErr w:type="spellStart"/>
            <w:r>
              <w:rPr>
                <w:rFonts w:ascii="Arial" w:hAnsi="Arial"/>
                <w:sz w:val="18"/>
                <w:lang w:val="en-US"/>
              </w:rPr>
              <w:t>IpSmGwRegistration</w:t>
            </w:r>
            <w:proofErr w:type="spellEnd"/>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D5200C" w:rsidRDefault="00F42FA6" w:rsidP="00842E08">
            <w:pPr>
              <w:rPr>
                <w:lang w:val="en-US"/>
              </w:rPr>
            </w:pPr>
            <w:r>
              <w:rPr>
                <w:rFonts w:ascii="Arial" w:hAnsi="Arial"/>
                <w:sz w:val="18"/>
                <w:lang w:val="en-US"/>
              </w:rPr>
              <w:t>/subscription-data/{</w:t>
            </w:r>
            <w:proofErr w:type="spellStart"/>
            <w:r>
              <w:rPr>
                <w:rFonts w:ascii="Arial" w:hAnsi="Arial"/>
                <w:sz w:val="18"/>
                <w:lang w:val="en-US"/>
              </w:rPr>
              <w:t>ueId</w:t>
            </w:r>
            <w:proofErr w:type="spellEnd"/>
            <w:r>
              <w:rPr>
                <w:rFonts w:ascii="Arial" w:hAnsi="Arial"/>
                <w:sz w:val="18"/>
                <w:lang w:val="en-US"/>
              </w:rPr>
              <w:t>}/context-data/</w:t>
            </w:r>
            <w:proofErr w:type="spellStart"/>
            <w:r>
              <w:rPr>
                <w:rFonts w:ascii="Arial" w:hAnsi="Arial"/>
                <w:sz w:val="18"/>
                <w:lang w:val="en-US"/>
              </w:rPr>
              <w:t>ip-sm-gw</w:t>
            </w:r>
            <w:proofErr w:type="spellEnd"/>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C02563B"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D5200C" w:rsidRDefault="00F42FA6" w:rsidP="00C17C4C">
            <w:pPr>
              <w:pStyle w:val="TAL"/>
              <w:rPr>
                <w:lang w:val="en-US"/>
              </w:rPr>
            </w:pPr>
            <w:r>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51FAC34"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D5200C" w:rsidRDefault="00F42FA6" w:rsidP="00C17C4C">
            <w:pPr>
              <w:pStyle w:val="TAL"/>
              <w:rPr>
                <w:lang w:val="en-US"/>
              </w:rPr>
            </w:pPr>
            <w:r>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842E08">
            <w:pPr>
              <w:rPr>
                <w:lang w:val="en-US" w:eastAsia="zh-CN"/>
              </w:rPr>
            </w:pPr>
            <w:proofErr w:type="spellStart"/>
            <w:r>
              <w:rPr>
                <w:rFonts w:ascii="Arial" w:hAnsi="Arial"/>
                <w:sz w:val="18"/>
                <w:lang w:val="en-US"/>
              </w:rPr>
              <w:t>MessageWaitingData</w:t>
            </w:r>
            <w:proofErr w:type="spellEnd"/>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D5200C" w:rsidRDefault="00F42FA6" w:rsidP="00842E08">
            <w:pPr>
              <w:rPr>
                <w:lang w:val="en-US"/>
              </w:rPr>
            </w:pPr>
            <w:r>
              <w:rPr>
                <w:rFonts w:ascii="Arial" w:hAnsi="Arial"/>
                <w:sz w:val="18"/>
                <w:lang w:val="en-US"/>
              </w:rPr>
              <w:t>/subscription-data/{</w:t>
            </w:r>
            <w:proofErr w:type="spellStart"/>
            <w:r>
              <w:rPr>
                <w:rFonts w:ascii="Arial" w:hAnsi="Arial"/>
                <w:sz w:val="18"/>
                <w:lang w:val="en-US"/>
              </w:rPr>
              <w:t>ueId</w:t>
            </w:r>
            <w:proofErr w:type="spellEnd"/>
            <w:r>
              <w:rPr>
                <w:rFonts w:ascii="Arial" w:hAnsi="Arial"/>
                <w:sz w:val="18"/>
                <w:lang w:val="en-US"/>
              </w:rPr>
              <w:t>}/context-data/</w:t>
            </w:r>
            <w:proofErr w:type="spellStart"/>
            <w:r>
              <w:rPr>
                <w:rFonts w:ascii="Arial" w:hAnsi="Arial"/>
                <w:sz w:val="18"/>
                <w:lang w:val="en-US"/>
              </w:rPr>
              <w:t>mwd</w:t>
            </w:r>
            <w:proofErr w:type="spellEnd"/>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D3320D8"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D5200C" w:rsidRDefault="00F42FA6" w:rsidP="00C17C4C">
            <w:pPr>
              <w:pStyle w:val="TAL"/>
              <w:rPr>
                <w:lang w:val="en-US"/>
              </w:rPr>
            </w:pPr>
            <w:r>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5B24F39"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D5200C" w:rsidRDefault="00F42FA6" w:rsidP="00C17C4C">
            <w:pPr>
              <w:pStyle w:val="TAL"/>
              <w:rPr>
                <w:lang w:val="en-US"/>
              </w:rPr>
            </w:pPr>
            <w:r>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C17C4C">
            <w:pPr>
              <w:pStyle w:val="TAL"/>
              <w:rPr>
                <w:lang w:val="en-US"/>
              </w:rPr>
            </w:pPr>
            <w:proofErr w:type="spellStart"/>
            <w:r w:rsidRPr="00D5200C">
              <w:rPr>
                <w:lang w:val="en-US"/>
              </w:rPr>
              <w:t>SdmSubscriptions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D5200C" w:rsidRDefault="00F42FA6" w:rsidP="00C17C4C">
            <w:pPr>
              <w:pStyle w:val="TAL"/>
              <w:rPr>
                <w:lang w:val="en-US"/>
              </w:rPr>
            </w:pP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sdm</w:t>
            </w:r>
            <w:proofErr w:type="spellEnd"/>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D5200C" w:rsidRDefault="00F42FA6" w:rsidP="00C17C4C">
            <w:pPr>
              <w:pStyle w:val="TAL"/>
              <w:rPr>
                <w:lang w:val="en-US"/>
              </w:rPr>
            </w:pPr>
            <w:r w:rsidRPr="00D5200C">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C17C4C">
            <w:pPr>
              <w:pStyle w:val="TAL"/>
              <w:rPr>
                <w:lang w:val="en-US" w:eastAsia="zh-CN"/>
              </w:rPr>
            </w:pPr>
            <w:proofErr w:type="spellStart"/>
            <w:r w:rsidRPr="00D5200C">
              <w:rPr>
                <w:lang w:val="en-US"/>
              </w:rPr>
              <w:t>IndividualSdmSubscription</w:t>
            </w:r>
            <w:proofErr w:type="spellEnd"/>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D99D5BE"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19E56FD"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AD4696" w:rsidRPr="00BC4D08" w14:paraId="6FF23A72" w14:textId="77777777" w:rsidTr="00BA3E74">
        <w:trPr>
          <w:jc w:val="center"/>
        </w:trPr>
        <w:tc>
          <w:tcPr>
            <w:tcW w:w="0" w:type="auto"/>
            <w:vMerge w:val="restart"/>
            <w:tcBorders>
              <w:left w:val="single" w:sz="4" w:space="0" w:color="auto"/>
              <w:right w:val="single" w:sz="4" w:space="0" w:color="auto"/>
            </w:tcBorders>
          </w:tcPr>
          <w:p w14:paraId="791E3902" w14:textId="212BB591" w:rsidR="00AD4696" w:rsidRPr="00D5200C" w:rsidRDefault="00AD4696" w:rsidP="00842E08">
            <w:pPr>
              <w:rPr>
                <w:lang w:val="en-US"/>
              </w:rPr>
            </w:pPr>
            <w:proofErr w:type="spellStart"/>
            <w:r w:rsidRPr="00BA3E74">
              <w:rPr>
                <w:rFonts w:ascii="Arial" w:hAnsi="Arial"/>
                <w:sz w:val="18"/>
                <w:lang w:val="en-US"/>
              </w:rPr>
              <w:t>HssSdmSubscriptionInfo</w:t>
            </w:r>
            <w:proofErr w:type="spellEnd"/>
          </w:p>
        </w:tc>
        <w:tc>
          <w:tcPr>
            <w:tcW w:w="0" w:type="auto"/>
            <w:vMerge w:val="restart"/>
            <w:tcBorders>
              <w:left w:val="single" w:sz="4" w:space="0" w:color="auto"/>
              <w:right w:val="single" w:sz="4" w:space="0" w:color="auto"/>
            </w:tcBorders>
          </w:tcPr>
          <w:p w14:paraId="177E0275" w14:textId="24E13D2A" w:rsidR="00AD4696" w:rsidRPr="00D5200C" w:rsidRDefault="00AD4696" w:rsidP="00842E08">
            <w:pPr>
              <w:rPr>
                <w:lang w:val="en-US"/>
              </w:rPr>
            </w:pPr>
            <w:r w:rsidRPr="00BA3E74">
              <w:rPr>
                <w:rFonts w:ascii="Arial" w:hAnsi="Arial"/>
                <w:sz w:val="18"/>
                <w:lang w:val="en-US"/>
              </w:rPr>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5830F860" w14:textId="6FF444A7" w:rsidR="00AD4696" w:rsidRPr="00D5200C" w:rsidRDefault="00AD4696" w:rsidP="00AD4696">
            <w:pPr>
              <w:pStyle w:val="TAL"/>
              <w:rPr>
                <w:lang w:val="en-US"/>
              </w:rPr>
            </w:pPr>
            <w:r w:rsidRPr="00BA3E74">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69B56BB7" w14:textId="08FAB70D" w:rsidR="00AD4696" w:rsidRPr="00BA3E74" w:rsidRDefault="00AD4696" w:rsidP="00AD4696">
            <w:pPr>
              <w:pStyle w:val="TAL"/>
              <w:rPr>
                <w:lang w:val="en-US"/>
              </w:rPr>
            </w:pPr>
            <w:r w:rsidRPr="00BA3E74">
              <w:rPr>
                <w:lang w:val="en-US"/>
              </w:rPr>
              <w:t xml:space="preserve">Store information related to the </w:t>
            </w:r>
            <w:proofErr w:type="spellStart"/>
            <w:r w:rsidRPr="00BA3E74">
              <w:rPr>
                <w:lang w:val="en-US"/>
              </w:rPr>
              <w:t>Hss</w:t>
            </w:r>
            <w:proofErr w:type="spellEnd"/>
            <w:r w:rsidRPr="00BA3E74">
              <w:rPr>
                <w:lang w:val="en-US"/>
              </w:rPr>
              <w:t>-SDM-Subscriptions</w:t>
            </w:r>
          </w:p>
        </w:tc>
      </w:tr>
      <w:tr w:rsidR="00AD4696" w:rsidRPr="00BC4D08" w14:paraId="35794F82" w14:textId="77777777" w:rsidTr="00BA3E74">
        <w:trPr>
          <w:jc w:val="center"/>
        </w:trPr>
        <w:tc>
          <w:tcPr>
            <w:tcW w:w="0" w:type="auto"/>
            <w:vMerge/>
            <w:tcBorders>
              <w:left w:val="single" w:sz="4" w:space="0" w:color="auto"/>
              <w:right w:val="single" w:sz="4" w:space="0" w:color="auto"/>
            </w:tcBorders>
          </w:tcPr>
          <w:p w14:paraId="10F23F36"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386FC4CC"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32DD9935" w14:textId="154D3548" w:rsidR="00AD4696" w:rsidRPr="00D5200C" w:rsidRDefault="00AD4696" w:rsidP="00AD4696">
            <w:pPr>
              <w:pStyle w:val="TAL"/>
              <w:rPr>
                <w:lang w:val="en-US"/>
              </w:rPr>
            </w:pPr>
            <w:r w:rsidRPr="00BA3E74">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7A4B4A96" w14:textId="4E01D08A" w:rsidR="00AD4696" w:rsidRPr="00BA3E74" w:rsidRDefault="00AD4696" w:rsidP="00AD4696">
            <w:pPr>
              <w:pStyle w:val="TAL"/>
              <w:rPr>
                <w:lang w:val="en-US"/>
              </w:rPr>
            </w:pPr>
            <w:r w:rsidRPr="00BA3E74">
              <w:rPr>
                <w:lang w:val="en-US"/>
              </w:rPr>
              <w:t xml:space="preserve">Delete the </w:t>
            </w:r>
            <w:proofErr w:type="spellStart"/>
            <w:r w:rsidRPr="00BA3E74">
              <w:rPr>
                <w:lang w:val="en-US"/>
              </w:rPr>
              <w:t>Hss</w:t>
            </w:r>
            <w:proofErr w:type="spellEnd"/>
            <w:r w:rsidRPr="00BA3E74">
              <w:rPr>
                <w:lang w:val="en-US"/>
              </w:rPr>
              <w:t>-SDM-subscriptions</w:t>
            </w:r>
          </w:p>
        </w:tc>
      </w:tr>
      <w:tr w:rsidR="00AD4696" w:rsidRPr="00BC4D08" w14:paraId="2C1B48C4" w14:textId="77777777" w:rsidTr="00BA3E74">
        <w:trPr>
          <w:jc w:val="center"/>
        </w:trPr>
        <w:tc>
          <w:tcPr>
            <w:tcW w:w="0" w:type="auto"/>
            <w:vMerge/>
            <w:tcBorders>
              <w:left w:val="single" w:sz="4" w:space="0" w:color="auto"/>
              <w:right w:val="single" w:sz="4" w:space="0" w:color="auto"/>
            </w:tcBorders>
          </w:tcPr>
          <w:p w14:paraId="1D0F1A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677279A2"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2DB1299F" w14:textId="36AA1F9E" w:rsidR="00AD4696" w:rsidRPr="00D5200C" w:rsidRDefault="00AD4696" w:rsidP="00AD4696">
            <w:pPr>
              <w:pStyle w:val="TAL"/>
              <w:rPr>
                <w:lang w:val="en-US"/>
              </w:rPr>
            </w:pPr>
            <w:r w:rsidRPr="00BA3E74">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0969693" w14:textId="378BAFF0" w:rsidR="00AD4696" w:rsidRPr="00BA3E74" w:rsidRDefault="00AD4696" w:rsidP="00AD4696">
            <w:pPr>
              <w:pStyle w:val="TAL"/>
              <w:rPr>
                <w:lang w:val="en-US"/>
              </w:rPr>
            </w:pPr>
            <w:r w:rsidRPr="00BA3E74">
              <w:rPr>
                <w:lang w:val="en-US"/>
              </w:rPr>
              <w:t xml:space="preserve">Retrieve </w:t>
            </w:r>
            <w:proofErr w:type="spellStart"/>
            <w:r w:rsidRPr="00BA3E74">
              <w:rPr>
                <w:lang w:val="en-US"/>
              </w:rPr>
              <w:t>Hss</w:t>
            </w:r>
            <w:proofErr w:type="spellEnd"/>
            <w:r w:rsidRPr="00BA3E74">
              <w:rPr>
                <w:lang w:val="en-US"/>
              </w:rPr>
              <w:t>-SDM-subscriptions</w:t>
            </w:r>
          </w:p>
        </w:tc>
      </w:tr>
      <w:tr w:rsidR="00AD4696" w:rsidRPr="00BC4D08" w14:paraId="4A5D6DA5" w14:textId="77777777" w:rsidTr="00BA3E74">
        <w:trPr>
          <w:jc w:val="center"/>
        </w:trPr>
        <w:tc>
          <w:tcPr>
            <w:tcW w:w="0" w:type="auto"/>
            <w:vMerge/>
            <w:tcBorders>
              <w:left w:val="single" w:sz="4" w:space="0" w:color="auto"/>
              <w:bottom w:val="single" w:sz="4" w:space="0" w:color="auto"/>
              <w:right w:val="single" w:sz="4" w:space="0" w:color="auto"/>
            </w:tcBorders>
          </w:tcPr>
          <w:p w14:paraId="721855A0"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
          <w:p w14:paraId="2A99DD5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6BCD93D8" w14:textId="04E9653B" w:rsidR="00AD4696" w:rsidRPr="00D5200C" w:rsidRDefault="00AD4696" w:rsidP="00AD4696">
            <w:pPr>
              <w:pStyle w:val="TAL"/>
              <w:rPr>
                <w:lang w:val="en-US"/>
              </w:rPr>
            </w:pPr>
            <w:r w:rsidRPr="00BA3E74">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48ADB09E" w14:textId="08DD3026" w:rsidR="00AD4696" w:rsidRPr="00BA3E74" w:rsidRDefault="00AD4696" w:rsidP="00AD4696">
            <w:pPr>
              <w:pStyle w:val="TAL"/>
              <w:rPr>
                <w:lang w:val="en-US"/>
              </w:rPr>
            </w:pPr>
            <w:r w:rsidRPr="00BA3E74">
              <w:rPr>
                <w:lang w:val="en-US"/>
              </w:rPr>
              <w:t xml:space="preserve">Update </w:t>
            </w:r>
            <w:proofErr w:type="spellStart"/>
            <w:r w:rsidRPr="00BA3E74">
              <w:rPr>
                <w:lang w:val="en-US"/>
              </w:rPr>
              <w:t>Hss</w:t>
            </w:r>
            <w:proofErr w:type="spellEnd"/>
            <w:r w:rsidRPr="00BA3E74">
              <w:rPr>
                <w:lang w:val="en-US"/>
              </w:rPr>
              <w:t>-SDM-subscriptions</w:t>
            </w:r>
          </w:p>
        </w:tc>
      </w:tr>
      <w:tr w:rsidR="00AD469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AD4696" w:rsidRPr="00D5200C" w:rsidRDefault="00AD4696" w:rsidP="00AD4696">
            <w:pPr>
              <w:pStyle w:val="TAL"/>
              <w:rPr>
                <w:lang w:val="en-US"/>
              </w:rPr>
            </w:pPr>
            <w:proofErr w:type="spellStart"/>
            <w:r w:rsidRPr="00D5200C">
              <w:rPr>
                <w:lang w:val="en-US"/>
              </w:rPr>
              <w:t>EeSubscriptions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AD4696" w:rsidRPr="00D5200C" w:rsidRDefault="00AD4696" w:rsidP="00AD4696">
            <w:pPr>
              <w:pStyle w:val="TAL"/>
              <w:rPr>
                <w:lang w:val="en-US"/>
              </w:rPr>
            </w:pP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ee</w:t>
            </w:r>
            <w:proofErr w:type="spellEnd"/>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AD4696" w:rsidRPr="00D5200C" w:rsidRDefault="00AD4696" w:rsidP="00AD4696">
            <w:pPr>
              <w:pStyle w:val="TAL"/>
              <w:rPr>
                <w:lang w:val="en-US"/>
              </w:rPr>
            </w:pPr>
            <w:r w:rsidRPr="00D5200C">
              <w:rPr>
                <w:lang w:val="en-US"/>
              </w:rPr>
              <w:t>Retrieve EE subscriptions</w:t>
            </w:r>
          </w:p>
        </w:tc>
      </w:tr>
      <w:tr w:rsidR="00AD469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AD4696" w:rsidRPr="00D5200C" w:rsidRDefault="00AD4696" w:rsidP="00AD4696">
            <w:pPr>
              <w:pStyle w:val="TAL"/>
              <w:rPr>
                <w:lang w:val="en-US"/>
              </w:rPr>
            </w:pPr>
            <w:r w:rsidRPr="00D5200C">
              <w:rPr>
                <w:lang w:val="en-US"/>
              </w:rPr>
              <w:t>Create an EE subscription</w:t>
            </w:r>
          </w:p>
        </w:tc>
      </w:tr>
      <w:tr w:rsidR="00AD469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AD4696" w:rsidRPr="00D5200C" w:rsidRDefault="00AD4696" w:rsidP="00AD4696">
            <w:pPr>
              <w:pStyle w:val="TAL"/>
              <w:rPr>
                <w:lang w:val="en-US"/>
              </w:rPr>
            </w:pPr>
            <w:proofErr w:type="spellStart"/>
            <w:r w:rsidRPr="00D5200C">
              <w:rPr>
                <w:lang w:val="en-US"/>
              </w:rPr>
              <w:t>IndividualEeSubscription</w:t>
            </w:r>
            <w:proofErr w:type="spellEnd"/>
          </w:p>
        </w:tc>
        <w:tc>
          <w:tcPr>
            <w:tcW w:w="1707" w:type="pct"/>
            <w:vMerge w:val="restart"/>
            <w:tcBorders>
              <w:top w:val="single" w:sz="4" w:space="0" w:color="auto"/>
              <w:left w:val="single" w:sz="4" w:space="0" w:color="auto"/>
              <w:right w:val="single" w:sz="4" w:space="0" w:color="auto"/>
            </w:tcBorders>
            <w:hideMark/>
          </w:tcPr>
          <w:p w14:paraId="5E7AEC7F" w14:textId="77777777" w:rsidR="00AD4696" w:rsidRPr="00D5200C" w:rsidRDefault="00AD4696" w:rsidP="00AD4696">
            <w:pPr>
              <w:pStyle w:val="TAL"/>
              <w:rPr>
                <w:lang w:val="en-US"/>
              </w:rPr>
            </w:pP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ee</w:t>
            </w:r>
            <w:proofErr w:type="spellEnd"/>
            <w:r w:rsidRPr="00D5200C">
              <w:rPr>
                <w:lang w:val="en-US"/>
              </w:rPr>
              <w:t>-subscriptions/{</w:t>
            </w:r>
            <w:proofErr w:type="spellStart"/>
            <w:r w:rsidRPr="00D5200C">
              <w:rPr>
                <w:lang w:val="en-US"/>
              </w:rPr>
              <w:t>subsId</w:t>
            </w:r>
            <w:proofErr w:type="spellEnd"/>
            <w:r w:rsidRPr="00D5200C">
              <w:rPr>
                <w:lang w:val="en-US"/>
              </w:rPr>
              <w:t>}</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w:t>
            </w:r>
          </w:p>
        </w:tc>
      </w:tr>
      <w:tr w:rsidR="00AD469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40A89B9D"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AD4696" w:rsidRPr="00D5200C" w:rsidRDefault="00AD4696" w:rsidP="00AD4696">
            <w:pPr>
              <w:pStyle w:val="TAL"/>
              <w:rPr>
                <w:lang w:val="en-US"/>
              </w:rPr>
            </w:pPr>
            <w:r w:rsidRPr="00D5200C">
              <w:rPr>
                <w:lang w:val="en-US"/>
              </w:rPr>
              <w:t>Delete an individual EE subscription</w:t>
            </w:r>
          </w:p>
        </w:tc>
      </w:tr>
      <w:tr w:rsidR="00AD469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00AB99A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AD4696" w:rsidRPr="00D5200C" w:rsidRDefault="00AD4696" w:rsidP="00AD4696">
            <w:pPr>
              <w:pStyle w:val="TAL"/>
              <w:rPr>
                <w:lang w:val="en-US"/>
              </w:rPr>
            </w:pPr>
            <w:r w:rsidRPr="00533C32">
              <w:rPr>
                <w:rFonts w:eastAsia="SimSun"/>
                <w:lang w:val="en-US"/>
              </w:rPr>
              <w:t>Update an individual EE subscription</w:t>
            </w:r>
          </w:p>
        </w:tc>
      </w:tr>
      <w:tr w:rsidR="00AD469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63854B20"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AD4696" w:rsidRPr="00533C32" w:rsidRDefault="00AD4696" w:rsidP="00AD4696">
            <w:pPr>
              <w:pStyle w:val="TAL"/>
              <w:rPr>
                <w:rFonts w:eastAsia="SimSun"/>
                <w:lang w:val="en-US"/>
              </w:rPr>
            </w:pPr>
            <w:r>
              <w:rPr>
                <w:rFonts w:eastAsia="SimSun"/>
                <w:lang w:val="en-US"/>
              </w:rPr>
              <w:t>Retrieve an individual EE subscription</w:t>
            </w:r>
          </w:p>
        </w:tc>
      </w:tr>
      <w:tr w:rsidR="00AD469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AD4696" w:rsidRPr="00D5200C" w:rsidRDefault="00AD4696" w:rsidP="00AD4696">
            <w:pPr>
              <w:pStyle w:val="TAL"/>
              <w:rPr>
                <w:lang w:val="en-US"/>
              </w:rPr>
            </w:pPr>
            <w:proofErr w:type="spellStart"/>
            <w:r w:rsidRPr="00D5200C">
              <w:rPr>
                <w:lang w:val="en-US"/>
              </w:rPr>
              <w:t>AmfSubscriptionInfo</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AD4696" w:rsidRPr="00D5200C" w:rsidRDefault="00AD4696" w:rsidP="00AD4696">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642292BF" w:rsidR="00AD4696" w:rsidRPr="00D5200C" w:rsidRDefault="00AD4696" w:rsidP="00AD4696">
            <w:pPr>
              <w:pStyle w:val="TAL"/>
              <w:rPr>
                <w:lang w:val="en-US"/>
              </w:rPr>
            </w:pPr>
            <w:r w:rsidRPr="00D5200C">
              <w:rPr>
                <w:lang w:val="en-US"/>
              </w:rPr>
              <w:t xml:space="preserve">Store information related </w:t>
            </w:r>
            <w:r>
              <w:rPr>
                <w:lang w:val="en-US"/>
              </w:rPr>
              <w:t xml:space="preserve">to </w:t>
            </w:r>
            <w:r w:rsidRPr="00D5200C">
              <w:rPr>
                <w:lang w:val="en-US"/>
              </w:rPr>
              <w:t xml:space="preserve">the </w:t>
            </w:r>
            <w:proofErr w:type="spellStart"/>
            <w:r w:rsidRPr="00D5200C">
              <w:rPr>
                <w:lang w:val="en-US"/>
              </w:rPr>
              <w:t>Amf</w:t>
            </w:r>
            <w:proofErr w:type="spellEnd"/>
            <w:r w:rsidRPr="00D5200C">
              <w:rPr>
                <w:lang w:val="en-US"/>
              </w:rPr>
              <w:t>-EE-Subscription</w:t>
            </w:r>
            <w:r>
              <w:rPr>
                <w:lang w:val="en-US"/>
              </w:rPr>
              <w:t>s</w:t>
            </w:r>
          </w:p>
        </w:tc>
      </w:tr>
      <w:tr w:rsidR="00AD469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AD4696" w:rsidRPr="00D5200C" w:rsidRDefault="00AD4696" w:rsidP="00AD4696">
            <w:pPr>
              <w:pStyle w:val="TAL"/>
              <w:rPr>
                <w:lang w:val="en-US"/>
              </w:rPr>
            </w:pPr>
            <w:r w:rsidRPr="00D5200C">
              <w:rPr>
                <w:lang w:val="en-US"/>
              </w:rPr>
              <w:t xml:space="preserve">Delete the </w:t>
            </w:r>
            <w:proofErr w:type="spellStart"/>
            <w:r w:rsidRPr="00D5200C">
              <w:rPr>
                <w:lang w:val="en-US"/>
              </w:rPr>
              <w:t>Amf</w:t>
            </w:r>
            <w:proofErr w:type="spellEnd"/>
            <w:r w:rsidRPr="00D5200C">
              <w:rPr>
                <w:lang w:val="en-US"/>
              </w:rPr>
              <w:t>-EE-</w:t>
            </w:r>
            <w:r w:rsidRPr="00D5200C">
              <w:rPr>
                <w:lang w:val="en-US"/>
              </w:rPr>
              <w:lastRenderedPageBreak/>
              <w:t>subscriptions</w:t>
            </w:r>
          </w:p>
        </w:tc>
      </w:tr>
      <w:tr w:rsidR="00AD469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AD4696" w:rsidRPr="00D5200C" w:rsidRDefault="00AD4696" w:rsidP="00AD4696">
            <w:pPr>
              <w:pStyle w:val="TAL"/>
              <w:rPr>
                <w:lang w:val="en-US"/>
              </w:rPr>
            </w:pPr>
            <w:r w:rsidRPr="00D5200C">
              <w:rPr>
                <w:lang w:val="en-US"/>
              </w:rPr>
              <w:t>Retrieve AMF-subscriptions</w:t>
            </w:r>
          </w:p>
        </w:tc>
      </w:tr>
      <w:tr w:rsidR="00AD469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AD4696" w:rsidRPr="00D5200C" w:rsidRDefault="00AD4696" w:rsidP="00AD4696">
            <w:pPr>
              <w:pStyle w:val="TAL"/>
              <w:rPr>
                <w:lang w:val="en-US"/>
              </w:rPr>
            </w:pPr>
            <w:r w:rsidRPr="00D5200C">
              <w:rPr>
                <w:lang w:val="en-US"/>
              </w:rPr>
              <w:t>Update AMF-subscriptions</w:t>
            </w:r>
          </w:p>
        </w:tc>
      </w:tr>
      <w:tr w:rsidR="00AD4696" w:rsidRPr="00BC4D08" w14:paraId="1A4F9FBB" w14:textId="77777777" w:rsidTr="0096018D">
        <w:trPr>
          <w:jc w:val="center"/>
        </w:trPr>
        <w:tc>
          <w:tcPr>
            <w:tcW w:w="1768" w:type="pct"/>
            <w:vMerge w:val="restart"/>
            <w:tcBorders>
              <w:top w:val="single" w:sz="4" w:space="0" w:color="auto"/>
              <w:left w:val="single" w:sz="4" w:space="0" w:color="auto"/>
              <w:right w:val="single" w:sz="4" w:space="0" w:color="auto"/>
            </w:tcBorders>
          </w:tcPr>
          <w:p w14:paraId="197DE9F1" w14:textId="7C0F1972" w:rsidR="00AD4696" w:rsidRPr="00D5200C" w:rsidRDefault="00AD4696" w:rsidP="00AD4696">
            <w:pPr>
              <w:pStyle w:val="TAL"/>
              <w:rPr>
                <w:color w:val="000000"/>
                <w:lang w:val="en-US" w:eastAsia="en-GB"/>
              </w:rPr>
            </w:pPr>
            <w:proofErr w:type="spellStart"/>
            <w:r>
              <w:rPr>
                <w:lang w:val="en-US"/>
              </w:rPr>
              <w:t>S</w:t>
            </w:r>
            <w:r w:rsidRPr="00D5200C">
              <w:rPr>
                <w:lang w:val="en-US"/>
              </w:rPr>
              <w:t>mfSubscriptionInfo</w:t>
            </w:r>
            <w:proofErr w:type="spellEnd"/>
          </w:p>
        </w:tc>
        <w:tc>
          <w:tcPr>
            <w:tcW w:w="1707" w:type="pct"/>
            <w:vMerge w:val="restart"/>
            <w:tcBorders>
              <w:top w:val="single" w:sz="4" w:space="0" w:color="auto"/>
              <w:left w:val="single" w:sz="4" w:space="0" w:color="auto"/>
              <w:right w:val="single" w:sz="4" w:space="0" w:color="auto"/>
            </w:tcBorders>
          </w:tcPr>
          <w:p w14:paraId="0E847B33" w14:textId="6A502A04"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proofErr w:type="spellStart"/>
            <w:r>
              <w:rPr>
                <w:lang w:val="en-US"/>
              </w:rPr>
              <w:t>S</w:t>
            </w:r>
            <w:r w:rsidRPr="00D5200C">
              <w:rPr>
                <w:lang w:val="en-US"/>
              </w:rPr>
              <w:t>mf</w:t>
            </w:r>
            <w:proofErr w:type="spellEnd"/>
            <w:r w:rsidRPr="00D5200C">
              <w:rPr>
                <w:lang w:val="en-US"/>
              </w:rPr>
              <w:t>-EE-Subscription</w:t>
            </w:r>
            <w:r>
              <w:rPr>
                <w:lang w:val="en-US"/>
              </w:rPr>
              <w:t>s</w:t>
            </w:r>
          </w:p>
        </w:tc>
      </w:tr>
      <w:tr w:rsidR="00AD4696"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67B06A0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D4696" w:rsidRPr="00D5200C" w:rsidRDefault="00AD4696" w:rsidP="00AD4696">
            <w:pPr>
              <w:pStyle w:val="TAL"/>
              <w:rPr>
                <w:color w:val="000000"/>
                <w:lang w:val="en-US" w:eastAsia="en-GB"/>
              </w:rPr>
            </w:pPr>
            <w:r w:rsidRPr="00D5200C">
              <w:rPr>
                <w:lang w:val="en-US"/>
              </w:rPr>
              <w:t xml:space="preserve">Delete the </w:t>
            </w:r>
            <w:proofErr w:type="spellStart"/>
            <w:r>
              <w:rPr>
                <w:lang w:val="en-US"/>
              </w:rPr>
              <w:t>S</w:t>
            </w:r>
            <w:r w:rsidRPr="00D5200C">
              <w:rPr>
                <w:lang w:val="en-US"/>
              </w:rPr>
              <w:t>mf</w:t>
            </w:r>
            <w:proofErr w:type="spellEnd"/>
            <w:r w:rsidRPr="00D5200C">
              <w:rPr>
                <w:lang w:val="en-US"/>
              </w:rPr>
              <w:t>-EE-subscriptions</w:t>
            </w:r>
          </w:p>
        </w:tc>
      </w:tr>
      <w:tr w:rsidR="00AD4696"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78FAE3C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D4696" w:rsidRPr="00D5200C" w:rsidRDefault="00AD4696" w:rsidP="00AD4696">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AD4696"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C4F61D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D4696" w:rsidRPr="00D5200C" w:rsidRDefault="00AD4696" w:rsidP="00AD4696">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AD4696" w:rsidRPr="00BC4D08" w14:paraId="34FD6D30" w14:textId="77777777" w:rsidTr="0096018D">
        <w:trPr>
          <w:jc w:val="center"/>
        </w:trPr>
        <w:tc>
          <w:tcPr>
            <w:tcW w:w="1768" w:type="pct"/>
            <w:vMerge w:val="restart"/>
            <w:tcBorders>
              <w:top w:val="single" w:sz="4" w:space="0" w:color="auto"/>
              <w:left w:val="single" w:sz="4" w:space="0" w:color="auto"/>
              <w:right w:val="single" w:sz="4" w:space="0" w:color="auto"/>
            </w:tcBorders>
          </w:tcPr>
          <w:p w14:paraId="6C109DB1" w14:textId="35686250" w:rsidR="00AD4696" w:rsidRPr="00D5200C" w:rsidRDefault="00AD4696" w:rsidP="00AD4696">
            <w:pPr>
              <w:pStyle w:val="TAL"/>
              <w:rPr>
                <w:color w:val="000000"/>
                <w:lang w:val="en-US" w:eastAsia="en-GB"/>
              </w:rPr>
            </w:pPr>
            <w:proofErr w:type="spellStart"/>
            <w:r>
              <w:rPr>
                <w:lang w:val="en-US"/>
              </w:rPr>
              <w:t>Hss</w:t>
            </w:r>
            <w:r w:rsidRPr="00D5200C">
              <w:rPr>
                <w:lang w:val="en-US"/>
              </w:rPr>
              <w:t>SubscriptionInfo</w:t>
            </w:r>
            <w:proofErr w:type="spellEnd"/>
          </w:p>
        </w:tc>
        <w:tc>
          <w:tcPr>
            <w:tcW w:w="1707" w:type="pct"/>
            <w:vMerge w:val="restart"/>
            <w:tcBorders>
              <w:top w:val="single" w:sz="4" w:space="0" w:color="auto"/>
              <w:left w:val="single" w:sz="4" w:space="0" w:color="auto"/>
              <w:right w:val="single" w:sz="4" w:space="0" w:color="auto"/>
            </w:tcBorders>
          </w:tcPr>
          <w:p w14:paraId="547E7E92" w14:textId="009078FF"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13CA76D7" w14:textId="417E919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593DDABD" w14:textId="2FA56970"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proofErr w:type="spellStart"/>
            <w:r>
              <w:rPr>
                <w:lang w:val="en-US"/>
              </w:rPr>
              <w:t>Hss</w:t>
            </w:r>
            <w:proofErr w:type="spellEnd"/>
            <w:r w:rsidRPr="00D5200C">
              <w:rPr>
                <w:lang w:val="en-US"/>
              </w:rPr>
              <w:t>-EE-Subscription</w:t>
            </w:r>
            <w:r>
              <w:rPr>
                <w:lang w:val="en-US"/>
              </w:rPr>
              <w:t>s</w:t>
            </w:r>
          </w:p>
        </w:tc>
      </w:tr>
      <w:tr w:rsidR="00AD4696" w:rsidRPr="00BC4D08" w14:paraId="790D906D" w14:textId="77777777" w:rsidTr="008C5B93">
        <w:trPr>
          <w:jc w:val="center"/>
        </w:trPr>
        <w:tc>
          <w:tcPr>
            <w:tcW w:w="1768" w:type="pct"/>
            <w:vMerge/>
            <w:tcBorders>
              <w:left w:val="single" w:sz="4" w:space="0" w:color="auto"/>
              <w:right w:val="single" w:sz="4" w:space="0" w:color="auto"/>
            </w:tcBorders>
            <w:vAlign w:val="center"/>
          </w:tcPr>
          <w:p w14:paraId="7B55F9FA"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2C63F76A"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2176046" w14:textId="77CAC979"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25D50AD7" w14:textId="39A0145A" w:rsidR="00AD4696" w:rsidRPr="00D5200C" w:rsidRDefault="00AD4696" w:rsidP="00AD4696">
            <w:pPr>
              <w:pStyle w:val="TAL"/>
              <w:rPr>
                <w:color w:val="000000"/>
                <w:lang w:val="en-US" w:eastAsia="en-GB"/>
              </w:rPr>
            </w:pPr>
            <w:r w:rsidRPr="00D5200C">
              <w:rPr>
                <w:lang w:val="en-US"/>
              </w:rPr>
              <w:t xml:space="preserve">Delete the </w:t>
            </w:r>
            <w:proofErr w:type="spellStart"/>
            <w:r>
              <w:rPr>
                <w:lang w:val="en-US"/>
              </w:rPr>
              <w:t>Hss</w:t>
            </w:r>
            <w:proofErr w:type="spellEnd"/>
            <w:r w:rsidRPr="00D5200C">
              <w:rPr>
                <w:lang w:val="en-US"/>
              </w:rPr>
              <w:t>-EE-subscriptions</w:t>
            </w:r>
          </w:p>
        </w:tc>
      </w:tr>
      <w:tr w:rsidR="00AD4696" w:rsidRPr="00BC4D08" w14:paraId="2191F33F" w14:textId="77777777" w:rsidTr="008C5B93">
        <w:trPr>
          <w:jc w:val="center"/>
        </w:trPr>
        <w:tc>
          <w:tcPr>
            <w:tcW w:w="1768" w:type="pct"/>
            <w:vMerge/>
            <w:tcBorders>
              <w:left w:val="single" w:sz="4" w:space="0" w:color="auto"/>
              <w:right w:val="single" w:sz="4" w:space="0" w:color="auto"/>
            </w:tcBorders>
            <w:vAlign w:val="center"/>
          </w:tcPr>
          <w:p w14:paraId="05E5CF46"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5C4D772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2E14BB8" w14:textId="4D39A20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82293EE" w14:textId="3709BE82" w:rsidR="00AD4696" w:rsidRPr="00D5200C" w:rsidRDefault="00AD4696" w:rsidP="00AD4696">
            <w:pPr>
              <w:pStyle w:val="TAL"/>
              <w:rPr>
                <w:color w:val="000000"/>
                <w:lang w:val="en-US" w:eastAsia="en-GB"/>
              </w:rPr>
            </w:pPr>
            <w:r w:rsidRPr="00D5200C">
              <w:rPr>
                <w:lang w:val="en-US"/>
              </w:rPr>
              <w:t xml:space="preserve">Retrieve </w:t>
            </w:r>
            <w:proofErr w:type="spellStart"/>
            <w:r>
              <w:rPr>
                <w:lang w:val="en-US"/>
              </w:rPr>
              <w:t>Hss</w:t>
            </w:r>
            <w:proofErr w:type="spellEnd"/>
            <w:r>
              <w:rPr>
                <w:lang w:val="en-US"/>
              </w:rPr>
              <w:t>-EE</w:t>
            </w:r>
            <w:r w:rsidRPr="00D5200C">
              <w:rPr>
                <w:lang w:val="en-US"/>
              </w:rPr>
              <w:t>-subscriptions</w:t>
            </w:r>
          </w:p>
        </w:tc>
      </w:tr>
      <w:tr w:rsidR="00AD4696" w:rsidRPr="00BC4D08" w14:paraId="6F87BA73" w14:textId="77777777" w:rsidTr="008C5B93">
        <w:trPr>
          <w:jc w:val="center"/>
        </w:trPr>
        <w:tc>
          <w:tcPr>
            <w:tcW w:w="1768" w:type="pct"/>
            <w:vMerge/>
            <w:tcBorders>
              <w:left w:val="single" w:sz="4" w:space="0" w:color="auto"/>
              <w:bottom w:val="single" w:sz="4" w:space="0" w:color="auto"/>
              <w:right w:val="single" w:sz="4" w:space="0" w:color="auto"/>
            </w:tcBorders>
            <w:vAlign w:val="center"/>
          </w:tcPr>
          <w:p w14:paraId="1E0B5332"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38359FD"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1201AEC" w14:textId="0BDE6483"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57B5ABAC" w14:textId="6DC29C8D" w:rsidR="00AD4696" w:rsidRPr="00D5200C" w:rsidRDefault="00AD4696" w:rsidP="00AD4696">
            <w:pPr>
              <w:pStyle w:val="TAL"/>
              <w:rPr>
                <w:color w:val="000000"/>
                <w:lang w:val="en-US" w:eastAsia="en-GB"/>
              </w:rPr>
            </w:pPr>
            <w:r w:rsidRPr="00D5200C">
              <w:rPr>
                <w:lang w:val="en-US"/>
              </w:rPr>
              <w:t xml:space="preserve">Update </w:t>
            </w:r>
            <w:proofErr w:type="spellStart"/>
            <w:r>
              <w:rPr>
                <w:lang w:val="en-US"/>
              </w:rPr>
              <w:t>Hss</w:t>
            </w:r>
            <w:proofErr w:type="spellEnd"/>
            <w:r>
              <w:rPr>
                <w:lang w:val="en-US"/>
              </w:rPr>
              <w:t>-EE</w:t>
            </w:r>
            <w:r w:rsidRPr="00D5200C">
              <w:rPr>
                <w:lang w:val="en-US"/>
              </w:rPr>
              <w:t>-subscriptions</w:t>
            </w:r>
          </w:p>
        </w:tc>
      </w:tr>
      <w:tr w:rsidR="00AD4696"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AD4696" w:rsidRPr="00533C32" w:rsidRDefault="00AD4696" w:rsidP="00AD4696">
            <w:pPr>
              <w:pStyle w:val="TAL"/>
              <w:rPr>
                <w:color w:val="000000"/>
                <w:lang w:val="en-US"/>
              </w:rPr>
            </w:pPr>
            <w:proofErr w:type="spellStart"/>
            <w:r w:rsidRPr="00D5200C">
              <w:rPr>
                <w:color w:val="000000"/>
                <w:lang w:val="en-US" w:eastAsia="en-GB"/>
              </w:rPr>
              <w:t>EeProfile</w:t>
            </w:r>
            <w:r w:rsidRPr="00D5200C">
              <w:rPr>
                <w:color w:val="000000"/>
                <w:lang w:val="en-US"/>
              </w:rPr>
              <w:t>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AD4696" w:rsidRPr="00D5200C" w:rsidRDefault="00AD4696" w:rsidP="00AD4696">
            <w:pPr>
              <w:pStyle w:val="TAL"/>
              <w:rPr>
                <w:color w:val="000000"/>
                <w:lang w:val="en-US"/>
              </w:rPr>
            </w:pPr>
            <w:r w:rsidRPr="00D5200C">
              <w:rPr>
                <w:color w:val="000000"/>
                <w:lang w:val="en-US" w:eastAsia="en-GB"/>
              </w:rPr>
              <w:t>/subscription-data/{</w:t>
            </w:r>
            <w:proofErr w:type="spellStart"/>
            <w:r w:rsidRPr="00D5200C">
              <w:rPr>
                <w:color w:val="000000"/>
                <w:lang w:val="en-US" w:eastAsia="en-GB"/>
              </w:rPr>
              <w:t>ueId</w:t>
            </w:r>
            <w:proofErr w:type="spellEnd"/>
            <w:r w:rsidRPr="00D5200C">
              <w:rPr>
                <w:color w:val="000000"/>
                <w:lang w:val="en-US" w:eastAsia="en-GB"/>
              </w:rPr>
              <w:t>}/</w:t>
            </w:r>
            <w:proofErr w:type="spellStart"/>
            <w:r w:rsidRPr="00D5200C">
              <w:rPr>
                <w:color w:val="000000"/>
                <w:lang w:val="en-US" w:eastAsia="en-GB"/>
              </w:rPr>
              <w:t>ee</w:t>
            </w:r>
            <w:proofErr w:type="spellEnd"/>
            <w:r w:rsidRPr="00D5200C">
              <w:rPr>
                <w:color w:val="000000"/>
                <w:lang w:val="en-US" w:eastAsia="en-GB"/>
              </w:rPr>
              <w:t>-profile-d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AD4696" w:rsidRPr="00D5200C" w:rsidRDefault="00AD4696" w:rsidP="00AD4696">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AD4696"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AD4696" w:rsidRPr="00D5200C" w:rsidRDefault="00AD4696" w:rsidP="00AD4696">
            <w:pPr>
              <w:pStyle w:val="TAL"/>
              <w:rPr>
                <w:lang w:val="en-US"/>
              </w:rPr>
            </w:pPr>
            <w:proofErr w:type="spellStart"/>
            <w:r w:rsidRPr="00D5200C">
              <w:rPr>
                <w:lang w:val="en-US"/>
              </w:rPr>
              <w:t>ProvisionedParamenterData</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AD4696" w:rsidRPr="00D5200C" w:rsidRDefault="00AD4696" w:rsidP="00AD4696">
            <w:pPr>
              <w:pStyle w:val="TAL"/>
              <w:rPr>
                <w:lang w:val="en-US"/>
              </w:rPr>
            </w:pPr>
            <w:r w:rsidRPr="00D5200C">
              <w:rPr>
                <w:lang w:val="en-US"/>
              </w:rPr>
              <w:t>/subscription-data/{</w:t>
            </w:r>
            <w:proofErr w:type="spellStart"/>
            <w:r w:rsidRPr="00D5200C">
              <w:rPr>
                <w:lang w:val="en-US"/>
              </w:rPr>
              <w:t>ueId</w:t>
            </w:r>
            <w:proofErr w:type="spellEnd"/>
            <w:r w:rsidRPr="00D5200C">
              <w:rPr>
                <w:lang w:val="en-US"/>
              </w:rPr>
              <w:t>}/pp-data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AD4696" w:rsidRPr="00D5200C" w:rsidRDefault="00AD4696" w:rsidP="00AD4696">
            <w:pPr>
              <w:pStyle w:val="TAL"/>
              <w:rPr>
                <w:lang w:val="en-US"/>
              </w:rPr>
            </w:pPr>
            <w:r w:rsidRPr="00D5200C">
              <w:rPr>
                <w:lang w:val="en-US"/>
              </w:rPr>
              <w:t>Update of provisioned parameters.</w:t>
            </w:r>
          </w:p>
        </w:tc>
      </w:tr>
      <w:tr w:rsidR="00AD4696"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AD4696" w:rsidRPr="00D5200C" w:rsidRDefault="00AD4696" w:rsidP="00AD4696">
            <w:pPr>
              <w:pStyle w:val="TAL"/>
              <w:rPr>
                <w:lang w:val="en-US"/>
              </w:rPr>
            </w:pPr>
            <w:r w:rsidRPr="00D5200C">
              <w:rPr>
                <w:lang w:val="en-US"/>
              </w:rPr>
              <w:t>Retrieves the UE's provisioned parameters.</w:t>
            </w:r>
          </w:p>
        </w:tc>
      </w:tr>
      <w:tr w:rsidR="00AD4696" w:rsidRPr="00BC4D08" w14:paraId="457077B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B7E3C7D" w14:textId="6BA2127E" w:rsidR="00AD4696" w:rsidRPr="00D5200C" w:rsidRDefault="00AD4696" w:rsidP="00AD4696">
            <w:pPr>
              <w:pStyle w:val="TAL"/>
              <w:rPr>
                <w:lang w:val="en-US"/>
              </w:rPr>
            </w:pPr>
            <w:proofErr w:type="spellStart"/>
            <w:r>
              <w:rPr>
                <w:color w:val="000000"/>
                <w:lang w:val="en-US" w:eastAsia="en-GB"/>
              </w:rPr>
              <w:t>PpProfile</w:t>
            </w:r>
            <w:r>
              <w:rPr>
                <w:color w:val="000000"/>
                <w:lang w:val="en-US"/>
              </w:rPr>
              <w:t>Data</w:t>
            </w:r>
            <w:proofErr w:type="spellEnd"/>
          </w:p>
        </w:tc>
        <w:tc>
          <w:tcPr>
            <w:tcW w:w="1707" w:type="pct"/>
            <w:tcBorders>
              <w:top w:val="single" w:sz="4" w:space="0" w:color="auto"/>
              <w:left w:val="single" w:sz="4" w:space="0" w:color="auto"/>
              <w:bottom w:val="single" w:sz="4" w:space="0" w:color="auto"/>
              <w:right w:val="single" w:sz="4" w:space="0" w:color="auto"/>
            </w:tcBorders>
          </w:tcPr>
          <w:p w14:paraId="74E35D80" w14:textId="43AC6528" w:rsidR="00AD4696" w:rsidRPr="00D5200C" w:rsidRDefault="00AD4696" w:rsidP="00AD4696">
            <w:pPr>
              <w:pStyle w:val="TAL"/>
              <w:rPr>
                <w:lang w:val="en-US"/>
              </w:rPr>
            </w:pPr>
            <w:r>
              <w:rPr>
                <w:color w:val="000000"/>
                <w:lang w:val="en-US" w:eastAsia="en-GB"/>
              </w:rPr>
              <w:t>/subscription-data/{</w:t>
            </w:r>
            <w:proofErr w:type="spellStart"/>
            <w:r>
              <w:rPr>
                <w:color w:val="000000"/>
                <w:lang w:val="en-US" w:eastAsia="en-GB"/>
              </w:rPr>
              <w:t>ueId</w:t>
            </w:r>
            <w:proofErr w:type="spellEnd"/>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5186EC63" w14:textId="47B19343"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0277997" w14:textId="026B421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w:t>
            </w:r>
          </w:p>
        </w:tc>
      </w:tr>
      <w:tr w:rsidR="00AD4696"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AD4696" w:rsidRPr="00D5200C" w:rsidRDefault="00AD4696" w:rsidP="00AD4696">
            <w:pPr>
              <w:pStyle w:val="TAL"/>
              <w:rPr>
                <w:lang w:val="en-US"/>
              </w:rPr>
            </w:pPr>
            <w:proofErr w:type="spellStart"/>
            <w:r w:rsidRPr="00D5200C">
              <w:rPr>
                <w:lang w:val="en-US"/>
              </w:rPr>
              <w:t>SMSSubscriptionData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AD4696" w:rsidRPr="00D5200C" w:rsidRDefault="00AD4696" w:rsidP="00AD4696">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AD4696"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AD4696" w:rsidRPr="00D5200C" w:rsidRDefault="00AD4696" w:rsidP="00AD4696">
            <w:pPr>
              <w:pStyle w:val="TAL"/>
              <w:rPr>
                <w:lang w:val="en-US"/>
              </w:rPr>
            </w:pPr>
            <w:proofErr w:type="spellStart"/>
            <w:r w:rsidRPr="00D5200C">
              <w:rPr>
                <w:lang w:val="en-US"/>
              </w:rPr>
              <w:t>SubscriptionDataSubscriptions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AD4696" w:rsidRPr="00D5200C" w:rsidRDefault="00AD4696" w:rsidP="00AD4696">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AD4696" w:rsidRPr="00D5200C" w:rsidRDefault="00AD4696" w:rsidP="00AD4696">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AD4696" w:rsidRPr="00D5200C" w:rsidRDefault="00AD4696" w:rsidP="00AD4696">
            <w:pPr>
              <w:pStyle w:val="TAL"/>
              <w:rPr>
                <w:lang w:val="en-US"/>
              </w:rPr>
            </w:pPr>
            <w:r w:rsidRPr="00D5200C">
              <w:rPr>
                <w:lang w:val="en-US"/>
              </w:rPr>
              <w:t>Retrieve existing subscriptions</w:t>
            </w:r>
          </w:p>
        </w:tc>
      </w:tr>
      <w:tr w:rsidR="00AD4696"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AD4696" w:rsidRPr="00D5200C" w:rsidRDefault="00AD4696" w:rsidP="00AD4696">
            <w:pPr>
              <w:pStyle w:val="TAL"/>
              <w:rPr>
                <w:lang w:val="en-US"/>
              </w:rPr>
            </w:pPr>
            <w:r w:rsidRPr="00D5200C">
              <w:rPr>
                <w:lang w:val="en-US"/>
              </w:rPr>
              <w:t>Create a subscription, i.e. subscribe a node to receive notification for change of data</w:t>
            </w:r>
          </w:p>
        </w:tc>
      </w:tr>
      <w:tr w:rsidR="00AD4696"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AD4696" w:rsidRPr="00D5200C" w:rsidRDefault="00AD4696" w:rsidP="00AD4696">
            <w:pPr>
              <w:pStyle w:val="TAL"/>
              <w:rPr>
                <w:lang w:val="en-US"/>
              </w:rPr>
            </w:pPr>
            <w:r w:rsidRPr="00D5200C">
              <w:rPr>
                <w:lang w:val="en-US"/>
              </w:rPr>
              <w:t>Deletes multiple subscriptions for a given UE.</w:t>
            </w:r>
          </w:p>
        </w:tc>
      </w:tr>
      <w:tr w:rsidR="00AD4696"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AD4696" w:rsidRPr="00D5200C" w:rsidRDefault="00AD4696" w:rsidP="00AD4696">
            <w:pPr>
              <w:pStyle w:val="TAL"/>
              <w:rPr>
                <w:lang w:val="en-US" w:eastAsia="zh-CN"/>
              </w:rPr>
            </w:pPr>
            <w:proofErr w:type="spellStart"/>
            <w:r w:rsidRPr="00D5200C">
              <w:rPr>
                <w:lang w:val="en-US"/>
              </w:rPr>
              <w:t>IndividualSubscriptionDataSubscription</w:t>
            </w:r>
            <w:proofErr w:type="spellEnd"/>
          </w:p>
        </w:tc>
        <w:tc>
          <w:tcPr>
            <w:tcW w:w="1707" w:type="pct"/>
            <w:vMerge w:val="restart"/>
            <w:tcBorders>
              <w:top w:val="single" w:sz="4" w:space="0" w:color="auto"/>
              <w:left w:val="single" w:sz="4" w:space="0" w:color="auto"/>
              <w:right w:val="single" w:sz="4" w:space="0" w:color="auto"/>
            </w:tcBorders>
            <w:hideMark/>
          </w:tcPr>
          <w:p w14:paraId="540E004D" w14:textId="77777777" w:rsidR="00AD4696" w:rsidRPr="00D5200C" w:rsidRDefault="00AD4696" w:rsidP="00AD4696">
            <w:pPr>
              <w:pStyle w:val="TAL"/>
              <w:rPr>
                <w:lang w:val="en-US"/>
              </w:rPr>
            </w:pPr>
            <w:r w:rsidRPr="00D5200C">
              <w:rPr>
                <w:lang w:val="en-US"/>
              </w:rPr>
              <w:t>/subscription-data/subs-to-notify/{</w:t>
            </w:r>
            <w:proofErr w:type="spellStart"/>
            <w:r w:rsidRPr="00D5200C">
              <w:rPr>
                <w:lang w:val="en-US"/>
              </w:rPr>
              <w:t>subsId</w:t>
            </w:r>
            <w:proofErr w:type="spellEnd"/>
            <w:r w:rsidRPr="00D5200C">
              <w:rPr>
                <w:lang w:val="en-US"/>
              </w:rPr>
              <w:t>}</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AD4696" w:rsidRPr="00D5200C" w:rsidRDefault="00AD4696" w:rsidP="00AD4696">
            <w:pPr>
              <w:pStyle w:val="TAL"/>
              <w:rPr>
                <w:lang w:val="en-US"/>
              </w:rPr>
            </w:pPr>
            <w:r w:rsidRPr="00D5200C">
              <w:rPr>
                <w:lang w:val="en-US"/>
              </w:rPr>
              <w:t>Delete the subscription identified by {</w:t>
            </w:r>
            <w:proofErr w:type="spellStart"/>
            <w:r w:rsidRPr="00D5200C">
              <w:rPr>
                <w:lang w:val="en-US"/>
              </w:rPr>
              <w:t>subsId</w:t>
            </w:r>
            <w:proofErr w:type="spellEnd"/>
            <w:r w:rsidRPr="00D5200C">
              <w:rPr>
                <w:lang w:val="en-US"/>
              </w:rPr>
              <w:t>}, i.e. unsubscribe a node to receive notification for change of data</w:t>
            </w:r>
          </w:p>
        </w:tc>
      </w:tr>
      <w:tr w:rsidR="00AD4696"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FC431B3"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AD4696" w:rsidRPr="00D5200C" w:rsidRDefault="00AD4696" w:rsidP="00AD4696">
            <w:pPr>
              <w:pStyle w:val="TAL"/>
              <w:rPr>
                <w:lang w:val="en-US"/>
              </w:rPr>
            </w:pPr>
            <w:r w:rsidRPr="00533C32">
              <w:rPr>
                <w:rFonts w:eastAsia="SimSun"/>
                <w:lang w:val="en-US"/>
              </w:rPr>
              <w:t>Update an individual Subscription to notification</w:t>
            </w:r>
          </w:p>
        </w:tc>
      </w:tr>
      <w:tr w:rsidR="00AD4696"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385F6D6"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AD4696" w:rsidRPr="00533C32" w:rsidRDefault="00AD4696" w:rsidP="00AD4696">
            <w:pPr>
              <w:pStyle w:val="TAL"/>
              <w:rPr>
                <w:rFonts w:eastAsia="SimSun"/>
                <w:lang w:val="en-US"/>
              </w:rPr>
            </w:pPr>
            <w:r>
              <w:rPr>
                <w:rFonts w:eastAsia="SimSun"/>
                <w:lang w:val="en-US"/>
              </w:rPr>
              <w:t>Retrieve an individual Subscription to notification</w:t>
            </w:r>
          </w:p>
        </w:tc>
      </w:tr>
      <w:tr w:rsidR="00AD4696"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AD4696" w:rsidRPr="00D5200C" w:rsidRDefault="00AD4696" w:rsidP="00AD4696">
            <w:pPr>
              <w:pStyle w:val="TAL"/>
              <w:rPr>
                <w:lang w:val="en-US"/>
              </w:rPr>
            </w:pPr>
            <w:proofErr w:type="spellStart"/>
            <w:r w:rsidRPr="00D5200C">
              <w:rPr>
                <w:lang w:val="en-US"/>
              </w:rPr>
              <w:t>EeGroupSubscriptions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w:t>
            </w:r>
            <w:proofErr w:type="spellStart"/>
            <w:r w:rsidRPr="00D5200C">
              <w:rPr>
                <w:lang w:val="en-US" w:eastAsia="zh-CN"/>
              </w:rPr>
              <w:t>ueGroupId</w:t>
            </w:r>
            <w:proofErr w:type="spellEnd"/>
            <w:r w:rsidRPr="00D5200C">
              <w:rPr>
                <w:lang w:val="en-US"/>
              </w:rPr>
              <w:t>}/</w:t>
            </w:r>
            <w:proofErr w:type="spellStart"/>
            <w:r w:rsidRPr="00D5200C">
              <w:rPr>
                <w:lang w:val="en-US"/>
              </w:rPr>
              <w:t>ee</w:t>
            </w:r>
            <w:proofErr w:type="spellEnd"/>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AD4696" w:rsidRPr="00D5200C" w:rsidRDefault="00AD4696" w:rsidP="00AD4696">
            <w:pPr>
              <w:pStyle w:val="TAL"/>
              <w:rPr>
                <w:lang w:val="en-US"/>
              </w:rPr>
            </w:pPr>
            <w:r w:rsidRPr="00D5200C">
              <w:rPr>
                <w:lang w:val="en-US"/>
              </w:rPr>
              <w:t>Retrieve EE subscriptions for groups of UEs</w:t>
            </w:r>
          </w:p>
        </w:tc>
      </w:tr>
      <w:tr w:rsidR="00AD4696"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AD4696" w:rsidRPr="00D5200C" w:rsidRDefault="00AD4696" w:rsidP="00AD4696">
            <w:pPr>
              <w:pStyle w:val="TAL"/>
              <w:rPr>
                <w:lang w:val="en-US"/>
              </w:rPr>
            </w:pPr>
            <w:r w:rsidRPr="00D5200C">
              <w:rPr>
                <w:lang w:val="en-US"/>
              </w:rPr>
              <w:t>Create an EE subscription for groups of UEs</w:t>
            </w:r>
          </w:p>
        </w:tc>
      </w:tr>
      <w:tr w:rsidR="00AD4696"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AD4696" w:rsidRPr="00D5200C" w:rsidRDefault="00AD4696" w:rsidP="00AD4696">
            <w:pPr>
              <w:pStyle w:val="TAL"/>
              <w:rPr>
                <w:lang w:val="en-US"/>
              </w:rPr>
            </w:pPr>
            <w:proofErr w:type="spellStart"/>
            <w:r w:rsidRPr="00D5200C">
              <w:rPr>
                <w:lang w:val="en-US"/>
              </w:rPr>
              <w:lastRenderedPageBreak/>
              <w:t>IndividualEeGroupSubscription</w:t>
            </w:r>
            <w:proofErr w:type="spellEnd"/>
          </w:p>
        </w:tc>
        <w:tc>
          <w:tcPr>
            <w:tcW w:w="1707" w:type="pct"/>
            <w:vMerge w:val="restart"/>
            <w:tcBorders>
              <w:top w:val="single" w:sz="4" w:space="0" w:color="auto"/>
              <w:left w:val="single" w:sz="4" w:space="0" w:color="auto"/>
              <w:right w:val="single" w:sz="4" w:space="0" w:color="auto"/>
            </w:tcBorders>
            <w:hideMark/>
          </w:tcPr>
          <w:p w14:paraId="084D0459"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 for a group of UEs</w:t>
            </w:r>
          </w:p>
        </w:tc>
      </w:tr>
      <w:tr w:rsidR="00AD4696"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60545B7"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AD4696" w:rsidRPr="00D5200C" w:rsidRDefault="00AD4696" w:rsidP="00AD4696">
            <w:pPr>
              <w:pStyle w:val="TAL"/>
              <w:rPr>
                <w:lang w:val="en-US"/>
              </w:rPr>
            </w:pPr>
            <w:r w:rsidRPr="00D5200C">
              <w:rPr>
                <w:lang w:val="en-US"/>
              </w:rPr>
              <w:t>Delete an individual EE subscription for a group of UEs</w:t>
            </w:r>
          </w:p>
        </w:tc>
      </w:tr>
      <w:tr w:rsidR="00AD4696"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6427D1C"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AD4696" w:rsidRPr="00D5200C" w:rsidRDefault="00AD4696" w:rsidP="00AD4696">
            <w:pPr>
              <w:pStyle w:val="TAL"/>
              <w:rPr>
                <w:lang w:val="en-US"/>
              </w:rPr>
            </w:pPr>
            <w:r w:rsidRPr="00533C32">
              <w:rPr>
                <w:rFonts w:eastAsia="SimSun"/>
                <w:lang w:val="en-US"/>
              </w:rPr>
              <w:t>Update an individual EE subscription for a group of UEs</w:t>
            </w:r>
          </w:p>
        </w:tc>
      </w:tr>
      <w:tr w:rsidR="00AD4696"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75C21C37"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AD4696" w:rsidRPr="00533C32" w:rsidRDefault="00AD4696" w:rsidP="00AD4696">
            <w:pPr>
              <w:pStyle w:val="TAL"/>
              <w:rPr>
                <w:rFonts w:eastAsia="SimSun"/>
                <w:lang w:val="en-US"/>
              </w:rPr>
            </w:pPr>
            <w:r w:rsidRPr="00D5200C">
              <w:rPr>
                <w:lang w:val="en-US"/>
              </w:rPr>
              <w:t>Retrieve an individual EE subscription for a group of UEs</w:t>
            </w:r>
          </w:p>
        </w:tc>
      </w:tr>
      <w:tr w:rsidR="00AD4696" w:rsidRPr="00BC4D08" w14:paraId="35341F3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887B767" w14:textId="248657FC" w:rsidR="00AD4696" w:rsidRPr="00D5200C" w:rsidRDefault="00AD4696" w:rsidP="00AD4696">
            <w:pPr>
              <w:pStyle w:val="TAL"/>
              <w:rPr>
                <w:lang w:val="en-US"/>
              </w:rPr>
            </w:pPr>
            <w:proofErr w:type="spellStart"/>
            <w:r>
              <w:rPr>
                <w:color w:val="000000"/>
                <w:lang w:val="en-US" w:eastAsia="en-GB"/>
              </w:rPr>
              <w:t>EeGroupProfile</w:t>
            </w:r>
            <w:r>
              <w:rPr>
                <w:color w:val="000000"/>
                <w:lang w:val="en-US"/>
              </w:rPr>
              <w:t>Data</w:t>
            </w:r>
            <w:proofErr w:type="spellEnd"/>
          </w:p>
        </w:tc>
        <w:tc>
          <w:tcPr>
            <w:tcW w:w="1707" w:type="pct"/>
            <w:tcBorders>
              <w:top w:val="single" w:sz="4" w:space="0" w:color="auto"/>
              <w:left w:val="single" w:sz="4" w:space="0" w:color="auto"/>
              <w:bottom w:val="single" w:sz="4" w:space="0" w:color="auto"/>
              <w:right w:val="single" w:sz="4" w:space="0" w:color="auto"/>
            </w:tcBorders>
          </w:tcPr>
          <w:p w14:paraId="5993ABFB" w14:textId="50EA2EDF" w:rsidR="00AD4696" w:rsidRPr="00D5200C" w:rsidRDefault="00AD4696" w:rsidP="00AD4696">
            <w:pPr>
              <w:pStyle w:val="TAL"/>
              <w:rPr>
                <w:lang w:val="en-US"/>
              </w:rPr>
            </w:pPr>
            <w:r>
              <w:rPr>
                <w:color w:val="000000"/>
                <w:lang w:val="en-US" w:eastAsia="en-GB"/>
              </w:rPr>
              <w:t>/subscription-data/</w:t>
            </w:r>
            <w:r w:rsidRPr="00D5200C">
              <w:rPr>
                <w:lang w:val="en-US"/>
              </w:rPr>
              <w:t>group-data</w:t>
            </w:r>
            <w:r w:rsidRPr="00D5200C">
              <w:rPr>
                <w:lang w:val="en-US" w:eastAsia="zh-CN"/>
              </w:rPr>
              <w:t>/</w:t>
            </w:r>
            <w:r w:rsidRPr="00D5200C">
              <w:rPr>
                <w:lang w:val="en-US"/>
              </w:rPr>
              <w:t>{</w:t>
            </w:r>
            <w:proofErr w:type="spellStart"/>
            <w:r w:rsidRPr="00D5200C">
              <w:rPr>
                <w:lang w:val="en-US" w:eastAsia="zh-CN"/>
              </w:rPr>
              <w:t>ueGroupId</w:t>
            </w:r>
            <w:proofErr w:type="spellEnd"/>
            <w:r w:rsidRPr="00D5200C">
              <w:rPr>
                <w:lang w:val="en-US"/>
              </w:rPr>
              <w:t>}</w:t>
            </w:r>
            <w:r>
              <w:rPr>
                <w:color w:val="000000"/>
                <w:lang w:val="en-US" w:eastAsia="en-GB"/>
              </w:rPr>
              <w:t>/</w:t>
            </w:r>
            <w:proofErr w:type="spellStart"/>
            <w:r>
              <w:rPr>
                <w:color w:val="000000"/>
                <w:lang w:val="en-US" w:eastAsia="en-GB"/>
              </w:rPr>
              <w:t>ee</w:t>
            </w:r>
            <w:proofErr w:type="spellEnd"/>
            <w:r>
              <w:rPr>
                <w:color w:val="000000"/>
                <w:lang w:val="en-US" w:eastAsia="en-GB"/>
              </w:rPr>
              <w:t>-profile-d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1139938E" w14:textId="4314F010"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68DE5A1E" w14:textId="154A617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subscribed EE profile data for a group of UEs.</w:t>
            </w:r>
          </w:p>
        </w:tc>
      </w:tr>
      <w:tr w:rsidR="00AD4696"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AD4696" w:rsidRPr="00D5200C" w:rsidRDefault="00AD4696" w:rsidP="00AD4696">
            <w:pPr>
              <w:pStyle w:val="TAL"/>
              <w:rPr>
                <w:lang w:val="en-US"/>
              </w:rPr>
            </w:pPr>
            <w:proofErr w:type="spellStart"/>
            <w:r w:rsidRPr="00D5200C">
              <w:rPr>
                <w:lang w:val="en-US"/>
              </w:rPr>
              <w:t>TraceData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AD4696" w:rsidRPr="00D5200C" w:rsidRDefault="00AD4696" w:rsidP="00AD4696">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AD4696"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AD4696" w:rsidRPr="00D5200C" w:rsidRDefault="00AD4696" w:rsidP="00AD4696">
            <w:pPr>
              <w:pStyle w:val="TAL"/>
              <w:rPr>
                <w:lang w:val="en-US" w:eastAsia="zh-CN"/>
              </w:rPr>
            </w:pPr>
            <w:proofErr w:type="spellStart"/>
            <w:r w:rsidRPr="00D5200C">
              <w:rPr>
                <w:lang w:val="en-US" w:eastAsia="zh-CN"/>
              </w:rPr>
              <w:t>IdentityData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AD4696" w:rsidRPr="00D5200C" w:rsidRDefault="00AD4696" w:rsidP="00AD4696">
            <w:pPr>
              <w:pStyle w:val="TAL"/>
              <w:rPr>
                <w:lang w:val="en-US"/>
              </w:rPr>
            </w:pPr>
            <w:r w:rsidRPr="00D5200C">
              <w:rPr>
                <w:lang w:val="en-US"/>
              </w:rPr>
              <w:t>/subscription-data/{</w:t>
            </w:r>
            <w:proofErr w:type="spellStart"/>
            <w:r w:rsidRPr="00D5200C">
              <w:rPr>
                <w:lang w:val="en-US"/>
              </w:rPr>
              <w:t>ueId</w:t>
            </w:r>
            <w:proofErr w:type="spellEnd"/>
            <w:r w:rsidRPr="00D5200C">
              <w:rPr>
                <w:lang w:val="en-US"/>
              </w:rPr>
              <w:t>}/identity-data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AD4696" w:rsidRPr="00D5200C" w:rsidRDefault="00AD4696" w:rsidP="00AD4696">
            <w:pPr>
              <w:pStyle w:val="TAL"/>
              <w:rPr>
                <w:lang w:val="en-US"/>
              </w:rPr>
            </w:pPr>
            <w:r w:rsidRPr="00D5200C">
              <w:rPr>
                <w:lang w:val="en-US"/>
              </w:rPr>
              <w:t xml:space="preserve">Retrieve identity data that corresponds to the provided </w:t>
            </w:r>
            <w:proofErr w:type="spellStart"/>
            <w:r w:rsidRPr="00D5200C">
              <w:rPr>
                <w:lang w:val="en-US"/>
              </w:rPr>
              <w:t>ueId</w:t>
            </w:r>
            <w:proofErr w:type="spellEnd"/>
          </w:p>
        </w:tc>
      </w:tr>
      <w:tr w:rsidR="00AD4696"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AD4696" w:rsidRPr="00D5200C" w:rsidRDefault="00AD4696" w:rsidP="00AD4696">
            <w:pPr>
              <w:pStyle w:val="TAL"/>
              <w:rPr>
                <w:lang w:val="en-US" w:eastAsia="zh-CN"/>
              </w:rPr>
            </w:pPr>
            <w:proofErr w:type="spellStart"/>
            <w:r w:rsidRPr="00D5200C">
              <w:rPr>
                <w:lang w:val="en-US" w:eastAsia="zh-CN"/>
              </w:rPr>
              <w:t>SharedData</w:t>
            </w:r>
            <w:proofErr w:type="spellEnd"/>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AD4696" w:rsidRPr="00D5200C" w:rsidRDefault="00AD4696" w:rsidP="00AD4696">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AD4696" w:rsidRPr="00D5200C" w:rsidRDefault="00AD4696" w:rsidP="00AD4696">
            <w:pPr>
              <w:pStyle w:val="TAL"/>
              <w:rPr>
                <w:lang w:val="en-US"/>
              </w:rPr>
            </w:pPr>
            <w:r w:rsidRPr="00D5200C">
              <w:rPr>
                <w:lang w:val="en-US"/>
              </w:rPr>
              <w:t>Retrieve shared data</w:t>
            </w:r>
          </w:p>
        </w:tc>
      </w:tr>
      <w:tr w:rsidR="00A0198F" w:rsidRPr="00BC4D08" w14:paraId="3E6C241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F9B9CB5" w14:textId="4CD490FF" w:rsidR="00A0198F" w:rsidRPr="00D5200C" w:rsidRDefault="00A0198F" w:rsidP="00A0198F">
            <w:pPr>
              <w:pStyle w:val="TAL"/>
              <w:rPr>
                <w:lang w:val="en-US" w:eastAsia="zh-CN"/>
              </w:rPr>
            </w:pPr>
            <w:proofErr w:type="spellStart"/>
            <w:r>
              <w:t>Individual</w:t>
            </w:r>
            <w:r w:rsidRPr="00B3056F">
              <w:t>SharedData</w:t>
            </w:r>
            <w:proofErr w:type="spellEnd"/>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4FD79E66" w14:textId="11CB7310" w:rsidR="00A0198F" w:rsidRPr="00D5200C" w:rsidRDefault="00A0198F" w:rsidP="00A0198F">
            <w:pPr>
              <w:pStyle w:val="TAL"/>
              <w:rPr>
                <w:lang w:val="en-US"/>
              </w:rPr>
            </w:pPr>
            <w:r w:rsidRPr="00D5200C">
              <w:rPr>
                <w:lang w:val="en-US"/>
              </w:rPr>
              <w:t>/subscription-data</w:t>
            </w:r>
            <w:r w:rsidRPr="00B3056F">
              <w:t>/shared-data</w:t>
            </w:r>
            <w:r>
              <w:t>/{</w:t>
            </w:r>
            <w:proofErr w:type="spellStart"/>
            <w:r>
              <w:t>sharedDataId</w:t>
            </w:r>
            <w:proofErr w:type="spellEnd"/>
            <w:r>
              <w:t>}</w:t>
            </w:r>
          </w:p>
        </w:tc>
        <w:tc>
          <w:tcPr>
            <w:tcW w:w="427" w:type="pct"/>
            <w:tcBorders>
              <w:top w:val="single" w:sz="4" w:space="0" w:color="auto"/>
              <w:left w:val="single" w:sz="4" w:space="0" w:color="auto"/>
              <w:bottom w:val="single" w:sz="4" w:space="0" w:color="auto"/>
              <w:right w:val="single" w:sz="4" w:space="0" w:color="auto"/>
            </w:tcBorders>
          </w:tcPr>
          <w:p w14:paraId="1DE4964F" w14:textId="4509D9EB" w:rsidR="00A0198F" w:rsidRPr="00D5200C" w:rsidRDefault="00A0198F" w:rsidP="00A0198F">
            <w:pPr>
              <w:pStyle w:val="TAL"/>
              <w:rPr>
                <w:lang w:val="en-US"/>
              </w:rPr>
            </w:pPr>
            <w:r>
              <w:rPr>
                <w:rFonts w:hint="eastAsia"/>
                <w:lang w:eastAsia="zh-CN"/>
              </w:rPr>
              <w:t>G</w:t>
            </w:r>
            <w:r>
              <w:rPr>
                <w:lang w:eastAsia="zh-CN"/>
              </w:rPr>
              <w:t>ET</w:t>
            </w:r>
          </w:p>
        </w:tc>
        <w:tc>
          <w:tcPr>
            <w:tcW w:w="1099" w:type="pct"/>
            <w:tcBorders>
              <w:top w:val="single" w:sz="4" w:space="0" w:color="auto"/>
              <w:left w:val="single" w:sz="4" w:space="0" w:color="auto"/>
              <w:bottom w:val="single" w:sz="4" w:space="0" w:color="auto"/>
              <w:right w:val="single" w:sz="4" w:space="0" w:color="auto"/>
            </w:tcBorders>
          </w:tcPr>
          <w:p w14:paraId="656713B6" w14:textId="25F9F38D" w:rsidR="00A0198F" w:rsidRPr="00D5200C" w:rsidRDefault="00A0198F" w:rsidP="00A0198F">
            <w:pPr>
              <w:pStyle w:val="TAL"/>
              <w:rPr>
                <w:lang w:val="en-US"/>
              </w:rPr>
            </w:pPr>
            <w:r>
              <w:rPr>
                <w:lang w:eastAsia="zh-CN"/>
              </w:rPr>
              <w:t xml:space="preserve">Retrieve the </w:t>
            </w:r>
            <w:r>
              <w:t>individual Shared Data</w:t>
            </w:r>
          </w:p>
        </w:tc>
      </w:tr>
      <w:tr w:rsidR="00A0198F"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A0198F" w:rsidRPr="00D5200C" w:rsidRDefault="00A0198F" w:rsidP="00A0198F">
            <w:pPr>
              <w:pStyle w:val="TAL"/>
              <w:rPr>
                <w:lang w:val="en-US" w:eastAsia="zh-CN"/>
              </w:rPr>
            </w:pPr>
            <w:proofErr w:type="spellStart"/>
            <w:r w:rsidRPr="00D5200C">
              <w:rPr>
                <w:lang w:val="en-US" w:eastAsia="zh-CN"/>
              </w:rPr>
              <w:t>GroupIdentifiers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A0198F" w:rsidRPr="00D5200C" w:rsidRDefault="00A0198F" w:rsidP="00A0198F">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A0198F" w:rsidRPr="00D5200C" w:rsidRDefault="00A0198F" w:rsidP="00A0198F">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A0198F"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A0198F" w:rsidRPr="00D5200C" w:rsidRDefault="00A0198F" w:rsidP="00A0198F">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A0198F" w:rsidRPr="00D5200C" w:rsidRDefault="00A0198F" w:rsidP="00A0198F">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A0198F" w:rsidRPr="00D5200C" w:rsidRDefault="00A0198F" w:rsidP="00A0198F">
            <w:pPr>
              <w:pStyle w:val="TAL"/>
              <w:rPr>
                <w:lang w:val="en-US"/>
              </w:rPr>
            </w:pPr>
            <w:r w:rsidRPr="00D5200C">
              <w:rPr>
                <w:lang w:val="en-US"/>
              </w:rPr>
              <w:t>Retrieve 5G VN Groups</w:t>
            </w:r>
          </w:p>
        </w:tc>
      </w:tr>
      <w:tr w:rsidR="00A0198F"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A0198F" w:rsidRPr="00D5200C" w:rsidRDefault="00A0198F" w:rsidP="00A0198F">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A0198F" w:rsidRPr="00D5200C" w:rsidRDefault="00A0198F" w:rsidP="00A0198F">
            <w:pPr>
              <w:pStyle w:val="TAL"/>
              <w:rPr>
                <w:lang w:val="en-US" w:eastAsia="zh-CN"/>
              </w:rPr>
            </w:pPr>
            <w:r w:rsidRPr="00D5200C">
              <w:rPr>
                <w:lang w:val="en-US" w:eastAsia="zh-CN"/>
              </w:rPr>
              <w:t>/subscription-data/group-data/5g-vn-groups/{</w:t>
            </w:r>
            <w:proofErr w:type="spellStart"/>
            <w:r w:rsidRPr="00D5200C">
              <w:rPr>
                <w:lang w:val="en-US" w:eastAsia="zh-CN"/>
              </w:rPr>
              <w:t>externalGroupId</w:t>
            </w:r>
            <w:proofErr w:type="spellEnd"/>
            <w:r w:rsidRPr="00D5200C">
              <w:rPr>
                <w:lang w:val="en-US" w:eastAsia="zh-CN"/>
              </w:rPr>
              <w:t>}</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A0198F" w:rsidRPr="00D5200C" w:rsidRDefault="00A0198F" w:rsidP="00A0198F">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A0198F" w:rsidRPr="00D5200C" w:rsidRDefault="00A0198F" w:rsidP="00A0198F">
            <w:pPr>
              <w:pStyle w:val="TAL"/>
              <w:rPr>
                <w:lang w:val="en-US"/>
              </w:rPr>
            </w:pPr>
            <w:r w:rsidRPr="00D5200C">
              <w:rPr>
                <w:lang w:val="en-US"/>
              </w:rPr>
              <w:t>Create a 5G VN Group</w:t>
            </w:r>
          </w:p>
        </w:tc>
      </w:tr>
      <w:tr w:rsidR="00A0198F"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A0198F" w:rsidRPr="00D5200C" w:rsidRDefault="00A0198F" w:rsidP="00A0198F">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A0198F" w:rsidRPr="00D5200C" w:rsidRDefault="00A0198F" w:rsidP="00A0198F">
            <w:pPr>
              <w:pStyle w:val="TAL"/>
              <w:rPr>
                <w:lang w:val="en-US"/>
              </w:rPr>
            </w:pPr>
            <w:r w:rsidRPr="00D5200C">
              <w:rPr>
                <w:lang w:val="en-US"/>
              </w:rPr>
              <w:t>Update a 5G VN Group</w:t>
            </w:r>
          </w:p>
        </w:tc>
      </w:tr>
      <w:tr w:rsidR="00A0198F"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A0198F" w:rsidRPr="00D5200C" w:rsidRDefault="00A0198F" w:rsidP="00A0198F">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A0198F" w:rsidRPr="00D5200C" w:rsidRDefault="00A0198F" w:rsidP="00A0198F">
            <w:pPr>
              <w:pStyle w:val="TAL"/>
              <w:rPr>
                <w:lang w:val="en-US"/>
              </w:rPr>
            </w:pPr>
            <w:r w:rsidRPr="00D5200C">
              <w:rPr>
                <w:lang w:val="en-US"/>
              </w:rPr>
              <w:t>Delete a 5G VN Group</w:t>
            </w:r>
          </w:p>
        </w:tc>
      </w:tr>
      <w:tr w:rsidR="00A0198F"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A0198F" w:rsidRPr="00D5200C" w:rsidRDefault="00A0198F" w:rsidP="00A0198F">
            <w:pPr>
              <w:pStyle w:val="TAL"/>
              <w:rPr>
                <w:lang w:val="en-US"/>
              </w:rPr>
            </w:pPr>
            <w:r w:rsidRPr="00D5200C">
              <w:rPr>
                <w:lang w:val="en-US"/>
              </w:rPr>
              <w:t>Retrieve a 5G VN Group</w:t>
            </w:r>
          </w:p>
        </w:tc>
      </w:tr>
      <w:tr w:rsidR="00A0198F"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A0198F" w:rsidRPr="00D5200C" w:rsidRDefault="00A0198F" w:rsidP="00A0198F">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A0198F" w:rsidRPr="00D5200C" w:rsidRDefault="00A0198F" w:rsidP="00A0198F">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A0198F" w:rsidRPr="00D5200C"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A0198F" w:rsidRPr="00D5200C" w:rsidRDefault="00A0198F" w:rsidP="00A0198F">
            <w:pPr>
              <w:pStyle w:val="TAL"/>
              <w:rPr>
                <w:lang w:val="en-US"/>
              </w:rPr>
            </w:pPr>
            <w:r w:rsidRPr="00D5200C">
              <w:rPr>
                <w:lang w:val="en-US"/>
              </w:rPr>
              <w:t>Retrieve 5G VN Group</w:t>
            </w:r>
            <w:r>
              <w:rPr>
                <w:lang w:val="en-US"/>
              </w:rPr>
              <w:t xml:space="preserve"> Data based on Internal Group Identifier(s)</w:t>
            </w:r>
          </w:p>
        </w:tc>
      </w:tr>
      <w:tr w:rsidR="00A0198F" w:rsidRPr="00BC4D08" w14:paraId="3A5D139D" w14:textId="77777777" w:rsidTr="00AF4C29">
        <w:trPr>
          <w:jc w:val="center"/>
        </w:trPr>
        <w:tc>
          <w:tcPr>
            <w:tcW w:w="1768" w:type="pct"/>
            <w:tcBorders>
              <w:left w:val="single" w:sz="4" w:space="0" w:color="auto"/>
              <w:right w:val="single" w:sz="4" w:space="0" w:color="auto"/>
            </w:tcBorders>
          </w:tcPr>
          <w:p w14:paraId="2918F29A" w14:textId="30DE5A9C" w:rsidR="00A0198F" w:rsidRDefault="00A0198F" w:rsidP="00A0198F">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3D1FCF51" w14:textId="5D46DAAD" w:rsidR="00A0198F" w:rsidRPr="00D5200C" w:rsidRDefault="00A0198F" w:rsidP="00A0198F">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08613A4F" w14:textId="02400E0C" w:rsidR="00A0198F"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1506A10C" w14:textId="6E6784C0" w:rsidR="00A0198F" w:rsidRPr="00D5200C" w:rsidRDefault="00A0198F" w:rsidP="00A0198F">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A0198F"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A0198F" w:rsidRPr="00D5200C" w:rsidRDefault="00A0198F" w:rsidP="00A0198F">
            <w:pPr>
              <w:pStyle w:val="TAL"/>
              <w:rPr>
                <w:lang w:val="en-US" w:eastAsia="zh-CN"/>
              </w:rPr>
            </w:pPr>
            <w:proofErr w:type="spellStart"/>
            <w:r w:rsidRPr="00D5200C">
              <w:rPr>
                <w:rFonts w:hint="eastAsia"/>
                <w:lang w:val="en-US" w:eastAsia="zh-CN"/>
              </w:rPr>
              <w:t>LcsPrivacySubscriptionData</w:t>
            </w:r>
            <w:proofErr w:type="spellEnd"/>
          </w:p>
        </w:tc>
        <w:tc>
          <w:tcPr>
            <w:tcW w:w="1707" w:type="pct"/>
            <w:tcBorders>
              <w:left w:val="single" w:sz="4" w:space="0" w:color="auto"/>
              <w:right w:val="single" w:sz="4" w:space="0" w:color="auto"/>
            </w:tcBorders>
            <w:hideMark/>
          </w:tcPr>
          <w:p w14:paraId="501191D9" w14:textId="77777777" w:rsidR="00A0198F" w:rsidRPr="00D5200C" w:rsidRDefault="00A0198F" w:rsidP="00A0198F">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A0198F"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A0198F" w:rsidRPr="00D5200C" w:rsidRDefault="00A0198F" w:rsidP="00A0198F">
            <w:pPr>
              <w:pStyle w:val="TAL"/>
              <w:rPr>
                <w:lang w:val="en-US" w:eastAsia="zh-CN"/>
              </w:rPr>
            </w:pPr>
            <w:proofErr w:type="spellStart"/>
            <w:r w:rsidRPr="00D5200C">
              <w:rPr>
                <w:rFonts w:hint="eastAsia"/>
                <w:lang w:val="en-US" w:eastAsia="zh-CN"/>
              </w:rPr>
              <w:t>LcsMobileOriginatedSubscriptionData</w:t>
            </w:r>
            <w:proofErr w:type="spellEnd"/>
          </w:p>
        </w:tc>
        <w:tc>
          <w:tcPr>
            <w:tcW w:w="1707" w:type="pct"/>
            <w:tcBorders>
              <w:left w:val="single" w:sz="4" w:space="0" w:color="auto"/>
              <w:right w:val="single" w:sz="4" w:space="0" w:color="auto"/>
            </w:tcBorders>
            <w:hideMark/>
          </w:tcPr>
          <w:p w14:paraId="642684FF" w14:textId="77777777" w:rsidR="00A0198F" w:rsidRPr="00D5200C" w:rsidRDefault="00A0198F" w:rsidP="00A0198F">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}/lcs-</w:t>
            </w:r>
            <w:proofErr w:type="spellStart"/>
            <w:r w:rsidRPr="00D5200C">
              <w:rPr>
                <w:lang w:val="en-US"/>
              </w:rPr>
              <w:t>mo</w:t>
            </w:r>
            <w:proofErr w:type="spellEnd"/>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A0198F"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A0198F" w:rsidRPr="00D5200C" w:rsidRDefault="00A0198F" w:rsidP="00A0198F">
            <w:pPr>
              <w:pStyle w:val="TAL"/>
              <w:rPr>
                <w:lang w:val="en-US" w:eastAsia="zh-CN"/>
              </w:rPr>
            </w:pPr>
            <w:proofErr w:type="spellStart"/>
            <w:r w:rsidRPr="00D5200C">
              <w:rPr>
                <w:rFonts w:hint="eastAsia"/>
                <w:lang w:val="en-US" w:eastAsia="zh-CN"/>
              </w:rPr>
              <w:t>NiddAuthorizationData</w:t>
            </w:r>
            <w:proofErr w:type="spellEnd"/>
          </w:p>
        </w:tc>
        <w:tc>
          <w:tcPr>
            <w:tcW w:w="1707" w:type="pct"/>
            <w:tcBorders>
              <w:left w:val="single" w:sz="4" w:space="0" w:color="auto"/>
              <w:right w:val="single" w:sz="4" w:space="0" w:color="auto"/>
            </w:tcBorders>
            <w:hideMark/>
          </w:tcPr>
          <w:p w14:paraId="3E810A0A" w14:textId="77777777" w:rsidR="00A0198F" w:rsidRPr="00D5200C" w:rsidRDefault="00A0198F" w:rsidP="00A0198F">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w:t>
            </w:r>
            <w:proofErr w:type="spellStart"/>
            <w:r w:rsidRPr="00D5200C">
              <w:rPr>
                <w:lang w:val="en-US"/>
              </w:rPr>
              <w:t>nidd</w:t>
            </w:r>
            <w:proofErr w:type="spellEnd"/>
            <w:r w:rsidRPr="00D5200C">
              <w:rPr>
                <w:lang w:val="en-US"/>
              </w:rPr>
              <w:t>-authorization-data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A0198F" w:rsidRPr="00D5200C" w:rsidRDefault="00A0198F" w:rsidP="00A0198F">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A0198F" w:rsidRPr="00D5200C" w:rsidRDefault="00A0198F" w:rsidP="00A0198F">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A0198F"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A0198F" w:rsidRPr="00D5200C" w:rsidRDefault="00A0198F" w:rsidP="00A0198F">
            <w:pPr>
              <w:pStyle w:val="TAL"/>
              <w:rPr>
                <w:lang w:val="en-US" w:eastAsia="zh-CN"/>
              </w:rPr>
            </w:pPr>
            <w:proofErr w:type="spellStart"/>
            <w:r w:rsidRPr="00D5200C">
              <w:rPr>
                <w:rFonts w:hint="eastAsia"/>
                <w:lang w:val="en-US" w:eastAsia="zh-CN"/>
              </w:rPr>
              <w:t>C</w:t>
            </w:r>
            <w:r w:rsidRPr="00D5200C">
              <w:rPr>
                <w:lang w:val="en-US" w:eastAsia="zh-CN"/>
              </w:rPr>
              <w:t>overageRestrictionData</w:t>
            </w:r>
            <w:proofErr w:type="spellEnd"/>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A0198F" w:rsidRPr="00D5200C" w:rsidRDefault="00A0198F" w:rsidP="00A0198F">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A0198F" w:rsidRPr="00D5200C" w:rsidRDefault="00A0198F" w:rsidP="00A0198F">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A0198F" w:rsidRPr="00D5200C" w:rsidRDefault="00A0198F" w:rsidP="00A0198F">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A0198F"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A0198F" w:rsidRPr="00D5200C" w:rsidRDefault="00A0198F" w:rsidP="00842E08">
            <w:pPr>
              <w:rPr>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A0198F" w:rsidRPr="00D5200C" w:rsidRDefault="00A0198F" w:rsidP="00842E08">
            <w:pPr>
              <w:rPr>
                <w:lang w:val="en-US"/>
              </w:rPr>
            </w:pPr>
            <w:r w:rsidRPr="00D5200C">
              <w:rPr>
                <w:rFonts w:ascii="Arial" w:hAnsi="Arial"/>
                <w:sz w:val="18"/>
                <w:lang w:val="en-US"/>
              </w:rPr>
              <w:t>/subscription-data/{</w:t>
            </w:r>
            <w:proofErr w:type="spellStart"/>
            <w:r w:rsidRPr="00D5200C">
              <w:rPr>
                <w:rFonts w:ascii="Arial" w:hAnsi="Arial"/>
                <w:sz w:val="18"/>
                <w:lang w:val="en-US"/>
              </w:rPr>
              <w:t>ueId</w:t>
            </w:r>
            <w:proofErr w:type="spellEnd"/>
            <w:r w:rsidRPr="00D5200C">
              <w:rPr>
                <w:rFonts w:ascii="Arial" w:hAnsi="Arial"/>
                <w:sz w:val="18"/>
                <w:lang w:val="en-US"/>
              </w:rPr>
              <w:t>}/context-data/location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A0198F" w:rsidRPr="00D5200C" w:rsidRDefault="00A0198F" w:rsidP="00A0198F">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A0198F" w:rsidRPr="00D5200C" w:rsidRDefault="00A0198F" w:rsidP="00A0198F">
            <w:pPr>
              <w:pStyle w:val="TAL"/>
              <w:rPr>
                <w:lang w:val="en-US"/>
              </w:rPr>
            </w:pPr>
            <w:r w:rsidRPr="00D5200C">
              <w:rPr>
                <w:lang w:val="en-US"/>
              </w:rPr>
              <w:t>Retrieve the UE's Location Information</w:t>
            </w:r>
          </w:p>
        </w:tc>
      </w:tr>
      <w:tr w:rsidR="00A0198F"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A0198F" w:rsidRPr="00D5200C" w:rsidRDefault="00A0198F" w:rsidP="00A0198F">
            <w:pPr>
              <w:pStyle w:val="TAL"/>
              <w:rPr>
                <w:lang w:val="en-US" w:eastAsia="zh-CN"/>
              </w:rPr>
            </w:pPr>
            <w:r>
              <w:rPr>
                <w:lang w:val="en-US" w:eastAsia="zh-CN"/>
              </w:rPr>
              <w:lastRenderedPageBreak/>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A0198F" w:rsidRPr="00D5200C" w:rsidRDefault="00A0198F" w:rsidP="00A0198F">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A0198F" w:rsidRPr="00D5200C" w:rsidRDefault="00A0198F" w:rsidP="00A0198F">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A0198F" w:rsidRPr="00D5200C" w:rsidRDefault="00A0198F" w:rsidP="00A0198F">
            <w:pPr>
              <w:pStyle w:val="TAL"/>
              <w:rPr>
                <w:lang w:val="en-US" w:eastAsia="zh-CN"/>
              </w:rPr>
            </w:pPr>
            <w:r>
              <w:rPr>
                <w:lang w:val="en-US" w:eastAsia="zh-CN"/>
              </w:rPr>
              <w:t>Retrieve the UE's subscribed V2X Data</w:t>
            </w:r>
          </w:p>
        </w:tc>
      </w:tr>
      <w:tr w:rsidR="00A0198F"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A0198F" w:rsidRDefault="00A0198F" w:rsidP="00A0198F">
            <w:pPr>
              <w:pStyle w:val="TAL"/>
              <w:rPr>
                <w:lang w:val="en-US" w:eastAsia="zh-CN"/>
              </w:rPr>
            </w:pPr>
            <w:proofErr w:type="spellStart"/>
            <w:r w:rsidRPr="00297367">
              <w:rPr>
                <w:lang w:eastAsia="zh-CN"/>
              </w:rPr>
              <w:t>LcsBroadcastAssistanceSubscriptionData</w:t>
            </w:r>
            <w:proofErr w:type="spellEnd"/>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A0198F" w:rsidRDefault="00A0198F" w:rsidP="00A0198F">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serving</w:t>
            </w:r>
            <w:r>
              <w:rPr>
                <w:lang w:val="en-US" w:eastAsia="zh-CN"/>
              </w:rPr>
              <w:t>P</w:t>
            </w:r>
            <w:r>
              <w:rPr>
                <w:lang w:val="en-US"/>
              </w:rPr>
              <w:t>lmn</w:t>
            </w:r>
            <w:r>
              <w:rPr>
                <w:lang w:val="en-US" w:eastAsia="zh-CN"/>
              </w:rPr>
              <w:t>I</w:t>
            </w:r>
            <w:r>
              <w:rPr>
                <w:lang w:val="en-US"/>
              </w:rPr>
              <w:t>d</w:t>
            </w:r>
            <w:proofErr w:type="spellEnd"/>
            <w:r>
              <w:rPr>
                <w:lang w:val="en-US"/>
              </w:rPr>
              <w:t>}/provisioned-data</w:t>
            </w:r>
            <w:r w:rsidRPr="00297367">
              <w:t>/lcs-</w:t>
            </w:r>
            <w:proofErr w:type="spellStart"/>
            <w:r w:rsidRPr="00297367">
              <w:t>bca</w:t>
            </w:r>
            <w:proofErr w:type="spellEnd"/>
            <w:r w:rsidRPr="00297367">
              <w:t>-data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A0198F" w:rsidRDefault="00A0198F" w:rsidP="00A0198F">
            <w:pPr>
              <w:pStyle w:val="TAL"/>
              <w:rPr>
                <w:lang w:val="en-US" w:eastAsia="zh-CN"/>
              </w:rPr>
            </w:pPr>
            <w:r w:rsidRPr="00297367">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A0198F" w:rsidRDefault="00A0198F" w:rsidP="00A0198F">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14:paraId="776E15C3" w14:textId="77777777" w:rsidR="007C4061" w:rsidRPr="00533C32" w:rsidRDefault="007C4061" w:rsidP="00842E08"/>
    <w:p w14:paraId="5545CDC1" w14:textId="77777777" w:rsidR="007C4061" w:rsidRPr="00533C32" w:rsidRDefault="007C4061" w:rsidP="006352FE">
      <w:pPr>
        <w:pStyle w:val="Heading3"/>
      </w:pPr>
      <w:bookmarkStart w:id="82" w:name="_Toc20126924"/>
      <w:bookmarkStart w:id="83" w:name="_Toc27588900"/>
      <w:bookmarkStart w:id="84" w:name="_Toc36459696"/>
      <w:bookmarkStart w:id="85" w:name="_Toc45029257"/>
      <w:bookmarkStart w:id="86" w:name="_Toc56519877"/>
      <w:bookmarkStart w:id="87" w:name="_Toc114765442"/>
      <w:r w:rsidRPr="00533C32">
        <w:t>5.2.2</w:t>
      </w:r>
      <w:r w:rsidRPr="00533C32">
        <w:tab/>
        <w:t xml:space="preserve">Resource: </w:t>
      </w:r>
      <w:proofErr w:type="spellStart"/>
      <w:r w:rsidRPr="00533C32">
        <w:t>AuthenticationSubscription</w:t>
      </w:r>
      <w:bookmarkEnd w:id="82"/>
      <w:bookmarkEnd w:id="83"/>
      <w:bookmarkEnd w:id="84"/>
      <w:bookmarkEnd w:id="85"/>
      <w:bookmarkEnd w:id="86"/>
      <w:bookmarkEnd w:id="87"/>
      <w:proofErr w:type="spellEnd"/>
    </w:p>
    <w:p w14:paraId="71F33EF3" w14:textId="77777777" w:rsidR="007C4061" w:rsidRPr="00533C32" w:rsidRDefault="007C4061" w:rsidP="006352FE">
      <w:pPr>
        <w:pStyle w:val="Heading4"/>
      </w:pPr>
      <w:bookmarkStart w:id="88" w:name="_Toc20126925"/>
      <w:bookmarkStart w:id="89" w:name="_Toc27588901"/>
      <w:bookmarkStart w:id="90" w:name="_Toc36459697"/>
      <w:bookmarkStart w:id="91" w:name="_Toc45029258"/>
      <w:bookmarkStart w:id="92" w:name="_Toc56519878"/>
      <w:bookmarkStart w:id="93" w:name="_Toc114765443"/>
      <w:r w:rsidRPr="00533C32">
        <w:t>5.2.2.1</w:t>
      </w:r>
      <w:r w:rsidRPr="00533C32">
        <w:tab/>
        <w:t>Description</w:t>
      </w:r>
      <w:bookmarkEnd w:id="88"/>
      <w:bookmarkEnd w:id="89"/>
      <w:bookmarkEnd w:id="90"/>
      <w:bookmarkEnd w:id="91"/>
      <w:bookmarkEnd w:id="92"/>
      <w:bookmarkEnd w:id="93"/>
    </w:p>
    <w:p w14:paraId="1BC2E851" w14:textId="77777777" w:rsidR="007C4061" w:rsidRPr="00533C32" w:rsidRDefault="007C4061" w:rsidP="00885269">
      <w:pPr>
        <w:pStyle w:val="B2"/>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F571E9B" w14:textId="77777777" w:rsidR="007C4061" w:rsidRPr="00533C32" w:rsidRDefault="007C4061" w:rsidP="007C4061">
      <w:pPr>
        <w:pStyle w:val="NO"/>
      </w:pPr>
      <w:r w:rsidRPr="00533C32">
        <w:t>NOTE 1:</w:t>
      </w:r>
      <w:r w:rsidRPr="00533C32">
        <w:tab/>
        <w:t>This resource contains security-sensitive attributes, such as the long-term key of the UE (see "</w:t>
      </w:r>
      <w:proofErr w:type="spellStart"/>
      <w:r w:rsidRPr="00533C32">
        <w:t>encPermanentKey</w:t>
      </w:r>
      <w:proofErr w:type="spellEnd"/>
      <w:r w:rsidRPr="00533C32">
        <w:t xml:space="preserve">" attribute of the </w:t>
      </w:r>
      <w:proofErr w:type="spellStart"/>
      <w:r w:rsidRPr="00533C32">
        <w:t>AuthenticationSubscription</w:t>
      </w:r>
      <w:proofErr w:type="spellEnd"/>
      <w:r w:rsidRPr="00533C32">
        <w:t xml:space="preserve"> data type in clause 5.4.2.2). </w:t>
      </w:r>
      <w:r w:rsidR="0068578F">
        <w:t>Read/write access can be authorized by means of OAuth2</w:t>
      </w:r>
      <w:r w:rsidRPr="00533C32">
        <w:t>.</w:t>
      </w:r>
    </w:p>
    <w:p w14:paraId="6C3DD61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1B4BB3AF" w14:textId="77777777" w:rsidR="007C4061" w:rsidRPr="00533C32" w:rsidRDefault="007C4061" w:rsidP="006352FE">
      <w:pPr>
        <w:pStyle w:val="Heading4"/>
      </w:pPr>
      <w:bookmarkStart w:id="94" w:name="_Toc20126926"/>
      <w:bookmarkStart w:id="95" w:name="_Toc27588902"/>
      <w:bookmarkStart w:id="96" w:name="_Toc36459698"/>
      <w:bookmarkStart w:id="97" w:name="_Toc45029259"/>
      <w:bookmarkStart w:id="98" w:name="_Toc56519879"/>
      <w:bookmarkStart w:id="99" w:name="_Toc114765444"/>
      <w:r w:rsidRPr="00533C32">
        <w:t>5.2.2.2</w:t>
      </w:r>
      <w:r w:rsidRPr="00533C32">
        <w:tab/>
        <w:t>Resource Definition</w:t>
      </w:r>
      <w:bookmarkEnd w:id="94"/>
      <w:bookmarkEnd w:id="95"/>
      <w:bookmarkEnd w:id="96"/>
      <w:bookmarkEnd w:id="97"/>
      <w:bookmarkEnd w:id="98"/>
      <w:bookmarkEnd w:id="99"/>
    </w:p>
    <w:p w14:paraId="42390D60" w14:textId="77777777" w:rsidR="007C4061" w:rsidRPr="00533C32" w:rsidRDefault="007C4061" w:rsidP="00842E08">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1C2FCAF" w14:textId="77777777" w:rsidR="007C4061" w:rsidRPr="00533C32" w:rsidRDefault="007C4061" w:rsidP="00842E08">
      <w:pPr>
        <w:rPr>
          <w:rFonts w:ascii="Arial" w:hAnsi="Arial" w:cs="Arial"/>
        </w:rPr>
      </w:pPr>
      <w:r w:rsidRPr="00533C32">
        <w:t>This resource shall support the resource URI variables defined in table 5.2.2.2-1</w:t>
      </w:r>
      <w:r w:rsidRPr="00533C32">
        <w:rPr>
          <w:rFonts w:ascii="Arial" w:hAnsi="Arial" w:cs="Arial"/>
        </w:rPr>
        <w:t>.</w:t>
      </w:r>
    </w:p>
    <w:p w14:paraId="50649320" w14:textId="77777777" w:rsidR="007C4061" w:rsidRPr="00533C32" w:rsidRDefault="007C4061" w:rsidP="00842E08">
      <w:pPr>
        <w:pStyle w:val="TH"/>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429C76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6D0C6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812309" w14:textId="77777777" w:rsidR="007C4061" w:rsidRPr="00D5200C" w:rsidRDefault="007C4061" w:rsidP="00C17C4C">
            <w:pPr>
              <w:pStyle w:val="TAH"/>
              <w:rPr>
                <w:lang w:val="en-US"/>
              </w:rPr>
            </w:pPr>
            <w:r w:rsidRPr="00D5200C">
              <w:rPr>
                <w:lang w:val="en-US"/>
              </w:rPr>
              <w:t>Definition</w:t>
            </w:r>
          </w:p>
        </w:tc>
      </w:tr>
      <w:tr w:rsidR="007C4061" w:rsidRPr="00BC4D08" w14:paraId="37F3A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D421BA"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E85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94546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82FB7"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2B3F40" w14:textId="77777777"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14:paraId="38261D78" w14:textId="77777777"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 xml:space="preserve">See pattern of type </w:t>
            </w:r>
            <w:proofErr w:type="spellStart"/>
            <w:r>
              <w:t>Supi</w:t>
            </w:r>
            <w:proofErr w:type="spellEnd"/>
            <w:r>
              <w:t xml:space="preserve"> in 3GPP TS 29.571 [3]</w:t>
            </w:r>
            <w:r>
              <w:rPr>
                <w:lang w:eastAsia="zh-CN"/>
              </w:rPr>
              <w:t>.</w:t>
            </w:r>
          </w:p>
        </w:tc>
      </w:tr>
    </w:tbl>
    <w:p w14:paraId="61A703A3" w14:textId="77777777" w:rsidR="007C4061" w:rsidRPr="00533C32" w:rsidRDefault="007C4061" w:rsidP="00842E08"/>
    <w:p w14:paraId="5F43743B" w14:textId="77777777" w:rsidR="007C4061" w:rsidRPr="00533C32" w:rsidRDefault="007C4061" w:rsidP="006352FE">
      <w:pPr>
        <w:pStyle w:val="Heading4"/>
      </w:pPr>
      <w:bookmarkStart w:id="100" w:name="_Toc20126927"/>
      <w:bookmarkStart w:id="101" w:name="_Toc27588903"/>
      <w:bookmarkStart w:id="102" w:name="_Toc36459699"/>
      <w:bookmarkStart w:id="103" w:name="_Toc45029260"/>
      <w:bookmarkStart w:id="104" w:name="_Toc56519880"/>
      <w:bookmarkStart w:id="105" w:name="_Toc114765445"/>
      <w:r w:rsidRPr="00533C32">
        <w:t>5.2.2.3</w:t>
      </w:r>
      <w:r w:rsidRPr="00533C32">
        <w:tab/>
        <w:t>Resource Standard Methods</w:t>
      </w:r>
      <w:bookmarkEnd w:id="100"/>
      <w:bookmarkEnd w:id="101"/>
      <w:bookmarkEnd w:id="102"/>
      <w:bookmarkEnd w:id="103"/>
      <w:bookmarkEnd w:id="104"/>
      <w:bookmarkEnd w:id="105"/>
    </w:p>
    <w:p w14:paraId="39CEEA7A" w14:textId="77777777" w:rsidR="007C4061" w:rsidRPr="00533C32" w:rsidRDefault="007C4061" w:rsidP="006352FE">
      <w:pPr>
        <w:pStyle w:val="Heading5"/>
        <w:rPr>
          <w:lang w:eastAsia="zh-CN"/>
        </w:rPr>
      </w:pPr>
      <w:bookmarkStart w:id="106" w:name="_Toc20126928"/>
      <w:bookmarkStart w:id="107" w:name="_Toc27588904"/>
      <w:bookmarkStart w:id="108" w:name="_Toc36459700"/>
      <w:bookmarkStart w:id="109" w:name="_Toc45029261"/>
      <w:bookmarkStart w:id="110" w:name="_Toc56519881"/>
      <w:bookmarkStart w:id="111" w:name="_Toc114765446"/>
      <w:r w:rsidRPr="00533C32">
        <w:t>5.2.2.3.1</w:t>
      </w:r>
      <w:r w:rsidRPr="00533C32">
        <w:tab/>
      </w:r>
      <w:r w:rsidRPr="00533C32">
        <w:rPr>
          <w:lang w:eastAsia="zh-CN"/>
        </w:rPr>
        <w:t>GET</w:t>
      </w:r>
      <w:bookmarkEnd w:id="106"/>
      <w:bookmarkEnd w:id="107"/>
      <w:bookmarkEnd w:id="108"/>
      <w:bookmarkEnd w:id="109"/>
      <w:bookmarkEnd w:id="110"/>
      <w:bookmarkEnd w:id="111"/>
    </w:p>
    <w:p w14:paraId="52062B80" w14:textId="77777777" w:rsidR="007C4061" w:rsidRPr="00533C32" w:rsidRDefault="007C4061" w:rsidP="00842E08">
      <w:r w:rsidRPr="00533C32">
        <w:t>This method shall support the URI query parameters specified in table 5.2.2.3.1-1.</w:t>
      </w:r>
    </w:p>
    <w:p w14:paraId="51BFBDE4" w14:textId="77777777" w:rsidR="007C4061" w:rsidRPr="00533C32" w:rsidRDefault="007C4061" w:rsidP="00842E08">
      <w:pPr>
        <w:pStyle w:val="TH"/>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B19FE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4BF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8DA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6C55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27C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C6F63" w14:textId="77777777" w:rsidR="007C4061" w:rsidRPr="00D5200C" w:rsidRDefault="007C4061" w:rsidP="00C17C4C">
            <w:pPr>
              <w:pStyle w:val="TAH"/>
              <w:rPr>
                <w:lang w:val="en-US"/>
              </w:rPr>
            </w:pPr>
            <w:r w:rsidRPr="00D5200C">
              <w:rPr>
                <w:lang w:val="en-US"/>
              </w:rPr>
              <w:t>Description</w:t>
            </w:r>
          </w:p>
        </w:tc>
      </w:tr>
      <w:tr w:rsidR="007C4061" w:rsidRPr="00BC4D08" w14:paraId="7CB8E5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B1266"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3D9B49"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E7B1D42"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1E295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425E46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C36A5DD" w14:textId="77777777" w:rsidR="007C4061" w:rsidRPr="00533C32" w:rsidRDefault="007C4061" w:rsidP="00842E08"/>
    <w:p w14:paraId="37860034" w14:textId="77777777" w:rsidR="007C4061" w:rsidRPr="00533C32" w:rsidRDefault="007C4061" w:rsidP="00842E08">
      <w:r w:rsidRPr="00533C32">
        <w:t>This method shall support the request data structures specified in table 5.2.2.3.1-2 and the response data structures and response codes specified in table 5.2.2.3.1-3.</w:t>
      </w:r>
    </w:p>
    <w:p w14:paraId="2AC29A77" w14:textId="77777777" w:rsidR="007C4061" w:rsidRPr="00533C32" w:rsidRDefault="007C4061" w:rsidP="00842E08">
      <w:pPr>
        <w:pStyle w:val="TH"/>
      </w:pPr>
      <w:r w:rsidRPr="00533C32">
        <w:lastRenderedPageBreak/>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E7FBF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AC9D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C47A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F69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0C6D0" w14:textId="77777777" w:rsidR="007C4061" w:rsidRPr="00D5200C" w:rsidRDefault="007C4061" w:rsidP="00C17C4C">
            <w:pPr>
              <w:pStyle w:val="TAH"/>
              <w:rPr>
                <w:lang w:val="en-US"/>
              </w:rPr>
            </w:pPr>
            <w:r w:rsidRPr="00D5200C">
              <w:rPr>
                <w:lang w:val="en-US"/>
              </w:rPr>
              <w:t>Description</w:t>
            </w:r>
          </w:p>
        </w:tc>
      </w:tr>
      <w:tr w:rsidR="007C4061" w:rsidRPr="00BC4D08" w14:paraId="1D4600F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B9505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4C539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2F282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248D1B" w14:textId="77777777" w:rsidR="007C4061" w:rsidRPr="00D5200C" w:rsidRDefault="007C4061" w:rsidP="00C17C4C">
            <w:pPr>
              <w:pStyle w:val="TAL"/>
              <w:rPr>
                <w:lang w:val="en-US"/>
              </w:rPr>
            </w:pPr>
          </w:p>
        </w:tc>
      </w:tr>
    </w:tbl>
    <w:p w14:paraId="21A04B31" w14:textId="77777777" w:rsidR="007C4061" w:rsidRPr="00533C32" w:rsidRDefault="007C4061" w:rsidP="00842E08"/>
    <w:p w14:paraId="1D715E82" w14:textId="77777777" w:rsidR="007C4061" w:rsidRPr="00533C32" w:rsidRDefault="007C4061" w:rsidP="00842E08">
      <w:pPr>
        <w:pStyle w:val="TH"/>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5575F95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374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DAF81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CBD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B7A94A" w14:textId="77777777" w:rsidR="007C4061" w:rsidRPr="00D5200C" w:rsidRDefault="007C4061" w:rsidP="00C17C4C">
            <w:pPr>
              <w:pStyle w:val="TAH"/>
              <w:rPr>
                <w:lang w:val="en-US"/>
              </w:rPr>
            </w:pPr>
            <w:r w:rsidRPr="00D5200C">
              <w:rPr>
                <w:lang w:val="en-US"/>
              </w:rPr>
              <w:t>Response</w:t>
            </w:r>
          </w:p>
          <w:p w14:paraId="30E66D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0582C2" w14:textId="77777777" w:rsidR="007C4061" w:rsidRPr="00D5200C" w:rsidRDefault="007C4061" w:rsidP="00C17C4C">
            <w:pPr>
              <w:pStyle w:val="TAH"/>
              <w:rPr>
                <w:lang w:val="en-US"/>
              </w:rPr>
            </w:pPr>
            <w:r w:rsidRPr="00D5200C">
              <w:rPr>
                <w:lang w:val="en-US"/>
              </w:rPr>
              <w:t>Description</w:t>
            </w:r>
          </w:p>
        </w:tc>
      </w:tr>
      <w:tr w:rsidR="007C4061" w:rsidRPr="00BC4D08" w14:paraId="7EF4196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EC10B2" w14:textId="77777777" w:rsidR="007C4061" w:rsidRPr="00D5200C" w:rsidRDefault="007C4061" w:rsidP="00C17C4C">
            <w:pPr>
              <w:pStyle w:val="TAL"/>
              <w:rPr>
                <w:lang w:val="en-US"/>
              </w:rPr>
            </w:pPr>
            <w:proofErr w:type="spellStart"/>
            <w:r w:rsidRPr="00D5200C">
              <w:rPr>
                <w:lang w:val="en-US" w:eastAsia="zh-CN"/>
              </w:rPr>
              <w:t>AuthenticationSubscription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494112"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24985"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0DB686D"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421A34" w14:textId="77777777" w:rsidR="007C4061" w:rsidRPr="00D5200C" w:rsidRDefault="007C4061" w:rsidP="00C17C4C">
            <w:pPr>
              <w:pStyle w:val="TAL"/>
              <w:rPr>
                <w:lang w:val="en-US"/>
              </w:rPr>
            </w:pPr>
            <w:r w:rsidRPr="00D5200C">
              <w:rPr>
                <w:lang w:val="en-US"/>
              </w:rPr>
              <w:t xml:space="preserve">Upon success, a response body containing the </w:t>
            </w:r>
            <w:proofErr w:type="spellStart"/>
            <w:r w:rsidRPr="00D5200C">
              <w:rPr>
                <w:lang w:val="en-US" w:eastAsia="zh-CN"/>
              </w:rPr>
              <w:t>AuthenticationSubscription</w:t>
            </w:r>
            <w:proofErr w:type="spellEnd"/>
            <w:r w:rsidRPr="00D5200C">
              <w:rPr>
                <w:lang w:val="en-US"/>
              </w:rPr>
              <w:t xml:space="preserve"> shall be returned.</w:t>
            </w:r>
          </w:p>
        </w:tc>
      </w:tr>
      <w:tr w:rsidR="007C4061" w:rsidRPr="00BC4D08" w14:paraId="56AE58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050F2"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995CC5D" w14:textId="77777777" w:rsidR="007C4061" w:rsidRPr="00533C32" w:rsidRDefault="007C4061" w:rsidP="00842E08"/>
    <w:p w14:paraId="02CE174E" w14:textId="77777777" w:rsidR="007C4061" w:rsidRPr="00533C32" w:rsidRDefault="007C4061" w:rsidP="006352FE">
      <w:pPr>
        <w:pStyle w:val="Heading5"/>
        <w:rPr>
          <w:lang w:eastAsia="zh-CN"/>
        </w:rPr>
      </w:pPr>
      <w:bookmarkStart w:id="112" w:name="_Toc20126929"/>
      <w:bookmarkStart w:id="113" w:name="_Toc27588905"/>
      <w:bookmarkStart w:id="114" w:name="_Toc36459701"/>
      <w:bookmarkStart w:id="115" w:name="_Toc45029262"/>
      <w:bookmarkStart w:id="116" w:name="_Toc56519882"/>
      <w:bookmarkStart w:id="117" w:name="_Toc114765447"/>
      <w:r w:rsidRPr="00533C32">
        <w:t>5.2.2.3.2</w:t>
      </w:r>
      <w:r w:rsidRPr="00533C32">
        <w:tab/>
      </w:r>
      <w:r w:rsidRPr="00533C32">
        <w:rPr>
          <w:lang w:eastAsia="zh-CN"/>
        </w:rPr>
        <w:t>PATCH</w:t>
      </w:r>
      <w:bookmarkEnd w:id="112"/>
      <w:bookmarkEnd w:id="113"/>
      <w:bookmarkEnd w:id="114"/>
      <w:bookmarkEnd w:id="115"/>
      <w:bookmarkEnd w:id="116"/>
      <w:bookmarkEnd w:id="117"/>
    </w:p>
    <w:p w14:paraId="3760C734" w14:textId="77777777" w:rsidR="007C4061" w:rsidRPr="00533C32" w:rsidRDefault="007C4061" w:rsidP="00842E08">
      <w:pPr>
        <w:rPr>
          <w:lang w:eastAsia="zh-CN"/>
        </w:rPr>
      </w:pPr>
      <w:r w:rsidRPr="00533C32">
        <w:rPr>
          <w:lang w:eastAsia="zh-CN"/>
        </w:rPr>
        <w:t>This method is used to modify the authentication data of UE in the UDR.</w:t>
      </w:r>
    </w:p>
    <w:p w14:paraId="16C6F4C1" w14:textId="77777777" w:rsidR="007C4061" w:rsidRPr="00533C32" w:rsidRDefault="007C4061" w:rsidP="00842E08">
      <w:r w:rsidRPr="00533C32">
        <w:t>This method shall support the URI query parameters specified in table 5.2.2.3.</w:t>
      </w:r>
      <w:r w:rsidRPr="00533C32">
        <w:rPr>
          <w:lang w:eastAsia="zh-CN"/>
        </w:rPr>
        <w:t>2</w:t>
      </w:r>
      <w:r w:rsidRPr="00533C32">
        <w:t>-1.</w:t>
      </w:r>
    </w:p>
    <w:p w14:paraId="69A858F1" w14:textId="77777777" w:rsidR="007C4061" w:rsidRPr="00533C32" w:rsidRDefault="007C4061" w:rsidP="00842E08">
      <w:pPr>
        <w:pStyle w:val="TH"/>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251DE6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904A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E4F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ECF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5AC1E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BBE9" w14:textId="77777777" w:rsidR="007C4061" w:rsidRPr="00D5200C" w:rsidRDefault="007C4061" w:rsidP="00C17C4C">
            <w:pPr>
              <w:pStyle w:val="TAH"/>
              <w:rPr>
                <w:lang w:val="en-US"/>
              </w:rPr>
            </w:pPr>
            <w:r w:rsidRPr="00D5200C">
              <w:rPr>
                <w:lang w:val="en-US"/>
              </w:rPr>
              <w:t>Description</w:t>
            </w:r>
          </w:p>
        </w:tc>
      </w:tr>
      <w:tr w:rsidR="007C4061" w:rsidRPr="00BC4D08" w14:paraId="048067D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CE83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529C0895"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7022135"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C0C95E"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F9F030" w14:textId="1D649A88"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D1D37AA" w14:textId="77777777" w:rsidR="007C4061" w:rsidRPr="00533C32" w:rsidRDefault="007C4061" w:rsidP="007C4061">
      <w:pPr>
        <w:pStyle w:val="Guidance"/>
      </w:pPr>
    </w:p>
    <w:p w14:paraId="74ED5F4E" w14:textId="77777777" w:rsidR="007C4061" w:rsidRPr="00533C32" w:rsidRDefault="007C4061" w:rsidP="00842E08">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16E186A" w14:textId="77777777" w:rsidR="007C4061" w:rsidRPr="00533C32" w:rsidRDefault="007C4061" w:rsidP="00842E08">
      <w:pPr>
        <w:pStyle w:val="TH"/>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0D3EF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AB75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F09A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30D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4ACFD" w14:textId="77777777" w:rsidR="007C4061" w:rsidRPr="00D5200C" w:rsidRDefault="007C4061" w:rsidP="00C17C4C">
            <w:pPr>
              <w:pStyle w:val="TAH"/>
              <w:rPr>
                <w:lang w:val="en-US"/>
              </w:rPr>
            </w:pPr>
            <w:r w:rsidRPr="00D5200C">
              <w:rPr>
                <w:lang w:val="en-US"/>
              </w:rPr>
              <w:t>Description</w:t>
            </w:r>
          </w:p>
        </w:tc>
      </w:tr>
      <w:tr w:rsidR="007C4061" w:rsidRPr="00BC4D08" w14:paraId="52F25CB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36BBB8"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3FCC37B8"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82585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8330C2"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6DAC074" w14:textId="77777777" w:rsidR="007C4061" w:rsidRPr="00533C32" w:rsidRDefault="007C4061" w:rsidP="00842E08"/>
    <w:p w14:paraId="0115E6EE" w14:textId="77777777" w:rsidR="007C4061" w:rsidRPr="00533C32" w:rsidRDefault="007C4061" w:rsidP="00842E08">
      <w:pPr>
        <w:pStyle w:val="TH"/>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BEC362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8E23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A78A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9441F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B46925" w14:textId="77777777" w:rsidR="007C4061" w:rsidRPr="00D5200C" w:rsidRDefault="007C4061" w:rsidP="00C17C4C">
            <w:pPr>
              <w:pStyle w:val="TAH"/>
              <w:rPr>
                <w:lang w:val="en-US"/>
              </w:rPr>
            </w:pPr>
            <w:r w:rsidRPr="00D5200C">
              <w:rPr>
                <w:lang w:val="en-US"/>
              </w:rPr>
              <w:t>Response</w:t>
            </w:r>
          </w:p>
          <w:p w14:paraId="733268E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F09760" w14:textId="77777777" w:rsidR="007C4061" w:rsidRPr="00D5200C" w:rsidRDefault="007C4061" w:rsidP="00C17C4C">
            <w:pPr>
              <w:pStyle w:val="TAH"/>
              <w:rPr>
                <w:lang w:val="en-US"/>
              </w:rPr>
            </w:pPr>
            <w:r w:rsidRPr="00D5200C">
              <w:rPr>
                <w:lang w:val="en-US"/>
              </w:rPr>
              <w:t>Description</w:t>
            </w:r>
          </w:p>
        </w:tc>
      </w:tr>
      <w:tr w:rsidR="007C4061" w:rsidRPr="00BC4D08" w14:paraId="412BC1F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E5A4B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7ED16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76264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A6960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D5911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14:paraId="3BD3CC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D4426"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EC45B6"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3B4424"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B1D791"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A7C240"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033EF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751382E"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1E51BD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6B07B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13B8D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A612C0"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0F2A2E03"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proofErr w:type="spellStart"/>
            <w:r w:rsidRPr="00D5200C">
              <w:rPr>
                <w:lang w:val="en-US"/>
              </w:rPr>
              <w:t>invalidParams</w:t>
            </w:r>
            <w:proofErr w:type="spellEnd"/>
            <w:r w:rsidRPr="00D5200C">
              <w:rPr>
                <w:lang w:val="en-US" w:eastAsia="zh-CN"/>
              </w:rPr>
              <w:t xml:space="preserve"> attribute shall contain the JSON pointers of attributes which are not allowed to be </w:t>
            </w:r>
            <w:proofErr w:type="spellStart"/>
            <w:r w:rsidRPr="00D5200C">
              <w:rPr>
                <w:lang w:val="en-US" w:eastAsia="zh-CN"/>
              </w:rPr>
              <w:t>modified</w:t>
            </w:r>
            <w:r w:rsidRPr="00D5200C">
              <w:rPr>
                <w:rFonts w:hint="eastAsia"/>
                <w:lang w:val="en-US" w:eastAsia="zh-CN"/>
              </w:rPr>
              <w:t>and</w:t>
            </w:r>
            <w:proofErr w:type="spellEnd"/>
            <w:r w:rsidRPr="00D5200C">
              <w:rPr>
                <w:rFonts w:hint="eastAsia"/>
                <w:lang w:val="en-US" w:eastAsia="zh-CN"/>
              </w:rPr>
              <w:t xml:space="preserve">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EDA6B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8716F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0897F8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2922C548" w14:textId="77777777" w:rsidR="007C4061" w:rsidRPr="00533C32" w:rsidRDefault="007C4061" w:rsidP="00842E08">
      <w:pPr>
        <w:rPr>
          <w:lang w:eastAsia="zh-CN"/>
        </w:rPr>
      </w:pPr>
    </w:p>
    <w:p w14:paraId="35F7111B" w14:textId="77777777" w:rsidR="007C4061" w:rsidRPr="00533C32" w:rsidRDefault="007C4061" w:rsidP="006352FE">
      <w:pPr>
        <w:pStyle w:val="Heading3"/>
      </w:pPr>
      <w:bookmarkStart w:id="118" w:name="_Toc20126930"/>
      <w:bookmarkStart w:id="119" w:name="_Toc27588906"/>
      <w:bookmarkStart w:id="120" w:name="_Toc36459702"/>
      <w:bookmarkStart w:id="121" w:name="_Toc45029263"/>
      <w:bookmarkStart w:id="122" w:name="_Toc56519883"/>
      <w:bookmarkStart w:id="123" w:name="_Toc114765448"/>
      <w:r w:rsidRPr="00533C32">
        <w:lastRenderedPageBreak/>
        <w:t>5.2.3</w:t>
      </w:r>
      <w:r w:rsidRPr="00533C32">
        <w:tab/>
        <w:t xml:space="preserve">Resource: </w:t>
      </w:r>
      <w:proofErr w:type="spellStart"/>
      <w:r w:rsidRPr="00533C32">
        <w:t>AccessAndMobilitySubscriptionData</w:t>
      </w:r>
      <w:bookmarkEnd w:id="118"/>
      <w:bookmarkEnd w:id="119"/>
      <w:bookmarkEnd w:id="120"/>
      <w:bookmarkEnd w:id="121"/>
      <w:bookmarkEnd w:id="122"/>
      <w:bookmarkEnd w:id="123"/>
      <w:proofErr w:type="spellEnd"/>
    </w:p>
    <w:p w14:paraId="62580A41" w14:textId="77777777" w:rsidR="007C4061" w:rsidRPr="00533C32" w:rsidRDefault="007C4061" w:rsidP="006352FE">
      <w:pPr>
        <w:pStyle w:val="Heading4"/>
      </w:pPr>
      <w:bookmarkStart w:id="124" w:name="_Toc20126931"/>
      <w:bookmarkStart w:id="125" w:name="_Toc27588907"/>
      <w:bookmarkStart w:id="126" w:name="_Toc36459703"/>
      <w:bookmarkStart w:id="127" w:name="_Toc45029264"/>
      <w:bookmarkStart w:id="128" w:name="_Toc56519884"/>
      <w:bookmarkStart w:id="129" w:name="_Toc114765449"/>
      <w:r w:rsidRPr="00533C32">
        <w:t>5.2.3.1</w:t>
      </w:r>
      <w:r w:rsidRPr="00533C32">
        <w:tab/>
        <w:t>Description</w:t>
      </w:r>
      <w:bookmarkEnd w:id="124"/>
      <w:bookmarkEnd w:id="125"/>
      <w:bookmarkEnd w:id="126"/>
      <w:bookmarkEnd w:id="127"/>
      <w:bookmarkEnd w:id="128"/>
      <w:bookmarkEnd w:id="129"/>
    </w:p>
    <w:p w14:paraId="668E4A76" w14:textId="77777777" w:rsidR="007C4061" w:rsidRPr="00533C32" w:rsidRDefault="007C4061" w:rsidP="00842E08">
      <w:pPr>
        <w:rPr>
          <w:lang w:eastAsia="zh-CN"/>
        </w:rPr>
      </w:pPr>
      <w:r w:rsidRPr="00533C32">
        <w:t xml:space="preserve">This resource represents the subscribed </w:t>
      </w:r>
      <w:proofErr w:type="spellStart"/>
      <w:r w:rsidRPr="00533C32">
        <w:t>AccessAndMobilitySubscriptionData</w:t>
      </w:r>
      <w:proofErr w:type="spellEnd"/>
      <w:r w:rsidRPr="00533C32">
        <w:t xml:space="preserve"> for a SUPI for use in a serving PLMN. It is queried by the AMF via the UDM after registering.</w:t>
      </w:r>
    </w:p>
    <w:p w14:paraId="7BCB6B74"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E63222" w14:textId="77777777" w:rsidR="007C4061" w:rsidRPr="00533C32" w:rsidRDefault="007C4061" w:rsidP="006352FE">
      <w:pPr>
        <w:pStyle w:val="Heading4"/>
      </w:pPr>
      <w:bookmarkStart w:id="130" w:name="_Toc20126932"/>
      <w:bookmarkStart w:id="131" w:name="_Toc27588908"/>
      <w:bookmarkStart w:id="132" w:name="_Toc36459704"/>
      <w:bookmarkStart w:id="133" w:name="_Toc45029265"/>
      <w:bookmarkStart w:id="134" w:name="_Toc56519885"/>
      <w:bookmarkStart w:id="135" w:name="_Toc114765450"/>
      <w:r w:rsidRPr="00533C32">
        <w:t>5.2.3.2</w:t>
      </w:r>
      <w:r w:rsidRPr="00533C32">
        <w:tab/>
        <w:t>Resource Definition</w:t>
      </w:r>
      <w:bookmarkEnd w:id="130"/>
      <w:bookmarkEnd w:id="131"/>
      <w:bookmarkEnd w:id="132"/>
      <w:bookmarkEnd w:id="133"/>
      <w:bookmarkEnd w:id="134"/>
      <w:bookmarkEnd w:id="135"/>
    </w:p>
    <w:p w14:paraId="2B1E18E5"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3CADDB2A" w14:textId="77777777" w:rsidR="007C4061" w:rsidRPr="00533C32" w:rsidRDefault="007C4061" w:rsidP="00842E08">
      <w:pPr>
        <w:rPr>
          <w:rFonts w:ascii="Arial" w:hAnsi="Arial" w:cs="Arial"/>
        </w:rPr>
      </w:pPr>
      <w:r w:rsidRPr="00533C32">
        <w:t>This resource shall support the resource URI variables defined in table 5.2.3.2-1</w:t>
      </w:r>
      <w:r w:rsidRPr="00533C32">
        <w:rPr>
          <w:rFonts w:ascii="Arial" w:hAnsi="Arial" w:cs="Arial"/>
        </w:rPr>
        <w:t>.</w:t>
      </w:r>
    </w:p>
    <w:p w14:paraId="74BDA928" w14:textId="77777777" w:rsidR="007C4061" w:rsidRPr="00533C32" w:rsidRDefault="007C4061" w:rsidP="00A33583">
      <w:pPr>
        <w:pStyle w:val="TH"/>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DAA8A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F47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3C0578" w14:textId="77777777" w:rsidR="007C4061" w:rsidRPr="00D5200C" w:rsidRDefault="007C4061" w:rsidP="00C17C4C">
            <w:pPr>
              <w:pStyle w:val="TAH"/>
              <w:rPr>
                <w:lang w:val="en-US"/>
              </w:rPr>
            </w:pPr>
            <w:r w:rsidRPr="00D5200C">
              <w:rPr>
                <w:lang w:val="en-US"/>
              </w:rPr>
              <w:t>Definition</w:t>
            </w:r>
          </w:p>
        </w:tc>
      </w:tr>
      <w:tr w:rsidR="007C4061" w:rsidRPr="00BC4D08" w14:paraId="7FD5582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F923C"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9E3C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F2C3F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A30BAF"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411D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3GPP TS 29.571 [3]</w:t>
            </w:r>
          </w:p>
        </w:tc>
      </w:tr>
      <w:tr w:rsidR="007C4061" w:rsidRPr="00BC4D08" w14:paraId="2C4942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81F4FA" w14:textId="77777777" w:rsidR="007C4061" w:rsidRPr="00D5200C" w:rsidRDefault="007C4061" w:rsidP="00C17C4C">
            <w:pPr>
              <w:pStyle w:val="TAL"/>
              <w:rPr>
                <w:lang w:val="en-US"/>
              </w:rPr>
            </w:pPr>
            <w:proofErr w:type="spellStart"/>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9FE60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80C1E4" w14:textId="77777777" w:rsidR="007C4061" w:rsidRPr="00533C32" w:rsidRDefault="007C4061" w:rsidP="00842E08"/>
    <w:p w14:paraId="139AF35D" w14:textId="77777777" w:rsidR="007C4061" w:rsidRPr="00533C32" w:rsidRDefault="007C4061" w:rsidP="006352FE">
      <w:pPr>
        <w:pStyle w:val="Heading4"/>
      </w:pPr>
      <w:bookmarkStart w:id="136" w:name="_Toc20126933"/>
      <w:bookmarkStart w:id="137" w:name="_Toc27588909"/>
      <w:bookmarkStart w:id="138" w:name="_Toc36459705"/>
      <w:bookmarkStart w:id="139" w:name="_Toc45029266"/>
      <w:bookmarkStart w:id="140" w:name="_Toc56519886"/>
      <w:bookmarkStart w:id="141" w:name="_Toc114765451"/>
      <w:r w:rsidRPr="00533C32">
        <w:t>5.2.3.3</w:t>
      </w:r>
      <w:r w:rsidRPr="00533C32">
        <w:tab/>
        <w:t>Resource Standard Methods</w:t>
      </w:r>
      <w:bookmarkEnd w:id="136"/>
      <w:bookmarkEnd w:id="137"/>
      <w:bookmarkEnd w:id="138"/>
      <w:bookmarkEnd w:id="139"/>
      <w:bookmarkEnd w:id="140"/>
      <w:bookmarkEnd w:id="141"/>
    </w:p>
    <w:p w14:paraId="3A76FEB8" w14:textId="77777777" w:rsidR="007C4061" w:rsidRPr="00533C32" w:rsidRDefault="007C4061" w:rsidP="006352FE">
      <w:pPr>
        <w:pStyle w:val="Heading5"/>
      </w:pPr>
      <w:bookmarkStart w:id="142" w:name="_Toc20126934"/>
      <w:bookmarkStart w:id="143" w:name="_Toc27588910"/>
      <w:bookmarkStart w:id="144" w:name="_Toc36459706"/>
      <w:bookmarkStart w:id="145" w:name="_Toc45029267"/>
      <w:bookmarkStart w:id="146" w:name="_Toc56519887"/>
      <w:bookmarkStart w:id="147" w:name="_Toc114765452"/>
      <w:r w:rsidRPr="00533C32">
        <w:t>5.2.3.3.1</w:t>
      </w:r>
      <w:r w:rsidRPr="00533C32">
        <w:tab/>
        <w:t>GET</w:t>
      </w:r>
      <w:bookmarkEnd w:id="142"/>
      <w:bookmarkEnd w:id="143"/>
      <w:bookmarkEnd w:id="144"/>
      <w:bookmarkEnd w:id="145"/>
      <w:bookmarkEnd w:id="146"/>
      <w:bookmarkEnd w:id="147"/>
    </w:p>
    <w:p w14:paraId="02169AB6" w14:textId="77777777" w:rsidR="007C4061" w:rsidRPr="00533C32" w:rsidRDefault="007C4061" w:rsidP="00842E08">
      <w:r w:rsidRPr="00533C32">
        <w:t>This method shall support the URI query parameters specified in table 5.2.3.3.1-1.</w:t>
      </w:r>
    </w:p>
    <w:p w14:paraId="3839DEA2" w14:textId="77777777" w:rsidR="007C4061" w:rsidRPr="00533C32" w:rsidRDefault="007C4061" w:rsidP="00842E08">
      <w:pPr>
        <w:pStyle w:val="TH"/>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147C96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EAE4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472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85DAC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3F8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67E7" w14:textId="77777777" w:rsidR="007C4061" w:rsidRPr="00D5200C" w:rsidRDefault="007C4061" w:rsidP="00C17C4C">
            <w:pPr>
              <w:pStyle w:val="TAH"/>
              <w:rPr>
                <w:lang w:val="en-US"/>
              </w:rPr>
            </w:pPr>
            <w:r w:rsidRPr="00D5200C">
              <w:rPr>
                <w:lang w:val="en-US"/>
              </w:rPr>
              <w:t>Description</w:t>
            </w:r>
          </w:p>
        </w:tc>
      </w:tr>
      <w:tr w:rsidR="007C4061" w:rsidRPr="00BC4D08" w14:paraId="797A18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769DD"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9750227"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E054D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124225D"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7043C"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C9F906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D5550"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5EBFD7"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9F29C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954A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B180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0738DF1" w14:textId="77777777" w:rsidR="007C4061" w:rsidRPr="00533C32" w:rsidRDefault="007C4061" w:rsidP="00842E08"/>
    <w:p w14:paraId="4C193E2D" w14:textId="77777777" w:rsidR="007C4061" w:rsidRPr="00533C32" w:rsidRDefault="007C4061" w:rsidP="00842E08">
      <w:r w:rsidRPr="00533C32">
        <w:t>This method shall support the request data structures specified in table 5.2.3.3.1-2 and the response data structures and response codes specified in table 5.2.3.3.1-3.</w:t>
      </w:r>
    </w:p>
    <w:p w14:paraId="7F732633" w14:textId="77777777" w:rsidR="007C4061" w:rsidRPr="00533C32" w:rsidRDefault="007C4061" w:rsidP="00842E08">
      <w:pPr>
        <w:pStyle w:val="TH"/>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E0DB86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8D7B4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F2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AB8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89235" w14:textId="77777777" w:rsidR="007C4061" w:rsidRPr="00D5200C" w:rsidRDefault="007C4061" w:rsidP="00C17C4C">
            <w:pPr>
              <w:pStyle w:val="TAH"/>
              <w:rPr>
                <w:lang w:val="en-US"/>
              </w:rPr>
            </w:pPr>
            <w:r w:rsidRPr="00D5200C">
              <w:rPr>
                <w:lang w:val="en-US"/>
              </w:rPr>
              <w:t>Description</w:t>
            </w:r>
          </w:p>
        </w:tc>
      </w:tr>
      <w:tr w:rsidR="007C4061" w:rsidRPr="00BC4D08" w14:paraId="428696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67DCE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3289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89278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BF78B4" w14:textId="77777777" w:rsidR="007C4061" w:rsidRPr="00D5200C" w:rsidRDefault="007C4061" w:rsidP="00C17C4C">
            <w:pPr>
              <w:pStyle w:val="TAL"/>
              <w:rPr>
                <w:lang w:val="en-US"/>
              </w:rPr>
            </w:pPr>
          </w:p>
        </w:tc>
      </w:tr>
    </w:tbl>
    <w:p w14:paraId="405B3CA8" w14:textId="77777777" w:rsidR="007C4061" w:rsidRPr="00533C32" w:rsidRDefault="007C4061" w:rsidP="00842E08"/>
    <w:p w14:paraId="0732BD38" w14:textId="77777777" w:rsidR="007C4061" w:rsidRPr="00533C32" w:rsidRDefault="007C4061" w:rsidP="00842E08">
      <w:pPr>
        <w:pStyle w:val="TH"/>
      </w:pPr>
      <w:r w:rsidRPr="00533C32">
        <w:lastRenderedPageBreak/>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09FC13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1CC0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4E369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0075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770E1E" w14:textId="77777777" w:rsidR="007C4061" w:rsidRPr="00D5200C" w:rsidRDefault="007C4061" w:rsidP="00C17C4C">
            <w:pPr>
              <w:pStyle w:val="TAH"/>
              <w:rPr>
                <w:lang w:val="en-US"/>
              </w:rPr>
            </w:pPr>
            <w:r w:rsidRPr="00D5200C">
              <w:rPr>
                <w:lang w:val="en-US"/>
              </w:rPr>
              <w:t>Response</w:t>
            </w:r>
          </w:p>
          <w:p w14:paraId="116569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CE362" w14:textId="77777777" w:rsidR="007C4061" w:rsidRPr="00D5200C" w:rsidRDefault="007C4061" w:rsidP="00C17C4C">
            <w:pPr>
              <w:pStyle w:val="TAH"/>
              <w:rPr>
                <w:lang w:val="en-US"/>
              </w:rPr>
            </w:pPr>
            <w:r w:rsidRPr="00D5200C">
              <w:rPr>
                <w:lang w:val="en-US"/>
              </w:rPr>
              <w:t>Description</w:t>
            </w:r>
          </w:p>
        </w:tc>
      </w:tr>
      <w:tr w:rsidR="007C4061" w:rsidRPr="00BC4D08" w14:paraId="75F94E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951F2D" w14:textId="77777777" w:rsidR="007C4061" w:rsidRPr="00D5200C" w:rsidRDefault="007C4061" w:rsidP="00C17C4C">
            <w:pPr>
              <w:pStyle w:val="TAL"/>
              <w:rPr>
                <w:lang w:val="en-US"/>
              </w:rPr>
            </w:pPr>
            <w:proofErr w:type="spellStart"/>
            <w:r w:rsidRPr="00D5200C">
              <w:rPr>
                <w:lang w:val="en-US"/>
              </w:rPr>
              <w:t>AccessAndMobilitySubscriptionData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1D9BE0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5C646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852E1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4624AA"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35987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F75D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A41534" w14:textId="77777777" w:rsidR="007C4061" w:rsidRPr="00533C32" w:rsidRDefault="007C4061" w:rsidP="00842E08">
      <w:pPr>
        <w:rPr>
          <w:lang w:eastAsia="zh-CN"/>
        </w:rPr>
      </w:pPr>
    </w:p>
    <w:p w14:paraId="15CE3805" w14:textId="77777777" w:rsidR="007C4061" w:rsidRPr="00533C32" w:rsidRDefault="007C4061" w:rsidP="006352FE">
      <w:pPr>
        <w:pStyle w:val="Heading3"/>
      </w:pPr>
      <w:bookmarkStart w:id="148" w:name="_Toc20126935"/>
      <w:bookmarkStart w:id="149" w:name="_Toc27588911"/>
      <w:bookmarkStart w:id="150" w:name="_Toc36459707"/>
      <w:bookmarkStart w:id="151" w:name="_Toc45029268"/>
      <w:bookmarkStart w:id="152" w:name="_Toc56519888"/>
      <w:bookmarkStart w:id="153" w:name="_Toc114765453"/>
      <w:r w:rsidRPr="00533C32">
        <w:t>5.2.4</w:t>
      </w:r>
      <w:r w:rsidRPr="00533C32">
        <w:tab/>
        <w:t xml:space="preserve">Resource: </w:t>
      </w:r>
      <w:proofErr w:type="spellStart"/>
      <w:r w:rsidRPr="00533C32">
        <w:t>SmfSelectionSubscriptionData</w:t>
      </w:r>
      <w:bookmarkEnd w:id="148"/>
      <w:bookmarkEnd w:id="149"/>
      <w:bookmarkEnd w:id="150"/>
      <w:bookmarkEnd w:id="151"/>
      <w:bookmarkEnd w:id="152"/>
      <w:bookmarkEnd w:id="153"/>
      <w:proofErr w:type="spellEnd"/>
    </w:p>
    <w:p w14:paraId="2347E046" w14:textId="77777777" w:rsidR="007C4061" w:rsidRPr="00533C32" w:rsidRDefault="007C4061" w:rsidP="006352FE">
      <w:pPr>
        <w:pStyle w:val="Heading4"/>
      </w:pPr>
      <w:bookmarkStart w:id="154" w:name="_Toc20126936"/>
      <w:bookmarkStart w:id="155" w:name="_Toc27588912"/>
      <w:bookmarkStart w:id="156" w:name="_Toc36459708"/>
      <w:bookmarkStart w:id="157" w:name="_Toc45029269"/>
      <w:bookmarkStart w:id="158" w:name="_Toc56519889"/>
      <w:bookmarkStart w:id="159" w:name="_Toc114765454"/>
      <w:r w:rsidRPr="00533C32">
        <w:t>5.2.4.1</w:t>
      </w:r>
      <w:r w:rsidRPr="00533C32">
        <w:tab/>
        <w:t>Description</w:t>
      </w:r>
      <w:bookmarkEnd w:id="154"/>
      <w:bookmarkEnd w:id="155"/>
      <w:bookmarkEnd w:id="156"/>
      <w:bookmarkEnd w:id="157"/>
      <w:bookmarkEnd w:id="158"/>
      <w:bookmarkEnd w:id="159"/>
    </w:p>
    <w:p w14:paraId="1773A9B6" w14:textId="77777777" w:rsidR="007C4061" w:rsidRPr="00533C32" w:rsidRDefault="007C4061" w:rsidP="00842E08">
      <w:pPr>
        <w:rPr>
          <w:lang w:eastAsia="zh-CN"/>
        </w:rPr>
      </w:pPr>
      <w:r w:rsidRPr="00533C32">
        <w:t xml:space="preserve">This resource represents the subscribed </w:t>
      </w:r>
      <w:proofErr w:type="spellStart"/>
      <w:r w:rsidRPr="00533C32">
        <w:t>SmfSelectionSubscriptionData</w:t>
      </w:r>
      <w:proofErr w:type="spellEnd"/>
      <w:r w:rsidRPr="00533C32">
        <w:t xml:space="preserve"> for a SUPI. It is queried by the UDM triggered  by the AMF after registering.</w:t>
      </w:r>
    </w:p>
    <w:p w14:paraId="4B425B25"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AF84D7" w14:textId="77777777" w:rsidR="007C4061" w:rsidRPr="00533C32" w:rsidRDefault="007C4061" w:rsidP="006352FE">
      <w:pPr>
        <w:pStyle w:val="Heading4"/>
      </w:pPr>
      <w:bookmarkStart w:id="160" w:name="_Toc20126937"/>
      <w:bookmarkStart w:id="161" w:name="_Toc27588913"/>
      <w:bookmarkStart w:id="162" w:name="_Toc36459709"/>
      <w:bookmarkStart w:id="163" w:name="_Toc45029270"/>
      <w:bookmarkStart w:id="164" w:name="_Toc56519890"/>
      <w:bookmarkStart w:id="165" w:name="_Toc114765455"/>
      <w:r w:rsidRPr="00533C32">
        <w:t>5.2.4.2</w:t>
      </w:r>
      <w:r w:rsidRPr="00533C32">
        <w:tab/>
        <w:t>Resource Definition</w:t>
      </w:r>
      <w:bookmarkEnd w:id="160"/>
      <w:bookmarkEnd w:id="161"/>
      <w:bookmarkEnd w:id="162"/>
      <w:bookmarkEnd w:id="163"/>
      <w:bookmarkEnd w:id="164"/>
      <w:bookmarkEnd w:id="165"/>
    </w:p>
    <w:p w14:paraId="27880340"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7F16B3E" w14:textId="77777777" w:rsidR="007C4061" w:rsidRPr="00533C32" w:rsidRDefault="007C4061" w:rsidP="00842E08">
      <w:pPr>
        <w:rPr>
          <w:rFonts w:ascii="Arial" w:hAnsi="Arial" w:cs="Arial"/>
        </w:rPr>
      </w:pPr>
      <w:r w:rsidRPr="00533C32">
        <w:t>This resource shall support the resource URI variables defined in table 5.2.4.2-1</w:t>
      </w:r>
      <w:r w:rsidRPr="00533C32">
        <w:rPr>
          <w:rFonts w:ascii="Arial" w:hAnsi="Arial" w:cs="Arial"/>
        </w:rPr>
        <w:t>.</w:t>
      </w:r>
    </w:p>
    <w:p w14:paraId="73ABFDD1" w14:textId="77777777" w:rsidR="007C4061" w:rsidRPr="00533C32" w:rsidRDefault="007C4061" w:rsidP="00842E08">
      <w:pPr>
        <w:pStyle w:val="TH"/>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C1C5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5220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73DFD" w14:textId="77777777" w:rsidR="007C4061" w:rsidRPr="00D5200C" w:rsidRDefault="007C4061" w:rsidP="00C17C4C">
            <w:pPr>
              <w:pStyle w:val="TAH"/>
              <w:rPr>
                <w:lang w:val="en-US"/>
              </w:rPr>
            </w:pPr>
            <w:r w:rsidRPr="00D5200C">
              <w:rPr>
                <w:lang w:val="en-US"/>
              </w:rPr>
              <w:t>Definition</w:t>
            </w:r>
          </w:p>
        </w:tc>
      </w:tr>
      <w:tr w:rsidR="007C4061" w:rsidRPr="00BC4D08" w14:paraId="01AC60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BF3752"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A070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4D51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0E2ABA"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9EC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2062C7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34B0D3" w14:textId="77777777" w:rsidR="007C4061" w:rsidRPr="00D5200C" w:rsidRDefault="007C4061" w:rsidP="00C17C4C">
            <w:pPr>
              <w:pStyle w:val="TAL"/>
              <w:rPr>
                <w:lang w:val="en-US"/>
              </w:rPr>
            </w:pPr>
            <w:proofErr w:type="spellStart"/>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061C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87C63A6" w14:textId="77777777" w:rsidR="007C4061" w:rsidRPr="00533C32" w:rsidRDefault="007C4061" w:rsidP="00842E08"/>
    <w:p w14:paraId="270783D0" w14:textId="77777777" w:rsidR="007C4061" w:rsidRPr="00533C32" w:rsidRDefault="007C4061" w:rsidP="006352FE">
      <w:pPr>
        <w:pStyle w:val="Heading4"/>
      </w:pPr>
      <w:bookmarkStart w:id="166" w:name="_Toc20126938"/>
      <w:bookmarkStart w:id="167" w:name="_Toc27588914"/>
      <w:bookmarkStart w:id="168" w:name="_Toc36459710"/>
      <w:bookmarkStart w:id="169" w:name="_Toc45029271"/>
      <w:bookmarkStart w:id="170" w:name="_Toc56519891"/>
      <w:bookmarkStart w:id="171" w:name="_Toc114765456"/>
      <w:r w:rsidRPr="00533C32">
        <w:t>5.2.4.3</w:t>
      </w:r>
      <w:r w:rsidRPr="00533C32">
        <w:tab/>
        <w:t>Resource Standard Methods</w:t>
      </w:r>
      <w:bookmarkEnd w:id="166"/>
      <w:bookmarkEnd w:id="167"/>
      <w:bookmarkEnd w:id="168"/>
      <w:bookmarkEnd w:id="169"/>
      <w:bookmarkEnd w:id="170"/>
      <w:bookmarkEnd w:id="171"/>
    </w:p>
    <w:p w14:paraId="6658985A" w14:textId="77777777" w:rsidR="007C4061" w:rsidRPr="00533C32" w:rsidRDefault="007C4061" w:rsidP="006352FE">
      <w:pPr>
        <w:pStyle w:val="Heading5"/>
      </w:pPr>
      <w:bookmarkStart w:id="172" w:name="_Toc20126939"/>
      <w:bookmarkStart w:id="173" w:name="_Toc27588915"/>
      <w:bookmarkStart w:id="174" w:name="_Toc36459711"/>
      <w:bookmarkStart w:id="175" w:name="_Toc45029272"/>
      <w:bookmarkStart w:id="176" w:name="_Toc56519892"/>
      <w:bookmarkStart w:id="177" w:name="_Toc114765457"/>
      <w:r w:rsidRPr="00533C32">
        <w:t>5.2.4.3.1</w:t>
      </w:r>
      <w:r w:rsidRPr="00533C32">
        <w:tab/>
        <w:t>GET</w:t>
      </w:r>
      <w:bookmarkEnd w:id="172"/>
      <w:bookmarkEnd w:id="173"/>
      <w:bookmarkEnd w:id="174"/>
      <w:bookmarkEnd w:id="175"/>
      <w:bookmarkEnd w:id="176"/>
      <w:bookmarkEnd w:id="177"/>
    </w:p>
    <w:p w14:paraId="6FD9B412" w14:textId="77777777" w:rsidR="007C4061" w:rsidRPr="00533C32" w:rsidRDefault="007C4061" w:rsidP="00842E08">
      <w:r w:rsidRPr="00533C32">
        <w:t>This method shall support the URI query parameters specified in table 5.2.4.3.1-1.</w:t>
      </w:r>
    </w:p>
    <w:p w14:paraId="0DDE0EA7" w14:textId="77777777" w:rsidR="007C4061" w:rsidRPr="00533C32" w:rsidRDefault="007C4061" w:rsidP="00842E08">
      <w:pPr>
        <w:pStyle w:val="TH"/>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D58D3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4D6B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EE1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B1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CC6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860" w14:textId="77777777" w:rsidR="007C4061" w:rsidRPr="00D5200C" w:rsidRDefault="007C4061" w:rsidP="00C17C4C">
            <w:pPr>
              <w:pStyle w:val="TAH"/>
              <w:rPr>
                <w:lang w:val="en-US"/>
              </w:rPr>
            </w:pPr>
            <w:r w:rsidRPr="00D5200C">
              <w:rPr>
                <w:lang w:val="en-US"/>
              </w:rPr>
              <w:t>Description</w:t>
            </w:r>
          </w:p>
        </w:tc>
      </w:tr>
      <w:tr w:rsidR="007C4061" w:rsidRPr="00BC4D08" w14:paraId="73F71B3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A4799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D9DC6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E9B5AE"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FEBD90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2F03D"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39EF6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DB0821"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D3D865"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4215E9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361CF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0241B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470AA9D" w14:textId="77777777" w:rsidR="007C4061" w:rsidRPr="00533C32" w:rsidRDefault="007C4061" w:rsidP="00842E08"/>
    <w:p w14:paraId="014E2354" w14:textId="77777777" w:rsidR="007C4061" w:rsidRPr="00533C32" w:rsidRDefault="007C4061" w:rsidP="00842E08">
      <w:r w:rsidRPr="00533C32">
        <w:t>This method shall support the request data structures specified in table 5.2.4.3.1-2 and the response data structures and response codes specified in table 5.2.4.3.1-3.</w:t>
      </w:r>
    </w:p>
    <w:p w14:paraId="2DADFC46" w14:textId="77777777" w:rsidR="007C4061" w:rsidRPr="00533C32" w:rsidRDefault="007C4061" w:rsidP="00842E08">
      <w:pPr>
        <w:pStyle w:val="TH"/>
      </w:pPr>
      <w:r w:rsidRPr="00533C32">
        <w:lastRenderedPageBreak/>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3EA78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B3CA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5CD6B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A52F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CCE12" w14:textId="77777777" w:rsidR="007C4061" w:rsidRPr="00D5200C" w:rsidRDefault="007C4061" w:rsidP="00C17C4C">
            <w:pPr>
              <w:pStyle w:val="TAH"/>
              <w:rPr>
                <w:lang w:val="en-US"/>
              </w:rPr>
            </w:pPr>
            <w:r w:rsidRPr="00D5200C">
              <w:rPr>
                <w:lang w:val="en-US"/>
              </w:rPr>
              <w:t>Description</w:t>
            </w:r>
          </w:p>
        </w:tc>
      </w:tr>
      <w:tr w:rsidR="007C4061" w:rsidRPr="00BC4D08" w14:paraId="205E0F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0E8F6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A05C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02CA4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179FE6" w14:textId="77777777" w:rsidR="007C4061" w:rsidRPr="00D5200C" w:rsidRDefault="007C4061" w:rsidP="00C17C4C">
            <w:pPr>
              <w:pStyle w:val="TAL"/>
              <w:rPr>
                <w:lang w:val="en-US"/>
              </w:rPr>
            </w:pPr>
          </w:p>
        </w:tc>
      </w:tr>
    </w:tbl>
    <w:p w14:paraId="538C2083" w14:textId="77777777" w:rsidR="007C4061" w:rsidRPr="00533C32" w:rsidRDefault="007C4061" w:rsidP="00842E08"/>
    <w:p w14:paraId="41C81210" w14:textId="77777777" w:rsidR="007C4061" w:rsidRPr="00533C32" w:rsidRDefault="007C4061" w:rsidP="00842E08">
      <w:pPr>
        <w:pStyle w:val="TH"/>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3176405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9CCC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E297E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EA8B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2CC75" w14:textId="77777777" w:rsidR="007C4061" w:rsidRPr="00D5200C" w:rsidRDefault="007C4061" w:rsidP="00C17C4C">
            <w:pPr>
              <w:pStyle w:val="TAH"/>
              <w:rPr>
                <w:lang w:val="en-US"/>
              </w:rPr>
            </w:pPr>
            <w:r w:rsidRPr="00D5200C">
              <w:rPr>
                <w:lang w:val="en-US"/>
              </w:rPr>
              <w:t>Response</w:t>
            </w:r>
          </w:p>
          <w:p w14:paraId="709A566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F1AC92" w14:textId="77777777" w:rsidR="007C4061" w:rsidRPr="00D5200C" w:rsidRDefault="007C4061" w:rsidP="00C17C4C">
            <w:pPr>
              <w:pStyle w:val="TAH"/>
              <w:rPr>
                <w:lang w:val="en-US"/>
              </w:rPr>
            </w:pPr>
            <w:r w:rsidRPr="00D5200C">
              <w:rPr>
                <w:lang w:val="en-US"/>
              </w:rPr>
              <w:t>Description</w:t>
            </w:r>
          </w:p>
        </w:tc>
      </w:tr>
      <w:tr w:rsidR="007C4061" w:rsidRPr="00BC4D08" w14:paraId="387CCA5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E5731" w14:textId="77777777" w:rsidR="007C4061" w:rsidRPr="00D5200C" w:rsidRDefault="007C4061" w:rsidP="00C17C4C">
            <w:pPr>
              <w:pStyle w:val="TAL"/>
              <w:rPr>
                <w:lang w:val="en-US"/>
              </w:rPr>
            </w:pPr>
            <w:proofErr w:type="spellStart"/>
            <w:r w:rsidRPr="00D5200C">
              <w:rPr>
                <w:lang w:val="en-US"/>
              </w:rPr>
              <w:t>SmfSelectionSubscriptionData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B3BEA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A4F96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01F41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FDC50A"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6A4B87C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ACD1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EA4F0F9" w14:textId="77777777" w:rsidR="007C4061" w:rsidRPr="00533C32" w:rsidRDefault="007C4061" w:rsidP="00842E08">
      <w:pPr>
        <w:rPr>
          <w:lang w:eastAsia="zh-CN"/>
        </w:rPr>
      </w:pPr>
    </w:p>
    <w:p w14:paraId="48BD812F" w14:textId="77777777" w:rsidR="007C4061" w:rsidRPr="00533C32" w:rsidRDefault="007C4061" w:rsidP="006352FE">
      <w:pPr>
        <w:pStyle w:val="Heading3"/>
      </w:pPr>
      <w:bookmarkStart w:id="178" w:name="_Toc20126940"/>
      <w:bookmarkStart w:id="179" w:name="_Toc27588916"/>
      <w:bookmarkStart w:id="180" w:name="_Toc36459712"/>
      <w:bookmarkStart w:id="181" w:name="_Toc45029273"/>
      <w:bookmarkStart w:id="182" w:name="_Toc56519893"/>
      <w:bookmarkStart w:id="183" w:name="_Toc114765458"/>
      <w:r w:rsidRPr="00533C32">
        <w:t>5.2.5</w:t>
      </w:r>
      <w:r w:rsidRPr="00533C32">
        <w:tab/>
        <w:t xml:space="preserve">Resource: </w:t>
      </w:r>
      <w:proofErr w:type="spellStart"/>
      <w:r w:rsidRPr="00533C32">
        <w:t>S</w:t>
      </w:r>
      <w:r w:rsidRPr="00533C32">
        <w:rPr>
          <w:lang w:eastAsia="zh-CN"/>
        </w:rPr>
        <w:t>ession</w:t>
      </w:r>
      <w:r w:rsidRPr="00533C32">
        <w:t>ManagementSubscriptionData</w:t>
      </w:r>
      <w:bookmarkEnd w:id="178"/>
      <w:bookmarkEnd w:id="179"/>
      <w:bookmarkEnd w:id="180"/>
      <w:bookmarkEnd w:id="181"/>
      <w:bookmarkEnd w:id="182"/>
      <w:bookmarkEnd w:id="183"/>
      <w:proofErr w:type="spellEnd"/>
    </w:p>
    <w:p w14:paraId="2911C450" w14:textId="77777777" w:rsidR="007C4061" w:rsidRPr="00533C32" w:rsidRDefault="007C4061" w:rsidP="006352FE">
      <w:pPr>
        <w:pStyle w:val="Heading4"/>
      </w:pPr>
      <w:bookmarkStart w:id="184" w:name="_Toc20126941"/>
      <w:bookmarkStart w:id="185" w:name="_Toc27588917"/>
      <w:bookmarkStart w:id="186" w:name="_Toc36459713"/>
      <w:bookmarkStart w:id="187" w:name="_Toc45029274"/>
      <w:bookmarkStart w:id="188" w:name="_Toc56519894"/>
      <w:bookmarkStart w:id="189" w:name="_Toc114765459"/>
      <w:r w:rsidRPr="00533C32">
        <w:t>5.2.5.1</w:t>
      </w:r>
      <w:r w:rsidRPr="00533C32">
        <w:tab/>
        <w:t>Description</w:t>
      </w:r>
      <w:bookmarkEnd w:id="184"/>
      <w:bookmarkEnd w:id="185"/>
      <w:bookmarkEnd w:id="186"/>
      <w:bookmarkEnd w:id="187"/>
      <w:bookmarkEnd w:id="188"/>
      <w:bookmarkEnd w:id="189"/>
    </w:p>
    <w:p w14:paraId="29A4FB8B" w14:textId="77777777" w:rsidR="007C4061" w:rsidRPr="00533C32" w:rsidRDefault="007C4061" w:rsidP="00842E08">
      <w:pPr>
        <w:rPr>
          <w:lang w:eastAsia="zh-CN"/>
        </w:rPr>
      </w:pPr>
      <w:r w:rsidRPr="00533C32">
        <w:t xml:space="preserve">This resource represents the subscribed </w:t>
      </w:r>
      <w:proofErr w:type="spellStart"/>
      <w:r w:rsidRPr="00533C32">
        <w:t>S</w:t>
      </w:r>
      <w:r w:rsidRPr="00533C32">
        <w:rPr>
          <w:lang w:eastAsia="zh-CN"/>
        </w:rPr>
        <w:t>ession</w:t>
      </w:r>
      <w:r w:rsidRPr="00533C32">
        <w:t>ManagementSubscriptionData</w:t>
      </w:r>
      <w:proofErr w:type="spellEnd"/>
      <w:r w:rsidRPr="00533C32">
        <w:t xml:space="preserve"> for a SUPI. It is queried by the UDM triggered by the SMF during session setup, using one or both of query parameters representing the selected network slice and the DNN.</w:t>
      </w:r>
    </w:p>
    <w:p w14:paraId="3952CC1A"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6CDBA9" w14:textId="77777777" w:rsidR="007C4061" w:rsidRPr="00533C32" w:rsidRDefault="007C4061" w:rsidP="006352FE">
      <w:pPr>
        <w:pStyle w:val="Heading4"/>
      </w:pPr>
      <w:bookmarkStart w:id="190" w:name="_Toc20126942"/>
      <w:bookmarkStart w:id="191" w:name="_Toc27588918"/>
      <w:bookmarkStart w:id="192" w:name="_Toc36459714"/>
      <w:bookmarkStart w:id="193" w:name="_Toc45029275"/>
      <w:bookmarkStart w:id="194" w:name="_Toc56519895"/>
      <w:bookmarkStart w:id="195" w:name="_Toc114765460"/>
      <w:r w:rsidRPr="00533C32">
        <w:t>5.2.5.2</w:t>
      </w:r>
      <w:r w:rsidRPr="00533C32">
        <w:tab/>
        <w:t>Resource Definition</w:t>
      </w:r>
      <w:bookmarkEnd w:id="190"/>
      <w:bookmarkEnd w:id="191"/>
      <w:bookmarkEnd w:id="192"/>
      <w:bookmarkEnd w:id="193"/>
      <w:bookmarkEnd w:id="194"/>
      <w:bookmarkEnd w:id="195"/>
    </w:p>
    <w:p w14:paraId="4333B08B"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3108AFA5" w14:textId="77777777" w:rsidR="007C4061" w:rsidRPr="00533C32" w:rsidRDefault="007C4061" w:rsidP="00842E08">
      <w:pPr>
        <w:rPr>
          <w:rFonts w:ascii="Arial" w:hAnsi="Arial" w:cs="Arial"/>
        </w:rPr>
      </w:pPr>
      <w:r w:rsidRPr="00533C32">
        <w:t>This resource shall support the resource URI variables defined in table 5.2.5.2-1</w:t>
      </w:r>
      <w:r w:rsidRPr="00533C32">
        <w:rPr>
          <w:rFonts w:ascii="Arial" w:hAnsi="Arial" w:cs="Arial"/>
        </w:rPr>
        <w:t>.</w:t>
      </w:r>
    </w:p>
    <w:p w14:paraId="35471D0A" w14:textId="77777777" w:rsidR="007C4061" w:rsidRPr="00533C32" w:rsidRDefault="007C4061" w:rsidP="00842E08">
      <w:pPr>
        <w:pStyle w:val="TH"/>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F483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31E92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E21F" w14:textId="77777777" w:rsidR="007C4061" w:rsidRPr="00D5200C" w:rsidRDefault="007C4061" w:rsidP="00C17C4C">
            <w:pPr>
              <w:pStyle w:val="TAH"/>
              <w:rPr>
                <w:lang w:val="en-US"/>
              </w:rPr>
            </w:pPr>
            <w:r w:rsidRPr="00D5200C">
              <w:rPr>
                <w:lang w:val="en-US"/>
              </w:rPr>
              <w:t>Definition</w:t>
            </w:r>
          </w:p>
        </w:tc>
      </w:tr>
      <w:tr w:rsidR="007C4061" w:rsidRPr="00BC4D08" w14:paraId="34A6BDB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81202"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B7C25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03DD2E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843CE"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E36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2ACDCF4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51B7F0" w14:textId="77777777" w:rsidR="007C4061" w:rsidRPr="00D5200C" w:rsidRDefault="007C4061" w:rsidP="00C17C4C">
            <w:pPr>
              <w:pStyle w:val="TAL"/>
              <w:rPr>
                <w:lang w:val="en-US" w:eastAsia="zh-CN"/>
              </w:rPr>
            </w:pPr>
            <w:proofErr w:type="spellStart"/>
            <w:r w:rsidRPr="00D5200C">
              <w:rPr>
                <w:lang w:val="en-US" w:eastAsia="zh-CN"/>
              </w:rPr>
              <w:t>servingPlmnId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0A64E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495BD39" w14:textId="77777777" w:rsidR="007C4061" w:rsidRPr="00533C32" w:rsidRDefault="007C4061" w:rsidP="00842E08"/>
    <w:p w14:paraId="6F88F2CB" w14:textId="77777777" w:rsidR="007C4061" w:rsidRPr="00533C32" w:rsidRDefault="007C4061" w:rsidP="006352FE">
      <w:pPr>
        <w:pStyle w:val="Heading4"/>
      </w:pPr>
      <w:bookmarkStart w:id="196" w:name="_Toc20126943"/>
      <w:bookmarkStart w:id="197" w:name="_Toc27588919"/>
      <w:bookmarkStart w:id="198" w:name="_Toc36459715"/>
      <w:bookmarkStart w:id="199" w:name="_Toc45029276"/>
      <w:bookmarkStart w:id="200" w:name="_Toc56519896"/>
      <w:bookmarkStart w:id="201" w:name="_Toc114765461"/>
      <w:r w:rsidRPr="00533C32">
        <w:t>5.2.5.3</w:t>
      </w:r>
      <w:r w:rsidRPr="00533C32">
        <w:tab/>
        <w:t>Resource Standard Methods</w:t>
      </w:r>
      <w:bookmarkEnd w:id="196"/>
      <w:bookmarkEnd w:id="197"/>
      <w:bookmarkEnd w:id="198"/>
      <w:bookmarkEnd w:id="199"/>
      <w:bookmarkEnd w:id="200"/>
      <w:bookmarkEnd w:id="201"/>
    </w:p>
    <w:p w14:paraId="73D753B3" w14:textId="77777777" w:rsidR="007C4061" w:rsidRPr="00533C32" w:rsidRDefault="007C4061" w:rsidP="006352FE">
      <w:pPr>
        <w:pStyle w:val="Heading5"/>
      </w:pPr>
      <w:bookmarkStart w:id="202" w:name="_Toc20126944"/>
      <w:bookmarkStart w:id="203" w:name="_Toc27588920"/>
      <w:bookmarkStart w:id="204" w:name="_Toc36459716"/>
      <w:bookmarkStart w:id="205" w:name="_Toc45029277"/>
      <w:bookmarkStart w:id="206" w:name="_Toc56519897"/>
      <w:bookmarkStart w:id="207" w:name="_Toc114765462"/>
      <w:r w:rsidRPr="00533C32">
        <w:t>5.2.5.3.1</w:t>
      </w:r>
      <w:r w:rsidRPr="00533C32">
        <w:tab/>
        <w:t>GET</w:t>
      </w:r>
      <w:bookmarkEnd w:id="202"/>
      <w:bookmarkEnd w:id="203"/>
      <w:bookmarkEnd w:id="204"/>
      <w:bookmarkEnd w:id="205"/>
      <w:bookmarkEnd w:id="206"/>
      <w:bookmarkEnd w:id="207"/>
    </w:p>
    <w:p w14:paraId="26B2E0E8" w14:textId="77777777" w:rsidR="007C4061" w:rsidRPr="00533C32" w:rsidRDefault="007C4061" w:rsidP="00842E08">
      <w:r w:rsidRPr="00533C32">
        <w:t>This method shall support the URI query parameters specified in table 5.2.5.3.1-1.</w:t>
      </w:r>
    </w:p>
    <w:p w14:paraId="376AE6E5" w14:textId="77777777" w:rsidR="007C4061" w:rsidRPr="00533C32" w:rsidRDefault="007C4061" w:rsidP="00842E08">
      <w:pPr>
        <w:pStyle w:val="TH"/>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476E5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28A50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FBC1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04B5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87729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50253" w14:textId="77777777" w:rsidR="007C4061" w:rsidRPr="00D5200C" w:rsidRDefault="007C4061" w:rsidP="00C17C4C">
            <w:pPr>
              <w:pStyle w:val="TAH"/>
              <w:rPr>
                <w:lang w:val="en-US"/>
              </w:rPr>
            </w:pPr>
            <w:r w:rsidRPr="00D5200C">
              <w:rPr>
                <w:lang w:val="en-US"/>
              </w:rPr>
              <w:t>Description</w:t>
            </w:r>
          </w:p>
        </w:tc>
      </w:tr>
      <w:tr w:rsidR="007C4061" w:rsidRPr="00BC4D08" w14:paraId="557FCCE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94DD7" w14:textId="77777777" w:rsidR="007C4061" w:rsidRPr="00D5200C" w:rsidRDefault="007C4061" w:rsidP="00C17C4C">
            <w:pPr>
              <w:pStyle w:val="TAL"/>
              <w:rPr>
                <w:lang w:val="en-US" w:eastAsia="zh-CN"/>
              </w:rPr>
            </w:pPr>
            <w:r w:rsidRPr="00D5200C">
              <w:rPr>
                <w:lang w:val="en-US" w:eastAsia="zh-CN"/>
              </w:rPr>
              <w:t>single-</w:t>
            </w:r>
            <w:proofErr w:type="spellStart"/>
            <w:r w:rsidRPr="00D5200C">
              <w:rPr>
                <w:lang w:val="en-US" w:eastAsia="zh-CN"/>
              </w:rPr>
              <w:t>nssai</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273C0806" w14:textId="77777777" w:rsidR="007C4061" w:rsidRPr="00D5200C" w:rsidRDefault="007C4061" w:rsidP="00C17C4C">
            <w:pPr>
              <w:pStyle w:val="TAL"/>
              <w:rPr>
                <w:lang w:val="en-US"/>
              </w:rPr>
            </w:pPr>
            <w:proofErr w:type="spellStart"/>
            <w:r w:rsidRPr="00D5200C">
              <w:rPr>
                <w:lang w:val="en-US"/>
              </w:rPr>
              <w:t>S</w:t>
            </w:r>
            <w:r w:rsidRPr="00D5200C">
              <w:rPr>
                <w:lang w:val="en-US" w:eastAsia="zh-CN"/>
              </w:rPr>
              <w:t>n</w:t>
            </w:r>
            <w:r w:rsidRPr="00D5200C">
              <w:rPr>
                <w:lang w:val="en-US"/>
              </w:rPr>
              <w:t>ssai</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50C9CA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E1AD26"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BC4A6B" w14:textId="77777777" w:rsidR="007C4061" w:rsidRPr="00D5200C" w:rsidRDefault="004967D4" w:rsidP="00C17C4C">
            <w:pPr>
              <w:pStyle w:val="TAL"/>
              <w:rPr>
                <w:lang w:val="en-US"/>
              </w:rPr>
            </w:pPr>
            <w:r>
              <w:t>When present without Slice Differentiator (</w:t>
            </w:r>
            <w:proofErr w:type="spellStart"/>
            <w:r>
              <w:t>sd</w:t>
            </w:r>
            <w:proofErr w:type="spellEnd"/>
            <w:r>
              <w:t>), all slices identified by the given Slice/Service Type (</w:t>
            </w:r>
            <w:proofErr w:type="spellStart"/>
            <w:r>
              <w:t>sst</w:t>
            </w:r>
            <w:proofErr w:type="spellEnd"/>
            <w:r>
              <w:t xml:space="preserve">) and any </w:t>
            </w:r>
            <w:proofErr w:type="spellStart"/>
            <w:r>
              <w:t>sd</w:t>
            </w:r>
            <w:proofErr w:type="spellEnd"/>
            <w:r>
              <w:t xml:space="preserve"> value (if any) shall be considered matching the query parameter.</w:t>
            </w:r>
          </w:p>
        </w:tc>
      </w:tr>
      <w:tr w:rsidR="007C4061" w:rsidRPr="00BC4D08" w14:paraId="7784EE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39DB2" w14:textId="77777777" w:rsidR="007C4061" w:rsidRPr="00D5200C" w:rsidRDefault="007C4061" w:rsidP="00C17C4C">
            <w:pPr>
              <w:pStyle w:val="TAL"/>
              <w:rPr>
                <w:lang w:val="en-US"/>
              </w:rPr>
            </w:pPr>
            <w:proofErr w:type="spellStart"/>
            <w:r w:rsidRPr="00D5200C">
              <w:rPr>
                <w:lang w:val="en-US"/>
              </w:rPr>
              <w:t>dnn</w:t>
            </w:r>
            <w:proofErr w:type="spellEnd"/>
          </w:p>
        </w:tc>
        <w:tc>
          <w:tcPr>
            <w:tcW w:w="732" w:type="pct"/>
            <w:tcBorders>
              <w:top w:val="single" w:sz="4" w:space="0" w:color="auto"/>
              <w:left w:val="single" w:sz="6" w:space="0" w:color="000000"/>
              <w:bottom w:val="single" w:sz="4" w:space="0" w:color="auto"/>
              <w:right w:val="single" w:sz="6" w:space="0" w:color="000000"/>
            </w:tcBorders>
            <w:hideMark/>
          </w:tcPr>
          <w:p w14:paraId="112573DC" w14:textId="77777777" w:rsidR="007C4061" w:rsidRPr="00D5200C" w:rsidRDefault="007C4061" w:rsidP="00C17C4C">
            <w:pPr>
              <w:pStyle w:val="TAL"/>
              <w:rPr>
                <w:lang w:val="en-US"/>
              </w:rPr>
            </w:pPr>
            <w:proofErr w:type="spellStart"/>
            <w:r w:rsidRPr="00D5200C">
              <w:rPr>
                <w:lang w:val="en-US"/>
              </w:rPr>
              <w:t>Dnn</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64DA694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A04D48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659364D" w14:textId="77777777" w:rsidR="007C4061" w:rsidRPr="00D5200C" w:rsidRDefault="007C4061" w:rsidP="00C17C4C">
            <w:pPr>
              <w:pStyle w:val="TAL"/>
              <w:rPr>
                <w:lang w:val="en-US"/>
              </w:rPr>
            </w:pPr>
          </w:p>
        </w:tc>
      </w:tr>
      <w:tr w:rsidR="007C4061" w:rsidRPr="00BC4D08" w14:paraId="7D7825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CC1AF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E32E2E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138613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AF70B0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6F937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81060D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0E0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E0D8B"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DEA4F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07686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3CB59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5EF369" w14:textId="77777777" w:rsidR="007C4061" w:rsidRPr="00533C32" w:rsidRDefault="007C4061" w:rsidP="00842E08"/>
    <w:p w14:paraId="40ACF9E8" w14:textId="77777777" w:rsidR="007C4061" w:rsidRPr="00533C32" w:rsidRDefault="007C4061" w:rsidP="00842E08">
      <w:r w:rsidRPr="00533C32">
        <w:t>If "single-</w:t>
      </w:r>
      <w:proofErr w:type="spellStart"/>
      <w:r w:rsidRPr="00533C32">
        <w:t>nssai</w:t>
      </w:r>
      <w:proofErr w:type="spellEnd"/>
      <w:r w:rsidRPr="00533C32">
        <w:t>" is not included, and "</w:t>
      </w:r>
      <w:proofErr w:type="spellStart"/>
      <w:r w:rsidRPr="00533C32">
        <w:t>dnn</w:t>
      </w:r>
      <w:proofErr w:type="spellEnd"/>
      <w:r w:rsidRPr="00533C32">
        <w:t>" is not included, UDR shall return all DNN configurations for all network slice(s).</w:t>
      </w:r>
    </w:p>
    <w:p w14:paraId="46FC0F4D" w14:textId="77777777" w:rsidR="007C4061" w:rsidRPr="00533C32" w:rsidRDefault="007C4061" w:rsidP="00842E08">
      <w:r w:rsidRPr="00533C32">
        <w:t>If "single-</w:t>
      </w:r>
      <w:proofErr w:type="spellStart"/>
      <w:r w:rsidRPr="00533C32">
        <w:t>nssai</w:t>
      </w:r>
      <w:proofErr w:type="spellEnd"/>
      <w:r w:rsidRPr="00533C32">
        <w:t>" is included, and "</w:t>
      </w:r>
      <w:proofErr w:type="spellStart"/>
      <w:r w:rsidRPr="00533C32">
        <w:t>dnn</w:t>
      </w:r>
      <w:proofErr w:type="spellEnd"/>
      <w:r w:rsidRPr="00533C32">
        <w:t>" is not included, UDR shall return all DNN configurations for the requested network slice identified by "single-</w:t>
      </w:r>
      <w:proofErr w:type="spellStart"/>
      <w:r w:rsidRPr="00533C32">
        <w:t>nssai</w:t>
      </w:r>
      <w:proofErr w:type="spellEnd"/>
      <w:r w:rsidRPr="00533C32">
        <w:t>".</w:t>
      </w:r>
    </w:p>
    <w:p w14:paraId="4EE3C487" w14:textId="77777777" w:rsidR="007C4061" w:rsidRPr="00533C32" w:rsidRDefault="007C4061" w:rsidP="00842E08">
      <w:r w:rsidRPr="00533C32">
        <w:t>If "single-</w:t>
      </w:r>
      <w:proofErr w:type="spellStart"/>
      <w:r w:rsidRPr="00533C32">
        <w:t>nssai</w:t>
      </w:r>
      <w:proofErr w:type="spellEnd"/>
      <w:r w:rsidRPr="00533C32">
        <w:t>" is not included, and "</w:t>
      </w:r>
      <w:proofErr w:type="spellStart"/>
      <w:r w:rsidRPr="00533C32">
        <w:t>dnn</w:t>
      </w:r>
      <w:proofErr w:type="spellEnd"/>
      <w:r w:rsidRPr="00533C32">
        <w:t>" is included, UDR shall return all DNN configurations identified by "</w:t>
      </w:r>
      <w:proofErr w:type="spellStart"/>
      <w:r w:rsidRPr="00533C32">
        <w:t>dnn</w:t>
      </w:r>
      <w:proofErr w:type="spellEnd"/>
      <w:r w:rsidRPr="00533C32">
        <w:t>" for all network slices where such DNN is available.</w:t>
      </w:r>
    </w:p>
    <w:p w14:paraId="12F75ACB" w14:textId="77777777" w:rsidR="007C4061" w:rsidRPr="00533C32" w:rsidRDefault="007C4061" w:rsidP="00842E08">
      <w:r w:rsidRPr="00533C32">
        <w:t>If "single-</w:t>
      </w:r>
      <w:proofErr w:type="spellStart"/>
      <w:r w:rsidRPr="00533C32">
        <w:t>nssai</w:t>
      </w:r>
      <w:proofErr w:type="spellEnd"/>
      <w:r w:rsidRPr="00533C32">
        <w:t>" is included, and "</w:t>
      </w:r>
      <w:proofErr w:type="spellStart"/>
      <w:r w:rsidRPr="00533C32">
        <w:t>dnn</w:t>
      </w:r>
      <w:proofErr w:type="spellEnd"/>
      <w:r w:rsidRPr="00533C32">
        <w:t>" is included, UDR shall return the DNN configuration identified by "</w:t>
      </w:r>
      <w:proofErr w:type="spellStart"/>
      <w:r w:rsidRPr="00533C32">
        <w:t>dnn</w:t>
      </w:r>
      <w:proofErr w:type="spellEnd"/>
      <w:r w:rsidRPr="00533C32">
        <w:t>", if such DNN is available in the network slice identified by "single-</w:t>
      </w:r>
      <w:proofErr w:type="spellStart"/>
      <w:r w:rsidRPr="00533C32">
        <w:t>nssai</w:t>
      </w:r>
      <w:proofErr w:type="spellEnd"/>
      <w:r w:rsidRPr="00533C32">
        <w:t>".</w:t>
      </w:r>
    </w:p>
    <w:p w14:paraId="3662D8DE" w14:textId="77777777" w:rsidR="007C4061" w:rsidRPr="00533C32" w:rsidRDefault="007C4061" w:rsidP="00842E08">
      <w:r w:rsidRPr="00533C32">
        <w:t>This method shall support the request data structures specified in table 5.2.5.3.1-2 and the response data structures and response codes specified in table 5.2.5.3.1-3.</w:t>
      </w:r>
    </w:p>
    <w:p w14:paraId="09267C31" w14:textId="77777777" w:rsidR="007C4061" w:rsidRPr="00533C32" w:rsidRDefault="007C4061" w:rsidP="00842E08">
      <w:pPr>
        <w:pStyle w:val="TH"/>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59569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718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CE6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E4DCE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A2B3B" w14:textId="77777777" w:rsidR="007C4061" w:rsidRPr="00D5200C" w:rsidRDefault="007C4061" w:rsidP="00C17C4C">
            <w:pPr>
              <w:pStyle w:val="TAH"/>
              <w:rPr>
                <w:lang w:val="en-US"/>
              </w:rPr>
            </w:pPr>
            <w:r w:rsidRPr="00D5200C">
              <w:rPr>
                <w:lang w:val="en-US"/>
              </w:rPr>
              <w:t>Description</w:t>
            </w:r>
          </w:p>
        </w:tc>
      </w:tr>
      <w:tr w:rsidR="007C4061" w:rsidRPr="00BC4D08" w14:paraId="28FFAC4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AD4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8D00C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648DD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A1607E" w14:textId="77777777" w:rsidR="007C4061" w:rsidRPr="00D5200C" w:rsidRDefault="007C4061" w:rsidP="00C17C4C">
            <w:pPr>
              <w:pStyle w:val="TAL"/>
              <w:rPr>
                <w:lang w:val="en-US"/>
              </w:rPr>
            </w:pPr>
          </w:p>
        </w:tc>
      </w:tr>
    </w:tbl>
    <w:p w14:paraId="737FCB12" w14:textId="77777777" w:rsidR="007C4061" w:rsidRPr="00533C32" w:rsidRDefault="007C4061" w:rsidP="00842E08"/>
    <w:p w14:paraId="089E57BF" w14:textId="77777777" w:rsidR="007C4061" w:rsidRPr="00533C32" w:rsidRDefault="007C4061" w:rsidP="00842E08">
      <w:pPr>
        <w:pStyle w:val="TH"/>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02C9BF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E49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8598F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4B2D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EAFC6" w14:textId="77777777" w:rsidR="007C4061" w:rsidRPr="00D5200C" w:rsidRDefault="007C4061" w:rsidP="00C17C4C">
            <w:pPr>
              <w:pStyle w:val="TAH"/>
              <w:rPr>
                <w:lang w:val="en-US"/>
              </w:rPr>
            </w:pPr>
            <w:r w:rsidRPr="00D5200C">
              <w:rPr>
                <w:lang w:val="en-US"/>
              </w:rPr>
              <w:t>Response</w:t>
            </w:r>
          </w:p>
          <w:p w14:paraId="1E1A19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4C0E34" w14:textId="77777777" w:rsidR="007C4061" w:rsidRPr="00D5200C" w:rsidRDefault="007C4061" w:rsidP="00C17C4C">
            <w:pPr>
              <w:pStyle w:val="TAH"/>
              <w:rPr>
                <w:lang w:val="en-US"/>
              </w:rPr>
            </w:pPr>
            <w:r w:rsidRPr="00D5200C">
              <w:rPr>
                <w:lang w:val="en-US"/>
              </w:rPr>
              <w:t>Description</w:t>
            </w:r>
          </w:p>
        </w:tc>
      </w:tr>
      <w:tr w:rsidR="007C4061" w:rsidRPr="00BC4D08" w14:paraId="1042ECF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B2113"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rPr>
              <w:t>SessionManagementSubscriptionData</w:t>
            </w:r>
            <w:proofErr w:type="spellEnd"/>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BC085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3CDBDA4"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6F0FD0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276462"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0F0F76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90EF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F53B0C7" w14:textId="77777777" w:rsidR="007C4061" w:rsidRPr="00533C32" w:rsidRDefault="007C4061" w:rsidP="00842E08">
      <w:pPr>
        <w:rPr>
          <w:lang w:eastAsia="zh-CN"/>
        </w:rPr>
      </w:pPr>
    </w:p>
    <w:p w14:paraId="28B1B456" w14:textId="77777777" w:rsidR="007C4061" w:rsidRPr="00533C32" w:rsidRDefault="007C4061" w:rsidP="006352FE">
      <w:pPr>
        <w:pStyle w:val="Heading3"/>
      </w:pPr>
      <w:bookmarkStart w:id="208" w:name="_Toc20126945"/>
      <w:bookmarkStart w:id="209" w:name="_Toc27588921"/>
      <w:bookmarkStart w:id="210" w:name="_Toc36459717"/>
      <w:bookmarkStart w:id="211" w:name="_Toc45029278"/>
      <w:bookmarkStart w:id="212" w:name="_Toc56519898"/>
      <w:bookmarkStart w:id="213" w:name="_Toc114765463"/>
      <w:r w:rsidRPr="00533C32">
        <w:t>5.2.6</w:t>
      </w:r>
      <w:r w:rsidRPr="00533C32">
        <w:tab/>
        <w:t>Resource: Amf3GppAccessRegistration</w:t>
      </w:r>
      <w:bookmarkEnd w:id="208"/>
      <w:bookmarkEnd w:id="209"/>
      <w:bookmarkEnd w:id="210"/>
      <w:bookmarkEnd w:id="211"/>
      <w:bookmarkEnd w:id="212"/>
      <w:bookmarkEnd w:id="213"/>
    </w:p>
    <w:p w14:paraId="44600C40" w14:textId="77777777" w:rsidR="007C4061" w:rsidRPr="00533C32" w:rsidRDefault="007C4061" w:rsidP="006352FE">
      <w:pPr>
        <w:pStyle w:val="Heading4"/>
      </w:pPr>
      <w:bookmarkStart w:id="214" w:name="_Toc20126946"/>
      <w:bookmarkStart w:id="215" w:name="_Toc27588922"/>
      <w:bookmarkStart w:id="216" w:name="_Toc36459718"/>
      <w:bookmarkStart w:id="217" w:name="_Toc45029279"/>
      <w:bookmarkStart w:id="218" w:name="_Toc56519899"/>
      <w:bookmarkStart w:id="219" w:name="_Toc114765464"/>
      <w:r w:rsidRPr="00533C32">
        <w:t>5.2.6.1</w:t>
      </w:r>
      <w:r w:rsidRPr="00533C32">
        <w:tab/>
        <w:t>Description</w:t>
      </w:r>
      <w:bookmarkEnd w:id="214"/>
      <w:bookmarkEnd w:id="215"/>
      <w:bookmarkEnd w:id="216"/>
      <w:bookmarkEnd w:id="217"/>
      <w:bookmarkEnd w:id="218"/>
      <w:bookmarkEnd w:id="219"/>
    </w:p>
    <w:p w14:paraId="33C2D841" w14:textId="77777777" w:rsidR="007C4061" w:rsidRPr="00533C32" w:rsidRDefault="007C4061" w:rsidP="00842E08">
      <w:pPr>
        <w:rPr>
          <w:lang w:eastAsia="zh-CN"/>
        </w:rPr>
      </w:pPr>
      <w:r w:rsidRPr="00533C32">
        <w:t>This resource is used to represent AMF registrations to be stored in the UDR by the UDM.</w:t>
      </w:r>
    </w:p>
    <w:p w14:paraId="54EF09C2" w14:textId="77777777" w:rsidR="007C4061" w:rsidRPr="00533C32" w:rsidRDefault="007C4061" w:rsidP="00842E08">
      <w:pPr>
        <w:pStyle w:val="TH"/>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5630A3" w14:textId="77777777" w:rsidR="007C4061" w:rsidRPr="00533C32" w:rsidRDefault="007C4061" w:rsidP="006352FE">
      <w:pPr>
        <w:pStyle w:val="Heading4"/>
      </w:pPr>
      <w:bookmarkStart w:id="220" w:name="_Toc20126947"/>
      <w:bookmarkStart w:id="221" w:name="_Toc27588923"/>
      <w:bookmarkStart w:id="222" w:name="_Toc36459719"/>
      <w:bookmarkStart w:id="223" w:name="_Toc45029280"/>
      <w:bookmarkStart w:id="224" w:name="_Toc56519900"/>
      <w:bookmarkStart w:id="225" w:name="_Toc114765465"/>
      <w:r w:rsidRPr="00533C32">
        <w:t>5.2.6.2</w:t>
      </w:r>
      <w:r w:rsidRPr="00533C32">
        <w:tab/>
        <w:t>Resource Definition</w:t>
      </w:r>
      <w:bookmarkEnd w:id="220"/>
      <w:bookmarkEnd w:id="221"/>
      <w:bookmarkEnd w:id="222"/>
      <w:bookmarkEnd w:id="223"/>
      <w:bookmarkEnd w:id="224"/>
      <w:bookmarkEnd w:id="225"/>
    </w:p>
    <w:p w14:paraId="1294E344" w14:textId="77777777" w:rsidR="007C4061" w:rsidRPr="00533C32" w:rsidRDefault="007C4061" w:rsidP="00842E08">
      <w:r w:rsidRPr="00533C32">
        <w:t>Resource URI: {apiRoot}/nudr-dr/&lt;apiVersion&gt;/subscription-data/{</w:t>
      </w:r>
      <w:r w:rsidRPr="00533C32">
        <w:rPr>
          <w:lang w:eastAsia="zh-CN"/>
        </w:rPr>
        <w:t>ueId</w:t>
      </w:r>
      <w:r w:rsidRPr="00533C32">
        <w:t>}/context-data/amf-3gpp-access</w:t>
      </w:r>
    </w:p>
    <w:p w14:paraId="74DF5987" w14:textId="77777777" w:rsidR="007C4061" w:rsidRPr="00533C32" w:rsidRDefault="007C4061" w:rsidP="00842E08">
      <w:pPr>
        <w:rPr>
          <w:rFonts w:ascii="Arial" w:hAnsi="Arial" w:cs="Arial"/>
        </w:rPr>
      </w:pPr>
      <w:r w:rsidRPr="00533C32">
        <w:lastRenderedPageBreak/>
        <w:t>This resource shall support the resource URI variables defined in table 5.2.6.2-1</w:t>
      </w:r>
      <w:r w:rsidRPr="00533C32">
        <w:rPr>
          <w:rFonts w:ascii="Arial" w:hAnsi="Arial" w:cs="Arial"/>
        </w:rPr>
        <w:t>.</w:t>
      </w:r>
    </w:p>
    <w:p w14:paraId="377A883B" w14:textId="77777777" w:rsidR="007C4061" w:rsidRPr="00533C32" w:rsidRDefault="007C4061" w:rsidP="00842E08">
      <w:pPr>
        <w:pStyle w:val="TH"/>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4ABF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9006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10F0A" w14:textId="77777777" w:rsidR="007C4061" w:rsidRPr="00D5200C" w:rsidRDefault="007C4061" w:rsidP="00C17C4C">
            <w:pPr>
              <w:pStyle w:val="TAH"/>
              <w:rPr>
                <w:lang w:val="en-US"/>
              </w:rPr>
            </w:pPr>
            <w:r w:rsidRPr="00D5200C">
              <w:rPr>
                <w:lang w:val="en-US"/>
              </w:rPr>
              <w:t>Definition</w:t>
            </w:r>
          </w:p>
        </w:tc>
      </w:tr>
      <w:tr w:rsidR="007C4061" w:rsidRPr="00BC4D08" w14:paraId="65A59E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92665"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2A01F"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6CDC34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5DB8B"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41D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56E567DD" w14:textId="77777777" w:rsidR="007C4061" w:rsidRPr="00533C32" w:rsidRDefault="007C4061" w:rsidP="00842E08"/>
    <w:p w14:paraId="39CE781B" w14:textId="77777777" w:rsidR="007C4061" w:rsidRPr="00533C32" w:rsidRDefault="007C4061" w:rsidP="006352FE">
      <w:pPr>
        <w:pStyle w:val="Heading4"/>
      </w:pPr>
      <w:bookmarkStart w:id="226" w:name="_Toc20126948"/>
      <w:bookmarkStart w:id="227" w:name="_Toc27588924"/>
      <w:bookmarkStart w:id="228" w:name="_Toc36459720"/>
      <w:bookmarkStart w:id="229" w:name="_Toc45029281"/>
      <w:bookmarkStart w:id="230" w:name="_Toc56519901"/>
      <w:bookmarkStart w:id="231" w:name="_Toc114765466"/>
      <w:r w:rsidRPr="00533C32">
        <w:t>5.2.6.3</w:t>
      </w:r>
      <w:r w:rsidRPr="00533C32">
        <w:tab/>
        <w:t>Resource Standard Methods</w:t>
      </w:r>
      <w:bookmarkEnd w:id="226"/>
      <w:bookmarkEnd w:id="227"/>
      <w:bookmarkEnd w:id="228"/>
      <w:bookmarkEnd w:id="229"/>
      <w:bookmarkEnd w:id="230"/>
      <w:bookmarkEnd w:id="231"/>
    </w:p>
    <w:p w14:paraId="40E27016" w14:textId="77777777" w:rsidR="007C4061" w:rsidRPr="00533C32" w:rsidRDefault="007C4061" w:rsidP="006352FE">
      <w:pPr>
        <w:pStyle w:val="Heading5"/>
      </w:pPr>
      <w:bookmarkStart w:id="232" w:name="_Toc20126949"/>
      <w:bookmarkStart w:id="233" w:name="_Toc27588925"/>
      <w:bookmarkStart w:id="234" w:name="_Toc36459721"/>
      <w:bookmarkStart w:id="235" w:name="_Toc45029282"/>
      <w:bookmarkStart w:id="236" w:name="_Toc56519902"/>
      <w:bookmarkStart w:id="237" w:name="_Toc114765467"/>
      <w:r w:rsidRPr="00533C32">
        <w:t>5.2.6.3.1</w:t>
      </w:r>
      <w:r w:rsidRPr="00533C32">
        <w:tab/>
        <w:t>PUT</w:t>
      </w:r>
      <w:bookmarkEnd w:id="232"/>
      <w:bookmarkEnd w:id="233"/>
      <w:bookmarkEnd w:id="234"/>
      <w:bookmarkEnd w:id="235"/>
      <w:bookmarkEnd w:id="236"/>
      <w:bookmarkEnd w:id="237"/>
    </w:p>
    <w:p w14:paraId="49F2D262" w14:textId="77777777" w:rsidR="007C4061" w:rsidRPr="00533C32" w:rsidRDefault="007C4061" w:rsidP="00842E08">
      <w:r w:rsidRPr="00533C32">
        <w:t>This method shall support the URI query parameters specified in table 5.2.6.3.1-1.</w:t>
      </w:r>
    </w:p>
    <w:p w14:paraId="037DE401" w14:textId="77777777" w:rsidR="007C4061" w:rsidRPr="00533C32" w:rsidRDefault="007C4061" w:rsidP="00842E08">
      <w:pPr>
        <w:pStyle w:val="TH"/>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8760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0AB2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D267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D6E1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A518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572F0" w14:textId="77777777" w:rsidR="007C4061" w:rsidRPr="00D5200C" w:rsidRDefault="007C4061" w:rsidP="00C17C4C">
            <w:pPr>
              <w:pStyle w:val="TAH"/>
              <w:rPr>
                <w:lang w:val="en-US"/>
              </w:rPr>
            </w:pPr>
            <w:r w:rsidRPr="00D5200C">
              <w:rPr>
                <w:lang w:val="en-US"/>
              </w:rPr>
              <w:t>Description</w:t>
            </w:r>
          </w:p>
        </w:tc>
      </w:tr>
      <w:tr w:rsidR="007C4061" w:rsidRPr="00BC4D08" w14:paraId="1E1309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8AACA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0F77D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742FE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5F1D8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28CD" w14:textId="77777777" w:rsidR="007C4061" w:rsidRPr="00D5200C" w:rsidRDefault="007C4061" w:rsidP="00C17C4C">
            <w:pPr>
              <w:pStyle w:val="TAL"/>
              <w:rPr>
                <w:lang w:val="en-US"/>
              </w:rPr>
            </w:pPr>
          </w:p>
        </w:tc>
      </w:tr>
    </w:tbl>
    <w:p w14:paraId="5B4D3E9B" w14:textId="77777777" w:rsidR="007C4061" w:rsidRPr="00533C32" w:rsidRDefault="007C4061" w:rsidP="00842E08"/>
    <w:p w14:paraId="3D67B8F2" w14:textId="77777777" w:rsidR="007C4061" w:rsidRPr="00533C32" w:rsidRDefault="007C4061" w:rsidP="00842E08">
      <w:r w:rsidRPr="00533C32">
        <w:t>This method shall support the request data structures specified in table 5.2.6.3.1-2 and the response data structures and response codes specified in table 5.2.6.3.1-3.</w:t>
      </w:r>
    </w:p>
    <w:p w14:paraId="4F2EE053" w14:textId="77777777" w:rsidR="007C4061" w:rsidRPr="00533C32" w:rsidRDefault="007C4061" w:rsidP="00842E08">
      <w:pPr>
        <w:pStyle w:val="TH"/>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3E75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460A3C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7B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83660"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AFCBB" w14:textId="77777777" w:rsidR="007C4061" w:rsidRPr="00D5200C" w:rsidRDefault="007C4061" w:rsidP="00C17C4C">
            <w:pPr>
              <w:pStyle w:val="TAH"/>
              <w:rPr>
                <w:lang w:val="en-US"/>
              </w:rPr>
            </w:pPr>
            <w:r w:rsidRPr="00D5200C">
              <w:rPr>
                <w:lang w:val="en-US"/>
              </w:rPr>
              <w:t>Description</w:t>
            </w:r>
          </w:p>
        </w:tc>
      </w:tr>
      <w:tr w:rsidR="007C4061" w:rsidRPr="00BC4D08" w14:paraId="4F6DF48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2F0BDE"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2E6FEF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2D12AB7"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D60A386"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484A4591" w14:textId="77777777" w:rsidR="007C4061" w:rsidRPr="00533C32" w:rsidRDefault="007C4061" w:rsidP="00842E08"/>
    <w:p w14:paraId="645BAECE" w14:textId="77777777" w:rsidR="007C4061" w:rsidRPr="00533C32" w:rsidRDefault="007C4061" w:rsidP="00842E08">
      <w:pPr>
        <w:pStyle w:val="TH"/>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1F25FF71"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DFA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933F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09705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26DD37" w14:textId="77777777" w:rsidR="007C4061" w:rsidRPr="00D5200C" w:rsidRDefault="007C4061" w:rsidP="00C17C4C">
            <w:pPr>
              <w:pStyle w:val="TAH"/>
              <w:rPr>
                <w:lang w:val="en-US"/>
              </w:rPr>
            </w:pPr>
            <w:r w:rsidRPr="00D5200C">
              <w:rPr>
                <w:lang w:val="en-US"/>
              </w:rPr>
              <w:t>Response</w:t>
            </w:r>
          </w:p>
          <w:p w14:paraId="2901889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E28570" w14:textId="77777777" w:rsidR="007C4061" w:rsidRPr="00D5200C" w:rsidRDefault="007C4061" w:rsidP="00C17C4C">
            <w:pPr>
              <w:pStyle w:val="TAH"/>
              <w:rPr>
                <w:lang w:val="en-US"/>
              </w:rPr>
            </w:pPr>
            <w:r w:rsidRPr="00D5200C">
              <w:rPr>
                <w:lang w:val="en-US"/>
              </w:rPr>
              <w:t>Description</w:t>
            </w:r>
          </w:p>
        </w:tc>
      </w:tr>
      <w:tr w:rsidR="007C4061" w:rsidRPr="00BC4D08" w14:paraId="176BD8F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55F2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1E031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D745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91349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9B1B1C"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48AC975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703741"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2F048E2F"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CF652F"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B699A30"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D4CDC4F"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18E8CC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7D4BB"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6047C4E" w14:textId="77777777" w:rsidR="007C4061" w:rsidRPr="00533C32" w:rsidRDefault="007C4061" w:rsidP="00842E08">
      <w:pPr>
        <w:rPr>
          <w:lang w:eastAsia="zh-CN"/>
        </w:rPr>
      </w:pPr>
    </w:p>
    <w:p w14:paraId="652194E6" w14:textId="77777777" w:rsidR="007C4061" w:rsidRPr="00533C32" w:rsidRDefault="007C4061" w:rsidP="006352FE">
      <w:pPr>
        <w:pStyle w:val="Heading5"/>
      </w:pPr>
      <w:bookmarkStart w:id="238" w:name="_Toc20126950"/>
      <w:bookmarkStart w:id="239" w:name="_Toc27588926"/>
      <w:bookmarkStart w:id="240" w:name="_Toc36459722"/>
      <w:bookmarkStart w:id="241" w:name="_Toc45029283"/>
      <w:bookmarkStart w:id="242" w:name="_Toc56519903"/>
      <w:bookmarkStart w:id="243" w:name="_Toc114765468"/>
      <w:r w:rsidRPr="00533C32">
        <w:t>5.2.6.3.2</w:t>
      </w:r>
      <w:r w:rsidRPr="00533C32">
        <w:tab/>
        <w:t>PATCH</w:t>
      </w:r>
      <w:bookmarkEnd w:id="238"/>
      <w:bookmarkEnd w:id="239"/>
      <w:bookmarkEnd w:id="240"/>
      <w:bookmarkEnd w:id="241"/>
      <w:bookmarkEnd w:id="242"/>
      <w:bookmarkEnd w:id="243"/>
    </w:p>
    <w:p w14:paraId="545A3038" w14:textId="77777777" w:rsidR="007C4061" w:rsidRPr="00533C32" w:rsidRDefault="007C4061" w:rsidP="00842E08">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2F8A711" w14:textId="77777777" w:rsidR="007C4061" w:rsidRPr="00533C32" w:rsidRDefault="007C4061" w:rsidP="00842E08">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82DFF08" w14:textId="77777777" w:rsidR="007C4061" w:rsidRPr="00533C32" w:rsidRDefault="007C4061" w:rsidP="00842E08">
      <w:pPr>
        <w:pStyle w:val="TH"/>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9C5CC9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DB72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8974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F800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7EE66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9EC29" w14:textId="77777777" w:rsidR="007C4061" w:rsidRPr="00D5200C" w:rsidRDefault="007C4061" w:rsidP="00C17C4C">
            <w:pPr>
              <w:pStyle w:val="TAH"/>
              <w:rPr>
                <w:lang w:val="en-US"/>
              </w:rPr>
            </w:pPr>
            <w:r w:rsidRPr="00D5200C">
              <w:rPr>
                <w:lang w:val="en-US"/>
              </w:rPr>
              <w:t>Description</w:t>
            </w:r>
          </w:p>
        </w:tc>
      </w:tr>
      <w:tr w:rsidR="007C4061" w:rsidRPr="00BC4D08" w14:paraId="3C1DF9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45B130"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0AB6876"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AD3519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7EE7FDF"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82AC" w14:textId="37891186"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64FC1DE5" w14:textId="77777777" w:rsidR="007C4061" w:rsidRPr="00533C32" w:rsidRDefault="007C4061" w:rsidP="00842E08"/>
    <w:p w14:paraId="3713BB73" w14:textId="77777777" w:rsidR="007C4061" w:rsidRPr="00533C32" w:rsidRDefault="007C4061" w:rsidP="00842E08">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B0AFBC7" w14:textId="77777777" w:rsidR="007C4061" w:rsidRPr="00533C32" w:rsidRDefault="007C4061" w:rsidP="00842E08">
      <w:pPr>
        <w:pStyle w:val="TH"/>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0346C5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9C2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5103D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CCAC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B6026" w14:textId="77777777" w:rsidR="007C4061" w:rsidRPr="00D5200C" w:rsidRDefault="007C4061" w:rsidP="00C17C4C">
            <w:pPr>
              <w:pStyle w:val="TAH"/>
              <w:rPr>
                <w:lang w:val="en-US"/>
              </w:rPr>
            </w:pPr>
            <w:r w:rsidRPr="00D5200C">
              <w:rPr>
                <w:lang w:val="en-US"/>
              </w:rPr>
              <w:t>Description</w:t>
            </w:r>
          </w:p>
        </w:tc>
      </w:tr>
      <w:tr w:rsidR="007C4061" w:rsidRPr="00BC4D08" w14:paraId="77AF22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2C4973"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2C0A9B7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FA0FA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3725B9"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14DB5CD4" w14:textId="77777777" w:rsidR="007C4061" w:rsidRPr="00533C32" w:rsidRDefault="007C4061" w:rsidP="00842E08"/>
    <w:p w14:paraId="3E84E132" w14:textId="77777777" w:rsidR="007C4061" w:rsidRPr="00533C32" w:rsidRDefault="007C4061" w:rsidP="00842E08">
      <w:pPr>
        <w:pStyle w:val="TH"/>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3A8152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00D2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C4C69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4592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DC8755" w14:textId="77777777" w:rsidR="007C4061" w:rsidRPr="00D5200C" w:rsidRDefault="007C4061" w:rsidP="00C17C4C">
            <w:pPr>
              <w:pStyle w:val="TAH"/>
              <w:rPr>
                <w:lang w:val="en-US"/>
              </w:rPr>
            </w:pPr>
            <w:r w:rsidRPr="00D5200C">
              <w:rPr>
                <w:lang w:val="en-US"/>
              </w:rPr>
              <w:t>Response</w:t>
            </w:r>
          </w:p>
          <w:p w14:paraId="304085C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8B1C1" w14:textId="77777777" w:rsidR="007C4061" w:rsidRPr="00D5200C" w:rsidRDefault="007C4061" w:rsidP="00C17C4C">
            <w:pPr>
              <w:pStyle w:val="TAH"/>
              <w:rPr>
                <w:lang w:val="en-US"/>
              </w:rPr>
            </w:pPr>
            <w:r w:rsidRPr="00D5200C">
              <w:rPr>
                <w:lang w:val="en-US"/>
              </w:rPr>
              <w:t>Description</w:t>
            </w:r>
          </w:p>
        </w:tc>
      </w:tr>
      <w:tr w:rsidR="007C4061" w:rsidRPr="00BC4D08" w14:paraId="50C0E68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3F48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CF914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605503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E4599A"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74E452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FB3B65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599E32"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169803"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D29F9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41C22C"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C2C2A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995CBE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666691"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F79AF6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4ADD6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1BBFB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4966B0F"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xml:space="preserve">, </w:t>
            </w:r>
            <w:proofErr w:type="spellStart"/>
            <w:r w:rsidRPr="00D5200C">
              <w:rPr>
                <w:rFonts w:hint="eastAsia"/>
                <w:lang w:val="en-US" w:eastAsia="zh-CN"/>
              </w:rPr>
              <w:t>thent</w:t>
            </w:r>
            <w:r w:rsidRPr="00D5200C">
              <w:rPr>
                <w:lang w:val="en-US" w:eastAsia="zh-CN"/>
              </w:rPr>
              <w:t>he</w:t>
            </w:r>
            <w:proofErr w:type="spellEnd"/>
            <w:r w:rsidRPr="00D5200C">
              <w:rPr>
                <w:lang w:val="en-US" w:eastAsia="zh-CN"/>
              </w:rPr>
              <w:t xml:space="preserve"> </w:t>
            </w:r>
            <w:proofErr w:type="spellStart"/>
            <w:r w:rsidRPr="00D5200C">
              <w:rPr>
                <w:lang w:val="en-US"/>
              </w:rPr>
              <w:t>invalidParams</w:t>
            </w:r>
            <w:proofErr w:type="spellEnd"/>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0C996D0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BD4D1E"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4441B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74F7BEAA" w14:textId="77777777" w:rsidR="007C4061" w:rsidRPr="00533C32" w:rsidRDefault="007C4061" w:rsidP="00842E08">
      <w:pPr>
        <w:rPr>
          <w:lang w:eastAsia="zh-CN"/>
        </w:rPr>
      </w:pPr>
    </w:p>
    <w:p w14:paraId="5F5A70E6" w14:textId="77777777" w:rsidR="007C4061" w:rsidRPr="00533C32" w:rsidRDefault="007C4061" w:rsidP="006352FE">
      <w:pPr>
        <w:pStyle w:val="Heading5"/>
      </w:pPr>
      <w:bookmarkStart w:id="244" w:name="_Toc20126951"/>
      <w:bookmarkStart w:id="245" w:name="_Toc27588927"/>
      <w:bookmarkStart w:id="246" w:name="_Toc36459723"/>
      <w:bookmarkStart w:id="247" w:name="_Toc45029284"/>
      <w:bookmarkStart w:id="248" w:name="_Toc56519904"/>
      <w:bookmarkStart w:id="249" w:name="_Toc114765469"/>
      <w:r w:rsidRPr="00533C32">
        <w:t>5.2.6.3.3</w:t>
      </w:r>
      <w:r w:rsidRPr="00533C32">
        <w:tab/>
        <w:t>GET</w:t>
      </w:r>
      <w:bookmarkEnd w:id="244"/>
      <w:bookmarkEnd w:id="245"/>
      <w:bookmarkEnd w:id="246"/>
      <w:bookmarkEnd w:id="247"/>
      <w:bookmarkEnd w:id="248"/>
      <w:bookmarkEnd w:id="249"/>
    </w:p>
    <w:p w14:paraId="2BAA0C2F" w14:textId="77777777" w:rsidR="007C4061" w:rsidRPr="00533C32" w:rsidRDefault="007C4061" w:rsidP="00842E08">
      <w:r w:rsidRPr="00533C32">
        <w:t>This method shall support the URI query parameters specified in table 5.2.6.3.1-1.</w:t>
      </w:r>
    </w:p>
    <w:p w14:paraId="35A23EBE" w14:textId="77777777" w:rsidR="007C4061" w:rsidRPr="00533C32" w:rsidRDefault="007C4061" w:rsidP="00842E08">
      <w:pPr>
        <w:pStyle w:val="TH"/>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DA1BAB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DC6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247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83A4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10E0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4515B" w14:textId="77777777" w:rsidR="007C4061" w:rsidRPr="00D5200C" w:rsidRDefault="007C4061" w:rsidP="00C17C4C">
            <w:pPr>
              <w:pStyle w:val="TAH"/>
              <w:rPr>
                <w:lang w:val="en-US"/>
              </w:rPr>
            </w:pPr>
            <w:r w:rsidRPr="00D5200C">
              <w:rPr>
                <w:lang w:val="en-US"/>
              </w:rPr>
              <w:t>Description</w:t>
            </w:r>
          </w:p>
        </w:tc>
      </w:tr>
      <w:tr w:rsidR="007C4061" w:rsidRPr="00BC4D08" w14:paraId="5F9DFC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83FFB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5806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F4C7584"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453153"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823E5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DA12D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DB48E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889903"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862F2C9"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708FC0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EB9B823"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12CE19" w14:textId="77777777" w:rsidR="007C4061" w:rsidRPr="00533C32" w:rsidRDefault="007C4061" w:rsidP="00842E08"/>
    <w:p w14:paraId="3E799429" w14:textId="77777777" w:rsidR="007C4061" w:rsidRPr="00533C32" w:rsidRDefault="007C4061" w:rsidP="00842E08">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5935C521" w14:textId="77777777" w:rsidR="007C4061" w:rsidRPr="00533C32" w:rsidRDefault="007C4061" w:rsidP="00842E08">
      <w:pPr>
        <w:pStyle w:val="TH"/>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FA13F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D873D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7A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AEFD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2FB9DC" w14:textId="77777777" w:rsidR="007C4061" w:rsidRPr="00D5200C" w:rsidRDefault="007C4061" w:rsidP="00C17C4C">
            <w:pPr>
              <w:pStyle w:val="TAH"/>
              <w:rPr>
                <w:lang w:val="en-US"/>
              </w:rPr>
            </w:pPr>
            <w:r w:rsidRPr="00D5200C">
              <w:rPr>
                <w:lang w:val="en-US"/>
              </w:rPr>
              <w:t>Description</w:t>
            </w:r>
          </w:p>
        </w:tc>
      </w:tr>
      <w:tr w:rsidR="007C4061" w:rsidRPr="00BC4D08" w14:paraId="6F14677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1DC21B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079FB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87F01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A12D223" w14:textId="77777777" w:rsidR="007C4061" w:rsidRPr="00D5200C" w:rsidRDefault="007C4061" w:rsidP="00C17C4C">
            <w:pPr>
              <w:pStyle w:val="TAL"/>
              <w:rPr>
                <w:lang w:val="en-US"/>
              </w:rPr>
            </w:pPr>
          </w:p>
        </w:tc>
      </w:tr>
    </w:tbl>
    <w:p w14:paraId="7CD36AB8" w14:textId="77777777" w:rsidR="007C4061" w:rsidRPr="00533C32" w:rsidRDefault="007C4061" w:rsidP="00842E08"/>
    <w:p w14:paraId="55B21126" w14:textId="77777777" w:rsidR="007C4061" w:rsidRPr="00533C32" w:rsidRDefault="007C4061" w:rsidP="00842E08">
      <w:pPr>
        <w:pStyle w:val="TH"/>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03F03B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8C5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A4CD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242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4FE283" w14:textId="77777777" w:rsidR="007C4061" w:rsidRPr="00D5200C" w:rsidRDefault="007C4061" w:rsidP="00C17C4C">
            <w:pPr>
              <w:pStyle w:val="TAH"/>
              <w:rPr>
                <w:lang w:val="en-US"/>
              </w:rPr>
            </w:pPr>
            <w:r w:rsidRPr="00D5200C">
              <w:rPr>
                <w:lang w:val="en-US"/>
              </w:rPr>
              <w:t>Response</w:t>
            </w:r>
          </w:p>
          <w:p w14:paraId="26B1815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C114C" w14:textId="77777777" w:rsidR="007C4061" w:rsidRPr="00D5200C" w:rsidRDefault="007C4061" w:rsidP="00C17C4C">
            <w:pPr>
              <w:pStyle w:val="TAH"/>
              <w:rPr>
                <w:lang w:val="en-US"/>
              </w:rPr>
            </w:pPr>
            <w:r w:rsidRPr="00D5200C">
              <w:rPr>
                <w:lang w:val="en-US"/>
              </w:rPr>
              <w:t>Description</w:t>
            </w:r>
          </w:p>
        </w:tc>
      </w:tr>
      <w:tr w:rsidR="007C4061" w:rsidRPr="00BC4D08" w14:paraId="7766E7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92069"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CD2F9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8253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A961C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1A3B6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14BCDC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D42E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6DB879" w14:textId="77777777" w:rsidR="007C4061" w:rsidRPr="00533C32" w:rsidRDefault="007C4061" w:rsidP="00842E08">
      <w:pPr>
        <w:rPr>
          <w:lang w:eastAsia="zh-CN"/>
        </w:rPr>
      </w:pPr>
    </w:p>
    <w:p w14:paraId="084AC411" w14:textId="77777777" w:rsidR="007C4061" w:rsidRPr="00533C32" w:rsidRDefault="007C4061" w:rsidP="006352FE">
      <w:pPr>
        <w:pStyle w:val="Heading3"/>
      </w:pPr>
      <w:bookmarkStart w:id="250" w:name="_Toc20126952"/>
      <w:bookmarkStart w:id="251" w:name="_Toc27588928"/>
      <w:bookmarkStart w:id="252" w:name="_Toc36459724"/>
      <w:bookmarkStart w:id="253" w:name="_Toc45029285"/>
      <w:bookmarkStart w:id="254" w:name="_Toc56519905"/>
      <w:bookmarkStart w:id="255" w:name="_Toc114765470"/>
      <w:r w:rsidRPr="00533C32">
        <w:lastRenderedPageBreak/>
        <w:t>5.2.7</w:t>
      </w:r>
      <w:r w:rsidRPr="00533C32">
        <w:tab/>
        <w:t>Resource: AmfNon3GppAccessRegistration</w:t>
      </w:r>
      <w:bookmarkEnd w:id="250"/>
      <w:bookmarkEnd w:id="251"/>
      <w:bookmarkEnd w:id="252"/>
      <w:bookmarkEnd w:id="253"/>
      <w:bookmarkEnd w:id="254"/>
      <w:bookmarkEnd w:id="255"/>
    </w:p>
    <w:p w14:paraId="375065F1" w14:textId="77777777" w:rsidR="007C4061" w:rsidRPr="00533C32" w:rsidRDefault="007C4061" w:rsidP="006352FE">
      <w:pPr>
        <w:pStyle w:val="Heading4"/>
      </w:pPr>
      <w:bookmarkStart w:id="256" w:name="_Toc20126953"/>
      <w:bookmarkStart w:id="257" w:name="_Toc27588929"/>
      <w:bookmarkStart w:id="258" w:name="_Toc36459725"/>
      <w:bookmarkStart w:id="259" w:name="_Toc45029286"/>
      <w:bookmarkStart w:id="260" w:name="_Toc56519906"/>
      <w:bookmarkStart w:id="261" w:name="_Toc114765471"/>
      <w:r w:rsidRPr="00533C32">
        <w:t>5.2.7.1</w:t>
      </w:r>
      <w:r w:rsidRPr="00533C32">
        <w:tab/>
        <w:t>Description</w:t>
      </w:r>
      <w:bookmarkEnd w:id="256"/>
      <w:bookmarkEnd w:id="257"/>
      <w:bookmarkEnd w:id="258"/>
      <w:bookmarkEnd w:id="259"/>
      <w:bookmarkEnd w:id="260"/>
      <w:bookmarkEnd w:id="261"/>
    </w:p>
    <w:p w14:paraId="22639702" w14:textId="77777777" w:rsidR="007C4061" w:rsidRPr="00533C32" w:rsidRDefault="007C4061" w:rsidP="00842E08">
      <w:pPr>
        <w:rPr>
          <w:lang w:eastAsia="zh-CN"/>
        </w:rPr>
      </w:pPr>
      <w:r w:rsidRPr="00533C32">
        <w:t>This resource is used to represent AMF registrations to be stored in the UDR.</w:t>
      </w:r>
    </w:p>
    <w:p w14:paraId="61A4F400"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031A0C2" w14:textId="77777777" w:rsidR="007C4061" w:rsidRPr="00533C32" w:rsidRDefault="007C4061" w:rsidP="006352FE">
      <w:pPr>
        <w:pStyle w:val="Heading4"/>
      </w:pPr>
      <w:bookmarkStart w:id="262" w:name="_Toc20126954"/>
      <w:bookmarkStart w:id="263" w:name="_Toc27588930"/>
      <w:bookmarkStart w:id="264" w:name="_Toc36459726"/>
      <w:bookmarkStart w:id="265" w:name="_Toc45029287"/>
      <w:bookmarkStart w:id="266" w:name="_Toc56519907"/>
      <w:bookmarkStart w:id="267" w:name="_Toc114765472"/>
      <w:r w:rsidRPr="00533C32">
        <w:t>5.2.7.2</w:t>
      </w:r>
      <w:r w:rsidRPr="00533C32">
        <w:tab/>
        <w:t>Resource Definition</w:t>
      </w:r>
      <w:bookmarkEnd w:id="262"/>
      <w:bookmarkEnd w:id="263"/>
      <w:bookmarkEnd w:id="264"/>
      <w:bookmarkEnd w:id="265"/>
      <w:bookmarkEnd w:id="266"/>
      <w:bookmarkEnd w:id="267"/>
    </w:p>
    <w:p w14:paraId="5AF0F683" w14:textId="77777777" w:rsidR="007C4061" w:rsidRPr="00533C32" w:rsidRDefault="007C4061" w:rsidP="00842E08">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692DD6BB" w14:textId="77777777" w:rsidR="007C4061" w:rsidRPr="00533C32" w:rsidRDefault="007C4061" w:rsidP="00842E08">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1E93A74A" w14:textId="77777777" w:rsidR="007C4061" w:rsidRPr="00533C32" w:rsidRDefault="007C4061" w:rsidP="00842E08">
      <w:pPr>
        <w:pStyle w:val="TH"/>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5F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85962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F2374" w14:textId="77777777" w:rsidR="007C4061" w:rsidRPr="00D5200C" w:rsidRDefault="007C4061" w:rsidP="00C17C4C">
            <w:pPr>
              <w:pStyle w:val="TAH"/>
              <w:rPr>
                <w:lang w:val="en-US"/>
              </w:rPr>
            </w:pPr>
            <w:r w:rsidRPr="00D5200C">
              <w:rPr>
                <w:lang w:val="en-US"/>
              </w:rPr>
              <w:t>Definition</w:t>
            </w:r>
          </w:p>
        </w:tc>
      </w:tr>
      <w:tr w:rsidR="007C4061" w:rsidRPr="00BC4D08" w14:paraId="6797A4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D9F35"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319E6E"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42F07B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5E1C1"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3283A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1EB13B78" w14:textId="77777777" w:rsidR="007C4061" w:rsidRPr="00533C32" w:rsidRDefault="007C4061" w:rsidP="00842E08"/>
    <w:p w14:paraId="10433C32" w14:textId="77777777" w:rsidR="007C4061" w:rsidRPr="00533C32" w:rsidRDefault="007C4061" w:rsidP="006352FE">
      <w:pPr>
        <w:pStyle w:val="Heading4"/>
      </w:pPr>
      <w:bookmarkStart w:id="268" w:name="_Toc20126955"/>
      <w:bookmarkStart w:id="269" w:name="_Toc27588931"/>
      <w:bookmarkStart w:id="270" w:name="_Toc36459727"/>
      <w:bookmarkStart w:id="271" w:name="_Toc45029288"/>
      <w:bookmarkStart w:id="272" w:name="_Toc56519908"/>
      <w:bookmarkStart w:id="273" w:name="_Toc114765473"/>
      <w:r w:rsidRPr="00533C32">
        <w:t>5.2.7.3</w:t>
      </w:r>
      <w:r w:rsidRPr="00533C32">
        <w:tab/>
        <w:t>Resource Standard Methods</w:t>
      </w:r>
      <w:bookmarkEnd w:id="268"/>
      <w:bookmarkEnd w:id="269"/>
      <w:bookmarkEnd w:id="270"/>
      <w:bookmarkEnd w:id="271"/>
      <w:bookmarkEnd w:id="272"/>
      <w:bookmarkEnd w:id="273"/>
    </w:p>
    <w:p w14:paraId="7E68F638" w14:textId="77777777" w:rsidR="007C4061" w:rsidRPr="00533C32" w:rsidRDefault="007C4061" w:rsidP="006352FE">
      <w:pPr>
        <w:pStyle w:val="Heading5"/>
      </w:pPr>
      <w:bookmarkStart w:id="274" w:name="_Toc20126956"/>
      <w:bookmarkStart w:id="275" w:name="_Toc27588932"/>
      <w:bookmarkStart w:id="276" w:name="_Toc36459728"/>
      <w:bookmarkStart w:id="277" w:name="_Toc45029289"/>
      <w:bookmarkStart w:id="278" w:name="_Toc56519909"/>
      <w:bookmarkStart w:id="279" w:name="_Toc114765474"/>
      <w:r w:rsidRPr="00533C32">
        <w:t>5.2.7.3.1</w:t>
      </w:r>
      <w:r w:rsidRPr="00533C32">
        <w:tab/>
        <w:t>PUT</w:t>
      </w:r>
      <w:bookmarkEnd w:id="274"/>
      <w:bookmarkEnd w:id="275"/>
      <w:bookmarkEnd w:id="276"/>
      <w:bookmarkEnd w:id="277"/>
      <w:bookmarkEnd w:id="278"/>
      <w:bookmarkEnd w:id="279"/>
    </w:p>
    <w:p w14:paraId="1BBABB0E" w14:textId="77777777" w:rsidR="007C4061" w:rsidRPr="00533C32" w:rsidRDefault="007C4061" w:rsidP="00842E08">
      <w:r w:rsidRPr="00533C32">
        <w:t>This method shall support the URI query parameters specified in table 5.2.7.3.1-1.</w:t>
      </w:r>
    </w:p>
    <w:p w14:paraId="65A6D389" w14:textId="77777777" w:rsidR="007C4061" w:rsidRPr="00533C32" w:rsidRDefault="007C4061" w:rsidP="00842E08">
      <w:pPr>
        <w:pStyle w:val="TH"/>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408AB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0E2B9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AB7D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0BA6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F7955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8FB60" w14:textId="77777777" w:rsidR="007C4061" w:rsidRPr="00D5200C" w:rsidRDefault="007C4061" w:rsidP="00C17C4C">
            <w:pPr>
              <w:pStyle w:val="TAH"/>
              <w:rPr>
                <w:lang w:val="en-US"/>
              </w:rPr>
            </w:pPr>
            <w:r w:rsidRPr="00D5200C">
              <w:rPr>
                <w:lang w:val="en-US"/>
              </w:rPr>
              <w:t>Description</w:t>
            </w:r>
          </w:p>
        </w:tc>
      </w:tr>
      <w:tr w:rsidR="007C4061" w:rsidRPr="00BC4D08" w14:paraId="7CAA3F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727B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5A59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1B6C0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30B7B1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7D1C10" w14:textId="77777777" w:rsidR="007C4061" w:rsidRPr="00D5200C" w:rsidRDefault="007C4061" w:rsidP="00C17C4C">
            <w:pPr>
              <w:pStyle w:val="TAL"/>
              <w:rPr>
                <w:lang w:val="en-US"/>
              </w:rPr>
            </w:pPr>
          </w:p>
        </w:tc>
      </w:tr>
    </w:tbl>
    <w:p w14:paraId="2A64E2BD" w14:textId="77777777" w:rsidR="007C4061" w:rsidRPr="00533C32" w:rsidRDefault="007C4061" w:rsidP="00842E08"/>
    <w:p w14:paraId="7B5B37CF" w14:textId="77777777" w:rsidR="007C4061" w:rsidRPr="00533C32" w:rsidRDefault="007C4061" w:rsidP="00842E08">
      <w:r w:rsidRPr="00533C32">
        <w:t>This method shall support the request data structures specified in table 5.2.7.3.1-2 and the response data structures and response codes specified in table 5.2.7.3.1-3.</w:t>
      </w:r>
    </w:p>
    <w:p w14:paraId="75790784" w14:textId="77777777" w:rsidR="007C4061" w:rsidRPr="00533C32" w:rsidRDefault="007C4061" w:rsidP="00842E08">
      <w:pPr>
        <w:pStyle w:val="TH"/>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2FCB6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F2254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1F42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12C8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60A24" w14:textId="77777777" w:rsidR="007C4061" w:rsidRPr="00D5200C" w:rsidRDefault="007C4061" w:rsidP="00C17C4C">
            <w:pPr>
              <w:pStyle w:val="TAH"/>
              <w:rPr>
                <w:lang w:val="en-US"/>
              </w:rPr>
            </w:pPr>
            <w:r w:rsidRPr="00D5200C">
              <w:rPr>
                <w:lang w:val="en-US"/>
              </w:rPr>
              <w:t>Description</w:t>
            </w:r>
          </w:p>
        </w:tc>
      </w:tr>
      <w:tr w:rsidR="007C4061" w:rsidRPr="00BC4D08" w14:paraId="346338B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B6E2A"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FDDEDC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FF74E00"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D781FA7"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D837F73" w14:textId="77777777" w:rsidR="007C4061" w:rsidRPr="00533C32" w:rsidRDefault="007C4061" w:rsidP="00842E08"/>
    <w:p w14:paraId="18BD36BF" w14:textId="77777777" w:rsidR="007C4061" w:rsidRPr="00533C32" w:rsidRDefault="007C4061" w:rsidP="00842E08">
      <w:pPr>
        <w:pStyle w:val="TH"/>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E66BCC2"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FA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344FA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0F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A21178" w14:textId="77777777" w:rsidR="007C4061" w:rsidRPr="00D5200C" w:rsidRDefault="007C4061" w:rsidP="00C17C4C">
            <w:pPr>
              <w:pStyle w:val="TAH"/>
              <w:rPr>
                <w:lang w:val="en-US"/>
              </w:rPr>
            </w:pPr>
            <w:r w:rsidRPr="00D5200C">
              <w:rPr>
                <w:lang w:val="en-US"/>
              </w:rPr>
              <w:t>Response</w:t>
            </w:r>
          </w:p>
          <w:p w14:paraId="4184DE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5D2BD1" w14:textId="77777777" w:rsidR="007C4061" w:rsidRPr="00D5200C" w:rsidRDefault="007C4061" w:rsidP="00C17C4C">
            <w:pPr>
              <w:pStyle w:val="TAH"/>
              <w:rPr>
                <w:lang w:val="en-US"/>
              </w:rPr>
            </w:pPr>
            <w:r w:rsidRPr="00D5200C">
              <w:rPr>
                <w:lang w:val="en-US"/>
              </w:rPr>
              <w:t>Description</w:t>
            </w:r>
          </w:p>
        </w:tc>
      </w:tr>
      <w:tr w:rsidR="007C4061" w:rsidRPr="00BC4D08" w14:paraId="3847B881"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640B1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091B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65BB8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D762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F2BCF4"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014D0B1E"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7E0654"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27C599B6"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A6A2BF"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BE6C1A"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D45FECD"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190CC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B02F21"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9FED407" w14:textId="77777777" w:rsidR="007C4061" w:rsidRPr="00533C32" w:rsidRDefault="007C4061" w:rsidP="00842E08"/>
    <w:p w14:paraId="6018DA8D" w14:textId="77777777" w:rsidR="007C4061" w:rsidRPr="00533C32" w:rsidRDefault="007C4061" w:rsidP="006352FE">
      <w:pPr>
        <w:pStyle w:val="Heading5"/>
      </w:pPr>
      <w:bookmarkStart w:id="280" w:name="_Toc20126957"/>
      <w:bookmarkStart w:id="281" w:name="_Toc27588933"/>
      <w:bookmarkStart w:id="282" w:name="_Toc36459729"/>
      <w:bookmarkStart w:id="283" w:name="_Toc45029290"/>
      <w:bookmarkStart w:id="284" w:name="_Toc56519910"/>
      <w:bookmarkStart w:id="285" w:name="_Toc114765475"/>
      <w:r w:rsidRPr="00533C32">
        <w:lastRenderedPageBreak/>
        <w:t>5.2.7.3.2</w:t>
      </w:r>
      <w:r w:rsidRPr="00533C32">
        <w:tab/>
        <w:t>PATCH</w:t>
      </w:r>
      <w:bookmarkEnd w:id="280"/>
      <w:bookmarkEnd w:id="281"/>
      <w:bookmarkEnd w:id="282"/>
      <w:bookmarkEnd w:id="283"/>
      <w:bookmarkEnd w:id="284"/>
      <w:bookmarkEnd w:id="285"/>
    </w:p>
    <w:p w14:paraId="34854698" w14:textId="77777777" w:rsidR="007C4061" w:rsidRPr="00533C32" w:rsidRDefault="007C4061" w:rsidP="00842E08">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7F20C6F" w14:textId="77777777" w:rsidR="007C4061" w:rsidRPr="00533C32" w:rsidRDefault="007C4061" w:rsidP="00842E08">
      <w:r w:rsidRPr="00533C32">
        <w:t>This method shall support the URI query parameters specified in table 5.2.7.3.</w:t>
      </w:r>
      <w:r w:rsidRPr="00533C32">
        <w:rPr>
          <w:lang w:eastAsia="zh-CN"/>
        </w:rPr>
        <w:t>2</w:t>
      </w:r>
      <w:r w:rsidRPr="00533C32">
        <w:t>-1.</w:t>
      </w:r>
    </w:p>
    <w:p w14:paraId="1BD3E8A6" w14:textId="77777777" w:rsidR="007C4061" w:rsidRPr="00533C32" w:rsidRDefault="007C4061" w:rsidP="00842E08">
      <w:pPr>
        <w:pStyle w:val="TH"/>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79132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0F88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C27A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A9AE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6147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B228C" w14:textId="77777777" w:rsidR="007C4061" w:rsidRPr="00D5200C" w:rsidRDefault="007C4061" w:rsidP="00C17C4C">
            <w:pPr>
              <w:pStyle w:val="TAH"/>
              <w:rPr>
                <w:lang w:val="en-US"/>
              </w:rPr>
            </w:pPr>
            <w:r w:rsidRPr="00D5200C">
              <w:rPr>
                <w:lang w:val="en-US"/>
              </w:rPr>
              <w:t>Description</w:t>
            </w:r>
          </w:p>
        </w:tc>
      </w:tr>
      <w:tr w:rsidR="007C4061" w:rsidRPr="00BC4D08" w14:paraId="63C4E5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DF8A4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C926A8"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1DCB27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AB7DC0C"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817727" w14:textId="20720B69"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3B3C7AD" w14:textId="77777777" w:rsidR="007C4061" w:rsidRPr="00533C32" w:rsidRDefault="007C4061" w:rsidP="00842E08"/>
    <w:p w14:paraId="72FFF0A4" w14:textId="77777777" w:rsidR="007C4061" w:rsidRPr="00533C32" w:rsidRDefault="007C4061" w:rsidP="00842E08">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FBFB7A4" w14:textId="77777777" w:rsidR="007C4061" w:rsidRPr="00533C32" w:rsidRDefault="007C4061" w:rsidP="00842E08">
      <w:pPr>
        <w:pStyle w:val="TH"/>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8595A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4F6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BCA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B3F7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CA367" w14:textId="77777777" w:rsidR="007C4061" w:rsidRPr="00D5200C" w:rsidRDefault="007C4061" w:rsidP="00C17C4C">
            <w:pPr>
              <w:pStyle w:val="TAH"/>
              <w:rPr>
                <w:lang w:val="en-US"/>
              </w:rPr>
            </w:pPr>
            <w:r w:rsidRPr="00D5200C">
              <w:rPr>
                <w:lang w:val="en-US"/>
              </w:rPr>
              <w:t>Description</w:t>
            </w:r>
          </w:p>
        </w:tc>
      </w:tr>
      <w:tr w:rsidR="007C4061" w:rsidRPr="00BC4D08" w14:paraId="353EE9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CC50A9"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93F476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A3E6E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9DD2E1C"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98ADADE" w14:textId="77777777" w:rsidR="007C4061" w:rsidRPr="00533C32" w:rsidRDefault="007C4061" w:rsidP="00842E08"/>
    <w:p w14:paraId="6EFB40D3" w14:textId="77777777" w:rsidR="007C4061" w:rsidRPr="00533C32" w:rsidRDefault="007C4061" w:rsidP="00842E08">
      <w:pPr>
        <w:pStyle w:val="TH"/>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7E70A3"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F2D81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5994F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B3DB8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F9E584" w14:textId="77777777" w:rsidR="007C4061" w:rsidRPr="00D5200C" w:rsidRDefault="007C4061" w:rsidP="00C17C4C">
            <w:pPr>
              <w:pStyle w:val="TAH"/>
              <w:rPr>
                <w:lang w:val="en-US"/>
              </w:rPr>
            </w:pPr>
            <w:r w:rsidRPr="00D5200C">
              <w:rPr>
                <w:lang w:val="en-US"/>
              </w:rPr>
              <w:t>Response</w:t>
            </w:r>
          </w:p>
          <w:p w14:paraId="04E6F5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646B8B" w14:textId="77777777" w:rsidR="007C4061" w:rsidRPr="00D5200C" w:rsidRDefault="007C4061" w:rsidP="00C17C4C">
            <w:pPr>
              <w:pStyle w:val="TAH"/>
              <w:rPr>
                <w:lang w:val="en-US"/>
              </w:rPr>
            </w:pPr>
            <w:r w:rsidRPr="00D5200C">
              <w:rPr>
                <w:lang w:val="en-US"/>
              </w:rPr>
              <w:t>Description</w:t>
            </w:r>
          </w:p>
        </w:tc>
      </w:tr>
      <w:tr w:rsidR="007C4061" w:rsidRPr="00BC4D08" w14:paraId="393FDA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B3FF71"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35B97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C730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A6D55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52B03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3A825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BD48A7"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9907C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ACB763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A821209"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AFAD41C"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4D39774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B701B"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FF8AF0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26047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95D32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D20C95"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xml:space="preserve">, </w:t>
            </w:r>
            <w:proofErr w:type="spellStart"/>
            <w:r w:rsidRPr="00D5200C">
              <w:rPr>
                <w:rFonts w:hint="eastAsia"/>
                <w:lang w:val="en-US" w:eastAsia="zh-CN"/>
              </w:rPr>
              <w:t>thent</w:t>
            </w:r>
            <w:r w:rsidRPr="00D5200C">
              <w:rPr>
                <w:lang w:val="en-US" w:eastAsia="zh-CN"/>
              </w:rPr>
              <w:t>he</w:t>
            </w:r>
            <w:proofErr w:type="spellEnd"/>
            <w:r w:rsidRPr="00D5200C">
              <w:rPr>
                <w:lang w:val="en-US" w:eastAsia="zh-CN"/>
              </w:rPr>
              <w:t xml:space="preserve"> </w:t>
            </w:r>
            <w:proofErr w:type="spellStart"/>
            <w:r w:rsidRPr="00D5200C">
              <w:rPr>
                <w:lang w:val="en-US"/>
              </w:rPr>
              <w:t>invalidParams</w:t>
            </w:r>
            <w:proofErr w:type="spellEnd"/>
            <w:r w:rsidRPr="00D5200C">
              <w:rPr>
                <w:lang w:val="en-US" w:eastAsia="zh-CN"/>
              </w:rPr>
              <w:t xml:space="preserve"> attribute shall contain the JSON pointers of attributes which are not allowed to be modified</w:t>
            </w:r>
            <w:r w:rsidRPr="00D5200C">
              <w:rPr>
                <w:rFonts w:hint="eastAsia"/>
                <w:lang w:val="en-US" w:eastAsia="zh-CN"/>
              </w:rPr>
              <w:t xml:space="preserve">, </w:t>
            </w:r>
            <w:proofErr w:type="spellStart"/>
            <w:r w:rsidRPr="00D5200C">
              <w:rPr>
                <w:rFonts w:hint="eastAsia"/>
                <w:lang w:val="en-US" w:eastAsia="zh-CN"/>
              </w:rPr>
              <w:t>andt</w:t>
            </w:r>
            <w:r w:rsidRPr="00D5200C">
              <w:rPr>
                <w:lang w:val="en-US" w:eastAsia="zh-CN"/>
              </w:rPr>
              <w:t>he</w:t>
            </w:r>
            <w:proofErr w:type="spellEnd"/>
            <w:r w:rsidRPr="00D5200C">
              <w:rPr>
                <w:lang w:val="en-US" w:eastAsia="zh-CN"/>
              </w:rPr>
              <w:t xml:space="preserv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E44AAF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0A300F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868F9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5B5F3F5C" w14:textId="77777777" w:rsidR="007C4061" w:rsidRPr="00533C32" w:rsidRDefault="007C4061" w:rsidP="00842E08">
      <w:pPr>
        <w:rPr>
          <w:lang w:eastAsia="zh-CN"/>
        </w:rPr>
      </w:pPr>
    </w:p>
    <w:p w14:paraId="700E9BD6" w14:textId="77777777" w:rsidR="007C4061" w:rsidRPr="00533C32" w:rsidRDefault="007C4061" w:rsidP="006352FE">
      <w:pPr>
        <w:pStyle w:val="Heading5"/>
      </w:pPr>
      <w:bookmarkStart w:id="286" w:name="_Toc20126958"/>
      <w:bookmarkStart w:id="287" w:name="_Toc27588934"/>
      <w:bookmarkStart w:id="288" w:name="_Toc36459730"/>
      <w:bookmarkStart w:id="289" w:name="_Toc45029291"/>
      <w:bookmarkStart w:id="290" w:name="_Toc56519911"/>
      <w:bookmarkStart w:id="291" w:name="_Toc114765476"/>
      <w:r w:rsidRPr="00533C32">
        <w:t>5.2.7.3.3</w:t>
      </w:r>
      <w:r w:rsidRPr="00533C32">
        <w:tab/>
        <w:t>GET</w:t>
      </w:r>
      <w:bookmarkEnd w:id="286"/>
      <w:bookmarkEnd w:id="287"/>
      <w:bookmarkEnd w:id="288"/>
      <w:bookmarkEnd w:id="289"/>
      <w:bookmarkEnd w:id="290"/>
      <w:bookmarkEnd w:id="291"/>
    </w:p>
    <w:p w14:paraId="7B7D64C3" w14:textId="77777777" w:rsidR="007C4061" w:rsidRPr="00533C32" w:rsidRDefault="007C4061" w:rsidP="00842E08">
      <w:r w:rsidRPr="00533C32">
        <w:t>This method shall support the URI query parameters specified in table 5.2.7.3.1-1.</w:t>
      </w:r>
    </w:p>
    <w:p w14:paraId="148F8F25" w14:textId="77777777" w:rsidR="007C4061" w:rsidRPr="00533C32" w:rsidRDefault="007C4061" w:rsidP="00842E08">
      <w:pPr>
        <w:pStyle w:val="TH"/>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1C4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32D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6DE5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DBC46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9C04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2A4E1" w14:textId="77777777" w:rsidR="007C4061" w:rsidRPr="00D5200C" w:rsidRDefault="007C4061" w:rsidP="00C17C4C">
            <w:pPr>
              <w:pStyle w:val="TAH"/>
              <w:rPr>
                <w:lang w:val="en-US"/>
              </w:rPr>
            </w:pPr>
            <w:r w:rsidRPr="00D5200C">
              <w:rPr>
                <w:lang w:val="en-US"/>
              </w:rPr>
              <w:t>Description</w:t>
            </w:r>
          </w:p>
        </w:tc>
      </w:tr>
      <w:tr w:rsidR="007C4061" w:rsidRPr="00BC4D08" w14:paraId="172509B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B8867"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84CB72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21C18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E2210E"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1B01E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4D318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32CB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60743E5"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FC472C0"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72EFF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A6CA3C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6C3E34" w14:textId="77777777" w:rsidR="007C4061" w:rsidRPr="00533C32" w:rsidRDefault="007C4061" w:rsidP="00842E08"/>
    <w:p w14:paraId="409B2BC7" w14:textId="77777777" w:rsidR="007C4061" w:rsidRPr="00533C32" w:rsidRDefault="007C4061" w:rsidP="00842E08">
      <w:r w:rsidRPr="00533C32">
        <w:t>This method shall support the request data structures specified in table 5.2.7.3.3-2 and the response data structures and response codes specified in table 5.2.7.3.3-3.</w:t>
      </w:r>
    </w:p>
    <w:p w14:paraId="1BEB57CC" w14:textId="77777777" w:rsidR="007C4061" w:rsidRPr="00533C32" w:rsidRDefault="007C4061" w:rsidP="00842E08">
      <w:pPr>
        <w:pStyle w:val="TH"/>
      </w:pPr>
      <w:r w:rsidRPr="00533C32">
        <w:lastRenderedPageBreak/>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FE868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93F32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8C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F3588"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80E5" w14:textId="77777777" w:rsidR="007C4061" w:rsidRPr="00D5200C" w:rsidRDefault="007C4061" w:rsidP="00C17C4C">
            <w:pPr>
              <w:pStyle w:val="TAH"/>
              <w:rPr>
                <w:lang w:val="en-US"/>
              </w:rPr>
            </w:pPr>
            <w:r w:rsidRPr="00D5200C">
              <w:rPr>
                <w:lang w:val="en-US"/>
              </w:rPr>
              <w:t>Description</w:t>
            </w:r>
          </w:p>
        </w:tc>
      </w:tr>
      <w:tr w:rsidR="007C4061" w:rsidRPr="00BC4D08" w14:paraId="71ED342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27C428F"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4124D7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331FE1"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D5ADD6C" w14:textId="77777777" w:rsidR="007C4061" w:rsidRPr="00D5200C" w:rsidRDefault="007C4061" w:rsidP="00C17C4C">
            <w:pPr>
              <w:pStyle w:val="TAL"/>
              <w:rPr>
                <w:lang w:val="en-US"/>
              </w:rPr>
            </w:pPr>
          </w:p>
        </w:tc>
      </w:tr>
    </w:tbl>
    <w:p w14:paraId="33F7882D" w14:textId="77777777" w:rsidR="007C4061" w:rsidRPr="00533C32" w:rsidRDefault="007C4061" w:rsidP="00842E08"/>
    <w:p w14:paraId="3A2FFA7E" w14:textId="77777777" w:rsidR="007C4061" w:rsidRPr="00533C32" w:rsidRDefault="007C4061" w:rsidP="00842E08">
      <w:pPr>
        <w:pStyle w:val="TH"/>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6F47AB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A98C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90B2D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2AED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D7D5D8" w14:textId="77777777" w:rsidR="007C4061" w:rsidRPr="00D5200C" w:rsidRDefault="007C4061" w:rsidP="00C17C4C">
            <w:pPr>
              <w:pStyle w:val="TAH"/>
              <w:rPr>
                <w:lang w:val="en-US"/>
              </w:rPr>
            </w:pPr>
            <w:r w:rsidRPr="00D5200C">
              <w:rPr>
                <w:lang w:val="en-US"/>
              </w:rPr>
              <w:t>Response</w:t>
            </w:r>
          </w:p>
          <w:p w14:paraId="4E3384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10132" w14:textId="77777777" w:rsidR="007C4061" w:rsidRPr="00D5200C" w:rsidRDefault="007C4061" w:rsidP="00C17C4C">
            <w:pPr>
              <w:pStyle w:val="TAH"/>
              <w:rPr>
                <w:lang w:val="en-US"/>
              </w:rPr>
            </w:pPr>
            <w:r w:rsidRPr="00D5200C">
              <w:rPr>
                <w:lang w:val="en-US"/>
              </w:rPr>
              <w:t>Description</w:t>
            </w:r>
          </w:p>
        </w:tc>
      </w:tr>
      <w:tr w:rsidR="007C4061" w:rsidRPr="00BC4D08" w14:paraId="2D6C08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7F29FA"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87A3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561E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4AB01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515664"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7AC09AB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8E1B7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9FB58CF" w14:textId="77777777" w:rsidR="007C4061" w:rsidRPr="00533C32" w:rsidRDefault="007C4061" w:rsidP="00842E08"/>
    <w:p w14:paraId="4A8AD53D" w14:textId="77777777" w:rsidR="007C4061" w:rsidRPr="00533C32" w:rsidRDefault="007C4061" w:rsidP="006352FE">
      <w:pPr>
        <w:pStyle w:val="Heading3"/>
      </w:pPr>
      <w:bookmarkStart w:id="292" w:name="_Toc20126959"/>
      <w:bookmarkStart w:id="293" w:name="_Toc27588935"/>
      <w:bookmarkStart w:id="294" w:name="_Toc36459731"/>
      <w:bookmarkStart w:id="295" w:name="_Toc45029292"/>
      <w:bookmarkStart w:id="296" w:name="_Toc56519912"/>
      <w:bookmarkStart w:id="297" w:name="_Toc114765477"/>
      <w:r w:rsidRPr="00533C32">
        <w:t>5.2.8</w:t>
      </w:r>
      <w:r w:rsidRPr="00533C32">
        <w:tab/>
        <w:t xml:space="preserve">Resource: </w:t>
      </w:r>
      <w:proofErr w:type="spellStart"/>
      <w:r w:rsidRPr="00533C32">
        <w:t>SmfRegistrations</w:t>
      </w:r>
      <w:bookmarkEnd w:id="292"/>
      <w:bookmarkEnd w:id="293"/>
      <w:bookmarkEnd w:id="294"/>
      <w:bookmarkEnd w:id="295"/>
      <w:bookmarkEnd w:id="296"/>
      <w:bookmarkEnd w:id="297"/>
      <w:proofErr w:type="spellEnd"/>
    </w:p>
    <w:p w14:paraId="4B236F68" w14:textId="77777777" w:rsidR="007C4061" w:rsidRPr="00533C32" w:rsidRDefault="007C4061" w:rsidP="006352FE">
      <w:pPr>
        <w:pStyle w:val="Heading4"/>
      </w:pPr>
      <w:bookmarkStart w:id="298" w:name="_Toc20126960"/>
      <w:bookmarkStart w:id="299" w:name="_Toc27588936"/>
      <w:bookmarkStart w:id="300" w:name="_Toc36459732"/>
      <w:bookmarkStart w:id="301" w:name="_Toc45029293"/>
      <w:bookmarkStart w:id="302" w:name="_Toc56519913"/>
      <w:bookmarkStart w:id="303" w:name="_Toc114765478"/>
      <w:r w:rsidRPr="00533C32">
        <w:t>5.2.8.1</w:t>
      </w:r>
      <w:r w:rsidRPr="00533C32">
        <w:tab/>
        <w:t>Description</w:t>
      </w:r>
      <w:bookmarkEnd w:id="298"/>
      <w:bookmarkEnd w:id="299"/>
      <w:bookmarkEnd w:id="300"/>
      <w:bookmarkEnd w:id="301"/>
      <w:bookmarkEnd w:id="302"/>
      <w:bookmarkEnd w:id="303"/>
    </w:p>
    <w:p w14:paraId="2975D85A" w14:textId="77777777" w:rsidR="007C4061" w:rsidRPr="00533C32" w:rsidRDefault="007C4061" w:rsidP="00842E08">
      <w:pPr>
        <w:rPr>
          <w:lang w:eastAsia="zh-CN"/>
        </w:rPr>
      </w:pPr>
      <w:r w:rsidRPr="00533C32">
        <w:t>This resource is used to represent SMF registrations to be stored in the UDR.</w:t>
      </w:r>
    </w:p>
    <w:p w14:paraId="28F9B9EE" w14:textId="77777777" w:rsidR="007C4061" w:rsidRPr="00533C32" w:rsidRDefault="007C4061" w:rsidP="00842E08">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5EB302" w14:textId="77777777" w:rsidR="007C4061" w:rsidRPr="00533C32" w:rsidRDefault="007C4061" w:rsidP="006352FE">
      <w:pPr>
        <w:pStyle w:val="Heading4"/>
      </w:pPr>
      <w:bookmarkStart w:id="304" w:name="_Toc20126961"/>
      <w:bookmarkStart w:id="305" w:name="_Toc27588937"/>
      <w:bookmarkStart w:id="306" w:name="_Toc36459733"/>
      <w:bookmarkStart w:id="307" w:name="_Toc45029294"/>
      <w:bookmarkStart w:id="308" w:name="_Toc56519914"/>
      <w:bookmarkStart w:id="309" w:name="_Toc114765479"/>
      <w:r w:rsidRPr="00533C32">
        <w:t>5.2.8.2</w:t>
      </w:r>
      <w:r w:rsidRPr="00533C32">
        <w:tab/>
        <w:t>Resource Definition</w:t>
      </w:r>
      <w:bookmarkEnd w:id="304"/>
      <w:bookmarkEnd w:id="305"/>
      <w:bookmarkEnd w:id="306"/>
      <w:bookmarkEnd w:id="307"/>
      <w:bookmarkEnd w:id="308"/>
      <w:bookmarkEnd w:id="309"/>
    </w:p>
    <w:p w14:paraId="3F061B82" w14:textId="77777777" w:rsidR="007C4061" w:rsidRPr="00533C32" w:rsidRDefault="007C4061" w:rsidP="00842E08">
      <w:r w:rsidRPr="00533C32">
        <w:t>Resource URI: {</w:t>
      </w:r>
      <w:proofErr w:type="spellStart"/>
      <w:r w:rsidRPr="00533C32">
        <w:t>apiRoot</w:t>
      </w:r>
      <w:proofErr w:type="spellEnd"/>
      <w:r w:rsidRPr="00533C32">
        <w:t>}/</w:t>
      </w:r>
      <w:proofErr w:type="spellStart"/>
      <w:r w:rsidRPr="00533C32">
        <w:t>nudr-dr</w:t>
      </w:r>
      <w:proofErr w:type="spellEnd"/>
      <w:r w:rsidRPr="00533C32">
        <w:t>/&lt;</w:t>
      </w:r>
      <w:proofErr w:type="spellStart"/>
      <w:r w:rsidRPr="00533C32">
        <w:t>apiVersion</w:t>
      </w:r>
      <w:proofErr w:type="spellEnd"/>
      <w:r w:rsidRPr="00533C32">
        <w:t>&gt;/ subscription-data/{</w:t>
      </w:r>
      <w:proofErr w:type="spellStart"/>
      <w:r w:rsidRPr="00533C32">
        <w:rPr>
          <w:lang w:eastAsia="zh-CN"/>
        </w:rPr>
        <w:t>ueId</w:t>
      </w:r>
      <w:proofErr w:type="spellEnd"/>
      <w:r w:rsidRPr="00533C32">
        <w:t>}/context-data/</w:t>
      </w:r>
      <w:proofErr w:type="spellStart"/>
      <w:r w:rsidRPr="00533C32">
        <w:t>smf</w:t>
      </w:r>
      <w:proofErr w:type="spellEnd"/>
      <w:r w:rsidRPr="00533C32">
        <w:t>-registrations</w:t>
      </w:r>
    </w:p>
    <w:p w14:paraId="685A2483" w14:textId="77777777" w:rsidR="007C4061" w:rsidRPr="00533C32" w:rsidRDefault="007C4061" w:rsidP="00842E08">
      <w:pPr>
        <w:rPr>
          <w:rFonts w:ascii="Arial" w:hAnsi="Arial" w:cs="Arial"/>
        </w:rPr>
      </w:pPr>
      <w:r w:rsidRPr="00533C32">
        <w:t>This resource shall support the resource URI variables defined in table 6.2.3.4.2-1</w:t>
      </w:r>
      <w:r w:rsidRPr="00533C32">
        <w:rPr>
          <w:rFonts w:ascii="Arial" w:hAnsi="Arial" w:cs="Arial"/>
        </w:rPr>
        <w:t>.</w:t>
      </w:r>
    </w:p>
    <w:p w14:paraId="6537B112" w14:textId="77777777" w:rsidR="007C4061" w:rsidRPr="00533C32" w:rsidRDefault="007C4061" w:rsidP="00842E08">
      <w:pPr>
        <w:pStyle w:val="TH"/>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0D3A3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90E69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A1926" w14:textId="77777777" w:rsidR="007C4061" w:rsidRPr="00D5200C" w:rsidRDefault="007C4061" w:rsidP="00C17C4C">
            <w:pPr>
              <w:pStyle w:val="TAH"/>
              <w:rPr>
                <w:lang w:val="en-US"/>
              </w:rPr>
            </w:pPr>
            <w:r w:rsidRPr="00D5200C">
              <w:rPr>
                <w:lang w:val="en-US"/>
              </w:rPr>
              <w:t>Definition</w:t>
            </w:r>
          </w:p>
        </w:tc>
      </w:tr>
      <w:tr w:rsidR="007C4061" w:rsidRPr="00BC4D08" w14:paraId="3E546F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F662F"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FDED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36244E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402DE7"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2DD3D4"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29F1A4B7" w14:textId="77777777" w:rsidR="007C4061" w:rsidRPr="00533C32" w:rsidRDefault="007C4061" w:rsidP="00842E08"/>
    <w:p w14:paraId="3648B7B4" w14:textId="77777777" w:rsidR="007C4061" w:rsidRPr="00533C32" w:rsidRDefault="007C4061" w:rsidP="006352FE">
      <w:pPr>
        <w:pStyle w:val="Heading4"/>
      </w:pPr>
      <w:bookmarkStart w:id="310" w:name="_Toc20126962"/>
      <w:bookmarkStart w:id="311" w:name="_Toc27588938"/>
      <w:bookmarkStart w:id="312" w:name="_Toc36459734"/>
      <w:bookmarkStart w:id="313" w:name="_Toc45029295"/>
      <w:bookmarkStart w:id="314" w:name="_Toc56519915"/>
      <w:bookmarkStart w:id="315" w:name="_Toc114765480"/>
      <w:r w:rsidRPr="00533C32">
        <w:t>5.2.8.3</w:t>
      </w:r>
      <w:r w:rsidRPr="00533C32">
        <w:tab/>
        <w:t>Resource Standard Methods</w:t>
      </w:r>
      <w:bookmarkEnd w:id="310"/>
      <w:bookmarkEnd w:id="311"/>
      <w:bookmarkEnd w:id="312"/>
      <w:bookmarkEnd w:id="313"/>
      <w:bookmarkEnd w:id="314"/>
      <w:bookmarkEnd w:id="315"/>
    </w:p>
    <w:p w14:paraId="1EBC4936" w14:textId="77777777" w:rsidR="007C4061" w:rsidRPr="00533C32" w:rsidRDefault="007C4061" w:rsidP="006352FE">
      <w:pPr>
        <w:pStyle w:val="Heading5"/>
      </w:pPr>
      <w:bookmarkStart w:id="316" w:name="_Toc20126963"/>
      <w:bookmarkStart w:id="317" w:name="_Toc27588939"/>
      <w:bookmarkStart w:id="318" w:name="_Toc36459735"/>
      <w:bookmarkStart w:id="319" w:name="_Toc45029296"/>
      <w:bookmarkStart w:id="320" w:name="_Toc56519916"/>
      <w:bookmarkStart w:id="321" w:name="_Toc114765481"/>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6"/>
      <w:bookmarkEnd w:id="317"/>
      <w:bookmarkEnd w:id="318"/>
      <w:bookmarkEnd w:id="319"/>
      <w:bookmarkEnd w:id="320"/>
      <w:bookmarkEnd w:id="321"/>
    </w:p>
    <w:p w14:paraId="385167C5" w14:textId="77777777" w:rsidR="007C4061" w:rsidRPr="00533C32" w:rsidRDefault="007C4061" w:rsidP="00842E08">
      <w:r w:rsidRPr="00533C32">
        <w:t>This method shall support the URI query parameters specified in table 5.2.8.3.</w:t>
      </w:r>
      <w:r w:rsidRPr="00533C32">
        <w:rPr>
          <w:lang w:eastAsia="zh-CN"/>
        </w:rPr>
        <w:t>1</w:t>
      </w:r>
      <w:r w:rsidRPr="00533C32">
        <w:t>-1.</w:t>
      </w:r>
    </w:p>
    <w:p w14:paraId="2606D187" w14:textId="77777777" w:rsidR="007C4061" w:rsidRPr="00533C32" w:rsidRDefault="007C4061" w:rsidP="00842E08">
      <w:pPr>
        <w:pStyle w:val="TH"/>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BAC9B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0D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518C2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A32E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FF51A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8B65" w14:textId="77777777" w:rsidR="007C4061" w:rsidRPr="00D5200C" w:rsidRDefault="007C4061" w:rsidP="00C17C4C">
            <w:pPr>
              <w:pStyle w:val="TAH"/>
              <w:rPr>
                <w:lang w:val="en-US"/>
              </w:rPr>
            </w:pPr>
            <w:r w:rsidRPr="00D5200C">
              <w:rPr>
                <w:lang w:val="en-US"/>
              </w:rPr>
              <w:t>Description</w:t>
            </w:r>
          </w:p>
        </w:tc>
      </w:tr>
      <w:tr w:rsidR="007C4061" w:rsidRPr="00BC4D08" w14:paraId="7AD199A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60BA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B916A1"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EA5CA9F"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5B0F1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5E398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5FF880F" w14:textId="77777777" w:rsidR="007C4061" w:rsidRPr="00533C32" w:rsidRDefault="007C4061" w:rsidP="00842E08"/>
    <w:p w14:paraId="471387E2" w14:textId="77777777" w:rsidR="007C4061" w:rsidRPr="00533C32" w:rsidRDefault="007C4061" w:rsidP="00842E08">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350BA2C" w14:textId="77777777" w:rsidR="007C4061" w:rsidRPr="00533C32" w:rsidRDefault="007C4061" w:rsidP="00842E08">
      <w:pPr>
        <w:pStyle w:val="TH"/>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AD6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318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A23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FAA9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FFE48" w14:textId="77777777" w:rsidR="007C4061" w:rsidRPr="00D5200C" w:rsidRDefault="007C4061" w:rsidP="00C17C4C">
            <w:pPr>
              <w:pStyle w:val="TAH"/>
              <w:rPr>
                <w:lang w:val="en-US"/>
              </w:rPr>
            </w:pPr>
            <w:r w:rsidRPr="00D5200C">
              <w:rPr>
                <w:lang w:val="en-US"/>
              </w:rPr>
              <w:t>Description</w:t>
            </w:r>
          </w:p>
        </w:tc>
      </w:tr>
      <w:tr w:rsidR="007C4061" w:rsidRPr="00BC4D08" w14:paraId="3BB4BE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30FB5"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F0E822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A4AFB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F6089A" w14:textId="77777777" w:rsidR="007C4061" w:rsidRPr="00D5200C" w:rsidRDefault="007C4061" w:rsidP="00C17C4C">
            <w:pPr>
              <w:pStyle w:val="TAL"/>
              <w:rPr>
                <w:lang w:val="en-US"/>
              </w:rPr>
            </w:pPr>
          </w:p>
        </w:tc>
      </w:tr>
    </w:tbl>
    <w:p w14:paraId="200AB944" w14:textId="77777777" w:rsidR="007C4061" w:rsidRPr="00533C32" w:rsidRDefault="007C4061" w:rsidP="00842E08"/>
    <w:p w14:paraId="56723A25" w14:textId="77777777" w:rsidR="007C4061" w:rsidRPr="00533C32" w:rsidRDefault="007C4061" w:rsidP="00842E08">
      <w:pPr>
        <w:pStyle w:val="TH"/>
      </w:pPr>
      <w:r w:rsidRPr="00533C32">
        <w:lastRenderedPageBreak/>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5A37DB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D927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5947E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782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1697C" w14:textId="77777777" w:rsidR="007C4061" w:rsidRPr="00D5200C" w:rsidRDefault="007C4061" w:rsidP="00C17C4C">
            <w:pPr>
              <w:pStyle w:val="TAH"/>
              <w:rPr>
                <w:lang w:val="en-US"/>
              </w:rPr>
            </w:pPr>
            <w:r w:rsidRPr="00D5200C">
              <w:rPr>
                <w:lang w:val="en-US"/>
              </w:rPr>
              <w:t>Response</w:t>
            </w:r>
          </w:p>
          <w:p w14:paraId="58C8755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4971E7" w14:textId="77777777" w:rsidR="007C4061" w:rsidRPr="00D5200C" w:rsidRDefault="007C4061" w:rsidP="00C17C4C">
            <w:pPr>
              <w:pStyle w:val="TAH"/>
              <w:rPr>
                <w:lang w:val="en-US"/>
              </w:rPr>
            </w:pPr>
            <w:r w:rsidRPr="00D5200C">
              <w:rPr>
                <w:lang w:val="en-US"/>
              </w:rPr>
              <w:t>Description</w:t>
            </w:r>
          </w:p>
        </w:tc>
      </w:tr>
      <w:tr w:rsidR="007C4061" w:rsidRPr="00BC4D08" w14:paraId="7060E47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1AA44F" w14:textId="77777777" w:rsidR="007C4061" w:rsidRPr="00D5200C" w:rsidRDefault="007C4061" w:rsidP="00C17C4C">
            <w:pPr>
              <w:pStyle w:val="TAL"/>
              <w:rPr>
                <w:lang w:val="en-US" w:eastAsia="zh-CN"/>
              </w:rPr>
            </w:pPr>
            <w:proofErr w:type="spellStart"/>
            <w:r w:rsidRPr="00D5200C">
              <w:rPr>
                <w:lang w:val="en-US" w:eastAsia="zh-CN"/>
              </w:rPr>
              <w:t>SmfRegList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51E21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F6F055"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6EAA8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3918325"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527C40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910F4"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3B6C888" w14:textId="77777777" w:rsidR="007C4061" w:rsidRPr="00533C32" w:rsidRDefault="007C4061" w:rsidP="00842E08">
      <w:pPr>
        <w:rPr>
          <w:lang w:eastAsia="zh-CN"/>
        </w:rPr>
      </w:pPr>
    </w:p>
    <w:p w14:paraId="1637B624" w14:textId="77777777" w:rsidR="007C4061" w:rsidRPr="00533C32" w:rsidRDefault="007C4061" w:rsidP="006352FE">
      <w:pPr>
        <w:pStyle w:val="Heading3"/>
      </w:pPr>
      <w:bookmarkStart w:id="322" w:name="_Toc20126964"/>
      <w:bookmarkStart w:id="323" w:name="_Toc27588940"/>
      <w:bookmarkStart w:id="324" w:name="_Toc36459736"/>
      <w:bookmarkStart w:id="325" w:name="_Toc45029297"/>
      <w:bookmarkStart w:id="326" w:name="_Toc56519917"/>
      <w:bookmarkStart w:id="327" w:name="_Toc114765482"/>
      <w:r w:rsidRPr="00533C32">
        <w:t>5.2.9</w:t>
      </w:r>
      <w:r w:rsidRPr="00533C32">
        <w:tab/>
        <w:t xml:space="preserve">Resource: </w:t>
      </w:r>
      <w:proofErr w:type="spellStart"/>
      <w:r w:rsidRPr="00533C32">
        <w:t>IndividualSmfRegistration</w:t>
      </w:r>
      <w:bookmarkEnd w:id="322"/>
      <w:bookmarkEnd w:id="323"/>
      <w:bookmarkEnd w:id="324"/>
      <w:bookmarkEnd w:id="325"/>
      <w:bookmarkEnd w:id="326"/>
      <w:bookmarkEnd w:id="327"/>
      <w:proofErr w:type="spellEnd"/>
    </w:p>
    <w:p w14:paraId="72534769" w14:textId="77777777" w:rsidR="007C4061" w:rsidRPr="00533C32" w:rsidRDefault="007C4061" w:rsidP="006352FE">
      <w:pPr>
        <w:pStyle w:val="Heading4"/>
      </w:pPr>
      <w:bookmarkStart w:id="328" w:name="_Toc20126965"/>
      <w:bookmarkStart w:id="329" w:name="_Toc27588941"/>
      <w:bookmarkStart w:id="330" w:name="_Toc36459737"/>
      <w:bookmarkStart w:id="331" w:name="_Toc45029298"/>
      <w:bookmarkStart w:id="332" w:name="_Toc56519918"/>
      <w:bookmarkStart w:id="333" w:name="_Toc114765483"/>
      <w:r w:rsidRPr="00533C32">
        <w:t>5.2.9.1</w:t>
      </w:r>
      <w:r w:rsidRPr="00533C32">
        <w:tab/>
        <w:t>Description</w:t>
      </w:r>
      <w:bookmarkEnd w:id="328"/>
      <w:bookmarkEnd w:id="329"/>
      <w:bookmarkEnd w:id="330"/>
      <w:bookmarkEnd w:id="331"/>
      <w:bookmarkEnd w:id="332"/>
      <w:bookmarkEnd w:id="333"/>
    </w:p>
    <w:p w14:paraId="7FE77A28" w14:textId="77777777" w:rsidR="007C4061" w:rsidRPr="00533C32" w:rsidRDefault="007C4061" w:rsidP="00842E08">
      <w:pPr>
        <w:rPr>
          <w:lang w:eastAsia="zh-CN"/>
        </w:rPr>
      </w:pPr>
      <w:r w:rsidRPr="00533C32">
        <w:t>This resource is used to represent individual PDU session SMF registrations to be stored in the UDR.</w:t>
      </w:r>
    </w:p>
    <w:p w14:paraId="6E4649D6"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8B99F2" w14:textId="77777777" w:rsidR="007C4061" w:rsidRPr="00533C32" w:rsidRDefault="007C4061" w:rsidP="006352FE">
      <w:pPr>
        <w:pStyle w:val="Heading4"/>
      </w:pPr>
      <w:bookmarkStart w:id="334" w:name="_Toc20126966"/>
      <w:bookmarkStart w:id="335" w:name="_Toc27588942"/>
      <w:bookmarkStart w:id="336" w:name="_Toc36459738"/>
      <w:bookmarkStart w:id="337" w:name="_Toc45029299"/>
      <w:bookmarkStart w:id="338" w:name="_Toc56519919"/>
      <w:bookmarkStart w:id="339" w:name="_Toc114765484"/>
      <w:r w:rsidRPr="00533C32">
        <w:t>5.2.9.2</w:t>
      </w:r>
      <w:r w:rsidRPr="00533C32">
        <w:tab/>
        <w:t>Resource Definition</w:t>
      </w:r>
      <w:bookmarkEnd w:id="334"/>
      <w:bookmarkEnd w:id="335"/>
      <w:bookmarkEnd w:id="336"/>
      <w:bookmarkEnd w:id="337"/>
      <w:bookmarkEnd w:id="338"/>
      <w:bookmarkEnd w:id="339"/>
    </w:p>
    <w:p w14:paraId="1B9D8E7E" w14:textId="77777777" w:rsidR="007C4061" w:rsidRPr="00533C32" w:rsidRDefault="007C4061" w:rsidP="00842E08">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06702662" w14:textId="77777777" w:rsidR="007C4061" w:rsidRPr="00533C32" w:rsidRDefault="007C4061" w:rsidP="00842E08">
      <w:pPr>
        <w:rPr>
          <w:rFonts w:ascii="Arial" w:hAnsi="Arial" w:cs="Arial"/>
        </w:rPr>
      </w:pPr>
      <w:r w:rsidRPr="00533C32">
        <w:t>This resource shall support the resource URI variables defined in table 5.2.9.2-1</w:t>
      </w:r>
      <w:r w:rsidRPr="00533C32">
        <w:rPr>
          <w:rFonts w:ascii="Arial" w:hAnsi="Arial" w:cs="Arial"/>
        </w:rPr>
        <w:t>.</w:t>
      </w:r>
    </w:p>
    <w:p w14:paraId="177D3055" w14:textId="77777777" w:rsidR="007C4061" w:rsidRPr="00533C32" w:rsidRDefault="007C4061" w:rsidP="00842E08">
      <w:pPr>
        <w:pStyle w:val="TH"/>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C77AE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B3DF3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7B6AB" w14:textId="77777777" w:rsidR="007C4061" w:rsidRPr="00D5200C" w:rsidRDefault="007C4061" w:rsidP="00C17C4C">
            <w:pPr>
              <w:pStyle w:val="TAH"/>
              <w:rPr>
                <w:lang w:val="en-US"/>
              </w:rPr>
            </w:pPr>
            <w:r w:rsidRPr="00D5200C">
              <w:rPr>
                <w:lang w:val="en-US"/>
              </w:rPr>
              <w:t>Definition</w:t>
            </w:r>
          </w:p>
        </w:tc>
      </w:tr>
      <w:tr w:rsidR="007C4061" w:rsidRPr="00BC4D08" w14:paraId="4F8191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800255"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E6777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73A92E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BD9ED1"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828806"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1D68AD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EDFB" w14:textId="77777777" w:rsidR="007C4061" w:rsidRPr="00D5200C" w:rsidRDefault="007C4061" w:rsidP="00C17C4C">
            <w:pPr>
              <w:pStyle w:val="TAL"/>
              <w:rPr>
                <w:lang w:val="en-US"/>
              </w:rPr>
            </w:pPr>
            <w:proofErr w:type="spellStart"/>
            <w:r w:rsidRPr="00D5200C">
              <w:rPr>
                <w:lang w:val="en-US"/>
              </w:rPr>
              <w:t>pduSessionId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667A25" w14:textId="77777777" w:rsidR="007C4061" w:rsidRPr="00D5200C" w:rsidRDefault="007C4061" w:rsidP="00C17C4C">
            <w:pPr>
              <w:pStyle w:val="TAL"/>
              <w:rPr>
                <w:lang w:val="en-US"/>
              </w:rPr>
            </w:pPr>
            <w:r w:rsidRPr="00D5200C">
              <w:rPr>
                <w:lang w:val="en-US"/>
              </w:rPr>
              <w:t xml:space="preserve">The </w:t>
            </w:r>
            <w:proofErr w:type="spellStart"/>
            <w:r w:rsidRPr="00D5200C">
              <w:rPr>
                <w:lang w:val="en-US"/>
              </w:rPr>
              <w:t>pduSessionId</w:t>
            </w:r>
            <w:proofErr w:type="spellEnd"/>
            <w:r w:rsidRPr="00D5200C">
              <w:rPr>
                <w:lang w:val="en-US"/>
              </w:rPr>
              <w:t xml:space="preserve"> identifies an individual SMF registration. </w:t>
            </w:r>
          </w:p>
        </w:tc>
      </w:tr>
    </w:tbl>
    <w:p w14:paraId="53D94783" w14:textId="77777777" w:rsidR="007C4061" w:rsidRPr="00533C32" w:rsidRDefault="007C4061" w:rsidP="00842E08"/>
    <w:p w14:paraId="51994082" w14:textId="77777777" w:rsidR="007C4061" w:rsidRPr="00533C32" w:rsidRDefault="007C4061" w:rsidP="006352FE">
      <w:pPr>
        <w:pStyle w:val="Heading4"/>
      </w:pPr>
      <w:bookmarkStart w:id="340" w:name="_Toc20126967"/>
      <w:bookmarkStart w:id="341" w:name="_Toc27588943"/>
      <w:bookmarkStart w:id="342" w:name="_Toc36459739"/>
      <w:bookmarkStart w:id="343" w:name="_Toc45029300"/>
      <w:bookmarkStart w:id="344" w:name="_Toc56519920"/>
      <w:bookmarkStart w:id="345" w:name="_Toc114765485"/>
      <w:r w:rsidRPr="00533C32">
        <w:t>5.2.9.3</w:t>
      </w:r>
      <w:r w:rsidRPr="00533C32">
        <w:tab/>
        <w:t>Resource Standard Methods</w:t>
      </w:r>
      <w:bookmarkEnd w:id="340"/>
      <w:bookmarkEnd w:id="341"/>
      <w:bookmarkEnd w:id="342"/>
      <w:bookmarkEnd w:id="343"/>
      <w:bookmarkEnd w:id="344"/>
      <w:bookmarkEnd w:id="345"/>
    </w:p>
    <w:p w14:paraId="7F4CA5D9" w14:textId="77777777" w:rsidR="007C4061" w:rsidRPr="00533C32" w:rsidRDefault="007C4061" w:rsidP="006352FE">
      <w:pPr>
        <w:pStyle w:val="Heading5"/>
      </w:pPr>
      <w:bookmarkStart w:id="346" w:name="_Toc20126968"/>
      <w:bookmarkStart w:id="347" w:name="_Toc27588944"/>
      <w:bookmarkStart w:id="348" w:name="_Toc36459740"/>
      <w:bookmarkStart w:id="349" w:name="_Toc45029301"/>
      <w:bookmarkStart w:id="350" w:name="_Toc56519921"/>
      <w:bookmarkStart w:id="351" w:name="_Toc114765486"/>
      <w:r w:rsidRPr="00533C32">
        <w:t>5.2.9.3.1</w:t>
      </w:r>
      <w:r w:rsidRPr="00533C32">
        <w:tab/>
        <w:t>PUT</w:t>
      </w:r>
      <w:bookmarkEnd w:id="346"/>
      <w:bookmarkEnd w:id="347"/>
      <w:bookmarkEnd w:id="348"/>
      <w:bookmarkEnd w:id="349"/>
      <w:bookmarkEnd w:id="350"/>
      <w:bookmarkEnd w:id="351"/>
    </w:p>
    <w:p w14:paraId="3A8361E1" w14:textId="77777777" w:rsidR="007C4061" w:rsidRPr="00533C32" w:rsidRDefault="007C4061" w:rsidP="00842E08">
      <w:r w:rsidRPr="00533C32">
        <w:t>This method shall support the URI query parameters specified in table 5.2.9.3.1-1.</w:t>
      </w:r>
    </w:p>
    <w:p w14:paraId="5D4ECBE1" w14:textId="77777777" w:rsidR="007C4061" w:rsidRPr="00533C32" w:rsidRDefault="007C4061" w:rsidP="00842E08">
      <w:pPr>
        <w:pStyle w:val="TH"/>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4594F0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05A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D1F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B9D3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A383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C7B76" w14:textId="77777777" w:rsidR="007C4061" w:rsidRPr="00D5200C" w:rsidRDefault="007C4061" w:rsidP="00C17C4C">
            <w:pPr>
              <w:pStyle w:val="TAH"/>
              <w:rPr>
                <w:lang w:val="en-US"/>
              </w:rPr>
            </w:pPr>
            <w:r w:rsidRPr="00D5200C">
              <w:rPr>
                <w:lang w:val="en-US"/>
              </w:rPr>
              <w:t>Description</w:t>
            </w:r>
          </w:p>
        </w:tc>
      </w:tr>
      <w:tr w:rsidR="007C4061" w:rsidRPr="00BC4D08" w14:paraId="081DE8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38E45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9D4EB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E1FC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B2E0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34A14" w14:textId="77777777" w:rsidR="007C4061" w:rsidRPr="00D5200C" w:rsidRDefault="007C4061" w:rsidP="00C17C4C">
            <w:pPr>
              <w:pStyle w:val="TAL"/>
              <w:rPr>
                <w:lang w:val="en-US"/>
              </w:rPr>
            </w:pPr>
          </w:p>
        </w:tc>
      </w:tr>
    </w:tbl>
    <w:p w14:paraId="7E737DEC" w14:textId="77777777" w:rsidR="007C4061" w:rsidRPr="00533C32" w:rsidRDefault="007C4061" w:rsidP="00842E08"/>
    <w:p w14:paraId="2FB2C178" w14:textId="77777777" w:rsidR="007C4061" w:rsidRPr="00533C32" w:rsidRDefault="007C4061" w:rsidP="00842E08">
      <w:r w:rsidRPr="00533C32">
        <w:t>This method shall support the request data structures specified in table 5.2.9.3.1-2 and the response data structures and response codes specified in table 5.2.9.3.1-3.</w:t>
      </w:r>
    </w:p>
    <w:p w14:paraId="77B4E072" w14:textId="77777777" w:rsidR="007C4061" w:rsidRPr="00533C32" w:rsidRDefault="007C4061" w:rsidP="00842E08">
      <w:pPr>
        <w:pStyle w:val="TH"/>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5C3A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137D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936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143EE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EAF6A" w14:textId="77777777" w:rsidR="007C4061" w:rsidRPr="00D5200C" w:rsidRDefault="007C4061" w:rsidP="00C17C4C">
            <w:pPr>
              <w:pStyle w:val="TAH"/>
              <w:rPr>
                <w:lang w:val="en-US"/>
              </w:rPr>
            </w:pPr>
            <w:r w:rsidRPr="00D5200C">
              <w:rPr>
                <w:lang w:val="en-US"/>
              </w:rPr>
              <w:t>Description</w:t>
            </w:r>
          </w:p>
        </w:tc>
      </w:tr>
      <w:tr w:rsidR="007C4061" w:rsidRPr="00BC4D08" w14:paraId="3D9B0E1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437EB2" w14:textId="77777777" w:rsidR="007C4061" w:rsidRPr="00D5200C" w:rsidRDefault="007C4061" w:rsidP="00C17C4C">
            <w:pPr>
              <w:pStyle w:val="TAL"/>
              <w:rPr>
                <w:lang w:val="en-US"/>
              </w:rPr>
            </w:pPr>
            <w:proofErr w:type="spellStart"/>
            <w:r w:rsidRPr="00D5200C">
              <w:rPr>
                <w:lang w:val="en-US"/>
              </w:rPr>
              <w:t>SmfRegistration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66064E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0CD87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D89364" w14:textId="77777777" w:rsidR="007C4061" w:rsidRPr="00D5200C" w:rsidRDefault="007C4061" w:rsidP="00C17C4C">
            <w:pPr>
              <w:pStyle w:val="TAL"/>
              <w:rPr>
                <w:lang w:val="en-US"/>
              </w:rPr>
            </w:pPr>
            <w:r w:rsidRPr="00D5200C">
              <w:rPr>
                <w:lang w:val="en-US"/>
              </w:rPr>
              <w:t>The registration that is to be created</w:t>
            </w:r>
          </w:p>
        </w:tc>
      </w:tr>
    </w:tbl>
    <w:p w14:paraId="00793D84" w14:textId="77777777" w:rsidR="007C4061" w:rsidRPr="00533C32" w:rsidRDefault="007C4061" w:rsidP="00842E08"/>
    <w:p w14:paraId="46398F4D" w14:textId="77777777" w:rsidR="007C4061" w:rsidRPr="00533C32" w:rsidRDefault="007C4061" w:rsidP="00842E08">
      <w:pPr>
        <w:pStyle w:val="TH"/>
      </w:pPr>
      <w:r w:rsidRPr="00533C32">
        <w:lastRenderedPageBreak/>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421CCD"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461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D438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4D4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33D9B7" w14:textId="77777777" w:rsidR="007C4061" w:rsidRPr="00D5200C" w:rsidRDefault="007C4061" w:rsidP="00C17C4C">
            <w:pPr>
              <w:pStyle w:val="TAH"/>
              <w:rPr>
                <w:lang w:val="en-US"/>
              </w:rPr>
            </w:pPr>
            <w:r w:rsidRPr="00D5200C">
              <w:rPr>
                <w:lang w:val="en-US"/>
              </w:rPr>
              <w:t>Response</w:t>
            </w:r>
          </w:p>
          <w:p w14:paraId="1E34324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7882E3" w14:textId="77777777" w:rsidR="007C4061" w:rsidRPr="00D5200C" w:rsidRDefault="007C4061" w:rsidP="00C17C4C">
            <w:pPr>
              <w:pStyle w:val="TAH"/>
              <w:rPr>
                <w:lang w:val="en-US"/>
              </w:rPr>
            </w:pPr>
            <w:r w:rsidRPr="00D5200C">
              <w:rPr>
                <w:lang w:val="en-US"/>
              </w:rPr>
              <w:t>Description</w:t>
            </w:r>
          </w:p>
        </w:tc>
      </w:tr>
      <w:tr w:rsidR="007C4061" w:rsidRPr="00BC4D08" w14:paraId="61FC8B3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7B23F" w14:textId="77777777" w:rsidR="007C4061" w:rsidRPr="00D5200C" w:rsidRDefault="007C4061" w:rsidP="00C17C4C">
            <w:pPr>
              <w:pStyle w:val="TAL"/>
              <w:rPr>
                <w:lang w:val="en-US"/>
              </w:rPr>
            </w:pPr>
            <w:proofErr w:type="spellStart"/>
            <w:r w:rsidRPr="00D5200C">
              <w:rPr>
                <w:lang w:val="en-US"/>
              </w:rPr>
              <w:t>SmfRegistration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F5E098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A171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D86E277"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AAAB55D" w14:textId="77777777" w:rsidR="007C4061" w:rsidRPr="00D5200C" w:rsidRDefault="007C4061" w:rsidP="00C17C4C">
            <w:pPr>
              <w:pStyle w:val="TAL"/>
              <w:rPr>
                <w:lang w:val="en-US"/>
              </w:rPr>
            </w:pPr>
            <w:r w:rsidRPr="00D5200C">
              <w:rPr>
                <w:lang w:val="en-US"/>
              </w:rPr>
              <w:t xml:space="preserve">Upon success, a response body containing a representation of the created Individual </w:t>
            </w:r>
            <w:proofErr w:type="spellStart"/>
            <w:r w:rsidRPr="00D5200C">
              <w:rPr>
                <w:lang w:val="en-US"/>
              </w:rPr>
              <w:t>SmfRegistration</w:t>
            </w:r>
            <w:proofErr w:type="spellEnd"/>
            <w:r w:rsidRPr="00D5200C">
              <w:rPr>
                <w:lang w:val="en-US"/>
              </w:rPr>
              <w:t xml:space="preserve"> resource shall be returned.</w:t>
            </w:r>
          </w:p>
        </w:tc>
      </w:tr>
      <w:tr w:rsidR="00C67894" w:rsidRPr="00BC4D08" w14:paraId="4BE4931B"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75ECC3"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708D3A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8AB7258"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4E9647"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E7E26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775C2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EC53EB"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47B689B" w14:textId="77777777" w:rsidR="007C4061" w:rsidRPr="00533C32" w:rsidRDefault="007C4061" w:rsidP="00842E08"/>
    <w:p w14:paraId="2D68CEA9" w14:textId="77777777" w:rsidR="007C4061" w:rsidRPr="00533C32" w:rsidRDefault="007C4061" w:rsidP="006352FE">
      <w:pPr>
        <w:pStyle w:val="Heading5"/>
      </w:pPr>
      <w:bookmarkStart w:id="352" w:name="_Toc20126969"/>
      <w:bookmarkStart w:id="353" w:name="_Toc27588945"/>
      <w:bookmarkStart w:id="354" w:name="_Toc36459741"/>
      <w:bookmarkStart w:id="355" w:name="_Toc45029302"/>
      <w:bookmarkStart w:id="356" w:name="_Toc56519922"/>
      <w:bookmarkStart w:id="357" w:name="_Toc114765487"/>
      <w:r w:rsidRPr="00533C32">
        <w:t>5.2.9.3.2</w:t>
      </w:r>
      <w:r w:rsidRPr="00533C32">
        <w:tab/>
        <w:t>DELETE</w:t>
      </w:r>
      <w:bookmarkEnd w:id="352"/>
      <w:bookmarkEnd w:id="353"/>
      <w:bookmarkEnd w:id="354"/>
      <w:bookmarkEnd w:id="355"/>
      <w:bookmarkEnd w:id="356"/>
      <w:bookmarkEnd w:id="357"/>
    </w:p>
    <w:p w14:paraId="28CD06C2" w14:textId="77777777" w:rsidR="007C4061" w:rsidRPr="00533C32" w:rsidRDefault="007C4061" w:rsidP="00842E08">
      <w:r w:rsidRPr="00533C32">
        <w:t>This method shall support the URI query parameters specified in table 5.2.9.3.2-1.</w:t>
      </w:r>
    </w:p>
    <w:p w14:paraId="5C890064" w14:textId="77777777" w:rsidR="007C4061" w:rsidRPr="00533C32" w:rsidRDefault="007C4061" w:rsidP="00842E08">
      <w:pPr>
        <w:pStyle w:val="TH"/>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8A1B4B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0D3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2BE54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8A10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64C2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4605D" w14:textId="77777777" w:rsidR="007C4061" w:rsidRPr="00D5200C" w:rsidRDefault="007C4061" w:rsidP="00C17C4C">
            <w:pPr>
              <w:pStyle w:val="TAH"/>
              <w:rPr>
                <w:lang w:val="en-US"/>
              </w:rPr>
            </w:pPr>
            <w:r w:rsidRPr="00D5200C">
              <w:rPr>
                <w:lang w:val="en-US"/>
              </w:rPr>
              <w:t>Description</w:t>
            </w:r>
          </w:p>
        </w:tc>
      </w:tr>
      <w:tr w:rsidR="007C4061" w:rsidRPr="00BC4D08" w14:paraId="261BAE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9DA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1313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DEA98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1B609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53693" w14:textId="77777777" w:rsidR="007C4061" w:rsidRPr="00D5200C" w:rsidRDefault="007C4061" w:rsidP="00C17C4C">
            <w:pPr>
              <w:pStyle w:val="TAL"/>
              <w:rPr>
                <w:lang w:val="en-US"/>
              </w:rPr>
            </w:pPr>
          </w:p>
        </w:tc>
      </w:tr>
    </w:tbl>
    <w:p w14:paraId="0F08CD56" w14:textId="77777777" w:rsidR="007C4061" w:rsidRPr="00533C32" w:rsidRDefault="007C4061" w:rsidP="00842E08"/>
    <w:p w14:paraId="5FBA0F57" w14:textId="77777777" w:rsidR="007C4061" w:rsidRPr="00533C32" w:rsidRDefault="007C4061" w:rsidP="00842E08">
      <w:r w:rsidRPr="00533C32">
        <w:t>This method shall support the request data structures specified in table 5.2.9.3.2-2 and the response data structures and response codes specified in table 5.2.9.3.2-3.</w:t>
      </w:r>
    </w:p>
    <w:p w14:paraId="7FEB7829" w14:textId="77777777" w:rsidR="007C4061" w:rsidRPr="00533C32" w:rsidRDefault="007C4061" w:rsidP="00842E08">
      <w:pPr>
        <w:pStyle w:val="TH"/>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F4507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DAAE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B92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9F7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853D2" w14:textId="77777777" w:rsidR="007C4061" w:rsidRPr="00D5200C" w:rsidRDefault="007C4061" w:rsidP="00C17C4C">
            <w:pPr>
              <w:pStyle w:val="TAH"/>
              <w:rPr>
                <w:lang w:val="en-US"/>
              </w:rPr>
            </w:pPr>
            <w:r w:rsidRPr="00D5200C">
              <w:rPr>
                <w:lang w:val="en-US"/>
              </w:rPr>
              <w:t>Description</w:t>
            </w:r>
          </w:p>
        </w:tc>
      </w:tr>
      <w:tr w:rsidR="007C4061" w:rsidRPr="00BC4D08" w14:paraId="4DB73E2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BEDEE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796A2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A434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246804" w14:textId="77777777" w:rsidR="007C4061" w:rsidRPr="00D5200C" w:rsidRDefault="007C4061" w:rsidP="00C17C4C">
            <w:pPr>
              <w:pStyle w:val="TAL"/>
              <w:rPr>
                <w:lang w:val="en-US"/>
              </w:rPr>
            </w:pPr>
          </w:p>
        </w:tc>
      </w:tr>
    </w:tbl>
    <w:p w14:paraId="09D7B902" w14:textId="77777777" w:rsidR="007C4061" w:rsidRPr="00533C32" w:rsidRDefault="007C4061" w:rsidP="00842E08"/>
    <w:p w14:paraId="33E1319B" w14:textId="77777777" w:rsidR="007C4061" w:rsidRPr="00533C32" w:rsidRDefault="007C4061" w:rsidP="00842E08">
      <w:pPr>
        <w:pStyle w:val="TH"/>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42D74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8E3C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86DBF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0DB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04870" w14:textId="77777777" w:rsidR="007C4061" w:rsidRPr="00D5200C" w:rsidRDefault="007C4061" w:rsidP="00C17C4C">
            <w:pPr>
              <w:pStyle w:val="TAH"/>
              <w:rPr>
                <w:lang w:val="en-US"/>
              </w:rPr>
            </w:pPr>
            <w:r w:rsidRPr="00D5200C">
              <w:rPr>
                <w:lang w:val="en-US"/>
              </w:rPr>
              <w:t>Response</w:t>
            </w:r>
          </w:p>
          <w:p w14:paraId="1217DAB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2E52DB" w14:textId="77777777" w:rsidR="007C4061" w:rsidRPr="00D5200C" w:rsidRDefault="007C4061" w:rsidP="00C17C4C">
            <w:pPr>
              <w:pStyle w:val="TAH"/>
              <w:rPr>
                <w:lang w:val="en-US"/>
              </w:rPr>
            </w:pPr>
            <w:r w:rsidRPr="00D5200C">
              <w:rPr>
                <w:lang w:val="en-US"/>
              </w:rPr>
              <w:t>Description</w:t>
            </w:r>
          </w:p>
        </w:tc>
      </w:tr>
      <w:tr w:rsidR="007C4061" w:rsidRPr="00BC4D08" w14:paraId="7D439C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CBDE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EFFD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C8E3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BEE3B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321B06"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5FA671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DACD1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518346" w14:textId="77777777" w:rsidR="007C4061" w:rsidRPr="00533C32" w:rsidRDefault="007C4061" w:rsidP="00842E08"/>
    <w:p w14:paraId="0C25C476" w14:textId="77777777" w:rsidR="007C4061" w:rsidRPr="00533C32" w:rsidRDefault="007C4061" w:rsidP="006352FE">
      <w:pPr>
        <w:pStyle w:val="Heading5"/>
      </w:pPr>
      <w:bookmarkStart w:id="358" w:name="_Toc20126970"/>
      <w:bookmarkStart w:id="359" w:name="_Toc27588946"/>
      <w:bookmarkStart w:id="360" w:name="_Toc36459742"/>
      <w:bookmarkStart w:id="361" w:name="_Toc45029303"/>
      <w:bookmarkStart w:id="362" w:name="_Toc56519923"/>
      <w:bookmarkStart w:id="363" w:name="_Toc114765488"/>
      <w:r w:rsidRPr="00533C32">
        <w:t>5.2.9.3.</w:t>
      </w:r>
      <w:r w:rsidRPr="00533C32">
        <w:rPr>
          <w:lang w:eastAsia="zh-CN"/>
        </w:rPr>
        <w:t>3</w:t>
      </w:r>
      <w:r w:rsidRPr="00533C32">
        <w:tab/>
        <w:t>GET</w:t>
      </w:r>
      <w:bookmarkEnd w:id="358"/>
      <w:bookmarkEnd w:id="359"/>
      <w:bookmarkEnd w:id="360"/>
      <w:bookmarkEnd w:id="361"/>
      <w:bookmarkEnd w:id="362"/>
      <w:bookmarkEnd w:id="363"/>
    </w:p>
    <w:p w14:paraId="1FEEA6E8" w14:textId="77777777" w:rsidR="007C4061" w:rsidRPr="00533C32" w:rsidRDefault="007C4061" w:rsidP="00842E08">
      <w:r w:rsidRPr="00533C32">
        <w:t>This method shall support the URI query parameters specified in table 5.2.9.3.</w:t>
      </w:r>
      <w:r w:rsidRPr="00533C32">
        <w:rPr>
          <w:lang w:eastAsia="zh-CN"/>
        </w:rPr>
        <w:t>3</w:t>
      </w:r>
      <w:r w:rsidRPr="00533C32">
        <w:t>-1.</w:t>
      </w:r>
    </w:p>
    <w:p w14:paraId="2185DA0E" w14:textId="77777777" w:rsidR="007C4061" w:rsidRPr="00533C32" w:rsidRDefault="007C4061" w:rsidP="00842E08">
      <w:pPr>
        <w:pStyle w:val="TH"/>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1FC7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B162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5CB3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57D2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353C3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417BF" w14:textId="77777777" w:rsidR="007C4061" w:rsidRPr="00D5200C" w:rsidRDefault="007C4061" w:rsidP="00C17C4C">
            <w:pPr>
              <w:pStyle w:val="TAH"/>
              <w:rPr>
                <w:lang w:val="en-US"/>
              </w:rPr>
            </w:pPr>
            <w:r w:rsidRPr="00D5200C">
              <w:rPr>
                <w:lang w:val="en-US"/>
              </w:rPr>
              <w:t>Description</w:t>
            </w:r>
          </w:p>
        </w:tc>
      </w:tr>
      <w:tr w:rsidR="007C4061" w:rsidRPr="00BC4D08" w14:paraId="078EC75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2F1CFC"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477DB3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521CDDB"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3349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6512C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7D8DF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24D7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E2A78C"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2426D1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960E7C6"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5A86288"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60EF154" w14:textId="77777777" w:rsidR="007C4061" w:rsidRPr="00533C32" w:rsidRDefault="007C4061" w:rsidP="00842E08"/>
    <w:p w14:paraId="564CD0EC" w14:textId="77777777" w:rsidR="007C4061" w:rsidRPr="00533C32" w:rsidRDefault="007C4061" w:rsidP="00842E08">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5BF7CA6B" w14:textId="77777777" w:rsidR="007C4061" w:rsidRPr="00533C32" w:rsidRDefault="007C4061" w:rsidP="00842E08">
      <w:pPr>
        <w:pStyle w:val="TH"/>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0679A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D5F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87E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BE1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AA5ABB" w14:textId="77777777" w:rsidR="007C4061" w:rsidRPr="00D5200C" w:rsidRDefault="007C4061" w:rsidP="00C17C4C">
            <w:pPr>
              <w:pStyle w:val="TAH"/>
              <w:rPr>
                <w:lang w:val="en-US"/>
              </w:rPr>
            </w:pPr>
            <w:r w:rsidRPr="00D5200C">
              <w:rPr>
                <w:lang w:val="en-US"/>
              </w:rPr>
              <w:t>Description</w:t>
            </w:r>
          </w:p>
        </w:tc>
      </w:tr>
      <w:tr w:rsidR="007C4061" w:rsidRPr="00BC4D08" w14:paraId="2D9BE55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A07B7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AD948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86C3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CB6986" w14:textId="77777777" w:rsidR="007C4061" w:rsidRPr="00D5200C" w:rsidRDefault="007C4061" w:rsidP="00C17C4C">
            <w:pPr>
              <w:pStyle w:val="TAL"/>
              <w:rPr>
                <w:lang w:val="en-US"/>
              </w:rPr>
            </w:pPr>
          </w:p>
        </w:tc>
      </w:tr>
    </w:tbl>
    <w:p w14:paraId="50BAF6A7" w14:textId="77777777" w:rsidR="007C4061" w:rsidRPr="00533C32" w:rsidRDefault="007C4061" w:rsidP="00842E08"/>
    <w:p w14:paraId="2F9544A7" w14:textId="77777777" w:rsidR="007C4061" w:rsidRPr="00533C32" w:rsidRDefault="007C4061" w:rsidP="00842E08">
      <w:pPr>
        <w:pStyle w:val="TH"/>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D7DCFC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7884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485F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4B4C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7A116" w14:textId="77777777" w:rsidR="007C4061" w:rsidRPr="00D5200C" w:rsidRDefault="007C4061" w:rsidP="00C17C4C">
            <w:pPr>
              <w:pStyle w:val="TAH"/>
              <w:rPr>
                <w:lang w:val="en-US"/>
              </w:rPr>
            </w:pPr>
            <w:r w:rsidRPr="00D5200C">
              <w:rPr>
                <w:lang w:val="en-US"/>
              </w:rPr>
              <w:t>Response</w:t>
            </w:r>
          </w:p>
          <w:p w14:paraId="338BB9A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F4F9C" w14:textId="77777777" w:rsidR="007C4061" w:rsidRPr="00D5200C" w:rsidRDefault="007C4061" w:rsidP="00C17C4C">
            <w:pPr>
              <w:pStyle w:val="TAH"/>
              <w:rPr>
                <w:lang w:val="en-US"/>
              </w:rPr>
            </w:pPr>
            <w:r w:rsidRPr="00D5200C">
              <w:rPr>
                <w:lang w:val="en-US"/>
              </w:rPr>
              <w:t>Description</w:t>
            </w:r>
          </w:p>
        </w:tc>
      </w:tr>
      <w:tr w:rsidR="007C4061" w:rsidRPr="00BC4D08" w14:paraId="1E9B84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85F9B" w14:textId="77777777" w:rsidR="007C4061" w:rsidRPr="00D5200C" w:rsidRDefault="007C4061" w:rsidP="00C17C4C">
            <w:pPr>
              <w:pStyle w:val="TAL"/>
              <w:rPr>
                <w:lang w:val="en-US" w:eastAsia="zh-CN"/>
              </w:rPr>
            </w:pPr>
            <w:proofErr w:type="spellStart"/>
            <w:r w:rsidRPr="00D5200C">
              <w:rPr>
                <w:lang w:val="en-US"/>
              </w:rPr>
              <w:t>SmfRegistration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698893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D4B68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6B580D"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41D99A1"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2D330E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72E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AB5A9D4" w14:textId="77777777" w:rsidR="007C4061" w:rsidRPr="00533C32" w:rsidRDefault="007C4061" w:rsidP="00842E08">
      <w:pPr>
        <w:rPr>
          <w:lang w:eastAsia="zh-CN"/>
        </w:rPr>
      </w:pPr>
    </w:p>
    <w:p w14:paraId="4640ECED" w14:textId="77777777" w:rsidR="007C4061" w:rsidRPr="00533C32" w:rsidRDefault="007C4061" w:rsidP="006352FE">
      <w:pPr>
        <w:pStyle w:val="Heading3"/>
        <w:rPr>
          <w:lang w:eastAsia="zh-CN"/>
        </w:rPr>
      </w:pPr>
      <w:bookmarkStart w:id="364" w:name="_Toc20126971"/>
      <w:bookmarkStart w:id="365" w:name="_Toc27588947"/>
      <w:bookmarkStart w:id="366" w:name="_Toc36459743"/>
      <w:bookmarkStart w:id="367" w:name="_Toc45029304"/>
      <w:bookmarkStart w:id="368" w:name="_Toc56519924"/>
      <w:bookmarkStart w:id="369" w:name="_Toc114765489"/>
      <w:r w:rsidRPr="00533C32">
        <w:t>5.2.10</w:t>
      </w:r>
      <w:r w:rsidRPr="00533C32">
        <w:tab/>
        <w:t xml:space="preserve">Resource: </w:t>
      </w:r>
      <w:proofErr w:type="spellStart"/>
      <w:r w:rsidRPr="00533C32">
        <w:rPr>
          <w:lang w:eastAsia="zh-CN"/>
        </w:rPr>
        <w:t>OperatorSpecificData</w:t>
      </w:r>
      <w:bookmarkEnd w:id="364"/>
      <w:bookmarkEnd w:id="365"/>
      <w:bookmarkEnd w:id="366"/>
      <w:bookmarkEnd w:id="367"/>
      <w:bookmarkEnd w:id="368"/>
      <w:bookmarkEnd w:id="369"/>
      <w:proofErr w:type="spellEnd"/>
    </w:p>
    <w:p w14:paraId="43CE21CE" w14:textId="77777777" w:rsidR="007C4061" w:rsidRPr="00533C32" w:rsidRDefault="007C4061" w:rsidP="006352FE">
      <w:pPr>
        <w:pStyle w:val="Heading4"/>
        <w:rPr>
          <w:lang w:eastAsia="zh-CN"/>
        </w:rPr>
      </w:pPr>
      <w:bookmarkStart w:id="370" w:name="_Toc20126972"/>
      <w:bookmarkStart w:id="371" w:name="_Toc27588948"/>
      <w:bookmarkStart w:id="372" w:name="_Toc36459744"/>
      <w:bookmarkStart w:id="373" w:name="_Toc45029305"/>
      <w:bookmarkStart w:id="374" w:name="_Toc56519925"/>
      <w:bookmarkStart w:id="375" w:name="_Toc114765490"/>
      <w:r w:rsidRPr="00533C32">
        <w:t>5.2.10.1</w:t>
      </w:r>
      <w:r w:rsidRPr="00533C32">
        <w:tab/>
        <w:t>Description</w:t>
      </w:r>
      <w:bookmarkEnd w:id="370"/>
      <w:bookmarkEnd w:id="371"/>
      <w:bookmarkEnd w:id="372"/>
      <w:bookmarkEnd w:id="373"/>
      <w:bookmarkEnd w:id="374"/>
      <w:bookmarkEnd w:id="375"/>
    </w:p>
    <w:p w14:paraId="55F3B047" w14:textId="77777777" w:rsidR="007C4061" w:rsidRPr="00533C32" w:rsidRDefault="007C4061" w:rsidP="00842E08">
      <w:pPr>
        <w:rPr>
          <w:lang w:eastAsia="zh-CN"/>
        </w:rPr>
      </w:pPr>
      <w:r w:rsidRPr="00533C32">
        <w:rPr>
          <w:lang w:eastAsia="zh-CN"/>
        </w:rPr>
        <w:t>This resource represents the UE's operator specific data.</w:t>
      </w:r>
    </w:p>
    <w:p w14:paraId="00BE88D6" w14:textId="77777777" w:rsidR="007C4061" w:rsidRPr="00533C32" w:rsidRDefault="007C4061" w:rsidP="00842E08">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28942294" w14:textId="77777777" w:rsidR="007C4061" w:rsidRPr="00533C32" w:rsidRDefault="007C4061" w:rsidP="006352FE">
      <w:pPr>
        <w:pStyle w:val="Heading4"/>
        <w:rPr>
          <w:lang w:eastAsia="zh-CN"/>
        </w:rPr>
      </w:pPr>
      <w:bookmarkStart w:id="376" w:name="_Toc20126973"/>
      <w:bookmarkStart w:id="377" w:name="_Toc27588949"/>
      <w:bookmarkStart w:id="378" w:name="_Toc36459745"/>
      <w:bookmarkStart w:id="379" w:name="_Toc45029306"/>
      <w:bookmarkStart w:id="380" w:name="_Toc56519926"/>
      <w:bookmarkStart w:id="381" w:name="_Toc114765491"/>
      <w:r w:rsidRPr="00533C32">
        <w:t>5.2.10.2</w:t>
      </w:r>
      <w:r w:rsidRPr="00533C32">
        <w:tab/>
        <w:t>Resource Definition</w:t>
      </w:r>
      <w:bookmarkEnd w:id="376"/>
      <w:bookmarkEnd w:id="377"/>
      <w:bookmarkEnd w:id="378"/>
      <w:bookmarkEnd w:id="379"/>
      <w:bookmarkEnd w:id="380"/>
      <w:bookmarkEnd w:id="381"/>
    </w:p>
    <w:p w14:paraId="55FF6161" w14:textId="77777777" w:rsidR="007C4061" w:rsidRPr="00533C32" w:rsidRDefault="007C4061" w:rsidP="00842E08">
      <w:pPr>
        <w:rPr>
          <w:lang w:eastAsia="zh-CN"/>
        </w:rPr>
      </w:pPr>
      <w:bookmarkStart w:id="382"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4147B4DF" w14:textId="77777777" w:rsidR="007C4061" w:rsidRPr="00533C32" w:rsidRDefault="007C4061" w:rsidP="00842E08">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76F29D15" w14:textId="77777777" w:rsidR="007C4061" w:rsidRPr="00533C32" w:rsidRDefault="007C4061" w:rsidP="00842E08">
      <w:pPr>
        <w:pStyle w:val="TH"/>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B887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1392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B2146" w14:textId="77777777" w:rsidR="007C4061" w:rsidRPr="00D5200C" w:rsidRDefault="007C4061" w:rsidP="00C17C4C">
            <w:pPr>
              <w:pStyle w:val="TAH"/>
              <w:rPr>
                <w:lang w:val="en-US"/>
              </w:rPr>
            </w:pPr>
            <w:r w:rsidRPr="00D5200C">
              <w:rPr>
                <w:lang w:val="en-US"/>
              </w:rPr>
              <w:t>Definition</w:t>
            </w:r>
          </w:p>
        </w:tc>
      </w:tr>
      <w:tr w:rsidR="007C4061" w:rsidRPr="00BC4D08" w14:paraId="6EDFA4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4233A2"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3A6B7"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12FD7D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BC8345"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04B76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7C157685"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1C0CA16" w14:textId="77777777" w:rsidR="007C4061" w:rsidRPr="00D5200C" w:rsidRDefault="007C4061" w:rsidP="00C17C4C">
            <w:pPr>
              <w:pStyle w:val="TAN"/>
              <w:rPr>
                <w:lang w:val="en-US"/>
              </w:rPr>
            </w:pPr>
            <w:r w:rsidRPr="00D5200C">
              <w:rPr>
                <w:lang w:val="en-US"/>
              </w:rPr>
              <w:t>NOTE:</w:t>
            </w:r>
            <w:r w:rsidRPr="00D5200C">
              <w:rPr>
                <w:lang w:val="en-US"/>
              </w:rPr>
              <w:tab/>
              <w:t xml:space="preserve">The content of </w:t>
            </w:r>
            <w:proofErr w:type="spellStart"/>
            <w:r w:rsidRPr="00D5200C">
              <w:rPr>
                <w:lang w:val="en-US"/>
              </w:rPr>
              <w:t>ueId</w:t>
            </w:r>
            <w:proofErr w:type="spellEnd"/>
            <w:r w:rsidRPr="00D5200C">
              <w:rPr>
                <w:lang w:val="en-US"/>
              </w:rPr>
              <w:t xml:space="preserve"> SUPI or GPSI depends on the service.</w:t>
            </w:r>
          </w:p>
        </w:tc>
      </w:tr>
      <w:bookmarkEnd w:id="382"/>
    </w:tbl>
    <w:p w14:paraId="5E70C5EC" w14:textId="77777777" w:rsidR="007C4061" w:rsidRPr="00533C32" w:rsidRDefault="007C4061" w:rsidP="00842E08"/>
    <w:p w14:paraId="2765E772" w14:textId="77777777" w:rsidR="007C4061" w:rsidRPr="00533C32" w:rsidRDefault="007C4061" w:rsidP="006352FE">
      <w:pPr>
        <w:pStyle w:val="Heading4"/>
      </w:pPr>
      <w:bookmarkStart w:id="383" w:name="_Toc20126974"/>
      <w:bookmarkStart w:id="384" w:name="_Toc27588950"/>
      <w:bookmarkStart w:id="385" w:name="_Toc36459746"/>
      <w:bookmarkStart w:id="386" w:name="_Toc45029307"/>
      <w:bookmarkStart w:id="387" w:name="_Toc56519927"/>
      <w:bookmarkStart w:id="388" w:name="_Toc114765492"/>
      <w:r w:rsidRPr="00533C32">
        <w:t>5.2.10.3</w:t>
      </w:r>
      <w:r w:rsidRPr="00533C32">
        <w:tab/>
        <w:t>Resource Standard Methods</w:t>
      </w:r>
      <w:bookmarkEnd w:id="383"/>
      <w:bookmarkEnd w:id="384"/>
      <w:bookmarkEnd w:id="385"/>
      <w:bookmarkEnd w:id="386"/>
      <w:bookmarkEnd w:id="387"/>
      <w:bookmarkEnd w:id="388"/>
    </w:p>
    <w:p w14:paraId="0B6CCBCC" w14:textId="77777777" w:rsidR="007C4061" w:rsidRPr="00533C32" w:rsidRDefault="007C4061" w:rsidP="006352FE">
      <w:pPr>
        <w:pStyle w:val="Heading5"/>
        <w:rPr>
          <w:lang w:eastAsia="zh-CN"/>
        </w:rPr>
      </w:pPr>
      <w:bookmarkStart w:id="389" w:name="_Toc20126975"/>
      <w:bookmarkStart w:id="390" w:name="_Toc27588951"/>
      <w:bookmarkStart w:id="391" w:name="_Toc36459747"/>
      <w:bookmarkStart w:id="392" w:name="_Toc45029308"/>
      <w:bookmarkStart w:id="393" w:name="_Toc56519928"/>
      <w:bookmarkStart w:id="394" w:name="_Toc114765493"/>
      <w:r w:rsidRPr="00533C32">
        <w:t>5.2.10.3.1</w:t>
      </w:r>
      <w:r w:rsidRPr="00533C32">
        <w:tab/>
      </w:r>
      <w:r w:rsidRPr="00533C32">
        <w:rPr>
          <w:lang w:eastAsia="zh-CN"/>
        </w:rPr>
        <w:t>GET</w:t>
      </w:r>
      <w:bookmarkEnd w:id="389"/>
      <w:bookmarkEnd w:id="390"/>
      <w:bookmarkEnd w:id="391"/>
      <w:bookmarkEnd w:id="392"/>
      <w:bookmarkEnd w:id="393"/>
      <w:bookmarkEnd w:id="394"/>
    </w:p>
    <w:p w14:paraId="67D2FA3E" w14:textId="77777777" w:rsidR="007C4061" w:rsidRPr="00533C32" w:rsidRDefault="007C4061" w:rsidP="00842E08">
      <w:pPr>
        <w:rPr>
          <w:lang w:eastAsia="zh-CN"/>
        </w:rPr>
      </w:pPr>
      <w:bookmarkStart w:id="395" w:name="OLE_LINK131"/>
      <w:bookmarkStart w:id="396" w:name="OLE_LINK132"/>
      <w:r w:rsidRPr="00533C32">
        <w:rPr>
          <w:lang w:eastAsia="zh-CN"/>
        </w:rPr>
        <w:t xml:space="preserve">This method is used to retrieve </w:t>
      </w:r>
      <w:bookmarkStart w:id="397" w:name="OLE_LINK236"/>
      <w:bookmarkStart w:id="398" w:name="OLE_LINK235"/>
      <w:r w:rsidRPr="00533C32">
        <w:rPr>
          <w:lang w:eastAsia="zh-CN"/>
        </w:rPr>
        <w:t>operator specific data</w:t>
      </w:r>
      <w:bookmarkEnd w:id="397"/>
      <w:bookmarkEnd w:id="398"/>
      <w:r w:rsidRPr="00533C32">
        <w:rPr>
          <w:lang w:eastAsia="zh-CN"/>
        </w:rPr>
        <w:t xml:space="preserve"> from the UDR.</w:t>
      </w:r>
    </w:p>
    <w:p w14:paraId="23D71203" w14:textId="77777777" w:rsidR="007C4061" w:rsidRPr="00533C32" w:rsidRDefault="007C4061" w:rsidP="00842E08">
      <w:r w:rsidRPr="00533C32">
        <w:t>This method shall support the URI query parameters specified in table 5.2.10.3.1-1.</w:t>
      </w:r>
    </w:p>
    <w:p w14:paraId="0CDACFBD" w14:textId="77777777" w:rsidR="007C4061" w:rsidRPr="00533C32" w:rsidRDefault="007C4061" w:rsidP="00842E08">
      <w:pPr>
        <w:pStyle w:val="TH"/>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5B156A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0468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F4E3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94A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6C5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6A052" w14:textId="77777777" w:rsidR="007C4061" w:rsidRPr="00D5200C" w:rsidRDefault="007C4061" w:rsidP="00C17C4C">
            <w:pPr>
              <w:pStyle w:val="TAH"/>
              <w:rPr>
                <w:lang w:val="en-US"/>
              </w:rPr>
            </w:pPr>
            <w:r w:rsidRPr="00D5200C">
              <w:rPr>
                <w:lang w:val="en-US"/>
              </w:rPr>
              <w:t>Description</w:t>
            </w:r>
          </w:p>
        </w:tc>
      </w:tr>
      <w:tr w:rsidR="007C4061" w:rsidRPr="00BC4D08" w14:paraId="2E511A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56684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EC938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E3E93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77FBD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062F4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F7D33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6FB1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B2554"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2393D31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170A4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F3151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213DEEC1" w14:textId="77777777" w:rsidR="007C4061" w:rsidRPr="00533C32" w:rsidRDefault="007C4061" w:rsidP="00842E08"/>
    <w:p w14:paraId="5FFD2BEB" w14:textId="77777777" w:rsidR="007C4061" w:rsidRPr="00533C32" w:rsidRDefault="007C4061" w:rsidP="00842E08">
      <w:r w:rsidRPr="00533C32">
        <w:t>This method shall support the request data structures specified in table 5.2.10.3.1-2 and the response data structures and response codes specified in table 5.2.10.3.1-3.</w:t>
      </w:r>
    </w:p>
    <w:p w14:paraId="0E8AACFE" w14:textId="77777777" w:rsidR="007C4061" w:rsidRPr="00533C32" w:rsidRDefault="007C4061" w:rsidP="00842E08">
      <w:pPr>
        <w:pStyle w:val="TH"/>
      </w:pPr>
      <w:r w:rsidRPr="00533C32">
        <w:lastRenderedPageBreak/>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3C55C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B3ED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46FB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D6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3577A8" w14:textId="77777777" w:rsidR="007C4061" w:rsidRPr="00D5200C" w:rsidRDefault="007C4061" w:rsidP="00C17C4C">
            <w:pPr>
              <w:pStyle w:val="TAH"/>
              <w:rPr>
                <w:lang w:val="en-US"/>
              </w:rPr>
            </w:pPr>
            <w:r w:rsidRPr="00D5200C">
              <w:rPr>
                <w:lang w:val="en-US"/>
              </w:rPr>
              <w:t>Description</w:t>
            </w:r>
          </w:p>
        </w:tc>
      </w:tr>
      <w:tr w:rsidR="007C4061" w:rsidRPr="00BC4D08" w14:paraId="3358399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774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50EEE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E912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8696E9" w14:textId="77777777" w:rsidR="007C4061" w:rsidRPr="00D5200C" w:rsidRDefault="007C4061" w:rsidP="00C17C4C">
            <w:pPr>
              <w:pStyle w:val="TAL"/>
              <w:rPr>
                <w:lang w:val="en-US"/>
              </w:rPr>
            </w:pPr>
          </w:p>
        </w:tc>
      </w:tr>
    </w:tbl>
    <w:p w14:paraId="5AA5501B" w14:textId="77777777" w:rsidR="007C4061" w:rsidRPr="00533C32" w:rsidRDefault="007C4061" w:rsidP="00842E08"/>
    <w:p w14:paraId="12FF133F" w14:textId="77777777" w:rsidR="007C4061" w:rsidRPr="00533C32" w:rsidRDefault="007C4061" w:rsidP="00842E08">
      <w:pPr>
        <w:pStyle w:val="TH"/>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0D85E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921FE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DE5D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A377F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CF3FA" w14:textId="77777777" w:rsidR="007C4061" w:rsidRPr="00D5200C" w:rsidRDefault="007C4061" w:rsidP="00C17C4C">
            <w:pPr>
              <w:pStyle w:val="TAH"/>
              <w:rPr>
                <w:lang w:val="en-US"/>
              </w:rPr>
            </w:pPr>
            <w:r w:rsidRPr="00D5200C">
              <w:rPr>
                <w:lang w:val="en-US"/>
              </w:rPr>
              <w:t>Response</w:t>
            </w:r>
          </w:p>
          <w:p w14:paraId="026883B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926277" w14:textId="77777777" w:rsidR="007C4061" w:rsidRPr="00D5200C" w:rsidRDefault="007C4061" w:rsidP="00C17C4C">
            <w:pPr>
              <w:pStyle w:val="TAH"/>
              <w:rPr>
                <w:lang w:val="en-US"/>
              </w:rPr>
            </w:pPr>
            <w:r w:rsidRPr="00D5200C">
              <w:rPr>
                <w:lang w:val="en-US"/>
              </w:rPr>
              <w:t>Description</w:t>
            </w:r>
          </w:p>
        </w:tc>
      </w:tr>
      <w:tr w:rsidR="007C4061" w:rsidRPr="00BC4D08" w14:paraId="52EB9DC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3FAF9" w14:textId="77777777" w:rsidR="007C4061" w:rsidRPr="00D5200C" w:rsidRDefault="007C4061" w:rsidP="00C17C4C">
            <w:pPr>
              <w:pStyle w:val="TAL"/>
              <w:rPr>
                <w:lang w:val="en-US" w:eastAsia="zh-CN"/>
              </w:rPr>
            </w:pPr>
            <w:r w:rsidRPr="00D5200C">
              <w:rPr>
                <w:lang w:val="en-US" w:eastAsia="zh-CN"/>
              </w:rPr>
              <w:t>map(</w:t>
            </w:r>
            <w:proofErr w:type="spellStart"/>
            <w:r w:rsidRPr="00D5200C">
              <w:rPr>
                <w:lang w:val="en-US" w:eastAsia="zh-CN"/>
              </w:rPr>
              <w:t>OperatorSpecificDataContainer</w:t>
            </w:r>
            <w:proofErr w:type="spellEnd"/>
            <w:r w:rsidRPr="00D5200C">
              <w:rPr>
                <w:lang w:val="en-US" w:eastAsia="zh-CN"/>
              </w:rPr>
              <w:t>)</w:t>
            </w:r>
          </w:p>
        </w:tc>
        <w:tc>
          <w:tcPr>
            <w:tcW w:w="225" w:type="pct"/>
            <w:tcBorders>
              <w:top w:val="single" w:sz="4" w:space="0" w:color="auto"/>
              <w:left w:val="single" w:sz="6" w:space="0" w:color="000000"/>
              <w:bottom w:val="single" w:sz="6" w:space="0" w:color="000000"/>
              <w:right w:val="single" w:sz="6" w:space="0" w:color="000000"/>
            </w:tcBorders>
            <w:hideMark/>
          </w:tcPr>
          <w:p w14:paraId="6EAFCED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99DEFC8"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B04AC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6D3DE1"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876791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11C31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5"/>
      <w:bookmarkEnd w:id="396"/>
    </w:tbl>
    <w:p w14:paraId="640F32A0" w14:textId="77777777" w:rsidR="007C4061" w:rsidRPr="00533C32" w:rsidRDefault="007C4061" w:rsidP="00842E08">
      <w:pPr>
        <w:rPr>
          <w:lang w:eastAsia="zh-CN"/>
        </w:rPr>
      </w:pPr>
    </w:p>
    <w:p w14:paraId="36161FD5" w14:textId="77777777" w:rsidR="007C4061" w:rsidRPr="00533C32" w:rsidRDefault="007C4061" w:rsidP="006352FE">
      <w:pPr>
        <w:pStyle w:val="Heading5"/>
        <w:rPr>
          <w:lang w:eastAsia="zh-CN"/>
        </w:rPr>
      </w:pPr>
      <w:bookmarkStart w:id="399" w:name="_Toc20126976"/>
      <w:bookmarkStart w:id="400" w:name="_Toc27588952"/>
      <w:bookmarkStart w:id="401" w:name="_Toc36459748"/>
      <w:bookmarkStart w:id="402" w:name="_Toc45029309"/>
      <w:bookmarkStart w:id="403" w:name="_Toc56519929"/>
      <w:bookmarkStart w:id="404" w:name="_Toc114765494"/>
      <w:r w:rsidRPr="00533C32">
        <w:t>5.2.10.3.</w:t>
      </w:r>
      <w:r w:rsidRPr="00533C32">
        <w:rPr>
          <w:lang w:eastAsia="zh-CN"/>
        </w:rPr>
        <w:t>2</w:t>
      </w:r>
      <w:r w:rsidRPr="00533C32">
        <w:tab/>
      </w:r>
      <w:r w:rsidRPr="00533C32">
        <w:rPr>
          <w:lang w:eastAsia="zh-CN"/>
        </w:rPr>
        <w:t>PATCH</w:t>
      </w:r>
      <w:bookmarkEnd w:id="399"/>
      <w:bookmarkEnd w:id="400"/>
      <w:bookmarkEnd w:id="401"/>
      <w:bookmarkEnd w:id="402"/>
      <w:bookmarkEnd w:id="403"/>
      <w:bookmarkEnd w:id="404"/>
    </w:p>
    <w:p w14:paraId="09D003F3" w14:textId="77777777" w:rsidR="007C4061" w:rsidRPr="00533C32" w:rsidRDefault="007C4061" w:rsidP="00842E08">
      <w:pPr>
        <w:rPr>
          <w:lang w:eastAsia="zh-CN"/>
        </w:rPr>
      </w:pPr>
      <w:r w:rsidRPr="00533C32">
        <w:rPr>
          <w:lang w:eastAsia="zh-CN"/>
        </w:rPr>
        <w:t>This method is used to modify operator specific data in the UDR.</w:t>
      </w:r>
    </w:p>
    <w:p w14:paraId="0C344564" w14:textId="77777777" w:rsidR="007C4061" w:rsidRPr="00533C32" w:rsidRDefault="007C4061" w:rsidP="00842E08">
      <w:r w:rsidRPr="00533C32">
        <w:t>This method shall support the URI query parameters specified in table 5.2.10.3.</w:t>
      </w:r>
      <w:r w:rsidRPr="00533C32">
        <w:rPr>
          <w:lang w:eastAsia="zh-CN"/>
        </w:rPr>
        <w:t>2</w:t>
      </w:r>
      <w:r w:rsidRPr="00533C32">
        <w:t>-1.</w:t>
      </w:r>
    </w:p>
    <w:p w14:paraId="4C56C513" w14:textId="77777777" w:rsidR="007C4061" w:rsidRPr="00533C32" w:rsidRDefault="007C4061" w:rsidP="00842E08">
      <w:pPr>
        <w:pStyle w:val="TH"/>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79805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349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A9986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7CB2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A8CE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A162" w14:textId="77777777" w:rsidR="007C4061" w:rsidRPr="00D5200C" w:rsidRDefault="007C4061" w:rsidP="00C17C4C">
            <w:pPr>
              <w:pStyle w:val="TAH"/>
              <w:rPr>
                <w:lang w:val="en-US"/>
              </w:rPr>
            </w:pPr>
            <w:r w:rsidRPr="00D5200C">
              <w:rPr>
                <w:lang w:val="en-US"/>
              </w:rPr>
              <w:t>Description</w:t>
            </w:r>
          </w:p>
        </w:tc>
      </w:tr>
      <w:tr w:rsidR="007C4061" w:rsidRPr="00BC4D08" w14:paraId="773BB6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B10E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9950075"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43F505C"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7BFABAAD"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87635" w14:textId="522C8ACB"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8DDF7DA" w14:textId="77777777" w:rsidR="007C4061" w:rsidRPr="00533C32" w:rsidRDefault="007C4061" w:rsidP="00842E08"/>
    <w:p w14:paraId="067A50D2" w14:textId="77777777" w:rsidR="007C4061" w:rsidRPr="00533C32" w:rsidRDefault="007C4061" w:rsidP="00842E08">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1D7B4DFA" w14:textId="77777777" w:rsidR="007C4061" w:rsidRPr="00533C32" w:rsidRDefault="007C4061" w:rsidP="00842E08">
      <w:pPr>
        <w:pStyle w:val="TH"/>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9FBB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B20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8B1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42A7B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86461" w14:textId="77777777" w:rsidR="007C4061" w:rsidRPr="00D5200C" w:rsidRDefault="007C4061" w:rsidP="00C17C4C">
            <w:pPr>
              <w:pStyle w:val="TAH"/>
              <w:rPr>
                <w:lang w:val="en-US"/>
              </w:rPr>
            </w:pPr>
            <w:r w:rsidRPr="00D5200C">
              <w:rPr>
                <w:lang w:val="en-US"/>
              </w:rPr>
              <w:t>Description</w:t>
            </w:r>
          </w:p>
        </w:tc>
      </w:tr>
      <w:tr w:rsidR="007C4061" w:rsidRPr="00BC4D08" w14:paraId="3C0756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F183EB"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525EB4C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4ADB9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D5FAE7"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0096B2C7" w14:textId="77777777" w:rsidR="007C4061" w:rsidRPr="00533C32" w:rsidRDefault="007C4061" w:rsidP="00842E08"/>
    <w:p w14:paraId="30553F48" w14:textId="77777777" w:rsidR="007C4061" w:rsidRPr="00533C32" w:rsidRDefault="007C4061" w:rsidP="00842E08">
      <w:pPr>
        <w:pStyle w:val="TH"/>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1D8691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696F7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E62A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F628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7DC532" w14:textId="77777777" w:rsidR="007C4061" w:rsidRPr="00D5200C" w:rsidRDefault="007C4061" w:rsidP="00C17C4C">
            <w:pPr>
              <w:pStyle w:val="TAH"/>
              <w:rPr>
                <w:lang w:val="en-US"/>
              </w:rPr>
            </w:pPr>
            <w:r w:rsidRPr="00D5200C">
              <w:rPr>
                <w:lang w:val="en-US"/>
              </w:rPr>
              <w:t>Response</w:t>
            </w:r>
          </w:p>
          <w:p w14:paraId="3602D63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01D7F" w14:textId="77777777" w:rsidR="007C4061" w:rsidRPr="00D5200C" w:rsidRDefault="007C4061" w:rsidP="00C17C4C">
            <w:pPr>
              <w:pStyle w:val="TAH"/>
              <w:rPr>
                <w:lang w:val="en-US"/>
              </w:rPr>
            </w:pPr>
            <w:r w:rsidRPr="00D5200C">
              <w:rPr>
                <w:lang w:val="en-US"/>
              </w:rPr>
              <w:t>Description</w:t>
            </w:r>
          </w:p>
        </w:tc>
      </w:tr>
      <w:tr w:rsidR="007C4061" w:rsidRPr="00BC4D08" w14:paraId="17BBD6E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44EDBB"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60C5E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494CD6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9329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F360DC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700F3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F16B6"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86F49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2591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FF9F9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9A4976"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184117C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785877"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5E6AFE9"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F75FF3"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28D31B"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73786F4"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xml:space="preserve">, </w:t>
            </w:r>
            <w:proofErr w:type="spellStart"/>
            <w:r w:rsidRPr="00D5200C">
              <w:rPr>
                <w:rFonts w:hint="eastAsia"/>
                <w:lang w:val="en-US" w:eastAsia="zh-CN"/>
              </w:rPr>
              <w:t>thent</w:t>
            </w:r>
            <w:r w:rsidRPr="00D5200C">
              <w:rPr>
                <w:lang w:val="en-US" w:eastAsia="zh-CN"/>
              </w:rPr>
              <w:t>he</w:t>
            </w:r>
            <w:proofErr w:type="spellEnd"/>
            <w:r w:rsidRPr="00D5200C">
              <w:rPr>
                <w:lang w:val="en-US" w:eastAsia="zh-CN"/>
              </w:rPr>
              <w:t xml:space="preserve"> </w:t>
            </w:r>
            <w:proofErr w:type="spellStart"/>
            <w:r w:rsidRPr="00D5200C">
              <w:rPr>
                <w:lang w:val="en-US"/>
              </w:rPr>
              <w:t>invalidParams</w:t>
            </w:r>
            <w:proofErr w:type="spellEnd"/>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7E44FC2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3B1986"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4EDB6F"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378B35CC" w14:textId="77777777" w:rsidR="007C4061" w:rsidRPr="00533C32" w:rsidRDefault="007C4061" w:rsidP="00842E08">
      <w:pPr>
        <w:rPr>
          <w:lang w:eastAsia="zh-CN"/>
        </w:rPr>
      </w:pPr>
    </w:p>
    <w:p w14:paraId="729B98DD" w14:textId="77777777" w:rsidR="007C4061" w:rsidRPr="00533C32" w:rsidRDefault="007C4061" w:rsidP="006352FE">
      <w:pPr>
        <w:pStyle w:val="Heading3"/>
      </w:pPr>
      <w:bookmarkStart w:id="405" w:name="_Toc20126977"/>
      <w:bookmarkStart w:id="406" w:name="_Toc27588953"/>
      <w:bookmarkStart w:id="407" w:name="_Toc36459749"/>
      <w:bookmarkStart w:id="408" w:name="_Toc45029310"/>
      <w:bookmarkStart w:id="409" w:name="_Toc56519930"/>
      <w:bookmarkStart w:id="410" w:name="_Toc114765495"/>
      <w:r w:rsidRPr="00533C32">
        <w:lastRenderedPageBreak/>
        <w:t>5.2.11</w:t>
      </w:r>
      <w:r w:rsidRPr="00533C32">
        <w:tab/>
        <w:t>Resource: Smsf3GppAccessRegistration</w:t>
      </w:r>
      <w:bookmarkEnd w:id="405"/>
      <w:bookmarkEnd w:id="406"/>
      <w:bookmarkEnd w:id="407"/>
      <w:bookmarkEnd w:id="408"/>
      <w:bookmarkEnd w:id="409"/>
      <w:bookmarkEnd w:id="410"/>
    </w:p>
    <w:p w14:paraId="56445A9C" w14:textId="77777777" w:rsidR="007C4061" w:rsidRPr="00533C32" w:rsidRDefault="007C4061" w:rsidP="006352FE">
      <w:pPr>
        <w:pStyle w:val="Heading4"/>
      </w:pPr>
      <w:bookmarkStart w:id="411" w:name="_Toc20126978"/>
      <w:bookmarkStart w:id="412" w:name="_Toc27588954"/>
      <w:bookmarkStart w:id="413" w:name="_Toc36459750"/>
      <w:bookmarkStart w:id="414" w:name="_Toc45029311"/>
      <w:bookmarkStart w:id="415" w:name="_Toc56519931"/>
      <w:bookmarkStart w:id="416" w:name="_Toc114765496"/>
      <w:r w:rsidRPr="00533C32">
        <w:t>5.2.11.1</w:t>
      </w:r>
      <w:r w:rsidRPr="00533C32">
        <w:tab/>
        <w:t>Description</w:t>
      </w:r>
      <w:bookmarkEnd w:id="411"/>
      <w:bookmarkEnd w:id="412"/>
      <w:bookmarkEnd w:id="413"/>
      <w:bookmarkEnd w:id="414"/>
      <w:bookmarkEnd w:id="415"/>
      <w:bookmarkEnd w:id="416"/>
    </w:p>
    <w:p w14:paraId="1754E41F" w14:textId="77777777" w:rsidR="007C4061" w:rsidRPr="00533C32" w:rsidRDefault="007C4061" w:rsidP="00842E08">
      <w:r w:rsidRPr="00533C32">
        <w:t>This resource represents registered SMSF for 3GPP access.</w:t>
      </w:r>
    </w:p>
    <w:p w14:paraId="2EC03DB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0DA2FA" w14:textId="77777777" w:rsidR="007C4061" w:rsidRPr="00533C32" w:rsidRDefault="007C4061" w:rsidP="006352FE">
      <w:pPr>
        <w:pStyle w:val="Heading4"/>
      </w:pPr>
      <w:bookmarkStart w:id="417" w:name="_Toc20126979"/>
      <w:bookmarkStart w:id="418" w:name="_Toc27588955"/>
      <w:bookmarkStart w:id="419" w:name="_Toc36459751"/>
      <w:bookmarkStart w:id="420" w:name="_Toc45029312"/>
      <w:bookmarkStart w:id="421" w:name="_Toc56519932"/>
      <w:bookmarkStart w:id="422" w:name="_Toc114765497"/>
      <w:r w:rsidRPr="00533C32">
        <w:t>5.2.11.2</w:t>
      </w:r>
      <w:r w:rsidRPr="00533C32">
        <w:tab/>
        <w:t>Resource Definition</w:t>
      </w:r>
      <w:bookmarkEnd w:id="417"/>
      <w:bookmarkEnd w:id="418"/>
      <w:bookmarkEnd w:id="419"/>
      <w:bookmarkEnd w:id="420"/>
      <w:bookmarkEnd w:id="421"/>
      <w:bookmarkEnd w:id="422"/>
    </w:p>
    <w:p w14:paraId="46321B73" w14:textId="77777777" w:rsidR="007C4061" w:rsidRPr="00533C32" w:rsidRDefault="007C4061" w:rsidP="00842E08">
      <w:r w:rsidRPr="00533C32">
        <w:t>Resource URI: {apiRoot}/nudr-dr/&lt;apiVersion&gt;/subscription-data/{ueId}/</w:t>
      </w:r>
      <w:r w:rsidRPr="00533C32">
        <w:rPr>
          <w:lang w:eastAsia="zh-CN"/>
        </w:rPr>
        <w:t>c</w:t>
      </w:r>
      <w:r w:rsidRPr="00533C32">
        <w:t>ontext-data/smsf-3gpp-access</w:t>
      </w:r>
    </w:p>
    <w:p w14:paraId="0B53E153" w14:textId="77777777" w:rsidR="007C4061" w:rsidRPr="00533C32" w:rsidRDefault="007C4061" w:rsidP="00842E08">
      <w:pPr>
        <w:rPr>
          <w:rFonts w:ascii="Arial" w:hAnsi="Arial" w:cs="Arial"/>
        </w:rPr>
      </w:pPr>
      <w:r w:rsidRPr="00533C32">
        <w:t>This resource shall support the resource URI variables defined in table 5.2.11.2-1</w:t>
      </w:r>
      <w:r w:rsidRPr="00533C32">
        <w:rPr>
          <w:rFonts w:ascii="Arial" w:hAnsi="Arial" w:cs="Arial"/>
        </w:rPr>
        <w:t>.</w:t>
      </w:r>
    </w:p>
    <w:p w14:paraId="2BF7D8C3" w14:textId="77777777" w:rsidR="007C4061" w:rsidRPr="00533C32" w:rsidRDefault="007C4061" w:rsidP="00842E08">
      <w:pPr>
        <w:pStyle w:val="TH"/>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FE88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437F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859C3" w14:textId="77777777" w:rsidR="007C4061" w:rsidRPr="00D5200C" w:rsidRDefault="007C4061" w:rsidP="00C17C4C">
            <w:pPr>
              <w:pStyle w:val="TAH"/>
              <w:rPr>
                <w:lang w:val="en-US"/>
              </w:rPr>
            </w:pPr>
            <w:r w:rsidRPr="00D5200C">
              <w:rPr>
                <w:lang w:val="en-US"/>
              </w:rPr>
              <w:t>Definition</w:t>
            </w:r>
          </w:p>
        </w:tc>
      </w:tr>
      <w:tr w:rsidR="007C4061" w:rsidRPr="00BC4D08" w14:paraId="61ACF7C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BB2366"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9B4E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0ABD6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A95CB0"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5A0E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120FBE3B" w14:textId="77777777" w:rsidR="007C4061" w:rsidRPr="00533C32" w:rsidRDefault="007C4061" w:rsidP="00842E08"/>
    <w:p w14:paraId="01019350" w14:textId="77777777" w:rsidR="007C4061" w:rsidRPr="00533C32" w:rsidRDefault="007C4061" w:rsidP="006352FE">
      <w:pPr>
        <w:pStyle w:val="Heading4"/>
      </w:pPr>
      <w:bookmarkStart w:id="423" w:name="_Toc20126980"/>
      <w:bookmarkStart w:id="424" w:name="_Toc27588956"/>
      <w:bookmarkStart w:id="425" w:name="_Toc36459752"/>
      <w:bookmarkStart w:id="426" w:name="_Toc45029313"/>
      <w:bookmarkStart w:id="427" w:name="_Toc56519933"/>
      <w:bookmarkStart w:id="428" w:name="_Toc114765498"/>
      <w:r w:rsidRPr="00533C32">
        <w:t>5.2.11.3</w:t>
      </w:r>
      <w:r w:rsidRPr="00533C32">
        <w:tab/>
        <w:t>Resource Standard Methods</w:t>
      </w:r>
      <w:bookmarkEnd w:id="423"/>
      <w:bookmarkEnd w:id="424"/>
      <w:bookmarkEnd w:id="425"/>
      <w:bookmarkEnd w:id="426"/>
      <w:bookmarkEnd w:id="427"/>
      <w:bookmarkEnd w:id="428"/>
    </w:p>
    <w:p w14:paraId="347D082E" w14:textId="77777777" w:rsidR="007C4061" w:rsidRPr="00533C32" w:rsidRDefault="007C4061" w:rsidP="006352FE">
      <w:pPr>
        <w:pStyle w:val="Heading5"/>
      </w:pPr>
      <w:bookmarkStart w:id="429" w:name="_Toc20126981"/>
      <w:bookmarkStart w:id="430" w:name="_Toc27588957"/>
      <w:bookmarkStart w:id="431" w:name="_Toc36459753"/>
      <w:bookmarkStart w:id="432" w:name="_Toc45029314"/>
      <w:bookmarkStart w:id="433" w:name="_Toc56519934"/>
      <w:bookmarkStart w:id="434" w:name="_Toc114765499"/>
      <w:r w:rsidRPr="00533C32">
        <w:t>5.2.11.3.1</w:t>
      </w:r>
      <w:r w:rsidRPr="00533C32">
        <w:tab/>
        <w:t>PUT</w:t>
      </w:r>
      <w:bookmarkEnd w:id="429"/>
      <w:bookmarkEnd w:id="430"/>
      <w:bookmarkEnd w:id="431"/>
      <w:bookmarkEnd w:id="432"/>
      <w:bookmarkEnd w:id="433"/>
      <w:bookmarkEnd w:id="434"/>
    </w:p>
    <w:p w14:paraId="3BAF9551" w14:textId="77777777" w:rsidR="007C4061" w:rsidRPr="00533C32" w:rsidRDefault="007C4061" w:rsidP="00842E08">
      <w:r w:rsidRPr="00533C32">
        <w:t>This method shall support the URI query parameters specified in table 5.2.11.3.1-1.</w:t>
      </w:r>
    </w:p>
    <w:p w14:paraId="5A002A24" w14:textId="77777777" w:rsidR="007C4061" w:rsidRPr="00533C32" w:rsidRDefault="007C4061" w:rsidP="00842E08">
      <w:pPr>
        <w:pStyle w:val="TH"/>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7E71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D83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97A40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B661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9901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9EAF1" w14:textId="77777777" w:rsidR="007C4061" w:rsidRPr="00D5200C" w:rsidRDefault="007C4061" w:rsidP="00C17C4C">
            <w:pPr>
              <w:pStyle w:val="TAH"/>
              <w:rPr>
                <w:lang w:val="en-US"/>
              </w:rPr>
            </w:pPr>
            <w:r w:rsidRPr="00D5200C">
              <w:rPr>
                <w:lang w:val="en-US"/>
              </w:rPr>
              <w:t>Description</w:t>
            </w:r>
          </w:p>
        </w:tc>
      </w:tr>
      <w:tr w:rsidR="007C4061" w:rsidRPr="00BC4D08" w14:paraId="580E9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3D54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4A7D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F8C3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73462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57A2D5" w14:textId="77777777" w:rsidR="007C4061" w:rsidRPr="00D5200C" w:rsidRDefault="007C4061" w:rsidP="00C17C4C">
            <w:pPr>
              <w:pStyle w:val="TAL"/>
              <w:rPr>
                <w:lang w:val="en-US"/>
              </w:rPr>
            </w:pPr>
          </w:p>
        </w:tc>
      </w:tr>
    </w:tbl>
    <w:p w14:paraId="439D3D6A" w14:textId="77777777" w:rsidR="007C4061" w:rsidRPr="00533C32" w:rsidRDefault="007C4061" w:rsidP="00842E08"/>
    <w:p w14:paraId="0249D790" w14:textId="77777777" w:rsidR="007C4061" w:rsidRPr="00533C32" w:rsidRDefault="007C4061" w:rsidP="00842E08">
      <w:r w:rsidRPr="00533C32">
        <w:t>This method shall support the request data structures specified in table 5.2.11.3.1-2 and the response data structures and response codes specified in table 5.2.11.3.1-3.</w:t>
      </w:r>
    </w:p>
    <w:p w14:paraId="65DF70CC" w14:textId="77777777" w:rsidR="007C4061" w:rsidRPr="00533C32" w:rsidRDefault="007C4061" w:rsidP="00842E08">
      <w:pPr>
        <w:pStyle w:val="TH"/>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03F8F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F738D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B0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707C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8A32" w14:textId="77777777" w:rsidR="007C4061" w:rsidRPr="00D5200C" w:rsidRDefault="007C4061" w:rsidP="00C17C4C">
            <w:pPr>
              <w:pStyle w:val="TAH"/>
              <w:rPr>
                <w:lang w:val="en-US"/>
              </w:rPr>
            </w:pPr>
            <w:r w:rsidRPr="00D5200C">
              <w:rPr>
                <w:lang w:val="en-US"/>
              </w:rPr>
              <w:t>Description</w:t>
            </w:r>
          </w:p>
        </w:tc>
      </w:tr>
      <w:tr w:rsidR="007C4061" w:rsidRPr="00BC4D08" w14:paraId="501CBFD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714512" w14:textId="77777777" w:rsidR="007C4061" w:rsidRPr="00D5200C" w:rsidRDefault="007C4061" w:rsidP="00C17C4C">
            <w:pPr>
              <w:pStyle w:val="TAL"/>
              <w:rPr>
                <w:lang w:val="en-US"/>
              </w:rPr>
            </w:pPr>
            <w:proofErr w:type="spellStart"/>
            <w:r w:rsidRPr="00D5200C">
              <w:rPr>
                <w:lang w:val="en-US"/>
              </w:rPr>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1738B06"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8A931FC"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DEF4AFE"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79F7DB6A" w14:textId="77777777" w:rsidR="007C4061" w:rsidRPr="00533C32" w:rsidRDefault="007C4061" w:rsidP="00842E08"/>
    <w:p w14:paraId="34A96293" w14:textId="77777777" w:rsidR="007C4061" w:rsidRPr="00533C32" w:rsidRDefault="007C4061" w:rsidP="00842E08">
      <w:pPr>
        <w:pStyle w:val="TH"/>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A3F906"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377EF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0F84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63C5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8CBDF3" w14:textId="77777777" w:rsidR="007C4061" w:rsidRPr="00D5200C" w:rsidRDefault="007C4061" w:rsidP="00C17C4C">
            <w:pPr>
              <w:pStyle w:val="TAH"/>
              <w:rPr>
                <w:lang w:val="en-US"/>
              </w:rPr>
            </w:pPr>
            <w:r w:rsidRPr="00D5200C">
              <w:rPr>
                <w:lang w:val="en-US"/>
              </w:rPr>
              <w:t>Response</w:t>
            </w:r>
          </w:p>
          <w:p w14:paraId="735FEE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7A6BA" w14:textId="77777777" w:rsidR="007C4061" w:rsidRPr="00D5200C" w:rsidRDefault="007C4061" w:rsidP="00C17C4C">
            <w:pPr>
              <w:pStyle w:val="TAH"/>
              <w:rPr>
                <w:lang w:val="en-US"/>
              </w:rPr>
            </w:pPr>
            <w:r w:rsidRPr="00D5200C">
              <w:rPr>
                <w:lang w:val="en-US"/>
              </w:rPr>
              <w:t>Description</w:t>
            </w:r>
          </w:p>
        </w:tc>
      </w:tr>
      <w:tr w:rsidR="007C4061" w:rsidRPr="00BC4D08" w14:paraId="16D9F3D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9531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9E784E"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7A41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38139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53BF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253200C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6C7EC9" w14:textId="77777777" w:rsidR="00C67894" w:rsidRPr="00D5200C" w:rsidRDefault="00C67894" w:rsidP="00C17C4C">
            <w:pPr>
              <w:pStyle w:val="TAL"/>
              <w:rPr>
                <w:lang w:val="en-US"/>
              </w:rPr>
            </w:pPr>
            <w:proofErr w:type="spellStart"/>
            <w:r w:rsidRPr="00297367">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5748AC46"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1A05EFAB"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70C83EB9"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4D1B239C" w14:textId="77777777" w:rsidR="00C67894" w:rsidRPr="00D5200C" w:rsidRDefault="00C67894" w:rsidP="00C17C4C">
            <w:pPr>
              <w:pStyle w:val="TAL"/>
              <w:rPr>
                <w:lang w:val="en-US"/>
              </w:rPr>
            </w:pPr>
            <w:r w:rsidRPr="00297367">
              <w:t xml:space="preserve">Upon success, a response body containing a representation of the created Individual </w:t>
            </w:r>
            <w:proofErr w:type="spellStart"/>
            <w:r w:rsidRPr="00297367">
              <w:t>SmsfRegistration</w:t>
            </w:r>
            <w:proofErr w:type="spellEnd"/>
            <w:r w:rsidRPr="00297367">
              <w:t xml:space="preserve"> for 3GPP access resource shall be returned.</w:t>
            </w:r>
          </w:p>
        </w:tc>
      </w:tr>
      <w:tr w:rsidR="00C67894" w:rsidRPr="00BC4D08" w14:paraId="09324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565E2"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89E3485" w14:textId="77777777" w:rsidR="007C4061" w:rsidRPr="00533C32" w:rsidRDefault="007C4061" w:rsidP="00842E08">
      <w:pPr>
        <w:rPr>
          <w:lang w:eastAsia="zh-CN"/>
        </w:rPr>
      </w:pPr>
    </w:p>
    <w:p w14:paraId="1851CEED" w14:textId="77777777" w:rsidR="007C4061" w:rsidRPr="00533C32" w:rsidRDefault="007C4061" w:rsidP="006352FE">
      <w:pPr>
        <w:pStyle w:val="Heading5"/>
      </w:pPr>
      <w:bookmarkStart w:id="435" w:name="_Toc20126982"/>
      <w:bookmarkStart w:id="436" w:name="_Toc27588958"/>
      <w:bookmarkStart w:id="437" w:name="_Toc36459754"/>
      <w:bookmarkStart w:id="438" w:name="_Toc45029315"/>
      <w:bookmarkStart w:id="439" w:name="_Toc56519935"/>
      <w:bookmarkStart w:id="440" w:name="_Toc114765500"/>
      <w:r w:rsidRPr="00533C32">
        <w:lastRenderedPageBreak/>
        <w:t>5.2.11.3.2</w:t>
      </w:r>
      <w:r w:rsidRPr="00533C32">
        <w:tab/>
        <w:t>DELETE</w:t>
      </w:r>
      <w:bookmarkEnd w:id="435"/>
      <w:bookmarkEnd w:id="436"/>
      <w:bookmarkEnd w:id="437"/>
      <w:bookmarkEnd w:id="438"/>
      <w:bookmarkEnd w:id="439"/>
      <w:bookmarkEnd w:id="440"/>
    </w:p>
    <w:p w14:paraId="157C1033" w14:textId="77777777" w:rsidR="007C4061" w:rsidRPr="00533C32" w:rsidRDefault="007C4061" w:rsidP="00842E08">
      <w:r w:rsidRPr="00533C32">
        <w:t>This method shall support the URI query parameters specified in table 5.2.11.3.2-1.</w:t>
      </w:r>
    </w:p>
    <w:p w14:paraId="53862D8C" w14:textId="77777777" w:rsidR="007C4061" w:rsidRPr="00533C32" w:rsidRDefault="007C4061" w:rsidP="00842E08">
      <w:pPr>
        <w:pStyle w:val="TH"/>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CF24B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E3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C4E9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EEFA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9F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2D1103" w14:textId="77777777" w:rsidR="007C4061" w:rsidRPr="00D5200C" w:rsidRDefault="007C4061" w:rsidP="00C17C4C">
            <w:pPr>
              <w:pStyle w:val="TAH"/>
              <w:rPr>
                <w:lang w:val="en-US"/>
              </w:rPr>
            </w:pPr>
            <w:r w:rsidRPr="00D5200C">
              <w:rPr>
                <w:lang w:val="en-US"/>
              </w:rPr>
              <w:t>Description</w:t>
            </w:r>
          </w:p>
        </w:tc>
      </w:tr>
      <w:tr w:rsidR="007C4061" w:rsidRPr="00BC4D08" w14:paraId="49DDB0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1C0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5E32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A502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FA2145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F3AA6C" w14:textId="77777777" w:rsidR="007C4061" w:rsidRPr="00D5200C" w:rsidRDefault="007C4061" w:rsidP="00C17C4C">
            <w:pPr>
              <w:pStyle w:val="TAL"/>
              <w:rPr>
                <w:lang w:val="en-US"/>
              </w:rPr>
            </w:pPr>
          </w:p>
        </w:tc>
      </w:tr>
    </w:tbl>
    <w:p w14:paraId="58B6B842" w14:textId="77777777" w:rsidR="007C4061" w:rsidRPr="00533C32" w:rsidRDefault="007C4061" w:rsidP="00842E08"/>
    <w:p w14:paraId="74C7B342" w14:textId="77777777" w:rsidR="007C4061" w:rsidRPr="00533C32" w:rsidRDefault="007C4061" w:rsidP="00842E08">
      <w:r w:rsidRPr="00533C32">
        <w:t>This method shall support the request data structures specified in table 5.2.11.3.2-2 and the response data structures and response codes specified in table 5.2.11.3.2-3.</w:t>
      </w:r>
    </w:p>
    <w:p w14:paraId="2C34F1C6" w14:textId="77777777" w:rsidR="007C4061" w:rsidRPr="00533C32" w:rsidRDefault="007C4061" w:rsidP="00842E08">
      <w:pPr>
        <w:pStyle w:val="TH"/>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81B4DB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C0A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703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BF3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7E29EE" w14:textId="77777777" w:rsidR="007C4061" w:rsidRPr="00D5200C" w:rsidRDefault="007C4061" w:rsidP="00C17C4C">
            <w:pPr>
              <w:pStyle w:val="TAH"/>
              <w:rPr>
                <w:lang w:val="en-US"/>
              </w:rPr>
            </w:pPr>
            <w:r w:rsidRPr="00D5200C">
              <w:rPr>
                <w:lang w:val="en-US"/>
              </w:rPr>
              <w:t>Description</w:t>
            </w:r>
          </w:p>
        </w:tc>
      </w:tr>
      <w:tr w:rsidR="007C4061" w:rsidRPr="00BC4D08" w14:paraId="5C66CF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81B0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52DB9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BE277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56FDA9C5" w14:textId="77777777" w:rsidR="007C4061" w:rsidRPr="00D5200C" w:rsidRDefault="007C4061" w:rsidP="00C17C4C">
            <w:pPr>
              <w:pStyle w:val="TAL"/>
              <w:rPr>
                <w:lang w:val="en-US"/>
              </w:rPr>
            </w:pPr>
            <w:r w:rsidRPr="00D5200C">
              <w:rPr>
                <w:lang w:val="en-US"/>
              </w:rPr>
              <w:t>The request body shall be empty.</w:t>
            </w:r>
          </w:p>
        </w:tc>
      </w:tr>
    </w:tbl>
    <w:p w14:paraId="6F3BA7EC" w14:textId="77777777" w:rsidR="007C4061" w:rsidRPr="00533C32" w:rsidRDefault="007C4061" w:rsidP="00842E08"/>
    <w:p w14:paraId="5EA60005" w14:textId="77777777" w:rsidR="007C4061" w:rsidRPr="00533C32" w:rsidRDefault="007C4061" w:rsidP="00842E08">
      <w:pPr>
        <w:pStyle w:val="TH"/>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797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BA04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1F885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DA02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0DBA" w14:textId="77777777" w:rsidR="007C4061" w:rsidRPr="00D5200C" w:rsidRDefault="007C4061" w:rsidP="00C17C4C">
            <w:pPr>
              <w:pStyle w:val="TAH"/>
              <w:rPr>
                <w:lang w:val="en-US"/>
              </w:rPr>
            </w:pPr>
            <w:r w:rsidRPr="00D5200C">
              <w:rPr>
                <w:lang w:val="en-US"/>
              </w:rPr>
              <w:t>Response</w:t>
            </w:r>
          </w:p>
          <w:p w14:paraId="4739615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57954D" w14:textId="77777777" w:rsidR="007C4061" w:rsidRPr="00D5200C" w:rsidRDefault="007C4061" w:rsidP="00C17C4C">
            <w:pPr>
              <w:pStyle w:val="TAH"/>
              <w:rPr>
                <w:lang w:val="en-US"/>
              </w:rPr>
            </w:pPr>
            <w:r w:rsidRPr="00D5200C">
              <w:rPr>
                <w:lang w:val="en-US"/>
              </w:rPr>
              <w:t>Description</w:t>
            </w:r>
          </w:p>
        </w:tc>
      </w:tr>
      <w:tr w:rsidR="007C4061" w:rsidRPr="00BC4D08" w14:paraId="44DEE97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2117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A6052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20CF6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C2B17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FCBE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9794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AF2D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D2910FD" w14:textId="77777777" w:rsidR="007C4061" w:rsidRPr="00533C32" w:rsidRDefault="007C4061" w:rsidP="00842E08">
      <w:pPr>
        <w:rPr>
          <w:lang w:eastAsia="zh-CN"/>
        </w:rPr>
      </w:pPr>
    </w:p>
    <w:p w14:paraId="6B7D8835" w14:textId="77777777" w:rsidR="007C4061" w:rsidRPr="00533C32" w:rsidRDefault="007C4061" w:rsidP="006352FE">
      <w:pPr>
        <w:pStyle w:val="Heading5"/>
      </w:pPr>
      <w:bookmarkStart w:id="441" w:name="_Toc20126983"/>
      <w:bookmarkStart w:id="442" w:name="_Toc27588959"/>
      <w:bookmarkStart w:id="443" w:name="_Toc36459755"/>
      <w:bookmarkStart w:id="444" w:name="_Toc45029316"/>
      <w:bookmarkStart w:id="445" w:name="_Toc56519936"/>
      <w:bookmarkStart w:id="446" w:name="_Toc114765501"/>
      <w:r w:rsidRPr="00533C32">
        <w:t>5.2.11.3.4</w:t>
      </w:r>
      <w:r w:rsidRPr="00533C32">
        <w:tab/>
        <w:t>GET</w:t>
      </w:r>
      <w:bookmarkEnd w:id="441"/>
      <w:bookmarkEnd w:id="442"/>
      <w:bookmarkEnd w:id="443"/>
      <w:bookmarkEnd w:id="444"/>
      <w:bookmarkEnd w:id="445"/>
      <w:bookmarkEnd w:id="446"/>
    </w:p>
    <w:p w14:paraId="49DF5256" w14:textId="77777777" w:rsidR="007C4061" w:rsidRPr="00533C32" w:rsidRDefault="007C4061" w:rsidP="00842E08">
      <w:r w:rsidRPr="00533C32">
        <w:t>This method shall support the URI query parameters specified in table 5.2.11.3.4-1.</w:t>
      </w:r>
    </w:p>
    <w:p w14:paraId="17669B77" w14:textId="77777777" w:rsidR="007C4061" w:rsidRPr="00533C32" w:rsidRDefault="007C4061" w:rsidP="00842E08">
      <w:pPr>
        <w:pStyle w:val="TH"/>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28C73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6DF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9F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1A7E2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6DE3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785FF" w14:textId="77777777" w:rsidR="007C4061" w:rsidRPr="00D5200C" w:rsidRDefault="007C4061" w:rsidP="00C17C4C">
            <w:pPr>
              <w:pStyle w:val="TAH"/>
              <w:rPr>
                <w:lang w:val="en-US"/>
              </w:rPr>
            </w:pPr>
            <w:r w:rsidRPr="00D5200C">
              <w:rPr>
                <w:lang w:val="en-US"/>
              </w:rPr>
              <w:t>Description</w:t>
            </w:r>
          </w:p>
        </w:tc>
      </w:tr>
      <w:tr w:rsidR="007C4061" w:rsidRPr="00BC4D08" w14:paraId="37D380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3637F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80D6D9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16363"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BEB5A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4B24E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92737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775C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3DF1F0"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20776931"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00B50F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2D2D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09A3D77" w14:textId="77777777" w:rsidR="007C4061" w:rsidRPr="00533C32" w:rsidRDefault="007C4061" w:rsidP="00842E08"/>
    <w:p w14:paraId="6834F67D" w14:textId="77777777" w:rsidR="007C4061" w:rsidRPr="00533C32" w:rsidRDefault="007C4061" w:rsidP="00842E08">
      <w:r w:rsidRPr="00533C32">
        <w:t>This method shall support the request data structures specified in table 5.2.11.3.4-2 and the response data structures and response codes specified in table 5.2.11.3.4-3.</w:t>
      </w:r>
    </w:p>
    <w:p w14:paraId="52E107C7" w14:textId="77777777" w:rsidR="007C4061" w:rsidRPr="00533C32" w:rsidRDefault="007C4061" w:rsidP="00842E08">
      <w:pPr>
        <w:pStyle w:val="TH"/>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33C39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44C7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720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9D36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0290D" w14:textId="77777777" w:rsidR="007C4061" w:rsidRPr="00D5200C" w:rsidRDefault="007C4061" w:rsidP="00C17C4C">
            <w:pPr>
              <w:pStyle w:val="TAH"/>
              <w:rPr>
                <w:lang w:val="en-US"/>
              </w:rPr>
            </w:pPr>
            <w:r w:rsidRPr="00D5200C">
              <w:rPr>
                <w:lang w:val="en-US"/>
              </w:rPr>
              <w:t>Description</w:t>
            </w:r>
          </w:p>
        </w:tc>
      </w:tr>
      <w:tr w:rsidR="007C4061" w:rsidRPr="00BC4D08" w14:paraId="04C213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473D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3BF69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6FB44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F530" w14:textId="77777777" w:rsidR="007C4061" w:rsidRPr="00D5200C" w:rsidRDefault="007C4061" w:rsidP="00C17C4C">
            <w:pPr>
              <w:pStyle w:val="TAL"/>
              <w:rPr>
                <w:lang w:val="en-US"/>
              </w:rPr>
            </w:pPr>
          </w:p>
        </w:tc>
      </w:tr>
    </w:tbl>
    <w:p w14:paraId="247D4489" w14:textId="77777777" w:rsidR="007C4061" w:rsidRPr="00533C32" w:rsidRDefault="007C4061" w:rsidP="00842E08"/>
    <w:p w14:paraId="74BAF8AF" w14:textId="77777777" w:rsidR="007C4061" w:rsidRPr="00533C32" w:rsidRDefault="007C4061" w:rsidP="00842E08">
      <w:pPr>
        <w:pStyle w:val="TH"/>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9F378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3454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E506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9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DFAA0" w14:textId="77777777" w:rsidR="007C4061" w:rsidRPr="00D5200C" w:rsidRDefault="007C4061" w:rsidP="00C17C4C">
            <w:pPr>
              <w:pStyle w:val="TAH"/>
              <w:rPr>
                <w:lang w:val="en-US"/>
              </w:rPr>
            </w:pPr>
            <w:r w:rsidRPr="00D5200C">
              <w:rPr>
                <w:lang w:val="en-US"/>
              </w:rPr>
              <w:t>Response</w:t>
            </w:r>
          </w:p>
          <w:p w14:paraId="7444B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26B4D1" w14:textId="77777777" w:rsidR="007C4061" w:rsidRPr="00D5200C" w:rsidRDefault="007C4061" w:rsidP="00C17C4C">
            <w:pPr>
              <w:pStyle w:val="TAH"/>
              <w:rPr>
                <w:lang w:val="en-US"/>
              </w:rPr>
            </w:pPr>
            <w:r w:rsidRPr="00D5200C">
              <w:rPr>
                <w:lang w:val="en-US"/>
              </w:rPr>
              <w:t>Description</w:t>
            </w:r>
          </w:p>
        </w:tc>
      </w:tr>
      <w:tr w:rsidR="007C4061" w:rsidRPr="00BC4D08" w14:paraId="7CA5017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2CCBE" w14:textId="77777777" w:rsidR="007C4061" w:rsidRPr="00D5200C" w:rsidRDefault="007C4061" w:rsidP="00C17C4C">
            <w:pPr>
              <w:pStyle w:val="TAL"/>
              <w:rPr>
                <w:lang w:val="en-US"/>
              </w:rPr>
            </w:pPr>
            <w:proofErr w:type="spellStart"/>
            <w:r w:rsidRPr="00D5200C">
              <w:rPr>
                <w:lang w:val="en-US"/>
              </w:rPr>
              <w:t>SmsfRegistration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F856C5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992A5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FAB11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69671A"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594A36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356AA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F273864" w14:textId="77777777" w:rsidR="007C4061" w:rsidRPr="00533C32" w:rsidRDefault="007C4061" w:rsidP="00842E08">
      <w:pPr>
        <w:rPr>
          <w:lang w:eastAsia="zh-CN"/>
        </w:rPr>
      </w:pPr>
    </w:p>
    <w:p w14:paraId="6EAB1D15" w14:textId="77777777" w:rsidR="007C4061" w:rsidRPr="00533C32" w:rsidRDefault="007C4061" w:rsidP="006352FE">
      <w:pPr>
        <w:pStyle w:val="Heading3"/>
      </w:pPr>
      <w:bookmarkStart w:id="447" w:name="_Toc20126984"/>
      <w:bookmarkStart w:id="448" w:name="_Toc27588960"/>
      <w:bookmarkStart w:id="449" w:name="_Toc36459756"/>
      <w:bookmarkStart w:id="450" w:name="_Toc45029317"/>
      <w:bookmarkStart w:id="451" w:name="_Toc56519937"/>
      <w:bookmarkStart w:id="452" w:name="_Toc114765502"/>
      <w:r w:rsidRPr="00533C32">
        <w:lastRenderedPageBreak/>
        <w:t>5.2.12</w:t>
      </w:r>
      <w:r w:rsidRPr="00533C32">
        <w:tab/>
        <w:t>Resource: SmsfNon3GppAccessRegistration</w:t>
      </w:r>
      <w:bookmarkEnd w:id="447"/>
      <w:bookmarkEnd w:id="448"/>
      <w:bookmarkEnd w:id="449"/>
      <w:bookmarkEnd w:id="450"/>
      <w:bookmarkEnd w:id="451"/>
      <w:bookmarkEnd w:id="452"/>
    </w:p>
    <w:p w14:paraId="358796C8" w14:textId="77777777" w:rsidR="007C4061" w:rsidRPr="00533C32" w:rsidRDefault="007C4061" w:rsidP="006352FE">
      <w:pPr>
        <w:pStyle w:val="Heading4"/>
      </w:pPr>
      <w:bookmarkStart w:id="453" w:name="_Toc20126985"/>
      <w:bookmarkStart w:id="454" w:name="_Toc27588961"/>
      <w:bookmarkStart w:id="455" w:name="_Toc36459757"/>
      <w:bookmarkStart w:id="456" w:name="_Toc45029318"/>
      <w:bookmarkStart w:id="457" w:name="_Toc56519938"/>
      <w:bookmarkStart w:id="458" w:name="_Toc114765503"/>
      <w:r w:rsidRPr="00533C32">
        <w:t>5.2.12.1</w:t>
      </w:r>
      <w:r w:rsidRPr="00533C32">
        <w:tab/>
        <w:t>Description</w:t>
      </w:r>
      <w:bookmarkEnd w:id="453"/>
      <w:bookmarkEnd w:id="454"/>
      <w:bookmarkEnd w:id="455"/>
      <w:bookmarkEnd w:id="456"/>
      <w:bookmarkEnd w:id="457"/>
      <w:bookmarkEnd w:id="458"/>
    </w:p>
    <w:p w14:paraId="2DB03CB7" w14:textId="77777777" w:rsidR="007C4061" w:rsidRPr="00533C32" w:rsidRDefault="007C4061" w:rsidP="00842E08">
      <w:r w:rsidRPr="00533C32">
        <w:t>This resource represents registered SMSF for Non 3GPP access.</w:t>
      </w:r>
    </w:p>
    <w:p w14:paraId="5D160BF3"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D55074" w14:textId="77777777" w:rsidR="007C4061" w:rsidRPr="00533C32" w:rsidRDefault="007C4061" w:rsidP="006352FE">
      <w:pPr>
        <w:pStyle w:val="Heading4"/>
      </w:pPr>
      <w:bookmarkStart w:id="459" w:name="_Toc20126986"/>
      <w:bookmarkStart w:id="460" w:name="_Toc27588962"/>
      <w:bookmarkStart w:id="461" w:name="_Toc36459758"/>
      <w:bookmarkStart w:id="462" w:name="_Toc45029319"/>
      <w:bookmarkStart w:id="463" w:name="_Toc56519939"/>
      <w:bookmarkStart w:id="464" w:name="_Toc114765504"/>
      <w:r w:rsidRPr="00533C32">
        <w:t>5.2.12.2</w:t>
      </w:r>
      <w:r w:rsidRPr="00533C32">
        <w:tab/>
        <w:t>Resource Definition</w:t>
      </w:r>
      <w:bookmarkEnd w:id="459"/>
      <w:bookmarkEnd w:id="460"/>
      <w:bookmarkEnd w:id="461"/>
      <w:bookmarkEnd w:id="462"/>
      <w:bookmarkEnd w:id="463"/>
      <w:bookmarkEnd w:id="464"/>
    </w:p>
    <w:p w14:paraId="5F7C508C" w14:textId="77777777" w:rsidR="007C4061" w:rsidRPr="00533C32" w:rsidRDefault="007C4061" w:rsidP="00842E08">
      <w:r w:rsidRPr="00533C32">
        <w:t>Resource URI: {apiRoot}/nudr-dr/&lt;apiVersion&gt;/subscription-data/{ueId}/</w:t>
      </w:r>
      <w:r w:rsidRPr="00533C32">
        <w:rPr>
          <w:lang w:eastAsia="zh-CN"/>
        </w:rPr>
        <w:t>c</w:t>
      </w:r>
      <w:r w:rsidRPr="00533C32">
        <w:t>ontext-data/smsf-non-3gpp-access</w:t>
      </w:r>
    </w:p>
    <w:p w14:paraId="3F2B05F8" w14:textId="77777777" w:rsidR="007C4061" w:rsidRPr="00533C32" w:rsidRDefault="007C4061" w:rsidP="00842E08">
      <w:pPr>
        <w:rPr>
          <w:rFonts w:ascii="Arial" w:hAnsi="Arial" w:cs="Arial"/>
        </w:rPr>
      </w:pPr>
      <w:r w:rsidRPr="00533C32">
        <w:t>This resource shall support the resource URI variables defined in table 5.2.12.2-1</w:t>
      </w:r>
      <w:r w:rsidRPr="00533C32">
        <w:rPr>
          <w:rFonts w:ascii="Arial" w:hAnsi="Arial" w:cs="Arial"/>
        </w:rPr>
        <w:t>.</w:t>
      </w:r>
    </w:p>
    <w:p w14:paraId="7090BF47" w14:textId="77777777" w:rsidR="007C4061" w:rsidRPr="00533C32" w:rsidRDefault="007C4061" w:rsidP="00842E08">
      <w:pPr>
        <w:pStyle w:val="TH"/>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B3571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06EB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93A533" w14:textId="77777777" w:rsidR="007C4061" w:rsidRPr="00D5200C" w:rsidRDefault="007C4061" w:rsidP="00C17C4C">
            <w:pPr>
              <w:pStyle w:val="TAH"/>
              <w:rPr>
                <w:lang w:val="en-US"/>
              </w:rPr>
            </w:pPr>
            <w:r w:rsidRPr="00D5200C">
              <w:rPr>
                <w:lang w:val="en-US"/>
              </w:rPr>
              <w:t>Definition</w:t>
            </w:r>
          </w:p>
        </w:tc>
      </w:tr>
      <w:tr w:rsidR="007C4061" w:rsidRPr="00BC4D08" w14:paraId="02A5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6F1"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3CC6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ECBE4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C4983" w14:textId="77777777" w:rsidR="007C4061" w:rsidRPr="00D5200C" w:rsidRDefault="007C4061" w:rsidP="00C17C4C">
            <w:pPr>
              <w:pStyle w:val="TAL"/>
              <w:rPr>
                <w:lang w:val="en-US"/>
              </w:rPr>
            </w:pPr>
            <w:proofErr w:type="spellStart"/>
            <w:r w:rsidRPr="00D5200C">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CEE3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6EF90E1B" w14:textId="77777777" w:rsidR="007C4061" w:rsidRPr="00533C32" w:rsidRDefault="007C4061" w:rsidP="00842E08"/>
    <w:p w14:paraId="639F08FC" w14:textId="77777777" w:rsidR="007C4061" w:rsidRPr="00533C32" w:rsidRDefault="007C4061" w:rsidP="006352FE">
      <w:pPr>
        <w:pStyle w:val="Heading4"/>
      </w:pPr>
      <w:bookmarkStart w:id="465" w:name="_Toc20126987"/>
      <w:bookmarkStart w:id="466" w:name="_Toc27588963"/>
      <w:bookmarkStart w:id="467" w:name="_Toc36459759"/>
      <w:bookmarkStart w:id="468" w:name="_Toc45029320"/>
      <w:bookmarkStart w:id="469" w:name="_Toc56519940"/>
      <w:bookmarkStart w:id="470" w:name="_Toc114765505"/>
      <w:r w:rsidRPr="00533C32">
        <w:t>5.2.12.3</w:t>
      </w:r>
      <w:r w:rsidRPr="00533C32">
        <w:tab/>
        <w:t>Resource Standard Methods</w:t>
      </w:r>
      <w:bookmarkEnd w:id="465"/>
      <w:bookmarkEnd w:id="466"/>
      <w:bookmarkEnd w:id="467"/>
      <w:bookmarkEnd w:id="468"/>
      <w:bookmarkEnd w:id="469"/>
      <w:bookmarkEnd w:id="470"/>
    </w:p>
    <w:p w14:paraId="67288A08" w14:textId="77777777" w:rsidR="007C4061" w:rsidRPr="00533C32" w:rsidRDefault="007C4061" w:rsidP="006352FE">
      <w:pPr>
        <w:pStyle w:val="Heading5"/>
      </w:pPr>
      <w:bookmarkStart w:id="471" w:name="_Toc20126988"/>
      <w:bookmarkStart w:id="472" w:name="_Toc27588964"/>
      <w:bookmarkStart w:id="473" w:name="_Toc36459760"/>
      <w:bookmarkStart w:id="474" w:name="_Toc45029321"/>
      <w:bookmarkStart w:id="475" w:name="_Toc56519941"/>
      <w:bookmarkStart w:id="476" w:name="_Toc114765506"/>
      <w:r w:rsidRPr="00533C32">
        <w:t>5.2.12.3.1</w:t>
      </w:r>
      <w:r w:rsidRPr="00533C32">
        <w:tab/>
        <w:t>PUT</w:t>
      </w:r>
      <w:bookmarkEnd w:id="471"/>
      <w:bookmarkEnd w:id="472"/>
      <w:bookmarkEnd w:id="473"/>
      <w:bookmarkEnd w:id="474"/>
      <w:bookmarkEnd w:id="475"/>
      <w:bookmarkEnd w:id="476"/>
    </w:p>
    <w:p w14:paraId="1944309F" w14:textId="77777777" w:rsidR="007C4061" w:rsidRPr="00533C32" w:rsidRDefault="007C4061" w:rsidP="00842E08">
      <w:r w:rsidRPr="00533C32">
        <w:t>This method shall support the URI query parameters specified in table 5.2.12.3.1-1.</w:t>
      </w:r>
    </w:p>
    <w:p w14:paraId="680A03D3" w14:textId="77777777" w:rsidR="007C4061" w:rsidRPr="00533C32" w:rsidRDefault="007C4061" w:rsidP="00842E08">
      <w:pPr>
        <w:pStyle w:val="TH"/>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FFB7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9B1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8326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25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9E087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88CD6" w14:textId="77777777" w:rsidR="007C4061" w:rsidRPr="00D5200C" w:rsidRDefault="007C4061" w:rsidP="00C17C4C">
            <w:pPr>
              <w:pStyle w:val="TAH"/>
              <w:rPr>
                <w:lang w:val="en-US"/>
              </w:rPr>
            </w:pPr>
            <w:r w:rsidRPr="00D5200C">
              <w:rPr>
                <w:lang w:val="en-US"/>
              </w:rPr>
              <w:t>Description</w:t>
            </w:r>
          </w:p>
        </w:tc>
      </w:tr>
      <w:tr w:rsidR="007C4061" w:rsidRPr="00BC4D08" w14:paraId="1B75B3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D2D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C62D80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064CB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B945C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639F" w14:textId="77777777" w:rsidR="007C4061" w:rsidRPr="00D5200C" w:rsidRDefault="007C4061" w:rsidP="00C17C4C">
            <w:pPr>
              <w:pStyle w:val="TAL"/>
              <w:rPr>
                <w:lang w:val="en-US"/>
              </w:rPr>
            </w:pPr>
          </w:p>
        </w:tc>
      </w:tr>
    </w:tbl>
    <w:p w14:paraId="0D7A3FA0" w14:textId="77777777" w:rsidR="007C4061" w:rsidRPr="00533C32" w:rsidRDefault="007C4061" w:rsidP="00842E08"/>
    <w:p w14:paraId="25E79FD0" w14:textId="77777777" w:rsidR="007C4061" w:rsidRPr="00533C32" w:rsidRDefault="007C4061" w:rsidP="00842E08">
      <w:r w:rsidRPr="00533C32">
        <w:t>This method shall support the request data structures specified in table 5.2.12.3.1-2 and the response data structures and response codes specified in table 5.2.12.3.1-3.</w:t>
      </w:r>
    </w:p>
    <w:p w14:paraId="41EABB5D" w14:textId="77777777" w:rsidR="007C4061" w:rsidRPr="00533C32" w:rsidRDefault="007C4061" w:rsidP="00842E08">
      <w:pPr>
        <w:pStyle w:val="TH"/>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663B21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22BF9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CF7C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5A1A5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0F995" w14:textId="77777777" w:rsidR="007C4061" w:rsidRPr="00D5200C" w:rsidRDefault="007C4061" w:rsidP="00C17C4C">
            <w:pPr>
              <w:pStyle w:val="TAH"/>
              <w:rPr>
                <w:lang w:val="en-US"/>
              </w:rPr>
            </w:pPr>
            <w:r w:rsidRPr="00D5200C">
              <w:rPr>
                <w:lang w:val="en-US"/>
              </w:rPr>
              <w:t>Description</w:t>
            </w:r>
          </w:p>
        </w:tc>
      </w:tr>
      <w:tr w:rsidR="007C4061" w:rsidRPr="00BC4D08" w14:paraId="0088BFB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B47BA4" w14:textId="77777777" w:rsidR="007C4061" w:rsidRPr="00D5200C" w:rsidRDefault="007C4061" w:rsidP="00C17C4C">
            <w:pPr>
              <w:pStyle w:val="TAL"/>
              <w:rPr>
                <w:lang w:val="en-US"/>
              </w:rPr>
            </w:pPr>
            <w:proofErr w:type="spellStart"/>
            <w:r w:rsidRPr="00D5200C">
              <w:rPr>
                <w:lang w:val="en-US"/>
              </w:rPr>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BF8278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A10736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42813B4"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192F11AB" w14:textId="77777777" w:rsidR="007C4061" w:rsidRPr="00533C32" w:rsidRDefault="007C4061" w:rsidP="00842E08"/>
    <w:p w14:paraId="3DC58638" w14:textId="77777777" w:rsidR="007C4061" w:rsidRPr="00533C32" w:rsidRDefault="007C4061" w:rsidP="00842E08">
      <w:pPr>
        <w:pStyle w:val="TH"/>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A0EF35B"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AE1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B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30B3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3F5B" w14:textId="77777777" w:rsidR="007C4061" w:rsidRPr="00D5200C" w:rsidRDefault="007C4061" w:rsidP="00C17C4C">
            <w:pPr>
              <w:pStyle w:val="TAH"/>
              <w:rPr>
                <w:lang w:val="en-US"/>
              </w:rPr>
            </w:pPr>
            <w:r w:rsidRPr="00D5200C">
              <w:rPr>
                <w:lang w:val="en-US"/>
              </w:rPr>
              <w:t>Response</w:t>
            </w:r>
          </w:p>
          <w:p w14:paraId="49AF43E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BBC98" w14:textId="77777777" w:rsidR="007C4061" w:rsidRPr="00D5200C" w:rsidRDefault="007C4061" w:rsidP="00C17C4C">
            <w:pPr>
              <w:pStyle w:val="TAH"/>
              <w:rPr>
                <w:lang w:val="en-US"/>
              </w:rPr>
            </w:pPr>
            <w:r w:rsidRPr="00D5200C">
              <w:rPr>
                <w:lang w:val="en-US"/>
              </w:rPr>
              <w:t>Description</w:t>
            </w:r>
          </w:p>
        </w:tc>
      </w:tr>
      <w:tr w:rsidR="007C4061" w:rsidRPr="00BC4D08" w14:paraId="577E6BAF"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9A9F4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DC7F7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E12E5E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B8BF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04640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0ED64174"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7F5FE2E" w14:textId="77777777" w:rsidR="00C67894" w:rsidRPr="00D5200C" w:rsidRDefault="00C67894" w:rsidP="00C17C4C">
            <w:pPr>
              <w:pStyle w:val="TAL"/>
              <w:rPr>
                <w:lang w:val="en-US"/>
              </w:rPr>
            </w:pPr>
            <w:proofErr w:type="spellStart"/>
            <w:r w:rsidRPr="00297367">
              <w:t>SmsfRegistration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2324E9E1"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5A2D14EF"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E88F782"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8BF22C" w14:textId="77777777" w:rsidR="00C67894" w:rsidRPr="00D5200C" w:rsidRDefault="00C67894" w:rsidP="00C17C4C">
            <w:pPr>
              <w:pStyle w:val="TAL"/>
              <w:rPr>
                <w:lang w:val="en-US"/>
              </w:rPr>
            </w:pPr>
            <w:r w:rsidRPr="00297367">
              <w:t xml:space="preserve">Upon success, a response body containing a representation of the created Individual </w:t>
            </w:r>
            <w:proofErr w:type="spellStart"/>
            <w:r w:rsidRPr="00297367">
              <w:t>SmsfRegistration</w:t>
            </w:r>
            <w:proofErr w:type="spellEnd"/>
            <w:r w:rsidRPr="00297367">
              <w:t xml:space="preserve"> for non 3GPP access resource shall be returned.</w:t>
            </w:r>
          </w:p>
        </w:tc>
      </w:tr>
      <w:tr w:rsidR="00C67894" w:rsidRPr="00BC4D08" w14:paraId="3E88D3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99ACD9"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2149759" w14:textId="77777777" w:rsidR="007C4061" w:rsidRPr="00533C32" w:rsidRDefault="007C4061" w:rsidP="00842E08">
      <w:pPr>
        <w:rPr>
          <w:lang w:eastAsia="zh-CN"/>
        </w:rPr>
      </w:pPr>
    </w:p>
    <w:p w14:paraId="0AFF0914" w14:textId="77777777" w:rsidR="007C4061" w:rsidRPr="00533C32" w:rsidRDefault="007C4061" w:rsidP="006352FE">
      <w:pPr>
        <w:pStyle w:val="Heading5"/>
      </w:pPr>
      <w:bookmarkStart w:id="477" w:name="_Toc20126989"/>
      <w:bookmarkStart w:id="478" w:name="_Toc27588965"/>
      <w:bookmarkStart w:id="479" w:name="_Toc36459761"/>
      <w:bookmarkStart w:id="480" w:name="_Toc45029322"/>
      <w:bookmarkStart w:id="481" w:name="_Toc56519942"/>
      <w:bookmarkStart w:id="482" w:name="_Toc114765507"/>
      <w:r w:rsidRPr="00533C32">
        <w:lastRenderedPageBreak/>
        <w:t>5.2.12.3.2</w:t>
      </w:r>
      <w:r w:rsidRPr="00533C32">
        <w:tab/>
        <w:t>DELETE</w:t>
      </w:r>
      <w:bookmarkEnd w:id="477"/>
      <w:bookmarkEnd w:id="478"/>
      <w:bookmarkEnd w:id="479"/>
      <w:bookmarkEnd w:id="480"/>
      <w:bookmarkEnd w:id="481"/>
      <w:bookmarkEnd w:id="482"/>
    </w:p>
    <w:p w14:paraId="750BEC46" w14:textId="77777777" w:rsidR="007C4061" w:rsidRPr="00533C32" w:rsidRDefault="007C4061" w:rsidP="00842E08">
      <w:r w:rsidRPr="00533C32">
        <w:t>This method shall support the URI query parameters specified in table 5.2.12.3.2-1.</w:t>
      </w:r>
    </w:p>
    <w:p w14:paraId="6574397B" w14:textId="77777777" w:rsidR="007C4061" w:rsidRPr="00533C32" w:rsidRDefault="007C4061" w:rsidP="00842E08">
      <w:pPr>
        <w:pStyle w:val="TH"/>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E670B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E0D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673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CB54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22B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89989" w14:textId="77777777" w:rsidR="007C4061" w:rsidRPr="00D5200C" w:rsidRDefault="007C4061" w:rsidP="00C17C4C">
            <w:pPr>
              <w:pStyle w:val="TAH"/>
              <w:rPr>
                <w:lang w:val="en-US"/>
              </w:rPr>
            </w:pPr>
            <w:r w:rsidRPr="00D5200C">
              <w:rPr>
                <w:lang w:val="en-US"/>
              </w:rPr>
              <w:t>Description</w:t>
            </w:r>
          </w:p>
        </w:tc>
      </w:tr>
      <w:tr w:rsidR="007C4061" w:rsidRPr="00BC4D08" w14:paraId="1512C8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374C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6B9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31F5A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A8CEB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104424" w14:textId="77777777" w:rsidR="007C4061" w:rsidRPr="00D5200C" w:rsidRDefault="007C4061" w:rsidP="00C17C4C">
            <w:pPr>
              <w:pStyle w:val="TAL"/>
              <w:rPr>
                <w:lang w:val="en-US"/>
              </w:rPr>
            </w:pPr>
          </w:p>
        </w:tc>
      </w:tr>
    </w:tbl>
    <w:p w14:paraId="0CB15B99" w14:textId="77777777" w:rsidR="007C4061" w:rsidRPr="00533C32" w:rsidRDefault="007C4061" w:rsidP="00842E08"/>
    <w:p w14:paraId="0B13B9BA" w14:textId="77777777" w:rsidR="007C4061" w:rsidRPr="00533C32" w:rsidRDefault="007C4061" w:rsidP="00842E08">
      <w:r w:rsidRPr="00533C32">
        <w:t>This method shall support the request data structures specified in table 5.2.12.3.2-2 and the response data structures and response codes specified in table 5.2.12.3.2-3.</w:t>
      </w:r>
    </w:p>
    <w:p w14:paraId="0EC8D071" w14:textId="77777777" w:rsidR="007C4061" w:rsidRPr="00533C32" w:rsidRDefault="007C4061" w:rsidP="00842E08">
      <w:pPr>
        <w:pStyle w:val="TH"/>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B3DA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1378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CCE0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A99A8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AADD3" w14:textId="77777777" w:rsidR="007C4061" w:rsidRPr="00D5200C" w:rsidRDefault="007C4061" w:rsidP="00C17C4C">
            <w:pPr>
              <w:pStyle w:val="TAH"/>
              <w:rPr>
                <w:lang w:val="en-US"/>
              </w:rPr>
            </w:pPr>
            <w:r w:rsidRPr="00D5200C">
              <w:rPr>
                <w:lang w:val="en-US"/>
              </w:rPr>
              <w:t>Description</w:t>
            </w:r>
          </w:p>
        </w:tc>
      </w:tr>
      <w:tr w:rsidR="007C4061" w:rsidRPr="00BC4D08" w14:paraId="0477AC7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862B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FFF1C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B3D5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A9C97C9" w14:textId="77777777" w:rsidR="007C4061" w:rsidRPr="00D5200C" w:rsidRDefault="007C4061" w:rsidP="00C17C4C">
            <w:pPr>
              <w:pStyle w:val="TAL"/>
              <w:rPr>
                <w:lang w:val="en-US"/>
              </w:rPr>
            </w:pPr>
            <w:r w:rsidRPr="00D5200C">
              <w:rPr>
                <w:lang w:val="en-US"/>
              </w:rPr>
              <w:t>The request body shall be empty.</w:t>
            </w:r>
          </w:p>
        </w:tc>
      </w:tr>
    </w:tbl>
    <w:p w14:paraId="7E1F749E" w14:textId="77777777" w:rsidR="007C4061" w:rsidRPr="00533C32" w:rsidRDefault="007C4061" w:rsidP="00842E08"/>
    <w:p w14:paraId="17C9BE1F" w14:textId="77777777" w:rsidR="007C4061" w:rsidRPr="00533C32" w:rsidRDefault="007C4061" w:rsidP="00842E08">
      <w:pPr>
        <w:pStyle w:val="TH"/>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8E5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F74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E251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198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EF7AF" w14:textId="77777777" w:rsidR="007C4061" w:rsidRPr="00D5200C" w:rsidRDefault="007C4061" w:rsidP="00C17C4C">
            <w:pPr>
              <w:pStyle w:val="TAH"/>
              <w:rPr>
                <w:lang w:val="en-US"/>
              </w:rPr>
            </w:pPr>
            <w:r w:rsidRPr="00D5200C">
              <w:rPr>
                <w:lang w:val="en-US"/>
              </w:rPr>
              <w:t>Response</w:t>
            </w:r>
          </w:p>
          <w:p w14:paraId="2890FC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ABB1B" w14:textId="77777777" w:rsidR="007C4061" w:rsidRPr="00D5200C" w:rsidRDefault="007C4061" w:rsidP="00C17C4C">
            <w:pPr>
              <w:pStyle w:val="TAH"/>
              <w:rPr>
                <w:lang w:val="en-US"/>
              </w:rPr>
            </w:pPr>
            <w:r w:rsidRPr="00D5200C">
              <w:rPr>
                <w:lang w:val="en-US"/>
              </w:rPr>
              <w:t>Description</w:t>
            </w:r>
          </w:p>
        </w:tc>
      </w:tr>
      <w:tr w:rsidR="007C4061" w:rsidRPr="00BC4D08" w14:paraId="41450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839A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8A74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25AF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C0F20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11F73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3832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41C73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6AA5D8" w14:textId="77777777" w:rsidR="007C4061" w:rsidRPr="00533C32" w:rsidRDefault="007C4061" w:rsidP="00842E08">
      <w:pPr>
        <w:rPr>
          <w:lang w:eastAsia="zh-CN"/>
        </w:rPr>
      </w:pPr>
    </w:p>
    <w:p w14:paraId="0B693945" w14:textId="77777777" w:rsidR="007C4061" w:rsidRPr="00533C32" w:rsidRDefault="007C4061" w:rsidP="006352FE">
      <w:pPr>
        <w:pStyle w:val="Heading5"/>
      </w:pPr>
      <w:bookmarkStart w:id="483" w:name="_Toc20126990"/>
      <w:bookmarkStart w:id="484" w:name="_Toc27588966"/>
      <w:bookmarkStart w:id="485" w:name="_Toc36459762"/>
      <w:bookmarkStart w:id="486" w:name="_Toc45029323"/>
      <w:bookmarkStart w:id="487" w:name="_Toc56519943"/>
      <w:bookmarkStart w:id="488" w:name="_Toc114765508"/>
      <w:r w:rsidRPr="00533C32">
        <w:t>5.2.12.3.4</w:t>
      </w:r>
      <w:r w:rsidRPr="00533C32">
        <w:tab/>
        <w:t>GET</w:t>
      </w:r>
      <w:bookmarkEnd w:id="483"/>
      <w:bookmarkEnd w:id="484"/>
      <w:bookmarkEnd w:id="485"/>
      <w:bookmarkEnd w:id="486"/>
      <w:bookmarkEnd w:id="487"/>
      <w:bookmarkEnd w:id="488"/>
    </w:p>
    <w:p w14:paraId="5EC6D1D3" w14:textId="77777777" w:rsidR="007C4061" w:rsidRPr="00533C32" w:rsidRDefault="007C4061" w:rsidP="00842E08">
      <w:r w:rsidRPr="00533C32">
        <w:t>This method shall support the URI query parameters specified in table 5.2.12.3.4-1.</w:t>
      </w:r>
    </w:p>
    <w:p w14:paraId="0C6C699E" w14:textId="77777777" w:rsidR="007C4061" w:rsidRPr="00533C32" w:rsidRDefault="007C4061" w:rsidP="00842E08">
      <w:pPr>
        <w:pStyle w:val="TH"/>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1103E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7D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0102C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D4E23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721F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DB260" w14:textId="77777777" w:rsidR="007C4061" w:rsidRPr="00D5200C" w:rsidRDefault="007C4061" w:rsidP="00C17C4C">
            <w:pPr>
              <w:pStyle w:val="TAH"/>
              <w:rPr>
                <w:lang w:val="en-US"/>
              </w:rPr>
            </w:pPr>
            <w:r w:rsidRPr="00D5200C">
              <w:rPr>
                <w:lang w:val="en-US"/>
              </w:rPr>
              <w:t>Description</w:t>
            </w:r>
          </w:p>
        </w:tc>
      </w:tr>
      <w:tr w:rsidR="007C4061" w:rsidRPr="00BC4D08" w14:paraId="0B5E52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D0D9C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13FFEDE"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212E0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EF1F1B"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91103"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79047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A84B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E1DEDF"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A2FDB5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FE79A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8D44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229B4C" w14:textId="77777777" w:rsidR="007C4061" w:rsidRPr="00533C32" w:rsidRDefault="007C4061" w:rsidP="00842E08"/>
    <w:p w14:paraId="6BAC5F30" w14:textId="77777777" w:rsidR="007C4061" w:rsidRPr="00533C32" w:rsidRDefault="007C4061" w:rsidP="00842E08">
      <w:r w:rsidRPr="00533C32">
        <w:t>This method shall support the request data structures specified in table 5.2.12.3.4-2 and the response data structures and response codes specified in table 5.2.12.3.4-3.</w:t>
      </w:r>
    </w:p>
    <w:p w14:paraId="4ECCB790" w14:textId="77777777" w:rsidR="007C4061" w:rsidRPr="00533C32" w:rsidRDefault="007C4061" w:rsidP="00842E08">
      <w:pPr>
        <w:pStyle w:val="TH"/>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5D580E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AAE45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571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5EE7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BB3463" w14:textId="77777777" w:rsidR="007C4061" w:rsidRPr="00D5200C" w:rsidRDefault="007C4061" w:rsidP="00C17C4C">
            <w:pPr>
              <w:pStyle w:val="TAH"/>
              <w:rPr>
                <w:lang w:val="en-US"/>
              </w:rPr>
            </w:pPr>
            <w:r w:rsidRPr="00D5200C">
              <w:rPr>
                <w:lang w:val="en-US"/>
              </w:rPr>
              <w:t>Description</w:t>
            </w:r>
          </w:p>
        </w:tc>
      </w:tr>
      <w:tr w:rsidR="007C4061" w:rsidRPr="00BC4D08" w14:paraId="3BFB364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FB81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06732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7D1B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95DAE5" w14:textId="77777777" w:rsidR="007C4061" w:rsidRPr="00D5200C" w:rsidRDefault="007C4061" w:rsidP="00C17C4C">
            <w:pPr>
              <w:pStyle w:val="TAL"/>
              <w:rPr>
                <w:lang w:val="en-US"/>
              </w:rPr>
            </w:pPr>
          </w:p>
        </w:tc>
      </w:tr>
    </w:tbl>
    <w:p w14:paraId="2F5EB071" w14:textId="77777777" w:rsidR="007C4061" w:rsidRPr="00533C32" w:rsidRDefault="007C4061" w:rsidP="00842E08"/>
    <w:p w14:paraId="5EA3A6AE" w14:textId="77777777" w:rsidR="007C4061" w:rsidRPr="00533C32" w:rsidRDefault="007C4061" w:rsidP="00842E08">
      <w:pPr>
        <w:pStyle w:val="TH"/>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8B8F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3E53E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688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4DD6C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58E2C" w14:textId="77777777" w:rsidR="007C4061" w:rsidRPr="00D5200C" w:rsidRDefault="007C4061" w:rsidP="00C17C4C">
            <w:pPr>
              <w:pStyle w:val="TAH"/>
              <w:rPr>
                <w:lang w:val="en-US"/>
              </w:rPr>
            </w:pPr>
            <w:r w:rsidRPr="00D5200C">
              <w:rPr>
                <w:lang w:val="en-US"/>
              </w:rPr>
              <w:t>Response</w:t>
            </w:r>
          </w:p>
          <w:p w14:paraId="0C9C0DD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CAF0FA" w14:textId="77777777" w:rsidR="007C4061" w:rsidRPr="00D5200C" w:rsidRDefault="007C4061" w:rsidP="00C17C4C">
            <w:pPr>
              <w:pStyle w:val="TAH"/>
              <w:rPr>
                <w:lang w:val="en-US"/>
              </w:rPr>
            </w:pPr>
            <w:r w:rsidRPr="00D5200C">
              <w:rPr>
                <w:lang w:val="en-US"/>
              </w:rPr>
              <w:t>Description</w:t>
            </w:r>
          </w:p>
        </w:tc>
      </w:tr>
      <w:tr w:rsidR="007C4061" w:rsidRPr="00BC4D08" w14:paraId="41B55B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184AF1" w14:textId="77777777" w:rsidR="007C4061" w:rsidRPr="00D5200C" w:rsidRDefault="007C4061" w:rsidP="00C17C4C">
            <w:pPr>
              <w:pStyle w:val="TAL"/>
              <w:rPr>
                <w:lang w:val="en-US"/>
              </w:rPr>
            </w:pPr>
            <w:proofErr w:type="spellStart"/>
            <w:r w:rsidRPr="00D5200C">
              <w:rPr>
                <w:lang w:val="en-US"/>
              </w:rPr>
              <w:t>SmsfRegistration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0FFE4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ED0FD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86485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92B84E"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6BA548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8CF52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EDF5D0B" w14:textId="77777777" w:rsidR="007C4061" w:rsidRPr="00533C32" w:rsidRDefault="007C4061" w:rsidP="00842E08"/>
    <w:p w14:paraId="1A0136DB" w14:textId="77777777" w:rsidR="00F4597E" w:rsidRPr="00533C32" w:rsidRDefault="00F4597E" w:rsidP="00F4597E">
      <w:pPr>
        <w:pStyle w:val="Heading3"/>
      </w:pPr>
      <w:bookmarkStart w:id="489" w:name="_Toc45029324"/>
      <w:bookmarkStart w:id="490" w:name="_Toc56519944"/>
      <w:bookmarkStart w:id="491" w:name="_Toc20126991"/>
      <w:bookmarkStart w:id="492" w:name="_Toc27588967"/>
      <w:bookmarkStart w:id="493" w:name="_Toc36459763"/>
      <w:bookmarkStart w:id="494" w:name="_Toc114765509"/>
      <w:r>
        <w:lastRenderedPageBreak/>
        <w:t>5.2.12A</w:t>
      </w:r>
      <w:r w:rsidRPr="00533C32">
        <w:tab/>
        <w:t xml:space="preserve">Resource: </w:t>
      </w:r>
      <w:proofErr w:type="spellStart"/>
      <w:r>
        <w:t>IpSmGw</w:t>
      </w:r>
      <w:r w:rsidRPr="00533C32">
        <w:t>Registration</w:t>
      </w:r>
      <w:bookmarkEnd w:id="489"/>
      <w:bookmarkEnd w:id="490"/>
      <w:bookmarkEnd w:id="494"/>
      <w:proofErr w:type="spellEnd"/>
    </w:p>
    <w:p w14:paraId="3BA22A74" w14:textId="77777777" w:rsidR="00F4597E" w:rsidRPr="00533C32" w:rsidRDefault="00F4597E" w:rsidP="00F4597E">
      <w:pPr>
        <w:pStyle w:val="Heading4"/>
      </w:pPr>
      <w:bookmarkStart w:id="495" w:name="_Toc45029325"/>
      <w:bookmarkStart w:id="496" w:name="_Toc56519945"/>
      <w:bookmarkStart w:id="497" w:name="_Toc114765510"/>
      <w:r>
        <w:t>5.2.12A</w:t>
      </w:r>
      <w:r w:rsidRPr="00533C32">
        <w:t>.1</w:t>
      </w:r>
      <w:r w:rsidRPr="00533C32">
        <w:tab/>
        <w:t>Description</w:t>
      </w:r>
      <w:bookmarkEnd w:id="495"/>
      <w:bookmarkEnd w:id="496"/>
      <w:bookmarkEnd w:id="497"/>
    </w:p>
    <w:p w14:paraId="57437523" w14:textId="77777777" w:rsidR="00F4597E" w:rsidRPr="00533C32" w:rsidRDefault="00F4597E" w:rsidP="00842E08">
      <w:r w:rsidRPr="00533C32">
        <w:t xml:space="preserve">This resource represents </w:t>
      </w:r>
      <w:r>
        <w:t xml:space="preserve">the </w:t>
      </w:r>
      <w:r w:rsidRPr="00533C32">
        <w:t xml:space="preserve">registered </w:t>
      </w:r>
      <w:r>
        <w:t>IP-SM-GW</w:t>
      </w:r>
      <w:r w:rsidRPr="00533C32">
        <w:t>.</w:t>
      </w:r>
    </w:p>
    <w:p w14:paraId="51F1A71D" w14:textId="77777777" w:rsidR="00F4597E" w:rsidRPr="00533C32" w:rsidRDefault="00F4597E"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A4F6DA" w14:textId="77777777" w:rsidR="00F4597E" w:rsidRPr="00533C32" w:rsidRDefault="00F4597E" w:rsidP="00F4597E">
      <w:pPr>
        <w:pStyle w:val="Heading4"/>
      </w:pPr>
      <w:bookmarkStart w:id="498" w:name="_Toc45029326"/>
      <w:bookmarkStart w:id="499" w:name="_Toc56519946"/>
      <w:bookmarkStart w:id="500" w:name="_Toc114765511"/>
      <w:r>
        <w:t>5.2.12A</w:t>
      </w:r>
      <w:r w:rsidRPr="00533C32">
        <w:t>.2</w:t>
      </w:r>
      <w:r w:rsidRPr="00533C32">
        <w:tab/>
        <w:t>Resource Definition</w:t>
      </w:r>
      <w:bookmarkEnd w:id="498"/>
      <w:bookmarkEnd w:id="499"/>
      <w:bookmarkEnd w:id="500"/>
    </w:p>
    <w:p w14:paraId="599ED193" w14:textId="77777777" w:rsidR="00F4597E" w:rsidRPr="00533C32" w:rsidRDefault="00F4597E" w:rsidP="00842E08">
      <w:r w:rsidRPr="00533C32">
        <w:t>Resource URI: {apiRoot}/nudr-dr/&lt;apiVersion&gt;/subscription-data/{ueId}/</w:t>
      </w:r>
      <w:r w:rsidRPr="00533C32">
        <w:rPr>
          <w:lang w:eastAsia="zh-CN"/>
        </w:rPr>
        <w:t>c</w:t>
      </w:r>
      <w:r w:rsidRPr="00533C32">
        <w:t>ontext-data/</w:t>
      </w:r>
      <w:r>
        <w:t>ip-sm-gw</w:t>
      </w:r>
    </w:p>
    <w:p w14:paraId="3CDAE013" w14:textId="77777777" w:rsidR="00F4597E" w:rsidRPr="00533C32" w:rsidRDefault="00F4597E" w:rsidP="00842E08">
      <w:pPr>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3D3136B" w14:textId="77777777" w:rsidR="00F4597E" w:rsidRPr="00533C32" w:rsidRDefault="00F4597E" w:rsidP="00842E08">
      <w:pPr>
        <w:pStyle w:val="TH"/>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3839DB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9CB388"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04311" w14:textId="77777777" w:rsidR="00F4597E" w:rsidRPr="00533C32" w:rsidRDefault="00F4597E" w:rsidP="00C17C4C">
            <w:pPr>
              <w:pStyle w:val="TAH"/>
              <w:rPr>
                <w:lang w:val="en-US"/>
              </w:rPr>
            </w:pPr>
            <w:r w:rsidRPr="00533C32">
              <w:rPr>
                <w:lang w:val="en-US"/>
              </w:rPr>
              <w:t>Definition</w:t>
            </w:r>
          </w:p>
        </w:tc>
      </w:tr>
      <w:tr w:rsidR="00F4597E" w:rsidRPr="00533C32" w14:paraId="216168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8A037" w14:textId="77777777" w:rsidR="00F4597E" w:rsidRPr="00533C32" w:rsidRDefault="00F4597E" w:rsidP="00C17C4C">
            <w:pPr>
              <w:pStyle w:val="TAL"/>
              <w:rPr>
                <w:lang w:val="en-US"/>
              </w:rPr>
            </w:pPr>
            <w:proofErr w:type="spellStart"/>
            <w:r w:rsidRPr="00533C32">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710EE"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519BEA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2BD81" w14:textId="77777777" w:rsidR="00F4597E" w:rsidRPr="00533C32" w:rsidRDefault="00F4597E" w:rsidP="00C17C4C">
            <w:pPr>
              <w:pStyle w:val="TAL"/>
              <w:rPr>
                <w:lang w:val="en-US"/>
              </w:rPr>
            </w:pPr>
            <w:proofErr w:type="spellStart"/>
            <w:r w:rsidRPr="00533C32">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CC978"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47B335FA" w14:textId="77777777" w:rsidR="00F4597E" w:rsidRPr="00533C32" w:rsidRDefault="00F4597E" w:rsidP="00842E08"/>
    <w:p w14:paraId="412A8B97" w14:textId="77777777" w:rsidR="00F4597E" w:rsidRPr="00533C32" w:rsidRDefault="00F4597E" w:rsidP="00F4597E">
      <w:pPr>
        <w:pStyle w:val="Heading4"/>
      </w:pPr>
      <w:bookmarkStart w:id="501" w:name="_Toc45029327"/>
      <w:bookmarkStart w:id="502" w:name="_Toc56519947"/>
      <w:bookmarkStart w:id="503" w:name="_Toc114765512"/>
      <w:r>
        <w:t>5.2.12A</w:t>
      </w:r>
      <w:r w:rsidRPr="00533C32">
        <w:t>.3</w:t>
      </w:r>
      <w:r w:rsidRPr="00533C32">
        <w:tab/>
        <w:t>Resource Standard Methods</w:t>
      </w:r>
      <w:bookmarkEnd w:id="501"/>
      <w:bookmarkEnd w:id="502"/>
      <w:bookmarkEnd w:id="503"/>
    </w:p>
    <w:p w14:paraId="1839FC8B" w14:textId="77777777" w:rsidR="00F4597E" w:rsidRPr="00533C32" w:rsidRDefault="00F4597E" w:rsidP="00F4597E">
      <w:pPr>
        <w:pStyle w:val="Heading5"/>
      </w:pPr>
      <w:bookmarkStart w:id="504" w:name="_Toc45029328"/>
      <w:bookmarkStart w:id="505" w:name="_Toc56519948"/>
      <w:bookmarkStart w:id="506" w:name="_Toc114765513"/>
      <w:r>
        <w:t>5.2.12A</w:t>
      </w:r>
      <w:r w:rsidRPr="00533C32">
        <w:t>.3.1</w:t>
      </w:r>
      <w:r w:rsidRPr="00533C32">
        <w:tab/>
        <w:t>PUT</w:t>
      </w:r>
      <w:bookmarkEnd w:id="504"/>
      <w:bookmarkEnd w:id="505"/>
      <w:bookmarkEnd w:id="506"/>
    </w:p>
    <w:p w14:paraId="039A2E6D" w14:textId="77777777" w:rsidR="00F4597E" w:rsidRPr="00533C32" w:rsidRDefault="00F4597E" w:rsidP="00842E08">
      <w:r w:rsidRPr="00533C32">
        <w:t xml:space="preserve">This method shall support the URI query parameters specified in table </w:t>
      </w:r>
      <w:r>
        <w:t>5.2.12A</w:t>
      </w:r>
      <w:r w:rsidRPr="00533C32">
        <w:t>.3.1-1.</w:t>
      </w:r>
    </w:p>
    <w:p w14:paraId="4CF3BB7A" w14:textId="77777777" w:rsidR="00F4597E" w:rsidRPr="00533C32" w:rsidRDefault="00F4597E" w:rsidP="00842E08">
      <w:pPr>
        <w:pStyle w:val="TH"/>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FDB19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C13C8"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3FBF0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0C53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EB907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34216" w14:textId="77777777" w:rsidR="00F4597E" w:rsidRPr="00533C32" w:rsidRDefault="00F4597E" w:rsidP="00C17C4C">
            <w:pPr>
              <w:pStyle w:val="TAH"/>
              <w:rPr>
                <w:lang w:val="en-US"/>
              </w:rPr>
            </w:pPr>
            <w:r w:rsidRPr="00533C32">
              <w:rPr>
                <w:lang w:val="en-US"/>
              </w:rPr>
              <w:t>Description</w:t>
            </w:r>
          </w:p>
        </w:tc>
      </w:tr>
      <w:tr w:rsidR="00F4597E" w:rsidRPr="00533C32" w14:paraId="14B5440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7B0A65"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4AB4DD"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09328B"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E4B114"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6A07AE" w14:textId="77777777" w:rsidR="00F4597E" w:rsidRPr="00533C32" w:rsidRDefault="00F4597E" w:rsidP="00C17C4C">
            <w:pPr>
              <w:pStyle w:val="TAL"/>
              <w:rPr>
                <w:lang w:val="en-US"/>
              </w:rPr>
            </w:pPr>
          </w:p>
        </w:tc>
      </w:tr>
    </w:tbl>
    <w:p w14:paraId="08FEAA3E" w14:textId="77777777" w:rsidR="00F4597E" w:rsidRPr="00533C32" w:rsidRDefault="00F4597E" w:rsidP="00842E08"/>
    <w:p w14:paraId="2CD5B1C4" w14:textId="77777777" w:rsidR="00F4597E" w:rsidRPr="00533C32" w:rsidRDefault="00F4597E" w:rsidP="00842E08">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116A3F" w14:textId="77777777" w:rsidR="00F4597E" w:rsidRPr="00533C32" w:rsidRDefault="00F4597E" w:rsidP="00842E08">
      <w:pPr>
        <w:pStyle w:val="TH"/>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1F4C41E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25B5A6"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67514"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B63697"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90CC9" w14:textId="77777777" w:rsidR="00F4597E" w:rsidRPr="00533C32" w:rsidRDefault="00F4597E" w:rsidP="00C17C4C">
            <w:pPr>
              <w:pStyle w:val="TAH"/>
              <w:rPr>
                <w:lang w:val="en-US"/>
              </w:rPr>
            </w:pPr>
            <w:r w:rsidRPr="00533C32">
              <w:rPr>
                <w:lang w:val="en-US"/>
              </w:rPr>
              <w:t>Description</w:t>
            </w:r>
          </w:p>
        </w:tc>
      </w:tr>
      <w:tr w:rsidR="00F4597E" w:rsidRPr="00533C32" w14:paraId="61CFF55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B890E50" w14:textId="77777777" w:rsidR="00F4597E" w:rsidRPr="00533C32" w:rsidRDefault="00F4597E" w:rsidP="00C17C4C">
            <w:pPr>
              <w:pStyle w:val="TAL"/>
              <w:rPr>
                <w:lang w:val="en-US"/>
              </w:rPr>
            </w:pPr>
            <w:proofErr w:type="spellStart"/>
            <w:r>
              <w:rPr>
                <w:lang w:val="en-US"/>
              </w:rPr>
              <w:t>IpSmGw</w:t>
            </w:r>
            <w:r w:rsidRPr="00533C32">
              <w:rPr>
                <w:lang w:val="en-US"/>
              </w:rPr>
              <w:t>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3F6F345"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3DF809A"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05541F5"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02042AA8" w14:textId="77777777" w:rsidR="00F4597E" w:rsidRPr="00533C32" w:rsidRDefault="00F4597E" w:rsidP="00842E08"/>
    <w:p w14:paraId="74E5304A" w14:textId="77777777" w:rsidR="00F4597E" w:rsidRPr="00533C32" w:rsidRDefault="00F4597E" w:rsidP="00842E08">
      <w:pPr>
        <w:pStyle w:val="TH"/>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7B4A8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8F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0D1E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1759F"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9FB0C" w14:textId="77777777" w:rsidR="00F4597E" w:rsidRPr="00533C32" w:rsidRDefault="00F4597E" w:rsidP="00C17C4C">
            <w:pPr>
              <w:pStyle w:val="TAH"/>
              <w:rPr>
                <w:lang w:val="en-US"/>
              </w:rPr>
            </w:pPr>
            <w:r w:rsidRPr="00533C32">
              <w:rPr>
                <w:lang w:val="en-US"/>
              </w:rPr>
              <w:t>Response</w:t>
            </w:r>
          </w:p>
          <w:p w14:paraId="5280F49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34412A" w14:textId="77777777" w:rsidR="00F4597E" w:rsidRPr="00533C32" w:rsidRDefault="00F4597E" w:rsidP="00C17C4C">
            <w:pPr>
              <w:pStyle w:val="TAH"/>
              <w:rPr>
                <w:lang w:val="en-US"/>
              </w:rPr>
            </w:pPr>
            <w:r w:rsidRPr="00533C32">
              <w:rPr>
                <w:lang w:val="en-US"/>
              </w:rPr>
              <w:t>Description</w:t>
            </w:r>
          </w:p>
        </w:tc>
      </w:tr>
      <w:tr w:rsidR="00F4597E" w:rsidRPr="00533C32" w14:paraId="46DA5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BE56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3025A"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7DF9C2"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350C1"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9DEEA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79E46C4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872D5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1AC6AB" w14:textId="77777777" w:rsidR="00F4597E" w:rsidRPr="00533C32" w:rsidRDefault="00F4597E" w:rsidP="00842E08">
      <w:pPr>
        <w:rPr>
          <w:lang w:eastAsia="zh-CN"/>
        </w:rPr>
      </w:pPr>
    </w:p>
    <w:p w14:paraId="5D447718" w14:textId="77777777" w:rsidR="00F4597E" w:rsidRPr="00533C32" w:rsidRDefault="00F4597E" w:rsidP="00F4597E">
      <w:pPr>
        <w:pStyle w:val="Heading5"/>
      </w:pPr>
      <w:bookmarkStart w:id="507" w:name="_Toc45029329"/>
      <w:bookmarkStart w:id="508" w:name="_Toc56519949"/>
      <w:bookmarkStart w:id="509" w:name="_Toc114765514"/>
      <w:r>
        <w:t>5.2.12A</w:t>
      </w:r>
      <w:r w:rsidRPr="00533C32">
        <w:t>.3.2</w:t>
      </w:r>
      <w:r w:rsidRPr="00533C32">
        <w:tab/>
        <w:t>DELETE</w:t>
      </w:r>
      <w:bookmarkEnd w:id="507"/>
      <w:bookmarkEnd w:id="508"/>
      <w:bookmarkEnd w:id="509"/>
    </w:p>
    <w:p w14:paraId="2699BFEB" w14:textId="77777777" w:rsidR="00F4597E" w:rsidRPr="00533C32" w:rsidRDefault="00F4597E" w:rsidP="00842E08">
      <w:r w:rsidRPr="00533C32">
        <w:t xml:space="preserve">This method shall support the URI query parameters specified in table </w:t>
      </w:r>
      <w:r>
        <w:t>5.2.12A</w:t>
      </w:r>
      <w:r w:rsidRPr="00533C32">
        <w:t>.3.2-1.</w:t>
      </w:r>
    </w:p>
    <w:p w14:paraId="736458EF" w14:textId="77777777" w:rsidR="00F4597E" w:rsidRPr="00533C32" w:rsidRDefault="00F4597E" w:rsidP="00842E08">
      <w:pPr>
        <w:pStyle w:val="TH"/>
      </w:pPr>
      <w:r w:rsidRPr="00533C32">
        <w:lastRenderedPageBreak/>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62908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4BC5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B193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366AA"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B6621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F1B5A" w14:textId="77777777" w:rsidR="00F4597E" w:rsidRPr="00533C32" w:rsidRDefault="00F4597E" w:rsidP="00C17C4C">
            <w:pPr>
              <w:pStyle w:val="TAH"/>
              <w:rPr>
                <w:lang w:val="en-US"/>
              </w:rPr>
            </w:pPr>
            <w:r w:rsidRPr="00533C32">
              <w:rPr>
                <w:lang w:val="en-US"/>
              </w:rPr>
              <w:t>Description</w:t>
            </w:r>
          </w:p>
        </w:tc>
      </w:tr>
      <w:tr w:rsidR="00F4597E" w:rsidRPr="00533C32" w14:paraId="6A70E66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DDD01"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846F31"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AA8024"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02E102"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7EF459" w14:textId="77777777" w:rsidR="00F4597E" w:rsidRPr="00533C32" w:rsidRDefault="00F4597E" w:rsidP="00C17C4C">
            <w:pPr>
              <w:pStyle w:val="TAL"/>
              <w:rPr>
                <w:lang w:val="en-US"/>
              </w:rPr>
            </w:pPr>
          </w:p>
        </w:tc>
      </w:tr>
    </w:tbl>
    <w:p w14:paraId="0842EE3C" w14:textId="77777777" w:rsidR="00F4597E" w:rsidRPr="00533C32" w:rsidRDefault="00F4597E" w:rsidP="00842E08"/>
    <w:p w14:paraId="0ABA22DB" w14:textId="77777777" w:rsidR="00F4597E" w:rsidRPr="00533C32" w:rsidRDefault="00F4597E" w:rsidP="00842E08">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21D7E1BC" w14:textId="77777777" w:rsidR="00F4597E" w:rsidRPr="00533C32" w:rsidRDefault="00F4597E" w:rsidP="00842E08">
      <w:pPr>
        <w:pStyle w:val="TH"/>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7C5DED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FBA948"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A3401"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C9E626"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8F2D33" w14:textId="77777777" w:rsidR="00F4597E" w:rsidRPr="00533C32" w:rsidRDefault="00F4597E" w:rsidP="00C17C4C">
            <w:pPr>
              <w:pStyle w:val="TAH"/>
              <w:rPr>
                <w:lang w:val="en-US"/>
              </w:rPr>
            </w:pPr>
            <w:r w:rsidRPr="00533C32">
              <w:rPr>
                <w:lang w:val="en-US"/>
              </w:rPr>
              <w:t>Description</w:t>
            </w:r>
          </w:p>
        </w:tc>
      </w:tr>
      <w:tr w:rsidR="00F4597E" w:rsidRPr="00533C32" w14:paraId="518381A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0375E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E68BF"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9534B7"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4141557" w14:textId="77777777" w:rsidR="00F4597E" w:rsidRPr="00533C32" w:rsidRDefault="00F4597E" w:rsidP="00C17C4C">
            <w:pPr>
              <w:pStyle w:val="TAL"/>
              <w:rPr>
                <w:lang w:val="en-US"/>
              </w:rPr>
            </w:pPr>
            <w:r w:rsidRPr="00533C32">
              <w:rPr>
                <w:lang w:val="en-US"/>
              </w:rPr>
              <w:t>The request body shall be empty.</w:t>
            </w:r>
          </w:p>
        </w:tc>
      </w:tr>
    </w:tbl>
    <w:p w14:paraId="3D127FDF" w14:textId="77777777" w:rsidR="00F4597E" w:rsidRPr="00533C32" w:rsidRDefault="00F4597E" w:rsidP="00842E08"/>
    <w:p w14:paraId="09C0666E" w14:textId="77777777" w:rsidR="00F4597E" w:rsidRPr="00533C32" w:rsidRDefault="00F4597E" w:rsidP="00842E08">
      <w:pPr>
        <w:pStyle w:val="TH"/>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B9B22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264A5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E2D1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59F0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81D1AA" w14:textId="77777777" w:rsidR="00F4597E" w:rsidRPr="00533C32" w:rsidRDefault="00F4597E" w:rsidP="00C17C4C">
            <w:pPr>
              <w:pStyle w:val="TAH"/>
              <w:rPr>
                <w:lang w:val="en-US"/>
              </w:rPr>
            </w:pPr>
            <w:r w:rsidRPr="00533C32">
              <w:rPr>
                <w:lang w:val="en-US"/>
              </w:rPr>
              <w:t>Response</w:t>
            </w:r>
          </w:p>
          <w:p w14:paraId="41553A9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B60999" w14:textId="77777777" w:rsidR="00F4597E" w:rsidRPr="00533C32" w:rsidRDefault="00F4597E" w:rsidP="00C17C4C">
            <w:pPr>
              <w:pStyle w:val="TAH"/>
              <w:rPr>
                <w:lang w:val="en-US"/>
              </w:rPr>
            </w:pPr>
            <w:r w:rsidRPr="00533C32">
              <w:rPr>
                <w:lang w:val="en-US"/>
              </w:rPr>
              <w:t>Description</w:t>
            </w:r>
          </w:p>
        </w:tc>
      </w:tr>
      <w:tr w:rsidR="00F4597E" w:rsidRPr="00533C32" w14:paraId="1AB8EF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0F672"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4B2CF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08A007"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EFEB0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187E7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59C7E10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D1918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41070E1" w14:textId="77777777" w:rsidR="00F4597E" w:rsidRPr="00533C32" w:rsidRDefault="00F4597E" w:rsidP="00842E08">
      <w:pPr>
        <w:rPr>
          <w:lang w:eastAsia="zh-CN"/>
        </w:rPr>
      </w:pPr>
    </w:p>
    <w:p w14:paraId="65C74F70" w14:textId="77777777" w:rsidR="00F4597E" w:rsidRPr="00533C32" w:rsidRDefault="00F4597E" w:rsidP="00F4597E">
      <w:pPr>
        <w:pStyle w:val="Heading5"/>
        <w:rPr>
          <w:lang w:eastAsia="zh-CN"/>
        </w:rPr>
      </w:pPr>
      <w:bookmarkStart w:id="510" w:name="_Toc45029330"/>
      <w:bookmarkStart w:id="511" w:name="_Toc56519950"/>
      <w:bookmarkStart w:id="512" w:name="_Toc114765515"/>
      <w:r>
        <w:t>5.2.12A</w:t>
      </w:r>
      <w:r w:rsidRPr="00533C32">
        <w:t>.3.</w:t>
      </w:r>
      <w:r>
        <w:t>3</w:t>
      </w:r>
      <w:r w:rsidRPr="00533C32">
        <w:tab/>
      </w:r>
      <w:r w:rsidRPr="00533C32">
        <w:rPr>
          <w:lang w:eastAsia="zh-CN"/>
        </w:rPr>
        <w:t>PATCH</w:t>
      </w:r>
      <w:bookmarkEnd w:id="510"/>
      <w:bookmarkEnd w:id="511"/>
      <w:bookmarkEnd w:id="512"/>
    </w:p>
    <w:p w14:paraId="2A3F6484" w14:textId="77777777" w:rsidR="00F4597E" w:rsidRPr="00533C32" w:rsidRDefault="00F4597E" w:rsidP="00842E08">
      <w:r w:rsidRPr="00533C32">
        <w:t xml:space="preserve">This method shall support the URI query parameters specified in table </w:t>
      </w:r>
      <w:r>
        <w:t>5.2.12A</w:t>
      </w:r>
      <w:r w:rsidRPr="00533C32">
        <w:t>.3.</w:t>
      </w:r>
      <w:r>
        <w:t>3</w:t>
      </w:r>
      <w:r w:rsidRPr="00533C32">
        <w:t>-1.</w:t>
      </w:r>
    </w:p>
    <w:p w14:paraId="5CFFD3D9" w14:textId="77777777" w:rsidR="00F4597E" w:rsidRPr="00533C32" w:rsidRDefault="00F4597E" w:rsidP="00842E08">
      <w:pPr>
        <w:pStyle w:val="TH"/>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345F32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F1900"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1F07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AB4B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738C4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151" w14:textId="77777777" w:rsidR="00F4597E" w:rsidRPr="00533C32" w:rsidRDefault="00F4597E" w:rsidP="00C17C4C">
            <w:pPr>
              <w:pStyle w:val="TAH"/>
              <w:rPr>
                <w:lang w:val="en-US"/>
              </w:rPr>
            </w:pPr>
            <w:r w:rsidRPr="00533C32">
              <w:rPr>
                <w:lang w:val="en-US"/>
              </w:rPr>
              <w:t>Description</w:t>
            </w:r>
          </w:p>
        </w:tc>
      </w:tr>
      <w:tr w:rsidR="00F4597E" w:rsidRPr="00533C32" w14:paraId="21F720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EDDD7"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CE14870" w14:textId="77777777" w:rsidR="00F4597E" w:rsidRPr="00533C32" w:rsidRDefault="00F4597E"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9A4C788"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18773E4"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75B03F" w14:textId="11D56ACF"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0985128" w14:textId="77777777" w:rsidR="00F4597E" w:rsidRPr="00533C32" w:rsidRDefault="00F4597E" w:rsidP="00F4597E">
      <w:pPr>
        <w:pStyle w:val="Guidance"/>
      </w:pPr>
    </w:p>
    <w:p w14:paraId="0E6E23BB" w14:textId="77777777" w:rsidR="00F4597E" w:rsidRPr="00533C32" w:rsidRDefault="00F4597E" w:rsidP="00842E08">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25D7941" w14:textId="77777777" w:rsidR="00F4597E" w:rsidRPr="00533C32" w:rsidRDefault="00F4597E" w:rsidP="00842E08">
      <w:pPr>
        <w:pStyle w:val="TH"/>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BEAF9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16E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B236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8A6D9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9A98F5" w14:textId="77777777" w:rsidR="00F4597E" w:rsidRPr="00533C32" w:rsidRDefault="00F4597E" w:rsidP="00C17C4C">
            <w:pPr>
              <w:pStyle w:val="TAH"/>
              <w:rPr>
                <w:lang w:val="en-US"/>
              </w:rPr>
            </w:pPr>
            <w:r w:rsidRPr="00533C32">
              <w:rPr>
                <w:lang w:val="en-US"/>
              </w:rPr>
              <w:t>Description</w:t>
            </w:r>
          </w:p>
        </w:tc>
      </w:tr>
      <w:tr w:rsidR="00F4597E" w:rsidRPr="00533C32" w14:paraId="15AFF79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5E4BA" w14:textId="77777777" w:rsidR="00F4597E" w:rsidRPr="00533C32" w:rsidRDefault="00F4597E" w:rsidP="00C17C4C">
            <w:pPr>
              <w:pStyle w:val="TAL"/>
              <w:rPr>
                <w:lang w:val="en-US" w:eastAsia="zh-CN"/>
              </w:rPr>
            </w:pPr>
            <w:r w:rsidRPr="00533C32">
              <w:rPr>
                <w:lang w:val="en-US" w:eastAsia="zh-CN"/>
              </w:rPr>
              <w:t>array(</w:t>
            </w:r>
            <w:proofErr w:type="spellStart"/>
            <w:r w:rsidRPr="00533C32">
              <w:rPr>
                <w:lang w:val="en-US" w:eastAsia="zh-CN"/>
              </w:rPr>
              <w:t>PatchItem</w:t>
            </w:r>
            <w:proofErr w:type="spellEnd"/>
            <w:r w:rsidRPr="00533C32">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700481F1"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7F9FA9A"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0FD01E"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AB992BA" w14:textId="77777777" w:rsidR="00F4597E" w:rsidRPr="00533C32" w:rsidRDefault="00F4597E" w:rsidP="00842E08"/>
    <w:p w14:paraId="5C3EB89E" w14:textId="77777777" w:rsidR="00F4597E" w:rsidRPr="00533C32" w:rsidRDefault="00F4597E" w:rsidP="00842E08">
      <w:pPr>
        <w:pStyle w:val="TH"/>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1CB60E5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3D777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1BEF0F"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AEF78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5AD127" w14:textId="77777777" w:rsidR="00F4597E" w:rsidRPr="00533C32" w:rsidRDefault="00F4597E" w:rsidP="00C17C4C">
            <w:pPr>
              <w:pStyle w:val="TAH"/>
              <w:rPr>
                <w:lang w:val="en-US"/>
              </w:rPr>
            </w:pPr>
            <w:r w:rsidRPr="00533C32">
              <w:rPr>
                <w:lang w:val="en-US"/>
              </w:rPr>
              <w:t>Response</w:t>
            </w:r>
          </w:p>
          <w:p w14:paraId="0A16C094"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6A78A" w14:textId="77777777" w:rsidR="00F4597E" w:rsidRPr="00533C32" w:rsidRDefault="00F4597E" w:rsidP="00C17C4C">
            <w:pPr>
              <w:pStyle w:val="TAH"/>
              <w:rPr>
                <w:lang w:val="en-US"/>
              </w:rPr>
            </w:pPr>
            <w:r w:rsidRPr="00533C32">
              <w:rPr>
                <w:lang w:val="en-US"/>
              </w:rPr>
              <w:t>Description</w:t>
            </w:r>
          </w:p>
        </w:tc>
      </w:tr>
      <w:tr w:rsidR="00F4597E" w:rsidRPr="00533C32" w14:paraId="4FC247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50AB5F"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CB22D8"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048F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FAB78B"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03446"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F1E5AB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2BE36F" w14:textId="77777777" w:rsidR="00F4597E" w:rsidRPr="00533C32" w:rsidRDefault="00F4597E"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C0F7E3"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EF27BEF"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8949B3"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8DD5BF9"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4460F49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8AF09B" w14:textId="77777777" w:rsidR="00F4597E" w:rsidRPr="00533C32" w:rsidRDefault="00F4597E" w:rsidP="00C17C4C">
            <w:pPr>
              <w:pStyle w:val="TAL"/>
              <w:rPr>
                <w:lang w:val="en-US" w:eastAsia="zh-CN"/>
              </w:rPr>
            </w:pPr>
            <w:proofErr w:type="spellStart"/>
            <w:r w:rsidRPr="00533C32">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F3D20C8"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71F7485"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CC5E05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E3B60A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6F7258D" w14:textId="77777777" w:rsidR="00F4597E" w:rsidRPr="00533C32" w:rsidRDefault="00F4597E" w:rsidP="00C17C4C">
            <w:pPr>
              <w:pStyle w:val="TAL"/>
              <w:rPr>
                <w:lang w:val="en-US" w:eastAsia="zh-CN"/>
              </w:rPr>
            </w:pPr>
            <w:r w:rsidRPr="00533C32">
              <w:rPr>
                <w:lang w:val="en-US" w:eastAsia="zh-CN"/>
              </w:rPr>
              <w:t xml:space="preserve">The </w:t>
            </w:r>
            <w:proofErr w:type="spellStart"/>
            <w:r w:rsidRPr="00533C32">
              <w:rPr>
                <w:lang w:val="en-US"/>
              </w:rPr>
              <w:t>invalidParams</w:t>
            </w:r>
            <w:proofErr w:type="spellEnd"/>
            <w:r w:rsidRPr="00533C32">
              <w:rPr>
                <w:lang w:val="en-US" w:eastAsia="zh-CN"/>
              </w:rPr>
              <w:t xml:space="preserve"> attribute shall contain the JSON pointers of attributes which are not allowed to be modified.</w:t>
            </w:r>
          </w:p>
          <w:p w14:paraId="0268986C"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01AC270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74EB5BA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693D0D7"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7FBF9CB2"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Pr>
                <w:rFonts w:hint="eastAsia"/>
                <w:lang w:val="en-US" w:eastAsia="zh-CN"/>
              </w:rPr>
              <w:t>PatchReport</w:t>
            </w:r>
            <w:proofErr w:type="spellEnd"/>
            <w:r>
              <w:rPr>
                <w:rFonts w:hint="eastAsia"/>
                <w:lang w:val="en-US" w:eastAsia="zh-CN"/>
              </w:rPr>
              <w:t xml:space="preserve">" feature number, the UDR shall respond with </w:t>
            </w:r>
            <w:proofErr w:type="spellStart"/>
            <w:r>
              <w:rPr>
                <w:rFonts w:hint="eastAsia"/>
                <w:lang w:val="en-US" w:eastAsia="zh-CN"/>
              </w:rPr>
              <w:t>PatchResult</w:t>
            </w:r>
            <w:proofErr w:type="spellEnd"/>
            <w:r>
              <w:rPr>
                <w:rFonts w:hint="eastAsia"/>
                <w:lang w:val="en-US" w:eastAsia="zh-CN"/>
              </w:rPr>
              <w:t>.</w:t>
            </w:r>
          </w:p>
        </w:tc>
      </w:tr>
    </w:tbl>
    <w:p w14:paraId="0427698A" w14:textId="77777777" w:rsidR="00F4597E" w:rsidRPr="00533C32" w:rsidRDefault="00F4597E" w:rsidP="00842E08">
      <w:pPr>
        <w:rPr>
          <w:lang w:eastAsia="zh-CN"/>
        </w:rPr>
      </w:pPr>
    </w:p>
    <w:p w14:paraId="77088734" w14:textId="77777777" w:rsidR="00F4597E" w:rsidRPr="00533C32" w:rsidRDefault="00F4597E" w:rsidP="00F4597E">
      <w:pPr>
        <w:pStyle w:val="Heading5"/>
      </w:pPr>
      <w:bookmarkStart w:id="513" w:name="_Toc45029331"/>
      <w:bookmarkStart w:id="514" w:name="_Toc56519951"/>
      <w:bookmarkStart w:id="515" w:name="_Toc114765516"/>
      <w:r>
        <w:t>5.2.12A</w:t>
      </w:r>
      <w:r w:rsidRPr="00533C32">
        <w:t>.3.4</w:t>
      </w:r>
      <w:r w:rsidRPr="00533C32">
        <w:tab/>
        <w:t>GET</w:t>
      </w:r>
      <w:bookmarkEnd w:id="513"/>
      <w:bookmarkEnd w:id="514"/>
      <w:bookmarkEnd w:id="515"/>
    </w:p>
    <w:p w14:paraId="1D37DF50" w14:textId="77777777" w:rsidR="00F4597E" w:rsidRPr="00533C32" w:rsidRDefault="00F4597E" w:rsidP="00842E08">
      <w:r w:rsidRPr="00533C32">
        <w:t xml:space="preserve">This method shall support the URI query parameters specified in table </w:t>
      </w:r>
      <w:r>
        <w:t>5.2.12A</w:t>
      </w:r>
      <w:r w:rsidRPr="00533C32">
        <w:t>.3.4-1.</w:t>
      </w:r>
    </w:p>
    <w:p w14:paraId="037EB8A3" w14:textId="77777777" w:rsidR="00F4597E" w:rsidRPr="00533C32" w:rsidRDefault="00F4597E" w:rsidP="00842E08">
      <w:pPr>
        <w:pStyle w:val="TH"/>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547BB3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DFE03"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8686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DDB1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FA9D7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4966" w14:textId="77777777" w:rsidR="00F4597E" w:rsidRPr="00533C32" w:rsidRDefault="00F4597E" w:rsidP="00C17C4C">
            <w:pPr>
              <w:pStyle w:val="TAH"/>
              <w:rPr>
                <w:lang w:val="en-US"/>
              </w:rPr>
            </w:pPr>
            <w:r w:rsidRPr="00533C32">
              <w:rPr>
                <w:lang w:val="en-US"/>
              </w:rPr>
              <w:t>Description</w:t>
            </w:r>
          </w:p>
        </w:tc>
      </w:tr>
      <w:tr w:rsidR="00F4597E" w:rsidRPr="00533C32" w14:paraId="518568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66C93"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E00857"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ACA947"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6E10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54D53E"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6BCCA96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01A483"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10E699" w14:textId="77777777" w:rsidR="00F4597E" w:rsidRPr="00533C32" w:rsidRDefault="00F4597E" w:rsidP="00C17C4C">
            <w:pPr>
              <w:pStyle w:val="TAL"/>
              <w:rPr>
                <w:lang w:val="en-US" w:eastAsia="zh-CN"/>
              </w:rPr>
            </w:pPr>
            <w:proofErr w:type="spellStart"/>
            <w:r w:rsidRPr="00533C32">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B6B271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C871D5"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C3BA3E"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258B95D5" w14:textId="77777777" w:rsidR="00F4597E" w:rsidRPr="00533C32" w:rsidRDefault="00F4597E" w:rsidP="00842E08"/>
    <w:p w14:paraId="76FFD5E1" w14:textId="77777777" w:rsidR="00F4597E" w:rsidRPr="00533C32" w:rsidRDefault="00F4597E" w:rsidP="00842E08">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FBD2035" w14:textId="77777777" w:rsidR="00F4597E" w:rsidRPr="00533C32" w:rsidRDefault="00F4597E" w:rsidP="00842E08">
      <w:pPr>
        <w:pStyle w:val="TH"/>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14A62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897AA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42E7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E863F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503D40" w14:textId="77777777" w:rsidR="00F4597E" w:rsidRPr="00533C32" w:rsidRDefault="00F4597E" w:rsidP="00C17C4C">
            <w:pPr>
              <w:pStyle w:val="TAH"/>
              <w:rPr>
                <w:lang w:val="en-US"/>
              </w:rPr>
            </w:pPr>
            <w:r w:rsidRPr="00533C32">
              <w:rPr>
                <w:lang w:val="en-US"/>
              </w:rPr>
              <w:t>Description</w:t>
            </w:r>
          </w:p>
        </w:tc>
      </w:tr>
      <w:tr w:rsidR="00F4597E" w:rsidRPr="00533C32" w14:paraId="79A8293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016C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1962C1A"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26C58D"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757F7A" w14:textId="77777777" w:rsidR="00F4597E" w:rsidRPr="00533C32" w:rsidRDefault="00F4597E" w:rsidP="00C17C4C">
            <w:pPr>
              <w:pStyle w:val="TAL"/>
              <w:rPr>
                <w:lang w:val="en-US"/>
              </w:rPr>
            </w:pPr>
          </w:p>
        </w:tc>
      </w:tr>
    </w:tbl>
    <w:p w14:paraId="4341D7CE" w14:textId="77777777" w:rsidR="00F4597E" w:rsidRPr="00533C32" w:rsidRDefault="00F4597E" w:rsidP="00842E08"/>
    <w:p w14:paraId="5000D5EC" w14:textId="77777777" w:rsidR="00F4597E" w:rsidRPr="00533C32" w:rsidRDefault="00F4597E" w:rsidP="00842E08">
      <w:pPr>
        <w:pStyle w:val="TH"/>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0CB549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BA1A4"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14E16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8EC1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4F729" w14:textId="77777777" w:rsidR="00F4597E" w:rsidRPr="00533C32" w:rsidRDefault="00F4597E" w:rsidP="00C17C4C">
            <w:pPr>
              <w:pStyle w:val="TAH"/>
              <w:rPr>
                <w:lang w:val="en-US"/>
              </w:rPr>
            </w:pPr>
            <w:r w:rsidRPr="00533C32">
              <w:rPr>
                <w:lang w:val="en-US"/>
              </w:rPr>
              <w:t>Response</w:t>
            </w:r>
          </w:p>
          <w:p w14:paraId="522A8F1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C0B38F" w14:textId="77777777" w:rsidR="00F4597E" w:rsidRPr="00533C32" w:rsidRDefault="00F4597E" w:rsidP="00C17C4C">
            <w:pPr>
              <w:pStyle w:val="TAH"/>
              <w:rPr>
                <w:lang w:val="en-US"/>
              </w:rPr>
            </w:pPr>
            <w:r w:rsidRPr="00533C32">
              <w:rPr>
                <w:lang w:val="en-US"/>
              </w:rPr>
              <w:t>Description</w:t>
            </w:r>
          </w:p>
        </w:tc>
      </w:tr>
      <w:tr w:rsidR="00F4597E" w:rsidRPr="00533C32" w14:paraId="5B4DD0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E47555" w14:textId="77777777" w:rsidR="00F4597E" w:rsidRPr="00533C32" w:rsidRDefault="00F4597E" w:rsidP="00C17C4C">
            <w:pPr>
              <w:pStyle w:val="TAL"/>
              <w:rPr>
                <w:lang w:val="en-US"/>
              </w:rPr>
            </w:pPr>
            <w:proofErr w:type="spellStart"/>
            <w:r>
              <w:rPr>
                <w:lang w:val="en-US"/>
              </w:rPr>
              <w:t>IpSmGw</w:t>
            </w:r>
            <w:r w:rsidRPr="00533C32">
              <w:rPr>
                <w:lang w:val="en-US"/>
              </w:rPr>
              <w:t>Registration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476127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F8891"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170FFE"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CD8401"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619223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3A7EA3"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D413F4B" w14:textId="77777777" w:rsidR="00C34A5D" w:rsidRPr="00B516F1" w:rsidRDefault="00C34A5D" w:rsidP="00842E08"/>
    <w:p w14:paraId="1B25C809" w14:textId="77777777" w:rsidR="00F4597E" w:rsidRPr="00533C32" w:rsidRDefault="00F4597E" w:rsidP="00F4597E">
      <w:pPr>
        <w:pStyle w:val="Heading3"/>
      </w:pPr>
      <w:bookmarkStart w:id="516" w:name="_Toc45029332"/>
      <w:bookmarkStart w:id="517" w:name="_Toc56519952"/>
      <w:bookmarkStart w:id="518" w:name="_Toc114765517"/>
      <w:r>
        <w:t>5.2.12B</w:t>
      </w:r>
      <w:r w:rsidRPr="00533C32">
        <w:tab/>
        <w:t xml:space="preserve">Resource: </w:t>
      </w:r>
      <w:proofErr w:type="spellStart"/>
      <w:r>
        <w:t>MessageWaitingData</w:t>
      </w:r>
      <w:bookmarkEnd w:id="516"/>
      <w:bookmarkEnd w:id="517"/>
      <w:bookmarkEnd w:id="518"/>
      <w:proofErr w:type="spellEnd"/>
    </w:p>
    <w:p w14:paraId="1377C60F" w14:textId="77777777" w:rsidR="00F4597E" w:rsidRPr="00533C32" w:rsidRDefault="00F4597E" w:rsidP="00F4597E">
      <w:pPr>
        <w:pStyle w:val="Heading4"/>
      </w:pPr>
      <w:bookmarkStart w:id="519" w:name="_Toc45029333"/>
      <w:bookmarkStart w:id="520" w:name="_Toc56519953"/>
      <w:bookmarkStart w:id="521" w:name="_Toc114765518"/>
      <w:r>
        <w:t>5.2.12B</w:t>
      </w:r>
      <w:r w:rsidRPr="00533C32">
        <w:t>.1</w:t>
      </w:r>
      <w:r w:rsidRPr="00533C32">
        <w:tab/>
        <w:t>Description</w:t>
      </w:r>
      <w:bookmarkEnd w:id="519"/>
      <w:bookmarkEnd w:id="520"/>
      <w:bookmarkEnd w:id="521"/>
    </w:p>
    <w:p w14:paraId="74F5D72E" w14:textId="77777777" w:rsidR="00F4597E" w:rsidRPr="00533C32" w:rsidRDefault="00F4597E" w:rsidP="00842E08">
      <w:r w:rsidRPr="00533C32">
        <w:t xml:space="preserve">This resource represents </w:t>
      </w:r>
      <w:r>
        <w:t>the Message Waiting Data list for a given UE</w:t>
      </w:r>
      <w:r w:rsidRPr="00533C32">
        <w:t>.</w:t>
      </w:r>
    </w:p>
    <w:p w14:paraId="164D0696" w14:textId="77777777" w:rsidR="00F4597E" w:rsidRPr="00533C32" w:rsidRDefault="00F4597E" w:rsidP="00842E08">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025A2C" w14:textId="77777777" w:rsidR="00F4597E" w:rsidRPr="00533C32" w:rsidRDefault="00F4597E" w:rsidP="00F4597E">
      <w:pPr>
        <w:pStyle w:val="Heading4"/>
      </w:pPr>
      <w:bookmarkStart w:id="522" w:name="_Toc45029334"/>
      <w:bookmarkStart w:id="523" w:name="_Toc56519954"/>
      <w:bookmarkStart w:id="524" w:name="_Toc114765519"/>
      <w:r>
        <w:t>5.2.12B</w:t>
      </w:r>
      <w:r w:rsidRPr="00533C32">
        <w:t>.2</w:t>
      </w:r>
      <w:r w:rsidRPr="00533C32">
        <w:tab/>
        <w:t>Resource Definition</w:t>
      </w:r>
      <w:bookmarkEnd w:id="522"/>
      <w:bookmarkEnd w:id="523"/>
      <w:bookmarkEnd w:id="524"/>
    </w:p>
    <w:p w14:paraId="094A0DE0" w14:textId="77777777" w:rsidR="00F4597E" w:rsidRPr="00533C32" w:rsidRDefault="00F4597E" w:rsidP="00842E08">
      <w:r w:rsidRPr="00533C32">
        <w:t>Resource URI: {apiRoot}/nudr-dr/&lt;apiVersion&gt;/subscription-data/{ueId}/</w:t>
      </w:r>
      <w:r w:rsidRPr="00533C32">
        <w:rPr>
          <w:lang w:eastAsia="zh-CN"/>
        </w:rPr>
        <w:t>c</w:t>
      </w:r>
      <w:r w:rsidRPr="00533C32">
        <w:t>ontext-data/</w:t>
      </w:r>
      <w:r>
        <w:t>mwd</w:t>
      </w:r>
    </w:p>
    <w:p w14:paraId="7902ED37" w14:textId="77777777" w:rsidR="00F4597E" w:rsidRPr="00533C32" w:rsidRDefault="00F4597E" w:rsidP="00842E08">
      <w:pPr>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00534295" w14:textId="77777777" w:rsidR="00F4597E" w:rsidRPr="00533C32" w:rsidRDefault="00F4597E" w:rsidP="00842E08">
      <w:pPr>
        <w:pStyle w:val="TH"/>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78AD8E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2DFB5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EF3D9" w14:textId="77777777" w:rsidR="00F4597E" w:rsidRPr="00533C32" w:rsidRDefault="00F4597E" w:rsidP="00C17C4C">
            <w:pPr>
              <w:pStyle w:val="TAH"/>
              <w:rPr>
                <w:lang w:val="en-US"/>
              </w:rPr>
            </w:pPr>
            <w:r w:rsidRPr="00533C32">
              <w:rPr>
                <w:lang w:val="en-US"/>
              </w:rPr>
              <w:t>Definition</w:t>
            </w:r>
          </w:p>
        </w:tc>
      </w:tr>
      <w:tr w:rsidR="00F4597E" w:rsidRPr="00533C32" w14:paraId="66EADE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239D1" w14:textId="77777777" w:rsidR="00F4597E" w:rsidRPr="00533C32" w:rsidRDefault="00F4597E" w:rsidP="00C17C4C">
            <w:pPr>
              <w:pStyle w:val="TAL"/>
              <w:rPr>
                <w:lang w:val="en-US"/>
              </w:rPr>
            </w:pPr>
            <w:proofErr w:type="spellStart"/>
            <w:r w:rsidRPr="00533C32">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0D8D2"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70417D9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69E25A" w14:textId="77777777" w:rsidR="00F4597E" w:rsidRPr="00533C32" w:rsidRDefault="00F4597E" w:rsidP="00C17C4C">
            <w:pPr>
              <w:pStyle w:val="TAL"/>
              <w:rPr>
                <w:lang w:val="en-US"/>
              </w:rPr>
            </w:pPr>
            <w:proofErr w:type="spellStart"/>
            <w:r w:rsidRPr="00533C32">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1D89F0"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1B7C4661" w14:textId="77777777" w:rsidR="00F4597E" w:rsidRPr="00533C32" w:rsidRDefault="00F4597E" w:rsidP="00842E08"/>
    <w:p w14:paraId="09A4AB04" w14:textId="77777777" w:rsidR="00F4597E" w:rsidRPr="00533C32" w:rsidRDefault="00F4597E" w:rsidP="00F4597E">
      <w:pPr>
        <w:pStyle w:val="Heading4"/>
      </w:pPr>
      <w:bookmarkStart w:id="525" w:name="_Toc45029335"/>
      <w:bookmarkStart w:id="526" w:name="_Toc56519955"/>
      <w:bookmarkStart w:id="527" w:name="_Toc114765520"/>
      <w:r>
        <w:t>5.2.12B</w:t>
      </w:r>
      <w:r w:rsidRPr="00533C32">
        <w:t>.3</w:t>
      </w:r>
      <w:r w:rsidRPr="00533C32">
        <w:tab/>
        <w:t>Resource Standard Methods</w:t>
      </w:r>
      <w:bookmarkEnd w:id="525"/>
      <w:bookmarkEnd w:id="526"/>
      <w:bookmarkEnd w:id="527"/>
    </w:p>
    <w:p w14:paraId="0D417FA3" w14:textId="77777777" w:rsidR="00F4597E" w:rsidRPr="00533C32" w:rsidRDefault="00F4597E" w:rsidP="00F4597E">
      <w:pPr>
        <w:pStyle w:val="Heading5"/>
      </w:pPr>
      <w:bookmarkStart w:id="528" w:name="_Toc45029336"/>
      <w:bookmarkStart w:id="529" w:name="_Toc56519956"/>
      <w:bookmarkStart w:id="530" w:name="_Toc114765521"/>
      <w:r>
        <w:t>5.2.12B</w:t>
      </w:r>
      <w:r w:rsidRPr="00533C32">
        <w:t>.3.1</w:t>
      </w:r>
      <w:r w:rsidRPr="00533C32">
        <w:tab/>
        <w:t>PUT</w:t>
      </w:r>
      <w:bookmarkEnd w:id="528"/>
      <w:bookmarkEnd w:id="529"/>
      <w:bookmarkEnd w:id="530"/>
    </w:p>
    <w:p w14:paraId="24CA591F" w14:textId="77777777" w:rsidR="00F4597E" w:rsidRPr="00533C32" w:rsidRDefault="00F4597E" w:rsidP="00842E08">
      <w:r w:rsidRPr="00533C32">
        <w:t xml:space="preserve">This method shall support the URI query parameters specified in table </w:t>
      </w:r>
      <w:r>
        <w:t>5.2.12B</w:t>
      </w:r>
      <w:r w:rsidRPr="00533C32">
        <w:t>.3.1-1.</w:t>
      </w:r>
    </w:p>
    <w:p w14:paraId="01C9C9FD" w14:textId="77777777" w:rsidR="00F4597E" w:rsidRPr="00533C32" w:rsidRDefault="00F4597E" w:rsidP="00842E08">
      <w:pPr>
        <w:pStyle w:val="TH"/>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AF2B8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56AC94"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7700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27BBC"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1D368"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81D24" w14:textId="77777777" w:rsidR="00F4597E" w:rsidRPr="00533C32" w:rsidRDefault="00F4597E" w:rsidP="00C17C4C">
            <w:pPr>
              <w:pStyle w:val="TAH"/>
              <w:rPr>
                <w:lang w:val="en-US"/>
              </w:rPr>
            </w:pPr>
            <w:r w:rsidRPr="00533C32">
              <w:rPr>
                <w:lang w:val="en-US"/>
              </w:rPr>
              <w:t>Description</w:t>
            </w:r>
          </w:p>
        </w:tc>
      </w:tr>
      <w:tr w:rsidR="00F4597E" w:rsidRPr="00533C32" w14:paraId="6A08DDC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90AF33"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E2659"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31F09D"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E86711"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C6BB36" w14:textId="77777777" w:rsidR="00F4597E" w:rsidRPr="00533C32" w:rsidRDefault="00F4597E" w:rsidP="00C17C4C">
            <w:pPr>
              <w:pStyle w:val="TAL"/>
              <w:rPr>
                <w:lang w:val="en-US"/>
              </w:rPr>
            </w:pPr>
          </w:p>
        </w:tc>
      </w:tr>
    </w:tbl>
    <w:p w14:paraId="71303ED4" w14:textId="77777777" w:rsidR="00F4597E" w:rsidRPr="00533C32" w:rsidRDefault="00F4597E" w:rsidP="00842E08"/>
    <w:p w14:paraId="62E745AC" w14:textId="77777777" w:rsidR="00F4597E" w:rsidRPr="00533C32" w:rsidRDefault="00F4597E" w:rsidP="00842E08">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D68BEA9" w14:textId="77777777" w:rsidR="00F4597E" w:rsidRPr="00533C32" w:rsidRDefault="00F4597E" w:rsidP="00842E08">
      <w:pPr>
        <w:pStyle w:val="TH"/>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A05983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66737C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4AE95"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3A4E50"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B3824" w14:textId="77777777" w:rsidR="00F4597E" w:rsidRPr="00533C32" w:rsidRDefault="00F4597E" w:rsidP="00C17C4C">
            <w:pPr>
              <w:pStyle w:val="TAH"/>
              <w:rPr>
                <w:lang w:val="en-US"/>
              </w:rPr>
            </w:pPr>
            <w:r w:rsidRPr="00533C32">
              <w:rPr>
                <w:lang w:val="en-US"/>
              </w:rPr>
              <w:t>Description</w:t>
            </w:r>
          </w:p>
        </w:tc>
      </w:tr>
      <w:tr w:rsidR="00F4597E" w:rsidRPr="00533C32" w14:paraId="6CE491D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C64D8" w14:textId="77777777" w:rsidR="00F4597E" w:rsidRPr="00533C32" w:rsidRDefault="00F4597E" w:rsidP="00C17C4C">
            <w:pPr>
              <w:pStyle w:val="TAL"/>
              <w:rPr>
                <w:lang w:val="en-US"/>
              </w:rPr>
            </w:pPr>
            <w:proofErr w:type="spellStart"/>
            <w:r>
              <w:rPr>
                <w:lang w:val="en-US"/>
              </w:rPr>
              <w:t>MessageWaitingData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7A59286"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5F319A4"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A2B5EE6"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17BBE1B7" w14:textId="77777777" w:rsidR="00F4597E" w:rsidRPr="00533C32" w:rsidRDefault="00F4597E" w:rsidP="00842E08"/>
    <w:p w14:paraId="1DCEDFA8" w14:textId="77777777" w:rsidR="00F4597E" w:rsidRPr="00533C32" w:rsidRDefault="00F4597E" w:rsidP="00842E08">
      <w:pPr>
        <w:pStyle w:val="TH"/>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7CC39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6F006"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2CE4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13B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B8F01" w14:textId="77777777" w:rsidR="00F4597E" w:rsidRPr="00533C32" w:rsidRDefault="00F4597E" w:rsidP="00C17C4C">
            <w:pPr>
              <w:pStyle w:val="TAH"/>
              <w:rPr>
                <w:lang w:val="en-US"/>
              </w:rPr>
            </w:pPr>
            <w:r w:rsidRPr="00533C32">
              <w:rPr>
                <w:lang w:val="en-US"/>
              </w:rPr>
              <w:t>Response</w:t>
            </w:r>
          </w:p>
          <w:p w14:paraId="7209D873"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1B1BA" w14:textId="77777777" w:rsidR="00F4597E" w:rsidRPr="00533C32" w:rsidRDefault="00F4597E" w:rsidP="00C17C4C">
            <w:pPr>
              <w:pStyle w:val="TAH"/>
              <w:rPr>
                <w:lang w:val="en-US"/>
              </w:rPr>
            </w:pPr>
            <w:r w:rsidRPr="00533C32">
              <w:rPr>
                <w:lang w:val="en-US"/>
              </w:rPr>
              <w:t>Description</w:t>
            </w:r>
          </w:p>
        </w:tc>
      </w:tr>
      <w:tr w:rsidR="00F4597E" w:rsidRPr="00533C32" w14:paraId="2E8325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D2A32D"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CABB2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7BB8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6738C2"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F92166"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6043DA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D3C6B"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629A207" w14:textId="77777777" w:rsidR="00F4597E" w:rsidRPr="00533C32" w:rsidRDefault="00F4597E" w:rsidP="00842E08">
      <w:pPr>
        <w:rPr>
          <w:lang w:eastAsia="zh-CN"/>
        </w:rPr>
      </w:pPr>
    </w:p>
    <w:p w14:paraId="2639A556" w14:textId="77777777" w:rsidR="00F4597E" w:rsidRPr="00533C32" w:rsidRDefault="00F4597E" w:rsidP="00F4597E">
      <w:pPr>
        <w:pStyle w:val="Heading5"/>
      </w:pPr>
      <w:bookmarkStart w:id="531" w:name="_Toc45029337"/>
      <w:bookmarkStart w:id="532" w:name="_Toc56519957"/>
      <w:bookmarkStart w:id="533" w:name="_Toc114765522"/>
      <w:r>
        <w:t>5.2.12B</w:t>
      </w:r>
      <w:r w:rsidRPr="00533C32">
        <w:t>.3.2</w:t>
      </w:r>
      <w:r w:rsidRPr="00533C32">
        <w:tab/>
        <w:t>DELETE</w:t>
      </w:r>
      <w:bookmarkEnd w:id="531"/>
      <w:bookmarkEnd w:id="532"/>
      <w:bookmarkEnd w:id="533"/>
    </w:p>
    <w:p w14:paraId="0C888FF7" w14:textId="77777777" w:rsidR="00F4597E" w:rsidRPr="00533C32" w:rsidRDefault="00F4597E" w:rsidP="00842E08">
      <w:r w:rsidRPr="00533C32">
        <w:t xml:space="preserve">This method shall support the URI query parameters specified in table </w:t>
      </w:r>
      <w:r>
        <w:t>5.2.12B</w:t>
      </w:r>
      <w:r w:rsidRPr="00533C32">
        <w:t>.3.2-1.</w:t>
      </w:r>
    </w:p>
    <w:p w14:paraId="6E07A14A" w14:textId="77777777" w:rsidR="00F4597E" w:rsidRPr="00533C32" w:rsidRDefault="00F4597E" w:rsidP="00842E08">
      <w:pPr>
        <w:pStyle w:val="TH"/>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E623C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37451"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2189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58E6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3F3"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CAA68" w14:textId="77777777" w:rsidR="00F4597E" w:rsidRPr="00533C32" w:rsidRDefault="00F4597E" w:rsidP="00C17C4C">
            <w:pPr>
              <w:pStyle w:val="TAH"/>
              <w:rPr>
                <w:lang w:val="en-US"/>
              </w:rPr>
            </w:pPr>
            <w:r w:rsidRPr="00533C32">
              <w:rPr>
                <w:lang w:val="en-US"/>
              </w:rPr>
              <w:t>Description</w:t>
            </w:r>
          </w:p>
        </w:tc>
      </w:tr>
      <w:tr w:rsidR="00F4597E" w:rsidRPr="00533C32" w14:paraId="230227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45FD0"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CC75F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D688E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64EEFA5"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4C4BBB" w14:textId="77777777" w:rsidR="00F4597E" w:rsidRPr="00533C32" w:rsidRDefault="00F4597E" w:rsidP="00C17C4C">
            <w:pPr>
              <w:pStyle w:val="TAL"/>
              <w:rPr>
                <w:lang w:val="en-US"/>
              </w:rPr>
            </w:pPr>
          </w:p>
        </w:tc>
      </w:tr>
    </w:tbl>
    <w:p w14:paraId="249F9574" w14:textId="77777777" w:rsidR="00F4597E" w:rsidRPr="00533C32" w:rsidRDefault="00F4597E" w:rsidP="00842E08"/>
    <w:p w14:paraId="1935442E" w14:textId="77777777" w:rsidR="00F4597E" w:rsidRPr="00533C32" w:rsidRDefault="00F4597E" w:rsidP="00842E08">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B8565AA" w14:textId="77777777" w:rsidR="00F4597E" w:rsidRPr="00533C32" w:rsidRDefault="00F4597E" w:rsidP="00842E08">
      <w:pPr>
        <w:pStyle w:val="TH"/>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C2799A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99F32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71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37BD7B"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CDB58" w14:textId="77777777" w:rsidR="00F4597E" w:rsidRPr="00533C32" w:rsidRDefault="00F4597E" w:rsidP="00C17C4C">
            <w:pPr>
              <w:pStyle w:val="TAH"/>
              <w:rPr>
                <w:lang w:val="en-US"/>
              </w:rPr>
            </w:pPr>
            <w:r w:rsidRPr="00533C32">
              <w:rPr>
                <w:lang w:val="en-US"/>
              </w:rPr>
              <w:t>Description</w:t>
            </w:r>
          </w:p>
        </w:tc>
      </w:tr>
      <w:tr w:rsidR="00F4597E" w:rsidRPr="00533C32" w14:paraId="5A5350C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3DAD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733E73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3961DF"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6C99C1" w14:textId="77777777" w:rsidR="00F4597E" w:rsidRPr="00533C32" w:rsidRDefault="00F4597E" w:rsidP="00C17C4C">
            <w:pPr>
              <w:pStyle w:val="TAL"/>
              <w:rPr>
                <w:lang w:val="en-US"/>
              </w:rPr>
            </w:pPr>
            <w:r w:rsidRPr="00533C32">
              <w:rPr>
                <w:lang w:val="en-US"/>
              </w:rPr>
              <w:t>The request body shall be empty.</w:t>
            </w:r>
          </w:p>
        </w:tc>
      </w:tr>
    </w:tbl>
    <w:p w14:paraId="494E25E7" w14:textId="77777777" w:rsidR="00F4597E" w:rsidRPr="00533C32" w:rsidRDefault="00F4597E" w:rsidP="00842E08"/>
    <w:p w14:paraId="5610D952" w14:textId="77777777" w:rsidR="00F4597E" w:rsidRPr="00533C32" w:rsidRDefault="00F4597E" w:rsidP="00842E08">
      <w:pPr>
        <w:pStyle w:val="TH"/>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0FC19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E06C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0751B8"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D6CDA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B1512" w14:textId="77777777" w:rsidR="00F4597E" w:rsidRPr="00533C32" w:rsidRDefault="00F4597E" w:rsidP="00C17C4C">
            <w:pPr>
              <w:pStyle w:val="TAH"/>
              <w:rPr>
                <w:lang w:val="en-US"/>
              </w:rPr>
            </w:pPr>
            <w:r w:rsidRPr="00533C32">
              <w:rPr>
                <w:lang w:val="en-US"/>
              </w:rPr>
              <w:t>Response</w:t>
            </w:r>
          </w:p>
          <w:p w14:paraId="298411E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AEDA5E" w14:textId="77777777" w:rsidR="00F4597E" w:rsidRPr="00533C32" w:rsidRDefault="00F4597E" w:rsidP="00C17C4C">
            <w:pPr>
              <w:pStyle w:val="TAH"/>
              <w:rPr>
                <w:lang w:val="en-US"/>
              </w:rPr>
            </w:pPr>
            <w:r w:rsidRPr="00533C32">
              <w:rPr>
                <w:lang w:val="en-US"/>
              </w:rPr>
              <w:t>Description</w:t>
            </w:r>
          </w:p>
        </w:tc>
      </w:tr>
      <w:tr w:rsidR="00F4597E" w:rsidRPr="00533C32" w14:paraId="5E9A96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6A7739"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6CA2F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B5C995"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0334C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C22A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A86E40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9E7F4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3E68A6D" w14:textId="77777777" w:rsidR="00F4597E" w:rsidRPr="00533C32" w:rsidRDefault="00F4597E" w:rsidP="00842E08">
      <w:pPr>
        <w:rPr>
          <w:lang w:eastAsia="zh-CN"/>
        </w:rPr>
      </w:pPr>
    </w:p>
    <w:p w14:paraId="1E59660B" w14:textId="77777777" w:rsidR="00F4597E" w:rsidRPr="00533C32" w:rsidRDefault="00F4597E" w:rsidP="00F4597E">
      <w:pPr>
        <w:pStyle w:val="Heading5"/>
        <w:rPr>
          <w:lang w:eastAsia="zh-CN"/>
        </w:rPr>
      </w:pPr>
      <w:bookmarkStart w:id="534" w:name="_Toc45029338"/>
      <w:bookmarkStart w:id="535" w:name="_Toc56519958"/>
      <w:bookmarkStart w:id="536" w:name="_Toc114765523"/>
      <w:r>
        <w:t>5.2.12B</w:t>
      </w:r>
      <w:r w:rsidRPr="00533C32">
        <w:t>.3.</w:t>
      </w:r>
      <w:r>
        <w:t>3</w:t>
      </w:r>
      <w:r w:rsidRPr="00533C32">
        <w:tab/>
      </w:r>
      <w:r w:rsidRPr="00533C32">
        <w:rPr>
          <w:lang w:eastAsia="zh-CN"/>
        </w:rPr>
        <w:t>PATCH</w:t>
      </w:r>
      <w:bookmarkEnd w:id="534"/>
      <w:bookmarkEnd w:id="535"/>
      <w:bookmarkEnd w:id="536"/>
    </w:p>
    <w:p w14:paraId="66AC83CB" w14:textId="77777777" w:rsidR="00F4597E" w:rsidRPr="00533C32" w:rsidRDefault="00F4597E" w:rsidP="00842E08">
      <w:r w:rsidRPr="00533C32">
        <w:t xml:space="preserve">This method shall support the URI query parameters specified in table </w:t>
      </w:r>
      <w:r>
        <w:t>5.2.12B</w:t>
      </w:r>
      <w:r w:rsidRPr="00533C32">
        <w:t>.3.</w:t>
      </w:r>
      <w:r>
        <w:t>3</w:t>
      </w:r>
      <w:r w:rsidRPr="00533C32">
        <w:t>-1.</w:t>
      </w:r>
    </w:p>
    <w:p w14:paraId="0348EDBF" w14:textId="77777777" w:rsidR="00F4597E" w:rsidRPr="00533C32" w:rsidRDefault="00F4597E" w:rsidP="00842E08">
      <w:pPr>
        <w:pStyle w:val="TH"/>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12C8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57A8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B359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D48FF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A3DEF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D29E1" w14:textId="77777777" w:rsidR="00F4597E" w:rsidRPr="00533C32" w:rsidRDefault="00F4597E" w:rsidP="00C17C4C">
            <w:pPr>
              <w:pStyle w:val="TAH"/>
              <w:rPr>
                <w:lang w:val="en-US"/>
              </w:rPr>
            </w:pPr>
            <w:r w:rsidRPr="00533C32">
              <w:rPr>
                <w:lang w:val="en-US"/>
              </w:rPr>
              <w:t>Description</w:t>
            </w:r>
          </w:p>
        </w:tc>
      </w:tr>
      <w:tr w:rsidR="00F4597E" w:rsidRPr="00533C32" w14:paraId="000A3CA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EA4534"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D6D8E64" w14:textId="77777777" w:rsidR="00F4597E" w:rsidRPr="00533C32" w:rsidRDefault="00F4597E"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EFC7C7F"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41231A"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EC65CD" w14:textId="436F519A"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3C5513F" w14:textId="77777777" w:rsidR="00F4597E" w:rsidRPr="00533C32" w:rsidRDefault="00F4597E" w:rsidP="00F4597E">
      <w:pPr>
        <w:pStyle w:val="Guidance"/>
      </w:pPr>
    </w:p>
    <w:p w14:paraId="63CAA66B" w14:textId="77777777" w:rsidR="00F4597E" w:rsidRPr="00533C32" w:rsidRDefault="00F4597E" w:rsidP="00842E08">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705F37C0" w14:textId="77777777" w:rsidR="00F4597E" w:rsidRPr="00533C32" w:rsidRDefault="00F4597E" w:rsidP="00842E08">
      <w:pPr>
        <w:pStyle w:val="TH"/>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48246B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EABBA3"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D0B7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1ED23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361F9" w14:textId="77777777" w:rsidR="00F4597E" w:rsidRPr="00533C32" w:rsidRDefault="00F4597E" w:rsidP="00C17C4C">
            <w:pPr>
              <w:pStyle w:val="TAH"/>
              <w:rPr>
                <w:lang w:val="en-US"/>
              </w:rPr>
            </w:pPr>
            <w:r w:rsidRPr="00533C32">
              <w:rPr>
                <w:lang w:val="en-US"/>
              </w:rPr>
              <w:t>Description</w:t>
            </w:r>
          </w:p>
        </w:tc>
      </w:tr>
      <w:tr w:rsidR="00F4597E" w:rsidRPr="00533C32" w14:paraId="39D5CD1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F388B" w14:textId="77777777" w:rsidR="00F4597E" w:rsidRPr="00533C32" w:rsidRDefault="00F4597E" w:rsidP="00C17C4C">
            <w:pPr>
              <w:pStyle w:val="TAL"/>
              <w:rPr>
                <w:lang w:val="en-US" w:eastAsia="zh-CN"/>
              </w:rPr>
            </w:pPr>
            <w:r w:rsidRPr="00533C32">
              <w:rPr>
                <w:lang w:val="en-US" w:eastAsia="zh-CN"/>
              </w:rPr>
              <w:t>array(</w:t>
            </w:r>
            <w:proofErr w:type="spellStart"/>
            <w:r w:rsidRPr="00533C32">
              <w:rPr>
                <w:lang w:val="en-US" w:eastAsia="zh-CN"/>
              </w:rPr>
              <w:t>PatchItem</w:t>
            </w:r>
            <w:proofErr w:type="spellEnd"/>
            <w:r w:rsidRPr="00533C32">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0288D51C"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6457E1"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8C423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5A28D3C6" w14:textId="77777777" w:rsidR="00F4597E" w:rsidRPr="00533C32" w:rsidRDefault="00F4597E" w:rsidP="00842E08"/>
    <w:p w14:paraId="6B514186" w14:textId="77777777" w:rsidR="00F4597E" w:rsidRPr="00533C32" w:rsidRDefault="00F4597E" w:rsidP="00842E08">
      <w:pPr>
        <w:pStyle w:val="TH"/>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2446032D"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4B8F6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C9B85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1AB7D"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0C91A1" w14:textId="77777777" w:rsidR="00F4597E" w:rsidRPr="00533C32" w:rsidRDefault="00F4597E" w:rsidP="00C17C4C">
            <w:pPr>
              <w:pStyle w:val="TAH"/>
              <w:rPr>
                <w:lang w:val="en-US"/>
              </w:rPr>
            </w:pPr>
            <w:r w:rsidRPr="00533C32">
              <w:rPr>
                <w:lang w:val="en-US"/>
              </w:rPr>
              <w:t>Response</w:t>
            </w:r>
          </w:p>
          <w:p w14:paraId="213BC8AC"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8E39A4" w14:textId="77777777" w:rsidR="00F4597E" w:rsidRPr="00533C32" w:rsidRDefault="00F4597E" w:rsidP="00C17C4C">
            <w:pPr>
              <w:pStyle w:val="TAH"/>
              <w:rPr>
                <w:lang w:val="en-US"/>
              </w:rPr>
            </w:pPr>
            <w:r w:rsidRPr="00533C32">
              <w:rPr>
                <w:lang w:val="en-US"/>
              </w:rPr>
              <w:t>Description</w:t>
            </w:r>
          </w:p>
        </w:tc>
      </w:tr>
      <w:tr w:rsidR="00F4597E" w:rsidRPr="00533C32" w14:paraId="5B6D544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CF48A79"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1157B"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951DB23"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50A42F"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4B76A15"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C2D8FD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475841" w14:textId="77777777" w:rsidR="00F4597E" w:rsidRPr="00533C32" w:rsidRDefault="00F4597E"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116006"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D9D98AD"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1F6FE29"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815883"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01E0FC7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F3839E" w14:textId="77777777" w:rsidR="00F4597E" w:rsidRPr="00533C32" w:rsidRDefault="00F4597E" w:rsidP="00C17C4C">
            <w:pPr>
              <w:pStyle w:val="TAL"/>
              <w:rPr>
                <w:lang w:val="en-US" w:eastAsia="zh-CN"/>
              </w:rPr>
            </w:pPr>
            <w:proofErr w:type="spellStart"/>
            <w:r w:rsidRPr="00533C32">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B0D28CD"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2E32999"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BFA66E"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608741"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1031926C" w14:textId="77777777" w:rsidR="00F4597E" w:rsidRPr="00533C32" w:rsidRDefault="00F4597E" w:rsidP="00C17C4C">
            <w:pPr>
              <w:pStyle w:val="TAL"/>
              <w:rPr>
                <w:lang w:val="en-US" w:eastAsia="zh-CN"/>
              </w:rPr>
            </w:pPr>
            <w:r w:rsidRPr="00533C32">
              <w:rPr>
                <w:lang w:val="en-US" w:eastAsia="zh-CN"/>
              </w:rPr>
              <w:t xml:space="preserve">The </w:t>
            </w:r>
            <w:proofErr w:type="spellStart"/>
            <w:r w:rsidRPr="00533C32">
              <w:rPr>
                <w:lang w:val="en-US"/>
              </w:rPr>
              <w:t>invalidParams</w:t>
            </w:r>
            <w:proofErr w:type="spellEnd"/>
            <w:r w:rsidRPr="00533C32">
              <w:rPr>
                <w:lang w:val="en-US" w:eastAsia="zh-CN"/>
              </w:rPr>
              <w:t xml:space="preserve"> attribute shall contain the JSON pointers of attributes which are not allowed to be modified.</w:t>
            </w:r>
          </w:p>
          <w:p w14:paraId="58CAE97D"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7B6C3959"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4226F4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29296"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FE5C2A"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Pr>
                <w:rFonts w:hint="eastAsia"/>
                <w:lang w:val="en-US" w:eastAsia="zh-CN"/>
              </w:rPr>
              <w:t>PatchReport</w:t>
            </w:r>
            <w:proofErr w:type="spellEnd"/>
            <w:r>
              <w:rPr>
                <w:rFonts w:hint="eastAsia"/>
                <w:lang w:val="en-US" w:eastAsia="zh-CN"/>
              </w:rPr>
              <w:t xml:space="preserve">" feature number, the UDR shall respond with </w:t>
            </w:r>
            <w:proofErr w:type="spellStart"/>
            <w:r>
              <w:rPr>
                <w:rFonts w:hint="eastAsia"/>
                <w:lang w:val="en-US" w:eastAsia="zh-CN"/>
              </w:rPr>
              <w:t>PatchResult</w:t>
            </w:r>
            <w:proofErr w:type="spellEnd"/>
            <w:r>
              <w:rPr>
                <w:rFonts w:hint="eastAsia"/>
                <w:lang w:val="en-US" w:eastAsia="zh-CN"/>
              </w:rPr>
              <w:t>.</w:t>
            </w:r>
          </w:p>
        </w:tc>
      </w:tr>
    </w:tbl>
    <w:p w14:paraId="1814D815" w14:textId="77777777" w:rsidR="00F4597E" w:rsidRPr="00533C32" w:rsidRDefault="00F4597E" w:rsidP="00842E08">
      <w:pPr>
        <w:rPr>
          <w:lang w:eastAsia="zh-CN"/>
        </w:rPr>
      </w:pPr>
    </w:p>
    <w:p w14:paraId="72B261D0" w14:textId="77777777" w:rsidR="00F4597E" w:rsidRPr="00533C32" w:rsidRDefault="00F4597E" w:rsidP="00F4597E">
      <w:pPr>
        <w:pStyle w:val="Heading5"/>
      </w:pPr>
      <w:bookmarkStart w:id="537" w:name="_Toc45029339"/>
      <w:bookmarkStart w:id="538" w:name="_Toc56519959"/>
      <w:bookmarkStart w:id="539" w:name="_Toc114765524"/>
      <w:r>
        <w:t>5.2.12B</w:t>
      </w:r>
      <w:r w:rsidRPr="00533C32">
        <w:t>.3.4</w:t>
      </w:r>
      <w:r w:rsidRPr="00533C32">
        <w:tab/>
        <w:t>GET</w:t>
      </w:r>
      <w:bookmarkEnd w:id="537"/>
      <w:bookmarkEnd w:id="538"/>
      <w:bookmarkEnd w:id="539"/>
    </w:p>
    <w:p w14:paraId="405F4DA4" w14:textId="77777777" w:rsidR="00F4597E" w:rsidRPr="00533C32" w:rsidRDefault="00F4597E" w:rsidP="00842E08">
      <w:r w:rsidRPr="00533C32">
        <w:t xml:space="preserve">This method shall support the URI query parameters specified in table </w:t>
      </w:r>
      <w:r>
        <w:t>5.2.12B</w:t>
      </w:r>
      <w:r w:rsidRPr="00533C32">
        <w:t>.3.4-1.</w:t>
      </w:r>
    </w:p>
    <w:p w14:paraId="233267C5" w14:textId="77777777" w:rsidR="00F4597E" w:rsidRPr="00533C32" w:rsidRDefault="00F4597E" w:rsidP="00842E08">
      <w:pPr>
        <w:pStyle w:val="TH"/>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0C8F4F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3A637"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C67EA"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B775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DE1DD9"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BCE1F" w14:textId="77777777" w:rsidR="00F4597E" w:rsidRPr="00533C32" w:rsidRDefault="00F4597E" w:rsidP="00C17C4C">
            <w:pPr>
              <w:pStyle w:val="TAH"/>
              <w:rPr>
                <w:lang w:val="en-US"/>
              </w:rPr>
            </w:pPr>
            <w:r w:rsidRPr="00533C32">
              <w:rPr>
                <w:lang w:val="en-US"/>
              </w:rPr>
              <w:t>Description</w:t>
            </w:r>
          </w:p>
        </w:tc>
      </w:tr>
      <w:tr w:rsidR="00F4597E" w:rsidRPr="00533C32" w14:paraId="3AB9A5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E06234"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B244CD0"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A3C55D"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D78017"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59BD23"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2B4EE6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1BA61B"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04FD2" w14:textId="77777777" w:rsidR="00F4597E" w:rsidRPr="00533C32" w:rsidRDefault="00F4597E" w:rsidP="00C17C4C">
            <w:pPr>
              <w:pStyle w:val="TAL"/>
              <w:rPr>
                <w:lang w:val="en-US" w:eastAsia="zh-CN"/>
              </w:rPr>
            </w:pPr>
            <w:proofErr w:type="spellStart"/>
            <w:r w:rsidRPr="00533C32">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6C3086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3270EF9"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7623F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CE0E0DF" w14:textId="77777777" w:rsidR="00F4597E" w:rsidRPr="00533C32" w:rsidRDefault="00F4597E" w:rsidP="00842E08"/>
    <w:p w14:paraId="2A1F8CC3" w14:textId="77777777" w:rsidR="00F4597E" w:rsidRPr="00533C32" w:rsidRDefault="00F4597E" w:rsidP="00842E08">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767EA73" w14:textId="77777777" w:rsidR="00F4597E" w:rsidRPr="00533C32" w:rsidRDefault="00F4597E" w:rsidP="00842E08">
      <w:pPr>
        <w:pStyle w:val="TH"/>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8DEF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99F23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D0AAC"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BF218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6A468" w14:textId="77777777" w:rsidR="00F4597E" w:rsidRPr="00533C32" w:rsidRDefault="00F4597E" w:rsidP="00C17C4C">
            <w:pPr>
              <w:pStyle w:val="TAH"/>
              <w:rPr>
                <w:lang w:val="en-US"/>
              </w:rPr>
            </w:pPr>
            <w:r w:rsidRPr="00533C32">
              <w:rPr>
                <w:lang w:val="en-US"/>
              </w:rPr>
              <w:t>Description</w:t>
            </w:r>
          </w:p>
        </w:tc>
      </w:tr>
      <w:tr w:rsidR="00F4597E" w:rsidRPr="00533C32" w14:paraId="348436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39BE72"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4BFE77"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6E206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CFA89" w14:textId="77777777" w:rsidR="00F4597E" w:rsidRPr="00533C32" w:rsidRDefault="00F4597E" w:rsidP="00C17C4C">
            <w:pPr>
              <w:pStyle w:val="TAL"/>
              <w:rPr>
                <w:lang w:val="en-US"/>
              </w:rPr>
            </w:pPr>
          </w:p>
        </w:tc>
      </w:tr>
    </w:tbl>
    <w:p w14:paraId="4F32940A" w14:textId="77777777" w:rsidR="00F4597E" w:rsidRPr="00533C32" w:rsidRDefault="00F4597E" w:rsidP="00842E08"/>
    <w:p w14:paraId="626633E0" w14:textId="77777777" w:rsidR="00F4597E" w:rsidRPr="00533C32" w:rsidRDefault="00F4597E" w:rsidP="00842E08">
      <w:pPr>
        <w:pStyle w:val="TH"/>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837E7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0F5F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48B330"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0F039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0998D1" w14:textId="77777777" w:rsidR="00F4597E" w:rsidRPr="00533C32" w:rsidRDefault="00F4597E" w:rsidP="00C17C4C">
            <w:pPr>
              <w:pStyle w:val="TAH"/>
              <w:rPr>
                <w:lang w:val="en-US"/>
              </w:rPr>
            </w:pPr>
            <w:r w:rsidRPr="00533C32">
              <w:rPr>
                <w:lang w:val="en-US"/>
              </w:rPr>
              <w:t>Response</w:t>
            </w:r>
          </w:p>
          <w:p w14:paraId="44383F0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D7A73F" w14:textId="77777777" w:rsidR="00F4597E" w:rsidRPr="00533C32" w:rsidRDefault="00F4597E" w:rsidP="00C17C4C">
            <w:pPr>
              <w:pStyle w:val="TAH"/>
              <w:rPr>
                <w:lang w:val="en-US"/>
              </w:rPr>
            </w:pPr>
            <w:r w:rsidRPr="00533C32">
              <w:rPr>
                <w:lang w:val="en-US"/>
              </w:rPr>
              <w:t>Description</w:t>
            </w:r>
          </w:p>
        </w:tc>
      </w:tr>
      <w:tr w:rsidR="00F4597E" w:rsidRPr="00533C32" w14:paraId="3305E9A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B2CB12" w14:textId="77777777" w:rsidR="00F4597E" w:rsidRPr="00533C32" w:rsidRDefault="00F4597E" w:rsidP="00C17C4C">
            <w:pPr>
              <w:pStyle w:val="TAL"/>
              <w:rPr>
                <w:lang w:val="en-US"/>
              </w:rPr>
            </w:pPr>
            <w:proofErr w:type="spellStart"/>
            <w:r>
              <w:rPr>
                <w:lang w:val="en-US"/>
              </w:rPr>
              <w:t>MessageWaitingData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2562E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50314D"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803AB5"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58DC3C"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31E0F5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E07479"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E2A105F" w14:textId="77777777" w:rsidR="00C34A5D" w:rsidRPr="00B516F1" w:rsidRDefault="00C34A5D" w:rsidP="00842E08">
      <w:pPr>
        <w:rPr>
          <w:lang w:eastAsia="zh-CN"/>
        </w:rPr>
      </w:pPr>
    </w:p>
    <w:p w14:paraId="4EC2C442" w14:textId="77777777" w:rsidR="007C4061" w:rsidRPr="00533C32" w:rsidRDefault="007C4061" w:rsidP="006352FE">
      <w:pPr>
        <w:pStyle w:val="Heading3"/>
      </w:pPr>
      <w:bookmarkStart w:id="540" w:name="_Toc45029340"/>
      <w:bookmarkStart w:id="541" w:name="_Toc56519960"/>
      <w:bookmarkStart w:id="542" w:name="_Toc114765525"/>
      <w:r w:rsidRPr="00533C32">
        <w:t>5.2.13</w:t>
      </w:r>
      <w:r w:rsidRPr="00533C32">
        <w:tab/>
        <w:t xml:space="preserve">Resource: </w:t>
      </w:r>
      <w:proofErr w:type="spellStart"/>
      <w:r w:rsidRPr="00533C32">
        <w:t>SMSManagementSubscriptionData</w:t>
      </w:r>
      <w:bookmarkEnd w:id="491"/>
      <w:bookmarkEnd w:id="492"/>
      <w:bookmarkEnd w:id="493"/>
      <w:bookmarkEnd w:id="540"/>
      <w:bookmarkEnd w:id="541"/>
      <w:bookmarkEnd w:id="542"/>
      <w:proofErr w:type="spellEnd"/>
    </w:p>
    <w:p w14:paraId="20EFF736" w14:textId="77777777" w:rsidR="007C4061" w:rsidRPr="00533C32" w:rsidRDefault="007C4061" w:rsidP="006352FE">
      <w:pPr>
        <w:pStyle w:val="Heading4"/>
      </w:pPr>
      <w:bookmarkStart w:id="543" w:name="_Toc20126992"/>
      <w:bookmarkStart w:id="544" w:name="_Toc27588968"/>
      <w:bookmarkStart w:id="545" w:name="_Toc36459764"/>
      <w:bookmarkStart w:id="546" w:name="_Toc45029341"/>
      <w:bookmarkStart w:id="547" w:name="_Toc56519961"/>
      <w:bookmarkStart w:id="548" w:name="_Toc114765526"/>
      <w:r w:rsidRPr="00533C32">
        <w:t>5.2.13.1</w:t>
      </w:r>
      <w:r w:rsidRPr="00533C32">
        <w:tab/>
        <w:t>Description</w:t>
      </w:r>
      <w:bookmarkEnd w:id="543"/>
      <w:bookmarkEnd w:id="544"/>
      <w:bookmarkEnd w:id="545"/>
      <w:bookmarkEnd w:id="546"/>
      <w:bookmarkEnd w:id="547"/>
      <w:bookmarkEnd w:id="548"/>
    </w:p>
    <w:p w14:paraId="30EBA74A" w14:textId="77777777" w:rsidR="007C4061" w:rsidRPr="00533C32" w:rsidRDefault="007C4061" w:rsidP="00842E08">
      <w:r w:rsidRPr="00533C32">
        <w:t xml:space="preserve">This resource represents the subscribed </w:t>
      </w:r>
      <w:proofErr w:type="spellStart"/>
      <w:r w:rsidRPr="00533C32">
        <w:t>SMSManagementSubscriptionData</w:t>
      </w:r>
      <w:proofErr w:type="spellEnd"/>
      <w:r w:rsidRPr="00533C32">
        <w:t xml:space="preserve"> for a SUPI for use in a serving PLMN. It is queried by the SMSF via the UDM after registering.</w:t>
      </w:r>
    </w:p>
    <w:p w14:paraId="5B7D7F19"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81CB47" w14:textId="77777777" w:rsidR="007C4061" w:rsidRPr="00533C32" w:rsidRDefault="007C4061" w:rsidP="006352FE">
      <w:pPr>
        <w:pStyle w:val="Heading4"/>
      </w:pPr>
      <w:bookmarkStart w:id="549" w:name="_Toc20126993"/>
      <w:bookmarkStart w:id="550" w:name="_Toc27588969"/>
      <w:bookmarkStart w:id="551" w:name="_Toc36459765"/>
      <w:bookmarkStart w:id="552" w:name="_Toc45029342"/>
      <w:bookmarkStart w:id="553" w:name="_Toc56519962"/>
      <w:bookmarkStart w:id="554" w:name="_Toc114765527"/>
      <w:r w:rsidRPr="00533C32">
        <w:t>5.2.13.2</w:t>
      </w:r>
      <w:r w:rsidRPr="00533C32">
        <w:tab/>
        <w:t>Resource Definition</w:t>
      </w:r>
      <w:bookmarkEnd w:id="549"/>
      <w:bookmarkEnd w:id="550"/>
      <w:bookmarkEnd w:id="551"/>
      <w:bookmarkEnd w:id="552"/>
      <w:bookmarkEnd w:id="553"/>
      <w:bookmarkEnd w:id="554"/>
    </w:p>
    <w:p w14:paraId="266063E5" w14:textId="77777777" w:rsidR="007C4061" w:rsidRPr="00533C32" w:rsidRDefault="007C4061" w:rsidP="00842E08">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5AE520D5" w14:textId="77777777" w:rsidR="007C4061" w:rsidRPr="00533C32" w:rsidRDefault="007C4061" w:rsidP="00842E08">
      <w:pPr>
        <w:rPr>
          <w:rFonts w:ascii="Arial" w:hAnsi="Arial" w:cs="Arial"/>
        </w:rPr>
      </w:pPr>
      <w:r w:rsidRPr="00533C32">
        <w:t>This resource shall support the resource URI variables defined in table 5.2.13.2-1</w:t>
      </w:r>
      <w:r w:rsidRPr="00533C32">
        <w:rPr>
          <w:rFonts w:ascii="Arial" w:hAnsi="Arial" w:cs="Arial"/>
        </w:rPr>
        <w:t>.</w:t>
      </w:r>
    </w:p>
    <w:p w14:paraId="232960A6" w14:textId="77777777" w:rsidR="007C4061" w:rsidRPr="00533C32" w:rsidRDefault="007C4061" w:rsidP="00842E08">
      <w:pPr>
        <w:pStyle w:val="TH"/>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8D95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6D8E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02283" w14:textId="77777777" w:rsidR="007C4061" w:rsidRPr="00D5200C" w:rsidRDefault="007C4061" w:rsidP="00C17C4C">
            <w:pPr>
              <w:pStyle w:val="TAH"/>
              <w:rPr>
                <w:lang w:val="en-US"/>
              </w:rPr>
            </w:pPr>
            <w:r w:rsidRPr="00D5200C">
              <w:rPr>
                <w:lang w:val="en-US"/>
              </w:rPr>
              <w:t>Definition</w:t>
            </w:r>
          </w:p>
        </w:tc>
      </w:tr>
      <w:tr w:rsidR="007C4061" w:rsidRPr="00BC4D08" w14:paraId="1F41A15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627E8"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B5D8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0C298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86E90"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654D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0E1C24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5698CC" w14:textId="77777777" w:rsidR="007C4061" w:rsidRPr="00D5200C" w:rsidRDefault="007C4061" w:rsidP="00C17C4C">
            <w:pPr>
              <w:pStyle w:val="TAL"/>
              <w:rPr>
                <w:lang w:val="en-US"/>
              </w:rPr>
            </w:pPr>
            <w:proofErr w:type="spellStart"/>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0BEFF"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8A80032" w14:textId="77777777" w:rsidR="007C4061" w:rsidRPr="00533C32" w:rsidRDefault="007C4061" w:rsidP="00842E08"/>
    <w:p w14:paraId="101C608C" w14:textId="77777777" w:rsidR="007C4061" w:rsidRPr="00533C32" w:rsidRDefault="007C4061" w:rsidP="006352FE">
      <w:pPr>
        <w:pStyle w:val="Heading4"/>
      </w:pPr>
      <w:bookmarkStart w:id="555" w:name="_Toc20126994"/>
      <w:bookmarkStart w:id="556" w:name="_Toc27588970"/>
      <w:bookmarkStart w:id="557" w:name="_Toc36459766"/>
      <w:bookmarkStart w:id="558" w:name="_Toc45029343"/>
      <w:bookmarkStart w:id="559" w:name="_Toc56519963"/>
      <w:bookmarkStart w:id="560" w:name="_Toc114765528"/>
      <w:r w:rsidRPr="00533C32">
        <w:lastRenderedPageBreak/>
        <w:t>5.2.13.3</w:t>
      </w:r>
      <w:r w:rsidRPr="00533C32">
        <w:tab/>
        <w:t>Resource Standard Methods</w:t>
      </w:r>
      <w:bookmarkEnd w:id="555"/>
      <w:bookmarkEnd w:id="556"/>
      <w:bookmarkEnd w:id="557"/>
      <w:bookmarkEnd w:id="558"/>
      <w:bookmarkEnd w:id="559"/>
      <w:bookmarkEnd w:id="560"/>
    </w:p>
    <w:p w14:paraId="2BB0A14B" w14:textId="77777777" w:rsidR="007C4061" w:rsidRPr="00533C32" w:rsidRDefault="007C4061" w:rsidP="006352FE">
      <w:pPr>
        <w:pStyle w:val="Heading5"/>
      </w:pPr>
      <w:bookmarkStart w:id="561" w:name="_Toc20126995"/>
      <w:bookmarkStart w:id="562" w:name="_Toc27588971"/>
      <w:bookmarkStart w:id="563" w:name="_Toc36459767"/>
      <w:bookmarkStart w:id="564" w:name="_Toc45029344"/>
      <w:bookmarkStart w:id="565" w:name="_Toc56519964"/>
      <w:bookmarkStart w:id="566" w:name="_Toc114765529"/>
      <w:r w:rsidRPr="00533C32">
        <w:t>5.2.13.3.1</w:t>
      </w:r>
      <w:r w:rsidRPr="00533C32">
        <w:tab/>
        <w:t>GET</w:t>
      </w:r>
      <w:bookmarkEnd w:id="561"/>
      <w:bookmarkEnd w:id="562"/>
      <w:bookmarkEnd w:id="563"/>
      <w:bookmarkEnd w:id="564"/>
      <w:bookmarkEnd w:id="565"/>
      <w:bookmarkEnd w:id="566"/>
    </w:p>
    <w:p w14:paraId="32288A32" w14:textId="77777777" w:rsidR="007C4061" w:rsidRPr="00533C32" w:rsidRDefault="007C4061" w:rsidP="00842E08">
      <w:r w:rsidRPr="00533C32">
        <w:t>This method shall support the URI query parameters specified in table 5.2.13.3.1-1.</w:t>
      </w:r>
    </w:p>
    <w:p w14:paraId="584A72BC" w14:textId="77777777" w:rsidR="007C4061" w:rsidRPr="00533C32" w:rsidRDefault="007C4061" w:rsidP="00842E08">
      <w:pPr>
        <w:pStyle w:val="TH"/>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9E1F3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076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1F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DB01F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E6B5B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64A02" w14:textId="77777777" w:rsidR="007C4061" w:rsidRPr="00D5200C" w:rsidRDefault="007C4061" w:rsidP="00C17C4C">
            <w:pPr>
              <w:pStyle w:val="TAH"/>
              <w:rPr>
                <w:lang w:val="en-US"/>
              </w:rPr>
            </w:pPr>
            <w:r w:rsidRPr="00D5200C">
              <w:rPr>
                <w:lang w:val="en-US"/>
              </w:rPr>
              <w:t>Description</w:t>
            </w:r>
          </w:p>
        </w:tc>
      </w:tr>
      <w:tr w:rsidR="007C4061" w:rsidRPr="00BC4D08" w14:paraId="105965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420FF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A60F4"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516204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E1CB2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3BF60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0A4F55F" w14:textId="77777777" w:rsidR="007C4061" w:rsidRPr="00533C32" w:rsidRDefault="007C4061" w:rsidP="00842E08"/>
    <w:p w14:paraId="6366188C" w14:textId="77777777" w:rsidR="007C4061" w:rsidRPr="00533C32" w:rsidRDefault="007C4061" w:rsidP="00842E08">
      <w:r w:rsidRPr="00533C32">
        <w:t>This method shall support the request data structures specified in table 5.2.13.3.1-2 and the response data structures and response codes specified in table 5.2.13.3.1-3.</w:t>
      </w:r>
    </w:p>
    <w:p w14:paraId="5EC8A74C" w14:textId="77777777" w:rsidR="007C4061" w:rsidRPr="00533C32" w:rsidRDefault="007C4061" w:rsidP="00842E08">
      <w:pPr>
        <w:pStyle w:val="TH"/>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D2728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6F2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D039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600B1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5D9D5" w14:textId="77777777" w:rsidR="007C4061" w:rsidRPr="00D5200C" w:rsidRDefault="007C4061" w:rsidP="00C17C4C">
            <w:pPr>
              <w:pStyle w:val="TAH"/>
              <w:rPr>
                <w:lang w:val="en-US"/>
              </w:rPr>
            </w:pPr>
            <w:r w:rsidRPr="00D5200C">
              <w:rPr>
                <w:lang w:val="en-US"/>
              </w:rPr>
              <w:t>Description</w:t>
            </w:r>
          </w:p>
        </w:tc>
      </w:tr>
      <w:tr w:rsidR="007C4061" w:rsidRPr="00BC4D08" w14:paraId="75EF566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7FAC8F"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0BC0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FF33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52DCDA" w14:textId="77777777" w:rsidR="007C4061" w:rsidRPr="00D5200C" w:rsidRDefault="007C4061" w:rsidP="00C17C4C">
            <w:pPr>
              <w:pStyle w:val="TAL"/>
              <w:rPr>
                <w:lang w:val="en-US"/>
              </w:rPr>
            </w:pPr>
          </w:p>
        </w:tc>
      </w:tr>
    </w:tbl>
    <w:p w14:paraId="79D3C5D9" w14:textId="77777777" w:rsidR="007C4061" w:rsidRPr="00533C32" w:rsidRDefault="007C4061" w:rsidP="00842E08"/>
    <w:p w14:paraId="4C5A1AD4" w14:textId="77777777" w:rsidR="007C4061" w:rsidRPr="00533C32" w:rsidRDefault="007C4061" w:rsidP="00842E08">
      <w:pPr>
        <w:pStyle w:val="TH"/>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1ED0E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C420B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28D7C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EC28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E012EF" w14:textId="77777777" w:rsidR="007C4061" w:rsidRPr="00D5200C" w:rsidRDefault="007C4061" w:rsidP="00C17C4C">
            <w:pPr>
              <w:pStyle w:val="TAH"/>
              <w:rPr>
                <w:lang w:val="en-US"/>
              </w:rPr>
            </w:pPr>
            <w:r w:rsidRPr="00D5200C">
              <w:rPr>
                <w:lang w:val="en-US"/>
              </w:rPr>
              <w:t>Response</w:t>
            </w:r>
          </w:p>
          <w:p w14:paraId="1843689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035CE" w14:textId="77777777" w:rsidR="007C4061" w:rsidRPr="00D5200C" w:rsidRDefault="007C4061" w:rsidP="00C17C4C">
            <w:pPr>
              <w:pStyle w:val="TAH"/>
              <w:rPr>
                <w:lang w:val="en-US"/>
              </w:rPr>
            </w:pPr>
            <w:r w:rsidRPr="00D5200C">
              <w:rPr>
                <w:lang w:val="en-US"/>
              </w:rPr>
              <w:t>Description</w:t>
            </w:r>
          </w:p>
        </w:tc>
      </w:tr>
      <w:tr w:rsidR="007C4061" w:rsidRPr="00BC4D08" w14:paraId="4E1EEB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552F97" w14:textId="77777777" w:rsidR="007C4061" w:rsidRPr="00D5200C" w:rsidRDefault="007C4061" w:rsidP="00C17C4C">
            <w:pPr>
              <w:pStyle w:val="TAL"/>
              <w:rPr>
                <w:lang w:val="en-US"/>
              </w:rPr>
            </w:pPr>
            <w:proofErr w:type="spellStart"/>
            <w:r w:rsidRPr="00D5200C">
              <w:rPr>
                <w:lang w:val="en-US"/>
              </w:rPr>
              <w:t>SmsManagementSubscriptionData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50F75F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2C80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44184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64BFCC"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1A408DA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2C017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879A62" w14:textId="77777777" w:rsidR="007C4061" w:rsidRPr="00533C32" w:rsidRDefault="007C4061" w:rsidP="00842E08">
      <w:pPr>
        <w:rPr>
          <w:lang w:eastAsia="zh-CN"/>
        </w:rPr>
      </w:pPr>
    </w:p>
    <w:p w14:paraId="223A8376" w14:textId="77777777" w:rsidR="007C4061" w:rsidRPr="00533C32" w:rsidRDefault="007C4061" w:rsidP="006352FE">
      <w:pPr>
        <w:pStyle w:val="Heading3"/>
      </w:pPr>
      <w:bookmarkStart w:id="567" w:name="_Toc20126996"/>
      <w:bookmarkStart w:id="568" w:name="_Toc27588972"/>
      <w:bookmarkStart w:id="569" w:name="_Toc36459768"/>
      <w:bookmarkStart w:id="570" w:name="_Toc45029345"/>
      <w:bookmarkStart w:id="571" w:name="_Toc56519965"/>
      <w:bookmarkStart w:id="572" w:name="_Toc114765530"/>
      <w:r w:rsidRPr="00533C32">
        <w:t>5.2.14</w:t>
      </w:r>
      <w:r w:rsidRPr="00533C32">
        <w:tab/>
        <w:t xml:space="preserve">Resource: </w:t>
      </w:r>
      <w:proofErr w:type="spellStart"/>
      <w:r w:rsidRPr="00533C32">
        <w:t>ProvisionedParamenterData</w:t>
      </w:r>
      <w:bookmarkEnd w:id="567"/>
      <w:bookmarkEnd w:id="568"/>
      <w:bookmarkEnd w:id="569"/>
      <w:bookmarkEnd w:id="570"/>
      <w:bookmarkEnd w:id="571"/>
      <w:bookmarkEnd w:id="572"/>
      <w:proofErr w:type="spellEnd"/>
    </w:p>
    <w:p w14:paraId="39D201E3" w14:textId="77777777" w:rsidR="007C4061" w:rsidRPr="00533C32" w:rsidRDefault="007C4061" w:rsidP="006352FE">
      <w:pPr>
        <w:pStyle w:val="Heading4"/>
      </w:pPr>
      <w:bookmarkStart w:id="573" w:name="_Toc20126997"/>
      <w:bookmarkStart w:id="574" w:name="_Toc27588973"/>
      <w:bookmarkStart w:id="575" w:name="_Toc36459769"/>
      <w:bookmarkStart w:id="576" w:name="_Toc45029346"/>
      <w:bookmarkStart w:id="577" w:name="_Toc56519966"/>
      <w:bookmarkStart w:id="578" w:name="_Toc114765531"/>
      <w:r w:rsidRPr="00533C32">
        <w:t>5.2.14.1</w:t>
      </w:r>
      <w:r w:rsidRPr="00533C32">
        <w:tab/>
        <w:t>Description</w:t>
      </w:r>
      <w:bookmarkEnd w:id="573"/>
      <w:bookmarkEnd w:id="574"/>
      <w:bookmarkEnd w:id="575"/>
      <w:bookmarkEnd w:id="576"/>
      <w:bookmarkEnd w:id="577"/>
      <w:bookmarkEnd w:id="578"/>
    </w:p>
    <w:p w14:paraId="489F27E6" w14:textId="77777777" w:rsidR="007C4061" w:rsidRPr="00533C32" w:rsidRDefault="007C4061" w:rsidP="00842E08">
      <w:r w:rsidRPr="00533C32">
        <w:t xml:space="preserve">This resource represents the subscribed </w:t>
      </w:r>
      <w:proofErr w:type="spellStart"/>
      <w:r w:rsidRPr="00533C32">
        <w:t>ProvisionedParameterData</w:t>
      </w:r>
      <w:proofErr w:type="spellEnd"/>
      <w:r w:rsidRPr="00533C32">
        <w:t xml:space="preserve"> for a GPSI. It is triggered by the AF/NEF via the UDM to update provisioned data stored for the subscriber.</w:t>
      </w:r>
    </w:p>
    <w:p w14:paraId="1CCA7281"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79170" w14:textId="77777777" w:rsidR="007C4061" w:rsidRPr="00533C32" w:rsidRDefault="007C4061" w:rsidP="006352FE">
      <w:pPr>
        <w:pStyle w:val="Heading4"/>
      </w:pPr>
      <w:bookmarkStart w:id="579" w:name="_Toc20126998"/>
      <w:bookmarkStart w:id="580" w:name="_Toc27588974"/>
      <w:bookmarkStart w:id="581" w:name="_Toc36459770"/>
      <w:bookmarkStart w:id="582" w:name="_Toc45029347"/>
      <w:bookmarkStart w:id="583" w:name="_Toc56519967"/>
      <w:bookmarkStart w:id="584" w:name="_Toc114765532"/>
      <w:r w:rsidRPr="00533C32">
        <w:t>5.2.14.2</w:t>
      </w:r>
      <w:r w:rsidRPr="00533C32">
        <w:tab/>
        <w:t>Resource Definition</w:t>
      </w:r>
      <w:bookmarkEnd w:id="579"/>
      <w:bookmarkEnd w:id="580"/>
      <w:bookmarkEnd w:id="581"/>
      <w:bookmarkEnd w:id="582"/>
      <w:bookmarkEnd w:id="583"/>
      <w:bookmarkEnd w:id="584"/>
    </w:p>
    <w:p w14:paraId="5AB32F9B" w14:textId="77777777" w:rsidR="007C4061" w:rsidRPr="00533C32" w:rsidRDefault="007C4061" w:rsidP="00842E08">
      <w:r w:rsidRPr="00533C32">
        <w:t>Resource URI: {</w:t>
      </w:r>
      <w:proofErr w:type="spellStart"/>
      <w:r w:rsidRPr="00533C32">
        <w:t>apiRoot</w:t>
      </w:r>
      <w:proofErr w:type="spellEnd"/>
      <w:r w:rsidRPr="00533C32">
        <w:t>}/</w:t>
      </w:r>
      <w:proofErr w:type="spellStart"/>
      <w:r w:rsidRPr="00533C32">
        <w:t>nudr-dr</w:t>
      </w:r>
      <w:proofErr w:type="spellEnd"/>
      <w:r w:rsidRPr="00533C32">
        <w:t>/&lt;</w:t>
      </w:r>
      <w:proofErr w:type="spellStart"/>
      <w:r w:rsidRPr="00533C32">
        <w:t>apiVersion</w:t>
      </w:r>
      <w:proofErr w:type="spellEnd"/>
      <w:r w:rsidRPr="00533C32">
        <w:t>&gt;/subscription-data/{</w:t>
      </w:r>
      <w:proofErr w:type="spellStart"/>
      <w:r w:rsidRPr="00533C32">
        <w:t>ueId</w:t>
      </w:r>
      <w:proofErr w:type="spellEnd"/>
      <w:r w:rsidRPr="00533C32">
        <w:t>}/pp-data</w:t>
      </w:r>
    </w:p>
    <w:p w14:paraId="273636CF" w14:textId="77777777" w:rsidR="007C4061" w:rsidRPr="00533C32" w:rsidRDefault="007C4061" w:rsidP="00842E08">
      <w:pPr>
        <w:rPr>
          <w:rFonts w:ascii="Arial" w:hAnsi="Arial" w:cs="Arial"/>
        </w:rPr>
      </w:pPr>
      <w:r w:rsidRPr="00533C32">
        <w:t>This resource shall support the resource URI variables defined in table 5.2.14.2-1</w:t>
      </w:r>
      <w:r w:rsidRPr="00533C32">
        <w:rPr>
          <w:rFonts w:ascii="Arial" w:hAnsi="Arial" w:cs="Arial"/>
        </w:rPr>
        <w:t>.</w:t>
      </w:r>
    </w:p>
    <w:p w14:paraId="65E17372" w14:textId="77777777" w:rsidR="007C4061" w:rsidRPr="00533C32" w:rsidRDefault="007C4061" w:rsidP="00842E08">
      <w:pPr>
        <w:pStyle w:val="TH"/>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E5A62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16CAD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129B9" w14:textId="77777777" w:rsidR="007C4061" w:rsidRPr="00D5200C" w:rsidRDefault="007C4061" w:rsidP="00C17C4C">
            <w:pPr>
              <w:pStyle w:val="TAH"/>
              <w:rPr>
                <w:lang w:val="en-US"/>
              </w:rPr>
            </w:pPr>
            <w:r w:rsidRPr="00D5200C">
              <w:rPr>
                <w:lang w:val="en-US"/>
              </w:rPr>
              <w:t>Definition</w:t>
            </w:r>
          </w:p>
        </w:tc>
      </w:tr>
      <w:tr w:rsidR="007C4061" w:rsidRPr="00BC4D08" w14:paraId="38424A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8EBAA1"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9A9B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27E1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F0F11" w14:textId="77777777" w:rsidR="007C4061" w:rsidRPr="00D5200C" w:rsidRDefault="007C4061" w:rsidP="00C17C4C">
            <w:pPr>
              <w:pStyle w:val="TAL"/>
              <w:rPr>
                <w:lang w:val="en-US"/>
              </w:rPr>
            </w:pPr>
            <w:proofErr w:type="spellStart"/>
            <w:r w:rsidRPr="00D5200C">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61F19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7A139126" w14:textId="77777777" w:rsidR="007C4061" w:rsidRPr="00533C32" w:rsidRDefault="007C4061" w:rsidP="00842E08"/>
    <w:p w14:paraId="5BB45B2F" w14:textId="77777777" w:rsidR="007C4061" w:rsidRPr="00533C32" w:rsidRDefault="007C4061" w:rsidP="006352FE">
      <w:pPr>
        <w:pStyle w:val="Heading4"/>
      </w:pPr>
      <w:bookmarkStart w:id="585" w:name="_Toc20126999"/>
      <w:bookmarkStart w:id="586" w:name="_Toc27588975"/>
      <w:bookmarkStart w:id="587" w:name="_Toc36459771"/>
      <w:bookmarkStart w:id="588" w:name="_Toc45029348"/>
      <w:bookmarkStart w:id="589" w:name="_Toc56519968"/>
      <w:bookmarkStart w:id="590" w:name="_Toc114765533"/>
      <w:r w:rsidRPr="00533C32">
        <w:lastRenderedPageBreak/>
        <w:t>5.2.14.3</w:t>
      </w:r>
      <w:r w:rsidRPr="00533C32">
        <w:tab/>
        <w:t>Resource Standard Methods</w:t>
      </w:r>
      <w:bookmarkEnd w:id="585"/>
      <w:bookmarkEnd w:id="586"/>
      <w:bookmarkEnd w:id="587"/>
      <w:bookmarkEnd w:id="588"/>
      <w:bookmarkEnd w:id="589"/>
      <w:bookmarkEnd w:id="590"/>
    </w:p>
    <w:p w14:paraId="311B07FF" w14:textId="77777777" w:rsidR="007C4061" w:rsidRPr="00533C32" w:rsidRDefault="007C4061" w:rsidP="006352FE">
      <w:pPr>
        <w:pStyle w:val="Heading5"/>
      </w:pPr>
      <w:bookmarkStart w:id="591" w:name="_Toc20127000"/>
      <w:bookmarkStart w:id="592" w:name="_Toc27588976"/>
      <w:bookmarkStart w:id="593" w:name="_Toc36459772"/>
      <w:bookmarkStart w:id="594" w:name="_Toc45029349"/>
      <w:bookmarkStart w:id="595" w:name="_Toc56519969"/>
      <w:bookmarkStart w:id="596" w:name="_Toc114765534"/>
      <w:r w:rsidRPr="00533C32">
        <w:t>5.2.14.3.</w:t>
      </w:r>
      <w:r w:rsidRPr="00533C32">
        <w:rPr>
          <w:lang w:eastAsia="zh-CN"/>
        </w:rPr>
        <w:t>1</w:t>
      </w:r>
      <w:r w:rsidRPr="00533C32">
        <w:tab/>
        <w:t>GET</w:t>
      </w:r>
      <w:bookmarkEnd w:id="591"/>
      <w:bookmarkEnd w:id="592"/>
      <w:bookmarkEnd w:id="593"/>
      <w:bookmarkEnd w:id="594"/>
      <w:bookmarkEnd w:id="595"/>
      <w:bookmarkEnd w:id="596"/>
    </w:p>
    <w:p w14:paraId="750E8704" w14:textId="77777777" w:rsidR="007C4061" w:rsidRPr="00533C32" w:rsidRDefault="007C4061" w:rsidP="00842E08">
      <w:r w:rsidRPr="00533C32">
        <w:t xml:space="preserve">This method retrieves the provisioned data of a given </w:t>
      </w:r>
      <w:r w:rsidRPr="00533C32">
        <w:rPr>
          <w:lang w:eastAsia="zh-CN"/>
        </w:rPr>
        <w:t>UE</w:t>
      </w:r>
      <w:r w:rsidRPr="00533C32">
        <w:t>.</w:t>
      </w:r>
    </w:p>
    <w:p w14:paraId="495EAC4C" w14:textId="77777777" w:rsidR="007C4061" w:rsidRPr="00533C32" w:rsidRDefault="007C4061" w:rsidP="00842E08">
      <w:r w:rsidRPr="00533C32">
        <w:t>This method shall support the URI query parameters specified in table 5.2.14.3.</w:t>
      </w:r>
      <w:r w:rsidRPr="00533C32">
        <w:rPr>
          <w:lang w:eastAsia="zh-CN"/>
        </w:rPr>
        <w:t>1</w:t>
      </w:r>
      <w:r w:rsidRPr="00533C32">
        <w:t>-1.</w:t>
      </w:r>
    </w:p>
    <w:p w14:paraId="5004C596" w14:textId="77777777" w:rsidR="007C4061" w:rsidRPr="00533C32" w:rsidRDefault="007C4061" w:rsidP="00842E08">
      <w:pPr>
        <w:pStyle w:val="TH"/>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32DA0D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CED7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01175"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B3A73B1"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75445D"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C6F62" w14:textId="77777777" w:rsidR="007C4061" w:rsidRPr="00D5200C" w:rsidRDefault="007C4061" w:rsidP="00C17C4C">
            <w:pPr>
              <w:pStyle w:val="TAH"/>
              <w:rPr>
                <w:lang w:val="en-US"/>
              </w:rPr>
            </w:pPr>
            <w:r w:rsidRPr="00D5200C">
              <w:rPr>
                <w:lang w:val="en-US"/>
              </w:rPr>
              <w:t>Description</w:t>
            </w:r>
          </w:p>
        </w:tc>
      </w:tr>
      <w:tr w:rsidR="007C4061" w:rsidRPr="00BC4D08" w14:paraId="3376E44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FB84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D2934"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hideMark/>
          </w:tcPr>
          <w:p w14:paraId="6F72665C"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2CDD9A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E23837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320BB21" w14:textId="77777777" w:rsidR="007C4061" w:rsidRPr="00533C32" w:rsidRDefault="007C4061" w:rsidP="00842E08"/>
    <w:p w14:paraId="49B7CF6F" w14:textId="77777777" w:rsidR="007C4061" w:rsidRPr="00533C32" w:rsidRDefault="007C4061" w:rsidP="00842E08">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2B9DA546" w14:textId="77777777" w:rsidR="007C4061" w:rsidRPr="00533C32" w:rsidRDefault="007C4061" w:rsidP="00842E08">
      <w:pPr>
        <w:pStyle w:val="TH"/>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6ECB773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4100"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4FC7D49"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55F1CA9"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B2948" w14:textId="77777777" w:rsidR="007C4061" w:rsidRPr="00D5200C" w:rsidRDefault="007C4061" w:rsidP="00C17C4C">
            <w:pPr>
              <w:pStyle w:val="TAH"/>
              <w:rPr>
                <w:lang w:val="en-US"/>
              </w:rPr>
            </w:pPr>
            <w:r w:rsidRPr="00D5200C">
              <w:rPr>
                <w:lang w:val="en-US"/>
              </w:rPr>
              <w:t>Description</w:t>
            </w:r>
          </w:p>
        </w:tc>
      </w:tr>
      <w:tr w:rsidR="007C4061" w:rsidRPr="00BC4D08" w14:paraId="41576C7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A2EF6"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1D85814"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53B7C065"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4B5CC752" w14:textId="77777777" w:rsidR="007C4061" w:rsidRPr="00D5200C" w:rsidRDefault="007C4061" w:rsidP="00C17C4C">
            <w:pPr>
              <w:pStyle w:val="TAL"/>
              <w:rPr>
                <w:lang w:val="en-US"/>
              </w:rPr>
            </w:pPr>
          </w:p>
        </w:tc>
      </w:tr>
    </w:tbl>
    <w:p w14:paraId="51E88BE9" w14:textId="77777777" w:rsidR="007C4061" w:rsidRPr="00533C32" w:rsidRDefault="007C4061" w:rsidP="00842E08"/>
    <w:p w14:paraId="614C4774" w14:textId="77777777" w:rsidR="007C4061" w:rsidRPr="00533C32" w:rsidRDefault="007C4061" w:rsidP="00842E08">
      <w:pPr>
        <w:pStyle w:val="TH"/>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0246A7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E16DD"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2A00171"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F6407C4"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B8AE17D" w14:textId="77777777" w:rsidR="007C4061" w:rsidRPr="00D5200C" w:rsidRDefault="007C4061" w:rsidP="00C17C4C">
            <w:pPr>
              <w:pStyle w:val="TAH"/>
              <w:rPr>
                <w:lang w:val="en-US"/>
              </w:rPr>
            </w:pPr>
            <w:r w:rsidRPr="00D5200C">
              <w:rPr>
                <w:lang w:val="en-US"/>
              </w:rPr>
              <w:t>Response</w:t>
            </w:r>
          </w:p>
          <w:p w14:paraId="49F958D8"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DD2279D" w14:textId="77777777" w:rsidR="007C4061" w:rsidRPr="00D5200C" w:rsidRDefault="007C4061" w:rsidP="00C17C4C">
            <w:pPr>
              <w:pStyle w:val="TAH"/>
              <w:rPr>
                <w:lang w:val="en-US"/>
              </w:rPr>
            </w:pPr>
            <w:r w:rsidRPr="00D5200C">
              <w:rPr>
                <w:lang w:val="en-US"/>
              </w:rPr>
              <w:t>Description</w:t>
            </w:r>
          </w:p>
        </w:tc>
      </w:tr>
      <w:tr w:rsidR="007C4061" w:rsidRPr="00BC4D08" w14:paraId="5D192E1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8FD2BB" w14:textId="77777777" w:rsidR="007C4061" w:rsidRPr="00D5200C" w:rsidRDefault="007C4061" w:rsidP="00C17C4C">
            <w:pPr>
              <w:pStyle w:val="TAL"/>
              <w:rPr>
                <w:lang w:val="en-US"/>
              </w:rPr>
            </w:pPr>
            <w:proofErr w:type="spellStart"/>
            <w:r w:rsidRPr="00D5200C">
              <w:rPr>
                <w:lang w:val="en-US" w:eastAsia="zh-CN"/>
              </w:rPr>
              <w:t>P</w:t>
            </w:r>
            <w:r w:rsidRPr="00D5200C">
              <w:rPr>
                <w:lang w:val="en-US"/>
              </w:rPr>
              <w:t>pData</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07944D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F68DC40"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54D65991"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E36F31B"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2A094B85" w14:textId="77777777" w:rsidR="007C4061" w:rsidRPr="00533C32" w:rsidRDefault="007C4061" w:rsidP="00842E08">
      <w:pPr>
        <w:rPr>
          <w:lang w:eastAsia="zh-CN"/>
        </w:rPr>
      </w:pPr>
    </w:p>
    <w:p w14:paraId="41A30522" w14:textId="77777777" w:rsidR="007C4061" w:rsidRPr="00533C32" w:rsidRDefault="007C4061" w:rsidP="006352FE">
      <w:pPr>
        <w:pStyle w:val="Heading5"/>
      </w:pPr>
      <w:bookmarkStart w:id="597" w:name="_Toc20127001"/>
      <w:bookmarkStart w:id="598" w:name="_Toc27588977"/>
      <w:bookmarkStart w:id="599" w:name="_Toc36459773"/>
      <w:bookmarkStart w:id="600" w:name="_Toc45029350"/>
      <w:bookmarkStart w:id="601" w:name="_Toc56519970"/>
      <w:bookmarkStart w:id="602" w:name="_Toc114765535"/>
      <w:r w:rsidRPr="00533C32">
        <w:t>5.2.14.3.</w:t>
      </w:r>
      <w:r w:rsidRPr="00533C32">
        <w:rPr>
          <w:lang w:eastAsia="zh-CN"/>
        </w:rPr>
        <w:t>2</w:t>
      </w:r>
      <w:r w:rsidRPr="00533C32">
        <w:tab/>
        <w:t>PATCH</w:t>
      </w:r>
      <w:bookmarkEnd w:id="597"/>
      <w:bookmarkEnd w:id="598"/>
      <w:bookmarkEnd w:id="599"/>
      <w:bookmarkEnd w:id="600"/>
      <w:bookmarkEnd w:id="601"/>
      <w:bookmarkEnd w:id="602"/>
    </w:p>
    <w:p w14:paraId="2608BEB2" w14:textId="77777777" w:rsidR="007C4061" w:rsidRPr="00533C32" w:rsidRDefault="007C4061" w:rsidP="00842E08">
      <w:pPr>
        <w:rPr>
          <w:lang w:eastAsia="zh-CN"/>
        </w:rPr>
      </w:pPr>
      <w:r w:rsidRPr="00533C32">
        <w:rPr>
          <w:lang w:eastAsia="zh-CN"/>
        </w:rPr>
        <w:t>This method is used to modify the provisioned parameter data in the UDR.</w:t>
      </w:r>
    </w:p>
    <w:p w14:paraId="3888883C" w14:textId="77777777" w:rsidR="007C4061" w:rsidRPr="00533C32" w:rsidRDefault="007C4061" w:rsidP="00842E08">
      <w:r w:rsidRPr="00533C32">
        <w:t>This method shall support the URI query parameters specified in table 5.2.14.3.2-1.</w:t>
      </w:r>
    </w:p>
    <w:p w14:paraId="68DF29E8" w14:textId="77777777" w:rsidR="007C4061" w:rsidRPr="00533C32" w:rsidRDefault="007C4061" w:rsidP="00842E08">
      <w:pPr>
        <w:pStyle w:val="TH"/>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8202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57876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F1E6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6F6F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DDEC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7C80B" w14:textId="77777777" w:rsidR="007C4061" w:rsidRPr="00D5200C" w:rsidRDefault="007C4061" w:rsidP="00C17C4C">
            <w:pPr>
              <w:pStyle w:val="TAH"/>
              <w:rPr>
                <w:lang w:val="en-US"/>
              </w:rPr>
            </w:pPr>
            <w:r w:rsidRPr="00D5200C">
              <w:rPr>
                <w:lang w:val="en-US"/>
              </w:rPr>
              <w:t>Description</w:t>
            </w:r>
          </w:p>
        </w:tc>
      </w:tr>
      <w:tr w:rsidR="007C4061" w:rsidRPr="00BC4D08" w14:paraId="698D7E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1CF1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3920092"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2C8D6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F3949EA"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550E7" w14:textId="180DE247"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744ABE68" w14:textId="77777777" w:rsidR="007C4061" w:rsidRPr="00533C32" w:rsidRDefault="007C4061" w:rsidP="007C4061">
      <w:pPr>
        <w:pStyle w:val="Guidance"/>
      </w:pPr>
    </w:p>
    <w:p w14:paraId="72778F18" w14:textId="77777777" w:rsidR="007C4061" w:rsidRPr="00533C32" w:rsidRDefault="007C4061" w:rsidP="00842E08">
      <w:r w:rsidRPr="00533C32">
        <w:t>This method shall support the request data structures specified in table 5.2.14.3.2-2 and the response data structures and response codes specified in table 5.2.14.3.2-3.</w:t>
      </w:r>
    </w:p>
    <w:p w14:paraId="6FB97A89" w14:textId="77777777" w:rsidR="007C4061" w:rsidRPr="00533C32" w:rsidRDefault="007C4061" w:rsidP="00842E08">
      <w:pPr>
        <w:pStyle w:val="TH"/>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8C53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9ECC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78E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C1F1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B0ADC" w14:textId="77777777" w:rsidR="007C4061" w:rsidRPr="00D5200C" w:rsidRDefault="007C4061" w:rsidP="00C17C4C">
            <w:pPr>
              <w:pStyle w:val="TAH"/>
              <w:rPr>
                <w:lang w:val="en-US"/>
              </w:rPr>
            </w:pPr>
            <w:r w:rsidRPr="00D5200C">
              <w:rPr>
                <w:lang w:val="en-US"/>
              </w:rPr>
              <w:t>Description</w:t>
            </w:r>
          </w:p>
        </w:tc>
      </w:tr>
      <w:tr w:rsidR="007C4061" w:rsidRPr="00BC4D08" w14:paraId="00530B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7668BC"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59CD42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C84350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F28130"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CDE6155" w14:textId="77777777" w:rsidR="007C4061" w:rsidRPr="00533C32" w:rsidRDefault="007C4061" w:rsidP="00842E08"/>
    <w:p w14:paraId="4A48AEC8" w14:textId="77777777" w:rsidR="007C4061" w:rsidRPr="00533C32" w:rsidRDefault="007C4061" w:rsidP="00842E08">
      <w:pPr>
        <w:pStyle w:val="TH"/>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167CF5"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65F9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73F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34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B1A432" w14:textId="77777777" w:rsidR="007C4061" w:rsidRPr="00D5200C" w:rsidRDefault="007C4061" w:rsidP="00C17C4C">
            <w:pPr>
              <w:pStyle w:val="TAH"/>
              <w:rPr>
                <w:lang w:val="en-US"/>
              </w:rPr>
            </w:pPr>
            <w:r w:rsidRPr="00D5200C">
              <w:rPr>
                <w:lang w:val="en-US"/>
              </w:rPr>
              <w:t>Response</w:t>
            </w:r>
          </w:p>
          <w:p w14:paraId="76F50B5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C03DFA" w14:textId="77777777" w:rsidR="007C4061" w:rsidRPr="00D5200C" w:rsidRDefault="007C4061" w:rsidP="00C17C4C">
            <w:pPr>
              <w:pStyle w:val="TAH"/>
              <w:rPr>
                <w:lang w:val="en-US"/>
              </w:rPr>
            </w:pPr>
            <w:r w:rsidRPr="00D5200C">
              <w:rPr>
                <w:lang w:val="en-US"/>
              </w:rPr>
              <w:t>Description</w:t>
            </w:r>
          </w:p>
        </w:tc>
      </w:tr>
      <w:tr w:rsidR="007C4061" w:rsidRPr="00BC4D08" w14:paraId="5B8890B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C4946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47D0A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126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9E884C7"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83A9C3C"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71FAAE3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25DF42"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F2A1B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32F945"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91955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51B4389"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EB651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97C52"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6232CA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740A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BD43A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BD969A2"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proofErr w:type="spellStart"/>
            <w:r w:rsidRPr="00D5200C">
              <w:rPr>
                <w:lang w:val="en-US"/>
              </w:rPr>
              <w:t>invalidParams</w:t>
            </w:r>
            <w:proofErr w:type="spellEnd"/>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987F6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5CD4C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B5C78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665D7CB2" w14:textId="6A1BC901" w:rsidR="007C4061" w:rsidRDefault="007C4061" w:rsidP="00842E08">
      <w:pPr>
        <w:rPr>
          <w:lang w:eastAsia="zh-CN"/>
        </w:rPr>
      </w:pPr>
    </w:p>
    <w:p w14:paraId="7DDA2133" w14:textId="4747AE9E" w:rsidR="007F0FA9" w:rsidRDefault="007F0FA9" w:rsidP="00E460C1">
      <w:pPr>
        <w:pStyle w:val="Heading3"/>
      </w:pPr>
      <w:bookmarkStart w:id="603" w:name="_Toc114765536"/>
      <w:r>
        <w:t>5.2.14A</w:t>
      </w:r>
      <w:r>
        <w:tab/>
        <w:t xml:space="preserve">Resource: </w:t>
      </w:r>
      <w:proofErr w:type="spellStart"/>
      <w:r>
        <w:t>Pp</w:t>
      </w:r>
      <w:r>
        <w:rPr>
          <w:color w:val="000000"/>
          <w:lang w:eastAsia="en-GB"/>
        </w:rPr>
        <w:t>Profile</w:t>
      </w:r>
      <w:r>
        <w:t>Data</w:t>
      </w:r>
      <w:bookmarkEnd w:id="603"/>
      <w:proofErr w:type="spellEnd"/>
    </w:p>
    <w:p w14:paraId="3438A674" w14:textId="1A16C855" w:rsidR="007F0FA9" w:rsidRDefault="007F0FA9" w:rsidP="00E460C1">
      <w:pPr>
        <w:pStyle w:val="Heading4"/>
      </w:pPr>
      <w:bookmarkStart w:id="604" w:name="_Toc114765537"/>
      <w:r>
        <w:t>5.2.14A.1</w:t>
      </w:r>
      <w:r>
        <w:tab/>
        <w:t>Description</w:t>
      </w:r>
      <w:bookmarkEnd w:id="604"/>
    </w:p>
    <w:p w14:paraId="7C566C9B" w14:textId="77777777" w:rsidR="007F0FA9" w:rsidRDefault="007F0FA9" w:rsidP="00842E08">
      <w:r>
        <w:t xml:space="preserve">This resource represents the </w:t>
      </w:r>
      <w:r w:rsidRPr="00B42055">
        <w:t>Parameter</w:t>
      </w:r>
      <w:r>
        <w:t xml:space="preserve"> </w:t>
      </w:r>
      <w:r w:rsidRPr="00B42055">
        <w:t>Provision</w:t>
      </w:r>
      <w:r>
        <w:t xml:space="preserve"> Profile Data for the UE. It is queried by the UDM by either GPSI or SUPI.</w:t>
      </w:r>
    </w:p>
    <w:p w14:paraId="1A91668E" w14:textId="41381913" w:rsidR="007F0FA9" w:rsidRDefault="007F0FA9" w:rsidP="00E460C1">
      <w:pPr>
        <w:pStyle w:val="Heading4"/>
      </w:pPr>
      <w:bookmarkStart w:id="605" w:name="_Toc114765538"/>
      <w:r>
        <w:t>5.2.14A.2</w:t>
      </w:r>
      <w:r>
        <w:tab/>
        <w:t>Resource Definition</w:t>
      </w:r>
      <w:bookmarkEnd w:id="605"/>
    </w:p>
    <w:p w14:paraId="57180CF5" w14:textId="77777777" w:rsidR="007F0FA9" w:rsidRDefault="007F0FA9" w:rsidP="00842E08">
      <w:r>
        <w:t>Resource URI: {apiRoot}/nudr-dr/&lt;apiVersion&gt;/subscription-data/{ueId</w:t>
      </w:r>
      <w:r>
        <w:rPr>
          <w:color w:val="000000"/>
        </w:rPr>
        <w:t>}</w:t>
      </w:r>
      <w:r>
        <w:rPr>
          <w:color w:val="000000"/>
          <w:lang w:eastAsia="en-GB"/>
        </w:rPr>
        <w:t>/pp-profile-d</w:t>
      </w:r>
      <w:r>
        <w:rPr>
          <w:color w:val="000000"/>
        </w:rPr>
        <w:t>ata</w:t>
      </w:r>
    </w:p>
    <w:p w14:paraId="50B5F5C2" w14:textId="08DB2BF1" w:rsidR="007F0FA9" w:rsidRDefault="007F0FA9" w:rsidP="00842E08">
      <w:pPr>
        <w:rPr>
          <w:rFonts w:ascii="Arial" w:hAnsi="Arial" w:cs="Arial"/>
        </w:rPr>
      </w:pPr>
      <w:r>
        <w:t>This resource shall support the resource URI variables defined in table 5.2.14A.2-1</w:t>
      </w:r>
      <w:r>
        <w:rPr>
          <w:rFonts w:ascii="Arial" w:hAnsi="Arial" w:cs="Arial"/>
        </w:rPr>
        <w:t>.</w:t>
      </w:r>
    </w:p>
    <w:p w14:paraId="6FA1FCC0" w14:textId="154FAF70" w:rsidR="007F0FA9" w:rsidRDefault="007F0FA9" w:rsidP="00842E08">
      <w:pPr>
        <w:pStyle w:val="TH"/>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0FA9" w14:paraId="12E9AFF5"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A3375" w14:textId="77777777" w:rsidR="007F0FA9" w:rsidRDefault="007F0FA9"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44E3F2" w14:textId="77777777" w:rsidR="007F0FA9" w:rsidRDefault="007F0FA9" w:rsidP="009562F4">
            <w:pPr>
              <w:pStyle w:val="TAH"/>
              <w:rPr>
                <w:lang w:val="en-US"/>
              </w:rPr>
            </w:pPr>
            <w:r>
              <w:rPr>
                <w:lang w:val="en-US"/>
              </w:rPr>
              <w:t>Definition</w:t>
            </w:r>
          </w:p>
        </w:tc>
      </w:tr>
      <w:tr w:rsidR="007F0FA9" w14:paraId="053CA4F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FF2D7" w14:textId="77777777" w:rsidR="007F0FA9" w:rsidRDefault="007F0FA9" w:rsidP="009562F4">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3FBB8" w14:textId="77777777" w:rsidR="007F0FA9" w:rsidRDefault="007F0FA9" w:rsidP="009562F4">
            <w:pPr>
              <w:pStyle w:val="TAL"/>
              <w:rPr>
                <w:lang w:val="en-US"/>
              </w:rPr>
            </w:pPr>
            <w:r>
              <w:rPr>
                <w:lang w:val="en-US"/>
              </w:rPr>
              <w:t>See clause</w:t>
            </w:r>
            <w:r>
              <w:rPr>
                <w:lang w:val="en-US" w:eastAsia="zh-CN"/>
              </w:rPr>
              <w:t> </w:t>
            </w:r>
            <w:r>
              <w:rPr>
                <w:lang w:val="en-US"/>
              </w:rPr>
              <w:t>6.1.1</w:t>
            </w:r>
          </w:p>
        </w:tc>
      </w:tr>
      <w:tr w:rsidR="007F0FA9" w14:paraId="6830D729"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1CA37" w14:textId="77777777" w:rsidR="007F0FA9" w:rsidRDefault="007F0FA9" w:rsidP="009562F4">
            <w:pPr>
              <w:pStyle w:val="TAL"/>
              <w:rPr>
                <w:lang w:val="en-US"/>
              </w:rPr>
            </w:pPr>
            <w:proofErr w:type="spellStart"/>
            <w:r>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0746B8" w14:textId="77777777" w:rsidR="007F0FA9" w:rsidRDefault="007F0FA9" w:rsidP="009562F4">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 xml:space="preserve">pattern: See pattern of type </w:t>
            </w:r>
            <w:proofErr w:type="spellStart"/>
            <w:r>
              <w:rPr>
                <w:lang w:val="en-US"/>
              </w:rPr>
              <w:t>VarUeId</w:t>
            </w:r>
            <w:proofErr w:type="spellEnd"/>
            <w:r>
              <w:rPr>
                <w:lang w:val="en-US"/>
              </w:rPr>
              <w:t xml:space="preserve"> in 3GPP TS 29.571 [3]</w:t>
            </w:r>
          </w:p>
        </w:tc>
      </w:tr>
    </w:tbl>
    <w:p w14:paraId="34BB3A54" w14:textId="77777777" w:rsidR="007F0FA9" w:rsidRDefault="007F0FA9" w:rsidP="00842E08"/>
    <w:p w14:paraId="0DB97AB7" w14:textId="786173FE" w:rsidR="007F0FA9" w:rsidRDefault="007F0FA9" w:rsidP="00E460C1">
      <w:pPr>
        <w:pStyle w:val="Heading4"/>
      </w:pPr>
      <w:bookmarkStart w:id="606" w:name="_Toc114765539"/>
      <w:r>
        <w:t>5.2.14A.3</w:t>
      </w:r>
      <w:r>
        <w:tab/>
        <w:t>Resource Standard Methods</w:t>
      </w:r>
      <w:bookmarkEnd w:id="606"/>
    </w:p>
    <w:p w14:paraId="1FA57BED" w14:textId="533A034B" w:rsidR="007F0FA9" w:rsidRDefault="007F0FA9" w:rsidP="00E460C1">
      <w:pPr>
        <w:pStyle w:val="Heading5"/>
      </w:pPr>
      <w:bookmarkStart w:id="607" w:name="_Toc114765540"/>
      <w:r>
        <w:t>5.2.14A.3.1</w:t>
      </w:r>
      <w:r>
        <w:tab/>
        <w:t>GET</w:t>
      </w:r>
      <w:bookmarkEnd w:id="607"/>
    </w:p>
    <w:p w14:paraId="2A8FE47A" w14:textId="6FE9B491" w:rsidR="007F0FA9" w:rsidRDefault="007F0FA9" w:rsidP="00842E08">
      <w:r>
        <w:t>This method shall support the URI query parameters specified in table 5.2.14A.3.1-1.</w:t>
      </w:r>
    </w:p>
    <w:p w14:paraId="6D3CEAB1" w14:textId="514F008E" w:rsidR="007F0FA9" w:rsidRDefault="007F0FA9" w:rsidP="00842E08">
      <w:pPr>
        <w:pStyle w:val="TH"/>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F0FA9" w14:paraId="655241E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04885A" w14:textId="77777777" w:rsidR="007F0FA9" w:rsidRDefault="007F0FA9"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EFCEDF" w14:textId="77777777" w:rsidR="007F0FA9" w:rsidRDefault="007F0FA9"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FE0033F" w14:textId="77777777" w:rsidR="007F0FA9" w:rsidRDefault="007F0FA9"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E9779A" w14:textId="77777777" w:rsidR="007F0FA9" w:rsidRDefault="007F0FA9"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E488E" w14:textId="77777777" w:rsidR="007F0FA9" w:rsidRDefault="007F0FA9" w:rsidP="009562F4">
            <w:pPr>
              <w:pStyle w:val="TAH"/>
              <w:rPr>
                <w:lang w:val="en-US"/>
              </w:rPr>
            </w:pPr>
            <w:r>
              <w:rPr>
                <w:lang w:val="en-US"/>
              </w:rPr>
              <w:t>Description</w:t>
            </w:r>
          </w:p>
        </w:tc>
      </w:tr>
      <w:tr w:rsidR="007F0FA9" w14:paraId="5A0D9464"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FB83934" w14:textId="77777777" w:rsidR="007F0FA9" w:rsidRDefault="007F0FA9"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9774F63" w14:textId="77777777" w:rsidR="007F0FA9" w:rsidRDefault="007F0FA9" w:rsidP="009562F4">
            <w:pPr>
              <w:pStyle w:val="TAL"/>
              <w:rPr>
                <w:lang w:val="en-US" w:eastAsia="zh-CN"/>
              </w:rPr>
            </w:pPr>
            <w:proofErr w:type="spellStart"/>
            <w:r>
              <w:rPr>
                <w:lang w:val="en-US"/>
              </w:rPr>
              <w:t>SupportedFeatures</w:t>
            </w:r>
            <w:proofErr w:type="spellEnd"/>
          </w:p>
        </w:tc>
        <w:tc>
          <w:tcPr>
            <w:tcW w:w="155" w:type="pct"/>
            <w:tcBorders>
              <w:top w:val="single" w:sz="4" w:space="0" w:color="auto"/>
              <w:left w:val="single" w:sz="6" w:space="0" w:color="000000"/>
              <w:bottom w:val="single" w:sz="6" w:space="0" w:color="000000"/>
              <w:right w:val="single" w:sz="6" w:space="0" w:color="000000"/>
            </w:tcBorders>
            <w:hideMark/>
          </w:tcPr>
          <w:p w14:paraId="712D7E73" w14:textId="77777777" w:rsidR="007F0FA9" w:rsidRDefault="007F0FA9"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958FAC9" w14:textId="77777777" w:rsidR="007F0FA9" w:rsidRDefault="007F0FA9"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599D858" w14:textId="77777777" w:rsidR="007F0FA9" w:rsidRDefault="007F0FA9" w:rsidP="009562F4">
            <w:pPr>
              <w:pStyle w:val="TAL"/>
              <w:rPr>
                <w:lang w:val="en-US" w:eastAsia="zh-CN"/>
              </w:rPr>
            </w:pPr>
            <w:r>
              <w:rPr>
                <w:rFonts w:cs="Arial"/>
                <w:szCs w:val="18"/>
                <w:lang w:val="en-US"/>
              </w:rPr>
              <w:t>see 3GPP TS 29.500 [8] clause 6.6</w:t>
            </w:r>
          </w:p>
        </w:tc>
      </w:tr>
    </w:tbl>
    <w:p w14:paraId="560293CC" w14:textId="77777777" w:rsidR="007F0FA9" w:rsidRDefault="007F0FA9" w:rsidP="00842E08"/>
    <w:p w14:paraId="3BECE049" w14:textId="2CF36F3A" w:rsidR="007F0FA9" w:rsidRDefault="007F0FA9" w:rsidP="00842E08">
      <w:r>
        <w:t>This method shall support the request data structures specified in table 5.2.14A.3.1-2 and the response data structures and response codes specified in table 5.2.14A.3.1-3.</w:t>
      </w:r>
    </w:p>
    <w:p w14:paraId="09652EEF" w14:textId="7A34FE12" w:rsidR="007F0FA9" w:rsidRDefault="007F0FA9" w:rsidP="00842E08">
      <w:pPr>
        <w:pStyle w:val="TH"/>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F0FA9" w14:paraId="4205AD78"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63535" w14:textId="77777777" w:rsidR="007F0FA9" w:rsidRDefault="007F0FA9"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3F671" w14:textId="77777777" w:rsidR="007F0FA9" w:rsidRDefault="007F0FA9"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420BC5" w14:textId="77777777" w:rsidR="007F0FA9" w:rsidRDefault="007F0FA9"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A3951" w14:textId="77777777" w:rsidR="007F0FA9" w:rsidRDefault="007F0FA9" w:rsidP="009562F4">
            <w:pPr>
              <w:pStyle w:val="TAH"/>
              <w:rPr>
                <w:lang w:val="en-US"/>
              </w:rPr>
            </w:pPr>
            <w:r>
              <w:rPr>
                <w:lang w:val="en-US"/>
              </w:rPr>
              <w:t>Description</w:t>
            </w:r>
          </w:p>
        </w:tc>
      </w:tr>
      <w:tr w:rsidR="007F0FA9" w14:paraId="6E799DD5"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B4A6" w14:textId="77777777" w:rsidR="007F0FA9" w:rsidRDefault="007F0FA9"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0B3F44" w14:textId="77777777" w:rsidR="007F0FA9" w:rsidRDefault="007F0FA9"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86CA06" w14:textId="77777777" w:rsidR="007F0FA9" w:rsidRDefault="007F0FA9"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013C77" w14:textId="77777777" w:rsidR="007F0FA9" w:rsidRDefault="007F0FA9" w:rsidP="009562F4">
            <w:pPr>
              <w:pStyle w:val="TAL"/>
              <w:rPr>
                <w:lang w:val="en-US"/>
              </w:rPr>
            </w:pPr>
          </w:p>
        </w:tc>
      </w:tr>
    </w:tbl>
    <w:p w14:paraId="4AA8F747" w14:textId="77777777" w:rsidR="007F0FA9" w:rsidRDefault="007F0FA9" w:rsidP="00842E08"/>
    <w:p w14:paraId="4F234538" w14:textId="59422494" w:rsidR="007F0FA9" w:rsidRDefault="007F0FA9" w:rsidP="00842E08">
      <w:pPr>
        <w:pStyle w:val="TH"/>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F0FA9" w14:paraId="3B974BC7"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35ACD" w14:textId="77777777" w:rsidR="007F0FA9" w:rsidRDefault="007F0FA9"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5F1BB3" w14:textId="77777777" w:rsidR="007F0FA9" w:rsidRDefault="007F0FA9"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688D4" w14:textId="77777777" w:rsidR="007F0FA9" w:rsidRDefault="007F0FA9"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AC0EF2" w14:textId="77777777" w:rsidR="007F0FA9" w:rsidRDefault="007F0FA9" w:rsidP="009562F4">
            <w:pPr>
              <w:pStyle w:val="TAH"/>
              <w:rPr>
                <w:lang w:val="en-US"/>
              </w:rPr>
            </w:pPr>
            <w:r>
              <w:rPr>
                <w:lang w:val="en-US"/>
              </w:rPr>
              <w:t>Response</w:t>
            </w:r>
          </w:p>
          <w:p w14:paraId="21C64344" w14:textId="77777777" w:rsidR="007F0FA9" w:rsidRDefault="007F0FA9"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0F4A04" w14:textId="77777777" w:rsidR="007F0FA9" w:rsidRDefault="007F0FA9" w:rsidP="009562F4">
            <w:pPr>
              <w:pStyle w:val="TAH"/>
              <w:rPr>
                <w:lang w:val="en-US"/>
              </w:rPr>
            </w:pPr>
            <w:r>
              <w:rPr>
                <w:lang w:val="en-US"/>
              </w:rPr>
              <w:t>Description</w:t>
            </w:r>
          </w:p>
        </w:tc>
      </w:tr>
      <w:tr w:rsidR="007F0FA9" w14:paraId="7792F8F3"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2E058" w14:textId="77777777" w:rsidR="007F0FA9" w:rsidRDefault="007F0FA9" w:rsidP="009562F4">
            <w:pPr>
              <w:pStyle w:val="TAL"/>
              <w:rPr>
                <w:lang w:val="en-US"/>
              </w:rPr>
            </w:pPr>
            <w:proofErr w:type="spellStart"/>
            <w:r>
              <w:rPr>
                <w:color w:val="000000"/>
                <w:lang w:val="en-US" w:eastAsia="en-GB"/>
              </w:rPr>
              <w:t>PpProfile</w:t>
            </w:r>
            <w:r>
              <w:rPr>
                <w:lang w:val="en-US"/>
              </w:rPr>
              <w:t>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EA55BA6" w14:textId="77777777" w:rsidR="007F0FA9" w:rsidRDefault="007F0FA9"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8B9B450" w14:textId="77777777" w:rsidR="007F0FA9" w:rsidRDefault="007F0FA9"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7474611" w14:textId="77777777" w:rsidR="007F0FA9" w:rsidRDefault="007F0FA9"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57CE52" w14:textId="77777777" w:rsidR="007F0FA9" w:rsidRDefault="007F0FA9"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w:t>
            </w:r>
            <w:proofErr w:type="spellStart"/>
            <w:r>
              <w:rPr>
                <w:lang w:val="en-US"/>
              </w:rPr>
              <w:t>ueId</w:t>
            </w:r>
            <w:proofErr w:type="spellEnd"/>
          </w:p>
        </w:tc>
      </w:tr>
      <w:tr w:rsidR="007F0FA9" w14:paraId="3E2BB058"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658853" w14:textId="77777777" w:rsidR="007F0FA9" w:rsidRDefault="007F0FA9" w:rsidP="009562F4">
            <w:pPr>
              <w:pStyle w:val="TAL"/>
              <w:rPr>
                <w:lang w:val="en-US"/>
              </w:rPr>
            </w:pPr>
            <w:r>
              <w:rPr>
                <w:lang w:val="en-US"/>
              </w:rPr>
              <w:t>NOTE:</w:t>
            </w:r>
            <w:r>
              <w:rPr>
                <w:lang w:val="en-US"/>
              </w:rPr>
              <w:tab/>
              <w:t>In addition common data structures as listed in table 5.5-1 are supported.</w:t>
            </w:r>
          </w:p>
        </w:tc>
      </w:tr>
    </w:tbl>
    <w:p w14:paraId="46FB2DAA" w14:textId="77777777" w:rsidR="007F0FA9" w:rsidRPr="007F0FA9" w:rsidRDefault="007F0FA9" w:rsidP="00842E08">
      <w:pPr>
        <w:rPr>
          <w:lang w:eastAsia="zh-CN"/>
        </w:rPr>
      </w:pPr>
    </w:p>
    <w:p w14:paraId="2B859B6C" w14:textId="77777777" w:rsidR="007C4061" w:rsidRPr="00533C32" w:rsidRDefault="007C4061" w:rsidP="006352FE">
      <w:pPr>
        <w:pStyle w:val="Heading3"/>
      </w:pPr>
      <w:bookmarkStart w:id="608" w:name="_Toc20127002"/>
      <w:bookmarkStart w:id="609" w:name="_Toc27588978"/>
      <w:bookmarkStart w:id="610" w:name="_Toc36459774"/>
      <w:bookmarkStart w:id="611" w:name="_Toc45029351"/>
      <w:bookmarkStart w:id="612" w:name="_Toc56519971"/>
      <w:bookmarkStart w:id="613" w:name="_Toc114765541"/>
      <w:r w:rsidRPr="00533C32">
        <w:t>5.2.</w:t>
      </w:r>
      <w:r w:rsidRPr="00533C32">
        <w:rPr>
          <w:lang w:eastAsia="zh-CN"/>
        </w:rPr>
        <w:t>15</w:t>
      </w:r>
      <w:r w:rsidRPr="00533C32">
        <w:tab/>
        <w:t xml:space="preserve">Resource: </w:t>
      </w:r>
      <w:proofErr w:type="spellStart"/>
      <w:r w:rsidRPr="00533C32">
        <w:t>SMSSubscriptionData</w:t>
      </w:r>
      <w:bookmarkEnd w:id="608"/>
      <w:bookmarkEnd w:id="609"/>
      <w:bookmarkEnd w:id="610"/>
      <w:bookmarkEnd w:id="611"/>
      <w:bookmarkEnd w:id="612"/>
      <w:bookmarkEnd w:id="613"/>
      <w:proofErr w:type="spellEnd"/>
    </w:p>
    <w:p w14:paraId="3FA84125" w14:textId="77777777" w:rsidR="007C4061" w:rsidRPr="00533C32" w:rsidRDefault="007C4061" w:rsidP="006352FE">
      <w:pPr>
        <w:pStyle w:val="Heading4"/>
      </w:pPr>
      <w:bookmarkStart w:id="614" w:name="_Toc20127003"/>
      <w:bookmarkStart w:id="615" w:name="_Toc27588979"/>
      <w:bookmarkStart w:id="616" w:name="_Toc36459775"/>
      <w:bookmarkStart w:id="617" w:name="_Toc45029352"/>
      <w:bookmarkStart w:id="618" w:name="_Toc56519972"/>
      <w:bookmarkStart w:id="619" w:name="_Toc114765542"/>
      <w:r w:rsidRPr="00533C32">
        <w:t>5.2.</w:t>
      </w:r>
      <w:r w:rsidRPr="00533C32">
        <w:rPr>
          <w:lang w:eastAsia="zh-CN"/>
        </w:rPr>
        <w:t>15</w:t>
      </w:r>
      <w:r w:rsidRPr="00533C32">
        <w:t>.1</w:t>
      </w:r>
      <w:r w:rsidRPr="00533C32">
        <w:tab/>
        <w:t>Description</w:t>
      </w:r>
      <w:bookmarkEnd w:id="614"/>
      <w:bookmarkEnd w:id="615"/>
      <w:bookmarkEnd w:id="616"/>
      <w:bookmarkEnd w:id="617"/>
      <w:bookmarkEnd w:id="618"/>
      <w:bookmarkEnd w:id="619"/>
    </w:p>
    <w:p w14:paraId="34D80A26" w14:textId="77777777" w:rsidR="007C4061" w:rsidRPr="00533C32" w:rsidRDefault="007C4061" w:rsidP="00842E08">
      <w:r w:rsidRPr="00533C32">
        <w:t>This resource represents the subscribed SMS Subscription Data for a SUPI for use in a serving PLMN. It is queried by the AMF via the UDM after registering.</w:t>
      </w:r>
    </w:p>
    <w:p w14:paraId="5F0A283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B6EDED" w14:textId="77777777" w:rsidR="007C4061" w:rsidRPr="00533C32" w:rsidRDefault="007C4061" w:rsidP="006352FE">
      <w:pPr>
        <w:pStyle w:val="Heading4"/>
      </w:pPr>
      <w:bookmarkStart w:id="620" w:name="_Toc20127004"/>
      <w:bookmarkStart w:id="621" w:name="_Toc27588980"/>
      <w:bookmarkStart w:id="622" w:name="_Toc36459776"/>
      <w:bookmarkStart w:id="623" w:name="_Toc45029353"/>
      <w:bookmarkStart w:id="624" w:name="_Toc56519973"/>
      <w:bookmarkStart w:id="625" w:name="_Toc114765543"/>
      <w:r w:rsidRPr="00533C32">
        <w:t>5.2.</w:t>
      </w:r>
      <w:r w:rsidRPr="00533C32">
        <w:rPr>
          <w:lang w:eastAsia="zh-CN"/>
        </w:rPr>
        <w:t>15</w:t>
      </w:r>
      <w:r w:rsidRPr="00533C32">
        <w:t>.2</w:t>
      </w:r>
      <w:r w:rsidRPr="00533C32">
        <w:tab/>
        <w:t>Resource Definition</w:t>
      </w:r>
      <w:bookmarkEnd w:id="620"/>
      <w:bookmarkEnd w:id="621"/>
      <w:bookmarkEnd w:id="622"/>
      <w:bookmarkEnd w:id="623"/>
      <w:bookmarkEnd w:id="624"/>
      <w:bookmarkEnd w:id="625"/>
    </w:p>
    <w:p w14:paraId="3BD26C4C" w14:textId="77777777" w:rsidR="007C4061" w:rsidRPr="00533C32" w:rsidRDefault="007C4061" w:rsidP="00842E08">
      <w:r w:rsidRPr="00533C32">
        <w:t>Resource URI: {apiRoot}/nudr-dr/&lt;apiVersion&gt;/subscription-data/{ueId}/{serving-plmn-id}/provisioned-data/sms-data</w:t>
      </w:r>
    </w:p>
    <w:p w14:paraId="1291793A"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71E462D6" w14:textId="77777777" w:rsidR="007C4061" w:rsidRPr="00533C32" w:rsidRDefault="007C4061" w:rsidP="00842E08">
      <w:pPr>
        <w:pStyle w:val="TH"/>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CF8F4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0917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CA8263" w14:textId="77777777" w:rsidR="007C4061" w:rsidRPr="00D5200C" w:rsidRDefault="007C4061" w:rsidP="00C17C4C">
            <w:pPr>
              <w:pStyle w:val="TAH"/>
              <w:rPr>
                <w:lang w:val="en-US"/>
              </w:rPr>
            </w:pPr>
            <w:r w:rsidRPr="00D5200C">
              <w:rPr>
                <w:lang w:val="en-US"/>
              </w:rPr>
              <w:t>Definition</w:t>
            </w:r>
          </w:p>
        </w:tc>
      </w:tr>
      <w:tr w:rsidR="007C4061" w:rsidRPr="00BC4D08" w14:paraId="14EF28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BDE389"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CEB47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BDA6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86C10" w14:textId="77777777" w:rsidR="007C4061" w:rsidRPr="00D5200C" w:rsidRDefault="007C4061" w:rsidP="00C17C4C">
            <w:pPr>
              <w:pStyle w:val="TAL"/>
              <w:rPr>
                <w:lang w:val="en-US"/>
              </w:rPr>
            </w:pPr>
            <w:proofErr w:type="spellStart"/>
            <w:r w:rsidRPr="00D5200C">
              <w:rPr>
                <w:lang w:val="en-US"/>
              </w:rPr>
              <w:t>Ue</w:t>
            </w:r>
            <w:proofErr w:type="spellEnd"/>
            <w:r w:rsidRPr="00D5200C">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56606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6E077C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A222CE" w14:textId="77777777" w:rsidR="007C4061" w:rsidRPr="00D5200C" w:rsidRDefault="007C4061" w:rsidP="00C17C4C">
            <w:pPr>
              <w:pStyle w:val="TAL"/>
              <w:rPr>
                <w:lang w:val="en-US"/>
              </w:rPr>
            </w:pPr>
            <w:r w:rsidRPr="00D5200C">
              <w:rPr>
                <w:lang w:val="en-US"/>
              </w:rPr>
              <w:t>serving-</w:t>
            </w:r>
            <w:proofErr w:type="spellStart"/>
            <w:r w:rsidRPr="00D5200C">
              <w:rPr>
                <w:lang w:val="en-US"/>
              </w:rPr>
              <w:t>plmn</w:t>
            </w:r>
            <w:proofErr w:type="spellEnd"/>
            <w:r w:rsidRPr="00D5200C">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E073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038A683" w14:textId="77777777" w:rsidR="007C4061" w:rsidRPr="00533C32" w:rsidRDefault="007C4061" w:rsidP="00842E08"/>
    <w:p w14:paraId="0858B1E8" w14:textId="77777777" w:rsidR="007C4061" w:rsidRPr="00533C32" w:rsidRDefault="007C4061" w:rsidP="006352FE">
      <w:pPr>
        <w:pStyle w:val="Heading4"/>
      </w:pPr>
      <w:bookmarkStart w:id="626" w:name="_Toc20127005"/>
      <w:bookmarkStart w:id="627" w:name="_Toc27588981"/>
      <w:bookmarkStart w:id="628" w:name="_Toc36459777"/>
      <w:bookmarkStart w:id="629" w:name="_Toc45029354"/>
      <w:bookmarkStart w:id="630" w:name="_Toc56519974"/>
      <w:bookmarkStart w:id="631" w:name="_Toc114765544"/>
      <w:r w:rsidRPr="00533C32">
        <w:t>5.2.15.3</w:t>
      </w:r>
      <w:r w:rsidRPr="00533C32">
        <w:tab/>
        <w:t>Resource Standard Methods</w:t>
      </w:r>
      <w:bookmarkEnd w:id="626"/>
      <w:bookmarkEnd w:id="627"/>
      <w:bookmarkEnd w:id="628"/>
      <w:bookmarkEnd w:id="629"/>
      <w:bookmarkEnd w:id="630"/>
      <w:bookmarkEnd w:id="631"/>
    </w:p>
    <w:p w14:paraId="4DADBB3E" w14:textId="77777777" w:rsidR="007C4061" w:rsidRPr="00533C32" w:rsidRDefault="007C4061" w:rsidP="006352FE">
      <w:pPr>
        <w:pStyle w:val="Heading5"/>
      </w:pPr>
      <w:bookmarkStart w:id="632" w:name="_Toc20127006"/>
      <w:bookmarkStart w:id="633" w:name="_Toc27588982"/>
      <w:bookmarkStart w:id="634" w:name="_Toc36459778"/>
      <w:bookmarkStart w:id="635" w:name="_Toc45029355"/>
      <w:bookmarkStart w:id="636" w:name="_Toc56519975"/>
      <w:bookmarkStart w:id="637" w:name="_Toc114765545"/>
      <w:r w:rsidRPr="00533C32">
        <w:t>5.2.15.3.1</w:t>
      </w:r>
      <w:r w:rsidRPr="00533C32">
        <w:tab/>
        <w:t>GET</w:t>
      </w:r>
      <w:bookmarkEnd w:id="632"/>
      <w:bookmarkEnd w:id="633"/>
      <w:bookmarkEnd w:id="634"/>
      <w:bookmarkEnd w:id="635"/>
      <w:bookmarkEnd w:id="636"/>
      <w:bookmarkEnd w:id="637"/>
    </w:p>
    <w:p w14:paraId="1CF50893" w14:textId="77777777" w:rsidR="007C4061" w:rsidRPr="00533C32" w:rsidRDefault="007C4061" w:rsidP="00842E08">
      <w:r w:rsidRPr="00533C32">
        <w:t>This method shall support the URI query parameters specified in table 5.2.15.3.1-1.</w:t>
      </w:r>
    </w:p>
    <w:p w14:paraId="7F56BB14" w14:textId="77777777" w:rsidR="007C4061" w:rsidRPr="00533C32" w:rsidRDefault="007C4061" w:rsidP="00842E08">
      <w:pPr>
        <w:pStyle w:val="TH"/>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C56E9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53D9A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1274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D43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DF57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EB65E" w14:textId="77777777" w:rsidR="007C4061" w:rsidRPr="00D5200C" w:rsidRDefault="007C4061" w:rsidP="00C17C4C">
            <w:pPr>
              <w:pStyle w:val="TAH"/>
              <w:rPr>
                <w:lang w:val="en-US"/>
              </w:rPr>
            </w:pPr>
            <w:r w:rsidRPr="00D5200C">
              <w:rPr>
                <w:lang w:val="en-US"/>
              </w:rPr>
              <w:t>Description</w:t>
            </w:r>
          </w:p>
        </w:tc>
      </w:tr>
      <w:tr w:rsidR="007C4061" w:rsidRPr="00BC4D08" w14:paraId="117EEA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42D3D2"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C50CFC"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1D8FF664"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EC21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D9E6F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F416C3" w14:textId="77777777" w:rsidR="007C4061" w:rsidRPr="00533C32" w:rsidRDefault="007C4061" w:rsidP="00842E08"/>
    <w:p w14:paraId="4B1A1566" w14:textId="77777777" w:rsidR="007C4061" w:rsidRPr="00533C32" w:rsidRDefault="007C4061" w:rsidP="00842E08">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42B3CCBC" w14:textId="77777777" w:rsidR="007C4061" w:rsidRPr="00533C32" w:rsidRDefault="007C4061" w:rsidP="00842E08">
      <w:pPr>
        <w:pStyle w:val="TH"/>
      </w:pPr>
      <w:r w:rsidRPr="00533C32">
        <w:lastRenderedPageBreak/>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6D52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C22A9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93BC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A6EF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2BA532" w14:textId="77777777" w:rsidR="007C4061" w:rsidRPr="00D5200C" w:rsidRDefault="007C4061" w:rsidP="00C17C4C">
            <w:pPr>
              <w:pStyle w:val="TAH"/>
              <w:rPr>
                <w:lang w:val="en-US"/>
              </w:rPr>
            </w:pPr>
            <w:r w:rsidRPr="00D5200C">
              <w:rPr>
                <w:lang w:val="en-US"/>
              </w:rPr>
              <w:t>Description</w:t>
            </w:r>
          </w:p>
        </w:tc>
      </w:tr>
      <w:tr w:rsidR="007C4061" w:rsidRPr="00BC4D08" w14:paraId="6FF409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14C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DC9F1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D11B9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1C3397" w14:textId="77777777" w:rsidR="007C4061" w:rsidRPr="00D5200C" w:rsidRDefault="007C4061" w:rsidP="00C17C4C">
            <w:pPr>
              <w:pStyle w:val="TAL"/>
              <w:rPr>
                <w:lang w:val="en-US"/>
              </w:rPr>
            </w:pPr>
          </w:p>
        </w:tc>
      </w:tr>
    </w:tbl>
    <w:p w14:paraId="001CCDE4" w14:textId="77777777" w:rsidR="007C4061" w:rsidRPr="00533C32" w:rsidRDefault="007C4061" w:rsidP="00842E08"/>
    <w:p w14:paraId="6C135068" w14:textId="77777777" w:rsidR="007C4061" w:rsidRPr="00533C32" w:rsidRDefault="007C4061" w:rsidP="00842E08">
      <w:pPr>
        <w:pStyle w:val="TH"/>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4A9D4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0A8E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5CAF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F4A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0FC70" w14:textId="77777777" w:rsidR="007C4061" w:rsidRPr="00D5200C" w:rsidRDefault="007C4061" w:rsidP="00C17C4C">
            <w:pPr>
              <w:pStyle w:val="TAH"/>
              <w:rPr>
                <w:lang w:val="en-US"/>
              </w:rPr>
            </w:pPr>
            <w:r w:rsidRPr="00D5200C">
              <w:rPr>
                <w:lang w:val="en-US"/>
              </w:rPr>
              <w:t>Response</w:t>
            </w:r>
          </w:p>
          <w:p w14:paraId="38E13A3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32E8B" w14:textId="77777777" w:rsidR="007C4061" w:rsidRPr="00D5200C" w:rsidRDefault="007C4061" w:rsidP="00C17C4C">
            <w:pPr>
              <w:pStyle w:val="TAH"/>
              <w:rPr>
                <w:lang w:val="en-US"/>
              </w:rPr>
            </w:pPr>
            <w:r w:rsidRPr="00D5200C">
              <w:rPr>
                <w:lang w:val="en-US"/>
              </w:rPr>
              <w:t>Description</w:t>
            </w:r>
          </w:p>
        </w:tc>
      </w:tr>
      <w:tr w:rsidR="007C4061" w:rsidRPr="00BC4D08" w14:paraId="6E02CBB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B27BDF" w14:textId="77777777" w:rsidR="007C4061" w:rsidRPr="00D5200C" w:rsidRDefault="007C4061" w:rsidP="00C17C4C">
            <w:pPr>
              <w:pStyle w:val="TAL"/>
              <w:rPr>
                <w:lang w:val="en-US"/>
              </w:rPr>
            </w:pPr>
            <w:proofErr w:type="spellStart"/>
            <w:r w:rsidRPr="00D5200C">
              <w:rPr>
                <w:lang w:val="en-US"/>
              </w:rPr>
              <w:t>SmsSubscriptionData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046D97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11F16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665BA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D7C73A"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5E6A44D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4E2EE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DF9564" w14:textId="77777777" w:rsidR="007C4061" w:rsidRPr="00533C32" w:rsidRDefault="007C4061" w:rsidP="00842E08">
      <w:pPr>
        <w:rPr>
          <w:lang w:eastAsia="zh-CN"/>
        </w:rPr>
      </w:pPr>
    </w:p>
    <w:p w14:paraId="7572FA63" w14:textId="77777777" w:rsidR="007C4061" w:rsidRPr="00533C32" w:rsidRDefault="007C4061" w:rsidP="006352FE">
      <w:pPr>
        <w:pStyle w:val="Heading3"/>
      </w:pPr>
      <w:bookmarkStart w:id="638" w:name="_Toc20127007"/>
      <w:bookmarkStart w:id="639" w:name="_Toc27588983"/>
      <w:bookmarkStart w:id="640" w:name="_Toc36459779"/>
      <w:bookmarkStart w:id="641" w:name="_Toc45029356"/>
      <w:bookmarkStart w:id="642" w:name="_Toc56519976"/>
      <w:bookmarkStart w:id="643" w:name="_Toc114765546"/>
      <w:r w:rsidRPr="00533C32">
        <w:t>5.2.</w:t>
      </w:r>
      <w:r w:rsidRPr="00533C32">
        <w:rPr>
          <w:lang w:eastAsia="zh-CN"/>
        </w:rPr>
        <w:t>16</w:t>
      </w:r>
      <w:r w:rsidRPr="00533C32">
        <w:tab/>
        <w:t xml:space="preserve">Resource: </w:t>
      </w:r>
      <w:proofErr w:type="spellStart"/>
      <w:r w:rsidRPr="00533C32">
        <w:t>SdmSubscriptions</w:t>
      </w:r>
      <w:bookmarkEnd w:id="638"/>
      <w:bookmarkEnd w:id="639"/>
      <w:bookmarkEnd w:id="640"/>
      <w:bookmarkEnd w:id="641"/>
      <w:bookmarkEnd w:id="642"/>
      <w:bookmarkEnd w:id="643"/>
      <w:proofErr w:type="spellEnd"/>
    </w:p>
    <w:p w14:paraId="56FC98BB" w14:textId="77777777" w:rsidR="007C4061" w:rsidRPr="00533C32" w:rsidRDefault="007C4061" w:rsidP="006352FE">
      <w:pPr>
        <w:pStyle w:val="Heading4"/>
      </w:pPr>
      <w:bookmarkStart w:id="644" w:name="_Toc20127008"/>
      <w:bookmarkStart w:id="645" w:name="_Toc27588984"/>
      <w:bookmarkStart w:id="646" w:name="_Toc36459780"/>
      <w:bookmarkStart w:id="647" w:name="_Toc45029357"/>
      <w:bookmarkStart w:id="648" w:name="_Toc56519977"/>
      <w:bookmarkStart w:id="649" w:name="_Toc114765547"/>
      <w:r w:rsidRPr="00533C32">
        <w:t>5.2.</w:t>
      </w:r>
      <w:r w:rsidRPr="00533C32">
        <w:rPr>
          <w:lang w:eastAsia="zh-CN"/>
        </w:rPr>
        <w:t>16</w:t>
      </w:r>
      <w:r w:rsidRPr="00533C32">
        <w:t>.1</w:t>
      </w:r>
      <w:r w:rsidRPr="00533C32">
        <w:tab/>
        <w:t>Description</w:t>
      </w:r>
      <w:bookmarkEnd w:id="644"/>
      <w:bookmarkEnd w:id="645"/>
      <w:bookmarkEnd w:id="646"/>
      <w:bookmarkEnd w:id="647"/>
      <w:bookmarkEnd w:id="648"/>
      <w:bookmarkEnd w:id="649"/>
    </w:p>
    <w:p w14:paraId="337C2603" w14:textId="77777777" w:rsidR="007C4061" w:rsidRPr="00533C32" w:rsidRDefault="007C4061" w:rsidP="00842E08">
      <w:r w:rsidRPr="00533C32">
        <w:t>This resource represents the collection of SDM Subscriptions for a UE.</w:t>
      </w:r>
    </w:p>
    <w:p w14:paraId="3CCB0008" w14:textId="77777777" w:rsidR="007C4061" w:rsidRPr="00533C32" w:rsidRDefault="007C4061" w:rsidP="00842E08">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2CCFC8F" w14:textId="77777777" w:rsidR="007C4061" w:rsidRPr="00533C32" w:rsidRDefault="007C4061" w:rsidP="006352FE">
      <w:pPr>
        <w:pStyle w:val="Heading4"/>
      </w:pPr>
      <w:bookmarkStart w:id="650" w:name="_Toc20127009"/>
      <w:bookmarkStart w:id="651" w:name="_Toc27588985"/>
      <w:bookmarkStart w:id="652" w:name="_Toc36459781"/>
      <w:bookmarkStart w:id="653" w:name="_Toc45029358"/>
      <w:bookmarkStart w:id="654" w:name="_Toc56519978"/>
      <w:bookmarkStart w:id="655" w:name="_Toc114765548"/>
      <w:r w:rsidRPr="00533C32">
        <w:t>5.2.</w:t>
      </w:r>
      <w:r w:rsidRPr="00533C32">
        <w:rPr>
          <w:lang w:eastAsia="zh-CN"/>
        </w:rPr>
        <w:t>16</w:t>
      </w:r>
      <w:r w:rsidRPr="00533C32">
        <w:t>.2</w:t>
      </w:r>
      <w:r w:rsidRPr="00533C32">
        <w:tab/>
        <w:t>Resource Definition</w:t>
      </w:r>
      <w:bookmarkEnd w:id="650"/>
      <w:bookmarkEnd w:id="651"/>
      <w:bookmarkEnd w:id="652"/>
      <w:bookmarkEnd w:id="653"/>
      <w:bookmarkEnd w:id="654"/>
      <w:bookmarkEnd w:id="655"/>
    </w:p>
    <w:p w14:paraId="1D01E8FF" w14:textId="77777777" w:rsidR="007C4061" w:rsidRPr="00533C32" w:rsidRDefault="007C4061" w:rsidP="00842E08">
      <w:r w:rsidRPr="00533C32">
        <w:t>Resource URI: {apiRoot}/nudr-dr/&lt;apiVersion&gt;/subscription-data/{ueId}/</w:t>
      </w:r>
      <w:r w:rsidRPr="00533C32">
        <w:rPr>
          <w:lang w:eastAsia="zh-CN"/>
        </w:rPr>
        <w:t>context-data/</w:t>
      </w:r>
      <w:r w:rsidRPr="00533C32">
        <w:t>sdm-subscriptions</w:t>
      </w:r>
    </w:p>
    <w:p w14:paraId="6D543974"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32D0788" w14:textId="77777777" w:rsidR="007C4061" w:rsidRPr="00533C32" w:rsidRDefault="007C4061" w:rsidP="00842E08">
      <w:pPr>
        <w:pStyle w:val="TH"/>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5ED55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86D7E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920A" w14:textId="77777777" w:rsidR="007C4061" w:rsidRPr="00D5200C" w:rsidRDefault="007C4061" w:rsidP="00C17C4C">
            <w:pPr>
              <w:pStyle w:val="TAH"/>
              <w:rPr>
                <w:lang w:val="en-US"/>
              </w:rPr>
            </w:pPr>
            <w:r w:rsidRPr="00D5200C">
              <w:rPr>
                <w:lang w:val="en-US"/>
              </w:rPr>
              <w:t>Definition</w:t>
            </w:r>
          </w:p>
        </w:tc>
      </w:tr>
      <w:tr w:rsidR="007C4061" w:rsidRPr="00BC4D08" w14:paraId="5C067D8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74E30"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F485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9E24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0A9B09"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EA467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64F62D86" w14:textId="77777777" w:rsidR="007C4061" w:rsidRPr="00533C32" w:rsidRDefault="007C4061" w:rsidP="00842E08"/>
    <w:p w14:paraId="533D6D35" w14:textId="77777777" w:rsidR="007C4061" w:rsidRPr="00533C32" w:rsidRDefault="007C4061" w:rsidP="006352FE">
      <w:pPr>
        <w:pStyle w:val="Heading4"/>
      </w:pPr>
      <w:bookmarkStart w:id="656" w:name="_Toc20127010"/>
      <w:bookmarkStart w:id="657" w:name="_Toc27588986"/>
      <w:bookmarkStart w:id="658" w:name="_Toc36459782"/>
      <w:bookmarkStart w:id="659" w:name="_Toc45029359"/>
      <w:bookmarkStart w:id="660" w:name="_Toc56519979"/>
      <w:bookmarkStart w:id="661" w:name="_Toc114765549"/>
      <w:r w:rsidRPr="00533C32">
        <w:t>5.2.</w:t>
      </w:r>
      <w:r w:rsidRPr="00533C32">
        <w:rPr>
          <w:lang w:eastAsia="zh-CN"/>
        </w:rPr>
        <w:t>16</w:t>
      </w:r>
      <w:r w:rsidRPr="00533C32">
        <w:t>.3</w:t>
      </w:r>
      <w:r w:rsidRPr="00533C32">
        <w:tab/>
        <w:t>Resource Standard Methods</w:t>
      </w:r>
      <w:bookmarkEnd w:id="656"/>
      <w:bookmarkEnd w:id="657"/>
      <w:bookmarkEnd w:id="658"/>
      <w:bookmarkEnd w:id="659"/>
      <w:bookmarkEnd w:id="660"/>
      <w:bookmarkEnd w:id="661"/>
    </w:p>
    <w:p w14:paraId="769369EF" w14:textId="77777777" w:rsidR="007C4061" w:rsidRPr="00533C32" w:rsidRDefault="007C4061" w:rsidP="006352FE">
      <w:pPr>
        <w:pStyle w:val="Heading5"/>
      </w:pPr>
      <w:bookmarkStart w:id="662" w:name="_Toc20127011"/>
      <w:bookmarkStart w:id="663" w:name="_Toc27588987"/>
      <w:bookmarkStart w:id="664" w:name="_Toc36459783"/>
      <w:bookmarkStart w:id="665" w:name="_Toc45029360"/>
      <w:bookmarkStart w:id="666" w:name="_Toc56519980"/>
      <w:bookmarkStart w:id="667" w:name="_Toc114765550"/>
      <w:r w:rsidRPr="00533C32">
        <w:t>5.2.</w:t>
      </w:r>
      <w:r w:rsidRPr="00533C32">
        <w:rPr>
          <w:lang w:eastAsia="zh-CN"/>
        </w:rPr>
        <w:t>16</w:t>
      </w:r>
      <w:r w:rsidRPr="00533C32">
        <w:t>.3.1</w:t>
      </w:r>
      <w:r w:rsidRPr="00533C32">
        <w:tab/>
        <w:t>GET</w:t>
      </w:r>
      <w:bookmarkEnd w:id="662"/>
      <w:bookmarkEnd w:id="663"/>
      <w:bookmarkEnd w:id="664"/>
      <w:bookmarkEnd w:id="665"/>
      <w:bookmarkEnd w:id="666"/>
      <w:bookmarkEnd w:id="667"/>
    </w:p>
    <w:p w14:paraId="1053F44E" w14:textId="77777777" w:rsidR="007C4061" w:rsidRPr="00533C32" w:rsidRDefault="007C4061" w:rsidP="00842E08">
      <w:r w:rsidRPr="00533C32">
        <w:t>This method shall support the URI query parameters specified in table 5.2.</w:t>
      </w:r>
      <w:r w:rsidRPr="00533C32">
        <w:rPr>
          <w:lang w:eastAsia="zh-CN"/>
        </w:rPr>
        <w:t>16</w:t>
      </w:r>
      <w:r w:rsidRPr="00533C32">
        <w:t>.3.1-1.</w:t>
      </w:r>
    </w:p>
    <w:p w14:paraId="7FD01F30" w14:textId="77777777" w:rsidR="007C4061" w:rsidRPr="00533C32" w:rsidRDefault="007C4061" w:rsidP="00842E08">
      <w:pPr>
        <w:pStyle w:val="TH"/>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64FA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95FE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04D3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CF61B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E58E4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085AC" w14:textId="77777777" w:rsidR="007C4061" w:rsidRPr="00D5200C" w:rsidRDefault="007C4061" w:rsidP="00C17C4C">
            <w:pPr>
              <w:pStyle w:val="TAH"/>
              <w:rPr>
                <w:lang w:val="en-US"/>
              </w:rPr>
            </w:pPr>
            <w:r w:rsidRPr="00D5200C">
              <w:rPr>
                <w:lang w:val="en-US"/>
              </w:rPr>
              <w:t>Description</w:t>
            </w:r>
          </w:p>
        </w:tc>
      </w:tr>
      <w:tr w:rsidR="007C4061" w:rsidRPr="00BC4D08" w14:paraId="30179C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4FE8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56C45"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5A743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CDFB8F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C7410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4E7B287" w14:textId="77777777" w:rsidR="007C4061" w:rsidRPr="00533C32" w:rsidRDefault="007C4061" w:rsidP="00842E08"/>
    <w:p w14:paraId="17B8AC27" w14:textId="77777777" w:rsidR="007C4061" w:rsidRPr="00533C32" w:rsidRDefault="007C4061" w:rsidP="00842E08">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22B1161B" w14:textId="77777777" w:rsidR="007C4061" w:rsidRPr="00533C32" w:rsidRDefault="007C4061" w:rsidP="00842E08">
      <w:pPr>
        <w:pStyle w:val="TH"/>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A8797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9DD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933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22C1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70D5C" w14:textId="77777777" w:rsidR="007C4061" w:rsidRPr="00D5200C" w:rsidRDefault="007C4061" w:rsidP="00C17C4C">
            <w:pPr>
              <w:pStyle w:val="TAH"/>
              <w:rPr>
                <w:lang w:val="en-US"/>
              </w:rPr>
            </w:pPr>
            <w:r w:rsidRPr="00D5200C">
              <w:rPr>
                <w:lang w:val="en-US"/>
              </w:rPr>
              <w:t>Description</w:t>
            </w:r>
          </w:p>
        </w:tc>
      </w:tr>
      <w:tr w:rsidR="007C4061" w:rsidRPr="00BC4D08" w14:paraId="48EF57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4955A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67A5B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4CF9E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1B0083" w14:textId="77777777" w:rsidR="007C4061" w:rsidRPr="00D5200C" w:rsidRDefault="007C4061" w:rsidP="00C17C4C">
            <w:pPr>
              <w:pStyle w:val="TAL"/>
              <w:rPr>
                <w:lang w:val="en-US"/>
              </w:rPr>
            </w:pPr>
          </w:p>
        </w:tc>
      </w:tr>
    </w:tbl>
    <w:p w14:paraId="210C79EF" w14:textId="77777777" w:rsidR="007C4061" w:rsidRPr="00533C32" w:rsidRDefault="007C4061" w:rsidP="00842E08"/>
    <w:p w14:paraId="76AE9C10" w14:textId="77777777" w:rsidR="007C4061" w:rsidRPr="00533C32" w:rsidRDefault="007C4061" w:rsidP="00842E08">
      <w:pPr>
        <w:pStyle w:val="TH"/>
      </w:pPr>
      <w:r w:rsidRPr="00533C32">
        <w:lastRenderedPageBreak/>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0664D5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614A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7290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27DF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6808F" w14:textId="77777777" w:rsidR="007C4061" w:rsidRPr="00D5200C" w:rsidRDefault="007C4061" w:rsidP="00C17C4C">
            <w:pPr>
              <w:pStyle w:val="TAH"/>
              <w:rPr>
                <w:lang w:val="en-US"/>
              </w:rPr>
            </w:pPr>
            <w:r w:rsidRPr="00D5200C">
              <w:rPr>
                <w:lang w:val="en-US"/>
              </w:rPr>
              <w:t>Response</w:t>
            </w:r>
          </w:p>
          <w:p w14:paraId="1D3EB2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4A672D" w14:textId="77777777" w:rsidR="007C4061" w:rsidRPr="00D5200C" w:rsidRDefault="007C4061" w:rsidP="00C17C4C">
            <w:pPr>
              <w:pStyle w:val="TAH"/>
              <w:rPr>
                <w:lang w:val="en-US"/>
              </w:rPr>
            </w:pPr>
            <w:r w:rsidRPr="00D5200C">
              <w:rPr>
                <w:lang w:val="en-US"/>
              </w:rPr>
              <w:t>Description</w:t>
            </w:r>
          </w:p>
        </w:tc>
      </w:tr>
      <w:tr w:rsidR="007C4061" w:rsidRPr="00BC4D08" w14:paraId="6632FA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D0859" w14:textId="77777777" w:rsidR="007C4061" w:rsidRPr="00D5200C" w:rsidRDefault="007C4061" w:rsidP="00C17C4C">
            <w:pPr>
              <w:pStyle w:val="TAL"/>
              <w:rPr>
                <w:lang w:val="en-US"/>
              </w:rPr>
            </w:pPr>
            <w:r w:rsidRPr="00D5200C">
              <w:rPr>
                <w:lang w:val="en-US"/>
              </w:rPr>
              <w:t>array(</w:t>
            </w:r>
            <w:proofErr w:type="spellStart"/>
            <w:r w:rsidRPr="00D5200C">
              <w:rPr>
                <w:lang w:val="en-US"/>
              </w:rPr>
              <w:t>SdmSubscription</w:t>
            </w:r>
            <w:proofErr w:type="spellEnd"/>
            <w:r w:rsidRPr="00D5200C">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22E63DB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DA40DC"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0F73E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2B0A32"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0CFFD25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B669A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D34D63A" w14:textId="77777777" w:rsidR="007C4061" w:rsidRPr="00533C32" w:rsidRDefault="007C4061" w:rsidP="00842E08">
      <w:pPr>
        <w:rPr>
          <w:lang w:val="en-US"/>
        </w:rPr>
      </w:pPr>
    </w:p>
    <w:p w14:paraId="7F0B569E" w14:textId="77777777" w:rsidR="007C4061" w:rsidRPr="00533C32" w:rsidRDefault="007C4061" w:rsidP="006352FE">
      <w:pPr>
        <w:pStyle w:val="Heading5"/>
      </w:pPr>
      <w:bookmarkStart w:id="668" w:name="_Toc20127012"/>
      <w:bookmarkStart w:id="669" w:name="_Toc27588988"/>
      <w:bookmarkStart w:id="670" w:name="_Toc36459784"/>
      <w:bookmarkStart w:id="671" w:name="_Toc45029361"/>
      <w:bookmarkStart w:id="672" w:name="_Toc56519981"/>
      <w:bookmarkStart w:id="673" w:name="_Toc114765551"/>
      <w:r w:rsidRPr="00533C32">
        <w:t>5.2.</w:t>
      </w:r>
      <w:r w:rsidRPr="00533C32">
        <w:rPr>
          <w:lang w:eastAsia="zh-CN"/>
        </w:rPr>
        <w:t>16</w:t>
      </w:r>
      <w:r w:rsidRPr="00533C32">
        <w:t>.3.2</w:t>
      </w:r>
      <w:r w:rsidRPr="00533C32">
        <w:tab/>
        <w:t>POST</w:t>
      </w:r>
      <w:bookmarkEnd w:id="668"/>
      <w:bookmarkEnd w:id="669"/>
      <w:bookmarkEnd w:id="670"/>
      <w:bookmarkEnd w:id="671"/>
      <w:bookmarkEnd w:id="672"/>
      <w:bookmarkEnd w:id="673"/>
    </w:p>
    <w:p w14:paraId="7106ECA6" w14:textId="77777777" w:rsidR="007C4061" w:rsidRPr="00533C32" w:rsidRDefault="007C4061" w:rsidP="00842E08">
      <w:r w:rsidRPr="00533C32">
        <w:t>This method shall support the URI query parameters specified in table 5.2.</w:t>
      </w:r>
      <w:r w:rsidRPr="00533C32">
        <w:rPr>
          <w:lang w:eastAsia="zh-CN"/>
        </w:rPr>
        <w:t>16</w:t>
      </w:r>
      <w:r w:rsidRPr="00533C32">
        <w:t>.3.2-1.</w:t>
      </w:r>
    </w:p>
    <w:p w14:paraId="31B182E2" w14:textId="77777777" w:rsidR="007C4061" w:rsidRPr="00533C32" w:rsidRDefault="007C4061" w:rsidP="00842E08">
      <w:pPr>
        <w:pStyle w:val="TH"/>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5FD7B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6E53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C3D23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641EB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11D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B3F06" w14:textId="77777777" w:rsidR="007C4061" w:rsidRPr="00D5200C" w:rsidRDefault="007C4061" w:rsidP="00C17C4C">
            <w:pPr>
              <w:pStyle w:val="TAH"/>
              <w:rPr>
                <w:lang w:val="en-US"/>
              </w:rPr>
            </w:pPr>
            <w:r w:rsidRPr="00D5200C">
              <w:rPr>
                <w:lang w:val="en-US"/>
              </w:rPr>
              <w:t>Description</w:t>
            </w:r>
          </w:p>
        </w:tc>
      </w:tr>
      <w:tr w:rsidR="007C4061" w:rsidRPr="00BC4D08" w14:paraId="7597C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60CC5"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4E1F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EB3FF"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C3EF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8850FD" w14:textId="77777777" w:rsidR="007C4061" w:rsidRPr="00D5200C" w:rsidRDefault="007C4061" w:rsidP="00C17C4C">
            <w:pPr>
              <w:pStyle w:val="TAL"/>
              <w:rPr>
                <w:lang w:val="en-US"/>
              </w:rPr>
            </w:pPr>
          </w:p>
        </w:tc>
      </w:tr>
    </w:tbl>
    <w:p w14:paraId="5B27CF7E" w14:textId="77777777" w:rsidR="007C4061" w:rsidRPr="00533C32" w:rsidRDefault="007C4061" w:rsidP="00842E08"/>
    <w:p w14:paraId="214FF535" w14:textId="77777777" w:rsidR="007C4061" w:rsidRPr="00533C32" w:rsidRDefault="007C4061" w:rsidP="00842E08">
      <w:r w:rsidRPr="00533C32">
        <w:t>This method shall support the request data structures specified in table 5.2.16.3.1-2 and the response data structures and response codes specified in table 5.2.16.3.1-3.</w:t>
      </w:r>
    </w:p>
    <w:p w14:paraId="137EC354" w14:textId="77777777" w:rsidR="007C4061" w:rsidRPr="00533C32" w:rsidRDefault="007C4061" w:rsidP="00842E08">
      <w:pPr>
        <w:pStyle w:val="TH"/>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ED2F5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18358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A1E8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1505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4339F" w14:textId="77777777" w:rsidR="007C4061" w:rsidRPr="00D5200C" w:rsidRDefault="007C4061" w:rsidP="00C17C4C">
            <w:pPr>
              <w:pStyle w:val="TAH"/>
              <w:rPr>
                <w:lang w:val="en-US"/>
              </w:rPr>
            </w:pPr>
            <w:r w:rsidRPr="00D5200C">
              <w:rPr>
                <w:lang w:val="en-US"/>
              </w:rPr>
              <w:t>Description</w:t>
            </w:r>
          </w:p>
        </w:tc>
      </w:tr>
      <w:tr w:rsidR="007C4061" w:rsidRPr="00BC4D08" w14:paraId="7369BE5A"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03D22C6" w14:textId="77777777" w:rsidR="007C4061" w:rsidRPr="00D5200C" w:rsidRDefault="007C4061" w:rsidP="00C17C4C">
            <w:pPr>
              <w:pStyle w:val="TAL"/>
              <w:rPr>
                <w:lang w:val="en-US"/>
              </w:rPr>
            </w:pPr>
            <w:proofErr w:type="spellStart"/>
            <w:r w:rsidRPr="00D5200C">
              <w:rPr>
                <w:lang w:val="en-US"/>
              </w:rPr>
              <w:t>SdmSubscription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646BD2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74B14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2C10F0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3AB88200" w14:textId="07319E21" w:rsidR="007C4061" w:rsidRDefault="007C4061" w:rsidP="00842E08"/>
    <w:p w14:paraId="44DEF372" w14:textId="3DCDF270" w:rsidR="006F30B3" w:rsidRPr="00776027" w:rsidRDefault="006F30B3" w:rsidP="00842E08">
      <w:r>
        <w:rPr>
          <w:rFonts w:cs="Arial"/>
          <w:szCs w:val="18"/>
          <w:lang w:val="en-US"/>
        </w:rPr>
        <w:t>I</w:t>
      </w:r>
      <w:proofErr w:type="spellStart"/>
      <w:r>
        <w:rPr>
          <w:rFonts w:cs="Arial"/>
          <w:szCs w:val="18"/>
        </w:rPr>
        <w:t>f</w:t>
      </w:r>
      <w:proofErr w:type="spellEnd"/>
      <w:r>
        <w:rPr>
          <w:rFonts w:cs="Arial"/>
          <w:szCs w:val="18"/>
        </w:rPr>
        <w:t xml:space="preserve">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 in the </w:t>
      </w:r>
      <w:proofErr w:type="spellStart"/>
      <w:r>
        <w:rPr>
          <w:lang w:val="en-US"/>
        </w:rPr>
        <w:t>sdmSubscription</w:t>
      </w:r>
      <w:proofErr w:type="spellEnd"/>
      <w:r>
        <w:rPr>
          <w:lang w:val="en-US"/>
        </w:rPr>
        <w:t xml:space="preserve"> object, the UDR </w:t>
      </w:r>
      <w:r w:rsidRPr="00405213">
        <w:t xml:space="preserve">shall only </w:t>
      </w:r>
      <w:r>
        <w:t>allow o</w:t>
      </w:r>
      <w:r w:rsidRPr="00405213">
        <w:t>ne UE</w:t>
      </w:r>
      <w:r>
        <w:t xml:space="preserve"> </w:t>
      </w:r>
      <w:r w:rsidRPr="00405213">
        <w:t xml:space="preserve">based </w:t>
      </w:r>
      <w:proofErr w:type="spellStart"/>
      <w:r w:rsidRPr="00405213">
        <w:t>sdmSubscription</w:t>
      </w:r>
      <w:proofErr w:type="spellEnd"/>
      <w:r w:rsidRPr="00405213">
        <w:t xml:space="preserve"> </w:t>
      </w:r>
      <w:r>
        <w:t xml:space="preserve">per UE per NF service consumer identified by the </w:t>
      </w:r>
      <w:proofErr w:type="spellStart"/>
      <w:r>
        <w:t>ueId</w:t>
      </w:r>
      <w:proofErr w:type="spellEnd"/>
      <w:r>
        <w:t xml:space="preserve"> in URI and </w:t>
      </w:r>
      <w:proofErr w:type="spellStart"/>
      <w:r w:rsidRPr="00B3056F">
        <w:t>NfInstanceId</w:t>
      </w:r>
      <w:proofErr w:type="spellEnd"/>
      <w:r>
        <w:t xml:space="preserve"> in </w:t>
      </w:r>
      <w:proofErr w:type="spellStart"/>
      <w:r w:rsidRPr="004A206D">
        <w:t>SdmSubscription</w:t>
      </w:r>
      <w:proofErr w:type="spellEnd"/>
      <w:r>
        <w:t>,</w:t>
      </w:r>
      <w:r w:rsidRPr="00156CE4">
        <w:t xml:space="preserve"> </w:t>
      </w:r>
      <w:r w:rsidRPr="004A206D">
        <w:t>and</w:t>
      </w:r>
      <w:r w:rsidRPr="00776027">
        <w:t xml:space="preserve"> </w:t>
      </w:r>
      <w:r w:rsidRPr="004A206D">
        <w:t xml:space="preserve">if </w:t>
      </w:r>
      <w:r>
        <w:t xml:space="preserve">additional filter criteria (e.g. </w:t>
      </w:r>
      <w:proofErr w:type="spellStart"/>
      <w:r w:rsidRPr="004A206D">
        <w:t>dnn</w:t>
      </w:r>
      <w:proofErr w:type="spellEnd"/>
      <w:r w:rsidRPr="004A206D">
        <w:t xml:space="preserve"> and</w:t>
      </w:r>
      <w:r>
        <w:t>/or</w:t>
      </w:r>
      <w:r w:rsidRPr="004A206D">
        <w:t xml:space="preserve"> </w:t>
      </w:r>
      <w:proofErr w:type="spellStart"/>
      <w:r w:rsidRPr="004A206D">
        <w:t>singleNssai</w:t>
      </w:r>
      <w:proofErr w:type="spellEnd"/>
      <w:r>
        <w:t>)</w:t>
      </w:r>
      <w:r w:rsidRPr="00156CE4">
        <w:t xml:space="preserve"> are present in </w:t>
      </w:r>
      <w:r>
        <w:t xml:space="preserve">the </w:t>
      </w:r>
      <w:proofErr w:type="spellStart"/>
      <w:r w:rsidRPr="00156CE4">
        <w:t>sdmSubscription</w:t>
      </w:r>
      <w:proofErr w:type="spellEnd"/>
      <w:r w:rsidRPr="00156CE4">
        <w:t xml:space="preserve">,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382E3BF3" w14:textId="77777777" w:rsidR="006F30B3" w:rsidRDefault="006F30B3" w:rsidP="00842E08">
      <w:r>
        <w:t>If the UDR detects that a subscription for the criteria already exist in the UDR, t</w:t>
      </w:r>
      <w:r w:rsidRPr="004A206D">
        <w:t xml:space="preserve">he UDR shall replace the old </w:t>
      </w:r>
      <w:proofErr w:type="spellStart"/>
      <w:r w:rsidRPr="004A206D">
        <w:rPr>
          <w:lang w:val="en-US"/>
        </w:rPr>
        <w:t>SdmSubscription</w:t>
      </w:r>
      <w:proofErr w:type="spellEnd"/>
      <w:r w:rsidRPr="004A206D">
        <w:t xml:space="preserve"> with the new one.</w:t>
      </w:r>
    </w:p>
    <w:p w14:paraId="158C0553" w14:textId="77777777" w:rsidR="006F30B3" w:rsidRPr="006F30B3" w:rsidRDefault="006F30B3" w:rsidP="00842E08"/>
    <w:p w14:paraId="536004DA" w14:textId="77777777" w:rsidR="007C4061" w:rsidRPr="00533C32" w:rsidRDefault="007C4061" w:rsidP="00842E08">
      <w:pPr>
        <w:pStyle w:val="TH"/>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D320E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70A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0218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3EE3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7C06D" w14:textId="77777777" w:rsidR="007C4061" w:rsidRPr="00D5200C" w:rsidRDefault="007C4061" w:rsidP="00C17C4C">
            <w:pPr>
              <w:pStyle w:val="TAH"/>
              <w:rPr>
                <w:lang w:val="en-US"/>
              </w:rPr>
            </w:pPr>
            <w:r w:rsidRPr="00D5200C">
              <w:rPr>
                <w:lang w:val="en-US"/>
              </w:rPr>
              <w:t>Response</w:t>
            </w:r>
          </w:p>
          <w:p w14:paraId="1F1DF1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08959" w14:textId="77777777" w:rsidR="007C4061" w:rsidRPr="00D5200C" w:rsidRDefault="007C4061" w:rsidP="00C17C4C">
            <w:pPr>
              <w:pStyle w:val="TAH"/>
              <w:rPr>
                <w:lang w:val="en-US"/>
              </w:rPr>
            </w:pPr>
            <w:r w:rsidRPr="00D5200C">
              <w:rPr>
                <w:lang w:val="en-US"/>
              </w:rPr>
              <w:t>Description</w:t>
            </w:r>
          </w:p>
        </w:tc>
      </w:tr>
      <w:tr w:rsidR="007C4061" w:rsidRPr="00BC4D08" w14:paraId="03E996F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601F13" w14:textId="77777777" w:rsidR="007C4061" w:rsidRPr="00D5200C" w:rsidRDefault="007C4061" w:rsidP="00C17C4C">
            <w:pPr>
              <w:pStyle w:val="TAL"/>
              <w:rPr>
                <w:lang w:val="en-US"/>
              </w:rPr>
            </w:pPr>
            <w:proofErr w:type="spellStart"/>
            <w:r w:rsidRPr="00D5200C">
              <w:rPr>
                <w:lang w:val="en-US"/>
              </w:rPr>
              <w:t>SdmSubscription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694ED9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6AF9C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FDAEF9"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32E5235" w14:textId="77777777" w:rsidR="007C4061" w:rsidRPr="00D5200C" w:rsidRDefault="007C4061" w:rsidP="00C17C4C">
            <w:pPr>
              <w:pStyle w:val="TAL"/>
              <w:rPr>
                <w:lang w:val="en-US"/>
              </w:rPr>
            </w:pPr>
            <w:r w:rsidRPr="00D5200C">
              <w:rPr>
                <w:lang w:val="en-US"/>
              </w:rPr>
              <w:t xml:space="preserve">Upon success, a response body containing a representation of the </w:t>
            </w:r>
            <w:proofErr w:type="spellStart"/>
            <w:r w:rsidRPr="00D5200C">
              <w:rPr>
                <w:lang w:val="en-US"/>
              </w:rPr>
              <w:t>UeId's</w:t>
            </w:r>
            <w:proofErr w:type="spellEnd"/>
            <w:r w:rsidRPr="00D5200C">
              <w:rPr>
                <w:lang w:val="en-US"/>
              </w:rPr>
              <w:t xml:space="preserve"> Individual subscription resource shall be returned.</w:t>
            </w:r>
          </w:p>
          <w:p w14:paraId="0314AD99" w14:textId="77777777" w:rsidR="007C4061" w:rsidRPr="00D5200C" w:rsidRDefault="007C4061" w:rsidP="00C17C4C">
            <w:pPr>
              <w:pStyle w:val="TAL"/>
              <w:rPr>
                <w:lang w:val="en-US"/>
              </w:rPr>
            </w:pPr>
          </w:p>
          <w:p w14:paraId="4B54811A"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56044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516E6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480F0F" w14:textId="77777777" w:rsidR="007C4061" w:rsidRPr="00885269" w:rsidRDefault="007C4061" w:rsidP="00842E08"/>
    <w:p w14:paraId="7376B858" w14:textId="77777777" w:rsidR="007C4061" w:rsidRPr="00533C32" w:rsidRDefault="007C4061" w:rsidP="006352FE">
      <w:pPr>
        <w:pStyle w:val="Heading3"/>
      </w:pPr>
      <w:bookmarkStart w:id="674" w:name="_Toc20127013"/>
      <w:bookmarkStart w:id="675" w:name="_Toc27588989"/>
      <w:bookmarkStart w:id="676" w:name="_Toc36459785"/>
      <w:bookmarkStart w:id="677" w:name="_Toc45029362"/>
      <w:bookmarkStart w:id="678" w:name="_Toc56519982"/>
      <w:bookmarkStart w:id="679" w:name="_Toc114765552"/>
      <w:r w:rsidRPr="00533C32">
        <w:t>5.2.17</w:t>
      </w:r>
      <w:r w:rsidRPr="00533C32">
        <w:tab/>
        <w:t xml:space="preserve">Resource: </w:t>
      </w:r>
      <w:proofErr w:type="spellStart"/>
      <w:r w:rsidRPr="00533C32">
        <w:t>IndividualSdmSubscription</w:t>
      </w:r>
      <w:bookmarkEnd w:id="674"/>
      <w:bookmarkEnd w:id="675"/>
      <w:bookmarkEnd w:id="676"/>
      <w:bookmarkEnd w:id="677"/>
      <w:bookmarkEnd w:id="678"/>
      <w:bookmarkEnd w:id="679"/>
      <w:proofErr w:type="spellEnd"/>
    </w:p>
    <w:p w14:paraId="2C8AF896" w14:textId="77777777" w:rsidR="007C4061" w:rsidRPr="00533C32" w:rsidRDefault="007C4061" w:rsidP="006352FE">
      <w:pPr>
        <w:pStyle w:val="Heading4"/>
      </w:pPr>
      <w:bookmarkStart w:id="680" w:name="_Toc20127014"/>
      <w:bookmarkStart w:id="681" w:name="_Toc27588990"/>
      <w:bookmarkStart w:id="682" w:name="_Toc36459786"/>
      <w:bookmarkStart w:id="683" w:name="_Toc45029363"/>
      <w:bookmarkStart w:id="684" w:name="_Toc56519983"/>
      <w:bookmarkStart w:id="685" w:name="_Toc114765553"/>
      <w:r w:rsidRPr="00533C32">
        <w:t>5.2.17.1</w:t>
      </w:r>
      <w:r w:rsidRPr="00533C32">
        <w:tab/>
        <w:t>Description</w:t>
      </w:r>
      <w:bookmarkEnd w:id="680"/>
      <w:bookmarkEnd w:id="681"/>
      <w:bookmarkEnd w:id="682"/>
      <w:bookmarkEnd w:id="683"/>
      <w:bookmarkEnd w:id="684"/>
      <w:bookmarkEnd w:id="685"/>
    </w:p>
    <w:p w14:paraId="6A6F6CA1" w14:textId="77777777" w:rsidR="007C4061" w:rsidRPr="00533C32" w:rsidRDefault="007C4061" w:rsidP="00842E08">
      <w:r w:rsidRPr="00533C32">
        <w:t>This resource represents an individual SDM Subscription for a UE.</w:t>
      </w:r>
    </w:p>
    <w:p w14:paraId="4FA74A08"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FD0042C" w14:textId="77777777" w:rsidR="007C4061" w:rsidRPr="00533C32" w:rsidRDefault="007C4061" w:rsidP="006352FE">
      <w:pPr>
        <w:pStyle w:val="Heading4"/>
      </w:pPr>
      <w:bookmarkStart w:id="686" w:name="_Toc20127015"/>
      <w:bookmarkStart w:id="687" w:name="_Toc27588991"/>
      <w:bookmarkStart w:id="688" w:name="_Toc36459787"/>
      <w:bookmarkStart w:id="689" w:name="_Toc45029364"/>
      <w:bookmarkStart w:id="690" w:name="_Toc56519984"/>
      <w:bookmarkStart w:id="691" w:name="_Toc114765554"/>
      <w:r w:rsidRPr="00533C32">
        <w:lastRenderedPageBreak/>
        <w:t>5.2.17.2</w:t>
      </w:r>
      <w:r w:rsidRPr="00533C32">
        <w:tab/>
        <w:t>Resource Definition</w:t>
      </w:r>
      <w:bookmarkEnd w:id="686"/>
      <w:bookmarkEnd w:id="687"/>
      <w:bookmarkEnd w:id="688"/>
      <w:bookmarkEnd w:id="689"/>
      <w:bookmarkEnd w:id="690"/>
      <w:bookmarkEnd w:id="691"/>
    </w:p>
    <w:p w14:paraId="4A3D0212" w14:textId="77777777" w:rsidR="007C4061" w:rsidRPr="00533C32" w:rsidRDefault="007C4061" w:rsidP="00842E08">
      <w:r w:rsidRPr="00533C32">
        <w:t>Resource URI: {apiRoot}/nudr-dr/&lt;apiVersion&gt;/subscription-data/{ueId}/</w:t>
      </w:r>
      <w:r w:rsidRPr="00533C32">
        <w:rPr>
          <w:lang w:eastAsia="zh-CN"/>
        </w:rPr>
        <w:t>context-data/</w:t>
      </w:r>
      <w:r w:rsidRPr="00533C32">
        <w:t>sdm-subscriptions/{subsId}</w:t>
      </w:r>
    </w:p>
    <w:p w14:paraId="21855092" w14:textId="77777777" w:rsidR="007C4061" w:rsidRPr="00533C32" w:rsidRDefault="007C4061" w:rsidP="00842E08">
      <w:pPr>
        <w:rPr>
          <w:rFonts w:ascii="Arial" w:hAnsi="Arial" w:cs="Arial"/>
        </w:rPr>
      </w:pPr>
      <w:r w:rsidRPr="00533C32">
        <w:t>This resource shall support the resource URI variables defined in table 5.2.17.2-1</w:t>
      </w:r>
      <w:r w:rsidRPr="00533C32">
        <w:rPr>
          <w:rFonts w:ascii="Arial" w:hAnsi="Arial" w:cs="Arial"/>
        </w:rPr>
        <w:t>.</w:t>
      </w:r>
    </w:p>
    <w:p w14:paraId="1270B753" w14:textId="77777777" w:rsidR="007C4061" w:rsidRPr="00533C32" w:rsidRDefault="007C4061" w:rsidP="00842E08">
      <w:pPr>
        <w:pStyle w:val="TH"/>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8635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5AD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0FF12" w14:textId="77777777" w:rsidR="007C4061" w:rsidRPr="00D5200C" w:rsidRDefault="007C4061" w:rsidP="00C17C4C">
            <w:pPr>
              <w:pStyle w:val="TAH"/>
              <w:rPr>
                <w:lang w:val="en-US"/>
              </w:rPr>
            </w:pPr>
            <w:r w:rsidRPr="00D5200C">
              <w:rPr>
                <w:lang w:val="en-US"/>
              </w:rPr>
              <w:t>Definition</w:t>
            </w:r>
          </w:p>
        </w:tc>
      </w:tr>
      <w:tr w:rsidR="007C4061" w:rsidRPr="00BC4D08" w14:paraId="42B129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EE428"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73AC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8A731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D4436"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4EA1F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27B3EB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965E0" w14:textId="77777777" w:rsidR="007C4061" w:rsidRPr="00D5200C" w:rsidRDefault="007C4061" w:rsidP="00C17C4C">
            <w:pPr>
              <w:pStyle w:val="TAL"/>
              <w:rPr>
                <w:lang w:val="en-US" w:eastAsia="zh-CN"/>
              </w:rPr>
            </w:pPr>
            <w:proofErr w:type="spellStart"/>
            <w:r w:rsidRPr="00D5200C">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6255B"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C6CC5B8" w14:textId="77777777" w:rsidR="007C4061" w:rsidRPr="00533C32" w:rsidRDefault="007C4061" w:rsidP="00842E08"/>
    <w:p w14:paraId="33E9F96A" w14:textId="77777777" w:rsidR="007C4061" w:rsidRPr="00533C32" w:rsidRDefault="007C4061" w:rsidP="006352FE">
      <w:pPr>
        <w:pStyle w:val="Heading4"/>
      </w:pPr>
      <w:bookmarkStart w:id="692" w:name="_Toc20127016"/>
      <w:bookmarkStart w:id="693" w:name="_Toc27588992"/>
      <w:bookmarkStart w:id="694" w:name="_Toc36459788"/>
      <w:bookmarkStart w:id="695" w:name="_Toc45029365"/>
      <w:bookmarkStart w:id="696" w:name="_Toc56519985"/>
      <w:bookmarkStart w:id="697" w:name="_Toc114765555"/>
      <w:r w:rsidRPr="00533C32">
        <w:t>5.2.17.3</w:t>
      </w:r>
      <w:r w:rsidRPr="00533C32">
        <w:tab/>
        <w:t>Resource Standard Methods</w:t>
      </w:r>
      <w:bookmarkEnd w:id="692"/>
      <w:bookmarkEnd w:id="693"/>
      <w:bookmarkEnd w:id="694"/>
      <w:bookmarkEnd w:id="695"/>
      <w:bookmarkEnd w:id="696"/>
      <w:bookmarkEnd w:id="697"/>
    </w:p>
    <w:p w14:paraId="32121B9E" w14:textId="77777777" w:rsidR="007C4061" w:rsidRPr="00533C32" w:rsidRDefault="007C4061" w:rsidP="006352FE">
      <w:pPr>
        <w:pStyle w:val="Heading5"/>
      </w:pPr>
      <w:bookmarkStart w:id="698" w:name="_Toc20127017"/>
      <w:bookmarkStart w:id="699" w:name="_Toc27588993"/>
      <w:bookmarkStart w:id="700" w:name="_Toc36459789"/>
      <w:bookmarkStart w:id="701" w:name="_Toc45029366"/>
      <w:bookmarkStart w:id="702" w:name="_Toc56519986"/>
      <w:bookmarkStart w:id="703" w:name="_Toc114765556"/>
      <w:r w:rsidRPr="00533C32">
        <w:t>5.2.17.3.1</w:t>
      </w:r>
      <w:r w:rsidRPr="00533C32">
        <w:tab/>
        <w:t>PUT</w:t>
      </w:r>
      <w:bookmarkEnd w:id="698"/>
      <w:bookmarkEnd w:id="699"/>
      <w:bookmarkEnd w:id="700"/>
      <w:bookmarkEnd w:id="701"/>
      <w:bookmarkEnd w:id="702"/>
      <w:bookmarkEnd w:id="703"/>
    </w:p>
    <w:p w14:paraId="7BBA5A81" w14:textId="77777777" w:rsidR="007C4061" w:rsidRPr="00533C32" w:rsidRDefault="007C4061" w:rsidP="00842E08">
      <w:r w:rsidRPr="00533C32">
        <w:t>This method shall support the URI query parameters specified in table 5.2.17.3.1-1.</w:t>
      </w:r>
    </w:p>
    <w:p w14:paraId="372F0C76" w14:textId="77777777" w:rsidR="007C4061" w:rsidRPr="00533C32" w:rsidRDefault="007C4061" w:rsidP="00842E08">
      <w:pPr>
        <w:pStyle w:val="TH"/>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4F3133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FDDF9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84E3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5D9F6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9CD5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7AFE0" w14:textId="77777777" w:rsidR="007C4061" w:rsidRPr="00D5200C" w:rsidRDefault="007C4061" w:rsidP="00C17C4C">
            <w:pPr>
              <w:pStyle w:val="TAH"/>
              <w:rPr>
                <w:lang w:val="en-US"/>
              </w:rPr>
            </w:pPr>
            <w:r w:rsidRPr="00D5200C">
              <w:rPr>
                <w:lang w:val="en-US"/>
              </w:rPr>
              <w:t>Description</w:t>
            </w:r>
          </w:p>
        </w:tc>
      </w:tr>
      <w:tr w:rsidR="007C4061" w:rsidRPr="00BC4D08" w14:paraId="43C5F9C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34318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5C725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9A4D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95DA2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DDB718" w14:textId="77777777" w:rsidR="007C4061" w:rsidRPr="00D5200C" w:rsidRDefault="007C4061" w:rsidP="00C17C4C">
            <w:pPr>
              <w:pStyle w:val="TAL"/>
              <w:rPr>
                <w:lang w:val="en-US"/>
              </w:rPr>
            </w:pPr>
          </w:p>
        </w:tc>
      </w:tr>
    </w:tbl>
    <w:p w14:paraId="1D0BE38B" w14:textId="77777777" w:rsidR="007C4061" w:rsidRPr="00533C32" w:rsidRDefault="007C4061" w:rsidP="00842E08"/>
    <w:p w14:paraId="6C251154" w14:textId="77777777" w:rsidR="007C4061" w:rsidRPr="00533C32" w:rsidRDefault="007C4061" w:rsidP="00842E08">
      <w:r w:rsidRPr="00533C32">
        <w:t>This method shall support the request data structures specified in table 5.2.17.3.1-2 and the response data structures and response codes specified in table 5.2.17.3.1-3.</w:t>
      </w:r>
    </w:p>
    <w:p w14:paraId="6516A871" w14:textId="77777777" w:rsidR="007C4061" w:rsidRPr="00533C32" w:rsidRDefault="007C4061" w:rsidP="00842E08">
      <w:pPr>
        <w:pStyle w:val="TH"/>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73FB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8EAA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F600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32E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335CD" w14:textId="77777777" w:rsidR="007C4061" w:rsidRPr="00D5200C" w:rsidRDefault="007C4061" w:rsidP="00C17C4C">
            <w:pPr>
              <w:pStyle w:val="TAH"/>
              <w:rPr>
                <w:lang w:val="en-US"/>
              </w:rPr>
            </w:pPr>
            <w:r w:rsidRPr="00D5200C">
              <w:rPr>
                <w:lang w:val="en-US"/>
              </w:rPr>
              <w:t>Description</w:t>
            </w:r>
          </w:p>
        </w:tc>
      </w:tr>
      <w:tr w:rsidR="007C4061" w:rsidRPr="00BC4D08" w14:paraId="1CC79F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8EAFFA" w14:textId="77777777" w:rsidR="007C4061" w:rsidRPr="00D5200C" w:rsidRDefault="007C4061" w:rsidP="00C17C4C">
            <w:pPr>
              <w:pStyle w:val="TAL"/>
              <w:rPr>
                <w:lang w:val="en-US"/>
              </w:rPr>
            </w:pPr>
            <w:proofErr w:type="spellStart"/>
            <w:r w:rsidRPr="00D5200C">
              <w:rPr>
                <w:lang w:val="en-US"/>
              </w:rPr>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001C39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B953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C2085C" w14:textId="77777777" w:rsidR="007C4061" w:rsidRPr="00D5200C" w:rsidRDefault="007C4061" w:rsidP="00C17C4C">
            <w:pPr>
              <w:pStyle w:val="TAL"/>
              <w:rPr>
                <w:lang w:val="en-US"/>
              </w:rPr>
            </w:pPr>
            <w:r w:rsidRPr="00D5200C">
              <w:rPr>
                <w:lang w:val="en-US"/>
              </w:rPr>
              <w:t>The individual SDM subscription that is to be stored</w:t>
            </w:r>
          </w:p>
        </w:tc>
      </w:tr>
    </w:tbl>
    <w:p w14:paraId="313018BE" w14:textId="77777777" w:rsidR="007C4061" w:rsidRPr="00533C32" w:rsidRDefault="007C4061" w:rsidP="00842E08"/>
    <w:p w14:paraId="1D31F882" w14:textId="77777777" w:rsidR="007C4061" w:rsidRPr="00533C32" w:rsidRDefault="007C4061" w:rsidP="00842E08">
      <w:pPr>
        <w:pStyle w:val="TH"/>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DE4C6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751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A3E62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2583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FAB8" w14:textId="77777777" w:rsidR="007C4061" w:rsidRPr="00D5200C" w:rsidRDefault="007C4061" w:rsidP="00C17C4C">
            <w:pPr>
              <w:pStyle w:val="TAH"/>
              <w:rPr>
                <w:lang w:val="en-US"/>
              </w:rPr>
            </w:pPr>
            <w:r w:rsidRPr="00D5200C">
              <w:rPr>
                <w:lang w:val="en-US"/>
              </w:rPr>
              <w:t>Response</w:t>
            </w:r>
          </w:p>
          <w:p w14:paraId="5A02478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7EC1FD" w14:textId="77777777" w:rsidR="007C4061" w:rsidRPr="00D5200C" w:rsidRDefault="007C4061" w:rsidP="00C17C4C">
            <w:pPr>
              <w:pStyle w:val="TAH"/>
              <w:rPr>
                <w:lang w:val="en-US"/>
              </w:rPr>
            </w:pPr>
            <w:r w:rsidRPr="00D5200C">
              <w:rPr>
                <w:lang w:val="en-US"/>
              </w:rPr>
              <w:t>Description</w:t>
            </w:r>
          </w:p>
        </w:tc>
      </w:tr>
      <w:tr w:rsidR="007C4061" w:rsidRPr="00BC4D08" w14:paraId="2500C4A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B24F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E52A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8D57F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74E99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3107B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016F5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84183A" w14:textId="77777777" w:rsidR="007C4061" w:rsidRPr="00D5200C" w:rsidRDefault="007C4061" w:rsidP="00C17C4C">
            <w:pPr>
              <w:pStyle w:val="TAL"/>
              <w:rPr>
                <w:lang w:val="en-US"/>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BA2245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658EB15"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3F576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509BF6C"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B03A1F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A60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69F8E5" w14:textId="77777777" w:rsidR="007C4061" w:rsidRPr="00533C32" w:rsidRDefault="007C4061" w:rsidP="00842E08">
      <w:pPr>
        <w:rPr>
          <w:lang w:eastAsia="zh-CN"/>
        </w:rPr>
      </w:pPr>
    </w:p>
    <w:p w14:paraId="0D7E3373" w14:textId="77777777" w:rsidR="007C4061" w:rsidRPr="00533C32" w:rsidRDefault="007C4061" w:rsidP="006352FE">
      <w:pPr>
        <w:pStyle w:val="Heading5"/>
      </w:pPr>
      <w:bookmarkStart w:id="704" w:name="_Toc20127018"/>
      <w:bookmarkStart w:id="705" w:name="_Toc27588994"/>
      <w:bookmarkStart w:id="706" w:name="_Toc36459790"/>
      <w:bookmarkStart w:id="707" w:name="_Toc45029367"/>
      <w:bookmarkStart w:id="708" w:name="_Toc56519987"/>
      <w:bookmarkStart w:id="709" w:name="_Toc114765557"/>
      <w:r w:rsidRPr="00533C32">
        <w:t>5.2.17.3.2</w:t>
      </w:r>
      <w:r w:rsidRPr="00533C32">
        <w:tab/>
        <w:t>DELETE</w:t>
      </w:r>
      <w:bookmarkEnd w:id="704"/>
      <w:bookmarkEnd w:id="705"/>
      <w:bookmarkEnd w:id="706"/>
      <w:bookmarkEnd w:id="707"/>
      <w:bookmarkEnd w:id="708"/>
      <w:bookmarkEnd w:id="709"/>
    </w:p>
    <w:p w14:paraId="3D88767A" w14:textId="77777777" w:rsidR="007C4061" w:rsidRPr="00533C32" w:rsidRDefault="007C4061" w:rsidP="00842E08">
      <w:r w:rsidRPr="00533C32">
        <w:t>This method shall support the URI query parameters specified in table 5.2.17.3.2-1.</w:t>
      </w:r>
    </w:p>
    <w:p w14:paraId="37360CE6" w14:textId="77777777" w:rsidR="007C4061" w:rsidRPr="00533C32" w:rsidRDefault="007C4061" w:rsidP="00842E08">
      <w:pPr>
        <w:pStyle w:val="TH"/>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D4EF6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9A0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43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386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E9F3E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EA50F" w14:textId="77777777" w:rsidR="007C4061" w:rsidRPr="00D5200C" w:rsidRDefault="007C4061" w:rsidP="00C17C4C">
            <w:pPr>
              <w:pStyle w:val="TAH"/>
              <w:rPr>
                <w:lang w:val="en-US"/>
              </w:rPr>
            </w:pPr>
            <w:r w:rsidRPr="00D5200C">
              <w:rPr>
                <w:lang w:val="en-US"/>
              </w:rPr>
              <w:t>Description</w:t>
            </w:r>
          </w:p>
        </w:tc>
      </w:tr>
      <w:tr w:rsidR="007C4061" w:rsidRPr="00BC4D08" w14:paraId="0134AF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53AC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150F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1349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EE357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86749E" w14:textId="77777777" w:rsidR="007C4061" w:rsidRPr="00D5200C" w:rsidRDefault="007C4061" w:rsidP="00C17C4C">
            <w:pPr>
              <w:pStyle w:val="TAL"/>
              <w:rPr>
                <w:lang w:val="en-US"/>
              </w:rPr>
            </w:pPr>
          </w:p>
        </w:tc>
      </w:tr>
    </w:tbl>
    <w:p w14:paraId="5D3B0D97" w14:textId="77777777" w:rsidR="007C4061" w:rsidRPr="00533C32" w:rsidRDefault="007C4061" w:rsidP="00842E08"/>
    <w:p w14:paraId="3D8532A6" w14:textId="77777777" w:rsidR="007C4061" w:rsidRPr="00533C32" w:rsidRDefault="007C4061" w:rsidP="00842E08">
      <w:r w:rsidRPr="00533C32">
        <w:t>This method shall support the request data structures specified in table 5.2.17.3.2-2 and the response data structures and response codes specified in table 5.2.17.3.2-3.</w:t>
      </w:r>
    </w:p>
    <w:p w14:paraId="39F4D29C" w14:textId="77777777" w:rsidR="007C4061" w:rsidRPr="00533C32" w:rsidRDefault="007C4061" w:rsidP="00842E08">
      <w:pPr>
        <w:pStyle w:val="TH"/>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73165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08F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934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048E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8A5F1" w14:textId="77777777" w:rsidR="007C4061" w:rsidRPr="00D5200C" w:rsidRDefault="007C4061" w:rsidP="00C17C4C">
            <w:pPr>
              <w:pStyle w:val="TAH"/>
              <w:rPr>
                <w:lang w:val="en-US"/>
              </w:rPr>
            </w:pPr>
            <w:r w:rsidRPr="00D5200C">
              <w:rPr>
                <w:lang w:val="en-US"/>
              </w:rPr>
              <w:t>Description</w:t>
            </w:r>
          </w:p>
        </w:tc>
      </w:tr>
      <w:tr w:rsidR="007C4061" w:rsidRPr="00BC4D08" w14:paraId="7A3CBF3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C26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D6665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21F1D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47F989" w14:textId="77777777" w:rsidR="007C4061" w:rsidRPr="00D5200C" w:rsidRDefault="007C4061" w:rsidP="00C17C4C">
            <w:pPr>
              <w:pStyle w:val="TAL"/>
              <w:rPr>
                <w:lang w:val="en-US"/>
              </w:rPr>
            </w:pPr>
          </w:p>
        </w:tc>
      </w:tr>
    </w:tbl>
    <w:p w14:paraId="07812433" w14:textId="77777777" w:rsidR="007C4061" w:rsidRPr="00533C32" w:rsidRDefault="007C4061" w:rsidP="00842E08"/>
    <w:p w14:paraId="005667A9" w14:textId="77777777" w:rsidR="007C4061" w:rsidRPr="00533C32" w:rsidRDefault="007C4061" w:rsidP="00842E08">
      <w:pPr>
        <w:pStyle w:val="TH"/>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6D9166E"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D37B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719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7023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D4650" w14:textId="77777777" w:rsidR="007C4061" w:rsidRPr="00D5200C" w:rsidRDefault="007C4061" w:rsidP="00C17C4C">
            <w:pPr>
              <w:pStyle w:val="TAH"/>
              <w:rPr>
                <w:lang w:val="en-US"/>
              </w:rPr>
            </w:pPr>
            <w:r w:rsidRPr="00D5200C">
              <w:rPr>
                <w:lang w:val="en-US"/>
              </w:rPr>
              <w:t>Response</w:t>
            </w:r>
          </w:p>
          <w:p w14:paraId="006F55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FA63C" w14:textId="77777777" w:rsidR="007C4061" w:rsidRPr="00D5200C" w:rsidRDefault="007C4061" w:rsidP="00C17C4C">
            <w:pPr>
              <w:pStyle w:val="TAH"/>
              <w:rPr>
                <w:lang w:val="en-US"/>
              </w:rPr>
            </w:pPr>
            <w:r w:rsidRPr="00D5200C">
              <w:rPr>
                <w:lang w:val="en-US"/>
              </w:rPr>
              <w:t>Description</w:t>
            </w:r>
          </w:p>
        </w:tc>
      </w:tr>
      <w:tr w:rsidR="007C4061" w:rsidRPr="00BC4D08" w14:paraId="62F4C27E"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3E35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9B454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1BCFF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B1C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DB2A5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627855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64904" w14:textId="77777777" w:rsidR="007C4061" w:rsidRPr="00D5200C" w:rsidRDefault="007C4061" w:rsidP="00C17C4C">
            <w:pPr>
              <w:pStyle w:val="TAL"/>
              <w:rPr>
                <w:lang w:val="en-US"/>
              </w:rPr>
            </w:pPr>
            <w:proofErr w:type="spellStart"/>
            <w:r w:rsidRPr="00297367">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BC1836" w14:textId="77777777"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7F9AFD3" w14:textId="77777777"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0DB1430" w14:textId="77777777"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A22371" w14:textId="77777777" w:rsidR="007C4061" w:rsidRPr="009E5CAE" w:rsidRDefault="007C4061" w:rsidP="00C17C4C">
            <w:pPr>
              <w:pStyle w:val="TAL"/>
            </w:pPr>
            <w:r w:rsidRPr="00297367">
              <w:t>The "cause" attribute may be used to indicate one of the following application errors:</w:t>
            </w:r>
          </w:p>
          <w:p w14:paraId="3A36941F" w14:textId="77777777" w:rsidR="007C4061" w:rsidRPr="009E5CAE" w:rsidRDefault="007C4061" w:rsidP="00C17C4C">
            <w:pPr>
              <w:pStyle w:val="TAL"/>
            </w:pPr>
            <w:r w:rsidRPr="00297367">
              <w:t>- USER_NOT_FOUND</w:t>
            </w:r>
          </w:p>
          <w:p w14:paraId="5ADD4832" w14:textId="77777777" w:rsidR="007C4061" w:rsidRPr="00D5200C" w:rsidRDefault="007C4061" w:rsidP="00C17C4C">
            <w:pPr>
              <w:pStyle w:val="TAL"/>
              <w:rPr>
                <w:lang w:val="en-US"/>
              </w:rPr>
            </w:pPr>
            <w:r w:rsidRPr="00297367">
              <w:t>- DATA_NOT_FOUND</w:t>
            </w:r>
          </w:p>
        </w:tc>
      </w:tr>
      <w:tr w:rsidR="007C4061" w:rsidRPr="00BC4D08" w14:paraId="5F9F28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28ED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7F3A1E2" w14:textId="77777777" w:rsidR="007C4061" w:rsidRPr="00533C32" w:rsidRDefault="007C4061" w:rsidP="00842E08">
      <w:pPr>
        <w:rPr>
          <w:lang w:eastAsia="zh-CN"/>
        </w:rPr>
      </w:pPr>
    </w:p>
    <w:p w14:paraId="58965B9A" w14:textId="77777777" w:rsidR="007C4061" w:rsidRPr="00533C32" w:rsidRDefault="007C4061" w:rsidP="006352FE">
      <w:pPr>
        <w:pStyle w:val="Heading5"/>
      </w:pPr>
      <w:bookmarkStart w:id="710" w:name="_Toc20127019"/>
      <w:bookmarkStart w:id="711" w:name="_Toc27588995"/>
      <w:bookmarkStart w:id="712" w:name="_Toc36459791"/>
      <w:bookmarkStart w:id="713" w:name="_Toc45029368"/>
      <w:bookmarkStart w:id="714" w:name="_Toc56519988"/>
      <w:bookmarkStart w:id="715" w:name="_Toc114765558"/>
      <w:r w:rsidRPr="00533C32">
        <w:t>5.2.17.3.</w:t>
      </w:r>
      <w:r w:rsidRPr="00533C32">
        <w:rPr>
          <w:lang w:val="de-DE"/>
        </w:rPr>
        <w:t>3</w:t>
      </w:r>
      <w:r w:rsidRPr="00533C32">
        <w:tab/>
        <w:t>PATCH</w:t>
      </w:r>
      <w:bookmarkEnd w:id="710"/>
      <w:bookmarkEnd w:id="711"/>
      <w:bookmarkEnd w:id="712"/>
      <w:bookmarkEnd w:id="713"/>
      <w:bookmarkEnd w:id="714"/>
      <w:bookmarkEnd w:id="715"/>
    </w:p>
    <w:p w14:paraId="1B451091" w14:textId="77777777" w:rsidR="007C4061" w:rsidRPr="00533C32" w:rsidRDefault="007C4061" w:rsidP="00842E08">
      <w:r w:rsidRPr="00533C32">
        <w:t>This method shall support the URI query parameters specified in table 5.2.17.3.</w:t>
      </w:r>
      <w:r w:rsidRPr="00533C32">
        <w:rPr>
          <w:lang w:val="de-DE"/>
        </w:rPr>
        <w:t>3</w:t>
      </w:r>
      <w:r w:rsidRPr="00533C32">
        <w:t>-1.</w:t>
      </w:r>
    </w:p>
    <w:p w14:paraId="43995A8D" w14:textId="77777777" w:rsidR="007C4061" w:rsidRPr="00533C32" w:rsidRDefault="007C4061" w:rsidP="00842E08">
      <w:pPr>
        <w:pStyle w:val="TH"/>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8BA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39ED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60E90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9A73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0967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91085" w14:textId="77777777" w:rsidR="007C4061" w:rsidRPr="00D5200C" w:rsidRDefault="007C4061" w:rsidP="00C17C4C">
            <w:pPr>
              <w:pStyle w:val="TAH"/>
              <w:rPr>
                <w:lang w:val="en-US"/>
              </w:rPr>
            </w:pPr>
            <w:r w:rsidRPr="00D5200C">
              <w:rPr>
                <w:lang w:val="en-US"/>
              </w:rPr>
              <w:t>Description</w:t>
            </w:r>
          </w:p>
        </w:tc>
      </w:tr>
      <w:tr w:rsidR="007C4061" w:rsidRPr="00BC4D08" w14:paraId="4405122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1A1A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93CFB3"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393D0CF"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8BE5350"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88F1428" w14:textId="67AE7CF5"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1974BC6" w14:textId="77777777" w:rsidR="007C4061" w:rsidRPr="00533C32" w:rsidRDefault="007C4061" w:rsidP="007C4061">
      <w:pPr>
        <w:pStyle w:val="Guidance"/>
      </w:pPr>
    </w:p>
    <w:p w14:paraId="7442B555" w14:textId="77777777" w:rsidR="007C4061" w:rsidRPr="00533C32" w:rsidRDefault="007C4061" w:rsidP="00842E08">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E3365E1" w14:textId="77777777" w:rsidR="007C4061" w:rsidRPr="00533C32" w:rsidRDefault="007C4061" w:rsidP="00842E08">
      <w:pPr>
        <w:pStyle w:val="TH"/>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DEAFA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D8471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B7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4E8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48F4A9" w14:textId="77777777" w:rsidR="007C4061" w:rsidRPr="00D5200C" w:rsidRDefault="007C4061" w:rsidP="00C17C4C">
            <w:pPr>
              <w:pStyle w:val="TAH"/>
              <w:rPr>
                <w:lang w:val="en-US"/>
              </w:rPr>
            </w:pPr>
            <w:r w:rsidRPr="00D5200C">
              <w:rPr>
                <w:lang w:val="en-US"/>
              </w:rPr>
              <w:t>Description</w:t>
            </w:r>
          </w:p>
        </w:tc>
      </w:tr>
      <w:tr w:rsidR="007C4061" w:rsidRPr="00BC4D08" w14:paraId="30B743D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05F669"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0ACAD21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EB96AD"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00332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01B3A0A6" w14:textId="77777777" w:rsidR="007C4061" w:rsidRPr="00533C32" w:rsidRDefault="007C4061" w:rsidP="00842E08"/>
    <w:p w14:paraId="6326C397" w14:textId="77777777" w:rsidR="007C4061" w:rsidRPr="00533C32" w:rsidRDefault="007C4061" w:rsidP="00842E08">
      <w:pPr>
        <w:pStyle w:val="TH"/>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A2567DE"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2A560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3BA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9391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450C45" w14:textId="77777777" w:rsidR="007C4061" w:rsidRPr="00D5200C" w:rsidRDefault="007C4061" w:rsidP="00C17C4C">
            <w:pPr>
              <w:pStyle w:val="TAH"/>
              <w:rPr>
                <w:lang w:val="en-US"/>
              </w:rPr>
            </w:pPr>
            <w:r w:rsidRPr="00D5200C">
              <w:rPr>
                <w:lang w:val="en-US"/>
              </w:rPr>
              <w:t>Response</w:t>
            </w:r>
          </w:p>
          <w:p w14:paraId="2EF498A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91BDA5" w14:textId="77777777" w:rsidR="007C4061" w:rsidRPr="00D5200C" w:rsidRDefault="007C4061" w:rsidP="00C17C4C">
            <w:pPr>
              <w:pStyle w:val="TAH"/>
              <w:rPr>
                <w:lang w:val="en-US"/>
              </w:rPr>
            </w:pPr>
            <w:r w:rsidRPr="00D5200C">
              <w:rPr>
                <w:lang w:val="en-US"/>
              </w:rPr>
              <w:t>Description</w:t>
            </w:r>
          </w:p>
        </w:tc>
      </w:tr>
      <w:tr w:rsidR="007C4061" w:rsidRPr="00BC4D08" w14:paraId="63289667"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80E6C1D"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5684C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30A3E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0BC3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5A101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8D4A50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271EC8E8"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0E3DCD"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65D34A"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67945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DB30BB3"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5FC3B2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0CCA117"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354CC02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C73847C"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6AE625C"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00510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631E2DE" w14:textId="77777777" w:rsidR="007C4061" w:rsidRPr="00D5200C" w:rsidRDefault="007C4061" w:rsidP="00C17C4C">
            <w:pPr>
              <w:pStyle w:val="TAL"/>
              <w:rPr>
                <w:lang w:val="en-US" w:eastAsia="zh-CN"/>
              </w:rPr>
            </w:pPr>
            <w:r w:rsidRPr="00D5200C">
              <w:rPr>
                <w:lang w:val="en-US" w:eastAsia="zh-CN"/>
              </w:rPr>
              <w:t xml:space="preserve">the </w:t>
            </w:r>
            <w:proofErr w:type="spellStart"/>
            <w:r w:rsidRPr="00D5200C">
              <w:rPr>
                <w:lang w:val="en-US" w:eastAsia="zh-CN"/>
              </w:rPr>
              <w:t>invalidParams</w:t>
            </w:r>
            <w:proofErr w:type="spellEnd"/>
            <w:r w:rsidRPr="00D5200C">
              <w:rPr>
                <w:lang w:val="en-US" w:eastAsia="zh-CN"/>
              </w:rPr>
              <w:t xml:space="preserve"> attribute shall contain the JSON pointers of attributes which are not allowed to be modified, and</w:t>
            </w:r>
          </w:p>
          <w:p w14:paraId="52D950C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3192B2D"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7349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0297F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479A244E" w14:textId="77777777" w:rsidR="007C4061" w:rsidRDefault="007C4061" w:rsidP="00842E08">
      <w:pPr>
        <w:rPr>
          <w:lang w:eastAsia="zh-CN"/>
        </w:rPr>
      </w:pPr>
    </w:p>
    <w:p w14:paraId="7F6F9EB2" w14:textId="77777777" w:rsidR="007C4061" w:rsidRPr="00406D06" w:rsidRDefault="007C4061" w:rsidP="006352FE">
      <w:pPr>
        <w:pStyle w:val="Heading5"/>
      </w:pPr>
      <w:bookmarkStart w:id="716" w:name="_Toc36459792"/>
      <w:bookmarkStart w:id="717" w:name="_Toc45029369"/>
      <w:bookmarkStart w:id="718" w:name="_Toc56519989"/>
      <w:bookmarkStart w:id="719" w:name="_Toc114765559"/>
      <w:r w:rsidRPr="00406D06">
        <w:t>5.2.17.3.</w:t>
      </w:r>
      <w:r w:rsidRPr="001C6A28">
        <w:t>4</w:t>
      </w:r>
      <w:r w:rsidRPr="00406D06">
        <w:tab/>
        <w:t>GET</w:t>
      </w:r>
      <w:bookmarkEnd w:id="716"/>
      <w:bookmarkEnd w:id="717"/>
      <w:bookmarkEnd w:id="718"/>
      <w:bookmarkEnd w:id="719"/>
    </w:p>
    <w:p w14:paraId="7828151C" w14:textId="77777777" w:rsidR="007C4061" w:rsidRPr="00406D06" w:rsidRDefault="007C4061" w:rsidP="00842E08">
      <w:r w:rsidRPr="00406D06">
        <w:t>This method shall support the URI query parameters specified in table 5.2.17.3.4-1.</w:t>
      </w:r>
    </w:p>
    <w:p w14:paraId="34BEDC84" w14:textId="77777777" w:rsidR="007C4061" w:rsidRPr="00406D06" w:rsidRDefault="007C4061" w:rsidP="00842E08">
      <w:pPr>
        <w:pStyle w:val="TH"/>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F5D82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E8BD9"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7B9C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CEFF1B"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1D734B"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CDED5" w14:textId="77777777" w:rsidR="007C4061" w:rsidRPr="009E5CAE" w:rsidRDefault="007C4061" w:rsidP="00C17C4C">
            <w:pPr>
              <w:pStyle w:val="TAH"/>
            </w:pPr>
            <w:r w:rsidRPr="00297367">
              <w:t>Description</w:t>
            </w:r>
          </w:p>
        </w:tc>
      </w:tr>
      <w:tr w:rsidR="007C4061" w:rsidRPr="00BC4D08" w14:paraId="0733F0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F4D0D" w14:textId="77777777"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201BE40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6908E259"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4E05470"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D1419EF" w14:textId="77777777" w:rsidR="007C4061" w:rsidRPr="009E5CAE" w:rsidRDefault="007C4061" w:rsidP="00C17C4C">
            <w:pPr>
              <w:pStyle w:val="TAL"/>
            </w:pPr>
          </w:p>
        </w:tc>
      </w:tr>
    </w:tbl>
    <w:p w14:paraId="6E9BFA63" w14:textId="77777777" w:rsidR="007C4061" w:rsidRPr="00406D06" w:rsidRDefault="007C4061" w:rsidP="00842E08">
      <w:pPr>
        <w:pStyle w:val="TH"/>
      </w:pPr>
    </w:p>
    <w:p w14:paraId="70E191E9" w14:textId="77777777" w:rsidR="007C4061" w:rsidRPr="00406D06" w:rsidRDefault="007C4061" w:rsidP="00842E08">
      <w:r w:rsidRPr="00406D06">
        <w:t>This method shall support the request data structures specified in table 5.2.17.3.4</w:t>
      </w:r>
      <w:r>
        <w:t>-2 and the response data structures and response codes specified in table 5.2.17.3.4-3.</w:t>
      </w:r>
    </w:p>
    <w:p w14:paraId="18A791DB" w14:textId="77777777" w:rsidR="007C4061" w:rsidRPr="00406D06" w:rsidRDefault="007C4061" w:rsidP="00842E08">
      <w:pPr>
        <w:pStyle w:val="TH"/>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5C0877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933BEC"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EC3DE"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D14A8"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E585B" w14:textId="77777777" w:rsidR="007C4061" w:rsidRPr="009E5CAE" w:rsidRDefault="007C4061" w:rsidP="00C17C4C">
            <w:pPr>
              <w:pStyle w:val="TAH"/>
            </w:pPr>
            <w:r w:rsidRPr="00297367">
              <w:t>Description</w:t>
            </w:r>
          </w:p>
        </w:tc>
      </w:tr>
      <w:tr w:rsidR="007C4061" w:rsidRPr="00BC4D08" w14:paraId="13C5E6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1A4D2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0EB85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C2E6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CEBFC" w14:textId="77777777" w:rsidR="007C4061" w:rsidRPr="00D5200C" w:rsidRDefault="007C4061" w:rsidP="00C17C4C">
            <w:pPr>
              <w:pStyle w:val="TAL"/>
              <w:rPr>
                <w:lang w:val="en-US"/>
              </w:rPr>
            </w:pPr>
          </w:p>
        </w:tc>
      </w:tr>
    </w:tbl>
    <w:p w14:paraId="2A317903" w14:textId="77777777" w:rsidR="007C4061" w:rsidRPr="00406D06" w:rsidRDefault="007C4061" w:rsidP="00842E08"/>
    <w:p w14:paraId="46FC4334" w14:textId="77777777" w:rsidR="007C4061" w:rsidRPr="00406D06" w:rsidRDefault="007C4061" w:rsidP="00842E08">
      <w:pPr>
        <w:pStyle w:val="TH"/>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950D3D4"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AAF6EF"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D00EE1"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D7C8B3"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B315B" w14:textId="77777777" w:rsidR="007C4061" w:rsidRPr="009E5CAE" w:rsidRDefault="007C4061" w:rsidP="00C17C4C">
            <w:pPr>
              <w:pStyle w:val="TAH"/>
            </w:pPr>
            <w:r w:rsidRPr="00297367">
              <w:t>Response</w:t>
            </w:r>
          </w:p>
          <w:p w14:paraId="61E1179E" w14:textId="77777777"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3540502" w14:textId="77777777" w:rsidR="007C4061" w:rsidRPr="009E5CAE" w:rsidRDefault="007C4061" w:rsidP="00C17C4C">
            <w:pPr>
              <w:pStyle w:val="TAH"/>
            </w:pPr>
            <w:r w:rsidRPr="00297367">
              <w:t>Description</w:t>
            </w:r>
          </w:p>
        </w:tc>
      </w:tr>
      <w:tr w:rsidR="007C4061" w:rsidRPr="00BC4D08" w14:paraId="428BFBB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4CDB2509" w14:textId="77777777" w:rsidR="007C4061" w:rsidRPr="009E5CAE" w:rsidRDefault="007C4061" w:rsidP="00C17C4C">
            <w:pPr>
              <w:pStyle w:val="TAL"/>
            </w:pPr>
            <w:proofErr w:type="spellStart"/>
            <w:r w:rsidRPr="00297367">
              <w:t>SdmSubscription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0E28ACE1"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497CE8B6"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57F87811"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7222F7DE" w14:textId="77777777" w:rsidR="007C4061" w:rsidRPr="009E5CAE" w:rsidRDefault="007C4061" w:rsidP="00C17C4C">
            <w:pPr>
              <w:pStyle w:val="TAL"/>
            </w:pPr>
            <w:r w:rsidRPr="00297367">
              <w:t>Upon success, a response body containing the individual SDM subscriptions shall be returned.</w:t>
            </w:r>
          </w:p>
        </w:tc>
      </w:tr>
      <w:tr w:rsidR="007C4061" w:rsidRPr="00BC4D08" w14:paraId="6629A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506FC" w14:textId="77777777" w:rsidR="007C4061" w:rsidRPr="009E5CAE" w:rsidRDefault="007C4061" w:rsidP="00C17C4C">
            <w:pPr>
              <w:pStyle w:val="TAN"/>
              <w:rPr>
                <w:noProof/>
              </w:rPr>
            </w:pPr>
            <w:r w:rsidRPr="00297367">
              <w:t>NOTE:</w:t>
            </w:r>
            <w:r w:rsidRPr="00297367">
              <w:tab/>
              <w:t>In addition common data structures as listed in table 5.5-1 are supported.</w:t>
            </w:r>
          </w:p>
        </w:tc>
      </w:tr>
    </w:tbl>
    <w:p w14:paraId="66144FB4" w14:textId="4174128F" w:rsidR="007C4061" w:rsidRDefault="007C4061" w:rsidP="00842E08">
      <w:pPr>
        <w:rPr>
          <w:lang w:eastAsia="zh-CN"/>
        </w:rPr>
      </w:pPr>
    </w:p>
    <w:p w14:paraId="1CD7BB66" w14:textId="37249408" w:rsidR="001018F7" w:rsidRDefault="001018F7" w:rsidP="001018F7">
      <w:pPr>
        <w:pStyle w:val="Heading3"/>
      </w:pPr>
      <w:bookmarkStart w:id="720" w:name="_Toc114765560"/>
      <w:r>
        <w:lastRenderedPageBreak/>
        <w:t>5.2.17A</w:t>
      </w:r>
      <w:r>
        <w:tab/>
        <w:t xml:space="preserve">Resource: </w:t>
      </w:r>
      <w:proofErr w:type="spellStart"/>
      <w:r>
        <w:t>HssSdm</w:t>
      </w:r>
      <w:proofErr w:type="spellEnd"/>
      <w:r>
        <w:rPr>
          <w:lang w:val="de-DE"/>
        </w:rPr>
        <w:t>SubscriptionInfo</w:t>
      </w:r>
      <w:bookmarkEnd w:id="720"/>
    </w:p>
    <w:p w14:paraId="1B3D0B01" w14:textId="3AC84F79" w:rsidR="001018F7" w:rsidRDefault="001018F7" w:rsidP="001018F7">
      <w:pPr>
        <w:pStyle w:val="Heading4"/>
      </w:pPr>
      <w:bookmarkStart w:id="721" w:name="_Toc114765561"/>
      <w:r>
        <w:t>5.2.17A.1</w:t>
      </w:r>
      <w:r>
        <w:tab/>
        <w:t>Description</w:t>
      </w:r>
      <w:bookmarkEnd w:id="721"/>
    </w:p>
    <w:p w14:paraId="0FDBDBC4" w14:textId="77777777" w:rsidR="001018F7" w:rsidRDefault="001018F7" w:rsidP="00842E08">
      <w:r>
        <w:t xml:space="preserve">This resource represents information relevant to an individual SDM Subscription for a UE. The UDM may need to consume the </w:t>
      </w:r>
      <w:proofErr w:type="spellStart"/>
      <w:r>
        <w:t>Nhss_SDM_Subscribe</w:t>
      </w:r>
      <w:proofErr w:type="spellEnd"/>
      <w:r>
        <w:t xml:space="preserve"> service operation to subscribe at the HSS (see 3GPP TS 29.563 [20]). After successful subscription at the HSS, the UDM needs to store within the UDR related information, e.g. the </w:t>
      </w:r>
      <w:proofErr w:type="spellStart"/>
      <w:r>
        <w:t>SubscriptionId</w:t>
      </w:r>
      <w:proofErr w:type="spellEnd"/>
      <w:r>
        <w:t xml:space="preserve"> allocated by the HSS.</w:t>
      </w:r>
    </w:p>
    <w:p w14:paraId="008A9CBD" w14:textId="77777777" w:rsidR="001018F7" w:rsidRDefault="001018F7" w:rsidP="00842E08">
      <w:r>
        <w:t>This resource is modelled with the Document resource archetype (see clause</w:t>
      </w:r>
      <w:r>
        <w:rPr>
          <w:lang w:val="en-US"/>
        </w:rPr>
        <w:t> </w:t>
      </w:r>
      <w:r>
        <w:t>C.1 of 3GPP TS 29.501 [</w:t>
      </w:r>
      <w:r>
        <w:rPr>
          <w:lang w:eastAsia="zh-CN"/>
        </w:rPr>
        <w:t>7</w:t>
      </w:r>
      <w:r>
        <w:t>]).</w:t>
      </w:r>
    </w:p>
    <w:p w14:paraId="60ABAA6B" w14:textId="713F1A35" w:rsidR="001018F7" w:rsidRDefault="001018F7" w:rsidP="001018F7">
      <w:pPr>
        <w:pStyle w:val="Heading4"/>
      </w:pPr>
      <w:bookmarkStart w:id="722" w:name="_Toc114765562"/>
      <w:r>
        <w:t>5.2.17A.2</w:t>
      </w:r>
      <w:r>
        <w:tab/>
        <w:t>Resource Definition</w:t>
      </w:r>
      <w:bookmarkEnd w:id="722"/>
    </w:p>
    <w:p w14:paraId="34B5A7B6" w14:textId="77777777" w:rsidR="001018F7" w:rsidRDefault="001018F7" w:rsidP="00842E08">
      <w:r>
        <w:t>Resource URI: {apiRoot}/nudr-dr/&lt;apiVersion&gt;/subscription-data/{ueId}/</w:t>
      </w:r>
      <w:r>
        <w:rPr>
          <w:lang w:eastAsia="zh-CN"/>
        </w:rPr>
        <w:t>context-data/sdm</w:t>
      </w:r>
      <w:r>
        <w:t>-subscriptions/{subsId}/hss-sdm-subscriptions</w:t>
      </w:r>
    </w:p>
    <w:p w14:paraId="37EFB215" w14:textId="40E69733" w:rsidR="001018F7" w:rsidRDefault="001018F7" w:rsidP="00842E08">
      <w:pPr>
        <w:rPr>
          <w:rFonts w:ascii="Arial" w:hAnsi="Arial" w:cs="Arial"/>
        </w:rPr>
      </w:pPr>
      <w:r>
        <w:t>This resource shall support the resource URI variables defined in table 5.2.17A.2-1</w:t>
      </w:r>
      <w:r>
        <w:rPr>
          <w:rFonts w:ascii="Arial" w:hAnsi="Arial" w:cs="Arial"/>
        </w:rPr>
        <w:t>.</w:t>
      </w:r>
    </w:p>
    <w:p w14:paraId="018F959E" w14:textId="384E921B" w:rsidR="001018F7" w:rsidRDefault="001018F7" w:rsidP="00842E08">
      <w:pPr>
        <w:pStyle w:val="TH"/>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018F7" w14:paraId="7E4A50BF"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6B7489" w14:textId="77777777" w:rsidR="001018F7" w:rsidRDefault="001018F7" w:rsidP="003E2A4F">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629711" w14:textId="77777777" w:rsidR="001018F7" w:rsidRDefault="001018F7" w:rsidP="003E2A4F">
            <w:pPr>
              <w:pStyle w:val="TAH"/>
              <w:rPr>
                <w:lang w:val="en-US" w:eastAsia="en-GB"/>
              </w:rPr>
            </w:pPr>
            <w:r>
              <w:rPr>
                <w:lang w:val="en-US" w:eastAsia="en-GB"/>
              </w:rPr>
              <w:t>Definition</w:t>
            </w:r>
          </w:p>
        </w:tc>
      </w:tr>
      <w:tr w:rsidR="001018F7" w14:paraId="4B516B4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08ACF8" w14:textId="77777777" w:rsidR="001018F7" w:rsidRDefault="001018F7" w:rsidP="003E2A4F">
            <w:pPr>
              <w:pStyle w:val="TAL"/>
              <w:rPr>
                <w:lang w:val="en-US" w:eastAsia="en-GB"/>
              </w:rPr>
            </w:pPr>
            <w:proofErr w:type="spellStart"/>
            <w:r>
              <w:rPr>
                <w:lang w:val="en-US" w:eastAsia="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E06A0D" w14:textId="77777777" w:rsidR="001018F7" w:rsidRDefault="001018F7" w:rsidP="003E2A4F">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1018F7" w14:paraId="4400421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8CAA75" w14:textId="77777777" w:rsidR="001018F7" w:rsidRDefault="001018F7" w:rsidP="003E2A4F">
            <w:pPr>
              <w:pStyle w:val="TAL"/>
              <w:rPr>
                <w:lang w:val="en-US" w:eastAsia="zh-CN"/>
              </w:rPr>
            </w:pPr>
            <w:proofErr w:type="spellStart"/>
            <w:r>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73F80F" w14:textId="77777777" w:rsidR="001018F7" w:rsidRDefault="001018F7" w:rsidP="003E2A4F">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 xml:space="preserve">pattern: See pattern of type </w:t>
            </w:r>
            <w:proofErr w:type="spellStart"/>
            <w:r>
              <w:rPr>
                <w:lang w:val="en-US" w:eastAsia="en-GB"/>
              </w:rPr>
              <w:t>VarUeId</w:t>
            </w:r>
            <w:proofErr w:type="spellEnd"/>
            <w:r>
              <w:rPr>
                <w:lang w:val="en-US" w:eastAsia="en-GB"/>
              </w:rPr>
              <w:t xml:space="preserve"> in 3GPP TS 29.571 [3]</w:t>
            </w:r>
          </w:p>
        </w:tc>
      </w:tr>
      <w:tr w:rsidR="001018F7" w14:paraId="4B742F77"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F39896" w14:textId="77777777" w:rsidR="001018F7" w:rsidRDefault="001018F7" w:rsidP="003E2A4F">
            <w:pPr>
              <w:pStyle w:val="TAL"/>
              <w:rPr>
                <w:lang w:val="en-US" w:eastAsia="zh-CN"/>
              </w:rPr>
            </w:pPr>
            <w:proofErr w:type="spellStart"/>
            <w:r>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31897D" w14:textId="77777777" w:rsidR="001018F7" w:rsidRDefault="001018F7" w:rsidP="003E2A4F">
            <w:pPr>
              <w:pStyle w:val="TAL"/>
              <w:rPr>
                <w:lang w:val="en-US" w:eastAsia="en-GB"/>
              </w:rPr>
            </w:pPr>
            <w:r>
              <w:rPr>
                <w:lang w:val="en-US" w:eastAsia="en-GB"/>
              </w:rPr>
              <w:t>Identifier of the subscription (allocated by the UDM)</w:t>
            </w:r>
          </w:p>
        </w:tc>
      </w:tr>
    </w:tbl>
    <w:p w14:paraId="434DC4C4" w14:textId="77777777" w:rsidR="001018F7" w:rsidRDefault="001018F7" w:rsidP="00842E08"/>
    <w:p w14:paraId="1982798F" w14:textId="5A5EC55A" w:rsidR="001018F7" w:rsidRDefault="001018F7" w:rsidP="001018F7">
      <w:pPr>
        <w:pStyle w:val="Heading4"/>
      </w:pPr>
      <w:bookmarkStart w:id="723" w:name="_Toc114765563"/>
      <w:r>
        <w:t>5.2.17A.3</w:t>
      </w:r>
      <w:r>
        <w:tab/>
        <w:t>Resource Standard Methods</w:t>
      </w:r>
      <w:bookmarkEnd w:id="723"/>
    </w:p>
    <w:p w14:paraId="3D7E1B12" w14:textId="2A21E51C" w:rsidR="001018F7" w:rsidRDefault="001018F7" w:rsidP="001018F7">
      <w:pPr>
        <w:pStyle w:val="Heading5"/>
      </w:pPr>
      <w:bookmarkStart w:id="724" w:name="_Toc114765564"/>
      <w:r>
        <w:t>5.2.17A.3.1</w:t>
      </w:r>
      <w:r>
        <w:tab/>
        <w:t>PUT</w:t>
      </w:r>
      <w:bookmarkEnd w:id="724"/>
    </w:p>
    <w:p w14:paraId="29E15D41" w14:textId="2EAC8ADF" w:rsidR="001018F7" w:rsidRDefault="001018F7" w:rsidP="00842E08">
      <w:r>
        <w:t>This method shall support the URI query parameters specified in table 5.2.17A.3.1-1.</w:t>
      </w:r>
    </w:p>
    <w:p w14:paraId="45C346AD" w14:textId="11ED0023" w:rsidR="001018F7" w:rsidRDefault="001018F7" w:rsidP="00842E08">
      <w:pPr>
        <w:pStyle w:val="TH"/>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65F3CEB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B404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5EA190"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68F830"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063256"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5F279" w14:textId="77777777" w:rsidR="001018F7" w:rsidRDefault="001018F7" w:rsidP="003E2A4F">
            <w:pPr>
              <w:pStyle w:val="TAH"/>
              <w:rPr>
                <w:lang w:val="en-US" w:eastAsia="en-GB"/>
              </w:rPr>
            </w:pPr>
            <w:r>
              <w:rPr>
                <w:lang w:val="en-US" w:eastAsia="en-GB"/>
              </w:rPr>
              <w:t>Description</w:t>
            </w:r>
          </w:p>
        </w:tc>
      </w:tr>
      <w:tr w:rsidR="001018F7" w14:paraId="295F0999"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4E3C9D"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5782FB9"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5ECB9A22"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3E4E098"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8903AE" w14:textId="77777777" w:rsidR="001018F7" w:rsidRDefault="001018F7" w:rsidP="003E2A4F">
            <w:pPr>
              <w:pStyle w:val="TAL"/>
              <w:rPr>
                <w:lang w:val="en-US" w:eastAsia="en-GB"/>
              </w:rPr>
            </w:pPr>
          </w:p>
        </w:tc>
      </w:tr>
    </w:tbl>
    <w:p w14:paraId="3DFFEED3" w14:textId="77777777" w:rsidR="001018F7" w:rsidRDefault="001018F7" w:rsidP="00842E08"/>
    <w:p w14:paraId="1E79EFFE" w14:textId="6C7FCB5C" w:rsidR="001018F7" w:rsidRDefault="001018F7" w:rsidP="00842E08">
      <w:r>
        <w:t>This method shall support the request data structures specified in table 5.2.17A.3.1-2 and the response data structures, and response codes specified in table 5.2.17A.3.1-3.</w:t>
      </w:r>
    </w:p>
    <w:p w14:paraId="46F8A6DC" w14:textId="27D593A8" w:rsidR="001018F7" w:rsidRDefault="001018F7" w:rsidP="00842E08">
      <w:pPr>
        <w:pStyle w:val="TH"/>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4999596"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26199E"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1981D"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588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0381DB" w14:textId="77777777" w:rsidR="001018F7" w:rsidRDefault="001018F7" w:rsidP="003E2A4F">
            <w:pPr>
              <w:pStyle w:val="TAH"/>
              <w:rPr>
                <w:lang w:val="en-US" w:eastAsia="en-GB"/>
              </w:rPr>
            </w:pPr>
            <w:r>
              <w:rPr>
                <w:lang w:val="en-US" w:eastAsia="en-GB"/>
              </w:rPr>
              <w:t>Description</w:t>
            </w:r>
          </w:p>
        </w:tc>
      </w:tr>
      <w:tr w:rsidR="001018F7" w14:paraId="614C230B"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0C6BF7" w14:textId="77777777" w:rsidR="001018F7" w:rsidRDefault="001018F7" w:rsidP="003E2A4F">
            <w:pPr>
              <w:pStyle w:val="TAL"/>
              <w:rPr>
                <w:lang w:val="en-US" w:eastAsia="en-GB"/>
              </w:rPr>
            </w:pPr>
            <w:proofErr w:type="spellStart"/>
            <w:r>
              <w:rPr>
                <w:lang w:val="en-US" w:eastAsia="en-GB"/>
              </w:rPr>
              <w:t>HssSubscriptionInfo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E96BFB7" w14:textId="77777777" w:rsidR="001018F7" w:rsidRDefault="001018F7" w:rsidP="003E2A4F">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7845B947" w14:textId="77777777" w:rsidR="001018F7" w:rsidRDefault="001018F7" w:rsidP="003E2A4F">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25E1C4EB" w14:textId="77777777" w:rsidR="001018F7" w:rsidRDefault="001018F7" w:rsidP="003E2A4F">
            <w:pPr>
              <w:pStyle w:val="TAL"/>
              <w:rPr>
                <w:lang w:val="en-US" w:eastAsia="en-GB"/>
              </w:rPr>
            </w:pPr>
            <w:r>
              <w:rPr>
                <w:lang w:val="en-US" w:eastAsia="en-GB"/>
              </w:rPr>
              <w:t xml:space="preserve">HSS SDM subscription info </w:t>
            </w:r>
          </w:p>
        </w:tc>
      </w:tr>
    </w:tbl>
    <w:p w14:paraId="40E93543" w14:textId="77777777" w:rsidR="001018F7" w:rsidRDefault="001018F7" w:rsidP="00842E08"/>
    <w:p w14:paraId="4DAD2421" w14:textId="5CD364DA" w:rsidR="001018F7" w:rsidRDefault="001018F7" w:rsidP="00842E08">
      <w:pPr>
        <w:pStyle w:val="TH"/>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01C1F75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4FE932"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B1E986"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5882A9"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996416" w14:textId="77777777" w:rsidR="001018F7" w:rsidRDefault="001018F7" w:rsidP="003E2A4F">
            <w:pPr>
              <w:pStyle w:val="TAH"/>
              <w:rPr>
                <w:lang w:val="en-US" w:eastAsia="en-GB"/>
              </w:rPr>
            </w:pPr>
            <w:r>
              <w:rPr>
                <w:lang w:val="en-US" w:eastAsia="en-GB"/>
              </w:rPr>
              <w:t>Response</w:t>
            </w:r>
          </w:p>
          <w:p w14:paraId="6BA17FE6"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B48794" w14:textId="77777777" w:rsidR="001018F7" w:rsidRDefault="001018F7" w:rsidP="003E2A4F">
            <w:pPr>
              <w:pStyle w:val="TAH"/>
              <w:rPr>
                <w:lang w:val="en-US" w:eastAsia="en-GB"/>
              </w:rPr>
            </w:pPr>
            <w:r>
              <w:rPr>
                <w:lang w:val="en-US" w:eastAsia="en-GB"/>
              </w:rPr>
              <w:t>Description</w:t>
            </w:r>
          </w:p>
        </w:tc>
      </w:tr>
      <w:tr w:rsidR="001018F7" w14:paraId="65CF728E"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3A450F"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B780760"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66BFBDD0"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4E1BE3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34C6BC6" w14:textId="77777777" w:rsidR="001018F7" w:rsidRDefault="001018F7" w:rsidP="003E2A4F">
            <w:pPr>
              <w:pStyle w:val="TAL"/>
              <w:rPr>
                <w:lang w:val="en-US" w:eastAsia="en-GB"/>
              </w:rPr>
            </w:pPr>
            <w:r>
              <w:rPr>
                <w:lang w:val="en-US" w:eastAsia="en-GB"/>
              </w:rPr>
              <w:t>Upon success, an empty response body shall be returned.</w:t>
            </w:r>
          </w:p>
        </w:tc>
      </w:tr>
      <w:tr w:rsidR="001018F7" w14:paraId="2DA7386F"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6A9371"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032CC0C3" w14:textId="77777777" w:rsidR="001018F7" w:rsidRDefault="001018F7" w:rsidP="00842E08">
      <w:pPr>
        <w:rPr>
          <w:lang w:eastAsia="zh-CN"/>
        </w:rPr>
      </w:pPr>
    </w:p>
    <w:p w14:paraId="66EBA26C" w14:textId="304EF959" w:rsidR="001018F7" w:rsidRDefault="001018F7" w:rsidP="001018F7">
      <w:pPr>
        <w:pStyle w:val="Heading5"/>
      </w:pPr>
      <w:bookmarkStart w:id="725" w:name="_Toc114765565"/>
      <w:r>
        <w:lastRenderedPageBreak/>
        <w:t>5.2.17A.3.2</w:t>
      </w:r>
      <w:r>
        <w:tab/>
        <w:t>DELETE</w:t>
      </w:r>
      <w:bookmarkEnd w:id="725"/>
    </w:p>
    <w:p w14:paraId="78C3022B" w14:textId="4FFC7868" w:rsidR="001018F7" w:rsidRDefault="001018F7" w:rsidP="00842E08">
      <w:r>
        <w:t>This method shall support the URI query parameters specified in table 5.2.17A.3.2-1.</w:t>
      </w:r>
    </w:p>
    <w:p w14:paraId="6C3722E8" w14:textId="66E18E97" w:rsidR="001018F7" w:rsidRDefault="001018F7" w:rsidP="00842E08">
      <w:pPr>
        <w:pStyle w:val="TH"/>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496C44D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42FEB7"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3283A1"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08677"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347F1"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CBB1AE" w14:textId="77777777" w:rsidR="001018F7" w:rsidRDefault="001018F7" w:rsidP="003E2A4F">
            <w:pPr>
              <w:pStyle w:val="TAH"/>
              <w:rPr>
                <w:lang w:val="en-US" w:eastAsia="en-GB"/>
              </w:rPr>
            </w:pPr>
            <w:r>
              <w:rPr>
                <w:lang w:val="en-US" w:eastAsia="en-GB"/>
              </w:rPr>
              <w:t>Description</w:t>
            </w:r>
          </w:p>
        </w:tc>
      </w:tr>
      <w:tr w:rsidR="001018F7" w14:paraId="06FC59C3"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99C3C5"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7AF84A55"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248A30E"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7A41372"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8AE191" w14:textId="77777777" w:rsidR="001018F7" w:rsidRDefault="001018F7" w:rsidP="003E2A4F">
            <w:pPr>
              <w:pStyle w:val="TAL"/>
              <w:rPr>
                <w:lang w:val="en-US" w:eastAsia="en-GB"/>
              </w:rPr>
            </w:pPr>
          </w:p>
        </w:tc>
      </w:tr>
    </w:tbl>
    <w:p w14:paraId="1A0C3867" w14:textId="77777777" w:rsidR="001018F7" w:rsidRDefault="001018F7" w:rsidP="00842E08"/>
    <w:p w14:paraId="61DC817C" w14:textId="03072942" w:rsidR="001018F7" w:rsidRDefault="001018F7" w:rsidP="00842E08">
      <w:r>
        <w:t>This method shall support the request data structures specified in table 5.2.17A.3.2-2 and the response data structures, and response codes specified in table 5.2.17A.3.2-3.</w:t>
      </w:r>
    </w:p>
    <w:p w14:paraId="6360697B" w14:textId="042C0279" w:rsidR="001018F7" w:rsidRDefault="001018F7" w:rsidP="00842E08">
      <w:pPr>
        <w:pStyle w:val="TH"/>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02502635"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B820F"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91BEB"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30CF20"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86E6C6" w14:textId="77777777" w:rsidR="001018F7" w:rsidRDefault="001018F7" w:rsidP="003E2A4F">
            <w:pPr>
              <w:pStyle w:val="TAH"/>
              <w:rPr>
                <w:lang w:val="en-US" w:eastAsia="en-GB"/>
              </w:rPr>
            </w:pPr>
            <w:r>
              <w:rPr>
                <w:lang w:val="en-US" w:eastAsia="en-GB"/>
              </w:rPr>
              <w:t>Description</w:t>
            </w:r>
          </w:p>
        </w:tc>
      </w:tr>
      <w:tr w:rsidR="001018F7" w14:paraId="1C3F0D2C"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D65E7F"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5F42486"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22A193A"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41672CD" w14:textId="77777777" w:rsidR="001018F7" w:rsidRDefault="001018F7" w:rsidP="003E2A4F">
            <w:pPr>
              <w:pStyle w:val="TAL"/>
              <w:rPr>
                <w:lang w:val="en-US" w:eastAsia="en-GB"/>
              </w:rPr>
            </w:pPr>
          </w:p>
        </w:tc>
      </w:tr>
    </w:tbl>
    <w:p w14:paraId="39E91DA3" w14:textId="77777777" w:rsidR="001018F7" w:rsidRDefault="001018F7" w:rsidP="00842E08"/>
    <w:p w14:paraId="3F22C916" w14:textId="311DCDC9" w:rsidR="001018F7" w:rsidRDefault="001018F7" w:rsidP="00842E08">
      <w:pPr>
        <w:pStyle w:val="TH"/>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464DBEB5"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926C9"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1C60A"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71904"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C78ED0" w14:textId="77777777" w:rsidR="001018F7" w:rsidRDefault="001018F7" w:rsidP="003E2A4F">
            <w:pPr>
              <w:pStyle w:val="TAH"/>
              <w:rPr>
                <w:lang w:val="en-US" w:eastAsia="en-GB"/>
              </w:rPr>
            </w:pPr>
            <w:r>
              <w:rPr>
                <w:lang w:val="en-US" w:eastAsia="en-GB"/>
              </w:rPr>
              <w:t>Response</w:t>
            </w:r>
          </w:p>
          <w:p w14:paraId="0BBE8BAC"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0EB40" w14:textId="77777777" w:rsidR="001018F7" w:rsidRDefault="001018F7" w:rsidP="003E2A4F">
            <w:pPr>
              <w:pStyle w:val="TAH"/>
              <w:rPr>
                <w:lang w:val="en-US" w:eastAsia="en-GB"/>
              </w:rPr>
            </w:pPr>
            <w:r>
              <w:rPr>
                <w:lang w:val="en-US" w:eastAsia="en-GB"/>
              </w:rPr>
              <w:t>Description</w:t>
            </w:r>
          </w:p>
        </w:tc>
      </w:tr>
      <w:tr w:rsidR="001018F7" w14:paraId="27A3E6A9"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99F208"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3FE6F34D"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1A109503"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93144D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2BDC01" w14:textId="77777777" w:rsidR="001018F7" w:rsidRDefault="001018F7" w:rsidP="003E2A4F">
            <w:pPr>
              <w:pStyle w:val="TAL"/>
              <w:rPr>
                <w:lang w:val="en-US" w:eastAsia="en-GB"/>
              </w:rPr>
            </w:pPr>
            <w:r>
              <w:rPr>
                <w:lang w:val="en-US" w:eastAsia="en-GB"/>
              </w:rPr>
              <w:t>Upon success, an empty response body shall be returned.</w:t>
            </w:r>
          </w:p>
        </w:tc>
      </w:tr>
      <w:tr w:rsidR="001018F7" w14:paraId="595CC9CB"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4A222"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57B6499C" w14:textId="77777777" w:rsidR="001018F7" w:rsidRDefault="001018F7" w:rsidP="00842E08"/>
    <w:p w14:paraId="0732CFD9" w14:textId="4A854062" w:rsidR="001018F7" w:rsidRDefault="001018F7" w:rsidP="001018F7">
      <w:pPr>
        <w:pStyle w:val="Heading5"/>
      </w:pPr>
      <w:bookmarkStart w:id="726" w:name="_Toc114765566"/>
      <w:r>
        <w:t>5.2.17A.3.</w:t>
      </w:r>
      <w:r>
        <w:rPr>
          <w:lang w:val="de-DE"/>
        </w:rPr>
        <w:t>3</w:t>
      </w:r>
      <w:r>
        <w:tab/>
      </w:r>
      <w:r>
        <w:rPr>
          <w:lang w:val="de-DE"/>
        </w:rPr>
        <w:t>GET</w:t>
      </w:r>
      <w:bookmarkEnd w:id="726"/>
    </w:p>
    <w:p w14:paraId="435C7A12" w14:textId="7591FF89" w:rsidR="001018F7" w:rsidRDefault="001018F7" w:rsidP="00842E08">
      <w:r>
        <w:t>This method shall support the URI query parameters specified in table 5.2.17A.3.3-1.</w:t>
      </w:r>
    </w:p>
    <w:p w14:paraId="4DC3CDE5" w14:textId="4B87B608" w:rsidR="001018F7" w:rsidRDefault="001018F7" w:rsidP="00842E08">
      <w:pPr>
        <w:pStyle w:val="TH"/>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7A7EBDF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E9D5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7C417"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1A6EF6"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FAD95"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FB48" w14:textId="77777777" w:rsidR="001018F7" w:rsidRDefault="001018F7" w:rsidP="003E2A4F">
            <w:pPr>
              <w:pStyle w:val="TAH"/>
              <w:rPr>
                <w:lang w:val="en-US" w:eastAsia="en-GB"/>
              </w:rPr>
            </w:pPr>
            <w:r>
              <w:rPr>
                <w:lang w:val="en-US" w:eastAsia="en-GB"/>
              </w:rPr>
              <w:t>Description</w:t>
            </w:r>
          </w:p>
        </w:tc>
      </w:tr>
      <w:tr w:rsidR="001018F7" w14:paraId="71FF4B77"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4996A6"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01253EE4"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0CEA698D"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7E00CF5"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5DE3F8" w14:textId="77777777" w:rsidR="001018F7" w:rsidRDefault="001018F7" w:rsidP="003E2A4F">
            <w:pPr>
              <w:pStyle w:val="TAL"/>
              <w:rPr>
                <w:lang w:val="en-US" w:eastAsia="en-GB"/>
              </w:rPr>
            </w:pPr>
          </w:p>
        </w:tc>
      </w:tr>
    </w:tbl>
    <w:p w14:paraId="69FEF66C" w14:textId="77777777" w:rsidR="001018F7" w:rsidRDefault="001018F7" w:rsidP="00842E08"/>
    <w:p w14:paraId="75407BE7" w14:textId="4F326E5B" w:rsidR="001018F7" w:rsidRDefault="001018F7" w:rsidP="00842E08">
      <w:r>
        <w:t>This method shall support the request data structures specified in table 5.2.17A.3.3-2 and the response data structures and response codes specified in table 5.2.17A.3.3-3.</w:t>
      </w:r>
    </w:p>
    <w:p w14:paraId="45DE319F" w14:textId="579E116E" w:rsidR="001018F7" w:rsidRDefault="001018F7" w:rsidP="00842E08">
      <w:pPr>
        <w:pStyle w:val="TH"/>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8D107D3"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227F65"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E2F5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AFA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BD54" w14:textId="77777777" w:rsidR="001018F7" w:rsidRDefault="001018F7" w:rsidP="003E2A4F">
            <w:pPr>
              <w:pStyle w:val="TAH"/>
              <w:rPr>
                <w:lang w:val="en-US" w:eastAsia="en-GB"/>
              </w:rPr>
            </w:pPr>
            <w:r>
              <w:rPr>
                <w:lang w:val="en-US" w:eastAsia="en-GB"/>
              </w:rPr>
              <w:t>Description</w:t>
            </w:r>
          </w:p>
        </w:tc>
      </w:tr>
      <w:tr w:rsidR="001018F7" w14:paraId="4D368409"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25E7FD"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741D9E9"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24518302"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61BA284" w14:textId="77777777" w:rsidR="001018F7" w:rsidRDefault="001018F7" w:rsidP="003E2A4F">
            <w:pPr>
              <w:pStyle w:val="TAL"/>
              <w:rPr>
                <w:lang w:val="en-US" w:eastAsia="en-GB"/>
              </w:rPr>
            </w:pPr>
          </w:p>
        </w:tc>
      </w:tr>
    </w:tbl>
    <w:p w14:paraId="3F741E31" w14:textId="77777777" w:rsidR="001018F7" w:rsidRDefault="001018F7" w:rsidP="00842E08"/>
    <w:p w14:paraId="64B71E3B" w14:textId="2A2BFBA5" w:rsidR="001018F7" w:rsidRDefault="001018F7" w:rsidP="00842E08">
      <w:pPr>
        <w:pStyle w:val="TH"/>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1018F7" w14:paraId="00A9EAD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FB4DE"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9A9704"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063A6"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1BA00F" w14:textId="77777777" w:rsidR="001018F7" w:rsidRDefault="001018F7" w:rsidP="003E2A4F">
            <w:pPr>
              <w:pStyle w:val="TAH"/>
              <w:rPr>
                <w:lang w:val="en-US" w:eastAsia="en-GB"/>
              </w:rPr>
            </w:pPr>
            <w:r>
              <w:rPr>
                <w:lang w:val="en-US" w:eastAsia="en-GB"/>
              </w:rPr>
              <w:t>Response</w:t>
            </w:r>
          </w:p>
          <w:p w14:paraId="28D8479A"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3FA502" w14:textId="77777777" w:rsidR="001018F7" w:rsidRDefault="001018F7" w:rsidP="003E2A4F">
            <w:pPr>
              <w:pStyle w:val="TAH"/>
              <w:rPr>
                <w:lang w:val="en-US" w:eastAsia="en-GB"/>
              </w:rPr>
            </w:pPr>
            <w:r>
              <w:rPr>
                <w:lang w:val="en-US" w:eastAsia="en-GB"/>
              </w:rPr>
              <w:t>Description</w:t>
            </w:r>
          </w:p>
        </w:tc>
      </w:tr>
      <w:tr w:rsidR="001018F7" w14:paraId="6CC6B088"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2D48F" w14:textId="77777777" w:rsidR="001018F7" w:rsidRDefault="001018F7" w:rsidP="003E2A4F">
            <w:pPr>
              <w:pStyle w:val="TAL"/>
              <w:rPr>
                <w:lang w:val="en-US" w:eastAsia="en-GB"/>
              </w:rPr>
            </w:pPr>
            <w:proofErr w:type="spellStart"/>
            <w:r>
              <w:rPr>
                <w:lang w:val="en-US" w:eastAsia="en-GB"/>
              </w:rPr>
              <w:t>HssSubscriptionInfo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EC12A00" w14:textId="77777777" w:rsidR="001018F7" w:rsidRDefault="001018F7" w:rsidP="003E2A4F">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4374FBE2" w14:textId="77777777" w:rsidR="001018F7" w:rsidRDefault="001018F7" w:rsidP="003E2A4F">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79EFDFEE" w14:textId="77777777" w:rsidR="001018F7" w:rsidRDefault="001018F7" w:rsidP="003E2A4F">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26EB948" w14:textId="77777777" w:rsidR="001018F7" w:rsidRDefault="001018F7" w:rsidP="003E2A4F">
            <w:pPr>
              <w:pStyle w:val="TAL"/>
              <w:rPr>
                <w:lang w:val="en-US" w:eastAsia="en-GB"/>
              </w:rPr>
            </w:pPr>
            <w:r>
              <w:rPr>
                <w:lang w:val="en-US" w:eastAsia="en-GB"/>
              </w:rPr>
              <w:t>Upon success, a response body containing HSS SDM Subscription Info shall be returned.</w:t>
            </w:r>
          </w:p>
        </w:tc>
      </w:tr>
      <w:tr w:rsidR="001018F7" w14:paraId="50E2EA35"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6F4626"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2C3FDB42" w14:textId="77777777" w:rsidR="001018F7" w:rsidRDefault="001018F7" w:rsidP="00842E08"/>
    <w:p w14:paraId="28CB2AF3" w14:textId="699F1105" w:rsidR="001018F7" w:rsidRDefault="001018F7" w:rsidP="001018F7">
      <w:pPr>
        <w:pStyle w:val="Heading5"/>
      </w:pPr>
      <w:bookmarkStart w:id="727" w:name="_Toc114765567"/>
      <w:r>
        <w:t>5.2.17A.3.</w:t>
      </w:r>
      <w:r>
        <w:rPr>
          <w:lang w:val="de-DE"/>
        </w:rPr>
        <w:t>4</w:t>
      </w:r>
      <w:r>
        <w:tab/>
        <w:t>PATCH</w:t>
      </w:r>
      <w:bookmarkEnd w:id="727"/>
    </w:p>
    <w:p w14:paraId="153B7A0E" w14:textId="52DBDCBC" w:rsidR="001018F7" w:rsidRDefault="001018F7" w:rsidP="00842E08">
      <w:r>
        <w:t>This method shall support the URI query parameters specified in table 5.2.17A.3.4-1.</w:t>
      </w:r>
    </w:p>
    <w:p w14:paraId="25C63365" w14:textId="59D2B649" w:rsidR="001018F7" w:rsidRDefault="001018F7" w:rsidP="00842E08">
      <w:pPr>
        <w:pStyle w:val="TH"/>
      </w:pPr>
      <w:r>
        <w:lastRenderedPageBreak/>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018F7" w14:paraId="1E59AF4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AE6808"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9D98B"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7B6CC8"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0912D7" w14:textId="77777777" w:rsidR="001018F7" w:rsidRDefault="001018F7" w:rsidP="003E2A4F">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4A84F" w14:textId="77777777" w:rsidR="001018F7" w:rsidRDefault="001018F7" w:rsidP="003E2A4F">
            <w:pPr>
              <w:pStyle w:val="TAH"/>
              <w:rPr>
                <w:lang w:val="en-US" w:eastAsia="en-GB"/>
              </w:rPr>
            </w:pPr>
            <w:r>
              <w:rPr>
                <w:lang w:val="en-US" w:eastAsia="en-GB"/>
              </w:rPr>
              <w:t>Description</w:t>
            </w:r>
          </w:p>
        </w:tc>
      </w:tr>
      <w:tr w:rsidR="001018F7" w14:paraId="45776AC6"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A4E7D7" w14:textId="77777777" w:rsidR="001018F7" w:rsidRDefault="001018F7" w:rsidP="003E2A4F">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5F08C8" w14:textId="77777777" w:rsidR="001018F7" w:rsidRDefault="001018F7" w:rsidP="003E2A4F">
            <w:pPr>
              <w:pStyle w:val="TAL"/>
              <w:rPr>
                <w:lang w:val="en-US" w:eastAsia="en-GB"/>
              </w:rPr>
            </w:pPr>
            <w:proofErr w:type="spellStart"/>
            <w:r>
              <w:rPr>
                <w:lang w:eastAsia="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EE0CD39" w14:textId="77777777" w:rsidR="001018F7" w:rsidRDefault="001018F7" w:rsidP="003E2A4F">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112E0B7B" w14:textId="77777777" w:rsidR="001018F7" w:rsidRDefault="001018F7" w:rsidP="003E2A4F">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7B2641" w14:textId="77777777" w:rsidR="001018F7" w:rsidRDefault="001018F7" w:rsidP="003E2A4F">
            <w:pPr>
              <w:pStyle w:val="TAL"/>
              <w:rPr>
                <w:lang w:val="en-US" w:eastAsia="en-GB"/>
              </w:rPr>
            </w:pPr>
            <w:r>
              <w:rPr>
                <w:rFonts w:cs="Arial"/>
                <w:szCs w:val="18"/>
                <w:lang w:eastAsia="en-GB"/>
              </w:rPr>
              <w:t>see 3GPP TS 29.500 [4] clause 6.6</w:t>
            </w:r>
          </w:p>
        </w:tc>
      </w:tr>
    </w:tbl>
    <w:p w14:paraId="1147FBA2" w14:textId="77777777" w:rsidR="001018F7" w:rsidRDefault="001018F7" w:rsidP="001018F7">
      <w:pPr>
        <w:pStyle w:val="Guidance"/>
      </w:pPr>
    </w:p>
    <w:p w14:paraId="118D3731" w14:textId="2A6BDB9B" w:rsidR="001018F7" w:rsidRDefault="001018F7" w:rsidP="00842E08">
      <w:r>
        <w:t>This method shall support the request data structures specified in table 5.2.17A.3.2-2 and the response data structures, and response codes specified in table 5.2.17A.3.4-3.</w:t>
      </w:r>
    </w:p>
    <w:p w14:paraId="718B1542" w14:textId="59BC74DE" w:rsidR="001018F7" w:rsidRDefault="001018F7" w:rsidP="00842E08">
      <w:pPr>
        <w:pStyle w:val="TH"/>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63B23851"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B8999"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A9FE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53B5B"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F2F51D" w14:textId="77777777" w:rsidR="001018F7" w:rsidRDefault="001018F7" w:rsidP="003E2A4F">
            <w:pPr>
              <w:pStyle w:val="TAH"/>
              <w:rPr>
                <w:lang w:val="en-US" w:eastAsia="en-GB"/>
              </w:rPr>
            </w:pPr>
            <w:r>
              <w:rPr>
                <w:lang w:val="en-US" w:eastAsia="en-GB"/>
              </w:rPr>
              <w:t>Description</w:t>
            </w:r>
          </w:p>
        </w:tc>
      </w:tr>
      <w:tr w:rsidR="001018F7" w14:paraId="7CAD44B4"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277303" w14:textId="77777777" w:rsidR="001018F7" w:rsidRDefault="001018F7" w:rsidP="003E2A4F">
            <w:pPr>
              <w:pStyle w:val="TAL"/>
              <w:rPr>
                <w:lang w:val="en-US" w:eastAsia="zh-CN"/>
              </w:rPr>
            </w:pPr>
            <w:r>
              <w:rPr>
                <w:lang w:val="en-US" w:eastAsia="zh-CN"/>
              </w:rPr>
              <w:t>array(</w:t>
            </w:r>
            <w:proofErr w:type="spellStart"/>
            <w:r>
              <w:rPr>
                <w:lang w:val="en-US" w:eastAsia="zh-CN"/>
              </w:rPr>
              <w:t>PatchItem</w:t>
            </w:r>
            <w:proofErr w:type="spellEnd"/>
            <w:r>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F741008" w14:textId="77777777" w:rsidR="001018F7" w:rsidRDefault="001018F7" w:rsidP="003E2A4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97E9DC" w14:textId="77777777" w:rsidR="001018F7" w:rsidRDefault="001018F7" w:rsidP="003E2A4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F3666E" w14:textId="77777777" w:rsidR="001018F7" w:rsidRDefault="001018F7" w:rsidP="003E2A4F">
            <w:pPr>
              <w:pStyle w:val="TAL"/>
              <w:rPr>
                <w:lang w:val="en-US" w:eastAsia="zh-CN"/>
              </w:rPr>
            </w:pPr>
            <w:r>
              <w:rPr>
                <w:lang w:val="en-US" w:eastAsia="zh-CN"/>
              </w:rPr>
              <w:t>Contains the delta data to the provisioned parameter data</w:t>
            </w:r>
          </w:p>
        </w:tc>
      </w:tr>
    </w:tbl>
    <w:p w14:paraId="1E3196D1" w14:textId="77777777" w:rsidR="001018F7" w:rsidRDefault="001018F7" w:rsidP="00842E08"/>
    <w:p w14:paraId="6F739947" w14:textId="3C3DB2C1" w:rsidR="001018F7" w:rsidRDefault="001018F7" w:rsidP="00842E08">
      <w:pPr>
        <w:pStyle w:val="TH"/>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018F7" w14:paraId="0BBD21B3" w14:textId="77777777" w:rsidTr="003E2A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CC3254"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B38BF7"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0D7F90"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E38277" w14:textId="77777777" w:rsidR="001018F7" w:rsidRDefault="001018F7" w:rsidP="003E2A4F">
            <w:pPr>
              <w:pStyle w:val="TAH"/>
              <w:rPr>
                <w:lang w:val="en-US" w:eastAsia="en-GB"/>
              </w:rPr>
            </w:pPr>
            <w:r>
              <w:rPr>
                <w:lang w:val="en-US" w:eastAsia="en-GB"/>
              </w:rPr>
              <w:t>Response</w:t>
            </w:r>
          </w:p>
          <w:p w14:paraId="7210F02F"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DB3CEE" w14:textId="77777777" w:rsidR="001018F7" w:rsidRDefault="001018F7" w:rsidP="003E2A4F">
            <w:pPr>
              <w:pStyle w:val="TAH"/>
              <w:rPr>
                <w:lang w:val="en-US" w:eastAsia="en-GB"/>
              </w:rPr>
            </w:pPr>
            <w:r>
              <w:rPr>
                <w:lang w:val="en-US" w:eastAsia="en-GB"/>
              </w:rPr>
              <w:t>Description</w:t>
            </w:r>
          </w:p>
        </w:tc>
      </w:tr>
      <w:tr w:rsidR="001018F7" w14:paraId="2D70DFE6"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C27C15" w14:textId="77777777" w:rsidR="001018F7" w:rsidRDefault="001018F7" w:rsidP="003E2A4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D1F2A57"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FA8170F"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2E8970EB" w14:textId="77777777" w:rsidR="001018F7" w:rsidRDefault="001018F7" w:rsidP="003E2A4F">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BDB25F" w14:textId="77777777" w:rsidR="001018F7" w:rsidRDefault="001018F7" w:rsidP="003E2A4F">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1018F7" w14:paraId="4800F210"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A37EB" w14:textId="77777777" w:rsidR="001018F7" w:rsidRDefault="001018F7" w:rsidP="003E2A4F">
            <w:pPr>
              <w:pStyle w:val="TAL"/>
              <w:rPr>
                <w:lang w:val="en-US" w:eastAsia="zh-CN"/>
              </w:rPr>
            </w:pPr>
            <w:proofErr w:type="spellStart"/>
            <w:r>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0502981" w14:textId="77777777" w:rsidR="001018F7" w:rsidRDefault="001018F7" w:rsidP="003E2A4F">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E5532B8" w14:textId="77777777" w:rsidR="001018F7" w:rsidRDefault="001018F7" w:rsidP="003E2A4F">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587BC86" w14:textId="77777777" w:rsidR="001018F7" w:rsidRDefault="001018F7" w:rsidP="003E2A4F">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35827EF" w14:textId="77777777" w:rsidR="001018F7" w:rsidRDefault="001018F7" w:rsidP="003E2A4F">
            <w:pPr>
              <w:pStyle w:val="TAL"/>
              <w:rPr>
                <w:lang w:val="en-US" w:eastAsia="en-GB"/>
              </w:rPr>
            </w:pPr>
            <w:r>
              <w:rPr>
                <w:lang w:eastAsia="zh-CN"/>
              </w:rPr>
              <w:t>Upon success, the execution report is returned. (NOTE 2)</w:t>
            </w:r>
          </w:p>
        </w:tc>
      </w:tr>
      <w:tr w:rsidR="001018F7" w14:paraId="00D2EA48"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531B6A" w14:textId="77777777" w:rsidR="001018F7" w:rsidRDefault="001018F7" w:rsidP="003E2A4F">
            <w:pPr>
              <w:pStyle w:val="TAL"/>
              <w:rPr>
                <w:lang w:val="en-US" w:eastAsia="zh-CN"/>
              </w:rPr>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A4F95E9" w14:textId="77777777" w:rsidR="001018F7" w:rsidRDefault="001018F7" w:rsidP="003E2A4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36F4C5" w14:textId="77777777" w:rsidR="001018F7" w:rsidRDefault="001018F7" w:rsidP="003E2A4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958FD6A" w14:textId="77777777" w:rsidR="001018F7" w:rsidRDefault="001018F7" w:rsidP="003E2A4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5FE88CD" w14:textId="77777777" w:rsidR="001018F7" w:rsidRDefault="001018F7" w:rsidP="003E2A4F">
            <w:pPr>
              <w:pStyle w:val="TAL"/>
              <w:rPr>
                <w:lang w:val="en-US" w:eastAsia="zh-CN"/>
              </w:rPr>
            </w:pPr>
            <w:r>
              <w:rPr>
                <w:lang w:val="en-US" w:eastAsia="zh-CN"/>
              </w:rPr>
              <w:t xml:space="preserve">If one or more attributes are not allowed to be modified according to e.g. policy or local configuration, then the </w:t>
            </w:r>
            <w:proofErr w:type="spellStart"/>
            <w:r>
              <w:rPr>
                <w:lang w:val="en-US" w:eastAsia="en-GB"/>
              </w:rPr>
              <w:t>invalidParams</w:t>
            </w:r>
            <w:proofErr w:type="spellEnd"/>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1018F7" w14:paraId="7BFF9F3B" w14:textId="77777777" w:rsidTr="003E2A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727C69" w14:textId="77777777" w:rsidR="001018F7" w:rsidRDefault="001018F7" w:rsidP="003E2A4F">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611BA115" w14:textId="77777777" w:rsidR="001018F7" w:rsidRDefault="001018F7" w:rsidP="003E2A4F">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p>
        </w:tc>
      </w:tr>
    </w:tbl>
    <w:p w14:paraId="1CF8CEA5" w14:textId="77777777" w:rsidR="001018F7" w:rsidRPr="001018F7" w:rsidRDefault="001018F7" w:rsidP="00842E08">
      <w:pPr>
        <w:rPr>
          <w:lang w:eastAsia="zh-CN"/>
        </w:rPr>
      </w:pPr>
    </w:p>
    <w:p w14:paraId="3442A061" w14:textId="77777777" w:rsidR="007C4061" w:rsidRPr="00533C32" w:rsidRDefault="007C4061" w:rsidP="006352FE">
      <w:pPr>
        <w:pStyle w:val="Heading3"/>
      </w:pPr>
      <w:bookmarkStart w:id="728" w:name="_Toc20127020"/>
      <w:bookmarkStart w:id="729" w:name="_Toc27588996"/>
      <w:bookmarkStart w:id="730" w:name="_Toc36459793"/>
      <w:bookmarkStart w:id="731" w:name="_Toc45029370"/>
      <w:bookmarkStart w:id="732" w:name="_Toc56519990"/>
      <w:bookmarkStart w:id="733" w:name="_Toc114765568"/>
      <w:r w:rsidRPr="00533C32">
        <w:t>5.2.18</w:t>
      </w:r>
      <w:r w:rsidRPr="00533C32">
        <w:tab/>
        <w:t xml:space="preserve">Resource: </w:t>
      </w:r>
      <w:proofErr w:type="spellStart"/>
      <w:r w:rsidRPr="00533C32">
        <w:t>EeSubscriptions</w:t>
      </w:r>
      <w:bookmarkEnd w:id="728"/>
      <w:bookmarkEnd w:id="729"/>
      <w:bookmarkEnd w:id="730"/>
      <w:bookmarkEnd w:id="731"/>
      <w:bookmarkEnd w:id="732"/>
      <w:bookmarkEnd w:id="733"/>
      <w:proofErr w:type="spellEnd"/>
    </w:p>
    <w:p w14:paraId="7B0F89F8" w14:textId="77777777" w:rsidR="007C4061" w:rsidRPr="00533C32" w:rsidRDefault="007C4061" w:rsidP="006352FE">
      <w:pPr>
        <w:pStyle w:val="Heading4"/>
      </w:pPr>
      <w:bookmarkStart w:id="734" w:name="_Toc20127021"/>
      <w:bookmarkStart w:id="735" w:name="_Toc27588997"/>
      <w:bookmarkStart w:id="736" w:name="_Toc36459794"/>
      <w:bookmarkStart w:id="737" w:name="_Toc45029371"/>
      <w:bookmarkStart w:id="738" w:name="_Toc56519991"/>
      <w:bookmarkStart w:id="739" w:name="_Toc114765569"/>
      <w:r w:rsidRPr="00533C32">
        <w:t>5.2.18.1</w:t>
      </w:r>
      <w:r w:rsidRPr="00533C32">
        <w:tab/>
        <w:t>Description</w:t>
      </w:r>
      <w:bookmarkEnd w:id="734"/>
      <w:bookmarkEnd w:id="735"/>
      <w:bookmarkEnd w:id="736"/>
      <w:bookmarkEnd w:id="737"/>
      <w:bookmarkEnd w:id="738"/>
      <w:bookmarkEnd w:id="739"/>
    </w:p>
    <w:p w14:paraId="1E2CDC0B" w14:textId="77777777" w:rsidR="007C4061" w:rsidRPr="00533C32" w:rsidRDefault="007C4061" w:rsidP="00842E08">
      <w:r w:rsidRPr="00533C32">
        <w:t>This resource represents the collection of EE Subscriptions for a UE.</w:t>
      </w:r>
    </w:p>
    <w:p w14:paraId="3A0249AB" w14:textId="77777777" w:rsidR="007C4061" w:rsidRPr="00533C32" w:rsidRDefault="007C4061" w:rsidP="00842E08">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D0FD64" w14:textId="77777777" w:rsidR="007C4061" w:rsidRPr="00533C32" w:rsidRDefault="007C4061" w:rsidP="006352FE">
      <w:pPr>
        <w:pStyle w:val="Heading4"/>
      </w:pPr>
      <w:bookmarkStart w:id="740" w:name="_Toc20127022"/>
      <w:bookmarkStart w:id="741" w:name="_Toc27588998"/>
      <w:bookmarkStart w:id="742" w:name="_Toc36459795"/>
      <w:bookmarkStart w:id="743" w:name="_Toc45029372"/>
      <w:bookmarkStart w:id="744" w:name="_Toc56519992"/>
      <w:bookmarkStart w:id="745" w:name="_Toc114765570"/>
      <w:r w:rsidRPr="00533C32">
        <w:t>5.2.18.2</w:t>
      </w:r>
      <w:r w:rsidRPr="00533C32">
        <w:tab/>
        <w:t>Resource Definition</w:t>
      </w:r>
      <w:bookmarkEnd w:id="740"/>
      <w:bookmarkEnd w:id="741"/>
      <w:bookmarkEnd w:id="742"/>
      <w:bookmarkEnd w:id="743"/>
      <w:bookmarkEnd w:id="744"/>
      <w:bookmarkEnd w:id="745"/>
    </w:p>
    <w:p w14:paraId="609597C1"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w:t>
      </w:r>
    </w:p>
    <w:p w14:paraId="65EBAA51" w14:textId="77777777" w:rsidR="007C4061" w:rsidRPr="00533C32" w:rsidRDefault="007C4061" w:rsidP="00842E08">
      <w:pPr>
        <w:rPr>
          <w:rFonts w:ascii="Arial" w:hAnsi="Arial" w:cs="Arial"/>
        </w:rPr>
      </w:pPr>
      <w:r w:rsidRPr="00533C32">
        <w:t>This resource shall support the resource URI variables defined in table 5.2.18.2-1</w:t>
      </w:r>
      <w:r w:rsidRPr="00533C32">
        <w:rPr>
          <w:rFonts w:ascii="Arial" w:hAnsi="Arial" w:cs="Arial"/>
        </w:rPr>
        <w:t>.</w:t>
      </w:r>
    </w:p>
    <w:p w14:paraId="1CF1D226" w14:textId="77777777" w:rsidR="007C4061" w:rsidRPr="00533C32" w:rsidRDefault="007C4061" w:rsidP="00842E08">
      <w:pPr>
        <w:pStyle w:val="TH"/>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87E0B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17C4C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529B7" w14:textId="77777777" w:rsidR="007C4061" w:rsidRPr="00D5200C" w:rsidRDefault="007C4061" w:rsidP="00C17C4C">
            <w:pPr>
              <w:pStyle w:val="TAH"/>
              <w:rPr>
                <w:lang w:val="en-US"/>
              </w:rPr>
            </w:pPr>
            <w:r w:rsidRPr="00D5200C">
              <w:rPr>
                <w:lang w:val="en-US"/>
              </w:rPr>
              <w:t>Definition</w:t>
            </w:r>
          </w:p>
        </w:tc>
      </w:tr>
      <w:tr w:rsidR="007C4061" w:rsidRPr="00BC4D08" w14:paraId="21971C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79D233"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1D36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B9B01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3ED259"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18770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04859604" w14:textId="77777777" w:rsidR="007C4061" w:rsidRPr="00533C32" w:rsidRDefault="007C4061" w:rsidP="00842E08"/>
    <w:p w14:paraId="13D8D605" w14:textId="77777777" w:rsidR="007C4061" w:rsidRPr="00533C32" w:rsidRDefault="007C4061" w:rsidP="006352FE">
      <w:pPr>
        <w:pStyle w:val="Heading4"/>
      </w:pPr>
      <w:bookmarkStart w:id="746" w:name="_Toc20127023"/>
      <w:bookmarkStart w:id="747" w:name="_Toc27588999"/>
      <w:bookmarkStart w:id="748" w:name="_Toc36459796"/>
      <w:bookmarkStart w:id="749" w:name="_Toc45029373"/>
      <w:bookmarkStart w:id="750" w:name="_Toc56519993"/>
      <w:bookmarkStart w:id="751" w:name="_Toc114765571"/>
      <w:r w:rsidRPr="00533C32">
        <w:lastRenderedPageBreak/>
        <w:t>5.2.18.3</w:t>
      </w:r>
      <w:r w:rsidRPr="00533C32">
        <w:tab/>
        <w:t>Resource Standard Methods</w:t>
      </w:r>
      <w:bookmarkEnd w:id="746"/>
      <w:bookmarkEnd w:id="747"/>
      <w:bookmarkEnd w:id="748"/>
      <w:bookmarkEnd w:id="749"/>
      <w:bookmarkEnd w:id="750"/>
      <w:bookmarkEnd w:id="751"/>
    </w:p>
    <w:p w14:paraId="00974AFF" w14:textId="77777777" w:rsidR="007C4061" w:rsidRPr="00533C32" w:rsidRDefault="007C4061" w:rsidP="006352FE">
      <w:pPr>
        <w:pStyle w:val="Heading5"/>
      </w:pPr>
      <w:bookmarkStart w:id="752" w:name="_Toc20127024"/>
      <w:bookmarkStart w:id="753" w:name="_Toc27589000"/>
      <w:bookmarkStart w:id="754" w:name="_Toc36459797"/>
      <w:bookmarkStart w:id="755" w:name="_Toc45029374"/>
      <w:bookmarkStart w:id="756" w:name="_Toc56519994"/>
      <w:bookmarkStart w:id="757" w:name="_Toc114765572"/>
      <w:r w:rsidRPr="00533C32">
        <w:t>5.2.18.3.1</w:t>
      </w:r>
      <w:r w:rsidRPr="00533C32">
        <w:tab/>
        <w:t>GET</w:t>
      </w:r>
      <w:bookmarkEnd w:id="752"/>
      <w:bookmarkEnd w:id="753"/>
      <w:bookmarkEnd w:id="754"/>
      <w:bookmarkEnd w:id="755"/>
      <w:bookmarkEnd w:id="756"/>
      <w:bookmarkEnd w:id="757"/>
    </w:p>
    <w:p w14:paraId="4724CF8F" w14:textId="77777777" w:rsidR="007C4061" w:rsidRPr="00533C32" w:rsidRDefault="007C4061" w:rsidP="00842E08">
      <w:r w:rsidRPr="00533C32">
        <w:t>This method shall support the URI query parameters specified in table 5.2.18.3.1-1.</w:t>
      </w:r>
    </w:p>
    <w:p w14:paraId="6A3B8042" w14:textId="77777777" w:rsidR="007C4061" w:rsidRPr="00533C32" w:rsidRDefault="007C4061" w:rsidP="00842E08">
      <w:pPr>
        <w:pStyle w:val="TH"/>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060E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44B1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B115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A999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42C9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EC5A4" w14:textId="77777777" w:rsidR="007C4061" w:rsidRPr="00D5200C" w:rsidRDefault="007C4061" w:rsidP="00C17C4C">
            <w:pPr>
              <w:pStyle w:val="TAH"/>
              <w:rPr>
                <w:lang w:val="en-US"/>
              </w:rPr>
            </w:pPr>
            <w:r w:rsidRPr="00D5200C">
              <w:rPr>
                <w:lang w:val="en-US"/>
              </w:rPr>
              <w:t>Description</w:t>
            </w:r>
          </w:p>
        </w:tc>
      </w:tr>
      <w:tr w:rsidR="007C4061" w:rsidRPr="00BC4D08" w14:paraId="2903B58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94BCF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234DF0"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F71ED7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AFE30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A5FDB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E5766D7" w14:textId="77777777" w:rsidR="007C4061" w:rsidRPr="00533C32" w:rsidRDefault="007C4061" w:rsidP="00842E08"/>
    <w:p w14:paraId="4A11106F" w14:textId="77777777" w:rsidR="007C4061" w:rsidRPr="00533C32" w:rsidRDefault="007C4061" w:rsidP="00842E08">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BB0535C" w14:textId="77777777" w:rsidR="007C4061" w:rsidRPr="00533C32" w:rsidRDefault="007C4061" w:rsidP="00842E08">
      <w:pPr>
        <w:pStyle w:val="TH"/>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C6666E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AAC8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115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B9BE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266A" w14:textId="77777777" w:rsidR="007C4061" w:rsidRPr="00D5200C" w:rsidRDefault="007C4061" w:rsidP="00C17C4C">
            <w:pPr>
              <w:pStyle w:val="TAH"/>
              <w:rPr>
                <w:lang w:val="en-US"/>
              </w:rPr>
            </w:pPr>
            <w:r w:rsidRPr="00D5200C">
              <w:rPr>
                <w:lang w:val="en-US"/>
              </w:rPr>
              <w:t>Description</w:t>
            </w:r>
          </w:p>
        </w:tc>
      </w:tr>
      <w:tr w:rsidR="007C4061" w:rsidRPr="00BC4D08" w14:paraId="726FC6A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86A72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C83B7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9E476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722D3" w14:textId="77777777" w:rsidR="007C4061" w:rsidRPr="00D5200C" w:rsidRDefault="007C4061" w:rsidP="00C17C4C">
            <w:pPr>
              <w:pStyle w:val="TAL"/>
              <w:rPr>
                <w:lang w:val="en-US"/>
              </w:rPr>
            </w:pPr>
          </w:p>
        </w:tc>
      </w:tr>
    </w:tbl>
    <w:p w14:paraId="4524D1E1" w14:textId="77777777" w:rsidR="007C4061" w:rsidRPr="00533C32" w:rsidRDefault="007C4061" w:rsidP="00842E08"/>
    <w:p w14:paraId="30947D14" w14:textId="77777777" w:rsidR="007C4061" w:rsidRPr="00533C32" w:rsidRDefault="007C4061" w:rsidP="00842E08">
      <w:pPr>
        <w:pStyle w:val="TH"/>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49F4C4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F48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AED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FD106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6C5E26" w14:textId="77777777" w:rsidR="007C4061" w:rsidRPr="00D5200C" w:rsidRDefault="007C4061" w:rsidP="00C17C4C">
            <w:pPr>
              <w:pStyle w:val="TAH"/>
              <w:rPr>
                <w:lang w:val="en-US"/>
              </w:rPr>
            </w:pPr>
            <w:r w:rsidRPr="00D5200C">
              <w:rPr>
                <w:lang w:val="en-US"/>
              </w:rPr>
              <w:t>Response</w:t>
            </w:r>
          </w:p>
          <w:p w14:paraId="586499E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70A19D" w14:textId="77777777" w:rsidR="007C4061" w:rsidRPr="00D5200C" w:rsidRDefault="007C4061" w:rsidP="00C17C4C">
            <w:pPr>
              <w:pStyle w:val="TAH"/>
              <w:rPr>
                <w:lang w:val="en-US"/>
              </w:rPr>
            </w:pPr>
            <w:r w:rsidRPr="00D5200C">
              <w:rPr>
                <w:lang w:val="en-US"/>
              </w:rPr>
              <w:t>Description</w:t>
            </w:r>
          </w:p>
        </w:tc>
      </w:tr>
      <w:tr w:rsidR="007C4061" w:rsidRPr="00BC4D08" w14:paraId="1F08D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2517C2" w14:textId="77777777" w:rsidR="007C4061" w:rsidRPr="00D5200C" w:rsidRDefault="007C4061" w:rsidP="00C17C4C">
            <w:pPr>
              <w:pStyle w:val="TAL"/>
              <w:rPr>
                <w:lang w:val="en-US"/>
              </w:rPr>
            </w:pPr>
            <w:r w:rsidRPr="00D5200C">
              <w:rPr>
                <w:lang w:val="en-US"/>
              </w:rPr>
              <w:t>array(</w:t>
            </w:r>
            <w:proofErr w:type="spellStart"/>
            <w:r w:rsidRPr="00D5200C">
              <w:rPr>
                <w:lang w:val="en-US"/>
              </w:rPr>
              <w:t>EeSubscription</w:t>
            </w:r>
            <w:proofErr w:type="spellEnd"/>
            <w:r w:rsidRPr="00D5200C">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000D52B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2AAC7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22637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3994A9"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7040CF0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6F3B4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1524185" w14:textId="77777777" w:rsidR="007C4061" w:rsidRPr="00533C32" w:rsidRDefault="007C4061" w:rsidP="00842E08"/>
    <w:p w14:paraId="4BA82B03" w14:textId="77777777" w:rsidR="007C4061" w:rsidRPr="00533C32" w:rsidRDefault="007C4061" w:rsidP="006352FE">
      <w:pPr>
        <w:pStyle w:val="Heading5"/>
      </w:pPr>
      <w:bookmarkStart w:id="758" w:name="_Toc20127025"/>
      <w:bookmarkStart w:id="759" w:name="_Toc27589001"/>
      <w:bookmarkStart w:id="760" w:name="_Toc36459798"/>
      <w:bookmarkStart w:id="761" w:name="_Toc45029375"/>
      <w:bookmarkStart w:id="762" w:name="_Toc56519995"/>
      <w:bookmarkStart w:id="763" w:name="_Toc114765573"/>
      <w:r w:rsidRPr="00533C32">
        <w:t>5.2.18.3.2</w:t>
      </w:r>
      <w:r w:rsidRPr="00533C32">
        <w:tab/>
        <w:t>POST</w:t>
      </w:r>
      <w:bookmarkEnd w:id="758"/>
      <w:bookmarkEnd w:id="759"/>
      <w:bookmarkEnd w:id="760"/>
      <w:bookmarkEnd w:id="761"/>
      <w:bookmarkEnd w:id="762"/>
      <w:bookmarkEnd w:id="763"/>
    </w:p>
    <w:p w14:paraId="0D86E591" w14:textId="77777777" w:rsidR="007C4061" w:rsidRPr="00533C32" w:rsidRDefault="007C4061" w:rsidP="00842E08">
      <w:r w:rsidRPr="00533C32">
        <w:t>This method shall support the URI query parameters specified in table 5.2.18.3.2-1.</w:t>
      </w:r>
    </w:p>
    <w:p w14:paraId="0B219198" w14:textId="77777777" w:rsidR="007C4061" w:rsidRPr="00533C32" w:rsidRDefault="007C4061" w:rsidP="00842E08">
      <w:pPr>
        <w:pStyle w:val="TH"/>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F4BB0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B244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A6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C1A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8D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9481FE" w14:textId="77777777" w:rsidR="007C4061" w:rsidRPr="00D5200C" w:rsidRDefault="007C4061" w:rsidP="00C17C4C">
            <w:pPr>
              <w:pStyle w:val="TAH"/>
              <w:rPr>
                <w:lang w:val="en-US"/>
              </w:rPr>
            </w:pPr>
            <w:r w:rsidRPr="00D5200C">
              <w:rPr>
                <w:lang w:val="en-US"/>
              </w:rPr>
              <w:t>Description</w:t>
            </w:r>
          </w:p>
        </w:tc>
      </w:tr>
      <w:tr w:rsidR="007C4061" w:rsidRPr="00BC4D08" w14:paraId="2F04DB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BB9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46721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94BAF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D4ABC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CEF7CA" w14:textId="77777777" w:rsidR="007C4061" w:rsidRPr="00D5200C" w:rsidRDefault="007C4061" w:rsidP="00C17C4C">
            <w:pPr>
              <w:pStyle w:val="TAL"/>
              <w:rPr>
                <w:lang w:val="en-US"/>
              </w:rPr>
            </w:pPr>
          </w:p>
        </w:tc>
      </w:tr>
    </w:tbl>
    <w:p w14:paraId="6876AB67" w14:textId="77777777" w:rsidR="007C4061" w:rsidRPr="00533C32" w:rsidRDefault="007C4061" w:rsidP="00842E08"/>
    <w:p w14:paraId="2B9A7C1D" w14:textId="77777777" w:rsidR="007C4061" w:rsidRPr="00533C32" w:rsidRDefault="007C4061" w:rsidP="00842E08">
      <w:r w:rsidRPr="00533C32">
        <w:t>This method shall support the request data structures specified in table 5.2.18.3.1-2 and the response data structures and response codes specified in table 5.2.18.3.1-3.</w:t>
      </w:r>
    </w:p>
    <w:p w14:paraId="60983B60" w14:textId="77777777" w:rsidR="007C4061" w:rsidRPr="00533C32" w:rsidRDefault="007C4061" w:rsidP="00842E08">
      <w:pPr>
        <w:pStyle w:val="TH"/>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D61BFA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2ABFB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9DA9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4EB5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3450" w14:textId="77777777" w:rsidR="007C4061" w:rsidRPr="00D5200C" w:rsidRDefault="007C4061" w:rsidP="00C17C4C">
            <w:pPr>
              <w:pStyle w:val="TAH"/>
              <w:rPr>
                <w:lang w:val="en-US"/>
              </w:rPr>
            </w:pPr>
            <w:r w:rsidRPr="00D5200C">
              <w:rPr>
                <w:lang w:val="en-US"/>
              </w:rPr>
              <w:t>Description</w:t>
            </w:r>
          </w:p>
        </w:tc>
      </w:tr>
      <w:tr w:rsidR="007C4061" w:rsidRPr="00BC4D08" w14:paraId="074417F8"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A011970" w14:textId="77777777" w:rsidR="007C4061" w:rsidRPr="00D5200C" w:rsidRDefault="007C4061" w:rsidP="00C17C4C">
            <w:pPr>
              <w:pStyle w:val="TAL"/>
              <w:rPr>
                <w:lang w:val="en-US"/>
              </w:rPr>
            </w:pPr>
            <w:proofErr w:type="spellStart"/>
            <w:r w:rsidRPr="00D5200C">
              <w:rPr>
                <w:lang w:val="en-US"/>
              </w:rPr>
              <w:t>EeSubscription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1739E65C"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34716E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945D688"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A58429C" w14:textId="77777777" w:rsidR="007C4061" w:rsidRPr="00533C32" w:rsidRDefault="007C4061" w:rsidP="00842E08"/>
    <w:p w14:paraId="07003963" w14:textId="77777777" w:rsidR="007C4061" w:rsidRPr="00533C32" w:rsidRDefault="007C4061" w:rsidP="00842E08">
      <w:pPr>
        <w:pStyle w:val="TH"/>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8A3D1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62E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061A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DF75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691A2" w14:textId="77777777" w:rsidR="007C4061" w:rsidRPr="00D5200C" w:rsidRDefault="007C4061" w:rsidP="00C17C4C">
            <w:pPr>
              <w:pStyle w:val="TAH"/>
              <w:rPr>
                <w:lang w:val="en-US"/>
              </w:rPr>
            </w:pPr>
            <w:r w:rsidRPr="00D5200C">
              <w:rPr>
                <w:lang w:val="en-US"/>
              </w:rPr>
              <w:t>Response</w:t>
            </w:r>
          </w:p>
          <w:p w14:paraId="551DC3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D66313" w14:textId="77777777" w:rsidR="007C4061" w:rsidRPr="00D5200C" w:rsidRDefault="007C4061" w:rsidP="00C17C4C">
            <w:pPr>
              <w:pStyle w:val="TAH"/>
              <w:rPr>
                <w:lang w:val="en-US"/>
              </w:rPr>
            </w:pPr>
            <w:r w:rsidRPr="00D5200C">
              <w:rPr>
                <w:lang w:val="en-US"/>
              </w:rPr>
              <w:t>Description</w:t>
            </w:r>
          </w:p>
        </w:tc>
      </w:tr>
      <w:tr w:rsidR="007C4061" w:rsidRPr="00BC4D08" w14:paraId="132EAB8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9BABBF" w14:textId="77777777" w:rsidR="007C4061" w:rsidRPr="00D5200C" w:rsidRDefault="007C4061" w:rsidP="00C17C4C">
            <w:pPr>
              <w:pStyle w:val="TAL"/>
              <w:rPr>
                <w:lang w:val="en-US"/>
              </w:rPr>
            </w:pPr>
            <w:proofErr w:type="spellStart"/>
            <w:r w:rsidRPr="00D5200C">
              <w:rPr>
                <w:lang w:val="en-US"/>
              </w:rPr>
              <w:t>EeSubscription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2188B6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A930D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C4291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369F210" w14:textId="77777777" w:rsidR="007C4061" w:rsidRPr="00D5200C" w:rsidRDefault="007C4061" w:rsidP="00C17C4C">
            <w:pPr>
              <w:pStyle w:val="TAL"/>
              <w:rPr>
                <w:lang w:val="en-US"/>
              </w:rPr>
            </w:pPr>
            <w:r w:rsidRPr="00D5200C">
              <w:rPr>
                <w:lang w:val="en-US"/>
              </w:rPr>
              <w:t xml:space="preserve">Upon success, a response body containing a representation of the </w:t>
            </w:r>
            <w:proofErr w:type="spellStart"/>
            <w:r w:rsidRPr="00D5200C">
              <w:rPr>
                <w:lang w:val="en-US"/>
              </w:rPr>
              <w:t>UeId's</w:t>
            </w:r>
            <w:proofErr w:type="spellEnd"/>
            <w:r w:rsidRPr="00D5200C">
              <w:rPr>
                <w:lang w:val="en-US"/>
              </w:rPr>
              <w:t xml:space="preserve"> Individual subscription resource shall be returned.</w:t>
            </w:r>
          </w:p>
          <w:p w14:paraId="02780FF5" w14:textId="77777777" w:rsidR="007C4061" w:rsidRPr="00D5200C" w:rsidRDefault="007C4061" w:rsidP="00C17C4C">
            <w:pPr>
              <w:pStyle w:val="TAL"/>
              <w:rPr>
                <w:lang w:val="en-US"/>
              </w:rPr>
            </w:pPr>
          </w:p>
          <w:p w14:paraId="5308C9B3"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F8269C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6255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208022" w14:textId="77777777" w:rsidR="007C4061" w:rsidRPr="00533C32" w:rsidRDefault="007C4061" w:rsidP="00842E08">
      <w:pPr>
        <w:rPr>
          <w:lang w:eastAsia="zh-CN"/>
        </w:rPr>
      </w:pPr>
    </w:p>
    <w:p w14:paraId="4EE08E4A" w14:textId="77777777" w:rsidR="007C4061" w:rsidRPr="00533C32" w:rsidRDefault="007C4061" w:rsidP="006352FE">
      <w:pPr>
        <w:pStyle w:val="Heading3"/>
      </w:pPr>
      <w:bookmarkStart w:id="764" w:name="_Toc20127026"/>
      <w:bookmarkStart w:id="765" w:name="_Toc27589002"/>
      <w:bookmarkStart w:id="766" w:name="_Toc36459799"/>
      <w:bookmarkStart w:id="767" w:name="_Toc45029376"/>
      <w:bookmarkStart w:id="768" w:name="_Toc56519996"/>
      <w:bookmarkStart w:id="769" w:name="_Toc114765574"/>
      <w:r w:rsidRPr="00533C32">
        <w:t>5.2.19</w:t>
      </w:r>
      <w:r w:rsidRPr="00533C32">
        <w:tab/>
        <w:t xml:space="preserve">Resource: </w:t>
      </w:r>
      <w:proofErr w:type="spellStart"/>
      <w:r w:rsidRPr="00533C32">
        <w:t>IndividualEeSubscription</w:t>
      </w:r>
      <w:bookmarkEnd w:id="764"/>
      <w:bookmarkEnd w:id="765"/>
      <w:bookmarkEnd w:id="766"/>
      <w:bookmarkEnd w:id="767"/>
      <w:bookmarkEnd w:id="768"/>
      <w:bookmarkEnd w:id="769"/>
      <w:proofErr w:type="spellEnd"/>
    </w:p>
    <w:p w14:paraId="17BF82FA" w14:textId="77777777" w:rsidR="007C4061" w:rsidRPr="00533C32" w:rsidRDefault="007C4061" w:rsidP="006352FE">
      <w:pPr>
        <w:pStyle w:val="Heading4"/>
      </w:pPr>
      <w:bookmarkStart w:id="770" w:name="_Toc20127027"/>
      <w:bookmarkStart w:id="771" w:name="_Toc27589003"/>
      <w:bookmarkStart w:id="772" w:name="_Toc36459800"/>
      <w:bookmarkStart w:id="773" w:name="_Toc45029377"/>
      <w:bookmarkStart w:id="774" w:name="_Toc56519997"/>
      <w:bookmarkStart w:id="775" w:name="_Toc114765575"/>
      <w:r w:rsidRPr="00533C32">
        <w:t>5.2.19.1</w:t>
      </w:r>
      <w:r w:rsidRPr="00533C32">
        <w:tab/>
        <w:t>Description</w:t>
      </w:r>
      <w:bookmarkEnd w:id="770"/>
      <w:bookmarkEnd w:id="771"/>
      <w:bookmarkEnd w:id="772"/>
      <w:bookmarkEnd w:id="773"/>
      <w:bookmarkEnd w:id="774"/>
      <w:bookmarkEnd w:id="775"/>
    </w:p>
    <w:p w14:paraId="29107F59" w14:textId="77777777" w:rsidR="007C4061" w:rsidRPr="00533C32" w:rsidRDefault="007C4061" w:rsidP="00842E08">
      <w:r w:rsidRPr="00533C32">
        <w:t>This resource represents an individual EE Subscription for a UE.</w:t>
      </w:r>
    </w:p>
    <w:p w14:paraId="78F23A97"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BEBB12" w14:textId="77777777" w:rsidR="007C4061" w:rsidRPr="00533C32" w:rsidRDefault="007C4061" w:rsidP="006352FE">
      <w:pPr>
        <w:pStyle w:val="Heading4"/>
      </w:pPr>
      <w:bookmarkStart w:id="776" w:name="_Toc20127028"/>
      <w:bookmarkStart w:id="777" w:name="_Toc27589004"/>
      <w:bookmarkStart w:id="778" w:name="_Toc36459801"/>
      <w:bookmarkStart w:id="779" w:name="_Toc45029378"/>
      <w:bookmarkStart w:id="780" w:name="_Toc56519998"/>
      <w:bookmarkStart w:id="781" w:name="_Toc114765576"/>
      <w:r w:rsidRPr="00533C32">
        <w:t>5.2.19.2</w:t>
      </w:r>
      <w:r w:rsidRPr="00533C32">
        <w:tab/>
        <w:t>Resource Definition</w:t>
      </w:r>
      <w:bookmarkEnd w:id="776"/>
      <w:bookmarkEnd w:id="777"/>
      <w:bookmarkEnd w:id="778"/>
      <w:bookmarkEnd w:id="779"/>
      <w:bookmarkEnd w:id="780"/>
      <w:bookmarkEnd w:id="781"/>
    </w:p>
    <w:p w14:paraId="531BAA6F"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ee-subscriptions/{subsId}</w:t>
      </w:r>
    </w:p>
    <w:p w14:paraId="676638C4" w14:textId="77777777" w:rsidR="007C4061" w:rsidRPr="00533C32" w:rsidRDefault="007C4061" w:rsidP="00842E08">
      <w:pPr>
        <w:rPr>
          <w:rFonts w:ascii="Arial" w:hAnsi="Arial" w:cs="Arial"/>
        </w:rPr>
      </w:pPr>
      <w:r w:rsidRPr="00533C32">
        <w:t>This resource shall support the resource URI variables defined in table 5.2.19.2-1</w:t>
      </w:r>
      <w:r w:rsidRPr="00533C32">
        <w:rPr>
          <w:rFonts w:ascii="Arial" w:hAnsi="Arial" w:cs="Arial"/>
        </w:rPr>
        <w:t>.</w:t>
      </w:r>
    </w:p>
    <w:p w14:paraId="579CAC3D" w14:textId="77777777" w:rsidR="007C4061" w:rsidRPr="00533C32" w:rsidRDefault="007C4061" w:rsidP="00842E08">
      <w:pPr>
        <w:pStyle w:val="TH"/>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D362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8895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4B3D3" w14:textId="77777777" w:rsidR="007C4061" w:rsidRPr="00D5200C" w:rsidRDefault="007C4061" w:rsidP="00C17C4C">
            <w:pPr>
              <w:pStyle w:val="TAH"/>
              <w:rPr>
                <w:lang w:val="en-US"/>
              </w:rPr>
            </w:pPr>
            <w:r w:rsidRPr="00D5200C">
              <w:rPr>
                <w:lang w:val="en-US"/>
              </w:rPr>
              <w:t>Definition</w:t>
            </w:r>
          </w:p>
        </w:tc>
      </w:tr>
      <w:tr w:rsidR="007C4061" w:rsidRPr="00BC4D08" w14:paraId="188C12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88A0"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D463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C3C4F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5A7E7"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72B1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75111F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CDFB0F" w14:textId="77777777" w:rsidR="007C4061" w:rsidRPr="00D5200C" w:rsidRDefault="007C4061" w:rsidP="00C17C4C">
            <w:pPr>
              <w:pStyle w:val="TAL"/>
              <w:rPr>
                <w:lang w:val="en-US" w:eastAsia="zh-CN"/>
              </w:rPr>
            </w:pPr>
            <w:proofErr w:type="spellStart"/>
            <w:r w:rsidRPr="00D5200C">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253FE6"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2CE09D39" w14:textId="77777777" w:rsidR="007C4061" w:rsidRPr="00533C32" w:rsidRDefault="007C4061" w:rsidP="00842E08"/>
    <w:p w14:paraId="3FFC5E69" w14:textId="77777777" w:rsidR="007C4061" w:rsidRPr="00533C32" w:rsidRDefault="007C4061" w:rsidP="006352FE">
      <w:pPr>
        <w:pStyle w:val="Heading4"/>
      </w:pPr>
      <w:bookmarkStart w:id="782" w:name="_Toc20127029"/>
      <w:bookmarkStart w:id="783" w:name="_Toc27589005"/>
      <w:bookmarkStart w:id="784" w:name="_Toc36459802"/>
      <w:bookmarkStart w:id="785" w:name="_Toc45029379"/>
      <w:bookmarkStart w:id="786" w:name="_Toc56519999"/>
      <w:bookmarkStart w:id="787" w:name="_Toc114765577"/>
      <w:r w:rsidRPr="00533C32">
        <w:t>5.2.19.3</w:t>
      </w:r>
      <w:r w:rsidRPr="00533C32">
        <w:tab/>
        <w:t>Resource Standard Methods</w:t>
      </w:r>
      <w:bookmarkEnd w:id="782"/>
      <w:bookmarkEnd w:id="783"/>
      <w:bookmarkEnd w:id="784"/>
      <w:bookmarkEnd w:id="785"/>
      <w:bookmarkEnd w:id="786"/>
      <w:bookmarkEnd w:id="787"/>
    </w:p>
    <w:p w14:paraId="4FBEBFA8" w14:textId="77777777" w:rsidR="007C4061" w:rsidRPr="00533C32" w:rsidRDefault="007C4061" w:rsidP="006352FE">
      <w:pPr>
        <w:pStyle w:val="Heading5"/>
      </w:pPr>
      <w:bookmarkStart w:id="788" w:name="_Toc20127030"/>
      <w:bookmarkStart w:id="789" w:name="_Toc27589006"/>
      <w:bookmarkStart w:id="790" w:name="_Toc36459803"/>
      <w:bookmarkStart w:id="791" w:name="_Toc45029380"/>
      <w:bookmarkStart w:id="792" w:name="_Toc56520000"/>
      <w:bookmarkStart w:id="793" w:name="_Toc114765578"/>
      <w:r w:rsidRPr="00533C32">
        <w:t>5.2.19.3.1</w:t>
      </w:r>
      <w:r w:rsidRPr="00533C32">
        <w:tab/>
        <w:t>PUT</w:t>
      </w:r>
      <w:bookmarkEnd w:id="788"/>
      <w:bookmarkEnd w:id="789"/>
      <w:bookmarkEnd w:id="790"/>
      <w:bookmarkEnd w:id="791"/>
      <w:bookmarkEnd w:id="792"/>
      <w:bookmarkEnd w:id="793"/>
    </w:p>
    <w:p w14:paraId="63CB5DE1" w14:textId="77777777" w:rsidR="007C4061" w:rsidRPr="00533C32" w:rsidRDefault="007C4061" w:rsidP="00842E08">
      <w:r w:rsidRPr="00533C32">
        <w:t>This method shall support the URI query parameters specified in table 5.2.19.3.1-1.</w:t>
      </w:r>
    </w:p>
    <w:p w14:paraId="0BDD7661" w14:textId="77777777" w:rsidR="007C4061" w:rsidRPr="00533C32" w:rsidRDefault="007C4061" w:rsidP="00842E08">
      <w:pPr>
        <w:pStyle w:val="TH"/>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BFF9A1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21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F764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7DBB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4EB6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8764F" w14:textId="77777777" w:rsidR="007C4061" w:rsidRPr="00D5200C" w:rsidRDefault="007C4061" w:rsidP="00C17C4C">
            <w:pPr>
              <w:pStyle w:val="TAH"/>
              <w:rPr>
                <w:lang w:val="en-US"/>
              </w:rPr>
            </w:pPr>
            <w:r w:rsidRPr="00D5200C">
              <w:rPr>
                <w:lang w:val="en-US"/>
              </w:rPr>
              <w:t>Description</w:t>
            </w:r>
          </w:p>
        </w:tc>
      </w:tr>
      <w:tr w:rsidR="007C4061" w:rsidRPr="00BC4D08" w14:paraId="542BEE6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C6C1F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0BEC4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737D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F126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9159BA" w14:textId="77777777" w:rsidR="007C4061" w:rsidRPr="00D5200C" w:rsidRDefault="007C4061" w:rsidP="00C17C4C">
            <w:pPr>
              <w:pStyle w:val="TAL"/>
              <w:rPr>
                <w:lang w:val="en-US"/>
              </w:rPr>
            </w:pPr>
          </w:p>
        </w:tc>
      </w:tr>
    </w:tbl>
    <w:p w14:paraId="34663B0A" w14:textId="77777777" w:rsidR="007C4061" w:rsidRPr="00533C32" w:rsidRDefault="007C4061" w:rsidP="00842E08"/>
    <w:p w14:paraId="50F3C300" w14:textId="77777777" w:rsidR="007C4061" w:rsidRPr="00533C32" w:rsidRDefault="007C4061" w:rsidP="00842E08">
      <w:r w:rsidRPr="00533C32">
        <w:t>This method shall support the request data structures specified in table 5.2.19.3.1-2 and the response data structures and response codes specified in table 5.2.19.3.1-3.</w:t>
      </w:r>
    </w:p>
    <w:p w14:paraId="328CC512" w14:textId="77777777" w:rsidR="007C4061" w:rsidRPr="00533C32" w:rsidRDefault="007C4061" w:rsidP="00842E08">
      <w:pPr>
        <w:pStyle w:val="TH"/>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7620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116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6CF2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C63E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54DB" w14:textId="77777777" w:rsidR="007C4061" w:rsidRPr="00D5200C" w:rsidRDefault="007C4061" w:rsidP="00C17C4C">
            <w:pPr>
              <w:pStyle w:val="TAH"/>
              <w:rPr>
                <w:lang w:val="en-US"/>
              </w:rPr>
            </w:pPr>
            <w:r w:rsidRPr="00D5200C">
              <w:rPr>
                <w:lang w:val="en-US"/>
              </w:rPr>
              <w:t>Description</w:t>
            </w:r>
          </w:p>
        </w:tc>
      </w:tr>
      <w:tr w:rsidR="007C4061" w:rsidRPr="00BC4D08" w14:paraId="09937B5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4A6F1" w14:textId="77777777" w:rsidR="007C4061" w:rsidRPr="00D5200C" w:rsidRDefault="007C4061" w:rsidP="00C17C4C">
            <w:pPr>
              <w:pStyle w:val="TAL"/>
              <w:rPr>
                <w:lang w:val="en-US"/>
              </w:rPr>
            </w:pPr>
            <w:proofErr w:type="spellStart"/>
            <w:r w:rsidRPr="00D5200C">
              <w:rPr>
                <w:lang w:val="en-US"/>
              </w:rPr>
              <w:t>EeSubscription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F15694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74C13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24BDD5"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79EF3561" w14:textId="77777777" w:rsidR="007C4061" w:rsidRPr="00533C32" w:rsidRDefault="007C4061" w:rsidP="00842E08"/>
    <w:p w14:paraId="68DFD1B5" w14:textId="77777777" w:rsidR="007C4061" w:rsidRPr="00533C32" w:rsidRDefault="007C4061" w:rsidP="00842E08">
      <w:pPr>
        <w:pStyle w:val="TH"/>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C8EB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CF62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FD0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1DBA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3668F" w14:textId="77777777" w:rsidR="007C4061" w:rsidRPr="00D5200C" w:rsidRDefault="007C4061" w:rsidP="00C17C4C">
            <w:pPr>
              <w:pStyle w:val="TAH"/>
              <w:rPr>
                <w:lang w:val="en-US"/>
              </w:rPr>
            </w:pPr>
            <w:r w:rsidRPr="00D5200C">
              <w:rPr>
                <w:lang w:val="en-US"/>
              </w:rPr>
              <w:t>Response</w:t>
            </w:r>
          </w:p>
          <w:p w14:paraId="6252693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9A76B6" w14:textId="77777777" w:rsidR="007C4061" w:rsidRPr="00D5200C" w:rsidRDefault="007C4061" w:rsidP="00C17C4C">
            <w:pPr>
              <w:pStyle w:val="TAH"/>
              <w:rPr>
                <w:lang w:val="en-US"/>
              </w:rPr>
            </w:pPr>
            <w:r w:rsidRPr="00D5200C">
              <w:rPr>
                <w:lang w:val="en-US"/>
              </w:rPr>
              <w:t>Description</w:t>
            </w:r>
          </w:p>
        </w:tc>
      </w:tr>
      <w:tr w:rsidR="007C4061" w:rsidRPr="00BC4D08" w14:paraId="418AFFF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0EB0D7"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3239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99188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4E76C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3000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816E8D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89D30A" w14:textId="77777777" w:rsidR="007C4061" w:rsidRPr="00D5200C" w:rsidRDefault="007C4061" w:rsidP="00C17C4C">
            <w:pPr>
              <w:pStyle w:val="TAL"/>
              <w:rPr>
                <w:lang w:val="en-US"/>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E71DE3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1674EBC"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4438D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B45994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8295D7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EFD0C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F3DC7A" w14:textId="77777777" w:rsidR="007C4061" w:rsidRPr="00533C32" w:rsidRDefault="007C4061" w:rsidP="00842E08">
      <w:pPr>
        <w:rPr>
          <w:lang w:eastAsia="zh-CN"/>
        </w:rPr>
      </w:pPr>
    </w:p>
    <w:p w14:paraId="175DEEEB" w14:textId="77777777" w:rsidR="007C4061" w:rsidRPr="00533C32" w:rsidRDefault="007C4061" w:rsidP="006352FE">
      <w:pPr>
        <w:pStyle w:val="Heading5"/>
      </w:pPr>
      <w:bookmarkStart w:id="794" w:name="_Toc20127031"/>
      <w:bookmarkStart w:id="795" w:name="_Toc27589007"/>
      <w:bookmarkStart w:id="796" w:name="_Toc36459804"/>
      <w:bookmarkStart w:id="797" w:name="_Toc45029381"/>
      <w:bookmarkStart w:id="798" w:name="_Toc56520001"/>
      <w:bookmarkStart w:id="799" w:name="_Toc114765579"/>
      <w:r w:rsidRPr="00533C32">
        <w:t>5.2.19.3.2</w:t>
      </w:r>
      <w:r w:rsidRPr="00533C32">
        <w:tab/>
        <w:t>DELETE</w:t>
      </w:r>
      <w:bookmarkEnd w:id="794"/>
      <w:bookmarkEnd w:id="795"/>
      <w:bookmarkEnd w:id="796"/>
      <w:bookmarkEnd w:id="797"/>
      <w:bookmarkEnd w:id="798"/>
      <w:bookmarkEnd w:id="799"/>
    </w:p>
    <w:p w14:paraId="09A36280" w14:textId="77777777" w:rsidR="007C4061" w:rsidRPr="00533C32" w:rsidRDefault="007C4061" w:rsidP="00842E08">
      <w:r w:rsidRPr="00533C32">
        <w:t>This method shall support the URI query parameters specified in table 5.2.19.3.2-1.</w:t>
      </w:r>
    </w:p>
    <w:p w14:paraId="5C0673A8" w14:textId="77777777" w:rsidR="007C4061" w:rsidRPr="00533C32" w:rsidRDefault="007C4061" w:rsidP="00842E08">
      <w:pPr>
        <w:pStyle w:val="TH"/>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F1FC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8FE5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718C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031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979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D047E" w14:textId="77777777" w:rsidR="007C4061" w:rsidRPr="00D5200C" w:rsidRDefault="007C4061" w:rsidP="00C17C4C">
            <w:pPr>
              <w:pStyle w:val="TAH"/>
              <w:rPr>
                <w:lang w:val="en-US"/>
              </w:rPr>
            </w:pPr>
            <w:r w:rsidRPr="00D5200C">
              <w:rPr>
                <w:lang w:val="en-US"/>
              </w:rPr>
              <w:t>Description</w:t>
            </w:r>
          </w:p>
        </w:tc>
      </w:tr>
      <w:tr w:rsidR="007C4061" w:rsidRPr="00BC4D08" w14:paraId="7111A60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83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C9664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5684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5DD49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CAD" w14:textId="77777777" w:rsidR="007C4061" w:rsidRPr="00D5200C" w:rsidRDefault="007C4061" w:rsidP="00C17C4C">
            <w:pPr>
              <w:pStyle w:val="TAL"/>
              <w:rPr>
                <w:lang w:val="en-US"/>
              </w:rPr>
            </w:pPr>
          </w:p>
        </w:tc>
      </w:tr>
    </w:tbl>
    <w:p w14:paraId="4D1C65CA" w14:textId="77777777" w:rsidR="007C4061" w:rsidRPr="00533C32" w:rsidRDefault="007C4061" w:rsidP="00842E08"/>
    <w:p w14:paraId="5579D637" w14:textId="77777777" w:rsidR="007C4061" w:rsidRPr="00533C32" w:rsidRDefault="007C4061" w:rsidP="00842E08">
      <w:r w:rsidRPr="00533C32">
        <w:t>This method shall support the request data structures specified in table 5.2.19.3.2-2 and the response data structures and response codes specified in table 5.2.19.3.2-3.</w:t>
      </w:r>
    </w:p>
    <w:p w14:paraId="3E1BE209" w14:textId="77777777" w:rsidR="007C4061" w:rsidRPr="00533C32" w:rsidRDefault="007C4061" w:rsidP="00842E08">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E029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BB35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EE4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189C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E7E5E" w14:textId="77777777" w:rsidR="007C4061" w:rsidRPr="00D5200C" w:rsidRDefault="007C4061" w:rsidP="00C17C4C">
            <w:pPr>
              <w:pStyle w:val="TAH"/>
              <w:rPr>
                <w:lang w:val="en-US"/>
              </w:rPr>
            </w:pPr>
            <w:r w:rsidRPr="00D5200C">
              <w:rPr>
                <w:lang w:val="en-US"/>
              </w:rPr>
              <w:t>Description</w:t>
            </w:r>
          </w:p>
        </w:tc>
      </w:tr>
      <w:tr w:rsidR="007C4061" w:rsidRPr="00BC4D08" w14:paraId="0DE103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DF2C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5A3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0AE6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2AB7FB" w14:textId="77777777" w:rsidR="007C4061" w:rsidRPr="00D5200C" w:rsidRDefault="007C4061" w:rsidP="00C17C4C">
            <w:pPr>
              <w:pStyle w:val="TAL"/>
              <w:rPr>
                <w:lang w:val="en-US"/>
              </w:rPr>
            </w:pPr>
          </w:p>
        </w:tc>
      </w:tr>
    </w:tbl>
    <w:p w14:paraId="0C3E24A6" w14:textId="77777777" w:rsidR="007C4061" w:rsidRPr="00533C32" w:rsidRDefault="007C4061" w:rsidP="00842E08"/>
    <w:p w14:paraId="4710A682" w14:textId="77777777" w:rsidR="007C4061" w:rsidRPr="00533C32" w:rsidRDefault="007C4061" w:rsidP="00842E08">
      <w:pPr>
        <w:pStyle w:val="TH"/>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0A2D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0978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51E8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5B6F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073B6" w14:textId="77777777" w:rsidR="007C4061" w:rsidRPr="00D5200C" w:rsidRDefault="007C4061" w:rsidP="00C17C4C">
            <w:pPr>
              <w:pStyle w:val="TAH"/>
              <w:rPr>
                <w:lang w:val="en-US"/>
              </w:rPr>
            </w:pPr>
            <w:r w:rsidRPr="00D5200C">
              <w:rPr>
                <w:lang w:val="en-US"/>
              </w:rPr>
              <w:t>Response</w:t>
            </w:r>
          </w:p>
          <w:p w14:paraId="6623B7C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D2828" w14:textId="77777777" w:rsidR="007C4061" w:rsidRPr="00D5200C" w:rsidRDefault="007C4061" w:rsidP="00C17C4C">
            <w:pPr>
              <w:pStyle w:val="TAH"/>
              <w:rPr>
                <w:lang w:val="en-US"/>
              </w:rPr>
            </w:pPr>
            <w:r w:rsidRPr="00D5200C">
              <w:rPr>
                <w:lang w:val="en-US"/>
              </w:rPr>
              <w:t>Description</w:t>
            </w:r>
          </w:p>
        </w:tc>
      </w:tr>
      <w:tr w:rsidR="007C4061" w:rsidRPr="00BC4D08" w14:paraId="5835E8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1C6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E844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84830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3A4C15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9B3B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35D13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3EB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A9182F" w14:textId="77777777" w:rsidR="007C4061" w:rsidRPr="00533C32" w:rsidRDefault="007C4061" w:rsidP="00842E08">
      <w:pPr>
        <w:rPr>
          <w:lang w:eastAsia="zh-CN"/>
        </w:rPr>
      </w:pPr>
    </w:p>
    <w:p w14:paraId="631182B0" w14:textId="77777777" w:rsidR="007C4061" w:rsidRPr="00533C32" w:rsidRDefault="007C4061" w:rsidP="006352FE">
      <w:pPr>
        <w:pStyle w:val="Heading5"/>
      </w:pPr>
      <w:bookmarkStart w:id="800" w:name="_Toc20127032"/>
      <w:bookmarkStart w:id="801" w:name="_Toc27589008"/>
      <w:bookmarkStart w:id="802" w:name="_Toc36459805"/>
      <w:bookmarkStart w:id="803" w:name="_Toc45029382"/>
      <w:bookmarkStart w:id="804" w:name="_Toc56520002"/>
      <w:bookmarkStart w:id="805" w:name="_Toc114765580"/>
      <w:r w:rsidRPr="00533C32">
        <w:t>5.2.19.3.</w:t>
      </w:r>
      <w:r w:rsidRPr="00533C32">
        <w:rPr>
          <w:lang w:val="de-DE"/>
        </w:rPr>
        <w:t>3</w:t>
      </w:r>
      <w:r w:rsidRPr="00533C32">
        <w:tab/>
        <w:t>PATCH</w:t>
      </w:r>
      <w:bookmarkEnd w:id="800"/>
      <w:bookmarkEnd w:id="801"/>
      <w:bookmarkEnd w:id="802"/>
      <w:bookmarkEnd w:id="803"/>
      <w:bookmarkEnd w:id="804"/>
      <w:bookmarkEnd w:id="805"/>
    </w:p>
    <w:p w14:paraId="31CF7BF2" w14:textId="77777777" w:rsidR="007C4061" w:rsidRPr="00533C32" w:rsidRDefault="007C4061" w:rsidP="00842E08">
      <w:r w:rsidRPr="00533C32">
        <w:t>This method shall support the URI query parameters specified in table 5.2.19.3.</w:t>
      </w:r>
      <w:r w:rsidRPr="00533C32">
        <w:rPr>
          <w:lang w:val="de-DE"/>
        </w:rPr>
        <w:t>3</w:t>
      </w:r>
      <w:r w:rsidRPr="00533C32">
        <w:t>-1.</w:t>
      </w:r>
    </w:p>
    <w:p w14:paraId="7FD2BCDD" w14:textId="77777777" w:rsidR="007C4061" w:rsidRPr="00533C32" w:rsidRDefault="007C4061" w:rsidP="00842E08">
      <w:pPr>
        <w:pStyle w:val="TH"/>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A1D65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A4753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11CB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2858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998D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F877EC" w14:textId="77777777" w:rsidR="007C4061" w:rsidRPr="00D5200C" w:rsidRDefault="007C4061" w:rsidP="00C17C4C">
            <w:pPr>
              <w:pStyle w:val="TAH"/>
              <w:rPr>
                <w:lang w:val="en-US"/>
              </w:rPr>
            </w:pPr>
            <w:r w:rsidRPr="00D5200C">
              <w:rPr>
                <w:lang w:val="en-US"/>
              </w:rPr>
              <w:t>Description</w:t>
            </w:r>
          </w:p>
        </w:tc>
      </w:tr>
      <w:tr w:rsidR="007C4061" w:rsidRPr="00BC4D08" w14:paraId="65956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DA5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5B494FA"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BC3EBF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6408F4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5F003" w14:textId="2BFCA191"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3076C433" w14:textId="77777777" w:rsidR="007C4061" w:rsidRPr="00533C32" w:rsidRDefault="007C4061" w:rsidP="007C4061">
      <w:pPr>
        <w:pStyle w:val="Guidance"/>
      </w:pPr>
    </w:p>
    <w:p w14:paraId="57519777" w14:textId="77777777" w:rsidR="007C4061" w:rsidRPr="00533C32" w:rsidRDefault="007C4061" w:rsidP="00842E08">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02CA03F" w14:textId="77777777" w:rsidR="007C4061" w:rsidRPr="00533C32" w:rsidRDefault="007C4061" w:rsidP="00842E08">
      <w:pPr>
        <w:pStyle w:val="TH"/>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55664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7F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4AE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279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06FE45" w14:textId="77777777" w:rsidR="007C4061" w:rsidRPr="00D5200C" w:rsidRDefault="007C4061" w:rsidP="00C17C4C">
            <w:pPr>
              <w:pStyle w:val="TAH"/>
              <w:rPr>
                <w:lang w:val="en-US"/>
              </w:rPr>
            </w:pPr>
            <w:r w:rsidRPr="00D5200C">
              <w:rPr>
                <w:lang w:val="en-US"/>
              </w:rPr>
              <w:t>Description</w:t>
            </w:r>
          </w:p>
        </w:tc>
      </w:tr>
      <w:tr w:rsidR="007C4061" w:rsidRPr="00BC4D08" w14:paraId="35E4ADD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4150AA"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18C05D4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C84C95"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2EC266"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0ED71B6" w14:textId="77777777" w:rsidR="007C4061" w:rsidRPr="00533C32" w:rsidRDefault="007C4061" w:rsidP="00842E08"/>
    <w:p w14:paraId="503028D6" w14:textId="77777777" w:rsidR="007C4061" w:rsidRPr="00533C32" w:rsidRDefault="007C4061" w:rsidP="00842E08">
      <w:pPr>
        <w:pStyle w:val="TH"/>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631A1E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B6BC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2FA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7493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15080" w14:textId="77777777" w:rsidR="007C4061" w:rsidRPr="00D5200C" w:rsidRDefault="007C4061" w:rsidP="00C17C4C">
            <w:pPr>
              <w:pStyle w:val="TAH"/>
              <w:rPr>
                <w:lang w:val="en-US"/>
              </w:rPr>
            </w:pPr>
            <w:r w:rsidRPr="00D5200C">
              <w:rPr>
                <w:lang w:val="en-US"/>
              </w:rPr>
              <w:t>Response</w:t>
            </w:r>
          </w:p>
          <w:p w14:paraId="3089FFD7"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9289D91" w14:textId="77777777" w:rsidR="007C4061" w:rsidRPr="00D5200C" w:rsidRDefault="007C4061" w:rsidP="00C17C4C">
            <w:pPr>
              <w:pStyle w:val="TAH"/>
              <w:rPr>
                <w:lang w:val="en-US"/>
              </w:rPr>
            </w:pPr>
            <w:r w:rsidRPr="00D5200C">
              <w:rPr>
                <w:lang w:val="en-US"/>
              </w:rPr>
              <w:t>Description</w:t>
            </w:r>
          </w:p>
        </w:tc>
      </w:tr>
      <w:tr w:rsidR="007C4061" w:rsidRPr="00BC4D08" w14:paraId="5A02F33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1E3AF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CA151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96EB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C7A63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C4123B0"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1146AA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3AAFB3"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732A8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2BE2E"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B6B56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E5A810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0E5F9B6F"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4CF166"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7DD59045"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50CAC7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2402AD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2B75D82"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F8B05F0" w14:textId="77777777" w:rsidR="007C4061" w:rsidRPr="00D5200C" w:rsidRDefault="007C4061" w:rsidP="00C17C4C">
            <w:pPr>
              <w:pStyle w:val="TAL"/>
              <w:rPr>
                <w:lang w:val="en-US" w:eastAsia="zh-CN"/>
              </w:rPr>
            </w:pPr>
            <w:r w:rsidRPr="00D5200C">
              <w:rPr>
                <w:lang w:val="en-US" w:eastAsia="zh-CN"/>
              </w:rPr>
              <w:t xml:space="preserve">the </w:t>
            </w:r>
            <w:proofErr w:type="spellStart"/>
            <w:r w:rsidRPr="00D5200C">
              <w:rPr>
                <w:lang w:val="en-US" w:eastAsia="zh-CN"/>
              </w:rPr>
              <w:t>invalidParams</w:t>
            </w:r>
            <w:proofErr w:type="spellEnd"/>
            <w:r w:rsidRPr="00D5200C">
              <w:rPr>
                <w:lang w:val="en-US" w:eastAsia="zh-CN"/>
              </w:rPr>
              <w:t xml:space="preserve"> attribute shall contain the JSON pointers of attributes which are not allowed to be modified, and</w:t>
            </w:r>
          </w:p>
          <w:p w14:paraId="236FAD7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AD4D1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AB0F1"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4C2C931"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46745C74" w14:textId="77777777" w:rsidR="007C4061" w:rsidRDefault="007C4061" w:rsidP="00842E08">
      <w:pPr>
        <w:rPr>
          <w:lang w:eastAsia="zh-CN"/>
        </w:rPr>
      </w:pPr>
    </w:p>
    <w:p w14:paraId="790B9ED6" w14:textId="77777777" w:rsidR="007C4061" w:rsidRPr="008E6EC7" w:rsidRDefault="007C4061" w:rsidP="006352FE">
      <w:pPr>
        <w:pStyle w:val="Heading5"/>
      </w:pPr>
      <w:bookmarkStart w:id="806" w:name="_Toc36459806"/>
      <w:bookmarkStart w:id="807" w:name="_Toc45029383"/>
      <w:bookmarkStart w:id="808" w:name="_Toc56520003"/>
      <w:bookmarkStart w:id="809" w:name="_Toc114765581"/>
      <w:r w:rsidRPr="008E6EC7">
        <w:t>5.2.19.3.</w:t>
      </w:r>
      <w:r w:rsidRPr="001C6A28">
        <w:t>4</w:t>
      </w:r>
      <w:r w:rsidRPr="008E6EC7">
        <w:tab/>
        <w:t>GET</w:t>
      </w:r>
      <w:bookmarkEnd w:id="806"/>
      <w:bookmarkEnd w:id="807"/>
      <w:bookmarkEnd w:id="808"/>
      <w:bookmarkEnd w:id="809"/>
    </w:p>
    <w:p w14:paraId="4DD969A2" w14:textId="77777777" w:rsidR="007C4061" w:rsidRPr="008E6EC7" w:rsidRDefault="007C4061" w:rsidP="00842E08">
      <w:r w:rsidRPr="008E6EC7">
        <w:t>This method shall support the URI query parameters specified in table 5.2.19.3.</w:t>
      </w:r>
      <w:r>
        <w:rPr>
          <w:rFonts w:hint="eastAsia"/>
          <w:lang w:eastAsia="zh-CN"/>
        </w:rPr>
        <w:t>4</w:t>
      </w:r>
      <w:r w:rsidRPr="008E6EC7">
        <w:t>-1.</w:t>
      </w:r>
    </w:p>
    <w:p w14:paraId="28B6494A" w14:textId="77777777" w:rsidR="007C4061" w:rsidRPr="008E6EC7" w:rsidRDefault="007C4061" w:rsidP="00842E08">
      <w:pPr>
        <w:pStyle w:val="TH"/>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4AB68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2662C3"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7CC9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60E9DD"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8ACDD"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4B24" w14:textId="77777777" w:rsidR="007C4061" w:rsidRPr="009E5CAE" w:rsidRDefault="007C4061" w:rsidP="00C17C4C">
            <w:pPr>
              <w:pStyle w:val="TAH"/>
            </w:pPr>
            <w:r w:rsidRPr="00297367">
              <w:t>Description</w:t>
            </w:r>
          </w:p>
        </w:tc>
      </w:tr>
      <w:tr w:rsidR="007C4061" w:rsidRPr="00BC4D08" w14:paraId="424FF6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C317CE" w14:textId="77777777"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5D75214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718BCDFB"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B6A00CF"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CADCAF5" w14:textId="77777777" w:rsidR="007C4061" w:rsidRPr="009E5CAE" w:rsidRDefault="007C4061" w:rsidP="00C17C4C">
            <w:pPr>
              <w:pStyle w:val="TAL"/>
            </w:pPr>
          </w:p>
        </w:tc>
      </w:tr>
    </w:tbl>
    <w:p w14:paraId="10C23308" w14:textId="77777777" w:rsidR="007C4061" w:rsidRPr="008E6EC7" w:rsidRDefault="007C4061" w:rsidP="00842E08">
      <w:pPr>
        <w:pStyle w:val="TH"/>
      </w:pPr>
    </w:p>
    <w:p w14:paraId="052C7075" w14:textId="77777777" w:rsidR="007C4061" w:rsidRPr="008E6EC7" w:rsidRDefault="007C4061" w:rsidP="00842E08">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4E2F4F9" w14:textId="77777777" w:rsidR="007C4061" w:rsidRPr="008E6EC7" w:rsidRDefault="007C4061" w:rsidP="00842E08">
      <w:pPr>
        <w:pStyle w:val="TH"/>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461D2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DCBE56"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EC6D3"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9E87D5"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DE7E6" w14:textId="77777777" w:rsidR="007C4061" w:rsidRPr="009E5CAE" w:rsidRDefault="007C4061" w:rsidP="00C17C4C">
            <w:pPr>
              <w:pStyle w:val="TAH"/>
            </w:pPr>
            <w:r w:rsidRPr="00297367">
              <w:t>Description</w:t>
            </w:r>
          </w:p>
        </w:tc>
      </w:tr>
      <w:tr w:rsidR="007C4061" w:rsidRPr="00BC4D08" w14:paraId="3DD1EE6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9164A" w14:textId="77777777"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14:paraId="77390CC4" w14:textId="77777777"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62ABAD04" w14:textId="77777777"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6F196F5B" w14:textId="77777777" w:rsidR="007C4061" w:rsidRPr="009E5CAE" w:rsidRDefault="007C4061" w:rsidP="00C17C4C">
            <w:pPr>
              <w:pStyle w:val="TAL"/>
            </w:pPr>
          </w:p>
        </w:tc>
      </w:tr>
    </w:tbl>
    <w:p w14:paraId="39B367BE" w14:textId="77777777" w:rsidR="007C4061" w:rsidRPr="008E6EC7" w:rsidRDefault="007C4061" w:rsidP="00842E08"/>
    <w:p w14:paraId="329FAFB4" w14:textId="77777777" w:rsidR="007C4061" w:rsidRPr="008E6EC7" w:rsidRDefault="007C4061" w:rsidP="00842E08">
      <w:pPr>
        <w:pStyle w:val="TH"/>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8F49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45167"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539B10"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6299"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833A62" w14:textId="77777777" w:rsidR="007C4061" w:rsidRPr="009E5CAE" w:rsidRDefault="007C4061" w:rsidP="00C17C4C">
            <w:pPr>
              <w:pStyle w:val="TAH"/>
            </w:pPr>
            <w:r w:rsidRPr="00297367">
              <w:t>Response</w:t>
            </w:r>
          </w:p>
          <w:p w14:paraId="4063A149" w14:textId="77777777"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F45A3" w14:textId="77777777" w:rsidR="007C4061" w:rsidRPr="009E5CAE" w:rsidRDefault="007C4061" w:rsidP="00C17C4C">
            <w:pPr>
              <w:pStyle w:val="TAH"/>
            </w:pPr>
            <w:r w:rsidRPr="00297367">
              <w:t>Description</w:t>
            </w:r>
          </w:p>
        </w:tc>
      </w:tr>
      <w:tr w:rsidR="007C4061" w:rsidRPr="00BC4D08" w14:paraId="1D6DE2B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F2FC9F" w14:textId="77777777" w:rsidR="007C4061" w:rsidRPr="009E5CAE" w:rsidRDefault="007C4061" w:rsidP="00C17C4C">
            <w:pPr>
              <w:pStyle w:val="TAL"/>
            </w:pPr>
            <w:proofErr w:type="spellStart"/>
            <w:r w:rsidRPr="00297367">
              <w:t>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24BBD"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06B03B53"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31E09254"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0F5A7CAE" w14:textId="77777777" w:rsidR="007C4061" w:rsidRPr="009E5CAE" w:rsidRDefault="007C4061" w:rsidP="00C17C4C">
            <w:pPr>
              <w:pStyle w:val="TAL"/>
            </w:pPr>
            <w:r w:rsidRPr="00297367">
              <w:t>Upon success, a response body containing the individual EE subscriptions shall be returned.</w:t>
            </w:r>
          </w:p>
        </w:tc>
      </w:tr>
      <w:tr w:rsidR="007C4061" w:rsidRPr="00BC4D08" w14:paraId="55C76D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F9FF0" w14:textId="77777777" w:rsidR="007C4061" w:rsidRPr="009E5CAE" w:rsidRDefault="007C4061" w:rsidP="00C17C4C">
            <w:pPr>
              <w:pStyle w:val="TAN"/>
            </w:pPr>
            <w:r w:rsidRPr="00297367">
              <w:t>NOTE:</w:t>
            </w:r>
            <w:r w:rsidRPr="00297367">
              <w:tab/>
              <w:t>In addition common data structures as listed in table 5.5-1 are supported.</w:t>
            </w:r>
          </w:p>
        </w:tc>
      </w:tr>
    </w:tbl>
    <w:p w14:paraId="5EC6E46E" w14:textId="77777777" w:rsidR="007C4061" w:rsidRPr="008E6EC7" w:rsidRDefault="007C4061" w:rsidP="00842E08">
      <w:pPr>
        <w:rPr>
          <w:lang w:eastAsia="zh-CN"/>
        </w:rPr>
      </w:pPr>
    </w:p>
    <w:p w14:paraId="0F36295B" w14:textId="77777777" w:rsidR="007C4061" w:rsidRPr="00533C32" w:rsidRDefault="007C4061" w:rsidP="007C4061">
      <w:pPr>
        <w:pStyle w:val="Heading3"/>
        <w:ind w:left="1418"/>
      </w:pPr>
      <w:bookmarkStart w:id="810" w:name="_Toc20127033"/>
      <w:bookmarkStart w:id="811" w:name="_Toc27589009"/>
      <w:bookmarkStart w:id="812" w:name="_Toc36459807"/>
      <w:bookmarkStart w:id="813" w:name="_Toc45029384"/>
      <w:bookmarkStart w:id="814" w:name="_Toc56520004"/>
      <w:bookmarkStart w:id="815" w:name="_Toc114765582"/>
      <w:r w:rsidRPr="00533C32">
        <w:t>5.2.19A</w:t>
      </w:r>
      <w:r w:rsidRPr="00533C32">
        <w:tab/>
        <w:t xml:space="preserve">Resource: </w:t>
      </w:r>
      <w:proofErr w:type="spellStart"/>
      <w:r w:rsidRPr="00533C32">
        <w:t>IndividualEeGroupSubscription</w:t>
      </w:r>
      <w:bookmarkEnd w:id="810"/>
      <w:bookmarkEnd w:id="811"/>
      <w:bookmarkEnd w:id="812"/>
      <w:bookmarkEnd w:id="813"/>
      <w:bookmarkEnd w:id="814"/>
      <w:bookmarkEnd w:id="815"/>
      <w:proofErr w:type="spellEnd"/>
    </w:p>
    <w:p w14:paraId="2BDD2FEC" w14:textId="77777777" w:rsidR="007C4061" w:rsidRPr="00533C32" w:rsidRDefault="007C4061" w:rsidP="007C4061">
      <w:pPr>
        <w:pStyle w:val="Heading4"/>
        <w:ind w:left="1702"/>
      </w:pPr>
      <w:bookmarkStart w:id="816" w:name="_Toc20127034"/>
      <w:bookmarkStart w:id="817" w:name="_Toc27589010"/>
      <w:bookmarkStart w:id="818" w:name="_Toc36459808"/>
      <w:bookmarkStart w:id="819" w:name="_Toc45029385"/>
      <w:bookmarkStart w:id="820" w:name="_Toc56520005"/>
      <w:bookmarkStart w:id="821" w:name="_Toc114765583"/>
      <w:r w:rsidRPr="00533C32">
        <w:t>5.2.19A.1</w:t>
      </w:r>
      <w:r w:rsidRPr="00533C32">
        <w:tab/>
        <w:t>Description</w:t>
      </w:r>
      <w:bookmarkEnd w:id="816"/>
      <w:bookmarkEnd w:id="817"/>
      <w:bookmarkEnd w:id="818"/>
      <w:bookmarkEnd w:id="819"/>
      <w:bookmarkEnd w:id="820"/>
      <w:bookmarkEnd w:id="821"/>
    </w:p>
    <w:p w14:paraId="5F843C7C" w14:textId="77777777" w:rsidR="007C4061" w:rsidRPr="00533C32" w:rsidRDefault="007C4061" w:rsidP="00842E08">
      <w:r w:rsidRPr="00533C32">
        <w:t>This resource represents an individual EE Subscription for a group of UEs or any UE (i.e. all UEs).</w:t>
      </w:r>
    </w:p>
    <w:p w14:paraId="6F115363"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B8DDDA" w14:textId="77777777" w:rsidR="007C4061" w:rsidRPr="00533C32" w:rsidRDefault="007C4061" w:rsidP="007C4061">
      <w:pPr>
        <w:pStyle w:val="Heading4"/>
        <w:ind w:left="1702"/>
      </w:pPr>
      <w:bookmarkStart w:id="822" w:name="_Toc20127035"/>
      <w:bookmarkStart w:id="823" w:name="_Toc27589011"/>
      <w:bookmarkStart w:id="824" w:name="_Toc36459809"/>
      <w:bookmarkStart w:id="825" w:name="_Toc45029386"/>
      <w:bookmarkStart w:id="826" w:name="_Toc56520006"/>
      <w:bookmarkStart w:id="827" w:name="_Toc114765584"/>
      <w:r w:rsidRPr="00533C32">
        <w:lastRenderedPageBreak/>
        <w:t>5.2.19A.2</w:t>
      </w:r>
      <w:r w:rsidRPr="00533C32">
        <w:tab/>
        <w:t>Resource Definition</w:t>
      </w:r>
      <w:bookmarkEnd w:id="822"/>
      <w:bookmarkEnd w:id="823"/>
      <w:bookmarkEnd w:id="824"/>
      <w:bookmarkEnd w:id="825"/>
      <w:bookmarkEnd w:id="826"/>
      <w:bookmarkEnd w:id="827"/>
    </w:p>
    <w:p w14:paraId="7D23A26C" w14:textId="77777777" w:rsidR="007C4061" w:rsidRPr="00533C32" w:rsidRDefault="007C4061" w:rsidP="00842E08">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5B1B0C35" w14:textId="77777777" w:rsidR="007C4061" w:rsidRPr="00533C32" w:rsidRDefault="007C4061" w:rsidP="00842E08">
      <w:pPr>
        <w:rPr>
          <w:rFonts w:ascii="Arial" w:hAnsi="Arial" w:cs="Arial"/>
        </w:rPr>
      </w:pPr>
      <w:r w:rsidRPr="00533C32">
        <w:t>This resource shall support the resource URI variables defined in table 5.2.19A.2-1</w:t>
      </w:r>
      <w:r w:rsidRPr="00533C32">
        <w:rPr>
          <w:rFonts w:ascii="Arial" w:hAnsi="Arial" w:cs="Arial"/>
        </w:rPr>
        <w:t>.</w:t>
      </w:r>
    </w:p>
    <w:p w14:paraId="37B03A93" w14:textId="77777777" w:rsidR="007C4061" w:rsidRPr="00533C32" w:rsidRDefault="007C4061" w:rsidP="00842E08">
      <w:pPr>
        <w:pStyle w:val="TH"/>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233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C3F3C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B824A" w14:textId="77777777" w:rsidR="007C4061" w:rsidRPr="00D5200C" w:rsidRDefault="007C4061" w:rsidP="00C17C4C">
            <w:pPr>
              <w:pStyle w:val="TAH"/>
              <w:rPr>
                <w:lang w:val="en-US"/>
              </w:rPr>
            </w:pPr>
            <w:r w:rsidRPr="00D5200C">
              <w:rPr>
                <w:lang w:val="en-US"/>
              </w:rPr>
              <w:t>Definition</w:t>
            </w:r>
          </w:p>
        </w:tc>
      </w:tr>
      <w:tr w:rsidR="007C4061" w:rsidRPr="00BC4D08" w14:paraId="2FA1D1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C7D19" w14:textId="77777777" w:rsidR="007C4061" w:rsidRPr="00D5200C" w:rsidRDefault="007C4061" w:rsidP="00C17C4C">
            <w:pPr>
              <w:pStyle w:val="TAL"/>
              <w:widowControl w:val="0"/>
              <w:tabs>
                <w:tab w:val="right" w:leader="dot" w:pos="9639"/>
              </w:tabs>
              <w:spacing w:before="120"/>
              <w:ind w:left="567" w:right="425" w:hanging="567"/>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823C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4B017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041BF" w14:textId="77777777" w:rsidR="007C4061" w:rsidRPr="00D5200C" w:rsidRDefault="007C4061" w:rsidP="00C17C4C">
            <w:pPr>
              <w:pStyle w:val="TAL"/>
              <w:rPr>
                <w:lang w:val="en-US"/>
              </w:rPr>
            </w:pPr>
            <w:proofErr w:type="spellStart"/>
            <w:r w:rsidRPr="00D5200C">
              <w:rPr>
                <w:lang w:val="en-US"/>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E740DD"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w:t>
            </w:r>
            <w:proofErr w:type="spellStart"/>
            <w:r w:rsidRPr="00D5200C">
              <w:rPr>
                <w:lang w:val="en-US"/>
              </w:rPr>
              <w:t>extgroupid</w:t>
            </w:r>
            <w:proofErr w:type="spellEnd"/>
            <w:r w:rsidRPr="00D5200C">
              <w:rPr>
                <w:lang w:val="en-US"/>
              </w:rPr>
              <w:t>-[^@]+@[^@]+|</w:t>
            </w:r>
            <w:proofErr w:type="spellStart"/>
            <w:r w:rsidRPr="00D5200C">
              <w:rPr>
                <w:lang w:val="en-US"/>
              </w:rPr>
              <w:t>anyUE</w:t>
            </w:r>
            <w:proofErr w:type="spellEnd"/>
            <w:r w:rsidRPr="00D5200C">
              <w:rPr>
                <w:lang w:val="en-US"/>
              </w:rPr>
              <w:t>)$'</w:t>
            </w:r>
          </w:p>
        </w:tc>
      </w:tr>
      <w:tr w:rsidR="007C4061" w:rsidRPr="00BC4D08" w14:paraId="20AD7B0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52E33" w14:textId="77777777" w:rsidR="007C4061" w:rsidRPr="00D5200C" w:rsidRDefault="007C4061" w:rsidP="00C17C4C">
            <w:pPr>
              <w:pStyle w:val="TAL"/>
              <w:rPr>
                <w:lang w:val="en-US"/>
              </w:rPr>
            </w:pPr>
            <w:proofErr w:type="spellStart"/>
            <w:r w:rsidRPr="00D5200C">
              <w:rPr>
                <w:lang w:val="en-US"/>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7A3E1B" w14:textId="77777777" w:rsidR="007C4061" w:rsidRPr="00D5200C" w:rsidRDefault="007C4061" w:rsidP="00C17C4C">
            <w:pPr>
              <w:pStyle w:val="TAL"/>
              <w:rPr>
                <w:lang w:val="en-US"/>
              </w:rPr>
            </w:pPr>
            <w:r w:rsidRPr="00D5200C">
              <w:rPr>
                <w:lang w:val="en-US"/>
              </w:rPr>
              <w:t>Identifier of the subscription (allocated by the UDM)</w:t>
            </w:r>
          </w:p>
        </w:tc>
      </w:tr>
    </w:tbl>
    <w:p w14:paraId="3A54D677" w14:textId="77777777" w:rsidR="007C4061" w:rsidRPr="00533C32" w:rsidRDefault="007C4061" w:rsidP="00842E08"/>
    <w:p w14:paraId="63B46BCB" w14:textId="77777777" w:rsidR="007C4061" w:rsidRPr="00533C32" w:rsidRDefault="007C4061" w:rsidP="007C4061">
      <w:pPr>
        <w:pStyle w:val="Heading4"/>
        <w:ind w:left="1702"/>
      </w:pPr>
      <w:bookmarkStart w:id="828" w:name="_Toc20127036"/>
      <w:bookmarkStart w:id="829" w:name="_Toc27589012"/>
      <w:bookmarkStart w:id="830" w:name="_Toc36459810"/>
      <w:bookmarkStart w:id="831" w:name="_Toc45029387"/>
      <w:bookmarkStart w:id="832" w:name="_Toc56520007"/>
      <w:bookmarkStart w:id="833" w:name="_Toc114765585"/>
      <w:r w:rsidRPr="00533C32">
        <w:t>5.2.19A.3</w:t>
      </w:r>
      <w:r w:rsidRPr="00533C32">
        <w:tab/>
        <w:t>Resource Standard Methods</w:t>
      </w:r>
      <w:bookmarkEnd w:id="828"/>
      <w:bookmarkEnd w:id="829"/>
      <w:bookmarkEnd w:id="830"/>
      <w:bookmarkEnd w:id="831"/>
      <w:bookmarkEnd w:id="832"/>
      <w:bookmarkEnd w:id="833"/>
    </w:p>
    <w:p w14:paraId="1B983F69" w14:textId="77777777" w:rsidR="007C4061" w:rsidRPr="00533C32" w:rsidRDefault="007C4061" w:rsidP="007C4061">
      <w:pPr>
        <w:pStyle w:val="Heading5"/>
        <w:ind w:left="1985"/>
      </w:pPr>
      <w:bookmarkStart w:id="834" w:name="_Toc20127037"/>
      <w:bookmarkStart w:id="835" w:name="_Toc27589013"/>
      <w:bookmarkStart w:id="836" w:name="_Toc36459811"/>
      <w:bookmarkStart w:id="837" w:name="_Toc45029388"/>
      <w:bookmarkStart w:id="838" w:name="_Toc56520008"/>
      <w:bookmarkStart w:id="839" w:name="_Toc114765586"/>
      <w:r w:rsidRPr="00533C32">
        <w:t>5.2.19A.3.1</w:t>
      </w:r>
      <w:r w:rsidRPr="00533C32">
        <w:tab/>
        <w:t>PUT</w:t>
      </w:r>
      <w:bookmarkEnd w:id="834"/>
      <w:bookmarkEnd w:id="835"/>
      <w:bookmarkEnd w:id="836"/>
      <w:bookmarkEnd w:id="837"/>
      <w:bookmarkEnd w:id="838"/>
      <w:bookmarkEnd w:id="839"/>
    </w:p>
    <w:p w14:paraId="3AC571DE" w14:textId="77777777" w:rsidR="007C4061" w:rsidRPr="00533C32" w:rsidRDefault="007C4061" w:rsidP="00842E08">
      <w:r w:rsidRPr="00533C32">
        <w:t>This method shall support the URI query parameters specified in table 5.2.19A.3.1-1.</w:t>
      </w:r>
    </w:p>
    <w:p w14:paraId="43AE1981" w14:textId="77777777" w:rsidR="007C4061" w:rsidRPr="00533C32" w:rsidRDefault="007C4061" w:rsidP="00842E08">
      <w:pPr>
        <w:pStyle w:val="TH"/>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BA7B2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54B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FB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98C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B323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14A2E" w14:textId="77777777" w:rsidR="007C4061" w:rsidRPr="00D5200C" w:rsidRDefault="007C4061" w:rsidP="00C17C4C">
            <w:pPr>
              <w:pStyle w:val="TAH"/>
              <w:rPr>
                <w:lang w:val="en-US"/>
              </w:rPr>
            </w:pPr>
            <w:r w:rsidRPr="00D5200C">
              <w:rPr>
                <w:lang w:val="en-US"/>
              </w:rPr>
              <w:t>Description</w:t>
            </w:r>
          </w:p>
        </w:tc>
      </w:tr>
      <w:tr w:rsidR="007C4061" w:rsidRPr="00BC4D08" w14:paraId="442FEA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73341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326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0B169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6F56A1"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D5B5746" w14:textId="77777777" w:rsidR="007C4061" w:rsidRPr="00D5200C" w:rsidRDefault="007C4061" w:rsidP="00C17C4C">
            <w:pPr>
              <w:pStyle w:val="TAL"/>
              <w:rPr>
                <w:lang w:val="en-US"/>
              </w:rPr>
            </w:pPr>
          </w:p>
        </w:tc>
      </w:tr>
    </w:tbl>
    <w:p w14:paraId="7D4E9FAB" w14:textId="77777777" w:rsidR="007C4061" w:rsidRPr="00533C32" w:rsidRDefault="007C4061" w:rsidP="00842E08"/>
    <w:p w14:paraId="4C5058FC" w14:textId="77777777" w:rsidR="007C4061" w:rsidRPr="00533C32" w:rsidRDefault="007C4061" w:rsidP="00842E08">
      <w:r w:rsidRPr="00533C32">
        <w:t>This method shall support the request data structures specified in table 5.2.19A.3.1-2 and the response data structures and response codes specified in table 5.2.19A.3.1-3.</w:t>
      </w:r>
    </w:p>
    <w:p w14:paraId="41728ABF" w14:textId="77777777" w:rsidR="007C4061" w:rsidRPr="00533C32" w:rsidRDefault="007C4061" w:rsidP="00842E08">
      <w:pPr>
        <w:pStyle w:val="TH"/>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B5D8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19B0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4322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6401B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3A320" w14:textId="77777777" w:rsidR="007C4061" w:rsidRPr="00D5200C" w:rsidRDefault="007C4061" w:rsidP="00C17C4C">
            <w:pPr>
              <w:pStyle w:val="TAH"/>
              <w:rPr>
                <w:lang w:val="en-US"/>
              </w:rPr>
            </w:pPr>
            <w:r w:rsidRPr="00D5200C">
              <w:rPr>
                <w:lang w:val="en-US"/>
              </w:rPr>
              <w:t>Description</w:t>
            </w:r>
          </w:p>
        </w:tc>
      </w:tr>
      <w:tr w:rsidR="007C4061" w:rsidRPr="00BC4D08" w14:paraId="31BF0A7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5078FB" w14:textId="77777777" w:rsidR="007C4061" w:rsidRPr="00D5200C" w:rsidRDefault="007C4061" w:rsidP="00C17C4C">
            <w:pPr>
              <w:pStyle w:val="TAL"/>
              <w:rPr>
                <w:lang w:val="en-US"/>
              </w:rPr>
            </w:pPr>
            <w:proofErr w:type="spellStart"/>
            <w:r w:rsidRPr="00D5200C">
              <w:rPr>
                <w:lang w:val="en-US"/>
              </w:rPr>
              <w:t>EeSubscription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E3E107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09C86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59A295"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09006280" w14:textId="77777777" w:rsidR="007C4061" w:rsidRPr="00533C32" w:rsidRDefault="007C4061" w:rsidP="00842E08"/>
    <w:p w14:paraId="6ECF8CFB" w14:textId="77777777" w:rsidR="007C4061" w:rsidRPr="00533C32" w:rsidRDefault="007C4061" w:rsidP="00842E08">
      <w:pPr>
        <w:pStyle w:val="TH"/>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4CA814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07A2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A5B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1F56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BF7E74" w14:textId="77777777" w:rsidR="007C4061" w:rsidRPr="00D5200C" w:rsidRDefault="007C4061" w:rsidP="00C17C4C">
            <w:pPr>
              <w:pStyle w:val="TAH"/>
              <w:rPr>
                <w:lang w:val="en-US"/>
              </w:rPr>
            </w:pPr>
            <w:r w:rsidRPr="00D5200C">
              <w:rPr>
                <w:lang w:val="en-US"/>
              </w:rPr>
              <w:t>Response</w:t>
            </w:r>
          </w:p>
          <w:p w14:paraId="4662F7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BD5DF6" w14:textId="77777777" w:rsidR="007C4061" w:rsidRPr="00D5200C" w:rsidRDefault="007C4061" w:rsidP="00C17C4C">
            <w:pPr>
              <w:pStyle w:val="TAH"/>
              <w:rPr>
                <w:lang w:val="en-US"/>
              </w:rPr>
            </w:pPr>
            <w:r w:rsidRPr="00D5200C">
              <w:rPr>
                <w:lang w:val="en-US"/>
              </w:rPr>
              <w:t>Description</w:t>
            </w:r>
          </w:p>
        </w:tc>
      </w:tr>
      <w:tr w:rsidR="007C4061" w:rsidRPr="00BC4D08" w14:paraId="7E701F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CD811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DF21F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2687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28142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993AC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4BB81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7881AE" w14:textId="77777777" w:rsidR="007C4061" w:rsidRPr="00D5200C" w:rsidRDefault="007C4061" w:rsidP="00C17C4C">
            <w:pPr>
              <w:pStyle w:val="TAL"/>
              <w:rPr>
                <w:lang w:val="en-US"/>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13AF1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E3054F3"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7E17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D08CEF"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64CB6C1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5DE29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F6E86" w14:textId="77777777" w:rsidR="007C4061" w:rsidRPr="00533C32" w:rsidRDefault="007C4061" w:rsidP="00842E08">
      <w:pPr>
        <w:rPr>
          <w:lang w:eastAsia="zh-CN"/>
        </w:rPr>
      </w:pPr>
    </w:p>
    <w:p w14:paraId="643FEA49" w14:textId="77777777" w:rsidR="007C4061" w:rsidRPr="00533C32" w:rsidRDefault="007C4061" w:rsidP="007C4061">
      <w:pPr>
        <w:pStyle w:val="Heading5"/>
        <w:ind w:left="1985"/>
      </w:pPr>
      <w:bookmarkStart w:id="840" w:name="_Toc20127038"/>
      <w:bookmarkStart w:id="841" w:name="_Toc27589014"/>
      <w:bookmarkStart w:id="842" w:name="_Toc36459812"/>
      <w:bookmarkStart w:id="843" w:name="_Toc45029389"/>
      <w:bookmarkStart w:id="844" w:name="_Toc56520009"/>
      <w:bookmarkStart w:id="845" w:name="_Toc114765587"/>
      <w:r w:rsidRPr="00533C32">
        <w:t>5.2.19A.3.2</w:t>
      </w:r>
      <w:r w:rsidRPr="00533C32">
        <w:tab/>
        <w:t>DELETE</w:t>
      </w:r>
      <w:bookmarkEnd w:id="840"/>
      <w:bookmarkEnd w:id="841"/>
      <w:bookmarkEnd w:id="842"/>
      <w:bookmarkEnd w:id="843"/>
      <w:bookmarkEnd w:id="844"/>
      <w:bookmarkEnd w:id="845"/>
    </w:p>
    <w:p w14:paraId="030BEA09" w14:textId="77777777" w:rsidR="007C4061" w:rsidRPr="00533C32" w:rsidRDefault="007C4061" w:rsidP="00842E08">
      <w:r w:rsidRPr="00533C32">
        <w:t>This method shall support the URI query parameters specified in table 5.2.19A.3.2-1.</w:t>
      </w:r>
    </w:p>
    <w:p w14:paraId="7B1E03E1" w14:textId="77777777" w:rsidR="007C4061" w:rsidRPr="00533C32" w:rsidRDefault="007C4061" w:rsidP="00842E08">
      <w:pPr>
        <w:pStyle w:val="TH"/>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A9CC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7B9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040B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EC83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431B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3E875" w14:textId="77777777" w:rsidR="007C4061" w:rsidRPr="00D5200C" w:rsidRDefault="007C4061" w:rsidP="00C17C4C">
            <w:pPr>
              <w:pStyle w:val="TAH"/>
              <w:rPr>
                <w:lang w:val="en-US"/>
              </w:rPr>
            </w:pPr>
            <w:r w:rsidRPr="00D5200C">
              <w:rPr>
                <w:lang w:val="en-US"/>
              </w:rPr>
              <w:t>Description</w:t>
            </w:r>
          </w:p>
        </w:tc>
      </w:tr>
      <w:tr w:rsidR="007C4061" w:rsidRPr="00BC4D08" w14:paraId="5365B1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14A8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9C783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BCDB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0916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1832E7" w14:textId="77777777" w:rsidR="007C4061" w:rsidRPr="00D5200C" w:rsidRDefault="007C4061" w:rsidP="00C17C4C">
            <w:pPr>
              <w:pStyle w:val="TAL"/>
              <w:rPr>
                <w:lang w:val="en-US"/>
              </w:rPr>
            </w:pPr>
          </w:p>
        </w:tc>
      </w:tr>
    </w:tbl>
    <w:p w14:paraId="7F4B8694" w14:textId="77777777" w:rsidR="007C4061" w:rsidRPr="00533C32" w:rsidRDefault="007C4061" w:rsidP="00842E08"/>
    <w:p w14:paraId="0F76DD8B" w14:textId="77777777" w:rsidR="007C4061" w:rsidRPr="00533C32" w:rsidRDefault="007C4061" w:rsidP="00842E08">
      <w:r w:rsidRPr="00533C32">
        <w:lastRenderedPageBreak/>
        <w:t>This method shall support the request data structures specified in table 5.2.19A.3.2-2 and the response data structures and response codes specified in table 5.2.19A.3.2-3.</w:t>
      </w:r>
    </w:p>
    <w:p w14:paraId="5E1DE80C" w14:textId="77777777" w:rsidR="007C4061" w:rsidRPr="00533C32" w:rsidRDefault="007C4061" w:rsidP="00842E08">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1B3C6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C0A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3DBB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056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336A2" w14:textId="77777777" w:rsidR="007C4061" w:rsidRPr="00D5200C" w:rsidRDefault="007C4061" w:rsidP="00C17C4C">
            <w:pPr>
              <w:pStyle w:val="TAH"/>
              <w:rPr>
                <w:lang w:val="en-US"/>
              </w:rPr>
            </w:pPr>
            <w:r w:rsidRPr="00D5200C">
              <w:rPr>
                <w:lang w:val="en-US"/>
              </w:rPr>
              <w:t>Description</w:t>
            </w:r>
          </w:p>
        </w:tc>
      </w:tr>
      <w:tr w:rsidR="007C4061" w:rsidRPr="00BC4D08" w14:paraId="00DC51B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AF0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3B352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72C2C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A638C3" w14:textId="77777777" w:rsidR="007C4061" w:rsidRPr="00D5200C" w:rsidRDefault="007C4061" w:rsidP="00C17C4C">
            <w:pPr>
              <w:pStyle w:val="TAL"/>
              <w:rPr>
                <w:lang w:val="en-US"/>
              </w:rPr>
            </w:pPr>
          </w:p>
        </w:tc>
      </w:tr>
    </w:tbl>
    <w:p w14:paraId="1F3831F3" w14:textId="77777777" w:rsidR="007C4061" w:rsidRPr="00533C32" w:rsidRDefault="007C4061" w:rsidP="00842E08"/>
    <w:p w14:paraId="49E107E7" w14:textId="77777777" w:rsidR="007C4061" w:rsidRPr="00533C32" w:rsidRDefault="007C4061" w:rsidP="00842E08">
      <w:pPr>
        <w:pStyle w:val="TH"/>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B4B1A7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8F8F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747F1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B66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D42BE0" w14:textId="77777777" w:rsidR="007C4061" w:rsidRPr="00D5200C" w:rsidRDefault="007C4061" w:rsidP="00C17C4C">
            <w:pPr>
              <w:pStyle w:val="TAH"/>
              <w:rPr>
                <w:lang w:val="en-US"/>
              </w:rPr>
            </w:pPr>
            <w:r w:rsidRPr="00D5200C">
              <w:rPr>
                <w:lang w:val="en-US"/>
              </w:rPr>
              <w:t>Response</w:t>
            </w:r>
          </w:p>
          <w:p w14:paraId="3DA3FB8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54B00" w14:textId="77777777" w:rsidR="007C4061" w:rsidRPr="00D5200C" w:rsidRDefault="007C4061" w:rsidP="00C17C4C">
            <w:pPr>
              <w:pStyle w:val="TAH"/>
              <w:rPr>
                <w:lang w:val="en-US"/>
              </w:rPr>
            </w:pPr>
            <w:r w:rsidRPr="00D5200C">
              <w:rPr>
                <w:lang w:val="en-US"/>
              </w:rPr>
              <w:t>Description</w:t>
            </w:r>
          </w:p>
        </w:tc>
      </w:tr>
      <w:tr w:rsidR="007C4061" w:rsidRPr="00BC4D08" w14:paraId="29D2A8A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FEE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97E2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D0944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4995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0B97F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F86B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9C6C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301A02" w14:textId="77777777" w:rsidR="007C4061" w:rsidRPr="00533C32" w:rsidRDefault="007C4061" w:rsidP="00842E08">
      <w:pPr>
        <w:rPr>
          <w:lang w:eastAsia="zh-CN"/>
        </w:rPr>
      </w:pPr>
    </w:p>
    <w:p w14:paraId="2962865C" w14:textId="77777777" w:rsidR="007C4061" w:rsidRPr="00533C32" w:rsidRDefault="007C4061" w:rsidP="007C4061">
      <w:pPr>
        <w:pStyle w:val="Heading5"/>
      </w:pPr>
      <w:bookmarkStart w:id="846" w:name="_Toc20127039"/>
      <w:bookmarkStart w:id="847" w:name="_Toc27589015"/>
      <w:bookmarkStart w:id="848" w:name="_Toc36459813"/>
      <w:bookmarkStart w:id="849" w:name="_Toc45029390"/>
      <w:bookmarkStart w:id="850" w:name="_Toc56520010"/>
      <w:bookmarkStart w:id="851" w:name="_Toc114765588"/>
      <w:r w:rsidRPr="00533C32">
        <w:t>5.2.19A.3.</w:t>
      </w:r>
      <w:r w:rsidRPr="00533C32">
        <w:rPr>
          <w:lang w:val="de-DE"/>
        </w:rPr>
        <w:t>3</w:t>
      </w:r>
      <w:r w:rsidRPr="00533C32">
        <w:tab/>
        <w:t>PATCH</w:t>
      </w:r>
      <w:bookmarkEnd w:id="846"/>
      <w:bookmarkEnd w:id="847"/>
      <w:bookmarkEnd w:id="848"/>
      <w:bookmarkEnd w:id="849"/>
      <w:bookmarkEnd w:id="850"/>
      <w:bookmarkEnd w:id="851"/>
    </w:p>
    <w:p w14:paraId="43C943C6" w14:textId="77777777" w:rsidR="007C4061" w:rsidRPr="00533C32" w:rsidRDefault="007C4061" w:rsidP="00842E08">
      <w:r w:rsidRPr="00533C32">
        <w:t>This method shall support the URI query parameters specified in table 5.2.19A.3.</w:t>
      </w:r>
      <w:r w:rsidRPr="00533C32">
        <w:rPr>
          <w:lang w:val="de-DE"/>
        </w:rPr>
        <w:t>3</w:t>
      </w:r>
      <w:r w:rsidRPr="00533C32">
        <w:t>-1.</w:t>
      </w:r>
    </w:p>
    <w:p w14:paraId="1B39E04B" w14:textId="77777777" w:rsidR="007C4061" w:rsidRPr="00533C32" w:rsidRDefault="007C4061" w:rsidP="00842E08">
      <w:pPr>
        <w:pStyle w:val="TH"/>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01EEB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E5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8C5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A2CF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C58D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A4BFC" w14:textId="77777777" w:rsidR="007C4061" w:rsidRPr="00D5200C" w:rsidRDefault="007C4061" w:rsidP="00C17C4C">
            <w:pPr>
              <w:pStyle w:val="TAH"/>
              <w:rPr>
                <w:lang w:val="en-US"/>
              </w:rPr>
            </w:pPr>
            <w:r w:rsidRPr="00D5200C">
              <w:rPr>
                <w:lang w:val="en-US"/>
              </w:rPr>
              <w:t>Description</w:t>
            </w:r>
          </w:p>
        </w:tc>
      </w:tr>
      <w:tr w:rsidR="007C4061" w:rsidRPr="00BC4D08" w14:paraId="52A34DA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30D3F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44004D0"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05A33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E532E01"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18989B" w14:textId="15CEF3F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5DE69CE3" w14:textId="77777777" w:rsidR="007C4061" w:rsidRPr="00533C32" w:rsidRDefault="007C4061" w:rsidP="007C4061">
      <w:pPr>
        <w:pStyle w:val="Guidance"/>
      </w:pPr>
    </w:p>
    <w:p w14:paraId="731DAA85" w14:textId="77777777" w:rsidR="007C4061" w:rsidRPr="00533C32" w:rsidRDefault="007C4061" w:rsidP="00842E08">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5423AC66" w14:textId="77777777" w:rsidR="007C4061" w:rsidRPr="00533C32" w:rsidRDefault="007C4061" w:rsidP="00842E08">
      <w:pPr>
        <w:pStyle w:val="TH"/>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02801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9997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69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015B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468BB" w14:textId="77777777" w:rsidR="007C4061" w:rsidRPr="00D5200C" w:rsidRDefault="007C4061" w:rsidP="00C17C4C">
            <w:pPr>
              <w:pStyle w:val="TAH"/>
              <w:rPr>
                <w:lang w:val="en-US"/>
              </w:rPr>
            </w:pPr>
            <w:r w:rsidRPr="00D5200C">
              <w:rPr>
                <w:lang w:val="en-US"/>
              </w:rPr>
              <w:t>Description</w:t>
            </w:r>
          </w:p>
        </w:tc>
      </w:tr>
      <w:tr w:rsidR="007C4061" w:rsidRPr="00BC4D08" w14:paraId="4BE42AE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F7AD25"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0BA3B49"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8127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C20FC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0B4E78B9" w14:textId="77777777" w:rsidR="007C4061" w:rsidRPr="00533C32" w:rsidRDefault="007C4061" w:rsidP="00842E08"/>
    <w:p w14:paraId="5C7A0967" w14:textId="77777777" w:rsidR="007C4061" w:rsidRPr="00533C32" w:rsidRDefault="007C4061" w:rsidP="00842E08">
      <w:pPr>
        <w:pStyle w:val="TH"/>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EC01EE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C7971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C7C6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3CC7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98AD1" w14:textId="77777777" w:rsidR="007C4061" w:rsidRPr="00D5200C" w:rsidRDefault="007C4061" w:rsidP="00C17C4C">
            <w:pPr>
              <w:pStyle w:val="TAH"/>
              <w:rPr>
                <w:lang w:val="en-US"/>
              </w:rPr>
            </w:pPr>
            <w:r w:rsidRPr="00D5200C">
              <w:rPr>
                <w:lang w:val="en-US"/>
              </w:rPr>
              <w:t>Response</w:t>
            </w:r>
          </w:p>
          <w:p w14:paraId="04DF4620"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491F712" w14:textId="77777777" w:rsidR="007C4061" w:rsidRPr="00D5200C" w:rsidRDefault="007C4061" w:rsidP="00C17C4C">
            <w:pPr>
              <w:pStyle w:val="TAH"/>
              <w:rPr>
                <w:lang w:val="en-US"/>
              </w:rPr>
            </w:pPr>
            <w:r w:rsidRPr="00D5200C">
              <w:rPr>
                <w:lang w:val="en-US"/>
              </w:rPr>
              <w:t>Description</w:t>
            </w:r>
          </w:p>
        </w:tc>
      </w:tr>
      <w:tr w:rsidR="007C4061" w:rsidRPr="00BC4D08" w14:paraId="057A2C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6EEBB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56D83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3B1FAB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ED246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D9AC4BD"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8F108A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8BAB3"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1F45E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C9D02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43B0E8"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DE658F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799E1E4"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1E4C1D0"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0FEBFA5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EEC04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64534F3D"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B13C348"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0377F1D" w14:textId="77777777" w:rsidR="007C4061" w:rsidRPr="00D5200C" w:rsidRDefault="007C4061" w:rsidP="00C17C4C">
            <w:pPr>
              <w:pStyle w:val="TAL"/>
              <w:rPr>
                <w:lang w:val="en-US" w:eastAsia="zh-CN"/>
              </w:rPr>
            </w:pPr>
            <w:r w:rsidRPr="00D5200C">
              <w:rPr>
                <w:lang w:val="en-US" w:eastAsia="zh-CN"/>
              </w:rPr>
              <w:t xml:space="preserve">the </w:t>
            </w:r>
            <w:proofErr w:type="spellStart"/>
            <w:r w:rsidRPr="00D5200C">
              <w:rPr>
                <w:lang w:val="en-US" w:eastAsia="zh-CN"/>
              </w:rPr>
              <w:t>invalidParams</w:t>
            </w:r>
            <w:proofErr w:type="spellEnd"/>
            <w:r w:rsidRPr="00D5200C">
              <w:rPr>
                <w:lang w:val="en-US" w:eastAsia="zh-CN"/>
              </w:rPr>
              <w:t xml:space="preserve"> attribute shall contain the JSON pointers of attributes which are not allowed to be modified, and</w:t>
            </w:r>
          </w:p>
          <w:p w14:paraId="1C147359"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75E475D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7BC9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8E9A179"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588AE0D3" w14:textId="77777777" w:rsidR="007C4061" w:rsidRDefault="007C4061" w:rsidP="00842E08">
      <w:pPr>
        <w:rPr>
          <w:lang w:eastAsia="zh-CN"/>
        </w:rPr>
      </w:pPr>
    </w:p>
    <w:p w14:paraId="62DFDF62" w14:textId="77777777" w:rsidR="007C4061" w:rsidRPr="008E6EC7" w:rsidRDefault="007C4061" w:rsidP="007C4061">
      <w:pPr>
        <w:pStyle w:val="Heading5"/>
        <w:ind w:left="1985"/>
      </w:pPr>
      <w:bookmarkStart w:id="852" w:name="_Toc36459814"/>
      <w:bookmarkStart w:id="853" w:name="_Toc45029391"/>
      <w:bookmarkStart w:id="854" w:name="_Toc56520011"/>
      <w:bookmarkStart w:id="855" w:name="_Toc114765589"/>
      <w:r w:rsidRPr="008E6EC7">
        <w:lastRenderedPageBreak/>
        <w:t>5.2.19A.3.</w:t>
      </w:r>
      <w:r w:rsidRPr="001C6A28">
        <w:t>4</w:t>
      </w:r>
      <w:r w:rsidRPr="008E6EC7">
        <w:tab/>
        <w:t>GET</w:t>
      </w:r>
      <w:bookmarkEnd w:id="852"/>
      <w:bookmarkEnd w:id="853"/>
      <w:bookmarkEnd w:id="854"/>
      <w:bookmarkEnd w:id="855"/>
    </w:p>
    <w:p w14:paraId="41899F8C" w14:textId="77777777" w:rsidR="007C4061" w:rsidRPr="008E6EC7" w:rsidRDefault="007C4061" w:rsidP="00842E08">
      <w:r w:rsidRPr="008E6EC7">
        <w:t>This method shall support the URI query parameters specified in table 5.2.19A.3.</w:t>
      </w:r>
      <w:r w:rsidRPr="001C6A28">
        <w:t>4</w:t>
      </w:r>
      <w:r w:rsidRPr="008E6EC7">
        <w:t>-1.</w:t>
      </w:r>
    </w:p>
    <w:p w14:paraId="57BA9BBE" w14:textId="77777777" w:rsidR="007C4061" w:rsidRPr="008E6EC7" w:rsidRDefault="007C4061" w:rsidP="00842E08">
      <w:pPr>
        <w:pStyle w:val="TH"/>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2AFB0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B8B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BC25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7F50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809AC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F6BD" w14:textId="77777777" w:rsidR="007C4061" w:rsidRPr="00D5200C" w:rsidRDefault="007C4061" w:rsidP="00C17C4C">
            <w:pPr>
              <w:pStyle w:val="TAH"/>
              <w:rPr>
                <w:lang w:val="en-US"/>
              </w:rPr>
            </w:pPr>
            <w:r w:rsidRPr="00D5200C">
              <w:rPr>
                <w:lang w:val="en-US"/>
              </w:rPr>
              <w:t>Description</w:t>
            </w:r>
          </w:p>
        </w:tc>
      </w:tr>
      <w:tr w:rsidR="007C4061" w:rsidRPr="00BC4D08" w14:paraId="68949D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3BFD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82FD4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3BA81F"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AD757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B814082" w14:textId="77777777" w:rsidR="007C4061" w:rsidRPr="00D5200C" w:rsidRDefault="007C4061" w:rsidP="00C17C4C">
            <w:pPr>
              <w:pStyle w:val="TAL"/>
              <w:rPr>
                <w:lang w:val="en-US"/>
              </w:rPr>
            </w:pPr>
          </w:p>
        </w:tc>
      </w:tr>
    </w:tbl>
    <w:p w14:paraId="287D8F76" w14:textId="77777777" w:rsidR="007C4061" w:rsidRPr="008E6EC7" w:rsidRDefault="007C4061" w:rsidP="00842E08"/>
    <w:p w14:paraId="73F55D35" w14:textId="77777777" w:rsidR="007C4061" w:rsidRPr="008E6EC7" w:rsidRDefault="007C4061" w:rsidP="00842E08">
      <w:r>
        <w:t>This method shall support the request data structures specified in table 5.2.19A.3.4</w:t>
      </w:r>
      <w:r w:rsidRPr="008E6EC7">
        <w:t>-2 and the response data structures and response codes specified in table 5.2.19A.3.</w:t>
      </w:r>
      <w:r w:rsidRPr="001C6A28">
        <w:t>4</w:t>
      </w:r>
      <w:r w:rsidRPr="008E6EC7">
        <w:t>-3.</w:t>
      </w:r>
    </w:p>
    <w:p w14:paraId="2705B510" w14:textId="77777777" w:rsidR="007C4061" w:rsidRPr="008E6EC7" w:rsidRDefault="007C4061" w:rsidP="00842E08">
      <w:pPr>
        <w:pStyle w:val="TH"/>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CFB856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FFF5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6B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4232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658DA" w14:textId="77777777" w:rsidR="007C4061" w:rsidRPr="00D5200C" w:rsidRDefault="007C4061" w:rsidP="00C17C4C">
            <w:pPr>
              <w:pStyle w:val="TAH"/>
              <w:rPr>
                <w:lang w:val="en-US"/>
              </w:rPr>
            </w:pPr>
            <w:r w:rsidRPr="00D5200C">
              <w:rPr>
                <w:lang w:val="en-US"/>
              </w:rPr>
              <w:t>Description</w:t>
            </w:r>
          </w:p>
        </w:tc>
      </w:tr>
      <w:tr w:rsidR="007C4061" w:rsidRPr="00BC4D08" w14:paraId="4A7D6F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3A858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219191"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DA35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3E8B94" w14:textId="77777777" w:rsidR="007C4061" w:rsidRPr="00D5200C" w:rsidRDefault="007C4061" w:rsidP="00C17C4C">
            <w:pPr>
              <w:pStyle w:val="TAL"/>
              <w:rPr>
                <w:lang w:val="en-US"/>
              </w:rPr>
            </w:pPr>
          </w:p>
        </w:tc>
      </w:tr>
    </w:tbl>
    <w:p w14:paraId="4920E254" w14:textId="77777777" w:rsidR="007C4061" w:rsidRPr="008E6EC7" w:rsidRDefault="007C4061" w:rsidP="007C4061">
      <w:pPr>
        <w:pStyle w:val="TAH"/>
      </w:pPr>
    </w:p>
    <w:p w14:paraId="0D979DB1" w14:textId="77777777" w:rsidR="007C4061" w:rsidRPr="008E6EC7" w:rsidRDefault="007C4061" w:rsidP="00842E08">
      <w:pPr>
        <w:pStyle w:val="TH"/>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15CE20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9355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D1151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3DB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ED31" w14:textId="77777777" w:rsidR="007C4061" w:rsidRPr="00D5200C" w:rsidRDefault="007C4061" w:rsidP="00C17C4C">
            <w:pPr>
              <w:pStyle w:val="TAH"/>
              <w:rPr>
                <w:lang w:val="en-US"/>
              </w:rPr>
            </w:pPr>
            <w:r w:rsidRPr="00D5200C">
              <w:rPr>
                <w:lang w:val="en-US"/>
              </w:rPr>
              <w:t>Response</w:t>
            </w:r>
          </w:p>
          <w:p w14:paraId="582B4D1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3A22FC" w14:textId="77777777" w:rsidR="007C4061" w:rsidRPr="00D5200C" w:rsidRDefault="007C4061" w:rsidP="00C17C4C">
            <w:pPr>
              <w:pStyle w:val="TAH"/>
              <w:rPr>
                <w:lang w:val="en-US"/>
              </w:rPr>
            </w:pPr>
            <w:r w:rsidRPr="00D5200C">
              <w:rPr>
                <w:lang w:val="en-US"/>
              </w:rPr>
              <w:t>Description</w:t>
            </w:r>
          </w:p>
        </w:tc>
      </w:tr>
      <w:tr w:rsidR="007C4061" w:rsidRPr="00BC4D08" w14:paraId="5B4274A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82780" w14:textId="77777777" w:rsidR="007C4061" w:rsidRPr="009E5CAE" w:rsidRDefault="007C4061" w:rsidP="00C17C4C">
            <w:pPr>
              <w:pStyle w:val="TAL"/>
            </w:pPr>
            <w:proofErr w:type="spellStart"/>
            <w:r w:rsidRPr="00297367">
              <w:t>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67EFFDC3"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7CE71EBE"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4993575C" w14:textId="77777777"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14:paraId="348B3379" w14:textId="77777777"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14:paraId="3FD5ADB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1563A" w14:textId="77777777" w:rsidR="007C4061" w:rsidRPr="009E5CAE" w:rsidRDefault="007C4061" w:rsidP="00C17C4C">
            <w:pPr>
              <w:pStyle w:val="TAN"/>
            </w:pPr>
            <w:r w:rsidRPr="00297367">
              <w:t>NOTE:</w:t>
            </w:r>
            <w:r w:rsidRPr="00297367">
              <w:tab/>
              <w:t>In addition, common data structures as listed in table 5.5-1 are supported.</w:t>
            </w:r>
          </w:p>
        </w:tc>
      </w:tr>
    </w:tbl>
    <w:p w14:paraId="0375F344" w14:textId="526881E6" w:rsidR="007C4061" w:rsidRDefault="007C4061" w:rsidP="00842E08">
      <w:pPr>
        <w:rPr>
          <w:lang w:eastAsia="zh-CN"/>
        </w:rPr>
      </w:pPr>
    </w:p>
    <w:p w14:paraId="2A2EC096" w14:textId="0892796C" w:rsidR="007C5620" w:rsidRDefault="007C5620" w:rsidP="00E460C1">
      <w:pPr>
        <w:pStyle w:val="Heading3"/>
      </w:pPr>
      <w:bookmarkStart w:id="856" w:name="_Toc58584446"/>
      <w:bookmarkStart w:id="857" w:name="_Toc56520740"/>
      <w:bookmarkStart w:id="858" w:name="_Toc114765590"/>
      <w:r>
        <w:t>5.2.19B</w:t>
      </w:r>
      <w:r>
        <w:tab/>
        <w:t xml:space="preserve">Resource: </w:t>
      </w:r>
      <w:bookmarkEnd w:id="856"/>
      <w:bookmarkEnd w:id="857"/>
      <w:proofErr w:type="spellStart"/>
      <w:r w:rsidRPr="00637BA6">
        <w:t>EeGroupProfileData</w:t>
      </w:r>
      <w:bookmarkEnd w:id="858"/>
      <w:proofErr w:type="spellEnd"/>
    </w:p>
    <w:p w14:paraId="5E9F0C3D" w14:textId="7D57C643" w:rsidR="007C5620" w:rsidRDefault="007C5620" w:rsidP="00E460C1">
      <w:pPr>
        <w:pStyle w:val="Heading4"/>
      </w:pPr>
      <w:bookmarkStart w:id="859" w:name="_Toc58584447"/>
      <w:bookmarkStart w:id="860" w:name="_Toc56520741"/>
      <w:bookmarkStart w:id="861" w:name="_Toc114765591"/>
      <w:r>
        <w:t>5.2.19B.1</w:t>
      </w:r>
      <w:r>
        <w:tab/>
        <w:t>Description</w:t>
      </w:r>
      <w:bookmarkEnd w:id="859"/>
      <w:bookmarkEnd w:id="860"/>
      <w:bookmarkEnd w:id="861"/>
    </w:p>
    <w:p w14:paraId="16A56085" w14:textId="77777777" w:rsidR="007C5620" w:rsidRDefault="007C5620" w:rsidP="00842E08">
      <w:r>
        <w:t xml:space="preserve">This resource represents the subscribed Event Exposure Profile Data for a group of UEs or any UE </w:t>
      </w:r>
      <w:r w:rsidRPr="00533C32">
        <w:t>(i.e. all UEs)</w:t>
      </w:r>
      <w:r>
        <w:t xml:space="preserve">. It is queried by the UDM by either external group identifier or </w:t>
      </w:r>
      <w:proofErr w:type="spellStart"/>
      <w:r w:rsidRPr="00D5200C">
        <w:rPr>
          <w:lang w:val="en-US"/>
        </w:rPr>
        <w:t>anyUE</w:t>
      </w:r>
      <w:proofErr w:type="spellEnd"/>
      <w:r>
        <w:t>.</w:t>
      </w:r>
    </w:p>
    <w:p w14:paraId="6174986B" w14:textId="7F847B74" w:rsidR="007C5620" w:rsidRDefault="007C5620" w:rsidP="00E460C1">
      <w:pPr>
        <w:pStyle w:val="Heading4"/>
      </w:pPr>
      <w:bookmarkStart w:id="862" w:name="_Toc58584448"/>
      <w:bookmarkStart w:id="863" w:name="_Toc56520742"/>
      <w:bookmarkStart w:id="864" w:name="_Toc114765592"/>
      <w:r>
        <w:t>5.2.19B.2</w:t>
      </w:r>
      <w:r>
        <w:tab/>
        <w:t>Resource Definition</w:t>
      </w:r>
      <w:bookmarkEnd w:id="862"/>
      <w:bookmarkEnd w:id="863"/>
      <w:bookmarkEnd w:id="864"/>
    </w:p>
    <w:p w14:paraId="5108335C" w14:textId="77777777" w:rsidR="007C5620" w:rsidRDefault="007C5620" w:rsidP="00842E08">
      <w:r>
        <w:t>Resource URI: {</w:t>
      </w:r>
      <w:proofErr w:type="spellStart"/>
      <w:r>
        <w:t>apiRoot</w:t>
      </w:r>
      <w:proofErr w:type="spellEnd"/>
      <w:r>
        <w:t>}/</w:t>
      </w:r>
      <w:proofErr w:type="spellStart"/>
      <w:r>
        <w:t>nudr-dr</w:t>
      </w:r>
      <w:proofErr w:type="spellEnd"/>
      <w:r>
        <w:t>/&lt;</w:t>
      </w:r>
      <w:proofErr w:type="spellStart"/>
      <w:r>
        <w:t>apiVersion</w:t>
      </w:r>
      <w:proofErr w:type="spellEnd"/>
      <w:r>
        <w:t>&gt;/subscription-data/</w:t>
      </w:r>
      <w:r w:rsidRPr="00D5200C">
        <w:rPr>
          <w:lang w:val="en-US"/>
        </w:rPr>
        <w:t>group-data</w:t>
      </w:r>
      <w:r w:rsidRPr="00D5200C">
        <w:rPr>
          <w:lang w:val="en-US" w:eastAsia="zh-CN"/>
        </w:rPr>
        <w:t>/</w:t>
      </w:r>
      <w:r w:rsidRPr="00D5200C">
        <w:rPr>
          <w:lang w:val="en-US"/>
        </w:rPr>
        <w:t>{</w:t>
      </w:r>
      <w:proofErr w:type="spellStart"/>
      <w:r w:rsidRPr="00D5200C">
        <w:rPr>
          <w:lang w:val="en-US" w:eastAsia="zh-CN"/>
        </w:rPr>
        <w:t>ueGroupId</w:t>
      </w:r>
      <w:proofErr w:type="spellEnd"/>
      <w:r w:rsidRPr="00D5200C">
        <w:rPr>
          <w:lang w:val="en-US"/>
        </w:rPr>
        <w:t>}</w:t>
      </w:r>
      <w:r>
        <w:rPr>
          <w:color w:val="000000"/>
          <w:lang w:eastAsia="en-GB"/>
        </w:rPr>
        <w:t>/</w:t>
      </w:r>
      <w:proofErr w:type="spellStart"/>
      <w:r>
        <w:rPr>
          <w:color w:val="000000"/>
          <w:lang w:eastAsia="en-GB"/>
        </w:rPr>
        <w:t>ee</w:t>
      </w:r>
      <w:proofErr w:type="spellEnd"/>
      <w:r>
        <w:rPr>
          <w:color w:val="000000"/>
          <w:lang w:eastAsia="en-GB"/>
        </w:rPr>
        <w:t>-profile-d</w:t>
      </w:r>
      <w:r>
        <w:rPr>
          <w:color w:val="000000"/>
        </w:rPr>
        <w:t>ata</w:t>
      </w:r>
    </w:p>
    <w:p w14:paraId="42A73F3E" w14:textId="4624FB6D" w:rsidR="007C5620" w:rsidRDefault="007C5620" w:rsidP="00842E08">
      <w:pPr>
        <w:rPr>
          <w:rFonts w:ascii="Arial" w:hAnsi="Arial" w:cs="Arial"/>
        </w:rPr>
      </w:pPr>
      <w:r>
        <w:t>This resource shall support the resource URI variables defined in table 5.2.19B.2-1</w:t>
      </w:r>
      <w:r>
        <w:rPr>
          <w:rFonts w:ascii="Arial" w:hAnsi="Arial" w:cs="Arial"/>
        </w:rPr>
        <w:t>.</w:t>
      </w:r>
    </w:p>
    <w:p w14:paraId="2531F9CD" w14:textId="6E7FC691" w:rsidR="007C5620" w:rsidRDefault="007C5620" w:rsidP="00842E08">
      <w:pPr>
        <w:pStyle w:val="TH"/>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5620" w14:paraId="3E9A53B7"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4903DE" w14:textId="77777777" w:rsidR="007C5620" w:rsidRDefault="007C5620"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261FAF" w14:textId="77777777" w:rsidR="007C5620" w:rsidRDefault="007C5620" w:rsidP="0096018D">
            <w:pPr>
              <w:pStyle w:val="TAH"/>
              <w:rPr>
                <w:lang w:val="en-US"/>
              </w:rPr>
            </w:pPr>
            <w:r>
              <w:rPr>
                <w:lang w:val="en-US"/>
              </w:rPr>
              <w:t>Definition</w:t>
            </w:r>
          </w:p>
        </w:tc>
      </w:tr>
      <w:tr w:rsidR="007C5620" w14:paraId="5D5674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8A76D6" w14:textId="77777777" w:rsidR="007C5620" w:rsidRDefault="007C5620" w:rsidP="0096018D">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FDC409" w14:textId="77777777" w:rsidR="007C5620" w:rsidRDefault="007C5620" w:rsidP="0096018D">
            <w:pPr>
              <w:pStyle w:val="TAL"/>
              <w:rPr>
                <w:lang w:val="en-US"/>
              </w:rPr>
            </w:pPr>
            <w:r>
              <w:rPr>
                <w:lang w:val="en-US"/>
              </w:rPr>
              <w:t>See clause</w:t>
            </w:r>
            <w:r>
              <w:rPr>
                <w:lang w:val="en-US" w:eastAsia="zh-CN"/>
              </w:rPr>
              <w:t> </w:t>
            </w:r>
            <w:r>
              <w:rPr>
                <w:lang w:val="en-US"/>
              </w:rPr>
              <w:t>6.1.1</w:t>
            </w:r>
          </w:p>
        </w:tc>
      </w:tr>
      <w:tr w:rsidR="007C5620" w14:paraId="3E0FA8D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B37F4" w14:textId="77777777" w:rsidR="007C5620" w:rsidRDefault="007C5620" w:rsidP="0096018D">
            <w:pPr>
              <w:pStyle w:val="TAL"/>
              <w:rPr>
                <w:lang w:val="en-US"/>
              </w:rPr>
            </w:pPr>
            <w:proofErr w:type="spellStart"/>
            <w:r w:rsidRPr="00F10826">
              <w:rPr>
                <w:lang w:val="en-US"/>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5E6482" w14:textId="77777777" w:rsidR="007C5620" w:rsidRDefault="007C5620" w:rsidP="0096018D">
            <w:pPr>
              <w:pStyle w:val="TAL"/>
              <w:rPr>
                <w:lang w:val="en-US"/>
              </w:rPr>
            </w:pPr>
            <w:r w:rsidRPr="00F10826">
              <w:rPr>
                <w:lang w:val="en-US"/>
              </w:rPr>
              <w:t>Represents the identifier of the Group of UEs. For this resource, either External Group Identifier or any UE shall be present.</w:t>
            </w:r>
          </w:p>
          <w:p w14:paraId="3D42930A" w14:textId="77777777" w:rsidR="007C5620" w:rsidRDefault="007C5620" w:rsidP="0096018D">
            <w:pPr>
              <w:pStyle w:val="TAL"/>
              <w:rPr>
                <w:lang w:val="en-US"/>
              </w:rPr>
            </w:pPr>
            <w:r>
              <w:rPr>
                <w:lang w:val="en-US"/>
              </w:rPr>
              <w:tab/>
            </w:r>
            <w:r w:rsidRPr="00D5200C">
              <w:rPr>
                <w:lang w:val="sv-SE"/>
              </w:rPr>
              <w:t xml:space="preserve">pattern: </w:t>
            </w:r>
            <w:r w:rsidRPr="00297367">
              <w:t xml:space="preserve">See pattern of type </w:t>
            </w:r>
            <w:proofErr w:type="spellStart"/>
            <w:r w:rsidRPr="00533C32">
              <w:t>VarUeGroupId</w:t>
            </w:r>
            <w:proofErr w:type="spellEnd"/>
          </w:p>
        </w:tc>
      </w:tr>
    </w:tbl>
    <w:p w14:paraId="79CE3C5D" w14:textId="77777777" w:rsidR="007C5620" w:rsidRDefault="007C5620" w:rsidP="00842E08"/>
    <w:p w14:paraId="77EEB551" w14:textId="6AFD8A21" w:rsidR="007C5620" w:rsidRDefault="007C5620" w:rsidP="00E460C1">
      <w:pPr>
        <w:pStyle w:val="Heading4"/>
      </w:pPr>
      <w:bookmarkStart w:id="865" w:name="_Toc58584449"/>
      <w:bookmarkStart w:id="866" w:name="_Toc56520743"/>
      <w:bookmarkStart w:id="867" w:name="_Toc114765593"/>
      <w:r>
        <w:t>5.2.19B.3</w:t>
      </w:r>
      <w:r>
        <w:tab/>
        <w:t>Resource Standard Methods</w:t>
      </w:r>
      <w:bookmarkEnd w:id="865"/>
      <w:bookmarkEnd w:id="866"/>
      <w:bookmarkEnd w:id="867"/>
    </w:p>
    <w:p w14:paraId="1BAED63F" w14:textId="76A35AB2" w:rsidR="007C5620" w:rsidRDefault="007C5620" w:rsidP="00E460C1">
      <w:pPr>
        <w:pStyle w:val="Heading5"/>
      </w:pPr>
      <w:bookmarkStart w:id="868" w:name="_Toc58584450"/>
      <w:bookmarkStart w:id="869" w:name="_Toc56520744"/>
      <w:bookmarkStart w:id="870" w:name="_Toc114765594"/>
      <w:r>
        <w:t>5.2.19B.3.1</w:t>
      </w:r>
      <w:r>
        <w:tab/>
        <w:t>GET</w:t>
      </w:r>
      <w:bookmarkEnd w:id="868"/>
      <w:bookmarkEnd w:id="869"/>
      <w:bookmarkEnd w:id="870"/>
    </w:p>
    <w:p w14:paraId="1D5DDF11" w14:textId="5D779299" w:rsidR="007C5620" w:rsidRDefault="007C5620" w:rsidP="00842E08">
      <w:r>
        <w:t>This method shall support the URI query parameters specified in table 5.2.19B.3.1-1.</w:t>
      </w:r>
    </w:p>
    <w:p w14:paraId="35436126" w14:textId="6145EBE4" w:rsidR="007C5620" w:rsidRDefault="007C5620" w:rsidP="00842E08">
      <w:pPr>
        <w:pStyle w:val="TH"/>
      </w:pPr>
      <w:r>
        <w:lastRenderedPageBreak/>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C5620" w14:paraId="68527928" w14:textId="77777777" w:rsidTr="00960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4F2BDB4" w14:textId="77777777" w:rsidR="007C5620" w:rsidRDefault="007C5620" w:rsidP="0096018D">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F64867F" w14:textId="77777777" w:rsidR="007C5620" w:rsidRDefault="007C5620" w:rsidP="0096018D">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E888363" w14:textId="77777777" w:rsidR="007C5620" w:rsidRDefault="007C5620" w:rsidP="009601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255139" w14:textId="77777777" w:rsidR="007C5620" w:rsidRDefault="007C5620" w:rsidP="0096018D">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9ACAE" w14:textId="77777777" w:rsidR="007C5620" w:rsidRDefault="007C5620" w:rsidP="0096018D">
            <w:pPr>
              <w:pStyle w:val="TAH"/>
              <w:rPr>
                <w:lang w:val="en-US"/>
              </w:rPr>
            </w:pPr>
            <w:r>
              <w:rPr>
                <w:lang w:val="en-US"/>
              </w:rPr>
              <w:t>Description</w:t>
            </w:r>
          </w:p>
        </w:tc>
      </w:tr>
      <w:tr w:rsidR="007C5620" w14:paraId="1F683BBA" w14:textId="77777777" w:rsidTr="0096018D">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EFEED97" w14:textId="4EB512B2" w:rsidR="007C5620" w:rsidRDefault="00970ABE" w:rsidP="0096018D">
            <w:pPr>
              <w:pStyle w:val="TAL"/>
              <w:rPr>
                <w:lang w:val="en-US"/>
              </w:rPr>
            </w:pPr>
            <w:r>
              <w:rPr>
                <w:lang w:val="en-US"/>
              </w:rPr>
              <w:t>s</w:t>
            </w:r>
            <w:r w:rsidR="007C5620">
              <w:rPr>
                <w:lang w:val="en-US"/>
              </w:rPr>
              <w:t>upported</w:t>
            </w:r>
            <w:r>
              <w:rPr>
                <w:lang w:val="en-US"/>
              </w:rPr>
              <w:t>-</w:t>
            </w:r>
            <w:r>
              <w:rPr>
                <w:rFonts w:hint="eastAsia"/>
                <w:lang w:val="en-US" w:eastAsia="zh-CN"/>
              </w:rPr>
              <w:t>f</w:t>
            </w:r>
            <w:r w:rsidR="007C562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54ED8F93" w14:textId="77777777" w:rsidR="007C5620" w:rsidRDefault="007C5620" w:rsidP="0096018D">
            <w:pPr>
              <w:pStyle w:val="TAL"/>
              <w:rPr>
                <w:lang w:val="en-US" w:eastAsia="zh-CN"/>
              </w:rPr>
            </w:pPr>
            <w:proofErr w:type="spellStart"/>
            <w:r>
              <w:rPr>
                <w:lang w:val="en-US"/>
              </w:rPr>
              <w:t>SupportedFeatures</w:t>
            </w:r>
            <w:proofErr w:type="spellEnd"/>
          </w:p>
        </w:tc>
        <w:tc>
          <w:tcPr>
            <w:tcW w:w="155" w:type="pct"/>
            <w:tcBorders>
              <w:top w:val="single" w:sz="4" w:space="0" w:color="auto"/>
              <w:left w:val="single" w:sz="6" w:space="0" w:color="000000"/>
              <w:bottom w:val="single" w:sz="6" w:space="0" w:color="000000"/>
              <w:right w:val="single" w:sz="6" w:space="0" w:color="000000"/>
            </w:tcBorders>
            <w:hideMark/>
          </w:tcPr>
          <w:p w14:paraId="38A9CC73" w14:textId="77777777" w:rsidR="007C5620" w:rsidRDefault="007C5620" w:rsidP="0096018D">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5152DA5" w14:textId="77777777" w:rsidR="007C5620" w:rsidRDefault="007C5620" w:rsidP="0096018D">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884F2EC" w14:textId="77777777" w:rsidR="007C5620" w:rsidRDefault="007C5620" w:rsidP="0096018D">
            <w:pPr>
              <w:pStyle w:val="TAL"/>
              <w:rPr>
                <w:lang w:val="en-US" w:eastAsia="zh-CN"/>
              </w:rPr>
            </w:pPr>
            <w:r>
              <w:rPr>
                <w:rFonts w:cs="Arial"/>
                <w:szCs w:val="18"/>
                <w:lang w:val="en-US"/>
              </w:rPr>
              <w:t>see 3GPP TS 29.500 [8] clause 6.6</w:t>
            </w:r>
          </w:p>
        </w:tc>
      </w:tr>
    </w:tbl>
    <w:p w14:paraId="7CC808F0" w14:textId="77777777" w:rsidR="007C5620" w:rsidRDefault="007C5620" w:rsidP="00842E08"/>
    <w:p w14:paraId="210BCC23" w14:textId="3DB2E262" w:rsidR="007C5620" w:rsidRDefault="007C5620" w:rsidP="00842E08">
      <w:r>
        <w:t>This method shall support the request data structures specified in table 5.2.19B.3.1-2 and the response data structures and response codes specified in table 5.2.19B.3.1-3.</w:t>
      </w:r>
    </w:p>
    <w:p w14:paraId="5CA31263" w14:textId="2AE7560B" w:rsidR="007C5620" w:rsidRDefault="007C5620" w:rsidP="00842E08">
      <w:pPr>
        <w:pStyle w:val="TH"/>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5620" w14:paraId="39AF2105"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5383A" w14:textId="77777777" w:rsidR="007C5620" w:rsidRDefault="007C5620"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B083A" w14:textId="77777777" w:rsidR="007C5620" w:rsidRDefault="007C5620"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8755FD" w14:textId="77777777" w:rsidR="007C5620" w:rsidRDefault="007C5620"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FA983C" w14:textId="77777777" w:rsidR="007C5620" w:rsidRDefault="007C5620" w:rsidP="0096018D">
            <w:pPr>
              <w:pStyle w:val="TAH"/>
              <w:rPr>
                <w:lang w:val="en-US"/>
              </w:rPr>
            </w:pPr>
            <w:r>
              <w:rPr>
                <w:lang w:val="en-US"/>
              </w:rPr>
              <w:t>Description</w:t>
            </w:r>
          </w:p>
        </w:tc>
      </w:tr>
      <w:tr w:rsidR="007C5620" w14:paraId="745FC533"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9293E3" w14:textId="77777777" w:rsidR="007C5620" w:rsidRDefault="007C5620"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40217D" w14:textId="77777777" w:rsidR="007C5620" w:rsidRDefault="007C5620"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5190D3" w14:textId="77777777" w:rsidR="007C5620" w:rsidRDefault="007C5620"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2DD561" w14:textId="77777777" w:rsidR="007C5620" w:rsidRDefault="007C5620" w:rsidP="0096018D">
            <w:pPr>
              <w:pStyle w:val="TAL"/>
              <w:rPr>
                <w:lang w:val="en-US"/>
              </w:rPr>
            </w:pPr>
          </w:p>
        </w:tc>
      </w:tr>
    </w:tbl>
    <w:p w14:paraId="191D2300" w14:textId="77777777" w:rsidR="007C5620" w:rsidRDefault="007C5620" w:rsidP="00842E08"/>
    <w:p w14:paraId="0DD47904" w14:textId="3812C772" w:rsidR="007C5620" w:rsidRDefault="007C5620" w:rsidP="00842E08">
      <w:pPr>
        <w:pStyle w:val="TH"/>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7C5620" w14:paraId="32199A7F"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3342E8" w14:textId="77777777" w:rsidR="007C5620" w:rsidRDefault="007C5620"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A7773" w14:textId="77777777" w:rsidR="007C5620" w:rsidRDefault="007C5620"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E56753" w14:textId="77777777" w:rsidR="007C5620" w:rsidRDefault="007C5620"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987E2" w14:textId="77777777" w:rsidR="007C5620" w:rsidRDefault="007C5620" w:rsidP="0096018D">
            <w:pPr>
              <w:pStyle w:val="TAH"/>
              <w:rPr>
                <w:lang w:val="en-US"/>
              </w:rPr>
            </w:pPr>
            <w:r>
              <w:rPr>
                <w:lang w:val="en-US"/>
              </w:rPr>
              <w:t>Response</w:t>
            </w:r>
          </w:p>
          <w:p w14:paraId="5F9ED3CC" w14:textId="77777777" w:rsidR="007C5620" w:rsidRDefault="007C5620"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02C1F" w14:textId="77777777" w:rsidR="007C5620" w:rsidRDefault="007C5620" w:rsidP="0096018D">
            <w:pPr>
              <w:pStyle w:val="TAH"/>
              <w:rPr>
                <w:lang w:val="en-US"/>
              </w:rPr>
            </w:pPr>
            <w:r>
              <w:rPr>
                <w:lang w:val="en-US"/>
              </w:rPr>
              <w:t>Description</w:t>
            </w:r>
          </w:p>
        </w:tc>
      </w:tr>
      <w:tr w:rsidR="007C5620" w14:paraId="749A34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48D015" w14:textId="77777777" w:rsidR="007C5620" w:rsidRDefault="007C5620" w:rsidP="0096018D">
            <w:pPr>
              <w:pStyle w:val="TAL"/>
              <w:rPr>
                <w:lang w:val="en-US"/>
              </w:rPr>
            </w:pPr>
            <w:proofErr w:type="spellStart"/>
            <w:r>
              <w:rPr>
                <w:color w:val="000000"/>
                <w:lang w:val="en-US" w:eastAsia="en-GB"/>
              </w:rPr>
              <w:t>EeGroupProfile</w:t>
            </w:r>
            <w:r>
              <w:rPr>
                <w:lang w:val="en-US"/>
              </w:rPr>
              <w:t>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3637637" w14:textId="77777777" w:rsidR="007C5620" w:rsidRDefault="007C5620" w:rsidP="0096018D">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BB0BDA" w14:textId="77777777" w:rsidR="007C5620" w:rsidRDefault="007C5620" w:rsidP="0096018D">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7C264F1" w14:textId="77777777" w:rsidR="007C5620" w:rsidRDefault="007C5620" w:rsidP="0096018D">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A7349D" w14:textId="77777777" w:rsidR="007C5620" w:rsidRDefault="007C5620" w:rsidP="0096018D">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proofErr w:type="spellStart"/>
            <w:r w:rsidRPr="00F10826">
              <w:rPr>
                <w:lang w:val="en-US"/>
              </w:rPr>
              <w:t>ueGroupId</w:t>
            </w:r>
            <w:proofErr w:type="spellEnd"/>
            <w:r>
              <w:rPr>
                <w:lang w:val="en-US"/>
              </w:rPr>
              <w:t>.</w:t>
            </w:r>
          </w:p>
        </w:tc>
      </w:tr>
      <w:tr w:rsidR="007C5620" w14:paraId="582496FC"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D5D3A0" w14:textId="77777777" w:rsidR="007C5620" w:rsidRDefault="007C5620" w:rsidP="0096018D">
            <w:pPr>
              <w:pStyle w:val="TAL"/>
              <w:rPr>
                <w:lang w:val="en-US"/>
              </w:rPr>
            </w:pPr>
            <w:r>
              <w:rPr>
                <w:lang w:val="en-US"/>
              </w:rPr>
              <w:t>NOTE:</w:t>
            </w:r>
            <w:r>
              <w:rPr>
                <w:lang w:val="en-US"/>
              </w:rPr>
              <w:tab/>
              <w:t>In addition common data structures as listed in table 5.5-1 are supported.</w:t>
            </w:r>
          </w:p>
        </w:tc>
      </w:tr>
    </w:tbl>
    <w:p w14:paraId="0E4C42A1" w14:textId="77777777" w:rsidR="007C5620" w:rsidRPr="007C5620" w:rsidRDefault="007C5620" w:rsidP="00842E08">
      <w:pPr>
        <w:rPr>
          <w:lang w:eastAsia="zh-CN"/>
        </w:rPr>
      </w:pPr>
    </w:p>
    <w:p w14:paraId="5F022A81" w14:textId="77777777" w:rsidR="007C4061" w:rsidRPr="00533C32" w:rsidRDefault="007C4061" w:rsidP="006352FE">
      <w:pPr>
        <w:pStyle w:val="Heading3"/>
      </w:pPr>
      <w:bookmarkStart w:id="871" w:name="_Toc20127040"/>
      <w:bookmarkStart w:id="872" w:name="_Toc27589016"/>
      <w:bookmarkStart w:id="873" w:name="_Toc36459815"/>
      <w:bookmarkStart w:id="874" w:name="_Toc45029392"/>
      <w:bookmarkStart w:id="875" w:name="_Toc56520012"/>
      <w:bookmarkStart w:id="876" w:name="_Toc114765595"/>
      <w:r w:rsidRPr="00533C32">
        <w:t>5.2.20</w:t>
      </w:r>
      <w:r w:rsidRPr="00533C32">
        <w:tab/>
        <w:t xml:space="preserve">Resource: </w:t>
      </w:r>
      <w:proofErr w:type="spellStart"/>
      <w:r w:rsidRPr="00533C32">
        <w:t>SubscriptionDataSubscriptions</w:t>
      </w:r>
      <w:bookmarkEnd w:id="871"/>
      <w:bookmarkEnd w:id="872"/>
      <w:bookmarkEnd w:id="873"/>
      <w:bookmarkEnd w:id="874"/>
      <w:bookmarkEnd w:id="875"/>
      <w:bookmarkEnd w:id="876"/>
      <w:proofErr w:type="spellEnd"/>
    </w:p>
    <w:p w14:paraId="7125768B" w14:textId="77777777" w:rsidR="007C4061" w:rsidRPr="00533C32" w:rsidRDefault="007C4061" w:rsidP="006352FE">
      <w:pPr>
        <w:pStyle w:val="Heading4"/>
      </w:pPr>
      <w:bookmarkStart w:id="877" w:name="_Toc20127041"/>
      <w:bookmarkStart w:id="878" w:name="_Toc27589017"/>
      <w:bookmarkStart w:id="879" w:name="_Toc36459816"/>
      <w:bookmarkStart w:id="880" w:name="_Toc45029393"/>
      <w:bookmarkStart w:id="881" w:name="_Toc56520013"/>
      <w:bookmarkStart w:id="882" w:name="_Toc114765596"/>
      <w:r w:rsidRPr="00533C32">
        <w:t>5.2.20.1</w:t>
      </w:r>
      <w:r w:rsidRPr="00533C32">
        <w:tab/>
        <w:t>Description</w:t>
      </w:r>
      <w:bookmarkEnd w:id="877"/>
      <w:bookmarkEnd w:id="878"/>
      <w:bookmarkEnd w:id="879"/>
      <w:bookmarkEnd w:id="880"/>
      <w:bookmarkEnd w:id="881"/>
      <w:bookmarkEnd w:id="882"/>
    </w:p>
    <w:p w14:paraId="4541B0FA" w14:textId="77777777" w:rsidR="007C4061" w:rsidRPr="00533C32" w:rsidRDefault="007C4061" w:rsidP="00842E08">
      <w:r w:rsidRPr="00533C32">
        <w:t>This resource is used to represent explicit subscriber data subscriptions to notifications.</w:t>
      </w:r>
    </w:p>
    <w:p w14:paraId="042F31AD" w14:textId="77777777" w:rsidR="007C4061" w:rsidRPr="00533C32" w:rsidRDefault="007C4061" w:rsidP="006352FE">
      <w:pPr>
        <w:pStyle w:val="Heading4"/>
      </w:pPr>
      <w:bookmarkStart w:id="883" w:name="_Toc20127042"/>
      <w:bookmarkStart w:id="884" w:name="_Toc27589018"/>
      <w:bookmarkStart w:id="885" w:name="_Toc36459817"/>
      <w:bookmarkStart w:id="886" w:name="_Toc45029394"/>
      <w:bookmarkStart w:id="887" w:name="_Toc56520014"/>
      <w:bookmarkStart w:id="888" w:name="_Toc114765597"/>
      <w:r w:rsidRPr="00533C32">
        <w:t>5.2.20.2</w:t>
      </w:r>
      <w:r w:rsidRPr="00533C32">
        <w:tab/>
        <w:t>Resource Definition</w:t>
      </w:r>
      <w:bookmarkEnd w:id="883"/>
      <w:bookmarkEnd w:id="884"/>
      <w:bookmarkEnd w:id="885"/>
      <w:bookmarkEnd w:id="886"/>
      <w:bookmarkEnd w:id="887"/>
      <w:bookmarkEnd w:id="888"/>
    </w:p>
    <w:p w14:paraId="21917EEF" w14:textId="77777777" w:rsidR="007C4061" w:rsidRPr="00533C32" w:rsidRDefault="007C4061" w:rsidP="00842E08">
      <w:r w:rsidRPr="00533C32">
        <w:t>Resource URI: {</w:t>
      </w:r>
      <w:proofErr w:type="spellStart"/>
      <w:r w:rsidRPr="00533C32">
        <w:t>apiRoot</w:t>
      </w:r>
      <w:proofErr w:type="spellEnd"/>
      <w:r w:rsidRPr="00533C32">
        <w:t>}/</w:t>
      </w:r>
      <w:proofErr w:type="spellStart"/>
      <w:r w:rsidRPr="00533C32">
        <w:t>nudr-dr</w:t>
      </w:r>
      <w:proofErr w:type="spellEnd"/>
      <w:r w:rsidRPr="00533C32">
        <w:t>/&lt;</w:t>
      </w:r>
      <w:proofErr w:type="spellStart"/>
      <w:r w:rsidRPr="00533C32">
        <w:t>apiVersion</w:t>
      </w:r>
      <w:proofErr w:type="spellEnd"/>
      <w:r w:rsidRPr="00533C32">
        <w:t>&gt;/subscription-data/subs-to-notify</w:t>
      </w:r>
    </w:p>
    <w:p w14:paraId="65BF5C6E" w14:textId="77777777" w:rsidR="007C4061" w:rsidRPr="00533C32" w:rsidRDefault="007C4061" w:rsidP="00842E08">
      <w:pPr>
        <w:rPr>
          <w:rFonts w:ascii="Arial" w:hAnsi="Arial" w:cs="Arial"/>
        </w:rPr>
      </w:pPr>
      <w:r w:rsidRPr="00533C32">
        <w:t>This resource shall support the resource URI variables defined in table 5.2.20.2-1</w:t>
      </w:r>
      <w:r w:rsidRPr="00533C32">
        <w:rPr>
          <w:rFonts w:ascii="Arial" w:hAnsi="Arial" w:cs="Arial"/>
        </w:rPr>
        <w:t>.</w:t>
      </w:r>
    </w:p>
    <w:p w14:paraId="7949DE58" w14:textId="77777777" w:rsidR="007C4061" w:rsidRPr="00533C32" w:rsidRDefault="007C4061" w:rsidP="00842E08">
      <w:pPr>
        <w:pStyle w:val="TH"/>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49369B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E3D5E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0A840" w14:textId="77777777" w:rsidR="007C4061" w:rsidRPr="00D5200C" w:rsidRDefault="007C4061" w:rsidP="00C17C4C">
            <w:pPr>
              <w:pStyle w:val="TAH"/>
              <w:rPr>
                <w:lang w:val="en-US"/>
              </w:rPr>
            </w:pPr>
            <w:r w:rsidRPr="00D5200C">
              <w:rPr>
                <w:lang w:val="en-US"/>
              </w:rPr>
              <w:t>Definition</w:t>
            </w:r>
          </w:p>
        </w:tc>
      </w:tr>
      <w:tr w:rsidR="007C4061" w:rsidRPr="00BC4D08" w14:paraId="318157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4BF389"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ACF5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A05F4D5" w14:textId="77777777" w:rsidR="007C4061" w:rsidRPr="00533C32" w:rsidRDefault="007C4061" w:rsidP="00842E08"/>
    <w:p w14:paraId="618E5F7A" w14:textId="77777777" w:rsidR="007C4061" w:rsidRPr="00533C32" w:rsidRDefault="007C4061" w:rsidP="006352FE">
      <w:pPr>
        <w:pStyle w:val="Heading4"/>
      </w:pPr>
      <w:bookmarkStart w:id="889" w:name="_Toc20127043"/>
      <w:bookmarkStart w:id="890" w:name="_Toc27589019"/>
      <w:bookmarkStart w:id="891" w:name="_Toc36459818"/>
      <w:bookmarkStart w:id="892" w:name="_Toc45029395"/>
      <w:bookmarkStart w:id="893" w:name="_Toc56520015"/>
      <w:bookmarkStart w:id="894" w:name="_Toc114765598"/>
      <w:r w:rsidRPr="00533C32">
        <w:t>5.2.20.3</w:t>
      </w:r>
      <w:r w:rsidRPr="00533C32">
        <w:tab/>
        <w:t>Resource Standard Methods</w:t>
      </w:r>
      <w:bookmarkEnd w:id="889"/>
      <w:bookmarkEnd w:id="890"/>
      <w:bookmarkEnd w:id="891"/>
      <w:bookmarkEnd w:id="892"/>
      <w:bookmarkEnd w:id="893"/>
      <w:bookmarkEnd w:id="894"/>
    </w:p>
    <w:p w14:paraId="2DF1ABD4" w14:textId="77777777" w:rsidR="007C4061" w:rsidRPr="00533C32" w:rsidRDefault="007C4061" w:rsidP="006352FE">
      <w:pPr>
        <w:pStyle w:val="Heading5"/>
      </w:pPr>
      <w:bookmarkStart w:id="895" w:name="_Toc20127044"/>
      <w:bookmarkStart w:id="896" w:name="_Toc27589020"/>
      <w:bookmarkStart w:id="897" w:name="_Toc36459819"/>
      <w:bookmarkStart w:id="898" w:name="_Toc45029396"/>
      <w:bookmarkStart w:id="899" w:name="_Toc56520016"/>
      <w:bookmarkStart w:id="900" w:name="_Toc114765599"/>
      <w:r w:rsidRPr="00533C32">
        <w:t>5.2.20.3.1</w:t>
      </w:r>
      <w:r w:rsidRPr="00533C32">
        <w:tab/>
        <w:t>POST</w:t>
      </w:r>
      <w:bookmarkEnd w:id="895"/>
      <w:bookmarkEnd w:id="896"/>
      <w:bookmarkEnd w:id="897"/>
      <w:bookmarkEnd w:id="898"/>
      <w:bookmarkEnd w:id="899"/>
      <w:bookmarkEnd w:id="900"/>
    </w:p>
    <w:p w14:paraId="2B59BC0F" w14:textId="77777777" w:rsidR="007C4061" w:rsidRPr="00533C32" w:rsidRDefault="007C4061" w:rsidP="00842E08">
      <w:r w:rsidRPr="00533C32">
        <w:t>This method shall support the URI query parameters specified in table 5.2.20.3.1-1.</w:t>
      </w:r>
    </w:p>
    <w:p w14:paraId="2C904F56" w14:textId="77777777" w:rsidR="007C4061" w:rsidRPr="00533C32" w:rsidRDefault="007C4061" w:rsidP="00842E08">
      <w:pPr>
        <w:pStyle w:val="TH"/>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B1F3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05F7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84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73A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146F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7EEC" w14:textId="77777777" w:rsidR="007C4061" w:rsidRPr="00D5200C" w:rsidRDefault="007C4061" w:rsidP="00C17C4C">
            <w:pPr>
              <w:pStyle w:val="TAH"/>
              <w:rPr>
                <w:lang w:val="en-US"/>
              </w:rPr>
            </w:pPr>
            <w:r w:rsidRPr="00D5200C">
              <w:rPr>
                <w:lang w:val="en-US"/>
              </w:rPr>
              <w:t>Description</w:t>
            </w:r>
          </w:p>
        </w:tc>
      </w:tr>
      <w:tr w:rsidR="007C4061" w:rsidRPr="00BC4D08" w14:paraId="019140F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19680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B7E53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E0B28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2D35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660316" w14:textId="77777777" w:rsidR="007C4061" w:rsidRPr="00D5200C" w:rsidRDefault="007C4061" w:rsidP="00C17C4C">
            <w:pPr>
              <w:pStyle w:val="TAL"/>
              <w:rPr>
                <w:lang w:val="en-US"/>
              </w:rPr>
            </w:pPr>
          </w:p>
        </w:tc>
      </w:tr>
    </w:tbl>
    <w:p w14:paraId="3C75A1F0" w14:textId="77777777" w:rsidR="007C4061" w:rsidRPr="00533C32" w:rsidRDefault="007C4061" w:rsidP="00842E08"/>
    <w:p w14:paraId="07D2511A" w14:textId="77777777" w:rsidR="007C4061" w:rsidRPr="00533C32" w:rsidRDefault="007C4061" w:rsidP="00842E08">
      <w:r w:rsidRPr="00533C32">
        <w:t>This method shall support the request data structures specified in table 5.2.20.3.1-2 and the response data structures and response codes specified in table 5.2.20.3.1-3.</w:t>
      </w:r>
    </w:p>
    <w:p w14:paraId="2A7E1A61" w14:textId="77777777" w:rsidR="007C4061" w:rsidRPr="00533C32" w:rsidRDefault="007C4061" w:rsidP="00842E08">
      <w:pPr>
        <w:pStyle w:val="TH"/>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7D619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C6BD1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15B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940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EC41A" w14:textId="77777777" w:rsidR="007C4061" w:rsidRPr="00D5200C" w:rsidRDefault="007C4061" w:rsidP="00C17C4C">
            <w:pPr>
              <w:pStyle w:val="TAH"/>
              <w:rPr>
                <w:lang w:val="en-US"/>
              </w:rPr>
            </w:pPr>
            <w:r w:rsidRPr="00D5200C">
              <w:rPr>
                <w:lang w:val="en-US"/>
              </w:rPr>
              <w:t>Description</w:t>
            </w:r>
          </w:p>
        </w:tc>
      </w:tr>
      <w:tr w:rsidR="007C4061" w:rsidRPr="00BC4D08" w14:paraId="6FD4A74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AE4676" w14:textId="77777777" w:rsidR="007C4061" w:rsidRPr="00D5200C" w:rsidRDefault="007C4061" w:rsidP="00C17C4C">
            <w:pPr>
              <w:pStyle w:val="TAL"/>
              <w:rPr>
                <w:lang w:val="en-US"/>
              </w:rPr>
            </w:pPr>
            <w:proofErr w:type="spellStart"/>
            <w:r w:rsidRPr="00D5200C">
              <w:rPr>
                <w:lang w:val="en-US"/>
              </w:rPr>
              <w:t>SubscriptionDataSubscriptions</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07D1E5C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A68ACA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CB466B3"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4C236A13" w14:textId="4CFEEE7A" w:rsidR="007C4061" w:rsidRDefault="007C4061" w:rsidP="00842E08"/>
    <w:p w14:paraId="69F30777" w14:textId="77777777" w:rsidR="00CD00A7" w:rsidRDefault="00CD00A7" w:rsidP="00842E08">
      <w:pPr>
        <w:rPr>
          <w:rFonts w:cs="Arial"/>
          <w:szCs w:val="18"/>
        </w:rPr>
      </w:pPr>
      <w:r>
        <w:rPr>
          <w:rFonts w:cs="Arial"/>
          <w:szCs w:val="18"/>
        </w:rPr>
        <w:t>The UDR shall limit the number of subscriptions created based on the following criteria:</w:t>
      </w:r>
    </w:p>
    <w:p w14:paraId="2B72502D" w14:textId="77777777" w:rsidR="00CD00A7" w:rsidRDefault="00CD00A7" w:rsidP="00CD00A7">
      <w:pPr>
        <w:pStyle w:val="B1"/>
      </w:pPr>
      <w:r>
        <w:rPr>
          <w:rFonts w:cs="Arial"/>
          <w:szCs w:val="18"/>
        </w:rPr>
        <w:t>-</w:t>
      </w:r>
      <w:r>
        <w:rPr>
          <w:rFonts w:cs="Arial"/>
          <w:szCs w:val="18"/>
        </w:rPr>
        <w:tab/>
        <w:t xml:space="preserve">For the UE based </w:t>
      </w:r>
      <w:proofErr w:type="spellStart"/>
      <w:r>
        <w:rPr>
          <w:rFonts w:cs="Arial"/>
          <w:szCs w:val="18"/>
        </w:rPr>
        <w:t>sdmSubscriptions</w:t>
      </w:r>
      <w:proofErr w:type="spellEnd"/>
      <w:r>
        <w:rPr>
          <w:rFonts w:cs="Arial"/>
          <w:szCs w:val="18"/>
        </w:rPr>
        <w:t xml:space="preserve">: if the </w:t>
      </w:r>
      <w:proofErr w:type="spellStart"/>
      <w:r>
        <w:rPr>
          <w:lang w:val="en-US"/>
        </w:rPr>
        <w:t>sdmSubscription</w:t>
      </w:r>
      <w:proofErr w:type="spellEnd"/>
      <w:r>
        <w:rPr>
          <w:lang w:val="en-US"/>
        </w:rPr>
        <w:t xml:space="preserve"> object is present with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proofErr w:type="spellStart"/>
      <w:r>
        <w:t>SubscriptionDataSubscriptions</w:t>
      </w:r>
      <w:proofErr w:type="spellEnd"/>
      <w:r w:rsidRPr="00405213">
        <w:t xml:space="preserve"> </w:t>
      </w:r>
      <w:r>
        <w:t xml:space="preserve">per UE per NF service consumer identified by the </w:t>
      </w:r>
      <w:proofErr w:type="spellStart"/>
      <w:r>
        <w:t>ueId</w:t>
      </w:r>
      <w:proofErr w:type="spellEnd"/>
      <w:r>
        <w:t xml:space="preserve"> in the URI and the </w:t>
      </w:r>
      <w:proofErr w:type="spellStart"/>
      <w:r w:rsidRPr="00B3056F">
        <w:t>NfInstanceId</w:t>
      </w:r>
      <w:proofErr w:type="spellEnd"/>
      <w:r>
        <w:t xml:space="preserve"> in </w:t>
      </w:r>
      <w:proofErr w:type="spellStart"/>
      <w:r w:rsidRPr="004A206D">
        <w:t>SdmSubscription</w:t>
      </w:r>
      <w:proofErr w:type="spellEnd"/>
      <w:r>
        <w:t>,</w:t>
      </w:r>
      <w:r w:rsidRPr="00156CE4">
        <w:t xml:space="preserve"> </w:t>
      </w:r>
      <w:r w:rsidRPr="004A206D">
        <w:t>and</w:t>
      </w:r>
      <w:r w:rsidRPr="00776027">
        <w:t xml:space="preserve"> </w:t>
      </w:r>
      <w:r w:rsidRPr="004A206D">
        <w:t xml:space="preserve">if </w:t>
      </w:r>
      <w:r>
        <w:t xml:space="preserve">additional filter criteria (e.g. </w:t>
      </w:r>
      <w:proofErr w:type="spellStart"/>
      <w:r w:rsidRPr="004A206D">
        <w:t>dnn</w:t>
      </w:r>
      <w:proofErr w:type="spellEnd"/>
      <w:r w:rsidRPr="004A206D">
        <w:t xml:space="preserve"> and</w:t>
      </w:r>
      <w:r>
        <w:t>/or</w:t>
      </w:r>
      <w:r w:rsidRPr="004A206D">
        <w:t xml:space="preserve"> </w:t>
      </w:r>
      <w:proofErr w:type="spellStart"/>
      <w:r w:rsidRPr="004A206D">
        <w:t>singleNssai</w:t>
      </w:r>
      <w:proofErr w:type="spellEnd"/>
      <w:r>
        <w:t>)</w:t>
      </w:r>
      <w:r w:rsidRPr="00156CE4">
        <w:t xml:space="preserve"> are present in </w:t>
      </w:r>
      <w:r>
        <w:t xml:space="preserve">the </w:t>
      </w:r>
      <w:proofErr w:type="spellStart"/>
      <w:r w:rsidRPr="00156CE4">
        <w:t>sdmSubscription</w:t>
      </w:r>
      <w:proofErr w:type="spellEnd"/>
      <w:r w:rsidRPr="00156CE4">
        <w:t xml:space="preserve">,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B7A900F" w14:textId="77777777" w:rsidR="00CD00A7" w:rsidRDefault="00CD00A7" w:rsidP="00CD00A7">
      <w:pPr>
        <w:pStyle w:val="B1"/>
      </w:pPr>
      <w:r>
        <w:t>-</w:t>
      </w:r>
      <w:r>
        <w:tab/>
        <w:t xml:space="preserve">For shared data </w:t>
      </w:r>
      <w:proofErr w:type="spellStart"/>
      <w:r>
        <w:t>sdmSubscriptions</w:t>
      </w:r>
      <w:proofErr w:type="spellEnd"/>
      <w:r>
        <w:t xml:space="preserve">: </w:t>
      </w:r>
      <w:r>
        <w:rPr>
          <w:rFonts w:cs="Arial"/>
          <w:szCs w:val="18"/>
        </w:rPr>
        <w:t xml:space="preserve">if the </w:t>
      </w:r>
      <w:proofErr w:type="spellStart"/>
      <w:r>
        <w:rPr>
          <w:lang w:val="en-US"/>
        </w:rPr>
        <w:t>sdmSubscription</w:t>
      </w:r>
      <w:proofErr w:type="spellEnd"/>
      <w:r>
        <w:rPr>
          <w:lang w:val="en-US"/>
        </w:rPr>
        <w:t xml:space="preserve"> object is present with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w:t>
      </w:r>
      <w:r>
        <w:rPr>
          <w:lang w:val="en-US"/>
        </w:rPr>
        <w:t xml:space="preserve">, </w:t>
      </w:r>
      <w:r>
        <w:t xml:space="preserve">there shall be only one </w:t>
      </w:r>
      <w:proofErr w:type="spellStart"/>
      <w:r>
        <w:t>SubscriptionDataSubscriptions</w:t>
      </w:r>
      <w:proofErr w:type="spellEnd"/>
      <w:r>
        <w:t xml:space="preserve"> per NF service consumer identified by </w:t>
      </w:r>
      <w:proofErr w:type="spellStart"/>
      <w:r>
        <w:t>nfInstanceId</w:t>
      </w:r>
      <w:proofErr w:type="spellEnd"/>
      <w:r>
        <w:t xml:space="preserve"> inside </w:t>
      </w:r>
      <w:proofErr w:type="spellStart"/>
      <w:r>
        <w:t>sdmSubscription</w:t>
      </w:r>
      <w:proofErr w:type="spellEnd"/>
      <w:r>
        <w:t xml:space="preserve"> (see </w:t>
      </w:r>
      <w:r w:rsidRPr="00D5200C">
        <w:rPr>
          <w:lang w:val="en-US"/>
        </w:rPr>
        <w:t>3GPP TS 29.503 [6]</w:t>
      </w:r>
      <w:r>
        <w:rPr>
          <w:lang w:val="en-US"/>
        </w:rPr>
        <w:t>, clause 5.2.2.3.2</w:t>
      </w:r>
      <w:r>
        <w:t>).</w:t>
      </w:r>
    </w:p>
    <w:p w14:paraId="07F574C2" w14:textId="77777777" w:rsidR="00CD00A7" w:rsidRDefault="00CD00A7" w:rsidP="00CD00A7">
      <w:pPr>
        <w:pStyle w:val="B1"/>
      </w:pPr>
      <w:r>
        <w:rPr>
          <w:rFonts w:cs="Arial"/>
          <w:szCs w:val="18"/>
        </w:rPr>
        <w:t>-</w:t>
      </w:r>
      <w:r>
        <w:rPr>
          <w:rFonts w:cs="Arial"/>
          <w:szCs w:val="18"/>
        </w:rPr>
        <w:tab/>
        <w:t xml:space="preserve">For UE based UDM subscriptions: if the </w:t>
      </w:r>
      <w:proofErr w:type="spellStart"/>
      <w:r>
        <w:rPr>
          <w:rFonts w:cs="Arial"/>
          <w:szCs w:val="18"/>
        </w:rPr>
        <w:t>unique</w:t>
      </w:r>
      <w:r w:rsidRPr="00103953">
        <w:rPr>
          <w:rFonts w:cs="Arial"/>
          <w:szCs w:val="18"/>
        </w:rPr>
        <w:t>Subscription</w:t>
      </w:r>
      <w:proofErr w:type="spellEnd"/>
      <w:r>
        <w:rPr>
          <w:rFonts w:cs="Arial"/>
          <w:szCs w:val="18"/>
        </w:rPr>
        <w:t xml:space="preserve"> attribute is set to true in the </w:t>
      </w:r>
      <w:proofErr w:type="spellStart"/>
      <w:r w:rsidRPr="00D5200C">
        <w:rPr>
          <w:lang w:val="en-US"/>
        </w:rPr>
        <w:t>SubscriptionDataSubscription</w:t>
      </w:r>
      <w:proofErr w:type="spellEnd"/>
      <w:r>
        <w:rPr>
          <w:lang w:val="en-US"/>
        </w:rPr>
        <w:t xml:space="preserve"> object, the UDR shall only </w:t>
      </w:r>
      <w:r>
        <w:rPr>
          <w:rFonts w:cs="Arial"/>
          <w:szCs w:val="18"/>
        </w:rPr>
        <w:t xml:space="preserve">allow </w:t>
      </w:r>
      <w:r>
        <w:t xml:space="preserve">one UE based </w:t>
      </w:r>
      <w:proofErr w:type="spellStart"/>
      <w:r w:rsidRPr="00D5200C">
        <w:rPr>
          <w:lang w:val="en-US"/>
        </w:rPr>
        <w:t>SubscriptionDataSubscription</w:t>
      </w:r>
      <w:r>
        <w:rPr>
          <w:lang w:val="en-US"/>
        </w:rPr>
        <w:t>s</w:t>
      </w:r>
      <w:proofErr w:type="spellEnd"/>
      <w:r>
        <w:t xml:space="preserve"> identified by the </w:t>
      </w:r>
      <w:proofErr w:type="spellStart"/>
      <w:r>
        <w:t>ueId</w:t>
      </w:r>
      <w:proofErr w:type="spellEnd"/>
      <w:r>
        <w:t xml:space="preserve"> attribute.</w:t>
      </w:r>
    </w:p>
    <w:p w14:paraId="6B0F9755" w14:textId="6E8CD9C4" w:rsidR="00CD00A7" w:rsidRPr="00533C32" w:rsidRDefault="00CD00A7" w:rsidP="00842E08">
      <w:r>
        <w:rPr>
          <w:rFonts w:cs="Arial"/>
          <w:szCs w:val="18"/>
        </w:rPr>
        <w:t xml:space="preserve">If the UDR detects that a subscription for the criteria already exist in the UDR, the UDR shall replace the old </w:t>
      </w:r>
      <w:proofErr w:type="spellStart"/>
      <w:r>
        <w:rPr>
          <w:rFonts w:cs="Arial"/>
          <w:szCs w:val="18"/>
        </w:rPr>
        <w:t>SubscriptionDataSubscriptions</w:t>
      </w:r>
      <w:proofErr w:type="spellEnd"/>
      <w:r>
        <w:rPr>
          <w:rFonts w:cs="Arial"/>
          <w:szCs w:val="18"/>
        </w:rPr>
        <w:t xml:space="preserve"> with the new one.</w:t>
      </w:r>
    </w:p>
    <w:p w14:paraId="05A935CB" w14:textId="77777777" w:rsidR="007C4061" w:rsidRPr="00533C32" w:rsidRDefault="007C4061" w:rsidP="00842E08">
      <w:pPr>
        <w:pStyle w:val="TH"/>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6FF397EA"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7816CE2"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B3B068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61627"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73C96FA" w14:textId="77777777" w:rsidR="007C4061" w:rsidRPr="00D5200C" w:rsidRDefault="007C4061" w:rsidP="00C17C4C">
            <w:pPr>
              <w:pStyle w:val="TAH"/>
              <w:rPr>
                <w:lang w:val="en-US"/>
              </w:rPr>
            </w:pPr>
            <w:r w:rsidRPr="00D5200C">
              <w:rPr>
                <w:lang w:val="en-US"/>
              </w:rPr>
              <w:t>Response</w:t>
            </w:r>
          </w:p>
          <w:p w14:paraId="6A78F997"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E0C10F7" w14:textId="77777777" w:rsidR="007C4061" w:rsidRPr="00D5200C" w:rsidRDefault="007C4061" w:rsidP="00C17C4C">
            <w:pPr>
              <w:pStyle w:val="TAH"/>
              <w:rPr>
                <w:lang w:val="en-US"/>
              </w:rPr>
            </w:pPr>
            <w:r w:rsidRPr="00D5200C">
              <w:rPr>
                <w:lang w:val="en-US"/>
              </w:rPr>
              <w:t>Description</w:t>
            </w:r>
          </w:p>
        </w:tc>
      </w:tr>
      <w:tr w:rsidR="007C4061" w:rsidRPr="00BC4D08" w14:paraId="3FBC8C1A"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F17D115" w14:textId="77777777" w:rsidR="007C4061" w:rsidRPr="00D5200C" w:rsidRDefault="007C4061" w:rsidP="00C17C4C">
            <w:pPr>
              <w:pStyle w:val="TAL"/>
              <w:rPr>
                <w:lang w:val="en-US"/>
              </w:rPr>
            </w:pPr>
            <w:proofErr w:type="spellStart"/>
            <w:r w:rsidRPr="00D5200C">
              <w:rPr>
                <w:lang w:val="en-US"/>
              </w:rPr>
              <w:t>SubscriptionDataSubscriptions</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7FBD142D"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3BC04CD"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F10E917"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36CAEF2C" w14:textId="77777777" w:rsidR="007C4061" w:rsidRPr="00D5200C" w:rsidRDefault="007C4061" w:rsidP="00C17C4C">
            <w:pPr>
              <w:pStyle w:val="TAL"/>
              <w:rPr>
                <w:lang w:val="en-US"/>
              </w:rPr>
            </w:pPr>
            <w:r w:rsidRPr="00D5200C">
              <w:rPr>
                <w:lang w:val="en-US"/>
              </w:rPr>
              <w:t xml:space="preserve">Upon success, a response body containing a representation of the </w:t>
            </w:r>
            <w:proofErr w:type="spellStart"/>
            <w:r w:rsidRPr="00D5200C">
              <w:rPr>
                <w:lang w:val="en-US"/>
              </w:rPr>
              <w:t>UeId's</w:t>
            </w:r>
            <w:proofErr w:type="spellEnd"/>
            <w:r w:rsidRPr="00D5200C">
              <w:rPr>
                <w:lang w:val="en-US"/>
              </w:rPr>
              <w:t xml:space="preserve"> Individual subscription resource shall be returned.</w:t>
            </w:r>
          </w:p>
          <w:p w14:paraId="22464054" w14:textId="77777777" w:rsidR="007C4061" w:rsidRPr="00D5200C" w:rsidRDefault="007C4061" w:rsidP="00C17C4C">
            <w:pPr>
              <w:pStyle w:val="TAL"/>
              <w:rPr>
                <w:lang w:val="en-US"/>
              </w:rPr>
            </w:pPr>
          </w:p>
          <w:p w14:paraId="7C1EAC15"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F93C9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579FA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3AD5BDA" w14:textId="77777777" w:rsidR="007C4061" w:rsidRPr="00533C32" w:rsidRDefault="007C4061" w:rsidP="00842E08">
      <w:pPr>
        <w:rPr>
          <w:lang w:eastAsia="zh-CN"/>
        </w:rPr>
      </w:pPr>
    </w:p>
    <w:p w14:paraId="2CA977CA" w14:textId="77777777" w:rsidR="007C4061" w:rsidRPr="00533C32" w:rsidRDefault="007C4061" w:rsidP="006352FE">
      <w:pPr>
        <w:pStyle w:val="Heading5"/>
      </w:pPr>
      <w:bookmarkStart w:id="901" w:name="_Toc20127045"/>
      <w:bookmarkStart w:id="902" w:name="_Toc27589021"/>
      <w:bookmarkStart w:id="903" w:name="_Toc36459820"/>
      <w:bookmarkStart w:id="904" w:name="_Toc45029397"/>
      <w:bookmarkStart w:id="905" w:name="_Toc56520017"/>
      <w:bookmarkStart w:id="906" w:name="_Toc114765600"/>
      <w:r w:rsidRPr="00533C32">
        <w:t>5.2.20.3.</w:t>
      </w:r>
      <w:r w:rsidRPr="00533C32">
        <w:rPr>
          <w:lang w:eastAsia="zh-CN"/>
        </w:rPr>
        <w:t>2</w:t>
      </w:r>
      <w:r w:rsidRPr="00533C32">
        <w:tab/>
        <w:t>GET</w:t>
      </w:r>
      <w:bookmarkEnd w:id="901"/>
      <w:bookmarkEnd w:id="902"/>
      <w:bookmarkEnd w:id="903"/>
      <w:bookmarkEnd w:id="904"/>
      <w:bookmarkEnd w:id="905"/>
      <w:bookmarkEnd w:id="906"/>
    </w:p>
    <w:p w14:paraId="7C653FB2" w14:textId="77777777" w:rsidR="007C4061" w:rsidRPr="00533C32" w:rsidRDefault="007C4061" w:rsidP="00842E08">
      <w:r w:rsidRPr="00533C32">
        <w:t>This method shall support the URI query parameters specified in table 5.2.20.3.</w:t>
      </w:r>
      <w:r w:rsidRPr="00533C32">
        <w:rPr>
          <w:lang w:eastAsia="zh-CN"/>
        </w:rPr>
        <w:t>2</w:t>
      </w:r>
      <w:r w:rsidRPr="00533C32">
        <w:t>-1.</w:t>
      </w:r>
    </w:p>
    <w:p w14:paraId="53497C29" w14:textId="77777777" w:rsidR="007C4061" w:rsidRPr="00533C32" w:rsidRDefault="007C4061" w:rsidP="00842E08">
      <w:pPr>
        <w:pStyle w:val="TH"/>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3176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D0B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189E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6159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7D2F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55101" w14:textId="77777777" w:rsidR="007C4061" w:rsidRPr="00D5200C" w:rsidRDefault="007C4061" w:rsidP="00C17C4C">
            <w:pPr>
              <w:pStyle w:val="TAH"/>
              <w:rPr>
                <w:lang w:val="en-US"/>
              </w:rPr>
            </w:pPr>
            <w:r w:rsidRPr="00D5200C">
              <w:rPr>
                <w:lang w:val="en-US"/>
              </w:rPr>
              <w:t>Description</w:t>
            </w:r>
          </w:p>
        </w:tc>
      </w:tr>
      <w:tr w:rsidR="007C4061" w:rsidRPr="00BC4D08" w14:paraId="6421E4B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0260B" w14:textId="77777777" w:rsidR="007C4061" w:rsidRPr="00D5200C" w:rsidRDefault="007C4061" w:rsidP="00C17C4C">
            <w:pPr>
              <w:pStyle w:val="TAL"/>
              <w:rPr>
                <w:lang w:val="en-US" w:eastAsia="zh-CN"/>
              </w:rPr>
            </w:pPr>
            <w:proofErr w:type="spellStart"/>
            <w:r w:rsidRPr="00D5200C">
              <w:rPr>
                <w:lang w:val="en-US" w:eastAsia="zh-CN"/>
              </w:rPr>
              <w:t>ue</w:t>
            </w:r>
            <w:proofErr w:type="spellEnd"/>
            <w:r w:rsidRPr="00D5200C">
              <w:rPr>
                <w:lang w:val="en-US" w:eastAsia="zh-CN"/>
              </w:rPr>
              <w:t>-id</w:t>
            </w:r>
          </w:p>
        </w:tc>
        <w:tc>
          <w:tcPr>
            <w:tcW w:w="732" w:type="pct"/>
            <w:tcBorders>
              <w:top w:val="single" w:sz="4" w:space="0" w:color="auto"/>
              <w:left w:val="single" w:sz="6" w:space="0" w:color="000000"/>
              <w:bottom w:val="single" w:sz="4" w:space="0" w:color="auto"/>
              <w:right w:val="single" w:sz="6" w:space="0" w:color="000000"/>
            </w:tcBorders>
            <w:hideMark/>
          </w:tcPr>
          <w:p w14:paraId="46105195" w14:textId="77777777" w:rsidR="007C4061" w:rsidRPr="00D5200C" w:rsidRDefault="007C4061" w:rsidP="00C17C4C">
            <w:pPr>
              <w:pStyle w:val="TAL"/>
              <w:rPr>
                <w:lang w:val="en-US"/>
              </w:rPr>
            </w:pPr>
            <w:proofErr w:type="spellStart"/>
            <w:r w:rsidRPr="00D5200C">
              <w:rPr>
                <w:lang w:val="en-US"/>
              </w:rPr>
              <w:t>VarUeId</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7B1695F2"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C83566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45979AFE"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75CD7C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0A75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8305A12"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01FC377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3E983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70728E6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72583A3" w14:textId="77777777" w:rsidR="007C4061" w:rsidRPr="00533C32" w:rsidRDefault="007C4061" w:rsidP="00842E08"/>
    <w:p w14:paraId="2537E7F2" w14:textId="77777777" w:rsidR="007C4061" w:rsidRPr="00533C32" w:rsidRDefault="007C4061" w:rsidP="00842E08">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CC9FFAF" w14:textId="77777777" w:rsidR="007C4061" w:rsidRPr="00533C32" w:rsidRDefault="007C4061" w:rsidP="00842E08">
      <w:pPr>
        <w:pStyle w:val="TH"/>
      </w:pPr>
      <w:r w:rsidRPr="00533C32">
        <w:lastRenderedPageBreak/>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F87C3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62D57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2DC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FA26B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B982" w14:textId="77777777" w:rsidR="007C4061" w:rsidRPr="00D5200C" w:rsidRDefault="007C4061" w:rsidP="00C17C4C">
            <w:pPr>
              <w:pStyle w:val="TAH"/>
              <w:rPr>
                <w:lang w:val="en-US"/>
              </w:rPr>
            </w:pPr>
            <w:r w:rsidRPr="00D5200C">
              <w:rPr>
                <w:lang w:val="en-US"/>
              </w:rPr>
              <w:t>Description</w:t>
            </w:r>
          </w:p>
        </w:tc>
      </w:tr>
      <w:tr w:rsidR="007C4061" w:rsidRPr="00BC4D08" w14:paraId="75F27C2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C1C34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6D37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ABE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70517A" w14:textId="77777777" w:rsidR="007C4061" w:rsidRPr="00D5200C" w:rsidRDefault="007C4061" w:rsidP="00C17C4C">
            <w:pPr>
              <w:pStyle w:val="TAL"/>
              <w:rPr>
                <w:lang w:val="en-US"/>
              </w:rPr>
            </w:pPr>
          </w:p>
        </w:tc>
      </w:tr>
    </w:tbl>
    <w:p w14:paraId="7290CA6A" w14:textId="77777777" w:rsidR="007C4061" w:rsidRPr="00533C32" w:rsidRDefault="007C4061" w:rsidP="00842E08"/>
    <w:p w14:paraId="37B228D6" w14:textId="77777777" w:rsidR="007C4061" w:rsidRPr="00533C32" w:rsidRDefault="007C4061" w:rsidP="00842E08">
      <w:pPr>
        <w:pStyle w:val="TH"/>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581173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D57BF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01DE5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BAA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D6FC39" w14:textId="77777777" w:rsidR="007C4061" w:rsidRPr="00D5200C" w:rsidRDefault="007C4061" w:rsidP="00C17C4C">
            <w:pPr>
              <w:pStyle w:val="TAH"/>
              <w:rPr>
                <w:lang w:val="en-US"/>
              </w:rPr>
            </w:pPr>
            <w:r w:rsidRPr="00D5200C">
              <w:rPr>
                <w:lang w:val="en-US"/>
              </w:rPr>
              <w:t>Response</w:t>
            </w:r>
          </w:p>
          <w:p w14:paraId="1396D7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DCA778" w14:textId="77777777" w:rsidR="007C4061" w:rsidRPr="00D5200C" w:rsidRDefault="007C4061" w:rsidP="00C17C4C">
            <w:pPr>
              <w:pStyle w:val="TAH"/>
              <w:rPr>
                <w:lang w:val="en-US"/>
              </w:rPr>
            </w:pPr>
            <w:r w:rsidRPr="00D5200C">
              <w:rPr>
                <w:lang w:val="en-US"/>
              </w:rPr>
              <w:t>Description</w:t>
            </w:r>
          </w:p>
        </w:tc>
      </w:tr>
      <w:tr w:rsidR="007C4061" w:rsidRPr="00BC4D08" w14:paraId="172307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94B04" w14:textId="77777777" w:rsidR="007C4061" w:rsidRPr="00D5200C" w:rsidRDefault="007C4061" w:rsidP="00C17C4C">
            <w:pPr>
              <w:pStyle w:val="TAL"/>
              <w:rPr>
                <w:lang w:val="en-US"/>
              </w:rPr>
            </w:pPr>
            <w:r w:rsidRPr="00D5200C">
              <w:rPr>
                <w:lang w:val="en-US"/>
              </w:rPr>
              <w:t>array(</w:t>
            </w:r>
            <w:proofErr w:type="spellStart"/>
            <w:r w:rsidRPr="00D5200C">
              <w:rPr>
                <w:lang w:val="en-US"/>
              </w:rPr>
              <w:t>SubscriptionDataSubscriptions</w:t>
            </w:r>
            <w:proofErr w:type="spellEnd"/>
            <w:r w:rsidRPr="00D5200C">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383FB6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48B1A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22D512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338DA7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3FB5B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2251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9BD9D9F" w14:textId="77777777" w:rsidR="007C4061" w:rsidRPr="00533C32" w:rsidRDefault="007C4061" w:rsidP="00842E08"/>
    <w:p w14:paraId="3A54B52E" w14:textId="77777777" w:rsidR="007C4061" w:rsidRPr="00533C32" w:rsidRDefault="007C4061" w:rsidP="006352FE">
      <w:pPr>
        <w:pStyle w:val="Heading5"/>
      </w:pPr>
      <w:bookmarkStart w:id="907" w:name="_Toc20127046"/>
      <w:bookmarkStart w:id="908" w:name="_Toc27589022"/>
      <w:bookmarkStart w:id="909" w:name="_Toc36459821"/>
      <w:bookmarkStart w:id="910" w:name="_Toc45029398"/>
      <w:bookmarkStart w:id="911" w:name="_Toc56520018"/>
      <w:bookmarkStart w:id="912" w:name="_Toc114765601"/>
      <w:r w:rsidRPr="00533C32">
        <w:t>5.2.20.3.</w:t>
      </w:r>
      <w:r w:rsidRPr="00533C32">
        <w:rPr>
          <w:lang w:eastAsia="zh-CN"/>
        </w:rPr>
        <w:t>3</w:t>
      </w:r>
      <w:r w:rsidRPr="00533C32">
        <w:tab/>
        <w:t>DELETE</w:t>
      </w:r>
      <w:bookmarkEnd w:id="907"/>
      <w:bookmarkEnd w:id="908"/>
      <w:bookmarkEnd w:id="909"/>
      <w:bookmarkEnd w:id="910"/>
      <w:bookmarkEnd w:id="911"/>
      <w:bookmarkEnd w:id="912"/>
    </w:p>
    <w:p w14:paraId="5EB76613" w14:textId="77777777" w:rsidR="007C4061" w:rsidRPr="00533C32" w:rsidRDefault="007C4061" w:rsidP="00842E08">
      <w:r w:rsidRPr="00533C32">
        <w:t>This method shall support the URI query parameters specified in table 5.2.20.3.</w:t>
      </w:r>
      <w:r w:rsidRPr="00533C32">
        <w:rPr>
          <w:lang w:eastAsia="zh-CN"/>
        </w:rPr>
        <w:t>3</w:t>
      </w:r>
      <w:r w:rsidRPr="00533C32">
        <w:t>-1.</w:t>
      </w:r>
    </w:p>
    <w:p w14:paraId="3CD3C1DE" w14:textId="77777777" w:rsidR="007C4061" w:rsidRPr="00533C32" w:rsidRDefault="007C4061" w:rsidP="00842E08">
      <w:pPr>
        <w:pStyle w:val="TH"/>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0E3CD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128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55C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225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EDBA5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2D8A7" w14:textId="77777777" w:rsidR="007C4061" w:rsidRPr="00D5200C" w:rsidRDefault="007C4061" w:rsidP="00C17C4C">
            <w:pPr>
              <w:pStyle w:val="TAH"/>
              <w:rPr>
                <w:lang w:val="en-US"/>
              </w:rPr>
            </w:pPr>
            <w:r w:rsidRPr="00D5200C">
              <w:rPr>
                <w:lang w:val="en-US"/>
              </w:rPr>
              <w:t>Description</w:t>
            </w:r>
          </w:p>
        </w:tc>
      </w:tr>
      <w:tr w:rsidR="007C4061" w:rsidRPr="00BC4D08" w14:paraId="5BD82D5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1949F" w14:textId="77777777" w:rsidR="007C4061" w:rsidRPr="00D5200C" w:rsidRDefault="007C4061" w:rsidP="00C17C4C">
            <w:pPr>
              <w:pStyle w:val="TAL"/>
              <w:rPr>
                <w:lang w:val="en-US"/>
              </w:rPr>
            </w:pPr>
            <w:proofErr w:type="spellStart"/>
            <w:r w:rsidRPr="00D5200C">
              <w:rPr>
                <w:lang w:val="en-US" w:eastAsia="zh-CN"/>
              </w:rPr>
              <w:t>ue</w:t>
            </w:r>
            <w:proofErr w:type="spellEnd"/>
            <w:r w:rsidRPr="00D5200C">
              <w:rPr>
                <w:lang w:val="en-US" w:eastAsia="zh-CN"/>
              </w:rPr>
              <w:t>-id</w:t>
            </w:r>
          </w:p>
        </w:tc>
        <w:tc>
          <w:tcPr>
            <w:tcW w:w="732" w:type="pct"/>
            <w:tcBorders>
              <w:top w:val="single" w:sz="4" w:space="0" w:color="auto"/>
              <w:left w:val="single" w:sz="6" w:space="0" w:color="000000"/>
              <w:bottom w:val="single" w:sz="4" w:space="0" w:color="auto"/>
              <w:right w:val="single" w:sz="6" w:space="0" w:color="000000"/>
            </w:tcBorders>
            <w:hideMark/>
          </w:tcPr>
          <w:p w14:paraId="51EF634A" w14:textId="77777777" w:rsidR="007C4061" w:rsidRPr="00D5200C" w:rsidRDefault="007C4061" w:rsidP="00C17C4C">
            <w:pPr>
              <w:pStyle w:val="TAL"/>
              <w:rPr>
                <w:lang w:val="en-US"/>
              </w:rPr>
            </w:pPr>
            <w:proofErr w:type="spellStart"/>
            <w:r w:rsidRPr="00D5200C">
              <w:rPr>
                <w:lang w:val="en-US"/>
              </w:rPr>
              <w:t>VarUeId</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67C0EB5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6F106FAB"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8ECE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59C45405" w14:textId="77777777" w:rsidR="007C4061" w:rsidRPr="00D5200C" w:rsidRDefault="007C4061" w:rsidP="00C17C4C">
            <w:pPr>
              <w:pStyle w:val="TAL"/>
              <w:rPr>
                <w:lang w:val="en-US"/>
              </w:rPr>
            </w:pPr>
            <w:r w:rsidRPr="00D5200C">
              <w:rPr>
                <w:lang w:val="en-US"/>
              </w:rPr>
              <w:br/>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12DB03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F4CAD" w14:textId="77777777" w:rsidR="007C4061" w:rsidRPr="00D5200C" w:rsidRDefault="007C4061" w:rsidP="00C17C4C">
            <w:pPr>
              <w:pStyle w:val="TAL"/>
              <w:rPr>
                <w:lang w:val="en-US" w:eastAsia="zh-CN"/>
              </w:rPr>
            </w:pPr>
            <w:proofErr w:type="spellStart"/>
            <w:r w:rsidRPr="00D5200C">
              <w:rPr>
                <w:lang w:val="en-US" w:eastAsia="zh-CN"/>
              </w:rPr>
              <w:t>nf</w:t>
            </w:r>
            <w:proofErr w:type="spellEnd"/>
            <w:r w:rsidRPr="00D5200C">
              <w:rPr>
                <w:lang w:val="en-US" w:eastAsia="zh-CN"/>
              </w:rPr>
              <w:t>-instance-id</w:t>
            </w:r>
          </w:p>
        </w:tc>
        <w:tc>
          <w:tcPr>
            <w:tcW w:w="732" w:type="pct"/>
            <w:tcBorders>
              <w:top w:val="single" w:sz="4" w:space="0" w:color="auto"/>
              <w:left w:val="single" w:sz="6" w:space="0" w:color="000000"/>
              <w:bottom w:val="single" w:sz="4" w:space="0" w:color="auto"/>
              <w:right w:val="single" w:sz="6" w:space="0" w:color="000000"/>
            </w:tcBorders>
            <w:hideMark/>
          </w:tcPr>
          <w:p w14:paraId="703D50ED" w14:textId="77777777" w:rsidR="007C4061" w:rsidRPr="00D5200C" w:rsidRDefault="007C4061" w:rsidP="00C17C4C">
            <w:pPr>
              <w:pStyle w:val="TAL"/>
              <w:rPr>
                <w:lang w:val="en-US"/>
              </w:rPr>
            </w:pPr>
            <w:proofErr w:type="spellStart"/>
            <w:r w:rsidRPr="00D5200C">
              <w:rPr>
                <w:lang w:val="en-US"/>
              </w:rPr>
              <w:t>NfInstanceId</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7B568A4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02F10D"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648EE" w14:textId="77777777" w:rsidR="007C4061" w:rsidRPr="00D5200C" w:rsidRDefault="007C4061" w:rsidP="00C17C4C">
            <w:pPr>
              <w:pStyle w:val="TAL"/>
              <w:rPr>
                <w:lang w:val="en-US"/>
              </w:rPr>
            </w:pPr>
            <w:r w:rsidRPr="00D5200C">
              <w:rPr>
                <w:lang w:val="en-US"/>
              </w:rPr>
              <w:t xml:space="preserve">If included, this IE shall contain the Instance ID of the original NF Service Consumer of the UDM that created the subscription, and the UDR shall delete all subscriptions associated to the </w:t>
            </w:r>
            <w:proofErr w:type="spellStart"/>
            <w:r w:rsidRPr="00D5200C">
              <w:rPr>
                <w:lang w:val="en-US"/>
              </w:rPr>
              <w:t>ue</w:t>
            </w:r>
            <w:proofErr w:type="spellEnd"/>
            <w:r w:rsidRPr="00D5200C">
              <w:rPr>
                <w:lang w:val="en-US"/>
              </w:rPr>
              <w:t xml:space="preserve">-id that were created by this specific </w:t>
            </w:r>
            <w:proofErr w:type="spellStart"/>
            <w:r w:rsidRPr="00D5200C">
              <w:rPr>
                <w:lang w:val="en-US"/>
              </w:rPr>
              <w:t>nf</w:t>
            </w:r>
            <w:proofErr w:type="spellEnd"/>
            <w:r w:rsidRPr="00D5200C">
              <w:rPr>
                <w:lang w:val="en-US"/>
              </w:rPr>
              <w:t>-instance-id.</w:t>
            </w:r>
          </w:p>
          <w:p w14:paraId="6E8897B1" w14:textId="77777777" w:rsidR="007C4061" w:rsidRPr="00D5200C" w:rsidRDefault="007C4061" w:rsidP="00C17C4C">
            <w:pPr>
              <w:pStyle w:val="TAL"/>
              <w:rPr>
                <w:lang w:val="en-US"/>
              </w:rPr>
            </w:pPr>
          </w:p>
          <w:p w14:paraId="09305B36"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1F27EE7A" w14:textId="77777777" w:rsidR="007C4061" w:rsidRPr="00D5200C" w:rsidRDefault="007C4061" w:rsidP="00C17C4C">
            <w:pPr>
              <w:pStyle w:val="TAL"/>
              <w:rPr>
                <w:lang w:val="en-US"/>
              </w:rPr>
            </w:pPr>
          </w:p>
          <w:p w14:paraId="59F47936" w14:textId="77777777" w:rsidR="007C4061" w:rsidRPr="00D5200C" w:rsidRDefault="007C4061" w:rsidP="00C17C4C">
            <w:pPr>
              <w:pStyle w:val="TAL"/>
              <w:rPr>
                <w:lang w:val="en-US"/>
              </w:rPr>
            </w:pPr>
            <w:r w:rsidRPr="00D5200C">
              <w:rPr>
                <w:lang w:val="en-US"/>
              </w:rPr>
              <w:t>(See NOTE)</w:t>
            </w:r>
          </w:p>
        </w:tc>
      </w:tr>
      <w:tr w:rsidR="007C4061" w:rsidRPr="00BC4D08" w14:paraId="0D355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47538" w14:textId="77777777" w:rsidR="007C4061" w:rsidRPr="00D5200C" w:rsidRDefault="007C4061" w:rsidP="00C17C4C">
            <w:pPr>
              <w:pStyle w:val="TAL"/>
              <w:rPr>
                <w:lang w:val="en-US" w:eastAsia="zh-CN"/>
              </w:rPr>
            </w:pPr>
            <w:r w:rsidRPr="00D5200C">
              <w:rPr>
                <w:lang w:val="en-US" w:eastAsia="zh-CN"/>
              </w:rPr>
              <w:t>delete-all-</w:t>
            </w:r>
            <w:proofErr w:type="spellStart"/>
            <w:r w:rsidRPr="00D5200C">
              <w:rPr>
                <w:lang w:val="en-US" w:eastAsia="zh-CN"/>
              </w:rPr>
              <w:t>nfs</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3281D8A9" w14:textId="77777777" w:rsidR="007C4061" w:rsidRPr="00D5200C" w:rsidRDefault="007C4061" w:rsidP="00C17C4C">
            <w:pPr>
              <w:pStyle w:val="TAL"/>
              <w:rPr>
                <w:lang w:val="en-US"/>
              </w:rPr>
            </w:pPr>
            <w:proofErr w:type="spellStart"/>
            <w:r w:rsidRPr="00D5200C">
              <w:rPr>
                <w:lang w:val="en-US"/>
              </w:rPr>
              <w:t>boolean</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A6193DA"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4C71DE7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709E59" w14:textId="77777777" w:rsidR="007C4061" w:rsidRPr="00D5200C" w:rsidRDefault="007C4061" w:rsidP="00C17C4C">
            <w:pPr>
              <w:pStyle w:val="TAL"/>
              <w:rPr>
                <w:lang w:val="en-US"/>
              </w:rPr>
            </w:pPr>
            <w:r w:rsidRPr="00D5200C">
              <w:rPr>
                <w:lang w:val="en-US"/>
              </w:rPr>
              <w:t xml:space="preserve">If included, this IE indicates that the UDR shall delete all subscriptions associated to the </w:t>
            </w:r>
            <w:proofErr w:type="spellStart"/>
            <w:r w:rsidRPr="00D5200C">
              <w:rPr>
                <w:lang w:val="en-US"/>
              </w:rPr>
              <w:t>ue</w:t>
            </w:r>
            <w:proofErr w:type="spellEnd"/>
            <w:r w:rsidRPr="00D5200C">
              <w:rPr>
                <w:lang w:val="en-US"/>
              </w:rPr>
              <w:t>-id.</w:t>
            </w:r>
          </w:p>
          <w:p w14:paraId="4677A6BB" w14:textId="77777777" w:rsidR="007C4061" w:rsidRPr="00D5200C" w:rsidRDefault="007C4061" w:rsidP="00C17C4C">
            <w:pPr>
              <w:pStyle w:val="TAL"/>
              <w:rPr>
                <w:lang w:val="en-US"/>
              </w:rPr>
            </w:pPr>
          </w:p>
          <w:p w14:paraId="77442B12" w14:textId="77777777" w:rsidR="007C4061" w:rsidRPr="00D5200C" w:rsidRDefault="007C4061" w:rsidP="00C17C4C">
            <w:pPr>
              <w:pStyle w:val="TAL"/>
              <w:rPr>
                <w:lang w:val="en-US"/>
              </w:rPr>
            </w:pPr>
            <w:r w:rsidRPr="00D5200C">
              <w:rPr>
                <w:lang w:val="en-US"/>
              </w:rPr>
              <w:t>(See NOTE)</w:t>
            </w:r>
          </w:p>
        </w:tc>
      </w:tr>
      <w:tr w:rsidR="007C4061" w:rsidRPr="00BC4D08" w14:paraId="742EAC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FAC76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9C148E8" w14:textId="77777777" w:rsidR="007C4061" w:rsidRPr="00D5200C" w:rsidRDefault="007C4061" w:rsidP="00C17C4C">
            <w:pPr>
              <w:pStyle w:val="TAL"/>
              <w:rPr>
                <w:lang w:val="en-US"/>
              </w:rPr>
            </w:pPr>
            <w:proofErr w:type="spellStart"/>
            <w:r w:rsidRPr="00D5200C">
              <w:rPr>
                <w:lang w:val="en-US"/>
              </w:rPr>
              <w:t>boolean</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0716E1D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3E2F5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E3E9A2" w14:textId="77777777" w:rsidR="007C4061" w:rsidRPr="00D5200C" w:rsidRDefault="007C4061" w:rsidP="00C17C4C">
            <w:pPr>
              <w:pStyle w:val="TAL"/>
              <w:rPr>
                <w:lang w:val="en-US"/>
              </w:rPr>
            </w:pPr>
            <w:r w:rsidRPr="00D5200C">
              <w:rPr>
                <w:lang w:val="en-US"/>
              </w:rPr>
              <w:t>If included, this IE shall contain the content of the "</w:t>
            </w:r>
            <w:proofErr w:type="spellStart"/>
            <w:r w:rsidRPr="00D5200C">
              <w:rPr>
                <w:lang w:val="en-US"/>
              </w:rPr>
              <w:t>implicitUnsubscribe</w:t>
            </w:r>
            <w:proofErr w:type="spellEnd"/>
            <w:r w:rsidRPr="00D5200C">
              <w:rPr>
                <w:lang w:val="en-US"/>
              </w:rPr>
              <w:t>" attribute sent during the creation of the subscription in UDM.</w:t>
            </w:r>
          </w:p>
          <w:p w14:paraId="3686A71F" w14:textId="77777777" w:rsidR="007C4061" w:rsidRPr="00D5200C" w:rsidRDefault="007C4061" w:rsidP="00C17C4C">
            <w:pPr>
              <w:pStyle w:val="TAL"/>
              <w:rPr>
                <w:lang w:val="en-US"/>
              </w:rPr>
            </w:pPr>
          </w:p>
          <w:p w14:paraId="66C61DBC" w14:textId="77777777" w:rsidR="007C4061" w:rsidRPr="00D5200C" w:rsidRDefault="007C4061" w:rsidP="00C17C4C">
            <w:pPr>
              <w:pStyle w:val="TAL"/>
              <w:rPr>
                <w:lang w:val="en-US"/>
              </w:rPr>
            </w:pPr>
            <w:r w:rsidRPr="00D5200C">
              <w:rPr>
                <w:lang w:val="en-US"/>
              </w:rPr>
              <w:t xml:space="preserve">If it is set to true, it means that the UDR shall delete all those subscriptions from NF Service Consumers of UDM, whose </w:t>
            </w:r>
            <w:proofErr w:type="spellStart"/>
            <w:r w:rsidRPr="00D5200C">
              <w:rPr>
                <w:lang w:val="en-US"/>
              </w:rPr>
              <w:t>implicitUnsubscribe</w:t>
            </w:r>
            <w:proofErr w:type="spellEnd"/>
            <w:r w:rsidRPr="00D5200C">
              <w:rPr>
                <w:lang w:val="en-US"/>
              </w:rPr>
              <w:t xml:space="preserve"> value is set to true.</w:t>
            </w:r>
          </w:p>
          <w:p w14:paraId="596FAE74" w14:textId="77777777" w:rsidR="007C4061" w:rsidRPr="00D5200C" w:rsidRDefault="007C4061" w:rsidP="00C17C4C">
            <w:pPr>
              <w:pStyle w:val="TAL"/>
              <w:rPr>
                <w:lang w:val="en-US"/>
              </w:rPr>
            </w:pPr>
          </w:p>
          <w:p w14:paraId="2C848D54"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177EE7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A2540A" w14:textId="77777777" w:rsidR="007C4061" w:rsidRPr="00D5200C" w:rsidRDefault="007C4061" w:rsidP="00C17C4C">
            <w:pPr>
              <w:pStyle w:val="TAN"/>
              <w:rPr>
                <w:lang w:val="en-US"/>
              </w:rPr>
            </w:pPr>
            <w:r w:rsidRPr="00D5200C">
              <w:rPr>
                <w:lang w:val="en-US"/>
              </w:rPr>
              <w:t>NOTE:</w:t>
            </w:r>
            <w:r w:rsidRPr="00D5200C">
              <w:rPr>
                <w:lang w:val="en-US"/>
              </w:rPr>
              <w:tab/>
              <w:t>Either "</w:t>
            </w:r>
            <w:proofErr w:type="spellStart"/>
            <w:r w:rsidRPr="00D5200C">
              <w:rPr>
                <w:lang w:val="en-US"/>
              </w:rPr>
              <w:t>nf</w:t>
            </w:r>
            <w:proofErr w:type="spellEnd"/>
            <w:r w:rsidRPr="00D5200C">
              <w:rPr>
                <w:lang w:val="en-US"/>
              </w:rPr>
              <w:t>-instance-id" or "delete-all-</w:t>
            </w:r>
            <w:proofErr w:type="spellStart"/>
            <w:r w:rsidRPr="00D5200C">
              <w:rPr>
                <w:lang w:val="en-US"/>
              </w:rPr>
              <w:t>nfs</w:t>
            </w:r>
            <w:proofErr w:type="spellEnd"/>
            <w:r w:rsidRPr="00D5200C">
              <w:rPr>
                <w:lang w:val="en-US"/>
              </w:rPr>
              <w:t xml:space="preserve">" </w:t>
            </w:r>
            <w:proofErr w:type="spellStart"/>
            <w:r w:rsidRPr="00D5200C">
              <w:rPr>
                <w:lang w:val="en-US"/>
              </w:rPr>
              <w:t>shal</w:t>
            </w:r>
            <w:proofErr w:type="spellEnd"/>
            <w:r w:rsidRPr="00D5200C">
              <w:rPr>
                <w:lang w:val="en-US"/>
              </w:rPr>
              <w:t xml:space="preserve"> be included in the request.</w:t>
            </w:r>
          </w:p>
        </w:tc>
      </w:tr>
    </w:tbl>
    <w:p w14:paraId="7A8A2B0A" w14:textId="77777777" w:rsidR="007C4061" w:rsidRPr="00533C32" w:rsidRDefault="007C4061" w:rsidP="00842E08"/>
    <w:p w14:paraId="21A20703" w14:textId="77777777" w:rsidR="007C4061" w:rsidRPr="00533C32" w:rsidRDefault="007C4061" w:rsidP="00842E08">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FF3B29D" w14:textId="77777777" w:rsidR="007C4061" w:rsidRPr="00533C32" w:rsidRDefault="007C4061" w:rsidP="00842E08">
      <w:pPr>
        <w:pStyle w:val="TH"/>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F893CC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18178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CF3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85E45"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56464" w14:textId="77777777" w:rsidR="007C4061" w:rsidRPr="00D5200C" w:rsidRDefault="007C4061" w:rsidP="00C17C4C">
            <w:pPr>
              <w:pStyle w:val="TAH"/>
              <w:rPr>
                <w:lang w:val="en-US"/>
              </w:rPr>
            </w:pPr>
            <w:r w:rsidRPr="00D5200C">
              <w:rPr>
                <w:lang w:val="en-US"/>
              </w:rPr>
              <w:t>Description</w:t>
            </w:r>
          </w:p>
        </w:tc>
      </w:tr>
      <w:tr w:rsidR="007C4061" w:rsidRPr="00BC4D08" w14:paraId="64CAEEA2"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EC654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F6DC6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1C2C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149BC55" w14:textId="77777777" w:rsidR="007C4061" w:rsidRPr="00D5200C" w:rsidRDefault="007C4061" w:rsidP="00C17C4C">
            <w:pPr>
              <w:pStyle w:val="TAL"/>
              <w:rPr>
                <w:lang w:val="en-US"/>
              </w:rPr>
            </w:pPr>
            <w:r w:rsidRPr="00D5200C">
              <w:rPr>
                <w:lang w:val="en-US"/>
              </w:rPr>
              <w:t>The request body shall be empty.</w:t>
            </w:r>
          </w:p>
        </w:tc>
      </w:tr>
    </w:tbl>
    <w:p w14:paraId="5831A0F4" w14:textId="77777777" w:rsidR="007C4061" w:rsidRPr="00533C32" w:rsidRDefault="007C4061" w:rsidP="00842E08"/>
    <w:p w14:paraId="02F8A442" w14:textId="77777777" w:rsidR="007C4061" w:rsidRPr="00533C32" w:rsidRDefault="007C4061" w:rsidP="00842E08">
      <w:pPr>
        <w:pStyle w:val="TH"/>
      </w:pPr>
      <w:r w:rsidRPr="00533C32">
        <w:lastRenderedPageBreak/>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8222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235D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9960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24E4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68B95A" w14:textId="77777777" w:rsidR="007C4061" w:rsidRPr="00D5200C" w:rsidRDefault="007C4061" w:rsidP="00C17C4C">
            <w:pPr>
              <w:pStyle w:val="TAH"/>
              <w:rPr>
                <w:lang w:val="en-US"/>
              </w:rPr>
            </w:pPr>
            <w:r w:rsidRPr="00D5200C">
              <w:rPr>
                <w:lang w:val="en-US"/>
              </w:rPr>
              <w:t>Response</w:t>
            </w:r>
          </w:p>
          <w:p w14:paraId="059B612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9E1A4" w14:textId="77777777" w:rsidR="007C4061" w:rsidRPr="00D5200C" w:rsidRDefault="007C4061" w:rsidP="00C17C4C">
            <w:pPr>
              <w:pStyle w:val="TAH"/>
              <w:rPr>
                <w:lang w:val="en-US"/>
              </w:rPr>
            </w:pPr>
            <w:r w:rsidRPr="00D5200C">
              <w:rPr>
                <w:lang w:val="en-US"/>
              </w:rPr>
              <w:t>Description</w:t>
            </w:r>
          </w:p>
        </w:tc>
      </w:tr>
      <w:tr w:rsidR="007C4061" w:rsidRPr="00BC4D08" w14:paraId="6ED60C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BAA8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792DB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AD1C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AF213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099942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BB3C7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97B97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B4F93" w14:textId="77777777" w:rsidR="007C4061" w:rsidRPr="00533C32" w:rsidRDefault="007C4061" w:rsidP="00842E08">
      <w:pPr>
        <w:rPr>
          <w:lang w:eastAsia="zh-CN"/>
        </w:rPr>
      </w:pPr>
    </w:p>
    <w:p w14:paraId="4628B536" w14:textId="77777777" w:rsidR="007C4061" w:rsidRPr="00533C32" w:rsidRDefault="007C4061" w:rsidP="006352FE">
      <w:pPr>
        <w:pStyle w:val="Heading3"/>
      </w:pPr>
      <w:bookmarkStart w:id="913" w:name="_Toc20127047"/>
      <w:bookmarkStart w:id="914" w:name="_Toc27589023"/>
      <w:bookmarkStart w:id="915" w:name="_Toc36459822"/>
      <w:bookmarkStart w:id="916" w:name="_Toc45029399"/>
      <w:bookmarkStart w:id="917" w:name="_Toc56520019"/>
      <w:bookmarkStart w:id="918" w:name="_Toc114765602"/>
      <w:r w:rsidRPr="00533C32">
        <w:t>5.2.21</w:t>
      </w:r>
      <w:r w:rsidRPr="00533C32">
        <w:tab/>
        <w:t xml:space="preserve">Resource: </w:t>
      </w:r>
      <w:proofErr w:type="spellStart"/>
      <w:r w:rsidRPr="00533C32">
        <w:t>IndividualSubscriptionDataSubscription</w:t>
      </w:r>
      <w:bookmarkEnd w:id="913"/>
      <w:bookmarkEnd w:id="914"/>
      <w:bookmarkEnd w:id="915"/>
      <w:bookmarkEnd w:id="916"/>
      <w:bookmarkEnd w:id="917"/>
      <w:bookmarkEnd w:id="918"/>
      <w:proofErr w:type="spellEnd"/>
    </w:p>
    <w:p w14:paraId="22BCA75E" w14:textId="77777777" w:rsidR="007C4061" w:rsidRPr="00533C32" w:rsidRDefault="007C4061" w:rsidP="006352FE">
      <w:pPr>
        <w:pStyle w:val="Heading4"/>
      </w:pPr>
      <w:bookmarkStart w:id="919" w:name="_Toc20127048"/>
      <w:bookmarkStart w:id="920" w:name="_Toc27589024"/>
      <w:bookmarkStart w:id="921" w:name="_Toc36459823"/>
      <w:bookmarkStart w:id="922" w:name="_Toc45029400"/>
      <w:bookmarkStart w:id="923" w:name="_Toc56520020"/>
      <w:bookmarkStart w:id="924" w:name="_Toc114765603"/>
      <w:r w:rsidRPr="00533C32">
        <w:t>5.2.21.1</w:t>
      </w:r>
      <w:r w:rsidRPr="00533C32">
        <w:tab/>
        <w:t>Description</w:t>
      </w:r>
      <w:bookmarkEnd w:id="919"/>
      <w:bookmarkEnd w:id="920"/>
      <w:bookmarkEnd w:id="921"/>
      <w:bookmarkEnd w:id="922"/>
      <w:bookmarkEnd w:id="923"/>
      <w:bookmarkEnd w:id="924"/>
    </w:p>
    <w:p w14:paraId="3A6D9751" w14:textId="77777777" w:rsidR="007C4061" w:rsidRPr="00533C32" w:rsidRDefault="007C4061" w:rsidP="00842E08">
      <w:r w:rsidRPr="00533C32">
        <w:t>This resource is used to represent an individual subscriber data subscriptions to notifications.</w:t>
      </w:r>
    </w:p>
    <w:p w14:paraId="1952D3EC" w14:textId="77777777" w:rsidR="007C4061" w:rsidRPr="00533C32" w:rsidRDefault="007C4061" w:rsidP="006352FE">
      <w:pPr>
        <w:pStyle w:val="Heading4"/>
      </w:pPr>
      <w:bookmarkStart w:id="925" w:name="_Toc20127049"/>
      <w:bookmarkStart w:id="926" w:name="_Toc27589025"/>
      <w:bookmarkStart w:id="927" w:name="_Toc36459824"/>
      <w:bookmarkStart w:id="928" w:name="_Toc45029401"/>
      <w:bookmarkStart w:id="929" w:name="_Toc56520021"/>
      <w:bookmarkStart w:id="930" w:name="_Toc114765604"/>
      <w:r w:rsidRPr="00533C32">
        <w:t>5.2.21.2</w:t>
      </w:r>
      <w:r w:rsidRPr="00533C32">
        <w:tab/>
        <w:t>Resource Definition</w:t>
      </w:r>
      <w:bookmarkEnd w:id="925"/>
      <w:bookmarkEnd w:id="926"/>
      <w:bookmarkEnd w:id="927"/>
      <w:bookmarkEnd w:id="928"/>
      <w:bookmarkEnd w:id="929"/>
      <w:bookmarkEnd w:id="930"/>
    </w:p>
    <w:p w14:paraId="1998C1E1" w14:textId="77777777" w:rsidR="007C4061" w:rsidRPr="00533C32" w:rsidRDefault="007C4061" w:rsidP="00842E08">
      <w:r w:rsidRPr="00533C32">
        <w:t>Resource URI: {apiRoot}/nudr-dr/&lt;apiVersion&gt;/subscription-data/subs-to-notify/{subsId}</w:t>
      </w:r>
    </w:p>
    <w:p w14:paraId="1452909C"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3E82692B" w14:textId="77777777" w:rsidR="007C4061" w:rsidRPr="00533C32" w:rsidRDefault="007C4061" w:rsidP="00842E08">
      <w:pPr>
        <w:pStyle w:val="TH"/>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D41DD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096ED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CF363" w14:textId="77777777" w:rsidR="007C4061" w:rsidRPr="00D5200C" w:rsidRDefault="007C4061" w:rsidP="00C17C4C">
            <w:pPr>
              <w:pStyle w:val="TAH"/>
              <w:rPr>
                <w:lang w:val="en-US"/>
              </w:rPr>
            </w:pPr>
            <w:r w:rsidRPr="00D5200C">
              <w:rPr>
                <w:lang w:val="en-US"/>
              </w:rPr>
              <w:t>Definition</w:t>
            </w:r>
          </w:p>
        </w:tc>
      </w:tr>
      <w:tr w:rsidR="007C4061" w:rsidRPr="00BC4D08" w14:paraId="3FD336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BB973"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36226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C8FEB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DCF598" w14:textId="77777777" w:rsidR="007C4061" w:rsidRPr="00D5200C" w:rsidRDefault="007C4061" w:rsidP="00C17C4C">
            <w:pPr>
              <w:pStyle w:val="TAL"/>
              <w:rPr>
                <w:lang w:val="en-US"/>
              </w:rPr>
            </w:pPr>
            <w:proofErr w:type="spellStart"/>
            <w:r w:rsidRPr="00D5200C">
              <w:rPr>
                <w:lang w:val="en-US"/>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8429" w14:textId="77777777" w:rsidR="007C4061" w:rsidRPr="00D5200C" w:rsidRDefault="007C4061" w:rsidP="00C17C4C">
            <w:pPr>
              <w:pStyle w:val="TAL"/>
              <w:rPr>
                <w:lang w:val="en-US"/>
              </w:rPr>
            </w:pPr>
            <w:r w:rsidRPr="00D5200C">
              <w:rPr>
                <w:lang w:val="en-US"/>
              </w:rPr>
              <w:t xml:space="preserve">The </w:t>
            </w:r>
            <w:proofErr w:type="spellStart"/>
            <w:r w:rsidRPr="00D5200C">
              <w:rPr>
                <w:lang w:val="en-US"/>
              </w:rPr>
              <w:t>subsId</w:t>
            </w:r>
            <w:proofErr w:type="spellEnd"/>
            <w:r w:rsidRPr="00D5200C">
              <w:rPr>
                <w:lang w:val="en-US"/>
              </w:rPr>
              <w:t xml:space="preserve"> identifies an individual </w:t>
            </w:r>
            <w:proofErr w:type="spellStart"/>
            <w:r w:rsidRPr="00D5200C">
              <w:rPr>
                <w:lang w:val="en-US"/>
              </w:rPr>
              <w:t>SubscriptionDataSubscriptions</w:t>
            </w:r>
            <w:proofErr w:type="spellEnd"/>
            <w:r w:rsidRPr="00D5200C">
              <w:rPr>
                <w:lang w:val="en-US"/>
              </w:rPr>
              <w:t xml:space="preserve"> to notifications. The value is allocated by the UDR during creation of the </w:t>
            </w:r>
            <w:proofErr w:type="spellStart"/>
            <w:r w:rsidRPr="00D5200C">
              <w:rPr>
                <w:lang w:val="en-US"/>
              </w:rPr>
              <w:t>SubscriptionDataSubscriptions</w:t>
            </w:r>
            <w:proofErr w:type="spellEnd"/>
            <w:r w:rsidRPr="00D5200C">
              <w:rPr>
                <w:lang w:val="en-US"/>
              </w:rPr>
              <w:t xml:space="preserve"> resource.</w:t>
            </w:r>
          </w:p>
        </w:tc>
      </w:tr>
    </w:tbl>
    <w:p w14:paraId="4EE0D347" w14:textId="77777777" w:rsidR="007C4061" w:rsidRPr="00533C32" w:rsidRDefault="007C4061" w:rsidP="00842E08"/>
    <w:p w14:paraId="22161CFE" w14:textId="77777777" w:rsidR="007C4061" w:rsidRPr="00533C32" w:rsidRDefault="007C4061" w:rsidP="006352FE">
      <w:pPr>
        <w:pStyle w:val="Heading4"/>
      </w:pPr>
      <w:bookmarkStart w:id="931" w:name="_Toc20127050"/>
      <w:bookmarkStart w:id="932" w:name="_Toc27589026"/>
      <w:bookmarkStart w:id="933" w:name="_Toc36459825"/>
      <w:bookmarkStart w:id="934" w:name="_Toc45029402"/>
      <w:bookmarkStart w:id="935" w:name="_Toc56520022"/>
      <w:bookmarkStart w:id="936" w:name="_Toc114765605"/>
      <w:r w:rsidRPr="00533C32">
        <w:t>5.2.21.3</w:t>
      </w:r>
      <w:r w:rsidRPr="00533C32">
        <w:tab/>
        <w:t>Resource Standard Methods</w:t>
      </w:r>
      <w:bookmarkEnd w:id="931"/>
      <w:bookmarkEnd w:id="932"/>
      <w:bookmarkEnd w:id="933"/>
      <w:bookmarkEnd w:id="934"/>
      <w:bookmarkEnd w:id="935"/>
      <w:bookmarkEnd w:id="936"/>
    </w:p>
    <w:p w14:paraId="4562F9B7" w14:textId="77777777" w:rsidR="007C4061" w:rsidRPr="00533C32" w:rsidRDefault="007C4061" w:rsidP="006352FE">
      <w:pPr>
        <w:pStyle w:val="Heading5"/>
      </w:pPr>
      <w:bookmarkStart w:id="937" w:name="_Toc20127051"/>
      <w:bookmarkStart w:id="938" w:name="_Toc27589027"/>
      <w:bookmarkStart w:id="939" w:name="_Toc36459826"/>
      <w:bookmarkStart w:id="940" w:name="_Toc45029403"/>
      <w:bookmarkStart w:id="941" w:name="_Toc56520023"/>
      <w:bookmarkStart w:id="942" w:name="_Toc114765606"/>
      <w:r w:rsidRPr="00533C32">
        <w:t>5.2.21.3.1</w:t>
      </w:r>
      <w:r w:rsidRPr="00533C32">
        <w:tab/>
        <w:t>DELETE</w:t>
      </w:r>
      <w:bookmarkEnd w:id="937"/>
      <w:bookmarkEnd w:id="938"/>
      <w:bookmarkEnd w:id="939"/>
      <w:bookmarkEnd w:id="940"/>
      <w:bookmarkEnd w:id="941"/>
      <w:bookmarkEnd w:id="942"/>
    </w:p>
    <w:p w14:paraId="0112B93A" w14:textId="77777777" w:rsidR="007C4061" w:rsidRPr="00533C32" w:rsidRDefault="007C4061" w:rsidP="00842E08">
      <w:r w:rsidRPr="00533C32">
        <w:t>This method shall support the URI query parameters specified in table 5.2.21.3.1-1.</w:t>
      </w:r>
    </w:p>
    <w:p w14:paraId="46588E15" w14:textId="77777777" w:rsidR="007C4061" w:rsidRPr="00533C32" w:rsidRDefault="007C4061" w:rsidP="00842E08">
      <w:pPr>
        <w:pStyle w:val="TH"/>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1A6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4F955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039F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5D788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58FC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DDF4" w14:textId="77777777" w:rsidR="007C4061" w:rsidRPr="00D5200C" w:rsidRDefault="007C4061" w:rsidP="00C17C4C">
            <w:pPr>
              <w:pStyle w:val="TAH"/>
              <w:rPr>
                <w:lang w:val="en-US"/>
              </w:rPr>
            </w:pPr>
            <w:r w:rsidRPr="00D5200C">
              <w:rPr>
                <w:lang w:val="en-US"/>
              </w:rPr>
              <w:t>Description</w:t>
            </w:r>
          </w:p>
        </w:tc>
      </w:tr>
      <w:tr w:rsidR="007C4061" w:rsidRPr="00BC4D08" w14:paraId="3123C4D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69D5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F60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91928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AF4E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5F03DB" w14:textId="77777777" w:rsidR="007C4061" w:rsidRPr="00D5200C" w:rsidRDefault="007C4061" w:rsidP="00C17C4C">
            <w:pPr>
              <w:pStyle w:val="TAL"/>
              <w:rPr>
                <w:lang w:val="en-US"/>
              </w:rPr>
            </w:pPr>
          </w:p>
        </w:tc>
      </w:tr>
    </w:tbl>
    <w:p w14:paraId="44447075" w14:textId="77777777" w:rsidR="007C4061" w:rsidRPr="00533C32" w:rsidRDefault="007C4061" w:rsidP="00842E08"/>
    <w:p w14:paraId="109B235B" w14:textId="77777777" w:rsidR="007C4061" w:rsidRPr="00533C32" w:rsidRDefault="007C4061" w:rsidP="00842E08">
      <w:r w:rsidRPr="00533C32">
        <w:t>This method shall support the request data structures specified in table 5.2.21.3.1-2 and the response data structures and response codes specified in table 5.2.21.3.1-3.</w:t>
      </w:r>
    </w:p>
    <w:p w14:paraId="2AA80E49" w14:textId="77777777" w:rsidR="007C4061" w:rsidRPr="00533C32" w:rsidRDefault="007C4061" w:rsidP="00842E08">
      <w:pPr>
        <w:pStyle w:val="TH"/>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0375A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38D12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C755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EA94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E1E463" w14:textId="77777777" w:rsidR="007C4061" w:rsidRPr="00D5200C" w:rsidRDefault="007C4061" w:rsidP="00C17C4C">
            <w:pPr>
              <w:pStyle w:val="TAH"/>
              <w:rPr>
                <w:lang w:val="en-US"/>
              </w:rPr>
            </w:pPr>
            <w:r w:rsidRPr="00D5200C">
              <w:rPr>
                <w:lang w:val="en-US"/>
              </w:rPr>
              <w:t>Description</w:t>
            </w:r>
          </w:p>
        </w:tc>
      </w:tr>
      <w:tr w:rsidR="007C4061" w:rsidRPr="00BC4D08" w14:paraId="56ECDD6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0C4FFF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9BF24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AA884D"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E3BCB22" w14:textId="77777777" w:rsidR="007C4061" w:rsidRPr="00D5200C" w:rsidRDefault="007C4061" w:rsidP="00C17C4C">
            <w:pPr>
              <w:pStyle w:val="TAL"/>
              <w:rPr>
                <w:lang w:val="en-US"/>
              </w:rPr>
            </w:pPr>
            <w:r w:rsidRPr="00D5200C">
              <w:rPr>
                <w:lang w:val="en-US"/>
              </w:rPr>
              <w:t>The request body shall be empty.</w:t>
            </w:r>
          </w:p>
        </w:tc>
      </w:tr>
    </w:tbl>
    <w:p w14:paraId="57F66A3F" w14:textId="77777777" w:rsidR="007C4061" w:rsidRPr="00533C32" w:rsidRDefault="007C4061" w:rsidP="00842E08"/>
    <w:p w14:paraId="2356C4B6" w14:textId="77777777" w:rsidR="007C4061" w:rsidRPr="00533C32" w:rsidRDefault="007C4061" w:rsidP="00842E08">
      <w:pPr>
        <w:pStyle w:val="TH"/>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41D1F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53B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785A9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905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64425" w14:textId="77777777" w:rsidR="007C4061" w:rsidRPr="00D5200C" w:rsidRDefault="007C4061" w:rsidP="00C17C4C">
            <w:pPr>
              <w:pStyle w:val="TAH"/>
              <w:rPr>
                <w:lang w:val="en-US"/>
              </w:rPr>
            </w:pPr>
            <w:r w:rsidRPr="00D5200C">
              <w:rPr>
                <w:lang w:val="en-US"/>
              </w:rPr>
              <w:t>Response</w:t>
            </w:r>
          </w:p>
          <w:p w14:paraId="70C0FE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31FA5" w14:textId="77777777" w:rsidR="007C4061" w:rsidRPr="00D5200C" w:rsidRDefault="007C4061" w:rsidP="00C17C4C">
            <w:pPr>
              <w:pStyle w:val="TAH"/>
              <w:rPr>
                <w:lang w:val="en-US"/>
              </w:rPr>
            </w:pPr>
            <w:r w:rsidRPr="00D5200C">
              <w:rPr>
                <w:lang w:val="en-US"/>
              </w:rPr>
              <w:t>Description</w:t>
            </w:r>
          </w:p>
        </w:tc>
      </w:tr>
      <w:tr w:rsidR="007C4061" w:rsidRPr="00BC4D08" w14:paraId="56C7C81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2190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B55EE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06A09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C283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B05C0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B6068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4201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84960F" w14:textId="77777777" w:rsidR="007C4061" w:rsidRPr="00533C32" w:rsidRDefault="007C4061" w:rsidP="00842E08">
      <w:pPr>
        <w:rPr>
          <w:lang w:eastAsia="zh-CN"/>
        </w:rPr>
      </w:pPr>
    </w:p>
    <w:p w14:paraId="057DA767" w14:textId="77777777" w:rsidR="007C4061" w:rsidRPr="00533C32" w:rsidRDefault="007C4061" w:rsidP="006352FE">
      <w:pPr>
        <w:pStyle w:val="Heading5"/>
      </w:pPr>
      <w:bookmarkStart w:id="943" w:name="_Toc20127052"/>
      <w:bookmarkStart w:id="944" w:name="_Toc27589028"/>
      <w:bookmarkStart w:id="945" w:name="_Toc36459827"/>
      <w:bookmarkStart w:id="946" w:name="_Toc45029404"/>
      <w:bookmarkStart w:id="947" w:name="_Toc56520024"/>
      <w:bookmarkStart w:id="948" w:name="_Toc114765607"/>
      <w:r w:rsidRPr="00533C32">
        <w:lastRenderedPageBreak/>
        <w:t>5.2.21.3.</w:t>
      </w:r>
      <w:r w:rsidRPr="00533C32">
        <w:rPr>
          <w:lang w:val="de-DE"/>
        </w:rPr>
        <w:t>2</w:t>
      </w:r>
      <w:r w:rsidRPr="00533C32">
        <w:tab/>
        <w:t>PATCH</w:t>
      </w:r>
      <w:bookmarkEnd w:id="943"/>
      <w:bookmarkEnd w:id="944"/>
      <w:bookmarkEnd w:id="945"/>
      <w:bookmarkEnd w:id="946"/>
      <w:bookmarkEnd w:id="947"/>
      <w:bookmarkEnd w:id="948"/>
    </w:p>
    <w:p w14:paraId="408BC7E6" w14:textId="77777777" w:rsidR="007C4061" w:rsidRPr="00533C32" w:rsidRDefault="007C4061" w:rsidP="00842E08">
      <w:r w:rsidRPr="00533C32">
        <w:t>This method shall support the URI query parameters specified in table 5.2.21.3.</w:t>
      </w:r>
      <w:r w:rsidRPr="00533C32">
        <w:rPr>
          <w:lang w:val="de-DE"/>
        </w:rPr>
        <w:t>2</w:t>
      </w:r>
      <w:r w:rsidRPr="00533C32">
        <w:t>-1.</w:t>
      </w:r>
    </w:p>
    <w:p w14:paraId="4D80A635" w14:textId="77777777" w:rsidR="007C4061" w:rsidRPr="00533C32" w:rsidRDefault="007C4061" w:rsidP="00842E08">
      <w:pPr>
        <w:pStyle w:val="TH"/>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8BB2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752F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918D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B3C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D57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12741" w14:textId="77777777" w:rsidR="007C4061" w:rsidRPr="00D5200C" w:rsidRDefault="007C4061" w:rsidP="00C17C4C">
            <w:pPr>
              <w:pStyle w:val="TAH"/>
              <w:rPr>
                <w:lang w:val="en-US"/>
              </w:rPr>
            </w:pPr>
            <w:r w:rsidRPr="00D5200C">
              <w:rPr>
                <w:lang w:val="en-US"/>
              </w:rPr>
              <w:t>Description</w:t>
            </w:r>
          </w:p>
        </w:tc>
      </w:tr>
      <w:tr w:rsidR="007C4061" w:rsidRPr="00BC4D08" w14:paraId="39EEBB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5A9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188EF89"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5A2C24"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475C44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CE49B7" w14:textId="0EBECB6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6A4F55D" w14:textId="77777777" w:rsidR="007C4061" w:rsidRPr="00533C32" w:rsidRDefault="007C4061" w:rsidP="007C4061">
      <w:pPr>
        <w:pStyle w:val="Guidance"/>
      </w:pPr>
    </w:p>
    <w:p w14:paraId="5165B0FF" w14:textId="77777777" w:rsidR="007C4061" w:rsidRPr="00533C32" w:rsidRDefault="007C4061" w:rsidP="00842E08">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5441A07" w14:textId="77777777" w:rsidR="007C4061" w:rsidRPr="00533C32" w:rsidRDefault="007C4061" w:rsidP="00842E08">
      <w:pPr>
        <w:pStyle w:val="TH"/>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ACD1D0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74DE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40B6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15632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8A921" w14:textId="77777777" w:rsidR="007C4061" w:rsidRPr="00D5200C" w:rsidRDefault="007C4061" w:rsidP="00C17C4C">
            <w:pPr>
              <w:pStyle w:val="TAH"/>
              <w:rPr>
                <w:lang w:val="en-US"/>
              </w:rPr>
            </w:pPr>
            <w:r w:rsidRPr="00D5200C">
              <w:rPr>
                <w:lang w:val="en-US"/>
              </w:rPr>
              <w:t>Description</w:t>
            </w:r>
          </w:p>
        </w:tc>
      </w:tr>
      <w:tr w:rsidR="007C4061" w:rsidRPr="00BC4D08" w14:paraId="07D0D9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E028D5"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78B343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5E1A3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205E5D"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246E42B" w14:textId="77777777" w:rsidR="007C4061" w:rsidRPr="00533C32" w:rsidRDefault="007C4061" w:rsidP="00842E08"/>
    <w:p w14:paraId="24AC4719" w14:textId="77777777" w:rsidR="007C4061" w:rsidRPr="00533C32" w:rsidRDefault="007C4061" w:rsidP="00842E08">
      <w:pPr>
        <w:pStyle w:val="TH"/>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F64A75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305F2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E2E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11C42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F909F" w14:textId="77777777" w:rsidR="007C4061" w:rsidRPr="00D5200C" w:rsidRDefault="007C4061" w:rsidP="00C17C4C">
            <w:pPr>
              <w:pStyle w:val="TAH"/>
              <w:rPr>
                <w:lang w:val="en-US"/>
              </w:rPr>
            </w:pPr>
            <w:r w:rsidRPr="00D5200C">
              <w:rPr>
                <w:lang w:val="en-US"/>
              </w:rPr>
              <w:t>Response</w:t>
            </w:r>
          </w:p>
          <w:p w14:paraId="2D7BE5ED"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30777D" w14:textId="77777777" w:rsidR="007C4061" w:rsidRPr="00D5200C" w:rsidRDefault="007C4061" w:rsidP="00C17C4C">
            <w:pPr>
              <w:pStyle w:val="TAH"/>
              <w:rPr>
                <w:lang w:val="en-US"/>
              </w:rPr>
            </w:pPr>
            <w:r w:rsidRPr="00D5200C">
              <w:rPr>
                <w:lang w:val="en-US"/>
              </w:rPr>
              <w:t>Description</w:t>
            </w:r>
          </w:p>
        </w:tc>
      </w:tr>
      <w:tr w:rsidR="007C4061" w:rsidRPr="00BC4D08" w14:paraId="64DD8A2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47F8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4D76D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D43E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60BB7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8050D5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406C9B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0A32A5"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459F0E"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3E85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259FBC"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36DBD5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E812F08"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3745F84"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right w:val="single" w:sz="6" w:space="0" w:color="000000"/>
            </w:tcBorders>
            <w:hideMark/>
          </w:tcPr>
          <w:p w14:paraId="5281517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61E846A"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BCAB5F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AB3AE4E"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A32BD8D" w14:textId="77777777" w:rsidR="007C4061" w:rsidRPr="00D5200C" w:rsidRDefault="007C4061" w:rsidP="00C17C4C">
            <w:pPr>
              <w:pStyle w:val="TAL"/>
              <w:rPr>
                <w:lang w:val="en-US" w:eastAsia="zh-CN"/>
              </w:rPr>
            </w:pPr>
            <w:r w:rsidRPr="00D5200C">
              <w:rPr>
                <w:lang w:val="en-US" w:eastAsia="zh-CN"/>
              </w:rPr>
              <w:t xml:space="preserve">the </w:t>
            </w:r>
            <w:proofErr w:type="spellStart"/>
            <w:r w:rsidRPr="00D5200C">
              <w:rPr>
                <w:lang w:val="en-US" w:eastAsia="zh-CN"/>
              </w:rPr>
              <w:t>invalidParams</w:t>
            </w:r>
            <w:proofErr w:type="spellEnd"/>
            <w:r w:rsidRPr="00D5200C">
              <w:rPr>
                <w:lang w:val="en-US" w:eastAsia="zh-CN"/>
              </w:rPr>
              <w:t xml:space="preserve"> attribute shall contain the JSON pointers of attributes which are not allowed to be modified, and</w:t>
            </w:r>
          </w:p>
          <w:p w14:paraId="379EB48C"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913C4F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CF62D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B37DC86"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2677173C" w14:textId="77777777" w:rsidR="007C4061" w:rsidRDefault="007C4061" w:rsidP="00842E08">
      <w:pPr>
        <w:rPr>
          <w:lang w:eastAsia="zh-CN"/>
        </w:rPr>
      </w:pPr>
    </w:p>
    <w:p w14:paraId="41C32FCA" w14:textId="77777777" w:rsidR="007C4061" w:rsidRPr="00533C32" w:rsidRDefault="007C4061" w:rsidP="006352FE">
      <w:pPr>
        <w:pStyle w:val="Heading5"/>
      </w:pPr>
      <w:bookmarkStart w:id="949" w:name="_Toc36459828"/>
      <w:bookmarkStart w:id="950" w:name="_Toc45029405"/>
      <w:bookmarkStart w:id="951" w:name="_Toc56520025"/>
      <w:bookmarkStart w:id="952" w:name="_Toc114765608"/>
      <w:r>
        <w:t>5.2.21.3.3</w:t>
      </w:r>
      <w:r w:rsidRPr="00533C32">
        <w:tab/>
      </w:r>
      <w:r>
        <w:t>GET</w:t>
      </w:r>
      <w:bookmarkEnd w:id="949"/>
      <w:bookmarkEnd w:id="950"/>
      <w:bookmarkEnd w:id="951"/>
      <w:bookmarkEnd w:id="952"/>
    </w:p>
    <w:p w14:paraId="780D2DCC" w14:textId="77777777" w:rsidR="007C4061" w:rsidRPr="00533C32" w:rsidRDefault="007C4061" w:rsidP="00842E08">
      <w:r w:rsidRPr="00533C32">
        <w:t>This method shall support the URI query parameters specified in table 5.2.21.3.</w:t>
      </w:r>
      <w:r>
        <w:t>3</w:t>
      </w:r>
      <w:r w:rsidRPr="00533C32">
        <w:t>-1.</w:t>
      </w:r>
    </w:p>
    <w:p w14:paraId="2CA2EE03" w14:textId="77777777" w:rsidR="007C4061" w:rsidRPr="00533C32" w:rsidRDefault="007C4061" w:rsidP="00842E08">
      <w:pPr>
        <w:pStyle w:val="TH"/>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6E394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1A92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1322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2405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E3FF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89A48" w14:textId="77777777" w:rsidR="007C4061" w:rsidRPr="00D5200C" w:rsidRDefault="007C4061" w:rsidP="00C17C4C">
            <w:pPr>
              <w:pStyle w:val="TAH"/>
              <w:rPr>
                <w:lang w:val="en-US"/>
              </w:rPr>
            </w:pPr>
            <w:r w:rsidRPr="00D5200C">
              <w:rPr>
                <w:lang w:val="en-US"/>
              </w:rPr>
              <w:t>Description</w:t>
            </w:r>
          </w:p>
        </w:tc>
      </w:tr>
      <w:tr w:rsidR="007C4061" w:rsidRPr="00BC4D08" w14:paraId="121ADB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02B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1CF6D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365E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CDE6F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22E793" w14:textId="77777777" w:rsidR="007C4061" w:rsidRPr="00D5200C" w:rsidRDefault="007C4061" w:rsidP="00C17C4C">
            <w:pPr>
              <w:pStyle w:val="TAL"/>
              <w:rPr>
                <w:lang w:val="en-US"/>
              </w:rPr>
            </w:pPr>
          </w:p>
        </w:tc>
      </w:tr>
    </w:tbl>
    <w:p w14:paraId="2B701D5F" w14:textId="77777777" w:rsidR="007C4061" w:rsidRPr="00533C32" w:rsidRDefault="007C4061" w:rsidP="00842E08"/>
    <w:p w14:paraId="072398B0" w14:textId="77777777" w:rsidR="007C4061" w:rsidRPr="00533C32" w:rsidRDefault="007C4061" w:rsidP="00842E08">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7BA53CE0" w14:textId="77777777" w:rsidR="007C4061" w:rsidRPr="00533C32" w:rsidRDefault="007C4061" w:rsidP="00842E08">
      <w:pPr>
        <w:pStyle w:val="TH"/>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751EA4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D1D4C4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C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DBBD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B50A7" w14:textId="77777777" w:rsidR="007C4061" w:rsidRPr="00D5200C" w:rsidRDefault="007C4061" w:rsidP="00C17C4C">
            <w:pPr>
              <w:pStyle w:val="TAH"/>
              <w:rPr>
                <w:lang w:val="en-US"/>
              </w:rPr>
            </w:pPr>
            <w:r w:rsidRPr="00D5200C">
              <w:rPr>
                <w:lang w:val="en-US"/>
              </w:rPr>
              <w:t>Description</w:t>
            </w:r>
          </w:p>
        </w:tc>
      </w:tr>
      <w:tr w:rsidR="007C4061" w:rsidRPr="00BC4D08" w14:paraId="2E9837E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95E7A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E4080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147D7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1DE2F1" w14:textId="77777777" w:rsidR="007C4061" w:rsidRPr="00D5200C" w:rsidRDefault="007C4061" w:rsidP="00C17C4C">
            <w:pPr>
              <w:pStyle w:val="TAL"/>
              <w:rPr>
                <w:lang w:val="en-US"/>
              </w:rPr>
            </w:pPr>
            <w:r w:rsidRPr="00D5200C">
              <w:rPr>
                <w:lang w:val="en-US"/>
              </w:rPr>
              <w:t>The request body shall be empty.</w:t>
            </w:r>
          </w:p>
        </w:tc>
      </w:tr>
    </w:tbl>
    <w:p w14:paraId="20A5789B" w14:textId="77777777" w:rsidR="007C4061" w:rsidRPr="00533C32" w:rsidRDefault="007C4061" w:rsidP="00842E08"/>
    <w:p w14:paraId="07108411" w14:textId="77777777" w:rsidR="007C4061" w:rsidRPr="00533C32" w:rsidRDefault="007C4061" w:rsidP="00842E08">
      <w:pPr>
        <w:pStyle w:val="TH"/>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5EABA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724A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36793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4A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20D4E" w14:textId="77777777" w:rsidR="007C4061" w:rsidRPr="00D5200C" w:rsidRDefault="007C4061" w:rsidP="00C17C4C">
            <w:pPr>
              <w:pStyle w:val="TAH"/>
              <w:rPr>
                <w:lang w:val="en-US"/>
              </w:rPr>
            </w:pPr>
            <w:r w:rsidRPr="00D5200C">
              <w:rPr>
                <w:lang w:val="en-US"/>
              </w:rPr>
              <w:t>Response</w:t>
            </w:r>
          </w:p>
          <w:p w14:paraId="0055693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B32552" w14:textId="77777777" w:rsidR="007C4061" w:rsidRPr="00D5200C" w:rsidRDefault="007C4061" w:rsidP="00C17C4C">
            <w:pPr>
              <w:pStyle w:val="TAH"/>
              <w:rPr>
                <w:lang w:val="en-US"/>
              </w:rPr>
            </w:pPr>
            <w:r w:rsidRPr="00D5200C">
              <w:rPr>
                <w:lang w:val="en-US"/>
              </w:rPr>
              <w:t>Description</w:t>
            </w:r>
          </w:p>
        </w:tc>
      </w:tr>
      <w:tr w:rsidR="007C4061" w:rsidRPr="00BC4D08" w14:paraId="0A537B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D8E8DE" w14:textId="77777777" w:rsidR="007C4061" w:rsidRPr="00D5200C" w:rsidRDefault="007C4061" w:rsidP="00C17C4C">
            <w:pPr>
              <w:pStyle w:val="TAL"/>
              <w:rPr>
                <w:lang w:val="en-US"/>
              </w:rPr>
            </w:pPr>
            <w:proofErr w:type="spellStart"/>
            <w:r w:rsidRPr="00D5200C">
              <w:rPr>
                <w:lang w:val="en-US"/>
              </w:rPr>
              <w:t>SubscriptionDataSubscriptions</w:t>
            </w:r>
            <w:proofErr w:type="spellEnd"/>
          </w:p>
        </w:tc>
        <w:tc>
          <w:tcPr>
            <w:tcW w:w="225" w:type="pct"/>
            <w:tcBorders>
              <w:top w:val="single" w:sz="4" w:space="0" w:color="auto"/>
              <w:left w:val="single" w:sz="6" w:space="0" w:color="000000"/>
              <w:bottom w:val="single" w:sz="4" w:space="0" w:color="auto"/>
              <w:right w:val="single" w:sz="6" w:space="0" w:color="000000"/>
            </w:tcBorders>
          </w:tcPr>
          <w:p w14:paraId="116A8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EF2613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887C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2CA8C5"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486A8C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AF700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9AD691" w14:textId="77777777" w:rsidR="007C4061" w:rsidRPr="001D2176" w:rsidRDefault="007C4061" w:rsidP="00842E08">
      <w:pPr>
        <w:rPr>
          <w:lang w:eastAsia="zh-CN"/>
        </w:rPr>
      </w:pPr>
    </w:p>
    <w:p w14:paraId="61265AC1" w14:textId="77777777" w:rsidR="007C4061" w:rsidRPr="00533C32" w:rsidRDefault="007C4061" w:rsidP="006352FE">
      <w:pPr>
        <w:pStyle w:val="Heading3"/>
      </w:pPr>
      <w:bookmarkStart w:id="953" w:name="_Toc20127053"/>
      <w:bookmarkStart w:id="954" w:name="_Toc27589029"/>
      <w:bookmarkStart w:id="955" w:name="_Toc36459829"/>
      <w:bookmarkStart w:id="956" w:name="_Toc45029406"/>
      <w:bookmarkStart w:id="957" w:name="_Toc56520026"/>
      <w:bookmarkStart w:id="958" w:name="_Toc114765609"/>
      <w:r w:rsidRPr="00533C32">
        <w:t>5.2.22</w:t>
      </w:r>
      <w:r w:rsidRPr="00533C32">
        <w:tab/>
        <w:t xml:space="preserve">Resource: </w:t>
      </w:r>
      <w:proofErr w:type="spellStart"/>
      <w:r w:rsidRPr="00533C32">
        <w:t>TraceData</w:t>
      </w:r>
      <w:bookmarkEnd w:id="953"/>
      <w:bookmarkEnd w:id="954"/>
      <w:bookmarkEnd w:id="955"/>
      <w:bookmarkEnd w:id="956"/>
      <w:bookmarkEnd w:id="957"/>
      <w:bookmarkEnd w:id="958"/>
      <w:proofErr w:type="spellEnd"/>
    </w:p>
    <w:p w14:paraId="17749567" w14:textId="77777777" w:rsidR="007C4061" w:rsidRPr="00533C32" w:rsidRDefault="007C4061" w:rsidP="006352FE">
      <w:pPr>
        <w:pStyle w:val="Heading4"/>
      </w:pPr>
      <w:bookmarkStart w:id="959" w:name="_Toc20127054"/>
      <w:bookmarkStart w:id="960" w:name="_Toc27589030"/>
      <w:bookmarkStart w:id="961" w:name="_Toc36459830"/>
      <w:bookmarkStart w:id="962" w:name="_Toc45029407"/>
      <w:bookmarkStart w:id="963" w:name="_Toc56520027"/>
      <w:bookmarkStart w:id="964" w:name="_Toc114765610"/>
      <w:r w:rsidRPr="00533C32">
        <w:t>5.2.22.1</w:t>
      </w:r>
      <w:r w:rsidRPr="00533C32">
        <w:tab/>
        <w:t>Description</w:t>
      </w:r>
      <w:bookmarkEnd w:id="959"/>
      <w:bookmarkEnd w:id="960"/>
      <w:bookmarkEnd w:id="961"/>
      <w:bookmarkEnd w:id="962"/>
      <w:bookmarkEnd w:id="963"/>
      <w:bookmarkEnd w:id="964"/>
    </w:p>
    <w:p w14:paraId="6E944A7C" w14:textId="77777777" w:rsidR="007C4061" w:rsidRPr="00533C32" w:rsidRDefault="007C4061" w:rsidP="00842E08">
      <w:pPr>
        <w:rPr>
          <w:lang w:eastAsia="zh-CN"/>
        </w:rPr>
      </w:pPr>
      <w:r w:rsidRPr="00533C32">
        <w:t>This resource represents the trace configuration data for a SUPI for use in a serving PLMN. It is queried by the AMF via the UDM after registering.</w:t>
      </w:r>
    </w:p>
    <w:p w14:paraId="49FA6E7B"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6D5334" w14:textId="77777777" w:rsidR="007C4061" w:rsidRPr="00533C32" w:rsidRDefault="007C4061" w:rsidP="006352FE">
      <w:pPr>
        <w:pStyle w:val="Heading4"/>
      </w:pPr>
      <w:bookmarkStart w:id="965" w:name="_Toc20127055"/>
      <w:bookmarkStart w:id="966" w:name="_Toc27589031"/>
      <w:bookmarkStart w:id="967" w:name="_Toc36459831"/>
      <w:bookmarkStart w:id="968" w:name="_Toc45029408"/>
      <w:bookmarkStart w:id="969" w:name="_Toc56520028"/>
      <w:bookmarkStart w:id="970" w:name="_Toc114765611"/>
      <w:r w:rsidRPr="00533C32">
        <w:t>5.2.22.2</w:t>
      </w:r>
      <w:r w:rsidRPr="00533C32">
        <w:tab/>
        <w:t>Resource Definition</w:t>
      </w:r>
      <w:bookmarkEnd w:id="965"/>
      <w:bookmarkEnd w:id="966"/>
      <w:bookmarkEnd w:id="967"/>
      <w:bookmarkEnd w:id="968"/>
      <w:bookmarkEnd w:id="969"/>
      <w:bookmarkEnd w:id="970"/>
    </w:p>
    <w:p w14:paraId="281DC8A9"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19A7BBE9" w14:textId="77777777" w:rsidR="007C4061" w:rsidRPr="00533C32" w:rsidRDefault="007C4061" w:rsidP="00842E08">
      <w:pPr>
        <w:rPr>
          <w:rFonts w:ascii="Arial" w:hAnsi="Arial" w:cs="Arial"/>
        </w:rPr>
      </w:pPr>
      <w:r w:rsidRPr="00533C32">
        <w:t>This resource shall support the resource URI variables defined in table 5.2.22.2-1</w:t>
      </w:r>
      <w:r w:rsidRPr="00533C32">
        <w:rPr>
          <w:rFonts w:ascii="Arial" w:hAnsi="Arial" w:cs="Arial"/>
        </w:rPr>
        <w:t>.</w:t>
      </w:r>
    </w:p>
    <w:p w14:paraId="52E09C2E" w14:textId="77777777" w:rsidR="007C4061" w:rsidRPr="00533C32" w:rsidRDefault="007C4061" w:rsidP="00842E08">
      <w:pPr>
        <w:pStyle w:val="TH"/>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482D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475F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D613D" w14:textId="77777777" w:rsidR="007C4061" w:rsidRPr="00D5200C" w:rsidRDefault="007C4061" w:rsidP="00C17C4C">
            <w:pPr>
              <w:pStyle w:val="TAH"/>
              <w:rPr>
                <w:lang w:val="en-US"/>
              </w:rPr>
            </w:pPr>
            <w:r w:rsidRPr="00D5200C">
              <w:rPr>
                <w:lang w:val="en-US"/>
              </w:rPr>
              <w:t>Definition</w:t>
            </w:r>
          </w:p>
        </w:tc>
      </w:tr>
      <w:tr w:rsidR="007C4061" w:rsidRPr="00BC4D08" w14:paraId="5ECFDF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18172C"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DE6E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280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9F75C"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53842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r w:rsidR="007C4061" w:rsidRPr="00BC4D08" w14:paraId="5F1DC8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0B5328" w14:textId="77777777" w:rsidR="007C4061" w:rsidRPr="00D5200C" w:rsidRDefault="007C4061" w:rsidP="00C17C4C">
            <w:pPr>
              <w:pStyle w:val="TAL"/>
              <w:rPr>
                <w:lang w:val="en-US"/>
              </w:rPr>
            </w:pPr>
            <w:proofErr w:type="spellStart"/>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1F19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4B41596" w14:textId="77777777" w:rsidR="007C4061" w:rsidRPr="00533C32" w:rsidRDefault="007C4061" w:rsidP="00842E08"/>
    <w:p w14:paraId="5BACCB25" w14:textId="77777777" w:rsidR="007C4061" w:rsidRPr="00533C32" w:rsidRDefault="007C4061" w:rsidP="006352FE">
      <w:pPr>
        <w:pStyle w:val="Heading4"/>
      </w:pPr>
      <w:bookmarkStart w:id="971" w:name="_Toc20127056"/>
      <w:bookmarkStart w:id="972" w:name="_Toc27589032"/>
      <w:bookmarkStart w:id="973" w:name="_Toc36459832"/>
      <w:bookmarkStart w:id="974" w:name="_Toc45029409"/>
      <w:bookmarkStart w:id="975" w:name="_Toc56520029"/>
      <w:bookmarkStart w:id="976" w:name="_Toc114765612"/>
      <w:r w:rsidRPr="00533C32">
        <w:t>5.2.22.3</w:t>
      </w:r>
      <w:r w:rsidRPr="00533C32">
        <w:tab/>
        <w:t>Resource Standard Methods</w:t>
      </w:r>
      <w:bookmarkEnd w:id="971"/>
      <w:bookmarkEnd w:id="972"/>
      <w:bookmarkEnd w:id="973"/>
      <w:bookmarkEnd w:id="974"/>
      <w:bookmarkEnd w:id="975"/>
      <w:bookmarkEnd w:id="976"/>
    </w:p>
    <w:p w14:paraId="0EFA385D" w14:textId="79F40294" w:rsidR="007C4061" w:rsidRPr="00533C32" w:rsidRDefault="007C4061" w:rsidP="006352FE">
      <w:pPr>
        <w:pStyle w:val="Heading5"/>
      </w:pPr>
      <w:bookmarkStart w:id="977" w:name="_Toc20127057"/>
      <w:bookmarkStart w:id="978" w:name="_Toc27589033"/>
      <w:bookmarkStart w:id="979" w:name="_Toc36459833"/>
      <w:bookmarkStart w:id="980" w:name="_Toc45029410"/>
      <w:bookmarkStart w:id="981" w:name="_Toc56520030"/>
      <w:bookmarkStart w:id="982" w:name="_Toc114765613"/>
      <w:r w:rsidRPr="00533C32">
        <w:t>5.2.</w:t>
      </w:r>
      <w:r w:rsidR="000B4EDE">
        <w:t>22</w:t>
      </w:r>
      <w:r w:rsidRPr="00533C32">
        <w:t>.3.1</w:t>
      </w:r>
      <w:r w:rsidRPr="00533C32">
        <w:tab/>
        <w:t>GET</w:t>
      </w:r>
      <w:bookmarkEnd w:id="977"/>
      <w:bookmarkEnd w:id="978"/>
      <w:bookmarkEnd w:id="979"/>
      <w:bookmarkEnd w:id="980"/>
      <w:bookmarkEnd w:id="981"/>
      <w:bookmarkEnd w:id="982"/>
    </w:p>
    <w:p w14:paraId="30510D2C" w14:textId="77777777" w:rsidR="007C4061" w:rsidRPr="00533C32" w:rsidRDefault="007C4061" w:rsidP="00842E08">
      <w:r w:rsidRPr="00533C32">
        <w:t>This method shall support the URI query parameters specified in table 5.2.22.3.1-1.</w:t>
      </w:r>
    </w:p>
    <w:p w14:paraId="30730C1B" w14:textId="77777777" w:rsidR="007C4061" w:rsidRPr="00533C32" w:rsidRDefault="007C4061" w:rsidP="00842E08">
      <w:pPr>
        <w:pStyle w:val="TH"/>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40E7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4275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65C5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92769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C3CA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066B5" w14:textId="77777777" w:rsidR="007C4061" w:rsidRPr="00D5200C" w:rsidRDefault="007C4061" w:rsidP="00C17C4C">
            <w:pPr>
              <w:pStyle w:val="TAH"/>
              <w:rPr>
                <w:lang w:val="en-US"/>
              </w:rPr>
            </w:pPr>
            <w:r w:rsidRPr="00D5200C">
              <w:rPr>
                <w:lang w:val="en-US"/>
              </w:rPr>
              <w:t>Description</w:t>
            </w:r>
          </w:p>
        </w:tc>
      </w:tr>
      <w:tr w:rsidR="007C4061" w:rsidRPr="00BC4D08" w14:paraId="619F03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FEDB3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E2DB203"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3A130AC9"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79197DD"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7BC0C4" w14:textId="77777777" w:rsidR="007C4061" w:rsidRPr="00D5200C" w:rsidRDefault="007C4061" w:rsidP="00C17C4C">
            <w:pPr>
              <w:pStyle w:val="TAL"/>
              <w:rPr>
                <w:lang w:val="en-US"/>
              </w:rPr>
            </w:pPr>
          </w:p>
        </w:tc>
      </w:tr>
    </w:tbl>
    <w:p w14:paraId="2C6899DD" w14:textId="77777777" w:rsidR="007C4061" w:rsidRPr="00533C32" w:rsidRDefault="007C4061" w:rsidP="00842E08"/>
    <w:p w14:paraId="43E3796B" w14:textId="77777777" w:rsidR="007C4061" w:rsidRPr="00533C32" w:rsidRDefault="007C4061" w:rsidP="00842E08">
      <w:r w:rsidRPr="00533C32">
        <w:t>This method shall support the request data structures specified in table 5.2.22.3.1-2 and the response data structures and response codes specified in table 5.2.22.3.1-3.</w:t>
      </w:r>
    </w:p>
    <w:p w14:paraId="08B5D850" w14:textId="77777777" w:rsidR="007C4061" w:rsidRPr="00533C32" w:rsidRDefault="007C4061" w:rsidP="00842E08">
      <w:pPr>
        <w:pStyle w:val="TH"/>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467D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831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997E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523C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5A5F3B" w14:textId="77777777" w:rsidR="007C4061" w:rsidRPr="00D5200C" w:rsidRDefault="007C4061" w:rsidP="00C17C4C">
            <w:pPr>
              <w:pStyle w:val="TAH"/>
              <w:rPr>
                <w:lang w:val="en-US"/>
              </w:rPr>
            </w:pPr>
            <w:r w:rsidRPr="00D5200C">
              <w:rPr>
                <w:lang w:val="en-US"/>
              </w:rPr>
              <w:t>Description</w:t>
            </w:r>
          </w:p>
        </w:tc>
      </w:tr>
      <w:tr w:rsidR="007C4061" w:rsidRPr="00BC4D08" w14:paraId="41AF48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0FDA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32BA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8E65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1A43FF" w14:textId="77777777" w:rsidR="007C4061" w:rsidRPr="00D5200C" w:rsidRDefault="007C4061" w:rsidP="00C17C4C">
            <w:pPr>
              <w:pStyle w:val="TAL"/>
              <w:rPr>
                <w:lang w:val="en-US"/>
              </w:rPr>
            </w:pPr>
          </w:p>
        </w:tc>
      </w:tr>
    </w:tbl>
    <w:p w14:paraId="7C841A24" w14:textId="77777777" w:rsidR="007C4061" w:rsidRPr="00533C32" w:rsidRDefault="007C4061" w:rsidP="00842E08"/>
    <w:p w14:paraId="72EBDC99" w14:textId="2113EAF8" w:rsidR="007C4061" w:rsidRPr="00533C32" w:rsidRDefault="007C4061" w:rsidP="00842E08">
      <w:pPr>
        <w:pStyle w:val="TH"/>
      </w:pPr>
      <w:r w:rsidRPr="00533C32">
        <w:lastRenderedPageBreak/>
        <w:t>Table 5.2.</w:t>
      </w:r>
      <w:r w:rsidR="00132930">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EA1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ACDC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35DA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AA2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7CDF9" w14:textId="77777777" w:rsidR="007C4061" w:rsidRPr="00D5200C" w:rsidRDefault="007C4061" w:rsidP="00C17C4C">
            <w:pPr>
              <w:pStyle w:val="TAH"/>
              <w:rPr>
                <w:lang w:val="en-US"/>
              </w:rPr>
            </w:pPr>
            <w:r w:rsidRPr="00D5200C">
              <w:rPr>
                <w:lang w:val="en-US"/>
              </w:rPr>
              <w:t>Response</w:t>
            </w:r>
          </w:p>
          <w:p w14:paraId="33A5B00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165E" w14:textId="77777777" w:rsidR="007C4061" w:rsidRPr="00D5200C" w:rsidRDefault="007C4061" w:rsidP="00C17C4C">
            <w:pPr>
              <w:pStyle w:val="TAH"/>
              <w:rPr>
                <w:lang w:val="en-US"/>
              </w:rPr>
            </w:pPr>
            <w:r w:rsidRPr="00D5200C">
              <w:rPr>
                <w:lang w:val="en-US"/>
              </w:rPr>
              <w:t>Description</w:t>
            </w:r>
          </w:p>
        </w:tc>
      </w:tr>
      <w:tr w:rsidR="007C4061" w:rsidRPr="00BC4D08" w14:paraId="1D2ADDC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947873" w14:textId="77777777" w:rsidR="007C4061" w:rsidRPr="00D5200C" w:rsidRDefault="007C4061" w:rsidP="00C17C4C">
            <w:pPr>
              <w:pStyle w:val="TAL"/>
              <w:rPr>
                <w:lang w:val="en-US"/>
              </w:rPr>
            </w:pPr>
            <w:proofErr w:type="spellStart"/>
            <w:r w:rsidRPr="00D5200C">
              <w:rPr>
                <w:lang w:val="en-US"/>
              </w:rPr>
              <w:t>TraceData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8DD88A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D137D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5797D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689BB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AA950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8ADF6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C832A48" w14:textId="77777777" w:rsidR="007C4061" w:rsidRPr="00533C32" w:rsidRDefault="007C4061" w:rsidP="00842E08">
      <w:pPr>
        <w:rPr>
          <w:lang w:eastAsia="zh-CN"/>
        </w:rPr>
      </w:pPr>
    </w:p>
    <w:p w14:paraId="1EF9BA77" w14:textId="77777777" w:rsidR="007C4061" w:rsidRPr="00533C32" w:rsidRDefault="007C4061" w:rsidP="00E460C1">
      <w:pPr>
        <w:pStyle w:val="Heading3"/>
      </w:pPr>
      <w:bookmarkStart w:id="983" w:name="_Toc20127058"/>
      <w:bookmarkStart w:id="984" w:name="_Toc27589034"/>
      <w:bookmarkStart w:id="985" w:name="_Toc36459834"/>
      <w:bookmarkStart w:id="986" w:name="_Toc45029411"/>
      <w:bookmarkStart w:id="987" w:name="_Toc56520031"/>
      <w:bookmarkStart w:id="988" w:name="_Toc114765614"/>
      <w:r w:rsidRPr="00533C32">
        <w:t>5.2.23</w:t>
      </w:r>
      <w:r w:rsidRPr="00533C32">
        <w:tab/>
        <w:t xml:space="preserve">Resource: </w:t>
      </w:r>
      <w:proofErr w:type="spellStart"/>
      <w:r w:rsidRPr="00533C32">
        <w:t>IdentityData</w:t>
      </w:r>
      <w:bookmarkEnd w:id="983"/>
      <w:bookmarkEnd w:id="984"/>
      <w:bookmarkEnd w:id="985"/>
      <w:bookmarkEnd w:id="986"/>
      <w:bookmarkEnd w:id="987"/>
      <w:bookmarkEnd w:id="988"/>
      <w:proofErr w:type="spellEnd"/>
    </w:p>
    <w:p w14:paraId="6D732472" w14:textId="77777777" w:rsidR="007C4061" w:rsidRPr="00533C32" w:rsidRDefault="007C4061" w:rsidP="00E460C1">
      <w:pPr>
        <w:pStyle w:val="Heading4"/>
      </w:pPr>
      <w:bookmarkStart w:id="989" w:name="_Toc20127059"/>
      <w:bookmarkStart w:id="990" w:name="_Toc27589035"/>
      <w:bookmarkStart w:id="991" w:name="_Toc36459835"/>
      <w:bookmarkStart w:id="992" w:name="_Toc45029412"/>
      <w:bookmarkStart w:id="993" w:name="_Toc56520032"/>
      <w:bookmarkStart w:id="994" w:name="_Toc114765615"/>
      <w:r w:rsidRPr="00533C32">
        <w:t>5.2.23.1</w:t>
      </w:r>
      <w:r w:rsidRPr="00533C32">
        <w:tab/>
        <w:t>Description</w:t>
      </w:r>
      <w:bookmarkEnd w:id="989"/>
      <w:bookmarkEnd w:id="990"/>
      <w:bookmarkEnd w:id="991"/>
      <w:bookmarkEnd w:id="992"/>
      <w:bookmarkEnd w:id="993"/>
      <w:bookmarkEnd w:id="994"/>
    </w:p>
    <w:p w14:paraId="754A129C" w14:textId="77777777" w:rsidR="007C4061" w:rsidRPr="00533C32" w:rsidRDefault="007C4061" w:rsidP="00842E08">
      <w:r w:rsidRPr="00533C32">
        <w:t>This resource represents the identity data. It is queried by the UDM by GPSI or SUPI.</w:t>
      </w:r>
    </w:p>
    <w:p w14:paraId="35B8EBC6" w14:textId="77777777" w:rsidR="007C4061" w:rsidRPr="00533C32" w:rsidRDefault="007C4061" w:rsidP="00E460C1">
      <w:pPr>
        <w:pStyle w:val="Heading4"/>
      </w:pPr>
      <w:bookmarkStart w:id="995" w:name="_Toc20127060"/>
      <w:bookmarkStart w:id="996" w:name="_Toc27589036"/>
      <w:bookmarkStart w:id="997" w:name="_Toc36459836"/>
      <w:bookmarkStart w:id="998" w:name="_Toc45029413"/>
      <w:bookmarkStart w:id="999" w:name="_Toc56520033"/>
      <w:bookmarkStart w:id="1000" w:name="_Toc114765616"/>
      <w:r w:rsidRPr="00533C32">
        <w:t>5.2.23.2</w:t>
      </w:r>
      <w:r w:rsidRPr="00533C32">
        <w:tab/>
        <w:t>Resource Definition</w:t>
      </w:r>
      <w:bookmarkEnd w:id="995"/>
      <w:bookmarkEnd w:id="996"/>
      <w:bookmarkEnd w:id="997"/>
      <w:bookmarkEnd w:id="998"/>
      <w:bookmarkEnd w:id="999"/>
      <w:bookmarkEnd w:id="1000"/>
    </w:p>
    <w:p w14:paraId="1239E393" w14:textId="77777777" w:rsidR="007C4061" w:rsidRPr="00533C32" w:rsidRDefault="007C4061" w:rsidP="00842E08">
      <w:r w:rsidRPr="00533C32">
        <w:t>Resource URI: {apiRoot}/nudr-dr/&lt;apiVersion&gt;/subscription-data/{ueId}/identity-data</w:t>
      </w:r>
    </w:p>
    <w:p w14:paraId="51DC2D4F" w14:textId="77777777" w:rsidR="007C4061" w:rsidRPr="00533C32" w:rsidRDefault="007C4061" w:rsidP="00842E08">
      <w:pPr>
        <w:rPr>
          <w:rFonts w:ascii="Arial" w:hAnsi="Arial" w:cs="Arial"/>
        </w:rPr>
      </w:pPr>
      <w:r w:rsidRPr="00533C32">
        <w:t>This resource shall support the resource URI variables defined in table 5.2.23.2-1</w:t>
      </w:r>
      <w:r w:rsidRPr="00533C32">
        <w:rPr>
          <w:rFonts w:ascii="Arial" w:hAnsi="Arial" w:cs="Arial"/>
        </w:rPr>
        <w:t>.</w:t>
      </w:r>
    </w:p>
    <w:p w14:paraId="06C2FE4E" w14:textId="77777777" w:rsidR="007C4061" w:rsidRPr="00533C32" w:rsidRDefault="007C4061" w:rsidP="00842E08">
      <w:pPr>
        <w:pStyle w:val="TH"/>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73C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A2983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5E0A0" w14:textId="77777777" w:rsidR="007C4061" w:rsidRPr="00D5200C" w:rsidRDefault="007C4061" w:rsidP="00C17C4C">
            <w:pPr>
              <w:pStyle w:val="TAH"/>
              <w:rPr>
                <w:lang w:val="en-US"/>
              </w:rPr>
            </w:pPr>
            <w:r w:rsidRPr="00D5200C">
              <w:rPr>
                <w:lang w:val="en-US"/>
              </w:rPr>
              <w:t>Definition</w:t>
            </w:r>
          </w:p>
        </w:tc>
      </w:tr>
      <w:tr w:rsidR="007C4061" w:rsidRPr="00BC4D08" w14:paraId="033DC8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67787B"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85BA02"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5C631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E2848" w14:textId="77777777" w:rsidR="007C4061" w:rsidRPr="00D5200C" w:rsidRDefault="007C4061" w:rsidP="00C17C4C">
            <w:pPr>
              <w:pStyle w:val="TAL"/>
              <w:rPr>
                <w:lang w:val="en-US"/>
              </w:rPr>
            </w:pPr>
            <w:proofErr w:type="spellStart"/>
            <w:r w:rsidRPr="00D5200C">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C45F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VarUeId</w:t>
            </w:r>
            <w:proofErr w:type="spellEnd"/>
            <w:r w:rsidR="00EB2161">
              <w:rPr>
                <w:lang w:val="en-US"/>
              </w:rPr>
              <w:t xml:space="preserve"> in 3GPP TS 29.571 [3]</w:t>
            </w:r>
          </w:p>
        </w:tc>
      </w:tr>
    </w:tbl>
    <w:p w14:paraId="2F663B65" w14:textId="77777777" w:rsidR="007C4061" w:rsidRPr="00533C32" w:rsidRDefault="007C4061" w:rsidP="00842E08"/>
    <w:p w14:paraId="00014C24" w14:textId="77777777" w:rsidR="007C4061" w:rsidRPr="00533C32" w:rsidRDefault="007C4061" w:rsidP="00E460C1">
      <w:pPr>
        <w:pStyle w:val="Heading4"/>
      </w:pPr>
      <w:bookmarkStart w:id="1001" w:name="_Toc20127061"/>
      <w:bookmarkStart w:id="1002" w:name="_Toc27589037"/>
      <w:bookmarkStart w:id="1003" w:name="_Toc36459837"/>
      <w:bookmarkStart w:id="1004" w:name="_Toc45029414"/>
      <w:bookmarkStart w:id="1005" w:name="_Toc56520034"/>
      <w:bookmarkStart w:id="1006" w:name="_Toc114765617"/>
      <w:r w:rsidRPr="00533C32">
        <w:t>5.2.23.3</w:t>
      </w:r>
      <w:r w:rsidRPr="00533C32">
        <w:tab/>
        <w:t>Resource Standard Methods</w:t>
      </w:r>
      <w:bookmarkEnd w:id="1001"/>
      <w:bookmarkEnd w:id="1002"/>
      <w:bookmarkEnd w:id="1003"/>
      <w:bookmarkEnd w:id="1004"/>
      <w:bookmarkEnd w:id="1005"/>
      <w:bookmarkEnd w:id="1006"/>
    </w:p>
    <w:p w14:paraId="4CD2A844" w14:textId="77777777" w:rsidR="007C4061" w:rsidRPr="00533C32" w:rsidRDefault="007C4061" w:rsidP="00E460C1">
      <w:pPr>
        <w:pStyle w:val="Heading5"/>
      </w:pPr>
      <w:bookmarkStart w:id="1007" w:name="_Toc20127062"/>
      <w:bookmarkStart w:id="1008" w:name="_Toc27589038"/>
      <w:bookmarkStart w:id="1009" w:name="_Toc36459838"/>
      <w:bookmarkStart w:id="1010" w:name="_Toc45029415"/>
      <w:bookmarkStart w:id="1011" w:name="_Toc56520035"/>
      <w:bookmarkStart w:id="1012" w:name="_Toc114765618"/>
      <w:r w:rsidRPr="00533C32">
        <w:t>5.2.23.3.1</w:t>
      </w:r>
      <w:r w:rsidRPr="00533C32">
        <w:tab/>
        <w:t>GET</w:t>
      </w:r>
      <w:bookmarkEnd w:id="1007"/>
      <w:bookmarkEnd w:id="1008"/>
      <w:bookmarkEnd w:id="1009"/>
      <w:bookmarkEnd w:id="1010"/>
      <w:bookmarkEnd w:id="1011"/>
      <w:bookmarkEnd w:id="1012"/>
    </w:p>
    <w:p w14:paraId="488E1278" w14:textId="77777777" w:rsidR="007C4061" w:rsidRPr="00533C32" w:rsidRDefault="007C4061" w:rsidP="00842E08">
      <w:r w:rsidRPr="00533C32">
        <w:t>This method shall support the URI query parameters specified in table 5.2.23.3.1-1.</w:t>
      </w:r>
    </w:p>
    <w:p w14:paraId="0D675E2A" w14:textId="77777777" w:rsidR="007C4061" w:rsidRPr="00533C32" w:rsidRDefault="007C4061" w:rsidP="00842E08">
      <w:pPr>
        <w:pStyle w:val="TH"/>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BFD5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94193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9765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C7D5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940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615B" w14:textId="77777777" w:rsidR="007C4061" w:rsidRPr="00D5200C" w:rsidRDefault="007C4061" w:rsidP="00C17C4C">
            <w:pPr>
              <w:pStyle w:val="TAH"/>
              <w:rPr>
                <w:lang w:val="en-US"/>
              </w:rPr>
            </w:pPr>
            <w:r w:rsidRPr="00D5200C">
              <w:rPr>
                <w:lang w:val="en-US"/>
              </w:rPr>
              <w:t>Description</w:t>
            </w:r>
          </w:p>
        </w:tc>
      </w:tr>
      <w:tr w:rsidR="007C4061" w:rsidRPr="00BC4D08" w14:paraId="6B5109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7BADFD"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49CE99AD" w14:textId="77777777" w:rsidR="007C4061" w:rsidRPr="00D5200C" w:rsidRDefault="007C4061" w:rsidP="00C17C4C">
            <w:pPr>
              <w:pStyle w:val="TAL"/>
              <w:rPr>
                <w:lang w:val="en-US"/>
              </w:rPr>
            </w:pPr>
            <w:bookmarkStart w:id="1013" w:name="OLE_LINK9"/>
            <w:proofErr w:type="spellStart"/>
            <w:r w:rsidRPr="00297367">
              <w:rPr>
                <w:rFonts w:hint="eastAsia"/>
              </w:rPr>
              <w:t>AppPort</w:t>
            </w:r>
            <w:r w:rsidRPr="00297367">
              <w:t>Id</w:t>
            </w:r>
            <w:bookmarkEnd w:id="1013"/>
            <w:proofErr w:type="spellEnd"/>
          </w:p>
        </w:tc>
        <w:tc>
          <w:tcPr>
            <w:tcW w:w="217" w:type="pct"/>
            <w:tcBorders>
              <w:top w:val="single" w:sz="4" w:space="0" w:color="auto"/>
              <w:left w:val="single" w:sz="6" w:space="0" w:color="000000"/>
              <w:bottom w:val="single" w:sz="6" w:space="0" w:color="000000"/>
              <w:right w:val="single" w:sz="6" w:space="0" w:color="000000"/>
            </w:tcBorders>
          </w:tcPr>
          <w:p w14:paraId="15EA68BA" w14:textId="77777777"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CC06A1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37309" w14:textId="488F1EB1"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w:t>
            </w:r>
            <w:r w:rsidR="005475C0">
              <w:rPr>
                <w:rFonts w:cs="Arial"/>
                <w:szCs w:val="18"/>
              </w:rPr>
              <w:t>4</w:t>
            </w:r>
            <w:r w:rsidRPr="00297367">
              <w:rPr>
                <w:rFonts w:cs="Arial"/>
                <w:szCs w:val="18"/>
              </w:rPr>
              <w:t>] clause 4.4.7</w:t>
            </w:r>
          </w:p>
        </w:tc>
      </w:tr>
    </w:tbl>
    <w:p w14:paraId="1EDF5B98" w14:textId="77777777" w:rsidR="007C4061" w:rsidRPr="00533C32" w:rsidRDefault="007C4061" w:rsidP="00842E08"/>
    <w:p w14:paraId="79C990BC" w14:textId="77777777" w:rsidR="007C4061" w:rsidRPr="00533C32" w:rsidRDefault="007C4061" w:rsidP="00842E08">
      <w:r w:rsidRPr="00533C32">
        <w:t>This method shall support the request data structures specified in table 5.2.23.3.1-2 and the response data structures and response codes specified in table 5.2.23.3.1-3.</w:t>
      </w:r>
    </w:p>
    <w:p w14:paraId="44C2772E" w14:textId="77777777" w:rsidR="007C4061" w:rsidRPr="00533C32" w:rsidRDefault="007C4061" w:rsidP="00842E08">
      <w:pPr>
        <w:pStyle w:val="TH"/>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077CE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2F5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B6F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936BD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D77BD" w14:textId="77777777" w:rsidR="007C4061" w:rsidRPr="00D5200C" w:rsidRDefault="007C4061" w:rsidP="00C17C4C">
            <w:pPr>
              <w:pStyle w:val="TAH"/>
              <w:rPr>
                <w:lang w:val="en-US"/>
              </w:rPr>
            </w:pPr>
            <w:r w:rsidRPr="00D5200C">
              <w:rPr>
                <w:lang w:val="en-US"/>
              </w:rPr>
              <w:t>Description</w:t>
            </w:r>
          </w:p>
        </w:tc>
      </w:tr>
      <w:tr w:rsidR="007C4061" w:rsidRPr="00BC4D08" w14:paraId="561B3CF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864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3B7C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3644F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013A01" w14:textId="77777777" w:rsidR="007C4061" w:rsidRPr="00D5200C" w:rsidRDefault="007C4061" w:rsidP="00C17C4C">
            <w:pPr>
              <w:pStyle w:val="TAL"/>
              <w:rPr>
                <w:lang w:val="en-US"/>
              </w:rPr>
            </w:pPr>
          </w:p>
        </w:tc>
      </w:tr>
    </w:tbl>
    <w:p w14:paraId="6DFF7CDD" w14:textId="77777777" w:rsidR="007C4061" w:rsidRPr="00533C32" w:rsidRDefault="007C4061" w:rsidP="00842E08"/>
    <w:p w14:paraId="7D662B02" w14:textId="77777777" w:rsidR="007C4061" w:rsidRPr="00533C32" w:rsidRDefault="007C4061" w:rsidP="00842E08">
      <w:pPr>
        <w:pStyle w:val="TH"/>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83224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CEE5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9FD71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0A9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3A37A2" w14:textId="77777777" w:rsidR="007C4061" w:rsidRPr="00D5200C" w:rsidRDefault="007C4061" w:rsidP="00C17C4C">
            <w:pPr>
              <w:pStyle w:val="TAH"/>
              <w:rPr>
                <w:lang w:val="en-US"/>
              </w:rPr>
            </w:pPr>
            <w:r w:rsidRPr="00D5200C">
              <w:rPr>
                <w:lang w:val="en-US"/>
              </w:rPr>
              <w:t>Response</w:t>
            </w:r>
          </w:p>
          <w:p w14:paraId="2574EA1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53C97" w14:textId="77777777" w:rsidR="007C4061" w:rsidRPr="00D5200C" w:rsidRDefault="007C4061" w:rsidP="00C17C4C">
            <w:pPr>
              <w:pStyle w:val="TAH"/>
              <w:rPr>
                <w:lang w:val="en-US"/>
              </w:rPr>
            </w:pPr>
            <w:r w:rsidRPr="00D5200C">
              <w:rPr>
                <w:lang w:val="en-US"/>
              </w:rPr>
              <w:t>Description</w:t>
            </w:r>
          </w:p>
        </w:tc>
      </w:tr>
      <w:tr w:rsidR="007C4061" w:rsidRPr="00BC4D08" w14:paraId="5B5D48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4A7D4" w14:textId="77777777" w:rsidR="007C4061" w:rsidRPr="00D5200C" w:rsidRDefault="007C4061" w:rsidP="00C17C4C">
            <w:pPr>
              <w:pStyle w:val="TAL"/>
              <w:rPr>
                <w:lang w:val="en-US"/>
              </w:rPr>
            </w:pPr>
            <w:proofErr w:type="spellStart"/>
            <w:r w:rsidRPr="00D5200C">
              <w:rPr>
                <w:lang w:val="en-US"/>
              </w:rPr>
              <w:t>IdentityData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5C732E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F98FC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20EA64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0DE6D5" w14:textId="77777777" w:rsidR="007C4061" w:rsidRPr="00D5200C" w:rsidRDefault="007C4061" w:rsidP="00C17C4C">
            <w:pPr>
              <w:pStyle w:val="TAL"/>
              <w:rPr>
                <w:lang w:val="en-US"/>
              </w:rPr>
            </w:pPr>
            <w:r w:rsidRPr="00D5200C">
              <w:rPr>
                <w:lang w:val="en-US"/>
              </w:rPr>
              <w:t xml:space="preserve">Upon success, a response body containing the identity data that corresponds to the provided </w:t>
            </w:r>
            <w:proofErr w:type="spellStart"/>
            <w:r w:rsidRPr="00D5200C">
              <w:rPr>
                <w:lang w:val="en-US"/>
              </w:rPr>
              <w:t>ueId</w:t>
            </w:r>
            <w:proofErr w:type="spellEnd"/>
          </w:p>
        </w:tc>
      </w:tr>
      <w:tr w:rsidR="007C4061" w:rsidRPr="00BC4D08" w14:paraId="7C447F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B62F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D71EE6" w14:textId="77777777" w:rsidR="007C4061" w:rsidRPr="00533C32" w:rsidRDefault="007C4061" w:rsidP="00842E08">
      <w:pPr>
        <w:rPr>
          <w:lang w:eastAsia="zh-CN"/>
        </w:rPr>
      </w:pPr>
    </w:p>
    <w:p w14:paraId="59C9512B" w14:textId="77777777" w:rsidR="007C4061" w:rsidRPr="00533C32" w:rsidRDefault="007C4061" w:rsidP="006352FE">
      <w:pPr>
        <w:pStyle w:val="Heading3"/>
      </w:pPr>
      <w:bookmarkStart w:id="1014" w:name="_Toc20127063"/>
      <w:bookmarkStart w:id="1015" w:name="_Toc27589039"/>
      <w:bookmarkStart w:id="1016" w:name="_Toc36459839"/>
      <w:bookmarkStart w:id="1017" w:name="_Toc45029416"/>
      <w:bookmarkStart w:id="1018" w:name="_Toc56520036"/>
      <w:bookmarkStart w:id="1019" w:name="_Toc114765619"/>
      <w:r w:rsidRPr="00533C32">
        <w:lastRenderedPageBreak/>
        <w:t>5.2.24</w:t>
      </w:r>
      <w:r w:rsidRPr="00533C32">
        <w:tab/>
        <w:t xml:space="preserve">Resource: </w:t>
      </w:r>
      <w:proofErr w:type="spellStart"/>
      <w:r w:rsidRPr="00533C32">
        <w:t>AuthenticationStatus</w:t>
      </w:r>
      <w:bookmarkEnd w:id="1014"/>
      <w:bookmarkEnd w:id="1015"/>
      <w:bookmarkEnd w:id="1016"/>
      <w:bookmarkEnd w:id="1017"/>
      <w:bookmarkEnd w:id="1018"/>
      <w:bookmarkEnd w:id="1019"/>
      <w:proofErr w:type="spellEnd"/>
    </w:p>
    <w:p w14:paraId="1B3BC2F4" w14:textId="77777777" w:rsidR="007C4061" w:rsidRPr="00533C32" w:rsidRDefault="007C4061" w:rsidP="006352FE">
      <w:pPr>
        <w:pStyle w:val="Heading4"/>
      </w:pPr>
      <w:bookmarkStart w:id="1020" w:name="_Toc20127064"/>
      <w:bookmarkStart w:id="1021" w:name="_Toc27589040"/>
      <w:bookmarkStart w:id="1022" w:name="_Toc36459840"/>
      <w:bookmarkStart w:id="1023" w:name="_Toc45029417"/>
      <w:bookmarkStart w:id="1024" w:name="_Toc56520037"/>
      <w:bookmarkStart w:id="1025" w:name="_Toc114765620"/>
      <w:r w:rsidRPr="00533C32">
        <w:t>5.2.24.1</w:t>
      </w:r>
      <w:r w:rsidRPr="00533C32">
        <w:tab/>
        <w:t>Description</w:t>
      </w:r>
      <w:bookmarkEnd w:id="1020"/>
      <w:bookmarkEnd w:id="1021"/>
      <w:bookmarkEnd w:id="1022"/>
      <w:bookmarkEnd w:id="1023"/>
      <w:bookmarkEnd w:id="1024"/>
      <w:bookmarkEnd w:id="1025"/>
    </w:p>
    <w:p w14:paraId="5EB2C66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736838" w14:textId="77777777" w:rsidR="007C4061" w:rsidRPr="00533C32" w:rsidRDefault="007C4061" w:rsidP="006352FE">
      <w:pPr>
        <w:pStyle w:val="Heading4"/>
      </w:pPr>
      <w:bookmarkStart w:id="1026" w:name="_Toc20127065"/>
      <w:bookmarkStart w:id="1027" w:name="_Toc27589041"/>
      <w:bookmarkStart w:id="1028" w:name="_Toc36459841"/>
      <w:bookmarkStart w:id="1029" w:name="_Toc45029418"/>
      <w:bookmarkStart w:id="1030" w:name="_Toc56520038"/>
      <w:bookmarkStart w:id="1031" w:name="_Toc114765621"/>
      <w:r w:rsidRPr="00533C32">
        <w:t>5.2.24.2</w:t>
      </w:r>
      <w:r w:rsidRPr="00533C32">
        <w:tab/>
        <w:t>Resource Definition</w:t>
      </w:r>
      <w:bookmarkEnd w:id="1026"/>
      <w:bookmarkEnd w:id="1027"/>
      <w:bookmarkEnd w:id="1028"/>
      <w:bookmarkEnd w:id="1029"/>
      <w:bookmarkEnd w:id="1030"/>
      <w:bookmarkEnd w:id="1031"/>
    </w:p>
    <w:p w14:paraId="6571E24A" w14:textId="77777777" w:rsidR="007C4061" w:rsidRPr="00533C32" w:rsidRDefault="007C4061" w:rsidP="00842E08">
      <w:r w:rsidRPr="00533C32">
        <w:t>Resource URI: {apiRoot}/nudr-dr/&lt;apiVersion&gt;/subscription-data/{</w:t>
      </w:r>
      <w:r w:rsidRPr="00533C32">
        <w:rPr>
          <w:lang w:eastAsia="zh-CN"/>
        </w:rPr>
        <w:t>ueId</w:t>
      </w:r>
      <w:r w:rsidRPr="00533C32">
        <w:t>}/authentication-data/authentication-status</w:t>
      </w:r>
    </w:p>
    <w:p w14:paraId="5D0328B1" w14:textId="77777777" w:rsidR="007C4061" w:rsidRPr="00533C32" w:rsidRDefault="007C4061" w:rsidP="00842E08">
      <w:pPr>
        <w:rPr>
          <w:rFonts w:ascii="Arial" w:hAnsi="Arial" w:cs="Arial"/>
        </w:rPr>
      </w:pPr>
      <w:r w:rsidRPr="00533C32">
        <w:t>This resource shall support the resource URI variables defined in table 5.2.24.2-1</w:t>
      </w:r>
      <w:r w:rsidRPr="00533C32">
        <w:rPr>
          <w:rFonts w:ascii="Arial" w:hAnsi="Arial" w:cs="Arial"/>
        </w:rPr>
        <w:t>.</w:t>
      </w:r>
    </w:p>
    <w:p w14:paraId="5D3CF926" w14:textId="77777777" w:rsidR="007C4061" w:rsidRPr="00533C32" w:rsidRDefault="007C4061" w:rsidP="00842E08">
      <w:pPr>
        <w:pStyle w:val="TH"/>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01102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2F01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54A52" w14:textId="77777777" w:rsidR="007C4061" w:rsidRPr="00D5200C" w:rsidRDefault="007C4061" w:rsidP="00C17C4C">
            <w:pPr>
              <w:pStyle w:val="TAH"/>
              <w:rPr>
                <w:lang w:val="en-US"/>
              </w:rPr>
            </w:pPr>
            <w:r w:rsidRPr="00D5200C">
              <w:rPr>
                <w:lang w:val="en-US"/>
              </w:rPr>
              <w:t>Definition</w:t>
            </w:r>
          </w:p>
        </w:tc>
      </w:tr>
      <w:tr w:rsidR="007C4061" w:rsidRPr="00BC4D08" w14:paraId="317D56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348DA"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5EA21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3235E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78A9E8"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AE72D"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Supi</w:t>
            </w:r>
            <w:proofErr w:type="spellEnd"/>
            <w:r w:rsidR="00EB2161">
              <w:rPr>
                <w:lang w:val="en-US"/>
              </w:rPr>
              <w:t xml:space="preserve"> in 3GPP TS 29.571 [3]</w:t>
            </w:r>
          </w:p>
        </w:tc>
      </w:tr>
    </w:tbl>
    <w:p w14:paraId="3EE099FF" w14:textId="77777777" w:rsidR="007C4061" w:rsidRPr="00533C32" w:rsidRDefault="007C4061" w:rsidP="00842E08"/>
    <w:p w14:paraId="4980A793" w14:textId="77777777" w:rsidR="007C4061" w:rsidRPr="00533C32" w:rsidRDefault="007C4061" w:rsidP="006352FE">
      <w:pPr>
        <w:pStyle w:val="Heading4"/>
        <w:rPr>
          <w:lang w:eastAsia="zh-CN"/>
        </w:rPr>
      </w:pPr>
      <w:bookmarkStart w:id="1032" w:name="_Toc20127066"/>
      <w:bookmarkStart w:id="1033" w:name="_Toc27589042"/>
      <w:bookmarkStart w:id="1034" w:name="_Toc36459842"/>
      <w:bookmarkStart w:id="1035" w:name="_Toc45029419"/>
      <w:bookmarkStart w:id="1036" w:name="_Toc56520039"/>
      <w:bookmarkStart w:id="1037" w:name="_Toc114765622"/>
      <w:r w:rsidRPr="00533C32">
        <w:t>5.2.24.3</w:t>
      </w:r>
      <w:r w:rsidRPr="00533C32">
        <w:tab/>
        <w:t>Resource Standard Methods</w:t>
      </w:r>
      <w:bookmarkEnd w:id="1032"/>
      <w:bookmarkEnd w:id="1033"/>
      <w:bookmarkEnd w:id="1034"/>
      <w:bookmarkEnd w:id="1035"/>
      <w:bookmarkEnd w:id="1036"/>
      <w:bookmarkEnd w:id="1037"/>
    </w:p>
    <w:p w14:paraId="67A9875E" w14:textId="77777777" w:rsidR="007C4061" w:rsidRPr="00533C32" w:rsidRDefault="007C4061" w:rsidP="006352FE">
      <w:pPr>
        <w:pStyle w:val="Heading5"/>
      </w:pPr>
      <w:bookmarkStart w:id="1038" w:name="_Toc20127067"/>
      <w:bookmarkStart w:id="1039" w:name="_Toc27589043"/>
      <w:bookmarkStart w:id="1040" w:name="_Toc36459843"/>
      <w:bookmarkStart w:id="1041" w:name="_Toc45029420"/>
      <w:bookmarkStart w:id="1042" w:name="_Toc56520040"/>
      <w:bookmarkStart w:id="1043" w:name="_Toc114765623"/>
      <w:r w:rsidRPr="00533C32">
        <w:t>5.2.24.3.1</w:t>
      </w:r>
      <w:r w:rsidRPr="00533C32">
        <w:tab/>
        <w:t>PUT</w:t>
      </w:r>
      <w:bookmarkEnd w:id="1038"/>
      <w:bookmarkEnd w:id="1039"/>
      <w:bookmarkEnd w:id="1040"/>
      <w:bookmarkEnd w:id="1041"/>
      <w:bookmarkEnd w:id="1042"/>
      <w:bookmarkEnd w:id="1043"/>
    </w:p>
    <w:p w14:paraId="6DBB2099" w14:textId="77777777" w:rsidR="007C4061" w:rsidRPr="00533C32" w:rsidRDefault="007C4061" w:rsidP="00842E08">
      <w:r w:rsidRPr="00533C32">
        <w:t>This method shall support the URI query parameters specified in table 5.2.24.3.1-1.</w:t>
      </w:r>
    </w:p>
    <w:p w14:paraId="3EDE8CA9" w14:textId="77777777" w:rsidR="007C4061" w:rsidRPr="00533C32" w:rsidRDefault="007C4061" w:rsidP="00842E08">
      <w:pPr>
        <w:pStyle w:val="TH"/>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8908E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70B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16105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7D55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B100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1BC46" w14:textId="77777777" w:rsidR="007C4061" w:rsidRPr="00D5200C" w:rsidRDefault="007C4061" w:rsidP="00C17C4C">
            <w:pPr>
              <w:pStyle w:val="TAH"/>
              <w:rPr>
                <w:lang w:val="en-US"/>
              </w:rPr>
            </w:pPr>
            <w:r w:rsidRPr="00D5200C">
              <w:rPr>
                <w:lang w:val="en-US"/>
              </w:rPr>
              <w:t>Description</w:t>
            </w:r>
          </w:p>
        </w:tc>
      </w:tr>
      <w:tr w:rsidR="007C4061" w:rsidRPr="00BC4D08" w14:paraId="5115408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962C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DF96A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A46D2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FC1FC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BC804" w14:textId="77777777" w:rsidR="007C4061" w:rsidRPr="00D5200C" w:rsidRDefault="007C4061" w:rsidP="00C17C4C">
            <w:pPr>
              <w:pStyle w:val="TAL"/>
              <w:rPr>
                <w:lang w:val="en-US"/>
              </w:rPr>
            </w:pPr>
          </w:p>
        </w:tc>
      </w:tr>
    </w:tbl>
    <w:p w14:paraId="37597DA5" w14:textId="77777777" w:rsidR="007C4061" w:rsidRPr="00533C32" w:rsidRDefault="007C4061" w:rsidP="00842E08"/>
    <w:p w14:paraId="7F35ED6B" w14:textId="77777777" w:rsidR="007C4061" w:rsidRPr="00533C32" w:rsidRDefault="007C4061" w:rsidP="00842E08">
      <w:r w:rsidRPr="00533C32">
        <w:t>This method shall support the request data structures specified in table 5.2.24.3.1-2 and the response data structures and response codes specified in table 5.2.24.3.1-3.</w:t>
      </w:r>
    </w:p>
    <w:p w14:paraId="52E210D7" w14:textId="77777777" w:rsidR="007C4061" w:rsidRPr="00533C32" w:rsidRDefault="007C4061" w:rsidP="00842E08">
      <w:pPr>
        <w:pStyle w:val="TH"/>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662F7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ACE26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611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6193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2968B" w14:textId="77777777" w:rsidR="007C4061" w:rsidRPr="00D5200C" w:rsidRDefault="007C4061" w:rsidP="00C17C4C">
            <w:pPr>
              <w:pStyle w:val="TAH"/>
              <w:rPr>
                <w:lang w:val="en-US"/>
              </w:rPr>
            </w:pPr>
            <w:r w:rsidRPr="00D5200C">
              <w:rPr>
                <w:lang w:val="en-US"/>
              </w:rPr>
              <w:t>Description</w:t>
            </w:r>
          </w:p>
        </w:tc>
      </w:tr>
      <w:tr w:rsidR="007C4061" w:rsidRPr="00BC4D08" w14:paraId="3DBD22B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386B7C" w14:textId="77777777" w:rsidR="007C4061" w:rsidRPr="00D5200C" w:rsidRDefault="007C4061" w:rsidP="00C17C4C">
            <w:pPr>
              <w:pStyle w:val="TAL"/>
              <w:rPr>
                <w:lang w:val="en-US"/>
              </w:rPr>
            </w:pPr>
            <w:proofErr w:type="spellStart"/>
            <w:r w:rsidRPr="00D5200C">
              <w:rPr>
                <w:lang w:val="en-US"/>
              </w:rPr>
              <w:t>AuthEvent</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E8039C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83671C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BB87069" w14:textId="77777777" w:rsidR="007C4061" w:rsidRPr="00D5200C" w:rsidRDefault="007C4061" w:rsidP="00C17C4C">
            <w:pPr>
              <w:pStyle w:val="TAL"/>
              <w:rPr>
                <w:lang w:val="en-US"/>
              </w:rPr>
            </w:pPr>
            <w:r w:rsidRPr="00D5200C">
              <w:rPr>
                <w:lang w:val="en-US"/>
              </w:rPr>
              <w:t>To store the authentication status of the UE.</w:t>
            </w:r>
          </w:p>
        </w:tc>
      </w:tr>
    </w:tbl>
    <w:p w14:paraId="1BE8C322" w14:textId="77777777" w:rsidR="007C4061" w:rsidRPr="00533C32" w:rsidRDefault="007C4061" w:rsidP="00842E08"/>
    <w:p w14:paraId="4B92B93B" w14:textId="77777777" w:rsidR="007C4061" w:rsidRPr="00533C32" w:rsidRDefault="007C4061" w:rsidP="00842E08">
      <w:pPr>
        <w:pStyle w:val="TH"/>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85ECC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8EA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696A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DB65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A151B" w14:textId="77777777" w:rsidR="007C4061" w:rsidRPr="00D5200C" w:rsidRDefault="007C4061" w:rsidP="00C17C4C">
            <w:pPr>
              <w:pStyle w:val="TAH"/>
              <w:rPr>
                <w:lang w:val="en-US"/>
              </w:rPr>
            </w:pPr>
            <w:r w:rsidRPr="00D5200C">
              <w:rPr>
                <w:lang w:val="en-US"/>
              </w:rPr>
              <w:t>Response</w:t>
            </w:r>
          </w:p>
          <w:p w14:paraId="1338884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19D21" w14:textId="77777777" w:rsidR="007C4061" w:rsidRPr="00D5200C" w:rsidRDefault="007C4061" w:rsidP="00C17C4C">
            <w:pPr>
              <w:pStyle w:val="TAH"/>
              <w:rPr>
                <w:lang w:val="en-US"/>
              </w:rPr>
            </w:pPr>
            <w:r w:rsidRPr="00D5200C">
              <w:rPr>
                <w:lang w:val="en-US"/>
              </w:rPr>
              <w:t>Description</w:t>
            </w:r>
          </w:p>
        </w:tc>
      </w:tr>
      <w:tr w:rsidR="007C4061" w:rsidRPr="00BC4D08" w14:paraId="06E9E5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DA716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C683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76AEA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17A1C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A6FAA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41090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378DD"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A78CD2B" w14:textId="77777777" w:rsidR="007C4061" w:rsidRPr="00533C32" w:rsidRDefault="007C4061" w:rsidP="00842E08"/>
    <w:p w14:paraId="1763BFE4" w14:textId="77777777" w:rsidR="007C4061" w:rsidRPr="00533C32" w:rsidRDefault="007C4061" w:rsidP="006352FE">
      <w:pPr>
        <w:pStyle w:val="Heading5"/>
      </w:pPr>
      <w:bookmarkStart w:id="1044" w:name="_Toc20127068"/>
      <w:bookmarkStart w:id="1045" w:name="_Toc27589044"/>
      <w:bookmarkStart w:id="1046" w:name="_Toc36459844"/>
      <w:bookmarkStart w:id="1047" w:name="_Toc45029421"/>
      <w:bookmarkStart w:id="1048" w:name="_Toc56520041"/>
      <w:bookmarkStart w:id="1049" w:name="_Toc114765624"/>
      <w:r w:rsidRPr="00533C32">
        <w:t>5.2.24.3.2</w:t>
      </w:r>
      <w:r w:rsidRPr="00533C32">
        <w:tab/>
        <w:t>GET</w:t>
      </w:r>
      <w:bookmarkEnd w:id="1044"/>
      <w:bookmarkEnd w:id="1045"/>
      <w:bookmarkEnd w:id="1046"/>
      <w:bookmarkEnd w:id="1047"/>
      <w:bookmarkEnd w:id="1048"/>
      <w:bookmarkEnd w:id="1049"/>
    </w:p>
    <w:p w14:paraId="68C55C6D" w14:textId="77777777" w:rsidR="007C4061" w:rsidRPr="00533C32" w:rsidRDefault="007C4061" w:rsidP="00842E08">
      <w:r w:rsidRPr="00533C32">
        <w:t>This method shall support the URI query parameters specified in table 5.2.24.3.2-1.</w:t>
      </w:r>
    </w:p>
    <w:p w14:paraId="7677B030" w14:textId="77777777" w:rsidR="007C4061" w:rsidRPr="00533C32" w:rsidRDefault="007C4061" w:rsidP="00842E08">
      <w:pPr>
        <w:pStyle w:val="TH"/>
      </w:pPr>
      <w:r w:rsidRPr="00533C32">
        <w:lastRenderedPageBreak/>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10F8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AF25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FDB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D86CD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3B83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FD0FA" w14:textId="77777777" w:rsidR="007C4061" w:rsidRPr="00D5200C" w:rsidRDefault="007C4061" w:rsidP="00C17C4C">
            <w:pPr>
              <w:pStyle w:val="TAH"/>
              <w:rPr>
                <w:lang w:val="en-US"/>
              </w:rPr>
            </w:pPr>
            <w:r w:rsidRPr="00D5200C">
              <w:rPr>
                <w:lang w:val="en-US"/>
              </w:rPr>
              <w:t>Description</w:t>
            </w:r>
          </w:p>
        </w:tc>
      </w:tr>
      <w:tr w:rsidR="007C4061" w:rsidRPr="00BC4D08" w14:paraId="6E6C79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13DC3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F36C0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83A6F9"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9A9904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10A3E5"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49AACB8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8035F8"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A34ED3"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313C56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89B9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8EA70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84EC9EB" w14:textId="77777777" w:rsidR="007C4061" w:rsidRPr="00533C32" w:rsidRDefault="007C4061" w:rsidP="00842E08"/>
    <w:p w14:paraId="41A507F9" w14:textId="77777777" w:rsidR="007C4061" w:rsidRPr="00533C32" w:rsidRDefault="007C4061" w:rsidP="00842E08">
      <w:r w:rsidRPr="00533C32">
        <w:t>This method shall support the request data structures specified in table 5.2.24.3.2-2 and the response data structures and response codes specified in table 5.2.24.3.2-3.</w:t>
      </w:r>
    </w:p>
    <w:p w14:paraId="732FBFDC" w14:textId="77777777" w:rsidR="007C4061" w:rsidRPr="00533C32" w:rsidRDefault="007C4061" w:rsidP="00842E08">
      <w:pPr>
        <w:pStyle w:val="TH"/>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F7861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E04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F54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E328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EED0" w14:textId="77777777" w:rsidR="007C4061" w:rsidRPr="00D5200C" w:rsidRDefault="007C4061" w:rsidP="00C17C4C">
            <w:pPr>
              <w:pStyle w:val="TAH"/>
              <w:rPr>
                <w:lang w:val="en-US"/>
              </w:rPr>
            </w:pPr>
            <w:r w:rsidRPr="00D5200C">
              <w:rPr>
                <w:lang w:val="en-US"/>
              </w:rPr>
              <w:t>Description</w:t>
            </w:r>
          </w:p>
        </w:tc>
      </w:tr>
      <w:tr w:rsidR="007C4061" w:rsidRPr="00BC4D08" w14:paraId="0686873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E0FD9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DA22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F3C97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53671" w14:textId="77777777" w:rsidR="007C4061" w:rsidRPr="00D5200C" w:rsidRDefault="007C4061" w:rsidP="00C17C4C">
            <w:pPr>
              <w:pStyle w:val="TAL"/>
              <w:rPr>
                <w:lang w:val="en-US"/>
              </w:rPr>
            </w:pPr>
          </w:p>
        </w:tc>
      </w:tr>
    </w:tbl>
    <w:p w14:paraId="71FCF2E8" w14:textId="77777777" w:rsidR="007C4061" w:rsidRPr="00533C32" w:rsidRDefault="007C4061" w:rsidP="00842E08"/>
    <w:p w14:paraId="0FFFB083" w14:textId="77777777" w:rsidR="007C4061" w:rsidRPr="00533C32" w:rsidRDefault="007C4061" w:rsidP="00842E08">
      <w:pPr>
        <w:pStyle w:val="TH"/>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955EA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3396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D03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9CD4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54FD4C" w14:textId="77777777" w:rsidR="007C4061" w:rsidRPr="00D5200C" w:rsidRDefault="007C4061" w:rsidP="00C17C4C">
            <w:pPr>
              <w:pStyle w:val="TAH"/>
              <w:rPr>
                <w:lang w:val="en-US"/>
              </w:rPr>
            </w:pPr>
            <w:r w:rsidRPr="00D5200C">
              <w:rPr>
                <w:lang w:val="en-US"/>
              </w:rPr>
              <w:t>Response</w:t>
            </w:r>
          </w:p>
          <w:p w14:paraId="35864B0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89C69" w14:textId="77777777" w:rsidR="007C4061" w:rsidRPr="00D5200C" w:rsidRDefault="007C4061" w:rsidP="00C17C4C">
            <w:pPr>
              <w:pStyle w:val="TAH"/>
              <w:rPr>
                <w:lang w:val="en-US"/>
              </w:rPr>
            </w:pPr>
            <w:r w:rsidRPr="00D5200C">
              <w:rPr>
                <w:lang w:val="en-US"/>
              </w:rPr>
              <w:t>Description</w:t>
            </w:r>
          </w:p>
        </w:tc>
      </w:tr>
      <w:tr w:rsidR="007C4061" w:rsidRPr="00BC4D08" w14:paraId="665FDB4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5E20D5" w14:textId="77777777" w:rsidR="007C4061" w:rsidRPr="00D5200C" w:rsidRDefault="007C4061" w:rsidP="00C17C4C">
            <w:pPr>
              <w:pStyle w:val="TAL"/>
              <w:rPr>
                <w:lang w:val="en-US"/>
              </w:rPr>
            </w:pPr>
            <w:proofErr w:type="spellStart"/>
            <w:r w:rsidRPr="00D5200C">
              <w:rPr>
                <w:lang w:val="en-US"/>
              </w:rPr>
              <w:t>AuthEvent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21E939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11371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7C27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313B6FD" w14:textId="77777777" w:rsidR="007C4061" w:rsidRPr="00D5200C" w:rsidRDefault="007C4061" w:rsidP="00C17C4C">
            <w:pPr>
              <w:pStyle w:val="TAL"/>
              <w:rPr>
                <w:lang w:val="en-US"/>
              </w:rPr>
            </w:pPr>
            <w:r w:rsidRPr="00D5200C">
              <w:rPr>
                <w:lang w:val="en-US"/>
              </w:rPr>
              <w:t xml:space="preserve">Upon success, a response body containing the </w:t>
            </w:r>
            <w:proofErr w:type="spellStart"/>
            <w:r w:rsidRPr="00D5200C">
              <w:rPr>
                <w:lang w:val="en-US"/>
              </w:rPr>
              <w:t>AuthEvent</w:t>
            </w:r>
            <w:proofErr w:type="spellEnd"/>
            <w:r w:rsidRPr="00D5200C">
              <w:rPr>
                <w:lang w:val="en-US"/>
              </w:rPr>
              <w:t xml:space="preserve"> shall be returned.</w:t>
            </w:r>
          </w:p>
        </w:tc>
      </w:tr>
      <w:tr w:rsidR="007C4061" w:rsidRPr="00BC4D08" w14:paraId="235FFA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6D1F8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407B2EA" w14:textId="77777777" w:rsidR="007C4061" w:rsidRPr="00533C32" w:rsidRDefault="007C4061" w:rsidP="00842E08">
      <w:pPr>
        <w:rPr>
          <w:lang w:eastAsia="zh-CN"/>
        </w:rPr>
      </w:pPr>
    </w:p>
    <w:p w14:paraId="266782B7" w14:textId="77777777" w:rsidR="007C4061" w:rsidRPr="00533C32" w:rsidRDefault="007C4061" w:rsidP="006352FE">
      <w:pPr>
        <w:pStyle w:val="Heading5"/>
      </w:pPr>
      <w:bookmarkStart w:id="1050" w:name="_Toc36459845"/>
      <w:bookmarkStart w:id="1051" w:name="_Toc45029422"/>
      <w:bookmarkStart w:id="1052" w:name="_Toc56520042"/>
      <w:bookmarkStart w:id="1053" w:name="_Toc114765625"/>
      <w:r w:rsidRPr="00533C32">
        <w:t>5.2.</w:t>
      </w:r>
      <w:r>
        <w:t>24</w:t>
      </w:r>
      <w:r w:rsidRPr="00533C32">
        <w:t>.3.</w:t>
      </w:r>
      <w:r>
        <w:t>3</w:t>
      </w:r>
      <w:r w:rsidRPr="00533C32">
        <w:tab/>
        <w:t>DELETE</w:t>
      </w:r>
      <w:bookmarkEnd w:id="1050"/>
      <w:bookmarkEnd w:id="1051"/>
      <w:bookmarkEnd w:id="1052"/>
      <w:bookmarkEnd w:id="1053"/>
    </w:p>
    <w:p w14:paraId="6C0E79CC" w14:textId="77777777" w:rsidR="007C4061" w:rsidRPr="00533C32" w:rsidRDefault="007C4061" w:rsidP="00842E08">
      <w:r w:rsidRPr="00533C32">
        <w:t>This method shall support the URI query parameters specified in table 5.2.</w:t>
      </w:r>
      <w:r>
        <w:t>24</w:t>
      </w:r>
      <w:r w:rsidRPr="00533C32">
        <w:t>.3.</w:t>
      </w:r>
      <w:r>
        <w:t>3</w:t>
      </w:r>
      <w:r w:rsidRPr="00533C32">
        <w:t>-1.</w:t>
      </w:r>
    </w:p>
    <w:p w14:paraId="026386B7" w14:textId="77777777" w:rsidR="007C4061" w:rsidRPr="00533C32" w:rsidRDefault="007C4061" w:rsidP="00842E08">
      <w:pPr>
        <w:pStyle w:val="TH"/>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650AEF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3D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F6B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A95F6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BF049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EB69E" w14:textId="77777777" w:rsidR="007C4061" w:rsidRPr="00D5200C" w:rsidRDefault="007C4061" w:rsidP="00C17C4C">
            <w:pPr>
              <w:pStyle w:val="TAH"/>
              <w:rPr>
                <w:lang w:val="en-US"/>
              </w:rPr>
            </w:pPr>
            <w:r w:rsidRPr="00D5200C">
              <w:rPr>
                <w:lang w:val="en-US"/>
              </w:rPr>
              <w:t>Description</w:t>
            </w:r>
          </w:p>
        </w:tc>
      </w:tr>
      <w:tr w:rsidR="007C4061" w:rsidRPr="00BC4D08" w14:paraId="4B4403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5AD0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DB90D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50D49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F84CB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A41199" w14:textId="77777777" w:rsidR="007C4061" w:rsidRPr="00D5200C" w:rsidRDefault="007C4061" w:rsidP="00C17C4C">
            <w:pPr>
              <w:pStyle w:val="TAL"/>
              <w:rPr>
                <w:lang w:val="en-US"/>
              </w:rPr>
            </w:pPr>
          </w:p>
        </w:tc>
      </w:tr>
    </w:tbl>
    <w:p w14:paraId="0B54CA45" w14:textId="77777777" w:rsidR="007C4061" w:rsidRPr="00533C32" w:rsidRDefault="007C4061" w:rsidP="00842E08"/>
    <w:p w14:paraId="4EE06726" w14:textId="77777777" w:rsidR="007C4061" w:rsidRPr="00533C32" w:rsidRDefault="007C4061" w:rsidP="00842E08">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1E1EB7C" w14:textId="77777777" w:rsidR="007C4061" w:rsidRPr="00533C32" w:rsidRDefault="007C4061" w:rsidP="00842E08">
      <w:pPr>
        <w:pStyle w:val="TH"/>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4F86B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139C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663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C46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DB46C" w14:textId="77777777" w:rsidR="007C4061" w:rsidRPr="00D5200C" w:rsidRDefault="007C4061" w:rsidP="00C17C4C">
            <w:pPr>
              <w:pStyle w:val="TAH"/>
              <w:rPr>
                <w:lang w:val="en-US"/>
              </w:rPr>
            </w:pPr>
            <w:r w:rsidRPr="00D5200C">
              <w:rPr>
                <w:lang w:val="en-US"/>
              </w:rPr>
              <w:t>Description</w:t>
            </w:r>
          </w:p>
        </w:tc>
      </w:tr>
      <w:tr w:rsidR="007C4061" w:rsidRPr="00BC4D08" w14:paraId="31CBAF7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EF575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F6AE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8D5A6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D19848" w14:textId="77777777" w:rsidR="007C4061" w:rsidRPr="00D5200C" w:rsidRDefault="007C4061" w:rsidP="00C17C4C">
            <w:pPr>
              <w:pStyle w:val="TAL"/>
              <w:rPr>
                <w:lang w:val="en-US"/>
              </w:rPr>
            </w:pPr>
          </w:p>
        </w:tc>
      </w:tr>
    </w:tbl>
    <w:p w14:paraId="6E182420" w14:textId="77777777" w:rsidR="007C4061" w:rsidRPr="00533C32" w:rsidRDefault="007C4061" w:rsidP="00842E08"/>
    <w:p w14:paraId="2F2ED809" w14:textId="77777777" w:rsidR="007C4061" w:rsidRPr="00533C32" w:rsidRDefault="007C4061" w:rsidP="00842E08">
      <w:pPr>
        <w:pStyle w:val="TH"/>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9175F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2A7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5A9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70F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C289B" w14:textId="77777777" w:rsidR="007C4061" w:rsidRPr="00D5200C" w:rsidRDefault="007C4061" w:rsidP="00C17C4C">
            <w:pPr>
              <w:pStyle w:val="TAH"/>
              <w:rPr>
                <w:lang w:val="en-US"/>
              </w:rPr>
            </w:pPr>
            <w:r w:rsidRPr="00D5200C">
              <w:rPr>
                <w:lang w:val="en-US"/>
              </w:rPr>
              <w:t>Response</w:t>
            </w:r>
          </w:p>
          <w:p w14:paraId="0B4E85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5F56CA" w14:textId="77777777" w:rsidR="007C4061" w:rsidRPr="00D5200C" w:rsidRDefault="007C4061" w:rsidP="00C17C4C">
            <w:pPr>
              <w:pStyle w:val="TAH"/>
              <w:rPr>
                <w:lang w:val="en-US"/>
              </w:rPr>
            </w:pPr>
            <w:r w:rsidRPr="00D5200C">
              <w:rPr>
                <w:lang w:val="en-US"/>
              </w:rPr>
              <w:t>Description</w:t>
            </w:r>
          </w:p>
        </w:tc>
      </w:tr>
      <w:tr w:rsidR="007C4061" w:rsidRPr="00BC4D08" w14:paraId="532025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6BAB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15538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32F8A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78F90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F55DE7"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1AFB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5652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FB4664" w14:textId="77777777" w:rsidR="007C4061" w:rsidRDefault="007C4061" w:rsidP="00842E08">
      <w:pPr>
        <w:rPr>
          <w:lang w:eastAsia="zh-CN"/>
        </w:rPr>
      </w:pPr>
    </w:p>
    <w:p w14:paraId="4EC85E3E" w14:textId="77777777" w:rsidR="00D115EE" w:rsidRPr="00533C32" w:rsidRDefault="00D115EE" w:rsidP="00D115EE">
      <w:pPr>
        <w:pStyle w:val="Heading3"/>
      </w:pPr>
      <w:bookmarkStart w:id="1054" w:name="_Toc45029423"/>
      <w:bookmarkStart w:id="1055" w:name="_Toc56520043"/>
      <w:bookmarkStart w:id="1056" w:name="_Toc114765626"/>
      <w:r>
        <w:lastRenderedPageBreak/>
        <w:t>5.2.24A</w:t>
      </w:r>
      <w:r w:rsidRPr="00533C32">
        <w:tab/>
        <w:t xml:space="preserve">Resource: </w:t>
      </w:r>
      <w:proofErr w:type="spellStart"/>
      <w:r w:rsidRPr="00533C32">
        <w:t>Individual</w:t>
      </w:r>
      <w:r w:rsidRPr="00533C32">
        <w:rPr>
          <w:kern w:val="2"/>
          <w:lang w:eastAsia="zh-CN"/>
        </w:rPr>
        <w:t>AuthenticationStatus</w:t>
      </w:r>
      <w:bookmarkEnd w:id="1054"/>
      <w:bookmarkEnd w:id="1055"/>
      <w:bookmarkEnd w:id="1056"/>
      <w:proofErr w:type="spellEnd"/>
    </w:p>
    <w:p w14:paraId="77D44A5C" w14:textId="77777777" w:rsidR="00D115EE" w:rsidRPr="00533C32" w:rsidRDefault="00D115EE" w:rsidP="00D115EE">
      <w:pPr>
        <w:pStyle w:val="Heading4"/>
      </w:pPr>
      <w:bookmarkStart w:id="1057" w:name="_Toc45029424"/>
      <w:bookmarkStart w:id="1058" w:name="_Toc56520044"/>
      <w:bookmarkStart w:id="1059" w:name="_Toc114765627"/>
      <w:r>
        <w:t>5.2.24A</w:t>
      </w:r>
      <w:r w:rsidRPr="00533C32">
        <w:t>.1</w:t>
      </w:r>
      <w:r w:rsidRPr="00533C32">
        <w:tab/>
        <w:t>Description</w:t>
      </w:r>
      <w:bookmarkEnd w:id="1057"/>
      <w:bookmarkEnd w:id="1058"/>
      <w:bookmarkEnd w:id="1059"/>
    </w:p>
    <w:p w14:paraId="2635A375" w14:textId="77777777" w:rsidR="00D115EE" w:rsidRPr="00533C32" w:rsidRDefault="00D115EE" w:rsidP="00842E08">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72CC990A" w14:textId="77777777" w:rsidR="00D115EE" w:rsidRPr="00533C32" w:rsidRDefault="00D115EE"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E181729" w14:textId="77777777" w:rsidR="00D115EE" w:rsidRPr="00533C32" w:rsidRDefault="00D115EE" w:rsidP="00D115EE">
      <w:pPr>
        <w:pStyle w:val="Heading4"/>
      </w:pPr>
      <w:bookmarkStart w:id="1060" w:name="_Toc45029425"/>
      <w:bookmarkStart w:id="1061" w:name="_Toc56520045"/>
      <w:bookmarkStart w:id="1062" w:name="_Toc114765628"/>
      <w:r>
        <w:t>5.2.24A</w:t>
      </w:r>
      <w:r w:rsidRPr="00533C32">
        <w:t>.2</w:t>
      </w:r>
      <w:r w:rsidRPr="00533C32">
        <w:tab/>
        <w:t>Resource Definition</w:t>
      </w:r>
      <w:bookmarkEnd w:id="1060"/>
      <w:bookmarkEnd w:id="1061"/>
      <w:bookmarkEnd w:id="1062"/>
    </w:p>
    <w:p w14:paraId="6D3D438D" w14:textId="77777777" w:rsidR="00D115EE" w:rsidRPr="00533C32" w:rsidRDefault="00D115EE" w:rsidP="00842E08">
      <w:r w:rsidRPr="00533C32">
        <w:t>Resource URI: {</w:t>
      </w:r>
      <w:proofErr w:type="spellStart"/>
      <w:r w:rsidRPr="00533C32">
        <w:t>apiRoot</w:t>
      </w:r>
      <w:proofErr w:type="spellEnd"/>
      <w:r w:rsidRPr="00533C32">
        <w:t>}/</w:t>
      </w:r>
      <w:proofErr w:type="spellStart"/>
      <w:r w:rsidRPr="00533C32">
        <w:t>nudr-dr</w:t>
      </w:r>
      <w:proofErr w:type="spellEnd"/>
      <w:r w:rsidRPr="00533C32">
        <w:t>/&lt;</w:t>
      </w:r>
      <w:proofErr w:type="spellStart"/>
      <w:r w:rsidRPr="00533C32">
        <w:t>apiVersion</w:t>
      </w:r>
      <w:proofErr w:type="spellEnd"/>
      <w:r w:rsidRPr="00533C32">
        <w:t>&gt;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255793F" w14:textId="77777777" w:rsidR="00D115EE" w:rsidRPr="00533C32" w:rsidRDefault="00D115EE" w:rsidP="00842E08">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04195E00" w14:textId="77777777" w:rsidR="00D115EE" w:rsidRPr="00533C32" w:rsidRDefault="00D115EE" w:rsidP="00842E08">
      <w:pPr>
        <w:pStyle w:val="TH"/>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17315C2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37DFFE"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03BD" w14:textId="77777777" w:rsidR="00D115EE" w:rsidRPr="00533C32" w:rsidRDefault="00D115EE" w:rsidP="00C17C4C">
            <w:pPr>
              <w:pStyle w:val="TAH"/>
              <w:rPr>
                <w:lang w:val="en-US"/>
              </w:rPr>
            </w:pPr>
            <w:r w:rsidRPr="00533C32">
              <w:rPr>
                <w:lang w:val="en-US"/>
              </w:rPr>
              <w:t>Definition</w:t>
            </w:r>
          </w:p>
        </w:tc>
      </w:tr>
      <w:tr w:rsidR="00D115EE" w:rsidRPr="00533C32" w14:paraId="26729F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A90C9F" w14:textId="77777777" w:rsidR="00D115EE" w:rsidRPr="00533C32" w:rsidRDefault="00D115EE" w:rsidP="00C17C4C">
            <w:pPr>
              <w:pStyle w:val="TAL"/>
              <w:rPr>
                <w:lang w:val="en-US"/>
              </w:rPr>
            </w:pPr>
            <w:proofErr w:type="spellStart"/>
            <w:r w:rsidRPr="00533C32">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2266"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23EBFC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69B2AD" w14:textId="77777777" w:rsidR="00D115EE" w:rsidRPr="00533C32" w:rsidRDefault="00D115EE" w:rsidP="00C17C4C">
            <w:pPr>
              <w:pStyle w:val="TAL"/>
              <w:rPr>
                <w:lang w:val="en-US" w:eastAsia="zh-CN"/>
              </w:rPr>
            </w:pPr>
            <w:proofErr w:type="spellStart"/>
            <w:r w:rsidRPr="00533C32">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F84E97"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 xml:space="preserve">pattern: See pattern of type </w:t>
            </w:r>
            <w:proofErr w:type="spellStart"/>
            <w:r w:rsidRPr="00297367">
              <w:t>Supi</w:t>
            </w:r>
            <w:proofErr w:type="spellEnd"/>
            <w:r w:rsidRPr="00297367">
              <w:t xml:space="preserve"> in 3GPP TS 29.571 [3]</w:t>
            </w:r>
          </w:p>
        </w:tc>
      </w:tr>
      <w:tr w:rsidR="00D115EE" w:rsidRPr="00533C32" w14:paraId="1648ED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0C2E3" w14:textId="77777777" w:rsidR="00D115EE" w:rsidRPr="00533C32" w:rsidRDefault="00D115EE" w:rsidP="00C17C4C">
            <w:pPr>
              <w:pStyle w:val="TAL"/>
              <w:rPr>
                <w:lang w:val="en-US"/>
              </w:rPr>
            </w:pPr>
            <w:proofErr w:type="spellStart"/>
            <w:r>
              <w:rPr>
                <w:kern w:val="2"/>
                <w:lang w:val="en-US"/>
              </w:rPr>
              <w:t>servingNetworkName</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142A6" w14:textId="77777777" w:rsidR="00D115EE" w:rsidRDefault="00D115EE" w:rsidP="00C17C4C">
            <w:pPr>
              <w:pStyle w:val="TAL"/>
              <w:rPr>
                <w:lang w:val="en-US"/>
              </w:rPr>
            </w:pPr>
            <w:r w:rsidRPr="00533C32">
              <w:rPr>
                <w:lang w:val="en-US"/>
              </w:rPr>
              <w:t xml:space="preserve">Represents the </w:t>
            </w:r>
            <w:r>
              <w:rPr>
                <w:lang w:val="en-US"/>
              </w:rPr>
              <w:t>Serving Network Name.</w:t>
            </w:r>
          </w:p>
          <w:p w14:paraId="13E6BF63" w14:textId="77777777" w:rsidR="00D115EE" w:rsidRPr="00533C32" w:rsidRDefault="00D115EE" w:rsidP="00C17C4C">
            <w:pPr>
              <w:pStyle w:val="TAL"/>
              <w:rPr>
                <w:lang w:val="en-US"/>
              </w:rPr>
            </w:pPr>
            <w:r w:rsidRPr="00297367">
              <w:tab/>
              <w:t xml:space="preserve">pattern: See pattern of type </w:t>
            </w:r>
            <w:proofErr w:type="spellStart"/>
            <w:r w:rsidRPr="00297367">
              <w:t>ServingNetworkName</w:t>
            </w:r>
            <w:proofErr w:type="spellEnd"/>
            <w:r w:rsidRPr="00297367">
              <w:t xml:space="preserve"> in 3GPP TS 29.503 [6]</w:t>
            </w:r>
          </w:p>
        </w:tc>
      </w:tr>
    </w:tbl>
    <w:p w14:paraId="06D45A87" w14:textId="77777777" w:rsidR="00D115EE" w:rsidRPr="00533C32" w:rsidRDefault="00D115EE" w:rsidP="00842E08"/>
    <w:p w14:paraId="1BA1A6BE" w14:textId="77777777" w:rsidR="00D115EE" w:rsidRPr="00533C32" w:rsidRDefault="00D115EE" w:rsidP="00D115EE">
      <w:pPr>
        <w:pStyle w:val="Heading4"/>
      </w:pPr>
      <w:bookmarkStart w:id="1063" w:name="_Toc45029426"/>
      <w:bookmarkStart w:id="1064" w:name="_Toc56520046"/>
      <w:bookmarkStart w:id="1065" w:name="_Toc114765629"/>
      <w:r>
        <w:t>5.2.24A</w:t>
      </w:r>
      <w:r w:rsidRPr="00533C32">
        <w:t>.3</w:t>
      </w:r>
      <w:r w:rsidRPr="00533C32">
        <w:tab/>
        <w:t>Resource Standard Methods</w:t>
      </w:r>
      <w:bookmarkEnd w:id="1063"/>
      <w:bookmarkEnd w:id="1064"/>
      <w:bookmarkEnd w:id="1065"/>
    </w:p>
    <w:p w14:paraId="23867542" w14:textId="77777777" w:rsidR="00D115EE" w:rsidRPr="00533C32" w:rsidRDefault="00D115EE" w:rsidP="00D115EE">
      <w:pPr>
        <w:pStyle w:val="Heading5"/>
      </w:pPr>
      <w:bookmarkStart w:id="1066" w:name="_Toc45029427"/>
      <w:bookmarkStart w:id="1067" w:name="_Toc56520047"/>
      <w:bookmarkStart w:id="1068" w:name="_Toc114765630"/>
      <w:r>
        <w:t>5.2.24A</w:t>
      </w:r>
      <w:r w:rsidRPr="00533C32">
        <w:t>.3.1</w:t>
      </w:r>
      <w:r w:rsidRPr="00533C32">
        <w:tab/>
        <w:t>PUT</w:t>
      </w:r>
      <w:bookmarkEnd w:id="1066"/>
      <w:bookmarkEnd w:id="1067"/>
      <w:bookmarkEnd w:id="1068"/>
    </w:p>
    <w:p w14:paraId="784D1B39" w14:textId="77777777" w:rsidR="00D115EE" w:rsidRPr="00533C32" w:rsidRDefault="00D115EE" w:rsidP="00842E08">
      <w:r w:rsidRPr="00533C32">
        <w:t xml:space="preserve">This method shall support the URI query parameters specified in table </w:t>
      </w:r>
      <w:r>
        <w:t>5.2.24A</w:t>
      </w:r>
      <w:r w:rsidRPr="00533C32">
        <w:t>.3.1-1.</w:t>
      </w:r>
    </w:p>
    <w:p w14:paraId="411A4707" w14:textId="77777777" w:rsidR="00D115EE" w:rsidRPr="00533C32" w:rsidRDefault="00D115EE" w:rsidP="00842E08">
      <w:pPr>
        <w:pStyle w:val="TH"/>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60BFA5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3B1FC"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6FCD3C"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217BF1"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CC436"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02888" w14:textId="77777777" w:rsidR="00D115EE" w:rsidRPr="00533C32" w:rsidRDefault="00D115EE" w:rsidP="00C17C4C">
            <w:pPr>
              <w:pStyle w:val="TAH"/>
              <w:rPr>
                <w:lang w:val="en-US"/>
              </w:rPr>
            </w:pPr>
            <w:r w:rsidRPr="00533C32">
              <w:rPr>
                <w:lang w:val="en-US"/>
              </w:rPr>
              <w:t>Description</w:t>
            </w:r>
          </w:p>
        </w:tc>
      </w:tr>
      <w:tr w:rsidR="00D115EE" w:rsidRPr="00533C32" w14:paraId="19250CD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B4C41"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93732"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877458"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87457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818702" w14:textId="77777777" w:rsidR="00D115EE" w:rsidRPr="00533C32" w:rsidRDefault="00D115EE" w:rsidP="00C17C4C">
            <w:pPr>
              <w:pStyle w:val="TAL"/>
              <w:rPr>
                <w:lang w:val="en-US"/>
              </w:rPr>
            </w:pPr>
          </w:p>
        </w:tc>
      </w:tr>
    </w:tbl>
    <w:p w14:paraId="3D6AD8B8" w14:textId="77777777" w:rsidR="00D115EE" w:rsidRPr="00533C32" w:rsidRDefault="00D115EE" w:rsidP="00842E08"/>
    <w:p w14:paraId="4708D64C" w14:textId="77777777" w:rsidR="00D115EE" w:rsidRPr="00533C32" w:rsidRDefault="00D115EE" w:rsidP="00842E08">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3911F814" w14:textId="77777777" w:rsidR="00D115EE" w:rsidRPr="00533C32" w:rsidRDefault="00D115EE" w:rsidP="00842E08">
      <w:pPr>
        <w:pStyle w:val="TH"/>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4A923BE4"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166E246"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3034416"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F57E3BA"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0C72" w14:textId="77777777" w:rsidR="00D115EE" w:rsidRPr="00533C32" w:rsidRDefault="00D115EE" w:rsidP="00C17C4C">
            <w:pPr>
              <w:pStyle w:val="TAH"/>
              <w:rPr>
                <w:lang w:val="en-US"/>
              </w:rPr>
            </w:pPr>
            <w:r w:rsidRPr="00533C32">
              <w:rPr>
                <w:lang w:val="en-US"/>
              </w:rPr>
              <w:t>Description</w:t>
            </w:r>
          </w:p>
        </w:tc>
      </w:tr>
      <w:tr w:rsidR="00D115EE" w:rsidRPr="00533C32" w14:paraId="0359D6BC"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71088CB" w14:textId="77777777" w:rsidR="00D115EE" w:rsidRPr="00533C32" w:rsidRDefault="00D115EE" w:rsidP="00C17C4C">
            <w:pPr>
              <w:pStyle w:val="TAL"/>
              <w:rPr>
                <w:lang w:val="en-US"/>
              </w:rPr>
            </w:pPr>
            <w:proofErr w:type="spellStart"/>
            <w:r w:rsidRPr="00533C32">
              <w:rPr>
                <w:lang w:val="en-US"/>
              </w:rPr>
              <w:t>AuthEvent</w:t>
            </w:r>
            <w:proofErr w:type="spellEnd"/>
          </w:p>
        </w:tc>
        <w:tc>
          <w:tcPr>
            <w:tcW w:w="418" w:type="dxa"/>
            <w:tcBorders>
              <w:top w:val="single" w:sz="4" w:space="0" w:color="auto"/>
              <w:left w:val="single" w:sz="6" w:space="0" w:color="000000"/>
              <w:bottom w:val="single" w:sz="6" w:space="0" w:color="000000"/>
              <w:right w:val="single" w:sz="6" w:space="0" w:color="000000"/>
            </w:tcBorders>
            <w:hideMark/>
          </w:tcPr>
          <w:p w14:paraId="005CD454"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44A424E"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2FDE6F1F" w14:textId="77777777" w:rsidR="00D115EE" w:rsidRPr="00533C32" w:rsidRDefault="00D115EE" w:rsidP="00C17C4C">
            <w:pPr>
              <w:pStyle w:val="TAL"/>
              <w:rPr>
                <w:lang w:val="en-US"/>
              </w:rPr>
            </w:pPr>
            <w:r w:rsidRPr="00533C32">
              <w:rPr>
                <w:lang w:val="en-US"/>
              </w:rPr>
              <w:t>To store the authentication status of the UE.</w:t>
            </w:r>
          </w:p>
        </w:tc>
      </w:tr>
    </w:tbl>
    <w:p w14:paraId="288FAF1F" w14:textId="77777777" w:rsidR="00D115EE" w:rsidRPr="00533C32" w:rsidRDefault="00D115EE" w:rsidP="00842E08"/>
    <w:p w14:paraId="2B3DF8AA" w14:textId="77777777" w:rsidR="00D115EE" w:rsidRPr="00533C32" w:rsidRDefault="00D115EE" w:rsidP="00842E08">
      <w:pPr>
        <w:pStyle w:val="TH"/>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AFA043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795D07"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28768"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41894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BEE30" w14:textId="77777777" w:rsidR="00D115EE" w:rsidRPr="00533C32" w:rsidRDefault="00D115EE" w:rsidP="00C17C4C">
            <w:pPr>
              <w:pStyle w:val="TAH"/>
              <w:rPr>
                <w:lang w:val="en-US"/>
              </w:rPr>
            </w:pPr>
            <w:r w:rsidRPr="00533C32">
              <w:rPr>
                <w:lang w:val="en-US"/>
              </w:rPr>
              <w:t>Response</w:t>
            </w:r>
          </w:p>
          <w:p w14:paraId="5F2D8446"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384D4A" w14:textId="77777777" w:rsidR="00D115EE" w:rsidRPr="00533C32" w:rsidRDefault="00D115EE" w:rsidP="00C17C4C">
            <w:pPr>
              <w:pStyle w:val="TAH"/>
              <w:rPr>
                <w:lang w:val="en-US"/>
              </w:rPr>
            </w:pPr>
            <w:r w:rsidRPr="00533C32">
              <w:rPr>
                <w:lang w:val="en-US"/>
              </w:rPr>
              <w:t>Description</w:t>
            </w:r>
          </w:p>
        </w:tc>
      </w:tr>
      <w:tr w:rsidR="00D115EE" w:rsidRPr="00533C32" w14:paraId="505624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1C22D"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102F14C"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8EFA5E3"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BAE8F"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248D85"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748A94E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D52F77"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037EAC33" w14:textId="77777777" w:rsidR="00D115EE" w:rsidRDefault="00D115EE" w:rsidP="00842E08"/>
    <w:p w14:paraId="2DA0CB03" w14:textId="77777777" w:rsidR="00D115EE" w:rsidRPr="00533C32" w:rsidRDefault="00D115EE" w:rsidP="00D115EE">
      <w:pPr>
        <w:pStyle w:val="Heading5"/>
      </w:pPr>
      <w:bookmarkStart w:id="1069" w:name="_Toc45029428"/>
      <w:bookmarkStart w:id="1070" w:name="_Toc56520048"/>
      <w:bookmarkStart w:id="1071" w:name="_Toc114765631"/>
      <w:r>
        <w:t>5.2.24A</w:t>
      </w:r>
      <w:r w:rsidRPr="00533C32">
        <w:t>.3.2</w:t>
      </w:r>
      <w:r w:rsidRPr="00533C32">
        <w:tab/>
        <w:t>GET</w:t>
      </w:r>
      <w:bookmarkEnd w:id="1069"/>
      <w:bookmarkEnd w:id="1070"/>
      <w:bookmarkEnd w:id="1071"/>
    </w:p>
    <w:p w14:paraId="0C990B8F" w14:textId="77777777" w:rsidR="00D115EE" w:rsidRPr="00533C32" w:rsidRDefault="00D115EE" w:rsidP="00842E08">
      <w:r w:rsidRPr="00533C32">
        <w:t xml:space="preserve">This method shall support the URI query parameters specified in table </w:t>
      </w:r>
      <w:r>
        <w:t>5.2.24A</w:t>
      </w:r>
      <w:r w:rsidRPr="00533C32">
        <w:t>.3.2-1.</w:t>
      </w:r>
    </w:p>
    <w:p w14:paraId="665D1BC7" w14:textId="77777777" w:rsidR="00D115EE" w:rsidRPr="00533C32" w:rsidRDefault="00D115EE" w:rsidP="00842E08">
      <w:pPr>
        <w:pStyle w:val="TH"/>
      </w:pPr>
      <w:r w:rsidRPr="00533C32">
        <w:lastRenderedPageBreak/>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3ADE395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8F4A"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28D63D"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AF9929"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9379D0"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4D1B7" w14:textId="77777777" w:rsidR="00D115EE" w:rsidRPr="00533C32" w:rsidRDefault="00D115EE" w:rsidP="00C17C4C">
            <w:pPr>
              <w:pStyle w:val="TAH"/>
              <w:rPr>
                <w:lang w:val="en-US"/>
              </w:rPr>
            </w:pPr>
            <w:r w:rsidRPr="00533C32">
              <w:rPr>
                <w:lang w:val="en-US"/>
              </w:rPr>
              <w:t>Description</w:t>
            </w:r>
          </w:p>
        </w:tc>
      </w:tr>
      <w:tr w:rsidR="00D115EE" w:rsidRPr="00533C32" w14:paraId="5EE171B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49981D"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5D798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10B5C80"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E8601B"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BBE232"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36A9F9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D3E28E"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0A72519" w14:textId="77777777" w:rsidR="00D115EE" w:rsidRPr="00533C32" w:rsidRDefault="00D115EE" w:rsidP="00C17C4C">
            <w:pPr>
              <w:pStyle w:val="TAL"/>
              <w:rPr>
                <w:lang w:val="en-US" w:eastAsia="zh-CN"/>
              </w:rPr>
            </w:pPr>
            <w:proofErr w:type="spellStart"/>
            <w:r w:rsidRPr="00533C32">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746FCCF"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95D6B0B"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FE0304E"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31DE22CC" w14:textId="77777777" w:rsidR="00D115EE" w:rsidRPr="00533C32" w:rsidRDefault="00D115EE" w:rsidP="00842E08"/>
    <w:p w14:paraId="31E9B7DD" w14:textId="77777777" w:rsidR="00D115EE" w:rsidRPr="00533C32" w:rsidRDefault="00D115EE" w:rsidP="00842E08">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6E3F6543" w14:textId="77777777" w:rsidR="00D115EE" w:rsidRPr="00533C32" w:rsidRDefault="00D115EE" w:rsidP="00842E08">
      <w:pPr>
        <w:pStyle w:val="TH"/>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17CB002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C9C3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20B4E"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86596"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DF273" w14:textId="77777777" w:rsidR="00D115EE" w:rsidRPr="00533C32" w:rsidRDefault="00D115EE" w:rsidP="00C17C4C">
            <w:pPr>
              <w:pStyle w:val="TAH"/>
              <w:rPr>
                <w:lang w:val="en-US"/>
              </w:rPr>
            </w:pPr>
            <w:r w:rsidRPr="00533C32">
              <w:rPr>
                <w:lang w:val="en-US"/>
              </w:rPr>
              <w:t>Description</w:t>
            </w:r>
          </w:p>
        </w:tc>
      </w:tr>
      <w:tr w:rsidR="00D115EE" w:rsidRPr="00533C32" w14:paraId="4E32769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1D1412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DCB2A"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7DB1C"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B0D7445" w14:textId="77777777" w:rsidR="00D115EE" w:rsidRPr="00533C32" w:rsidRDefault="00D115EE" w:rsidP="00C17C4C">
            <w:pPr>
              <w:pStyle w:val="TAL"/>
              <w:rPr>
                <w:lang w:val="en-US"/>
              </w:rPr>
            </w:pPr>
          </w:p>
        </w:tc>
      </w:tr>
    </w:tbl>
    <w:p w14:paraId="00FD9FD6" w14:textId="77777777" w:rsidR="00D115EE" w:rsidRPr="00533C32" w:rsidRDefault="00D115EE" w:rsidP="00842E08"/>
    <w:p w14:paraId="1CE981B4" w14:textId="77777777" w:rsidR="00D115EE" w:rsidRPr="00533C32" w:rsidRDefault="00D115EE" w:rsidP="00842E08">
      <w:pPr>
        <w:pStyle w:val="TH"/>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41D44FE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18945"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9BE7DC"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A9F2B"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E998" w14:textId="77777777" w:rsidR="00D115EE" w:rsidRPr="00533C32" w:rsidRDefault="00D115EE" w:rsidP="00C17C4C">
            <w:pPr>
              <w:pStyle w:val="TAH"/>
              <w:rPr>
                <w:lang w:val="en-US"/>
              </w:rPr>
            </w:pPr>
            <w:r w:rsidRPr="00533C32">
              <w:rPr>
                <w:lang w:val="en-US"/>
              </w:rPr>
              <w:t>Response</w:t>
            </w:r>
          </w:p>
          <w:p w14:paraId="5806562B"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248378" w14:textId="77777777" w:rsidR="00D115EE" w:rsidRPr="00533C32" w:rsidRDefault="00D115EE" w:rsidP="00C17C4C">
            <w:pPr>
              <w:pStyle w:val="TAH"/>
              <w:rPr>
                <w:lang w:val="en-US"/>
              </w:rPr>
            </w:pPr>
            <w:r w:rsidRPr="00533C32">
              <w:rPr>
                <w:lang w:val="en-US"/>
              </w:rPr>
              <w:t>Description</w:t>
            </w:r>
          </w:p>
        </w:tc>
      </w:tr>
      <w:tr w:rsidR="00D115EE" w:rsidRPr="00533C32" w14:paraId="4D74D43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098146" w14:textId="77777777" w:rsidR="00D115EE" w:rsidRPr="00533C32" w:rsidRDefault="00D115EE" w:rsidP="00C17C4C">
            <w:pPr>
              <w:pStyle w:val="TAL"/>
              <w:rPr>
                <w:lang w:val="en-US"/>
              </w:rPr>
            </w:pPr>
            <w:proofErr w:type="spellStart"/>
            <w:r w:rsidRPr="00533C32">
              <w:rPr>
                <w:lang w:val="en-US"/>
              </w:rPr>
              <w:t>AuthEvent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CB10AAF"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F3B484"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60F6BC"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E64869" w14:textId="77777777" w:rsidR="00D115EE" w:rsidRPr="00533C32" w:rsidRDefault="00D115EE" w:rsidP="00C17C4C">
            <w:pPr>
              <w:pStyle w:val="TAL"/>
              <w:rPr>
                <w:lang w:val="en-US"/>
              </w:rPr>
            </w:pPr>
            <w:r w:rsidRPr="00533C32">
              <w:rPr>
                <w:lang w:val="en-US"/>
              </w:rPr>
              <w:t xml:space="preserve">Upon success, a response body containing the </w:t>
            </w:r>
            <w:proofErr w:type="spellStart"/>
            <w:r w:rsidRPr="00533C32">
              <w:rPr>
                <w:lang w:val="en-US"/>
              </w:rPr>
              <w:t>AuthEvent</w:t>
            </w:r>
            <w:proofErr w:type="spellEnd"/>
            <w:r w:rsidRPr="00533C32">
              <w:rPr>
                <w:lang w:val="en-US"/>
              </w:rPr>
              <w:t xml:space="preserve"> shall be returned.</w:t>
            </w:r>
          </w:p>
        </w:tc>
      </w:tr>
      <w:tr w:rsidR="00D115EE" w:rsidRPr="00533C32" w14:paraId="71759D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FEF7D0"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481EDDBE" w14:textId="77777777" w:rsidR="00D115EE" w:rsidRPr="00533C32" w:rsidRDefault="00D115EE" w:rsidP="00842E08">
      <w:pPr>
        <w:rPr>
          <w:lang w:eastAsia="zh-CN"/>
        </w:rPr>
      </w:pPr>
    </w:p>
    <w:p w14:paraId="632DAA19" w14:textId="77777777" w:rsidR="00D115EE" w:rsidRPr="00533C32" w:rsidRDefault="00D115EE" w:rsidP="00D115EE">
      <w:pPr>
        <w:pStyle w:val="Heading5"/>
      </w:pPr>
      <w:bookmarkStart w:id="1072" w:name="_Toc45029429"/>
      <w:bookmarkStart w:id="1073" w:name="_Toc56520049"/>
      <w:bookmarkStart w:id="1074" w:name="_Toc114765632"/>
      <w:r>
        <w:t>5.2.24A</w:t>
      </w:r>
      <w:r w:rsidRPr="00533C32">
        <w:t>.3.</w:t>
      </w:r>
      <w:r>
        <w:t>3</w:t>
      </w:r>
      <w:r w:rsidRPr="00533C32">
        <w:tab/>
        <w:t>DELETE</w:t>
      </w:r>
      <w:bookmarkEnd w:id="1072"/>
      <w:bookmarkEnd w:id="1073"/>
      <w:bookmarkEnd w:id="1074"/>
    </w:p>
    <w:p w14:paraId="69E36662" w14:textId="77777777" w:rsidR="00D115EE" w:rsidRPr="00533C32" w:rsidRDefault="00D115EE" w:rsidP="00842E08">
      <w:r w:rsidRPr="00533C32">
        <w:t xml:space="preserve">This method shall support the URI query parameters specified in table </w:t>
      </w:r>
      <w:r>
        <w:t>5.2.24A</w:t>
      </w:r>
      <w:r w:rsidRPr="00533C32">
        <w:t>.3.</w:t>
      </w:r>
      <w:r>
        <w:t>3</w:t>
      </w:r>
      <w:r w:rsidRPr="00533C32">
        <w:t>-1.</w:t>
      </w:r>
    </w:p>
    <w:p w14:paraId="53DBAD9E" w14:textId="77777777" w:rsidR="00D115EE" w:rsidRPr="00533C32" w:rsidRDefault="00D115EE" w:rsidP="00842E08">
      <w:pPr>
        <w:pStyle w:val="TH"/>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106AF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7572"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6513B"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2734D3"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26E2C"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98101" w14:textId="77777777" w:rsidR="00D115EE" w:rsidRPr="00533C32" w:rsidRDefault="00D115EE" w:rsidP="00C17C4C">
            <w:pPr>
              <w:pStyle w:val="TAH"/>
              <w:rPr>
                <w:lang w:val="en-US"/>
              </w:rPr>
            </w:pPr>
            <w:r w:rsidRPr="00533C32">
              <w:rPr>
                <w:lang w:val="en-US"/>
              </w:rPr>
              <w:t>Description</w:t>
            </w:r>
          </w:p>
        </w:tc>
      </w:tr>
      <w:tr w:rsidR="00D115EE" w:rsidRPr="00533C32" w14:paraId="13792EC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95D3CF"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EB5ED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A2F1"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51D7F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7AF9E" w14:textId="77777777" w:rsidR="00D115EE" w:rsidRPr="00533C32" w:rsidRDefault="00D115EE" w:rsidP="00C17C4C">
            <w:pPr>
              <w:pStyle w:val="TAL"/>
              <w:rPr>
                <w:lang w:val="en-US"/>
              </w:rPr>
            </w:pPr>
          </w:p>
        </w:tc>
      </w:tr>
    </w:tbl>
    <w:p w14:paraId="2B0412C9" w14:textId="77777777" w:rsidR="00D115EE" w:rsidRPr="00533C32" w:rsidRDefault="00D115EE" w:rsidP="00842E08"/>
    <w:p w14:paraId="56516CFA" w14:textId="77777777" w:rsidR="00D115EE" w:rsidRPr="00533C32" w:rsidRDefault="00D115EE" w:rsidP="00842E08">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CCEA95C" w14:textId="77777777" w:rsidR="00D115EE" w:rsidRPr="00533C32" w:rsidRDefault="00D115EE" w:rsidP="00842E08">
      <w:pPr>
        <w:pStyle w:val="TH"/>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3CBC62A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3EF88"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2EB1"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10090"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F59FF" w14:textId="77777777" w:rsidR="00D115EE" w:rsidRPr="00533C32" w:rsidRDefault="00D115EE" w:rsidP="00C17C4C">
            <w:pPr>
              <w:pStyle w:val="TAH"/>
              <w:rPr>
                <w:lang w:val="en-US"/>
              </w:rPr>
            </w:pPr>
            <w:r w:rsidRPr="00533C32">
              <w:rPr>
                <w:lang w:val="en-US"/>
              </w:rPr>
              <w:t>Description</w:t>
            </w:r>
          </w:p>
        </w:tc>
      </w:tr>
      <w:tr w:rsidR="00D115EE" w:rsidRPr="00533C32" w14:paraId="260990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208FE9"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3D93D1"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5C9F48"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574547" w14:textId="77777777" w:rsidR="00D115EE" w:rsidRPr="00533C32" w:rsidRDefault="00D115EE" w:rsidP="00C17C4C">
            <w:pPr>
              <w:pStyle w:val="TAL"/>
              <w:rPr>
                <w:lang w:val="en-US"/>
              </w:rPr>
            </w:pPr>
          </w:p>
        </w:tc>
      </w:tr>
    </w:tbl>
    <w:p w14:paraId="57F98B4A" w14:textId="77777777" w:rsidR="00D115EE" w:rsidRPr="00533C32" w:rsidRDefault="00D115EE" w:rsidP="00842E08"/>
    <w:p w14:paraId="1B617B57" w14:textId="77777777" w:rsidR="00D115EE" w:rsidRPr="00533C32" w:rsidRDefault="00D115EE" w:rsidP="00842E08">
      <w:pPr>
        <w:pStyle w:val="TH"/>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27B6AF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569D6"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9F72F"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C81A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659ED" w14:textId="77777777" w:rsidR="00D115EE" w:rsidRPr="00533C32" w:rsidRDefault="00D115EE" w:rsidP="00C17C4C">
            <w:pPr>
              <w:pStyle w:val="TAH"/>
              <w:rPr>
                <w:lang w:val="en-US"/>
              </w:rPr>
            </w:pPr>
            <w:r w:rsidRPr="00533C32">
              <w:rPr>
                <w:lang w:val="en-US"/>
              </w:rPr>
              <w:t>Response</w:t>
            </w:r>
          </w:p>
          <w:p w14:paraId="0344CD3E"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26578" w14:textId="77777777" w:rsidR="00D115EE" w:rsidRPr="00533C32" w:rsidRDefault="00D115EE" w:rsidP="00C17C4C">
            <w:pPr>
              <w:pStyle w:val="TAH"/>
              <w:rPr>
                <w:lang w:val="en-US"/>
              </w:rPr>
            </w:pPr>
            <w:r w:rsidRPr="00533C32">
              <w:rPr>
                <w:lang w:val="en-US"/>
              </w:rPr>
              <w:t>Description</w:t>
            </w:r>
          </w:p>
        </w:tc>
      </w:tr>
      <w:tr w:rsidR="00D115EE" w:rsidRPr="00533C32" w14:paraId="6A74E5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C2487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627DF6"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0873808"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7D79CD"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EB680B7"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3E2E8E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67476"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1B0CC253" w14:textId="77777777" w:rsidR="00D115EE" w:rsidRPr="00D115EE" w:rsidRDefault="00D115EE" w:rsidP="00842E08">
      <w:pPr>
        <w:rPr>
          <w:lang w:eastAsia="zh-CN"/>
        </w:rPr>
      </w:pPr>
    </w:p>
    <w:p w14:paraId="53879AB4" w14:textId="77777777" w:rsidR="007C4061" w:rsidRPr="00533C32" w:rsidRDefault="007C4061" w:rsidP="006352FE">
      <w:pPr>
        <w:pStyle w:val="Heading3"/>
      </w:pPr>
      <w:bookmarkStart w:id="1075" w:name="_Toc20127069"/>
      <w:bookmarkStart w:id="1076" w:name="_Toc27589045"/>
      <w:bookmarkStart w:id="1077" w:name="_Toc36459846"/>
      <w:bookmarkStart w:id="1078" w:name="_Toc45029430"/>
      <w:bookmarkStart w:id="1079" w:name="_Toc56520050"/>
      <w:bookmarkStart w:id="1080" w:name="_Toc114765633"/>
      <w:r w:rsidRPr="00533C32">
        <w:lastRenderedPageBreak/>
        <w:t>5.2.25</w:t>
      </w:r>
      <w:r w:rsidRPr="00533C32">
        <w:tab/>
        <w:t xml:space="preserve">Resource: </w:t>
      </w:r>
      <w:proofErr w:type="spellStart"/>
      <w:r w:rsidRPr="00533C32">
        <w:t>AuthenticationSoR</w:t>
      </w:r>
      <w:bookmarkEnd w:id="1075"/>
      <w:bookmarkEnd w:id="1076"/>
      <w:bookmarkEnd w:id="1077"/>
      <w:bookmarkEnd w:id="1078"/>
      <w:bookmarkEnd w:id="1079"/>
      <w:bookmarkEnd w:id="1080"/>
      <w:proofErr w:type="spellEnd"/>
    </w:p>
    <w:p w14:paraId="1446E035" w14:textId="77777777" w:rsidR="007C4061" w:rsidRPr="00533C32" w:rsidRDefault="007C4061" w:rsidP="006352FE">
      <w:pPr>
        <w:pStyle w:val="Heading4"/>
      </w:pPr>
      <w:bookmarkStart w:id="1081" w:name="_Toc20127070"/>
      <w:bookmarkStart w:id="1082" w:name="_Toc27589046"/>
      <w:bookmarkStart w:id="1083" w:name="_Toc36459847"/>
      <w:bookmarkStart w:id="1084" w:name="_Toc45029431"/>
      <w:bookmarkStart w:id="1085" w:name="_Toc56520051"/>
      <w:bookmarkStart w:id="1086" w:name="_Toc114765634"/>
      <w:r w:rsidRPr="00533C32">
        <w:t>5.2.25.1</w:t>
      </w:r>
      <w:r w:rsidRPr="00533C32">
        <w:tab/>
        <w:t>Description</w:t>
      </w:r>
      <w:bookmarkEnd w:id="1081"/>
      <w:bookmarkEnd w:id="1082"/>
      <w:bookmarkEnd w:id="1083"/>
      <w:bookmarkEnd w:id="1084"/>
      <w:bookmarkEnd w:id="1085"/>
      <w:bookmarkEnd w:id="1086"/>
    </w:p>
    <w:p w14:paraId="7E140B8B"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0BDFD6" w14:textId="77777777" w:rsidR="007C4061" w:rsidRPr="00533C32" w:rsidRDefault="007C4061" w:rsidP="006352FE">
      <w:pPr>
        <w:pStyle w:val="Heading4"/>
      </w:pPr>
      <w:bookmarkStart w:id="1087" w:name="_Toc20127071"/>
      <w:bookmarkStart w:id="1088" w:name="_Toc27589047"/>
      <w:bookmarkStart w:id="1089" w:name="_Toc36459848"/>
      <w:bookmarkStart w:id="1090" w:name="_Toc45029432"/>
      <w:bookmarkStart w:id="1091" w:name="_Toc56520052"/>
      <w:bookmarkStart w:id="1092" w:name="_Toc114765635"/>
      <w:r w:rsidRPr="00533C32">
        <w:t>5.2.25.2</w:t>
      </w:r>
      <w:r w:rsidRPr="00533C32">
        <w:tab/>
        <w:t>Resource Definition</w:t>
      </w:r>
      <w:bookmarkEnd w:id="1087"/>
      <w:bookmarkEnd w:id="1088"/>
      <w:bookmarkEnd w:id="1089"/>
      <w:bookmarkEnd w:id="1090"/>
      <w:bookmarkEnd w:id="1091"/>
      <w:bookmarkEnd w:id="1092"/>
    </w:p>
    <w:p w14:paraId="7C96F6D2"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ue-update-confirmation-data/sor-data</w:t>
      </w:r>
    </w:p>
    <w:p w14:paraId="4687CD93" w14:textId="77777777" w:rsidR="007C4061" w:rsidRPr="00533C32" w:rsidRDefault="007C4061" w:rsidP="00842E08">
      <w:pPr>
        <w:rPr>
          <w:rFonts w:ascii="Arial" w:hAnsi="Arial" w:cs="Arial"/>
        </w:rPr>
      </w:pPr>
      <w:r w:rsidRPr="00533C32">
        <w:t>This resource shall support the resource URI variables defined in table 5.2.25.2-1</w:t>
      </w:r>
      <w:r w:rsidRPr="00533C32">
        <w:rPr>
          <w:rFonts w:ascii="Arial" w:hAnsi="Arial" w:cs="Arial"/>
        </w:rPr>
        <w:t>.</w:t>
      </w:r>
    </w:p>
    <w:p w14:paraId="62E660D5" w14:textId="77777777" w:rsidR="007C4061" w:rsidRPr="00533C32" w:rsidRDefault="007C4061" w:rsidP="00842E08">
      <w:pPr>
        <w:pStyle w:val="TH"/>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68300A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1DC2D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C793EE" w14:textId="77777777" w:rsidR="007C4061" w:rsidRPr="00D5200C" w:rsidRDefault="007C4061" w:rsidP="00C17C4C">
            <w:pPr>
              <w:pStyle w:val="TAH"/>
              <w:rPr>
                <w:lang w:val="en-US"/>
              </w:rPr>
            </w:pPr>
            <w:r w:rsidRPr="00D5200C">
              <w:rPr>
                <w:lang w:val="en-US"/>
              </w:rPr>
              <w:t>Definition</w:t>
            </w:r>
          </w:p>
        </w:tc>
      </w:tr>
      <w:tr w:rsidR="007C4061" w:rsidRPr="00BC4D08" w14:paraId="16FC45E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CF5CA"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2E082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EE57EC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227B9"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AD3A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Supi</w:t>
            </w:r>
            <w:proofErr w:type="spellEnd"/>
            <w:r w:rsidR="00EB2161">
              <w:rPr>
                <w:lang w:val="en-US"/>
              </w:rPr>
              <w:t xml:space="preserve"> in 3GPP TS 29.571 [3]</w:t>
            </w:r>
          </w:p>
        </w:tc>
      </w:tr>
    </w:tbl>
    <w:p w14:paraId="753DC0CE" w14:textId="77777777" w:rsidR="007C4061" w:rsidRPr="00533C32" w:rsidRDefault="007C4061" w:rsidP="00842E08">
      <w:pPr>
        <w:rPr>
          <w:lang w:eastAsia="zh-CN"/>
        </w:rPr>
      </w:pPr>
    </w:p>
    <w:p w14:paraId="5D1A8C4E" w14:textId="77777777" w:rsidR="007C4061" w:rsidRPr="00533C32" w:rsidRDefault="007C4061" w:rsidP="006352FE">
      <w:pPr>
        <w:pStyle w:val="Heading4"/>
        <w:rPr>
          <w:lang w:eastAsia="zh-CN"/>
        </w:rPr>
      </w:pPr>
      <w:bookmarkStart w:id="1093" w:name="_Toc20127072"/>
      <w:bookmarkStart w:id="1094" w:name="_Toc27589048"/>
      <w:bookmarkStart w:id="1095" w:name="_Toc36459849"/>
      <w:bookmarkStart w:id="1096" w:name="_Toc45029433"/>
      <w:bookmarkStart w:id="1097" w:name="_Toc56520053"/>
      <w:bookmarkStart w:id="1098" w:name="_Toc114765636"/>
      <w:r w:rsidRPr="00533C32">
        <w:t>5.2.2</w:t>
      </w:r>
      <w:r w:rsidRPr="00533C32">
        <w:rPr>
          <w:lang w:eastAsia="zh-CN"/>
        </w:rPr>
        <w:t>5</w:t>
      </w:r>
      <w:r w:rsidRPr="00533C32">
        <w:t>.3</w:t>
      </w:r>
      <w:r w:rsidRPr="00533C32">
        <w:tab/>
        <w:t>Resource Standard Methods</w:t>
      </w:r>
      <w:bookmarkEnd w:id="1093"/>
      <w:bookmarkEnd w:id="1094"/>
      <w:bookmarkEnd w:id="1095"/>
      <w:bookmarkEnd w:id="1096"/>
      <w:bookmarkEnd w:id="1097"/>
      <w:bookmarkEnd w:id="1098"/>
    </w:p>
    <w:p w14:paraId="5E8574B6" w14:textId="77777777" w:rsidR="007C4061" w:rsidRPr="00533C32" w:rsidRDefault="007C4061" w:rsidP="006352FE">
      <w:pPr>
        <w:pStyle w:val="Heading5"/>
      </w:pPr>
      <w:bookmarkStart w:id="1099" w:name="_Toc20127073"/>
      <w:bookmarkStart w:id="1100" w:name="_Toc27589049"/>
      <w:bookmarkStart w:id="1101" w:name="_Toc36459850"/>
      <w:bookmarkStart w:id="1102" w:name="_Toc45029434"/>
      <w:bookmarkStart w:id="1103" w:name="_Toc56520054"/>
      <w:bookmarkStart w:id="1104" w:name="_Toc114765637"/>
      <w:r w:rsidRPr="00533C32">
        <w:t>5.2.25.3.1</w:t>
      </w:r>
      <w:r w:rsidRPr="00533C32">
        <w:tab/>
        <w:t>PUT</w:t>
      </w:r>
      <w:bookmarkEnd w:id="1099"/>
      <w:bookmarkEnd w:id="1100"/>
      <w:bookmarkEnd w:id="1101"/>
      <w:bookmarkEnd w:id="1102"/>
      <w:bookmarkEnd w:id="1103"/>
      <w:bookmarkEnd w:id="1104"/>
    </w:p>
    <w:p w14:paraId="40DB44EE" w14:textId="77777777" w:rsidR="007C4061" w:rsidRPr="00533C32" w:rsidRDefault="007C4061" w:rsidP="00842E08">
      <w:r w:rsidRPr="00533C32">
        <w:t>This method shall support the URI query parameters specified in table 5.2.25.3.1-1.</w:t>
      </w:r>
    </w:p>
    <w:p w14:paraId="36F03DFF" w14:textId="77777777" w:rsidR="007C4061" w:rsidRPr="00533C32" w:rsidRDefault="007C4061" w:rsidP="00842E08">
      <w:pPr>
        <w:pStyle w:val="TH"/>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3123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729D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C0A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F94C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9309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7D2D" w14:textId="77777777" w:rsidR="007C4061" w:rsidRPr="00D5200C" w:rsidRDefault="007C4061" w:rsidP="00C17C4C">
            <w:pPr>
              <w:pStyle w:val="TAH"/>
              <w:rPr>
                <w:lang w:val="en-US"/>
              </w:rPr>
            </w:pPr>
            <w:r w:rsidRPr="00D5200C">
              <w:rPr>
                <w:lang w:val="en-US"/>
              </w:rPr>
              <w:t>Description</w:t>
            </w:r>
          </w:p>
        </w:tc>
      </w:tr>
      <w:tr w:rsidR="007C4061" w:rsidRPr="00BC4D08" w14:paraId="7D8D6F2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BF07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B5E97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C95B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C6755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F67CA" w14:textId="77777777" w:rsidR="007C4061" w:rsidRPr="00D5200C" w:rsidRDefault="007C4061" w:rsidP="00C17C4C">
            <w:pPr>
              <w:pStyle w:val="TAL"/>
              <w:rPr>
                <w:lang w:val="en-US"/>
              </w:rPr>
            </w:pPr>
          </w:p>
        </w:tc>
      </w:tr>
    </w:tbl>
    <w:p w14:paraId="35EECD11" w14:textId="77777777" w:rsidR="007C4061" w:rsidRPr="00533C32" w:rsidRDefault="007C4061" w:rsidP="00842E08"/>
    <w:p w14:paraId="253DD62D" w14:textId="77777777" w:rsidR="007C4061" w:rsidRPr="00533C32" w:rsidRDefault="007C4061" w:rsidP="00842E08">
      <w:r w:rsidRPr="00533C32">
        <w:t>This method shall support the request data structures specified in table 5.2.25.3.1-2 and the response data structures and response codes specified in table 5.2.25.3.1-3.</w:t>
      </w:r>
    </w:p>
    <w:p w14:paraId="504E3D62" w14:textId="77777777" w:rsidR="007C4061" w:rsidRPr="00533C32" w:rsidRDefault="007C4061" w:rsidP="00842E08">
      <w:pPr>
        <w:pStyle w:val="TH"/>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947D6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95CB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CBEC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EB76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F84C0" w14:textId="77777777" w:rsidR="007C4061" w:rsidRPr="00D5200C" w:rsidRDefault="007C4061" w:rsidP="00C17C4C">
            <w:pPr>
              <w:pStyle w:val="TAH"/>
              <w:rPr>
                <w:lang w:val="en-US"/>
              </w:rPr>
            </w:pPr>
            <w:r w:rsidRPr="00D5200C">
              <w:rPr>
                <w:lang w:val="en-US"/>
              </w:rPr>
              <w:t>Description</w:t>
            </w:r>
          </w:p>
        </w:tc>
      </w:tr>
      <w:tr w:rsidR="007C4061" w:rsidRPr="00BC4D08" w14:paraId="6E4C0E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9BFFD0" w14:textId="77777777" w:rsidR="007C4061" w:rsidRPr="00D5200C" w:rsidRDefault="007C4061" w:rsidP="00C17C4C">
            <w:pPr>
              <w:pStyle w:val="TAL"/>
              <w:rPr>
                <w:lang w:val="en-US"/>
              </w:rPr>
            </w:pPr>
            <w:proofErr w:type="spellStart"/>
            <w:r w:rsidRPr="00533C32">
              <w:rPr>
                <w:rFonts w:eastAsia="SimSun"/>
                <w:lang w:val="en-US" w:eastAsia="zh-CN"/>
              </w:rPr>
              <w:t>SorData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7B1854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05225BE"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A7ED205" w14:textId="77777777" w:rsidR="007C4061" w:rsidRPr="00D5200C" w:rsidRDefault="007C4061" w:rsidP="00C17C4C">
            <w:pPr>
              <w:pStyle w:val="TAL"/>
              <w:rPr>
                <w:lang w:val="en-US"/>
              </w:rPr>
            </w:pPr>
            <w:r w:rsidRPr="00D5200C">
              <w:rPr>
                <w:lang w:val="en-US"/>
              </w:rPr>
              <w:t xml:space="preserve">The </w:t>
            </w:r>
            <w:proofErr w:type="spellStart"/>
            <w:r w:rsidRPr="00D5200C">
              <w:rPr>
                <w:lang w:val="en-US"/>
              </w:rPr>
              <w:t>SoR</w:t>
            </w:r>
            <w:proofErr w:type="spellEnd"/>
            <w:r w:rsidRPr="00D5200C">
              <w:rPr>
                <w:kern w:val="2"/>
                <w:lang w:val="en-US" w:eastAsia="zh-CN"/>
              </w:rPr>
              <w:t xml:space="preserve"> acknowledgement information</w:t>
            </w:r>
            <w:r w:rsidRPr="00D5200C">
              <w:rPr>
                <w:lang w:val="en-US"/>
              </w:rPr>
              <w:t xml:space="preserve"> to be stored temporarily.</w:t>
            </w:r>
          </w:p>
        </w:tc>
      </w:tr>
    </w:tbl>
    <w:p w14:paraId="76D5ABCD" w14:textId="77777777" w:rsidR="007C4061" w:rsidRPr="00533C32" w:rsidRDefault="007C4061" w:rsidP="00842E08"/>
    <w:p w14:paraId="7E2CCD2E" w14:textId="77777777" w:rsidR="007C4061" w:rsidRPr="00533C32" w:rsidRDefault="007C4061" w:rsidP="00842E08">
      <w:pPr>
        <w:pStyle w:val="TH"/>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32D53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86BB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D893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1075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73F086" w14:textId="77777777" w:rsidR="007C4061" w:rsidRPr="00D5200C" w:rsidRDefault="007C4061" w:rsidP="00C17C4C">
            <w:pPr>
              <w:pStyle w:val="TAH"/>
              <w:rPr>
                <w:lang w:val="en-US"/>
              </w:rPr>
            </w:pPr>
            <w:r w:rsidRPr="00D5200C">
              <w:rPr>
                <w:lang w:val="en-US"/>
              </w:rPr>
              <w:t>Response</w:t>
            </w:r>
          </w:p>
          <w:p w14:paraId="11DEFC9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8C8093" w14:textId="77777777" w:rsidR="007C4061" w:rsidRPr="00D5200C" w:rsidRDefault="007C4061" w:rsidP="00C17C4C">
            <w:pPr>
              <w:pStyle w:val="TAH"/>
              <w:rPr>
                <w:lang w:val="en-US"/>
              </w:rPr>
            </w:pPr>
            <w:r w:rsidRPr="00D5200C">
              <w:rPr>
                <w:lang w:val="en-US"/>
              </w:rPr>
              <w:t>Description</w:t>
            </w:r>
          </w:p>
        </w:tc>
      </w:tr>
      <w:tr w:rsidR="007C4061" w:rsidRPr="00BC4D08" w14:paraId="07F78BA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F5D059"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46A2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C67D8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CA0D4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BBB26"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F3A8E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B5604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7DA6DB" w14:textId="77777777" w:rsidR="007C4061" w:rsidRPr="00533C32" w:rsidRDefault="007C4061" w:rsidP="00842E08"/>
    <w:p w14:paraId="3376CB2B" w14:textId="77777777" w:rsidR="007C4061" w:rsidRPr="00533C32" w:rsidRDefault="007C4061" w:rsidP="006352FE">
      <w:pPr>
        <w:pStyle w:val="Heading5"/>
      </w:pPr>
      <w:bookmarkStart w:id="1105" w:name="_Toc20127074"/>
      <w:bookmarkStart w:id="1106" w:name="_Toc27589050"/>
      <w:bookmarkStart w:id="1107" w:name="_Toc36459851"/>
      <w:bookmarkStart w:id="1108" w:name="_Toc45029435"/>
      <w:bookmarkStart w:id="1109" w:name="_Toc56520055"/>
      <w:bookmarkStart w:id="1110" w:name="_Toc114765638"/>
      <w:r w:rsidRPr="00533C32">
        <w:t>5.2.25.3.2</w:t>
      </w:r>
      <w:r w:rsidRPr="00533C32">
        <w:tab/>
        <w:t>GET</w:t>
      </w:r>
      <w:bookmarkEnd w:id="1105"/>
      <w:bookmarkEnd w:id="1106"/>
      <w:bookmarkEnd w:id="1107"/>
      <w:bookmarkEnd w:id="1108"/>
      <w:bookmarkEnd w:id="1109"/>
      <w:bookmarkEnd w:id="1110"/>
    </w:p>
    <w:p w14:paraId="6F5CFF85" w14:textId="77777777" w:rsidR="007C4061" w:rsidRPr="00533C32" w:rsidRDefault="007C4061" w:rsidP="00842E08">
      <w:r w:rsidRPr="00533C32">
        <w:t>This method shall support the URI query parameters specified in table 5.2.25.3.2-1.</w:t>
      </w:r>
    </w:p>
    <w:p w14:paraId="5DC3756B" w14:textId="77777777" w:rsidR="007C4061" w:rsidRPr="00533C32" w:rsidRDefault="007C4061" w:rsidP="00842E08">
      <w:pPr>
        <w:pStyle w:val="TH"/>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3223E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7D7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E2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847F2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0F23F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3716" w14:textId="77777777" w:rsidR="007C4061" w:rsidRPr="00D5200C" w:rsidRDefault="007C4061" w:rsidP="00C17C4C">
            <w:pPr>
              <w:pStyle w:val="TAH"/>
              <w:rPr>
                <w:lang w:val="en-US"/>
              </w:rPr>
            </w:pPr>
            <w:r w:rsidRPr="00D5200C">
              <w:rPr>
                <w:lang w:val="en-US"/>
              </w:rPr>
              <w:t>Description</w:t>
            </w:r>
          </w:p>
        </w:tc>
      </w:tr>
      <w:tr w:rsidR="007C4061" w:rsidRPr="00BC4D08" w14:paraId="51130C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92A5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9ABA66"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7EDD6F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A5D6C2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0B99A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2C489F4" w14:textId="77777777" w:rsidR="007C4061" w:rsidRPr="00533C32" w:rsidRDefault="007C4061" w:rsidP="00842E08"/>
    <w:p w14:paraId="28ED322E" w14:textId="77777777" w:rsidR="007C4061" w:rsidRPr="00533C32" w:rsidRDefault="007C4061" w:rsidP="00842E08">
      <w:r w:rsidRPr="00533C32">
        <w:t>This method shall support the request data structures specified in table 5.2.25.3.2-2 and the response data structures and response codes specified in table 5.2.25.3.2-3.</w:t>
      </w:r>
    </w:p>
    <w:p w14:paraId="2EAACEB3" w14:textId="77777777" w:rsidR="007C4061" w:rsidRPr="00533C32" w:rsidRDefault="007C4061" w:rsidP="00842E08">
      <w:pPr>
        <w:pStyle w:val="TH"/>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62A0D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9C8878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3884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0D86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AA683" w14:textId="77777777" w:rsidR="007C4061" w:rsidRPr="00D5200C" w:rsidRDefault="007C4061" w:rsidP="00C17C4C">
            <w:pPr>
              <w:pStyle w:val="TAH"/>
              <w:rPr>
                <w:lang w:val="en-US"/>
              </w:rPr>
            </w:pPr>
            <w:r w:rsidRPr="00D5200C">
              <w:rPr>
                <w:lang w:val="en-US"/>
              </w:rPr>
              <w:t>Description</w:t>
            </w:r>
          </w:p>
        </w:tc>
      </w:tr>
      <w:tr w:rsidR="007C4061" w:rsidRPr="00BC4D08" w14:paraId="45FF90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C058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18B98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914CD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3E0981" w14:textId="77777777" w:rsidR="007C4061" w:rsidRPr="00D5200C" w:rsidRDefault="007C4061" w:rsidP="00C17C4C">
            <w:pPr>
              <w:pStyle w:val="TAL"/>
              <w:rPr>
                <w:lang w:val="en-US"/>
              </w:rPr>
            </w:pPr>
          </w:p>
        </w:tc>
      </w:tr>
    </w:tbl>
    <w:p w14:paraId="78594045" w14:textId="77777777" w:rsidR="007C4061" w:rsidRPr="00533C32" w:rsidRDefault="007C4061" w:rsidP="00842E08"/>
    <w:p w14:paraId="1303891C" w14:textId="77777777" w:rsidR="007C4061" w:rsidRPr="00533C32" w:rsidRDefault="007C4061" w:rsidP="00842E08">
      <w:pPr>
        <w:pStyle w:val="TH"/>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00B6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FBC5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8D5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81B5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1930B2" w14:textId="77777777" w:rsidR="007C4061" w:rsidRPr="00D5200C" w:rsidRDefault="007C4061" w:rsidP="00C17C4C">
            <w:pPr>
              <w:pStyle w:val="TAH"/>
              <w:rPr>
                <w:lang w:val="en-US"/>
              </w:rPr>
            </w:pPr>
            <w:r w:rsidRPr="00D5200C">
              <w:rPr>
                <w:lang w:val="en-US"/>
              </w:rPr>
              <w:t>Response</w:t>
            </w:r>
          </w:p>
          <w:p w14:paraId="0A6DF5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8869B" w14:textId="77777777" w:rsidR="007C4061" w:rsidRPr="00D5200C" w:rsidRDefault="007C4061" w:rsidP="00C17C4C">
            <w:pPr>
              <w:pStyle w:val="TAH"/>
              <w:rPr>
                <w:lang w:val="en-US"/>
              </w:rPr>
            </w:pPr>
            <w:r w:rsidRPr="00D5200C">
              <w:rPr>
                <w:lang w:val="en-US"/>
              </w:rPr>
              <w:t>Description</w:t>
            </w:r>
          </w:p>
        </w:tc>
      </w:tr>
      <w:tr w:rsidR="007C4061" w:rsidRPr="00BC4D08" w14:paraId="148696F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5D0DF" w14:textId="77777777" w:rsidR="007C4061" w:rsidRPr="00D5200C" w:rsidRDefault="007C4061" w:rsidP="00C17C4C">
            <w:pPr>
              <w:pStyle w:val="TAL"/>
              <w:rPr>
                <w:lang w:val="en-US"/>
              </w:rPr>
            </w:pPr>
            <w:proofErr w:type="spellStart"/>
            <w:r w:rsidRPr="00533C32">
              <w:rPr>
                <w:rFonts w:eastAsia="SimSun"/>
                <w:lang w:val="en-US" w:eastAsia="zh-CN"/>
              </w:rPr>
              <w:t>SorData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0DAFF1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79B8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94C83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D2D01C" w14:textId="77777777" w:rsidR="007C4061" w:rsidRPr="00D5200C" w:rsidRDefault="007C4061" w:rsidP="00C17C4C">
            <w:pPr>
              <w:pStyle w:val="TAL"/>
              <w:rPr>
                <w:lang w:val="en-US"/>
              </w:rPr>
            </w:pPr>
            <w:r w:rsidRPr="00D5200C">
              <w:rPr>
                <w:lang w:val="en-US"/>
              </w:rPr>
              <w:t xml:space="preserve">Upon success, a response body containing the </w:t>
            </w:r>
            <w:proofErr w:type="spellStart"/>
            <w:r w:rsidRPr="00D5200C">
              <w:rPr>
                <w:lang w:val="en-US"/>
              </w:rPr>
              <w:t>SorData</w:t>
            </w:r>
            <w:proofErr w:type="spellEnd"/>
            <w:r w:rsidRPr="00D5200C">
              <w:rPr>
                <w:lang w:val="en-US"/>
              </w:rPr>
              <w:t xml:space="preserve"> shall be returned.</w:t>
            </w:r>
          </w:p>
        </w:tc>
      </w:tr>
      <w:tr w:rsidR="007C4061" w:rsidRPr="00BC4D08" w14:paraId="6D828B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B59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430A213" w14:textId="77777777" w:rsidR="007C4061" w:rsidRPr="00533C32" w:rsidRDefault="007C4061" w:rsidP="00842E08">
      <w:pPr>
        <w:rPr>
          <w:lang w:eastAsia="zh-CN"/>
        </w:rPr>
      </w:pPr>
    </w:p>
    <w:p w14:paraId="18C68481" w14:textId="77777777" w:rsidR="007C4061" w:rsidRPr="00533C32" w:rsidRDefault="007C4061" w:rsidP="007C4061">
      <w:pPr>
        <w:pStyle w:val="Heading3"/>
      </w:pPr>
      <w:bookmarkStart w:id="1111" w:name="_Toc20127075"/>
      <w:bookmarkStart w:id="1112" w:name="_Toc27589051"/>
      <w:bookmarkStart w:id="1113" w:name="_Toc36459852"/>
      <w:bookmarkStart w:id="1114" w:name="_Toc45029436"/>
      <w:bookmarkStart w:id="1115" w:name="_Toc56520056"/>
      <w:bookmarkStart w:id="1116" w:name="_Toc114765639"/>
      <w:r w:rsidRPr="00533C32">
        <w:t>5.2.25A</w:t>
      </w:r>
      <w:r w:rsidRPr="00533C32">
        <w:tab/>
        <w:t xml:space="preserve">Resource: </w:t>
      </w:r>
      <w:proofErr w:type="spellStart"/>
      <w:r w:rsidRPr="00533C32">
        <w:t>AuthenticationUPU</w:t>
      </w:r>
      <w:bookmarkEnd w:id="1111"/>
      <w:bookmarkEnd w:id="1112"/>
      <w:bookmarkEnd w:id="1113"/>
      <w:bookmarkEnd w:id="1114"/>
      <w:bookmarkEnd w:id="1115"/>
      <w:bookmarkEnd w:id="1116"/>
      <w:proofErr w:type="spellEnd"/>
    </w:p>
    <w:p w14:paraId="12D5F4ED" w14:textId="77777777" w:rsidR="007C4061" w:rsidRPr="00533C32" w:rsidRDefault="007C4061" w:rsidP="007C4061">
      <w:pPr>
        <w:pStyle w:val="Heading4"/>
      </w:pPr>
      <w:bookmarkStart w:id="1117" w:name="_Toc20127076"/>
      <w:bookmarkStart w:id="1118" w:name="_Toc27589052"/>
      <w:bookmarkStart w:id="1119" w:name="_Toc36459853"/>
      <w:bookmarkStart w:id="1120" w:name="_Toc45029437"/>
      <w:bookmarkStart w:id="1121" w:name="_Toc56520057"/>
      <w:bookmarkStart w:id="1122" w:name="_Toc114765640"/>
      <w:r w:rsidRPr="00533C32">
        <w:t>5.2.25A.1</w:t>
      </w:r>
      <w:r w:rsidRPr="00533C32">
        <w:tab/>
        <w:t>Description</w:t>
      </w:r>
      <w:bookmarkEnd w:id="1117"/>
      <w:bookmarkEnd w:id="1118"/>
      <w:bookmarkEnd w:id="1119"/>
      <w:bookmarkEnd w:id="1120"/>
      <w:bookmarkEnd w:id="1121"/>
      <w:bookmarkEnd w:id="1122"/>
    </w:p>
    <w:p w14:paraId="3521D415"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D1F501" w14:textId="77777777" w:rsidR="007C4061" w:rsidRPr="00533C32" w:rsidRDefault="007C4061" w:rsidP="007C4061">
      <w:pPr>
        <w:pStyle w:val="Heading4"/>
      </w:pPr>
      <w:bookmarkStart w:id="1123" w:name="_Toc20127077"/>
      <w:bookmarkStart w:id="1124" w:name="_Toc27589053"/>
      <w:bookmarkStart w:id="1125" w:name="_Toc36459854"/>
      <w:bookmarkStart w:id="1126" w:name="_Toc45029438"/>
      <w:bookmarkStart w:id="1127" w:name="_Toc56520058"/>
      <w:bookmarkStart w:id="1128" w:name="_Toc114765641"/>
      <w:r w:rsidRPr="00533C32">
        <w:t>5.2.25A.2</w:t>
      </w:r>
      <w:r w:rsidRPr="00533C32">
        <w:tab/>
        <w:t>Resource Definition</w:t>
      </w:r>
      <w:bookmarkEnd w:id="1123"/>
      <w:bookmarkEnd w:id="1124"/>
      <w:bookmarkEnd w:id="1125"/>
      <w:bookmarkEnd w:id="1126"/>
      <w:bookmarkEnd w:id="1127"/>
      <w:bookmarkEnd w:id="1128"/>
    </w:p>
    <w:p w14:paraId="2AB11D3A"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ue-update-confirmation-data/upu-data</w:t>
      </w:r>
    </w:p>
    <w:p w14:paraId="67BB0944" w14:textId="77777777" w:rsidR="007C4061" w:rsidRPr="00533C32" w:rsidRDefault="007C4061" w:rsidP="00842E08">
      <w:pPr>
        <w:rPr>
          <w:rFonts w:ascii="Arial" w:hAnsi="Arial" w:cs="Arial"/>
        </w:rPr>
      </w:pPr>
      <w:r w:rsidRPr="00533C32">
        <w:t>This resource shall support the resource URI variables defined in table 5.2.25A.2-1</w:t>
      </w:r>
      <w:r w:rsidRPr="00533C32">
        <w:rPr>
          <w:rFonts w:ascii="Arial" w:hAnsi="Arial" w:cs="Arial"/>
        </w:rPr>
        <w:t>.</w:t>
      </w:r>
    </w:p>
    <w:p w14:paraId="0D5F75AF" w14:textId="77777777" w:rsidR="007C4061" w:rsidRPr="00533C32" w:rsidRDefault="007C4061" w:rsidP="00842E08">
      <w:pPr>
        <w:pStyle w:val="TH"/>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17AD8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32775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92A5D" w14:textId="77777777" w:rsidR="007C4061" w:rsidRPr="00D5200C" w:rsidRDefault="007C4061" w:rsidP="00C17C4C">
            <w:pPr>
              <w:pStyle w:val="TAH"/>
              <w:rPr>
                <w:lang w:val="en-US"/>
              </w:rPr>
            </w:pPr>
            <w:r w:rsidRPr="00D5200C">
              <w:rPr>
                <w:lang w:val="en-US"/>
              </w:rPr>
              <w:t>Definition</w:t>
            </w:r>
          </w:p>
        </w:tc>
      </w:tr>
      <w:tr w:rsidR="007C4061" w:rsidRPr="00BC4D08" w14:paraId="3A3BCB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D162FF"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FB41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F2141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86AAB"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20F9F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Supi</w:t>
            </w:r>
            <w:proofErr w:type="spellEnd"/>
            <w:r w:rsidR="00EB2161">
              <w:rPr>
                <w:lang w:val="en-US"/>
              </w:rPr>
              <w:t xml:space="preserve"> in 3GPP TS 29.571 [3]</w:t>
            </w:r>
          </w:p>
        </w:tc>
      </w:tr>
    </w:tbl>
    <w:p w14:paraId="59DBD3F9" w14:textId="77777777" w:rsidR="007C4061" w:rsidRPr="00533C32" w:rsidRDefault="007C4061" w:rsidP="00842E08">
      <w:pPr>
        <w:rPr>
          <w:lang w:eastAsia="zh-CN"/>
        </w:rPr>
      </w:pPr>
    </w:p>
    <w:p w14:paraId="615FE1EE" w14:textId="77777777" w:rsidR="007C4061" w:rsidRPr="00533C32" w:rsidRDefault="007C4061" w:rsidP="007C4061">
      <w:pPr>
        <w:pStyle w:val="Heading4"/>
        <w:rPr>
          <w:lang w:eastAsia="zh-CN"/>
        </w:rPr>
      </w:pPr>
      <w:bookmarkStart w:id="1129" w:name="_Toc20127078"/>
      <w:bookmarkStart w:id="1130" w:name="_Toc27589054"/>
      <w:bookmarkStart w:id="1131" w:name="_Toc36459855"/>
      <w:bookmarkStart w:id="1132" w:name="_Toc45029439"/>
      <w:bookmarkStart w:id="1133" w:name="_Toc56520059"/>
      <w:bookmarkStart w:id="1134" w:name="_Toc114765642"/>
      <w:r w:rsidRPr="00533C32">
        <w:t>5.2.25A.3</w:t>
      </w:r>
      <w:r w:rsidRPr="00533C32">
        <w:tab/>
        <w:t>Resource Standard Methods</w:t>
      </w:r>
      <w:bookmarkEnd w:id="1129"/>
      <w:bookmarkEnd w:id="1130"/>
      <w:bookmarkEnd w:id="1131"/>
      <w:bookmarkEnd w:id="1132"/>
      <w:bookmarkEnd w:id="1133"/>
      <w:bookmarkEnd w:id="1134"/>
    </w:p>
    <w:p w14:paraId="366B4592" w14:textId="77777777" w:rsidR="007C4061" w:rsidRPr="00533C32" w:rsidRDefault="007C4061" w:rsidP="007C4061">
      <w:pPr>
        <w:pStyle w:val="Heading5"/>
      </w:pPr>
      <w:bookmarkStart w:id="1135" w:name="_Toc20127079"/>
      <w:bookmarkStart w:id="1136" w:name="_Toc27589055"/>
      <w:bookmarkStart w:id="1137" w:name="_Toc36459856"/>
      <w:bookmarkStart w:id="1138" w:name="_Toc45029440"/>
      <w:bookmarkStart w:id="1139" w:name="_Toc56520060"/>
      <w:bookmarkStart w:id="1140" w:name="_Toc114765643"/>
      <w:r w:rsidRPr="00533C32">
        <w:t>5.2.25A.3.1</w:t>
      </w:r>
      <w:r w:rsidRPr="00533C32">
        <w:tab/>
        <w:t>PUT</w:t>
      </w:r>
      <w:bookmarkEnd w:id="1135"/>
      <w:bookmarkEnd w:id="1136"/>
      <w:bookmarkEnd w:id="1137"/>
      <w:bookmarkEnd w:id="1138"/>
      <w:bookmarkEnd w:id="1139"/>
      <w:bookmarkEnd w:id="1140"/>
    </w:p>
    <w:p w14:paraId="4C58D146" w14:textId="77777777" w:rsidR="007C4061" w:rsidRPr="00533C32" w:rsidRDefault="007C4061" w:rsidP="00842E08">
      <w:r w:rsidRPr="00533C32">
        <w:t>This method shall support the URI query parameters specified in table 5.2.25A.3.1-1.</w:t>
      </w:r>
    </w:p>
    <w:p w14:paraId="06613F1A" w14:textId="77777777" w:rsidR="007C4061" w:rsidRPr="00533C32" w:rsidRDefault="007C4061" w:rsidP="00842E08">
      <w:pPr>
        <w:pStyle w:val="TH"/>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0BF8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E85A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A8D9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6DAF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C19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CC57" w14:textId="77777777" w:rsidR="007C4061" w:rsidRPr="00D5200C" w:rsidRDefault="007C4061" w:rsidP="00C17C4C">
            <w:pPr>
              <w:pStyle w:val="TAH"/>
              <w:rPr>
                <w:lang w:val="en-US"/>
              </w:rPr>
            </w:pPr>
            <w:r w:rsidRPr="00D5200C">
              <w:rPr>
                <w:lang w:val="en-US"/>
              </w:rPr>
              <w:t>Description</w:t>
            </w:r>
          </w:p>
        </w:tc>
      </w:tr>
      <w:tr w:rsidR="007C4061" w:rsidRPr="00BC4D08" w14:paraId="58124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42765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8C3FB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9E859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76CCB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98556E" w14:textId="77777777" w:rsidR="007C4061" w:rsidRPr="00D5200C" w:rsidRDefault="007C4061" w:rsidP="00C17C4C">
            <w:pPr>
              <w:pStyle w:val="TAL"/>
              <w:rPr>
                <w:lang w:val="en-US"/>
              </w:rPr>
            </w:pPr>
          </w:p>
        </w:tc>
      </w:tr>
    </w:tbl>
    <w:p w14:paraId="50EF2436" w14:textId="77777777" w:rsidR="007C4061" w:rsidRPr="00533C32" w:rsidRDefault="007C4061" w:rsidP="00842E08"/>
    <w:p w14:paraId="014D1412" w14:textId="77777777" w:rsidR="007C4061" w:rsidRPr="00533C32" w:rsidRDefault="007C4061" w:rsidP="00842E08">
      <w:r w:rsidRPr="00533C32">
        <w:lastRenderedPageBreak/>
        <w:t>This method shall support the request data structures specified in table 5.2.25A.3.1-2 and the response data structures and response codes specified in table 5.2.25A.3.1-3.</w:t>
      </w:r>
    </w:p>
    <w:p w14:paraId="0507B1F6" w14:textId="77777777" w:rsidR="007C4061" w:rsidRPr="00533C32" w:rsidRDefault="007C4061" w:rsidP="00842E08">
      <w:pPr>
        <w:pStyle w:val="TH"/>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50B7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42DF6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81E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C4F15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B2AAB" w14:textId="77777777" w:rsidR="007C4061" w:rsidRPr="00D5200C" w:rsidRDefault="007C4061" w:rsidP="00C17C4C">
            <w:pPr>
              <w:pStyle w:val="TAH"/>
              <w:rPr>
                <w:lang w:val="en-US"/>
              </w:rPr>
            </w:pPr>
            <w:r w:rsidRPr="00D5200C">
              <w:rPr>
                <w:lang w:val="en-US"/>
              </w:rPr>
              <w:t>Description</w:t>
            </w:r>
          </w:p>
        </w:tc>
      </w:tr>
      <w:tr w:rsidR="007C4061" w:rsidRPr="00BC4D08" w14:paraId="15C5344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E05AC" w14:textId="77777777" w:rsidR="007C4061" w:rsidRPr="00D5200C" w:rsidRDefault="007C4061" w:rsidP="00C17C4C">
            <w:pPr>
              <w:pStyle w:val="TAL"/>
              <w:rPr>
                <w:lang w:val="en-US"/>
              </w:rPr>
            </w:pPr>
            <w:proofErr w:type="spellStart"/>
            <w:r w:rsidRPr="00D5200C">
              <w:rPr>
                <w:rFonts w:hint="eastAsia"/>
                <w:lang w:val="en-US" w:eastAsia="zh-CN"/>
              </w:rPr>
              <w:t>U</w:t>
            </w:r>
            <w:r w:rsidRPr="00533C32">
              <w:rPr>
                <w:rFonts w:eastAsia="SimSun"/>
                <w:lang w:val="en-US" w:eastAsia="zh-CN"/>
              </w:rPr>
              <w:t>puData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C4C577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7C49B7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C8C19C4"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4972FA28" w14:textId="77777777" w:rsidR="007C4061" w:rsidRPr="00533C32" w:rsidRDefault="007C4061" w:rsidP="00842E08"/>
    <w:p w14:paraId="5AF3A81F" w14:textId="77777777" w:rsidR="007C4061" w:rsidRPr="00533C32" w:rsidRDefault="007C4061" w:rsidP="00842E08">
      <w:pPr>
        <w:pStyle w:val="TH"/>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A709E6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5941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E0BB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6561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556231" w14:textId="77777777" w:rsidR="007C4061" w:rsidRPr="00D5200C" w:rsidRDefault="007C4061" w:rsidP="00C17C4C">
            <w:pPr>
              <w:pStyle w:val="TAH"/>
              <w:rPr>
                <w:lang w:val="en-US"/>
              </w:rPr>
            </w:pPr>
            <w:r w:rsidRPr="00D5200C">
              <w:rPr>
                <w:lang w:val="en-US"/>
              </w:rPr>
              <w:t>Response</w:t>
            </w:r>
          </w:p>
          <w:p w14:paraId="71A49B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FB36C2" w14:textId="77777777" w:rsidR="007C4061" w:rsidRPr="00D5200C" w:rsidRDefault="007C4061" w:rsidP="00C17C4C">
            <w:pPr>
              <w:pStyle w:val="TAH"/>
              <w:rPr>
                <w:lang w:val="en-US"/>
              </w:rPr>
            </w:pPr>
            <w:r w:rsidRPr="00D5200C">
              <w:rPr>
                <w:lang w:val="en-US"/>
              </w:rPr>
              <w:t>Description</w:t>
            </w:r>
          </w:p>
        </w:tc>
      </w:tr>
      <w:tr w:rsidR="007C4061" w:rsidRPr="00BC4D08" w14:paraId="6300838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97471"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74CE2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162D8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D48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3B88EC"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59EFAB2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8C7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A8705A3" w14:textId="77777777" w:rsidR="007C4061" w:rsidRPr="00533C32" w:rsidRDefault="007C4061" w:rsidP="00842E08"/>
    <w:p w14:paraId="08F016B5" w14:textId="77777777" w:rsidR="007C4061" w:rsidRPr="00533C32" w:rsidRDefault="007C4061" w:rsidP="007C4061">
      <w:pPr>
        <w:pStyle w:val="Heading5"/>
      </w:pPr>
      <w:bookmarkStart w:id="1141" w:name="_Toc20127080"/>
      <w:bookmarkStart w:id="1142" w:name="_Toc27589056"/>
      <w:bookmarkStart w:id="1143" w:name="_Toc36459857"/>
      <w:bookmarkStart w:id="1144" w:name="_Toc45029441"/>
      <w:bookmarkStart w:id="1145" w:name="_Toc56520061"/>
      <w:bookmarkStart w:id="1146" w:name="_Toc114765644"/>
      <w:r w:rsidRPr="00533C32">
        <w:t>5.2.25A.3.2</w:t>
      </w:r>
      <w:r w:rsidRPr="00533C32">
        <w:tab/>
        <w:t>GET</w:t>
      </w:r>
      <w:bookmarkEnd w:id="1141"/>
      <w:bookmarkEnd w:id="1142"/>
      <w:bookmarkEnd w:id="1143"/>
      <w:bookmarkEnd w:id="1144"/>
      <w:bookmarkEnd w:id="1145"/>
      <w:bookmarkEnd w:id="1146"/>
    </w:p>
    <w:p w14:paraId="7DA3E515" w14:textId="77777777" w:rsidR="007C4061" w:rsidRPr="00533C32" w:rsidRDefault="007C4061" w:rsidP="00842E08">
      <w:r w:rsidRPr="00533C32">
        <w:t>This method shall support the URI query parameters specified in table 5.2.25A.3.2-1.</w:t>
      </w:r>
    </w:p>
    <w:p w14:paraId="139853D6" w14:textId="77777777" w:rsidR="007C4061" w:rsidRPr="00533C32" w:rsidRDefault="007C4061" w:rsidP="00842E08">
      <w:pPr>
        <w:pStyle w:val="TH"/>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211CFC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500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94F5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6378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8F0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74F" w14:textId="77777777" w:rsidR="007C4061" w:rsidRPr="00D5200C" w:rsidRDefault="007C4061" w:rsidP="00C17C4C">
            <w:pPr>
              <w:pStyle w:val="TAH"/>
              <w:rPr>
                <w:lang w:val="en-US"/>
              </w:rPr>
            </w:pPr>
            <w:r w:rsidRPr="00D5200C">
              <w:rPr>
                <w:lang w:val="en-US"/>
              </w:rPr>
              <w:t>Description</w:t>
            </w:r>
          </w:p>
        </w:tc>
      </w:tr>
      <w:tr w:rsidR="007C4061" w:rsidRPr="00BC4D08" w14:paraId="2CEF803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CC31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B5DD64"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78FB257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5D8FB6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3283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B168C94" w14:textId="77777777" w:rsidR="007C4061" w:rsidRPr="00533C32" w:rsidRDefault="007C4061" w:rsidP="00842E08"/>
    <w:p w14:paraId="2B1C06BF" w14:textId="77777777" w:rsidR="007C4061" w:rsidRPr="00533C32" w:rsidRDefault="007C4061" w:rsidP="00842E08">
      <w:r w:rsidRPr="00533C32">
        <w:t>This method shall support the request data structures specified in table 5.2.25A.3.2-2 and the response data structures and response codes specified in table 5.2.25A.3.2-3.</w:t>
      </w:r>
    </w:p>
    <w:p w14:paraId="6D3BA653" w14:textId="77777777" w:rsidR="007C4061" w:rsidRPr="00533C32" w:rsidRDefault="007C4061" w:rsidP="00842E08">
      <w:pPr>
        <w:pStyle w:val="TH"/>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9DDB4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68AF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9B4E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CCD0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2E667" w14:textId="77777777" w:rsidR="007C4061" w:rsidRPr="00D5200C" w:rsidRDefault="007C4061" w:rsidP="00C17C4C">
            <w:pPr>
              <w:pStyle w:val="TAH"/>
              <w:rPr>
                <w:lang w:val="en-US"/>
              </w:rPr>
            </w:pPr>
            <w:r w:rsidRPr="00D5200C">
              <w:rPr>
                <w:lang w:val="en-US"/>
              </w:rPr>
              <w:t>Description</w:t>
            </w:r>
          </w:p>
        </w:tc>
      </w:tr>
      <w:tr w:rsidR="007C4061" w:rsidRPr="00BC4D08" w14:paraId="2CFED22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F309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C69F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ECEAD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2FA0781" w14:textId="77777777" w:rsidR="007C4061" w:rsidRPr="00D5200C" w:rsidRDefault="007C4061" w:rsidP="00C17C4C">
            <w:pPr>
              <w:pStyle w:val="TAL"/>
              <w:rPr>
                <w:lang w:val="en-US"/>
              </w:rPr>
            </w:pPr>
          </w:p>
        </w:tc>
      </w:tr>
    </w:tbl>
    <w:p w14:paraId="46D015E7" w14:textId="77777777" w:rsidR="007C4061" w:rsidRPr="00533C32" w:rsidRDefault="007C4061" w:rsidP="00842E08"/>
    <w:p w14:paraId="37E5178F" w14:textId="77777777" w:rsidR="007C4061" w:rsidRPr="00533C32" w:rsidRDefault="007C4061" w:rsidP="00842E08">
      <w:pPr>
        <w:pStyle w:val="TH"/>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051B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59E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398F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1F443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88FD0C" w14:textId="77777777" w:rsidR="007C4061" w:rsidRPr="00D5200C" w:rsidRDefault="007C4061" w:rsidP="00C17C4C">
            <w:pPr>
              <w:pStyle w:val="TAH"/>
              <w:rPr>
                <w:lang w:val="en-US"/>
              </w:rPr>
            </w:pPr>
            <w:r w:rsidRPr="00D5200C">
              <w:rPr>
                <w:lang w:val="en-US"/>
              </w:rPr>
              <w:t>Response</w:t>
            </w:r>
          </w:p>
          <w:p w14:paraId="586093F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1A60ED" w14:textId="77777777" w:rsidR="007C4061" w:rsidRPr="00D5200C" w:rsidRDefault="007C4061" w:rsidP="00C17C4C">
            <w:pPr>
              <w:pStyle w:val="TAH"/>
              <w:rPr>
                <w:lang w:val="en-US"/>
              </w:rPr>
            </w:pPr>
            <w:r w:rsidRPr="00D5200C">
              <w:rPr>
                <w:lang w:val="en-US"/>
              </w:rPr>
              <w:t>Description</w:t>
            </w:r>
          </w:p>
        </w:tc>
      </w:tr>
      <w:tr w:rsidR="007C4061" w:rsidRPr="00BC4D08" w14:paraId="088F2E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CEC93" w14:textId="77777777" w:rsidR="007C4061" w:rsidRPr="00D5200C" w:rsidRDefault="007C4061" w:rsidP="00C17C4C">
            <w:pPr>
              <w:pStyle w:val="TAL"/>
              <w:rPr>
                <w:lang w:val="en-US"/>
              </w:rPr>
            </w:pPr>
            <w:proofErr w:type="spellStart"/>
            <w:r w:rsidRPr="00533C32">
              <w:rPr>
                <w:rFonts w:eastAsia="SimSun"/>
                <w:lang w:val="en-US" w:eastAsia="zh-CN"/>
              </w:rPr>
              <w:t>UpuData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0DC93F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4B53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497E1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77E4BE" w14:textId="77777777" w:rsidR="007C4061" w:rsidRPr="00D5200C" w:rsidRDefault="007C4061" w:rsidP="00C17C4C">
            <w:pPr>
              <w:pStyle w:val="TAL"/>
              <w:rPr>
                <w:lang w:val="en-US"/>
              </w:rPr>
            </w:pPr>
            <w:r w:rsidRPr="00D5200C">
              <w:rPr>
                <w:lang w:val="en-US"/>
              </w:rPr>
              <w:t xml:space="preserve">Upon success, a response body containing the </w:t>
            </w:r>
            <w:proofErr w:type="spellStart"/>
            <w:r w:rsidRPr="00D5200C">
              <w:rPr>
                <w:lang w:val="en-US"/>
              </w:rPr>
              <w:t>UpuData</w:t>
            </w:r>
            <w:proofErr w:type="spellEnd"/>
            <w:r w:rsidRPr="00D5200C">
              <w:rPr>
                <w:lang w:val="en-US"/>
              </w:rPr>
              <w:t xml:space="preserve"> shall be returned.</w:t>
            </w:r>
          </w:p>
        </w:tc>
      </w:tr>
      <w:tr w:rsidR="007C4061" w:rsidRPr="00BC4D08" w14:paraId="0F96005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F510E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84A8D" w14:textId="77777777" w:rsidR="007C4061" w:rsidRPr="00533C32" w:rsidRDefault="007C4061" w:rsidP="00842E08">
      <w:pPr>
        <w:rPr>
          <w:lang w:eastAsia="zh-CN"/>
        </w:rPr>
      </w:pPr>
    </w:p>
    <w:p w14:paraId="5570AC22" w14:textId="77777777" w:rsidR="007C4061" w:rsidRPr="00533C32" w:rsidRDefault="007C4061" w:rsidP="007C4061">
      <w:pPr>
        <w:pStyle w:val="Heading3"/>
      </w:pPr>
      <w:bookmarkStart w:id="1147" w:name="_Toc20127081"/>
      <w:bookmarkStart w:id="1148" w:name="_Toc27589057"/>
      <w:bookmarkStart w:id="1149" w:name="_Toc36459858"/>
      <w:bookmarkStart w:id="1150" w:name="_Toc45029442"/>
      <w:bookmarkStart w:id="1151" w:name="_Toc56520062"/>
      <w:bookmarkStart w:id="1152" w:name="_Toc114765645"/>
      <w:r w:rsidRPr="00533C32">
        <w:t>5.2.</w:t>
      </w:r>
      <w:r w:rsidRPr="00072181">
        <w:t>25B</w:t>
      </w:r>
      <w:r w:rsidRPr="00533C32">
        <w:tab/>
        <w:t xml:space="preserve">Resource: </w:t>
      </w:r>
      <w:proofErr w:type="spellStart"/>
      <w:r w:rsidRPr="00533C32">
        <w:t>SubscribedSNSSAIs</w:t>
      </w:r>
      <w:bookmarkEnd w:id="1147"/>
      <w:bookmarkEnd w:id="1148"/>
      <w:bookmarkEnd w:id="1149"/>
      <w:bookmarkEnd w:id="1150"/>
      <w:bookmarkEnd w:id="1151"/>
      <w:bookmarkEnd w:id="1152"/>
      <w:proofErr w:type="spellEnd"/>
    </w:p>
    <w:p w14:paraId="5E8874EF" w14:textId="77777777" w:rsidR="007C4061" w:rsidRPr="00533C32" w:rsidRDefault="007C4061" w:rsidP="007C4061">
      <w:pPr>
        <w:pStyle w:val="Heading4"/>
      </w:pPr>
      <w:bookmarkStart w:id="1153" w:name="_Toc20127082"/>
      <w:bookmarkStart w:id="1154" w:name="_Toc27589058"/>
      <w:bookmarkStart w:id="1155" w:name="_Toc36459859"/>
      <w:bookmarkStart w:id="1156" w:name="_Toc45029443"/>
      <w:bookmarkStart w:id="1157" w:name="_Toc56520063"/>
      <w:bookmarkStart w:id="1158" w:name="_Toc114765646"/>
      <w:r w:rsidRPr="00533C32">
        <w:t>5.2.</w:t>
      </w:r>
      <w:r w:rsidRPr="00072181">
        <w:t>25B</w:t>
      </w:r>
      <w:r w:rsidRPr="00533C32">
        <w:t>.1</w:t>
      </w:r>
      <w:r w:rsidRPr="00533C32">
        <w:tab/>
        <w:t>Description</w:t>
      </w:r>
      <w:bookmarkEnd w:id="1153"/>
      <w:bookmarkEnd w:id="1154"/>
      <w:bookmarkEnd w:id="1155"/>
      <w:bookmarkEnd w:id="1156"/>
      <w:bookmarkEnd w:id="1157"/>
      <w:bookmarkEnd w:id="1158"/>
    </w:p>
    <w:p w14:paraId="33FAD3D6"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9D7882" w14:textId="77777777" w:rsidR="007C4061" w:rsidRPr="00533C32" w:rsidRDefault="007C4061" w:rsidP="007C4061">
      <w:pPr>
        <w:pStyle w:val="Heading4"/>
      </w:pPr>
      <w:bookmarkStart w:id="1159" w:name="_Toc20127083"/>
      <w:bookmarkStart w:id="1160" w:name="_Toc27589059"/>
      <w:bookmarkStart w:id="1161" w:name="_Toc36459860"/>
      <w:bookmarkStart w:id="1162" w:name="_Toc45029444"/>
      <w:bookmarkStart w:id="1163" w:name="_Toc56520064"/>
      <w:bookmarkStart w:id="1164" w:name="_Toc114765647"/>
      <w:r w:rsidRPr="00533C32">
        <w:t>5.2.</w:t>
      </w:r>
      <w:r w:rsidRPr="00072181">
        <w:t>25B</w:t>
      </w:r>
      <w:r w:rsidRPr="00533C32">
        <w:t>.2</w:t>
      </w:r>
      <w:r w:rsidRPr="00533C32">
        <w:tab/>
        <w:t>Resource Definition</w:t>
      </w:r>
      <w:bookmarkEnd w:id="1159"/>
      <w:bookmarkEnd w:id="1160"/>
      <w:bookmarkEnd w:id="1161"/>
      <w:bookmarkEnd w:id="1162"/>
      <w:bookmarkEnd w:id="1163"/>
      <w:bookmarkEnd w:id="1164"/>
    </w:p>
    <w:p w14:paraId="0C24DCCF"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7D37B2E8" w14:textId="77777777" w:rsidR="007C4061" w:rsidRPr="00533C32" w:rsidRDefault="007C4061" w:rsidP="00842E08">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5CD779F2" w14:textId="77777777" w:rsidR="007C4061" w:rsidRPr="00533C32" w:rsidRDefault="007C4061" w:rsidP="00842E08">
      <w:pPr>
        <w:pStyle w:val="TH"/>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833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6E28E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52182" w14:textId="77777777" w:rsidR="007C4061" w:rsidRPr="00D5200C" w:rsidRDefault="007C4061" w:rsidP="00C17C4C">
            <w:pPr>
              <w:pStyle w:val="TAH"/>
              <w:rPr>
                <w:lang w:val="en-US"/>
              </w:rPr>
            </w:pPr>
            <w:r w:rsidRPr="00D5200C">
              <w:rPr>
                <w:lang w:val="en-US"/>
              </w:rPr>
              <w:t>Definition</w:t>
            </w:r>
          </w:p>
        </w:tc>
      </w:tr>
      <w:tr w:rsidR="007C4061" w:rsidRPr="00BC4D08" w14:paraId="0C7469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4A1D64"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64A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A1B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12DACF"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61377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 xml:space="preserve">See pattern of type </w:t>
            </w:r>
            <w:proofErr w:type="spellStart"/>
            <w:r w:rsidR="00EB2161">
              <w:rPr>
                <w:lang w:val="en-US"/>
              </w:rPr>
              <w:t>Supi</w:t>
            </w:r>
            <w:proofErr w:type="spellEnd"/>
            <w:r w:rsidR="00EB2161">
              <w:rPr>
                <w:lang w:val="en-US"/>
              </w:rPr>
              <w:t xml:space="preserve"> in 3GPP TS 29.571 [3]</w:t>
            </w:r>
          </w:p>
        </w:tc>
      </w:tr>
    </w:tbl>
    <w:p w14:paraId="1A2F81A3" w14:textId="77777777" w:rsidR="007C4061" w:rsidRPr="00533C32" w:rsidRDefault="007C4061" w:rsidP="00842E08">
      <w:pPr>
        <w:rPr>
          <w:lang w:eastAsia="zh-CN"/>
        </w:rPr>
      </w:pPr>
    </w:p>
    <w:p w14:paraId="2B8D18D1" w14:textId="77777777" w:rsidR="007C4061" w:rsidRPr="00533C32" w:rsidRDefault="007C4061" w:rsidP="007C4061">
      <w:pPr>
        <w:pStyle w:val="Heading4"/>
        <w:rPr>
          <w:lang w:eastAsia="zh-CN"/>
        </w:rPr>
      </w:pPr>
      <w:bookmarkStart w:id="1165" w:name="_Toc20127084"/>
      <w:bookmarkStart w:id="1166" w:name="_Toc27589060"/>
      <w:bookmarkStart w:id="1167" w:name="_Toc36459861"/>
      <w:bookmarkStart w:id="1168" w:name="_Toc45029445"/>
      <w:bookmarkStart w:id="1169" w:name="_Toc56520065"/>
      <w:bookmarkStart w:id="1170" w:name="_Toc114765648"/>
      <w:r w:rsidRPr="00533C32">
        <w:t>5.2.</w:t>
      </w:r>
      <w:r w:rsidRPr="00072181">
        <w:t>25B</w:t>
      </w:r>
      <w:r w:rsidRPr="00533C32">
        <w:t>.3</w:t>
      </w:r>
      <w:r w:rsidRPr="00533C32">
        <w:tab/>
        <w:t>Resource Standard Methods</w:t>
      </w:r>
      <w:bookmarkEnd w:id="1165"/>
      <w:bookmarkEnd w:id="1166"/>
      <w:bookmarkEnd w:id="1167"/>
      <w:bookmarkEnd w:id="1168"/>
      <w:bookmarkEnd w:id="1169"/>
      <w:bookmarkEnd w:id="1170"/>
    </w:p>
    <w:p w14:paraId="5EFDD228" w14:textId="77777777" w:rsidR="007C4061" w:rsidRPr="00533C32" w:rsidRDefault="007C4061" w:rsidP="007C4061">
      <w:pPr>
        <w:pStyle w:val="Heading5"/>
      </w:pPr>
      <w:bookmarkStart w:id="1171" w:name="_Toc20127085"/>
      <w:bookmarkStart w:id="1172" w:name="_Toc27589061"/>
      <w:bookmarkStart w:id="1173" w:name="_Toc36459862"/>
      <w:bookmarkStart w:id="1174" w:name="_Toc45029446"/>
      <w:bookmarkStart w:id="1175" w:name="_Toc56520066"/>
      <w:bookmarkStart w:id="1176" w:name="_Toc114765649"/>
      <w:r w:rsidRPr="00533C32">
        <w:t>5.2.</w:t>
      </w:r>
      <w:r w:rsidRPr="00072181">
        <w:t>25B</w:t>
      </w:r>
      <w:r w:rsidRPr="00533C32">
        <w:t>.3.1</w:t>
      </w:r>
      <w:r w:rsidRPr="00533C32">
        <w:tab/>
        <w:t>PUT</w:t>
      </w:r>
      <w:bookmarkEnd w:id="1171"/>
      <w:bookmarkEnd w:id="1172"/>
      <w:bookmarkEnd w:id="1173"/>
      <w:bookmarkEnd w:id="1174"/>
      <w:bookmarkEnd w:id="1175"/>
      <w:bookmarkEnd w:id="1176"/>
    </w:p>
    <w:p w14:paraId="4A742644" w14:textId="77777777" w:rsidR="007C4061" w:rsidRPr="00533C32" w:rsidRDefault="007C4061" w:rsidP="00842E08">
      <w:r w:rsidRPr="00533C32">
        <w:t>This method shall support the URI query parameters specified in table 5.2.</w:t>
      </w:r>
      <w:r w:rsidRPr="00072181">
        <w:t>25B</w:t>
      </w:r>
      <w:r w:rsidRPr="00533C32">
        <w:t>.3.1-1.</w:t>
      </w:r>
    </w:p>
    <w:p w14:paraId="64ECE175" w14:textId="77777777" w:rsidR="007C4061" w:rsidRPr="00533C32" w:rsidRDefault="007C4061" w:rsidP="00842E08">
      <w:pPr>
        <w:pStyle w:val="TH"/>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007DA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22EC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969F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04567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5222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C7B6D" w14:textId="77777777" w:rsidR="007C4061" w:rsidRPr="00D5200C" w:rsidRDefault="007C4061" w:rsidP="00C17C4C">
            <w:pPr>
              <w:pStyle w:val="TAH"/>
              <w:rPr>
                <w:lang w:val="en-US"/>
              </w:rPr>
            </w:pPr>
            <w:r w:rsidRPr="00D5200C">
              <w:rPr>
                <w:lang w:val="en-US"/>
              </w:rPr>
              <w:t>Description</w:t>
            </w:r>
          </w:p>
        </w:tc>
      </w:tr>
      <w:tr w:rsidR="007C4061" w:rsidRPr="00BC4D08" w14:paraId="5ECF38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687D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D6E52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21E80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2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F3FA1E" w14:textId="77777777" w:rsidR="007C4061" w:rsidRPr="00D5200C" w:rsidRDefault="007C4061" w:rsidP="00C17C4C">
            <w:pPr>
              <w:pStyle w:val="TAL"/>
              <w:rPr>
                <w:lang w:val="en-US"/>
              </w:rPr>
            </w:pPr>
          </w:p>
        </w:tc>
      </w:tr>
    </w:tbl>
    <w:p w14:paraId="4EACCF0E" w14:textId="77777777" w:rsidR="007C4061" w:rsidRPr="00533C32" w:rsidRDefault="007C4061" w:rsidP="00842E08"/>
    <w:p w14:paraId="56901896" w14:textId="77777777" w:rsidR="007C4061" w:rsidRPr="00533C32" w:rsidRDefault="007C4061" w:rsidP="00842E08">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710C1DC9" w14:textId="77777777" w:rsidR="007C4061" w:rsidRPr="00533C32" w:rsidRDefault="007C4061" w:rsidP="00842E08">
      <w:pPr>
        <w:pStyle w:val="TH"/>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BFD6AF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DFAC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5D3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2C07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DE1D4" w14:textId="77777777" w:rsidR="007C4061" w:rsidRPr="00D5200C" w:rsidRDefault="007C4061" w:rsidP="00C17C4C">
            <w:pPr>
              <w:pStyle w:val="TAH"/>
              <w:rPr>
                <w:lang w:val="en-US"/>
              </w:rPr>
            </w:pPr>
            <w:r w:rsidRPr="00D5200C">
              <w:rPr>
                <w:lang w:val="en-US"/>
              </w:rPr>
              <w:t>Description</w:t>
            </w:r>
          </w:p>
        </w:tc>
      </w:tr>
      <w:tr w:rsidR="007C4061" w:rsidRPr="00BC4D08" w14:paraId="50E99DD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E581C" w14:textId="77777777" w:rsidR="007C4061" w:rsidRPr="00D5200C" w:rsidRDefault="007C4061" w:rsidP="00C17C4C">
            <w:pPr>
              <w:pStyle w:val="TAL"/>
              <w:rPr>
                <w:lang w:val="en-US"/>
              </w:rPr>
            </w:pPr>
            <w:proofErr w:type="spellStart"/>
            <w:r w:rsidRPr="00533C32">
              <w:rPr>
                <w:rFonts w:eastAsia="SimSun"/>
                <w:lang w:val="en-US" w:eastAsia="zh-CN"/>
              </w:rPr>
              <w:t>NssaiAckData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F86E8BD"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9B67D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B5A08"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2D598FD6" w14:textId="77777777" w:rsidR="007C4061" w:rsidRPr="00533C32" w:rsidRDefault="007C4061" w:rsidP="00842E08"/>
    <w:p w14:paraId="5FEFBDD6" w14:textId="77777777" w:rsidR="007C4061" w:rsidRPr="00533C32" w:rsidRDefault="007C4061" w:rsidP="00842E08">
      <w:pPr>
        <w:pStyle w:val="TH"/>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359DF5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A45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68EA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4B13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7552B" w14:textId="77777777" w:rsidR="007C4061" w:rsidRPr="00D5200C" w:rsidRDefault="007C4061" w:rsidP="00C17C4C">
            <w:pPr>
              <w:pStyle w:val="TAH"/>
              <w:rPr>
                <w:lang w:val="en-US"/>
              </w:rPr>
            </w:pPr>
            <w:r w:rsidRPr="00D5200C">
              <w:rPr>
                <w:lang w:val="en-US"/>
              </w:rPr>
              <w:t>Response</w:t>
            </w:r>
          </w:p>
          <w:p w14:paraId="5D9B1A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5F1B10" w14:textId="77777777" w:rsidR="007C4061" w:rsidRPr="00D5200C" w:rsidRDefault="007C4061" w:rsidP="00C17C4C">
            <w:pPr>
              <w:pStyle w:val="TAH"/>
              <w:rPr>
                <w:lang w:val="en-US"/>
              </w:rPr>
            </w:pPr>
            <w:r w:rsidRPr="00D5200C">
              <w:rPr>
                <w:lang w:val="en-US"/>
              </w:rPr>
              <w:t>Description</w:t>
            </w:r>
          </w:p>
        </w:tc>
      </w:tr>
      <w:tr w:rsidR="007C4061" w:rsidRPr="00BC4D08" w14:paraId="0387725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D95A0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6089F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99185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E471B5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EFD33B"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29367BC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A9A18"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A37AB9B" w14:textId="77777777" w:rsidR="007C4061" w:rsidRPr="00533C32" w:rsidRDefault="007C4061" w:rsidP="00842E08"/>
    <w:p w14:paraId="34BF2E21" w14:textId="77777777" w:rsidR="007C4061" w:rsidRPr="00533C32" w:rsidRDefault="007C4061" w:rsidP="007C4061">
      <w:pPr>
        <w:pStyle w:val="Heading5"/>
      </w:pPr>
      <w:bookmarkStart w:id="1177" w:name="_Toc20127086"/>
      <w:bookmarkStart w:id="1178" w:name="_Toc27589062"/>
      <w:bookmarkStart w:id="1179" w:name="_Toc36459863"/>
      <w:bookmarkStart w:id="1180" w:name="_Toc45029447"/>
      <w:bookmarkStart w:id="1181" w:name="_Toc56520067"/>
      <w:bookmarkStart w:id="1182" w:name="_Toc114765650"/>
      <w:r w:rsidRPr="00533C32">
        <w:t>5.2.</w:t>
      </w:r>
      <w:r w:rsidRPr="00072181">
        <w:t>25B</w:t>
      </w:r>
      <w:r w:rsidRPr="00533C32">
        <w:t>.3.2</w:t>
      </w:r>
      <w:r w:rsidRPr="00533C32">
        <w:tab/>
        <w:t>GET</w:t>
      </w:r>
      <w:bookmarkEnd w:id="1177"/>
      <w:bookmarkEnd w:id="1178"/>
      <w:bookmarkEnd w:id="1179"/>
      <w:bookmarkEnd w:id="1180"/>
      <w:bookmarkEnd w:id="1181"/>
      <w:bookmarkEnd w:id="1182"/>
    </w:p>
    <w:p w14:paraId="25597325" w14:textId="77777777" w:rsidR="007C4061" w:rsidRPr="00533C32" w:rsidRDefault="007C4061" w:rsidP="00842E08">
      <w:r w:rsidRPr="00533C32">
        <w:t>This method shall support the URI query parameters specified in table 5.2.</w:t>
      </w:r>
      <w:r w:rsidRPr="00072181">
        <w:t>25B</w:t>
      </w:r>
      <w:r w:rsidRPr="00533C32">
        <w:t>.3.2-1.</w:t>
      </w:r>
    </w:p>
    <w:p w14:paraId="73A30D08" w14:textId="77777777" w:rsidR="007C4061" w:rsidRPr="00533C32" w:rsidRDefault="007C4061" w:rsidP="00842E08">
      <w:pPr>
        <w:pStyle w:val="TH"/>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5F8B2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37ED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8FD1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01945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A4068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A27E1" w14:textId="77777777" w:rsidR="007C4061" w:rsidRPr="00D5200C" w:rsidRDefault="007C4061" w:rsidP="00C17C4C">
            <w:pPr>
              <w:pStyle w:val="TAH"/>
              <w:rPr>
                <w:lang w:val="en-US"/>
              </w:rPr>
            </w:pPr>
            <w:r w:rsidRPr="00D5200C">
              <w:rPr>
                <w:lang w:val="en-US"/>
              </w:rPr>
              <w:t>Description</w:t>
            </w:r>
          </w:p>
        </w:tc>
      </w:tr>
      <w:tr w:rsidR="007C4061" w:rsidRPr="00BC4D08" w14:paraId="5A0A1D6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DA9D4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D0CC2A"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E354E8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11B69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9728E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161A3B" w14:textId="77777777" w:rsidR="007C4061" w:rsidRPr="00533C32" w:rsidRDefault="007C4061" w:rsidP="00842E08"/>
    <w:p w14:paraId="57F93D46" w14:textId="77777777" w:rsidR="007C4061" w:rsidRPr="00533C32" w:rsidRDefault="007C4061" w:rsidP="00842E08">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FB0793B" w14:textId="77777777" w:rsidR="007C4061" w:rsidRPr="00533C32" w:rsidRDefault="007C4061" w:rsidP="00842E08">
      <w:pPr>
        <w:pStyle w:val="TH"/>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762CE8"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2774E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BC525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31E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3B8" w14:textId="77777777" w:rsidR="007C4061" w:rsidRPr="00D5200C" w:rsidRDefault="007C4061" w:rsidP="00C17C4C">
            <w:pPr>
              <w:pStyle w:val="TAH"/>
              <w:rPr>
                <w:lang w:val="en-US"/>
              </w:rPr>
            </w:pPr>
            <w:r w:rsidRPr="00D5200C">
              <w:rPr>
                <w:lang w:val="en-US"/>
              </w:rPr>
              <w:t>Description</w:t>
            </w:r>
          </w:p>
        </w:tc>
      </w:tr>
      <w:tr w:rsidR="007C4061" w:rsidRPr="00BC4D08" w14:paraId="150FAE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A5899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9B258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B086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E7D3965" w14:textId="77777777" w:rsidR="007C4061" w:rsidRPr="00D5200C" w:rsidRDefault="007C4061" w:rsidP="00C17C4C">
            <w:pPr>
              <w:pStyle w:val="TAL"/>
              <w:rPr>
                <w:lang w:val="en-US"/>
              </w:rPr>
            </w:pPr>
          </w:p>
        </w:tc>
      </w:tr>
    </w:tbl>
    <w:p w14:paraId="15A78541" w14:textId="77777777" w:rsidR="007C4061" w:rsidRPr="00533C32" w:rsidRDefault="007C4061" w:rsidP="00842E08"/>
    <w:p w14:paraId="56AFCD07" w14:textId="77777777" w:rsidR="007C4061" w:rsidRPr="00533C32" w:rsidRDefault="007C4061" w:rsidP="00842E08">
      <w:pPr>
        <w:pStyle w:val="TH"/>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CB0D1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96B2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704F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B8BB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03D859" w14:textId="77777777" w:rsidR="007C4061" w:rsidRPr="00D5200C" w:rsidRDefault="007C4061" w:rsidP="00C17C4C">
            <w:pPr>
              <w:pStyle w:val="TAH"/>
              <w:rPr>
                <w:lang w:val="en-US"/>
              </w:rPr>
            </w:pPr>
            <w:r w:rsidRPr="00D5200C">
              <w:rPr>
                <w:lang w:val="en-US"/>
              </w:rPr>
              <w:t>Response</w:t>
            </w:r>
          </w:p>
          <w:p w14:paraId="3D8FB0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8430B" w14:textId="77777777" w:rsidR="007C4061" w:rsidRPr="00D5200C" w:rsidRDefault="007C4061" w:rsidP="00C17C4C">
            <w:pPr>
              <w:pStyle w:val="TAH"/>
              <w:rPr>
                <w:lang w:val="en-US"/>
              </w:rPr>
            </w:pPr>
            <w:r w:rsidRPr="00D5200C">
              <w:rPr>
                <w:lang w:val="en-US"/>
              </w:rPr>
              <w:t>Description</w:t>
            </w:r>
          </w:p>
        </w:tc>
      </w:tr>
      <w:tr w:rsidR="007C4061" w:rsidRPr="00BC4D08" w14:paraId="6796174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14B5F" w14:textId="77777777" w:rsidR="007C4061" w:rsidRPr="00D5200C" w:rsidRDefault="007C4061" w:rsidP="00C17C4C">
            <w:pPr>
              <w:pStyle w:val="TAL"/>
              <w:rPr>
                <w:lang w:val="en-US"/>
              </w:rPr>
            </w:pPr>
            <w:proofErr w:type="spellStart"/>
            <w:r w:rsidRPr="00D5200C">
              <w:rPr>
                <w:lang w:val="en-US"/>
              </w:rPr>
              <w:t>NssaiAckData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7C55F5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67E2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830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9E153" w14:textId="77777777" w:rsidR="007C4061" w:rsidRPr="00D5200C" w:rsidRDefault="007C4061" w:rsidP="00C17C4C">
            <w:pPr>
              <w:pStyle w:val="TAL"/>
              <w:rPr>
                <w:lang w:val="en-US"/>
              </w:rPr>
            </w:pPr>
            <w:r w:rsidRPr="00D5200C">
              <w:rPr>
                <w:lang w:val="en-US"/>
              </w:rPr>
              <w:t xml:space="preserve">Upon success, a response body containing the </w:t>
            </w:r>
            <w:proofErr w:type="spellStart"/>
            <w:r w:rsidRPr="00D5200C">
              <w:rPr>
                <w:lang w:val="en-US"/>
              </w:rPr>
              <w:t>NssaiAckData</w:t>
            </w:r>
            <w:proofErr w:type="spellEnd"/>
            <w:r w:rsidRPr="00D5200C">
              <w:rPr>
                <w:lang w:val="en-US"/>
              </w:rPr>
              <w:t xml:space="preserve"> shall be returned.</w:t>
            </w:r>
          </w:p>
        </w:tc>
      </w:tr>
      <w:tr w:rsidR="007C4061" w:rsidRPr="00BC4D08" w14:paraId="14FB529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06D3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BCA91" w14:textId="77777777" w:rsidR="007C4061" w:rsidRPr="00533C32" w:rsidRDefault="007C4061" w:rsidP="00842E08">
      <w:pPr>
        <w:rPr>
          <w:lang w:eastAsia="zh-CN"/>
        </w:rPr>
      </w:pPr>
    </w:p>
    <w:p w14:paraId="5BB6C523" w14:textId="77777777" w:rsidR="007C4061" w:rsidRPr="00533C32" w:rsidRDefault="007C4061" w:rsidP="007C4061">
      <w:pPr>
        <w:pStyle w:val="Heading3"/>
      </w:pPr>
      <w:bookmarkStart w:id="1183" w:name="_Toc20127087"/>
      <w:bookmarkStart w:id="1184" w:name="_Toc27589063"/>
      <w:bookmarkStart w:id="1185" w:name="_Toc36459864"/>
      <w:bookmarkStart w:id="1186" w:name="_Toc45029448"/>
      <w:bookmarkStart w:id="1187" w:name="_Toc56520068"/>
      <w:bookmarkStart w:id="1188" w:name="_Toc114765651"/>
      <w:r w:rsidRPr="00533C32">
        <w:t>5.2.</w:t>
      </w:r>
      <w:r w:rsidRPr="00072181">
        <w:t>25C</w:t>
      </w:r>
      <w:r w:rsidRPr="00533C32">
        <w:tab/>
        <w:t xml:space="preserve">Resource: </w:t>
      </w:r>
      <w:proofErr w:type="spellStart"/>
      <w:r w:rsidRPr="00533C32">
        <w:t>SubscribedCAG</w:t>
      </w:r>
      <w:bookmarkEnd w:id="1183"/>
      <w:bookmarkEnd w:id="1184"/>
      <w:bookmarkEnd w:id="1185"/>
      <w:bookmarkEnd w:id="1186"/>
      <w:bookmarkEnd w:id="1187"/>
      <w:bookmarkEnd w:id="1188"/>
      <w:proofErr w:type="spellEnd"/>
    </w:p>
    <w:p w14:paraId="0DB5ACDB" w14:textId="77777777" w:rsidR="007C4061" w:rsidRPr="00533C32" w:rsidRDefault="007C4061" w:rsidP="007C4061">
      <w:pPr>
        <w:pStyle w:val="Heading4"/>
      </w:pPr>
      <w:bookmarkStart w:id="1189" w:name="_Toc20127088"/>
      <w:bookmarkStart w:id="1190" w:name="_Toc27589064"/>
      <w:bookmarkStart w:id="1191" w:name="_Toc36459865"/>
      <w:bookmarkStart w:id="1192" w:name="_Toc45029449"/>
      <w:bookmarkStart w:id="1193" w:name="_Toc56520069"/>
      <w:bookmarkStart w:id="1194" w:name="_Toc114765652"/>
      <w:r w:rsidRPr="00533C32">
        <w:t>5.2.</w:t>
      </w:r>
      <w:r w:rsidRPr="00072181">
        <w:t>25C</w:t>
      </w:r>
      <w:r w:rsidRPr="00533C32">
        <w:t>.1</w:t>
      </w:r>
      <w:r w:rsidRPr="00533C32">
        <w:tab/>
        <w:t>Description</w:t>
      </w:r>
      <w:bookmarkEnd w:id="1189"/>
      <w:bookmarkEnd w:id="1190"/>
      <w:bookmarkEnd w:id="1191"/>
      <w:bookmarkEnd w:id="1192"/>
      <w:bookmarkEnd w:id="1193"/>
      <w:bookmarkEnd w:id="1194"/>
    </w:p>
    <w:p w14:paraId="0DB4F892"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B0B68D" w14:textId="77777777" w:rsidR="007C4061" w:rsidRPr="00533C32" w:rsidRDefault="007C4061" w:rsidP="007C4061">
      <w:pPr>
        <w:pStyle w:val="Heading4"/>
      </w:pPr>
      <w:bookmarkStart w:id="1195" w:name="_Toc20127089"/>
      <w:bookmarkStart w:id="1196" w:name="_Toc27589065"/>
      <w:bookmarkStart w:id="1197" w:name="_Toc36459866"/>
      <w:bookmarkStart w:id="1198" w:name="_Toc45029450"/>
      <w:bookmarkStart w:id="1199" w:name="_Toc56520070"/>
      <w:bookmarkStart w:id="1200" w:name="_Toc114765653"/>
      <w:r w:rsidRPr="00533C32">
        <w:t>5.2.</w:t>
      </w:r>
      <w:r w:rsidRPr="00072181">
        <w:t>25C</w:t>
      </w:r>
      <w:r w:rsidRPr="00533C32">
        <w:t>.2</w:t>
      </w:r>
      <w:r w:rsidRPr="00533C32">
        <w:tab/>
        <w:t>Resource Definition</w:t>
      </w:r>
      <w:bookmarkEnd w:id="1195"/>
      <w:bookmarkEnd w:id="1196"/>
      <w:bookmarkEnd w:id="1197"/>
      <w:bookmarkEnd w:id="1198"/>
      <w:bookmarkEnd w:id="1199"/>
      <w:bookmarkEnd w:id="1200"/>
    </w:p>
    <w:p w14:paraId="0058444D"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ue-update-confirmation-data/subscribed-cag</w:t>
      </w:r>
    </w:p>
    <w:p w14:paraId="5540E1DD" w14:textId="77777777" w:rsidR="007C4061" w:rsidRPr="00533C32" w:rsidRDefault="007C4061" w:rsidP="00842E08">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3525B55A" w14:textId="77777777" w:rsidR="007C4061" w:rsidRPr="00533C32" w:rsidRDefault="007C4061" w:rsidP="00842E08">
      <w:pPr>
        <w:pStyle w:val="TH"/>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D7F20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AB0C4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387D6" w14:textId="77777777" w:rsidR="007C4061" w:rsidRPr="00D5200C" w:rsidRDefault="007C4061" w:rsidP="00C17C4C">
            <w:pPr>
              <w:pStyle w:val="TAH"/>
              <w:rPr>
                <w:lang w:val="en-US"/>
              </w:rPr>
            </w:pPr>
            <w:r w:rsidRPr="00D5200C">
              <w:rPr>
                <w:lang w:val="en-US"/>
              </w:rPr>
              <w:t>Definition</w:t>
            </w:r>
          </w:p>
        </w:tc>
      </w:tr>
      <w:tr w:rsidR="007C4061" w:rsidRPr="00BC4D08" w14:paraId="15AD23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1BD1DC"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EEB7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954C0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303BB5" w14:textId="77777777" w:rsidR="007C4061" w:rsidRPr="00D5200C" w:rsidRDefault="007C4061"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6F5677" w14:textId="77777777" w:rsidR="007C4061" w:rsidRPr="00D5200C" w:rsidRDefault="007C4061" w:rsidP="00EB2161">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B5C12">
              <w:rPr>
                <w:lang w:val="en-US"/>
              </w:rPr>
              <w:t xml:space="preserve">See pattern of type </w:t>
            </w:r>
            <w:proofErr w:type="spellStart"/>
            <w:r w:rsidR="002B5C12">
              <w:rPr>
                <w:lang w:val="en-US"/>
              </w:rPr>
              <w:t>Supi</w:t>
            </w:r>
            <w:proofErr w:type="spellEnd"/>
            <w:r w:rsidR="002B5C12">
              <w:rPr>
                <w:lang w:val="en-US"/>
              </w:rPr>
              <w:t xml:space="preserve"> in 3GPP TS 29.571 [3]</w:t>
            </w:r>
          </w:p>
        </w:tc>
      </w:tr>
    </w:tbl>
    <w:p w14:paraId="535DCAAD" w14:textId="77777777" w:rsidR="007C4061" w:rsidRPr="00533C32" w:rsidRDefault="007C4061" w:rsidP="00842E08">
      <w:pPr>
        <w:rPr>
          <w:lang w:eastAsia="zh-CN"/>
        </w:rPr>
      </w:pPr>
    </w:p>
    <w:p w14:paraId="50353580" w14:textId="77777777" w:rsidR="007C4061" w:rsidRPr="00533C32" w:rsidRDefault="007C4061" w:rsidP="007C4061">
      <w:pPr>
        <w:pStyle w:val="Heading4"/>
        <w:rPr>
          <w:lang w:eastAsia="zh-CN"/>
        </w:rPr>
      </w:pPr>
      <w:bookmarkStart w:id="1201" w:name="_Toc20127090"/>
      <w:bookmarkStart w:id="1202" w:name="_Toc27589066"/>
      <w:bookmarkStart w:id="1203" w:name="_Toc36459867"/>
      <w:bookmarkStart w:id="1204" w:name="_Toc45029451"/>
      <w:bookmarkStart w:id="1205" w:name="_Toc56520071"/>
      <w:bookmarkStart w:id="1206" w:name="_Toc114765654"/>
      <w:r w:rsidRPr="00533C32">
        <w:t>5.2.</w:t>
      </w:r>
      <w:r w:rsidRPr="00072181">
        <w:t>25C</w:t>
      </w:r>
      <w:r w:rsidRPr="00533C32">
        <w:t>.3</w:t>
      </w:r>
      <w:r w:rsidRPr="00533C32">
        <w:tab/>
        <w:t>Resource Standard Methods</w:t>
      </w:r>
      <w:bookmarkEnd w:id="1201"/>
      <w:bookmarkEnd w:id="1202"/>
      <w:bookmarkEnd w:id="1203"/>
      <w:bookmarkEnd w:id="1204"/>
      <w:bookmarkEnd w:id="1205"/>
      <w:bookmarkEnd w:id="1206"/>
    </w:p>
    <w:p w14:paraId="2452437F" w14:textId="77777777" w:rsidR="007C4061" w:rsidRPr="00533C32" w:rsidRDefault="007C4061" w:rsidP="007C4061">
      <w:pPr>
        <w:pStyle w:val="Heading5"/>
      </w:pPr>
      <w:bookmarkStart w:id="1207" w:name="_Toc20127091"/>
      <w:bookmarkStart w:id="1208" w:name="_Toc27589067"/>
      <w:bookmarkStart w:id="1209" w:name="_Toc36459868"/>
      <w:bookmarkStart w:id="1210" w:name="_Toc45029452"/>
      <w:bookmarkStart w:id="1211" w:name="_Toc56520072"/>
      <w:bookmarkStart w:id="1212" w:name="_Toc114765655"/>
      <w:r w:rsidRPr="00533C32">
        <w:t>5.2.</w:t>
      </w:r>
      <w:r w:rsidRPr="00072181">
        <w:t>25C</w:t>
      </w:r>
      <w:r w:rsidRPr="00533C32">
        <w:t>.3.1</w:t>
      </w:r>
      <w:r w:rsidRPr="00533C32">
        <w:tab/>
        <w:t>PUT</w:t>
      </w:r>
      <w:bookmarkEnd w:id="1207"/>
      <w:bookmarkEnd w:id="1208"/>
      <w:bookmarkEnd w:id="1209"/>
      <w:bookmarkEnd w:id="1210"/>
      <w:bookmarkEnd w:id="1211"/>
      <w:bookmarkEnd w:id="1212"/>
    </w:p>
    <w:p w14:paraId="02F42A5E" w14:textId="77777777" w:rsidR="007C4061" w:rsidRPr="00533C32" w:rsidRDefault="007C4061" w:rsidP="00842E08">
      <w:r w:rsidRPr="00533C32">
        <w:t>This method shall support the URI query parameters specified in table 5.2.</w:t>
      </w:r>
      <w:r w:rsidRPr="00072181">
        <w:t>25C</w:t>
      </w:r>
      <w:r w:rsidRPr="00533C32">
        <w:t>.3.1-1.</w:t>
      </w:r>
    </w:p>
    <w:p w14:paraId="6C0A19B5" w14:textId="77777777" w:rsidR="007C4061" w:rsidRPr="00533C32" w:rsidRDefault="007C4061" w:rsidP="00842E08">
      <w:pPr>
        <w:pStyle w:val="TH"/>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920658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89327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2A8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D4B4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ABC0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BD8FD" w14:textId="77777777" w:rsidR="007C4061" w:rsidRPr="00D5200C" w:rsidRDefault="007C4061" w:rsidP="00C17C4C">
            <w:pPr>
              <w:pStyle w:val="TAH"/>
              <w:rPr>
                <w:lang w:val="en-US"/>
              </w:rPr>
            </w:pPr>
            <w:r w:rsidRPr="00D5200C">
              <w:rPr>
                <w:lang w:val="en-US"/>
              </w:rPr>
              <w:t>Description</w:t>
            </w:r>
          </w:p>
        </w:tc>
      </w:tr>
      <w:tr w:rsidR="007C4061" w:rsidRPr="00BC4D08" w14:paraId="1AE5F71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E4FE5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FDE57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59A16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91168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1AF2EA" w14:textId="77777777" w:rsidR="007C4061" w:rsidRPr="00D5200C" w:rsidRDefault="007C4061" w:rsidP="00C17C4C">
            <w:pPr>
              <w:pStyle w:val="TAL"/>
              <w:rPr>
                <w:lang w:val="en-US"/>
              </w:rPr>
            </w:pPr>
          </w:p>
        </w:tc>
      </w:tr>
    </w:tbl>
    <w:p w14:paraId="0344FF68" w14:textId="77777777" w:rsidR="007C4061" w:rsidRPr="00533C32" w:rsidRDefault="007C4061" w:rsidP="00842E08"/>
    <w:p w14:paraId="0906E84A" w14:textId="77777777" w:rsidR="007C4061" w:rsidRPr="00533C32" w:rsidRDefault="007C4061" w:rsidP="00842E08">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90A1881" w14:textId="77777777" w:rsidR="007C4061" w:rsidRPr="00533C32" w:rsidRDefault="007C4061" w:rsidP="00842E08">
      <w:pPr>
        <w:pStyle w:val="TH"/>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457F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AF1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EEA6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4434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B58895" w14:textId="77777777" w:rsidR="007C4061" w:rsidRPr="00D5200C" w:rsidRDefault="007C4061" w:rsidP="00C17C4C">
            <w:pPr>
              <w:pStyle w:val="TAH"/>
              <w:rPr>
                <w:lang w:val="en-US"/>
              </w:rPr>
            </w:pPr>
            <w:r w:rsidRPr="00D5200C">
              <w:rPr>
                <w:lang w:val="en-US"/>
              </w:rPr>
              <w:t>Description</w:t>
            </w:r>
          </w:p>
        </w:tc>
      </w:tr>
      <w:tr w:rsidR="007C4061" w:rsidRPr="00BC4D08" w14:paraId="5D3C8F5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4430B" w14:textId="77777777" w:rsidR="007C4061" w:rsidRPr="00D5200C" w:rsidRDefault="007C4061" w:rsidP="00C17C4C">
            <w:pPr>
              <w:pStyle w:val="TAL"/>
              <w:rPr>
                <w:lang w:val="en-US"/>
              </w:rPr>
            </w:pPr>
            <w:proofErr w:type="spellStart"/>
            <w:r w:rsidRPr="00533C32">
              <w:rPr>
                <w:rFonts w:eastAsia="SimSun"/>
                <w:lang w:val="en-US" w:eastAsia="zh-CN"/>
              </w:rPr>
              <w:t>CagAckData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7CCF4F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DE2D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8180F2"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7754DF9D" w14:textId="77777777" w:rsidR="007C4061" w:rsidRPr="00533C32" w:rsidRDefault="007C4061" w:rsidP="00842E08"/>
    <w:p w14:paraId="0E137B68" w14:textId="77777777" w:rsidR="007C4061" w:rsidRPr="00533C32" w:rsidRDefault="007C4061" w:rsidP="00842E08">
      <w:pPr>
        <w:pStyle w:val="TH"/>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9AB38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1F18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4B19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15F88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EC72A3" w14:textId="77777777" w:rsidR="007C4061" w:rsidRPr="00D5200C" w:rsidRDefault="007C4061" w:rsidP="00C17C4C">
            <w:pPr>
              <w:pStyle w:val="TAH"/>
              <w:rPr>
                <w:lang w:val="en-US"/>
              </w:rPr>
            </w:pPr>
            <w:r w:rsidRPr="00D5200C">
              <w:rPr>
                <w:lang w:val="en-US"/>
              </w:rPr>
              <w:t>Response</w:t>
            </w:r>
          </w:p>
          <w:p w14:paraId="38F6D3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7BC99" w14:textId="77777777" w:rsidR="007C4061" w:rsidRPr="00D5200C" w:rsidRDefault="007C4061" w:rsidP="00C17C4C">
            <w:pPr>
              <w:pStyle w:val="TAH"/>
              <w:rPr>
                <w:lang w:val="en-US"/>
              </w:rPr>
            </w:pPr>
            <w:r w:rsidRPr="00D5200C">
              <w:rPr>
                <w:lang w:val="en-US"/>
              </w:rPr>
              <w:t>Description</w:t>
            </w:r>
          </w:p>
        </w:tc>
      </w:tr>
      <w:tr w:rsidR="007C4061" w:rsidRPr="00BC4D08" w14:paraId="07B4BA9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A987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C51C5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DCB17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91BC4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0247E"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BEB3C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65D00C"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8AE8B1" w14:textId="77777777" w:rsidR="007C4061" w:rsidRPr="00533C32" w:rsidRDefault="007C4061" w:rsidP="00842E08"/>
    <w:p w14:paraId="5E0D922F" w14:textId="77777777" w:rsidR="007C4061" w:rsidRPr="00533C32" w:rsidRDefault="007C4061" w:rsidP="007C4061">
      <w:pPr>
        <w:pStyle w:val="Heading5"/>
      </w:pPr>
      <w:bookmarkStart w:id="1213" w:name="_Toc20127092"/>
      <w:bookmarkStart w:id="1214" w:name="_Toc27589068"/>
      <w:bookmarkStart w:id="1215" w:name="_Toc36459869"/>
      <w:bookmarkStart w:id="1216" w:name="_Toc45029453"/>
      <w:bookmarkStart w:id="1217" w:name="_Toc56520073"/>
      <w:bookmarkStart w:id="1218" w:name="_Toc114765656"/>
      <w:r w:rsidRPr="00533C32">
        <w:lastRenderedPageBreak/>
        <w:t>5.2.</w:t>
      </w:r>
      <w:r w:rsidRPr="00072181">
        <w:t>25C</w:t>
      </w:r>
      <w:r w:rsidRPr="00533C32">
        <w:t>.3.2</w:t>
      </w:r>
      <w:r w:rsidRPr="00533C32">
        <w:tab/>
        <w:t>GET</w:t>
      </w:r>
      <w:bookmarkEnd w:id="1213"/>
      <w:bookmarkEnd w:id="1214"/>
      <w:bookmarkEnd w:id="1215"/>
      <w:bookmarkEnd w:id="1216"/>
      <w:bookmarkEnd w:id="1217"/>
      <w:bookmarkEnd w:id="1218"/>
    </w:p>
    <w:p w14:paraId="49AE04A4" w14:textId="77777777" w:rsidR="007C4061" w:rsidRPr="00533C32" w:rsidRDefault="007C4061" w:rsidP="00842E08">
      <w:r w:rsidRPr="00533C32">
        <w:t>This method shall support the URI query parameters specified in table 5.2.</w:t>
      </w:r>
      <w:r w:rsidRPr="00072181">
        <w:t>25C</w:t>
      </w:r>
      <w:r w:rsidRPr="00533C32">
        <w:t>.3.2-1.</w:t>
      </w:r>
    </w:p>
    <w:p w14:paraId="33F4F32D" w14:textId="77777777" w:rsidR="007C4061" w:rsidRPr="00533C32" w:rsidRDefault="007C4061" w:rsidP="00842E08">
      <w:pPr>
        <w:pStyle w:val="TH"/>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B0E04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1D8E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A90F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E87AC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9C68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129E4" w14:textId="77777777" w:rsidR="007C4061" w:rsidRPr="00D5200C" w:rsidRDefault="007C4061" w:rsidP="00C17C4C">
            <w:pPr>
              <w:pStyle w:val="TAH"/>
              <w:rPr>
                <w:lang w:val="en-US"/>
              </w:rPr>
            </w:pPr>
            <w:r w:rsidRPr="00D5200C">
              <w:rPr>
                <w:lang w:val="en-US"/>
              </w:rPr>
              <w:t>Description</w:t>
            </w:r>
          </w:p>
        </w:tc>
      </w:tr>
      <w:tr w:rsidR="007C4061" w:rsidRPr="00BC4D08" w14:paraId="53A9F6A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9C6F6"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728ECE"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7DD3A9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D1DB72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9310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A67AE0C" w14:textId="77777777" w:rsidR="007C4061" w:rsidRPr="00533C32" w:rsidRDefault="007C4061" w:rsidP="00842E08"/>
    <w:p w14:paraId="368CCC3D" w14:textId="77777777" w:rsidR="007C4061" w:rsidRPr="00533C32" w:rsidRDefault="007C4061" w:rsidP="00842E08">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2841DBF" w14:textId="77777777" w:rsidR="007C4061" w:rsidRPr="00533C32" w:rsidRDefault="007C4061" w:rsidP="00842E08">
      <w:pPr>
        <w:pStyle w:val="TH"/>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B9185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75FD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FA56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F967B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D9926" w14:textId="77777777" w:rsidR="007C4061" w:rsidRPr="00D5200C" w:rsidRDefault="007C4061" w:rsidP="00C17C4C">
            <w:pPr>
              <w:pStyle w:val="TAH"/>
              <w:rPr>
                <w:lang w:val="en-US"/>
              </w:rPr>
            </w:pPr>
            <w:r w:rsidRPr="00D5200C">
              <w:rPr>
                <w:lang w:val="en-US"/>
              </w:rPr>
              <w:t>Description</w:t>
            </w:r>
          </w:p>
        </w:tc>
      </w:tr>
      <w:tr w:rsidR="007C4061" w:rsidRPr="00BC4D08" w14:paraId="3187572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BE719F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C159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340052"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FCF673" w14:textId="77777777" w:rsidR="007C4061" w:rsidRPr="00D5200C" w:rsidRDefault="007C4061" w:rsidP="00C17C4C">
            <w:pPr>
              <w:pStyle w:val="TAL"/>
              <w:rPr>
                <w:lang w:val="en-US"/>
              </w:rPr>
            </w:pPr>
          </w:p>
        </w:tc>
      </w:tr>
    </w:tbl>
    <w:p w14:paraId="3026F737" w14:textId="77777777" w:rsidR="007C4061" w:rsidRPr="00533C32" w:rsidRDefault="007C4061" w:rsidP="00842E08"/>
    <w:p w14:paraId="61E6CB7A" w14:textId="77777777" w:rsidR="007C4061" w:rsidRPr="00533C32" w:rsidRDefault="007C4061" w:rsidP="00842E08">
      <w:pPr>
        <w:pStyle w:val="TH"/>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F1BB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8E0A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E94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B5E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4957DA" w14:textId="77777777" w:rsidR="007C4061" w:rsidRPr="00D5200C" w:rsidRDefault="007C4061" w:rsidP="00C17C4C">
            <w:pPr>
              <w:pStyle w:val="TAH"/>
              <w:rPr>
                <w:lang w:val="en-US"/>
              </w:rPr>
            </w:pPr>
            <w:r w:rsidRPr="00D5200C">
              <w:rPr>
                <w:lang w:val="en-US"/>
              </w:rPr>
              <w:t>Response</w:t>
            </w:r>
          </w:p>
          <w:p w14:paraId="56BC26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2BF90" w14:textId="77777777" w:rsidR="007C4061" w:rsidRPr="00D5200C" w:rsidRDefault="007C4061" w:rsidP="00C17C4C">
            <w:pPr>
              <w:pStyle w:val="TAH"/>
              <w:rPr>
                <w:lang w:val="en-US"/>
              </w:rPr>
            </w:pPr>
            <w:r w:rsidRPr="00D5200C">
              <w:rPr>
                <w:lang w:val="en-US"/>
              </w:rPr>
              <w:t>Description</w:t>
            </w:r>
          </w:p>
        </w:tc>
      </w:tr>
      <w:tr w:rsidR="007C4061" w:rsidRPr="00BC4D08" w14:paraId="52BED07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7759E" w14:textId="77777777" w:rsidR="007C4061" w:rsidRPr="00D5200C" w:rsidRDefault="007C4061" w:rsidP="00C17C4C">
            <w:pPr>
              <w:pStyle w:val="TAL"/>
              <w:rPr>
                <w:lang w:val="en-US"/>
              </w:rPr>
            </w:pPr>
            <w:proofErr w:type="spellStart"/>
            <w:r w:rsidRPr="00D5200C">
              <w:rPr>
                <w:lang w:val="en-US"/>
              </w:rPr>
              <w:t>CagAckData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5B81D8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5139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0B669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6B7045" w14:textId="77777777" w:rsidR="007C4061" w:rsidRPr="00D5200C" w:rsidRDefault="007C4061" w:rsidP="00C17C4C">
            <w:pPr>
              <w:pStyle w:val="TAL"/>
              <w:rPr>
                <w:lang w:val="en-US"/>
              </w:rPr>
            </w:pPr>
            <w:r w:rsidRPr="00D5200C">
              <w:rPr>
                <w:lang w:val="en-US"/>
              </w:rPr>
              <w:t xml:space="preserve">Upon success, a response body containing the </w:t>
            </w:r>
            <w:proofErr w:type="spellStart"/>
            <w:r w:rsidRPr="00D5200C">
              <w:rPr>
                <w:lang w:val="en-US"/>
              </w:rPr>
              <w:t>CagAckData</w:t>
            </w:r>
            <w:proofErr w:type="spellEnd"/>
            <w:r w:rsidRPr="00D5200C">
              <w:rPr>
                <w:lang w:val="en-US"/>
              </w:rPr>
              <w:t xml:space="preserve"> shall be returned.</w:t>
            </w:r>
          </w:p>
        </w:tc>
      </w:tr>
      <w:tr w:rsidR="007C4061" w:rsidRPr="00BC4D08" w14:paraId="3899D4F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51724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C43E1" w14:textId="77777777" w:rsidR="007C4061" w:rsidRPr="00533C32" w:rsidRDefault="007C4061" w:rsidP="00842E08">
      <w:pPr>
        <w:rPr>
          <w:lang w:eastAsia="zh-CN"/>
        </w:rPr>
      </w:pPr>
    </w:p>
    <w:p w14:paraId="2014C60A" w14:textId="77777777" w:rsidR="007C4061" w:rsidRPr="00533C32" w:rsidRDefault="007C4061" w:rsidP="006352FE">
      <w:pPr>
        <w:pStyle w:val="Heading3"/>
      </w:pPr>
      <w:bookmarkStart w:id="1219" w:name="_Toc20127093"/>
      <w:bookmarkStart w:id="1220" w:name="_Toc27589069"/>
      <w:bookmarkStart w:id="1221" w:name="_Toc36459870"/>
      <w:bookmarkStart w:id="1222" w:name="_Toc45029454"/>
      <w:bookmarkStart w:id="1223" w:name="_Toc56520074"/>
      <w:bookmarkStart w:id="1224" w:name="_Toc114765657"/>
      <w:r w:rsidRPr="00533C32">
        <w:t>5.2.26</w:t>
      </w:r>
      <w:r w:rsidRPr="00533C32">
        <w:tab/>
        <w:t xml:space="preserve">Resource: </w:t>
      </w:r>
      <w:proofErr w:type="spellStart"/>
      <w:r w:rsidRPr="00533C32">
        <w:t>ProvisionedData</w:t>
      </w:r>
      <w:bookmarkEnd w:id="1219"/>
      <w:bookmarkEnd w:id="1220"/>
      <w:bookmarkEnd w:id="1221"/>
      <w:bookmarkEnd w:id="1222"/>
      <w:bookmarkEnd w:id="1223"/>
      <w:bookmarkEnd w:id="1224"/>
      <w:proofErr w:type="spellEnd"/>
    </w:p>
    <w:p w14:paraId="57FE230F" w14:textId="77777777" w:rsidR="007C4061" w:rsidRPr="00533C32" w:rsidRDefault="007C4061" w:rsidP="006352FE">
      <w:pPr>
        <w:pStyle w:val="Heading4"/>
      </w:pPr>
      <w:bookmarkStart w:id="1225" w:name="_Toc20127094"/>
      <w:bookmarkStart w:id="1226" w:name="_Toc27589070"/>
      <w:bookmarkStart w:id="1227" w:name="_Toc36459871"/>
      <w:bookmarkStart w:id="1228" w:name="_Toc45029455"/>
      <w:bookmarkStart w:id="1229" w:name="_Toc56520075"/>
      <w:bookmarkStart w:id="1230" w:name="_Toc114765658"/>
      <w:r w:rsidRPr="00533C32">
        <w:t>5.2.26.1</w:t>
      </w:r>
      <w:r w:rsidRPr="00533C32">
        <w:tab/>
        <w:t>Description</w:t>
      </w:r>
      <w:bookmarkEnd w:id="1225"/>
      <w:bookmarkEnd w:id="1226"/>
      <w:bookmarkEnd w:id="1227"/>
      <w:bookmarkEnd w:id="1228"/>
      <w:bookmarkEnd w:id="1229"/>
      <w:bookmarkEnd w:id="1230"/>
    </w:p>
    <w:p w14:paraId="4B93C8FB" w14:textId="77777777" w:rsidR="007C4061" w:rsidRPr="00533C32" w:rsidRDefault="007C4061" w:rsidP="00842E08">
      <w:pPr>
        <w:rPr>
          <w:lang w:eastAsia="zh-CN"/>
        </w:rPr>
      </w:pPr>
      <w:r w:rsidRPr="00533C32">
        <w:t xml:space="preserve">This resource represents the subscribed </w:t>
      </w:r>
      <w:proofErr w:type="spellStart"/>
      <w:r w:rsidRPr="00533C32">
        <w:t>ProvisionedData</w:t>
      </w:r>
      <w:proofErr w:type="spellEnd"/>
      <w:r w:rsidRPr="00533C32">
        <w:t xml:space="preserve"> for a UE ID for use in a serving PLMN.</w:t>
      </w:r>
    </w:p>
    <w:p w14:paraId="7F92351F"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CF4B4" w14:textId="77777777" w:rsidR="007C4061" w:rsidRPr="00533C32" w:rsidRDefault="007C4061" w:rsidP="006352FE">
      <w:pPr>
        <w:pStyle w:val="Heading4"/>
      </w:pPr>
      <w:bookmarkStart w:id="1231" w:name="_Toc20127095"/>
      <w:bookmarkStart w:id="1232" w:name="_Toc27589071"/>
      <w:bookmarkStart w:id="1233" w:name="_Toc36459872"/>
      <w:bookmarkStart w:id="1234" w:name="_Toc45029456"/>
      <w:bookmarkStart w:id="1235" w:name="_Toc56520076"/>
      <w:bookmarkStart w:id="1236" w:name="_Toc114765659"/>
      <w:r w:rsidRPr="00533C32">
        <w:t>5.2.26.2</w:t>
      </w:r>
      <w:r w:rsidRPr="00533C32">
        <w:tab/>
        <w:t>Resource Definition</w:t>
      </w:r>
      <w:bookmarkEnd w:id="1231"/>
      <w:bookmarkEnd w:id="1232"/>
      <w:bookmarkEnd w:id="1233"/>
      <w:bookmarkEnd w:id="1234"/>
      <w:bookmarkEnd w:id="1235"/>
      <w:bookmarkEnd w:id="1236"/>
    </w:p>
    <w:p w14:paraId="37145C68"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329D268" w14:textId="77777777" w:rsidR="007C4061" w:rsidRPr="00533C32" w:rsidRDefault="007C4061" w:rsidP="00842E08">
      <w:pPr>
        <w:rPr>
          <w:rFonts w:ascii="Arial" w:hAnsi="Arial" w:cs="Arial"/>
        </w:rPr>
      </w:pPr>
      <w:r w:rsidRPr="00533C32">
        <w:t>This resource shall support the resource URI variables defined in table 5.2.26.2-1</w:t>
      </w:r>
      <w:r w:rsidRPr="00533C32">
        <w:rPr>
          <w:rFonts w:ascii="Arial" w:hAnsi="Arial" w:cs="Arial"/>
        </w:rPr>
        <w:t>.</w:t>
      </w:r>
    </w:p>
    <w:p w14:paraId="1679A458" w14:textId="77777777" w:rsidR="007C4061" w:rsidRPr="00533C32" w:rsidRDefault="007C4061" w:rsidP="00842E08">
      <w:pPr>
        <w:pStyle w:val="TH"/>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F61A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A27F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F534C5" w14:textId="77777777" w:rsidR="007C4061" w:rsidRPr="00D5200C" w:rsidRDefault="007C4061" w:rsidP="00C17C4C">
            <w:pPr>
              <w:pStyle w:val="TAH"/>
              <w:rPr>
                <w:lang w:val="en-US"/>
              </w:rPr>
            </w:pPr>
            <w:r w:rsidRPr="00D5200C">
              <w:rPr>
                <w:lang w:val="en-US"/>
              </w:rPr>
              <w:t>Definition</w:t>
            </w:r>
          </w:p>
        </w:tc>
      </w:tr>
      <w:tr w:rsidR="007C4061" w:rsidRPr="00BC4D08" w14:paraId="5D1D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54E5B7"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FD57C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0288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50A24A"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6EBAD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 xml:space="preserve">See pattern of type </w:t>
            </w:r>
            <w:proofErr w:type="spellStart"/>
            <w:r w:rsidR="002B5C12">
              <w:rPr>
                <w:lang w:val="en-US"/>
              </w:rPr>
              <w:t>VarUeId</w:t>
            </w:r>
            <w:proofErr w:type="spellEnd"/>
            <w:r w:rsidR="002B5C12">
              <w:rPr>
                <w:lang w:val="en-US"/>
              </w:rPr>
              <w:t xml:space="preserve"> in 3GPP TS 29.571 [3]</w:t>
            </w:r>
          </w:p>
        </w:tc>
      </w:tr>
      <w:tr w:rsidR="007C4061" w:rsidRPr="00BC4D08" w14:paraId="53C5E4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39C50" w14:textId="77777777" w:rsidR="007C4061" w:rsidRPr="00D5200C" w:rsidRDefault="007C4061" w:rsidP="00C17C4C">
            <w:pPr>
              <w:pStyle w:val="TAL"/>
              <w:rPr>
                <w:lang w:val="en-US"/>
              </w:rPr>
            </w:pPr>
            <w:proofErr w:type="spellStart"/>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04E3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9DC2D1C" w14:textId="77777777" w:rsidR="007C4061" w:rsidRPr="00533C32" w:rsidRDefault="007C4061" w:rsidP="00842E08"/>
    <w:p w14:paraId="3EBB7BDD" w14:textId="77777777" w:rsidR="007C4061" w:rsidRPr="00533C32" w:rsidRDefault="007C4061" w:rsidP="006352FE">
      <w:pPr>
        <w:pStyle w:val="Heading4"/>
      </w:pPr>
      <w:bookmarkStart w:id="1237" w:name="_Toc20127096"/>
      <w:bookmarkStart w:id="1238" w:name="_Toc27589072"/>
      <w:bookmarkStart w:id="1239" w:name="_Toc36459873"/>
      <w:bookmarkStart w:id="1240" w:name="_Toc45029457"/>
      <w:bookmarkStart w:id="1241" w:name="_Toc56520077"/>
      <w:bookmarkStart w:id="1242" w:name="_Toc114765660"/>
      <w:r w:rsidRPr="00533C32">
        <w:t>5.2.26.3</w:t>
      </w:r>
      <w:r w:rsidRPr="00533C32">
        <w:tab/>
        <w:t>Resource Standard Methods</w:t>
      </w:r>
      <w:bookmarkEnd w:id="1237"/>
      <w:bookmarkEnd w:id="1238"/>
      <w:bookmarkEnd w:id="1239"/>
      <w:bookmarkEnd w:id="1240"/>
      <w:bookmarkEnd w:id="1241"/>
      <w:bookmarkEnd w:id="1242"/>
    </w:p>
    <w:p w14:paraId="398BAE51" w14:textId="77777777" w:rsidR="007C4061" w:rsidRPr="00533C32" w:rsidRDefault="007C4061" w:rsidP="006352FE">
      <w:pPr>
        <w:pStyle w:val="Heading5"/>
      </w:pPr>
      <w:bookmarkStart w:id="1243" w:name="_Toc20127097"/>
      <w:bookmarkStart w:id="1244" w:name="_Toc27589073"/>
      <w:bookmarkStart w:id="1245" w:name="_Toc36459874"/>
      <w:bookmarkStart w:id="1246" w:name="_Toc45029458"/>
      <w:bookmarkStart w:id="1247" w:name="_Toc56520078"/>
      <w:bookmarkStart w:id="1248" w:name="_Toc114765661"/>
      <w:r w:rsidRPr="00533C32">
        <w:t>5.2.26.3.1</w:t>
      </w:r>
      <w:r w:rsidRPr="00533C32">
        <w:tab/>
        <w:t>GET</w:t>
      </w:r>
      <w:bookmarkEnd w:id="1243"/>
      <w:bookmarkEnd w:id="1244"/>
      <w:bookmarkEnd w:id="1245"/>
      <w:bookmarkEnd w:id="1246"/>
      <w:bookmarkEnd w:id="1247"/>
      <w:bookmarkEnd w:id="1248"/>
    </w:p>
    <w:p w14:paraId="3EAB3BE2" w14:textId="77777777" w:rsidR="007C4061" w:rsidRPr="00533C32" w:rsidRDefault="007C4061" w:rsidP="00842E08">
      <w:r w:rsidRPr="00533C32">
        <w:t>This method shall support the URI query parameters specified in table 5.2.26.3.1-1.</w:t>
      </w:r>
    </w:p>
    <w:p w14:paraId="4A251A81" w14:textId="77777777" w:rsidR="007C4061" w:rsidRPr="00533C32" w:rsidRDefault="007C4061" w:rsidP="00842E08">
      <w:pPr>
        <w:pStyle w:val="TH"/>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10D80C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692B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E6633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7A44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8693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9BA7" w14:textId="77777777" w:rsidR="007C4061" w:rsidRPr="00D5200C" w:rsidRDefault="007C4061" w:rsidP="00C17C4C">
            <w:pPr>
              <w:pStyle w:val="TAH"/>
              <w:rPr>
                <w:lang w:val="en-US"/>
              </w:rPr>
            </w:pPr>
            <w:r w:rsidRPr="00D5200C">
              <w:rPr>
                <w:lang w:val="en-US"/>
              </w:rPr>
              <w:t>Description</w:t>
            </w:r>
          </w:p>
        </w:tc>
      </w:tr>
      <w:tr w:rsidR="007C4061" w:rsidRPr="00BC4D08" w14:paraId="0AE84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569CF1"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54CFA30D"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DataSetName</w:t>
            </w:r>
            <w:proofErr w:type="spellEnd"/>
            <w:r w:rsidRPr="00D5200C">
              <w:rPr>
                <w:lang w:val="en-US" w:eastAsia="zh-CN"/>
              </w:rPr>
              <w:t>)</w:t>
            </w:r>
          </w:p>
        </w:tc>
        <w:tc>
          <w:tcPr>
            <w:tcW w:w="217" w:type="pct"/>
            <w:tcBorders>
              <w:top w:val="single" w:sz="4" w:space="0" w:color="auto"/>
              <w:left w:val="single" w:sz="6" w:space="0" w:color="000000"/>
              <w:bottom w:val="single" w:sz="4" w:space="0" w:color="auto"/>
              <w:right w:val="single" w:sz="6" w:space="0" w:color="000000"/>
            </w:tcBorders>
            <w:hideMark/>
          </w:tcPr>
          <w:p w14:paraId="3CAF159F"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23DD3DD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995895"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0D0FE744" w14:textId="77777777" w:rsidR="007C4061" w:rsidRPr="00533C32" w:rsidRDefault="007C4061" w:rsidP="00842E08"/>
    <w:p w14:paraId="3627DDA4" w14:textId="77777777" w:rsidR="007C4061" w:rsidRPr="00533C32" w:rsidRDefault="007C4061" w:rsidP="00842E08">
      <w:r w:rsidRPr="00533C32">
        <w:t>This method shall support the request data structures specified in table 5.2.26.3.1-2 and the response data structures and response codes specified in table 5.2.26.3.1-3.</w:t>
      </w:r>
    </w:p>
    <w:p w14:paraId="326EB06D" w14:textId="77777777" w:rsidR="007C4061" w:rsidRPr="00533C32" w:rsidRDefault="007C4061" w:rsidP="00842E08">
      <w:pPr>
        <w:pStyle w:val="TH"/>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96818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302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2AEA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3253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8FB88" w14:textId="77777777" w:rsidR="007C4061" w:rsidRPr="00D5200C" w:rsidRDefault="007C4061" w:rsidP="00C17C4C">
            <w:pPr>
              <w:pStyle w:val="TAH"/>
              <w:rPr>
                <w:lang w:val="en-US"/>
              </w:rPr>
            </w:pPr>
            <w:r w:rsidRPr="00D5200C">
              <w:rPr>
                <w:lang w:val="en-US"/>
              </w:rPr>
              <w:t>Description</w:t>
            </w:r>
          </w:p>
        </w:tc>
      </w:tr>
      <w:tr w:rsidR="007C4061" w:rsidRPr="00BC4D08" w14:paraId="2FAFDD3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4BC5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AEA1F5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C0F5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A608E3" w14:textId="77777777" w:rsidR="007C4061" w:rsidRPr="00D5200C" w:rsidRDefault="007C4061" w:rsidP="00C17C4C">
            <w:pPr>
              <w:pStyle w:val="TAL"/>
              <w:rPr>
                <w:lang w:val="en-US"/>
              </w:rPr>
            </w:pPr>
          </w:p>
        </w:tc>
      </w:tr>
    </w:tbl>
    <w:p w14:paraId="08C70870" w14:textId="77777777" w:rsidR="007C4061" w:rsidRPr="00533C32" w:rsidRDefault="007C4061" w:rsidP="00842E08"/>
    <w:p w14:paraId="569B68A8" w14:textId="77777777" w:rsidR="007C4061" w:rsidRPr="00533C32" w:rsidRDefault="007C4061" w:rsidP="00842E08">
      <w:pPr>
        <w:pStyle w:val="TH"/>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4F4AA1F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0AE92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0054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F7CC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07520" w14:textId="77777777" w:rsidR="007C4061" w:rsidRPr="00D5200C" w:rsidRDefault="007C4061" w:rsidP="00C17C4C">
            <w:pPr>
              <w:pStyle w:val="TAH"/>
              <w:rPr>
                <w:lang w:val="en-US"/>
              </w:rPr>
            </w:pPr>
            <w:r w:rsidRPr="00D5200C">
              <w:rPr>
                <w:lang w:val="en-US"/>
              </w:rPr>
              <w:t>Response</w:t>
            </w:r>
          </w:p>
          <w:p w14:paraId="5F4A364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0F9C4" w14:textId="77777777" w:rsidR="007C4061" w:rsidRPr="00D5200C" w:rsidRDefault="007C4061" w:rsidP="00C17C4C">
            <w:pPr>
              <w:pStyle w:val="TAH"/>
              <w:rPr>
                <w:lang w:val="en-US"/>
              </w:rPr>
            </w:pPr>
            <w:r w:rsidRPr="00D5200C">
              <w:rPr>
                <w:lang w:val="en-US"/>
              </w:rPr>
              <w:t>Description</w:t>
            </w:r>
          </w:p>
        </w:tc>
      </w:tr>
      <w:tr w:rsidR="007C4061" w:rsidRPr="00BC4D08" w14:paraId="4D7788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34E27C" w14:textId="77777777" w:rsidR="007C4061" w:rsidRPr="00D5200C" w:rsidRDefault="007C4061" w:rsidP="00C17C4C">
            <w:pPr>
              <w:pStyle w:val="TAL"/>
              <w:rPr>
                <w:lang w:val="en-US"/>
              </w:rPr>
            </w:pPr>
            <w:proofErr w:type="spellStart"/>
            <w:r w:rsidRPr="00D5200C">
              <w:rPr>
                <w:lang w:val="en-US"/>
              </w:rPr>
              <w:t>ProvisionedDataSets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0E1BA1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ADC9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0B605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7BF520"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59E2D3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B668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DCF827C" w14:textId="77777777" w:rsidR="007C4061" w:rsidRPr="00533C32" w:rsidRDefault="007C4061" w:rsidP="00842E08">
      <w:pPr>
        <w:rPr>
          <w:lang w:eastAsia="zh-CN"/>
        </w:rPr>
      </w:pPr>
    </w:p>
    <w:p w14:paraId="4CCDC462" w14:textId="77777777" w:rsidR="007C4061" w:rsidRPr="00533C32" w:rsidRDefault="007C4061" w:rsidP="006352FE">
      <w:pPr>
        <w:pStyle w:val="Heading3"/>
      </w:pPr>
      <w:bookmarkStart w:id="1249" w:name="_Toc20127098"/>
      <w:bookmarkStart w:id="1250" w:name="_Toc27589074"/>
      <w:bookmarkStart w:id="1251" w:name="_Toc36459875"/>
      <w:bookmarkStart w:id="1252" w:name="_Toc45029459"/>
      <w:bookmarkStart w:id="1253" w:name="_Toc56520079"/>
      <w:bookmarkStart w:id="1254" w:name="_Toc114765662"/>
      <w:r w:rsidRPr="00533C32">
        <w:t>5.2.27</w:t>
      </w:r>
      <w:r w:rsidRPr="00533C32">
        <w:tab/>
        <w:t xml:space="preserve">Resource: </w:t>
      </w:r>
      <w:proofErr w:type="spellStart"/>
      <w:r w:rsidRPr="00533C32">
        <w:t>OperatorDeterminedBarringData</w:t>
      </w:r>
      <w:bookmarkEnd w:id="1249"/>
      <w:bookmarkEnd w:id="1250"/>
      <w:bookmarkEnd w:id="1251"/>
      <w:bookmarkEnd w:id="1252"/>
      <w:bookmarkEnd w:id="1253"/>
      <w:bookmarkEnd w:id="1254"/>
      <w:proofErr w:type="spellEnd"/>
    </w:p>
    <w:p w14:paraId="0CF3CED4" w14:textId="77777777" w:rsidR="007C4061" w:rsidRPr="00533C32" w:rsidRDefault="007C4061" w:rsidP="006352FE">
      <w:pPr>
        <w:pStyle w:val="Heading4"/>
        <w:ind w:left="0" w:firstLine="0"/>
      </w:pPr>
      <w:bookmarkStart w:id="1255" w:name="_Toc20127099"/>
      <w:bookmarkStart w:id="1256" w:name="_Toc27589075"/>
      <w:bookmarkStart w:id="1257" w:name="_Toc36459876"/>
      <w:bookmarkStart w:id="1258" w:name="_Toc45029460"/>
      <w:bookmarkStart w:id="1259" w:name="_Toc56520080"/>
      <w:bookmarkStart w:id="1260" w:name="_Toc114765663"/>
      <w:r w:rsidRPr="00533C32">
        <w:t>5.2.27.1</w:t>
      </w:r>
      <w:r w:rsidRPr="00533C32">
        <w:tab/>
        <w:t>Description</w:t>
      </w:r>
      <w:bookmarkEnd w:id="1255"/>
      <w:bookmarkEnd w:id="1256"/>
      <w:bookmarkEnd w:id="1257"/>
      <w:bookmarkEnd w:id="1258"/>
      <w:bookmarkEnd w:id="1259"/>
      <w:bookmarkEnd w:id="1260"/>
    </w:p>
    <w:p w14:paraId="00524BB9" w14:textId="77777777" w:rsidR="007C4061" w:rsidRPr="00533C32" w:rsidRDefault="007C4061" w:rsidP="00842E08">
      <w:pPr>
        <w:rPr>
          <w:lang w:eastAsia="zh-CN"/>
        </w:rPr>
      </w:pPr>
      <w:r w:rsidRPr="00533C32">
        <w:t xml:space="preserve">This resource represents the subscribed </w:t>
      </w:r>
      <w:proofErr w:type="spellStart"/>
      <w:r w:rsidRPr="00533C32">
        <w:t>OperatorDeterminedBarringData</w:t>
      </w:r>
      <w:proofErr w:type="spellEnd"/>
      <w:r w:rsidRPr="00533C32">
        <w:t xml:space="preserve"> for a SUPI. It is queried by the UDM during registration.</w:t>
      </w:r>
    </w:p>
    <w:p w14:paraId="702FAE3A"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BE5D9" w14:textId="77777777" w:rsidR="007C4061" w:rsidRPr="00533C32" w:rsidRDefault="007C4061" w:rsidP="006352FE">
      <w:pPr>
        <w:pStyle w:val="Heading4"/>
      </w:pPr>
      <w:bookmarkStart w:id="1261" w:name="_Toc20127100"/>
      <w:bookmarkStart w:id="1262" w:name="_Toc27589076"/>
      <w:bookmarkStart w:id="1263" w:name="_Toc36459877"/>
      <w:bookmarkStart w:id="1264" w:name="_Toc45029461"/>
      <w:bookmarkStart w:id="1265" w:name="_Toc56520081"/>
      <w:bookmarkStart w:id="1266" w:name="_Toc114765664"/>
      <w:r w:rsidRPr="00533C32">
        <w:t>5.2.27.2</w:t>
      </w:r>
      <w:r w:rsidRPr="00533C32">
        <w:tab/>
        <w:t>Resource Definition</w:t>
      </w:r>
      <w:bookmarkEnd w:id="1261"/>
      <w:bookmarkEnd w:id="1262"/>
      <w:bookmarkEnd w:id="1263"/>
      <w:bookmarkEnd w:id="1264"/>
      <w:bookmarkEnd w:id="1265"/>
      <w:bookmarkEnd w:id="1266"/>
    </w:p>
    <w:p w14:paraId="44EDAAF2" w14:textId="77777777" w:rsidR="007C4061" w:rsidRPr="00533C32" w:rsidRDefault="007C4061" w:rsidP="00842E08">
      <w:r w:rsidRPr="00533C32">
        <w:t>Resource URI: {apiRoot}/nudr-dr/&lt;apiVersion&gt;/subscription-data/{</w:t>
      </w:r>
      <w:r w:rsidRPr="00533C32">
        <w:rPr>
          <w:lang w:eastAsia="zh-CN"/>
        </w:rPr>
        <w:t>ueId</w:t>
      </w:r>
      <w:r w:rsidRPr="00533C32">
        <w:t>}/operator-determined-barring-data</w:t>
      </w:r>
    </w:p>
    <w:p w14:paraId="6CC3DC27" w14:textId="77777777" w:rsidR="007C4061" w:rsidRPr="00533C32" w:rsidRDefault="007C4061" w:rsidP="00842E08">
      <w:pPr>
        <w:rPr>
          <w:rFonts w:ascii="Arial" w:hAnsi="Arial" w:cs="Arial"/>
        </w:rPr>
      </w:pPr>
      <w:r w:rsidRPr="00533C32">
        <w:t>This resource shall support the resource URI variables defined in table 5.2.27.2-1</w:t>
      </w:r>
      <w:r w:rsidRPr="00533C32">
        <w:rPr>
          <w:rFonts w:ascii="Arial" w:hAnsi="Arial" w:cs="Arial"/>
        </w:rPr>
        <w:t>.</w:t>
      </w:r>
    </w:p>
    <w:p w14:paraId="30E1C6FE" w14:textId="77777777" w:rsidR="007C4061" w:rsidRPr="00533C32" w:rsidRDefault="007C4061" w:rsidP="00842E08">
      <w:pPr>
        <w:pStyle w:val="TH"/>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A4914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9BDDC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91861" w14:textId="77777777" w:rsidR="007C4061" w:rsidRPr="00D5200C" w:rsidRDefault="007C4061" w:rsidP="00C17C4C">
            <w:pPr>
              <w:pStyle w:val="TAH"/>
              <w:rPr>
                <w:lang w:val="en-US"/>
              </w:rPr>
            </w:pPr>
            <w:r w:rsidRPr="00D5200C">
              <w:rPr>
                <w:lang w:val="en-US"/>
              </w:rPr>
              <w:t>Definition</w:t>
            </w:r>
          </w:p>
        </w:tc>
      </w:tr>
      <w:tr w:rsidR="007C4061" w:rsidRPr="00BC4D08" w14:paraId="7F6A30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DEB93"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359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0A4F9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DF9EC4"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A7AC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 xml:space="preserve">See pattern of type </w:t>
            </w:r>
            <w:proofErr w:type="spellStart"/>
            <w:r w:rsidR="002B5C12">
              <w:rPr>
                <w:lang w:val="en-US"/>
              </w:rPr>
              <w:t>VarUeId</w:t>
            </w:r>
            <w:proofErr w:type="spellEnd"/>
            <w:r w:rsidR="002B5C12">
              <w:rPr>
                <w:lang w:val="en-US"/>
              </w:rPr>
              <w:t xml:space="preserve"> in 3GPP TS 29.571 [3]</w:t>
            </w:r>
          </w:p>
        </w:tc>
      </w:tr>
    </w:tbl>
    <w:p w14:paraId="53FB586E" w14:textId="77777777" w:rsidR="007C4061" w:rsidRPr="00533C32" w:rsidRDefault="007C4061" w:rsidP="00842E08"/>
    <w:p w14:paraId="6C7C4CAD" w14:textId="77777777" w:rsidR="007C4061" w:rsidRPr="00533C32" w:rsidRDefault="007C4061" w:rsidP="006352FE">
      <w:pPr>
        <w:pStyle w:val="Heading4"/>
      </w:pPr>
      <w:bookmarkStart w:id="1267" w:name="_Toc20127101"/>
      <w:bookmarkStart w:id="1268" w:name="_Toc27589077"/>
      <w:bookmarkStart w:id="1269" w:name="_Toc36459878"/>
      <w:bookmarkStart w:id="1270" w:name="_Toc45029462"/>
      <w:bookmarkStart w:id="1271" w:name="_Toc56520082"/>
      <w:bookmarkStart w:id="1272" w:name="_Toc114765665"/>
      <w:r w:rsidRPr="00533C32">
        <w:t>5.2.27.3</w:t>
      </w:r>
      <w:r w:rsidRPr="00533C32">
        <w:tab/>
        <w:t>Resource Standard Methods</w:t>
      </w:r>
      <w:bookmarkEnd w:id="1267"/>
      <w:bookmarkEnd w:id="1268"/>
      <w:bookmarkEnd w:id="1269"/>
      <w:bookmarkEnd w:id="1270"/>
      <w:bookmarkEnd w:id="1271"/>
      <w:bookmarkEnd w:id="1272"/>
    </w:p>
    <w:p w14:paraId="7796708C" w14:textId="77777777" w:rsidR="007C4061" w:rsidRPr="00533C32" w:rsidRDefault="007C4061" w:rsidP="006352FE">
      <w:pPr>
        <w:pStyle w:val="Heading5"/>
      </w:pPr>
      <w:bookmarkStart w:id="1273" w:name="_Toc20127102"/>
      <w:bookmarkStart w:id="1274" w:name="_Toc27589078"/>
      <w:bookmarkStart w:id="1275" w:name="_Toc36459879"/>
      <w:bookmarkStart w:id="1276" w:name="_Toc45029463"/>
      <w:bookmarkStart w:id="1277" w:name="_Toc56520083"/>
      <w:bookmarkStart w:id="1278" w:name="_Toc114765666"/>
      <w:r w:rsidRPr="00533C32">
        <w:t>5.2.27.3.1</w:t>
      </w:r>
      <w:r w:rsidRPr="00533C32">
        <w:tab/>
        <w:t>GET</w:t>
      </w:r>
      <w:bookmarkEnd w:id="1273"/>
      <w:bookmarkEnd w:id="1274"/>
      <w:bookmarkEnd w:id="1275"/>
      <w:bookmarkEnd w:id="1276"/>
      <w:bookmarkEnd w:id="1277"/>
      <w:bookmarkEnd w:id="1278"/>
    </w:p>
    <w:p w14:paraId="616893AF" w14:textId="77777777" w:rsidR="007C4061" w:rsidRPr="00533C32" w:rsidRDefault="007C4061" w:rsidP="00842E08">
      <w:r w:rsidRPr="00533C32">
        <w:t>This method shall support the URI query parameters specified in table 5.2.27.3.1-1.</w:t>
      </w:r>
    </w:p>
    <w:p w14:paraId="03F67EEA" w14:textId="77777777" w:rsidR="007C4061" w:rsidRPr="00533C32" w:rsidRDefault="007C4061" w:rsidP="00842E08">
      <w:pPr>
        <w:pStyle w:val="TH"/>
      </w:pPr>
      <w:r w:rsidRPr="00533C32">
        <w:lastRenderedPageBreak/>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C4A25D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6F7E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51BD8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13BD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C15F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4CF87" w14:textId="77777777" w:rsidR="007C4061" w:rsidRPr="00D5200C" w:rsidRDefault="007C4061" w:rsidP="00C17C4C">
            <w:pPr>
              <w:pStyle w:val="TAH"/>
              <w:rPr>
                <w:lang w:val="en-US"/>
              </w:rPr>
            </w:pPr>
            <w:r w:rsidRPr="00D5200C">
              <w:rPr>
                <w:lang w:val="en-US"/>
              </w:rPr>
              <w:t>Description</w:t>
            </w:r>
          </w:p>
        </w:tc>
      </w:tr>
      <w:tr w:rsidR="007C4061" w:rsidRPr="00BC4D08" w14:paraId="6FA5BA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9B757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DF70CF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B8F6F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6FAD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319174" w14:textId="77777777" w:rsidR="007C4061" w:rsidRPr="00D5200C" w:rsidRDefault="007C4061" w:rsidP="00C17C4C">
            <w:pPr>
              <w:pStyle w:val="TAL"/>
              <w:rPr>
                <w:lang w:val="en-US"/>
              </w:rPr>
            </w:pPr>
          </w:p>
        </w:tc>
      </w:tr>
    </w:tbl>
    <w:p w14:paraId="4402C643" w14:textId="77777777" w:rsidR="007C4061" w:rsidRPr="00533C32" w:rsidRDefault="007C4061" w:rsidP="00842E08"/>
    <w:p w14:paraId="397CD015" w14:textId="77777777" w:rsidR="007C4061" w:rsidRPr="00533C32" w:rsidRDefault="007C4061" w:rsidP="00842E08">
      <w:r w:rsidRPr="00533C32">
        <w:t>This method shall support the request data structures specified in table 5.2.27.3.1-2 and the response data structures and response codes specified in table 5.2.27.3.1-3.</w:t>
      </w:r>
    </w:p>
    <w:p w14:paraId="04478402" w14:textId="77777777" w:rsidR="007C4061" w:rsidRPr="00533C32" w:rsidRDefault="007C4061" w:rsidP="00842E08">
      <w:pPr>
        <w:pStyle w:val="TH"/>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69F5E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9FF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280D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F4D9E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90036" w14:textId="77777777" w:rsidR="007C4061" w:rsidRPr="00D5200C" w:rsidRDefault="007C4061" w:rsidP="00C17C4C">
            <w:pPr>
              <w:pStyle w:val="TAH"/>
              <w:rPr>
                <w:lang w:val="en-US"/>
              </w:rPr>
            </w:pPr>
            <w:r w:rsidRPr="00D5200C">
              <w:rPr>
                <w:lang w:val="en-US"/>
              </w:rPr>
              <w:t>Description</w:t>
            </w:r>
          </w:p>
        </w:tc>
      </w:tr>
      <w:tr w:rsidR="007C4061" w:rsidRPr="00BC4D08" w14:paraId="59D9D5C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0A7F8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BEA4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E7D6D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2A24FD" w14:textId="77777777" w:rsidR="007C4061" w:rsidRPr="00D5200C" w:rsidRDefault="007C4061" w:rsidP="00C17C4C">
            <w:pPr>
              <w:pStyle w:val="TAL"/>
              <w:rPr>
                <w:lang w:val="en-US"/>
              </w:rPr>
            </w:pPr>
          </w:p>
        </w:tc>
      </w:tr>
    </w:tbl>
    <w:p w14:paraId="14EBF5CA" w14:textId="77777777" w:rsidR="007C4061" w:rsidRPr="00533C32" w:rsidRDefault="007C4061" w:rsidP="00842E08"/>
    <w:p w14:paraId="3B40F178" w14:textId="77777777" w:rsidR="007C4061" w:rsidRPr="00533C32" w:rsidRDefault="007C4061" w:rsidP="00842E08">
      <w:pPr>
        <w:pStyle w:val="TH"/>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83E9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C4D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A5D2D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6E63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995FC" w14:textId="77777777" w:rsidR="007C4061" w:rsidRPr="00D5200C" w:rsidRDefault="007C4061" w:rsidP="00C17C4C">
            <w:pPr>
              <w:pStyle w:val="TAH"/>
              <w:rPr>
                <w:lang w:val="en-US"/>
              </w:rPr>
            </w:pPr>
            <w:r w:rsidRPr="00D5200C">
              <w:rPr>
                <w:lang w:val="en-US"/>
              </w:rPr>
              <w:t>Response</w:t>
            </w:r>
          </w:p>
          <w:p w14:paraId="72CB9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61D6F" w14:textId="77777777" w:rsidR="007C4061" w:rsidRPr="00D5200C" w:rsidRDefault="007C4061" w:rsidP="00C17C4C">
            <w:pPr>
              <w:pStyle w:val="TAH"/>
              <w:rPr>
                <w:lang w:val="en-US"/>
              </w:rPr>
            </w:pPr>
            <w:r w:rsidRPr="00D5200C">
              <w:rPr>
                <w:lang w:val="en-US"/>
              </w:rPr>
              <w:t>Description</w:t>
            </w:r>
          </w:p>
        </w:tc>
      </w:tr>
      <w:tr w:rsidR="007C4061" w:rsidRPr="00BC4D08" w14:paraId="796AEF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3DE4C" w14:textId="77777777" w:rsidR="007C4061" w:rsidRPr="00D5200C" w:rsidRDefault="007C4061" w:rsidP="00C17C4C">
            <w:pPr>
              <w:pStyle w:val="TAL"/>
              <w:rPr>
                <w:lang w:val="en-US"/>
              </w:rPr>
            </w:pPr>
            <w:proofErr w:type="spellStart"/>
            <w:r w:rsidRPr="00D5200C">
              <w:rPr>
                <w:lang w:val="en-US"/>
              </w:rPr>
              <w:t>OdbData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CC3E9B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AF99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B75C7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85D5E2"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454FBB9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75EE9D"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1EDCD020" w14:textId="77777777" w:rsidR="007C4061" w:rsidRPr="00533C32" w:rsidRDefault="007C4061" w:rsidP="00842E08">
      <w:pPr>
        <w:rPr>
          <w:lang w:eastAsia="zh-CN"/>
        </w:rPr>
      </w:pPr>
    </w:p>
    <w:p w14:paraId="1829128D" w14:textId="77777777" w:rsidR="007C4061" w:rsidRPr="00533C32" w:rsidRDefault="007C4061" w:rsidP="00E460C1">
      <w:pPr>
        <w:pStyle w:val="Heading3"/>
      </w:pPr>
      <w:bookmarkStart w:id="1279" w:name="_Toc20127103"/>
      <w:bookmarkStart w:id="1280" w:name="_Toc27589079"/>
      <w:bookmarkStart w:id="1281" w:name="_Toc36459880"/>
      <w:bookmarkStart w:id="1282" w:name="_Toc45029464"/>
      <w:bookmarkStart w:id="1283" w:name="_Toc56520084"/>
      <w:bookmarkStart w:id="1284" w:name="_Toc114765667"/>
      <w:r w:rsidRPr="00533C32">
        <w:t>5.2.28</w:t>
      </w:r>
      <w:r w:rsidRPr="00533C32">
        <w:tab/>
        <w:t xml:space="preserve">Resource: </w:t>
      </w:r>
      <w:proofErr w:type="spellStart"/>
      <w:r w:rsidRPr="00533C32">
        <w:rPr>
          <w:color w:val="000000"/>
          <w:lang w:eastAsia="en-GB"/>
        </w:rPr>
        <w:t>EeProfile</w:t>
      </w:r>
      <w:r w:rsidRPr="00533C32">
        <w:t>Data</w:t>
      </w:r>
      <w:bookmarkEnd w:id="1279"/>
      <w:bookmarkEnd w:id="1280"/>
      <w:bookmarkEnd w:id="1281"/>
      <w:bookmarkEnd w:id="1282"/>
      <w:bookmarkEnd w:id="1283"/>
      <w:bookmarkEnd w:id="1284"/>
      <w:proofErr w:type="spellEnd"/>
    </w:p>
    <w:p w14:paraId="7AB9642A" w14:textId="77777777" w:rsidR="007C4061" w:rsidRPr="00533C32" w:rsidRDefault="007C4061" w:rsidP="00E460C1">
      <w:pPr>
        <w:pStyle w:val="Heading4"/>
      </w:pPr>
      <w:bookmarkStart w:id="1285" w:name="_Toc20127104"/>
      <w:bookmarkStart w:id="1286" w:name="_Toc27589080"/>
      <w:bookmarkStart w:id="1287" w:name="_Toc36459881"/>
      <w:bookmarkStart w:id="1288" w:name="_Toc45029465"/>
      <w:bookmarkStart w:id="1289" w:name="_Toc56520085"/>
      <w:bookmarkStart w:id="1290" w:name="_Toc114765668"/>
      <w:r w:rsidRPr="00533C32">
        <w:t>5.2.28.1</w:t>
      </w:r>
      <w:r w:rsidRPr="00533C32">
        <w:tab/>
        <w:t>Description</w:t>
      </w:r>
      <w:bookmarkEnd w:id="1285"/>
      <w:bookmarkEnd w:id="1286"/>
      <w:bookmarkEnd w:id="1287"/>
      <w:bookmarkEnd w:id="1288"/>
      <w:bookmarkEnd w:id="1289"/>
      <w:bookmarkEnd w:id="1290"/>
    </w:p>
    <w:p w14:paraId="3544A142" w14:textId="77777777" w:rsidR="007C4061" w:rsidRPr="00533C32" w:rsidRDefault="007C4061" w:rsidP="00842E08">
      <w:r w:rsidRPr="00533C32">
        <w:t>This resource represents a list of the Event Exposure Profile Data. It is queried by the UDM by either GPSI or SUPI.</w:t>
      </w:r>
    </w:p>
    <w:p w14:paraId="24EB4083" w14:textId="77777777" w:rsidR="007C4061" w:rsidRPr="00533C32" w:rsidRDefault="007C4061" w:rsidP="00E460C1">
      <w:pPr>
        <w:pStyle w:val="Heading4"/>
      </w:pPr>
      <w:bookmarkStart w:id="1291" w:name="_Toc20127105"/>
      <w:bookmarkStart w:id="1292" w:name="_Toc27589081"/>
      <w:bookmarkStart w:id="1293" w:name="_Toc36459882"/>
      <w:bookmarkStart w:id="1294" w:name="_Toc45029466"/>
      <w:bookmarkStart w:id="1295" w:name="_Toc56520086"/>
      <w:bookmarkStart w:id="1296" w:name="_Toc114765669"/>
      <w:r w:rsidRPr="00533C32">
        <w:t>5.2.28.2</w:t>
      </w:r>
      <w:r w:rsidRPr="00533C32">
        <w:tab/>
        <w:t>Resource Definition</w:t>
      </w:r>
      <w:bookmarkEnd w:id="1291"/>
      <w:bookmarkEnd w:id="1292"/>
      <w:bookmarkEnd w:id="1293"/>
      <w:bookmarkEnd w:id="1294"/>
      <w:bookmarkEnd w:id="1295"/>
      <w:bookmarkEnd w:id="1296"/>
    </w:p>
    <w:p w14:paraId="7016ABC4" w14:textId="77777777" w:rsidR="007C4061" w:rsidRPr="00533C32" w:rsidRDefault="007C4061" w:rsidP="00842E08">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30C877AA" w14:textId="77777777" w:rsidR="007C4061" w:rsidRPr="00533C32" w:rsidRDefault="007C4061" w:rsidP="00842E08">
      <w:pPr>
        <w:rPr>
          <w:rFonts w:ascii="Arial" w:hAnsi="Arial" w:cs="Arial"/>
        </w:rPr>
      </w:pPr>
      <w:r w:rsidRPr="00533C32">
        <w:t>This resource shall support the resource URI variables defined in table 5.2.28.2-1</w:t>
      </w:r>
      <w:r w:rsidRPr="00533C32">
        <w:rPr>
          <w:rFonts w:ascii="Arial" w:hAnsi="Arial" w:cs="Arial"/>
        </w:rPr>
        <w:t>.</w:t>
      </w:r>
    </w:p>
    <w:p w14:paraId="15A3792C" w14:textId="77777777" w:rsidR="007C4061" w:rsidRPr="00533C32" w:rsidRDefault="007C4061" w:rsidP="00842E08">
      <w:pPr>
        <w:pStyle w:val="TH"/>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E9FF2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6C3A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32B46" w14:textId="77777777" w:rsidR="007C4061" w:rsidRPr="00D5200C" w:rsidRDefault="007C4061" w:rsidP="00C17C4C">
            <w:pPr>
              <w:pStyle w:val="TAH"/>
              <w:rPr>
                <w:lang w:val="en-US"/>
              </w:rPr>
            </w:pPr>
            <w:r w:rsidRPr="00D5200C">
              <w:rPr>
                <w:lang w:val="en-US"/>
              </w:rPr>
              <w:t>Definition</w:t>
            </w:r>
          </w:p>
        </w:tc>
      </w:tr>
      <w:tr w:rsidR="007C4061" w:rsidRPr="00BC4D08" w14:paraId="2CF6990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2AAD14"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E9568"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06A5D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58E6F4" w14:textId="77777777" w:rsidR="007C4061" w:rsidRPr="00D5200C" w:rsidRDefault="007C4061" w:rsidP="00C17C4C">
            <w:pPr>
              <w:pStyle w:val="TAL"/>
              <w:rPr>
                <w:lang w:val="en-US"/>
              </w:rPr>
            </w:pPr>
            <w:proofErr w:type="spellStart"/>
            <w:r w:rsidRPr="00D5200C">
              <w:rPr>
                <w:lang w:val="en-US"/>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0D07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 xml:space="preserve">See pattern of type </w:t>
            </w:r>
            <w:proofErr w:type="spellStart"/>
            <w:r w:rsidR="002B5C12">
              <w:rPr>
                <w:lang w:val="en-US"/>
              </w:rPr>
              <w:t>VarUeId</w:t>
            </w:r>
            <w:proofErr w:type="spellEnd"/>
            <w:r w:rsidR="002B5C12">
              <w:rPr>
                <w:lang w:val="en-US"/>
              </w:rPr>
              <w:t xml:space="preserve"> in 3GPP TS 29.571 [3]</w:t>
            </w:r>
          </w:p>
        </w:tc>
      </w:tr>
    </w:tbl>
    <w:p w14:paraId="3B8E92D6" w14:textId="77777777" w:rsidR="007C4061" w:rsidRPr="00533C32" w:rsidRDefault="007C4061" w:rsidP="00842E08"/>
    <w:p w14:paraId="67A3E1CC" w14:textId="77777777" w:rsidR="007C4061" w:rsidRPr="00533C32" w:rsidRDefault="007C4061" w:rsidP="00E460C1">
      <w:pPr>
        <w:pStyle w:val="Heading4"/>
      </w:pPr>
      <w:bookmarkStart w:id="1297" w:name="_Toc20127106"/>
      <w:bookmarkStart w:id="1298" w:name="_Toc27589082"/>
      <w:bookmarkStart w:id="1299" w:name="_Toc36459883"/>
      <w:bookmarkStart w:id="1300" w:name="_Toc45029467"/>
      <w:bookmarkStart w:id="1301" w:name="_Toc56520087"/>
      <w:bookmarkStart w:id="1302" w:name="_Toc114765670"/>
      <w:r w:rsidRPr="00533C32">
        <w:t>5.2.28.3</w:t>
      </w:r>
      <w:r w:rsidRPr="00533C32">
        <w:tab/>
        <w:t>Resource Standard Methods</w:t>
      </w:r>
      <w:bookmarkEnd w:id="1297"/>
      <w:bookmarkEnd w:id="1298"/>
      <w:bookmarkEnd w:id="1299"/>
      <w:bookmarkEnd w:id="1300"/>
      <w:bookmarkEnd w:id="1301"/>
      <w:bookmarkEnd w:id="1302"/>
    </w:p>
    <w:p w14:paraId="151A48F2" w14:textId="77777777" w:rsidR="007C4061" w:rsidRPr="00533C32" w:rsidRDefault="007C4061" w:rsidP="00E460C1">
      <w:pPr>
        <w:pStyle w:val="Heading5"/>
      </w:pPr>
      <w:bookmarkStart w:id="1303" w:name="_Toc20127107"/>
      <w:bookmarkStart w:id="1304" w:name="_Toc27589083"/>
      <w:bookmarkStart w:id="1305" w:name="_Toc36459884"/>
      <w:bookmarkStart w:id="1306" w:name="_Toc45029468"/>
      <w:bookmarkStart w:id="1307" w:name="_Toc56520088"/>
      <w:bookmarkStart w:id="1308" w:name="_Toc114765671"/>
      <w:r w:rsidRPr="00533C32">
        <w:t>5.2.28.3.1</w:t>
      </w:r>
      <w:r w:rsidRPr="00533C32">
        <w:tab/>
        <w:t>GET</w:t>
      </w:r>
      <w:bookmarkEnd w:id="1303"/>
      <w:bookmarkEnd w:id="1304"/>
      <w:bookmarkEnd w:id="1305"/>
      <w:bookmarkEnd w:id="1306"/>
      <w:bookmarkEnd w:id="1307"/>
      <w:bookmarkEnd w:id="1308"/>
    </w:p>
    <w:p w14:paraId="2C6D2CBB" w14:textId="77777777" w:rsidR="007C4061" w:rsidRPr="00533C32" w:rsidRDefault="007C4061" w:rsidP="00842E08">
      <w:r w:rsidRPr="00533C32">
        <w:t>This method shall support the URI query parameters specified in table 5.2.28.3.1-1.</w:t>
      </w:r>
    </w:p>
    <w:p w14:paraId="7359B9FA" w14:textId="77777777" w:rsidR="007C4061" w:rsidRPr="00533C32" w:rsidRDefault="007C4061" w:rsidP="00842E08">
      <w:pPr>
        <w:pStyle w:val="TH"/>
      </w:pPr>
      <w:r w:rsidRPr="00533C32">
        <w:lastRenderedPageBreak/>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91AB04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40A6E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50BCB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64CAE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C863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A44B5" w14:textId="77777777" w:rsidR="007C4061" w:rsidRPr="00D5200C" w:rsidRDefault="007C4061" w:rsidP="00C17C4C">
            <w:pPr>
              <w:pStyle w:val="TAH"/>
              <w:rPr>
                <w:lang w:val="en-US"/>
              </w:rPr>
            </w:pPr>
            <w:r w:rsidRPr="00D5200C">
              <w:rPr>
                <w:lang w:val="en-US"/>
              </w:rPr>
              <w:t>Description</w:t>
            </w:r>
          </w:p>
        </w:tc>
      </w:tr>
      <w:tr w:rsidR="007C4061" w:rsidRPr="00BC4D08" w14:paraId="6B5C81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E9ED3C"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C3EF54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4A6DE"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92791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63BB35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41D5F5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E6A42E" w14:textId="139B0890" w:rsidR="007C4061" w:rsidRPr="00D5200C" w:rsidRDefault="007C4061" w:rsidP="00C17C4C">
            <w:pPr>
              <w:pStyle w:val="TAL"/>
              <w:rPr>
                <w:lang w:val="en-US" w:eastAsia="zh-CN"/>
              </w:rPr>
            </w:pPr>
            <w:r w:rsidRPr="00D5200C">
              <w:rPr>
                <w:lang w:val="en-US"/>
              </w:rPr>
              <w:t>supported</w:t>
            </w:r>
            <w:r w:rsidR="009B63ED">
              <w:rPr>
                <w:lang w:val="en-US"/>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693561AF"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FF162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67047F"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244950"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5DFB8A3" w14:textId="77777777" w:rsidR="007C4061" w:rsidRPr="00533C32" w:rsidRDefault="007C4061" w:rsidP="00842E08"/>
    <w:p w14:paraId="22BB4738" w14:textId="77777777" w:rsidR="007C4061" w:rsidRPr="00533C32" w:rsidRDefault="007C4061" w:rsidP="00842E08">
      <w:r w:rsidRPr="00533C32">
        <w:t>This method shall support the request data structures specified in table 5.2.28.3.1-2 and the response data structures and response codes specified in table 5.2.28.3.1-3.</w:t>
      </w:r>
    </w:p>
    <w:p w14:paraId="05A7E885" w14:textId="77777777" w:rsidR="007C4061" w:rsidRPr="00533C32" w:rsidRDefault="007C4061" w:rsidP="00842E08">
      <w:pPr>
        <w:pStyle w:val="TH"/>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7306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FD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B01D7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66891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6EA30" w14:textId="77777777" w:rsidR="007C4061" w:rsidRPr="00D5200C" w:rsidRDefault="007C4061" w:rsidP="00C17C4C">
            <w:pPr>
              <w:pStyle w:val="TAH"/>
              <w:rPr>
                <w:lang w:val="en-US"/>
              </w:rPr>
            </w:pPr>
            <w:r w:rsidRPr="00D5200C">
              <w:rPr>
                <w:lang w:val="en-US"/>
              </w:rPr>
              <w:t>Description</w:t>
            </w:r>
          </w:p>
        </w:tc>
      </w:tr>
      <w:tr w:rsidR="007C4061" w:rsidRPr="00BC4D08" w14:paraId="78BDF54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C5DA7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BECC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7D32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8B796B" w14:textId="77777777" w:rsidR="007C4061" w:rsidRPr="00D5200C" w:rsidRDefault="007C4061" w:rsidP="00C17C4C">
            <w:pPr>
              <w:pStyle w:val="TAL"/>
              <w:rPr>
                <w:lang w:val="en-US"/>
              </w:rPr>
            </w:pPr>
          </w:p>
        </w:tc>
      </w:tr>
    </w:tbl>
    <w:p w14:paraId="2A789FB5" w14:textId="77777777" w:rsidR="007C4061" w:rsidRPr="00533C32" w:rsidRDefault="007C4061" w:rsidP="00842E08"/>
    <w:p w14:paraId="7093ABA8" w14:textId="77777777" w:rsidR="007C4061" w:rsidRPr="00533C32" w:rsidRDefault="007C4061" w:rsidP="00842E08">
      <w:pPr>
        <w:pStyle w:val="TH"/>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0BBC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2D42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E5CE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4FDCD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D72D45" w14:textId="77777777" w:rsidR="007C4061" w:rsidRPr="00D5200C" w:rsidRDefault="007C4061" w:rsidP="00C17C4C">
            <w:pPr>
              <w:pStyle w:val="TAH"/>
              <w:rPr>
                <w:lang w:val="en-US"/>
              </w:rPr>
            </w:pPr>
            <w:r w:rsidRPr="00D5200C">
              <w:rPr>
                <w:lang w:val="en-US"/>
              </w:rPr>
              <w:t>Response</w:t>
            </w:r>
          </w:p>
          <w:p w14:paraId="5FF086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EA063" w14:textId="77777777" w:rsidR="007C4061" w:rsidRPr="00D5200C" w:rsidRDefault="007C4061" w:rsidP="00C17C4C">
            <w:pPr>
              <w:pStyle w:val="TAH"/>
              <w:rPr>
                <w:lang w:val="en-US"/>
              </w:rPr>
            </w:pPr>
            <w:r w:rsidRPr="00D5200C">
              <w:rPr>
                <w:lang w:val="en-US"/>
              </w:rPr>
              <w:t>Description</w:t>
            </w:r>
          </w:p>
        </w:tc>
      </w:tr>
      <w:tr w:rsidR="007C4061" w:rsidRPr="00BC4D08" w14:paraId="43178BD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50049E" w14:textId="77777777" w:rsidR="007C4061" w:rsidRPr="00D5200C" w:rsidRDefault="007C4061" w:rsidP="00C17C4C">
            <w:pPr>
              <w:pStyle w:val="TAL"/>
              <w:rPr>
                <w:lang w:val="en-US"/>
              </w:rPr>
            </w:pPr>
            <w:proofErr w:type="spellStart"/>
            <w:r w:rsidRPr="00D5200C">
              <w:rPr>
                <w:color w:val="000000"/>
                <w:lang w:val="en-US" w:eastAsia="en-GB"/>
              </w:rPr>
              <w:t>EeProfile</w:t>
            </w:r>
            <w:r w:rsidRPr="00D5200C">
              <w:rPr>
                <w:lang w:val="en-US"/>
              </w:rPr>
              <w:t>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5CDE79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73B06B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E7D796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EA7B6AB" w14:textId="77777777" w:rsidR="007C4061" w:rsidRPr="00D5200C" w:rsidRDefault="007C4061" w:rsidP="00C17C4C">
            <w:pPr>
              <w:pStyle w:val="TAL"/>
              <w:rPr>
                <w:lang w:val="en-US"/>
              </w:rPr>
            </w:pPr>
            <w:r w:rsidRPr="00D5200C">
              <w:rPr>
                <w:lang w:val="en-US"/>
              </w:rPr>
              <w:t xml:space="preserve">Upon success, a response body containing the Event Exposure Profile that corresponds to the provided </w:t>
            </w:r>
            <w:proofErr w:type="spellStart"/>
            <w:r w:rsidRPr="00D5200C">
              <w:rPr>
                <w:lang w:val="en-US"/>
              </w:rPr>
              <w:t>ueId</w:t>
            </w:r>
            <w:proofErr w:type="spellEnd"/>
          </w:p>
        </w:tc>
      </w:tr>
      <w:tr w:rsidR="007C4061" w:rsidRPr="00BC4D08" w14:paraId="548678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5BDEF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D2A2A2" w14:textId="77777777" w:rsidR="007C4061" w:rsidRPr="00533C32" w:rsidRDefault="007C4061" w:rsidP="00842E08">
      <w:pPr>
        <w:rPr>
          <w:lang w:eastAsia="zh-CN"/>
        </w:rPr>
      </w:pPr>
    </w:p>
    <w:p w14:paraId="3CB5EEA1" w14:textId="77777777" w:rsidR="007C4061" w:rsidRPr="00533C32" w:rsidRDefault="007C4061" w:rsidP="006352FE">
      <w:pPr>
        <w:pStyle w:val="Heading3"/>
        <w:ind w:left="1418"/>
      </w:pPr>
      <w:bookmarkStart w:id="1309" w:name="_Toc20127108"/>
      <w:bookmarkStart w:id="1310" w:name="_Toc27589084"/>
      <w:bookmarkStart w:id="1311" w:name="_Toc36459885"/>
      <w:bookmarkStart w:id="1312" w:name="_Toc45029469"/>
      <w:bookmarkStart w:id="1313" w:name="_Toc56520089"/>
      <w:bookmarkStart w:id="1314" w:name="_Toc114765672"/>
      <w:r w:rsidRPr="00533C32">
        <w:t>5.2.29</w:t>
      </w:r>
      <w:r w:rsidRPr="00533C32">
        <w:tab/>
        <w:t xml:space="preserve">Resource: </w:t>
      </w:r>
      <w:proofErr w:type="spellStart"/>
      <w:r w:rsidRPr="00533C32">
        <w:t>EeGroupSubscriptions</w:t>
      </w:r>
      <w:bookmarkEnd w:id="1309"/>
      <w:bookmarkEnd w:id="1310"/>
      <w:bookmarkEnd w:id="1311"/>
      <w:bookmarkEnd w:id="1312"/>
      <w:bookmarkEnd w:id="1313"/>
      <w:bookmarkEnd w:id="1314"/>
      <w:proofErr w:type="spellEnd"/>
    </w:p>
    <w:p w14:paraId="2A905ECC" w14:textId="77777777" w:rsidR="007C4061" w:rsidRPr="00533C32" w:rsidRDefault="007C4061" w:rsidP="006352FE">
      <w:pPr>
        <w:pStyle w:val="Heading4"/>
        <w:ind w:left="1702"/>
      </w:pPr>
      <w:bookmarkStart w:id="1315" w:name="_Toc20127109"/>
      <w:bookmarkStart w:id="1316" w:name="_Toc27589085"/>
      <w:bookmarkStart w:id="1317" w:name="_Toc36459886"/>
      <w:bookmarkStart w:id="1318" w:name="_Toc45029470"/>
      <w:bookmarkStart w:id="1319" w:name="_Toc56520090"/>
      <w:bookmarkStart w:id="1320" w:name="_Toc114765673"/>
      <w:r w:rsidRPr="00533C32">
        <w:t>5.2.29.1</w:t>
      </w:r>
      <w:r w:rsidRPr="00533C32">
        <w:tab/>
        <w:t>Description</w:t>
      </w:r>
      <w:bookmarkEnd w:id="1315"/>
      <w:bookmarkEnd w:id="1316"/>
      <w:bookmarkEnd w:id="1317"/>
      <w:bookmarkEnd w:id="1318"/>
      <w:bookmarkEnd w:id="1319"/>
      <w:bookmarkEnd w:id="1320"/>
    </w:p>
    <w:p w14:paraId="7F917672" w14:textId="77777777" w:rsidR="007C4061" w:rsidRPr="00533C32" w:rsidRDefault="007C4061" w:rsidP="00842E08">
      <w:r w:rsidRPr="00533C32">
        <w:t>This resource represents the collection of EE Subscriptions for a group of UEs or any UE (i.e. all UEs).</w:t>
      </w:r>
    </w:p>
    <w:p w14:paraId="0A79F86A" w14:textId="77777777" w:rsidR="007C4061" w:rsidRPr="00533C32" w:rsidRDefault="007C4061" w:rsidP="00842E08">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3BBDDF" w14:textId="77777777" w:rsidR="007C4061" w:rsidRPr="00533C32" w:rsidRDefault="007C4061" w:rsidP="006352FE">
      <w:pPr>
        <w:pStyle w:val="Heading4"/>
        <w:ind w:left="1702"/>
      </w:pPr>
      <w:bookmarkStart w:id="1321" w:name="_Toc20127110"/>
      <w:bookmarkStart w:id="1322" w:name="_Toc27589086"/>
      <w:bookmarkStart w:id="1323" w:name="_Toc36459887"/>
      <w:bookmarkStart w:id="1324" w:name="_Toc45029471"/>
      <w:bookmarkStart w:id="1325" w:name="_Toc56520091"/>
      <w:bookmarkStart w:id="1326" w:name="_Toc114765674"/>
      <w:r w:rsidRPr="00533C32">
        <w:t>5.2.29.2</w:t>
      </w:r>
      <w:r w:rsidRPr="00533C32">
        <w:tab/>
        <w:t>Resource Definition</w:t>
      </w:r>
      <w:bookmarkEnd w:id="1321"/>
      <w:bookmarkEnd w:id="1322"/>
      <w:bookmarkEnd w:id="1323"/>
      <w:bookmarkEnd w:id="1324"/>
      <w:bookmarkEnd w:id="1325"/>
      <w:bookmarkEnd w:id="1326"/>
    </w:p>
    <w:p w14:paraId="02EFD2CE" w14:textId="77777777" w:rsidR="007C4061" w:rsidRPr="00533C32" w:rsidRDefault="007C4061" w:rsidP="00842E08">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4576E48E" w14:textId="77777777" w:rsidR="007C4061" w:rsidRPr="00533C32" w:rsidRDefault="007C4061" w:rsidP="00842E08">
      <w:pPr>
        <w:rPr>
          <w:rFonts w:ascii="Arial" w:hAnsi="Arial" w:cs="Arial"/>
        </w:rPr>
      </w:pPr>
      <w:r w:rsidRPr="00533C32">
        <w:t>This resource shall support the resource URI variables defined in table 5.2.29.2-1</w:t>
      </w:r>
      <w:r w:rsidRPr="00533C32">
        <w:rPr>
          <w:rFonts w:ascii="Arial" w:hAnsi="Arial" w:cs="Arial"/>
        </w:rPr>
        <w:t>.</w:t>
      </w:r>
    </w:p>
    <w:p w14:paraId="7D2AEC82" w14:textId="77777777" w:rsidR="007C4061" w:rsidRPr="00533C32" w:rsidRDefault="007C4061" w:rsidP="00842E08">
      <w:pPr>
        <w:pStyle w:val="TH"/>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95A2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02E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AF7EA" w14:textId="77777777" w:rsidR="007C4061" w:rsidRPr="00D5200C" w:rsidRDefault="007C4061" w:rsidP="00C17C4C">
            <w:pPr>
              <w:pStyle w:val="TAH"/>
              <w:rPr>
                <w:lang w:val="en-US"/>
              </w:rPr>
            </w:pPr>
            <w:r w:rsidRPr="00D5200C">
              <w:rPr>
                <w:lang w:val="en-US"/>
              </w:rPr>
              <w:t>Definition</w:t>
            </w:r>
          </w:p>
        </w:tc>
      </w:tr>
      <w:tr w:rsidR="007C4061" w:rsidRPr="00BC4D08" w14:paraId="569F38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954CAD"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B6DC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E3D83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910C0" w14:textId="77777777" w:rsidR="007C4061" w:rsidRPr="00D5200C" w:rsidRDefault="007C4061" w:rsidP="00C17C4C">
            <w:pPr>
              <w:pStyle w:val="TAL"/>
              <w:rPr>
                <w:lang w:val="en-US" w:eastAsia="zh-CN"/>
              </w:rPr>
            </w:pPr>
            <w:proofErr w:type="spellStart"/>
            <w:r w:rsidRPr="00D5200C">
              <w:rPr>
                <w:lang w:val="en-US" w:eastAsia="zh-CN"/>
              </w:rPr>
              <w:t>ueGroupId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1470F0"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w:t>
            </w:r>
            <w:proofErr w:type="spellStart"/>
            <w:r w:rsidRPr="00D5200C">
              <w:rPr>
                <w:lang w:val="en-US"/>
              </w:rPr>
              <w:t>extgroupid</w:t>
            </w:r>
            <w:proofErr w:type="spellEnd"/>
            <w:r w:rsidRPr="00D5200C">
              <w:rPr>
                <w:lang w:val="en-US"/>
              </w:rPr>
              <w:t>-</w:t>
            </w:r>
            <w:bookmarkStart w:id="1327" w:name="_Hlk531306423"/>
            <w:r w:rsidRPr="00D5200C">
              <w:rPr>
                <w:lang w:val="en-US"/>
              </w:rPr>
              <w:t>[^@]</w:t>
            </w:r>
            <w:bookmarkEnd w:id="1327"/>
            <w:r w:rsidRPr="00D5200C">
              <w:rPr>
                <w:lang w:val="en-US"/>
              </w:rPr>
              <w:t>+@[^@]+|</w:t>
            </w:r>
            <w:proofErr w:type="spellStart"/>
            <w:r w:rsidRPr="00D5200C">
              <w:rPr>
                <w:lang w:val="en-US"/>
              </w:rPr>
              <w:t>anyUE</w:t>
            </w:r>
            <w:proofErr w:type="spellEnd"/>
            <w:r w:rsidRPr="00D5200C">
              <w:rPr>
                <w:lang w:val="en-US"/>
              </w:rPr>
              <w:t>)$</w:t>
            </w:r>
            <w:r w:rsidRPr="00D5200C">
              <w:rPr>
                <w:lang w:val="sv-SE"/>
              </w:rPr>
              <w:t>'</w:t>
            </w:r>
          </w:p>
        </w:tc>
      </w:tr>
    </w:tbl>
    <w:p w14:paraId="78DF1776" w14:textId="77777777" w:rsidR="007C4061" w:rsidRPr="00533C32" w:rsidRDefault="007C4061" w:rsidP="00842E08"/>
    <w:p w14:paraId="21940534" w14:textId="77777777" w:rsidR="007C4061" w:rsidRPr="00533C32" w:rsidRDefault="007C4061" w:rsidP="007C4061">
      <w:pPr>
        <w:pStyle w:val="Heading4"/>
        <w:ind w:left="1702"/>
      </w:pPr>
      <w:bookmarkStart w:id="1328" w:name="_Toc20127111"/>
      <w:bookmarkStart w:id="1329" w:name="_Toc27589087"/>
      <w:bookmarkStart w:id="1330" w:name="_Toc36459888"/>
      <w:bookmarkStart w:id="1331" w:name="_Toc45029472"/>
      <w:bookmarkStart w:id="1332" w:name="_Toc56520092"/>
      <w:bookmarkStart w:id="1333" w:name="_Toc114765675"/>
      <w:r w:rsidRPr="00533C32">
        <w:t>5.2.29.3</w:t>
      </w:r>
      <w:r w:rsidRPr="00533C32">
        <w:tab/>
        <w:t>Resource Standard Methods</w:t>
      </w:r>
      <w:bookmarkEnd w:id="1328"/>
      <w:bookmarkEnd w:id="1329"/>
      <w:bookmarkEnd w:id="1330"/>
      <w:bookmarkEnd w:id="1331"/>
      <w:bookmarkEnd w:id="1332"/>
      <w:bookmarkEnd w:id="1333"/>
    </w:p>
    <w:p w14:paraId="46984EC4" w14:textId="77777777" w:rsidR="007C4061" w:rsidRPr="00533C32" w:rsidRDefault="007C4061" w:rsidP="007C4061">
      <w:pPr>
        <w:pStyle w:val="Heading5"/>
        <w:ind w:left="1985"/>
      </w:pPr>
      <w:bookmarkStart w:id="1334" w:name="_Toc20127112"/>
      <w:bookmarkStart w:id="1335" w:name="_Toc27589088"/>
      <w:bookmarkStart w:id="1336" w:name="_Toc36459889"/>
      <w:bookmarkStart w:id="1337" w:name="_Toc45029473"/>
      <w:bookmarkStart w:id="1338" w:name="_Toc56520093"/>
      <w:bookmarkStart w:id="1339" w:name="_Toc114765676"/>
      <w:r w:rsidRPr="00533C32">
        <w:t>5.2.29.3.1</w:t>
      </w:r>
      <w:r w:rsidRPr="00533C32">
        <w:tab/>
        <w:t>GET</w:t>
      </w:r>
      <w:bookmarkEnd w:id="1334"/>
      <w:bookmarkEnd w:id="1335"/>
      <w:bookmarkEnd w:id="1336"/>
      <w:bookmarkEnd w:id="1337"/>
      <w:bookmarkEnd w:id="1338"/>
      <w:bookmarkEnd w:id="1339"/>
    </w:p>
    <w:p w14:paraId="5C129BDA" w14:textId="77777777" w:rsidR="007C4061" w:rsidRPr="00533C32" w:rsidRDefault="007C4061" w:rsidP="00842E08">
      <w:r w:rsidRPr="00533C32">
        <w:t>This method shall support the URI query parameters specified in table 5.2.29.3.1-1.</w:t>
      </w:r>
    </w:p>
    <w:p w14:paraId="50F1F48D" w14:textId="77777777" w:rsidR="007C4061" w:rsidRPr="00533C32" w:rsidRDefault="007C4061" w:rsidP="00842E08">
      <w:pPr>
        <w:pStyle w:val="TH"/>
      </w:pPr>
      <w:r w:rsidRPr="00533C32">
        <w:lastRenderedPageBreak/>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DF20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FB6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5317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85FD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2071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B49F" w14:textId="77777777" w:rsidR="007C4061" w:rsidRPr="00D5200C" w:rsidRDefault="007C4061" w:rsidP="00C17C4C">
            <w:pPr>
              <w:pStyle w:val="TAH"/>
              <w:rPr>
                <w:lang w:val="en-US"/>
              </w:rPr>
            </w:pPr>
            <w:r w:rsidRPr="00D5200C">
              <w:rPr>
                <w:lang w:val="en-US"/>
              </w:rPr>
              <w:t>Description</w:t>
            </w:r>
          </w:p>
        </w:tc>
      </w:tr>
      <w:tr w:rsidR="007C4061" w:rsidRPr="00BC4D08" w14:paraId="23E2BEB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E95923"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50D8D40"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33F09B8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8C5F1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29D52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BB36E4" w14:textId="77777777" w:rsidR="007C4061" w:rsidRPr="00533C32" w:rsidRDefault="007C4061" w:rsidP="00842E08"/>
    <w:p w14:paraId="45359C73" w14:textId="77777777" w:rsidR="007C4061" w:rsidRPr="00533C32" w:rsidRDefault="007C4061" w:rsidP="00842E08">
      <w:r w:rsidRPr="00533C32">
        <w:t>This method shall support the request data structures specified in table 5.2.29.3.1-2 and the response data structures and response codes specified in table 5.2.29.3.1-3.</w:t>
      </w:r>
    </w:p>
    <w:p w14:paraId="34BFB687" w14:textId="77777777" w:rsidR="007C4061" w:rsidRPr="00533C32" w:rsidRDefault="007C4061" w:rsidP="00842E08">
      <w:pPr>
        <w:pStyle w:val="TH"/>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578E2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CA2F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2001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B15A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B7014" w14:textId="77777777" w:rsidR="007C4061" w:rsidRPr="00D5200C" w:rsidRDefault="007C4061" w:rsidP="00C17C4C">
            <w:pPr>
              <w:pStyle w:val="TAH"/>
              <w:rPr>
                <w:lang w:val="en-US"/>
              </w:rPr>
            </w:pPr>
            <w:r w:rsidRPr="00D5200C">
              <w:rPr>
                <w:lang w:val="en-US"/>
              </w:rPr>
              <w:t>Description</w:t>
            </w:r>
          </w:p>
        </w:tc>
      </w:tr>
      <w:tr w:rsidR="007C4061" w:rsidRPr="00BC4D08" w14:paraId="423339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F439D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25AD8C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9FE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ED7877" w14:textId="77777777" w:rsidR="007C4061" w:rsidRPr="00D5200C" w:rsidRDefault="007C4061" w:rsidP="00C17C4C">
            <w:pPr>
              <w:pStyle w:val="TAL"/>
              <w:rPr>
                <w:lang w:val="en-US"/>
              </w:rPr>
            </w:pPr>
          </w:p>
        </w:tc>
      </w:tr>
    </w:tbl>
    <w:p w14:paraId="423AA63B" w14:textId="77777777" w:rsidR="007C4061" w:rsidRPr="00533C32" w:rsidRDefault="007C4061" w:rsidP="00842E08"/>
    <w:p w14:paraId="5F080378" w14:textId="77777777" w:rsidR="007C4061" w:rsidRPr="00533C32" w:rsidRDefault="007C4061" w:rsidP="00842E08">
      <w:pPr>
        <w:pStyle w:val="TH"/>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61D24B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9EAD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33D2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2773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FFD82" w14:textId="77777777" w:rsidR="007C4061" w:rsidRPr="00D5200C" w:rsidRDefault="007C4061" w:rsidP="00C17C4C">
            <w:pPr>
              <w:pStyle w:val="TAH"/>
              <w:rPr>
                <w:lang w:val="en-US"/>
              </w:rPr>
            </w:pPr>
            <w:r w:rsidRPr="00D5200C">
              <w:rPr>
                <w:lang w:val="en-US"/>
              </w:rPr>
              <w:t>Response</w:t>
            </w:r>
          </w:p>
          <w:p w14:paraId="552D539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BDEE1" w14:textId="77777777" w:rsidR="007C4061" w:rsidRPr="00D5200C" w:rsidRDefault="007C4061" w:rsidP="00C17C4C">
            <w:pPr>
              <w:pStyle w:val="TAH"/>
              <w:rPr>
                <w:lang w:val="en-US"/>
              </w:rPr>
            </w:pPr>
            <w:r w:rsidRPr="00D5200C">
              <w:rPr>
                <w:lang w:val="en-US"/>
              </w:rPr>
              <w:t>Description</w:t>
            </w:r>
          </w:p>
        </w:tc>
      </w:tr>
      <w:tr w:rsidR="007C4061" w:rsidRPr="00BC4D08" w14:paraId="350B1EF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AA77E8" w14:textId="77777777" w:rsidR="007C4061" w:rsidRPr="00D5200C" w:rsidRDefault="007C4061" w:rsidP="00C17C4C">
            <w:pPr>
              <w:pStyle w:val="TAL"/>
              <w:rPr>
                <w:lang w:val="en-US"/>
              </w:rPr>
            </w:pPr>
            <w:r w:rsidRPr="00D5200C">
              <w:rPr>
                <w:lang w:val="en-US"/>
              </w:rPr>
              <w:t>array(</w:t>
            </w:r>
            <w:proofErr w:type="spellStart"/>
            <w:r w:rsidRPr="00D5200C">
              <w:rPr>
                <w:lang w:val="en-US"/>
              </w:rPr>
              <w:t>EeSubscription</w:t>
            </w:r>
            <w:proofErr w:type="spellEnd"/>
            <w:r w:rsidRPr="00D5200C">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35C6E4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4797A2"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790DA0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09E10B"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797C44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AEC3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5D9AE1" w14:textId="77777777" w:rsidR="007C4061" w:rsidRPr="00533C32" w:rsidRDefault="007C4061" w:rsidP="00842E08"/>
    <w:p w14:paraId="350B6741" w14:textId="77777777" w:rsidR="007C4061" w:rsidRPr="00533C32" w:rsidRDefault="007C4061" w:rsidP="007C4061">
      <w:pPr>
        <w:pStyle w:val="Heading5"/>
        <w:ind w:left="1985"/>
      </w:pPr>
      <w:bookmarkStart w:id="1340" w:name="_Toc20127113"/>
      <w:bookmarkStart w:id="1341" w:name="_Toc27589089"/>
      <w:bookmarkStart w:id="1342" w:name="_Toc36459890"/>
      <w:bookmarkStart w:id="1343" w:name="_Toc45029474"/>
      <w:bookmarkStart w:id="1344" w:name="_Toc56520094"/>
      <w:bookmarkStart w:id="1345" w:name="_Toc114765677"/>
      <w:r w:rsidRPr="00533C32">
        <w:t>5.2.29.3.2</w:t>
      </w:r>
      <w:r w:rsidRPr="00533C32">
        <w:tab/>
        <w:t>POST</w:t>
      </w:r>
      <w:bookmarkEnd w:id="1340"/>
      <w:bookmarkEnd w:id="1341"/>
      <w:bookmarkEnd w:id="1342"/>
      <w:bookmarkEnd w:id="1343"/>
      <w:bookmarkEnd w:id="1344"/>
      <w:bookmarkEnd w:id="1345"/>
    </w:p>
    <w:p w14:paraId="11850753" w14:textId="77777777" w:rsidR="007C4061" w:rsidRPr="00533C32" w:rsidRDefault="007C4061" w:rsidP="00842E08">
      <w:r w:rsidRPr="00533C32">
        <w:t>This method shall support the URI query parameters specified in table 5.2.29.3.2-1.</w:t>
      </w:r>
    </w:p>
    <w:p w14:paraId="3776C568" w14:textId="77777777" w:rsidR="007C4061" w:rsidRPr="00533C32" w:rsidRDefault="007C4061" w:rsidP="00842E08">
      <w:pPr>
        <w:pStyle w:val="TH"/>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29614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000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D450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3EAA6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1B675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74F9C" w14:textId="77777777" w:rsidR="007C4061" w:rsidRPr="00D5200C" w:rsidRDefault="007C4061" w:rsidP="00C17C4C">
            <w:pPr>
              <w:pStyle w:val="TAH"/>
              <w:rPr>
                <w:lang w:val="en-US"/>
              </w:rPr>
            </w:pPr>
            <w:r w:rsidRPr="00D5200C">
              <w:rPr>
                <w:lang w:val="en-US"/>
              </w:rPr>
              <w:t>Description</w:t>
            </w:r>
          </w:p>
        </w:tc>
      </w:tr>
      <w:tr w:rsidR="007C4061" w:rsidRPr="00BC4D08" w14:paraId="1B237B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883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650523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F01D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A56FBE"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0BC8412" w14:textId="77777777" w:rsidR="007C4061" w:rsidRPr="00D5200C" w:rsidRDefault="007C4061" w:rsidP="00C17C4C">
            <w:pPr>
              <w:pStyle w:val="TAL"/>
              <w:rPr>
                <w:lang w:val="en-US"/>
              </w:rPr>
            </w:pPr>
          </w:p>
        </w:tc>
      </w:tr>
    </w:tbl>
    <w:p w14:paraId="3B3D63B4" w14:textId="77777777" w:rsidR="007C4061" w:rsidRPr="00533C32" w:rsidRDefault="007C4061" w:rsidP="00842E08"/>
    <w:p w14:paraId="3D26D578" w14:textId="77777777" w:rsidR="007C4061" w:rsidRPr="00533C32" w:rsidRDefault="007C4061" w:rsidP="00842E08">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15D837B6" w14:textId="77777777" w:rsidR="007C4061" w:rsidRPr="00533C32" w:rsidRDefault="007C4061" w:rsidP="00842E08">
      <w:pPr>
        <w:pStyle w:val="TH"/>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BC4F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DDEFC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545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B57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DB597" w14:textId="77777777" w:rsidR="007C4061" w:rsidRPr="00D5200C" w:rsidRDefault="007C4061" w:rsidP="00C17C4C">
            <w:pPr>
              <w:pStyle w:val="TAH"/>
              <w:rPr>
                <w:lang w:val="en-US"/>
              </w:rPr>
            </w:pPr>
            <w:r w:rsidRPr="00D5200C">
              <w:rPr>
                <w:lang w:val="en-US"/>
              </w:rPr>
              <w:t>Description</w:t>
            </w:r>
          </w:p>
        </w:tc>
      </w:tr>
      <w:tr w:rsidR="007C4061" w:rsidRPr="00BC4D08" w14:paraId="534DE478"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2364BB6" w14:textId="77777777" w:rsidR="007C4061" w:rsidRPr="00D5200C" w:rsidRDefault="007C4061" w:rsidP="00C17C4C">
            <w:pPr>
              <w:pStyle w:val="TAL"/>
              <w:rPr>
                <w:lang w:val="en-US"/>
              </w:rPr>
            </w:pPr>
            <w:proofErr w:type="spellStart"/>
            <w:r w:rsidRPr="00D5200C">
              <w:rPr>
                <w:lang w:val="en-US"/>
              </w:rPr>
              <w:t>EeSubscription</w:t>
            </w:r>
            <w:proofErr w:type="spellEnd"/>
          </w:p>
        </w:tc>
        <w:tc>
          <w:tcPr>
            <w:tcW w:w="425" w:type="dxa"/>
            <w:tcBorders>
              <w:top w:val="single" w:sz="4" w:space="0" w:color="auto"/>
              <w:left w:val="single" w:sz="6" w:space="0" w:color="000000"/>
              <w:bottom w:val="single" w:sz="4" w:space="0" w:color="auto"/>
              <w:right w:val="single" w:sz="6" w:space="0" w:color="000000"/>
            </w:tcBorders>
            <w:hideMark/>
          </w:tcPr>
          <w:p w14:paraId="5803613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B4EAC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7BA064F4" w14:textId="77777777" w:rsidR="007C4061" w:rsidRPr="00D5200C" w:rsidRDefault="007C4061" w:rsidP="00C17C4C">
            <w:pPr>
              <w:pStyle w:val="TAL"/>
              <w:rPr>
                <w:lang w:val="en-US"/>
              </w:rPr>
            </w:pPr>
            <w:r w:rsidRPr="00D5200C">
              <w:rPr>
                <w:lang w:val="en-US"/>
              </w:rPr>
              <w:t>Identifies the data subscription to be stored in the UDR.</w:t>
            </w:r>
          </w:p>
        </w:tc>
      </w:tr>
    </w:tbl>
    <w:p w14:paraId="6E42A4EF" w14:textId="77777777" w:rsidR="007C4061" w:rsidRPr="00533C32" w:rsidRDefault="007C4061" w:rsidP="00842E08"/>
    <w:p w14:paraId="0DBE60C2" w14:textId="77777777" w:rsidR="007C4061" w:rsidRPr="00533C32" w:rsidRDefault="007C4061" w:rsidP="00842E08">
      <w:pPr>
        <w:pStyle w:val="TH"/>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DE79FA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B6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79365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26A4F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9346C9" w14:textId="77777777" w:rsidR="007C4061" w:rsidRPr="00D5200C" w:rsidRDefault="007C4061" w:rsidP="00C17C4C">
            <w:pPr>
              <w:pStyle w:val="TAH"/>
              <w:rPr>
                <w:lang w:val="en-US"/>
              </w:rPr>
            </w:pPr>
            <w:r w:rsidRPr="00D5200C">
              <w:rPr>
                <w:lang w:val="en-US"/>
              </w:rPr>
              <w:t>Response</w:t>
            </w:r>
          </w:p>
          <w:p w14:paraId="490F698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5152EF" w14:textId="77777777" w:rsidR="007C4061" w:rsidRPr="00D5200C" w:rsidRDefault="007C4061" w:rsidP="00C17C4C">
            <w:pPr>
              <w:pStyle w:val="TAH"/>
              <w:rPr>
                <w:lang w:val="en-US"/>
              </w:rPr>
            </w:pPr>
            <w:r w:rsidRPr="00D5200C">
              <w:rPr>
                <w:lang w:val="en-US"/>
              </w:rPr>
              <w:t>Description</w:t>
            </w:r>
          </w:p>
        </w:tc>
      </w:tr>
      <w:tr w:rsidR="007C4061" w:rsidRPr="00BC4D08" w14:paraId="177F80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56545" w14:textId="77777777" w:rsidR="007C4061" w:rsidRPr="00D5200C" w:rsidRDefault="007C4061" w:rsidP="00C17C4C">
            <w:pPr>
              <w:pStyle w:val="TAL"/>
              <w:rPr>
                <w:lang w:val="en-US"/>
              </w:rPr>
            </w:pPr>
            <w:proofErr w:type="spellStart"/>
            <w:r w:rsidRPr="00D5200C">
              <w:rPr>
                <w:lang w:val="en-US"/>
              </w:rPr>
              <w:t>EeSubscription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6AF57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57913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46A297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C6AA0D"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7B76A869" w14:textId="77777777" w:rsidR="007C4061" w:rsidRPr="00D5200C" w:rsidRDefault="007C4061" w:rsidP="00C17C4C">
            <w:pPr>
              <w:pStyle w:val="TAL"/>
              <w:rPr>
                <w:lang w:val="en-US"/>
              </w:rPr>
            </w:pPr>
          </w:p>
          <w:p w14:paraId="1227AF5F"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6834A7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97A3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CC2B3E" w14:textId="77777777" w:rsidR="007C4061" w:rsidRPr="00533C32" w:rsidRDefault="007C4061" w:rsidP="00842E08"/>
    <w:p w14:paraId="44A3C0F7" w14:textId="77777777" w:rsidR="007C4061" w:rsidRPr="00533C32" w:rsidRDefault="007C4061" w:rsidP="006352FE">
      <w:pPr>
        <w:pStyle w:val="Heading3"/>
      </w:pPr>
      <w:bookmarkStart w:id="1346" w:name="_Toc20127114"/>
      <w:bookmarkStart w:id="1347" w:name="_Toc27589090"/>
      <w:bookmarkStart w:id="1348" w:name="_Toc36459891"/>
      <w:bookmarkStart w:id="1349" w:name="_Toc45029475"/>
      <w:bookmarkStart w:id="1350" w:name="_Toc56520095"/>
      <w:bookmarkStart w:id="1351" w:name="_Toc114765678"/>
      <w:r w:rsidRPr="00533C32">
        <w:rPr>
          <w:lang w:val="de-DE"/>
        </w:rPr>
        <w:lastRenderedPageBreak/>
        <w:t>5.2.30</w:t>
      </w:r>
      <w:r w:rsidRPr="00533C32">
        <w:tab/>
        <w:t xml:space="preserve">Resource: </w:t>
      </w:r>
      <w:proofErr w:type="spellStart"/>
      <w:r w:rsidRPr="00533C32">
        <w:t>SharedData</w:t>
      </w:r>
      <w:bookmarkEnd w:id="1346"/>
      <w:bookmarkEnd w:id="1347"/>
      <w:bookmarkEnd w:id="1348"/>
      <w:bookmarkEnd w:id="1349"/>
      <w:bookmarkEnd w:id="1350"/>
      <w:bookmarkEnd w:id="1351"/>
      <w:proofErr w:type="spellEnd"/>
    </w:p>
    <w:p w14:paraId="592E9C98" w14:textId="77777777" w:rsidR="007C4061" w:rsidRPr="00533C32" w:rsidRDefault="007C4061" w:rsidP="006352FE">
      <w:pPr>
        <w:pStyle w:val="Heading4"/>
      </w:pPr>
      <w:bookmarkStart w:id="1352" w:name="_Toc20127115"/>
      <w:bookmarkStart w:id="1353" w:name="_Toc27589091"/>
      <w:bookmarkStart w:id="1354" w:name="_Toc36459892"/>
      <w:bookmarkStart w:id="1355" w:name="_Toc45029476"/>
      <w:bookmarkStart w:id="1356" w:name="_Toc56520096"/>
      <w:bookmarkStart w:id="1357" w:name="_Toc114765679"/>
      <w:r w:rsidRPr="00533C32">
        <w:rPr>
          <w:lang w:val="de-DE"/>
        </w:rPr>
        <w:t>5.2.30</w:t>
      </w:r>
      <w:r w:rsidRPr="00533C32">
        <w:t>.1</w:t>
      </w:r>
      <w:r w:rsidRPr="00533C32">
        <w:tab/>
        <w:t>Description</w:t>
      </w:r>
      <w:bookmarkEnd w:id="1352"/>
      <w:bookmarkEnd w:id="1353"/>
      <w:bookmarkEnd w:id="1354"/>
      <w:bookmarkEnd w:id="1355"/>
      <w:bookmarkEnd w:id="1356"/>
      <w:bookmarkEnd w:id="1357"/>
    </w:p>
    <w:p w14:paraId="6C3A5D64" w14:textId="77777777" w:rsidR="007C4061" w:rsidRPr="00533C32" w:rsidRDefault="007C4061" w:rsidP="00842E08">
      <w:pPr>
        <w:rPr>
          <w:lang w:eastAsia="zh-CN"/>
        </w:rPr>
      </w:pPr>
      <w:r w:rsidRPr="00533C32">
        <w:t>This resource represents the collection of data that can be shared by multiple UEs.</w:t>
      </w:r>
    </w:p>
    <w:p w14:paraId="161DADEE" w14:textId="77777777" w:rsidR="007C4061" w:rsidRPr="00533C32" w:rsidRDefault="007C4061" w:rsidP="006352FE">
      <w:pPr>
        <w:pStyle w:val="Heading4"/>
      </w:pPr>
      <w:bookmarkStart w:id="1358" w:name="_Toc20127116"/>
      <w:bookmarkStart w:id="1359" w:name="_Toc27589092"/>
      <w:bookmarkStart w:id="1360" w:name="_Toc36459893"/>
      <w:bookmarkStart w:id="1361" w:name="_Toc45029477"/>
      <w:bookmarkStart w:id="1362" w:name="_Toc56520097"/>
      <w:bookmarkStart w:id="1363" w:name="_Toc114765680"/>
      <w:r w:rsidRPr="00533C32">
        <w:rPr>
          <w:lang w:val="de-DE"/>
        </w:rPr>
        <w:t>5.2.30</w:t>
      </w:r>
      <w:r w:rsidRPr="00533C32">
        <w:t>.2</w:t>
      </w:r>
      <w:r w:rsidRPr="00533C32">
        <w:tab/>
        <w:t>Resource Definition</w:t>
      </w:r>
      <w:bookmarkEnd w:id="1358"/>
      <w:bookmarkEnd w:id="1359"/>
      <w:bookmarkEnd w:id="1360"/>
      <w:bookmarkEnd w:id="1361"/>
      <w:bookmarkEnd w:id="1362"/>
      <w:bookmarkEnd w:id="1363"/>
    </w:p>
    <w:p w14:paraId="0BA64CD2" w14:textId="77777777" w:rsidR="007C4061" w:rsidRPr="00533C32" w:rsidRDefault="007C4061" w:rsidP="00842E08">
      <w:r w:rsidRPr="00533C32">
        <w:t>Resource URI: {</w:t>
      </w:r>
      <w:proofErr w:type="spellStart"/>
      <w:r w:rsidRPr="00533C32">
        <w:t>apiRoot</w:t>
      </w:r>
      <w:proofErr w:type="spellEnd"/>
      <w:r w:rsidRPr="00533C32">
        <w:t>}/</w:t>
      </w:r>
      <w:proofErr w:type="spellStart"/>
      <w:r w:rsidRPr="00533C32">
        <w:t>nudr-dr</w:t>
      </w:r>
      <w:proofErr w:type="spellEnd"/>
      <w:r w:rsidRPr="00533C32">
        <w:t>/&lt;</w:t>
      </w:r>
      <w:proofErr w:type="spellStart"/>
      <w:r w:rsidRPr="00533C32">
        <w:t>apiVersion</w:t>
      </w:r>
      <w:proofErr w:type="spellEnd"/>
      <w:r w:rsidRPr="00533C32">
        <w:t>&gt;/subscription-data/shared-data</w:t>
      </w:r>
    </w:p>
    <w:p w14:paraId="05DDC11A" w14:textId="77777777" w:rsidR="007C4061" w:rsidRPr="00533C32" w:rsidRDefault="007C4061" w:rsidP="00842E08">
      <w:pPr>
        <w:rPr>
          <w:rFonts w:ascii="Arial" w:hAnsi="Arial" w:cs="Arial"/>
        </w:rPr>
      </w:pPr>
      <w:r w:rsidRPr="00533C32">
        <w:t>This resource shall support the resource URI variables defined in table 5.2.30.2-1</w:t>
      </w:r>
      <w:r w:rsidRPr="00533C32">
        <w:rPr>
          <w:rFonts w:ascii="Arial" w:hAnsi="Arial" w:cs="Arial"/>
        </w:rPr>
        <w:t>.</w:t>
      </w:r>
    </w:p>
    <w:p w14:paraId="2745A763" w14:textId="77777777" w:rsidR="007C4061" w:rsidRPr="00533C32" w:rsidRDefault="007C4061" w:rsidP="00842E08">
      <w:pPr>
        <w:pStyle w:val="TH"/>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25961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3497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976061" w14:textId="77777777" w:rsidR="007C4061" w:rsidRPr="00D5200C" w:rsidRDefault="007C4061" w:rsidP="00C17C4C">
            <w:pPr>
              <w:pStyle w:val="TAH"/>
              <w:rPr>
                <w:lang w:val="en-US"/>
              </w:rPr>
            </w:pPr>
            <w:r w:rsidRPr="00D5200C">
              <w:rPr>
                <w:lang w:val="en-US"/>
              </w:rPr>
              <w:t>Definition</w:t>
            </w:r>
          </w:p>
        </w:tc>
      </w:tr>
      <w:tr w:rsidR="007C4061" w:rsidRPr="00BC4D08" w14:paraId="7353EE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2CA"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67FCA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75EAE2AE" w14:textId="77777777" w:rsidR="007C4061" w:rsidRPr="00533C32" w:rsidRDefault="007C4061" w:rsidP="00842E08"/>
    <w:p w14:paraId="4F072937" w14:textId="77777777" w:rsidR="007C4061" w:rsidRPr="00533C32" w:rsidRDefault="007C4061" w:rsidP="006352FE">
      <w:pPr>
        <w:pStyle w:val="Heading4"/>
      </w:pPr>
      <w:bookmarkStart w:id="1364" w:name="_Toc20127117"/>
      <w:bookmarkStart w:id="1365" w:name="_Toc27589093"/>
      <w:bookmarkStart w:id="1366" w:name="_Toc36459894"/>
      <w:bookmarkStart w:id="1367" w:name="_Toc45029478"/>
      <w:bookmarkStart w:id="1368" w:name="_Toc56520098"/>
      <w:bookmarkStart w:id="1369" w:name="_Toc114765681"/>
      <w:r w:rsidRPr="00533C32">
        <w:rPr>
          <w:lang w:val="de-DE"/>
        </w:rPr>
        <w:t>5.2.30</w:t>
      </w:r>
      <w:r w:rsidRPr="00533C32">
        <w:t>.3</w:t>
      </w:r>
      <w:r w:rsidRPr="00533C32">
        <w:tab/>
        <w:t>Resource Standard Methods</w:t>
      </w:r>
      <w:bookmarkEnd w:id="1364"/>
      <w:bookmarkEnd w:id="1365"/>
      <w:bookmarkEnd w:id="1366"/>
      <w:bookmarkEnd w:id="1367"/>
      <w:bookmarkEnd w:id="1368"/>
      <w:bookmarkEnd w:id="1369"/>
    </w:p>
    <w:p w14:paraId="60C5147F" w14:textId="77777777" w:rsidR="007C4061" w:rsidRPr="00533C32" w:rsidRDefault="007C4061" w:rsidP="006352FE">
      <w:pPr>
        <w:pStyle w:val="Heading5"/>
      </w:pPr>
      <w:bookmarkStart w:id="1370" w:name="_Toc20127118"/>
      <w:bookmarkStart w:id="1371" w:name="_Toc27589094"/>
      <w:bookmarkStart w:id="1372" w:name="_Toc36459895"/>
      <w:bookmarkStart w:id="1373" w:name="_Toc45029479"/>
      <w:bookmarkStart w:id="1374" w:name="_Toc56520099"/>
      <w:bookmarkStart w:id="1375" w:name="_Hlk517692056"/>
      <w:bookmarkStart w:id="1376" w:name="_Toc114765682"/>
      <w:r w:rsidRPr="00533C32">
        <w:t>5.2.30.3.1</w:t>
      </w:r>
      <w:r w:rsidRPr="00533C32">
        <w:tab/>
        <w:t>GET</w:t>
      </w:r>
      <w:bookmarkEnd w:id="1370"/>
      <w:bookmarkEnd w:id="1371"/>
      <w:bookmarkEnd w:id="1372"/>
      <w:bookmarkEnd w:id="1373"/>
      <w:bookmarkEnd w:id="1374"/>
      <w:bookmarkEnd w:id="1376"/>
    </w:p>
    <w:p w14:paraId="03B02D19" w14:textId="77777777" w:rsidR="007C4061" w:rsidRPr="00533C32" w:rsidRDefault="007C4061" w:rsidP="00842E08">
      <w:r w:rsidRPr="00533C32">
        <w:t>This method shall support the URI query parameters specified in table 5.2.30.3.1-1.</w:t>
      </w:r>
    </w:p>
    <w:p w14:paraId="18BECD35" w14:textId="77777777" w:rsidR="007C4061" w:rsidRPr="00533C32" w:rsidRDefault="007C4061" w:rsidP="00842E08">
      <w:pPr>
        <w:pStyle w:val="TH"/>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838ECCF"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AD33BC6"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4A90CBF"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45AD1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34696F"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963A" w14:textId="77777777" w:rsidR="007C4061" w:rsidRPr="00D5200C" w:rsidRDefault="007C4061" w:rsidP="00C17C4C">
            <w:pPr>
              <w:pStyle w:val="TAH"/>
              <w:rPr>
                <w:lang w:val="en-US"/>
              </w:rPr>
            </w:pPr>
            <w:r w:rsidRPr="00D5200C">
              <w:rPr>
                <w:lang w:val="en-US"/>
              </w:rPr>
              <w:t>Description</w:t>
            </w:r>
          </w:p>
        </w:tc>
      </w:tr>
      <w:tr w:rsidR="007C4061" w:rsidRPr="00BC4D08" w14:paraId="2728C760"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6AE1B4D0"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6FE273D0" w14:textId="77777777" w:rsidR="007C4061" w:rsidRPr="00D5200C" w:rsidRDefault="007C4061" w:rsidP="00C17C4C">
            <w:pPr>
              <w:pStyle w:val="TAL"/>
              <w:rPr>
                <w:lang w:val="en-US"/>
              </w:rPr>
            </w:pPr>
            <w:r w:rsidRPr="00D5200C">
              <w:rPr>
                <w:lang w:val="en-US"/>
              </w:rPr>
              <w:t>array(</w:t>
            </w:r>
            <w:proofErr w:type="spellStart"/>
            <w:r w:rsidRPr="00D5200C">
              <w:rPr>
                <w:lang w:val="en-US"/>
              </w:rPr>
              <w:t>SharedDataId</w:t>
            </w:r>
            <w:proofErr w:type="spellEnd"/>
            <w:r w:rsidRPr="00D5200C">
              <w:rPr>
                <w:lang w:val="en-US"/>
              </w:rPr>
              <w:t>)</w:t>
            </w:r>
          </w:p>
        </w:tc>
        <w:tc>
          <w:tcPr>
            <w:tcW w:w="170" w:type="pct"/>
            <w:tcBorders>
              <w:top w:val="single" w:sz="4" w:space="0" w:color="auto"/>
              <w:left w:val="single" w:sz="6" w:space="0" w:color="000000"/>
              <w:bottom w:val="single" w:sz="4" w:space="0" w:color="auto"/>
              <w:right w:val="single" w:sz="6" w:space="0" w:color="000000"/>
            </w:tcBorders>
            <w:hideMark/>
          </w:tcPr>
          <w:p w14:paraId="5D81F443"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5D84985D"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D60273" w14:textId="77777777" w:rsidR="007C4061" w:rsidRPr="00D5200C" w:rsidRDefault="007C4061" w:rsidP="00C17C4C">
            <w:pPr>
              <w:pStyle w:val="TAL"/>
              <w:rPr>
                <w:lang w:val="en-US"/>
              </w:rPr>
            </w:pPr>
          </w:p>
        </w:tc>
      </w:tr>
      <w:tr w:rsidR="007C4061" w:rsidRPr="00BC4D08" w14:paraId="09AB1DB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6275804B"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50C7B5F4"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170" w:type="pct"/>
            <w:tcBorders>
              <w:top w:val="single" w:sz="4" w:space="0" w:color="auto"/>
              <w:left w:val="single" w:sz="6" w:space="0" w:color="000000"/>
              <w:bottom w:val="single" w:sz="6" w:space="0" w:color="000000"/>
              <w:right w:val="single" w:sz="6" w:space="0" w:color="000000"/>
            </w:tcBorders>
            <w:hideMark/>
          </w:tcPr>
          <w:p w14:paraId="189C4362"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DD1D61A"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360F729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49EA9D4" w14:textId="77777777" w:rsidR="007C4061" w:rsidRPr="00533C32" w:rsidRDefault="007C4061" w:rsidP="00842E08"/>
    <w:p w14:paraId="55E5E908" w14:textId="77777777" w:rsidR="007C4061" w:rsidRPr="00533C32" w:rsidRDefault="007C4061" w:rsidP="00842E08">
      <w:r w:rsidRPr="00533C32">
        <w:t>This method shall support the request data structures specified in table 5.2.30.3.1-2 and the response data structures and response codes specified in table 5.2.30.3.1-3.</w:t>
      </w:r>
    </w:p>
    <w:p w14:paraId="7029A887" w14:textId="77777777" w:rsidR="007C4061" w:rsidRPr="00533C32" w:rsidRDefault="007C4061" w:rsidP="00842E08">
      <w:pPr>
        <w:pStyle w:val="TH"/>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79F19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332DF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73E5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A0434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13423" w14:textId="77777777" w:rsidR="007C4061" w:rsidRPr="00D5200C" w:rsidRDefault="007C4061" w:rsidP="00C17C4C">
            <w:pPr>
              <w:pStyle w:val="TAH"/>
              <w:rPr>
                <w:lang w:val="en-US"/>
              </w:rPr>
            </w:pPr>
            <w:r w:rsidRPr="00D5200C">
              <w:rPr>
                <w:lang w:val="en-US"/>
              </w:rPr>
              <w:t>Description</w:t>
            </w:r>
          </w:p>
        </w:tc>
      </w:tr>
      <w:tr w:rsidR="007C4061" w:rsidRPr="00BC4D08" w14:paraId="7D3B4E0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36F8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DA4A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625CD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90ACA0" w14:textId="77777777" w:rsidR="007C4061" w:rsidRPr="00D5200C" w:rsidRDefault="007C4061" w:rsidP="00C17C4C">
            <w:pPr>
              <w:pStyle w:val="TAL"/>
              <w:rPr>
                <w:lang w:val="en-US"/>
              </w:rPr>
            </w:pPr>
          </w:p>
        </w:tc>
      </w:tr>
    </w:tbl>
    <w:p w14:paraId="672CCBC3" w14:textId="77777777" w:rsidR="007C4061" w:rsidRPr="00533C32" w:rsidRDefault="007C4061" w:rsidP="00842E08"/>
    <w:p w14:paraId="3C91EFA7" w14:textId="77777777" w:rsidR="007C4061" w:rsidRPr="00533C32" w:rsidRDefault="007C4061" w:rsidP="00842E08">
      <w:pPr>
        <w:pStyle w:val="TH"/>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4F1F03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39E2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718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7D95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CE0359" w14:textId="77777777" w:rsidR="007C4061" w:rsidRPr="00D5200C" w:rsidRDefault="007C4061" w:rsidP="00C17C4C">
            <w:pPr>
              <w:pStyle w:val="TAH"/>
              <w:rPr>
                <w:lang w:val="en-US"/>
              </w:rPr>
            </w:pPr>
            <w:r w:rsidRPr="00D5200C">
              <w:rPr>
                <w:lang w:val="en-US"/>
              </w:rPr>
              <w:t>Response</w:t>
            </w:r>
          </w:p>
          <w:p w14:paraId="586365A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0202B" w14:textId="77777777" w:rsidR="007C4061" w:rsidRPr="00D5200C" w:rsidRDefault="007C4061" w:rsidP="00C17C4C">
            <w:pPr>
              <w:pStyle w:val="TAH"/>
              <w:rPr>
                <w:lang w:val="en-US"/>
              </w:rPr>
            </w:pPr>
            <w:r w:rsidRPr="00D5200C">
              <w:rPr>
                <w:lang w:val="en-US"/>
              </w:rPr>
              <w:t>Description</w:t>
            </w:r>
          </w:p>
        </w:tc>
      </w:tr>
      <w:tr w:rsidR="007C4061" w:rsidRPr="00BC4D08" w14:paraId="44097E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C55EA" w14:textId="77777777" w:rsidR="007C4061" w:rsidRPr="00D5200C" w:rsidRDefault="007C4061" w:rsidP="00C17C4C">
            <w:pPr>
              <w:pStyle w:val="TAL"/>
              <w:rPr>
                <w:lang w:val="en-US"/>
              </w:rPr>
            </w:pPr>
            <w:r w:rsidRPr="00D5200C">
              <w:rPr>
                <w:lang w:val="en-US"/>
              </w:rPr>
              <w:t>array(</w:t>
            </w:r>
            <w:proofErr w:type="spellStart"/>
            <w:r w:rsidRPr="00D5200C">
              <w:rPr>
                <w:lang w:val="en-US"/>
              </w:rPr>
              <w:t>SharedData</w:t>
            </w:r>
            <w:proofErr w:type="spellEnd"/>
            <w:r w:rsidRPr="00D5200C">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66D8E4F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D40A5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69D205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4EF868D"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w:t>
            </w:r>
            <w:proofErr w:type="spellStart"/>
            <w:r w:rsidRPr="00D5200C">
              <w:rPr>
                <w:rFonts w:cs="Arial"/>
                <w:szCs w:val="18"/>
                <w:lang w:val="en-US"/>
              </w:rPr>
              <w:t>SharedData</w:t>
            </w:r>
            <w:proofErr w:type="spellEnd"/>
            <w:r w:rsidRPr="00D5200C">
              <w:rPr>
                <w:lang w:val="en-US"/>
              </w:rPr>
              <w:t xml:space="preserve"> shall be returned.</w:t>
            </w:r>
          </w:p>
        </w:tc>
      </w:tr>
      <w:tr w:rsidR="007C4061" w:rsidRPr="00BC4D08" w14:paraId="515039F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55454C"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75"/>
    </w:tbl>
    <w:p w14:paraId="0DCDA6C2" w14:textId="587024B1" w:rsidR="007C4061" w:rsidRDefault="007C4061" w:rsidP="00842E08">
      <w:pPr>
        <w:rPr>
          <w:lang w:eastAsia="zh-CN"/>
        </w:rPr>
      </w:pPr>
    </w:p>
    <w:p w14:paraId="43A6D444" w14:textId="0F79175B" w:rsidR="00D64E24" w:rsidRPr="00533C32" w:rsidRDefault="00623C3D" w:rsidP="00D64E24">
      <w:pPr>
        <w:pStyle w:val="Heading3"/>
      </w:pPr>
      <w:bookmarkStart w:id="1377" w:name="_Toc114765683"/>
      <w:r>
        <w:rPr>
          <w:lang w:val="de-DE"/>
        </w:rPr>
        <w:t>5.2.30A</w:t>
      </w:r>
      <w:r w:rsidR="00D64E24" w:rsidRPr="00533C32">
        <w:tab/>
        <w:t xml:space="preserve">Resource: </w:t>
      </w:r>
      <w:proofErr w:type="spellStart"/>
      <w:r w:rsidR="00D64E24">
        <w:t>Individual</w:t>
      </w:r>
      <w:r w:rsidR="00D64E24" w:rsidRPr="00533C32">
        <w:t>SharedData</w:t>
      </w:r>
      <w:bookmarkEnd w:id="1377"/>
      <w:proofErr w:type="spellEnd"/>
    </w:p>
    <w:p w14:paraId="722A08D8" w14:textId="510670CE" w:rsidR="00D64E24" w:rsidRPr="00533C32" w:rsidRDefault="00623C3D" w:rsidP="00D64E24">
      <w:pPr>
        <w:pStyle w:val="Heading4"/>
      </w:pPr>
      <w:bookmarkStart w:id="1378" w:name="_Toc114765684"/>
      <w:r>
        <w:rPr>
          <w:lang w:val="de-DE"/>
        </w:rPr>
        <w:t>5.2.30A</w:t>
      </w:r>
      <w:r w:rsidR="00D64E24">
        <w:rPr>
          <w:lang w:val="de-DE"/>
        </w:rPr>
        <w:t>.</w:t>
      </w:r>
      <w:r w:rsidR="00D64E24" w:rsidRPr="00533C32">
        <w:t>1</w:t>
      </w:r>
      <w:r w:rsidR="00D64E24" w:rsidRPr="00533C32">
        <w:tab/>
        <w:t>Description</w:t>
      </w:r>
      <w:bookmarkEnd w:id="1378"/>
    </w:p>
    <w:p w14:paraId="51A245FF" w14:textId="77777777" w:rsidR="00D64E24" w:rsidRPr="00533C32" w:rsidRDefault="00D64E24" w:rsidP="00842E08">
      <w:pPr>
        <w:rPr>
          <w:lang w:eastAsia="zh-CN"/>
        </w:rPr>
      </w:pPr>
      <w:r w:rsidRPr="00533C32">
        <w:t xml:space="preserve">This resource represents the </w:t>
      </w:r>
      <w:r>
        <w:t>individual shared data</w:t>
      </w:r>
      <w:r w:rsidRPr="00533C32">
        <w:t>.</w:t>
      </w:r>
    </w:p>
    <w:p w14:paraId="59642778" w14:textId="370D1816" w:rsidR="00D64E24" w:rsidRPr="00533C32" w:rsidRDefault="00623C3D" w:rsidP="00D64E24">
      <w:pPr>
        <w:pStyle w:val="Heading4"/>
      </w:pPr>
      <w:bookmarkStart w:id="1379" w:name="_Toc114765685"/>
      <w:r>
        <w:rPr>
          <w:lang w:val="de-DE"/>
        </w:rPr>
        <w:lastRenderedPageBreak/>
        <w:t>5.2.30A</w:t>
      </w:r>
      <w:r w:rsidR="00D64E24">
        <w:rPr>
          <w:lang w:val="de-DE"/>
        </w:rPr>
        <w:t>.</w:t>
      </w:r>
      <w:r w:rsidR="00D64E24" w:rsidRPr="00533C32">
        <w:t>2</w:t>
      </w:r>
      <w:r w:rsidR="00D64E24" w:rsidRPr="00533C32">
        <w:tab/>
        <w:t>Resource Definition</w:t>
      </w:r>
      <w:bookmarkEnd w:id="1379"/>
    </w:p>
    <w:p w14:paraId="724B0CA5" w14:textId="77777777" w:rsidR="00D64E24" w:rsidRPr="00533C32" w:rsidRDefault="00D64E24" w:rsidP="00842E08">
      <w:r w:rsidRPr="00533C32">
        <w:t>Resource URI: {apiRoot}/nudr-dr/&lt;apiVersion&gt;/subscription-data/shared-data</w:t>
      </w:r>
      <w:r>
        <w:t>/{sharedDataId}</w:t>
      </w:r>
    </w:p>
    <w:p w14:paraId="4430FEEB" w14:textId="6AE79F63" w:rsidR="00D64E24" w:rsidRPr="00533C32" w:rsidRDefault="00D64E24" w:rsidP="00842E08">
      <w:pPr>
        <w:rPr>
          <w:rFonts w:ascii="Arial" w:hAnsi="Arial" w:cs="Arial"/>
        </w:rPr>
      </w:pPr>
      <w:r w:rsidRPr="00533C32">
        <w:t>This resource shall support the resource URI variables defined in table </w:t>
      </w:r>
      <w:r w:rsidR="00623C3D">
        <w:t>5.2.30A</w:t>
      </w:r>
      <w:r>
        <w:t>.</w:t>
      </w:r>
      <w:r w:rsidRPr="00533C32">
        <w:t>2-1</w:t>
      </w:r>
      <w:r w:rsidRPr="00533C32">
        <w:rPr>
          <w:rFonts w:ascii="Arial" w:hAnsi="Arial" w:cs="Arial"/>
        </w:rPr>
        <w:t>.</w:t>
      </w:r>
    </w:p>
    <w:p w14:paraId="26B04348" w14:textId="5F8D33B8" w:rsidR="00D64E24" w:rsidRPr="00533C32" w:rsidRDefault="00D64E24" w:rsidP="00842E08">
      <w:pPr>
        <w:pStyle w:val="TH"/>
      </w:pPr>
      <w:r w:rsidRPr="00533C32">
        <w:t>Table </w:t>
      </w:r>
      <w:r w:rsidR="00623C3D">
        <w:rPr>
          <w:lang w:val="de-DE"/>
        </w:rPr>
        <w:t>5.2.30A</w:t>
      </w:r>
      <w:r>
        <w:rPr>
          <w:lang w:val="de-DE"/>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64E24" w:rsidRPr="00BC4D08" w14:paraId="57F7C9B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1E6B0" w14:textId="77777777" w:rsidR="00D64E24" w:rsidRPr="00D5200C" w:rsidRDefault="00D64E24" w:rsidP="003E2A4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CBDD5A" w14:textId="77777777" w:rsidR="00D64E24" w:rsidRPr="00D5200C" w:rsidRDefault="00D64E24" w:rsidP="003E2A4F">
            <w:pPr>
              <w:pStyle w:val="TAH"/>
              <w:rPr>
                <w:lang w:val="en-US"/>
              </w:rPr>
            </w:pPr>
            <w:r w:rsidRPr="00D5200C">
              <w:rPr>
                <w:lang w:val="en-US"/>
              </w:rPr>
              <w:t>Definition</w:t>
            </w:r>
          </w:p>
        </w:tc>
      </w:tr>
      <w:tr w:rsidR="00D64E24" w:rsidRPr="00BC4D08" w14:paraId="09F2973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0273C8" w14:textId="77777777" w:rsidR="00D64E24" w:rsidRPr="00D5200C" w:rsidRDefault="00D64E24" w:rsidP="003E2A4F">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0949F" w14:textId="77777777" w:rsidR="00D64E24" w:rsidRPr="00D5200C" w:rsidRDefault="00D64E24" w:rsidP="003E2A4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D64E24" w:rsidRPr="00BC4D08" w14:paraId="3083734A"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tcPr>
          <w:p w14:paraId="3A9FF1C5" w14:textId="77777777" w:rsidR="00D64E24" w:rsidRPr="00D5200C" w:rsidRDefault="00D64E24" w:rsidP="003E2A4F">
            <w:pPr>
              <w:pStyle w:val="TAL"/>
              <w:rPr>
                <w:lang w:val="en-US"/>
              </w:rPr>
            </w:pPr>
            <w:proofErr w:type="spellStart"/>
            <w:r>
              <w:rPr>
                <w:lang w:val="en-US"/>
              </w:rPr>
              <w:t>sharedDataId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50AF5C6" w14:textId="77777777" w:rsidR="00D64E24" w:rsidRPr="00D5200C" w:rsidRDefault="00D64E24" w:rsidP="003E2A4F">
            <w:pPr>
              <w:pStyle w:val="TAL"/>
              <w:rPr>
                <w:lang w:val="en-US"/>
              </w:rPr>
            </w:pPr>
            <w:r>
              <w:t xml:space="preserve">Contains the </w:t>
            </w:r>
            <w:r w:rsidRPr="00C0042D">
              <w:t>individual Shared Data</w:t>
            </w:r>
            <w:r>
              <w:t xml:space="preserve"> Identifier.</w:t>
            </w:r>
          </w:p>
        </w:tc>
      </w:tr>
    </w:tbl>
    <w:p w14:paraId="3DEAA6DD" w14:textId="77777777" w:rsidR="00D64E24" w:rsidRPr="00533C32" w:rsidRDefault="00D64E24" w:rsidP="00842E08"/>
    <w:p w14:paraId="6E1042FA" w14:textId="19A97061" w:rsidR="00D64E24" w:rsidRPr="00533C32" w:rsidRDefault="00623C3D" w:rsidP="00D64E24">
      <w:pPr>
        <w:pStyle w:val="Heading4"/>
      </w:pPr>
      <w:bookmarkStart w:id="1380" w:name="_Toc114765686"/>
      <w:r>
        <w:rPr>
          <w:lang w:val="de-DE"/>
        </w:rPr>
        <w:t>5.2.30A</w:t>
      </w:r>
      <w:r w:rsidR="00D64E24">
        <w:rPr>
          <w:lang w:val="de-DE"/>
        </w:rPr>
        <w:t>.</w:t>
      </w:r>
      <w:r w:rsidR="00D64E24" w:rsidRPr="00533C32">
        <w:t>3</w:t>
      </w:r>
      <w:r w:rsidR="00D64E24" w:rsidRPr="00533C32">
        <w:tab/>
        <w:t>Resource Standard Methods</w:t>
      </w:r>
      <w:bookmarkEnd w:id="1380"/>
    </w:p>
    <w:p w14:paraId="00E650BC" w14:textId="0015FBC5" w:rsidR="00D64E24" w:rsidRPr="00533C32" w:rsidRDefault="00623C3D" w:rsidP="00D64E24">
      <w:pPr>
        <w:pStyle w:val="Heading5"/>
      </w:pPr>
      <w:bookmarkStart w:id="1381" w:name="_Toc114765687"/>
      <w:r>
        <w:t>5.2.30A</w:t>
      </w:r>
      <w:r w:rsidR="00D64E24">
        <w:t>.</w:t>
      </w:r>
      <w:r w:rsidR="00D64E24" w:rsidRPr="00533C32">
        <w:t>3.1</w:t>
      </w:r>
      <w:r w:rsidR="00D64E24" w:rsidRPr="00533C32">
        <w:tab/>
        <w:t>GET</w:t>
      </w:r>
      <w:bookmarkEnd w:id="1381"/>
    </w:p>
    <w:p w14:paraId="1EB3DC98" w14:textId="3007ACC2" w:rsidR="00D64E24" w:rsidRPr="00533C32" w:rsidRDefault="00D64E24" w:rsidP="00842E08">
      <w:r w:rsidRPr="00533C32">
        <w:t xml:space="preserve">This method shall support the URI query parameters specified in table </w:t>
      </w:r>
      <w:r w:rsidR="00623C3D">
        <w:t>5.2.30A</w:t>
      </w:r>
      <w:r>
        <w:t>.</w:t>
      </w:r>
      <w:r w:rsidRPr="00533C32">
        <w:t>3.1-1.</w:t>
      </w:r>
    </w:p>
    <w:p w14:paraId="752271B5" w14:textId="36B55134"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D64E24" w:rsidRPr="00BC4D08" w14:paraId="62467307" w14:textId="77777777" w:rsidTr="003E2A4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457124D4" w14:textId="77777777" w:rsidR="00D64E24" w:rsidRPr="00D5200C" w:rsidRDefault="00D64E24" w:rsidP="003E2A4F">
            <w:pPr>
              <w:pStyle w:val="TAH"/>
              <w:rPr>
                <w:lang w:val="en-US"/>
              </w:rPr>
            </w:pPr>
            <w:r w:rsidRPr="00D5200C">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09EA2D2" w14:textId="77777777" w:rsidR="00D64E24" w:rsidRPr="00D5200C" w:rsidRDefault="00D64E24" w:rsidP="003E2A4F">
            <w:pPr>
              <w:pStyle w:val="TAH"/>
              <w:rPr>
                <w:lang w:val="en-US"/>
              </w:rPr>
            </w:pPr>
            <w:r w:rsidRPr="00D5200C">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00D928E9" w14:textId="77777777" w:rsidR="00D64E24" w:rsidRPr="00D5200C" w:rsidRDefault="00D64E24" w:rsidP="003E2A4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032539" w14:textId="77777777" w:rsidR="00D64E24" w:rsidRPr="00D5200C" w:rsidRDefault="00D64E24" w:rsidP="003E2A4F">
            <w:pPr>
              <w:pStyle w:val="TAH"/>
              <w:rPr>
                <w:lang w:val="en-US"/>
              </w:rPr>
            </w:pPr>
            <w:r w:rsidRPr="00D5200C">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7C67C" w14:textId="77777777" w:rsidR="00D64E24" w:rsidRPr="00D5200C" w:rsidRDefault="00D64E24" w:rsidP="003E2A4F">
            <w:pPr>
              <w:pStyle w:val="TAH"/>
              <w:rPr>
                <w:lang w:val="en-US"/>
              </w:rPr>
            </w:pPr>
            <w:r w:rsidRPr="00D5200C">
              <w:rPr>
                <w:lang w:val="en-US"/>
              </w:rPr>
              <w:t>Description</w:t>
            </w:r>
          </w:p>
        </w:tc>
      </w:tr>
      <w:tr w:rsidR="00D64E24" w:rsidRPr="00BC4D08" w14:paraId="294D4D4B" w14:textId="77777777" w:rsidTr="00BA3E74">
        <w:trPr>
          <w:jc w:val="center"/>
        </w:trPr>
        <w:tc>
          <w:tcPr>
            <w:tcW w:w="770" w:type="pct"/>
            <w:tcBorders>
              <w:top w:val="single" w:sz="4" w:space="0" w:color="auto"/>
              <w:left w:val="single" w:sz="6" w:space="0" w:color="000000"/>
              <w:bottom w:val="single" w:sz="6" w:space="0" w:color="000000"/>
              <w:right w:val="single" w:sz="6" w:space="0" w:color="000000"/>
            </w:tcBorders>
          </w:tcPr>
          <w:p w14:paraId="43B7ABF5" w14:textId="77777777" w:rsidR="00D64E24" w:rsidRPr="00D5200C" w:rsidRDefault="00D64E24" w:rsidP="003E2A4F">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784CBCBA" w14:textId="77777777" w:rsidR="00D64E24" w:rsidRPr="00D5200C" w:rsidRDefault="00D64E24" w:rsidP="003E2A4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32F12CE6" w14:textId="77777777" w:rsidR="00D64E24" w:rsidRPr="00D5200C" w:rsidRDefault="00D64E24" w:rsidP="003E2A4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69543ACF" w14:textId="77777777" w:rsidR="00D64E24" w:rsidRPr="00D5200C" w:rsidRDefault="00D64E24" w:rsidP="003E2A4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F610D6F" w14:textId="77777777" w:rsidR="00D64E24" w:rsidRPr="00D5200C" w:rsidRDefault="00D64E24" w:rsidP="003E2A4F">
            <w:pPr>
              <w:pStyle w:val="TAL"/>
              <w:rPr>
                <w:lang w:val="en-US"/>
              </w:rPr>
            </w:pPr>
          </w:p>
        </w:tc>
      </w:tr>
    </w:tbl>
    <w:p w14:paraId="159AF44A" w14:textId="77777777" w:rsidR="00D64E24" w:rsidRPr="00533C32" w:rsidRDefault="00D64E24" w:rsidP="00842E08"/>
    <w:p w14:paraId="749A7DA4" w14:textId="576B8446" w:rsidR="00D64E24" w:rsidRPr="00533C32" w:rsidRDefault="00D64E24" w:rsidP="00842E08">
      <w:r w:rsidRPr="00533C32">
        <w:t xml:space="preserve">This method shall support the request data structures specified in table </w:t>
      </w:r>
      <w:r w:rsidR="00623C3D">
        <w:t>5.2.30A</w:t>
      </w:r>
      <w:r>
        <w:t>.</w:t>
      </w:r>
      <w:r w:rsidRPr="00533C32">
        <w:t xml:space="preserve">3.1-2 and the response data structures and response codes specified in table </w:t>
      </w:r>
      <w:r w:rsidR="00623C3D">
        <w:t>5.2.30A</w:t>
      </w:r>
      <w:r>
        <w:t>.</w:t>
      </w:r>
      <w:r w:rsidRPr="00533C32">
        <w:t>3.1-3.</w:t>
      </w:r>
    </w:p>
    <w:p w14:paraId="65D2F6B6" w14:textId="394D5961"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4E24" w:rsidRPr="00BC4D08" w14:paraId="50295D7A"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4F80F3" w14:textId="77777777" w:rsidR="00D64E24" w:rsidRPr="00D5200C" w:rsidRDefault="00D64E24" w:rsidP="003E2A4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2EC81" w14:textId="77777777" w:rsidR="00D64E24" w:rsidRPr="00D5200C" w:rsidRDefault="00D64E24" w:rsidP="003E2A4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7DEDD" w14:textId="77777777" w:rsidR="00D64E24" w:rsidRPr="00D5200C" w:rsidRDefault="00D64E24" w:rsidP="003E2A4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FDA17F" w14:textId="77777777" w:rsidR="00D64E24" w:rsidRPr="00D5200C" w:rsidRDefault="00D64E24" w:rsidP="003E2A4F">
            <w:pPr>
              <w:pStyle w:val="TAH"/>
              <w:rPr>
                <w:lang w:val="en-US"/>
              </w:rPr>
            </w:pPr>
            <w:r w:rsidRPr="00D5200C">
              <w:rPr>
                <w:lang w:val="en-US"/>
              </w:rPr>
              <w:t>Description</w:t>
            </w:r>
          </w:p>
        </w:tc>
      </w:tr>
      <w:tr w:rsidR="00D64E24" w:rsidRPr="00BC4D08" w14:paraId="55574065"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F3F114" w14:textId="77777777" w:rsidR="00D64E24" w:rsidRPr="00D5200C" w:rsidRDefault="00D64E24" w:rsidP="003E2A4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746B59" w14:textId="77777777" w:rsidR="00D64E24" w:rsidRPr="00D5200C" w:rsidRDefault="00D64E24" w:rsidP="003E2A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7226D" w14:textId="77777777" w:rsidR="00D64E24" w:rsidRPr="00D5200C" w:rsidRDefault="00D64E24" w:rsidP="003E2A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009B6A" w14:textId="77777777" w:rsidR="00D64E24" w:rsidRPr="00D5200C" w:rsidRDefault="00D64E24" w:rsidP="003E2A4F">
            <w:pPr>
              <w:pStyle w:val="TAL"/>
              <w:rPr>
                <w:lang w:val="en-US"/>
              </w:rPr>
            </w:pPr>
          </w:p>
        </w:tc>
      </w:tr>
    </w:tbl>
    <w:p w14:paraId="0F4E4B85" w14:textId="77777777" w:rsidR="00D64E24" w:rsidRPr="00533C32" w:rsidRDefault="00D64E24" w:rsidP="00842E08"/>
    <w:p w14:paraId="49B3E536" w14:textId="335630C4"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D64E24" w:rsidRPr="00BC4D08" w14:paraId="1D2D1D86" w14:textId="77777777" w:rsidTr="003E2A4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56D35CA" w14:textId="77777777" w:rsidR="00D64E24" w:rsidRPr="00D5200C" w:rsidRDefault="00D64E24" w:rsidP="003E2A4F">
            <w:pPr>
              <w:pStyle w:val="TAH"/>
              <w:rPr>
                <w:lang w:val="en-US"/>
              </w:rPr>
            </w:pPr>
            <w:r w:rsidRPr="00D5200C">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9B552D0" w14:textId="77777777" w:rsidR="00D64E24" w:rsidRPr="00D5200C" w:rsidRDefault="00D64E24" w:rsidP="003E2A4F">
            <w:pPr>
              <w:pStyle w:val="TAH"/>
              <w:rPr>
                <w:lang w:val="en-US"/>
              </w:rPr>
            </w:pPr>
            <w:r w:rsidRPr="00D5200C">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5C36B387" w14:textId="77777777" w:rsidR="00D64E24" w:rsidRPr="00D5200C" w:rsidRDefault="00D64E24" w:rsidP="003E2A4F">
            <w:pPr>
              <w:pStyle w:val="TAH"/>
              <w:rPr>
                <w:lang w:val="en-US"/>
              </w:rPr>
            </w:pPr>
            <w:r w:rsidRPr="00D5200C">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9922433" w14:textId="77777777" w:rsidR="00D64E24" w:rsidRPr="00D5200C" w:rsidRDefault="00D64E24" w:rsidP="003E2A4F">
            <w:pPr>
              <w:pStyle w:val="TAH"/>
              <w:rPr>
                <w:lang w:val="en-US"/>
              </w:rPr>
            </w:pPr>
            <w:r w:rsidRPr="00D5200C">
              <w:rPr>
                <w:lang w:val="en-US"/>
              </w:rPr>
              <w:t>Response</w:t>
            </w:r>
          </w:p>
          <w:p w14:paraId="3683906B" w14:textId="77777777" w:rsidR="00D64E24" w:rsidRPr="00D5200C" w:rsidRDefault="00D64E24" w:rsidP="003E2A4F">
            <w:pPr>
              <w:pStyle w:val="TAH"/>
              <w:rPr>
                <w:lang w:val="en-US"/>
              </w:rPr>
            </w:pPr>
            <w:r w:rsidRPr="00D5200C">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7048352E" w14:textId="77777777" w:rsidR="00D64E24" w:rsidRPr="00D5200C" w:rsidRDefault="00D64E24" w:rsidP="003E2A4F">
            <w:pPr>
              <w:pStyle w:val="TAH"/>
              <w:rPr>
                <w:lang w:val="en-US"/>
              </w:rPr>
            </w:pPr>
            <w:r w:rsidRPr="00D5200C">
              <w:rPr>
                <w:lang w:val="en-US"/>
              </w:rPr>
              <w:t>Description</w:t>
            </w:r>
          </w:p>
        </w:tc>
      </w:tr>
      <w:tr w:rsidR="00D64E24" w:rsidRPr="00BC4D08" w14:paraId="4DEE0DB4" w14:textId="77777777" w:rsidTr="00BA3E74">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66D2623D" w14:textId="77777777" w:rsidR="00D64E24" w:rsidRPr="00D5200C" w:rsidRDefault="00D64E24" w:rsidP="003E2A4F">
            <w:pPr>
              <w:pStyle w:val="TAL"/>
              <w:rPr>
                <w:lang w:val="en-US"/>
              </w:rPr>
            </w:pPr>
            <w:proofErr w:type="spellStart"/>
            <w:r w:rsidRPr="00D5200C">
              <w:rPr>
                <w:lang w:val="en-US"/>
              </w:rPr>
              <w:t>SharedData</w:t>
            </w:r>
            <w:proofErr w:type="spellEnd"/>
          </w:p>
        </w:tc>
        <w:tc>
          <w:tcPr>
            <w:tcW w:w="226" w:type="pct"/>
            <w:tcBorders>
              <w:top w:val="single" w:sz="4" w:space="0" w:color="auto"/>
              <w:left w:val="single" w:sz="6" w:space="0" w:color="000000"/>
              <w:bottom w:val="single" w:sz="6" w:space="0" w:color="000000"/>
              <w:right w:val="single" w:sz="6" w:space="0" w:color="000000"/>
            </w:tcBorders>
            <w:hideMark/>
          </w:tcPr>
          <w:p w14:paraId="300F9FB8" w14:textId="77777777" w:rsidR="00D64E24" w:rsidRPr="00D5200C" w:rsidRDefault="00D64E24" w:rsidP="003E2A4F">
            <w:pPr>
              <w:pStyle w:val="TAC"/>
              <w:rPr>
                <w:lang w:val="en-US"/>
              </w:rPr>
            </w:pPr>
            <w:r w:rsidRPr="00D5200C">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626F1C59" w14:textId="77777777" w:rsidR="00D64E24" w:rsidRPr="00D5200C" w:rsidRDefault="00D64E24" w:rsidP="003E2A4F">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5B9F7F9C" w14:textId="77777777" w:rsidR="00D64E24" w:rsidRPr="00D5200C" w:rsidRDefault="00D64E24" w:rsidP="003E2A4F">
            <w:pPr>
              <w:pStyle w:val="TAL"/>
              <w:rPr>
                <w:lang w:val="en-US"/>
              </w:rPr>
            </w:pPr>
            <w:r w:rsidRPr="00D5200C">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10EF787D" w14:textId="77777777" w:rsidR="00D64E24" w:rsidRPr="00D5200C" w:rsidRDefault="00D64E24" w:rsidP="003E2A4F">
            <w:pPr>
              <w:pStyle w:val="TAL"/>
              <w:rPr>
                <w:lang w:val="en-US"/>
              </w:rPr>
            </w:pPr>
            <w:r w:rsidRPr="00D5200C">
              <w:rPr>
                <w:lang w:val="en-US"/>
              </w:rPr>
              <w:t xml:space="preserve">Upon success, a response body containing </w:t>
            </w:r>
            <w:proofErr w:type="spellStart"/>
            <w:r w:rsidRPr="00D5200C">
              <w:rPr>
                <w:rFonts w:cs="Arial"/>
                <w:szCs w:val="18"/>
                <w:lang w:val="en-US"/>
              </w:rPr>
              <w:t>SharedData</w:t>
            </w:r>
            <w:proofErr w:type="spellEnd"/>
            <w:r w:rsidRPr="00D5200C">
              <w:rPr>
                <w:lang w:val="en-US"/>
              </w:rPr>
              <w:t xml:space="preserve"> shall be returned.</w:t>
            </w:r>
          </w:p>
        </w:tc>
      </w:tr>
      <w:tr w:rsidR="00D64E24" w:rsidRPr="00D5200C" w14:paraId="2DAC22E7" w14:textId="77777777" w:rsidTr="00BA3E74">
        <w:trPr>
          <w:jc w:val="center"/>
        </w:trPr>
        <w:tc>
          <w:tcPr>
            <w:tcW w:w="819" w:type="pct"/>
            <w:tcBorders>
              <w:top w:val="single" w:sz="4" w:space="0" w:color="auto"/>
              <w:left w:val="single" w:sz="6" w:space="0" w:color="000000"/>
              <w:bottom w:val="single" w:sz="4" w:space="0" w:color="auto"/>
              <w:right w:val="single" w:sz="6" w:space="0" w:color="000000"/>
            </w:tcBorders>
            <w:hideMark/>
          </w:tcPr>
          <w:p w14:paraId="4090985E" w14:textId="77777777" w:rsidR="00D64E24" w:rsidRPr="00D5200C" w:rsidRDefault="00D64E24" w:rsidP="003E2A4F">
            <w:pPr>
              <w:pStyle w:val="TAL"/>
              <w:rPr>
                <w:lang w:val="en-US"/>
              </w:rPr>
            </w:pPr>
            <w:proofErr w:type="spellStart"/>
            <w:r w:rsidRPr="00F9317B">
              <w:t>ProblemDetails</w:t>
            </w:r>
            <w:proofErr w:type="spellEnd"/>
          </w:p>
        </w:tc>
        <w:tc>
          <w:tcPr>
            <w:tcW w:w="232" w:type="pct"/>
            <w:gridSpan w:val="2"/>
            <w:tcBorders>
              <w:top w:val="single" w:sz="4" w:space="0" w:color="auto"/>
              <w:left w:val="single" w:sz="6" w:space="0" w:color="000000"/>
              <w:bottom w:val="single" w:sz="4" w:space="0" w:color="auto"/>
              <w:right w:val="single" w:sz="6" w:space="0" w:color="000000"/>
            </w:tcBorders>
          </w:tcPr>
          <w:p w14:paraId="06323029" w14:textId="77777777" w:rsidR="00D64E24" w:rsidRPr="00D5200C" w:rsidRDefault="00D64E24" w:rsidP="003E2A4F">
            <w:pPr>
              <w:pStyle w:val="TAC"/>
              <w:rPr>
                <w:lang w:val="en-US" w:eastAsia="zh-CN"/>
              </w:rPr>
            </w:pPr>
            <w:r w:rsidRPr="00F9317B">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4E6E387C" w14:textId="77777777" w:rsidR="00D64E24" w:rsidRPr="00D5200C" w:rsidRDefault="00D64E24" w:rsidP="003E2A4F">
            <w:pPr>
              <w:pStyle w:val="TAL"/>
              <w:rPr>
                <w:lang w:val="en-US"/>
              </w:rPr>
            </w:pPr>
            <w:r w:rsidRPr="00F9317B">
              <w:rPr>
                <w:rFonts w:hint="eastAsia"/>
                <w:lang w:eastAsia="zh-CN"/>
              </w:rPr>
              <w:t>0..</w:t>
            </w:r>
            <w:r w:rsidRPr="00F9317B">
              <w:t>1</w:t>
            </w:r>
          </w:p>
        </w:tc>
        <w:tc>
          <w:tcPr>
            <w:tcW w:w="573" w:type="pct"/>
            <w:tcBorders>
              <w:top w:val="single" w:sz="4" w:space="0" w:color="auto"/>
              <w:left w:val="single" w:sz="6" w:space="0" w:color="000000"/>
              <w:bottom w:val="single" w:sz="4" w:space="0" w:color="auto"/>
              <w:right w:val="single" w:sz="6" w:space="0" w:color="000000"/>
            </w:tcBorders>
            <w:hideMark/>
          </w:tcPr>
          <w:p w14:paraId="7579D199" w14:textId="77777777" w:rsidR="00D64E24" w:rsidRPr="00D5200C" w:rsidRDefault="00D64E24" w:rsidP="003E2A4F">
            <w:pPr>
              <w:pStyle w:val="TAL"/>
              <w:rPr>
                <w:lang w:val="en-US"/>
              </w:rPr>
            </w:pPr>
            <w:r w:rsidRPr="00F9317B">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5D6AD1A4" w14:textId="77777777" w:rsidR="00D64E24" w:rsidRDefault="00D64E24" w:rsidP="003E2A4F">
            <w:pPr>
              <w:pStyle w:val="TAL"/>
            </w:pPr>
            <w:r w:rsidRPr="00F9317B">
              <w:t>The "cause" attribute may be used to indicate one of the following application errors:</w:t>
            </w:r>
          </w:p>
          <w:p w14:paraId="65F9728B" w14:textId="77777777" w:rsidR="00D64E24" w:rsidRPr="00BA3E74" w:rsidRDefault="00D64E24" w:rsidP="003E2A4F">
            <w:pPr>
              <w:pStyle w:val="TAL"/>
            </w:pPr>
            <w:r w:rsidRPr="00F9317B">
              <w:t>- DATA_NOT_FOUND</w:t>
            </w:r>
          </w:p>
        </w:tc>
      </w:tr>
      <w:tr w:rsidR="00D64E24" w:rsidRPr="00BC4D08" w14:paraId="52DD78FB" w14:textId="77777777" w:rsidTr="00BA3E74">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3FC3BAAE" w14:textId="77777777" w:rsidR="00D64E24" w:rsidRPr="00D5200C" w:rsidRDefault="00D64E24" w:rsidP="003E2A4F">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613C6E5E" w14:textId="77777777" w:rsidR="00D64E24" w:rsidRPr="00623C3D" w:rsidRDefault="00D64E24" w:rsidP="00842E08">
      <w:pPr>
        <w:rPr>
          <w:lang w:eastAsia="zh-CN"/>
        </w:rPr>
      </w:pPr>
    </w:p>
    <w:p w14:paraId="25832005" w14:textId="77777777" w:rsidR="007C4061" w:rsidRPr="00533C32" w:rsidRDefault="007C4061" w:rsidP="006352FE">
      <w:pPr>
        <w:pStyle w:val="Heading3"/>
      </w:pPr>
      <w:bookmarkStart w:id="1382" w:name="_Toc20127119"/>
      <w:bookmarkStart w:id="1383" w:name="_Toc27589095"/>
      <w:bookmarkStart w:id="1384" w:name="_Toc36459896"/>
      <w:bookmarkStart w:id="1385" w:name="_Toc45029480"/>
      <w:bookmarkStart w:id="1386" w:name="_Toc56520100"/>
      <w:bookmarkStart w:id="1387" w:name="_Toc114765688"/>
      <w:r w:rsidRPr="00533C32">
        <w:t>5.2.31</w:t>
      </w:r>
      <w:r w:rsidRPr="00533C32">
        <w:tab/>
        <w:t xml:space="preserve">Resource: </w:t>
      </w:r>
      <w:r w:rsidRPr="00533C32">
        <w:rPr>
          <w:lang w:val="de-DE"/>
        </w:rPr>
        <w:t>AmfSubscriptionInfo</w:t>
      </w:r>
      <w:bookmarkEnd w:id="1382"/>
      <w:bookmarkEnd w:id="1383"/>
      <w:bookmarkEnd w:id="1384"/>
      <w:bookmarkEnd w:id="1385"/>
      <w:bookmarkEnd w:id="1386"/>
      <w:bookmarkEnd w:id="1387"/>
    </w:p>
    <w:p w14:paraId="3270147E" w14:textId="77777777" w:rsidR="007C4061" w:rsidRPr="00533C32" w:rsidRDefault="007C4061" w:rsidP="006352FE">
      <w:pPr>
        <w:pStyle w:val="Heading4"/>
      </w:pPr>
      <w:bookmarkStart w:id="1388" w:name="_Toc20127120"/>
      <w:bookmarkStart w:id="1389" w:name="_Toc27589096"/>
      <w:bookmarkStart w:id="1390" w:name="_Toc36459897"/>
      <w:bookmarkStart w:id="1391" w:name="_Toc45029481"/>
      <w:bookmarkStart w:id="1392" w:name="_Toc56520101"/>
      <w:bookmarkStart w:id="1393" w:name="_Hlk533022630"/>
      <w:bookmarkStart w:id="1394" w:name="_Toc114765689"/>
      <w:r w:rsidRPr="00533C32">
        <w:t>5.2.31.1</w:t>
      </w:r>
      <w:r w:rsidRPr="00533C32">
        <w:tab/>
        <w:t>Description</w:t>
      </w:r>
      <w:bookmarkEnd w:id="1388"/>
      <w:bookmarkEnd w:id="1389"/>
      <w:bookmarkEnd w:id="1390"/>
      <w:bookmarkEnd w:id="1391"/>
      <w:bookmarkEnd w:id="1392"/>
      <w:bookmarkEnd w:id="1394"/>
    </w:p>
    <w:p w14:paraId="10CEF3DA" w14:textId="77777777" w:rsidR="007C4061" w:rsidRPr="00533C32" w:rsidRDefault="007C4061" w:rsidP="00842E08">
      <w:r w:rsidRPr="00533C32">
        <w:t xml:space="preserve">This resource represents information relevant to an individual EE Subscription for a UE. Depending on the Event Types of the </w:t>
      </w:r>
      <w:proofErr w:type="spellStart"/>
      <w:r w:rsidRPr="00533C32">
        <w:t>EeSubscription</w:t>
      </w:r>
      <w:proofErr w:type="spellEnd"/>
      <w:r w:rsidRPr="00533C32">
        <w:t xml:space="preserve">, the UDM may need to consume the </w:t>
      </w:r>
      <w:proofErr w:type="spellStart"/>
      <w:r w:rsidRPr="00533C32">
        <w:t>Namf_EventExposure_Subscribe</w:t>
      </w:r>
      <w:proofErr w:type="spellEnd"/>
      <w:r w:rsidRPr="00533C32">
        <w:t xml:space="preserve"> service operation to subscribe at the AMF (see</w:t>
      </w:r>
      <w:r>
        <w:t xml:space="preserve"> 3GPP TS </w:t>
      </w:r>
      <w:r w:rsidRPr="00533C32">
        <w:t>29.518</w:t>
      </w:r>
      <w:r>
        <w:t> </w:t>
      </w:r>
      <w:r w:rsidRPr="00533C32">
        <w:t>[</w:t>
      </w:r>
      <w:r w:rsidRPr="00533C32">
        <w:rPr>
          <w:lang w:eastAsia="zh-CN"/>
        </w:rPr>
        <w:t>13</w:t>
      </w:r>
      <w:r w:rsidRPr="00533C32">
        <w:t xml:space="preserve">]). After successful subscription at the AMF, the UDM needs to store within the UDR related information, e.g. the </w:t>
      </w:r>
      <w:proofErr w:type="spellStart"/>
      <w:r w:rsidRPr="00533C32">
        <w:t>SubscriptionId</w:t>
      </w:r>
      <w:proofErr w:type="spellEnd"/>
      <w:r w:rsidRPr="00533C32">
        <w:t xml:space="preserve"> allocated by the AMF.</w:t>
      </w:r>
    </w:p>
    <w:bookmarkEnd w:id="1393"/>
    <w:p w14:paraId="6E6DB002"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1063750" w14:textId="77777777" w:rsidR="007C4061" w:rsidRPr="00533C32" w:rsidRDefault="007C4061" w:rsidP="006352FE">
      <w:pPr>
        <w:pStyle w:val="Heading4"/>
      </w:pPr>
      <w:bookmarkStart w:id="1395" w:name="_Toc20127121"/>
      <w:bookmarkStart w:id="1396" w:name="_Toc27589097"/>
      <w:bookmarkStart w:id="1397" w:name="_Toc36459898"/>
      <w:bookmarkStart w:id="1398" w:name="_Toc45029482"/>
      <w:bookmarkStart w:id="1399" w:name="_Toc56520102"/>
      <w:bookmarkStart w:id="1400" w:name="_Toc114765690"/>
      <w:r w:rsidRPr="00533C32">
        <w:lastRenderedPageBreak/>
        <w:t>5.2.31.2</w:t>
      </w:r>
      <w:r w:rsidRPr="00533C32">
        <w:tab/>
        <w:t>Resource Definition</w:t>
      </w:r>
      <w:bookmarkEnd w:id="1395"/>
      <w:bookmarkEnd w:id="1396"/>
      <w:bookmarkEnd w:id="1397"/>
      <w:bookmarkEnd w:id="1398"/>
      <w:bookmarkEnd w:id="1399"/>
      <w:bookmarkEnd w:id="1400"/>
    </w:p>
    <w:p w14:paraId="6684B1D5"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ee-subscriptions/{subsId}/amf-subscriptions</w:t>
      </w:r>
    </w:p>
    <w:p w14:paraId="0BA713F2" w14:textId="77777777" w:rsidR="007C4061" w:rsidRPr="00533C32" w:rsidRDefault="007C4061" w:rsidP="00842E08">
      <w:pPr>
        <w:rPr>
          <w:rFonts w:ascii="Arial" w:hAnsi="Arial" w:cs="Arial"/>
        </w:rPr>
      </w:pPr>
      <w:r w:rsidRPr="00533C32">
        <w:t>This resource shall support the resource URI variables defined in table 5.2.31.2-1</w:t>
      </w:r>
      <w:r w:rsidRPr="00533C32">
        <w:rPr>
          <w:rFonts w:ascii="Arial" w:hAnsi="Arial" w:cs="Arial"/>
        </w:rPr>
        <w:t>.</w:t>
      </w:r>
    </w:p>
    <w:p w14:paraId="23B4E882" w14:textId="77777777" w:rsidR="007C4061" w:rsidRPr="00533C32" w:rsidRDefault="007C4061" w:rsidP="00842E08">
      <w:pPr>
        <w:pStyle w:val="TH"/>
      </w:pPr>
      <w:r w:rsidRPr="00533C32">
        <w:t xml:space="preserve">Table 5.2.31.2-1: </w:t>
      </w:r>
      <w:proofErr w:type="spellStart"/>
      <w:r w:rsidRPr="00533C32">
        <w:t>Resour</w:t>
      </w:r>
      <w:proofErr w:type="spellEnd"/>
      <w:r w:rsidRPr="00533C32">
        <w:rPr>
          <w:lang w:eastAsia="zh-CN"/>
        </w:rPr>
        <w:t xml:space="preserve"> </w:t>
      </w:r>
      <w:proofErr w:type="spellStart"/>
      <w:r w:rsidRPr="00533C32">
        <w:t>ce</w:t>
      </w:r>
      <w:proofErr w:type="spellEnd"/>
      <w:r w:rsidRPr="00533C32">
        <w:t xml:space="preserv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01DFE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48828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4D4A0" w14:textId="77777777" w:rsidR="007C4061" w:rsidRPr="00D5200C" w:rsidRDefault="007C4061" w:rsidP="00C17C4C">
            <w:pPr>
              <w:pStyle w:val="TAH"/>
              <w:rPr>
                <w:lang w:val="en-US"/>
              </w:rPr>
            </w:pPr>
            <w:r w:rsidRPr="00D5200C">
              <w:rPr>
                <w:lang w:val="en-US"/>
              </w:rPr>
              <w:t>Definition</w:t>
            </w:r>
          </w:p>
        </w:tc>
      </w:tr>
      <w:tr w:rsidR="007C4061" w:rsidRPr="00BC4D08" w14:paraId="2D59BE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C9AD3A"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076FD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5BC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7C881"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D3E74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 xml:space="preserve">See pattern of type </w:t>
            </w:r>
            <w:proofErr w:type="spellStart"/>
            <w:r w:rsidR="002B5C12">
              <w:rPr>
                <w:lang w:val="en-US"/>
              </w:rPr>
              <w:t>VarUeId</w:t>
            </w:r>
            <w:proofErr w:type="spellEnd"/>
            <w:r w:rsidR="002B5C12">
              <w:rPr>
                <w:lang w:val="en-US"/>
              </w:rPr>
              <w:t xml:space="preserve"> in 3GPP TS 29.571 [3]</w:t>
            </w:r>
          </w:p>
        </w:tc>
      </w:tr>
      <w:tr w:rsidR="007C4061" w:rsidRPr="00BC4D08" w14:paraId="3C02F0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C06E09" w14:textId="77777777" w:rsidR="007C4061" w:rsidRPr="00D5200C" w:rsidRDefault="007C4061" w:rsidP="00C17C4C">
            <w:pPr>
              <w:pStyle w:val="TAL"/>
              <w:rPr>
                <w:lang w:val="en-US" w:eastAsia="zh-CN"/>
              </w:rPr>
            </w:pPr>
            <w:proofErr w:type="spellStart"/>
            <w:r w:rsidRPr="00D5200C">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4A49EE" w14:textId="77777777" w:rsidR="007C4061" w:rsidRPr="00D5200C" w:rsidRDefault="007C4061" w:rsidP="00C17C4C">
            <w:pPr>
              <w:pStyle w:val="TAL"/>
              <w:rPr>
                <w:lang w:val="en-US"/>
              </w:rPr>
            </w:pPr>
            <w:r w:rsidRPr="00D5200C">
              <w:rPr>
                <w:lang w:val="en-US"/>
              </w:rPr>
              <w:t>Identifier of the subscription (allocated by the UDM)</w:t>
            </w:r>
          </w:p>
        </w:tc>
      </w:tr>
    </w:tbl>
    <w:p w14:paraId="57C5ABF8" w14:textId="77777777" w:rsidR="007C4061" w:rsidRPr="00533C32" w:rsidRDefault="007C4061" w:rsidP="00842E08"/>
    <w:p w14:paraId="556321F5" w14:textId="77777777" w:rsidR="007C4061" w:rsidRPr="00533C32" w:rsidRDefault="007C4061" w:rsidP="006352FE">
      <w:pPr>
        <w:pStyle w:val="Heading4"/>
      </w:pPr>
      <w:bookmarkStart w:id="1401" w:name="_Toc20127122"/>
      <w:bookmarkStart w:id="1402" w:name="_Toc27589098"/>
      <w:bookmarkStart w:id="1403" w:name="_Toc36459899"/>
      <w:bookmarkStart w:id="1404" w:name="_Toc45029483"/>
      <w:bookmarkStart w:id="1405" w:name="_Toc56520103"/>
      <w:bookmarkStart w:id="1406" w:name="_Toc114765691"/>
      <w:r w:rsidRPr="00533C32">
        <w:t>5.2.31.3</w:t>
      </w:r>
      <w:r w:rsidRPr="00533C32">
        <w:tab/>
        <w:t>Resource Standard Methods</w:t>
      </w:r>
      <w:bookmarkEnd w:id="1401"/>
      <w:bookmarkEnd w:id="1402"/>
      <w:bookmarkEnd w:id="1403"/>
      <w:bookmarkEnd w:id="1404"/>
      <w:bookmarkEnd w:id="1405"/>
      <w:bookmarkEnd w:id="1406"/>
    </w:p>
    <w:p w14:paraId="571A9E2D" w14:textId="77777777" w:rsidR="007C4061" w:rsidRPr="00533C32" w:rsidRDefault="007C4061" w:rsidP="006352FE">
      <w:pPr>
        <w:pStyle w:val="Heading5"/>
      </w:pPr>
      <w:bookmarkStart w:id="1407" w:name="_Toc20127123"/>
      <w:bookmarkStart w:id="1408" w:name="_Toc27589099"/>
      <w:bookmarkStart w:id="1409" w:name="_Toc36459900"/>
      <w:bookmarkStart w:id="1410" w:name="_Toc45029484"/>
      <w:bookmarkStart w:id="1411" w:name="_Toc56520104"/>
      <w:bookmarkStart w:id="1412" w:name="_Toc114765692"/>
      <w:r w:rsidRPr="00533C32">
        <w:t>5.2.31.3.1</w:t>
      </w:r>
      <w:r w:rsidRPr="00533C32">
        <w:tab/>
        <w:t>PUT</w:t>
      </w:r>
      <w:bookmarkEnd w:id="1407"/>
      <w:bookmarkEnd w:id="1408"/>
      <w:bookmarkEnd w:id="1409"/>
      <w:bookmarkEnd w:id="1410"/>
      <w:bookmarkEnd w:id="1411"/>
      <w:bookmarkEnd w:id="1412"/>
    </w:p>
    <w:p w14:paraId="33330CF3" w14:textId="77777777" w:rsidR="007C4061" w:rsidRPr="00533C32" w:rsidRDefault="007C4061" w:rsidP="00842E08">
      <w:r w:rsidRPr="00533C32">
        <w:t>This method shall support the URI query parameters specified in table 5.2.31.3.1-1.</w:t>
      </w:r>
    </w:p>
    <w:p w14:paraId="48848FA2" w14:textId="77777777" w:rsidR="007C4061" w:rsidRPr="00533C32" w:rsidRDefault="007C4061" w:rsidP="00842E08">
      <w:pPr>
        <w:pStyle w:val="TH"/>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9FE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70D0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B6A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00DF9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E040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CB95D" w14:textId="77777777" w:rsidR="007C4061" w:rsidRPr="00D5200C" w:rsidRDefault="007C4061" w:rsidP="00C17C4C">
            <w:pPr>
              <w:pStyle w:val="TAH"/>
              <w:rPr>
                <w:lang w:val="en-US"/>
              </w:rPr>
            </w:pPr>
            <w:r w:rsidRPr="00D5200C">
              <w:rPr>
                <w:lang w:val="en-US"/>
              </w:rPr>
              <w:t>Description</w:t>
            </w:r>
          </w:p>
        </w:tc>
      </w:tr>
      <w:tr w:rsidR="007C4061" w:rsidRPr="00BC4D08" w14:paraId="364639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C1F6C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254BC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D89AB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4F3C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96FE4" w14:textId="77777777" w:rsidR="007C4061" w:rsidRPr="00D5200C" w:rsidRDefault="007C4061" w:rsidP="00C17C4C">
            <w:pPr>
              <w:pStyle w:val="TAL"/>
              <w:rPr>
                <w:lang w:val="en-US"/>
              </w:rPr>
            </w:pPr>
          </w:p>
        </w:tc>
      </w:tr>
    </w:tbl>
    <w:p w14:paraId="3F204087" w14:textId="77777777" w:rsidR="007C4061" w:rsidRPr="00533C32" w:rsidRDefault="007C4061" w:rsidP="00842E08"/>
    <w:p w14:paraId="535843DF" w14:textId="77777777" w:rsidR="007C4061" w:rsidRPr="00533C32" w:rsidRDefault="007C4061" w:rsidP="00842E08">
      <w:r w:rsidRPr="00533C32">
        <w:t>This method shall support the request data structures specified in table 5.2.31.3.1-2 and the response data structures and response codes specified in table 5.2.31.3.1-3.</w:t>
      </w:r>
    </w:p>
    <w:p w14:paraId="7C30B121" w14:textId="77777777" w:rsidR="007C4061" w:rsidRPr="00533C32" w:rsidRDefault="007C4061" w:rsidP="00842E08">
      <w:pPr>
        <w:pStyle w:val="TH"/>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4D998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0827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256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3F504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6E220" w14:textId="77777777" w:rsidR="007C4061" w:rsidRPr="00D5200C" w:rsidRDefault="007C4061" w:rsidP="00C17C4C">
            <w:pPr>
              <w:pStyle w:val="TAH"/>
              <w:rPr>
                <w:lang w:val="en-US"/>
              </w:rPr>
            </w:pPr>
            <w:r w:rsidRPr="00D5200C">
              <w:rPr>
                <w:lang w:val="en-US"/>
              </w:rPr>
              <w:t>Description</w:t>
            </w:r>
          </w:p>
        </w:tc>
      </w:tr>
      <w:tr w:rsidR="007C4061" w:rsidRPr="00BC4D08" w14:paraId="48B35B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B58" w14:textId="77777777" w:rsidR="007C4061" w:rsidRPr="00D5200C" w:rsidRDefault="007C4061" w:rsidP="00C17C4C">
            <w:pPr>
              <w:pStyle w:val="TAL"/>
              <w:rPr>
                <w:lang w:val="en-US"/>
              </w:rPr>
            </w:pPr>
            <w:r w:rsidRPr="00D5200C">
              <w:rPr>
                <w:lang w:val="en-US"/>
              </w:rPr>
              <w:t>array(</w:t>
            </w:r>
            <w:proofErr w:type="spellStart"/>
            <w:r w:rsidRPr="00D5200C">
              <w:rPr>
                <w:lang w:val="en-US"/>
              </w:rPr>
              <w:t>AmfSubscriptionInfo</w:t>
            </w:r>
            <w:proofErr w:type="spellEnd"/>
            <w:r w:rsidRPr="00D5200C">
              <w:rPr>
                <w:lang w:val="en-US"/>
              </w:rPr>
              <w:t>)</w:t>
            </w:r>
          </w:p>
        </w:tc>
        <w:tc>
          <w:tcPr>
            <w:tcW w:w="425" w:type="dxa"/>
            <w:tcBorders>
              <w:top w:val="single" w:sz="4" w:space="0" w:color="auto"/>
              <w:left w:val="single" w:sz="6" w:space="0" w:color="000000"/>
              <w:bottom w:val="single" w:sz="6" w:space="0" w:color="000000"/>
              <w:right w:val="single" w:sz="6" w:space="0" w:color="000000"/>
            </w:tcBorders>
            <w:hideMark/>
          </w:tcPr>
          <w:p w14:paraId="3DD66FA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856A53"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74CCF24" w14:textId="77777777" w:rsidR="007C4061" w:rsidRPr="00D5200C" w:rsidRDefault="007C4061" w:rsidP="00C17C4C">
            <w:pPr>
              <w:pStyle w:val="TAL"/>
              <w:rPr>
                <w:lang w:val="en-US"/>
              </w:rPr>
            </w:pPr>
            <w:r w:rsidRPr="00D5200C">
              <w:rPr>
                <w:lang w:val="en-US"/>
              </w:rPr>
              <w:t xml:space="preserve">AMF subscription info for one or two AMFs </w:t>
            </w:r>
          </w:p>
        </w:tc>
      </w:tr>
    </w:tbl>
    <w:p w14:paraId="23CA9CB7" w14:textId="77777777" w:rsidR="007C4061" w:rsidRPr="00533C32" w:rsidRDefault="007C4061" w:rsidP="00842E08"/>
    <w:p w14:paraId="2EEAD014" w14:textId="77777777" w:rsidR="007C4061" w:rsidRPr="00533C32" w:rsidRDefault="007C4061" w:rsidP="00842E08">
      <w:pPr>
        <w:pStyle w:val="TH"/>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166F6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D609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AE51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6EDA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C2B584" w14:textId="77777777" w:rsidR="007C4061" w:rsidRPr="00D5200C" w:rsidRDefault="007C4061" w:rsidP="00C17C4C">
            <w:pPr>
              <w:pStyle w:val="TAH"/>
              <w:rPr>
                <w:lang w:val="en-US"/>
              </w:rPr>
            </w:pPr>
            <w:r w:rsidRPr="00D5200C">
              <w:rPr>
                <w:lang w:val="en-US"/>
              </w:rPr>
              <w:t>Response</w:t>
            </w:r>
          </w:p>
          <w:p w14:paraId="1FBA4ED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7039D2" w14:textId="77777777" w:rsidR="007C4061" w:rsidRPr="00D5200C" w:rsidRDefault="007C4061" w:rsidP="00C17C4C">
            <w:pPr>
              <w:pStyle w:val="TAH"/>
              <w:rPr>
                <w:lang w:val="en-US"/>
              </w:rPr>
            </w:pPr>
            <w:r w:rsidRPr="00D5200C">
              <w:rPr>
                <w:lang w:val="en-US"/>
              </w:rPr>
              <w:t>Description</w:t>
            </w:r>
          </w:p>
        </w:tc>
      </w:tr>
      <w:tr w:rsidR="007C4061" w:rsidRPr="00BC4D08" w14:paraId="4FEC169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56B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FEDB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34B99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BFC8C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85DFE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3385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2C292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F9FD724" w14:textId="77777777" w:rsidR="007C4061" w:rsidRPr="00533C32" w:rsidRDefault="007C4061" w:rsidP="00842E08">
      <w:pPr>
        <w:rPr>
          <w:lang w:eastAsia="zh-CN"/>
        </w:rPr>
      </w:pPr>
    </w:p>
    <w:p w14:paraId="620D7497" w14:textId="77777777" w:rsidR="007C4061" w:rsidRPr="00533C32" w:rsidRDefault="007C4061" w:rsidP="006352FE">
      <w:pPr>
        <w:pStyle w:val="Heading5"/>
      </w:pPr>
      <w:bookmarkStart w:id="1413" w:name="_Toc20127124"/>
      <w:bookmarkStart w:id="1414" w:name="_Toc27589100"/>
      <w:bookmarkStart w:id="1415" w:name="_Toc36459901"/>
      <w:bookmarkStart w:id="1416" w:name="_Toc45029485"/>
      <w:bookmarkStart w:id="1417" w:name="_Toc56520105"/>
      <w:bookmarkStart w:id="1418" w:name="_Toc114765693"/>
      <w:r w:rsidRPr="00533C32">
        <w:t>5.2.31.3.2</w:t>
      </w:r>
      <w:r w:rsidRPr="00533C32">
        <w:tab/>
        <w:t>DELETE</w:t>
      </w:r>
      <w:bookmarkEnd w:id="1413"/>
      <w:bookmarkEnd w:id="1414"/>
      <w:bookmarkEnd w:id="1415"/>
      <w:bookmarkEnd w:id="1416"/>
      <w:bookmarkEnd w:id="1417"/>
      <w:bookmarkEnd w:id="1418"/>
    </w:p>
    <w:p w14:paraId="393EB014" w14:textId="77777777" w:rsidR="007C4061" w:rsidRPr="00533C32" w:rsidRDefault="007C4061" w:rsidP="00842E08">
      <w:r w:rsidRPr="00533C32">
        <w:t>This method shall support the URI query parameters specified in table 5.2.31.3.2-1.</w:t>
      </w:r>
    </w:p>
    <w:p w14:paraId="34F5C655" w14:textId="77777777" w:rsidR="007C4061" w:rsidRPr="00533C32" w:rsidRDefault="007C4061" w:rsidP="00842E08">
      <w:pPr>
        <w:pStyle w:val="TH"/>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62E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C6874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0141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50A9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83A1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9628A" w14:textId="77777777" w:rsidR="007C4061" w:rsidRPr="00D5200C" w:rsidRDefault="007C4061" w:rsidP="00C17C4C">
            <w:pPr>
              <w:pStyle w:val="TAH"/>
              <w:rPr>
                <w:lang w:val="en-US"/>
              </w:rPr>
            </w:pPr>
            <w:r w:rsidRPr="00D5200C">
              <w:rPr>
                <w:lang w:val="en-US"/>
              </w:rPr>
              <w:t>Description</w:t>
            </w:r>
          </w:p>
        </w:tc>
      </w:tr>
      <w:tr w:rsidR="007C4061" w:rsidRPr="00BC4D08" w14:paraId="2AF383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C69C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134E5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B11EE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C09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36416" w14:textId="77777777" w:rsidR="007C4061" w:rsidRPr="00D5200C" w:rsidRDefault="007C4061" w:rsidP="00C17C4C">
            <w:pPr>
              <w:pStyle w:val="TAL"/>
              <w:rPr>
                <w:lang w:val="en-US"/>
              </w:rPr>
            </w:pPr>
          </w:p>
        </w:tc>
      </w:tr>
    </w:tbl>
    <w:p w14:paraId="5AF74224" w14:textId="77777777" w:rsidR="007C4061" w:rsidRPr="00533C32" w:rsidRDefault="007C4061" w:rsidP="00842E08"/>
    <w:p w14:paraId="5AB156AA" w14:textId="77777777" w:rsidR="007C4061" w:rsidRPr="00533C32" w:rsidRDefault="007C4061" w:rsidP="00842E08">
      <w:r w:rsidRPr="00533C32">
        <w:t>This method shall support the request data structures specified in table 5.2.31.3.2-2 and the response data structures and response codes specified in table 5.2.31.3.2-3.</w:t>
      </w:r>
    </w:p>
    <w:p w14:paraId="60568DB3" w14:textId="77777777" w:rsidR="007C4061" w:rsidRPr="00533C32" w:rsidRDefault="007C4061" w:rsidP="00842E08">
      <w:pPr>
        <w:pStyle w:val="TH"/>
      </w:pPr>
      <w:r w:rsidRPr="00533C32">
        <w:lastRenderedPageBreak/>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8EBEE6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86F2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450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8511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8CDC4B" w14:textId="77777777" w:rsidR="007C4061" w:rsidRPr="00D5200C" w:rsidRDefault="007C4061" w:rsidP="00C17C4C">
            <w:pPr>
              <w:pStyle w:val="TAH"/>
              <w:rPr>
                <w:lang w:val="en-US"/>
              </w:rPr>
            </w:pPr>
            <w:r w:rsidRPr="00D5200C">
              <w:rPr>
                <w:lang w:val="en-US"/>
              </w:rPr>
              <w:t>Description</w:t>
            </w:r>
          </w:p>
        </w:tc>
      </w:tr>
      <w:tr w:rsidR="007C4061" w:rsidRPr="00BC4D08" w14:paraId="2119401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25D85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EA0D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0E032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9B5BB0" w14:textId="77777777" w:rsidR="007C4061" w:rsidRPr="00D5200C" w:rsidRDefault="007C4061" w:rsidP="00C17C4C">
            <w:pPr>
              <w:pStyle w:val="TAL"/>
              <w:rPr>
                <w:lang w:val="en-US"/>
              </w:rPr>
            </w:pPr>
          </w:p>
        </w:tc>
      </w:tr>
    </w:tbl>
    <w:p w14:paraId="60BC5AF7" w14:textId="77777777" w:rsidR="007C4061" w:rsidRPr="00533C32" w:rsidRDefault="007C4061" w:rsidP="00842E08"/>
    <w:p w14:paraId="34FAA0CE" w14:textId="77777777" w:rsidR="007C4061" w:rsidRPr="00533C32" w:rsidRDefault="007C4061" w:rsidP="00842E08">
      <w:pPr>
        <w:pStyle w:val="TH"/>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79FF1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F7C7F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BF335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281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68C1EA" w14:textId="77777777" w:rsidR="007C4061" w:rsidRPr="00D5200C" w:rsidRDefault="007C4061" w:rsidP="00C17C4C">
            <w:pPr>
              <w:pStyle w:val="TAH"/>
              <w:rPr>
                <w:lang w:val="en-US"/>
              </w:rPr>
            </w:pPr>
            <w:r w:rsidRPr="00D5200C">
              <w:rPr>
                <w:lang w:val="en-US"/>
              </w:rPr>
              <w:t>Response</w:t>
            </w:r>
          </w:p>
          <w:p w14:paraId="1DE3F36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D24CF" w14:textId="77777777" w:rsidR="007C4061" w:rsidRPr="00D5200C" w:rsidRDefault="007C4061" w:rsidP="00C17C4C">
            <w:pPr>
              <w:pStyle w:val="TAH"/>
              <w:rPr>
                <w:lang w:val="en-US"/>
              </w:rPr>
            </w:pPr>
            <w:r w:rsidRPr="00D5200C">
              <w:rPr>
                <w:lang w:val="en-US"/>
              </w:rPr>
              <w:t>Description</w:t>
            </w:r>
          </w:p>
        </w:tc>
      </w:tr>
      <w:tr w:rsidR="007C4061" w:rsidRPr="00BC4D08" w14:paraId="15B926F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3C637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C15A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B3B7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14325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DC41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3546A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19440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887CC15" w14:textId="77777777" w:rsidR="007C4061" w:rsidRPr="00533C32" w:rsidRDefault="007C4061" w:rsidP="00842E08"/>
    <w:p w14:paraId="7CAD11F3" w14:textId="77777777" w:rsidR="007C4061" w:rsidRPr="00533C32" w:rsidRDefault="007C4061" w:rsidP="006352FE">
      <w:pPr>
        <w:pStyle w:val="Heading5"/>
      </w:pPr>
      <w:bookmarkStart w:id="1419" w:name="_Toc20127125"/>
      <w:bookmarkStart w:id="1420" w:name="_Toc27589101"/>
      <w:bookmarkStart w:id="1421" w:name="_Toc36459902"/>
      <w:bookmarkStart w:id="1422" w:name="_Toc45029486"/>
      <w:bookmarkStart w:id="1423" w:name="_Toc56520106"/>
      <w:bookmarkStart w:id="1424" w:name="_Toc114765694"/>
      <w:r w:rsidRPr="00533C32">
        <w:t>5.2.31.3.</w:t>
      </w:r>
      <w:r w:rsidRPr="00533C32">
        <w:rPr>
          <w:lang w:val="de-DE"/>
        </w:rPr>
        <w:t>3</w:t>
      </w:r>
      <w:r w:rsidRPr="00533C32">
        <w:tab/>
      </w:r>
      <w:r w:rsidRPr="00533C32">
        <w:rPr>
          <w:lang w:val="de-DE"/>
        </w:rPr>
        <w:t>GET</w:t>
      </w:r>
      <w:bookmarkEnd w:id="1419"/>
      <w:bookmarkEnd w:id="1420"/>
      <w:bookmarkEnd w:id="1421"/>
      <w:bookmarkEnd w:id="1422"/>
      <w:bookmarkEnd w:id="1423"/>
      <w:bookmarkEnd w:id="1424"/>
    </w:p>
    <w:p w14:paraId="16968CB1" w14:textId="77777777" w:rsidR="007C4061" w:rsidRPr="00533C32" w:rsidRDefault="007C4061" w:rsidP="00842E08">
      <w:r w:rsidRPr="00533C32">
        <w:t>This method shall support the URI query parameters specified in table 5.2.31.3.3-1.</w:t>
      </w:r>
    </w:p>
    <w:p w14:paraId="28A02E0E" w14:textId="77777777" w:rsidR="007C4061" w:rsidRPr="00533C32" w:rsidRDefault="007C4061" w:rsidP="00842E08">
      <w:pPr>
        <w:pStyle w:val="TH"/>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CD0A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39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095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EBA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9BAB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CEFEB" w14:textId="77777777" w:rsidR="007C4061" w:rsidRPr="00D5200C" w:rsidRDefault="007C4061" w:rsidP="00C17C4C">
            <w:pPr>
              <w:pStyle w:val="TAH"/>
              <w:rPr>
                <w:lang w:val="en-US"/>
              </w:rPr>
            </w:pPr>
            <w:r w:rsidRPr="00D5200C">
              <w:rPr>
                <w:lang w:val="en-US"/>
              </w:rPr>
              <w:t>Description</w:t>
            </w:r>
          </w:p>
        </w:tc>
      </w:tr>
      <w:tr w:rsidR="007C4061" w:rsidRPr="00BC4D08" w14:paraId="006503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13A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D14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7952C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6914A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4A106D" w14:textId="77777777" w:rsidR="007C4061" w:rsidRPr="00D5200C" w:rsidRDefault="007C4061" w:rsidP="00C17C4C">
            <w:pPr>
              <w:pStyle w:val="TAL"/>
              <w:rPr>
                <w:lang w:val="en-US"/>
              </w:rPr>
            </w:pPr>
          </w:p>
        </w:tc>
      </w:tr>
    </w:tbl>
    <w:p w14:paraId="3E46563F" w14:textId="77777777" w:rsidR="007C4061" w:rsidRPr="00533C32" w:rsidRDefault="007C4061" w:rsidP="00842E08"/>
    <w:p w14:paraId="2B678BCD" w14:textId="77777777" w:rsidR="007C4061" w:rsidRPr="00533C32" w:rsidRDefault="007C4061" w:rsidP="00842E08">
      <w:r w:rsidRPr="00533C32">
        <w:t>This method shall support the request data structures specified in table 5.2.31.3.3-2 and the response data structures and response codes specified in table 5.2.31.3.3-3.</w:t>
      </w:r>
    </w:p>
    <w:p w14:paraId="3E6B0254" w14:textId="77777777" w:rsidR="007C4061" w:rsidRPr="00533C32" w:rsidRDefault="007C4061" w:rsidP="00842E08">
      <w:pPr>
        <w:pStyle w:val="TH"/>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AD76C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5159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A7A8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1C69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5F36" w14:textId="77777777" w:rsidR="007C4061" w:rsidRPr="00D5200C" w:rsidRDefault="007C4061" w:rsidP="00C17C4C">
            <w:pPr>
              <w:pStyle w:val="TAH"/>
              <w:rPr>
                <w:lang w:val="en-US"/>
              </w:rPr>
            </w:pPr>
            <w:r w:rsidRPr="00D5200C">
              <w:rPr>
                <w:lang w:val="en-US"/>
              </w:rPr>
              <w:t>Description</w:t>
            </w:r>
          </w:p>
        </w:tc>
      </w:tr>
      <w:tr w:rsidR="007C4061" w:rsidRPr="00BC4D08" w14:paraId="6F5ECB6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B29A2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305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38A0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589A8" w14:textId="77777777" w:rsidR="007C4061" w:rsidRPr="00D5200C" w:rsidRDefault="007C4061" w:rsidP="00C17C4C">
            <w:pPr>
              <w:pStyle w:val="TAL"/>
              <w:rPr>
                <w:lang w:val="en-US"/>
              </w:rPr>
            </w:pPr>
          </w:p>
        </w:tc>
      </w:tr>
    </w:tbl>
    <w:p w14:paraId="22AEBC76" w14:textId="77777777" w:rsidR="007C4061" w:rsidRPr="00533C32" w:rsidRDefault="007C4061" w:rsidP="00842E08"/>
    <w:p w14:paraId="2480C69F" w14:textId="77777777" w:rsidR="007C4061" w:rsidRPr="00533C32" w:rsidRDefault="007C4061" w:rsidP="00842E08">
      <w:pPr>
        <w:pStyle w:val="TH"/>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58C355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508D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A6C8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02E51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1B7FF7" w14:textId="77777777" w:rsidR="007C4061" w:rsidRPr="00D5200C" w:rsidRDefault="007C4061" w:rsidP="00C17C4C">
            <w:pPr>
              <w:pStyle w:val="TAH"/>
              <w:rPr>
                <w:lang w:val="en-US"/>
              </w:rPr>
            </w:pPr>
            <w:r w:rsidRPr="00D5200C">
              <w:rPr>
                <w:lang w:val="en-US"/>
              </w:rPr>
              <w:t>Response</w:t>
            </w:r>
          </w:p>
          <w:p w14:paraId="1009140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531116" w14:textId="77777777" w:rsidR="007C4061" w:rsidRPr="00D5200C" w:rsidRDefault="007C4061" w:rsidP="00C17C4C">
            <w:pPr>
              <w:pStyle w:val="TAH"/>
              <w:rPr>
                <w:lang w:val="en-US"/>
              </w:rPr>
            </w:pPr>
            <w:r w:rsidRPr="00D5200C">
              <w:rPr>
                <w:lang w:val="en-US"/>
              </w:rPr>
              <w:t>Description</w:t>
            </w:r>
          </w:p>
        </w:tc>
      </w:tr>
      <w:tr w:rsidR="007C4061" w:rsidRPr="00BC4D08" w14:paraId="3B4AB3A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A3C32B" w14:textId="77777777" w:rsidR="007C4061" w:rsidRPr="00D5200C" w:rsidRDefault="007C4061" w:rsidP="00C17C4C">
            <w:pPr>
              <w:pStyle w:val="TAL"/>
              <w:rPr>
                <w:lang w:val="en-US"/>
              </w:rPr>
            </w:pPr>
            <w:r w:rsidRPr="00D5200C">
              <w:rPr>
                <w:lang w:val="en-US"/>
              </w:rPr>
              <w:t>array(</w:t>
            </w:r>
            <w:proofErr w:type="spellStart"/>
            <w:r w:rsidRPr="00D5200C">
              <w:rPr>
                <w:lang w:val="en-US"/>
              </w:rPr>
              <w:t>AmfSubscriptionInfo</w:t>
            </w:r>
            <w:proofErr w:type="spellEnd"/>
            <w:r w:rsidRPr="00D5200C">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D833FD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34A7D8"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217DEA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C5E763" w14:textId="77777777" w:rsidR="007C4061" w:rsidRPr="00D5200C" w:rsidRDefault="007C4061" w:rsidP="00C17C4C">
            <w:pPr>
              <w:pStyle w:val="TAL"/>
              <w:rPr>
                <w:lang w:val="en-US"/>
              </w:rPr>
            </w:pPr>
            <w:r w:rsidRPr="00D5200C">
              <w:rPr>
                <w:lang w:val="en-US"/>
              </w:rPr>
              <w:t xml:space="preserve">Upon success, a response body containing AMF Subscription </w:t>
            </w:r>
            <w:proofErr w:type="spellStart"/>
            <w:r w:rsidRPr="00D5200C">
              <w:rPr>
                <w:lang w:val="en-US"/>
              </w:rPr>
              <w:t>Infos</w:t>
            </w:r>
            <w:proofErr w:type="spellEnd"/>
            <w:r w:rsidRPr="00D5200C">
              <w:rPr>
                <w:lang w:val="en-US"/>
              </w:rPr>
              <w:t xml:space="preserve"> shall be returned.</w:t>
            </w:r>
          </w:p>
        </w:tc>
      </w:tr>
      <w:tr w:rsidR="007C4061" w:rsidRPr="00BC4D08" w14:paraId="00B5825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DBF79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4E5534F1" w14:textId="77777777" w:rsidR="007C4061" w:rsidRPr="00533C32" w:rsidRDefault="007C4061" w:rsidP="00842E08"/>
    <w:p w14:paraId="35DCE163" w14:textId="77777777" w:rsidR="007C4061" w:rsidRPr="00533C32" w:rsidRDefault="007C4061" w:rsidP="006352FE">
      <w:pPr>
        <w:pStyle w:val="Heading5"/>
      </w:pPr>
      <w:bookmarkStart w:id="1425" w:name="_Toc20127126"/>
      <w:bookmarkStart w:id="1426" w:name="_Toc27589102"/>
      <w:bookmarkStart w:id="1427" w:name="_Toc36459903"/>
      <w:bookmarkStart w:id="1428" w:name="_Toc45029487"/>
      <w:bookmarkStart w:id="1429" w:name="_Toc56520107"/>
      <w:bookmarkStart w:id="1430" w:name="_Toc114765695"/>
      <w:r w:rsidRPr="00533C32">
        <w:t>5.2.31.3.</w:t>
      </w:r>
      <w:r w:rsidRPr="00533C32">
        <w:rPr>
          <w:lang w:val="de-DE"/>
        </w:rPr>
        <w:t>4</w:t>
      </w:r>
      <w:r w:rsidRPr="00533C32">
        <w:tab/>
        <w:t>PATCH</w:t>
      </w:r>
      <w:bookmarkEnd w:id="1425"/>
      <w:bookmarkEnd w:id="1426"/>
      <w:bookmarkEnd w:id="1427"/>
      <w:bookmarkEnd w:id="1428"/>
      <w:bookmarkEnd w:id="1429"/>
      <w:bookmarkEnd w:id="1430"/>
    </w:p>
    <w:p w14:paraId="75BF5E1D" w14:textId="77777777" w:rsidR="007C4061" w:rsidRPr="00533C32" w:rsidRDefault="007C4061" w:rsidP="00842E08">
      <w:pPr>
        <w:rPr>
          <w:lang w:eastAsia="zh-CN"/>
        </w:rPr>
      </w:pPr>
      <w:r w:rsidRPr="00533C32">
        <w:rPr>
          <w:lang w:eastAsia="zh-CN"/>
        </w:rPr>
        <w:t xml:space="preserve">This method is used to modify the AMF subscription </w:t>
      </w:r>
      <w:proofErr w:type="spellStart"/>
      <w:r w:rsidRPr="00533C32">
        <w:rPr>
          <w:lang w:eastAsia="zh-CN"/>
        </w:rPr>
        <w:t>Infos</w:t>
      </w:r>
      <w:proofErr w:type="spellEnd"/>
      <w:r w:rsidRPr="00533C32">
        <w:rPr>
          <w:lang w:eastAsia="zh-CN"/>
        </w:rPr>
        <w:t xml:space="preserve"> in the UDR.</w:t>
      </w:r>
    </w:p>
    <w:p w14:paraId="498A85DB" w14:textId="77777777" w:rsidR="007C4061" w:rsidRPr="00533C32" w:rsidRDefault="007C4061" w:rsidP="00842E08">
      <w:r w:rsidRPr="00533C32">
        <w:t>This method shall support the URI query parameters specified in table 5.2.31.3.4-1.</w:t>
      </w:r>
    </w:p>
    <w:p w14:paraId="623DFE32" w14:textId="77777777" w:rsidR="007C4061" w:rsidRPr="00533C32" w:rsidRDefault="007C4061" w:rsidP="00842E08">
      <w:pPr>
        <w:pStyle w:val="TH"/>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72FE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DA39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8AF4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C5E8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378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A3715" w14:textId="77777777" w:rsidR="007C4061" w:rsidRPr="00D5200C" w:rsidRDefault="007C4061" w:rsidP="00C17C4C">
            <w:pPr>
              <w:pStyle w:val="TAH"/>
              <w:rPr>
                <w:lang w:val="en-US"/>
              </w:rPr>
            </w:pPr>
            <w:r w:rsidRPr="00D5200C">
              <w:rPr>
                <w:lang w:val="en-US"/>
              </w:rPr>
              <w:t>Description</w:t>
            </w:r>
          </w:p>
        </w:tc>
      </w:tr>
      <w:tr w:rsidR="007C4061" w:rsidRPr="00BC4D08" w14:paraId="63752E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02694D"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E8E6A21"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88A4A32"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C4D25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B61CA2" w14:textId="35993D13"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196C751" w14:textId="77777777" w:rsidR="007C4061" w:rsidRPr="00533C32" w:rsidRDefault="007C4061" w:rsidP="007C4061">
      <w:pPr>
        <w:pStyle w:val="Guidance"/>
      </w:pPr>
    </w:p>
    <w:p w14:paraId="30693A41" w14:textId="77777777" w:rsidR="007C4061" w:rsidRPr="00533C32" w:rsidRDefault="007C4061" w:rsidP="00842E08">
      <w:r w:rsidRPr="00533C32">
        <w:t>This method shall support the request data structures specified in table 5.2.31.3.2-2 and the response data structures and response codes specified in table 5.2.31.3.4-3.</w:t>
      </w:r>
    </w:p>
    <w:p w14:paraId="4FECA28F" w14:textId="77777777" w:rsidR="007C4061" w:rsidRPr="00533C32" w:rsidRDefault="007C4061" w:rsidP="00842E08">
      <w:pPr>
        <w:pStyle w:val="TH"/>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3FDFA0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2524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E2F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5E58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EC73" w14:textId="77777777" w:rsidR="007C4061" w:rsidRPr="00D5200C" w:rsidRDefault="007C4061" w:rsidP="00C17C4C">
            <w:pPr>
              <w:pStyle w:val="TAH"/>
              <w:rPr>
                <w:lang w:val="en-US"/>
              </w:rPr>
            </w:pPr>
            <w:r w:rsidRPr="00D5200C">
              <w:rPr>
                <w:lang w:val="en-US"/>
              </w:rPr>
              <w:t>Description</w:t>
            </w:r>
          </w:p>
        </w:tc>
      </w:tr>
      <w:tr w:rsidR="007C4061" w:rsidRPr="00BC4D08" w14:paraId="4AF365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6CC685"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5087AB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15974C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E12274"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769822E1" w14:textId="77777777" w:rsidR="007C4061" w:rsidRPr="00533C32" w:rsidRDefault="007C4061" w:rsidP="00842E08"/>
    <w:p w14:paraId="457F1024" w14:textId="77777777" w:rsidR="007C4061" w:rsidRPr="00533C32" w:rsidRDefault="007C4061" w:rsidP="00842E08">
      <w:pPr>
        <w:pStyle w:val="TH"/>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4EDF6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69B1F6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0829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6EC25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220AE0" w14:textId="77777777" w:rsidR="007C4061" w:rsidRPr="00D5200C" w:rsidRDefault="007C4061" w:rsidP="00C17C4C">
            <w:pPr>
              <w:pStyle w:val="TAH"/>
              <w:rPr>
                <w:lang w:val="en-US"/>
              </w:rPr>
            </w:pPr>
            <w:r w:rsidRPr="00D5200C">
              <w:rPr>
                <w:lang w:val="en-US"/>
              </w:rPr>
              <w:t>Response</w:t>
            </w:r>
          </w:p>
          <w:p w14:paraId="2507FE9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F41DF" w14:textId="77777777" w:rsidR="007C4061" w:rsidRPr="00D5200C" w:rsidRDefault="007C4061" w:rsidP="00C17C4C">
            <w:pPr>
              <w:pStyle w:val="TAH"/>
              <w:rPr>
                <w:lang w:val="en-US"/>
              </w:rPr>
            </w:pPr>
            <w:r w:rsidRPr="00D5200C">
              <w:rPr>
                <w:lang w:val="en-US"/>
              </w:rPr>
              <w:t>Description</w:t>
            </w:r>
          </w:p>
        </w:tc>
      </w:tr>
      <w:tr w:rsidR="007C4061" w:rsidRPr="00BC4D08" w14:paraId="23E3DB5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DC5E2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142CA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019E2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51DA493"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3F63C9"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45ADA9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620007"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A7F69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7AAF36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490213"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E1613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2427555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180E3"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F3A8C1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41CF9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68EA90D"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9F842CB"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proofErr w:type="spellStart"/>
            <w:r w:rsidRPr="00D5200C">
              <w:rPr>
                <w:lang w:val="en-US"/>
              </w:rPr>
              <w:t>invalidParams</w:t>
            </w:r>
            <w:proofErr w:type="spellEnd"/>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1B3845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00C9AA"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D452B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3EE88B51" w14:textId="574F0752" w:rsidR="007C4061" w:rsidRDefault="007C4061" w:rsidP="00842E08">
      <w:pPr>
        <w:rPr>
          <w:lang w:eastAsia="zh-CN"/>
        </w:rPr>
      </w:pPr>
    </w:p>
    <w:p w14:paraId="0A552B28" w14:textId="598740C0" w:rsidR="008307D7" w:rsidRDefault="00EB123F" w:rsidP="008307D7">
      <w:pPr>
        <w:pStyle w:val="Heading3"/>
      </w:pPr>
      <w:bookmarkStart w:id="1431" w:name="_Toc58584462"/>
      <w:bookmarkStart w:id="1432" w:name="_Toc56520756"/>
      <w:bookmarkStart w:id="1433" w:name="_Toc114765696"/>
      <w:r>
        <w:t>5.2.31A</w:t>
      </w:r>
      <w:r w:rsidR="008307D7">
        <w:tab/>
        <w:t xml:space="preserve">Resource: </w:t>
      </w:r>
      <w:proofErr w:type="spellStart"/>
      <w:r w:rsidR="008307D7">
        <w:t>Smf</w:t>
      </w:r>
      <w:proofErr w:type="spellEnd"/>
      <w:r w:rsidR="008307D7">
        <w:rPr>
          <w:lang w:val="de-DE"/>
        </w:rPr>
        <w:t>SubscriptionInfo</w:t>
      </w:r>
      <w:bookmarkEnd w:id="1431"/>
      <w:bookmarkEnd w:id="1432"/>
      <w:bookmarkEnd w:id="1433"/>
    </w:p>
    <w:p w14:paraId="00655129" w14:textId="6D3A1654" w:rsidR="008307D7" w:rsidRDefault="00EB123F" w:rsidP="008307D7">
      <w:pPr>
        <w:pStyle w:val="Heading4"/>
      </w:pPr>
      <w:bookmarkStart w:id="1434" w:name="_Toc58584463"/>
      <w:bookmarkStart w:id="1435" w:name="_Toc56520757"/>
      <w:bookmarkStart w:id="1436" w:name="_Toc114765697"/>
      <w:r>
        <w:t>5.2.31A</w:t>
      </w:r>
      <w:r w:rsidR="008307D7">
        <w:t>.1</w:t>
      </w:r>
      <w:r w:rsidR="008307D7">
        <w:tab/>
        <w:t>Description</w:t>
      </w:r>
      <w:bookmarkEnd w:id="1434"/>
      <w:bookmarkEnd w:id="1435"/>
      <w:bookmarkEnd w:id="1436"/>
    </w:p>
    <w:p w14:paraId="49E74B24" w14:textId="52C8D466" w:rsidR="008307D7" w:rsidRDefault="008307D7" w:rsidP="00842E08">
      <w:r>
        <w:t xml:space="preserve">This resource represents information relevant to an individual EE Subscription for a UE. Depending on the Event Types of the </w:t>
      </w:r>
      <w:proofErr w:type="spellStart"/>
      <w:r>
        <w:t>EeSubscription</w:t>
      </w:r>
      <w:proofErr w:type="spellEnd"/>
      <w:r>
        <w:t xml:space="preserve">, the UDM may need to consume the </w:t>
      </w:r>
      <w:proofErr w:type="spellStart"/>
      <w:r>
        <w:t>Nsmf_EventExposure_Subscribe</w:t>
      </w:r>
      <w:proofErr w:type="spellEnd"/>
      <w:r>
        <w:t xml:space="preserve"> service operation to subscribe at the SMF (see 3GPP TS 29.508 [</w:t>
      </w:r>
      <w:r w:rsidR="00E815BC">
        <w:rPr>
          <w:lang w:eastAsia="zh-CN"/>
        </w:rPr>
        <w:t>2</w:t>
      </w:r>
      <w:r w:rsidR="002D08CC">
        <w:rPr>
          <w:lang w:eastAsia="zh-CN"/>
        </w:rPr>
        <w:t>1</w:t>
      </w:r>
      <w:r>
        <w:t xml:space="preserve">]). After successful subscription at the SMF, the UDM needs to store within the UDR related information, e.g. the </w:t>
      </w:r>
      <w:proofErr w:type="spellStart"/>
      <w:r>
        <w:t>SubscriptionId</w:t>
      </w:r>
      <w:proofErr w:type="spellEnd"/>
      <w:r>
        <w:t xml:space="preserve"> allocated by the SMF.</w:t>
      </w:r>
    </w:p>
    <w:p w14:paraId="493A753A" w14:textId="77777777" w:rsidR="008307D7" w:rsidRDefault="008307D7" w:rsidP="00842E08">
      <w:r>
        <w:t>This resource is modelled with the Document resource archetype (see clause</w:t>
      </w:r>
      <w:r>
        <w:rPr>
          <w:lang w:val="en-US"/>
        </w:rPr>
        <w:t> </w:t>
      </w:r>
      <w:r>
        <w:t>C.1 of 3GPP TS 29.501 [</w:t>
      </w:r>
      <w:r>
        <w:rPr>
          <w:lang w:eastAsia="zh-CN"/>
        </w:rPr>
        <w:t>7</w:t>
      </w:r>
      <w:r>
        <w:t>]).</w:t>
      </w:r>
    </w:p>
    <w:p w14:paraId="62B00F6E" w14:textId="2B2A43F1" w:rsidR="008307D7" w:rsidRDefault="00EB123F" w:rsidP="008307D7">
      <w:pPr>
        <w:pStyle w:val="Heading4"/>
      </w:pPr>
      <w:bookmarkStart w:id="1437" w:name="_Toc58584464"/>
      <w:bookmarkStart w:id="1438" w:name="_Toc56520758"/>
      <w:bookmarkStart w:id="1439" w:name="_Toc114765698"/>
      <w:r>
        <w:t>5.2.31A</w:t>
      </w:r>
      <w:r w:rsidR="008307D7">
        <w:t>.2</w:t>
      </w:r>
      <w:r w:rsidR="008307D7">
        <w:tab/>
        <w:t>Resource Definition</w:t>
      </w:r>
      <w:bookmarkEnd w:id="1437"/>
      <w:bookmarkEnd w:id="1438"/>
      <w:bookmarkEnd w:id="1439"/>
    </w:p>
    <w:p w14:paraId="174CD53E" w14:textId="77777777" w:rsidR="008307D7" w:rsidRDefault="008307D7" w:rsidP="00842E08">
      <w:r>
        <w:t>Resource URI: {apiRoot}/nudr-dr/&lt;apiVersion&gt;/subscription-data/{ueId}/</w:t>
      </w:r>
      <w:r>
        <w:rPr>
          <w:lang w:eastAsia="zh-CN"/>
        </w:rPr>
        <w:t>context-data/</w:t>
      </w:r>
      <w:r>
        <w:t>ee-subscriptions/{subsId}/smf-subscriptions</w:t>
      </w:r>
    </w:p>
    <w:p w14:paraId="799D5CAC" w14:textId="3C8B357E" w:rsidR="008307D7" w:rsidRDefault="008307D7" w:rsidP="00842E08">
      <w:pPr>
        <w:rPr>
          <w:rFonts w:ascii="Arial" w:hAnsi="Arial" w:cs="Arial"/>
        </w:rPr>
      </w:pPr>
      <w:r>
        <w:t>This resource shall support the resource URI variables defined in table </w:t>
      </w:r>
      <w:r w:rsidR="00EB123F">
        <w:t>5.2.31A</w:t>
      </w:r>
      <w:r>
        <w:t>.2-1</w:t>
      </w:r>
      <w:r>
        <w:rPr>
          <w:rFonts w:ascii="Arial" w:hAnsi="Arial" w:cs="Arial"/>
        </w:rPr>
        <w:t>.</w:t>
      </w:r>
    </w:p>
    <w:p w14:paraId="24F938AF" w14:textId="7C7E4058" w:rsidR="008307D7" w:rsidRDefault="008307D7" w:rsidP="00842E08">
      <w:pPr>
        <w:pStyle w:val="TH"/>
      </w:pPr>
      <w:r>
        <w:t>Table </w:t>
      </w:r>
      <w:r w:rsidR="00EB123F">
        <w:t>5.2.31A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307D7" w14:paraId="3BD43326"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005158" w14:textId="77777777" w:rsidR="008307D7" w:rsidRDefault="008307D7"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3D4030" w14:textId="77777777" w:rsidR="008307D7" w:rsidRDefault="008307D7" w:rsidP="0096018D">
            <w:pPr>
              <w:pStyle w:val="TAH"/>
              <w:rPr>
                <w:lang w:val="en-US" w:eastAsia="en-GB"/>
              </w:rPr>
            </w:pPr>
            <w:r>
              <w:rPr>
                <w:lang w:val="en-US" w:eastAsia="en-GB"/>
              </w:rPr>
              <w:t>Definition</w:t>
            </w:r>
          </w:p>
        </w:tc>
      </w:tr>
      <w:tr w:rsidR="008307D7" w14:paraId="15AA4AB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BB1E1B" w14:textId="77777777" w:rsidR="008307D7" w:rsidRDefault="008307D7" w:rsidP="0096018D">
            <w:pPr>
              <w:pStyle w:val="TAL"/>
              <w:rPr>
                <w:lang w:val="en-US" w:eastAsia="en-GB"/>
              </w:rPr>
            </w:pPr>
            <w:proofErr w:type="spellStart"/>
            <w:r>
              <w:rPr>
                <w:lang w:val="en-US" w:eastAsia="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7EE1D3" w14:textId="77777777" w:rsidR="008307D7" w:rsidRDefault="008307D7"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8307D7" w14:paraId="60816071"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006FD9" w14:textId="77777777" w:rsidR="008307D7" w:rsidRDefault="008307D7" w:rsidP="0096018D">
            <w:pPr>
              <w:pStyle w:val="TAL"/>
              <w:rPr>
                <w:lang w:val="en-US" w:eastAsia="zh-CN"/>
              </w:rPr>
            </w:pPr>
            <w:proofErr w:type="spellStart"/>
            <w:r>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CFA1DC" w14:textId="77777777" w:rsidR="008307D7" w:rsidRDefault="008307D7"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 xml:space="preserve">pattern: See pattern of type </w:t>
            </w:r>
            <w:proofErr w:type="spellStart"/>
            <w:r>
              <w:rPr>
                <w:lang w:val="en-US" w:eastAsia="en-GB"/>
              </w:rPr>
              <w:t>VarUeId</w:t>
            </w:r>
            <w:proofErr w:type="spellEnd"/>
            <w:r>
              <w:rPr>
                <w:lang w:val="en-US" w:eastAsia="en-GB"/>
              </w:rPr>
              <w:t xml:space="preserve"> in 3GPP TS 29.571 [3]</w:t>
            </w:r>
          </w:p>
        </w:tc>
      </w:tr>
      <w:tr w:rsidR="008307D7" w14:paraId="574F0D4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5DC1FD" w14:textId="77777777" w:rsidR="008307D7" w:rsidRDefault="008307D7" w:rsidP="0096018D">
            <w:pPr>
              <w:pStyle w:val="TAL"/>
              <w:rPr>
                <w:lang w:val="en-US" w:eastAsia="zh-CN"/>
              </w:rPr>
            </w:pPr>
            <w:proofErr w:type="spellStart"/>
            <w:r>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7F92D" w14:textId="77777777" w:rsidR="008307D7" w:rsidRDefault="008307D7" w:rsidP="0096018D">
            <w:pPr>
              <w:pStyle w:val="TAL"/>
              <w:rPr>
                <w:lang w:val="en-US" w:eastAsia="en-GB"/>
              </w:rPr>
            </w:pPr>
            <w:r>
              <w:rPr>
                <w:lang w:val="en-US" w:eastAsia="en-GB"/>
              </w:rPr>
              <w:t>Identifier of the subscription (allocated by the UDM)</w:t>
            </w:r>
          </w:p>
        </w:tc>
      </w:tr>
    </w:tbl>
    <w:p w14:paraId="0EBC9BFC" w14:textId="77777777" w:rsidR="008307D7" w:rsidRDefault="008307D7" w:rsidP="00842E08"/>
    <w:p w14:paraId="74B8C173" w14:textId="1A801E41" w:rsidR="008307D7" w:rsidRDefault="00EB123F" w:rsidP="008307D7">
      <w:pPr>
        <w:pStyle w:val="Heading4"/>
      </w:pPr>
      <w:bookmarkStart w:id="1440" w:name="_Toc58584465"/>
      <w:bookmarkStart w:id="1441" w:name="_Toc56520759"/>
      <w:bookmarkStart w:id="1442" w:name="_Toc114765699"/>
      <w:r>
        <w:t>5.2.31A</w:t>
      </w:r>
      <w:r w:rsidR="008307D7">
        <w:t>.3</w:t>
      </w:r>
      <w:r w:rsidR="008307D7">
        <w:tab/>
        <w:t>Resource Standard Methods</w:t>
      </w:r>
      <w:bookmarkEnd w:id="1440"/>
      <w:bookmarkEnd w:id="1441"/>
      <w:bookmarkEnd w:id="1442"/>
    </w:p>
    <w:p w14:paraId="6EE24DBD" w14:textId="09FD6420" w:rsidR="008307D7" w:rsidRDefault="00EB123F" w:rsidP="008307D7">
      <w:pPr>
        <w:pStyle w:val="Heading5"/>
      </w:pPr>
      <w:bookmarkStart w:id="1443" w:name="_Toc58584466"/>
      <w:bookmarkStart w:id="1444" w:name="_Toc56520760"/>
      <w:bookmarkStart w:id="1445" w:name="_Toc114765700"/>
      <w:r>
        <w:t>5.2.31A</w:t>
      </w:r>
      <w:r w:rsidR="008307D7">
        <w:t>.3.1</w:t>
      </w:r>
      <w:r w:rsidR="008307D7">
        <w:tab/>
        <w:t>PUT</w:t>
      </w:r>
      <w:bookmarkEnd w:id="1443"/>
      <w:bookmarkEnd w:id="1444"/>
      <w:bookmarkEnd w:id="1445"/>
    </w:p>
    <w:p w14:paraId="7ACD3A53" w14:textId="7D93544D" w:rsidR="008307D7" w:rsidRDefault="008307D7" w:rsidP="00842E08">
      <w:r>
        <w:t xml:space="preserve">This method shall support the URI query parameters specified in table </w:t>
      </w:r>
      <w:r w:rsidR="00EB123F">
        <w:t>5.2.31A</w:t>
      </w:r>
      <w:r>
        <w:t>.3.1-1.</w:t>
      </w:r>
    </w:p>
    <w:p w14:paraId="2E438D4C" w14:textId="0653ACCE" w:rsidR="008307D7" w:rsidRDefault="008307D7" w:rsidP="00842E08">
      <w:pPr>
        <w:pStyle w:val="TH"/>
      </w:pPr>
      <w:r>
        <w:lastRenderedPageBreak/>
        <w:t xml:space="preserve">Table </w:t>
      </w:r>
      <w:r w:rsidR="00EB123F">
        <w:t>5.2.31A</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01E04DE"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5BE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3593A"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306E0"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B7C24"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656D5" w14:textId="77777777" w:rsidR="008307D7" w:rsidRDefault="008307D7" w:rsidP="0096018D">
            <w:pPr>
              <w:pStyle w:val="TAH"/>
              <w:rPr>
                <w:lang w:val="en-US" w:eastAsia="en-GB"/>
              </w:rPr>
            </w:pPr>
            <w:r>
              <w:rPr>
                <w:lang w:val="en-US" w:eastAsia="en-GB"/>
              </w:rPr>
              <w:t>Description</w:t>
            </w:r>
          </w:p>
        </w:tc>
      </w:tr>
      <w:tr w:rsidR="008307D7" w14:paraId="213F5C1D"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AD8A2D"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E9A8570"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DF028"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0F2F989"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5BCFCB" w14:textId="77777777" w:rsidR="008307D7" w:rsidRDefault="008307D7" w:rsidP="0096018D">
            <w:pPr>
              <w:pStyle w:val="TAL"/>
              <w:rPr>
                <w:lang w:val="en-US" w:eastAsia="en-GB"/>
              </w:rPr>
            </w:pPr>
          </w:p>
        </w:tc>
      </w:tr>
    </w:tbl>
    <w:p w14:paraId="16BD9550" w14:textId="77777777" w:rsidR="008307D7" w:rsidRDefault="008307D7" w:rsidP="00842E08"/>
    <w:p w14:paraId="0215CA33" w14:textId="5A0B97A0" w:rsidR="008307D7" w:rsidRDefault="008307D7" w:rsidP="00842E08">
      <w:r>
        <w:t xml:space="preserve">This method shall support the request data structures specified in table </w:t>
      </w:r>
      <w:r w:rsidR="00EB123F">
        <w:t>5.2.31A</w:t>
      </w:r>
      <w:r>
        <w:t xml:space="preserve">.3.1-2 and the response data structures, and response codes specified in table </w:t>
      </w:r>
      <w:r w:rsidR="00EB123F">
        <w:t>5.2.31A</w:t>
      </w:r>
      <w:r>
        <w:t>.3.1-3.</w:t>
      </w:r>
    </w:p>
    <w:p w14:paraId="18FAB97B" w14:textId="4848789A" w:rsidR="008307D7" w:rsidRDefault="008307D7" w:rsidP="00842E08">
      <w:pPr>
        <w:pStyle w:val="TH"/>
      </w:pPr>
      <w:r>
        <w:t xml:space="preserve">Table </w:t>
      </w:r>
      <w:r w:rsidR="00EB123F">
        <w:t>5.2.31A</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5793DE9"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A6AF1"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5866D"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2EC7E"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7A95D" w14:textId="77777777" w:rsidR="008307D7" w:rsidRDefault="008307D7" w:rsidP="0096018D">
            <w:pPr>
              <w:pStyle w:val="TAH"/>
              <w:rPr>
                <w:lang w:val="en-US" w:eastAsia="en-GB"/>
              </w:rPr>
            </w:pPr>
            <w:r>
              <w:rPr>
                <w:lang w:val="en-US" w:eastAsia="en-GB"/>
              </w:rPr>
              <w:t>Description</w:t>
            </w:r>
          </w:p>
        </w:tc>
      </w:tr>
      <w:tr w:rsidR="008307D7" w14:paraId="2F06F01F"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8E76A" w14:textId="77777777" w:rsidR="008307D7" w:rsidRDefault="008307D7" w:rsidP="0096018D">
            <w:pPr>
              <w:pStyle w:val="TAL"/>
              <w:rPr>
                <w:lang w:val="en-US" w:eastAsia="en-GB"/>
              </w:rPr>
            </w:pPr>
            <w:proofErr w:type="spellStart"/>
            <w:r>
              <w:rPr>
                <w:lang w:val="en-US" w:eastAsia="en-GB"/>
              </w:rPr>
              <w:t>SmfSubscriptionInfo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2E2AA32" w14:textId="77777777" w:rsidR="008307D7" w:rsidRDefault="008307D7"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6CA80E16" w14:textId="77777777" w:rsidR="008307D7" w:rsidRDefault="008307D7"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06315E9A" w14:textId="77777777" w:rsidR="008307D7" w:rsidRDefault="008307D7" w:rsidP="0096018D">
            <w:pPr>
              <w:pStyle w:val="TAL"/>
              <w:rPr>
                <w:lang w:val="en-US" w:eastAsia="en-GB"/>
              </w:rPr>
            </w:pPr>
            <w:r>
              <w:rPr>
                <w:lang w:val="en-US" w:eastAsia="en-GB"/>
              </w:rPr>
              <w:t xml:space="preserve">SMF subscription info </w:t>
            </w:r>
          </w:p>
        </w:tc>
      </w:tr>
    </w:tbl>
    <w:p w14:paraId="38369540" w14:textId="77777777" w:rsidR="008307D7" w:rsidRDefault="008307D7" w:rsidP="00842E08"/>
    <w:p w14:paraId="210896BD" w14:textId="0C717B8D" w:rsidR="008307D7" w:rsidRDefault="008307D7" w:rsidP="00842E08">
      <w:pPr>
        <w:pStyle w:val="TH"/>
      </w:pPr>
      <w:r>
        <w:t xml:space="preserve">Table </w:t>
      </w:r>
      <w:r w:rsidR="00EB123F">
        <w:t>5.2.31A</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0B4B8D6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B8602"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A0E127"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A7A9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6EFD5B" w14:textId="77777777" w:rsidR="008307D7" w:rsidRDefault="008307D7" w:rsidP="0096018D">
            <w:pPr>
              <w:pStyle w:val="TAH"/>
              <w:rPr>
                <w:lang w:val="en-US" w:eastAsia="en-GB"/>
              </w:rPr>
            </w:pPr>
            <w:r>
              <w:rPr>
                <w:lang w:val="en-US" w:eastAsia="en-GB"/>
              </w:rPr>
              <w:t>Response</w:t>
            </w:r>
          </w:p>
          <w:p w14:paraId="68FA4C92"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5865F0" w14:textId="77777777" w:rsidR="008307D7" w:rsidRDefault="008307D7" w:rsidP="0096018D">
            <w:pPr>
              <w:pStyle w:val="TAH"/>
              <w:rPr>
                <w:lang w:val="en-US" w:eastAsia="en-GB"/>
              </w:rPr>
            </w:pPr>
            <w:r>
              <w:rPr>
                <w:lang w:val="en-US" w:eastAsia="en-GB"/>
              </w:rPr>
              <w:t>Description</w:t>
            </w:r>
          </w:p>
        </w:tc>
      </w:tr>
      <w:tr w:rsidR="008307D7" w14:paraId="5919DE1C"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7D048E"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324AEC1"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150DCA3"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2D0760"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809D28" w14:textId="77777777" w:rsidR="008307D7" w:rsidRDefault="008307D7" w:rsidP="0096018D">
            <w:pPr>
              <w:pStyle w:val="TAL"/>
              <w:rPr>
                <w:lang w:val="en-US" w:eastAsia="en-GB"/>
              </w:rPr>
            </w:pPr>
            <w:r>
              <w:rPr>
                <w:lang w:val="en-US" w:eastAsia="en-GB"/>
              </w:rPr>
              <w:t>Upon success, an empty response body shall be returned.</w:t>
            </w:r>
          </w:p>
        </w:tc>
      </w:tr>
      <w:tr w:rsidR="008307D7" w14:paraId="2A723549"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6AC0C5"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7A7304B0" w14:textId="77777777" w:rsidR="008307D7" w:rsidRDefault="008307D7" w:rsidP="00842E08">
      <w:pPr>
        <w:rPr>
          <w:lang w:eastAsia="zh-CN"/>
        </w:rPr>
      </w:pPr>
    </w:p>
    <w:p w14:paraId="2987C59B" w14:textId="681540D0" w:rsidR="008307D7" w:rsidRDefault="00EB123F" w:rsidP="008307D7">
      <w:pPr>
        <w:pStyle w:val="Heading5"/>
      </w:pPr>
      <w:bookmarkStart w:id="1446" w:name="_Toc58584467"/>
      <w:bookmarkStart w:id="1447" w:name="_Toc56520761"/>
      <w:bookmarkStart w:id="1448" w:name="_Toc114765701"/>
      <w:r>
        <w:t>5.2.31A</w:t>
      </w:r>
      <w:r w:rsidR="008307D7">
        <w:t>.3.2</w:t>
      </w:r>
      <w:r w:rsidR="008307D7">
        <w:tab/>
        <w:t>DELETE</w:t>
      </w:r>
      <w:bookmarkEnd w:id="1446"/>
      <w:bookmarkEnd w:id="1447"/>
      <w:bookmarkEnd w:id="1448"/>
    </w:p>
    <w:p w14:paraId="58B493EA" w14:textId="4019ADD9" w:rsidR="008307D7" w:rsidRDefault="008307D7" w:rsidP="00842E08">
      <w:r>
        <w:t xml:space="preserve">This method shall support the URI query parameters specified in table </w:t>
      </w:r>
      <w:r w:rsidR="00EB123F">
        <w:t>5.2.31A</w:t>
      </w:r>
      <w:r>
        <w:t>.3.2-1.</w:t>
      </w:r>
    </w:p>
    <w:p w14:paraId="229B5239" w14:textId="285F12C2" w:rsidR="008307D7" w:rsidRDefault="008307D7" w:rsidP="00842E08">
      <w:pPr>
        <w:pStyle w:val="TH"/>
      </w:pPr>
      <w:r>
        <w:t xml:space="preserve">Table </w:t>
      </w:r>
      <w:r w:rsidR="00EB123F">
        <w:t>5.2.31A</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18A31749"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22D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7C16B5"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7FEDDB"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A4B3"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F656F" w14:textId="77777777" w:rsidR="008307D7" w:rsidRDefault="008307D7" w:rsidP="0096018D">
            <w:pPr>
              <w:pStyle w:val="TAH"/>
              <w:rPr>
                <w:lang w:val="en-US" w:eastAsia="en-GB"/>
              </w:rPr>
            </w:pPr>
            <w:r>
              <w:rPr>
                <w:lang w:val="en-US" w:eastAsia="en-GB"/>
              </w:rPr>
              <w:t>Description</w:t>
            </w:r>
          </w:p>
        </w:tc>
      </w:tr>
      <w:tr w:rsidR="008307D7" w14:paraId="339B646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11BB1"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2503CC6"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B387237"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F826C3D"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F4C35" w14:textId="77777777" w:rsidR="008307D7" w:rsidRDefault="008307D7" w:rsidP="0096018D">
            <w:pPr>
              <w:pStyle w:val="TAL"/>
              <w:rPr>
                <w:lang w:val="en-US" w:eastAsia="en-GB"/>
              </w:rPr>
            </w:pPr>
          </w:p>
        </w:tc>
      </w:tr>
    </w:tbl>
    <w:p w14:paraId="6B675A0B" w14:textId="77777777" w:rsidR="008307D7" w:rsidRDefault="008307D7" w:rsidP="00842E08"/>
    <w:p w14:paraId="76F652A7" w14:textId="081E03E3" w:rsidR="008307D7" w:rsidRDefault="008307D7" w:rsidP="00842E08">
      <w:r>
        <w:t xml:space="preserve">This method shall support the request data structures specified in table </w:t>
      </w:r>
      <w:r w:rsidR="00EB123F">
        <w:t>5.2.31A</w:t>
      </w:r>
      <w:r>
        <w:t xml:space="preserve">.3.2-2 and the response data structures, and response codes specified in table </w:t>
      </w:r>
      <w:r w:rsidR="00EB123F">
        <w:t>5.2.31A</w:t>
      </w:r>
      <w:r>
        <w:t>.3.2-3.</w:t>
      </w:r>
    </w:p>
    <w:p w14:paraId="62CDB7D8" w14:textId="36FFDB81" w:rsidR="008307D7" w:rsidRDefault="008307D7" w:rsidP="00842E08">
      <w:pPr>
        <w:pStyle w:val="TH"/>
      </w:pPr>
      <w:r>
        <w:t xml:space="preserve">Table </w:t>
      </w:r>
      <w:r w:rsidR="00EB123F">
        <w:t>5.2.31A</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2311A41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12B7F5"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7E75B"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E34E1F"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8E0B6" w14:textId="77777777" w:rsidR="008307D7" w:rsidRDefault="008307D7" w:rsidP="0096018D">
            <w:pPr>
              <w:pStyle w:val="TAH"/>
              <w:rPr>
                <w:lang w:val="en-US" w:eastAsia="en-GB"/>
              </w:rPr>
            </w:pPr>
            <w:r>
              <w:rPr>
                <w:lang w:val="en-US" w:eastAsia="en-GB"/>
              </w:rPr>
              <w:t>Description</w:t>
            </w:r>
          </w:p>
        </w:tc>
      </w:tr>
      <w:tr w:rsidR="008307D7" w14:paraId="1ADDB99E"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D02D56"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B68448A"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A1A2531"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811B872" w14:textId="77777777" w:rsidR="008307D7" w:rsidRDefault="008307D7" w:rsidP="0096018D">
            <w:pPr>
              <w:pStyle w:val="TAL"/>
              <w:rPr>
                <w:lang w:val="en-US" w:eastAsia="en-GB"/>
              </w:rPr>
            </w:pPr>
          </w:p>
        </w:tc>
      </w:tr>
    </w:tbl>
    <w:p w14:paraId="4726B1D3" w14:textId="77777777" w:rsidR="008307D7" w:rsidRDefault="008307D7" w:rsidP="00842E08"/>
    <w:p w14:paraId="3280B3CF" w14:textId="4F84C29C" w:rsidR="008307D7" w:rsidRDefault="008307D7" w:rsidP="00842E08">
      <w:pPr>
        <w:pStyle w:val="TH"/>
      </w:pPr>
      <w:r>
        <w:t xml:space="preserve">Table </w:t>
      </w:r>
      <w:r w:rsidR="00EB123F">
        <w:t>5.2.31A</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75FED8E3"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7EE2F8"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D6049C"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7B9736"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4B17B" w14:textId="77777777" w:rsidR="008307D7" w:rsidRDefault="008307D7" w:rsidP="0096018D">
            <w:pPr>
              <w:pStyle w:val="TAH"/>
              <w:rPr>
                <w:lang w:val="en-US" w:eastAsia="en-GB"/>
              </w:rPr>
            </w:pPr>
            <w:r>
              <w:rPr>
                <w:lang w:val="en-US" w:eastAsia="en-GB"/>
              </w:rPr>
              <w:t>Response</w:t>
            </w:r>
          </w:p>
          <w:p w14:paraId="2AF9A4BC"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18D19" w14:textId="77777777" w:rsidR="008307D7" w:rsidRDefault="008307D7" w:rsidP="0096018D">
            <w:pPr>
              <w:pStyle w:val="TAH"/>
              <w:rPr>
                <w:lang w:val="en-US" w:eastAsia="en-GB"/>
              </w:rPr>
            </w:pPr>
            <w:r>
              <w:rPr>
                <w:lang w:val="en-US" w:eastAsia="en-GB"/>
              </w:rPr>
              <w:t>Description</w:t>
            </w:r>
          </w:p>
        </w:tc>
      </w:tr>
      <w:tr w:rsidR="008307D7" w14:paraId="190BFC6A"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D37061"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68B1313"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067B7F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26084B94"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7483AFE" w14:textId="77777777" w:rsidR="008307D7" w:rsidRDefault="008307D7" w:rsidP="0096018D">
            <w:pPr>
              <w:pStyle w:val="TAL"/>
              <w:rPr>
                <w:lang w:val="en-US" w:eastAsia="en-GB"/>
              </w:rPr>
            </w:pPr>
            <w:r>
              <w:rPr>
                <w:lang w:val="en-US" w:eastAsia="en-GB"/>
              </w:rPr>
              <w:t>Upon success, an empty response body shall be returned.</w:t>
            </w:r>
          </w:p>
        </w:tc>
      </w:tr>
      <w:tr w:rsidR="008307D7" w14:paraId="3D1B9035"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DF35B0"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6578110D" w14:textId="77777777" w:rsidR="008307D7" w:rsidRDefault="008307D7" w:rsidP="00842E08"/>
    <w:p w14:paraId="4A330AB8" w14:textId="777EBEB6" w:rsidR="008307D7" w:rsidRDefault="00EB123F" w:rsidP="008307D7">
      <w:pPr>
        <w:pStyle w:val="Heading5"/>
      </w:pPr>
      <w:bookmarkStart w:id="1449" w:name="_Toc58584468"/>
      <w:bookmarkStart w:id="1450" w:name="_Toc56520762"/>
      <w:bookmarkStart w:id="1451" w:name="_Toc114765702"/>
      <w:r>
        <w:t>5.2.31A</w:t>
      </w:r>
      <w:r w:rsidR="008307D7">
        <w:t>.3.</w:t>
      </w:r>
      <w:r w:rsidR="008307D7">
        <w:rPr>
          <w:lang w:val="de-DE"/>
        </w:rPr>
        <w:t>3</w:t>
      </w:r>
      <w:r w:rsidR="008307D7">
        <w:tab/>
      </w:r>
      <w:r w:rsidR="008307D7">
        <w:rPr>
          <w:lang w:val="de-DE"/>
        </w:rPr>
        <w:t>GET</w:t>
      </w:r>
      <w:bookmarkEnd w:id="1449"/>
      <w:bookmarkEnd w:id="1450"/>
      <w:bookmarkEnd w:id="1451"/>
    </w:p>
    <w:p w14:paraId="232F1D5F" w14:textId="50A671B2" w:rsidR="008307D7" w:rsidRDefault="008307D7" w:rsidP="00842E08">
      <w:r>
        <w:t xml:space="preserve">This method shall support the URI query parameters specified in table </w:t>
      </w:r>
      <w:r w:rsidR="00EB123F">
        <w:t>5.2.31A</w:t>
      </w:r>
      <w:r>
        <w:t>.3.3-1.</w:t>
      </w:r>
    </w:p>
    <w:p w14:paraId="618687E5" w14:textId="684A078F" w:rsidR="008307D7" w:rsidRDefault="008307D7" w:rsidP="00842E08">
      <w:pPr>
        <w:pStyle w:val="TH"/>
      </w:pPr>
      <w:r>
        <w:lastRenderedPageBreak/>
        <w:t xml:space="preserve">Table </w:t>
      </w:r>
      <w:r w:rsidR="00EB123F">
        <w:t>5.2.31A</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80EB5D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1859DA"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BA4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C98E4"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F2562E"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101CC" w14:textId="77777777" w:rsidR="008307D7" w:rsidRDefault="008307D7" w:rsidP="0096018D">
            <w:pPr>
              <w:pStyle w:val="TAH"/>
              <w:rPr>
                <w:lang w:val="en-US" w:eastAsia="en-GB"/>
              </w:rPr>
            </w:pPr>
            <w:r>
              <w:rPr>
                <w:lang w:val="en-US" w:eastAsia="en-GB"/>
              </w:rPr>
              <w:t>Description</w:t>
            </w:r>
          </w:p>
        </w:tc>
      </w:tr>
      <w:tr w:rsidR="008307D7" w14:paraId="191DB098"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62E4EE"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7F5408D"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6BA1CA4"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CE99AFE"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EBCCD4" w14:textId="77777777" w:rsidR="008307D7" w:rsidRDefault="008307D7" w:rsidP="0096018D">
            <w:pPr>
              <w:pStyle w:val="TAL"/>
              <w:rPr>
                <w:lang w:val="en-US" w:eastAsia="en-GB"/>
              </w:rPr>
            </w:pPr>
          </w:p>
        </w:tc>
      </w:tr>
    </w:tbl>
    <w:p w14:paraId="230C66F3" w14:textId="77777777" w:rsidR="008307D7" w:rsidRDefault="008307D7" w:rsidP="00842E08"/>
    <w:p w14:paraId="2DD646CE" w14:textId="60B07E24" w:rsidR="008307D7" w:rsidRDefault="008307D7" w:rsidP="00842E08">
      <w:r>
        <w:t xml:space="preserve">This method shall support the request data structures specified in table </w:t>
      </w:r>
      <w:r w:rsidR="00EB123F">
        <w:t>5.2.31A</w:t>
      </w:r>
      <w:r>
        <w:t xml:space="preserve">.3.3-2 and the response data structures and response codes specified in table </w:t>
      </w:r>
      <w:r w:rsidR="00EB123F">
        <w:t>5.2.31A</w:t>
      </w:r>
      <w:r>
        <w:t>.3.3-3.</w:t>
      </w:r>
    </w:p>
    <w:p w14:paraId="10670E1A" w14:textId="061696DE" w:rsidR="008307D7" w:rsidRDefault="008307D7" w:rsidP="00842E08">
      <w:pPr>
        <w:pStyle w:val="TH"/>
      </w:pPr>
      <w:r>
        <w:t xml:space="preserve">Table </w:t>
      </w:r>
      <w:r w:rsidR="00EB123F">
        <w:t>5.2.31A</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0D215DB"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94B6F0"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AF791"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8627A"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68BE7" w14:textId="77777777" w:rsidR="008307D7" w:rsidRDefault="008307D7" w:rsidP="0096018D">
            <w:pPr>
              <w:pStyle w:val="TAH"/>
              <w:rPr>
                <w:lang w:val="en-US" w:eastAsia="en-GB"/>
              </w:rPr>
            </w:pPr>
            <w:r>
              <w:rPr>
                <w:lang w:val="en-US" w:eastAsia="en-GB"/>
              </w:rPr>
              <w:t>Description</w:t>
            </w:r>
          </w:p>
        </w:tc>
      </w:tr>
      <w:tr w:rsidR="008307D7" w14:paraId="6557E39A"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D3804"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87AD9E7"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4C0654B3"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29EC3271" w14:textId="77777777" w:rsidR="008307D7" w:rsidRDefault="008307D7" w:rsidP="0096018D">
            <w:pPr>
              <w:pStyle w:val="TAL"/>
              <w:rPr>
                <w:lang w:val="en-US" w:eastAsia="en-GB"/>
              </w:rPr>
            </w:pPr>
          </w:p>
        </w:tc>
      </w:tr>
    </w:tbl>
    <w:p w14:paraId="77C380E1" w14:textId="77777777" w:rsidR="008307D7" w:rsidRDefault="008307D7" w:rsidP="00842E08"/>
    <w:p w14:paraId="22343432" w14:textId="6BA5A74D" w:rsidR="008307D7" w:rsidRDefault="008307D7" w:rsidP="00842E08">
      <w:pPr>
        <w:pStyle w:val="TH"/>
      </w:pPr>
      <w:r>
        <w:t xml:space="preserve">Table </w:t>
      </w:r>
      <w:r w:rsidR="00EB123F">
        <w:t>5.2.31A</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8307D7" w14:paraId="058DF11C"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330C4"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29770"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E85B0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A3134" w14:textId="77777777" w:rsidR="008307D7" w:rsidRDefault="008307D7" w:rsidP="0096018D">
            <w:pPr>
              <w:pStyle w:val="TAH"/>
              <w:rPr>
                <w:lang w:val="en-US" w:eastAsia="en-GB"/>
              </w:rPr>
            </w:pPr>
            <w:r>
              <w:rPr>
                <w:lang w:val="en-US" w:eastAsia="en-GB"/>
              </w:rPr>
              <w:t>Response</w:t>
            </w:r>
          </w:p>
          <w:p w14:paraId="7A3E8150"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C9B5" w14:textId="77777777" w:rsidR="008307D7" w:rsidRDefault="008307D7" w:rsidP="0096018D">
            <w:pPr>
              <w:pStyle w:val="TAH"/>
              <w:rPr>
                <w:lang w:val="en-US" w:eastAsia="en-GB"/>
              </w:rPr>
            </w:pPr>
            <w:r>
              <w:rPr>
                <w:lang w:val="en-US" w:eastAsia="en-GB"/>
              </w:rPr>
              <w:t>Description</w:t>
            </w:r>
          </w:p>
        </w:tc>
      </w:tr>
      <w:tr w:rsidR="008307D7" w14:paraId="6FED4949"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67762C" w14:textId="77777777" w:rsidR="008307D7" w:rsidRDefault="008307D7" w:rsidP="0096018D">
            <w:pPr>
              <w:pStyle w:val="TAL"/>
              <w:rPr>
                <w:lang w:val="en-US" w:eastAsia="en-GB"/>
              </w:rPr>
            </w:pPr>
            <w:proofErr w:type="spellStart"/>
            <w:r>
              <w:rPr>
                <w:lang w:val="en-US" w:eastAsia="en-GB"/>
              </w:rPr>
              <w:t>SmfSubscriptionInfo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92D35E5" w14:textId="77777777" w:rsidR="008307D7" w:rsidRDefault="008307D7"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06799013" w14:textId="77777777" w:rsidR="008307D7" w:rsidRDefault="008307D7"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098E260" w14:textId="77777777" w:rsidR="008307D7" w:rsidRDefault="008307D7"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13C91" w14:textId="77777777" w:rsidR="008307D7" w:rsidRDefault="008307D7" w:rsidP="0096018D">
            <w:pPr>
              <w:pStyle w:val="TAL"/>
              <w:rPr>
                <w:lang w:val="en-US" w:eastAsia="en-GB"/>
              </w:rPr>
            </w:pPr>
            <w:r>
              <w:rPr>
                <w:lang w:val="en-US" w:eastAsia="en-GB"/>
              </w:rPr>
              <w:t xml:space="preserve">Upon success, a response body containing SMF Subscription </w:t>
            </w:r>
            <w:proofErr w:type="spellStart"/>
            <w:r>
              <w:rPr>
                <w:lang w:val="en-US" w:eastAsia="en-GB"/>
              </w:rPr>
              <w:t>Infos</w:t>
            </w:r>
            <w:proofErr w:type="spellEnd"/>
            <w:r>
              <w:rPr>
                <w:lang w:val="en-US" w:eastAsia="en-GB"/>
              </w:rPr>
              <w:t xml:space="preserve"> shall be returned.</w:t>
            </w:r>
          </w:p>
        </w:tc>
      </w:tr>
      <w:tr w:rsidR="008307D7" w14:paraId="06679C9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216D36"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4FEF1CF4" w14:textId="77777777" w:rsidR="008307D7" w:rsidRDefault="008307D7" w:rsidP="00842E08"/>
    <w:p w14:paraId="23369D26" w14:textId="4B486180" w:rsidR="008307D7" w:rsidRDefault="00EB123F" w:rsidP="008307D7">
      <w:pPr>
        <w:pStyle w:val="Heading5"/>
      </w:pPr>
      <w:bookmarkStart w:id="1452" w:name="_Toc58584469"/>
      <w:bookmarkStart w:id="1453" w:name="_Toc56520763"/>
      <w:bookmarkStart w:id="1454" w:name="_Toc114765703"/>
      <w:r>
        <w:t>5.2.31A</w:t>
      </w:r>
      <w:r w:rsidR="008307D7">
        <w:t>.3.</w:t>
      </w:r>
      <w:r w:rsidR="008307D7">
        <w:rPr>
          <w:lang w:val="de-DE"/>
        </w:rPr>
        <w:t>4</w:t>
      </w:r>
      <w:r w:rsidR="008307D7">
        <w:tab/>
        <w:t>PATCH</w:t>
      </w:r>
      <w:bookmarkEnd w:id="1452"/>
      <w:bookmarkEnd w:id="1453"/>
      <w:bookmarkEnd w:id="1454"/>
    </w:p>
    <w:p w14:paraId="013792D9" w14:textId="77777777" w:rsidR="008307D7" w:rsidRDefault="008307D7" w:rsidP="00842E08">
      <w:pPr>
        <w:rPr>
          <w:lang w:eastAsia="zh-CN"/>
        </w:rPr>
      </w:pPr>
      <w:r>
        <w:rPr>
          <w:lang w:eastAsia="zh-CN"/>
        </w:rPr>
        <w:t xml:space="preserve">This method is used to modify the SMF subscription </w:t>
      </w:r>
      <w:proofErr w:type="spellStart"/>
      <w:r>
        <w:rPr>
          <w:lang w:eastAsia="zh-CN"/>
        </w:rPr>
        <w:t>Infos</w:t>
      </w:r>
      <w:proofErr w:type="spellEnd"/>
      <w:r>
        <w:rPr>
          <w:lang w:eastAsia="zh-CN"/>
        </w:rPr>
        <w:t xml:space="preserve"> in the UDR.</w:t>
      </w:r>
    </w:p>
    <w:p w14:paraId="4C0952B7" w14:textId="4AA19FB9" w:rsidR="008307D7" w:rsidRDefault="008307D7" w:rsidP="00842E08">
      <w:r>
        <w:t xml:space="preserve">This method shall support the URI query parameters specified in table </w:t>
      </w:r>
      <w:r w:rsidR="00EB123F">
        <w:t>5.2.31A</w:t>
      </w:r>
      <w:r>
        <w:t>.3.4-1.</w:t>
      </w:r>
    </w:p>
    <w:p w14:paraId="1CB7260D" w14:textId="0A909F08" w:rsidR="008307D7" w:rsidRDefault="008307D7" w:rsidP="00842E08">
      <w:pPr>
        <w:pStyle w:val="TH"/>
      </w:pPr>
      <w:r>
        <w:t xml:space="preserve">Table </w:t>
      </w:r>
      <w:r w:rsidR="00EB123F">
        <w:t>5.2.31A</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307D7" w14:paraId="3C2FE9B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B916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6A7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EC146"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87AE" w14:textId="77777777" w:rsidR="008307D7" w:rsidRDefault="008307D7"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6CB3E" w14:textId="77777777" w:rsidR="008307D7" w:rsidRDefault="008307D7" w:rsidP="0096018D">
            <w:pPr>
              <w:pStyle w:val="TAH"/>
              <w:rPr>
                <w:lang w:val="en-US" w:eastAsia="en-GB"/>
              </w:rPr>
            </w:pPr>
            <w:r>
              <w:rPr>
                <w:lang w:val="en-US" w:eastAsia="en-GB"/>
              </w:rPr>
              <w:t>Description</w:t>
            </w:r>
          </w:p>
        </w:tc>
      </w:tr>
      <w:tr w:rsidR="008307D7" w14:paraId="11E311C2"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68D78" w14:textId="77777777" w:rsidR="008307D7" w:rsidRDefault="008307D7"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0DE29B" w14:textId="77777777" w:rsidR="008307D7" w:rsidRDefault="008307D7" w:rsidP="0096018D">
            <w:pPr>
              <w:pStyle w:val="TAL"/>
              <w:rPr>
                <w:lang w:val="en-US" w:eastAsia="en-GB"/>
              </w:rPr>
            </w:pPr>
            <w:proofErr w:type="spellStart"/>
            <w:r>
              <w:rPr>
                <w:lang w:eastAsia="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6BAF5A7" w14:textId="77777777" w:rsidR="008307D7" w:rsidRDefault="008307D7"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D6EDAFE" w14:textId="77777777" w:rsidR="008307D7" w:rsidRDefault="008307D7"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40C26" w14:textId="7D89265E" w:rsidR="008307D7" w:rsidRDefault="008307D7" w:rsidP="0096018D">
            <w:pPr>
              <w:pStyle w:val="TAL"/>
              <w:rPr>
                <w:lang w:val="en-US" w:eastAsia="en-GB"/>
              </w:rPr>
            </w:pPr>
            <w:r>
              <w:rPr>
                <w:rFonts w:cs="Arial"/>
                <w:szCs w:val="18"/>
                <w:lang w:eastAsia="en-GB"/>
              </w:rPr>
              <w:t>see 3GPP TS 29.500 [</w:t>
            </w:r>
            <w:r w:rsidR="00C232F5">
              <w:rPr>
                <w:rFonts w:cs="Arial"/>
                <w:szCs w:val="18"/>
                <w:lang w:eastAsia="en-GB"/>
              </w:rPr>
              <w:t>8</w:t>
            </w:r>
            <w:r>
              <w:rPr>
                <w:rFonts w:cs="Arial"/>
                <w:szCs w:val="18"/>
                <w:lang w:eastAsia="en-GB"/>
              </w:rPr>
              <w:t>] clause 6.6</w:t>
            </w:r>
          </w:p>
        </w:tc>
      </w:tr>
    </w:tbl>
    <w:p w14:paraId="4F2CEE02" w14:textId="77777777" w:rsidR="008307D7" w:rsidRDefault="008307D7" w:rsidP="008307D7">
      <w:pPr>
        <w:pStyle w:val="Guidance"/>
      </w:pPr>
    </w:p>
    <w:p w14:paraId="09B394DA" w14:textId="66E2FF67" w:rsidR="008307D7" w:rsidRDefault="008307D7" w:rsidP="00842E08">
      <w:r>
        <w:t xml:space="preserve">This method shall support the request data structures specified in table </w:t>
      </w:r>
      <w:r w:rsidR="00EB123F">
        <w:t>5.2.31A</w:t>
      </w:r>
      <w:r>
        <w:t xml:space="preserve">.3.2-2 and the response data structures, and response codes specified in table </w:t>
      </w:r>
      <w:r w:rsidR="00EB123F">
        <w:t>5.2.31A</w:t>
      </w:r>
      <w:r>
        <w:t>.3.4-3.</w:t>
      </w:r>
    </w:p>
    <w:p w14:paraId="496225AB" w14:textId="368EDF11" w:rsidR="008307D7" w:rsidRDefault="008307D7" w:rsidP="00842E08">
      <w:pPr>
        <w:pStyle w:val="TH"/>
      </w:pPr>
      <w:r>
        <w:t xml:space="preserve">Table </w:t>
      </w:r>
      <w:r w:rsidR="00EB123F">
        <w:t>5.2.31A</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6B8ED27F"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4BECFB"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F4D8C"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ED113"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777E1" w14:textId="77777777" w:rsidR="008307D7" w:rsidRDefault="008307D7" w:rsidP="0096018D">
            <w:pPr>
              <w:pStyle w:val="TAH"/>
              <w:rPr>
                <w:lang w:val="en-US" w:eastAsia="en-GB"/>
              </w:rPr>
            </w:pPr>
            <w:r>
              <w:rPr>
                <w:lang w:val="en-US" w:eastAsia="en-GB"/>
              </w:rPr>
              <w:t>Description</w:t>
            </w:r>
          </w:p>
        </w:tc>
      </w:tr>
      <w:tr w:rsidR="008307D7" w14:paraId="4A3EFFD5"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E3138" w14:textId="77777777" w:rsidR="008307D7" w:rsidRDefault="008307D7" w:rsidP="0096018D">
            <w:pPr>
              <w:pStyle w:val="TAL"/>
              <w:rPr>
                <w:lang w:val="en-US" w:eastAsia="zh-CN"/>
              </w:rPr>
            </w:pPr>
            <w:r>
              <w:rPr>
                <w:lang w:val="en-US" w:eastAsia="zh-CN"/>
              </w:rPr>
              <w:t>array(</w:t>
            </w:r>
            <w:proofErr w:type="spellStart"/>
            <w:r>
              <w:rPr>
                <w:lang w:val="en-US" w:eastAsia="zh-CN"/>
              </w:rPr>
              <w:t>PatchItem</w:t>
            </w:r>
            <w:proofErr w:type="spellEnd"/>
            <w:r>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44231E84" w14:textId="77777777" w:rsidR="008307D7" w:rsidRDefault="008307D7"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567A62" w14:textId="77777777" w:rsidR="008307D7" w:rsidRDefault="008307D7"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A1BF92" w14:textId="77777777" w:rsidR="008307D7" w:rsidRDefault="008307D7" w:rsidP="0096018D">
            <w:pPr>
              <w:pStyle w:val="TAL"/>
              <w:rPr>
                <w:lang w:val="en-US" w:eastAsia="zh-CN"/>
              </w:rPr>
            </w:pPr>
            <w:r>
              <w:rPr>
                <w:lang w:val="en-US" w:eastAsia="zh-CN"/>
              </w:rPr>
              <w:t>Contains the delta data to the provisioned parameter data</w:t>
            </w:r>
          </w:p>
        </w:tc>
      </w:tr>
    </w:tbl>
    <w:p w14:paraId="6DE96644" w14:textId="77777777" w:rsidR="008307D7" w:rsidRDefault="008307D7" w:rsidP="00842E08"/>
    <w:p w14:paraId="2E054161" w14:textId="63CFF9C0" w:rsidR="008307D7" w:rsidRDefault="008307D7" w:rsidP="00842E08">
      <w:pPr>
        <w:pStyle w:val="TH"/>
      </w:pPr>
      <w:r>
        <w:lastRenderedPageBreak/>
        <w:t xml:space="preserve">Table </w:t>
      </w:r>
      <w:r w:rsidR="00EB123F">
        <w:t>5.2.31A</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8307D7" w14:paraId="07CD38E7"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A9F7B0"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8FDF6D"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7B0CD2"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C548" w14:textId="77777777" w:rsidR="008307D7" w:rsidRDefault="008307D7" w:rsidP="0096018D">
            <w:pPr>
              <w:pStyle w:val="TAH"/>
              <w:rPr>
                <w:lang w:val="en-US" w:eastAsia="en-GB"/>
              </w:rPr>
            </w:pPr>
            <w:r>
              <w:rPr>
                <w:lang w:val="en-US" w:eastAsia="en-GB"/>
              </w:rPr>
              <w:t>Response</w:t>
            </w:r>
          </w:p>
          <w:p w14:paraId="514831B3"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771FF" w14:textId="77777777" w:rsidR="008307D7" w:rsidRDefault="008307D7" w:rsidP="0096018D">
            <w:pPr>
              <w:pStyle w:val="TAH"/>
              <w:rPr>
                <w:lang w:val="en-US" w:eastAsia="en-GB"/>
              </w:rPr>
            </w:pPr>
            <w:r>
              <w:rPr>
                <w:lang w:val="en-US" w:eastAsia="en-GB"/>
              </w:rPr>
              <w:t>Description</w:t>
            </w:r>
          </w:p>
        </w:tc>
      </w:tr>
      <w:tr w:rsidR="008307D7" w14:paraId="736A7557"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0CB3A8" w14:textId="77777777" w:rsidR="008307D7" w:rsidRDefault="008307D7"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D5527A5"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6DEC93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BD95E80" w14:textId="77777777" w:rsidR="008307D7" w:rsidRDefault="008307D7"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0B3E86" w14:textId="77777777" w:rsidR="008307D7" w:rsidRDefault="008307D7"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8307D7" w14:paraId="4582924D"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48291" w14:textId="77777777" w:rsidR="008307D7" w:rsidRDefault="008307D7" w:rsidP="0096018D">
            <w:pPr>
              <w:pStyle w:val="TAL"/>
              <w:rPr>
                <w:lang w:val="en-US" w:eastAsia="zh-CN"/>
              </w:rPr>
            </w:pPr>
            <w:proofErr w:type="spellStart"/>
            <w:r>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1B1C72C" w14:textId="77777777" w:rsidR="008307D7" w:rsidRDefault="008307D7"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C32BC4D" w14:textId="77777777" w:rsidR="008307D7" w:rsidRDefault="008307D7"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6E9D3B" w14:textId="77777777" w:rsidR="008307D7" w:rsidRDefault="008307D7"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B92B04E" w14:textId="77777777" w:rsidR="008307D7" w:rsidRDefault="008307D7" w:rsidP="0096018D">
            <w:pPr>
              <w:pStyle w:val="TAL"/>
              <w:rPr>
                <w:lang w:val="en-US" w:eastAsia="en-GB"/>
              </w:rPr>
            </w:pPr>
            <w:r>
              <w:rPr>
                <w:lang w:eastAsia="zh-CN"/>
              </w:rPr>
              <w:t>Upon success, the execution report is returned. (NOTE 2)</w:t>
            </w:r>
          </w:p>
        </w:tc>
      </w:tr>
      <w:tr w:rsidR="008307D7" w14:paraId="54FCE52C"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37874" w14:textId="77777777" w:rsidR="008307D7" w:rsidRDefault="008307D7" w:rsidP="0096018D">
            <w:pPr>
              <w:pStyle w:val="TAL"/>
              <w:rPr>
                <w:lang w:val="en-US" w:eastAsia="zh-CN"/>
              </w:rPr>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AA0C3DE" w14:textId="77777777" w:rsidR="008307D7" w:rsidRDefault="008307D7"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8711AA" w14:textId="77777777" w:rsidR="008307D7" w:rsidRDefault="008307D7"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BD5D88" w14:textId="77777777" w:rsidR="008307D7" w:rsidRDefault="008307D7"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7B9FBC8" w14:textId="77777777" w:rsidR="008307D7" w:rsidRDefault="008307D7" w:rsidP="0096018D">
            <w:pPr>
              <w:pStyle w:val="TAL"/>
              <w:rPr>
                <w:lang w:val="en-US" w:eastAsia="zh-CN"/>
              </w:rPr>
            </w:pPr>
            <w:r>
              <w:rPr>
                <w:lang w:val="en-US" w:eastAsia="zh-CN"/>
              </w:rPr>
              <w:t xml:space="preserve">If one or more attributes are not allowed to be modified according to e.g. policy or local configuration, then the </w:t>
            </w:r>
            <w:proofErr w:type="spellStart"/>
            <w:r>
              <w:rPr>
                <w:lang w:val="en-US" w:eastAsia="en-GB"/>
              </w:rPr>
              <w:t>invalidParams</w:t>
            </w:r>
            <w:proofErr w:type="spellEnd"/>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8307D7" w14:paraId="79480E6F"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F0A7B3" w14:textId="77777777" w:rsidR="008307D7" w:rsidRDefault="008307D7"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1F5E21EC" w14:textId="77777777" w:rsidR="008307D7" w:rsidRDefault="008307D7"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p>
        </w:tc>
      </w:tr>
    </w:tbl>
    <w:p w14:paraId="0DD8B899" w14:textId="77777777" w:rsidR="008307D7" w:rsidRPr="00EB123F" w:rsidRDefault="008307D7" w:rsidP="00842E08">
      <w:pPr>
        <w:rPr>
          <w:lang w:eastAsia="zh-CN"/>
        </w:rPr>
      </w:pPr>
    </w:p>
    <w:p w14:paraId="77E75402" w14:textId="78308EC3" w:rsidR="00C11141" w:rsidRDefault="00F0748A" w:rsidP="00C11141">
      <w:pPr>
        <w:pStyle w:val="Heading3"/>
      </w:pPr>
      <w:bookmarkStart w:id="1455" w:name="_Toc20127127"/>
      <w:bookmarkStart w:id="1456" w:name="_Toc27589103"/>
      <w:bookmarkStart w:id="1457" w:name="_Toc36459904"/>
      <w:bookmarkStart w:id="1458" w:name="_Toc45029488"/>
      <w:bookmarkStart w:id="1459" w:name="_Toc56520108"/>
      <w:bookmarkStart w:id="1460" w:name="_Toc114765704"/>
      <w:r>
        <w:t>5.2.31B</w:t>
      </w:r>
      <w:r w:rsidR="00C11141">
        <w:tab/>
        <w:t xml:space="preserve">Resource: </w:t>
      </w:r>
      <w:proofErr w:type="spellStart"/>
      <w:r w:rsidR="00C11141">
        <w:t>Hss</w:t>
      </w:r>
      <w:proofErr w:type="spellEnd"/>
      <w:r w:rsidR="00C11141">
        <w:rPr>
          <w:lang w:val="de-DE"/>
        </w:rPr>
        <w:t>SubscriptionInfo</w:t>
      </w:r>
      <w:bookmarkEnd w:id="1460"/>
    </w:p>
    <w:p w14:paraId="008EDA73" w14:textId="64190A0A" w:rsidR="00C11141" w:rsidRDefault="00F0748A" w:rsidP="00C11141">
      <w:pPr>
        <w:pStyle w:val="Heading4"/>
      </w:pPr>
      <w:bookmarkStart w:id="1461" w:name="_Toc114765705"/>
      <w:r>
        <w:t>5.2.31B</w:t>
      </w:r>
      <w:r w:rsidR="00C11141">
        <w:t>.1</w:t>
      </w:r>
      <w:r w:rsidR="00C11141">
        <w:tab/>
        <w:t>Description</w:t>
      </w:r>
      <w:bookmarkEnd w:id="1461"/>
    </w:p>
    <w:p w14:paraId="035F1BDD" w14:textId="5977B859" w:rsidR="00C11141" w:rsidRDefault="00C11141" w:rsidP="00842E08">
      <w:r>
        <w:t xml:space="preserve">This resource represents information relevant to an individual EE Subscription for a UE. Depending on the Event Types of the </w:t>
      </w:r>
      <w:proofErr w:type="spellStart"/>
      <w:r>
        <w:t>EeSubscription</w:t>
      </w:r>
      <w:proofErr w:type="spellEnd"/>
      <w:r>
        <w:t xml:space="preserve">, the UDM may need to consume the </w:t>
      </w:r>
      <w:proofErr w:type="spellStart"/>
      <w:r>
        <w:t>Nhss_EventExposure_Subscribe</w:t>
      </w:r>
      <w:proofErr w:type="spellEnd"/>
      <w:r>
        <w:t xml:space="preserve"> service operation to subscribe at the HSS (see 3GPP TS 29.562 [</w:t>
      </w:r>
      <w:r w:rsidR="007072D3">
        <w:rPr>
          <w:lang w:eastAsia="zh-CN"/>
        </w:rPr>
        <w:t>20</w:t>
      </w:r>
      <w:r>
        <w:t xml:space="preserve">]). After successful subscription at the HSS, the UDM needs to store within the UDR related information, e.g. the </w:t>
      </w:r>
      <w:proofErr w:type="spellStart"/>
      <w:r>
        <w:t>SubscriptionId</w:t>
      </w:r>
      <w:proofErr w:type="spellEnd"/>
      <w:r>
        <w:t xml:space="preserve"> allocated by the HSS.</w:t>
      </w:r>
    </w:p>
    <w:p w14:paraId="72BC9598" w14:textId="77777777" w:rsidR="00C11141" w:rsidRDefault="00C11141" w:rsidP="00842E08">
      <w:r>
        <w:t>This resource is modelled with the Document resource archetype (see clause</w:t>
      </w:r>
      <w:r>
        <w:rPr>
          <w:lang w:val="en-US"/>
        </w:rPr>
        <w:t> </w:t>
      </w:r>
      <w:r>
        <w:t>C.1 of 3GPP TS 29.501 [</w:t>
      </w:r>
      <w:r>
        <w:rPr>
          <w:lang w:eastAsia="zh-CN"/>
        </w:rPr>
        <w:t>7</w:t>
      </w:r>
      <w:r>
        <w:t>]).</w:t>
      </w:r>
    </w:p>
    <w:p w14:paraId="47C3E947" w14:textId="1B8D5782" w:rsidR="00C11141" w:rsidRDefault="00F0748A" w:rsidP="00C11141">
      <w:pPr>
        <w:pStyle w:val="Heading4"/>
      </w:pPr>
      <w:bookmarkStart w:id="1462" w:name="_Toc114765706"/>
      <w:r>
        <w:t>5.2.31B</w:t>
      </w:r>
      <w:r w:rsidR="00C11141">
        <w:t>.2</w:t>
      </w:r>
      <w:r w:rsidR="00C11141">
        <w:tab/>
        <w:t>Resource Definition</w:t>
      </w:r>
      <w:bookmarkEnd w:id="1462"/>
    </w:p>
    <w:p w14:paraId="41D92987" w14:textId="77777777" w:rsidR="00C11141" w:rsidRDefault="00C11141" w:rsidP="00842E08">
      <w:r>
        <w:t>Resource URI: {apiRoot}/nudr-dr/&lt;apiVersion&gt;/subscription-data/{ueId}/</w:t>
      </w:r>
      <w:r>
        <w:rPr>
          <w:lang w:eastAsia="zh-CN"/>
        </w:rPr>
        <w:t>context-data/</w:t>
      </w:r>
      <w:r>
        <w:t>ee-subscriptions/{subsId}/hss-subscriptions</w:t>
      </w:r>
    </w:p>
    <w:p w14:paraId="431AE6A0" w14:textId="25309E67" w:rsidR="00C11141" w:rsidRDefault="00C11141" w:rsidP="00842E08">
      <w:pPr>
        <w:rPr>
          <w:rFonts w:ascii="Arial" w:hAnsi="Arial" w:cs="Arial"/>
        </w:rPr>
      </w:pPr>
      <w:r>
        <w:t>This resource shall support the resource URI variables defined in table </w:t>
      </w:r>
      <w:r w:rsidR="00F0748A">
        <w:t>5.2.31B</w:t>
      </w:r>
      <w:r>
        <w:t>.2-1</w:t>
      </w:r>
      <w:r>
        <w:rPr>
          <w:rFonts w:ascii="Arial" w:hAnsi="Arial" w:cs="Arial"/>
        </w:rPr>
        <w:t>.</w:t>
      </w:r>
    </w:p>
    <w:p w14:paraId="7A0E6602" w14:textId="1F8419FB" w:rsidR="00C11141" w:rsidRDefault="00C11141" w:rsidP="00842E08">
      <w:pPr>
        <w:pStyle w:val="TH"/>
      </w:pPr>
      <w:r>
        <w:t>Table </w:t>
      </w:r>
      <w:r w:rsidR="00F0748A">
        <w:t>5.2.31B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1141" w14:paraId="79AC08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6C4B6C" w14:textId="77777777" w:rsidR="00C11141" w:rsidRDefault="00C11141"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628E6" w14:textId="77777777" w:rsidR="00C11141" w:rsidRDefault="00C11141" w:rsidP="0096018D">
            <w:pPr>
              <w:pStyle w:val="TAH"/>
              <w:rPr>
                <w:lang w:val="en-US" w:eastAsia="en-GB"/>
              </w:rPr>
            </w:pPr>
            <w:r>
              <w:rPr>
                <w:lang w:val="en-US" w:eastAsia="en-GB"/>
              </w:rPr>
              <w:t>Definition</w:t>
            </w:r>
          </w:p>
        </w:tc>
      </w:tr>
      <w:tr w:rsidR="00C11141" w14:paraId="5316855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CA186D" w14:textId="77777777" w:rsidR="00C11141" w:rsidRDefault="00C11141" w:rsidP="0096018D">
            <w:pPr>
              <w:pStyle w:val="TAL"/>
              <w:rPr>
                <w:lang w:val="en-US" w:eastAsia="en-GB"/>
              </w:rPr>
            </w:pPr>
            <w:proofErr w:type="spellStart"/>
            <w:r>
              <w:rPr>
                <w:lang w:val="en-US" w:eastAsia="en-GB"/>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17E76F" w14:textId="77777777" w:rsidR="00C11141" w:rsidRDefault="00C11141"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C11141" w14:paraId="038324E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06F3F7" w14:textId="77777777" w:rsidR="00C11141" w:rsidRDefault="00C11141" w:rsidP="0096018D">
            <w:pPr>
              <w:pStyle w:val="TAL"/>
              <w:rPr>
                <w:lang w:val="en-US" w:eastAsia="zh-CN"/>
              </w:rPr>
            </w:pPr>
            <w:proofErr w:type="spellStart"/>
            <w:r>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CA0087" w14:textId="77777777" w:rsidR="00C11141" w:rsidRDefault="00C11141"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 xml:space="preserve">pattern: See pattern of type </w:t>
            </w:r>
            <w:proofErr w:type="spellStart"/>
            <w:r>
              <w:rPr>
                <w:lang w:val="en-US" w:eastAsia="en-GB"/>
              </w:rPr>
              <w:t>VarUeId</w:t>
            </w:r>
            <w:proofErr w:type="spellEnd"/>
            <w:r>
              <w:rPr>
                <w:lang w:val="en-US" w:eastAsia="en-GB"/>
              </w:rPr>
              <w:t xml:space="preserve"> in 3GPP TS 29.571 [3]</w:t>
            </w:r>
          </w:p>
        </w:tc>
      </w:tr>
      <w:tr w:rsidR="00C11141" w14:paraId="4E64A94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C182C" w14:textId="77777777" w:rsidR="00C11141" w:rsidRDefault="00C11141" w:rsidP="0096018D">
            <w:pPr>
              <w:pStyle w:val="TAL"/>
              <w:rPr>
                <w:lang w:val="en-US" w:eastAsia="zh-CN"/>
              </w:rPr>
            </w:pPr>
            <w:proofErr w:type="spellStart"/>
            <w:r>
              <w:rPr>
                <w:lang w:val="en-US" w:eastAsia="zh-CN"/>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830CC" w14:textId="77777777" w:rsidR="00C11141" w:rsidRDefault="00C11141" w:rsidP="0096018D">
            <w:pPr>
              <w:pStyle w:val="TAL"/>
              <w:rPr>
                <w:lang w:val="en-US" w:eastAsia="en-GB"/>
              </w:rPr>
            </w:pPr>
            <w:r>
              <w:rPr>
                <w:lang w:val="en-US" w:eastAsia="en-GB"/>
              </w:rPr>
              <w:t>Identifier of the subscription (allocated by the UDM)</w:t>
            </w:r>
          </w:p>
        </w:tc>
      </w:tr>
    </w:tbl>
    <w:p w14:paraId="06BFA261" w14:textId="77777777" w:rsidR="00C11141" w:rsidRDefault="00C11141" w:rsidP="00842E08"/>
    <w:p w14:paraId="00C50795" w14:textId="62AD3CB7" w:rsidR="00C11141" w:rsidRDefault="00F0748A" w:rsidP="00C11141">
      <w:pPr>
        <w:pStyle w:val="Heading4"/>
      </w:pPr>
      <w:bookmarkStart w:id="1463" w:name="_Toc114765707"/>
      <w:r>
        <w:t>5.2.31B</w:t>
      </w:r>
      <w:r w:rsidR="00C11141">
        <w:t>.3</w:t>
      </w:r>
      <w:r w:rsidR="00C11141">
        <w:tab/>
        <w:t>Resource Standard Methods</w:t>
      </w:r>
      <w:bookmarkEnd w:id="1463"/>
    </w:p>
    <w:p w14:paraId="21C09647" w14:textId="1BCCA7A5" w:rsidR="00C11141" w:rsidRDefault="00F0748A" w:rsidP="00C11141">
      <w:pPr>
        <w:pStyle w:val="Heading5"/>
      </w:pPr>
      <w:bookmarkStart w:id="1464" w:name="_Toc114765708"/>
      <w:r>
        <w:t>5.2.31B</w:t>
      </w:r>
      <w:r w:rsidR="00C11141">
        <w:t>.3.1</w:t>
      </w:r>
      <w:r w:rsidR="00C11141">
        <w:tab/>
        <w:t>PUT</w:t>
      </w:r>
      <w:bookmarkEnd w:id="1464"/>
    </w:p>
    <w:p w14:paraId="7451EFA4" w14:textId="0D8C6821" w:rsidR="00C11141" w:rsidRDefault="00C11141" w:rsidP="00842E08">
      <w:r>
        <w:t xml:space="preserve">This method shall support the URI query parameters specified in table </w:t>
      </w:r>
      <w:r w:rsidR="00F0748A">
        <w:t>5.2.31B</w:t>
      </w:r>
      <w:r>
        <w:t>.3.1-1.</w:t>
      </w:r>
    </w:p>
    <w:p w14:paraId="066367B9" w14:textId="71A11032" w:rsidR="00C11141" w:rsidRDefault="00C11141" w:rsidP="00842E08">
      <w:pPr>
        <w:pStyle w:val="TH"/>
      </w:pPr>
      <w:r>
        <w:t xml:space="preserve">Table </w:t>
      </w:r>
      <w:r w:rsidR="00F0748A">
        <w:t>5.2.31B</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7BA9152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8EC6C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B837A"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9F9CFC"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65C31"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BAC2C" w14:textId="77777777" w:rsidR="00C11141" w:rsidRDefault="00C11141" w:rsidP="0096018D">
            <w:pPr>
              <w:pStyle w:val="TAH"/>
              <w:rPr>
                <w:lang w:val="en-US" w:eastAsia="en-GB"/>
              </w:rPr>
            </w:pPr>
            <w:r>
              <w:rPr>
                <w:lang w:val="en-US" w:eastAsia="en-GB"/>
              </w:rPr>
              <w:t>Description</w:t>
            </w:r>
          </w:p>
        </w:tc>
      </w:tr>
      <w:tr w:rsidR="00C11141" w14:paraId="235B9A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DA56E"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AE03737"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6B3130B"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EEE7392"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49B6E" w14:textId="77777777" w:rsidR="00C11141" w:rsidRDefault="00C11141" w:rsidP="0096018D">
            <w:pPr>
              <w:pStyle w:val="TAL"/>
              <w:rPr>
                <w:lang w:val="en-US" w:eastAsia="en-GB"/>
              </w:rPr>
            </w:pPr>
          </w:p>
        </w:tc>
      </w:tr>
    </w:tbl>
    <w:p w14:paraId="0C3BB041" w14:textId="77777777" w:rsidR="00C11141" w:rsidRDefault="00C11141" w:rsidP="00842E08"/>
    <w:p w14:paraId="68E56223" w14:textId="4B3F2BDA" w:rsidR="00C11141" w:rsidRDefault="00C11141" w:rsidP="00842E08">
      <w:r>
        <w:lastRenderedPageBreak/>
        <w:t xml:space="preserve">This method shall support the request data structures specified in table </w:t>
      </w:r>
      <w:r w:rsidR="00F0748A">
        <w:t>5.2.31B</w:t>
      </w:r>
      <w:r>
        <w:t xml:space="preserve">.3.1-2 and the response data structures, and response codes specified in table </w:t>
      </w:r>
      <w:r w:rsidR="00F0748A">
        <w:t>5.2.31B</w:t>
      </w:r>
      <w:r>
        <w:t>.3.1-3.</w:t>
      </w:r>
    </w:p>
    <w:p w14:paraId="42F2BF38" w14:textId="08EC7C1A" w:rsidR="00C11141" w:rsidRDefault="00C11141" w:rsidP="00842E08">
      <w:pPr>
        <w:pStyle w:val="TH"/>
      </w:pPr>
      <w:r>
        <w:t xml:space="preserve">Table </w:t>
      </w:r>
      <w:r w:rsidR="00F0748A">
        <w:t>5.2.31B</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25BE8970"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9E8D66"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37BE3"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9AC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323BB" w14:textId="77777777" w:rsidR="00C11141" w:rsidRDefault="00C11141" w:rsidP="0096018D">
            <w:pPr>
              <w:pStyle w:val="TAH"/>
              <w:rPr>
                <w:lang w:val="en-US" w:eastAsia="en-GB"/>
              </w:rPr>
            </w:pPr>
            <w:r>
              <w:rPr>
                <w:lang w:val="en-US" w:eastAsia="en-GB"/>
              </w:rPr>
              <w:t>Description</w:t>
            </w:r>
          </w:p>
        </w:tc>
      </w:tr>
      <w:tr w:rsidR="00C11141" w14:paraId="2F006CF7"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AB52A0" w14:textId="77777777" w:rsidR="00C11141" w:rsidRDefault="00C11141" w:rsidP="0096018D">
            <w:pPr>
              <w:pStyle w:val="TAL"/>
              <w:rPr>
                <w:lang w:val="en-US" w:eastAsia="en-GB"/>
              </w:rPr>
            </w:pPr>
            <w:proofErr w:type="spellStart"/>
            <w:r>
              <w:rPr>
                <w:lang w:val="en-US" w:eastAsia="en-GB"/>
              </w:rPr>
              <w:t>HssSubscriptionInfo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C8D7BCC" w14:textId="77777777" w:rsidR="00C11141" w:rsidRDefault="00C11141"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3AD31960" w14:textId="77777777" w:rsidR="00C11141" w:rsidRDefault="00C11141"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4F8150AA" w14:textId="77777777" w:rsidR="00C11141" w:rsidRDefault="00C11141" w:rsidP="0096018D">
            <w:pPr>
              <w:pStyle w:val="TAL"/>
              <w:rPr>
                <w:lang w:val="en-US" w:eastAsia="en-GB"/>
              </w:rPr>
            </w:pPr>
            <w:r>
              <w:rPr>
                <w:lang w:val="en-US" w:eastAsia="en-GB"/>
              </w:rPr>
              <w:t xml:space="preserve">HSS subscription info </w:t>
            </w:r>
          </w:p>
        </w:tc>
      </w:tr>
    </w:tbl>
    <w:p w14:paraId="3E610617" w14:textId="77777777" w:rsidR="00C11141" w:rsidRDefault="00C11141" w:rsidP="00842E08"/>
    <w:p w14:paraId="2B336956" w14:textId="01D8DC3E" w:rsidR="00C11141" w:rsidRDefault="00C11141" w:rsidP="00842E08">
      <w:pPr>
        <w:pStyle w:val="TH"/>
      </w:pPr>
      <w:r>
        <w:t xml:space="preserve">Table </w:t>
      </w:r>
      <w:r w:rsidR="00F0748A">
        <w:t>5.2.31B</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6D63F602"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CDEEF"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E156BB"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C930F5"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67E591" w14:textId="77777777" w:rsidR="00C11141" w:rsidRDefault="00C11141" w:rsidP="0096018D">
            <w:pPr>
              <w:pStyle w:val="TAH"/>
              <w:rPr>
                <w:lang w:val="en-US" w:eastAsia="en-GB"/>
              </w:rPr>
            </w:pPr>
            <w:r>
              <w:rPr>
                <w:lang w:val="en-US" w:eastAsia="en-GB"/>
              </w:rPr>
              <w:t>Response</w:t>
            </w:r>
          </w:p>
          <w:p w14:paraId="47DEDF37"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261E44" w14:textId="77777777" w:rsidR="00C11141" w:rsidRDefault="00C11141" w:rsidP="0096018D">
            <w:pPr>
              <w:pStyle w:val="TAH"/>
              <w:rPr>
                <w:lang w:val="en-US" w:eastAsia="en-GB"/>
              </w:rPr>
            </w:pPr>
            <w:r>
              <w:rPr>
                <w:lang w:val="en-US" w:eastAsia="en-GB"/>
              </w:rPr>
              <w:t>Description</w:t>
            </w:r>
          </w:p>
        </w:tc>
      </w:tr>
      <w:tr w:rsidR="00C11141" w14:paraId="69C91876"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1ACBB"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22AC3B1B"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46444FD"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5B77101"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771E0F" w14:textId="77777777" w:rsidR="00C11141" w:rsidRDefault="00C11141" w:rsidP="0096018D">
            <w:pPr>
              <w:pStyle w:val="TAL"/>
              <w:rPr>
                <w:lang w:val="en-US" w:eastAsia="en-GB"/>
              </w:rPr>
            </w:pPr>
            <w:r>
              <w:rPr>
                <w:lang w:val="en-US" w:eastAsia="en-GB"/>
              </w:rPr>
              <w:t>Upon success, an empty response body shall be returned.</w:t>
            </w:r>
          </w:p>
        </w:tc>
      </w:tr>
      <w:tr w:rsidR="00C11141" w14:paraId="6FC27B1B"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BC602D"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12F9B612" w14:textId="77777777" w:rsidR="00C11141" w:rsidRDefault="00C11141" w:rsidP="00842E08">
      <w:pPr>
        <w:rPr>
          <w:lang w:eastAsia="zh-CN"/>
        </w:rPr>
      </w:pPr>
    </w:p>
    <w:p w14:paraId="10CA7C60" w14:textId="653B6D05" w:rsidR="00C11141" w:rsidRDefault="00F0748A" w:rsidP="00C11141">
      <w:pPr>
        <w:pStyle w:val="Heading5"/>
      </w:pPr>
      <w:bookmarkStart w:id="1465" w:name="_Toc114765709"/>
      <w:r>
        <w:t>5.2.31B</w:t>
      </w:r>
      <w:r w:rsidR="00C11141">
        <w:t>.3.2</w:t>
      </w:r>
      <w:r w:rsidR="00C11141">
        <w:tab/>
        <w:t>DELETE</w:t>
      </w:r>
      <w:bookmarkEnd w:id="1465"/>
    </w:p>
    <w:p w14:paraId="43122C51" w14:textId="25A2BE07" w:rsidR="00C11141" w:rsidRDefault="00C11141" w:rsidP="00842E08">
      <w:r>
        <w:t xml:space="preserve">This method shall support the URI query parameters specified in table </w:t>
      </w:r>
      <w:r w:rsidR="00F0748A">
        <w:t>5.2.31B</w:t>
      </w:r>
      <w:r>
        <w:t>.3.2-1.</w:t>
      </w:r>
    </w:p>
    <w:p w14:paraId="2B3AF72B" w14:textId="71B2DBCB" w:rsidR="00C11141" w:rsidRDefault="00C11141" w:rsidP="00842E08">
      <w:pPr>
        <w:pStyle w:val="TH"/>
      </w:pPr>
      <w:r>
        <w:t xml:space="preserve">Table </w:t>
      </w:r>
      <w:r w:rsidR="00F0748A">
        <w:t>5.2.31B</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092B9B91"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8FB0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1E254"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C47441"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AC9CE2"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B5793" w14:textId="77777777" w:rsidR="00C11141" w:rsidRDefault="00C11141" w:rsidP="0096018D">
            <w:pPr>
              <w:pStyle w:val="TAH"/>
              <w:rPr>
                <w:lang w:val="en-US" w:eastAsia="en-GB"/>
              </w:rPr>
            </w:pPr>
            <w:r>
              <w:rPr>
                <w:lang w:val="en-US" w:eastAsia="en-GB"/>
              </w:rPr>
              <w:t>Description</w:t>
            </w:r>
          </w:p>
        </w:tc>
      </w:tr>
      <w:tr w:rsidR="00C11141" w14:paraId="1A828DC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BB236"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AF0A5B9"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D127776"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687DA7C1"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9998AA" w14:textId="77777777" w:rsidR="00C11141" w:rsidRDefault="00C11141" w:rsidP="0096018D">
            <w:pPr>
              <w:pStyle w:val="TAL"/>
              <w:rPr>
                <w:lang w:val="en-US" w:eastAsia="en-GB"/>
              </w:rPr>
            </w:pPr>
          </w:p>
        </w:tc>
      </w:tr>
    </w:tbl>
    <w:p w14:paraId="1D859A81" w14:textId="77777777" w:rsidR="00C11141" w:rsidRDefault="00C11141" w:rsidP="00842E08"/>
    <w:p w14:paraId="29851BD5" w14:textId="6AE6FFFA" w:rsidR="00C11141" w:rsidRDefault="00C11141" w:rsidP="00842E08">
      <w:r>
        <w:t xml:space="preserve">This method shall support the request data structures specified in table </w:t>
      </w:r>
      <w:r w:rsidR="00F0748A">
        <w:t>5.2.31B</w:t>
      </w:r>
      <w:r>
        <w:t xml:space="preserve">.3.2-2 and the response data structures, and response codes specified in table </w:t>
      </w:r>
      <w:r w:rsidR="00F0748A">
        <w:t>5.2.31B</w:t>
      </w:r>
      <w:r>
        <w:t>.3.2-3.</w:t>
      </w:r>
    </w:p>
    <w:p w14:paraId="72899377" w14:textId="311C130E" w:rsidR="00C11141" w:rsidRDefault="00C11141" w:rsidP="00842E08">
      <w:pPr>
        <w:pStyle w:val="TH"/>
      </w:pPr>
      <w:r>
        <w:t xml:space="preserve">Table </w:t>
      </w:r>
      <w:r w:rsidR="00F0748A">
        <w:t>5.2.31B</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11A4AFCA"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EB3B50"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21F0"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BEA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06EBB" w14:textId="77777777" w:rsidR="00C11141" w:rsidRDefault="00C11141" w:rsidP="0096018D">
            <w:pPr>
              <w:pStyle w:val="TAH"/>
              <w:rPr>
                <w:lang w:val="en-US" w:eastAsia="en-GB"/>
              </w:rPr>
            </w:pPr>
            <w:r>
              <w:rPr>
                <w:lang w:val="en-US" w:eastAsia="en-GB"/>
              </w:rPr>
              <w:t>Description</w:t>
            </w:r>
          </w:p>
        </w:tc>
      </w:tr>
      <w:tr w:rsidR="00C11141" w14:paraId="4C8D9786"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F8802B"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959DCC4"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77741D0"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524B701" w14:textId="77777777" w:rsidR="00C11141" w:rsidRDefault="00C11141" w:rsidP="0096018D">
            <w:pPr>
              <w:pStyle w:val="TAL"/>
              <w:rPr>
                <w:lang w:val="en-US" w:eastAsia="en-GB"/>
              </w:rPr>
            </w:pPr>
          </w:p>
        </w:tc>
      </w:tr>
    </w:tbl>
    <w:p w14:paraId="6EFADAAD" w14:textId="77777777" w:rsidR="00C11141" w:rsidRDefault="00C11141" w:rsidP="00842E08"/>
    <w:p w14:paraId="28A40760" w14:textId="19C23722" w:rsidR="00C11141" w:rsidRDefault="00C11141" w:rsidP="00842E08">
      <w:pPr>
        <w:pStyle w:val="TH"/>
      </w:pPr>
      <w:r>
        <w:t xml:space="preserve">Table </w:t>
      </w:r>
      <w:r w:rsidR="00F0748A">
        <w:t>5.2.31B</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443708ED"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BB056"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68B181"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6E68A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25AE9" w14:textId="77777777" w:rsidR="00C11141" w:rsidRDefault="00C11141" w:rsidP="0096018D">
            <w:pPr>
              <w:pStyle w:val="TAH"/>
              <w:rPr>
                <w:lang w:val="en-US" w:eastAsia="en-GB"/>
              </w:rPr>
            </w:pPr>
            <w:r>
              <w:rPr>
                <w:lang w:val="en-US" w:eastAsia="en-GB"/>
              </w:rPr>
              <w:t>Response</w:t>
            </w:r>
          </w:p>
          <w:p w14:paraId="145680FA"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9EB29D" w14:textId="77777777" w:rsidR="00C11141" w:rsidRDefault="00C11141" w:rsidP="0096018D">
            <w:pPr>
              <w:pStyle w:val="TAH"/>
              <w:rPr>
                <w:lang w:val="en-US" w:eastAsia="en-GB"/>
              </w:rPr>
            </w:pPr>
            <w:r>
              <w:rPr>
                <w:lang w:val="en-US" w:eastAsia="en-GB"/>
              </w:rPr>
              <w:t>Description</w:t>
            </w:r>
          </w:p>
        </w:tc>
      </w:tr>
      <w:tr w:rsidR="00C11141" w14:paraId="344D941B"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5E486A"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20CB597"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C9F4CB4"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4E6FFB"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2ABAD0" w14:textId="77777777" w:rsidR="00C11141" w:rsidRDefault="00C11141" w:rsidP="0096018D">
            <w:pPr>
              <w:pStyle w:val="TAL"/>
              <w:rPr>
                <w:lang w:val="en-US" w:eastAsia="en-GB"/>
              </w:rPr>
            </w:pPr>
            <w:r>
              <w:rPr>
                <w:lang w:val="en-US" w:eastAsia="en-GB"/>
              </w:rPr>
              <w:t>Upon success, an empty response body shall be returned.</w:t>
            </w:r>
          </w:p>
        </w:tc>
      </w:tr>
      <w:tr w:rsidR="00C11141" w14:paraId="3446448F"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37A1C8"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6C0DFB2" w14:textId="77777777" w:rsidR="00C11141" w:rsidRDefault="00C11141" w:rsidP="00842E08"/>
    <w:p w14:paraId="3052568E" w14:textId="38E92FAE" w:rsidR="00C11141" w:rsidRDefault="00F0748A" w:rsidP="00C11141">
      <w:pPr>
        <w:pStyle w:val="Heading5"/>
      </w:pPr>
      <w:bookmarkStart w:id="1466" w:name="_Toc114765710"/>
      <w:r>
        <w:t>5.2.31B</w:t>
      </w:r>
      <w:r w:rsidR="00C11141">
        <w:t>.3.</w:t>
      </w:r>
      <w:r w:rsidR="00C11141">
        <w:rPr>
          <w:lang w:val="de-DE"/>
        </w:rPr>
        <w:t>3</w:t>
      </w:r>
      <w:r w:rsidR="00C11141">
        <w:tab/>
      </w:r>
      <w:r w:rsidR="00C11141">
        <w:rPr>
          <w:lang w:val="de-DE"/>
        </w:rPr>
        <w:t>GET</w:t>
      </w:r>
      <w:bookmarkEnd w:id="1466"/>
    </w:p>
    <w:p w14:paraId="61CF437A" w14:textId="27D91C82" w:rsidR="00C11141" w:rsidRDefault="00C11141" w:rsidP="00842E08">
      <w:r>
        <w:t xml:space="preserve">This method shall support the URI query parameters specified in table </w:t>
      </w:r>
      <w:r w:rsidR="00F0748A">
        <w:t>5.2.31B</w:t>
      </w:r>
      <w:r>
        <w:t>.3.3-1.</w:t>
      </w:r>
    </w:p>
    <w:p w14:paraId="675C7A82" w14:textId="36508039" w:rsidR="00C11141" w:rsidRDefault="00C11141" w:rsidP="00842E08">
      <w:pPr>
        <w:pStyle w:val="TH"/>
      </w:pPr>
      <w:r>
        <w:t xml:space="preserve">Table </w:t>
      </w:r>
      <w:r w:rsidR="00F0748A">
        <w:t>5.2.31B</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2C0EB00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D4A93D"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D6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CC450E"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1DCD0"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0F047" w14:textId="77777777" w:rsidR="00C11141" w:rsidRDefault="00C11141" w:rsidP="0096018D">
            <w:pPr>
              <w:pStyle w:val="TAH"/>
              <w:rPr>
                <w:lang w:val="en-US" w:eastAsia="en-GB"/>
              </w:rPr>
            </w:pPr>
            <w:r>
              <w:rPr>
                <w:lang w:val="en-US" w:eastAsia="en-GB"/>
              </w:rPr>
              <w:t>Description</w:t>
            </w:r>
          </w:p>
        </w:tc>
      </w:tr>
      <w:tr w:rsidR="00C11141" w14:paraId="1617A203"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3ED62"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4236B792"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2D3641"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098729C4"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5A08FD" w14:textId="77777777" w:rsidR="00C11141" w:rsidRDefault="00C11141" w:rsidP="0096018D">
            <w:pPr>
              <w:pStyle w:val="TAL"/>
              <w:rPr>
                <w:lang w:val="en-US" w:eastAsia="en-GB"/>
              </w:rPr>
            </w:pPr>
          </w:p>
        </w:tc>
      </w:tr>
    </w:tbl>
    <w:p w14:paraId="23AF073C" w14:textId="77777777" w:rsidR="00C11141" w:rsidRDefault="00C11141" w:rsidP="00842E08"/>
    <w:p w14:paraId="0CB560D7" w14:textId="76D365C7" w:rsidR="00C11141" w:rsidRDefault="00C11141" w:rsidP="00842E08">
      <w:r>
        <w:t xml:space="preserve">This method shall support the request data structures specified in table </w:t>
      </w:r>
      <w:r w:rsidR="00F0748A">
        <w:t>5.2.31B</w:t>
      </w:r>
      <w:r>
        <w:t xml:space="preserve">.3.3-2 and the response data structures and response codes specified in table </w:t>
      </w:r>
      <w:r w:rsidR="00F0748A">
        <w:t>5.2.31B</w:t>
      </w:r>
      <w:r>
        <w:t>.3.3-3.</w:t>
      </w:r>
    </w:p>
    <w:p w14:paraId="2550DBFE" w14:textId="0DD2ABF9" w:rsidR="00C11141" w:rsidRDefault="00C11141" w:rsidP="00842E08">
      <w:pPr>
        <w:pStyle w:val="TH"/>
      </w:pPr>
      <w:r>
        <w:lastRenderedPageBreak/>
        <w:t xml:space="preserve">Table </w:t>
      </w:r>
      <w:r w:rsidR="00F0748A">
        <w:t>5.2.31B</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26DF65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4687B"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8FBEA"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539EA"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EBB439" w14:textId="77777777" w:rsidR="00C11141" w:rsidRDefault="00C11141" w:rsidP="0096018D">
            <w:pPr>
              <w:pStyle w:val="TAH"/>
              <w:rPr>
                <w:lang w:val="en-US" w:eastAsia="en-GB"/>
              </w:rPr>
            </w:pPr>
            <w:r>
              <w:rPr>
                <w:lang w:val="en-US" w:eastAsia="en-GB"/>
              </w:rPr>
              <w:t>Description</w:t>
            </w:r>
          </w:p>
        </w:tc>
      </w:tr>
      <w:tr w:rsidR="00C11141" w14:paraId="50C0CD30"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8FC5AA"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399ED9BC"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E13C602"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7A003DA" w14:textId="77777777" w:rsidR="00C11141" w:rsidRDefault="00C11141" w:rsidP="0096018D">
            <w:pPr>
              <w:pStyle w:val="TAL"/>
              <w:rPr>
                <w:lang w:val="en-US" w:eastAsia="en-GB"/>
              </w:rPr>
            </w:pPr>
          </w:p>
        </w:tc>
      </w:tr>
    </w:tbl>
    <w:p w14:paraId="0F8C822F" w14:textId="77777777" w:rsidR="00C11141" w:rsidRDefault="00C11141" w:rsidP="00842E08"/>
    <w:p w14:paraId="1C6AED17" w14:textId="60F656AD" w:rsidR="00C11141" w:rsidRDefault="00C11141" w:rsidP="00842E08">
      <w:pPr>
        <w:pStyle w:val="TH"/>
      </w:pPr>
      <w:r>
        <w:t xml:space="preserve">Table </w:t>
      </w:r>
      <w:r w:rsidR="00F0748A">
        <w:t>5.2.31B</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C11141" w14:paraId="0D1B6E65"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163EAE"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6F834F"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0D4F54"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93D5A" w14:textId="77777777" w:rsidR="00C11141" w:rsidRDefault="00C11141" w:rsidP="0096018D">
            <w:pPr>
              <w:pStyle w:val="TAH"/>
              <w:rPr>
                <w:lang w:val="en-US" w:eastAsia="en-GB"/>
              </w:rPr>
            </w:pPr>
            <w:r>
              <w:rPr>
                <w:lang w:val="en-US" w:eastAsia="en-GB"/>
              </w:rPr>
              <w:t>Response</w:t>
            </w:r>
          </w:p>
          <w:p w14:paraId="32A39F01"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17C633" w14:textId="77777777" w:rsidR="00C11141" w:rsidRDefault="00C11141" w:rsidP="0096018D">
            <w:pPr>
              <w:pStyle w:val="TAH"/>
              <w:rPr>
                <w:lang w:val="en-US" w:eastAsia="en-GB"/>
              </w:rPr>
            </w:pPr>
            <w:r>
              <w:rPr>
                <w:lang w:val="en-US" w:eastAsia="en-GB"/>
              </w:rPr>
              <w:t>Description</w:t>
            </w:r>
          </w:p>
        </w:tc>
      </w:tr>
      <w:tr w:rsidR="00C11141" w14:paraId="6B934198"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6C053" w14:textId="77777777" w:rsidR="00C11141" w:rsidRDefault="00C11141" w:rsidP="0096018D">
            <w:pPr>
              <w:pStyle w:val="TAL"/>
              <w:rPr>
                <w:lang w:val="en-US" w:eastAsia="en-GB"/>
              </w:rPr>
            </w:pPr>
            <w:proofErr w:type="spellStart"/>
            <w:r>
              <w:rPr>
                <w:lang w:val="en-US" w:eastAsia="en-GB"/>
              </w:rPr>
              <w:t>HssSubscriptionInfo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0ED33BA" w14:textId="77777777" w:rsidR="00C11141" w:rsidRDefault="00C11141"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16E63EEA" w14:textId="77777777" w:rsidR="00C11141" w:rsidRDefault="00C11141"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1A085068" w14:textId="77777777" w:rsidR="00C11141" w:rsidRDefault="00C11141"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015E80" w14:textId="77777777" w:rsidR="00C11141" w:rsidRDefault="00C11141" w:rsidP="0096018D">
            <w:pPr>
              <w:pStyle w:val="TAL"/>
              <w:rPr>
                <w:lang w:val="en-US" w:eastAsia="en-GB"/>
              </w:rPr>
            </w:pPr>
            <w:r>
              <w:rPr>
                <w:lang w:val="en-US" w:eastAsia="en-GB"/>
              </w:rPr>
              <w:t xml:space="preserve">Upon success, a response body containing HSS Subscription </w:t>
            </w:r>
            <w:proofErr w:type="spellStart"/>
            <w:r>
              <w:rPr>
                <w:lang w:val="en-US" w:eastAsia="en-GB"/>
              </w:rPr>
              <w:t>Infos</w:t>
            </w:r>
            <w:proofErr w:type="spellEnd"/>
            <w:r>
              <w:rPr>
                <w:lang w:val="en-US" w:eastAsia="en-GB"/>
              </w:rPr>
              <w:t xml:space="preserve"> shall be returned.</w:t>
            </w:r>
          </w:p>
        </w:tc>
      </w:tr>
      <w:tr w:rsidR="00C11141" w14:paraId="7033782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48500B"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1957F49" w14:textId="77777777" w:rsidR="00C11141" w:rsidRDefault="00C11141" w:rsidP="00842E08"/>
    <w:p w14:paraId="5F40C499" w14:textId="636BBB64" w:rsidR="00C11141" w:rsidRDefault="00F0748A" w:rsidP="00C11141">
      <w:pPr>
        <w:pStyle w:val="Heading5"/>
      </w:pPr>
      <w:bookmarkStart w:id="1467" w:name="_Toc114765711"/>
      <w:r>
        <w:t>5.2.31B</w:t>
      </w:r>
      <w:r w:rsidR="00C11141">
        <w:t>.3.</w:t>
      </w:r>
      <w:r w:rsidR="00C11141">
        <w:rPr>
          <w:lang w:val="de-DE"/>
        </w:rPr>
        <w:t>4</w:t>
      </w:r>
      <w:r w:rsidR="00C11141">
        <w:tab/>
        <w:t>PATCH</w:t>
      </w:r>
      <w:bookmarkEnd w:id="1467"/>
    </w:p>
    <w:p w14:paraId="52C2FA73" w14:textId="77777777" w:rsidR="00C11141" w:rsidRDefault="00C11141" w:rsidP="00842E08">
      <w:pPr>
        <w:rPr>
          <w:lang w:eastAsia="zh-CN"/>
        </w:rPr>
      </w:pPr>
      <w:r>
        <w:rPr>
          <w:lang w:eastAsia="zh-CN"/>
        </w:rPr>
        <w:t xml:space="preserve">This method is used to modify the HSS subscription </w:t>
      </w:r>
      <w:proofErr w:type="spellStart"/>
      <w:r>
        <w:rPr>
          <w:lang w:eastAsia="zh-CN"/>
        </w:rPr>
        <w:t>Infos</w:t>
      </w:r>
      <w:proofErr w:type="spellEnd"/>
      <w:r>
        <w:rPr>
          <w:lang w:eastAsia="zh-CN"/>
        </w:rPr>
        <w:t xml:space="preserve"> in the UDR.</w:t>
      </w:r>
    </w:p>
    <w:p w14:paraId="1D0EDD0E" w14:textId="367B930F" w:rsidR="00C11141" w:rsidRDefault="00C11141" w:rsidP="00842E08">
      <w:r>
        <w:t xml:space="preserve">This method shall support the URI query parameters specified in table </w:t>
      </w:r>
      <w:r w:rsidR="00F0748A">
        <w:t>5.2.31B</w:t>
      </w:r>
      <w:r>
        <w:t>.3.4-1.</w:t>
      </w:r>
    </w:p>
    <w:p w14:paraId="5E431C4E" w14:textId="5948318D" w:rsidR="00C11141" w:rsidRDefault="00C11141" w:rsidP="00842E08">
      <w:pPr>
        <w:pStyle w:val="TH"/>
      </w:pPr>
      <w:r>
        <w:t xml:space="preserve">Table </w:t>
      </w:r>
      <w:r w:rsidR="00F0748A">
        <w:t>5.2.31B</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C11141" w14:paraId="1B00B136"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A1BB58"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D0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959A9"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519078" w14:textId="77777777" w:rsidR="00C11141" w:rsidRDefault="00C11141"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30E6" w14:textId="77777777" w:rsidR="00C11141" w:rsidRDefault="00C11141" w:rsidP="0096018D">
            <w:pPr>
              <w:pStyle w:val="TAH"/>
              <w:rPr>
                <w:lang w:val="en-US" w:eastAsia="en-GB"/>
              </w:rPr>
            </w:pPr>
            <w:r>
              <w:rPr>
                <w:lang w:val="en-US" w:eastAsia="en-GB"/>
              </w:rPr>
              <w:t>Description</w:t>
            </w:r>
          </w:p>
        </w:tc>
      </w:tr>
      <w:tr w:rsidR="00C11141" w14:paraId="07FED9C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B2D4D" w14:textId="77777777" w:rsidR="00C11141" w:rsidRDefault="00C11141"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59DCA" w14:textId="77777777" w:rsidR="00C11141" w:rsidRDefault="00C11141" w:rsidP="0096018D">
            <w:pPr>
              <w:pStyle w:val="TAL"/>
              <w:rPr>
                <w:lang w:val="en-US" w:eastAsia="en-GB"/>
              </w:rPr>
            </w:pPr>
            <w:proofErr w:type="spellStart"/>
            <w:r>
              <w:rPr>
                <w:lang w:eastAsia="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E233EC6" w14:textId="77777777" w:rsidR="00C11141" w:rsidRDefault="00C11141"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392C1D74" w14:textId="77777777" w:rsidR="00C11141" w:rsidRDefault="00C11141"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72B7B7" w14:textId="77777777" w:rsidR="00C11141" w:rsidRDefault="00C11141" w:rsidP="0096018D">
            <w:pPr>
              <w:pStyle w:val="TAL"/>
              <w:rPr>
                <w:lang w:val="en-US" w:eastAsia="en-GB"/>
              </w:rPr>
            </w:pPr>
            <w:r>
              <w:rPr>
                <w:rFonts w:cs="Arial"/>
                <w:szCs w:val="18"/>
                <w:lang w:eastAsia="en-GB"/>
              </w:rPr>
              <w:t>see 3GPP TS 29.500 [4] clause 6.6</w:t>
            </w:r>
          </w:p>
        </w:tc>
      </w:tr>
    </w:tbl>
    <w:p w14:paraId="56F44E60" w14:textId="77777777" w:rsidR="00C11141" w:rsidRDefault="00C11141" w:rsidP="00C11141">
      <w:pPr>
        <w:pStyle w:val="Guidance"/>
      </w:pPr>
    </w:p>
    <w:p w14:paraId="756F987B" w14:textId="6D153851" w:rsidR="00C11141" w:rsidRDefault="00C11141" w:rsidP="00842E08">
      <w:r>
        <w:t xml:space="preserve">This method shall support the request data structures specified in table </w:t>
      </w:r>
      <w:r w:rsidR="00F0748A">
        <w:t>5.2.31B</w:t>
      </w:r>
      <w:r>
        <w:t xml:space="preserve">.3.2-2 and the response data structures, and response codes specified in table </w:t>
      </w:r>
      <w:r w:rsidR="00F0748A">
        <w:t>5.2.31B</w:t>
      </w:r>
      <w:r>
        <w:t>.3.4-3.</w:t>
      </w:r>
    </w:p>
    <w:p w14:paraId="55399E31" w14:textId="46E11C94" w:rsidR="00C11141" w:rsidRDefault="00C11141" w:rsidP="00842E08">
      <w:pPr>
        <w:pStyle w:val="TH"/>
      </w:pPr>
      <w:r>
        <w:t xml:space="preserve">Table </w:t>
      </w:r>
      <w:r w:rsidR="00F0748A">
        <w:t>5.2.31B</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3DEAF61"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76B337"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610A8"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9E868"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D59C6B" w14:textId="77777777" w:rsidR="00C11141" w:rsidRDefault="00C11141" w:rsidP="0096018D">
            <w:pPr>
              <w:pStyle w:val="TAH"/>
              <w:rPr>
                <w:lang w:val="en-US" w:eastAsia="en-GB"/>
              </w:rPr>
            </w:pPr>
            <w:r>
              <w:rPr>
                <w:lang w:val="en-US" w:eastAsia="en-GB"/>
              </w:rPr>
              <w:t>Description</w:t>
            </w:r>
          </w:p>
        </w:tc>
      </w:tr>
      <w:tr w:rsidR="00C11141" w14:paraId="2A3F59DB"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FAF57A" w14:textId="77777777" w:rsidR="00C11141" w:rsidRDefault="00C11141" w:rsidP="0096018D">
            <w:pPr>
              <w:pStyle w:val="TAL"/>
              <w:rPr>
                <w:lang w:val="en-US" w:eastAsia="zh-CN"/>
              </w:rPr>
            </w:pPr>
            <w:r>
              <w:rPr>
                <w:lang w:val="en-US" w:eastAsia="zh-CN"/>
              </w:rPr>
              <w:t>array(</w:t>
            </w:r>
            <w:proofErr w:type="spellStart"/>
            <w:r>
              <w:rPr>
                <w:lang w:val="en-US" w:eastAsia="zh-CN"/>
              </w:rPr>
              <w:t>PatchItem</w:t>
            </w:r>
            <w:proofErr w:type="spellEnd"/>
            <w:r>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66A82FF8" w14:textId="77777777" w:rsidR="00C11141" w:rsidRDefault="00C11141"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45379A" w14:textId="77777777" w:rsidR="00C11141" w:rsidRDefault="00C11141"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72E81C" w14:textId="77777777" w:rsidR="00C11141" w:rsidRDefault="00C11141" w:rsidP="0096018D">
            <w:pPr>
              <w:pStyle w:val="TAL"/>
              <w:rPr>
                <w:lang w:val="en-US" w:eastAsia="zh-CN"/>
              </w:rPr>
            </w:pPr>
            <w:r>
              <w:rPr>
                <w:lang w:val="en-US" w:eastAsia="zh-CN"/>
              </w:rPr>
              <w:t>Contains the delta data to the provisioned parameter data</w:t>
            </w:r>
          </w:p>
        </w:tc>
      </w:tr>
    </w:tbl>
    <w:p w14:paraId="5B66FEAC" w14:textId="77777777" w:rsidR="00C11141" w:rsidRDefault="00C11141" w:rsidP="00842E08"/>
    <w:p w14:paraId="1944FDB4" w14:textId="68101EEF" w:rsidR="00C11141" w:rsidRDefault="00C11141" w:rsidP="00842E08">
      <w:pPr>
        <w:pStyle w:val="TH"/>
      </w:pPr>
      <w:r>
        <w:t xml:space="preserve">Table </w:t>
      </w:r>
      <w:r w:rsidR="00F0748A">
        <w:t>5.2.31B</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C11141" w14:paraId="1F456F3A"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C5A77A"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6B8ED"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1527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263896" w14:textId="77777777" w:rsidR="00C11141" w:rsidRDefault="00C11141" w:rsidP="0096018D">
            <w:pPr>
              <w:pStyle w:val="TAH"/>
              <w:rPr>
                <w:lang w:val="en-US" w:eastAsia="en-GB"/>
              </w:rPr>
            </w:pPr>
            <w:r>
              <w:rPr>
                <w:lang w:val="en-US" w:eastAsia="en-GB"/>
              </w:rPr>
              <w:t>Response</w:t>
            </w:r>
          </w:p>
          <w:p w14:paraId="3755AEA8"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A268A" w14:textId="77777777" w:rsidR="00C11141" w:rsidRDefault="00C11141" w:rsidP="0096018D">
            <w:pPr>
              <w:pStyle w:val="TAH"/>
              <w:rPr>
                <w:lang w:val="en-US" w:eastAsia="en-GB"/>
              </w:rPr>
            </w:pPr>
            <w:r>
              <w:rPr>
                <w:lang w:val="en-US" w:eastAsia="en-GB"/>
              </w:rPr>
              <w:t>Description</w:t>
            </w:r>
          </w:p>
        </w:tc>
      </w:tr>
      <w:tr w:rsidR="00C11141" w14:paraId="2C20B19E"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C8B78C" w14:textId="77777777" w:rsidR="00C11141" w:rsidRDefault="00C11141"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364788"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D6305CB"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AE23155" w14:textId="77777777" w:rsidR="00C11141" w:rsidRDefault="00C11141"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8B7BFF" w14:textId="77777777" w:rsidR="00C11141" w:rsidRDefault="00C11141"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C11141" w14:paraId="5701BE53"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AB4EA" w14:textId="77777777" w:rsidR="00C11141" w:rsidRDefault="00C11141" w:rsidP="0096018D">
            <w:pPr>
              <w:pStyle w:val="TAL"/>
              <w:rPr>
                <w:lang w:val="en-US" w:eastAsia="zh-CN"/>
              </w:rPr>
            </w:pPr>
            <w:proofErr w:type="spellStart"/>
            <w:r>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60B6FE4" w14:textId="77777777" w:rsidR="00C11141" w:rsidRDefault="00C11141"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FD05378" w14:textId="77777777" w:rsidR="00C11141" w:rsidRDefault="00C11141"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1F1409" w14:textId="77777777" w:rsidR="00C11141" w:rsidRDefault="00C11141"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507769" w14:textId="77777777" w:rsidR="00C11141" w:rsidRDefault="00C11141" w:rsidP="0096018D">
            <w:pPr>
              <w:pStyle w:val="TAL"/>
              <w:rPr>
                <w:lang w:val="en-US" w:eastAsia="en-GB"/>
              </w:rPr>
            </w:pPr>
            <w:r>
              <w:rPr>
                <w:lang w:eastAsia="zh-CN"/>
              </w:rPr>
              <w:t>Upon success, the execution report is returned. (NOTE 2)</w:t>
            </w:r>
          </w:p>
        </w:tc>
      </w:tr>
      <w:tr w:rsidR="00C11141" w14:paraId="508A4A65"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EF656B" w14:textId="77777777" w:rsidR="00C11141" w:rsidRDefault="00C11141" w:rsidP="0096018D">
            <w:pPr>
              <w:pStyle w:val="TAL"/>
              <w:rPr>
                <w:lang w:val="en-US" w:eastAsia="zh-CN"/>
              </w:rPr>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312AFF6" w14:textId="77777777" w:rsidR="00C11141" w:rsidRDefault="00C11141"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EF52E08" w14:textId="77777777" w:rsidR="00C11141" w:rsidRDefault="00C11141"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F3D58E" w14:textId="77777777" w:rsidR="00C11141" w:rsidRDefault="00C11141"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B546A99" w14:textId="77777777" w:rsidR="00C11141" w:rsidRDefault="00C11141" w:rsidP="0096018D">
            <w:pPr>
              <w:pStyle w:val="TAL"/>
              <w:rPr>
                <w:lang w:val="en-US" w:eastAsia="zh-CN"/>
              </w:rPr>
            </w:pPr>
            <w:r>
              <w:rPr>
                <w:lang w:val="en-US" w:eastAsia="zh-CN"/>
              </w:rPr>
              <w:t xml:space="preserve">If one or more attributes are not allowed to be modified according to e.g. policy or local configuration, then the </w:t>
            </w:r>
            <w:proofErr w:type="spellStart"/>
            <w:r>
              <w:rPr>
                <w:lang w:val="en-US" w:eastAsia="en-GB"/>
              </w:rPr>
              <w:t>invalidParams</w:t>
            </w:r>
            <w:proofErr w:type="spellEnd"/>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C11141" w14:paraId="31211D59"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54E439" w14:textId="77777777" w:rsidR="00C11141" w:rsidRDefault="00C11141"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27C44F40" w14:textId="77777777" w:rsidR="00C11141" w:rsidRDefault="00C11141"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p>
        </w:tc>
      </w:tr>
    </w:tbl>
    <w:p w14:paraId="5341E0C2" w14:textId="77777777" w:rsidR="00C11141" w:rsidRPr="00C11141" w:rsidRDefault="00C11141" w:rsidP="00842E08"/>
    <w:p w14:paraId="7A35857A" w14:textId="191199B1" w:rsidR="007C4061" w:rsidRPr="00533C32" w:rsidRDefault="007C4061" w:rsidP="006352FE">
      <w:pPr>
        <w:pStyle w:val="Heading3"/>
      </w:pPr>
      <w:bookmarkStart w:id="1468" w:name="_Toc114765712"/>
      <w:r w:rsidRPr="00533C32">
        <w:lastRenderedPageBreak/>
        <w:t>5.2.32</w:t>
      </w:r>
      <w:r w:rsidRPr="00533C32">
        <w:tab/>
        <w:t xml:space="preserve">Resource: </w:t>
      </w:r>
      <w:proofErr w:type="spellStart"/>
      <w:r w:rsidRPr="00533C32">
        <w:t>ContextData</w:t>
      </w:r>
      <w:bookmarkEnd w:id="1455"/>
      <w:bookmarkEnd w:id="1456"/>
      <w:bookmarkEnd w:id="1457"/>
      <w:bookmarkEnd w:id="1458"/>
      <w:bookmarkEnd w:id="1459"/>
      <w:bookmarkEnd w:id="1468"/>
      <w:proofErr w:type="spellEnd"/>
    </w:p>
    <w:p w14:paraId="724E9E77" w14:textId="77777777" w:rsidR="007C4061" w:rsidRPr="00533C32" w:rsidRDefault="007C4061" w:rsidP="006352FE">
      <w:pPr>
        <w:pStyle w:val="Heading4"/>
      </w:pPr>
      <w:bookmarkStart w:id="1469" w:name="_Toc20127128"/>
      <w:bookmarkStart w:id="1470" w:name="_Toc27589104"/>
      <w:bookmarkStart w:id="1471" w:name="_Toc36459905"/>
      <w:bookmarkStart w:id="1472" w:name="_Toc45029489"/>
      <w:bookmarkStart w:id="1473" w:name="_Toc56520109"/>
      <w:bookmarkStart w:id="1474" w:name="_Toc114765713"/>
      <w:r w:rsidRPr="00533C32">
        <w:t>5.2.32.1</w:t>
      </w:r>
      <w:r w:rsidRPr="00533C32">
        <w:tab/>
        <w:t>Description</w:t>
      </w:r>
      <w:bookmarkEnd w:id="1469"/>
      <w:bookmarkEnd w:id="1470"/>
      <w:bookmarkEnd w:id="1471"/>
      <w:bookmarkEnd w:id="1472"/>
      <w:bookmarkEnd w:id="1473"/>
      <w:bookmarkEnd w:id="1474"/>
    </w:p>
    <w:p w14:paraId="4D2232E4" w14:textId="77777777" w:rsidR="007C4061" w:rsidRPr="00533C32" w:rsidRDefault="007C4061" w:rsidP="00842E08">
      <w:pPr>
        <w:rPr>
          <w:lang w:eastAsia="zh-CN"/>
        </w:rPr>
      </w:pPr>
      <w:r w:rsidRPr="00533C32">
        <w:t xml:space="preserve">This resource represents the </w:t>
      </w:r>
      <w:proofErr w:type="spellStart"/>
      <w:r w:rsidRPr="00533C32">
        <w:t>ContextData</w:t>
      </w:r>
      <w:proofErr w:type="spellEnd"/>
      <w:r w:rsidRPr="00533C32">
        <w:t xml:space="preserve"> for a UE ID.</w:t>
      </w:r>
    </w:p>
    <w:p w14:paraId="340731D1"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EE25D" w14:textId="77777777" w:rsidR="007C4061" w:rsidRPr="00533C32" w:rsidRDefault="007C4061" w:rsidP="006352FE">
      <w:pPr>
        <w:pStyle w:val="Heading4"/>
      </w:pPr>
      <w:bookmarkStart w:id="1475" w:name="_Toc20127129"/>
      <w:bookmarkStart w:id="1476" w:name="_Toc27589105"/>
      <w:bookmarkStart w:id="1477" w:name="_Toc36459906"/>
      <w:bookmarkStart w:id="1478" w:name="_Toc45029490"/>
      <w:bookmarkStart w:id="1479" w:name="_Toc56520110"/>
      <w:bookmarkStart w:id="1480" w:name="_Toc114765714"/>
      <w:r w:rsidRPr="00533C32">
        <w:t>5.2.32.2</w:t>
      </w:r>
      <w:r w:rsidRPr="00533C32">
        <w:tab/>
        <w:t>Resource Definition</w:t>
      </w:r>
      <w:bookmarkEnd w:id="1475"/>
      <w:bookmarkEnd w:id="1476"/>
      <w:bookmarkEnd w:id="1477"/>
      <w:bookmarkEnd w:id="1478"/>
      <w:bookmarkEnd w:id="1479"/>
      <w:bookmarkEnd w:id="1480"/>
    </w:p>
    <w:p w14:paraId="3D0ECF8B" w14:textId="77777777" w:rsidR="007C4061" w:rsidRPr="00533C32" w:rsidRDefault="007C4061" w:rsidP="00842E08">
      <w:r w:rsidRPr="00533C32">
        <w:t>Resource URI: {apiRoot}/nudr-dr/&lt;apiVersion&gt;/subscription-data/{</w:t>
      </w:r>
      <w:r w:rsidRPr="00533C32">
        <w:rPr>
          <w:lang w:eastAsia="zh-CN"/>
        </w:rPr>
        <w:t>ueId</w:t>
      </w:r>
      <w:r w:rsidRPr="00533C32">
        <w:t>}/context-data</w:t>
      </w:r>
    </w:p>
    <w:p w14:paraId="7C3CE574" w14:textId="77777777" w:rsidR="007C4061" w:rsidRPr="00533C32" w:rsidRDefault="007C4061" w:rsidP="00842E08">
      <w:pPr>
        <w:rPr>
          <w:rFonts w:ascii="Arial" w:hAnsi="Arial" w:cs="Arial"/>
        </w:rPr>
      </w:pPr>
      <w:r w:rsidRPr="00533C32">
        <w:t>This resource shall support the resource URI variables defined in table 5.2.32.2-1</w:t>
      </w:r>
      <w:r w:rsidRPr="00533C32">
        <w:rPr>
          <w:rFonts w:ascii="Arial" w:hAnsi="Arial" w:cs="Arial"/>
        </w:rPr>
        <w:t>.</w:t>
      </w:r>
    </w:p>
    <w:p w14:paraId="473B8ACD" w14:textId="77777777" w:rsidR="007C4061" w:rsidRPr="00533C32" w:rsidRDefault="007C4061" w:rsidP="00842E08">
      <w:pPr>
        <w:pStyle w:val="TH"/>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468F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8B7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2ED4D" w14:textId="77777777" w:rsidR="007C4061" w:rsidRPr="00D5200C" w:rsidRDefault="007C4061" w:rsidP="00C17C4C">
            <w:pPr>
              <w:pStyle w:val="TAH"/>
              <w:rPr>
                <w:lang w:val="en-US"/>
              </w:rPr>
            </w:pPr>
            <w:r w:rsidRPr="00D5200C">
              <w:rPr>
                <w:lang w:val="en-US"/>
              </w:rPr>
              <w:t>Definition</w:t>
            </w:r>
          </w:p>
        </w:tc>
      </w:tr>
      <w:tr w:rsidR="007C4061" w:rsidRPr="00BC4D08" w14:paraId="2E3C9D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EC69AE"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9F098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4F55E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652A8B"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E06B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 xml:space="preserve">See pattern of type </w:t>
            </w:r>
            <w:proofErr w:type="spellStart"/>
            <w:r w:rsidR="002B5C12">
              <w:rPr>
                <w:lang w:val="en-US"/>
              </w:rPr>
              <w:t>VarUeId</w:t>
            </w:r>
            <w:proofErr w:type="spellEnd"/>
            <w:r w:rsidR="002B5C12">
              <w:rPr>
                <w:lang w:val="en-US"/>
              </w:rPr>
              <w:t xml:space="preserve"> in 3GPP TS 29.571 [3]</w:t>
            </w:r>
          </w:p>
        </w:tc>
      </w:tr>
    </w:tbl>
    <w:p w14:paraId="342D6BB5" w14:textId="77777777" w:rsidR="007C4061" w:rsidRPr="00533C32" w:rsidRDefault="007C4061" w:rsidP="00842E08"/>
    <w:p w14:paraId="4D89C9E8" w14:textId="77777777" w:rsidR="007C4061" w:rsidRPr="00533C32" w:rsidRDefault="007C4061" w:rsidP="006352FE">
      <w:pPr>
        <w:pStyle w:val="Heading4"/>
      </w:pPr>
      <w:bookmarkStart w:id="1481" w:name="_Toc20127130"/>
      <w:bookmarkStart w:id="1482" w:name="_Toc27589106"/>
      <w:bookmarkStart w:id="1483" w:name="_Toc36459907"/>
      <w:bookmarkStart w:id="1484" w:name="_Toc45029491"/>
      <w:bookmarkStart w:id="1485" w:name="_Toc56520111"/>
      <w:bookmarkStart w:id="1486" w:name="_Toc114765715"/>
      <w:r w:rsidRPr="00533C32">
        <w:t>5.2.32.3</w:t>
      </w:r>
      <w:r w:rsidRPr="00533C32">
        <w:tab/>
        <w:t>Resource Standard Methods</w:t>
      </w:r>
      <w:bookmarkEnd w:id="1481"/>
      <w:bookmarkEnd w:id="1482"/>
      <w:bookmarkEnd w:id="1483"/>
      <w:bookmarkEnd w:id="1484"/>
      <w:bookmarkEnd w:id="1485"/>
      <w:bookmarkEnd w:id="1486"/>
    </w:p>
    <w:p w14:paraId="3A13AA3D" w14:textId="77777777" w:rsidR="007C4061" w:rsidRPr="00533C32" w:rsidRDefault="007C4061" w:rsidP="006352FE">
      <w:pPr>
        <w:pStyle w:val="Heading5"/>
      </w:pPr>
      <w:bookmarkStart w:id="1487" w:name="_Toc20127131"/>
      <w:bookmarkStart w:id="1488" w:name="_Toc27589107"/>
      <w:bookmarkStart w:id="1489" w:name="_Toc36459908"/>
      <w:bookmarkStart w:id="1490" w:name="_Toc45029492"/>
      <w:bookmarkStart w:id="1491" w:name="_Toc56520112"/>
      <w:bookmarkStart w:id="1492" w:name="_Toc114765716"/>
      <w:r w:rsidRPr="00533C32">
        <w:t>5.2.32.3.1</w:t>
      </w:r>
      <w:r w:rsidRPr="00533C32">
        <w:tab/>
        <w:t>GET</w:t>
      </w:r>
      <w:bookmarkEnd w:id="1487"/>
      <w:bookmarkEnd w:id="1488"/>
      <w:bookmarkEnd w:id="1489"/>
      <w:bookmarkEnd w:id="1490"/>
      <w:bookmarkEnd w:id="1491"/>
      <w:bookmarkEnd w:id="1492"/>
    </w:p>
    <w:p w14:paraId="1F76C1A6" w14:textId="77777777" w:rsidR="007C4061" w:rsidRPr="00533C32" w:rsidRDefault="007C4061" w:rsidP="00842E08">
      <w:r w:rsidRPr="00533C32">
        <w:t>This method shall support the URI query parameters specified in table 5.2.32.3.1-1.</w:t>
      </w:r>
    </w:p>
    <w:p w14:paraId="29EFCED4" w14:textId="77777777" w:rsidR="007C4061" w:rsidRPr="00533C32" w:rsidRDefault="007C4061" w:rsidP="00842E08">
      <w:pPr>
        <w:pStyle w:val="TH"/>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0DDF6A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E6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DE01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5990F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B34A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11F6C" w14:textId="77777777" w:rsidR="007C4061" w:rsidRPr="00D5200C" w:rsidRDefault="007C4061" w:rsidP="00C17C4C">
            <w:pPr>
              <w:pStyle w:val="TAH"/>
              <w:rPr>
                <w:lang w:val="en-US"/>
              </w:rPr>
            </w:pPr>
            <w:r w:rsidRPr="00D5200C">
              <w:rPr>
                <w:lang w:val="en-US"/>
              </w:rPr>
              <w:t>Description</w:t>
            </w:r>
          </w:p>
        </w:tc>
      </w:tr>
      <w:tr w:rsidR="007C4061" w:rsidRPr="00BC4D08" w14:paraId="64E5A4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F9D296"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11096D6"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ContextDataSetName</w:t>
            </w:r>
            <w:proofErr w:type="spellEnd"/>
            <w:r w:rsidRPr="00D5200C">
              <w:rPr>
                <w:lang w:val="en-US" w:eastAsia="zh-CN"/>
              </w:rPr>
              <w:t>)</w:t>
            </w:r>
          </w:p>
        </w:tc>
        <w:tc>
          <w:tcPr>
            <w:tcW w:w="217" w:type="pct"/>
            <w:tcBorders>
              <w:top w:val="single" w:sz="4" w:space="0" w:color="auto"/>
              <w:left w:val="single" w:sz="6" w:space="0" w:color="000000"/>
              <w:bottom w:val="single" w:sz="4" w:space="0" w:color="auto"/>
              <w:right w:val="single" w:sz="6" w:space="0" w:color="000000"/>
            </w:tcBorders>
            <w:hideMark/>
          </w:tcPr>
          <w:p w14:paraId="5477817B"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7AF418D"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7266FB" w14:textId="77777777"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14:paraId="58D8D30D" w14:textId="77777777" w:rsidR="007C4061" w:rsidRPr="00533C32" w:rsidRDefault="007C4061" w:rsidP="00842E08"/>
    <w:p w14:paraId="11257F1B" w14:textId="77777777" w:rsidR="007C4061" w:rsidRPr="00533C32" w:rsidRDefault="007C4061" w:rsidP="00842E08">
      <w:r w:rsidRPr="00533C32">
        <w:t>This method shall support the request data structures specified in table 5.2.32.3.1-2 and the response data structures and response codes specified in table 5.2.32.3.1-3.</w:t>
      </w:r>
    </w:p>
    <w:p w14:paraId="6689D911" w14:textId="77777777" w:rsidR="007C4061" w:rsidRPr="00533C32" w:rsidRDefault="007C4061" w:rsidP="00842E08">
      <w:pPr>
        <w:pStyle w:val="TH"/>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AABE91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94C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3CA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28261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49F0E8" w14:textId="77777777" w:rsidR="007C4061" w:rsidRPr="00D5200C" w:rsidRDefault="007C4061" w:rsidP="00C17C4C">
            <w:pPr>
              <w:pStyle w:val="TAH"/>
              <w:rPr>
                <w:lang w:val="en-US"/>
              </w:rPr>
            </w:pPr>
            <w:r w:rsidRPr="00D5200C">
              <w:rPr>
                <w:lang w:val="en-US"/>
              </w:rPr>
              <w:t>Description</w:t>
            </w:r>
          </w:p>
        </w:tc>
      </w:tr>
      <w:tr w:rsidR="007C4061" w:rsidRPr="00BC4D08" w14:paraId="01A8A2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1A1E6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0C2E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6E433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4EBD9" w14:textId="77777777" w:rsidR="007C4061" w:rsidRPr="00D5200C" w:rsidRDefault="007C4061" w:rsidP="00C17C4C">
            <w:pPr>
              <w:pStyle w:val="TAL"/>
              <w:rPr>
                <w:lang w:val="en-US"/>
              </w:rPr>
            </w:pPr>
          </w:p>
        </w:tc>
      </w:tr>
    </w:tbl>
    <w:p w14:paraId="3D5C90E1" w14:textId="77777777" w:rsidR="007C4061" w:rsidRPr="00533C32" w:rsidRDefault="007C4061" w:rsidP="00842E08"/>
    <w:p w14:paraId="232ED345" w14:textId="77777777" w:rsidR="007C4061" w:rsidRPr="00533C32" w:rsidRDefault="007C4061" w:rsidP="00842E08">
      <w:pPr>
        <w:pStyle w:val="TH"/>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F938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C09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C8B9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74B60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84439" w14:textId="77777777" w:rsidR="007C4061" w:rsidRPr="00D5200C" w:rsidRDefault="007C4061" w:rsidP="00C17C4C">
            <w:pPr>
              <w:pStyle w:val="TAH"/>
              <w:rPr>
                <w:lang w:val="en-US"/>
              </w:rPr>
            </w:pPr>
            <w:r w:rsidRPr="00D5200C">
              <w:rPr>
                <w:lang w:val="en-US"/>
              </w:rPr>
              <w:t>Response</w:t>
            </w:r>
          </w:p>
          <w:p w14:paraId="35DE07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C5A289" w14:textId="77777777" w:rsidR="007C4061" w:rsidRPr="00D5200C" w:rsidRDefault="007C4061" w:rsidP="00C17C4C">
            <w:pPr>
              <w:pStyle w:val="TAH"/>
              <w:rPr>
                <w:lang w:val="en-US"/>
              </w:rPr>
            </w:pPr>
            <w:r w:rsidRPr="00D5200C">
              <w:rPr>
                <w:lang w:val="en-US"/>
              </w:rPr>
              <w:t>Description</w:t>
            </w:r>
          </w:p>
        </w:tc>
      </w:tr>
      <w:tr w:rsidR="007C4061" w:rsidRPr="00BC4D08" w14:paraId="7879C70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EC674B" w14:textId="77777777" w:rsidR="007C4061" w:rsidRPr="00D5200C" w:rsidRDefault="007C4061" w:rsidP="00C17C4C">
            <w:pPr>
              <w:pStyle w:val="TAL"/>
              <w:rPr>
                <w:lang w:val="en-US"/>
              </w:rPr>
            </w:pPr>
            <w:proofErr w:type="spellStart"/>
            <w:r w:rsidRPr="00D5200C">
              <w:rPr>
                <w:lang w:val="en-US"/>
              </w:rPr>
              <w:t>ContextDataSets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C437F6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7ADC5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630A3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8C6E8B"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7733559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D52D2F"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76762E4" w14:textId="77777777" w:rsidR="007C4061" w:rsidRPr="00533C32" w:rsidRDefault="007C4061" w:rsidP="00842E08">
      <w:pPr>
        <w:rPr>
          <w:lang w:eastAsia="zh-CN"/>
        </w:rPr>
      </w:pPr>
    </w:p>
    <w:p w14:paraId="244980FF" w14:textId="77777777" w:rsidR="007C4061" w:rsidRPr="00533C32" w:rsidRDefault="007C4061" w:rsidP="006352FE">
      <w:pPr>
        <w:pStyle w:val="Heading3"/>
      </w:pPr>
      <w:bookmarkStart w:id="1493" w:name="_Toc20127132"/>
      <w:bookmarkStart w:id="1494" w:name="_Toc27589108"/>
      <w:bookmarkStart w:id="1495" w:name="_Toc36459909"/>
      <w:bookmarkStart w:id="1496" w:name="_Toc45029493"/>
      <w:bookmarkStart w:id="1497" w:name="_Toc56520113"/>
      <w:bookmarkStart w:id="1498" w:name="_Toc114765717"/>
      <w:r w:rsidRPr="00533C32">
        <w:rPr>
          <w:lang w:val="de-DE"/>
        </w:rPr>
        <w:lastRenderedPageBreak/>
        <w:t>5.2.33</w:t>
      </w:r>
      <w:r w:rsidRPr="00533C32">
        <w:tab/>
        <w:t xml:space="preserve">Resource: </w:t>
      </w:r>
      <w:proofErr w:type="spellStart"/>
      <w:r w:rsidRPr="00533C32">
        <w:t>GroupIdentifiers</w:t>
      </w:r>
      <w:bookmarkEnd w:id="1493"/>
      <w:bookmarkEnd w:id="1494"/>
      <w:bookmarkEnd w:id="1495"/>
      <w:bookmarkEnd w:id="1496"/>
      <w:bookmarkEnd w:id="1497"/>
      <w:bookmarkEnd w:id="1498"/>
      <w:proofErr w:type="spellEnd"/>
    </w:p>
    <w:p w14:paraId="32E68B02" w14:textId="77777777" w:rsidR="007C4061" w:rsidRPr="00533C32" w:rsidRDefault="007C4061" w:rsidP="006352FE">
      <w:pPr>
        <w:pStyle w:val="Heading4"/>
      </w:pPr>
      <w:bookmarkStart w:id="1499" w:name="_Toc20127133"/>
      <w:bookmarkStart w:id="1500" w:name="_Toc27589109"/>
      <w:bookmarkStart w:id="1501" w:name="_Toc36459910"/>
      <w:bookmarkStart w:id="1502" w:name="_Toc45029494"/>
      <w:bookmarkStart w:id="1503" w:name="_Toc56520114"/>
      <w:bookmarkStart w:id="1504" w:name="_Toc114765718"/>
      <w:r w:rsidRPr="00533C32">
        <w:rPr>
          <w:lang w:val="de-DE"/>
        </w:rPr>
        <w:t>5.2.33</w:t>
      </w:r>
      <w:r w:rsidRPr="00533C32">
        <w:t>.1</w:t>
      </w:r>
      <w:r w:rsidRPr="00533C32">
        <w:tab/>
        <w:t>Description</w:t>
      </w:r>
      <w:bookmarkEnd w:id="1499"/>
      <w:bookmarkEnd w:id="1500"/>
      <w:bookmarkEnd w:id="1501"/>
      <w:bookmarkEnd w:id="1502"/>
      <w:bookmarkEnd w:id="1503"/>
      <w:bookmarkEnd w:id="1504"/>
    </w:p>
    <w:p w14:paraId="516F936F" w14:textId="77777777" w:rsidR="007C4061" w:rsidRPr="00533C32" w:rsidRDefault="007C4061" w:rsidP="00842E08">
      <w:pPr>
        <w:rPr>
          <w:lang w:eastAsia="zh-CN"/>
        </w:rPr>
      </w:pPr>
      <w:r w:rsidRPr="00533C32">
        <w:t>This resource represents the collection of data that can be shared by multiple UEs.</w:t>
      </w:r>
    </w:p>
    <w:p w14:paraId="4077DCA5" w14:textId="77777777" w:rsidR="007C4061" w:rsidRPr="00533C32" w:rsidRDefault="007C4061" w:rsidP="006352FE">
      <w:pPr>
        <w:pStyle w:val="Heading4"/>
      </w:pPr>
      <w:bookmarkStart w:id="1505" w:name="_Toc20127134"/>
      <w:bookmarkStart w:id="1506" w:name="_Toc27589110"/>
      <w:bookmarkStart w:id="1507" w:name="_Toc36459911"/>
      <w:bookmarkStart w:id="1508" w:name="_Toc45029495"/>
      <w:bookmarkStart w:id="1509" w:name="_Toc56520115"/>
      <w:bookmarkStart w:id="1510" w:name="_Toc114765719"/>
      <w:r w:rsidRPr="00533C32">
        <w:rPr>
          <w:lang w:val="de-DE"/>
        </w:rPr>
        <w:t>5.2.33</w:t>
      </w:r>
      <w:r w:rsidRPr="00533C32">
        <w:t>.2</w:t>
      </w:r>
      <w:r w:rsidRPr="00533C32">
        <w:tab/>
        <w:t>Resource Definition</w:t>
      </w:r>
      <w:bookmarkEnd w:id="1505"/>
      <w:bookmarkEnd w:id="1506"/>
      <w:bookmarkEnd w:id="1507"/>
      <w:bookmarkEnd w:id="1508"/>
      <w:bookmarkEnd w:id="1509"/>
      <w:bookmarkEnd w:id="1510"/>
    </w:p>
    <w:p w14:paraId="51587F2E" w14:textId="77777777" w:rsidR="007C4061" w:rsidRPr="00533C32" w:rsidRDefault="007C4061" w:rsidP="00842E08">
      <w:r w:rsidRPr="00533C32">
        <w:t>Resource URI: {apiRoot}/nudr-dr/</w:t>
      </w:r>
      <w:r w:rsidRPr="00533C32">
        <w:rPr>
          <w:lang w:eastAsia="zh-CN"/>
        </w:rPr>
        <w:t>&lt;apiVersion&gt;</w:t>
      </w:r>
      <w:r w:rsidRPr="00533C32">
        <w:t>/subscription-data/group-data/group-identifiers</w:t>
      </w:r>
    </w:p>
    <w:p w14:paraId="4B13EE5D" w14:textId="77777777" w:rsidR="007C4061" w:rsidRPr="00533C32" w:rsidRDefault="007C4061" w:rsidP="00842E08">
      <w:pPr>
        <w:rPr>
          <w:rFonts w:ascii="Arial" w:hAnsi="Arial" w:cs="Arial"/>
        </w:rPr>
      </w:pPr>
      <w:r w:rsidRPr="00533C32">
        <w:t>This resource shall support the resource URI variables defined in table 5.2.33.2-1</w:t>
      </w:r>
      <w:r w:rsidRPr="00533C32">
        <w:rPr>
          <w:rFonts w:ascii="Arial" w:hAnsi="Arial" w:cs="Arial"/>
        </w:rPr>
        <w:t>.</w:t>
      </w:r>
    </w:p>
    <w:p w14:paraId="56AC39C7" w14:textId="77777777" w:rsidR="007C4061" w:rsidRPr="00533C32" w:rsidRDefault="007C4061" w:rsidP="00842E08">
      <w:pPr>
        <w:pStyle w:val="TH"/>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8DF09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178E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75E08" w14:textId="77777777" w:rsidR="007C4061" w:rsidRPr="00D5200C" w:rsidRDefault="007C4061" w:rsidP="00C17C4C">
            <w:pPr>
              <w:pStyle w:val="TAH"/>
              <w:rPr>
                <w:lang w:val="en-US"/>
              </w:rPr>
            </w:pPr>
            <w:r w:rsidRPr="00D5200C">
              <w:rPr>
                <w:lang w:val="en-US"/>
              </w:rPr>
              <w:t>Definition</w:t>
            </w:r>
          </w:p>
        </w:tc>
      </w:tr>
      <w:tr w:rsidR="007C4061" w:rsidRPr="00BC4D08" w14:paraId="2424B2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C018A"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23F96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EED1588" w14:textId="77777777" w:rsidR="007C4061" w:rsidRPr="00533C32" w:rsidRDefault="007C4061" w:rsidP="00842E08"/>
    <w:p w14:paraId="585FC3D1" w14:textId="77777777" w:rsidR="007C4061" w:rsidRPr="00533C32" w:rsidRDefault="007C4061" w:rsidP="006352FE">
      <w:pPr>
        <w:pStyle w:val="Heading4"/>
      </w:pPr>
      <w:bookmarkStart w:id="1511" w:name="_Toc20127135"/>
      <w:bookmarkStart w:id="1512" w:name="_Toc27589111"/>
      <w:bookmarkStart w:id="1513" w:name="_Toc36459912"/>
      <w:bookmarkStart w:id="1514" w:name="_Toc45029496"/>
      <w:bookmarkStart w:id="1515" w:name="_Toc56520116"/>
      <w:bookmarkStart w:id="1516" w:name="_Toc114765720"/>
      <w:r w:rsidRPr="00533C32">
        <w:rPr>
          <w:lang w:val="de-DE"/>
        </w:rPr>
        <w:t>5.2.33</w:t>
      </w:r>
      <w:r w:rsidRPr="00533C32">
        <w:t>.3</w:t>
      </w:r>
      <w:r w:rsidRPr="00533C32">
        <w:tab/>
        <w:t>Resource Standard Methods</w:t>
      </w:r>
      <w:bookmarkEnd w:id="1511"/>
      <w:bookmarkEnd w:id="1512"/>
      <w:bookmarkEnd w:id="1513"/>
      <w:bookmarkEnd w:id="1514"/>
      <w:bookmarkEnd w:id="1515"/>
      <w:bookmarkEnd w:id="1516"/>
    </w:p>
    <w:p w14:paraId="6CE818B7" w14:textId="77777777" w:rsidR="007C4061" w:rsidRPr="00533C32" w:rsidRDefault="007C4061" w:rsidP="006352FE">
      <w:pPr>
        <w:pStyle w:val="Heading5"/>
      </w:pPr>
      <w:bookmarkStart w:id="1517" w:name="_Toc20127136"/>
      <w:bookmarkStart w:id="1518" w:name="_Toc27589112"/>
      <w:bookmarkStart w:id="1519" w:name="_Toc36459913"/>
      <w:bookmarkStart w:id="1520" w:name="_Toc45029497"/>
      <w:bookmarkStart w:id="1521" w:name="_Toc56520117"/>
      <w:bookmarkStart w:id="1522" w:name="_Toc114765721"/>
      <w:r w:rsidRPr="00533C32">
        <w:t>5.2.33.3.1</w:t>
      </w:r>
      <w:r w:rsidRPr="00533C32">
        <w:tab/>
        <w:t>GET</w:t>
      </w:r>
      <w:bookmarkEnd w:id="1517"/>
      <w:bookmarkEnd w:id="1518"/>
      <w:bookmarkEnd w:id="1519"/>
      <w:bookmarkEnd w:id="1520"/>
      <w:bookmarkEnd w:id="1521"/>
      <w:bookmarkEnd w:id="1522"/>
    </w:p>
    <w:p w14:paraId="1F0924FC" w14:textId="77777777" w:rsidR="007C4061" w:rsidRPr="00533C32" w:rsidRDefault="007C4061" w:rsidP="00842E08">
      <w:r w:rsidRPr="00533C32">
        <w:t>This method shall support the URI query parameters specified in table 5.2.33.3.1-1.</w:t>
      </w:r>
    </w:p>
    <w:p w14:paraId="3CDC9ECE" w14:textId="77777777" w:rsidR="007C4061" w:rsidRPr="00533C32" w:rsidRDefault="007C4061" w:rsidP="00842E08">
      <w:pPr>
        <w:pStyle w:val="TH"/>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44946D1C"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6C514B5"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1B855B9"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17BD5853"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F231E2"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091C1" w14:textId="77777777" w:rsidR="007C4061" w:rsidRPr="00D5200C" w:rsidRDefault="007C4061" w:rsidP="00C17C4C">
            <w:pPr>
              <w:pStyle w:val="TAH"/>
              <w:rPr>
                <w:lang w:val="en-US"/>
              </w:rPr>
            </w:pPr>
            <w:r w:rsidRPr="00D5200C">
              <w:rPr>
                <w:lang w:val="en-US"/>
              </w:rPr>
              <w:t>Description</w:t>
            </w:r>
          </w:p>
        </w:tc>
      </w:tr>
      <w:tr w:rsidR="007C4061" w:rsidRPr="00BC4D08" w14:paraId="2429F60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D2A9667"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35D8AEFB"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183" w:type="pct"/>
            <w:tcBorders>
              <w:top w:val="single" w:sz="4" w:space="0" w:color="auto"/>
              <w:left w:val="single" w:sz="6" w:space="0" w:color="000000"/>
              <w:bottom w:val="single" w:sz="6" w:space="0" w:color="000000"/>
              <w:right w:val="single" w:sz="6" w:space="0" w:color="000000"/>
            </w:tcBorders>
            <w:hideMark/>
          </w:tcPr>
          <w:p w14:paraId="54BDAA8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B44B51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65E52E31"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B30551F"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78D0376B" w14:textId="77777777" w:rsidR="007C4061" w:rsidRPr="00D5200C" w:rsidRDefault="007C4061" w:rsidP="00C17C4C">
            <w:pPr>
              <w:pStyle w:val="TAL"/>
              <w:rPr>
                <w:lang w:val="en-US"/>
              </w:rPr>
            </w:pPr>
            <w:proofErr w:type="spellStart"/>
            <w:r w:rsidRPr="00D5200C">
              <w:rPr>
                <w:lang w:val="en-US"/>
              </w:rPr>
              <w:t>ext</w:t>
            </w:r>
            <w:proofErr w:type="spellEnd"/>
            <w:r w:rsidRPr="00D5200C">
              <w:rPr>
                <w:lang w:val="en-US"/>
              </w:rPr>
              <w:t>-</w:t>
            </w:r>
            <w:proofErr w:type="spellStart"/>
            <w:r w:rsidRPr="00D5200C">
              <w:rPr>
                <w:lang w:val="en-US"/>
              </w:rPr>
              <w:t>groud</w:t>
            </w:r>
            <w:proofErr w:type="spellEnd"/>
            <w:r w:rsidRPr="00D5200C">
              <w:rPr>
                <w:lang w:val="en-US"/>
              </w:rPr>
              <w:t>-id</w:t>
            </w:r>
          </w:p>
        </w:tc>
        <w:tc>
          <w:tcPr>
            <w:tcW w:w="866" w:type="pct"/>
            <w:tcBorders>
              <w:top w:val="single" w:sz="4" w:space="0" w:color="auto"/>
              <w:left w:val="single" w:sz="6" w:space="0" w:color="000000"/>
              <w:bottom w:val="single" w:sz="4" w:space="0" w:color="auto"/>
              <w:right w:val="single" w:sz="6" w:space="0" w:color="000000"/>
            </w:tcBorders>
            <w:hideMark/>
          </w:tcPr>
          <w:p w14:paraId="66EAEBA5" w14:textId="77777777" w:rsidR="007C4061" w:rsidRPr="00D5200C" w:rsidRDefault="007C4061" w:rsidP="00C17C4C">
            <w:pPr>
              <w:pStyle w:val="TAL"/>
              <w:rPr>
                <w:lang w:val="en-US"/>
              </w:rPr>
            </w:pPr>
            <w:proofErr w:type="spellStart"/>
            <w:r w:rsidRPr="00D5200C">
              <w:rPr>
                <w:lang w:val="en-US"/>
              </w:rPr>
              <w:t>ExtGroupId</w:t>
            </w:r>
            <w:proofErr w:type="spellEnd"/>
          </w:p>
        </w:tc>
        <w:tc>
          <w:tcPr>
            <w:tcW w:w="183" w:type="pct"/>
            <w:tcBorders>
              <w:top w:val="single" w:sz="4" w:space="0" w:color="auto"/>
              <w:left w:val="single" w:sz="6" w:space="0" w:color="000000"/>
              <w:bottom w:val="single" w:sz="4" w:space="0" w:color="auto"/>
              <w:right w:val="single" w:sz="6" w:space="0" w:color="000000"/>
            </w:tcBorders>
            <w:hideMark/>
          </w:tcPr>
          <w:p w14:paraId="5D5F08CF"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1E1CE4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B46FC2"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5FB963CE"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283E529E"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79F42E65" w14:textId="77777777" w:rsidR="007C4061" w:rsidRPr="00D5200C" w:rsidRDefault="007C4061" w:rsidP="00C17C4C">
            <w:pPr>
              <w:pStyle w:val="TAL"/>
              <w:rPr>
                <w:lang w:val="en-US"/>
              </w:rPr>
            </w:pPr>
            <w:proofErr w:type="spellStart"/>
            <w:r w:rsidRPr="00D5200C">
              <w:rPr>
                <w:lang w:val="en-US"/>
              </w:rPr>
              <w:t>GroupId</w:t>
            </w:r>
            <w:proofErr w:type="spellEnd"/>
          </w:p>
        </w:tc>
        <w:tc>
          <w:tcPr>
            <w:tcW w:w="183" w:type="pct"/>
            <w:tcBorders>
              <w:top w:val="single" w:sz="4" w:space="0" w:color="auto"/>
              <w:left w:val="single" w:sz="6" w:space="0" w:color="000000"/>
              <w:bottom w:val="single" w:sz="4" w:space="0" w:color="auto"/>
              <w:right w:val="single" w:sz="6" w:space="0" w:color="000000"/>
            </w:tcBorders>
            <w:hideMark/>
          </w:tcPr>
          <w:p w14:paraId="27A4BEF8"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63F07A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16AB60"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7B148D84"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6636BF42" w14:textId="77777777" w:rsidR="007C4061" w:rsidRPr="00D5200C" w:rsidRDefault="007C4061" w:rsidP="00C17C4C">
            <w:pPr>
              <w:pStyle w:val="TAL"/>
              <w:rPr>
                <w:lang w:val="en-US"/>
              </w:rPr>
            </w:pPr>
            <w:proofErr w:type="spellStart"/>
            <w:r w:rsidRPr="00297367">
              <w:rPr>
                <w:lang w:eastAsia="zh-CN"/>
              </w:rPr>
              <w:t>ue</w:t>
            </w:r>
            <w:proofErr w:type="spellEnd"/>
            <w:r w:rsidRPr="00297367">
              <w:rPr>
                <w:lang w:eastAsia="zh-CN"/>
              </w:rPr>
              <w:t>-id-</w:t>
            </w:r>
            <w:proofErr w:type="spellStart"/>
            <w:r w:rsidRPr="00297367">
              <w:rPr>
                <w:lang w:eastAsia="zh-CN"/>
              </w:rPr>
              <w:t>ind</w:t>
            </w:r>
            <w:proofErr w:type="spellEnd"/>
          </w:p>
        </w:tc>
        <w:tc>
          <w:tcPr>
            <w:tcW w:w="866" w:type="pct"/>
            <w:tcBorders>
              <w:top w:val="single" w:sz="4" w:space="0" w:color="auto"/>
              <w:left w:val="single" w:sz="6" w:space="0" w:color="000000"/>
              <w:bottom w:val="single" w:sz="4" w:space="0" w:color="auto"/>
              <w:right w:val="single" w:sz="6" w:space="0" w:color="000000"/>
            </w:tcBorders>
            <w:hideMark/>
          </w:tcPr>
          <w:p w14:paraId="5D54369E" w14:textId="77777777" w:rsidR="007C4061" w:rsidRPr="00D5200C" w:rsidRDefault="007C4061" w:rsidP="00C17C4C">
            <w:pPr>
              <w:pStyle w:val="TAL"/>
              <w:rPr>
                <w:lang w:val="en-US"/>
              </w:rPr>
            </w:pPr>
            <w:proofErr w:type="spellStart"/>
            <w:r w:rsidRPr="00297367">
              <w:rPr>
                <w:rFonts w:hint="eastAsia"/>
                <w:lang w:eastAsia="zh-CN"/>
              </w:rPr>
              <w:t>b</w:t>
            </w:r>
            <w:r w:rsidRPr="00297367">
              <w:rPr>
                <w:lang w:eastAsia="zh-CN"/>
              </w:rPr>
              <w:t>oolean</w:t>
            </w:r>
            <w:proofErr w:type="spellEnd"/>
          </w:p>
        </w:tc>
        <w:tc>
          <w:tcPr>
            <w:tcW w:w="183" w:type="pct"/>
            <w:tcBorders>
              <w:top w:val="single" w:sz="4" w:space="0" w:color="auto"/>
              <w:left w:val="single" w:sz="6" w:space="0" w:color="000000"/>
              <w:bottom w:val="single" w:sz="4" w:space="0" w:color="auto"/>
              <w:right w:val="single" w:sz="6" w:space="0" w:color="000000"/>
            </w:tcBorders>
            <w:hideMark/>
          </w:tcPr>
          <w:p w14:paraId="02C03DF8" w14:textId="77777777"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14:paraId="2415FC28" w14:textId="77777777"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A7752B0" w14:textId="77777777"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14:paraId="4EAC17B5" w14:textId="77777777" w:rsidR="007C4061" w:rsidRPr="009E5CAE" w:rsidRDefault="007C4061" w:rsidP="00C17C4C">
            <w:pPr>
              <w:pStyle w:val="TAL"/>
              <w:rPr>
                <w:rFonts w:cs="Arial"/>
                <w:szCs w:val="18"/>
              </w:rPr>
            </w:pPr>
          </w:p>
          <w:p w14:paraId="3B1658A4" w14:textId="77777777" w:rsidR="007C4061" w:rsidRPr="009E5CAE" w:rsidRDefault="007C4061" w:rsidP="00C17C4C">
            <w:pPr>
              <w:pStyle w:val="TAL"/>
              <w:rPr>
                <w:rFonts w:cs="Arial"/>
                <w:szCs w:val="18"/>
              </w:rPr>
            </w:pPr>
            <w:r w:rsidRPr="00297367">
              <w:rPr>
                <w:rFonts w:cs="Arial"/>
                <w:szCs w:val="18"/>
              </w:rPr>
              <w:t>When present, it shall be set as following:</w:t>
            </w:r>
          </w:p>
          <w:p w14:paraId="635355E8" w14:textId="77777777" w:rsidR="007C4061" w:rsidRPr="009E5CAE" w:rsidRDefault="007C4061" w:rsidP="00C17C4C">
            <w:pPr>
              <w:pStyle w:val="TAL"/>
              <w:rPr>
                <w:rFonts w:cs="Arial"/>
                <w:szCs w:val="18"/>
              </w:rPr>
            </w:pPr>
            <w:r w:rsidRPr="00297367">
              <w:rPr>
                <w:rFonts w:cs="Arial"/>
                <w:szCs w:val="18"/>
              </w:rPr>
              <w:t>- true: UE identifiers are required</w:t>
            </w:r>
          </w:p>
          <w:p w14:paraId="0F138651" w14:textId="77777777"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14:paraId="540A02B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85F4B7" w14:textId="77777777" w:rsidR="007C4061" w:rsidRPr="00D5200C" w:rsidRDefault="007C4061" w:rsidP="00C17C4C">
            <w:pPr>
              <w:pStyle w:val="TAN"/>
              <w:rPr>
                <w:lang w:val="en-US"/>
              </w:rPr>
            </w:pPr>
            <w:r w:rsidRPr="00D5200C">
              <w:rPr>
                <w:lang w:val="en-US"/>
              </w:rPr>
              <w:t>NOTE:</w:t>
            </w:r>
            <w:r w:rsidRPr="00D5200C">
              <w:rPr>
                <w:lang w:val="en-US"/>
              </w:rPr>
              <w:tab/>
              <w:t xml:space="preserve">Either </w:t>
            </w:r>
            <w:proofErr w:type="spellStart"/>
            <w:r w:rsidRPr="00D5200C">
              <w:rPr>
                <w:lang w:val="en-US"/>
              </w:rPr>
              <w:t>ext</w:t>
            </w:r>
            <w:proofErr w:type="spellEnd"/>
            <w:r w:rsidRPr="00D5200C">
              <w:rPr>
                <w:lang w:val="en-US"/>
              </w:rPr>
              <w:t>-group-id or int-group-id shall be present in the request.</w:t>
            </w:r>
          </w:p>
        </w:tc>
      </w:tr>
    </w:tbl>
    <w:p w14:paraId="1F18334E" w14:textId="77777777" w:rsidR="007C4061" w:rsidRPr="00533C32" w:rsidRDefault="007C4061" w:rsidP="00842E08"/>
    <w:p w14:paraId="7E74E99C" w14:textId="77777777" w:rsidR="007C4061" w:rsidRPr="00533C32" w:rsidRDefault="007C4061" w:rsidP="00842E08">
      <w:r w:rsidRPr="00533C32">
        <w:t xml:space="preserve">Either the </w:t>
      </w:r>
      <w:proofErr w:type="spellStart"/>
      <w:r w:rsidRPr="00533C32">
        <w:t>ext</w:t>
      </w:r>
      <w:proofErr w:type="spellEnd"/>
      <w:r w:rsidRPr="00533C32">
        <w:t>-group-id or the int-group-id shall be present in the request.</w:t>
      </w:r>
    </w:p>
    <w:p w14:paraId="6633014D" w14:textId="77777777" w:rsidR="007C4061" w:rsidRPr="00533C32" w:rsidRDefault="007C4061" w:rsidP="00842E08">
      <w:r w:rsidRPr="00533C32">
        <w:t>This method shall support the request data structures specified in table 5.2.33.3.1-2 and the response data structures and response codes specified in table 5.2.33.3.1-3.</w:t>
      </w:r>
    </w:p>
    <w:p w14:paraId="4DC5DC16" w14:textId="77777777" w:rsidR="007C4061" w:rsidRPr="00533C32" w:rsidRDefault="007C4061" w:rsidP="00842E08">
      <w:pPr>
        <w:pStyle w:val="TH"/>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CF578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990E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106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E89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CA2D4" w14:textId="77777777" w:rsidR="007C4061" w:rsidRPr="00D5200C" w:rsidRDefault="007C4061" w:rsidP="00C17C4C">
            <w:pPr>
              <w:pStyle w:val="TAH"/>
              <w:rPr>
                <w:lang w:val="en-US"/>
              </w:rPr>
            </w:pPr>
            <w:r w:rsidRPr="00D5200C">
              <w:rPr>
                <w:lang w:val="en-US"/>
              </w:rPr>
              <w:t>Description</w:t>
            </w:r>
          </w:p>
        </w:tc>
      </w:tr>
      <w:tr w:rsidR="007C4061" w:rsidRPr="00BC4D08" w14:paraId="61475E6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5D14C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F30E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7F45A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9FB74A" w14:textId="77777777" w:rsidR="007C4061" w:rsidRPr="00D5200C" w:rsidRDefault="007C4061" w:rsidP="00C17C4C">
            <w:pPr>
              <w:pStyle w:val="TAL"/>
              <w:rPr>
                <w:lang w:val="en-US"/>
              </w:rPr>
            </w:pPr>
          </w:p>
        </w:tc>
      </w:tr>
    </w:tbl>
    <w:p w14:paraId="09FCC0E7" w14:textId="77777777" w:rsidR="007C4061" w:rsidRPr="00533C32" w:rsidRDefault="007C4061" w:rsidP="00842E08"/>
    <w:p w14:paraId="40811597" w14:textId="77777777" w:rsidR="007C4061" w:rsidRPr="00533C32" w:rsidRDefault="007C4061" w:rsidP="00842E08">
      <w:pPr>
        <w:pStyle w:val="TH"/>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D2B0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61A1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4F0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3A05E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41D3" w14:textId="77777777" w:rsidR="007C4061" w:rsidRPr="00D5200C" w:rsidRDefault="007C4061" w:rsidP="00C17C4C">
            <w:pPr>
              <w:pStyle w:val="TAH"/>
              <w:rPr>
                <w:lang w:val="en-US"/>
              </w:rPr>
            </w:pPr>
            <w:r w:rsidRPr="00D5200C">
              <w:rPr>
                <w:lang w:val="en-US"/>
              </w:rPr>
              <w:t>Response</w:t>
            </w:r>
          </w:p>
          <w:p w14:paraId="2BA3DE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2D3C3" w14:textId="77777777" w:rsidR="007C4061" w:rsidRPr="00D5200C" w:rsidRDefault="007C4061" w:rsidP="00C17C4C">
            <w:pPr>
              <w:pStyle w:val="TAH"/>
              <w:rPr>
                <w:lang w:val="en-US"/>
              </w:rPr>
            </w:pPr>
            <w:r w:rsidRPr="00D5200C">
              <w:rPr>
                <w:lang w:val="en-US"/>
              </w:rPr>
              <w:t>Description</w:t>
            </w:r>
          </w:p>
        </w:tc>
      </w:tr>
      <w:tr w:rsidR="007C4061" w:rsidRPr="00BC4D08" w14:paraId="039D77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C5A9EC" w14:textId="77777777" w:rsidR="007C4061" w:rsidRPr="00D5200C" w:rsidRDefault="007C4061" w:rsidP="00C17C4C">
            <w:pPr>
              <w:pStyle w:val="TAL"/>
              <w:rPr>
                <w:lang w:val="en-US"/>
              </w:rPr>
            </w:pPr>
            <w:proofErr w:type="spellStart"/>
            <w:r w:rsidRPr="00D5200C">
              <w:rPr>
                <w:lang w:val="en-US"/>
              </w:rPr>
              <w:t>GroupIdentifiers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E1482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CDF2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EA9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893AB1"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1147DFB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F417F5"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D5DE418" w14:textId="77777777" w:rsidR="007C4061" w:rsidRPr="00533C32" w:rsidRDefault="007C4061" w:rsidP="00842E08">
      <w:pPr>
        <w:rPr>
          <w:lang w:eastAsia="zh-CN"/>
        </w:rPr>
      </w:pPr>
    </w:p>
    <w:p w14:paraId="66042F2E" w14:textId="77777777" w:rsidR="007C4061" w:rsidRPr="00533C32" w:rsidRDefault="007C4061" w:rsidP="006352FE">
      <w:pPr>
        <w:pStyle w:val="Heading3"/>
      </w:pPr>
      <w:bookmarkStart w:id="1523" w:name="_Toc20127137"/>
      <w:bookmarkStart w:id="1524" w:name="_Toc27589113"/>
      <w:bookmarkStart w:id="1525" w:name="_Toc36459914"/>
      <w:bookmarkStart w:id="1526" w:name="_Toc45029498"/>
      <w:bookmarkStart w:id="1527" w:name="_Toc56520118"/>
      <w:bookmarkStart w:id="1528" w:name="_Toc114765722"/>
      <w:r w:rsidRPr="00533C32">
        <w:rPr>
          <w:lang w:val="de-DE"/>
        </w:rPr>
        <w:lastRenderedPageBreak/>
        <w:t>5.2.</w:t>
      </w:r>
      <w:r w:rsidRPr="00072181">
        <w:rPr>
          <w:lang w:val="de-DE"/>
        </w:rPr>
        <w:t>34</w:t>
      </w:r>
      <w:r w:rsidRPr="00533C32">
        <w:tab/>
        <w:t>Resource: 5GVnGroups</w:t>
      </w:r>
      <w:bookmarkEnd w:id="1523"/>
      <w:bookmarkEnd w:id="1524"/>
      <w:bookmarkEnd w:id="1525"/>
      <w:bookmarkEnd w:id="1526"/>
      <w:bookmarkEnd w:id="1527"/>
      <w:bookmarkEnd w:id="1528"/>
    </w:p>
    <w:p w14:paraId="4992D5F8" w14:textId="77777777" w:rsidR="007C4061" w:rsidRPr="00533C32" w:rsidRDefault="007C4061" w:rsidP="006352FE">
      <w:pPr>
        <w:pStyle w:val="Heading4"/>
      </w:pPr>
      <w:bookmarkStart w:id="1529" w:name="_Toc20127138"/>
      <w:bookmarkStart w:id="1530" w:name="_Toc27589114"/>
      <w:bookmarkStart w:id="1531" w:name="_Toc36459915"/>
      <w:bookmarkStart w:id="1532" w:name="_Toc45029499"/>
      <w:bookmarkStart w:id="1533" w:name="_Toc56520119"/>
      <w:bookmarkStart w:id="1534" w:name="_Toc114765723"/>
      <w:r w:rsidRPr="00533C32">
        <w:rPr>
          <w:lang w:val="de-DE"/>
        </w:rPr>
        <w:t>5.2.</w:t>
      </w:r>
      <w:r w:rsidRPr="00072181">
        <w:rPr>
          <w:lang w:val="de-DE"/>
        </w:rPr>
        <w:t>34</w:t>
      </w:r>
      <w:r w:rsidRPr="00533C32">
        <w:t>.1</w:t>
      </w:r>
      <w:r w:rsidRPr="00533C32">
        <w:tab/>
        <w:t>Description</w:t>
      </w:r>
      <w:bookmarkEnd w:id="1529"/>
      <w:bookmarkEnd w:id="1530"/>
      <w:bookmarkEnd w:id="1531"/>
      <w:bookmarkEnd w:id="1532"/>
      <w:bookmarkEnd w:id="1533"/>
      <w:bookmarkEnd w:id="1534"/>
    </w:p>
    <w:p w14:paraId="21277844" w14:textId="77777777" w:rsidR="007C4061" w:rsidRPr="00533C32" w:rsidRDefault="007C4061" w:rsidP="00842E08">
      <w:pPr>
        <w:rPr>
          <w:lang w:eastAsia="zh-CN"/>
        </w:rPr>
      </w:pPr>
      <w:r w:rsidRPr="00533C32">
        <w:t>This resource represents the store of 5G VN Group data.</w:t>
      </w:r>
    </w:p>
    <w:p w14:paraId="023D9522" w14:textId="77777777" w:rsidR="007C4061" w:rsidRPr="00533C32" w:rsidRDefault="007C4061" w:rsidP="006352FE">
      <w:pPr>
        <w:pStyle w:val="Heading4"/>
      </w:pPr>
      <w:bookmarkStart w:id="1535" w:name="_Toc20127139"/>
      <w:bookmarkStart w:id="1536" w:name="_Toc27589115"/>
      <w:bookmarkStart w:id="1537" w:name="_Toc36459916"/>
      <w:bookmarkStart w:id="1538" w:name="_Toc45029500"/>
      <w:bookmarkStart w:id="1539" w:name="_Toc56520120"/>
      <w:bookmarkStart w:id="1540" w:name="_Toc114765724"/>
      <w:r w:rsidRPr="00533C32">
        <w:rPr>
          <w:lang w:val="de-DE"/>
        </w:rPr>
        <w:t>5.2.34</w:t>
      </w:r>
      <w:r w:rsidRPr="00533C32">
        <w:t>.2</w:t>
      </w:r>
      <w:r w:rsidRPr="00533C32">
        <w:tab/>
        <w:t>Resource Definition</w:t>
      </w:r>
      <w:bookmarkEnd w:id="1535"/>
      <w:bookmarkEnd w:id="1536"/>
      <w:bookmarkEnd w:id="1537"/>
      <w:bookmarkEnd w:id="1538"/>
      <w:bookmarkEnd w:id="1539"/>
      <w:bookmarkEnd w:id="1540"/>
    </w:p>
    <w:p w14:paraId="0F8EF752" w14:textId="77777777" w:rsidR="007C4061" w:rsidRPr="00533C32" w:rsidRDefault="007C4061" w:rsidP="00842E08">
      <w:r w:rsidRPr="00533C32">
        <w:t>Resource URI: {apiRoot}/nudr-dr/</w:t>
      </w:r>
      <w:r w:rsidRPr="00533C32">
        <w:rPr>
          <w:lang w:eastAsia="zh-CN"/>
        </w:rPr>
        <w:t>&lt;apiVersion&gt;</w:t>
      </w:r>
      <w:r w:rsidRPr="00533C32">
        <w:t>/subscription-data/group-data/5g-vn-groups</w:t>
      </w:r>
    </w:p>
    <w:p w14:paraId="7AB2C095" w14:textId="77777777" w:rsidR="007C4061" w:rsidRPr="00533C32" w:rsidRDefault="007C4061" w:rsidP="00842E08">
      <w:pPr>
        <w:rPr>
          <w:rFonts w:ascii="Arial" w:hAnsi="Arial" w:cs="Arial"/>
        </w:rPr>
      </w:pPr>
      <w:r w:rsidRPr="00533C32">
        <w:t>This resource shall support the resource URI variables defined in table 5.2.34.2-1</w:t>
      </w:r>
      <w:r w:rsidRPr="00533C32">
        <w:rPr>
          <w:rFonts w:ascii="Arial" w:hAnsi="Arial" w:cs="Arial"/>
        </w:rPr>
        <w:t>.</w:t>
      </w:r>
    </w:p>
    <w:p w14:paraId="36930306" w14:textId="77777777" w:rsidR="007C4061" w:rsidRPr="00533C32" w:rsidRDefault="007C4061" w:rsidP="00842E08">
      <w:pPr>
        <w:pStyle w:val="TH"/>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21AA6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E7D06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3B7DF" w14:textId="77777777" w:rsidR="007C4061" w:rsidRPr="00D5200C" w:rsidRDefault="007C4061" w:rsidP="00C17C4C">
            <w:pPr>
              <w:pStyle w:val="TAH"/>
              <w:rPr>
                <w:lang w:val="en-US"/>
              </w:rPr>
            </w:pPr>
            <w:r w:rsidRPr="00D5200C">
              <w:rPr>
                <w:lang w:val="en-US"/>
              </w:rPr>
              <w:t>Definition</w:t>
            </w:r>
          </w:p>
        </w:tc>
      </w:tr>
      <w:tr w:rsidR="007C4061" w:rsidRPr="00BC4D08" w14:paraId="3D24B0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93C4DC"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3D44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20A4B" w14:textId="77777777" w:rsidR="007C4061" w:rsidRPr="00533C32" w:rsidRDefault="007C4061" w:rsidP="00842E08"/>
    <w:p w14:paraId="3A71AA53" w14:textId="77777777" w:rsidR="007C4061" w:rsidRPr="00533C32" w:rsidRDefault="007C4061" w:rsidP="006352FE">
      <w:pPr>
        <w:pStyle w:val="Heading4"/>
      </w:pPr>
      <w:bookmarkStart w:id="1541" w:name="_Toc20127140"/>
      <w:bookmarkStart w:id="1542" w:name="_Toc27589116"/>
      <w:bookmarkStart w:id="1543" w:name="_Toc36459917"/>
      <w:bookmarkStart w:id="1544" w:name="_Toc45029501"/>
      <w:bookmarkStart w:id="1545" w:name="_Toc56520121"/>
      <w:bookmarkStart w:id="1546" w:name="_Toc114765725"/>
      <w:r w:rsidRPr="00533C32">
        <w:rPr>
          <w:lang w:val="de-DE"/>
        </w:rPr>
        <w:t>5.2.34</w:t>
      </w:r>
      <w:r w:rsidRPr="00533C32">
        <w:t>.3</w:t>
      </w:r>
      <w:r w:rsidRPr="00533C32">
        <w:tab/>
        <w:t>Resource Standard Methods</w:t>
      </w:r>
      <w:bookmarkEnd w:id="1541"/>
      <w:bookmarkEnd w:id="1542"/>
      <w:bookmarkEnd w:id="1543"/>
      <w:bookmarkEnd w:id="1544"/>
      <w:bookmarkEnd w:id="1545"/>
      <w:bookmarkEnd w:id="1546"/>
    </w:p>
    <w:p w14:paraId="35A00C24" w14:textId="77777777" w:rsidR="007C4061" w:rsidRPr="00533C32" w:rsidRDefault="007C4061" w:rsidP="006352FE">
      <w:pPr>
        <w:pStyle w:val="Heading5"/>
      </w:pPr>
      <w:bookmarkStart w:id="1547" w:name="_Toc20127141"/>
      <w:bookmarkStart w:id="1548" w:name="_Toc27589117"/>
      <w:bookmarkStart w:id="1549" w:name="_Toc36459918"/>
      <w:bookmarkStart w:id="1550" w:name="_Toc45029502"/>
      <w:bookmarkStart w:id="1551" w:name="_Toc56520122"/>
      <w:bookmarkStart w:id="1552" w:name="_Toc114765726"/>
      <w:r w:rsidRPr="00533C32">
        <w:t>5.2.</w:t>
      </w:r>
      <w:r w:rsidRPr="00072181">
        <w:t>34</w:t>
      </w:r>
      <w:r w:rsidRPr="00533C32">
        <w:t>.3.1</w:t>
      </w:r>
      <w:r w:rsidRPr="00533C32">
        <w:tab/>
        <w:t>GET</w:t>
      </w:r>
      <w:bookmarkEnd w:id="1547"/>
      <w:bookmarkEnd w:id="1548"/>
      <w:bookmarkEnd w:id="1549"/>
      <w:bookmarkEnd w:id="1550"/>
      <w:bookmarkEnd w:id="1551"/>
      <w:bookmarkEnd w:id="1552"/>
    </w:p>
    <w:p w14:paraId="57FEA0AF" w14:textId="77777777" w:rsidR="007C4061" w:rsidRPr="00533C32" w:rsidRDefault="007C4061" w:rsidP="00842E08">
      <w:r w:rsidRPr="00533C32">
        <w:t>This method shall support the URI query parameters specified in table 5.2.</w:t>
      </w:r>
      <w:r w:rsidRPr="00072181">
        <w:t>34</w:t>
      </w:r>
      <w:r w:rsidRPr="00533C32">
        <w:t>.3.1-1.</w:t>
      </w:r>
    </w:p>
    <w:p w14:paraId="5E675115" w14:textId="77777777" w:rsidR="007C4061" w:rsidRPr="00533C32" w:rsidRDefault="007C4061" w:rsidP="00842E08">
      <w:pPr>
        <w:pStyle w:val="TH"/>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4FD86AC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C9E87F8"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D2F9C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C61CF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52145D"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3E516" w14:textId="77777777" w:rsidR="007C4061" w:rsidRPr="00D5200C" w:rsidRDefault="007C4061" w:rsidP="00C17C4C">
            <w:pPr>
              <w:pStyle w:val="TAH"/>
              <w:rPr>
                <w:lang w:val="en-US"/>
              </w:rPr>
            </w:pPr>
            <w:r w:rsidRPr="00D5200C">
              <w:rPr>
                <w:lang w:val="en-US"/>
              </w:rPr>
              <w:t>Description</w:t>
            </w:r>
          </w:p>
        </w:tc>
      </w:tr>
      <w:tr w:rsidR="007C4061" w:rsidRPr="00BC4D08" w14:paraId="7AB93C21"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3C8498A7" w14:textId="77777777" w:rsidR="007C4061" w:rsidRPr="00D5200C" w:rsidRDefault="007C4061" w:rsidP="00C17C4C">
            <w:pPr>
              <w:pStyle w:val="TAL"/>
              <w:rPr>
                <w:lang w:val="en-US"/>
              </w:rPr>
            </w:pPr>
            <w:proofErr w:type="spellStart"/>
            <w:r w:rsidRPr="00D5200C">
              <w:rPr>
                <w:lang w:val="en-US"/>
              </w:rPr>
              <w:t>gpsis</w:t>
            </w:r>
            <w:proofErr w:type="spellEnd"/>
          </w:p>
        </w:tc>
        <w:tc>
          <w:tcPr>
            <w:tcW w:w="879" w:type="pct"/>
            <w:tcBorders>
              <w:top w:val="single" w:sz="4" w:space="0" w:color="auto"/>
              <w:left w:val="single" w:sz="6" w:space="0" w:color="000000"/>
              <w:bottom w:val="single" w:sz="4" w:space="0" w:color="auto"/>
              <w:right w:val="single" w:sz="6" w:space="0" w:color="000000"/>
            </w:tcBorders>
            <w:hideMark/>
          </w:tcPr>
          <w:p w14:paraId="45E10207" w14:textId="77777777" w:rsidR="007C4061" w:rsidRPr="00D5200C" w:rsidRDefault="007C4061" w:rsidP="00C17C4C">
            <w:pPr>
              <w:pStyle w:val="TAL"/>
              <w:rPr>
                <w:lang w:val="en-US"/>
              </w:rPr>
            </w:pPr>
            <w:r w:rsidRPr="00D5200C">
              <w:rPr>
                <w:lang w:val="en-US"/>
              </w:rPr>
              <w:t>array(</w:t>
            </w:r>
            <w:proofErr w:type="spellStart"/>
            <w:r w:rsidRPr="00D5200C">
              <w:rPr>
                <w:lang w:val="en-US"/>
              </w:rPr>
              <w:t>Gpsi</w:t>
            </w:r>
            <w:proofErr w:type="spellEnd"/>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6417ABB2"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B22ADBE"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7C70494E"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F44B580" w14:textId="77777777" w:rsidR="007C4061" w:rsidRPr="00533C32" w:rsidRDefault="007C4061" w:rsidP="00842E08"/>
    <w:p w14:paraId="79F3BE8C" w14:textId="77777777" w:rsidR="007C4061" w:rsidRPr="00533C32" w:rsidRDefault="007C4061" w:rsidP="00842E08">
      <w:r w:rsidRPr="00533C32">
        <w:t>This method shall support the request data structures specified in table 5.2.34.3.1-2 and the response data structures and response codes specified in table 5.2.</w:t>
      </w:r>
      <w:r w:rsidRPr="00072181">
        <w:t>34</w:t>
      </w:r>
      <w:r w:rsidRPr="00533C32">
        <w:t>.3.1-3.</w:t>
      </w:r>
    </w:p>
    <w:p w14:paraId="16E1F2E7" w14:textId="77777777" w:rsidR="007C4061" w:rsidRPr="00533C32" w:rsidRDefault="007C4061" w:rsidP="00842E08">
      <w:pPr>
        <w:pStyle w:val="TH"/>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8DCE0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04D1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C4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15E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3FC2C" w14:textId="77777777" w:rsidR="007C4061" w:rsidRPr="00D5200C" w:rsidRDefault="007C4061" w:rsidP="00C17C4C">
            <w:pPr>
              <w:pStyle w:val="TAH"/>
              <w:rPr>
                <w:lang w:val="en-US"/>
              </w:rPr>
            </w:pPr>
            <w:r w:rsidRPr="00D5200C">
              <w:rPr>
                <w:lang w:val="en-US"/>
              </w:rPr>
              <w:t>Description</w:t>
            </w:r>
          </w:p>
        </w:tc>
      </w:tr>
      <w:tr w:rsidR="007C4061" w:rsidRPr="00BC4D08" w14:paraId="44C6271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56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A6B84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F9275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67AF8B" w14:textId="77777777" w:rsidR="007C4061" w:rsidRPr="00D5200C" w:rsidRDefault="007C4061" w:rsidP="00C17C4C">
            <w:pPr>
              <w:pStyle w:val="TAL"/>
              <w:rPr>
                <w:lang w:val="en-US"/>
              </w:rPr>
            </w:pPr>
          </w:p>
        </w:tc>
      </w:tr>
    </w:tbl>
    <w:p w14:paraId="00D73F2F" w14:textId="77777777" w:rsidR="007C4061" w:rsidRPr="00533C32" w:rsidRDefault="007C4061" w:rsidP="00842E08"/>
    <w:p w14:paraId="5C9F91AA" w14:textId="77777777" w:rsidR="007C4061" w:rsidRPr="00533C32" w:rsidRDefault="007C4061" w:rsidP="00842E08">
      <w:pPr>
        <w:pStyle w:val="TH"/>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3AC768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40B4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52D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3DE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F9C9A" w14:textId="77777777" w:rsidR="007C4061" w:rsidRPr="00D5200C" w:rsidRDefault="007C4061" w:rsidP="00C17C4C">
            <w:pPr>
              <w:pStyle w:val="TAH"/>
              <w:rPr>
                <w:lang w:val="en-US"/>
              </w:rPr>
            </w:pPr>
            <w:r w:rsidRPr="00D5200C">
              <w:rPr>
                <w:lang w:val="en-US"/>
              </w:rPr>
              <w:t>Response</w:t>
            </w:r>
          </w:p>
          <w:p w14:paraId="53176B2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779622" w14:textId="77777777" w:rsidR="007C4061" w:rsidRPr="00D5200C" w:rsidRDefault="007C4061" w:rsidP="00C17C4C">
            <w:pPr>
              <w:pStyle w:val="TAH"/>
              <w:rPr>
                <w:lang w:val="en-US"/>
              </w:rPr>
            </w:pPr>
            <w:r w:rsidRPr="00D5200C">
              <w:rPr>
                <w:lang w:val="en-US"/>
              </w:rPr>
              <w:t>Description</w:t>
            </w:r>
          </w:p>
        </w:tc>
      </w:tr>
      <w:tr w:rsidR="007C4061" w:rsidRPr="00BC4D08" w14:paraId="35CEBD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86669"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04D734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64C6048" w14:textId="74C50018" w:rsidR="007C4061" w:rsidRPr="00D5200C" w:rsidRDefault="00EB72E4" w:rsidP="00C17C4C">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B167C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A0FF02" w14:textId="77777777" w:rsidR="007C4061" w:rsidRDefault="007C4061" w:rsidP="00C17C4C">
            <w:pPr>
              <w:pStyle w:val="TAL"/>
              <w:rPr>
                <w:lang w:val="en-US"/>
              </w:rPr>
            </w:pPr>
            <w:r w:rsidRPr="00D5200C">
              <w:rPr>
                <w:lang w:val="en-US"/>
              </w:rPr>
              <w:t xml:space="preserve">Upon success, a response body containing the map (list of key-value pairs where </w:t>
            </w:r>
            <w:proofErr w:type="spellStart"/>
            <w:r w:rsidRPr="00D5200C">
              <w:rPr>
                <w:lang w:val="en-US"/>
              </w:rPr>
              <w:t>ExtGroupId</w:t>
            </w:r>
            <w:proofErr w:type="spellEnd"/>
            <w:r w:rsidRPr="00D5200C">
              <w:rPr>
                <w:lang w:val="en-US"/>
              </w:rPr>
              <w:t xml:space="preserve"> (see 3GPP TS 29.503 [6] serves as key) of 5GVnGroupConfiguration shall be returned.</w:t>
            </w:r>
          </w:p>
          <w:p w14:paraId="28BEABBA" w14:textId="3C03D4E8" w:rsidR="00EB72E4" w:rsidRPr="00D5200C" w:rsidRDefault="00EB72E4" w:rsidP="00C17C4C">
            <w:pPr>
              <w:pStyle w:val="TAL"/>
              <w:rPr>
                <w:lang w:val="en-US"/>
              </w:rPr>
            </w:pPr>
            <w:r w:rsidRPr="00387A7D">
              <w:rPr>
                <w:lang w:val="en-US"/>
              </w:rPr>
              <w:t>If the resource does not contain any keys, the response consists of an empty JSON object (empty map).</w:t>
            </w:r>
          </w:p>
        </w:tc>
      </w:tr>
      <w:tr w:rsidR="007C4061" w:rsidRPr="00BC4D08" w14:paraId="746DBB3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51B3DB"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0B4F578" w14:textId="77777777" w:rsidR="007C4061" w:rsidRPr="00533C32" w:rsidRDefault="007C4061" w:rsidP="00842E08">
      <w:pPr>
        <w:rPr>
          <w:lang w:eastAsia="zh-CN"/>
        </w:rPr>
      </w:pPr>
    </w:p>
    <w:p w14:paraId="2939BC0F" w14:textId="77777777" w:rsidR="007C4061" w:rsidRPr="00533C32" w:rsidRDefault="007C4061" w:rsidP="006352FE">
      <w:pPr>
        <w:pStyle w:val="Heading3"/>
      </w:pPr>
      <w:bookmarkStart w:id="1553" w:name="_Toc20127142"/>
      <w:bookmarkStart w:id="1554" w:name="_Toc27589118"/>
      <w:bookmarkStart w:id="1555" w:name="_Toc36459919"/>
      <w:bookmarkStart w:id="1556" w:name="_Toc45029503"/>
      <w:bookmarkStart w:id="1557" w:name="_Toc56520123"/>
      <w:bookmarkStart w:id="1558" w:name="_Toc114765727"/>
      <w:r w:rsidRPr="00533C32">
        <w:lastRenderedPageBreak/>
        <w:t>5.2.</w:t>
      </w:r>
      <w:r w:rsidRPr="00072181">
        <w:t>35</w:t>
      </w:r>
      <w:r w:rsidRPr="00533C32">
        <w:tab/>
        <w:t>Resource: Individual5GVnGroup</w:t>
      </w:r>
      <w:bookmarkEnd w:id="1553"/>
      <w:bookmarkEnd w:id="1554"/>
      <w:bookmarkEnd w:id="1555"/>
      <w:bookmarkEnd w:id="1556"/>
      <w:bookmarkEnd w:id="1557"/>
      <w:bookmarkEnd w:id="1558"/>
    </w:p>
    <w:p w14:paraId="26F05F85" w14:textId="77777777" w:rsidR="007C4061" w:rsidRPr="00533C32" w:rsidRDefault="007C4061" w:rsidP="006352FE">
      <w:pPr>
        <w:pStyle w:val="Heading4"/>
      </w:pPr>
      <w:bookmarkStart w:id="1559" w:name="_Toc20127143"/>
      <w:bookmarkStart w:id="1560" w:name="_Toc27589119"/>
      <w:bookmarkStart w:id="1561" w:name="_Toc36459920"/>
      <w:bookmarkStart w:id="1562" w:name="_Toc45029504"/>
      <w:bookmarkStart w:id="1563" w:name="_Toc56520124"/>
      <w:bookmarkStart w:id="1564" w:name="_Toc114765728"/>
      <w:r w:rsidRPr="00533C32">
        <w:t>5.2.35.1</w:t>
      </w:r>
      <w:r w:rsidRPr="00533C32">
        <w:tab/>
        <w:t>Description</w:t>
      </w:r>
      <w:bookmarkEnd w:id="1559"/>
      <w:bookmarkEnd w:id="1560"/>
      <w:bookmarkEnd w:id="1561"/>
      <w:bookmarkEnd w:id="1562"/>
      <w:bookmarkEnd w:id="1563"/>
      <w:bookmarkEnd w:id="1564"/>
    </w:p>
    <w:p w14:paraId="6E8D4383" w14:textId="77777777" w:rsidR="007C4061" w:rsidRPr="00533C32" w:rsidRDefault="007C4061" w:rsidP="00842E08">
      <w:r w:rsidRPr="00533C32">
        <w:t>This resource represents an individual 5G VN Group.</w:t>
      </w:r>
    </w:p>
    <w:p w14:paraId="3C63DC65"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AE66E" w14:textId="77777777" w:rsidR="007C4061" w:rsidRPr="00533C32" w:rsidRDefault="007C4061" w:rsidP="006352FE">
      <w:pPr>
        <w:pStyle w:val="Heading4"/>
      </w:pPr>
      <w:bookmarkStart w:id="1565" w:name="_Toc20127144"/>
      <w:bookmarkStart w:id="1566" w:name="_Toc27589120"/>
      <w:bookmarkStart w:id="1567" w:name="_Toc36459921"/>
      <w:bookmarkStart w:id="1568" w:name="_Toc45029505"/>
      <w:bookmarkStart w:id="1569" w:name="_Toc56520125"/>
      <w:bookmarkStart w:id="1570" w:name="_Toc114765729"/>
      <w:r w:rsidRPr="00533C32">
        <w:t>5.2.35.2</w:t>
      </w:r>
      <w:r w:rsidRPr="00533C32">
        <w:tab/>
        <w:t>Resource Definition</w:t>
      </w:r>
      <w:bookmarkEnd w:id="1565"/>
      <w:bookmarkEnd w:id="1566"/>
      <w:bookmarkEnd w:id="1567"/>
      <w:bookmarkEnd w:id="1568"/>
      <w:bookmarkEnd w:id="1569"/>
      <w:bookmarkEnd w:id="1570"/>
    </w:p>
    <w:p w14:paraId="6336FEB3" w14:textId="77777777" w:rsidR="007C4061" w:rsidRPr="00533C32" w:rsidRDefault="007C4061" w:rsidP="00842E08">
      <w:r w:rsidRPr="00533C32">
        <w:t>Resource URI: {apiRoot}/nudr-dr/&lt;apiVersion&gt;/subscription-data/group-data/5g-vn-groups/{externalGroupId}</w:t>
      </w:r>
    </w:p>
    <w:p w14:paraId="4FD5F2B7" w14:textId="77777777" w:rsidR="007C4061" w:rsidRPr="00533C32" w:rsidRDefault="007C4061" w:rsidP="00842E08">
      <w:pPr>
        <w:rPr>
          <w:rFonts w:ascii="Arial" w:hAnsi="Arial" w:cs="Arial"/>
        </w:rPr>
      </w:pPr>
      <w:r w:rsidRPr="00533C32">
        <w:t>This resource shall support the resource URI variables defined in table 5.2.35.2-1</w:t>
      </w:r>
      <w:r w:rsidRPr="00533C32">
        <w:rPr>
          <w:rFonts w:ascii="Arial" w:hAnsi="Arial" w:cs="Arial"/>
        </w:rPr>
        <w:t>.</w:t>
      </w:r>
    </w:p>
    <w:p w14:paraId="5DCD4094" w14:textId="77777777" w:rsidR="007C4061" w:rsidRPr="00533C32" w:rsidRDefault="007C4061" w:rsidP="00842E08">
      <w:pPr>
        <w:pStyle w:val="TH"/>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03539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34F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9C989" w14:textId="77777777" w:rsidR="007C4061" w:rsidRPr="00D5200C" w:rsidRDefault="007C4061" w:rsidP="00C17C4C">
            <w:pPr>
              <w:pStyle w:val="TAH"/>
              <w:rPr>
                <w:lang w:val="en-US"/>
              </w:rPr>
            </w:pPr>
            <w:r w:rsidRPr="00D5200C">
              <w:rPr>
                <w:lang w:val="en-US"/>
              </w:rPr>
              <w:t>Definition</w:t>
            </w:r>
          </w:p>
        </w:tc>
      </w:tr>
      <w:tr w:rsidR="007C4061" w:rsidRPr="00BC4D08" w14:paraId="535041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E04EB7"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89F9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4E2C3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0698" w14:textId="77777777" w:rsidR="007C4061" w:rsidRPr="00D5200C" w:rsidRDefault="007C4061" w:rsidP="00C17C4C">
            <w:pPr>
              <w:pStyle w:val="TAL"/>
              <w:rPr>
                <w:lang w:val="en-US" w:eastAsia="zh-CN"/>
              </w:rPr>
            </w:pPr>
            <w:proofErr w:type="spellStart"/>
            <w:r w:rsidRPr="00D5200C">
              <w:rPr>
                <w:lang w:val="en-US" w:eastAsia="zh-CN"/>
              </w:rPr>
              <w:t>externalGroupId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21E1DD" w14:textId="77777777" w:rsidR="007C4061" w:rsidRPr="00D5200C" w:rsidRDefault="007C4061" w:rsidP="00C17C4C">
            <w:pPr>
              <w:pStyle w:val="TAL"/>
              <w:rPr>
                <w:lang w:val="en-US"/>
              </w:rPr>
            </w:pPr>
            <w:r w:rsidRPr="00D5200C">
              <w:rPr>
                <w:lang w:val="en-US"/>
              </w:rPr>
              <w:t>Represents the External Identifier of the group</w:t>
            </w:r>
          </w:p>
        </w:tc>
      </w:tr>
    </w:tbl>
    <w:p w14:paraId="2A790549" w14:textId="77777777" w:rsidR="007C4061" w:rsidRPr="00533C32" w:rsidRDefault="007C4061" w:rsidP="00842E08"/>
    <w:p w14:paraId="7FCC81A8" w14:textId="77777777" w:rsidR="007C4061" w:rsidRPr="00533C32" w:rsidRDefault="007C4061" w:rsidP="006352FE">
      <w:pPr>
        <w:pStyle w:val="Heading4"/>
      </w:pPr>
      <w:bookmarkStart w:id="1571" w:name="_Toc20127145"/>
      <w:bookmarkStart w:id="1572" w:name="_Toc27589121"/>
      <w:bookmarkStart w:id="1573" w:name="_Toc36459922"/>
      <w:bookmarkStart w:id="1574" w:name="_Toc45029506"/>
      <w:bookmarkStart w:id="1575" w:name="_Toc56520126"/>
      <w:bookmarkStart w:id="1576" w:name="_Toc114765730"/>
      <w:r w:rsidRPr="00533C32">
        <w:t>5.2.35.3</w:t>
      </w:r>
      <w:r w:rsidRPr="00533C32">
        <w:tab/>
        <w:t>Resource Standard Methods</w:t>
      </w:r>
      <w:bookmarkEnd w:id="1571"/>
      <w:bookmarkEnd w:id="1572"/>
      <w:bookmarkEnd w:id="1573"/>
      <w:bookmarkEnd w:id="1574"/>
      <w:bookmarkEnd w:id="1575"/>
      <w:bookmarkEnd w:id="1576"/>
    </w:p>
    <w:p w14:paraId="6396F673" w14:textId="77777777" w:rsidR="007C4061" w:rsidRPr="00533C32" w:rsidRDefault="007C4061" w:rsidP="006352FE">
      <w:pPr>
        <w:pStyle w:val="Heading5"/>
      </w:pPr>
      <w:bookmarkStart w:id="1577" w:name="_Toc20127146"/>
      <w:bookmarkStart w:id="1578" w:name="_Toc27589122"/>
      <w:bookmarkStart w:id="1579" w:name="_Toc36459923"/>
      <w:bookmarkStart w:id="1580" w:name="_Toc45029507"/>
      <w:bookmarkStart w:id="1581" w:name="_Toc56520127"/>
      <w:bookmarkStart w:id="1582" w:name="_Toc114765731"/>
      <w:r w:rsidRPr="00533C32">
        <w:t>5.2.35.3.1</w:t>
      </w:r>
      <w:r w:rsidRPr="00533C32">
        <w:tab/>
        <w:t>PUT</w:t>
      </w:r>
      <w:bookmarkEnd w:id="1577"/>
      <w:bookmarkEnd w:id="1578"/>
      <w:bookmarkEnd w:id="1579"/>
      <w:bookmarkEnd w:id="1580"/>
      <w:bookmarkEnd w:id="1581"/>
      <w:bookmarkEnd w:id="1582"/>
    </w:p>
    <w:p w14:paraId="317993B0" w14:textId="77777777" w:rsidR="007C4061" w:rsidRPr="00533C32" w:rsidRDefault="007C4061" w:rsidP="00842E08">
      <w:r w:rsidRPr="00533C32">
        <w:t>This method shall support the URI query parameters specified in table 5.2.35.3.1-1.</w:t>
      </w:r>
    </w:p>
    <w:p w14:paraId="20238EB9" w14:textId="77777777" w:rsidR="007C4061" w:rsidRPr="00533C32" w:rsidRDefault="007C4061" w:rsidP="00842E08">
      <w:pPr>
        <w:pStyle w:val="TH"/>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C986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703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B0047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A856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0FE23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F4C8" w14:textId="77777777" w:rsidR="007C4061" w:rsidRPr="00D5200C" w:rsidRDefault="007C4061" w:rsidP="00C17C4C">
            <w:pPr>
              <w:pStyle w:val="TAH"/>
              <w:rPr>
                <w:lang w:val="en-US"/>
              </w:rPr>
            </w:pPr>
            <w:r w:rsidRPr="00D5200C">
              <w:rPr>
                <w:lang w:val="en-US"/>
              </w:rPr>
              <w:t>Description</w:t>
            </w:r>
          </w:p>
        </w:tc>
      </w:tr>
      <w:tr w:rsidR="007C4061" w:rsidRPr="00BC4D08" w14:paraId="70A682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37FC4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5746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DE5F2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F4C0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97E7DB" w14:textId="77777777" w:rsidR="007C4061" w:rsidRPr="00D5200C" w:rsidRDefault="007C4061" w:rsidP="00C17C4C">
            <w:pPr>
              <w:pStyle w:val="TAL"/>
              <w:rPr>
                <w:lang w:val="en-US"/>
              </w:rPr>
            </w:pPr>
          </w:p>
        </w:tc>
      </w:tr>
    </w:tbl>
    <w:p w14:paraId="3EF93A5A" w14:textId="77777777" w:rsidR="007C4061" w:rsidRPr="00533C32" w:rsidRDefault="007C4061" w:rsidP="00842E08"/>
    <w:p w14:paraId="7A406589" w14:textId="77777777" w:rsidR="007C4061" w:rsidRPr="00533C32" w:rsidRDefault="007C4061" w:rsidP="00842E08">
      <w:r w:rsidRPr="00533C32">
        <w:t>This method shall support the request data structures specified in table 5.2.35.3.1-2 and the response data structures and response codes specified in table 5.2.35.3.1-3.</w:t>
      </w:r>
    </w:p>
    <w:p w14:paraId="1384269E" w14:textId="77777777" w:rsidR="007C4061" w:rsidRPr="00533C32" w:rsidRDefault="007C4061" w:rsidP="00842E08">
      <w:pPr>
        <w:pStyle w:val="TH"/>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E3D36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CA3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E85E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F29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D83FC" w14:textId="77777777" w:rsidR="007C4061" w:rsidRPr="00D5200C" w:rsidRDefault="007C4061" w:rsidP="00C17C4C">
            <w:pPr>
              <w:pStyle w:val="TAH"/>
              <w:rPr>
                <w:lang w:val="en-US"/>
              </w:rPr>
            </w:pPr>
            <w:r w:rsidRPr="00D5200C">
              <w:rPr>
                <w:lang w:val="en-US"/>
              </w:rPr>
              <w:t>Description</w:t>
            </w:r>
          </w:p>
        </w:tc>
      </w:tr>
      <w:tr w:rsidR="007C4061" w:rsidRPr="00BC4D08" w14:paraId="765E6E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548888"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F06B2F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D1E6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5541961" w14:textId="77777777" w:rsidR="007C4061" w:rsidRPr="00D5200C" w:rsidRDefault="007C4061" w:rsidP="00C17C4C">
            <w:pPr>
              <w:pStyle w:val="TAL"/>
              <w:rPr>
                <w:lang w:val="en-US"/>
              </w:rPr>
            </w:pPr>
            <w:r w:rsidRPr="00D5200C">
              <w:rPr>
                <w:lang w:val="en-US"/>
              </w:rPr>
              <w:t>See 3GPP TS 29.503 [6]</w:t>
            </w:r>
          </w:p>
        </w:tc>
      </w:tr>
    </w:tbl>
    <w:p w14:paraId="1FC1797E" w14:textId="77777777" w:rsidR="007C4061" w:rsidRPr="00533C32" w:rsidRDefault="007C4061" w:rsidP="00842E08"/>
    <w:p w14:paraId="5C5EA6B8" w14:textId="77777777" w:rsidR="007C4061" w:rsidRPr="00533C32" w:rsidRDefault="007C4061" w:rsidP="00842E08">
      <w:pPr>
        <w:pStyle w:val="TH"/>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659FF3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ED9C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6587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EFB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E29D2A" w14:textId="77777777" w:rsidR="007C4061" w:rsidRPr="00D5200C" w:rsidRDefault="007C4061" w:rsidP="00C17C4C">
            <w:pPr>
              <w:pStyle w:val="TAH"/>
              <w:rPr>
                <w:lang w:val="en-US"/>
              </w:rPr>
            </w:pPr>
            <w:r w:rsidRPr="00D5200C">
              <w:rPr>
                <w:lang w:val="en-US"/>
              </w:rPr>
              <w:t>Response</w:t>
            </w:r>
          </w:p>
          <w:p w14:paraId="7DB442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6FC331" w14:textId="77777777" w:rsidR="007C4061" w:rsidRPr="00D5200C" w:rsidRDefault="007C4061" w:rsidP="00C17C4C">
            <w:pPr>
              <w:pStyle w:val="TAH"/>
              <w:rPr>
                <w:lang w:val="en-US"/>
              </w:rPr>
            </w:pPr>
            <w:r w:rsidRPr="00D5200C">
              <w:rPr>
                <w:lang w:val="en-US"/>
              </w:rPr>
              <w:t>Description</w:t>
            </w:r>
          </w:p>
        </w:tc>
      </w:tr>
      <w:tr w:rsidR="007C4061" w:rsidRPr="00BC4D08" w14:paraId="145E4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4DB1B8"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3A7C4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6292DA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C81AA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B470F5"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746C358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562B2" w14:textId="77777777" w:rsidR="007C4061" w:rsidRPr="00D5200C" w:rsidRDefault="007C4061" w:rsidP="00C17C4C">
            <w:pPr>
              <w:pStyle w:val="TAL"/>
              <w:rPr>
                <w:lang w:val="en-US"/>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F77F3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7B5D4E8"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B5B30E"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6A2F3B5"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133644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4D6C0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3F0A061" w14:textId="77777777" w:rsidR="007C4061" w:rsidRPr="00533C32" w:rsidRDefault="007C4061" w:rsidP="00842E08">
      <w:pPr>
        <w:rPr>
          <w:lang w:eastAsia="zh-CN"/>
        </w:rPr>
      </w:pPr>
    </w:p>
    <w:p w14:paraId="614563D5" w14:textId="77777777" w:rsidR="007C4061" w:rsidRPr="00533C32" w:rsidRDefault="007C4061" w:rsidP="006352FE">
      <w:pPr>
        <w:pStyle w:val="Heading5"/>
      </w:pPr>
      <w:bookmarkStart w:id="1583" w:name="_Toc20127147"/>
      <w:bookmarkStart w:id="1584" w:name="_Toc27589123"/>
      <w:bookmarkStart w:id="1585" w:name="_Toc36459924"/>
      <w:bookmarkStart w:id="1586" w:name="_Toc45029508"/>
      <w:bookmarkStart w:id="1587" w:name="_Toc56520128"/>
      <w:bookmarkStart w:id="1588" w:name="_Toc114765732"/>
      <w:r w:rsidRPr="00533C32">
        <w:t>5.2.35.3.2</w:t>
      </w:r>
      <w:r w:rsidRPr="00533C32">
        <w:tab/>
        <w:t>DELETE</w:t>
      </w:r>
      <w:bookmarkEnd w:id="1583"/>
      <w:bookmarkEnd w:id="1584"/>
      <w:bookmarkEnd w:id="1585"/>
      <w:bookmarkEnd w:id="1586"/>
      <w:bookmarkEnd w:id="1587"/>
      <w:bookmarkEnd w:id="1588"/>
    </w:p>
    <w:p w14:paraId="3E13BDDE" w14:textId="77777777" w:rsidR="007C4061" w:rsidRPr="00533C32" w:rsidRDefault="007C4061" w:rsidP="00842E08">
      <w:r w:rsidRPr="00533C32">
        <w:t>This method shall support the URI query parameters specified in table 5.2.35.3.2-1.</w:t>
      </w:r>
    </w:p>
    <w:p w14:paraId="1667BF2C" w14:textId="77777777" w:rsidR="007C4061" w:rsidRPr="00533C32" w:rsidRDefault="007C4061" w:rsidP="00842E08">
      <w:pPr>
        <w:pStyle w:val="TH"/>
      </w:pPr>
      <w:r w:rsidRPr="00533C32">
        <w:lastRenderedPageBreak/>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6F3A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DC6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528D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E02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B414C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E841E" w14:textId="77777777" w:rsidR="007C4061" w:rsidRPr="00D5200C" w:rsidRDefault="007C4061" w:rsidP="00C17C4C">
            <w:pPr>
              <w:pStyle w:val="TAH"/>
              <w:rPr>
                <w:lang w:val="en-US"/>
              </w:rPr>
            </w:pPr>
            <w:r w:rsidRPr="00D5200C">
              <w:rPr>
                <w:lang w:val="en-US"/>
              </w:rPr>
              <w:t>Description</w:t>
            </w:r>
          </w:p>
        </w:tc>
      </w:tr>
      <w:tr w:rsidR="007C4061" w:rsidRPr="00BC4D08" w14:paraId="7D2B451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81FA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523CB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F0923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2668D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914C5C" w14:textId="77777777" w:rsidR="007C4061" w:rsidRPr="00D5200C" w:rsidRDefault="007C4061" w:rsidP="00C17C4C">
            <w:pPr>
              <w:pStyle w:val="TAL"/>
              <w:rPr>
                <w:lang w:val="en-US"/>
              </w:rPr>
            </w:pPr>
          </w:p>
        </w:tc>
      </w:tr>
    </w:tbl>
    <w:p w14:paraId="0006F4EE" w14:textId="77777777" w:rsidR="007C4061" w:rsidRPr="00533C32" w:rsidRDefault="007C4061" w:rsidP="00842E08"/>
    <w:p w14:paraId="25EEF2F4" w14:textId="77777777" w:rsidR="007C4061" w:rsidRPr="00533C32" w:rsidRDefault="007C4061" w:rsidP="00842E08">
      <w:r w:rsidRPr="00533C32">
        <w:t>This method shall support the request data structures specified in table 5.2.35.3.2-2 and the response data structures and response codes specified in table 5.2.19.3.2-3.</w:t>
      </w:r>
    </w:p>
    <w:p w14:paraId="5AEB3FB9" w14:textId="77777777" w:rsidR="007C4061" w:rsidRPr="00533C32" w:rsidRDefault="007C4061" w:rsidP="00842E08">
      <w:pPr>
        <w:pStyle w:val="TH"/>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9036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F89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845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379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89BFD0" w14:textId="77777777" w:rsidR="007C4061" w:rsidRPr="00D5200C" w:rsidRDefault="007C4061" w:rsidP="00C17C4C">
            <w:pPr>
              <w:pStyle w:val="TAH"/>
              <w:rPr>
                <w:lang w:val="en-US"/>
              </w:rPr>
            </w:pPr>
            <w:r w:rsidRPr="00D5200C">
              <w:rPr>
                <w:lang w:val="en-US"/>
              </w:rPr>
              <w:t>Description</w:t>
            </w:r>
          </w:p>
        </w:tc>
      </w:tr>
      <w:tr w:rsidR="007C4061" w:rsidRPr="00BC4D08" w14:paraId="205C2C0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98DE7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9A90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B5F7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F29C1F" w14:textId="77777777" w:rsidR="007C4061" w:rsidRPr="00D5200C" w:rsidRDefault="007C4061" w:rsidP="00C17C4C">
            <w:pPr>
              <w:pStyle w:val="TAL"/>
              <w:rPr>
                <w:lang w:val="en-US"/>
              </w:rPr>
            </w:pPr>
          </w:p>
        </w:tc>
      </w:tr>
    </w:tbl>
    <w:p w14:paraId="0B10D492" w14:textId="77777777" w:rsidR="007C4061" w:rsidRPr="00533C32" w:rsidRDefault="007C4061" w:rsidP="00842E08"/>
    <w:p w14:paraId="1FB78CFA" w14:textId="77777777" w:rsidR="007C4061" w:rsidRPr="00533C32" w:rsidRDefault="007C4061" w:rsidP="00842E08">
      <w:pPr>
        <w:pStyle w:val="TH"/>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AA26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A825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B50D5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CE16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35FA4" w14:textId="77777777" w:rsidR="007C4061" w:rsidRPr="00D5200C" w:rsidRDefault="007C4061" w:rsidP="00C17C4C">
            <w:pPr>
              <w:pStyle w:val="TAH"/>
              <w:rPr>
                <w:lang w:val="en-US"/>
              </w:rPr>
            </w:pPr>
            <w:r w:rsidRPr="00D5200C">
              <w:rPr>
                <w:lang w:val="en-US"/>
              </w:rPr>
              <w:t>Response</w:t>
            </w:r>
          </w:p>
          <w:p w14:paraId="2E88D7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C49559" w14:textId="77777777" w:rsidR="007C4061" w:rsidRPr="00D5200C" w:rsidRDefault="007C4061" w:rsidP="00C17C4C">
            <w:pPr>
              <w:pStyle w:val="TAH"/>
              <w:rPr>
                <w:lang w:val="en-US"/>
              </w:rPr>
            </w:pPr>
            <w:r w:rsidRPr="00D5200C">
              <w:rPr>
                <w:lang w:val="en-US"/>
              </w:rPr>
              <w:t>Description</w:t>
            </w:r>
          </w:p>
        </w:tc>
      </w:tr>
      <w:tr w:rsidR="007C4061" w:rsidRPr="00BC4D08" w14:paraId="35636A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2D29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FC52BE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329A0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24BFFA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9B359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987029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F5B0A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B7A0683" w14:textId="77777777" w:rsidR="007C4061" w:rsidRPr="00533C32" w:rsidRDefault="007C4061" w:rsidP="00842E08">
      <w:pPr>
        <w:rPr>
          <w:lang w:eastAsia="zh-CN"/>
        </w:rPr>
      </w:pPr>
    </w:p>
    <w:p w14:paraId="33588BE9" w14:textId="77777777" w:rsidR="007C4061" w:rsidRPr="00533C32" w:rsidRDefault="007C4061" w:rsidP="006352FE">
      <w:pPr>
        <w:pStyle w:val="Heading5"/>
      </w:pPr>
      <w:bookmarkStart w:id="1589" w:name="_Toc20127148"/>
      <w:bookmarkStart w:id="1590" w:name="_Toc27589124"/>
      <w:bookmarkStart w:id="1591" w:name="_Toc36459925"/>
      <w:bookmarkStart w:id="1592" w:name="_Toc45029509"/>
      <w:bookmarkStart w:id="1593" w:name="_Toc56520129"/>
      <w:bookmarkStart w:id="1594" w:name="_Toc114765733"/>
      <w:r w:rsidRPr="00533C32">
        <w:t>5.2.35.3.</w:t>
      </w:r>
      <w:r w:rsidRPr="00533C32">
        <w:rPr>
          <w:lang w:val="de-DE"/>
        </w:rPr>
        <w:t>3</w:t>
      </w:r>
      <w:r w:rsidRPr="00533C32">
        <w:tab/>
        <w:t>PATCH</w:t>
      </w:r>
      <w:bookmarkEnd w:id="1589"/>
      <w:bookmarkEnd w:id="1590"/>
      <w:bookmarkEnd w:id="1591"/>
      <w:bookmarkEnd w:id="1592"/>
      <w:bookmarkEnd w:id="1593"/>
      <w:bookmarkEnd w:id="1594"/>
    </w:p>
    <w:p w14:paraId="66FC2596" w14:textId="77777777" w:rsidR="007C4061" w:rsidRPr="00533C32" w:rsidRDefault="007C4061" w:rsidP="00842E08">
      <w:r w:rsidRPr="00533C32">
        <w:t>This method shall support the URI query parameters specified in table 5.2.35.3.</w:t>
      </w:r>
      <w:r w:rsidRPr="00533C32">
        <w:rPr>
          <w:lang w:val="de-DE"/>
        </w:rPr>
        <w:t>3</w:t>
      </w:r>
      <w:r w:rsidRPr="00533C32">
        <w:t>-1.</w:t>
      </w:r>
    </w:p>
    <w:p w14:paraId="723AD151" w14:textId="77777777" w:rsidR="007C4061" w:rsidRPr="00533C32" w:rsidRDefault="007C4061" w:rsidP="00842E08">
      <w:pPr>
        <w:pStyle w:val="TH"/>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F4824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D0A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66C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445E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80AE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78222" w14:textId="77777777" w:rsidR="007C4061" w:rsidRPr="00D5200C" w:rsidRDefault="007C4061" w:rsidP="00C17C4C">
            <w:pPr>
              <w:pStyle w:val="TAH"/>
              <w:rPr>
                <w:lang w:val="en-US"/>
              </w:rPr>
            </w:pPr>
            <w:r w:rsidRPr="00D5200C">
              <w:rPr>
                <w:lang w:val="en-US"/>
              </w:rPr>
              <w:t>Description</w:t>
            </w:r>
          </w:p>
        </w:tc>
      </w:tr>
      <w:tr w:rsidR="007C4061" w:rsidRPr="00BC4D08" w14:paraId="67741A3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C031E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146B6D7" w14:textId="77777777" w:rsidR="007C4061" w:rsidRPr="00D5200C" w:rsidRDefault="007C4061" w:rsidP="00C17C4C">
            <w:pPr>
              <w:pStyle w:val="TAL"/>
              <w:rPr>
                <w:lang w:val="en-US"/>
              </w:rPr>
            </w:pPr>
            <w:proofErr w:type="spellStart"/>
            <w:r w:rsidRPr="00297367">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E14D1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1E575648"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95C35A" w14:textId="37DA7AE6" w:rsidR="007C4061" w:rsidRPr="00D5200C" w:rsidRDefault="007C4061" w:rsidP="00C17C4C">
            <w:pPr>
              <w:pStyle w:val="TAL"/>
              <w:rPr>
                <w:lang w:val="en-US"/>
              </w:rPr>
            </w:pPr>
            <w:r w:rsidRPr="00297367">
              <w:rPr>
                <w:rFonts w:cs="Arial"/>
                <w:szCs w:val="18"/>
              </w:rPr>
              <w:t>see 3GPP TS 29.500 [</w:t>
            </w:r>
            <w:r w:rsidR="00C232F5">
              <w:rPr>
                <w:rFonts w:cs="Arial"/>
                <w:szCs w:val="18"/>
              </w:rPr>
              <w:t>8</w:t>
            </w:r>
            <w:r w:rsidRPr="00297367">
              <w:rPr>
                <w:rFonts w:cs="Arial"/>
                <w:szCs w:val="18"/>
              </w:rPr>
              <w:t>] clause 6.6</w:t>
            </w:r>
          </w:p>
        </w:tc>
      </w:tr>
    </w:tbl>
    <w:p w14:paraId="6C1E13CE" w14:textId="77777777" w:rsidR="007C4061" w:rsidRPr="00533C32" w:rsidRDefault="007C4061" w:rsidP="007C4061">
      <w:pPr>
        <w:pStyle w:val="Guidance"/>
      </w:pPr>
    </w:p>
    <w:p w14:paraId="58EABAA6" w14:textId="77777777" w:rsidR="007C4061" w:rsidRPr="00533C32" w:rsidRDefault="007C4061" w:rsidP="00842E08">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007530A" w14:textId="77777777" w:rsidR="007C4061" w:rsidRPr="00533C32" w:rsidRDefault="007C4061" w:rsidP="00842E08">
      <w:pPr>
        <w:pStyle w:val="TH"/>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3514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096D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FB4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A73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DCA1B9" w14:textId="77777777" w:rsidR="007C4061" w:rsidRPr="00D5200C" w:rsidRDefault="007C4061" w:rsidP="00C17C4C">
            <w:pPr>
              <w:pStyle w:val="TAH"/>
              <w:rPr>
                <w:lang w:val="en-US"/>
              </w:rPr>
            </w:pPr>
            <w:r w:rsidRPr="00D5200C">
              <w:rPr>
                <w:lang w:val="en-US"/>
              </w:rPr>
              <w:t>Description</w:t>
            </w:r>
          </w:p>
        </w:tc>
      </w:tr>
      <w:tr w:rsidR="007C4061" w:rsidRPr="00BC4D08" w14:paraId="17644E8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1E646"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PatchItem</w:t>
            </w:r>
            <w:proofErr w:type="spellEnd"/>
            <w:r w:rsidRPr="00D5200C">
              <w:rPr>
                <w:lang w:val="en-US"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5ACBD3B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886B8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4DB6A2"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E2462AE" w14:textId="77777777" w:rsidR="007C4061" w:rsidRPr="00533C32" w:rsidRDefault="007C4061" w:rsidP="00842E08"/>
    <w:p w14:paraId="54EAB9C7" w14:textId="77777777" w:rsidR="007C4061" w:rsidRPr="00533C32" w:rsidRDefault="007C4061" w:rsidP="00842E08">
      <w:pPr>
        <w:pStyle w:val="TH"/>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CD1714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E5D7D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96370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CB20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C581E" w14:textId="77777777" w:rsidR="007C4061" w:rsidRPr="00D5200C" w:rsidRDefault="007C4061" w:rsidP="00C17C4C">
            <w:pPr>
              <w:pStyle w:val="TAH"/>
              <w:rPr>
                <w:lang w:val="en-US"/>
              </w:rPr>
            </w:pPr>
            <w:r w:rsidRPr="00D5200C">
              <w:rPr>
                <w:lang w:val="en-US"/>
              </w:rPr>
              <w:t>Response</w:t>
            </w:r>
          </w:p>
          <w:p w14:paraId="43ED77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5F129" w14:textId="77777777" w:rsidR="007C4061" w:rsidRPr="00D5200C" w:rsidRDefault="007C4061" w:rsidP="00C17C4C">
            <w:pPr>
              <w:pStyle w:val="TAH"/>
              <w:rPr>
                <w:lang w:val="en-US"/>
              </w:rPr>
            </w:pPr>
            <w:r w:rsidRPr="00D5200C">
              <w:rPr>
                <w:lang w:val="en-US"/>
              </w:rPr>
              <w:t>Description</w:t>
            </w:r>
          </w:p>
        </w:tc>
      </w:tr>
      <w:tr w:rsidR="007C4061" w:rsidRPr="00BC4D08" w14:paraId="1EE736E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F3CAA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8B10C1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293EB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70DE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EBE203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748A1B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31E9A0" w14:textId="77777777" w:rsidR="007C4061" w:rsidRPr="00D5200C" w:rsidRDefault="007C4061" w:rsidP="00C17C4C">
            <w:pPr>
              <w:pStyle w:val="TAL"/>
              <w:rPr>
                <w:lang w:val="en-US" w:eastAsia="zh-CN"/>
              </w:rPr>
            </w:pPr>
            <w:proofErr w:type="spellStart"/>
            <w:r w:rsidRPr="00297367">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0DC715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F43A97"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78B0F6"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299BB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A395926"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70AD37"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5B1F89D"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79B6C8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9EB064"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62E194CA"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 xml:space="preserve">he resource corresponding to the </w:t>
            </w:r>
            <w:proofErr w:type="spellStart"/>
            <w:r w:rsidRPr="00D5200C">
              <w:rPr>
                <w:lang w:val="en-US" w:eastAsia="zh-CN"/>
              </w:rPr>
              <w:t>ExternalGroupId</w:t>
            </w:r>
            <w:proofErr w:type="spellEnd"/>
            <w:r w:rsidRPr="00D5200C">
              <w:rPr>
                <w:lang w:val="en-US" w:eastAsia="zh-CN"/>
              </w:rPr>
              <w:t xml:space="preserve"> can't be found</w:t>
            </w:r>
            <w:r w:rsidRPr="00D5200C">
              <w:rPr>
                <w:rFonts w:hint="eastAsia"/>
                <w:lang w:val="en-US" w:eastAsia="zh-CN"/>
              </w:rPr>
              <w:t>, t</w:t>
            </w:r>
            <w:r w:rsidRPr="00D5200C">
              <w:rPr>
                <w:lang w:val="en-US" w:eastAsia="zh-CN"/>
              </w:rPr>
              <w:t>he "cause" attribute shall be set to:</w:t>
            </w:r>
          </w:p>
          <w:p w14:paraId="0315E686"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5F7B1B45"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51E0909" w14:textId="77777777" w:rsidR="007C4061" w:rsidRPr="00D5200C" w:rsidRDefault="007C4061" w:rsidP="00842E08">
            <w:pPr>
              <w:rPr>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C4D5CF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F50AA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A6CA70"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EB10AD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8F8F5DB" w14:textId="77777777" w:rsidR="007C4061" w:rsidRPr="00D5200C" w:rsidRDefault="007C4061" w:rsidP="00C17C4C">
            <w:pPr>
              <w:pStyle w:val="TAL"/>
              <w:rPr>
                <w:lang w:val="en-US" w:eastAsia="zh-CN"/>
              </w:rPr>
            </w:pPr>
            <w:r w:rsidRPr="00D5200C">
              <w:rPr>
                <w:lang w:val="en-US" w:eastAsia="zh-CN"/>
              </w:rPr>
              <w:t xml:space="preserve">the </w:t>
            </w:r>
            <w:proofErr w:type="spellStart"/>
            <w:r w:rsidRPr="00D5200C">
              <w:rPr>
                <w:lang w:val="en-US" w:eastAsia="zh-CN"/>
              </w:rPr>
              <w:t>invalidParams</w:t>
            </w:r>
            <w:proofErr w:type="spellEnd"/>
            <w:r w:rsidRPr="00D5200C">
              <w:rPr>
                <w:lang w:val="en-US" w:eastAsia="zh-CN"/>
              </w:rPr>
              <w:t xml:space="preserve"> attribute shall contain the JSON pointers of attributes which are not allowed to be modified, and</w:t>
            </w:r>
          </w:p>
          <w:p w14:paraId="51FC84A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BC366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D1FCE9" w14:textId="77777777" w:rsidR="007C4061" w:rsidRPr="00D5200C" w:rsidRDefault="007C4061" w:rsidP="00C17C4C">
            <w:pPr>
              <w:pStyle w:val="TAN"/>
              <w:rPr>
                <w:lang w:val="en-US"/>
              </w:rPr>
            </w:pPr>
            <w:r w:rsidRPr="00D5200C">
              <w:rPr>
                <w:lang w:val="en-US"/>
              </w:rPr>
              <w:lastRenderedPageBreak/>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2E03E2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D5200C">
              <w:rPr>
                <w:rFonts w:hint="eastAsia"/>
                <w:lang w:val="en-US" w:eastAsia="zh-CN"/>
              </w:rPr>
              <w:t>PatchReport</w:t>
            </w:r>
            <w:proofErr w:type="spellEnd"/>
            <w:r w:rsidRPr="00D5200C">
              <w:rPr>
                <w:rFonts w:hint="eastAsia"/>
                <w:lang w:val="en-US" w:eastAsia="zh-CN"/>
              </w:rPr>
              <w:t xml:space="preserve">" feature number, the UDR shall respond with </w:t>
            </w:r>
            <w:proofErr w:type="spellStart"/>
            <w:r w:rsidRPr="00D5200C">
              <w:rPr>
                <w:rFonts w:hint="eastAsia"/>
                <w:lang w:val="en-US" w:eastAsia="zh-CN"/>
              </w:rPr>
              <w:t>PatchResult</w:t>
            </w:r>
            <w:proofErr w:type="spellEnd"/>
            <w:r w:rsidRPr="00D5200C">
              <w:rPr>
                <w:rFonts w:hint="eastAsia"/>
                <w:lang w:val="en-US" w:eastAsia="zh-CN"/>
              </w:rPr>
              <w:t>.</w:t>
            </w:r>
          </w:p>
        </w:tc>
      </w:tr>
    </w:tbl>
    <w:p w14:paraId="027FF306" w14:textId="77777777" w:rsidR="007C4061" w:rsidRPr="00533C32" w:rsidRDefault="007C4061" w:rsidP="00842E08">
      <w:pPr>
        <w:rPr>
          <w:lang w:eastAsia="zh-CN"/>
        </w:rPr>
      </w:pPr>
    </w:p>
    <w:p w14:paraId="019AEC59" w14:textId="77777777" w:rsidR="007C4061" w:rsidRPr="00533C32" w:rsidRDefault="007C4061" w:rsidP="006352FE">
      <w:pPr>
        <w:pStyle w:val="Heading5"/>
      </w:pPr>
      <w:bookmarkStart w:id="1595" w:name="_Toc20127149"/>
      <w:bookmarkStart w:id="1596" w:name="_Toc27589125"/>
      <w:bookmarkStart w:id="1597" w:name="_Toc36459926"/>
      <w:bookmarkStart w:id="1598" w:name="_Toc45029510"/>
      <w:bookmarkStart w:id="1599" w:name="_Toc56520130"/>
      <w:bookmarkStart w:id="1600" w:name="_Toc114765734"/>
      <w:r w:rsidRPr="00533C32">
        <w:t>5.2.35.3.4</w:t>
      </w:r>
      <w:r w:rsidRPr="00533C32">
        <w:tab/>
        <w:t>GET</w:t>
      </w:r>
      <w:bookmarkEnd w:id="1595"/>
      <w:bookmarkEnd w:id="1596"/>
      <w:bookmarkEnd w:id="1597"/>
      <w:bookmarkEnd w:id="1598"/>
      <w:bookmarkEnd w:id="1599"/>
      <w:bookmarkEnd w:id="1600"/>
    </w:p>
    <w:p w14:paraId="2F69CA88" w14:textId="77777777" w:rsidR="007C4061" w:rsidRPr="00533C32" w:rsidRDefault="007C4061" w:rsidP="00842E08">
      <w:r w:rsidRPr="00533C32">
        <w:t>This method shall support the URI query parameters specified in table 5.2.35.3.4-1.</w:t>
      </w:r>
    </w:p>
    <w:p w14:paraId="088B96B9" w14:textId="77777777" w:rsidR="007C4061" w:rsidRPr="00533C32" w:rsidRDefault="007C4061" w:rsidP="00842E08">
      <w:pPr>
        <w:pStyle w:val="TH"/>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9432792"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21FD4D"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FF5D1C"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A3CD3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04B33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BFE99" w14:textId="77777777" w:rsidR="007C4061" w:rsidRPr="00D5200C" w:rsidRDefault="007C4061" w:rsidP="00C17C4C">
            <w:pPr>
              <w:pStyle w:val="TAH"/>
              <w:rPr>
                <w:lang w:val="en-US"/>
              </w:rPr>
            </w:pPr>
            <w:r w:rsidRPr="00D5200C">
              <w:rPr>
                <w:lang w:val="en-US"/>
              </w:rPr>
              <w:t>Description</w:t>
            </w:r>
          </w:p>
        </w:tc>
      </w:tr>
      <w:tr w:rsidR="007C4061" w:rsidRPr="00BC4D08" w14:paraId="12AD0DB3"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051ECC5"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F52E83"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76063579"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73E53A6"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D1BE85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3F3596E" w14:textId="77777777" w:rsidR="007C4061" w:rsidRPr="00533C32" w:rsidRDefault="007C4061" w:rsidP="00842E08"/>
    <w:p w14:paraId="79BA9CC9" w14:textId="77777777" w:rsidR="007C4061" w:rsidRPr="00533C32" w:rsidRDefault="007C4061" w:rsidP="00842E08">
      <w:r w:rsidRPr="00533C32">
        <w:t>This method shall support the request data structures specified in table 5.2.35.3.4-2 and the response data structures and response codes specified in table 5.2.35.3.4-3.</w:t>
      </w:r>
    </w:p>
    <w:p w14:paraId="071DC455" w14:textId="77777777" w:rsidR="007C4061" w:rsidRPr="00533C32" w:rsidRDefault="007C4061" w:rsidP="00842E08">
      <w:pPr>
        <w:pStyle w:val="TH"/>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CDC0B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01A75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E039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5B52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8A117C" w14:textId="77777777" w:rsidR="007C4061" w:rsidRPr="00D5200C" w:rsidRDefault="007C4061" w:rsidP="00C17C4C">
            <w:pPr>
              <w:pStyle w:val="TAH"/>
              <w:rPr>
                <w:lang w:val="en-US"/>
              </w:rPr>
            </w:pPr>
            <w:r w:rsidRPr="00D5200C">
              <w:rPr>
                <w:lang w:val="en-US"/>
              </w:rPr>
              <w:t>Description</w:t>
            </w:r>
          </w:p>
        </w:tc>
      </w:tr>
      <w:tr w:rsidR="007C4061" w:rsidRPr="00BC4D08" w14:paraId="0C9B30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68658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0B0B7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3828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73A559" w14:textId="77777777" w:rsidR="007C4061" w:rsidRPr="00D5200C" w:rsidRDefault="007C4061" w:rsidP="00C17C4C">
            <w:pPr>
              <w:pStyle w:val="TAL"/>
              <w:rPr>
                <w:lang w:val="en-US"/>
              </w:rPr>
            </w:pPr>
          </w:p>
        </w:tc>
      </w:tr>
    </w:tbl>
    <w:p w14:paraId="38A1AC25" w14:textId="77777777" w:rsidR="007C4061" w:rsidRPr="00533C32" w:rsidRDefault="007C4061" w:rsidP="00842E08"/>
    <w:p w14:paraId="2D55E002" w14:textId="77777777" w:rsidR="007C4061" w:rsidRPr="00533C32" w:rsidRDefault="007C4061" w:rsidP="00842E08">
      <w:pPr>
        <w:pStyle w:val="TH"/>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5C2B4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F7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9F8E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218E9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6E548" w14:textId="77777777" w:rsidR="007C4061" w:rsidRPr="00D5200C" w:rsidRDefault="007C4061" w:rsidP="00C17C4C">
            <w:pPr>
              <w:pStyle w:val="TAH"/>
              <w:rPr>
                <w:lang w:val="en-US"/>
              </w:rPr>
            </w:pPr>
            <w:r w:rsidRPr="00D5200C">
              <w:rPr>
                <w:lang w:val="en-US"/>
              </w:rPr>
              <w:t>Response</w:t>
            </w:r>
          </w:p>
          <w:p w14:paraId="7F76D3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8E2F8C" w14:textId="77777777" w:rsidR="007C4061" w:rsidRPr="00D5200C" w:rsidRDefault="007C4061" w:rsidP="00C17C4C">
            <w:pPr>
              <w:pStyle w:val="TAH"/>
              <w:rPr>
                <w:lang w:val="en-US"/>
              </w:rPr>
            </w:pPr>
            <w:r w:rsidRPr="00D5200C">
              <w:rPr>
                <w:lang w:val="en-US"/>
              </w:rPr>
              <w:t>Description</w:t>
            </w:r>
          </w:p>
        </w:tc>
      </w:tr>
      <w:tr w:rsidR="007C4061" w:rsidRPr="00BC4D08" w14:paraId="632730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2A762"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FFC2D8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86C30A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99218A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C8B727"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754FE91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69723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AD34D4" w14:textId="77777777" w:rsidR="007C4061" w:rsidRDefault="007C4061" w:rsidP="00842E08">
      <w:pPr>
        <w:rPr>
          <w:lang w:eastAsia="zh-CN"/>
        </w:rPr>
      </w:pPr>
    </w:p>
    <w:p w14:paraId="30D0620A" w14:textId="77777777" w:rsidR="007C4061" w:rsidRPr="00533C32" w:rsidRDefault="007C4061" w:rsidP="006352FE">
      <w:pPr>
        <w:pStyle w:val="Heading3"/>
      </w:pPr>
      <w:bookmarkStart w:id="1601" w:name="_Toc27589126"/>
      <w:bookmarkStart w:id="1602" w:name="_Toc36459927"/>
      <w:bookmarkStart w:id="1603" w:name="_Toc45029511"/>
      <w:bookmarkStart w:id="1604" w:name="_Toc56520131"/>
      <w:bookmarkStart w:id="1605" w:name="_Toc114765735"/>
      <w:r>
        <w:t>5.2.36</w:t>
      </w:r>
      <w:r w:rsidRPr="00533C32">
        <w:tab/>
        <w:t xml:space="preserve">Resource: </w:t>
      </w:r>
      <w:proofErr w:type="spellStart"/>
      <w:r>
        <w:rPr>
          <w:rFonts w:hint="eastAsia"/>
          <w:lang w:eastAsia="zh-CN"/>
        </w:rPr>
        <w:t>LcsPrivacySubscriptionData</w:t>
      </w:r>
      <w:bookmarkEnd w:id="1601"/>
      <w:bookmarkEnd w:id="1602"/>
      <w:bookmarkEnd w:id="1603"/>
      <w:bookmarkEnd w:id="1604"/>
      <w:bookmarkEnd w:id="1605"/>
      <w:proofErr w:type="spellEnd"/>
    </w:p>
    <w:p w14:paraId="454DD5E0" w14:textId="77777777" w:rsidR="007C4061" w:rsidRPr="00533C32" w:rsidRDefault="007C4061" w:rsidP="006352FE">
      <w:pPr>
        <w:pStyle w:val="Heading4"/>
      </w:pPr>
      <w:bookmarkStart w:id="1606" w:name="_Toc27589127"/>
      <w:bookmarkStart w:id="1607" w:name="_Toc36459928"/>
      <w:bookmarkStart w:id="1608" w:name="_Toc45029512"/>
      <w:bookmarkStart w:id="1609" w:name="_Toc56520132"/>
      <w:bookmarkStart w:id="1610" w:name="_Toc114765736"/>
      <w:r>
        <w:t>5.2.36</w:t>
      </w:r>
      <w:r w:rsidRPr="00533C32">
        <w:t>.1</w:t>
      </w:r>
      <w:r w:rsidRPr="00533C32">
        <w:tab/>
        <w:t>Description</w:t>
      </w:r>
      <w:bookmarkEnd w:id="1606"/>
      <w:bookmarkEnd w:id="1607"/>
      <w:bookmarkEnd w:id="1608"/>
      <w:bookmarkEnd w:id="1609"/>
      <w:bookmarkEnd w:id="1610"/>
    </w:p>
    <w:p w14:paraId="5612CDB6" w14:textId="77777777" w:rsidR="007C4061" w:rsidRPr="00533C32" w:rsidRDefault="007C4061" w:rsidP="00842E08">
      <w:pPr>
        <w:rPr>
          <w:lang w:eastAsia="zh-CN"/>
        </w:rPr>
      </w:pPr>
      <w:r w:rsidRPr="00533C32">
        <w:t xml:space="preserve">This resource represents the subscribed </w:t>
      </w:r>
      <w:proofErr w:type="spellStart"/>
      <w:r>
        <w:rPr>
          <w:rFonts w:hint="eastAsia"/>
          <w:lang w:val="en-US" w:eastAsia="zh-CN"/>
        </w:rPr>
        <w:t>LcsPrivacySubscriptionData</w:t>
      </w:r>
      <w:proofErr w:type="spellEnd"/>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2A6AA911"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8E4C4DF" w14:textId="77777777" w:rsidR="007C4061" w:rsidRPr="00533C32" w:rsidRDefault="007C4061" w:rsidP="006352FE">
      <w:pPr>
        <w:pStyle w:val="Heading4"/>
      </w:pPr>
      <w:bookmarkStart w:id="1611" w:name="_Toc27589128"/>
      <w:bookmarkStart w:id="1612" w:name="_Toc36459929"/>
      <w:bookmarkStart w:id="1613" w:name="_Toc45029513"/>
      <w:bookmarkStart w:id="1614" w:name="_Toc56520133"/>
      <w:bookmarkStart w:id="1615" w:name="_Toc114765737"/>
      <w:r>
        <w:t>5.2.36</w:t>
      </w:r>
      <w:r w:rsidRPr="00533C32">
        <w:t>.2</w:t>
      </w:r>
      <w:r w:rsidRPr="00533C32">
        <w:tab/>
        <w:t>Resource Definition</w:t>
      </w:r>
      <w:bookmarkEnd w:id="1611"/>
      <w:bookmarkEnd w:id="1612"/>
      <w:bookmarkEnd w:id="1613"/>
      <w:bookmarkEnd w:id="1614"/>
      <w:bookmarkEnd w:id="1615"/>
    </w:p>
    <w:p w14:paraId="5B6174BA" w14:textId="77777777" w:rsidR="007C4061" w:rsidRPr="00533C32" w:rsidRDefault="007C4061" w:rsidP="00842E08">
      <w:r w:rsidRPr="00533C32">
        <w:t>Resource URI: {apiRoot}/nudr-dr/&lt;apiVersion&gt;/subscription-data/{</w:t>
      </w:r>
      <w:r w:rsidRPr="00533C32">
        <w:rPr>
          <w:lang w:eastAsia="zh-CN"/>
        </w:rPr>
        <w:t>ueId</w:t>
      </w:r>
      <w:r w:rsidRPr="00533C32">
        <w:t>}/</w:t>
      </w:r>
      <w:r>
        <w:t>lcs-privacy</w:t>
      </w:r>
      <w:r w:rsidRPr="00533C32">
        <w:t>-data</w:t>
      </w:r>
    </w:p>
    <w:p w14:paraId="44C7FBFB" w14:textId="77777777" w:rsidR="007C4061" w:rsidRPr="00533C32" w:rsidRDefault="007C4061" w:rsidP="00842E08">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471AA20D" w14:textId="77777777" w:rsidR="007C4061" w:rsidRPr="00533C32" w:rsidRDefault="007C4061" w:rsidP="00842E08">
      <w:pPr>
        <w:pStyle w:val="TH"/>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8C8E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7ACB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96960" w14:textId="77777777" w:rsidR="007C4061" w:rsidRPr="00D5200C" w:rsidRDefault="007C4061" w:rsidP="00C17C4C">
            <w:pPr>
              <w:pStyle w:val="TAH"/>
              <w:rPr>
                <w:lang w:val="en-US"/>
              </w:rPr>
            </w:pPr>
            <w:r w:rsidRPr="00D5200C">
              <w:rPr>
                <w:lang w:val="en-US"/>
              </w:rPr>
              <w:t>Definition</w:t>
            </w:r>
          </w:p>
        </w:tc>
      </w:tr>
      <w:tr w:rsidR="007C4061" w:rsidRPr="00BC4D08" w14:paraId="406DA0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55AD1D"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DF167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FCBA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AF9311"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A9D2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 xml:space="preserve">See pattern of type </w:t>
            </w:r>
            <w:proofErr w:type="spellStart"/>
            <w:r w:rsidR="008064EB" w:rsidRPr="00297367">
              <w:t>VarUeId</w:t>
            </w:r>
            <w:proofErr w:type="spellEnd"/>
            <w:r w:rsidR="008064EB" w:rsidRPr="00297367">
              <w:t xml:space="preserve"> in 3GPP TS 29.571 [3]</w:t>
            </w:r>
            <w:r w:rsidR="008064EB" w:rsidRPr="00297367">
              <w:rPr>
                <w:rFonts w:hint="eastAsia"/>
                <w:lang w:eastAsia="zh-CN"/>
              </w:rPr>
              <w:t>.</w:t>
            </w:r>
          </w:p>
        </w:tc>
      </w:tr>
    </w:tbl>
    <w:p w14:paraId="5592AB08" w14:textId="77777777" w:rsidR="007C4061" w:rsidRPr="00533C32" w:rsidRDefault="007C4061" w:rsidP="00842E08"/>
    <w:p w14:paraId="76B83B7A" w14:textId="77777777" w:rsidR="007C4061" w:rsidRPr="00533C32" w:rsidRDefault="007C4061" w:rsidP="006352FE">
      <w:pPr>
        <w:pStyle w:val="Heading4"/>
      </w:pPr>
      <w:bookmarkStart w:id="1616" w:name="_Toc27589129"/>
      <w:bookmarkStart w:id="1617" w:name="_Toc36459930"/>
      <w:bookmarkStart w:id="1618" w:name="_Toc45029514"/>
      <w:bookmarkStart w:id="1619" w:name="_Toc56520134"/>
      <w:bookmarkStart w:id="1620" w:name="_Toc114765738"/>
      <w:r>
        <w:lastRenderedPageBreak/>
        <w:t>5.2.36.</w:t>
      </w:r>
      <w:r w:rsidRPr="00533C32">
        <w:t>3</w:t>
      </w:r>
      <w:r w:rsidRPr="00533C32">
        <w:tab/>
        <w:t>Resource Standard Methods</w:t>
      </w:r>
      <w:bookmarkEnd w:id="1616"/>
      <w:bookmarkEnd w:id="1617"/>
      <w:bookmarkEnd w:id="1618"/>
      <w:bookmarkEnd w:id="1619"/>
      <w:bookmarkEnd w:id="1620"/>
    </w:p>
    <w:p w14:paraId="14CEB4E7" w14:textId="77777777" w:rsidR="007C4061" w:rsidRPr="00533C32" w:rsidRDefault="007C4061" w:rsidP="006352FE">
      <w:pPr>
        <w:pStyle w:val="Heading5"/>
      </w:pPr>
      <w:bookmarkStart w:id="1621" w:name="_Toc27589130"/>
      <w:bookmarkStart w:id="1622" w:name="_Toc36459931"/>
      <w:bookmarkStart w:id="1623" w:name="_Toc45029515"/>
      <w:bookmarkStart w:id="1624" w:name="_Toc56520135"/>
      <w:bookmarkStart w:id="1625" w:name="_Toc114765739"/>
      <w:r>
        <w:t>5.2.36.</w:t>
      </w:r>
      <w:r w:rsidRPr="00533C32">
        <w:t>3.1</w:t>
      </w:r>
      <w:r w:rsidRPr="00533C32">
        <w:tab/>
        <w:t>GET</w:t>
      </w:r>
      <w:bookmarkEnd w:id="1621"/>
      <w:bookmarkEnd w:id="1622"/>
      <w:bookmarkEnd w:id="1623"/>
      <w:bookmarkEnd w:id="1624"/>
      <w:bookmarkEnd w:id="1625"/>
    </w:p>
    <w:p w14:paraId="58FEC5E0" w14:textId="77777777" w:rsidR="007C4061" w:rsidRPr="00533C32" w:rsidRDefault="007C4061" w:rsidP="00842E08">
      <w:r w:rsidRPr="00533C32">
        <w:t xml:space="preserve">This method shall support the URI query parameters specified in table </w:t>
      </w:r>
      <w:r>
        <w:t>5.2.36.</w:t>
      </w:r>
      <w:r w:rsidRPr="00533C32">
        <w:t>3.1-1.</w:t>
      </w:r>
    </w:p>
    <w:p w14:paraId="40FA18E9" w14:textId="77777777" w:rsidR="007C4061" w:rsidRPr="00533C32" w:rsidRDefault="007C4061" w:rsidP="00842E08">
      <w:pPr>
        <w:pStyle w:val="TH"/>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C7D4D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A8A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19B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B1E5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E78EE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2F117" w14:textId="77777777" w:rsidR="007C4061" w:rsidRPr="00D5200C" w:rsidRDefault="007C4061" w:rsidP="00C17C4C">
            <w:pPr>
              <w:pStyle w:val="TAH"/>
              <w:rPr>
                <w:lang w:val="en-US"/>
              </w:rPr>
            </w:pPr>
            <w:r w:rsidRPr="00D5200C">
              <w:rPr>
                <w:lang w:val="en-US"/>
              </w:rPr>
              <w:t>Description</w:t>
            </w:r>
          </w:p>
        </w:tc>
      </w:tr>
      <w:tr w:rsidR="007C4061" w:rsidRPr="00BC4D08" w14:paraId="01A328F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3D6C57"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720178"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AF5DD1"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AEF34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75776"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1AEAF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66DF5F"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942B55"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234F4FF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BAB841"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A3B5812"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3582A537" w14:textId="77777777" w:rsidR="007C4061" w:rsidRPr="00533C32" w:rsidRDefault="007C4061" w:rsidP="00842E08"/>
    <w:p w14:paraId="70090957" w14:textId="77777777" w:rsidR="007C4061" w:rsidRPr="00533C32" w:rsidRDefault="007C4061" w:rsidP="00842E08">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5B8510F" w14:textId="77777777" w:rsidR="007C4061" w:rsidRPr="00533C32" w:rsidRDefault="007C4061" w:rsidP="00842E08">
      <w:pPr>
        <w:pStyle w:val="TH"/>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2B9D3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A69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6D88F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D4D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7BF8" w14:textId="77777777" w:rsidR="007C4061" w:rsidRPr="00D5200C" w:rsidRDefault="007C4061" w:rsidP="00C17C4C">
            <w:pPr>
              <w:pStyle w:val="TAH"/>
              <w:rPr>
                <w:lang w:val="en-US"/>
              </w:rPr>
            </w:pPr>
            <w:r w:rsidRPr="00D5200C">
              <w:rPr>
                <w:lang w:val="en-US"/>
              </w:rPr>
              <w:t>Description</w:t>
            </w:r>
          </w:p>
        </w:tc>
      </w:tr>
      <w:tr w:rsidR="007C4061" w:rsidRPr="00BC4D08" w14:paraId="47D2556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3AB20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7CB893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5C977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B93CF" w14:textId="77777777" w:rsidR="007C4061" w:rsidRPr="00D5200C" w:rsidRDefault="007C4061" w:rsidP="00C17C4C">
            <w:pPr>
              <w:pStyle w:val="TAL"/>
              <w:rPr>
                <w:lang w:val="en-US"/>
              </w:rPr>
            </w:pPr>
          </w:p>
        </w:tc>
      </w:tr>
    </w:tbl>
    <w:p w14:paraId="6B2304CA" w14:textId="77777777" w:rsidR="007C4061" w:rsidRPr="00533C32" w:rsidRDefault="007C4061" w:rsidP="00842E08"/>
    <w:p w14:paraId="397BB850" w14:textId="77777777" w:rsidR="007C4061" w:rsidRPr="00533C32" w:rsidRDefault="007C4061" w:rsidP="00842E08">
      <w:pPr>
        <w:pStyle w:val="TH"/>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7D95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AA38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3FB9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B28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C7F4A" w14:textId="77777777" w:rsidR="007C4061" w:rsidRPr="00D5200C" w:rsidRDefault="007C4061" w:rsidP="00C17C4C">
            <w:pPr>
              <w:pStyle w:val="TAH"/>
              <w:rPr>
                <w:lang w:val="en-US"/>
              </w:rPr>
            </w:pPr>
            <w:r w:rsidRPr="00D5200C">
              <w:rPr>
                <w:lang w:val="en-US"/>
              </w:rPr>
              <w:t>Response</w:t>
            </w:r>
          </w:p>
          <w:p w14:paraId="699C2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BCB28" w14:textId="77777777" w:rsidR="007C4061" w:rsidRPr="00D5200C" w:rsidRDefault="007C4061" w:rsidP="00C17C4C">
            <w:pPr>
              <w:pStyle w:val="TAH"/>
              <w:rPr>
                <w:lang w:val="en-US"/>
              </w:rPr>
            </w:pPr>
            <w:r w:rsidRPr="00D5200C">
              <w:rPr>
                <w:lang w:val="en-US"/>
              </w:rPr>
              <w:t>Description</w:t>
            </w:r>
          </w:p>
        </w:tc>
      </w:tr>
      <w:tr w:rsidR="007C4061" w:rsidRPr="00BC4D08" w14:paraId="241547A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18CF0" w14:textId="77777777" w:rsidR="007C4061" w:rsidRPr="00D5200C" w:rsidRDefault="007C4061" w:rsidP="00C17C4C">
            <w:pPr>
              <w:pStyle w:val="TAL"/>
              <w:rPr>
                <w:lang w:val="en-US"/>
              </w:rPr>
            </w:pPr>
            <w:proofErr w:type="spellStart"/>
            <w:r w:rsidRPr="00297367">
              <w:t>LcsPrivacyData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8188AA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B529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EBB68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C747AC" w14:textId="77777777"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14:paraId="21E2341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6ADE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DF50BB3" w14:textId="77777777" w:rsidR="007C4061" w:rsidRDefault="007C4061" w:rsidP="00842E08">
      <w:pPr>
        <w:rPr>
          <w:lang w:eastAsia="zh-CN"/>
        </w:rPr>
      </w:pPr>
    </w:p>
    <w:p w14:paraId="3CCEDED1" w14:textId="77777777" w:rsidR="007C4061" w:rsidRPr="00533C32" w:rsidRDefault="007C4061" w:rsidP="006352FE">
      <w:pPr>
        <w:pStyle w:val="Heading3"/>
      </w:pPr>
      <w:bookmarkStart w:id="1626" w:name="_Toc27589131"/>
      <w:bookmarkStart w:id="1627" w:name="_Toc36459932"/>
      <w:bookmarkStart w:id="1628" w:name="_Toc45029516"/>
      <w:bookmarkStart w:id="1629" w:name="_Toc56520136"/>
      <w:bookmarkStart w:id="1630" w:name="_Toc114765740"/>
      <w:r>
        <w:t>5.2.37</w:t>
      </w:r>
      <w:r w:rsidRPr="00533C32">
        <w:tab/>
        <w:t xml:space="preserve">Resource: </w:t>
      </w:r>
      <w:proofErr w:type="spellStart"/>
      <w:r>
        <w:rPr>
          <w:rFonts w:hint="eastAsia"/>
          <w:lang w:eastAsia="zh-CN"/>
        </w:rPr>
        <w:t>LcsMobileOriginatedSubscriptionData</w:t>
      </w:r>
      <w:bookmarkEnd w:id="1626"/>
      <w:bookmarkEnd w:id="1627"/>
      <w:bookmarkEnd w:id="1628"/>
      <w:bookmarkEnd w:id="1629"/>
      <w:bookmarkEnd w:id="1630"/>
      <w:proofErr w:type="spellEnd"/>
    </w:p>
    <w:p w14:paraId="6746DD74" w14:textId="77777777" w:rsidR="007C4061" w:rsidRPr="00533C32" w:rsidRDefault="007C4061" w:rsidP="006352FE">
      <w:pPr>
        <w:pStyle w:val="Heading4"/>
      </w:pPr>
      <w:bookmarkStart w:id="1631" w:name="_Toc27589132"/>
      <w:bookmarkStart w:id="1632" w:name="_Toc36459933"/>
      <w:bookmarkStart w:id="1633" w:name="_Toc45029517"/>
      <w:bookmarkStart w:id="1634" w:name="_Toc56520137"/>
      <w:bookmarkStart w:id="1635" w:name="_Toc114765741"/>
      <w:r>
        <w:t>5.2.37</w:t>
      </w:r>
      <w:r w:rsidRPr="00533C32">
        <w:t>.1</w:t>
      </w:r>
      <w:r w:rsidRPr="00533C32">
        <w:tab/>
        <w:t>Description</w:t>
      </w:r>
      <w:bookmarkEnd w:id="1631"/>
      <w:bookmarkEnd w:id="1632"/>
      <w:bookmarkEnd w:id="1633"/>
      <w:bookmarkEnd w:id="1634"/>
      <w:bookmarkEnd w:id="1635"/>
    </w:p>
    <w:p w14:paraId="24AA89B4" w14:textId="77777777" w:rsidR="007C4061" w:rsidRPr="00533C32" w:rsidRDefault="007C4061" w:rsidP="00842E08">
      <w:pPr>
        <w:rPr>
          <w:lang w:eastAsia="zh-CN"/>
        </w:rPr>
      </w:pPr>
      <w:r w:rsidRPr="00533C32">
        <w:t xml:space="preserve">This resource represents the subscribed </w:t>
      </w:r>
      <w:proofErr w:type="spellStart"/>
      <w:r>
        <w:rPr>
          <w:rFonts w:hint="eastAsia"/>
          <w:lang w:val="en-US" w:eastAsia="zh-CN"/>
        </w:rPr>
        <w:t>LcsMobileOriginatedSubscriptionData</w:t>
      </w:r>
      <w:proofErr w:type="spellEnd"/>
      <w:r w:rsidRPr="00533C32">
        <w:t xml:space="preserve"> for a SUPI. It is queried by the </w:t>
      </w:r>
      <w:r>
        <w:t>AMF</w:t>
      </w:r>
      <w:r w:rsidRPr="00533C32">
        <w:t xml:space="preserve"> via the UDM after registering.</w:t>
      </w:r>
    </w:p>
    <w:p w14:paraId="3D717AB5"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D540F" w14:textId="77777777" w:rsidR="007C4061" w:rsidRPr="00533C32" w:rsidRDefault="007C4061" w:rsidP="006352FE">
      <w:pPr>
        <w:pStyle w:val="Heading4"/>
      </w:pPr>
      <w:bookmarkStart w:id="1636" w:name="_Toc27589133"/>
      <w:bookmarkStart w:id="1637" w:name="_Toc36459934"/>
      <w:bookmarkStart w:id="1638" w:name="_Toc45029518"/>
      <w:bookmarkStart w:id="1639" w:name="_Toc56520138"/>
      <w:bookmarkStart w:id="1640" w:name="_Toc114765742"/>
      <w:r>
        <w:t>5.2.37</w:t>
      </w:r>
      <w:r w:rsidRPr="00533C32">
        <w:t>.2</w:t>
      </w:r>
      <w:r w:rsidRPr="00533C32">
        <w:tab/>
        <w:t>Resource Definition</w:t>
      </w:r>
      <w:bookmarkEnd w:id="1636"/>
      <w:bookmarkEnd w:id="1637"/>
      <w:bookmarkEnd w:id="1638"/>
      <w:bookmarkEnd w:id="1639"/>
      <w:bookmarkEnd w:id="1640"/>
    </w:p>
    <w:p w14:paraId="740EA946" w14:textId="77777777" w:rsidR="007C4061" w:rsidRPr="00533C32" w:rsidRDefault="007C4061" w:rsidP="00842E08">
      <w:r w:rsidRPr="00533C32">
        <w:t>Resource URI: {apiRoot}/nudr-dr/&lt;apiVersion&gt;/subscription-data/{</w:t>
      </w:r>
      <w:r w:rsidRPr="00533C32">
        <w:rPr>
          <w:lang w:eastAsia="zh-CN"/>
        </w:rPr>
        <w:t>ueId</w:t>
      </w:r>
      <w:r w:rsidRPr="00533C32">
        <w:t>}/</w:t>
      </w:r>
      <w:r>
        <w:t>lcs-mo</w:t>
      </w:r>
      <w:r w:rsidRPr="00533C32">
        <w:t>-data</w:t>
      </w:r>
    </w:p>
    <w:p w14:paraId="7180DCDC" w14:textId="77777777" w:rsidR="007C4061" w:rsidRPr="00533C32" w:rsidRDefault="007C4061" w:rsidP="00842E08">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7A5DCA1" w14:textId="77777777" w:rsidR="007C4061" w:rsidRPr="00533C32" w:rsidRDefault="007C4061" w:rsidP="00842E08">
      <w:pPr>
        <w:pStyle w:val="TH"/>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17DA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DFE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1CCE2" w14:textId="77777777" w:rsidR="007C4061" w:rsidRPr="00D5200C" w:rsidRDefault="007C4061" w:rsidP="00C17C4C">
            <w:pPr>
              <w:pStyle w:val="TAH"/>
              <w:rPr>
                <w:lang w:val="en-US"/>
              </w:rPr>
            </w:pPr>
            <w:r w:rsidRPr="00D5200C">
              <w:rPr>
                <w:lang w:val="en-US"/>
              </w:rPr>
              <w:t>Definition</w:t>
            </w:r>
          </w:p>
        </w:tc>
      </w:tr>
      <w:tr w:rsidR="007C4061" w:rsidRPr="00BC4D08" w14:paraId="65A9E6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604"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2B72B"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73121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F237B4"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FDF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 xml:space="preserve">See pattern of type </w:t>
            </w:r>
            <w:proofErr w:type="spellStart"/>
            <w:r w:rsidR="005C7961" w:rsidRPr="00297367">
              <w:t>VarUeId</w:t>
            </w:r>
            <w:proofErr w:type="spellEnd"/>
            <w:r w:rsidR="005C7961" w:rsidRPr="00297367">
              <w:t xml:space="preserve"> in 3GPP TS 29.571 [3]</w:t>
            </w:r>
          </w:p>
        </w:tc>
      </w:tr>
    </w:tbl>
    <w:p w14:paraId="02ED837E" w14:textId="77777777" w:rsidR="007C4061" w:rsidRPr="00533C32" w:rsidRDefault="007C4061" w:rsidP="00842E08"/>
    <w:p w14:paraId="6CDA2893" w14:textId="77777777" w:rsidR="007C4061" w:rsidRPr="00533C32" w:rsidRDefault="007C4061" w:rsidP="006352FE">
      <w:pPr>
        <w:pStyle w:val="Heading4"/>
      </w:pPr>
      <w:bookmarkStart w:id="1641" w:name="_Toc27589134"/>
      <w:bookmarkStart w:id="1642" w:name="_Toc36459935"/>
      <w:bookmarkStart w:id="1643" w:name="_Toc45029519"/>
      <w:bookmarkStart w:id="1644" w:name="_Toc56520139"/>
      <w:bookmarkStart w:id="1645" w:name="_Toc114765743"/>
      <w:r>
        <w:lastRenderedPageBreak/>
        <w:t>5.2.37.</w:t>
      </w:r>
      <w:r w:rsidRPr="00533C32">
        <w:t>3</w:t>
      </w:r>
      <w:r w:rsidRPr="00533C32">
        <w:tab/>
        <w:t>Resource Standard Methods</w:t>
      </w:r>
      <w:bookmarkEnd w:id="1641"/>
      <w:bookmarkEnd w:id="1642"/>
      <w:bookmarkEnd w:id="1643"/>
      <w:bookmarkEnd w:id="1644"/>
      <w:bookmarkEnd w:id="1645"/>
    </w:p>
    <w:p w14:paraId="08538B44" w14:textId="77777777" w:rsidR="007C4061" w:rsidRPr="00533C32" w:rsidRDefault="007C4061" w:rsidP="006352FE">
      <w:pPr>
        <w:pStyle w:val="Heading5"/>
      </w:pPr>
      <w:bookmarkStart w:id="1646" w:name="_Toc27589135"/>
      <w:bookmarkStart w:id="1647" w:name="_Toc36459936"/>
      <w:bookmarkStart w:id="1648" w:name="_Toc45029520"/>
      <w:bookmarkStart w:id="1649" w:name="_Toc56520140"/>
      <w:bookmarkStart w:id="1650" w:name="_Toc114765744"/>
      <w:r>
        <w:t>5.2.37.</w:t>
      </w:r>
      <w:r w:rsidRPr="00533C32">
        <w:t>3.1</w:t>
      </w:r>
      <w:r w:rsidRPr="00533C32">
        <w:tab/>
        <w:t>GET</w:t>
      </w:r>
      <w:bookmarkEnd w:id="1646"/>
      <w:bookmarkEnd w:id="1647"/>
      <w:bookmarkEnd w:id="1648"/>
      <w:bookmarkEnd w:id="1649"/>
      <w:bookmarkEnd w:id="1650"/>
    </w:p>
    <w:p w14:paraId="08125D7D" w14:textId="77777777" w:rsidR="007C4061" w:rsidRPr="00533C32" w:rsidRDefault="007C4061" w:rsidP="00842E08">
      <w:r w:rsidRPr="00533C32">
        <w:t xml:space="preserve">This method shall support the URI query parameters specified in table </w:t>
      </w:r>
      <w:r>
        <w:t>5.2.37.</w:t>
      </w:r>
      <w:r w:rsidRPr="00533C32">
        <w:t>3.1-1.</w:t>
      </w:r>
    </w:p>
    <w:p w14:paraId="43993736" w14:textId="77777777" w:rsidR="007C4061" w:rsidRPr="00533C32" w:rsidRDefault="007C4061" w:rsidP="00842E08">
      <w:pPr>
        <w:pStyle w:val="TH"/>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C6BEB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7F2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474C1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3ED9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1FB1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10C27" w14:textId="77777777" w:rsidR="007C4061" w:rsidRPr="00D5200C" w:rsidRDefault="007C4061" w:rsidP="00C17C4C">
            <w:pPr>
              <w:pStyle w:val="TAH"/>
              <w:rPr>
                <w:lang w:val="en-US"/>
              </w:rPr>
            </w:pPr>
            <w:r w:rsidRPr="00D5200C">
              <w:rPr>
                <w:lang w:val="en-US"/>
              </w:rPr>
              <w:t>Description</w:t>
            </w:r>
          </w:p>
        </w:tc>
      </w:tr>
      <w:tr w:rsidR="007C4061" w:rsidRPr="00BC4D08" w14:paraId="1FD5C0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6F5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D14684D"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F2352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EEEC1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E33785"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30E4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3ECA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9EFDF" w14:textId="77777777" w:rsidR="007C4061" w:rsidRPr="00D5200C" w:rsidRDefault="007C4061" w:rsidP="00C17C4C">
            <w:pPr>
              <w:pStyle w:val="TAL"/>
              <w:rPr>
                <w:lang w:val="en-US" w:eastAsia="zh-CN"/>
              </w:rPr>
            </w:pPr>
            <w:proofErr w:type="spellStart"/>
            <w:r w:rsidRPr="00D5200C">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254422D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A6502"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E01C6B5"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1FB8C953" w14:textId="77777777" w:rsidR="007C4061" w:rsidRPr="00533C32" w:rsidRDefault="007C4061" w:rsidP="00842E08"/>
    <w:p w14:paraId="0F103BD0" w14:textId="77777777" w:rsidR="007C4061" w:rsidRPr="00533C32" w:rsidRDefault="007C4061" w:rsidP="00842E08">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7CD3590D" w14:textId="77777777" w:rsidR="007C4061" w:rsidRPr="00533C32" w:rsidRDefault="007C4061" w:rsidP="00842E08">
      <w:pPr>
        <w:pStyle w:val="TH"/>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1B47B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0C344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02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587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F2000" w14:textId="77777777" w:rsidR="007C4061" w:rsidRPr="00D5200C" w:rsidRDefault="007C4061" w:rsidP="00C17C4C">
            <w:pPr>
              <w:pStyle w:val="TAH"/>
              <w:rPr>
                <w:lang w:val="en-US"/>
              </w:rPr>
            </w:pPr>
            <w:r w:rsidRPr="00D5200C">
              <w:rPr>
                <w:lang w:val="en-US"/>
              </w:rPr>
              <w:t>Description</w:t>
            </w:r>
          </w:p>
        </w:tc>
      </w:tr>
      <w:tr w:rsidR="007C4061" w:rsidRPr="00BC4D08" w14:paraId="3266F39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AF54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DC147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D5E45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A4E160" w14:textId="77777777" w:rsidR="007C4061" w:rsidRPr="00D5200C" w:rsidRDefault="007C4061" w:rsidP="00C17C4C">
            <w:pPr>
              <w:pStyle w:val="TAL"/>
              <w:rPr>
                <w:lang w:val="en-US"/>
              </w:rPr>
            </w:pPr>
          </w:p>
        </w:tc>
      </w:tr>
    </w:tbl>
    <w:p w14:paraId="329AFDC2" w14:textId="77777777" w:rsidR="007C4061" w:rsidRPr="00533C32" w:rsidRDefault="007C4061" w:rsidP="00842E08"/>
    <w:p w14:paraId="7F05CD85" w14:textId="77777777" w:rsidR="007C4061" w:rsidRPr="00533C32" w:rsidRDefault="007C4061" w:rsidP="00842E08">
      <w:pPr>
        <w:pStyle w:val="TH"/>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62CF1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A63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B9D1F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9D8D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C0623C" w14:textId="77777777" w:rsidR="007C4061" w:rsidRPr="00D5200C" w:rsidRDefault="007C4061" w:rsidP="00C17C4C">
            <w:pPr>
              <w:pStyle w:val="TAH"/>
              <w:rPr>
                <w:lang w:val="en-US"/>
              </w:rPr>
            </w:pPr>
            <w:r w:rsidRPr="00D5200C">
              <w:rPr>
                <w:lang w:val="en-US"/>
              </w:rPr>
              <w:t>Response</w:t>
            </w:r>
          </w:p>
          <w:p w14:paraId="69855F2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F4BD5" w14:textId="77777777" w:rsidR="007C4061" w:rsidRPr="00D5200C" w:rsidRDefault="007C4061" w:rsidP="00C17C4C">
            <w:pPr>
              <w:pStyle w:val="TAH"/>
              <w:rPr>
                <w:lang w:val="en-US"/>
              </w:rPr>
            </w:pPr>
            <w:r w:rsidRPr="00D5200C">
              <w:rPr>
                <w:lang w:val="en-US"/>
              </w:rPr>
              <w:t>Description</w:t>
            </w:r>
          </w:p>
        </w:tc>
      </w:tr>
      <w:tr w:rsidR="007C4061" w:rsidRPr="00BC4D08" w14:paraId="1FE20BE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4769B3" w14:textId="77777777" w:rsidR="007C4061" w:rsidRPr="00D5200C" w:rsidRDefault="007C4061" w:rsidP="00C17C4C">
            <w:pPr>
              <w:pStyle w:val="TAL"/>
              <w:rPr>
                <w:lang w:val="en-US"/>
              </w:rPr>
            </w:pPr>
            <w:proofErr w:type="spellStart"/>
            <w:r w:rsidRPr="00297367">
              <w:t>LcsMoData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FAEDDA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794F0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D92B0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53F4C6" w14:textId="77777777"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14:paraId="7A79BF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E4FD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7F38C" w14:textId="77777777" w:rsidR="007C4061" w:rsidRPr="0066462D" w:rsidRDefault="007C4061" w:rsidP="00842E08">
      <w:pPr>
        <w:rPr>
          <w:noProof/>
          <w:lang w:val="fr-FR" w:eastAsia="zh-CN"/>
        </w:rPr>
      </w:pPr>
    </w:p>
    <w:p w14:paraId="6536FF60" w14:textId="77777777" w:rsidR="007C4061" w:rsidRPr="00533C32" w:rsidRDefault="007C4061" w:rsidP="006352FE">
      <w:pPr>
        <w:pStyle w:val="Heading3"/>
      </w:pPr>
      <w:bookmarkStart w:id="1651" w:name="_Toc27589136"/>
      <w:bookmarkStart w:id="1652" w:name="_Toc36459937"/>
      <w:bookmarkStart w:id="1653" w:name="_Toc45029521"/>
      <w:bookmarkStart w:id="1654" w:name="_Toc56520141"/>
      <w:bookmarkStart w:id="1655" w:name="_Toc114765745"/>
      <w:r>
        <w:t>5.2.38</w:t>
      </w:r>
      <w:r w:rsidRPr="00533C32">
        <w:tab/>
        <w:t xml:space="preserve">Resource: </w:t>
      </w:r>
      <w:proofErr w:type="spellStart"/>
      <w:r>
        <w:rPr>
          <w:rFonts w:hint="eastAsia"/>
          <w:lang w:eastAsia="zh-CN"/>
        </w:rPr>
        <w:t>NiddAuthorizationData</w:t>
      </w:r>
      <w:bookmarkEnd w:id="1651"/>
      <w:bookmarkEnd w:id="1652"/>
      <w:bookmarkEnd w:id="1653"/>
      <w:bookmarkEnd w:id="1654"/>
      <w:bookmarkEnd w:id="1655"/>
      <w:proofErr w:type="spellEnd"/>
    </w:p>
    <w:p w14:paraId="09EFE497" w14:textId="77777777" w:rsidR="007C4061" w:rsidRPr="00757737" w:rsidRDefault="007C4061" w:rsidP="006352FE">
      <w:pPr>
        <w:pStyle w:val="Heading4"/>
      </w:pPr>
      <w:bookmarkStart w:id="1656" w:name="_Toc27589137"/>
      <w:bookmarkStart w:id="1657" w:name="_Toc36459938"/>
      <w:bookmarkStart w:id="1658" w:name="_Toc45029522"/>
      <w:bookmarkStart w:id="1659" w:name="_Toc56520142"/>
      <w:bookmarkStart w:id="1660" w:name="_Toc114765746"/>
      <w:r w:rsidRPr="00757737">
        <w:t>5.2.</w:t>
      </w:r>
      <w:r>
        <w:t>38</w:t>
      </w:r>
      <w:r w:rsidRPr="00757737">
        <w:t>.1</w:t>
      </w:r>
      <w:r w:rsidRPr="00757737">
        <w:tab/>
        <w:t>Description</w:t>
      </w:r>
      <w:bookmarkEnd w:id="1656"/>
      <w:bookmarkEnd w:id="1657"/>
      <w:bookmarkEnd w:id="1658"/>
      <w:bookmarkEnd w:id="1659"/>
      <w:bookmarkEnd w:id="1660"/>
    </w:p>
    <w:p w14:paraId="532118BF" w14:textId="77777777" w:rsidR="007C4061" w:rsidRPr="00533C32" w:rsidRDefault="007C4061" w:rsidP="00842E08">
      <w:pPr>
        <w:rPr>
          <w:lang w:eastAsia="zh-CN"/>
        </w:rPr>
      </w:pPr>
      <w:r w:rsidRPr="00533C32">
        <w:t xml:space="preserve">This resource represents the subscribed </w:t>
      </w:r>
      <w:proofErr w:type="spellStart"/>
      <w:r>
        <w:rPr>
          <w:rFonts w:hint="eastAsia"/>
          <w:lang w:val="en-US" w:eastAsia="zh-CN"/>
        </w:rPr>
        <w:t>NiddAuthorizationData</w:t>
      </w:r>
      <w:proofErr w:type="spellEnd"/>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37BF3174"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CD8EF5B" w14:textId="77777777" w:rsidR="007C4061" w:rsidRPr="00533C32" w:rsidRDefault="007C4061" w:rsidP="006352FE">
      <w:pPr>
        <w:pStyle w:val="Heading4"/>
      </w:pPr>
      <w:bookmarkStart w:id="1661" w:name="_Toc27589138"/>
      <w:bookmarkStart w:id="1662" w:name="_Toc36459939"/>
      <w:bookmarkStart w:id="1663" w:name="_Toc45029523"/>
      <w:bookmarkStart w:id="1664" w:name="_Toc56520143"/>
      <w:bookmarkStart w:id="1665" w:name="_Toc114765747"/>
      <w:r>
        <w:t>5.2.38</w:t>
      </w:r>
      <w:r w:rsidRPr="00533C32">
        <w:t>.2</w:t>
      </w:r>
      <w:r w:rsidRPr="00533C32">
        <w:tab/>
        <w:t>Resource Definition</w:t>
      </w:r>
      <w:bookmarkEnd w:id="1661"/>
      <w:bookmarkEnd w:id="1662"/>
      <w:bookmarkEnd w:id="1663"/>
      <w:bookmarkEnd w:id="1664"/>
      <w:bookmarkEnd w:id="1665"/>
    </w:p>
    <w:p w14:paraId="69634315" w14:textId="77777777" w:rsidR="007C4061" w:rsidRPr="00757737" w:rsidRDefault="007C4061" w:rsidP="00842E08">
      <w:r w:rsidRPr="00533C32">
        <w:t>Resource URI: {apiRoot}/nudr-dr/&lt;apiVersion&gt;/subscription-data/{ueId</w:t>
      </w:r>
      <w:r>
        <w:t>}/nidd-authorization</w:t>
      </w:r>
      <w:r w:rsidRPr="00533C32">
        <w:t>-data</w:t>
      </w:r>
    </w:p>
    <w:p w14:paraId="20117258" w14:textId="77777777" w:rsidR="007C4061" w:rsidRPr="00533C32" w:rsidRDefault="007C4061" w:rsidP="00842E08">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585C5B28" w14:textId="77777777" w:rsidR="007C4061" w:rsidRPr="00533C32" w:rsidRDefault="007C4061" w:rsidP="00842E08">
      <w:pPr>
        <w:pStyle w:val="TH"/>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4FF23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21E86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DE3760" w14:textId="77777777" w:rsidR="007C4061" w:rsidRPr="00D5200C" w:rsidRDefault="007C4061" w:rsidP="00C17C4C">
            <w:pPr>
              <w:pStyle w:val="TAH"/>
              <w:rPr>
                <w:lang w:val="en-US"/>
              </w:rPr>
            </w:pPr>
            <w:r w:rsidRPr="00D5200C">
              <w:rPr>
                <w:lang w:val="en-US"/>
              </w:rPr>
              <w:t>Definition</w:t>
            </w:r>
          </w:p>
        </w:tc>
      </w:tr>
      <w:tr w:rsidR="007C4061" w:rsidRPr="00BC4D08" w14:paraId="5BD294A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25B4C"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5336C"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EB1005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9D52B0"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9EE20"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14:paraId="3766E4B8" w14:textId="77777777" w:rsidR="007C4061" w:rsidRPr="00533C32" w:rsidRDefault="007C4061" w:rsidP="00842E08"/>
    <w:p w14:paraId="01613BE4" w14:textId="77777777" w:rsidR="007C4061" w:rsidRPr="00533C32" w:rsidRDefault="007C4061" w:rsidP="006352FE">
      <w:pPr>
        <w:pStyle w:val="Heading4"/>
      </w:pPr>
      <w:bookmarkStart w:id="1666" w:name="_Toc27589139"/>
      <w:bookmarkStart w:id="1667" w:name="_Toc36459940"/>
      <w:bookmarkStart w:id="1668" w:name="_Toc45029524"/>
      <w:bookmarkStart w:id="1669" w:name="_Toc56520144"/>
      <w:bookmarkStart w:id="1670" w:name="_Toc114765748"/>
      <w:r>
        <w:lastRenderedPageBreak/>
        <w:t>5.2.38</w:t>
      </w:r>
      <w:r w:rsidRPr="00533C32">
        <w:t>.3</w:t>
      </w:r>
      <w:r w:rsidRPr="00533C32">
        <w:tab/>
        <w:t>Resource Standard Methods</w:t>
      </w:r>
      <w:bookmarkEnd w:id="1666"/>
      <w:bookmarkEnd w:id="1667"/>
      <w:bookmarkEnd w:id="1668"/>
      <w:bookmarkEnd w:id="1669"/>
      <w:bookmarkEnd w:id="1670"/>
    </w:p>
    <w:p w14:paraId="0A435387" w14:textId="77777777" w:rsidR="007C4061" w:rsidRPr="00533C32" w:rsidRDefault="007C4061" w:rsidP="006352FE">
      <w:pPr>
        <w:pStyle w:val="Heading5"/>
      </w:pPr>
      <w:bookmarkStart w:id="1671" w:name="_Toc27589140"/>
      <w:bookmarkStart w:id="1672" w:name="_Toc36459941"/>
      <w:bookmarkStart w:id="1673" w:name="_Toc45029525"/>
      <w:bookmarkStart w:id="1674" w:name="_Toc56520145"/>
      <w:bookmarkStart w:id="1675" w:name="_Toc114765749"/>
      <w:r>
        <w:t>5.2.38</w:t>
      </w:r>
      <w:r w:rsidRPr="00533C32">
        <w:t>.3.1</w:t>
      </w:r>
      <w:r w:rsidRPr="00533C32">
        <w:tab/>
        <w:t>GET</w:t>
      </w:r>
      <w:bookmarkEnd w:id="1671"/>
      <w:bookmarkEnd w:id="1672"/>
      <w:bookmarkEnd w:id="1673"/>
      <w:bookmarkEnd w:id="1674"/>
      <w:bookmarkEnd w:id="1675"/>
    </w:p>
    <w:p w14:paraId="53E81046" w14:textId="77777777" w:rsidR="007C4061" w:rsidRPr="00533C32" w:rsidRDefault="007C4061" w:rsidP="00842E08">
      <w:r w:rsidRPr="00533C32">
        <w:t xml:space="preserve">This method shall support the URI query parameters specified in table </w:t>
      </w:r>
      <w:r>
        <w:t>5.2.38</w:t>
      </w:r>
      <w:r w:rsidRPr="00533C32">
        <w:t>.3.1-1.</w:t>
      </w:r>
    </w:p>
    <w:p w14:paraId="08C5358C" w14:textId="77777777" w:rsidR="007C4061" w:rsidRPr="00533C32" w:rsidRDefault="007C4061" w:rsidP="00842E08">
      <w:pPr>
        <w:pStyle w:val="TH"/>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0C92C9F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A3E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DA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BA61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03C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659E0" w14:textId="77777777" w:rsidR="007C4061" w:rsidRPr="00D5200C" w:rsidRDefault="007C4061" w:rsidP="00C17C4C">
            <w:pPr>
              <w:pStyle w:val="TAH"/>
              <w:rPr>
                <w:lang w:val="en-US"/>
              </w:rPr>
            </w:pPr>
            <w:r w:rsidRPr="00D5200C">
              <w:rPr>
                <w:lang w:val="en-US"/>
              </w:rPr>
              <w:t>Description</w:t>
            </w:r>
          </w:p>
        </w:tc>
      </w:tr>
      <w:tr w:rsidR="007C4061" w:rsidRPr="00BC4D08" w14:paraId="56BD61E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5A7ED6" w14:textId="77777777" w:rsidR="007C4061" w:rsidRPr="00D5200C" w:rsidRDefault="007C4061" w:rsidP="00C17C4C">
            <w:pPr>
              <w:pStyle w:val="TAL"/>
              <w:rPr>
                <w:lang w:val="en-US" w:eastAsia="zh-CN"/>
              </w:rPr>
            </w:pPr>
            <w:r w:rsidRPr="00297367">
              <w:t>single-</w:t>
            </w:r>
            <w:proofErr w:type="spellStart"/>
            <w:r w:rsidRPr="00297367">
              <w:t>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08C0D8D9" w14:textId="77777777" w:rsidR="007C4061" w:rsidRPr="00D5200C" w:rsidRDefault="007C4061" w:rsidP="00C17C4C">
            <w:pPr>
              <w:pStyle w:val="TAL"/>
              <w:rPr>
                <w:lang w:val="en-US"/>
              </w:rPr>
            </w:pPr>
            <w:proofErr w:type="spellStart"/>
            <w:r w:rsidRPr="00297367">
              <w:t>Snssai</w:t>
            </w:r>
            <w:proofErr w:type="spellEnd"/>
          </w:p>
        </w:tc>
        <w:tc>
          <w:tcPr>
            <w:tcW w:w="217" w:type="pct"/>
            <w:tcBorders>
              <w:top w:val="single" w:sz="4" w:space="0" w:color="auto"/>
              <w:left w:val="single" w:sz="6" w:space="0" w:color="000000"/>
              <w:bottom w:val="single" w:sz="4" w:space="0" w:color="auto"/>
              <w:right w:val="single" w:sz="6" w:space="0" w:color="000000"/>
            </w:tcBorders>
          </w:tcPr>
          <w:p w14:paraId="694BAF1B"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17899A71"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14F6AFA7" w14:textId="77777777" w:rsidR="007C4061" w:rsidRPr="00D5200C" w:rsidRDefault="004967D4" w:rsidP="00C17C4C">
            <w:pPr>
              <w:pStyle w:val="TAL"/>
              <w:rPr>
                <w:lang w:val="en-US"/>
              </w:rPr>
            </w:pPr>
            <w:r>
              <w:t>When present without Slice Differentiator (</w:t>
            </w:r>
            <w:proofErr w:type="spellStart"/>
            <w:r>
              <w:t>sd</w:t>
            </w:r>
            <w:proofErr w:type="spellEnd"/>
            <w:r>
              <w:t>), all slices identified by the given Slice/Service Type (</w:t>
            </w:r>
            <w:proofErr w:type="spellStart"/>
            <w:r>
              <w:t>sst</w:t>
            </w:r>
            <w:proofErr w:type="spellEnd"/>
            <w:r>
              <w:t xml:space="preserve">) and any </w:t>
            </w:r>
            <w:proofErr w:type="spellStart"/>
            <w:r>
              <w:t>sd</w:t>
            </w:r>
            <w:proofErr w:type="spellEnd"/>
            <w:r>
              <w:t xml:space="preserve"> value (if any) shall be considered matching the query parameter.</w:t>
            </w:r>
          </w:p>
        </w:tc>
      </w:tr>
      <w:tr w:rsidR="007C4061" w:rsidRPr="00BC4D08" w14:paraId="30AA8BB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3A61924A" w14:textId="77777777" w:rsidR="007C4061" w:rsidRPr="00D5200C" w:rsidRDefault="007C4061" w:rsidP="00C17C4C">
            <w:pPr>
              <w:pStyle w:val="TAL"/>
              <w:rPr>
                <w:lang w:val="en-US" w:eastAsia="zh-CN"/>
              </w:rPr>
            </w:pPr>
            <w:proofErr w:type="spellStart"/>
            <w:r w:rsidRPr="00297367">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4C3603A3" w14:textId="77777777" w:rsidR="007C4061" w:rsidRPr="00D5200C" w:rsidRDefault="007C4061" w:rsidP="00C17C4C">
            <w:pPr>
              <w:pStyle w:val="TAL"/>
              <w:rPr>
                <w:lang w:val="en-US"/>
              </w:rPr>
            </w:pPr>
            <w:proofErr w:type="spellStart"/>
            <w:r w:rsidRPr="00297367">
              <w:t>Dnn</w:t>
            </w:r>
            <w:proofErr w:type="spellEnd"/>
          </w:p>
        </w:tc>
        <w:tc>
          <w:tcPr>
            <w:tcW w:w="217" w:type="pct"/>
            <w:tcBorders>
              <w:top w:val="single" w:sz="4" w:space="0" w:color="auto"/>
              <w:left w:val="single" w:sz="6" w:space="0" w:color="000000"/>
              <w:bottom w:val="single" w:sz="4" w:space="0" w:color="auto"/>
              <w:right w:val="single" w:sz="6" w:space="0" w:color="000000"/>
            </w:tcBorders>
          </w:tcPr>
          <w:p w14:paraId="4F366D7D"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7613361D"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5A0FF157" w14:textId="77777777" w:rsidR="007C4061" w:rsidRPr="00D5200C" w:rsidRDefault="007C4061" w:rsidP="00C17C4C">
            <w:pPr>
              <w:pStyle w:val="TAL"/>
              <w:rPr>
                <w:lang w:val="en-US"/>
              </w:rPr>
            </w:pPr>
          </w:p>
        </w:tc>
      </w:tr>
      <w:tr w:rsidR="007C4061" w:rsidRPr="00BC4D08" w14:paraId="2C8FDB9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19BEE804" w14:textId="77777777" w:rsidR="007C4061" w:rsidRPr="00D5200C" w:rsidRDefault="007C4061" w:rsidP="00C17C4C">
            <w:pPr>
              <w:pStyle w:val="TAL"/>
              <w:rPr>
                <w:lang w:val="en-US" w:eastAsia="zh-CN"/>
              </w:rPr>
            </w:pPr>
            <w:proofErr w:type="spellStart"/>
            <w:r w:rsidRPr="00297367">
              <w:t>mtc</w:t>
            </w:r>
            <w:proofErr w:type="spellEnd"/>
            <w:r w:rsidRPr="00297367">
              <w:t>-provider-information</w:t>
            </w:r>
          </w:p>
        </w:tc>
        <w:tc>
          <w:tcPr>
            <w:tcW w:w="732" w:type="pct"/>
            <w:tcBorders>
              <w:top w:val="single" w:sz="4" w:space="0" w:color="auto"/>
              <w:left w:val="single" w:sz="6" w:space="0" w:color="000000"/>
              <w:bottom w:val="single" w:sz="6" w:space="0" w:color="000000"/>
              <w:right w:val="single" w:sz="6" w:space="0" w:color="000000"/>
            </w:tcBorders>
          </w:tcPr>
          <w:p w14:paraId="4BD79095" w14:textId="77777777" w:rsidR="007C4061" w:rsidRPr="00D5200C" w:rsidRDefault="007C4061" w:rsidP="00C17C4C">
            <w:pPr>
              <w:pStyle w:val="TAL"/>
              <w:rPr>
                <w:lang w:val="en-US"/>
              </w:rPr>
            </w:pPr>
            <w:proofErr w:type="spellStart"/>
            <w:r w:rsidRPr="00297367">
              <w:t>MtcProviderInformation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D287A3"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14:paraId="52AA3415"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9CE87C" w14:textId="77777777" w:rsidR="007C4061" w:rsidRPr="00D5200C" w:rsidRDefault="007C4061" w:rsidP="00C17C4C">
            <w:pPr>
              <w:pStyle w:val="TAL"/>
              <w:rPr>
                <w:lang w:val="en-US"/>
              </w:rPr>
            </w:pPr>
          </w:p>
        </w:tc>
      </w:tr>
    </w:tbl>
    <w:p w14:paraId="25E874C5" w14:textId="77777777" w:rsidR="007C4061" w:rsidRPr="00533C32" w:rsidRDefault="007C4061" w:rsidP="00842E08"/>
    <w:p w14:paraId="61D46A87" w14:textId="77777777" w:rsidR="007C4061" w:rsidRPr="00533C32" w:rsidRDefault="007C4061" w:rsidP="00842E08">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D07A964" w14:textId="77777777" w:rsidR="007C4061" w:rsidRPr="00533C32" w:rsidRDefault="007C4061" w:rsidP="00842E08">
      <w:pPr>
        <w:pStyle w:val="TH"/>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A772A1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FA2D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D09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1B201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B3759" w14:textId="77777777" w:rsidR="007C4061" w:rsidRPr="00D5200C" w:rsidRDefault="007C4061" w:rsidP="00C17C4C">
            <w:pPr>
              <w:pStyle w:val="TAH"/>
              <w:rPr>
                <w:lang w:val="en-US"/>
              </w:rPr>
            </w:pPr>
            <w:r w:rsidRPr="00D5200C">
              <w:rPr>
                <w:lang w:val="en-US"/>
              </w:rPr>
              <w:t>Description</w:t>
            </w:r>
          </w:p>
        </w:tc>
      </w:tr>
      <w:tr w:rsidR="007C4061" w:rsidRPr="00BC4D08" w14:paraId="6DFCDDE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97CA7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23F23F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5310B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45A66" w14:textId="77777777" w:rsidR="007C4061" w:rsidRPr="00D5200C" w:rsidRDefault="007C4061" w:rsidP="00C17C4C">
            <w:pPr>
              <w:pStyle w:val="TAL"/>
              <w:rPr>
                <w:lang w:val="en-US"/>
              </w:rPr>
            </w:pPr>
          </w:p>
        </w:tc>
      </w:tr>
    </w:tbl>
    <w:p w14:paraId="18D91759" w14:textId="77777777" w:rsidR="007C4061" w:rsidRPr="00533C32" w:rsidRDefault="007C4061" w:rsidP="00842E08"/>
    <w:p w14:paraId="5B6168B4" w14:textId="77777777" w:rsidR="007C4061" w:rsidRPr="00533C32" w:rsidRDefault="007C4061" w:rsidP="00842E08">
      <w:pPr>
        <w:pStyle w:val="TH"/>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4B873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FAA4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808B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3363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72A3E2" w14:textId="77777777" w:rsidR="007C4061" w:rsidRPr="00D5200C" w:rsidRDefault="007C4061" w:rsidP="00C17C4C">
            <w:pPr>
              <w:pStyle w:val="TAH"/>
              <w:rPr>
                <w:lang w:val="en-US"/>
              </w:rPr>
            </w:pPr>
            <w:r w:rsidRPr="00D5200C">
              <w:rPr>
                <w:lang w:val="en-US"/>
              </w:rPr>
              <w:t>Response</w:t>
            </w:r>
          </w:p>
          <w:p w14:paraId="4505E3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00187F" w14:textId="77777777" w:rsidR="007C4061" w:rsidRPr="00D5200C" w:rsidRDefault="007C4061" w:rsidP="00C17C4C">
            <w:pPr>
              <w:pStyle w:val="TAH"/>
              <w:rPr>
                <w:lang w:val="en-US"/>
              </w:rPr>
            </w:pPr>
            <w:r w:rsidRPr="00D5200C">
              <w:rPr>
                <w:lang w:val="en-US"/>
              </w:rPr>
              <w:t>Description</w:t>
            </w:r>
          </w:p>
        </w:tc>
      </w:tr>
      <w:tr w:rsidR="007C4061" w:rsidRPr="00BC4D08" w14:paraId="595F0C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F8019" w14:textId="77777777" w:rsidR="007C4061" w:rsidRPr="00D5200C" w:rsidRDefault="007C4061" w:rsidP="00C17C4C">
            <w:pPr>
              <w:pStyle w:val="TAL"/>
              <w:rPr>
                <w:lang w:val="en-US"/>
              </w:rPr>
            </w:pPr>
            <w:proofErr w:type="spellStart"/>
            <w:r w:rsidRPr="00D5200C">
              <w:rPr>
                <w:lang w:val="en-US"/>
              </w:rPr>
              <w:t>AuthorizationData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051FE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9C351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AC56D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8C6081"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29B7182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5C65B8"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025DDD0" w14:textId="77777777" w:rsidR="007C4061" w:rsidRDefault="007C4061" w:rsidP="00842E08">
      <w:pPr>
        <w:rPr>
          <w:lang w:eastAsia="zh-CN"/>
        </w:rPr>
      </w:pPr>
    </w:p>
    <w:p w14:paraId="77BB725D" w14:textId="77777777" w:rsidR="007C4061" w:rsidRDefault="007C4061" w:rsidP="006352FE">
      <w:pPr>
        <w:pStyle w:val="Heading3"/>
      </w:pPr>
      <w:bookmarkStart w:id="1676" w:name="_Toc36459942"/>
      <w:bookmarkStart w:id="1677" w:name="_Toc45029526"/>
      <w:bookmarkStart w:id="1678" w:name="_Toc56520146"/>
      <w:bookmarkStart w:id="1679" w:name="_Toc114765750"/>
      <w:r>
        <w:t>5.2.39</w:t>
      </w:r>
      <w:r>
        <w:tab/>
        <w:t xml:space="preserve">Resource: </w:t>
      </w:r>
      <w:proofErr w:type="spellStart"/>
      <w:r>
        <w:rPr>
          <w:rFonts w:hint="eastAsia"/>
          <w:lang w:eastAsia="zh-CN"/>
        </w:rPr>
        <w:t>C</w:t>
      </w:r>
      <w:r>
        <w:rPr>
          <w:lang w:eastAsia="zh-CN"/>
        </w:rPr>
        <w:t>overageRestrictionData</w:t>
      </w:r>
      <w:bookmarkEnd w:id="1676"/>
      <w:bookmarkEnd w:id="1677"/>
      <w:bookmarkEnd w:id="1678"/>
      <w:bookmarkEnd w:id="1679"/>
      <w:proofErr w:type="spellEnd"/>
    </w:p>
    <w:p w14:paraId="6D1F5916" w14:textId="77777777" w:rsidR="007C4061" w:rsidRDefault="007C4061" w:rsidP="006352FE">
      <w:pPr>
        <w:pStyle w:val="Heading4"/>
        <w:rPr>
          <w:rFonts w:eastAsia="SimSun"/>
        </w:rPr>
      </w:pPr>
      <w:bookmarkStart w:id="1680" w:name="_Toc36459943"/>
      <w:bookmarkStart w:id="1681" w:name="_Toc45029527"/>
      <w:bookmarkStart w:id="1682" w:name="_Toc56520147"/>
      <w:bookmarkStart w:id="1683" w:name="_Toc114765751"/>
      <w:r>
        <w:t>5.2.39.1</w:t>
      </w:r>
      <w:r>
        <w:tab/>
        <w:t>Description</w:t>
      </w:r>
      <w:bookmarkEnd w:id="1680"/>
      <w:bookmarkEnd w:id="1681"/>
      <w:bookmarkEnd w:id="1682"/>
      <w:bookmarkEnd w:id="1683"/>
    </w:p>
    <w:p w14:paraId="66A99235" w14:textId="77777777" w:rsidR="007C4061" w:rsidRDefault="007C4061" w:rsidP="00842E08">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25AE6C7" w14:textId="77777777" w:rsidR="007C4061" w:rsidRDefault="007C4061" w:rsidP="00842E08">
      <w:pPr>
        <w:rPr>
          <w:lang w:eastAsia="zh-CN"/>
        </w:rPr>
      </w:pPr>
      <w:r>
        <w:t>This resource is modelled with the Document resource archetype (see clause</w:t>
      </w:r>
      <w:r>
        <w:rPr>
          <w:lang w:val="en-US"/>
        </w:rPr>
        <w:t> </w:t>
      </w:r>
      <w:r>
        <w:t>C.1 of 3GPP TS 29.501 [</w:t>
      </w:r>
      <w:r>
        <w:rPr>
          <w:lang w:eastAsia="zh-CN"/>
        </w:rPr>
        <w:t>7</w:t>
      </w:r>
      <w:r>
        <w:t>]).</w:t>
      </w:r>
    </w:p>
    <w:p w14:paraId="44542CDF" w14:textId="77777777" w:rsidR="007C4061" w:rsidRDefault="007C4061" w:rsidP="006352FE">
      <w:pPr>
        <w:pStyle w:val="Heading4"/>
      </w:pPr>
      <w:bookmarkStart w:id="1684" w:name="_Toc36459944"/>
      <w:bookmarkStart w:id="1685" w:name="_Toc45029528"/>
      <w:bookmarkStart w:id="1686" w:name="_Toc56520148"/>
      <w:bookmarkStart w:id="1687" w:name="_Toc114765752"/>
      <w:r>
        <w:t>5.2.39.2</w:t>
      </w:r>
      <w:r>
        <w:tab/>
        <w:t>Resource Definition</w:t>
      </w:r>
      <w:bookmarkEnd w:id="1684"/>
      <w:bookmarkEnd w:id="1685"/>
      <w:bookmarkEnd w:id="1686"/>
      <w:bookmarkEnd w:id="1687"/>
    </w:p>
    <w:p w14:paraId="6C4A32E9" w14:textId="77777777" w:rsidR="007C4061" w:rsidRDefault="007C4061" w:rsidP="00842E08">
      <w:r>
        <w:t>Resource URI: {</w:t>
      </w:r>
      <w:proofErr w:type="spellStart"/>
      <w:r>
        <w:t>apiRoot</w:t>
      </w:r>
      <w:proofErr w:type="spellEnd"/>
      <w:r>
        <w:t>}/</w:t>
      </w:r>
      <w:proofErr w:type="spellStart"/>
      <w:r>
        <w:t>nudr-dr</w:t>
      </w:r>
      <w:proofErr w:type="spellEnd"/>
      <w:r>
        <w:t>/&lt;</w:t>
      </w:r>
      <w:proofErr w:type="spellStart"/>
      <w:r>
        <w:t>apiVersion</w:t>
      </w:r>
      <w:proofErr w:type="spellEnd"/>
      <w:r>
        <w:t>&gt;/subscription-data/{</w:t>
      </w:r>
      <w:proofErr w:type="spellStart"/>
      <w:r>
        <w:t>ueId</w:t>
      </w:r>
      <w:proofErr w:type="spellEnd"/>
      <w:r>
        <w:t>}/</w:t>
      </w:r>
      <w:r w:rsidRPr="006E7C29">
        <w:rPr>
          <w:lang w:val="en-US"/>
        </w:rPr>
        <w:t>coverage-restriction-data</w:t>
      </w:r>
    </w:p>
    <w:p w14:paraId="759014EB" w14:textId="77777777" w:rsidR="007C4061" w:rsidRDefault="007C4061" w:rsidP="00842E08">
      <w:pPr>
        <w:rPr>
          <w:rFonts w:ascii="Arial" w:hAnsi="Arial" w:cs="Arial"/>
        </w:rPr>
      </w:pPr>
      <w:r>
        <w:t>This resource shall support the resource URI variables defined in table 5.2.39.2-1</w:t>
      </w:r>
      <w:r>
        <w:rPr>
          <w:rFonts w:ascii="Arial" w:hAnsi="Arial" w:cs="Arial"/>
        </w:rPr>
        <w:t>.</w:t>
      </w:r>
    </w:p>
    <w:p w14:paraId="337F7A60" w14:textId="77777777" w:rsidR="007C4061" w:rsidRDefault="007C4061" w:rsidP="00842E08">
      <w:pPr>
        <w:pStyle w:val="TH"/>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DFE4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68A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715BEA" w14:textId="77777777" w:rsidR="007C4061" w:rsidRPr="00D5200C" w:rsidRDefault="007C4061" w:rsidP="00C17C4C">
            <w:pPr>
              <w:pStyle w:val="TAH"/>
              <w:rPr>
                <w:lang w:val="en-US"/>
              </w:rPr>
            </w:pPr>
            <w:r w:rsidRPr="00D5200C">
              <w:rPr>
                <w:lang w:val="en-US"/>
              </w:rPr>
              <w:t>Definition</w:t>
            </w:r>
          </w:p>
        </w:tc>
      </w:tr>
      <w:tr w:rsidR="007C4061" w:rsidRPr="00BC4D08" w14:paraId="3626CA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3F3103" w14:textId="77777777" w:rsidR="007C4061" w:rsidRPr="00D5200C" w:rsidRDefault="007C4061"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47F8F5"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47AE5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19F01" w14:textId="77777777" w:rsidR="007C4061" w:rsidRPr="00D5200C" w:rsidRDefault="007C4061" w:rsidP="00C17C4C">
            <w:pPr>
              <w:pStyle w:val="TAL"/>
              <w:rPr>
                <w:lang w:val="en-US" w:eastAsia="zh-CN"/>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DD93C5"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w:t>
            </w:r>
            <w:proofErr w:type="spellStart"/>
            <w:r w:rsidRPr="00297367">
              <w:t>msisdn</w:t>
            </w:r>
            <w:proofErr w:type="spellEnd"/>
            <w:r w:rsidRPr="00297367">
              <w:t>-[0-9]{5,15}|</w:t>
            </w:r>
            <w:proofErr w:type="spellStart"/>
            <w:r w:rsidRPr="00297367">
              <w:t>extid</w:t>
            </w:r>
            <w:proofErr w:type="spellEnd"/>
            <w:r w:rsidRPr="00297367">
              <w:t>-[^@]+@[^@]+|.+)$'</w:t>
            </w:r>
          </w:p>
        </w:tc>
      </w:tr>
    </w:tbl>
    <w:p w14:paraId="29C05FEA" w14:textId="77777777" w:rsidR="007C4061" w:rsidRDefault="007C4061" w:rsidP="00842E08"/>
    <w:p w14:paraId="542C5B44" w14:textId="77777777" w:rsidR="007C4061" w:rsidRDefault="007C4061" w:rsidP="006352FE">
      <w:pPr>
        <w:pStyle w:val="Heading4"/>
      </w:pPr>
      <w:bookmarkStart w:id="1688" w:name="_Toc36459945"/>
      <w:bookmarkStart w:id="1689" w:name="_Toc45029529"/>
      <w:bookmarkStart w:id="1690" w:name="_Toc56520149"/>
      <w:bookmarkStart w:id="1691" w:name="_Toc114765753"/>
      <w:r>
        <w:lastRenderedPageBreak/>
        <w:t>5.2.39.3</w:t>
      </w:r>
      <w:r>
        <w:tab/>
        <w:t>Resource Standard Methods</w:t>
      </w:r>
      <w:bookmarkEnd w:id="1688"/>
      <w:bookmarkEnd w:id="1689"/>
      <w:bookmarkEnd w:id="1690"/>
      <w:bookmarkEnd w:id="1691"/>
    </w:p>
    <w:p w14:paraId="44B60F94" w14:textId="77777777" w:rsidR="007C4061" w:rsidRDefault="007C4061" w:rsidP="006352FE">
      <w:pPr>
        <w:pStyle w:val="Heading5"/>
      </w:pPr>
      <w:bookmarkStart w:id="1692" w:name="_Toc36459946"/>
      <w:bookmarkStart w:id="1693" w:name="_Toc45029530"/>
      <w:bookmarkStart w:id="1694" w:name="_Toc56520150"/>
      <w:bookmarkStart w:id="1695" w:name="_Toc114765754"/>
      <w:r>
        <w:t>5.2.39.3.1</w:t>
      </w:r>
      <w:r>
        <w:tab/>
        <w:t>GET</w:t>
      </w:r>
      <w:bookmarkEnd w:id="1692"/>
      <w:bookmarkEnd w:id="1693"/>
      <w:bookmarkEnd w:id="1694"/>
      <w:bookmarkEnd w:id="1695"/>
    </w:p>
    <w:p w14:paraId="17806C5F" w14:textId="77777777" w:rsidR="007C4061" w:rsidRDefault="007C4061" w:rsidP="00842E08">
      <w:r>
        <w:t>This method shall support the URI query parameters specified in table 5.2.39.3.1-1.</w:t>
      </w:r>
    </w:p>
    <w:p w14:paraId="34CA368E" w14:textId="77777777" w:rsidR="007C4061" w:rsidRDefault="007C4061" w:rsidP="00842E08">
      <w:pPr>
        <w:pStyle w:val="TH"/>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582DB9CE"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C9BA859"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A96321B"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0CEC22"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CBA246"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D5409" w14:textId="77777777" w:rsidR="007C4061" w:rsidRPr="00D5200C" w:rsidRDefault="007C4061" w:rsidP="00C17C4C">
            <w:pPr>
              <w:pStyle w:val="TAH"/>
              <w:rPr>
                <w:lang w:val="en-US"/>
              </w:rPr>
            </w:pPr>
            <w:r w:rsidRPr="00D5200C">
              <w:rPr>
                <w:lang w:val="en-US"/>
              </w:rPr>
              <w:t>Description</w:t>
            </w:r>
          </w:p>
        </w:tc>
      </w:tr>
      <w:tr w:rsidR="007C4061" w:rsidRPr="00BC4D08" w14:paraId="1F1D4982"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D3DFA30"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B3E1EB" w14:textId="77777777" w:rsidR="007C4061" w:rsidRPr="00D5200C" w:rsidRDefault="007C4061" w:rsidP="00C17C4C">
            <w:pPr>
              <w:pStyle w:val="TAL"/>
              <w:rPr>
                <w:lang w:val="en-US"/>
              </w:rPr>
            </w:pPr>
            <w:proofErr w:type="spellStart"/>
            <w:r w:rsidRPr="00D5200C">
              <w:rPr>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78EEF685"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7439CA"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3FD9BC65"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4199D066" w14:textId="77777777" w:rsidR="007C4061" w:rsidRDefault="007C4061" w:rsidP="00842E08"/>
    <w:p w14:paraId="44DCC088" w14:textId="77777777" w:rsidR="007C4061" w:rsidRDefault="007C4061" w:rsidP="00842E08">
      <w:r>
        <w:t>This method shall support the request data structures specified in table 5.2.39.3.1-2 and the response data structures and response codes specified in table 5.2.39.3.1-3.</w:t>
      </w:r>
    </w:p>
    <w:p w14:paraId="63D2F553" w14:textId="77777777" w:rsidR="007C4061" w:rsidRDefault="007C4061" w:rsidP="00842E08">
      <w:pPr>
        <w:pStyle w:val="TH"/>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4742C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A5BC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A6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F59B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74FFB" w14:textId="77777777" w:rsidR="007C4061" w:rsidRPr="00D5200C" w:rsidRDefault="007C4061" w:rsidP="00C17C4C">
            <w:pPr>
              <w:pStyle w:val="TAH"/>
              <w:rPr>
                <w:lang w:val="en-US"/>
              </w:rPr>
            </w:pPr>
            <w:r w:rsidRPr="00D5200C">
              <w:rPr>
                <w:lang w:val="en-US"/>
              </w:rPr>
              <w:t>Description</w:t>
            </w:r>
          </w:p>
        </w:tc>
      </w:tr>
      <w:tr w:rsidR="007C4061" w:rsidRPr="00BC4D08" w14:paraId="3038AD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475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270DD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F4050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7150E1" w14:textId="77777777" w:rsidR="007C4061" w:rsidRPr="00D5200C" w:rsidRDefault="007C4061" w:rsidP="00C17C4C">
            <w:pPr>
              <w:pStyle w:val="TAL"/>
              <w:rPr>
                <w:lang w:val="en-US"/>
              </w:rPr>
            </w:pPr>
          </w:p>
        </w:tc>
      </w:tr>
    </w:tbl>
    <w:p w14:paraId="09590865" w14:textId="77777777" w:rsidR="007C4061" w:rsidRDefault="007C4061" w:rsidP="00842E08"/>
    <w:p w14:paraId="37A3CB21" w14:textId="77777777" w:rsidR="007C4061" w:rsidRDefault="007C4061" w:rsidP="00842E08">
      <w:pPr>
        <w:pStyle w:val="TH"/>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2425E7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49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52AB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4BD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767A4" w14:textId="77777777" w:rsidR="007C4061" w:rsidRPr="00D5200C" w:rsidRDefault="007C4061" w:rsidP="00C17C4C">
            <w:pPr>
              <w:pStyle w:val="TAH"/>
              <w:rPr>
                <w:lang w:val="en-US"/>
              </w:rPr>
            </w:pPr>
            <w:r w:rsidRPr="00D5200C">
              <w:rPr>
                <w:lang w:val="en-US"/>
              </w:rPr>
              <w:t>Response</w:t>
            </w:r>
          </w:p>
          <w:p w14:paraId="38EFCD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B0652A" w14:textId="77777777" w:rsidR="007C4061" w:rsidRPr="00D5200C" w:rsidRDefault="007C4061" w:rsidP="00C17C4C">
            <w:pPr>
              <w:pStyle w:val="TAH"/>
              <w:rPr>
                <w:lang w:val="en-US"/>
              </w:rPr>
            </w:pPr>
            <w:r w:rsidRPr="00D5200C">
              <w:rPr>
                <w:lang w:val="en-US"/>
              </w:rPr>
              <w:t>Description</w:t>
            </w:r>
          </w:p>
        </w:tc>
      </w:tr>
      <w:tr w:rsidR="007C4061" w:rsidRPr="00BC4D08" w14:paraId="196DE4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3F07D" w14:textId="77777777" w:rsidR="007C4061" w:rsidRPr="00D5200C" w:rsidRDefault="007C4061" w:rsidP="00C17C4C">
            <w:pPr>
              <w:pStyle w:val="TAL"/>
              <w:rPr>
                <w:lang w:val="en-US"/>
              </w:rPr>
            </w:pPr>
            <w:proofErr w:type="spellStart"/>
            <w:r w:rsidRPr="00297367">
              <w:rPr>
                <w:rFonts w:hint="eastAsia"/>
                <w:lang w:eastAsia="zh-CN"/>
              </w:rPr>
              <w:t>E</w:t>
            </w:r>
            <w:r w:rsidRPr="00297367">
              <w:rPr>
                <w:lang w:eastAsia="zh-CN"/>
              </w:rPr>
              <w:t>nhancedCoverage</w:t>
            </w:r>
            <w:r w:rsidRPr="00297367">
              <w:t>Restriction</w:t>
            </w:r>
            <w:r w:rsidRPr="00297367">
              <w:rPr>
                <w:lang w:eastAsia="zh-CN"/>
              </w:rPr>
              <w:t>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C9DE5E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08A418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1047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14AE42"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1168ED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F0847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729E20" w14:textId="77777777" w:rsidR="007C4061" w:rsidRDefault="007C4061" w:rsidP="00842E08">
      <w:pPr>
        <w:rPr>
          <w:lang w:eastAsia="zh-CN"/>
        </w:rPr>
      </w:pPr>
    </w:p>
    <w:p w14:paraId="6D293186" w14:textId="77777777" w:rsidR="00DF72DC" w:rsidRPr="00533C32" w:rsidRDefault="00DF72DC" w:rsidP="00DF72DC">
      <w:pPr>
        <w:pStyle w:val="Heading3"/>
      </w:pPr>
      <w:bookmarkStart w:id="1696" w:name="_Toc45029531"/>
      <w:bookmarkStart w:id="1697" w:name="_Toc56520151"/>
      <w:bookmarkStart w:id="1698" w:name="_Toc114765755"/>
      <w:r>
        <w:t>5.2.</w:t>
      </w:r>
      <w:r>
        <w:rPr>
          <w:rFonts w:hint="eastAsia"/>
          <w:lang w:eastAsia="zh-CN"/>
        </w:rPr>
        <w:t>40</w:t>
      </w:r>
      <w:r w:rsidRPr="00533C32">
        <w:tab/>
        <w:t xml:space="preserve">Resource: </w:t>
      </w:r>
      <w:r w:rsidRPr="004666B2">
        <w:t>Location</w:t>
      </w:r>
      <w:bookmarkEnd w:id="1696"/>
      <w:bookmarkEnd w:id="1697"/>
      <w:bookmarkEnd w:id="1698"/>
    </w:p>
    <w:p w14:paraId="605DE434" w14:textId="77777777" w:rsidR="008E4FE9" w:rsidRPr="00533C32" w:rsidRDefault="008E4FE9" w:rsidP="008E4FE9">
      <w:pPr>
        <w:pStyle w:val="Heading4"/>
      </w:pPr>
      <w:bookmarkStart w:id="1699" w:name="_Toc45029532"/>
      <w:bookmarkStart w:id="1700" w:name="_Toc56520152"/>
      <w:bookmarkStart w:id="1701" w:name="_Toc114765756"/>
      <w:r>
        <w:t>5.2.40</w:t>
      </w:r>
      <w:r w:rsidRPr="00533C32">
        <w:t>.1</w:t>
      </w:r>
      <w:r w:rsidRPr="00533C32">
        <w:tab/>
        <w:t>Description</w:t>
      </w:r>
      <w:bookmarkEnd w:id="1699"/>
      <w:bookmarkEnd w:id="1700"/>
      <w:bookmarkEnd w:id="1701"/>
    </w:p>
    <w:p w14:paraId="0D0888EB" w14:textId="77777777" w:rsidR="008E4FE9" w:rsidRPr="00533C32" w:rsidRDefault="008E4FE9" w:rsidP="00842E08">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B7953AC" w14:textId="77777777" w:rsidR="008E4FE9" w:rsidRPr="00533C32" w:rsidRDefault="008E4FE9"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8BBF16" w14:textId="77777777" w:rsidR="008E4FE9" w:rsidRPr="00533C32" w:rsidRDefault="008E4FE9" w:rsidP="008E4FE9">
      <w:pPr>
        <w:pStyle w:val="Heading4"/>
      </w:pPr>
      <w:bookmarkStart w:id="1702" w:name="_Toc45029533"/>
      <w:bookmarkStart w:id="1703" w:name="_Toc56520153"/>
      <w:bookmarkStart w:id="1704" w:name="_Toc114765757"/>
      <w:r>
        <w:t>5.2.40</w:t>
      </w:r>
      <w:r w:rsidRPr="00533C32">
        <w:t>.2</w:t>
      </w:r>
      <w:r w:rsidRPr="00533C32">
        <w:tab/>
        <w:t>Resource Definition</w:t>
      </w:r>
      <w:bookmarkEnd w:id="1702"/>
      <w:bookmarkEnd w:id="1703"/>
      <w:bookmarkEnd w:id="1704"/>
    </w:p>
    <w:p w14:paraId="442E5B0D" w14:textId="77777777" w:rsidR="008E4FE9" w:rsidRPr="00533C32" w:rsidRDefault="008E4FE9" w:rsidP="00842E08">
      <w:r w:rsidRPr="00533C32">
        <w:t>Resource URI: {apiRoot}/nudr-dr/&lt;apiVersion&gt;/subscription-data/{</w:t>
      </w:r>
      <w:r w:rsidRPr="00533C32">
        <w:rPr>
          <w:lang w:eastAsia="zh-CN"/>
        </w:rPr>
        <w:t>ueId</w:t>
      </w:r>
      <w:r>
        <w:t>}/context-data/location</w:t>
      </w:r>
    </w:p>
    <w:p w14:paraId="4167D412" w14:textId="77777777" w:rsidR="008E4FE9" w:rsidRPr="00533C32" w:rsidRDefault="008E4FE9" w:rsidP="00842E08">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473F81EB" w14:textId="77777777" w:rsidR="008E4FE9" w:rsidRPr="00533C32" w:rsidRDefault="008E4FE9" w:rsidP="00842E08">
      <w:pPr>
        <w:pStyle w:val="TH"/>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72A15E5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67E3DE"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9DB123" w14:textId="77777777" w:rsidR="008E4FE9" w:rsidRPr="00D5200C" w:rsidRDefault="008E4FE9" w:rsidP="00C17C4C">
            <w:pPr>
              <w:pStyle w:val="TAH"/>
              <w:rPr>
                <w:lang w:val="en-US"/>
              </w:rPr>
            </w:pPr>
            <w:r w:rsidRPr="00D5200C">
              <w:rPr>
                <w:lang w:val="en-US"/>
              </w:rPr>
              <w:t>Definition</w:t>
            </w:r>
          </w:p>
        </w:tc>
      </w:tr>
      <w:tr w:rsidR="008E4FE9" w:rsidRPr="00BC4D08" w14:paraId="4A1CD3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DD6AD" w14:textId="77777777" w:rsidR="008E4FE9" w:rsidRPr="00D5200C" w:rsidRDefault="008E4FE9" w:rsidP="00C17C4C">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116A03"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5058F3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F069FC" w14:textId="77777777" w:rsidR="008E4FE9" w:rsidRPr="00D5200C" w:rsidRDefault="008E4FE9" w:rsidP="00C17C4C">
            <w:pPr>
              <w:pStyle w:val="TAL"/>
              <w:rPr>
                <w:lang w:val="en-US"/>
              </w:rPr>
            </w:pPr>
            <w:proofErr w:type="spellStart"/>
            <w:r w:rsidRPr="00D5200C">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ECADA"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 xml:space="preserve">See pattern of type </w:t>
            </w:r>
            <w:proofErr w:type="spellStart"/>
            <w:r w:rsidRPr="00297367">
              <w:t>VarUeId</w:t>
            </w:r>
            <w:proofErr w:type="spellEnd"/>
            <w:r w:rsidRPr="00297367">
              <w:t xml:space="preserve"> in 3GPP TS 29.571 [3]</w:t>
            </w:r>
          </w:p>
        </w:tc>
      </w:tr>
    </w:tbl>
    <w:p w14:paraId="7F700152" w14:textId="77777777" w:rsidR="008E4FE9" w:rsidRPr="00533C32" w:rsidRDefault="008E4FE9" w:rsidP="00842E08"/>
    <w:p w14:paraId="06EFA652" w14:textId="77777777" w:rsidR="008E4FE9" w:rsidRPr="00533C32" w:rsidRDefault="008E4FE9" w:rsidP="008E4FE9">
      <w:pPr>
        <w:pStyle w:val="Heading4"/>
      </w:pPr>
      <w:bookmarkStart w:id="1705" w:name="_Toc45029534"/>
      <w:bookmarkStart w:id="1706" w:name="_Toc56520154"/>
      <w:bookmarkStart w:id="1707" w:name="_Toc114765758"/>
      <w:r>
        <w:t>5.2.40</w:t>
      </w:r>
      <w:r w:rsidRPr="00533C32">
        <w:t>.3</w:t>
      </w:r>
      <w:r w:rsidRPr="00533C32">
        <w:tab/>
        <w:t>Resource Standard Methods</w:t>
      </w:r>
      <w:bookmarkEnd w:id="1705"/>
      <w:bookmarkEnd w:id="1706"/>
      <w:bookmarkEnd w:id="1707"/>
    </w:p>
    <w:p w14:paraId="32CC5143" w14:textId="77777777" w:rsidR="008E4FE9" w:rsidRPr="00533C32" w:rsidRDefault="008E4FE9" w:rsidP="008E4FE9">
      <w:pPr>
        <w:pStyle w:val="Heading5"/>
      </w:pPr>
      <w:bookmarkStart w:id="1708" w:name="_Toc45029535"/>
      <w:bookmarkStart w:id="1709" w:name="_Toc56520155"/>
      <w:bookmarkStart w:id="1710" w:name="_Toc114765759"/>
      <w:r>
        <w:t>5.2.40.3.1</w:t>
      </w:r>
      <w:r w:rsidRPr="00533C32">
        <w:tab/>
        <w:t>GET</w:t>
      </w:r>
      <w:bookmarkEnd w:id="1708"/>
      <w:bookmarkEnd w:id="1709"/>
      <w:bookmarkEnd w:id="1710"/>
    </w:p>
    <w:p w14:paraId="63563707" w14:textId="77777777" w:rsidR="008E4FE9" w:rsidRPr="00533C32" w:rsidRDefault="008E4FE9" w:rsidP="00842E08">
      <w:r w:rsidRPr="00533C32">
        <w:t xml:space="preserve">This method shall support the URI query parameters specified in table </w:t>
      </w:r>
      <w:r>
        <w:t>5.2.40</w:t>
      </w:r>
      <w:r w:rsidRPr="00533C32">
        <w:t>.3.1-1.</w:t>
      </w:r>
    </w:p>
    <w:p w14:paraId="7D89F084" w14:textId="77777777" w:rsidR="008E4FE9" w:rsidRPr="00533C32" w:rsidRDefault="008E4FE9" w:rsidP="00842E08">
      <w:pPr>
        <w:pStyle w:val="TH"/>
      </w:pPr>
      <w:r w:rsidRPr="00533C32">
        <w:lastRenderedPageBreak/>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43B629E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FDCE42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8296ABC"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7F07B78"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BDAE3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25FE9" w14:textId="77777777" w:rsidR="008E4FE9" w:rsidRPr="00D5200C" w:rsidRDefault="008E4FE9" w:rsidP="00C17C4C">
            <w:pPr>
              <w:pStyle w:val="TAH"/>
              <w:rPr>
                <w:lang w:val="en-US"/>
              </w:rPr>
            </w:pPr>
            <w:r w:rsidRPr="00D5200C">
              <w:rPr>
                <w:lang w:val="en-US"/>
              </w:rPr>
              <w:t>Description</w:t>
            </w:r>
          </w:p>
        </w:tc>
      </w:tr>
      <w:tr w:rsidR="008E4FE9" w:rsidRPr="00BC4D08" w14:paraId="6D1C4658"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E71C4CE"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D97D66C" w14:textId="77777777" w:rsidR="008E4FE9" w:rsidRPr="00D5200C" w:rsidRDefault="008E4FE9" w:rsidP="00C17C4C">
            <w:pPr>
              <w:pStyle w:val="TAL"/>
              <w:rPr>
                <w:lang w:val="en-US" w:eastAsia="zh-CN"/>
              </w:rPr>
            </w:pPr>
            <w:proofErr w:type="spellStart"/>
            <w:r w:rsidRPr="00D5200C">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3509C0EE"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3B402E"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619F6C2"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70C37DF3" w14:textId="77777777" w:rsidR="008E4FE9" w:rsidRPr="00533C32" w:rsidRDefault="008E4FE9" w:rsidP="00842E08"/>
    <w:p w14:paraId="16C3C758" w14:textId="77777777" w:rsidR="008E4FE9" w:rsidRPr="00533C32" w:rsidRDefault="008E4FE9" w:rsidP="00842E08">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FC33C61" w14:textId="77777777" w:rsidR="008E4FE9" w:rsidRPr="00533C32" w:rsidRDefault="008E4FE9" w:rsidP="00842E08">
      <w:pPr>
        <w:pStyle w:val="TH"/>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48F2492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F04508"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51E0C"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E798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99266" w14:textId="77777777" w:rsidR="008E4FE9" w:rsidRPr="00D5200C" w:rsidRDefault="008E4FE9" w:rsidP="00C17C4C">
            <w:pPr>
              <w:pStyle w:val="TAH"/>
              <w:rPr>
                <w:lang w:val="en-US"/>
              </w:rPr>
            </w:pPr>
            <w:r w:rsidRPr="00D5200C">
              <w:rPr>
                <w:lang w:val="en-US"/>
              </w:rPr>
              <w:t>Description</w:t>
            </w:r>
          </w:p>
        </w:tc>
      </w:tr>
      <w:tr w:rsidR="008E4FE9" w:rsidRPr="00BC4D08" w14:paraId="05C638BE"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ECCE1C"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ABCE74"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1C2085"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1842C4" w14:textId="77777777" w:rsidR="008E4FE9" w:rsidRPr="00D5200C" w:rsidRDefault="008E4FE9" w:rsidP="00C17C4C">
            <w:pPr>
              <w:pStyle w:val="TAL"/>
              <w:rPr>
                <w:lang w:val="en-US"/>
              </w:rPr>
            </w:pPr>
          </w:p>
        </w:tc>
      </w:tr>
    </w:tbl>
    <w:p w14:paraId="207B74D7" w14:textId="77777777" w:rsidR="008E4FE9" w:rsidRPr="00533C32" w:rsidRDefault="008E4FE9" w:rsidP="00842E08"/>
    <w:p w14:paraId="3B3E2F34" w14:textId="77777777" w:rsidR="008E4FE9" w:rsidRPr="00533C32" w:rsidRDefault="008E4FE9" w:rsidP="00842E08">
      <w:pPr>
        <w:pStyle w:val="TH"/>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46C61D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A5A239"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4D57B8"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B2714"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70036" w14:textId="77777777" w:rsidR="008E4FE9" w:rsidRPr="00D5200C" w:rsidRDefault="008E4FE9" w:rsidP="00C17C4C">
            <w:pPr>
              <w:pStyle w:val="TAH"/>
              <w:rPr>
                <w:lang w:val="en-US"/>
              </w:rPr>
            </w:pPr>
            <w:r w:rsidRPr="00D5200C">
              <w:rPr>
                <w:lang w:val="en-US"/>
              </w:rPr>
              <w:t>Response</w:t>
            </w:r>
          </w:p>
          <w:p w14:paraId="0E1FD835"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B632C1" w14:textId="77777777" w:rsidR="008E4FE9" w:rsidRPr="00D5200C" w:rsidRDefault="008E4FE9" w:rsidP="00C17C4C">
            <w:pPr>
              <w:pStyle w:val="TAH"/>
              <w:rPr>
                <w:lang w:val="en-US"/>
              </w:rPr>
            </w:pPr>
            <w:r w:rsidRPr="00D5200C">
              <w:rPr>
                <w:lang w:val="en-US"/>
              </w:rPr>
              <w:t>Description</w:t>
            </w:r>
          </w:p>
        </w:tc>
      </w:tr>
      <w:tr w:rsidR="008E4FE9" w:rsidRPr="00BC4D08" w14:paraId="4E3ED52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9C68E" w14:textId="77777777" w:rsidR="008E4FE9" w:rsidRPr="00D5200C" w:rsidRDefault="008E4FE9" w:rsidP="00C17C4C">
            <w:pPr>
              <w:pStyle w:val="TAL"/>
              <w:rPr>
                <w:lang w:val="en-US"/>
              </w:rPr>
            </w:pPr>
            <w:proofErr w:type="spellStart"/>
            <w:r w:rsidRPr="00297367">
              <w:rPr>
                <w:rFonts w:hint="eastAsia"/>
                <w:lang w:eastAsia="zh-CN"/>
              </w:rPr>
              <w:t>LocationInfo</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9F2FEDE"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856D9"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98B89F"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EF73EC" w14:textId="77777777" w:rsidR="008E4FE9" w:rsidRPr="00D5200C" w:rsidRDefault="008E4FE9" w:rsidP="00C17C4C">
            <w:pPr>
              <w:pStyle w:val="TAL"/>
              <w:rPr>
                <w:lang w:val="en-US"/>
              </w:rPr>
            </w:pPr>
            <w:r w:rsidRPr="00D5200C">
              <w:rPr>
                <w:lang w:val="en-US"/>
              </w:rPr>
              <w:t xml:space="preserve">Upon success, a response body containing the </w:t>
            </w:r>
            <w:proofErr w:type="spellStart"/>
            <w:r w:rsidRPr="00297367">
              <w:rPr>
                <w:lang w:eastAsia="zh-CN"/>
              </w:rPr>
              <w:t>L</w:t>
            </w:r>
            <w:r w:rsidRPr="00297367">
              <w:rPr>
                <w:rFonts w:hint="eastAsia"/>
                <w:lang w:eastAsia="zh-CN"/>
              </w:rPr>
              <w:t>ocation</w:t>
            </w:r>
            <w:r w:rsidRPr="00297367">
              <w:t>Info</w:t>
            </w:r>
            <w:proofErr w:type="spellEnd"/>
            <w:r w:rsidRPr="00297367">
              <w:t xml:space="preserve"> </w:t>
            </w:r>
            <w:r w:rsidRPr="00D5200C">
              <w:rPr>
                <w:lang w:val="en-US"/>
              </w:rPr>
              <w:t>shall be returned.</w:t>
            </w:r>
          </w:p>
        </w:tc>
      </w:tr>
      <w:tr w:rsidR="008E4FE9" w:rsidRPr="00BC4D08" w14:paraId="5FCF37C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838697"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9ACC58" w14:textId="77777777" w:rsidR="008E4FE9" w:rsidRDefault="008E4FE9" w:rsidP="00842E08">
      <w:pPr>
        <w:rPr>
          <w:lang w:eastAsia="zh-CN"/>
        </w:rPr>
      </w:pPr>
    </w:p>
    <w:p w14:paraId="6C9E0EA7" w14:textId="77777777" w:rsidR="00A260B2" w:rsidRDefault="00A260B2" w:rsidP="00A260B2">
      <w:pPr>
        <w:pStyle w:val="Heading3"/>
      </w:pPr>
      <w:bookmarkStart w:id="1711" w:name="_Toc45029536"/>
      <w:bookmarkStart w:id="1712" w:name="_Toc56520156"/>
      <w:bookmarkStart w:id="1713" w:name="_Toc114765760"/>
      <w:r>
        <w:t>5.2.41</w:t>
      </w:r>
      <w:r>
        <w:tab/>
        <w:t xml:space="preserve">Resource: </w:t>
      </w:r>
      <w:r>
        <w:rPr>
          <w:lang w:eastAsia="zh-CN"/>
        </w:rPr>
        <w:t>V2xSubscriptionData</w:t>
      </w:r>
      <w:bookmarkEnd w:id="1711"/>
      <w:bookmarkEnd w:id="1712"/>
      <w:bookmarkEnd w:id="1713"/>
    </w:p>
    <w:p w14:paraId="06A50FD6" w14:textId="77777777" w:rsidR="00A260B2" w:rsidRDefault="00A260B2" w:rsidP="00A260B2">
      <w:pPr>
        <w:pStyle w:val="Heading4"/>
        <w:rPr>
          <w:rFonts w:eastAsia="SimSun"/>
        </w:rPr>
      </w:pPr>
      <w:bookmarkStart w:id="1714" w:name="_Toc45029537"/>
      <w:bookmarkStart w:id="1715" w:name="_Toc56520157"/>
      <w:bookmarkStart w:id="1716" w:name="_Toc114765761"/>
      <w:r>
        <w:t>5.2.41.1</w:t>
      </w:r>
      <w:r>
        <w:tab/>
        <w:t>Description</w:t>
      </w:r>
      <w:bookmarkEnd w:id="1714"/>
      <w:bookmarkEnd w:id="1715"/>
      <w:bookmarkEnd w:id="1716"/>
    </w:p>
    <w:p w14:paraId="055D3F44" w14:textId="77777777" w:rsidR="00A260B2" w:rsidRDefault="00A260B2" w:rsidP="00842E08">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550C1DB" w14:textId="77777777" w:rsidR="00A260B2" w:rsidRDefault="00A260B2" w:rsidP="00842E08">
      <w:pPr>
        <w:rPr>
          <w:lang w:eastAsia="zh-CN"/>
        </w:rPr>
      </w:pPr>
      <w:r>
        <w:t>This resource is modelled with the Document resource archetype (see clause</w:t>
      </w:r>
      <w:r>
        <w:rPr>
          <w:lang w:val="en-US"/>
        </w:rPr>
        <w:t> </w:t>
      </w:r>
      <w:r>
        <w:t>C.1 of 3GPP TS 29.501 [</w:t>
      </w:r>
      <w:r>
        <w:rPr>
          <w:lang w:eastAsia="zh-CN"/>
        </w:rPr>
        <w:t>7</w:t>
      </w:r>
      <w:r>
        <w:t>]).</w:t>
      </w:r>
    </w:p>
    <w:p w14:paraId="6629EA90" w14:textId="77777777" w:rsidR="00A260B2" w:rsidRDefault="00A260B2" w:rsidP="00A260B2">
      <w:pPr>
        <w:pStyle w:val="Heading4"/>
      </w:pPr>
      <w:bookmarkStart w:id="1717" w:name="_Toc45029538"/>
      <w:bookmarkStart w:id="1718" w:name="_Toc56520158"/>
      <w:bookmarkStart w:id="1719" w:name="_Toc114765762"/>
      <w:r>
        <w:t>5.2.41.2</w:t>
      </w:r>
      <w:r>
        <w:tab/>
        <w:t>Resource Definition</w:t>
      </w:r>
      <w:bookmarkEnd w:id="1717"/>
      <w:bookmarkEnd w:id="1718"/>
      <w:bookmarkEnd w:id="1719"/>
    </w:p>
    <w:p w14:paraId="711887C0" w14:textId="77777777" w:rsidR="00A260B2" w:rsidRDefault="00A260B2" w:rsidP="00842E08">
      <w:r>
        <w:t>Resource URI: {</w:t>
      </w:r>
      <w:proofErr w:type="spellStart"/>
      <w:r>
        <w:t>apiRoot</w:t>
      </w:r>
      <w:proofErr w:type="spellEnd"/>
      <w:r>
        <w:t>}/</w:t>
      </w:r>
      <w:proofErr w:type="spellStart"/>
      <w:r>
        <w:t>nudr-dr</w:t>
      </w:r>
      <w:proofErr w:type="spellEnd"/>
      <w:r>
        <w:t>/&lt;</w:t>
      </w:r>
      <w:proofErr w:type="spellStart"/>
      <w:r>
        <w:t>apiVersion</w:t>
      </w:r>
      <w:proofErr w:type="spellEnd"/>
      <w:r>
        <w:t>&gt;/subscription-data/{</w:t>
      </w:r>
      <w:proofErr w:type="spellStart"/>
      <w:r>
        <w:t>ueId</w:t>
      </w:r>
      <w:proofErr w:type="spellEnd"/>
      <w:r>
        <w:t>}/</w:t>
      </w:r>
      <w:r>
        <w:rPr>
          <w:lang w:val="en-US"/>
        </w:rPr>
        <w:t>v2x-data</w:t>
      </w:r>
    </w:p>
    <w:p w14:paraId="551CD11A" w14:textId="77777777" w:rsidR="00A260B2" w:rsidRDefault="00A260B2" w:rsidP="00842E08">
      <w:pPr>
        <w:rPr>
          <w:rFonts w:ascii="Arial" w:hAnsi="Arial" w:cs="Arial"/>
        </w:rPr>
      </w:pPr>
      <w:r>
        <w:t>This resource shall support the resource URI variables defined in table 5.2.41.2-1</w:t>
      </w:r>
      <w:r>
        <w:rPr>
          <w:rFonts w:ascii="Arial" w:hAnsi="Arial" w:cs="Arial"/>
        </w:rPr>
        <w:t>.</w:t>
      </w:r>
    </w:p>
    <w:p w14:paraId="4D8EB221" w14:textId="77777777" w:rsidR="00A260B2" w:rsidRDefault="00A260B2" w:rsidP="00842E08">
      <w:pPr>
        <w:pStyle w:val="TH"/>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3DFB10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54741A"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6FAAA" w14:textId="77777777" w:rsidR="00A260B2" w:rsidRDefault="00A260B2" w:rsidP="00C17C4C">
            <w:pPr>
              <w:pStyle w:val="TAH"/>
              <w:rPr>
                <w:lang w:val="en-US"/>
              </w:rPr>
            </w:pPr>
            <w:r>
              <w:rPr>
                <w:lang w:val="en-US"/>
              </w:rPr>
              <w:t>Definition</w:t>
            </w:r>
          </w:p>
        </w:tc>
      </w:tr>
      <w:tr w:rsidR="00A260B2" w14:paraId="5C4907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C4D3F2" w14:textId="77777777" w:rsidR="00A260B2" w:rsidRDefault="00A260B2" w:rsidP="00C17C4C">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3DD2F"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A03D9B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B65DC3" w14:textId="77777777" w:rsidR="00A260B2" w:rsidRDefault="00A260B2" w:rsidP="00C17C4C">
            <w:pPr>
              <w:pStyle w:val="TAL"/>
              <w:rPr>
                <w:lang w:val="en-US" w:eastAsia="zh-CN"/>
              </w:rPr>
            </w:pPr>
            <w:proofErr w:type="spellStart"/>
            <w:r>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37FD7A" w14:textId="77777777"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 xml:space="preserve">pattern: See pattern of type </w:t>
            </w:r>
            <w:proofErr w:type="spellStart"/>
            <w:r w:rsidRPr="00297367">
              <w:t>VarUeId</w:t>
            </w:r>
            <w:proofErr w:type="spellEnd"/>
            <w:r w:rsidRPr="00297367">
              <w:t xml:space="preserve"> in 3GPP TS 29.571 [3]</w:t>
            </w:r>
          </w:p>
        </w:tc>
      </w:tr>
    </w:tbl>
    <w:p w14:paraId="50C3CAEC" w14:textId="77777777" w:rsidR="00A260B2" w:rsidRDefault="00A260B2" w:rsidP="00842E08"/>
    <w:p w14:paraId="024C953B" w14:textId="77777777" w:rsidR="00A260B2" w:rsidRDefault="00A260B2" w:rsidP="00A260B2">
      <w:pPr>
        <w:pStyle w:val="Heading4"/>
      </w:pPr>
      <w:bookmarkStart w:id="1720" w:name="_Toc45029539"/>
      <w:bookmarkStart w:id="1721" w:name="_Toc56520159"/>
      <w:bookmarkStart w:id="1722" w:name="_Toc114765763"/>
      <w:r>
        <w:t>5.2.41.3</w:t>
      </w:r>
      <w:r>
        <w:tab/>
        <w:t>Resource Standard Methods</w:t>
      </w:r>
      <w:bookmarkEnd w:id="1720"/>
      <w:bookmarkEnd w:id="1721"/>
      <w:bookmarkEnd w:id="1722"/>
    </w:p>
    <w:p w14:paraId="4F05B593" w14:textId="77777777" w:rsidR="00A260B2" w:rsidRDefault="00A260B2" w:rsidP="00A260B2">
      <w:pPr>
        <w:pStyle w:val="Heading5"/>
      </w:pPr>
      <w:bookmarkStart w:id="1723" w:name="_Toc45029540"/>
      <w:bookmarkStart w:id="1724" w:name="_Toc56520160"/>
      <w:bookmarkStart w:id="1725" w:name="_Toc114765764"/>
      <w:r>
        <w:t>5.2.41.3.1</w:t>
      </w:r>
      <w:r>
        <w:tab/>
        <w:t>GET</w:t>
      </w:r>
      <w:bookmarkEnd w:id="1723"/>
      <w:bookmarkEnd w:id="1724"/>
      <w:bookmarkEnd w:id="1725"/>
    </w:p>
    <w:p w14:paraId="2913AAA3" w14:textId="77777777" w:rsidR="00A260B2" w:rsidRDefault="00A260B2" w:rsidP="00842E08">
      <w:r>
        <w:t>This method shall support the URI query parameters specified in table 5.2.41.3.1-1.</w:t>
      </w:r>
    </w:p>
    <w:p w14:paraId="7285FEB6" w14:textId="77777777" w:rsidR="00A260B2" w:rsidRDefault="00A260B2" w:rsidP="00842E08">
      <w:pPr>
        <w:pStyle w:val="TH"/>
      </w:pPr>
      <w:r>
        <w:lastRenderedPageBreak/>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455BB54C"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989819B"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B3DE9F4"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451CE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723C34"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C8DE2" w14:textId="77777777" w:rsidR="00A260B2" w:rsidRDefault="00A260B2" w:rsidP="00C17C4C">
            <w:pPr>
              <w:pStyle w:val="TAH"/>
              <w:rPr>
                <w:lang w:val="en-US"/>
              </w:rPr>
            </w:pPr>
            <w:r>
              <w:rPr>
                <w:lang w:val="en-US"/>
              </w:rPr>
              <w:t>Description</w:t>
            </w:r>
          </w:p>
        </w:tc>
      </w:tr>
      <w:tr w:rsidR="00A260B2" w14:paraId="20619C4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A47062A"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1C47198" w14:textId="77777777" w:rsidR="00A260B2" w:rsidRDefault="00A260B2" w:rsidP="00C17C4C">
            <w:pPr>
              <w:pStyle w:val="TAL"/>
              <w:rPr>
                <w:lang w:val="en-US"/>
              </w:rPr>
            </w:pPr>
            <w:proofErr w:type="spellStart"/>
            <w:r>
              <w:rPr>
                <w:lang w:val="en-US"/>
              </w:rPr>
              <w:t>SupportedFeatures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846A31F"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8EC9A01"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7DCE59D"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BB59E12" w14:textId="77777777" w:rsidR="00A260B2" w:rsidRDefault="00A260B2" w:rsidP="00842E08"/>
    <w:p w14:paraId="617DF48D" w14:textId="77777777" w:rsidR="00A260B2" w:rsidRDefault="00A260B2" w:rsidP="00842E08">
      <w:r>
        <w:t>This method shall support the request data structures specified in table 5.2.41.3.1-2 and the response data structures and response codes specified in table 5.2.41.3.1-3.</w:t>
      </w:r>
    </w:p>
    <w:p w14:paraId="381BA129" w14:textId="77777777" w:rsidR="00A260B2" w:rsidRDefault="00A260B2" w:rsidP="00842E08">
      <w:pPr>
        <w:pStyle w:val="TH"/>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2FCD483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0276DE"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6D560"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849C97"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782918" w14:textId="77777777" w:rsidR="00A260B2" w:rsidRDefault="00A260B2" w:rsidP="00C17C4C">
            <w:pPr>
              <w:pStyle w:val="TAH"/>
              <w:rPr>
                <w:lang w:val="en-US"/>
              </w:rPr>
            </w:pPr>
            <w:r>
              <w:rPr>
                <w:lang w:val="en-US"/>
              </w:rPr>
              <w:t>Description</w:t>
            </w:r>
          </w:p>
        </w:tc>
      </w:tr>
      <w:tr w:rsidR="00A260B2" w14:paraId="431174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579521"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011391"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86FD3"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7C6DCCD" w14:textId="77777777" w:rsidR="00A260B2" w:rsidRDefault="00A260B2" w:rsidP="00C17C4C">
            <w:pPr>
              <w:pStyle w:val="TAL"/>
              <w:rPr>
                <w:lang w:val="en-US"/>
              </w:rPr>
            </w:pPr>
          </w:p>
        </w:tc>
      </w:tr>
    </w:tbl>
    <w:p w14:paraId="0FB7A54B" w14:textId="77777777" w:rsidR="00A260B2" w:rsidRDefault="00A260B2" w:rsidP="00842E08"/>
    <w:p w14:paraId="134CD7AF" w14:textId="77777777" w:rsidR="00A260B2" w:rsidRDefault="00A260B2" w:rsidP="00842E08">
      <w:pPr>
        <w:pStyle w:val="TH"/>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5C3244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1936"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02EEC8"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F310B"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94A4A" w14:textId="77777777" w:rsidR="00A260B2" w:rsidRDefault="00A260B2" w:rsidP="00C17C4C">
            <w:pPr>
              <w:pStyle w:val="TAH"/>
              <w:rPr>
                <w:lang w:val="en-US"/>
              </w:rPr>
            </w:pPr>
            <w:r>
              <w:rPr>
                <w:lang w:val="en-US"/>
              </w:rPr>
              <w:t>Response</w:t>
            </w:r>
          </w:p>
          <w:p w14:paraId="3083C3D0"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BCE9D" w14:textId="77777777" w:rsidR="00A260B2" w:rsidRDefault="00A260B2" w:rsidP="00C17C4C">
            <w:pPr>
              <w:pStyle w:val="TAH"/>
              <w:rPr>
                <w:lang w:val="en-US"/>
              </w:rPr>
            </w:pPr>
            <w:r>
              <w:rPr>
                <w:lang w:val="en-US"/>
              </w:rPr>
              <w:t>Description</w:t>
            </w:r>
          </w:p>
        </w:tc>
      </w:tr>
      <w:tr w:rsidR="00A260B2" w14:paraId="63D8CC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988DE" w14:textId="77777777"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A545C4E"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165E3E6"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E48D93"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821E3"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FBD6C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8EA9E"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1026BFB" w14:textId="77777777" w:rsidR="00A260B2" w:rsidRDefault="00A260B2" w:rsidP="00842E08">
      <w:pPr>
        <w:rPr>
          <w:lang w:eastAsia="zh-CN"/>
        </w:rPr>
      </w:pPr>
    </w:p>
    <w:p w14:paraId="24F52851" w14:textId="77777777" w:rsidR="00344CEB" w:rsidRDefault="00344CEB" w:rsidP="00344CEB">
      <w:pPr>
        <w:pStyle w:val="Heading3"/>
      </w:pPr>
      <w:bookmarkStart w:id="1726" w:name="_Toc56520161"/>
      <w:bookmarkStart w:id="1727" w:name="_Toc114765765"/>
      <w:r>
        <w:t>5.2.42</w:t>
      </w:r>
      <w:r>
        <w:tab/>
        <w:t xml:space="preserve">Resource: </w:t>
      </w:r>
      <w:proofErr w:type="spellStart"/>
      <w:r w:rsidRPr="00BC2907">
        <w:rPr>
          <w:lang w:eastAsia="zh-CN"/>
        </w:rPr>
        <w:t>LcsBroadcastAssistanceSubscriptionData</w:t>
      </w:r>
      <w:bookmarkEnd w:id="1726"/>
      <w:bookmarkEnd w:id="1727"/>
      <w:proofErr w:type="spellEnd"/>
    </w:p>
    <w:p w14:paraId="6C1884BD" w14:textId="77777777" w:rsidR="00344CEB" w:rsidRDefault="00344CEB" w:rsidP="00344CEB">
      <w:pPr>
        <w:pStyle w:val="Heading4"/>
      </w:pPr>
      <w:bookmarkStart w:id="1728" w:name="_Toc56520162"/>
      <w:bookmarkStart w:id="1729" w:name="_Toc114765766"/>
      <w:r>
        <w:t>5.2.42.1</w:t>
      </w:r>
      <w:r>
        <w:tab/>
        <w:t>Description</w:t>
      </w:r>
      <w:bookmarkEnd w:id="1728"/>
      <w:bookmarkEnd w:id="1729"/>
    </w:p>
    <w:p w14:paraId="03A93449" w14:textId="77777777" w:rsidR="00344CEB" w:rsidRDefault="00344CEB" w:rsidP="00842E08">
      <w:pPr>
        <w:rPr>
          <w:lang w:eastAsia="zh-CN"/>
        </w:rPr>
      </w:pPr>
      <w:r>
        <w:t xml:space="preserve">This resource represents the subscribed </w:t>
      </w:r>
      <w:proofErr w:type="spellStart"/>
      <w:r w:rsidRPr="00BC2907">
        <w:rPr>
          <w:lang w:eastAsia="zh-CN"/>
        </w:rPr>
        <w:t>LcsBroadcast</w:t>
      </w:r>
      <w:proofErr w:type="spellEnd"/>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D477E1C" w14:textId="77777777" w:rsidR="00344CEB" w:rsidRDefault="00344CEB" w:rsidP="00842E08">
      <w:pPr>
        <w:rPr>
          <w:lang w:eastAsia="zh-CN"/>
        </w:rPr>
      </w:pPr>
      <w:r>
        <w:t>This resource is modelled with the Document resource archetype (see clause</w:t>
      </w:r>
      <w:r>
        <w:rPr>
          <w:lang w:val="en-US"/>
        </w:rPr>
        <w:t> </w:t>
      </w:r>
      <w:r>
        <w:t>C.1 of 3GPP TS 29.501 [</w:t>
      </w:r>
      <w:r>
        <w:rPr>
          <w:lang w:eastAsia="zh-CN"/>
        </w:rPr>
        <w:t>7</w:t>
      </w:r>
      <w:r>
        <w:t>]).</w:t>
      </w:r>
    </w:p>
    <w:p w14:paraId="0ABDA462" w14:textId="77777777" w:rsidR="00344CEB" w:rsidRDefault="00344CEB" w:rsidP="00344CEB">
      <w:pPr>
        <w:pStyle w:val="Heading4"/>
      </w:pPr>
      <w:bookmarkStart w:id="1730" w:name="_Toc56520163"/>
      <w:bookmarkStart w:id="1731" w:name="_Toc114765767"/>
      <w:r>
        <w:t>5.2.42.2</w:t>
      </w:r>
      <w:r>
        <w:tab/>
        <w:t>Resource Definition</w:t>
      </w:r>
      <w:bookmarkEnd w:id="1730"/>
      <w:bookmarkEnd w:id="1731"/>
    </w:p>
    <w:p w14:paraId="2857FD86" w14:textId="77777777" w:rsidR="00344CEB" w:rsidRDefault="00344CEB" w:rsidP="00842E08">
      <w:r>
        <w:t>Resource URI: {</w:t>
      </w:r>
      <w:proofErr w:type="spellStart"/>
      <w:r>
        <w:t>apiRoot</w:t>
      </w:r>
      <w:proofErr w:type="spellEnd"/>
      <w:r>
        <w:t>}/</w:t>
      </w:r>
      <w:proofErr w:type="spellStart"/>
      <w:r>
        <w:t>nudr-dr</w:t>
      </w:r>
      <w:proofErr w:type="spellEnd"/>
      <w:r>
        <w:t>/&lt;</w:t>
      </w:r>
      <w:proofErr w:type="spellStart"/>
      <w:r>
        <w:t>apiVersion</w:t>
      </w:r>
      <w:proofErr w:type="spellEnd"/>
      <w:r>
        <w:t>&gt;</w:t>
      </w: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serving</w:t>
      </w:r>
      <w:r>
        <w:rPr>
          <w:lang w:val="en-US" w:eastAsia="zh-CN"/>
        </w:rPr>
        <w:t>P</w:t>
      </w:r>
      <w:r>
        <w:rPr>
          <w:lang w:val="en-US"/>
        </w:rPr>
        <w:t>lmn</w:t>
      </w:r>
      <w:r>
        <w:rPr>
          <w:lang w:val="en-US" w:eastAsia="zh-CN"/>
        </w:rPr>
        <w:t>I</w:t>
      </w:r>
      <w:r>
        <w:rPr>
          <w:lang w:val="en-US"/>
        </w:rPr>
        <w:t>d</w:t>
      </w:r>
      <w:proofErr w:type="spellEnd"/>
      <w:r>
        <w:rPr>
          <w:lang w:val="en-US"/>
        </w:rPr>
        <w:t>}/provisioned-data</w:t>
      </w:r>
      <w:r w:rsidRPr="00B3056F">
        <w:t>/lcs-</w:t>
      </w:r>
      <w:proofErr w:type="spellStart"/>
      <w:r>
        <w:t>bca</w:t>
      </w:r>
      <w:proofErr w:type="spellEnd"/>
      <w:r w:rsidRPr="00B3056F">
        <w:t>-data</w:t>
      </w:r>
    </w:p>
    <w:p w14:paraId="52A5C0D1" w14:textId="77777777" w:rsidR="00344CEB" w:rsidRDefault="00344CEB" w:rsidP="00842E08">
      <w:pPr>
        <w:rPr>
          <w:rFonts w:ascii="Arial" w:hAnsi="Arial" w:cs="Arial"/>
        </w:rPr>
      </w:pPr>
      <w:r>
        <w:t>This resource shall support the resource URI variables defined in table 5.2.42.2-1</w:t>
      </w:r>
      <w:r>
        <w:rPr>
          <w:rFonts w:ascii="Arial" w:hAnsi="Arial" w:cs="Arial"/>
        </w:rPr>
        <w:t>.</w:t>
      </w:r>
    </w:p>
    <w:p w14:paraId="3BE2E22D" w14:textId="77777777" w:rsidR="00344CEB" w:rsidRDefault="00344CEB" w:rsidP="00842E08">
      <w:pPr>
        <w:pStyle w:val="TH"/>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2630DC7A"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0BA06F" w14:textId="77777777"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166BC2" w14:textId="77777777" w:rsidR="00344CEB" w:rsidRDefault="00344CEB" w:rsidP="00EB2161">
            <w:pPr>
              <w:pStyle w:val="TAH"/>
              <w:rPr>
                <w:lang w:val="en-US"/>
              </w:rPr>
            </w:pPr>
            <w:r>
              <w:rPr>
                <w:lang w:val="en-US"/>
              </w:rPr>
              <w:t>Definition</w:t>
            </w:r>
          </w:p>
        </w:tc>
      </w:tr>
      <w:tr w:rsidR="00344CEB" w14:paraId="06FF3A9F"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86F67C" w14:textId="77777777" w:rsidR="00344CEB" w:rsidRDefault="00344CEB" w:rsidP="00EB2161">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AB56F" w14:textId="77777777"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51348971"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788A55" w14:textId="77777777" w:rsidR="00344CEB" w:rsidRDefault="00344CEB" w:rsidP="00EB2161">
            <w:pPr>
              <w:pStyle w:val="TAL"/>
              <w:rPr>
                <w:lang w:val="en-US" w:eastAsia="zh-CN"/>
              </w:rPr>
            </w:pPr>
            <w:proofErr w:type="spellStart"/>
            <w:r>
              <w:rPr>
                <w:lang w:val="en-US" w:eastAsia="zh-CN"/>
              </w:rP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F8492" w14:textId="77777777"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526D9687" w14:textId="77777777" w:rsidR="00344CEB" w:rsidRDefault="00344CEB" w:rsidP="00EB2161">
            <w:pPr>
              <w:pStyle w:val="TAL"/>
              <w:rPr>
                <w:lang w:val="en-US"/>
              </w:rPr>
            </w:pPr>
            <w:r>
              <w:rPr>
                <w:lang w:val="en-US"/>
              </w:rPr>
              <w:tab/>
            </w:r>
            <w:r w:rsidRPr="00297367">
              <w:t xml:space="preserve">See pattern of type </w:t>
            </w:r>
            <w:proofErr w:type="spellStart"/>
            <w:r w:rsidRPr="00297367">
              <w:t>VarUeId</w:t>
            </w:r>
            <w:proofErr w:type="spellEnd"/>
            <w:r w:rsidRPr="00297367">
              <w:t xml:space="preserve"> in 3GPP TS 29.571 [3]</w:t>
            </w:r>
          </w:p>
        </w:tc>
      </w:tr>
      <w:tr w:rsidR="00344CEB" w14:paraId="07AB307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14:paraId="67898A11" w14:textId="77777777" w:rsidR="00344CEB" w:rsidRDefault="00344CEB" w:rsidP="00EB2161">
            <w:pPr>
              <w:pStyle w:val="TAL"/>
              <w:rPr>
                <w:lang w:val="en-US" w:eastAsia="zh-CN"/>
              </w:rPr>
            </w:pPr>
            <w:proofErr w:type="spellStart"/>
            <w:r>
              <w:rPr>
                <w:lang w:val="en-US"/>
              </w:rPr>
              <w:t>serving</w:t>
            </w:r>
            <w:r>
              <w:rPr>
                <w:lang w:val="en-US" w:eastAsia="zh-CN"/>
              </w:rPr>
              <w:t>P</w:t>
            </w:r>
            <w:r>
              <w:rPr>
                <w:lang w:val="en-US"/>
              </w:rPr>
              <w:t>lmn</w:t>
            </w:r>
            <w:r>
              <w:rPr>
                <w:lang w:val="en-US" w:eastAsia="zh-CN"/>
              </w:rPr>
              <w:t>I</w:t>
            </w:r>
            <w:r>
              <w:rPr>
                <w:lang w:val="en-US"/>
              </w:rPr>
              <w:t>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2829C19" w14:textId="77777777"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4D6F26B6" w14:textId="77777777" w:rsidR="00344CEB" w:rsidRDefault="00344CEB" w:rsidP="00842E08"/>
    <w:p w14:paraId="3C2CFA05" w14:textId="77777777" w:rsidR="00344CEB" w:rsidRDefault="00344CEB" w:rsidP="00344CEB">
      <w:pPr>
        <w:pStyle w:val="Heading4"/>
      </w:pPr>
      <w:bookmarkStart w:id="1732" w:name="_Toc56520164"/>
      <w:bookmarkStart w:id="1733" w:name="_Toc114765768"/>
      <w:r>
        <w:t>5.2.42.3</w:t>
      </w:r>
      <w:r>
        <w:tab/>
        <w:t>Resource Standard Methods</w:t>
      </w:r>
      <w:bookmarkEnd w:id="1732"/>
      <w:bookmarkEnd w:id="1733"/>
    </w:p>
    <w:p w14:paraId="24806CDB" w14:textId="77777777" w:rsidR="00344CEB" w:rsidRDefault="00344CEB" w:rsidP="00344CEB">
      <w:pPr>
        <w:pStyle w:val="Heading5"/>
      </w:pPr>
      <w:bookmarkStart w:id="1734" w:name="_Toc56520165"/>
      <w:bookmarkStart w:id="1735" w:name="_Toc114765769"/>
      <w:r>
        <w:t>5.2.42.3.1</w:t>
      </w:r>
      <w:r>
        <w:tab/>
        <w:t>GET</w:t>
      </w:r>
      <w:bookmarkEnd w:id="1734"/>
      <w:bookmarkEnd w:id="1735"/>
    </w:p>
    <w:p w14:paraId="6DDCDBA2" w14:textId="77777777" w:rsidR="00344CEB" w:rsidRDefault="00344CEB" w:rsidP="00842E08">
      <w:r>
        <w:t>This method shall support the URI query parameters specified in table 5.2.42.3.1-1.</w:t>
      </w:r>
    </w:p>
    <w:p w14:paraId="4CE2BA08" w14:textId="77777777" w:rsidR="00344CEB" w:rsidRDefault="00344CEB" w:rsidP="00842E08">
      <w:pPr>
        <w:pStyle w:val="TH"/>
      </w:pPr>
      <w:r>
        <w:lastRenderedPageBreak/>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5140D8C0"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1079934" w14:textId="77777777"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B8D20A2" w14:textId="77777777"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2997EE"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5E54" w14:textId="77777777"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D8053" w14:textId="77777777" w:rsidR="00344CEB" w:rsidRDefault="00344CEB" w:rsidP="00EB2161">
            <w:pPr>
              <w:pStyle w:val="TAH"/>
              <w:rPr>
                <w:lang w:val="en-US"/>
              </w:rPr>
            </w:pPr>
            <w:r>
              <w:rPr>
                <w:lang w:val="en-US"/>
              </w:rPr>
              <w:t>Description</w:t>
            </w:r>
          </w:p>
        </w:tc>
      </w:tr>
      <w:tr w:rsidR="00344CEB" w14:paraId="3D7C4A3D" w14:textId="77777777"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C82D78" w14:textId="77777777"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D8527C3" w14:textId="77777777" w:rsidR="00344CEB" w:rsidRDefault="00344CEB" w:rsidP="00EB2161">
            <w:pPr>
              <w:pStyle w:val="TAL"/>
              <w:rPr>
                <w:lang w:val="en-US" w:eastAsia="zh-CN"/>
              </w:rPr>
            </w:pPr>
            <w:proofErr w:type="spellStart"/>
            <w:r>
              <w:rPr>
                <w:lang w:val="en-US"/>
              </w:rPr>
              <w:t>SupportedFeatures</w:t>
            </w:r>
            <w:proofErr w:type="spellEnd"/>
          </w:p>
        </w:tc>
        <w:tc>
          <w:tcPr>
            <w:tcW w:w="180" w:type="pct"/>
            <w:tcBorders>
              <w:top w:val="single" w:sz="4" w:space="0" w:color="auto"/>
              <w:left w:val="single" w:sz="6" w:space="0" w:color="000000"/>
              <w:bottom w:val="single" w:sz="6" w:space="0" w:color="000000"/>
              <w:right w:val="single" w:sz="6" w:space="0" w:color="000000"/>
            </w:tcBorders>
            <w:hideMark/>
          </w:tcPr>
          <w:p w14:paraId="78535581" w14:textId="77777777"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00424D5" w14:textId="77777777"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05D9AB" w14:textId="77777777"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6438ED2F" w14:textId="77777777" w:rsidR="00344CEB" w:rsidRDefault="00344CEB" w:rsidP="00842E08"/>
    <w:p w14:paraId="76F01AE8" w14:textId="77777777" w:rsidR="00344CEB" w:rsidRDefault="00344CEB" w:rsidP="00842E08">
      <w:r>
        <w:t>This method shall support the request data structures specified in table 5.2.42.3.1-2 and the response data structures and response codes specified in table 5.2.42.3.1-3.</w:t>
      </w:r>
    </w:p>
    <w:p w14:paraId="744539A1" w14:textId="77777777" w:rsidR="00344CEB" w:rsidRDefault="00344CEB" w:rsidP="00842E08">
      <w:pPr>
        <w:pStyle w:val="TH"/>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446E97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C0BF5D" w14:textId="77777777"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7A1F96" w14:textId="77777777"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9E4C" w14:textId="77777777"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7BD87" w14:textId="77777777" w:rsidR="00344CEB" w:rsidRDefault="00344CEB" w:rsidP="00EB2161">
            <w:pPr>
              <w:pStyle w:val="TAH"/>
              <w:rPr>
                <w:lang w:val="en-US"/>
              </w:rPr>
            </w:pPr>
            <w:r>
              <w:rPr>
                <w:lang w:val="en-US"/>
              </w:rPr>
              <w:t>Description</w:t>
            </w:r>
          </w:p>
        </w:tc>
      </w:tr>
      <w:tr w:rsidR="00344CEB" w14:paraId="68068418"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4BB1E" w14:textId="77777777"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7B4B68" w14:textId="77777777"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8C8FF" w14:textId="77777777"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13ADFD" w14:textId="77777777" w:rsidR="00344CEB" w:rsidRDefault="00344CEB" w:rsidP="00EB2161">
            <w:pPr>
              <w:pStyle w:val="TAL"/>
              <w:rPr>
                <w:lang w:val="en-US"/>
              </w:rPr>
            </w:pPr>
          </w:p>
        </w:tc>
      </w:tr>
    </w:tbl>
    <w:p w14:paraId="5D068DF8" w14:textId="77777777" w:rsidR="00344CEB" w:rsidRDefault="00344CEB" w:rsidP="00842E08"/>
    <w:p w14:paraId="5F814998" w14:textId="77777777" w:rsidR="00344CEB" w:rsidRDefault="00344CEB" w:rsidP="00842E08">
      <w:pPr>
        <w:pStyle w:val="TH"/>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6A75A4B2" w14:textId="77777777"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DF138A3" w14:textId="77777777"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A16BF0D"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C16AF" w14:textId="77777777"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EF23EB" w14:textId="77777777" w:rsidR="00344CEB" w:rsidRDefault="00344CEB" w:rsidP="00EB2161">
            <w:pPr>
              <w:pStyle w:val="TAH"/>
              <w:rPr>
                <w:lang w:val="en-US"/>
              </w:rPr>
            </w:pPr>
            <w:r>
              <w:rPr>
                <w:lang w:val="en-US"/>
              </w:rPr>
              <w:t>Response</w:t>
            </w:r>
          </w:p>
          <w:p w14:paraId="7241E13C" w14:textId="77777777"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46AA62B" w14:textId="77777777" w:rsidR="00344CEB" w:rsidRDefault="00344CEB" w:rsidP="00EB2161">
            <w:pPr>
              <w:pStyle w:val="TAH"/>
              <w:rPr>
                <w:lang w:val="en-US"/>
              </w:rPr>
            </w:pPr>
            <w:r>
              <w:rPr>
                <w:lang w:val="en-US"/>
              </w:rPr>
              <w:t>Description</w:t>
            </w:r>
          </w:p>
        </w:tc>
      </w:tr>
      <w:tr w:rsidR="00344CEB" w14:paraId="7E757BEF" w14:textId="77777777"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E3C4224" w14:textId="77777777" w:rsidR="00344CEB" w:rsidRDefault="00344CEB" w:rsidP="00EB2161">
            <w:pPr>
              <w:pStyle w:val="TAL"/>
              <w:rPr>
                <w:lang w:val="en-US"/>
              </w:rPr>
            </w:pPr>
            <w:proofErr w:type="spellStart"/>
            <w:r w:rsidRPr="00297367">
              <w:rPr>
                <w:lang w:eastAsia="zh-CN"/>
              </w:rPr>
              <w:t>LcsBroadcastAssistanceTypesData</w:t>
            </w:r>
            <w:proofErr w:type="spellEnd"/>
          </w:p>
        </w:tc>
        <w:tc>
          <w:tcPr>
            <w:tcW w:w="520" w:type="pct"/>
            <w:tcBorders>
              <w:top w:val="single" w:sz="4" w:space="0" w:color="auto"/>
              <w:left w:val="single" w:sz="6" w:space="0" w:color="000000"/>
              <w:bottom w:val="single" w:sz="4" w:space="0" w:color="auto"/>
              <w:right w:val="single" w:sz="6" w:space="0" w:color="000000"/>
            </w:tcBorders>
            <w:hideMark/>
          </w:tcPr>
          <w:p w14:paraId="28C23420" w14:textId="77777777"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D566952" w14:textId="77777777"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37134362" w14:textId="77777777"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790CE336" w14:textId="77777777"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14:paraId="05F35D42" w14:textId="77777777"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20809F" w14:textId="77777777" w:rsidR="00344CEB" w:rsidRDefault="00344CEB" w:rsidP="00EB2161">
            <w:pPr>
              <w:pStyle w:val="TAL"/>
              <w:rPr>
                <w:lang w:val="en-US"/>
              </w:rPr>
            </w:pPr>
            <w:r>
              <w:rPr>
                <w:lang w:val="en-US"/>
              </w:rPr>
              <w:t>NOTE:</w:t>
            </w:r>
            <w:r>
              <w:rPr>
                <w:lang w:val="en-US"/>
              </w:rPr>
              <w:tab/>
              <w:t>In addition common data structures as listed in table 5.5-1 are supported.</w:t>
            </w:r>
          </w:p>
        </w:tc>
      </w:tr>
    </w:tbl>
    <w:p w14:paraId="644D6C70" w14:textId="77777777" w:rsidR="006A1F8D" w:rsidRDefault="006A1F8D" w:rsidP="00842E08">
      <w:pPr>
        <w:rPr>
          <w:lang w:val="de-DE"/>
        </w:rPr>
      </w:pPr>
      <w:bookmarkStart w:id="1736" w:name="_Toc56520166"/>
    </w:p>
    <w:p w14:paraId="0945FF20" w14:textId="77777777" w:rsidR="00D8195D" w:rsidRPr="00533C32" w:rsidRDefault="00D8195D" w:rsidP="00D8195D">
      <w:pPr>
        <w:pStyle w:val="Heading3"/>
      </w:pPr>
      <w:bookmarkStart w:id="1737" w:name="_Toc114765770"/>
      <w:r w:rsidRPr="00533C32">
        <w:rPr>
          <w:lang w:val="de-DE"/>
        </w:rPr>
        <w:t>5.2.</w:t>
      </w:r>
      <w:r>
        <w:rPr>
          <w:lang w:val="de-DE"/>
        </w:rPr>
        <w:t>43</w:t>
      </w:r>
      <w:r w:rsidRPr="00533C32">
        <w:tab/>
        <w:t>Resource: 5GVnGroups</w:t>
      </w:r>
      <w:r>
        <w:t>Internal</w:t>
      </w:r>
      <w:bookmarkEnd w:id="1736"/>
      <w:bookmarkEnd w:id="1737"/>
    </w:p>
    <w:p w14:paraId="5D591A75" w14:textId="77777777" w:rsidR="00D8195D" w:rsidRPr="00533C32" w:rsidRDefault="00D8195D" w:rsidP="00D8195D">
      <w:pPr>
        <w:pStyle w:val="Heading4"/>
      </w:pPr>
      <w:bookmarkStart w:id="1738" w:name="_Toc56520167"/>
      <w:bookmarkStart w:id="1739" w:name="_Toc114765771"/>
      <w:r w:rsidRPr="00533C32">
        <w:rPr>
          <w:lang w:val="de-DE"/>
        </w:rPr>
        <w:t>5.2.</w:t>
      </w:r>
      <w:r>
        <w:rPr>
          <w:lang w:val="de-DE"/>
        </w:rPr>
        <w:t>43</w:t>
      </w:r>
      <w:r w:rsidRPr="00533C32">
        <w:t>.1</w:t>
      </w:r>
      <w:r w:rsidRPr="00533C32">
        <w:tab/>
        <w:t>Description</w:t>
      </w:r>
      <w:bookmarkEnd w:id="1738"/>
      <w:bookmarkEnd w:id="1739"/>
    </w:p>
    <w:p w14:paraId="3E58DE4F" w14:textId="77777777" w:rsidR="00D8195D" w:rsidRPr="00533C32" w:rsidRDefault="00D8195D" w:rsidP="00842E08">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xml:space="preserve">, so it can be queried based on the Internal Group Id from NF Service Consumers having such Id as the </w:t>
      </w:r>
      <w:proofErr w:type="spellStart"/>
      <w:r>
        <w:t>ony</w:t>
      </w:r>
      <w:proofErr w:type="spellEnd"/>
      <w:r>
        <w:t xml:space="preserve"> way to identify a group (e.g. PCF)</w:t>
      </w:r>
      <w:r w:rsidRPr="00533C32">
        <w:t>.</w:t>
      </w:r>
    </w:p>
    <w:p w14:paraId="72555470" w14:textId="77777777" w:rsidR="00D8195D" w:rsidRPr="00533C32" w:rsidRDefault="00D8195D" w:rsidP="00D8195D">
      <w:pPr>
        <w:pStyle w:val="Heading4"/>
      </w:pPr>
      <w:bookmarkStart w:id="1740" w:name="_Toc56520168"/>
      <w:bookmarkStart w:id="1741" w:name="_Toc114765772"/>
      <w:r w:rsidRPr="00533C32">
        <w:rPr>
          <w:lang w:val="de-DE"/>
        </w:rPr>
        <w:t>5.2.</w:t>
      </w:r>
      <w:r>
        <w:rPr>
          <w:lang w:val="de-DE"/>
        </w:rPr>
        <w:t>43</w:t>
      </w:r>
      <w:r w:rsidRPr="00533C32">
        <w:t>.2</w:t>
      </w:r>
      <w:r w:rsidRPr="00533C32">
        <w:tab/>
        <w:t>Resource Definition</w:t>
      </w:r>
      <w:bookmarkEnd w:id="1740"/>
      <w:bookmarkEnd w:id="1741"/>
    </w:p>
    <w:p w14:paraId="4E95416D" w14:textId="77777777" w:rsidR="00D8195D" w:rsidRPr="00533C32" w:rsidRDefault="00D8195D" w:rsidP="00842E08">
      <w:r w:rsidRPr="00533C32">
        <w:t>Resource URI: {apiRoot}/nudr-dr/</w:t>
      </w:r>
      <w:r w:rsidRPr="00533C32">
        <w:rPr>
          <w:lang w:eastAsia="zh-CN"/>
        </w:rPr>
        <w:t>&lt;apiVersion&gt;</w:t>
      </w:r>
      <w:r w:rsidRPr="00533C32">
        <w:t>/subscription-data/group-data/5g-vn-groups</w:t>
      </w:r>
      <w:r>
        <w:t>/internal</w:t>
      </w:r>
    </w:p>
    <w:p w14:paraId="4EFBCC70" w14:textId="77777777" w:rsidR="00D8195D" w:rsidRPr="00533C32" w:rsidRDefault="00D8195D" w:rsidP="00842E08">
      <w:pPr>
        <w:rPr>
          <w:rFonts w:ascii="Arial" w:hAnsi="Arial" w:cs="Arial"/>
        </w:rPr>
      </w:pPr>
      <w:r w:rsidRPr="00533C32">
        <w:t>This resource shall support the resource URI variables defined in table 5.2.</w:t>
      </w:r>
      <w:r>
        <w:t>43</w:t>
      </w:r>
      <w:r w:rsidRPr="00533C32">
        <w:t>.2-1</w:t>
      </w:r>
      <w:r w:rsidRPr="00533C32">
        <w:rPr>
          <w:rFonts w:ascii="Arial" w:hAnsi="Arial" w:cs="Arial"/>
        </w:rPr>
        <w:t>.</w:t>
      </w:r>
    </w:p>
    <w:p w14:paraId="2CDEB65C" w14:textId="77777777" w:rsidR="00D8195D" w:rsidRPr="00533C32" w:rsidRDefault="00D8195D" w:rsidP="00842E08">
      <w:pPr>
        <w:pStyle w:val="TH"/>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14:paraId="31274623"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06C0CF" w14:textId="77777777"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FB9C9" w14:textId="77777777" w:rsidR="00D8195D" w:rsidRPr="00D5200C" w:rsidRDefault="00D8195D" w:rsidP="00EB2161">
            <w:pPr>
              <w:pStyle w:val="TAH"/>
              <w:rPr>
                <w:lang w:val="en-US"/>
              </w:rPr>
            </w:pPr>
            <w:r w:rsidRPr="00D5200C">
              <w:rPr>
                <w:lang w:val="en-US"/>
              </w:rPr>
              <w:t>Definition</w:t>
            </w:r>
          </w:p>
        </w:tc>
      </w:tr>
      <w:tr w:rsidR="00D8195D" w:rsidRPr="00BC4D08" w14:paraId="30AE829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BA78B1" w14:textId="77777777" w:rsidR="00D8195D" w:rsidRPr="00D5200C" w:rsidRDefault="00D8195D" w:rsidP="00EB2161">
            <w:pPr>
              <w:pStyle w:val="TAL"/>
              <w:rPr>
                <w:lang w:val="en-US"/>
              </w:rPr>
            </w:pPr>
            <w:proofErr w:type="spellStart"/>
            <w:r w:rsidRPr="00D5200C">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B4FF2E" w14:textId="77777777"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31D4D6DD" w14:textId="77777777" w:rsidR="00D8195D" w:rsidRPr="00533C32" w:rsidRDefault="00D8195D" w:rsidP="00842E08"/>
    <w:p w14:paraId="4D43A75D" w14:textId="77777777" w:rsidR="00D8195D" w:rsidRPr="00533C32" w:rsidRDefault="00D8195D" w:rsidP="00D8195D">
      <w:pPr>
        <w:pStyle w:val="Heading4"/>
      </w:pPr>
      <w:bookmarkStart w:id="1742" w:name="_Toc56520169"/>
      <w:bookmarkStart w:id="1743" w:name="_Toc114765773"/>
      <w:r w:rsidRPr="00533C32">
        <w:rPr>
          <w:lang w:val="de-DE"/>
        </w:rPr>
        <w:t>5.2.</w:t>
      </w:r>
      <w:r>
        <w:rPr>
          <w:lang w:val="de-DE"/>
        </w:rPr>
        <w:t>43</w:t>
      </w:r>
      <w:r w:rsidRPr="00533C32">
        <w:t>.3</w:t>
      </w:r>
      <w:r w:rsidRPr="00533C32">
        <w:tab/>
        <w:t>Resource Standard Methods</w:t>
      </w:r>
      <w:bookmarkEnd w:id="1742"/>
      <w:bookmarkEnd w:id="1743"/>
    </w:p>
    <w:p w14:paraId="377874C6" w14:textId="77777777" w:rsidR="00D8195D" w:rsidRPr="00533C32" w:rsidRDefault="00D8195D" w:rsidP="00D8195D">
      <w:pPr>
        <w:pStyle w:val="Heading5"/>
      </w:pPr>
      <w:bookmarkStart w:id="1744" w:name="_Toc56520170"/>
      <w:bookmarkStart w:id="1745" w:name="_Toc114765774"/>
      <w:r w:rsidRPr="00533C32">
        <w:t>5.2.</w:t>
      </w:r>
      <w:r>
        <w:t>43</w:t>
      </w:r>
      <w:r w:rsidRPr="00533C32">
        <w:t>.3.1</w:t>
      </w:r>
      <w:r w:rsidRPr="00533C32">
        <w:tab/>
        <w:t>GET</w:t>
      </w:r>
      <w:bookmarkEnd w:id="1744"/>
      <w:bookmarkEnd w:id="1745"/>
    </w:p>
    <w:p w14:paraId="2324AF8A" w14:textId="77777777" w:rsidR="00D8195D" w:rsidRPr="00533C32" w:rsidRDefault="00D8195D" w:rsidP="00842E08">
      <w:r w:rsidRPr="00533C32">
        <w:t>This method shall support the URI query parameters specified in table 5.2.</w:t>
      </w:r>
      <w:r>
        <w:t>43</w:t>
      </w:r>
      <w:r w:rsidRPr="00533C32">
        <w:t>.3.1-1.</w:t>
      </w:r>
    </w:p>
    <w:p w14:paraId="516F1248"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14:paraId="0F8CE8A7"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D1D2322" w14:textId="77777777"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1D9940F" w14:textId="77777777"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311F2F2"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A1EC2F" w14:textId="77777777"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E7861" w14:textId="77777777" w:rsidR="00D8195D" w:rsidRPr="00D5200C" w:rsidRDefault="00D8195D" w:rsidP="00EB2161">
            <w:pPr>
              <w:pStyle w:val="TAH"/>
              <w:rPr>
                <w:lang w:val="en-US"/>
              </w:rPr>
            </w:pPr>
            <w:r w:rsidRPr="00D5200C">
              <w:rPr>
                <w:lang w:val="en-US"/>
              </w:rPr>
              <w:t>Description</w:t>
            </w:r>
          </w:p>
        </w:tc>
      </w:tr>
      <w:tr w:rsidR="00D8195D" w:rsidRPr="00BC4D08" w14:paraId="2AAD638E" w14:textId="77777777"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14:paraId="2BC5F6C2" w14:textId="77777777"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4982AC5" w14:textId="77777777" w:rsidR="00D8195D" w:rsidRPr="00D5200C" w:rsidRDefault="00D8195D" w:rsidP="00EB2161">
            <w:pPr>
              <w:pStyle w:val="TAL"/>
              <w:rPr>
                <w:lang w:val="en-US"/>
              </w:rPr>
            </w:pPr>
            <w:r w:rsidRPr="00D5200C">
              <w:rPr>
                <w:lang w:val="en-US"/>
              </w:rPr>
              <w:t>array(</w:t>
            </w:r>
            <w:proofErr w:type="spellStart"/>
            <w:r w:rsidRPr="00D5200C">
              <w:rPr>
                <w:lang w:val="en-US"/>
              </w:rPr>
              <w:t>G</w:t>
            </w:r>
            <w:r>
              <w:rPr>
                <w:lang w:val="en-US"/>
              </w:rPr>
              <w:t>roupId</w:t>
            </w:r>
            <w:proofErr w:type="spellEnd"/>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3CADAD8B" w14:textId="77777777"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DE78F80" w14:textId="77777777"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77911D1" w14:textId="77777777"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14:paraId="58D11640" w14:textId="77777777" w:rsidR="00D8195D" w:rsidRPr="00533C32" w:rsidRDefault="00D8195D" w:rsidP="00842E08"/>
    <w:p w14:paraId="684F8305" w14:textId="77777777" w:rsidR="00D8195D" w:rsidRPr="00533C32" w:rsidRDefault="00D8195D" w:rsidP="00842E08">
      <w:r w:rsidRPr="00533C32">
        <w:lastRenderedPageBreak/>
        <w:t>This method shall support the request data structures specified in table 5.2.</w:t>
      </w:r>
      <w:r>
        <w:t>43</w:t>
      </w:r>
      <w:r w:rsidRPr="00533C32">
        <w:t>.3.1-2 and the response data structures and response codes specified in table 5.2.</w:t>
      </w:r>
      <w:r>
        <w:t>43</w:t>
      </w:r>
      <w:r w:rsidRPr="00533C32">
        <w:t>.3.1-3.</w:t>
      </w:r>
    </w:p>
    <w:p w14:paraId="4D6234A0"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14:paraId="545D1A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9C7D9" w14:textId="77777777"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4B4FB" w14:textId="77777777"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09A1" w14:textId="77777777"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E367C" w14:textId="77777777" w:rsidR="00D8195D" w:rsidRPr="00D5200C" w:rsidRDefault="00D8195D" w:rsidP="00EB2161">
            <w:pPr>
              <w:pStyle w:val="TAH"/>
              <w:rPr>
                <w:lang w:val="en-US"/>
              </w:rPr>
            </w:pPr>
            <w:r w:rsidRPr="00D5200C">
              <w:rPr>
                <w:lang w:val="en-US"/>
              </w:rPr>
              <w:t>Description</w:t>
            </w:r>
          </w:p>
        </w:tc>
      </w:tr>
      <w:tr w:rsidR="00D8195D" w:rsidRPr="00BC4D08" w14:paraId="628EE539"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C7ABB" w14:textId="77777777"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8D2050" w14:textId="77777777"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D88BC" w14:textId="77777777"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36ECF" w14:textId="77777777" w:rsidR="00D8195D" w:rsidRPr="00D5200C" w:rsidRDefault="00D8195D" w:rsidP="00EB2161">
            <w:pPr>
              <w:pStyle w:val="TAL"/>
              <w:rPr>
                <w:lang w:val="en-US"/>
              </w:rPr>
            </w:pPr>
          </w:p>
        </w:tc>
      </w:tr>
    </w:tbl>
    <w:p w14:paraId="1EFC9673" w14:textId="77777777" w:rsidR="00D8195D" w:rsidRPr="00533C32" w:rsidRDefault="00D8195D" w:rsidP="00842E08"/>
    <w:p w14:paraId="5B246BFA"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14:paraId="7BA68AF9" w14:textId="77777777"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F4F4A7C" w14:textId="77777777"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E949C5"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BFD26B" w14:textId="77777777"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0F85A7E" w14:textId="77777777" w:rsidR="00D8195D" w:rsidRPr="00D5200C" w:rsidRDefault="00D8195D" w:rsidP="00EB2161">
            <w:pPr>
              <w:pStyle w:val="TAH"/>
              <w:rPr>
                <w:lang w:val="en-US"/>
              </w:rPr>
            </w:pPr>
            <w:r w:rsidRPr="00D5200C">
              <w:rPr>
                <w:lang w:val="en-US"/>
              </w:rPr>
              <w:t>Response</w:t>
            </w:r>
          </w:p>
          <w:p w14:paraId="72B464EB" w14:textId="77777777"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D9080B6" w14:textId="77777777" w:rsidR="00D8195D" w:rsidRPr="00D5200C" w:rsidRDefault="00D8195D" w:rsidP="00EB2161">
            <w:pPr>
              <w:pStyle w:val="TAH"/>
              <w:rPr>
                <w:lang w:val="en-US"/>
              </w:rPr>
            </w:pPr>
            <w:r w:rsidRPr="00D5200C">
              <w:rPr>
                <w:lang w:val="en-US"/>
              </w:rPr>
              <w:t>Description</w:t>
            </w:r>
          </w:p>
        </w:tc>
      </w:tr>
      <w:tr w:rsidR="00D8195D" w:rsidRPr="00BC4D08" w14:paraId="42750E71" w14:textId="77777777"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F2E6FE3" w14:textId="77777777"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73873400" w14:textId="77777777"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4E2CA5B" w14:textId="03878F11" w:rsidR="00D8195D" w:rsidRPr="00D5200C" w:rsidRDefault="00EB72E4" w:rsidP="00EB2161">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2B79BD55" w14:textId="77777777"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C681FEE" w14:textId="77777777" w:rsidR="00D8195D" w:rsidRDefault="00D8195D" w:rsidP="00EB2161">
            <w:pPr>
              <w:pStyle w:val="TAL"/>
              <w:rPr>
                <w:lang w:val="en-US"/>
              </w:rPr>
            </w:pPr>
            <w:r w:rsidRPr="00D5200C">
              <w:rPr>
                <w:lang w:val="en-US"/>
              </w:rPr>
              <w:t xml:space="preserve">Upon success, a response body containing the map (list of key-value pairs where </w:t>
            </w:r>
            <w:proofErr w:type="spellStart"/>
            <w:r w:rsidRPr="00D5200C">
              <w:rPr>
                <w:lang w:val="en-US"/>
              </w:rPr>
              <w:t>ExtGroupId</w:t>
            </w:r>
            <w:proofErr w:type="spellEnd"/>
            <w:r w:rsidRPr="00D5200C">
              <w:rPr>
                <w:lang w:val="en-US"/>
              </w:rPr>
              <w:t xml:space="preserve"> (see 3GPP TS 29.503 [6] serves as key) of 5GVnGroupConfiguration shall be returned.</w:t>
            </w:r>
          </w:p>
          <w:p w14:paraId="78612929" w14:textId="1AFF4B3D" w:rsidR="00EB72E4" w:rsidRPr="00D5200C" w:rsidRDefault="00EB72E4" w:rsidP="00EB2161">
            <w:pPr>
              <w:pStyle w:val="TAL"/>
              <w:rPr>
                <w:lang w:val="en-US"/>
              </w:rPr>
            </w:pPr>
            <w:r w:rsidRPr="00387A7D">
              <w:rPr>
                <w:lang w:val="en-US"/>
              </w:rPr>
              <w:t>If the resource does not contain any keys, the response consists of an empty JSON object (empty map).</w:t>
            </w:r>
          </w:p>
        </w:tc>
      </w:tr>
    </w:tbl>
    <w:p w14:paraId="1FB7EB55" w14:textId="60F1DCE2" w:rsidR="00344CEB" w:rsidRDefault="00344CEB" w:rsidP="00842E08">
      <w:pPr>
        <w:rPr>
          <w:lang w:eastAsia="zh-CN"/>
        </w:rPr>
      </w:pPr>
    </w:p>
    <w:p w14:paraId="2E8070B5" w14:textId="106A8102" w:rsidR="00476E8D" w:rsidRDefault="00476E8D" w:rsidP="00E460C1">
      <w:pPr>
        <w:pStyle w:val="Heading3"/>
      </w:pPr>
      <w:bookmarkStart w:id="1746" w:name="_Toc114765775"/>
      <w:r>
        <w:t>5.2.44</w:t>
      </w:r>
      <w:r>
        <w:tab/>
        <w:t>Resource: Pp5gVnGroupProfileData</w:t>
      </w:r>
      <w:bookmarkEnd w:id="1746"/>
    </w:p>
    <w:p w14:paraId="107088C7" w14:textId="247B3998" w:rsidR="00476E8D" w:rsidRDefault="00476E8D" w:rsidP="00E460C1">
      <w:pPr>
        <w:pStyle w:val="Heading4"/>
      </w:pPr>
      <w:bookmarkStart w:id="1747" w:name="_Toc114765776"/>
      <w:r>
        <w:t>5.2.44.1</w:t>
      </w:r>
      <w:r>
        <w:tab/>
        <w:t>Description</w:t>
      </w:r>
      <w:bookmarkEnd w:id="1747"/>
    </w:p>
    <w:p w14:paraId="483BF689" w14:textId="77777777" w:rsidR="00476E8D" w:rsidRDefault="00476E8D" w:rsidP="00842E08">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3F6DC11C" w14:textId="62A7B28E" w:rsidR="00476E8D" w:rsidRDefault="00476E8D" w:rsidP="00E460C1">
      <w:pPr>
        <w:pStyle w:val="Heading4"/>
      </w:pPr>
      <w:bookmarkStart w:id="1748" w:name="_Toc114765777"/>
      <w:r>
        <w:t>5.2.44.2</w:t>
      </w:r>
      <w:r>
        <w:tab/>
        <w:t>Resource Definition</w:t>
      </w:r>
      <w:bookmarkEnd w:id="1748"/>
    </w:p>
    <w:p w14:paraId="709612C1" w14:textId="77777777" w:rsidR="00476E8D" w:rsidRDefault="00476E8D" w:rsidP="00842E08">
      <w:r>
        <w:t>Resource URI: {apiRoot}/nudr-dr/&lt;apiVersion&gt;/subscription-data/</w:t>
      </w:r>
      <w:r w:rsidRPr="00F54A40">
        <w:t>group-data/5g-vn-groups/pp-profile-data</w:t>
      </w:r>
    </w:p>
    <w:p w14:paraId="485A702C" w14:textId="1BEACA56" w:rsidR="00476E8D" w:rsidRDefault="00476E8D" w:rsidP="00842E08">
      <w:pPr>
        <w:rPr>
          <w:rFonts w:ascii="Arial" w:hAnsi="Arial" w:cs="Arial"/>
        </w:rPr>
      </w:pPr>
      <w:r>
        <w:t>This resource shall support the resource URI variables defined in table 5.2.44.2-1</w:t>
      </w:r>
      <w:r>
        <w:rPr>
          <w:rFonts w:ascii="Arial" w:hAnsi="Arial" w:cs="Arial"/>
        </w:rPr>
        <w:t>.</w:t>
      </w:r>
    </w:p>
    <w:p w14:paraId="508E1DC7" w14:textId="3CB60887" w:rsidR="00476E8D" w:rsidRDefault="00476E8D" w:rsidP="00842E08">
      <w:pPr>
        <w:pStyle w:val="TH"/>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76E8D" w14:paraId="0630D1D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19344E" w14:textId="77777777" w:rsidR="00476E8D" w:rsidRDefault="00476E8D"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F88C73" w14:textId="77777777" w:rsidR="00476E8D" w:rsidRDefault="00476E8D" w:rsidP="009562F4">
            <w:pPr>
              <w:pStyle w:val="TAH"/>
              <w:rPr>
                <w:lang w:val="en-US"/>
              </w:rPr>
            </w:pPr>
            <w:r>
              <w:rPr>
                <w:lang w:val="en-US"/>
              </w:rPr>
              <w:t>Definition</w:t>
            </w:r>
          </w:p>
        </w:tc>
      </w:tr>
      <w:tr w:rsidR="00476E8D" w14:paraId="48BA8DB7"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EF42E8" w14:textId="77777777" w:rsidR="00476E8D" w:rsidRDefault="00476E8D" w:rsidP="009562F4">
            <w:pPr>
              <w:pStyle w:val="TAL"/>
              <w:rPr>
                <w:lang w:val="en-US"/>
              </w:rPr>
            </w:pPr>
            <w:proofErr w:type="spellStart"/>
            <w:r>
              <w:rPr>
                <w:lang w:val="en-US"/>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6864A" w14:textId="77777777" w:rsidR="00476E8D" w:rsidRDefault="00476E8D" w:rsidP="009562F4">
            <w:pPr>
              <w:pStyle w:val="TAL"/>
              <w:rPr>
                <w:lang w:val="en-US"/>
              </w:rPr>
            </w:pPr>
            <w:r>
              <w:rPr>
                <w:lang w:val="en-US"/>
              </w:rPr>
              <w:t>See clause</w:t>
            </w:r>
            <w:r>
              <w:rPr>
                <w:lang w:val="en-US" w:eastAsia="zh-CN"/>
              </w:rPr>
              <w:t> </w:t>
            </w:r>
            <w:r>
              <w:rPr>
                <w:lang w:val="en-US"/>
              </w:rPr>
              <w:t>6.1.1</w:t>
            </w:r>
          </w:p>
        </w:tc>
      </w:tr>
    </w:tbl>
    <w:p w14:paraId="37DB6E3D" w14:textId="77777777" w:rsidR="00476E8D" w:rsidRDefault="00476E8D" w:rsidP="00842E08"/>
    <w:p w14:paraId="7820DBF2" w14:textId="64DFC8B4" w:rsidR="00476E8D" w:rsidRDefault="00476E8D" w:rsidP="00E460C1">
      <w:pPr>
        <w:pStyle w:val="Heading4"/>
      </w:pPr>
      <w:bookmarkStart w:id="1749" w:name="_Toc114765778"/>
      <w:r>
        <w:t>5.2.44.3</w:t>
      </w:r>
      <w:r>
        <w:tab/>
        <w:t>Resource Standard Methods</w:t>
      </w:r>
      <w:bookmarkEnd w:id="1749"/>
    </w:p>
    <w:p w14:paraId="1FA2BF30" w14:textId="086E67BE" w:rsidR="00476E8D" w:rsidRDefault="00476E8D" w:rsidP="00E460C1">
      <w:pPr>
        <w:pStyle w:val="Heading5"/>
      </w:pPr>
      <w:bookmarkStart w:id="1750" w:name="_Toc114765779"/>
      <w:r>
        <w:t>5.2.44.3.1</w:t>
      </w:r>
      <w:r>
        <w:tab/>
        <w:t>GET</w:t>
      </w:r>
      <w:bookmarkEnd w:id="1750"/>
    </w:p>
    <w:p w14:paraId="418D5A0C" w14:textId="0E42E797" w:rsidR="00476E8D" w:rsidRDefault="00476E8D" w:rsidP="00842E08">
      <w:r>
        <w:t>This method shall support the URI query parameters specified in table 5.2.44.3.1-1.</w:t>
      </w:r>
    </w:p>
    <w:p w14:paraId="66C44E61" w14:textId="27341DA3" w:rsidR="00476E8D" w:rsidRDefault="00476E8D" w:rsidP="00842E08">
      <w:pPr>
        <w:pStyle w:val="TH"/>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476E8D" w14:paraId="3789C0F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3FFDF25" w14:textId="77777777" w:rsidR="00476E8D" w:rsidRDefault="00476E8D"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A20443D" w14:textId="77777777" w:rsidR="00476E8D" w:rsidRDefault="00476E8D"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2E6C209" w14:textId="77777777" w:rsidR="00476E8D" w:rsidRDefault="00476E8D"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EA000" w14:textId="77777777" w:rsidR="00476E8D" w:rsidRDefault="00476E8D"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3CD37B" w14:textId="77777777" w:rsidR="00476E8D" w:rsidRDefault="00476E8D" w:rsidP="009562F4">
            <w:pPr>
              <w:pStyle w:val="TAH"/>
              <w:rPr>
                <w:lang w:val="en-US"/>
              </w:rPr>
            </w:pPr>
            <w:r>
              <w:rPr>
                <w:lang w:val="en-US"/>
              </w:rPr>
              <w:t>Description</w:t>
            </w:r>
          </w:p>
        </w:tc>
      </w:tr>
      <w:tr w:rsidR="00476E8D" w14:paraId="52302C6A"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tcPr>
          <w:p w14:paraId="3ABDA9AA" w14:textId="77777777" w:rsidR="00476E8D" w:rsidRDefault="00476E8D" w:rsidP="009562F4">
            <w:pPr>
              <w:pStyle w:val="TAL"/>
              <w:rPr>
                <w:lang w:val="en-US" w:eastAsia="zh-CN"/>
              </w:rPr>
            </w:pPr>
            <w:proofErr w:type="spellStart"/>
            <w:r>
              <w:rPr>
                <w:lang w:val="en-US" w:eastAsia="zh-CN"/>
              </w:rPr>
              <w:t>ext</w:t>
            </w:r>
            <w:proofErr w:type="spellEnd"/>
            <w:r>
              <w:rPr>
                <w:lang w:val="en-US" w:eastAsia="zh-CN"/>
              </w:rPr>
              <w:t>-group-ids</w:t>
            </w:r>
          </w:p>
        </w:tc>
        <w:tc>
          <w:tcPr>
            <w:tcW w:w="880" w:type="pct"/>
            <w:tcBorders>
              <w:top w:val="single" w:sz="4" w:space="0" w:color="auto"/>
              <w:left w:val="single" w:sz="6" w:space="0" w:color="000000"/>
              <w:bottom w:val="single" w:sz="6" w:space="0" w:color="000000"/>
              <w:right w:val="single" w:sz="6" w:space="0" w:color="000000"/>
            </w:tcBorders>
          </w:tcPr>
          <w:p w14:paraId="1922ACFC" w14:textId="77777777" w:rsidR="00476E8D" w:rsidRDefault="00476E8D" w:rsidP="009562F4">
            <w:pPr>
              <w:pStyle w:val="TAL"/>
              <w:rPr>
                <w:lang w:val="en-US"/>
              </w:rPr>
            </w:pPr>
            <w:r>
              <w:rPr>
                <w:lang w:val="en-US"/>
              </w:rPr>
              <w:t>array(</w:t>
            </w:r>
            <w:proofErr w:type="spellStart"/>
            <w:r>
              <w:rPr>
                <w:lang w:val="en-US"/>
              </w:rPr>
              <w:t>ExtGroupId</w:t>
            </w:r>
            <w:proofErr w:type="spellEnd"/>
            <w:r>
              <w:rPr>
                <w:lang w:val="en-US"/>
              </w:rPr>
              <w:t>)</w:t>
            </w:r>
          </w:p>
        </w:tc>
        <w:tc>
          <w:tcPr>
            <w:tcW w:w="155" w:type="pct"/>
            <w:tcBorders>
              <w:top w:val="single" w:sz="4" w:space="0" w:color="auto"/>
              <w:left w:val="single" w:sz="6" w:space="0" w:color="000000"/>
              <w:bottom w:val="single" w:sz="6" w:space="0" w:color="000000"/>
              <w:right w:val="single" w:sz="6" w:space="0" w:color="000000"/>
            </w:tcBorders>
          </w:tcPr>
          <w:p w14:paraId="62530B4C" w14:textId="77777777" w:rsidR="00476E8D" w:rsidRDefault="00476E8D" w:rsidP="009562F4">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6E554F4" w14:textId="77777777" w:rsidR="00476E8D" w:rsidRDefault="00476E8D" w:rsidP="009562F4">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46F8CF29" w14:textId="77777777" w:rsidR="00476E8D" w:rsidRDefault="00476E8D" w:rsidP="009562F4">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476E8D" w14:paraId="5EDB58B6"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D24B427" w14:textId="77777777" w:rsidR="00476E8D" w:rsidRDefault="00476E8D"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4200740" w14:textId="77777777" w:rsidR="00476E8D" w:rsidRDefault="00476E8D" w:rsidP="009562F4">
            <w:pPr>
              <w:pStyle w:val="TAL"/>
              <w:rPr>
                <w:lang w:val="en-US" w:eastAsia="zh-CN"/>
              </w:rPr>
            </w:pPr>
            <w:proofErr w:type="spellStart"/>
            <w:r>
              <w:rPr>
                <w:lang w:val="en-US"/>
              </w:rPr>
              <w:t>SupportedFeatures</w:t>
            </w:r>
            <w:proofErr w:type="spellEnd"/>
          </w:p>
        </w:tc>
        <w:tc>
          <w:tcPr>
            <w:tcW w:w="155" w:type="pct"/>
            <w:tcBorders>
              <w:top w:val="single" w:sz="4" w:space="0" w:color="auto"/>
              <w:left w:val="single" w:sz="6" w:space="0" w:color="000000"/>
              <w:bottom w:val="single" w:sz="6" w:space="0" w:color="000000"/>
              <w:right w:val="single" w:sz="6" w:space="0" w:color="000000"/>
            </w:tcBorders>
            <w:hideMark/>
          </w:tcPr>
          <w:p w14:paraId="7BC2D5DF" w14:textId="77777777" w:rsidR="00476E8D" w:rsidRDefault="00476E8D"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C93D1FB" w14:textId="77777777" w:rsidR="00476E8D" w:rsidRDefault="00476E8D"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DEB81B2" w14:textId="77777777" w:rsidR="00476E8D" w:rsidRDefault="00476E8D" w:rsidP="009562F4">
            <w:pPr>
              <w:pStyle w:val="TAL"/>
              <w:rPr>
                <w:lang w:val="en-US" w:eastAsia="zh-CN"/>
              </w:rPr>
            </w:pPr>
            <w:r>
              <w:rPr>
                <w:rFonts w:cs="Arial"/>
                <w:szCs w:val="18"/>
                <w:lang w:val="en-US"/>
              </w:rPr>
              <w:t>see 3GPP TS 29.500 [8] clause 6.6</w:t>
            </w:r>
          </w:p>
        </w:tc>
      </w:tr>
    </w:tbl>
    <w:p w14:paraId="1FE73029" w14:textId="77777777" w:rsidR="00476E8D" w:rsidRDefault="00476E8D" w:rsidP="00842E08"/>
    <w:p w14:paraId="032F59E8" w14:textId="2682424A" w:rsidR="00476E8D" w:rsidRDefault="00476E8D" w:rsidP="00842E08">
      <w:r>
        <w:t>This method shall support the request data structures specified in table 5.2.44.3.1-2 and the response data structures and response codes specified in table 5.2.44.3.1-3.</w:t>
      </w:r>
    </w:p>
    <w:p w14:paraId="4A98D7EC" w14:textId="23C5AC0A" w:rsidR="00476E8D" w:rsidRDefault="00476E8D" w:rsidP="00842E08">
      <w:pPr>
        <w:pStyle w:val="TH"/>
      </w:pPr>
      <w:r>
        <w:lastRenderedPageBreak/>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76E8D" w14:paraId="29151BFE"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A04CE1" w14:textId="77777777" w:rsidR="00476E8D" w:rsidRDefault="00476E8D"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243E7" w14:textId="77777777" w:rsidR="00476E8D" w:rsidRDefault="00476E8D"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E3F1E5" w14:textId="77777777" w:rsidR="00476E8D" w:rsidRDefault="00476E8D"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3DD7F" w14:textId="77777777" w:rsidR="00476E8D" w:rsidRDefault="00476E8D" w:rsidP="009562F4">
            <w:pPr>
              <w:pStyle w:val="TAH"/>
              <w:rPr>
                <w:lang w:val="en-US"/>
              </w:rPr>
            </w:pPr>
            <w:r>
              <w:rPr>
                <w:lang w:val="en-US"/>
              </w:rPr>
              <w:t>Description</w:t>
            </w:r>
          </w:p>
        </w:tc>
      </w:tr>
      <w:tr w:rsidR="00476E8D" w14:paraId="118C112A"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DFA45C" w14:textId="77777777" w:rsidR="00476E8D" w:rsidRDefault="00476E8D"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B12309" w14:textId="77777777" w:rsidR="00476E8D" w:rsidRDefault="00476E8D"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99B9EE" w14:textId="77777777" w:rsidR="00476E8D" w:rsidRDefault="00476E8D"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7EB900" w14:textId="77777777" w:rsidR="00476E8D" w:rsidRDefault="00476E8D" w:rsidP="009562F4">
            <w:pPr>
              <w:pStyle w:val="TAL"/>
              <w:rPr>
                <w:lang w:val="en-US"/>
              </w:rPr>
            </w:pPr>
          </w:p>
        </w:tc>
      </w:tr>
    </w:tbl>
    <w:p w14:paraId="457B3BC5" w14:textId="77777777" w:rsidR="00476E8D" w:rsidRDefault="00476E8D" w:rsidP="00842E08"/>
    <w:p w14:paraId="23B0C14C" w14:textId="6900A88B" w:rsidR="00476E8D" w:rsidRDefault="00476E8D" w:rsidP="00842E08">
      <w:pPr>
        <w:pStyle w:val="TH"/>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476E8D" w14:paraId="636BFE8B"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43416" w14:textId="77777777" w:rsidR="00476E8D" w:rsidRDefault="00476E8D"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F01AB" w14:textId="77777777" w:rsidR="00476E8D" w:rsidRDefault="00476E8D"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6FB025" w14:textId="77777777" w:rsidR="00476E8D" w:rsidRDefault="00476E8D"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57008" w14:textId="77777777" w:rsidR="00476E8D" w:rsidRDefault="00476E8D" w:rsidP="009562F4">
            <w:pPr>
              <w:pStyle w:val="TAH"/>
              <w:rPr>
                <w:lang w:val="en-US"/>
              </w:rPr>
            </w:pPr>
            <w:r>
              <w:rPr>
                <w:lang w:val="en-US"/>
              </w:rPr>
              <w:t>Response</w:t>
            </w:r>
          </w:p>
          <w:p w14:paraId="7467AEA8" w14:textId="77777777" w:rsidR="00476E8D" w:rsidRDefault="00476E8D"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A4555F" w14:textId="77777777" w:rsidR="00476E8D" w:rsidRDefault="00476E8D" w:rsidP="009562F4">
            <w:pPr>
              <w:pStyle w:val="TAH"/>
              <w:rPr>
                <w:lang w:val="en-US"/>
              </w:rPr>
            </w:pPr>
            <w:r>
              <w:rPr>
                <w:lang w:val="en-US"/>
              </w:rPr>
              <w:t>Description</w:t>
            </w:r>
          </w:p>
        </w:tc>
      </w:tr>
      <w:tr w:rsidR="00476E8D" w14:paraId="7BE43EBB"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10FCF4" w14:textId="59C52CA8" w:rsidR="00476E8D" w:rsidRDefault="00476E8D" w:rsidP="009562F4">
            <w:pPr>
              <w:pStyle w:val="TAL"/>
              <w:rPr>
                <w:lang w:val="en-US"/>
              </w:rPr>
            </w:pPr>
            <w:r>
              <w:rPr>
                <w:color w:val="000000"/>
                <w:lang w:val="en-US" w:eastAsia="en-GB"/>
              </w:rPr>
              <w:t>Pp</w:t>
            </w:r>
            <w:r w:rsidR="00C66A35">
              <w:rPr>
                <w:color w:val="000000"/>
                <w:lang w:val="en-US" w:eastAsia="en-GB"/>
              </w:rPr>
              <w:t>5gVn</w:t>
            </w:r>
            <w:r>
              <w:rPr>
                <w:color w:val="000000"/>
                <w:lang w:val="en-US" w:eastAsia="en-GB"/>
              </w:rPr>
              <w:t>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43C4EA0B" w14:textId="77777777" w:rsidR="00476E8D" w:rsidRDefault="00476E8D"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45373D2" w14:textId="77777777" w:rsidR="00476E8D" w:rsidRDefault="00476E8D"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8F3899" w14:textId="77777777" w:rsidR="00476E8D" w:rsidRDefault="00476E8D"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B226B" w14:textId="77777777" w:rsidR="00476E8D" w:rsidRDefault="00476E8D"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476E8D" w14:paraId="1811C0E6"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47804B" w14:textId="77777777" w:rsidR="00476E8D" w:rsidRDefault="00476E8D" w:rsidP="009562F4">
            <w:pPr>
              <w:pStyle w:val="TAL"/>
              <w:rPr>
                <w:lang w:val="en-US"/>
              </w:rPr>
            </w:pPr>
            <w:r>
              <w:rPr>
                <w:lang w:val="en-US"/>
              </w:rPr>
              <w:t>NOTE:</w:t>
            </w:r>
            <w:r>
              <w:rPr>
                <w:lang w:val="en-US"/>
              </w:rPr>
              <w:tab/>
              <w:t>In addition common data structures as listed in table 5.5-1 are supported.</w:t>
            </w:r>
          </w:p>
        </w:tc>
      </w:tr>
    </w:tbl>
    <w:p w14:paraId="39B3A211" w14:textId="77777777" w:rsidR="00476E8D" w:rsidRPr="00476E8D" w:rsidRDefault="00476E8D" w:rsidP="00842E08">
      <w:pPr>
        <w:rPr>
          <w:lang w:eastAsia="zh-CN"/>
        </w:rPr>
      </w:pPr>
    </w:p>
    <w:p w14:paraId="6DCBCD08" w14:textId="77777777" w:rsidR="007C4061" w:rsidRPr="00533C32" w:rsidRDefault="007C4061" w:rsidP="006352FE">
      <w:pPr>
        <w:pStyle w:val="Heading2"/>
      </w:pPr>
      <w:bookmarkStart w:id="1751" w:name="_Toc20127150"/>
      <w:bookmarkStart w:id="1752" w:name="_Toc27589141"/>
      <w:bookmarkStart w:id="1753" w:name="_Toc36459947"/>
      <w:bookmarkStart w:id="1754" w:name="_Toc45029541"/>
      <w:bookmarkStart w:id="1755" w:name="_Toc56520171"/>
      <w:bookmarkStart w:id="1756" w:name="_Toc114765780"/>
      <w:r w:rsidRPr="00533C32">
        <w:t>5.</w:t>
      </w:r>
      <w:r w:rsidRPr="00533C32">
        <w:rPr>
          <w:lang w:eastAsia="zh-CN"/>
        </w:rPr>
        <w:t>3</w:t>
      </w:r>
      <w:r w:rsidRPr="00533C32">
        <w:tab/>
        <w:t>Notifications</w:t>
      </w:r>
      <w:bookmarkEnd w:id="1751"/>
      <w:bookmarkEnd w:id="1752"/>
      <w:bookmarkEnd w:id="1753"/>
      <w:bookmarkEnd w:id="1754"/>
      <w:bookmarkEnd w:id="1755"/>
      <w:bookmarkEnd w:id="1756"/>
    </w:p>
    <w:p w14:paraId="3E858BBD" w14:textId="77777777" w:rsidR="007C4061" w:rsidRPr="00533C32" w:rsidRDefault="007C4061" w:rsidP="006352FE">
      <w:pPr>
        <w:pStyle w:val="Heading3"/>
      </w:pPr>
      <w:bookmarkStart w:id="1757" w:name="_Toc20127151"/>
      <w:bookmarkStart w:id="1758" w:name="_Toc27589142"/>
      <w:bookmarkStart w:id="1759" w:name="_Toc36459948"/>
      <w:bookmarkStart w:id="1760" w:name="_Toc45029542"/>
      <w:bookmarkStart w:id="1761" w:name="_Toc56520172"/>
      <w:bookmarkStart w:id="1762" w:name="_Toc114765781"/>
      <w:r w:rsidRPr="00533C32">
        <w:t>5.</w:t>
      </w:r>
      <w:r w:rsidRPr="00533C32">
        <w:rPr>
          <w:lang w:eastAsia="zh-CN"/>
        </w:rPr>
        <w:t>3</w:t>
      </w:r>
      <w:r w:rsidRPr="00533C32">
        <w:t>.1</w:t>
      </w:r>
      <w:r w:rsidRPr="00533C32">
        <w:tab/>
        <w:t>General</w:t>
      </w:r>
      <w:bookmarkEnd w:id="1757"/>
      <w:bookmarkEnd w:id="1758"/>
      <w:bookmarkEnd w:id="1759"/>
      <w:bookmarkEnd w:id="1760"/>
      <w:bookmarkEnd w:id="1761"/>
      <w:bookmarkEnd w:id="1762"/>
    </w:p>
    <w:p w14:paraId="244EB7CA" w14:textId="77777777" w:rsidR="007C4061" w:rsidRPr="00533C32" w:rsidRDefault="007C4061" w:rsidP="00842E08">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7AED89F6" w14:textId="77777777" w:rsidR="007C4061" w:rsidRPr="00533C32" w:rsidRDefault="007C4061" w:rsidP="006352FE">
      <w:pPr>
        <w:pStyle w:val="Heading3"/>
        <w:rPr>
          <w:lang w:eastAsia="zh-CN"/>
        </w:rPr>
      </w:pPr>
      <w:bookmarkStart w:id="1763" w:name="_Toc20127152"/>
      <w:bookmarkStart w:id="1764" w:name="_Toc27589143"/>
      <w:bookmarkStart w:id="1765" w:name="_Toc36459949"/>
      <w:bookmarkStart w:id="1766" w:name="_Toc45029543"/>
      <w:bookmarkStart w:id="1767" w:name="_Toc56520173"/>
      <w:bookmarkStart w:id="1768" w:name="_Toc114765782"/>
      <w:r w:rsidRPr="00533C32">
        <w:t>5.</w:t>
      </w:r>
      <w:r w:rsidRPr="00533C32">
        <w:rPr>
          <w:lang w:eastAsia="zh-CN"/>
        </w:rPr>
        <w:t>3</w:t>
      </w:r>
      <w:r w:rsidRPr="00533C32">
        <w:t>.2</w:t>
      </w:r>
      <w:r w:rsidRPr="00533C32">
        <w:tab/>
        <w:t>Data Change Notification</w:t>
      </w:r>
      <w:bookmarkEnd w:id="1763"/>
      <w:bookmarkEnd w:id="1764"/>
      <w:bookmarkEnd w:id="1765"/>
      <w:bookmarkEnd w:id="1766"/>
      <w:bookmarkEnd w:id="1767"/>
      <w:bookmarkEnd w:id="1768"/>
    </w:p>
    <w:p w14:paraId="05D28A72" w14:textId="77777777" w:rsidR="007C4061" w:rsidRPr="00533C32" w:rsidRDefault="007C4061" w:rsidP="00842E08">
      <w:pPr>
        <w:rPr>
          <w:lang w:eastAsia="zh-CN"/>
        </w:rPr>
      </w:pPr>
      <w:r w:rsidRPr="00533C32">
        <w:t>The POST method shall be used for Data Change Notifications</w:t>
      </w:r>
      <w:r w:rsidRPr="00533C32">
        <w:rPr>
          <w:lang w:eastAsia="zh-CN"/>
        </w:rPr>
        <w:t>.</w:t>
      </w:r>
    </w:p>
    <w:p w14:paraId="7915F66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w:t>
      </w:r>
      <w:proofErr w:type="spellStart"/>
      <w:r w:rsidRPr="00533C32">
        <w:t>notif</w:t>
      </w:r>
      <w:proofErr w:type="spellEnd"/>
      <w:r w:rsidRPr="00533C32">
        <w:t>" collection resource, the URI shall be as provided during the subscription procedure</w:t>
      </w:r>
      <w:r w:rsidRPr="00533C32">
        <w:rPr>
          <w:lang w:eastAsia="zh-CN"/>
        </w:rPr>
        <w:t>;</w:t>
      </w:r>
    </w:p>
    <w:p w14:paraId="5A9BAA95"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w:t>
      </w:r>
      <w:proofErr w:type="spellStart"/>
      <w:r w:rsidRPr="00533C32">
        <w:t>callback</w:t>
      </w:r>
      <w:proofErr w:type="spellEnd"/>
      <w:r w:rsidRPr="00533C32">
        <w:t xml:space="preserve"> URI of the UDM, or the UDR </w:t>
      </w:r>
      <w:r w:rsidRPr="00533C32">
        <w:rPr>
          <w:lang w:eastAsia="zh-CN"/>
        </w:rPr>
        <w:t>may</w:t>
      </w:r>
      <w:r w:rsidRPr="00533C32">
        <w:t xml:space="preserve"> retrieve from NRF a default notification URI stored by UDM in NRF during the NF registration procedure.</w:t>
      </w:r>
    </w:p>
    <w:p w14:paraId="20EC010E"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18F13148" w14:textId="77777777"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14:paraId="77FC5DA9" w14:textId="77777777" w:rsidR="007C4061" w:rsidRPr="00533C32" w:rsidRDefault="007C4061" w:rsidP="00842E08">
      <w:r w:rsidRPr="00533C32">
        <w:t>The "</w:t>
      </w:r>
      <w:proofErr w:type="spellStart"/>
      <w:r w:rsidRPr="00533C32">
        <w:t>callback</w:t>
      </w:r>
      <w:proofErr w:type="spellEnd"/>
      <w:r w:rsidRPr="00533C32">
        <w:t xml:space="preserve">" </w:t>
      </w:r>
      <w:r>
        <w:t>clause</w:t>
      </w:r>
      <w:r w:rsidRPr="00533C32">
        <w:t xml:space="preserve"> of the OpenAPI specification found in Annex A.2 associated to the POST method of the "subs-to-</w:t>
      </w:r>
      <w:proofErr w:type="spellStart"/>
      <w:r w:rsidRPr="00533C32">
        <w:t>notif</w:t>
      </w:r>
      <w:proofErr w:type="spellEnd"/>
      <w:r w:rsidRPr="00533C32">
        <w:t>" resource shall be used as the notification request for both explicit and implicit subscriptions.</w:t>
      </w:r>
    </w:p>
    <w:p w14:paraId="27A219AD" w14:textId="77777777"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0BFD04D" w14:textId="77777777" w:rsidR="007C4061" w:rsidRPr="00533C32" w:rsidRDefault="007C4061" w:rsidP="00842E08">
      <w:r w:rsidRPr="00533C32">
        <w:t>Resource URI: {</w:t>
      </w:r>
      <w:proofErr w:type="spellStart"/>
      <w:r w:rsidRPr="00533C32">
        <w:t>callbackReference</w:t>
      </w:r>
      <w:proofErr w:type="spellEnd"/>
      <w:r w:rsidRPr="00533C32">
        <w:t>}</w:t>
      </w:r>
    </w:p>
    <w:p w14:paraId="29A6D445" w14:textId="77777777" w:rsidR="007C4061" w:rsidRPr="00533C32" w:rsidRDefault="007C4061" w:rsidP="00842E08">
      <w:r w:rsidRPr="00533C32">
        <w:t>Support of URI query parameters is specified in table 5.</w:t>
      </w:r>
      <w:r w:rsidRPr="00533C32">
        <w:rPr>
          <w:lang w:eastAsia="zh-CN"/>
        </w:rPr>
        <w:t>3</w:t>
      </w:r>
      <w:r w:rsidRPr="00533C32">
        <w:t>.2-1.</w:t>
      </w:r>
    </w:p>
    <w:p w14:paraId="002A1AAF" w14:textId="77777777" w:rsidR="007C4061" w:rsidRPr="00533C32" w:rsidRDefault="007C4061" w:rsidP="00842E08">
      <w:pPr>
        <w:pStyle w:val="TH"/>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A5423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E673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A99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7EB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44C2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9418B" w14:textId="77777777" w:rsidR="007C4061" w:rsidRPr="00D5200C" w:rsidRDefault="007C4061" w:rsidP="00C17C4C">
            <w:pPr>
              <w:pStyle w:val="TAH"/>
              <w:rPr>
                <w:lang w:val="en-US"/>
              </w:rPr>
            </w:pPr>
            <w:r w:rsidRPr="00D5200C">
              <w:rPr>
                <w:lang w:val="en-US"/>
              </w:rPr>
              <w:t>Description</w:t>
            </w:r>
          </w:p>
        </w:tc>
      </w:tr>
      <w:tr w:rsidR="007C4061" w:rsidRPr="00BC4D08" w14:paraId="271D385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ED43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4B074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62F77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CBE2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D7351C" w14:textId="77777777" w:rsidR="007C4061" w:rsidRPr="00D5200C" w:rsidRDefault="007C4061" w:rsidP="00C17C4C">
            <w:pPr>
              <w:pStyle w:val="TAL"/>
              <w:rPr>
                <w:lang w:val="en-US"/>
              </w:rPr>
            </w:pPr>
          </w:p>
        </w:tc>
      </w:tr>
    </w:tbl>
    <w:p w14:paraId="2706E175" w14:textId="77777777" w:rsidR="007C4061" w:rsidRPr="00533C32" w:rsidRDefault="007C4061" w:rsidP="00842E08"/>
    <w:p w14:paraId="4E041168" w14:textId="77777777" w:rsidR="007C4061" w:rsidRPr="00533C32" w:rsidRDefault="007C4061" w:rsidP="00842E08">
      <w:r w:rsidRPr="00533C32">
        <w:t>Support of request data structures is specified in table 5.</w:t>
      </w:r>
      <w:r w:rsidRPr="00533C32">
        <w:rPr>
          <w:lang w:eastAsia="zh-CN"/>
        </w:rPr>
        <w:t>3</w:t>
      </w:r>
      <w:r w:rsidRPr="00533C32">
        <w:t>.2-2 and of response data structures and response codes is specified in table 5.3.2-3.</w:t>
      </w:r>
    </w:p>
    <w:p w14:paraId="0D1C9CB3" w14:textId="77777777" w:rsidR="007C4061" w:rsidRPr="00533C32" w:rsidRDefault="007C4061" w:rsidP="00842E08">
      <w:pPr>
        <w:pStyle w:val="TH"/>
      </w:pPr>
      <w:r w:rsidRPr="00533C32">
        <w:lastRenderedPageBreak/>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1F55FB1D"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DB4314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4529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71D2EA"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4FCE1" w14:textId="77777777" w:rsidR="007C4061" w:rsidRPr="00D5200C" w:rsidRDefault="007C4061" w:rsidP="00C17C4C">
            <w:pPr>
              <w:pStyle w:val="TAH"/>
              <w:rPr>
                <w:lang w:val="en-US"/>
              </w:rPr>
            </w:pPr>
            <w:r w:rsidRPr="00D5200C">
              <w:rPr>
                <w:lang w:val="en-US"/>
              </w:rPr>
              <w:t>Description</w:t>
            </w:r>
          </w:p>
        </w:tc>
      </w:tr>
      <w:tr w:rsidR="007C4061" w:rsidRPr="00BC4D08" w14:paraId="653A2624"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08F4F6E" w14:textId="77777777" w:rsidR="007C4061" w:rsidRPr="00D5200C" w:rsidRDefault="007C4061" w:rsidP="00C17C4C">
            <w:pPr>
              <w:pStyle w:val="TAH"/>
              <w:rPr>
                <w:b w:val="0"/>
                <w:lang w:val="en-US"/>
              </w:rPr>
            </w:pPr>
            <w:proofErr w:type="spellStart"/>
            <w:r w:rsidRPr="00D5200C">
              <w:rPr>
                <w:b w:val="0"/>
                <w:lang w:val="en-US"/>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70085" w14:textId="77777777"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0BD079" w14:textId="77777777"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94989DA" w14:textId="77777777" w:rsidR="007C4061" w:rsidRPr="00D5200C" w:rsidRDefault="007C4061" w:rsidP="00C17C4C">
            <w:pPr>
              <w:pStyle w:val="TAH"/>
              <w:rPr>
                <w:b w:val="0"/>
                <w:lang w:val="en-US"/>
              </w:rPr>
            </w:pPr>
          </w:p>
        </w:tc>
      </w:tr>
    </w:tbl>
    <w:p w14:paraId="02D62AE4" w14:textId="77777777" w:rsidR="007C4061" w:rsidRPr="00533C32" w:rsidRDefault="007C4061" w:rsidP="00842E08"/>
    <w:p w14:paraId="6D38314F" w14:textId="77777777" w:rsidR="007C4061" w:rsidRPr="00533C32" w:rsidRDefault="007C4061" w:rsidP="00842E08">
      <w:pPr>
        <w:pStyle w:val="TH"/>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EA9D7C6" w14:textId="77777777"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C8A4A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617C4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EA637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F605B8" w14:textId="77777777" w:rsidR="007C4061" w:rsidRPr="00D5200C" w:rsidRDefault="007C4061" w:rsidP="00C17C4C">
            <w:pPr>
              <w:pStyle w:val="TAH"/>
              <w:rPr>
                <w:lang w:val="en-US"/>
              </w:rPr>
            </w:pPr>
            <w:r w:rsidRPr="00D5200C">
              <w:rPr>
                <w:lang w:val="en-US"/>
              </w:rPr>
              <w:t>Response</w:t>
            </w:r>
          </w:p>
          <w:p w14:paraId="1C4666F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E90D23" w14:textId="77777777" w:rsidR="007C4061" w:rsidRPr="00D5200C" w:rsidRDefault="007C4061" w:rsidP="00C17C4C">
            <w:pPr>
              <w:pStyle w:val="TAH"/>
              <w:rPr>
                <w:lang w:val="en-US"/>
              </w:rPr>
            </w:pPr>
            <w:r w:rsidRPr="00D5200C">
              <w:rPr>
                <w:lang w:val="en-US"/>
              </w:rPr>
              <w:t>Description</w:t>
            </w:r>
          </w:p>
        </w:tc>
      </w:tr>
      <w:tr w:rsidR="007C4061" w:rsidRPr="00BC4D08" w14:paraId="232C2C02" w14:textId="77777777"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C79B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8A6404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FD443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2E594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C22EEB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06A49D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A120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89F92C0" w14:textId="77777777" w:rsidR="006A1F8D" w:rsidRDefault="006A1F8D" w:rsidP="00842E08">
      <w:bookmarkStart w:id="1769" w:name="_Toc56520174"/>
    </w:p>
    <w:p w14:paraId="5CCD9AE7" w14:textId="77777777" w:rsidR="001C7AC8" w:rsidRPr="00533C32" w:rsidRDefault="001C7AC8" w:rsidP="001C7AC8">
      <w:pPr>
        <w:pStyle w:val="Heading3"/>
        <w:rPr>
          <w:lang w:eastAsia="zh-CN"/>
        </w:rPr>
      </w:pPr>
      <w:bookmarkStart w:id="1770" w:name="_Toc114765783"/>
      <w:r w:rsidRPr="00533C32">
        <w:t>5.</w:t>
      </w:r>
      <w:r w:rsidRPr="00533C32">
        <w:rPr>
          <w:lang w:eastAsia="zh-CN"/>
        </w:rPr>
        <w:t>3</w:t>
      </w:r>
      <w:r w:rsidRPr="00533C32">
        <w:t>.</w:t>
      </w:r>
      <w:r>
        <w:t>3</w:t>
      </w:r>
      <w:r w:rsidRPr="00533C32">
        <w:tab/>
        <w:t xml:space="preserve">Data </w:t>
      </w:r>
      <w:r>
        <w:t>Removal</w:t>
      </w:r>
      <w:r w:rsidRPr="00533C32">
        <w:t xml:space="preserve"> Notification</w:t>
      </w:r>
      <w:bookmarkEnd w:id="1769"/>
      <w:bookmarkEnd w:id="1770"/>
    </w:p>
    <w:p w14:paraId="56BC70E0" w14:textId="77777777" w:rsidR="001C7AC8" w:rsidRDefault="001C7AC8" w:rsidP="00842E08">
      <w:pPr>
        <w:rPr>
          <w:lang w:eastAsia="zh-CN"/>
        </w:rPr>
      </w:pPr>
      <w:r w:rsidRPr="00533C32">
        <w:t xml:space="preserve">The POST method shall be used for Data </w:t>
      </w:r>
      <w:r>
        <w:t>Removal</w:t>
      </w:r>
      <w:r w:rsidRPr="00533C32">
        <w:t xml:space="preserve"> Notifications</w:t>
      </w:r>
      <w:r w:rsidRPr="00533C32">
        <w:rPr>
          <w:lang w:eastAsia="zh-CN"/>
        </w:rPr>
        <w:t>.</w:t>
      </w:r>
    </w:p>
    <w:p w14:paraId="16431CDE" w14:textId="77777777" w:rsidR="001C7AC8" w:rsidRPr="00533C32" w:rsidRDefault="001C7AC8" w:rsidP="00842E08">
      <w:pPr>
        <w:rPr>
          <w:lang w:eastAsia="zh-CN"/>
        </w:rPr>
      </w:pPr>
      <w:r>
        <w:rPr>
          <w:lang w:eastAsia="zh-CN"/>
        </w:rPr>
        <w:t>Data Removal Notifications are used for subscription withdraw cases implicitly subscribed by the UDM.</w:t>
      </w:r>
    </w:p>
    <w:p w14:paraId="27B71BCF" w14:textId="77777777"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w:t>
      </w:r>
      <w:proofErr w:type="spellStart"/>
      <w:r w:rsidRPr="00533C32">
        <w:t>callback</w:t>
      </w:r>
      <w:proofErr w:type="spellEnd"/>
      <w:r w:rsidRPr="00533C32">
        <w:t xml:space="preserve"> URI of the UDM, or the UDR </w:t>
      </w:r>
      <w:r w:rsidRPr="00533C32">
        <w:rPr>
          <w:lang w:eastAsia="zh-CN"/>
        </w:rPr>
        <w:t>may</w:t>
      </w:r>
      <w:r w:rsidRPr="00533C32">
        <w:t xml:space="preserve"> retrieve from NRF a default notification URI stored by UDM in NRF during the NF registration procedure.</w:t>
      </w:r>
    </w:p>
    <w:p w14:paraId="36B29FA7" w14:textId="77777777"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7DA3A022" w14:textId="77777777" w:rsidR="001C7AC8" w:rsidRPr="00533C32" w:rsidRDefault="001C7AC8" w:rsidP="00842E08">
      <w:r w:rsidRPr="00533C32">
        <w:t>The "</w:t>
      </w:r>
      <w:proofErr w:type="spellStart"/>
      <w:r w:rsidRPr="00533C32">
        <w:t>callback</w:t>
      </w:r>
      <w:proofErr w:type="spellEnd"/>
      <w:r w:rsidRPr="00533C32">
        <w:t xml:space="preserve">" </w:t>
      </w:r>
      <w:r>
        <w:t>clause</w:t>
      </w:r>
      <w:r w:rsidRPr="00533C32">
        <w:t xml:space="preserve"> of the OpenAPI specification found in Annex A.2 associated to the POST method of the "subs-to-</w:t>
      </w:r>
      <w:proofErr w:type="spellStart"/>
      <w:r w:rsidRPr="00533C32">
        <w:t>notif</w:t>
      </w:r>
      <w:proofErr w:type="spellEnd"/>
      <w:r w:rsidRPr="00533C32">
        <w:t>" resource shall be used as the notification request.</w:t>
      </w:r>
    </w:p>
    <w:p w14:paraId="094329B9" w14:textId="77777777" w:rsidR="001C7AC8" w:rsidRPr="00533C32" w:rsidRDefault="001C7AC8" w:rsidP="00842E08">
      <w:r w:rsidRPr="00533C32">
        <w:t>Resource URI: {</w:t>
      </w:r>
      <w:proofErr w:type="spellStart"/>
      <w:r w:rsidRPr="00533C32">
        <w:t>callbackReference</w:t>
      </w:r>
      <w:proofErr w:type="spellEnd"/>
      <w:r w:rsidRPr="00533C32">
        <w:t>}</w:t>
      </w:r>
    </w:p>
    <w:p w14:paraId="70A44AF0" w14:textId="77777777" w:rsidR="001C7AC8" w:rsidRPr="00533C32" w:rsidRDefault="001C7AC8" w:rsidP="00842E08">
      <w:r w:rsidRPr="00533C32">
        <w:t>Support of URI query parameters is specified in table 5.</w:t>
      </w:r>
      <w:r w:rsidRPr="00533C32">
        <w:rPr>
          <w:lang w:eastAsia="zh-CN"/>
        </w:rPr>
        <w:t>3</w:t>
      </w:r>
      <w:r w:rsidRPr="00533C32">
        <w:t>.</w:t>
      </w:r>
      <w:r>
        <w:t>3</w:t>
      </w:r>
      <w:r w:rsidRPr="00533C32">
        <w:t>-1.</w:t>
      </w:r>
    </w:p>
    <w:p w14:paraId="69DBC3E2" w14:textId="77777777" w:rsidR="001C7AC8" w:rsidRPr="00533C32" w:rsidRDefault="001C7AC8" w:rsidP="00842E08">
      <w:pPr>
        <w:pStyle w:val="TH"/>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14:paraId="479D16AF"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F6A81E" w14:textId="77777777"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9C59C5" w14:textId="77777777"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2CB05C" w14:textId="77777777"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769270" w14:textId="77777777"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CA46F" w14:textId="77777777" w:rsidR="001C7AC8" w:rsidRPr="00D5200C" w:rsidRDefault="001C7AC8" w:rsidP="00EB2161">
            <w:pPr>
              <w:pStyle w:val="TAH"/>
              <w:rPr>
                <w:lang w:val="en-US"/>
              </w:rPr>
            </w:pPr>
            <w:r w:rsidRPr="00D5200C">
              <w:rPr>
                <w:lang w:val="en-US"/>
              </w:rPr>
              <w:t>Description</w:t>
            </w:r>
          </w:p>
        </w:tc>
      </w:tr>
      <w:tr w:rsidR="001C7AC8" w:rsidRPr="00BC4D08" w14:paraId="792B09C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C01AD" w14:textId="77777777"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593C56" w14:textId="77777777"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A6C9E0F" w14:textId="77777777"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F89818" w14:textId="77777777"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EF80BF" w14:textId="77777777" w:rsidR="001C7AC8" w:rsidRPr="00D5200C" w:rsidRDefault="001C7AC8" w:rsidP="00EB2161">
            <w:pPr>
              <w:pStyle w:val="TAL"/>
              <w:rPr>
                <w:lang w:val="en-US"/>
              </w:rPr>
            </w:pPr>
          </w:p>
        </w:tc>
      </w:tr>
    </w:tbl>
    <w:p w14:paraId="03233B2A" w14:textId="77777777" w:rsidR="001C7AC8" w:rsidRPr="00533C32" w:rsidRDefault="001C7AC8" w:rsidP="00842E08"/>
    <w:p w14:paraId="79A17752" w14:textId="77777777" w:rsidR="001C7AC8" w:rsidRPr="00533C32" w:rsidRDefault="001C7AC8" w:rsidP="00842E0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14:paraId="426B866B" w14:textId="77777777" w:rsidR="001C7AC8" w:rsidRPr="00533C32" w:rsidRDefault="001C7AC8" w:rsidP="00842E08">
      <w:pPr>
        <w:pStyle w:val="TH"/>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14:paraId="0C4EB108"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108A91" w14:textId="77777777"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0B265" w14:textId="77777777"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E89EBE" w14:textId="77777777"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1E8E88" w14:textId="77777777" w:rsidR="001C7AC8" w:rsidRPr="00D5200C" w:rsidRDefault="001C7AC8" w:rsidP="00EB2161">
            <w:pPr>
              <w:pStyle w:val="TAH"/>
              <w:rPr>
                <w:lang w:val="en-US"/>
              </w:rPr>
            </w:pPr>
            <w:r w:rsidRPr="00D5200C">
              <w:rPr>
                <w:lang w:val="en-US"/>
              </w:rPr>
              <w:t>Description</w:t>
            </w:r>
          </w:p>
        </w:tc>
      </w:tr>
      <w:tr w:rsidR="001C7AC8" w:rsidRPr="00BC4D08" w14:paraId="3170DAA1"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1EA272C" w14:textId="77777777" w:rsidR="001C7AC8" w:rsidRPr="00D5200C" w:rsidRDefault="001C7AC8" w:rsidP="00EB2161">
            <w:pPr>
              <w:pStyle w:val="TAH"/>
              <w:rPr>
                <w:b w:val="0"/>
                <w:lang w:val="en-US"/>
              </w:rPr>
            </w:pPr>
            <w:proofErr w:type="spellStart"/>
            <w:r w:rsidRPr="00D5200C">
              <w:rPr>
                <w:b w:val="0"/>
                <w:lang w:val="en-US"/>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D88DB" w14:textId="77777777"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A80ED5" w14:textId="77777777"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F4DA99E" w14:textId="77777777" w:rsidR="001C7AC8" w:rsidRPr="00D5200C" w:rsidRDefault="001C7AC8" w:rsidP="001C7AC8">
            <w:pPr>
              <w:pStyle w:val="TAH"/>
              <w:jc w:val="left"/>
              <w:rPr>
                <w:b w:val="0"/>
                <w:lang w:val="en-US"/>
              </w:rPr>
            </w:pPr>
            <w:proofErr w:type="spellStart"/>
            <w:r>
              <w:rPr>
                <w:b w:val="0"/>
                <w:lang w:val="en-US"/>
              </w:rPr>
              <w:t>notifyItems</w:t>
            </w:r>
            <w:proofErr w:type="spellEnd"/>
            <w:r>
              <w:rPr>
                <w:b w:val="0"/>
                <w:lang w:val="en-US"/>
              </w:rPr>
              <w:t xml:space="preserve"> within the </w:t>
            </w:r>
            <w:proofErr w:type="spellStart"/>
            <w:r>
              <w:rPr>
                <w:b w:val="0"/>
                <w:lang w:val="en-US"/>
              </w:rPr>
              <w:t>DataChangeNotify</w:t>
            </w:r>
            <w:proofErr w:type="spellEnd"/>
            <w:r>
              <w:rPr>
                <w:b w:val="0"/>
                <w:lang w:val="en-US"/>
              </w:rPr>
              <w:t xml:space="preserve"> type shall indicate deletion of the resources Amf3GppAccessRegistration and/or AmfNon3GppAccessRegistration</w:t>
            </w:r>
          </w:p>
        </w:tc>
      </w:tr>
    </w:tbl>
    <w:p w14:paraId="51803039" w14:textId="77777777" w:rsidR="001C7AC8" w:rsidRPr="00533C32" w:rsidRDefault="001C7AC8" w:rsidP="00842E08"/>
    <w:p w14:paraId="3DC6DD77" w14:textId="77777777" w:rsidR="001C7AC8" w:rsidRPr="00533C32" w:rsidRDefault="001C7AC8" w:rsidP="00842E08">
      <w:pPr>
        <w:pStyle w:val="TH"/>
      </w:pPr>
      <w:r w:rsidRPr="00533C32">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14:paraId="5D2032BD"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AE125" w14:textId="77777777"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0C03C9" w14:textId="77777777"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FA0A77" w14:textId="77777777"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7045E8" w14:textId="77777777" w:rsidR="001C7AC8" w:rsidRPr="00D5200C" w:rsidRDefault="001C7AC8" w:rsidP="00EB2161">
            <w:pPr>
              <w:pStyle w:val="TAH"/>
              <w:rPr>
                <w:lang w:val="en-US"/>
              </w:rPr>
            </w:pPr>
            <w:r w:rsidRPr="00D5200C">
              <w:rPr>
                <w:lang w:val="en-US"/>
              </w:rPr>
              <w:t>Response</w:t>
            </w:r>
          </w:p>
          <w:p w14:paraId="3D36A47B" w14:textId="77777777"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50DC4C" w14:textId="77777777" w:rsidR="001C7AC8" w:rsidRPr="00D5200C" w:rsidRDefault="001C7AC8" w:rsidP="00EB2161">
            <w:pPr>
              <w:pStyle w:val="TAH"/>
              <w:rPr>
                <w:lang w:val="en-US"/>
              </w:rPr>
            </w:pPr>
            <w:r w:rsidRPr="00D5200C">
              <w:rPr>
                <w:lang w:val="en-US"/>
              </w:rPr>
              <w:t>Description</w:t>
            </w:r>
          </w:p>
        </w:tc>
      </w:tr>
      <w:tr w:rsidR="001C7AC8" w:rsidRPr="00BC4D08" w14:paraId="78D6DA8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627D" w14:textId="77777777"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9A297B" w14:textId="77777777"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D3625E1" w14:textId="77777777"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80C8C" w14:textId="77777777"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9E6083D" w14:textId="77777777" w:rsidR="001C7AC8" w:rsidRPr="00D5200C" w:rsidRDefault="001C7AC8" w:rsidP="00EB2161">
            <w:pPr>
              <w:pStyle w:val="TAL"/>
              <w:rPr>
                <w:lang w:val="en-US"/>
              </w:rPr>
            </w:pPr>
            <w:r w:rsidRPr="00D5200C">
              <w:rPr>
                <w:lang w:val="en-US"/>
              </w:rPr>
              <w:t>Upon success, an empty response body shall be returned.</w:t>
            </w:r>
          </w:p>
        </w:tc>
      </w:tr>
      <w:tr w:rsidR="001C7AC8" w:rsidRPr="00BC4D08" w14:paraId="120115DE" w14:textId="77777777"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8A9EF5" w14:textId="77777777"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14:paraId="4EB09899" w14:textId="77777777" w:rsidR="007C4061" w:rsidRPr="00533C32" w:rsidRDefault="007C4061" w:rsidP="00842E08"/>
    <w:p w14:paraId="67DB1333" w14:textId="77777777" w:rsidR="007C4061" w:rsidRPr="00533C32" w:rsidRDefault="007C4061" w:rsidP="006352FE">
      <w:pPr>
        <w:pStyle w:val="Heading2"/>
      </w:pPr>
      <w:bookmarkStart w:id="1771" w:name="_Toc20127153"/>
      <w:bookmarkStart w:id="1772" w:name="_Toc27589144"/>
      <w:bookmarkStart w:id="1773" w:name="_Toc36459950"/>
      <w:bookmarkStart w:id="1774" w:name="_Toc45029544"/>
      <w:bookmarkStart w:id="1775" w:name="_Toc56520175"/>
      <w:bookmarkStart w:id="1776" w:name="_Toc114765784"/>
      <w:r w:rsidRPr="00533C32">
        <w:rPr>
          <w:lang w:eastAsia="zh-CN"/>
        </w:rPr>
        <w:lastRenderedPageBreak/>
        <w:t>5.4</w:t>
      </w:r>
      <w:r w:rsidRPr="00533C32">
        <w:rPr>
          <w:lang w:eastAsia="zh-CN"/>
        </w:rPr>
        <w:tab/>
      </w:r>
      <w:r w:rsidRPr="00533C32">
        <w:t>Data Model</w:t>
      </w:r>
      <w:bookmarkEnd w:id="1771"/>
      <w:bookmarkEnd w:id="1772"/>
      <w:bookmarkEnd w:id="1773"/>
      <w:bookmarkEnd w:id="1774"/>
      <w:bookmarkEnd w:id="1775"/>
      <w:bookmarkEnd w:id="1776"/>
    </w:p>
    <w:p w14:paraId="5A7C81C3" w14:textId="77777777" w:rsidR="007C4061" w:rsidRPr="00533C32" w:rsidRDefault="007C4061" w:rsidP="006352FE">
      <w:pPr>
        <w:pStyle w:val="Heading3"/>
      </w:pPr>
      <w:bookmarkStart w:id="1777" w:name="_Toc20127154"/>
      <w:bookmarkStart w:id="1778" w:name="_Toc27589145"/>
      <w:bookmarkStart w:id="1779" w:name="_Toc36459951"/>
      <w:bookmarkStart w:id="1780" w:name="_Toc45029545"/>
      <w:bookmarkStart w:id="1781" w:name="_Toc56520176"/>
      <w:bookmarkStart w:id="1782" w:name="_Toc114765785"/>
      <w:r w:rsidRPr="00533C32">
        <w:t>5.4.1</w:t>
      </w:r>
      <w:r w:rsidRPr="00533C32">
        <w:tab/>
        <w:t>General</w:t>
      </w:r>
      <w:bookmarkEnd w:id="1777"/>
      <w:bookmarkEnd w:id="1778"/>
      <w:bookmarkEnd w:id="1779"/>
      <w:bookmarkEnd w:id="1780"/>
      <w:bookmarkEnd w:id="1781"/>
      <w:bookmarkEnd w:id="1782"/>
    </w:p>
    <w:p w14:paraId="758B07CE" w14:textId="77777777" w:rsidR="007C4061" w:rsidRPr="00533C32" w:rsidRDefault="007C4061" w:rsidP="00842E08">
      <w:r w:rsidRPr="00533C32">
        <w:t>This clause specifies the application data model supported by the API.</w:t>
      </w:r>
    </w:p>
    <w:p w14:paraId="71B74E3D" w14:textId="77777777" w:rsidR="007C4061" w:rsidRPr="00533C32" w:rsidRDefault="007C4061" w:rsidP="00842E08">
      <w:r w:rsidRPr="00533C32">
        <w:t xml:space="preserve">Table 5.4.1-1 specifies the data types defined for the </w:t>
      </w:r>
      <w:proofErr w:type="spellStart"/>
      <w:r w:rsidRPr="00533C32">
        <w:t>N</w:t>
      </w:r>
      <w:r w:rsidRPr="00533C32">
        <w:rPr>
          <w:lang w:eastAsia="zh-CN"/>
        </w:rPr>
        <w:t>udr</w:t>
      </w:r>
      <w:proofErr w:type="spellEnd"/>
      <w:r w:rsidRPr="00533C32">
        <w:t xml:space="preserve"> service based interface protocol.</w:t>
      </w:r>
    </w:p>
    <w:p w14:paraId="20416349" w14:textId="77777777" w:rsidR="007C4061" w:rsidRPr="00533C32" w:rsidRDefault="007C4061" w:rsidP="00842E08">
      <w:pPr>
        <w:pStyle w:val="TH"/>
      </w:pPr>
      <w:r w:rsidRPr="00533C32">
        <w:t xml:space="preserve">Table 5.4.1-1: </w:t>
      </w:r>
      <w:proofErr w:type="spellStart"/>
      <w:r w:rsidRPr="00533C32">
        <w:t>N</w:t>
      </w:r>
      <w:r w:rsidRPr="00533C32">
        <w:rPr>
          <w:lang w:eastAsia="zh-CN"/>
        </w:rPr>
        <w:t>udr</w:t>
      </w:r>
      <w:proofErr w:type="spellEnd"/>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proofErr w:type="spellStart"/>
            <w:r w:rsidRPr="00D5200C">
              <w:rPr>
                <w:lang w:val="en-US" w:eastAsia="zh-CN"/>
              </w:rPr>
              <w:t>AuthenticationSubscription</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proofErr w:type="spellStart"/>
            <w:r w:rsidRPr="00D5200C">
              <w:rPr>
                <w:lang w:val="en-US" w:eastAsia="zh-CN"/>
              </w:rPr>
              <w:t>OperatorSpecificDataContainer</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proofErr w:type="spellStart"/>
            <w:r w:rsidRPr="00D5200C">
              <w:rPr>
                <w:lang w:val="en-US" w:eastAsia="zh-CN"/>
              </w:rPr>
              <w:t>SmfRegList</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proofErr w:type="spellStart"/>
            <w:r w:rsidRPr="00D5200C">
              <w:rPr>
                <w:lang w:val="en-US"/>
              </w:rPr>
              <w:t>SubscriptionDataSubscriptions</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proofErr w:type="spellStart"/>
            <w:r w:rsidRPr="00D5200C">
              <w:rPr>
                <w:lang w:val="en-US"/>
              </w:rPr>
              <w:t>DataChangeNotify</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proofErr w:type="spellStart"/>
            <w:r w:rsidRPr="00D5200C">
              <w:rPr>
                <w:lang w:val="en-US" w:eastAsia="zh-CN"/>
              </w:rPr>
              <w:t>IdentityData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Identity data corresponds to the provided </w:t>
            </w:r>
            <w:proofErr w:type="spellStart"/>
            <w:r w:rsidRPr="00D5200C">
              <w:rPr>
                <w:rFonts w:cs="Arial"/>
                <w:szCs w:val="18"/>
                <w:lang w:val="en-US" w:eastAsia="zh-CN"/>
              </w:rPr>
              <w:t>ueId</w:t>
            </w:r>
            <w:proofErr w:type="spellEnd"/>
          </w:p>
        </w:tc>
      </w:tr>
      <w:tr w:rsidR="007C4061" w:rsidRPr="00BC4D08" w14:paraId="65443F9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proofErr w:type="spellStart"/>
            <w:r w:rsidRPr="00D5200C">
              <w:rPr>
                <w:lang w:val="en-US" w:eastAsia="zh-CN"/>
              </w:rPr>
              <w:t>ProvisionedDataSets</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proofErr w:type="spellStart"/>
            <w:r w:rsidRPr="00D5200C">
              <w:rPr>
                <w:lang w:val="en-US" w:eastAsia="zh-CN"/>
              </w:rPr>
              <w:t>SorData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proofErr w:type="spellStart"/>
            <w:r w:rsidRPr="00D5200C">
              <w:rPr>
                <w:lang w:val="en-US" w:eastAsia="zh-CN"/>
              </w:rPr>
              <w:t>UpuData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proofErr w:type="spellStart"/>
            <w:r w:rsidRPr="00D5200C">
              <w:rPr>
                <w:lang w:val="en-US" w:eastAsia="zh-CN"/>
              </w:rPr>
              <w:t>NssaiAckData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proofErr w:type="spellStart"/>
            <w:r w:rsidRPr="00D5200C">
              <w:rPr>
                <w:lang w:val="en-US" w:eastAsia="zh-CN"/>
              </w:rPr>
              <w:t>CagAckData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proofErr w:type="spellStart"/>
            <w:r w:rsidRPr="00D5200C">
              <w:rPr>
                <w:lang w:val="en-US" w:eastAsia="zh-CN"/>
              </w:rPr>
              <w:t>AmfSubscriptionInfo</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533C32" w:rsidRDefault="007C4061" w:rsidP="00C17C4C">
            <w:pPr>
              <w:pStyle w:val="TAL"/>
              <w:rPr>
                <w:lang w:val="en-US" w:eastAsia="zh-CN"/>
              </w:rPr>
            </w:pPr>
            <w:proofErr w:type="spellStart"/>
            <w:r w:rsidRPr="00D5200C">
              <w:rPr>
                <w:color w:val="000000"/>
                <w:lang w:val="en-US" w:eastAsia="en-GB"/>
              </w:rPr>
              <w:t>EeProfile</w:t>
            </w:r>
            <w:r w:rsidRPr="00D5200C">
              <w:rPr>
                <w:lang w:val="en-US"/>
              </w:rPr>
              <w:t>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D5200C" w:rsidRDefault="007C4061" w:rsidP="00C17C4C">
            <w:pPr>
              <w:pStyle w:val="TAL"/>
              <w:rPr>
                <w:lang w:val="en-US" w:eastAsia="zh-CN"/>
              </w:rPr>
            </w:pPr>
            <w:proofErr w:type="spellStart"/>
            <w:r w:rsidRPr="00D5200C">
              <w:rPr>
                <w:color w:val="000000"/>
                <w:lang w:val="en-US" w:eastAsia="en-GB"/>
              </w:rPr>
              <w:t>ContextDataSets</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D5200C" w:rsidRDefault="00ED3F91" w:rsidP="00C17C4C">
            <w:pPr>
              <w:pStyle w:val="TAL"/>
              <w:rPr>
                <w:color w:val="000000"/>
                <w:lang w:val="en-US" w:eastAsia="en-GB"/>
              </w:rPr>
            </w:pPr>
            <w:proofErr w:type="spellStart"/>
            <w:r>
              <w:rPr>
                <w:color w:val="000000"/>
                <w:lang w:val="en-US" w:eastAsia="en-GB"/>
              </w:rPr>
              <w:t>SequenceNumber</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D5200C" w:rsidRDefault="00ED3F91" w:rsidP="00C17C4C">
            <w:pPr>
              <w:pStyle w:val="TAL"/>
              <w:rPr>
                <w:color w:val="000000"/>
                <w:lang w:val="en-US" w:eastAsia="en-GB"/>
              </w:rPr>
            </w:pPr>
            <w:proofErr w:type="spellStart"/>
            <w:r>
              <w:rPr>
                <w:color w:val="000000"/>
                <w:lang w:val="en-US" w:eastAsia="en-GB"/>
              </w:rPr>
              <w:t>MessageWaitingData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D5200C" w:rsidRDefault="00ED3F91" w:rsidP="00C17C4C">
            <w:pPr>
              <w:pStyle w:val="TAL"/>
              <w:rPr>
                <w:color w:val="000000"/>
                <w:lang w:val="en-US" w:eastAsia="en-GB"/>
              </w:rPr>
            </w:pPr>
            <w:proofErr w:type="spellStart"/>
            <w:r>
              <w:rPr>
                <w:color w:val="000000"/>
                <w:lang w:val="en-US" w:eastAsia="en-GB"/>
              </w:rPr>
              <w:t>SmscData</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96018D">
            <w:pPr>
              <w:pStyle w:val="TAL"/>
              <w:rPr>
                <w:lang w:val="en-US" w:eastAsia="zh-CN"/>
              </w:rPr>
            </w:pPr>
            <w:proofErr w:type="spellStart"/>
            <w:r>
              <w:rPr>
                <w:lang w:val="en-US" w:eastAsia="zh-CN"/>
              </w:rPr>
              <w:t>SmfSubscriptionInfo</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96018D">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96018D">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96018D">
            <w:pPr>
              <w:pStyle w:val="TAL"/>
              <w:rPr>
                <w:lang w:val="en-US" w:eastAsia="zh-CN"/>
              </w:rPr>
            </w:pPr>
            <w:proofErr w:type="spellStart"/>
            <w:r>
              <w:rPr>
                <w:lang w:val="en-US" w:eastAsia="zh-CN"/>
              </w:rPr>
              <w:t>SmfSubscriptionItem</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96018D">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96018D">
            <w:pPr>
              <w:pStyle w:val="TAL"/>
              <w:rPr>
                <w:rFonts w:cs="Arial"/>
                <w:szCs w:val="18"/>
                <w:lang w:val="en-US" w:eastAsia="zh-CN"/>
              </w:rPr>
            </w:pPr>
            <w:r>
              <w:t>Contains info about a single SMF event subscription</w:t>
            </w:r>
          </w:p>
        </w:tc>
      </w:tr>
      <w:tr w:rsidR="00635660" w14:paraId="529A7FBE"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EB143B3" w14:textId="4DBA8D51" w:rsidR="00635660" w:rsidRDefault="00635660" w:rsidP="00635660">
            <w:pPr>
              <w:pStyle w:val="TAL"/>
              <w:rPr>
                <w:lang w:val="en-US" w:eastAsia="zh-CN"/>
              </w:rPr>
            </w:pPr>
            <w:proofErr w:type="spellStart"/>
            <w:r>
              <w:rPr>
                <w:lang w:val="en-US" w:eastAsia="zh-CN"/>
              </w:rPr>
              <w:t>MtcProvider</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117EECDE" w14:textId="08CC349C" w:rsidR="00635660" w:rsidRDefault="00635660" w:rsidP="00635660">
            <w:pPr>
              <w:pStyle w:val="TAL"/>
              <w:rPr>
                <w:lang w:val="en-US" w:eastAsia="zh-CN"/>
              </w:rPr>
            </w:pPr>
            <w:r>
              <w:rPr>
                <w:lang w:val="en-US" w:eastAsia="zh-CN"/>
              </w:rPr>
              <w:t>5.4.2.28</w:t>
            </w:r>
          </w:p>
        </w:tc>
        <w:tc>
          <w:tcPr>
            <w:tcW w:w="4649" w:type="dxa"/>
            <w:gridSpan w:val="2"/>
            <w:tcBorders>
              <w:top w:val="single" w:sz="4" w:space="0" w:color="auto"/>
              <w:left w:val="single" w:sz="4" w:space="0" w:color="auto"/>
              <w:bottom w:val="single" w:sz="4" w:space="0" w:color="auto"/>
              <w:right w:val="single" w:sz="4" w:space="0" w:color="auto"/>
            </w:tcBorders>
          </w:tcPr>
          <w:p w14:paraId="4D51B506" w14:textId="77777777" w:rsidR="00635660" w:rsidRDefault="00635660" w:rsidP="00635660">
            <w:pPr>
              <w:pStyle w:val="TAL"/>
            </w:pPr>
          </w:p>
        </w:tc>
      </w:tr>
      <w:tr w:rsidR="00635660" w14:paraId="3A348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5EA7040" w14:textId="557B37C5" w:rsidR="00635660" w:rsidRDefault="00635660" w:rsidP="00635660">
            <w:pPr>
              <w:pStyle w:val="TAL"/>
              <w:rPr>
                <w:lang w:val="en-US" w:eastAsia="zh-CN"/>
              </w:rPr>
            </w:pPr>
            <w:proofErr w:type="spellStart"/>
            <w:r>
              <w:rPr>
                <w:lang w:val="en-US" w:eastAsia="zh-CN"/>
              </w:rPr>
              <w:t>HssSubscriptionInfo</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0DE0FEDA" w14:textId="593DF969" w:rsidR="00635660" w:rsidRDefault="00635660" w:rsidP="00635660">
            <w:pPr>
              <w:pStyle w:val="TAL"/>
              <w:rPr>
                <w:lang w:val="en-US" w:eastAsia="zh-CN"/>
              </w:rPr>
            </w:pPr>
            <w:r>
              <w:rPr>
                <w:lang w:val="en-US" w:eastAsia="zh-CN"/>
              </w:rPr>
              <w:t>5.4.2.29</w:t>
            </w:r>
          </w:p>
        </w:tc>
        <w:tc>
          <w:tcPr>
            <w:tcW w:w="4649" w:type="dxa"/>
            <w:gridSpan w:val="2"/>
            <w:tcBorders>
              <w:top w:val="single" w:sz="4" w:space="0" w:color="auto"/>
              <w:left w:val="single" w:sz="4" w:space="0" w:color="auto"/>
              <w:bottom w:val="single" w:sz="4" w:space="0" w:color="auto"/>
              <w:right w:val="single" w:sz="4" w:space="0" w:color="auto"/>
            </w:tcBorders>
          </w:tcPr>
          <w:p w14:paraId="0B9DA7A1" w14:textId="63612907" w:rsidR="00635660" w:rsidRDefault="00635660" w:rsidP="00635660">
            <w:pPr>
              <w:pStyle w:val="TAL"/>
            </w:pPr>
            <w:r>
              <w:rPr>
                <w:rFonts w:cs="Arial"/>
                <w:szCs w:val="18"/>
                <w:lang w:val="en-US" w:eastAsia="zh-CN"/>
              </w:rPr>
              <w:t>Information the UDR stores related to active subscriptions at the HSS(s)</w:t>
            </w:r>
          </w:p>
        </w:tc>
      </w:tr>
      <w:tr w:rsidR="00635660" w14:paraId="724946F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43818E69" w14:textId="216FD8B9" w:rsidR="00635660" w:rsidRDefault="00635660" w:rsidP="00635660">
            <w:pPr>
              <w:pStyle w:val="TAL"/>
              <w:rPr>
                <w:lang w:val="en-US" w:eastAsia="zh-CN"/>
              </w:rPr>
            </w:pPr>
            <w:proofErr w:type="spellStart"/>
            <w:r>
              <w:rPr>
                <w:lang w:val="en-US" w:eastAsia="zh-CN"/>
              </w:rPr>
              <w:t>HssSubscriptionItem</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5C412863" w14:textId="2C2572F5" w:rsidR="00635660" w:rsidRDefault="00635660" w:rsidP="00635660">
            <w:pPr>
              <w:pStyle w:val="TAL"/>
              <w:rPr>
                <w:lang w:val="en-US" w:eastAsia="zh-CN"/>
              </w:rPr>
            </w:pPr>
            <w:r>
              <w:rPr>
                <w:lang w:val="en-US" w:eastAsia="zh-CN"/>
              </w:rPr>
              <w:t>5.4.2.30</w:t>
            </w:r>
          </w:p>
        </w:tc>
        <w:tc>
          <w:tcPr>
            <w:tcW w:w="4649" w:type="dxa"/>
            <w:gridSpan w:val="2"/>
            <w:tcBorders>
              <w:top w:val="single" w:sz="4" w:space="0" w:color="auto"/>
              <w:left w:val="single" w:sz="4" w:space="0" w:color="auto"/>
              <w:bottom w:val="single" w:sz="4" w:space="0" w:color="auto"/>
              <w:right w:val="single" w:sz="4" w:space="0" w:color="auto"/>
            </w:tcBorders>
          </w:tcPr>
          <w:p w14:paraId="4AB73A6D" w14:textId="74D6375B" w:rsidR="00635660" w:rsidRDefault="00635660" w:rsidP="00635660">
            <w:pPr>
              <w:pStyle w:val="TAL"/>
            </w:pPr>
            <w:r>
              <w:t>Contains info about a single HSS event subscription</w:t>
            </w:r>
          </w:p>
        </w:tc>
      </w:tr>
      <w:tr w:rsidR="00635660" w14:paraId="2B07C7D3"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25BBBB9" w14:textId="2FE37483" w:rsidR="00635660" w:rsidRDefault="00635660" w:rsidP="00635660">
            <w:pPr>
              <w:pStyle w:val="TAL"/>
              <w:rPr>
                <w:lang w:val="en-US" w:eastAsia="zh-CN"/>
              </w:rPr>
            </w:pPr>
            <w:proofErr w:type="spellStart"/>
            <w:r>
              <w:rPr>
                <w:color w:val="000000"/>
                <w:lang w:val="en-US" w:eastAsia="en-GB"/>
              </w:rPr>
              <w:t>EeGroupProfile</w:t>
            </w:r>
            <w:r>
              <w:rPr>
                <w:lang w:val="en-US"/>
              </w:rPr>
              <w:t>Data</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043D7769" w14:textId="656701AC" w:rsidR="00635660" w:rsidRDefault="00635660" w:rsidP="00635660">
            <w:pPr>
              <w:pStyle w:val="TAL"/>
              <w:rPr>
                <w:lang w:val="en-US" w:eastAsia="zh-CN"/>
              </w:rPr>
            </w:pPr>
            <w:r>
              <w:rPr>
                <w:lang w:val="en-US" w:eastAsia="zh-CN"/>
              </w:rPr>
              <w:t>5.4.2.31</w:t>
            </w:r>
          </w:p>
        </w:tc>
        <w:tc>
          <w:tcPr>
            <w:tcW w:w="4649" w:type="dxa"/>
            <w:gridSpan w:val="2"/>
            <w:tcBorders>
              <w:top w:val="single" w:sz="4" w:space="0" w:color="auto"/>
              <w:left w:val="single" w:sz="4" w:space="0" w:color="auto"/>
              <w:bottom w:val="single" w:sz="4" w:space="0" w:color="auto"/>
              <w:right w:val="single" w:sz="4" w:space="0" w:color="auto"/>
            </w:tcBorders>
          </w:tcPr>
          <w:p w14:paraId="451AAA65" w14:textId="5694BC9A" w:rsidR="00635660" w:rsidRDefault="00635660" w:rsidP="00635660">
            <w:pPr>
              <w:pStyle w:val="TAL"/>
            </w:pPr>
            <w:r>
              <w:rPr>
                <w:rFonts w:cs="Arial" w:hint="eastAsia"/>
                <w:szCs w:val="18"/>
                <w:lang w:val="en-US" w:eastAsia="zh-CN"/>
              </w:rPr>
              <w:t>T</w:t>
            </w:r>
            <w:r>
              <w:rPr>
                <w:rFonts w:cs="Arial"/>
                <w:szCs w:val="18"/>
                <w:lang w:val="en-US" w:eastAsia="zh-CN"/>
              </w:rPr>
              <w:t>he Event Exposure Profile Data for a group of UEs</w:t>
            </w:r>
          </w:p>
        </w:tc>
      </w:tr>
      <w:tr w:rsidR="00635660" w14:paraId="0EDD9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5AE2890" w14:textId="12DFB321" w:rsidR="00635660" w:rsidRDefault="00635660" w:rsidP="00635660">
            <w:pPr>
              <w:pStyle w:val="TAL"/>
              <w:rPr>
                <w:color w:val="000000"/>
                <w:lang w:val="en-US" w:eastAsia="en-GB"/>
              </w:rPr>
            </w:pPr>
            <w:r>
              <w:rPr>
                <w:color w:val="000000"/>
                <w:lang w:eastAsia="en-GB"/>
              </w:rPr>
              <w:t>Pp5gVnGroupProfileData</w:t>
            </w:r>
          </w:p>
        </w:tc>
        <w:tc>
          <w:tcPr>
            <w:tcW w:w="1677" w:type="dxa"/>
            <w:gridSpan w:val="2"/>
            <w:tcBorders>
              <w:top w:val="single" w:sz="4" w:space="0" w:color="auto"/>
              <w:left w:val="single" w:sz="4" w:space="0" w:color="auto"/>
              <w:bottom w:val="single" w:sz="4" w:space="0" w:color="auto"/>
              <w:right w:val="single" w:sz="4" w:space="0" w:color="auto"/>
            </w:tcBorders>
          </w:tcPr>
          <w:p w14:paraId="7556FCAB" w14:textId="3473F9F7" w:rsidR="00635660" w:rsidRDefault="00635660" w:rsidP="00635660">
            <w:pPr>
              <w:pStyle w:val="TAL"/>
              <w:rPr>
                <w:lang w:val="en-US" w:eastAsia="zh-CN"/>
              </w:rPr>
            </w:pPr>
            <w:r>
              <w:rPr>
                <w:lang w:val="en-US" w:eastAsia="zh-CN"/>
              </w:rPr>
              <w:t>5.4.2.32</w:t>
            </w:r>
          </w:p>
        </w:tc>
        <w:tc>
          <w:tcPr>
            <w:tcW w:w="4649" w:type="dxa"/>
            <w:gridSpan w:val="2"/>
            <w:tcBorders>
              <w:top w:val="single" w:sz="4" w:space="0" w:color="auto"/>
              <w:left w:val="single" w:sz="4" w:space="0" w:color="auto"/>
              <w:bottom w:val="single" w:sz="4" w:space="0" w:color="auto"/>
              <w:right w:val="single" w:sz="4" w:space="0" w:color="auto"/>
            </w:tcBorders>
          </w:tcPr>
          <w:p w14:paraId="25281C97" w14:textId="186AD964"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 xml:space="preserve">he </w:t>
            </w:r>
            <w:proofErr w:type="spellStart"/>
            <w:r>
              <w:rPr>
                <w:rFonts w:cs="Arial"/>
                <w:szCs w:val="18"/>
                <w:lang w:val="en-US" w:eastAsia="zh-CN"/>
              </w:rPr>
              <w:t>Paramter</w:t>
            </w:r>
            <w:proofErr w:type="spellEnd"/>
            <w:r>
              <w:rPr>
                <w:rFonts w:cs="Arial"/>
                <w:szCs w:val="18"/>
                <w:lang w:val="en-US" w:eastAsia="zh-CN"/>
              </w:rPr>
              <w:t xml:space="preserve"> Provision Profile Data for 5G VN groups</w:t>
            </w:r>
          </w:p>
        </w:tc>
      </w:tr>
      <w:tr w:rsidR="00635660" w14:paraId="1BB76A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3B44706" w14:textId="60292CA3" w:rsidR="00635660" w:rsidRDefault="00635660" w:rsidP="00635660">
            <w:pPr>
              <w:pStyle w:val="TAL"/>
              <w:rPr>
                <w:color w:val="000000"/>
                <w:lang w:eastAsia="en-GB"/>
              </w:rPr>
            </w:pPr>
            <w:proofErr w:type="spellStart"/>
            <w:r>
              <w:rPr>
                <w:color w:val="000000"/>
                <w:lang w:eastAsia="en-GB"/>
              </w:rPr>
              <w:t>PpProfile</w:t>
            </w:r>
            <w:r>
              <w:t>Data</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06156FAC" w14:textId="784A932A" w:rsidR="00635660" w:rsidRDefault="00635660" w:rsidP="00635660">
            <w:pPr>
              <w:pStyle w:val="TAL"/>
              <w:rPr>
                <w:lang w:val="en-US" w:eastAsia="zh-CN"/>
              </w:rPr>
            </w:pPr>
            <w:r>
              <w:rPr>
                <w:lang w:val="en-US" w:eastAsia="zh-CN"/>
              </w:rPr>
              <w:t>5.4.2.33</w:t>
            </w:r>
          </w:p>
        </w:tc>
        <w:tc>
          <w:tcPr>
            <w:tcW w:w="4649" w:type="dxa"/>
            <w:gridSpan w:val="2"/>
            <w:tcBorders>
              <w:top w:val="single" w:sz="4" w:space="0" w:color="auto"/>
              <w:left w:val="single" w:sz="4" w:space="0" w:color="auto"/>
              <w:bottom w:val="single" w:sz="4" w:space="0" w:color="auto"/>
              <w:right w:val="single" w:sz="4" w:space="0" w:color="auto"/>
            </w:tcBorders>
          </w:tcPr>
          <w:p w14:paraId="7F69DFB0" w14:textId="3D741969"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 xml:space="preserve">he </w:t>
            </w:r>
            <w:proofErr w:type="spellStart"/>
            <w:r>
              <w:rPr>
                <w:rFonts w:cs="Arial"/>
                <w:szCs w:val="18"/>
                <w:lang w:val="en-US" w:eastAsia="zh-CN"/>
              </w:rPr>
              <w:t>Paramter</w:t>
            </w:r>
            <w:proofErr w:type="spellEnd"/>
            <w:r>
              <w:rPr>
                <w:rFonts w:cs="Arial"/>
                <w:szCs w:val="18"/>
                <w:lang w:val="en-US" w:eastAsia="zh-CN"/>
              </w:rPr>
              <w:t xml:space="preserve"> Provision Profile Data</w:t>
            </w:r>
          </w:p>
        </w:tc>
      </w:tr>
      <w:tr w:rsidR="00635660" w14:paraId="546D7D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7F8965D4" w14:textId="29FF96C1" w:rsidR="00635660" w:rsidRDefault="00635660" w:rsidP="00635660">
            <w:pPr>
              <w:pStyle w:val="TAL"/>
              <w:rPr>
                <w:color w:val="000000"/>
                <w:lang w:eastAsia="en-GB"/>
              </w:rPr>
            </w:pPr>
            <w:proofErr w:type="spellStart"/>
            <w:r w:rsidRPr="002C1DE4">
              <w:rPr>
                <w:color w:val="000000"/>
                <w:lang w:eastAsia="en-GB"/>
              </w:rPr>
              <w:t>AllowedMtcProviderInfo</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5514850E" w14:textId="09059EC5" w:rsidR="00635660" w:rsidRDefault="00635660" w:rsidP="00635660">
            <w:pPr>
              <w:pStyle w:val="TAL"/>
              <w:rPr>
                <w:lang w:val="en-US" w:eastAsia="zh-CN"/>
              </w:rPr>
            </w:pPr>
            <w:r>
              <w:rPr>
                <w:lang w:val="en-US" w:eastAsia="zh-CN"/>
              </w:rPr>
              <w:t>5.4.2.34</w:t>
            </w:r>
          </w:p>
        </w:tc>
        <w:tc>
          <w:tcPr>
            <w:tcW w:w="4649" w:type="dxa"/>
            <w:gridSpan w:val="2"/>
            <w:tcBorders>
              <w:top w:val="single" w:sz="4" w:space="0" w:color="auto"/>
              <w:left w:val="single" w:sz="4" w:space="0" w:color="auto"/>
              <w:bottom w:val="single" w:sz="4" w:space="0" w:color="auto"/>
              <w:right w:val="single" w:sz="4" w:space="0" w:color="auto"/>
            </w:tcBorders>
          </w:tcPr>
          <w:p w14:paraId="0F413A7D" w14:textId="408E2A41" w:rsidR="00635660" w:rsidRDefault="00635660" w:rsidP="00635660">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25665" w:rsidRPr="00BC4D08" w14:paraId="5780A50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025665" w:rsidRPr="00D5200C" w:rsidRDefault="00025665" w:rsidP="00025665">
            <w:pPr>
              <w:pStyle w:val="TAL"/>
              <w:rPr>
                <w:color w:val="000000"/>
                <w:lang w:val="en-US" w:eastAsia="en-GB"/>
              </w:rPr>
            </w:pPr>
            <w:bookmarkStart w:id="1783" w:name="_Hlk70333643"/>
            <w:proofErr w:type="spellStart"/>
            <w:r w:rsidRPr="00D5200C">
              <w:rPr>
                <w:lang w:val="en-US" w:eastAsia="zh-CN"/>
              </w:rPr>
              <w:t>AuthMethod</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025665" w:rsidRPr="00D5200C" w:rsidRDefault="00025665" w:rsidP="00025665">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025665" w:rsidRPr="00D5200C" w:rsidRDefault="00025665" w:rsidP="00025665">
            <w:pPr>
              <w:pStyle w:val="TAL"/>
              <w:rPr>
                <w:rFonts w:cs="Arial"/>
                <w:szCs w:val="18"/>
                <w:lang w:val="en-US" w:eastAsia="zh-CN"/>
              </w:rPr>
            </w:pPr>
          </w:p>
        </w:tc>
      </w:tr>
      <w:tr w:rsidR="00025665" w:rsidRPr="00BC4D08" w14:paraId="2F3BD6A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025665" w:rsidRPr="00D5200C" w:rsidRDefault="00025665" w:rsidP="00025665">
            <w:pPr>
              <w:pStyle w:val="TAL"/>
              <w:rPr>
                <w:lang w:val="en-US" w:eastAsia="zh-CN"/>
              </w:rPr>
            </w:pPr>
            <w:proofErr w:type="spellStart"/>
            <w:r w:rsidRPr="00D5200C">
              <w:rPr>
                <w:lang w:val="en-US" w:eastAsia="zh-CN"/>
              </w:rPr>
              <w:t>DataSetName</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025665" w:rsidRPr="00D5200C" w:rsidRDefault="00025665" w:rsidP="00025665">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025665" w:rsidRPr="00533C32" w:rsidRDefault="00025665" w:rsidP="00025665">
            <w:pPr>
              <w:pStyle w:val="TAL"/>
              <w:rPr>
                <w:rFonts w:cs="Arial"/>
                <w:szCs w:val="18"/>
                <w:lang w:val="en-US" w:eastAsia="zh-CN"/>
              </w:rPr>
            </w:pPr>
          </w:p>
        </w:tc>
      </w:tr>
      <w:tr w:rsidR="00025665" w:rsidRPr="00BC4D08" w14:paraId="798E74D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025665" w:rsidRPr="00D5200C" w:rsidRDefault="00025665" w:rsidP="00025665">
            <w:pPr>
              <w:pStyle w:val="TAL"/>
              <w:rPr>
                <w:lang w:val="en-US" w:eastAsia="zh-CN"/>
              </w:rPr>
            </w:pPr>
            <w:proofErr w:type="spellStart"/>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025665" w:rsidRPr="00D5200C" w:rsidRDefault="00025665" w:rsidP="00025665">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025665" w:rsidRPr="00533C32" w:rsidRDefault="00025665" w:rsidP="00025665">
            <w:pPr>
              <w:pStyle w:val="TAL"/>
              <w:rPr>
                <w:rFonts w:cs="Arial"/>
                <w:szCs w:val="18"/>
                <w:lang w:val="en-US" w:eastAsia="zh-CN"/>
              </w:rPr>
            </w:pPr>
          </w:p>
        </w:tc>
      </w:tr>
      <w:tr w:rsidR="00025665" w:rsidRPr="00BC4D08" w14:paraId="180FD04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025665" w:rsidRPr="00D5200C" w:rsidRDefault="00025665" w:rsidP="00025665">
            <w:pPr>
              <w:pStyle w:val="TAL"/>
              <w:rPr>
                <w:color w:val="000000"/>
                <w:lang w:val="en-US" w:eastAsia="en-GB"/>
              </w:rPr>
            </w:pPr>
            <w:proofErr w:type="spellStart"/>
            <w:r w:rsidRPr="00D5200C">
              <w:rPr>
                <w:lang w:val="en-US" w:eastAsia="zh-CN"/>
              </w:rPr>
              <w:t>SqnScheme</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025665" w:rsidRPr="00D5200C" w:rsidRDefault="00025665" w:rsidP="00025665">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025665" w:rsidRPr="00533C32" w:rsidRDefault="00025665" w:rsidP="00025665">
            <w:pPr>
              <w:pStyle w:val="TAL"/>
              <w:rPr>
                <w:rFonts w:cs="Arial"/>
                <w:szCs w:val="18"/>
                <w:lang w:val="en-US" w:eastAsia="zh-CN"/>
              </w:rPr>
            </w:pPr>
          </w:p>
        </w:tc>
      </w:tr>
      <w:tr w:rsidR="00025665" w:rsidRPr="00BC4D08" w14:paraId="16FCB732"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025665" w:rsidRPr="00D5200C" w:rsidRDefault="00025665" w:rsidP="00025665">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025665" w:rsidRPr="00D5200C" w:rsidRDefault="00025665" w:rsidP="00025665">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025665" w:rsidRPr="00533C32" w:rsidRDefault="00025665" w:rsidP="00025665">
            <w:pPr>
              <w:pStyle w:val="TAL"/>
              <w:rPr>
                <w:rFonts w:cs="Arial"/>
                <w:szCs w:val="18"/>
                <w:lang w:val="en-US" w:eastAsia="zh-CN"/>
              </w:rPr>
            </w:pPr>
          </w:p>
        </w:tc>
      </w:tr>
      <w:tr w:rsidR="00025665" w:rsidRPr="00BC4D08" w14:paraId="0FDB62C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025665" w:rsidRPr="00D5200C" w:rsidRDefault="00025665" w:rsidP="00025665">
            <w:pPr>
              <w:pStyle w:val="TAL"/>
              <w:rPr>
                <w:color w:val="000000"/>
                <w:lang w:val="en-US" w:eastAsia="en-GB"/>
              </w:rPr>
            </w:pPr>
            <w:proofErr w:type="spellStart"/>
            <w:r w:rsidRPr="00D5200C">
              <w:rPr>
                <w:lang w:val="en-US" w:eastAsia="zh-CN"/>
              </w:rPr>
              <w:t>UeUpdateStatus</w:t>
            </w:r>
            <w:proofErr w:type="spellEnd"/>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025665" w:rsidRPr="00D5200C" w:rsidRDefault="00025665" w:rsidP="00025665">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025665" w:rsidRPr="00533C32" w:rsidRDefault="00025665" w:rsidP="00025665">
            <w:pPr>
              <w:pStyle w:val="TAL"/>
              <w:rPr>
                <w:rFonts w:cs="Arial"/>
                <w:szCs w:val="18"/>
                <w:lang w:val="en-US" w:eastAsia="zh-CN"/>
              </w:rPr>
            </w:pPr>
          </w:p>
        </w:tc>
      </w:tr>
      <w:tr w:rsidR="00025665" w:rsidRPr="00BC4D08" w14:paraId="4334738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2E1056EC" w14:textId="64F93B39" w:rsidR="00025665" w:rsidRPr="00D5200C" w:rsidRDefault="00025665" w:rsidP="00025665">
            <w:pPr>
              <w:pStyle w:val="TAL"/>
              <w:rPr>
                <w:lang w:val="en-US" w:eastAsia="zh-CN"/>
              </w:rPr>
            </w:pPr>
            <w:proofErr w:type="spellStart"/>
            <w:r>
              <w:rPr>
                <w:lang w:val="en-US"/>
              </w:rPr>
              <w:t>PpDataType</w:t>
            </w:r>
            <w:proofErr w:type="spellEnd"/>
          </w:p>
        </w:tc>
        <w:tc>
          <w:tcPr>
            <w:tcW w:w="1677" w:type="dxa"/>
            <w:gridSpan w:val="2"/>
            <w:tcBorders>
              <w:top w:val="single" w:sz="4" w:space="0" w:color="auto"/>
              <w:left w:val="single" w:sz="4" w:space="0" w:color="auto"/>
              <w:bottom w:val="single" w:sz="4" w:space="0" w:color="auto"/>
              <w:right w:val="single" w:sz="4" w:space="0" w:color="auto"/>
            </w:tcBorders>
          </w:tcPr>
          <w:p w14:paraId="43E35953" w14:textId="301A5C78" w:rsidR="00025665" w:rsidRPr="00D5200C" w:rsidRDefault="00025665" w:rsidP="00025665">
            <w:pPr>
              <w:pStyle w:val="TAL"/>
              <w:rPr>
                <w:lang w:val="en-US" w:eastAsia="zh-CN"/>
              </w:rPr>
            </w:pPr>
            <w:r>
              <w:rPr>
                <w:rFonts w:hint="eastAsia"/>
                <w:lang w:val="en-US" w:eastAsia="zh-CN"/>
              </w:rPr>
              <w:t>5</w:t>
            </w:r>
            <w:r>
              <w:rPr>
                <w:lang w:val="en-US" w:eastAsia="zh-CN"/>
              </w:rPr>
              <w:t>.4.3.10</w:t>
            </w:r>
          </w:p>
        </w:tc>
        <w:tc>
          <w:tcPr>
            <w:tcW w:w="4649" w:type="dxa"/>
            <w:gridSpan w:val="2"/>
            <w:tcBorders>
              <w:top w:val="single" w:sz="4" w:space="0" w:color="auto"/>
              <w:left w:val="single" w:sz="4" w:space="0" w:color="auto"/>
              <w:bottom w:val="single" w:sz="4" w:space="0" w:color="auto"/>
              <w:right w:val="single" w:sz="4" w:space="0" w:color="auto"/>
            </w:tcBorders>
          </w:tcPr>
          <w:p w14:paraId="03E6AAD6" w14:textId="77777777" w:rsidR="00025665" w:rsidRPr="00533C32" w:rsidRDefault="00025665" w:rsidP="00025665">
            <w:pPr>
              <w:pStyle w:val="TAL"/>
              <w:rPr>
                <w:rFonts w:cs="Arial"/>
                <w:szCs w:val="18"/>
                <w:lang w:val="en-US" w:eastAsia="zh-CN"/>
              </w:rPr>
            </w:pPr>
          </w:p>
        </w:tc>
      </w:tr>
      <w:bookmarkEnd w:id="1783"/>
    </w:tbl>
    <w:p w14:paraId="6E68D716" w14:textId="77777777" w:rsidR="007C4061" w:rsidRPr="00533C32" w:rsidRDefault="007C4061" w:rsidP="00842E08">
      <w:pPr>
        <w:rPr>
          <w:lang w:eastAsia="zh-CN"/>
        </w:rPr>
      </w:pPr>
    </w:p>
    <w:p w14:paraId="471057AF" w14:textId="77777777" w:rsidR="007C4061" w:rsidRPr="00533C32" w:rsidRDefault="007C4061" w:rsidP="00842E08">
      <w:r w:rsidRPr="00533C32">
        <w:t xml:space="preserve">Table 5.4.1-2 specifies data types re-used by the </w:t>
      </w:r>
      <w:proofErr w:type="spellStart"/>
      <w:r w:rsidRPr="00533C32">
        <w:t>N</w:t>
      </w:r>
      <w:r w:rsidRPr="00533C32">
        <w:rPr>
          <w:lang w:eastAsia="zh-CN"/>
        </w:rPr>
        <w:t>udr</w:t>
      </w:r>
      <w:proofErr w:type="spellEnd"/>
      <w:r w:rsidRPr="00533C32">
        <w:t xml:space="preserve"> service based interface protocol from other specifications, including a reference to their respective specifications and when needed, a short description of their use within the </w:t>
      </w:r>
      <w:proofErr w:type="spellStart"/>
      <w:r w:rsidRPr="00533C32">
        <w:t>N</w:t>
      </w:r>
      <w:r w:rsidRPr="00533C32">
        <w:rPr>
          <w:lang w:eastAsia="zh-CN"/>
        </w:rPr>
        <w:t>udr</w:t>
      </w:r>
      <w:proofErr w:type="spellEnd"/>
      <w:r w:rsidRPr="00533C32">
        <w:t xml:space="preserve"> service based interface.</w:t>
      </w:r>
    </w:p>
    <w:p w14:paraId="5900B59B" w14:textId="77777777" w:rsidR="007C4061" w:rsidRPr="00533C32" w:rsidRDefault="007C4061" w:rsidP="00842E08">
      <w:pPr>
        <w:pStyle w:val="TH"/>
      </w:pPr>
      <w:r w:rsidRPr="00533C32">
        <w:lastRenderedPageBreak/>
        <w:t xml:space="preserve">Table 5.4.1-2: </w:t>
      </w:r>
      <w:proofErr w:type="spellStart"/>
      <w:r w:rsidRPr="00533C32">
        <w:t>N</w:t>
      </w:r>
      <w:r w:rsidRPr="00533C32">
        <w:rPr>
          <w:lang w:eastAsia="zh-CN"/>
        </w:rPr>
        <w:t>udr</w:t>
      </w:r>
      <w:proofErr w:type="spellEnd"/>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proofErr w:type="spellStart"/>
            <w:r w:rsidRPr="00D5200C">
              <w:rPr>
                <w:lang w:val="en-US"/>
              </w:rPr>
              <w:t>AccessAndMobilitySubscriptionData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proofErr w:type="spellStart"/>
            <w:r w:rsidRPr="00D5200C">
              <w:rPr>
                <w:lang w:val="en-US"/>
              </w:rPr>
              <w:t>SmfSelectionSubscriptionData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proofErr w:type="spellStart"/>
            <w:r w:rsidRPr="00D5200C">
              <w:rPr>
                <w:lang w:val="en-US"/>
              </w:rPr>
              <w:t>SessionManagementSubscriptionData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proofErr w:type="spellStart"/>
            <w:r w:rsidRPr="00D5200C">
              <w:rPr>
                <w:lang w:val="en-US"/>
              </w:rPr>
              <w:t>SmfRegistration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proofErr w:type="spellStart"/>
            <w:r w:rsidRPr="00D5200C">
              <w:rPr>
                <w:lang w:val="en-US"/>
              </w:rPr>
              <w:t>SmsfRegistration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proofErr w:type="spellStart"/>
            <w:r w:rsidRPr="00D5200C">
              <w:rPr>
                <w:lang w:val="en-US"/>
              </w:rPr>
              <w:t>SmsManagementSubscriptionData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proofErr w:type="spellStart"/>
            <w:r w:rsidRPr="00D5200C">
              <w:rPr>
                <w:lang w:val="en-US"/>
              </w:rP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proofErr w:type="spellStart"/>
            <w:r w:rsidRPr="00D5200C">
              <w:rPr>
                <w:lang w:val="en-US"/>
              </w:rPr>
              <w:t>PpData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proofErr w:type="spellStart"/>
            <w:r w:rsidRPr="00D5200C">
              <w:rPr>
                <w:lang w:val="en-US"/>
              </w:rPr>
              <w:t>SmsSubscriptionData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proofErr w:type="spellStart"/>
            <w:r w:rsidRPr="00D5200C">
              <w:rPr>
                <w:lang w:val="en-US"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proofErr w:type="spellStart"/>
            <w:r w:rsidRPr="00D5200C">
              <w:rPr>
                <w:lang w:val="en-US"/>
              </w:rPr>
              <w:t>SdmSubscription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proofErr w:type="spellStart"/>
            <w:r w:rsidRPr="00D5200C">
              <w:rPr>
                <w:lang w:val="en-US"/>
              </w:rPr>
              <w:t>EeSubscription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proofErr w:type="spellStart"/>
            <w:r w:rsidRPr="00D5200C">
              <w:rPr>
                <w:lang w:val="en-US"/>
              </w:rP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proofErr w:type="spellStart"/>
            <w:r w:rsidRPr="00D5200C">
              <w:rPr>
                <w:lang w:val="en-US"/>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proofErr w:type="spellStart"/>
            <w:r w:rsidRPr="00D5200C">
              <w:rPr>
                <w:lang w:val="en-US"/>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proofErr w:type="spellStart"/>
            <w:r w:rsidRPr="00D5200C">
              <w:rPr>
                <w:lang w:val="en-US"/>
              </w:rPr>
              <w:t>VarUeId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proofErr w:type="spellStart"/>
            <w:r w:rsidRPr="00D5200C">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proofErr w:type="spellStart"/>
            <w:r w:rsidRPr="00D5200C">
              <w:rPr>
                <w:lang w:val="en-US" w:eastAsia="zh-CN"/>
              </w:rPr>
              <w:t>NotifyItem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eastAsia="en-GB"/>
              </w:rPr>
            </w:pPr>
            <w:proofErr w:type="spellStart"/>
            <w:r w:rsidRPr="00D5200C">
              <w:rPr>
                <w:lang w:val="en-US"/>
              </w:rPr>
              <w:t>OdbData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proofErr w:type="spellStart"/>
            <w:r w:rsidRPr="00D5200C">
              <w:rPr>
                <w:lang w:val="en-US"/>
              </w:rPr>
              <w:t>EventType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proofErr w:type="spellStart"/>
            <w:r w:rsidRPr="00D5200C">
              <w:rPr>
                <w:lang w:val="en-US"/>
              </w:rPr>
              <w:t>ExtGroupId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proofErr w:type="spellStart"/>
            <w:r w:rsidRPr="00D5200C">
              <w:rPr>
                <w:lang w:val="en-US"/>
              </w:rPr>
              <w:t>PduSessionId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proofErr w:type="spellStart"/>
            <w:r w:rsidRPr="00D5200C">
              <w:rPr>
                <w:lang w:val="en-US"/>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proofErr w:type="spellStart"/>
            <w:r w:rsidRPr="00D5200C">
              <w:rPr>
                <w:lang w:val="en-US"/>
              </w:rPr>
              <w:t>UpuMac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proofErr w:type="spellStart"/>
            <w:r w:rsidRPr="00297367">
              <w:rPr>
                <w:rFonts w:hint="eastAsia"/>
                <w:lang w:eastAsia="zh-CN"/>
              </w:rP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228CC8" w14:textId="5E0964B8" w:rsidR="007C4061" w:rsidRPr="00D5200C" w:rsidRDefault="007C4061" w:rsidP="00C17C4C">
            <w:pPr>
              <w:pStyle w:val="TAL"/>
              <w:rPr>
                <w:lang w:val="en-US" w:eastAsia="en-GB"/>
              </w:rPr>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proofErr w:type="spellStart"/>
            <w:r w:rsidRPr="00297367">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794C427" w14:textId="2969CC13" w:rsidR="007C4061" w:rsidRPr="009E5CAE" w:rsidRDefault="007C4061" w:rsidP="00C17C4C">
            <w:pPr>
              <w:pStyle w:val="TAL"/>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proofErr w:type="spellStart"/>
            <w:r w:rsidRPr="00297367">
              <w:rPr>
                <w:rFonts w:hint="eastAsia"/>
              </w:rPr>
              <w:t>AppPort</w:t>
            </w:r>
            <w:r w:rsidRPr="00297367">
              <w: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proofErr w:type="spellStart"/>
            <w:r w:rsidRPr="00297367">
              <w:t>LcsPrivacyData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proofErr w:type="spellStart"/>
            <w:r w:rsidRPr="00297367">
              <w:t>LcsMoData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proofErr w:type="spellStart"/>
            <w:r w:rsidRPr="00297367">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proofErr w:type="spellStart"/>
            <w:r w:rsidRPr="00D5200C">
              <w:rPr>
                <w:lang w:val="en-US"/>
              </w:rPr>
              <w:t>AuthorizationData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proofErr w:type="spellStart"/>
            <w:r w:rsidRPr="00297367">
              <w:rPr>
                <w:rFonts w:hint="eastAsia"/>
                <w:lang w:eastAsia="zh-CN"/>
              </w:rPr>
              <w:t>E</w:t>
            </w:r>
            <w:r w:rsidRPr="00297367">
              <w:rPr>
                <w:lang w:eastAsia="zh-CN"/>
              </w:rPr>
              <w:t>nhancedCoverage</w:t>
            </w:r>
            <w:r w:rsidRPr="00297367">
              <w:t>Restriction</w:t>
            </w:r>
            <w:r w:rsidRPr="00297367">
              <w:rPr>
                <w:lang w:eastAsia="zh-CN"/>
              </w:rPr>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proofErr w:type="spellStart"/>
            <w:r w:rsidRPr="00297367">
              <w:rPr>
                <w:rFonts w:hint="eastAsia"/>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proofErr w:type="spellStart"/>
            <w:r>
              <w:rPr>
                <w:lang w:val="en-US" w:eastAsia="zh-CN"/>
              </w:rPr>
              <w:t>NetworkNodeDiameterAddress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proofErr w:type="spellStart"/>
            <w:r>
              <w:rPr>
                <w:lang w:val="en-US" w:eastAsia="zh-CN"/>
              </w:rPr>
              <w:t>IpSmGwRegistration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proofErr w:type="spellStart"/>
            <w:r w:rsidRPr="00297367">
              <w:t>LcsBroadcastAssistanceTypesData</w:t>
            </w:r>
            <w:proofErr w:type="spellEnd"/>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bookmarkStart w:id="1784" w:name="_Hlk40710916"/>
            <w:r w:rsidRPr="00297367">
              <w:rPr>
                <w:rFonts w:cs="Arial"/>
                <w:szCs w:val="18"/>
              </w:rPr>
              <w:t>LCS Broadcast Assistance Data Types</w:t>
            </w:r>
            <w:bookmarkEnd w:id="1784"/>
          </w:p>
        </w:tc>
      </w:tr>
    </w:tbl>
    <w:p w14:paraId="0001E70D" w14:textId="77777777" w:rsidR="007C4061" w:rsidRPr="00533C32" w:rsidRDefault="007C4061" w:rsidP="00842E08"/>
    <w:p w14:paraId="640996BE" w14:textId="77777777" w:rsidR="007C4061" w:rsidRPr="00533C32" w:rsidRDefault="007C4061" w:rsidP="006352FE">
      <w:pPr>
        <w:pStyle w:val="Heading3"/>
      </w:pPr>
      <w:bookmarkStart w:id="1785" w:name="_Toc20127155"/>
      <w:bookmarkStart w:id="1786" w:name="_Toc27589146"/>
      <w:bookmarkStart w:id="1787" w:name="_Toc36459952"/>
      <w:bookmarkStart w:id="1788" w:name="_Toc45029546"/>
      <w:bookmarkStart w:id="1789" w:name="_Toc56520177"/>
      <w:bookmarkStart w:id="1790" w:name="_Toc114765786"/>
      <w:r w:rsidRPr="00533C32">
        <w:t>5.4.2</w:t>
      </w:r>
      <w:r w:rsidRPr="00533C32">
        <w:tab/>
        <w:t>Structured data types</w:t>
      </w:r>
      <w:bookmarkEnd w:id="1785"/>
      <w:bookmarkEnd w:id="1786"/>
      <w:bookmarkEnd w:id="1787"/>
      <w:bookmarkEnd w:id="1788"/>
      <w:bookmarkEnd w:id="1789"/>
      <w:bookmarkEnd w:id="1790"/>
    </w:p>
    <w:p w14:paraId="5EE8D9A1" w14:textId="77777777" w:rsidR="007C4061" w:rsidRPr="00533C32" w:rsidRDefault="007C4061" w:rsidP="006352FE">
      <w:pPr>
        <w:pStyle w:val="Heading4"/>
      </w:pPr>
      <w:bookmarkStart w:id="1791" w:name="_Toc20127156"/>
      <w:bookmarkStart w:id="1792" w:name="_Toc27589147"/>
      <w:bookmarkStart w:id="1793" w:name="_Toc36459953"/>
      <w:bookmarkStart w:id="1794" w:name="_Toc45029547"/>
      <w:bookmarkStart w:id="1795" w:name="_Toc56520178"/>
      <w:bookmarkStart w:id="1796" w:name="_Toc114765787"/>
      <w:r w:rsidRPr="00533C32">
        <w:t>5.4.2.1</w:t>
      </w:r>
      <w:r w:rsidRPr="00533C32">
        <w:tab/>
        <w:t>Introduction</w:t>
      </w:r>
      <w:bookmarkEnd w:id="1791"/>
      <w:bookmarkEnd w:id="1792"/>
      <w:bookmarkEnd w:id="1793"/>
      <w:bookmarkEnd w:id="1794"/>
      <w:bookmarkEnd w:id="1795"/>
      <w:bookmarkEnd w:id="1796"/>
    </w:p>
    <w:p w14:paraId="25F1DEB1" w14:textId="77777777" w:rsidR="007C4061" w:rsidRPr="00533C32" w:rsidRDefault="007C4061" w:rsidP="00842E08">
      <w:r w:rsidRPr="00533C32">
        <w:t>This clause defines the structures to be used in resource representations.</w:t>
      </w:r>
    </w:p>
    <w:p w14:paraId="4AF8E0AD" w14:textId="77777777" w:rsidR="007C4061" w:rsidRPr="00533C32" w:rsidRDefault="007C4061" w:rsidP="006352FE">
      <w:pPr>
        <w:pStyle w:val="Heading4"/>
      </w:pPr>
      <w:bookmarkStart w:id="1797" w:name="_Toc20127157"/>
      <w:bookmarkStart w:id="1798" w:name="_Toc27589148"/>
      <w:bookmarkStart w:id="1799" w:name="_Toc36459954"/>
      <w:bookmarkStart w:id="1800" w:name="_Toc45029548"/>
      <w:bookmarkStart w:id="1801" w:name="_Toc56520179"/>
      <w:bookmarkStart w:id="1802" w:name="_Toc114765788"/>
      <w:r w:rsidRPr="00533C32">
        <w:lastRenderedPageBreak/>
        <w:t>5.4.2.2</w:t>
      </w:r>
      <w:r w:rsidRPr="00533C32">
        <w:tab/>
        <w:t xml:space="preserve">Type: </w:t>
      </w:r>
      <w:proofErr w:type="spellStart"/>
      <w:r w:rsidRPr="00533C32">
        <w:t>AuthenticationSubscription</w:t>
      </w:r>
      <w:bookmarkEnd w:id="1797"/>
      <w:bookmarkEnd w:id="1798"/>
      <w:bookmarkEnd w:id="1799"/>
      <w:bookmarkEnd w:id="1800"/>
      <w:bookmarkEnd w:id="1801"/>
      <w:bookmarkEnd w:id="1802"/>
      <w:proofErr w:type="spellEnd"/>
    </w:p>
    <w:p w14:paraId="48D0256A" w14:textId="77777777" w:rsidR="007C4061" w:rsidRPr="00533C32" w:rsidRDefault="007C4061" w:rsidP="00842E08">
      <w:pPr>
        <w:pStyle w:val="TH"/>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4A50C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3821C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5D4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6299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26671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4E948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F62C3D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AE92E27" w14:textId="77777777" w:rsidR="007C4061" w:rsidRPr="00D5200C" w:rsidRDefault="007C4061" w:rsidP="00C17C4C">
            <w:pPr>
              <w:pStyle w:val="TAL"/>
              <w:rPr>
                <w:lang w:val="en-US"/>
              </w:rPr>
            </w:pPr>
            <w:proofErr w:type="spellStart"/>
            <w:r w:rsidRPr="00D5200C">
              <w:rPr>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C568C" w14:textId="77777777" w:rsidR="007C4061" w:rsidRPr="00D5200C" w:rsidRDefault="007C4061" w:rsidP="00C17C4C">
            <w:pPr>
              <w:pStyle w:val="TAL"/>
              <w:rPr>
                <w:lang w:val="en-US"/>
              </w:rPr>
            </w:pPr>
            <w:proofErr w:type="spellStart"/>
            <w:r w:rsidRPr="00D5200C">
              <w:rPr>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B1248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CD34FF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B0B444"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03006B40" w14:textId="77777777" w:rsidR="00CA70DD" w:rsidRPr="00D5200C" w:rsidRDefault="00CA70DD" w:rsidP="00C17C4C">
            <w:pPr>
              <w:pStyle w:val="TAL"/>
              <w:rPr>
                <w:rFonts w:cs="Arial"/>
                <w:szCs w:val="18"/>
                <w:lang w:val="en-US" w:eastAsia="zh-CN"/>
              </w:rPr>
            </w:pPr>
          </w:p>
          <w:p w14:paraId="421F21DC"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724B21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FF4A65" w14:textId="77777777" w:rsidR="007C4061" w:rsidRPr="00D5200C" w:rsidRDefault="007C4061" w:rsidP="00C17C4C">
            <w:pPr>
              <w:pStyle w:val="TAL"/>
              <w:rPr>
                <w:lang w:val="en-US"/>
              </w:rPr>
            </w:pPr>
            <w:proofErr w:type="spellStart"/>
            <w:r w:rsidRPr="00D5200C">
              <w:rPr>
                <w:lang w:val="en-US" w:eastAsia="zh-CN"/>
              </w:rPr>
              <w:t>encP</w:t>
            </w:r>
            <w:r w:rsidRPr="00D5200C">
              <w:rPr>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D5EF3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047DC3D"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8EB4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C6B179" w14:textId="77777777" w:rsidR="007C4061" w:rsidRPr="00D5200C" w:rsidRDefault="007C4061" w:rsidP="00C17C4C">
            <w:pPr>
              <w:pStyle w:val="TAL"/>
              <w:rPr>
                <w:rFonts w:cs="Arial"/>
                <w:szCs w:val="18"/>
                <w:lang w:val="en-US"/>
              </w:rPr>
            </w:pPr>
            <w:r w:rsidRPr="00D5200C">
              <w:rPr>
                <w:rFonts w:cs="Arial"/>
                <w:szCs w:val="18"/>
                <w:lang w:val="en-US"/>
              </w:rPr>
              <w:t>The encrypted value (</w:t>
            </w:r>
            <w:proofErr w:type="spellStart"/>
            <w:r w:rsidRPr="00D5200C">
              <w:rPr>
                <w:rFonts w:cs="Arial"/>
                <w:szCs w:val="18"/>
                <w:lang w:val="en-US"/>
              </w:rPr>
              <w:t>hexstring</w:t>
            </w:r>
            <w:proofErr w:type="spellEnd"/>
            <w:r w:rsidRPr="00D5200C">
              <w:rPr>
                <w:rFonts w:cs="Arial"/>
                <w:szCs w:val="18"/>
                <w:lang w:val="en-US"/>
              </w:rPr>
              <w:t>) of the permanent authentication key (K) (see 3GPP TS 33.501 [9]).</w:t>
            </w:r>
          </w:p>
          <w:p w14:paraId="14934F05"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0201383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3FA5F8" w14:textId="77777777" w:rsidR="007C4061" w:rsidRPr="00D5200C" w:rsidRDefault="007C4061" w:rsidP="00C17C4C">
            <w:pPr>
              <w:pStyle w:val="TAL"/>
              <w:rPr>
                <w:lang w:val="en-US"/>
              </w:rPr>
            </w:pPr>
            <w:proofErr w:type="spellStart"/>
            <w:r w:rsidRPr="00D5200C">
              <w:rPr>
                <w:lang w:val="en-US"/>
              </w:rPr>
              <w:t>protectionParam</w:t>
            </w:r>
            <w:r w:rsidRPr="00D5200C">
              <w:rPr>
                <w:lang w:val="en-US" w:eastAsia="zh-CN"/>
              </w:rPr>
              <w:t>eter</w:t>
            </w:r>
            <w:r w:rsidRPr="00D5200C">
              <w:rPr>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CF0869"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82A4D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FBDB3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16F0CE"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 xml:space="preserve">(ARPF) that can be used to decrypt the </w:t>
            </w:r>
            <w:proofErr w:type="spellStart"/>
            <w:r w:rsidRPr="00D5200C">
              <w:rPr>
                <w:rFonts w:cs="Arial"/>
                <w:szCs w:val="18"/>
                <w:lang w:val="en-US"/>
              </w:rPr>
              <w:t>encPermanentKey</w:t>
            </w:r>
            <w:proofErr w:type="spellEnd"/>
            <w:r w:rsidRPr="00D5200C">
              <w:rPr>
                <w:rFonts w:cs="Arial"/>
                <w:szCs w:val="18"/>
                <w:lang w:val="en-US"/>
              </w:rPr>
              <w:t xml:space="preserve"> (and </w:t>
            </w:r>
            <w:proofErr w:type="spellStart"/>
            <w:r w:rsidRPr="00D5200C">
              <w:rPr>
                <w:rFonts w:cs="Arial"/>
                <w:szCs w:val="18"/>
                <w:lang w:val="en-US"/>
              </w:rPr>
              <w:t>encOpcKey</w:t>
            </w:r>
            <w:proofErr w:type="spellEnd"/>
            <w:r w:rsidRPr="00D5200C">
              <w:rPr>
                <w:rFonts w:cs="Arial"/>
                <w:szCs w:val="18"/>
                <w:lang w:val="en-US"/>
              </w:rPr>
              <w:t xml:space="preserve"> or </w:t>
            </w:r>
            <w:proofErr w:type="spellStart"/>
            <w:r w:rsidRPr="00D5200C">
              <w:rPr>
                <w:rFonts w:cs="Arial"/>
                <w:szCs w:val="18"/>
                <w:lang w:val="en-US"/>
              </w:rPr>
              <w:t>encTopcKey</w:t>
            </w:r>
            <w:proofErr w:type="spellEnd"/>
            <w:r w:rsidRPr="00D5200C">
              <w:rPr>
                <w:rFonts w:cs="Arial"/>
                <w:szCs w:val="18"/>
                <w:lang w:val="en-US"/>
              </w:rPr>
              <w:t xml:space="preserve"> if present). Values and their meaning are HPLMN-operator specific.</w:t>
            </w:r>
          </w:p>
          <w:p w14:paraId="4220DE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8E15E4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3D74AB0" w14:textId="77777777" w:rsidR="007C4061" w:rsidRPr="00D5200C" w:rsidRDefault="007C4061" w:rsidP="00C17C4C">
            <w:pPr>
              <w:pStyle w:val="TAL"/>
              <w:rPr>
                <w:lang w:val="en-US"/>
              </w:rPr>
            </w:pPr>
            <w:proofErr w:type="spellStart"/>
            <w:r w:rsidRPr="00D5200C">
              <w:rPr>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590333" w14:textId="77777777" w:rsidR="007C4061" w:rsidRPr="00D5200C" w:rsidRDefault="007C4061" w:rsidP="00C17C4C">
            <w:pPr>
              <w:pStyle w:val="TAL"/>
              <w:rPr>
                <w:lang w:val="en-US"/>
              </w:rPr>
            </w:pPr>
            <w:proofErr w:type="spellStart"/>
            <w:r w:rsidRPr="00D5200C">
              <w:rPr>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DCB46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00B758"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86772B"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3796A2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746F99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8EB86BD" w14:textId="77777777" w:rsidR="007C4061" w:rsidRPr="00D5200C" w:rsidRDefault="007C4061" w:rsidP="00C17C4C">
            <w:pPr>
              <w:pStyle w:val="TAL"/>
              <w:rPr>
                <w:lang w:val="en-US"/>
              </w:rPr>
            </w:pPr>
            <w:proofErr w:type="spellStart"/>
            <w:r w:rsidRPr="00D5200C">
              <w:rPr>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CE78A"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6B5BA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A8945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500362" w14:textId="77777777" w:rsidR="007C4061" w:rsidRPr="00D5200C" w:rsidRDefault="007C4061" w:rsidP="00C17C4C">
            <w:pPr>
              <w:pStyle w:val="TAL"/>
              <w:rPr>
                <w:rFonts w:cs="Arial"/>
                <w:szCs w:val="18"/>
                <w:lang w:val="en-US" w:eastAsia="zh-CN"/>
              </w:rPr>
            </w:pPr>
            <w:proofErr w:type="spellStart"/>
            <w:r w:rsidRPr="00D5200C">
              <w:rPr>
                <w:rFonts w:cs="Arial"/>
                <w:szCs w:val="18"/>
                <w:lang w:val="en-US" w:eastAsia="zh-CN"/>
              </w:rPr>
              <w:t>Hexs</w:t>
            </w:r>
            <w:r w:rsidRPr="00D5200C">
              <w:rPr>
                <w:rFonts w:cs="Arial"/>
                <w:szCs w:val="18"/>
                <w:lang w:val="en-US"/>
              </w:rPr>
              <w:t>tring</w:t>
            </w:r>
            <w:proofErr w:type="spellEnd"/>
            <w:r w:rsidRPr="00D5200C">
              <w:rPr>
                <w:rFonts w:cs="Arial"/>
                <w:szCs w:val="18"/>
                <w:lang w:val="en-US"/>
              </w:rPr>
              <w:t xml:space="preserve">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5B9E9367"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6D89B739"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82089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32299" w14:textId="77777777" w:rsidR="007C4061" w:rsidRPr="00D5200C" w:rsidRDefault="007C4061" w:rsidP="00C17C4C">
            <w:pPr>
              <w:pStyle w:val="TAL"/>
              <w:rPr>
                <w:lang w:val="en-US"/>
              </w:rPr>
            </w:pPr>
            <w:proofErr w:type="spellStart"/>
            <w:r w:rsidRPr="00D5200C">
              <w:rPr>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B33F9F"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9C69C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93389C"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EF846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3B81594"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798D7D5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3F8A0A" w14:textId="77777777" w:rsidR="007C4061" w:rsidRPr="00D5200C" w:rsidRDefault="007C4061" w:rsidP="00C17C4C">
            <w:pPr>
              <w:pStyle w:val="TAL"/>
              <w:rPr>
                <w:lang w:val="en-US" w:eastAsia="zh-CN"/>
              </w:rPr>
            </w:pPr>
            <w:proofErr w:type="spellStart"/>
            <w:r w:rsidRPr="00D5200C">
              <w:rPr>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9F77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AFA9D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14AA01"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CCAA19B" w14:textId="77777777" w:rsidR="007C4061" w:rsidRPr="00D5200C" w:rsidRDefault="007C4061" w:rsidP="00C17C4C">
            <w:pPr>
              <w:pStyle w:val="TAL"/>
              <w:rPr>
                <w:lang w:val="en-US" w:eastAsia="en-GB"/>
              </w:rPr>
            </w:pPr>
            <w:proofErr w:type="spellStart"/>
            <w:r w:rsidRPr="00D5200C">
              <w:rPr>
                <w:lang w:val="en-US" w:eastAsia="en-GB"/>
              </w:rPr>
              <w:t>Hexstring</w:t>
            </w:r>
            <w:proofErr w:type="spellEnd"/>
            <w:r w:rsidRPr="00D5200C">
              <w:rPr>
                <w:lang w:val="en-US" w:eastAsia="en-GB"/>
              </w:rPr>
              <w:t xml:space="preserve"> of the encrypted OPC Key.</w:t>
            </w:r>
          </w:p>
          <w:p w14:paraId="34A6AED2"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7A268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0E3E48" w14:textId="77777777" w:rsidR="007C4061" w:rsidRPr="00D5200C" w:rsidRDefault="007C4061" w:rsidP="00C17C4C">
            <w:pPr>
              <w:pStyle w:val="TAL"/>
              <w:rPr>
                <w:lang w:val="en-US" w:eastAsia="zh-CN"/>
              </w:rPr>
            </w:pPr>
            <w:proofErr w:type="spellStart"/>
            <w:r w:rsidRPr="00D5200C">
              <w:rPr>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783B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C964EC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D596770"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9E1F52E" w14:textId="77777777" w:rsidR="007C4061" w:rsidRPr="00D5200C" w:rsidRDefault="007C4061" w:rsidP="00C17C4C">
            <w:pPr>
              <w:pStyle w:val="TAL"/>
              <w:rPr>
                <w:lang w:val="en-US" w:eastAsia="en-GB"/>
              </w:rPr>
            </w:pPr>
            <w:proofErr w:type="spellStart"/>
            <w:r w:rsidRPr="00D5200C">
              <w:rPr>
                <w:lang w:val="en-US" w:eastAsia="en-GB"/>
              </w:rPr>
              <w:t>Hexstring</w:t>
            </w:r>
            <w:proofErr w:type="spellEnd"/>
            <w:r w:rsidRPr="00D5200C">
              <w:rPr>
                <w:lang w:val="en-US" w:eastAsia="en-GB"/>
              </w:rPr>
              <w:t xml:space="preserve"> of the encrypted TOPC Key.</w:t>
            </w:r>
          </w:p>
          <w:p w14:paraId="3C878FBF"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14:paraId="09CB2FD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C8C2556" w14:textId="77777777" w:rsidR="007C4061" w:rsidRPr="00D5200C" w:rsidRDefault="007C4061" w:rsidP="00C17C4C">
            <w:pPr>
              <w:pStyle w:val="TAL"/>
              <w:rPr>
                <w:lang w:val="en-US" w:eastAsia="zh-CN"/>
              </w:rPr>
            </w:pPr>
            <w:proofErr w:type="spellStart"/>
            <w:r w:rsidRPr="00D5200C">
              <w:rPr>
                <w:lang w:val="en-US" w:eastAsia="zh-CN"/>
              </w:rPr>
              <w:t>vectorGenerationInHss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813FFD" w14:textId="77777777" w:rsidR="007C4061" w:rsidRPr="00D5200C" w:rsidRDefault="007C4061" w:rsidP="00C17C4C">
            <w:pPr>
              <w:pStyle w:val="TAL"/>
              <w:rPr>
                <w:lang w:val="en-US" w:eastAsia="zh-CN"/>
              </w:rPr>
            </w:pPr>
            <w:proofErr w:type="spellStart"/>
            <w:r w:rsidRPr="00D5200C">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80AE8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B4D7F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CE3E40" w14:textId="77777777"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14:paraId="06371271" w14:textId="77777777"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14:paraId="238FF5D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F68306" w14:textId="77777777"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560D610F" w14:textId="77777777" w:rsidR="00B371E9" w:rsidRPr="00533C32" w:rsidRDefault="00B371E9" w:rsidP="00C17C4C">
            <w:pPr>
              <w:pStyle w:val="TAL"/>
              <w:rPr>
                <w:lang w:val="en-US" w:eastAsia="zh-CN"/>
              </w:rPr>
            </w:pPr>
            <w:proofErr w:type="spellStart"/>
            <w:r w:rsidRPr="00533C32">
              <w:rPr>
                <w:lang w:val="en-US" w:eastAsia="zh-CN"/>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515B28" w14:textId="77777777"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22FE25" w14:textId="77777777"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7CD1DF" w14:textId="77777777"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28C1861" w14:textId="77777777"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14:paraId="4906A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4D70036" w14:textId="77777777" w:rsidR="00B371E9" w:rsidRDefault="00B371E9" w:rsidP="00C17C4C">
            <w:pPr>
              <w:pStyle w:val="TAL"/>
              <w:rPr>
                <w:lang w:val="en-US" w:eastAsia="zh-CN"/>
              </w:rPr>
            </w:pPr>
            <w:proofErr w:type="spellStart"/>
            <w:r>
              <w:rPr>
                <w:lang w:val="en-US" w:eastAsia="zh-CN"/>
              </w:rPr>
              <w:t>rgAuthenticationInd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272FFFEB" w14:textId="77777777" w:rsidR="00B371E9" w:rsidRPr="00533C32" w:rsidRDefault="00B371E9" w:rsidP="00C17C4C">
            <w:pPr>
              <w:pStyle w:val="TAL"/>
              <w:rPr>
                <w:lang w:val="en-US" w:eastAsia="zh-CN"/>
              </w:rPr>
            </w:pPr>
            <w:proofErr w:type="spellStart"/>
            <w:r>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79AE36" w14:textId="77777777"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1D57A3" w14:textId="77777777"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AB7D22C" w14:textId="77777777" w:rsidR="00B371E9" w:rsidRPr="001F68F2" w:rsidRDefault="00B371E9" w:rsidP="00C17C4C">
            <w:pPr>
              <w:pStyle w:val="TAL"/>
              <w:rPr>
                <w:lang w:val="en-US" w:eastAsia="en-GB"/>
              </w:rPr>
            </w:pPr>
            <w:r>
              <w:rPr>
                <w:lang w:val="en-US" w:eastAsia="en-GB"/>
              </w:rPr>
              <w:t xml:space="preserve">true: indicates that authentication by the home network is not required if authentication has been </w:t>
            </w:r>
            <w:r>
              <w:rPr>
                <w:lang w:val="en-US" w:eastAsia="en-GB"/>
              </w:rPr>
              <w:lastRenderedPageBreak/>
              <w:t>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2C0C7C" w:rsidRPr="00533C32" w14:paraId="5FEE2C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E3BAF0C" w14:textId="77777777" w:rsidR="002C0C7C" w:rsidRDefault="002C0C7C" w:rsidP="002C0C7C">
            <w:pPr>
              <w:pStyle w:val="TAL"/>
              <w:rPr>
                <w:lang w:val="en-US" w:eastAsia="zh-CN"/>
              </w:rPr>
            </w:pPr>
            <w:proofErr w:type="spellStart"/>
            <w:r>
              <w:rPr>
                <w:lang w:val="en-US" w:eastAsia="zh-CN"/>
              </w:rPr>
              <w:lastRenderedPageBreak/>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2B72AE2" w14:textId="77777777" w:rsidR="002C0C7C" w:rsidRDefault="002C0C7C" w:rsidP="002C0C7C">
            <w:pPr>
              <w:pStyle w:val="TAL"/>
              <w:rPr>
                <w:lang w:val="en-US" w:eastAsia="zh-CN"/>
              </w:rPr>
            </w:pPr>
            <w:proofErr w:type="spellStart"/>
            <w:r>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7F523E6" w14:textId="77777777"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126F1BE1" w14:textId="77777777"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B8D3AD0" w14:textId="77777777" w:rsidR="002C0C7C" w:rsidRDefault="002C0C7C" w:rsidP="002C0C7C">
            <w:pPr>
              <w:pStyle w:val="TAL"/>
              <w:rPr>
                <w:lang w:val="en-US" w:eastAsia="en-GB"/>
              </w:rPr>
            </w:pPr>
            <w:r>
              <w:rPr>
                <w:lang w:val="en-US" w:eastAsia="en-GB"/>
              </w:rPr>
              <w:t>If present, this IE shall contain the UE's SUPI which shall contain an IMSI.</w:t>
            </w:r>
          </w:p>
          <w:p w14:paraId="0416209F" w14:textId="77777777" w:rsidR="002C0C7C" w:rsidRDefault="002C0C7C" w:rsidP="002C0C7C">
            <w:pPr>
              <w:pStyle w:val="TAL"/>
              <w:rPr>
                <w:lang w:val="en-US" w:eastAsia="en-GB"/>
              </w:rPr>
            </w:pPr>
            <w:r>
              <w:rPr>
                <w:lang w:val="en-US" w:eastAsia="en-GB"/>
              </w:rPr>
              <w:t>It shall be present if the subscription is allowed to be identified by a pseudonym of the SUPI e.g. by a GCI or GLI that is not the SUPI.</w:t>
            </w:r>
          </w:p>
        </w:tc>
      </w:tr>
      <w:tr w:rsidR="002C0C7C" w:rsidRPr="00544965" w14:paraId="6073B18D"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21D84C" w14:textId="77777777" w:rsidR="002C0C7C" w:rsidRPr="009E5CAE" w:rsidRDefault="002C0C7C" w:rsidP="002C0C7C">
            <w:pPr>
              <w:pStyle w:val="TAN"/>
            </w:pPr>
            <w:r w:rsidRPr="00297367">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14:paraId="516F552C" w14:textId="77777777" w:rsidR="007C4061" w:rsidRPr="00533C32" w:rsidRDefault="007C4061" w:rsidP="00842E08">
      <w:pPr>
        <w:rPr>
          <w:lang w:val="en-US"/>
        </w:rPr>
      </w:pPr>
    </w:p>
    <w:p w14:paraId="372368DA" w14:textId="77777777" w:rsidR="007C4061" w:rsidRPr="00533C32" w:rsidRDefault="007C4061" w:rsidP="006352FE">
      <w:pPr>
        <w:pStyle w:val="Heading4"/>
        <w:rPr>
          <w:lang w:eastAsia="zh-CN"/>
        </w:rPr>
      </w:pPr>
      <w:bookmarkStart w:id="1803" w:name="_Toc20127158"/>
      <w:bookmarkStart w:id="1804" w:name="_Toc27589149"/>
      <w:bookmarkStart w:id="1805" w:name="_Toc36459955"/>
      <w:bookmarkStart w:id="1806" w:name="_Toc45029549"/>
      <w:bookmarkStart w:id="1807" w:name="_Toc56520180"/>
      <w:bookmarkStart w:id="1808" w:name="_Toc114765789"/>
      <w:r w:rsidRPr="00533C32">
        <w:t>5.4.2.</w:t>
      </w:r>
      <w:r w:rsidRPr="00533C32">
        <w:rPr>
          <w:lang w:eastAsia="zh-CN"/>
        </w:rPr>
        <w:t>3</w:t>
      </w:r>
      <w:r w:rsidRPr="00533C32">
        <w:tab/>
        <w:t xml:space="preserve">Type: </w:t>
      </w:r>
      <w:proofErr w:type="spellStart"/>
      <w:r w:rsidRPr="00533C32">
        <w:rPr>
          <w:lang w:eastAsia="zh-CN"/>
        </w:rPr>
        <w:t>OperatorSpecificDataContainer</w:t>
      </w:r>
      <w:bookmarkEnd w:id="1803"/>
      <w:bookmarkEnd w:id="1804"/>
      <w:bookmarkEnd w:id="1805"/>
      <w:bookmarkEnd w:id="1806"/>
      <w:bookmarkEnd w:id="1807"/>
      <w:bookmarkEnd w:id="1808"/>
      <w:proofErr w:type="spellEnd"/>
    </w:p>
    <w:p w14:paraId="647A544D" w14:textId="77777777" w:rsidR="007C4061" w:rsidRPr="00533C32" w:rsidRDefault="007C4061" w:rsidP="00842E08">
      <w:pPr>
        <w:pStyle w:val="TH"/>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proofErr w:type="spellStart"/>
      <w:r w:rsidRPr="00533C32">
        <w:rPr>
          <w:lang w:eastAsia="zh-CN"/>
        </w:rPr>
        <w:t>OperatorSpecificDataContainer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2C2E0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0F76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FCD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D6CE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081C22"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B392B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D942F" w14:textId="77777777" w:rsidR="007C4061" w:rsidRPr="00D5200C" w:rsidRDefault="007C4061" w:rsidP="00C17C4C">
            <w:pPr>
              <w:pStyle w:val="TAL"/>
              <w:rPr>
                <w:lang w:val="en-US" w:eastAsia="zh-CN"/>
              </w:rPr>
            </w:pPr>
            <w:proofErr w:type="spellStart"/>
            <w:r w:rsidRPr="00D5200C">
              <w:rPr>
                <w:lang w:val="en-US" w:eastAsia="zh-CN"/>
              </w:rPr>
              <w:t>dataType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5AB5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E93557"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B02E90"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F709A0"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2FA32B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4B4D34"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2DD8096"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69AB2EB"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CE8C3B"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9E6A05F" w14:textId="77777777" w:rsidR="007C4061" w:rsidRPr="00D5200C" w:rsidRDefault="007C4061" w:rsidP="00C17C4C">
            <w:pPr>
              <w:pStyle w:val="TAL"/>
              <w:rPr>
                <w:rFonts w:cs="Arial"/>
                <w:szCs w:val="18"/>
                <w:lang w:val="en-US" w:eastAsia="zh-CN"/>
              </w:rPr>
            </w:pPr>
          </w:p>
        </w:tc>
      </w:tr>
      <w:tr w:rsidR="007C4061" w:rsidRPr="00BC4D08" w14:paraId="3BAF6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BF7F82" w14:textId="77777777" w:rsidR="007C4061" w:rsidRPr="00D5200C" w:rsidRDefault="007C4061" w:rsidP="00C17C4C">
            <w:pPr>
              <w:pStyle w:val="TAL"/>
              <w:rPr>
                <w:lang w:val="en-US" w:eastAsia="zh-CN"/>
              </w:rPr>
            </w:pPr>
            <w:proofErr w:type="spellStart"/>
            <w:r w:rsidRPr="00D5200C">
              <w:rPr>
                <w:lang w:val="en-US" w:eastAsia="zh-CN"/>
              </w:rPr>
              <w:t>dataTypeDefinition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8B73B8"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2E33D59"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56190"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36CB02C" w14:textId="77777777" w:rsidR="007C4061" w:rsidRPr="00D5200C" w:rsidRDefault="007C4061" w:rsidP="00C17C4C">
            <w:pPr>
              <w:pStyle w:val="TAL"/>
              <w:rPr>
                <w:rFonts w:cs="Arial"/>
                <w:szCs w:val="18"/>
                <w:lang w:val="en-US" w:eastAsia="zh-CN"/>
              </w:rPr>
            </w:pPr>
            <w:r w:rsidRPr="00D5200C">
              <w:rPr>
                <w:rFonts w:cs="Arial"/>
                <w:szCs w:val="18"/>
                <w:lang w:val="en-US" w:eastAsia="zh-CN"/>
              </w:rPr>
              <w:t>If present, this attribute is applicable when "</w:t>
            </w:r>
            <w:proofErr w:type="spellStart"/>
            <w:r w:rsidRPr="00D5200C">
              <w:rPr>
                <w:rFonts w:cs="Arial"/>
                <w:szCs w:val="18"/>
                <w:lang w:val="en-US" w:eastAsia="zh-CN"/>
              </w:rPr>
              <w:t>dataType</w:t>
            </w:r>
            <w:proofErr w:type="spellEnd"/>
            <w:r w:rsidRPr="00D5200C">
              <w:rPr>
                <w:rFonts w:cs="Arial"/>
                <w:szCs w:val="18"/>
                <w:lang w:val="en-US" w:eastAsia="zh-CN"/>
              </w:rPr>
              <w:t xml:space="preserv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1FAA7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09702B" w14:textId="77777777" w:rsidR="007C4061" w:rsidRPr="00D5200C" w:rsidRDefault="007C4061" w:rsidP="00C17C4C">
            <w:pPr>
              <w:pStyle w:val="TAL"/>
              <w:rPr>
                <w:lang w:val="en-US" w:eastAsia="zh-CN"/>
              </w:rPr>
            </w:pPr>
            <w:proofErr w:type="spellStart"/>
            <w:r w:rsidRPr="00D5200C">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2108F2" w14:textId="77777777" w:rsidR="007C4061" w:rsidRPr="00D5200C" w:rsidRDefault="007C4061" w:rsidP="00C17C4C">
            <w:pPr>
              <w:pStyle w:val="TAL"/>
              <w:rPr>
                <w:lang w:val="en-US" w:eastAsia="zh-CN"/>
              </w:rPr>
            </w:pPr>
            <w:proofErr w:type="spellStart"/>
            <w:r w:rsidRPr="00297367">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611843" w14:textId="77777777"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14:paraId="44EC8ED7" w14:textId="77777777"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14:paraId="4230B967" w14:textId="77777777" w:rsidR="007C4061" w:rsidRPr="009E5CAE" w:rsidRDefault="007C4061" w:rsidP="00C17C4C">
            <w:pPr>
              <w:pStyle w:val="TAL"/>
            </w:pPr>
            <w:r w:rsidRPr="00297367">
              <w:t>Indicates the list of negotiated supported features.</w:t>
            </w:r>
          </w:p>
          <w:p w14:paraId="62458274" w14:textId="77777777" w:rsidR="007C4061" w:rsidRPr="00D5200C" w:rsidRDefault="007C4061" w:rsidP="00C17C4C">
            <w:pPr>
              <w:pStyle w:val="TAL"/>
              <w:rPr>
                <w:rFonts w:cs="Arial"/>
                <w:szCs w:val="18"/>
                <w:lang w:val="en-US" w:eastAsia="zh-CN"/>
              </w:rPr>
            </w:pPr>
            <w:r w:rsidRPr="00297367">
              <w:t xml:space="preserve">This parameter shall be supplied by the UDR in the response to the GET request when the GET request includes the "supported-features" query parameter and the UDR supports feature negotiation for the </w:t>
            </w:r>
            <w:proofErr w:type="spellStart"/>
            <w:r w:rsidRPr="00297367">
              <w:t>OperatorSpecificData</w:t>
            </w:r>
            <w:proofErr w:type="spellEnd"/>
            <w:r w:rsidRPr="00297367">
              <w:t xml:space="preserve"> resource defined in this specification and in 3GPP TS 29.519 [</w:t>
            </w:r>
            <w:r w:rsidRPr="00297367">
              <w:rPr>
                <w:rFonts w:hint="eastAsia"/>
                <w:lang w:eastAsia="zh-CN"/>
              </w:rPr>
              <w:t>17</w:t>
            </w:r>
            <w:r w:rsidRPr="00297367">
              <w:t>].</w:t>
            </w:r>
          </w:p>
        </w:tc>
      </w:tr>
    </w:tbl>
    <w:p w14:paraId="69409292" w14:textId="77777777" w:rsidR="007C4061" w:rsidRPr="00533C32" w:rsidRDefault="007C4061" w:rsidP="00842E08">
      <w:pPr>
        <w:rPr>
          <w:lang w:eastAsia="zh-CN"/>
        </w:rPr>
      </w:pPr>
    </w:p>
    <w:p w14:paraId="6D43CE3E" w14:textId="77777777" w:rsidR="007C4061" w:rsidRPr="00533C32" w:rsidRDefault="007C4061" w:rsidP="007C4061">
      <w:pPr>
        <w:pStyle w:val="EX"/>
        <w:rPr>
          <w:lang w:val="en-US"/>
        </w:rPr>
      </w:pPr>
      <w:r w:rsidRPr="00533C32">
        <w:rPr>
          <w:lang w:val="en-US"/>
        </w:rPr>
        <w:t>EXAMPLE:</w:t>
      </w:r>
      <w:r w:rsidRPr="00533C32">
        <w:rPr>
          <w:lang w:val="en-US"/>
        </w:rPr>
        <w:tab/>
        <w:t>A JSON object of type "</w:t>
      </w:r>
      <w:proofErr w:type="spellStart"/>
      <w:r w:rsidRPr="00533C32">
        <w:rPr>
          <w:lang w:val="en-US"/>
        </w:rPr>
        <w:t>OperatorSpecificDataContainer</w:t>
      </w:r>
      <w:proofErr w:type="spellEnd"/>
      <w:r w:rsidRPr="00533C32">
        <w:rPr>
          <w:lang w:val="en-US"/>
        </w:rPr>
        <w:t>" can be as follows:</w:t>
      </w:r>
    </w:p>
    <w:p w14:paraId="5D4C0D3E" w14:textId="77777777" w:rsidR="007C4061" w:rsidRPr="00533C32" w:rsidRDefault="007C4061" w:rsidP="007C4061">
      <w:pPr>
        <w:pStyle w:val="PL"/>
        <w:ind w:left="568"/>
      </w:pPr>
      <w:r w:rsidRPr="00533C32">
        <w:t>{</w:t>
      </w:r>
    </w:p>
    <w:p w14:paraId="49A4F2F1" w14:textId="77777777" w:rsidR="007C4061" w:rsidRPr="00533C32" w:rsidRDefault="007C4061" w:rsidP="007C4061">
      <w:pPr>
        <w:pStyle w:val="PL"/>
        <w:ind w:left="568"/>
      </w:pPr>
      <w:r w:rsidRPr="00533C32">
        <w:t xml:space="preserve">  "</w:t>
      </w:r>
      <w:proofErr w:type="spellStart"/>
      <w:r w:rsidRPr="00533C32">
        <w:t>dataType</w:t>
      </w:r>
      <w:proofErr w:type="spellEnd"/>
      <w:r w:rsidRPr="00533C32">
        <w:t>": "object",</w:t>
      </w:r>
    </w:p>
    <w:p w14:paraId="5808E536" w14:textId="77777777" w:rsidR="007C4061" w:rsidRPr="00533C32" w:rsidRDefault="007C4061" w:rsidP="007C4061">
      <w:pPr>
        <w:pStyle w:val="PL"/>
        <w:ind w:left="568"/>
      </w:pPr>
      <w:r w:rsidRPr="00533C32">
        <w:t xml:space="preserve">  "value": {</w:t>
      </w:r>
    </w:p>
    <w:p w14:paraId="684E2467" w14:textId="77777777" w:rsidR="007C4061" w:rsidRPr="00533C32" w:rsidRDefault="007C4061" w:rsidP="007C4061">
      <w:pPr>
        <w:pStyle w:val="PL"/>
        <w:ind w:left="568"/>
      </w:pPr>
      <w:r w:rsidRPr="00533C32">
        <w:t xml:space="preserve">    "operatorData1": "foo",</w:t>
      </w:r>
    </w:p>
    <w:p w14:paraId="18D770D1" w14:textId="77777777" w:rsidR="007C4061" w:rsidRPr="00533C32" w:rsidRDefault="007C4061" w:rsidP="007C4061">
      <w:pPr>
        <w:pStyle w:val="PL"/>
        <w:ind w:left="568"/>
      </w:pPr>
      <w:r w:rsidRPr="00533C32">
        <w:t xml:space="preserve">    "operatorData2": 123,</w:t>
      </w:r>
    </w:p>
    <w:p w14:paraId="1C0FBCE6" w14:textId="77777777" w:rsidR="007C4061" w:rsidRPr="00533C32" w:rsidRDefault="007C4061" w:rsidP="007C4061">
      <w:pPr>
        <w:pStyle w:val="PL"/>
        <w:ind w:left="568"/>
      </w:pPr>
      <w:r w:rsidRPr="00533C32">
        <w:t xml:space="preserve">    "operatorData3": false</w:t>
      </w:r>
    </w:p>
    <w:p w14:paraId="22CE7529" w14:textId="77777777" w:rsidR="007C4061" w:rsidRPr="00533C32" w:rsidRDefault="007C4061" w:rsidP="007C4061">
      <w:pPr>
        <w:pStyle w:val="PL"/>
        <w:ind w:left="568"/>
      </w:pPr>
      <w:r w:rsidRPr="00533C32">
        <w:t xml:space="preserve">  },</w:t>
      </w:r>
    </w:p>
    <w:p w14:paraId="657162CF" w14:textId="77777777" w:rsidR="007C4061" w:rsidRPr="00533C32" w:rsidRDefault="007C4061" w:rsidP="007C4061">
      <w:pPr>
        <w:pStyle w:val="PL"/>
        <w:ind w:left="568"/>
      </w:pPr>
      <w:r w:rsidRPr="00533C32">
        <w:t xml:space="preserve">  "</w:t>
      </w:r>
      <w:proofErr w:type="spellStart"/>
      <w:r w:rsidRPr="00533C32">
        <w:t>dataTypeDefinition</w:t>
      </w:r>
      <w:proofErr w:type="spellEnd"/>
      <w:r w:rsidRPr="00533C32">
        <w:t>": "https://operator.com/</w:t>
      </w:r>
      <w:proofErr w:type="spellStart"/>
      <w:r w:rsidRPr="00533C32">
        <w:t>definitions.json</w:t>
      </w:r>
      <w:proofErr w:type="spellEnd"/>
      <w:r w:rsidRPr="00533C32">
        <w:t>#/OpSpecificDataType"</w:t>
      </w:r>
    </w:p>
    <w:p w14:paraId="49E892E3" w14:textId="77777777" w:rsidR="007C4061" w:rsidRPr="00533C32" w:rsidRDefault="007C4061" w:rsidP="007C4061">
      <w:pPr>
        <w:pStyle w:val="PL"/>
        <w:ind w:left="568"/>
      </w:pPr>
      <w:r w:rsidRPr="00533C32">
        <w:t>}</w:t>
      </w:r>
    </w:p>
    <w:p w14:paraId="7A57F9AF" w14:textId="77777777" w:rsidR="007C4061" w:rsidRPr="00533C32" w:rsidRDefault="007C4061" w:rsidP="007C4061">
      <w:pPr>
        <w:pStyle w:val="PL"/>
      </w:pPr>
    </w:p>
    <w:p w14:paraId="1C12AC02" w14:textId="77777777" w:rsidR="007C4061" w:rsidRPr="00533C32" w:rsidRDefault="007C4061" w:rsidP="007C4061">
      <w:pPr>
        <w:pStyle w:val="EX"/>
        <w:rPr>
          <w:lang w:val="en-US"/>
        </w:rPr>
      </w:pPr>
      <w:r w:rsidRPr="00533C32">
        <w:rPr>
          <w:lang w:val="en-US"/>
        </w:rPr>
        <w:t>And where the file "/</w:t>
      </w:r>
      <w:proofErr w:type="spellStart"/>
      <w:r w:rsidRPr="00533C32">
        <w:rPr>
          <w:lang w:val="en-US"/>
        </w:rPr>
        <w:t>definitions.json</w:t>
      </w:r>
      <w:proofErr w:type="spellEnd"/>
      <w:r w:rsidRPr="00533C32">
        <w:rPr>
          <w:lang w:val="en-US"/>
        </w:rPr>
        <w:t>" contains a fragment as follows:</w:t>
      </w:r>
    </w:p>
    <w:p w14:paraId="135D7EE7" w14:textId="77777777" w:rsidR="007C4061" w:rsidRPr="00533C32" w:rsidRDefault="007C4061" w:rsidP="007C4061">
      <w:pPr>
        <w:pStyle w:val="PL"/>
        <w:ind w:left="568"/>
      </w:pPr>
      <w:r w:rsidRPr="00533C32">
        <w:t>{</w:t>
      </w:r>
    </w:p>
    <w:p w14:paraId="04DA23E9" w14:textId="77777777" w:rsidR="007C4061" w:rsidRPr="00533C32" w:rsidRDefault="007C4061" w:rsidP="00842E08">
      <w:pPr>
        <w:pStyle w:val="PL"/>
      </w:pPr>
      <w:r w:rsidRPr="00533C32">
        <w:t xml:space="preserve">  "</w:t>
      </w:r>
      <w:proofErr w:type="spellStart"/>
      <w:r w:rsidRPr="00533C32">
        <w:t>OpSpecificDataType</w:t>
      </w:r>
      <w:proofErr w:type="spellEnd"/>
      <w:r w:rsidRPr="00533C32">
        <w:t>": {</w:t>
      </w:r>
    </w:p>
    <w:p w14:paraId="3FA059C4" w14:textId="77777777" w:rsidR="007C4061" w:rsidRPr="00533C32" w:rsidRDefault="007C4061" w:rsidP="007C4061">
      <w:pPr>
        <w:pStyle w:val="PL"/>
        <w:ind w:left="568"/>
      </w:pPr>
      <w:r w:rsidRPr="00533C32">
        <w:t xml:space="preserve">    "type": "object",</w:t>
      </w:r>
    </w:p>
    <w:p w14:paraId="05A08FEB" w14:textId="77777777" w:rsidR="007C4061" w:rsidRPr="00533C32" w:rsidRDefault="007C4061" w:rsidP="007C4061">
      <w:pPr>
        <w:pStyle w:val="PL"/>
        <w:ind w:left="568"/>
      </w:pPr>
      <w:r w:rsidRPr="00533C32">
        <w:t xml:space="preserve">    "properties": {</w:t>
      </w:r>
    </w:p>
    <w:p w14:paraId="7BBDEA6E" w14:textId="77777777" w:rsidR="007C4061" w:rsidRPr="00533C32" w:rsidRDefault="007C4061" w:rsidP="007C4061">
      <w:pPr>
        <w:pStyle w:val="PL"/>
        <w:ind w:left="568"/>
      </w:pPr>
      <w:r w:rsidRPr="00533C32">
        <w:t xml:space="preserve">      "operatorData1": {</w:t>
      </w:r>
    </w:p>
    <w:p w14:paraId="3FD789C7" w14:textId="77777777" w:rsidR="007C4061" w:rsidRPr="00533C32" w:rsidRDefault="007C4061" w:rsidP="007C4061">
      <w:pPr>
        <w:pStyle w:val="PL"/>
        <w:ind w:left="568"/>
      </w:pPr>
      <w:r w:rsidRPr="00533C32">
        <w:t xml:space="preserve">        "type": "string"</w:t>
      </w:r>
    </w:p>
    <w:p w14:paraId="4ACD6F09" w14:textId="77777777" w:rsidR="007C4061" w:rsidRPr="00533C32" w:rsidRDefault="007C4061" w:rsidP="007C4061">
      <w:pPr>
        <w:pStyle w:val="PL"/>
        <w:ind w:left="568"/>
      </w:pPr>
      <w:r w:rsidRPr="00533C32">
        <w:t xml:space="preserve">      },</w:t>
      </w:r>
    </w:p>
    <w:p w14:paraId="46297AA5" w14:textId="77777777" w:rsidR="007C4061" w:rsidRPr="00533C32" w:rsidRDefault="007C4061" w:rsidP="007C4061">
      <w:pPr>
        <w:pStyle w:val="PL"/>
        <w:ind w:left="568"/>
      </w:pPr>
      <w:r w:rsidRPr="00533C32">
        <w:t xml:space="preserve">      "operatorData2": {</w:t>
      </w:r>
    </w:p>
    <w:p w14:paraId="4052E5A2" w14:textId="77777777" w:rsidR="007C4061" w:rsidRPr="00533C32" w:rsidRDefault="007C4061" w:rsidP="007C4061">
      <w:pPr>
        <w:pStyle w:val="PL"/>
        <w:ind w:left="568"/>
      </w:pPr>
      <w:r w:rsidRPr="00533C32">
        <w:t xml:space="preserve">        "type": "integer"</w:t>
      </w:r>
    </w:p>
    <w:p w14:paraId="47403B96" w14:textId="77777777" w:rsidR="007C4061" w:rsidRPr="00533C32" w:rsidRDefault="007C4061" w:rsidP="007C4061">
      <w:pPr>
        <w:pStyle w:val="PL"/>
        <w:ind w:left="568"/>
      </w:pPr>
      <w:r w:rsidRPr="00533C32">
        <w:t xml:space="preserve">      },</w:t>
      </w:r>
    </w:p>
    <w:p w14:paraId="063ACB21" w14:textId="77777777" w:rsidR="007C4061" w:rsidRPr="00533C32" w:rsidRDefault="007C4061" w:rsidP="007C4061">
      <w:pPr>
        <w:pStyle w:val="PL"/>
        <w:ind w:left="568"/>
      </w:pPr>
      <w:r w:rsidRPr="00533C32">
        <w:t xml:space="preserve">      "operatorData3": {</w:t>
      </w:r>
    </w:p>
    <w:p w14:paraId="188F581B" w14:textId="77777777" w:rsidR="007C4061" w:rsidRPr="00533C32" w:rsidRDefault="007C4061" w:rsidP="007C4061">
      <w:pPr>
        <w:pStyle w:val="PL"/>
        <w:ind w:left="568"/>
      </w:pPr>
      <w:r w:rsidRPr="00533C32">
        <w:t xml:space="preserve">        "type": "</w:t>
      </w:r>
      <w:proofErr w:type="spellStart"/>
      <w:r w:rsidRPr="00533C32">
        <w:t>boolean</w:t>
      </w:r>
      <w:proofErr w:type="spellEnd"/>
      <w:r w:rsidRPr="00533C32">
        <w:t>"</w:t>
      </w:r>
    </w:p>
    <w:p w14:paraId="4E33B03E" w14:textId="77777777" w:rsidR="007C4061" w:rsidRPr="00533C32" w:rsidRDefault="007C4061" w:rsidP="007C4061">
      <w:pPr>
        <w:pStyle w:val="PL"/>
        <w:ind w:left="568"/>
      </w:pPr>
      <w:r w:rsidRPr="00533C32">
        <w:t xml:space="preserve">      }</w:t>
      </w:r>
    </w:p>
    <w:p w14:paraId="2FFD0959" w14:textId="77777777" w:rsidR="007C4061" w:rsidRPr="00533C32" w:rsidRDefault="007C4061" w:rsidP="007C4061">
      <w:pPr>
        <w:pStyle w:val="PL"/>
        <w:ind w:left="568"/>
      </w:pPr>
      <w:r w:rsidRPr="00533C32">
        <w:t xml:space="preserve">    }</w:t>
      </w:r>
    </w:p>
    <w:p w14:paraId="195C7878" w14:textId="77777777" w:rsidR="007C4061" w:rsidRPr="00533C32" w:rsidRDefault="007C4061" w:rsidP="007C4061">
      <w:pPr>
        <w:pStyle w:val="PL"/>
        <w:ind w:left="568"/>
      </w:pPr>
      <w:r w:rsidRPr="00533C32">
        <w:t xml:space="preserve">  }</w:t>
      </w:r>
    </w:p>
    <w:p w14:paraId="0B8664F8" w14:textId="77777777" w:rsidR="007C4061" w:rsidRPr="00533C32" w:rsidRDefault="007C4061" w:rsidP="007C4061">
      <w:pPr>
        <w:pStyle w:val="PL"/>
        <w:ind w:left="568"/>
      </w:pPr>
      <w:r w:rsidRPr="00533C32">
        <w:t>}</w:t>
      </w:r>
    </w:p>
    <w:p w14:paraId="3DDC3B9C" w14:textId="77777777" w:rsidR="007C4061" w:rsidRPr="00533C32" w:rsidRDefault="007C4061" w:rsidP="00842E08">
      <w:pPr>
        <w:rPr>
          <w:lang w:eastAsia="zh-CN"/>
        </w:rPr>
      </w:pPr>
    </w:p>
    <w:p w14:paraId="44E7AE62" w14:textId="77777777" w:rsidR="007C4061" w:rsidRPr="00533C32" w:rsidRDefault="007C4061" w:rsidP="006352FE">
      <w:pPr>
        <w:pStyle w:val="Heading4"/>
      </w:pPr>
      <w:bookmarkStart w:id="1809" w:name="_Toc20127159"/>
      <w:bookmarkStart w:id="1810" w:name="_Toc27589150"/>
      <w:bookmarkStart w:id="1811" w:name="_Toc36459956"/>
      <w:bookmarkStart w:id="1812" w:name="_Toc45029550"/>
      <w:bookmarkStart w:id="1813" w:name="_Toc56520181"/>
      <w:bookmarkStart w:id="1814" w:name="_Toc114765790"/>
      <w:r w:rsidRPr="00533C32">
        <w:t>5.4.2.</w:t>
      </w:r>
      <w:r w:rsidRPr="00533C32">
        <w:rPr>
          <w:lang w:eastAsia="zh-CN"/>
        </w:rPr>
        <w:t>4</w:t>
      </w:r>
      <w:r w:rsidRPr="00533C32">
        <w:tab/>
        <w:t xml:space="preserve">Type: </w:t>
      </w:r>
      <w:proofErr w:type="spellStart"/>
      <w:r w:rsidRPr="00533C32">
        <w:rPr>
          <w:lang w:eastAsia="zh-CN"/>
        </w:rPr>
        <w:t>SmfRegList</w:t>
      </w:r>
      <w:bookmarkEnd w:id="1809"/>
      <w:bookmarkEnd w:id="1810"/>
      <w:bookmarkEnd w:id="1811"/>
      <w:bookmarkEnd w:id="1812"/>
      <w:bookmarkEnd w:id="1813"/>
      <w:bookmarkEnd w:id="1814"/>
      <w:proofErr w:type="spellEnd"/>
    </w:p>
    <w:p w14:paraId="0719AFDC" w14:textId="77777777" w:rsidR="007C4061" w:rsidRPr="00533C32" w:rsidRDefault="007C4061" w:rsidP="00842E08">
      <w:pPr>
        <w:pStyle w:val="TH"/>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D07BA5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7C3E9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B40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016B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3F413"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C739F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28B8A8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85180A"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8F80F73"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rPr>
              <w:t>SmfRegistration</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841F"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5A6ED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5AA57E"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5E4DEF8C" w14:textId="77777777" w:rsidR="007C4061" w:rsidRPr="00533C32" w:rsidRDefault="007C4061" w:rsidP="00842E08"/>
    <w:p w14:paraId="6EEBC8E4" w14:textId="77777777" w:rsidR="007C4061" w:rsidRPr="00533C32" w:rsidRDefault="007C4061" w:rsidP="006352FE">
      <w:pPr>
        <w:pStyle w:val="Heading4"/>
      </w:pPr>
      <w:bookmarkStart w:id="1815" w:name="_Toc20127160"/>
      <w:bookmarkStart w:id="1816" w:name="_Toc27589151"/>
      <w:bookmarkStart w:id="1817" w:name="_Toc36459957"/>
      <w:bookmarkStart w:id="1818" w:name="_Toc45029551"/>
      <w:bookmarkStart w:id="1819" w:name="_Toc56520182"/>
      <w:bookmarkStart w:id="1820" w:name="_Toc114765791"/>
      <w:r w:rsidRPr="00533C32">
        <w:lastRenderedPageBreak/>
        <w:t>5.4.2.</w:t>
      </w:r>
      <w:r w:rsidRPr="00533C32">
        <w:rPr>
          <w:lang w:eastAsia="zh-CN"/>
        </w:rPr>
        <w:t>5</w:t>
      </w:r>
      <w:r w:rsidRPr="00533C32">
        <w:tab/>
        <w:t xml:space="preserve">Type: </w:t>
      </w:r>
      <w:proofErr w:type="spellStart"/>
      <w:r w:rsidRPr="00533C32">
        <w:t>SubscriptionDataSubscriptions</w:t>
      </w:r>
      <w:bookmarkEnd w:id="1815"/>
      <w:bookmarkEnd w:id="1816"/>
      <w:bookmarkEnd w:id="1817"/>
      <w:bookmarkEnd w:id="1818"/>
      <w:bookmarkEnd w:id="1819"/>
      <w:bookmarkEnd w:id="1820"/>
      <w:proofErr w:type="spellEnd"/>
    </w:p>
    <w:p w14:paraId="6686B668" w14:textId="77777777" w:rsidR="007C4061" w:rsidRPr="00533C32" w:rsidRDefault="007C4061" w:rsidP="00842E08">
      <w:pPr>
        <w:pStyle w:val="TH"/>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proofErr w:type="spellStart"/>
      <w:r w:rsidRPr="00533C32">
        <w:t>SubscriptionDataSubscriptions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7C4061" w:rsidRPr="00BC4D08" w14:paraId="4B54F5B1"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109D0E" w14:textId="77777777" w:rsidR="007C4061" w:rsidRPr="00D5200C" w:rsidRDefault="007C4061" w:rsidP="00C17C4C">
            <w:pPr>
              <w:pStyle w:val="TAH"/>
              <w:rPr>
                <w:lang w:val="en-US"/>
              </w:rPr>
            </w:pPr>
            <w:r w:rsidRPr="00D5200C">
              <w:rPr>
                <w:lang w:val="en-US"/>
              </w:rP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603CA" w14:textId="77777777" w:rsidR="007C4061" w:rsidRPr="00D5200C" w:rsidRDefault="007C4061" w:rsidP="00C17C4C">
            <w:pPr>
              <w:pStyle w:val="TAH"/>
              <w:rPr>
                <w:lang w:val="en-US"/>
              </w:rPr>
            </w:pPr>
            <w:r w:rsidRPr="00D5200C">
              <w:rPr>
                <w:lang w:val="en-US"/>
              </w:rP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AC5730" w14:textId="77777777" w:rsidR="007C4061" w:rsidRPr="00D5200C" w:rsidRDefault="007C4061" w:rsidP="00C17C4C">
            <w:pPr>
              <w:pStyle w:val="TAH"/>
              <w:rPr>
                <w:lang w:val="en-US"/>
              </w:rPr>
            </w:pPr>
            <w:r w:rsidRPr="00D5200C">
              <w:rPr>
                <w:lang w:val="en-U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99C18D" w14:textId="77777777" w:rsidR="007C4061" w:rsidRPr="00D5200C" w:rsidRDefault="007C4061" w:rsidP="00C17C4C">
            <w:pPr>
              <w:pStyle w:val="TAH"/>
              <w:jc w:val="left"/>
              <w:rPr>
                <w:lang w:val="en-US"/>
              </w:rPr>
            </w:pPr>
            <w:r w:rsidRPr="00D5200C">
              <w:rPr>
                <w:lang w:val="en-US"/>
              </w:rP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A3147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14144C"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6266B0" w14:textId="77777777" w:rsidR="007C4061" w:rsidRPr="00D5200C" w:rsidRDefault="007C4061" w:rsidP="00C17C4C">
            <w:pPr>
              <w:pStyle w:val="TAL"/>
              <w:rPr>
                <w:lang w:val="en-US"/>
              </w:rPr>
            </w:pPr>
            <w:proofErr w:type="spellStart"/>
            <w:r w:rsidRPr="00D5200C">
              <w:rPr>
                <w:lang w:val="en-US"/>
              </w:rPr>
              <w:t>callback</w:t>
            </w:r>
            <w:r w:rsidRPr="00D5200C">
              <w:rPr>
                <w:lang w:val="en-US" w:eastAsia="zh-CN"/>
              </w:rPr>
              <w:t>R</w:t>
            </w:r>
            <w:r w:rsidRPr="00D5200C">
              <w:rPr>
                <w:lang w:val="en-US"/>
              </w:rPr>
              <w:t>eference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B0A2A2D" w14:textId="77777777" w:rsidR="007C4061" w:rsidRPr="00D5200C" w:rsidRDefault="007C4061" w:rsidP="00C17C4C">
            <w:pPr>
              <w:pStyle w:val="TAL"/>
              <w:rPr>
                <w:lang w:val="en-US" w:eastAsia="zh-CN"/>
              </w:rPr>
            </w:pPr>
            <w:r w:rsidRPr="00D5200C">
              <w:rPr>
                <w:lang w:val="en-US" w:eastAsia="zh-CN"/>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5001020C" w14:textId="77777777" w:rsidR="007C4061" w:rsidRPr="00D5200C" w:rsidRDefault="007C4061" w:rsidP="00C17C4C">
            <w:pPr>
              <w:pStyle w:val="TAC"/>
              <w:rPr>
                <w:lang w:val="en-US"/>
              </w:rPr>
            </w:pPr>
            <w:r w:rsidRPr="00D5200C">
              <w:rPr>
                <w:lang w:val="en-US"/>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51B87062" w14:textId="77777777" w:rsidR="007C4061" w:rsidRPr="00D5200C" w:rsidRDefault="007C4061" w:rsidP="00C17C4C">
            <w:pPr>
              <w:pStyle w:val="TAL"/>
              <w:rPr>
                <w:lang w:val="en-US"/>
              </w:rPr>
            </w:pPr>
            <w:r w:rsidRPr="00D5200C">
              <w:rPr>
                <w:lang w:val="en-US"/>
              </w:rP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2BBC3A44"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41DDCEC0"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05BA064" w14:textId="77777777" w:rsidR="007C4061" w:rsidRPr="00D5200C" w:rsidRDefault="007C4061" w:rsidP="00C17C4C">
            <w:pPr>
              <w:pStyle w:val="TAL"/>
              <w:rPr>
                <w:lang w:val="en-US"/>
              </w:rPr>
            </w:pPr>
            <w:proofErr w:type="spellStart"/>
            <w:r w:rsidRPr="00D5200C">
              <w:rPr>
                <w:lang w:val="en-US"/>
              </w:rPr>
              <w:t>originalCallbackReference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0625150B" w14:textId="77777777" w:rsidR="007C4061" w:rsidRPr="00D5200C" w:rsidRDefault="007C4061" w:rsidP="00C17C4C">
            <w:pPr>
              <w:pStyle w:val="TAL"/>
              <w:rPr>
                <w:lang w:val="en-US" w:eastAsia="zh-CN"/>
              </w:rPr>
            </w:pPr>
            <w:r w:rsidRPr="00D5200C">
              <w:rPr>
                <w:lang w:val="en-US" w:eastAsia="zh-CN"/>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57A4EC16" w14:textId="77777777" w:rsidR="007C4061" w:rsidRPr="00D5200C" w:rsidRDefault="007C4061" w:rsidP="00C17C4C">
            <w:pPr>
              <w:pStyle w:val="TAC"/>
              <w:rPr>
                <w:lang w:val="en-US"/>
              </w:rPr>
            </w:pPr>
            <w:r w:rsidRPr="00D5200C">
              <w:rPr>
                <w:lang w:val="en-US"/>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6D01DE75" w14:textId="77777777" w:rsidR="007C4061" w:rsidRPr="00D5200C" w:rsidRDefault="007C4061" w:rsidP="00C17C4C">
            <w:pPr>
              <w:pStyle w:val="TAL"/>
              <w:rPr>
                <w:lang w:val="en-US"/>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tcPr>
          <w:p w14:paraId="7BC01FDE"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1493811C" w14:textId="77777777" w:rsidR="007C4061" w:rsidRPr="00D5200C" w:rsidRDefault="007C4061" w:rsidP="00C17C4C">
            <w:pPr>
              <w:pStyle w:val="TAL"/>
              <w:rPr>
                <w:rFonts w:cs="Arial"/>
                <w:szCs w:val="18"/>
                <w:lang w:val="en-US" w:eastAsia="zh-CN"/>
              </w:rPr>
            </w:pPr>
          </w:p>
          <w:p w14:paraId="79CCD394" w14:textId="77777777" w:rsidR="007C4061" w:rsidRPr="00D5200C" w:rsidRDefault="007C4061" w:rsidP="00C17C4C">
            <w:pPr>
              <w:pStyle w:val="TAL"/>
              <w:rPr>
                <w:rFonts w:cs="Arial"/>
                <w:szCs w:val="18"/>
                <w:lang w:val="en-US" w:eastAsia="zh-CN"/>
              </w:rPr>
            </w:pPr>
            <w:r w:rsidRPr="00D5200C">
              <w:rPr>
                <w:rFonts w:cs="Arial"/>
                <w:szCs w:val="18"/>
                <w:lang w:val="en-US"/>
              </w:rPr>
              <w:t>If "</w:t>
            </w:r>
            <w:proofErr w:type="spellStart"/>
            <w:r w:rsidRPr="00D5200C">
              <w:rPr>
                <w:rFonts w:cs="Arial"/>
                <w:szCs w:val="18"/>
                <w:lang w:val="en-US"/>
              </w:rPr>
              <w:t>sdmSubscription</w:t>
            </w:r>
            <w:proofErr w:type="spellEnd"/>
            <w:r w:rsidRPr="00D5200C">
              <w:rPr>
                <w:rFonts w:cs="Arial"/>
                <w:szCs w:val="18"/>
                <w:lang w:val="en-US"/>
              </w:rPr>
              <w:t>" is present, this attribute may be absent (and, if it is also present, it shall take the same value as the attribute "</w:t>
            </w:r>
            <w:proofErr w:type="spellStart"/>
            <w:r w:rsidRPr="00D5200C">
              <w:rPr>
                <w:rFonts w:cs="Arial"/>
                <w:szCs w:val="18"/>
                <w:lang w:val="en-US"/>
              </w:rPr>
              <w:t>callbackReference</w:t>
            </w:r>
            <w:proofErr w:type="spellEnd"/>
            <w:r w:rsidRPr="00D5200C">
              <w:rPr>
                <w:rFonts w:cs="Arial"/>
                <w:szCs w:val="18"/>
                <w:lang w:val="en-US"/>
              </w:rPr>
              <w:t>" of "</w:t>
            </w:r>
            <w:proofErr w:type="spellStart"/>
            <w:r w:rsidRPr="00D5200C">
              <w:rPr>
                <w:rFonts w:cs="Arial"/>
                <w:szCs w:val="18"/>
                <w:lang w:val="en-US"/>
              </w:rPr>
              <w:t>sdmSubscription</w:t>
            </w:r>
            <w:proofErr w:type="spellEnd"/>
            <w:r w:rsidRPr="00D5200C">
              <w:rPr>
                <w:rFonts w:cs="Arial"/>
                <w:szCs w:val="18"/>
                <w:lang w:val="en-US"/>
              </w:rPr>
              <w:t>").</w:t>
            </w:r>
          </w:p>
        </w:tc>
      </w:tr>
      <w:tr w:rsidR="007C4061" w:rsidRPr="00BC4D08" w14:paraId="3B3CA80D"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5516A7F" w14:textId="77777777" w:rsidR="007C4061" w:rsidRPr="00D5200C" w:rsidRDefault="007C4061" w:rsidP="00C17C4C">
            <w:pPr>
              <w:pStyle w:val="TAL"/>
              <w:rPr>
                <w:lang w:val="en-US"/>
              </w:rPr>
            </w:pPr>
            <w:proofErr w:type="spellStart"/>
            <w:r w:rsidRPr="00D5200C">
              <w:rPr>
                <w:lang w:val="en-US"/>
              </w:rPr>
              <w:t>ueId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F6F86AB" w14:textId="77777777" w:rsidR="007C4061" w:rsidRPr="00D5200C" w:rsidRDefault="007C4061" w:rsidP="00C17C4C">
            <w:pPr>
              <w:pStyle w:val="TAL"/>
              <w:rPr>
                <w:lang w:val="en-US"/>
              </w:rPr>
            </w:pPr>
            <w:proofErr w:type="spellStart"/>
            <w:r w:rsidRPr="00D5200C">
              <w:rPr>
                <w:lang w:val="en-US" w:eastAsia="zh-CN"/>
              </w:rPr>
              <w:t>VarUeId</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48E23C5" w14:textId="77777777" w:rsidR="007C4061" w:rsidRPr="00D5200C" w:rsidRDefault="007C4061" w:rsidP="00C17C4C">
            <w:pPr>
              <w:pStyle w:val="TAC"/>
              <w:rPr>
                <w:lang w:val="en-US"/>
              </w:rPr>
            </w:pPr>
            <w:r w:rsidRPr="00D5200C">
              <w:rPr>
                <w:lang w:val="en-US"/>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BFEE148" w14:textId="77777777" w:rsidR="007C4061" w:rsidRPr="00D5200C" w:rsidRDefault="007C4061" w:rsidP="00C17C4C">
            <w:pPr>
              <w:pStyle w:val="TAL"/>
              <w:rPr>
                <w:lang w:val="en-US"/>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5C156125"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2BB4B865"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107CBDF" w14:textId="77777777" w:rsidR="007C4061" w:rsidRPr="00D5200C" w:rsidRDefault="007C4061" w:rsidP="00C17C4C">
            <w:pPr>
              <w:pStyle w:val="TAL"/>
              <w:rPr>
                <w:lang w:val="en-US" w:eastAsia="zh-CN"/>
              </w:rPr>
            </w:pPr>
            <w:proofErr w:type="spellStart"/>
            <w:r w:rsidRPr="00D5200C">
              <w:rPr>
                <w:lang w:val="en-US" w:eastAsia="zh-CN"/>
              </w:rPr>
              <w:t>monitoredResourceUris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324F8FC" w14:textId="77777777" w:rsidR="007C4061" w:rsidRPr="00D5200C" w:rsidRDefault="007C4061" w:rsidP="00C17C4C">
            <w:pPr>
              <w:pStyle w:val="TAL"/>
              <w:rPr>
                <w:lang w:val="en-US" w:eastAsia="zh-CN"/>
              </w:rPr>
            </w:pPr>
            <w:r w:rsidRPr="00D5200C">
              <w:rPr>
                <w:lang w:val="en-US" w:eastAsia="zh-CN"/>
              </w:rPr>
              <w:t>array(Uri)</w:t>
            </w:r>
          </w:p>
        </w:tc>
        <w:tc>
          <w:tcPr>
            <w:tcW w:w="425" w:type="dxa"/>
            <w:gridSpan w:val="2"/>
            <w:tcBorders>
              <w:top w:val="single" w:sz="4" w:space="0" w:color="auto"/>
              <w:left w:val="single" w:sz="4" w:space="0" w:color="auto"/>
              <w:bottom w:val="single" w:sz="4" w:space="0" w:color="auto"/>
              <w:right w:val="single" w:sz="4" w:space="0" w:color="auto"/>
            </w:tcBorders>
            <w:hideMark/>
          </w:tcPr>
          <w:p w14:paraId="7C70C69E" w14:textId="77777777" w:rsidR="007C4061" w:rsidRPr="00D5200C" w:rsidRDefault="007C4061" w:rsidP="00C17C4C">
            <w:pPr>
              <w:pStyle w:val="TAC"/>
              <w:rPr>
                <w:lang w:val="en-US" w:eastAsia="zh-CN"/>
              </w:rPr>
            </w:pPr>
            <w:r w:rsidRPr="00D5200C">
              <w:rPr>
                <w:lang w:val="en-US" w:eastAsia="zh-CN"/>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0D808AE5" w14:textId="77777777" w:rsidR="007C4061" w:rsidRPr="00D5200C" w:rsidRDefault="007C4061" w:rsidP="00C17C4C">
            <w:pPr>
              <w:pStyle w:val="TAL"/>
              <w:rPr>
                <w:lang w:val="en-US" w:eastAsia="zh-CN"/>
              </w:rPr>
            </w:pPr>
            <w:r w:rsidRPr="00D5200C">
              <w:rPr>
                <w:lang w:val="en-US" w:eastAsia="zh-CN"/>
              </w:rP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175D3176"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4B83B21" w14:textId="77777777" w:rsidR="007C4061" w:rsidRDefault="007C4061" w:rsidP="00C17C4C">
            <w:pPr>
              <w:pStyle w:val="TAL"/>
              <w:rPr>
                <w:rFonts w:cs="Arial"/>
                <w:szCs w:val="18"/>
                <w:lang w:eastAsia="zh-CN"/>
              </w:rPr>
            </w:pPr>
            <w:r w:rsidRPr="00297367">
              <w:rPr>
                <w:rFonts w:cs="Arial" w:hint="eastAsia"/>
                <w:szCs w:val="18"/>
                <w:lang w:eastAsia="zh-CN"/>
              </w:rPr>
              <w:t>The URI shall take the form of either an absolute URI or an absolute-path reference as defined in IETF RFC 3986 [16].</w:t>
            </w:r>
          </w:p>
          <w:p w14:paraId="6D3F2D2B" w14:textId="220D0774" w:rsidR="00B507D9" w:rsidRPr="00D5200C" w:rsidRDefault="00B507D9" w:rsidP="00C17C4C">
            <w:pPr>
              <w:pStyle w:val="TAL"/>
              <w:rPr>
                <w:rFonts w:cs="Arial"/>
                <w:szCs w:val="18"/>
                <w:lang w:val="en-US" w:eastAsia="zh-CN"/>
              </w:rPr>
            </w:pPr>
            <w:r>
              <w:rPr>
                <w:rFonts w:cs="Arial"/>
                <w:szCs w:val="18"/>
                <w:lang w:eastAsia="zh-CN"/>
              </w:rPr>
              <w:t>See NOTE 1.</w:t>
            </w:r>
          </w:p>
        </w:tc>
      </w:tr>
      <w:tr w:rsidR="007C4061" w:rsidRPr="00BC4D08" w14:paraId="680635C7"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F12B236" w14:textId="77777777" w:rsidR="007C4061" w:rsidRPr="00D5200C" w:rsidRDefault="007C4061" w:rsidP="00C17C4C">
            <w:pPr>
              <w:pStyle w:val="TAL"/>
              <w:rPr>
                <w:lang w:val="en-US" w:eastAsia="zh-CN"/>
              </w:rPr>
            </w:pPr>
            <w:r w:rsidRPr="00D5200C">
              <w:rPr>
                <w:lang w:val="en-US" w:eastAsia="zh-CN"/>
              </w:rPr>
              <w:t>expiry</w:t>
            </w:r>
          </w:p>
        </w:tc>
        <w:tc>
          <w:tcPr>
            <w:tcW w:w="1559" w:type="dxa"/>
            <w:gridSpan w:val="2"/>
            <w:tcBorders>
              <w:top w:val="single" w:sz="4" w:space="0" w:color="auto"/>
              <w:left w:val="single" w:sz="4" w:space="0" w:color="auto"/>
              <w:bottom w:val="single" w:sz="4" w:space="0" w:color="auto"/>
              <w:right w:val="single" w:sz="4" w:space="0" w:color="auto"/>
            </w:tcBorders>
            <w:hideMark/>
          </w:tcPr>
          <w:p w14:paraId="1B4BB250" w14:textId="77777777" w:rsidR="007C4061" w:rsidRPr="00D5200C" w:rsidRDefault="007C4061" w:rsidP="00C17C4C">
            <w:pPr>
              <w:pStyle w:val="TAL"/>
              <w:rPr>
                <w:lang w:val="en-US" w:eastAsia="zh-CN"/>
              </w:rPr>
            </w:pPr>
            <w:proofErr w:type="spellStart"/>
            <w:r w:rsidRPr="00D5200C">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420461BB" w14:textId="77777777" w:rsidR="007C4061" w:rsidRPr="00D5200C" w:rsidRDefault="007C4061" w:rsidP="00C17C4C">
            <w:pPr>
              <w:pStyle w:val="TAC"/>
              <w:rPr>
                <w:lang w:val="en-US" w:eastAsia="zh-CN"/>
              </w:rPr>
            </w:pPr>
            <w:r w:rsidRPr="00D5200C">
              <w:rPr>
                <w:lang w:val="en-US" w:eastAsia="zh-C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3D262564"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7B753ABA"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5B5AE3C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48E082C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A3BC592"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4A0E8D" w14:textId="77777777" w:rsidR="007C4061" w:rsidRPr="00D5200C" w:rsidRDefault="007C4061" w:rsidP="00C17C4C">
            <w:pPr>
              <w:pStyle w:val="TAL"/>
              <w:rPr>
                <w:lang w:val="en-US" w:eastAsia="zh-CN"/>
              </w:rPr>
            </w:pPr>
            <w:proofErr w:type="spellStart"/>
            <w:r w:rsidRPr="00D5200C">
              <w:rPr>
                <w:lang w:val="en-US" w:eastAsia="zh-CN"/>
              </w:rPr>
              <w:t>sdmSubscription</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11D0959" w14:textId="77777777" w:rsidR="007C4061" w:rsidRPr="00D5200C" w:rsidRDefault="007C4061" w:rsidP="00C17C4C">
            <w:pPr>
              <w:pStyle w:val="TAL"/>
              <w:rPr>
                <w:lang w:val="en-US" w:eastAsia="zh-CN"/>
              </w:rPr>
            </w:pPr>
            <w:proofErr w:type="spellStart"/>
            <w:r w:rsidRPr="00D5200C">
              <w:rPr>
                <w:lang w:val="en-US" w:eastAsia="zh-CN"/>
              </w:rPr>
              <w:t>SdmSubscription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71FC51CD" w14:textId="77777777" w:rsidR="007C4061" w:rsidRPr="00D5200C" w:rsidRDefault="007C4061" w:rsidP="00C17C4C">
            <w:pPr>
              <w:pStyle w:val="TAC"/>
              <w:rPr>
                <w:lang w:val="en-US" w:eastAsia="zh-CN"/>
              </w:rPr>
            </w:pPr>
            <w:r w:rsidRPr="00D5200C">
              <w:rPr>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7DB27B2"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2D8ECC2E"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081291CE"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217491B" w14:textId="77777777" w:rsidR="007C4061" w:rsidRPr="00D5200C" w:rsidRDefault="007C4061" w:rsidP="00C17C4C">
            <w:pPr>
              <w:pStyle w:val="TAL"/>
              <w:rPr>
                <w:lang w:val="en-US" w:eastAsia="zh-CN"/>
              </w:rPr>
            </w:pPr>
            <w:proofErr w:type="spellStart"/>
            <w:r w:rsidRPr="00D5200C">
              <w:rPr>
                <w:lang w:val="en-US"/>
              </w:rPr>
              <w:t>subscriptionId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125C6D33" w14:textId="77777777" w:rsidR="007C4061" w:rsidRPr="00D5200C" w:rsidRDefault="007C4061" w:rsidP="00C17C4C">
            <w:pPr>
              <w:pStyle w:val="TAL"/>
              <w:rPr>
                <w:lang w:val="en-US" w:eastAsia="zh-CN"/>
              </w:rPr>
            </w:pPr>
            <w:r w:rsidRPr="00D5200C">
              <w:rPr>
                <w:lang w:val="en-US"/>
              </w:rP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ED5EF93" w14:textId="77777777" w:rsidR="007C4061" w:rsidRPr="00D5200C" w:rsidRDefault="007C4061" w:rsidP="00C17C4C">
            <w:pPr>
              <w:pStyle w:val="TAC"/>
              <w:rPr>
                <w:lang w:val="en-US" w:eastAsia="zh-CN"/>
              </w:rPr>
            </w:pPr>
            <w:r w:rsidRPr="00D5200C">
              <w:rPr>
                <w:lang w:val="en-US"/>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7054E77D" w14:textId="77777777" w:rsidR="007C4061" w:rsidRPr="00D5200C" w:rsidRDefault="007C4061" w:rsidP="00C17C4C">
            <w:pPr>
              <w:pStyle w:val="TAL"/>
              <w:rPr>
                <w:lang w:val="en-US" w:eastAsia="zh-CN"/>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tcPr>
          <w:p w14:paraId="0441A7D1"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proofErr w:type="spellStart"/>
            <w:r w:rsidRPr="00D5200C">
              <w:rPr>
                <w:lang w:val="en-US"/>
              </w:rPr>
              <w:t>SubscriptionDataSubscriptions</w:t>
            </w:r>
            <w:proofErr w:type="spellEnd"/>
            <w:r w:rsidRPr="00D5200C">
              <w:rPr>
                <w:rFonts w:cs="Arial"/>
                <w:szCs w:val="18"/>
                <w:lang w:val="en-US"/>
              </w:rPr>
              <w:t xml:space="preserve"> is sent in a GET response message or in a Notification. It identifies the individual </w:t>
            </w:r>
            <w:proofErr w:type="spellStart"/>
            <w:r w:rsidRPr="00D5200C">
              <w:rPr>
                <w:lang w:val="en-US"/>
              </w:rPr>
              <w:t>SubscriptionDataSubscriptions</w:t>
            </w:r>
            <w:proofErr w:type="spellEnd"/>
            <w:r w:rsidRPr="00D5200C">
              <w:rPr>
                <w:rFonts w:cs="Arial"/>
                <w:szCs w:val="18"/>
                <w:lang w:val="en-US"/>
              </w:rPr>
              <w:t xml:space="preserve"> stored in the UDR and may be used by the UDM to e.g. delete or update a </w:t>
            </w:r>
            <w:proofErr w:type="spellStart"/>
            <w:r w:rsidRPr="00D5200C">
              <w:rPr>
                <w:lang w:val="en-US"/>
              </w:rPr>
              <w:t>SubscriptionDataSubscriptions</w:t>
            </w:r>
            <w:proofErr w:type="spellEnd"/>
            <w:r w:rsidRPr="00D5200C">
              <w:rPr>
                <w:rFonts w:cs="Arial"/>
                <w:szCs w:val="18"/>
                <w:lang w:val="en-US"/>
              </w:rPr>
              <w:t>.</w:t>
            </w:r>
          </w:p>
          <w:p w14:paraId="65CFA4B6" w14:textId="77777777" w:rsidR="007C4061" w:rsidRPr="00D5200C" w:rsidRDefault="007C4061" w:rsidP="00C17C4C">
            <w:pPr>
              <w:pStyle w:val="TAL"/>
              <w:rPr>
                <w:lang w:val="en-US"/>
              </w:rPr>
            </w:pPr>
          </w:p>
          <w:p w14:paraId="69EEC543" w14:textId="77777777" w:rsidR="007C4061" w:rsidRPr="00D5200C" w:rsidRDefault="007C4061" w:rsidP="00C17C4C">
            <w:pPr>
              <w:pStyle w:val="TAL"/>
              <w:rPr>
                <w:rFonts w:cs="Arial"/>
                <w:szCs w:val="18"/>
                <w:lang w:val="en-US"/>
              </w:rPr>
            </w:pPr>
            <w:r w:rsidRPr="00D5200C">
              <w:rPr>
                <w:lang w:val="en-US"/>
              </w:rPr>
              <w:t>Read Only: true</w:t>
            </w:r>
          </w:p>
        </w:tc>
      </w:tr>
      <w:tr w:rsidR="00CD00A7" w:rsidRPr="00D5200C" w14:paraId="1C7C36AC" w14:textId="77777777" w:rsidTr="00342B4C">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96DD5E0" w14:textId="77777777" w:rsidR="00CD00A7" w:rsidRPr="00103953" w:rsidRDefault="00CD00A7" w:rsidP="00342B4C">
            <w:pPr>
              <w:pStyle w:val="TAL"/>
              <w:rPr>
                <w:lang w:val="en-US" w:eastAsia="zh-CN"/>
              </w:rPr>
            </w:pPr>
            <w:proofErr w:type="spellStart"/>
            <w:r>
              <w:rPr>
                <w:lang w:val="en-US" w:eastAsia="zh-CN"/>
              </w:rPr>
              <w:t>uniqueSubscription</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15B2CDB7" w14:textId="77777777" w:rsidR="00CD00A7" w:rsidRPr="00D5200C" w:rsidRDefault="00CD00A7" w:rsidP="00342B4C">
            <w:pPr>
              <w:pStyle w:val="TAL"/>
              <w:rPr>
                <w:lang w:val="en-US" w:eastAsia="zh-CN"/>
              </w:rPr>
            </w:pPr>
            <w:proofErr w:type="spellStart"/>
            <w:r>
              <w:rPr>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78AA912" w14:textId="77777777" w:rsidR="00CD00A7" w:rsidRPr="00D5200C" w:rsidRDefault="00CD00A7" w:rsidP="00342B4C">
            <w:pPr>
              <w:pStyle w:val="TAC"/>
              <w:rPr>
                <w:lang w:val="en-US" w:eastAsia="zh-CN"/>
              </w:rPr>
            </w:pPr>
            <w:r>
              <w:rPr>
                <w:lang w:val="en-US" w:eastAsia="zh-CN"/>
              </w:rPr>
              <w:t>C</w:t>
            </w:r>
          </w:p>
        </w:tc>
        <w:tc>
          <w:tcPr>
            <w:tcW w:w="1134" w:type="dxa"/>
            <w:gridSpan w:val="2"/>
            <w:tcBorders>
              <w:top w:val="single" w:sz="4" w:space="0" w:color="auto"/>
              <w:left w:val="single" w:sz="4" w:space="0" w:color="auto"/>
              <w:bottom w:val="single" w:sz="4" w:space="0" w:color="auto"/>
              <w:right w:val="single" w:sz="4" w:space="0" w:color="auto"/>
            </w:tcBorders>
          </w:tcPr>
          <w:p w14:paraId="6D84C4DE" w14:textId="77777777" w:rsidR="00CD00A7" w:rsidRPr="00D5200C" w:rsidRDefault="00CD00A7" w:rsidP="00342B4C">
            <w:pPr>
              <w:pStyle w:val="TAL"/>
              <w:rPr>
                <w:lang w:val="en-US" w:eastAsia="zh-CN"/>
              </w:rPr>
            </w:pPr>
            <w:r>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14:paraId="198174BB" w14:textId="77777777" w:rsidR="00CD00A7" w:rsidRDefault="00CD00A7" w:rsidP="00342B4C">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1667FBFC" w14:textId="77777777" w:rsidR="00CD00A7" w:rsidRDefault="00CD00A7" w:rsidP="00342B4C">
            <w:pPr>
              <w:pStyle w:val="TAL"/>
              <w:rPr>
                <w:rFonts w:cs="Arial"/>
                <w:szCs w:val="18"/>
                <w:lang w:val="en-US"/>
              </w:rPr>
            </w:pPr>
          </w:p>
          <w:p w14:paraId="2E3AA20E" w14:textId="77777777" w:rsidR="00CD00A7" w:rsidRDefault="00CD00A7" w:rsidP="00342B4C">
            <w:pPr>
              <w:pStyle w:val="TAL"/>
              <w:rPr>
                <w:rFonts w:cs="Arial"/>
                <w:szCs w:val="18"/>
                <w:lang w:val="en-US"/>
              </w:rPr>
            </w:pPr>
            <w:r>
              <w:rPr>
                <w:rFonts w:cs="Arial"/>
                <w:szCs w:val="18"/>
                <w:lang w:val="en-US"/>
              </w:rPr>
              <w:t xml:space="preserve">The attribute shall not be set to true if the </w:t>
            </w:r>
            <w:proofErr w:type="spellStart"/>
            <w:r>
              <w:rPr>
                <w:rFonts w:cs="Arial"/>
                <w:szCs w:val="18"/>
                <w:lang w:val="en-US"/>
              </w:rPr>
              <w:t>sdmSubscription</w:t>
            </w:r>
            <w:proofErr w:type="spellEnd"/>
            <w:r>
              <w:rPr>
                <w:rFonts w:cs="Arial"/>
                <w:szCs w:val="18"/>
                <w:lang w:val="en-US"/>
              </w:rPr>
              <w:t xml:space="preserve"> attribute is present.</w:t>
            </w:r>
          </w:p>
          <w:p w14:paraId="1A67ACB5" w14:textId="77777777" w:rsidR="00CD00A7" w:rsidRDefault="00CD00A7" w:rsidP="00342B4C">
            <w:pPr>
              <w:pStyle w:val="TAL"/>
              <w:rPr>
                <w:rFonts w:cs="Arial"/>
                <w:szCs w:val="18"/>
                <w:lang w:val="en-US"/>
              </w:rPr>
            </w:pPr>
          </w:p>
          <w:p w14:paraId="16596962" w14:textId="77777777" w:rsidR="00CD00A7" w:rsidRDefault="00CD00A7" w:rsidP="00342B4C">
            <w:pPr>
              <w:pStyle w:val="TAL"/>
              <w:rPr>
                <w:rFonts w:cs="Arial"/>
                <w:szCs w:val="18"/>
                <w:lang w:val="en-US"/>
              </w:rPr>
            </w:pPr>
            <w:r>
              <w:rPr>
                <w:rFonts w:cs="Arial"/>
                <w:szCs w:val="18"/>
                <w:lang w:val="en-US"/>
              </w:rPr>
              <w:t xml:space="preserve">The attribute shall not be set to true if the </w:t>
            </w:r>
            <w:proofErr w:type="spellStart"/>
            <w:r>
              <w:rPr>
                <w:rFonts w:cs="Arial"/>
                <w:szCs w:val="18"/>
                <w:lang w:val="en-US"/>
              </w:rPr>
              <w:t>sdmSubscription</w:t>
            </w:r>
            <w:proofErr w:type="spellEnd"/>
            <w:r>
              <w:rPr>
                <w:rFonts w:cs="Arial"/>
                <w:szCs w:val="18"/>
                <w:lang w:val="en-US"/>
              </w:rPr>
              <w:t xml:space="preserve"> and </w:t>
            </w:r>
            <w:proofErr w:type="spellStart"/>
            <w:r>
              <w:rPr>
                <w:rFonts w:cs="Arial"/>
                <w:szCs w:val="18"/>
                <w:lang w:val="en-US"/>
              </w:rPr>
              <w:t>UeId</w:t>
            </w:r>
            <w:proofErr w:type="spellEnd"/>
            <w:r>
              <w:rPr>
                <w:rFonts w:cs="Arial"/>
                <w:szCs w:val="18"/>
                <w:lang w:val="en-US"/>
              </w:rPr>
              <w:t xml:space="preserve"> attributes are not present.</w:t>
            </w:r>
          </w:p>
          <w:p w14:paraId="7F2C8EF8" w14:textId="77777777" w:rsidR="00CD00A7" w:rsidRDefault="00CD00A7" w:rsidP="00342B4C">
            <w:pPr>
              <w:pStyle w:val="TAL"/>
              <w:rPr>
                <w:rFonts w:cs="Arial"/>
                <w:szCs w:val="18"/>
                <w:lang w:val="en-US"/>
              </w:rPr>
            </w:pPr>
          </w:p>
          <w:p w14:paraId="6B75AD0A" w14:textId="77777777" w:rsidR="00CD00A7" w:rsidRPr="00D5200C" w:rsidRDefault="00CD00A7" w:rsidP="00342B4C">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r>
      <w:tr w:rsidR="007C4061" w:rsidRPr="00BC4D08" w14:paraId="26B294BE"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7045FB" w14:textId="77777777" w:rsidR="007C4061" w:rsidRPr="00D5200C" w:rsidRDefault="007C4061" w:rsidP="00C17C4C">
            <w:pPr>
              <w:pStyle w:val="TAL"/>
              <w:rPr>
                <w:lang w:val="en-US" w:eastAsia="zh-CN"/>
              </w:rPr>
            </w:pPr>
            <w:proofErr w:type="spellStart"/>
            <w:r w:rsidRPr="00D5200C">
              <w:rPr>
                <w:lang w:val="en-US" w:eastAsia="zh-CN"/>
              </w:rPr>
              <w:t>supportedFeatures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D39863A" w14:textId="77777777" w:rsidR="007C4061" w:rsidRPr="00D5200C" w:rsidRDefault="007C4061" w:rsidP="00C17C4C">
            <w:pPr>
              <w:pStyle w:val="TAL"/>
              <w:rPr>
                <w:lang w:val="en-US" w:eastAsia="zh-CN"/>
              </w:rPr>
            </w:pPr>
            <w:proofErr w:type="spellStart"/>
            <w:r w:rsidRPr="00D5200C">
              <w:rPr>
                <w:lang w:val="en-US" w:eastAsia="zh-CN"/>
              </w:rPr>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12DF22F5" w14:textId="77777777" w:rsidR="007C4061" w:rsidRPr="00D5200C" w:rsidRDefault="007C4061" w:rsidP="00C17C4C">
            <w:pPr>
              <w:pStyle w:val="TAC"/>
              <w:rPr>
                <w:lang w:val="en-US" w:eastAsia="zh-CN"/>
              </w:rPr>
            </w:pPr>
            <w:r w:rsidRPr="00D5200C">
              <w:rPr>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154CDA36"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05C0EDA"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2C0104CE" w14:textId="77777777" w:rsidR="007C4061" w:rsidRPr="00533C32" w:rsidRDefault="007C4061" w:rsidP="00842E08">
      <w:pPr>
        <w:rPr>
          <w:lang w:val="en-US" w:eastAsia="zh-CN"/>
        </w:rPr>
      </w:pPr>
    </w:p>
    <w:p w14:paraId="3E222D20" w14:textId="77777777" w:rsidR="007C4061" w:rsidRPr="00533C32" w:rsidRDefault="007C4061" w:rsidP="006352FE">
      <w:pPr>
        <w:pStyle w:val="Heading4"/>
      </w:pPr>
      <w:bookmarkStart w:id="1821" w:name="_Toc20127161"/>
      <w:bookmarkStart w:id="1822" w:name="_Toc27589152"/>
      <w:bookmarkStart w:id="1823" w:name="_Toc36459958"/>
      <w:bookmarkStart w:id="1824" w:name="_Toc45029552"/>
      <w:bookmarkStart w:id="1825" w:name="_Toc56520183"/>
      <w:bookmarkStart w:id="1826" w:name="_Toc114765792"/>
      <w:r w:rsidRPr="00533C32">
        <w:lastRenderedPageBreak/>
        <w:t>5.4.2.</w:t>
      </w:r>
      <w:r w:rsidRPr="00533C32">
        <w:rPr>
          <w:lang w:eastAsia="zh-CN"/>
        </w:rPr>
        <w:t>6</w:t>
      </w:r>
      <w:r w:rsidRPr="00533C32">
        <w:tab/>
        <w:t xml:space="preserve">Type: </w:t>
      </w:r>
      <w:proofErr w:type="spellStart"/>
      <w:r w:rsidRPr="00533C32">
        <w:t>DataChangeNotify</w:t>
      </w:r>
      <w:bookmarkEnd w:id="1821"/>
      <w:bookmarkEnd w:id="1822"/>
      <w:bookmarkEnd w:id="1823"/>
      <w:bookmarkEnd w:id="1824"/>
      <w:bookmarkEnd w:id="1825"/>
      <w:bookmarkEnd w:id="1826"/>
      <w:proofErr w:type="spellEnd"/>
    </w:p>
    <w:p w14:paraId="4029F9BE" w14:textId="77777777" w:rsidR="007C4061" w:rsidRPr="00533C32" w:rsidRDefault="007C4061" w:rsidP="00842E08">
      <w:pPr>
        <w:pStyle w:val="TH"/>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654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ED50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024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96F2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9EE9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3761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3FE383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49017F5" w14:textId="77777777" w:rsidR="007C4061" w:rsidRPr="00D5200C" w:rsidRDefault="007C4061" w:rsidP="00C17C4C">
            <w:pPr>
              <w:pStyle w:val="TAL"/>
              <w:rPr>
                <w:lang w:val="en-US"/>
              </w:rPr>
            </w:pPr>
            <w:proofErr w:type="spellStart"/>
            <w:r w:rsidRPr="00D5200C">
              <w:rPr>
                <w:lang w:val="en-US"/>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F3F1C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78EA4E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659DED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10C656D7"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48A585E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BE9194" w14:textId="77777777" w:rsidR="007C4061" w:rsidRPr="00D5200C" w:rsidRDefault="007C4061" w:rsidP="00C17C4C">
            <w:pPr>
              <w:pStyle w:val="TAL"/>
              <w:rPr>
                <w:lang w:val="en-US"/>
              </w:rPr>
            </w:pPr>
            <w:proofErr w:type="spellStart"/>
            <w:r w:rsidRPr="00D5200C">
              <w:rPr>
                <w:lang w:val="en-US"/>
              </w:rPr>
              <w:t>ueId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E3DC8B" w14:textId="77777777" w:rsidR="007C4061" w:rsidRPr="00D5200C" w:rsidRDefault="007C4061" w:rsidP="00C17C4C">
            <w:pPr>
              <w:pStyle w:val="TAL"/>
              <w:rPr>
                <w:lang w:val="en-US" w:eastAsia="zh-CN"/>
              </w:rPr>
            </w:pPr>
            <w:proofErr w:type="spellStart"/>
            <w:r w:rsidRPr="00D5200C">
              <w:rPr>
                <w:lang w:val="en-US" w:eastAsia="zh-CN"/>
              </w:rPr>
              <w:t>VarUeId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908B0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733414C"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45CD6B4" w14:textId="77777777" w:rsidR="007C4061" w:rsidRPr="00D5200C" w:rsidRDefault="007C4061" w:rsidP="00C17C4C">
            <w:pPr>
              <w:pStyle w:val="TAL"/>
              <w:rPr>
                <w:lang w:val="en-US"/>
              </w:rPr>
            </w:pPr>
            <w:r w:rsidRPr="00D5200C">
              <w:rPr>
                <w:rFonts w:cs="Arial"/>
                <w:szCs w:val="18"/>
                <w:lang w:val="en-US"/>
              </w:rPr>
              <w:t xml:space="preserve">User identity if subscription to notifications is related to a user that may be provided e.g. in case </w:t>
            </w:r>
            <w:proofErr w:type="spellStart"/>
            <w:r w:rsidRPr="00D5200C">
              <w:rPr>
                <w:rFonts w:cs="Arial"/>
                <w:szCs w:val="18"/>
                <w:lang w:val="en-US"/>
              </w:rPr>
              <w:t>OriginalCallback</w:t>
            </w:r>
            <w:proofErr w:type="spellEnd"/>
            <w:r w:rsidRPr="00D5200C">
              <w:rPr>
                <w:rFonts w:cs="Arial"/>
                <w:szCs w:val="18"/>
                <w:lang w:val="en-US"/>
              </w:rPr>
              <w:t xml:space="preserve"> URI is not included.</w:t>
            </w:r>
          </w:p>
        </w:tc>
      </w:tr>
      <w:tr w:rsidR="007C4061" w:rsidRPr="00BC4D08" w14:paraId="2867CFC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10F49A3" w14:textId="77777777" w:rsidR="007C4061" w:rsidRPr="00533C32" w:rsidRDefault="007C4061" w:rsidP="00C17C4C">
            <w:pPr>
              <w:pStyle w:val="TAL"/>
              <w:rPr>
                <w:lang w:val="en-US" w:eastAsia="zh-CN"/>
              </w:rPr>
            </w:pPr>
            <w:proofErr w:type="spellStart"/>
            <w:r w:rsidRPr="00D5200C">
              <w:rPr>
                <w:lang w:val="en-US"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88ADB6"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NotifyItem</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07CDB23"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F942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1345C1"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5C5A3F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9A2CBB" w14:textId="77777777" w:rsidR="007C4061" w:rsidRPr="00D5200C" w:rsidRDefault="007C4061" w:rsidP="00C17C4C">
            <w:pPr>
              <w:pStyle w:val="TAL"/>
              <w:rPr>
                <w:lang w:val="en-US" w:eastAsia="zh-CN"/>
              </w:rPr>
            </w:pPr>
            <w:proofErr w:type="spellStart"/>
            <w:r w:rsidRPr="00D5200C">
              <w:rPr>
                <w:lang w:val="en-US"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B2C0F4" w14:textId="77777777" w:rsidR="007C4061" w:rsidRPr="00D5200C" w:rsidRDefault="007C4061" w:rsidP="00C17C4C">
            <w:pPr>
              <w:pStyle w:val="TAL"/>
              <w:rPr>
                <w:lang w:val="en-US" w:eastAsia="zh-CN"/>
              </w:rPr>
            </w:pPr>
            <w:proofErr w:type="spellStart"/>
            <w:r w:rsidRPr="00D5200C">
              <w:rPr>
                <w:lang w:val="en-US"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A0FA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6347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D824E1"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750BAF8A" w14:textId="77777777" w:rsidR="007C4061" w:rsidRPr="00D5200C" w:rsidRDefault="007C4061" w:rsidP="00C17C4C">
            <w:pPr>
              <w:pStyle w:val="TAL"/>
              <w:rPr>
                <w:lang w:val="en-US" w:eastAsia="zh-CN"/>
              </w:rPr>
            </w:pPr>
            <w:r w:rsidRPr="00D5200C">
              <w:rPr>
                <w:lang w:val="en-US"/>
              </w:rPr>
              <w:t xml:space="preserve">This attribute should be omitted if the </w:t>
            </w:r>
            <w:proofErr w:type="spellStart"/>
            <w:r w:rsidRPr="00D5200C">
              <w:rPr>
                <w:lang w:val="en-US"/>
              </w:rPr>
              <w:t>SubscriptionsDataSubscriptions</w:t>
            </w:r>
            <w:proofErr w:type="spellEnd"/>
            <w:r w:rsidRPr="00D5200C">
              <w:rPr>
                <w:lang w:val="en-US"/>
              </w:rPr>
              <w:t xml:space="preserve"> array is included.</w:t>
            </w:r>
          </w:p>
        </w:tc>
      </w:tr>
      <w:tr w:rsidR="007C4061" w:rsidRPr="00BC4D08" w14:paraId="5188883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D38D59D" w14:textId="77777777" w:rsidR="007C4061" w:rsidRPr="00D5200C" w:rsidRDefault="007C4061" w:rsidP="00C17C4C">
            <w:pPr>
              <w:pStyle w:val="TAL"/>
              <w:rPr>
                <w:lang w:val="en-US" w:eastAsia="zh-CN"/>
              </w:rPr>
            </w:pPr>
            <w:proofErr w:type="spellStart"/>
            <w:r w:rsidRPr="00D5200C">
              <w:rPr>
                <w:lang w:val="en-US" w:eastAsia="zh-CN"/>
              </w:rPr>
              <w:t>additionalSdmSubscriptions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67A254"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SdmSubscription</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CB567F"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5C201C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CB1F9B" w14:textId="77777777" w:rsidR="007C4061" w:rsidRPr="00D5200C" w:rsidRDefault="007C4061" w:rsidP="00C17C4C">
            <w:pPr>
              <w:pStyle w:val="TAL"/>
              <w:rPr>
                <w:lang w:val="en-US"/>
              </w:rPr>
            </w:pPr>
            <w:r w:rsidRPr="00D5200C">
              <w:rPr>
                <w:lang w:val="en-US"/>
              </w:rPr>
              <w:t xml:space="preserve">Shall be present if more than one subscription to changes on SDM data created by different NF service consumers of the UDM exist. This attribute if present shall convey </w:t>
            </w:r>
            <w:proofErr w:type="spellStart"/>
            <w:r w:rsidRPr="00D5200C">
              <w:rPr>
                <w:lang w:val="en-US"/>
              </w:rPr>
              <w:t>sdm</w:t>
            </w:r>
            <w:proofErr w:type="spellEnd"/>
            <w:r w:rsidRPr="00D5200C">
              <w:rPr>
                <w:lang w:val="en-US"/>
              </w:rPr>
              <w:t xml:space="preserve"> subscriptions in addition to and different from the </w:t>
            </w:r>
            <w:proofErr w:type="spellStart"/>
            <w:r w:rsidRPr="00D5200C">
              <w:rPr>
                <w:lang w:val="en-US"/>
              </w:rPr>
              <w:t>sdm</w:t>
            </w:r>
            <w:proofErr w:type="spellEnd"/>
            <w:r w:rsidRPr="00D5200C">
              <w:rPr>
                <w:lang w:val="en-US"/>
              </w:rPr>
              <w:t xml:space="preserve"> subscription present in the </w:t>
            </w:r>
            <w:proofErr w:type="spellStart"/>
            <w:r w:rsidRPr="00D5200C">
              <w:rPr>
                <w:lang w:val="en-US"/>
              </w:rPr>
              <w:t>sdmSubscription</w:t>
            </w:r>
            <w:proofErr w:type="spellEnd"/>
            <w:r w:rsidRPr="00D5200C">
              <w:rPr>
                <w:lang w:val="en-US"/>
              </w:rPr>
              <w:t xml:space="preserve"> attribute.</w:t>
            </w:r>
          </w:p>
        </w:tc>
      </w:tr>
      <w:tr w:rsidR="007C4061" w:rsidRPr="00BC4D08" w14:paraId="6773A0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DDEE9EA" w14:textId="77777777" w:rsidR="007C4061" w:rsidRPr="00D5200C" w:rsidRDefault="007C4061" w:rsidP="00C17C4C">
            <w:pPr>
              <w:pStyle w:val="TAL"/>
              <w:rPr>
                <w:lang w:val="en-US" w:eastAsia="zh-CN"/>
              </w:rPr>
            </w:pPr>
            <w:proofErr w:type="spellStart"/>
            <w:r w:rsidRPr="00D5200C">
              <w:rPr>
                <w:lang w:val="en-US"/>
              </w:rPr>
              <w:t>subscriptionDataSubscriptions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C0B5D5" w14:textId="77777777" w:rsidR="007C4061" w:rsidRPr="00D5200C" w:rsidRDefault="007C4061" w:rsidP="00C17C4C">
            <w:pPr>
              <w:pStyle w:val="TAL"/>
              <w:rPr>
                <w:lang w:val="en-US" w:eastAsia="zh-CN"/>
              </w:rPr>
            </w:pPr>
            <w:r w:rsidRPr="00D5200C">
              <w:rPr>
                <w:lang w:val="en-US"/>
              </w:rPr>
              <w:t>array(</w:t>
            </w:r>
            <w:proofErr w:type="spellStart"/>
            <w:r w:rsidRPr="00D5200C">
              <w:rPr>
                <w:lang w:val="en-US"/>
              </w:rPr>
              <w:t>SubscriptionDataSubscriptions</w:t>
            </w:r>
            <w:proofErr w:type="spellEnd"/>
            <w:r w:rsidRPr="00D5200C">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B0CA8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9929A3"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DF1D4C"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r w:rsidR="00B507D9" w:rsidRPr="00BC4D08" w14:paraId="2A7CCA1C" w14:textId="77777777" w:rsidTr="00D1361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F910E" w14:textId="71637A6F" w:rsidR="00B507D9" w:rsidRPr="00D5200C" w:rsidRDefault="00B507D9" w:rsidP="008C5B93">
            <w:pPr>
              <w:pStyle w:val="TAN"/>
              <w:rPr>
                <w:lang w:val="en-US"/>
              </w:rPr>
            </w:pPr>
            <w:r w:rsidRPr="00931FEC">
              <w:t>N</w:t>
            </w:r>
            <w:r>
              <w:rPr>
                <w:rFonts w:cs="Arial"/>
                <w:szCs w:val="18"/>
                <w:lang w:val="en-US"/>
              </w:rPr>
              <w:t>OTE 1:</w:t>
            </w:r>
            <w:r w:rsidR="00FC7C1B">
              <w:tab/>
            </w:r>
            <w:r>
              <w:t xml:space="preserve">The UDR should handle only the relative-path </w:t>
            </w:r>
            <w:proofErr w:type="spellStart"/>
            <w:r>
              <w:t>part</w:t>
            </w:r>
            <w:proofErr w:type="spellEnd"/>
            <w:r>
              <w:t xml:space="preserve"> </w:t>
            </w:r>
            <w:r w:rsidRPr="00BF155A">
              <w:t>(</w:t>
            </w:r>
            <w:proofErr w:type="spellStart"/>
            <w:r w:rsidRPr="00BF155A">
              <w:t>apiSpecificResourceUriPart</w:t>
            </w:r>
            <w:proofErr w:type="spellEnd"/>
            <w:r w:rsidRPr="00BF155A">
              <w:t>, see 3GPP TS 29.501 [</w:t>
            </w:r>
            <w:r>
              <w:t>7</w:t>
            </w:r>
            <w:r w:rsidRPr="00BF155A">
              <w:t>] clause 4.4.1)</w:t>
            </w:r>
            <w:r>
              <w:t xml:space="preserve"> and ignore</w:t>
            </w:r>
            <w:r w:rsidDel="002C49F8">
              <w:t xml:space="preserve"> </w:t>
            </w:r>
            <w:r>
              <w:t>possible inconsistencies (caused by e.g. an SCP) in the base URI part.</w:t>
            </w:r>
          </w:p>
        </w:tc>
      </w:tr>
    </w:tbl>
    <w:p w14:paraId="59D6FD68" w14:textId="77777777" w:rsidR="007C4061" w:rsidRPr="00533C32" w:rsidRDefault="007C4061" w:rsidP="00842E08">
      <w:pPr>
        <w:rPr>
          <w:lang w:eastAsia="zh-CN"/>
        </w:rPr>
      </w:pPr>
    </w:p>
    <w:p w14:paraId="27C466EF" w14:textId="77777777" w:rsidR="007C4061" w:rsidRPr="00533C32" w:rsidRDefault="007C4061" w:rsidP="006352FE">
      <w:pPr>
        <w:pStyle w:val="Heading4"/>
      </w:pPr>
      <w:bookmarkStart w:id="1827" w:name="_Toc20127162"/>
      <w:bookmarkStart w:id="1828" w:name="_Toc27589153"/>
      <w:bookmarkStart w:id="1829" w:name="_Toc36459959"/>
      <w:bookmarkStart w:id="1830" w:name="_Toc45029553"/>
      <w:bookmarkStart w:id="1831" w:name="_Toc56520184"/>
      <w:bookmarkStart w:id="1832" w:name="_Toc114765793"/>
      <w:r w:rsidRPr="00533C32">
        <w:t>5.4.2.</w:t>
      </w:r>
      <w:r w:rsidRPr="00533C32">
        <w:rPr>
          <w:lang w:eastAsia="zh-CN"/>
        </w:rPr>
        <w:t>7</w:t>
      </w:r>
      <w:r w:rsidRPr="00533C32">
        <w:tab/>
        <w:t xml:space="preserve">Type: </w:t>
      </w:r>
      <w:proofErr w:type="spellStart"/>
      <w:r w:rsidRPr="00533C32">
        <w:t>IdentityData</w:t>
      </w:r>
      <w:bookmarkEnd w:id="1827"/>
      <w:bookmarkEnd w:id="1828"/>
      <w:bookmarkEnd w:id="1829"/>
      <w:bookmarkEnd w:id="1830"/>
      <w:bookmarkEnd w:id="1831"/>
      <w:bookmarkEnd w:id="1832"/>
      <w:proofErr w:type="spellEnd"/>
    </w:p>
    <w:p w14:paraId="34ADA4BC" w14:textId="77777777" w:rsidR="007C4061" w:rsidRPr="00533C32" w:rsidRDefault="007C4061" w:rsidP="00842E08">
      <w:pPr>
        <w:pStyle w:val="TH"/>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proofErr w:type="spellStart"/>
      <w:r w:rsidRPr="00533C32">
        <w:t>IdentityData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8235B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9585D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C056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950F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4AF7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CFD0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094FA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817BF3" w14:textId="77777777" w:rsidR="007C4061" w:rsidRPr="00D5200C" w:rsidRDefault="007C4061" w:rsidP="00C17C4C">
            <w:pPr>
              <w:pStyle w:val="TAL"/>
              <w:rPr>
                <w:lang w:val="en-US"/>
              </w:rPr>
            </w:pPr>
            <w:proofErr w:type="spellStart"/>
            <w:r w:rsidRPr="00D5200C">
              <w:rPr>
                <w:lang w:val="en-US"/>
              </w:rPr>
              <w:t>supiList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7D13A4"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Supi</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671F7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12E19FA"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70A7632F" w14:textId="77777777" w:rsidR="007C4061" w:rsidRPr="00D5200C" w:rsidRDefault="007C4061" w:rsidP="00C17C4C">
            <w:pPr>
              <w:pStyle w:val="TAL"/>
              <w:rPr>
                <w:rFonts w:cs="Arial"/>
                <w:szCs w:val="18"/>
                <w:lang w:val="en-US" w:eastAsia="zh-CN"/>
              </w:rPr>
            </w:pPr>
            <w:proofErr w:type="spellStart"/>
            <w:r w:rsidRPr="00D5200C">
              <w:rPr>
                <w:lang w:val="en-US"/>
              </w:rPr>
              <w:t>Supi</w:t>
            </w:r>
            <w:proofErr w:type="spellEnd"/>
            <w:r w:rsidRPr="00D5200C">
              <w:rPr>
                <w:lang w:val="en-US"/>
              </w:rPr>
              <w:t xml:space="preserve"> list corresponding to the provided</w:t>
            </w:r>
            <w:r w:rsidRPr="00D5200C">
              <w:rPr>
                <w:lang w:val="en-US" w:eastAsia="zh-CN"/>
              </w:rPr>
              <w:t xml:space="preserve"> </w:t>
            </w:r>
            <w:proofErr w:type="spellStart"/>
            <w:r w:rsidRPr="00D5200C">
              <w:rPr>
                <w:lang w:val="en-US" w:eastAsia="zh-CN"/>
              </w:rPr>
              <w:t>gpsi</w:t>
            </w:r>
            <w:proofErr w:type="spellEnd"/>
            <w:r w:rsidRPr="00D5200C">
              <w:rPr>
                <w:lang w:val="en-US"/>
              </w:rPr>
              <w:t xml:space="preserve"> </w:t>
            </w:r>
            <w:proofErr w:type="spellStart"/>
            <w:r w:rsidRPr="00D5200C">
              <w:rPr>
                <w:lang w:val="en-US"/>
              </w:rPr>
              <w:t>ueId</w:t>
            </w:r>
            <w:proofErr w:type="spellEnd"/>
            <w:r w:rsidRPr="00D5200C">
              <w:rPr>
                <w:lang w:val="en-US" w:eastAsia="zh-CN"/>
              </w:rPr>
              <w:t>.</w:t>
            </w:r>
          </w:p>
        </w:tc>
      </w:tr>
      <w:tr w:rsidR="007C4061" w:rsidRPr="00BC4D08" w14:paraId="2AF4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547D3F" w14:textId="77777777" w:rsidR="007C4061" w:rsidRPr="00D5200C" w:rsidRDefault="007C4061" w:rsidP="00C17C4C">
            <w:pPr>
              <w:pStyle w:val="TAL"/>
              <w:rPr>
                <w:lang w:val="en-US"/>
              </w:rPr>
            </w:pPr>
            <w:proofErr w:type="spellStart"/>
            <w:r w:rsidRPr="00D5200C">
              <w:rPr>
                <w:lang w:val="en-US"/>
              </w:rPr>
              <w:t>gpsiList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55C915"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eastAsia="zh-CN"/>
              </w:rPr>
              <w:t>Gpsi</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80FF36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6F8DEC0"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4865805" w14:textId="77777777" w:rsidR="007C4061" w:rsidRPr="00D5200C" w:rsidRDefault="007C4061" w:rsidP="00C17C4C">
            <w:pPr>
              <w:pStyle w:val="TAL"/>
              <w:rPr>
                <w:lang w:val="en-US" w:eastAsia="zh-CN"/>
              </w:rPr>
            </w:pPr>
            <w:proofErr w:type="spellStart"/>
            <w:r w:rsidRPr="00D5200C">
              <w:rPr>
                <w:lang w:val="en-US"/>
              </w:rPr>
              <w:t>Gpsi</w:t>
            </w:r>
            <w:proofErr w:type="spellEnd"/>
            <w:r w:rsidRPr="00D5200C">
              <w:rPr>
                <w:lang w:val="en-US"/>
              </w:rPr>
              <w:t xml:space="preserve"> list corresponding to the provided </w:t>
            </w:r>
            <w:proofErr w:type="spellStart"/>
            <w:r w:rsidRPr="00D5200C">
              <w:rPr>
                <w:lang w:val="en-US" w:eastAsia="zh-CN"/>
              </w:rPr>
              <w:t>supi</w:t>
            </w:r>
            <w:proofErr w:type="spellEnd"/>
            <w:r w:rsidRPr="00D5200C">
              <w:rPr>
                <w:lang w:val="en-US" w:eastAsia="zh-CN"/>
              </w:rPr>
              <w:t xml:space="preserve"> </w:t>
            </w:r>
            <w:proofErr w:type="spellStart"/>
            <w:r w:rsidRPr="00D5200C">
              <w:rPr>
                <w:lang w:val="en-US"/>
              </w:rPr>
              <w:t>ueId</w:t>
            </w:r>
            <w:proofErr w:type="spellEnd"/>
            <w:r w:rsidRPr="00D5200C">
              <w:rPr>
                <w:lang w:val="en-US" w:eastAsia="zh-CN"/>
              </w:rPr>
              <w:t>.</w:t>
            </w:r>
          </w:p>
          <w:p w14:paraId="40EBA3B7"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F4A16D" w14:textId="77777777" w:rsidR="007C4061" w:rsidRPr="00533C32" w:rsidRDefault="007C4061" w:rsidP="00842E08">
      <w:pPr>
        <w:rPr>
          <w:lang w:eastAsia="zh-CN"/>
        </w:rPr>
      </w:pPr>
    </w:p>
    <w:p w14:paraId="2CE1D4C0" w14:textId="77777777" w:rsidR="007C4061" w:rsidRPr="00533C32" w:rsidRDefault="007C4061" w:rsidP="00E460C1">
      <w:pPr>
        <w:pStyle w:val="Heading4"/>
      </w:pPr>
      <w:bookmarkStart w:id="1833" w:name="_Toc20127163"/>
      <w:bookmarkStart w:id="1834" w:name="_Toc27589154"/>
      <w:bookmarkStart w:id="1835" w:name="_Toc36459960"/>
      <w:bookmarkStart w:id="1836" w:name="_Toc45029554"/>
      <w:bookmarkStart w:id="1837" w:name="_Toc56520185"/>
      <w:bookmarkStart w:id="1838" w:name="_Toc114765794"/>
      <w:r w:rsidRPr="00533C32">
        <w:lastRenderedPageBreak/>
        <w:t>5.4.2.8</w:t>
      </w:r>
      <w:r w:rsidRPr="00533C32">
        <w:tab/>
        <w:t xml:space="preserve">Type: </w:t>
      </w:r>
      <w:proofErr w:type="spellStart"/>
      <w:r w:rsidRPr="00533C32">
        <w:t>ProvisionedDataSets</w:t>
      </w:r>
      <w:bookmarkEnd w:id="1833"/>
      <w:bookmarkEnd w:id="1834"/>
      <w:bookmarkEnd w:id="1835"/>
      <w:bookmarkEnd w:id="1836"/>
      <w:bookmarkEnd w:id="1837"/>
      <w:bookmarkEnd w:id="1838"/>
      <w:proofErr w:type="spellEnd"/>
    </w:p>
    <w:p w14:paraId="6EAB90DB" w14:textId="77777777" w:rsidR="007C4061" w:rsidRPr="00533C32" w:rsidRDefault="007C4061" w:rsidP="00842E08">
      <w:pPr>
        <w:pStyle w:val="TH"/>
      </w:pPr>
      <w:r w:rsidRPr="00533C32">
        <w:rPr>
          <w:noProof/>
        </w:rPr>
        <w:t>Table </w:t>
      </w:r>
      <w:r w:rsidRPr="00533C32">
        <w:t xml:space="preserve">5.4.2.8-1: </w:t>
      </w:r>
      <w:proofErr w:type="spellStart"/>
      <w:r w:rsidRPr="00533C32">
        <w:t>ProvisionedDataSets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0EB00B6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9DC"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4410C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4412D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44BB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29F53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4EAC9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B15305" w14:textId="77777777" w:rsidR="007C4061" w:rsidRPr="00D5200C" w:rsidRDefault="007C4061" w:rsidP="00C17C4C">
            <w:pPr>
              <w:pStyle w:val="TAL"/>
              <w:rPr>
                <w:lang w:val="en-US"/>
              </w:rPr>
            </w:pPr>
            <w:proofErr w:type="spellStart"/>
            <w:r w:rsidRPr="00D5200C">
              <w:rPr>
                <w:lang w:val="en-US"/>
              </w:rPr>
              <w:t>amData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7CAA4EF" w14:textId="77777777" w:rsidR="007C4061" w:rsidRPr="00D5200C" w:rsidRDefault="007C4061" w:rsidP="00C17C4C">
            <w:pPr>
              <w:pStyle w:val="TAL"/>
              <w:rPr>
                <w:lang w:val="en-US"/>
              </w:rPr>
            </w:pPr>
            <w:proofErr w:type="spellStart"/>
            <w:r w:rsidRPr="00D5200C">
              <w:rPr>
                <w:lang w:val="en-US"/>
              </w:rPr>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262E8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D4CD3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D253EF"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4D59908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3846EA" w14:textId="77777777" w:rsidR="007C4061" w:rsidRPr="00D5200C" w:rsidRDefault="007C4061" w:rsidP="00C17C4C">
            <w:pPr>
              <w:pStyle w:val="TAL"/>
              <w:rPr>
                <w:lang w:val="en-US"/>
              </w:rPr>
            </w:pPr>
            <w:proofErr w:type="spellStart"/>
            <w:r w:rsidRPr="00D5200C">
              <w:rPr>
                <w:lang w:val="en-US"/>
              </w:rPr>
              <w:t>smfSelData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0055998" w14:textId="77777777" w:rsidR="007C4061" w:rsidRPr="00D5200C" w:rsidRDefault="007C4061" w:rsidP="00C17C4C">
            <w:pPr>
              <w:pStyle w:val="TAL"/>
              <w:rPr>
                <w:lang w:val="en-US"/>
              </w:rPr>
            </w:pPr>
            <w:proofErr w:type="spellStart"/>
            <w:r w:rsidRPr="00D5200C">
              <w:rPr>
                <w:lang w:val="en-US"/>
              </w:rPr>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4B0D3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46A72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87A1D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72B5B5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0B45F9" w14:textId="77777777" w:rsidR="007C4061" w:rsidRPr="00D5200C" w:rsidRDefault="007C4061" w:rsidP="00C17C4C">
            <w:pPr>
              <w:pStyle w:val="TAL"/>
              <w:rPr>
                <w:lang w:val="en-US"/>
              </w:rPr>
            </w:pPr>
            <w:proofErr w:type="spellStart"/>
            <w:r w:rsidRPr="00D5200C">
              <w:rPr>
                <w:lang w:val="en-US"/>
              </w:rPr>
              <w:t>smsSubsData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B87FF47" w14:textId="77777777" w:rsidR="007C4061" w:rsidRPr="00D5200C" w:rsidRDefault="007C4061" w:rsidP="00C17C4C">
            <w:pPr>
              <w:pStyle w:val="TAL"/>
              <w:rPr>
                <w:lang w:val="en-US"/>
              </w:rPr>
            </w:pPr>
            <w:proofErr w:type="spellStart"/>
            <w:r w:rsidRPr="00D5200C">
              <w:rPr>
                <w:lang w:val="en-US"/>
              </w:rPr>
              <w:t>SmsSubscriptionData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592B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F4F2C2"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11FA21"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61EF79A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85735" w14:textId="77777777" w:rsidR="007C4061" w:rsidRPr="00D5200C" w:rsidRDefault="007C4061" w:rsidP="00C17C4C">
            <w:pPr>
              <w:pStyle w:val="TAL"/>
              <w:rPr>
                <w:lang w:val="en-US"/>
              </w:rPr>
            </w:pPr>
            <w:proofErr w:type="spellStart"/>
            <w:r w:rsidRPr="00D5200C">
              <w:rPr>
                <w:lang w:val="en-US"/>
              </w:rPr>
              <w:t>smData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536742E" w14:textId="77777777" w:rsidR="007C4061" w:rsidRPr="00D5200C" w:rsidRDefault="007C4061" w:rsidP="00C17C4C">
            <w:pPr>
              <w:pStyle w:val="TAL"/>
              <w:rPr>
                <w:lang w:val="en-US"/>
              </w:rPr>
            </w:pPr>
            <w:r w:rsidRPr="00D5200C">
              <w:rPr>
                <w:lang w:val="en-US"/>
              </w:rPr>
              <w:t>array(</w:t>
            </w:r>
            <w:proofErr w:type="spellStart"/>
            <w:r w:rsidRPr="00D5200C">
              <w:rPr>
                <w:lang w:val="en-US"/>
              </w:rPr>
              <w:t>SessionManagementSubscriptionData</w:t>
            </w:r>
            <w:proofErr w:type="spellEnd"/>
            <w:r w:rsidRPr="00D5200C">
              <w:rPr>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0513E01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883129"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1D2E031"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62D14FD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B1B3BA3" w14:textId="77777777" w:rsidR="007C4061" w:rsidRPr="00D5200C" w:rsidRDefault="007C4061" w:rsidP="00C17C4C">
            <w:pPr>
              <w:pStyle w:val="TAL"/>
              <w:rPr>
                <w:lang w:val="en-US"/>
              </w:rPr>
            </w:pPr>
            <w:proofErr w:type="spellStart"/>
            <w:r w:rsidRPr="00D5200C">
              <w:rPr>
                <w:lang w:val="en-US"/>
              </w:rPr>
              <w:t>traceData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ECB9DA1" w14:textId="77777777" w:rsidR="007C4061" w:rsidRPr="00D5200C" w:rsidRDefault="007C4061" w:rsidP="00C17C4C">
            <w:pPr>
              <w:pStyle w:val="TAL"/>
              <w:rPr>
                <w:lang w:val="en-US"/>
              </w:rPr>
            </w:pPr>
            <w:proofErr w:type="spellStart"/>
            <w:r w:rsidRPr="00D5200C">
              <w:rPr>
                <w:lang w:val="en-US"/>
              </w:rPr>
              <w:t>TraceData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6AF2EC"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F5FB83"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BE97C6"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AEFC8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F09478" w14:textId="77777777" w:rsidR="007C4061" w:rsidRPr="00D5200C" w:rsidRDefault="007C4061" w:rsidP="00C17C4C">
            <w:pPr>
              <w:pStyle w:val="TAL"/>
              <w:rPr>
                <w:lang w:val="en-US"/>
              </w:rPr>
            </w:pPr>
            <w:proofErr w:type="spellStart"/>
            <w:r w:rsidRPr="00D5200C">
              <w:rPr>
                <w:lang w:val="en-US"/>
              </w:rPr>
              <w:t>smsMngData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27C7D43" w14:textId="77777777" w:rsidR="007C4061" w:rsidRPr="00D5200C" w:rsidRDefault="007C4061" w:rsidP="00C17C4C">
            <w:pPr>
              <w:pStyle w:val="TAL"/>
              <w:rPr>
                <w:lang w:val="en-US"/>
              </w:rPr>
            </w:pPr>
            <w:proofErr w:type="spellStart"/>
            <w:r w:rsidRPr="00D5200C">
              <w:rPr>
                <w:lang w:val="en-US"/>
              </w:rPr>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CDE39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571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2269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01EF88F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E9A9D6" w14:textId="77777777" w:rsidR="007C4061" w:rsidRPr="00D5200C" w:rsidRDefault="007C4061" w:rsidP="00C17C4C">
            <w:pPr>
              <w:pStyle w:val="TAL"/>
              <w:rPr>
                <w:lang w:val="en-US"/>
              </w:rPr>
            </w:pPr>
            <w:proofErr w:type="spellStart"/>
            <w:r w:rsidRPr="00D5200C">
              <w:rPr>
                <w:rFonts w:hint="eastAsia"/>
                <w:lang w:val="en-US" w:eastAsia="zh-CN"/>
              </w:rPr>
              <w:t>lcsPrivacyData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E254A36" w14:textId="77777777" w:rsidR="007C4061" w:rsidRPr="00D5200C" w:rsidRDefault="007C4061" w:rsidP="00C17C4C">
            <w:pPr>
              <w:pStyle w:val="TAL"/>
              <w:rPr>
                <w:lang w:val="en-US"/>
              </w:rPr>
            </w:pPr>
            <w:proofErr w:type="spellStart"/>
            <w:r w:rsidRPr="00297367">
              <w:t>LcsPrivacyData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9CE0C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68AA2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549547" w14:textId="77777777" w:rsidR="007C4061" w:rsidRPr="00D5200C" w:rsidRDefault="007C4061" w:rsidP="00C17C4C">
            <w:pPr>
              <w:pStyle w:val="TAL"/>
              <w:rPr>
                <w:rFonts w:cs="Arial"/>
                <w:szCs w:val="18"/>
                <w:lang w:val="en-US"/>
              </w:rPr>
            </w:pPr>
            <w:r w:rsidRPr="00297367">
              <w:t>LCS Privacy Subscription Data</w:t>
            </w:r>
          </w:p>
        </w:tc>
      </w:tr>
      <w:tr w:rsidR="007C4061" w:rsidRPr="00BC4D08" w14:paraId="26B423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D66C3E6" w14:textId="77777777" w:rsidR="007C4061" w:rsidRPr="00D5200C" w:rsidRDefault="007C4061" w:rsidP="00C17C4C">
            <w:pPr>
              <w:pStyle w:val="TAL"/>
              <w:rPr>
                <w:lang w:val="en-US" w:eastAsia="zh-CN"/>
              </w:rPr>
            </w:pPr>
            <w:proofErr w:type="spellStart"/>
            <w:r w:rsidRPr="00D5200C">
              <w:rPr>
                <w:rFonts w:hint="eastAsia"/>
                <w:lang w:val="en-US" w:eastAsia="zh-CN"/>
              </w:rPr>
              <w:t>lcsM</w:t>
            </w:r>
            <w:r w:rsidRPr="00D5200C">
              <w:rPr>
                <w:lang w:val="en-US" w:eastAsia="zh-CN"/>
              </w:rPr>
              <w:t>o</w:t>
            </w:r>
            <w:r w:rsidRPr="00D5200C">
              <w:rPr>
                <w:rFonts w:hint="eastAsia"/>
                <w:lang w:val="en-US" w:eastAsia="zh-CN"/>
              </w:rPr>
              <w: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A7640AA" w14:textId="77777777" w:rsidR="007C4061" w:rsidRPr="009E5CAE" w:rsidRDefault="007C4061" w:rsidP="00C17C4C">
            <w:pPr>
              <w:pStyle w:val="TAL"/>
            </w:pPr>
            <w:proofErr w:type="spellStart"/>
            <w:r w:rsidRPr="00297367">
              <w:t>LcsMoData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9BA47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00E92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0FD7667" w14:textId="77777777" w:rsidR="007C4061" w:rsidRPr="009E5CAE" w:rsidRDefault="007C4061" w:rsidP="00C17C4C">
            <w:pPr>
              <w:pStyle w:val="TAL"/>
            </w:pPr>
            <w:r w:rsidRPr="00297367">
              <w:t>LCS Mobile Originated Subscription Data</w:t>
            </w:r>
          </w:p>
        </w:tc>
      </w:tr>
      <w:tr w:rsidR="00E2179D" w:rsidRPr="00BC4D08" w14:paraId="5A39F55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7B7A7A1" w14:textId="77777777" w:rsidR="00E2179D" w:rsidRPr="00D5200C" w:rsidRDefault="00E2179D" w:rsidP="00C17C4C">
            <w:pPr>
              <w:pStyle w:val="TAL"/>
              <w:rPr>
                <w:lang w:val="en-US" w:eastAsia="zh-CN"/>
              </w:rPr>
            </w:pPr>
            <w:proofErr w:type="spellStart"/>
            <w:r>
              <w:rPr>
                <w:rFonts w:hint="eastAsia"/>
                <w:lang w:val="en-US" w:eastAsia="zh-CN"/>
              </w:rPr>
              <w:t>l</w:t>
            </w:r>
            <w:r>
              <w:rPr>
                <w:lang w:val="en-US" w:eastAsia="zh-CN"/>
              </w:rPr>
              <w:t>csBcaData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BA6C39A" w14:textId="77777777" w:rsidR="00E2179D" w:rsidRPr="009E5CAE" w:rsidRDefault="00E2179D" w:rsidP="00C17C4C">
            <w:pPr>
              <w:pStyle w:val="TAL"/>
            </w:pPr>
            <w:proofErr w:type="spellStart"/>
            <w:r w:rsidRPr="00297367">
              <w:rPr>
                <w:lang w:eastAsia="zh-CN"/>
              </w:rPr>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AAA4F1"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867BA9"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2A829" w14:textId="77777777" w:rsidR="00E2179D" w:rsidRPr="009E5CAE" w:rsidRDefault="00E2179D" w:rsidP="00C17C4C">
            <w:pPr>
              <w:pStyle w:val="TAL"/>
            </w:pPr>
            <w:r w:rsidRPr="00297367">
              <w:rPr>
                <w:lang w:eastAsia="zh-CN"/>
              </w:rPr>
              <w:t>LCS Broadcast Assistance Subscription Data</w:t>
            </w:r>
          </w:p>
        </w:tc>
      </w:tr>
      <w:tr w:rsidR="00E2179D" w:rsidRPr="00BC4D08" w14:paraId="69209D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C8649F8"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6D0ABD9" w14:textId="77777777"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4E5D8E4E"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292471"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36808A6" w14:textId="77777777" w:rsidR="00E2179D" w:rsidRPr="009E5CAE" w:rsidRDefault="00E2179D" w:rsidP="00C17C4C">
            <w:pPr>
              <w:pStyle w:val="TAL"/>
            </w:pPr>
            <w:r w:rsidRPr="00297367">
              <w:t>V2X Subscription Data</w:t>
            </w:r>
          </w:p>
        </w:tc>
      </w:tr>
    </w:tbl>
    <w:p w14:paraId="2335BFE9" w14:textId="77777777" w:rsidR="007C4061" w:rsidRPr="00533C32" w:rsidRDefault="007C4061" w:rsidP="00842E08">
      <w:pPr>
        <w:rPr>
          <w:lang w:eastAsia="zh-CN"/>
        </w:rPr>
      </w:pPr>
    </w:p>
    <w:p w14:paraId="60100C5C" w14:textId="77777777" w:rsidR="007C4061" w:rsidRPr="00533C32" w:rsidRDefault="007C4061" w:rsidP="006352FE">
      <w:pPr>
        <w:pStyle w:val="Heading4"/>
      </w:pPr>
      <w:bookmarkStart w:id="1839" w:name="_Toc20127164"/>
      <w:bookmarkStart w:id="1840" w:name="_Toc27589155"/>
      <w:bookmarkStart w:id="1841" w:name="_Toc36459961"/>
      <w:bookmarkStart w:id="1842" w:name="_Toc45029555"/>
      <w:bookmarkStart w:id="1843" w:name="_Toc56520186"/>
      <w:bookmarkStart w:id="1844" w:name="_Toc114765795"/>
      <w:r w:rsidRPr="00533C32">
        <w:t>5.4.2.</w:t>
      </w:r>
      <w:r w:rsidRPr="00533C32">
        <w:rPr>
          <w:lang w:eastAsia="zh-CN"/>
        </w:rPr>
        <w:t>9</w:t>
      </w:r>
      <w:r w:rsidRPr="00533C32">
        <w:tab/>
        <w:t xml:space="preserve">Type: </w:t>
      </w:r>
      <w:proofErr w:type="spellStart"/>
      <w:r w:rsidRPr="00533C32">
        <w:t>SorData</w:t>
      </w:r>
      <w:bookmarkEnd w:id="1839"/>
      <w:bookmarkEnd w:id="1840"/>
      <w:bookmarkEnd w:id="1841"/>
      <w:bookmarkEnd w:id="1842"/>
      <w:bookmarkEnd w:id="1843"/>
      <w:bookmarkEnd w:id="1844"/>
      <w:proofErr w:type="spellEnd"/>
    </w:p>
    <w:p w14:paraId="62B70088" w14:textId="77777777" w:rsidR="007C4061" w:rsidRPr="00533C32" w:rsidRDefault="007C4061" w:rsidP="00842E08">
      <w:pPr>
        <w:pStyle w:val="TH"/>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D48286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C5CD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A177A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6E35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CF6AC"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FEB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19F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4346BF" w14:textId="77777777" w:rsidR="007C4061" w:rsidRPr="00D5200C" w:rsidRDefault="007C4061" w:rsidP="00C17C4C">
            <w:pPr>
              <w:pStyle w:val="TAL"/>
              <w:rPr>
                <w:lang w:val="en-US"/>
              </w:rPr>
            </w:pPr>
            <w:proofErr w:type="spellStart"/>
            <w:r w:rsidRPr="00D5200C">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FDD7DD"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4F284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C81FD4"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79D62A" w14:textId="77777777" w:rsidR="007C4061" w:rsidRPr="00D5200C" w:rsidRDefault="007C4061" w:rsidP="00C17C4C">
            <w:pPr>
              <w:pStyle w:val="TAL"/>
              <w:rPr>
                <w:lang w:val="en-US"/>
              </w:rPr>
            </w:pPr>
            <w:r w:rsidRPr="00D5200C">
              <w:rPr>
                <w:lang w:val="en-US"/>
              </w:rPr>
              <w:t>Point in time of provisioning</w:t>
            </w:r>
          </w:p>
        </w:tc>
      </w:tr>
      <w:tr w:rsidR="007C4061" w:rsidRPr="00BC4D08" w14:paraId="3E94E9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C209E1" w14:textId="77777777" w:rsidR="007C4061" w:rsidRPr="00D5200C" w:rsidRDefault="007C4061" w:rsidP="00C17C4C">
            <w:pPr>
              <w:pStyle w:val="TAL"/>
              <w:rPr>
                <w:lang w:val="en-US"/>
              </w:rPr>
            </w:pPr>
            <w:proofErr w:type="spellStart"/>
            <w:r w:rsidRPr="00D5200C">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01DD40"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9191EE"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981B5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5DEE89"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7C338B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CC6E90" w14:textId="77777777" w:rsidR="007C4061" w:rsidRPr="00D5200C" w:rsidRDefault="007C4061" w:rsidP="00C17C4C">
            <w:pPr>
              <w:pStyle w:val="TAL"/>
              <w:rPr>
                <w:lang w:val="en-US"/>
              </w:rPr>
            </w:pPr>
            <w:proofErr w:type="spellStart"/>
            <w:r w:rsidRPr="00D5200C">
              <w:rPr>
                <w:lang w:val="en-US"/>
              </w:rPr>
              <w:t>sorXmacIue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BA7456" w14:textId="77777777" w:rsidR="007C4061" w:rsidRPr="00D5200C" w:rsidRDefault="007C4061" w:rsidP="00C17C4C">
            <w:pPr>
              <w:pStyle w:val="TAL"/>
              <w:rPr>
                <w:lang w:val="en-US"/>
              </w:rPr>
            </w:pPr>
            <w:proofErr w:type="spellStart"/>
            <w:r w:rsidRPr="00533C32">
              <w:rPr>
                <w:rFonts w:eastAsia="SimSun"/>
                <w:lang w:val="en-US"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0DE1F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332C0"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DEBE34" w14:textId="77777777" w:rsidR="007C4061" w:rsidRPr="00D5200C" w:rsidRDefault="007C4061" w:rsidP="00C17C4C">
            <w:pPr>
              <w:pStyle w:val="TAL"/>
              <w:rPr>
                <w:rFonts w:cs="Arial"/>
                <w:szCs w:val="18"/>
                <w:lang w:val="en-US" w:eastAsia="zh-CN"/>
              </w:rPr>
            </w:pPr>
            <w:r w:rsidRPr="00D5200C">
              <w:rPr>
                <w:lang w:val="en-US"/>
              </w:rPr>
              <w:t xml:space="preserve">String containing </w:t>
            </w:r>
            <w:proofErr w:type="spellStart"/>
            <w:r w:rsidRPr="00D5200C">
              <w:rPr>
                <w:lang w:val="en-US"/>
              </w:rPr>
              <w:t>SoR</w:t>
            </w:r>
            <w:proofErr w:type="spellEnd"/>
            <w:r w:rsidRPr="00D5200C">
              <w:rPr>
                <w:lang w:val="en-US"/>
              </w:rPr>
              <w:t>-XMAC-IUE as specified in 3GPP TS 33.501 [9].</w:t>
            </w:r>
            <w:r w:rsidRPr="00D5200C">
              <w:rPr>
                <w:lang w:val="en-US" w:eastAsia="zh-CN"/>
              </w:rPr>
              <w:t xml:space="preserve"> </w:t>
            </w:r>
            <w:r w:rsidRPr="00D5200C">
              <w:rPr>
                <w:lang w:val="en-US"/>
              </w:rPr>
              <w:t xml:space="preserve">Shall be present if </w:t>
            </w:r>
            <w:proofErr w:type="spellStart"/>
            <w:r w:rsidRPr="00D5200C">
              <w:rPr>
                <w:lang w:val="en-US"/>
              </w:rPr>
              <w:t>UeUpdateStatus</w:t>
            </w:r>
            <w:proofErr w:type="spellEnd"/>
            <w:r w:rsidRPr="00D5200C">
              <w:rPr>
                <w:lang w:val="en-US"/>
              </w:rPr>
              <w:t xml:space="preserve"> is "WAITING_FOR_ACK" or "ACK_RECEIVED".</w:t>
            </w:r>
          </w:p>
        </w:tc>
      </w:tr>
      <w:tr w:rsidR="007C4061" w:rsidRPr="00BC4D08" w14:paraId="190009A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6F700D" w14:textId="77777777" w:rsidR="007C4061" w:rsidRPr="00D5200C" w:rsidRDefault="007C4061" w:rsidP="00C17C4C">
            <w:pPr>
              <w:pStyle w:val="TAL"/>
              <w:rPr>
                <w:lang w:val="en-US"/>
              </w:rPr>
            </w:pPr>
            <w:proofErr w:type="spellStart"/>
            <w:r w:rsidRPr="00D5200C">
              <w:rPr>
                <w:lang w:val="en-US"/>
              </w:rPr>
              <w:t>sorMacIue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A9058"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F04FD8"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B33DD1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FB4DFF1" w14:textId="77777777" w:rsidR="007C4061" w:rsidRPr="00D5200C" w:rsidRDefault="007C4061" w:rsidP="00C17C4C">
            <w:pPr>
              <w:pStyle w:val="TAL"/>
              <w:rPr>
                <w:lang w:val="en-US"/>
              </w:rPr>
            </w:pPr>
            <w:r w:rsidRPr="00D5200C">
              <w:rPr>
                <w:lang w:val="en-US"/>
              </w:rPr>
              <w:t xml:space="preserve">String containing </w:t>
            </w:r>
            <w:proofErr w:type="spellStart"/>
            <w:r w:rsidRPr="00D5200C">
              <w:rPr>
                <w:lang w:val="en-US"/>
              </w:rPr>
              <w:t>SoR</w:t>
            </w:r>
            <w:proofErr w:type="spellEnd"/>
            <w:r w:rsidRPr="00D5200C">
              <w:rPr>
                <w:lang w:val="en-US"/>
              </w:rPr>
              <w:t xml:space="preserve">-MAC-IUE as specified in 3GPP TS 33.501 [9]. Shall be preset if </w:t>
            </w:r>
            <w:proofErr w:type="spellStart"/>
            <w:r w:rsidRPr="00D5200C">
              <w:rPr>
                <w:lang w:val="en-US"/>
              </w:rPr>
              <w:t>UeUpdateStatus</w:t>
            </w:r>
            <w:proofErr w:type="spellEnd"/>
            <w:r w:rsidRPr="00D5200C">
              <w:rPr>
                <w:lang w:val="en-US"/>
              </w:rPr>
              <w:t xml:space="preserve"> is "ACK_RECEIVED".</w:t>
            </w:r>
          </w:p>
        </w:tc>
      </w:tr>
    </w:tbl>
    <w:p w14:paraId="3180059E" w14:textId="77777777" w:rsidR="007C4061" w:rsidRPr="00533C32" w:rsidRDefault="007C4061" w:rsidP="00842E08">
      <w:pPr>
        <w:rPr>
          <w:lang w:val="en-US" w:eastAsia="zh-CN"/>
        </w:rPr>
      </w:pPr>
    </w:p>
    <w:p w14:paraId="17645B16" w14:textId="77777777" w:rsidR="007C4061" w:rsidRPr="00533C32" w:rsidRDefault="007C4061" w:rsidP="007C4061">
      <w:pPr>
        <w:pStyle w:val="Heading4"/>
      </w:pPr>
      <w:bookmarkStart w:id="1845" w:name="_Toc20127165"/>
      <w:bookmarkStart w:id="1846" w:name="_Toc27589156"/>
      <w:bookmarkStart w:id="1847" w:name="_Toc36459962"/>
      <w:bookmarkStart w:id="1848" w:name="_Toc45029556"/>
      <w:bookmarkStart w:id="1849" w:name="_Toc56520187"/>
      <w:bookmarkStart w:id="1850" w:name="_Toc114765796"/>
      <w:r w:rsidRPr="00533C32">
        <w:t>5.4.2.</w:t>
      </w:r>
      <w:r w:rsidRPr="00533C32">
        <w:rPr>
          <w:lang w:eastAsia="zh-CN"/>
        </w:rPr>
        <w:t>9A</w:t>
      </w:r>
      <w:r w:rsidRPr="00533C32">
        <w:tab/>
        <w:t xml:space="preserve">Type: </w:t>
      </w:r>
      <w:proofErr w:type="spellStart"/>
      <w:r w:rsidRPr="00533C32">
        <w:t>UpuData</w:t>
      </w:r>
      <w:bookmarkEnd w:id="1845"/>
      <w:bookmarkEnd w:id="1846"/>
      <w:bookmarkEnd w:id="1847"/>
      <w:bookmarkEnd w:id="1848"/>
      <w:bookmarkEnd w:id="1849"/>
      <w:bookmarkEnd w:id="1850"/>
      <w:proofErr w:type="spellEnd"/>
    </w:p>
    <w:p w14:paraId="000728EC" w14:textId="77777777" w:rsidR="007C4061" w:rsidRPr="00533C32" w:rsidRDefault="007C4061" w:rsidP="00842E08">
      <w:pPr>
        <w:pStyle w:val="TH"/>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C80AD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9959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D848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0E92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D8862"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6045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991D3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81A7EB" w14:textId="77777777" w:rsidR="007C4061" w:rsidRPr="00D5200C" w:rsidRDefault="007C4061" w:rsidP="00C17C4C">
            <w:pPr>
              <w:pStyle w:val="TAL"/>
              <w:rPr>
                <w:lang w:val="en-US"/>
              </w:rPr>
            </w:pPr>
            <w:proofErr w:type="spellStart"/>
            <w:r w:rsidRPr="00D5200C">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1397CB"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B33425"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E42A6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3BD61D" w14:textId="77777777" w:rsidR="007C4061" w:rsidRPr="00D5200C" w:rsidRDefault="007C4061" w:rsidP="00C17C4C">
            <w:pPr>
              <w:pStyle w:val="TAL"/>
              <w:rPr>
                <w:lang w:val="en-US"/>
              </w:rPr>
            </w:pPr>
            <w:r w:rsidRPr="00D5200C">
              <w:rPr>
                <w:lang w:val="en-US"/>
              </w:rPr>
              <w:t>Point in time of provisioning</w:t>
            </w:r>
          </w:p>
        </w:tc>
      </w:tr>
      <w:tr w:rsidR="007C4061" w:rsidRPr="00BC4D08" w14:paraId="6E62F5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6F9635" w14:textId="77777777" w:rsidR="007C4061" w:rsidRPr="00D5200C" w:rsidRDefault="007C4061" w:rsidP="00C17C4C">
            <w:pPr>
              <w:pStyle w:val="TAL"/>
              <w:rPr>
                <w:lang w:val="en-US"/>
              </w:rPr>
            </w:pPr>
            <w:proofErr w:type="spellStart"/>
            <w:r w:rsidRPr="00D5200C">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E25262"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7F5F5A"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F79F32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4724236"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7A38B9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55FA89F" w14:textId="77777777" w:rsidR="007C4061" w:rsidRPr="00D5200C" w:rsidRDefault="007C4061" w:rsidP="00C17C4C">
            <w:pPr>
              <w:pStyle w:val="TAL"/>
              <w:rPr>
                <w:lang w:val="en-US"/>
              </w:rPr>
            </w:pPr>
            <w:proofErr w:type="spellStart"/>
            <w:r w:rsidRPr="00D5200C">
              <w:rPr>
                <w:lang w:val="en-US"/>
              </w:rPr>
              <w:t>upuXmacIue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4BEE5" w14:textId="77777777" w:rsidR="007C4061" w:rsidRPr="00D5200C" w:rsidRDefault="007C4061" w:rsidP="00C17C4C">
            <w:pPr>
              <w:pStyle w:val="TAL"/>
              <w:rPr>
                <w:lang w:val="en-US"/>
              </w:rPr>
            </w:pPr>
            <w:proofErr w:type="spellStart"/>
            <w:r w:rsidRPr="00533C32">
              <w:rPr>
                <w:rFonts w:eastAsia="SimSun"/>
                <w:lang w:val="en-US" w:eastAsia="zh-CN"/>
              </w:rPr>
              <w:t>UpuMac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AC1694"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EB1F3B"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C19F0D4"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 xml:space="preserve">Shall be present if </w:t>
            </w:r>
            <w:proofErr w:type="spellStart"/>
            <w:r w:rsidRPr="00D5200C">
              <w:rPr>
                <w:lang w:val="en-US"/>
              </w:rPr>
              <w:t>UeUpdateStatus</w:t>
            </w:r>
            <w:proofErr w:type="spellEnd"/>
            <w:r w:rsidRPr="00D5200C">
              <w:rPr>
                <w:lang w:val="en-US"/>
              </w:rPr>
              <w:t xml:space="preserve"> is "WAITING_FOR_ACK" or "ACK_RECEIVED".</w:t>
            </w:r>
          </w:p>
        </w:tc>
      </w:tr>
      <w:tr w:rsidR="007C4061" w:rsidRPr="00BC4D08" w14:paraId="4ED550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1FFEDD" w14:textId="77777777" w:rsidR="007C4061" w:rsidRPr="00D5200C" w:rsidRDefault="007C4061" w:rsidP="00C17C4C">
            <w:pPr>
              <w:pStyle w:val="TAL"/>
              <w:rPr>
                <w:lang w:val="en-US"/>
              </w:rPr>
            </w:pPr>
            <w:proofErr w:type="spellStart"/>
            <w:r w:rsidRPr="00D5200C">
              <w:rPr>
                <w:lang w:val="en-US"/>
              </w:rPr>
              <w:t>upuMacIue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8147B6"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UpuMac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A912D2"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43C5F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50DD5F2" w14:textId="77777777" w:rsidR="007C4061" w:rsidRPr="00D5200C" w:rsidRDefault="007C4061" w:rsidP="00C17C4C">
            <w:pPr>
              <w:pStyle w:val="TAL"/>
              <w:rPr>
                <w:lang w:val="en-US"/>
              </w:rPr>
            </w:pPr>
            <w:r w:rsidRPr="00D5200C">
              <w:rPr>
                <w:lang w:val="en-US"/>
              </w:rPr>
              <w:t xml:space="preserve">String containing UPU-MAC-IUE as specified in 3GPP TS 33.501 [9]. Shall be preset if </w:t>
            </w:r>
            <w:proofErr w:type="spellStart"/>
            <w:r w:rsidRPr="00D5200C">
              <w:rPr>
                <w:lang w:val="en-US"/>
              </w:rPr>
              <w:t>UeUpdateStatus</w:t>
            </w:r>
            <w:proofErr w:type="spellEnd"/>
            <w:r w:rsidRPr="00D5200C">
              <w:rPr>
                <w:lang w:val="en-US"/>
              </w:rPr>
              <w:t xml:space="preserve"> is "ACK_RECEIVED".</w:t>
            </w:r>
          </w:p>
        </w:tc>
      </w:tr>
    </w:tbl>
    <w:p w14:paraId="687653F7" w14:textId="77777777" w:rsidR="007C4061" w:rsidRPr="00533C32" w:rsidRDefault="007C4061" w:rsidP="00842E08">
      <w:pPr>
        <w:rPr>
          <w:lang w:val="en-US" w:eastAsia="zh-CN"/>
        </w:rPr>
      </w:pPr>
    </w:p>
    <w:p w14:paraId="1E801B33" w14:textId="77777777" w:rsidR="007C4061" w:rsidRPr="00533C32" w:rsidRDefault="007C4061" w:rsidP="007C4061">
      <w:pPr>
        <w:pStyle w:val="Heading4"/>
      </w:pPr>
      <w:bookmarkStart w:id="1851" w:name="_Toc20127166"/>
      <w:bookmarkStart w:id="1852" w:name="_Toc27589157"/>
      <w:bookmarkStart w:id="1853" w:name="_Toc36459963"/>
      <w:bookmarkStart w:id="1854" w:name="_Toc45029557"/>
      <w:bookmarkStart w:id="1855" w:name="_Toc56520188"/>
      <w:bookmarkStart w:id="1856" w:name="_Toc114765797"/>
      <w:r w:rsidRPr="00533C32">
        <w:lastRenderedPageBreak/>
        <w:t>5.4.2.</w:t>
      </w:r>
      <w:r w:rsidRPr="00533C32">
        <w:rPr>
          <w:rFonts w:hint="eastAsia"/>
          <w:lang w:eastAsia="zh-CN"/>
        </w:rPr>
        <w:t>9B</w:t>
      </w:r>
      <w:r w:rsidRPr="00533C32">
        <w:tab/>
        <w:t xml:space="preserve">Type: </w:t>
      </w:r>
      <w:proofErr w:type="spellStart"/>
      <w:r w:rsidRPr="00533C32">
        <w:t>NssaiAckData</w:t>
      </w:r>
      <w:bookmarkEnd w:id="1851"/>
      <w:bookmarkEnd w:id="1852"/>
      <w:bookmarkEnd w:id="1853"/>
      <w:bookmarkEnd w:id="1854"/>
      <w:bookmarkEnd w:id="1855"/>
      <w:bookmarkEnd w:id="1856"/>
      <w:proofErr w:type="spellEnd"/>
    </w:p>
    <w:p w14:paraId="33A03FA8" w14:textId="77777777" w:rsidR="007C4061" w:rsidRPr="00533C32" w:rsidRDefault="007C4061" w:rsidP="00842E08">
      <w:pPr>
        <w:pStyle w:val="TH"/>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19E04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6D87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BFFA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CD95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A55F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1A90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DD8B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3B65" w14:textId="77777777" w:rsidR="007C4061" w:rsidRPr="00D5200C" w:rsidRDefault="007C4061" w:rsidP="00C17C4C">
            <w:pPr>
              <w:pStyle w:val="TAL"/>
              <w:rPr>
                <w:lang w:val="en-US"/>
              </w:rPr>
            </w:pPr>
            <w:proofErr w:type="spellStart"/>
            <w:r w:rsidRPr="00D5200C">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094EEA"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250EF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BC9C9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CF6622" w14:textId="77777777" w:rsidR="007C4061" w:rsidRPr="00D5200C" w:rsidRDefault="007C4061" w:rsidP="00C17C4C">
            <w:pPr>
              <w:pStyle w:val="TAL"/>
              <w:rPr>
                <w:lang w:val="en-US"/>
              </w:rPr>
            </w:pPr>
            <w:r w:rsidRPr="00D5200C">
              <w:rPr>
                <w:lang w:val="en-US"/>
              </w:rPr>
              <w:t>Point in time of provisioning</w:t>
            </w:r>
          </w:p>
        </w:tc>
      </w:tr>
      <w:tr w:rsidR="007C4061" w:rsidRPr="00BC4D08" w14:paraId="57964BB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BF4DA1" w14:textId="77777777" w:rsidR="007C4061" w:rsidRPr="00D5200C" w:rsidRDefault="007C4061" w:rsidP="00C17C4C">
            <w:pPr>
              <w:pStyle w:val="TAL"/>
              <w:rPr>
                <w:lang w:val="en-US"/>
              </w:rPr>
            </w:pPr>
            <w:proofErr w:type="spellStart"/>
            <w:r w:rsidRPr="00D5200C">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11E3F8"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6369B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DAD23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C062AD" w14:textId="77777777" w:rsidR="007C4061" w:rsidRPr="00D5200C" w:rsidRDefault="007C4061" w:rsidP="00C17C4C">
            <w:pPr>
              <w:pStyle w:val="TAL"/>
              <w:rPr>
                <w:lang w:val="en-US"/>
              </w:rPr>
            </w:pPr>
            <w:r w:rsidRPr="00D5200C">
              <w:rPr>
                <w:lang w:val="en-US"/>
              </w:rPr>
              <w:t xml:space="preserve">status of the </w:t>
            </w:r>
            <w:proofErr w:type="spellStart"/>
            <w:r w:rsidRPr="00D5200C">
              <w:rPr>
                <w:lang w:val="en-US"/>
              </w:rPr>
              <w:t>Nssai</w:t>
            </w:r>
            <w:proofErr w:type="spellEnd"/>
            <w:r w:rsidRPr="00D5200C">
              <w:rPr>
                <w:lang w:val="en-US"/>
              </w:rPr>
              <w:t xml:space="preserve"> update procedure</w:t>
            </w:r>
          </w:p>
        </w:tc>
      </w:tr>
    </w:tbl>
    <w:p w14:paraId="3BE335D2" w14:textId="77777777" w:rsidR="007C4061" w:rsidRPr="00533C32" w:rsidRDefault="007C4061" w:rsidP="00842E08">
      <w:pPr>
        <w:rPr>
          <w:lang w:eastAsia="zh-CN"/>
        </w:rPr>
      </w:pPr>
    </w:p>
    <w:p w14:paraId="169495AE" w14:textId="77777777" w:rsidR="007C4061" w:rsidRPr="00533C32" w:rsidRDefault="007C4061" w:rsidP="007C4061">
      <w:pPr>
        <w:pStyle w:val="Heading4"/>
      </w:pPr>
      <w:bookmarkStart w:id="1857" w:name="_Toc20127167"/>
      <w:bookmarkStart w:id="1858" w:name="_Toc27589158"/>
      <w:bookmarkStart w:id="1859" w:name="_Toc36459964"/>
      <w:bookmarkStart w:id="1860" w:name="_Toc45029558"/>
      <w:bookmarkStart w:id="1861" w:name="_Toc56520189"/>
      <w:bookmarkStart w:id="1862" w:name="_Toc114765798"/>
      <w:r w:rsidRPr="00533C32">
        <w:t>5.4.2.</w:t>
      </w:r>
      <w:r w:rsidRPr="00533C32">
        <w:rPr>
          <w:rFonts w:hint="eastAsia"/>
          <w:lang w:eastAsia="zh-CN"/>
        </w:rPr>
        <w:t>9C</w:t>
      </w:r>
      <w:r w:rsidRPr="00533C32">
        <w:tab/>
        <w:t xml:space="preserve">Type: </w:t>
      </w:r>
      <w:proofErr w:type="spellStart"/>
      <w:r w:rsidRPr="00533C32">
        <w:t>CagAckData</w:t>
      </w:r>
      <w:bookmarkEnd w:id="1857"/>
      <w:bookmarkEnd w:id="1858"/>
      <w:bookmarkEnd w:id="1859"/>
      <w:bookmarkEnd w:id="1860"/>
      <w:bookmarkEnd w:id="1861"/>
      <w:bookmarkEnd w:id="1862"/>
      <w:proofErr w:type="spellEnd"/>
    </w:p>
    <w:p w14:paraId="5D3EE643" w14:textId="77777777" w:rsidR="007C4061" w:rsidRPr="00533C32" w:rsidRDefault="007C4061" w:rsidP="00842E08">
      <w:pPr>
        <w:pStyle w:val="TH"/>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F1C657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147F1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B8A2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F4E2F"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7495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6BBB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19F809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6EA94E" w14:textId="77777777" w:rsidR="007C4061" w:rsidRPr="00D5200C" w:rsidRDefault="007C4061" w:rsidP="00C17C4C">
            <w:pPr>
              <w:pStyle w:val="TAL"/>
              <w:rPr>
                <w:lang w:val="en-US"/>
              </w:rPr>
            </w:pPr>
            <w:proofErr w:type="spellStart"/>
            <w:r w:rsidRPr="00D5200C">
              <w:rPr>
                <w:lang w:val="en-US"/>
              </w:rPr>
              <w:t>provisioningTime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61EBF4"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A5C89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0CC6E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3796C4" w14:textId="77777777" w:rsidR="007C4061" w:rsidRPr="00D5200C" w:rsidRDefault="007C4061" w:rsidP="00C17C4C">
            <w:pPr>
              <w:pStyle w:val="TAL"/>
              <w:rPr>
                <w:lang w:val="en-US"/>
              </w:rPr>
            </w:pPr>
            <w:r w:rsidRPr="00D5200C">
              <w:rPr>
                <w:lang w:val="en-US"/>
              </w:rPr>
              <w:t>Point in time of provisioning</w:t>
            </w:r>
          </w:p>
        </w:tc>
      </w:tr>
      <w:tr w:rsidR="007C4061" w:rsidRPr="00BC4D08" w14:paraId="7DEE280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F1430B0" w14:textId="77777777" w:rsidR="007C4061" w:rsidRPr="00D5200C" w:rsidRDefault="007C4061" w:rsidP="00C17C4C">
            <w:pPr>
              <w:pStyle w:val="TAL"/>
              <w:rPr>
                <w:lang w:val="en-US"/>
              </w:rPr>
            </w:pPr>
            <w:proofErr w:type="spellStart"/>
            <w:r w:rsidRPr="00D5200C">
              <w:rPr>
                <w:lang w:val="en-US"/>
              </w:rPr>
              <w:t>ueUpdateStatus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9CAD00" w14:textId="77777777" w:rsidR="007C4061" w:rsidRPr="00533C32" w:rsidRDefault="007C4061" w:rsidP="00C17C4C">
            <w:pPr>
              <w:pStyle w:val="TAL"/>
              <w:rPr>
                <w:rFonts w:eastAsia="SimSun"/>
                <w:lang w:val="en-US" w:eastAsia="zh-CN"/>
              </w:rPr>
            </w:pPr>
            <w:proofErr w:type="spellStart"/>
            <w:r w:rsidRPr="00533C32">
              <w:rPr>
                <w:rFonts w:eastAsia="SimSun"/>
                <w:lang w:val="en-US" w:eastAsia="zh-CN"/>
              </w:rPr>
              <w:t>UeUpdateStatus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A5A36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7A8E6B"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B67D35" w14:textId="77777777" w:rsidR="007C4061" w:rsidRPr="00D5200C" w:rsidRDefault="007C4061" w:rsidP="00C17C4C">
            <w:pPr>
              <w:pStyle w:val="TAL"/>
              <w:rPr>
                <w:lang w:val="en-US"/>
              </w:rPr>
            </w:pPr>
            <w:r w:rsidRPr="00D5200C">
              <w:rPr>
                <w:lang w:val="en-US"/>
              </w:rPr>
              <w:t>status of the Cag update procedure</w:t>
            </w:r>
          </w:p>
        </w:tc>
      </w:tr>
    </w:tbl>
    <w:p w14:paraId="34828337" w14:textId="77777777" w:rsidR="007C4061" w:rsidRPr="00072181" w:rsidRDefault="007C4061" w:rsidP="00842E08">
      <w:pPr>
        <w:rPr>
          <w:lang w:eastAsia="zh-CN"/>
        </w:rPr>
      </w:pPr>
    </w:p>
    <w:p w14:paraId="0DF09366" w14:textId="77777777" w:rsidR="007C4061" w:rsidRPr="00DE5E23" w:rsidRDefault="007C4061" w:rsidP="006352FE">
      <w:pPr>
        <w:pStyle w:val="Heading4"/>
        <w:rPr>
          <w:lang w:val="fi-FI" w:eastAsia="zh-CN"/>
        </w:rPr>
      </w:pPr>
      <w:bookmarkStart w:id="1863" w:name="_Toc20127168"/>
      <w:bookmarkStart w:id="1864" w:name="_Toc27589159"/>
      <w:bookmarkStart w:id="1865" w:name="_Toc36459965"/>
      <w:bookmarkStart w:id="1866" w:name="_Toc45029559"/>
      <w:bookmarkStart w:id="1867" w:name="_Toc56520190"/>
      <w:bookmarkStart w:id="1868" w:name="_Toc114765799"/>
      <w:r w:rsidRPr="00DE5E23">
        <w:rPr>
          <w:lang w:val="fi-FI"/>
        </w:rPr>
        <w:t>5.4.2.</w:t>
      </w:r>
      <w:r w:rsidRPr="00DE5E23">
        <w:rPr>
          <w:lang w:val="fi-FI" w:eastAsia="zh-CN"/>
        </w:rPr>
        <w:t>10</w:t>
      </w:r>
      <w:r w:rsidRPr="00DE5E23">
        <w:rPr>
          <w:lang w:val="fi-FI"/>
        </w:rPr>
        <w:tab/>
      </w:r>
      <w:r w:rsidRPr="00DE5E23">
        <w:rPr>
          <w:lang w:val="fi-FI" w:eastAsia="zh-CN"/>
        </w:rPr>
        <w:t>Void</w:t>
      </w:r>
      <w:bookmarkEnd w:id="1863"/>
      <w:bookmarkEnd w:id="1864"/>
      <w:bookmarkEnd w:id="1865"/>
      <w:bookmarkEnd w:id="1866"/>
      <w:bookmarkEnd w:id="1867"/>
      <w:bookmarkEnd w:id="1868"/>
    </w:p>
    <w:p w14:paraId="61536F4B" w14:textId="77777777" w:rsidR="007C4061" w:rsidRPr="00DE5E23" w:rsidRDefault="007C4061" w:rsidP="00842E08">
      <w:pPr>
        <w:rPr>
          <w:lang w:val="fi-FI"/>
        </w:rPr>
      </w:pPr>
    </w:p>
    <w:p w14:paraId="58E175C6" w14:textId="77777777" w:rsidR="007C4061" w:rsidRPr="00DE5E23" w:rsidRDefault="007C4061" w:rsidP="006352FE">
      <w:pPr>
        <w:pStyle w:val="Heading4"/>
        <w:rPr>
          <w:lang w:val="fi-FI" w:eastAsia="zh-CN"/>
        </w:rPr>
      </w:pPr>
      <w:bookmarkStart w:id="1869" w:name="_Toc20127169"/>
      <w:bookmarkStart w:id="1870" w:name="_Toc27589160"/>
      <w:bookmarkStart w:id="1871" w:name="_Toc36459966"/>
      <w:bookmarkStart w:id="1872" w:name="_Toc45029560"/>
      <w:bookmarkStart w:id="1873" w:name="_Toc56520191"/>
      <w:bookmarkStart w:id="1874" w:name="_Toc114765800"/>
      <w:r w:rsidRPr="00DE5E23">
        <w:rPr>
          <w:lang w:val="fi-FI"/>
        </w:rPr>
        <w:t>5.4.2.</w:t>
      </w:r>
      <w:r w:rsidRPr="00DE5E23">
        <w:rPr>
          <w:lang w:val="fi-FI" w:eastAsia="zh-CN"/>
        </w:rPr>
        <w:t>11</w:t>
      </w:r>
      <w:r w:rsidRPr="00DE5E23">
        <w:rPr>
          <w:lang w:val="fi-FI"/>
        </w:rPr>
        <w:tab/>
      </w:r>
      <w:r w:rsidRPr="00DE5E23">
        <w:rPr>
          <w:lang w:val="fi-FI" w:eastAsia="zh-CN"/>
        </w:rPr>
        <w:t>Void</w:t>
      </w:r>
      <w:bookmarkEnd w:id="1869"/>
      <w:bookmarkEnd w:id="1870"/>
      <w:bookmarkEnd w:id="1871"/>
      <w:bookmarkEnd w:id="1872"/>
      <w:bookmarkEnd w:id="1873"/>
      <w:bookmarkEnd w:id="1874"/>
    </w:p>
    <w:p w14:paraId="5C700B7D" w14:textId="77777777" w:rsidR="007C4061" w:rsidRPr="00DE5E23" w:rsidRDefault="007C4061" w:rsidP="006352FE">
      <w:pPr>
        <w:pStyle w:val="Heading4"/>
        <w:rPr>
          <w:lang w:val="fi-FI" w:eastAsia="zh-CN"/>
        </w:rPr>
      </w:pPr>
      <w:bookmarkStart w:id="1875" w:name="_Toc20127170"/>
      <w:bookmarkStart w:id="1876" w:name="_Toc27589161"/>
      <w:bookmarkStart w:id="1877" w:name="_Toc36459967"/>
      <w:bookmarkStart w:id="1878" w:name="_Toc45029561"/>
      <w:bookmarkStart w:id="1879" w:name="_Toc56520192"/>
      <w:bookmarkStart w:id="1880" w:name="_Toc114765801"/>
      <w:r w:rsidRPr="00DE5E23">
        <w:rPr>
          <w:lang w:val="fi-FI"/>
        </w:rPr>
        <w:t>5.4.2.</w:t>
      </w:r>
      <w:r w:rsidRPr="00DE5E23">
        <w:rPr>
          <w:lang w:val="fi-FI" w:eastAsia="zh-CN"/>
        </w:rPr>
        <w:t>12</w:t>
      </w:r>
      <w:r w:rsidRPr="00DE5E23">
        <w:rPr>
          <w:lang w:val="fi-FI"/>
        </w:rPr>
        <w:tab/>
      </w:r>
      <w:r w:rsidRPr="00DE5E23">
        <w:rPr>
          <w:lang w:val="fi-FI" w:eastAsia="zh-CN"/>
        </w:rPr>
        <w:t>Void</w:t>
      </w:r>
      <w:bookmarkEnd w:id="1875"/>
      <w:bookmarkEnd w:id="1876"/>
      <w:bookmarkEnd w:id="1877"/>
      <w:bookmarkEnd w:id="1878"/>
      <w:bookmarkEnd w:id="1879"/>
      <w:bookmarkEnd w:id="1880"/>
    </w:p>
    <w:p w14:paraId="51759D17" w14:textId="77777777" w:rsidR="007C4061" w:rsidRPr="00DE5E23" w:rsidRDefault="007C4061" w:rsidP="00842E08">
      <w:pPr>
        <w:rPr>
          <w:lang w:val="fi-FI"/>
        </w:rPr>
      </w:pPr>
    </w:p>
    <w:p w14:paraId="28185DAA" w14:textId="77777777" w:rsidR="007C4061" w:rsidRPr="00DE5E23" w:rsidRDefault="007C4061" w:rsidP="00842E08">
      <w:pPr>
        <w:rPr>
          <w:lang w:val="fi-FI"/>
        </w:rPr>
      </w:pPr>
    </w:p>
    <w:p w14:paraId="49CE0239" w14:textId="77777777" w:rsidR="007C4061" w:rsidRPr="00DE5E23" w:rsidRDefault="007C4061" w:rsidP="006352FE">
      <w:pPr>
        <w:pStyle w:val="Heading4"/>
        <w:rPr>
          <w:lang w:val="fi-FI" w:eastAsia="zh-CN"/>
        </w:rPr>
      </w:pPr>
      <w:bookmarkStart w:id="1881" w:name="_Toc20127171"/>
      <w:bookmarkStart w:id="1882" w:name="_Toc27589162"/>
      <w:bookmarkStart w:id="1883" w:name="_Toc36459968"/>
      <w:bookmarkStart w:id="1884" w:name="_Toc45029562"/>
      <w:bookmarkStart w:id="1885" w:name="_Toc56520193"/>
      <w:bookmarkStart w:id="1886" w:name="_Toc114765802"/>
      <w:r w:rsidRPr="00DE5E23">
        <w:rPr>
          <w:lang w:val="fi-FI"/>
        </w:rPr>
        <w:t>5.4.2.</w:t>
      </w:r>
      <w:r w:rsidRPr="00DE5E23">
        <w:rPr>
          <w:lang w:val="fi-FI" w:eastAsia="zh-CN"/>
        </w:rPr>
        <w:t>13</w:t>
      </w:r>
      <w:r w:rsidRPr="00DE5E23">
        <w:rPr>
          <w:lang w:val="fi-FI"/>
        </w:rPr>
        <w:tab/>
      </w:r>
      <w:r w:rsidRPr="00DE5E23">
        <w:rPr>
          <w:lang w:val="fi-FI" w:eastAsia="zh-CN"/>
        </w:rPr>
        <w:t>Void</w:t>
      </w:r>
      <w:bookmarkEnd w:id="1881"/>
      <w:bookmarkEnd w:id="1882"/>
      <w:bookmarkEnd w:id="1883"/>
      <w:bookmarkEnd w:id="1884"/>
      <w:bookmarkEnd w:id="1885"/>
      <w:bookmarkEnd w:id="1886"/>
    </w:p>
    <w:p w14:paraId="7F3818C6" w14:textId="77777777" w:rsidR="007C4061" w:rsidRPr="00DE5E23" w:rsidRDefault="007C4061" w:rsidP="00842E08">
      <w:pPr>
        <w:rPr>
          <w:lang w:val="fi-FI"/>
        </w:rPr>
      </w:pPr>
    </w:p>
    <w:p w14:paraId="261B5C7E" w14:textId="77777777" w:rsidR="007C4061" w:rsidRPr="00DE5E23" w:rsidRDefault="007C4061" w:rsidP="006352FE">
      <w:pPr>
        <w:pStyle w:val="Heading4"/>
        <w:rPr>
          <w:lang w:val="fi-FI"/>
        </w:rPr>
      </w:pPr>
      <w:bookmarkStart w:id="1887" w:name="_Toc20127172"/>
      <w:bookmarkStart w:id="1888" w:name="_Toc27589163"/>
      <w:bookmarkStart w:id="1889" w:name="_Toc36459969"/>
      <w:bookmarkStart w:id="1890" w:name="_Toc45029563"/>
      <w:bookmarkStart w:id="1891" w:name="_Toc56520194"/>
      <w:bookmarkStart w:id="1892" w:name="_Toc114765803"/>
      <w:r w:rsidRPr="00DE5E23">
        <w:rPr>
          <w:lang w:val="fi-FI"/>
        </w:rPr>
        <w:t>5.4.2.</w:t>
      </w:r>
      <w:r w:rsidRPr="00DE5E23">
        <w:rPr>
          <w:lang w:val="fi-FI" w:eastAsia="zh-CN"/>
        </w:rPr>
        <w:t>14</w:t>
      </w:r>
      <w:r w:rsidRPr="00DE5E23">
        <w:rPr>
          <w:lang w:val="fi-FI"/>
        </w:rPr>
        <w:tab/>
      </w:r>
      <w:r w:rsidRPr="00DE5E23">
        <w:rPr>
          <w:lang w:val="fi-FI" w:eastAsia="zh-CN"/>
        </w:rPr>
        <w:t>Void</w:t>
      </w:r>
      <w:bookmarkEnd w:id="1887"/>
      <w:bookmarkEnd w:id="1888"/>
      <w:bookmarkEnd w:id="1889"/>
      <w:bookmarkEnd w:id="1890"/>
      <w:bookmarkEnd w:id="1891"/>
      <w:bookmarkEnd w:id="1892"/>
    </w:p>
    <w:p w14:paraId="02B80B4B" w14:textId="77777777" w:rsidR="007C4061" w:rsidRPr="00DE5E23" w:rsidRDefault="007C4061" w:rsidP="00842E08">
      <w:pPr>
        <w:rPr>
          <w:lang w:val="fi-FI"/>
        </w:rPr>
      </w:pPr>
    </w:p>
    <w:p w14:paraId="6995F497" w14:textId="77777777" w:rsidR="007C4061" w:rsidRPr="00DE5E23" w:rsidRDefault="007C4061" w:rsidP="006352FE">
      <w:pPr>
        <w:pStyle w:val="Heading4"/>
        <w:rPr>
          <w:lang w:val="fi-FI" w:eastAsia="zh-CN"/>
        </w:rPr>
      </w:pPr>
      <w:bookmarkStart w:id="1893" w:name="_Toc20127173"/>
      <w:bookmarkStart w:id="1894" w:name="_Toc27589164"/>
      <w:bookmarkStart w:id="1895" w:name="_Toc36459970"/>
      <w:bookmarkStart w:id="1896" w:name="_Toc45029564"/>
      <w:bookmarkStart w:id="1897" w:name="_Toc56520195"/>
      <w:bookmarkStart w:id="1898" w:name="_Toc114765804"/>
      <w:r w:rsidRPr="00DE5E23">
        <w:rPr>
          <w:lang w:val="fi-FI"/>
        </w:rPr>
        <w:t>5.4.2.</w:t>
      </w:r>
      <w:r w:rsidRPr="00DE5E23">
        <w:rPr>
          <w:lang w:val="fi-FI" w:eastAsia="zh-CN"/>
        </w:rPr>
        <w:t>15</w:t>
      </w:r>
      <w:r w:rsidRPr="00DE5E23">
        <w:rPr>
          <w:lang w:val="fi-FI"/>
        </w:rPr>
        <w:tab/>
      </w:r>
      <w:r w:rsidRPr="00DE5E23">
        <w:rPr>
          <w:lang w:val="fi-FI" w:eastAsia="zh-CN"/>
        </w:rPr>
        <w:t>Void</w:t>
      </w:r>
      <w:bookmarkEnd w:id="1893"/>
      <w:bookmarkEnd w:id="1894"/>
      <w:bookmarkEnd w:id="1895"/>
      <w:bookmarkEnd w:id="1896"/>
      <w:bookmarkEnd w:id="1897"/>
      <w:bookmarkEnd w:id="1898"/>
    </w:p>
    <w:p w14:paraId="38D5357A" w14:textId="77777777" w:rsidR="007C4061" w:rsidRPr="00DE5E23" w:rsidRDefault="007C4061" w:rsidP="00842E08">
      <w:pPr>
        <w:rPr>
          <w:lang w:val="fi-FI"/>
        </w:rPr>
      </w:pPr>
    </w:p>
    <w:p w14:paraId="66715406" w14:textId="77777777" w:rsidR="007C4061" w:rsidRPr="00533C32" w:rsidRDefault="007C4061" w:rsidP="006352FE">
      <w:pPr>
        <w:pStyle w:val="Heading4"/>
      </w:pPr>
      <w:bookmarkStart w:id="1899" w:name="_Toc20127174"/>
      <w:bookmarkStart w:id="1900" w:name="_Toc27589165"/>
      <w:bookmarkStart w:id="1901" w:name="_Toc36459971"/>
      <w:bookmarkStart w:id="1902" w:name="_Toc45029565"/>
      <w:bookmarkStart w:id="1903" w:name="_Toc56520196"/>
      <w:bookmarkStart w:id="1904" w:name="_Toc114765805"/>
      <w:r w:rsidRPr="00533C32">
        <w:t>5.4.2.</w:t>
      </w:r>
      <w:r w:rsidRPr="00533C32">
        <w:rPr>
          <w:lang w:eastAsia="zh-CN"/>
        </w:rPr>
        <w:t>16</w:t>
      </w:r>
      <w:r w:rsidRPr="00533C32">
        <w:tab/>
      </w:r>
      <w:r w:rsidRPr="00533C32">
        <w:rPr>
          <w:lang w:eastAsia="zh-CN"/>
        </w:rPr>
        <w:t>Void</w:t>
      </w:r>
      <w:bookmarkEnd w:id="1899"/>
      <w:bookmarkEnd w:id="1900"/>
      <w:bookmarkEnd w:id="1901"/>
      <w:bookmarkEnd w:id="1902"/>
      <w:bookmarkEnd w:id="1903"/>
      <w:bookmarkEnd w:id="1904"/>
    </w:p>
    <w:p w14:paraId="24B147B1" w14:textId="77777777" w:rsidR="007C4061" w:rsidRPr="00533C32" w:rsidRDefault="007C4061" w:rsidP="00842E08">
      <w:pPr>
        <w:rPr>
          <w:lang w:val="en-US"/>
        </w:rPr>
      </w:pPr>
    </w:p>
    <w:p w14:paraId="40181F27" w14:textId="77777777" w:rsidR="007C4061" w:rsidRPr="00533C32" w:rsidRDefault="007C4061" w:rsidP="006352FE">
      <w:pPr>
        <w:pStyle w:val="Heading4"/>
        <w:rPr>
          <w:lang w:eastAsia="zh-CN"/>
        </w:rPr>
      </w:pPr>
      <w:bookmarkStart w:id="1905" w:name="_Toc20127175"/>
      <w:bookmarkStart w:id="1906" w:name="_Toc27589166"/>
      <w:bookmarkStart w:id="1907" w:name="_Toc36459972"/>
      <w:bookmarkStart w:id="1908" w:name="_Toc45029566"/>
      <w:bookmarkStart w:id="1909" w:name="_Toc56520197"/>
      <w:bookmarkStart w:id="1910" w:name="_Toc114765806"/>
      <w:r w:rsidRPr="00533C32">
        <w:t>5.4.2.</w:t>
      </w:r>
      <w:r w:rsidRPr="00533C32">
        <w:rPr>
          <w:lang w:eastAsia="zh-CN"/>
        </w:rPr>
        <w:t>17</w:t>
      </w:r>
      <w:r w:rsidRPr="00533C32">
        <w:tab/>
      </w:r>
      <w:r w:rsidRPr="00533C32">
        <w:rPr>
          <w:lang w:eastAsia="zh-CN"/>
        </w:rPr>
        <w:t>Void</w:t>
      </w:r>
      <w:bookmarkEnd w:id="1905"/>
      <w:bookmarkEnd w:id="1906"/>
      <w:bookmarkEnd w:id="1907"/>
      <w:bookmarkEnd w:id="1908"/>
      <w:bookmarkEnd w:id="1909"/>
      <w:bookmarkEnd w:id="1910"/>
    </w:p>
    <w:p w14:paraId="786FEA70" w14:textId="77777777" w:rsidR="007C4061" w:rsidRPr="00533C32" w:rsidRDefault="007C4061" w:rsidP="00842E08"/>
    <w:p w14:paraId="7881D1A1" w14:textId="77777777" w:rsidR="007C4061" w:rsidRPr="00533C32" w:rsidRDefault="007C4061" w:rsidP="006352FE">
      <w:pPr>
        <w:pStyle w:val="Heading4"/>
        <w:rPr>
          <w:lang w:eastAsia="zh-CN"/>
        </w:rPr>
      </w:pPr>
      <w:bookmarkStart w:id="1911" w:name="_Toc20127176"/>
      <w:bookmarkStart w:id="1912" w:name="_Toc27589167"/>
      <w:bookmarkStart w:id="1913" w:name="_Toc36459973"/>
      <w:bookmarkStart w:id="1914" w:name="_Toc45029567"/>
      <w:bookmarkStart w:id="1915" w:name="_Toc56520198"/>
      <w:bookmarkStart w:id="1916" w:name="_Toc114765807"/>
      <w:r w:rsidRPr="00533C32">
        <w:t>5.4.2.</w:t>
      </w:r>
      <w:r w:rsidRPr="00533C32">
        <w:rPr>
          <w:lang w:eastAsia="zh-CN"/>
        </w:rPr>
        <w:t>18</w:t>
      </w:r>
      <w:r w:rsidRPr="00533C32">
        <w:tab/>
      </w:r>
      <w:r w:rsidRPr="00533C32">
        <w:rPr>
          <w:lang w:eastAsia="zh-CN"/>
        </w:rPr>
        <w:t>Void</w:t>
      </w:r>
      <w:bookmarkEnd w:id="1911"/>
      <w:bookmarkEnd w:id="1912"/>
      <w:bookmarkEnd w:id="1913"/>
      <w:bookmarkEnd w:id="1914"/>
      <w:bookmarkEnd w:id="1915"/>
      <w:bookmarkEnd w:id="1916"/>
    </w:p>
    <w:p w14:paraId="275412F0" w14:textId="77777777" w:rsidR="007C4061" w:rsidRPr="00533C32" w:rsidRDefault="007C4061" w:rsidP="00842E08">
      <w:pPr>
        <w:rPr>
          <w:lang w:eastAsia="zh-CN"/>
        </w:rPr>
      </w:pPr>
    </w:p>
    <w:p w14:paraId="5F6747FE" w14:textId="77777777" w:rsidR="007C4061" w:rsidRPr="00533C32" w:rsidRDefault="007C4061" w:rsidP="006352FE">
      <w:pPr>
        <w:pStyle w:val="Heading4"/>
      </w:pPr>
      <w:bookmarkStart w:id="1917" w:name="_Toc20127177"/>
      <w:bookmarkStart w:id="1918" w:name="_Toc27589168"/>
      <w:bookmarkStart w:id="1919" w:name="_Toc36459974"/>
      <w:bookmarkStart w:id="1920" w:name="_Toc45029568"/>
      <w:bookmarkStart w:id="1921" w:name="_Toc56520199"/>
      <w:bookmarkStart w:id="1922" w:name="_Toc114765808"/>
      <w:r w:rsidRPr="00533C32">
        <w:lastRenderedPageBreak/>
        <w:t>5.4.2.</w:t>
      </w:r>
      <w:r w:rsidRPr="00533C32">
        <w:rPr>
          <w:lang w:val="de-DE" w:eastAsia="zh-CN"/>
        </w:rPr>
        <w:t>19</w:t>
      </w:r>
      <w:r w:rsidRPr="00533C32">
        <w:tab/>
        <w:t xml:space="preserve">Type: </w:t>
      </w:r>
      <w:r w:rsidRPr="00533C32">
        <w:rPr>
          <w:lang w:val="de-DE"/>
        </w:rPr>
        <w:t>AmfSubscriptionInfo</w:t>
      </w:r>
      <w:bookmarkEnd w:id="1917"/>
      <w:bookmarkEnd w:id="1918"/>
      <w:bookmarkEnd w:id="1919"/>
      <w:bookmarkEnd w:id="1920"/>
      <w:bookmarkEnd w:id="1921"/>
      <w:bookmarkEnd w:id="1922"/>
    </w:p>
    <w:p w14:paraId="1841CE11" w14:textId="77777777" w:rsidR="007C4061" w:rsidRPr="00533C32" w:rsidRDefault="007C4061" w:rsidP="00842E08">
      <w:pPr>
        <w:pStyle w:val="TH"/>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B743B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202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CE73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FC0B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FFC3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CF4B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1F61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1BEB2D" w14:textId="77777777" w:rsidR="007C4061" w:rsidRPr="00D5200C" w:rsidRDefault="007C4061" w:rsidP="00C17C4C">
            <w:pPr>
              <w:pStyle w:val="TAL"/>
              <w:rPr>
                <w:lang w:val="en-US"/>
              </w:rPr>
            </w:pPr>
            <w:proofErr w:type="spellStart"/>
            <w:r w:rsidRPr="00D5200C">
              <w:rPr>
                <w:lang w:val="en-US"/>
              </w:rPr>
              <w:t>amfInstanceId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1A0E57" w14:textId="77777777" w:rsidR="007C4061" w:rsidRPr="00D5200C" w:rsidRDefault="007C4061" w:rsidP="00C17C4C">
            <w:pPr>
              <w:pStyle w:val="TAL"/>
              <w:rPr>
                <w:lang w:val="en-US" w:eastAsia="zh-CN"/>
              </w:rPr>
            </w:pPr>
            <w:proofErr w:type="spellStart"/>
            <w:r w:rsidRPr="00D5200C">
              <w:rPr>
                <w:lang w:val="en-US"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A4F626"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083E1C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95E32" w14:textId="77777777" w:rsidR="007C4061" w:rsidRPr="00D5200C" w:rsidRDefault="007C4061" w:rsidP="00C17C4C">
            <w:pPr>
              <w:pStyle w:val="TAL"/>
              <w:rPr>
                <w:rFonts w:cs="Arial"/>
                <w:szCs w:val="18"/>
                <w:lang w:val="en-US"/>
              </w:rPr>
            </w:pPr>
            <w:proofErr w:type="spellStart"/>
            <w:r w:rsidRPr="00D5200C">
              <w:rPr>
                <w:lang w:val="en-US"/>
              </w:rPr>
              <w:t>InstanceId</w:t>
            </w:r>
            <w:proofErr w:type="spellEnd"/>
            <w:r w:rsidRPr="00D5200C">
              <w:rPr>
                <w:lang w:val="en-US"/>
              </w:rPr>
              <w:t xml:space="preserve"> of the AMF to which the subscription was sent</w:t>
            </w:r>
          </w:p>
        </w:tc>
      </w:tr>
      <w:tr w:rsidR="007C4061" w:rsidRPr="00BC4D08" w14:paraId="307E4C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FEAE68" w14:textId="77777777" w:rsidR="007C4061" w:rsidRPr="00D5200C" w:rsidRDefault="007C4061" w:rsidP="00C17C4C">
            <w:pPr>
              <w:pStyle w:val="TAL"/>
              <w:rPr>
                <w:lang w:val="en-US"/>
              </w:rPr>
            </w:pPr>
            <w:proofErr w:type="spellStart"/>
            <w:r w:rsidRPr="00D5200C">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75858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914DC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061F083"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549900" w14:textId="77777777" w:rsidR="007C4061" w:rsidRPr="00D5200C" w:rsidRDefault="007C4061" w:rsidP="00C17C4C">
            <w:pPr>
              <w:pStyle w:val="TAL"/>
              <w:rPr>
                <w:rFonts w:cs="Arial"/>
                <w:szCs w:val="18"/>
                <w:lang w:val="en-US"/>
              </w:rPr>
            </w:pPr>
            <w:r w:rsidRPr="00D5200C">
              <w:rPr>
                <w:lang w:val="en-US"/>
              </w:rPr>
              <w:t xml:space="preserve">The Subscription Id allocated by the AMF as received by the UDM in the HTTP "Location" header of the </w:t>
            </w:r>
            <w:proofErr w:type="spellStart"/>
            <w:r w:rsidRPr="00D5200C">
              <w:rPr>
                <w:lang w:val="en-US"/>
              </w:rPr>
              <w:t>Namf_EventExposure_Subscribe</w:t>
            </w:r>
            <w:proofErr w:type="spellEnd"/>
            <w:r w:rsidRPr="00D5200C">
              <w:rPr>
                <w:lang w:val="en-US"/>
              </w:rPr>
              <w:t xml:space="preserve"> response</w:t>
            </w:r>
          </w:p>
        </w:tc>
      </w:tr>
      <w:tr w:rsidR="007C4061" w:rsidRPr="00BC4D08" w14:paraId="52980E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8479B23" w14:textId="77777777" w:rsidR="007C4061" w:rsidRPr="00D5200C" w:rsidRDefault="007C4061" w:rsidP="00C17C4C">
            <w:pPr>
              <w:pStyle w:val="TAL"/>
              <w:rPr>
                <w:lang w:val="en-US"/>
              </w:rPr>
            </w:pPr>
            <w:proofErr w:type="spellStart"/>
            <w:r w:rsidRPr="00D5200C">
              <w:rPr>
                <w:lang w:val="en-US"/>
              </w:rPr>
              <w:t>subsChangeNotifyCorrelationId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1772DE"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9E90E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28E6A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2633A5" w14:textId="77777777" w:rsidR="007C4061" w:rsidRPr="00D5200C" w:rsidRDefault="007C4061" w:rsidP="00C17C4C">
            <w:pPr>
              <w:pStyle w:val="TAL"/>
              <w:rPr>
                <w:lang w:val="en-US"/>
              </w:rPr>
            </w:pPr>
            <w:r w:rsidRPr="00D5200C">
              <w:rPr>
                <w:lang w:val="en-US"/>
              </w:rPr>
              <w:t xml:space="preserve">The Correlation Id allocated by the UDM and sent to the AMF for correlation of </w:t>
            </w:r>
            <w:proofErr w:type="spellStart"/>
            <w:r w:rsidRPr="00D5200C">
              <w:rPr>
                <w:lang w:val="en-US"/>
              </w:rPr>
              <w:t>subscriptionId</w:t>
            </w:r>
            <w:proofErr w:type="spellEnd"/>
            <w:r w:rsidRPr="00D5200C">
              <w:rPr>
                <w:lang w:val="en-US"/>
              </w:rPr>
              <w:t>-change-notifications</w:t>
            </w:r>
          </w:p>
        </w:tc>
      </w:tr>
    </w:tbl>
    <w:p w14:paraId="2E769148" w14:textId="77777777" w:rsidR="007C4061" w:rsidRPr="00533C32" w:rsidRDefault="007C4061" w:rsidP="00842E08">
      <w:pPr>
        <w:rPr>
          <w:lang w:eastAsia="zh-CN"/>
        </w:rPr>
      </w:pPr>
    </w:p>
    <w:p w14:paraId="15B0399F" w14:textId="77777777" w:rsidR="007C4061" w:rsidRPr="00533C32" w:rsidRDefault="007C4061" w:rsidP="006352FE">
      <w:pPr>
        <w:pStyle w:val="Heading4"/>
      </w:pPr>
      <w:bookmarkStart w:id="1923" w:name="_Toc20127178"/>
      <w:bookmarkStart w:id="1924" w:name="_Toc27589169"/>
      <w:bookmarkStart w:id="1925" w:name="_Toc36459975"/>
      <w:bookmarkStart w:id="1926" w:name="_Toc45029569"/>
      <w:bookmarkStart w:id="1927" w:name="_Toc56520200"/>
      <w:bookmarkStart w:id="1928" w:name="_Toc114765809"/>
      <w:r w:rsidRPr="00533C32">
        <w:t>5.4.2.2</w:t>
      </w:r>
      <w:r w:rsidRPr="00533C32">
        <w:rPr>
          <w:lang w:eastAsia="zh-CN"/>
        </w:rPr>
        <w:t>0</w:t>
      </w:r>
      <w:r w:rsidRPr="00533C32">
        <w:tab/>
        <w:t xml:space="preserve">Type: </w:t>
      </w:r>
      <w:proofErr w:type="spellStart"/>
      <w:r w:rsidRPr="00533C32">
        <w:rPr>
          <w:color w:val="000000"/>
          <w:lang w:eastAsia="en-GB"/>
        </w:rPr>
        <w:t>EeProfile</w:t>
      </w:r>
      <w:r w:rsidRPr="00533C32">
        <w:t>Data</w:t>
      </w:r>
      <w:bookmarkEnd w:id="1923"/>
      <w:bookmarkEnd w:id="1924"/>
      <w:bookmarkEnd w:id="1925"/>
      <w:bookmarkEnd w:id="1926"/>
      <w:bookmarkEnd w:id="1927"/>
      <w:bookmarkEnd w:id="1928"/>
      <w:proofErr w:type="spellEnd"/>
    </w:p>
    <w:p w14:paraId="249F40A9" w14:textId="77777777" w:rsidR="007C4061" w:rsidRPr="00533C32" w:rsidRDefault="007C4061" w:rsidP="00842E08">
      <w:pPr>
        <w:pStyle w:val="TH"/>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proofErr w:type="spellStart"/>
      <w:r w:rsidRPr="00533C32">
        <w:rPr>
          <w:color w:val="002060"/>
          <w:lang w:eastAsia="en-GB"/>
        </w:rPr>
        <w:t>EeProfile</w:t>
      </w:r>
      <w:r w:rsidRPr="00533C32">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CAC3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05A3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1495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68CC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2AA4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F0F5"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1299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EB6ABBF" w14:textId="77777777" w:rsidR="007C4061" w:rsidRPr="00D5200C" w:rsidRDefault="007C4061" w:rsidP="00C17C4C">
            <w:pPr>
              <w:pStyle w:val="TAL"/>
              <w:rPr>
                <w:lang w:val="en-US"/>
              </w:rPr>
            </w:pPr>
            <w:proofErr w:type="spellStart"/>
            <w:r w:rsidRPr="00D5200C">
              <w:rPr>
                <w:lang w:val="en-US"/>
              </w:rPr>
              <w:t>restrictedEventTypes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77EC0" w14:textId="77777777" w:rsidR="007C4061" w:rsidRPr="00D5200C" w:rsidRDefault="007C4061" w:rsidP="00C17C4C">
            <w:pPr>
              <w:pStyle w:val="TAL"/>
              <w:rPr>
                <w:lang w:val="en-US" w:eastAsia="zh-CN"/>
              </w:rPr>
            </w:pPr>
            <w:r w:rsidRPr="00D5200C">
              <w:rPr>
                <w:lang w:val="en-US" w:eastAsia="zh-CN"/>
              </w:rPr>
              <w:t>array(</w:t>
            </w:r>
            <w:proofErr w:type="spellStart"/>
            <w:r w:rsidRPr="00D5200C">
              <w:rPr>
                <w:lang w:val="en-US"/>
              </w:rPr>
              <w:t>EventType</w:t>
            </w:r>
            <w:proofErr w:type="spellEnd"/>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666B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CF419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813FFCC" w14:textId="77777777" w:rsidR="007C4061" w:rsidRPr="00D5200C" w:rsidRDefault="007C4061" w:rsidP="00C17C4C">
            <w:pPr>
              <w:pStyle w:val="TAL"/>
              <w:rPr>
                <w:lang w:val="en-US"/>
              </w:rPr>
            </w:pPr>
            <w:r w:rsidRPr="00D5200C">
              <w:rPr>
                <w:lang w:val="en-US"/>
              </w:rPr>
              <w:t>List of the event types that are restricted (if any) for the UE.</w:t>
            </w:r>
          </w:p>
          <w:p w14:paraId="0248E298"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BFA18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B2D165" w14:textId="77777777" w:rsidR="007C4061" w:rsidRPr="00D5200C" w:rsidRDefault="007C4061" w:rsidP="00C17C4C">
            <w:pPr>
              <w:pStyle w:val="TAL"/>
              <w:rPr>
                <w:lang w:val="en-US"/>
              </w:rPr>
            </w:pPr>
            <w:proofErr w:type="spellStart"/>
            <w:r w:rsidRPr="00D5200C">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17FD51" w14:textId="77777777" w:rsidR="007C4061" w:rsidRPr="00D5200C" w:rsidRDefault="007C4061" w:rsidP="00C17C4C">
            <w:pPr>
              <w:pStyle w:val="TAL"/>
              <w:rPr>
                <w:lang w:val="en-US" w:eastAsia="zh-CN"/>
              </w:rPr>
            </w:pPr>
            <w:proofErr w:type="spellStart"/>
            <w:r w:rsidRPr="00D5200C">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5DB603"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1C63A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282AAD" w14:textId="77777777" w:rsidR="007C4061" w:rsidRPr="00D5200C" w:rsidRDefault="007C4061" w:rsidP="00C17C4C">
            <w:pPr>
              <w:pStyle w:val="TAL"/>
              <w:rPr>
                <w:lang w:val="en-US"/>
              </w:rPr>
            </w:pPr>
          </w:p>
        </w:tc>
      </w:tr>
      <w:tr w:rsidR="00A32CDE" w:rsidRPr="00BC4D08" w14:paraId="6C511C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A163198" w14:textId="5968F18A" w:rsidR="00A32CDE" w:rsidRPr="00D5200C" w:rsidRDefault="00A32CDE" w:rsidP="00A32CDE">
            <w:pPr>
              <w:pStyle w:val="TAL"/>
              <w:rPr>
                <w:lang w:val="en-US" w:eastAsia="zh-CN"/>
              </w:rPr>
            </w:pPr>
            <w:proofErr w:type="spellStart"/>
            <w:r>
              <w:rPr>
                <w:lang w:val="en-US" w:eastAsia="zh-CN"/>
              </w:rPr>
              <w:t>allowedMtcProvider</w:t>
            </w:r>
            <w:proofErr w:type="spellEnd"/>
          </w:p>
        </w:tc>
        <w:tc>
          <w:tcPr>
            <w:tcW w:w="1559" w:type="dxa"/>
            <w:tcBorders>
              <w:top w:val="single" w:sz="4" w:space="0" w:color="auto"/>
              <w:left w:val="single" w:sz="4" w:space="0" w:color="auto"/>
              <w:bottom w:val="single" w:sz="4" w:space="0" w:color="auto"/>
              <w:right w:val="single" w:sz="4" w:space="0" w:color="auto"/>
            </w:tcBorders>
          </w:tcPr>
          <w:p w14:paraId="307958DB" w14:textId="2A071AAB" w:rsidR="00A32CDE" w:rsidRPr="00D5200C" w:rsidRDefault="00A32CDE" w:rsidP="00A32CDE">
            <w:pPr>
              <w:pStyle w:val="TAL"/>
              <w:rPr>
                <w:lang w:val="en-US" w:eastAsia="zh-CN"/>
              </w:rPr>
            </w:pPr>
            <w:r>
              <w:rPr>
                <w:lang w:val="en-US" w:eastAsia="zh-CN"/>
              </w:rPr>
              <w:t>map(array(</w:t>
            </w:r>
            <w:proofErr w:type="spellStart"/>
            <w:r>
              <w:rPr>
                <w:lang w:val="en-US" w:eastAsia="zh-CN"/>
              </w:rPr>
              <w:t>MtcProvider</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A528BB9" w14:textId="6D96DC4C" w:rsidR="00A32CDE" w:rsidRPr="00D5200C" w:rsidRDefault="00A32CDE" w:rsidP="00A32CDE">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C6FA99" w14:textId="5CD5D65C" w:rsidR="00A32CDE" w:rsidRPr="00D5200C" w:rsidRDefault="00A32CDE" w:rsidP="00A32CDE">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2095FBF3" w14:textId="77777777" w:rsidR="00A32CDE" w:rsidRDefault="00A32CDE" w:rsidP="00A32CDE">
            <w:pPr>
              <w:pStyle w:val="TAL"/>
              <w:rPr>
                <w:lang w:val="en-US"/>
              </w:rPr>
            </w:pPr>
            <w:r>
              <w:rPr>
                <w:lang w:val="en-US"/>
              </w:rPr>
              <w:t xml:space="preserve">A map (list of key-value pairs where </w:t>
            </w:r>
            <w:proofErr w:type="spellStart"/>
            <w:r>
              <w:rPr>
                <w:lang w:val="en-US"/>
              </w:rPr>
              <w:t>EventType</w:t>
            </w:r>
            <w:proofErr w:type="spellEnd"/>
            <w:r>
              <w:rPr>
                <w:lang w:val="en-US"/>
              </w:rPr>
              <w:t xml:space="preserve"> (see 3GPP TS 29.503 [6] serves as key) of MTC Provider. </w:t>
            </w:r>
            <w:r>
              <w:rPr>
                <w:lang w:val="en-US"/>
              </w:rPr>
              <w:br/>
              <w:t xml:space="preserve">In addition to defined </w:t>
            </w:r>
            <w:proofErr w:type="spellStart"/>
            <w:r>
              <w:rPr>
                <w:lang w:val="en-US"/>
              </w:rPr>
              <w:t>EventTypes</w:t>
            </w:r>
            <w:proofErr w:type="spellEnd"/>
            <w:r>
              <w:rPr>
                <w:lang w:val="en-US"/>
              </w:rPr>
              <w:t xml:space="preserve">, the key value "ALL" may be used to identify a map entry which contains a list of </w:t>
            </w:r>
            <w:proofErr w:type="spellStart"/>
            <w:r>
              <w:rPr>
                <w:lang w:val="en-US"/>
              </w:rPr>
              <w:t>MtcProviders</w:t>
            </w:r>
            <w:proofErr w:type="spellEnd"/>
            <w:r>
              <w:rPr>
                <w:lang w:val="en-US"/>
              </w:rPr>
              <w:t xml:space="preserve"> that are allowed monitoring all Event Types.</w:t>
            </w:r>
          </w:p>
          <w:p w14:paraId="6B887082" w14:textId="34EF6CE6" w:rsidR="00A32CDE" w:rsidRPr="00D5200C" w:rsidRDefault="00A32CDE" w:rsidP="00A32CDE">
            <w:pPr>
              <w:pStyle w:val="TAL"/>
              <w:rPr>
                <w:lang w:val="en-US"/>
              </w:rPr>
            </w:pPr>
            <w:r>
              <w:rPr>
                <w:lang w:val="en-US"/>
              </w:rPr>
              <w:t xml:space="preserve">The absence of this IE indicates that monitoring by any MTC provider is allowed for any </w:t>
            </w:r>
            <w:proofErr w:type="spellStart"/>
            <w:r>
              <w:rPr>
                <w:lang w:val="en-US"/>
              </w:rPr>
              <w:t>non restricted</w:t>
            </w:r>
            <w:proofErr w:type="spellEnd"/>
            <w:r>
              <w:rPr>
                <w:lang w:val="en-US"/>
              </w:rPr>
              <w:t xml:space="preserve"> event type.</w:t>
            </w:r>
          </w:p>
        </w:tc>
      </w:tr>
    </w:tbl>
    <w:p w14:paraId="2484DE95" w14:textId="77777777" w:rsidR="007C4061" w:rsidRPr="00533C32" w:rsidRDefault="007C4061" w:rsidP="00842E08">
      <w:pPr>
        <w:rPr>
          <w:lang w:val="en-US" w:eastAsia="zh-CN"/>
        </w:rPr>
      </w:pPr>
    </w:p>
    <w:p w14:paraId="185BC236" w14:textId="77777777" w:rsidR="007C4061" w:rsidRPr="00533C32" w:rsidRDefault="007C4061" w:rsidP="006352FE">
      <w:pPr>
        <w:pStyle w:val="Heading4"/>
      </w:pPr>
      <w:bookmarkStart w:id="1929" w:name="_Toc20127179"/>
      <w:bookmarkStart w:id="1930" w:name="_Toc27589170"/>
      <w:bookmarkStart w:id="1931" w:name="_Toc36459976"/>
      <w:bookmarkStart w:id="1932" w:name="_Toc45029570"/>
      <w:bookmarkStart w:id="1933" w:name="_Toc56520201"/>
      <w:bookmarkStart w:id="1934" w:name="_Toc114765810"/>
      <w:r w:rsidRPr="00533C32">
        <w:t>5.4.2.</w:t>
      </w:r>
      <w:r w:rsidRPr="00533C32">
        <w:rPr>
          <w:lang w:eastAsia="zh-CN"/>
        </w:rPr>
        <w:t>21</w:t>
      </w:r>
      <w:r w:rsidRPr="00533C32">
        <w:tab/>
      </w:r>
      <w:r w:rsidRPr="00533C32">
        <w:rPr>
          <w:lang w:eastAsia="zh-CN"/>
        </w:rPr>
        <w:t>Void</w:t>
      </w:r>
      <w:bookmarkEnd w:id="1929"/>
      <w:bookmarkEnd w:id="1930"/>
      <w:bookmarkEnd w:id="1931"/>
      <w:bookmarkEnd w:id="1932"/>
      <w:bookmarkEnd w:id="1933"/>
      <w:bookmarkEnd w:id="1934"/>
    </w:p>
    <w:p w14:paraId="1336616B" w14:textId="77777777" w:rsidR="007C4061" w:rsidRPr="00533C32" w:rsidRDefault="007C4061" w:rsidP="00842E08">
      <w:pPr>
        <w:rPr>
          <w:lang w:eastAsia="zh-CN"/>
        </w:rPr>
      </w:pPr>
    </w:p>
    <w:p w14:paraId="28440A82" w14:textId="77777777" w:rsidR="007C4061" w:rsidRPr="00533C32" w:rsidRDefault="007C4061" w:rsidP="006352FE">
      <w:pPr>
        <w:pStyle w:val="Heading4"/>
      </w:pPr>
      <w:bookmarkStart w:id="1935" w:name="_Toc20127180"/>
      <w:bookmarkStart w:id="1936" w:name="_Toc27589171"/>
      <w:bookmarkStart w:id="1937" w:name="_Toc36459977"/>
      <w:bookmarkStart w:id="1938" w:name="_Toc45029571"/>
      <w:bookmarkStart w:id="1939" w:name="_Toc56520202"/>
      <w:bookmarkStart w:id="1940" w:name="_Toc114765811"/>
      <w:r w:rsidRPr="00533C32">
        <w:lastRenderedPageBreak/>
        <w:t>5.4.2.22</w:t>
      </w:r>
      <w:r w:rsidRPr="00533C32">
        <w:tab/>
        <w:t xml:space="preserve">Type: </w:t>
      </w:r>
      <w:proofErr w:type="spellStart"/>
      <w:r w:rsidRPr="00533C32">
        <w:t>ContextDataSets</w:t>
      </w:r>
      <w:bookmarkEnd w:id="1935"/>
      <w:bookmarkEnd w:id="1936"/>
      <w:bookmarkEnd w:id="1937"/>
      <w:bookmarkEnd w:id="1938"/>
      <w:bookmarkEnd w:id="1939"/>
      <w:bookmarkEnd w:id="1940"/>
      <w:proofErr w:type="spellEnd"/>
    </w:p>
    <w:p w14:paraId="5553DF63" w14:textId="77777777" w:rsidR="007C4061" w:rsidRPr="00533C32" w:rsidRDefault="007C4061" w:rsidP="00842E08">
      <w:pPr>
        <w:pStyle w:val="TH"/>
      </w:pPr>
      <w:r w:rsidRPr="00533C32">
        <w:rPr>
          <w:noProof/>
        </w:rPr>
        <w:t>Table </w:t>
      </w:r>
      <w:r w:rsidRPr="00533C32">
        <w:t>5.4.2.</w:t>
      </w:r>
      <w:r w:rsidRPr="00533C32">
        <w:rPr>
          <w:lang w:eastAsia="zh-CN"/>
        </w:rPr>
        <w:t>22</w:t>
      </w:r>
      <w:r w:rsidRPr="00533C32">
        <w:t xml:space="preserve">-1: </w:t>
      </w:r>
      <w:proofErr w:type="spellStart"/>
      <w:r w:rsidRPr="00533C32">
        <w:t>ContextDataSets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33FEA7F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DC1B8"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DED60C5"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A656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5F01F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DB956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535B82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EA6FD"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4D92634"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99B811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B528C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EA1BB5"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4D46BD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7BD36"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D52AE2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77F04A29"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59FCF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4B0D37"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1A5A24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DD79BB7" w14:textId="77777777" w:rsidR="007C4061" w:rsidRPr="00D5200C" w:rsidRDefault="007C4061" w:rsidP="00C17C4C">
            <w:pPr>
              <w:pStyle w:val="TAL"/>
              <w:rPr>
                <w:lang w:val="en-US"/>
              </w:rPr>
            </w:pPr>
            <w:proofErr w:type="spellStart"/>
            <w:r w:rsidRPr="00D5200C">
              <w:rPr>
                <w:lang w:val="en-US"/>
              </w:rPr>
              <w:t>sdmSubscriptions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7D964B" w14:textId="77777777" w:rsidR="007C4061" w:rsidRPr="00D5200C" w:rsidRDefault="007C4061" w:rsidP="00C17C4C">
            <w:pPr>
              <w:pStyle w:val="TAL"/>
              <w:rPr>
                <w:lang w:val="en-US"/>
              </w:rPr>
            </w:pPr>
            <w:r w:rsidRPr="00D5200C">
              <w:rPr>
                <w:lang w:val="en-US"/>
              </w:rPr>
              <w:t>array(</w:t>
            </w:r>
            <w:proofErr w:type="spellStart"/>
            <w:r w:rsidRPr="00D5200C">
              <w:rPr>
                <w:lang w:val="en-US"/>
              </w:rPr>
              <w:t>SdmSubscription</w:t>
            </w:r>
            <w:proofErr w:type="spellEnd"/>
            <w:r w:rsidRPr="00D5200C">
              <w:rPr>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43FB9AC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6DB4D6"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59BF48D6"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72744E7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34CFB5" w14:textId="77777777" w:rsidR="007C4061" w:rsidRPr="00D5200C" w:rsidRDefault="007C4061" w:rsidP="00C17C4C">
            <w:pPr>
              <w:pStyle w:val="TAL"/>
              <w:rPr>
                <w:lang w:val="en-US"/>
              </w:rPr>
            </w:pPr>
            <w:proofErr w:type="spellStart"/>
            <w:r w:rsidRPr="00D5200C">
              <w:rPr>
                <w:lang w:val="en-US"/>
              </w:rPr>
              <w:t>eeSubscriptions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810FF42" w14:textId="77777777" w:rsidR="007C4061" w:rsidRPr="00D5200C" w:rsidRDefault="007C4061" w:rsidP="00C17C4C">
            <w:pPr>
              <w:pStyle w:val="TAL"/>
              <w:rPr>
                <w:lang w:val="en-US"/>
              </w:rPr>
            </w:pPr>
            <w:r w:rsidRPr="00D5200C">
              <w:rPr>
                <w:lang w:val="en-US"/>
              </w:rPr>
              <w:t>array(</w:t>
            </w:r>
            <w:proofErr w:type="spellStart"/>
            <w:r w:rsidRPr="00D5200C">
              <w:rPr>
                <w:lang w:val="en-US"/>
              </w:rPr>
              <w:t>EeSubscription</w:t>
            </w:r>
            <w:proofErr w:type="spellEnd"/>
            <w:r w:rsidRPr="00D5200C">
              <w:rPr>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3F1D832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3C8870"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4B2FC4"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0FD469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2F20F87"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B4A9D29" w14:textId="77777777" w:rsidR="007C4061" w:rsidRPr="00D5200C" w:rsidRDefault="007C4061" w:rsidP="00C17C4C">
            <w:pPr>
              <w:pStyle w:val="TAL"/>
              <w:rPr>
                <w:lang w:val="en-US"/>
              </w:rPr>
            </w:pPr>
            <w:proofErr w:type="spellStart"/>
            <w:r w:rsidRPr="00D5200C">
              <w:rPr>
                <w:lang w:val="en-US"/>
              </w:rPr>
              <w:t>SmsfRegistration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7C1620"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6970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FFD67E"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5A3316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2D4CA07"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8575C17" w14:textId="77777777" w:rsidR="007C4061" w:rsidRPr="00D5200C" w:rsidRDefault="007C4061" w:rsidP="00C17C4C">
            <w:pPr>
              <w:pStyle w:val="TAL"/>
              <w:rPr>
                <w:lang w:val="en-US"/>
              </w:rPr>
            </w:pPr>
            <w:proofErr w:type="spellStart"/>
            <w:r w:rsidRPr="00D5200C">
              <w:rPr>
                <w:lang w:val="en-US"/>
              </w:rPr>
              <w:t>SmsfRegistration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74A742"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418511"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9A9AD8"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001571B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FCAC1F" w14:textId="77777777" w:rsidR="007C4061" w:rsidRPr="00D5200C" w:rsidRDefault="007C4061" w:rsidP="00C17C4C">
            <w:pPr>
              <w:pStyle w:val="TAL"/>
              <w:rPr>
                <w:lang w:val="en-US"/>
              </w:rPr>
            </w:pPr>
            <w:proofErr w:type="spellStart"/>
            <w:r w:rsidRPr="00D5200C">
              <w:rPr>
                <w:lang w:val="en-US"/>
              </w:rPr>
              <w:t>subscriptionDataSubscriptions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642271" w14:textId="77777777" w:rsidR="007C4061" w:rsidRPr="00D5200C" w:rsidRDefault="007C4061" w:rsidP="00C17C4C">
            <w:pPr>
              <w:pStyle w:val="TAL"/>
              <w:rPr>
                <w:lang w:val="en-US"/>
              </w:rPr>
            </w:pPr>
            <w:r w:rsidRPr="00D5200C">
              <w:rPr>
                <w:lang w:val="en-US"/>
              </w:rPr>
              <w:t>array(</w:t>
            </w:r>
            <w:proofErr w:type="spellStart"/>
            <w:r w:rsidRPr="00D5200C">
              <w:rPr>
                <w:lang w:val="en-US"/>
              </w:rPr>
              <w:t>SubscriptionDataSubscriptions</w:t>
            </w:r>
            <w:proofErr w:type="spellEnd"/>
            <w:r w:rsidRPr="00D5200C">
              <w:rPr>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488A0239"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840EE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23BED8F"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167886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B899E7" w14:textId="77777777" w:rsidR="007C4061" w:rsidRPr="00D5200C" w:rsidRDefault="007C4061" w:rsidP="00C17C4C">
            <w:pPr>
              <w:pStyle w:val="TAL"/>
              <w:rPr>
                <w:lang w:val="en-US"/>
              </w:rPr>
            </w:pPr>
            <w:proofErr w:type="spellStart"/>
            <w:r w:rsidRPr="00297367">
              <w:t>smfRegistrations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F508A3" w14:textId="77777777" w:rsidR="007C4061" w:rsidRPr="00D5200C" w:rsidRDefault="007C4061" w:rsidP="00C17C4C">
            <w:pPr>
              <w:pStyle w:val="TAL"/>
              <w:rPr>
                <w:lang w:val="en-US"/>
              </w:rPr>
            </w:pPr>
            <w:proofErr w:type="spellStart"/>
            <w:r w:rsidRPr="00297367">
              <w:t>SmfRegList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5934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4F33A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E7E1857" w14:textId="77777777" w:rsidR="007C4061" w:rsidRPr="00D5200C" w:rsidRDefault="007C4061" w:rsidP="00C17C4C">
            <w:pPr>
              <w:pStyle w:val="TAL"/>
              <w:rPr>
                <w:lang w:val="en-US"/>
              </w:rPr>
            </w:pPr>
            <w:r w:rsidRPr="00D5200C">
              <w:rPr>
                <w:lang w:val="en-US"/>
              </w:rPr>
              <w:t>SMF Registrations</w:t>
            </w:r>
          </w:p>
        </w:tc>
      </w:tr>
      <w:tr w:rsidR="00DE75C1" w:rsidRPr="00BC4D08" w14:paraId="48ACEB9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3F9E9" w14:textId="77777777" w:rsidR="00DE75C1" w:rsidRPr="009E5CAE" w:rsidRDefault="00DE75C1" w:rsidP="00C17C4C">
            <w:pPr>
              <w:pStyle w:val="TAL"/>
            </w:pPr>
            <w:proofErr w:type="spellStart"/>
            <w:r w:rsidRPr="00297367">
              <w:t>ipSmGw</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7272FAA" w14:textId="77777777" w:rsidR="00DE75C1" w:rsidRPr="009E5CAE" w:rsidRDefault="00DE75C1" w:rsidP="00C17C4C">
            <w:pPr>
              <w:pStyle w:val="TAL"/>
            </w:pPr>
            <w:proofErr w:type="spellStart"/>
            <w:r w:rsidRPr="00297367">
              <w:t>IpSmGwRegistration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5C8CA9"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D0B8F"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0013077" w14:textId="77777777" w:rsidR="00DE75C1" w:rsidRPr="00D5200C" w:rsidRDefault="00DE75C1" w:rsidP="00C17C4C">
            <w:pPr>
              <w:pStyle w:val="TAL"/>
              <w:rPr>
                <w:lang w:val="en-US"/>
              </w:rPr>
            </w:pPr>
            <w:r>
              <w:rPr>
                <w:lang w:val="en-US"/>
              </w:rPr>
              <w:t>IP-SM-GW Registration</w:t>
            </w:r>
          </w:p>
        </w:tc>
      </w:tr>
    </w:tbl>
    <w:p w14:paraId="2CD70010" w14:textId="77777777" w:rsidR="007C4061" w:rsidRPr="00533C32" w:rsidRDefault="007C4061" w:rsidP="00842E08">
      <w:pPr>
        <w:rPr>
          <w:lang w:eastAsia="zh-CN"/>
        </w:rPr>
      </w:pPr>
    </w:p>
    <w:p w14:paraId="4F2A1EFB" w14:textId="77777777" w:rsidR="007C4061" w:rsidRPr="00533C32" w:rsidRDefault="007C4061" w:rsidP="006352FE">
      <w:pPr>
        <w:pStyle w:val="Heading4"/>
      </w:pPr>
      <w:bookmarkStart w:id="1941" w:name="_Toc20127181"/>
      <w:bookmarkStart w:id="1942" w:name="_Toc27589172"/>
      <w:bookmarkStart w:id="1943" w:name="_Toc36459978"/>
      <w:bookmarkStart w:id="1944" w:name="_Toc45029572"/>
      <w:bookmarkStart w:id="1945" w:name="_Toc56520203"/>
      <w:bookmarkStart w:id="1946" w:name="_Toc114765812"/>
      <w:r w:rsidRPr="00533C32">
        <w:lastRenderedPageBreak/>
        <w:t>5.4.2.</w:t>
      </w:r>
      <w:r w:rsidRPr="00533C32">
        <w:rPr>
          <w:lang w:eastAsia="zh-CN"/>
        </w:rPr>
        <w:t>23</w:t>
      </w:r>
      <w:r w:rsidRPr="00533C32">
        <w:tab/>
        <w:t xml:space="preserve">Type: </w:t>
      </w:r>
      <w:proofErr w:type="spellStart"/>
      <w:r w:rsidRPr="00533C32">
        <w:rPr>
          <w:color w:val="000000"/>
          <w:lang w:eastAsia="en-GB"/>
        </w:rPr>
        <w:t>SequenceNumber</w:t>
      </w:r>
      <w:bookmarkEnd w:id="1941"/>
      <w:bookmarkEnd w:id="1942"/>
      <w:bookmarkEnd w:id="1943"/>
      <w:bookmarkEnd w:id="1944"/>
      <w:bookmarkEnd w:id="1945"/>
      <w:bookmarkEnd w:id="1946"/>
      <w:proofErr w:type="spellEnd"/>
    </w:p>
    <w:p w14:paraId="1DF373BA" w14:textId="77777777" w:rsidR="007C4061" w:rsidRPr="00715B28" w:rsidRDefault="007C4061" w:rsidP="00842E08">
      <w:pPr>
        <w:pStyle w:val="TH"/>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proofErr w:type="spellStart"/>
      <w:r w:rsidR="0007751A" w:rsidRPr="00B516F1">
        <w:rPr>
          <w:lang w:eastAsia="en-GB"/>
        </w:rPr>
        <w:t>SequenceNumber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D96CA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B79A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67597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FAA2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F9368"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6AC3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9A533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9295499" w14:textId="77777777" w:rsidR="007C4061" w:rsidRPr="00D5200C" w:rsidRDefault="007C4061" w:rsidP="00C17C4C">
            <w:pPr>
              <w:pStyle w:val="TAL"/>
              <w:rPr>
                <w:lang w:val="en-US"/>
              </w:rPr>
            </w:pPr>
            <w:proofErr w:type="spellStart"/>
            <w:r w:rsidRPr="00D5200C">
              <w:rPr>
                <w:lang w:val="en-US"/>
              </w:rPr>
              <w:t>sqnScheme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9F51F2" w14:textId="77777777" w:rsidR="007C4061" w:rsidRPr="00D5200C" w:rsidRDefault="007C4061" w:rsidP="00C17C4C">
            <w:pPr>
              <w:pStyle w:val="TAL"/>
              <w:rPr>
                <w:lang w:val="en-US" w:eastAsia="zh-CN"/>
              </w:rPr>
            </w:pPr>
            <w:proofErr w:type="spellStart"/>
            <w:r w:rsidRPr="00D5200C">
              <w:rPr>
                <w:lang w:val="en-US" w:eastAsia="zh-CN"/>
              </w:rPr>
              <w:t>SqnScheme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1754A7"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2177D2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2961D1"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34B33A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761E20"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D6E624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EBC2D09"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418687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6B9D68"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668256E7" w14:textId="77777777" w:rsidR="007C4061" w:rsidRPr="00D5200C" w:rsidRDefault="007C4061" w:rsidP="00C17C4C">
            <w:pPr>
              <w:pStyle w:val="TAL"/>
              <w:rPr>
                <w:rFonts w:cs="Arial"/>
                <w:szCs w:val="18"/>
                <w:lang w:val="en-US"/>
              </w:rPr>
            </w:pPr>
          </w:p>
          <w:p w14:paraId="314CB7A2" w14:textId="77777777" w:rsidR="007C4061" w:rsidRPr="00D5200C" w:rsidRDefault="007C4061" w:rsidP="00C17C4C">
            <w:pPr>
              <w:pStyle w:val="TAL"/>
              <w:rPr>
                <w:rFonts w:cs="Arial"/>
                <w:szCs w:val="18"/>
                <w:lang w:val="en-US"/>
              </w:rPr>
            </w:pPr>
            <w:r w:rsidRPr="00D5200C">
              <w:rPr>
                <w:rFonts w:cs="Arial"/>
                <w:szCs w:val="18"/>
                <w:lang w:val="en-US"/>
              </w:rPr>
              <w:t xml:space="preserve">When the </w:t>
            </w:r>
            <w:proofErr w:type="spellStart"/>
            <w:r w:rsidRPr="00D5200C">
              <w:rPr>
                <w:rFonts w:cs="Arial"/>
                <w:szCs w:val="18"/>
                <w:lang w:val="en-US"/>
              </w:rPr>
              <w:t>sqnScheme</w:t>
            </w:r>
            <w:proofErr w:type="spellEnd"/>
            <w:r w:rsidRPr="00D5200C">
              <w:rPr>
                <w:rFonts w:cs="Arial"/>
                <w:szCs w:val="18"/>
                <w:lang w:val="en-US"/>
              </w:rPr>
              <w:t xml:space="preserve"> is "TIME_BASED", the SEQ part (most significant bits) of this attribute contains the DIF value.</w:t>
            </w:r>
          </w:p>
          <w:p w14:paraId="672D81EA" w14:textId="77777777" w:rsidR="007C4061" w:rsidRPr="00D5200C" w:rsidRDefault="007C4061" w:rsidP="00C17C4C">
            <w:pPr>
              <w:pStyle w:val="TAL"/>
              <w:rPr>
                <w:rFonts w:cs="Arial"/>
                <w:szCs w:val="18"/>
                <w:lang w:val="en-US"/>
              </w:rPr>
            </w:pPr>
          </w:p>
          <w:p w14:paraId="57DDD376"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74062D75" w14:textId="77777777" w:rsidR="007C4061" w:rsidRPr="00D5200C" w:rsidRDefault="007C4061" w:rsidP="00C17C4C">
            <w:pPr>
              <w:pStyle w:val="TAL"/>
              <w:rPr>
                <w:rFonts w:cs="Arial"/>
                <w:szCs w:val="18"/>
                <w:lang w:val="en-US"/>
              </w:rPr>
            </w:pPr>
          </w:p>
          <w:p w14:paraId="2C0AC84F"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728E422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ACF2C0D" w14:textId="77777777" w:rsidR="007C4061" w:rsidRPr="00D5200C" w:rsidRDefault="007C4061" w:rsidP="00C17C4C">
            <w:pPr>
              <w:pStyle w:val="TAL"/>
              <w:rPr>
                <w:lang w:val="en-US"/>
              </w:rPr>
            </w:pPr>
            <w:proofErr w:type="spellStart"/>
            <w:r w:rsidRPr="00D5200C">
              <w:rPr>
                <w:lang w:val="en-US"/>
              </w:rPr>
              <w:t>lastIndexes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D9D765"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8293461"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CB3C4A"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2D4AE8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44398F52" w14:textId="77777777" w:rsidR="007C4061" w:rsidRPr="00D5200C" w:rsidRDefault="007C4061" w:rsidP="00C17C4C">
            <w:pPr>
              <w:pStyle w:val="TAL"/>
              <w:rPr>
                <w:lang w:val="en-US"/>
              </w:rPr>
            </w:pPr>
          </w:p>
          <w:p w14:paraId="6F3C21CA" w14:textId="77777777" w:rsidR="007C4061" w:rsidRPr="00D5200C" w:rsidRDefault="007C4061" w:rsidP="00C17C4C">
            <w:pPr>
              <w:pStyle w:val="TAL"/>
              <w:rPr>
                <w:lang w:val="en-US"/>
              </w:rPr>
            </w:pPr>
            <w:r w:rsidRPr="00D5200C">
              <w:rPr>
                <w:lang w:val="en-US"/>
              </w:rPr>
              <w:t>The types of nodes currently defined are:</w:t>
            </w:r>
          </w:p>
          <w:p w14:paraId="70E93CE3" w14:textId="77777777" w:rsidR="007C4061" w:rsidRPr="00D5200C" w:rsidRDefault="007C4061" w:rsidP="00C17C4C">
            <w:pPr>
              <w:pStyle w:val="TAL"/>
              <w:rPr>
                <w:lang w:val="en-US"/>
              </w:rPr>
            </w:pPr>
            <w:r w:rsidRPr="00D5200C">
              <w:rPr>
                <w:lang w:val="en-US"/>
              </w:rPr>
              <w:t>- "</w:t>
            </w:r>
            <w:proofErr w:type="spellStart"/>
            <w:r w:rsidRPr="00D5200C">
              <w:rPr>
                <w:lang w:val="en-US"/>
              </w:rPr>
              <w:t>ausf</w:t>
            </w:r>
            <w:proofErr w:type="spellEnd"/>
            <w:r w:rsidRPr="00D5200C">
              <w:rPr>
                <w:lang w:val="en-US"/>
              </w:rPr>
              <w:t>"</w:t>
            </w:r>
          </w:p>
          <w:p w14:paraId="3ED1D011" w14:textId="77777777" w:rsidR="001D5BD4" w:rsidRPr="007C1AB3" w:rsidRDefault="001D5BD4" w:rsidP="001D5BD4">
            <w:pPr>
              <w:pStyle w:val="TAL"/>
              <w:rPr>
                <w:lang w:val="en-US"/>
              </w:rPr>
            </w:pPr>
            <w:r>
              <w:rPr>
                <w:lang w:val="en-US"/>
              </w:rPr>
              <w:t>- "</w:t>
            </w:r>
            <w:proofErr w:type="spellStart"/>
            <w:r w:rsidRPr="007C1AB3">
              <w:rPr>
                <w:lang w:val="en-US"/>
              </w:rPr>
              <w:t>vlr</w:t>
            </w:r>
            <w:proofErr w:type="spellEnd"/>
            <w:r>
              <w:rPr>
                <w:lang w:val="en-US"/>
              </w:rPr>
              <w:t>"</w:t>
            </w:r>
          </w:p>
          <w:p w14:paraId="122802E8" w14:textId="77777777" w:rsidR="001D5BD4" w:rsidRPr="007C1AB3" w:rsidRDefault="001D5BD4" w:rsidP="001D5BD4">
            <w:pPr>
              <w:pStyle w:val="TAL"/>
              <w:rPr>
                <w:lang w:val="en-US"/>
              </w:rPr>
            </w:pPr>
            <w:r>
              <w:rPr>
                <w:lang w:val="en-US"/>
              </w:rPr>
              <w:t>- "</w:t>
            </w:r>
            <w:proofErr w:type="spellStart"/>
            <w:r w:rsidRPr="007C1AB3">
              <w:rPr>
                <w:lang w:val="en-US"/>
              </w:rPr>
              <w:t>sgsn</w:t>
            </w:r>
            <w:proofErr w:type="spellEnd"/>
            <w:r>
              <w:rPr>
                <w:lang w:val="en-US"/>
              </w:rPr>
              <w:t>"</w:t>
            </w:r>
          </w:p>
          <w:p w14:paraId="240432E2" w14:textId="77777777" w:rsidR="001D5BD4" w:rsidRPr="007C1AB3" w:rsidRDefault="001D5BD4" w:rsidP="001D5BD4">
            <w:pPr>
              <w:pStyle w:val="TAL"/>
              <w:rPr>
                <w:lang w:val="en-US"/>
              </w:rPr>
            </w:pPr>
            <w:r>
              <w:rPr>
                <w:lang w:val="en-US"/>
              </w:rPr>
              <w:t>- "</w:t>
            </w:r>
            <w:r w:rsidRPr="007C1AB3">
              <w:rPr>
                <w:lang w:val="en-US"/>
              </w:rPr>
              <w:t>s-</w:t>
            </w:r>
            <w:proofErr w:type="spellStart"/>
            <w:r w:rsidRPr="007C1AB3">
              <w:rPr>
                <w:lang w:val="en-US"/>
              </w:rPr>
              <w:t>cscf</w:t>
            </w:r>
            <w:proofErr w:type="spellEnd"/>
            <w:r>
              <w:rPr>
                <w:lang w:val="en-US"/>
              </w:rPr>
              <w:t>"</w:t>
            </w:r>
          </w:p>
          <w:p w14:paraId="5020CF35" w14:textId="77777777" w:rsidR="001D5BD4" w:rsidRPr="007C1AB3" w:rsidRDefault="001D5BD4" w:rsidP="001D5BD4">
            <w:pPr>
              <w:pStyle w:val="TAL"/>
              <w:rPr>
                <w:lang w:val="en-US"/>
              </w:rPr>
            </w:pPr>
            <w:r>
              <w:rPr>
                <w:lang w:val="en-US"/>
              </w:rPr>
              <w:t>- "</w:t>
            </w:r>
            <w:proofErr w:type="spellStart"/>
            <w:r w:rsidRPr="007C1AB3">
              <w:rPr>
                <w:lang w:val="en-US"/>
              </w:rPr>
              <w:t>bsf</w:t>
            </w:r>
            <w:proofErr w:type="spellEnd"/>
            <w:r>
              <w:rPr>
                <w:lang w:val="en-US"/>
              </w:rPr>
              <w:t>"</w:t>
            </w:r>
            <w:r w:rsidRPr="007C1AB3">
              <w:rPr>
                <w:lang w:val="en-US"/>
              </w:rPr>
              <w:t>,</w:t>
            </w:r>
          </w:p>
          <w:p w14:paraId="15BA0C8F" w14:textId="77777777" w:rsidR="001D5BD4" w:rsidRPr="007C1AB3" w:rsidRDefault="001D5BD4" w:rsidP="001D5BD4">
            <w:pPr>
              <w:pStyle w:val="TAL"/>
              <w:rPr>
                <w:lang w:val="en-US"/>
              </w:rPr>
            </w:pPr>
            <w:r>
              <w:rPr>
                <w:lang w:val="en-US"/>
              </w:rPr>
              <w:t>- "</w:t>
            </w:r>
            <w:proofErr w:type="spellStart"/>
            <w:r w:rsidRPr="007C1AB3">
              <w:rPr>
                <w:lang w:val="en-US"/>
              </w:rPr>
              <w:t>gan</w:t>
            </w:r>
            <w:proofErr w:type="spellEnd"/>
            <w:r w:rsidRPr="007C1AB3">
              <w:rPr>
                <w:lang w:val="en-US"/>
              </w:rPr>
              <w:t>-</w:t>
            </w:r>
            <w:proofErr w:type="spellStart"/>
            <w:r w:rsidRPr="007C1AB3">
              <w:rPr>
                <w:lang w:val="en-US"/>
              </w:rPr>
              <w:t>aaa</w:t>
            </w:r>
            <w:proofErr w:type="spellEnd"/>
            <w:r w:rsidRPr="007C1AB3">
              <w:rPr>
                <w:lang w:val="en-US"/>
              </w:rPr>
              <w:t>-server</w:t>
            </w:r>
            <w:r>
              <w:rPr>
                <w:lang w:val="en-US"/>
              </w:rPr>
              <w:t>"</w:t>
            </w:r>
          </w:p>
          <w:p w14:paraId="1D80776F" w14:textId="77777777" w:rsidR="001D5BD4" w:rsidRPr="007C1AB3" w:rsidRDefault="001D5BD4" w:rsidP="001D5BD4">
            <w:pPr>
              <w:pStyle w:val="TAL"/>
              <w:rPr>
                <w:lang w:val="en-US"/>
              </w:rPr>
            </w:pPr>
            <w:r>
              <w:rPr>
                <w:lang w:val="en-US"/>
              </w:rPr>
              <w:t>- "</w:t>
            </w:r>
            <w:proofErr w:type="spellStart"/>
            <w:r w:rsidRPr="007C1AB3">
              <w:rPr>
                <w:lang w:val="en-US"/>
              </w:rPr>
              <w:t>wlan</w:t>
            </w:r>
            <w:proofErr w:type="spellEnd"/>
            <w:r w:rsidRPr="007C1AB3">
              <w:rPr>
                <w:lang w:val="en-US"/>
              </w:rPr>
              <w:t>-</w:t>
            </w:r>
            <w:proofErr w:type="spellStart"/>
            <w:r w:rsidRPr="007C1AB3">
              <w:rPr>
                <w:lang w:val="en-US"/>
              </w:rPr>
              <w:t>aaa</w:t>
            </w:r>
            <w:proofErr w:type="spellEnd"/>
            <w:r w:rsidRPr="007C1AB3">
              <w:rPr>
                <w:lang w:val="en-US"/>
              </w:rPr>
              <w:t>-server</w:t>
            </w:r>
            <w:r>
              <w:rPr>
                <w:lang w:val="en-US"/>
              </w:rPr>
              <w:t>"</w:t>
            </w:r>
          </w:p>
          <w:p w14:paraId="64729A9D" w14:textId="77777777" w:rsidR="001D5BD4" w:rsidRPr="007C1AB3" w:rsidRDefault="001D5BD4" w:rsidP="001D5BD4">
            <w:pPr>
              <w:pStyle w:val="TAL"/>
              <w:rPr>
                <w:lang w:val="en-US"/>
              </w:rPr>
            </w:pPr>
            <w:r>
              <w:rPr>
                <w:lang w:val="en-US"/>
              </w:rPr>
              <w:t>- "</w:t>
            </w:r>
            <w:proofErr w:type="spellStart"/>
            <w:r w:rsidRPr="007C1AB3">
              <w:rPr>
                <w:lang w:val="en-US"/>
              </w:rPr>
              <w:t>mme</w:t>
            </w:r>
            <w:proofErr w:type="spellEnd"/>
            <w:r>
              <w:rPr>
                <w:lang w:val="en-US"/>
              </w:rPr>
              <w:t>"</w:t>
            </w:r>
          </w:p>
          <w:p w14:paraId="1BA26935" w14:textId="77777777" w:rsidR="007C4061" w:rsidRPr="00D5200C" w:rsidRDefault="007C4061" w:rsidP="00C17C4C">
            <w:pPr>
              <w:pStyle w:val="TAL"/>
              <w:rPr>
                <w:lang w:val="en-US"/>
              </w:rPr>
            </w:pPr>
          </w:p>
          <w:p w14:paraId="40AAC682"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169E7CD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68D3666" w14:textId="77777777" w:rsidR="007C4061" w:rsidRPr="00D5200C" w:rsidRDefault="007C4061" w:rsidP="00C17C4C">
            <w:pPr>
              <w:pStyle w:val="TAL"/>
              <w:rPr>
                <w:lang w:val="en-US"/>
              </w:rPr>
            </w:pPr>
            <w:proofErr w:type="spellStart"/>
            <w:r w:rsidRPr="00D5200C">
              <w:rPr>
                <w:lang w:val="en-US"/>
              </w:rPr>
              <w:t>indLength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6CCBB0"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2CED03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17A1E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AC1C46" w14:textId="77777777" w:rsidR="007C4061" w:rsidRPr="00D5200C" w:rsidRDefault="007C4061" w:rsidP="00C17C4C">
            <w:pPr>
              <w:pStyle w:val="TAL"/>
              <w:rPr>
                <w:lang w:val="en-US"/>
              </w:rPr>
            </w:pPr>
            <w:r w:rsidRPr="00D5200C">
              <w:rPr>
                <w:lang w:val="en-US"/>
              </w:rPr>
              <w:t xml:space="preserve">Number of bits of the IND part of SQN. The length of the SEQ part is, therefore, (48 - </w:t>
            </w:r>
            <w:proofErr w:type="spellStart"/>
            <w:r w:rsidRPr="00D5200C">
              <w:rPr>
                <w:lang w:val="en-US"/>
              </w:rPr>
              <w:t>indLength</w:t>
            </w:r>
            <w:proofErr w:type="spellEnd"/>
            <w:r w:rsidRPr="00D5200C">
              <w:rPr>
                <w:lang w:val="en-US"/>
              </w:rPr>
              <w:t>) bits.</w:t>
            </w:r>
          </w:p>
          <w:p w14:paraId="21C58A2A" w14:textId="77777777" w:rsidR="007C4061" w:rsidRPr="00D5200C" w:rsidRDefault="007C4061" w:rsidP="00C17C4C">
            <w:pPr>
              <w:pStyle w:val="TAL"/>
              <w:rPr>
                <w:lang w:val="en-US"/>
              </w:rPr>
            </w:pPr>
          </w:p>
          <w:p w14:paraId="325233EB"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37210A9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28F07E" w14:textId="77777777" w:rsidR="007C4061" w:rsidRPr="00533C32" w:rsidRDefault="007C4061" w:rsidP="00C17C4C">
            <w:pPr>
              <w:pStyle w:val="TAL"/>
              <w:rPr>
                <w:lang w:val="en-US"/>
              </w:rPr>
            </w:pPr>
            <w:proofErr w:type="spellStart"/>
            <w:r w:rsidRPr="00D5200C">
              <w:rPr>
                <w:lang w:val="en-US"/>
              </w:rPr>
              <w:t>difSign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9EF32F"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6E40AA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93B1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6DD224C" w14:textId="77777777" w:rsidR="007C4061" w:rsidRPr="00D5200C" w:rsidRDefault="007C4061" w:rsidP="00C17C4C">
            <w:pPr>
              <w:pStyle w:val="TAL"/>
              <w:rPr>
                <w:lang w:val="en-US"/>
              </w:rPr>
            </w:pPr>
            <w:r w:rsidRPr="00D5200C">
              <w:rPr>
                <w:lang w:val="en-US"/>
              </w:rPr>
              <w:t xml:space="preserve">Sign of the DIF value. It is applicable when the </w:t>
            </w:r>
            <w:proofErr w:type="spellStart"/>
            <w:r w:rsidRPr="00D5200C">
              <w:rPr>
                <w:lang w:val="en-US"/>
              </w:rPr>
              <w:t>sqnScheme</w:t>
            </w:r>
            <w:proofErr w:type="spellEnd"/>
            <w:r w:rsidRPr="00D5200C">
              <w:rPr>
                <w:lang w:val="en-US"/>
              </w:rPr>
              <w:t xml:space="preserve"> is "TIME_BASED".</w:t>
            </w:r>
          </w:p>
          <w:p w14:paraId="5C798CE2" w14:textId="77777777" w:rsidR="007C4061" w:rsidRPr="00D5200C" w:rsidRDefault="007C4061" w:rsidP="00C17C4C">
            <w:pPr>
              <w:pStyle w:val="TAL"/>
              <w:rPr>
                <w:lang w:val="en-US"/>
              </w:rPr>
            </w:pPr>
          </w:p>
          <w:p w14:paraId="3E1E9AAF" w14:textId="77777777" w:rsidR="007C4061" w:rsidRPr="00D5200C" w:rsidRDefault="007C4061" w:rsidP="00C17C4C">
            <w:pPr>
              <w:pStyle w:val="TAL"/>
              <w:rPr>
                <w:lang w:val="en-US"/>
              </w:rPr>
            </w:pPr>
            <w:r w:rsidRPr="00D5200C">
              <w:rPr>
                <w:lang w:val="en-US"/>
              </w:rPr>
              <w:t>If not present, the default value is "NEGATIVE".</w:t>
            </w:r>
          </w:p>
        </w:tc>
      </w:tr>
    </w:tbl>
    <w:p w14:paraId="099FDC43" w14:textId="77777777" w:rsidR="007C4061" w:rsidRDefault="007C4061" w:rsidP="00842E08">
      <w:pPr>
        <w:rPr>
          <w:lang w:val="en-US" w:eastAsia="zh-CN"/>
        </w:rPr>
      </w:pPr>
    </w:p>
    <w:p w14:paraId="54D1998E" w14:textId="77777777" w:rsidR="00163495" w:rsidRPr="00533C32" w:rsidRDefault="00163495" w:rsidP="00163495">
      <w:pPr>
        <w:pStyle w:val="Heading4"/>
      </w:pPr>
      <w:bookmarkStart w:id="1947" w:name="_Toc45029573"/>
      <w:bookmarkStart w:id="1948" w:name="_Toc56520204"/>
      <w:bookmarkStart w:id="1949" w:name="_Toc114765813"/>
      <w:r w:rsidRPr="00533C32">
        <w:t>5.4.2.</w:t>
      </w:r>
      <w:r>
        <w:rPr>
          <w:rFonts w:hint="eastAsia"/>
          <w:lang w:eastAsia="zh-CN"/>
        </w:rPr>
        <w:t>24</w:t>
      </w:r>
      <w:r w:rsidRPr="00533C32">
        <w:tab/>
        <w:t xml:space="preserve">Type: </w:t>
      </w:r>
      <w:proofErr w:type="spellStart"/>
      <w:r>
        <w:rPr>
          <w:color w:val="000000"/>
          <w:lang w:eastAsia="en-GB"/>
        </w:rPr>
        <w:t>MessageWaitingData</w:t>
      </w:r>
      <w:bookmarkEnd w:id="1947"/>
      <w:bookmarkEnd w:id="1948"/>
      <w:bookmarkEnd w:id="1949"/>
      <w:proofErr w:type="spellEnd"/>
    </w:p>
    <w:p w14:paraId="07FCC4AA" w14:textId="77777777" w:rsidR="00163495" w:rsidRPr="00533C32" w:rsidRDefault="00163495" w:rsidP="00842E08">
      <w:pPr>
        <w:pStyle w:val="TH"/>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proofErr w:type="spellStart"/>
      <w:r>
        <w:rPr>
          <w:color w:val="002060"/>
          <w:lang w:eastAsia="en-GB"/>
        </w:rPr>
        <w:t>MessageWaitingData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C1063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16CB4"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3D8AF"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C7A41"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AF0CB"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48C24"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2BAF78E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1EBC" w14:textId="77777777" w:rsidR="00163495" w:rsidRPr="00533C32" w:rsidRDefault="00163495" w:rsidP="00C17C4C">
            <w:pPr>
              <w:pStyle w:val="TAL"/>
              <w:rPr>
                <w:lang w:val="en-US"/>
              </w:rPr>
            </w:pPr>
            <w:proofErr w:type="spellStart"/>
            <w:r>
              <w:rPr>
                <w:lang w:val="en-US"/>
              </w:rPr>
              <w:t>mwdList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BD0490" w14:textId="77777777" w:rsidR="00163495" w:rsidRPr="00533C32" w:rsidRDefault="00163495" w:rsidP="00C17C4C">
            <w:pPr>
              <w:pStyle w:val="TAL"/>
              <w:rPr>
                <w:lang w:val="en-US" w:eastAsia="zh-CN"/>
              </w:rPr>
            </w:pPr>
            <w:r>
              <w:rPr>
                <w:lang w:val="en-US" w:eastAsia="zh-CN"/>
              </w:rPr>
              <w:t>array(</w:t>
            </w:r>
            <w:proofErr w:type="spellStart"/>
            <w:r>
              <w:rPr>
                <w:lang w:val="en-US" w:eastAsia="zh-CN"/>
              </w:rPr>
              <w:t>SmscData</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64E23A"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47A3B6"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F605263" w14:textId="77777777" w:rsidR="00163495" w:rsidRDefault="00163495" w:rsidP="00C17C4C">
            <w:pPr>
              <w:pStyle w:val="TAL"/>
              <w:rPr>
                <w:lang w:val="en-US"/>
              </w:rPr>
            </w:pPr>
            <w:r>
              <w:rPr>
                <w:lang w:val="en-US"/>
              </w:rPr>
              <w:t xml:space="preserve">List of addresses of SM-Service Center entities with SMS </w:t>
            </w:r>
            <w:proofErr w:type="spellStart"/>
            <w:r>
              <w:rPr>
                <w:lang w:val="en-US"/>
              </w:rPr>
              <w:t>wating</w:t>
            </w:r>
            <w:proofErr w:type="spellEnd"/>
            <w:r>
              <w:rPr>
                <w:lang w:val="en-US"/>
              </w:rPr>
              <w:t xml:space="preserve"> to be delivered to the UE.</w:t>
            </w:r>
          </w:p>
          <w:p w14:paraId="3D456E91" w14:textId="77777777" w:rsidR="00163495" w:rsidRPr="00533C32" w:rsidRDefault="00163495" w:rsidP="00C17C4C">
            <w:pPr>
              <w:pStyle w:val="TAL"/>
              <w:rPr>
                <w:lang w:val="en-US"/>
              </w:rPr>
            </w:pPr>
          </w:p>
        </w:tc>
      </w:tr>
    </w:tbl>
    <w:p w14:paraId="05BE3A05" w14:textId="77777777" w:rsidR="00163495" w:rsidRPr="00533C32" w:rsidRDefault="00163495" w:rsidP="00842E08">
      <w:pPr>
        <w:rPr>
          <w:lang w:val="en-US" w:eastAsia="zh-CN"/>
        </w:rPr>
      </w:pPr>
    </w:p>
    <w:p w14:paraId="6DC48E35" w14:textId="77777777" w:rsidR="00163495" w:rsidRPr="00533C32" w:rsidRDefault="00163495" w:rsidP="00163495">
      <w:pPr>
        <w:pStyle w:val="Heading4"/>
      </w:pPr>
      <w:bookmarkStart w:id="1950" w:name="_Toc45029574"/>
      <w:bookmarkStart w:id="1951" w:name="_Toc56520205"/>
      <w:bookmarkStart w:id="1952" w:name="_Toc114765814"/>
      <w:r w:rsidRPr="00533C32">
        <w:lastRenderedPageBreak/>
        <w:t>5.4.2.</w:t>
      </w:r>
      <w:r>
        <w:rPr>
          <w:rFonts w:hint="eastAsia"/>
          <w:lang w:eastAsia="zh-CN"/>
        </w:rPr>
        <w:t>25</w:t>
      </w:r>
      <w:r w:rsidRPr="00533C32">
        <w:tab/>
        <w:t xml:space="preserve">Type: </w:t>
      </w:r>
      <w:proofErr w:type="spellStart"/>
      <w:r w:rsidRPr="00533C32">
        <w:rPr>
          <w:color w:val="000000"/>
          <w:lang w:eastAsia="en-GB"/>
        </w:rPr>
        <w:t>S</w:t>
      </w:r>
      <w:r>
        <w:rPr>
          <w:color w:val="000000"/>
          <w:lang w:eastAsia="en-GB"/>
        </w:rPr>
        <w:t>mscData</w:t>
      </w:r>
      <w:bookmarkEnd w:id="1950"/>
      <w:bookmarkEnd w:id="1951"/>
      <w:bookmarkEnd w:id="1952"/>
      <w:proofErr w:type="spellEnd"/>
    </w:p>
    <w:p w14:paraId="28907088" w14:textId="77777777" w:rsidR="00163495" w:rsidRPr="00533C32" w:rsidRDefault="00163495" w:rsidP="00842E08">
      <w:pPr>
        <w:pStyle w:val="TH"/>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proofErr w:type="spellStart"/>
      <w:r w:rsidRPr="00533C32">
        <w:rPr>
          <w:color w:val="002060"/>
          <w:lang w:eastAsia="en-GB"/>
        </w:rPr>
        <w:t>S</w:t>
      </w:r>
      <w:r>
        <w:rPr>
          <w:color w:val="002060"/>
          <w:lang w:eastAsia="en-GB"/>
        </w:rPr>
        <w:t>mscData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A750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9CCD3"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739610"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0D4BB"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DD996"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10630"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3C917BB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4BCC2E5" w14:textId="77777777" w:rsidR="00163495" w:rsidRPr="00533C32" w:rsidRDefault="00163495" w:rsidP="00C17C4C">
            <w:pPr>
              <w:pStyle w:val="TAL"/>
              <w:rPr>
                <w:lang w:val="en-US"/>
              </w:rPr>
            </w:pPr>
            <w:proofErr w:type="spellStart"/>
            <w:r>
              <w:rPr>
                <w:lang w:val="en-US"/>
              </w:rPr>
              <w:t>smscMapAddress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8D8329" w14:textId="77777777"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47EDB009" w14:textId="77777777"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4871194" w14:textId="77777777"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BA191B" w14:textId="77777777"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14:paraId="1A61FF72" w14:textId="77777777" w:rsidR="00163495" w:rsidRPr="00533C32" w:rsidRDefault="00163495" w:rsidP="00C17C4C">
            <w:pPr>
              <w:pStyle w:val="TAL"/>
              <w:rPr>
                <w:lang w:val="en-US"/>
              </w:rPr>
            </w:pPr>
          </w:p>
        </w:tc>
      </w:tr>
      <w:tr w:rsidR="00163495" w:rsidRPr="00533C32" w14:paraId="62A1BDA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436037" w14:textId="77777777" w:rsidR="00163495" w:rsidRPr="00533C32" w:rsidRDefault="00163495" w:rsidP="00C17C4C">
            <w:pPr>
              <w:pStyle w:val="TAL"/>
              <w:rPr>
                <w:lang w:val="en-US"/>
              </w:rPr>
            </w:pPr>
            <w:proofErr w:type="spellStart"/>
            <w:r>
              <w:rPr>
                <w:lang w:val="en-US"/>
              </w:rPr>
              <w:t>smscDiameterAddress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CEDDD2" w14:textId="77777777" w:rsidR="00163495" w:rsidRPr="00533C32" w:rsidRDefault="00163495" w:rsidP="00C17C4C">
            <w:pPr>
              <w:pStyle w:val="TAL"/>
              <w:rPr>
                <w:lang w:val="en-US" w:eastAsia="zh-CN"/>
              </w:rPr>
            </w:pPr>
            <w:proofErr w:type="spellStart"/>
            <w:r>
              <w:rPr>
                <w:lang w:val="en-US" w:eastAsia="zh-CN"/>
              </w:rPr>
              <w:t>NetworkNodeDiameterAddress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2091D6" w14:textId="77777777"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87A2B2" w14:textId="77777777"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796C7E" w14:textId="77777777"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14:paraId="6D43F1D7" w14:textId="77777777" w:rsidR="00163495" w:rsidRPr="00533C32" w:rsidRDefault="00163495" w:rsidP="00C17C4C">
            <w:pPr>
              <w:pStyle w:val="TAL"/>
              <w:rPr>
                <w:rFonts w:cs="Arial"/>
                <w:szCs w:val="18"/>
                <w:lang w:val="en-US"/>
              </w:rPr>
            </w:pPr>
          </w:p>
        </w:tc>
      </w:tr>
      <w:tr w:rsidR="00163495" w:rsidRPr="00533C32" w14:paraId="066979EE"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F606A2" w14:textId="77777777" w:rsidR="00163495" w:rsidRPr="009E5CAE" w:rsidRDefault="00163495" w:rsidP="00C17C4C">
            <w:pPr>
              <w:pStyle w:val="TAN"/>
            </w:pPr>
            <w:r w:rsidRPr="00297367">
              <w:t>NOTE:</w:t>
            </w:r>
            <w:r w:rsidRPr="00297367">
              <w:tab/>
              <w:t xml:space="preserve">At least one of the properties, </w:t>
            </w:r>
            <w:proofErr w:type="spellStart"/>
            <w:r w:rsidRPr="00297367">
              <w:t>smscMapAddress</w:t>
            </w:r>
            <w:proofErr w:type="spellEnd"/>
            <w:r w:rsidRPr="00297367">
              <w:t xml:space="preserve"> or </w:t>
            </w:r>
            <w:proofErr w:type="spellStart"/>
            <w:r w:rsidRPr="00297367">
              <w:t>smscDiameterAddress</w:t>
            </w:r>
            <w:proofErr w:type="spellEnd"/>
            <w:r w:rsidRPr="00297367">
              <w:t>, shall be present.</w:t>
            </w:r>
          </w:p>
        </w:tc>
      </w:tr>
    </w:tbl>
    <w:p w14:paraId="1777435B" w14:textId="5816DB71" w:rsidR="00163495" w:rsidRDefault="00163495" w:rsidP="00842E08">
      <w:pPr>
        <w:rPr>
          <w:lang w:eastAsia="zh-CN"/>
        </w:rPr>
      </w:pPr>
    </w:p>
    <w:p w14:paraId="6D77ADE7" w14:textId="707E01A9" w:rsidR="00953D3F" w:rsidRDefault="00953D3F" w:rsidP="00953D3F">
      <w:pPr>
        <w:pStyle w:val="Heading4"/>
      </w:pPr>
      <w:bookmarkStart w:id="1953" w:name="_Toc114765815"/>
      <w:r>
        <w:t>5.4.2.26</w:t>
      </w:r>
      <w:r>
        <w:tab/>
        <w:t xml:space="preserve">Type: </w:t>
      </w:r>
      <w:proofErr w:type="spellStart"/>
      <w:r>
        <w:t>SmfSubscriptionInfo</w:t>
      </w:r>
      <w:bookmarkEnd w:id="1953"/>
      <w:proofErr w:type="spellEnd"/>
    </w:p>
    <w:p w14:paraId="2357685D" w14:textId="500A3C2D" w:rsidR="00953D3F" w:rsidRDefault="00953D3F" w:rsidP="00842E08">
      <w:pPr>
        <w:pStyle w:val="TH"/>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27AF222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B6B8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6A3A7F"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2E331"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2AC75"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F06A7"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3D088F5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04BD8105" w14:textId="77777777" w:rsidR="00953D3F" w:rsidRDefault="00953D3F" w:rsidP="0096018D">
            <w:pPr>
              <w:pStyle w:val="TAL"/>
              <w:rPr>
                <w:lang w:val="en-US" w:eastAsia="en-GB"/>
              </w:rPr>
            </w:pPr>
            <w:proofErr w:type="spellStart"/>
            <w:r>
              <w:rPr>
                <w:lang w:val="en-US" w:eastAsia="en-GB"/>
              </w:rPr>
              <w:t>smfSubscriptionList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0B4A4C" w14:textId="77777777" w:rsidR="00953D3F" w:rsidRDefault="00953D3F" w:rsidP="0096018D">
            <w:pPr>
              <w:pStyle w:val="TAL"/>
              <w:rPr>
                <w:lang w:val="en-US" w:eastAsia="zh-CN"/>
              </w:rPr>
            </w:pPr>
            <w:r>
              <w:rPr>
                <w:lang w:val="en-US" w:eastAsia="zh-CN"/>
              </w:rPr>
              <w:t>array(</w:t>
            </w:r>
            <w:proofErr w:type="spellStart"/>
            <w:r>
              <w:rPr>
                <w:lang w:val="en-US" w:eastAsia="zh-CN"/>
              </w:rPr>
              <w:t>SmfSubscriptionItem</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2E294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EF1DFA7" w14:textId="77777777" w:rsidR="00953D3F" w:rsidRDefault="00953D3F"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01E1496" w14:textId="77777777" w:rsidR="00953D3F" w:rsidRDefault="00953D3F" w:rsidP="0096018D">
            <w:pPr>
              <w:pStyle w:val="TAL"/>
              <w:rPr>
                <w:rFonts w:cs="Arial"/>
                <w:szCs w:val="18"/>
                <w:lang w:val="en-US" w:eastAsia="en-GB"/>
              </w:rPr>
            </w:pPr>
            <w:r>
              <w:rPr>
                <w:lang w:val="en-US" w:eastAsia="en-GB"/>
              </w:rPr>
              <w:t xml:space="preserve">List of </w:t>
            </w:r>
            <w:proofErr w:type="spellStart"/>
            <w:r>
              <w:rPr>
                <w:lang w:val="en-US" w:eastAsia="en-GB"/>
              </w:rPr>
              <w:t>SmfSubscriptionItem</w:t>
            </w:r>
            <w:proofErr w:type="spellEnd"/>
            <w:r>
              <w:rPr>
                <w:lang w:val="en-US" w:eastAsia="en-GB"/>
              </w:rPr>
              <w:t xml:space="preserve"> objects</w:t>
            </w:r>
          </w:p>
        </w:tc>
      </w:tr>
    </w:tbl>
    <w:p w14:paraId="0C6FD613" w14:textId="77777777" w:rsidR="00953D3F" w:rsidRPr="007E6E17" w:rsidRDefault="00953D3F" w:rsidP="00842E08"/>
    <w:p w14:paraId="397445BC" w14:textId="0ADA4D7F" w:rsidR="00953D3F" w:rsidRDefault="00953D3F" w:rsidP="00953D3F">
      <w:pPr>
        <w:pStyle w:val="Heading4"/>
      </w:pPr>
      <w:bookmarkStart w:id="1954" w:name="_Toc114765816"/>
      <w:r>
        <w:t>5.4.2.27</w:t>
      </w:r>
      <w:r>
        <w:tab/>
        <w:t xml:space="preserve">Type: </w:t>
      </w:r>
      <w:r>
        <w:rPr>
          <w:lang w:val="de-DE"/>
        </w:rPr>
        <w:t>S</w:t>
      </w:r>
      <w:bookmarkStart w:id="1955" w:name="_Toc58584561"/>
      <w:bookmarkStart w:id="1956" w:name="_Toc56520855"/>
      <w:r>
        <w:rPr>
          <w:lang w:val="de-DE"/>
        </w:rPr>
        <w:t>mfSubscriptionItem</w:t>
      </w:r>
      <w:bookmarkEnd w:id="1954"/>
      <w:bookmarkEnd w:id="1955"/>
      <w:bookmarkEnd w:id="1956"/>
    </w:p>
    <w:p w14:paraId="3CA404EE" w14:textId="413B3F4E" w:rsidR="00953D3F" w:rsidRDefault="00953D3F" w:rsidP="00842E08">
      <w:pPr>
        <w:pStyle w:val="TH"/>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05BAF58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DEAC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60AEC"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DE629"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985A"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865EC"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4408A9B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06A6AB3" w14:textId="77777777" w:rsidR="00953D3F" w:rsidRDefault="00953D3F" w:rsidP="0096018D">
            <w:pPr>
              <w:pStyle w:val="TAL"/>
              <w:rPr>
                <w:lang w:val="en-US" w:eastAsia="en-GB"/>
              </w:rPr>
            </w:pPr>
            <w:proofErr w:type="spellStart"/>
            <w:r>
              <w:rPr>
                <w:lang w:val="en-US" w:eastAsia="en-GB"/>
              </w:rP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8C3E61" w14:textId="77777777" w:rsidR="00953D3F" w:rsidRDefault="00953D3F" w:rsidP="0096018D">
            <w:pPr>
              <w:pStyle w:val="TAL"/>
              <w:rPr>
                <w:lang w:val="en-US" w:eastAsia="zh-CN"/>
              </w:rPr>
            </w:pPr>
            <w:proofErr w:type="spellStart"/>
            <w:r>
              <w:rPr>
                <w:lang w:val="en-US"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41D1B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0169E4A"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C343B1" w14:textId="77777777" w:rsidR="00953D3F" w:rsidRDefault="00953D3F" w:rsidP="0096018D">
            <w:pPr>
              <w:pStyle w:val="TAL"/>
              <w:rPr>
                <w:rFonts w:cs="Arial"/>
                <w:szCs w:val="18"/>
                <w:lang w:val="en-US" w:eastAsia="en-GB"/>
              </w:rPr>
            </w:pPr>
            <w:proofErr w:type="spellStart"/>
            <w:r>
              <w:rPr>
                <w:lang w:val="en-US" w:eastAsia="en-GB"/>
              </w:rPr>
              <w:t>InstanceId</w:t>
            </w:r>
            <w:proofErr w:type="spellEnd"/>
            <w:r>
              <w:rPr>
                <w:lang w:val="en-US" w:eastAsia="en-GB"/>
              </w:rPr>
              <w:t xml:space="preserve"> of the SMF to which the subscription was sent</w:t>
            </w:r>
          </w:p>
        </w:tc>
      </w:tr>
      <w:tr w:rsidR="00953D3F" w14:paraId="19F23902"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B6428E7" w14:textId="77777777" w:rsidR="00953D3F" w:rsidRDefault="00953D3F" w:rsidP="0096018D">
            <w:pPr>
              <w:pStyle w:val="TAL"/>
              <w:rPr>
                <w:lang w:val="en-US" w:eastAsia="en-GB"/>
              </w:rPr>
            </w:pPr>
            <w:proofErr w:type="spellStart"/>
            <w:r>
              <w:rPr>
                <w:lang w:val="en-US" w:eastAsia="en-GB"/>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81E1B5" w14:textId="77777777" w:rsidR="00953D3F" w:rsidRDefault="00953D3F"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BCDB02"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12AB81D"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E608F3" w14:textId="77777777" w:rsidR="00953D3F" w:rsidRDefault="00953D3F" w:rsidP="0096018D">
            <w:pPr>
              <w:pStyle w:val="TAL"/>
              <w:rPr>
                <w:rFonts w:cs="Arial"/>
                <w:szCs w:val="18"/>
                <w:lang w:val="en-US" w:eastAsia="en-GB"/>
              </w:rPr>
            </w:pPr>
            <w:r>
              <w:rPr>
                <w:lang w:val="en-US" w:eastAsia="en-GB"/>
              </w:rPr>
              <w:t xml:space="preserve">The Subscription Id allocated by the SMF as received by the UDM in the HTTP "Location" header of the </w:t>
            </w:r>
            <w:proofErr w:type="spellStart"/>
            <w:r>
              <w:rPr>
                <w:lang w:val="en-US" w:eastAsia="en-GB"/>
              </w:rPr>
              <w:t>Nsmf_EventExposure_Subscribe</w:t>
            </w:r>
            <w:proofErr w:type="spellEnd"/>
            <w:r>
              <w:rPr>
                <w:lang w:val="en-US" w:eastAsia="en-GB"/>
              </w:rPr>
              <w:t xml:space="preserve"> response</w:t>
            </w:r>
          </w:p>
        </w:tc>
      </w:tr>
    </w:tbl>
    <w:p w14:paraId="7C81B653" w14:textId="68E61A39" w:rsidR="00953D3F" w:rsidRDefault="00953D3F" w:rsidP="00842E08">
      <w:pPr>
        <w:rPr>
          <w:lang w:eastAsia="zh-CN"/>
        </w:rPr>
      </w:pPr>
    </w:p>
    <w:p w14:paraId="7AF6F444" w14:textId="77777777" w:rsidR="00B71D17" w:rsidRPr="00805F00" w:rsidRDefault="008712F6" w:rsidP="00B71D17">
      <w:pPr>
        <w:pStyle w:val="Heading4"/>
      </w:pPr>
      <w:bookmarkStart w:id="1957" w:name="_Toc114765817"/>
      <w:r>
        <w:t>5.4.2.28</w:t>
      </w:r>
      <w:r>
        <w:tab/>
      </w:r>
      <w:r w:rsidR="00B71D17" w:rsidRPr="005C78DB">
        <w:t xml:space="preserve">Type: </w:t>
      </w:r>
      <w:proofErr w:type="spellStart"/>
      <w:r w:rsidR="00B71D17" w:rsidRPr="005C78DB">
        <w:t>MtcProvider</w:t>
      </w:r>
      <w:bookmarkEnd w:id="1957"/>
      <w:proofErr w:type="spellEnd"/>
    </w:p>
    <w:p w14:paraId="6F05C744" w14:textId="77777777" w:rsidR="00B71D17" w:rsidRPr="00533C32" w:rsidRDefault="00B71D17" w:rsidP="00842E08">
      <w:pPr>
        <w:pStyle w:val="TH"/>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1D17" w:rsidRPr="00533C32" w14:paraId="0B2FDC92"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BA7191" w14:textId="77777777" w:rsidR="00B71D17" w:rsidRPr="00533C32" w:rsidRDefault="00B71D17" w:rsidP="006C048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96E0" w14:textId="77777777" w:rsidR="00B71D17" w:rsidRPr="00533C32" w:rsidRDefault="00B71D17" w:rsidP="006C048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FE8FE" w14:textId="77777777" w:rsidR="00B71D17" w:rsidRPr="00533C32" w:rsidRDefault="00B71D17" w:rsidP="006C048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FA150B" w14:textId="77777777" w:rsidR="00B71D17" w:rsidRPr="00533C32" w:rsidRDefault="00B71D17" w:rsidP="006C048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060664" w14:textId="77777777" w:rsidR="00B71D17" w:rsidRPr="00533C32" w:rsidRDefault="00B71D17" w:rsidP="006C048C">
            <w:pPr>
              <w:pStyle w:val="TAH"/>
              <w:rPr>
                <w:rFonts w:cs="Arial"/>
                <w:szCs w:val="18"/>
                <w:lang w:val="en-US"/>
              </w:rPr>
            </w:pPr>
            <w:r w:rsidRPr="00533C32">
              <w:rPr>
                <w:rFonts w:cs="Arial"/>
                <w:szCs w:val="18"/>
                <w:lang w:val="en-US"/>
              </w:rPr>
              <w:t>Description</w:t>
            </w:r>
          </w:p>
        </w:tc>
      </w:tr>
      <w:tr w:rsidR="00B71D17" w:rsidRPr="00533C32" w14:paraId="5E8FB6C9"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62D8BA4" w14:textId="77777777" w:rsidR="00B71D17" w:rsidRPr="00533C32" w:rsidRDefault="00B71D17" w:rsidP="006C048C">
            <w:pPr>
              <w:pStyle w:val="TAL"/>
              <w:rPr>
                <w:lang w:val="en-US"/>
              </w:rPr>
            </w:pPr>
            <w:proofErr w:type="spellStart"/>
            <w:r>
              <w:rPr>
                <w:lang w:val="en-US"/>
              </w:rPr>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52F66B" w14:textId="77777777" w:rsidR="00B71D17" w:rsidRPr="00533C32" w:rsidRDefault="00B71D17" w:rsidP="006C048C">
            <w:pPr>
              <w:pStyle w:val="TAL"/>
              <w:rPr>
                <w:lang w:val="en-US" w:eastAsia="zh-CN"/>
              </w:rPr>
            </w:pPr>
            <w:proofErr w:type="spellStart"/>
            <w:r>
              <w:rPr>
                <w:lang w:val="en-US" w:eastAsia="zh-CN"/>
              </w:rPr>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C45550"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09D43A" w14:textId="77777777" w:rsidR="00B71D17" w:rsidRPr="00533C32" w:rsidRDefault="00B71D17" w:rsidP="006C048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1F79C7" w14:textId="77777777" w:rsidR="00B71D17" w:rsidRPr="00533C32" w:rsidRDefault="00B71D17" w:rsidP="00842E08">
            <w:pPr>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B71D17" w:rsidRPr="00533C32" w14:paraId="4A22BB18"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A6421A6" w14:textId="77777777" w:rsidR="00B71D17" w:rsidRPr="00533C32" w:rsidRDefault="00B71D17" w:rsidP="006C048C">
            <w:pPr>
              <w:pStyle w:val="TAL"/>
              <w:rPr>
                <w:lang w:val="en-US"/>
              </w:rPr>
            </w:pPr>
            <w:proofErr w:type="spellStart"/>
            <w:r>
              <w:rPr>
                <w:lang w:val="en-US"/>
              </w:rPr>
              <w:t>afId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6BB4F8" w14:textId="77777777" w:rsidR="00B71D17" w:rsidRPr="00533C32" w:rsidRDefault="00B71D17" w:rsidP="006C048C">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0A7BDE"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3EAB2B" w14:textId="77777777" w:rsidR="00B71D17" w:rsidRPr="00533C32" w:rsidRDefault="00B71D17" w:rsidP="006C048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5398150" w14:textId="77777777" w:rsidR="00B71D17" w:rsidRPr="00533C32" w:rsidRDefault="00B71D17" w:rsidP="006C048C">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w:t>
            </w:r>
            <w:proofErr w:type="spellStart"/>
            <w:r>
              <w:t>MonitoringConfiguration</w:t>
            </w:r>
            <w:proofErr w:type="spellEnd"/>
            <w:r>
              <w:t xml:space="preserve"> in 3GPP TS 29.503 [6].</w:t>
            </w:r>
          </w:p>
        </w:tc>
      </w:tr>
    </w:tbl>
    <w:p w14:paraId="5E88D918" w14:textId="31706A2D" w:rsidR="008712F6" w:rsidRPr="00025665" w:rsidRDefault="008712F6" w:rsidP="00842E08">
      <w:pPr>
        <w:rPr>
          <w:lang w:eastAsia="zh-CN"/>
        </w:rPr>
      </w:pPr>
    </w:p>
    <w:p w14:paraId="7CFBEB92" w14:textId="537EB728" w:rsidR="003C31B7" w:rsidRDefault="003C31B7" w:rsidP="003C31B7">
      <w:pPr>
        <w:pStyle w:val="Heading4"/>
      </w:pPr>
      <w:bookmarkStart w:id="1958" w:name="_Toc114765818"/>
      <w:r>
        <w:t>5.4.2.2</w:t>
      </w:r>
      <w:r w:rsidR="00502F5C">
        <w:t>9</w:t>
      </w:r>
      <w:r>
        <w:tab/>
        <w:t xml:space="preserve">Type: </w:t>
      </w:r>
      <w:proofErr w:type="spellStart"/>
      <w:r>
        <w:t>HssSubscriptionInfo</w:t>
      </w:r>
      <w:bookmarkEnd w:id="1958"/>
      <w:proofErr w:type="spellEnd"/>
    </w:p>
    <w:p w14:paraId="6789487B" w14:textId="1484A5FE" w:rsidR="003C31B7" w:rsidRDefault="003C31B7" w:rsidP="00842E08">
      <w:pPr>
        <w:pStyle w:val="TH"/>
      </w:pPr>
      <w:r>
        <w:rPr>
          <w:noProof/>
        </w:rPr>
        <w:t>Table </w:t>
      </w:r>
      <w:r>
        <w:t>5.4.2.2</w:t>
      </w:r>
      <w:r w:rsidR="00502F5C">
        <w:t>9</w:t>
      </w:r>
      <w:r>
        <w:t xml:space="preserve">-1: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2E39EC1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E8E0C"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C2365"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6CD01"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638E2F"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6D5B"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41FEF9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F22F263" w14:textId="77777777" w:rsidR="003C31B7" w:rsidRDefault="003C31B7" w:rsidP="0096018D">
            <w:pPr>
              <w:pStyle w:val="TAL"/>
              <w:rPr>
                <w:lang w:val="en-US" w:eastAsia="en-GB"/>
              </w:rPr>
            </w:pPr>
            <w:proofErr w:type="spellStart"/>
            <w:r>
              <w:rPr>
                <w:lang w:val="en-US" w:eastAsia="en-GB"/>
              </w:rPr>
              <w:t>hssSubscriptionList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B9BD77" w14:textId="77777777" w:rsidR="003C31B7" w:rsidRDefault="003C31B7" w:rsidP="0096018D">
            <w:pPr>
              <w:pStyle w:val="TAL"/>
              <w:rPr>
                <w:lang w:val="en-US" w:eastAsia="zh-CN"/>
              </w:rPr>
            </w:pPr>
            <w:r>
              <w:rPr>
                <w:lang w:val="en-US" w:eastAsia="zh-CN"/>
              </w:rPr>
              <w:t>array(</w:t>
            </w:r>
            <w:proofErr w:type="spellStart"/>
            <w:r>
              <w:rPr>
                <w:lang w:val="en-US" w:eastAsia="zh-CN"/>
              </w:rPr>
              <w:t>HssSubscriptionItem</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A68806"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9BD2985" w14:textId="77777777" w:rsidR="003C31B7" w:rsidRDefault="003C31B7"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38EE96E7" w14:textId="77777777" w:rsidR="003C31B7" w:rsidRDefault="003C31B7" w:rsidP="0096018D">
            <w:pPr>
              <w:pStyle w:val="TAL"/>
              <w:rPr>
                <w:rFonts w:cs="Arial"/>
                <w:szCs w:val="18"/>
                <w:lang w:val="en-US" w:eastAsia="en-GB"/>
              </w:rPr>
            </w:pPr>
            <w:r>
              <w:rPr>
                <w:lang w:val="en-US" w:eastAsia="en-GB"/>
              </w:rPr>
              <w:t xml:space="preserve">List of </w:t>
            </w:r>
            <w:proofErr w:type="spellStart"/>
            <w:r>
              <w:rPr>
                <w:lang w:val="en-US" w:eastAsia="en-GB"/>
              </w:rPr>
              <w:t>hssSubscriptionItem</w:t>
            </w:r>
            <w:proofErr w:type="spellEnd"/>
            <w:r>
              <w:rPr>
                <w:lang w:val="en-US" w:eastAsia="en-GB"/>
              </w:rPr>
              <w:t xml:space="preserve"> objects</w:t>
            </w:r>
          </w:p>
        </w:tc>
      </w:tr>
    </w:tbl>
    <w:p w14:paraId="48382FC1" w14:textId="77777777" w:rsidR="003C31B7" w:rsidRPr="007E6E17" w:rsidRDefault="003C31B7" w:rsidP="00842E08"/>
    <w:p w14:paraId="2E8CD129" w14:textId="5A4BB118" w:rsidR="003C31B7" w:rsidRDefault="003C31B7" w:rsidP="003C31B7">
      <w:pPr>
        <w:pStyle w:val="Heading4"/>
      </w:pPr>
      <w:bookmarkStart w:id="1959" w:name="_Toc114765819"/>
      <w:r>
        <w:lastRenderedPageBreak/>
        <w:t>5.4.2.</w:t>
      </w:r>
      <w:r w:rsidR="00502F5C">
        <w:t>30</w:t>
      </w:r>
      <w:r>
        <w:tab/>
        <w:t xml:space="preserve">Type: </w:t>
      </w:r>
      <w:proofErr w:type="spellStart"/>
      <w:r>
        <w:t>Hss</w:t>
      </w:r>
      <w:proofErr w:type="spellEnd"/>
      <w:r>
        <w:rPr>
          <w:lang w:val="de-DE"/>
        </w:rPr>
        <w:t>SubscriptionItem</w:t>
      </w:r>
      <w:bookmarkEnd w:id="1959"/>
    </w:p>
    <w:p w14:paraId="6B40E7C3" w14:textId="59A850A1" w:rsidR="003C31B7" w:rsidRDefault="003C31B7" w:rsidP="00842E08">
      <w:pPr>
        <w:pStyle w:val="TH"/>
      </w:pPr>
      <w:r>
        <w:rPr>
          <w:noProof/>
        </w:rPr>
        <w:t>Table </w:t>
      </w:r>
      <w:r>
        <w:t>5.4.2.</w:t>
      </w:r>
      <w:r w:rsidR="00502F5C">
        <w:t>30</w:t>
      </w:r>
      <w:r>
        <w:t xml:space="preserve">-1: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38B3DCC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803D3"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87835B"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6FB66"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A73A84"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CB836"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9C36C8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6729FDCF" w14:textId="77777777" w:rsidR="003C31B7" w:rsidRDefault="003C31B7" w:rsidP="0096018D">
            <w:pPr>
              <w:pStyle w:val="TAL"/>
              <w:rPr>
                <w:lang w:val="en-US" w:eastAsia="en-GB"/>
              </w:rPr>
            </w:pPr>
            <w:proofErr w:type="spellStart"/>
            <w:r>
              <w:rPr>
                <w:lang w:val="en-US" w:eastAsia="en-GB"/>
              </w:rPr>
              <w:t>hssInstanceId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FAD287" w14:textId="77777777" w:rsidR="003C31B7" w:rsidRDefault="003C31B7" w:rsidP="0096018D">
            <w:pPr>
              <w:pStyle w:val="TAL"/>
              <w:rPr>
                <w:lang w:val="en-US" w:eastAsia="zh-CN"/>
              </w:rPr>
            </w:pPr>
            <w:proofErr w:type="spellStart"/>
            <w:r>
              <w:rPr>
                <w:lang w:val="en-US"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6B6733"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062E76B"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D54D02E" w14:textId="77777777" w:rsidR="003C31B7" w:rsidRDefault="003C31B7" w:rsidP="0096018D">
            <w:pPr>
              <w:pStyle w:val="TAL"/>
              <w:rPr>
                <w:rFonts w:cs="Arial"/>
                <w:szCs w:val="18"/>
                <w:lang w:val="en-US" w:eastAsia="en-GB"/>
              </w:rPr>
            </w:pPr>
            <w:proofErr w:type="spellStart"/>
            <w:r>
              <w:rPr>
                <w:lang w:val="en-US" w:eastAsia="en-GB"/>
              </w:rPr>
              <w:t>InstanceId</w:t>
            </w:r>
            <w:proofErr w:type="spellEnd"/>
            <w:r>
              <w:rPr>
                <w:lang w:val="en-US" w:eastAsia="en-GB"/>
              </w:rPr>
              <w:t xml:space="preserve"> of the HSS to which the subscription was sent</w:t>
            </w:r>
          </w:p>
        </w:tc>
      </w:tr>
      <w:tr w:rsidR="003C31B7" w14:paraId="43CBC4B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927153E" w14:textId="77777777" w:rsidR="003C31B7" w:rsidRDefault="003C31B7" w:rsidP="0096018D">
            <w:pPr>
              <w:pStyle w:val="TAL"/>
              <w:rPr>
                <w:lang w:val="en-US" w:eastAsia="en-GB"/>
              </w:rPr>
            </w:pPr>
            <w:proofErr w:type="spellStart"/>
            <w:r>
              <w:rPr>
                <w:lang w:val="en-US" w:eastAsia="en-GB"/>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66A6B8" w14:textId="77777777" w:rsidR="003C31B7" w:rsidRDefault="003C31B7"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C16A759"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C1EFE9E"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C1A9B7D" w14:textId="77777777" w:rsidR="003C31B7" w:rsidRDefault="003C31B7" w:rsidP="0096018D">
            <w:pPr>
              <w:pStyle w:val="TAL"/>
              <w:rPr>
                <w:rFonts w:cs="Arial"/>
                <w:szCs w:val="18"/>
                <w:lang w:val="en-US" w:eastAsia="en-GB"/>
              </w:rPr>
            </w:pPr>
            <w:r>
              <w:rPr>
                <w:lang w:val="en-US" w:eastAsia="en-GB"/>
              </w:rPr>
              <w:t xml:space="preserve">The Subscription Id allocated by the HSS as received by the UDM in the HTTP "Location" header of the </w:t>
            </w:r>
            <w:proofErr w:type="spellStart"/>
            <w:r>
              <w:rPr>
                <w:lang w:val="en-US" w:eastAsia="en-GB"/>
              </w:rPr>
              <w:t>Nhss_EventExposure_Subscribe</w:t>
            </w:r>
            <w:proofErr w:type="spellEnd"/>
            <w:r>
              <w:rPr>
                <w:lang w:val="en-US" w:eastAsia="en-GB"/>
              </w:rPr>
              <w:t xml:space="preserve"> response</w:t>
            </w:r>
          </w:p>
        </w:tc>
      </w:tr>
    </w:tbl>
    <w:p w14:paraId="7FED70FD" w14:textId="13439874" w:rsidR="00953D3F" w:rsidRDefault="00953D3F" w:rsidP="00842E08">
      <w:pPr>
        <w:rPr>
          <w:lang w:eastAsia="zh-CN"/>
        </w:rPr>
      </w:pPr>
    </w:p>
    <w:p w14:paraId="2A094271" w14:textId="5E0E97E8" w:rsidR="003D3279" w:rsidRDefault="003D3279" w:rsidP="003D3279">
      <w:pPr>
        <w:pStyle w:val="Heading4"/>
      </w:pPr>
      <w:bookmarkStart w:id="1960" w:name="_Toc58584562"/>
      <w:bookmarkStart w:id="1961" w:name="_Toc56520856"/>
      <w:bookmarkStart w:id="1962" w:name="_Toc114765820"/>
      <w:r>
        <w:t>5.4.2.3</w:t>
      </w:r>
      <w:r w:rsidR="00502F5C">
        <w:t>1</w:t>
      </w:r>
      <w:r>
        <w:tab/>
        <w:t xml:space="preserve">Type: </w:t>
      </w:r>
      <w:bookmarkEnd w:id="1960"/>
      <w:bookmarkEnd w:id="1961"/>
      <w:proofErr w:type="spellStart"/>
      <w:r>
        <w:rPr>
          <w:color w:val="000000"/>
          <w:lang w:eastAsia="en-GB"/>
        </w:rPr>
        <w:t>EeGroupProfile</w:t>
      </w:r>
      <w:r>
        <w:t>Data</w:t>
      </w:r>
      <w:bookmarkEnd w:id="1962"/>
      <w:proofErr w:type="spellEnd"/>
    </w:p>
    <w:p w14:paraId="4046B81A" w14:textId="6C233F7F" w:rsidR="003D3279" w:rsidRDefault="003D3279" w:rsidP="00842E08">
      <w:pPr>
        <w:pStyle w:val="TH"/>
      </w:pPr>
      <w:r>
        <w:rPr>
          <w:noProof/>
        </w:rPr>
        <w:t>Table </w:t>
      </w:r>
      <w:r>
        <w:t>5.4.2.3</w:t>
      </w:r>
      <w:r w:rsidR="00502F5C">
        <w:t>1</w:t>
      </w:r>
      <w:r>
        <w:t xml:space="preserve">-1: </w:t>
      </w:r>
      <w:r>
        <w:rPr>
          <w:noProof/>
        </w:rPr>
        <w:t xml:space="preserve">Definition of type </w:t>
      </w:r>
      <w:proofErr w:type="spellStart"/>
      <w:r>
        <w:rPr>
          <w:color w:val="000000"/>
          <w:lang w:val="en-US" w:eastAsia="en-GB"/>
        </w:rPr>
        <w:t>EeGroupProfile</w:t>
      </w:r>
      <w:r>
        <w:rPr>
          <w:lang w:val="en-US"/>
        </w:rP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3279" w14:paraId="29298A79"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11891F" w14:textId="77777777" w:rsidR="003D3279" w:rsidRDefault="003D3279"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655A2" w14:textId="77777777" w:rsidR="003D3279" w:rsidRDefault="003D3279"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00CEE" w14:textId="77777777" w:rsidR="003D3279" w:rsidRDefault="003D3279"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CE194" w14:textId="77777777" w:rsidR="003D3279" w:rsidRDefault="003D3279" w:rsidP="0096018D">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69972" w14:textId="77777777" w:rsidR="003D3279" w:rsidRDefault="003D3279" w:rsidP="0096018D">
            <w:pPr>
              <w:pStyle w:val="TAH"/>
              <w:rPr>
                <w:rFonts w:cs="Arial"/>
                <w:szCs w:val="18"/>
                <w:lang w:val="en-US"/>
              </w:rPr>
            </w:pPr>
            <w:r>
              <w:rPr>
                <w:rFonts w:cs="Arial"/>
                <w:szCs w:val="18"/>
                <w:lang w:val="en-US"/>
              </w:rPr>
              <w:t>Description</w:t>
            </w:r>
          </w:p>
        </w:tc>
      </w:tr>
      <w:tr w:rsidR="003D3279" w14:paraId="1E8C915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39B2188D" w14:textId="77777777" w:rsidR="003D3279" w:rsidRDefault="003D3279" w:rsidP="0096018D">
            <w:pPr>
              <w:pStyle w:val="TAL"/>
              <w:rPr>
                <w:lang w:val="en-US" w:eastAsia="zh-CN"/>
              </w:rPr>
            </w:pPr>
            <w:proofErr w:type="spellStart"/>
            <w:r>
              <w:rPr>
                <w:lang w:val="en-US"/>
              </w:rPr>
              <w:t>restrictedEventTypes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064B5D7" w14:textId="77777777" w:rsidR="003D3279" w:rsidRDefault="003D3279" w:rsidP="0096018D">
            <w:pPr>
              <w:pStyle w:val="TAL"/>
              <w:rPr>
                <w:lang w:val="en-US" w:eastAsia="zh-CN"/>
              </w:rPr>
            </w:pPr>
            <w:r>
              <w:rPr>
                <w:lang w:val="en-US" w:eastAsia="zh-CN"/>
              </w:rPr>
              <w:t>array(</w:t>
            </w:r>
            <w:proofErr w:type="spellStart"/>
            <w:r>
              <w:rPr>
                <w:lang w:val="en-US"/>
              </w:rPr>
              <w:t>EventType</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2A099B3"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354264" w14:textId="77777777" w:rsidR="003D3279" w:rsidRDefault="003D3279"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440E0CD" w14:textId="77777777" w:rsidR="003D3279" w:rsidRDefault="003D3279" w:rsidP="0096018D">
            <w:pPr>
              <w:pStyle w:val="TAL"/>
              <w:rPr>
                <w:lang w:val="en-US"/>
              </w:rPr>
            </w:pPr>
            <w:r>
              <w:rPr>
                <w:lang w:val="en-US"/>
              </w:rPr>
              <w:t>List of the event types that are restricted (if any) for the group.</w:t>
            </w:r>
          </w:p>
          <w:p w14:paraId="57FCF695" w14:textId="77777777" w:rsidR="003D3279" w:rsidRDefault="003D3279" w:rsidP="0096018D">
            <w:pPr>
              <w:pStyle w:val="TAL"/>
              <w:rPr>
                <w:lang w:val="en-US"/>
              </w:rPr>
            </w:pPr>
            <w:r>
              <w:rPr>
                <w:lang w:val="en-US"/>
              </w:rPr>
              <w:t>The absence of this IE indicates that all event types are authorized for the group.</w:t>
            </w:r>
          </w:p>
        </w:tc>
      </w:tr>
      <w:tr w:rsidR="003D3279" w14:paraId="45E0ACD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11B17175" w14:textId="77777777" w:rsidR="003D3279" w:rsidRDefault="003D3279" w:rsidP="0096018D">
            <w:pPr>
              <w:pStyle w:val="TAL"/>
              <w:rPr>
                <w:lang w:val="en-US" w:eastAsia="zh-CN"/>
              </w:rPr>
            </w:pPr>
            <w:proofErr w:type="spellStart"/>
            <w:r>
              <w:rPr>
                <w:lang w:val="en-US" w:eastAsia="zh-CN"/>
              </w:rPr>
              <w:t>allowedMtcProvider</w:t>
            </w:r>
            <w:proofErr w:type="spellEnd"/>
          </w:p>
        </w:tc>
        <w:tc>
          <w:tcPr>
            <w:tcW w:w="1559" w:type="dxa"/>
            <w:tcBorders>
              <w:top w:val="single" w:sz="4" w:space="0" w:color="auto"/>
              <w:left w:val="single" w:sz="4" w:space="0" w:color="auto"/>
              <w:bottom w:val="single" w:sz="4" w:space="0" w:color="auto"/>
              <w:right w:val="single" w:sz="4" w:space="0" w:color="auto"/>
            </w:tcBorders>
          </w:tcPr>
          <w:p w14:paraId="5F5A52B8" w14:textId="77777777" w:rsidR="003D3279" w:rsidRDefault="003D3279" w:rsidP="0096018D">
            <w:pPr>
              <w:pStyle w:val="TAL"/>
              <w:rPr>
                <w:lang w:val="en-US" w:eastAsia="zh-CN"/>
              </w:rPr>
            </w:pPr>
            <w:r>
              <w:rPr>
                <w:lang w:val="en-US" w:eastAsia="zh-CN"/>
              </w:rPr>
              <w:t>map(array(</w:t>
            </w:r>
            <w:proofErr w:type="spellStart"/>
            <w:r>
              <w:rPr>
                <w:lang w:val="en-US" w:eastAsia="zh-CN"/>
              </w:rPr>
              <w:t>MtcProvider</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724460B"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9FEEBC" w14:textId="096D31C1" w:rsidR="003D3279" w:rsidRDefault="003D3279" w:rsidP="0096018D">
            <w:pPr>
              <w:pStyle w:val="TAL"/>
              <w:rPr>
                <w:lang w:val="en-US"/>
              </w:rPr>
            </w:pPr>
            <w:r>
              <w:rPr>
                <w:lang w:val="en-US"/>
              </w:rPr>
              <w:t>1..N</w:t>
            </w:r>
            <w:r w:rsidR="00C40D05">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FF8D694" w14:textId="77777777" w:rsidR="007E052D" w:rsidRDefault="003D3279" w:rsidP="0096018D">
            <w:pPr>
              <w:pStyle w:val="TAL"/>
              <w:rPr>
                <w:lang w:val="en-US"/>
              </w:rPr>
            </w:pPr>
            <w:r>
              <w:rPr>
                <w:lang w:val="en-US"/>
              </w:rPr>
              <w:t xml:space="preserve">A map (list of key-value pairs where </w:t>
            </w:r>
            <w:proofErr w:type="spellStart"/>
            <w:r>
              <w:rPr>
                <w:lang w:val="en-US"/>
              </w:rPr>
              <w:t>EventType</w:t>
            </w:r>
            <w:proofErr w:type="spellEnd"/>
            <w:r>
              <w:rPr>
                <w:lang w:val="en-US"/>
              </w:rPr>
              <w:t xml:space="preserve"> (see 3GPP TS 29.503 [6] serves as key) of MTC Provider.</w:t>
            </w:r>
          </w:p>
          <w:p w14:paraId="4EF43E96" w14:textId="684CE6F2" w:rsidR="003D3279" w:rsidRDefault="003D3279" w:rsidP="0096018D">
            <w:pPr>
              <w:pStyle w:val="TAL"/>
              <w:rPr>
                <w:lang w:val="en-US"/>
              </w:rPr>
            </w:pPr>
            <w:r>
              <w:rPr>
                <w:lang w:val="en-US"/>
              </w:rPr>
              <w:t xml:space="preserve">In addition to defined </w:t>
            </w:r>
            <w:proofErr w:type="spellStart"/>
            <w:r>
              <w:rPr>
                <w:lang w:val="en-US"/>
              </w:rPr>
              <w:t>EventTypes</w:t>
            </w:r>
            <w:proofErr w:type="spellEnd"/>
            <w:r>
              <w:rPr>
                <w:lang w:val="en-US"/>
              </w:rPr>
              <w:t xml:space="preserve">, the key value "ALL" may be used to identify a map entry which contains a list of </w:t>
            </w:r>
            <w:proofErr w:type="spellStart"/>
            <w:r>
              <w:rPr>
                <w:lang w:val="en-US"/>
              </w:rPr>
              <w:t>MtcProviders</w:t>
            </w:r>
            <w:proofErr w:type="spellEnd"/>
            <w:r>
              <w:rPr>
                <w:lang w:val="en-US"/>
              </w:rPr>
              <w:t xml:space="preserve"> that are allowed monitoring all Event Types.</w:t>
            </w:r>
          </w:p>
          <w:p w14:paraId="0B11D337" w14:textId="77777777" w:rsidR="003D3279" w:rsidRDefault="003D3279" w:rsidP="0096018D">
            <w:pPr>
              <w:pStyle w:val="TAL"/>
              <w:rPr>
                <w:lang w:val="en-US"/>
              </w:rPr>
            </w:pPr>
            <w:r>
              <w:rPr>
                <w:lang w:val="en-US"/>
              </w:rPr>
              <w:t xml:space="preserve">The absence of this IE indicates that monitoring by any MTC provider is allowed for any </w:t>
            </w:r>
            <w:proofErr w:type="spellStart"/>
            <w:r>
              <w:rPr>
                <w:lang w:val="en-US"/>
              </w:rPr>
              <w:t>non restricted</w:t>
            </w:r>
            <w:proofErr w:type="spellEnd"/>
            <w:r>
              <w:rPr>
                <w:lang w:val="en-US"/>
              </w:rPr>
              <w:t xml:space="preserve"> event type.</w:t>
            </w:r>
          </w:p>
        </w:tc>
      </w:tr>
      <w:tr w:rsidR="003D3279" w14:paraId="317625AF"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57536EFF" w14:textId="77777777" w:rsidR="003D3279" w:rsidRDefault="003D3279" w:rsidP="0096018D">
            <w:pPr>
              <w:pStyle w:val="TAL"/>
              <w:rPr>
                <w:lang w:val="en-US" w:eastAsia="zh-CN"/>
              </w:rPr>
            </w:pPr>
            <w:proofErr w:type="spellStart"/>
            <w:r>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6D62400" w14:textId="77777777" w:rsidR="003D3279" w:rsidRDefault="003D3279" w:rsidP="0096018D">
            <w:pPr>
              <w:pStyle w:val="TAL"/>
              <w:rPr>
                <w:lang w:val="en-US" w:eastAsia="zh-CN"/>
              </w:rPr>
            </w:pPr>
            <w:proofErr w:type="spellStart"/>
            <w:r>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02FD509"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0CAD95" w14:textId="77777777" w:rsidR="003D3279" w:rsidRDefault="003D3279" w:rsidP="0096018D">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6C1BE0" w14:textId="77777777" w:rsidR="003D3279" w:rsidRDefault="003D3279" w:rsidP="0096018D">
            <w:pPr>
              <w:pStyle w:val="TAL"/>
              <w:rPr>
                <w:lang w:val="en-US"/>
              </w:rPr>
            </w:pPr>
          </w:p>
        </w:tc>
      </w:tr>
    </w:tbl>
    <w:p w14:paraId="233C6080" w14:textId="6074DA4C" w:rsidR="003D3279" w:rsidRDefault="003D3279" w:rsidP="00842E08">
      <w:pPr>
        <w:rPr>
          <w:lang w:eastAsia="zh-CN"/>
        </w:rPr>
      </w:pPr>
    </w:p>
    <w:p w14:paraId="2BF63AFF" w14:textId="302D259E" w:rsidR="00052BD6" w:rsidRDefault="00052BD6" w:rsidP="00052BD6">
      <w:pPr>
        <w:pStyle w:val="Heading4"/>
      </w:pPr>
      <w:bookmarkStart w:id="1963" w:name="_Toc114765821"/>
      <w:r>
        <w:t>5.4.2.3</w:t>
      </w:r>
      <w:r w:rsidR="00502F5C">
        <w:t>2</w:t>
      </w:r>
      <w:r>
        <w:tab/>
        <w:t xml:space="preserve">Type: </w:t>
      </w:r>
      <w:r>
        <w:rPr>
          <w:color w:val="000000"/>
          <w:lang w:eastAsia="en-GB"/>
        </w:rPr>
        <w:t>Pp5gVnGroupProfileData</w:t>
      </w:r>
      <w:bookmarkEnd w:id="1963"/>
    </w:p>
    <w:p w14:paraId="20420ACD" w14:textId="71C7816B" w:rsidR="00052BD6" w:rsidRDefault="00052BD6" w:rsidP="00842E08">
      <w:pPr>
        <w:pStyle w:val="TH"/>
      </w:pPr>
      <w:r>
        <w:rPr>
          <w:noProof/>
        </w:rPr>
        <w:t>Table </w:t>
      </w:r>
      <w:r>
        <w:t>5.4.2.3</w:t>
      </w:r>
      <w:r w:rsidR="00502F5C">
        <w:t>2</w:t>
      </w:r>
      <w:r>
        <w:t xml:space="preserve">-1: </w:t>
      </w:r>
      <w:r>
        <w:rPr>
          <w:noProof/>
        </w:rPr>
        <w:t xml:space="preserve">Definition of type </w:t>
      </w:r>
      <w:r w:rsidRPr="00837116">
        <w:rPr>
          <w:noProof/>
        </w:rPr>
        <w:t>Pp</w:t>
      </w:r>
      <w:r w:rsidR="00AF7C14">
        <w:rPr>
          <w:noProof/>
        </w:rPr>
        <w:t>5gVnGroup</w:t>
      </w:r>
      <w:r w:rsidRPr="00837116">
        <w:rPr>
          <w:noProof/>
        </w:rPr>
        <w:t>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BD6" w14:paraId="4210555A"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A51CDD" w14:textId="77777777" w:rsidR="00052BD6" w:rsidRDefault="00052BD6"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0FB36" w14:textId="77777777" w:rsidR="00052BD6" w:rsidRDefault="00052BD6"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37E9" w14:textId="77777777" w:rsidR="00052BD6" w:rsidRDefault="00052BD6"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7B1B2" w14:textId="77777777" w:rsidR="00052BD6" w:rsidRDefault="00052BD6"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98E183" w14:textId="77777777" w:rsidR="00052BD6" w:rsidRDefault="00052BD6" w:rsidP="009562F4">
            <w:pPr>
              <w:pStyle w:val="TAH"/>
              <w:rPr>
                <w:rFonts w:cs="Arial"/>
                <w:szCs w:val="18"/>
                <w:lang w:val="en-US"/>
              </w:rPr>
            </w:pPr>
            <w:r>
              <w:rPr>
                <w:rFonts w:cs="Arial"/>
                <w:szCs w:val="18"/>
                <w:lang w:val="en-US"/>
              </w:rPr>
              <w:t>Description</w:t>
            </w:r>
          </w:p>
        </w:tc>
      </w:tr>
      <w:tr w:rsidR="00052BD6" w14:paraId="61FD513B"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07A733B7" w14:textId="77777777" w:rsidR="00052BD6" w:rsidRDefault="00052BD6" w:rsidP="009562F4">
            <w:pPr>
              <w:pStyle w:val="TAL"/>
              <w:rPr>
                <w:lang w:val="en-US" w:eastAsia="zh-CN"/>
              </w:rPr>
            </w:pPr>
            <w:proofErr w:type="spellStart"/>
            <w:r w:rsidRPr="00EB6AAD">
              <w:rPr>
                <w:lang w:val="en-US" w:eastAsia="zh-CN"/>
              </w:rPr>
              <w:t>allowedMtcProvider</w:t>
            </w:r>
            <w:r>
              <w:rPr>
                <w:lang w:val="en-US"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477BB0A" w14:textId="77777777" w:rsidR="00052BD6" w:rsidRDefault="00052BD6" w:rsidP="009562F4">
            <w:pPr>
              <w:pStyle w:val="TAL"/>
              <w:rPr>
                <w:lang w:val="en-US" w:eastAsia="zh-CN"/>
              </w:rPr>
            </w:pPr>
            <w:r>
              <w:rPr>
                <w:lang w:val="en-US" w:eastAsia="zh-CN"/>
              </w:rPr>
              <w:t>map(array(</w:t>
            </w:r>
            <w:proofErr w:type="spellStart"/>
            <w:r>
              <w:rPr>
                <w:lang w:val="en-US" w:eastAsia="zh-CN"/>
              </w:rPr>
              <w:t>AllowedMtcProviderInfo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04F3404"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8B5EF0" w14:textId="7AABC962" w:rsidR="00052BD6" w:rsidRDefault="00052BD6"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2C5DCCD" w14:textId="77777777" w:rsidR="00052BD6" w:rsidRDefault="00052BD6" w:rsidP="009562F4">
            <w:pPr>
              <w:pStyle w:val="TAL"/>
            </w:pPr>
            <w:r>
              <w:rPr>
                <w:lang w:val="en-US" w:eastAsia="zh-CN"/>
              </w:rPr>
              <w:t xml:space="preserve">A map (list of key-value pairs where </w:t>
            </w:r>
            <w:proofErr w:type="spellStart"/>
            <w:r>
              <w:t>ExtGroupId</w:t>
            </w:r>
            <w:proofErr w:type="spellEnd"/>
            <w:r>
              <w:rPr>
                <w:lang w:val="en-US"/>
              </w:rPr>
              <w:t xml:space="preserve"> (see 3GPP TS 29.503 [6]) serves as key of a list of </w:t>
            </w:r>
            <w:proofErr w:type="spellStart"/>
            <w:r>
              <w:rPr>
                <w:lang w:val="en-US" w:eastAsia="zh-CN"/>
              </w:rPr>
              <w:t>AllowedMtcProviderInfos</w:t>
            </w:r>
            <w:proofErr w:type="spellEnd"/>
            <w:r>
              <w:rPr>
                <w:lang w:val="en-US"/>
              </w:rPr>
              <w:t xml:space="preserve"> which include </w:t>
            </w:r>
            <w:r w:rsidRPr="0043383A">
              <w:t xml:space="preserve">MTC provider </w:t>
            </w:r>
            <w:proofErr w:type="spellStart"/>
            <w:r w:rsidRPr="0043383A">
              <w:t>information</w:t>
            </w:r>
            <w:r>
              <w:t>s</w:t>
            </w:r>
            <w:proofErr w:type="spellEnd"/>
            <w:r>
              <w:t xml:space="preserve"> or AF IDs that are allowed to create, update and delete a </w:t>
            </w:r>
            <w:r w:rsidRPr="00B3056F">
              <w:t>5G VN Group</w:t>
            </w:r>
            <w:r>
              <w:t xml:space="preserve"> for the user using UDM </w:t>
            </w:r>
            <w:proofErr w:type="spellStart"/>
            <w:r>
              <w:t>ParameterProvision</w:t>
            </w:r>
            <w:proofErr w:type="spellEnd"/>
            <w:r>
              <w:t xml:space="preserve"> service.</w:t>
            </w:r>
          </w:p>
          <w:p w14:paraId="5BB4867A" w14:textId="77777777" w:rsidR="00052BD6" w:rsidRDefault="00052BD6" w:rsidP="009562F4">
            <w:pPr>
              <w:pStyle w:val="TAL"/>
              <w:rPr>
                <w:lang w:val="en-US"/>
              </w:rPr>
            </w:pPr>
          </w:p>
          <w:p w14:paraId="3797E6A3" w14:textId="77777777" w:rsidR="00052BD6" w:rsidRDefault="00052BD6" w:rsidP="009562F4">
            <w:pPr>
              <w:pStyle w:val="TAL"/>
              <w:rPr>
                <w:lang w:val="en-US"/>
              </w:rPr>
            </w:pPr>
            <w:r>
              <w:rPr>
                <w:lang w:val="en-US"/>
              </w:rPr>
              <w:t xml:space="preserve">In addition to defined external group identifier, the key value "ALL" may be used to identify a map entry which contains a list of </w:t>
            </w:r>
            <w:proofErr w:type="spellStart"/>
            <w:r>
              <w:rPr>
                <w:lang w:val="en-US" w:eastAsia="zh-CN"/>
              </w:rPr>
              <w:t>AllowedMtcProviderInfos</w:t>
            </w:r>
            <w:proofErr w:type="spellEnd"/>
            <w:r>
              <w:rPr>
                <w:lang w:val="en-US"/>
              </w:rPr>
              <w:t xml:space="preserve"> that are allowed operating all the external group identifiers.</w:t>
            </w:r>
          </w:p>
          <w:p w14:paraId="5977DFC4" w14:textId="77777777" w:rsidR="00052BD6" w:rsidRDefault="00052BD6" w:rsidP="009562F4">
            <w:pPr>
              <w:pStyle w:val="TAL"/>
              <w:rPr>
                <w:lang w:val="en-US"/>
              </w:rPr>
            </w:pPr>
          </w:p>
          <w:p w14:paraId="66D05943" w14:textId="77777777" w:rsidR="00052BD6" w:rsidRDefault="00052BD6"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052BD6" w14:paraId="2DEDFDB5"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4E2221DE" w14:textId="77777777" w:rsidR="00052BD6" w:rsidRDefault="00052BD6" w:rsidP="009562F4">
            <w:pPr>
              <w:pStyle w:val="TAL"/>
              <w:rPr>
                <w:lang w:val="en-US"/>
              </w:rPr>
            </w:pPr>
            <w:proofErr w:type="spellStart"/>
            <w:r>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7A2EE6" w14:textId="77777777" w:rsidR="00052BD6" w:rsidRDefault="00052BD6" w:rsidP="009562F4">
            <w:pPr>
              <w:pStyle w:val="TAL"/>
              <w:rPr>
                <w:lang w:val="en-US" w:eastAsia="zh-CN"/>
              </w:rPr>
            </w:pPr>
            <w:proofErr w:type="spellStart"/>
            <w:r>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65DA97"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7F8CB3" w14:textId="77777777" w:rsidR="00052BD6" w:rsidRDefault="00052BD6"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E45918F" w14:textId="77777777" w:rsidR="00052BD6" w:rsidRDefault="00052BD6" w:rsidP="009562F4">
            <w:pPr>
              <w:pStyle w:val="TAL"/>
              <w:rPr>
                <w:lang w:val="en-US"/>
              </w:rPr>
            </w:pPr>
          </w:p>
        </w:tc>
      </w:tr>
    </w:tbl>
    <w:p w14:paraId="7DE77A62" w14:textId="1050CFCA" w:rsidR="00052BD6" w:rsidRDefault="00052BD6" w:rsidP="00842E08">
      <w:pPr>
        <w:rPr>
          <w:lang w:eastAsia="zh-CN"/>
        </w:rPr>
      </w:pPr>
    </w:p>
    <w:p w14:paraId="133EE9A9" w14:textId="3F9CA01B" w:rsidR="00D10D38" w:rsidRDefault="00D10D38" w:rsidP="00D10D38">
      <w:pPr>
        <w:pStyle w:val="Heading4"/>
      </w:pPr>
      <w:bookmarkStart w:id="1964" w:name="_Toc114765822"/>
      <w:r>
        <w:lastRenderedPageBreak/>
        <w:t>5.4.2.3</w:t>
      </w:r>
      <w:r w:rsidR="00502F5C">
        <w:t>3</w:t>
      </w:r>
      <w:r>
        <w:tab/>
        <w:t xml:space="preserve">Type: </w:t>
      </w:r>
      <w:proofErr w:type="spellStart"/>
      <w:r>
        <w:rPr>
          <w:color w:val="000000"/>
          <w:lang w:eastAsia="en-GB"/>
        </w:rPr>
        <w:t>PpProfile</w:t>
      </w:r>
      <w:r>
        <w:t>Data</w:t>
      </w:r>
      <w:bookmarkEnd w:id="1964"/>
      <w:proofErr w:type="spellEnd"/>
    </w:p>
    <w:p w14:paraId="6F96B203" w14:textId="4CE66C42" w:rsidR="00D10D38" w:rsidRDefault="00D10D38" w:rsidP="00842E08">
      <w:pPr>
        <w:pStyle w:val="TH"/>
      </w:pPr>
      <w:r>
        <w:rPr>
          <w:noProof/>
        </w:rPr>
        <w:t>Table </w:t>
      </w:r>
      <w:r>
        <w:t>5.4.2.3</w:t>
      </w:r>
      <w:r w:rsidR="00502F5C">
        <w:t>3</w:t>
      </w:r>
      <w:r>
        <w:t xml:space="preserve">-1: </w:t>
      </w:r>
      <w:r>
        <w:rPr>
          <w:noProof/>
        </w:rPr>
        <w:t xml:space="preserve">Definition of type </w:t>
      </w:r>
      <w:proofErr w:type="spellStart"/>
      <w:r w:rsidRPr="00837116">
        <w:rPr>
          <w:noProof/>
        </w:rPr>
        <w:t>PpProfile</w:t>
      </w:r>
      <w:r>
        <w:rPr>
          <w:noProof/>
        </w:rPr>
        <w:t>Da</w:t>
      </w:r>
      <w:r>
        <w:t>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27208A20"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381115"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F40D00"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37F95"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626C04"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6BD13" w14:textId="77777777" w:rsidR="00D10D38" w:rsidRDefault="00D10D38" w:rsidP="009562F4">
            <w:pPr>
              <w:pStyle w:val="TAH"/>
              <w:rPr>
                <w:rFonts w:cs="Arial"/>
                <w:szCs w:val="18"/>
                <w:lang w:val="en-US"/>
              </w:rPr>
            </w:pPr>
            <w:r>
              <w:rPr>
                <w:rFonts w:cs="Arial"/>
                <w:szCs w:val="18"/>
                <w:lang w:val="en-US"/>
              </w:rPr>
              <w:t>Description</w:t>
            </w:r>
          </w:p>
        </w:tc>
      </w:tr>
      <w:tr w:rsidR="00D10D38" w14:paraId="7BAE1584"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65FA9CB" w14:textId="77777777" w:rsidR="00D10D38" w:rsidRDefault="00D10D38" w:rsidP="009562F4">
            <w:pPr>
              <w:pStyle w:val="TAL"/>
              <w:rPr>
                <w:lang w:val="en-US" w:eastAsia="zh-CN"/>
              </w:rPr>
            </w:pPr>
            <w:proofErr w:type="spellStart"/>
            <w:r w:rsidRPr="00EB6AAD">
              <w:rPr>
                <w:lang w:val="en-US" w:eastAsia="zh-CN"/>
              </w:rPr>
              <w:t>allowedMtcProvider</w:t>
            </w:r>
            <w:r>
              <w:rPr>
                <w:lang w:val="en-US"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F01A51E" w14:textId="77777777" w:rsidR="00D10D38" w:rsidRDefault="00D10D38" w:rsidP="009562F4">
            <w:pPr>
              <w:pStyle w:val="TAL"/>
              <w:rPr>
                <w:lang w:val="en-US" w:eastAsia="zh-CN"/>
              </w:rPr>
            </w:pPr>
            <w:r>
              <w:rPr>
                <w:lang w:val="en-US" w:eastAsia="zh-CN"/>
              </w:rPr>
              <w:t>map(</w:t>
            </w:r>
            <w:r>
              <w:rPr>
                <w:rFonts w:hint="eastAsia"/>
                <w:lang w:val="en-US" w:eastAsia="zh-CN"/>
              </w:rPr>
              <w:t>a</w:t>
            </w:r>
            <w:r>
              <w:rPr>
                <w:lang w:val="en-US" w:eastAsia="zh-CN"/>
              </w:rPr>
              <w:t>rray(</w:t>
            </w:r>
            <w:proofErr w:type="spellStart"/>
            <w:r>
              <w:rPr>
                <w:lang w:val="en-US" w:eastAsia="zh-CN"/>
              </w:rPr>
              <w:t>AllowedMtcProviderInfo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D28379B"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A08A1" w14:textId="2C0E70E0" w:rsidR="00D10D38" w:rsidRDefault="00D10D38"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59E1BB" w14:textId="7D23DE3E" w:rsidR="00D10D38" w:rsidRDefault="00D10D38" w:rsidP="009562F4">
            <w:pPr>
              <w:pStyle w:val="TAL"/>
            </w:pPr>
            <w:r>
              <w:rPr>
                <w:lang w:val="en-US" w:eastAsia="zh-CN"/>
              </w:rPr>
              <w:t xml:space="preserve">A map (list of key-value pairs where </w:t>
            </w:r>
            <w:proofErr w:type="spellStart"/>
            <w:r>
              <w:rPr>
                <w:lang w:val="en-US"/>
              </w:rPr>
              <w:t>PpDataType</w:t>
            </w:r>
            <w:proofErr w:type="spellEnd"/>
            <w:r>
              <w:rPr>
                <w:lang w:val="en-US"/>
              </w:rPr>
              <w:t xml:space="preserve"> (see </w:t>
            </w:r>
            <w:r>
              <w:t>5.4.3.</w:t>
            </w:r>
            <w:r>
              <w:rPr>
                <w:lang w:eastAsia="zh-CN"/>
              </w:rPr>
              <w:t>10</w:t>
            </w:r>
            <w:r>
              <w:rPr>
                <w:lang w:val="en-US"/>
              </w:rPr>
              <w:t xml:space="preserve">) serves as key of a list of </w:t>
            </w:r>
            <w:proofErr w:type="spellStart"/>
            <w:r>
              <w:rPr>
                <w:lang w:val="en-US" w:eastAsia="zh-CN"/>
              </w:rPr>
              <w:t>AllowedMtcProviderInfos</w:t>
            </w:r>
            <w:proofErr w:type="spellEnd"/>
            <w:r>
              <w:rPr>
                <w:lang w:val="en-US"/>
              </w:rPr>
              <w:t xml:space="preserve"> which include </w:t>
            </w:r>
            <w:r w:rsidRPr="0043383A">
              <w:t xml:space="preserve">MTC provider </w:t>
            </w:r>
            <w:proofErr w:type="spellStart"/>
            <w:r w:rsidRPr="0043383A">
              <w:t>information</w:t>
            </w:r>
            <w:r>
              <w:t>s</w:t>
            </w:r>
            <w:proofErr w:type="spellEnd"/>
            <w:r>
              <w:t xml:space="preserve"> or AF IDs that are allowed to provision the parameters for the user using UDM </w:t>
            </w:r>
            <w:proofErr w:type="spellStart"/>
            <w:r>
              <w:t>ParameterProvision</w:t>
            </w:r>
            <w:proofErr w:type="spellEnd"/>
            <w:r>
              <w:t xml:space="preserve"> service.</w:t>
            </w:r>
          </w:p>
          <w:p w14:paraId="0635833A" w14:textId="77777777" w:rsidR="00D10D38" w:rsidRDefault="00D10D38" w:rsidP="009562F4">
            <w:pPr>
              <w:pStyle w:val="TAL"/>
              <w:rPr>
                <w:lang w:val="en-US" w:eastAsia="zh-CN"/>
              </w:rPr>
            </w:pPr>
          </w:p>
          <w:p w14:paraId="4DF7F5B3" w14:textId="77777777" w:rsidR="00D10D38" w:rsidRDefault="00D10D38" w:rsidP="009562F4">
            <w:pPr>
              <w:pStyle w:val="TAL"/>
              <w:rPr>
                <w:lang w:val="en-US"/>
              </w:rPr>
            </w:pPr>
            <w:r>
              <w:rPr>
                <w:lang w:val="en-US"/>
              </w:rPr>
              <w:t xml:space="preserve">In addition to defined external group identifier, the key value "ALL" may be used to identify a map entry which contains a list of </w:t>
            </w:r>
            <w:proofErr w:type="spellStart"/>
            <w:r>
              <w:rPr>
                <w:lang w:val="en-US" w:eastAsia="zh-CN"/>
              </w:rPr>
              <w:t>AllowedMtcProviderInfos</w:t>
            </w:r>
            <w:proofErr w:type="spellEnd"/>
            <w:r>
              <w:rPr>
                <w:lang w:val="en-US"/>
              </w:rPr>
              <w:t xml:space="preserve"> that are allowed provisioning all types of PP data.</w:t>
            </w:r>
          </w:p>
          <w:p w14:paraId="3C99C59F" w14:textId="77777777" w:rsidR="00D10D38" w:rsidRDefault="00D10D38" w:rsidP="009562F4">
            <w:pPr>
              <w:pStyle w:val="TAL"/>
              <w:rPr>
                <w:lang w:val="en-US"/>
              </w:rPr>
            </w:pPr>
          </w:p>
          <w:p w14:paraId="723F2652" w14:textId="77777777" w:rsidR="00D10D38" w:rsidRDefault="00D10D38"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D10D38" w14:paraId="4C085822"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07C615C" w14:textId="77777777" w:rsidR="00D10D38" w:rsidRDefault="00D10D38" w:rsidP="009562F4">
            <w:pPr>
              <w:pStyle w:val="TAL"/>
              <w:rPr>
                <w:lang w:val="en-US"/>
              </w:rPr>
            </w:pPr>
            <w:proofErr w:type="spellStart"/>
            <w:r>
              <w:rPr>
                <w:lang w:val="en-US"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B002BB" w14:textId="77777777" w:rsidR="00D10D38" w:rsidRDefault="00D10D38" w:rsidP="009562F4">
            <w:pPr>
              <w:pStyle w:val="TAL"/>
              <w:rPr>
                <w:lang w:val="en-US" w:eastAsia="zh-CN"/>
              </w:rPr>
            </w:pPr>
            <w:proofErr w:type="spellStart"/>
            <w:r>
              <w:rPr>
                <w:lang w:val="en-US"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58085"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005E30" w14:textId="77777777" w:rsidR="00D10D38" w:rsidRDefault="00D10D38"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2A122F" w14:textId="77777777" w:rsidR="00D10D38" w:rsidRDefault="00D10D38" w:rsidP="009562F4">
            <w:pPr>
              <w:pStyle w:val="TAL"/>
              <w:rPr>
                <w:lang w:val="en-US"/>
              </w:rPr>
            </w:pPr>
          </w:p>
        </w:tc>
      </w:tr>
    </w:tbl>
    <w:p w14:paraId="074030E2" w14:textId="54EC0C2F" w:rsidR="00D10D38" w:rsidRDefault="00D10D38" w:rsidP="00842E08">
      <w:pPr>
        <w:rPr>
          <w:lang w:eastAsia="zh-CN"/>
        </w:rPr>
      </w:pPr>
    </w:p>
    <w:p w14:paraId="249C6E68" w14:textId="023DF312" w:rsidR="00D10D38" w:rsidRDefault="00D10D38" w:rsidP="00D10D38">
      <w:pPr>
        <w:pStyle w:val="Heading4"/>
      </w:pPr>
      <w:bookmarkStart w:id="1965" w:name="_Toc114765823"/>
      <w:r>
        <w:t>5.4.2.3</w:t>
      </w:r>
      <w:r w:rsidR="00502F5C">
        <w:t>4</w:t>
      </w:r>
      <w:r>
        <w:tab/>
        <w:t xml:space="preserve">Type: </w:t>
      </w:r>
      <w:proofErr w:type="spellStart"/>
      <w:r w:rsidRPr="002C1DE4">
        <w:rPr>
          <w:color w:val="000000"/>
          <w:lang w:eastAsia="en-GB"/>
        </w:rPr>
        <w:t>AllowedMtcProviderInfo</w:t>
      </w:r>
      <w:bookmarkEnd w:id="1965"/>
      <w:proofErr w:type="spellEnd"/>
    </w:p>
    <w:p w14:paraId="20444674" w14:textId="794EB500" w:rsidR="00D10D38" w:rsidRDefault="00D10D38" w:rsidP="00842E08">
      <w:pPr>
        <w:pStyle w:val="TH"/>
      </w:pPr>
      <w:r>
        <w:rPr>
          <w:noProof/>
        </w:rPr>
        <w:t>Table </w:t>
      </w:r>
      <w:r>
        <w:t>5.4.2.3</w:t>
      </w:r>
      <w:r w:rsidR="00502F5C">
        <w:t>4</w:t>
      </w:r>
      <w:r>
        <w:t xml:space="preserve">-1: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664134B8"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4F8C3B"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3A732"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21B6E"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1324E1"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A7E04" w14:textId="77777777" w:rsidR="00D10D38" w:rsidRDefault="00D10D38" w:rsidP="009562F4">
            <w:pPr>
              <w:pStyle w:val="TAH"/>
              <w:rPr>
                <w:rFonts w:cs="Arial"/>
                <w:szCs w:val="18"/>
                <w:lang w:val="en-US"/>
              </w:rPr>
            </w:pPr>
            <w:r>
              <w:rPr>
                <w:rFonts w:cs="Arial"/>
                <w:szCs w:val="18"/>
                <w:lang w:val="en-US"/>
              </w:rPr>
              <w:t>Description</w:t>
            </w:r>
          </w:p>
        </w:tc>
      </w:tr>
      <w:tr w:rsidR="00D10D38" w14:paraId="5AC3C72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E906BCE" w14:textId="77777777" w:rsidR="00D10D38" w:rsidRDefault="00D10D38" w:rsidP="009562F4">
            <w:pPr>
              <w:pStyle w:val="TAL"/>
              <w:rPr>
                <w:lang w:val="en-US"/>
              </w:rPr>
            </w:pPr>
            <w:proofErr w:type="spellStart"/>
            <w:r w:rsidRPr="0043383A">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4AC6E" w14:textId="77777777" w:rsidR="00D10D38" w:rsidRDefault="00D10D38" w:rsidP="009562F4">
            <w:pPr>
              <w:pStyle w:val="TAL"/>
              <w:rPr>
                <w:lang w:val="en-US" w:eastAsia="zh-CN"/>
              </w:rPr>
            </w:pPr>
            <w:proofErr w:type="spellStart"/>
            <w:r w:rsidRPr="0043383A">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D7D5B2"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C2DF06C"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296D2226" w14:textId="77777777" w:rsidR="00D10D38" w:rsidRDefault="00D10D38" w:rsidP="009562F4">
            <w:pPr>
              <w:pStyle w:val="TAL"/>
              <w:rPr>
                <w:rFonts w:cs="Arial"/>
                <w:szCs w:val="18"/>
                <w:lang w:val="en-US"/>
              </w:rPr>
            </w:pPr>
            <w:r w:rsidRPr="0043383A">
              <w:t xml:space="preserve">Indicates MTC provider information for </w:t>
            </w:r>
            <w:r>
              <w:t>Parameters Provision</w:t>
            </w:r>
            <w:r w:rsidRPr="0043383A">
              <w:t xml:space="preserve"> authorization.</w:t>
            </w:r>
          </w:p>
        </w:tc>
      </w:tr>
      <w:tr w:rsidR="00D10D38" w14:paraId="1B06C8D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3BBD140" w14:textId="77777777" w:rsidR="00D10D38" w:rsidRDefault="00D10D38" w:rsidP="009562F4">
            <w:pPr>
              <w:pStyle w:val="TAL"/>
              <w:rPr>
                <w:lang w:val="en-US" w:eastAsia="zh-CN"/>
              </w:rPr>
            </w:pPr>
            <w:proofErr w:type="spellStart"/>
            <w:r w:rsidRPr="0043383A">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775752EC" w14:textId="77777777" w:rsidR="00D10D38" w:rsidRDefault="00D10D38" w:rsidP="009562F4">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6C151D4B"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111C64D"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21F13BC9" w14:textId="77777777" w:rsidR="00D10D38" w:rsidRDefault="00D10D38" w:rsidP="009562F4">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3E8F5042" w14:textId="77777777" w:rsidR="00D10D38" w:rsidRDefault="00D10D38" w:rsidP="009562F4">
            <w:pPr>
              <w:pStyle w:val="TAL"/>
              <w:rPr>
                <w:lang w:val="en-US"/>
              </w:rPr>
            </w:pPr>
            <w:r w:rsidRPr="0043383A">
              <w:t xml:space="preserve">The string identifying the originating AF, formatted as described in the definition of type </w:t>
            </w:r>
            <w:proofErr w:type="spellStart"/>
            <w:r w:rsidRPr="0043383A">
              <w:t>MonitoringConfiguration</w:t>
            </w:r>
            <w:proofErr w:type="spellEnd"/>
            <w:r w:rsidRPr="0043383A">
              <w:t xml:space="preserve"> in 3GPP TS 29.503 [6].</w:t>
            </w:r>
          </w:p>
        </w:tc>
      </w:tr>
    </w:tbl>
    <w:p w14:paraId="7E9C513E" w14:textId="24C5E5AA" w:rsidR="00D10D38" w:rsidRDefault="00D10D38" w:rsidP="00842E08">
      <w:pPr>
        <w:rPr>
          <w:lang w:eastAsia="zh-CN"/>
        </w:rPr>
      </w:pPr>
    </w:p>
    <w:p w14:paraId="57087E87" w14:textId="77777777" w:rsidR="002E496A" w:rsidRPr="00A61570" w:rsidRDefault="002E496A" w:rsidP="00842E08">
      <w:pPr>
        <w:rPr>
          <w:lang w:eastAsia="zh-CN"/>
        </w:rPr>
      </w:pPr>
    </w:p>
    <w:p w14:paraId="555FADC2" w14:textId="77777777" w:rsidR="007C4061" w:rsidRPr="00533C32" w:rsidRDefault="007C4061" w:rsidP="006352FE">
      <w:pPr>
        <w:pStyle w:val="Heading3"/>
      </w:pPr>
      <w:bookmarkStart w:id="1966" w:name="_Toc20127182"/>
      <w:bookmarkStart w:id="1967" w:name="_Toc27589173"/>
      <w:bookmarkStart w:id="1968" w:name="_Toc36459979"/>
      <w:bookmarkStart w:id="1969" w:name="_Toc45029575"/>
      <w:bookmarkStart w:id="1970" w:name="_Toc56520206"/>
      <w:bookmarkStart w:id="1971" w:name="_Toc114765824"/>
      <w:r w:rsidRPr="00533C32">
        <w:t>5.4.3</w:t>
      </w:r>
      <w:r w:rsidRPr="00533C32">
        <w:tab/>
        <w:t>Simple data types and enumerations</w:t>
      </w:r>
      <w:bookmarkEnd w:id="1966"/>
      <w:bookmarkEnd w:id="1967"/>
      <w:bookmarkEnd w:id="1968"/>
      <w:bookmarkEnd w:id="1969"/>
      <w:bookmarkEnd w:id="1970"/>
      <w:bookmarkEnd w:id="1971"/>
    </w:p>
    <w:p w14:paraId="5299D20D" w14:textId="77777777" w:rsidR="007C4061" w:rsidRPr="00533C32" w:rsidRDefault="007C4061" w:rsidP="006352FE">
      <w:pPr>
        <w:pStyle w:val="Heading4"/>
      </w:pPr>
      <w:bookmarkStart w:id="1972" w:name="_Toc20127183"/>
      <w:bookmarkStart w:id="1973" w:name="_Toc27589174"/>
      <w:bookmarkStart w:id="1974" w:name="_Toc36459980"/>
      <w:bookmarkStart w:id="1975" w:name="_Toc45029576"/>
      <w:bookmarkStart w:id="1976" w:name="_Toc56520207"/>
      <w:bookmarkStart w:id="1977" w:name="_Toc114765825"/>
      <w:r w:rsidRPr="00533C32">
        <w:t>5.4.3.1</w:t>
      </w:r>
      <w:r w:rsidRPr="00533C32">
        <w:tab/>
        <w:t>Introduction</w:t>
      </w:r>
      <w:bookmarkEnd w:id="1972"/>
      <w:bookmarkEnd w:id="1973"/>
      <w:bookmarkEnd w:id="1974"/>
      <w:bookmarkEnd w:id="1975"/>
      <w:bookmarkEnd w:id="1976"/>
      <w:bookmarkEnd w:id="1977"/>
    </w:p>
    <w:p w14:paraId="721C301C" w14:textId="77777777" w:rsidR="007C4061" w:rsidRPr="00533C32" w:rsidRDefault="007C4061" w:rsidP="00842E08">
      <w:r w:rsidRPr="00533C32">
        <w:t>This clause defines simple data types and enumerations that can be referenced from data structures defined in the previous clauses.</w:t>
      </w:r>
    </w:p>
    <w:p w14:paraId="3E6E97E2" w14:textId="77777777" w:rsidR="007C4061" w:rsidRPr="00533C32" w:rsidRDefault="007C4061" w:rsidP="006352FE">
      <w:pPr>
        <w:pStyle w:val="Heading4"/>
      </w:pPr>
      <w:bookmarkStart w:id="1978" w:name="_Toc20127184"/>
      <w:bookmarkStart w:id="1979" w:name="_Toc27589175"/>
      <w:bookmarkStart w:id="1980" w:name="_Toc36459981"/>
      <w:bookmarkStart w:id="1981" w:name="_Toc45029577"/>
      <w:bookmarkStart w:id="1982" w:name="_Toc56520208"/>
      <w:bookmarkStart w:id="1983" w:name="_Toc114765826"/>
      <w:r w:rsidRPr="00533C32">
        <w:t>5.4.3.2</w:t>
      </w:r>
      <w:r w:rsidRPr="00533C32">
        <w:tab/>
        <w:t>Simple data types</w:t>
      </w:r>
      <w:bookmarkEnd w:id="1978"/>
      <w:bookmarkEnd w:id="1979"/>
      <w:bookmarkEnd w:id="1980"/>
      <w:bookmarkEnd w:id="1981"/>
      <w:bookmarkEnd w:id="1982"/>
      <w:bookmarkEnd w:id="1983"/>
    </w:p>
    <w:p w14:paraId="33C5A0BA" w14:textId="77777777" w:rsidR="007C4061" w:rsidRPr="00533C32" w:rsidRDefault="007C4061" w:rsidP="00842E08">
      <w:r w:rsidRPr="00533C32">
        <w:t>The simple data types defined in table 5.4.3.2-1 shall be supported.</w:t>
      </w:r>
    </w:p>
    <w:p w14:paraId="3FB3E16D" w14:textId="77777777" w:rsidR="007C4061" w:rsidRPr="00533C32" w:rsidRDefault="007C4061" w:rsidP="00842E08">
      <w:pPr>
        <w:pStyle w:val="TH"/>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7D7C10F9"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DBF4FA"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52079D"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4FB085A" w14:textId="77777777" w:rsidR="007C4061" w:rsidRPr="00D5200C" w:rsidRDefault="007C4061" w:rsidP="00C17C4C">
            <w:pPr>
              <w:pStyle w:val="TAH"/>
              <w:rPr>
                <w:lang w:val="en-US"/>
              </w:rPr>
            </w:pPr>
            <w:r w:rsidRPr="00D5200C">
              <w:rPr>
                <w:lang w:val="en-US"/>
              </w:rPr>
              <w:t>Description</w:t>
            </w:r>
          </w:p>
        </w:tc>
      </w:tr>
      <w:tr w:rsidR="0035099E" w:rsidRPr="003B3E4B" w14:paraId="2E4B57BB" w14:textId="77777777" w:rsidTr="008C5B9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2EC7" w14:textId="25731ED8" w:rsidR="0035099E" w:rsidRPr="003B3E4B" w:rsidRDefault="0035099E" w:rsidP="008C5B93">
            <w:pPr>
              <w:pStyle w:val="TAL"/>
              <w:rPr>
                <w:lang w:eastAsia="zh-CN"/>
              </w:rPr>
            </w:pPr>
            <w:proofErr w:type="spellStart"/>
            <w:r w:rsidRPr="003B3E4B">
              <w:t>VarUeGroupId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F47FB" w14:textId="4C72FA6B" w:rsidR="0035099E" w:rsidRPr="003B3E4B" w:rsidRDefault="0035099E" w:rsidP="008C5B93">
            <w:pPr>
              <w:pStyle w:val="TAL"/>
              <w:rPr>
                <w:lang w:eastAsia="zh-CN"/>
              </w:rPr>
            </w:pPr>
            <w:r w:rsidRPr="003B3E4B">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71FDAC51" w14:textId="77777777" w:rsidR="0035099E" w:rsidRPr="003B3E4B" w:rsidRDefault="0035099E" w:rsidP="0035099E">
            <w:pPr>
              <w:pStyle w:val="TAL"/>
              <w:rPr>
                <w:lang w:eastAsia="zh-CN"/>
              </w:rPr>
            </w:pPr>
            <w:r w:rsidRPr="003B3E4B">
              <w:rPr>
                <w:lang w:val="en-US"/>
              </w:rPr>
              <w:t xml:space="preserve">String identifying </w:t>
            </w:r>
            <w:r w:rsidRPr="003B3E4B">
              <w:rPr>
                <w:lang w:eastAsia="zh-CN"/>
              </w:rPr>
              <w:t>identifier of the external Group of UEs or any UE.</w:t>
            </w:r>
          </w:p>
          <w:p w14:paraId="68195128" w14:textId="2BC88A46" w:rsidR="0035099E" w:rsidRPr="003B3E4B" w:rsidRDefault="0035099E" w:rsidP="008C5B93">
            <w:pPr>
              <w:pStyle w:val="TAL"/>
              <w:rPr>
                <w:lang w:eastAsia="zh-CN"/>
              </w:rPr>
            </w:pPr>
            <w:r w:rsidRPr="003B3E4B">
              <w:rPr>
                <w:lang w:eastAsia="zh-CN"/>
              </w:rPr>
              <w:tab/>
            </w:r>
            <w:r w:rsidRPr="003B3E4B">
              <w:t>P</w:t>
            </w:r>
            <w:r w:rsidRPr="003B3E4B">
              <w:rPr>
                <w:lang w:eastAsia="zh-CN"/>
              </w:rPr>
              <w:t>attern: '^(</w:t>
            </w:r>
            <w:proofErr w:type="spellStart"/>
            <w:r w:rsidRPr="003B3E4B">
              <w:rPr>
                <w:lang w:eastAsia="zh-CN"/>
              </w:rPr>
              <w:t>extgroupid</w:t>
            </w:r>
            <w:proofErr w:type="spellEnd"/>
            <w:r w:rsidRPr="003B3E4B">
              <w:rPr>
                <w:lang w:eastAsia="zh-CN"/>
              </w:rPr>
              <w:t>-[^@]+@[^@]+|</w:t>
            </w:r>
            <w:proofErr w:type="spellStart"/>
            <w:r w:rsidRPr="003B3E4B">
              <w:rPr>
                <w:lang w:eastAsia="zh-CN"/>
              </w:rPr>
              <w:t>anyUE</w:t>
            </w:r>
            <w:proofErr w:type="spellEnd"/>
            <w:r w:rsidRPr="003B3E4B">
              <w:rPr>
                <w:lang w:eastAsia="zh-CN"/>
              </w:rPr>
              <w:t>)$'</w:t>
            </w:r>
          </w:p>
        </w:tc>
      </w:tr>
    </w:tbl>
    <w:p w14:paraId="1BA42E13" w14:textId="77777777" w:rsidR="007C4061" w:rsidRPr="00533C32" w:rsidRDefault="007C4061" w:rsidP="00842E08"/>
    <w:p w14:paraId="04884E12" w14:textId="77777777" w:rsidR="007C4061" w:rsidRPr="00533C32" w:rsidRDefault="007C4061" w:rsidP="006352FE">
      <w:pPr>
        <w:pStyle w:val="Heading4"/>
      </w:pPr>
      <w:bookmarkStart w:id="1984" w:name="_Toc20127185"/>
      <w:bookmarkStart w:id="1985" w:name="_Toc27589176"/>
      <w:bookmarkStart w:id="1986" w:name="_Toc36459982"/>
      <w:bookmarkStart w:id="1987" w:name="_Toc45029578"/>
      <w:bookmarkStart w:id="1988" w:name="_Toc56520209"/>
      <w:bookmarkStart w:id="1989" w:name="_Toc114765827"/>
      <w:r w:rsidRPr="00533C32">
        <w:lastRenderedPageBreak/>
        <w:t>5.4.3.3</w:t>
      </w:r>
      <w:r w:rsidRPr="00533C32">
        <w:tab/>
        <w:t xml:space="preserve">Enumeration: </w:t>
      </w:r>
      <w:proofErr w:type="spellStart"/>
      <w:r w:rsidRPr="00533C32">
        <w:rPr>
          <w:lang w:eastAsia="zh-CN"/>
        </w:rPr>
        <w:t>AuthMethod</w:t>
      </w:r>
      <w:bookmarkEnd w:id="1984"/>
      <w:bookmarkEnd w:id="1985"/>
      <w:bookmarkEnd w:id="1986"/>
      <w:bookmarkEnd w:id="1987"/>
      <w:bookmarkEnd w:id="1988"/>
      <w:bookmarkEnd w:id="1989"/>
      <w:proofErr w:type="spellEnd"/>
    </w:p>
    <w:p w14:paraId="7C27C0BB" w14:textId="77777777" w:rsidR="007C4061" w:rsidRPr="00533C32" w:rsidRDefault="007C4061" w:rsidP="00842E08">
      <w:pPr>
        <w:pStyle w:val="TH"/>
      </w:pPr>
      <w:r w:rsidRPr="00533C32">
        <w:t xml:space="preserve">Table 5.4.3.3-1: Enumeration </w:t>
      </w:r>
      <w:proofErr w:type="spellStart"/>
      <w:r w:rsidRPr="00533C32">
        <w:rPr>
          <w:lang w:eastAsia="zh-CN"/>
        </w:rPr>
        <w:t>AuthMethod</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4EDA45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19CEF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62F34" w14:textId="77777777" w:rsidR="007C4061" w:rsidRPr="00D5200C" w:rsidRDefault="007C4061" w:rsidP="00C17C4C">
            <w:pPr>
              <w:pStyle w:val="TAH"/>
              <w:rPr>
                <w:lang w:val="en-US"/>
              </w:rPr>
            </w:pPr>
            <w:r w:rsidRPr="00D5200C">
              <w:rPr>
                <w:lang w:val="en-US"/>
              </w:rPr>
              <w:t>Description</w:t>
            </w:r>
          </w:p>
        </w:tc>
      </w:tr>
      <w:tr w:rsidR="007C4061" w:rsidRPr="00BC4D08" w14:paraId="4347C5E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5D419"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6BC05" w14:textId="77777777" w:rsidR="007C4061" w:rsidRPr="00D5200C" w:rsidRDefault="007C4061" w:rsidP="00C17C4C">
            <w:pPr>
              <w:pStyle w:val="TAL"/>
              <w:rPr>
                <w:lang w:val="en-US"/>
              </w:rPr>
            </w:pPr>
            <w:r w:rsidRPr="00D5200C">
              <w:rPr>
                <w:lang w:val="en-US"/>
              </w:rPr>
              <w:t>5G AKA</w:t>
            </w:r>
          </w:p>
        </w:tc>
      </w:tr>
      <w:tr w:rsidR="007C4061" w:rsidRPr="00BC4D08" w14:paraId="051321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F668A"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424" w14:textId="77777777" w:rsidR="007C4061" w:rsidRPr="00D5200C" w:rsidRDefault="007C4061" w:rsidP="00C17C4C">
            <w:pPr>
              <w:pStyle w:val="TAL"/>
              <w:rPr>
                <w:lang w:val="en-US"/>
              </w:rPr>
            </w:pPr>
            <w:r w:rsidRPr="00D5200C">
              <w:rPr>
                <w:lang w:val="en-US"/>
              </w:rPr>
              <w:t>EAP AKA'</w:t>
            </w:r>
          </w:p>
        </w:tc>
      </w:tr>
      <w:tr w:rsidR="00CE2F1E" w:rsidRPr="00BC4D08" w14:paraId="7E5AB42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B066"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42134" w14:textId="77777777" w:rsidR="00CE2F1E" w:rsidRPr="00D5200C" w:rsidRDefault="00CE2F1E" w:rsidP="00C17C4C">
            <w:pPr>
              <w:pStyle w:val="TAL"/>
              <w:rPr>
                <w:lang w:val="en-US"/>
              </w:rPr>
            </w:pPr>
            <w:r>
              <w:rPr>
                <w:lang w:val="en-US"/>
              </w:rPr>
              <w:t>EAP TLS</w:t>
            </w:r>
          </w:p>
        </w:tc>
      </w:tr>
    </w:tbl>
    <w:p w14:paraId="78BE74CA" w14:textId="77777777" w:rsidR="007C4061" w:rsidRPr="00533C32" w:rsidRDefault="007C4061" w:rsidP="00842E08">
      <w:pPr>
        <w:rPr>
          <w:lang w:val="en-US" w:eastAsia="zh-CN"/>
        </w:rPr>
      </w:pPr>
    </w:p>
    <w:p w14:paraId="3D9358CD" w14:textId="77777777" w:rsidR="007C4061" w:rsidRPr="00533C32" w:rsidRDefault="007C4061" w:rsidP="006352FE">
      <w:pPr>
        <w:pStyle w:val="Heading4"/>
      </w:pPr>
      <w:bookmarkStart w:id="1990" w:name="_Toc20127186"/>
      <w:bookmarkStart w:id="1991" w:name="_Toc27589177"/>
      <w:bookmarkStart w:id="1992" w:name="_Toc36459983"/>
      <w:bookmarkStart w:id="1993" w:name="_Toc45029579"/>
      <w:bookmarkStart w:id="1994" w:name="_Toc56520210"/>
      <w:bookmarkStart w:id="1995" w:name="_Toc114765828"/>
      <w:r w:rsidRPr="00533C32">
        <w:t>5.4.3.4</w:t>
      </w:r>
      <w:r w:rsidRPr="00533C32">
        <w:tab/>
        <w:t xml:space="preserve">Enumeration: </w:t>
      </w:r>
      <w:proofErr w:type="spellStart"/>
      <w:r w:rsidRPr="00533C32">
        <w:t>DataSetName</w:t>
      </w:r>
      <w:bookmarkEnd w:id="1990"/>
      <w:bookmarkEnd w:id="1991"/>
      <w:bookmarkEnd w:id="1992"/>
      <w:bookmarkEnd w:id="1993"/>
      <w:bookmarkEnd w:id="1994"/>
      <w:bookmarkEnd w:id="1995"/>
      <w:proofErr w:type="spellEnd"/>
    </w:p>
    <w:p w14:paraId="58C28E35" w14:textId="77777777" w:rsidR="007C4061" w:rsidRPr="00533C32" w:rsidRDefault="007C4061" w:rsidP="00842E08">
      <w:pPr>
        <w:pStyle w:val="TH"/>
      </w:pPr>
      <w:r w:rsidRPr="00533C32">
        <w:t xml:space="preserve">Table 5.4.3.4-1: Enumeration </w:t>
      </w:r>
      <w:proofErr w:type="spellStart"/>
      <w:r w:rsidRPr="00533C32">
        <w:t>DataSetName</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78B9B4"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66A0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DB800" w14:textId="77777777" w:rsidR="007C4061" w:rsidRPr="00D5200C" w:rsidRDefault="007C4061" w:rsidP="00C17C4C">
            <w:pPr>
              <w:pStyle w:val="TAH"/>
              <w:rPr>
                <w:lang w:val="en-US"/>
              </w:rPr>
            </w:pPr>
            <w:r w:rsidRPr="00D5200C">
              <w:rPr>
                <w:lang w:val="en-US"/>
              </w:rPr>
              <w:t>Description</w:t>
            </w:r>
          </w:p>
        </w:tc>
      </w:tr>
      <w:tr w:rsidR="007C4061" w:rsidRPr="00BC4D08" w14:paraId="02FD71F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792933"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584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307EA89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9C002"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7FE2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11A9119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76595"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B0BD" w14:textId="77777777" w:rsidR="007C4061" w:rsidRPr="00D5200C" w:rsidRDefault="007C4061" w:rsidP="00C17C4C">
            <w:pPr>
              <w:pStyle w:val="TAL"/>
              <w:rPr>
                <w:lang w:val="en-US"/>
              </w:rPr>
            </w:pPr>
            <w:r w:rsidRPr="00D5200C">
              <w:rPr>
                <w:lang w:val="en-US"/>
              </w:rPr>
              <w:t>SMS Subscription Data</w:t>
            </w:r>
          </w:p>
        </w:tc>
      </w:tr>
      <w:tr w:rsidR="007C4061" w:rsidRPr="00BC4D08" w14:paraId="68B90C7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37F0E"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E0956"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45B60DF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13F7A"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EEE7" w14:textId="77777777" w:rsidR="007C4061" w:rsidRPr="00D5200C" w:rsidRDefault="007C4061" w:rsidP="00C17C4C">
            <w:pPr>
              <w:pStyle w:val="TAL"/>
              <w:rPr>
                <w:lang w:val="en-US"/>
              </w:rPr>
            </w:pPr>
            <w:r w:rsidRPr="00D5200C">
              <w:rPr>
                <w:lang w:val="en-US"/>
              </w:rPr>
              <w:t>Trace Data</w:t>
            </w:r>
          </w:p>
        </w:tc>
      </w:tr>
      <w:tr w:rsidR="007C4061" w:rsidRPr="00BC4D08" w14:paraId="5BD5917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59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B310D"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6ECFE58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A88F4"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4C2BE" w14:textId="77777777" w:rsidR="007C4061" w:rsidRPr="00D5200C" w:rsidRDefault="007C4061" w:rsidP="00C17C4C">
            <w:pPr>
              <w:pStyle w:val="TAL"/>
              <w:rPr>
                <w:lang w:val="en-US"/>
              </w:rPr>
            </w:pPr>
            <w:r w:rsidRPr="00297367">
              <w:t>LCS Privacy Subscription Data</w:t>
            </w:r>
          </w:p>
        </w:tc>
      </w:tr>
      <w:tr w:rsidR="007C4061" w:rsidRPr="00BC4D08" w14:paraId="4B85D67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4C169"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CA580" w14:textId="77777777" w:rsidR="007C4061" w:rsidRPr="009E5CAE" w:rsidRDefault="007C4061" w:rsidP="00C17C4C">
            <w:pPr>
              <w:pStyle w:val="TAL"/>
            </w:pPr>
            <w:r w:rsidRPr="00297367">
              <w:t>LCS Mobile Originated Subscription Data</w:t>
            </w:r>
          </w:p>
        </w:tc>
      </w:tr>
      <w:tr w:rsidR="0054135D" w:rsidRPr="00BC4D08" w14:paraId="13AE640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2AC69"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3605" w14:textId="77777777" w:rsidR="0054135D" w:rsidRPr="009E5CAE" w:rsidRDefault="0054135D" w:rsidP="00C17C4C">
            <w:pPr>
              <w:pStyle w:val="TAL"/>
            </w:pPr>
            <w:r w:rsidRPr="00297367">
              <w:rPr>
                <w:lang w:eastAsia="zh-CN"/>
              </w:rPr>
              <w:t>LCS Broadcast Assistance Subscription Data</w:t>
            </w:r>
          </w:p>
        </w:tc>
      </w:tr>
      <w:tr w:rsidR="0054135D" w:rsidRPr="00BC4D08" w14:paraId="224773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FAD38"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06ED" w14:textId="77777777"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14:paraId="2A32B181" w14:textId="77777777" w:rsidR="007C4061" w:rsidRPr="00533C32" w:rsidRDefault="007C4061" w:rsidP="00842E08"/>
    <w:p w14:paraId="75D06B84" w14:textId="77777777" w:rsidR="007C4061" w:rsidRPr="00533C32" w:rsidRDefault="007C4061" w:rsidP="006352FE">
      <w:pPr>
        <w:pStyle w:val="Heading4"/>
        <w:rPr>
          <w:lang w:eastAsia="zh-CN"/>
        </w:rPr>
      </w:pPr>
      <w:bookmarkStart w:id="1996" w:name="_Toc20127187"/>
      <w:bookmarkStart w:id="1997" w:name="_Toc27589178"/>
      <w:bookmarkStart w:id="1998" w:name="_Toc36459984"/>
      <w:bookmarkStart w:id="1999" w:name="_Toc45029580"/>
      <w:bookmarkStart w:id="2000" w:name="_Toc56520211"/>
      <w:bookmarkStart w:id="2001" w:name="_Toc114765829"/>
      <w:r w:rsidRPr="00533C32">
        <w:t>5.4.3.</w:t>
      </w:r>
      <w:r w:rsidRPr="00533C32">
        <w:rPr>
          <w:lang w:eastAsia="zh-CN"/>
        </w:rPr>
        <w:t>5</w:t>
      </w:r>
      <w:r w:rsidRPr="00533C32">
        <w:tab/>
      </w:r>
      <w:r w:rsidRPr="00533C32">
        <w:rPr>
          <w:lang w:eastAsia="zh-CN"/>
        </w:rPr>
        <w:t>Void</w:t>
      </w:r>
      <w:bookmarkEnd w:id="1996"/>
      <w:bookmarkEnd w:id="1997"/>
      <w:bookmarkEnd w:id="1998"/>
      <w:bookmarkEnd w:id="1999"/>
      <w:bookmarkEnd w:id="2000"/>
      <w:bookmarkEnd w:id="2001"/>
    </w:p>
    <w:p w14:paraId="57B995FF" w14:textId="77777777" w:rsidR="007C4061" w:rsidRPr="00533C32" w:rsidRDefault="007C4061" w:rsidP="00842E08">
      <w:pPr>
        <w:rPr>
          <w:lang w:val="en-US" w:eastAsia="zh-CN"/>
        </w:rPr>
      </w:pPr>
    </w:p>
    <w:p w14:paraId="05BC38F9" w14:textId="77777777" w:rsidR="007C4061" w:rsidRPr="00533C32" w:rsidRDefault="007C4061" w:rsidP="006352FE">
      <w:pPr>
        <w:pStyle w:val="Heading4"/>
      </w:pPr>
      <w:bookmarkStart w:id="2002" w:name="_Toc20127188"/>
      <w:bookmarkStart w:id="2003" w:name="_Toc27589179"/>
      <w:bookmarkStart w:id="2004" w:name="_Toc36459985"/>
      <w:bookmarkStart w:id="2005" w:name="_Toc45029581"/>
      <w:bookmarkStart w:id="2006" w:name="_Toc56520212"/>
      <w:bookmarkStart w:id="2007" w:name="_Toc114765830"/>
      <w:r w:rsidRPr="00533C32">
        <w:t>5.4.3.</w:t>
      </w:r>
      <w:r w:rsidRPr="00533C32">
        <w:rPr>
          <w:lang w:eastAsia="zh-CN"/>
        </w:rPr>
        <w:t>6</w:t>
      </w:r>
      <w:r w:rsidRPr="00533C32">
        <w:tab/>
        <w:t xml:space="preserve">Enumeration: </w:t>
      </w:r>
      <w:proofErr w:type="spellStart"/>
      <w:r w:rsidRPr="00533C32">
        <w:t>ContextDataSetName</w:t>
      </w:r>
      <w:bookmarkEnd w:id="2002"/>
      <w:bookmarkEnd w:id="2003"/>
      <w:bookmarkEnd w:id="2004"/>
      <w:bookmarkEnd w:id="2005"/>
      <w:bookmarkEnd w:id="2006"/>
      <w:bookmarkEnd w:id="2007"/>
      <w:proofErr w:type="spellEnd"/>
    </w:p>
    <w:p w14:paraId="20E25A10" w14:textId="77777777" w:rsidR="007C4061" w:rsidRPr="00533C32" w:rsidRDefault="007C4061" w:rsidP="00842E08">
      <w:pPr>
        <w:pStyle w:val="TH"/>
      </w:pPr>
      <w:r w:rsidRPr="00533C32">
        <w:t>Table 5.4.3.</w:t>
      </w:r>
      <w:r w:rsidRPr="00533C32">
        <w:rPr>
          <w:lang w:eastAsia="zh-CN"/>
        </w:rPr>
        <w:t>6</w:t>
      </w:r>
      <w:r w:rsidRPr="00533C32">
        <w:t xml:space="preserve">-1: Enumeration </w:t>
      </w:r>
      <w:proofErr w:type="spellStart"/>
      <w:r w:rsidRPr="00533C32">
        <w:t>ContextDataSetName</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F4EA32"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5D4B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ED742" w14:textId="77777777" w:rsidR="007C4061" w:rsidRPr="00D5200C" w:rsidRDefault="007C4061" w:rsidP="00C17C4C">
            <w:pPr>
              <w:pStyle w:val="TAH"/>
              <w:rPr>
                <w:lang w:val="en-US"/>
              </w:rPr>
            </w:pPr>
            <w:r w:rsidRPr="00D5200C">
              <w:rPr>
                <w:lang w:val="en-US"/>
              </w:rPr>
              <w:t>Description</w:t>
            </w:r>
          </w:p>
        </w:tc>
      </w:tr>
      <w:tr w:rsidR="007C4061" w:rsidRPr="00BC4D08" w14:paraId="7ECA2E7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97D98"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0CC2" w14:textId="77777777" w:rsidR="007C4061" w:rsidRPr="00D5200C" w:rsidRDefault="007C4061" w:rsidP="00C17C4C">
            <w:pPr>
              <w:pStyle w:val="TAL"/>
              <w:rPr>
                <w:lang w:val="en-US"/>
              </w:rPr>
            </w:pPr>
            <w:r w:rsidRPr="00D5200C">
              <w:rPr>
                <w:lang w:val="en-US"/>
              </w:rPr>
              <w:t>AMF 3GPP Access Registration</w:t>
            </w:r>
          </w:p>
        </w:tc>
      </w:tr>
      <w:tr w:rsidR="007C4061" w:rsidRPr="00BC4D08" w14:paraId="4D8DB71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569B7"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56D45"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2E14CA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61B6A"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68978" w14:textId="77777777" w:rsidR="007C4061" w:rsidRPr="00D5200C" w:rsidRDefault="007C4061" w:rsidP="00C17C4C">
            <w:pPr>
              <w:pStyle w:val="TAL"/>
              <w:rPr>
                <w:lang w:val="en-US"/>
              </w:rPr>
            </w:pPr>
            <w:r w:rsidRPr="00D5200C">
              <w:rPr>
                <w:lang w:val="en-US"/>
              </w:rPr>
              <w:t>SDM Subscriptions</w:t>
            </w:r>
          </w:p>
        </w:tc>
      </w:tr>
      <w:tr w:rsidR="007C4061" w:rsidRPr="00BC4D08" w14:paraId="792E430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F538F"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58723" w14:textId="77777777" w:rsidR="007C4061" w:rsidRPr="00D5200C" w:rsidRDefault="007C4061" w:rsidP="00C17C4C">
            <w:pPr>
              <w:pStyle w:val="TAL"/>
              <w:rPr>
                <w:lang w:val="en-US"/>
              </w:rPr>
            </w:pPr>
            <w:r w:rsidRPr="00D5200C">
              <w:rPr>
                <w:lang w:val="en-US"/>
              </w:rPr>
              <w:t>EE Subscriptions</w:t>
            </w:r>
          </w:p>
        </w:tc>
      </w:tr>
      <w:tr w:rsidR="007C4061" w:rsidRPr="00BC4D08" w14:paraId="0D61BC6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E1A03"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E764" w14:textId="77777777" w:rsidR="007C4061" w:rsidRPr="00D5200C" w:rsidRDefault="007C4061" w:rsidP="00C17C4C">
            <w:pPr>
              <w:pStyle w:val="TAL"/>
              <w:rPr>
                <w:lang w:val="en-US"/>
              </w:rPr>
            </w:pPr>
            <w:r w:rsidRPr="00D5200C">
              <w:rPr>
                <w:lang w:val="en-US"/>
              </w:rPr>
              <w:t>SMSF 3GPP Access Registration</w:t>
            </w:r>
          </w:p>
        </w:tc>
      </w:tr>
      <w:tr w:rsidR="007C4061" w:rsidRPr="00BC4D08" w14:paraId="5F5C8C8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6891" w14:textId="11DDE11A" w:rsidR="007C4061" w:rsidRPr="00D5200C" w:rsidRDefault="007C4061" w:rsidP="00C17C4C">
            <w:pPr>
              <w:pStyle w:val="TAL"/>
              <w:rPr>
                <w:lang w:val="en-US"/>
              </w:rPr>
            </w:pPr>
            <w:r w:rsidRPr="00D5200C">
              <w:rPr>
                <w:lang w:val="en-US"/>
              </w:rPr>
              <w:t>"SMSF_NON</w:t>
            </w:r>
            <w:r w:rsidR="00CB70AA">
              <w:rPr>
                <w:rFonts w:hint="eastAsia"/>
                <w:lang w:val="en-US" w:eastAsia="zh-CN"/>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C7DA2"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44C51BD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8580E"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70DB2" w14:textId="77777777" w:rsidR="007C4061" w:rsidRPr="00D5200C" w:rsidRDefault="007C4061" w:rsidP="00C17C4C">
            <w:pPr>
              <w:pStyle w:val="TAL"/>
              <w:rPr>
                <w:lang w:val="en-US"/>
              </w:rPr>
            </w:pPr>
            <w:r w:rsidRPr="00D5200C">
              <w:rPr>
                <w:lang w:val="en-US"/>
              </w:rPr>
              <w:t>UDR Subscriptions</w:t>
            </w:r>
          </w:p>
        </w:tc>
      </w:tr>
      <w:tr w:rsidR="007C4061" w:rsidRPr="00BC4D08" w14:paraId="091220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9C718"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7C234" w14:textId="77777777" w:rsidR="007C4061" w:rsidRPr="00D5200C" w:rsidRDefault="007C4061" w:rsidP="00C17C4C">
            <w:pPr>
              <w:pStyle w:val="TAL"/>
              <w:rPr>
                <w:lang w:val="en-US"/>
              </w:rPr>
            </w:pPr>
            <w:r w:rsidRPr="00D5200C">
              <w:rPr>
                <w:lang w:val="en-US"/>
              </w:rPr>
              <w:t>SMF Registrations</w:t>
            </w:r>
          </w:p>
        </w:tc>
      </w:tr>
      <w:tr w:rsidR="00897220" w:rsidRPr="00BC4D08" w14:paraId="161EC25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99A60"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413F7" w14:textId="77777777" w:rsidR="00897220" w:rsidRPr="00D5200C" w:rsidRDefault="00897220" w:rsidP="00C17C4C">
            <w:pPr>
              <w:pStyle w:val="TAL"/>
              <w:rPr>
                <w:lang w:val="en-US"/>
              </w:rPr>
            </w:pPr>
            <w:r>
              <w:rPr>
                <w:lang w:val="en-US"/>
              </w:rPr>
              <w:t>IP-SM-GW Registration</w:t>
            </w:r>
          </w:p>
        </w:tc>
      </w:tr>
    </w:tbl>
    <w:p w14:paraId="3511AA97" w14:textId="77777777" w:rsidR="007C4061" w:rsidRPr="00533C32" w:rsidRDefault="007C4061" w:rsidP="00842E08">
      <w:pPr>
        <w:rPr>
          <w:lang w:eastAsia="zh-CN"/>
        </w:rPr>
      </w:pPr>
    </w:p>
    <w:p w14:paraId="01CA44CA" w14:textId="77777777" w:rsidR="007C4061" w:rsidRPr="00533C32" w:rsidRDefault="007C4061" w:rsidP="006352FE">
      <w:pPr>
        <w:pStyle w:val="Heading4"/>
      </w:pPr>
      <w:bookmarkStart w:id="2008" w:name="_Toc20127189"/>
      <w:bookmarkStart w:id="2009" w:name="_Toc27589180"/>
      <w:bookmarkStart w:id="2010" w:name="_Toc36459986"/>
      <w:bookmarkStart w:id="2011" w:name="_Toc45029582"/>
      <w:bookmarkStart w:id="2012" w:name="_Toc56520213"/>
      <w:bookmarkStart w:id="2013" w:name="_Toc114765831"/>
      <w:r w:rsidRPr="00533C32">
        <w:lastRenderedPageBreak/>
        <w:t>5.4.3.</w:t>
      </w:r>
      <w:r w:rsidRPr="00533C32">
        <w:rPr>
          <w:lang w:eastAsia="zh-CN"/>
        </w:rPr>
        <w:t>7</w:t>
      </w:r>
      <w:r w:rsidRPr="00533C32">
        <w:tab/>
        <w:t xml:space="preserve">Enumeration: </w:t>
      </w:r>
      <w:proofErr w:type="spellStart"/>
      <w:r w:rsidRPr="00533C32">
        <w:rPr>
          <w:lang w:eastAsia="zh-CN"/>
        </w:rPr>
        <w:t>SqnScheme</w:t>
      </w:r>
      <w:bookmarkEnd w:id="2008"/>
      <w:bookmarkEnd w:id="2009"/>
      <w:bookmarkEnd w:id="2010"/>
      <w:bookmarkEnd w:id="2011"/>
      <w:bookmarkEnd w:id="2012"/>
      <w:bookmarkEnd w:id="2013"/>
      <w:proofErr w:type="spellEnd"/>
    </w:p>
    <w:p w14:paraId="47BDBC5E" w14:textId="77777777" w:rsidR="007C4061" w:rsidRPr="00533C32" w:rsidRDefault="007C4061" w:rsidP="00842E08">
      <w:pPr>
        <w:pStyle w:val="TH"/>
      </w:pPr>
      <w:r w:rsidRPr="00533C32">
        <w:t>Table 5.4.3.</w:t>
      </w:r>
      <w:r w:rsidRPr="00533C32">
        <w:rPr>
          <w:lang w:eastAsia="zh-CN"/>
        </w:rPr>
        <w:t>7</w:t>
      </w:r>
      <w:r w:rsidRPr="00533C32">
        <w:t xml:space="preserve">-1: Enumeration </w:t>
      </w:r>
      <w:proofErr w:type="spellStart"/>
      <w:r w:rsidRPr="00533C32">
        <w:rPr>
          <w:lang w:eastAsia="zh-CN"/>
        </w:rPr>
        <w:t>SqnScheme</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6368CE2A"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04AD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7367FB" w14:textId="77777777" w:rsidR="007C4061" w:rsidRPr="00D5200C" w:rsidRDefault="007C4061" w:rsidP="00C17C4C">
            <w:pPr>
              <w:pStyle w:val="TAH"/>
              <w:rPr>
                <w:lang w:val="en-US"/>
              </w:rPr>
            </w:pPr>
            <w:r w:rsidRPr="00D5200C">
              <w:rPr>
                <w:lang w:val="en-US"/>
              </w:rPr>
              <w:t>Description</w:t>
            </w:r>
          </w:p>
        </w:tc>
      </w:tr>
      <w:tr w:rsidR="007C4061" w:rsidRPr="00BC4D08" w14:paraId="60C14FF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A141F"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2D48F"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539F7B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4EE2"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D3A3A"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3FC27AE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A139"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FC4EC"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5EF655E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2FD91"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B49670A" w14:textId="77777777" w:rsidR="007C4061" w:rsidRPr="00533C32" w:rsidRDefault="007C4061" w:rsidP="00842E08">
      <w:pPr>
        <w:rPr>
          <w:lang w:val="en-US" w:eastAsia="zh-CN"/>
        </w:rPr>
      </w:pPr>
    </w:p>
    <w:p w14:paraId="3A02BD5B" w14:textId="77777777" w:rsidR="007C4061" w:rsidRPr="00533C32" w:rsidRDefault="007C4061" w:rsidP="006352FE">
      <w:pPr>
        <w:pStyle w:val="Heading4"/>
      </w:pPr>
      <w:bookmarkStart w:id="2014" w:name="_Toc20127190"/>
      <w:bookmarkStart w:id="2015" w:name="_Toc27589181"/>
      <w:bookmarkStart w:id="2016" w:name="_Toc36459987"/>
      <w:bookmarkStart w:id="2017" w:name="_Toc45029583"/>
      <w:bookmarkStart w:id="2018" w:name="_Toc56520214"/>
      <w:bookmarkStart w:id="2019" w:name="_Toc114765832"/>
      <w:r w:rsidRPr="00533C32">
        <w:t>5.4.3.</w:t>
      </w:r>
      <w:r w:rsidRPr="00533C32">
        <w:rPr>
          <w:lang w:eastAsia="zh-CN"/>
        </w:rPr>
        <w:t>8</w:t>
      </w:r>
      <w:r w:rsidRPr="00533C32">
        <w:tab/>
        <w:t xml:space="preserve">Enumeration: </w:t>
      </w:r>
      <w:r w:rsidRPr="00533C32">
        <w:rPr>
          <w:lang w:eastAsia="zh-CN"/>
        </w:rPr>
        <w:t>Sign</w:t>
      </w:r>
      <w:bookmarkEnd w:id="2014"/>
      <w:bookmarkEnd w:id="2015"/>
      <w:bookmarkEnd w:id="2016"/>
      <w:bookmarkEnd w:id="2017"/>
      <w:bookmarkEnd w:id="2018"/>
      <w:bookmarkEnd w:id="2019"/>
    </w:p>
    <w:p w14:paraId="162713EB" w14:textId="77777777" w:rsidR="007C4061" w:rsidRPr="00533C32" w:rsidRDefault="007C4061" w:rsidP="00842E08">
      <w:pPr>
        <w:pStyle w:val="TH"/>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7937881"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3D94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22D6B4" w14:textId="77777777" w:rsidR="007C4061" w:rsidRPr="00D5200C" w:rsidRDefault="007C4061" w:rsidP="00C17C4C">
            <w:pPr>
              <w:pStyle w:val="TAH"/>
              <w:rPr>
                <w:lang w:val="en-US"/>
              </w:rPr>
            </w:pPr>
            <w:r w:rsidRPr="00D5200C">
              <w:rPr>
                <w:lang w:val="en-US"/>
              </w:rPr>
              <w:t>Description</w:t>
            </w:r>
          </w:p>
        </w:tc>
      </w:tr>
      <w:tr w:rsidR="007C4061" w:rsidRPr="00BC4D08" w14:paraId="3CC6C6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2C0C8"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A347" w14:textId="77777777" w:rsidR="007C4061" w:rsidRPr="00D5200C" w:rsidRDefault="007C4061" w:rsidP="00C17C4C">
            <w:pPr>
              <w:pStyle w:val="TAL"/>
              <w:rPr>
                <w:lang w:val="en-US"/>
              </w:rPr>
            </w:pPr>
          </w:p>
        </w:tc>
      </w:tr>
      <w:tr w:rsidR="007C4061" w:rsidRPr="00BC4D08" w14:paraId="616FC4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9DCF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E764" w14:textId="77777777" w:rsidR="007C4061" w:rsidRPr="00D5200C" w:rsidRDefault="007C4061" w:rsidP="00C17C4C">
            <w:pPr>
              <w:pStyle w:val="TAL"/>
              <w:rPr>
                <w:lang w:val="en-US"/>
              </w:rPr>
            </w:pPr>
          </w:p>
        </w:tc>
      </w:tr>
    </w:tbl>
    <w:p w14:paraId="17C83AFE" w14:textId="77777777" w:rsidR="007C4061" w:rsidRPr="00533C32" w:rsidRDefault="007C4061" w:rsidP="00842E08">
      <w:pPr>
        <w:rPr>
          <w:lang w:eastAsia="zh-CN"/>
        </w:rPr>
      </w:pPr>
    </w:p>
    <w:p w14:paraId="778BEC26" w14:textId="77777777" w:rsidR="007C4061" w:rsidRPr="00533C32" w:rsidRDefault="007C4061" w:rsidP="006352FE">
      <w:pPr>
        <w:pStyle w:val="Heading4"/>
      </w:pPr>
      <w:bookmarkStart w:id="2020" w:name="_Toc20127191"/>
      <w:bookmarkStart w:id="2021" w:name="_Toc27589182"/>
      <w:bookmarkStart w:id="2022" w:name="_Toc36459988"/>
      <w:bookmarkStart w:id="2023" w:name="_Toc45029584"/>
      <w:bookmarkStart w:id="2024" w:name="_Toc56520215"/>
      <w:bookmarkStart w:id="2025" w:name="_Toc114765833"/>
      <w:r w:rsidRPr="00533C32">
        <w:t>5.4.3.</w:t>
      </w:r>
      <w:r w:rsidRPr="00533C32">
        <w:rPr>
          <w:lang w:eastAsia="zh-CN"/>
        </w:rPr>
        <w:t>9</w:t>
      </w:r>
      <w:r w:rsidRPr="00533C32">
        <w:tab/>
        <w:t xml:space="preserve">Enumeration: </w:t>
      </w:r>
      <w:proofErr w:type="spellStart"/>
      <w:r w:rsidRPr="00533C32">
        <w:t>UeUpdateStatus</w:t>
      </w:r>
      <w:bookmarkEnd w:id="2020"/>
      <w:bookmarkEnd w:id="2021"/>
      <w:bookmarkEnd w:id="2022"/>
      <w:bookmarkEnd w:id="2023"/>
      <w:bookmarkEnd w:id="2024"/>
      <w:bookmarkEnd w:id="2025"/>
      <w:proofErr w:type="spellEnd"/>
    </w:p>
    <w:p w14:paraId="4DEF71C1" w14:textId="77777777" w:rsidR="007C4061" w:rsidRPr="00533C32" w:rsidRDefault="007C4061" w:rsidP="00842E08">
      <w:pPr>
        <w:pStyle w:val="TH"/>
      </w:pPr>
      <w:r w:rsidRPr="00533C32">
        <w:t>Table 5.4.3.</w:t>
      </w:r>
      <w:r w:rsidRPr="00533C32">
        <w:rPr>
          <w:lang w:eastAsia="zh-CN"/>
        </w:rPr>
        <w:t>9</w:t>
      </w:r>
      <w:r w:rsidRPr="00533C32">
        <w:t xml:space="preserve">-1: Enumeration </w:t>
      </w:r>
      <w:proofErr w:type="spellStart"/>
      <w:r w:rsidRPr="00533C32">
        <w:t>UeUpdateStatus</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0A005AB"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BCE0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AF4D8" w14:textId="77777777" w:rsidR="007C4061" w:rsidRPr="00D5200C" w:rsidRDefault="007C4061" w:rsidP="00C17C4C">
            <w:pPr>
              <w:pStyle w:val="TAH"/>
              <w:rPr>
                <w:lang w:val="en-US"/>
              </w:rPr>
            </w:pPr>
            <w:r w:rsidRPr="00D5200C">
              <w:rPr>
                <w:lang w:val="en-US"/>
              </w:rPr>
              <w:t>Description</w:t>
            </w:r>
          </w:p>
        </w:tc>
      </w:tr>
      <w:tr w:rsidR="007C4061" w:rsidRPr="00BC4D08" w14:paraId="515A9AF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64D0F"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70D6B"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1F6B3E9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7A816"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809DF"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749F5420"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7D15C5F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D2781"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7B58"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w:t>
            </w:r>
            <w:proofErr w:type="spellStart"/>
            <w:r w:rsidRPr="00D5200C">
              <w:rPr>
                <w:lang w:val="en-US"/>
              </w:rPr>
              <w:t>sorXmacIue</w:t>
            </w:r>
            <w:proofErr w:type="spellEnd"/>
            <w:r w:rsidRPr="00D5200C">
              <w:rPr>
                <w:lang w:val="en-US"/>
              </w:rPr>
              <w:t xml:space="preserve"> shall be present; </w:t>
            </w:r>
            <w:r w:rsidRPr="00D5200C">
              <w:rPr>
                <w:lang w:val="en-US"/>
              </w:rPr>
              <w:br/>
              <w:t>or</w:t>
            </w:r>
            <w:r w:rsidRPr="00D5200C">
              <w:rPr>
                <w:lang w:val="en-US"/>
              </w:rPr>
              <w:br/>
              <w:t xml:space="preserve">UPU data update has been sent to the AMF; Acknowledgement has been requested. In this state </w:t>
            </w:r>
            <w:proofErr w:type="spellStart"/>
            <w:r w:rsidRPr="00D5200C">
              <w:rPr>
                <w:lang w:val="en-US"/>
              </w:rPr>
              <w:t>upuXmacIue</w:t>
            </w:r>
            <w:proofErr w:type="spellEnd"/>
            <w:r w:rsidRPr="00D5200C">
              <w:rPr>
                <w:lang w:val="en-US"/>
              </w:rPr>
              <w:t xml:space="preserv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0B15731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9981C"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D474F" w14:textId="77777777" w:rsidR="007C4061" w:rsidRPr="00D5200C" w:rsidRDefault="007C4061" w:rsidP="00C17C4C">
            <w:pPr>
              <w:pStyle w:val="TAL"/>
              <w:rPr>
                <w:lang w:val="en-US" w:eastAsia="zh-CN"/>
              </w:rPr>
            </w:pPr>
            <w:r w:rsidRPr="00D5200C">
              <w:rPr>
                <w:lang w:val="en-US"/>
              </w:rPr>
              <w:t xml:space="preserve">SOR data update has been acknowledged by the UE. In this state </w:t>
            </w:r>
            <w:proofErr w:type="spellStart"/>
            <w:r w:rsidRPr="00D5200C">
              <w:rPr>
                <w:lang w:val="en-US"/>
              </w:rPr>
              <w:t>sorXmacIue</w:t>
            </w:r>
            <w:proofErr w:type="spellEnd"/>
            <w:r w:rsidRPr="00D5200C">
              <w:rPr>
                <w:lang w:val="en-US"/>
              </w:rPr>
              <w:t xml:space="preserve"> and </w:t>
            </w:r>
            <w:proofErr w:type="spellStart"/>
            <w:r w:rsidRPr="00D5200C">
              <w:rPr>
                <w:lang w:val="en-US"/>
              </w:rPr>
              <w:t>sorMacIue</w:t>
            </w:r>
            <w:proofErr w:type="spellEnd"/>
            <w:r w:rsidRPr="00D5200C">
              <w:rPr>
                <w:lang w:val="en-US"/>
              </w:rPr>
              <w:t xml:space="preserve"> shall be present;</w:t>
            </w:r>
            <w:r w:rsidRPr="00D5200C">
              <w:rPr>
                <w:lang w:val="en-US"/>
              </w:rPr>
              <w:br/>
              <w:t>or</w:t>
            </w:r>
            <w:r w:rsidRPr="00D5200C">
              <w:rPr>
                <w:lang w:val="en-US"/>
              </w:rPr>
              <w:br/>
              <w:t xml:space="preserve">UPU data update has been acknowledged by the UE. In this state </w:t>
            </w:r>
            <w:proofErr w:type="spellStart"/>
            <w:r w:rsidRPr="00D5200C">
              <w:rPr>
                <w:lang w:val="en-US"/>
              </w:rPr>
              <w:t>upuXmacIue</w:t>
            </w:r>
            <w:proofErr w:type="spellEnd"/>
            <w:r w:rsidRPr="00D5200C">
              <w:rPr>
                <w:lang w:val="en-US"/>
              </w:rPr>
              <w:t xml:space="preserve"> and </w:t>
            </w:r>
            <w:proofErr w:type="spellStart"/>
            <w:r w:rsidRPr="00D5200C">
              <w:rPr>
                <w:lang w:val="en-US"/>
              </w:rPr>
              <w:t>upuMacIue</w:t>
            </w:r>
            <w:proofErr w:type="spellEnd"/>
            <w:r w:rsidRPr="00D5200C">
              <w:rPr>
                <w:lang w:val="en-US"/>
              </w:rPr>
              <w:t xml:space="preserv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0A345C" w:rsidRPr="00BC4D08" w14:paraId="189AA31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9A302" w14:textId="0DA45756" w:rsidR="000A345C" w:rsidRPr="00D5200C" w:rsidRDefault="000A345C" w:rsidP="000A345C">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F6822" w14:textId="74B72E45" w:rsidR="000A345C" w:rsidRPr="00D5200C" w:rsidRDefault="000A345C" w:rsidP="000A345C">
            <w:pPr>
              <w:pStyle w:val="TAL"/>
              <w:rPr>
                <w:lang w:val="en-US"/>
              </w:rPr>
            </w:pPr>
            <w:r>
              <w:rPr>
                <w:lang w:val="en-US"/>
              </w:rPr>
              <w:t>SOR data update / UPU data update has been sent to the AMF, but could not be forwarded to the UE due to the UE not being reachable.</w:t>
            </w:r>
          </w:p>
        </w:tc>
      </w:tr>
    </w:tbl>
    <w:p w14:paraId="50EC5D6B" w14:textId="5D3696D6" w:rsidR="007C4061" w:rsidRDefault="007C4061" w:rsidP="00842E08">
      <w:pPr>
        <w:rPr>
          <w:lang w:eastAsia="zh-CN"/>
        </w:rPr>
      </w:pPr>
    </w:p>
    <w:p w14:paraId="0629DF8B" w14:textId="46E12709" w:rsidR="008A495A" w:rsidRDefault="008A495A" w:rsidP="008A495A">
      <w:pPr>
        <w:pStyle w:val="Heading4"/>
      </w:pPr>
      <w:bookmarkStart w:id="2026" w:name="_Toc114765834"/>
      <w:r>
        <w:lastRenderedPageBreak/>
        <w:t>5.4.3.10</w:t>
      </w:r>
      <w:r>
        <w:tab/>
        <w:t xml:space="preserve">Enumeration: </w:t>
      </w:r>
      <w:proofErr w:type="spellStart"/>
      <w:r>
        <w:t>PpDataType</w:t>
      </w:r>
      <w:bookmarkEnd w:id="2026"/>
      <w:proofErr w:type="spellEnd"/>
    </w:p>
    <w:p w14:paraId="0F718295" w14:textId="21967892" w:rsidR="008A495A" w:rsidRDefault="008A495A" w:rsidP="00842E08">
      <w:pPr>
        <w:pStyle w:val="TH"/>
      </w:pPr>
      <w:r>
        <w:t xml:space="preserve">Table 5.4.3.10-1: Enumeration </w:t>
      </w:r>
      <w:proofErr w:type="spellStart"/>
      <w:r>
        <w:rPr>
          <w:lang w:val="en-US"/>
        </w:rPr>
        <w:t>PpDataType</w:t>
      </w:r>
      <w:proofErr w:type="spellEnd"/>
    </w:p>
    <w:tbl>
      <w:tblPr>
        <w:tblW w:w="4650" w:type="pct"/>
        <w:tblCellMar>
          <w:left w:w="0" w:type="dxa"/>
          <w:right w:w="0" w:type="dxa"/>
        </w:tblCellMar>
        <w:tblLook w:val="04A0" w:firstRow="1" w:lastRow="0" w:firstColumn="1" w:lastColumn="0" w:noHBand="0" w:noVBand="1"/>
      </w:tblPr>
      <w:tblGrid>
        <w:gridCol w:w="3795"/>
        <w:gridCol w:w="5372"/>
      </w:tblGrid>
      <w:tr w:rsidR="008A495A" w14:paraId="1DCF63C2" w14:textId="77777777" w:rsidTr="009562F4">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B529E" w14:textId="77777777" w:rsidR="008A495A" w:rsidRDefault="008A495A" w:rsidP="009562F4">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D2BA0" w14:textId="77777777" w:rsidR="008A495A" w:rsidRDefault="008A495A" w:rsidP="009562F4">
            <w:pPr>
              <w:pStyle w:val="TAH"/>
              <w:rPr>
                <w:lang w:val="en-US"/>
              </w:rPr>
            </w:pPr>
            <w:r>
              <w:rPr>
                <w:lang w:val="en-US"/>
              </w:rPr>
              <w:t>Description</w:t>
            </w:r>
          </w:p>
        </w:tc>
      </w:tr>
      <w:tr w:rsidR="008A495A" w14:paraId="351CD94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2B9A8" w14:textId="77777777" w:rsidR="008A495A" w:rsidRDefault="008A495A" w:rsidP="009562F4">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3402" w14:textId="77777777" w:rsidR="008A495A" w:rsidRDefault="008A495A" w:rsidP="009562F4">
            <w:pPr>
              <w:pStyle w:val="TAL"/>
              <w:rPr>
                <w:lang w:val="en-US"/>
              </w:rPr>
            </w:pPr>
            <w:r>
              <w:rPr>
                <w:rFonts w:cs="Arial"/>
                <w:szCs w:val="18"/>
              </w:rPr>
              <w:t>Communication Characteristics</w:t>
            </w:r>
            <w:r>
              <w:rPr>
                <w:lang w:val="en-US"/>
              </w:rPr>
              <w:t xml:space="preserve"> Parameters</w:t>
            </w:r>
          </w:p>
        </w:tc>
      </w:tr>
      <w:tr w:rsidR="008A495A" w14:paraId="175C930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7C372" w14:textId="77777777" w:rsidR="008A495A" w:rsidRDefault="008A495A" w:rsidP="009562F4">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1B9AA" w14:textId="77777777" w:rsidR="008A495A" w:rsidRDefault="008A495A" w:rsidP="009562F4">
            <w:pPr>
              <w:pStyle w:val="TAL"/>
              <w:rPr>
                <w:lang w:val="en-US"/>
              </w:rPr>
            </w:pPr>
            <w:r>
              <w:rPr>
                <w:rFonts w:cs="Arial"/>
                <w:szCs w:val="18"/>
              </w:rPr>
              <w:t>Expected UE Behaviour Parameters</w:t>
            </w:r>
          </w:p>
        </w:tc>
      </w:tr>
      <w:tr w:rsidR="008A495A" w14:paraId="223DFAC6"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0B547" w14:textId="77777777" w:rsidR="008A495A" w:rsidRDefault="008A495A" w:rsidP="009562F4">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740CE" w14:textId="77777777" w:rsidR="008A495A" w:rsidRDefault="008A495A" w:rsidP="009562F4">
            <w:pPr>
              <w:pStyle w:val="TAL"/>
              <w:rPr>
                <w:lang w:val="en-US"/>
              </w:rPr>
            </w:pPr>
            <w:r>
              <w:rPr>
                <w:rFonts w:cs="Arial"/>
                <w:szCs w:val="18"/>
              </w:rPr>
              <w:t>Enhanced Coverage Restriction Parameters</w:t>
            </w:r>
          </w:p>
        </w:tc>
      </w:tr>
      <w:tr w:rsidR="008A495A" w14:paraId="5A9A04A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CA52E6" w14:textId="77777777" w:rsidR="008A495A" w:rsidRDefault="008A495A" w:rsidP="009562F4">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B1AA4" w14:textId="77777777" w:rsidR="008A495A" w:rsidRDefault="008A495A" w:rsidP="009562F4">
            <w:pPr>
              <w:pStyle w:val="TAL"/>
              <w:rPr>
                <w:lang w:val="en-US"/>
              </w:rPr>
            </w:pPr>
            <w:r>
              <w:rPr>
                <w:rFonts w:cs="Arial"/>
                <w:szCs w:val="18"/>
              </w:rPr>
              <w:t>ACS Information</w:t>
            </w:r>
          </w:p>
        </w:tc>
      </w:tr>
      <w:tr w:rsidR="008A495A" w14:paraId="6212E577"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17D44" w14:textId="77777777" w:rsidR="008A495A" w:rsidRDefault="008A495A" w:rsidP="009562F4">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8A8B" w14:textId="77777777" w:rsidR="008A495A" w:rsidRDefault="008A495A" w:rsidP="009562F4">
            <w:pPr>
              <w:pStyle w:val="TAL"/>
              <w:rPr>
                <w:lang w:val="en-US"/>
              </w:rPr>
            </w:pPr>
            <w:r>
              <w:rPr>
                <w:lang w:val="en-US"/>
              </w:rPr>
              <w:t>Trace Data</w:t>
            </w:r>
          </w:p>
        </w:tc>
      </w:tr>
      <w:tr w:rsidR="008A495A" w14:paraId="4287405A"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9E086" w14:textId="77777777" w:rsidR="008A495A" w:rsidRDefault="008A495A" w:rsidP="009562F4">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7236F" w14:textId="77777777" w:rsidR="008A495A" w:rsidRDefault="008A495A" w:rsidP="009562F4">
            <w:pPr>
              <w:pStyle w:val="TAL"/>
              <w:rPr>
                <w:lang w:val="en-US"/>
              </w:rPr>
            </w:pPr>
            <w:r>
              <w:rPr>
                <w:rFonts w:cs="Arial"/>
                <w:szCs w:val="18"/>
              </w:rPr>
              <w:t>Session Transfer Number for SRVCC</w:t>
            </w:r>
          </w:p>
        </w:tc>
      </w:tr>
      <w:tr w:rsidR="008A495A" w14:paraId="2ADF2F1C"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C8D2B" w14:textId="77777777" w:rsidR="008A495A" w:rsidRDefault="008A495A" w:rsidP="009562F4">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0879C" w14:textId="77777777" w:rsidR="008A495A" w:rsidRDefault="008A495A" w:rsidP="009562F4">
            <w:pPr>
              <w:pStyle w:val="TAL"/>
              <w:rPr>
                <w:lang w:val="en-US"/>
              </w:rPr>
            </w:pPr>
            <w:r>
              <w:rPr>
                <w:rFonts w:cs="Arial"/>
                <w:szCs w:val="18"/>
              </w:rPr>
              <w:t>LCS Privacy Parameters</w:t>
            </w:r>
          </w:p>
        </w:tc>
      </w:tr>
      <w:tr w:rsidR="008A495A" w14:paraId="2FAF428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F0AEE" w14:textId="77777777" w:rsidR="008A495A" w:rsidRDefault="008A495A" w:rsidP="009562F4">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32A6B" w14:textId="77777777" w:rsidR="008A495A" w:rsidRDefault="008A495A" w:rsidP="009562F4">
            <w:pPr>
              <w:pStyle w:val="TAL"/>
            </w:pPr>
            <w:r>
              <w:rPr>
                <w:rFonts w:cs="Arial"/>
                <w:szCs w:val="18"/>
              </w:rPr>
              <w:t>Steering of Roaming information to be conveyed to a UE</w:t>
            </w:r>
          </w:p>
        </w:tc>
      </w:tr>
    </w:tbl>
    <w:p w14:paraId="12456D7B" w14:textId="77777777" w:rsidR="008A495A" w:rsidRPr="00403FA5" w:rsidRDefault="008A495A" w:rsidP="00842E08">
      <w:pPr>
        <w:rPr>
          <w:lang w:eastAsia="zh-CN"/>
        </w:rPr>
      </w:pPr>
    </w:p>
    <w:p w14:paraId="16C8B095" w14:textId="77777777" w:rsidR="007C4061" w:rsidRPr="00533C32" w:rsidRDefault="007C4061" w:rsidP="006352FE">
      <w:pPr>
        <w:pStyle w:val="Heading3"/>
      </w:pPr>
      <w:bookmarkStart w:id="2027" w:name="_Toc20127192"/>
      <w:bookmarkStart w:id="2028" w:name="_Toc27589183"/>
      <w:bookmarkStart w:id="2029" w:name="_Toc36459989"/>
      <w:bookmarkStart w:id="2030" w:name="_Toc45029585"/>
      <w:bookmarkStart w:id="2031" w:name="_Toc56520216"/>
      <w:bookmarkStart w:id="2032" w:name="_Toc114765835"/>
      <w:r w:rsidRPr="00533C32">
        <w:t>5.4.4</w:t>
      </w:r>
      <w:r w:rsidRPr="00533C32">
        <w:tab/>
        <w:t>Binary data</w:t>
      </w:r>
      <w:bookmarkEnd w:id="2027"/>
      <w:bookmarkEnd w:id="2028"/>
      <w:bookmarkEnd w:id="2029"/>
      <w:bookmarkEnd w:id="2030"/>
      <w:bookmarkEnd w:id="2031"/>
      <w:bookmarkEnd w:id="2032"/>
    </w:p>
    <w:p w14:paraId="2C2B0E62" w14:textId="77777777" w:rsidR="007C4061" w:rsidRPr="00533C32" w:rsidRDefault="007C4061" w:rsidP="00842E08">
      <w:pPr>
        <w:rPr>
          <w:lang w:eastAsia="zh-CN"/>
        </w:rPr>
      </w:pPr>
      <w:r w:rsidRPr="00533C32">
        <w:rPr>
          <w:lang w:eastAsia="zh-CN"/>
        </w:rPr>
        <w:t>N/A</w:t>
      </w:r>
    </w:p>
    <w:p w14:paraId="0AD39FAB" w14:textId="77777777" w:rsidR="007C4061" w:rsidRPr="00533C32" w:rsidRDefault="007C4061" w:rsidP="006352FE">
      <w:pPr>
        <w:pStyle w:val="Heading2"/>
        <w:rPr>
          <w:lang w:eastAsia="zh-CN"/>
        </w:rPr>
      </w:pPr>
      <w:bookmarkStart w:id="2033" w:name="_Toc20127193"/>
      <w:bookmarkStart w:id="2034" w:name="_Toc27589184"/>
      <w:bookmarkStart w:id="2035" w:name="_Toc36459990"/>
      <w:bookmarkStart w:id="2036" w:name="_Toc45029586"/>
      <w:bookmarkStart w:id="2037" w:name="_Toc56520217"/>
      <w:bookmarkStart w:id="2038" w:name="_Toc114765836"/>
      <w:r w:rsidRPr="00533C32">
        <w:rPr>
          <w:lang w:eastAsia="zh-CN"/>
        </w:rPr>
        <w:t>5.5</w:t>
      </w:r>
      <w:r w:rsidRPr="00533C32">
        <w:rPr>
          <w:lang w:eastAsia="zh-CN"/>
        </w:rPr>
        <w:tab/>
        <w:t>Error handling</w:t>
      </w:r>
      <w:bookmarkEnd w:id="2033"/>
      <w:bookmarkEnd w:id="2034"/>
      <w:bookmarkEnd w:id="2035"/>
      <w:bookmarkEnd w:id="2036"/>
      <w:bookmarkEnd w:id="2037"/>
      <w:bookmarkEnd w:id="2038"/>
    </w:p>
    <w:p w14:paraId="73A12355" w14:textId="77777777" w:rsidR="007C4061" w:rsidRPr="00533C32" w:rsidRDefault="007C4061" w:rsidP="00842E08">
      <w:r w:rsidRPr="00533C32">
        <w:t xml:space="preserve">Table </w:t>
      </w:r>
      <w:r w:rsidRPr="00533C32">
        <w:rPr>
          <w:lang w:eastAsia="zh-CN"/>
        </w:rPr>
        <w:t>5.5</w:t>
      </w:r>
      <w:r w:rsidRPr="00533C32">
        <w:t xml:space="preserve">-1 lists common response body data structures used within the </w:t>
      </w:r>
      <w:proofErr w:type="spellStart"/>
      <w:r w:rsidRPr="00533C32">
        <w:rPr>
          <w:lang w:eastAsia="zh-CN"/>
        </w:rPr>
        <w:t>Nudr-dr</w:t>
      </w:r>
      <w:proofErr w:type="spellEnd"/>
      <w:r w:rsidRPr="00533C32">
        <w:t xml:space="preserve"> API</w:t>
      </w:r>
    </w:p>
    <w:p w14:paraId="07D56746" w14:textId="77777777" w:rsidR="007C4061" w:rsidRPr="00533C32" w:rsidRDefault="007C4061" w:rsidP="00842E08">
      <w:pPr>
        <w:pStyle w:val="TH"/>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498FC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916B"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EC2770E"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55E5557"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EFCAAD1" w14:textId="77777777" w:rsidR="007C4061" w:rsidRPr="00D5200C" w:rsidRDefault="007C4061" w:rsidP="00C17C4C">
            <w:pPr>
              <w:pStyle w:val="TAL"/>
              <w:rPr>
                <w:b/>
                <w:lang w:val="en-US"/>
              </w:rPr>
            </w:pPr>
            <w:r w:rsidRPr="00D5200C">
              <w:rPr>
                <w:b/>
                <w:lang w:val="en-US"/>
              </w:rPr>
              <w:t>Response</w:t>
            </w:r>
          </w:p>
          <w:p w14:paraId="3E320751"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04F7DC7" w14:textId="77777777" w:rsidR="007C4061" w:rsidRPr="00D5200C" w:rsidRDefault="007C4061" w:rsidP="00C17C4C">
            <w:pPr>
              <w:pStyle w:val="TAL"/>
              <w:rPr>
                <w:b/>
                <w:lang w:val="en-US"/>
              </w:rPr>
            </w:pPr>
            <w:r w:rsidRPr="00D5200C">
              <w:rPr>
                <w:b/>
                <w:lang w:val="en-US"/>
              </w:rPr>
              <w:t>Description</w:t>
            </w:r>
          </w:p>
        </w:tc>
      </w:tr>
      <w:tr w:rsidR="007C4061" w:rsidRPr="00BC4D08" w14:paraId="04F6859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AD593" w14:textId="77777777" w:rsidR="007C4061" w:rsidRPr="00D5200C" w:rsidRDefault="007C4061" w:rsidP="00C17C4C">
            <w:pPr>
              <w:pStyle w:val="TAL"/>
              <w:rPr>
                <w:lang w:val="en-US" w:eastAsia="zh-CN"/>
              </w:rPr>
            </w:pPr>
            <w:proofErr w:type="spellStart"/>
            <w:r w:rsidRPr="00D5200C">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4C80288A"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0228D"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95A750E"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E49816A"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3873759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6EDF2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40740CCF" w14:textId="77777777" w:rsidR="007C4061" w:rsidRPr="00533C32" w:rsidRDefault="007C4061" w:rsidP="00842E08">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3F1C4168" w14:textId="77777777" w:rsidR="007C4061" w:rsidRPr="00533C32" w:rsidRDefault="007C4061" w:rsidP="006352FE">
      <w:pPr>
        <w:pStyle w:val="Heading2"/>
      </w:pPr>
      <w:bookmarkStart w:id="2039" w:name="_Toc20127194"/>
      <w:bookmarkStart w:id="2040" w:name="_Toc27589185"/>
      <w:bookmarkStart w:id="2041" w:name="_Toc36459991"/>
      <w:bookmarkStart w:id="2042" w:name="_Toc45029587"/>
      <w:bookmarkStart w:id="2043" w:name="_Toc56520218"/>
      <w:bookmarkStart w:id="2044" w:name="_Toc114765837"/>
      <w:r w:rsidRPr="00533C32">
        <w:rPr>
          <w:lang w:eastAsia="zh-CN"/>
        </w:rPr>
        <w:t>5.6</w:t>
      </w:r>
      <w:r w:rsidRPr="00533C32">
        <w:rPr>
          <w:lang w:eastAsia="zh-CN"/>
        </w:rPr>
        <w:tab/>
        <w:t>Feature negotiation</w:t>
      </w:r>
      <w:bookmarkEnd w:id="2039"/>
      <w:bookmarkEnd w:id="2040"/>
      <w:bookmarkEnd w:id="2041"/>
      <w:bookmarkEnd w:id="2042"/>
      <w:bookmarkEnd w:id="2043"/>
      <w:bookmarkEnd w:id="2044"/>
    </w:p>
    <w:p w14:paraId="3A061550" w14:textId="77777777" w:rsidR="007C4061" w:rsidRPr="00533C32" w:rsidRDefault="007C4061" w:rsidP="00842E08">
      <w:r w:rsidRPr="00533C32">
        <w:t>The optional features in table 6.1.</w:t>
      </w:r>
      <w:r w:rsidRPr="00533C32">
        <w:rPr>
          <w:lang w:eastAsia="zh-CN"/>
        </w:rPr>
        <w:t>8</w:t>
      </w:r>
      <w:r w:rsidRPr="00533C32">
        <w:t>-1 of</w:t>
      </w:r>
      <w:r>
        <w:t xml:space="preserve"> 3GPP TS </w:t>
      </w:r>
      <w:r w:rsidRPr="00533C32">
        <w:t>29.504</w:t>
      </w:r>
      <w:r>
        <w:t> </w:t>
      </w:r>
      <w:r w:rsidRPr="00533C32">
        <w:t xml:space="preserve">[2] are defined for the </w:t>
      </w:r>
      <w:proofErr w:type="spellStart"/>
      <w:r w:rsidRPr="00533C32">
        <w:t>Nud</w:t>
      </w:r>
      <w:r w:rsidRPr="00533C32">
        <w:rPr>
          <w:lang w:eastAsia="zh-CN"/>
        </w:rPr>
        <w:t>r</w:t>
      </w:r>
      <w:r w:rsidRPr="00533C32">
        <w:t>_</w:t>
      </w:r>
      <w:r w:rsidRPr="00533C32">
        <w:rPr>
          <w:lang w:eastAsia="zh-CN"/>
        </w:rPr>
        <w:t>DataRepository</w:t>
      </w:r>
      <w:proofErr w:type="spellEnd"/>
      <w:r w:rsidRPr="00533C32">
        <w:rPr>
          <w:lang w:eastAsia="zh-CN"/>
        </w:rPr>
        <w:t xml:space="preserve"> </w:t>
      </w:r>
      <w:r w:rsidRPr="00533C32">
        <w:t>API. They shall be negotiated using the extensibility mechanism defined in clause 6.6 of</w:t>
      </w:r>
      <w:r>
        <w:t xml:space="preserve"> 3GPP TS </w:t>
      </w:r>
      <w:r w:rsidRPr="00533C32">
        <w:t>29.500</w:t>
      </w:r>
      <w:r>
        <w:t> </w:t>
      </w:r>
      <w:r w:rsidRPr="00533C32">
        <w:t>[8].</w:t>
      </w:r>
    </w:p>
    <w:p w14:paraId="166C726F" w14:textId="77777777" w:rsidR="007C4061" w:rsidRPr="00533C32" w:rsidRDefault="007C4061" w:rsidP="00842E08">
      <w:pPr>
        <w:rPr>
          <w:lang w:eastAsia="zh-CN"/>
        </w:rPr>
      </w:pPr>
    </w:p>
    <w:p w14:paraId="596ED408" w14:textId="77777777" w:rsidR="007C4061" w:rsidRPr="00533C32" w:rsidRDefault="007C4061" w:rsidP="007C4061">
      <w:pPr>
        <w:pStyle w:val="Heading8"/>
      </w:pPr>
      <w:bookmarkStart w:id="2045" w:name="_Toc20127195"/>
      <w:bookmarkStart w:id="2046" w:name="_Toc27589186"/>
      <w:bookmarkStart w:id="2047" w:name="_Toc36459992"/>
      <w:bookmarkStart w:id="2048" w:name="_Toc45029588"/>
      <w:bookmarkStart w:id="2049" w:name="_Toc56520219"/>
      <w:bookmarkStart w:id="2050" w:name="_Toc114765838"/>
      <w:r w:rsidRPr="00533C32">
        <w:t>Annex A (normative):</w:t>
      </w:r>
      <w:r w:rsidRPr="00533C32">
        <w:br/>
        <w:t>OpenAPI specification</w:t>
      </w:r>
      <w:bookmarkEnd w:id="2045"/>
      <w:bookmarkEnd w:id="2046"/>
      <w:bookmarkEnd w:id="2047"/>
      <w:bookmarkEnd w:id="2048"/>
      <w:bookmarkEnd w:id="2049"/>
      <w:bookmarkEnd w:id="2050"/>
    </w:p>
    <w:p w14:paraId="0BC90A3B" w14:textId="77777777" w:rsidR="007C4061" w:rsidRPr="00533C32" w:rsidRDefault="007C4061" w:rsidP="00E460C1">
      <w:pPr>
        <w:pStyle w:val="Heading1"/>
      </w:pPr>
      <w:bookmarkStart w:id="2051" w:name="_Toc20127196"/>
      <w:bookmarkStart w:id="2052" w:name="_Toc27589187"/>
      <w:bookmarkStart w:id="2053" w:name="_Toc36459993"/>
      <w:bookmarkStart w:id="2054" w:name="_Toc45029589"/>
      <w:bookmarkStart w:id="2055" w:name="_Toc56520220"/>
      <w:bookmarkStart w:id="2056" w:name="_Toc114765839"/>
      <w:r w:rsidRPr="00533C32">
        <w:t>A.1</w:t>
      </w:r>
      <w:r w:rsidRPr="00533C32">
        <w:tab/>
        <w:t>General</w:t>
      </w:r>
      <w:bookmarkEnd w:id="2051"/>
      <w:bookmarkEnd w:id="2052"/>
      <w:bookmarkEnd w:id="2053"/>
      <w:bookmarkEnd w:id="2054"/>
      <w:bookmarkEnd w:id="2055"/>
      <w:bookmarkEnd w:id="2056"/>
    </w:p>
    <w:p w14:paraId="3A9A2C50" w14:textId="77777777" w:rsidR="007C4061" w:rsidRPr="00533C32" w:rsidRDefault="007C4061" w:rsidP="00842E08">
      <w:pPr>
        <w:rPr>
          <w:lang w:val="en-US" w:eastAsia="zh-CN"/>
        </w:rPr>
      </w:pPr>
      <w:r w:rsidRPr="00533C32">
        <w:rPr>
          <w:lang w:val="en-US"/>
        </w:rPr>
        <w:t xml:space="preserve">This Annex specifies the formal definition of the </w:t>
      </w:r>
      <w:proofErr w:type="spellStart"/>
      <w:r w:rsidRPr="00533C32">
        <w:rPr>
          <w:lang w:val="en-US"/>
        </w:rPr>
        <w:t>N</w:t>
      </w:r>
      <w:r w:rsidRPr="00533C32">
        <w:rPr>
          <w:lang w:val="en-US" w:eastAsia="zh-CN"/>
        </w:rPr>
        <w:t>udr</w:t>
      </w:r>
      <w:r w:rsidRPr="00533C32">
        <w:rPr>
          <w:lang w:val="en-US"/>
        </w:rPr>
        <w:t>_</w:t>
      </w:r>
      <w:r w:rsidRPr="00533C32">
        <w:rPr>
          <w:lang w:val="en-US" w:eastAsia="zh-CN"/>
        </w:rPr>
        <w:t>DataRepository</w:t>
      </w:r>
      <w:proofErr w:type="spellEnd"/>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47A2B95A" w14:textId="77777777" w:rsidR="007C4061" w:rsidRPr="00533C32" w:rsidRDefault="007C4061" w:rsidP="00842E08">
      <w:r w:rsidRPr="00533C32">
        <w:t>This Annex takes precedence when being discrepant to other parts of the specification with respect to the encoding of information elements and methods within the API(s).</w:t>
      </w:r>
    </w:p>
    <w:p w14:paraId="48AD85B1" w14:textId="77777777" w:rsidR="007C4061" w:rsidRPr="00533C32" w:rsidRDefault="007C4061" w:rsidP="007C4061">
      <w:pPr>
        <w:pStyle w:val="NO"/>
      </w:pPr>
      <w:r w:rsidRPr="00533C32">
        <w:lastRenderedPageBreak/>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3EEA287" w14:textId="77777777" w:rsidR="00C34A5D" w:rsidRDefault="007C4061" w:rsidP="00842E08">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34DDFCF8" w14:textId="77777777" w:rsidR="007C4061" w:rsidRPr="00533C32" w:rsidRDefault="007C4061" w:rsidP="00E460C1">
      <w:pPr>
        <w:pStyle w:val="Heading1"/>
      </w:pPr>
      <w:bookmarkStart w:id="2057" w:name="_Toc20127197"/>
      <w:bookmarkStart w:id="2058" w:name="_Toc27589188"/>
      <w:bookmarkStart w:id="2059" w:name="_Toc36459994"/>
      <w:bookmarkStart w:id="2060" w:name="_Toc45029590"/>
      <w:bookmarkStart w:id="2061" w:name="_Toc56520221"/>
      <w:bookmarkStart w:id="2062" w:name="_Toc114765840"/>
      <w:r w:rsidRPr="00533C32">
        <w:t>A.2</w:t>
      </w:r>
      <w:r w:rsidRPr="00533C32">
        <w:tab/>
      </w:r>
      <w:proofErr w:type="spellStart"/>
      <w:r w:rsidRPr="00533C32">
        <w:t>Nudr_DataRepository</w:t>
      </w:r>
      <w:proofErr w:type="spellEnd"/>
      <w:r w:rsidRPr="00533C32">
        <w:t xml:space="preserve"> API for Subscription Data</w:t>
      </w:r>
      <w:bookmarkEnd w:id="2057"/>
      <w:bookmarkEnd w:id="2058"/>
      <w:bookmarkEnd w:id="2059"/>
      <w:bookmarkEnd w:id="2060"/>
      <w:bookmarkEnd w:id="2061"/>
      <w:bookmarkEnd w:id="2062"/>
    </w:p>
    <w:p w14:paraId="433E8D76" w14:textId="77777777" w:rsidR="007C4061" w:rsidRPr="00533C32" w:rsidRDefault="007C4061" w:rsidP="00842E08">
      <w:pPr>
        <w:rPr>
          <w:lang w:eastAsia="zh-CN"/>
        </w:rPr>
      </w:pPr>
      <w:bookmarkStart w:id="2063"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885269">
      <w:pPr>
        <w:pStyle w:val="PL"/>
        <w:rPr>
          <w:lang w:eastAsia="zh-CN"/>
        </w:rPr>
      </w:pPr>
    </w:p>
    <w:p w14:paraId="29745C23" w14:textId="77777777" w:rsidR="007C4061" w:rsidRPr="00533C32" w:rsidRDefault="007C4061" w:rsidP="00885269">
      <w:pPr>
        <w:pStyle w:val="PL"/>
      </w:pPr>
      <w:proofErr w:type="spellStart"/>
      <w:r w:rsidRPr="00533C32">
        <w:t>openapi</w:t>
      </w:r>
      <w:proofErr w:type="spellEnd"/>
      <w:r w:rsidRPr="00533C32">
        <w:t>: 3.0.0</w:t>
      </w:r>
    </w:p>
    <w:p w14:paraId="6FFF6C93" w14:textId="77777777" w:rsidR="007C4061" w:rsidRPr="00533C32" w:rsidRDefault="007C4061" w:rsidP="00885269">
      <w:pPr>
        <w:pStyle w:val="PL"/>
        <w:rPr>
          <w:lang w:eastAsia="zh-CN"/>
        </w:rPr>
      </w:pPr>
      <w:r w:rsidRPr="00533C32">
        <w:t>info:</w:t>
      </w:r>
    </w:p>
    <w:p w14:paraId="34F536A5" w14:textId="77777777" w:rsidR="007C4061" w:rsidRPr="00533C32" w:rsidRDefault="007C4061" w:rsidP="00885269">
      <w:pPr>
        <w:pStyle w:val="PL"/>
        <w:rPr>
          <w:lang w:eastAsia="zh-CN"/>
        </w:rPr>
      </w:pPr>
      <w:r w:rsidRPr="00533C32">
        <w:t xml:space="preserve">  version: '-'</w:t>
      </w:r>
    </w:p>
    <w:p w14:paraId="3E3E1981" w14:textId="77777777" w:rsidR="007C4061" w:rsidRPr="00533C32" w:rsidRDefault="007C4061" w:rsidP="00885269">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F65413A" w14:textId="77777777" w:rsidR="007C4061" w:rsidRPr="00533C32" w:rsidRDefault="007C4061" w:rsidP="00885269">
      <w:pPr>
        <w:pStyle w:val="PL"/>
        <w:rPr>
          <w:lang w:eastAsia="zh-CN"/>
        </w:rPr>
      </w:pPr>
      <w:r w:rsidRPr="00533C32">
        <w:t xml:space="preserve">  description: |</w:t>
      </w:r>
    </w:p>
    <w:p w14:paraId="1A844655" w14:textId="77777777" w:rsidR="007C4061" w:rsidRPr="00533C32" w:rsidRDefault="007C4061" w:rsidP="00885269">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5F8AF2E2" w14:textId="77777777" w:rsidR="007C4061" w:rsidRPr="00533C32" w:rsidRDefault="007C4061" w:rsidP="00885269">
      <w:pPr>
        <w:pStyle w:val="PL"/>
        <w:rPr>
          <w:lang w:eastAsia="zh-CN"/>
        </w:rPr>
      </w:pPr>
      <w:r w:rsidRPr="00533C32">
        <w:t xml:space="preserve">    The API version is defined in 3GPP TS 29.504</w:t>
      </w:r>
      <w:r w:rsidRPr="00533C32">
        <w:rPr>
          <w:lang w:eastAsia="zh-CN"/>
        </w:rPr>
        <w:t>.</w:t>
      </w:r>
    </w:p>
    <w:p w14:paraId="7094B74B" w14:textId="1429E1AC" w:rsidR="007C4061" w:rsidRPr="00533C32" w:rsidRDefault="007C4061" w:rsidP="00885269">
      <w:pPr>
        <w:pStyle w:val="PL"/>
        <w:rPr>
          <w:lang w:eastAsia="zh-CN"/>
        </w:rPr>
      </w:pPr>
      <w:r w:rsidRPr="00533C32">
        <w:t xml:space="preserve">    © 20</w:t>
      </w:r>
      <w:r>
        <w:rPr>
          <w:rFonts w:hint="eastAsia"/>
          <w:lang w:eastAsia="zh-CN"/>
        </w:rPr>
        <w:t>2</w:t>
      </w:r>
      <w:r w:rsidR="00F535CD">
        <w:rPr>
          <w:lang w:eastAsia="zh-CN"/>
        </w:rPr>
        <w:t>2</w:t>
      </w:r>
      <w:r w:rsidRPr="00533C32">
        <w:t>, 3GPP Organizational Partners (ARIB, ATIS, CCSA, ETSI, TSDSI, TTA, TTC).</w:t>
      </w:r>
    </w:p>
    <w:p w14:paraId="1448A75E" w14:textId="77777777" w:rsidR="007C4061" w:rsidRPr="00533C32" w:rsidRDefault="007C4061" w:rsidP="00885269">
      <w:pPr>
        <w:pStyle w:val="PL"/>
        <w:rPr>
          <w:lang w:eastAsia="zh-CN"/>
        </w:rPr>
      </w:pPr>
      <w:r w:rsidRPr="00533C32">
        <w:t xml:space="preserve">    All rights reserved.</w:t>
      </w:r>
    </w:p>
    <w:p w14:paraId="42498303" w14:textId="77777777" w:rsidR="007C4061" w:rsidRPr="00533C32" w:rsidRDefault="007C4061" w:rsidP="00885269">
      <w:pPr>
        <w:pStyle w:val="PL"/>
        <w:rPr>
          <w:lang w:eastAsia="zh-CN"/>
        </w:rPr>
      </w:pPr>
    </w:p>
    <w:p w14:paraId="1933D6F8" w14:textId="77777777" w:rsidR="007C4061" w:rsidRPr="00533C32" w:rsidRDefault="007C4061" w:rsidP="00885269">
      <w:pPr>
        <w:pStyle w:val="PL"/>
      </w:pPr>
      <w:proofErr w:type="spellStart"/>
      <w:r w:rsidRPr="00533C32">
        <w:t>externalDocs</w:t>
      </w:r>
      <w:proofErr w:type="spellEnd"/>
      <w:r w:rsidRPr="00533C32">
        <w:t>:</w:t>
      </w:r>
    </w:p>
    <w:p w14:paraId="74CAA981" w14:textId="1CA13904" w:rsidR="007C4061" w:rsidRPr="00533C32" w:rsidRDefault="007C4061" w:rsidP="00885269">
      <w:pPr>
        <w:pStyle w:val="PL"/>
      </w:pPr>
      <w:r w:rsidRPr="00533C32">
        <w:t xml:space="preserve">  description: 3GPP TS 29.505 V1</w:t>
      </w:r>
      <w:r w:rsidRPr="00533C32">
        <w:rPr>
          <w:rFonts w:hint="eastAsia"/>
          <w:lang w:eastAsia="zh-CN"/>
        </w:rPr>
        <w:t>6</w:t>
      </w:r>
      <w:r w:rsidRPr="00533C32">
        <w:t>.</w:t>
      </w:r>
      <w:r w:rsidR="007C2A45">
        <w:rPr>
          <w:lang w:eastAsia="zh-CN"/>
        </w:rPr>
        <w:t>10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DD5A9A9" w14:textId="77777777" w:rsidR="007C4061" w:rsidRPr="00533C32" w:rsidRDefault="007C4061" w:rsidP="00885269">
      <w:pPr>
        <w:pStyle w:val="PL"/>
        <w:rPr>
          <w:lang w:eastAsia="zh-CN"/>
        </w:rPr>
      </w:pPr>
      <w:r w:rsidRPr="00533C32">
        <w:t xml:space="preserve">  url: 'http://www.3gpp.org/ftp/Specs/archive/29_series/29.505/'</w:t>
      </w:r>
    </w:p>
    <w:p w14:paraId="28DA6C2C" w14:textId="77777777" w:rsidR="007C4061" w:rsidRPr="00533C32" w:rsidRDefault="007C4061" w:rsidP="00885269">
      <w:pPr>
        <w:pStyle w:val="PL"/>
        <w:rPr>
          <w:lang w:eastAsia="zh-CN"/>
        </w:rPr>
      </w:pPr>
    </w:p>
    <w:p w14:paraId="5E749B2A" w14:textId="77777777" w:rsidR="007C4061" w:rsidRPr="00533C32" w:rsidRDefault="007C4061" w:rsidP="00885269">
      <w:pPr>
        <w:pStyle w:val="PL"/>
      </w:pPr>
      <w:r w:rsidRPr="00533C32">
        <w:t>paths:</w:t>
      </w:r>
    </w:p>
    <w:p w14:paraId="3A718987" w14:textId="77777777" w:rsidR="007C4061" w:rsidRPr="00533C32" w:rsidRDefault="007C4061" w:rsidP="00885269">
      <w:pPr>
        <w:pStyle w:val="PL"/>
      </w:pPr>
    </w:p>
    <w:p w14:paraId="30B5CFC5" w14:textId="77777777" w:rsidR="007C4061" w:rsidRPr="00533C32" w:rsidRDefault="007C4061" w:rsidP="00885269">
      <w:pPr>
        <w:pStyle w:val="PL"/>
      </w:pPr>
      <w:r w:rsidRPr="00533C32">
        <w:t xml:space="preserve">  /subscription-data/{ueId}/authentication-data</w:t>
      </w:r>
      <w:r w:rsidRPr="00533C32">
        <w:rPr>
          <w:lang w:eastAsia="zh-CN"/>
        </w:rPr>
        <w:t>/authentication-subscription</w:t>
      </w:r>
      <w:r w:rsidRPr="00533C32">
        <w:t>:</w:t>
      </w:r>
    </w:p>
    <w:p w14:paraId="49F0763B" w14:textId="77777777" w:rsidR="007C4061" w:rsidRPr="00533C32" w:rsidRDefault="007C4061" w:rsidP="00885269">
      <w:pPr>
        <w:pStyle w:val="PL"/>
      </w:pPr>
      <w:r w:rsidRPr="00533C32">
        <w:t xml:space="preserve">    get:</w:t>
      </w:r>
    </w:p>
    <w:p w14:paraId="28F4A215" w14:textId="77777777" w:rsidR="007C4061" w:rsidRPr="00533C32" w:rsidRDefault="007C4061" w:rsidP="00885269">
      <w:pPr>
        <w:pStyle w:val="PL"/>
      </w:pPr>
      <w:r w:rsidRPr="00533C32">
        <w:t xml:space="preserve">      summary: Retrieves the authentication </w:t>
      </w:r>
      <w:r w:rsidRPr="00533C32">
        <w:rPr>
          <w:lang w:eastAsia="zh-CN"/>
        </w:rPr>
        <w:t xml:space="preserve">subscription </w:t>
      </w:r>
      <w:r w:rsidRPr="00533C32">
        <w:t>data of a UE</w:t>
      </w:r>
    </w:p>
    <w:p w14:paraId="4BFAC1A4"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QueryAuth</w:t>
      </w:r>
      <w:r w:rsidRPr="00533C32">
        <w:rPr>
          <w:lang w:eastAsia="zh-CN"/>
        </w:rPr>
        <w:t>Subs</w:t>
      </w:r>
      <w:r w:rsidRPr="00533C32">
        <w:t>Data</w:t>
      </w:r>
      <w:proofErr w:type="spellEnd"/>
    </w:p>
    <w:p w14:paraId="6DE38B64" w14:textId="77777777" w:rsidR="007C4061" w:rsidRPr="00533C32" w:rsidRDefault="007C4061" w:rsidP="00885269">
      <w:pPr>
        <w:pStyle w:val="PL"/>
      </w:pPr>
      <w:r w:rsidRPr="00533C32">
        <w:t xml:space="preserve">      tags:</w:t>
      </w:r>
    </w:p>
    <w:p w14:paraId="4D675ADC" w14:textId="77777777" w:rsidR="007C4061" w:rsidRPr="00533C32" w:rsidRDefault="007C4061" w:rsidP="00885269">
      <w:pPr>
        <w:pStyle w:val="PL"/>
      </w:pPr>
      <w:r w:rsidRPr="00533C32">
        <w:t xml:space="preserve">        - Authentication Data (Document)</w:t>
      </w:r>
    </w:p>
    <w:p w14:paraId="11159A8B" w14:textId="77777777" w:rsidR="0032353A" w:rsidRDefault="0032353A" w:rsidP="00885269">
      <w:pPr>
        <w:pStyle w:val="PL"/>
      </w:pPr>
      <w:r>
        <w:t xml:space="preserve">      security:</w:t>
      </w:r>
    </w:p>
    <w:p w14:paraId="04D67A33" w14:textId="77777777" w:rsidR="0032353A" w:rsidRDefault="0032353A" w:rsidP="00885269">
      <w:pPr>
        <w:pStyle w:val="PL"/>
      </w:pPr>
      <w:r>
        <w:t xml:space="preserve">        - {}</w:t>
      </w:r>
    </w:p>
    <w:p w14:paraId="331AB6BE" w14:textId="77777777" w:rsidR="0032353A" w:rsidRDefault="0032353A" w:rsidP="00885269">
      <w:pPr>
        <w:pStyle w:val="PL"/>
      </w:pPr>
      <w:r>
        <w:t xml:space="preserve">        - oAuth2ClientCredentials:</w:t>
      </w:r>
    </w:p>
    <w:p w14:paraId="22E1640D" w14:textId="77777777" w:rsidR="0032353A" w:rsidRDefault="0032353A" w:rsidP="00885269">
      <w:pPr>
        <w:pStyle w:val="PL"/>
      </w:pPr>
      <w:r>
        <w:t xml:space="preserve">          - </w:t>
      </w:r>
      <w:proofErr w:type="spellStart"/>
      <w:r>
        <w:t>nudr-dr</w:t>
      </w:r>
      <w:proofErr w:type="spellEnd"/>
    </w:p>
    <w:p w14:paraId="3BC81613" w14:textId="77777777" w:rsidR="0032353A" w:rsidRDefault="0032353A" w:rsidP="00885269">
      <w:pPr>
        <w:pStyle w:val="PL"/>
      </w:pPr>
      <w:r>
        <w:t xml:space="preserve">        - oAuth2ClientCredentials:</w:t>
      </w:r>
    </w:p>
    <w:p w14:paraId="06039818" w14:textId="77777777" w:rsidR="0032353A" w:rsidRDefault="0032353A" w:rsidP="00885269">
      <w:pPr>
        <w:pStyle w:val="PL"/>
      </w:pPr>
      <w:r>
        <w:t xml:space="preserve">          - </w:t>
      </w:r>
      <w:proofErr w:type="spellStart"/>
      <w:r>
        <w:t>nudr-dr</w:t>
      </w:r>
      <w:proofErr w:type="spellEnd"/>
    </w:p>
    <w:p w14:paraId="52EE853E" w14:textId="77777777" w:rsidR="0032353A" w:rsidRPr="00533C32" w:rsidRDefault="0032353A" w:rsidP="00885269">
      <w:pPr>
        <w:pStyle w:val="PL"/>
      </w:pPr>
      <w:r>
        <w:t xml:space="preserve">          - </w:t>
      </w:r>
      <w:proofErr w:type="spellStart"/>
      <w:r>
        <w:t>nudr-dr:subscription-data:authentication-subscription:read</w:t>
      </w:r>
      <w:proofErr w:type="spellEnd"/>
    </w:p>
    <w:p w14:paraId="237A8207" w14:textId="77777777" w:rsidR="007C4061" w:rsidRPr="00533C32" w:rsidRDefault="007C4061" w:rsidP="00885269">
      <w:pPr>
        <w:pStyle w:val="PL"/>
      </w:pPr>
      <w:r w:rsidRPr="00533C32">
        <w:t xml:space="preserve">      parameters:</w:t>
      </w:r>
    </w:p>
    <w:p w14:paraId="2DDB0C9A" w14:textId="77777777" w:rsidR="007C4061" w:rsidRPr="00533C32" w:rsidRDefault="007C4061" w:rsidP="00885269">
      <w:pPr>
        <w:pStyle w:val="PL"/>
      </w:pPr>
      <w:r w:rsidRPr="00533C32">
        <w:t xml:space="preserve">        - name: </w:t>
      </w:r>
      <w:proofErr w:type="spellStart"/>
      <w:r w:rsidRPr="00533C32">
        <w:t>ueId</w:t>
      </w:r>
      <w:proofErr w:type="spellEnd"/>
    </w:p>
    <w:p w14:paraId="477F436A" w14:textId="77777777" w:rsidR="007C4061" w:rsidRPr="00533C32" w:rsidRDefault="007C4061" w:rsidP="00885269">
      <w:pPr>
        <w:pStyle w:val="PL"/>
      </w:pPr>
      <w:r w:rsidRPr="00533C32">
        <w:t xml:space="preserve">          in: path</w:t>
      </w:r>
    </w:p>
    <w:p w14:paraId="784A20AE" w14:textId="77777777" w:rsidR="007C4061" w:rsidRPr="00533C32" w:rsidRDefault="007C4061" w:rsidP="00885269">
      <w:pPr>
        <w:pStyle w:val="PL"/>
      </w:pPr>
      <w:r w:rsidRPr="00533C32">
        <w:t xml:space="preserve">          description: UE id</w:t>
      </w:r>
    </w:p>
    <w:p w14:paraId="4ED4B7FC" w14:textId="77777777" w:rsidR="007C4061" w:rsidRPr="00533C32" w:rsidRDefault="007C4061" w:rsidP="00885269">
      <w:pPr>
        <w:pStyle w:val="PL"/>
      </w:pPr>
      <w:r w:rsidRPr="00533C32">
        <w:t xml:space="preserve">          required: true</w:t>
      </w:r>
    </w:p>
    <w:p w14:paraId="51A3134A" w14:textId="77777777" w:rsidR="007C4061" w:rsidRPr="00533C32" w:rsidRDefault="007C4061" w:rsidP="00885269">
      <w:pPr>
        <w:pStyle w:val="PL"/>
      </w:pPr>
      <w:r w:rsidRPr="00533C32">
        <w:t xml:space="preserve">          schema:</w:t>
      </w:r>
    </w:p>
    <w:p w14:paraId="7827E86E" w14:textId="77777777" w:rsidR="007C4061" w:rsidRPr="00533C32" w:rsidRDefault="007C4061" w:rsidP="00885269">
      <w:pPr>
        <w:pStyle w:val="PL"/>
        <w:rPr>
          <w:lang w:eastAsia="zh-CN"/>
        </w:rPr>
      </w:pPr>
      <w:r w:rsidRPr="00533C32">
        <w:t xml:space="preserve">            $ref: 'TS29571_CommonData.yaml#/components/schemas/</w:t>
      </w:r>
      <w:proofErr w:type="spellStart"/>
      <w:r w:rsidR="002C0C7C">
        <w:t>Supi</w:t>
      </w:r>
      <w:proofErr w:type="spellEnd"/>
      <w:r w:rsidRPr="00533C32">
        <w:t>'</w:t>
      </w:r>
    </w:p>
    <w:p w14:paraId="2E0CA90A" w14:textId="77777777" w:rsidR="007C4061" w:rsidRPr="00533C32" w:rsidRDefault="007C4061" w:rsidP="00885269">
      <w:pPr>
        <w:pStyle w:val="PL"/>
      </w:pPr>
      <w:r w:rsidRPr="00533C32">
        <w:t xml:space="preserve">        - name: supported-features</w:t>
      </w:r>
    </w:p>
    <w:p w14:paraId="36BDBFD2" w14:textId="77777777" w:rsidR="007C4061" w:rsidRPr="00533C32" w:rsidRDefault="007C4061" w:rsidP="00885269">
      <w:pPr>
        <w:pStyle w:val="PL"/>
      </w:pPr>
      <w:r w:rsidRPr="00533C32">
        <w:t xml:space="preserve">          in: query</w:t>
      </w:r>
    </w:p>
    <w:p w14:paraId="2874B74E" w14:textId="77777777" w:rsidR="007C4061" w:rsidRPr="00533C32" w:rsidRDefault="007C4061" w:rsidP="00885269">
      <w:pPr>
        <w:pStyle w:val="PL"/>
      </w:pPr>
      <w:r w:rsidRPr="00533C32">
        <w:t xml:space="preserve">          description: Supported Features</w:t>
      </w:r>
    </w:p>
    <w:p w14:paraId="20A8E0E9" w14:textId="77777777" w:rsidR="007C4061" w:rsidRPr="00533C32" w:rsidRDefault="007C4061" w:rsidP="00885269">
      <w:pPr>
        <w:pStyle w:val="PL"/>
      </w:pPr>
      <w:r w:rsidRPr="00533C32">
        <w:t xml:space="preserve">          schema:</w:t>
      </w:r>
    </w:p>
    <w:p w14:paraId="09C91F9E"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03CEA321" w14:textId="77777777" w:rsidR="007C4061" w:rsidRPr="00533C32" w:rsidRDefault="007C4061" w:rsidP="00885269">
      <w:pPr>
        <w:pStyle w:val="PL"/>
      </w:pPr>
      <w:r w:rsidRPr="00533C32">
        <w:t xml:space="preserve">      responses:</w:t>
      </w:r>
    </w:p>
    <w:p w14:paraId="2954DB58" w14:textId="77777777" w:rsidR="007C4061" w:rsidRPr="00533C32" w:rsidRDefault="007C4061" w:rsidP="00885269">
      <w:pPr>
        <w:pStyle w:val="PL"/>
      </w:pPr>
      <w:r w:rsidRPr="00533C32">
        <w:t xml:space="preserve">        '200':</w:t>
      </w:r>
    </w:p>
    <w:p w14:paraId="376F74D8" w14:textId="77777777" w:rsidR="007C4061" w:rsidRPr="00533C32" w:rsidRDefault="007C4061" w:rsidP="00885269">
      <w:pPr>
        <w:pStyle w:val="PL"/>
      </w:pPr>
      <w:r w:rsidRPr="00533C32">
        <w:t xml:space="preserve">          description: Expected response to a valid request</w:t>
      </w:r>
    </w:p>
    <w:p w14:paraId="49E24CF2" w14:textId="77777777" w:rsidR="007C4061" w:rsidRPr="00533C32" w:rsidRDefault="007C4061" w:rsidP="00885269">
      <w:pPr>
        <w:pStyle w:val="PL"/>
      </w:pPr>
      <w:r w:rsidRPr="00533C32">
        <w:t xml:space="preserve">          content:</w:t>
      </w:r>
    </w:p>
    <w:p w14:paraId="09AECEE3"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2438E51" w14:textId="77777777" w:rsidR="007C4061" w:rsidRPr="00533C32" w:rsidRDefault="007C4061" w:rsidP="00885269">
      <w:pPr>
        <w:pStyle w:val="PL"/>
      </w:pPr>
      <w:r w:rsidRPr="00533C32">
        <w:t xml:space="preserve">              schema:</w:t>
      </w:r>
    </w:p>
    <w:p w14:paraId="44B78793" w14:textId="77777777" w:rsidR="007C4061" w:rsidRPr="00533C32" w:rsidRDefault="007C4061" w:rsidP="00885269">
      <w:pPr>
        <w:pStyle w:val="PL"/>
      </w:pPr>
      <w:r w:rsidRPr="00533C32">
        <w:t xml:space="preserve">                $ref: '#/components/schemas/</w:t>
      </w:r>
      <w:proofErr w:type="spellStart"/>
      <w:r w:rsidRPr="00533C32">
        <w:t>Authentication</w:t>
      </w:r>
      <w:r w:rsidRPr="00533C32">
        <w:rPr>
          <w:lang w:eastAsia="zh-CN"/>
        </w:rPr>
        <w:t>Subscription</w:t>
      </w:r>
      <w:proofErr w:type="spellEnd"/>
      <w:r w:rsidRPr="00533C32">
        <w:t>'</w:t>
      </w:r>
    </w:p>
    <w:p w14:paraId="4FD8FD8D" w14:textId="77777777" w:rsidR="007C4061" w:rsidRDefault="007C4061" w:rsidP="00885269">
      <w:pPr>
        <w:pStyle w:val="PL"/>
        <w:rPr>
          <w:lang w:eastAsia="zh-CN"/>
        </w:rPr>
      </w:pPr>
      <w:r w:rsidRPr="00533C32">
        <w:t xml:space="preserve">        default:</w:t>
      </w:r>
    </w:p>
    <w:p w14:paraId="5283DA52" w14:textId="77777777" w:rsidR="00C9183E" w:rsidRPr="00533C32" w:rsidRDefault="00C9183E" w:rsidP="00885269">
      <w:pPr>
        <w:pStyle w:val="PL"/>
        <w:rPr>
          <w:lang w:eastAsia="zh-CN"/>
        </w:rPr>
      </w:pPr>
      <w:r w:rsidRPr="002E5CBA">
        <w:t xml:space="preserve">          </w:t>
      </w:r>
      <w:r w:rsidRPr="001F14B1">
        <w:t>$ref: 'TS29571_CommonDat</w:t>
      </w:r>
      <w:r>
        <w:t>a.yaml#/components/responses/default</w:t>
      </w:r>
      <w:r w:rsidRPr="001F14B1">
        <w:t>'</w:t>
      </w:r>
    </w:p>
    <w:p w14:paraId="275B5C4C" w14:textId="77777777" w:rsidR="00A0150A" w:rsidRPr="00533C32" w:rsidRDefault="00A0150A" w:rsidP="00885269">
      <w:pPr>
        <w:pStyle w:val="PL"/>
        <w:rPr>
          <w:lang w:eastAsia="zh-CN"/>
        </w:rPr>
      </w:pPr>
    </w:p>
    <w:p w14:paraId="76F0A7A6" w14:textId="77777777" w:rsidR="007C4061" w:rsidRPr="00533C32" w:rsidRDefault="007C4061" w:rsidP="00885269">
      <w:pPr>
        <w:pStyle w:val="PL"/>
      </w:pPr>
      <w:r w:rsidRPr="00533C32">
        <w:t xml:space="preserve">    patch:</w:t>
      </w:r>
    </w:p>
    <w:p w14:paraId="095C758F" w14:textId="77777777" w:rsidR="007C4061" w:rsidRPr="00533C32" w:rsidRDefault="007C4061" w:rsidP="00885269">
      <w:pPr>
        <w:pStyle w:val="PL"/>
      </w:pPr>
      <w:r w:rsidRPr="00533C32">
        <w:t xml:space="preserve">      summary: modify the authentication</w:t>
      </w:r>
      <w:r w:rsidRPr="00533C32">
        <w:rPr>
          <w:lang w:eastAsia="zh-CN"/>
        </w:rPr>
        <w:t xml:space="preserve"> subscription</w:t>
      </w:r>
      <w:r w:rsidRPr="00533C32">
        <w:t xml:space="preserve"> data of a UE</w:t>
      </w:r>
    </w:p>
    <w:p w14:paraId="3B1691F1" w14:textId="77777777" w:rsidR="007C4061" w:rsidRPr="00533C32" w:rsidRDefault="007C4061" w:rsidP="00885269">
      <w:pPr>
        <w:pStyle w:val="PL"/>
        <w:rPr>
          <w:lang w:eastAsia="zh-CN"/>
        </w:rPr>
      </w:pPr>
      <w:r w:rsidRPr="00533C32">
        <w:lastRenderedPageBreak/>
        <w:t xml:space="preserve">      </w:t>
      </w:r>
      <w:proofErr w:type="spellStart"/>
      <w:r w:rsidRPr="00533C32">
        <w:t>operationId</w:t>
      </w:r>
      <w:proofErr w:type="spellEnd"/>
      <w:r w:rsidRPr="00533C32">
        <w:t xml:space="preserve">: </w:t>
      </w:r>
      <w:proofErr w:type="spellStart"/>
      <w:r w:rsidRPr="00533C32">
        <w:t>ModifyAuth</w:t>
      </w:r>
      <w:r w:rsidRPr="00533C32">
        <w:rPr>
          <w:lang w:eastAsia="zh-CN"/>
        </w:rPr>
        <w:t>enticationSubscription</w:t>
      </w:r>
      <w:proofErr w:type="spellEnd"/>
    </w:p>
    <w:p w14:paraId="6BE99DB8" w14:textId="77777777" w:rsidR="007C4061" w:rsidRPr="00533C32" w:rsidRDefault="007C4061" w:rsidP="00885269">
      <w:pPr>
        <w:pStyle w:val="PL"/>
      </w:pPr>
      <w:r w:rsidRPr="00533C32">
        <w:t xml:space="preserve">      tags:</w:t>
      </w:r>
    </w:p>
    <w:p w14:paraId="7C548D82" w14:textId="77777777" w:rsidR="007C4061" w:rsidRPr="00533C32" w:rsidRDefault="007C4061" w:rsidP="00885269">
      <w:pPr>
        <w:pStyle w:val="PL"/>
      </w:pPr>
      <w:r w:rsidRPr="00533C32">
        <w:t xml:space="preserve">        - Authentication </w:t>
      </w:r>
      <w:r w:rsidRPr="00533C32">
        <w:rPr>
          <w:lang w:eastAsia="zh-CN"/>
        </w:rPr>
        <w:t>Subscription</w:t>
      </w:r>
      <w:r w:rsidRPr="00533C32">
        <w:t xml:space="preserve"> (Document)</w:t>
      </w:r>
    </w:p>
    <w:p w14:paraId="52C5A332" w14:textId="77777777" w:rsidR="00492F59" w:rsidRDefault="00492F59" w:rsidP="00885269">
      <w:pPr>
        <w:pStyle w:val="PL"/>
      </w:pPr>
      <w:r>
        <w:t xml:space="preserve">      security:</w:t>
      </w:r>
    </w:p>
    <w:p w14:paraId="03128F75" w14:textId="77777777" w:rsidR="00492F59" w:rsidRDefault="00492F59" w:rsidP="00885269">
      <w:pPr>
        <w:pStyle w:val="PL"/>
      </w:pPr>
      <w:r>
        <w:t xml:space="preserve">        - {}</w:t>
      </w:r>
    </w:p>
    <w:p w14:paraId="7A162A42" w14:textId="77777777" w:rsidR="00492F59" w:rsidRDefault="00492F59" w:rsidP="00885269">
      <w:pPr>
        <w:pStyle w:val="PL"/>
      </w:pPr>
      <w:r>
        <w:t xml:space="preserve">        - oAuth2ClientCredentials:</w:t>
      </w:r>
    </w:p>
    <w:p w14:paraId="3F600D01" w14:textId="77777777" w:rsidR="00492F59" w:rsidRDefault="00492F59" w:rsidP="00885269">
      <w:pPr>
        <w:pStyle w:val="PL"/>
      </w:pPr>
      <w:r>
        <w:t xml:space="preserve">          - </w:t>
      </w:r>
      <w:proofErr w:type="spellStart"/>
      <w:r>
        <w:t>nudr-dr</w:t>
      </w:r>
      <w:proofErr w:type="spellEnd"/>
    </w:p>
    <w:p w14:paraId="62DFC6D6" w14:textId="77777777" w:rsidR="00492F59" w:rsidRDefault="00492F59" w:rsidP="00885269">
      <w:pPr>
        <w:pStyle w:val="PL"/>
      </w:pPr>
      <w:r>
        <w:t xml:space="preserve">        - oAuth2ClientCredentials:</w:t>
      </w:r>
    </w:p>
    <w:p w14:paraId="3DDBFA07" w14:textId="77777777" w:rsidR="00492F59" w:rsidRDefault="00492F59" w:rsidP="00885269">
      <w:pPr>
        <w:pStyle w:val="PL"/>
      </w:pPr>
      <w:r>
        <w:t xml:space="preserve">          - </w:t>
      </w:r>
      <w:proofErr w:type="spellStart"/>
      <w:r>
        <w:t>nudr-dr</w:t>
      </w:r>
      <w:proofErr w:type="spellEnd"/>
    </w:p>
    <w:p w14:paraId="3B13A2CE" w14:textId="77777777" w:rsidR="00492F59" w:rsidRPr="00533C32" w:rsidRDefault="00492F59" w:rsidP="00885269">
      <w:pPr>
        <w:pStyle w:val="PL"/>
      </w:pPr>
      <w:r>
        <w:t xml:space="preserve">          - </w:t>
      </w:r>
      <w:proofErr w:type="spellStart"/>
      <w:r>
        <w:t>nudr-dr:subscription-data:authentication-subscription:modify</w:t>
      </w:r>
      <w:proofErr w:type="spellEnd"/>
    </w:p>
    <w:p w14:paraId="7B597E84" w14:textId="77777777" w:rsidR="007C4061" w:rsidRPr="00533C32" w:rsidRDefault="007C4061" w:rsidP="00885269">
      <w:pPr>
        <w:pStyle w:val="PL"/>
      </w:pPr>
      <w:r w:rsidRPr="00533C32">
        <w:t xml:space="preserve">      parameters:</w:t>
      </w:r>
    </w:p>
    <w:p w14:paraId="33578B4F" w14:textId="77777777" w:rsidR="007C4061" w:rsidRPr="00533C32" w:rsidRDefault="007C4061" w:rsidP="00885269">
      <w:pPr>
        <w:pStyle w:val="PL"/>
      </w:pPr>
      <w:r w:rsidRPr="00533C32">
        <w:t xml:space="preserve">        - name: </w:t>
      </w:r>
      <w:proofErr w:type="spellStart"/>
      <w:r w:rsidRPr="00533C32">
        <w:t>ueId</w:t>
      </w:r>
      <w:proofErr w:type="spellEnd"/>
    </w:p>
    <w:p w14:paraId="40882B31" w14:textId="77777777" w:rsidR="007C4061" w:rsidRPr="00533C32" w:rsidRDefault="007C4061" w:rsidP="00885269">
      <w:pPr>
        <w:pStyle w:val="PL"/>
      </w:pPr>
      <w:r w:rsidRPr="00533C32">
        <w:t xml:space="preserve">          in: path</w:t>
      </w:r>
    </w:p>
    <w:p w14:paraId="42EDDA4E" w14:textId="77777777" w:rsidR="007C4061" w:rsidRPr="00533C32" w:rsidRDefault="007C4061" w:rsidP="00885269">
      <w:pPr>
        <w:pStyle w:val="PL"/>
      </w:pPr>
      <w:r w:rsidRPr="00533C32">
        <w:t xml:space="preserve">          description: UE id</w:t>
      </w:r>
    </w:p>
    <w:p w14:paraId="39DCC491" w14:textId="77777777" w:rsidR="007C4061" w:rsidRPr="00533C32" w:rsidRDefault="007C4061" w:rsidP="00885269">
      <w:pPr>
        <w:pStyle w:val="PL"/>
      </w:pPr>
      <w:r w:rsidRPr="00533C32">
        <w:t xml:space="preserve">          required: true</w:t>
      </w:r>
    </w:p>
    <w:p w14:paraId="656DCD88" w14:textId="77777777" w:rsidR="007C4061" w:rsidRPr="00533C32" w:rsidRDefault="007C4061" w:rsidP="00885269">
      <w:pPr>
        <w:pStyle w:val="PL"/>
      </w:pPr>
      <w:r w:rsidRPr="00533C32">
        <w:t xml:space="preserve">          schema:</w:t>
      </w:r>
    </w:p>
    <w:p w14:paraId="4072D8F6" w14:textId="77777777" w:rsidR="007C4061" w:rsidRDefault="007C4061" w:rsidP="00885269">
      <w:pPr>
        <w:pStyle w:val="PL"/>
        <w:rPr>
          <w:lang w:eastAsia="zh-CN"/>
        </w:rPr>
      </w:pPr>
      <w:r w:rsidRPr="00533C32">
        <w:t xml:space="preserve">            $ref: 'TS29571_CommonData.yaml#/components/schemas/</w:t>
      </w:r>
      <w:proofErr w:type="spellStart"/>
      <w:r w:rsidR="002C0C7C">
        <w:t>Supi</w:t>
      </w:r>
      <w:proofErr w:type="spellEnd"/>
      <w:r w:rsidRPr="00533C32">
        <w:t>'</w:t>
      </w:r>
    </w:p>
    <w:p w14:paraId="10FA2731" w14:textId="77777777" w:rsidR="007C4061" w:rsidRPr="002857AD" w:rsidRDefault="007C4061" w:rsidP="00885269">
      <w:pPr>
        <w:pStyle w:val="PL"/>
      </w:pPr>
      <w:r w:rsidRPr="002857AD">
        <w:t xml:space="preserve">        - name: supported-features</w:t>
      </w:r>
    </w:p>
    <w:p w14:paraId="67BE43C3" w14:textId="77777777" w:rsidR="007C4061" w:rsidRPr="002857AD" w:rsidRDefault="007C4061" w:rsidP="00885269">
      <w:pPr>
        <w:pStyle w:val="PL"/>
      </w:pPr>
      <w:r w:rsidRPr="002857AD">
        <w:t xml:space="preserve">          in: query</w:t>
      </w:r>
    </w:p>
    <w:p w14:paraId="093A7C31" w14:textId="77777777" w:rsidR="007C4061" w:rsidRPr="002857AD" w:rsidRDefault="007C4061" w:rsidP="00885269">
      <w:pPr>
        <w:pStyle w:val="PL"/>
      </w:pPr>
      <w:r w:rsidRPr="002857AD">
        <w:t xml:space="preserve">          description: Features required to be supported by the target NF</w:t>
      </w:r>
    </w:p>
    <w:p w14:paraId="23BB09F1" w14:textId="77777777" w:rsidR="007C4061" w:rsidRPr="002857AD" w:rsidRDefault="007C4061" w:rsidP="00885269">
      <w:pPr>
        <w:pStyle w:val="PL"/>
      </w:pPr>
      <w:r w:rsidRPr="002857AD">
        <w:t xml:space="preserve">          schema:</w:t>
      </w:r>
    </w:p>
    <w:p w14:paraId="5979277C"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17EC9E16"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B7963E4" w14:textId="77777777" w:rsidR="007C4061" w:rsidRPr="00533C32" w:rsidRDefault="007C4061" w:rsidP="00885269">
      <w:pPr>
        <w:pStyle w:val="PL"/>
      </w:pPr>
      <w:r w:rsidRPr="00533C32">
        <w:t xml:space="preserve">        content:</w:t>
      </w:r>
    </w:p>
    <w:p w14:paraId="2AFA20FC"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58D02076" w14:textId="77777777" w:rsidR="007C4061" w:rsidRPr="00533C32" w:rsidRDefault="007C4061" w:rsidP="00885269">
      <w:pPr>
        <w:pStyle w:val="PL"/>
      </w:pPr>
      <w:r w:rsidRPr="00533C32">
        <w:t xml:space="preserve">            schema:</w:t>
      </w:r>
    </w:p>
    <w:p w14:paraId="437A428E" w14:textId="77777777" w:rsidR="007C4061" w:rsidRPr="00533C32" w:rsidRDefault="007C4061" w:rsidP="00885269">
      <w:pPr>
        <w:pStyle w:val="PL"/>
      </w:pPr>
      <w:r w:rsidRPr="00533C32">
        <w:t xml:space="preserve">              type: array</w:t>
      </w:r>
    </w:p>
    <w:p w14:paraId="44582CCF" w14:textId="77777777" w:rsidR="007C4061" w:rsidRPr="00533C32" w:rsidRDefault="007C4061" w:rsidP="00885269">
      <w:pPr>
        <w:pStyle w:val="PL"/>
      </w:pPr>
      <w:r w:rsidRPr="00533C32">
        <w:t xml:space="preserve">              items:</w:t>
      </w:r>
    </w:p>
    <w:p w14:paraId="05BBD845"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12648518" w14:textId="77777777" w:rsidR="007C4061" w:rsidRPr="00533C32" w:rsidRDefault="007C4061" w:rsidP="00885269">
      <w:pPr>
        <w:pStyle w:val="PL"/>
      </w:pPr>
      <w:r w:rsidRPr="00533C32">
        <w:t xml:space="preserve">        required: true</w:t>
      </w:r>
    </w:p>
    <w:p w14:paraId="35529BC6" w14:textId="77777777" w:rsidR="007C4061" w:rsidRPr="00533C32" w:rsidRDefault="007C4061" w:rsidP="00885269">
      <w:pPr>
        <w:pStyle w:val="PL"/>
      </w:pPr>
      <w:r w:rsidRPr="00533C32">
        <w:t xml:space="preserve">      responses:</w:t>
      </w:r>
    </w:p>
    <w:p w14:paraId="3D2EBB4B" w14:textId="77777777" w:rsidR="007C4061" w:rsidRPr="00533C32" w:rsidRDefault="007C4061" w:rsidP="00885269">
      <w:pPr>
        <w:pStyle w:val="PL"/>
      </w:pPr>
      <w:r w:rsidRPr="00533C32">
        <w:t xml:space="preserve">        '204':</w:t>
      </w:r>
    </w:p>
    <w:p w14:paraId="44D40736" w14:textId="77777777" w:rsidR="007C4061" w:rsidRPr="00533C32" w:rsidRDefault="007C4061" w:rsidP="00885269">
      <w:pPr>
        <w:pStyle w:val="PL"/>
      </w:pPr>
      <w:r w:rsidRPr="00533C32">
        <w:t xml:space="preserve">          description: Expected response to a valid request</w:t>
      </w:r>
    </w:p>
    <w:p w14:paraId="152569BA" w14:textId="77777777" w:rsidR="007C4061" w:rsidRPr="00533C32" w:rsidRDefault="007C4061" w:rsidP="00885269">
      <w:pPr>
        <w:pStyle w:val="PL"/>
      </w:pPr>
      <w:r w:rsidRPr="00533C32">
        <w:t xml:space="preserve">        '403':</w:t>
      </w:r>
    </w:p>
    <w:p w14:paraId="5755C682" w14:textId="77777777" w:rsidR="007C4061" w:rsidRPr="00533C32" w:rsidRDefault="007C4061" w:rsidP="00885269">
      <w:pPr>
        <w:pStyle w:val="PL"/>
      </w:pPr>
      <w:r w:rsidRPr="00533C32">
        <w:t xml:space="preserve">          description: modification is rejected</w:t>
      </w:r>
    </w:p>
    <w:p w14:paraId="10AD3D13" w14:textId="77777777" w:rsidR="007C4061" w:rsidRPr="00533C32" w:rsidRDefault="007C4061" w:rsidP="00885269">
      <w:pPr>
        <w:pStyle w:val="PL"/>
      </w:pPr>
      <w:r w:rsidRPr="00533C32">
        <w:t xml:space="preserve">          content:</w:t>
      </w:r>
    </w:p>
    <w:p w14:paraId="610CBF31"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410FAAF8" w14:textId="77777777" w:rsidR="007C4061" w:rsidRPr="00533C32" w:rsidRDefault="007C4061" w:rsidP="00885269">
      <w:pPr>
        <w:pStyle w:val="PL"/>
      </w:pPr>
      <w:r w:rsidRPr="00533C32">
        <w:t xml:space="preserve">              schema:</w:t>
      </w:r>
    </w:p>
    <w:p w14:paraId="111EC2B7" w14:textId="77777777" w:rsidR="007C4061" w:rsidRPr="00533C32" w:rsidRDefault="007C4061" w:rsidP="00885269">
      <w:pPr>
        <w:pStyle w:val="PL"/>
      </w:pPr>
      <w:r w:rsidRPr="00533C32">
        <w:t xml:space="preserve">                $ref: 'TS29571_CommonData.yaml#/components/schemas/</w:t>
      </w:r>
      <w:proofErr w:type="spellStart"/>
      <w:r w:rsidRPr="00533C32">
        <w:t>ProblemDetails</w:t>
      </w:r>
      <w:proofErr w:type="spellEnd"/>
      <w:r w:rsidRPr="00533C32">
        <w:t>'</w:t>
      </w:r>
    </w:p>
    <w:p w14:paraId="6420990E" w14:textId="77777777" w:rsidR="007C4061" w:rsidRDefault="007C4061" w:rsidP="00885269">
      <w:pPr>
        <w:pStyle w:val="PL"/>
        <w:rPr>
          <w:lang w:eastAsia="zh-CN"/>
        </w:rPr>
      </w:pPr>
      <w:r>
        <w:rPr>
          <w:rFonts w:hint="eastAsia"/>
          <w:lang w:eastAsia="zh-CN"/>
        </w:rPr>
        <w:t xml:space="preserve">        '200':</w:t>
      </w:r>
    </w:p>
    <w:p w14:paraId="519C9F3A" w14:textId="77777777" w:rsidR="007C4061" w:rsidRPr="000B71E3" w:rsidRDefault="007C4061" w:rsidP="00885269">
      <w:pPr>
        <w:pStyle w:val="PL"/>
      </w:pPr>
      <w:r w:rsidRPr="000B71E3">
        <w:t xml:space="preserve">          description: Expected response to a valid request</w:t>
      </w:r>
    </w:p>
    <w:p w14:paraId="0095588E" w14:textId="77777777" w:rsidR="007C4061" w:rsidRPr="000B71E3" w:rsidRDefault="007C4061" w:rsidP="00885269">
      <w:pPr>
        <w:pStyle w:val="PL"/>
      </w:pPr>
      <w:r w:rsidRPr="000B71E3">
        <w:t xml:space="preserve">          content:</w:t>
      </w:r>
    </w:p>
    <w:p w14:paraId="7C72E2F3"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5E797A4A" w14:textId="77777777" w:rsidR="007C4061" w:rsidRPr="000B71E3" w:rsidRDefault="007C4061" w:rsidP="00885269">
      <w:pPr>
        <w:pStyle w:val="PL"/>
      </w:pPr>
      <w:r w:rsidRPr="000B71E3">
        <w:t xml:space="preserve">              schema:</w:t>
      </w:r>
    </w:p>
    <w:p w14:paraId="7555518E"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6526AB45" w14:textId="77777777" w:rsidR="007C4061" w:rsidRDefault="007C4061" w:rsidP="00885269">
      <w:pPr>
        <w:pStyle w:val="PL"/>
        <w:rPr>
          <w:lang w:eastAsia="zh-CN"/>
        </w:rPr>
      </w:pPr>
      <w:r w:rsidRPr="00533C32">
        <w:t xml:space="preserve">        default:</w:t>
      </w:r>
    </w:p>
    <w:p w14:paraId="17856B7B" w14:textId="77777777" w:rsidR="008C5BD4" w:rsidRPr="00533C32" w:rsidRDefault="008C5BD4" w:rsidP="00885269">
      <w:pPr>
        <w:pStyle w:val="PL"/>
        <w:rPr>
          <w:lang w:eastAsia="zh-CN"/>
        </w:rPr>
      </w:pPr>
      <w:r w:rsidRPr="002E5CBA">
        <w:t xml:space="preserve">          </w:t>
      </w:r>
      <w:r w:rsidRPr="001F14B1">
        <w:t>$ref: 'TS29571_CommonDat</w:t>
      </w:r>
      <w:r>
        <w:t>a.yaml#/components/responses/default</w:t>
      </w:r>
      <w:r w:rsidRPr="001F14B1">
        <w:t>'</w:t>
      </w:r>
    </w:p>
    <w:p w14:paraId="7479195C" w14:textId="77777777" w:rsidR="007C4061" w:rsidRPr="00533C32" w:rsidRDefault="007C4061" w:rsidP="00885269">
      <w:pPr>
        <w:pStyle w:val="PL"/>
        <w:rPr>
          <w:lang w:eastAsia="zh-CN"/>
        </w:rPr>
      </w:pPr>
    </w:p>
    <w:p w14:paraId="64CEC9CB" w14:textId="77777777" w:rsidR="007C4061" w:rsidRPr="00533C32" w:rsidRDefault="007C4061" w:rsidP="00885269">
      <w:pPr>
        <w:pStyle w:val="PL"/>
        <w:rPr>
          <w:lang w:eastAsia="zh-CN"/>
        </w:rPr>
      </w:pPr>
      <w:r w:rsidRPr="00533C32">
        <w:rPr>
          <w:lang w:eastAsia="zh-CN"/>
        </w:rPr>
        <w:t xml:space="preserve">  /subscription-data/{ueId}/authentication-data/authentication-status:</w:t>
      </w:r>
    </w:p>
    <w:p w14:paraId="6C2055D2" w14:textId="77777777" w:rsidR="007C4061" w:rsidRPr="00533C32" w:rsidRDefault="007C4061" w:rsidP="00885269">
      <w:pPr>
        <w:pStyle w:val="PL"/>
      </w:pPr>
      <w:r w:rsidRPr="00533C32">
        <w:t xml:space="preserve">    put:</w:t>
      </w:r>
    </w:p>
    <w:p w14:paraId="2F895AC4" w14:textId="77777777" w:rsidR="007C4061" w:rsidRPr="00533C32" w:rsidRDefault="007C4061" w:rsidP="00885269">
      <w:pPr>
        <w:pStyle w:val="PL"/>
      </w:pPr>
      <w:r w:rsidRPr="00533C32">
        <w:t xml:space="preserve">      summary: To store the Authentication Status data of a UE</w:t>
      </w:r>
    </w:p>
    <w:p w14:paraId="436BE63F"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CreateAuthenticationStatus</w:t>
      </w:r>
      <w:proofErr w:type="spellEnd"/>
    </w:p>
    <w:p w14:paraId="1D6CDEF2" w14:textId="77777777" w:rsidR="007C4061" w:rsidRPr="00533C32" w:rsidRDefault="007C4061" w:rsidP="00885269">
      <w:pPr>
        <w:pStyle w:val="PL"/>
      </w:pPr>
      <w:r w:rsidRPr="00533C32">
        <w:t xml:space="preserve">      tags:</w:t>
      </w:r>
    </w:p>
    <w:p w14:paraId="74B1BE81" w14:textId="77777777" w:rsidR="007C4061" w:rsidRPr="00533C32" w:rsidRDefault="007C4061" w:rsidP="00885269">
      <w:pPr>
        <w:pStyle w:val="PL"/>
      </w:pPr>
      <w:r w:rsidRPr="00533C32">
        <w:t xml:space="preserve">        - Authentication Status (Document)</w:t>
      </w:r>
    </w:p>
    <w:p w14:paraId="61E65DD6" w14:textId="77777777" w:rsidR="007C4061" w:rsidRPr="00533C32" w:rsidRDefault="007C4061" w:rsidP="00885269">
      <w:pPr>
        <w:pStyle w:val="PL"/>
      </w:pPr>
      <w:r w:rsidRPr="00533C32">
        <w:t xml:space="preserve">      parameters:</w:t>
      </w:r>
    </w:p>
    <w:p w14:paraId="5DAAC810" w14:textId="77777777" w:rsidR="007C4061" w:rsidRPr="00533C32" w:rsidRDefault="007C4061" w:rsidP="00885269">
      <w:pPr>
        <w:pStyle w:val="PL"/>
      </w:pPr>
      <w:r w:rsidRPr="00533C32">
        <w:t xml:space="preserve">        - name: </w:t>
      </w:r>
      <w:proofErr w:type="spellStart"/>
      <w:r w:rsidRPr="00533C32">
        <w:t>ueId</w:t>
      </w:r>
      <w:proofErr w:type="spellEnd"/>
    </w:p>
    <w:p w14:paraId="7BC9E82C" w14:textId="77777777" w:rsidR="007C4061" w:rsidRPr="00533C32" w:rsidRDefault="007C4061" w:rsidP="00885269">
      <w:pPr>
        <w:pStyle w:val="PL"/>
      </w:pPr>
      <w:r w:rsidRPr="00533C32">
        <w:t xml:space="preserve">          in: path</w:t>
      </w:r>
    </w:p>
    <w:p w14:paraId="0BDCE270" w14:textId="77777777" w:rsidR="007C4061" w:rsidRPr="00533C32" w:rsidRDefault="007C4061" w:rsidP="00885269">
      <w:pPr>
        <w:pStyle w:val="PL"/>
      </w:pPr>
      <w:r w:rsidRPr="00533C32">
        <w:t xml:space="preserve">          description: UE id</w:t>
      </w:r>
    </w:p>
    <w:p w14:paraId="33E79F4E" w14:textId="77777777" w:rsidR="007C4061" w:rsidRPr="00533C32" w:rsidRDefault="007C4061" w:rsidP="00885269">
      <w:pPr>
        <w:pStyle w:val="PL"/>
      </w:pPr>
      <w:r w:rsidRPr="00533C32">
        <w:t xml:space="preserve">          required: true</w:t>
      </w:r>
    </w:p>
    <w:p w14:paraId="57D74B27" w14:textId="77777777" w:rsidR="007C4061" w:rsidRPr="00533C32" w:rsidRDefault="007C4061" w:rsidP="00885269">
      <w:pPr>
        <w:pStyle w:val="PL"/>
      </w:pPr>
      <w:r w:rsidRPr="00533C32">
        <w:t xml:space="preserve">          schema:</w:t>
      </w:r>
    </w:p>
    <w:p w14:paraId="796AEC82" w14:textId="77777777" w:rsidR="007C4061" w:rsidRPr="00533C32" w:rsidRDefault="007C4061" w:rsidP="00885269">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proofErr w:type="spellStart"/>
      <w:r w:rsidR="002B5C12">
        <w:t>Supi</w:t>
      </w:r>
      <w:proofErr w:type="spellEnd"/>
      <w:r w:rsidRPr="00533C32">
        <w:t>'</w:t>
      </w:r>
    </w:p>
    <w:p w14:paraId="16003329"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20B77028" w14:textId="77777777" w:rsidR="007C4061" w:rsidRPr="00533C32" w:rsidRDefault="007C4061" w:rsidP="00885269">
      <w:pPr>
        <w:pStyle w:val="PL"/>
      </w:pPr>
      <w:r w:rsidRPr="00533C32">
        <w:t xml:space="preserve">        content:</w:t>
      </w:r>
    </w:p>
    <w:p w14:paraId="38567437"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67B538F8" w14:textId="77777777" w:rsidR="007C4061" w:rsidRPr="00533C32" w:rsidRDefault="007C4061" w:rsidP="00885269">
      <w:pPr>
        <w:pStyle w:val="PL"/>
      </w:pPr>
      <w:r w:rsidRPr="00533C32">
        <w:t xml:space="preserve">            schema:</w:t>
      </w:r>
    </w:p>
    <w:p w14:paraId="2E577DE0" w14:textId="77777777" w:rsidR="007C4061" w:rsidRPr="00533C32" w:rsidRDefault="007C4061" w:rsidP="00885269">
      <w:pPr>
        <w:pStyle w:val="PL"/>
      </w:pPr>
      <w:r w:rsidRPr="00533C32">
        <w:t xml:space="preserve">              $ref: 'TS29503_Nudm_UEAU.yaml</w:t>
      </w:r>
      <w:r w:rsidRPr="00533C32">
        <w:rPr>
          <w:lang w:eastAsia="zh-CN"/>
        </w:rPr>
        <w:t>#</w:t>
      </w:r>
      <w:r w:rsidRPr="00533C32">
        <w:t>/components/schemas/</w:t>
      </w:r>
      <w:proofErr w:type="spellStart"/>
      <w:r w:rsidRPr="00533C32">
        <w:rPr>
          <w:lang w:eastAsia="zh-CN"/>
        </w:rPr>
        <w:t>AuthEvent</w:t>
      </w:r>
      <w:proofErr w:type="spellEnd"/>
      <w:r w:rsidRPr="00533C32">
        <w:t>'</w:t>
      </w:r>
    </w:p>
    <w:p w14:paraId="2D7AFED4" w14:textId="77777777" w:rsidR="00546387" w:rsidRPr="00533C32" w:rsidRDefault="00546387" w:rsidP="00885269">
      <w:pPr>
        <w:pStyle w:val="PL"/>
      </w:pPr>
      <w:r>
        <w:t xml:space="preserve">        </w:t>
      </w:r>
      <w:r w:rsidRPr="003722F2">
        <w:t>required: true</w:t>
      </w:r>
    </w:p>
    <w:p w14:paraId="6D84D6E9" w14:textId="77777777" w:rsidR="007C4061" w:rsidRPr="00533C32" w:rsidRDefault="007C4061" w:rsidP="00885269">
      <w:pPr>
        <w:pStyle w:val="PL"/>
      </w:pPr>
      <w:r w:rsidRPr="00533C32">
        <w:t xml:space="preserve">      responses:</w:t>
      </w:r>
    </w:p>
    <w:p w14:paraId="1C358F00" w14:textId="77777777" w:rsidR="007C4061" w:rsidRPr="00533C32" w:rsidRDefault="007C4061" w:rsidP="00885269">
      <w:pPr>
        <w:pStyle w:val="PL"/>
      </w:pPr>
      <w:r w:rsidRPr="00533C32">
        <w:t xml:space="preserve">        '204':</w:t>
      </w:r>
    </w:p>
    <w:p w14:paraId="4DBBAB45" w14:textId="77777777" w:rsidR="007C4061" w:rsidRPr="00533C32" w:rsidRDefault="007C4061" w:rsidP="00885269">
      <w:pPr>
        <w:pStyle w:val="PL"/>
      </w:pPr>
      <w:r w:rsidRPr="00533C32">
        <w:t xml:space="preserve">          description: Upon success, an empty response body shall be returned</w:t>
      </w:r>
    </w:p>
    <w:p w14:paraId="33A65FB7" w14:textId="77777777" w:rsidR="007C4061" w:rsidRDefault="007C4061" w:rsidP="00885269">
      <w:pPr>
        <w:pStyle w:val="PL"/>
        <w:rPr>
          <w:lang w:eastAsia="zh-CN"/>
        </w:rPr>
      </w:pPr>
      <w:r w:rsidRPr="00533C32">
        <w:t xml:space="preserve">        default:</w:t>
      </w:r>
    </w:p>
    <w:p w14:paraId="10B2CDAB" w14:textId="77777777" w:rsidR="002F3D8C" w:rsidRPr="00533C32" w:rsidRDefault="002F3D8C" w:rsidP="00885269">
      <w:pPr>
        <w:pStyle w:val="PL"/>
        <w:rPr>
          <w:lang w:eastAsia="zh-CN"/>
        </w:rPr>
      </w:pPr>
      <w:r w:rsidRPr="002E5CBA">
        <w:t xml:space="preserve">          </w:t>
      </w:r>
      <w:r w:rsidRPr="001F14B1">
        <w:t>$ref: 'TS29571_CommonDat</w:t>
      </w:r>
      <w:r>
        <w:t>a.yaml#/components/responses/default</w:t>
      </w:r>
      <w:r w:rsidRPr="001F14B1">
        <w:t>'</w:t>
      </w:r>
    </w:p>
    <w:p w14:paraId="3688D8F6" w14:textId="77777777" w:rsidR="007C4061" w:rsidRPr="00533C32" w:rsidRDefault="007C4061" w:rsidP="00885269">
      <w:pPr>
        <w:pStyle w:val="PL"/>
      </w:pPr>
    </w:p>
    <w:p w14:paraId="3AF825EA" w14:textId="77777777" w:rsidR="007C4061" w:rsidRPr="00533C32" w:rsidRDefault="007C4061" w:rsidP="00885269">
      <w:pPr>
        <w:pStyle w:val="PL"/>
      </w:pPr>
      <w:r w:rsidRPr="00533C32">
        <w:t xml:space="preserve">    get:</w:t>
      </w:r>
    </w:p>
    <w:p w14:paraId="5CD365F6" w14:textId="77777777" w:rsidR="007C4061" w:rsidRPr="00533C32" w:rsidRDefault="007C4061" w:rsidP="00885269">
      <w:pPr>
        <w:pStyle w:val="PL"/>
      </w:pPr>
      <w:r w:rsidRPr="00533C32">
        <w:lastRenderedPageBreak/>
        <w:t xml:space="preserve">      summary: Retrieves the Authentication Status of a UE</w:t>
      </w:r>
    </w:p>
    <w:p w14:paraId="34FB740C"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QueryAuthenticationStatus</w:t>
      </w:r>
      <w:proofErr w:type="spellEnd"/>
    </w:p>
    <w:p w14:paraId="2D9FB67E" w14:textId="77777777" w:rsidR="007C4061" w:rsidRPr="00533C32" w:rsidRDefault="007C4061" w:rsidP="00885269">
      <w:pPr>
        <w:pStyle w:val="PL"/>
      </w:pPr>
      <w:r w:rsidRPr="00533C32">
        <w:t xml:space="preserve">      tags:</w:t>
      </w:r>
    </w:p>
    <w:p w14:paraId="6328DA36" w14:textId="77777777" w:rsidR="007C4061" w:rsidRPr="00533C32" w:rsidRDefault="007C4061" w:rsidP="00885269">
      <w:pPr>
        <w:pStyle w:val="PL"/>
      </w:pPr>
      <w:r w:rsidRPr="00533C32">
        <w:t xml:space="preserve">        - </w:t>
      </w:r>
      <w:proofErr w:type="spellStart"/>
      <w:r w:rsidRPr="00533C32">
        <w:t>AuthEvent</w:t>
      </w:r>
      <w:proofErr w:type="spellEnd"/>
      <w:r w:rsidRPr="00533C32">
        <w:t xml:space="preserve"> (Document)</w:t>
      </w:r>
    </w:p>
    <w:p w14:paraId="31482CAC" w14:textId="77777777" w:rsidR="007C4061" w:rsidRPr="00533C32" w:rsidRDefault="007C4061" w:rsidP="00885269">
      <w:pPr>
        <w:pStyle w:val="PL"/>
      </w:pPr>
      <w:r w:rsidRPr="00533C32">
        <w:t xml:space="preserve">      parameters:</w:t>
      </w:r>
    </w:p>
    <w:p w14:paraId="38E6A145" w14:textId="77777777" w:rsidR="007C4061" w:rsidRPr="00533C32" w:rsidRDefault="007C4061" w:rsidP="00885269">
      <w:pPr>
        <w:pStyle w:val="PL"/>
      </w:pPr>
      <w:r w:rsidRPr="00533C32">
        <w:t xml:space="preserve">        - name: </w:t>
      </w:r>
      <w:proofErr w:type="spellStart"/>
      <w:r w:rsidRPr="00533C32">
        <w:t>ueId</w:t>
      </w:r>
      <w:proofErr w:type="spellEnd"/>
    </w:p>
    <w:p w14:paraId="02C5A54B" w14:textId="77777777" w:rsidR="007C4061" w:rsidRPr="00533C32" w:rsidRDefault="007C4061" w:rsidP="00885269">
      <w:pPr>
        <w:pStyle w:val="PL"/>
      </w:pPr>
      <w:r w:rsidRPr="00533C32">
        <w:t xml:space="preserve">          in: path</w:t>
      </w:r>
    </w:p>
    <w:p w14:paraId="7362DDD3" w14:textId="77777777" w:rsidR="007C4061" w:rsidRPr="00533C32" w:rsidRDefault="007C4061" w:rsidP="00885269">
      <w:pPr>
        <w:pStyle w:val="PL"/>
      </w:pPr>
      <w:r w:rsidRPr="00533C32">
        <w:t xml:space="preserve">          description: UE id</w:t>
      </w:r>
    </w:p>
    <w:p w14:paraId="32E4CE9B" w14:textId="77777777" w:rsidR="007C4061" w:rsidRPr="00533C32" w:rsidRDefault="007C4061" w:rsidP="00885269">
      <w:pPr>
        <w:pStyle w:val="PL"/>
      </w:pPr>
      <w:r w:rsidRPr="00533C32">
        <w:t xml:space="preserve">          required: true</w:t>
      </w:r>
    </w:p>
    <w:p w14:paraId="0ED6F0E5" w14:textId="77777777" w:rsidR="007C4061" w:rsidRPr="00533C32" w:rsidRDefault="007C4061" w:rsidP="00885269">
      <w:pPr>
        <w:pStyle w:val="PL"/>
      </w:pPr>
      <w:r w:rsidRPr="00533C32">
        <w:t xml:space="preserve">          schema:</w:t>
      </w:r>
    </w:p>
    <w:p w14:paraId="66E439D6"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5C8BACDE" w14:textId="77777777" w:rsidR="007C4061" w:rsidRPr="00533C32" w:rsidRDefault="007C4061" w:rsidP="00885269">
      <w:pPr>
        <w:pStyle w:val="PL"/>
        <w:rPr>
          <w:lang w:eastAsia="zh-CN"/>
        </w:rPr>
      </w:pPr>
      <w:r w:rsidRPr="00533C32">
        <w:rPr>
          <w:lang w:eastAsia="zh-CN"/>
        </w:rPr>
        <w:t xml:space="preserve">        - name: fields</w:t>
      </w:r>
    </w:p>
    <w:p w14:paraId="7573B097" w14:textId="77777777" w:rsidR="007C4061" w:rsidRPr="00533C32" w:rsidRDefault="007C4061" w:rsidP="00885269">
      <w:pPr>
        <w:pStyle w:val="PL"/>
        <w:rPr>
          <w:lang w:eastAsia="zh-CN"/>
        </w:rPr>
      </w:pPr>
      <w:r w:rsidRPr="00533C32">
        <w:rPr>
          <w:lang w:eastAsia="zh-CN"/>
        </w:rPr>
        <w:t xml:space="preserve">          in: query</w:t>
      </w:r>
    </w:p>
    <w:p w14:paraId="724A78EE" w14:textId="77777777" w:rsidR="007C4061" w:rsidRPr="00533C32" w:rsidRDefault="007C4061" w:rsidP="00885269">
      <w:pPr>
        <w:pStyle w:val="PL"/>
        <w:rPr>
          <w:lang w:eastAsia="zh-CN"/>
        </w:rPr>
      </w:pPr>
      <w:r w:rsidRPr="00533C32">
        <w:rPr>
          <w:lang w:eastAsia="zh-CN"/>
        </w:rPr>
        <w:t xml:space="preserve">          description: attributes to be retrieved</w:t>
      </w:r>
    </w:p>
    <w:p w14:paraId="2E0E27D7" w14:textId="77777777" w:rsidR="007C4061" w:rsidRPr="00533C32" w:rsidRDefault="007C4061" w:rsidP="00885269">
      <w:pPr>
        <w:pStyle w:val="PL"/>
        <w:rPr>
          <w:lang w:eastAsia="zh-CN"/>
        </w:rPr>
      </w:pPr>
      <w:r w:rsidRPr="00533C32">
        <w:rPr>
          <w:lang w:eastAsia="zh-CN"/>
        </w:rPr>
        <w:t xml:space="preserve">          required: false</w:t>
      </w:r>
    </w:p>
    <w:p w14:paraId="701B33CD" w14:textId="77777777" w:rsidR="007C4061" w:rsidRPr="00533C32" w:rsidRDefault="007C4061" w:rsidP="00885269">
      <w:pPr>
        <w:pStyle w:val="PL"/>
        <w:rPr>
          <w:lang w:eastAsia="zh-CN"/>
        </w:rPr>
      </w:pPr>
      <w:r w:rsidRPr="00533C32">
        <w:rPr>
          <w:lang w:eastAsia="zh-CN"/>
        </w:rPr>
        <w:t xml:space="preserve">          schema:</w:t>
      </w:r>
    </w:p>
    <w:p w14:paraId="5E9F315D" w14:textId="77777777" w:rsidR="007C4061" w:rsidRPr="00533C32" w:rsidRDefault="007C4061" w:rsidP="00885269">
      <w:pPr>
        <w:pStyle w:val="PL"/>
        <w:rPr>
          <w:lang w:eastAsia="zh-CN"/>
        </w:rPr>
      </w:pPr>
      <w:r w:rsidRPr="00533C32">
        <w:rPr>
          <w:lang w:eastAsia="zh-CN"/>
        </w:rPr>
        <w:t xml:space="preserve">            type: array</w:t>
      </w:r>
    </w:p>
    <w:p w14:paraId="1C359A39" w14:textId="77777777" w:rsidR="007C4061" w:rsidRPr="00533C32" w:rsidRDefault="007C4061" w:rsidP="00885269">
      <w:pPr>
        <w:pStyle w:val="PL"/>
        <w:rPr>
          <w:lang w:eastAsia="zh-CN"/>
        </w:rPr>
      </w:pPr>
      <w:r w:rsidRPr="00533C32">
        <w:rPr>
          <w:lang w:eastAsia="zh-CN"/>
        </w:rPr>
        <w:t xml:space="preserve">            items:</w:t>
      </w:r>
    </w:p>
    <w:p w14:paraId="4F6A4397" w14:textId="77777777" w:rsidR="007C4061" w:rsidRPr="00533C32" w:rsidRDefault="007C4061" w:rsidP="00885269">
      <w:pPr>
        <w:pStyle w:val="PL"/>
        <w:rPr>
          <w:lang w:eastAsia="zh-CN"/>
        </w:rPr>
      </w:pPr>
      <w:r w:rsidRPr="00533C32">
        <w:rPr>
          <w:lang w:eastAsia="zh-CN"/>
        </w:rPr>
        <w:t xml:space="preserve">              type: string</w:t>
      </w:r>
    </w:p>
    <w:p w14:paraId="3AAFCB40"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05153676" w14:textId="77777777" w:rsidR="007C4061" w:rsidRPr="00533C32" w:rsidRDefault="007C4061" w:rsidP="00885269">
      <w:pPr>
        <w:pStyle w:val="PL"/>
      </w:pPr>
      <w:r w:rsidRPr="00533C32">
        <w:t xml:space="preserve">          style: form</w:t>
      </w:r>
    </w:p>
    <w:p w14:paraId="19D7090A" w14:textId="77777777" w:rsidR="007C4061" w:rsidRPr="00533C32" w:rsidRDefault="007C4061" w:rsidP="00885269">
      <w:pPr>
        <w:pStyle w:val="PL"/>
        <w:rPr>
          <w:lang w:eastAsia="zh-CN"/>
        </w:rPr>
      </w:pPr>
      <w:r w:rsidRPr="00533C32">
        <w:t xml:space="preserve">          explode: false</w:t>
      </w:r>
    </w:p>
    <w:p w14:paraId="698272A3" w14:textId="77777777" w:rsidR="007C4061" w:rsidRPr="00533C32" w:rsidRDefault="007C4061" w:rsidP="00885269">
      <w:pPr>
        <w:pStyle w:val="PL"/>
      </w:pPr>
      <w:r w:rsidRPr="00533C32">
        <w:t xml:space="preserve">        - name: supported</w:t>
      </w:r>
      <w:r w:rsidRPr="00533C32">
        <w:rPr>
          <w:lang w:eastAsia="zh-CN"/>
        </w:rPr>
        <w:t>-f</w:t>
      </w:r>
      <w:r w:rsidRPr="00533C32">
        <w:t>eatures</w:t>
      </w:r>
    </w:p>
    <w:p w14:paraId="4C74C549" w14:textId="77777777" w:rsidR="007C4061" w:rsidRPr="00533C32" w:rsidRDefault="007C4061" w:rsidP="00885269">
      <w:pPr>
        <w:pStyle w:val="PL"/>
      </w:pPr>
      <w:r w:rsidRPr="00533C32">
        <w:t xml:space="preserve">          description: Supported Features</w:t>
      </w:r>
    </w:p>
    <w:p w14:paraId="36C154D7" w14:textId="77777777" w:rsidR="007C4061" w:rsidRPr="00533C32" w:rsidRDefault="007C4061" w:rsidP="00885269">
      <w:pPr>
        <w:pStyle w:val="PL"/>
      </w:pPr>
      <w:r w:rsidRPr="00533C32">
        <w:t xml:space="preserve">          in: query</w:t>
      </w:r>
    </w:p>
    <w:p w14:paraId="31E09559" w14:textId="77777777" w:rsidR="007C4061" w:rsidRPr="00533C32" w:rsidRDefault="007C4061" w:rsidP="00885269">
      <w:pPr>
        <w:pStyle w:val="PL"/>
      </w:pPr>
      <w:r w:rsidRPr="00533C32">
        <w:t xml:space="preserve">          schema:</w:t>
      </w:r>
    </w:p>
    <w:p w14:paraId="0FCE37A0"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538A2C1" w14:textId="77777777" w:rsidR="007C4061" w:rsidRPr="00533C32" w:rsidRDefault="007C4061" w:rsidP="00885269">
      <w:pPr>
        <w:pStyle w:val="PL"/>
      </w:pPr>
      <w:r w:rsidRPr="00533C32">
        <w:t xml:space="preserve">      responses:</w:t>
      </w:r>
    </w:p>
    <w:p w14:paraId="18C8B7B5" w14:textId="77777777" w:rsidR="007C4061" w:rsidRPr="00533C32" w:rsidRDefault="007C4061" w:rsidP="00885269">
      <w:pPr>
        <w:pStyle w:val="PL"/>
      </w:pPr>
      <w:r w:rsidRPr="00533C32">
        <w:t xml:space="preserve">        '200':</w:t>
      </w:r>
    </w:p>
    <w:p w14:paraId="673C5C50" w14:textId="77777777" w:rsidR="007C4061" w:rsidRPr="00533C32" w:rsidRDefault="007C4061" w:rsidP="00885269">
      <w:pPr>
        <w:pStyle w:val="PL"/>
      </w:pPr>
      <w:r w:rsidRPr="00533C32">
        <w:t xml:space="preserve">          description: Expected response to a valid request</w:t>
      </w:r>
    </w:p>
    <w:p w14:paraId="11AE66CC" w14:textId="77777777" w:rsidR="007C4061" w:rsidRPr="00533C32" w:rsidRDefault="007C4061" w:rsidP="00885269">
      <w:pPr>
        <w:pStyle w:val="PL"/>
      </w:pPr>
      <w:r w:rsidRPr="00533C32">
        <w:t xml:space="preserve">          content:</w:t>
      </w:r>
    </w:p>
    <w:p w14:paraId="6AAA4BA4"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2224C0E0" w14:textId="77777777" w:rsidR="007C4061" w:rsidRPr="00533C32" w:rsidRDefault="007C4061" w:rsidP="00885269">
      <w:pPr>
        <w:pStyle w:val="PL"/>
      </w:pPr>
      <w:r w:rsidRPr="00533C32">
        <w:t xml:space="preserve">              schema:</w:t>
      </w:r>
    </w:p>
    <w:p w14:paraId="7708133C" w14:textId="77777777" w:rsidR="007C4061" w:rsidRPr="00533C32" w:rsidRDefault="007C4061" w:rsidP="00885269">
      <w:pPr>
        <w:pStyle w:val="PL"/>
      </w:pPr>
      <w:r w:rsidRPr="00533C32">
        <w:t xml:space="preserve">                $ref: 'TS29503_Nudm_</w:t>
      </w:r>
      <w:r w:rsidRPr="00533C32">
        <w:rPr>
          <w:lang w:eastAsia="zh-CN"/>
        </w:rPr>
        <w:t>UEAU</w:t>
      </w:r>
      <w:r w:rsidRPr="00533C32">
        <w:t>.yaml#/components/schemas/</w:t>
      </w:r>
      <w:proofErr w:type="spellStart"/>
      <w:r w:rsidRPr="00533C32">
        <w:t>AuthEvent</w:t>
      </w:r>
      <w:proofErr w:type="spellEnd"/>
      <w:r w:rsidRPr="00533C32">
        <w:t>'</w:t>
      </w:r>
    </w:p>
    <w:p w14:paraId="0BD6D80A" w14:textId="77777777" w:rsidR="007C4061" w:rsidRDefault="007C4061" w:rsidP="00885269">
      <w:pPr>
        <w:pStyle w:val="PL"/>
        <w:rPr>
          <w:lang w:eastAsia="zh-CN"/>
        </w:rPr>
      </w:pPr>
      <w:r w:rsidRPr="00533C32">
        <w:t xml:space="preserve">        default:</w:t>
      </w:r>
    </w:p>
    <w:p w14:paraId="4C2AB932" w14:textId="77777777" w:rsidR="00FF7BF8" w:rsidRPr="00533C32" w:rsidRDefault="00FF7BF8" w:rsidP="00885269">
      <w:pPr>
        <w:pStyle w:val="PL"/>
        <w:rPr>
          <w:lang w:eastAsia="zh-CN"/>
        </w:rPr>
      </w:pPr>
      <w:r w:rsidRPr="002E5CBA">
        <w:t xml:space="preserve">          </w:t>
      </w:r>
      <w:r w:rsidRPr="001F14B1">
        <w:t>$ref: 'TS29571_CommonDat</w:t>
      </w:r>
      <w:r>
        <w:t>a.yaml#/components/responses/default</w:t>
      </w:r>
      <w:r w:rsidRPr="001F14B1">
        <w:t>'</w:t>
      </w:r>
    </w:p>
    <w:p w14:paraId="1E0F8A88" w14:textId="77777777" w:rsidR="007C4061" w:rsidRDefault="007C4061" w:rsidP="00885269">
      <w:pPr>
        <w:pStyle w:val="PL"/>
        <w:rPr>
          <w:lang w:eastAsia="zh-CN"/>
        </w:rPr>
      </w:pPr>
    </w:p>
    <w:p w14:paraId="5542554D" w14:textId="77777777" w:rsidR="007C4061" w:rsidRPr="00533C32" w:rsidRDefault="007C4061" w:rsidP="00885269">
      <w:pPr>
        <w:pStyle w:val="PL"/>
      </w:pPr>
      <w:r w:rsidRPr="00533C32">
        <w:t xml:space="preserve">    delete:</w:t>
      </w:r>
    </w:p>
    <w:p w14:paraId="6CCF5944" w14:textId="77777777" w:rsidR="007C4061" w:rsidRPr="00533C32" w:rsidRDefault="007C4061" w:rsidP="00885269">
      <w:pPr>
        <w:pStyle w:val="PL"/>
      </w:pPr>
      <w:r w:rsidRPr="00533C32">
        <w:t xml:space="preserve">      summary: To remove </w:t>
      </w:r>
      <w:r>
        <w:t>the Authentication Status of a UE</w:t>
      </w:r>
    </w:p>
    <w:p w14:paraId="69A06DED"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Delete</w:t>
      </w:r>
      <w:r>
        <w:t>AuthenticationStatus</w:t>
      </w:r>
      <w:proofErr w:type="spellEnd"/>
    </w:p>
    <w:p w14:paraId="4AA61069" w14:textId="77777777" w:rsidR="007C4061" w:rsidRPr="00533C32" w:rsidRDefault="007C4061" w:rsidP="00885269">
      <w:pPr>
        <w:pStyle w:val="PL"/>
      </w:pPr>
      <w:r w:rsidRPr="00533C32">
        <w:t xml:space="preserve">      tags:</w:t>
      </w:r>
    </w:p>
    <w:p w14:paraId="5FD07AE3" w14:textId="77777777" w:rsidR="007C4061" w:rsidRPr="00533C32" w:rsidRDefault="007C4061" w:rsidP="00885269">
      <w:pPr>
        <w:pStyle w:val="PL"/>
      </w:pPr>
      <w:r w:rsidRPr="00533C32">
        <w:t xml:space="preserve">        - </w:t>
      </w:r>
      <w:proofErr w:type="spellStart"/>
      <w:r>
        <w:t>AuthEvent</w:t>
      </w:r>
      <w:proofErr w:type="spellEnd"/>
      <w:r w:rsidRPr="00533C32">
        <w:t xml:space="preserve"> (Document)</w:t>
      </w:r>
    </w:p>
    <w:p w14:paraId="5C074223" w14:textId="77777777" w:rsidR="007C4061" w:rsidRPr="00533C32" w:rsidRDefault="007C4061" w:rsidP="00885269">
      <w:pPr>
        <w:pStyle w:val="PL"/>
      </w:pPr>
      <w:r w:rsidRPr="00533C32">
        <w:t xml:space="preserve">      parameters:</w:t>
      </w:r>
    </w:p>
    <w:p w14:paraId="1D81133B" w14:textId="77777777" w:rsidR="007C4061" w:rsidRPr="00533C32" w:rsidRDefault="007C4061" w:rsidP="00885269">
      <w:pPr>
        <w:pStyle w:val="PL"/>
      </w:pPr>
      <w:r w:rsidRPr="00533C32">
        <w:t xml:space="preserve">        - name: </w:t>
      </w:r>
      <w:proofErr w:type="spellStart"/>
      <w:r w:rsidRPr="00533C32">
        <w:t>ueId</w:t>
      </w:r>
      <w:proofErr w:type="spellEnd"/>
    </w:p>
    <w:p w14:paraId="7BCB8217" w14:textId="77777777" w:rsidR="007C4061" w:rsidRPr="00533C32" w:rsidRDefault="007C4061" w:rsidP="00885269">
      <w:pPr>
        <w:pStyle w:val="PL"/>
      </w:pPr>
      <w:r w:rsidRPr="00533C32">
        <w:t xml:space="preserve">          in: path</w:t>
      </w:r>
    </w:p>
    <w:p w14:paraId="494AAD62" w14:textId="77777777" w:rsidR="007C4061" w:rsidRPr="00533C32" w:rsidRDefault="007C4061" w:rsidP="00885269">
      <w:pPr>
        <w:pStyle w:val="PL"/>
      </w:pPr>
      <w:r w:rsidRPr="00533C32">
        <w:t xml:space="preserve">          description: UE id</w:t>
      </w:r>
    </w:p>
    <w:p w14:paraId="50EA5A59" w14:textId="77777777" w:rsidR="007C4061" w:rsidRPr="00533C32" w:rsidRDefault="007C4061" w:rsidP="00885269">
      <w:pPr>
        <w:pStyle w:val="PL"/>
      </w:pPr>
      <w:r w:rsidRPr="00533C32">
        <w:t xml:space="preserve">          required: true</w:t>
      </w:r>
    </w:p>
    <w:p w14:paraId="4998E8B1" w14:textId="77777777" w:rsidR="007C4061" w:rsidRPr="00533C32" w:rsidRDefault="007C4061" w:rsidP="00885269">
      <w:pPr>
        <w:pStyle w:val="PL"/>
      </w:pPr>
      <w:r w:rsidRPr="00533C32">
        <w:t xml:space="preserve">          schema:</w:t>
      </w:r>
    </w:p>
    <w:p w14:paraId="0A239869" w14:textId="77777777" w:rsidR="007C4061" w:rsidRPr="00533C32" w:rsidRDefault="007C4061" w:rsidP="00885269">
      <w:pPr>
        <w:pStyle w:val="PL"/>
      </w:pPr>
      <w:r w:rsidRPr="00533C32">
        <w:t xml:space="preserve">            $ref: 'TS29571_CommonData.yaml#/components/schemas/</w:t>
      </w:r>
      <w:proofErr w:type="spellStart"/>
      <w:r w:rsidR="002B5C12">
        <w:t>Supi</w:t>
      </w:r>
      <w:proofErr w:type="spellEnd"/>
      <w:r w:rsidRPr="00533C32">
        <w:t>'</w:t>
      </w:r>
    </w:p>
    <w:p w14:paraId="129A99E9" w14:textId="77777777" w:rsidR="007C4061" w:rsidRPr="00533C32" w:rsidRDefault="007C4061" w:rsidP="00885269">
      <w:pPr>
        <w:pStyle w:val="PL"/>
      </w:pPr>
      <w:r w:rsidRPr="00533C32">
        <w:t xml:space="preserve">      responses:</w:t>
      </w:r>
    </w:p>
    <w:p w14:paraId="500F4819" w14:textId="77777777" w:rsidR="007C4061" w:rsidRPr="00533C32" w:rsidRDefault="007C4061" w:rsidP="00885269">
      <w:pPr>
        <w:pStyle w:val="PL"/>
      </w:pPr>
      <w:r w:rsidRPr="00533C32">
        <w:t xml:space="preserve">        '204':</w:t>
      </w:r>
    </w:p>
    <w:p w14:paraId="754DD9B8" w14:textId="77777777" w:rsidR="007C4061" w:rsidRPr="00533C32" w:rsidRDefault="007C4061" w:rsidP="00885269">
      <w:pPr>
        <w:pStyle w:val="PL"/>
      </w:pPr>
      <w:r w:rsidRPr="00533C32">
        <w:t xml:space="preserve">          description: Upon success, an empty response body shall be returned.</w:t>
      </w:r>
    </w:p>
    <w:p w14:paraId="46A66499" w14:textId="77777777" w:rsidR="007C4061" w:rsidRDefault="007C4061" w:rsidP="00885269">
      <w:pPr>
        <w:pStyle w:val="PL"/>
        <w:rPr>
          <w:lang w:eastAsia="zh-CN"/>
        </w:rPr>
      </w:pPr>
      <w:r w:rsidRPr="00533C32">
        <w:t xml:space="preserve">        default:</w:t>
      </w:r>
    </w:p>
    <w:p w14:paraId="786E2C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59CF332" w14:textId="77777777" w:rsidR="007C4061" w:rsidRDefault="007C4061" w:rsidP="00885269">
      <w:pPr>
        <w:pStyle w:val="PL"/>
        <w:rPr>
          <w:lang w:eastAsia="zh-CN"/>
        </w:rPr>
      </w:pPr>
    </w:p>
    <w:p w14:paraId="612AA465" w14:textId="77777777" w:rsidR="007B3A61" w:rsidRPr="00533C32" w:rsidRDefault="007B3A61" w:rsidP="00885269">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BF1B1B9" w14:textId="77777777" w:rsidR="007B3A61" w:rsidRPr="00533C32" w:rsidRDefault="007B3A61" w:rsidP="00885269">
      <w:pPr>
        <w:pStyle w:val="PL"/>
      </w:pPr>
      <w:r w:rsidRPr="00533C32">
        <w:t xml:space="preserve">    put:</w:t>
      </w:r>
    </w:p>
    <w:p w14:paraId="423BE9C9" w14:textId="77777777" w:rsidR="007B3A61" w:rsidRPr="00533C32" w:rsidRDefault="007B3A61" w:rsidP="00885269">
      <w:pPr>
        <w:pStyle w:val="PL"/>
      </w:pPr>
      <w:r w:rsidRPr="00533C32">
        <w:t xml:space="preserve">      summary: To store the </w:t>
      </w:r>
      <w:r>
        <w:t xml:space="preserve">individual </w:t>
      </w:r>
      <w:r w:rsidRPr="00533C32">
        <w:t>Authentication Status data of a UE</w:t>
      </w:r>
    </w:p>
    <w:p w14:paraId="0F84AD39" w14:textId="77777777" w:rsidR="007B3A61" w:rsidRPr="00533C32" w:rsidRDefault="007B3A61" w:rsidP="00885269">
      <w:pPr>
        <w:pStyle w:val="PL"/>
      </w:pPr>
      <w:r w:rsidRPr="00533C32">
        <w:t xml:space="preserve">      </w:t>
      </w:r>
      <w:proofErr w:type="spellStart"/>
      <w:r w:rsidRPr="00533C32">
        <w:t>operationId</w:t>
      </w:r>
      <w:proofErr w:type="spellEnd"/>
      <w:r w:rsidRPr="00533C32">
        <w:t xml:space="preserve">: </w:t>
      </w:r>
      <w:proofErr w:type="spellStart"/>
      <w:r w:rsidRPr="00533C32">
        <w:t>Create</w:t>
      </w:r>
      <w:r>
        <w:t>Individual</w:t>
      </w:r>
      <w:r w:rsidRPr="00533C32">
        <w:t>AuthenticationStatus</w:t>
      </w:r>
      <w:proofErr w:type="spellEnd"/>
    </w:p>
    <w:p w14:paraId="6FF61814" w14:textId="77777777" w:rsidR="007B3A61" w:rsidRPr="00533C32" w:rsidRDefault="007B3A61" w:rsidP="00885269">
      <w:pPr>
        <w:pStyle w:val="PL"/>
      </w:pPr>
      <w:r w:rsidRPr="00533C32">
        <w:t xml:space="preserve">      tags:</w:t>
      </w:r>
    </w:p>
    <w:p w14:paraId="4F06B632" w14:textId="77777777" w:rsidR="007B3A61" w:rsidRPr="00533C32" w:rsidRDefault="007B3A61" w:rsidP="00885269">
      <w:pPr>
        <w:pStyle w:val="PL"/>
      </w:pPr>
      <w:r w:rsidRPr="00533C32">
        <w:t xml:space="preserve">        - </w:t>
      </w:r>
      <w:r>
        <w:t xml:space="preserve">Individual </w:t>
      </w:r>
      <w:r w:rsidRPr="00533C32">
        <w:t>Authentication Status (Document)</w:t>
      </w:r>
    </w:p>
    <w:p w14:paraId="4F886A9D" w14:textId="77777777" w:rsidR="007B3A61" w:rsidRPr="00533C32" w:rsidRDefault="007B3A61" w:rsidP="00885269">
      <w:pPr>
        <w:pStyle w:val="PL"/>
      </w:pPr>
      <w:r w:rsidRPr="00533C32">
        <w:t xml:space="preserve">      parameters:</w:t>
      </w:r>
    </w:p>
    <w:p w14:paraId="3F6EE9B1" w14:textId="77777777" w:rsidR="007B3A61" w:rsidRPr="00533C32" w:rsidRDefault="007B3A61" w:rsidP="00885269">
      <w:pPr>
        <w:pStyle w:val="PL"/>
      </w:pPr>
      <w:r w:rsidRPr="00533C32">
        <w:t xml:space="preserve">        - name: </w:t>
      </w:r>
      <w:proofErr w:type="spellStart"/>
      <w:r w:rsidRPr="00533C32">
        <w:t>ueId</w:t>
      </w:r>
      <w:proofErr w:type="spellEnd"/>
    </w:p>
    <w:p w14:paraId="1D081148" w14:textId="77777777" w:rsidR="007B3A61" w:rsidRPr="00533C32" w:rsidRDefault="007B3A61" w:rsidP="00885269">
      <w:pPr>
        <w:pStyle w:val="PL"/>
      </w:pPr>
      <w:r w:rsidRPr="00533C32">
        <w:t xml:space="preserve">          in: path</w:t>
      </w:r>
    </w:p>
    <w:p w14:paraId="598BB2CC" w14:textId="77777777" w:rsidR="007B3A61" w:rsidRPr="00533C32" w:rsidRDefault="007B3A61" w:rsidP="00885269">
      <w:pPr>
        <w:pStyle w:val="PL"/>
      </w:pPr>
      <w:r w:rsidRPr="00533C32">
        <w:t xml:space="preserve">          description: UE id</w:t>
      </w:r>
    </w:p>
    <w:p w14:paraId="5F572C6D" w14:textId="77777777" w:rsidR="007B3A61" w:rsidRPr="00533C32" w:rsidRDefault="007B3A61" w:rsidP="00885269">
      <w:pPr>
        <w:pStyle w:val="PL"/>
      </w:pPr>
      <w:r w:rsidRPr="00533C32">
        <w:t xml:space="preserve">          required: true</w:t>
      </w:r>
    </w:p>
    <w:p w14:paraId="2E503627" w14:textId="77777777" w:rsidR="007B3A61" w:rsidRPr="00533C32" w:rsidRDefault="007B3A61" w:rsidP="00885269">
      <w:pPr>
        <w:pStyle w:val="PL"/>
      </w:pPr>
      <w:r w:rsidRPr="00533C32">
        <w:t xml:space="preserve">          schema:</w:t>
      </w:r>
    </w:p>
    <w:p w14:paraId="563A46DD" w14:textId="77777777" w:rsidR="007B3A61" w:rsidRDefault="007B3A61" w:rsidP="00885269">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proofErr w:type="spellStart"/>
      <w:r w:rsidR="002B5C12">
        <w:t>Supi</w:t>
      </w:r>
      <w:proofErr w:type="spellEnd"/>
      <w:r w:rsidRPr="00533C32">
        <w:t>'</w:t>
      </w:r>
    </w:p>
    <w:p w14:paraId="14BD7E2E" w14:textId="77777777" w:rsidR="007B3A61" w:rsidRPr="006A7EE2" w:rsidRDefault="007B3A61" w:rsidP="00885269">
      <w:pPr>
        <w:pStyle w:val="PL"/>
      </w:pPr>
      <w:r w:rsidRPr="006A7EE2">
        <w:t xml:space="preserve">        - name: </w:t>
      </w:r>
      <w:proofErr w:type="spellStart"/>
      <w:r>
        <w:t>servingNetworkName</w:t>
      </w:r>
      <w:proofErr w:type="spellEnd"/>
    </w:p>
    <w:p w14:paraId="449E61C9" w14:textId="77777777" w:rsidR="007B3A61" w:rsidRPr="006A7EE2" w:rsidRDefault="007B3A61" w:rsidP="00885269">
      <w:pPr>
        <w:pStyle w:val="PL"/>
      </w:pPr>
      <w:r w:rsidRPr="006A7EE2">
        <w:t xml:space="preserve">          in: path</w:t>
      </w:r>
    </w:p>
    <w:p w14:paraId="0B1A22E8" w14:textId="77777777" w:rsidR="007B3A61" w:rsidRPr="006A7EE2" w:rsidRDefault="007B3A61" w:rsidP="00885269">
      <w:pPr>
        <w:pStyle w:val="PL"/>
      </w:pPr>
      <w:r w:rsidRPr="006A7EE2">
        <w:t xml:space="preserve">          description: </w:t>
      </w:r>
      <w:r>
        <w:t>Serving Network Name</w:t>
      </w:r>
    </w:p>
    <w:p w14:paraId="04B9CB51" w14:textId="77777777" w:rsidR="007B3A61" w:rsidRPr="006A7EE2" w:rsidRDefault="007B3A61" w:rsidP="00885269">
      <w:pPr>
        <w:pStyle w:val="PL"/>
      </w:pPr>
      <w:r w:rsidRPr="006A7EE2">
        <w:t xml:space="preserve">          required: true</w:t>
      </w:r>
    </w:p>
    <w:p w14:paraId="66B99C45" w14:textId="77777777" w:rsidR="007B3A61" w:rsidRDefault="007B3A61" w:rsidP="00885269">
      <w:pPr>
        <w:pStyle w:val="PL"/>
      </w:pPr>
      <w:r w:rsidRPr="006A7EE2">
        <w:t xml:space="preserve">          schema:</w:t>
      </w:r>
    </w:p>
    <w:p w14:paraId="79ACE598" w14:textId="77777777" w:rsidR="007B3A61" w:rsidRPr="00533C32" w:rsidRDefault="007B3A61" w:rsidP="00885269">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proofErr w:type="spellStart"/>
      <w:r>
        <w:t>ServingNetworkName</w:t>
      </w:r>
      <w:proofErr w:type="spellEnd"/>
      <w:r w:rsidRPr="00533C32">
        <w:t>'</w:t>
      </w:r>
    </w:p>
    <w:p w14:paraId="78F0F2F3" w14:textId="77777777" w:rsidR="007B3A61" w:rsidRPr="00533C32" w:rsidRDefault="007B3A61" w:rsidP="00885269">
      <w:pPr>
        <w:pStyle w:val="PL"/>
      </w:pPr>
      <w:r w:rsidRPr="00533C32">
        <w:lastRenderedPageBreak/>
        <w:t xml:space="preserve">      </w:t>
      </w:r>
      <w:proofErr w:type="spellStart"/>
      <w:r w:rsidRPr="00533C32">
        <w:t>requestBody</w:t>
      </w:r>
      <w:proofErr w:type="spellEnd"/>
      <w:r w:rsidRPr="00533C32">
        <w:t>:</w:t>
      </w:r>
    </w:p>
    <w:p w14:paraId="4EA5427F" w14:textId="77777777" w:rsidR="007B3A61" w:rsidRPr="00533C32" w:rsidRDefault="007B3A61" w:rsidP="00885269">
      <w:pPr>
        <w:pStyle w:val="PL"/>
      </w:pPr>
      <w:r w:rsidRPr="00533C32">
        <w:t xml:space="preserve">        content:</w:t>
      </w:r>
    </w:p>
    <w:p w14:paraId="34F4E378" w14:textId="77777777" w:rsidR="007B3A61" w:rsidRPr="00533C32" w:rsidRDefault="007B3A61" w:rsidP="00885269">
      <w:pPr>
        <w:pStyle w:val="PL"/>
      </w:pPr>
      <w:r w:rsidRPr="00533C32">
        <w:t xml:space="preserve">          application/</w:t>
      </w:r>
      <w:proofErr w:type="spellStart"/>
      <w:r w:rsidRPr="00533C32">
        <w:t>json</w:t>
      </w:r>
      <w:proofErr w:type="spellEnd"/>
      <w:r w:rsidRPr="00533C32">
        <w:t>:</w:t>
      </w:r>
    </w:p>
    <w:p w14:paraId="31C74A90" w14:textId="77777777" w:rsidR="007B3A61" w:rsidRPr="00533C32" w:rsidRDefault="007B3A61" w:rsidP="00885269">
      <w:pPr>
        <w:pStyle w:val="PL"/>
      </w:pPr>
      <w:r w:rsidRPr="00533C32">
        <w:t xml:space="preserve">            schema:</w:t>
      </w:r>
    </w:p>
    <w:p w14:paraId="4584333B" w14:textId="77777777" w:rsidR="007B3A61" w:rsidRPr="00533C32" w:rsidRDefault="007B3A61" w:rsidP="00885269">
      <w:pPr>
        <w:pStyle w:val="PL"/>
      </w:pPr>
      <w:r w:rsidRPr="00533C32">
        <w:t xml:space="preserve">              $ref: 'TS29503_Nudm_UEAU.yaml</w:t>
      </w:r>
      <w:r w:rsidRPr="00533C32">
        <w:rPr>
          <w:lang w:eastAsia="zh-CN"/>
        </w:rPr>
        <w:t>#</w:t>
      </w:r>
      <w:r w:rsidRPr="00533C32">
        <w:t>/components/schemas/</w:t>
      </w:r>
      <w:proofErr w:type="spellStart"/>
      <w:r w:rsidRPr="00533C32">
        <w:rPr>
          <w:lang w:eastAsia="zh-CN"/>
        </w:rPr>
        <w:t>AuthEvent</w:t>
      </w:r>
      <w:proofErr w:type="spellEnd"/>
      <w:r w:rsidRPr="00533C32">
        <w:t>'</w:t>
      </w:r>
    </w:p>
    <w:p w14:paraId="34CE329C" w14:textId="61FD1848" w:rsidR="001707AA" w:rsidRDefault="001707AA" w:rsidP="00885269">
      <w:pPr>
        <w:pStyle w:val="PL"/>
      </w:pPr>
      <w:r>
        <w:t xml:space="preserve">        </w:t>
      </w:r>
      <w:r w:rsidRPr="003722F2">
        <w:t>required: true</w:t>
      </w:r>
    </w:p>
    <w:p w14:paraId="45997911" w14:textId="77777777" w:rsidR="001707AA" w:rsidRPr="00533C32" w:rsidRDefault="001707AA" w:rsidP="00885269">
      <w:pPr>
        <w:pStyle w:val="PL"/>
      </w:pPr>
    </w:p>
    <w:p w14:paraId="7BAE2BC2" w14:textId="77777777" w:rsidR="007B3A61" w:rsidRPr="00533C32" w:rsidRDefault="007B3A61" w:rsidP="00885269">
      <w:pPr>
        <w:pStyle w:val="PL"/>
      </w:pPr>
      <w:r w:rsidRPr="00533C32">
        <w:t xml:space="preserve">      responses:</w:t>
      </w:r>
    </w:p>
    <w:p w14:paraId="63D19CB2" w14:textId="77777777" w:rsidR="007B3A61" w:rsidRPr="00533C32" w:rsidRDefault="007B3A61" w:rsidP="00885269">
      <w:pPr>
        <w:pStyle w:val="PL"/>
      </w:pPr>
      <w:r w:rsidRPr="00533C32">
        <w:t xml:space="preserve">        '204':</w:t>
      </w:r>
    </w:p>
    <w:p w14:paraId="7B75562A" w14:textId="77777777" w:rsidR="007B3A61" w:rsidRPr="00533C32" w:rsidRDefault="007B3A61" w:rsidP="00885269">
      <w:pPr>
        <w:pStyle w:val="PL"/>
      </w:pPr>
      <w:r w:rsidRPr="00533C32">
        <w:t xml:space="preserve">          description: Upon success, an empty response body shall be returned</w:t>
      </w:r>
    </w:p>
    <w:p w14:paraId="5F7792F9" w14:textId="77777777" w:rsidR="007B3A61" w:rsidRDefault="007B3A61" w:rsidP="00885269">
      <w:pPr>
        <w:pStyle w:val="PL"/>
        <w:rPr>
          <w:lang w:eastAsia="zh-CN"/>
        </w:rPr>
      </w:pPr>
      <w:r w:rsidRPr="00533C32">
        <w:t xml:space="preserve">        default:</w:t>
      </w:r>
    </w:p>
    <w:p w14:paraId="094E554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D29E061" w14:textId="77777777" w:rsidR="00A0150A" w:rsidRPr="00533C32" w:rsidRDefault="00A0150A" w:rsidP="00885269">
      <w:pPr>
        <w:pStyle w:val="PL"/>
        <w:rPr>
          <w:lang w:eastAsia="zh-CN"/>
        </w:rPr>
      </w:pPr>
    </w:p>
    <w:p w14:paraId="6A91B86F" w14:textId="77777777" w:rsidR="007B3A61" w:rsidRPr="00533C32" w:rsidRDefault="007B3A61" w:rsidP="00885269">
      <w:pPr>
        <w:pStyle w:val="PL"/>
      </w:pPr>
      <w:r w:rsidRPr="00533C32">
        <w:t xml:space="preserve">    get:</w:t>
      </w:r>
    </w:p>
    <w:p w14:paraId="735D7A4D" w14:textId="77777777" w:rsidR="007B3A61" w:rsidRPr="00533C32" w:rsidRDefault="007B3A61" w:rsidP="00885269">
      <w:pPr>
        <w:pStyle w:val="PL"/>
      </w:pPr>
      <w:r w:rsidRPr="00533C32">
        <w:t xml:space="preserve">      summary: Retrieves the </w:t>
      </w:r>
      <w:r>
        <w:t xml:space="preserve">Individual </w:t>
      </w:r>
      <w:r w:rsidRPr="00533C32">
        <w:t>Authentication Status of a UE</w:t>
      </w:r>
    </w:p>
    <w:p w14:paraId="6429BF1A" w14:textId="77777777" w:rsidR="007B3A61" w:rsidRPr="00533C32" w:rsidRDefault="007B3A61" w:rsidP="00885269">
      <w:pPr>
        <w:pStyle w:val="PL"/>
      </w:pPr>
      <w:r w:rsidRPr="00533C32">
        <w:t xml:space="preserve">      </w:t>
      </w:r>
      <w:proofErr w:type="spellStart"/>
      <w:r w:rsidRPr="00533C32">
        <w:t>operationId</w:t>
      </w:r>
      <w:proofErr w:type="spellEnd"/>
      <w:r w:rsidRPr="00533C32">
        <w:t xml:space="preserve">: </w:t>
      </w:r>
      <w:proofErr w:type="spellStart"/>
      <w:r w:rsidRPr="00533C32">
        <w:t>Query</w:t>
      </w:r>
      <w:r>
        <w:t>Individual</w:t>
      </w:r>
      <w:r w:rsidRPr="00533C32">
        <w:t>AuthenticationStatus</w:t>
      </w:r>
      <w:proofErr w:type="spellEnd"/>
    </w:p>
    <w:p w14:paraId="30952E46" w14:textId="77777777" w:rsidR="007B3A61" w:rsidRPr="00533C32" w:rsidRDefault="007B3A61" w:rsidP="00885269">
      <w:pPr>
        <w:pStyle w:val="PL"/>
      </w:pPr>
      <w:r w:rsidRPr="00533C32">
        <w:t xml:space="preserve">      tags:</w:t>
      </w:r>
    </w:p>
    <w:p w14:paraId="661D077F" w14:textId="77777777" w:rsidR="007B3A61" w:rsidRPr="00533C32" w:rsidRDefault="007B3A61" w:rsidP="00885269">
      <w:pPr>
        <w:pStyle w:val="PL"/>
      </w:pPr>
      <w:r w:rsidRPr="00533C32">
        <w:t xml:space="preserve">        - </w:t>
      </w:r>
      <w:r>
        <w:t xml:space="preserve">Individual </w:t>
      </w:r>
      <w:proofErr w:type="spellStart"/>
      <w:r w:rsidRPr="00533C32">
        <w:t>AuthEvent</w:t>
      </w:r>
      <w:proofErr w:type="spellEnd"/>
      <w:r w:rsidRPr="00533C32">
        <w:t xml:space="preserve"> (Document)</w:t>
      </w:r>
    </w:p>
    <w:p w14:paraId="02B58BB3" w14:textId="77777777" w:rsidR="007B3A61" w:rsidRPr="00533C32" w:rsidRDefault="007B3A61" w:rsidP="00885269">
      <w:pPr>
        <w:pStyle w:val="PL"/>
      </w:pPr>
      <w:r w:rsidRPr="00533C32">
        <w:t xml:space="preserve">      parameters:</w:t>
      </w:r>
    </w:p>
    <w:p w14:paraId="09BD0F79" w14:textId="77777777" w:rsidR="007B3A61" w:rsidRPr="00533C32" w:rsidRDefault="007B3A61" w:rsidP="00885269">
      <w:pPr>
        <w:pStyle w:val="PL"/>
      </w:pPr>
      <w:r w:rsidRPr="00533C32">
        <w:t xml:space="preserve">        - name: </w:t>
      </w:r>
      <w:proofErr w:type="spellStart"/>
      <w:r w:rsidRPr="00533C32">
        <w:t>ueId</w:t>
      </w:r>
      <w:proofErr w:type="spellEnd"/>
    </w:p>
    <w:p w14:paraId="35074657" w14:textId="77777777" w:rsidR="007B3A61" w:rsidRPr="00533C32" w:rsidRDefault="007B3A61" w:rsidP="00885269">
      <w:pPr>
        <w:pStyle w:val="PL"/>
      </w:pPr>
      <w:r w:rsidRPr="00533C32">
        <w:t xml:space="preserve">          in: path</w:t>
      </w:r>
    </w:p>
    <w:p w14:paraId="7322369C" w14:textId="77777777" w:rsidR="007B3A61" w:rsidRPr="00533C32" w:rsidRDefault="007B3A61" w:rsidP="00885269">
      <w:pPr>
        <w:pStyle w:val="PL"/>
      </w:pPr>
      <w:r w:rsidRPr="00533C32">
        <w:t xml:space="preserve">          description: UE id</w:t>
      </w:r>
    </w:p>
    <w:p w14:paraId="0295E66A" w14:textId="77777777" w:rsidR="007B3A61" w:rsidRPr="00533C32" w:rsidRDefault="007B3A61" w:rsidP="00885269">
      <w:pPr>
        <w:pStyle w:val="PL"/>
      </w:pPr>
      <w:r w:rsidRPr="00533C32">
        <w:t xml:space="preserve">          required: true</w:t>
      </w:r>
    </w:p>
    <w:p w14:paraId="4BB52362" w14:textId="77777777" w:rsidR="007B3A61" w:rsidRPr="00533C32" w:rsidRDefault="007B3A61" w:rsidP="00885269">
      <w:pPr>
        <w:pStyle w:val="PL"/>
      </w:pPr>
      <w:r w:rsidRPr="00533C32">
        <w:t xml:space="preserve">          schema:</w:t>
      </w:r>
    </w:p>
    <w:p w14:paraId="7F1B4D41" w14:textId="77777777" w:rsidR="007B3A61" w:rsidRDefault="007B3A61" w:rsidP="00885269">
      <w:pPr>
        <w:pStyle w:val="PL"/>
      </w:pPr>
      <w:r w:rsidRPr="00533C32">
        <w:t xml:space="preserve">            $ref: 'TS29571_CommonData.yaml#/components/schemas/</w:t>
      </w:r>
      <w:proofErr w:type="spellStart"/>
      <w:r w:rsidR="002B5C12">
        <w:t>Supi</w:t>
      </w:r>
      <w:proofErr w:type="spellEnd"/>
      <w:r w:rsidRPr="00533C32">
        <w:t>'</w:t>
      </w:r>
    </w:p>
    <w:p w14:paraId="556FA19C" w14:textId="77777777" w:rsidR="007B3A61" w:rsidRPr="006A7EE2" w:rsidRDefault="007B3A61" w:rsidP="00885269">
      <w:pPr>
        <w:pStyle w:val="PL"/>
      </w:pPr>
      <w:r w:rsidRPr="006A7EE2">
        <w:t xml:space="preserve">        - name: </w:t>
      </w:r>
      <w:proofErr w:type="spellStart"/>
      <w:r>
        <w:t>servingNetworkName</w:t>
      </w:r>
      <w:proofErr w:type="spellEnd"/>
    </w:p>
    <w:p w14:paraId="3697C633" w14:textId="77777777" w:rsidR="007B3A61" w:rsidRPr="006A7EE2" w:rsidRDefault="007B3A61" w:rsidP="00885269">
      <w:pPr>
        <w:pStyle w:val="PL"/>
      </w:pPr>
      <w:r w:rsidRPr="006A7EE2">
        <w:t xml:space="preserve">          in: path</w:t>
      </w:r>
    </w:p>
    <w:p w14:paraId="779B54E9" w14:textId="77777777" w:rsidR="007B3A61" w:rsidRPr="006A7EE2" w:rsidRDefault="007B3A61" w:rsidP="00885269">
      <w:pPr>
        <w:pStyle w:val="PL"/>
      </w:pPr>
      <w:r w:rsidRPr="006A7EE2">
        <w:t xml:space="preserve">          description: </w:t>
      </w:r>
      <w:r>
        <w:t>Serving Network Name</w:t>
      </w:r>
    </w:p>
    <w:p w14:paraId="1D156C4D" w14:textId="77777777" w:rsidR="007B3A61" w:rsidRPr="006A7EE2" w:rsidRDefault="007B3A61" w:rsidP="00885269">
      <w:pPr>
        <w:pStyle w:val="PL"/>
      </w:pPr>
      <w:r w:rsidRPr="006A7EE2">
        <w:t xml:space="preserve">          required: true</w:t>
      </w:r>
    </w:p>
    <w:p w14:paraId="59E890FA" w14:textId="77777777" w:rsidR="007B3A61" w:rsidRDefault="007B3A61" w:rsidP="00885269">
      <w:pPr>
        <w:pStyle w:val="PL"/>
      </w:pPr>
      <w:r w:rsidRPr="006A7EE2">
        <w:t xml:space="preserve">          schema:</w:t>
      </w:r>
    </w:p>
    <w:p w14:paraId="4A0E99D7" w14:textId="77777777" w:rsidR="007B3A61" w:rsidRPr="00533C32" w:rsidRDefault="007B3A61" w:rsidP="00885269">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proofErr w:type="spellStart"/>
      <w:r>
        <w:t>ServingNetworkName</w:t>
      </w:r>
      <w:proofErr w:type="spellEnd"/>
      <w:r w:rsidRPr="00533C32">
        <w:t>'</w:t>
      </w:r>
    </w:p>
    <w:p w14:paraId="2D30B0D6" w14:textId="77777777" w:rsidR="007B3A61" w:rsidRPr="00533C32" w:rsidRDefault="007B3A61" w:rsidP="00885269">
      <w:pPr>
        <w:pStyle w:val="PL"/>
        <w:rPr>
          <w:lang w:eastAsia="zh-CN"/>
        </w:rPr>
      </w:pPr>
      <w:r w:rsidRPr="00533C32">
        <w:rPr>
          <w:lang w:eastAsia="zh-CN"/>
        </w:rPr>
        <w:t xml:space="preserve">        - name: fields</w:t>
      </w:r>
    </w:p>
    <w:p w14:paraId="3FFCD284" w14:textId="77777777" w:rsidR="007B3A61" w:rsidRPr="00533C32" w:rsidRDefault="007B3A61" w:rsidP="00885269">
      <w:pPr>
        <w:pStyle w:val="PL"/>
        <w:rPr>
          <w:lang w:eastAsia="zh-CN"/>
        </w:rPr>
      </w:pPr>
      <w:r w:rsidRPr="00533C32">
        <w:rPr>
          <w:lang w:eastAsia="zh-CN"/>
        </w:rPr>
        <w:t xml:space="preserve">          in: query</w:t>
      </w:r>
    </w:p>
    <w:p w14:paraId="6124E473" w14:textId="77777777" w:rsidR="007B3A61" w:rsidRPr="00533C32" w:rsidRDefault="007B3A61" w:rsidP="00885269">
      <w:pPr>
        <w:pStyle w:val="PL"/>
        <w:rPr>
          <w:lang w:eastAsia="zh-CN"/>
        </w:rPr>
      </w:pPr>
      <w:r w:rsidRPr="00533C32">
        <w:rPr>
          <w:lang w:eastAsia="zh-CN"/>
        </w:rPr>
        <w:t xml:space="preserve">          description: attributes to be retrieved</w:t>
      </w:r>
    </w:p>
    <w:p w14:paraId="5F5CE917" w14:textId="77777777" w:rsidR="007B3A61" w:rsidRPr="00533C32" w:rsidRDefault="007B3A61" w:rsidP="00885269">
      <w:pPr>
        <w:pStyle w:val="PL"/>
        <w:rPr>
          <w:lang w:eastAsia="zh-CN"/>
        </w:rPr>
      </w:pPr>
      <w:r w:rsidRPr="00533C32">
        <w:rPr>
          <w:lang w:eastAsia="zh-CN"/>
        </w:rPr>
        <w:t xml:space="preserve">          required: false</w:t>
      </w:r>
    </w:p>
    <w:p w14:paraId="0A6704FB" w14:textId="77777777" w:rsidR="007B3A61" w:rsidRPr="00533C32" w:rsidRDefault="007B3A61" w:rsidP="00885269">
      <w:pPr>
        <w:pStyle w:val="PL"/>
        <w:rPr>
          <w:lang w:eastAsia="zh-CN"/>
        </w:rPr>
      </w:pPr>
      <w:r w:rsidRPr="00533C32">
        <w:rPr>
          <w:lang w:eastAsia="zh-CN"/>
        </w:rPr>
        <w:t xml:space="preserve">          schema:</w:t>
      </w:r>
    </w:p>
    <w:p w14:paraId="2D36BAB2" w14:textId="77777777" w:rsidR="007B3A61" w:rsidRPr="00533C32" w:rsidRDefault="007B3A61" w:rsidP="00885269">
      <w:pPr>
        <w:pStyle w:val="PL"/>
        <w:rPr>
          <w:lang w:eastAsia="zh-CN"/>
        </w:rPr>
      </w:pPr>
      <w:r w:rsidRPr="00533C32">
        <w:rPr>
          <w:lang w:eastAsia="zh-CN"/>
        </w:rPr>
        <w:t xml:space="preserve">            type: array</w:t>
      </w:r>
    </w:p>
    <w:p w14:paraId="27A50A45" w14:textId="77777777" w:rsidR="007B3A61" w:rsidRPr="00533C32" w:rsidRDefault="007B3A61" w:rsidP="00885269">
      <w:pPr>
        <w:pStyle w:val="PL"/>
        <w:rPr>
          <w:lang w:eastAsia="zh-CN"/>
        </w:rPr>
      </w:pPr>
      <w:r w:rsidRPr="00533C32">
        <w:rPr>
          <w:lang w:eastAsia="zh-CN"/>
        </w:rPr>
        <w:t xml:space="preserve">            items:</w:t>
      </w:r>
    </w:p>
    <w:p w14:paraId="0187B71C" w14:textId="77777777" w:rsidR="007B3A61" w:rsidRPr="00533C32" w:rsidRDefault="007B3A61" w:rsidP="00885269">
      <w:pPr>
        <w:pStyle w:val="PL"/>
        <w:rPr>
          <w:lang w:eastAsia="zh-CN"/>
        </w:rPr>
      </w:pPr>
      <w:r w:rsidRPr="00533C32">
        <w:rPr>
          <w:lang w:eastAsia="zh-CN"/>
        </w:rPr>
        <w:t xml:space="preserve">              type: string</w:t>
      </w:r>
    </w:p>
    <w:p w14:paraId="4E886FEF" w14:textId="77777777" w:rsidR="007B3A61" w:rsidRPr="00533C32" w:rsidRDefault="007B3A61" w:rsidP="00885269">
      <w:pPr>
        <w:pStyle w:val="PL"/>
      </w:pPr>
      <w:r w:rsidRPr="00533C32">
        <w:t xml:space="preserve">            </w:t>
      </w:r>
      <w:proofErr w:type="spellStart"/>
      <w:r w:rsidRPr="00533C32">
        <w:t>minItems</w:t>
      </w:r>
      <w:proofErr w:type="spellEnd"/>
      <w:r w:rsidRPr="00533C32">
        <w:t>: 1</w:t>
      </w:r>
    </w:p>
    <w:p w14:paraId="633AF798" w14:textId="77777777" w:rsidR="007B3A61" w:rsidRPr="00533C32" w:rsidRDefault="007B3A61" w:rsidP="00885269">
      <w:pPr>
        <w:pStyle w:val="PL"/>
      </w:pPr>
      <w:r w:rsidRPr="00533C32">
        <w:t xml:space="preserve">          style: form</w:t>
      </w:r>
    </w:p>
    <w:p w14:paraId="68396A5E" w14:textId="77777777" w:rsidR="007B3A61" w:rsidRPr="00533C32" w:rsidRDefault="007B3A61" w:rsidP="00885269">
      <w:pPr>
        <w:pStyle w:val="PL"/>
        <w:rPr>
          <w:lang w:eastAsia="zh-CN"/>
        </w:rPr>
      </w:pPr>
      <w:r w:rsidRPr="00533C32">
        <w:t xml:space="preserve">          explode: false</w:t>
      </w:r>
    </w:p>
    <w:p w14:paraId="7DB2846B" w14:textId="77777777" w:rsidR="007B3A61" w:rsidRPr="00533C32" w:rsidRDefault="007B3A61" w:rsidP="00885269">
      <w:pPr>
        <w:pStyle w:val="PL"/>
      </w:pPr>
      <w:r w:rsidRPr="00533C32">
        <w:t xml:space="preserve">        - name: supported</w:t>
      </w:r>
      <w:r w:rsidRPr="00533C32">
        <w:rPr>
          <w:lang w:eastAsia="zh-CN"/>
        </w:rPr>
        <w:t>-f</w:t>
      </w:r>
      <w:r w:rsidRPr="00533C32">
        <w:t>eatures</w:t>
      </w:r>
    </w:p>
    <w:p w14:paraId="448EE8C5" w14:textId="77777777" w:rsidR="007B3A61" w:rsidRPr="00533C32" w:rsidRDefault="007B3A61" w:rsidP="00885269">
      <w:pPr>
        <w:pStyle w:val="PL"/>
      </w:pPr>
      <w:r w:rsidRPr="00533C32">
        <w:t xml:space="preserve">          description: Supported Features</w:t>
      </w:r>
    </w:p>
    <w:p w14:paraId="3984969F" w14:textId="77777777" w:rsidR="007B3A61" w:rsidRPr="00533C32" w:rsidRDefault="007B3A61" w:rsidP="00885269">
      <w:pPr>
        <w:pStyle w:val="PL"/>
      </w:pPr>
      <w:r w:rsidRPr="00533C32">
        <w:t xml:space="preserve">          in: query</w:t>
      </w:r>
    </w:p>
    <w:p w14:paraId="2E932F6C" w14:textId="77777777" w:rsidR="007B3A61" w:rsidRPr="00533C32" w:rsidRDefault="007B3A61" w:rsidP="00885269">
      <w:pPr>
        <w:pStyle w:val="PL"/>
      </w:pPr>
      <w:r w:rsidRPr="00533C32">
        <w:t xml:space="preserve">          schema:</w:t>
      </w:r>
    </w:p>
    <w:p w14:paraId="5F8F1E05" w14:textId="77777777" w:rsidR="007B3A61" w:rsidRDefault="007B3A61" w:rsidP="00885269">
      <w:pPr>
        <w:pStyle w:val="PL"/>
      </w:pPr>
      <w:r w:rsidRPr="00533C32">
        <w:t xml:space="preserve">             $ref: 'TS29571_CommonData.yaml#/components/schemas/</w:t>
      </w:r>
      <w:proofErr w:type="spellStart"/>
      <w:r w:rsidRPr="00533C32">
        <w:t>SupportedFeatures</w:t>
      </w:r>
      <w:proofErr w:type="spellEnd"/>
      <w:r w:rsidRPr="00533C32">
        <w:t>'</w:t>
      </w:r>
    </w:p>
    <w:p w14:paraId="107F9337" w14:textId="77777777" w:rsidR="007B3A61" w:rsidRPr="00533C32" w:rsidRDefault="007B3A61" w:rsidP="00885269">
      <w:pPr>
        <w:pStyle w:val="PL"/>
      </w:pPr>
      <w:r w:rsidRPr="00533C32">
        <w:t xml:space="preserve">      responses:</w:t>
      </w:r>
    </w:p>
    <w:p w14:paraId="093F5FF4" w14:textId="77777777" w:rsidR="007B3A61" w:rsidRPr="00533C32" w:rsidRDefault="007B3A61" w:rsidP="00885269">
      <w:pPr>
        <w:pStyle w:val="PL"/>
      </w:pPr>
      <w:r w:rsidRPr="00533C32">
        <w:t xml:space="preserve">        '200':</w:t>
      </w:r>
    </w:p>
    <w:p w14:paraId="5F50C53E" w14:textId="77777777" w:rsidR="007B3A61" w:rsidRPr="00533C32" w:rsidRDefault="007B3A61" w:rsidP="00885269">
      <w:pPr>
        <w:pStyle w:val="PL"/>
      </w:pPr>
      <w:r w:rsidRPr="00533C32">
        <w:t xml:space="preserve">          description: Expected response to a valid request</w:t>
      </w:r>
    </w:p>
    <w:p w14:paraId="38ABBECE" w14:textId="77777777" w:rsidR="007B3A61" w:rsidRPr="00533C32" w:rsidRDefault="007B3A61" w:rsidP="00885269">
      <w:pPr>
        <w:pStyle w:val="PL"/>
      </w:pPr>
      <w:r w:rsidRPr="00533C32">
        <w:t xml:space="preserve">          content:</w:t>
      </w:r>
    </w:p>
    <w:p w14:paraId="2FC3B22A" w14:textId="77777777" w:rsidR="007B3A61" w:rsidRPr="00533C32" w:rsidRDefault="007B3A61" w:rsidP="00885269">
      <w:pPr>
        <w:pStyle w:val="PL"/>
      </w:pPr>
      <w:r w:rsidRPr="00533C32">
        <w:t xml:space="preserve">            application/</w:t>
      </w:r>
      <w:proofErr w:type="spellStart"/>
      <w:r w:rsidRPr="00533C32">
        <w:t>json</w:t>
      </w:r>
      <w:proofErr w:type="spellEnd"/>
      <w:r w:rsidRPr="00533C32">
        <w:t>:</w:t>
      </w:r>
    </w:p>
    <w:p w14:paraId="0196BA1F" w14:textId="77777777" w:rsidR="007B3A61" w:rsidRPr="00533C32" w:rsidRDefault="007B3A61" w:rsidP="00885269">
      <w:pPr>
        <w:pStyle w:val="PL"/>
      </w:pPr>
      <w:r w:rsidRPr="00533C32">
        <w:t xml:space="preserve">              schema:</w:t>
      </w:r>
    </w:p>
    <w:p w14:paraId="0E6EE7F8" w14:textId="77777777" w:rsidR="007B3A61" w:rsidRPr="00533C32" w:rsidRDefault="007B3A61" w:rsidP="00885269">
      <w:pPr>
        <w:pStyle w:val="PL"/>
      </w:pPr>
      <w:r w:rsidRPr="00533C32">
        <w:t xml:space="preserve">                $ref: 'TS29503_Nudm_</w:t>
      </w:r>
      <w:r w:rsidRPr="00533C32">
        <w:rPr>
          <w:lang w:eastAsia="zh-CN"/>
        </w:rPr>
        <w:t>UEAU</w:t>
      </w:r>
      <w:r w:rsidRPr="00533C32">
        <w:t>.yaml#/components/schemas/</w:t>
      </w:r>
      <w:proofErr w:type="spellStart"/>
      <w:r w:rsidRPr="00533C32">
        <w:t>AuthEvent</w:t>
      </w:r>
      <w:proofErr w:type="spellEnd"/>
      <w:r w:rsidRPr="00533C32">
        <w:t>'</w:t>
      </w:r>
    </w:p>
    <w:p w14:paraId="4FC5CB1E" w14:textId="77777777" w:rsidR="007B3A61" w:rsidRDefault="007B3A61" w:rsidP="00885269">
      <w:pPr>
        <w:pStyle w:val="PL"/>
        <w:rPr>
          <w:lang w:eastAsia="zh-CN"/>
        </w:rPr>
      </w:pPr>
      <w:r w:rsidRPr="00533C32">
        <w:t xml:space="preserve">        default:</w:t>
      </w:r>
    </w:p>
    <w:p w14:paraId="720E21D0"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341DE7" w14:textId="77777777" w:rsidR="007B3A61" w:rsidRPr="00533C32" w:rsidRDefault="007B3A61" w:rsidP="00885269">
      <w:pPr>
        <w:pStyle w:val="PL"/>
      </w:pPr>
    </w:p>
    <w:p w14:paraId="216BEBC7" w14:textId="77777777" w:rsidR="007B3A61" w:rsidRPr="00533C32" w:rsidRDefault="007B3A61" w:rsidP="00885269">
      <w:pPr>
        <w:pStyle w:val="PL"/>
      </w:pPr>
      <w:r w:rsidRPr="00533C32">
        <w:t xml:space="preserve">    delete:</w:t>
      </w:r>
    </w:p>
    <w:p w14:paraId="4441085C" w14:textId="77777777" w:rsidR="007B3A61" w:rsidRPr="00533C32" w:rsidRDefault="007B3A61" w:rsidP="00885269">
      <w:pPr>
        <w:pStyle w:val="PL"/>
      </w:pPr>
      <w:r w:rsidRPr="00533C32">
        <w:t xml:space="preserve">      summary: To remove </w:t>
      </w:r>
      <w:r>
        <w:t>the Individual Authentication Status of a UE</w:t>
      </w:r>
    </w:p>
    <w:p w14:paraId="0DEA8DD0" w14:textId="77777777" w:rsidR="007B3A61" w:rsidRPr="00533C32" w:rsidRDefault="007B3A61" w:rsidP="00885269">
      <w:pPr>
        <w:pStyle w:val="PL"/>
      </w:pPr>
      <w:r w:rsidRPr="00533C32">
        <w:t xml:space="preserve">      </w:t>
      </w:r>
      <w:proofErr w:type="spellStart"/>
      <w:r w:rsidRPr="00533C32">
        <w:t>operationId</w:t>
      </w:r>
      <w:proofErr w:type="spellEnd"/>
      <w:r w:rsidRPr="00533C32">
        <w:t xml:space="preserve">: </w:t>
      </w:r>
      <w:proofErr w:type="spellStart"/>
      <w:r w:rsidRPr="00533C32">
        <w:t>Delete</w:t>
      </w:r>
      <w:r>
        <w:t>IndividualAuthenticationStatus</w:t>
      </w:r>
      <w:proofErr w:type="spellEnd"/>
    </w:p>
    <w:p w14:paraId="7A4F169D" w14:textId="77777777" w:rsidR="007B3A61" w:rsidRPr="00533C32" w:rsidRDefault="007B3A61" w:rsidP="00885269">
      <w:pPr>
        <w:pStyle w:val="PL"/>
      </w:pPr>
      <w:r w:rsidRPr="00533C32">
        <w:t xml:space="preserve">      tags:</w:t>
      </w:r>
    </w:p>
    <w:p w14:paraId="47236BC3" w14:textId="77777777" w:rsidR="007B3A61" w:rsidRPr="00533C32" w:rsidRDefault="007B3A61" w:rsidP="00885269">
      <w:pPr>
        <w:pStyle w:val="PL"/>
      </w:pPr>
      <w:r w:rsidRPr="00533C32">
        <w:t xml:space="preserve">        - </w:t>
      </w:r>
      <w:r>
        <w:t xml:space="preserve">Individual </w:t>
      </w:r>
      <w:proofErr w:type="spellStart"/>
      <w:r>
        <w:t>AuthEvent</w:t>
      </w:r>
      <w:proofErr w:type="spellEnd"/>
      <w:r w:rsidRPr="00533C32">
        <w:t xml:space="preserve"> (Document)</w:t>
      </w:r>
    </w:p>
    <w:p w14:paraId="34E9F2E1" w14:textId="77777777" w:rsidR="007B3A61" w:rsidRPr="00533C32" w:rsidRDefault="007B3A61" w:rsidP="00885269">
      <w:pPr>
        <w:pStyle w:val="PL"/>
      </w:pPr>
      <w:r w:rsidRPr="00533C32">
        <w:t xml:space="preserve">      parameters:</w:t>
      </w:r>
    </w:p>
    <w:p w14:paraId="0E176FD1" w14:textId="77777777" w:rsidR="007B3A61" w:rsidRPr="00533C32" w:rsidRDefault="007B3A61" w:rsidP="00885269">
      <w:pPr>
        <w:pStyle w:val="PL"/>
      </w:pPr>
      <w:r w:rsidRPr="00533C32">
        <w:t xml:space="preserve">        - name: </w:t>
      </w:r>
      <w:proofErr w:type="spellStart"/>
      <w:r w:rsidRPr="00533C32">
        <w:t>ueId</w:t>
      </w:r>
      <w:proofErr w:type="spellEnd"/>
    </w:p>
    <w:p w14:paraId="342962BE" w14:textId="77777777" w:rsidR="007B3A61" w:rsidRPr="00533C32" w:rsidRDefault="007B3A61" w:rsidP="00885269">
      <w:pPr>
        <w:pStyle w:val="PL"/>
      </w:pPr>
      <w:r w:rsidRPr="00533C32">
        <w:t xml:space="preserve">          in: path</w:t>
      </w:r>
    </w:p>
    <w:p w14:paraId="32BDE73E" w14:textId="77777777" w:rsidR="007B3A61" w:rsidRPr="00533C32" w:rsidRDefault="007B3A61" w:rsidP="00885269">
      <w:pPr>
        <w:pStyle w:val="PL"/>
      </w:pPr>
      <w:r w:rsidRPr="00533C32">
        <w:t xml:space="preserve">          description: UE id</w:t>
      </w:r>
    </w:p>
    <w:p w14:paraId="3A5D15A8" w14:textId="77777777" w:rsidR="007B3A61" w:rsidRPr="00533C32" w:rsidRDefault="007B3A61" w:rsidP="00885269">
      <w:pPr>
        <w:pStyle w:val="PL"/>
      </w:pPr>
      <w:r w:rsidRPr="00533C32">
        <w:t xml:space="preserve">          required: true</w:t>
      </w:r>
    </w:p>
    <w:p w14:paraId="2014A999" w14:textId="77777777" w:rsidR="007B3A61" w:rsidRPr="00533C32" w:rsidRDefault="007B3A61" w:rsidP="00885269">
      <w:pPr>
        <w:pStyle w:val="PL"/>
      </w:pPr>
      <w:r w:rsidRPr="00533C32">
        <w:t xml:space="preserve">          schema:</w:t>
      </w:r>
    </w:p>
    <w:p w14:paraId="53BB04B5" w14:textId="77777777" w:rsidR="007B3A61" w:rsidRDefault="007B3A61" w:rsidP="00885269">
      <w:pPr>
        <w:pStyle w:val="PL"/>
      </w:pPr>
      <w:r w:rsidRPr="00533C32">
        <w:t xml:space="preserve">            $ref: 'TS29571_CommonData.yaml#/components/schemas/</w:t>
      </w:r>
      <w:proofErr w:type="spellStart"/>
      <w:r w:rsidR="002B5C12">
        <w:t>Supi</w:t>
      </w:r>
      <w:proofErr w:type="spellEnd"/>
      <w:r w:rsidRPr="00533C32">
        <w:t>'</w:t>
      </w:r>
    </w:p>
    <w:p w14:paraId="48B08173" w14:textId="77777777" w:rsidR="007B3A61" w:rsidRPr="006A7EE2" w:rsidRDefault="007B3A61" w:rsidP="00885269">
      <w:pPr>
        <w:pStyle w:val="PL"/>
      </w:pPr>
      <w:r w:rsidRPr="006A7EE2">
        <w:t xml:space="preserve">        - name: </w:t>
      </w:r>
      <w:proofErr w:type="spellStart"/>
      <w:r>
        <w:t>servingNetworkName</w:t>
      </w:r>
      <w:proofErr w:type="spellEnd"/>
    </w:p>
    <w:p w14:paraId="3662EF9F" w14:textId="77777777" w:rsidR="007B3A61" w:rsidRPr="006A7EE2" w:rsidRDefault="007B3A61" w:rsidP="00885269">
      <w:pPr>
        <w:pStyle w:val="PL"/>
      </w:pPr>
      <w:r w:rsidRPr="006A7EE2">
        <w:t xml:space="preserve">          in: path</w:t>
      </w:r>
    </w:p>
    <w:p w14:paraId="0C8F6E3F" w14:textId="77777777" w:rsidR="007B3A61" w:rsidRPr="006A7EE2" w:rsidRDefault="007B3A61" w:rsidP="00885269">
      <w:pPr>
        <w:pStyle w:val="PL"/>
      </w:pPr>
      <w:r w:rsidRPr="006A7EE2">
        <w:t xml:space="preserve">          description: </w:t>
      </w:r>
      <w:r>
        <w:t>Serving Network Name</w:t>
      </w:r>
    </w:p>
    <w:p w14:paraId="7585254D" w14:textId="77777777" w:rsidR="007B3A61" w:rsidRPr="006A7EE2" w:rsidRDefault="007B3A61" w:rsidP="00885269">
      <w:pPr>
        <w:pStyle w:val="PL"/>
      </w:pPr>
      <w:r w:rsidRPr="006A7EE2">
        <w:t xml:space="preserve">          required: true</w:t>
      </w:r>
    </w:p>
    <w:p w14:paraId="0FF4E094" w14:textId="77777777" w:rsidR="007B3A61" w:rsidRDefault="007B3A61" w:rsidP="00885269">
      <w:pPr>
        <w:pStyle w:val="PL"/>
      </w:pPr>
      <w:r w:rsidRPr="006A7EE2">
        <w:t xml:space="preserve">          schema:</w:t>
      </w:r>
    </w:p>
    <w:p w14:paraId="40584CEE" w14:textId="77777777" w:rsidR="007B3A61" w:rsidRPr="00533C32" w:rsidRDefault="007B3A61" w:rsidP="00885269">
      <w:pPr>
        <w:pStyle w:val="PL"/>
      </w:pPr>
      <w:r w:rsidRPr="00533C32">
        <w:lastRenderedPageBreak/>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proofErr w:type="spellStart"/>
      <w:r>
        <w:t>ServingNetworkName</w:t>
      </w:r>
      <w:proofErr w:type="spellEnd"/>
      <w:r w:rsidRPr="00533C32">
        <w:t>'</w:t>
      </w:r>
    </w:p>
    <w:p w14:paraId="168C2506" w14:textId="77777777" w:rsidR="007B3A61" w:rsidRPr="00533C32" w:rsidRDefault="007B3A61" w:rsidP="00885269">
      <w:pPr>
        <w:pStyle w:val="PL"/>
      </w:pPr>
      <w:r w:rsidRPr="00533C32">
        <w:t xml:space="preserve">      responses:</w:t>
      </w:r>
    </w:p>
    <w:p w14:paraId="19751380" w14:textId="77777777" w:rsidR="007B3A61" w:rsidRPr="00533C32" w:rsidRDefault="007B3A61" w:rsidP="00885269">
      <w:pPr>
        <w:pStyle w:val="PL"/>
      </w:pPr>
      <w:r w:rsidRPr="00533C32">
        <w:t xml:space="preserve">        '204':</w:t>
      </w:r>
    </w:p>
    <w:p w14:paraId="3B79D171" w14:textId="77777777" w:rsidR="007B3A61" w:rsidRPr="00533C32" w:rsidRDefault="007B3A61" w:rsidP="00885269">
      <w:pPr>
        <w:pStyle w:val="PL"/>
      </w:pPr>
      <w:r w:rsidRPr="00533C32">
        <w:t xml:space="preserve">          description: Upon success, an empty response body shall be returned.</w:t>
      </w:r>
    </w:p>
    <w:p w14:paraId="4B64C1E1" w14:textId="77777777" w:rsidR="007B3A61" w:rsidRDefault="007B3A61" w:rsidP="00885269">
      <w:pPr>
        <w:pStyle w:val="PL"/>
        <w:rPr>
          <w:lang w:eastAsia="zh-CN"/>
        </w:rPr>
      </w:pPr>
      <w:r w:rsidRPr="00533C32">
        <w:t xml:space="preserve">        default:</w:t>
      </w:r>
    </w:p>
    <w:p w14:paraId="736EA8CE"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74EDF64" w14:textId="77777777" w:rsidR="007B3A61" w:rsidRPr="00533C32" w:rsidRDefault="007B3A61" w:rsidP="00885269">
      <w:pPr>
        <w:pStyle w:val="PL"/>
        <w:rPr>
          <w:lang w:eastAsia="zh-CN"/>
        </w:rPr>
      </w:pPr>
    </w:p>
    <w:p w14:paraId="27DD0993" w14:textId="77777777" w:rsidR="007C4061" w:rsidRPr="00533C32" w:rsidRDefault="007C4061" w:rsidP="00885269">
      <w:pPr>
        <w:pStyle w:val="PL"/>
      </w:pPr>
      <w:r w:rsidRPr="00533C32">
        <w:t xml:space="preserve">  /subscription-data/{</w:t>
      </w:r>
      <w:proofErr w:type="spellStart"/>
      <w:r w:rsidRPr="00533C32">
        <w:t>ueId</w:t>
      </w:r>
      <w:proofErr w:type="spellEnd"/>
      <w:r w:rsidRPr="00533C32">
        <w:t>}/</w:t>
      </w:r>
      <w:proofErr w:type="spellStart"/>
      <w:r w:rsidRPr="00533C32">
        <w:rPr>
          <w:kern w:val="2"/>
        </w:rPr>
        <w:t>ue</w:t>
      </w:r>
      <w:proofErr w:type="spellEnd"/>
      <w:r w:rsidRPr="00533C32">
        <w:rPr>
          <w:kern w:val="2"/>
        </w:rPr>
        <w:t>-update-confirmation-data/</w:t>
      </w:r>
      <w:proofErr w:type="spellStart"/>
      <w:r w:rsidRPr="00533C32">
        <w:rPr>
          <w:kern w:val="2"/>
        </w:rPr>
        <w:t>sor</w:t>
      </w:r>
      <w:proofErr w:type="spellEnd"/>
      <w:r w:rsidRPr="00533C32">
        <w:rPr>
          <w:kern w:val="2"/>
        </w:rPr>
        <w:t>-data:</w:t>
      </w:r>
    </w:p>
    <w:p w14:paraId="65C504D2" w14:textId="77777777" w:rsidR="007C4061" w:rsidRPr="00533C32" w:rsidRDefault="007C4061" w:rsidP="00885269">
      <w:pPr>
        <w:pStyle w:val="PL"/>
      </w:pPr>
      <w:r w:rsidRPr="00533C32">
        <w:t xml:space="preserve">    put:</w:t>
      </w:r>
    </w:p>
    <w:p w14:paraId="5256E3E0" w14:textId="77777777" w:rsidR="007C4061" w:rsidRPr="00533C32" w:rsidRDefault="007C4061" w:rsidP="00885269">
      <w:pPr>
        <w:pStyle w:val="PL"/>
      </w:pPr>
      <w:r w:rsidRPr="00533C32">
        <w:t xml:space="preserve">      summary: To store the </w:t>
      </w:r>
      <w:proofErr w:type="spellStart"/>
      <w:r w:rsidRPr="00533C32">
        <w:t>SoR</w:t>
      </w:r>
      <w:proofErr w:type="spellEnd"/>
      <w:r w:rsidRPr="00533C32">
        <w:t xml:space="preserve"> acknowledgement information of a UE</w:t>
      </w:r>
    </w:p>
    <w:p w14:paraId="6A70DE51"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CreateAuthenticationSoR</w:t>
      </w:r>
      <w:proofErr w:type="spellEnd"/>
    </w:p>
    <w:p w14:paraId="070DB062" w14:textId="77777777" w:rsidR="007C4061" w:rsidRPr="00533C32" w:rsidRDefault="007C4061" w:rsidP="00885269">
      <w:pPr>
        <w:pStyle w:val="PL"/>
      </w:pPr>
      <w:r w:rsidRPr="00533C32">
        <w:t xml:space="preserve">      tags:</w:t>
      </w:r>
    </w:p>
    <w:p w14:paraId="333442BE" w14:textId="77777777" w:rsidR="007C4061" w:rsidRPr="00533C32" w:rsidRDefault="007C4061" w:rsidP="00885269">
      <w:pPr>
        <w:pStyle w:val="PL"/>
      </w:pPr>
      <w:r w:rsidRPr="00533C32">
        <w:t xml:space="preserve">        - Authentication </w:t>
      </w:r>
      <w:proofErr w:type="spellStart"/>
      <w:r w:rsidRPr="00533C32">
        <w:t>SoR</w:t>
      </w:r>
      <w:proofErr w:type="spellEnd"/>
      <w:r w:rsidRPr="00533C32">
        <w:t xml:space="preserve"> (Document)</w:t>
      </w:r>
    </w:p>
    <w:p w14:paraId="76F15421" w14:textId="77777777" w:rsidR="007C4061" w:rsidRPr="00533C32" w:rsidRDefault="007C4061" w:rsidP="00885269">
      <w:pPr>
        <w:pStyle w:val="PL"/>
      </w:pPr>
      <w:r w:rsidRPr="00533C32">
        <w:t xml:space="preserve">      parameters:</w:t>
      </w:r>
    </w:p>
    <w:p w14:paraId="23355F6A" w14:textId="77777777" w:rsidR="007C4061" w:rsidRPr="00533C32" w:rsidRDefault="007C4061" w:rsidP="00885269">
      <w:pPr>
        <w:pStyle w:val="PL"/>
      </w:pPr>
      <w:r w:rsidRPr="00533C32">
        <w:t xml:space="preserve">        - name: </w:t>
      </w:r>
      <w:proofErr w:type="spellStart"/>
      <w:r w:rsidRPr="00533C32">
        <w:t>ueId</w:t>
      </w:r>
      <w:proofErr w:type="spellEnd"/>
    </w:p>
    <w:p w14:paraId="519A2EDD" w14:textId="77777777" w:rsidR="007C4061" w:rsidRPr="00533C32" w:rsidRDefault="007C4061" w:rsidP="00885269">
      <w:pPr>
        <w:pStyle w:val="PL"/>
      </w:pPr>
      <w:r w:rsidRPr="00533C32">
        <w:t xml:space="preserve">          in: path</w:t>
      </w:r>
    </w:p>
    <w:p w14:paraId="2304A775" w14:textId="77777777" w:rsidR="007C4061" w:rsidRPr="00533C32" w:rsidRDefault="007C4061" w:rsidP="00885269">
      <w:pPr>
        <w:pStyle w:val="PL"/>
      </w:pPr>
      <w:r w:rsidRPr="00533C32">
        <w:t xml:space="preserve">          description: UE id</w:t>
      </w:r>
    </w:p>
    <w:p w14:paraId="0498FED0" w14:textId="77777777" w:rsidR="007C4061" w:rsidRPr="00533C32" w:rsidRDefault="007C4061" w:rsidP="00885269">
      <w:pPr>
        <w:pStyle w:val="PL"/>
      </w:pPr>
      <w:r w:rsidRPr="00533C32">
        <w:t xml:space="preserve">          required: true</w:t>
      </w:r>
    </w:p>
    <w:p w14:paraId="7C7413BA" w14:textId="77777777" w:rsidR="007C4061" w:rsidRPr="00533C32" w:rsidRDefault="007C4061" w:rsidP="00885269">
      <w:pPr>
        <w:pStyle w:val="PL"/>
      </w:pPr>
      <w:r w:rsidRPr="00533C32">
        <w:t xml:space="preserve">          schema:</w:t>
      </w:r>
    </w:p>
    <w:p w14:paraId="0C25C02F"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1F4A770F"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06C645D5" w14:textId="77777777" w:rsidR="007C4061" w:rsidRPr="00533C32" w:rsidRDefault="007C4061" w:rsidP="00885269">
      <w:pPr>
        <w:pStyle w:val="PL"/>
      </w:pPr>
      <w:r w:rsidRPr="00533C32">
        <w:t xml:space="preserve">          in: query</w:t>
      </w:r>
    </w:p>
    <w:p w14:paraId="7F71A583" w14:textId="77777777" w:rsidR="007C4061" w:rsidRPr="00533C32" w:rsidRDefault="007C4061" w:rsidP="00885269">
      <w:pPr>
        <w:pStyle w:val="PL"/>
      </w:pPr>
      <w:r w:rsidRPr="00533C32">
        <w:t xml:space="preserve">          description: Supported Features</w:t>
      </w:r>
    </w:p>
    <w:p w14:paraId="45E78814" w14:textId="77777777" w:rsidR="007C4061" w:rsidRPr="00533C32" w:rsidRDefault="007C4061" w:rsidP="00885269">
      <w:pPr>
        <w:pStyle w:val="PL"/>
      </w:pPr>
      <w:r w:rsidRPr="00533C32">
        <w:t xml:space="preserve">          schema:</w:t>
      </w:r>
    </w:p>
    <w:p w14:paraId="5E5C39E9"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32686E6"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4811E492" w14:textId="77777777" w:rsidR="007C4061" w:rsidRPr="00533C32" w:rsidRDefault="007C4061" w:rsidP="00885269">
      <w:pPr>
        <w:pStyle w:val="PL"/>
      </w:pPr>
      <w:r w:rsidRPr="00533C32">
        <w:t xml:space="preserve">        content:</w:t>
      </w:r>
    </w:p>
    <w:p w14:paraId="717A85A9"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4668F52" w14:textId="77777777" w:rsidR="007C4061" w:rsidRPr="00533C32" w:rsidRDefault="007C4061" w:rsidP="00885269">
      <w:pPr>
        <w:pStyle w:val="PL"/>
      </w:pPr>
      <w:r w:rsidRPr="00533C32">
        <w:t xml:space="preserve">            schema:</w:t>
      </w:r>
    </w:p>
    <w:p w14:paraId="6D94F80E" w14:textId="77777777" w:rsidR="007C4061" w:rsidRPr="00533C32" w:rsidRDefault="007C4061" w:rsidP="00885269">
      <w:pPr>
        <w:pStyle w:val="PL"/>
      </w:pPr>
      <w:r w:rsidRPr="00533C32">
        <w:t xml:space="preserve">              $ref: '#/components/schemas/</w:t>
      </w:r>
      <w:proofErr w:type="spellStart"/>
      <w:r w:rsidRPr="00533C32">
        <w:rPr>
          <w:rFonts w:eastAsia="SimSun"/>
          <w:lang w:eastAsia="zh-CN"/>
        </w:rPr>
        <w:t>SorData</w:t>
      </w:r>
      <w:proofErr w:type="spellEnd"/>
      <w:r w:rsidRPr="00533C32">
        <w:t>'</w:t>
      </w:r>
    </w:p>
    <w:p w14:paraId="554527EE" w14:textId="27779A0A" w:rsidR="00411F7E" w:rsidRDefault="00411F7E" w:rsidP="00885269">
      <w:pPr>
        <w:pStyle w:val="PL"/>
      </w:pPr>
      <w:r>
        <w:t xml:space="preserve">        </w:t>
      </w:r>
      <w:r w:rsidRPr="003722F2">
        <w:t>required: true</w:t>
      </w:r>
    </w:p>
    <w:p w14:paraId="325D3452" w14:textId="77777777" w:rsidR="00411F7E" w:rsidRPr="00533C32" w:rsidRDefault="00411F7E" w:rsidP="00885269">
      <w:pPr>
        <w:pStyle w:val="PL"/>
      </w:pPr>
    </w:p>
    <w:p w14:paraId="06FD24EE" w14:textId="77777777" w:rsidR="007C4061" w:rsidRPr="00533C32" w:rsidRDefault="007C4061" w:rsidP="00885269">
      <w:pPr>
        <w:pStyle w:val="PL"/>
      </w:pPr>
      <w:r w:rsidRPr="00533C32">
        <w:t xml:space="preserve">      responses:</w:t>
      </w:r>
    </w:p>
    <w:p w14:paraId="387E6B0B" w14:textId="77777777" w:rsidR="007C4061" w:rsidRPr="00533C32" w:rsidRDefault="007C4061" w:rsidP="00885269">
      <w:pPr>
        <w:pStyle w:val="PL"/>
      </w:pPr>
      <w:r w:rsidRPr="00533C32">
        <w:t xml:space="preserve">        '204':</w:t>
      </w:r>
    </w:p>
    <w:p w14:paraId="64DD61C1" w14:textId="77777777" w:rsidR="007C4061" w:rsidRPr="00533C32" w:rsidRDefault="007C4061" w:rsidP="00885269">
      <w:pPr>
        <w:pStyle w:val="PL"/>
      </w:pPr>
      <w:r w:rsidRPr="00533C32">
        <w:t xml:space="preserve">          description: Expected response to a valid request</w:t>
      </w:r>
    </w:p>
    <w:p w14:paraId="1BFC245F" w14:textId="77777777" w:rsidR="007C4061" w:rsidRDefault="007C4061" w:rsidP="00885269">
      <w:pPr>
        <w:pStyle w:val="PL"/>
        <w:rPr>
          <w:lang w:eastAsia="zh-CN"/>
        </w:rPr>
      </w:pPr>
      <w:r w:rsidRPr="00533C32">
        <w:t xml:space="preserve">        default:</w:t>
      </w:r>
    </w:p>
    <w:p w14:paraId="330C22A2" w14:textId="77777777" w:rsidR="00A0150A" w:rsidRDefault="00A0150A" w:rsidP="00885269">
      <w:pPr>
        <w:pStyle w:val="PL"/>
        <w:rPr>
          <w:lang w:eastAsia="zh-CN"/>
        </w:rPr>
      </w:pPr>
      <w:r w:rsidRPr="002E5CBA">
        <w:t xml:space="preserve">          </w:t>
      </w:r>
      <w:r w:rsidRPr="001F14B1">
        <w:t>$ref: 'TS29571_CommonDat</w:t>
      </w:r>
      <w:r>
        <w:t>a.yaml#/components/responses/default</w:t>
      </w:r>
      <w:r w:rsidRPr="001F14B1">
        <w:t>'</w:t>
      </w:r>
    </w:p>
    <w:p w14:paraId="73997DAF" w14:textId="77777777" w:rsidR="00A0150A" w:rsidRPr="00533C32" w:rsidRDefault="00A0150A" w:rsidP="00885269">
      <w:pPr>
        <w:pStyle w:val="PL"/>
        <w:rPr>
          <w:lang w:eastAsia="zh-CN"/>
        </w:rPr>
      </w:pPr>
    </w:p>
    <w:p w14:paraId="6277A4CC" w14:textId="77777777" w:rsidR="007C4061" w:rsidRPr="00533C32" w:rsidRDefault="007C4061" w:rsidP="00885269">
      <w:pPr>
        <w:pStyle w:val="PL"/>
      </w:pPr>
      <w:r w:rsidRPr="00533C32">
        <w:t xml:space="preserve">    get:</w:t>
      </w:r>
    </w:p>
    <w:p w14:paraId="22FA1AA0" w14:textId="77777777" w:rsidR="007C4061" w:rsidRPr="00533C32" w:rsidRDefault="007C4061" w:rsidP="00885269">
      <w:pPr>
        <w:pStyle w:val="PL"/>
      </w:pPr>
      <w:r w:rsidRPr="00533C32">
        <w:t xml:space="preserve">      summary: Retrieves the </w:t>
      </w:r>
      <w:proofErr w:type="spellStart"/>
      <w:r w:rsidRPr="00533C32">
        <w:t>SoR</w:t>
      </w:r>
      <w:proofErr w:type="spellEnd"/>
      <w:r w:rsidRPr="00533C32">
        <w:t xml:space="preserve"> acknowledgement information of a UE</w:t>
      </w:r>
    </w:p>
    <w:p w14:paraId="6FDC30E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QueryAuthSoR</w:t>
      </w:r>
      <w:proofErr w:type="spellEnd"/>
    </w:p>
    <w:p w14:paraId="6D4D2ABE" w14:textId="77777777" w:rsidR="007C4061" w:rsidRPr="00533C32" w:rsidRDefault="007C4061" w:rsidP="00885269">
      <w:pPr>
        <w:pStyle w:val="PL"/>
      </w:pPr>
      <w:r w:rsidRPr="00533C32">
        <w:t xml:space="preserve">      tags:</w:t>
      </w:r>
    </w:p>
    <w:p w14:paraId="446D9B9B" w14:textId="77777777" w:rsidR="007C4061" w:rsidRPr="00533C32" w:rsidRDefault="007C4061" w:rsidP="00885269">
      <w:pPr>
        <w:pStyle w:val="PL"/>
      </w:pPr>
      <w:r w:rsidRPr="00533C32">
        <w:t xml:space="preserve">        - Authentication </w:t>
      </w:r>
      <w:proofErr w:type="spellStart"/>
      <w:r w:rsidRPr="00533C32">
        <w:t>SoR</w:t>
      </w:r>
      <w:proofErr w:type="spellEnd"/>
      <w:r w:rsidRPr="00533C32">
        <w:t xml:space="preserve"> (Document)</w:t>
      </w:r>
    </w:p>
    <w:p w14:paraId="3BF76865" w14:textId="77777777" w:rsidR="007C4061" w:rsidRPr="00533C32" w:rsidRDefault="007C4061" w:rsidP="00885269">
      <w:pPr>
        <w:pStyle w:val="PL"/>
      </w:pPr>
      <w:r w:rsidRPr="00533C32">
        <w:t xml:space="preserve">      parameters:</w:t>
      </w:r>
    </w:p>
    <w:p w14:paraId="1D6CB16D" w14:textId="77777777" w:rsidR="007C4061" w:rsidRPr="00533C32" w:rsidRDefault="007C4061" w:rsidP="00885269">
      <w:pPr>
        <w:pStyle w:val="PL"/>
      </w:pPr>
      <w:r w:rsidRPr="00533C32">
        <w:t xml:space="preserve">        - name: </w:t>
      </w:r>
      <w:proofErr w:type="spellStart"/>
      <w:r w:rsidRPr="00533C32">
        <w:t>ueId</w:t>
      </w:r>
      <w:proofErr w:type="spellEnd"/>
    </w:p>
    <w:p w14:paraId="6DDF680E" w14:textId="77777777" w:rsidR="007C4061" w:rsidRPr="00533C32" w:rsidRDefault="007C4061" w:rsidP="00885269">
      <w:pPr>
        <w:pStyle w:val="PL"/>
      </w:pPr>
      <w:r w:rsidRPr="00533C32">
        <w:t xml:space="preserve">          in: path</w:t>
      </w:r>
    </w:p>
    <w:p w14:paraId="2EA7C98A" w14:textId="77777777" w:rsidR="007C4061" w:rsidRPr="00533C32" w:rsidRDefault="007C4061" w:rsidP="00885269">
      <w:pPr>
        <w:pStyle w:val="PL"/>
      </w:pPr>
      <w:r w:rsidRPr="00533C32">
        <w:t xml:space="preserve">          description: UE id</w:t>
      </w:r>
    </w:p>
    <w:p w14:paraId="75EB6EB3" w14:textId="77777777" w:rsidR="007C4061" w:rsidRPr="00533C32" w:rsidRDefault="007C4061" w:rsidP="00885269">
      <w:pPr>
        <w:pStyle w:val="PL"/>
      </w:pPr>
      <w:r w:rsidRPr="00533C32">
        <w:t xml:space="preserve">          required: true</w:t>
      </w:r>
    </w:p>
    <w:p w14:paraId="6402B260" w14:textId="77777777" w:rsidR="007C4061" w:rsidRPr="00533C32" w:rsidRDefault="007C4061" w:rsidP="00885269">
      <w:pPr>
        <w:pStyle w:val="PL"/>
      </w:pPr>
      <w:r w:rsidRPr="00533C32">
        <w:t xml:space="preserve">          schema:</w:t>
      </w:r>
    </w:p>
    <w:p w14:paraId="5681F5B3"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52BBB249" w14:textId="61DAE6BF" w:rsidR="007C4061" w:rsidRPr="00533C32" w:rsidRDefault="007C4061" w:rsidP="00885269">
      <w:pPr>
        <w:pStyle w:val="PL"/>
      </w:pPr>
      <w:r w:rsidRPr="00533C32">
        <w:t xml:space="preserve">        - name: supported</w:t>
      </w:r>
      <w:r w:rsidR="004B72E9">
        <w:t>-f</w:t>
      </w:r>
      <w:r w:rsidRPr="00533C32">
        <w:t>eatures</w:t>
      </w:r>
    </w:p>
    <w:p w14:paraId="05B387B2" w14:textId="77777777" w:rsidR="007C4061" w:rsidRPr="00533C32" w:rsidRDefault="007C4061" w:rsidP="00885269">
      <w:pPr>
        <w:pStyle w:val="PL"/>
      </w:pPr>
      <w:r w:rsidRPr="00533C32">
        <w:t xml:space="preserve">          in: query</w:t>
      </w:r>
    </w:p>
    <w:p w14:paraId="53695DBA" w14:textId="77777777" w:rsidR="007C4061" w:rsidRPr="00533C32" w:rsidRDefault="007C4061" w:rsidP="00885269">
      <w:pPr>
        <w:pStyle w:val="PL"/>
      </w:pPr>
      <w:r w:rsidRPr="00533C32">
        <w:t xml:space="preserve">          description: Supported Features</w:t>
      </w:r>
    </w:p>
    <w:p w14:paraId="0C3D8CE7" w14:textId="77777777" w:rsidR="007C4061" w:rsidRPr="00533C32" w:rsidRDefault="007C4061" w:rsidP="00885269">
      <w:pPr>
        <w:pStyle w:val="PL"/>
      </w:pPr>
      <w:r w:rsidRPr="00533C32">
        <w:t xml:space="preserve">          schema:</w:t>
      </w:r>
    </w:p>
    <w:p w14:paraId="305335B6"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03405F03" w14:textId="77777777" w:rsidR="007C4061" w:rsidRPr="00533C32" w:rsidRDefault="007C4061" w:rsidP="00885269">
      <w:pPr>
        <w:pStyle w:val="PL"/>
      </w:pPr>
      <w:r w:rsidRPr="00533C32">
        <w:t xml:space="preserve">      responses:</w:t>
      </w:r>
    </w:p>
    <w:p w14:paraId="5789AC09" w14:textId="77777777" w:rsidR="007C4061" w:rsidRPr="00533C32" w:rsidRDefault="007C4061" w:rsidP="00885269">
      <w:pPr>
        <w:pStyle w:val="PL"/>
      </w:pPr>
      <w:r w:rsidRPr="00533C32">
        <w:t xml:space="preserve">        '200':</w:t>
      </w:r>
    </w:p>
    <w:p w14:paraId="5799CD15" w14:textId="77777777" w:rsidR="007C4061" w:rsidRPr="00533C32" w:rsidRDefault="007C4061" w:rsidP="00885269">
      <w:pPr>
        <w:pStyle w:val="PL"/>
      </w:pPr>
      <w:r w:rsidRPr="00533C32">
        <w:t xml:space="preserve">          description: Expected response to a valid request</w:t>
      </w:r>
    </w:p>
    <w:p w14:paraId="425D7A1E" w14:textId="77777777" w:rsidR="007C4061" w:rsidRPr="00533C32" w:rsidRDefault="007C4061" w:rsidP="00885269">
      <w:pPr>
        <w:pStyle w:val="PL"/>
      </w:pPr>
      <w:r w:rsidRPr="00533C32">
        <w:t xml:space="preserve">          content:</w:t>
      </w:r>
    </w:p>
    <w:p w14:paraId="1722A26C"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26BDD4B0" w14:textId="77777777" w:rsidR="007C4061" w:rsidRPr="00533C32" w:rsidRDefault="007C4061" w:rsidP="00885269">
      <w:pPr>
        <w:pStyle w:val="PL"/>
      </w:pPr>
      <w:r w:rsidRPr="00533C32">
        <w:t xml:space="preserve">              schema:</w:t>
      </w:r>
    </w:p>
    <w:p w14:paraId="5B953A67" w14:textId="77777777" w:rsidR="007C4061" w:rsidRPr="00533C32" w:rsidRDefault="007C4061" w:rsidP="00885269">
      <w:pPr>
        <w:pStyle w:val="PL"/>
      </w:pPr>
      <w:r w:rsidRPr="00533C32">
        <w:t xml:space="preserve">                $ref: '#/components/schemas/</w:t>
      </w:r>
      <w:proofErr w:type="spellStart"/>
      <w:r w:rsidRPr="00533C32">
        <w:rPr>
          <w:rFonts w:eastAsia="SimSun"/>
          <w:lang w:eastAsia="zh-CN"/>
        </w:rPr>
        <w:t>SorData</w:t>
      </w:r>
      <w:proofErr w:type="spellEnd"/>
      <w:r w:rsidRPr="00533C32">
        <w:t>'</w:t>
      </w:r>
    </w:p>
    <w:p w14:paraId="06EE72CA" w14:textId="77777777" w:rsidR="007C4061" w:rsidRDefault="007C4061" w:rsidP="00885269">
      <w:pPr>
        <w:pStyle w:val="PL"/>
        <w:rPr>
          <w:lang w:eastAsia="zh-CN"/>
        </w:rPr>
      </w:pPr>
      <w:r w:rsidRPr="00533C32">
        <w:t xml:space="preserve">        default:</w:t>
      </w:r>
    </w:p>
    <w:p w14:paraId="04B65C0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2F5CF5C" w14:textId="77777777" w:rsidR="007C4061" w:rsidRPr="00533C32" w:rsidRDefault="007C4061" w:rsidP="00885269">
      <w:pPr>
        <w:pStyle w:val="PL"/>
        <w:rPr>
          <w:lang w:eastAsia="zh-CN"/>
        </w:rPr>
      </w:pPr>
    </w:p>
    <w:p w14:paraId="0B20F390" w14:textId="77777777" w:rsidR="007C4061" w:rsidRPr="00533C32" w:rsidRDefault="007C4061" w:rsidP="00885269">
      <w:pPr>
        <w:pStyle w:val="PL"/>
      </w:pPr>
      <w:r w:rsidRPr="00533C32">
        <w:t xml:space="preserve">  /subscription-data/{</w:t>
      </w:r>
      <w:proofErr w:type="spellStart"/>
      <w:r w:rsidRPr="00533C32">
        <w:t>ueId</w:t>
      </w:r>
      <w:proofErr w:type="spellEnd"/>
      <w:r w:rsidRPr="00533C32">
        <w:t>}/</w:t>
      </w:r>
      <w:proofErr w:type="spellStart"/>
      <w:r w:rsidRPr="00533C32">
        <w:rPr>
          <w:kern w:val="2"/>
        </w:rPr>
        <w:t>ue</w:t>
      </w:r>
      <w:proofErr w:type="spellEnd"/>
      <w:r w:rsidRPr="00533C32">
        <w:rPr>
          <w:kern w:val="2"/>
        </w:rPr>
        <w:t>-update-confirmation-data/</w:t>
      </w:r>
      <w:proofErr w:type="spellStart"/>
      <w:r w:rsidRPr="00533C32">
        <w:rPr>
          <w:kern w:val="2"/>
        </w:rPr>
        <w:t>upu</w:t>
      </w:r>
      <w:proofErr w:type="spellEnd"/>
      <w:r w:rsidRPr="00533C32">
        <w:rPr>
          <w:kern w:val="2"/>
        </w:rPr>
        <w:t>-data:</w:t>
      </w:r>
    </w:p>
    <w:p w14:paraId="0A2C8773" w14:textId="77777777" w:rsidR="007C4061" w:rsidRPr="00533C32" w:rsidRDefault="007C4061" w:rsidP="00885269">
      <w:pPr>
        <w:pStyle w:val="PL"/>
      </w:pPr>
      <w:r w:rsidRPr="00533C32">
        <w:t xml:space="preserve">    put:</w:t>
      </w:r>
    </w:p>
    <w:p w14:paraId="6954F9BA" w14:textId="77777777" w:rsidR="007C4061" w:rsidRPr="00533C32" w:rsidRDefault="007C4061" w:rsidP="00885269">
      <w:pPr>
        <w:pStyle w:val="PL"/>
      </w:pPr>
      <w:r w:rsidRPr="00533C32">
        <w:t xml:space="preserve">      summary: To store the UPU acknowledgement information of a UE</w:t>
      </w:r>
    </w:p>
    <w:p w14:paraId="7BFD4230"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CreateAuthenticationUPU</w:t>
      </w:r>
      <w:proofErr w:type="spellEnd"/>
    </w:p>
    <w:p w14:paraId="3DE121AD" w14:textId="77777777" w:rsidR="007C4061" w:rsidRPr="00533C32" w:rsidRDefault="007C4061" w:rsidP="00885269">
      <w:pPr>
        <w:pStyle w:val="PL"/>
      </w:pPr>
      <w:r w:rsidRPr="00533C32">
        <w:t xml:space="preserve">      tags:</w:t>
      </w:r>
    </w:p>
    <w:p w14:paraId="00D5B59B" w14:textId="77777777" w:rsidR="007C4061" w:rsidRPr="00533C32" w:rsidRDefault="007C4061" w:rsidP="00885269">
      <w:pPr>
        <w:pStyle w:val="PL"/>
      </w:pPr>
      <w:r w:rsidRPr="00533C32">
        <w:t xml:space="preserve">        - Authentication UPU (Document)</w:t>
      </w:r>
    </w:p>
    <w:p w14:paraId="21A4A0ED" w14:textId="77777777" w:rsidR="007C4061" w:rsidRPr="00533C32" w:rsidRDefault="007C4061" w:rsidP="00885269">
      <w:pPr>
        <w:pStyle w:val="PL"/>
      </w:pPr>
      <w:r w:rsidRPr="00533C32">
        <w:t xml:space="preserve">      parameters:</w:t>
      </w:r>
    </w:p>
    <w:p w14:paraId="43BE5E9E" w14:textId="77777777" w:rsidR="007C4061" w:rsidRPr="00533C32" w:rsidRDefault="007C4061" w:rsidP="00885269">
      <w:pPr>
        <w:pStyle w:val="PL"/>
      </w:pPr>
      <w:r w:rsidRPr="00533C32">
        <w:t xml:space="preserve">        - name: </w:t>
      </w:r>
      <w:proofErr w:type="spellStart"/>
      <w:r w:rsidRPr="00533C32">
        <w:t>ueId</w:t>
      </w:r>
      <w:proofErr w:type="spellEnd"/>
    </w:p>
    <w:p w14:paraId="7940B36A" w14:textId="77777777" w:rsidR="007C4061" w:rsidRPr="00533C32" w:rsidRDefault="007C4061" w:rsidP="00885269">
      <w:pPr>
        <w:pStyle w:val="PL"/>
      </w:pPr>
      <w:r w:rsidRPr="00533C32">
        <w:t xml:space="preserve">          in: path</w:t>
      </w:r>
    </w:p>
    <w:p w14:paraId="422FF420" w14:textId="77777777" w:rsidR="007C4061" w:rsidRPr="00533C32" w:rsidRDefault="007C4061" w:rsidP="00885269">
      <w:pPr>
        <w:pStyle w:val="PL"/>
      </w:pPr>
      <w:r w:rsidRPr="00533C32">
        <w:lastRenderedPageBreak/>
        <w:t xml:space="preserve">          description: UE id</w:t>
      </w:r>
    </w:p>
    <w:p w14:paraId="44B54AF6" w14:textId="77777777" w:rsidR="007C4061" w:rsidRPr="00533C32" w:rsidRDefault="007C4061" w:rsidP="00885269">
      <w:pPr>
        <w:pStyle w:val="PL"/>
      </w:pPr>
      <w:r w:rsidRPr="00533C32">
        <w:t xml:space="preserve">          required: true</w:t>
      </w:r>
    </w:p>
    <w:p w14:paraId="7A09A950" w14:textId="77777777" w:rsidR="007C4061" w:rsidRPr="00533C32" w:rsidRDefault="007C4061" w:rsidP="00885269">
      <w:pPr>
        <w:pStyle w:val="PL"/>
      </w:pPr>
      <w:r w:rsidRPr="00533C32">
        <w:t xml:space="preserve">          schema:</w:t>
      </w:r>
    </w:p>
    <w:p w14:paraId="5FB15C1E"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3227E70E"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3FD7DD1A" w14:textId="77777777" w:rsidR="007C4061" w:rsidRPr="00533C32" w:rsidRDefault="007C4061" w:rsidP="00885269">
      <w:pPr>
        <w:pStyle w:val="PL"/>
      </w:pPr>
      <w:r w:rsidRPr="00533C32">
        <w:t xml:space="preserve">          in: query</w:t>
      </w:r>
    </w:p>
    <w:p w14:paraId="574A0031" w14:textId="77777777" w:rsidR="007C4061" w:rsidRPr="00533C32" w:rsidRDefault="007C4061" w:rsidP="00885269">
      <w:pPr>
        <w:pStyle w:val="PL"/>
      </w:pPr>
      <w:r w:rsidRPr="00533C32">
        <w:t xml:space="preserve">          description: Supported Features</w:t>
      </w:r>
    </w:p>
    <w:p w14:paraId="4CF63828" w14:textId="77777777" w:rsidR="007C4061" w:rsidRPr="00533C32" w:rsidRDefault="007C4061" w:rsidP="00885269">
      <w:pPr>
        <w:pStyle w:val="PL"/>
      </w:pPr>
      <w:r w:rsidRPr="00533C32">
        <w:t xml:space="preserve">          schema:</w:t>
      </w:r>
    </w:p>
    <w:p w14:paraId="1CD54700"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D119721"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6DF9571" w14:textId="77777777" w:rsidR="007C4061" w:rsidRPr="00533C32" w:rsidRDefault="007C4061" w:rsidP="00885269">
      <w:pPr>
        <w:pStyle w:val="PL"/>
      </w:pPr>
      <w:r w:rsidRPr="00533C32">
        <w:t xml:space="preserve">        content:</w:t>
      </w:r>
    </w:p>
    <w:p w14:paraId="2A7502B1"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65F516B1" w14:textId="77777777" w:rsidR="007C4061" w:rsidRPr="00533C32" w:rsidRDefault="007C4061" w:rsidP="00885269">
      <w:pPr>
        <w:pStyle w:val="PL"/>
      </w:pPr>
      <w:r w:rsidRPr="00533C32">
        <w:t xml:space="preserve">            schema:</w:t>
      </w:r>
    </w:p>
    <w:p w14:paraId="06746EB4" w14:textId="77777777" w:rsidR="007C4061" w:rsidRPr="00533C32" w:rsidRDefault="007C4061" w:rsidP="00885269">
      <w:pPr>
        <w:pStyle w:val="PL"/>
      </w:pPr>
      <w:r w:rsidRPr="00533C32">
        <w:t xml:space="preserve">              $ref: '#/components/schemas/</w:t>
      </w:r>
      <w:proofErr w:type="spellStart"/>
      <w:r w:rsidRPr="00533C32">
        <w:t>Upu</w:t>
      </w:r>
      <w:r w:rsidRPr="00533C32">
        <w:rPr>
          <w:rFonts w:eastAsia="SimSun"/>
          <w:lang w:eastAsia="zh-CN"/>
        </w:rPr>
        <w:t>Data</w:t>
      </w:r>
      <w:proofErr w:type="spellEnd"/>
      <w:r w:rsidRPr="00533C32">
        <w:t>'</w:t>
      </w:r>
    </w:p>
    <w:p w14:paraId="3BC7A02B" w14:textId="77777777" w:rsidR="007C4061" w:rsidRPr="00533C32" w:rsidRDefault="007C4061" w:rsidP="00885269">
      <w:pPr>
        <w:pStyle w:val="PL"/>
      </w:pPr>
      <w:r w:rsidRPr="00533C32">
        <w:t xml:space="preserve">      responses:</w:t>
      </w:r>
    </w:p>
    <w:p w14:paraId="745874F9" w14:textId="77777777" w:rsidR="007C4061" w:rsidRPr="00533C32" w:rsidRDefault="007C4061" w:rsidP="00885269">
      <w:pPr>
        <w:pStyle w:val="PL"/>
      </w:pPr>
      <w:r w:rsidRPr="00533C32">
        <w:t xml:space="preserve">        '204':</w:t>
      </w:r>
    </w:p>
    <w:p w14:paraId="008C6F1E" w14:textId="77777777" w:rsidR="007C4061" w:rsidRPr="00533C32" w:rsidRDefault="007C4061" w:rsidP="00885269">
      <w:pPr>
        <w:pStyle w:val="PL"/>
      </w:pPr>
      <w:r w:rsidRPr="00533C32">
        <w:t xml:space="preserve">          description: Expected response to a valid request</w:t>
      </w:r>
    </w:p>
    <w:p w14:paraId="268F92B7" w14:textId="77777777" w:rsidR="007C4061" w:rsidRDefault="007C4061" w:rsidP="00885269">
      <w:pPr>
        <w:pStyle w:val="PL"/>
        <w:rPr>
          <w:lang w:eastAsia="zh-CN"/>
        </w:rPr>
      </w:pPr>
      <w:r w:rsidRPr="00533C32">
        <w:t xml:space="preserve">        default:</w:t>
      </w:r>
    </w:p>
    <w:p w14:paraId="6CFC2E87"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191D14A" w14:textId="77777777" w:rsidR="00A0150A" w:rsidRPr="00533C32" w:rsidRDefault="00A0150A" w:rsidP="00885269">
      <w:pPr>
        <w:pStyle w:val="PL"/>
        <w:rPr>
          <w:lang w:eastAsia="zh-CN"/>
        </w:rPr>
      </w:pPr>
    </w:p>
    <w:p w14:paraId="7216D6D3" w14:textId="77777777" w:rsidR="007C4061" w:rsidRPr="00533C32" w:rsidRDefault="007C4061" w:rsidP="00885269">
      <w:pPr>
        <w:pStyle w:val="PL"/>
      </w:pPr>
      <w:r w:rsidRPr="00533C32">
        <w:t xml:space="preserve">    get:</w:t>
      </w:r>
    </w:p>
    <w:p w14:paraId="713C5FC6" w14:textId="77777777" w:rsidR="007C4061" w:rsidRPr="00533C32" w:rsidRDefault="007C4061" w:rsidP="00885269">
      <w:pPr>
        <w:pStyle w:val="PL"/>
      </w:pPr>
      <w:r w:rsidRPr="00533C32">
        <w:t xml:space="preserve">      summary: Retrieves the UPU acknowledgement information of a UE</w:t>
      </w:r>
    </w:p>
    <w:p w14:paraId="34332A56"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QueryAuthUPU</w:t>
      </w:r>
      <w:proofErr w:type="spellEnd"/>
    </w:p>
    <w:p w14:paraId="29EC0560" w14:textId="77777777" w:rsidR="007C4061" w:rsidRPr="00533C32" w:rsidRDefault="007C4061" w:rsidP="00885269">
      <w:pPr>
        <w:pStyle w:val="PL"/>
      </w:pPr>
      <w:r w:rsidRPr="00533C32">
        <w:t xml:space="preserve">      tags:</w:t>
      </w:r>
    </w:p>
    <w:p w14:paraId="5E970F70" w14:textId="77777777" w:rsidR="007C4061" w:rsidRPr="00533C32" w:rsidRDefault="007C4061" w:rsidP="00885269">
      <w:pPr>
        <w:pStyle w:val="PL"/>
      </w:pPr>
      <w:r w:rsidRPr="00533C32">
        <w:t xml:space="preserve">        - Authentication UPU (Document)</w:t>
      </w:r>
    </w:p>
    <w:p w14:paraId="6438142D" w14:textId="77777777" w:rsidR="007C4061" w:rsidRPr="00533C32" w:rsidRDefault="007C4061" w:rsidP="00885269">
      <w:pPr>
        <w:pStyle w:val="PL"/>
      </w:pPr>
      <w:r w:rsidRPr="00533C32">
        <w:t xml:space="preserve">      parameters:</w:t>
      </w:r>
    </w:p>
    <w:p w14:paraId="566AF00B" w14:textId="77777777" w:rsidR="007C4061" w:rsidRPr="00533C32" w:rsidRDefault="007C4061" w:rsidP="00885269">
      <w:pPr>
        <w:pStyle w:val="PL"/>
      </w:pPr>
      <w:r w:rsidRPr="00533C32">
        <w:t xml:space="preserve">        - name: </w:t>
      </w:r>
      <w:proofErr w:type="spellStart"/>
      <w:r w:rsidRPr="00533C32">
        <w:t>ueId</w:t>
      </w:r>
      <w:proofErr w:type="spellEnd"/>
    </w:p>
    <w:p w14:paraId="5F87ACD6" w14:textId="77777777" w:rsidR="007C4061" w:rsidRPr="00533C32" w:rsidRDefault="007C4061" w:rsidP="00885269">
      <w:pPr>
        <w:pStyle w:val="PL"/>
      </w:pPr>
      <w:r w:rsidRPr="00533C32">
        <w:t xml:space="preserve">          in: path</w:t>
      </w:r>
    </w:p>
    <w:p w14:paraId="72FE7B96" w14:textId="77777777" w:rsidR="007C4061" w:rsidRPr="00533C32" w:rsidRDefault="007C4061" w:rsidP="00885269">
      <w:pPr>
        <w:pStyle w:val="PL"/>
      </w:pPr>
      <w:r w:rsidRPr="00533C32">
        <w:t xml:space="preserve">          description: UE id</w:t>
      </w:r>
    </w:p>
    <w:p w14:paraId="27D80E46" w14:textId="77777777" w:rsidR="007C4061" w:rsidRPr="00533C32" w:rsidRDefault="007C4061" w:rsidP="00885269">
      <w:pPr>
        <w:pStyle w:val="PL"/>
      </w:pPr>
      <w:r w:rsidRPr="00533C32">
        <w:t xml:space="preserve">          required: true</w:t>
      </w:r>
    </w:p>
    <w:p w14:paraId="26A852BF" w14:textId="77777777" w:rsidR="007C4061" w:rsidRPr="00533C32" w:rsidRDefault="007C4061" w:rsidP="00885269">
      <w:pPr>
        <w:pStyle w:val="PL"/>
      </w:pPr>
      <w:r w:rsidRPr="00533C32">
        <w:t xml:space="preserve">          schema:</w:t>
      </w:r>
    </w:p>
    <w:p w14:paraId="227B2F86"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6ADADBC1" w14:textId="25D320A1" w:rsidR="007C4061" w:rsidRPr="00533C32" w:rsidRDefault="007C4061" w:rsidP="00885269">
      <w:pPr>
        <w:pStyle w:val="PL"/>
      </w:pPr>
      <w:r w:rsidRPr="00533C32">
        <w:t xml:space="preserve">        - name: supported</w:t>
      </w:r>
      <w:r w:rsidR="004B72E9">
        <w:t>-f</w:t>
      </w:r>
      <w:r w:rsidRPr="00533C32">
        <w:t>eatures</w:t>
      </w:r>
    </w:p>
    <w:p w14:paraId="692D5E2B" w14:textId="77777777" w:rsidR="007C4061" w:rsidRPr="00533C32" w:rsidRDefault="007C4061" w:rsidP="00885269">
      <w:pPr>
        <w:pStyle w:val="PL"/>
      </w:pPr>
      <w:r w:rsidRPr="00533C32">
        <w:t xml:space="preserve">          in: query</w:t>
      </w:r>
    </w:p>
    <w:p w14:paraId="0C82768F" w14:textId="77777777" w:rsidR="007C4061" w:rsidRPr="00533C32" w:rsidRDefault="007C4061" w:rsidP="00885269">
      <w:pPr>
        <w:pStyle w:val="PL"/>
      </w:pPr>
      <w:r w:rsidRPr="00533C32">
        <w:t xml:space="preserve">          description: Supported Features</w:t>
      </w:r>
    </w:p>
    <w:p w14:paraId="040B04C0" w14:textId="77777777" w:rsidR="007C4061" w:rsidRPr="00533C32" w:rsidRDefault="007C4061" w:rsidP="00885269">
      <w:pPr>
        <w:pStyle w:val="PL"/>
      </w:pPr>
      <w:r w:rsidRPr="00533C32">
        <w:t xml:space="preserve">          schema:</w:t>
      </w:r>
    </w:p>
    <w:p w14:paraId="35C1E117"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69E4F0B1" w14:textId="77777777" w:rsidR="007C4061" w:rsidRPr="00533C32" w:rsidRDefault="007C4061" w:rsidP="00885269">
      <w:pPr>
        <w:pStyle w:val="PL"/>
      </w:pPr>
      <w:r w:rsidRPr="00533C32">
        <w:t xml:space="preserve">      responses:</w:t>
      </w:r>
    </w:p>
    <w:p w14:paraId="0EF29F21" w14:textId="77777777" w:rsidR="007C4061" w:rsidRPr="00533C32" w:rsidRDefault="007C4061" w:rsidP="00885269">
      <w:pPr>
        <w:pStyle w:val="PL"/>
      </w:pPr>
      <w:r w:rsidRPr="00533C32">
        <w:t xml:space="preserve">        '200':</w:t>
      </w:r>
    </w:p>
    <w:p w14:paraId="0CCF6CE3" w14:textId="77777777" w:rsidR="007C4061" w:rsidRPr="00533C32" w:rsidRDefault="007C4061" w:rsidP="00885269">
      <w:pPr>
        <w:pStyle w:val="PL"/>
      </w:pPr>
      <w:r w:rsidRPr="00533C32">
        <w:t xml:space="preserve">          description: Expected response to a valid request</w:t>
      </w:r>
    </w:p>
    <w:p w14:paraId="0C910747" w14:textId="77777777" w:rsidR="007C4061" w:rsidRPr="00533C32" w:rsidRDefault="007C4061" w:rsidP="00885269">
      <w:pPr>
        <w:pStyle w:val="PL"/>
      </w:pPr>
      <w:r w:rsidRPr="00533C32">
        <w:t xml:space="preserve">          content:</w:t>
      </w:r>
    </w:p>
    <w:p w14:paraId="32D0D4DC"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082B9E4" w14:textId="77777777" w:rsidR="007C4061" w:rsidRPr="00533C32" w:rsidRDefault="007C4061" w:rsidP="00885269">
      <w:pPr>
        <w:pStyle w:val="PL"/>
      </w:pPr>
      <w:r w:rsidRPr="00533C32">
        <w:t xml:space="preserve">              schema:</w:t>
      </w:r>
    </w:p>
    <w:p w14:paraId="02221BA0" w14:textId="77777777" w:rsidR="007C4061" w:rsidRPr="00533C32" w:rsidRDefault="007C4061" w:rsidP="00885269">
      <w:pPr>
        <w:pStyle w:val="PL"/>
      </w:pPr>
      <w:r w:rsidRPr="00533C32">
        <w:t xml:space="preserve">                $ref: '#/components/schemas/</w:t>
      </w:r>
      <w:proofErr w:type="spellStart"/>
      <w:r w:rsidRPr="00533C32">
        <w:t>Upu</w:t>
      </w:r>
      <w:r w:rsidRPr="00533C32">
        <w:rPr>
          <w:rFonts w:eastAsia="SimSun"/>
          <w:lang w:eastAsia="zh-CN"/>
        </w:rPr>
        <w:t>Data</w:t>
      </w:r>
      <w:proofErr w:type="spellEnd"/>
      <w:r w:rsidRPr="00533C32">
        <w:t>'</w:t>
      </w:r>
    </w:p>
    <w:p w14:paraId="718A7AA6" w14:textId="77777777" w:rsidR="007C4061" w:rsidRDefault="007C4061" w:rsidP="00885269">
      <w:pPr>
        <w:pStyle w:val="PL"/>
        <w:rPr>
          <w:lang w:eastAsia="zh-CN"/>
        </w:rPr>
      </w:pPr>
      <w:r w:rsidRPr="00533C32">
        <w:t xml:space="preserve">        default:</w:t>
      </w:r>
    </w:p>
    <w:p w14:paraId="689034F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F4D69B4" w14:textId="77777777" w:rsidR="007C4061" w:rsidRPr="00533C32" w:rsidRDefault="007C4061" w:rsidP="00885269">
      <w:pPr>
        <w:pStyle w:val="PL"/>
        <w:rPr>
          <w:lang w:eastAsia="zh-CN"/>
        </w:rPr>
      </w:pPr>
    </w:p>
    <w:p w14:paraId="57DD2D81" w14:textId="77777777" w:rsidR="007C4061" w:rsidRPr="00533C32" w:rsidRDefault="007C4061" w:rsidP="00885269">
      <w:pPr>
        <w:pStyle w:val="PL"/>
      </w:pPr>
      <w:r w:rsidRPr="00533C32">
        <w:t xml:space="preserve">  /subscription-data/{ueId}/</w:t>
      </w:r>
      <w:r w:rsidRPr="00533C32">
        <w:rPr>
          <w:kern w:val="2"/>
        </w:rPr>
        <w:t>ue-update-confirmation-data/subscribed-snssais:</w:t>
      </w:r>
    </w:p>
    <w:p w14:paraId="5B27854E" w14:textId="77777777" w:rsidR="007C4061" w:rsidRPr="00533C32" w:rsidRDefault="007C4061" w:rsidP="00885269">
      <w:pPr>
        <w:pStyle w:val="PL"/>
      </w:pPr>
      <w:r w:rsidRPr="00533C32">
        <w:t xml:space="preserve">    put:</w:t>
      </w:r>
    </w:p>
    <w:p w14:paraId="1631DA34" w14:textId="77777777" w:rsidR="007C4061" w:rsidRPr="00533C32" w:rsidRDefault="007C4061" w:rsidP="00885269">
      <w:pPr>
        <w:pStyle w:val="PL"/>
      </w:pPr>
      <w:r w:rsidRPr="00533C32">
        <w:t xml:space="preserve">      summary: To store the NSSAI update acknowledgement information of a UE</w:t>
      </w:r>
    </w:p>
    <w:p w14:paraId="118CC0B4" w14:textId="25B655E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00132930" w:rsidRPr="00A350E2">
        <w:t>CreateOrUpdateNssaiAck</w:t>
      </w:r>
      <w:proofErr w:type="spellEnd"/>
    </w:p>
    <w:p w14:paraId="5FC97BA0" w14:textId="77777777" w:rsidR="007C4061" w:rsidRPr="00533C32" w:rsidRDefault="007C4061" w:rsidP="00885269">
      <w:pPr>
        <w:pStyle w:val="PL"/>
      </w:pPr>
      <w:r w:rsidRPr="00533C32">
        <w:t xml:space="preserve">      tags:</w:t>
      </w:r>
    </w:p>
    <w:p w14:paraId="4F9898D8" w14:textId="77777777" w:rsidR="007C4061" w:rsidRPr="00533C32" w:rsidRDefault="007C4061" w:rsidP="00885269">
      <w:pPr>
        <w:pStyle w:val="PL"/>
      </w:pPr>
      <w:r w:rsidRPr="00533C32">
        <w:t xml:space="preserve">        - NSSAI update ack (Document)</w:t>
      </w:r>
    </w:p>
    <w:p w14:paraId="2C2C69A4" w14:textId="77777777" w:rsidR="007C4061" w:rsidRPr="00533C32" w:rsidRDefault="007C4061" w:rsidP="00885269">
      <w:pPr>
        <w:pStyle w:val="PL"/>
      </w:pPr>
      <w:r w:rsidRPr="00533C32">
        <w:t xml:space="preserve">      parameters:</w:t>
      </w:r>
    </w:p>
    <w:p w14:paraId="3EDD83E2" w14:textId="77777777" w:rsidR="007C4061" w:rsidRPr="00533C32" w:rsidRDefault="007C4061" w:rsidP="00885269">
      <w:pPr>
        <w:pStyle w:val="PL"/>
      </w:pPr>
      <w:r w:rsidRPr="00533C32">
        <w:t xml:space="preserve">        - name: </w:t>
      </w:r>
      <w:proofErr w:type="spellStart"/>
      <w:r w:rsidRPr="00533C32">
        <w:t>ueId</w:t>
      </w:r>
      <w:proofErr w:type="spellEnd"/>
    </w:p>
    <w:p w14:paraId="53193DA2" w14:textId="77777777" w:rsidR="007C4061" w:rsidRPr="00533C32" w:rsidRDefault="007C4061" w:rsidP="00885269">
      <w:pPr>
        <w:pStyle w:val="PL"/>
      </w:pPr>
      <w:r w:rsidRPr="00533C32">
        <w:t xml:space="preserve">          in: path</w:t>
      </w:r>
    </w:p>
    <w:p w14:paraId="0A5E431A" w14:textId="77777777" w:rsidR="007C4061" w:rsidRPr="00533C32" w:rsidRDefault="007C4061" w:rsidP="00885269">
      <w:pPr>
        <w:pStyle w:val="PL"/>
      </w:pPr>
      <w:r w:rsidRPr="00533C32">
        <w:t xml:space="preserve">          description: UE id</w:t>
      </w:r>
    </w:p>
    <w:p w14:paraId="5D40E85A" w14:textId="77777777" w:rsidR="007C4061" w:rsidRPr="00533C32" w:rsidRDefault="007C4061" w:rsidP="00885269">
      <w:pPr>
        <w:pStyle w:val="PL"/>
      </w:pPr>
      <w:r w:rsidRPr="00533C32">
        <w:t xml:space="preserve">          required: true</w:t>
      </w:r>
    </w:p>
    <w:p w14:paraId="1E1EAF78" w14:textId="77777777" w:rsidR="007C4061" w:rsidRPr="00533C32" w:rsidRDefault="007C4061" w:rsidP="00885269">
      <w:pPr>
        <w:pStyle w:val="PL"/>
      </w:pPr>
      <w:r w:rsidRPr="00533C32">
        <w:t xml:space="preserve">          schema:</w:t>
      </w:r>
    </w:p>
    <w:p w14:paraId="1A3E6237"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664AA6BA"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58EB2A1A" w14:textId="77777777" w:rsidR="007C4061" w:rsidRPr="00533C32" w:rsidRDefault="007C4061" w:rsidP="00885269">
      <w:pPr>
        <w:pStyle w:val="PL"/>
      </w:pPr>
      <w:r w:rsidRPr="00533C32">
        <w:t xml:space="preserve">          in: query</w:t>
      </w:r>
    </w:p>
    <w:p w14:paraId="50BAFCF0" w14:textId="77777777" w:rsidR="007C4061" w:rsidRPr="00533C32" w:rsidRDefault="007C4061" w:rsidP="00885269">
      <w:pPr>
        <w:pStyle w:val="PL"/>
      </w:pPr>
      <w:r w:rsidRPr="00533C32">
        <w:t xml:space="preserve">          description: Supported Features</w:t>
      </w:r>
    </w:p>
    <w:p w14:paraId="308666B2" w14:textId="77777777" w:rsidR="007C4061" w:rsidRPr="00533C32" w:rsidRDefault="007C4061" w:rsidP="00885269">
      <w:pPr>
        <w:pStyle w:val="PL"/>
      </w:pPr>
      <w:r w:rsidRPr="00533C32">
        <w:t xml:space="preserve">          schema:</w:t>
      </w:r>
    </w:p>
    <w:p w14:paraId="2F1E7688"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EB61E44"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BB3EEE4" w14:textId="77777777" w:rsidR="007C4061" w:rsidRPr="00533C32" w:rsidRDefault="007C4061" w:rsidP="00885269">
      <w:pPr>
        <w:pStyle w:val="PL"/>
      </w:pPr>
      <w:r w:rsidRPr="00533C32">
        <w:t xml:space="preserve">        content:</w:t>
      </w:r>
    </w:p>
    <w:p w14:paraId="70E09903"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735AEF6A" w14:textId="77777777" w:rsidR="007C4061" w:rsidRPr="00533C32" w:rsidRDefault="007C4061" w:rsidP="00885269">
      <w:pPr>
        <w:pStyle w:val="PL"/>
      </w:pPr>
      <w:r w:rsidRPr="00533C32">
        <w:t xml:space="preserve">            schema:</w:t>
      </w:r>
    </w:p>
    <w:p w14:paraId="029FA1EF" w14:textId="77777777" w:rsidR="007C4061" w:rsidRPr="00533C32" w:rsidRDefault="007C4061" w:rsidP="00885269">
      <w:pPr>
        <w:pStyle w:val="PL"/>
      </w:pPr>
      <w:r w:rsidRPr="00533C32">
        <w:t xml:space="preserve">              $ref: '#/components/schemas/</w:t>
      </w:r>
      <w:proofErr w:type="spellStart"/>
      <w:r w:rsidRPr="00533C32">
        <w:t>NssaiAckData</w:t>
      </w:r>
      <w:proofErr w:type="spellEnd"/>
      <w:r w:rsidRPr="00533C32">
        <w:t>'</w:t>
      </w:r>
    </w:p>
    <w:p w14:paraId="657AC730" w14:textId="77777777" w:rsidR="00021BE3" w:rsidRPr="00533C32" w:rsidRDefault="00021BE3" w:rsidP="00885269">
      <w:pPr>
        <w:pStyle w:val="PL"/>
      </w:pPr>
      <w:r>
        <w:t xml:space="preserve">        </w:t>
      </w:r>
      <w:r w:rsidRPr="003722F2">
        <w:t>required: true</w:t>
      </w:r>
    </w:p>
    <w:p w14:paraId="4113FB02" w14:textId="77777777" w:rsidR="007C4061" w:rsidRPr="00533C32" w:rsidRDefault="007C4061" w:rsidP="00885269">
      <w:pPr>
        <w:pStyle w:val="PL"/>
      </w:pPr>
      <w:r w:rsidRPr="00533C32">
        <w:t xml:space="preserve">      responses:</w:t>
      </w:r>
    </w:p>
    <w:p w14:paraId="36914383" w14:textId="77777777" w:rsidR="007C4061" w:rsidRPr="00533C32" w:rsidRDefault="007C4061" w:rsidP="00885269">
      <w:pPr>
        <w:pStyle w:val="PL"/>
      </w:pPr>
      <w:r w:rsidRPr="00533C32">
        <w:t xml:space="preserve">        '204':</w:t>
      </w:r>
    </w:p>
    <w:p w14:paraId="7DD7C384" w14:textId="77777777" w:rsidR="007C4061" w:rsidRPr="00533C32" w:rsidRDefault="007C4061" w:rsidP="00885269">
      <w:pPr>
        <w:pStyle w:val="PL"/>
      </w:pPr>
      <w:r w:rsidRPr="00533C32">
        <w:t xml:space="preserve">          description: Expected response to a valid request</w:t>
      </w:r>
    </w:p>
    <w:p w14:paraId="5974915E" w14:textId="77777777" w:rsidR="007C4061" w:rsidRDefault="007C4061" w:rsidP="00885269">
      <w:pPr>
        <w:pStyle w:val="PL"/>
        <w:rPr>
          <w:lang w:eastAsia="zh-CN"/>
        </w:rPr>
      </w:pPr>
      <w:r w:rsidRPr="00533C32">
        <w:lastRenderedPageBreak/>
        <w:t xml:space="preserve">        default:</w:t>
      </w:r>
    </w:p>
    <w:p w14:paraId="67F9AB12"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024CF44" w14:textId="77777777" w:rsidR="00A0150A" w:rsidRPr="00533C32" w:rsidRDefault="00A0150A" w:rsidP="00885269">
      <w:pPr>
        <w:pStyle w:val="PL"/>
        <w:rPr>
          <w:lang w:eastAsia="zh-CN"/>
        </w:rPr>
      </w:pPr>
    </w:p>
    <w:p w14:paraId="4F305BF6" w14:textId="77777777" w:rsidR="007C4061" w:rsidRPr="00533C32" w:rsidRDefault="007C4061" w:rsidP="00885269">
      <w:pPr>
        <w:pStyle w:val="PL"/>
      </w:pPr>
      <w:r w:rsidRPr="00533C32">
        <w:t xml:space="preserve">    get:</w:t>
      </w:r>
    </w:p>
    <w:p w14:paraId="0D44DABD" w14:textId="77777777" w:rsidR="007C4061" w:rsidRPr="00533C32" w:rsidRDefault="007C4061" w:rsidP="00885269">
      <w:pPr>
        <w:pStyle w:val="PL"/>
      </w:pPr>
      <w:r w:rsidRPr="00533C32">
        <w:t xml:space="preserve">      summary: Retrieves the UPU acknowledgement information of a UE</w:t>
      </w:r>
    </w:p>
    <w:p w14:paraId="25884D7E"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QueryNssaiAck</w:t>
      </w:r>
      <w:proofErr w:type="spellEnd"/>
    </w:p>
    <w:p w14:paraId="7911A387" w14:textId="77777777" w:rsidR="007C4061" w:rsidRPr="00533C32" w:rsidRDefault="007C4061" w:rsidP="00885269">
      <w:pPr>
        <w:pStyle w:val="PL"/>
      </w:pPr>
      <w:r w:rsidRPr="00533C32">
        <w:t xml:space="preserve">      tags:</w:t>
      </w:r>
    </w:p>
    <w:p w14:paraId="34BB5A32" w14:textId="77777777" w:rsidR="007C4061" w:rsidRPr="00533C32" w:rsidRDefault="007C4061" w:rsidP="00885269">
      <w:pPr>
        <w:pStyle w:val="PL"/>
      </w:pPr>
      <w:r w:rsidRPr="00533C32">
        <w:t xml:space="preserve">        - NSSAI ACK (Document)</w:t>
      </w:r>
    </w:p>
    <w:p w14:paraId="127FF63A" w14:textId="77777777" w:rsidR="007C4061" w:rsidRPr="00533C32" w:rsidRDefault="007C4061" w:rsidP="00885269">
      <w:pPr>
        <w:pStyle w:val="PL"/>
      </w:pPr>
      <w:r w:rsidRPr="00533C32">
        <w:t xml:space="preserve">      parameters:</w:t>
      </w:r>
    </w:p>
    <w:p w14:paraId="5215BC2D" w14:textId="77777777" w:rsidR="007C4061" w:rsidRPr="00533C32" w:rsidRDefault="007C4061" w:rsidP="00885269">
      <w:pPr>
        <w:pStyle w:val="PL"/>
      </w:pPr>
      <w:r w:rsidRPr="00533C32">
        <w:t xml:space="preserve">        - name: </w:t>
      </w:r>
      <w:proofErr w:type="spellStart"/>
      <w:r w:rsidRPr="00533C32">
        <w:t>ueId</w:t>
      </w:r>
      <w:proofErr w:type="spellEnd"/>
    </w:p>
    <w:p w14:paraId="26E0F187" w14:textId="77777777" w:rsidR="007C4061" w:rsidRPr="00533C32" w:rsidRDefault="007C4061" w:rsidP="00885269">
      <w:pPr>
        <w:pStyle w:val="PL"/>
      </w:pPr>
      <w:r w:rsidRPr="00533C32">
        <w:t xml:space="preserve">          in: path</w:t>
      </w:r>
    </w:p>
    <w:p w14:paraId="1E9E8017" w14:textId="77777777" w:rsidR="007C4061" w:rsidRPr="00533C32" w:rsidRDefault="007C4061" w:rsidP="00885269">
      <w:pPr>
        <w:pStyle w:val="PL"/>
      </w:pPr>
      <w:r w:rsidRPr="00533C32">
        <w:t xml:space="preserve">          description: UE id</w:t>
      </w:r>
    </w:p>
    <w:p w14:paraId="41A4C719" w14:textId="77777777" w:rsidR="007C4061" w:rsidRPr="00533C32" w:rsidRDefault="007C4061" w:rsidP="00885269">
      <w:pPr>
        <w:pStyle w:val="PL"/>
      </w:pPr>
      <w:r w:rsidRPr="00533C32">
        <w:t xml:space="preserve">          required: true</w:t>
      </w:r>
    </w:p>
    <w:p w14:paraId="6976F4A1" w14:textId="77777777" w:rsidR="007C4061" w:rsidRPr="00533C32" w:rsidRDefault="007C4061" w:rsidP="00885269">
      <w:pPr>
        <w:pStyle w:val="PL"/>
      </w:pPr>
      <w:r w:rsidRPr="00533C32">
        <w:t xml:space="preserve">          schema:</w:t>
      </w:r>
    </w:p>
    <w:p w14:paraId="1393A992"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22DCFACA" w14:textId="2F9781E7" w:rsidR="007C4061" w:rsidRPr="00533C32" w:rsidRDefault="007C4061" w:rsidP="00885269">
      <w:pPr>
        <w:pStyle w:val="PL"/>
      </w:pPr>
      <w:r w:rsidRPr="00533C32">
        <w:t xml:space="preserve">        - name: supported</w:t>
      </w:r>
      <w:r w:rsidR="00E748F7">
        <w:t>-f</w:t>
      </w:r>
      <w:r w:rsidRPr="00533C32">
        <w:t>eatures</w:t>
      </w:r>
    </w:p>
    <w:p w14:paraId="128DEC6E" w14:textId="77777777" w:rsidR="007C4061" w:rsidRPr="00533C32" w:rsidRDefault="007C4061" w:rsidP="00885269">
      <w:pPr>
        <w:pStyle w:val="PL"/>
      </w:pPr>
      <w:r w:rsidRPr="00533C32">
        <w:t xml:space="preserve">          in: query</w:t>
      </w:r>
    </w:p>
    <w:p w14:paraId="69B3F1A7" w14:textId="77777777" w:rsidR="007C4061" w:rsidRPr="00533C32" w:rsidRDefault="007C4061" w:rsidP="00885269">
      <w:pPr>
        <w:pStyle w:val="PL"/>
      </w:pPr>
      <w:r w:rsidRPr="00533C32">
        <w:t xml:space="preserve">          description: Supported Features</w:t>
      </w:r>
    </w:p>
    <w:p w14:paraId="374A8EA0" w14:textId="77777777" w:rsidR="007C4061" w:rsidRPr="00533C32" w:rsidRDefault="007C4061" w:rsidP="00885269">
      <w:pPr>
        <w:pStyle w:val="PL"/>
      </w:pPr>
      <w:r w:rsidRPr="00533C32">
        <w:t xml:space="preserve">          schema:</w:t>
      </w:r>
    </w:p>
    <w:p w14:paraId="424E6CBD"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5AE559E" w14:textId="77777777" w:rsidR="007C4061" w:rsidRPr="00533C32" w:rsidRDefault="007C4061" w:rsidP="00885269">
      <w:pPr>
        <w:pStyle w:val="PL"/>
      </w:pPr>
      <w:r w:rsidRPr="00533C32">
        <w:t xml:space="preserve">      responses:</w:t>
      </w:r>
    </w:p>
    <w:p w14:paraId="1C1768C4" w14:textId="77777777" w:rsidR="007C4061" w:rsidRPr="00533C32" w:rsidRDefault="007C4061" w:rsidP="00885269">
      <w:pPr>
        <w:pStyle w:val="PL"/>
      </w:pPr>
      <w:r w:rsidRPr="00533C32">
        <w:t xml:space="preserve">        '200':</w:t>
      </w:r>
    </w:p>
    <w:p w14:paraId="491ADCED" w14:textId="77777777" w:rsidR="007C4061" w:rsidRPr="00533C32" w:rsidRDefault="007C4061" w:rsidP="00885269">
      <w:pPr>
        <w:pStyle w:val="PL"/>
      </w:pPr>
      <w:r w:rsidRPr="00533C32">
        <w:t xml:space="preserve">          description: Expected response to a valid request</w:t>
      </w:r>
    </w:p>
    <w:p w14:paraId="269A5301" w14:textId="77777777" w:rsidR="007C4061" w:rsidRPr="00533C32" w:rsidRDefault="007C4061" w:rsidP="00885269">
      <w:pPr>
        <w:pStyle w:val="PL"/>
      </w:pPr>
      <w:r w:rsidRPr="00533C32">
        <w:t xml:space="preserve">          content:</w:t>
      </w:r>
    </w:p>
    <w:p w14:paraId="096F1E37"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6E6D716" w14:textId="77777777" w:rsidR="007C4061" w:rsidRPr="00533C32" w:rsidRDefault="007C4061" w:rsidP="00885269">
      <w:pPr>
        <w:pStyle w:val="PL"/>
      </w:pPr>
      <w:r w:rsidRPr="00533C32">
        <w:t xml:space="preserve">              schema:</w:t>
      </w:r>
    </w:p>
    <w:p w14:paraId="60D615D2" w14:textId="77777777" w:rsidR="007C4061" w:rsidRPr="00533C32" w:rsidRDefault="007C4061" w:rsidP="00885269">
      <w:pPr>
        <w:pStyle w:val="PL"/>
      </w:pPr>
      <w:r w:rsidRPr="00533C32">
        <w:t xml:space="preserve">                $ref: '#/components/schemas/</w:t>
      </w:r>
      <w:proofErr w:type="spellStart"/>
      <w:r w:rsidRPr="00533C32">
        <w:t>NssaiAckData</w:t>
      </w:r>
      <w:proofErr w:type="spellEnd"/>
      <w:r w:rsidRPr="00533C32">
        <w:t>'</w:t>
      </w:r>
    </w:p>
    <w:p w14:paraId="10100749" w14:textId="77777777" w:rsidR="007C4061" w:rsidRDefault="007C4061" w:rsidP="00885269">
      <w:pPr>
        <w:pStyle w:val="PL"/>
        <w:rPr>
          <w:lang w:eastAsia="zh-CN"/>
        </w:rPr>
      </w:pPr>
      <w:r w:rsidRPr="00533C32">
        <w:t xml:space="preserve">        default:</w:t>
      </w:r>
    </w:p>
    <w:p w14:paraId="51F447D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761360" w14:textId="77777777" w:rsidR="007C4061" w:rsidRPr="00533C32" w:rsidRDefault="007C4061" w:rsidP="00885269">
      <w:pPr>
        <w:pStyle w:val="PL"/>
        <w:rPr>
          <w:lang w:eastAsia="zh-CN"/>
        </w:rPr>
      </w:pPr>
    </w:p>
    <w:p w14:paraId="03D209CB" w14:textId="77777777" w:rsidR="007C4061" w:rsidRPr="00533C32" w:rsidRDefault="007C4061" w:rsidP="00885269">
      <w:pPr>
        <w:pStyle w:val="PL"/>
        <w:rPr>
          <w:kern w:val="2"/>
        </w:rPr>
      </w:pPr>
      <w:r w:rsidRPr="00533C32">
        <w:t xml:space="preserve">  /subscription-data/{ueId}/</w:t>
      </w:r>
      <w:r w:rsidRPr="00533C32">
        <w:rPr>
          <w:kern w:val="2"/>
        </w:rPr>
        <w:t>ue-update-confirmation-data/subscribed-cag:</w:t>
      </w:r>
    </w:p>
    <w:p w14:paraId="2BCE61E7" w14:textId="77777777" w:rsidR="007C4061" w:rsidRPr="00533C32" w:rsidRDefault="007C4061" w:rsidP="00885269">
      <w:pPr>
        <w:pStyle w:val="PL"/>
      </w:pPr>
      <w:r w:rsidRPr="00533C32">
        <w:t xml:space="preserve">    put:</w:t>
      </w:r>
    </w:p>
    <w:p w14:paraId="278E9464" w14:textId="77777777" w:rsidR="007C4061" w:rsidRPr="00533C32" w:rsidRDefault="007C4061" w:rsidP="00885269">
      <w:pPr>
        <w:pStyle w:val="PL"/>
      </w:pPr>
      <w:r w:rsidRPr="00533C32">
        <w:t xml:space="preserve">      summary: To store the CAG update acknowledgement information of a UE</w:t>
      </w:r>
    </w:p>
    <w:p w14:paraId="23DF8005"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CreateCagUpdateAck</w:t>
      </w:r>
      <w:proofErr w:type="spellEnd"/>
    </w:p>
    <w:p w14:paraId="503F026D" w14:textId="77777777" w:rsidR="007C4061" w:rsidRPr="00533C32" w:rsidRDefault="007C4061" w:rsidP="00885269">
      <w:pPr>
        <w:pStyle w:val="PL"/>
      </w:pPr>
      <w:r w:rsidRPr="00533C32">
        <w:t xml:space="preserve">      tags:</w:t>
      </w:r>
    </w:p>
    <w:p w14:paraId="1C4CFBCC" w14:textId="77777777" w:rsidR="007C4061" w:rsidRPr="00533C32" w:rsidRDefault="007C4061" w:rsidP="00885269">
      <w:pPr>
        <w:pStyle w:val="PL"/>
      </w:pPr>
      <w:r w:rsidRPr="00533C32">
        <w:t xml:space="preserve">        - CAG update ack (Document)</w:t>
      </w:r>
    </w:p>
    <w:p w14:paraId="50647FAC" w14:textId="77777777" w:rsidR="007C4061" w:rsidRPr="00533C32" w:rsidRDefault="007C4061" w:rsidP="00885269">
      <w:pPr>
        <w:pStyle w:val="PL"/>
      </w:pPr>
      <w:r w:rsidRPr="00533C32">
        <w:t xml:space="preserve">      parameters:</w:t>
      </w:r>
    </w:p>
    <w:p w14:paraId="3A82DD06" w14:textId="77777777" w:rsidR="007C4061" w:rsidRPr="00533C32" w:rsidRDefault="007C4061" w:rsidP="00885269">
      <w:pPr>
        <w:pStyle w:val="PL"/>
      </w:pPr>
      <w:r w:rsidRPr="00533C32">
        <w:t xml:space="preserve">        - name: </w:t>
      </w:r>
      <w:proofErr w:type="spellStart"/>
      <w:r w:rsidRPr="00533C32">
        <w:t>ueId</w:t>
      </w:r>
      <w:proofErr w:type="spellEnd"/>
    </w:p>
    <w:p w14:paraId="49660C77" w14:textId="77777777" w:rsidR="007C4061" w:rsidRPr="00533C32" w:rsidRDefault="007C4061" w:rsidP="00885269">
      <w:pPr>
        <w:pStyle w:val="PL"/>
      </w:pPr>
      <w:r w:rsidRPr="00533C32">
        <w:t xml:space="preserve">          in: path</w:t>
      </w:r>
    </w:p>
    <w:p w14:paraId="6AF91089" w14:textId="77777777" w:rsidR="007C4061" w:rsidRPr="00533C32" w:rsidRDefault="007C4061" w:rsidP="00885269">
      <w:pPr>
        <w:pStyle w:val="PL"/>
      </w:pPr>
      <w:r w:rsidRPr="00533C32">
        <w:t xml:space="preserve">          description: UE id</w:t>
      </w:r>
    </w:p>
    <w:p w14:paraId="6FFC59C4" w14:textId="77777777" w:rsidR="007C4061" w:rsidRPr="00533C32" w:rsidRDefault="007C4061" w:rsidP="00885269">
      <w:pPr>
        <w:pStyle w:val="PL"/>
      </w:pPr>
      <w:r w:rsidRPr="00533C32">
        <w:t xml:space="preserve">          required: true</w:t>
      </w:r>
    </w:p>
    <w:p w14:paraId="3F0CBA1A" w14:textId="77777777" w:rsidR="007C4061" w:rsidRPr="00533C32" w:rsidRDefault="007C4061" w:rsidP="00885269">
      <w:pPr>
        <w:pStyle w:val="PL"/>
      </w:pPr>
      <w:r w:rsidRPr="00533C32">
        <w:t xml:space="preserve">          schema:</w:t>
      </w:r>
    </w:p>
    <w:p w14:paraId="664C41B2"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16814A18"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79043AEE" w14:textId="77777777" w:rsidR="007C4061" w:rsidRPr="00533C32" w:rsidRDefault="007C4061" w:rsidP="00885269">
      <w:pPr>
        <w:pStyle w:val="PL"/>
      </w:pPr>
      <w:r w:rsidRPr="00533C32">
        <w:t xml:space="preserve">          in: query</w:t>
      </w:r>
    </w:p>
    <w:p w14:paraId="3255AFDA" w14:textId="77777777" w:rsidR="007C4061" w:rsidRPr="00533C32" w:rsidRDefault="007C4061" w:rsidP="00885269">
      <w:pPr>
        <w:pStyle w:val="PL"/>
      </w:pPr>
      <w:r w:rsidRPr="00533C32">
        <w:t xml:space="preserve">          description: Supported Features</w:t>
      </w:r>
    </w:p>
    <w:p w14:paraId="1C480D8C" w14:textId="77777777" w:rsidR="007C4061" w:rsidRPr="00533C32" w:rsidRDefault="007C4061" w:rsidP="00885269">
      <w:pPr>
        <w:pStyle w:val="PL"/>
      </w:pPr>
      <w:r w:rsidRPr="00533C32">
        <w:t xml:space="preserve">          schema:</w:t>
      </w:r>
    </w:p>
    <w:p w14:paraId="133C750D"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1632840"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240BDF64" w14:textId="77777777" w:rsidR="007C4061" w:rsidRPr="00533C32" w:rsidRDefault="007C4061" w:rsidP="00885269">
      <w:pPr>
        <w:pStyle w:val="PL"/>
      </w:pPr>
      <w:r w:rsidRPr="00533C32">
        <w:t xml:space="preserve">        content:</w:t>
      </w:r>
    </w:p>
    <w:p w14:paraId="7685C562"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4F23A70" w14:textId="77777777" w:rsidR="007C4061" w:rsidRPr="00533C32" w:rsidRDefault="007C4061" w:rsidP="00885269">
      <w:pPr>
        <w:pStyle w:val="PL"/>
      </w:pPr>
      <w:r w:rsidRPr="00533C32">
        <w:t xml:space="preserve">            schema:</w:t>
      </w:r>
    </w:p>
    <w:p w14:paraId="5BB89BA6" w14:textId="77777777" w:rsidR="007C4061" w:rsidRPr="00533C32" w:rsidRDefault="007C4061" w:rsidP="00885269">
      <w:pPr>
        <w:pStyle w:val="PL"/>
      </w:pPr>
      <w:r w:rsidRPr="00533C32">
        <w:t xml:space="preserve">              $ref: '#/components/schemas/</w:t>
      </w:r>
      <w:proofErr w:type="spellStart"/>
      <w:r w:rsidRPr="00533C32">
        <w:t>CagAckData</w:t>
      </w:r>
      <w:proofErr w:type="spellEnd"/>
      <w:r w:rsidRPr="00533C32">
        <w:t>'</w:t>
      </w:r>
    </w:p>
    <w:p w14:paraId="55CE8A43" w14:textId="77777777" w:rsidR="00280543" w:rsidRPr="00533C32" w:rsidRDefault="00280543" w:rsidP="00885269">
      <w:pPr>
        <w:pStyle w:val="PL"/>
      </w:pPr>
      <w:r>
        <w:t xml:space="preserve">        </w:t>
      </w:r>
      <w:r w:rsidRPr="003722F2">
        <w:t>required: true</w:t>
      </w:r>
    </w:p>
    <w:p w14:paraId="54381BA6" w14:textId="77777777" w:rsidR="007C4061" w:rsidRPr="00533C32" w:rsidRDefault="007C4061" w:rsidP="00885269">
      <w:pPr>
        <w:pStyle w:val="PL"/>
      </w:pPr>
      <w:r w:rsidRPr="00533C32">
        <w:t xml:space="preserve">      responses:</w:t>
      </w:r>
    </w:p>
    <w:p w14:paraId="0789A22C" w14:textId="77777777" w:rsidR="007C4061" w:rsidRPr="00533C32" w:rsidRDefault="007C4061" w:rsidP="00885269">
      <w:pPr>
        <w:pStyle w:val="PL"/>
      </w:pPr>
      <w:r w:rsidRPr="00533C32">
        <w:t xml:space="preserve">        '204':</w:t>
      </w:r>
    </w:p>
    <w:p w14:paraId="461F36EB" w14:textId="77777777" w:rsidR="007C4061" w:rsidRPr="00533C32" w:rsidRDefault="007C4061" w:rsidP="00885269">
      <w:pPr>
        <w:pStyle w:val="PL"/>
      </w:pPr>
      <w:r w:rsidRPr="00533C32">
        <w:t xml:space="preserve">          description: Expected response to a valid request</w:t>
      </w:r>
    </w:p>
    <w:p w14:paraId="368AB368" w14:textId="77777777" w:rsidR="007C4061" w:rsidRDefault="007C4061" w:rsidP="00885269">
      <w:pPr>
        <w:pStyle w:val="PL"/>
        <w:rPr>
          <w:lang w:eastAsia="zh-CN"/>
        </w:rPr>
      </w:pPr>
      <w:r w:rsidRPr="00533C32">
        <w:t xml:space="preserve">        default:</w:t>
      </w:r>
    </w:p>
    <w:p w14:paraId="021175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2C42626" w14:textId="77777777" w:rsidR="00A0150A" w:rsidRPr="00533C32" w:rsidRDefault="00A0150A" w:rsidP="00885269">
      <w:pPr>
        <w:pStyle w:val="PL"/>
        <w:rPr>
          <w:lang w:eastAsia="zh-CN"/>
        </w:rPr>
      </w:pPr>
    </w:p>
    <w:p w14:paraId="69F86303" w14:textId="77777777" w:rsidR="007C4061" w:rsidRPr="00533C32" w:rsidRDefault="007C4061" w:rsidP="00885269">
      <w:pPr>
        <w:pStyle w:val="PL"/>
      </w:pPr>
      <w:r w:rsidRPr="00533C32">
        <w:t xml:space="preserve">    get:</w:t>
      </w:r>
    </w:p>
    <w:p w14:paraId="78FB4786" w14:textId="77777777" w:rsidR="007C4061" w:rsidRPr="00533C32" w:rsidRDefault="007C4061" w:rsidP="00885269">
      <w:pPr>
        <w:pStyle w:val="PL"/>
      </w:pPr>
      <w:r w:rsidRPr="00533C32">
        <w:t xml:space="preserve">      summary: Retrieves the CAG acknowledgement information of a UE</w:t>
      </w:r>
    </w:p>
    <w:p w14:paraId="5AF3CCED"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QueryCagAck</w:t>
      </w:r>
      <w:proofErr w:type="spellEnd"/>
    </w:p>
    <w:p w14:paraId="560973A4" w14:textId="77777777" w:rsidR="007C4061" w:rsidRPr="00533C32" w:rsidRDefault="007C4061" w:rsidP="00885269">
      <w:pPr>
        <w:pStyle w:val="PL"/>
      </w:pPr>
      <w:r w:rsidRPr="00533C32">
        <w:t xml:space="preserve">      tags:</w:t>
      </w:r>
    </w:p>
    <w:p w14:paraId="43A648B9" w14:textId="77777777" w:rsidR="007C4061" w:rsidRPr="00533C32" w:rsidRDefault="007C4061" w:rsidP="00885269">
      <w:pPr>
        <w:pStyle w:val="PL"/>
      </w:pPr>
      <w:r w:rsidRPr="00533C32">
        <w:t xml:space="preserve">        - CAG ACK (Document)</w:t>
      </w:r>
    </w:p>
    <w:p w14:paraId="5D40BB7F" w14:textId="77777777" w:rsidR="007C4061" w:rsidRPr="00533C32" w:rsidRDefault="007C4061" w:rsidP="00885269">
      <w:pPr>
        <w:pStyle w:val="PL"/>
      </w:pPr>
      <w:r w:rsidRPr="00533C32">
        <w:t xml:space="preserve">      parameters:</w:t>
      </w:r>
    </w:p>
    <w:p w14:paraId="1765CC42" w14:textId="77777777" w:rsidR="007C4061" w:rsidRPr="00533C32" w:rsidRDefault="007C4061" w:rsidP="00885269">
      <w:pPr>
        <w:pStyle w:val="PL"/>
      </w:pPr>
      <w:r w:rsidRPr="00533C32">
        <w:t xml:space="preserve">        - name: </w:t>
      </w:r>
      <w:proofErr w:type="spellStart"/>
      <w:r w:rsidRPr="00533C32">
        <w:t>ueId</w:t>
      </w:r>
      <w:proofErr w:type="spellEnd"/>
    </w:p>
    <w:p w14:paraId="3759C0A4" w14:textId="77777777" w:rsidR="007C4061" w:rsidRPr="00533C32" w:rsidRDefault="007C4061" w:rsidP="00885269">
      <w:pPr>
        <w:pStyle w:val="PL"/>
      </w:pPr>
      <w:r w:rsidRPr="00533C32">
        <w:t xml:space="preserve">          in: path</w:t>
      </w:r>
    </w:p>
    <w:p w14:paraId="0940240E" w14:textId="77777777" w:rsidR="007C4061" w:rsidRPr="00533C32" w:rsidRDefault="007C4061" w:rsidP="00885269">
      <w:pPr>
        <w:pStyle w:val="PL"/>
      </w:pPr>
      <w:r w:rsidRPr="00533C32">
        <w:t xml:space="preserve">          description: UE id</w:t>
      </w:r>
    </w:p>
    <w:p w14:paraId="7CB3E3B5" w14:textId="77777777" w:rsidR="007C4061" w:rsidRPr="00533C32" w:rsidRDefault="007C4061" w:rsidP="00885269">
      <w:pPr>
        <w:pStyle w:val="PL"/>
      </w:pPr>
      <w:r w:rsidRPr="00533C32">
        <w:t xml:space="preserve">          required: true</w:t>
      </w:r>
    </w:p>
    <w:p w14:paraId="1C33808E" w14:textId="77777777" w:rsidR="007C4061" w:rsidRPr="00533C32" w:rsidRDefault="007C4061" w:rsidP="00885269">
      <w:pPr>
        <w:pStyle w:val="PL"/>
      </w:pPr>
      <w:r w:rsidRPr="00533C32">
        <w:t xml:space="preserve">          schema:</w:t>
      </w:r>
    </w:p>
    <w:p w14:paraId="7ED78D57" w14:textId="77777777" w:rsidR="007C4061" w:rsidRPr="00533C32" w:rsidRDefault="007C4061" w:rsidP="00885269">
      <w:pPr>
        <w:pStyle w:val="PL"/>
        <w:rPr>
          <w:lang w:eastAsia="zh-CN"/>
        </w:rPr>
      </w:pPr>
      <w:r w:rsidRPr="00533C32">
        <w:t xml:space="preserve">            $ref: 'TS29571_CommonData.yaml#/components/schemas/</w:t>
      </w:r>
      <w:proofErr w:type="spellStart"/>
      <w:r w:rsidR="002B5C12">
        <w:t>Supi</w:t>
      </w:r>
      <w:proofErr w:type="spellEnd"/>
      <w:r w:rsidRPr="00533C32">
        <w:t>'</w:t>
      </w:r>
    </w:p>
    <w:p w14:paraId="2E5646EE" w14:textId="77777777" w:rsidR="007C4061" w:rsidRPr="00533C32" w:rsidRDefault="007C4061" w:rsidP="00885269">
      <w:pPr>
        <w:pStyle w:val="PL"/>
      </w:pPr>
      <w:r w:rsidRPr="00533C32">
        <w:t xml:space="preserve">        - name: supported-features</w:t>
      </w:r>
    </w:p>
    <w:p w14:paraId="3EEBE9E9" w14:textId="77777777" w:rsidR="007C4061" w:rsidRPr="00533C32" w:rsidRDefault="007C4061" w:rsidP="00885269">
      <w:pPr>
        <w:pStyle w:val="PL"/>
      </w:pPr>
      <w:r w:rsidRPr="00533C32">
        <w:t xml:space="preserve">          in: query</w:t>
      </w:r>
    </w:p>
    <w:p w14:paraId="7B795420" w14:textId="77777777" w:rsidR="007C4061" w:rsidRPr="00533C32" w:rsidRDefault="007C4061" w:rsidP="00885269">
      <w:pPr>
        <w:pStyle w:val="PL"/>
      </w:pPr>
      <w:r w:rsidRPr="00533C32">
        <w:lastRenderedPageBreak/>
        <w:t xml:space="preserve">          description: Supported Features</w:t>
      </w:r>
    </w:p>
    <w:p w14:paraId="789D5093" w14:textId="77777777" w:rsidR="007C4061" w:rsidRPr="00533C32" w:rsidRDefault="007C4061" w:rsidP="00885269">
      <w:pPr>
        <w:pStyle w:val="PL"/>
      </w:pPr>
      <w:r w:rsidRPr="00533C32">
        <w:t xml:space="preserve">          schema:</w:t>
      </w:r>
    </w:p>
    <w:p w14:paraId="46290878"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F36C12E" w14:textId="77777777" w:rsidR="007C4061" w:rsidRPr="00533C32" w:rsidRDefault="007C4061" w:rsidP="00885269">
      <w:pPr>
        <w:pStyle w:val="PL"/>
      </w:pPr>
      <w:r w:rsidRPr="00533C32">
        <w:t xml:space="preserve">      responses:</w:t>
      </w:r>
    </w:p>
    <w:p w14:paraId="629DD687" w14:textId="77777777" w:rsidR="007C4061" w:rsidRPr="00533C32" w:rsidRDefault="007C4061" w:rsidP="00885269">
      <w:pPr>
        <w:pStyle w:val="PL"/>
      </w:pPr>
      <w:r w:rsidRPr="00533C32">
        <w:t xml:space="preserve">        '200':</w:t>
      </w:r>
    </w:p>
    <w:p w14:paraId="5C3BEA8F" w14:textId="77777777" w:rsidR="007C4061" w:rsidRPr="00533C32" w:rsidRDefault="007C4061" w:rsidP="00885269">
      <w:pPr>
        <w:pStyle w:val="PL"/>
      </w:pPr>
      <w:r w:rsidRPr="00533C32">
        <w:t xml:space="preserve">          description: Expected response to a valid request</w:t>
      </w:r>
    </w:p>
    <w:p w14:paraId="01A250E9" w14:textId="77777777" w:rsidR="007C4061" w:rsidRPr="00533C32" w:rsidRDefault="007C4061" w:rsidP="00885269">
      <w:pPr>
        <w:pStyle w:val="PL"/>
      </w:pPr>
      <w:r w:rsidRPr="00533C32">
        <w:t xml:space="preserve">          content:</w:t>
      </w:r>
    </w:p>
    <w:p w14:paraId="4B06AFC5"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A91EA17" w14:textId="77777777" w:rsidR="007C4061" w:rsidRPr="00533C32" w:rsidRDefault="007C4061" w:rsidP="00885269">
      <w:pPr>
        <w:pStyle w:val="PL"/>
      </w:pPr>
      <w:r w:rsidRPr="00533C32">
        <w:t xml:space="preserve">              schema:</w:t>
      </w:r>
    </w:p>
    <w:p w14:paraId="2ACE4B46" w14:textId="77777777" w:rsidR="007C4061" w:rsidRPr="00533C32" w:rsidRDefault="007C4061" w:rsidP="00885269">
      <w:pPr>
        <w:pStyle w:val="PL"/>
      </w:pPr>
      <w:r w:rsidRPr="00533C32">
        <w:t xml:space="preserve">                $ref: '#/components/schemas/</w:t>
      </w:r>
      <w:proofErr w:type="spellStart"/>
      <w:r w:rsidRPr="00533C32">
        <w:t>CagAckData</w:t>
      </w:r>
      <w:proofErr w:type="spellEnd"/>
      <w:r w:rsidRPr="00533C32">
        <w:t>'</w:t>
      </w:r>
    </w:p>
    <w:p w14:paraId="472A8AE1" w14:textId="77777777" w:rsidR="007C4061" w:rsidRDefault="007C4061" w:rsidP="00885269">
      <w:pPr>
        <w:pStyle w:val="PL"/>
        <w:rPr>
          <w:lang w:eastAsia="zh-CN"/>
        </w:rPr>
      </w:pPr>
      <w:r w:rsidRPr="00533C32">
        <w:t xml:space="preserve">        default:</w:t>
      </w:r>
    </w:p>
    <w:p w14:paraId="461EBA6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E19AAC" w14:textId="77777777" w:rsidR="007C4061" w:rsidRPr="00533C32" w:rsidRDefault="007C4061" w:rsidP="00885269">
      <w:pPr>
        <w:pStyle w:val="PL"/>
        <w:rPr>
          <w:lang w:eastAsia="zh-CN"/>
        </w:rPr>
      </w:pPr>
    </w:p>
    <w:p w14:paraId="20F77421" w14:textId="77777777" w:rsidR="007C4061" w:rsidRPr="00533C32" w:rsidRDefault="007C4061" w:rsidP="00885269">
      <w:pPr>
        <w:pStyle w:val="PL"/>
      </w:pPr>
      <w:r w:rsidRPr="00533C32">
        <w:t xml:space="preserve">  /subscription-data/{</w:t>
      </w:r>
      <w:proofErr w:type="spellStart"/>
      <w:r w:rsidRPr="00533C32">
        <w:t>ueId</w:t>
      </w:r>
      <w:proofErr w:type="spellEnd"/>
      <w:r w:rsidRPr="00533C32">
        <w:t>}/{</w:t>
      </w:r>
      <w:proofErr w:type="spellStart"/>
      <w:r w:rsidRPr="00533C32">
        <w:t>servingPlmnId</w:t>
      </w:r>
      <w:proofErr w:type="spellEnd"/>
      <w:r w:rsidRPr="00533C32">
        <w:t>}/provisioned-data:</w:t>
      </w:r>
    </w:p>
    <w:p w14:paraId="502EDFF1" w14:textId="77777777" w:rsidR="007C4061" w:rsidRPr="00533C32" w:rsidRDefault="007C4061" w:rsidP="00885269">
      <w:pPr>
        <w:pStyle w:val="PL"/>
      </w:pPr>
      <w:r w:rsidRPr="00533C32">
        <w:t xml:space="preserve">    get:</w:t>
      </w:r>
    </w:p>
    <w:p w14:paraId="3152051B" w14:textId="77777777" w:rsidR="007C4061" w:rsidRPr="00533C32" w:rsidRDefault="007C4061" w:rsidP="00885269">
      <w:pPr>
        <w:pStyle w:val="PL"/>
      </w:pPr>
      <w:r w:rsidRPr="00533C32">
        <w:t xml:space="preserve">      summary: Retrieve multiple provisioned data sets of a UE</w:t>
      </w:r>
    </w:p>
    <w:p w14:paraId="329AAD82"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QueryProvisionedData</w:t>
      </w:r>
      <w:proofErr w:type="spellEnd"/>
    </w:p>
    <w:p w14:paraId="72FF1FC0" w14:textId="77777777" w:rsidR="007C4061" w:rsidRPr="00533C32" w:rsidRDefault="007C4061" w:rsidP="00885269">
      <w:pPr>
        <w:pStyle w:val="PL"/>
      </w:pPr>
      <w:r w:rsidRPr="00533C32">
        <w:t xml:space="preserve">      tags:</w:t>
      </w:r>
    </w:p>
    <w:p w14:paraId="40720C8D" w14:textId="77777777" w:rsidR="007C4061" w:rsidRPr="00533C32" w:rsidRDefault="007C4061" w:rsidP="00885269">
      <w:pPr>
        <w:pStyle w:val="PL"/>
      </w:pPr>
      <w:r w:rsidRPr="00533C32">
        <w:t xml:space="preserve">        - Provisioned Data (Document)</w:t>
      </w:r>
    </w:p>
    <w:p w14:paraId="7258442D" w14:textId="77777777" w:rsidR="007C4061" w:rsidRPr="00533C32" w:rsidRDefault="007C4061" w:rsidP="00885269">
      <w:pPr>
        <w:pStyle w:val="PL"/>
      </w:pPr>
      <w:r w:rsidRPr="00533C32">
        <w:t xml:space="preserve">      parameters:</w:t>
      </w:r>
    </w:p>
    <w:p w14:paraId="3F3C7313" w14:textId="77777777" w:rsidR="007C4061" w:rsidRPr="00533C32" w:rsidRDefault="007C4061" w:rsidP="00885269">
      <w:pPr>
        <w:pStyle w:val="PL"/>
      </w:pPr>
      <w:r w:rsidRPr="00533C32">
        <w:t xml:space="preserve">        - name: </w:t>
      </w:r>
      <w:proofErr w:type="spellStart"/>
      <w:r w:rsidRPr="00533C32">
        <w:t>ueId</w:t>
      </w:r>
      <w:proofErr w:type="spellEnd"/>
    </w:p>
    <w:p w14:paraId="0D177C24" w14:textId="77777777" w:rsidR="007C4061" w:rsidRPr="00533C32" w:rsidRDefault="007C4061" w:rsidP="00885269">
      <w:pPr>
        <w:pStyle w:val="PL"/>
      </w:pPr>
      <w:r w:rsidRPr="00533C32">
        <w:t xml:space="preserve">          in: path</w:t>
      </w:r>
    </w:p>
    <w:p w14:paraId="59023B8E" w14:textId="77777777" w:rsidR="007C4061" w:rsidRPr="00533C32" w:rsidRDefault="007C4061" w:rsidP="00885269">
      <w:pPr>
        <w:pStyle w:val="PL"/>
      </w:pPr>
      <w:r w:rsidRPr="00533C32">
        <w:t xml:space="preserve">          description: UE id</w:t>
      </w:r>
    </w:p>
    <w:p w14:paraId="45B3A58E" w14:textId="77777777" w:rsidR="007C4061" w:rsidRPr="00533C32" w:rsidRDefault="007C4061" w:rsidP="00885269">
      <w:pPr>
        <w:pStyle w:val="PL"/>
      </w:pPr>
      <w:r w:rsidRPr="00533C32">
        <w:t xml:space="preserve">          required: true</w:t>
      </w:r>
    </w:p>
    <w:p w14:paraId="17E312CD" w14:textId="77777777" w:rsidR="007C4061" w:rsidRPr="00533C32" w:rsidRDefault="007C4061" w:rsidP="00885269">
      <w:pPr>
        <w:pStyle w:val="PL"/>
      </w:pPr>
      <w:r w:rsidRPr="00533C32">
        <w:t xml:space="preserve">          schema:</w:t>
      </w:r>
    </w:p>
    <w:p w14:paraId="7D55109F"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436B8EE9" w14:textId="77777777" w:rsidR="007C4061" w:rsidRPr="00533C32" w:rsidRDefault="007C4061" w:rsidP="00885269">
      <w:pPr>
        <w:pStyle w:val="PL"/>
      </w:pPr>
      <w:r w:rsidRPr="00533C32">
        <w:t xml:space="preserve">        - name: </w:t>
      </w:r>
      <w:proofErr w:type="spellStart"/>
      <w:r w:rsidRPr="00533C32">
        <w:t>servingPlmnId</w:t>
      </w:r>
      <w:proofErr w:type="spellEnd"/>
    </w:p>
    <w:p w14:paraId="105650E5" w14:textId="77777777" w:rsidR="007C4061" w:rsidRPr="00533C32" w:rsidRDefault="007C4061" w:rsidP="00885269">
      <w:pPr>
        <w:pStyle w:val="PL"/>
      </w:pPr>
      <w:r w:rsidRPr="00533C32">
        <w:t xml:space="preserve">          in: path</w:t>
      </w:r>
    </w:p>
    <w:p w14:paraId="5A6A2945" w14:textId="77777777" w:rsidR="007C4061" w:rsidRPr="00533C32" w:rsidRDefault="007C4061" w:rsidP="00885269">
      <w:pPr>
        <w:pStyle w:val="PL"/>
      </w:pPr>
      <w:r w:rsidRPr="00533C32">
        <w:t xml:space="preserve">          description: PLMN ID</w:t>
      </w:r>
    </w:p>
    <w:p w14:paraId="35BE323B" w14:textId="77777777" w:rsidR="007C4061" w:rsidRPr="00533C32" w:rsidRDefault="007C4061" w:rsidP="00885269">
      <w:pPr>
        <w:pStyle w:val="PL"/>
      </w:pPr>
      <w:r w:rsidRPr="00533C32">
        <w:t xml:space="preserve">          required: true</w:t>
      </w:r>
    </w:p>
    <w:p w14:paraId="5C99C611" w14:textId="77777777" w:rsidR="007C4061" w:rsidRPr="00533C32" w:rsidRDefault="007C4061" w:rsidP="00885269">
      <w:pPr>
        <w:pStyle w:val="PL"/>
      </w:pPr>
      <w:r w:rsidRPr="00533C32">
        <w:t xml:space="preserve">          schema:</w:t>
      </w:r>
    </w:p>
    <w:p w14:paraId="125062B4" w14:textId="77777777" w:rsidR="007C4061" w:rsidRPr="00533C32" w:rsidRDefault="007C4061" w:rsidP="00885269">
      <w:pPr>
        <w:pStyle w:val="PL"/>
      </w:pPr>
      <w:r w:rsidRPr="00533C32">
        <w:t xml:space="preserve">            $ref: '#/components/schemas/</w:t>
      </w:r>
      <w:proofErr w:type="spellStart"/>
      <w:r w:rsidRPr="00533C32">
        <w:t>VarPlmnId</w:t>
      </w:r>
      <w:proofErr w:type="spellEnd"/>
      <w:r w:rsidRPr="00533C32">
        <w:t>'</w:t>
      </w:r>
    </w:p>
    <w:p w14:paraId="30E755C7" w14:textId="77777777" w:rsidR="007C4061" w:rsidRPr="00533C32" w:rsidRDefault="007C4061" w:rsidP="00885269">
      <w:pPr>
        <w:pStyle w:val="PL"/>
      </w:pPr>
      <w:r w:rsidRPr="00533C32">
        <w:t xml:space="preserve">        - name: dataset-names</w:t>
      </w:r>
    </w:p>
    <w:p w14:paraId="35D28A96" w14:textId="77777777" w:rsidR="007C4061" w:rsidRPr="00533C32" w:rsidRDefault="007C4061" w:rsidP="00885269">
      <w:pPr>
        <w:pStyle w:val="PL"/>
      </w:pPr>
      <w:r w:rsidRPr="00533C32">
        <w:t xml:space="preserve">          in: query</w:t>
      </w:r>
    </w:p>
    <w:p w14:paraId="691B676B" w14:textId="77777777" w:rsidR="007C4061" w:rsidRPr="00533C32" w:rsidRDefault="007C4061" w:rsidP="00885269">
      <w:pPr>
        <w:pStyle w:val="PL"/>
        <w:rPr>
          <w:lang w:eastAsia="zh-CN"/>
        </w:rPr>
      </w:pPr>
      <w:r w:rsidRPr="00533C32">
        <w:t xml:space="preserve">          description: List of dataset names</w:t>
      </w:r>
    </w:p>
    <w:p w14:paraId="5B5B6649" w14:textId="77777777" w:rsidR="007C4061" w:rsidRPr="00533C32" w:rsidRDefault="007C4061" w:rsidP="00885269">
      <w:pPr>
        <w:pStyle w:val="PL"/>
      </w:pPr>
      <w:r w:rsidRPr="00533C32">
        <w:t xml:space="preserve">          style: form</w:t>
      </w:r>
    </w:p>
    <w:p w14:paraId="5C6FE65E" w14:textId="77777777" w:rsidR="007C4061" w:rsidRPr="00533C32" w:rsidRDefault="007C4061" w:rsidP="00885269">
      <w:pPr>
        <w:pStyle w:val="PL"/>
        <w:rPr>
          <w:lang w:eastAsia="zh-CN"/>
        </w:rPr>
      </w:pPr>
      <w:r w:rsidRPr="00533C32">
        <w:t xml:space="preserve">          explode: false</w:t>
      </w:r>
    </w:p>
    <w:p w14:paraId="4BE59AE9" w14:textId="77777777" w:rsidR="007C4061" w:rsidRPr="00533C32" w:rsidRDefault="007C4061" w:rsidP="00885269">
      <w:pPr>
        <w:pStyle w:val="PL"/>
      </w:pPr>
      <w:r w:rsidRPr="00533C32">
        <w:t xml:space="preserve">          schema:</w:t>
      </w:r>
    </w:p>
    <w:p w14:paraId="4274B2AA" w14:textId="77777777" w:rsidR="007C4061" w:rsidRPr="00533C32" w:rsidRDefault="007C4061" w:rsidP="00885269">
      <w:pPr>
        <w:pStyle w:val="PL"/>
      </w:pPr>
      <w:r w:rsidRPr="00533C32">
        <w:t xml:space="preserve">            $ref: '#/components/schemas/</w:t>
      </w:r>
      <w:proofErr w:type="spellStart"/>
      <w:r w:rsidRPr="00533C32">
        <w:t>DatasetNames</w:t>
      </w:r>
      <w:proofErr w:type="spellEnd"/>
      <w:r w:rsidRPr="00533C32">
        <w:t>'</w:t>
      </w:r>
    </w:p>
    <w:p w14:paraId="11F6EB51" w14:textId="77777777" w:rsidR="007C4061" w:rsidRPr="00533C32" w:rsidRDefault="007C4061" w:rsidP="00885269">
      <w:pPr>
        <w:pStyle w:val="PL"/>
      </w:pPr>
      <w:r w:rsidRPr="00533C32">
        <w:t xml:space="preserve">      responses:</w:t>
      </w:r>
    </w:p>
    <w:p w14:paraId="48AE47CF" w14:textId="77777777" w:rsidR="007C4061" w:rsidRPr="00533C32" w:rsidRDefault="007C4061" w:rsidP="00885269">
      <w:pPr>
        <w:pStyle w:val="PL"/>
      </w:pPr>
      <w:r w:rsidRPr="00533C32">
        <w:t xml:space="preserve">        '200':</w:t>
      </w:r>
    </w:p>
    <w:p w14:paraId="6105B1AE" w14:textId="77777777" w:rsidR="007C4061" w:rsidRPr="00533C32" w:rsidRDefault="007C4061" w:rsidP="00885269">
      <w:pPr>
        <w:pStyle w:val="PL"/>
      </w:pPr>
      <w:r w:rsidRPr="00533C32">
        <w:t xml:space="preserve">          description: Expected response to a valid request</w:t>
      </w:r>
    </w:p>
    <w:p w14:paraId="327E461D" w14:textId="77777777" w:rsidR="007C4061" w:rsidRPr="00533C32" w:rsidRDefault="007C4061" w:rsidP="00885269">
      <w:pPr>
        <w:pStyle w:val="PL"/>
      </w:pPr>
      <w:r w:rsidRPr="00533C32">
        <w:t xml:space="preserve">          content:</w:t>
      </w:r>
    </w:p>
    <w:p w14:paraId="3154A193"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6C7527B" w14:textId="77777777" w:rsidR="007C4061" w:rsidRPr="00533C32" w:rsidRDefault="007C4061" w:rsidP="00885269">
      <w:pPr>
        <w:pStyle w:val="PL"/>
      </w:pPr>
      <w:r w:rsidRPr="00533C32">
        <w:t xml:space="preserve">              schema:</w:t>
      </w:r>
    </w:p>
    <w:p w14:paraId="77B3F67F" w14:textId="77777777" w:rsidR="007C4061" w:rsidRPr="00533C32" w:rsidRDefault="007C4061" w:rsidP="00885269">
      <w:pPr>
        <w:pStyle w:val="PL"/>
      </w:pPr>
      <w:r w:rsidRPr="00533C32">
        <w:t xml:space="preserve">                $ref: '#/components/schemas/</w:t>
      </w:r>
      <w:proofErr w:type="spellStart"/>
      <w:r w:rsidRPr="00533C32">
        <w:t>ProvisionedDataSets</w:t>
      </w:r>
      <w:proofErr w:type="spellEnd"/>
      <w:r w:rsidRPr="00533C32">
        <w:t>'</w:t>
      </w:r>
    </w:p>
    <w:p w14:paraId="4E0460B8" w14:textId="77777777" w:rsidR="007C4061" w:rsidRDefault="007C4061" w:rsidP="00885269">
      <w:pPr>
        <w:pStyle w:val="PL"/>
        <w:rPr>
          <w:lang w:eastAsia="zh-CN"/>
        </w:rPr>
      </w:pPr>
      <w:r w:rsidRPr="00533C32">
        <w:t xml:space="preserve">        default:</w:t>
      </w:r>
    </w:p>
    <w:p w14:paraId="18FF52F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61F1C63" w14:textId="77777777" w:rsidR="007C4061" w:rsidRPr="00533C32" w:rsidRDefault="007C4061" w:rsidP="00885269">
      <w:pPr>
        <w:pStyle w:val="PL"/>
      </w:pPr>
    </w:p>
    <w:p w14:paraId="4290B418" w14:textId="77777777" w:rsidR="007C4061" w:rsidRPr="00533C32" w:rsidRDefault="007C4061" w:rsidP="00885269">
      <w:pPr>
        <w:pStyle w:val="PL"/>
      </w:pPr>
      <w:r w:rsidRPr="00533C32">
        <w:t xml:space="preserve">  /subscription-data/{ueId}/{servingPlmnId}/provisioned-data/am-data:</w:t>
      </w:r>
    </w:p>
    <w:p w14:paraId="4459C40D" w14:textId="77777777" w:rsidR="007C4061" w:rsidRPr="00533C32" w:rsidRDefault="007C4061" w:rsidP="00885269">
      <w:pPr>
        <w:pStyle w:val="PL"/>
      </w:pPr>
      <w:r w:rsidRPr="00533C32">
        <w:t xml:space="preserve">    get:</w:t>
      </w:r>
    </w:p>
    <w:p w14:paraId="42C2FD91" w14:textId="77777777" w:rsidR="007C4061" w:rsidRPr="00533C32" w:rsidRDefault="007C4061" w:rsidP="00885269">
      <w:pPr>
        <w:pStyle w:val="PL"/>
      </w:pPr>
      <w:r w:rsidRPr="00533C32">
        <w:t xml:space="preserve">      summary: Retrieves the access and mobility subscription data of a UE</w:t>
      </w:r>
    </w:p>
    <w:p w14:paraId="4D866B2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QueryAmData</w:t>
      </w:r>
      <w:proofErr w:type="spellEnd"/>
    </w:p>
    <w:p w14:paraId="38C9C250" w14:textId="77777777" w:rsidR="007C4061" w:rsidRPr="00533C32" w:rsidRDefault="007C4061" w:rsidP="00885269">
      <w:pPr>
        <w:pStyle w:val="PL"/>
      </w:pPr>
      <w:r w:rsidRPr="00533C32">
        <w:t xml:space="preserve">      tags:</w:t>
      </w:r>
    </w:p>
    <w:p w14:paraId="2F30364E" w14:textId="77777777" w:rsidR="007C4061" w:rsidRPr="00533C32" w:rsidRDefault="007C4061" w:rsidP="00885269">
      <w:pPr>
        <w:pStyle w:val="PL"/>
      </w:pPr>
      <w:r w:rsidRPr="00533C32">
        <w:t xml:space="preserve">        - Access And Mobility Subscription Data (Document)</w:t>
      </w:r>
    </w:p>
    <w:p w14:paraId="67A00D80" w14:textId="77777777" w:rsidR="007C4061" w:rsidRPr="00533C32" w:rsidRDefault="007C4061" w:rsidP="00885269">
      <w:pPr>
        <w:pStyle w:val="PL"/>
      </w:pPr>
      <w:r w:rsidRPr="00533C32">
        <w:t xml:space="preserve">      parameters:</w:t>
      </w:r>
    </w:p>
    <w:p w14:paraId="0232C610" w14:textId="77777777" w:rsidR="007C4061" w:rsidRPr="00533C32" w:rsidRDefault="007C4061" w:rsidP="00885269">
      <w:pPr>
        <w:pStyle w:val="PL"/>
      </w:pPr>
      <w:r w:rsidRPr="00533C32">
        <w:t xml:space="preserve">        - name: </w:t>
      </w:r>
      <w:proofErr w:type="spellStart"/>
      <w:r w:rsidRPr="00533C32">
        <w:t>ueId</w:t>
      </w:r>
      <w:proofErr w:type="spellEnd"/>
    </w:p>
    <w:p w14:paraId="70E51021" w14:textId="77777777" w:rsidR="007C4061" w:rsidRPr="00533C32" w:rsidRDefault="007C4061" w:rsidP="00885269">
      <w:pPr>
        <w:pStyle w:val="PL"/>
      </w:pPr>
      <w:r w:rsidRPr="00533C32">
        <w:t xml:space="preserve">          in: path</w:t>
      </w:r>
    </w:p>
    <w:p w14:paraId="1EA8A44D" w14:textId="77777777" w:rsidR="007C4061" w:rsidRPr="00533C32" w:rsidRDefault="007C4061" w:rsidP="00885269">
      <w:pPr>
        <w:pStyle w:val="PL"/>
      </w:pPr>
      <w:r w:rsidRPr="00533C32">
        <w:t xml:space="preserve">          description: UE id</w:t>
      </w:r>
    </w:p>
    <w:p w14:paraId="46B3CE27" w14:textId="77777777" w:rsidR="007C4061" w:rsidRPr="00533C32" w:rsidRDefault="007C4061" w:rsidP="00885269">
      <w:pPr>
        <w:pStyle w:val="PL"/>
      </w:pPr>
      <w:r w:rsidRPr="00533C32">
        <w:t xml:space="preserve">          required: true</w:t>
      </w:r>
    </w:p>
    <w:p w14:paraId="7AF88023" w14:textId="77777777" w:rsidR="007C4061" w:rsidRPr="00533C32" w:rsidRDefault="007C4061" w:rsidP="00885269">
      <w:pPr>
        <w:pStyle w:val="PL"/>
      </w:pPr>
      <w:r w:rsidRPr="00533C32">
        <w:t xml:space="preserve">          schema:</w:t>
      </w:r>
    </w:p>
    <w:p w14:paraId="2A58B3FB"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27FD6200" w14:textId="77777777" w:rsidR="007C4061" w:rsidRPr="00533C32" w:rsidRDefault="007C4061" w:rsidP="00885269">
      <w:pPr>
        <w:pStyle w:val="PL"/>
      </w:pPr>
      <w:r w:rsidRPr="00533C32">
        <w:t xml:space="preserve">        - name: </w:t>
      </w:r>
      <w:proofErr w:type="spellStart"/>
      <w:r w:rsidRPr="00533C32">
        <w:t>servingPlmnId</w:t>
      </w:r>
      <w:proofErr w:type="spellEnd"/>
    </w:p>
    <w:p w14:paraId="3EA56E38" w14:textId="77777777" w:rsidR="007C4061" w:rsidRPr="00533C32" w:rsidRDefault="007C4061" w:rsidP="00885269">
      <w:pPr>
        <w:pStyle w:val="PL"/>
      </w:pPr>
      <w:r w:rsidRPr="00533C32">
        <w:t xml:space="preserve">          in: path</w:t>
      </w:r>
    </w:p>
    <w:p w14:paraId="6B823A79" w14:textId="77777777" w:rsidR="007C4061" w:rsidRPr="00533C32" w:rsidRDefault="007C4061" w:rsidP="00885269">
      <w:pPr>
        <w:pStyle w:val="PL"/>
      </w:pPr>
      <w:r w:rsidRPr="00533C32">
        <w:t xml:space="preserve">          description: PLMN ID</w:t>
      </w:r>
    </w:p>
    <w:p w14:paraId="7E0A35E1" w14:textId="77777777" w:rsidR="007C4061" w:rsidRPr="00533C32" w:rsidRDefault="007C4061" w:rsidP="00885269">
      <w:pPr>
        <w:pStyle w:val="PL"/>
      </w:pPr>
      <w:r w:rsidRPr="00533C32">
        <w:t xml:space="preserve">          required: true</w:t>
      </w:r>
    </w:p>
    <w:p w14:paraId="68C1F7BD" w14:textId="77777777" w:rsidR="007C4061" w:rsidRPr="00533C32" w:rsidRDefault="007C4061" w:rsidP="00885269">
      <w:pPr>
        <w:pStyle w:val="PL"/>
      </w:pPr>
      <w:r w:rsidRPr="00533C32">
        <w:t xml:space="preserve">          schema:</w:t>
      </w:r>
    </w:p>
    <w:p w14:paraId="744A095D" w14:textId="77777777" w:rsidR="007C4061" w:rsidRPr="00533C32" w:rsidRDefault="007C4061" w:rsidP="00885269">
      <w:pPr>
        <w:pStyle w:val="PL"/>
        <w:rPr>
          <w:lang w:eastAsia="zh-CN"/>
        </w:rPr>
      </w:pPr>
      <w:r w:rsidRPr="00533C32">
        <w:t xml:space="preserve">            $ref: '#/components/schemas/</w:t>
      </w:r>
      <w:proofErr w:type="spellStart"/>
      <w:r w:rsidRPr="00533C32">
        <w:t>VarPlmnId</w:t>
      </w:r>
      <w:proofErr w:type="spellEnd"/>
      <w:r w:rsidRPr="00533C32">
        <w:t>'</w:t>
      </w:r>
    </w:p>
    <w:p w14:paraId="575630B7" w14:textId="77777777" w:rsidR="007C4061" w:rsidRPr="00533C32" w:rsidRDefault="007C4061" w:rsidP="00885269">
      <w:pPr>
        <w:pStyle w:val="PL"/>
        <w:rPr>
          <w:lang w:eastAsia="zh-CN"/>
        </w:rPr>
      </w:pPr>
      <w:r w:rsidRPr="00533C32">
        <w:rPr>
          <w:lang w:eastAsia="zh-CN"/>
        </w:rPr>
        <w:t xml:space="preserve">        - name: fields</w:t>
      </w:r>
    </w:p>
    <w:p w14:paraId="2097C71B" w14:textId="77777777" w:rsidR="007C4061" w:rsidRPr="00533C32" w:rsidRDefault="007C4061" w:rsidP="00885269">
      <w:pPr>
        <w:pStyle w:val="PL"/>
        <w:rPr>
          <w:lang w:eastAsia="zh-CN"/>
        </w:rPr>
      </w:pPr>
      <w:r w:rsidRPr="00533C32">
        <w:rPr>
          <w:lang w:eastAsia="zh-CN"/>
        </w:rPr>
        <w:t xml:space="preserve">          in: query</w:t>
      </w:r>
    </w:p>
    <w:p w14:paraId="79BE1C7D" w14:textId="77777777" w:rsidR="007C4061" w:rsidRPr="00533C32" w:rsidRDefault="007C4061" w:rsidP="00885269">
      <w:pPr>
        <w:pStyle w:val="PL"/>
        <w:rPr>
          <w:lang w:eastAsia="zh-CN"/>
        </w:rPr>
      </w:pPr>
      <w:r w:rsidRPr="00533C32">
        <w:rPr>
          <w:lang w:eastAsia="zh-CN"/>
        </w:rPr>
        <w:t xml:space="preserve">          description: attributes to be retrieved</w:t>
      </w:r>
    </w:p>
    <w:p w14:paraId="0D57E4C5" w14:textId="77777777" w:rsidR="007C4061" w:rsidRPr="00533C32" w:rsidRDefault="007C4061" w:rsidP="00885269">
      <w:pPr>
        <w:pStyle w:val="PL"/>
        <w:rPr>
          <w:lang w:eastAsia="zh-CN"/>
        </w:rPr>
      </w:pPr>
      <w:r w:rsidRPr="00533C32">
        <w:rPr>
          <w:lang w:eastAsia="zh-CN"/>
        </w:rPr>
        <w:t xml:space="preserve">          required: false</w:t>
      </w:r>
    </w:p>
    <w:p w14:paraId="7FF008B1" w14:textId="77777777" w:rsidR="007C4061" w:rsidRPr="00533C32" w:rsidRDefault="007C4061" w:rsidP="00885269">
      <w:pPr>
        <w:pStyle w:val="PL"/>
        <w:rPr>
          <w:lang w:eastAsia="zh-CN"/>
        </w:rPr>
      </w:pPr>
      <w:r w:rsidRPr="00533C32">
        <w:rPr>
          <w:lang w:eastAsia="zh-CN"/>
        </w:rPr>
        <w:t xml:space="preserve">          schema:</w:t>
      </w:r>
    </w:p>
    <w:p w14:paraId="368A782B" w14:textId="77777777" w:rsidR="007C4061" w:rsidRPr="00533C32" w:rsidRDefault="007C4061" w:rsidP="00885269">
      <w:pPr>
        <w:pStyle w:val="PL"/>
        <w:rPr>
          <w:lang w:eastAsia="zh-CN"/>
        </w:rPr>
      </w:pPr>
      <w:r w:rsidRPr="00533C32">
        <w:rPr>
          <w:lang w:eastAsia="zh-CN"/>
        </w:rPr>
        <w:t xml:space="preserve">            type: array</w:t>
      </w:r>
    </w:p>
    <w:p w14:paraId="7930EBD9" w14:textId="77777777" w:rsidR="007C4061" w:rsidRPr="00533C32" w:rsidRDefault="007C4061" w:rsidP="00885269">
      <w:pPr>
        <w:pStyle w:val="PL"/>
        <w:rPr>
          <w:lang w:eastAsia="zh-CN"/>
        </w:rPr>
      </w:pPr>
      <w:r w:rsidRPr="00533C32">
        <w:rPr>
          <w:lang w:eastAsia="zh-CN"/>
        </w:rPr>
        <w:lastRenderedPageBreak/>
        <w:t xml:space="preserve">            items:</w:t>
      </w:r>
    </w:p>
    <w:p w14:paraId="64D4E90D" w14:textId="77777777" w:rsidR="007C4061" w:rsidRPr="00533C32" w:rsidRDefault="007C4061" w:rsidP="00885269">
      <w:pPr>
        <w:pStyle w:val="PL"/>
        <w:rPr>
          <w:lang w:eastAsia="zh-CN"/>
        </w:rPr>
      </w:pPr>
      <w:r w:rsidRPr="00533C32">
        <w:rPr>
          <w:lang w:eastAsia="zh-CN"/>
        </w:rPr>
        <w:t xml:space="preserve">              type: string</w:t>
      </w:r>
    </w:p>
    <w:p w14:paraId="56FD966D"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5980B35B" w14:textId="77777777" w:rsidR="007C4061" w:rsidRPr="00533C32" w:rsidRDefault="007C4061" w:rsidP="00885269">
      <w:pPr>
        <w:pStyle w:val="PL"/>
      </w:pPr>
      <w:r w:rsidRPr="00533C32">
        <w:t xml:space="preserve">          style: form</w:t>
      </w:r>
    </w:p>
    <w:p w14:paraId="396D8925" w14:textId="77777777" w:rsidR="007C4061" w:rsidRPr="00533C32" w:rsidRDefault="007C4061" w:rsidP="00885269">
      <w:pPr>
        <w:pStyle w:val="PL"/>
        <w:rPr>
          <w:lang w:eastAsia="zh-CN"/>
        </w:rPr>
      </w:pPr>
      <w:r w:rsidRPr="00533C32">
        <w:t xml:space="preserve">          explode: false</w:t>
      </w:r>
    </w:p>
    <w:p w14:paraId="3A33172D" w14:textId="77777777" w:rsidR="007C4061" w:rsidRPr="00533C32" w:rsidRDefault="007C4061" w:rsidP="00885269">
      <w:pPr>
        <w:pStyle w:val="PL"/>
      </w:pPr>
      <w:r w:rsidRPr="00533C32">
        <w:t xml:space="preserve">        - name: supported-features</w:t>
      </w:r>
    </w:p>
    <w:p w14:paraId="550CDECE" w14:textId="77777777" w:rsidR="007C4061" w:rsidRPr="00533C32" w:rsidRDefault="007C4061" w:rsidP="00885269">
      <w:pPr>
        <w:pStyle w:val="PL"/>
      </w:pPr>
      <w:r w:rsidRPr="00533C32">
        <w:t xml:space="preserve">          in: query</w:t>
      </w:r>
    </w:p>
    <w:p w14:paraId="69CC6D49" w14:textId="77777777" w:rsidR="007C4061" w:rsidRPr="00533C32" w:rsidRDefault="007C4061" w:rsidP="00885269">
      <w:pPr>
        <w:pStyle w:val="PL"/>
      </w:pPr>
      <w:r w:rsidRPr="00533C32">
        <w:t xml:space="preserve">          description: Supported Features</w:t>
      </w:r>
    </w:p>
    <w:p w14:paraId="62896B4D" w14:textId="77777777" w:rsidR="007C4061" w:rsidRPr="00533C32" w:rsidRDefault="007C4061" w:rsidP="00885269">
      <w:pPr>
        <w:pStyle w:val="PL"/>
      </w:pPr>
      <w:r w:rsidRPr="00533C32">
        <w:t xml:space="preserve">          schema:</w:t>
      </w:r>
    </w:p>
    <w:p w14:paraId="4CE64462"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8DA5485" w14:textId="77777777" w:rsidR="007C4061" w:rsidRPr="00533C32" w:rsidRDefault="007C4061" w:rsidP="00885269">
      <w:pPr>
        <w:pStyle w:val="PL"/>
      </w:pPr>
      <w:r w:rsidRPr="00533C32">
        <w:t xml:space="preserve">        - name: If-None-Match</w:t>
      </w:r>
    </w:p>
    <w:p w14:paraId="2AE941E4" w14:textId="77777777" w:rsidR="007C4061" w:rsidRPr="00533C32" w:rsidRDefault="007C4061" w:rsidP="00885269">
      <w:pPr>
        <w:pStyle w:val="PL"/>
      </w:pPr>
      <w:r w:rsidRPr="00533C32">
        <w:t xml:space="preserve">          in: header</w:t>
      </w:r>
    </w:p>
    <w:p w14:paraId="51919DEC" w14:textId="77777777" w:rsidR="007C4061" w:rsidRPr="00533C32" w:rsidRDefault="007C4061" w:rsidP="00885269">
      <w:pPr>
        <w:pStyle w:val="PL"/>
      </w:pPr>
      <w:r w:rsidRPr="00533C32">
        <w:t xml:space="preserve">          description: Validator for conditional requests, as described in RFC 7232, 3.2</w:t>
      </w:r>
    </w:p>
    <w:p w14:paraId="5A643542" w14:textId="77777777" w:rsidR="007C4061" w:rsidRPr="00533C32" w:rsidRDefault="007C4061" w:rsidP="00885269">
      <w:pPr>
        <w:pStyle w:val="PL"/>
      </w:pPr>
      <w:r w:rsidRPr="00533C32">
        <w:t xml:space="preserve">          schema:</w:t>
      </w:r>
    </w:p>
    <w:p w14:paraId="515C0C9A" w14:textId="77777777" w:rsidR="007C4061" w:rsidRPr="00533C32" w:rsidRDefault="007C4061" w:rsidP="00885269">
      <w:pPr>
        <w:pStyle w:val="PL"/>
      </w:pPr>
      <w:r w:rsidRPr="00533C32">
        <w:t xml:space="preserve">            type: string</w:t>
      </w:r>
    </w:p>
    <w:p w14:paraId="535C51CD" w14:textId="77777777" w:rsidR="007C4061" w:rsidRPr="00533C32" w:rsidRDefault="007C4061" w:rsidP="00885269">
      <w:pPr>
        <w:pStyle w:val="PL"/>
      </w:pPr>
      <w:r w:rsidRPr="00533C32">
        <w:t xml:space="preserve">        - name: If-Modified-Since</w:t>
      </w:r>
    </w:p>
    <w:p w14:paraId="17BB07DB" w14:textId="77777777" w:rsidR="007C4061" w:rsidRPr="00533C32" w:rsidRDefault="007C4061" w:rsidP="00885269">
      <w:pPr>
        <w:pStyle w:val="PL"/>
      </w:pPr>
      <w:r w:rsidRPr="00533C32">
        <w:t xml:space="preserve">          in: header</w:t>
      </w:r>
    </w:p>
    <w:p w14:paraId="7D2922FD" w14:textId="77777777" w:rsidR="007C4061" w:rsidRPr="00533C32" w:rsidRDefault="007C4061" w:rsidP="00885269">
      <w:pPr>
        <w:pStyle w:val="PL"/>
      </w:pPr>
      <w:r w:rsidRPr="00533C32">
        <w:t xml:space="preserve">          description: Validator for conditional requests, as described in RFC 7232, 3.3</w:t>
      </w:r>
    </w:p>
    <w:p w14:paraId="2E303A39" w14:textId="77777777" w:rsidR="007C4061" w:rsidRPr="00533C32" w:rsidRDefault="007C4061" w:rsidP="00885269">
      <w:pPr>
        <w:pStyle w:val="PL"/>
      </w:pPr>
      <w:r w:rsidRPr="00533C32">
        <w:t xml:space="preserve">          schema:</w:t>
      </w:r>
    </w:p>
    <w:p w14:paraId="0B366F5B" w14:textId="77777777" w:rsidR="007C4061" w:rsidRPr="00533C32" w:rsidRDefault="007C4061" w:rsidP="00885269">
      <w:pPr>
        <w:pStyle w:val="PL"/>
        <w:rPr>
          <w:lang w:eastAsia="zh-CN"/>
        </w:rPr>
      </w:pPr>
      <w:r w:rsidRPr="00533C32">
        <w:t xml:space="preserve">            type: string</w:t>
      </w:r>
    </w:p>
    <w:p w14:paraId="425AB6F2" w14:textId="77777777" w:rsidR="007C4061" w:rsidRPr="00533C32" w:rsidRDefault="007C4061" w:rsidP="00885269">
      <w:pPr>
        <w:pStyle w:val="PL"/>
      </w:pPr>
      <w:r w:rsidRPr="00533C32">
        <w:t xml:space="preserve">      responses:</w:t>
      </w:r>
    </w:p>
    <w:p w14:paraId="2D29474B" w14:textId="77777777" w:rsidR="007C4061" w:rsidRPr="00533C32" w:rsidRDefault="007C4061" w:rsidP="00885269">
      <w:pPr>
        <w:pStyle w:val="PL"/>
      </w:pPr>
      <w:r w:rsidRPr="00533C32">
        <w:t xml:space="preserve">        '200':</w:t>
      </w:r>
    </w:p>
    <w:p w14:paraId="23A0D8DF" w14:textId="77777777" w:rsidR="007C4061" w:rsidRPr="00533C32" w:rsidRDefault="007C4061" w:rsidP="00885269">
      <w:pPr>
        <w:pStyle w:val="PL"/>
      </w:pPr>
      <w:r w:rsidRPr="00533C32">
        <w:t xml:space="preserve">          description: Expected response to a valid request</w:t>
      </w:r>
    </w:p>
    <w:p w14:paraId="6CACA792" w14:textId="77777777" w:rsidR="007C4061" w:rsidRPr="00533C32" w:rsidRDefault="007C4061" w:rsidP="00885269">
      <w:pPr>
        <w:pStyle w:val="PL"/>
      </w:pPr>
      <w:r w:rsidRPr="00533C32">
        <w:t xml:space="preserve">          content:</w:t>
      </w:r>
    </w:p>
    <w:p w14:paraId="36A56D99"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36A4D3E" w14:textId="77777777" w:rsidR="007C4061" w:rsidRPr="00533C32" w:rsidRDefault="007C4061" w:rsidP="00885269">
      <w:pPr>
        <w:pStyle w:val="PL"/>
      </w:pPr>
      <w:r w:rsidRPr="00533C32">
        <w:t xml:space="preserve">              schema:</w:t>
      </w:r>
    </w:p>
    <w:p w14:paraId="20220204" w14:textId="77777777" w:rsidR="007C4061" w:rsidRPr="00533C32" w:rsidRDefault="007C4061" w:rsidP="00885269">
      <w:pPr>
        <w:pStyle w:val="PL"/>
        <w:rPr>
          <w:lang w:eastAsia="zh-CN"/>
        </w:rPr>
      </w:pPr>
      <w:r w:rsidRPr="00533C32">
        <w:t xml:space="preserve">                $ref: '#/components/schemas/</w:t>
      </w:r>
      <w:proofErr w:type="spellStart"/>
      <w:r w:rsidRPr="00533C32">
        <w:t>AccessAndMobilitySubscriptionData</w:t>
      </w:r>
      <w:proofErr w:type="spellEnd"/>
      <w:r w:rsidRPr="00533C32">
        <w:t>'</w:t>
      </w:r>
    </w:p>
    <w:p w14:paraId="53B419A9" w14:textId="77777777" w:rsidR="007C4061" w:rsidRPr="00533C32" w:rsidRDefault="007C4061" w:rsidP="00885269">
      <w:pPr>
        <w:pStyle w:val="PL"/>
      </w:pPr>
      <w:r w:rsidRPr="00533C32">
        <w:t xml:space="preserve">          headers:</w:t>
      </w:r>
    </w:p>
    <w:p w14:paraId="3F4949CD" w14:textId="77777777" w:rsidR="007C4061" w:rsidRPr="00533C32" w:rsidRDefault="007C4061" w:rsidP="00885269">
      <w:pPr>
        <w:pStyle w:val="PL"/>
      </w:pPr>
      <w:r w:rsidRPr="00533C32">
        <w:t xml:space="preserve">            Cache-Control:</w:t>
      </w:r>
    </w:p>
    <w:p w14:paraId="79A11C67" w14:textId="77777777" w:rsidR="007C4061" w:rsidRPr="00533C32" w:rsidRDefault="007C4061" w:rsidP="00885269">
      <w:pPr>
        <w:pStyle w:val="PL"/>
      </w:pPr>
      <w:r w:rsidRPr="00533C32">
        <w:t xml:space="preserve">              description: Cache-Control containing max-age, as described in RFC 7234, 5.2</w:t>
      </w:r>
    </w:p>
    <w:p w14:paraId="34CBA0F1" w14:textId="77777777" w:rsidR="007C4061" w:rsidRPr="00533C32" w:rsidRDefault="007C4061" w:rsidP="00885269">
      <w:pPr>
        <w:pStyle w:val="PL"/>
      </w:pPr>
      <w:r w:rsidRPr="00533C32">
        <w:t xml:space="preserve">              schema:</w:t>
      </w:r>
    </w:p>
    <w:p w14:paraId="02EA0B68" w14:textId="77777777" w:rsidR="007C4061" w:rsidRPr="00533C32" w:rsidRDefault="007C4061" w:rsidP="00885269">
      <w:pPr>
        <w:pStyle w:val="PL"/>
      </w:pPr>
      <w:r w:rsidRPr="00533C32">
        <w:t xml:space="preserve">                type: string</w:t>
      </w:r>
    </w:p>
    <w:p w14:paraId="67C43DB1" w14:textId="77777777" w:rsidR="007C4061" w:rsidRPr="00533C32" w:rsidRDefault="007C4061" w:rsidP="00885269">
      <w:pPr>
        <w:pStyle w:val="PL"/>
      </w:pPr>
      <w:r w:rsidRPr="00533C32">
        <w:t xml:space="preserve">            ETag:</w:t>
      </w:r>
    </w:p>
    <w:p w14:paraId="6E7F8FE2" w14:textId="77777777" w:rsidR="007C4061" w:rsidRPr="00533C32" w:rsidRDefault="007C4061" w:rsidP="00885269">
      <w:pPr>
        <w:pStyle w:val="PL"/>
      </w:pPr>
      <w:r w:rsidRPr="00533C32">
        <w:t xml:space="preserve">              description: Entity Tag, containing a strong validator, as described in RFC 7232, 2.3</w:t>
      </w:r>
    </w:p>
    <w:p w14:paraId="2EBFC71D" w14:textId="77777777" w:rsidR="007C4061" w:rsidRPr="00533C32" w:rsidRDefault="007C4061" w:rsidP="00885269">
      <w:pPr>
        <w:pStyle w:val="PL"/>
      </w:pPr>
      <w:r w:rsidRPr="00533C32">
        <w:t xml:space="preserve">              schema:</w:t>
      </w:r>
    </w:p>
    <w:p w14:paraId="0E4680AD" w14:textId="77777777" w:rsidR="007C4061" w:rsidRPr="00533C32" w:rsidRDefault="007C4061" w:rsidP="00885269">
      <w:pPr>
        <w:pStyle w:val="PL"/>
      </w:pPr>
      <w:r w:rsidRPr="00533C32">
        <w:t xml:space="preserve">                type: string</w:t>
      </w:r>
    </w:p>
    <w:p w14:paraId="41C317DB" w14:textId="77777777" w:rsidR="007C4061" w:rsidRPr="00533C32" w:rsidRDefault="007C4061" w:rsidP="00885269">
      <w:pPr>
        <w:pStyle w:val="PL"/>
      </w:pPr>
      <w:r w:rsidRPr="00533C32">
        <w:t xml:space="preserve">            Last-Modified:</w:t>
      </w:r>
    </w:p>
    <w:p w14:paraId="7477106F" w14:textId="77777777" w:rsidR="007C4061" w:rsidRPr="00533C32" w:rsidRDefault="007C4061" w:rsidP="00885269">
      <w:pPr>
        <w:pStyle w:val="PL"/>
      </w:pPr>
      <w:r w:rsidRPr="00533C32">
        <w:t xml:space="preserve">              description: Timestamp for last modification of the resource, as described in RFC 7232, 2.2</w:t>
      </w:r>
    </w:p>
    <w:p w14:paraId="16BE7766" w14:textId="77777777" w:rsidR="007C4061" w:rsidRPr="00533C32" w:rsidRDefault="007C4061" w:rsidP="00885269">
      <w:pPr>
        <w:pStyle w:val="PL"/>
      </w:pPr>
      <w:r w:rsidRPr="00533C32">
        <w:t xml:space="preserve">              schema:</w:t>
      </w:r>
    </w:p>
    <w:p w14:paraId="23F74E50" w14:textId="77777777" w:rsidR="007C4061" w:rsidRPr="00533C32" w:rsidRDefault="007C4061" w:rsidP="00885269">
      <w:pPr>
        <w:pStyle w:val="PL"/>
        <w:rPr>
          <w:lang w:eastAsia="zh-CN"/>
        </w:rPr>
      </w:pPr>
      <w:r w:rsidRPr="00533C32">
        <w:t xml:space="preserve">                type: string</w:t>
      </w:r>
    </w:p>
    <w:p w14:paraId="618406C3" w14:textId="77777777" w:rsidR="007C4061" w:rsidRDefault="007C4061" w:rsidP="00885269">
      <w:pPr>
        <w:pStyle w:val="PL"/>
        <w:rPr>
          <w:lang w:eastAsia="zh-CN"/>
        </w:rPr>
      </w:pPr>
      <w:r w:rsidRPr="00533C32">
        <w:t xml:space="preserve">        default:</w:t>
      </w:r>
    </w:p>
    <w:p w14:paraId="21044D6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D1ACEE6" w14:textId="77777777" w:rsidR="007C4061" w:rsidRPr="00533C32" w:rsidRDefault="007C4061" w:rsidP="00885269">
      <w:pPr>
        <w:pStyle w:val="PL"/>
      </w:pPr>
    </w:p>
    <w:p w14:paraId="48801CE7" w14:textId="77777777" w:rsidR="007C4061" w:rsidRPr="00533C32" w:rsidRDefault="007C4061" w:rsidP="00885269">
      <w:pPr>
        <w:pStyle w:val="PL"/>
      </w:pPr>
      <w:r w:rsidRPr="00533C32">
        <w:t xml:space="preserve">  /subscription-data/{ueId}/{servingPlmnId}/provisioned-data/smf-selection-subscription-data:</w:t>
      </w:r>
    </w:p>
    <w:p w14:paraId="75E1B177" w14:textId="77777777" w:rsidR="007C4061" w:rsidRPr="00533C32" w:rsidRDefault="007C4061" w:rsidP="00885269">
      <w:pPr>
        <w:pStyle w:val="PL"/>
      </w:pPr>
      <w:r w:rsidRPr="00533C32">
        <w:t xml:space="preserve">    get:</w:t>
      </w:r>
    </w:p>
    <w:p w14:paraId="6E62237B" w14:textId="77777777" w:rsidR="007C4061" w:rsidRPr="00533C32" w:rsidRDefault="007C4061" w:rsidP="00885269">
      <w:pPr>
        <w:pStyle w:val="PL"/>
      </w:pPr>
      <w:r w:rsidRPr="00533C32">
        <w:t xml:space="preserve">      summary: Retrieves the SMF selection subscription data of a UE</w:t>
      </w:r>
    </w:p>
    <w:p w14:paraId="45F80C43"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QuerySmfSelectData</w:t>
      </w:r>
      <w:proofErr w:type="spellEnd"/>
    </w:p>
    <w:p w14:paraId="57FB3371" w14:textId="77777777" w:rsidR="007C4061" w:rsidRPr="00533C32" w:rsidRDefault="007C4061" w:rsidP="00885269">
      <w:pPr>
        <w:pStyle w:val="PL"/>
      </w:pPr>
      <w:r w:rsidRPr="00533C32">
        <w:t xml:space="preserve">      tags:</w:t>
      </w:r>
    </w:p>
    <w:p w14:paraId="5AF14C5E" w14:textId="77777777" w:rsidR="007C4061" w:rsidRPr="00533C32" w:rsidRDefault="007C4061" w:rsidP="00885269">
      <w:pPr>
        <w:pStyle w:val="PL"/>
      </w:pPr>
      <w:r w:rsidRPr="00533C32">
        <w:t xml:space="preserve">        - SMF Selection Subscription Data (Document)</w:t>
      </w:r>
    </w:p>
    <w:p w14:paraId="760B9593" w14:textId="77777777" w:rsidR="007C4061" w:rsidRPr="00533C32" w:rsidRDefault="007C4061" w:rsidP="00885269">
      <w:pPr>
        <w:pStyle w:val="PL"/>
      </w:pPr>
      <w:r w:rsidRPr="00533C32">
        <w:t xml:space="preserve">      parameters:</w:t>
      </w:r>
    </w:p>
    <w:p w14:paraId="35762A07" w14:textId="77777777" w:rsidR="007C4061" w:rsidRPr="00533C32" w:rsidRDefault="007C4061" w:rsidP="00885269">
      <w:pPr>
        <w:pStyle w:val="PL"/>
      </w:pPr>
      <w:r w:rsidRPr="00533C32">
        <w:t xml:space="preserve">        - name: </w:t>
      </w:r>
      <w:proofErr w:type="spellStart"/>
      <w:r w:rsidRPr="00533C32">
        <w:t>ueId</w:t>
      </w:r>
      <w:proofErr w:type="spellEnd"/>
    </w:p>
    <w:p w14:paraId="113731AD" w14:textId="77777777" w:rsidR="007C4061" w:rsidRPr="00533C32" w:rsidRDefault="007C4061" w:rsidP="00885269">
      <w:pPr>
        <w:pStyle w:val="PL"/>
      </w:pPr>
      <w:r w:rsidRPr="00533C32">
        <w:t xml:space="preserve">          in: path</w:t>
      </w:r>
    </w:p>
    <w:p w14:paraId="0D79793E" w14:textId="77777777" w:rsidR="007C4061" w:rsidRPr="00533C32" w:rsidRDefault="007C4061" w:rsidP="00885269">
      <w:pPr>
        <w:pStyle w:val="PL"/>
      </w:pPr>
      <w:r w:rsidRPr="00533C32">
        <w:t xml:space="preserve">          description: UE id</w:t>
      </w:r>
    </w:p>
    <w:p w14:paraId="082CE644" w14:textId="77777777" w:rsidR="007C4061" w:rsidRPr="00533C32" w:rsidRDefault="007C4061" w:rsidP="00885269">
      <w:pPr>
        <w:pStyle w:val="PL"/>
      </w:pPr>
      <w:r w:rsidRPr="00533C32">
        <w:t xml:space="preserve">          required: true</w:t>
      </w:r>
    </w:p>
    <w:p w14:paraId="3D8A6EA8" w14:textId="77777777" w:rsidR="007C4061" w:rsidRPr="00533C32" w:rsidRDefault="007C4061" w:rsidP="00885269">
      <w:pPr>
        <w:pStyle w:val="PL"/>
      </w:pPr>
      <w:r w:rsidRPr="00533C32">
        <w:t xml:space="preserve">          schema:</w:t>
      </w:r>
    </w:p>
    <w:p w14:paraId="02C40677"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3538B821" w14:textId="77777777" w:rsidR="007C4061" w:rsidRPr="00533C32" w:rsidRDefault="007C4061" w:rsidP="00885269">
      <w:pPr>
        <w:pStyle w:val="PL"/>
      </w:pPr>
      <w:r w:rsidRPr="00533C32">
        <w:t xml:space="preserve">        - name: </w:t>
      </w:r>
      <w:proofErr w:type="spellStart"/>
      <w:r w:rsidRPr="00533C32">
        <w:t>servingPlmnId</w:t>
      </w:r>
      <w:proofErr w:type="spellEnd"/>
    </w:p>
    <w:p w14:paraId="5BFCACF8" w14:textId="77777777" w:rsidR="007C4061" w:rsidRPr="00533C32" w:rsidRDefault="007C4061" w:rsidP="00885269">
      <w:pPr>
        <w:pStyle w:val="PL"/>
      </w:pPr>
      <w:r w:rsidRPr="00533C32">
        <w:t xml:space="preserve">          in: path</w:t>
      </w:r>
    </w:p>
    <w:p w14:paraId="078494EB" w14:textId="77777777" w:rsidR="007C4061" w:rsidRPr="00533C32" w:rsidRDefault="007C4061" w:rsidP="00885269">
      <w:pPr>
        <w:pStyle w:val="PL"/>
      </w:pPr>
      <w:r w:rsidRPr="00533C32">
        <w:t xml:space="preserve">          description: PLMN ID</w:t>
      </w:r>
    </w:p>
    <w:p w14:paraId="0451A14A" w14:textId="77777777" w:rsidR="007C4061" w:rsidRPr="00533C32" w:rsidRDefault="007C4061" w:rsidP="00885269">
      <w:pPr>
        <w:pStyle w:val="PL"/>
      </w:pPr>
      <w:r w:rsidRPr="00533C32">
        <w:t xml:space="preserve">          required: true</w:t>
      </w:r>
    </w:p>
    <w:p w14:paraId="4AA543E9" w14:textId="77777777" w:rsidR="007C4061" w:rsidRPr="00533C32" w:rsidRDefault="007C4061" w:rsidP="00885269">
      <w:pPr>
        <w:pStyle w:val="PL"/>
      </w:pPr>
      <w:r w:rsidRPr="00533C32">
        <w:t xml:space="preserve">          schema:</w:t>
      </w:r>
    </w:p>
    <w:p w14:paraId="412B2C0B" w14:textId="77777777" w:rsidR="007C4061" w:rsidRPr="00533C32" w:rsidRDefault="007C4061" w:rsidP="00885269">
      <w:pPr>
        <w:pStyle w:val="PL"/>
        <w:rPr>
          <w:lang w:eastAsia="zh-CN"/>
        </w:rPr>
      </w:pPr>
      <w:r w:rsidRPr="00533C32">
        <w:t xml:space="preserve">            $ref: '#/components/schemas/</w:t>
      </w:r>
      <w:proofErr w:type="spellStart"/>
      <w:r w:rsidRPr="00533C32">
        <w:t>VarPlmnId</w:t>
      </w:r>
      <w:proofErr w:type="spellEnd"/>
      <w:r w:rsidRPr="00533C32">
        <w:t>'</w:t>
      </w:r>
    </w:p>
    <w:p w14:paraId="30457924" w14:textId="77777777" w:rsidR="007C4061" w:rsidRPr="00533C32" w:rsidRDefault="007C4061" w:rsidP="00885269">
      <w:pPr>
        <w:pStyle w:val="PL"/>
        <w:rPr>
          <w:lang w:eastAsia="zh-CN"/>
        </w:rPr>
      </w:pPr>
      <w:r w:rsidRPr="00533C32">
        <w:rPr>
          <w:lang w:eastAsia="zh-CN"/>
        </w:rPr>
        <w:t xml:space="preserve">        - name: fields</w:t>
      </w:r>
    </w:p>
    <w:p w14:paraId="74451711" w14:textId="77777777" w:rsidR="007C4061" w:rsidRPr="00533C32" w:rsidRDefault="007C4061" w:rsidP="00885269">
      <w:pPr>
        <w:pStyle w:val="PL"/>
        <w:rPr>
          <w:lang w:eastAsia="zh-CN"/>
        </w:rPr>
      </w:pPr>
      <w:r w:rsidRPr="00533C32">
        <w:rPr>
          <w:lang w:eastAsia="zh-CN"/>
        </w:rPr>
        <w:t xml:space="preserve">          in: query</w:t>
      </w:r>
    </w:p>
    <w:p w14:paraId="1992E1D6" w14:textId="77777777" w:rsidR="007C4061" w:rsidRPr="00533C32" w:rsidRDefault="007C4061" w:rsidP="00885269">
      <w:pPr>
        <w:pStyle w:val="PL"/>
        <w:rPr>
          <w:lang w:eastAsia="zh-CN"/>
        </w:rPr>
      </w:pPr>
      <w:r w:rsidRPr="00533C32">
        <w:rPr>
          <w:lang w:eastAsia="zh-CN"/>
        </w:rPr>
        <w:t xml:space="preserve">          description: attributes to be retrieved</w:t>
      </w:r>
    </w:p>
    <w:p w14:paraId="32EE8F8E" w14:textId="77777777" w:rsidR="007C4061" w:rsidRPr="00533C32" w:rsidRDefault="007C4061" w:rsidP="00885269">
      <w:pPr>
        <w:pStyle w:val="PL"/>
        <w:rPr>
          <w:lang w:eastAsia="zh-CN"/>
        </w:rPr>
      </w:pPr>
      <w:r w:rsidRPr="00533C32">
        <w:rPr>
          <w:lang w:eastAsia="zh-CN"/>
        </w:rPr>
        <w:t xml:space="preserve">          required: false</w:t>
      </w:r>
    </w:p>
    <w:p w14:paraId="05061900" w14:textId="77777777" w:rsidR="007C4061" w:rsidRPr="00533C32" w:rsidRDefault="007C4061" w:rsidP="00885269">
      <w:pPr>
        <w:pStyle w:val="PL"/>
        <w:rPr>
          <w:lang w:eastAsia="zh-CN"/>
        </w:rPr>
      </w:pPr>
      <w:r w:rsidRPr="00533C32">
        <w:rPr>
          <w:lang w:eastAsia="zh-CN"/>
        </w:rPr>
        <w:t xml:space="preserve">          schema:</w:t>
      </w:r>
    </w:p>
    <w:p w14:paraId="55F9C361" w14:textId="77777777" w:rsidR="007C4061" w:rsidRPr="00533C32" w:rsidRDefault="007C4061" w:rsidP="00885269">
      <w:pPr>
        <w:pStyle w:val="PL"/>
        <w:rPr>
          <w:lang w:eastAsia="zh-CN"/>
        </w:rPr>
      </w:pPr>
      <w:r w:rsidRPr="00533C32">
        <w:rPr>
          <w:lang w:eastAsia="zh-CN"/>
        </w:rPr>
        <w:t xml:space="preserve">            type: array</w:t>
      </w:r>
    </w:p>
    <w:p w14:paraId="69C94AC9" w14:textId="77777777" w:rsidR="007C4061" w:rsidRPr="00533C32" w:rsidRDefault="007C4061" w:rsidP="00885269">
      <w:pPr>
        <w:pStyle w:val="PL"/>
        <w:rPr>
          <w:lang w:eastAsia="zh-CN"/>
        </w:rPr>
      </w:pPr>
      <w:r w:rsidRPr="00533C32">
        <w:rPr>
          <w:lang w:eastAsia="zh-CN"/>
        </w:rPr>
        <w:t xml:space="preserve">            items:</w:t>
      </w:r>
    </w:p>
    <w:p w14:paraId="6A46E618" w14:textId="77777777" w:rsidR="007C4061" w:rsidRPr="00533C32" w:rsidRDefault="007C4061" w:rsidP="00885269">
      <w:pPr>
        <w:pStyle w:val="PL"/>
        <w:rPr>
          <w:lang w:eastAsia="zh-CN"/>
        </w:rPr>
      </w:pPr>
      <w:r w:rsidRPr="00533C32">
        <w:rPr>
          <w:lang w:eastAsia="zh-CN"/>
        </w:rPr>
        <w:t xml:space="preserve">              type: string</w:t>
      </w:r>
    </w:p>
    <w:p w14:paraId="3CF62832"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4A70DB35" w14:textId="77777777" w:rsidR="007C4061" w:rsidRPr="00533C32" w:rsidRDefault="007C4061" w:rsidP="00885269">
      <w:pPr>
        <w:pStyle w:val="PL"/>
      </w:pPr>
      <w:r w:rsidRPr="00533C32">
        <w:t xml:space="preserve">          style: form</w:t>
      </w:r>
    </w:p>
    <w:p w14:paraId="6696604F" w14:textId="77777777" w:rsidR="007C4061" w:rsidRPr="00533C32" w:rsidRDefault="007C4061" w:rsidP="00885269">
      <w:pPr>
        <w:pStyle w:val="PL"/>
        <w:rPr>
          <w:lang w:eastAsia="zh-CN"/>
        </w:rPr>
      </w:pPr>
      <w:r w:rsidRPr="00533C32">
        <w:t xml:space="preserve">          explode: false</w:t>
      </w:r>
    </w:p>
    <w:p w14:paraId="31F9B1A8" w14:textId="77777777" w:rsidR="007C4061" w:rsidRPr="00533C32" w:rsidRDefault="007C4061" w:rsidP="00885269">
      <w:pPr>
        <w:pStyle w:val="PL"/>
      </w:pPr>
      <w:r w:rsidRPr="00533C32">
        <w:lastRenderedPageBreak/>
        <w:t xml:space="preserve">        - name: supported-features</w:t>
      </w:r>
    </w:p>
    <w:p w14:paraId="532156A4" w14:textId="77777777" w:rsidR="007C4061" w:rsidRPr="00533C32" w:rsidRDefault="007C4061" w:rsidP="00885269">
      <w:pPr>
        <w:pStyle w:val="PL"/>
      </w:pPr>
      <w:r w:rsidRPr="00533C32">
        <w:t xml:space="preserve">          in: query</w:t>
      </w:r>
    </w:p>
    <w:p w14:paraId="4105BEE6" w14:textId="77777777" w:rsidR="007C4061" w:rsidRPr="00533C32" w:rsidRDefault="007C4061" w:rsidP="00885269">
      <w:pPr>
        <w:pStyle w:val="PL"/>
      </w:pPr>
      <w:r w:rsidRPr="00533C32">
        <w:t xml:space="preserve">          description: Supported Features</w:t>
      </w:r>
    </w:p>
    <w:p w14:paraId="147957EC" w14:textId="77777777" w:rsidR="007C4061" w:rsidRPr="00533C32" w:rsidRDefault="007C4061" w:rsidP="00885269">
      <w:pPr>
        <w:pStyle w:val="PL"/>
      </w:pPr>
      <w:r w:rsidRPr="00533C32">
        <w:t xml:space="preserve">          schema:</w:t>
      </w:r>
    </w:p>
    <w:p w14:paraId="0E2EAE76"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FE7A169" w14:textId="77777777" w:rsidR="007C4061" w:rsidRPr="00533C32" w:rsidRDefault="007C4061" w:rsidP="00885269">
      <w:pPr>
        <w:pStyle w:val="PL"/>
      </w:pPr>
      <w:r w:rsidRPr="00533C32">
        <w:t xml:space="preserve">        - name: If-None-Match</w:t>
      </w:r>
    </w:p>
    <w:p w14:paraId="642809FE" w14:textId="77777777" w:rsidR="007C4061" w:rsidRPr="00533C32" w:rsidRDefault="007C4061" w:rsidP="00885269">
      <w:pPr>
        <w:pStyle w:val="PL"/>
      </w:pPr>
      <w:r w:rsidRPr="00533C32">
        <w:t xml:space="preserve">          in: header</w:t>
      </w:r>
    </w:p>
    <w:p w14:paraId="6F142EBC" w14:textId="77777777" w:rsidR="007C4061" w:rsidRPr="00533C32" w:rsidRDefault="007C4061" w:rsidP="00885269">
      <w:pPr>
        <w:pStyle w:val="PL"/>
      </w:pPr>
      <w:r w:rsidRPr="00533C32">
        <w:t xml:space="preserve">          description: Validator for conditional requests, as described in RFC 7232, 3.2</w:t>
      </w:r>
    </w:p>
    <w:p w14:paraId="7451DDDA" w14:textId="77777777" w:rsidR="007C4061" w:rsidRPr="00533C32" w:rsidRDefault="007C4061" w:rsidP="00885269">
      <w:pPr>
        <w:pStyle w:val="PL"/>
      </w:pPr>
      <w:r w:rsidRPr="00533C32">
        <w:t xml:space="preserve">          schema:</w:t>
      </w:r>
    </w:p>
    <w:p w14:paraId="03B8E245" w14:textId="77777777" w:rsidR="007C4061" w:rsidRPr="00533C32" w:rsidRDefault="007C4061" w:rsidP="00885269">
      <w:pPr>
        <w:pStyle w:val="PL"/>
      </w:pPr>
      <w:r w:rsidRPr="00533C32">
        <w:t xml:space="preserve">            type: string</w:t>
      </w:r>
    </w:p>
    <w:p w14:paraId="66CD1E19" w14:textId="77777777" w:rsidR="007C4061" w:rsidRPr="00533C32" w:rsidRDefault="007C4061" w:rsidP="00885269">
      <w:pPr>
        <w:pStyle w:val="PL"/>
      </w:pPr>
      <w:r w:rsidRPr="00533C32">
        <w:t xml:space="preserve">        - name: If-Modified-Since</w:t>
      </w:r>
    </w:p>
    <w:p w14:paraId="6608854A" w14:textId="77777777" w:rsidR="007C4061" w:rsidRPr="00533C32" w:rsidRDefault="007C4061" w:rsidP="00885269">
      <w:pPr>
        <w:pStyle w:val="PL"/>
      </w:pPr>
      <w:r w:rsidRPr="00533C32">
        <w:t xml:space="preserve">          in: header</w:t>
      </w:r>
    </w:p>
    <w:p w14:paraId="6FEE4A69" w14:textId="77777777" w:rsidR="007C4061" w:rsidRPr="00533C32" w:rsidRDefault="007C4061" w:rsidP="00885269">
      <w:pPr>
        <w:pStyle w:val="PL"/>
      </w:pPr>
      <w:r w:rsidRPr="00533C32">
        <w:t xml:space="preserve">          description: Validator for conditional requests, as described in RFC 7232, 3.3</w:t>
      </w:r>
    </w:p>
    <w:p w14:paraId="23A998E1" w14:textId="77777777" w:rsidR="007C4061" w:rsidRPr="00533C32" w:rsidRDefault="007C4061" w:rsidP="00885269">
      <w:pPr>
        <w:pStyle w:val="PL"/>
      </w:pPr>
      <w:r w:rsidRPr="00533C32">
        <w:t xml:space="preserve">          schema:</w:t>
      </w:r>
    </w:p>
    <w:p w14:paraId="3C5AB798" w14:textId="77777777" w:rsidR="007C4061" w:rsidRPr="00533C32" w:rsidRDefault="007C4061" w:rsidP="00885269">
      <w:pPr>
        <w:pStyle w:val="PL"/>
        <w:rPr>
          <w:lang w:eastAsia="zh-CN"/>
        </w:rPr>
      </w:pPr>
      <w:r w:rsidRPr="00533C32">
        <w:t xml:space="preserve">            type: string</w:t>
      </w:r>
    </w:p>
    <w:p w14:paraId="7F422379" w14:textId="77777777" w:rsidR="007C4061" w:rsidRPr="00533C32" w:rsidRDefault="007C4061" w:rsidP="00885269">
      <w:pPr>
        <w:pStyle w:val="PL"/>
      </w:pPr>
      <w:r w:rsidRPr="00533C32">
        <w:t xml:space="preserve">      responses:</w:t>
      </w:r>
    </w:p>
    <w:p w14:paraId="2757D052" w14:textId="77777777" w:rsidR="007C4061" w:rsidRPr="00533C32" w:rsidRDefault="007C4061" w:rsidP="00885269">
      <w:pPr>
        <w:pStyle w:val="PL"/>
      </w:pPr>
      <w:r w:rsidRPr="00533C32">
        <w:t xml:space="preserve">        '200':</w:t>
      </w:r>
    </w:p>
    <w:p w14:paraId="6EDF9AE6" w14:textId="77777777" w:rsidR="007C4061" w:rsidRPr="00533C32" w:rsidRDefault="007C4061" w:rsidP="00885269">
      <w:pPr>
        <w:pStyle w:val="PL"/>
      </w:pPr>
      <w:r w:rsidRPr="00533C32">
        <w:t xml:space="preserve">          description: Expected response to a valid request</w:t>
      </w:r>
    </w:p>
    <w:p w14:paraId="134663D7" w14:textId="77777777" w:rsidR="007C4061" w:rsidRPr="00533C32" w:rsidRDefault="007C4061" w:rsidP="00885269">
      <w:pPr>
        <w:pStyle w:val="PL"/>
      </w:pPr>
      <w:r w:rsidRPr="00533C32">
        <w:t xml:space="preserve">          content:</w:t>
      </w:r>
    </w:p>
    <w:p w14:paraId="0E70F35E"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E3522D6" w14:textId="77777777" w:rsidR="007C4061" w:rsidRPr="00533C32" w:rsidRDefault="007C4061" w:rsidP="00885269">
      <w:pPr>
        <w:pStyle w:val="PL"/>
      </w:pPr>
      <w:r w:rsidRPr="00533C32">
        <w:t xml:space="preserve">              schema:</w:t>
      </w:r>
    </w:p>
    <w:p w14:paraId="77861C5E" w14:textId="77777777" w:rsidR="007C4061" w:rsidRPr="00533C32" w:rsidRDefault="007C4061" w:rsidP="00885269">
      <w:pPr>
        <w:pStyle w:val="PL"/>
        <w:rPr>
          <w:lang w:eastAsia="zh-CN"/>
        </w:rPr>
      </w:pPr>
      <w:r w:rsidRPr="00533C32">
        <w:t xml:space="preserve">                $ref: '#/components/schemas/</w:t>
      </w:r>
      <w:proofErr w:type="spellStart"/>
      <w:r w:rsidRPr="00533C32">
        <w:t>SmfSelectionSubscriptionData</w:t>
      </w:r>
      <w:proofErr w:type="spellEnd"/>
      <w:r w:rsidRPr="00533C32">
        <w:t>'</w:t>
      </w:r>
    </w:p>
    <w:p w14:paraId="6EFB3DED" w14:textId="77777777" w:rsidR="007C4061" w:rsidRPr="00533C32" w:rsidRDefault="007C4061" w:rsidP="00885269">
      <w:pPr>
        <w:pStyle w:val="PL"/>
      </w:pPr>
      <w:r w:rsidRPr="00533C32">
        <w:t xml:space="preserve">          headers:</w:t>
      </w:r>
    </w:p>
    <w:p w14:paraId="3783B000" w14:textId="77777777" w:rsidR="007C4061" w:rsidRPr="00533C32" w:rsidRDefault="007C4061" w:rsidP="00885269">
      <w:pPr>
        <w:pStyle w:val="PL"/>
      </w:pPr>
      <w:r w:rsidRPr="00533C32">
        <w:t xml:space="preserve">            Cache-Control:</w:t>
      </w:r>
    </w:p>
    <w:p w14:paraId="5203B010" w14:textId="77777777" w:rsidR="007C4061" w:rsidRPr="00533C32" w:rsidRDefault="007C4061" w:rsidP="00885269">
      <w:pPr>
        <w:pStyle w:val="PL"/>
      </w:pPr>
      <w:r w:rsidRPr="00533C32">
        <w:t xml:space="preserve">              description: Cache-Control containing max-age, as described in RFC 7234, 5.2</w:t>
      </w:r>
    </w:p>
    <w:p w14:paraId="72863B43" w14:textId="77777777" w:rsidR="007C4061" w:rsidRPr="00533C32" w:rsidRDefault="007C4061" w:rsidP="00885269">
      <w:pPr>
        <w:pStyle w:val="PL"/>
      </w:pPr>
      <w:r w:rsidRPr="00533C32">
        <w:t xml:space="preserve">              schema:</w:t>
      </w:r>
    </w:p>
    <w:p w14:paraId="229C774C" w14:textId="77777777" w:rsidR="007C4061" w:rsidRPr="00533C32" w:rsidRDefault="007C4061" w:rsidP="00885269">
      <w:pPr>
        <w:pStyle w:val="PL"/>
      </w:pPr>
      <w:r w:rsidRPr="00533C32">
        <w:t xml:space="preserve">                type: string</w:t>
      </w:r>
    </w:p>
    <w:p w14:paraId="67995F1F" w14:textId="77777777" w:rsidR="007C4061" w:rsidRPr="00533C32" w:rsidRDefault="007C4061" w:rsidP="00885269">
      <w:pPr>
        <w:pStyle w:val="PL"/>
      </w:pPr>
      <w:r w:rsidRPr="00533C32">
        <w:t xml:space="preserve">            ETag:</w:t>
      </w:r>
    </w:p>
    <w:p w14:paraId="01E3112A" w14:textId="77777777" w:rsidR="007C4061" w:rsidRPr="00533C32" w:rsidRDefault="007C4061" w:rsidP="00885269">
      <w:pPr>
        <w:pStyle w:val="PL"/>
      </w:pPr>
      <w:r w:rsidRPr="00533C32">
        <w:t xml:space="preserve">              description: Entity Tag, containing a strong validator, as described in RFC 7232, 2.3</w:t>
      </w:r>
    </w:p>
    <w:p w14:paraId="7F16371E" w14:textId="77777777" w:rsidR="007C4061" w:rsidRPr="00533C32" w:rsidRDefault="007C4061" w:rsidP="00885269">
      <w:pPr>
        <w:pStyle w:val="PL"/>
      </w:pPr>
      <w:r w:rsidRPr="00533C32">
        <w:t xml:space="preserve">              schema:</w:t>
      </w:r>
    </w:p>
    <w:p w14:paraId="124D8951" w14:textId="77777777" w:rsidR="007C4061" w:rsidRPr="00533C32" w:rsidRDefault="007C4061" w:rsidP="00885269">
      <w:pPr>
        <w:pStyle w:val="PL"/>
      </w:pPr>
      <w:r w:rsidRPr="00533C32">
        <w:t xml:space="preserve">                type: string</w:t>
      </w:r>
    </w:p>
    <w:p w14:paraId="4399A5F1" w14:textId="77777777" w:rsidR="007C4061" w:rsidRPr="00533C32" w:rsidRDefault="007C4061" w:rsidP="00885269">
      <w:pPr>
        <w:pStyle w:val="PL"/>
      </w:pPr>
      <w:r w:rsidRPr="00533C32">
        <w:t xml:space="preserve">            Last-Modified:</w:t>
      </w:r>
    </w:p>
    <w:p w14:paraId="787FED42" w14:textId="77777777" w:rsidR="007C4061" w:rsidRPr="00533C32" w:rsidRDefault="007C4061" w:rsidP="00885269">
      <w:pPr>
        <w:pStyle w:val="PL"/>
      </w:pPr>
      <w:r w:rsidRPr="00533C32">
        <w:t xml:space="preserve">              description: Timestamp for last modification of the resource, as described in RFC 7232, 2.2</w:t>
      </w:r>
    </w:p>
    <w:p w14:paraId="5EBDED98" w14:textId="77777777" w:rsidR="007C4061" w:rsidRPr="00533C32" w:rsidRDefault="007C4061" w:rsidP="00885269">
      <w:pPr>
        <w:pStyle w:val="PL"/>
      </w:pPr>
      <w:r w:rsidRPr="00533C32">
        <w:t xml:space="preserve">              schema:</w:t>
      </w:r>
    </w:p>
    <w:p w14:paraId="3750BA5C" w14:textId="77777777" w:rsidR="007C4061" w:rsidRPr="00533C32" w:rsidRDefault="007C4061" w:rsidP="00885269">
      <w:pPr>
        <w:pStyle w:val="PL"/>
        <w:rPr>
          <w:lang w:eastAsia="zh-CN"/>
        </w:rPr>
      </w:pPr>
      <w:r w:rsidRPr="00533C32">
        <w:t xml:space="preserve">                type: string</w:t>
      </w:r>
    </w:p>
    <w:p w14:paraId="2F0A229B" w14:textId="77777777" w:rsidR="007C4061" w:rsidRDefault="007C4061" w:rsidP="00885269">
      <w:pPr>
        <w:pStyle w:val="PL"/>
        <w:rPr>
          <w:lang w:eastAsia="zh-CN"/>
        </w:rPr>
      </w:pPr>
      <w:r w:rsidRPr="00533C32">
        <w:t xml:space="preserve">        default:</w:t>
      </w:r>
    </w:p>
    <w:p w14:paraId="32DE5D37"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7AAD6B5" w14:textId="77777777" w:rsidR="007C4061" w:rsidRPr="00533C32" w:rsidRDefault="007C4061" w:rsidP="00885269">
      <w:pPr>
        <w:pStyle w:val="PL"/>
      </w:pPr>
    </w:p>
    <w:p w14:paraId="0FFB9B6C" w14:textId="77777777" w:rsidR="007C4061" w:rsidRPr="00533C32" w:rsidRDefault="007C4061" w:rsidP="00885269">
      <w:pPr>
        <w:pStyle w:val="PL"/>
      </w:pPr>
      <w:r w:rsidRPr="00533C32">
        <w:t xml:space="preserve">  /subscription-data/{</w:t>
      </w:r>
      <w:r w:rsidRPr="00533C32">
        <w:rPr>
          <w:lang w:eastAsia="zh-CN"/>
        </w:rPr>
        <w:t>ueId</w:t>
      </w:r>
      <w:r w:rsidRPr="00533C32">
        <w:t>}/{servingPlmnId}/provisioned-data/sm-data:</w:t>
      </w:r>
    </w:p>
    <w:p w14:paraId="42864484" w14:textId="77777777" w:rsidR="007C4061" w:rsidRPr="00533C32" w:rsidRDefault="007C4061" w:rsidP="00885269">
      <w:pPr>
        <w:pStyle w:val="PL"/>
      </w:pPr>
      <w:r w:rsidRPr="00533C32">
        <w:t xml:space="preserve">    get:</w:t>
      </w:r>
    </w:p>
    <w:p w14:paraId="33FF6454" w14:textId="77777777" w:rsidR="007C4061" w:rsidRPr="00533C32" w:rsidRDefault="007C4061" w:rsidP="00885269">
      <w:pPr>
        <w:pStyle w:val="PL"/>
      </w:pPr>
      <w:r w:rsidRPr="00533C32">
        <w:t xml:space="preserve">      summary: Retrieves the Session Management subscription data of a UE</w:t>
      </w:r>
    </w:p>
    <w:p w14:paraId="67B8C554"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QuerySmData</w:t>
      </w:r>
      <w:proofErr w:type="spellEnd"/>
    </w:p>
    <w:p w14:paraId="3677070D" w14:textId="77777777" w:rsidR="007C4061" w:rsidRPr="00533C32" w:rsidRDefault="007C4061" w:rsidP="00885269">
      <w:pPr>
        <w:pStyle w:val="PL"/>
      </w:pPr>
      <w:r w:rsidRPr="00533C32">
        <w:t xml:space="preserve">      tags:</w:t>
      </w:r>
    </w:p>
    <w:p w14:paraId="0F5647E8" w14:textId="77777777" w:rsidR="007C4061" w:rsidRPr="00533C32" w:rsidRDefault="007C4061" w:rsidP="00885269">
      <w:pPr>
        <w:pStyle w:val="PL"/>
      </w:pPr>
      <w:r w:rsidRPr="00533C32">
        <w:t xml:space="preserve">        - Session Management Subscription Data</w:t>
      </w:r>
    </w:p>
    <w:p w14:paraId="7C113C03" w14:textId="77777777" w:rsidR="007C4061" w:rsidRPr="00533C32" w:rsidRDefault="007C4061" w:rsidP="00885269">
      <w:pPr>
        <w:pStyle w:val="PL"/>
      </w:pPr>
      <w:r w:rsidRPr="00533C32">
        <w:t xml:space="preserve">      parameters:</w:t>
      </w:r>
    </w:p>
    <w:p w14:paraId="3C3829CA" w14:textId="77777777" w:rsidR="007C4061" w:rsidRPr="00533C32" w:rsidRDefault="007C4061" w:rsidP="00885269">
      <w:pPr>
        <w:pStyle w:val="PL"/>
      </w:pPr>
      <w:r w:rsidRPr="00533C32">
        <w:t xml:space="preserve">        - name: </w:t>
      </w:r>
      <w:proofErr w:type="spellStart"/>
      <w:r w:rsidRPr="00533C32">
        <w:t>ueId</w:t>
      </w:r>
      <w:proofErr w:type="spellEnd"/>
    </w:p>
    <w:p w14:paraId="51A7F709" w14:textId="77777777" w:rsidR="007C4061" w:rsidRPr="00533C32" w:rsidRDefault="007C4061" w:rsidP="00885269">
      <w:pPr>
        <w:pStyle w:val="PL"/>
      </w:pPr>
      <w:r w:rsidRPr="00533C32">
        <w:t xml:space="preserve">          in: path</w:t>
      </w:r>
    </w:p>
    <w:p w14:paraId="33BCE724" w14:textId="77777777" w:rsidR="007C4061" w:rsidRPr="00533C32" w:rsidRDefault="007C4061" w:rsidP="00885269">
      <w:pPr>
        <w:pStyle w:val="PL"/>
      </w:pPr>
      <w:r w:rsidRPr="00533C32">
        <w:t xml:space="preserve">          description: UE id</w:t>
      </w:r>
    </w:p>
    <w:p w14:paraId="70FC25DE" w14:textId="77777777" w:rsidR="007C4061" w:rsidRPr="00533C32" w:rsidRDefault="007C4061" w:rsidP="00885269">
      <w:pPr>
        <w:pStyle w:val="PL"/>
      </w:pPr>
      <w:r w:rsidRPr="00533C32">
        <w:t xml:space="preserve">          required: true</w:t>
      </w:r>
    </w:p>
    <w:p w14:paraId="1445B508" w14:textId="77777777" w:rsidR="007C4061" w:rsidRPr="00533C32" w:rsidRDefault="007C4061" w:rsidP="00885269">
      <w:pPr>
        <w:pStyle w:val="PL"/>
      </w:pPr>
      <w:r w:rsidRPr="00533C32">
        <w:t xml:space="preserve">          schema:</w:t>
      </w:r>
    </w:p>
    <w:p w14:paraId="513E9F4A"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6A71BA3D" w14:textId="77777777" w:rsidR="007C4061" w:rsidRPr="00533C32" w:rsidRDefault="007C4061" w:rsidP="00885269">
      <w:pPr>
        <w:pStyle w:val="PL"/>
      </w:pPr>
      <w:r w:rsidRPr="00533C32">
        <w:t xml:space="preserve">        - name: </w:t>
      </w:r>
      <w:proofErr w:type="spellStart"/>
      <w:r w:rsidRPr="00533C32">
        <w:t>servingPlmnId</w:t>
      </w:r>
      <w:proofErr w:type="spellEnd"/>
    </w:p>
    <w:p w14:paraId="2802A6A1" w14:textId="77777777" w:rsidR="007C4061" w:rsidRPr="00533C32" w:rsidRDefault="007C4061" w:rsidP="00885269">
      <w:pPr>
        <w:pStyle w:val="PL"/>
      </w:pPr>
      <w:r w:rsidRPr="00533C32">
        <w:t xml:space="preserve">          in: path</w:t>
      </w:r>
    </w:p>
    <w:p w14:paraId="08BF3A9E" w14:textId="77777777" w:rsidR="007C4061" w:rsidRPr="00533C32" w:rsidRDefault="007C4061" w:rsidP="00885269">
      <w:pPr>
        <w:pStyle w:val="PL"/>
      </w:pPr>
      <w:r w:rsidRPr="00533C32">
        <w:t xml:space="preserve">          description: PLMN ID</w:t>
      </w:r>
    </w:p>
    <w:p w14:paraId="2B3887DB" w14:textId="77777777" w:rsidR="007C4061" w:rsidRPr="00533C32" w:rsidRDefault="007C4061" w:rsidP="00885269">
      <w:pPr>
        <w:pStyle w:val="PL"/>
      </w:pPr>
      <w:r w:rsidRPr="00533C32">
        <w:t xml:space="preserve">          required: true</w:t>
      </w:r>
    </w:p>
    <w:p w14:paraId="32C0A8D6" w14:textId="77777777" w:rsidR="007C4061" w:rsidRPr="00533C32" w:rsidRDefault="007C4061" w:rsidP="00885269">
      <w:pPr>
        <w:pStyle w:val="PL"/>
      </w:pPr>
      <w:r w:rsidRPr="00533C32">
        <w:t xml:space="preserve">          schema:</w:t>
      </w:r>
    </w:p>
    <w:p w14:paraId="2419F023" w14:textId="77777777" w:rsidR="007C4061" w:rsidRPr="00533C32" w:rsidRDefault="007C4061" w:rsidP="00885269">
      <w:pPr>
        <w:pStyle w:val="PL"/>
      </w:pPr>
      <w:r w:rsidRPr="00533C32">
        <w:t xml:space="preserve">            $ref: '#/components/schemas/</w:t>
      </w:r>
      <w:proofErr w:type="spellStart"/>
      <w:r w:rsidRPr="00533C32">
        <w:t>VarPlmnId</w:t>
      </w:r>
      <w:proofErr w:type="spellEnd"/>
      <w:r w:rsidRPr="00533C32">
        <w:t>'</w:t>
      </w:r>
    </w:p>
    <w:p w14:paraId="121E32C1" w14:textId="77777777" w:rsidR="007C4061" w:rsidRPr="00533C32" w:rsidRDefault="007C4061" w:rsidP="00885269">
      <w:pPr>
        <w:pStyle w:val="PL"/>
      </w:pPr>
      <w:r w:rsidRPr="00533C32">
        <w:t xml:space="preserve">        - name: single-</w:t>
      </w:r>
      <w:proofErr w:type="spellStart"/>
      <w:r w:rsidRPr="00533C32">
        <w:t>nssai</w:t>
      </w:r>
      <w:proofErr w:type="spellEnd"/>
    </w:p>
    <w:p w14:paraId="2B8DC6E5" w14:textId="77777777" w:rsidR="007C4061" w:rsidRPr="00533C32" w:rsidRDefault="007C4061" w:rsidP="00885269">
      <w:pPr>
        <w:pStyle w:val="PL"/>
        <w:rPr>
          <w:lang w:eastAsia="zh-CN"/>
        </w:rPr>
      </w:pPr>
      <w:r w:rsidRPr="00533C32">
        <w:t xml:space="preserve">          in: query</w:t>
      </w:r>
    </w:p>
    <w:p w14:paraId="7913FC2E" w14:textId="77777777" w:rsidR="007C4061" w:rsidRPr="00533C32" w:rsidRDefault="007C4061" w:rsidP="00885269">
      <w:pPr>
        <w:pStyle w:val="PL"/>
      </w:pPr>
      <w:r w:rsidRPr="00533C32">
        <w:t xml:space="preserve">          content:</w:t>
      </w:r>
    </w:p>
    <w:p w14:paraId="0EBE6B5F"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3A29DC53" w14:textId="77777777" w:rsidR="007C4061" w:rsidRPr="00533C32" w:rsidRDefault="007C4061" w:rsidP="00885269">
      <w:pPr>
        <w:pStyle w:val="PL"/>
        <w:rPr>
          <w:lang w:eastAsia="zh-CN"/>
        </w:rPr>
      </w:pPr>
      <w:r w:rsidRPr="00533C32">
        <w:t xml:space="preserve">              schema:</w:t>
      </w:r>
    </w:p>
    <w:p w14:paraId="72F63A8F"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w:t>
      </w:r>
      <w:proofErr w:type="spellStart"/>
      <w:r w:rsidRPr="00533C32">
        <w:t>VarSnssai</w:t>
      </w:r>
      <w:proofErr w:type="spellEnd"/>
      <w:r w:rsidRPr="00533C32">
        <w:t>'</w:t>
      </w:r>
    </w:p>
    <w:p w14:paraId="6B317B0E" w14:textId="77777777" w:rsidR="007C4061" w:rsidRPr="00533C32" w:rsidRDefault="007C4061" w:rsidP="00885269">
      <w:pPr>
        <w:pStyle w:val="PL"/>
      </w:pPr>
      <w:r w:rsidRPr="00533C32">
        <w:t xml:space="preserve">          description: single NSSAI</w:t>
      </w:r>
    </w:p>
    <w:p w14:paraId="644AB2B5" w14:textId="77777777" w:rsidR="007C4061" w:rsidRPr="00533C32" w:rsidRDefault="007C4061" w:rsidP="00885269">
      <w:pPr>
        <w:pStyle w:val="PL"/>
      </w:pPr>
      <w:r w:rsidRPr="00533C32">
        <w:t xml:space="preserve">          required: false</w:t>
      </w:r>
    </w:p>
    <w:p w14:paraId="20B6B5E1" w14:textId="77777777" w:rsidR="007C4061" w:rsidRPr="00533C32" w:rsidRDefault="007C4061" w:rsidP="00885269">
      <w:pPr>
        <w:pStyle w:val="PL"/>
      </w:pPr>
      <w:r w:rsidRPr="00533C32">
        <w:t xml:space="preserve">        - name: </w:t>
      </w:r>
      <w:proofErr w:type="spellStart"/>
      <w:r w:rsidRPr="00533C32">
        <w:t>dnn</w:t>
      </w:r>
      <w:proofErr w:type="spellEnd"/>
    </w:p>
    <w:p w14:paraId="1C6C3056" w14:textId="77777777" w:rsidR="007C4061" w:rsidRPr="00533C32" w:rsidRDefault="007C4061" w:rsidP="00885269">
      <w:pPr>
        <w:pStyle w:val="PL"/>
      </w:pPr>
      <w:r w:rsidRPr="00533C32">
        <w:t xml:space="preserve">          in: query</w:t>
      </w:r>
    </w:p>
    <w:p w14:paraId="7D872489" w14:textId="77777777" w:rsidR="007C4061" w:rsidRPr="00533C32" w:rsidRDefault="007C4061" w:rsidP="00885269">
      <w:pPr>
        <w:pStyle w:val="PL"/>
      </w:pPr>
      <w:r w:rsidRPr="00533C32">
        <w:t xml:space="preserve">          description: DNN</w:t>
      </w:r>
    </w:p>
    <w:p w14:paraId="44919F0B" w14:textId="77777777" w:rsidR="007C4061" w:rsidRPr="00533C32" w:rsidRDefault="007C4061" w:rsidP="00885269">
      <w:pPr>
        <w:pStyle w:val="PL"/>
      </w:pPr>
      <w:r w:rsidRPr="00533C32">
        <w:t xml:space="preserve">          required: false</w:t>
      </w:r>
    </w:p>
    <w:p w14:paraId="218F4BD4" w14:textId="77777777" w:rsidR="007C4061" w:rsidRPr="00533C32" w:rsidRDefault="007C4061" w:rsidP="00885269">
      <w:pPr>
        <w:pStyle w:val="PL"/>
      </w:pPr>
      <w:r w:rsidRPr="00533C32">
        <w:t xml:space="preserve">          schema:</w:t>
      </w:r>
    </w:p>
    <w:p w14:paraId="115CCDE6" w14:textId="77777777" w:rsidR="007C4061" w:rsidRPr="00533C32" w:rsidRDefault="007C4061" w:rsidP="00885269">
      <w:pPr>
        <w:pStyle w:val="PL"/>
        <w:rPr>
          <w:lang w:eastAsia="zh-CN"/>
        </w:rPr>
      </w:pPr>
      <w:r w:rsidRPr="00533C32">
        <w:t xml:space="preserve">            $ref: '#/components/schemas/</w:t>
      </w:r>
      <w:proofErr w:type="spellStart"/>
      <w:r w:rsidRPr="00533C32">
        <w:t>Dnn</w:t>
      </w:r>
      <w:proofErr w:type="spellEnd"/>
      <w:r w:rsidRPr="00533C32">
        <w:t>'</w:t>
      </w:r>
    </w:p>
    <w:p w14:paraId="3053A7C7" w14:textId="77777777" w:rsidR="007C4061" w:rsidRPr="00533C32" w:rsidRDefault="007C4061" w:rsidP="00885269">
      <w:pPr>
        <w:pStyle w:val="PL"/>
        <w:rPr>
          <w:lang w:eastAsia="zh-CN"/>
        </w:rPr>
      </w:pPr>
      <w:r w:rsidRPr="00533C32">
        <w:rPr>
          <w:lang w:eastAsia="zh-CN"/>
        </w:rPr>
        <w:t xml:space="preserve">        - name: fields</w:t>
      </w:r>
    </w:p>
    <w:p w14:paraId="1458521D" w14:textId="77777777" w:rsidR="007C4061" w:rsidRPr="00533C32" w:rsidRDefault="007C4061" w:rsidP="00885269">
      <w:pPr>
        <w:pStyle w:val="PL"/>
        <w:rPr>
          <w:lang w:eastAsia="zh-CN"/>
        </w:rPr>
      </w:pPr>
      <w:r w:rsidRPr="00533C32">
        <w:rPr>
          <w:lang w:eastAsia="zh-CN"/>
        </w:rPr>
        <w:t xml:space="preserve">          in: query</w:t>
      </w:r>
    </w:p>
    <w:p w14:paraId="1B52EDB1" w14:textId="77777777" w:rsidR="007C4061" w:rsidRPr="00533C32" w:rsidRDefault="007C4061" w:rsidP="00885269">
      <w:pPr>
        <w:pStyle w:val="PL"/>
        <w:rPr>
          <w:lang w:eastAsia="zh-CN"/>
        </w:rPr>
      </w:pPr>
      <w:r w:rsidRPr="00533C32">
        <w:rPr>
          <w:lang w:eastAsia="zh-CN"/>
        </w:rPr>
        <w:lastRenderedPageBreak/>
        <w:t xml:space="preserve">          description: attributes to be retrieved</w:t>
      </w:r>
    </w:p>
    <w:p w14:paraId="577559E5" w14:textId="77777777" w:rsidR="007C4061" w:rsidRPr="00533C32" w:rsidRDefault="007C4061" w:rsidP="00885269">
      <w:pPr>
        <w:pStyle w:val="PL"/>
        <w:rPr>
          <w:lang w:eastAsia="zh-CN"/>
        </w:rPr>
      </w:pPr>
      <w:r w:rsidRPr="00533C32">
        <w:rPr>
          <w:lang w:eastAsia="zh-CN"/>
        </w:rPr>
        <w:t xml:space="preserve">          required: false</w:t>
      </w:r>
    </w:p>
    <w:p w14:paraId="4C0681AE" w14:textId="77777777" w:rsidR="007C4061" w:rsidRPr="00533C32" w:rsidRDefault="007C4061" w:rsidP="00885269">
      <w:pPr>
        <w:pStyle w:val="PL"/>
        <w:rPr>
          <w:lang w:eastAsia="zh-CN"/>
        </w:rPr>
      </w:pPr>
      <w:r w:rsidRPr="00533C32">
        <w:rPr>
          <w:lang w:eastAsia="zh-CN"/>
        </w:rPr>
        <w:t xml:space="preserve">          schema:</w:t>
      </w:r>
    </w:p>
    <w:p w14:paraId="30A9C1BC" w14:textId="77777777" w:rsidR="007C4061" w:rsidRPr="00533C32" w:rsidRDefault="007C4061" w:rsidP="00885269">
      <w:pPr>
        <w:pStyle w:val="PL"/>
        <w:rPr>
          <w:lang w:eastAsia="zh-CN"/>
        </w:rPr>
      </w:pPr>
      <w:r w:rsidRPr="00533C32">
        <w:rPr>
          <w:lang w:eastAsia="zh-CN"/>
        </w:rPr>
        <w:t xml:space="preserve">            type: array</w:t>
      </w:r>
    </w:p>
    <w:p w14:paraId="7B7A14BF" w14:textId="77777777" w:rsidR="007C4061" w:rsidRPr="00533C32" w:rsidRDefault="007C4061" w:rsidP="00885269">
      <w:pPr>
        <w:pStyle w:val="PL"/>
        <w:rPr>
          <w:lang w:eastAsia="zh-CN"/>
        </w:rPr>
      </w:pPr>
      <w:r w:rsidRPr="00533C32">
        <w:rPr>
          <w:lang w:eastAsia="zh-CN"/>
        </w:rPr>
        <w:t xml:space="preserve">            items:</w:t>
      </w:r>
    </w:p>
    <w:p w14:paraId="157AE038" w14:textId="77777777" w:rsidR="007C4061" w:rsidRPr="00533C32" w:rsidRDefault="007C4061" w:rsidP="00885269">
      <w:pPr>
        <w:pStyle w:val="PL"/>
        <w:rPr>
          <w:lang w:eastAsia="zh-CN"/>
        </w:rPr>
      </w:pPr>
      <w:r w:rsidRPr="00533C32">
        <w:rPr>
          <w:lang w:eastAsia="zh-CN"/>
        </w:rPr>
        <w:t xml:space="preserve">              type: string</w:t>
      </w:r>
    </w:p>
    <w:p w14:paraId="25F88F80"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4BA5DC18" w14:textId="77777777" w:rsidR="007C4061" w:rsidRPr="00533C32" w:rsidRDefault="007C4061" w:rsidP="00885269">
      <w:pPr>
        <w:pStyle w:val="PL"/>
      </w:pPr>
      <w:r w:rsidRPr="00533C32">
        <w:t xml:space="preserve">          style: form</w:t>
      </w:r>
    </w:p>
    <w:p w14:paraId="34F96035" w14:textId="77777777" w:rsidR="007C4061" w:rsidRPr="00533C32" w:rsidRDefault="007C4061" w:rsidP="00885269">
      <w:pPr>
        <w:pStyle w:val="PL"/>
        <w:rPr>
          <w:lang w:eastAsia="zh-CN"/>
        </w:rPr>
      </w:pPr>
      <w:r w:rsidRPr="00533C32">
        <w:t xml:space="preserve">          explode: false</w:t>
      </w:r>
    </w:p>
    <w:p w14:paraId="5DECA2C6" w14:textId="77777777" w:rsidR="007C4061" w:rsidRPr="00533C32" w:rsidRDefault="007C4061" w:rsidP="00885269">
      <w:pPr>
        <w:pStyle w:val="PL"/>
      </w:pPr>
      <w:r w:rsidRPr="00533C32">
        <w:t xml:space="preserve">        - name: supported-features</w:t>
      </w:r>
    </w:p>
    <w:p w14:paraId="5A2D77BF" w14:textId="77777777" w:rsidR="007C4061" w:rsidRPr="00533C32" w:rsidRDefault="007C4061" w:rsidP="00885269">
      <w:pPr>
        <w:pStyle w:val="PL"/>
      </w:pPr>
      <w:r w:rsidRPr="00533C32">
        <w:t xml:space="preserve">          in: query</w:t>
      </w:r>
    </w:p>
    <w:p w14:paraId="1D57B0DB" w14:textId="77777777" w:rsidR="007C4061" w:rsidRPr="00533C32" w:rsidRDefault="007C4061" w:rsidP="00885269">
      <w:pPr>
        <w:pStyle w:val="PL"/>
      </w:pPr>
      <w:r w:rsidRPr="00533C32">
        <w:t xml:space="preserve">          description: Supported Features</w:t>
      </w:r>
    </w:p>
    <w:p w14:paraId="48288C90" w14:textId="77777777" w:rsidR="007C4061" w:rsidRPr="00533C32" w:rsidRDefault="007C4061" w:rsidP="00885269">
      <w:pPr>
        <w:pStyle w:val="PL"/>
      </w:pPr>
      <w:r w:rsidRPr="00533C32">
        <w:t xml:space="preserve">          schema:</w:t>
      </w:r>
    </w:p>
    <w:p w14:paraId="56A54355"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D14F79C" w14:textId="77777777" w:rsidR="007C4061" w:rsidRPr="00533C32" w:rsidRDefault="007C4061" w:rsidP="00885269">
      <w:pPr>
        <w:pStyle w:val="PL"/>
      </w:pPr>
      <w:r w:rsidRPr="00533C32">
        <w:t xml:space="preserve">        - name: If-None-Match</w:t>
      </w:r>
    </w:p>
    <w:p w14:paraId="486BEC72" w14:textId="77777777" w:rsidR="007C4061" w:rsidRPr="00533C32" w:rsidRDefault="007C4061" w:rsidP="00885269">
      <w:pPr>
        <w:pStyle w:val="PL"/>
      </w:pPr>
      <w:r w:rsidRPr="00533C32">
        <w:t xml:space="preserve">          in: header</w:t>
      </w:r>
    </w:p>
    <w:p w14:paraId="6F5AA3E8" w14:textId="77777777" w:rsidR="007C4061" w:rsidRPr="00533C32" w:rsidRDefault="007C4061" w:rsidP="00885269">
      <w:pPr>
        <w:pStyle w:val="PL"/>
      </w:pPr>
      <w:r w:rsidRPr="00533C32">
        <w:t xml:space="preserve">          description: Validator for conditional requests, as described in RFC 7232, 3.2</w:t>
      </w:r>
    </w:p>
    <w:p w14:paraId="034EFAF7" w14:textId="77777777" w:rsidR="007C4061" w:rsidRPr="00533C32" w:rsidRDefault="007C4061" w:rsidP="00885269">
      <w:pPr>
        <w:pStyle w:val="PL"/>
      </w:pPr>
      <w:r w:rsidRPr="00533C32">
        <w:t xml:space="preserve">          schema:</w:t>
      </w:r>
    </w:p>
    <w:p w14:paraId="07FE76A1" w14:textId="77777777" w:rsidR="007C4061" w:rsidRPr="00533C32" w:rsidRDefault="007C4061" w:rsidP="00885269">
      <w:pPr>
        <w:pStyle w:val="PL"/>
      </w:pPr>
      <w:r w:rsidRPr="00533C32">
        <w:t xml:space="preserve">            type: string</w:t>
      </w:r>
    </w:p>
    <w:p w14:paraId="4819A800" w14:textId="77777777" w:rsidR="007C4061" w:rsidRPr="00533C32" w:rsidRDefault="007C4061" w:rsidP="00885269">
      <w:pPr>
        <w:pStyle w:val="PL"/>
      </w:pPr>
      <w:r w:rsidRPr="00533C32">
        <w:t xml:space="preserve">        - name: If-Modified-Since</w:t>
      </w:r>
    </w:p>
    <w:p w14:paraId="1B4EEA99" w14:textId="77777777" w:rsidR="007C4061" w:rsidRPr="00533C32" w:rsidRDefault="007C4061" w:rsidP="00885269">
      <w:pPr>
        <w:pStyle w:val="PL"/>
      </w:pPr>
      <w:r w:rsidRPr="00533C32">
        <w:t xml:space="preserve">          in: header</w:t>
      </w:r>
    </w:p>
    <w:p w14:paraId="3D8ABBA2" w14:textId="77777777" w:rsidR="007C4061" w:rsidRPr="00533C32" w:rsidRDefault="007C4061" w:rsidP="00885269">
      <w:pPr>
        <w:pStyle w:val="PL"/>
      </w:pPr>
      <w:r w:rsidRPr="00533C32">
        <w:t xml:space="preserve">          description: Validator for conditional requests, as described in RFC 7232, 3.3</w:t>
      </w:r>
    </w:p>
    <w:p w14:paraId="0E4D1DB5" w14:textId="77777777" w:rsidR="007C4061" w:rsidRPr="00533C32" w:rsidRDefault="007C4061" w:rsidP="00885269">
      <w:pPr>
        <w:pStyle w:val="PL"/>
      </w:pPr>
      <w:r w:rsidRPr="00533C32">
        <w:t xml:space="preserve">          schema:</w:t>
      </w:r>
    </w:p>
    <w:p w14:paraId="3F7952CA" w14:textId="77777777" w:rsidR="007C4061" w:rsidRPr="00533C32" w:rsidRDefault="007C4061" w:rsidP="00885269">
      <w:pPr>
        <w:pStyle w:val="PL"/>
        <w:rPr>
          <w:lang w:eastAsia="zh-CN"/>
        </w:rPr>
      </w:pPr>
      <w:r w:rsidRPr="00533C32">
        <w:t xml:space="preserve">            type: string</w:t>
      </w:r>
    </w:p>
    <w:p w14:paraId="2C69E567" w14:textId="77777777" w:rsidR="007C4061" w:rsidRPr="00533C32" w:rsidRDefault="007C4061" w:rsidP="00885269">
      <w:pPr>
        <w:pStyle w:val="PL"/>
      </w:pPr>
      <w:r w:rsidRPr="00533C32">
        <w:t xml:space="preserve">      responses:</w:t>
      </w:r>
    </w:p>
    <w:p w14:paraId="759267F9" w14:textId="77777777" w:rsidR="007C4061" w:rsidRPr="00533C32" w:rsidRDefault="007C4061" w:rsidP="00885269">
      <w:pPr>
        <w:pStyle w:val="PL"/>
      </w:pPr>
      <w:r w:rsidRPr="00533C32">
        <w:t xml:space="preserve">        '200':</w:t>
      </w:r>
    </w:p>
    <w:p w14:paraId="0CABA735" w14:textId="77777777" w:rsidR="007C4061" w:rsidRPr="00533C32" w:rsidRDefault="007C4061" w:rsidP="00885269">
      <w:pPr>
        <w:pStyle w:val="PL"/>
      </w:pPr>
      <w:r w:rsidRPr="00533C32">
        <w:t xml:space="preserve">          description: Expected response to a valid request</w:t>
      </w:r>
    </w:p>
    <w:p w14:paraId="303A5786" w14:textId="77777777" w:rsidR="007C4061" w:rsidRPr="00533C32" w:rsidRDefault="007C4061" w:rsidP="00885269">
      <w:pPr>
        <w:pStyle w:val="PL"/>
      </w:pPr>
      <w:r w:rsidRPr="00533C32">
        <w:t xml:space="preserve">          content:</w:t>
      </w:r>
    </w:p>
    <w:p w14:paraId="493C7D28"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309A3A54" w14:textId="77777777" w:rsidR="007C4061" w:rsidRPr="00533C32" w:rsidRDefault="007C4061" w:rsidP="00885269">
      <w:pPr>
        <w:pStyle w:val="PL"/>
        <w:rPr>
          <w:lang w:eastAsia="zh-CN"/>
        </w:rPr>
      </w:pPr>
      <w:r w:rsidRPr="00533C32">
        <w:t xml:space="preserve">              schema:</w:t>
      </w:r>
    </w:p>
    <w:p w14:paraId="27BC7758" w14:textId="77777777" w:rsidR="007C4061" w:rsidRPr="00533C32" w:rsidRDefault="007C4061" w:rsidP="00885269">
      <w:pPr>
        <w:pStyle w:val="PL"/>
        <w:rPr>
          <w:lang w:eastAsia="zh-CN"/>
        </w:rPr>
      </w:pPr>
      <w:r w:rsidRPr="00533C32">
        <w:rPr>
          <w:lang w:eastAsia="zh-CN"/>
        </w:rPr>
        <w:t xml:space="preserve">                type: array</w:t>
      </w:r>
    </w:p>
    <w:p w14:paraId="043B21BF" w14:textId="77777777" w:rsidR="007C4061" w:rsidRPr="00533C32" w:rsidRDefault="007C4061" w:rsidP="00885269">
      <w:pPr>
        <w:pStyle w:val="PL"/>
        <w:rPr>
          <w:lang w:eastAsia="zh-CN"/>
        </w:rPr>
      </w:pPr>
      <w:r w:rsidRPr="00533C32">
        <w:rPr>
          <w:lang w:eastAsia="zh-CN"/>
        </w:rPr>
        <w:t xml:space="preserve">                items:</w:t>
      </w:r>
    </w:p>
    <w:p w14:paraId="6B8A4765"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w:t>
      </w:r>
      <w:proofErr w:type="spellStart"/>
      <w:r w:rsidRPr="00533C32">
        <w:t>SessionManagementSubscriptionData</w:t>
      </w:r>
      <w:proofErr w:type="spellEnd"/>
      <w:r w:rsidRPr="00533C32">
        <w:t>'</w:t>
      </w:r>
    </w:p>
    <w:p w14:paraId="32E1D192"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1C31ACD3" w14:textId="77777777" w:rsidR="007C4061" w:rsidRPr="00533C32" w:rsidRDefault="007C4061" w:rsidP="00885269">
      <w:pPr>
        <w:pStyle w:val="PL"/>
      </w:pPr>
      <w:r w:rsidRPr="00533C32">
        <w:t xml:space="preserve">          headers:</w:t>
      </w:r>
    </w:p>
    <w:p w14:paraId="38BFEBE0" w14:textId="77777777" w:rsidR="007C4061" w:rsidRPr="00533C32" w:rsidRDefault="007C4061" w:rsidP="00885269">
      <w:pPr>
        <w:pStyle w:val="PL"/>
      </w:pPr>
      <w:r w:rsidRPr="00533C32">
        <w:t xml:space="preserve">            Cache-Control:</w:t>
      </w:r>
    </w:p>
    <w:p w14:paraId="35C8C652" w14:textId="77777777" w:rsidR="007C4061" w:rsidRPr="00533C32" w:rsidRDefault="007C4061" w:rsidP="00885269">
      <w:pPr>
        <w:pStyle w:val="PL"/>
      </w:pPr>
      <w:r w:rsidRPr="00533C32">
        <w:t xml:space="preserve">              description: Cache-Control containing max-age, as described in RFC 7234, 5.2</w:t>
      </w:r>
    </w:p>
    <w:p w14:paraId="726CF860" w14:textId="77777777" w:rsidR="007C4061" w:rsidRPr="00533C32" w:rsidRDefault="007C4061" w:rsidP="00885269">
      <w:pPr>
        <w:pStyle w:val="PL"/>
      </w:pPr>
      <w:r w:rsidRPr="00533C32">
        <w:t xml:space="preserve">              schema:</w:t>
      </w:r>
    </w:p>
    <w:p w14:paraId="59816ABE" w14:textId="77777777" w:rsidR="007C4061" w:rsidRPr="00533C32" w:rsidRDefault="007C4061" w:rsidP="00885269">
      <w:pPr>
        <w:pStyle w:val="PL"/>
      </w:pPr>
      <w:r w:rsidRPr="00533C32">
        <w:t xml:space="preserve">                type: string</w:t>
      </w:r>
    </w:p>
    <w:p w14:paraId="54E8DC34" w14:textId="77777777" w:rsidR="007C4061" w:rsidRPr="00533C32" w:rsidRDefault="007C4061" w:rsidP="00885269">
      <w:pPr>
        <w:pStyle w:val="PL"/>
      </w:pPr>
      <w:r w:rsidRPr="00533C32">
        <w:t xml:space="preserve">            ETag:</w:t>
      </w:r>
    </w:p>
    <w:p w14:paraId="0454A749" w14:textId="77777777" w:rsidR="007C4061" w:rsidRPr="00533C32" w:rsidRDefault="007C4061" w:rsidP="00885269">
      <w:pPr>
        <w:pStyle w:val="PL"/>
      </w:pPr>
      <w:r w:rsidRPr="00533C32">
        <w:t xml:space="preserve">              description: Entity Tag, containing a strong validator, as described in RFC 7232, 2.3</w:t>
      </w:r>
    </w:p>
    <w:p w14:paraId="3EA260AE" w14:textId="77777777" w:rsidR="007C4061" w:rsidRPr="00533C32" w:rsidRDefault="007C4061" w:rsidP="00885269">
      <w:pPr>
        <w:pStyle w:val="PL"/>
      </w:pPr>
      <w:r w:rsidRPr="00533C32">
        <w:t xml:space="preserve">              schema:</w:t>
      </w:r>
    </w:p>
    <w:p w14:paraId="7663BFC9" w14:textId="77777777" w:rsidR="007C4061" w:rsidRPr="00533C32" w:rsidRDefault="007C4061" w:rsidP="00885269">
      <w:pPr>
        <w:pStyle w:val="PL"/>
      </w:pPr>
      <w:r w:rsidRPr="00533C32">
        <w:t xml:space="preserve">                type: string</w:t>
      </w:r>
    </w:p>
    <w:p w14:paraId="6BC17448" w14:textId="77777777" w:rsidR="007C4061" w:rsidRPr="00533C32" w:rsidRDefault="007C4061" w:rsidP="00885269">
      <w:pPr>
        <w:pStyle w:val="PL"/>
      </w:pPr>
      <w:r w:rsidRPr="00533C32">
        <w:t xml:space="preserve">            Last-Modified:</w:t>
      </w:r>
    </w:p>
    <w:p w14:paraId="7796EE81" w14:textId="77777777" w:rsidR="007C4061" w:rsidRPr="00533C32" w:rsidRDefault="007C4061" w:rsidP="00885269">
      <w:pPr>
        <w:pStyle w:val="PL"/>
      </w:pPr>
      <w:r w:rsidRPr="00533C32">
        <w:t xml:space="preserve">              description: Timestamp for last modification of the resource, as described in RFC 7232, 2.2</w:t>
      </w:r>
    </w:p>
    <w:p w14:paraId="7448D0E8" w14:textId="77777777" w:rsidR="007C4061" w:rsidRPr="00533C32" w:rsidRDefault="007C4061" w:rsidP="00885269">
      <w:pPr>
        <w:pStyle w:val="PL"/>
      </w:pPr>
      <w:r w:rsidRPr="00533C32">
        <w:t xml:space="preserve">              schema:</w:t>
      </w:r>
    </w:p>
    <w:p w14:paraId="288352D6" w14:textId="77777777" w:rsidR="007C4061" w:rsidRPr="00533C32" w:rsidRDefault="007C4061" w:rsidP="00885269">
      <w:pPr>
        <w:pStyle w:val="PL"/>
        <w:rPr>
          <w:lang w:eastAsia="zh-CN"/>
        </w:rPr>
      </w:pPr>
      <w:r w:rsidRPr="00533C32">
        <w:t xml:space="preserve">                type: string</w:t>
      </w:r>
    </w:p>
    <w:p w14:paraId="510DADA3" w14:textId="77777777" w:rsidR="007C4061" w:rsidRDefault="007C4061" w:rsidP="00885269">
      <w:pPr>
        <w:pStyle w:val="PL"/>
        <w:rPr>
          <w:lang w:eastAsia="zh-CN"/>
        </w:rPr>
      </w:pPr>
      <w:r w:rsidRPr="00533C32">
        <w:t xml:space="preserve">        default:</w:t>
      </w:r>
    </w:p>
    <w:p w14:paraId="14CB348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2AA4773" w14:textId="77777777" w:rsidR="007C4061" w:rsidRPr="00533C32" w:rsidRDefault="007C4061" w:rsidP="00885269">
      <w:pPr>
        <w:pStyle w:val="PL"/>
      </w:pPr>
    </w:p>
    <w:p w14:paraId="6983FA04" w14:textId="77777777" w:rsidR="007C4061" w:rsidRPr="00533C32" w:rsidRDefault="007C4061" w:rsidP="00885269">
      <w:pPr>
        <w:pStyle w:val="PL"/>
      </w:pPr>
      <w:r w:rsidRPr="00533C32">
        <w:t xml:space="preserve">  /subscription-data/{</w:t>
      </w:r>
      <w:proofErr w:type="spellStart"/>
      <w:r w:rsidRPr="00533C32">
        <w:t>ueId</w:t>
      </w:r>
      <w:proofErr w:type="spellEnd"/>
      <w:r w:rsidRPr="00533C32">
        <w:t>}/context-data/amf-3gpp-access:</w:t>
      </w:r>
    </w:p>
    <w:p w14:paraId="071B533C" w14:textId="77777777" w:rsidR="007C4061" w:rsidRPr="00533C32" w:rsidRDefault="007C4061" w:rsidP="00885269">
      <w:pPr>
        <w:pStyle w:val="PL"/>
      </w:pPr>
      <w:r w:rsidRPr="00533C32">
        <w:t xml:space="preserve">    get:</w:t>
      </w:r>
    </w:p>
    <w:p w14:paraId="3E54C7DD" w14:textId="77777777" w:rsidR="007C4061" w:rsidRPr="00533C32" w:rsidRDefault="007C4061" w:rsidP="00885269">
      <w:pPr>
        <w:pStyle w:val="PL"/>
      </w:pPr>
      <w:r w:rsidRPr="00533C32">
        <w:t xml:space="preserve">      summary: Retrieves the AMF context data of a UE using 3gpp access</w:t>
      </w:r>
    </w:p>
    <w:p w14:paraId="5584436C" w14:textId="77777777" w:rsidR="007C4061" w:rsidRPr="00533C32" w:rsidRDefault="007C4061" w:rsidP="00885269">
      <w:pPr>
        <w:pStyle w:val="PL"/>
      </w:pPr>
      <w:r w:rsidRPr="00533C32">
        <w:t xml:space="preserve">      </w:t>
      </w:r>
      <w:proofErr w:type="spellStart"/>
      <w:r w:rsidRPr="00533C32">
        <w:t>operationId</w:t>
      </w:r>
      <w:proofErr w:type="spellEnd"/>
      <w:r w:rsidRPr="00533C32">
        <w:t>: QueryAmfContext3gpp</w:t>
      </w:r>
    </w:p>
    <w:p w14:paraId="4E1B73C7" w14:textId="77777777" w:rsidR="007C4061" w:rsidRPr="00533C32" w:rsidRDefault="007C4061" w:rsidP="00885269">
      <w:pPr>
        <w:pStyle w:val="PL"/>
      </w:pPr>
      <w:r w:rsidRPr="00533C32">
        <w:t xml:space="preserve">      tags:</w:t>
      </w:r>
    </w:p>
    <w:p w14:paraId="0E358891" w14:textId="77777777" w:rsidR="007C4061" w:rsidRPr="00533C32" w:rsidRDefault="007C4061" w:rsidP="00885269">
      <w:pPr>
        <w:pStyle w:val="PL"/>
      </w:pPr>
      <w:r w:rsidRPr="00533C32">
        <w:t xml:space="preserve">        - AMF 3GPP Access Registration (Document)</w:t>
      </w:r>
    </w:p>
    <w:p w14:paraId="36C4CC09" w14:textId="77777777" w:rsidR="007C4061" w:rsidRPr="00533C32" w:rsidRDefault="007C4061" w:rsidP="00885269">
      <w:pPr>
        <w:pStyle w:val="PL"/>
      </w:pPr>
      <w:r w:rsidRPr="00533C32">
        <w:t xml:space="preserve">      parameters:</w:t>
      </w:r>
    </w:p>
    <w:p w14:paraId="36D4594D" w14:textId="77777777" w:rsidR="007C4061" w:rsidRPr="00533C32" w:rsidRDefault="007C4061" w:rsidP="00885269">
      <w:pPr>
        <w:pStyle w:val="PL"/>
      </w:pPr>
      <w:r w:rsidRPr="00533C32">
        <w:t xml:space="preserve">        - name: </w:t>
      </w:r>
      <w:proofErr w:type="spellStart"/>
      <w:r w:rsidRPr="00533C32">
        <w:t>ueId</w:t>
      </w:r>
      <w:proofErr w:type="spellEnd"/>
    </w:p>
    <w:p w14:paraId="0B72A542" w14:textId="77777777" w:rsidR="007C4061" w:rsidRPr="00533C32" w:rsidRDefault="007C4061" w:rsidP="00885269">
      <w:pPr>
        <w:pStyle w:val="PL"/>
      </w:pPr>
      <w:r w:rsidRPr="00533C32">
        <w:t xml:space="preserve">          in: path</w:t>
      </w:r>
    </w:p>
    <w:p w14:paraId="483A96FD" w14:textId="77777777" w:rsidR="007C4061" w:rsidRPr="00533C32" w:rsidRDefault="007C4061" w:rsidP="00885269">
      <w:pPr>
        <w:pStyle w:val="PL"/>
      </w:pPr>
      <w:r w:rsidRPr="00533C32">
        <w:t xml:space="preserve">          description: UE id</w:t>
      </w:r>
    </w:p>
    <w:p w14:paraId="0ABF42BA" w14:textId="77777777" w:rsidR="007C4061" w:rsidRPr="00533C32" w:rsidRDefault="007C4061" w:rsidP="00885269">
      <w:pPr>
        <w:pStyle w:val="PL"/>
      </w:pPr>
      <w:r w:rsidRPr="00533C32">
        <w:t xml:space="preserve">          required: true</w:t>
      </w:r>
    </w:p>
    <w:p w14:paraId="666F92BD" w14:textId="77777777" w:rsidR="007C4061" w:rsidRPr="00533C32" w:rsidRDefault="007C4061" w:rsidP="00885269">
      <w:pPr>
        <w:pStyle w:val="PL"/>
      </w:pPr>
      <w:r w:rsidRPr="00533C32">
        <w:t xml:space="preserve">          schema:</w:t>
      </w:r>
    </w:p>
    <w:p w14:paraId="615D4D33"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536796FC" w14:textId="77777777" w:rsidR="007C4061" w:rsidRPr="00533C32" w:rsidRDefault="007C4061" w:rsidP="00885269">
      <w:pPr>
        <w:pStyle w:val="PL"/>
        <w:rPr>
          <w:lang w:eastAsia="zh-CN"/>
        </w:rPr>
      </w:pPr>
      <w:r w:rsidRPr="00533C32">
        <w:rPr>
          <w:lang w:eastAsia="zh-CN"/>
        </w:rPr>
        <w:t xml:space="preserve">        - name: fields</w:t>
      </w:r>
    </w:p>
    <w:p w14:paraId="48182C3F" w14:textId="77777777" w:rsidR="007C4061" w:rsidRPr="00533C32" w:rsidRDefault="007C4061" w:rsidP="00885269">
      <w:pPr>
        <w:pStyle w:val="PL"/>
        <w:rPr>
          <w:lang w:eastAsia="zh-CN"/>
        </w:rPr>
      </w:pPr>
      <w:r w:rsidRPr="00533C32">
        <w:rPr>
          <w:lang w:eastAsia="zh-CN"/>
        </w:rPr>
        <w:t xml:space="preserve">          in: query</w:t>
      </w:r>
    </w:p>
    <w:p w14:paraId="62663989" w14:textId="77777777" w:rsidR="007C4061" w:rsidRPr="00533C32" w:rsidRDefault="007C4061" w:rsidP="00885269">
      <w:pPr>
        <w:pStyle w:val="PL"/>
        <w:rPr>
          <w:lang w:eastAsia="zh-CN"/>
        </w:rPr>
      </w:pPr>
      <w:r w:rsidRPr="00533C32">
        <w:rPr>
          <w:lang w:eastAsia="zh-CN"/>
        </w:rPr>
        <w:t xml:space="preserve">          description: attributes to be retrieved</w:t>
      </w:r>
    </w:p>
    <w:p w14:paraId="06BA3602" w14:textId="77777777" w:rsidR="007C4061" w:rsidRPr="00533C32" w:rsidRDefault="007C4061" w:rsidP="00885269">
      <w:pPr>
        <w:pStyle w:val="PL"/>
        <w:rPr>
          <w:lang w:eastAsia="zh-CN"/>
        </w:rPr>
      </w:pPr>
      <w:r w:rsidRPr="00533C32">
        <w:rPr>
          <w:lang w:eastAsia="zh-CN"/>
        </w:rPr>
        <w:t xml:space="preserve">          required: false</w:t>
      </w:r>
    </w:p>
    <w:p w14:paraId="30B69A28" w14:textId="77777777" w:rsidR="007C4061" w:rsidRPr="00533C32" w:rsidRDefault="007C4061" w:rsidP="00885269">
      <w:pPr>
        <w:pStyle w:val="PL"/>
        <w:rPr>
          <w:lang w:eastAsia="zh-CN"/>
        </w:rPr>
      </w:pPr>
      <w:r w:rsidRPr="00533C32">
        <w:rPr>
          <w:lang w:eastAsia="zh-CN"/>
        </w:rPr>
        <w:t xml:space="preserve">          schema:</w:t>
      </w:r>
    </w:p>
    <w:p w14:paraId="6844C98B" w14:textId="77777777" w:rsidR="007C4061" w:rsidRPr="00533C32" w:rsidRDefault="007C4061" w:rsidP="00885269">
      <w:pPr>
        <w:pStyle w:val="PL"/>
        <w:rPr>
          <w:lang w:eastAsia="zh-CN"/>
        </w:rPr>
      </w:pPr>
      <w:r w:rsidRPr="00533C32">
        <w:rPr>
          <w:lang w:eastAsia="zh-CN"/>
        </w:rPr>
        <w:t xml:space="preserve">            type: array</w:t>
      </w:r>
    </w:p>
    <w:p w14:paraId="31F4D19B" w14:textId="77777777" w:rsidR="007C4061" w:rsidRPr="00533C32" w:rsidRDefault="007C4061" w:rsidP="00885269">
      <w:pPr>
        <w:pStyle w:val="PL"/>
        <w:rPr>
          <w:lang w:eastAsia="zh-CN"/>
        </w:rPr>
      </w:pPr>
      <w:r w:rsidRPr="00533C32">
        <w:rPr>
          <w:lang w:eastAsia="zh-CN"/>
        </w:rPr>
        <w:t xml:space="preserve">            items:</w:t>
      </w:r>
    </w:p>
    <w:p w14:paraId="181A07AB" w14:textId="77777777" w:rsidR="007C4061" w:rsidRPr="00533C32" w:rsidRDefault="007C4061" w:rsidP="00885269">
      <w:pPr>
        <w:pStyle w:val="PL"/>
        <w:rPr>
          <w:lang w:eastAsia="zh-CN"/>
        </w:rPr>
      </w:pPr>
      <w:r w:rsidRPr="00533C32">
        <w:rPr>
          <w:lang w:eastAsia="zh-CN"/>
        </w:rPr>
        <w:t xml:space="preserve">              type: string</w:t>
      </w:r>
    </w:p>
    <w:p w14:paraId="39A4F53A"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08607E34" w14:textId="77777777" w:rsidR="007C4061" w:rsidRPr="00533C32" w:rsidRDefault="007C4061" w:rsidP="00885269">
      <w:pPr>
        <w:pStyle w:val="PL"/>
      </w:pPr>
      <w:r w:rsidRPr="00533C32">
        <w:t xml:space="preserve">          style: form</w:t>
      </w:r>
    </w:p>
    <w:p w14:paraId="78D632FB" w14:textId="77777777" w:rsidR="007C4061" w:rsidRPr="00533C32" w:rsidRDefault="007C4061" w:rsidP="00885269">
      <w:pPr>
        <w:pStyle w:val="PL"/>
        <w:rPr>
          <w:lang w:eastAsia="zh-CN"/>
        </w:rPr>
      </w:pPr>
      <w:r w:rsidRPr="00533C32">
        <w:lastRenderedPageBreak/>
        <w:t xml:space="preserve">          explode: false</w:t>
      </w:r>
    </w:p>
    <w:p w14:paraId="4C6EB9D3" w14:textId="77777777" w:rsidR="007C4061" w:rsidRPr="00533C32" w:rsidRDefault="007C4061" w:rsidP="00885269">
      <w:pPr>
        <w:pStyle w:val="PL"/>
      </w:pPr>
      <w:r w:rsidRPr="00533C32">
        <w:t xml:space="preserve">        - name: supported-features</w:t>
      </w:r>
    </w:p>
    <w:p w14:paraId="4EDBAA32" w14:textId="77777777" w:rsidR="007C4061" w:rsidRPr="00533C32" w:rsidRDefault="007C4061" w:rsidP="00885269">
      <w:pPr>
        <w:pStyle w:val="PL"/>
      </w:pPr>
      <w:r w:rsidRPr="00533C32">
        <w:t xml:space="preserve">          in: query</w:t>
      </w:r>
    </w:p>
    <w:p w14:paraId="5C1D1222" w14:textId="77777777" w:rsidR="007C4061" w:rsidRPr="00533C32" w:rsidRDefault="007C4061" w:rsidP="00885269">
      <w:pPr>
        <w:pStyle w:val="PL"/>
      </w:pPr>
      <w:r w:rsidRPr="00533C32">
        <w:t xml:space="preserve">          description: Supported Features</w:t>
      </w:r>
    </w:p>
    <w:p w14:paraId="624D979D" w14:textId="77777777" w:rsidR="007C4061" w:rsidRPr="00533C32" w:rsidRDefault="007C4061" w:rsidP="00885269">
      <w:pPr>
        <w:pStyle w:val="PL"/>
      </w:pPr>
      <w:r w:rsidRPr="00533C32">
        <w:t xml:space="preserve">          schema:</w:t>
      </w:r>
    </w:p>
    <w:p w14:paraId="55BE4623"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F95A053" w14:textId="77777777" w:rsidR="007C4061" w:rsidRPr="00533C32" w:rsidRDefault="007C4061" w:rsidP="00885269">
      <w:pPr>
        <w:pStyle w:val="PL"/>
      </w:pPr>
      <w:r w:rsidRPr="00533C32">
        <w:t xml:space="preserve">      responses:</w:t>
      </w:r>
    </w:p>
    <w:p w14:paraId="2A349AC5" w14:textId="77777777" w:rsidR="007C4061" w:rsidRPr="00533C32" w:rsidRDefault="007C4061" w:rsidP="00885269">
      <w:pPr>
        <w:pStyle w:val="PL"/>
      </w:pPr>
      <w:r w:rsidRPr="00533C32">
        <w:t xml:space="preserve">        '200':</w:t>
      </w:r>
    </w:p>
    <w:p w14:paraId="3F2252E8" w14:textId="77777777" w:rsidR="007C4061" w:rsidRPr="00533C32" w:rsidRDefault="007C4061" w:rsidP="00885269">
      <w:pPr>
        <w:pStyle w:val="PL"/>
      </w:pPr>
      <w:r w:rsidRPr="00533C32">
        <w:t xml:space="preserve">          description: Expected response to a valid request</w:t>
      </w:r>
    </w:p>
    <w:p w14:paraId="22D351DE" w14:textId="77777777" w:rsidR="007C4061" w:rsidRPr="00533C32" w:rsidRDefault="007C4061" w:rsidP="00885269">
      <w:pPr>
        <w:pStyle w:val="PL"/>
      </w:pPr>
      <w:r w:rsidRPr="00533C32">
        <w:t xml:space="preserve">          content:</w:t>
      </w:r>
    </w:p>
    <w:p w14:paraId="1FF88558"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C2056B0" w14:textId="77777777" w:rsidR="007C4061" w:rsidRPr="00533C32" w:rsidRDefault="007C4061" w:rsidP="00885269">
      <w:pPr>
        <w:pStyle w:val="PL"/>
      </w:pPr>
      <w:r w:rsidRPr="00533C32">
        <w:t xml:space="preserve">              schema:</w:t>
      </w:r>
    </w:p>
    <w:p w14:paraId="1FAA6FFC" w14:textId="77777777" w:rsidR="007C4061" w:rsidRPr="00533C32" w:rsidRDefault="007C4061" w:rsidP="00885269">
      <w:pPr>
        <w:pStyle w:val="PL"/>
      </w:pPr>
      <w:r w:rsidRPr="00533C32">
        <w:t xml:space="preserve">                $ref: '#/components/schemas/Amf3GppAccessRegistration'</w:t>
      </w:r>
    </w:p>
    <w:p w14:paraId="6896EC6A" w14:textId="77777777" w:rsidR="007C4061" w:rsidRDefault="007C4061" w:rsidP="00885269">
      <w:pPr>
        <w:pStyle w:val="PL"/>
        <w:rPr>
          <w:lang w:eastAsia="zh-CN"/>
        </w:rPr>
      </w:pPr>
      <w:r w:rsidRPr="00533C32">
        <w:t xml:space="preserve">        default:</w:t>
      </w:r>
    </w:p>
    <w:p w14:paraId="00F87E7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8197566" w14:textId="77777777" w:rsidR="00A0150A" w:rsidRPr="00533C32" w:rsidRDefault="00A0150A" w:rsidP="00885269">
      <w:pPr>
        <w:pStyle w:val="PL"/>
        <w:rPr>
          <w:lang w:eastAsia="zh-CN"/>
        </w:rPr>
      </w:pPr>
    </w:p>
    <w:p w14:paraId="63B9AAC9" w14:textId="77777777" w:rsidR="007C4061" w:rsidRPr="00533C32" w:rsidRDefault="007C4061" w:rsidP="00885269">
      <w:pPr>
        <w:pStyle w:val="PL"/>
      </w:pPr>
      <w:r w:rsidRPr="00533C32">
        <w:t xml:space="preserve">    put:</w:t>
      </w:r>
    </w:p>
    <w:p w14:paraId="64D9D96D" w14:textId="77777777" w:rsidR="007C4061" w:rsidRPr="00533C32" w:rsidRDefault="007C4061" w:rsidP="00885269">
      <w:pPr>
        <w:pStyle w:val="PL"/>
      </w:pPr>
      <w:r w:rsidRPr="00533C32">
        <w:t xml:space="preserve">      summary: To store the AMF context data of a UE using 3gpp access in the UDR</w:t>
      </w:r>
    </w:p>
    <w:p w14:paraId="147726D5" w14:textId="77777777" w:rsidR="007C4061" w:rsidRPr="00533C32" w:rsidRDefault="007C4061" w:rsidP="00885269">
      <w:pPr>
        <w:pStyle w:val="PL"/>
      </w:pPr>
      <w:r w:rsidRPr="00533C32">
        <w:t xml:space="preserve">      </w:t>
      </w:r>
      <w:proofErr w:type="spellStart"/>
      <w:r w:rsidRPr="00533C32">
        <w:t>operationId</w:t>
      </w:r>
      <w:proofErr w:type="spellEnd"/>
      <w:r w:rsidRPr="00533C32">
        <w:t>: CreateAmfContext3gpp</w:t>
      </w:r>
    </w:p>
    <w:p w14:paraId="3A197300" w14:textId="77777777" w:rsidR="007C4061" w:rsidRPr="00533C32" w:rsidRDefault="007C4061" w:rsidP="00885269">
      <w:pPr>
        <w:pStyle w:val="PL"/>
      </w:pPr>
      <w:r w:rsidRPr="00533C32">
        <w:t xml:space="preserve">      tags:</w:t>
      </w:r>
    </w:p>
    <w:p w14:paraId="7D5D949F" w14:textId="77777777" w:rsidR="007C4061" w:rsidRPr="00533C32" w:rsidRDefault="007C4061" w:rsidP="00885269">
      <w:pPr>
        <w:pStyle w:val="PL"/>
      </w:pPr>
      <w:r w:rsidRPr="00533C32">
        <w:t xml:space="preserve">        - AMF 3GPP Access Registration (Document)</w:t>
      </w:r>
    </w:p>
    <w:p w14:paraId="0A1B9EDC" w14:textId="77777777" w:rsidR="007C4061" w:rsidRPr="00533C32" w:rsidRDefault="007C4061" w:rsidP="00885269">
      <w:pPr>
        <w:pStyle w:val="PL"/>
      </w:pPr>
      <w:r w:rsidRPr="00533C32">
        <w:t xml:space="preserve">      parameters:</w:t>
      </w:r>
    </w:p>
    <w:p w14:paraId="60AA2494" w14:textId="77777777" w:rsidR="007C4061" w:rsidRPr="00533C32" w:rsidRDefault="007C4061" w:rsidP="00885269">
      <w:pPr>
        <w:pStyle w:val="PL"/>
      </w:pPr>
      <w:r w:rsidRPr="00533C32">
        <w:t xml:space="preserve">        - name: </w:t>
      </w:r>
      <w:proofErr w:type="spellStart"/>
      <w:r w:rsidRPr="00533C32">
        <w:t>ueId</w:t>
      </w:r>
      <w:proofErr w:type="spellEnd"/>
    </w:p>
    <w:p w14:paraId="7A4A269E" w14:textId="77777777" w:rsidR="007C4061" w:rsidRPr="00533C32" w:rsidRDefault="007C4061" w:rsidP="00885269">
      <w:pPr>
        <w:pStyle w:val="PL"/>
      </w:pPr>
      <w:r w:rsidRPr="00533C32">
        <w:t xml:space="preserve">          in: path</w:t>
      </w:r>
    </w:p>
    <w:p w14:paraId="09B867F9" w14:textId="77777777" w:rsidR="007C4061" w:rsidRPr="00533C32" w:rsidRDefault="007C4061" w:rsidP="00885269">
      <w:pPr>
        <w:pStyle w:val="PL"/>
      </w:pPr>
      <w:r w:rsidRPr="00533C32">
        <w:t xml:space="preserve">          description: UE id</w:t>
      </w:r>
    </w:p>
    <w:p w14:paraId="02797694" w14:textId="77777777" w:rsidR="007C4061" w:rsidRPr="00533C32" w:rsidRDefault="007C4061" w:rsidP="00885269">
      <w:pPr>
        <w:pStyle w:val="PL"/>
      </w:pPr>
      <w:r w:rsidRPr="00533C32">
        <w:t xml:space="preserve">          required: true</w:t>
      </w:r>
    </w:p>
    <w:p w14:paraId="08C6CB4F" w14:textId="77777777" w:rsidR="007C4061" w:rsidRPr="00533C32" w:rsidRDefault="007C4061" w:rsidP="00885269">
      <w:pPr>
        <w:pStyle w:val="PL"/>
      </w:pPr>
      <w:r w:rsidRPr="00533C32">
        <w:t xml:space="preserve">          schema:</w:t>
      </w:r>
    </w:p>
    <w:p w14:paraId="4D724A60"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349C29F2"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601F4BD" w14:textId="77777777" w:rsidR="007C4061" w:rsidRPr="00533C32" w:rsidRDefault="007C4061" w:rsidP="00885269">
      <w:pPr>
        <w:pStyle w:val="PL"/>
      </w:pPr>
      <w:r w:rsidRPr="00533C32">
        <w:t xml:space="preserve">        content:</w:t>
      </w:r>
    </w:p>
    <w:p w14:paraId="7416EFF7"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2F00D9DB" w14:textId="77777777" w:rsidR="007C4061" w:rsidRPr="00533C32" w:rsidRDefault="007C4061" w:rsidP="00885269">
      <w:pPr>
        <w:pStyle w:val="PL"/>
      </w:pPr>
      <w:r w:rsidRPr="00533C32">
        <w:t xml:space="preserve">            schema:</w:t>
      </w:r>
    </w:p>
    <w:p w14:paraId="4EB27B9A" w14:textId="77777777" w:rsidR="007C4061" w:rsidRPr="00533C32" w:rsidRDefault="007C4061" w:rsidP="00885269">
      <w:pPr>
        <w:pStyle w:val="PL"/>
      </w:pPr>
      <w:r w:rsidRPr="00533C32">
        <w:t xml:space="preserve">              $ref: '#/components/schemas/Amf3GppAccessRegistration'</w:t>
      </w:r>
    </w:p>
    <w:p w14:paraId="56133A1C" w14:textId="77777777" w:rsidR="00280543" w:rsidRPr="00533C32" w:rsidRDefault="00280543" w:rsidP="00885269">
      <w:pPr>
        <w:pStyle w:val="PL"/>
      </w:pPr>
      <w:r>
        <w:t xml:space="preserve">        </w:t>
      </w:r>
      <w:r w:rsidRPr="003722F2">
        <w:t>required: true</w:t>
      </w:r>
    </w:p>
    <w:p w14:paraId="303CA301" w14:textId="77777777" w:rsidR="007C4061" w:rsidRPr="00533C32" w:rsidRDefault="007C4061" w:rsidP="00885269">
      <w:pPr>
        <w:pStyle w:val="PL"/>
      </w:pPr>
      <w:r w:rsidRPr="00533C32">
        <w:t xml:space="preserve">      responses:</w:t>
      </w:r>
    </w:p>
    <w:p w14:paraId="214631F6" w14:textId="77777777" w:rsidR="007C4061" w:rsidRPr="00533C32" w:rsidRDefault="007C4061" w:rsidP="00885269">
      <w:pPr>
        <w:pStyle w:val="PL"/>
      </w:pPr>
      <w:r w:rsidRPr="00533C32">
        <w:t xml:space="preserve">        '204':</w:t>
      </w:r>
    </w:p>
    <w:p w14:paraId="1CF7609E" w14:textId="77777777" w:rsidR="007C4061" w:rsidRPr="00533C32" w:rsidRDefault="007C4061" w:rsidP="00885269">
      <w:pPr>
        <w:pStyle w:val="PL"/>
      </w:pPr>
      <w:r w:rsidRPr="00533C32">
        <w:t xml:space="preserve">          description: Upon success, an empty response body shall be returned</w:t>
      </w:r>
    </w:p>
    <w:p w14:paraId="5942545B" w14:textId="77777777" w:rsidR="00C67894" w:rsidRPr="000B71E3" w:rsidRDefault="00C67894" w:rsidP="00885269">
      <w:pPr>
        <w:pStyle w:val="PL"/>
      </w:pPr>
      <w:r w:rsidRPr="000B71E3">
        <w:t xml:space="preserve">        '20</w:t>
      </w:r>
      <w:r>
        <w:t>1</w:t>
      </w:r>
      <w:r w:rsidRPr="000B71E3">
        <w:t>':</w:t>
      </w:r>
    </w:p>
    <w:p w14:paraId="60AB016C" w14:textId="77777777" w:rsidR="00C67894" w:rsidRPr="000B71E3" w:rsidRDefault="00C67894" w:rsidP="00885269">
      <w:pPr>
        <w:pStyle w:val="PL"/>
      </w:pPr>
      <w:r w:rsidRPr="000B71E3">
        <w:t xml:space="preserve">          description: </w:t>
      </w:r>
      <w:r>
        <w:t>Created</w:t>
      </w:r>
    </w:p>
    <w:p w14:paraId="1B626853" w14:textId="77777777" w:rsidR="00C67894" w:rsidRPr="000B71E3" w:rsidRDefault="00C67894" w:rsidP="00885269">
      <w:pPr>
        <w:pStyle w:val="PL"/>
      </w:pPr>
      <w:r w:rsidRPr="000B71E3">
        <w:t xml:space="preserve">          content:</w:t>
      </w:r>
    </w:p>
    <w:p w14:paraId="2948F4B2" w14:textId="77777777" w:rsidR="00C67894" w:rsidRPr="000B71E3" w:rsidRDefault="00C67894" w:rsidP="00885269">
      <w:pPr>
        <w:pStyle w:val="PL"/>
      </w:pPr>
      <w:r w:rsidRPr="000B71E3">
        <w:t xml:space="preserve">            application/</w:t>
      </w:r>
      <w:proofErr w:type="spellStart"/>
      <w:r w:rsidRPr="000B71E3">
        <w:t>json</w:t>
      </w:r>
      <w:proofErr w:type="spellEnd"/>
      <w:r w:rsidRPr="000B71E3">
        <w:t>:</w:t>
      </w:r>
    </w:p>
    <w:p w14:paraId="6EE02182" w14:textId="77777777" w:rsidR="00C67894" w:rsidRPr="000B71E3" w:rsidRDefault="00C67894" w:rsidP="00885269">
      <w:pPr>
        <w:pStyle w:val="PL"/>
      </w:pPr>
      <w:r w:rsidRPr="000B71E3">
        <w:t xml:space="preserve">              schema:</w:t>
      </w:r>
    </w:p>
    <w:p w14:paraId="2772780E" w14:textId="77777777" w:rsidR="00C67894" w:rsidRPr="000B71E3" w:rsidRDefault="00C67894" w:rsidP="00885269">
      <w:pPr>
        <w:pStyle w:val="PL"/>
      </w:pPr>
      <w:r w:rsidRPr="000B71E3">
        <w:t xml:space="preserve">                $ref: '#/components/schemas/</w:t>
      </w:r>
      <w:r w:rsidRPr="00025B11">
        <w:t>Amf3GppAccessRegistration</w:t>
      </w:r>
      <w:r w:rsidRPr="000B71E3">
        <w:t>'</w:t>
      </w:r>
    </w:p>
    <w:p w14:paraId="6D74866D" w14:textId="77777777" w:rsidR="00C67894" w:rsidRDefault="00C67894" w:rsidP="00885269">
      <w:pPr>
        <w:pStyle w:val="PL"/>
      </w:pPr>
      <w:r>
        <w:t xml:space="preserve">          headers:</w:t>
      </w:r>
    </w:p>
    <w:p w14:paraId="2A55FF88" w14:textId="77777777" w:rsidR="00C67894" w:rsidRDefault="00C67894" w:rsidP="00885269">
      <w:pPr>
        <w:pStyle w:val="PL"/>
      </w:pPr>
      <w:r>
        <w:t xml:space="preserve">            Location:</w:t>
      </w:r>
    </w:p>
    <w:p w14:paraId="4038C8AB" w14:textId="77777777" w:rsidR="00C67894" w:rsidRDefault="00C67894" w:rsidP="00885269">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770DCE" w14:textId="77777777" w:rsidR="00C67894" w:rsidRDefault="00C67894" w:rsidP="00885269">
      <w:pPr>
        <w:pStyle w:val="PL"/>
      </w:pPr>
      <w:r>
        <w:t xml:space="preserve">              required: true</w:t>
      </w:r>
    </w:p>
    <w:p w14:paraId="3B596ED4" w14:textId="77777777" w:rsidR="00C67894" w:rsidRDefault="00C67894" w:rsidP="00885269">
      <w:pPr>
        <w:pStyle w:val="PL"/>
      </w:pPr>
      <w:r>
        <w:t xml:space="preserve">              schema:</w:t>
      </w:r>
    </w:p>
    <w:p w14:paraId="70FD906E" w14:textId="77777777" w:rsidR="00C67894" w:rsidRPr="002857AD" w:rsidRDefault="00C67894" w:rsidP="00885269">
      <w:pPr>
        <w:pStyle w:val="PL"/>
      </w:pPr>
      <w:r>
        <w:t xml:space="preserve">                type: string</w:t>
      </w:r>
    </w:p>
    <w:p w14:paraId="4A9ACEDC" w14:textId="77777777" w:rsidR="007C4061" w:rsidRDefault="007C4061" w:rsidP="00885269">
      <w:pPr>
        <w:pStyle w:val="PL"/>
        <w:rPr>
          <w:lang w:eastAsia="zh-CN"/>
        </w:rPr>
      </w:pPr>
      <w:r w:rsidRPr="00533C32">
        <w:t xml:space="preserve">        default:</w:t>
      </w:r>
    </w:p>
    <w:p w14:paraId="2FFEB45A"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9599FC9" w14:textId="77777777" w:rsidR="00A0150A" w:rsidRPr="00533C32" w:rsidRDefault="00A0150A" w:rsidP="00885269">
      <w:pPr>
        <w:pStyle w:val="PL"/>
        <w:rPr>
          <w:lang w:eastAsia="zh-CN"/>
        </w:rPr>
      </w:pPr>
    </w:p>
    <w:p w14:paraId="5E53B99C" w14:textId="77777777" w:rsidR="007C4061" w:rsidRPr="00533C32" w:rsidRDefault="007C4061" w:rsidP="00885269">
      <w:pPr>
        <w:pStyle w:val="PL"/>
      </w:pPr>
      <w:r w:rsidRPr="00533C32">
        <w:t xml:space="preserve">    patch:</w:t>
      </w:r>
    </w:p>
    <w:p w14:paraId="4D047C79" w14:textId="77777777" w:rsidR="007C4061" w:rsidRPr="00533C32" w:rsidRDefault="007C4061" w:rsidP="00885269">
      <w:pPr>
        <w:pStyle w:val="PL"/>
      </w:pPr>
      <w:r w:rsidRPr="00533C32">
        <w:t xml:space="preserve">      summary: To modify the AMF context data of a UE using 3gpp access in the UDR</w:t>
      </w:r>
    </w:p>
    <w:p w14:paraId="40280FE3" w14:textId="77777777" w:rsidR="007C4061" w:rsidRPr="00533C32" w:rsidRDefault="007C4061" w:rsidP="00885269">
      <w:pPr>
        <w:pStyle w:val="PL"/>
      </w:pPr>
      <w:r w:rsidRPr="00533C32">
        <w:t xml:space="preserve">      </w:t>
      </w:r>
      <w:proofErr w:type="spellStart"/>
      <w:r w:rsidRPr="00533C32">
        <w:t>operationId</w:t>
      </w:r>
      <w:proofErr w:type="spellEnd"/>
      <w:r w:rsidRPr="00533C32">
        <w:t>: AmfContext3gpp</w:t>
      </w:r>
    </w:p>
    <w:p w14:paraId="5BF660D0" w14:textId="77777777" w:rsidR="007C4061" w:rsidRPr="00533C32" w:rsidRDefault="007C4061" w:rsidP="00885269">
      <w:pPr>
        <w:pStyle w:val="PL"/>
      </w:pPr>
      <w:r w:rsidRPr="00533C32">
        <w:t xml:space="preserve">      tags:</w:t>
      </w:r>
    </w:p>
    <w:p w14:paraId="15ECF43D" w14:textId="77777777" w:rsidR="007C4061" w:rsidRPr="00533C32" w:rsidRDefault="007C4061" w:rsidP="00885269">
      <w:pPr>
        <w:pStyle w:val="PL"/>
      </w:pPr>
      <w:r w:rsidRPr="00533C32">
        <w:t xml:space="preserve">        - AMF 3GPP Access Registration (Document)</w:t>
      </w:r>
    </w:p>
    <w:p w14:paraId="3E62987C" w14:textId="77777777" w:rsidR="007C4061" w:rsidRPr="00533C32" w:rsidRDefault="007C4061" w:rsidP="00885269">
      <w:pPr>
        <w:pStyle w:val="PL"/>
      </w:pPr>
      <w:r w:rsidRPr="00533C32">
        <w:t xml:space="preserve">      parameters:</w:t>
      </w:r>
    </w:p>
    <w:p w14:paraId="67809C18" w14:textId="77777777" w:rsidR="007C4061" w:rsidRPr="00533C32" w:rsidRDefault="007C4061" w:rsidP="00885269">
      <w:pPr>
        <w:pStyle w:val="PL"/>
      </w:pPr>
      <w:r w:rsidRPr="00533C32">
        <w:t xml:space="preserve">        - name: </w:t>
      </w:r>
      <w:proofErr w:type="spellStart"/>
      <w:r w:rsidRPr="00533C32">
        <w:t>ueId</w:t>
      </w:r>
      <w:proofErr w:type="spellEnd"/>
    </w:p>
    <w:p w14:paraId="4BF136C2" w14:textId="77777777" w:rsidR="007C4061" w:rsidRPr="00533C32" w:rsidRDefault="007C4061" w:rsidP="00885269">
      <w:pPr>
        <w:pStyle w:val="PL"/>
      </w:pPr>
      <w:r w:rsidRPr="00533C32">
        <w:t xml:space="preserve">          in: path</w:t>
      </w:r>
    </w:p>
    <w:p w14:paraId="7FCE9BD8" w14:textId="77777777" w:rsidR="007C4061" w:rsidRPr="00533C32" w:rsidRDefault="007C4061" w:rsidP="00885269">
      <w:pPr>
        <w:pStyle w:val="PL"/>
      </w:pPr>
      <w:r w:rsidRPr="00533C32">
        <w:t xml:space="preserve">          description: UE id</w:t>
      </w:r>
    </w:p>
    <w:p w14:paraId="343DB8D6" w14:textId="77777777" w:rsidR="007C4061" w:rsidRPr="00533C32" w:rsidRDefault="007C4061" w:rsidP="00885269">
      <w:pPr>
        <w:pStyle w:val="PL"/>
      </w:pPr>
      <w:r w:rsidRPr="00533C32">
        <w:t xml:space="preserve">          required: true</w:t>
      </w:r>
    </w:p>
    <w:p w14:paraId="3EE8BDE3" w14:textId="77777777" w:rsidR="007C4061" w:rsidRPr="00533C32" w:rsidRDefault="007C4061" w:rsidP="00885269">
      <w:pPr>
        <w:pStyle w:val="PL"/>
      </w:pPr>
      <w:r w:rsidRPr="00533C32">
        <w:t xml:space="preserve">          schema:</w:t>
      </w:r>
    </w:p>
    <w:p w14:paraId="01C986A2" w14:textId="77777777" w:rsidR="007C4061"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2B3EAE2C" w14:textId="77777777" w:rsidR="007C4061" w:rsidRPr="002857AD" w:rsidRDefault="007C4061" w:rsidP="00885269">
      <w:pPr>
        <w:pStyle w:val="PL"/>
      </w:pPr>
      <w:r w:rsidRPr="002857AD">
        <w:t xml:space="preserve">        - name: supported-features</w:t>
      </w:r>
    </w:p>
    <w:p w14:paraId="1EACA61B" w14:textId="77777777" w:rsidR="007C4061" w:rsidRPr="002857AD" w:rsidRDefault="007C4061" w:rsidP="00885269">
      <w:pPr>
        <w:pStyle w:val="PL"/>
      </w:pPr>
      <w:r w:rsidRPr="002857AD">
        <w:t xml:space="preserve">          in: query</w:t>
      </w:r>
    </w:p>
    <w:p w14:paraId="606D154D" w14:textId="77777777" w:rsidR="007C4061" w:rsidRPr="002857AD" w:rsidRDefault="007C4061" w:rsidP="00885269">
      <w:pPr>
        <w:pStyle w:val="PL"/>
      </w:pPr>
      <w:r w:rsidRPr="002857AD">
        <w:t xml:space="preserve">          description: Features required to be supported by the target NF</w:t>
      </w:r>
    </w:p>
    <w:p w14:paraId="53D70D5A" w14:textId="77777777" w:rsidR="007C4061" w:rsidRPr="002857AD" w:rsidRDefault="007C4061" w:rsidP="00885269">
      <w:pPr>
        <w:pStyle w:val="PL"/>
      </w:pPr>
      <w:r w:rsidRPr="002857AD">
        <w:t xml:space="preserve">          schema:</w:t>
      </w:r>
    </w:p>
    <w:p w14:paraId="7C28227D"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2AC00BB9"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248E8ADB" w14:textId="77777777" w:rsidR="007C4061" w:rsidRPr="00533C32" w:rsidRDefault="007C4061" w:rsidP="00885269">
      <w:pPr>
        <w:pStyle w:val="PL"/>
      </w:pPr>
      <w:r w:rsidRPr="00533C32">
        <w:t xml:space="preserve">        content:</w:t>
      </w:r>
    </w:p>
    <w:p w14:paraId="0B71B473"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24245ECB" w14:textId="77777777" w:rsidR="007C4061" w:rsidRPr="00533C32" w:rsidRDefault="007C4061" w:rsidP="00885269">
      <w:pPr>
        <w:pStyle w:val="PL"/>
      </w:pPr>
      <w:r w:rsidRPr="00533C32">
        <w:t xml:space="preserve">            schema:</w:t>
      </w:r>
    </w:p>
    <w:p w14:paraId="2255625F" w14:textId="77777777" w:rsidR="007C4061" w:rsidRPr="00533C32" w:rsidRDefault="007C4061" w:rsidP="00885269">
      <w:pPr>
        <w:pStyle w:val="PL"/>
      </w:pPr>
      <w:r w:rsidRPr="00533C32">
        <w:lastRenderedPageBreak/>
        <w:t xml:space="preserve">              type: array</w:t>
      </w:r>
    </w:p>
    <w:p w14:paraId="40AB9B12" w14:textId="77777777" w:rsidR="007C4061" w:rsidRPr="00533C32" w:rsidRDefault="007C4061" w:rsidP="00885269">
      <w:pPr>
        <w:pStyle w:val="PL"/>
      </w:pPr>
      <w:r w:rsidRPr="00533C32">
        <w:t xml:space="preserve">              items:</w:t>
      </w:r>
    </w:p>
    <w:p w14:paraId="1268E319"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5CDCFC97" w14:textId="77777777" w:rsidR="007C4061" w:rsidRPr="00533C32" w:rsidRDefault="007C4061" w:rsidP="00885269">
      <w:pPr>
        <w:pStyle w:val="PL"/>
      </w:pPr>
      <w:r w:rsidRPr="00533C32">
        <w:t xml:space="preserve">        required: true</w:t>
      </w:r>
    </w:p>
    <w:p w14:paraId="24D303C6" w14:textId="77777777" w:rsidR="007C4061" w:rsidRPr="00533C32" w:rsidRDefault="007C4061" w:rsidP="00885269">
      <w:pPr>
        <w:pStyle w:val="PL"/>
      </w:pPr>
      <w:r w:rsidRPr="00533C32">
        <w:t xml:space="preserve">      responses:</w:t>
      </w:r>
    </w:p>
    <w:p w14:paraId="4E449161" w14:textId="77777777" w:rsidR="007C4061" w:rsidRPr="00533C32" w:rsidRDefault="007C4061" w:rsidP="00885269">
      <w:pPr>
        <w:pStyle w:val="PL"/>
      </w:pPr>
      <w:r w:rsidRPr="00533C32">
        <w:t xml:space="preserve">        '204':</w:t>
      </w:r>
    </w:p>
    <w:p w14:paraId="378A16E6" w14:textId="77777777" w:rsidR="007C4061" w:rsidRPr="00533C32" w:rsidRDefault="007C4061" w:rsidP="00885269">
      <w:pPr>
        <w:pStyle w:val="PL"/>
      </w:pPr>
      <w:r w:rsidRPr="00533C32">
        <w:t xml:space="preserve">          description: Expected response to a valid request</w:t>
      </w:r>
    </w:p>
    <w:p w14:paraId="479D352B" w14:textId="77777777" w:rsidR="007C4061" w:rsidRDefault="007C4061" w:rsidP="00885269">
      <w:pPr>
        <w:pStyle w:val="PL"/>
        <w:rPr>
          <w:lang w:eastAsia="zh-CN"/>
        </w:rPr>
      </w:pPr>
      <w:r>
        <w:rPr>
          <w:rFonts w:hint="eastAsia"/>
          <w:lang w:eastAsia="zh-CN"/>
        </w:rPr>
        <w:t xml:space="preserve">        '200':</w:t>
      </w:r>
    </w:p>
    <w:p w14:paraId="750D94A0" w14:textId="77777777" w:rsidR="007C4061" w:rsidRPr="000B71E3" w:rsidRDefault="007C4061" w:rsidP="00885269">
      <w:pPr>
        <w:pStyle w:val="PL"/>
      </w:pPr>
      <w:r w:rsidRPr="000B71E3">
        <w:t xml:space="preserve">          description: Expected response to a valid request</w:t>
      </w:r>
    </w:p>
    <w:p w14:paraId="250BAE72" w14:textId="77777777" w:rsidR="007C4061" w:rsidRPr="000B71E3" w:rsidRDefault="007C4061" w:rsidP="00885269">
      <w:pPr>
        <w:pStyle w:val="PL"/>
      </w:pPr>
      <w:r w:rsidRPr="000B71E3">
        <w:t xml:space="preserve">          content:</w:t>
      </w:r>
    </w:p>
    <w:p w14:paraId="4C3009AE"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69F02FE0" w14:textId="77777777" w:rsidR="007C4061" w:rsidRPr="000B71E3" w:rsidRDefault="007C4061" w:rsidP="00885269">
      <w:pPr>
        <w:pStyle w:val="PL"/>
      </w:pPr>
      <w:r w:rsidRPr="000B71E3">
        <w:t xml:space="preserve">              schema:</w:t>
      </w:r>
    </w:p>
    <w:p w14:paraId="3E699225"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73187340" w14:textId="77777777" w:rsidR="007C4061" w:rsidRPr="00533C32" w:rsidRDefault="007C4061" w:rsidP="00885269">
      <w:pPr>
        <w:pStyle w:val="PL"/>
      </w:pPr>
      <w:r w:rsidRPr="00533C32">
        <w:t xml:space="preserve">        '403':</w:t>
      </w:r>
    </w:p>
    <w:p w14:paraId="0C0A47FA" w14:textId="77777777" w:rsidR="007C4061" w:rsidRPr="00533C32" w:rsidRDefault="007C4061" w:rsidP="00885269">
      <w:pPr>
        <w:pStyle w:val="PL"/>
      </w:pPr>
      <w:r w:rsidRPr="00533C32">
        <w:t xml:space="preserve">          description: modification is rejected</w:t>
      </w:r>
    </w:p>
    <w:p w14:paraId="017800B0" w14:textId="77777777" w:rsidR="007C4061" w:rsidRPr="00533C32" w:rsidRDefault="007C4061" w:rsidP="00885269">
      <w:pPr>
        <w:pStyle w:val="PL"/>
      </w:pPr>
      <w:r w:rsidRPr="00533C32">
        <w:t xml:space="preserve">          content:</w:t>
      </w:r>
    </w:p>
    <w:p w14:paraId="73BF229F"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06A020EE" w14:textId="77777777" w:rsidR="007C4061" w:rsidRPr="00533C32" w:rsidRDefault="007C4061" w:rsidP="00885269">
      <w:pPr>
        <w:pStyle w:val="PL"/>
      </w:pPr>
      <w:r w:rsidRPr="00533C32">
        <w:t xml:space="preserve">              schema:</w:t>
      </w:r>
    </w:p>
    <w:p w14:paraId="481C1085" w14:textId="77777777" w:rsidR="007C4061" w:rsidRPr="00533C32" w:rsidRDefault="007C4061" w:rsidP="00885269">
      <w:pPr>
        <w:pStyle w:val="PL"/>
      </w:pPr>
      <w:r w:rsidRPr="00533C32">
        <w:t xml:space="preserve">                $ref: 'TS29571_CommonData.yaml#/components/schemas/</w:t>
      </w:r>
      <w:proofErr w:type="spellStart"/>
      <w:r w:rsidRPr="00533C32">
        <w:t>ProblemDetails</w:t>
      </w:r>
      <w:proofErr w:type="spellEnd"/>
      <w:r w:rsidRPr="00533C32">
        <w:t>'</w:t>
      </w:r>
    </w:p>
    <w:p w14:paraId="77B291C9" w14:textId="77777777" w:rsidR="007C4061" w:rsidRDefault="007C4061" w:rsidP="00885269">
      <w:pPr>
        <w:pStyle w:val="PL"/>
        <w:rPr>
          <w:lang w:eastAsia="zh-CN"/>
        </w:rPr>
      </w:pPr>
      <w:r w:rsidRPr="00533C32">
        <w:t xml:space="preserve">        default:</w:t>
      </w:r>
    </w:p>
    <w:p w14:paraId="188FB33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BDA63A6" w14:textId="77777777" w:rsidR="007C4061" w:rsidRPr="00533C32" w:rsidRDefault="007C4061" w:rsidP="00885269">
      <w:pPr>
        <w:pStyle w:val="PL"/>
      </w:pPr>
    </w:p>
    <w:p w14:paraId="642DB304" w14:textId="77777777" w:rsidR="007C4061" w:rsidRPr="00533C32" w:rsidRDefault="007C4061" w:rsidP="00885269">
      <w:pPr>
        <w:pStyle w:val="PL"/>
      </w:pPr>
      <w:r w:rsidRPr="00533C32">
        <w:t xml:space="preserve">  /subscription-data/{</w:t>
      </w:r>
      <w:proofErr w:type="spellStart"/>
      <w:r w:rsidRPr="00533C32">
        <w:t>ueId</w:t>
      </w:r>
      <w:proofErr w:type="spellEnd"/>
      <w:r w:rsidRPr="00533C32">
        <w:t>}/context-data/amf-non-3gpp-access:</w:t>
      </w:r>
    </w:p>
    <w:p w14:paraId="483986E1" w14:textId="77777777" w:rsidR="007C4061" w:rsidRPr="00533C32" w:rsidRDefault="007C4061" w:rsidP="00885269">
      <w:pPr>
        <w:pStyle w:val="PL"/>
      </w:pPr>
      <w:r w:rsidRPr="00533C32">
        <w:t xml:space="preserve">    get:</w:t>
      </w:r>
    </w:p>
    <w:p w14:paraId="61F84B30" w14:textId="77777777" w:rsidR="007C4061" w:rsidRPr="00533C32" w:rsidRDefault="007C4061" w:rsidP="00885269">
      <w:pPr>
        <w:pStyle w:val="PL"/>
      </w:pPr>
      <w:r w:rsidRPr="00533C32">
        <w:t xml:space="preserve">      summary: Retrieves the AMF context data of a UE using non-3gpp access</w:t>
      </w:r>
    </w:p>
    <w:p w14:paraId="0D696E65" w14:textId="77777777" w:rsidR="007C4061" w:rsidRPr="00533C32" w:rsidRDefault="007C4061" w:rsidP="00885269">
      <w:pPr>
        <w:pStyle w:val="PL"/>
      </w:pPr>
      <w:r w:rsidRPr="00533C32">
        <w:t xml:space="preserve">      </w:t>
      </w:r>
      <w:proofErr w:type="spellStart"/>
      <w:r w:rsidRPr="00533C32">
        <w:t>operationId</w:t>
      </w:r>
      <w:proofErr w:type="spellEnd"/>
      <w:r w:rsidRPr="00533C32">
        <w:t>: QueryAmfContextNon3gpp</w:t>
      </w:r>
    </w:p>
    <w:p w14:paraId="20BCD922" w14:textId="77777777" w:rsidR="007C4061" w:rsidRPr="00533C32" w:rsidRDefault="007C4061" w:rsidP="00885269">
      <w:pPr>
        <w:pStyle w:val="PL"/>
      </w:pPr>
      <w:r w:rsidRPr="00533C32">
        <w:t xml:space="preserve">      tags:</w:t>
      </w:r>
    </w:p>
    <w:p w14:paraId="07E2A8EC" w14:textId="77777777" w:rsidR="007C4061" w:rsidRPr="00533C32" w:rsidRDefault="007C4061" w:rsidP="00885269">
      <w:pPr>
        <w:pStyle w:val="PL"/>
      </w:pPr>
      <w:r w:rsidRPr="00533C32">
        <w:t xml:space="preserve">        - AMF Non-3GPP Access Registration (Document)</w:t>
      </w:r>
    </w:p>
    <w:p w14:paraId="1D7728B9" w14:textId="77777777" w:rsidR="007C4061" w:rsidRPr="00533C32" w:rsidRDefault="007C4061" w:rsidP="00885269">
      <w:pPr>
        <w:pStyle w:val="PL"/>
      </w:pPr>
      <w:r w:rsidRPr="00533C32">
        <w:t xml:space="preserve">      parameters:</w:t>
      </w:r>
    </w:p>
    <w:p w14:paraId="7F620384" w14:textId="77777777" w:rsidR="007C4061" w:rsidRPr="00533C32" w:rsidRDefault="007C4061" w:rsidP="00885269">
      <w:pPr>
        <w:pStyle w:val="PL"/>
      </w:pPr>
      <w:r w:rsidRPr="00533C32">
        <w:t xml:space="preserve">        - name: </w:t>
      </w:r>
      <w:proofErr w:type="spellStart"/>
      <w:r w:rsidRPr="00533C32">
        <w:t>ueId</w:t>
      </w:r>
      <w:proofErr w:type="spellEnd"/>
    </w:p>
    <w:p w14:paraId="6E2DD5A3" w14:textId="77777777" w:rsidR="007C4061" w:rsidRPr="00533C32" w:rsidRDefault="007C4061" w:rsidP="00885269">
      <w:pPr>
        <w:pStyle w:val="PL"/>
      </w:pPr>
      <w:r w:rsidRPr="00533C32">
        <w:t xml:space="preserve">          in: path</w:t>
      </w:r>
    </w:p>
    <w:p w14:paraId="6F69C3A0" w14:textId="77777777" w:rsidR="007C4061" w:rsidRPr="00533C32" w:rsidRDefault="007C4061" w:rsidP="00885269">
      <w:pPr>
        <w:pStyle w:val="PL"/>
      </w:pPr>
      <w:r w:rsidRPr="00533C32">
        <w:t xml:space="preserve">          description: UE id</w:t>
      </w:r>
    </w:p>
    <w:p w14:paraId="4782C33E" w14:textId="77777777" w:rsidR="007C4061" w:rsidRPr="00533C32" w:rsidRDefault="007C4061" w:rsidP="00885269">
      <w:pPr>
        <w:pStyle w:val="PL"/>
      </w:pPr>
      <w:r w:rsidRPr="00533C32">
        <w:t xml:space="preserve">          required: true</w:t>
      </w:r>
    </w:p>
    <w:p w14:paraId="7E88ED92" w14:textId="77777777" w:rsidR="007C4061" w:rsidRPr="00533C32" w:rsidRDefault="007C4061" w:rsidP="00885269">
      <w:pPr>
        <w:pStyle w:val="PL"/>
      </w:pPr>
      <w:r w:rsidRPr="00533C32">
        <w:t xml:space="preserve">          schema:</w:t>
      </w:r>
    </w:p>
    <w:p w14:paraId="660F0840"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69BC7629" w14:textId="77777777" w:rsidR="007C4061" w:rsidRPr="00533C32" w:rsidRDefault="007C4061" w:rsidP="00885269">
      <w:pPr>
        <w:pStyle w:val="PL"/>
        <w:rPr>
          <w:lang w:eastAsia="zh-CN"/>
        </w:rPr>
      </w:pPr>
      <w:r w:rsidRPr="00533C32">
        <w:rPr>
          <w:lang w:eastAsia="zh-CN"/>
        </w:rPr>
        <w:t xml:space="preserve">        - name: fields</w:t>
      </w:r>
    </w:p>
    <w:p w14:paraId="7E0DE6D8" w14:textId="77777777" w:rsidR="007C4061" w:rsidRPr="00533C32" w:rsidRDefault="007C4061" w:rsidP="00885269">
      <w:pPr>
        <w:pStyle w:val="PL"/>
        <w:rPr>
          <w:lang w:eastAsia="zh-CN"/>
        </w:rPr>
      </w:pPr>
      <w:r w:rsidRPr="00533C32">
        <w:rPr>
          <w:lang w:eastAsia="zh-CN"/>
        </w:rPr>
        <w:t xml:space="preserve">          in: query</w:t>
      </w:r>
    </w:p>
    <w:p w14:paraId="765DF882" w14:textId="77777777" w:rsidR="007C4061" w:rsidRPr="00533C32" w:rsidRDefault="007C4061" w:rsidP="00885269">
      <w:pPr>
        <w:pStyle w:val="PL"/>
        <w:rPr>
          <w:lang w:eastAsia="zh-CN"/>
        </w:rPr>
      </w:pPr>
      <w:r w:rsidRPr="00533C32">
        <w:rPr>
          <w:lang w:eastAsia="zh-CN"/>
        </w:rPr>
        <w:t xml:space="preserve">          description: attributes to be retrieved</w:t>
      </w:r>
    </w:p>
    <w:p w14:paraId="0E137FCD" w14:textId="77777777" w:rsidR="007C4061" w:rsidRPr="00533C32" w:rsidRDefault="007C4061" w:rsidP="00885269">
      <w:pPr>
        <w:pStyle w:val="PL"/>
        <w:rPr>
          <w:lang w:eastAsia="zh-CN"/>
        </w:rPr>
      </w:pPr>
      <w:r w:rsidRPr="00533C32">
        <w:rPr>
          <w:lang w:eastAsia="zh-CN"/>
        </w:rPr>
        <w:t xml:space="preserve">          required: false</w:t>
      </w:r>
    </w:p>
    <w:p w14:paraId="1D1A9698" w14:textId="77777777" w:rsidR="007C4061" w:rsidRPr="00533C32" w:rsidRDefault="007C4061" w:rsidP="00885269">
      <w:pPr>
        <w:pStyle w:val="PL"/>
        <w:rPr>
          <w:lang w:eastAsia="zh-CN"/>
        </w:rPr>
      </w:pPr>
      <w:r w:rsidRPr="00533C32">
        <w:rPr>
          <w:lang w:eastAsia="zh-CN"/>
        </w:rPr>
        <w:t xml:space="preserve">          schema:</w:t>
      </w:r>
    </w:p>
    <w:p w14:paraId="201004C3" w14:textId="77777777" w:rsidR="007C4061" w:rsidRPr="00533C32" w:rsidRDefault="007C4061" w:rsidP="00885269">
      <w:pPr>
        <w:pStyle w:val="PL"/>
        <w:rPr>
          <w:lang w:eastAsia="zh-CN"/>
        </w:rPr>
      </w:pPr>
      <w:r w:rsidRPr="00533C32">
        <w:rPr>
          <w:lang w:eastAsia="zh-CN"/>
        </w:rPr>
        <w:t xml:space="preserve">            type: array</w:t>
      </w:r>
    </w:p>
    <w:p w14:paraId="21936184" w14:textId="77777777" w:rsidR="007C4061" w:rsidRPr="00533C32" w:rsidRDefault="007C4061" w:rsidP="00885269">
      <w:pPr>
        <w:pStyle w:val="PL"/>
        <w:rPr>
          <w:lang w:eastAsia="zh-CN"/>
        </w:rPr>
      </w:pPr>
      <w:r w:rsidRPr="00533C32">
        <w:rPr>
          <w:lang w:eastAsia="zh-CN"/>
        </w:rPr>
        <w:t xml:space="preserve">            items:</w:t>
      </w:r>
    </w:p>
    <w:p w14:paraId="2E10D308" w14:textId="77777777" w:rsidR="007C4061" w:rsidRPr="00533C32" w:rsidRDefault="007C4061" w:rsidP="00885269">
      <w:pPr>
        <w:pStyle w:val="PL"/>
        <w:rPr>
          <w:lang w:eastAsia="zh-CN"/>
        </w:rPr>
      </w:pPr>
      <w:r w:rsidRPr="00533C32">
        <w:rPr>
          <w:lang w:eastAsia="zh-CN"/>
        </w:rPr>
        <w:t xml:space="preserve">              type: string</w:t>
      </w:r>
    </w:p>
    <w:p w14:paraId="567C97B9"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04D5686E" w14:textId="77777777" w:rsidR="007C4061" w:rsidRPr="00533C32" w:rsidRDefault="007C4061" w:rsidP="00885269">
      <w:pPr>
        <w:pStyle w:val="PL"/>
      </w:pPr>
      <w:r w:rsidRPr="00533C32">
        <w:t xml:space="preserve">          style: form</w:t>
      </w:r>
    </w:p>
    <w:p w14:paraId="0A13FDBC" w14:textId="77777777" w:rsidR="007C4061" w:rsidRPr="00533C32" w:rsidRDefault="007C4061" w:rsidP="00885269">
      <w:pPr>
        <w:pStyle w:val="PL"/>
        <w:rPr>
          <w:lang w:eastAsia="zh-CN"/>
        </w:rPr>
      </w:pPr>
      <w:r w:rsidRPr="00533C32">
        <w:t xml:space="preserve">          explode: false</w:t>
      </w:r>
    </w:p>
    <w:p w14:paraId="3BF9CA7F" w14:textId="77777777" w:rsidR="007C4061" w:rsidRPr="00533C32" w:rsidRDefault="007C4061" w:rsidP="00885269">
      <w:pPr>
        <w:pStyle w:val="PL"/>
      </w:pPr>
      <w:r w:rsidRPr="00533C32">
        <w:t xml:space="preserve">        - name: supported-features</w:t>
      </w:r>
    </w:p>
    <w:p w14:paraId="78DA42A0" w14:textId="77777777" w:rsidR="007C4061" w:rsidRPr="00533C32" w:rsidRDefault="007C4061" w:rsidP="00885269">
      <w:pPr>
        <w:pStyle w:val="PL"/>
      </w:pPr>
      <w:r w:rsidRPr="00533C32">
        <w:t xml:space="preserve">          in: query</w:t>
      </w:r>
    </w:p>
    <w:p w14:paraId="683AE1D1" w14:textId="77777777" w:rsidR="007C4061" w:rsidRPr="00533C32" w:rsidRDefault="007C4061" w:rsidP="00885269">
      <w:pPr>
        <w:pStyle w:val="PL"/>
      </w:pPr>
      <w:r w:rsidRPr="00533C32">
        <w:t xml:space="preserve">          description: Supported Features</w:t>
      </w:r>
    </w:p>
    <w:p w14:paraId="35F60C22" w14:textId="77777777" w:rsidR="007C4061" w:rsidRPr="00533C32" w:rsidRDefault="007C4061" w:rsidP="00885269">
      <w:pPr>
        <w:pStyle w:val="PL"/>
      </w:pPr>
      <w:r w:rsidRPr="00533C32">
        <w:t xml:space="preserve">          schema:</w:t>
      </w:r>
    </w:p>
    <w:p w14:paraId="3B3C3BD5"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0D03F29" w14:textId="77777777" w:rsidR="007C4061" w:rsidRPr="00533C32" w:rsidRDefault="007C4061" w:rsidP="00885269">
      <w:pPr>
        <w:pStyle w:val="PL"/>
      </w:pPr>
      <w:r w:rsidRPr="00533C32">
        <w:t xml:space="preserve">      responses:</w:t>
      </w:r>
    </w:p>
    <w:p w14:paraId="2013C723" w14:textId="77777777" w:rsidR="007C4061" w:rsidRPr="00533C32" w:rsidRDefault="007C4061" w:rsidP="00885269">
      <w:pPr>
        <w:pStyle w:val="PL"/>
      </w:pPr>
      <w:r w:rsidRPr="00533C32">
        <w:t xml:space="preserve">        '200':</w:t>
      </w:r>
    </w:p>
    <w:p w14:paraId="31CB48E1" w14:textId="77777777" w:rsidR="007C4061" w:rsidRPr="00533C32" w:rsidRDefault="007C4061" w:rsidP="00885269">
      <w:pPr>
        <w:pStyle w:val="PL"/>
      </w:pPr>
      <w:r w:rsidRPr="00533C32">
        <w:t xml:space="preserve">          description: Expected response to a valid request</w:t>
      </w:r>
    </w:p>
    <w:p w14:paraId="5EB7BE4C" w14:textId="77777777" w:rsidR="007C4061" w:rsidRPr="00533C32" w:rsidRDefault="007C4061" w:rsidP="00885269">
      <w:pPr>
        <w:pStyle w:val="PL"/>
      </w:pPr>
      <w:r w:rsidRPr="00533C32">
        <w:t xml:space="preserve">          content:</w:t>
      </w:r>
    </w:p>
    <w:p w14:paraId="4A0C4C4A"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4D79530" w14:textId="77777777" w:rsidR="007C4061" w:rsidRPr="00533C32" w:rsidRDefault="007C4061" w:rsidP="00885269">
      <w:pPr>
        <w:pStyle w:val="PL"/>
      </w:pPr>
      <w:r w:rsidRPr="00533C32">
        <w:t xml:space="preserve">              schema:</w:t>
      </w:r>
    </w:p>
    <w:p w14:paraId="6D833843" w14:textId="77777777" w:rsidR="007C4061" w:rsidRPr="00533C32" w:rsidRDefault="007C4061" w:rsidP="00885269">
      <w:pPr>
        <w:pStyle w:val="PL"/>
      </w:pPr>
      <w:r w:rsidRPr="00533C32">
        <w:t xml:space="preserve">                $ref: '#/components/schemas/AmfNon3GppAccessRegistration'</w:t>
      </w:r>
    </w:p>
    <w:p w14:paraId="5E125CC5" w14:textId="77777777" w:rsidR="007C4061" w:rsidRDefault="007C4061" w:rsidP="00885269">
      <w:pPr>
        <w:pStyle w:val="PL"/>
        <w:rPr>
          <w:lang w:eastAsia="zh-CN"/>
        </w:rPr>
      </w:pPr>
      <w:r w:rsidRPr="00533C32">
        <w:t xml:space="preserve">        default:</w:t>
      </w:r>
    </w:p>
    <w:p w14:paraId="017DEA4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691712B" w14:textId="77777777" w:rsidR="00A0150A" w:rsidRPr="00533C32" w:rsidRDefault="00A0150A" w:rsidP="00885269">
      <w:pPr>
        <w:pStyle w:val="PL"/>
        <w:rPr>
          <w:lang w:eastAsia="zh-CN"/>
        </w:rPr>
      </w:pPr>
    </w:p>
    <w:p w14:paraId="24AF747D" w14:textId="77777777" w:rsidR="007C4061" w:rsidRPr="00533C32" w:rsidRDefault="007C4061" w:rsidP="00885269">
      <w:pPr>
        <w:pStyle w:val="PL"/>
      </w:pPr>
      <w:r w:rsidRPr="00533C32">
        <w:t xml:space="preserve">    put:</w:t>
      </w:r>
    </w:p>
    <w:p w14:paraId="7A1493A2" w14:textId="77777777" w:rsidR="007C4061" w:rsidRPr="00533C32" w:rsidRDefault="007C4061" w:rsidP="00885269">
      <w:pPr>
        <w:pStyle w:val="PL"/>
      </w:pPr>
      <w:r w:rsidRPr="00533C32">
        <w:t xml:space="preserve">      summary: To store the AMF context data of a UE using non-3gpp access in the UDR</w:t>
      </w:r>
    </w:p>
    <w:p w14:paraId="02709ED9" w14:textId="77777777" w:rsidR="007C4061" w:rsidRPr="00533C32" w:rsidRDefault="007C4061" w:rsidP="00885269">
      <w:pPr>
        <w:pStyle w:val="PL"/>
      </w:pPr>
      <w:r w:rsidRPr="00533C32">
        <w:t xml:space="preserve">      </w:t>
      </w:r>
      <w:proofErr w:type="spellStart"/>
      <w:r w:rsidRPr="00533C32">
        <w:t>operationId</w:t>
      </w:r>
      <w:proofErr w:type="spellEnd"/>
      <w:r w:rsidRPr="00533C32">
        <w:t>: CreateAmfContextNon3gpp</w:t>
      </w:r>
    </w:p>
    <w:p w14:paraId="358A9B03" w14:textId="77777777" w:rsidR="007C4061" w:rsidRPr="00533C32" w:rsidRDefault="007C4061" w:rsidP="00885269">
      <w:pPr>
        <w:pStyle w:val="PL"/>
      </w:pPr>
      <w:r w:rsidRPr="00533C32">
        <w:t xml:space="preserve">      tags:</w:t>
      </w:r>
    </w:p>
    <w:p w14:paraId="21699411" w14:textId="77777777" w:rsidR="007C4061" w:rsidRPr="00533C32" w:rsidRDefault="007C4061" w:rsidP="00885269">
      <w:pPr>
        <w:pStyle w:val="PL"/>
      </w:pPr>
      <w:r w:rsidRPr="00533C32">
        <w:t xml:space="preserve">        - AMF Non-3GPP Access Registration (Document)</w:t>
      </w:r>
    </w:p>
    <w:p w14:paraId="6A620FB6" w14:textId="77777777" w:rsidR="007C4061" w:rsidRPr="00533C32" w:rsidRDefault="007C4061" w:rsidP="00885269">
      <w:pPr>
        <w:pStyle w:val="PL"/>
      </w:pPr>
      <w:r w:rsidRPr="00533C32">
        <w:t xml:space="preserve">      parameters:</w:t>
      </w:r>
    </w:p>
    <w:p w14:paraId="4F01BA85" w14:textId="77777777" w:rsidR="007C4061" w:rsidRPr="00533C32" w:rsidRDefault="007C4061" w:rsidP="00885269">
      <w:pPr>
        <w:pStyle w:val="PL"/>
      </w:pPr>
      <w:r w:rsidRPr="00533C32">
        <w:t xml:space="preserve">        - name: </w:t>
      </w:r>
      <w:proofErr w:type="spellStart"/>
      <w:r w:rsidRPr="00533C32">
        <w:t>ueId</w:t>
      </w:r>
      <w:proofErr w:type="spellEnd"/>
    </w:p>
    <w:p w14:paraId="105D4E65" w14:textId="77777777" w:rsidR="007C4061" w:rsidRPr="00533C32" w:rsidRDefault="007C4061" w:rsidP="00885269">
      <w:pPr>
        <w:pStyle w:val="PL"/>
      </w:pPr>
      <w:r w:rsidRPr="00533C32">
        <w:t xml:space="preserve">          in: path</w:t>
      </w:r>
    </w:p>
    <w:p w14:paraId="66953681" w14:textId="77777777" w:rsidR="007C4061" w:rsidRPr="00533C32" w:rsidRDefault="007C4061" w:rsidP="00885269">
      <w:pPr>
        <w:pStyle w:val="PL"/>
      </w:pPr>
      <w:r w:rsidRPr="00533C32">
        <w:t xml:space="preserve">          description: UE id</w:t>
      </w:r>
    </w:p>
    <w:p w14:paraId="0558ED73" w14:textId="77777777" w:rsidR="007C4061" w:rsidRPr="00533C32" w:rsidRDefault="007C4061" w:rsidP="00885269">
      <w:pPr>
        <w:pStyle w:val="PL"/>
      </w:pPr>
      <w:r w:rsidRPr="00533C32">
        <w:t xml:space="preserve">          required: true</w:t>
      </w:r>
    </w:p>
    <w:p w14:paraId="3F9A0E8C" w14:textId="77777777" w:rsidR="007C4061" w:rsidRPr="00533C32" w:rsidRDefault="007C4061" w:rsidP="00885269">
      <w:pPr>
        <w:pStyle w:val="PL"/>
      </w:pPr>
      <w:r w:rsidRPr="00533C32">
        <w:t xml:space="preserve">          schema:</w:t>
      </w:r>
    </w:p>
    <w:p w14:paraId="142CEC6D"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1A76C3BA"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593F7DE7" w14:textId="77777777" w:rsidR="007C4061" w:rsidRPr="00533C32" w:rsidRDefault="007C4061" w:rsidP="00885269">
      <w:pPr>
        <w:pStyle w:val="PL"/>
      </w:pPr>
      <w:r w:rsidRPr="00533C32">
        <w:lastRenderedPageBreak/>
        <w:t xml:space="preserve">        content:</w:t>
      </w:r>
    </w:p>
    <w:p w14:paraId="73CDDDC2"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3BC14952" w14:textId="77777777" w:rsidR="007C4061" w:rsidRPr="00533C32" w:rsidRDefault="007C4061" w:rsidP="00885269">
      <w:pPr>
        <w:pStyle w:val="PL"/>
      </w:pPr>
      <w:r w:rsidRPr="00533C32">
        <w:t xml:space="preserve">            schema:</w:t>
      </w:r>
    </w:p>
    <w:p w14:paraId="0126B3B9" w14:textId="77777777" w:rsidR="007C4061" w:rsidRPr="00533C32" w:rsidRDefault="007C4061" w:rsidP="00885269">
      <w:pPr>
        <w:pStyle w:val="PL"/>
      </w:pPr>
      <w:r w:rsidRPr="00533C32">
        <w:t xml:space="preserve">              $ref: '#/components/schemas/AmfNon3GppAccessRegistration'</w:t>
      </w:r>
    </w:p>
    <w:p w14:paraId="781382B2" w14:textId="77777777" w:rsidR="00280543" w:rsidRPr="00533C32" w:rsidRDefault="00280543" w:rsidP="00885269">
      <w:pPr>
        <w:pStyle w:val="PL"/>
      </w:pPr>
      <w:r w:rsidRPr="00533C32">
        <w:t xml:space="preserve">        required: true</w:t>
      </w:r>
    </w:p>
    <w:p w14:paraId="44C96705" w14:textId="77777777" w:rsidR="007C4061" w:rsidRPr="00533C32" w:rsidRDefault="007C4061" w:rsidP="00885269">
      <w:pPr>
        <w:pStyle w:val="PL"/>
      </w:pPr>
      <w:r w:rsidRPr="00533C32">
        <w:t xml:space="preserve">      responses:</w:t>
      </w:r>
    </w:p>
    <w:p w14:paraId="7D82081A" w14:textId="77777777" w:rsidR="007C4061" w:rsidRPr="00533C32" w:rsidRDefault="007C4061" w:rsidP="00885269">
      <w:pPr>
        <w:pStyle w:val="PL"/>
      </w:pPr>
      <w:r w:rsidRPr="00533C32">
        <w:t xml:space="preserve">        '204':</w:t>
      </w:r>
    </w:p>
    <w:p w14:paraId="007DB839" w14:textId="77777777" w:rsidR="007C4061" w:rsidRPr="00533C32" w:rsidRDefault="007C4061" w:rsidP="00885269">
      <w:pPr>
        <w:pStyle w:val="PL"/>
      </w:pPr>
      <w:r w:rsidRPr="00533C32">
        <w:t xml:space="preserve">          description: Upon success, an empty response body shall be returned</w:t>
      </w:r>
    </w:p>
    <w:p w14:paraId="72111009" w14:textId="77777777" w:rsidR="001E6A35" w:rsidRPr="000B71E3" w:rsidRDefault="001E6A35" w:rsidP="00885269">
      <w:pPr>
        <w:pStyle w:val="PL"/>
      </w:pPr>
      <w:r w:rsidRPr="000B71E3">
        <w:t xml:space="preserve">        '20</w:t>
      </w:r>
      <w:r>
        <w:t>1</w:t>
      </w:r>
      <w:r w:rsidRPr="000B71E3">
        <w:t>':</w:t>
      </w:r>
    </w:p>
    <w:p w14:paraId="13A1255B" w14:textId="77777777" w:rsidR="001E6A35" w:rsidRPr="000B71E3" w:rsidRDefault="001E6A35" w:rsidP="00885269">
      <w:pPr>
        <w:pStyle w:val="PL"/>
      </w:pPr>
      <w:r w:rsidRPr="000B71E3">
        <w:t xml:space="preserve">          description: </w:t>
      </w:r>
      <w:r>
        <w:t>Created</w:t>
      </w:r>
    </w:p>
    <w:p w14:paraId="2822CB48" w14:textId="77777777" w:rsidR="001E6A35" w:rsidRPr="000B71E3" w:rsidRDefault="001E6A35" w:rsidP="00885269">
      <w:pPr>
        <w:pStyle w:val="PL"/>
      </w:pPr>
      <w:r w:rsidRPr="000B71E3">
        <w:t xml:space="preserve">          content:</w:t>
      </w:r>
    </w:p>
    <w:p w14:paraId="59DD5DF9" w14:textId="77777777" w:rsidR="001E6A35" w:rsidRPr="000B71E3" w:rsidRDefault="001E6A35" w:rsidP="00885269">
      <w:pPr>
        <w:pStyle w:val="PL"/>
      </w:pPr>
      <w:r w:rsidRPr="000B71E3">
        <w:t xml:space="preserve">            application/</w:t>
      </w:r>
      <w:proofErr w:type="spellStart"/>
      <w:r w:rsidRPr="000B71E3">
        <w:t>json</w:t>
      </w:r>
      <w:proofErr w:type="spellEnd"/>
      <w:r w:rsidRPr="000B71E3">
        <w:t>:</w:t>
      </w:r>
    </w:p>
    <w:p w14:paraId="1C6B0AFA" w14:textId="77777777" w:rsidR="001E6A35" w:rsidRPr="000B71E3" w:rsidRDefault="001E6A35" w:rsidP="00885269">
      <w:pPr>
        <w:pStyle w:val="PL"/>
      </w:pPr>
      <w:r w:rsidRPr="000B71E3">
        <w:t xml:space="preserve">              schema:</w:t>
      </w:r>
    </w:p>
    <w:p w14:paraId="5190D36A" w14:textId="77777777" w:rsidR="001E6A35" w:rsidRPr="000B71E3" w:rsidRDefault="001E6A35" w:rsidP="00885269">
      <w:pPr>
        <w:pStyle w:val="PL"/>
      </w:pPr>
      <w:r w:rsidRPr="000B71E3">
        <w:t xml:space="preserve">                $ref: '#/components/schemas/</w:t>
      </w:r>
      <w:r w:rsidRPr="00025B11">
        <w:t>Amf3GppAccessRegistration</w:t>
      </w:r>
      <w:r w:rsidRPr="000B71E3">
        <w:t>'</w:t>
      </w:r>
    </w:p>
    <w:p w14:paraId="3C0B64FF" w14:textId="77777777" w:rsidR="001E6A35" w:rsidRDefault="001E6A35" w:rsidP="00885269">
      <w:pPr>
        <w:pStyle w:val="PL"/>
      </w:pPr>
      <w:r>
        <w:t xml:space="preserve">          headers:</w:t>
      </w:r>
    </w:p>
    <w:p w14:paraId="1C2E5C29" w14:textId="77777777" w:rsidR="001E6A35" w:rsidRDefault="001E6A35" w:rsidP="00885269">
      <w:pPr>
        <w:pStyle w:val="PL"/>
      </w:pPr>
      <w:r>
        <w:t xml:space="preserve">            Location:</w:t>
      </w:r>
    </w:p>
    <w:p w14:paraId="39925C59" w14:textId="77777777" w:rsidR="001E6A35" w:rsidRDefault="001E6A35" w:rsidP="00885269">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EED98CD" w14:textId="77777777" w:rsidR="001E6A35" w:rsidRDefault="001E6A35" w:rsidP="00885269">
      <w:pPr>
        <w:pStyle w:val="PL"/>
      </w:pPr>
      <w:r>
        <w:t xml:space="preserve">              required: true</w:t>
      </w:r>
    </w:p>
    <w:p w14:paraId="3C0BBB7A" w14:textId="77777777" w:rsidR="001E6A35" w:rsidRDefault="001E6A35" w:rsidP="00885269">
      <w:pPr>
        <w:pStyle w:val="PL"/>
      </w:pPr>
      <w:r>
        <w:t xml:space="preserve">              schema:</w:t>
      </w:r>
    </w:p>
    <w:p w14:paraId="29240A58" w14:textId="77777777" w:rsidR="001E6A35" w:rsidRPr="002857AD" w:rsidRDefault="001E6A35" w:rsidP="00885269">
      <w:pPr>
        <w:pStyle w:val="PL"/>
      </w:pPr>
      <w:r>
        <w:t xml:space="preserve">                type: string</w:t>
      </w:r>
    </w:p>
    <w:p w14:paraId="66AD8F55" w14:textId="77777777" w:rsidR="007C4061" w:rsidRDefault="007C4061" w:rsidP="00885269">
      <w:pPr>
        <w:pStyle w:val="PL"/>
        <w:rPr>
          <w:lang w:eastAsia="zh-CN"/>
        </w:rPr>
      </w:pPr>
      <w:r w:rsidRPr="00533C32">
        <w:t xml:space="preserve">        default:</w:t>
      </w:r>
    </w:p>
    <w:p w14:paraId="2B60A70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5F416F3" w14:textId="77777777" w:rsidR="00A0150A" w:rsidRPr="00533C32" w:rsidRDefault="00A0150A" w:rsidP="00885269">
      <w:pPr>
        <w:pStyle w:val="PL"/>
        <w:rPr>
          <w:lang w:eastAsia="zh-CN"/>
        </w:rPr>
      </w:pPr>
    </w:p>
    <w:p w14:paraId="70214197" w14:textId="77777777" w:rsidR="007C4061" w:rsidRPr="00533C32" w:rsidRDefault="007C4061" w:rsidP="00885269">
      <w:pPr>
        <w:pStyle w:val="PL"/>
      </w:pPr>
      <w:r w:rsidRPr="00533C32">
        <w:t xml:space="preserve">    patch:</w:t>
      </w:r>
    </w:p>
    <w:p w14:paraId="46DE2B7A" w14:textId="77777777" w:rsidR="007C4061" w:rsidRPr="00533C32" w:rsidRDefault="007C4061" w:rsidP="00885269">
      <w:pPr>
        <w:pStyle w:val="PL"/>
      </w:pPr>
      <w:r w:rsidRPr="00533C32">
        <w:t xml:space="preserve">      summary: To modify the AMF context data of a UE using non 3gpp access in the UDR</w:t>
      </w:r>
    </w:p>
    <w:p w14:paraId="5436B745" w14:textId="77777777" w:rsidR="007C4061" w:rsidRPr="00533C32" w:rsidRDefault="007C4061" w:rsidP="00885269">
      <w:pPr>
        <w:pStyle w:val="PL"/>
      </w:pPr>
      <w:r w:rsidRPr="00533C32">
        <w:t xml:space="preserve">      </w:t>
      </w:r>
      <w:proofErr w:type="spellStart"/>
      <w:r w:rsidRPr="00533C32">
        <w:t>operationId</w:t>
      </w:r>
      <w:proofErr w:type="spellEnd"/>
      <w:r w:rsidRPr="00533C32">
        <w:t>: AmfContextNon3gpp</w:t>
      </w:r>
    </w:p>
    <w:p w14:paraId="5221A4A3" w14:textId="77777777" w:rsidR="007C4061" w:rsidRPr="00533C32" w:rsidRDefault="007C4061" w:rsidP="00885269">
      <w:pPr>
        <w:pStyle w:val="PL"/>
      </w:pPr>
      <w:r w:rsidRPr="00533C32">
        <w:t xml:space="preserve">      tags:</w:t>
      </w:r>
    </w:p>
    <w:p w14:paraId="6FB5E17F" w14:textId="77777777" w:rsidR="007C4061" w:rsidRPr="00533C32" w:rsidRDefault="007C4061" w:rsidP="00885269">
      <w:pPr>
        <w:pStyle w:val="PL"/>
      </w:pPr>
      <w:r w:rsidRPr="00533C32">
        <w:t xml:space="preserve">        - AMF Non-3GPP Access Registration (Document)</w:t>
      </w:r>
    </w:p>
    <w:p w14:paraId="2F98AEA3" w14:textId="77777777" w:rsidR="007C4061" w:rsidRPr="00533C32" w:rsidRDefault="007C4061" w:rsidP="00885269">
      <w:pPr>
        <w:pStyle w:val="PL"/>
      </w:pPr>
      <w:r w:rsidRPr="00533C32">
        <w:t xml:space="preserve">      parameters:</w:t>
      </w:r>
    </w:p>
    <w:p w14:paraId="0F707377" w14:textId="77777777" w:rsidR="007C4061" w:rsidRPr="00533C32" w:rsidRDefault="007C4061" w:rsidP="00885269">
      <w:pPr>
        <w:pStyle w:val="PL"/>
      </w:pPr>
      <w:r w:rsidRPr="00533C32">
        <w:t xml:space="preserve">        - name: </w:t>
      </w:r>
      <w:proofErr w:type="spellStart"/>
      <w:r w:rsidRPr="00533C32">
        <w:t>ueId</w:t>
      </w:r>
      <w:proofErr w:type="spellEnd"/>
    </w:p>
    <w:p w14:paraId="680A644F" w14:textId="77777777" w:rsidR="007C4061" w:rsidRPr="00533C32" w:rsidRDefault="007C4061" w:rsidP="00885269">
      <w:pPr>
        <w:pStyle w:val="PL"/>
      </w:pPr>
      <w:r w:rsidRPr="00533C32">
        <w:t xml:space="preserve">          in: path</w:t>
      </w:r>
    </w:p>
    <w:p w14:paraId="71B720DC" w14:textId="77777777" w:rsidR="007C4061" w:rsidRPr="00533C32" w:rsidRDefault="007C4061" w:rsidP="00885269">
      <w:pPr>
        <w:pStyle w:val="PL"/>
      </w:pPr>
      <w:r w:rsidRPr="00533C32">
        <w:t xml:space="preserve">          description: UE id</w:t>
      </w:r>
    </w:p>
    <w:p w14:paraId="197482EC" w14:textId="77777777" w:rsidR="007C4061" w:rsidRPr="00533C32" w:rsidRDefault="007C4061" w:rsidP="00885269">
      <w:pPr>
        <w:pStyle w:val="PL"/>
      </w:pPr>
      <w:r w:rsidRPr="00533C32">
        <w:t xml:space="preserve">          required: true</w:t>
      </w:r>
    </w:p>
    <w:p w14:paraId="25CF59E6" w14:textId="77777777" w:rsidR="007C4061" w:rsidRPr="00533C32" w:rsidRDefault="007C4061" w:rsidP="00885269">
      <w:pPr>
        <w:pStyle w:val="PL"/>
      </w:pPr>
      <w:r w:rsidRPr="00533C32">
        <w:t xml:space="preserve">          schema:</w:t>
      </w:r>
    </w:p>
    <w:p w14:paraId="1EB88EF2" w14:textId="77777777" w:rsidR="007C4061"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29508AD8" w14:textId="77777777" w:rsidR="007C4061" w:rsidRPr="002857AD" w:rsidRDefault="007C4061" w:rsidP="00885269">
      <w:pPr>
        <w:pStyle w:val="PL"/>
      </w:pPr>
      <w:r w:rsidRPr="002857AD">
        <w:t xml:space="preserve">        - name: supported-features</w:t>
      </w:r>
    </w:p>
    <w:p w14:paraId="11EB4B66" w14:textId="77777777" w:rsidR="007C4061" w:rsidRPr="002857AD" w:rsidRDefault="007C4061" w:rsidP="00885269">
      <w:pPr>
        <w:pStyle w:val="PL"/>
      </w:pPr>
      <w:r w:rsidRPr="002857AD">
        <w:t xml:space="preserve">          in: query</w:t>
      </w:r>
    </w:p>
    <w:p w14:paraId="0AB8541C" w14:textId="77777777" w:rsidR="007C4061" w:rsidRPr="002857AD" w:rsidRDefault="007C4061" w:rsidP="00885269">
      <w:pPr>
        <w:pStyle w:val="PL"/>
      </w:pPr>
      <w:r w:rsidRPr="002857AD">
        <w:t xml:space="preserve">          description: Features required to be supported by the target NF</w:t>
      </w:r>
    </w:p>
    <w:p w14:paraId="5C7F77A8" w14:textId="77777777" w:rsidR="007C4061" w:rsidRPr="002857AD" w:rsidRDefault="007C4061" w:rsidP="00885269">
      <w:pPr>
        <w:pStyle w:val="PL"/>
      </w:pPr>
      <w:r w:rsidRPr="002857AD">
        <w:t xml:space="preserve">          schema:</w:t>
      </w:r>
    </w:p>
    <w:p w14:paraId="211E5ECB"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252767C4"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73C491C2" w14:textId="77777777" w:rsidR="007C4061" w:rsidRPr="00533C32" w:rsidRDefault="007C4061" w:rsidP="00885269">
      <w:pPr>
        <w:pStyle w:val="PL"/>
      </w:pPr>
      <w:r w:rsidRPr="00533C32">
        <w:t xml:space="preserve">        content:</w:t>
      </w:r>
    </w:p>
    <w:p w14:paraId="5718AB39"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686D8B56" w14:textId="77777777" w:rsidR="007C4061" w:rsidRPr="00533C32" w:rsidRDefault="007C4061" w:rsidP="00885269">
      <w:pPr>
        <w:pStyle w:val="PL"/>
      </w:pPr>
      <w:r w:rsidRPr="00533C32">
        <w:t xml:space="preserve">            schema:</w:t>
      </w:r>
    </w:p>
    <w:p w14:paraId="4D875615" w14:textId="77777777" w:rsidR="007C4061" w:rsidRPr="00533C32" w:rsidRDefault="007C4061" w:rsidP="00885269">
      <w:pPr>
        <w:pStyle w:val="PL"/>
      </w:pPr>
      <w:r w:rsidRPr="00533C32">
        <w:t xml:space="preserve">              type: array</w:t>
      </w:r>
    </w:p>
    <w:p w14:paraId="5BFE366C" w14:textId="77777777" w:rsidR="007C4061" w:rsidRPr="00533C32" w:rsidRDefault="007C4061" w:rsidP="00885269">
      <w:pPr>
        <w:pStyle w:val="PL"/>
      </w:pPr>
      <w:r w:rsidRPr="00533C32">
        <w:t xml:space="preserve">              items:</w:t>
      </w:r>
    </w:p>
    <w:p w14:paraId="427AC26C"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7A81865E" w14:textId="77777777" w:rsidR="007C4061" w:rsidRPr="00533C32" w:rsidRDefault="007C4061" w:rsidP="00885269">
      <w:pPr>
        <w:pStyle w:val="PL"/>
      </w:pPr>
      <w:r w:rsidRPr="00533C32">
        <w:t xml:space="preserve">        required: true</w:t>
      </w:r>
    </w:p>
    <w:p w14:paraId="560CBBE2" w14:textId="77777777" w:rsidR="007C4061" w:rsidRPr="00533C32" w:rsidRDefault="007C4061" w:rsidP="00885269">
      <w:pPr>
        <w:pStyle w:val="PL"/>
      </w:pPr>
      <w:r w:rsidRPr="00533C32">
        <w:t xml:space="preserve">      responses:</w:t>
      </w:r>
    </w:p>
    <w:p w14:paraId="4190B122" w14:textId="77777777" w:rsidR="007C4061" w:rsidRPr="00533C32" w:rsidRDefault="007C4061" w:rsidP="00885269">
      <w:pPr>
        <w:pStyle w:val="PL"/>
      </w:pPr>
      <w:r w:rsidRPr="00533C32">
        <w:t xml:space="preserve">        '204':</w:t>
      </w:r>
    </w:p>
    <w:p w14:paraId="66E82BA2" w14:textId="77777777" w:rsidR="007C4061" w:rsidRPr="00533C32" w:rsidRDefault="007C4061" w:rsidP="00885269">
      <w:pPr>
        <w:pStyle w:val="PL"/>
      </w:pPr>
      <w:r w:rsidRPr="00533C32">
        <w:t xml:space="preserve">          description: Expected response to a valid request</w:t>
      </w:r>
    </w:p>
    <w:p w14:paraId="73DECE39" w14:textId="77777777" w:rsidR="007C4061" w:rsidRDefault="007C4061" w:rsidP="00885269">
      <w:pPr>
        <w:pStyle w:val="PL"/>
        <w:rPr>
          <w:lang w:eastAsia="zh-CN"/>
        </w:rPr>
      </w:pPr>
      <w:r>
        <w:rPr>
          <w:rFonts w:hint="eastAsia"/>
          <w:lang w:eastAsia="zh-CN"/>
        </w:rPr>
        <w:t xml:space="preserve">        '200':</w:t>
      </w:r>
    </w:p>
    <w:p w14:paraId="459A61E2" w14:textId="77777777" w:rsidR="007C4061" w:rsidRPr="000B71E3" w:rsidRDefault="007C4061" w:rsidP="00885269">
      <w:pPr>
        <w:pStyle w:val="PL"/>
      </w:pPr>
      <w:r w:rsidRPr="000B71E3">
        <w:t xml:space="preserve">          description: Expected response to a valid request</w:t>
      </w:r>
    </w:p>
    <w:p w14:paraId="4EA9FAA2" w14:textId="77777777" w:rsidR="007C4061" w:rsidRPr="000B71E3" w:rsidRDefault="007C4061" w:rsidP="00885269">
      <w:pPr>
        <w:pStyle w:val="PL"/>
      </w:pPr>
      <w:r w:rsidRPr="000B71E3">
        <w:t xml:space="preserve">          content:</w:t>
      </w:r>
    </w:p>
    <w:p w14:paraId="6A010964"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44D23AC9" w14:textId="77777777" w:rsidR="007C4061" w:rsidRPr="000B71E3" w:rsidRDefault="007C4061" w:rsidP="00885269">
      <w:pPr>
        <w:pStyle w:val="PL"/>
      </w:pPr>
      <w:r w:rsidRPr="000B71E3">
        <w:t xml:space="preserve">              schema:</w:t>
      </w:r>
    </w:p>
    <w:p w14:paraId="50261BB7"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61022E7E" w14:textId="77777777" w:rsidR="007C4061" w:rsidRPr="00533C32" w:rsidRDefault="007C4061" w:rsidP="00885269">
      <w:pPr>
        <w:pStyle w:val="PL"/>
      </w:pPr>
      <w:r w:rsidRPr="00533C32">
        <w:t xml:space="preserve">        '403':</w:t>
      </w:r>
    </w:p>
    <w:p w14:paraId="2BBE9102" w14:textId="77777777" w:rsidR="007C4061" w:rsidRPr="00533C32" w:rsidRDefault="007C4061" w:rsidP="00885269">
      <w:pPr>
        <w:pStyle w:val="PL"/>
      </w:pPr>
      <w:r w:rsidRPr="00533C32">
        <w:t xml:space="preserve">          description: modification is rejected</w:t>
      </w:r>
    </w:p>
    <w:p w14:paraId="48CDCF85" w14:textId="77777777" w:rsidR="007C4061" w:rsidRPr="00533C32" w:rsidRDefault="007C4061" w:rsidP="00885269">
      <w:pPr>
        <w:pStyle w:val="PL"/>
      </w:pPr>
      <w:r w:rsidRPr="00533C32">
        <w:t xml:space="preserve">          content:</w:t>
      </w:r>
    </w:p>
    <w:p w14:paraId="1A9EFA55"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5FF660A0" w14:textId="77777777" w:rsidR="007C4061" w:rsidRPr="00533C32" w:rsidRDefault="007C4061" w:rsidP="00885269">
      <w:pPr>
        <w:pStyle w:val="PL"/>
      </w:pPr>
      <w:r w:rsidRPr="00533C32">
        <w:t xml:space="preserve">              schema:</w:t>
      </w:r>
    </w:p>
    <w:p w14:paraId="09E5BA7D" w14:textId="77777777" w:rsidR="007C4061" w:rsidRPr="00533C32" w:rsidRDefault="007C4061" w:rsidP="00885269">
      <w:pPr>
        <w:pStyle w:val="PL"/>
      </w:pPr>
      <w:r w:rsidRPr="00533C32">
        <w:t xml:space="preserve">                $ref: 'TS29571_CommonData.yaml#/components/schemas/</w:t>
      </w:r>
      <w:proofErr w:type="spellStart"/>
      <w:r w:rsidRPr="00533C32">
        <w:t>ProblemDetails</w:t>
      </w:r>
      <w:proofErr w:type="spellEnd"/>
      <w:r w:rsidRPr="00533C32">
        <w:t>'</w:t>
      </w:r>
    </w:p>
    <w:p w14:paraId="4D2FF127" w14:textId="77777777" w:rsidR="007C4061" w:rsidRDefault="007C4061" w:rsidP="00885269">
      <w:pPr>
        <w:pStyle w:val="PL"/>
        <w:rPr>
          <w:lang w:eastAsia="zh-CN"/>
        </w:rPr>
      </w:pPr>
      <w:r w:rsidRPr="00533C32">
        <w:t xml:space="preserve">        default:</w:t>
      </w:r>
    </w:p>
    <w:p w14:paraId="4343314C"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3C6F912" w14:textId="77777777" w:rsidR="007C4061" w:rsidRPr="00533C32" w:rsidRDefault="007C4061" w:rsidP="00885269">
      <w:pPr>
        <w:pStyle w:val="PL"/>
      </w:pPr>
    </w:p>
    <w:p w14:paraId="034DCD75" w14:textId="77777777" w:rsidR="007C4061" w:rsidRPr="00533C32" w:rsidRDefault="007C4061" w:rsidP="00885269">
      <w:pPr>
        <w:pStyle w:val="PL"/>
      </w:pPr>
      <w:r w:rsidRPr="00533C32">
        <w:t xml:space="preserve">  /subscription-data/{</w:t>
      </w:r>
      <w:proofErr w:type="spellStart"/>
      <w:r w:rsidRPr="00533C32">
        <w:t>ueId</w:t>
      </w:r>
      <w:proofErr w:type="spellEnd"/>
      <w:r w:rsidRPr="00533C32">
        <w:t>}/context-data/</w:t>
      </w:r>
      <w:proofErr w:type="spellStart"/>
      <w:r w:rsidRPr="00533C32">
        <w:t>smf</w:t>
      </w:r>
      <w:proofErr w:type="spellEnd"/>
      <w:r w:rsidRPr="00533C32">
        <w:t>-registrations:</w:t>
      </w:r>
    </w:p>
    <w:p w14:paraId="5ACFB188" w14:textId="77777777" w:rsidR="007C4061" w:rsidRPr="00533C32" w:rsidRDefault="007C4061" w:rsidP="00885269">
      <w:pPr>
        <w:pStyle w:val="PL"/>
      </w:pPr>
      <w:r w:rsidRPr="00533C32">
        <w:t xml:space="preserve">    get:</w:t>
      </w:r>
    </w:p>
    <w:p w14:paraId="6CDA98CE" w14:textId="77777777" w:rsidR="007C4061" w:rsidRPr="00533C32" w:rsidRDefault="007C4061" w:rsidP="00885269">
      <w:pPr>
        <w:pStyle w:val="PL"/>
      </w:pPr>
      <w:r w:rsidRPr="00533C32">
        <w:t xml:space="preserve">      summary: Retrieves the SMF registration list of a UE</w:t>
      </w:r>
    </w:p>
    <w:p w14:paraId="192504FC"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QuerySmfRegList</w:t>
      </w:r>
      <w:proofErr w:type="spellEnd"/>
    </w:p>
    <w:p w14:paraId="3C3CEB9F" w14:textId="77777777" w:rsidR="007C4061" w:rsidRPr="00533C32" w:rsidRDefault="007C4061" w:rsidP="00885269">
      <w:pPr>
        <w:pStyle w:val="PL"/>
      </w:pPr>
      <w:r w:rsidRPr="00533C32">
        <w:t xml:space="preserve">      tags:</w:t>
      </w:r>
    </w:p>
    <w:p w14:paraId="082815D2" w14:textId="77777777" w:rsidR="007C4061" w:rsidRPr="00533C32" w:rsidRDefault="007C4061" w:rsidP="00885269">
      <w:pPr>
        <w:pStyle w:val="PL"/>
      </w:pPr>
      <w:r w:rsidRPr="00533C32">
        <w:t xml:space="preserve">        - SMF Registrations (Collection)</w:t>
      </w:r>
    </w:p>
    <w:p w14:paraId="04D9D1B7" w14:textId="77777777" w:rsidR="007C4061" w:rsidRPr="00533C32" w:rsidRDefault="007C4061" w:rsidP="00885269">
      <w:pPr>
        <w:pStyle w:val="PL"/>
      </w:pPr>
      <w:r w:rsidRPr="00533C32">
        <w:t xml:space="preserve">      parameters:</w:t>
      </w:r>
    </w:p>
    <w:p w14:paraId="334F0457" w14:textId="77777777" w:rsidR="007C4061" w:rsidRPr="00533C32" w:rsidRDefault="007C4061" w:rsidP="00885269">
      <w:pPr>
        <w:pStyle w:val="PL"/>
      </w:pPr>
      <w:r w:rsidRPr="00533C32">
        <w:lastRenderedPageBreak/>
        <w:t xml:space="preserve">        - name: </w:t>
      </w:r>
      <w:proofErr w:type="spellStart"/>
      <w:r w:rsidRPr="00533C32">
        <w:t>ueId</w:t>
      </w:r>
      <w:proofErr w:type="spellEnd"/>
    </w:p>
    <w:p w14:paraId="7966538C" w14:textId="77777777" w:rsidR="007C4061" w:rsidRPr="00533C32" w:rsidRDefault="007C4061" w:rsidP="00885269">
      <w:pPr>
        <w:pStyle w:val="PL"/>
      </w:pPr>
      <w:r w:rsidRPr="00533C32">
        <w:t xml:space="preserve">          in: path</w:t>
      </w:r>
    </w:p>
    <w:p w14:paraId="65A008CF" w14:textId="77777777" w:rsidR="007C4061" w:rsidRPr="00533C32" w:rsidRDefault="007C4061" w:rsidP="00885269">
      <w:pPr>
        <w:pStyle w:val="PL"/>
      </w:pPr>
      <w:r w:rsidRPr="00533C32">
        <w:t xml:space="preserve">          description: UE id</w:t>
      </w:r>
    </w:p>
    <w:p w14:paraId="477EDD38" w14:textId="77777777" w:rsidR="007C4061" w:rsidRPr="00533C32" w:rsidRDefault="007C4061" w:rsidP="00885269">
      <w:pPr>
        <w:pStyle w:val="PL"/>
      </w:pPr>
      <w:r w:rsidRPr="00533C32">
        <w:t xml:space="preserve">          required: true</w:t>
      </w:r>
    </w:p>
    <w:p w14:paraId="68F97606" w14:textId="77777777" w:rsidR="007C4061" w:rsidRPr="00533C32" w:rsidRDefault="007C4061" w:rsidP="00885269">
      <w:pPr>
        <w:pStyle w:val="PL"/>
      </w:pPr>
      <w:r w:rsidRPr="00533C32">
        <w:t xml:space="preserve">          schema:</w:t>
      </w:r>
    </w:p>
    <w:p w14:paraId="4531A55D"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1CA1AAD1" w14:textId="77777777" w:rsidR="007C4061" w:rsidRPr="00533C32" w:rsidRDefault="007C4061" w:rsidP="00885269">
      <w:pPr>
        <w:pStyle w:val="PL"/>
      </w:pPr>
      <w:r w:rsidRPr="00533C32">
        <w:t xml:space="preserve">        - name: supported-features</w:t>
      </w:r>
    </w:p>
    <w:p w14:paraId="0122D917" w14:textId="77777777" w:rsidR="007C4061" w:rsidRPr="00533C32" w:rsidRDefault="007C4061" w:rsidP="00885269">
      <w:pPr>
        <w:pStyle w:val="PL"/>
      </w:pPr>
      <w:r w:rsidRPr="00533C32">
        <w:t xml:space="preserve">          in: query</w:t>
      </w:r>
    </w:p>
    <w:p w14:paraId="30EEED92" w14:textId="77777777" w:rsidR="007C4061" w:rsidRPr="00533C32" w:rsidRDefault="007C4061" w:rsidP="00885269">
      <w:pPr>
        <w:pStyle w:val="PL"/>
      </w:pPr>
      <w:r w:rsidRPr="00533C32">
        <w:t xml:space="preserve">          description: Supported Features</w:t>
      </w:r>
    </w:p>
    <w:p w14:paraId="591CC5F1" w14:textId="77777777" w:rsidR="007C4061" w:rsidRPr="00533C32" w:rsidRDefault="007C4061" w:rsidP="00885269">
      <w:pPr>
        <w:pStyle w:val="PL"/>
      </w:pPr>
      <w:r w:rsidRPr="00533C32">
        <w:t xml:space="preserve">          schema:</w:t>
      </w:r>
    </w:p>
    <w:p w14:paraId="3FE293F7"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25351FB" w14:textId="77777777" w:rsidR="007C4061" w:rsidRPr="00533C32" w:rsidRDefault="007C4061" w:rsidP="00885269">
      <w:pPr>
        <w:pStyle w:val="PL"/>
      </w:pPr>
      <w:r w:rsidRPr="00533C32">
        <w:t xml:space="preserve">      responses:</w:t>
      </w:r>
    </w:p>
    <w:p w14:paraId="017CEF91" w14:textId="77777777" w:rsidR="007C4061" w:rsidRPr="00533C32" w:rsidRDefault="007C4061" w:rsidP="00885269">
      <w:pPr>
        <w:pStyle w:val="PL"/>
      </w:pPr>
      <w:r w:rsidRPr="00533C32">
        <w:t xml:space="preserve">        '200':</w:t>
      </w:r>
    </w:p>
    <w:p w14:paraId="30FF3803" w14:textId="77777777" w:rsidR="007C4061" w:rsidRPr="00533C32" w:rsidRDefault="007C4061" w:rsidP="00885269">
      <w:pPr>
        <w:pStyle w:val="PL"/>
      </w:pPr>
      <w:r w:rsidRPr="00533C32">
        <w:t xml:space="preserve">          description: Expected response to a valid request</w:t>
      </w:r>
    </w:p>
    <w:p w14:paraId="4A14969E" w14:textId="77777777" w:rsidR="007C4061" w:rsidRPr="00533C32" w:rsidRDefault="007C4061" w:rsidP="00885269">
      <w:pPr>
        <w:pStyle w:val="PL"/>
      </w:pPr>
      <w:r w:rsidRPr="00533C32">
        <w:t xml:space="preserve">          content:</w:t>
      </w:r>
    </w:p>
    <w:p w14:paraId="12E31457"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2C8FFCD0" w14:textId="77777777" w:rsidR="007C4061" w:rsidRPr="00533C32" w:rsidRDefault="007C4061" w:rsidP="00885269">
      <w:pPr>
        <w:pStyle w:val="PL"/>
      </w:pPr>
      <w:r w:rsidRPr="00533C32">
        <w:t xml:space="preserve">              schema:</w:t>
      </w:r>
    </w:p>
    <w:p w14:paraId="2AE27BAD" w14:textId="77777777" w:rsidR="007C4061" w:rsidRPr="00533C32" w:rsidRDefault="007C4061" w:rsidP="00885269">
      <w:pPr>
        <w:pStyle w:val="PL"/>
      </w:pPr>
      <w:r w:rsidRPr="00533C32">
        <w:t xml:space="preserve">                $ref: '#/components/schemas/</w:t>
      </w:r>
      <w:proofErr w:type="spellStart"/>
      <w:r w:rsidRPr="00533C32">
        <w:t>SmfRegList</w:t>
      </w:r>
      <w:proofErr w:type="spellEnd"/>
      <w:r w:rsidRPr="00533C32">
        <w:t>'</w:t>
      </w:r>
    </w:p>
    <w:p w14:paraId="4DAF5398" w14:textId="77777777" w:rsidR="007C4061" w:rsidRDefault="007C4061" w:rsidP="00885269">
      <w:pPr>
        <w:pStyle w:val="PL"/>
        <w:rPr>
          <w:lang w:eastAsia="zh-CN"/>
        </w:rPr>
      </w:pPr>
      <w:r w:rsidRPr="00533C32">
        <w:t xml:space="preserve">        default:</w:t>
      </w:r>
    </w:p>
    <w:p w14:paraId="5A26CD7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DA4AFD0" w14:textId="77777777" w:rsidR="007C4061" w:rsidRPr="00533C32" w:rsidRDefault="007C4061" w:rsidP="00885269">
      <w:pPr>
        <w:pStyle w:val="PL"/>
      </w:pPr>
    </w:p>
    <w:p w14:paraId="51F97BC7" w14:textId="77777777" w:rsidR="007C4061" w:rsidRPr="00533C32" w:rsidRDefault="007C4061" w:rsidP="00885269">
      <w:pPr>
        <w:pStyle w:val="PL"/>
      </w:pPr>
      <w:r w:rsidRPr="00533C32">
        <w:t xml:space="preserve">  /subscription-data/{ueId}/context-data/smf-registrations/{pduSessionId}:</w:t>
      </w:r>
    </w:p>
    <w:p w14:paraId="6B0E6A7D" w14:textId="77777777" w:rsidR="007C4061" w:rsidRPr="00533C32" w:rsidRDefault="007C4061" w:rsidP="00885269">
      <w:pPr>
        <w:pStyle w:val="PL"/>
      </w:pPr>
      <w:r w:rsidRPr="00533C32">
        <w:t xml:space="preserve">    get:</w:t>
      </w:r>
    </w:p>
    <w:p w14:paraId="23183E84" w14:textId="77777777" w:rsidR="007C4061" w:rsidRPr="00533C32" w:rsidRDefault="007C4061" w:rsidP="00885269">
      <w:pPr>
        <w:pStyle w:val="PL"/>
      </w:pPr>
      <w:r w:rsidRPr="00533C32">
        <w:t xml:space="preserve">      summary: Retrieves the individual SMF registration of a UE</w:t>
      </w:r>
    </w:p>
    <w:p w14:paraId="7423003A"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QuerySmfRegistration</w:t>
      </w:r>
      <w:proofErr w:type="spellEnd"/>
    </w:p>
    <w:p w14:paraId="7DCCACB3" w14:textId="77777777" w:rsidR="007C4061" w:rsidRPr="00533C32" w:rsidRDefault="007C4061" w:rsidP="00885269">
      <w:pPr>
        <w:pStyle w:val="PL"/>
      </w:pPr>
      <w:r w:rsidRPr="00533C32">
        <w:t xml:space="preserve">      tags:</w:t>
      </w:r>
    </w:p>
    <w:p w14:paraId="300A4424" w14:textId="77777777" w:rsidR="007C4061" w:rsidRPr="00533C32" w:rsidRDefault="007C4061" w:rsidP="00885269">
      <w:pPr>
        <w:pStyle w:val="PL"/>
      </w:pPr>
      <w:r w:rsidRPr="00533C32">
        <w:t xml:space="preserve">        - SMF Registration (Document)</w:t>
      </w:r>
    </w:p>
    <w:p w14:paraId="14E4EF53" w14:textId="77777777" w:rsidR="007C4061" w:rsidRPr="00533C32" w:rsidRDefault="007C4061" w:rsidP="00885269">
      <w:pPr>
        <w:pStyle w:val="PL"/>
      </w:pPr>
      <w:r w:rsidRPr="00533C32">
        <w:t xml:space="preserve">      parameters:</w:t>
      </w:r>
    </w:p>
    <w:p w14:paraId="2DBDF941" w14:textId="77777777" w:rsidR="007C4061" w:rsidRPr="00533C32" w:rsidRDefault="007C4061" w:rsidP="00885269">
      <w:pPr>
        <w:pStyle w:val="PL"/>
      </w:pPr>
      <w:r w:rsidRPr="00533C32">
        <w:t xml:space="preserve">        - name: </w:t>
      </w:r>
      <w:proofErr w:type="spellStart"/>
      <w:r w:rsidRPr="00533C32">
        <w:t>ueId</w:t>
      </w:r>
      <w:proofErr w:type="spellEnd"/>
    </w:p>
    <w:p w14:paraId="6C0FEBA2" w14:textId="77777777" w:rsidR="007C4061" w:rsidRPr="00533C32" w:rsidRDefault="007C4061" w:rsidP="00885269">
      <w:pPr>
        <w:pStyle w:val="PL"/>
      </w:pPr>
      <w:r w:rsidRPr="00533C32">
        <w:t xml:space="preserve">          in: path</w:t>
      </w:r>
    </w:p>
    <w:p w14:paraId="39CF8875" w14:textId="77777777" w:rsidR="007C4061" w:rsidRPr="00533C32" w:rsidRDefault="007C4061" w:rsidP="00885269">
      <w:pPr>
        <w:pStyle w:val="PL"/>
      </w:pPr>
      <w:r w:rsidRPr="00533C32">
        <w:t xml:space="preserve">          description: UE id</w:t>
      </w:r>
    </w:p>
    <w:p w14:paraId="69B2CBD7" w14:textId="77777777" w:rsidR="007C4061" w:rsidRPr="00533C32" w:rsidRDefault="007C4061" w:rsidP="00885269">
      <w:pPr>
        <w:pStyle w:val="PL"/>
      </w:pPr>
      <w:r w:rsidRPr="00533C32">
        <w:t xml:space="preserve">          required: true</w:t>
      </w:r>
    </w:p>
    <w:p w14:paraId="0B42E10F" w14:textId="77777777" w:rsidR="007C4061" w:rsidRPr="00533C32" w:rsidRDefault="007C4061" w:rsidP="00885269">
      <w:pPr>
        <w:pStyle w:val="PL"/>
      </w:pPr>
      <w:r w:rsidRPr="00533C32">
        <w:t xml:space="preserve">          schema:</w:t>
      </w:r>
    </w:p>
    <w:p w14:paraId="1FC0A9C8"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3D3E3360" w14:textId="77777777" w:rsidR="007C4061" w:rsidRPr="00533C32" w:rsidRDefault="007C4061" w:rsidP="00885269">
      <w:pPr>
        <w:pStyle w:val="PL"/>
      </w:pPr>
      <w:r w:rsidRPr="00533C32">
        <w:t xml:space="preserve">        - name: </w:t>
      </w:r>
      <w:proofErr w:type="spellStart"/>
      <w:r w:rsidRPr="00533C32">
        <w:t>pduSessionId</w:t>
      </w:r>
      <w:proofErr w:type="spellEnd"/>
    </w:p>
    <w:p w14:paraId="1645BBED" w14:textId="77777777" w:rsidR="007C4061" w:rsidRPr="00533C32" w:rsidRDefault="007C4061" w:rsidP="00885269">
      <w:pPr>
        <w:pStyle w:val="PL"/>
      </w:pPr>
      <w:r w:rsidRPr="00533C32">
        <w:t xml:space="preserve">          in: path</w:t>
      </w:r>
    </w:p>
    <w:p w14:paraId="0C47229B" w14:textId="77777777" w:rsidR="007C4061" w:rsidRPr="00533C32" w:rsidRDefault="007C4061" w:rsidP="00885269">
      <w:pPr>
        <w:pStyle w:val="PL"/>
      </w:pPr>
      <w:r w:rsidRPr="00533C32">
        <w:t xml:space="preserve">          description: PDU session id</w:t>
      </w:r>
    </w:p>
    <w:p w14:paraId="20074DEE" w14:textId="77777777" w:rsidR="007C4061" w:rsidRPr="00533C32" w:rsidRDefault="007C4061" w:rsidP="00885269">
      <w:pPr>
        <w:pStyle w:val="PL"/>
      </w:pPr>
      <w:r w:rsidRPr="00533C32">
        <w:t xml:space="preserve">          required: true</w:t>
      </w:r>
    </w:p>
    <w:p w14:paraId="53457116" w14:textId="77777777" w:rsidR="007C4061" w:rsidRPr="00533C32" w:rsidRDefault="007C4061" w:rsidP="00885269">
      <w:pPr>
        <w:pStyle w:val="PL"/>
        <w:rPr>
          <w:lang w:eastAsia="zh-CN"/>
        </w:rPr>
      </w:pPr>
      <w:r w:rsidRPr="00533C32">
        <w:t xml:space="preserve">          schema:</w:t>
      </w:r>
    </w:p>
    <w:p w14:paraId="2A1039BA"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PduSessionId</w:t>
      </w:r>
      <w:proofErr w:type="spellEnd"/>
      <w:r w:rsidRPr="00533C32">
        <w:t>'</w:t>
      </w:r>
    </w:p>
    <w:p w14:paraId="4B835B27" w14:textId="77777777" w:rsidR="007C4061" w:rsidRPr="00533C32" w:rsidRDefault="007C4061" w:rsidP="00885269">
      <w:pPr>
        <w:pStyle w:val="PL"/>
        <w:rPr>
          <w:lang w:eastAsia="zh-CN"/>
        </w:rPr>
      </w:pPr>
      <w:r w:rsidRPr="00533C32">
        <w:rPr>
          <w:lang w:eastAsia="zh-CN"/>
        </w:rPr>
        <w:t xml:space="preserve">        - name: fields</w:t>
      </w:r>
    </w:p>
    <w:p w14:paraId="094CC50F" w14:textId="77777777" w:rsidR="007C4061" w:rsidRPr="00533C32" w:rsidRDefault="007C4061" w:rsidP="00885269">
      <w:pPr>
        <w:pStyle w:val="PL"/>
        <w:rPr>
          <w:lang w:eastAsia="zh-CN"/>
        </w:rPr>
      </w:pPr>
      <w:r w:rsidRPr="00533C32">
        <w:rPr>
          <w:lang w:eastAsia="zh-CN"/>
        </w:rPr>
        <w:t xml:space="preserve">          in: query</w:t>
      </w:r>
    </w:p>
    <w:p w14:paraId="6130746A" w14:textId="77777777" w:rsidR="007C4061" w:rsidRPr="00533C32" w:rsidRDefault="007C4061" w:rsidP="00885269">
      <w:pPr>
        <w:pStyle w:val="PL"/>
        <w:rPr>
          <w:lang w:eastAsia="zh-CN"/>
        </w:rPr>
      </w:pPr>
      <w:r w:rsidRPr="00533C32">
        <w:rPr>
          <w:lang w:eastAsia="zh-CN"/>
        </w:rPr>
        <w:t xml:space="preserve">          description: attributes to be retrieved</w:t>
      </w:r>
    </w:p>
    <w:p w14:paraId="1AEEE78B" w14:textId="77777777" w:rsidR="007C4061" w:rsidRPr="00533C32" w:rsidRDefault="007C4061" w:rsidP="00885269">
      <w:pPr>
        <w:pStyle w:val="PL"/>
        <w:rPr>
          <w:lang w:eastAsia="zh-CN"/>
        </w:rPr>
      </w:pPr>
      <w:r w:rsidRPr="00533C32">
        <w:rPr>
          <w:lang w:eastAsia="zh-CN"/>
        </w:rPr>
        <w:t xml:space="preserve">          required: false</w:t>
      </w:r>
    </w:p>
    <w:p w14:paraId="5A357B96" w14:textId="77777777" w:rsidR="007C4061" w:rsidRPr="00533C32" w:rsidRDefault="007C4061" w:rsidP="00885269">
      <w:pPr>
        <w:pStyle w:val="PL"/>
        <w:rPr>
          <w:lang w:eastAsia="zh-CN"/>
        </w:rPr>
      </w:pPr>
      <w:r w:rsidRPr="00533C32">
        <w:rPr>
          <w:lang w:eastAsia="zh-CN"/>
        </w:rPr>
        <w:t xml:space="preserve">          schema:</w:t>
      </w:r>
    </w:p>
    <w:p w14:paraId="50D31D41" w14:textId="77777777" w:rsidR="007C4061" w:rsidRPr="00533C32" w:rsidRDefault="007C4061" w:rsidP="00885269">
      <w:pPr>
        <w:pStyle w:val="PL"/>
        <w:rPr>
          <w:lang w:eastAsia="zh-CN"/>
        </w:rPr>
      </w:pPr>
      <w:r w:rsidRPr="00533C32">
        <w:rPr>
          <w:lang w:eastAsia="zh-CN"/>
        </w:rPr>
        <w:t xml:space="preserve">            type: array</w:t>
      </w:r>
    </w:p>
    <w:p w14:paraId="4E1638CE" w14:textId="77777777" w:rsidR="007C4061" w:rsidRPr="00533C32" w:rsidRDefault="007C4061" w:rsidP="00885269">
      <w:pPr>
        <w:pStyle w:val="PL"/>
        <w:rPr>
          <w:lang w:eastAsia="zh-CN"/>
        </w:rPr>
      </w:pPr>
      <w:r w:rsidRPr="00533C32">
        <w:rPr>
          <w:lang w:eastAsia="zh-CN"/>
        </w:rPr>
        <w:t xml:space="preserve">            items:</w:t>
      </w:r>
    </w:p>
    <w:p w14:paraId="458E09C8" w14:textId="77777777" w:rsidR="007C4061" w:rsidRPr="00533C32" w:rsidRDefault="007C4061" w:rsidP="00885269">
      <w:pPr>
        <w:pStyle w:val="PL"/>
        <w:rPr>
          <w:lang w:eastAsia="zh-CN"/>
        </w:rPr>
      </w:pPr>
      <w:r w:rsidRPr="00533C32">
        <w:rPr>
          <w:lang w:eastAsia="zh-CN"/>
        </w:rPr>
        <w:t xml:space="preserve">              type: string</w:t>
      </w:r>
    </w:p>
    <w:p w14:paraId="751A1A6A"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05744FC5" w14:textId="77777777" w:rsidR="007C4061" w:rsidRPr="00533C32" w:rsidRDefault="007C4061" w:rsidP="00885269">
      <w:pPr>
        <w:pStyle w:val="PL"/>
      </w:pPr>
      <w:r w:rsidRPr="00533C32">
        <w:t xml:space="preserve">          style: form</w:t>
      </w:r>
    </w:p>
    <w:p w14:paraId="5A24E466" w14:textId="77777777" w:rsidR="007C4061" w:rsidRPr="00533C32" w:rsidRDefault="007C4061" w:rsidP="00885269">
      <w:pPr>
        <w:pStyle w:val="PL"/>
        <w:rPr>
          <w:lang w:eastAsia="zh-CN"/>
        </w:rPr>
      </w:pPr>
      <w:r w:rsidRPr="00533C32">
        <w:t xml:space="preserve">          explode: false</w:t>
      </w:r>
    </w:p>
    <w:p w14:paraId="545B00DC" w14:textId="77777777" w:rsidR="007C4061" w:rsidRPr="00533C32" w:rsidRDefault="007C4061" w:rsidP="00885269">
      <w:pPr>
        <w:pStyle w:val="PL"/>
      </w:pPr>
      <w:r w:rsidRPr="00533C32">
        <w:t xml:space="preserve">        - name: supported-features</w:t>
      </w:r>
    </w:p>
    <w:p w14:paraId="423CCFAA" w14:textId="77777777" w:rsidR="007C4061" w:rsidRPr="00533C32" w:rsidRDefault="007C4061" w:rsidP="00885269">
      <w:pPr>
        <w:pStyle w:val="PL"/>
      </w:pPr>
      <w:r w:rsidRPr="00533C32">
        <w:t xml:space="preserve">          in: query</w:t>
      </w:r>
    </w:p>
    <w:p w14:paraId="31F77B22" w14:textId="77777777" w:rsidR="007C4061" w:rsidRPr="00533C32" w:rsidRDefault="007C4061" w:rsidP="00885269">
      <w:pPr>
        <w:pStyle w:val="PL"/>
      </w:pPr>
      <w:r w:rsidRPr="00533C32">
        <w:t xml:space="preserve">          description: Supported Features</w:t>
      </w:r>
    </w:p>
    <w:p w14:paraId="7E3BA10A" w14:textId="77777777" w:rsidR="007C4061" w:rsidRPr="00533C32" w:rsidRDefault="007C4061" w:rsidP="00885269">
      <w:pPr>
        <w:pStyle w:val="PL"/>
      </w:pPr>
      <w:r w:rsidRPr="00533C32">
        <w:t xml:space="preserve">          schema:</w:t>
      </w:r>
    </w:p>
    <w:p w14:paraId="509DE6BB"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4A97590" w14:textId="77777777" w:rsidR="007C4061" w:rsidRPr="00533C32" w:rsidRDefault="007C4061" w:rsidP="00885269">
      <w:pPr>
        <w:pStyle w:val="PL"/>
      </w:pPr>
      <w:r w:rsidRPr="00533C32">
        <w:t xml:space="preserve">      responses:</w:t>
      </w:r>
    </w:p>
    <w:p w14:paraId="04100928" w14:textId="77777777" w:rsidR="007C4061" w:rsidRPr="00533C32" w:rsidRDefault="007C4061" w:rsidP="00885269">
      <w:pPr>
        <w:pStyle w:val="PL"/>
      </w:pPr>
      <w:r w:rsidRPr="00533C32">
        <w:t xml:space="preserve">        '200':</w:t>
      </w:r>
    </w:p>
    <w:p w14:paraId="763BEFF6" w14:textId="77777777" w:rsidR="007C4061" w:rsidRPr="00533C32" w:rsidRDefault="007C4061" w:rsidP="00885269">
      <w:pPr>
        <w:pStyle w:val="PL"/>
      </w:pPr>
      <w:r w:rsidRPr="00533C32">
        <w:t xml:space="preserve">          description: Expected response to a valid request</w:t>
      </w:r>
    </w:p>
    <w:p w14:paraId="7471A58D" w14:textId="77777777" w:rsidR="007C4061" w:rsidRPr="00533C32" w:rsidRDefault="007C4061" w:rsidP="00885269">
      <w:pPr>
        <w:pStyle w:val="PL"/>
      </w:pPr>
      <w:r w:rsidRPr="00533C32">
        <w:t xml:space="preserve">          content:</w:t>
      </w:r>
    </w:p>
    <w:p w14:paraId="46E915B9"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76F32BA7" w14:textId="77777777" w:rsidR="007C4061" w:rsidRPr="00533C32" w:rsidRDefault="007C4061" w:rsidP="00885269">
      <w:pPr>
        <w:pStyle w:val="PL"/>
      </w:pPr>
      <w:r w:rsidRPr="00533C32">
        <w:t xml:space="preserve">              schema:</w:t>
      </w:r>
    </w:p>
    <w:p w14:paraId="69DE9083" w14:textId="77777777" w:rsidR="007C4061" w:rsidRPr="00533C32" w:rsidRDefault="007C4061" w:rsidP="00885269">
      <w:pPr>
        <w:pStyle w:val="PL"/>
      </w:pPr>
      <w:r w:rsidRPr="00533C32">
        <w:t xml:space="preserve">                $ref: '#/components/schemas/</w:t>
      </w:r>
      <w:proofErr w:type="spellStart"/>
      <w:r w:rsidRPr="00533C32">
        <w:t>SmfRegistration</w:t>
      </w:r>
      <w:proofErr w:type="spellEnd"/>
      <w:r w:rsidRPr="00533C32">
        <w:t>'</w:t>
      </w:r>
    </w:p>
    <w:p w14:paraId="1A5AF2B2" w14:textId="77777777" w:rsidR="007C4061" w:rsidRDefault="007C4061" w:rsidP="00885269">
      <w:pPr>
        <w:pStyle w:val="PL"/>
        <w:rPr>
          <w:lang w:eastAsia="zh-CN"/>
        </w:rPr>
      </w:pPr>
      <w:r w:rsidRPr="00533C32">
        <w:t xml:space="preserve">        default:</w:t>
      </w:r>
    </w:p>
    <w:p w14:paraId="2E1D48DE"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4813AF3" w14:textId="77777777" w:rsidR="00A0150A" w:rsidRPr="00533C32" w:rsidRDefault="00A0150A" w:rsidP="00885269">
      <w:pPr>
        <w:pStyle w:val="PL"/>
        <w:rPr>
          <w:lang w:eastAsia="zh-CN"/>
        </w:rPr>
      </w:pPr>
    </w:p>
    <w:p w14:paraId="5CBF4EFF" w14:textId="77777777" w:rsidR="007C4061" w:rsidRPr="00533C32" w:rsidRDefault="007C4061" w:rsidP="00885269">
      <w:pPr>
        <w:pStyle w:val="PL"/>
      </w:pPr>
      <w:r w:rsidRPr="00533C32">
        <w:t xml:space="preserve">    put:</w:t>
      </w:r>
    </w:p>
    <w:p w14:paraId="32467ADB" w14:textId="77777777" w:rsidR="007C4061" w:rsidRPr="00533C32" w:rsidRDefault="007C4061" w:rsidP="00885269">
      <w:pPr>
        <w:pStyle w:val="PL"/>
      </w:pPr>
      <w:r w:rsidRPr="00533C32">
        <w:t xml:space="preserve">      summary: To create an individual SMF context data of a UE in the UDR</w:t>
      </w:r>
    </w:p>
    <w:p w14:paraId="54E404D1" w14:textId="5F0A4799"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003E5499" w:rsidRPr="00A350E2">
        <w:t>CreateOrUpdateSmfRegistration</w:t>
      </w:r>
      <w:proofErr w:type="spellEnd"/>
    </w:p>
    <w:p w14:paraId="4A9996EC" w14:textId="77777777" w:rsidR="007C4061" w:rsidRPr="00533C32" w:rsidRDefault="007C4061" w:rsidP="00885269">
      <w:pPr>
        <w:pStyle w:val="PL"/>
      </w:pPr>
      <w:r w:rsidRPr="00533C32">
        <w:t xml:space="preserve">      tags:</w:t>
      </w:r>
    </w:p>
    <w:p w14:paraId="013FC324" w14:textId="77777777" w:rsidR="007C4061" w:rsidRPr="00533C32" w:rsidRDefault="007C4061" w:rsidP="00885269">
      <w:pPr>
        <w:pStyle w:val="PL"/>
      </w:pPr>
      <w:r w:rsidRPr="00533C32">
        <w:t xml:space="preserve">        - SMF Registration (Document)</w:t>
      </w:r>
    </w:p>
    <w:p w14:paraId="062DE2AC" w14:textId="77777777" w:rsidR="007C4061" w:rsidRPr="00533C32" w:rsidRDefault="007C4061" w:rsidP="00885269">
      <w:pPr>
        <w:pStyle w:val="PL"/>
      </w:pPr>
      <w:r w:rsidRPr="00533C32">
        <w:t xml:space="preserve">      parameters:</w:t>
      </w:r>
    </w:p>
    <w:p w14:paraId="295D8281" w14:textId="77777777" w:rsidR="007C4061" w:rsidRPr="00533C32" w:rsidRDefault="007C4061" w:rsidP="00885269">
      <w:pPr>
        <w:pStyle w:val="PL"/>
      </w:pPr>
      <w:r w:rsidRPr="00533C32">
        <w:t xml:space="preserve">        - name: </w:t>
      </w:r>
      <w:proofErr w:type="spellStart"/>
      <w:r w:rsidRPr="00533C32">
        <w:t>ueId</w:t>
      </w:r>
      <w:proofErr w:type="spellEnd"/>
    </w:p>
    <w:p w14:paraId="03645FAC" w14:textId="77777777" w:rsidR="007C4061" w:rsidRPr="00533C32" w:rsidRDefault="007C4061" w:rsidP="00885269">
      <w:pPr>
        <w:pStyle w:val="PL"/>
      </w:pPr>
      <w:r w:rsidRPr="00533C32">
        <w:t xml:space="preserve">          in: path</w:t>
      </w:r>
    </w:p>
    <w:p w14:paraId="3CB704A4" w14:textId="77777777" w:rsidR="007C4061" w:rsidRPr="00533C32" w:rsidRDefault="007C4061" w:rsidP="00885269">
      <w:pPr>
        <w:pStyle w:val="PL"/>
      </w:pPr>
      <w:r w:rsidRPr="00533C32">
        <w:lastRenderedPageBreak/>
        <w:t xml:space="preserve">          description: UE id</w:t>
      </w:r>
    </w:p>
    <w:p w14:paraId="5439DDC8" w14:textId="77777777" w:rsidR="007C4061" w:rsidRPr="00533C32" w:rsidRDefault="007C4061" w:rsidP="00885269">
      <w:pPr>
        <w:pStyle w:val="PL"/>
      </w:pPr>
      <w:r w:rsidRPr="00533C32">
        <w:t xml:space="preserve">          required: true</w:t>
      </w:r>
    </w:p>
    <w:p w14:paraId="4AFE2DDA" w14:textId="77777777" w:rsidR="007C4061" w:rsidRPr="00533C32" w:rsidRDefault="007C4061" w:rsidP="00885269">
      <w:pPr>
        <w:pStyle w:val="PL"/>
      </w:pPr>
      <w:r w:rsidRPr="00533C32">
        <w:t xml:space="preserve">          schema:</w:t>
      </w:r>
    </w:p>
    <w:p w14:paraId="1431E920"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59C93DCD" w14:textId="77777777" w:rsidR="007C4061" w:rsidRPr="00533C32" w:rsidRDefault="007C4061" w:rsidP="00885269">
      <w:pPr>
        <w:pStyle w:val="PL"/>
      </w:pPr>
      <w:r w:rsidRPr="00533C32">
        <w:t xml:space="preserve">        - name: </w:t>
      </w:r>
      <w:proofErr w:type="spellStart"/>
      <w:r w:rsidRPr="00533C32">
        <w:t>pduSessionId</w:t>
      </w:r>
      <w:proofErr w:type="spellEnd"/>
    </w:p>
    <w:p w14:paraId="1854BEC3" w14:textId="77777777" w:rsidR="007C4061" w:rsidRPr="00533C32" w:rsidRDefault="007C4061" w:rsidP="00885269">
      <w:pPr>
        <w:pStyle w:val="PL"/>
      </w:pPr>
      <w:r w:rsidRPr="00533C32">
        <w:t xml:space="preserve">          in: path</w:t>
      </w:r>
    </w:p>
    <w:p w14:paraId="0626F7CA" w14:textId="77777777" w:rsidR="007C4061" w:rsidRPr="00533C32" w:rsidRDefault="007C4061" w:rsidP="00885269">
      <w:pPr>
        <w:pStyle w:val="PL"/>
      </w:pPr>
      <w:r w:rsidRPr="00533C32">
        <w:t xml:space="preserve">          description: PDU session id</w:t>
      </w:r>
    </w:p>
    <w:p w14:paraId="1FFCB5A9" w14:textId="77777777" w:rsidR="007C4061" w:rsidRPr="00533C32" w:rsidRDefault="007C4061" w:rsidP="00885269">
      <w:pPr>
        <w:pStyle w:val="PL"/>
      </w:pPr>
      <w:r w:rsidRPr="00533C32">
        <w:t xml:space="preserve">          required: true</w:t>
      </w:r>
    </w:p>
    <w:p w14:paraId="3CD1CD7E" w14:textId="77777777" w:rsidR="007C4061" w:rsidRPr="00533C32" w:rsidRDefault="007C4061" w:rsidP="00885269">
      <w:pPr>
        <w:pStyle w:val="PL"/>
        <w:rPr>
          <w:lang w:eastAsia="zh-CN"/>
        </w:rPr>
      </w:pPr>
      <w:r w:rsidRPr="00533C32">
        <w:t xml:space="preserve">          schema:</w:t>
      </w:r>
    </w:p>
    <w:p w14:paraId="57C51DFC"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PduSessionId</w:t>
      </w:r>
      <w:proofErr w:type="spellEnd"/>
      <w:r w:rsidRPr="00533C32">
        <w:t>'</w:t>
      </w:r>
    </w:p>
    <w:p w14:paraId="401C23C4"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1294DA2B" w14:textId="77777777" w:rsidR="007C4061" w:rsidRPr="00533C32" w:rsidRDefault="007C4061" w:rsidP="00885269">
      <w:pPr>
        <w:pStyle w:val="PL"/>
      </w:pPr>
      <w:r w:rsidRPr="00533C32">
        <w:t xml:space="preserve">        content:</w:t>
      </w:r>
    </w:p>
    <w:p w14:paraId="73824D6E"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68E15C6F" w14:textId="77777777" w:rsidR="007C4061" w:rsidRPr="00533C32" w:rsidRDefault="007C4061" w:rsidP="00885269">
      <w:pPr>
        <w:pStyle w:val="PL"/>
      </w:pPr>
      <w:r w:rsidRPr="00533C32">
        <w:t xml:space="preserve">            schema:</w:t>
      </w:r>
    </w:p>
    <w:p w14:paraId="28A408AF" w14:textId="77777777" w:rsidR="007C4061" w:rsidRPr="00533C32" w:rsidRDefault="007C4061" w:rsidP="00885269">
      <w:pPr>
        <w:pStyle w:val="PL"/>
      </w:pPr>
      <w:r w:rsidRPr="00533C32">
        <w:t xml:space="preserve">              $ref: '#/components/schemas/</w:t>
      </w:r>
      <w:proofErr w:type="spellStart"/>
      <w:r w:rsidRPr="00533C32">
        <w:t>SmfRegistration</w:t>
      </w:r>
      <w:proofErr w:type="spellEnd"/>
      <w:r w:rsidRPr="00533C32">
        <w:t>'</w:t>
      </w:r>
    </w:p>
    <w:p w14:paraId="39B8092C" w14:textId="77777777" w:rsidR="00B2043C" w:rsidRPr="00533C32" w:rsidRDefault="00B2043C" w:rsidP="00885269">
      <w:pPr>
        <w:pStyle w:val="PL"/>
      </w:pPr>
      <w:r w:rsidRPr="00533C32">
        <w:t xml:space="preserve">        required: true</w:t>
      </w:r>
    </w:p>
    <w:p w14:paraId="37EDECCE" w14:textId="77777777" w:rsidR="007C4061" w:rsidRPr="00533C32" w:rsidRDefault="007C4061" w:rsidP="00885269">
      <w:pPr>
        <w:pStyle w:val="PL"/>
      </w:pPr>
      <w:r w:rsidRPr="00533C32">
        <w:t xml:space="preserve">      responses:</w:t>
      </w:r>
    </w:p>
    <w:p w14:paraId="3DA25C66" w14:textId="77777777" w:rsidR="007C4061" w:rsidRPr="00533C32" w:rsidRDefault="007C4061" w:rsidP="00885269">
      <w:pPr>
        <w:pStyle w:val="PL"/>
      </w:pPr>
      <w:r w:rsidRPr="00533C32">
        <w:t xml:space="preserve">        '201':</w:t>
      </w:r>
    </w:p>
    <w:p w14:paraId="18BF8C6C" w14:textId="77777777" w:rsidR="007C4061" w:rsidRPr="00533C32" w:rsidRDefault="007C4061" w:rsidP="00885269">
      <w:pPr>
        <w:pStyle w:val="PL"/>
      </w:pPr>
      <w:r w:rsidRPr="00533C32">
        <w:t xml:space="preserve">          description: Upon success, a response body containing a representation of the created Individual </w:t>
      </w:r>
      <w:proofErr w:type="spellStart"/>
      <w:r w:rsidRPr="00533C32">
        <w:t>SmfRegistration</w:t>
      </w:r>
      <w:proofErr w:type="spellEnd"/>
      <w:r w:rsidRPr="00533C32">
        <w:t xml:space="preserve"> resource shall be returned</w:t>
      </w:r>
    </w:p>
    <w:p w14:paraId="077ADD23" w14:textId="77777777" w:rsidR="001E6A35" w:rsidRPr="009F68CE" w:rsidRDefault="001E6A35" w:rsidP="00885269">
      <w:pPr>
        <w:pStyle w:val="PL"/>
      </w:pPr>
      <w:r w:rsidRPr="009F68CE">
        <w:t xml:space="preserve">        </w:t>
      </w:r>
      <w:r>
        <w:t xml:space="preserve">  </w:t>
      </w:r>
      <w:r w:rsidRPr="009F68CE">
        <w:t>content:</w:t>
      </w:r>
    </w:p>
    <w:p w14:paraId="0F822949" w14:textId="77777777" w:rsidR="001E6A35" w:rsidRPr="009F68CE" w:rsidRDefault="001E6A35" w:rsidP="00885269">
      <w:pPr>
        <w:pStyle w:val="PL"/>
      </w:pPr>
      <w:r w:rsidRPr="009F68CE">
        <w:t xml:space="preserve">          </w:t>
      </w:r>
      <w:r>
        <w:t xml:space="preserve">  </w:t>
      </w:r>
      <w:r w:rsidRPr="009F68CE">
        <w:t>application/</w:t>
      </w:r>
      <w:proofErr w:type="spellStart"/>
      <w:r w:rsidRPr="009F68CE">
        <w:t>json</w:t>
      </w:r>
      <w:proofErr w:type="spellEnd"/>
      <w:r w:rsidRPr="009F68CE">
        <w:t>:</w:t>
      </w:r>
    </w:p>
    <w:p w14:paraId="0F769763" w14:textId="77777777" w:rsidR="001E6A35" w:rsidRPr="009F68CE" w:rsidRDefault="001E6A35" w:rsidP="00885269">
      <w:pPr>
        <w:pStyle w:val="PL"/>
      </w:pPr>
      <w:r w:rsidRPr="009F68CE">
        <w:t xml:space="preserve">            </w:t>
      </w:r>
      <w:r>
        <w:t xml:space="preserve">  </w:t>
      </w:r>
      <w:r w:rsidRPr="009F68CE">
        <w:t>schema:</w:t>
      </w:r>
    </w:p>
    <w:p w14:paraId="539A577A" w14:textId="77777777" w:rsidR="001E6A35" w:rsidRPr="009F68CE" w:rsidRDefault="001E6A35" w:rsidP="00885269">
      <w:pPr>
        <w:pStyle w:val="PL"/>
      </w:pPr>
      <w:r w:rsidRPr="009F68CE">
        <w:t xml:space="preserve">              </w:t>
      </w:r>
      <w:r>
        <w:t xml:space="preserve">  </w:t>
      </w:r>
      <w:r w:rsidRPr="009F68CE">
        <w:t>$ref: '#/components/schemas/</w:t>
      </w:r>
      <w:proofErr w:type="spellStart"/>
      <w:r w:rsidRPr="009F68CE">
        <w:t>SmfRegistration</w:t>
      </w:r>
      <w:proofErr w:type="spellEnd"/>
      <w:r w:rsidRPr="009F68CE">
        <w:t>'</w:t>
      </w:r>
    </w:p>
    <w:p w14:paraId="631ACB18" w14:textId="77777777" w:rsidR="001E6A35" w:rsidRPr="009F68CE" w:rsidRDefault="001E6A35" w:rsidP="00885269">
      <w:pPr>
        <w:pStyle w:val="PL"/>
      </w:pPr>
      <w:r>
        <w:t xml:space="preserve">          </w:t>
      </w:r>
      <w:r w:rsidRPr="009F68CE">
        <w:t>headers:</w:t>
      </w:r>
    </w:p>
    <w:p w14:paraId="15EE4784" w14:textId="77777777" w:rsidR="001E6A35" w:rsidRPr="009F68CE" w:rsidRDefault="001E6A35" w:rsidP="00885269">
      <w:pPr>
        <w:pStyle w:val="PL"/>
      </w:pPr>
      <w:r w:rsidRPr="009F68CE">
        <w:t xml:space="preserve">          </w:t>
      </w:r>
      <w:r>
        <w:t xml:space="preserve">  </w:t>
      </w:r>
      <w:r w:rsidRPr="009F68CE">
        <w:t>Location:</w:t>
      </w:r>
    </w:p>
    <w:p w14:paraId="713A46BA" w14:textId="77777777" w:rsidR="001E6A35" w:rsidRPr="009F68CE" w:rsidRDefault="001E6A35" w:rsidP="00885269">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63B83B1D" w14:textId="77777777" w:rsidR="001E6A35" w:rsidRPr="009F68CE" w:rsidRDefault="001E6A35" w:rsidP="00885269">
      <w:pPr>
        <w:pStyle w:val="PL"/>
      </w:pPr>
      <w:r w:rsidRPr="009F68CE">
        <w:t xml:space="preserve">            </w:t>
      </w:r>
      <w:r>
        <w:t xml:space="preserve">  </w:t>
      </w:r>
      <w:r w:rsidRPr="009F68CE">
        <w:t>required: true</w:t>
      </w:r>
    </w:p>
    <w:p w14:paraId="2DC0B6F4" w14:textId="77777777" w:rsidR="001E6A35" w:rsidRPr="009F68CE" w:rsidRDefault="001E6A35" w:rsidP="00885269">
      <w:pPr>
        <w:pStyle w:val="PL"/>
      </w:pPr>
      <w:r w:rsidRPr="009F68CE">
        <w:t xml:space="preserve">            </w:t>
      </w:r>
      <w:r>
        <w:t xml:space="preserve">  </w:t>
      </w:r>
      <w:r w:rsidRPr="009F68CE">
        <w:t>schema:</w:t>
      </w:r>
    </w:p>
    <w:p w14:paraId="55378C4D" w14:textId="77777777" w:rsidR="001E6A35" w:rsidRPr="009F68CE" w:rsidRDefault="001E6A35" w:rsidP="00885269">
      <w:pPr>
        <w:pStyle w:val="PL"/>
        <w:rPr>
          <w:lang w:eastAsia="zh-CN"/>
        </w:rPr>
      </w:pPr>
      <w:r w:rsidRPr="009F68CE">
        <w:t xml:space="preserve">              </w:t>
      </w:r>
      <w:r>
        <w:t xml:space="preserve">  </w:t>
      </w:r>
      <w:r w:rsidRPr="009F68CE">
        <w:t>type: string</w:t>
      </w:r>
    </w:p>
    <w:p w14:paraId="4F0E41C2" w14:textId="77777777" w:rsidR="001E6A35" w:rsidRPr="009F68CE" w:rsidRDefault="001E6A35" w:rsidP="00885269">
      <w:pPr>
        <w:pStyle w:val="PL"/>
      </w:pPr>
      <w:r>
        <w:t xml:space="preserve">        '204</w:t>
      </w:r>
      <w:r w:rsidRPr="009F68CE">
        <w:t>':</w:t>
      </w:r>
    </w:p>
    <w:p w14:paraId="70FD9CDF" w14:textId="77777777" w:rsidR="001E6A35" w:rsidRPr="009F68CE" w:rsidRDefault="001E6A35" w:rsidP="00885269">
      <w:pPr>
        <w:pStyle w:val="PL"/>
      </w:pPr>
      <w:r w:rsidRPr="009F68CE">
        <w:t xml:space="preserve">          description: </w:t>
      </w:r>
      <w:r>
        <w:t>No content</w:t>
      </w:r>
    </w:p>
    <w:p w14:paraId="4C77F858" w14:textId="77777777" w:rsidR="007C4061" w:rsidRDefault="007C4061" w:rsidP="00885269">
      <w:pPr>
        <w:pStyle w:val="PL"/>
        <w:rPr>
          <w:lang w:eastAsia="zh-CN"/>
        </w:rPr>
      </w:pPr>
      <w:r w:rsidRPr="00533C32">
        <w:t xml:space="preserve">        default:</w:t>
      </w:r>
    </w:p>
    <w:p w14:paraId="317F200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4FBD6F9" w14:textId="77777777" w:rsidR="00A0150A" w:rsidRPr="00533C32" w:rsidRDefault="00A0150A" w:rsidP="00885269">
      <w:pPr>
        <w:pStyle w:val="PL"/>
        <w:rPr>
          <w:lang w:eastAsia="zh-CN"/>
        </w:rPr>
      </w:pPr>
    </w:p>
    <w:p w14:paraId="7C72FE06" w14:textId="77777777" w:rsidR="007C4061" w:rsidRPr="00533C32" w:rsidRDefault="007C4061" w:rsidP="00885269">
      <w:pPr>
        <w:pStyle w:val="PL"/>
      </w:pPr>
      <w:r w:rsidRPr="00533C32">
        <w:t xml:space="preserve">    delete:</w:t>
      </w:r>
    </w:p>
    <w:p w14:paraId="628817DA" w14:textId="77777777" w:rsidR="007C4061" w:rsidRPr="00533C32" w:rsidRDefault="007C4061" w:rsidP="00885269">
      <w:pPr>
        <w:pStyle w:val="PL"/>
      </w:pPr>
      <w:r w:rsidRPr="00533C32">
        <w:t xml:space="preserve">      summary: To remove an individual SMF context data of a UE the UDR</w:t>
      </w:r>
    </w:p>
    <w:p w14:paraId="1A07E0C9" w14:textId="286999C4"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003E5499" w:rsidRPr="00A350E2">
        <w:t>DeleteSmfRegistration</w:t>
      </w:r>
      <w:proofErr w:type="spellEnd"/>
    </w:p>
    <w:p w14:paraId="3B4749A6" w14:textId="77777777" w:rsidR="007C4061" w:rsidRPr="00533C32" w:rsidRDefault="007C4061" w:rsidP="00885269">
      <w:pPr>
        <w:pStyle w:val="PL"/>
      </w:pPr>
      <w:r w:rsidRPr="00533C32">
        <w:t xml:space="preserve">      tags:</w:t>
      </w:r>
    </w:p>
    <w:p w14:paraId="38E13BD9" w14:textId="77777777" w:rsidR="007C4061" w:rsidRPr="00533C32" w:rsidRDefault="007C4061" w:rsidP="00885269">
      <w:pPr>
        <w:pStyle w:val="PL"/>
      </w:pPr>
      <w:r w:rsidRPr="00533C32">
        <w:t xml:space="preserve">        - SMF Registration (Document)</w:t>
      </w:r>
    </w:p>
    <w:p w14:paraId="33C1C5CE" w14:textId="77777777" w:rsidR="007C4061" w:rsidRPr="00533C32" w:rsidRDefault="007C4061" w:rsidP="00885269">
      <w:pPr>
        <w:pStyle w:val="PL"/>
      </w:pPr>
      <w:r w:rsidRPr="00533C32">
        <w:t xml:space="preserve">      parameters:</w:t>
      </w:r>
    </w:p>
    <w:p w14:paraId="2BCE3EBD" w14:textId="77777777" w:rsidR="007C4061" w:rsidRPr="00533C32" w:rsidRDefault="007C4061" w:rsidP="00885269">
      <w:pPr>
        <w:pStyle w:val="PL"/>
      </w:pPr>
      <w:r w:rsidRPr="00533C32">
        <w:t xml:space="preserve">        - name: </w:t>
      </w:r>
      <w:proofErr w:type="spellStart"/>
      <w:r w:rsidRPr="00533C32">
        <w:t>ueId</w:t>
      </w:r>
      <w:proofErr w:type="spellEnd"/>
    </w:p>
    <w:p w14:paraId="22499667" w14:textId="77777777" w:rsidR="007C4061" w:rsidRPr="00533C32" w:rsidRDefault="007C4061" w:rsidP="00885269">
      <w:pPr>
        <w:pStyle w:val="PL"/>
      </w:pPr>
      <w:r w:rsidRPr="00533C32">
        <w:t xml:space="preserve">          in: path</w:t>
      </w:r>
    </w:p>
    <w:p w14:paraId="7C1BBAAA" w14:textId="77777777" w:rsidR="007C4061" w:rsidRPr="00533C32" w:rsidRDefault="007C4061" w:rsidP="00885269">
      <w:pPr>
        <w:pStyle w:val="PL"/>
      </w:pPr>
      <w:r w:rsidRPr="00533C32">
        <w:t xml:space="preserve">          description: UE id</w:t>
      </w:r>
    </w:p>
    <w:p w14:paraId="4ED51660" w14:textId="77777777" w:rsidR="007C4061" w:rsidRPr="00533C32" w:rsidRDefault="007C4061" w:rsidP="00885269">
      <w:pPr>
        <w:pStyle w:val="PL"/>
      </w:pPr>
      <w:r w:rsidRPr="00533C32">
        <w:t xml:space="preserve">          required: true</w:t>
      </w:r>
    </w:p>
    <w:p w14:paraId="5FC83C36" w14:textId="77777777" w:rsidR="007C4061" w:rsidRPr="00533C32" w:rsidRDefault="007C4061" w:rsidP="00885269">
      <w:pPr>
        <w:pStyle w:val="PL"/>
      </w:pPr>
      <w:r w:rsidRPr="00533C32">
        <w:t xml:space="preserve">          schema:</w:t>
      </w:r>
    </w:p>
    <w:p w14:paraId="1FBACD91"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5C6D075F" w14:textId="77777777" w:rsidR="007C4061" w:rsidRPr="00533C32" w:rsidRDefault="007C4061" w:rsidP="00885269">
      <w:pPr>
        <w:pStyle w:val="PL"/>
      </w:pPr>
      <w:r w:rsidRPr="00533C32">
        <w:t xml:space="preserve">        - name: </w:t>
      </w:r>
      <w:proofErr w:type="spellStart"/>
      <w:r w:rsidRPr="00533C32">
        <w:t>pduSessionId</w:t>
      </w:r>
      <w:proofErr w:type="spellEnd"/>
    </w:p>
    <w:p w14:paraId="5DC09D3A" w14:textId="77777777" w:rsidR="007C4061" w:rsidRPr="00533C32" w:rsidRDefault="007C4061" w:rsidP="00885269">
      <w:pPr>
        <w:pStyle w:val="PL"/>
      </w:pPr>
      <w:r w:rsidRPr="00533C32">
        <w:t xml:space="preserve">          in: path</w:t>
      </w:r>
    </w:p>
    <w:p w14:paraId="415CB27B" w14:textId="77777777" w:rsidR="007C4061" w:rsidRPr="00533C32" w:rsidRDefault="007C4061" w:rsidP="00885269">
      <w:pPr>
        <w:pStyle w:val="PL"/>
      </w:pPr>
      <w:r w:rsidRPr="00533C32">
        <w:t xml:space="preserve">          description: PDU session id</w:t>
      </w:r>
    </w:p>
    <w:p w14:paraId="1C37EE8E" w14:textId="77777777" w:rsidR="007C4061" w:rsidRPr="00533C32" w:rsidRDefault="007C4061" w:rsidP="00885269">
      <w:pPr>
        <w:pStyle w:val="PL"/>
      </w:pPr>
      <w:r w:rsidRPr="00533C32">
        <w:t xml:space="preserve">          required: true</w:t>
      </w:r>
    </w:p>
    <w:p w14:paraId="28C77735" w14:textId="77777777" w:rsidR="007C4061" w:rsidRPr="00533C32" w:rsidRDefault="007C4061" w:rsidP="00885269">
      <w:pPr>
        <w:pStyle w:val="PL"/>
        <w:rPr>
          <w:lang w:eastAsia="zh-CN"/>
        </w:rPr>
      </w:pPr>
      <w:r w:rsidRPr="00533C32">
        <w:t xml:space="preserve">          schema:</w:t>
      </w:r>
    </w:p>
    <w:p w14:paraId="0734F9E2"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PduSessionId</w:t>
      </w:r>
      <w:proofErr w:type="spellEnd"/>
      <w:r w:rsidRPr="00533C32">
        <w:t>'</w:t>
      </w:r>
    </w:p>
    <w:p w14:paraId="16630D79" w14:textId="77777777" w:rsidR="007C4061" w:rsidRPr="00533C32" w:rsidRDefault="007C4061" w:rsidP="00885269">
      <w:pPr>
        <w:pStyle w:val="PL"/>
      </w:pPr>
      <w:r w:rsidRPr="00533C32">
        <w:t xml:space="preserve">      responses:</w:t>
      </w:r>
    </w:p>
    <w:p w14:paraId="7108A189" w14:textId="77777777" w:rsidR="007C4061" w:rsidRPr="00533C32" w:rsidRDefault="007C4061" w:rsidP="00885269">
      <w:pPr>
        <w:pStyle w:val="PL"/>
      </w:pPr>
      <w:r w:rsidRPr="00533C32">
        <w:t xml:space="preserve">        '204':</w:t>
      </w:r>
    </w:p>
    <w:p w14:paraId="732A0904" w14:textId="77777777" w:rsidR="007C4061" w:rsidRPr="00533C32" w:rsidRDefault="007C4061" w:rsidP="00885269">
      <w:pPr>
        <w:pStyle w:val="PL"/>
      </w:pPr>
      <w:r w:rsidRPr="00533C32">
        <w:t xml:space="preserve">          description: Upon success, an empty response body shall be returned.</w:t>
      </w:r>
    </w:p>
    <w:p w14:paraId="2EA8CF39" w14:textId="77777777" w:rsidR="007C4061" w:rsidRDefault="007C4061" w:rsidP="00885269">
      <w:pPr>
        <w:pStyle w:val="PL"/>
        <w:rPr>
          <w:lang w:eastAsia="zh-CN"/>
        </w:rPr>
      </w:pPr>
      <w:r w:rsidRPr="00533C32">
        <w:t xml:space="preserve">        default:</w:t>
      </w:r>
    </w:p>
    <w:p w14:paraId="1D227F6C"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F7F112C" w14:textId="77777777" w:rsidR="007C4061" w:rsidRPr="00533C32" w:rsidRDefault="007C4061" w:rsidP="00885269">
      <w:pPr>
        <w:pStyle w:val="PL"/>
      </w:pPr>
    </w:p>
    <w:p w14:paraId="58C2B500" w14:textId="77777777" w:rsidR="007C4061" w:rsidRPr="00533C32" w:rsidRDefault="007C4061" w:rsidP="00885269">
      <w:pPr>
        <w:pStyle w:val="PL"/>
      </w:pPr>
      <w:r w:rsidRPr="00533C32">
        <w:t xml:space="preserve">  /subscri</w:t>
      </w:r>
      <w:r w:rsidRPr="00533C32">
        <w:rPr>
          <w:lang w:eastAsia="zh-CN"/>
        </w:rPr>
        <w:t>ption</w:t>
      </w:r>
      <w:r w:rsidRPr="00533C32">
        <w:t>-data/{</w:t>
      </w:r>
      <w:proofErr w:type="spellStart"/>
      <w:r w:rsidRPr="00533C32">
        <w:t>ueId</w:t>
      </w:r>
      <w:proofErr w:type="spellEnd"/>
      <w:r w:rsidRPr="00533C32">
        <w:t>}/operator-specific-data:</w:t>
      </w:r>
    </w:p>
    <w:p w14:paraId="40A6B00B" w14:textId="77777777" w:rsidR="007C4061" w:rsidRPr="00533C32" w:rsidRDefault="007C4061" w:rsidP="00885269">
      <w:pPr>
        <w:pStyle w:val="PL"/>
      </w:pPr>
      <w:r w:rsidRPr="00533C32">
        <w:t xml:space="preserve">    get:</w:t>
      </w:r>
    </w:p>
    <w:p w14:paraId="55BC772D" w14:textId="77777777" w:rsidR="007C4061" w:rsidRPr="00533C32" w:rsidRDefault="007C4061" w:rsidP="00885269">
      <w:pPr>
        <w:pStyle w:val="PL"/>
      </w:pPr>
      <w:r w:rsidRPr="00533C32">
        <w:t xml:space="preserve">      summary: Retrieves the operator specific data of a UE</w:t>
      </w:r>
    </w:p>
    <w:p w14:paraId="3A34E9BE"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QueryOperSpecData</w:t>
      </w:r>
      <w:proofErr w:type="spellEnd"/>
    </w:p>
    <w:p w14:paraId="1AF7E32F" w14:textId="77777777" w:rsidR="007C4061" w:rsidRPr="00533C32" w:rsidRDefault="007C4061" w:rsidP="00885269">
      <w:pPr>
        <w:pStyle w:val="PL"/>
      </w:pPr>
      <w:r w:rsidRPr="00533C32">
        <w:t xml:space="preserve">      tags:</w:t>
      </w:r>
    </w:p>
    <w:p w14:paraId="32D34EA7" w14:textId="77777777" w:rsidR="007C4061" w:rsidRPr="00533C32" w:rsidRDefault="007C4061" w:rsidP="00885269">
      <w:pPr>
        <w:pStyle w:val="PL"/>
      </w:pPr>
      <w:r w:rsidRPr="00533C32">
        <w:t xml:space="preserve">        - Operator-Specific Data Container (Document)</w:t>
      </w:r>
    </w:p>
    <w:p w14:paraId="6F7D2891" w14:textId="77777777" w:rsidR="007C4061" w:rsidRPr="00533C32" w:rsidRDefault="007C4061" w:rsidP="00885269">
      <w:pPr>
        <w:pStyle w:val="PL"/>
      </w:pPr>
      <w:r w:rsidRPr="00533C32">
        <w:t xml:space="preserve">      parameters:</w:t>
      </w:r>
    </w:p>
    <w:p w14:paraId="2F8A42F4" w14:textId="77777777" w:rsidR="007C4061" w:rsidRPr="00533C32" w:rsidRDefault="007C4061" w:rsidP="00885269">
      <w:pPr>
        <w:pStyle w:val="PL"/>
      </w:pPr>
      <w:r w:rsidRPr="00533C32">
        <w:t xml:space="preserve">        - name: </w:t>
      </w:r>
      <w:proofErr w:type="spellStart"/>
      <w:r w:rsidRPr="00533C32">
        <w:t>ueId</w:t>
      </w:r>
      <w:proofErr w:type="spellEnd"/>
    </w:p>
    <w:p w14:paraId="66376347" w14:textId="77777777" w:rsidR="007C4061" w:rsidRPr="00533C32" w:rsidRDefault="007C4061" w:rsidP="00885269">
      <w:pPr>
        <w:pStyle w:val="PL"/>
      </w:pPr>
      <w:r w:rsidRPr="00533C32">
        <w:t xml:space="preserve">          in: path</w:t>
      </w:r>
    </w:p>
    <w:p w14:paraId="75E8966C" w14:textId="77777777" w:rsidR="007C4061" w:rsidRPr="00533C32" w:rsidRDefault="007C4061" w:rsidP="00885269">
      <w:pPr>
        <w:pStyle w:val="PL"/>
      </w:pPr>
      <w:r w:rsidRPr="00533C32">
        <w:t xml:space="preserve">          description: UE id</w:t>
      </w:r>
    </w:p>
    <w:p w14:paraId="76DFA232" w14:textId="77777777" w:rsidR="007C4061" w:rsidRPr="00533C32" w:rsidRDefault="007C4061" w:rsidP="00885269">
      <w:pPr>
        <w:pStyle w:val="PL"/>
      </w:pPr>
      <w:r w:rsidRPr="00533C32">
        <w:t xml:space="preserve">          required: true</w:t>
      </w:r>
    </w:p>
    <w:p w14:paraId="7C5E46D4" w14:textId="77777777" w:rsidR="007C4061" w:rsidRPr="00533C32" w:rsidRDefault="007C4061" w:rsidP="00885269">
      <w:pPr>
        <w:pStyle w:val="PL"/>
      </w:pPr>
      <w:r w:rsidRPr="00533C32">
        <w:t xml:space="preserve">          schema:</w:t>
      </w:r>
    </w:p>
    <w:p w14:paraId="47D03E28"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1AED6A36" w14:textId="77777777" w:rsidR="007C4061" w:rsidRPr="00533C32" w:rsidRDefault="007C4061" w:rsidP="00885269">
      <w:pPr>
        <w:pStyle w:val="PL"/>
        <w:rPr>
          <w:lang w:eastAsia="zh-CN"/>
        </w:rPr>
      </w:pPr>
      <w:r w:rsidRPr="00533C32">
        <w:rPr>
          <w:lang w:eastAsia="zh-CN"/>
        </w:rPr>
        <w:lastRenderedPageBreak/>
        <w:t xml:space="preserve">        - name: fields</w:t>
      </w:r>
    </w:p>
    <w:p w14:paraId="21105FC1" w14:textId="77777777" w:rsidR="007C4061" w:rsidRPr="00533C32" w:rsidRDefault="007C4061" w:rsidP="00885269">
      <w:pPr>
        <w:pStyle w:val="PL"/>
        <w:rPr>
          <w:lang w:eastAsia="zh-CN"/>
        </w:rPr>
      </w:pPr>
      <w:r w:rsidRPr="00533C32">
        <w:rPr>
          <w:lang w:eastAsia="zh-CN"/>
        </w:rPr>
        <w:t xml:space="preserve">          in: query</w:t>
      </w:r>
    </w:p>
    <w:p w14:paraId="0C362331" w14:textId="77777777" w:rsidR="007C4061" w:rsidRPr="00533C32" w:rsidRDefault="007C4061" w:rsidP="00885269">
      <w:pPr>
        <w:pStyle w:val="PL"/>
        <w:rPr>
          <w:lang w:eastAsia="zh-CN"/>
        </w:rPr>
      </w:pPr>
      <w:r w:rsidRPr="00533C32">
        <w:rPr>
          <w:lang w:eastAsia="zh-CN"/>
        </w:rPr>
        <w:t xml:space="preserve">          description: attributes to be retrieved</w:t>
      </w:r>
    </w:p>
    <w:p w14:paraId="13F0CB7F" w14:textId="77777777" w:rsidR="007C4061" w:rsidRPr="00533C32" w:rsidRDefault="007C4061" w:rsidP="00885269">
      <w:pPr>
        <w:pStyle w:val="PL"/>
        <w:rPr>
          <w:lang w:eastAsia="zh-CN"/>
        </w:rPr>
      </w:pPr>
      <w:r w:rsidRPr="00533C32">
        <w:rPr>
          <w:lang w:eastAsia="zh-CN"/>
        </w:rPr>
        <w:t xml:space="preserve">          required: false</w:t>
      </w:r>
    </w:p>
    <w:p w14:paraId="17BB7F8F" w14:textId="77777777" w:rsidR="007C4061" w:rsidRPr="00533C32" w:rsidRDefault="007C4061" w:rsidP="00885269">
      <w:pPr>
        <w:pStyle w:val="PL"/>
        <w:rPr>
          <w:lang w:eastAsia="zh-CN"/>
        </w:rPr>
      </w:pPr>
      <w:r w:rsidRPr="00533C32">
        <w:rPr>
          <w:lang w:eastAsia="zh-CN"/>
        </w:rPr>
        <w:t xml:space="preserve">          schema:</w:t>
      </w:r>
    </w:p>
    <w:p w14:paraId="0F19622D" w14:textId="77777777" w:rsidR="007C4061" w:rsidRPr="00533C32" w:rsidRDefault="007C4061" w:rsidP="00885269">
      <w:pPr>
        <w:pStyle w:val="PL"/>
        <w:rPr>
          <w:lang w:eastAsia="zh-CN"/>
        </w:rPr>
      </w:pPr>
      <w:r w:rsidRPr="00533C32">
        <w:rPr>
          <w:lang w:eastAsia="zh-CN"/>
        </w:rPr>
        <w:t xml:space="preserve">            type: array</w:t>
      </w:r>
    </w:p>
    <w:p w14:paraId="5BD807ED" w14:textId="77777777" w:rsidR="007C4061" w:rsidRPr="00533C32" w:rsidRDefault="007C4061" w:rsidP="00885269">
      <w:pPr>
        <w:pStyle w:val="PL"/>
        <w:rPr>
          <w:lang w:eastAsia="zh-CN"/>
        </w:rPr>
      </w:pPr>
      <w:r w:rsidRPr="00533C32">
        <w:rPr>
          <w:lang w:eastAsia="zh-CN"/>
        </w:rPr>
        <w:t xml:space="preserve">            items:</w:t>
      </w:r>
    </w:p>
    <w:p w14:paraId="09B4F60E" w14:textId="77777777" w:rsidR="007C4061" w:rsidRPr="00533C32" w:rsidRDefault="007C4061" w:rsidP="00885269">
      <w:pPr>
        <w:pStyle w:val="PL"/>
        <w:rPr>
          <w:lang w:eastAsia="zh-CN"/>
        </w:rPr>
      </w:pPr>
      <w:r w:rsidRPr="00533C32">
        <w:rPr>
          <w:lang w:eastAsia="zh-CN"/>
        </w:rPr>
        <w:t xml:space="preserve">              type: string</w:t>
      </w:r>
    </w:p>
    <w:p w14:paraId="7E501A39"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620B042D" w14:textId="77777777" w:rsidR="007C4061" w:rsidRPr="00533C32" w:rsidRDefault="007C4061" w:rsidP="00885269">
      <w:pPr>
        <w:pStyle w:val="PL"/>
      </w:pPr>
      <w:r w:rsidRPr="00533C32">
        <w:t xml:space="preserve">          style: form</w:t>
      </w:r>
    </w:p>
    <w:p w14:paraId="5BAC1BC5" w14:textId="77777777" w:rsidR="007C4061" w:rsidRPr="00533C32" w:rsidRDefault="007C4061" w:rsidP="00885269">
      <w:pPr>
        <w:pStyle w:val="PL"/>
        <w:rPr>
          <w:lang w:eastAsia="zh-CN"/>
        </w:rPr>
      </w:pPr>
      <w:r w:rsidRPr="00533C32">
        <w:t xml:space="preserve">          explode: false</w:t>
      </w:r>
    </w:p>
    <w:p w14:paraId="74B24435" w14:textId="77777777" w:rsidR="007C4061" w:rsidRPr="00533C32" w:rsidRDefault="007C4061" w:rsidP="00885269">
      <w:pPr>
        <w:pStyle w:val="PL"/>
      </w:pPr>
      <w:r w:rsidRPr="00533C32">
        <w:t xml:space="preserve">        - name: supported-features</w:t>
      </w:r>
    </w:p>
    <w:p w14:paraId="75EF97D1" w14:textId="77777777" w:rsidR="007C4061" w:rsidRPr="00533C32" w:rsidRDefault="007C4061" w:rsidP="00885269">
      <w:pPr>
        <w:pStyle w:val="PL"/>
      </w:pPr>
      <w:r w:rsidRPr="00533C32">
        <w:t xml:space="preserve">          in: query</w:t>
      </w:r>
    </w:p>
    <w:p w14:paraId="03A022CB" w14:textId="77777777" w:rsidR="007C4061" w:rsidRPr="00533C32" w:rsidRDefault="007C4061" w:rsidP="00885269">
      <w:pPr>
        <w:pStyle w:val="PL"/>
      </w:pPr>
      <w:r w:rsidRPr="00533C32">
        <w:t xml:space="preserve">          description: Supported Features</w:t>
      </w:r>
    </w:p>
    <w:p w14:paraId="31636E95" w14:textId="77777777" w:rsidR="007C4061" w:rsidRPr="00533C32" w:rsidRDefault="007C4061" w:rsidP="00885269">
      <w:pPr>
        <w:pStyle w:val="PL"/>
      </w:pPr>
      <w:r w:rsidRPr="00533C32">
        <w:t xml:space="preserve">          schema:</w:t>
      </w:r>
    </w:p>
    <w:p w14:paraId="4E9623BE"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0E61327" w14:textId="77777777" w:rsidR="007C4061" w:rsidRPr="00533C32" w:rsidRDefault="007C4061" w:rsidP="00885269">
      <w:pPr>
        <w:pStyle w:val="PL"/>
      </w:pPr>
      <w:r w:rsidRPr="00533C32">
        <w:t xml:space="preserve">        - name: If-None-Match</w:t>
      </w:r>
    </w:p>
    <w:p w14:paraId="4579A4EC" w14:textId="77777777" w:rsidR="007C4061" w:rsidRPr="00533C32" w:rsidRDefault="007C4061" w:rsidP="00885269">
      <w:pPr>
        <w:pStyle w:val="PL"/>
      </w:pPr>
      <w:r w:rsidRPr="00533C32">
        <w:t xml:space="preserve">          in: header</w:t>
      </w:r>
    </w:p>
    <w:p w14:paraId="66B8BEFC" w14:textId="77777777" w:rsidR="007C4061" w:rsidRPr="00533C32" w:rsidRDefault="007C4061" w:rsidP="00885269">
      <w:pPr>
        <w:pStyle w:val="PL"/>
      </w:pPr>
      <w:r w:rsidRPr="00533C32">
        <w:t xml:space="preserve">          description: Validator for conditional requests, as described in RFC 7232, 3.2</w:t>
      </w:r>
    </w:p>
    <w:p w14:paraId="5883ADCD" w14:textId="77777777" w:rsidR="007C4061" w:rsidRPr="00533C32" w:rsidRDefault="007C4061" w:rsidP="00885269">
      <w:pPr>
        <w:pStyle w:val="PL"/>
      </w:pPr>
      <w:r w:rsidRPr="00533C32">
        <w:t xml:space="preserve">          schema:</w:t>
      </w:r>
    </w:p>
    <w:p w14:paraId="4EAF6CA9" w14:textId="77777777" w:rsidR="007C4061" w:rsidRPr="00533C32" w:rsidRDefault="007C4061" w:rsidP="00885269">
      <w:pPr>
        <w:pStyle w:val="PL"/>
      </w:pPr>
      <w:r w:rsidRPr="00533C32">
        <w:t xml:space="preserve">            type: string</w:t>
      </w:r>
    </w:p>
    <w:p w14:paraId="3AE86B68" w14:textId="77777777" w:rsidR="007C4061" w:rsidRPr="00533C32" w:rsidRDefault="007C4061" w:rsidP="00885269">
      <w:pPr>
        <w:pStyle w:val="PL"/>
      </w:pPr>
      <w:r w:rsidRPr="00533C32">
        <w:t xml:space="preserve">        - name: If-Modified-Since</w:t>
      </w:r>
    </w:p>
    <w:p w14:paraId="016D50B9" w14:textId="77777777" w:rsidR="007C4061" w:rsidRPr="00533C32" w:rsidRDefault="007C4061" w:rsidP="00885269">
      <w:pPr>
        <w:pStyle w:val="PL"/>
      </w:pPr>
      <w:r w:rsidRPr="00533C32">
        <w:t xml:space="preserve">          in: header</w:t>
      </w:r>
    </w:p>
    <w:p w14:paraId="59BE77D0" w14:textId="77777777" w:rsidR="007C4061" w:rsidRPr="00533C32" w:rsidRDefault="007C4061" w:rsidP="00885269">
      <w:pPr>
        <w:pStyle w:val="PL"/>
      </w:pPr>
      <w:r w:rsidRPr="00533C32">
        <w:t xml:space="preserve">          description: Validator for conditional requests, as described in RFC 7232, 3.3</w:t>
      </w:r>
    </w:p>
    <w:p w14:paraId="7B073FA6" w14:textId="77777777" w:rsidR="007C4061" w:rsidRPr="00533C32" w:rsidRDefault="007C4061" w:rsidP="00885269">
      <w:pPr>
        <w:pStyle w:val="PL"/>
      </w:pPr>
      <w:r w:rsidRPr="00533C32">
        <w:t xml:space="preserve">          schema:</w:t>
      </w:r>
    </w:p>
    <w:p w14:paraId="6021CDD8" w14:textId="77777777" w:rsidR="007C4061" w:rsidRPr="00533C32" w:rsidRDefault="007C4061" w:rsidP="00885269">
      <w:pPr>
        <w:pStyle w:val="PL"/>
        <w:rPr>
          <w:lang w:eastAsia="zh-CN"/>
        </w:rPr>
      </w:pPr>
      <w:r w:rsidRPr="00533C32">
        <w:t xml:space="preserve">            type: string</w:t>
      </w:r>
    </w:p>
    <w:p w14:paraId="0BE2D221" w14:textId="77777777" w:rsidR="007C4061" w:rsidRPr="00533C32" w:rsidRDefault="007C4061" w:rsidP="00885269">
      <w:pPr>
        <w:pStyle w:val="PL"/>
      </w:pPr>
      <w:r w:rsidRPr="00533C32">
        <w:t xml:space="preserve">      responses:</w:t>
      </w:r>
    </w:p>
    <w:p w14:paraId="17A3FCBB" w14:textId="77777777" w:rsidR="007C4061" w:rsidRPr="00533C32" w:rsidRDefault="007C4061" w:rsidP="00885269">
      <w:pPr>
        <w:pStyle w:val="PL"/>
      </w:pPr>
      <w:r w:rsidRPr="00533C32">
        <w:t xml:space="preserve">        '200':</w:t>
      </w:r>
    </w:p>
    <w:p w14:paraId="09234304" w14:textId="77777777" w:rsidR="007C4061" w:rsidRPr="00533C32" w:rsidRDefault="007C4061" w:rsidP="00885269">
      <w:pPr>
        <w:pStyle w:val="PL"/>
      </w:pPr>
      <w:r w:rsidRPr="00533C32">
        <w:t xml:space="preserve">          description: Expected response to a valid request</w:t>
      </w:r>
    </w:p>
    <w:p w14:paraId="28CEA2F5" w14:textId="77777777" w:rsidR="007C4061" w:rsidRPr="00533C32" w:rsidRDefault="007C4061" w:rsidP="00885269">
      <w:pPr>
        <w:pStyle w:val="PL"/>
      </w:pPr>
      <w:r w:rsidRPr="00533C32">
        <w:t xml:space="preserve">          content:</w:t>
      </w:r>
    </w:p>
    <w:p w14:paraId="1A4E54D1"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4A189829" w14:textId="77777777" w:rsidR="007C4061" w:rsidRPr="00533C32" w:rsidRDefault="007C4061" w:rsidP="00885269">
      <w:pPr>
        <w:pStyle w:val="PL"/>
        <w:rPr>
          <w:lang w:eastAsia="zh-CN"/>
        </w:rPr>
      </w:pPr>
      <w:r w:rsidRPr="00533C32">
        <w:t xml:space="preserve">              schema:</w:t>
      </w:r>
    </w:p>
    <w:p w14:paraId="2C924C9D" w14:textId="77777777" w:rsidR="007C4061" w:rsidRPr="00533C32" w:rsidRDefault="007C4061" w:rsidP="00885269">
      <w:pPr>
        <w:pStyle w:val="PL"/>
      </w:pPr>
      <w:r w:rsidRPr="00533C32">
        <w:t xml:space="preserve">                type: object</w:t>
      </w:r>
    </w:p>
    <w:p w14:paraId="0391F636" w14:textId="77777777" w:rsidR="007C4061" w:rsidRPr="00533C32" w:rsidRDefault="007C4061" w:rsidP="00885269">
      <w:pPr>
        <w:pStyle w:val="PL"/>
        <w:rPr>
          <w:lang w:eastAsia="zh-CN"/>
        </w:rPr>
      </w:pPr>
      <w:r w:rsidRPr="00533C32">
        <w:t xml:space="preserve">                </w:t>
      </w:r>
      <w:proofErr w:type="spellStart"/>
      <w:r w:rsidRPr="00533C32">
        <w:t>additionalProperties</w:t>
      </w:r>
      <w:proofErr w:type="spellEnd"/>
      <w:r w:rsidRPr="00533C32">
        <w:t>:</w:t>
      </w:r>
    </w:p>
    <w:p w14:paraId="119F1A8F" w14:textId="77777777" w:rsidR="007C4061" w:rsidRPr="00533C32" w:rsidRDefault="007C4061" w:rsidP="00885269">
      <w:pPr>
        <w:pStyle w:val="PL"/>
        <w:rPr>
          <w:lang w:eastAsia="zh-CN"/>
        </w:rPr>
      </w:pPr>
      <w:r w:rsidRPr="00533C32">
        <w:t xml:space="preserve">                </w:t>
      </w:r>
      <w:r w:rsidRPr="00533C32">
        <w:rPr>
          <w:rFonts w:hint="eastAsia"/>
          <w:lang w:eastAsia="zh-CN"/>
        </w:rPr>
        <w:t xml:space="preserve">  </w:t>
      </w:r>
      <w:r w:rsidRPr="00533C32">
        <w:t>$ref: '#/components/schemas/</w:t>
      </w:r>
      <w:proofErr w:type="spellStart"/>
      <w:r w:rsidRPr="00533C32">
        <w:t>OperatorSpecificDataContainer</w:t>
      </w:r>
      <w:proofErr w:type="spellEnd"/>
      <w:r w:rsidRPr="00533C32">
        <w:t>'</w:t>
      </w:r>
    </w:p>
    <w:p w14:paraId="1FCAA87B" w14:textId="77777777" w:rsidR="007C4061" w:rsidRPr="00533C32" w:rsidRDefault="007C4061" w:rsidP="00885269">
      <w:pPr>
        <w:pStyle w:val="PL"/>
      </w:pPr>
      <w:r w:rsidRPr="00533C32">
        <w:t xml:space="preserve">          headers:</w:t>
      </w:r>
    </w:p>
    <w:p w14:paraId="3CAE49EE" w14:textId="77777777" w:rsidR="007C4061" w:rsidRPr="00533C32" w:rsidRDefault="007C4061" w:rsidP="00885269">
      <w:pPr>
        <w:pStyle w:val="PL"/>
      </w:pPr>
      <w:r w:rsidRPr="00533C32">
        <w:t xml:space="preserve">            Cache-Control:</w:t>
      </w:r>
    </w:p>
    <w:p w14:paraId="055701BC" w14:textId="77777777" w:rsidR="007C4061" w:rsidRPr="00533C32" w:rsidRDefault="007C4061" w:rsidP="00885269">
      <w:pPr>
        <w:pStyle w:val="PL"/>
      </w:pPr>
      <w:r w:rsidRPr="00533C32">
        <w:t xml:space="preserve">              description: Cache-Control containing max-age, as described in RFC 7234, 5.2</w:t>
      </w:r>
    </w:p>
    <w:p w14:paraId="75EA4DB4" w14:textId="77777777" w:rsidR="007C4061" w:rsidRPr="00533C32" w:rsidRDefault="007C4061" w:rsidP="00885269">
      <w:pPr>
        <w:pStyle w:val="PL"/>
      </w:pPr>
      <w:r w:rsidRPr="00533C32">
        <w:t xml:space="preserve">              schema:</w:t>
      </w:r>
    </w:p>
    <w:p w14:paraId="38B3EC60" w14:textId="77777777" w:rsidR="007C4061" w:rsidRPr="00533C32" w:rsidRDefault="007C4061" w:rsidP="00885269">
      <w:pPr>
        <w:pStyle w:val="PL"/>
      </w:pPr>
      <w:r w:rsidRPr="00533C32">
        <w:t xml:space="preserve">                type: string</w:t>
      </w:r>
    </w:p>
    <w:p w14:paraId="697FED9F" w14:textId="77777777" w:rsidR="007C4061" w:rsidRPr="00533C32" w:rsidRDefault="007C4061" w:rsidP="00885269">
      <w:pPr>
        <w:pStyle w:val="PL"/>
      </w:pPr>
      <w:r w:rsidRPr="00533C32">
        <w:t xml:space="preserve">            ETag:</w:t>
      </w:r>
    </w:p>
    <w:p w14:paraId="6BCBE94A" w14:textId="77777777" w:rsidR="007C4061" w:rsidRPr="00533C32" w:rsidRDefault="007C4061" w:rsidP="00885269">
      <w:pPr>
        <w:pStyle w:val="PL"/>
      </w:pPr>
      <w:r w:rsidRPr="00533C32">
        <w:t xml:space="preserve">              description: Entity Tag, containing a strong validator, as described in RFC 7232, 2.3</w:t>
      </w:r>
    </w:p>
    <w:p w14:paraId="08C1B7BE" w14:textId="77777777" w:rsidR="007C4061" w:rsidRPr="00533C32" w:rsidRDefault="007C4061" w:rsidP="00885269">
      <w:pPr>
        <w:pStyle w:val="PL"/>
      </w:pPr>
      <w:r w:rsidRPr="00533C32">
        <w:t xml:space="preserve">              schema:</w:t>
      </w:r>
    </w:p>
    <w:p w14:paraId="0AB2B13E" w14:textId="77777777" w:rsidR="007C4061" w:rsidRPr="00533C32" w:rsidRDefault="007C4061" w:rsidP="00885269">
      <w:pPr>
        <w:pStyle w:val="PL"/>
      </w:pPr>
      <w:r w:rsidRPr="00533C32">
        <w:t xml:space="preserve">                type: string</w:t>
      </w:r>
    </w:p>
    <w:p w14:paraId="04465A5D" w14:textId="77777777" w:rsidR="007C4061" w:rsidRPr="00533C32" w:rsidRDefault="007C4061" w:rsidP="00885269">
      <w:pPr>
        <w:pStyle w:val="PL"/>
      </w:pPr>
      <w:r w:rsidRPr="00533C32">
        <w:t xml:space="preserve">            Last-Modified:</w:t>
      </w:r>
    </w:p>
    <w:p w14:paraId="1A05562A" w14:textId="77777777" w:rsidR="007C4061" w:rsidRPr="00533C32" w:rsidRDefault="007C4061" w:rsidP="00885269">
      <w:pPr>
        <w:pStyle w:val="PL"/>
      </w:pPr>
      <w:r w:rsidRPr="00533C32">
        <w:t xml:space="preserve">              description: Timestamp for last modification of the resource, as described in RFC 7232, 2.2</w:t>
      </w:r>
    </w:p>
    <w:p w14:paraId="59C73B75" w14:textId="77777777" w:rsidR="007C4061" w:rsidRPr="00533C32" w:rsidRDefault="007C4061" w:rsidP="00885269">
      <w:pPr>
        <w:pStyle w:val="PL"/>
      </w:pPr>
      <w:r w:rsidRPr="00533C32">
        <w:t xml:space="preserve">              schema:</w:t>
      </w:r>
    </w:p>
    <w:p w14:paraId="4B40EC2B" w14:textId="77777777" w:rsidR="007C4061" w:rsidRPr="00533C32" w:rsidRDefault="007C4061" w:rsidP="00885269">
      <w:pPr>
        <w:pStyle w:val="PL"/>
        <w:rPr>
          <w:lang w:eastAsia="zh-CN"/>
        </w:rPr>
      </w:pPr>
      <w:r w:rsidRPr="00533C32">
        <w:t xml:space="preserve">                type: string</w:t>
      </w:r>
    </w:p>
    <w:p w14:paraId="14B10058" w14:textId="77777777" w:rsidR="007C4061" w:rsidRDefault="007C4061" w:rsidP="00885269">
      <w:pPr>
        <w:pStyle w:val="PL"/>
        <w:rPr>
          <w:lang w:eastAsia="zh-CN"/>
        </w:rPr>
      </w:pPr>
      <w:r w:rsidRPr="00533C32">
        <w:t xml:space="preserve">        default:</w:t>
      </w:r>
    </w:p>
    <w:p w14:paraId="6566F7D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A3E3AE9" w14:textId="77777777" w:rsidR="00A0150A" w:rsidRPr="00533C32" w:rsidRDefault="00A0150A" w:rsidP="00885269">
      <w:pPr>
        <w:pStyle w:val="PL"/>
        <w:rPr>
          <w:lang w:eastAsia="zh-CN"/>
        </w:rPr>
      </w:pPr>
    </w:p>
    <w:p w14:paraId="0066CDA5" w14:textId="77777777" w:rsidR="007C4061" w:rsidRPr="00533C32" w:rsidRDefault="007C4061" w:rsidP="00885269">
      <w:pPr>
        <w:pStyle w:val="PL"/>
      </w:pPr>
      <w:r w:rsidRPr="00533C32">
        <w:t xml:space="preserve">    patch:</w:t>
      </w:r>
    </w:p>
    <w:p w14:paraId="02EBF3FC" w14:textId="77777777" w:rsidR="007C4061" w:rsidRPr="00533C32" w:rsidRDefault="007C4061" w:rsidP="00885269">
      <w:pPr>
        <w:pStyle w:val="PL"/>
      </w:pPr>
      <w:r w:rsidRPr="00533C32">
        <w:t xml:space="preserve">      summary: To modify operator specific data of a UE</w:t>
      </w:r>
    </w:p>
    <w:p w14:paraId="30FBB123"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rPr>
          <w:lang w:eastAsia="zh-CN"/>
        </w:rPr>
        <w:t>Modify</w:t>
      </w:r>
      <w:r w:rsidRPr="00533C32">
        <w:t>OperSpecData</w:t>
      </w:r>
      <w:proofErr w:type="spellEnd"/>
    </w:p>
    <w:p w14:paraId="42C76278" w14:textId="77777777" w:rsidR="007C4061" w:rsidRPr="00533C32" w:rsidRDefault="007C4061" w:rsidP="00885269">
      <w:pPr>
        <w:pStyle w:val="PL"/>
      </w:pPr>
      <w:r w:rsidRPr="00533C32">
        <w:t xml:space="preserve">      tags:</w:t>
      </w:r>
    </w:p>
    <w:p w14:paraId="76197C94" w14:textId="77777777" w:rsidR="007C4061" w:rsidRPr="00533C32" w:rsidRDefault="007C4061" w:rsidP="00885269">
      <w:pPr>
        <w:pStyle w:val="PL"/>
      </w:pPr>
      <w:r w:rsidRPr="00533C32">
        <w:t xml:space="preserve">        - Operator-Specific Data Container (Document)</w:t>
      </w:r>
    </w:p>
    <w:p w14:paraId="4ACD4056" w14:textId="77777777" w:rsidR="007C4061" w:rsidRPr="00533C32" w:rsidRDefault="007C4061" w:rsidP="00885269">
      <w:pPr>
        <w:pStyle w:val="PL"/>
      </w:pPr>
      <w:r w:rsidRPr="00533C32">
        <w:t xml:space="preserve">      parameters:</w:t>
      </w:r>
    </w:p>
    <w:p w14:paraId="3F2A05C6" w14:textId="77777777" w:rsidR="007C4061" w:rsidRPr="00533C32" w:rsidRDefault="007C4061" w:rsidP="00885269">
      <w:pPr>
        <w:pStyle w:val="PL"/>
      </w:pPr>
      <w:r w:rsidRPr="00533C32">
        <w:t xml:space="preserve">        - name: </w:t>
      </w:r>
      <w:proofErr w:type="spellStart"/>
      <w:r w:rsidRPr="00533C32">
        <w:t>ueId</w:t>
      </w:r>
      <w:proofErr w:type="spellEnd"/>
    </w:p>
    <w:p w14:paraId="4A2C514C" w14:textId="77777777" w:rsidR="007C4061" w:rsidRPr="00533C32" w:rsidRDefault="007C4061" w:rsidP="00885269">
      <w:pPr>
        <w:pStyle w:val="PL"/>
      </w:pPr>
      <w:r w:rsidRPr="00533C32">
        <w:t xml:space="preserve">          in: path</w:t>
      </w:r>
    </w:p>
    <w:p w14:paraId="2137BEAE" w14:textId="77777777" w:rsidR="007C4061" w:rsidRPr="00533C32" w:rsidRDefault="007C4061" w:rsidP="00885269">
      <w:pPr>
        <w:pStyle w:val="PL"/>
      </w:pPr>
      <w:r w:rsidRPr="00533C32">
        <w:t xml:space="preserve">          description: UE id</w:t>
      </w:r>
    </w:p>
    <w:p w14:paraId="729AEC87" w14:textId="77777777" w:rsidR="007C4061" w:rsidRPr="00533C32" w:rsidRDefault="007C4061" w:rsidP="00885269">
      <w:pPr>
        <w:pStyle w:val="PL"/>
      </w:pPr>
      <w:r w:rsidRPr="00533C32">
        <w:t xml:space="preserve">          required: true</w:t>
      </w:r>
    </w:p>
    <w:p w14:paraId="3C70F6A5" w14:textId="77777777" w:rsidR="007C4061" w:rsidRPr="00533C32" w:rsidRDefault="007C4061" w:rsidP="00885269">
      <w:pPr>
        <w:pStyle w:val="PL"/>
      </w:pPr>
      <w:r w:rsidRPr="00533C32">
        <w:t xml:space="preserve">          schema:</w:t>
      </w:r>
    </w:p>
    <w:p w14:paraId="54B2FEAB" w14:textId="77777777" w:rsidR="007C4061"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71E0C115" w14:textId="77777777" w:rsidR="007C4061" w:rsidRPr="002857AD" w:rsidRDefault="007C4061" w:rsidP="00885269">
      <w:pPr>
        <w:pStyle w:val="PL"/>
      </w:pPr>
      <w:r w:rsidRPr="002857AD">
        <w:t xml:space="preserve">        - name: supported-features</w:t>
      </w:r>
    </w:p>
    <w:p w14:paraId="565C3019" w14:textId="77777777" w:rsidR="007C4061" w:rsidRPr="002857AD" w:rsidRDefault="007C4061" w:rsidP="00885269">
      <w:pPr>
        <w:pStyle w:val="PL"/>
      </w:pPr>
      <w:r w:rsidRPr="002857AD">
        <w:t xml:space="preserve">          in: query</w:t>
      </w:r>
    </w:p>
    <w:p w14:paraId="29AE1775" w14:textId="77777777" w:rsidR="007C4061" w:rsidRPr="002857AD" w:rsidRDefault="007C4061" w:rsidP="00885269">
      <w:pPr>
        <w:pStyle w:val="PL"/>
      </w:pPr>
      <w:r w:rsidRPr="002857AD">
        <w:t xml:space="preserve">          description: Features required to be supported by the target NF</w:t>
      </w:r>
    </w:p>
    <w:p w14:paraId="16C6BE52" w14:textId="77777777" w:rsidR="007C4061" w:rsidRPr="002857AD" w:rsidRDefault="007C4061" w:rsidP="00885269">
      <w:pPr>
        <w:pStyle w:val="PL"/>
      </w:pPr>
      <w:r w:rsidRPr="002857AD">
        <w:t xml:space="preserve">          schema:</w:t>
      </w:r>
    </w:p>
    <w:p w14:paraId="618008F5"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7E48F8D"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663C0F4" w14:textId="77777777" w:rsidR="007C4061" w:rsidRPr="00533C32" w:rsidRDefault="007C4061" w:rsidP="00885269">
      <w:pPr>
        <w:pStyle w:val="PL"/>
      </w:pPr>
      <w:r w:rsidRPr="00533C32">
        <w:t xml:space="preserve">        content:</w:t>
      </w:r>
    </w:p>
    <w:p w14:paraId="1BEE3B57"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1D674542" w14:textId="77777777" w:rsidR="007C4061" w:rsidRPr="00533C32" w:rsidRDefault="007C4061" w:rsidP="00885269">
      <w:pPr>
        <w:pStyle w:val="PL"/>
      </w:pPr>
      <w:r w:rsidRPr="00533C32">
        <w:t xml:space="preserve">            schema:</w:t>
      </w:r>
    </w:p>
    <w:p w14:paraId="1DD8C7DA" w14:textId="77777777" w:rsidR="007C4061" w:rsidRPr="00533C32" w:rsidRDefault="007C4061" w:rsidP="00885269">
      <w:pPr>
        <w:pStyle w:val="PL"/>
      </w:pPr>
      <w:r w:rsidRPr="00533C32">
        <w:t xml:space="preserve">              type: array</w:t>
      </w:r>
    </w:p>
    <w:p w14:paraId="2077A5A1" w14:textId="77777777" w:rsidR="007C4061" w:rsidRPr="00533C32" w:rsidRDefault="007C4061" w:rsidP="00885269">
      <w:pPr>
        <w:pStyle w:val="PL"/>
      </w:pPr>
      <w:r w:rsidRPr="00533C32">
        <w:lastRenderedPageBreak/>
        <w:t xml:space="preserve">              items:</w:t>
      </w:r>
    </w:p>
    <w:p w14:paraId="2919C424"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5C866AD3" w14:textId="77777777" w:rsidR="007C4061" w:rsidRPr="00533C32" w:rsidRDefault="007C4061" w:rsidP="00885269">
      <w:pPr>
        <w:pStyle w:val="PL"/>
      </w:pPr>
      <w:r w:rsidRPr="00533C32">
        <w:t xml:space="preserve">        required: true</w:t>
      </w:r>
    </w:p>
    <w:p w14:paraId="2BBD0103" w14:textId="77777777" w:rsidR="007C4061" w:rsidRPr="00533C32" w:rsidRDefault="007C4061" w:rsidP="00885269">
      <w:pPr>
        <w:pStyle w:val="PL"/>
      </w:pPr>
      <w:r w:rsidRPr="00533C32">
        <w:t xml:space="preserve">      responses:</w:t>
      </w:r>
    </w:p>
    <w:p w14:paraId="0CDC9A33" w14:textId="77777777" w:rsidR="007C4061" w:rsidRPr="00533C32" w:rsidRDefault="007C4061" w:rsidP="00885269">
      <w:pPr>
        <w:pStyle w:val="PL"/>
      </w:pPr>
      <w:r w:rsidRPr="00533C32">
        <w:t xml:space="preserve">        '204':</w:t>
      </w:r>
    </w:p>
    <w:p w14:paraId="06143C4C" w14:textId="77777777" w:rsidR="007C4061" w:rsidRPr="00533C32" w:rsidRDefault="007C4061" w:rsidP="00885269">
      <w:pPr>
        <w:pStyle w:val="PL"/>
      </w:pPr>
      <w:r w:rsidRPr="00533C32">
        <w:t xml:space="preserve">          description: Expected response to a valid request</w:t>
      </w:r>
    </w:p>
    <w:p w14:paraId="5159D1B3" w14:textId="77777777" w:rsidR="007C4061" w:rsidRDefault="007C4061" w:rsidP="00885269">
      <w:pPr>
        <w:pStyle w:val="PL"/>
        <w:rPr>
          <w:lang w:eastAsia="zh-CN"/>
        </w:rPr>
      </w:pPr>
      <w:r>
        <w:rPr>
          <w:rFonts w:hint="eastAsia"/>
          <w:lang w:eastAsia="zh-CN"/>
        </w:rPr>
        <w:t xml:space="preserve">        '200':</w:t>
      </w:r>
    </w:p>
    <w:p w14:paraId="7DCEB2AA" w14:textId="77777777" w:rsidR="007C4061" w:rsidRPr="000B71E3" w:rsidRDefault="007C4061" w:rsidP="00885269">
      <w:pPr>
        <w:pStyle w:val="PL"/>
      </w:pPr>
      <w:r w:rsidRPr="000B71E3">
        <w:t xml:space="preserve">          description: Expected response to a valid request</w:t>
      </w:r>
    </w:p>
    <w:p w14:paraId="7DA92083" w14:textId="77777777" w:rsidR="007C4061" w:rsidRPr="000B71E3" w:rsidRDefault="007C4061" w:rsidP="00885269">
      <w:pPr>
        <w:pStyle w:val="PL"/>
      </w:pPr>
      <w:r w:rsidRPr="000B71E3">
        <w:t xml:space="preserve">          content:</w:t>
      </w:r>
    </w:p>
    <w:p w14:paraId="5C512C10"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31144000" w14:textId="77777777" w:rsidR="007C4061" w:rsidRPr="000B71E3" w:rsidRDefault="007C4061" w:rsidP="00885269">
      <w:pPr>
        <w:pStyle w:val="PL"/>
      </w:pPr>
      <w:r w:rsidRPr="000B71E3">
        <w:t xml:space="preserve">              schema:</w:t>
      </w:r>
    </w:p>
    <w:p w14:paraId="70E7FFD6"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F4EABA8" w14:textId="77777777" w:rsidR="007C4061" w:rsidRPr="00533C32" w:rsidRDefault="007C4061" w:rsidP="00885269">
      <w:pPr>
        <w:pStyle w:val="PL"/>
      </w:pPr>
      <w:r w:rsidRPr="00533C32">
        <w:t xml:space="preserve">        '403':</w:t>
      </w:r>
    </w:p>
    <w:p w14:paraId="581C09B2" w14:textId="77777777" w:rsidR="007C4061" w:rsidRPr="00533C32" w:rsidRDefault="007C4061" w:rsidP="00885269">
      <w:pPr>
        <w:pStyle w:val="PL"/>
      </w:pPr>
      <w:r w:rsidRPr="00533C32">
        <w:t xml:space="preserve">          description: modification is rejected</w:t>
      </w:r>
    </w:p>
    <w:p w14:paraId="46ACDE4F" w14:textId="77777777" w:rsidR="007C4061" w:rsidRPr="00533C32" w:rsidRDefault="007C4061" w:rsidP="00885269">
      <w:pPr>
        <w:pStyle w:val="PL"/>
      </w:pPr>
      <w:r w:rsidRPr="00533C32">
        <w:t xml:space="preserve">          content:</w:t>
      </w:r>
    </w:p>
    <w:p w14:paraId="70D96512"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5F0764B7" w14:textId="77777777" w:rsidR="007C4061" w:rsidRPr="00533C32" w:rsidRDefault="007C4061" w:rsidP="00885269">
      <w:pPr>
        <w:pStyle w:val="PL"/>
      </w:pPr>
      <w:r w:rsidRPr="00533C32">
        <w:t xml:space="preserve">              schema:</w:t>
      </w:r>
    </w:p>
    <w:p w14:paraId="39AFA004" w14:textId="77777777" w:rsidR="007C4061" w:rsidRPr="00533C32" w:rsidRDefault="007C4061" w:rsidP="00885269">
      <w:pPr>
        <w:pStyle w:val="PL"/>
      </w:pPr>
      <w:r w:rsidRPr="00533C32">
        <w:t xml:space="preserve">                $ref: 'TS29571_CommonData.yaml#/components/schemas/</w:t>
      </w:r>
      <w:proofErr w:type="spellStart"/>
      <w:r w:rsidRPr="00533C32">
        <w:t>ProblemDetails</w:t>
      </w:r>
      <w:proofErr w:type="spellEnd"/>
      <w:r w:rsidRPr="00533C32">
        <w:t>'</w:t>
      </w:r>
    </w:p>
    <w:p w14:paraId="219A83A2" w14:textId="77777777" w:rsidR="007C4061" w:rsidRDefault="007C4061" w:rsidP="00885269">
      <w:pPr>
        <w:pStyle w:val="PL"/>
        <w:rPr>
          <w:lang w:eastAsia="zh-CN"/>
        </w:rPr>
      </w:pPr>
      <w:r w:rsidRPr="00533C32">
        <w:t xml:space="preserve">        default:</w:t>
      </w:r>
    </w:p>
    <w:p w14:paraId="3FB8B0F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B691E9D" w14:textId="77777777" w:rsidR="007C4061" w:rsidRPr="00533C32" w:rsidRDefault="007C4061" w:rsidP="00885269">
      <w:pPr>
        <w:pStyle w:val="PL"/>
      </w:pPr>
    </w:p>
    <w:p w14:paraId="7AC839AF" w14:textId="77777777" w:rsidR="007C4061" w:rsidRPr="00533C32" w:rsidRDefault="007C4061" w:rsidP="00885269">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}/context-data/smsf-3gpp-access:</w:t>
      </w:r>
    </w:p>
    <w:p w14:paraId="6E59E7CE" w14:textId="77777777" w:rsidR="007C4061" w:rsidRPr="00533C32" w:rsidRDefault="007C4061" w:rsidP="00885269">
      <w:pPr>
        <w:pStyle w:val="PL"/>
      </w:pPr>
      <w:r w:rsidRPr="00533C32">
        <w:t xml:space="preserve">    put:</w:t>
      </w:r>
    </w:p>
    <w:p w14:paraId="0A1EC625" w14:textId="77777777" w:rsidR="007C4061" w:rsidRPr="00533C32" w:rsidRDefault="007C4061" w:rsidP="00885269">
      <w:pPr>
        <w:pStyle w:val="PL"/>
      </w:pPr>
      <w:r w:rsidRPr="00533C32">
        <w:t xml:space="preserve">      summary: Create the SMSF context data of a UE via 3GPP access</w:t>
      </w:r>
    </w:p>
    <w:p w14:paraId="59A43A1A" w14:textId="77777777" w:rsidR="007C4061" w:rsidRPr="00533C32" w:rsidRDefault="007C4061" w:rsidP="00885269">
      <w:pPr>
        <w:pStyle w:val="PL"/>
      </w:pPr>
      <w:r w:rsidRPr="00533C32">
        <w:t xml:space="preserve">      </w:t>
      </w:r>
      <w:proofErr w:type="spellStart"/>
      <w:r w:rsidRPr="00533C32">
        <w:t>operationId</w:t>
      </w:r>
      <w:proofErr w:type="spellEnd"/>
      <w:r w:rsidRPr="00533C32">
        <w:t>: CreateSmsfContext3gpp</w:t>
      </w:r>
    </w:p>
    <w:p w14:paraId="0C55EE49" w14:textId="77777777" w:rsidR="007C4061" w:rsidRPr="00533C32" w:rsidRDefault="007C4061" w:rsidP="00885269">
      <w:pPr>
        <w:pStyle w:val="PL"/>
      </w:pPr>
      <w:r w:rsidRPr="00533C32">
        <w:t xml:space="preserve">      tags:</w:t>
      </w:r>
    </w:p>
    <w:p w14:paraId="57A31D24" w14:textId="77777777" w:rsidR="007C4061" w:rsidRPr="00533C32" w:rsidRDefault="007C4061" w:rsidP="00885269">
      <w:pPr>
        <w:pStyle w:val="PL"/>
      </w:pPr>
      <w:r w:rsidRPr="00533C32">
        <w:t xml:space="preserve">        - SMSF 3GPP Registration (Document)</w:t>
      </w:r>
    </w:p>
    <w:p w14:paraId="27A1D7E1" w14:textId="77777777" w:rsidR="007C4061" w:rsidRPr="00533C32" w:rsidRDefault="007C4061" w:rsidP="00885269">
      <w:pPr>
        <w:pStyle w:val="PL"/>
      </w:pPr>
      <w:r w:rsidRPr="00533C32">
        <w:t xml:space="preserve">      parameters:</w:t>
      </w:r>
    </w:p>
    <w:p w14:paraId="06E39880" w14:textId="77777777" w:rsidR="007C4061" w:rsidRPr="00533C32" w:rsidRDefault="007C4061" w:rsidP="00885269">
      <w:pPr>
        <w:pStyle w:val="PL"/>
      </w:pPr>
      <w:r w:rsidRPr="00533C32">
        <w:t xml:space="preserve">        - name: </w:t>
      </w:r>
      <w:proofErr w:type="spellStart"/>
      <w:r w:rsidRPr="00533C32">
        <w:t>ueId</w:t>
      </w:r>
      <w:proofErr w:type="spellEnd"/>
    </w:p>
    <w:p w14:paraId="645E1E18" w14:textId="77777777" w:rsidR="007C4061" w:rsidRPr="00533C32" w:rsidRDefault="007C4061" w:rsidP="00885269">
      <w:pPr>
        <w:pStyle w:val="PL"/>
      </w:pPr>
      <w:r w:rsidRPr="00533C32">
        <w:t xml:space="preserve">          in: path</w:t>
      </w:r>
    </w:p>
    <w:p w14:paraId="09B57662" w14:textId="77777777" w:rsidR="007C4061" w:rsidRPr="00533C32" w:rsidRDefault="007C4061" w:rsidP="00885269">
      <w:pPr>
        <w:pStyle w:val="PL"/>
      </w:pPr>
      <w:r w:rsidRPr="00533C32">
        <w:t xml:space="preserve">          description: UE id</w:t>
      </w:r>
    </w:p>
    <w:p w14:paraId="118B4427" w14:textId="77777777" w:rsidR="007C4061" w:rsidRPr="00533C32" w:rsidRDefault="007C4061" w:rsidP="00885269">
      <w:pPr>
        <w:pStyle w:val="PL"/>
      </w:pPr>
      <w:r w:rsidRPr="00533C32">
        <w:t xml:space="preserve">          required: true</w:t>
      </w:r>
    </w:p>
    <w:p w14:paraId="26C248A3" w14:textId="77777777" w:rsidR="007C4061" w:rsidRPr="00533C32" w:rsidRDefault="007C4061" w:rsidP="00885269">
      <w:pPr>
        <w:pStyle w:val="PL"/>
      </w:pPr>
      <w:r w:rsidRPr="00533C32">
        <w:t xml:space="preserve">          schema:</w:t>
      </w:r>
    </w:p>
    <w:p w14:paraId="06695F19"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1371F94F"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1675FA28" w14:textId="77777777" w:rsidR="007C4061" w:rsidRPr="00533C32" w:rsidRDefault="007C4061" w:rsidP="00885269">
      <w:pPr>
        <w:pStyle w:val="PL"/>
      </w:pPr>
      <w:r w:rsidRPr="00533C32">
        <w:t xml:space="preserve">        content:</w:t>
      </w:r>
    </w:p>
    <w:p w14:paraId="470A9BAF"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7D036987" w14:textId="77777777" w:rsidR="007C4061" w:rsidRPr="00533C32" w:rsidRDefault="007C4061" w:rsidP="00885269">
      <w:pPr>
        <w:pStyle w:val="PL"/>
      </w:pPr>
      <w:r w:rsidRPr="00533C32">
        <w:t xml:space="preserve">            schema:</w:t>
      </w:r>
    </w:p>
    <w:p w14:paraId="06F461E6" w14:textId="77777777" w:rsidR="007C4061" w:rsidRPr="00533C32" w:rsidRDefault="007C4061" w:rsidP="00885269">
      <w:pPr>
        <w:pStyle w:val="PL"/>
      </w:pPr>
      <w:r w:rsidRPr="00533C32">
        <w:t xml:space="preserve">              $ref: '#/components/schemas/</w:t>
      </w:r>
      <w:proofErr w:type="spellStart"/>
      <w:r w:rsidRPr="00533C32">
        <w:t>SmsfRegistration</w:t>
      </w:r>
      <w:proofErr w:type="spellEnd"/>
      <w:r w:rsidRPr="00533C32">
        <w:t>'</w:t>
      </w:r>
    </w:p>
    <w:p w14:paraId="20774F95" w14:textId="77777777" w:rsidR="00EE3286" w:rsidRPr="00533C32" w:rsidRDefault="00EE3286" w:rsidP="00885269">
      <w:pPr>
        <w:pStyle w:val="PL"/>
      </w:pPr>
      <w:r w:rsidRPr="00533C32">
        <w:t xml:space="preserve">        required: true</w:t>
      </w:r>
    </w:p>
    <w:p w14:paraId="685C5FC9" w14:textId="77777777" w:rsidR="007C4061" w:rsidRPr="00533C32" w:rsidRDefault="007C4061" w:rsidP="00885269">
      <w:pPr>
        <w:pStyle w:val="PL"/>
      </w:pPr>
      <w:r w:rsidRPr="00533C32">
        <w:t xml:space="preserve">      responses:</w:t>
      </w:r>
    </w:p>
    <w:p w14:paraId="3AD39ACE" w14:textId="77777777" w:rsidR="007C4061" w:rsidRPr="00533C32" w:rsidRDefault="007C4061" w:rsidP="00885269">
      <w:pPr>
        <w:pStyle w:val="PL"/>
      </w:pPr>
      <w:r w:rsidRPr="00533C32">
        <w:t xml:space="preserve">        '204':</w:t>
      </w:r>
    </w:p>
    <w:p w14:paraId="62E6A32E" w14:textId="77777777" w:rsidR="007C4061" w:rsidRPr="00533C32" w:rsidRDefault="007C4061" w:rsidP="00885269">
      <w:pPr>
        <w:pStyle w:val="PL"/>
      </w:pPr>
      <w:r w:rsidRPr="00533C32">
        <w:t xml:space="preserve">          description: Upon success, an empty response body shall be returned</w:t>
      </w:r>
    </w:p>
    <w:p w14:paraId="450F0D74" w14:textId="77777777" w:rsidR="001E6A35" w:rsidRDefault="001E6A35" w:rsidP="00885269">
      <w:pPr>
        <w:pStyle w:val="PL"/>
      </w:pPr>
      <w:r>
        <w:t xml:space="preserve">        '201':</w:t>
      </w:r>
    </w:p>
    <w:p w14:paraId="6D83EAA3" w14:textId="77777777" w:rsidR="001E6A35" w:rsidRDefault="001E6A35" w:rsidP="00885269">
      <w:pPr>
        <w:pStyle w:val="PL"/>
      </w:pPr>
      <w:r>
        <w:t xml:space="preserve">          description: Created</w:t>
      </w:r>
    </w:p>
    <w:p w14:paraId="78CD64B3" w14:textId="77777777" w:rsidR="001E6A35" w:rsidRDefault="001E6A35" w:rsidP="00885269">
      <w:pPr>
        <w:pStyle w:val="PL"/>
      </w:pPr>
      <w:r>
        <w:t xml:space="preserve">          content:</w:t>
      </w:r>
    </w:p>
    <w:p w14:paraId="7A9D2009" w14:textId="77777777" w:rsidR="001E6A35" w:rsidRDefault="001E6A35" w:rsidP="00885269">
      <w:pPr>
        <w:pStyle w:val="PL"/>
      </w:pPr>
      <w:r>
        <w:t xml:space="preserve">            application/</w:t>
      </w:r>
      <w:proofErr w:type="spellStart"/>
      <w:r>
        <w:t>json</w:t>
      </w:r>
      <w:proofErr w:type="spellEnd"/>
      <w:r>
        <w:t>:</w:t>
      </w:r>
    </w:p>
    <w:p w14:paraId="78E2E098" w14:textId="77777777" w:rsidR="001E6A35" w:rsidRDefault="001E6A35" w:rsidP="00885269">
      <w:pPr>
        <w:pStyle w:val="PL"/>
      </w:pPr>
      <w:r>
        <w:t xml:space="preserve">              schema:</w:t>
      </w:r>
    </w:p>
    <w:p w14:paraId="32CF13A4" w14:textId="77777777" w:rsidR="001E6A35" w:rsidRDefault="001E6A35" w:rsidP="00885269">
      <w:pPr>
        <w:pStyle w:val="PL"/>
      </w:pPr>
      <w:r>
        <w:t xml:space="preserve">                $ref: '#/components/schemas/</w:t>
      </w:r>
      <w:proofErr w:type="spellStart"/>
      <w:r w:rsidRPr="000B71E3">
        <w:t>SmsfRegistration</w:t>
      </w:r>
      <w:proofErr w:type="spellEnd"/>
      <w:r w:rsidRPr="000B71E3">
        <w:t>'</w:t>
      </w:r>
    </w:p>
    <w:p w14:paraId="4D314E1F" w14:textId="77777777" w:rsidR="001E6A35" w:rsidRDefault="001E6A35" w:rsidP="00885269">
      <w:pPr>
        <w:pStyle w:val="PL"/>
      </w:pPr>
      <w:r>
        <w:t xml:space="preserve">          headers:</w:t>
      </w:r>
    </w:p>
    <w:p w14:paraId="778EE967" w14:textId="77777777" w:rsidR="001E6A35" w:rsidRDefault="001E6A35" w:rsidP="00885269">
      <w:pPr>
        <w:pStyle w:val="PL"/>
      </w:pPr>
      <w:r>
        <w:t xml:space="preserve">            Location:</w:t>
      </w:r>
    </w:p>
    <w:p w14:paraId="409D1512" w14:textId="77777777" w:rsidR="001E6A35" w:rsidRDefault="001E6A35" w:rsidP="00885269">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653E28BB" w14:textId="77777777" w:rsidR="001E6A35" w:rsidRDefault="001E6A35" w:rsidP="00885269">
      <w:pPr>
        <w:pStyle w:val="PL"/>
      </w:pPr>
      <w:r>
        <w:t xml:space="preserve">              required: true</w:t>
      </w:r>
    </w:p>
    <w:p w14:paraId="1CAD7BEE" w14:textId="77777777" w:rsidR="001E6A35" w:rsidRDefault="001E6A35" w:rsidP="00885269">
      <w:pPr>
        <w:pStyle w:val="PL"/>
      </w:pPr>
      <w:r>
        <w:t xml:space="preserve">              schema:</w:t>
      </w:r>
    </w:p>
    <w:p w14:paraId="467825D0" w14:textId="77777777" w:rsidR="001E6A35" w:rsidRPr="002857AD" w:rsidRDefault="001E6A35" w:rsidP="00885269">
      <w:pPr>
        <w:pStyle w:val="PL"/>
      </w:pPr>
      <w:r>
        <w:t xml:space="preserve">                type: string</w:t>
      </w:r>
    </w:p>
    <w:p w14:paraId="0A4F79ED" w14:textId="77777777" w:rsidR="007C4061" w:rsidRDefault="007C4061" w:rsidP="00885269">
      <w:pPr>
        <w:pStyle w:val="PL"/>
        <w:rPr>
          <w:lang w:eastAsia="zh-CN"/>
        </w:rPr>
      </w:pPr>
      <w:r w:rsidRPr="00533C32">
        <w:t xml:space="preserve">        default:</w:t>
      </w:r>
    </w:p>
    <w:p w14:paraId="2605390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168FF9B" w14:textId="77777777" w:rsidR="00A0150A" w:rsidRPr="00533C32" w:rsidRDefault="00A0150A" w:rsidP="00885269">
      <w:pPr>
        <w:pStyle w:val="PL"/>
        <w:rPr>
          <w:lang w:eastAsia="zh-CN"/>
        </w:rPr>
      </w:pPr>
    </w:p>
    <w:p w14:paraId="2422BD25" w14:textId="77777777" w:rsidR="007C4061" w:rsidRPr="00533C32" w:rsidRDefault="007C4061" w:rsidP="00885269">
      <w:pPr>
        <w:pStyle w:val="PL"/>
      </w:pPr>
      <w:r w:rsidRPr="00533C32">
        <w:t xml:space="preserve">    delete:</w:t>
      </w:r>
    </w:p>
    <w:p w14:paraId="63BEF421" w14:textId="77777777" w:rsidR="007C4061" w:rsidRPr="00533C32" w:rsidRDefault="007C4061" w:rsidP="00885269">
      <w:pPr>
        <w:pStyle w:val="PL"/>
      </w:pPr>
      <w:r w:rsidRPr="00533C32">
        <w:t xml:space="preserve">      summary: To remove the SMSF context data of a UE via 3GPP access</w:t>
      </w:r>
    </w:p>
    <w:p w14:paraId="2FA87EF7" w14:textId="77777777" w:rsidR="007C4061" w:rsidRPr="00533C32" w:rsidRDefault="007C4061" w:rsidP="00885269">
      <w:pPr>
        <w:pStyle w:val="PL"/>
      </w:pPr>
      <w:r w:rsidRPr="00533C32">
        <w:t xml:space="preserve">      </w:t>
      </w:r>
      <w:proofErr w:type="spellStart"/>
      <w:r w:rsidRPr="00533C32">
        <w:t>operationId</w:t>
      </w:r>
      <w:proofErr w:type="spellEnd"/>
      <w:r w:rsidRPr="00533C32">
        <w:t>: DeleteSmsfContext3gpp</w:t>
      </w:r>
    </w:p>
    <w:p w14:paraId="6E1B8F90" w14:textId="77777777" w:rsidR="007C4061" w:rsidRPr="00533C32" w:rsidRDefault="007C4061" w:rsidP="00885269">
      <w:pPr>
        <w:pStyle w:val="PL"/>
      </w:pPr>
      <w:r w:rsidRPr="00533C32">
        <w:t xml:space="preserve">      tags:</w:t>
      </w:r>
    </w:p>
    <w:p w14:paraId="325F6C3E" w14:textId="77777777" w:rsidR="007C4061" w:rsidRPr="00533C32" w:rsidRDefault="007C4061" w:rsidP="00885269">
      <w:pPr>
        <w:pStyle w:val="PL"/>
      </w:pPr>
      <w:r w:rsidRPr="00533C32">
        <w:t xml:space="preserve">        - SMSF 3GPP Registration (Document)</w:t>
      </w:r>
    </w:p>
    <w:p w14:paraId="11C853C7" w14:textId="77777777" w:rsidR="007C4061" w:rsidRPr="00533C32" w:rsidRDefault="007C4061" w:rsidP="00885269">
      <w:pPr>
        <w:pStyle w:val="PL"/>
      </w:pPr>
      <w:r w:rsidRPr="00533C32">
        <w:t xml:space="preserve">      parameters:</w:t>
      </w:r>
    </w:p>
    <w:p w14:paraId="4D42B72F" w14:textId="77777777" w:rsidR="007C4061" w:rsidRPr="00533C32" w:rsidRDefault="007C4061" w:rsidP="00885269">
      <w:pPr>
        <w:pStyle w:val="PL"/>
      </w:pPr>
      <w:r w:rsidRPr="00533C32">
        <w:t xml:space="preserve">        - name: </w:t>
      </w:r>
      <w:proofErr w:type="spellStart"/>
      <w:r w:rsidRPr="00533C32">
        <w:t>ueId</w:t>
      </w:r>
      <w:proofErr w:type="spellEnd"/>
    </w:p>
    <w:p w14:paraId="137A6144" w14:textId="77777777" w:rsidR="007C4061" w:rsidRPr="00533C32" w:rsidRDefault="007C4061" w:rsidP="00885269">
      <w:pPr>
        <w:pStyle w:val="PL"/>
      </w:pPr>
      <w:r w:rsidRPr="00533C32">
        <w:t xml:space="preserve">          in: path</w:t>
      </w:r>
    </w:p>
    <w:p w14:paraId="58F2235A" w14:textId="77777777" w:rsidR="007C4061" w:rsidRPr="00533C32" w:rsidRDefault="007C4061" w:rsidP="00885269">
      <w:pPr>
        <w:pStyle w:val="PL"/>
      </w:pPr>
      <w:r w:rsidRPr="00533C32">
        <w:t xml:space="preserve">          description: UE id</w:t>
      </w:r>
    </w:p>
    <w:p w14:paraId="5C430FA2" w14:textId="77777777" w:rsidR="007C4061" w:rsidRPr="00533C32" w:rsidRDefault="007C4061" w:rsidP="00885269">
      <w:pPr>
        <w:pStyle w:val="PL"/>
      </w:pPr>
      <w:r w:rsidRPr="00533C32">
        <w:t xml:space="preserve">          required: true</w:t>
      </w:r>
    </w:p>
    <w:p w14:paraId="13BB8ED3" w14:textId="77777777" w:rsidR="007C4061" w:rsidRPr="00533C32" w:rsidRDefault="007C4061" w:rsidP="00885269">
      <w:pPr>
        <w:pStyle w:val="PL"/>
      </w:pPr>
      <w:r w:rsidRPr="00533C32">
        <w:t xml:space="preserve">          schema:</w:t>
      </w:r>
    </w:p>
    <w:p w14:paraId="1D62E762"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76534CF3" w14:textId="77777777" w:rsidR="007C4061" w:rsidRPr="00533C32" w:rsidRDefault="007C4061" w:rsidP="00885269">
      <w:pPr>
        <w:pStyle w:val="PL"/>
      </w:pPr>
      <w:r w:rsidRPr="00533C32">
        <w:t xml:space="preserve">      responses:</w:t>
      </w:r>
    </w:p>
    <w:p w14:paraId="74BC08E0" w14:textId="77777777" w:rsidR="007C4061" w:rsidRPr="00533C32" w:rsidRDefault="007C4061" w:rsidP="00885269">
      <w:pPr>
        <w:pStyle w:val="PL"/>
      </w:pPr>
      <w:r w:rsidRPr="00533C32">
        <w:t xml:space="preserve">        '204':</w:t>
      </w:r>
    </w:p>
    <w:p w14:paraId="6CAD6A4A" w14:textId="77777777" w:rsidR="007C4061" w:rsidRPr="00533C32" w:rsidRDefault="007C4061" w:rsidP="00885269">
      <w:pPr>
        <w:pStyle w:val="PL"/>
      </w:pPr>
      <w:r w:rsidRPr="00533C32">
        <w:t xml:space="preserve">          description: Upon success, an empty response body shall be returned</w:t>
      </w:r>
    </w:p>
    <w:p w14:paraId="53D38EE5" w14:textId="77777777" w:rsidR="007C4061" w:rsidRDefault="007C4061" w:rsidP="00885269">
      <w:pPr>
        <w:pStyle w:val="PL"/>
        <w:rPr>
          <w:lang w:eastAsia="zh-CN"/>
        </w:rPr>
      </w:pPr>
      <w:r w:rsidRPr="00533C32">
        <w:lastRenderedPageBreak/>
        <w:t xml:space="preserve">        default:</w:t>
      </w:r>
    </w:p>
    <w:p w14:paraId="761DC45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F019BE3" w14:textId="77777777" w:rsidR="00A0150A" w:rsidRPr="00533C32" w:rsidRDefault="00A0150A" w:rsidP="00885269">
      <w:pPr>
        <w:pStyle w:val="PL"/>
        <w:rPr>
          <w:lang w:eastAsia="zh-CN"/>
        </w:rPr>
      </w:pPr>
    </w:p>
    <w:p w14:paraId="2BC6377F" w14:textId="77777777" w:rsidR="007C4061" w:rsidRPr="00533C32" w:rsidRDefault="007C4061" w:rsidP="00885269">
      <w:pPr>
        <w:pStyle w:val="PL"/>
      </w:pPr>
      <w:r w:rsidRPr="00533C32">
        <w:t xml:space="preserve">    get:</w:t>
      </w:r>
    </w:p>
    <w:p w14:paraId="6E4BC97E" w14:textId="77777777" w:rsidR="007C4061" w:rsidRPr="00533C32" w:rsidRDefault="007C4061" w:rsidP="00885269">
      <w:pPr>
        <w:pStyle w:val="PL"/>
      </w:pPr>
      <w:r w:rsidRPr="00533C32">
        <w:t xml:space="preserve">      summary: Retrieves the SMSF context data of a UE using 3gpp access</w:t>
      </w:r>
    </w:p>
    <w:p w14:paraId="6C7DD61D" w14:textId="77777777" w:rsidR="007C4061" w:rsidRPr="00533C32" w:rsidRDefault="007C4061" w:rsidP="00885269">
      <w:pPr>
        <w:pStyle w:val="PL"/>
      </w:pPr>
      <w:r w:rsidRPr="00533C32">
        <w:t xml:space="preserve">      </w:t>
      </w:r>
      <w:proofErr w:type="spellStart"/>
      <w:r w:rsidRPr="00533C32">
        <w:t>operationId</w:t>
      </w:r>
      <w:proofErr w:type="spellEnd"/>
      <w:r w:rsidRPr="00533C32">
        <w:t>: QuerySmsfContext3gpp</w:t>
      </w:r>
    </w:p>
    <w:p w14:paraId="328C13BE" w14:textId="77777777" w:rsidR="007C4061" w:rsidRPr="00533C32" w:rsidRDefault="007C4061" w:rsidP="00885269">
      <w:pPr>
        <w:pStyle w:val="PL"/>
      </w:pPr>
      <w:r w:rsidRPr="00533C32">
        <w:t xml:space="preserve">      tags:</w:t>
      </w:r>
    </w:p>
    <w:p w14:paraId="42DE2795" w14:textId="77777777" w:rsidR="007C4061" w:rsidRPr="00533C32" w:rsidRDefault="007C4061" w:rsidP="00885269">
      <w:pPr>
        <w:pStyle w:val="PL"/>
      </w:pPr>
      <w:r w:rsidRPr="00533C32">
        <w:t xml:space="preserve">        - SMSF 3GPP Registration (Document)</w:t>
      </w:r>
    </w:p>
    <w:p w14:paraId="5FA14483" w14:textId="77777777" w:rsidR="007C4061" w:rsidRPr="00533C32" w:rsidRDefault="007C4061" w:rsidP="00885269">
      <w:pPr>
        <w:pStyle w:val="PL"/>
      </w:pPr>
      <w:r w:rsidRPr="00533C32">
        <w:t xml:space="preserve">      parameters:</w:t>
      </w:r>
    </w:p>
    <w:p w14:paraId="48CE3712" w14:textId="77777777" w:rsidR="007C4061" w:rsidRPr="00533C32" w:rsidRDefault="007C4061" w:rsidP="00885269">
      <w:pPr>
        <w:pStyle w:val="PL"/>
      </w:pPr>
      <w:r w:rsidRPr="00533C32">
        <w:t xml:space="preserve">        - name: </w:t>
      </w:r>
      <w:proofErr w:type="spellStart"/>
      <w:r w:rsidRPr="00533C32">
        <w:t>ueId</w:t>
      </w:r>
      <w:proofErr w:type="spellEnd"/>
    </w:p>
    <w:p w14:paraId="2A239371" w14:textId="77777777" w:rsidR="007C4061" w:rsidRPr="00533C32" w:rsidRDefault="007C4061" w:rsidP="00885269">
      <w:pPr>
        <w:pStyle w:val="PL"/>
      </w:pPr>
      <w:r w:rsidRPr="00533C32">
        <w:t xml:space="preserve">          in: path</w:t>
      </w:r>
    </w:p>
    <w:p w14:paraId="31DC3117" w14:textId="77777777" w:rsidR="007C4061" w:rsidRPr="00533C32" w:rsidRDefault="007C4061" w:rsidP="00885269">
      <w:pPr>
        <w:pStyle w:val="PL"/>
      </w:pPr>
      <w:r w:rsidRPr="00533C32">
        <w:t xml:space="preserve">          description: UE id</w:t>
      </w:r>
    </w:p>
    <w:p w14:paraId="67540D6E" w14:textId="77777777" w:rsidR="007C4061" w:rsidRPr="00533C32" w:rsidRDefault="007C4061" w:rsidP="00885269">
      <w:pPr>
        <w:pStyle w:val="PL"/>
      </w:pPr>
      <w:r w:rsidRPr="00533C32">
        <w:t xml:space="preserve">          required: true</w:t>
      </w:r>
    </w:p>
    <w:p w14:paraId="1E941924" w14:textId="77777777" w:rsidR="007C4061" w:rsidRPr="00533C32" w:rsidRDefault="007C4061" w:rsidP="00885269">
      <w:pPr>
        <w:pStyle w:val="PL"/>
      </w:pPr>
      <w:r w:rsidRPr="00533C32">
        <w:t xml:space="preserve">          schema:</w:t>
      </w:r>
    </w:p>
    <w:p w14:paraId="32954E4C"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24E999BF" w14:textId="77777777" w:rsidR="007C4061" w:rsidRPr="00533C32" w:rsidRDefault="007C4061" w:rsidP="00885269">
      <w:pPr>
        <w:pStyle w:val="PL"/>
        <w:rPr>
          <w:lang w:eastAsia="zh-CN"/>
        </w:rPr>
      </w:pPr>
      <w:r w:rsidRPr="00533C32">
        <w:rPr>
          <w:lang w:eastAsia="zh-CN"/>
        </w:rPr>
        <w:t xml:space="preserve">        - name: fields</w:t>
      </w:r>
    </w:p>
    <w:p w14:paraId="30BBE996" w14:textId="77777777" w:rsidR="007C4061" w:rsidRPr="00533C32" w:rsidRDefault="007C4061" w:rsidP="00885269">
      <w:pPr>
        <w:pStyle w:val="PL"/>
        <w:rPr>
          <w:lang w:eastAsia="zh-CN"/>
        </w:rPr>
      </w:pPr>
      <w:r w:rsidRPr="00533C32">
        <w:rPr>
          <w:lang w:eastAsia="zh-CN"/>
        </w:rPr>
        <w:t xml:space="preserve">          in: query</w:t>
      </w:r>
    </w:p>
    <w:p w14:paraId="33FCF7FC" w14:textId="77777777" w:rsidR="007C4061" w:rsidRPr="00533C32" w:rsidRDefault="007C4061" w:rsidP="00885269">
      <w:pPr>
        <w:pStyle w:val="PL"/>
        <w:rPr>
          <w:lang w:eastAsia="zh-CN"/>
        </w:rPr>
      </w:pPr>
      <w:r w:rsidRPr="00533C32">
        <w:rPr>
          <w:lang w:eastAsia="zh-CN"/>
        </w:rPr>
        <w:t xml:space="preserve">          description: attributes to be retrieved</w:t>
      </w:r>
    </w:p>
    <w:p w14:paraId="0AC245E2" w14:textId="77777777" w:rsidR="007C4061" w:rsidRPr="00533C32" w:rsidRDefault="007C4061" w:rsidP="00885269">
      <w:pPr>
        <w:pStyle w:val="PL"/>
        <w:rPr>
          <w:lang w:eastAsia="zh-CN"/>
        </w:rPr>
      </w:pPr>
      <w:r w:rsidRPr="00533C32">
        <w:rPr>
          <w:lang w:eastAsia="zh-CN"/>
        </w:rPr>
        <w:t xml:space="preserve">          required: false</w:t>
      </w:r>
    </w:p>
    <w:p w14:paraId="59FF9F94" w14:textId="77777777" w:rsidR="007C4061" w:rsidRPr="00533C32" w:rsidRDefault="007C4061" w:rsidP="00885269">
      <w:pPr>
        <w:pStyle w:val="PL"/>
        <w:rPr>
          <w:lang w:eastAsia="zh-CN"/>
        </w:rPr>
      </w:pPr>
      <w:r w:rsidRPr="00533C32">
        <w:rPr>
          <w:lang w:eastAsia="zh-CN"/>
        </w:rPr>
        <w:t xml:space="preserve">          schema:</w:t>
      </w:r>
    </w:p>
    <w:p w14:paraId="3E99DE9C" w14:textId="77777777" w:rsidR="007C4061" w:rsidRPr="00533C32" w:rsidRDefault="007C4061" w:rsidP="00885269">
      <w:pPr>
        <w:pStyle w:val="PL"/>
        <w:rPr>
          <w:lang w:eastAsia="zh-CN"/>
        </w:rPr>
      </w:pPr>
      <w:r w:rsidRPr="00533C32">
        <w:rPr>
          <w:lang w:eastAsia="zh-CN"/>
        </w:rPr>
        <w:t xml:space="preserve">            type: array</w:t>
      </w:r>
    </w:p>
    <w:p w14:paraId="2FFDEB74" w14:textId="77777777" w:rsidR="007C4061" w:rsidRPr="00533C32" w:rsidRDefault="007C4061" w:rsidP="00885269">
      <w:pPr>
        <w:pStyle w:val="PL"/>
        <w:rPr>
          <w:lang w:eastAsia="zh-CN"/>
        </w:rPr>
      </w:pPr>
      <w:r w:rsidRPr="00533C32">
        <w:rPr>
          <w:lang w:eastAsia="zh-CN"/>
        </w:rPr>
        <w:t xml:space="preserve">            items:</w:t>
      </w:r>
    </w:p>
    <w:p w14:paraId="3B3E8061" w14:textId="77777777" w:rsidR="007C4061" w:rsidRPr="00533C32" w:rsidRDefault="007C4061" w:rsidP="00885269">
      <w:pPr>
        <w:pStyle w:val="PL"/>
        <w:rPr>
          <w:lang w:eastAsia="zh-CN"/>
        </w:rPr>
      </w:pPr>
      <w:r w:rsidRPr="00533C32">
        <w:rPr>
          <w:lang w:eastAsia="zh-CN"/>
        </w:rPr>
        <w:t xml:space="preserve">              type: string</w:t>
      </w:r>
    </w:p>
    <w:p w14:paraId="67CFEEC4"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2F07B3C4" w14:textId="77777777" w:rsidR="007C4061" w:rsidRPr="00533C32" w:rsidRDefault="007C4061" w:rsidP="00885269">
      <w:pPr>
        <w:pStyle w:val="PL"/>
      </w:pPr>
      <w:r w:rsidRPr="00533C32">
        <w:t xml:space="preserve">          style: form</w:t>
      </w:r>
    </w:p>
    <w:p w14:paraId="55882285" w14:textId="77777777" w:rsidR="007C4061" w:rsidRPr="00533C32" w:rsidRDefault="007C4061" w:rsidP="00885269">
      <w:pPr>
        <w:pStyle w:val="PL"/>
        <w:rPr>
          <w:lang w:eastAsia="zh-CN"/>
        </w:rPr>
      </w:pPr>
      <w:r w:rsidRPr="00533C32">
        <w:t xml:space="preserve">          explode: false</w:t>
      </w:r>
    </w:p>
    <w:p w14:paraId="62A12A9F" w14:textId="77777777" w:rsidR="007C4061" w:rsidRPr="00533C32" w:rsidRDefault="007C4061" w:rsidP="00885269">
      <w:pPr>
        <w:pStyle w:val="PL"/>
      </w:pPr>
      <w:r w:rsidRPr="00533C32">
        <w:t xml:space="preserve">        - name: supported-features</w:t>
      </w:r>
    </w:p>
    <w:p w14:paraId="5BECFB96" w14:textId="77777777" w:rsidR="007C4061" w:rsidRPr="00533C32" w:rsidRDefault="007C4061" w:rsidP="00885269">
      <w:pPr>
        <w:pStyle w:val="PL"/>
      </w:pPr>
      <w:r w:rsidRPr="00533C32">
        <w:t xml:space="preserve">          in: query</w:t>
      </w:r>
    </w:p>
    <w:p w14:paraId="2D7CA3ED" w14:textId="77777777" w:rsidR="007C4061" w:rsidRPr="00533C32" w:rsidRDefault="007C4061" w:rsidP="00885269">
      <w:pPr>
        <w:pStyle w:val="PL"/>
      </w:pPr>
      <w:r w:rsidRPr="00533C32">
        <w:t xml:space="preserve">          description: Supported Features</w:t>
      </w:r>
    </w:p>
    <w:p w14:paraId="21A98D4C" w14:textId="77777777" w:rsidR="007C4061" w:rsidRPr="00533C32" w:rsidRDefault="007C4061" w:rsidP="00885269">
      <w:pPr>
        <w:pStyle w:val="PL"/>
      </w:pPr>
      <w:r w:rsidRPr="00533C32">
        <w:t xml:space="preserve">          schema:</w:t>
      </w:r>
    </w:p>
    <w:p w14:paraId="009E5A0E"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5F17C76" w14:textId="77777777" w:rsidR="007C4061" w:rsidRPr="00533C32" w:rsidRDefault="007C4061" w:rsidP="00885269">
      <w:pPr>
        <w:pStyle w:val="PL"/>
      </w:pPr>
      <w:r w:rsidRPr="00533C32">
        <w:t xml:space="preserve">      responses:</w:t>
      </w:r>
    </w:p>
    <w:p w14:paraId="2C40AF9C" w14:textId="77777777" w:rsidR="007C4061" w:rsidRPr="00533C32" w:rsidRDefault="007C4061" w:rsidP="00885269">
      <w:pPr>
        <w:pStyle w:val="PL"/>
      </w:pPr>
      <w:r w:rsidRPr="00533C32">
        <w:t xml:space="preserve">        '200':</w:t>
      </w:r>
    </w:p>
    <w:p w14:paraId="489DB276" w14:textId="77777777" w:rsidR="007C4061" w:rsidRPr="00533C32" w:rsidRDefault="007C4061" w:rsidP="00885269">
      <w:pPr>
        <w:pStyle w:val="PL"/>
      </w:pPr>
      <w:r w:rsidRPr="00533C32">
        <w:t xml:space="preserve">          description: Expected response to a valid request</w:t>
      </w:r>
    </w:p>
    <w:p w14:paraId="64D43AF2" w14:textId="77777777" w:rsidR="007C4061" w:rsidRPr="00533C32" w:rsidRDefault="007C4061" w:rsidP="00885269">
      <w:pPr>
        <w:pStyle w:val="PL"/>
      </w:pPr>
      <w:r w:rsidRPr="00533C32">
        <w:t xml:space="preserve">          content:</w:t>
      </w:r>
    </w:p>
    <w:p w14:paraId="3CE64D33"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6A2C7DF5" w14:textId="77777777" w:rsidR="007C4061" w:rsidRPr="00533C32" w:rsidRDefault="007C4061" w:rsidP="00885269">
      <w:pPr>
        <w:pStyle w:val="PL"/>
      </w:pPr>
      <w:r w:rsidRPr="00533C32">
        <w:t xml:space="preserve">              schema:</w:t>
      </w:r>
    </w:p>
    <w:p w14:paraId="47E91770" w14:textId="77777777" w:rsidR="007C4061" w:rsidRPr="00533C32" w:rsidRDefault="007C4061" w:rsidP="00885269">
      <w:pPr>
        <w:pStyle w:val="PL"/>
      </w:pPr>
      <w:r w:rsidRPr="00533C32">
        <w:t xml:space="preserve">                $ref: '#/components/schemas/</w:t>
      </w:r>
      <w:proofErr w:type="spellStart"/>
      <w:r w:rsidRPr="00533C32">
        <w:t>SmsfRegistration</w:t>
      </w:r>
      <w:proofErr w:type="spellEnd"/>
      <w:r w:rsidRPr="00533C32">
        <w:t>'</w:t>
      </w:r>
    </w:p>
    <w:p w14:paraId="5435120E" w14:textId="77777777" w:rsidR="007C4061" w:rsidRDefault="007C4061" w:rsidP="00885269">
      <w:pPr>
        <w:pStyle w:val="PL"/>
        <w:rPr>
          <w:lang w:eastAsia="zh-CN"/>
        </w:rPr>
      </w:pPr>
      <w:r w:rsidRPr="00533C32">
        <w:t xml:space="preserve">        default:</w:t>
      </w:r>
    </w:p>
    <w:p w14:paraId="1302924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4B29CE9" w14:textId="77777777" w:rsidR="007C4061" w:rsidRPr="00533C32" w:rsidRDefault="007C4061" w:rsidP="00885269">
      <w:pPr>
        <w:pStyle w:val="PL"/>
      </w:pPr>
    </w:p>
    <w:p w14:paraId="333A7ECC" w14:textId="77777777" w:rsidR="007C4061" w:rsidRPr="00533C32" w:rsidRDefault="007C4061" w:rsidP="00885269">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}/context-data/smsf-non-3gpp-access:</w:t>
      </w:r>
    </w:p>
    <w:p w14:paraId="661F1E04" w14:textId="77777777" w:rsidR="007C4061" w:rsidRPr="00533C32" w:rsidRDefault="007C4061" w:rsidP="00885269">
      <w:pPr>
        <w:pStyle w:val="PL"/>
      </w:pPr>
      <w:r w:rsidRPr="00533C32">
        <w:t xml:space="preserve">    put:</w:t>
      </w:r>
    </w:p>
    <w:p w14:paraId="52CF6B59" w14:textId="77777777" w:rsidR="007C4061" w:rsidRPr="00533C32" w:rsidRDefault="007C4061" w:rsidP="00885269">
      <w:pPr>
        <w:pStyle w:val="PL"/>
      </w:pPr>
      <w:r w:rsidRPr="00533C32">
        <w:t xml:space="preserve">      summary: Create the SMSF context data of a UE via non-3GPP access</w:t>
      </w:r>
    </w:p>
    <w:p w14:paraId="7A5624BF" w14:textId="77777777" w:rsidR="007C4061" w:rsidRPr="00533C32" w:rsidRDefault="007C4061" w:rsidP="00885269">
      <w:pPr>
        <w:pStyle w:val="PL"/>
      </w:pPr>
      <w:r w:rsidRPr="00533C32">
        <w:t xml:space="preserve">      </w:t>
      </w:r>
      <w:proofErr w:type="spellStart"/>
      <w:r w:rsidRPr="00533C32">
        <w:t>operationId</w:t>
      </w:r>
      <w:proofErr w:type="spellEnd"/>
      <w:r w:rsidRPr="00533C32">
        <w:t>: CreateSmsfContextNon3gpp</w:t>
      </w:r>
    </w:p>
    <w:p w14:paraId="55CCB769" w14:textId="77777777" w:rsidR="007C4061" w:rsidRPr="00533C32" w:rsidRDefault="007C4061" w:rsidP="00885269">
      <w:pPr>
        <w:pStyle w:val="PL"/>
      </w:pPr>
      <w:r w:rsidRPr="00533C32">
        <w:t xml:space="preserve">      tags:</w:t>
      </w:r>
    </w:p>
    <w:p w14:paraId="29A51315" w14:textId="77777777" w:rsidR="007C4061" w:rsidRPr="00533C32" w:rsidRDefault="007C4061" w:rsidP="00885269">
      <w:pPr>
        <w:pStyle w:val="PL"/>
      </w:pPr>
      <w:r w:rsidRPr="00533C32">
        <w:t xml:space="preserve">        - SMSF Non-3GPP Registration (Document)</w:t>
      </w:r>
    </w:p>
    <w:p w14:paraId="3CD9E199" w14:textId="77777777" w:rsidR="007C4061" w:rsidRPr="00533C32" w:rsidRDefault="007C4061" w:rsidP="00885269">
      <w:pPr>
        <w:pStyle w:val="PL"/>
      </w:pPr>
      <w:r w:rsidRPr="00533C32">
        <w:t xml:space="preserve">      parameters:</w:t>
      </w:r>
    </w:p>
    <w:p w14:paraId="0DB083AD" w14:textId="77777777" w:rsidR="007C4061" w:rsidRPr="00533C32" w:rsidRDefault="007C4061" w:rsidP="00885269">
      <w:pPr>
        <w:pStyle w:val="PL"/>
      </w:pPr>
      <w:r w:rsidRPr="00533C32">
        <w:t xml:space="preserve">        - name: </w:t>
      </w:r>
      <w:proofErr w:type="spellStart"/>
      <w:r w:rsidRPr="00533C32">
        <w:t>ueId</w:t>
      </w:r>
      <w:proofErr w:type="spellEnd"/>
    </w:p>
    <w:p w14:paraId="47B83633" w14:textId="77777777" w:rsidR="007C4061" w:rsidRPr="00533C32" w:rsidRDefault="007C4061" w:rsidP="00885269">
      <w:pPr>
        <w:pStyle w:val="PL"/>
      </w:pPr>
      <w:r w:rsidRPr="00533C32">
        <w:t xml:space="preserve">          in: path</w:t>
      </w:r>
    </w:p>
    <w:p w14:paraId="01041EC5" w14:textId="77777777" w:rsidR="007C4061" w:rsidRPr="00533C32" w:rsidRDefault="007C4061" w:rsidP="00885269">
      <w:pPr>
        <w:pStyle w:val="PL"/>
      </w:pPr>
      <w:r w:rsidRPr="00533C32">
        <w:t xml:space="preserve">          description: UE id</w:t>
      </w:r>
    </w:p>
    <w:p w14:paraId="161D0FAF" w14:textId="77777777" w:rsidR="007C4061" w:rsidRPr="00533C32" w:rsidRDefault="007C4061" w:rsidP="00885269">
      <w:pPr>
        <w:pStyle w:val="PL"/>
      </w:pPr>
      <w:r w:rsidRPr="00533C32">
        <w:t xml:space="preserve">          required: true</w:t>
      </w:r>
    </w:p>
    <w:p w14:paraId="73EF752E" w14:textId="77777777" w:rsidR="007C4061" w:rsidRPr="00533C32" w:rsidRDefault="007C4061" w:rsidP="00885269">
      <w:pPr>
        <w:pStyle w:val="PL"/>
      </w:pPr>
      <w:r w:rsidRPr="00533C32">
        <w:t xml:space="preserve">          schema:</w:t>
      </w:r>
    </w:p>
    <w:p w14:paraId="446F4B6D"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7CAD716E"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24E58B30" w14:textId="77777777" w:rsidR="007C4061" w:rsidRPr="00533C32" w:rsidRDefault="007C4061" w:rsidP="00885269">
      <w:pPr>
        <w:pStyle w:val="PL"/>
      </w:pPr>
      <w:r w:rsidRPr="00533C32">
        <w:t xml:space="preserve">        content:</w:t>
      </w:r>
    </w:p>
    <w:p w14:paraId="15197E97"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E1A2BA5" w14:textId="77777777" w:rsidR="007C4061" w:rsidRPr="00533C32" w:rsidRDefault="007C4061" w:rsidP="00885269">
      <w:pPr>
        <w:pStyle w:val="PL"/>
      </w:pPr>
      <w:r w:rsidRPr="00533C32">
        <w:t xml:space="preserve">            schema:</w:t>
      </w:r>
    </w:p>
    <w:p w14:paraId="1D0902AE" w14:textId="77777777" w:rsidR="007C4061" w:rsidRPr="00533C32" w:rsidRDefault="007C4061" w:rsidP="00885269">
      <w:pPr>
        <w:pStyle w:val="PL"/>
      </w:pPr>
      <w:r w:rsidRPr="00533C32">
        <w:t xml:space="preserve">              $ref: '#/components/schemas/</w:t>
      </w:r>
      <w:proofErr w:type="spellStart"/>
      <w:r w:rsidRPr="00533C32">
        <w:t>SmsfRegistration</w:t>
      </w:r>
      <w:proofErr w:type="spellEnd"/>
      <w:r w:rsidRPr="00533C32">
        <w:t>'</w:t>
      </w:r>
    </w:p>
    <w:p w14:paraId="6F6D576A" w14:textId="77777777" w:rsidR="004423B0" w:rsidRPr="00533C32" w:rsidRDefault="004423B0" w:rsidP="00885269">
      <w:pPr>
        <w:pStyle w:val="PL"/>
      </w:pPr>
      <w:r w:rsidRPr="00533C32">
        <w:t xml:space="preserve">        required: true</w:t>
      </w:r>
    </w:p>
    <w:p w14:paraId="7DB8875A" w14:textId="77777777" w:rsidR="007C4061" w:rsidRPr="00533C32" w:rsidRDefault="007C4061" w:rsidP="00885269">
      <w:pPr>
        <w:pStyle w:val="PL"/>
      </w:pPr>
      <w:r w:rsidRPr="00533C32">
        <w:t xml:space="preserve">      responses:</w:t>
      </w:r>
    </w:p>
    <w:p w14:paraId="2B2D861A" w14:textId="77777777" w:rsidR="007C4061" w:rsidRPr="00533C32" w:rsidRDefault="007C4061" w:rsidP="00885269">
      <w:pPr>
        <w:pStyle w:val="PL"/>
      </w:pPr>
      <w:r w:rsidRPr="00533C32">
        <w:t xml:space="preserve">        '204':</w:t>
      </w:r>
    </w:p>
    <w:p w14:paraId="0C7E5769" w14:textId="77777777" w:rsidR="007C4061" w:rsidRPr="00533C32" w:rsidRDefault="007C4061" w:rsidP="00885269">
      <w:pPr>
        <w:pStyle w:val="PL"/>
      </w:pPr>
      <w:r w:rsidRPr="00533C32">
        <w:t xml:space="preserve">          description: Upon success, an empty response body shall be returned</w:t>
      </w:r>
    </w:p>
    <w:p w14:paraId="65EC00F4" w14:textId="77777777" w:rsidR="00217C3D" w:rsidRDefault="00217C3D" w:rsidP="00885269">
      <w:pPr>
        <w:pStyle w:val="PL"/>
      </w:pPr>
      <w:r>
        <w:t xml:space="preserve">        '201':</w:t>
      </w:r>
    </w:p>
    <w:p w14:paraId="29ED781E" w14:textId="77777777" w:rsidR="00217C3D" w:rsidRDefault="00217C3D" w:rsidP="00885269">
      <w:pPr>
        <w:pStyle w:val="PL"/>
      </w:pPr>
      <w:r>
        <w:t xml:space="preserve">          description: Created</w:t>
      </w:r>
    </w:p>
    <w:p w14:paraId="1625EAD2" w14:textId="77777777" w:rsidR="00217C3D" w:rsidRDefault="00217C3D" w:rsidP="00885269">
      <w:pPr>
        <w:pStyle w:val="PL"/>
      </w:pPr>
      <w:r>
        <w:t xml:space="preserve">          content:</w:t>
      </w:r>
    </w:p>
    <w:p w14:paraId="47AE3E8C" w14:textId="77777777" w:rsidR="00217C3D" w:rsidRDefault="00217C3D" w:rsidP="00885269">
      <w:pPr>
        <w:pStyle w:val="PL"/>
      </w:pPr>
      <w:r>
        <w:t xml:space="preserve">            application/</w:t>
      </w:r>
      <w:proofErr w:type="spellStart"/>
      <w:r>
        <w:t>json</w:t>
      </w:r>
      <w:proofErr w:type="spellEnd"/>
      <w:r>
        <w:t>:</w:t>
      </w:r>
    </w:p>
    <w:p w14:paraId="02A26CE9" w14:textId="77777777" w:rsidR="00217C3D" w:rsidRDefault="00217C3D" w:rsidP="00885269">
      <w:pPr>
        <w:pStyle w:val="PL"/>
      </w:pPr>
      <w:r>
        <w:t xml:space="preserve">              schema:</w:t>
      </w:r>
    </w:p>
    <w:p w14:paraId="2C38D746" w14:textId="77777777" w:rsidR="00217C3D" w:rsidRDefault="00217C3D" w:rsidP="00885269">
      <w:pPr>
        <w:pStyle w:val="PL"/>
      </w:pPr>
      <w:r>
        <w:t xml:space="preserve">                $ref: '#/components/schemas/</w:t>
      </w:r>
      <w:proofErr w:type="spellStart"/>
      <w:r w:rsidRPr="000B71E3">
        <w:t>SmsfRegistration</w:t>
      </w:r>
      <w:proofErr w:type="spellEnd"/>
      <w:r w:rsidRPr="000B71E3">
        <w:t>'</w:t>
      </w:r>
    </w:p>
    <w:p w14:paraId="1BA76DDA" w14:textId="77777777" w:rsidR="00217C3D" w:rsidRDefault="00217C3D" w:rsidP="00885269">
      <w:pPr>
        <w:pStyle w:val="PL"/>
      </w:pPr>
      <w:r>
        <w:t xml:space="preserve">          headers:</w:t>
      </w:r>
    </w:p>
    <w:p w14:paraId="012E1160" w14:textId="77777777" w:rsidR="00217C3D" w:rsidRDefault="00217C3D" w:rsidP="00885269">
      <w:pPr>
        <w:pStyle w:val="PL"/>
      </w:pPr>
      <w:r>
        <w:t xml:space="preserve">            Location:</w:t>
      </w:r>
    </w:p>
    <w:p w14:paraId="5F5D46CC" w14:textId="77777777" w:rsidR="00217C3D" w:rsidRDefault="00217C3D" w:rsidP="00885269">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871DF6C" w14:textId="77777777" w:rsidR="00217C3D" w:rsidRDefault="00217C3D" w:rsidP="00885269">
      <w:pPr>
        <w:pStyle w:val="PL"/>
      </w:pPr>
      <w:r>
        <w:lastRenderedPageBreak/>
        <w:t xml:space="preserve">              required: true</w:t>
      </w:r>
    </w:p>
    <w:p w14:paraId="6394F2F8" w14:textId="77777777" w:rsidR="00217C3D" w:rsidRDefault="00217C3D" w:rsidP="00885269">
      <w:pPr>
        <w:pStyle w:val="PL"/>
      </w:pPr>
      <w:r>
        <w:t xml:space="preserve">              schema:</w:t>
      </w:r>
    </w:p>
    <w:p w14:paraId="643A11E5" w14:textId="77777777" w:rsidR="00217C3D" w:rsidRPr="002857AD" w:rsidRDefault="00217C3D" w:rsidP="00885269">
      <w:pPr>
        <w:pStyle w:val="PL"/>
      </w:pPr>
      <w:r>
        <w:t xml:space="preserve">                type: string</w:t>
      </w:r>
    </w:p>
    <w:p w14:paraId="22CD7D6C" w14:textId="77777777" w:rsidR="007C4061" w:rsidRDefault="007C4061" w:rsidP="00885269">
      <w:pPr>
        <w:pStyle w:val="PL"/>
        <w:rPr>
          <w:lang w:eastAsia="zh-CN"/>
        </w:rPr>
      </w:pPr>
      <w:r w:rsidRPr="00533C32">
        <w:t xml:space="preserve">        default:</w:t>
      </w:r>
    </w:p>
    <w:p w14:paraId="40515C0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C44FA99" w14:textId="77777777" w:rsidR="00A0150A" w:rsidRPr="00533C32" w:rsidRDefault="00A0150A" w:rsidP="00885269">
      <w:pPr>
        <w:pStyle w:val="PL"/>
        <w:rPr>
          <w:lang w:eastAsia="zh-CN"/>
        </w:rPr>
      </w:pPr>
    </w:p>
    <w:p w14:paraId="4D4E88F0" w14:textId="77777777" w:rsidR="007C4061" w:rsidRPr="00533C32" w:rsidRDefault="007C4061" w:rsidP="00885269">
      <w:pPr>
        <w:pStyle w:val="PL"/>
      </w:pPr>
      <w:r w:rsidRPr="00533C32">
        <w:t xml:space="preserve">    delete:</w:t>
      </w:r>
    </w:p>
    <w:p w14:paraId="58E8325B" w14:textId="77777777" w:rsidR="007C4061" w:rsidRPr="00533C32" w:rsidRDefault="007C4061" w:rsidP="00885269">
      <w:pPr>
        <w:pStyle w:val="PL"/>
      </w:pPr>
      <w:r w:rsidRPr="00533C32">
        <w:t xml:space="preserve">      summary: To remove the SMSF context data of a UE via non-3GPP access</w:t>
      </w:r>
    </w:p>
    <w:p w14:paraId="5EE0BEB9" w14:textId="77777777" w:rsidR="007C4061" w:rsidRPr="00533C32" w:rsidRDefault="007C4061" w:rsidP="00885269">
      <w:pPr>
        <w:pStyle w:val="PL"/>
      </w:pPr>
      <w:r w:rsidRPr="00533C32">
        <w:t xml:space="preserve">      </w:t>
      </w:r>
      <w:proofErr w:type="spellStart"/>
      <w:r w:rsidRPr="00533C32">
        <w:t>operationId</w:t>
      </w:r>
      <w:proofErr w:type="spellEnd"/>
      <w:r w:rsidRPr="00533C32">
        <w:t>: DeleteSmsfContextNon3gpp</w:t>
      </w:r>
    </w:p>
    <w:p w14:paraId="6F01AE19" w14:textId="77777777" w:rsidR="007C4061" w:rsidRPr="00533C32" w:rsidRDefault="007C4061" w:rsidP="00885269">
      <w:pPr>
        <w:pStyle w:val="PL"/>
      </w:pPr>
      <w:r w:rsidRPr="00533C32">
        <w:t xml:space="preserve">      tags:</w:t>
      </w:r>
    </w:p>
    <w:p w14:paraId="2E80EEB1" w14:textId="77777777" w:rsidR="007C4061" w:rsidRPr="00533C32" w:rsidRDefault="007C4061" w:rsidP="00885269">
      <w:pPr>
        <w:pStyle w:val="PL"/>
      </w:pPr>
      <w:r w:rsidRPr="00533C32">
        <w:t xml:space="preserve">        - SMSF Non-3GPP Registration (Document)</w:t>
      </w:r>
    </w:p>
    <w:p w14:paraId="2351CEA6" w14:textId="77777777" w:rsidR="007C4061" w:rsidRPr="00533C32" w:rsidRDefault="007C4061" w:rsidP="00885269">
      <w:pPr>
        <w:pStyle w:val="PL"/>
      </w:pPr>
      <w:r w:rsidRPr="00533C32">
        <w:t xml:space="preserve">      parameters:</w:t>
      </w:r>
    </w:p>
    <w:p w14:paraId="147181AF" w14:textId="77777777" w:rsidR="007C4061" w:rsidRPr="00533C32" w:rsidRDefault="007C4061" w:rsidP="00885269">
      <w:pPr>
        <w:pStyle w:val="PL"/>
      </w:pPr>
      <w:r w:rsidRPr="00533C32">
        <w:t xml:space="preserve">        - name: </w:t>
      </w:r>
      <w:proofErr w:type="spellStart"/>
      <w:r w:rsidRPr="00533C32">
        <w:t>ueId</w:t>
      </w:r>
      <w:proofErr w:type="spellEnd"/>
    </w:p>
    <w:p w14:paraId="6188E612" w14:textId="77777777" w:rsidR="007C4061" w:rsidRPr="00533C32" w:rsidRDefault="007C4061" w:rsidP="00885269">
      <w:pPr>
        <w:pStyle w:val="PL"/>
      </w:pPr>
      <w:r w:rsidRPr="00533C32">
        <w:t xml:space="preserve">          in: path</w:t>
      </w:r>
    </w:p>
    <w:p w14:paraId="5BEF3606" w14:textId="77777777" w:rsidR="007C4061" w:rsidRPr="00533C32" w:rsidRDefault="007C4061" w:rsidP="00885269">
      <w:pPr>
        <w:pStyle w:val="PL"/>
      </w:pPr>
      <w:r w:rsidRPr="00533C32">
        <w:t xml:space="preserve">          description: UE id</w:t>
      </w:r>
    </w:p>
    <w:p w14:paraId="02F87D31" w14:textId="77777777" w:rsidR="007C4061" w:rsidRPr="00533C32" w:rsidRDefault="007C4061" w:rsidP="00885269">
      <w:pPr>
        <w:pStyle w:val="PL"/>
      </w:pPr>
      <w:r w:rsidRPr="00533C32">
        <w:t xml:space="preserve">          required: true</w:t>
      </w:r>
    </w:p>
    <w:p w14:paraId="11E781B1" w14:textId="77777777" w:rsidR="007C4061" w:rsidRPr="00533C32" w:rsidRDefault="007C4061" w:rsidP="00885269">
      <w:pPr>
        <w:pStyle w:val="PL"/>
      </w:pPr>
      <w:r w:rsidRPr="00533C32">
        <w:t xml:space="preserve">          schema:</w:t>
      </w:r>
    </w:p>
    <w:p w14:paraId="79672251"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049C650E" w14:textId="77777777" w:rsidR="007C4061" w:rsidRPr="00533C32" w:rsidRDefault="007C4061" w:rsidP="00885269">
      <w:pPr>
        <w:pStyle w:val="PL"/>
      </w:pPr>
      <w:r w:rsidRPr="00533C32">
        <w:t xml:space="preserve">      responses:</w:t>
      </w:r>
    </w:p>
    <w:p w14:paraId="7EDD85A7" w14:textId="77777777" w:rsidR="007C4061" w:rsidRPr="00533C32" w:rsidRDefault="007C4061" w:rsidP="00885269">
      <w:pPr>
        <w:pStyle w:val="PL"/>
      </w:pPr>
      <w:r w:rsidRPr="00533C32">
        <w:t xml:space="preserve">        '204':</w:t>
      </w:r>
    </w:p>
    <w:p w14:paraId="135D4105" w14:textId="77777777" w:rsidR="007C4061" w:rsidRPr="00533C32" w:rsidRDefault="007C4061" w:rsidP="00885269">
      <w:pPr>
        <w:pStyle w:val="PL"/>
      </w:pPr>
      <w:r w:rsidRPr="00533C32">
        <w:t xml:space="preserve">          description: Upon success, an empty response body shall be returned</w:t>
      </w:r>
    </w:p>
    <w:p w14:paraId="7B941F46" w14:textId="77777777" w:rsidR="007C4061" w:rsidRDefault="007C4061" w:rsidP="00885269">
      <w:pPr>
        <w:pStyle w:val="PL"/>
        <w:rPr>
          <w:lang w:eastAsia="zh-CN"/>
        </w:rPr>
      </w:pPr>
      <w:r w:rsidRPr="00533C32">
        <w:t xml:space="preserve">        default:</w:t>
      </w:r>
    </w:p>
    <w:p w14:paraId="7C80C5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314710A" w14:textId="77777777" w:rsidR="00A0150A" w:rsidRDefault="00A0150A" w:rsidP="00885269">
      <w:pPr>
        <w:pStyle w:val="PL"/>
        <w:rPr>
          <w:lang w:eastAsia="zh-CN"/>
        </w:rPr>
      </w:pPr>
    </w:p>
    <w:p w14:paraId="72418D6F" w14:textId="77777777" w:rsidR="007C4061" w:rsidRPr="00533C32" w:rsidRDefault="007C4061" w:rsidP="00885269">
      <w:pPr>
        <w:pStyle w:val="PL"/>
      </w:pPr>
      <w:r w:rsidRPr="00533C32">
        <w:t xml:space="preserve">    get:</w:t>
      </w:r>
    </w:p>
    <w:p w14:paraId="57DBBE74" w14:textId="77777777" w:rsidR="007C4061" w:rsidRPr="00533C32" w:rsidRDefault="007C4061" w:rsidP="00885269">
      <w:pPr>
        <w:pStyle w:val="PL"/>
      </w:pPr>
      <w:r w:rsidRPr="00533C32">
        <w:t xml:space="preserve">      summary: Retrieves the SMSF context data of a UE using non-3gpp access</w:t>
      </w:r>
    </w:p>
    <w:p w14:paraId="24264DF8" w14:textId="77777777" w:rsidR="007C4061" w:rsidRPr="00533C32" w:rsidRDefault="007C4061" w:rsidP="00885269">
      <w:pPr>
        <w:pStyle w:val="PL"/>
      </w:pPr>
      <w:r w:rsidRPr="00533C32">
        <w:t xml:space="preserve">      </w:t>
      </w:r>
      <w:proofErr w:type="spellStart"/>
      <w:r w:rsidRPr="00533C32">
        <w:t>operationId</w:t>
      </w:r>
      <w:proofErr w:type="spellEnd"/>
      <w:r w:rsidRPr="00533C32">
        <w:t>: QuerySmsfContextNon3gpp</w:t>
      </w:r>
    </w:p>
    <w:p w14:paraId="6C89F729" w14:textId="77777777" w:rsidR="007C4061" w:rsidRPr="00533C32" w:rsidRDefault="007C4061" w:rsidP="00885269">
      <w:pPr>
        <w:pStyle w:val="PL"/>
      </w:pPr>
      <w:r w:rsidRPr="00533C32">
        <w:t xml:space="preserve">      tags:</w:t>
      </w:r>
    </w:p>
    <w:p w14:paraId="03DBD875" w14:textId="77777777" w:rsidR="007C4061" w:rsidRPr="00533C32" w:rsidRDefault="007C4061" w:rsidP="00885269">
      <w:pPr>
        <w:pStyle w:val="PL"/>
      </w:pPr>
      <w:r w:rsidRPr="00533C32">
        <w:t xml:space="preserve">        - SMSF Non-3GPP Registration (Document)</w:t>
      </w:r>
    </w:p>
    <w:p w14:paraId="240BBE06" w14:textId="77777777" w:rsidR="007C4061" w:rsidRPr="00533C32" w:rsidRDefault="007C4061" w:rsidP="00885269">
      <w:pPr>
        <w:pStyle w:val="PL"/>
      </w:pPr>
      <w:r w:rsidRPr="00533C32">
        <w:t xml:space="preserve">      parameters:</w:t>
      </w:r>
    </w:p>
    <w:p w14:paraId="7185A486" w14:textId="77777777" w:rsidR="007C4061" w:rsidRPr="00533C32" w:rsidRDefault="007C4061" w:rsidP="00885269">
      <w:pPr>
        <w:pStyle w:val="PL"/>
      </w:pPr>
      <w:r w:rsidRPr="00533C32">
        <w:t xml:space="preserve">        - name: </w:t>
      </w:r>
      <w:proofErr w:type="spellStart"/>
      <w:r w:rsidRPr="00533C32">
        <w:t>ueId</w:t>
      </w:r>
      <w:proofErr w:type="spellEnd"/>
    </w:p>
    <w:p w14:paraId="2F05994C" w14:textId="77777777" w:rsidR="007C4061" w:rsidRPr="00533C32" w:rsidRDefault="007C4061" w:rsidP="00885269">
      <w:pPr>
        <w:pStyle w:val="PL"/>
      </w:pPr>
      <w:r w:rsidRPr="00533C32">
        <w:t xml:space="preserve">          in: path</w:t>
      </w:r>
    </w:p>
    <w:p w14:paraId="04D6D2C1" w14:textId="77777777" w:rsidR="007C4061" w:rsidRPr="00533C32" w:rsidRDefault="007C4061" w:rsidP="00885269">
      <w:pPr>
        <w:pStyle w:val="PL"/>
      </w:pPr>
      <w:r w:rsidRPr="00533C32">
        <w:t xml:space="preserve">          description: UE id</w:t>
      </w:r>
    </w:p>
    <w:p w14:paraId="405FD6EF" w14:textId="77777777" w:rsidR="007C4061" w:rsidRPr="00533C32" w:rsidRDefault="007C4061" w:rsidP="00885269">
      <w:pPr>
        <w:pStyle w:val="PL"/>
      </w:pPr>
      <w:r w:rsidRPr="00533C32">
        <w:t xml:space="preserve">          required: true</w:t>
      </w:r>
    </w:p>
    <w:p w14:paraId="37C557BB" w14:textId="77777777" w:rsidR="007C4061" w:rsidRPr="00533C32" w:rsidRDefault="007C4061" w:rsidP="00885269">
      <w:pPr>
        <w:pStyle w:val="PL"/>
      </w:pPr>
      <w:r w:rsidRPr="00533C32">
        <w:t xml:space="preserve">          schema:</w:t>
      </w:r>
    </w:p>
    <w:p w14:paraId="28C370A9"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6CC5C10F" w14:textId="77777777" w:rsidR="007C4061" w:rsidRPr="00533C32" w:rsidRDefault="007C4061" w:rsidP="00885269">
      <w:pPr>
        <w:pStyle w:val="PL"/>
        <w:rPr>
          <w:lang w:eastAsia="zh-CN"/>
        </w:rPr>
      </w:pPr>
      <w:r w:rsidRPr="00533C32">
        <w:rPr>
          <w:lang w:eastAsia="zh-CN"/>
        </w:rPr>
        <w:t xml:space="preserve">        - name: fields</w:t>
      </w:r>
    </w:p>
    <w:p w14:paraId="798C4918" w14:textId="77777777" w:rsidR="007C4061" w:rsidRPr="00533C32" w:rsidRDefault="007C4061" w:rsidP="00885269">
      <w:pPr>
        <w:pStyle w:val="PL"/>
        <w:rPr>
          <w:lang w:eastAsia="zh-CN"/>
        </w:rPr>
      </w:pPr>
      <w:r w:rsidRPr="00533C32">
        <w:rPr>
          <w:lang w:eastAsia="zh-CN"/>
        </w:rPr>
        <w:t xml:space="preserve">          in: query</w:t>
      </w:r>
    </w:p>
    <w:p w14:paraId="15DD063F" w14:textId="77777777" w:rsidR="007C4061" w:rsidRPr="00533C32" w:rsidRDefault="007C4061" w:rsidP="00885269">
      <w:pPr>
        <w:pStyle w:val="PL"/>
        <w:rPr>
          <w:lang w:eastAsia="zh-CN"/>
        </w:rPr>
      </w:pPr>
      <w:r w:rsidRPr="00533C32">
        <w:rPr>
          <w:lang w:eastAsia="zh-CN"/>
        </w:rPr>
        <w:t xml:space="preserve">          description: attributes to be retrieved</w:t>
      </w:r>
    </w:p>
    <w:p w14:paraId="5B456159" w14:textId="77777777" w:rsidR="007C4061" w:rsidRPr="00533C32" w:rsidRDefault="007C4061" w:rsidP="00885269">
      <w:pPr>
        <w:pStyle w:val="PL"/>
        <w:rPr>
          <w:lang w:eastAsia="zh-CN"/>
        </w:rPr>
      </w:pPr>
      <w:r w:rsidRPr="00533C32">
        <w:rPr>
          <w:lang w:eastAsia="zh-CN"/>
        </w:rPr>
        <w:t xml:space="preserve">          required: false</w:t>
      </w:r>
    </w:p>
    <w:p w14:paraId="0FB47198" w14:textId="77777777" w:rsidR="007C4061" w:rsidRPr="00533C32" w:rsidRDefault="007C4061" w:rsidP="00885269">
      <w:pPr>
        <w:pStyle w:val="PL"/>
        <w:rPr>
          <w:lang w:eastAsia="zh-CN"/>
        </w:rPr>
      </w:pPr>
      <w:r w:rsidRPr="00533C32">
        <w:rPr>
          <w:lang w:eastAsia="zh-CN"/>
        </w:rPr>
        <w:t xml:space="preserve">          schema:</w:t>
      </w:r>
    </w:p>
    <w:p w14:paraId="18769B07" w14:textId="77777777" w:rsidR="007C4061" w:rsidRPr="00533C32" w:rsidRDefault="007C4061" w:rsidP="00885269">
      <w:pPr>
        <w:pStyle w:val="PL"/>
        <w:rPr>
          <w:lang w:eastAsia="zh-CN"/>
        </w:rPr>
      </w:pPr>
      <w:r w:rsidRPr="00533C32">
        <w:rPr>
          <w:lang w:eastAsia="zh-CN"/>
        </w:rPr>
        <w:t xml:space="preserve">            type: array</w:t>
      </w:r>
    </w:p>
    <w:p w14:paraId="192627F9" w14:textId="77777777" w:rsidR="007C4061" w:rsidRPr="00533C32" w:rsidRDefault="007C4061" w:rsidP="00885269">
      <w:pPr>
        <w:pStyle w:val="PL"/>
        <w:rPr>
          <w:lang w:eastAsia="zh-CN"/>
        </w:rPr>
      </w:pPr>
      <w:r w:rsidRPr="00533C32">
        <w:rPr>
          <w:lang w:eastAsia="zh-CN"/>
        </w:rPr>
        <w:t xml:space="preserve">            items:</w:t>
      </w:r>
    </w:p>
    <w:p w14:paraId="67D8396C" w14:textId="77777777" w:rsidR="007C4061" w:rsidRPr="00533C32" w:rsidRDefault="007C4061" w:rsidP="00885269">
      <w:pPr>
        <w:pStyle w:val="PL"/>
        <w:rPr>
          <w:lang w:eastAsia="zh-CN"/>
        </w:rPr>
      </w:pPr>
      <w:r w:rsidRPr="00533C32">
        <w:rPr>
          <w:lang w:eastAsia="zh-CN"/>
        </w:rPr>
        <w:t xml:space="preserve">              type: string</w:t>
      </w:r>
    </w:p>
    <w:p w14:paraId="6D1FC663"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770AC237" w14:textId="77777777" w:rsidR="007C4061" w:rsidRPr="00533C32" w:rsidRDefault="007C4061" w:rsidP="00885269">
      <w:pPr>
        <w:pStyle w:val="PL"/>
      </w:pPr>
      <w:r w:rsidRPr="00533C32">
        <w:t xml:space="preserve">          style: form</w:t>
      </w:r>
    </w:p>
    <w:p w14:paraId="72C9BABA" w14:textId="77777777" w:rsidR="007C4061" w:rsidRPr="00533C32" w:rsidRDefault="007C4061" w:rsidP="00885269">
      <w:pPr>
        <w:pStyle w:val="PL"/>
        <w:rPr>
          <w:lang w:eastAsia="zh-CN"/>
        </w:rPr>
      </w:pPr>
      <w:r w:rsidRPr="00533C32">
        <w:t xml:space="preserve">          explode: false</w:t>
      </w:r>
    </w:p>
    <w:p w14:paraId="400D706D" w14:textId="77777777" w:rsidR="007C4061" w:rsidRPr="00533C32" w:rsidRDefault="007C4061" w:rsidP="00885269">
      <w:pPr>
        <w:pStyle w:val="PL"/>
      </w:pPr>
      <w:r w:rsidRPr="00533C32">
        <w:t xml:space="preserve">        - name: supported-features</w:t>
      </w:r>
    </w:p>
    <w:p w14:paraId="5E9ECD01" w14:textId="77777777" w:rsidR="007C4061" w:rsidRPr="00533C32" w:rsidRDefault="007C4061" w:rsidP="00885269">
      <w:pPr>
        <w:pStyle w:val="PL"/>
      </w:pPr>
      <w:r w:rsidRPr="00533C32">
        <w:t xml:space="preserve">          in: query</w:t>
      </w:r>
    </w:p>
    <w:p w14:paraId="0D2B7D2D" w14:textId="77777777" w:rsidR="007C4061" w:rsidRPr="00533C32" w:rsidRDefault="007C4061" w:rsidP="00885269">
      <w:pPr>
        <w:pStyle w:val="PL"/>
      </w:pPr>
      <w:r w:rsidRPr="00533C32">
        <w:t xml:space="preserve">          description: Supported Features</w:t>
      </w:r>
    </w:p>
    <w:p w14:paraId="586DEAB5" w14:textId="77777777" w:rsidR="007C4061" w:rsidRPr="00533C32" w:rsidRDefault="007C4061" w:rsidP="00885269">
      <w:pPr>
        <w:pStyle w:val="PL"/>
      </w:pPr>
      <w:r w:rsidRPr="00533C32">
        <w:t xml:space="preserve">          schema:</w:t>
      </w:r>
    </w:p>
    <w:p w14:paraId="0BD206E9"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35FD45E" w14:textId="77777777" w:rsidR="007C4061" w:rsidRPr="00533C32" w:rsidRDefault="007C4061" w:rsidP="00885269">
      <w:pPr>
        <w:pStyle w:val="PL"/>
      </w:pPr>
      <w:r w:rsidRPr="00533C32">
        <w:t xml:space="preserve">      responses:</w:t>
      </w:r>
    </w:p>
    <w:p w14:paraId="5E62C4B5" w14:textId="77777777" w:rsidR="007C4061" w:rsidRPr="00533C32" w:rsidRDefault="007C4061" w:rsidP="00885269">
      <w:pPr>
        <w:pStyle w:val="PL"/>
      </w:pPr>
      <w:r w:rsidRPr="00533C32">
        <w:t xml:space="preserve">        '200':</w:t>
      </w:r>
    </w:p>
    <w:p w14:paraId="0E213431" w14:textId="77777777" w:rsidR="007C4061" w:rsidRPr="00533C32" w:rsidRDefault="007C4061" w:rsidP="00885269">
      <w:pPr>
        <w:pStyle w:val="PL"/>
      </w:pPr>
      <w:r w:rsidRPr="00533C32">
        <w:t xml:space="preserve">          description: Expected response to a valid request</w:t>
      </w:r>
    </w:p>
    <w:p w14:paraId="2ADBE683" w14:textId="77777777" w:rsidR="007C4061" w:rsidRPr="00533C32" w:rsidRDefault="007C4061" w:rsidP="00885269">
      <w:pPr>
        <w:pStyle w:val="PL"/>
      </w:pPr>
      <w:r w:rsidRPr="00533C32">
        <w:t xml:space="preserve">          content:</w:t>
      </w:r>
    </w:p>
    <w:p w14:paraId="5126F798"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EF57169" w14:textId="77777777" w:rsidR="007C4061" w:rsidRPr="00533C32" w:rsidRDefault="007C4061" w:rsidP="00885269">
      <w:pPr>
        <w:pStyle w:val="PL"/>
      </w:pPr>
      <w:r w:rsidRPr="00533C32">
        <w:t xml:space="preserve">              schema:</w:t>
      </w:r>
    </w:p>
    <w:p w14:paraId="090CB844" w14:textId="77777777" w:rsidR="007C4061" w:rsidRPr="00533C32" w:rsidRDefault="007C4061" w:rsidP="00885269">
      <w:pPr>
        <w:pStyle w:val="PL"/>
      </w:pPr>
      <w:r w:rsidRPr="00533C32">
        <w:t xml:space="preserve">                $ref: '#/components/schemas/</w:t>
      </w:r>
      <w:proofErr w:type="spellStart"/>
      <w:r w:rsidRPr="00533C32">
        <w:t>SmsfRegistration</w:t>
      </w:r>
      <w:proofErr w:type="spellEnd"/>
      <w:r w:rsidRPr="00533C32">
        <w:t>'</w:t>
      </w:r>
    </w:p>
    <w:p w14:paraId="4805CA7D" w14:textId="77777777" w:rsidR="007C4061" w:rsidRDefault="007C4061" w:rsidP="00885269">
      <w:pPr>
        <w:pStyle w:val="PL"/>
        <w:rPr>
          <w:lang w:eastAsia="zh-CN"/>
        </w:rPr>
      </w:pPr>
      <w:r w:rsidRPr="00533C32">
        <w:t xml:space="preserve">        default:</w:t>
      </w:r>
    </w:p>
    <w:p w14:paraId="213609A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11E441C" w14:textId="77777777" w:rsidR="00067A56" w:rsidRDefault="00067A56" w:rsidP="00885269">
      <w:pPr>
        <w:pStyle w:val="PL"/>
        <w:rPr>
          <w:lang w:eastAsia="zh-CN"/>
        </w:rPr>
      </w:pPr>
    </w:p>
    <w:p w14:paraId="7127AF39" w14:textId="77777777" w:rsidR="00DA1E48" w:rsidRPr="00533C32" w:rsidRDefault="00DA1E48" w:rsidP="00885269">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w:t>
      </w:r>
      <w:proofErr w:type="spellStart"/>
      <w:r>
        <w:t>ip-sm-gw</w:t>
      </w:r>
      <w:proofErr w:type="spellEnd"/>
      <w:r w:rsidRPr="00533C32">
        <w:t>:</w:t>
      </w:r>
    </w:p>
    <w:p w14:paraId="1A7A21BC" w14:textId="77777777" w:rsidR="00DA1E48" w:rsidRPr="00533C32" w:rsidRDefault="00DA1E48" w:rsidP="00885269">
      <w:pPr>
        <w:pStyle w:val="PL"/>
      </w:pPr>
      <w:r w:rsidRPr="00533C32">
        <w:t xml:space="preserve">    put:</w:t>
      </w:r>
    </w:p>
    <w:p w14:paraId="5A6CDEDF" w14:textId="77777777" w:rsidR="00DA1E48" w:rsidRPr="00533C32" w:rsidRDefault="00DA1E48" w:rsidP="00885269">
      <w:pPr>
        <w:pStyle w:val="PL"/>
      </w:pPr>
      <w:r w:rsidRPr="00533C32">
        <w:t xml:space="preserve">      summary: Create the </w:t>
      </w:r>
      <w:r>
        <w:t>IP-SM-GW</w:t>
      </w:r>
      <w:r w:rsidRPr="00533C32">
        <w:t xml:space="preserve"> context data of a UE</w:t>
      </w:r>
    </w:p>
    <w:p w14:paraId="1DAEE5FC"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Create</w:t>
      </w:r>
      <w:r>
        <w:t>IpSmGw</w:t>
      </w:r>
      <w:r w:rsidRPr="00533C32">
        <w:t>Context</w:t>
      </w:r>
      <w:proofErr w:type="spellEnd"/>
    </w:p>
    <w:p w14:paraId="59B9A746" w14:textId="77777777" w:rsidR="00DA1E48" w:rsidRPr="00533C32" w:rsidRDefault="00DA1E48" w:rsidP="00885269">
      <w:pPr>
        <w:pStyle w:val="PL"/>
      </w:pPr>
      <w:r w:rsidRPr="00533C32">
        <w:t xml:space="preserve">      tags:</w:t>
      </w:r>
    </w:p>
    <w:p w14:paraId="42530125" w14:textId="77777777" w:rsidR="00DA1E48" w:rsidRPr="00533C32" w:rsidRDefault="00DA1E48" w:rsidP="00885269">
      <w:pPr>
        <w:pStyle w:val="PL"/>
      </w:pPr>
      <w:r w:rsidRPr="00533C32">
        <w:t xml:space="preserve">        - </w:t>
      </w:r>
      <w:r>
        <w:t>IP-SM-GW</w:t>
      </w:r>
      <w:r w:rsidRPr="00533C32">
        <w:t xml:space="preserve"> Registration (Document)</w:t>
      </w:r>
    </w:p>
    <w:p w14:paraId="055FC4AF" w14:textId="77777777" w:rsidR="00DA1E48" w:rsidRPr="00533C32" w:rsidRDefault="00DA1E48" w:rsidP="00885269">
      <w:pPr>
        <w:pStyle w:val="PL"/>
      </w:pPr>
      <w:r w:rsidRPr="00533C32">
        <w:t xml:space="preserve">      parameters:</w:t>
      </w:r>
    </w:p>
    <w:p w14:paraId="460911B1" w14:textId="77777777" w:rsidR="00DA1E48" w:rsidRPr="00533C32" w:rsidRDefault="00DA1E48" w:rsidP="00885269">
      <w:pPr>
        <w:pStyle w:val="PL"/>
      </w:pPr>
      <w:r w:rsidRPr="00533C32">
        <w:t xml:space="preserve">        - name: </w:t>
      </w:r>
      <w:proofErr w:type="spellStart"/>
      <w:r w:rsidRPr="00533C32">
        <w:t>ueId</w:t>
      </w:r>
      <w:proofErr w:type="spellEnd"/>
    </w:p>
    <w:p w14:paraId="64F87BE8" w14:textId="77777777" w:rsidR="00DA1E48" w:rsidRPr="00533C32" w:rsidRDefault="00DA1E48" w:rsidP="00885269">
      <w:pPr>
        <w:pStyle w:val="PL"/>
      </w:pPr>
      <w:r w:rsidRPr="00533C32">
        <w:t xml:space="preserve">          in: path</w:t>
      </w:r>
    </w:p>
    <w:p w14:paraId="2BB64D7F" w14:textId="77777777" w:rsidR="00DA1E48" w:rsidRPr="00533C32" w:rsidRDefault="00DA1E48" w:rsidP="00885269">
      <w:pPr>
        <w:pStyle w:val="PL"/>
      </w:pPr>
      <w:r w:rsidRPr="00533C32">
        <w:t xml:space="preserve">          description: UE id</w:t>
      </w:r>
    </w:p>
    <w:p w14:paraId="0BC7CF4A" w14:textId="77777777" w:rsidR="00DA1E48" w:rsidRPr="00533C32" w:rsidRDefault="00DA1E48" w:rsidP="00885269">
      <w:pPr>
        <w:pStyle w:val="PL"/>
      </w:pPr>
      <w:r w:rsidRPr="00533C32">
        <w:t xml:space="preserve">          required: true</w:t>
      </w:r>
    </w:p>
    <w:p w14:paraId="0B680EAC" w14:textId="77777777" w:rsidR="00DA1E48" w:rsidRPr="00533C32" w:rsidRDefault="00DA1E48" w:rsidP="00885269">
      <w:pPr>
        <w:pStyle w:val="PL"/>
      </w:pPr>
      <w:r w:rsidRPr="00533C32">
        <w:t xml:space="preserve">          schema:</w:t>
      </w:r>
    </w:p>
    <w:p w14:paraId="32078638" w14:textId="77777777" w:rsidR="00DA1E48" w:rsidRPr="00533C32" w:rsidRDefault="00DA1E48" w:rsidP="00885269">
      <w:pPr>
        <w:pStyle w:val="PL"/>
      </w:pPr>
      <w:r w:rsidRPr="00533C32">
        <w:lastRenderedPageBreak/>
        <w:t xml:space="preserve">            $ref: 'TS29571_CommonData.yaml#/components/schemas/</w:t>
      </w:r>
      <w:proofErr w:type="spellStart"/>
      <w:r w:rsidRPr="00533C32">
        <w:t>VarUeId</w:t>
      </w:r>
      <w:proofErr w:type="spellEnd"/>
      <w:r w:rsidRPr="00533C32">
        <w:t>'</w:t>
      </w:r>
    </w:p>
    <w:p w14:paraId="65B4F2D9" w14:textId="77777777" w:rsidR="00DA1E48" w:rsidRPr="00533C32" w:rsidRDefault="00DA1E48" w:rsidP="00885269">
      <w:pPr>
        <w:pStyle w:val="PL"/>
      </w:pPr>
      <w:r w:rsidRPr="00533C32">
        <w:t xml:space="preserve">      </w:t>
      </w:r>
      <w:proofErr w:type="spellStart"/>
      <w:r w:rsidRPr="00533C32">
        <w:t>requestBody</w:t>
      </w:r>
      <w:proofErr w:type="spellEnd"/>
      <w:r w:rsidRPr="00533C32">
        <w:t>:</w:t>
      </w:r>
    </w:p>
    <w:p w14:paraId="69D56D3C" w14:textId="77777777" w:rsidR="00DA1E48" w:rsidRPr="00533C32" w:rsidRDefault="00DA1E48" w:rsidP="00885269">
      <w:pPr>
        <w:pStyle w:val="PL"/>
      </w:pPr>
      <w:r w:rsidRPr="00533C32">
        <w:t xml:space="preserve">        content:</w:t>
      </w:r>
    </w:p>
    <w:p w14:paraId="3BCC810C" w14:textId="77777777" w:rsidR="00DA1E48" w:rsidRPr="00533C32" w:rsidRDefault="00DA1E48" w:rsidP="00885269">
      <w:pPr>
        <w:pStyle w:val="PL"/>
      </w:pPr>
      <w:r w:rsidRPr="00533C32">
        <w:t xml:space="preserve">          application/</w:t>
      </w:r>
      <w:proofErr w:type="spellStart"/>
      <w:r w:rsidRPr="00533C32">
        <w:t>json</w:t>
      </w:r>
      <w:proofErr w:type="spellEnd"/>
      <w:r w:rsidRPr="00533C32">
        <w:t>:</w:t>
      </w:r>
    </w:p>
    <w:p w14:paraId="2F7F7291" w14:textId="77777777" w:rsidR="00DA1E48" w:rsidRPr="00533C32" w:rsidRDefault="00DA1E48" w:rsidP="00885269">
      <w:pPr>
        <w:pStyle w:val="PL"/>
      </w:pPr>
      <w:r w:rsidRPr="00533C32">
        <w:t xml:space="preserve">            schema:</w:t>
      </w:r>
    </w:p>
    <w:p w14:paraId="475AE9E9" w14:textId="77777777" w:rsidR="00DA1E48" w:rsidRPr="00533C32" w:rsidRDefault="00DA1E48" w:rsidP="00885269">
      <w:pPr>
        <w:pStyle w:val="PL"/>
      </w:pPr>
      <w:r w:rsidRPr="00533C32">
        <w:t xml:space="preserve">              $ref: '#/components/schemas/</w:t>
      </w:r>
      <w:proofErr w:type="spellStart"/>
      <w:r>
        <w:t>IpSmGw</w:t>
      </w:r>
      <w:r w:rsidRPr="00533C32">
        <w:t>Registration</w:t>
      </w:r>
      <w:proofErr w:type="spellEnd"/>
      <w:r w:rsidRPr="00533C32">
        <w:t>'</w:t>
      </w:r>
    </w:p>
    <w:p w14:paraId="0739D288" w14:textId="77777777" w:rsidR="004F1862" w:rsidRPr="00533C32" w:rsidRDefault="004F1862" w:rsidP="00885269">
      <w:pPr>
        <w:pStyle w:val="PL"/>
      </w:pPr>
      <w:r w:rsidRPr="00533C32">
        <w:t xml:space="preserve">        required: true</w:t>
      </w:r>
    </w:p>
    <w:p w14:paraId="05CC6332" w14:textId="77777777" w:rsidR="00DA1E48" w:rsidRPr="00533C32" w:rsidRDefault="00DA1E48" w:rsidP="00885269">
      <w:pPr>
        <w:pStyle w:val="PL"/>
      </w:pPr>
      <w:r w:rsidRPr="00533C32">
        <w:t xml:space="preserve">      responses:</w:t>
      </w:r>
    </w:p>
    <w:p w14:paraId="0D061696" w14:textId="77777777" w:rsidR="00DA1E48" w:rsidRPr="00533C32" w:rsidRDefault="00DA1E48" w:rsidP="00885269">
      <w:pPr>
        <w:pStyle w:val="PL"/>
      </w:pPr>
      <w:r w:rsidRPr="00533C32">
        <w:t xml:space="preserve">        '204':</w:t>
      </w:r>
    </w:p>
    <w:p w14:paraId="3D9D2C6B" w14:textId="77777777" w:rsidR="00DA1E48" w:rsidRPr="00533C32" w:rsidRDefault="00DA1E48" w:rsidP="00885269">
      <w:pPr>
        <w:pStyle w:val="PL"/>
      </w:pPr>
      <w:r w:rsidRPr="00533C32">
        <w:t xml:space="preserve">          description: Upon success, an empty response body shall be returned</w:t>
      </w:r>
    </w:p>
    <w:p w14:paraId="51BDD9FD" w14:textId="77777777" w:rsidR="00DA1E48" w:rsidRDefault="00DA1E48" w:rsidP="00885269">
      <w:pPr>
        <w:pStyle w:val="PL"/>
        <w:rPr>
          <w:lang w:eastAsia="zh-CN"/>
        </w:rPr>
      </w:pPr>
      <w:r w:rsidRPr="00533C32">
        <w:t xml:space="preserve">        default:</w:t>
      </w:r>
    </w:p>
    <w:p w14:paraId="7B60A5E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5CAB8A9" w14:textId="77777777" w:rsidR="00A0150A" w:rsidRDefault="00A0150A" w:rsidP="00885269">
      <w:pPr>
        <w:pStyle w:val="PL"/>
        <w:rPr>
          <w:lang w:eastAsia="zh-CN"/>
        </w:rPr>
      </w:pPr>
    </w:p>
    <w:p w14:paraId="0D1B0889" w14:textId="77777777" w:rsidR="00DA1E48" w:rsidRPr="00533C32" w:rsidRDefault="00DA1E48" w:rsidP="00885269">
      <w:pPr>
        <w:pStyle w:val="PL"/>
      </w:pPr>
      <w:r w:rsidRPr="00533C32">
        <w:t xml:space="preserve">    delete:</w:t>
      </w:r>
    </w:p>
    <w:p w14:paraId="61231AC7" w14:textId="77777777" w:rsidR="00DA1E48" w:rsidRPr="00533C32" w:rsidRDefault="00DA1E48" w:rsidP="00885269">
      <w:pPr>
        <w:pStyle w:val="PL"/>
      </w:pPr>
      <w:r w:rsidRPr="00533C32">
        <w:t xml:space="preserve">      summary: To remove the </w:t>
      </w:r>
      <w:r>
        <w:t>IP-SM-GW</w:t>
      </w:r>
      <w:r w:rsidRPr="00533C32">
        <w:t xml:space="preserve"> context data of a UE</w:t>
      </w:r>
    </w:p>
    <w:p w14:paraId="1AC7282D"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Delete</w:t>
      </w:r>
      <w:r>
        <w:t>IpSmGw</w:t>
      </w:r>
      <w:r w:rsidRPr="00533C32">
        <w:t>Context</w:t>
      </w:r>
      <w:proofErr w:type="spellEnd"/>
    </w:p>
    <w:p w14:paraId="655CFEB1" w14:textId="77777777" w:rsidR="00DA1E48" w:rsidRPr="00533C32" w:rsidRDefault="00DA1E48" w:rsidP="00885269">
      <w:pPr>
        <w:pStyle w:val="PL"/>
      </w:pPr>
      <w:r w:rsidRPr="00533C32">
        <w:t xml:space="preserve">      tags:</w:t>
      </w:r>
    </w:p>
    <w:p w14:paraId="3BA3BCEB" w14:textId="77777777" w:rsidR="00DA1E48" w:rsidRPr="00533C32" w:rsidRDefault="00DA1E48" w:rsidP="00885269">
      <w:pPr>
        <w:pStyle w:val="PL"/>
      </w:pPr>
      <w:r w:rsidRPr="00533C32">
        <w:t xml:space="preserve">        - </w:t>
      </w:r>
      <w:r>
        <w:t>IP-SM-GW</w:t>
      </w:r>
      <w:r w:rsidRPr="00533C32">
        <w:t xml:space="preserve"> Registration (Document)</w:t>
      </w:r>
    </w:p>
    <w:p w14:paraId="13935D70" w14:textId="77777777" w:rsidR="00DA1E48" w:rsidRPr="00533C32" w:rsidRDefault="00DA1E48" w:rsidP="00885269">
      <w:pPr>
        <w:pStyle w:val="PL"/>
      </w:pPr>
      <w:r w:rsidRPr="00533C32">
        <w:t xml:space="preserve">      parameters:</w:t>
      </w:r>
    </w:p>
    <w:p w14:paraId="177451E7" w14:textId="77777777" w:rsidR="00DA1E48" w:rsidRPr="00533C32" w:rsidRDefault="00DA1E48" w:rsidP="00885269">
      <w:pPr>
        <w:pStyle w:val="PL"/>
      </w:pPr>
      <w:r w:rsidRPr="00533C32">
        <w:t xml:space="preserve">        - name: </w:t>
      </w:r>
      <w:proofErr w:type="spellStart"/>
      <w:r w:rsidRPr="00533C32">
        <w:t>ueId</w:t>
      </w:r>
      <w:proofErr w:type="spellEnd"/>
    </w:p>
    <w:p w14:paraId="6476D7F1" w14:textId="77777777" w:rsidR="00DA1E48" w:rsidRPr="00533C32" w:rsidRDefault="00DA1E48" w:rsidP="00885269">
      <w:pPr>
        <w:pStyle w:val="PL"/>
      </w:pPr>
      <w:r w:rsidRPr="00533C32">
        <w:t xml:space="preserve">          in: path</w:t>
      </w:r>
    </w:p>
    <w:p w14:paraId="3E472E43" w14:textId="77777777" w:rsidR="00DA1E48" w:rsidRPr="00533C32" w:rsidRDefault="00DA1E48" w:rsidP="00885269">
      <w:pPr>
        <w:pStyle w:val="PL"/>
      </w:pPr>
      <w:r w:rsidRPr="00533C32">
        <w:t xml:space="preserve">          description: UE id</w:t>
      </w:r>
    </w:p>
    <w:p w14:paraId="4BC6A7E4" w14:textId="77777777" w:rsidR="00DA1E48" w:rsidRPr="00533C32" w:rsidRDefault="00DA1E48" w:rsidP="00885269">
      <w:pPr>
        <w:pStyle w:val="PL"/>
      </w:pPr>
      <w:r w:rsidRPr="00533C32">
        <w:t xml:space="preserve">          required: true</w:t>
      </w:r>
    </w:p>
    <w:p w14:paraId="1F23B0B8" w14:textId="77777777" w:rsidR="00DA1E48" w:rsidRPr="00533C32" w:rsidRDefault="00DA1E48" w:rsidP="00885269">
      <w:pPr>
        <w:pStyle w:val="PL"/>
      </w:pPr>
      <w:r w:rsidRPr="00533C32">
        <w:t xml:space="preserve">          schema:</w:t>
      </w:r>
    </w:p>
    <w:p w14:paraId="373F42FC" w14:textId="77777777" w:rsidR="00DA1E48" w:rsidRPr="00533C32" w:rsidRDefault="00DA1E48" w:rsidP="00885269">
      <w:pPr>
        <w:pStyle w:val="PL"/>
      </w:pPr>
      <w:r w:rsidRPr="00533C32">
        <w:t xml:space="preserve">            $ref: 'TS29571_CommonData.yaml#/components/schemas/</w:t>
      </w:r>
      <w:proofErr w:type="spellStart"/>
      <w:r w:rsidRPr="00533C32">
        <w:t>VarUeId</w:t>
      </w:r>
      <w:proofErr w:type="spellEnd"/>
      <w:r w:rsidRPr="00533C32">
        <w:t>'</w:t>
      </w:r>
    </w:p>
    <w:p w14:paraId="10F9839C" w14:textId="77777777" w:rsidR="00DA1E48" w:rsidRPr="00533C32" w:rsidRDefault="00DA1E48" w:rsidP="00885269">
      <w:pPr>
        <w:pStyle w:val="PL"/>
      </w:pPr>
      <w:r w:rsidRPr="00533C32">
        <w:t xml:space="preserve">      responses:</w:t>
      </w:r>
    </w:p>
    <w:p w14:paraId="4F3AA4C7" w14:textId="77777777" w:rsidR="00DA1E48" w:rsidRPr="00533C32" w:rsidRDefault="00DA1E48" w:rsidP="00885269">
      <w:pPr>
        <w:pStyle w:val="PL"/>
      </w:pPr>
      <w:r w:rsidRPr="00533C32">
        <w:t xml:space="preserve">        '204':</w:t>
      </w:r>
    </w:p>
    <w:p w14:paraId="17D04D79" w14:textId="77777777" w:rsidR="00DA1E48" w:rsidRPr="00533C32" w:rsidRDefault="00DA1E48" w:rsidP="00885269">
      <w:pPr>
        <w:pStyle w:val="PL"/>
      </w:pPr>
      <w:r w:rsidRPr="00533C32">
        <w:t xml:space="preserve">          description: Upon success, an empty response body shall be returned</w:t>
      </w:r>
    </w:p>
    <w:p w14:paraId="2D38D301" w14:textId="77777777" w:rsidR="00DA1E48" w:rsidRDefault="00DA1E48" w:rsidP="00885269">
      <w:pPr>
        <w:pStyle w:val="PL"/>
        <w:rPr>
          <w:lang w:eastAsia="zh-CN"/>
        </w:rPr>
      </w:pPr>
      <w:r w:rsidRPr="00533C32">
        <w:t xml:space="preserve">        default:</w:t>
      </w:r>
    </w:p>
    <w:p w14:paraId="7803A21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E6ED05B" w14:textId="77777777" w:rsidR="00A0150A" w:rsidRDefault="00A0150A" w:rsidP="00885269">
      <w:pPr>
        <w:pStyle w:val="PL"/>
        <w:rPr>
          <w:lang w:eastAsia="zh-CN"/>
        </w:rPr>
      </w:pPr>
    </w:p>
    <w:p w14:paraId="3C3C184A" w14:textId="77777777" w:rsidR="00DA1E48" w:rsidRPr="00533C32" w:rsidRDefault="00DA1E48" w:rsidP="00885269">
      <w:pPr>
        <w:pStyle w:val="PL"/>
        <w:rPr>
          <w:lang w:eastAsia="zh-CN"/>
        </w:rPr>
      </w:pPr>
      <w:r w:rsidRPr="00533C32">
        <w:t xml:space="preserve">    patch:</w:t>
      </w:r>
    </w:p>
    <w:p w14:paraId="687C9191" w14:textId="77777777" w:rsidR="00DA1E48" w:rsidRPr="00533C32" w:rsidRDefault="00DA1E48" w:rsidP="00885269">
      <w:pPr>
        <w:pStyle w:val="PL"/>
      </w:pPr>
      <w:r w:rsidRPr="00533C32">
        <w:t xml:space="preserve">      summary: Modify </w:t>
      </w:r>
      <w:r>
        <w:t>the IP-SM-GW context data of a UE</w:t>
      </w:r>
    </w:p>
    <w:p w14:paraId="0DE95AD8"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Modify</w:t>
      </w:r>
      <w:r>
        <w:t>IpSmGw</w:t>
      </w:r>
      <w:r w:rsidRPr="00533C32">
        <w:t>Context</w:t>
      </w:r>
      <w:proofErr w:type="spellEnd"/>
    </w:p>
    <w:p w14:paraId="4C4ECAEA" w14:textId="77777777" w:rsidR="00DA1E48" w:rsidRPr="00533C32" w:rsidRDefault="00DA1E48" w:rsidP="00885269">
      <w:pPr>
        <w:pStyle w:val="PL"/>
      </w:pPr>
      <w:r w:rsidRPr="00533C32">
        <w:t xml:space="preserve">      tags:</w:t>
      </w:r>
    </w:p>
    <w:p w14:paraId="05CB4090" w14:textId="77777777" w:rsidR="00DA1E48" w:rsidRPr="00533C32" w:rsidRDefault="00DA1E48" w:rsidP="00885269">
      <w:pPr>
        <w:pStyle w:val="PL"/>
      </w:pPr>
      <w:r w:rsidRPr="00533C32">
        <w:t xml:space="preserve">        - </w:t>
      </w:r>
      <w:r>
        <w:t>IP-SM-GW</w:t>
      </w:r>
      <w:r w:rsidRPr="00533C32">
        <w:t xml:space="preserve"> Registration (Document)</w:t>
      </w:r>
    </w:p>
    <w:p w14:paraId="617887B6" w14:textId="77777777" w:rsidR="00DA1E48" w:rsidRPr="00533C32" w:rsidRDefault="00DA1E48" w:rsidP="00885269">
      <w:pPr>
        <w:pStyle w:val="PL"/>
      </w:pPr>
      <w:r w:rsidRPr="00533C32">
        <w:t xml:space="preserve">      parameters:</w:t>
      </w:r>
    </w:p>
    <w:p w14:paraId="67FB422F" w14:textId="77777777" w:rsidR="00DA1E48" w:rsidRPr="00533C32" w:rsidRDefault="00DA1E48" w:rsidP="00885269">
      <w:pPr>
        <w:pStyle w:val="PL"/>
      </w:pPr>
      <w:r w:rsidRPr="00533C32">
        <w:t xml:space="preserve">        - name: </w:t>
      </w:r>
      <w:proofErr w:type="spellStart"/>
      <w:r w:rsidRPr="00533C32">
        <w:t>ueId</w:t>
      </w:r>
      <w:proofErr w:type="spellEnd"/>
    </w:p>
    <w:p w14:paraId="2D26E296" w14:textId="77777777" w:rsidR="00DA1E48" w:rsidRPr="00533C32" w:rsidRDefault="00DA1E48" w:rsidP="00885269">
      <w:pPr>
        <w:pStyle w:val="PL"/>
      </w:pPr>
      <w:r w:rsidRPr="00533C32">
        <w:t xml:space="preserve">          in: path</w:t>
      </w:r>
    </w:p>
    <w:p w14:paraId="47CF6258" w14:textId="77777777" w:rsidR="00DA1E48" w:rsidRPr="00533C32" w:rsidRDefault="00DA1E48" w:rsidP="00885269">
      <w:pPr>
        <w:pStyle w:val="PL"/>
      </w:pPr>
      <w:r w:rsidRPr="00533C32">
        <w:t xml:space="preserve">          description: UE id</w:t>
      </w:r>
    </w:p>
    <w:p w14:paraId="79FC993D" w14:textId="77777777" w:rsidR="00DA1E48" w:rsidRPr="00533C32" w:rsidRDefault="00DA1E48" w:rsidP="00885269">
      <w:pPr>
        <w:pStyle w:val="PL"/>
      </w:pPr>
      <w:r w:rsidRPr="00533C32">
        <w:t xml:space="preserve">          required: true</w:t>
      </w:r>
    </w:p>
    <w:p w14:paraId="6A8FC01B" w14:textId="77777777" w:rsidR="00DA1E48" w:rsidRPr="00533C32" w:rsidRDefault="00DA1E48" w:rsidP="00885269">
      <w:pPr>
        <w:pStyle w:val="PL"/>
      </w:pPr>
      <w:r w:rsidRPr="00533C32">
        <w:t xml:space="preserve">          schema:</w:t>
      </w:r>
    </w:p>
    <w:p w14:paraId="27C9AAE5" w14:textId="77777777" w:rsidR="00DA1E48" w:rsidRPr="00533C32" w:rsidRDefault="00DA1E48" w:rsidP="00885269">
      <w:pPr>
        <w:pStyle w:val="PL"/>
      </w:pPr>
      <w:r w:rsidRPr="00533C32">
        <w:t xml:space="preserve">            $ref: 'TS29571_CommonData.yaml#/components/schemas/</w:t>
      </w:r>
      <w:proofErr w:type="spellStart"/>
      <w:r w:rsidRPr="00533C32">
        <w:t>VarUeId</w:t>
      </w:r>
      <w:proofErr w:type="spellEnd"/>
      <w:r w:rsidRPr="00533C32">
        <w:t>'</w:t>
      </w:r>
    </w:p>
    <w:p w14:paraId="7EADD9EC" w14:textId="77777777" w:rsidR="00DA1E48" w:rsidRPr="00533C32" w:rsidRDefault="00DA1E48" w:rsidP="00885269">
      <w:pPr>
        <w:pStyle w:val="PL"/>
      </w:pPr>
      <w:r w:rsidRPr="00533C32">
        <w:t xml:space="preserve">      </w:t>
      </w:r>
      <w:proofErr w:type="spellStart"/>
      <w:r w:rsidRPr="00533C32">
        <w:t>requestBody</w:t>
      </w:r>
      <w:proofErr w:type="spellEnd"/>
      <w:r w:rsidRPr="00533C32">
        <w:t>:</w:t>
      </w:r>
    </w:p>
    <w:p w14:paraId="6E8E1E8E" w14:textId="77777777" w:rsidR="00DA1E48" w:rsidRPr="00533C32" w:rsidRDefault="00DA1E48" w:rsidP="00885269">
      <w:pPr>
        <w:pStyle w:val="PL"/>
      </w:pPr>
      <w:r w:rsidRPr="00533C32">
        <w:t xml:space="preserve">        content:</w:t>
      </w:r>
    </w:p>
    <w:p w14:paraId="5D37161C" w14:textId="77777777" w:rsidR="00DA1E48" w:rsidRPr="00533C32" w:rsidRDefault="00DA1E48" w:rsidP="00885269">
      <w:pPr>
        <w:pStyle w:val="PL"/>
      </w:pPr>
      <w:r w:rsidRPr="00533C32">
        <w:t xml:space="preserve">          application/</w:t>
      </w:r>
      <w:proofErr w:type="spellStart"/>
      <w:r w:rsidRPr="00533C32">
        <w:t>json-patch+json</w:t>
      </w:r>
      <w:proofErr w:type="spellEnd"/>
      <w:r w:rsidRPr="00533C32">
        <w:t>:</w:t>
      </w:r>
    </w:p>
    <w:p w14:paraId="25581900" w14:textId="77777777" w:rsidR="00DA1E48" w:rsidRPr="00533C32" w:rsidRDefault="00DA1E48" w:rsidP="00885269">
      <w:pPr>
        <w:pStyle w:val="PL"/>
      </w:pPr>
      <w:r w:rsidRPr="00533C32">
        <w:t xml:space="preserve">            schema:</w:t>
      </w:r>
    </w:p>
    <w:p w14:paraId="3FC3CCE6" w14:textId="77777777" w:rsidR="00DA1E48" w:rsidRPr="00533C32" w:rsidRDefault="00DA1E48" w:rsidP="00885269">
      <w:pPr>
        <w:pStyle w:val="PL"/>
      </w:pPr>
      <w:r w:rsidRPr="00533C32">
        <w:t xml:space="preserve">              type: array</w:t>
      </w:r>
    </w:p>
    <w:p w14:paraId="55985A5C" w14:textId="77777777" w:rsidR="00DA1E48" w:rsidRPr="00533C32" w:rsidRDefault="00DA1E48" w:rsidP="00885269">
      <w:pPr>
        <w:pStyle w:val="PL"/>
      </w:pPr>
      <w:r w:rsidRPr="00533C32">
        <w:t xml:space="preserve">              items:</w:t>
      </w:r>
    </w:p>
    <w:p w14:paraId="50CF6E36" w14:textId="77777777" w:rsidR="00DA1E48" w:rsidRPr="00533C32" w:rsidRDefault="00DA1E48" w:rsidP="00885269">
      <w:pPr>
        <w:pStyle w:val="PL"/>
      </w:pPr>
      <w:r w:rsidRPr="00533C32">
        <w:t xml:space="preserve">                $ref: 'TS29571_CommonData.yaml#/components/schemas/</w:t>
      </w:r>
      <w:proofErr w:type="spellStart"/>
      <w:r w:rsidRPr="00533C32">
        <w:t>PatchItem</w:t>
      </w:r>
      <w:proofErr w:type="spellEnd"/>
      <w:r w:rsidRPr="00533C32">
        <w:t>'</w:t>
      </w:r>
    </w:p>
    <w:p w14:paraId="40C3F1F2" w14:textId="77777777" w:rsidR="00DA1E48" w:rsidRPr="00533C32" w:rsidRDefault="00DA1E48" w:rsidP="00885269">
      <w:pPr>
        <w:pStyle w:val="PL"/>
      </w:pPr>
      <w:r w:rsidRPr="00533C32">
        <w:t xml:space="preserve">              </w:t>
      </w:r>
      <w:proofErr w:type="spellStart"/>
      <w:r w:rsidRPr="00533C32">
        <w:t>minItems</w:t>
      </w:r>
      <w:proofErr w:type="spellEnd"/>
      <w:r w:rsidRPr="00533C32">
        <w:t>: 1</w:t>
      </w:r>
    </w:p>
    <w:p w14:paraId="3825B312" w14:textId="77777777" w:rsidR="00DA1E48" w:rsidRPr="00533C32" w:rsidRDefault="00DA1E48" w:rsidP="00885269">
      <w:pPr>
        <w:pStyle w:val="PL"/>
      </w:pPr>
      <w:r w:rsidRPr="00533C32">
        <w:t xml:space="preserve">        required: true</w:t>
      </w:r>
    </w:p>
    <w:p w14:paraId="1953916F" w14:textId="77777777" w:rsidR="00DA1E48" w:rsidRPr="00533C32" w:rsidRDefault="00DA1E48" w:rsidP="00885269">
      <w:pPr>
        <w:pStyle w:val="PL"/>
      </w:pPr>
      <w:r w:rsidRPr="00533C32">
        <w:t xml:space="preserve">      responses:</w:t>
      </w:r>
    </w:p>
    <w:p w14:paraId="35FF0546" w14:textId="77777777" w:rsidR="00DA1E48" w:rsidRPr="00533C32" w:rsidRDefault="00DA1E48" w:rsidP="00885269">
      <w:pPr>
        <w:pStyle w:val="PL"/>
      </w:pPr>
      <w:r w:rsidRPr="00533C32">
        <w:t xml:space="preserve">        '204':</w:t>
      </w:r>
    </w:p>
    <w:p w14:paraId="137A1FE1" w14:textId="77777777" w:rsidR="00DA1E48" w:rsidRPr="00533C32" w:rsidRDefault="00DA1E48" w:rsidP="00885269">
      <w:pPr>
        <w:pStyle w:val="PL"/>
      </w:pPr>
      <w:r w:rsidRPr="00533C32">
        <w:t xml:space="preserve">          description: Successful response</w:t>
      </w:r>
    </w:p>
    <w:p w14:paraId="4F25BF39" w14:textId="77777777" w:rsidR="00DA1E48" w:rsidRPr="00533C32" w:rsidRDefault="00DA1E48" w:rsidP="00885269">
      <w:pPr>
        <w:pStyle w:val="PL"/>
      </w:pPr>
      <w:r w:rsidRPr="00533C32">
        <w:t xml:space="preserve">        '403':</w:t>
      </w:r>
    </w:p>
    <w:p w14:paraId="7625C84B" w14:textId="77777777" w:rsidR="00DA1E48" w:rsidRPr="00533C32" w:rsidRDefault="00DA1E48" w:rsidP="00885269">
      <w:pPr>
        <w:pStyle w:val="PL"/>
      </w:pPr>
      <w:r w:rsidRPr="00533C32">
        <w:t xml:space="preserve">          $ref: 'TS29571_CommonData.yaml#/components/responses/403'</w:t>
      </w:r>
    </w:p>
    <w:p w14:paraId="2281D63D" w14:textId="77777777" w:rsidR="00DA1E48" w:rsidRPr="00533C32" w:rsidRDefault="00DA1E48" w:rsidP="00885269">
      <w:pPr>
        <w:pStyle w:val="PL"/>
      </w:pPr>
      <w:r w:rsidRPr="00533C32">
        <w:t xml:space="preserve">        '404':</w:t>
      </w:r>
    </w:p>
    <w:p w14:paraId="6A04B8B3" w14:textId="77777777" w:rsidR="00DA1E48" w:rsidRPr="00533C32" w:rsidRDefault="00DA1E48" w:rsidP="00885269">
      <w:pPr>
        <w:pStyle w:val="PL"/>
      </w:pPr>
      <w:r w:rsidRPr="00533C32">
        <w:t xml:space="preserve">          $ref: 'TS29571_CommonData.yaml#/components/responses/404'</w:t>
      </w:r>
    </w:p>
    <w:p w14:paraId="522EA35D" w14:textId="77777777" w:rsidR="00DA1E48" w:rsidRDefault="00DA1E48" w:rsidP="00885269">
      <w:pPr>
        <w:pStyle w:val="PL"/>
        <w:rPr>
          <w:lang w:eastAsia="zh-CN"/>
        </w:rPr>
      </w:pPr>
      <w:r w:rsidRPr="00533C32">
        <w:t xml:space="preserve">        default:</w:t>
      </w:r>
    </w:p>
    <w:p w14:paraId="623DF5A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E071EAD" w14:textId="77777777" w:rsidR="00A0150A" w:rsidRDefault="00A0150A" w:rsidP="00885269">
      <w:pPr>
        <w:pStyle w:val="PL"/>
        <w:rPr>
          <w:lang w:eastAsia="zh-CN"/>
        </w:rPr>
      </w:pPr>
    </w:p>
    <w:p w14:paraId="7230C676" w14:textId="77777777" w:rsidR="00DA1E48" w:rsidRPr="00533C32" w:rsidRDefault="00DA1E48" w:rsidP="00885269">
      <w:pPr>
        <w:pStyle w:val="PL"/>
      </w:pPr>
      <w:r w:rsidRPr="00533C32">
        <w:t xml:space="preserve">    get:</w:t>
      </w:r>
    </w:p>
    <w:p w14:paraId="543A8132" w14:textId="77777777" w:rsidR="00DA1E48" w:rsidRPr="00533C32" w:rsidRDefault="00DA1E48" w:rsidP="00885269">
      <w:pPr>
        <w:pStyle w:val="PL"/>
      </w:pPr>
      <w:r w:rsidRPr="00533C32">
        <w:t xml:space="preserve">      summary: Retrieves the </w:t>
      </w:r>
      <w:r>
        <w:t>IP-SM-GW</w:t>
      </w:r>
      <w:r w:rsidRPr="00533C32">
        <w:t xml:space="preserve"> context data of a UE</w:t>
      </w:r>
    </w:p>
    <w:p w14:paraId="637B3D65"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Query</w:t>
      </w:r>
      <w:r>
        <w:t>IpSmGw</w:t>
      </w:r>
      <w:r w:rsidRPr="00533C32">
        <w:t>Context</w:t>
      </w:r>
      <w:proofErr w:type="spellEnd"/>
    </w:p>
    <w:p w14:paraId="09EF2A8E" w14:textId="77777777" w:rsidR="00DA1E48" w:rsidRPr="00533C32" w:rsidRDefault="00DA1E48" w:rsidP="00885269">
      <w:pPr>
        <w:pStyle w:val="PL"/>
      </w:pPr>
      <w:r w:rsidRPr="00533C32">
        <w:t xml:space="preserve">      tags:</w:t>
      </w:r>
    </w:p>
    <w:p w14:paraId="37403B6A" w14:textId="77777777" w:rsidR="00DA1E48" w:rsidRPr="00533C32" w:rsidRDefault="00DA1E48" w:rsidP="00885269">
      <w:pPr>
        <w:pStyle w:val="PL"/>
      </w:pPr>
      <w:r w:rsidRPr="00533C32">
        <w:t xml:space="preserve">        - </w:t>
      </w:r>
      <w:r>
        <w:t>IP-SM-GW</w:t>
      </w:r>
      <w:r w:rsidRPr="00533C32">
        <w:t xml:space="preserve"> Registration (Document)</w:t>
      </w:r>
    </w:p>
    <w:p w14:paraId="36342355" w14:textId="77777777" w:rsidR="00DA1E48" w:rsidRPr="00533C32" w:rsidRDefault="00DA1E48" w:rsidP="00885269">
      <w:pPr>
        <w:pStyle w:val="PL"/>
      </w:pPr>
      <w:r w:rsidRPr="00533C32">
        <w:t xml:space="preserve">      parameters:</w:t>
      </w:r>
    </w:p>
    <w:p w14:paraId="093C34D8" w14:textId="77777777" w:rsidR="00DA1E48" w:rsidRPr="00533C32" w:rsidRDefault="00DA1E48" w:rsidP="00885269">
      <w:pPr>
        <w:pStyle w:val="PL"/>
      </w:pPr>
      <w:r w:rsidRPr="00533C32">
        <w:t xml:space="preserve">        - name: </w:t>
      </w:r>
      <w:proofErr w:type="spellStart"/>
      <w:r w:rsidRPr="00533C32">
        <w:t>ueId</w:t>
      </w:r>
      <w:proofErr w:type="spellEnd"/>
    </w:p>
    <w:p w14:paraId="65C40873" w14:textId="77777777" w:rsidR="00DA1E48" w:rsidRPr="00533C32" w:rsidRDefault="00DA1E48" w:rsidP="00885269">
      <w:pPr>
        <w:pStyle w:val="PL"/>
      </w:pPr>
      <w:r w:rsidRPr="00533C32">
        <w:t xml:space="preserve">          in: path</w:t>
      </w:r>
    </w:p>
    <w:p w14:paraId="2C8516A5" w14:textId="77777777" w:rsidR="00DA1E48" w:rsidRPr="00533C32" w:rsidRDefault="00DA1E48" w:rsidP="00885269">
      <w:pPr>
        <w:pStyle w:val="PL"/>
      </w:pPr>
      <w:r w:rsidRPr="00533C32">
        <w:t xml:space="preserve">          description: UE id</w:t>
      </w:r>
    </w:p>
    <w:p w14:paraId="08C27CE1" w14:textId="77777777" w:rsidR="00DA1E48" w:rsidRPr="00533C32" w:rsidRDefault="00DA1E48" w:rsidP="00885269">
      <w:pPr>
        <w:pStyle w:val="PL"/>
      </w:pPr>
      <w:r w:rsidRPr="00533C32">
        <w:t xml:space="preserve">          required: true</w:t>
      </w:r>
    </w:p>
    <w:p w14:paraId="283D7B69" w14:textId="77777777" w:rsidR="00DA1E48" w:rsidRPr="00533C32" w:rsidRDefault="00DA1E48" w:rsidP="00885269">
      <w:pPr>
        <w:pStyle w:val="PL"/>
      </w:pPr>
      <w:r w:rsidRPr="00533C32">
        <w:t xml:space="preserve">          schema:</w:t>
      </w:r>
    </w:p>
    <w:p w14:paraId="59B44369" w14:textId="77777777" w:rsidR="00DA1E48" w:rsidRPr="00533C32" w:rsidRDefault="00DA1E48"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738AEBEF" w14:textId="77777777" w:rsidR="00DA1E48" w:rsidRPr="00533C32" w:rsidRDefault="00DA1E48" w:rsidP="00885269">
      <w:pPr>
        <w:pStyle w:val="PL"/>
        <w:rPr>
          <w:lang w:eastAsia="zh-CN"/>
        </w:rPr>
      </w:pPr>
      <w:r w:rsidRPr="00533C32">
        <w:rPr>
          <w:lang w:eastAsia="zh-CN"/>
        </w:rPr>
        <w:lastRenderedPageBreak/>
        <w:t xml:space="preserve">        - name: fields</w:t>
      </w:r>
    </w:p>
    <w:p w14:paraId="338A1308" w14:textId="77777777" w:rsidR="00DA1E48" w:rsidRPr="00533C32" w:rsidRDefault="00DA1E48" w:rsidP="00885269">
      <w:pPr>
        <w:pStyle w:val="PL"/>
        <w:rPr>
          <w:lang w:eastAsia="zh-CN"/>
        </w:rPr>
      </w:pPr>
      <w:r w:rsidRPr="00533C32">
        <w:rPr>
          <w:lang w:eastAsia="zh-CN"/>
        </w:rPr>
        <w:t xml:space="preserve">          in: query</w:t>
      </w:r>
    </w:p>
    <w:p w14:paraId="5308E043" w14:textId="77777777" w:rsidR="00DA1E48" w:rsidRPr="00533C32" w:rsidRDefault="00DA1E48" w:rsidP="00885269">
      <w:pPr>
        <w:pStyle w:val="PL"/>
        <w:rPr>
          <w:lang w:eastAsia="zh-CN"/>
        </w:rPr>
      </w:pPr>
      <w:r w:rsidRPr="00533C32">
        <w:rPr>
          <w:lang w:eastAsia="zh-CN"/>
        </w:rPr>
        <w:t xml:space="preserve">          description: attributes to be retrieved</w:t>
      </w:r>
    </w:p>
    <w:p w14:paraId="169059B0" w14:textId="77777777" w:rsidR="00DA1E48" w:rsidRPr="00533C32" w:rsidRDefault="00DA1E48" w:rsidP="00885269">
      <w:pPr>
        <w:pStyle w:val="PL"/>
        <w:rPr>
          <w:lang w:eastAsia="zh-CN"/>
        </w:rPr>
      </w:pPr>
      <w:r w:rsidRPr="00533C32">
        <w:rPr>
          <w:lang w:eastAsia="zh-CN"/>
        </w:rPr>
        <w:t xml:space="preserve">          required: false</w:t>
      </w:r>
    </w:p>
    <w:p w14:paraId="3ACD6544" w14:textId="77777777" w:rsidR="00DA1E48" w:rsidRPr="00533C32" w:rsidRDefault="00DA1E48" w:rsidP="00885269">
      <w:pPr>
        <w:pStyle w:val="PL"/>
        <w:rPr>
          <w:lang w:eastAsia="zh-CN"/>
        </w:rPr>
      </w:pPr>
      <w:r w:rsidRPr="00533C32">
        <w:rPr>
          <w:lang w:eastAsia="zh-CN"/>
        </w:rPr>
        <w:t xml:space="preserve">          schema:</w:t>
      </w:r>
    </w:p>
    <w:p w14:paraId="74B2C19C" w14:textId="77777777" w:rsidR="00DA1E48" w:rsidRPr="00533C32" w:rsidRDefault="00DA1E48" w:rsidP="00885269">
      <w:pPr>
        <w:pStyle w:val="PL"/>
        <w:rPr>
          <w:lang w:eastAsia="zh-CN"/>
        </w:rPr>
      </w:pPr>
      <w:r w:rsidRPr="00533C32">
        <w:rPr>
          <w:lang w:eastAsia="zh-CN"/>
        </w:rPr>
        <w:t xml:space="preserve">            type: array</w:t>
      </w:r>
    </w:p>
    <w:p w14:paraId="08BA6AB2" w14:textId="77777777" w:rsidR="00DA1E48" w:rsidRPr="00533C32" w:rsidRDefault="00DA1E48" w:rsidP="00885269">
      <w:pPr>
        <w:pStyle w:val="PL"/>
        <w:rPr>
          <w:lang w:eastAsia="zh-CN"/>
        </w:rPr>
      </w:pPr>
      <w:r w:rsidRPr="00533C32">
        <w:rPr>
          <w:lang w:eastAsia="zh-CN"/>
        </w:rPr>
        <w:t xml:space="preserve">            items:</w:t>
      </w:r>
    </w:p>
    <w:p w14:paraId="729BED3A" w14:textId="77777777" w:rsidR="00DA1E48" w:rsidRPr="00533C32" w:rsidRDefault="00DA1E48" w:rsidP="00885269">
      <w:pPr>
        <w:pStyle w:val="PL"/>
        <w:rPr>
          <w:lang w:eastAsia="zh-CN"/>
        </w:rPr>
      </w:pPr>
      <w:r w:rsidRPr="00533C32">
        <w:rPr>
          <w:lang w:eastAsia="zh-CN"/>
        </w:rPr>
        <w:t xml:space="preserve">              type: string</w:t>
      </w:r>
    </w:p>
    <w:p w14:paraId="62E8BD9C" w14:textId="77777777" w:rsidR="00DA1E48" w:rsidRPr="00533C32" w:rsidRDefault="00DA1E48"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15BEE71C" w14:textId="77777777" w:rsidR="00DA1E48" w:rsidRPr="00533C32" w:rsidRDefault="00DA1E48" w:rsidP="00885269">
      <w:pPr>
        <w:pStyle w:val="PL"/>
      </w:pPr>
      <w:r w:rsidRPr="00533C32">
        <w:t xml:space="preserve">          style: form</w:t>
      </w:r>
    </w:p>
    <w:p w14:paraId="57B4E40E" w14:textId="77777777" w:rsidR="00DA1E48" w:rsidRPr="00533C32" w:rsidRDefault="00DA1E48" w:rsidP="00885269">
      <w:pPr>
        <w:pStyle w:val="PL"/>
        <w:rPr>
          <w:lang w:eastAsia="zh-CN"/>
        </w:rPr>
      </w:pPr>
      <w:r w:rsidRPr="00533C32">
        <w:t xml:space="preserve">          explode: false</w:t>
      </w:r>
    </w:p>
    <w:p w14:paraId="519DC07B" w14:textId="77777777" w:rsidR="00DA1E48" w:rsidRPr="00533C32" w:rsidRDefault="00DA1E48" w:rsidP="00885269">
      <w:pPr>
        <w:pStyle w:val="PL"/>
      </w:pPr>
      <w:r w:rsidRPr="00533C32">
        <w:t xml:space="preserve">        - name: supported-features</w:t>
      </w:r>
    </w:p>
    <w:p w14:paraId="2BEE0EE5" w14:textId="77777777" w:rsidR="00DA1E48" w:rsidRPr="00533C32" w:rsidRDefault="00DA1E48" w:rsidP="00885269">
      <w:pPr>
        <w:pStyle w:val="PL"/>
      </w:pPr>
      <w:r w:rsidRPr="00533C32">
        <w:t xml:space="preserve">          in: query</w:t>
      </w:r>
    </w:p>
    <w:p w14:paraId="66BE235B" w14:textId="77777777" w:rsidR="00DA1E48" w:rsidRPr="00533C32" w:rsidRDefault="00DA1E48" w:rsidP="00885269">
      <w:pPr>
        <w:pStyle w:val="PL"/>
      </w:pPr>
      <w:r w:rsidRPr="00533C32">
        <w:t xml:space="preserve">          description: Supported Features</w:t>
      </w:r>
    </w:p>
    <w:p w14:paraId="275F54CB" w14:textId="77777777" w:rsidR="00DA1E48" w:rsidRPr="00533C32" w:rsidRDefault="00DA1E48" w:rsidP="00885269">
      <w:pPr>
        <w:pStyle w:val="PL"/>
      </w:pPr>
      <w:r w:rsidRPr="00533C32">
        <w:t xml:space="preserve">          schema:</w:t>
      </w:r>
    </w:p>
    <w:p w14:paraId="0F44B775" w14:textId="77777777" w:rsidR="00DA1E48" w:rsidRPr="00533C32" w:rsidRDefault="00DA1E48"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A3EB076" w14:textId="77777777" w:rsidR="00DA1E48" w:rsidRPr="00533C32" w:rsidRDefault="00DA1E48" w:rsidP="00885269">
      <w:pPr>
        <w:pStyle w:val="PL"/>
      </w:pPr>
      <w:r w:rsidRPr="00533C32">
        <w:t xml:space="preserve">      responses:</w:t>
      </w:r>
    </w:p>
    <w:p w14:paraId="3204781C" w14:textId="77777777" w:rsidR="00DA1E48" w:rsidRPr="00533C32" w:rsidRDefault="00DA1E48" w:rsidP="00885269">
      <w:pPr>
        <w:pStyle w:val="PL"/>
      </w:pPr>
      <w:r w:rsidRPr="00533C32">
        <w:t xml:space="preserve">        '200':</w:t>
      </w:r>
    </w:p>
    <w:p w14:paraId="70808A75" w14:textId="77777777" w:rsidR="00DA1E48" w:rsidRPr="00533C32" w:rsidRDefault="00DA1E48" w:rsidP="00885269">
      <w:pPr>
        <w:pStyle w:val="PL"/>
      </w:pPr>
      <w:r w:rsidRPr="00533C32">
        <w:t xml:space="preserve">          description: Expected response to a valid request</w:t>
      </w:r>
    </w:p>
    <w:p w14:paraId="0E4CA4DD" w14:textId="77777777" w:rsidR="00DA1E48" w:rsidRPr="00533C32" w:rsidRDefault="00DA1E48" w:rsidP="00885269">
      <w:pPr>
        <w:pStyle w:val="PL"/>
      </w:pPr>
      <w:r w:rsidRPr="00533C32">
        <w:t xml:space="preserve">          content:</w:t>
      </w:r>
    </w:p>
    <w:p w14:paraId="2D5D7D97" w14:textId="77777777" w:rsidR="00DA1E48" w:rsidRPr="00533C32" w:rsidRDefault="00DA1E48" w:rsidP="00885269">
      <w:pPr>
        <w:pStyle w:val="PL"/>
      </w:pPr>
      <w:r w:rsidRPr="00533C32">
        <w:t xml:space="preserve">            application/</w:t>
      </w:r>
      <w:proofErr w:type="spellStart"/>
      <w:r w:rsidRPr="00533C32">
        <w:t>json</w:t>
      </w:r>
      <w:proofErr w:type="spellEnd"/>
      <w:r w:rsidRPr="00533C32">
        <w:t>:</w:t>
      </w:r>
    </w:p>
    <w:p w14:paraId="76A7D262" w14:textId="77777777" w:rsidR="00DA1E48" w:rsidRPr="00533C32" w:rsidRDefault="00DA1E48" w:rsidP="00885269">
      <w:pPr>
        <w:pStyle w:val="PL"/>
      </w:pPr>
      <w:r w:rsidRPr="00533C32">
        <w:t xml:space="preserve">              schema:</w:t>
      </w:r>
    </w:p>
    <w:p w14:paraId="1F3EF336" w14:textId="77777777" w:rsidR="00DA1E48" w:rsidRPr="00533C32" w:rsidRDefault="00DA1E48" w:rsidP="00885269">
      <w:pPr>
        <w:pStyle w:val="PL"/>
      </w:pPr>
      <w:r w:rsidRPr="00533C32">
        <w:t xml:space="preserve">                $ref: '#/components/schemas/</w:t>
      </w:r>
      <w:proofErr w:type="spellStart"/>
      <w:r>
        <w:t>IpSmGw</w:t>
      </w:r>
      <w:r w:rsidRPr="00533C32">
        <w:t>Registration</w:t>
      </w:r>
      <w:proofErr w:type="spellEnd"/>
      <w:r w:rsidRPr="00533C32">
        <w:t>'</w:t>
      </w:r>
    </w:p>
    <w:p w14:paraId="4D0530F7" w14:textId="77777777" w:rsidR="00DA1E48" w:rsidRDefault="00DA1E48" w:rsidP="00885269">
      <w:pPr>
        <w:pStyle w:val="PL"/>
        <w:rPr>
          <w:lang w:eastAsia="zh-CN"/>
        </w:rPr>
      </w:pPr>
      <w:r w:rsidRPr="00533C32">
        <w:t xml:space="preserve">        default:</w:t>
      </w:r>
    </w:p>
    <w:p w14:paraId="5B343F1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E65E4AB" w14:textId="77777777" w:rsidR="00DA1E48" w:rsidRDefault="00DA1E48" w:rsidP="00885269">
      <w:pPr>
        <w:pStyle w:val="PL"/>
      </w:pPr>
    </w:p>
    <w:p w14:paraId="2602699C" w14:textId="77777777" w:rsidR="00DA1E48" w:rsidRPr="00533C32" w:rsidRDefault="00DA1E48" w:rsidP="00885269">
      <w:pPr>
        <w:pStyle w:val="PL"/>
      </w:pPr>
      <w:r w:rsidRPr="00533C32">
        <w:t xml:space="preserve">  /subscri</w:t>
      </w:r>
      <w:r w:rsidRPr="00533C32">
        <w:rPr>
          <w:lang w:eastAsia="zh-CN"/>
        </w:rPr>
        <w:t>ption</w:t>
      </w:r>
      <w:r w:rsidRPr="00533C32">
        <w:t>-data/{</w:t>
      </w:r>
      <w:proofErr w:type="spellStart"/>
      <w:r w:rsidRPr="00533C32">
        <w:t>ueId</w:t>
      </w:r>
      <w:proofErr w:type="spellEnd"/>
      <w:r w:rsidRPr="00533C32">
        <w:t>}/context-data/</w:t>
      </w:r>
      <w:proofErr w:type="spellStart"/>
      <w:r>
        <w:t>mwd</w:t>
      </w:r>
      <w:proofErr w:type="spellEnd"/>
      <w:r w:rsidRPr="00533C32">
        <w:t>:</w:t>
      </w:r>
    </w:p>
    <w:p w14:paraId="459A5851" w14:textId="77777777" w:rsidR="00DA1E48" w:rsidRPr="00533C32" w:rsidRDefault="00DA1E48" w:rsidP="00885269">
      <w:pPr>
        <w:pStyle w:val="PL"/>
      </w:pPr>
      <w:r w:rsidRPr="00533C32">
        <w:t xml:space="preserve">    put:</w:t>
      </w:r>
    </w:p>
    <w:p w14:paraId="4D3B02AD" w14:textId="77777777" w:rsidR="00DA1E48" w:rsidRPr="00533C32" w:rsidRDefault="00DA1E48" w:rsidP="00885269">
      <w:pPr>
        <w:pStyle w:val="PL"/>
      </w:pPr>
      <w:r w:rsidRPr="00533C32">
        <w:t xml:space="preserve">      summary: Create the </w:t>
      </w:r>
      <w:r>
        <w:t>Message Waiting D</w:t>
      </w:r>
      <w:r w:rsidRPr="00533C32">
        <w:t xml:space="preserve">ata of </w:t>
      </w:r>
      <w:r>
        <w:t>the</w:t>
      </w:r>
      <w:r w:rsidRPr="00533C32">
        <w:t xml:space="preserve"> UE</w:t>
      </w:r>
    </w:p>
    <w:p w14:paraId="6BE28C39"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Create</w:t>
      </w:r>
      <w:r>
        <w:t>MessageWaitingData</w:t>
      </w:r>
      <w:proofErr w:type="spellEnd"/>
    </w:p>
    <w:p w14:paraId="6D2A5DB1" w14:textId="77777777" w:rsidR="00DA1E48" w:rsidRPr="00533C32" w:rsidRDefault="00DA1E48" w:rsidP="00885269">
      <w:pPr>
        <w:pStyle w:val="PL"/>
      </w:pPr>
      <w:r w:rsidRPr="00533C32">
        <w:t xml:space="preserve">      tags:</w:t>
      </w:r>
    </w:p>
    <w:p w14:paraId="0D593A3A" w14:textId="77777777" w:rsidR="00DA1E48" w:rsidRPr="00533C32" w:rsidRDefault="00DA1E48" w:rsidP="00885269">
      <w:pPr>
        <w:pStyle w:val="PL"/>
      </w:pPr>
      <w:r w:rsidRPr="00533C32">
        <w:t xml:space="preserve">        - </w:t>
      </w:r>
      <w:r>
        <w:t>Message Waiting Data</w:t>
      </w:r>
      <w:r w:rsidRPr="00533C32">
        <w:t xml:space="preserve"> (Document)</w:t>
      </w:r>
    </w:p>
    <w:p w14:paraId="331B7E57" w14:textId="77777777" w:rsidR="00DA1E48" w:rsidRPr="00533C32" w:rsidRDefault="00DA1E48" w:rsidP="00885269">
      <w:pPr>
        <w:pStyle w:val="PL"/>
      </w:pPr>
      <w:r w:rsidRPr="00533C32">
        <w:t xml:space="preserve">      parameters:</w:t>
      </w:r>
    </w:p>
    <w:p w14:paraId="40CA9D15" w14:textId="77777777" w:rsidR="00DA1E48" w:rsidRPr="00533C32" w:rsidRDefault="00DA1E48" w:rsidP="00885269">
      <w:pPr>
        <w:pStyle w:val="PL"/>
      </w:pPr>
      <w:r w:rsidRPr="00533C32">
        <w:t xml:space="preserve">        - name: </w:t>
      </w:r>
      <w:proofErr w:type="spellStart"/>
      <w:r w:rsidRPr="00533C32">
        <w:t>ueId</w:t>
      </w:r>
      <w:proofErr w:type="spellEnd"/>
    </w:p>
    <w:p w14:paraId="37F9016D" w14:textId="77777777" w:rsidR="00DA1E48" w:rsidRPr="00533C32" w:rsidRDefault="00DA1E48" w:rsidP="00885269">
      <w:pPr>
        <w:pStyle w:val="PL"/>
      </w:pPr>
      <w:r w:rsidRPr="00533C32">
        <w:t xml:space="preserve">          in: path</w:t>
      </w:r>
    </w:p>
    <w:p w14:paraId="66B8816C" w14:textId="77777777" w:rsidR="00DA1E48" w:rsidRPr="00533C32" w:rsidRDefault="00DA1E48" w:rsidP="00885269">
      <w:pPr>
        <w:pStyle w:val="PL"/>
      </w:pPr>
      <w:r w:rsidRPr="00533C32">
        <w:t xml:space="preserve">          description: UE id</w:t>
      </w:r>
    </w:p>
    <w:p w14:paraId="4F49E95F" w14:textId="77777777" w:rsidR="00DA1E48" w:rsidRPr="00533C32" w:rsidRDefault="00DA1E48" w:rsidP="00885269">
      <w:pPr>
        <w:pStyle w:val="PL"/>
      </w:pPr>
      <w:r w:rsidRPr="00533C32">
        <w:t xml:space="preserve">          required: true</w:t>
      </w:r>
    </w:p>
    <w:p w14:paraId="618AB2E2" w14:textId="77777777" w:rsidR="00DA1E48" w:rsidRPr="00533C32" w:rsidRDefault="00DA1E48" w:rsidP="00885269">
      <w:pPr>
        <w:pStyle w:val="PL"/>
      </w:pPr>
      <w:r w:rsidRPr="00533C32">
        <w:t xml:space="preserve">          schema:</w:t>
      </w:r>
    </w:p>
    <w:p w14:paraId="20FD6BFC" w14:textId="77777777" w:rsidR="00DA1E48" w:rsidRPr="00533C32" w:rsidRDefault="00DA1E48" w:rsidP="00885269">
      <w:pPr>
        <w:pStyle w:val="PL"/>
      </w:pPr>
      <w:r w:rsidRPr="00533C32">
        <w:t xml:space="preserve">            $ref: 'TS29571_CommonData.yaml#/components/schemas/</w:t>
      </w:r>
      <w:proofErr w:type="spellStart"/>
      <w:r w:rsidRPr="00533C32">
        <w:t>VarUeId</w:t>
      </w:r>
      <w:proofErr w:type="spellEnd"/>
      <w:r w:rsidRPr="00533C32">
        <w:t>'</w:t>
      </w:r>
    </w:p>
    <w:p w14:paraId="35245AE5" w14:textId="77777777" w:rsidR="00DA1E48" w:rsidRPr="00533C32" w:rsidRDefault="00DA1E48" w:rsidP="00885269">
      <w:pPr>
        <w:pStyle w:val="PL"/>
      </w:pPr>
      <w:r w:rsidRPr="00533C32">
        <w:t xml:space="preserve">      </w:t>
      </w:r>
      <w:proofErr w:type="spellStart"/>
      <w:r w:rsidRPr="00533C32">
        <w:t>requestBody</w:t>
      </w:r>
      <w:proofErr w:type="spellEnd"/>
      <w:r w:rsidRPr="00533C32">
        <w:t>:</w:t>
      </w:r>
    </w:p>
    <w:p w14:paraId="4EBFCD72" w14:textId="77777777" w:rsidR="00DA1E48" w:rsidRPr="00533C32" w:rsidRDefault="00DA1E48" w:rsidP="00885269">
      <w:pPr>
        <w:pStyle w:val="PL"/>
      </w:pPr>
      <w:r w:rsidRPr="00533C32">
        <w:t xml:space="preserve">        content:</w:t>
      </w:r>
    </w:p>
    <w:p w14:paraId="2F39687B" w14:textId="77777777" w:rsidR="00DA1E48" w:rsidRPr="00533C32" w:rsidRDefault="00DA1E48" w:rsidP="00885269">
      <w:pPr>
        <w:pStyle w:val="PL"/>
      </w:pPr>
      <w:r w:rsidRPr="00533C32">
        <w:t xml:space="preserve">          application/</w:t>
      </w:r>
      <w:proofErr w:type="spellStart"/>
      <w:r w:rsidRPr="00533C32">
        <w:t>json</w:t>
      </w:r>
      <w:proofErr w:type="spellEnd"/>
      <w:r w:rsidRPr="00533C32">
        <w:t>:</w:t>
      </w:r>
    </w:p>
    <w:p w14:paraId="4869F6E6" w14:textId="77777777" w:rsidR="00DA1E48" w:rsidRPr="00533C32" w:rsidRDefault="00DA1E48" w:rsidP="00885269">
      <w:pPr>
        <w:pStyle w:val="PL"/>
      </w:pPr>
      <w:r w:rsidRPr="00533C32">
        <w:t xml:space="preserve">            schema:</w:t>
      </w:r>
    </w:p>
    <w:p w14:paraId="2431A295" w14:textId="77777777" w:rsidR="00DA1E48" w:rsidRPr="00533C32" w:rsidRDefault="00DA1E48" w:rsidP="00885269">
      <w:pPr>
        <w:pStyle w:val="PL"/>
      </w:pPr>
      <w:r w:rsidRPr="00533C32">
        <w:t xml:space="preserve">              $ref: '#/components/schemas/</w:t>
      </w:r>
      <w:proofErr w:type="spellStart"/>
      <w:r>
        <w:t>MessageWaitingData</w:t>
      </w:r>
      <w:proofErr w:type="spellEnd"/>
      <w:r w:rsidRPr="00533C32">
        <w:t>'</w:t>
      </w:r>
    </w:p>
    <w:p w14:paraId="0A07E9FF" w14:textId="77777777" w:rsidR="00ED5832" w:rsidRPr="00533C32" w:rsidRDefault="00ED5832" w:rsidP="00885269">
      <w:pPr>
        <w:pStyle w:val="PL"/>
      </w:pPr>
      <w:r w:rsidRPr="00533C32">
        <w:t xml:space="preserve">        required: true</w:t>
      </w:r>
    </w:p>
    <w:p w14:paraId="1F36FD7B" w14:textId="77777777" w:rsidR="00DA1E48" w:rsidRPr="00533C32" w:rsidRDefault="00DA1E48" w:rsidP="00885269">
      <w:pPr>
        <w:pStyle w:val="PL"/>
      </w:pPr>
      <w:r w:rsidRPr="00533C32">
        <w:t xml:space="preserve">      responses:</w:t>
      </w:r>
    </w:p>
    <w:p w14:paraId="1BA718E0" w14:textId="77777777" w:rsidR="00DA1E48" w:rsidRPr="00533C32" w:rsidRDefault="00DA1E48" w:rsidP="00885269">
      <w:pPr>
        <w:pStyle w:val="PL"/>
      </w:pPr>
      <w:r w:rsidRPr="00533C32">
        <w:t xml:space="preserve">        '204':</w:t>
      </w:r>
    </w:p>
    <w:p w14:paraId="7471FDE6" w14:textId="77777777" w:rsidR="00DA1E48" w:rsidRPr="00533C32" w:rsidRDefault="00DA1E48" w:rsidP="00885269">
      <w:pPr>
        <w:pStyle w:val="PL"/>
      </w:pPr>
      <w:r w:rsidRPr="00533C32">
        <w:t xml:space="preserve">          description: Upon success, an empty response body shall be returned</w:t>
      </w:r>
    </w:p>
    <w:p w14:paraId="5426470E" w14:textId="77777777" w:rsidR="00DA1E48" w:rsidRPr="00533C32" w:rsidRDefault="00DA1E48" w:rsidP="00885269">
      <w:pPr>
        <w:pStyle w:val="PL"/>
      </w:pPr>
      <w:r w:rsidRPr="00533C32">
        <w:t xml:space="preserve">        default:</w:t>
      </w:r>
    </w:p>
    <w:p w14:paraId="5B80D081" w14:textId="77777777" w:rsidR="00DA1E48" w:rsidRPr="00533C32" w:rsidRDefault="00DA1E48" w:rsidP="00885269">
      <w:pPr>
        <w:pStyle w:val="PL"/>
      </w:pPr>
      <w:r w:rsidRPr="00533C32">
        <w:t xml:space="preserve">          description: Unexpected error</w:t>
      </w:r>
    </w:p>
    <w:p w14:paraId="77CBDEB2" w14:textId="77777777" w:rsidR="00DA1E48" w:rsidRPr="00533C32" w:rsidRDefault="00DA1E48" w:rsidP="00885269">
      <w:pPr>
        <w:pStyle w:val="PL"/>
      </w:pPr>
      <w:r w:rsidRPr="00533C32">
        <w:t xml:space="preserve">    delete:</w:t>
      </w:r>
    </w:p>
    <w:p w14:paraId="632B39D7" w14:textId="77777777" w:rsidR="00DA1E48" w:rsidRPr="00533C32" w:rsidRDefault="00DA1E48" w:rsidP="00885269">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0C56CB98"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Delete</w:t>
      </w:r>
      <w:r>
        <w:t>MessageWaitingData</w:t>
      </w:r>
      <w:proofErr w:type="spellEnd"/>
    </w:p>
    <w:p w14:paraId="78CD3B91" w14:textId="77777777" w:rsidR="00DA1E48" w:rsidRPr="00533C32" w:rsidRDefault="00DA1E48" w:rsidP="00885269">
      <w:pPr>
        <w:pStyle w:val="PL"/>
      </w:pPr>
      <w:r w:rsidRPr="00533C32">
        <w:t xml:space="preserve">      tags:</w:t>
      </w:r>
    </w:p>
    <w:p w14:paraId="7473101A" w14:textId="77777777" w:rsidR="00DA1E48" w:rsidRPr="00533C32" w:rsidRDefault="00DA1E48" w:rsidP="00885269">
      <w:pPr>
        <w:pStyle w:val="PL"/>
      </w:pPr>
      <w:r w:rsidRPr="00533C32">
        <w:t xml:space="preserve">        - </w:t>
      </w:r>
      <w:r>
        <w:t>Message Waiting Data</w:t>
      </w:r>
      <w:r w:rsidRPr="00533C32">
        <w:t xml:space="preserve"> (Document)</w:t>
      </w:r>
    </w:p>
    <w:p w14:paraId="7D3D9AF8" w14:textId="77777777" w:rsidR="00DA1E48" w:rsidRPr="00533C32" w:rsidRDefault="00DA1E48" w:rsidP="00885269">
      <w:pPr>
        <w:pStyle w:val="PL"/>
      </w:pPr>
      <w:r w:rsidRPr="00533C32">
        <w:t xml:space="preserve">      parameters:</w:t>
      </w:r>
    </w:p>
    <w:p w14:paraId="3F6F2118" w14:textId="77777777" w:rsidR="00DA1E48" w:rsidRPr="00533C32" w:rsidRDefault="00DA1E48" w:rsidP="00885269">
      <w:pPr>
        <w:pStyle w:val="PL"/>
      </w:pPr>
      <w:r w:rsidRPr="00533C32">
        <w:t xml:space="preserve">        - name: </w:t>
      </w:r>
      <w:proofErr w:type="spellStart"/>
      <w:r w:rsidRPr="00533C32">
        <w:t>ueId</w:t>
      </w:r>
      <w:proofErr w:type="spellEnd"/>
    </w:p>
    <w:p w14:paraId="25555915" w14:textId="77777777" w:rsidR="00DA1E48" w:rsidRPr="00533C32" w:rsidRDefault="00DA1E48" w:rsidP="00885269">
      <w:pPr>
        <w:pStyle w:val="PL"/>
      </w:pPr>
      <w:r w:rsidRPr="00533C32">
        <w:t xml:space="preserve">          in: path</w:t>
      </w:r>
    </w:p>
    <w:p w14:paraId="5647396B" w14:textId="77777777" w:rsidR="00DA1E48" w:rsidRPr="00533C32" w:rsidRDefault="00DA1E48" w:rsidP="00885269">
      <w:pPr>
        <w:pStyle w:val="PL"/>
      </w:pPr>
      <w:r w:rsidRPr="00533C32">
        <w:t xml:space="preserve">          description: UE id</w:t>
      </w:r>
    </w:p>
    <w:p w14:paraId="05729FF5" w14:textId="77777777" w:rsidR="00DA1E48" w:rsidRPr="00533C32" w:rsidRDefault="00DA1E48" w:rsidP="00885269">
      <w:pPr>
        <w:pStyle w:val="PL"/>
      </w:pPr>
      <w:r w:rsidRPr="00533C32">
        <w:t xml:space="preserve">          required: true</w:t>
      </w:r>
    </w:p>
    <w:p w14:paraId="196F2491" w14:textId="77777777" w:rsidR="00DA1E48" w:rsidRPr="00533C32" w:rsidRDefault="00DA1E48" w:rsidP="00885269">
      <w:pPr>
        <w:pStyle w:val="PL"/>
      </w:pPr>
      <w:r w:rsidRPr="00533C32">
        <w:t xml:space="preserve">          schema:</w:t>
      </w:r>
    </w:p>
    <w:p w14:paraId="57DA88BE" w14:textId="77777777" w:rsidR="00DA1E48" w:rsidRPr="00533C32" w:rsidRDefault="00DA1E48" w:rsidP="00885269">
      <w:pPr>
        <w:pStyle w:val="PL"/>
      </w:pPr>
      <w:r w:rsidRPr="00533C32">
        <w:t xml:space="preserve">            $ref: 'TS29571_CommonData.yaml#/components/schemas/</w:t>
      </w:r>
      <w:proofErr w:type="spellStart"/>
      <w:r w:rsidRPr="00533C32">
        <w:t>VarUeId</w:t>
      </w:r>
      <w:proofErr w:type="spellEnd"/>
      <w:r w:rsidRPr="00533C32">
        <w:t>'</w:t>
      </w:r>
    </w:p>
    <w:p w14:paraId="75BCD875" w14:textId="77777777" w:rsidR="00DA1E48" w:rsidRPr="00533C32" w:rsidRDefault="00DA1E48" w:rsidP="00885269">
      <w:pPr>
        <w:pStyle w:val="PL"/>
      </w:pPr>
      <w:r w:rsidRPr="00533C32">
        <w:t xml:space="preserve">      responses:</w:t>
      </w:r>
    </w:p>
    <w:p w14:paraId="68C8EEDF" w14:textId="77777777" w:rsidR="00DA1E48" w:rsidRPr="00533C32" w:rsidRDefault="00DA1E48" w:rsidP="00885269">
      <w:pPr>
        <w:pStyle w:val="PL"/>
      </w:pPr>
      <w:r w:rsidRPr="00533C32">
        <w:t xml:space="preserve">        '204':</w:t>
      </w:r>
    </w:p>
    <w:p w14:paraId="7F80D047" w14:textId="77777777" w:rsidR="00DA1E48" w:rsidRPr="00533C32" w:rsidRDefault="00DA1E48" w:rsidP="00885269">
      <w:pPr>
        <w:pStyle w:val="PL"/>
      </w:pPr>
      <w:r w:rsidRPr="00533C32">
        <w:t xml:space="preserve">          description: Upon success, an empty response body shall be returned</w:t>
      </w:r>
    </w:p>
    <w:p w14:paraId="0BC329E2" w14:textId="77777777" w:rsidR="00DA1E48" w:rsidRDefault="00DA1E48" w:rsidP="00885269">
      <w:pPr>
        <w:pStyle w:val="PL"/>
        <w:rPr>
          <w:lang w:eastAsia="zh-CN"/>
        </w:rPr>
      </w:pPr>
      <w:r w:rsidRPr="00533C32">
        <w:t xml:space="preserve">        default:</w:t>
      </w:r>
    </w:p>
    <w:p w14:paraId="592A80C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E9ACBD9" w14:textId="77777777" w:rsidR="00A0150A" w:rsidRDefault="00A0150A" w:rsidP="00885269">
      <w:pPr>
        <w:pStyle w:val="PL"/>
        <w:rPr>
          <w:lang w:eastAsia="zh-CN"/>
        </w:rPr>
      </w:pPr>
    </w:p>
    <w:p w14:paraId="238B2C36" w14:textId="77777777" w:rsidR="00DA1E48" w:rsidRPr="00533C32" w:rsidRDefault="00DA1E48" w:rsidP="00885269">
      <w:pPr>
        <w:pStyle w:val="PL"/>
        <w:rPr>
          <w:lang w:eastAsia="zh-CN"/>
        </w:rPr>
      </w:pPr>
      <w:r w:rsidRPr="00533C32">
        <w:t xml:space="preserve">    patch:</w:t>
      </w:r>
    </w:p>
    <w:p w14:paraId="2D2BC812" w14:textId="77777777" w:rsidR="00DA1E48" w:rsidRPr="00533C32" w:rsidRDefault="00DA1E48" w:rsidP="00885269">
      <w:pPr>
        <w:pStyle w:val="PL"/>
      </w:pPr>
      <w:r w:rsidRPr="00533C32">
        <w:t xml:space="preserve">      summary: Modify </w:t>
      </w:r>
      <w:r>
        <w:t>the Message Waiting Data of the UE</w:t>
      </w:r>
    </w:p>
    <w:p w14:paraId="03A713B7"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Modify</w:t>
      </w:r>
      <w:r>
        <w:t>MessageWaitingData</w:t>
      </w:r>
      <w:proofErr w:type="spellEnd"/>
    </w:p>
    <w:p w14:paraId="3BABF74C" w14:textId="77777777" w:rsidR="00DA1E48" w:rsidRPr="00533C32" w:rsidRDefault="00DA1E48" w:rsidP="00885269">
      <w:pPr>
        <w:pStyle w:val="PL"/>
      </w:pPr>
      <w:r w:rsidRPr="00533C32">
        <w:t xml:space="preserve">      tags:</w:t>
      </w:r>
    </w:p>
    <w:p w14:paraId="4F3AF1B4" w14:textId="77777777" w:rsidR="00DA1E48" w:rsidRPr="00533C32" w:rsidRDefault="00DA1E48" w:rsidP="00885269">
      <w:pPr>
        <w:pStyle w:val="PL"/>
      </w:pPr>
      <w:r w:rsidRPr="00533C32">
        <w:t xml:space="preserve">        - </w:t>
      </w:r>
      <w:r>
        <w:t>Message Waiting Data</w:t>
      </w:r>
      <w:r w:rsidRPr="00533C32">
        <w:t xml:space="preserve"> (Document)</w:t>
      </w:r>
    </w:p>
    <w:p w14:paraId="23577117" w14:textId="77777777" w:rsidR="00DA1E48" w:rsidRPr="00533C32" w:rsidRDefault="00DA1E48" w:rsidP="00885269">
      <w:pPr>
        <w:pStyle w:val="PL"/>
      </w:pPr>
      <w:r w:rsidRPr="00533C32">
        <w:t xml:space="preserve">      parameters:</w:t>
      </w:r>
    </w:p>
    <w:p w14:paraId="6C9A4C01" w14:textId="77777777" w:rsidR="00DA1E48" w:rsidRPr="00533C32" w:rsidRDefault="00DA1E48" w:rsidP="00885269">
      <w:pPr>
        <w:pStyle w:val="PL"/>
      </w:pPr>
      <w:r w:rsidRPr="00533C32">
        <w:lastRenderedPageBreak/>
        <w:t xml:space="preserve">        - name: </w:t>
      </w:r>
      <w:proofErr w:type="spellStart"/>
      <w:r w:rsidRPr="00533C32">
        <w:t>ueId</w:t>
      </w:r>
      <w:proofErr w:type="spellEnd"/>
    </w:p>
    <w:p w14:paraId="7662BB98" w14:textId="77777777" w:rsidR="00DA1E48" w:rsidRPr="00533C32" w:rsidRDefault="00DA1E48" w:rsidP="00885269">
      <w:pPr>
        <w:pStyle w:val="PL"/>
      </w:pPr>
      <w:r w:rsidRPr="00533C32">
        <w:t xml:space="preserve">          in: path</w:t>
      </w:r>
    </w:p>
    <w:p w14:paraId="44C3B286" w14:textId="77777777" w:rsidR="00DA1E48" w:rsidRPr="00533C32" w:rsidRDefault="00DA1E48" w:rsidP="00885269">
      <w:pPr>
        <w:pStyle w:val="PL"/>
      </w:pPr>
      <w:r w:rsidRPr="00533C32">
        <w:t xml:space="preserve">          description: UE id</w:t>
      </w:r>
    </w:p>
    <w:p w14:paraId="22A4A5B5" w14:textId="77777777" w:rsidR="00DA1E48" w:rsidRPr="00533C32" w:rsidRDefault="00DA1E48" w:rsidP="00885269">
      <w:pPr>
        <w:pStyle w:val="PL"/>
      </w:pPr>
      <w:r w:rsidRPr="00533C32">
        <w:t xml:space="preserve">          required: true</w:t>
      </w:r>
    </w:p>
    <w:p w14:paraId="2175E13B" w14:textId="77777777" w:rsidR="00DA1E48" w:rsidRPr="00533C32" w:rsidRDefault="00DA1E48" w:rsidP="00885269">
      <w:pPr>
        <w:pStyle w:val="PL"/>
      </w:pPr>
      <w:r w:rsidRPr="00533C32">
        <w:t xml:space="preserve">          schema:</w:t>
      </w:r>
    </w:p>
    <w:p w14:paraId="424E4B0E" w14:textId="77777777" w:rsidR="00DA1E48" w:rsidRPr="00533C32" w:rsidRDefault="00DA1E48" w:rsidP="00885269">
      <w:pPr>
        <w:pStyle w:val="PL"/>
      </w:pPr>
      <w:r w:rsidRPr="00533C32">
        <w:t xml:space="preserve">            $ref: 'TS29571_CommonData.yaml#/components/schemas/</w:t>
      </w:r>
      <w:proofErr w:type="spellStart"/>
      <w:r w:rsidRPr="00533C32">
        <w:t>VarUeId</w:t>
      </w:r>
      <w:proofErr w:type="spellEnd"/>
      <w:r w:rsidRPr="00533C32">
        <w:t>'</w:t>
      </w:r>
    </w:p>
    <w:p w14:paraId="50A241E2" w14:textId="77777777" w:rsidR="00DA1E48" w:rsidRPr="00533C32" w:rsidRDefault="00DA1E48" w:rsidP="00885269">
      <w:pPr>
        <w:pStyle w:val="PL"/>
      </w:pPr>
      <w:r w:rsidRPr="00533C32">
        <w:t xml:space="preserve">      </w:t>
      </w:r>
      <w:proofErr w:type="spellStart"/>
      <w:r w:rsidRPr="00533C32">
        <w:t>requestBody</w:t>
      </w:r>
      <w:proofErr w:type="spellEnd"/>
      <w:r w:rsidRPr="00533C32">
        <w:t>:</w:t>
      </w:r>
    </w:p>
    <w:p w14:paraId="7BC66738" w14:textId="77777777" w:rsidR="00DA1E48" w:rsidRPr="00533C32" w:rsidRDefault="00DA1E48" w:rsidP="00885269">
      <w:pPr>
        <w:pStyle w:val="PL"/>
      </w:pPr>
      <w:r w:rsidRPr="00533C32">
        <w:t xml:space="preserve">        content:</w:t>
      </w:r>
    </w:p>
    <w:p w14:paraId="0572D3AC" w14:textId="77777777" w:rsidR="00DA1E48" w:rsidRPr="00533C32" w:rsidRDefault="00DA1E48" w:rsidP="00885269">
      <w:pPr>
        <w:pStyle w:val="PL"/>
      </w:pPr>
      <w:r w:rsidRPr="00533C32">
        <w:t xml:space="preserve">          application/</w:t>
      </w:r>
      <w:proofErr w:type="spellStart"/>
      <w:r w:rsidRPr="00533C32">
        <w:t>json-patch+json</w:t>
      </w:r>
      <w:proofErr w:type="spellEnd"/>
      <w:r w:rsidRPr="00533C32">
        <w:t>:</w:t>
      </w:r>
    </w:p>
    <w:p w14:paraId="212F1892" w14:textId="77777777" w:rsidR="00DA1E48" w:rsidRPr="00533C32" w:rsidRDefault="00DA1E48" w:rsidP="00885269">
      <w:pPr>
        <w:pStyle w:val="PL"/>
      </w:pPr>
      <w:r w:rsidRPr="00533C32">
        <w:t xml:space="preserve">            schema:</w:t>
      </w:r>
    </w:p>
    <w:p w14:paraId="26CE5D86" w14:textId="77777777" w:rsidR="00DA1E48" w:rsidRPr="00533C32" w:rsidRDefault="00DA1E48" w:rsidP="00885269">
      <w:pPr>
        <w:pStyle w:val="PL"/>
      </w:pPr>
      <w:r w:rsidRPr="00533C32">
        <w:t xml:space="preserve">              type: array</w:t>
      </w:r>
    </w:p>
    <w:p w14:paraId="55E6B844" w14:textId="77777777" w:rsidR="00DA1E48" w:rsidRPr="00533C32" w:rsidRDefault="00DA1E48" w:rsidP="00885269">
      <w:pPr>
        <w:pStyle w:val="PL"/>
      </w:pPr>
      <w:r w:rsidRPr="00533C32">
        <w:t xml:space="preserve">              items:</w:t>
      </w:r>
    </w:p>
    <w:p w14:paraId="0F37F9B3" w14:textId="77777777" w:rsidR="00DA1E48" w:rsidRPr="00533C32" w:rsidRDefault="00DA1E48" w:rsidP="00885269">
      <w:pPr>
        <w:pStyle w:val="PL"/>
      </w:pPr>
      <w:r w:rsidRPr="00533C32">
        <w:t xml:space="preserve">                $ref: 'TS29571_CommonData.yaml#/components/schemas/</w:t>
      </w:r>
      <w:proofErr w:type="spellStart"/>
      <w:r w:rsidRPr="00533C32">
        <w:t>PatchItem</w:t>
      </w:r>
      <w:proofErr w:type="spellEnd"/>
      <w:r w:rsidRPr="00533C32">
        <w:t>'</w:t>
      </w:r>
    </w:p>
    <w:p w14:paraId="7172F834" w14:textId="77777777" w:rsidR="00DA1E48" w:rsidRPr="00533C32" w:rsidRDefault="00DA1E48" w:rsidP="00885269">
      <w:pPr>
        <w:pStyle w:val="PL"/>
      </w:pPr>
      <w:r w:rsidRPr="00533C32">
        <w:t xml:space="preserve">              </w:t>
      </w:r>
      <w:proofErr w:type="spellStart"/>
      <w:r w:rsidRPr="00533C32">
        <w:t>minItems</w:t>
      </w:r>
      <w:proofErr w:type="spellEnd"/>
      <w:r w:rsidRPr="00533C32">
        <w:t>: 1</w:t>
      </w:r>
    </w:p>
    <w:p w14:paraId="62A8DB39" w14:textId="77777777" w:rsidR="00DA1E48" w:rsidRPr="00533C32" w:rsidRDefault="00DA1E48" w:rsidP="00885269">
      <w:pPr>
        <w:pStyle w:val="PL"/>
      </w:pPr>
      <w:r w:rsidRPr="00533C32">
        <w:t xml:space="preserve">        required: true</w:t>
      </w:r>
    </w:p>
    <w:p w14:paraId="02EF0F20" w14:textId="77777777" w:rsidR="00DA1E48" w:rsidRPr="00533C32" w:rsidRDefault="00DA1E48" w:rsidP="00885269">
      <w:pPr>
        <w:pStyle w:val="PL"/>
      </w:pPr>
      <w:r w:rsidRPr="00533C32">
        <w:t xml:space="preserve">      responses:</w:t>
      </w:r>
    </w:p>
    <w:p w14:paraId="2823E3F1" w14:textId="77777777" w:rsidR="00DA1E48" w:rsidRPr="00533C32" w:rsidRDefault="00DA1E48" w:rsidP="00885269">
      <w:pPr>
        <w:pStyle w:val="PL"/>
      </w:pPr>
      <w:r w:rsidRPr="00533C32">
        <w:t xml:space="preserve">        '204':</w:t>
      </w:r>
    </w:p>
    <w:p w14:paraId="03EC5991" w14:textId="77777777" w:rsidR="00DA1E48" w:rsidRPr="00533C32" w:rsidRDefault="00DA1E48" w:rsidP="00885269">
      <w:pPr>
        <w:pStyle w:val="PL"/>
      </w:pPr>
      <w:r w:rsidRPr="00533C32">
        <w:t xml:space="preserve">          description: Successful response</w:t>
      </w:r>
    </w:p>
    <w:p w14:paraId="1D34BEF5" w14:textId="77777777" w:rsidR="00DA1E48" w:rsidRPr="00533C32" w:rsidRDefault="00DA1E48" w:rsidP="00885269">
      <w:pPr>
        <w:pStyle w:val="PL"/>
      </w:pPr>
      <w:r w:rsidRPr="00533C32">
        <w:t xml:space="preserve">        '403':</w:t>
      </w:r>
    </w:p>
    <w:p w14:paraId="0B8E8816" w14:textId="77777777" w:rsidR="00DA1E48" w:rsidRPr="00533C32" w:rsidRDefault="00DA1E48" w:rsidP="00885269">
      <w:pPr>
        <w:pStyle w:val="PL"/>
      </w:pPr>
      <w:r w:rsidRPr="00533C32">
        <w:t xml:space="preserve">          $ref: 'TS29571_CommonData.yaml#/components/responses/403'</w:t>
      </w:r>
    </w:p>
    <w:p w14:paraId="7607679D" w14:textId="77777777" w:rsidR="00DA1E48" w:rsidRPr="00533C32" w:rsidRDefault="00DA1E48" w:rsidP="00885269">
      <w:pPr>
        <w:pStyle w:val="PL"/>
      </w:pPr>
      <w:r w:rsidRPr="00533C32">
        <w:t xml:space="preserve">        '404':</w:t>
      </w:r>
    </w:p>
    <w:p w14:paraId="151EF803" w14:textId="77777777" w:rsidR="00DA1E48" w:rsidRPr="00533C32" w:rsidRDefault="00DA1E48" w:rsidP="00885269">
      <w:pPr>
        <w:pStyle w:val="PL"/>
      </w:pPr>
      <w:r w:rsidRPr="00533C32">
        <w:t xml:space="preserve">          $ref: 'TS29571_CommonData.yaml#/components/responses/404'</w:t>
      </w:r>
    </w:p>
    <w:p w14:paraId="601D35DF" w14:textId="77777777" w:rsidR="00DA1E48" w:rsidRDefault="00DA1E48" w:rsidP="00885269">
      <w:pPr>
        <w:pStyle w:val="PL"/>
        <w:rPr>
          <w:lang w:eastAsia="zh-CN"/>
        </w:rPr>
      </w:pPr>
      <w:r w:rsidRPr="00533C32">
        <w:t xml:space="preserve">        default:</w:t>
      </w:r>
    </w:p>
    <w:p w14:paraId="5BA8A159"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F42BE67" w14:textId="77777777" w:rsidR="00A0150A" w:rsidRDefault="00A0150A" w:rsidP="00885269">
      <w:pPr>
        <w:pStyle w:val="PL"/>
        <w:rPr>
          <w:lang w:eastAsia="zh-CN"/>
        </w:rPr>
      </w:pPr>
    </w:p>
    <w:p w14:paraId="6E8F64E9" w14:textId="77777777" w:rsidR="00DA1E48" w:rsidRPr="00533C32" w:rsidRDefault="00DA1E48" w:rsidP="00885269">
      <w:pPr>
        <w:pStyle w:val="PL"/>
      </w:pPr>
      <w:r w:rsidRPr="00533C32">
        <w:t xml:space="preserve">    get:</w:t>
      </w:r>
    </w:p>
    <w:p w14:paraId="0E1F2347" w14:textId="77777777" w:rsidR="00DA1E48" w:rsidRPr="00533C32" w:rsidRDefault="00DA1E48" w:rsidP="00885269">
      <w:pPr>
        <w:pStyle w:val="PL"/>
      </w:pPr>
      <w:r w:rsidRPr="00533C32">
        <w:t xml:space="preserve">      summary: Retrieves the </w:t>
      </w:r>
      <w:r>
        <w:t>Message Waiting D</w:t>
      </w:r>
      <w:r w:rsidRPr="00533C32">
        <w:t xml:space="preserve">ata of </w:t>
      </w:r>
      <w:r>
        <w:t>the</w:t>
      </w:r>
      <w:r w:rsidRPr="00533C32">
        <w:t xml:space="preserve"> UE</w:t>
      </w:r>
    </w:p>
    <w:p w14:paraId="5B990C2B" w14:textId="77777777" w:rsidR="00DA1E48" w:rsidRPr="00533C32" w:rsidRDefault="00DA1E48" w:rsidP="00885269">
      <w:pPr>
        <w:pStyle w:val="PL"/>
      </w:pPr>
      <w:r w:rsidRPr="00533C32">
        <w:t xml:space="preserve">      </w:t>
      </w:r>
      <w:proofErr w:type="spellStart"/>
      <w:r w:rsidRPr="00533C32">
        <w:t>operationId</w:t>
      </w:r>
      <w:proofErr w:type="spellEnd"/>
      <w:r w:rsidRPr="00533C32">
        <w:t xml:space="preserve">: </w:t>
      </w:r>
      <w:proofErr w:type="spellStart"/>
      <w:r w:rsidRPr="00533C32">
        <w:t>Query</w:t>
      </w:r>
      <w:r>
        <w:t>MessageWaitingData</w:t>
      </w:r>
      <w:proofErr w:type="spellEnd"/>
    </w:p>
    <w:p w14:paraId="1974C25D" w14:textId="77777777" w:rsidR="00DA1E48" w:rsidRPr="00533C32" w:rsidRDefault="00DA1E48" w:rsidP="00885269">
      <w:pPr>
        <w:pStyle w:val="PL"/>
      </w:pPr>
      <w:r w:rsidRPr="00533C32">
        <w:t xml:space="preserve">      tags:</w:t>
      </w:r>
    </w:p>
    <w:p w14:paraId="2F511D1D" w14:textId="77777777" w:rsidR="00DA1E48" w:rsidRPr="00533C32" w:rsidRDefault="00DA1E48" w:rsidP="00885269">
      <w:pPr>
        <w:pStyle w:val="PL"/>
      </w:pPr>
      <w:r w:rsidRPr="00533C32">
        <w:t xml:space="preserve">        - </w:t>
      </w:r>
      <w:r>
        <w:t>Message Waiting Data</w:t>
      </w:r>
      <w:r w:rsidRPr="00533C32">
        <w:t xml:space="preserve"> (Document)</w:t>
      </w:r>
    </w:p>
    <w:p w14:paraId="55D6A545" w14:textId="77777777" w:rsidR="00DA1E48" w:rsidRPr="00533C32" w:rsidRDefault="00DA1E48" w:rsidP="00885269">
      <w:pPr>
        <w:pStyle w:val="PL"/>
      </w:pPr>
      <w:r w:rsidRPr="00533C32">
        <w:t xml:space="preserve">      parameters:</w:t>
      </w:r>
    </w:p>
    <w:p w14:paraId="268F29B3" w14:textId="77777777" w:rsidR="00DA1E48" w:rsidRPr="00533C32" w:rsidRDefault="00DA1E48" w:rsidP="00885269">
      <w:pPr>
        <w:pStyle w:val="PL"/>
      </w:pPr>
      <w:r w:rsidRPr="00533C32">
        <w:t xml:space="preserve">        - name: </w:t>
      </w:r>
      <w:proofErr w:type="spellStart"/>
      <w:r w:rsidRPr="00533C32">
        <w:t>ueId</w:t>
      </w:r>
      <w:proofErr w:type="spellEnd"/>
    </w:p>
    <w:p w14:paraId="5D3F8580" w14:textId="77777777" w:rsidR="00DA1E48" w:rsidRPr="00533C32" w:rsidRDefault="00DA1E48" w:rsidP="00885269">
      <w:pPr>
        <w:pStyle w:val="PL"/>
      </w:pPr>
      <w:r w:rsidRPr="00533C32">
        <w:t xml:space="preserve">          in: path</w:t>
      </w:r>
    </w:p>
    <w:p w14:paraId="68F178A8" w14:textId="77777777" w:rsidR="00DA1E48" w:rsidRPr="00533C32" w:rsidRDefault="00DA1E48" w:rsidP="00885269">
      <w:pPr>
        <w:pStyle w:val="PL"/>
      </w:pPr>
      <w:r w:rsidRPr="00533C32">
        <w:t xml:space="preserve">          description: UE id</w:t>
      </w:r>
    </w:p>
    <w:p w14:paraId="12AEBA39" w14:textId="77777777" w:rsidR="00DA1E48" w:rsidRPr="00533C32" w:rsidRDefault="00DA1E48" w:rsidP="00885269">
      <w:pPr>
        <w:pStyle w:val="PL"/>
      </w:pPr>
      <w:r w:rsidRPr="00533C32">
        <w:t xml:space="preserve">          required: true</w:t>
      </w:r>
    </w:p>
    <w:p w14:paraId="542AD37B" w14:textId="77777777" w:rsidR="00DA1E48" w:rsidRPr="00533C32" w:rsidRDefault="00DA1E48" w:rsidP="00885269">
      <w:pPr>
        <w:pStyle w:val="PL"/>
      </w:pPr>
      <w:r w:rsidRPr="00533C32">
        <w:t xml:space="preserve">          schema:</w:t>
      </w:r>
    </w:p>
    <w:p w14:paraId="09FFE70F" w14:textId="77777777" w:rsidR="00DA1E48" w:rsidRPr="00533C32" w:rsidRDefault="00DA1E48"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394FE7F7" w14:textId="77777777" w:rsidR="00DA1E48" w:rsidRPr="00533C32" w:rsidRDefault="00DA1E48" w:rsidP="00885269">
      <w:pPr>
        <w:pStyle w:val="PL"/>
        <w:rPr>
          <w:lang w:eastAsia="zh-CN"/>
        </w:rPr>
      </w:pPr>
      <w:r w:rsidRPr="00533C32">
        <w:rPr>
          <w:lang w:eastAsia="zh-CN"/>
        </w:rPr>
        <w:t xml:space="preserve">        - name: fields</w:t>
      </w:r>
    </w:p>
    <w:p w14:paraId="4982CD71" w14:textId="77777777" w:rsidR="00DA1E48" w:rsidRPr="00533C32" w:rsidRDefault="00DA1E48" w:rsidP="00885269">
      <w:pPr>
        <w:pStyle w:val="PL"/>
        <w:rPr>
          <w:lang w:eastAsia="zh-CN"/>
        </w:rPr>
      </w:pPr>
      <w:r w:rsidRPr="00533C32">
        <w:rPr>
          <w:lang w:eastAsia="zh-CN"/>
        </w:rPr>
        <w:t xml:space="preserve">          in: query</w:t>
      </w:r>
    </w:p>
    <w:p w14:paraId="3A10324E" w14:textId="77777777" w:rsidR="00DA1E48" w:rsidRPr="00533C32" w:rsidRDefault="00DA1E48" w:rsidP="00885269">
      <w:pPr>
        <w:pStyle w:val="PL"/>
        <w:rPr>
          <w:lang w:eastAsia="zh-CN"/>
        </w:rPr>
      </w:pPr>
      <w:r w:rsidRPr="00533C32">
        <w:rPr>
          <w:lang w:eastAsia="zh-CN"/>
        </w:rPr>
        <w:t xml:space="preserve">          description: attributes to be retrieved</w:t>
      </w:r>
    </w:p>
    <w:p w14:paraId="1A66B467" w14:textId="77777777" w:rsidR="00DA1E48" w:rsidRPr="00533C32" w:rsidRDefault="00DA1E48" w:rsidP="00885269">
      <w:pPr>
        <w:pStyle w:val="PL"/>
        <w:rPr>
          <w:lang w:eastAsia="zh-CN"/>
        </w:rPr>
      </w:pPr>
      <w:r w:rsidRPr="00533C32">
        <w:rPr>
          <w:lang w:eastAsia="zh-CN"/>
        </w:rPr>
        <w:t xml:space="preserve">          required: false</w:t>
      </w:r>
    </w:p>
    <w:p w14:paraId="712393A1" w14:textId="77777777" w:rsidR="00DA1E48" w:rsidRPr="00533C32" w:rsidRDefault="00DA1E48" w:rsidP="00885269">
      <w:pPr>
        <w:pStyle w:val="PL"/>
        <w:rPr>
          <w:lang w:eastAsia="zh-CN"/>
        </w:rPr>
      </w:pPr>
      <w:r w:rsidRPr="00533C32">
        <w:rPr>
          <w:lang w:eastAsia="zh-CN"/>
        </w:rPr>
        <w:t xml:space="preserve">          schema:</w:t>
      </w:r>
    </w:p>
    <w:p w14:paraId="7CE37AE0" w14:textId="77777777" w:rsidR="00DA1E48" w:rsidRPr="00533C32" w:rsidRDefault="00DA1E48" w:rsidP="00885269">
      <w:pPr>
        <w:pStyle w:val="PL"/>
        <w:rPr>
          <w:lang w:eastAsia="zh-CN"/>
        </w:rPr>
      </w:pPr>
      <w:r w:rsidRPr="00533C32">
        <w:rPr>
          <w:lang w:eastAsia="zh-CN"/>
        </w:rPr>
        <w:t xml:space="preserve">            type: array</w:t>
      </w:r>
    </w:p>
    <w:p w14:paraId="3DEDD916" w14:textId="77777777" w:rsidR="00DA1E48" w:rsidRPr="00533C32" w:rsidRDefault="00DA1E48" w:rsidP="00885269">
      <w:pPr>
        <w:pStyle w:val="PL"/>
        <w:rPr>
          <w:lang w:eastAsia="zh-CN"/>
        </w:rPr>
      </w:pPr>
      <w:r w:rsidRPr="00533C32">
        <w:rPr>
          <w:lang w:eastAsia="zh-CN"/>
        </w:rPr>
        <w:t xml:space="preserve">            items:</w:t>
      </w:r>
    </w:p>
    <w:p w14:paraId="68AE089E" w14:textId="77777777" w:rsidR="00DA1E48" w:rsidRPr="00533C32" w:rsidRDefault="00DA1E48" w:rsidP="00885269">
      <w:pPr>
        <w:pStyle w:val="PL"/>
        <w:rPr>
          <w:lang w:eastAsia="zh-CN"/>
        </w:rPr>
      </w:pPr>
      <w:r w:rsidRPr="00533C32">
        <w:rPr>
          <w:lang w:eastAsia="zh-CN"/>
        </w:rPr>
        <w:t xml:space="preserve">              type: string</w:t>
      </w:r>
    </w:p>
    <w:p w14:paraId="778D7740" w14:textId="77777777" w:rsidR="00DA1E48" w:rsidRPr="00533C32" w:rsidRDefault="00DA1E48"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0924DAFF" w14:textId="77777777" w:rsidR="00DA1E48" w:rsidRPr="00533C32" w:rsidRDefault="00DA1E48" w:rsidP="00885269">
      <w:pPr>
        <w:pStyle w:val="PL"/>
      </w:pPr>
      <w:r w:rsidRPr="00533C32">
        <w:t xml:space="preserve">          style: form</w:t>
      </w:r>
    </w:p>
    <w:p w14:paraId="65F22F24" w14:textId="77777777" w:rsidR="00DA1E48" w:rsidRPr="00533C32" w:rsidRDefault="00DA1E48" w:rsidP="00885269">
      <w:pPr>
        <w:pStyle w:val="PL"/>
        <w:rPr>
          <w:lang w:eastAsia="zh-CN"/>
        </w:rPr>
      </w:pPr>
      <w:r w:rsidRPr="00533C32">
        <w:t xml:space="preserve">          explode: false</w:t>
      </w:r>
    </w:p>
    <w:p w14:paraId="1707755C" w14:textId="77777777" w:rsidR="00DA1E48" w:rsidRPr="00533C32" w:rsidRDefault="00DA1E48" w:rsidP="00885269">
      <w:pPr>
        <w:pStyle w:val="PL"/>
      </w:pPr>
      <w:r w:rsidRPr="00533C32">
        <w:t xml:space="preserve">        - name: supported-features</w:t>
      </w:r>
    </w:p>
    <w:p w14:paraId="142E18E0" w14:textId="77777777" w:rsidR="00DA1E48" w:rsidRPr="00533C32" w:rsidRDefault="00DA1E48" w:rsidP="00885269">
      <w:pPr>
        <w:pStyle w:val="PL"/>
      </w:pPr>
      <w:r w:rsidRPr="00533C32">
        <w:t xml:space="preserve">          in: query</w:t>
      </w:r>
    </w:p>
    <w:p w14:paraId="477D03AB" w14:textId="77777777" w:rsidR="00DA1E48" w:rsidRPr="00533C32" w:rsidRDefault="00DA1E48" w:rsidP="00885269">
      <w:pPr>
        <w:pStyle w:val="PL"/>
      </w:pPr>
      <w:r w:rsidRPr="00533C32">
        <w:t xml:space="preserve">          description: Supported Features</w:t>
      </w:r>
    </w:p>
    <w:p w14:paraId="22029D1A" w14:textId="77777777" w:rsidR="00DA1E48" w:rsidRPr="00533C32" w:rsidRDefault="00DA1E48" w:rsidP="00885269">
      <w:pPr>
        <w:pStyle w:val="PL"/>
      </w:pPr>
      <w:r w:rsidRPr="00533C32">
        <w:t xml:space="preserve">          schema:</w:t>
      </w:r>
    </w:p>
    <w:p w14:paraId="5951AA16" w14:textId="77777777" w:rsidR="00DA1E48" w:rsidRPr="00533C32" w:rsidRDefault="00DA1E48"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CF6FE50" w14:textId="77777777" w:rsidR="00DA1E48" w:rsidRPr="00533C32" w:rsidRDefault="00DA1E48" w:rsidP="00885269">
      <w:pPr>
        <w:pStyle w:val="PL"/>
      </w:pPr>
      <w:r w:rsidRPr="00533C32">
        <w:t xml:space="preserve">      responses:</w:t>
      </w:r>
    </w:p>
    <w:p w14:paraId="1A870141" w14:textId="77777777" w:rsidR="00DA1E48" w:rsidRPr="00533C32" w:rsidRDefault="00DA1E48" w:rsidP="00885269">
      <w:pPr>
        <w:pStyle w:val="PL"/>
      </w:pPr>
      <w:r w:rsidRPr="00533C32">
        <w:t xml:space="preserve">        '200':</w:t>
      </w:r>
    </w:p>
    <w:p w14:paraId="4847EB50" w14:textId="77777777" w:rsidR="00DA1E48" w:rsidRPr="00533C32" w:rsidRDefault="00DA1E48" w:rsidP="00885269">
      <w:pPr>
        <w:pStyle w:val="PL"/>
      </w:pPr>
      <w:r w:rsidRPr="00533C32">
        <w:t xml:space="preserve">          description: Expected response to a valid request</w:t>
      </w:r>
    </w:p>
    <w:p w14:paraId="0A1B2798" w14:textId="77777777" w:rsidR="00DA1E48" w:rsidRPr="00533C32" w:rsidRDefault="00DA1E48" w:rsidP="00885269">
      <w:pPr>
        <w:pStyle w:val="PL"/>
      </w:pPr>
      <w:r w:rsidRPr="00533C32">
        <w:t xml:space="preserve">          content:</w:t>
      </w:r>
    </w:p>
    <w:p w14:paraId="4ECAA94A" w14:textId="77777777" w:rsidR="00DA1E48" w:rsidRPr="00533C32" w:rsidRDefault="00DA1E48" w:rsidP="00885269">
      <w:pPr>
        <w:pStyle w:val="PL"/>
      </w:pPr>
      <w:r w:rsidRPr="00533C32">
        <w:t xml:space="preserve">            application/</w:t>
      </w:r>
      <w:proofErr w:type="spellStart"/>
      <w:r w:rsidRPr="00533C32">
        <w:t>json</w:t>
      </w:r>
      <w:proofErr w:type="spellEnd"/>
      <w:r w:rsidRPr="00533C32">
        <w:t>:</w:t>
      </w:r>
    </w:p>
    <w:p w14:paraId="4FCD6921" w14:textId="77777777" w:rsidR="00DA1E48" w:rsidRPr="00533C32" w:rsidRDefault="00DA1E48" w:rsidP="00885269">
      <w:pPr>
        <w:pStyle w:val="PL"/>
      </w:pPr>
      <w:r w:rsidRPr="00533C32">
        <w:t xml:space="preserve">              schema:</w:t>
      </w:r>
    </w:p>
    <w:p w14:paraId="1646EA63" w14:textId="77777777" w:rsidR="00DA1E48" w:rsidRPr="00533C32" w:rsidRDefault="00DA1E48" w:rsidP="00885269">
      <w:pPr>
        <w:pStyle w:val="PL"/>
      </w:pPr>
      <w:r w:rsidRPr="00533C32">
        <w:t xml:space="preserve">                $ref: '#/components/schemas/</w:t>
      </w:r>
      <w:proofErr w:type="spellStart"/>
      <w:r>
        <w:t>MessageWaitingData</w:t>
      </w:r>
      <w:proofErr w:type="spellEnd"/>
      <w:r w:rsidRPr="00533C32">
        <w:t>'</w:t>
      </w:r>
    </w:p>
    <w:p w14:paraId="399A91CF" w14:textId="77777777" w:rsidR="00DA1E48" w:rsidRDefault="00DA1E48" w:rsidP="00885269">
      <w:pPr>
        <w:pStyle w:val="PL"/>
        <w:rPr>
          <w:lang w:eastAsia="zh-CN"/>
        </w:rPr>
      </w:pPr>
      <w:r w:rsidRPr="00533C32">
        <w:t xml:space="preserve">        default:</w:t>
      </w:r>
    </w:p>
    <w:p w14:paraId="79D894BA"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4CE9E4F" w14:textId="77777777" w:rsidR="007C4061" w:rsidRPr="00533C32" w:rsidRDefault="007C4061" w:rsidP="00885269">
      <w:pPr>
        <w:pStyle w:val="PL"/>
      </w:pPr>
    </w:p>
    <w:p w14:paraId="059BDE32" w14:textId="77777777" w:rsidR="007C4061" w:rsidRPr="00533C32" w:rsidRDefault="007C4061" w:rsidP="00885269">
      <w:pPr>
        <w:pStyle w:val="PL"/>
      </w:pPr>
      <w:r w:rsidRPr="00533C32">
        <w:t xml:space="preserve">  /subscription-data/{ueId}/{servingPlmnId}/provisioned-data/sms-mng-data:</w:t>
      </w:r>
    </w:p>
    <w:p w14:paraId="47A7DF0F" w14:textId="77777777" w:rsidR="007C4061" w:rsidRPr="00533C32" w:rsidRDefault="007C4061" w:rsidP="00885269">
      <w:pPr>
        <w:pStyle w:val="PL"/>
      </w:pPr>
      <w:r w:rsidRPr="00533C32">
        <w:t xml:space="preserve">    get:</w:t>
      </w:r>
    </w:p>
    <w:p w14:paraId="0E251373" w14:textId="77777777" w:rsidR="007C4061" w:rsidRPr="00533C32" w:rsidRDefault="007C4061" w:rsidP="00885269">
      <w:pPr>
        <w:pStyle w:val="PL"/>
      </w:pPr>
      <w:r w:rsidRPr="00533C32">
        <w:t xml:space="preserve">      summary: Retrieves the SMS management subscription data of a UE</w:t>
      </w:r>
    </w:p>
    <w:p w14:paraId="3F67E3D1"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QuerySmsMngData</w:t>
      </w:r>
      <w:proofErr w:type="spellEnd"/>
    </w:p>
    <w:p w14:paraId="0F9B95E1" w14:textId="77777777" w:rsidR="007C4061" w:rsidRPr="00533C32" w:rsidRDefault="007C4061" w:rsidP="00885269">
      <w:pPr>
        <w:pStyle w:val="PL"/>
      </w:pPr>
      <w:r w:rsidRPr="00533C32">
        <w:t xml:space="preserve">      tags:</w:t>
      </w:r>
    </w:p>
    <w:p w14:paraId="5ED1A11E" w14:textId="77777777" w:rsidR="007C4061" w:rsidRPr="00533C32" w:rsidRDefault="007C4061" w:rsidP="00885269">
      <w:pPr>
        <w:pStyle w:val="PL"/>
      </w:pPr>
      <w:r w:rsidRPr="00533C32">
        <w:t xml:space="preserve">        - SMS Management Subscription Data (Document)</w:t>
      </w:r>
    </w:p>
    <w:p w14:paraId="2B1EE792" w14:textId="77777777" w:rsidR="007C4061" w:rsidRPr="00533C32" w:rsidRDefault="007C4061" w:rsidP="00885269">
      <w:pPr>
        <w:pStyle w:val="PL"/>
      </w:pPr>
      <w:r w:rsidRPr="00533C32">
        <w:t xml:space="preserve">      parameters:</w:t>
      </w:r>
    </w:p>
    <w:p w14:paraId="5BA6A68D" w14:textId="77777777" w:rsidR="007C4061" w:rsidRPr="00533C32" w:rsidRDefault="007C4061" w:rsidP="00885269">
      <w:pPr>
        <w:pStyle w:val="PL"/>
      </w:pPr>
      <w:r w:rsidRPr="00533C32">
        <w:t xml:space="preserve">        - name: </w:t>
      </w:r>
      <w:proofErr w:type="spellStart"/>
      <w:r w:rsidRPr="00533C32">
        <w:t>ueId</w:t>
      </w:r>
      <w:proofErr w:type="spellEnd"/>
    </w:p>
    <w:p w14:paraId="23505940" w14:textId="77777777" w:rsidR="007C4061" w:rsidRPr="00533C32" w:rsidRDefault="007C4061" w:rsidP="00885269">
      <w:pPr>
        <w:pStyle w:val="PL"/>
      </w:pPr>
      <w:r w:rsidRPr="00533C32">
        <w:t xml:space="preserve">          in: path</w:t>
      </w:r>
    </w:p>
    <w:p w14:paraId="5C7CA08C" w14:textId="77777777" w:rsidR="007C4061" w:rsidRPr="00533C32" w:rsidRDefault="007C4061" w:rsidP="00885269">
      <w:pPr>
        <w:pStyle w:val="PL"/>
      </w:pPr>
      <w:r w:rsidRPr="00533C32">
        <w:t xml:space="preserve">          description: UE id</w:t>
      </w:r>
    </w:p>
    <w:p w14:paraId="342812D2" w14:textId="77777777" w:rsidR="007C4061" w:rsidRPr="00533C32" w:rsidRDefault="007C4061" w:rsidP="00885269">
      <w:pPr>
        <w:pStyle w:val="PL"/>
      </w:pPr>
      <w:r w:rsidRPr="00533C32">
        <w:t xml:space="preserve">          required: true</w:t>
      </w:r>
    </w:p>
    <w:p w14:paraId="0066D4B7" w14:textId="77777777" w:rsidR="007C4061" w:rsidRPr="00533C32" w:rsidRDefault="007C4061" w:rsidP="00885269">
      <w:pPr>
        <w:pStyle w:val="PL"/>
      </w:pPr>
      <w:r w:rsidRPr="00533C32">
        <w:lastRenderedPageBreak/>
        <w:t xml:space="preserve">          schema:</w:t>
      </w:r>
    </w:p>
    <w:p w14:paraId="03FB1C78"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537FCC9C" w14:textId="77777777" w:rsidR="007C4061" w:rsidRPr="00533C32" w:rsidRDefault="007C4061" w:rsidP="00885269">
      <w:pPr>
        <w:pStyle w:val="PL"/>
      </w:pPr>
      <w:r w:rsidRPr="00533C32">
        <w:t xml:space="preserve">        - name: </w:t>
      </w:r>
      <w:proofErr w:type="spellStart"/>
      <w:r w:rsidRPr="00533C32">
        <w:t>servingPlmnId</w:t>
      </w:r>
      <w:proofErr w:type="spellEnd"/>
    </w:p>
    <w:p w14:paraId="68D95A8A" w14:textId="77777777" w:rsidR="007C4061" w:rsidRPr="00533C32" w:rsidRDefault="007C4061" w:rsidP="00885269">
      <w:pPr>
        <w:pStyle w:val="PL"/>
      </w:pPr>
      <w:r w:rsidRPr="00533C32">
        <w:t xml:space="preserve">          in: path</w:t>
      </w:r>
    </w:p>
    <w:p w14:paraId="75736055" w14:textId="77777777" w:rsidR="007C4061" w:rsidRPr="00533C32" w:rsidRDefault="007C4061" w:rsidP="00885269">
      <w:pPr>
        <w:pStyle w:val="PL"/>
      </w:pPr>
      <w:r w:rsidRPr="00533C32">
        <w:t xml:space="preserve">          description: PLMN ID</w:t>
      </w:r>
    </w:p>
    <w:p w14:paraId="664394E9" w14:textId="77777777" w:rsidR="007C4061" w:rsidRPr="00533C32" w:rsidRDefault="007C4061" w:rsidP="00885269">
      <w:pPr>
        <w:pStyle w:val="PL"/>
      </w:pPr>
      <w:r w:rsidRPr="00533C32">
        <w:t xml:space="preserve">          required: true</w:t>
      </w:r>
    </w:p>
    <w:p w14:paraId="49B4AE8C" w14:textId="77777777" w:rsidR="007C4061" w:rsidRPr="00533C32" w:rsidRDefault="007C4061" w:rsidP="00885269">
      <w:pPr>
        <w:pStyle w:val="PL"/>
      </w:pPr>
      <w:r w:rsidRPr="00533C32">
        <w:t xml:space="preserve">          schema:</w:t>
      </w:r>
    </w:p>
    <w:p w14:paraId="33990D06" w14:textId="77777777" w:rsidR="007C4061" w:rsidRPr="00533C32" w:rsidRDefault="007C4061" w:rsidP="00885269">
      <w:pPr>
        <w:pStyle w:val="PL"/>
        <w:rPr>
          <w:lang w:eastAsia="zh-CN"/>
        </w:rPr>
      </w:pPr>
      <w:r w:rsidRPr="00533C32">
        <w:t xml:space="preserve">            $ref: '#/components/schemas/</w:t>
      </w:r>
      <w:proofErr w:type="spellStart"/>
      <w:r w:rsidRPr="00533C32">
        <w:t>VarPlmnId</w:t>
      </w:r>
      <w:proofErr w:type="spellEnd"/>
      <w:r w:rsidRPr="00533C32">
        <w:t>'</w:t>
      </w:r>
    </w:p>
    <w:p w14:paraId="119562B1" w14:textId="77777777" w:rsidR="007C4061" w:rsidRPr="00533C32" w:rsidRDefault="007C4061" w:rsidP="00885269">
      <w:pPr>
        <w:pStyle w:val="PL"/>
      </w:pPr>
      <w:r w:rsidRPr="00533C32">
        <w:t xml:space="preserve">        - name: supported-features</w:t>
      </w:r>
    </w:p>
    <w:p w14:paraId="2AF7ED07" w14:textId="77777777" w:rsidR="007C4061" w:rsidRPr="00533C32" w:rsidRDefault="007C4061" w:rsidP="00885269">
      <w:pPr>
        <w:pStyle w:val="PL"/>
      </w:pPr>
      <w:r w:rsidRPr="00533C32">
        <w:t xml:space="preserve">          in: query</w:t>
      </w:r>
    </w:p>
    <w:p w14:paraId="044CFF63" w14:textId="77777777" w:rsidR="007C4061" w:rsidRPr="00533C32" w:rsidRDefault="007C4061" w:rsidP="00885269">
      <w:pPr>
        <w:pStyle w:val="PL"/>
      </w:pPr>
      <w:r w:rsidRPr="00533C32">
        <w:t xml:space="preserve">          description: Supported Features</w:t>
      </w:r>
    </w:p>
    <w:p w14:paraId="18EE2447" w14:textId="77777777" w:rsidR="007C4061" w:rsidRPr="00533C32" w:rsidRDefault="007C4061" w:rsidP="00885269">
      <w:pPr>
        <w:pStyle w:val="PL"/>
      </w:pPr>
      <w:r w:rsidRPr="00533C32">
        <w:t xml:space="preserve">          schema:</w:t>
      </w:r>
    </w:p>
    <w:p w14:paraId="02F26AD3"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28F8C884" w14:textId="77777777" w:rsidR="007C4061" w:rsidRPr="00533C32" w:rsidRDefault="007C4061" w:rsidP="00885269">
      <w:pPr>
        <w:pStyle w:val="PL"/>
      </w:pPr>
      <w:r w:rsidRPr="00533C32">
        <w:t xml:space="preserve">        - name: If-None-Match</w:t>
      </w:r>
    </w:p>
    <w:p w14:paraId="6B313BB5" w14:textId="77777777" w:rsidR="007C4061" w:rsidRPr="00533C32" w:rsidRDefault="007C4061" w:rsidP="00885269">
      <w:pPr>
        <w:pStyle w:val="PL"/>
      </w:pPr>
      <w:r w:rsidRPr="00533C32">
        <w:t xml:space="preserve">          in: header</w:t>
      </w:r>
    </w:p>
    <w:p w14:paraId="5ACC71BC" w14:textId="77777777" w:rsidR="007C4061" w:rsidRPr="00533C32" w:rsidRDefault="007C4061" w:rsidP="00885269">
      <w:pPr>
        <w:pStyle w:val="PL"/>
      </w:pPr>
      <w:r w:rsidRPr="00533C32">
        <w:t xml:space="preserve">          description: Validator for conditional requests, as described in RFC 7232, 3.2</w:t>
      </w:r>
    </w:p>
    <w:p w14:paraId="7034112F" w14:textId="77777777" w:rsidR="007C4061" w:rsidRPr="00533C32" w:rsidRDefault="007C4061" w:rsidP="00885269">
      <w:pPr>
        <w:pStyle w:val="PL"/>
      </w:pPr>
      <w:r w:rsidRPr="00533C32">
        <w:t xml:space="preserve">          schema:</w:t>
      </w:r>
    </w:p>
    <w:p w14:paraId="18843AC0" w14:textId="77777777" w:rsidR="007C4061" w:rsidRPr="00533C32" w:rsidRDefault="007C4061" w:rsidP="00885269">
      <w:pPr>
        <w:pStyle w:val="PL"/>
      </w:pPr>
      <w:r w:rsidRPr="00533C32">
        <w:t xml:space="preserve">            type: string</w:t>
      </w:r>
    </w:p>
    <w:p w14:paraId="23CEA933" w14:textId="77777777" w:rsidR="007C4061" w:rsidRPr="00533C32" w:rsidRDefault="007C4061" w:rsidP="00885269">
      <w:pPr>
        <w:pStyle w:val="PL"/>
      </w:pPr>
      <w:r w:rsidRPr="00533C32">
        <w:t xml:space="preserve">        - name: If-Modified-Since</w:t>
      </w:r>
    </w:p>
    <w:p w14:paraId="4A3DCE03" w14:textId="77777777" w:rsidR="007C4061" w:rsidRPr="00533C32" w:rsidRDefault="007C4061" w:rsidP="00885269">
      <w:pPr>
        <w:pStyle w:val="PL"/>
      </w:pPr>
      <w:r w:rsidRPr="00533C32">
        <w:t xml:space="preserve">          in: header</w:t>
      </w:r>
    </w:p>
    <w:p w14:paraId="401523AE" w14:textId="77777777" w:rsidR="007C4061" w:rsidRPr="00533C32" w:rsidRDefault="007C4061" w:rsidP="00885269">
      <w:pPr>
        <w:pStyle w:val="PL"/>
      </w:pPr>
      <w:r w:rsidRPr="00533C32">
        <w:t xml:space="preserve">          description: Validator for conditional requests, as described in RFC 7232, 3.3</w:t>
      </w:r>
    </w:p>
    <w:p w14:paraId="060694D8" w14:textId="77777777" w:rsidR="007C4061" w:rsidRPr="00533C32" w:rsidRDefault="007C4061" w:rsidP="00885269">
      <w:pPr>
        <w:pStyle w:val="PL"/>
      </w:pPr>
      <w:r w:rsidRPr="00533C32">
        <w:t xml:space="preserve">          schema:</w:t>
      </w:r>
    </w:p>
    <w:p w14:paraId="4588D2A6" w14:textId="77777777" w:rsidR="007C4061" w:rsidRPr="00533C32" w:rsidRDefault="007C4061" w:rsidP="00885269">
      <w:pPr>
        <w:pStyle w:val="PL"/>
        <w:rPr>
          <w:lang w:eastAsia="zh-CN"/>
        </w:rPr>
      </w:pPr>
      <w:r w:rsidRPr="00533C32">
        <w:t xml:space="preserve">            type: string</w:t>
      </w:r>
    </w:p>
    <w:p w14:paraId="2D05FC47" w14:textId="77777777" w:rsidR="007C4061" w:rsidRPr="00533C32" w:rsidRDefault="007C4061" w:rsidP="00885269">
      <w:pPr>
        <w:pStyle w:val="PL"/>
      </w:pPr>
      <w:r w:rsidRPr="00533C32">
        <w:t xml:space="preserve">      responses:</w:t>
      </w:r>
    </w:p>
    <w:p w14:paraId="59ABFEB1" w14:textId="77777777" w:rsidR="007C4061" w:rsidRPr="00533C32" w:rsidRDefault="007C4061" w:rsidP="00885269">
      <w:pPr>
        <w:pStyle w:val="PL"/>
      </w:pPr>
      <w:r w:rsidRPr="00533C32">
        <w:t xml:space="preserve">        '200':</w:t>
      </w:r>
    </w:p>
    <w:p w14:paraId="3656B068" w14:textId="77777777" w:rsidR="007C4061" w:rsidRPr="00533C32" w:rsidRDefault="007C4061" w:rsidP="00885269">
      <w:pPr>
        <w:pStyle w:val="PL"/>
      </w:pPr>
      <w:r w:rsidRPr="00533C32">
        <w:t xml:space="preserve">          description: Expected response to a valid request</w:t>
      </w:r>
    </w:p>
    <w:p w14:paraId="36BA5309" w14:textId="77777777" w:rsidR="007C4061" w:rsidRPr="00533C32" w:rsidRDefault="007C4061" w:rsidP="00885269">
      <w:pPr>
        <w:pStyle w:val="PL"/>
      </w:pPr>
      <w:r w:rsidRPr="00533C32">
        <w:t xml:space="preserve">          content:</w:t>
      </w:r>
    </w:p>
    <w:p w14:paraId="25103E2A"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7B2D8614" w14:textId="77777777" w:rsidR="007C4061" w:rsidRPr="00533C32" w:rsidRDefault="007C4061" w:rsidP="00885269">
      <w:pPr>
        <w:pStyle w:val="PL"/>
      </w:pPr>
      <w:r w:rsidRPr="00533C32">
        <w:t xml:space="preserve">              schema:</w:t>
      </w:r>
    </w:p>
    <w:p w14:paraId="1C7DAFA5" w14:textId="77777777" w:rsidR="007C4061" w:rsidRPr="00533C32" w:rsidRDefault="007C4061" w:rsidP="00885269">
      <w:pPr>
        <w:pStyle w:val="PL"/>
        <w:rPr>
          <w:lang w:eastAsia="zh-CN"/>
        </w:rPr>
      </w:pPr>
      <w:r w:rsidRPr="00533C32">
        <w:t xml:space="preserve">                $ref: '#/components/schemas/</w:t>
      </w:r>
      <w:proofErr w:type="spellStart"/>
      <w:r w:rsidRPr="00533C32">
        <w:t>SmsManagementSubscriptionData</w:t>
      </w:r>
      <w:proofErr w:type="spellEnd"/>
      <w:r w:rsidRPr="00533C32">
        <w:t>'</w:t>
      </w:r>
    </w:p>
    <w:p w14:paraId="1CC80285" w14:textId="77777777" w:rsidR="007C4061" w:rsidRPr="00533C32" w:rsidRDefault="007C4061" w:rsidP="00885269">
      <w:pPr>
        <w:pStyle w:val="PL"/>
      </w:pPr>
      <w:r w:rsidRPr="00533C32">
        <w:t xml:space="preserve">          headers:</w:t>
      </w:r>
    </w:p>
    <w:p w14:paraId="401556EC" w14:textId="77777777" w:rsidR="007C4061" w:rsidRPr="00533C32" w:rsidRDefault="007C4061" w:rsidP="00885269">
      <w:pPr>
        <w:pStyle w:val="PL"/>
      </w:pPr>
      <w:r w:rsidRPr="00533C32">
        <w:t xml:space="preserve">            Cache-Control:</w:t>
      </w:r>
    </w:p>
    <w:p w14:paraId="0DB474D4" w14:textId="77777777" w:rsidR="007C4061" w:rsidRPr="00533C32" w:rsidRDefault="007C4061" w:rsidP="00885269">
      <w:pPr>
        <w:pStyle w:val="PL"/>
      </w:pPr>
      <w:r w:rsidRPr="00533C32">
        <w:t xml:space="preserve">              description: Cache-Control containing max-age, as described in RFC 7234, 5.2</w:t>
      </w:r>
    </w:p>
    <w:p w14:paraId="5EF29B5E" w14:textId="77777777" w:rsidR="007C4061" w:rsidRPr="00533C32" w:rsidRDefault="007C4061" w:rsidP="00885269">
      <w:pPr>
        <w:pStyle w:val="PL"/>
      </w:pPr>
      <w:r w:rsidRPr="00533C32">
        <w:t xml:space="preserve">              schema:</w:t>
      </w:r>
    </w:p>
    <w:p w14:paraId="1C3F4163" w14:textId="77777777" w:rsidR="007C4061" w:rsidRPr="00533C32" w:rsidRDefault="007C4061" w:rsidP="00885269">
      <w:pPr>
        <w:pStyle w:val="PL"/>
      </w:pPr>
      <w:r w:rsidRPr="00533C32">
        <w:t xml:space="preserve">                type: string</w:t>
      </w:r>
    </w:p>
    <w:p w14:paraId="41BC3D72" w14:textId="77777777" w:rsidR="007C4061" w:rsidRPr="00533C32" w:rsidRDefault="007C4061" w:rsidP="00885269">
      <w:pPr>
        <w:pStyle w:val="PL"/>
      </w:pPr>
      <w:r w:rsidRPr="00533C32">
        <w:t xml:space="preserve">            ETag:</w:t>
      </w:r>
    </w:p>
    <w:p w14:paraId="6D8E0704" w14:textId="77777777" w:rsidR="007C4061" w:rsidRPr="00533C32" w:rsidRDefault="007C4061" w:rsidP="00885269">
      <w:pPr>
        <w:pStyle w:val="PL"/>
      </w:pPr>
      <w:r w:rsidRPr="00533C32">
        <w:t xml:space="preserve">              description: Entity Tag, containing a strong validator, as described in RFC 7232, 2.3</w:t>
      </w:r>
    </w:p>
    <w:p w14:paraId="7CB02507" w14:textId="77777777" w:rsidR="007C4061" w:rsidRPr="00533C32" w:rsidRDefault="007C4061" w:rsidP="00885269">
      <w:pPr>
        <w:pStyle w:val="PL"/>
      </w:pPr>
      <w:r w:rsidRPr="00533C32">
        <w:t xml:space="preserve">              schema:</w:t>
      </w:r>
    </w:p>
    <w:p w14:paraId="0C89720F" w14:textId="77777777" w:rsidR="007C4061" w:rsidRPr="00533C32" w:rsidRDefault="007C4061" w:rsidP="00885269">
      <w:pPr>
        <w:pStyle w:val="PL"/>
      </w:pPr>
      <w:r w:rsidRPr="00533C32">
        <w:t xml:space="preserve">                type: string</w:t>
      </w:r>
    </w:p>
    <w:p w14:paraId="0FE96E50" w14:textId="77777777" w:rsidR="007C4061" w:rsidRPr="00533C32" w:rsidRDefault="007C4061" w:rsidP="00885269">
      <w:pPr>
        <w:pStyle w:val="PL"/>
      </w:pPr>
      <w:r w:rsidRPr="00533C32">
        <w:t xml:space="preserve">            Last-Modified:</w:t>
      </w:r>
    </w:p>
    <w:p w14:paraId="0939A3C5" w14:textId="77777777" w:rsidR="007C4061" w:rsidRPr="00533C32" w:rsidRDefault="007C4061" w:rsidP="00885269">
      <w:pPr>
        <w:pStyle w:val="PL"/>
      </w:pPr>
      <w:r w:rsidRPr="00533C32">
        <w:t xml:space="preserve">              description: Timestamp for last modification of the resource, as described in RFC 7232, 2.2</w:t>
      </w:r>
    </w:p>
    <w:p w14:paraId="034C7298" w14:textId="77777777" w:rsidR="007C4061" w:rsidRPr="00533C32" w:rsidRDefault="007C4061" w:rsidP="00885269">
      <w:pPr>
        <w:pStyle w:val="PL"/>
      </w:pPr>
      <w:r w:rsidRPr="00533C32">
        <w:t xml:space="preserve">              schema:</w:t>
      </w:r>
    </w:p>
    <w:p w14:paraId="26D4E346" w14:textId="77777777" w:rsidR="007C4061" w:rsidRPr="00533C32" w:rsidRDefault="007C4061" w:rsidP="00885269">
      <w:pPr>
        <w:pStyle w:val="PL"/>
        <w:rPr>
          <w:lang w:eastAsia="zh-CN"/>
        </w:rPr>
      </w:pPr>
      <w:r w:rsidRPr="00533C32">
        <w:t xml:space="preserve">                type: strin</w:t>
      </w:r>
      <w:r w:rsidRPr="00533C32">
        <w:rPr>
          <w:lang w:eastAsia="zh-CN"/>
        </w:rPr>
        <w:t>g</w:t>
      </w:r>
    </w:p>
    <w:p w14:paraId="501FB4CB" w14:textId="77777777" w:rsidR="007C4061" w:rsidRDefault="007C4061" w:rsidP="00885269">
      <w:pPr>
        <w:pStyle w:val="PL"/>
        <w:rPr>
          <w:lang w:eastAsia="zh-CN"/>
        </w:rPr>
      </w:pPr>
      <w:r w:rsidRPr="00533C32">
        <w:t xml:space="preserve">        default:</w:t>
      </w:r>
    </w:p>
    <w:p w14:paraId="6B67C1B6"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67F4786" w14:textId="77777777" w:rsidR="007C4061" w:rsidRPr="00533C32" w:rsidRDefault="007C4061" w:rsidP="00885269">
      <w:pPr>
        <w:pStyle w:val="PL"/>
      </w:pPr>
    </w:p>
    <w:p w14:paraId="5BE7A270" w14:textId="77777777" w:rsidR="007C4061" w:rsidRPr="00533C32" w:rsidRDefault="007C4061" w:rsidP="00885269">
      <w:pPr>
        <w:pStyle w:val="PL"/>
      </w:pPr>
      <w:r w:rsidRPr="00533C32">
        <w:t xml:space="preserve">  /subscription-data/{ueId}/{servingPlmnId}/provisioned-data/sms-data:</w:t>
      </w:r>
    </w:p>
    <w:p w14:paraId="604F9CD2" w14:textId="77777777" w:rsidR="007C4061" w:rsidRPr="00533C32" w:rsidRDefault="007C4061" w:rsidP="00885269">
      <w:pPr>
        <w:pStyle w:val="PL"/>
      </w:pPr>
      <w:r w:rsidRPr="00533C32">
        <w:t xml:space="preserve">    get:</w:t>
      </w:r>
    </w:p>
    <w:p w14:paraId="694000F9" w14:textId="77777777" w:rsidR="007C4061" w:rsidRPr="00533C32" w:rsidRDefault="007C4061" w:rsidP="00885269">
      <w:pPr>
        <w:pStyle w:val="PL"/>
      </w:pPr>
      <w:r w:rsidRPr="00533C32">
        <w:t xml:space="preserve">      summary: Retrieves the SMS subscription data of a UE</w:t>
      </w:r>
    </w:p>
    <w:p w14:paraId="577244BF"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QuerySmsData</w:t>
      </w:r>
      <w:proofErr w:type="spellEnd"/>
    </w:p>
    <w:p w14:paraId="55C429A1" w14:textId="77777777" w:rsidR="007C4061" w:rsidRPr="00533C32" w:rsidRDefault="007C4061" w:rsidP="00885269">
      <w:pPr>
        <w:pStyle w:val="PL"/>
      </w:pPr>
      <w:r w:rsidRPr="00533C32">
        <w:t xml:space="preserve">      tags:</w:t>
      </w:r>
    </w:p>
    <w:p w14:paraId="617DE1F3" w14:textId="77777777" w:rsidR="007C4061" w:rsidRPr="00533C32" w:rsidRDefault="007C4061" w:rsidP="00885269">
      <w:pPr>
        <w:pStyle w:val="PL"/>
      </w:pPr>
      <w:r w:rsidRPr="00533C32">
        <w:t xml:space="preserve">        - SMS Subscription Data (Document)</w:t>
      </w:r>
    </w:p>
    <w:p w14:paraId="355206A9" w14:textId="77777777" w:rsidR="007C4061" w:rsidRPr="00533C32" w:rsidRDefault="007C4061" w:rsidP="00885269">
      <w:pPr>
        <w:pStyle w:val="PL"/>
      </w:pPr>
      <w:r w:rsidRPr="00533C32">
        <w:t xml:space="preserve">      parameters:</w:t>
      </w:r>
    </w:p>
    <w:p w14:paraId="26D66401" w14:textId="77777777" w:rsidR="007C4061" w:rsidRPr="00533C32" w:rsidRDefault="007C4061" w:rsidP="00885269">
      <w:pPr>
        <w:pStyle w:val="PL"/>
      </w:pPr>
      <w:r w:rsidRPr="00533C32">
        <w:t xml:space="preserve">        - name: </w:t>
      </w:r>
      <w:proofErr w:type="spellStart"/>
      <w:r w:rsidRPr="00533C32">
        <w:t>ueId</w:t>
      </w:r>
      <w:proofErr w:type="spellEnd"/>
    </w:p>
    <w:p w14:paraId="09C72F57" w14:textId="77777777" w:rsidR="007C4061" w:rsidRPr="00533C32" w:rsidRDefault="007C4061" w:rsidP="00885269">
      <w:pPr>
        <w:pStyle w:val="PL"/>
      </w:pPr>
      <w:r w:rsidRPr="00533C32">
        <w:t xml:space="preserve">          in: path</w:t>
      </w:r>
    </w:p>
    <w:p w14:paraId="396FE031" w14:textId="77777777" w:rsidR="007C4061" w:rsidRPr="00533C32" w:rsidRDefault="007C4061" w:rsidP="00885269">
      <w:pPr>
        <w:pStyle w:val="PL"/>
      </w:pPr>
      <w:r w:rsidRPr="00533C32">
        <w:t xml:space="preserve">          description: UE id</w:t>
      </w:r>
    </w:p>
    <w:p w14:paraId="13F88B80" w14:textId="77777777" w:rsidR="007C4061" w:rsidRPr="00533C32" w:rsidRDefault="007C4061" w:rsidP="00885269">
      <w:pPr>
        <w:pStyle w:val="PL"/>
      </w:pPr>
      <w:r w:rsidRPr="00533C32">
        <w:t xml:space="preserve">          required: true</w:t>
      </w:r>
    </w:p>
    <w:p w14:paraId="410C5CDB" w14:textId="77777777" w:rsidR="007C4061" w:rsidRPr="00533C32" w:rsidRDefault="007C4061" w:rsidP="00885269">
      <w:pPr>
        <w:pStyle w:val="PL"/>
      </w:pPr>
      <w:r w:rsidRPr="00533C32">
        <w:t xml:space="preserve">          schema:</w:t>
      </w:r>
    </w:p>
    <w:p w14:paraId="12530F9C"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178A832E" w14:textId="77777777" w:rsidR="007C4061" w:rsidRPr="00533C32" w:rsidRDefault="007C4061" w:rsidP="00885269">
      <w:pPr>
        <w:pStyle w:val="PL"/>
      </w:pPr>
      <w:r w:rsidRPr="00533C32">
        <w:t xml:space="preserve">        - name: </w:t>
      </w:r>
      <w:proofErr w:type="spellStart"/>
      <w:r w:rsidRPr="00533C32">
        <w:t>servingPlmnId</w:t>
      </w:r>
      <w:proofErr w:type="spellEnd"/>
    </w:p>
    <w:p w14:paraId="37D73555" w14:textId="77777777" w:rsidR="007C4061" w:rsidRPr="00533C32" w:rsidRDefault="007C4061" w:rsidP="00885269">
      <w:pPr>
        <w:pStyle w:val="PL"/>
      </w:pPr>
      <w:r w:rsidRPr="00533C32">
        <w:t xml:space="preserve">          in: path</w:t>
      </w:r>
    </w:p>
    <w:p w14:paraId="5625CB81" w14:textId="77777777" w:rsidR="007C4061" w:rsidRPr="00533C32" w:rsidRDefault="007C4061" w:rsidP="00885269">
      <w:pPr>
        <w:pStyle w:val="PL"/>
      </w:pPr>
      <w:r w:rsidRPr="00533C32">
        <w:t xml:space="preserve">          description: PLMN ID</w:t>
      </w:r>
    </w:p>
    <w:p w14:paraId="02FCF49A" w14:textId="77777777" w:rsidR="007C4061" w:rsidRPr="00533C32" w:rsidRDefault="007C4061" w:rsidP="00885269">
      <w:pPr>
        <w:pStyle w:val="PL"/>
      </w:pPr>
      <w:r w:rsidRPr="00533C32">
        <w:t xml:space="preserve">          required: true</w:t>
      </w:r>
    </w:p>
    <w:p w14:paraId="3D40582A" w14:textId="77777777" w:rsidR="007C4061" w:rsidRPr="00533C32" w:rsidRDefault="007C4061" w:rsidP="00885269">
      <w:pPr>
        <w:pStyle w:val="PL"/>
      </w:pPr>
      <w:r w:rsidRPr="00533C32">
        <w:t xml:space="preserve">          schema:</w:t>
      </w:r>
    </w:p>
    <w:p w14:paraId="68832125" w14:textId="77777777" w:rsidR="007C4061" w:rsidRPr="00533C32" w:rsidRDefault="007C4061" w:rsidP="00885269">
      <w:pPr>
        <w:pStyle w:val="PL"/>
        <w:rPr>
          <w:lang w:eastAsia="zh-CN"/>
        </w:rPr>
      </w:pPr>
      <w:r w:rsidRPr="00533C32">
        <w:t xml:space="preserve">            $ref: '#/components/schemas/</w:t>
      </w:r>
      <w:proofErr w:type="spellStart"/>
      <w:r w:rsidRPr="00533C32">
        <w:t>VarPlmnId</w:t>
      </w:r>
      <w:proofErr w:type="spellEnd"/>
      <w:r w:rsidRPr="00533C32">
        <w:t>'</w:t>
      </w:r>
    </w:p>
    <w:p w14:paraId="099B69C7" w14:textId="77777777" w:rsidR="007C4061" w:rsidRPr="00533C32" w:rsidRDefault="007C4061" w:rsidP="00885269">
      <w:pPr>
        <w:pStyle w:val="PL"/>
      </w:pPr>
      <w:r w:rsidRPr="00533C32">
        <w:t xml:space="preserve">        - name: supported-features</w:t>
      </w:r>
    </w:p>
    <w:p w14:paraId="2A35A8E6" w14:textId="77777777" w:rsidR="007C4061" w:rsidRPr="00533C32" w:rsidRDefault="007C4061" w:rsidP="00885269">
      <w:pPr>
        <w:pStyle w:val="PL"/>
      </w:pPr>
      <w:r w:rsidRPr="00533C32">
        <w:t xml:space="preserve">          in: query</w:t>
      </w:r>
    </w:p>
    <w:p w14:paraId="679D3C78" w14:textId="77777777" w:rsidR="007C4061" w:rsidRPr="00533C32" w:rsidRDefault="007C4061" w:rsidP="00885269">
      <w:pPr>
        <w:pStyle w:val="PL"/>
      </w:pPr>
      <w:r w:rsidRPr="00533C32">
        <w:t xml:space="preserve">          description: Supported Features</w:t>
      </w:r>
    </w:p>
    <w:p w14:paraId="1625BB49" w14:textId="77777777" w:rsidR="007C4061" w:rsidRPr="00533C32" w:rsidRDefault="007C4061" w:rsidP="00885269">
      <w:pPr>
        <w:pStyle w:val="PL"/>
      </w:pPr>
      <w:r w:rsidRPr="00533C32">
        <w:t xml:space="preserve">          schema:</w:t>
      </w:r>
    </w:p>
    <w:p w14:paraId="408EA461"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B44F44E" w14:textId="77777777" w:rsidR="007C4061" w:rsidRPr="00533C32" w:rsidRDefault="007C4061" w:rsidP="00885269">
      <w:pPr>
        <w:pStyle w:val="PL"/>
      </w:pPr>
      <w:r w:rsidRPr="00533C32">
        <w:t xml:space="preserve">        - name: If-None-Match</w:t>
      </w:r>
    </w:p>
    <w:p w14:paraId="5F5D30B9" w14:textId="77777777" w:rsidR="007C4061" w:rsidRPr="00533C32" w:rsidRDefault="007C4061" w:rsidP="00885269">
      <w:pPr>
        <w:pStyle w:val="PL"/>
      </w:pPr>
      <w:r w:rsidRPr="00533C32">
        <w:t xml:space="preserve">          in: header</w:t>
      </w:r>
    </w:p>
    <w:p w14:paraId="152301A0" w14:textId="77777777" w:rsidR="007C4061" w:rsidRPr="00533C32" w:rsidRDefault="007C4061" w:rsidP="00885269">
      <w:pPr>
        <w:pStyle w:val="PL"/>
      </w:pPr>
      <w:r w:rsidRPr="00533C32">
        <w:t xml:space="preserve">          description: Validator for conditional requests, as described in RFC 7232, 3.2</w:t>
      </w:r>
    </w:p>
    <w:p w14:paraId="7B02177C" w14:textId="77777777" w:rsidR="007C4061" w:rsidRPr="00533C32" w:rsidRDefault="007C4061" w:rsidP="00885269">
      <w:pPr>
        <w:pStyle w:val="PL"/>
      </w:pPr>
      <w:r w:rsidRPr="00533C32">
        <w:lastRenderedPageBreak/>
        <w:t xml:space="preserve">          schema:</w:t>
      </w:r>
    </w:p>
    <w:p w14:paraId="1A4BF160" w14:textId="77777777" w:rsidR="007C4061" w:rsidRPr="00533C32" w:rsidRDefault="007C4061" w:rsidP="00885269">
      <w:pPr>
        <w:pStyle w:val="PL"/>
      </w:pPr>
      <w:r w:rsidRPr="00533C32">
        <w:t xml:space="preserve">            type: string</w:t>
      </w:r>
    </w:p>
    <w:p w14:paraId="6E77B721" w14:textId="77777777" w:rsidR="007C4061" w:rsidRPr="00533C32" w:rsidRDefault="007C4061" w:rsidP="00885269">
      <w:pPr>
        <w:pStyle w:val="PL"/>
      </w:pPr>
      <w:r w:rsidRPr="00533C32">
        <w:t xml:space="preserve">        - name: If-Modified-Since</w:t>
      </w:r>
    </w:p>
    <w:p w14:paraId="01B9633B" w14:textId="77777777" w:rsidR="007C4061" w:rsidRPr="00533C32" w:rsidRDefault="007C4061" w:rsidP="00885269">
      <w:pPr>
        <w:pStyle w:val="PL"/>
      </w:pPr>
      <w:r w:rsidRPr="00533C32">
        <w:t xml:space="preserve">          in: header</w:t>
      </w:r>
    </w:p>
    <w:p w14:paraId="402073D3" w14:textId="77777777" w:rsidR="007C4061" w:rsidRPr="00533C32" w:rsidRDefault="007C4061" w:rsidP="00885269">
      <w:pPr>
        <w:pStyle w:val="PL"/>
      </w:pPr>
      <w:r w:rsidRPr="00533C32">
        <w:t xml:space="preserve">          description: Validator for conditional requests, as described in RFC 7232, 3.3</w:t>
      </w:r>
    </w:p>
    <w:p w14:paraId="380831A2" w14:textId="77777777" w:rsidR="007C4061" w:rsidRPr="00533C32" w:rsidRDefault="007C4061" w:rsidP="00885269">
      <w:pPr>
        <w:pStyle w:val="PL"/>
      </w:pPr>
      <w:r w:rsidRPr="00533C32">
        <w:t xml:space="preserve">          schema:</w:t>
      </w:r>
    </w:p>
    <w:p w14:paraId="2D64E560" w14:textId="77777777" w:rsidR="007C4061" w:rsidRPr="00533C32" w:rsidRDefault="007C4061" w:rsidP="00885269">
      <w:pPr>
        <w:pStyle w:val="PL"/>
        <w:rPr>
          <w:lang w:eastAsia="zh-CN"/>
        </w:rPr>
      </w:pPr>
      <w:r w:rsidRPr="00533C32">
        <w:t xml:space="preserve">            type: string</w:t>
      </w:r>
    </w:p>
    <w:p w14:paraId="12C05F55" w14:textId="77777777" w:rsidR="007C4061" w:rsidRPr="00533C32" w:rsidRDefault="007C4061" w:rsidP="00885269">
      <w:pPr>
        <w:pStyle w:val="PL"/>
      </w:pPr>
      <w:r w:rsidRPr="00533C32">
        <w:t xml:space="preserve">      responses:</w:t>
      </w:r>
    </w:p>
    <w:p w14:paraId="7915EFFB" w14:textId="77777777" w:rsidR="007C4061" w:rsidRPr="00533C32" w:rsidRDefault="007C4061" w:rsidP="00885269">
      <w:pPr>
        <w:pStyle w:val="PL"/>
      </w:pPr>
      <w:r w:rsidRPr="00533C32">
        <w:t xml:space="preserve">        '200':</w:t>
      </w:r>
    </w:p>
    <w:p w14:paraId="59A4618D" w14:textId="77777777" w:rsidR="007C4061" w:rsidRPr="00533C32" w:rsidRDefault="007C4061" w:rsidP="00885269">
      <w:pPr>
        <w:pStyle w:val="PL"/>
      </w:pPr>
      <w:r w:rsidRPr="00533C32">
        <w:t xml:space="preserve">          description: Expected response to a valid request</w:t>
      </w:r>
    </w:p>
    <w:p w14:paraId="123F3152" w14:textId="77777777" w:rsidR="007C4061" w:rsidRPr="00533C32" w:rsidRDefault="007C4061" w:rsidP="00885269">
      <w:pPr>
        <w:pStyle w:val="PL"/>
      </w:pPr>
      <w:r w:rsidRPr="00533C32">
        <w:t xml:space="preserve">          content:</w:t>
      </w:r>
    </w:p>
    <w:p w14:paraId="1D53DB20"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350A2747" w14:textId="77777777" w:rsidR="007C4061" w:rsidRPr="00533C32" w:rsidRDefault="007C4061" w:rsidP="00885269">
      <w:pPr>
        <w:pStyle w:val="PL"/>
      </w:pPr>
      <w:r w:rsidRPr="00533C32">
        <w:t xml:space="preserve">              schema:</w:t>
      </w:r>
    </w:p>
    <w:p w14:paraId="6191A1A9" w14:textId="77777777" w:rsidR="007C4061" w:rsidRPr="00533C32" w:rsidRDefault="007C4061" w:rsidP="00885269">
      <w:pPr>
        <w:pStyle w:val="PL"/>
        <w:rPr>
          <w:lang w:eastAsia="zh-CN"/>
        </w:rPr>
      </w:pPr>
      <w:r w:rsidRPr="00533C32">
        <w:t xml:space="preserve">                $ref: '#/components/schemas/</w:t>
      </w:r>
      <w:proofErr w:type="spellStart"/>
      <w:r w:rsidRPr="00533C32">
        <w:t>SmsSubscriptionData</w:t>
      </w:r>
      <w:proofErr w:type="spellEnd"/>
      <w:r w:rsidRPr="00533C32">
        <w:t>'</w:t>
      </w:r>
    </w:p>
    <w:p w14:paraId="2AF3CC8D" w14:textId="77777777" w:rsidR="007C4061" w:rsidRPr="00533C32" w:rsidRDefault="007C4061" w:rsidP="00885269">
      <w:pPr>
        <w:pStyle w:val="PL"/>
      </w:pPr>
      <w:r w:rsidRPr="00533C32">
        <w:t xml:space="preserve">          headers:</w:t>
      </w:r>
    </w:p>
    <w:p w14:paraId="65FB163C" w14:textId="77777777" w:rsidR="007C4061" w:rsidRPr="00533C32" w:rsidRDefault="007C4061" w:rsidP="00885269">
      <w:pPr>
        <w:pStyle w:val="PL"/>
      </w:pPr>
      <w:r w:rsidRPr="00533C32">
        <w:t xml:space="preserve">            Cache-Control:</w:t>
      </w:r>
    </w:p>
    <w:p w14:paraId="6C90F3E8" w14:textId="77777777" w:rsidR="007C4061" w:rsidRPr="00533C32" w:rsidRDefault="007C4061" w:rsidP="00885269">
      <w:pPr>
        <w:pStyle w:val="PL"/>
      </w:pPr>
      <w:r w:rsidRPr="00533C32">
        <w:t xml:space="preserve">              description: Cache-Control containing max-age, as described in RFC 7234, 5.2</w:t>
      </w:r>
    </w:p>
    <w:p w14:paraId="0FE9EBA4" w14:textId="77777777" w:rsidR="007C4061" w:rsidRPr="00533C32" w:rsidRDefault="007C4061" w:rsidP="00885269">
      <w:pPr>
        <w:pStyle w:val="PL"/>
      </w:pPr>
      <w:r w:rsidRPr="00533C32">
        <w:t xml:space="preserve">              schema:</w:t>
      </w:r>
    </w:p>
    <w:p w14:paraId="1C01BCD6" w14:textId="77777777" w:rsidR="007C4061" w:rsidRPr="00533C32" w:rsidRDefault="007C4061" w:rsidP="00885269">
      <w:pPr>
        <w:pStyle w:val="PL"/>
      </w:pPr>
      <w:r w:rsidRPr="00533C32">
        <w:t xml:space="preserve">                type: string</w:t>
      </w:r>
    </w:p>
    <w:p w14:paraId="09B61172" w14:textId="77777777" w:rsidR="007C4061" w:rsidRPr="00533C32" w:rsidRDefault="007C4061" w:rsidP="00885269">
      <w:pPr>
        <w:pStyle w:val="PL"/>
      </w:pPr>
      <w:r w:rsidRPr="00533C32">
        <w:t xml:space="preserve">            ETag:</w:t>
      </w:r>
    </w:p>
    <w:p w14:paraId="28C802A1" w14:textId="77777777" w:rsidR="007C4061" w:rsidRPr="00533C32" w:rsidRDefault="007C4061" w:rsidP="00885269">
      <w:pPr>
        <w:pStyle w:val="PL"/>
      </w:pPr>
      <w:r w:rsidRPr="00533C32">
        <w:t xml:space="preserve">              description: Entity Tag, containing a strong validator, as described in RFC 7232, 2.3</w:t>
      </w:r>
    </w:p>
    <w:p w14:paraId="1C19A784" w14:textId="77777777" w:rsidR="007C4061" w:rsidRPr="00533C32" w:rsidRDefault="007C4061" w:rsidP="00885269">
      <w:pPr>
        <w:pStyle w:val="PL"/>
      </w:pPr>
      <w:r w:rsidRPr="00533C32">
        <w:t xml:space="preserve">              schema:</w:t>
      </w:r>
    </w:p>
    <w:p w14:paraId="1F3C424E" w14:textId="77777777" w:rsidR="007C4061" w:rsidRPr="00533C32" w:rsidRDefault="007C4061" w:rsidP="00885269">
      <w:pPr>
        <w:pStyle w:val="PL"/>
      </w:pPr>
      <w:r w:rsidRPr="00533C32">
        <w:t xml:space="preserve">                type: string</w:t>
      </w:r>
    </w:p>
    <w:p w14:paraId="65C86B86" w14:textId="77777777" w:rsidR="007C4061" w:rsidRPr="00533C32" w:rsidRDefault="007C4061" w:rsidP="00885269">
      <w:pPr>
        <w:pStyle w:val="PL"/>
      </w:pPr>
      <w:r w:rsidRPr="00533C32">
        <w:t xml:space="preserve">            Last-Modified:</w:t>
      </w:r>
    </w:p>
    <w:p w14:paraId="54D1CE91" w14:textId="77777777" w:rsidR="007C4061" w:rsidRPr="00533C32" w:rsidRDefault="007C4061" w:rsidP="00885269">
      <w:pPr>
        <w:pStyle w:val="PL"/>
      </w:pPr>
      <w:r w:rsidRPr="00533C32">
        <w:t xml:space="preserve">              description: Timestamp for last modification of the resource, as described in RFC 7232, 2.2</w:t>
      </w:r>
    </w:p>
    <w:p w14:paraId="0FEE772E" w14:textId="77777777" w:rsidR="007C4061" w:rsidRPr="00533C32" w:rsidRDefault="007C4061" w:rsidP="00885269">
      <w:pPr>
        <w:pStyle w:val="PL"/>
      </w:pPr>
      <w:r w:rsidRPr="00533C32">
        <w:t xml:space="preserve">              schema:</w:t>
      </w:r>
    </w:p>
    <w:p w14:paraId="4A5EE5C5" w14:textId="77777777" w:rsidR="007C4061" w:rsidRPr="00533C32" w:rsidRDefault="007C4061" w:rsidP="00885269">
      <w:pPr>
        <w:pStyle w:val="PL"/>
        <w:rPr>
          <w:lang w:eastAsia="zh-CN"/>
        </w:rPr>
      </w:pPr>
      <w:r w:rsidRPr="00533C32">
        <w:t xml:space="preserve">                type: string</w:t>
      </w:r>
    </w:p>
    <w:p w14:paraId="35A18A0A" w14:textId="77777777" w:rsidR="007C4061" w:rsidRDefault="007C4061" w:rsidP="00885269">
      <w:pPr>
        <w:pStyle w:val="PL"/>
        <w:rPr>
          <w:lang w:eastAsia="zh-CN"/>
        </w:rPr>
      </w:pPr>
      <w:r w:rsidRPr="00533C32">
        <w:t xml:space="preserve">        default:</w:t>
      </w:r>
    </w:p>
    <w:p w14:paraId="1139627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1828DD2" w14:textId="77777777" w:rsidR="007C4061" w:rsidRPr="00533C32" w:rsidRDefault="007C4061" w:rsidP="00885269">
      <w:pPr>
        <w:pStyle w:val="PL"/>
      </w:pPr>
    </w:p>
    <w:p w14:paraId="6887AC65" w14:textId="77777777" w:rsidR="007C4061" w:rsidRPr="00533C32" w:rsidRDefault="007C4061" w:rsidP="00885269">
      <w:pPr>
        <w:pStyle w:val="PL"/>
      </w:pPr>
      <w:r w:rsidRPr="00533C32">
        <w:t xml:space="preserve">  /subscription-data/{</w:t>
      </w:r>
      <w:proofErr w:type="spellStart"/>
      <w:r w:rsidRPr="00533C32">
        <w:t>ueId</w:t>
      </w:r>
      <w:proofErr w:type="spellEnd"/>
      <w:r w:rsidRPr="00533C32">
        <w:t>}/pp-data:</w:t>
      </w:r>
    </w:p>
    <w:p w14:paraId="37ED893E" w14:textId="77777777" w:rsidR="007C4061" w:rsidRPr="00533C32" w:rsidRDefault="007C4061" w:rsidP="00885269">
      <w:pPr>
        <w:pStyle w:val="PL"/>
      </w:pPr>
      <w:r w:rsidRPr="00533C32">
        <w:t xml:space="preserve">    get:</w:t>
      </w:r>
    </w:p>
    <w:p w14:paraId="2EB6CE3D" w14:textId="77777777" w:rsidR="007C4061" w:rsidRPr="00533C32" w:rsidRDefault="007C4061" w:rsidP="00885269">
      <w:pPr>
        <w:pStyle w:val="PL"/>
      </w:pPr>
      <w:r w:rsidRPr="00533C32">
        <w:t xml:space="preserve">      summary: Read the profile of a given UE</w:t>
      </w:r>
    </w:p>
    <w:p w14:paraId="3612D546"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GetppData</w:t>
      </w:r>
      <w:proofErr w:type="spellEnd"/>
    </w:p>
    <w:p w14:paraId="0B8CB37A" w14:textId="77777777" w:rsidR="007C4061" w:rsidRPr="00533C32" w:rsidRDefault="007C4061" w:rsidP="00885269">
      <w:pPr>
        <w:pStyle w:val="PL"/>
      </w:pPr>
      <w:r w:rsidRPr="00533C32">
        <w:t xml:space="preserve">      tags:</w:t>
      </w:r>
    </w:p>
    <w:p w14:paraId="2FCE0904" w14:textId="77777777" w:rsidR="007C4061" w:rsidRPr="00533C32" w:rsidRDefault="007C4061" w:rsidP="00885269">
      <w:pPr>
        <w:pStyle w:val="PL"/>
      </w:pPr>
      <w:r w:rsidRPr="00533C32">
        <w:t xml:space="preserve">      - Parameter Provision (Document)</w:t>
      </w:r>
    </w:p>
    <w:p w14:paraId="0E3CB30D" w14:textId="77777777" w:rsidR="007C4061" w:rsidRPr="00533C32" w:rsidRDefault="007C4061" w:rsidP="00885269">
      <w:pPr>
        <w:pStyle w:val="PL"/>
      </w:pPr>
      <w:r w:rsidRPr="00533C32">
        <w:t xml:space="preserve">      parameters:</w:t>
      </w:r>
    </w:p>
    <w:p w14:paraId="49ADAFF8" w14:textId="77777777" w:rsidR="007C4061" w:rsidRPr="00533C32" w:rsidRDefault="007C4061" w:rsidP="00885269">
      <w:pPr>
        <w:pStyle w:val="PL"/>
      </w:pPr>
      <w:r w:rsidRPr="00533C32">
        <w:t xml:space="preserve">        - name: </w:t>
      </w:r>
      <w:proofErr w:type="spellStart"/>
      <w:r w:rsidRPr="00533C32">
        <w:t>ueId</w:t>
      </w:r>
      <w:proofErr w:type="spellEnd"/>
    </w:p>
    <w:p w14:paraId="2744AA6A" w14:textId="77777777" w:rsidR="007C4061" w:rsidRPr="00533C32" w:rsidRDefault="007C4061" w:rsidP="00885269">
      <w:pPr>
        <w:pStyle w:val="PL"/>
      </w:pPr>
      <w:r w:rsidRPr="00533C32">
        <w:t xml:space="preserve">          in: path</w:t>
      </w:r>
    </w:p>
    <w:p w14:paraId="104A7EE0" w14:textId="77777777" w:rsidR="007C4061" w:rsidRPr="00533C32" w:rsidRDefault="007C4061" w:rsidP="00885269">
      <w:pPr>
        <w:pStyle w:val="PL"/>
      </w:pPr>
      <w:r w:rsidRPr="00533C32">
        <w:t xml:space="preserve">          description: pp data for a UE</w:t>
      </w:r>
    </w:p>
    <w:p w14:paraId="14F20D1A" w14:textId="77777777" w:rsidR="007C4061" w:rsidRPr="00533C32" w:rsidRDefault="007C4061" w:rsidP="00885269">
      <w:pPr>
        <w:pStyle w:val="PL"/>
      </w:pPr>
      <w:r w:rsidRPr="00533C32">
        <w:t xml:space="preserve">          required: true</w:t>
      </w:r>
    </w:p>
    <w:p w14:paraId="24ED5AFD" w14:textId="77777777" w:rsidR="007C4061" w:rsidRPr="00533C32" w:rsidRDefault="007C4061" w:rsidP="00885269">
      <w:pPr>
        <w:pStyle w:val="PL"/>
      </w:pPr>
      <w:r w:rsidRPr="00533C32">
        <w:t xml:space="preserve">          schema:</w:t>
      </w:r>
    </w:p>
    <w:p w14:paraId="40C86CC2"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640127F0" w14:textId="77777777" w:rsidR="007C4061" w:rsidRPr="00533C32" w:rsidRDefault="007C4061" w:rsidP="00885269">
      <w:pPr>
        <w:pStyle w:val="PL"/>
      </w:pPr>
      <w:r w:rsidRPr="00533C32">
        <w:t xml:space="preserve">        - name: supported-features</w:t>
      </w:r>
    </w:p>
    <w:p w14:paraId="1B661DBF" w14:textId="77777777" w:rsidR="007C4061" w:rsidRPr="00533C32" w:rsidRDefault="007C4061" w:rsidP="00885269">
      <w:pPr>
        <w:pStyle w:val="PL"/>
      </w:pPr>
      <w:r w:rsidRPr="00533C32">
        <w:t xml:space="preserve">          in: query</w:t>
      </w:r>
    </w:p>
    <w:p w14:paraId="378FF005" w14:textId="77777777" w:rsidR="007C4061" w:rsidRPr="00533C32" w:rsidRDefault="007C4061" w:rsidP="00885269">
      <w:pPr>
        <w:pStyle w:val="PL"/>
      </w:pPr>
      <w:r w:rsidRPr="00533C32">
        <w:t xml:space="preserve">          description: Supported Features</w:t>
      </w:r>
    </w:p>
    <w:p w14:paraId="27F7BC2C" w14:textId="77777777" w:rsidR="007C4061" w:rsidRPr="00533C32" w:rsidRDefault="007C4061" w:rsidP="00885269">
      <w:pPr>
        <w:pStyle w:val="PL"/>
      </w:pPr>
      <w:r w:rsidRPr="00533C32">
        <w:t xml:space="preserve">          schema:</w:t>
      </w:r>
    </w:p>
    <w:p w14:paraId="65FA9AFB"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A187576" w14:textId="77777777" w:rsidR="007C4061" w:rsidRPr="00533C32" w:rsidRDefault="007C4061" w:rsidP="00885269">
      <w:pPr>
        <w:pStyle w:val="PL"/>
      </w:pPr>
      <w:r w:rsidRPr="00533C32">
        <w:t xml:space="preserve">        - name: If-None-Match</w:t>
      </w:r>
    </w:p>
    <w:p w14:paraId="775F0761" w14:textId="77777777" w:rsidR="007C4061" w:rsidRPr="00533C32" w:rsidRDefault="007C4061" w:rsidP="00885269">
      <w:pPr>
        <w:pStyle w:val="PL"/>
      </w:pPr>
      <w:r w:rsidRPr="00533C32">
        <w:t xml:space="preserve">          in: header</w:t>
      </w:r>
    </w:p>
    <w:p w14:paraId="13AB1A70" w14:textId="77777777" w:rsidR="007C4061" w:rsidRPr="00533C32" w:rsidRDefault="007C4061" w:rsidP="00885269">
      <w:pPr>
        <w:pStyle w:val="PL"/>
      </w:pPr>
      <w:r w:rsidRPr="00533C32">
        <w:t xml:space="preserve">          description: Validator for conditional requests, as described in RFC 7232, 3.2</w:t>
      </w:r>
    </w:p>
    <w:p w14:paraId="2621FA74" w14:textId="77777777" w:rsidR="007C4061" w:rsidRPr="00533C32" w:rsidRDefault="007C4061" w:rsidP="00885269">
      <w:pPr>
        <w:pStyle w:val="PL"/>
      </w:pPr>
      <w:r w:rsidRPr="00533C32">
        <w:t xml:space="preserve">          schema:</w:t>
      </w:r>
    </w:p>
    <w:p w14:paraId="0091FDB9" w14:textId="77777777" w:rsidR="007C4061" w:rsidRPr="00533C32" w:rsidRDefault="007C4061" w:rsidP="00885269">
      <w:pPr>
        <w:pStyle w:val="PL"/>
      </w:pPr>
      <w:r w:rsidRPr="00533C32">
        <w:t xml:space="preserve">            type: string</w:t>
      </w:r>
    </w:p>
    <w:p w14:paraId="7BBF63EA" w14:textId="77777777" w:rsidR="007C4061" w:rsidRPr="00533C32" w:rsidRDefault="007C4061" w:rsidP="00885269">
      <w:pPr>
        <w:pStyle w:val="PL"/>
      </w:pPr>
      <w:r w:rsidRPr="00533C32">
        <w:t xml:space="preserve">        - name: If-Modified-Since</w:t>
      </w:r>
    </w:p>
    <w:p w14:paraId="786913AC" w14:textId="77777777" w:rsidR="007C4061" w:rsidRPr="00533C32" w:rsidRDefault="007C4061" w:rsidP="00885269">
      <w:pPr>
        <w:pStyle w:val="PL"/>
      </w:pPr>
      <w:r w:rsidRPr="00533C32">
        <w:t xml:space="preserve">          in: header</w:t>
      </w:r>
    </w:p>
    <w:p w14:paraId="7224A90A" w14:textId="77777777" w:rsidR="007C4061" w:rsidRPr="00533C32" w:rsidRDefault="007C4061" w:rsidP="00885269">
      <w:pPr>
        <w:pStyle w:val="PL"/>
      </w:pPr>
      <w:r w:rsidRPr="00533C32">
        <w:t xml:space="preserve">          description: Validator for conditional requests, as described in RFC 7232, 3.3</w:t>
      </w:r>
    </w:p>
    <w:p w14:paraId="0375D2B5" w14:textId="77777777" w:rsidR="007C4061" w:rsidRPr="00533C32" w:rsidRDefault="007C4061" w:rsidP="00885269">
      <w:pPr>
        <w:pStyle w:val="PL"/>
      </w:pPr>
      <w:r w:rsidRPr="00533C32">
        <w:t xml:space="preserve">          schema:</w:t>
      </w:r>
    </w:p>
    <w:p w14:paraId="5A2116C9" w14:textId="77777777" w:rsidR="007C4061" w:rsidRPr="00533C32" w:rsidRDefault="007C4061" w:rsidP="00885269">
      <w:pPr>
        <w:pStyle w:val="PL"/>
        <w:rPr>
          <w:lang w:eastAsia="zh-CN"/>
        </w:rPr>
      </w:pPr>
      <w:r w:rsidRPr="00533C32">
        <w:t xml:space="preserve">            type: string</w:t>
      </w:r>
    </w:p>
    <w:p w14:paraId="4273FD3A" w14:textId="77777777" w:rsidR="007C4061" w:rsidRPr="00533C32" w:rsidRDefault="007C4061" w:rsidP="00885269">
      <w:pPr>
        <w:pStyle w:val="PL"/>
      </w:pPr>
      <w:r w:rsidRPr="00533C32">
        <w:t xml:space="preserve">      responses:</w:t>
      </w:r>
    </w:p>
    <w:p w14:paraId="76C67C99" w14:textId="77777777" w:rsidR="007C4061" w:rsidRPr="00533C32" w:rsidRDefault="007C4061" w:rsidP="00885269">
      <w:pPr>
        <w:pStyle w:val="PL"/>
      </w:pPr>
      <w:r w:rsidRPr="00533C32">
        <w:t xml:space="preserve">        '200':</w:t>
      </w:r>
    </w:p>
    <w:p w14:paraId="37A6F451" w14:textId="77777777" w:rsidR="007C4061" w:rsidRPr="00533C32" w:rsidRDefault="007C4061" w:rsidP="00885269">
      <w:pPr>
        <w:pStyle w:val="PL"/>
      </w:pPr>
      <w:r w:rsidRPr="00533C32">
        <w:t xml:space="preserve">          description: Expected response to a valid request</w:t>
      </w:r>
    </w:p>
    <w:p w14:paraId="1AF78F49" w14:textId="77777777" w:rsidR="007C4061" w:rsidRPr="00533C32" w:rsidRDefault="007C4061" w:rsidP="00885269">
      <w:pPr>
        <w:pStyle w:val="PL"/>
      </w:pPr>
      <w:r w:rsidRPr="00533C32">
        <w:t xml:space="preserve">          content:</w:t>
      </w:r>
    </w:p>
    <w:p w14:paraId="26409E6A"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80A1982" w14:textId="77777777" w:rsidR="007C4061" w:rsidRPr="00533C32" w:rsidRDefault="007C4061" w:rsidP="00885269">
      <w:pPr>
        <w:pStyle w:val="PL"/>
      </w:pPr>
      <w:r w:rsidRPr="00533C32">
        <w:t xml:space="preserve">              schema:</w:t>
      </w:r>
    </w:p>
    <w:p w14:paraId="56815143" w14:textId="77777777" w:rsidR="007C4061" w:rsidRPr="00533C32" w:rsidRDefault="007C4061" w:rsidP="00885269">
      <w:pPr>
        <w:pStyle w:val="PL"/>
        <w:rPr>
          <w:lang w:eastAsia="zh-CN"/>
        </w:rPr>
      </w:pPr>
      <w:r w:rsidRPr="00533C32">
        <w:t xml:space="preserve">                $ref: '#/components/schemas/</w:t>
      </w:r>
      <w:proofErr w:type="spellStart"/>
      <w:r w:rsidRPr="00533C32">
        <w:t>PpData</w:t>
      </w:r>
      <w:proofErr w:type="spellEnd"/>
      <w:r w:rsidRPr="00533C32">
        <w:t>'</w:t>
      </w:r>
    </w:p>
    <w:p w14:paraId="3A176AA8" w14:textId="77777777" w:rsidR="007C4061" w:rsidRPr="00533C32" w:rsidRDefault="007C4061" w:rsidP="00885269">
      <w:pPr>
        <w:pStyle w:val="PL"/>
      </w:pPr>
      <w:r w:rsidRPr="00533C32">
        <w:t xml:space="preserve">          headers:</w:t>
      </w:r>
    </w:p>
    <w:p w14:paraId="2F63776A" w14:textId="77777777" w:rsidR="007C4061" w:rsidRPr="00533C32" w:rsidRDefault="007C4061" w:rsidP="00885269">
      <w:pPr>
        <w:pStyle w:val="PL"/>
      </w:pPr>
      <w:r w:rsidRPr="00533C32">
        <w:t xml:space="preserve">            Cache-Control:</w:t>
      </w:r>
    </w:p>
    <w:p w14:paraId="15E8E2D2" w14:textId="77777777" w:rsidR="007C4061" w:rsidRPr="00533C32" w:rsidRDefault="007C4061" w:rsidP="00885269">
      <w:pPr>
        <w:pStyle w:val="PL"/>
      </w:pPr>
      <w:r w:rsidRPr="00533C32">
        <w:t xml:space="preserve">              description: Cache-Control containing max-age, as described in RFC 7234, 5.2</w:t>
      </w:r>
    </w:p>
    <w:p w14:paraId="22524671" w14:textId="77777777" w:rsidR="007C4061" w:rsidRPr="00533C32" w:rsidRDefault="007C4061" w:rsidP="00885269">
      <w:pPr>
        <w:pStyle w:val="PL"/>
      </w:pPr>
      <w:r w:rsidRPr="00533C32">
        <w:t xml:space="preserve">              schema:</w:t>
      </w:r>
    </w:p>
    <w:p w14:paraId="496520B6" w14:textId="77777777" w:rsidR="007C4061" w:rsidRPr="00533C32" w:rsidRDefault="007C4061" w:rsidP="00885269">
      <w:pPr>
        <w:pStyle w:val="PL"/>
      </w:pPr>
      <w:r w:rsidRPr="00533C32">
        <w:t xml:space="preserve">                type: string</w:t>
      </w:r>
    </w:p>
    <w:p w14:paraId="47A4C0C8" w14:textId="77777777" w:rsidR="007C4061" w:rsidRPr="00533C32" w:rsidRDefault="007C4061" w:rsidP="00885269">
      <w:pPr>
        <w:pStyle w:val="PL"/>
      </w:pPr>
      <w:r w:rsidRPr="00533C32">
        <w:t xml:space="preserve">            ETag:</w:t>
      </w:r>
    </w:p>
    <w:p w14:paraId="16848A42" w14:textId="77777777" w:rsidR="007C4061" w:rsidRPr="00533C32" w:rsidRDefault="007C4061" w:rsidP="00885269">
      <w:pPr>
        <w:pStyle w:val="PL"/>
      </w:pPr>
      <w:r w:rsidRPr="00533C32">
        <w:t xml:space="preserve">              description: Entity Tag, containing a strong validator, as described in RFC 7232, 2.3</w:t>
      </w:r>
    </w:p>
    <w:p w14:paraId="75B8B208" w14:textId="77777777" w:rsidR="007C4061" w:rsidRPr="00533C32" w:rsidRDefault="007C4061" w:rsidP="00885269">
      <w:pPr>
        <w:pStyle w:val="PL"/>
      </w:pPr>
      <w:r w:rsidRPr="00533C32">
        <w:t xml:space="preserve">              schema:</w:t>
      </w:r>
    </w:p>
    <w:p w14:paraId="4992D59E" w14:textId="77777777" w:rsidR="007C4061" w:rsidRPr="00533C32" w:rsidRDefault="007C4061" w:rsidP="00885269">
      <w:pPr>
        <w:pStyle w:val="PL"/>
      </w:pPr>
      <w:r w:rsidRPr="00533C32">
        <w:lastRenderedPageBreak/>
        <w:t xml:space="preserve">                type: string</w:t>
      </w:r>
    </w:p>
    <w:p w14:paraId="2119D9DA" w14:textId="77777777" w:rsidR="007C4061" w:rsidRPr="00533C32" w:rsidRDefault="007C4061" w:rsidP="00885269">
      <w:pPr>
        <w:pStyle w:val="PL"/>
      </w:pPr>
      <w:r w:rsidRPr="00533C32">
        <w:t xml:space="preserve">            Last-Modified:</w:t>
      </w:r>
    </w:p>
    <w:p w14:paraId="77C756A9" w14:textId="77777777" w:rsidR="007C4061" w:rsidRPr="00533C32" w:rsidRDefault="007C4061" w:rsidP="00885269">
      <w:pPr>
        <w:pStyle w:val="PL"/>
      </w:pPr>
      <w:r w:rsidRPr="00533C32">
        <w:t xml:space="preserve">              description: Timestamp for last modification of the resource, as described in RFC 7232, 2.2</w:t>
      </w:r>
    </w:p>
    <w:p w14:paraId="355482C3" w14:textId="77777777" w:rsidR="007C4061" w:rsidRPr="00533C32" w:rsidRDefault="007C4061" w:rsidP="00885269">
      <w:pPr>
        <w:pStyle w:val="PL"/>
      </w:pPr>
      <w:r w:rsidRPr="00533C32">
        <w:t xml:space="preserve">              schema:</w:t>
      </w:r>
    </w:p>
    <w:p w14:paraId="062945F0" w14:textId="77777777" w:rsidR="007C4061" w:rsidRPr="00533C32" w:rsidRDefault="007C4061" w:rsidP="00885269">
      <w:pPr>
        <w:pStyle w:val="PL"/>
        <w:rPr>
          <w:lang w:eastAsia="zh-CN"/>
        </w:rPr>
      </w:pPr>
      <w:r w:rsidRPr="00533C32">
        <w:t xml:space="preserve">                type: string</w:t>
      </w:r>
    </w:p>
    <w:p w14:paraId="786CCC85" w14:textId="77777777" w:rsidR="007C4061" w:rsidRPr="00533C32" w:rsidRDefault="007C4061" w:rsidP="00885269">
      <w:pPr>
        <w:pStyle w:val="PL"/>
      </w:pPr>
      <w:r w:rsidRPr="00533C32">
        <w:t xml:space="preserve">        '403':</w:t>
      </w:r>
    </w:p>
    <w:p w14:paraId="00EEFD56" w14:textId="77777777" w:rsidR="007C4061" w:rsidRPr="00533C32" w:rsidRDefault="007C4061" w:rsidP="00885269">
      <w:pPr>
        <w:pStyle w:val="PL"/>
      </w:pPr>
      <w:r w:rsidRPr="00533C32">
        <w:t xml:space="preserve">          description: Forbidden</w:t>
      </w:r>
    </w:p>
    <w:p w14:paraId="6B7978D2" w14:textId="77777777" w:rsidR="007C4061" w:rsidRPr="00533C32" w:rsidRDefault="007C4061" w:rsidP="00885269">
      <w:pPr>
        <w:pStyle w:val="PL"/>
      </w:pPr>
      <w:r w:rsidRPr="00533C32">
        <w:t xml:space="preserve">          content:</w:t>
      </w:r>
    </w:p>
    <w:p w14:paraId="2E1D136B"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2C7EA9F1" w14:textId="77777777" w:rsidR="007C4061" w:rsidRPr="00533C32" w:rsidRDefault="007C4061" w:rsidP="00885269">
      <w:pPr>
        <w:pStyle w:val="PL"/>
      </w:pPr>
      <w:r w:rsidRPr="00533C32">
        <w:t xml:space="preserve">              schema:</w:t>
      </w:r>
    </w:p>
    <w:p w14:paraId="124A53A0"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4876E922" w14:textId="77777777" w:rsidR="007C4061" w:rsidRDefault="007C4061" w:rsidP="00885269">
      <w:pPr>
        <w:pStyle w:val="PL"/>
        <w:rPr>
          <w:lang w:eastAsia="zh-CN"/>
        </w:rPr>
      </w:pPr>
      <w:r w:rsidRPr="00533C32">
        <w:t xml:space="preserve">        default:</w:t>
      </w:r>
    </w:p>
    <w:p w14:paraId="14DA862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E5A81D5" w14:textId="77777777" w:rsidR="00A0150A" w:rsidRDefault="00A0150A" w:rsidP="00885269">
      <w:pPr>
        <w:pStyle w:val="PL"/>
        <w:rPr>
          <w:lang w:eastAsia="zh-CN"/>
        </w:rPr>
      </w:pPr>
    </w:p>
    <w:p w14:paraId="11338A2B" w14:textId="77777777" w:rsidR="007C4061" w:rsidRPr="00533C32" w:rsidRDefault="007C4061" w:rsidP="00885269">
      <w:pPr>
        <w:pStyle w:val="PL"/>
      </w:pPr>
      <w:r w:rsidRPr="00533C32">
        <w:t xml:space="preserve">    patch:</w:t>
      </w:r>
    </w:p>
    <w:p w14:paraId="01485989" w14:textId="77777777" w:rsidR="007C4061" w:rsidRPr="00533C32" w:rsidRDefault="007C4061" w:rsidP="00885269">
      <w:pPr>
        <w:pStyle w:val="PL"/>
        <w:rPr>
          <w:lang w:eastAsia="zh-CN"/>
        </w:rPr>
      </w:pPr>
      <w:r w:rsidRPr="00533C32">
        <w:t xml:space="preserve">      summary: modify the </w:t>
      </w:r>
      <w:r w:rsidRPr="00533C32">
        <w:rPr>
          <w:lang w:eastAsia="zh-CN"/>
        </w:rPr>
        <w:t>provisioned parameter data</w:t>
      </w:r>
    </w:p>
    <w:p w14:paraId="4F9F7BF0"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Modify</w:t>
      </w:r>
      <w:r w:rsidRPr="00533C32">
        <w:rPr>
          <w:lang w:eastAsia="zh-CN"/>
        </w:rPr>
        <w:t>Pp</w:t>
      </w:r>
      <w:r w:rsidRPr="00533C32">
        <w:t>Data</w:t>
      </w:r>
      <w:proofErr w:type="spellEnd"/>
    </w:p>
    <w:p w14:paraId="3462959C" w14:textId="77777777" w:rsidR="007C4061" w:rsidRPr="00533C32" w:rsidRDefault="007C4061" w:rsidP="00885269">
      <w:pPr>
        <w:pStyle w:val="PL"/>
      </w:pPr>
      <w:r w:rsidRPr="00533C32">
        <w:t xml:space="preserve">      tags:</w:t>
      </w:r>
    </w:p>
    <w:p w14:paraId="4512446F" w14:textId="77777777" w:rsidR="007C4061" w:rsidRPr="00533C32" w:rsidRDefault="007C4061" w:rsidP="00885269">
      <w:pPr>
        <w:pStyle w:val="PL"/>
      </w:pPr>
      <w:r w:rsidRPr="00533C32">
        <w:t xml:space="preserve">        - </w:t>
      </w:r>
      <w:proofErr w:type="spellStart"/>
      <w:r w:rsidRPr="00533C32">
        <w:rPr>
          <w:lang w:eastAsia="zh-CN"/>
        </w:rPr>
        <w:t>ProvisionedParameter</w:t>
      </w:r>
      <w:r w:rsidRPr="00533C32">
        <w:t>Data</w:t>
      </w:r>
      <w:proofErr w:type="spellEnd"/>
      <w:r w:rsidRPr="00533C32">
        <w:t xml:space="preserve"> (Document)</w:t>
      </w:r>
    </w:p>
    <w:p w14:paraId="68D82A18" w14:textId="77777777" w:rsidR="007C4061" w:rsidRPr="00533C32" w:rsidRDefault="007C4061" w:rsidP="00885269">
      <w:pPr>
        <w:pStyle w:val="PL"/>
      </w:pPr>
      <w:r w:rsidRPr="00533C32">
        <w:t xml:space="preserve">      parameters:</w:t>
      </w:r>
    </w:p>
    <w:p w14:paraId="47D3B768" w14:textId="77777777" w:rsidR="007C4061" w:rsidRPr="00533C32" w:rsidRDefault="007C4061" w:rsidP="00885269">
      <w:pPr>
        <w:pStyle w:val="PL"/>
      </w:pPr>
      <w:r w:rsidRPr="00533C32">
        <w:t xml:space="preserve">        - name: </w:t>
      </w:r>
      <w:proofErr w:type="spellStart"/>
      <w:r w:rsidRPr="00533C32">
        <w:t>ueId</w:t>
      </w:r>
      <w:proofErr w:type="spellEnd"/>
    </w:p>
    <w:p w14:paraId="202FDEB5" w14:textId="77777777" w:rsidR="007C4061" w:rsidRPr="00533C32" w:rsidRDefault="007C4061" w:rsidP="00885269">
      <w:pPr>
        <w:pStyle w:val="PL"/>
      </w:pPr>
      <w:r w:rsidRPr="00533C32">
        <w:t xml:space="preserve">          in: path</w:t>
      </w:r>
    </w:p>
    <w:p w14:paraId="677F9BFF" w14:textId="77777777" w:rsidR="007C4061" w:rsidRPr="00533C32" w:rsidRDefault="007C4061" w:rsidP="00885269">
      <w:pPr>
        <w:pStyle w:val="PL"/>
      </w:pPr>
      <w:r w:rsidRPr="00533C32">
        <w:t xml:space="preserve">          description: pp data for a UE</w:t>
      </w:r>
    </w:p>
    <w:p w14:paraId="2590621A" w14:textId="77777777" w:rsidR="007C4061" w:rsidRPr="00533C32" w:rsidRDefault="007C4061" w:rsidP="00885269">
      <w:pPr>
        <w:pStyle w:val="PL"/>
      </w:pPr>
      <w:r w:rsidRPr="00533C32">
        <w:t xml:space="preserve">          required: true</w:t>
      </w:r>
    </w:p>
    <w:p w14:paraId="2F103878" w14:textId="77777777" w:rsidR="007C4061" w:rsidRPr="00533C32" w:rsidRDefault="007C4061" w:rsidP="00885269">
      <w:pPr>
        <w:pStyle w:val="PL"/>
      </w:pPr>
      <w:r w:rsidRPr="00533C32">
        <w:t xml:space="preserve">          schema:</w:t>
      </w:r>
    </w:p>
    <w:p w14:paraId="1C530FD7" w14:textId="77777777" w:rsidR="007C4061"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39936015" w14:textId="77777777" w:rsidR="007C4061" w:rsidRPr="002857AD" w:rsidRDefault="007C4061" w:rsidP="00885269">
      <w:pPr>
        <w:pStyle w:val="PL"/>
      </w:pPr>
      <w:r w:rsidRPr="002857AD">
        <w:t xml:space="preserve">        - name: supported-features</w:t>
      </w:r>
    </w:p>
    <w:p w14:paraId="65D9C936" w14:textId="77777777" w:rsidR="007C4061" w:rsidRPr="002857AD" w:rsidRDefault="007C4061" w:rsidP="00885269">
      <w:pPr>
        <w:pStyle w:val="PL"/>
      </w:pPr>
      <w:r w:rsidRPr="002857AD">
        <w:t xml:space="preserve">          in: query</w:t>
      </w:r>
    </w:p>
    <w:p w14:paraId="6F0916AC" w14:textId="77777777" w:rsidR="007C4061" w:rsidRPr="002857AD" w:rsidRDefault="007C4061" w:rsidP="00885269">
      <w:pPr>
        <w:pStyle w:val="PL"/>
      </w:pPr>
      <w:r w:rsidRPr="002857AD">
        <w:t xml:space="preserve">          description: Features required to be supported by the target NF</w:t>
      </w:r>
    </w:p>
    <w:p w14:paraId="4AB7C091" w14:textId="77777777" w:rsidR="007C4061" w:rsidRPr="002857AD" w:rsidRDefault="007C4061" w:rsidP="00885269">
      <w:pPr>
        <w:pStyle w:val="PL"/>
      </w:pPr>
      <w:r w:rsidRPr="002857AD">
        <w:t xml:space="preserve">          schema:</w:t>
      </w:r>
    </w:p>
    <w:p w14:paraId="06634CBA"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2A832B14" w14:textId="77777777" w:rsidR="007C4061" w:rsidRPr="00533C32" w:rsidRDefault="007C4061" w:rsidP="00885269">
      <w:pPr>
        <w:pStyle w:val="PL"/>
        <w:rPr>
          <w:lang w:eastAsia="zh-CN"/>
        </w:rPr>
      </w:pPr>
      <w:r w:rsidRPr="00533C32">
        <w:t xml:space="preserve">      </w:t>
      </w:r>
      <w:proofErr w:type="spellStart"/>
      <w:r w:rsidRPr="00533C32">
        <w:t>requestBody</w:t>
      </w:r>
      <w:proofErr w:type="spellEnd"/>
      <w:r w:rsidRPr="00533C32">
        <w:t>:</w:t>
      </w:r>
    </w:p>
    <w:p w14:paraId="051857E4" w14:textId="77777777" w:rsidR="007C4061" w:rsidRPr="00533C32" w:rsidRDefault="007C4061" w:rsidP="00885269">
      <w:pPr>
        <w:pStyle w:val="PL"/>
      </w:pPr>
      <w:r w:rsidRPr="00533C32">
        <w:t xml:space="preserve">        content:</w:t>
      </w:r>
    </w:p>
    <w:p w14:paraId="11F06D18"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4F95EC16" w14:textId="77777777" w:rsidR="007C4061" w:rsidRPr="00533C32" w:rsidRDefault="007C4061" w:rsidP="00885269">
      <w:pPr>
        <w:pStyle w:val="PL"/>
      </w:pPr>
      <w:r w:rsidRPr="00533C32">
        <w:t xml:space="preserve">            schema:</w:t>
      </w:r>
    </w:p>
    <w:p w14:paraId="458EF4F0" w14:textId="77777777" w:rsidR="007C4061" w:rsidRPr="00533C32" w:rsidRDefault="007C4061" w:rsidP="00885269">
      <w:pPr>
        <w:pStyle w:val="PL"/>
      </w:pPr>
      <w:r w:rsidRPr="00533C32">
        <w:t xml:space="preserve">              type: array</w:t>
      </w:r>
    </w:p>
    <w:p w14:paraId="18577913" w14:textId="77777777" w:rsidR="007C4061" w:rsidRPr="00533C32" w:rsidRDefault="007C4061" w:rsidP="00885269">
      <w:pPr>
        <w:pStyle w:val="PL"/>
      </w:pPr>
      <w:r w:rsidRPr="00533C32">
        <w:t xml:space="preserve">              items:</w:t>
      </w:r>
    </w:p>
    <w:p w14:paraId="6ECC983B"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39F8F077" w14:textId="77777777" w:rsidR="007C4061" w:rsidRPr="00533C32" w:rsidRDefault="007C4061" w:rsidP="00885269">
      <w:pPr>
        <w:pStyle w:val="PL"/>
      </w:pPr>
      <w:r w:rsidRPr="00533C32">
        <w:t xml:space="preserve">        required: true</w:t>
      </w:r>
    </w:p>
    <w:p w14:paraId="1E2DE7C3" w14:textId="77777777" w:rsidR="007C4061" w:rsidRPr="00533C32" w:rsidRDefault="007C4061" w:rsidP="00885269">
      <w:pPr>
        <w:pStyle w:val="PL"/>
      </w:pPr>
      <w:r w:rsidRPr="00533C32">
        <w:t xml:space="preserve">      responses:</w:t>
      </w:r>
    </w:p>
    <w:p w14:paraId="6220F835" w14:textId="77777777" w:rsidR="007C4061" w:rsidRPr="00533C32" w:rsidRDefault="007C4061" w:rsidP="00885269">
      <w:pPr>
        <w:pStyle w:val="PL"/>
      </w:pPr>
      <w:r w:rsidRPr="00533C32">
        <w:t xml:space="preserve">        '204':</w:t>
      </w:r>
    </w:p>
    <w:p w14:paraId="25DEF753" w14:textId="77777777" w:rsidR="007C4061" w:rsidRPr="00533C32" w:rsidRDefault="007C4061" w:rsidP="00885269">
      <w:pPr>
        <w:pStyle w:val="PL"/>
      </w:pPr>
      <w:r w:rsidRPr="00533C32">
        <w:t xml:space="preserve">          description: Expected response to a valid request</w:t>
      </w:r>
    </w:p>
    <w:p w14:paraId="75C2FE78" w14:textId="77777777" w:rsidR="007C4061" w:rsidRDefault="007C4061" w:rsidP="00885269">
      <w:pPr>
        <w:pStyle w:val="PL"/>
        <w:rPr>
          <w:lang w:eastAsia="zh-CN"/>
        </w:rPr>
      </w:pPr>
      <w:r>
        <w:rPr>
          <w:rFonts w:hint="eastAsia"/>
          <w:lang w:eastAsia="zh-CN"/>
        </w:rPr>
        <w:t xml:space="preserve">        '200':</w:t>
      </w:r>
    </w:p>
    <w:p w14:paraId="54A94132" w14:textId="77777777" w:rsidR="007C4061" w:rsidRPr="000B71E3" w:rsidRDefault="007C4061" w:rsidP="00885269">
      <w:pPr>
        <w:pStyle w:val="PL"/>
      </w:pPr>
      <w:r w:rsidRPr="000B71E3">
        <w:t xml:space="preserve">          description: Expected response to a valid request</w:t>
      </w:r>
    </w:p>
    <w:p w14:paraId="7C3701E3" w14:textId="77777777" w:rsidR="007C4061" w:rsidRPr="000B71E3" w:rsidRDefault="007C4061" w:rsidP="00885269">
      <w:pPr>
        <w:pStyle w:val="PL"/>
      </w:pPr>
      <w:r w:rsidRPr="000B71E3">
        <w:t xml:space="preserve">          content:</w:t>
      </w:r>
    </w:p>
    <w:p w14:paraId="655062CA"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57EACD00" w14:textId="77777777" w:rsidR="007C4061" w:rsidRPr="000B71E3" w:rsidRDefault="007C4061" w:rsidP="00885269">
      <w:pPr>
        <w:pStyle w:val="PL"/>
      </w:pPr>
      <w:r w:rsidRPr="000B71E3">
        <w:t xml:space="preserve">              schema:</w:t>
      </w:r>
    </w:p>
    <w:p w14:paraId="65C76F3C"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2F0342C4" w14:textId="77777777" w:rsidR="007C4061" w:rsidRPr="00533C32" w:rsidRDefault="007C4061" w:rsidP="00885269">
      <w:pPr>
        <w:pStyle w:val="PL"/>
      </w:pPr>
      <w:r w:rsidRPr="00533C32">
        <w:t xml:space="preserve">       </w:t>
      </w:r>
      <w:r>
        <w:rPr>
          <w:rFonts w:hint="eastAsia"/>
          <w:lang w:eastAsia="zh-CN"/>
        </w:rPr>
        <w:t xml:space="preserve"> </w:t>
      </w:r>
      <w:r w:rsidRPr="00533C32">
        <w:t>'403':</w:t>
      </w:r>
    </w:p>
    <w:p w14:paraId="2B25173F" w14:textId="77777777" w:rsidR="007C4061" w:rsidRPr="00533C32" w:rsidRDefault="007C4061" w:rsidP="00885269">
      <w:pPr>
        <w:pStyle w:val="PL"/>
      </w:pPr>
      <w:r w:rsidRPr="00533C32">
        <w:t xml:space="preserve">          description: modification is rejected</w:t>
      </w:r>
    </w:p>
    <w:p w14:paraId="48F98EA6" w14:textId="77777777" w:rsidR="007C4061" w:rsidRPr="00533C32" w:rsidRDefault="007C4061" w:rsidP="00885269">
      <w:pPr>
        <w:pStyle w:val="PL"/>
      </w:pPr>
      <w:r w:rsidRPr="00533C32">
        <w:t xml:space="preserve">          content:</w:t>
      </w:r>
    </w:p>
    <w:p w14:paraId="28E24A14"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0C409798" w14:textId="77777777" w:rsidR="007C4061" w:rsidRPr="00533C32" w:rsidRDefault="007C4061" w:rsidP="00885269">
      <w:pPr>
        <w:pStyle w:val="PL"/>
      </w:pPr>
      <w:r w:rsidRPr="00533C32">
        <w:t xml:space="preserve">              schema:</w:t>
      </w:r>
    </w:p>
    <w:p w14:paraId="250449C8" w14:textId="77777777" w:rsidR="007C4061" w:rsidRPr="00533C32" w:rsidRDefault="007C4061" w:rsidP="00885269">
      <w:pPr>
        <w:pStyle w:val="PL"/>
      </w:pPr>
      <w:r w:rsidRPr="00533C32">
        <w:t xml:space="preserve">                $ref: 'TS29571_CommonData.yaml#/components/schemas/</w:t>
      </w:r>
      <w:proofErr w:type="spellStart"/>
      <w:r w:rsidRPr="00533C32">
        <w:t>ProblemDetails</w:t>
      </w:r>
      <w:proofErr w:type="spellEnd"/>
      <w:r w:rsidRPr="00533C32">
        <w:t>'</w:t>
      </w:r>
    </w:p>
    <w:p w14:paraId="308F53E6" w14:textId="77777777" w:rsidR="007C4061" w:rsidRDefault="007C4061" w:rsidP="00885269">
      <w:pPr>
        <w:pStyle w:val="PL"/>
        <w:rPr>
          <w:lang w:eastAsia="zh-CN"/>
        </w:rPr>
      </w:pPr>
      <w:r w:rsidRPr="00533C32">
        <w:t xml:space="preserve">        default:</w:t>
      </w:r>
    </w:p>
    <w:p w14:paraId="05927B0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F8627D6" w14:textId="2D0FBB0E" w:rsidR="007C4061" w:rsidRDefault="007C4061" w:rsidP="00885269">
      <w:pPr>
        <w:pStyle w:val="PL"/>
      </w:pPr>
    </w:p>
    <w:p w14:paraId="33FB13D2" w14:textId="77777777" w:rsidR="00403FA5" w:rsidRDefault="00403FA5" w:rsidP="00885269">
      <w:pPr>
        <w:pStyle w:val="PL"/>
      </w:pPr>
      <w:r>
        <w:t xml:space="preserve">  /subscription-data/{</w:t>
      </w:r>
      <w:proofErr w:type="spellStart"/>
      <w:r>
        <w:t>ueId</w:t>
      </w:r>
      <w:proofErr w:type="spellEnd"/>
      <w:r>
        <w:t>}/pp-profile-data:</w:t>
      </w:r>
    </w:p>
    <w:p w14:paraId="42343349" w14:textId="77777777" w:rsidR="00403FA5" w:rsidRDefault="00403FA5" w:rsidP="00885269">
      <w:pPr>
        <w:pStyle w:val="PL"/>
      </w:pPr>
      <w:r>
        <w:t xml:space="preserve">    get:</w:t>
      </w:r>
    </w:p>
    <w:p w14:paraId="67A042BF" w14:textId="77777777" w:rsidR="00403FA5" w:rsidRDefault="00403FA5" w:rsidP="00885269">
      <w:pPr>
        <w:pStyle w:val="PL"/>
      </w:pPr>
      <w:r>
        <w:t xml:space="preserve">      summary: Retrieves the parameter provision profile data of a UE</w:t>
      </w:r>
    </w:p>
    <w:p w14:paraId="0A2D8151" w14:textId="77777777" w:rsidR="00403FA5" w:rsidRDefault="00403FA5" w:rsidP="00885269">
      <w:pPr>
        <w:pStyle w:val="PL"/>
      </w:pPr>
      <w:r>
        <w:t xml:space="preserve">      </w:t>
      </w:r>
      <w:proofErr w:type="spellStart"/>
      <w:r>
        <w:t>operationId</w:t>
      </w:r>
      <w:proofErr w:type="spellEnd"/>
      <w:r>
        <w:t xml:space="preserve">: </w:t>
      </w:r>
      <w:proofErr w:type="spellStart"/>
      <w:r>
        <w:t>QueryPPData</w:t>
      </w:r>
      <w:proofErr w:type="spellEnd"/>
    </w:p>
    <w:p w14:paraId="0EC6B16F" w14:textId="77777777" w:rsidR="00403FA5" w:rsidRDefault="00403FA5" w:rsidP="00885269">
      <w:pPr>
        <w:pStyle w:val="PL"/>
      </w:pPr>
      <w:r>
        <w:t xml:space="preserve">      tags:</w:t>
      </w:r>
    </w:p>
    <w:p w14:paraId="77919ADB" w14:textId="77777777" w:rsidR="00403FA5" w:rsidRDefault="00403FA5" w:rsidP="00885269">
      <w:pPr>
        <w:pStyle w:val="PL"/>
        <w:rPr>
          <w:lang w:eastAsia="zh-CN"/>
        </w:rPr>
      </w:pPr>
      <w:r>
        <w:t xml:space="preserve">        - Parameter P</w:t>
      </w:r>
      <w:r w:rsidRPr="007615BD">
        <w:t>rovision</w:t>
      </w:r>
      <w:r>
        <w:t xml:space="preserve"> profile Data (Document)</w:t>
      </w:r>
    </w:p>
    <w:p w14:paraId="57CCF8C7" w14:textId="77777777" w:rsidR="00403FA5" w:rsidRDefault="00403FA5" w:rsidP="00885269">
      <w:pPr>
        <w:pStyle w:val="PL"/>
      </w:pPr>
      <w:r>
        <w:t xml:space="preserve">      parameters:</w:t>
      </w:r>
    </w:p>
    <w:p w14:paraId="6D70E061" w14:textId="77777777" w:rsidR="00403FA5" w:rsidRDefault="00403FA5" w:rsidP="00885269">
      <w:pPr>
        <w:pStyle w:val="PL"/>
      </w:pPr>
      <w:r>
        <w:t xml:space="preserve">        - name: </w:t>
      </w:r>
      <w:proofErr w:type="spellStart"/>
      <w:r>
        <w:t>ueId</w:t>
      </w:r>
      <w:proofErr w:type="spellEnd"/>
    </w:p>
    <w:p w14:paraId="1E5CCD45" w14:textId="77777777" w:rsidR="00403FA5" w:rsidRDefault="00403FA5" w:rsidP="00885269">
      <w:pPr>
        <w:pStyle w:val="PL"/>
      </w:pPr>
      <w:r>
        <w:t xml:space="preserve">          in: path</w:t>
      </w:r>
    </w:p>
    <w:p w14:paraId="693B966C" w14:textId="77777777" w:rsidR="00403FA5" w:rsidRDefault="00403FA5" w:rsidP="00885269">
      <w:pPr>
        <w:pStyle w:val="PL"/>
      </w:pPr>
      <w:r>
        <w:t xml:space="preserve">          description: UE id</w:t>
      </w:r>
    </w:p>
    <w:p w14:paraId="2E069C94" w14:textId="77777777" w:rsidR="00403FA5" w:rsidRDefault="00403FA5" w:rsidP="00885269">
      <w:pPr>
        <w:pStyle w:val="PL"/>
      </w:pPr>
      <w:r>
        <w:t xml:space="preserve">          required: true</w:t>
      </w:r>
    </w:p>
    <w:p w14:paraId="4EB1B075" w14:textId="77777777" w:rsidR="00403FA5" w:rsidRDefault="00403FA5" w:rsidP="00885269">
      <w:pPr>
        <w:pStyle w:val="PL"/>
      </w:pPr>
      <w:r>
        <w:t xml:space="preserve">          schema:</w:t>
      </w:r>
    </w:p>
    <w:p w14:paraId="11CB586A" w14:textId="77777777" w:rsidR="00403FA5" w:rsidRDefault="00403FA5" w:rsidP="00885269">
      <w:pPr>
        <w:pStyle w:val="PL"/>
      </w:pPr>
      <w:r>
        <w:t xml:space="preserve">            $ref: 'TS29571_CommonData.yaml#/components/schemas/</w:t>
      </w:r>
      <w:proofErr w:type="spellStart"/>
      <w:r>
        <w:t>VarUeId</w:t>
      </w:r>
      <w:proofErr w:type="spellEnd"/>
      <w:r>
        <w:t>'</w:t>
      </w:r>
    </w:p>
    <w:p w14:paraId="410BA12A" w14:textId="77777777" w:rsidR="00403FA5" w:rsidRDefault="00403FA5" w:rsidP="00885269">
      <w:pPr>
        <w:pStyle w:val="PL"/>
      </w:pPr>
      <w:r>
        <w:t xml:space="preserve">        - name: supported-features</w:t>
      </w:r>
    </w:p>
    <w:p w14:paraId="7632AD1C" w14:textId="77777777" w:rsidR="00403FA5" w:rsidRDefault="00403FA5" w:rsidP="00885269">
      <w:pPr>
        <w:pStyle w:val="PL"/>
      </w:pPr>
      <w:r>
        <w:t xml:space="preserve">          in: query</w:t>
      </w:r>
    </w:p>
    <w:p w14:paraId="1127F7BF" w14:textId="77777777" w:rsidR="00403FA5" w:rsidRDefault="00403FA5" w:rsidP="00885269">
      <w:pPr>
        <w:pStyle w:val="PL"/>
      </w:pPr>
      <w:r>
        <w:t xml:space="preserve">          description: Supported Features</w:t>
      </w:r>
    </w:p>
    <w:p w14:paraId="45581581" w14:textId="77777777" w:rsidR="00403FA5" w:rsidRDefault="00403FA5" w:rsidP="00885269">
      <w:pPr>
        <w:pStyle w:val="PL"/>
      </w:pPr>
      <w:r>
        <w:lastRenderedPageBreak/>
        <w:t xml:space="preserve">          schema:</w:t>
      </w:r>
    </w:p>
    <w:p w14:paraId="5F3DDBC4" w14:textId="77777777" w:rsidR="00403FA5" w:rsidRDefault="00403FA5" w:rsidP="00885269">
      <w:pPr>
        <w:pStyle w:val="PL"/>
      </w:pPr>
      <w:r>
        <w:t xml:space="preserve">             $ref: 'TS29571_CommonData.yaml#/components/schemas/</w:t>
      </w:r>
      <w:proofErr w:type="spellStart"/>
      <w:r>
        <w:t>SupportedFeatures</w:t>
      </w:r>
      <w:proofErr w:type="spellEnd"/>
      <w:r>
        <w:t>'</w:t>
      </w:r>
    </w:p>
    <w:p w14:paraId="6324C93D" w14:textId="77777777" w:rsidR="00403FA5" w:rsidRDefault="00403FA5" w:rsidP="00885269">
      <w:pPr>
        <w:pStyle w:val="PL"/>
      </w:pPr>
      <w:r>
        <w:t xml:space="preserve">      responses:</w:t>
      </w:r>
    </w:p>
    <w:p w14:paraId="15491D9A" w14:textId="77777777" w:rsidR="00403FA5" w:rsidRDefault="00403FA5" w:rsidP="00885269">
      <w:pPr>
        <w:pStyle w:val="PL"/>
      </w:pPr>
      <w:r>
        <w:t xml:space="preserve">        '200':</w:t>
      </w:r>
    </w:p>
    <w:p w14:paraId="31015AC3" w14:textId="77777777" w:rsidR="00403FA5" w:rsidRDefault="00403FA5" w:rsidP="00885269">
      <w:pPr>
        <w:pStyle w:val="PL"/>
      </w:pPr>
      <w:r>
        <w:t xml:space="preserve">          description: Expected response to a valid request</w:t>
      </w:r>
    </w:p>
    <w:p w14:paraId="1C03BF10" w14:textId="77777777" w:rsidR="00403FA5" w:rsidRDefault="00403FA5" w:rsidP="00885269">
      <w:pPr>
        <w:pStyle w:val="PL"/>
      </w:pPr>
      <w:r>
        <w:t xml:space="preserve">          content:</w:t>
      </w:r>
    </w:p>
    <w:p w14:paraId="56C58295" w14:textId="77777777" w:rsidR="00403FA5" w:rsidRDefault="00403FA5" w:rsidP="00885269">
      <w:pPr>
        <w:pStyle w:val="PL"/>
      </w:pPr>
      <w:r>
        <w:t xml:space="preserve">            application/</w:t>
      </w:r>
      <w:proofErr w:type="spellStart"/>
      <w:r>
        <w:t>json</w:t>
      </w:r>
      <w:proofErr w:type="spellEnd"/>
      <w:r>
        <w:t>:</w:t>
      </w:r>
    </w:p>
    <w:p w14:paraId="722F69B0" w14:textId="77777777" w:rsidR="00403FA5" w:rsidRDefault="00403FA5" w:rsidP="00885269">
      <w:pPr>
        <w:pStyle w:val="PL"/>
      </w:pPr>
      <w:r>
        <w:t xml:space="preserve">              schema:</w:t>
      </w:r>
    </w:p>
    <w:p w14:paraId="1FF683CB" w14:textId="77777777" w:rsidR="00403FA5" w:rsidRDefault="00403FA5" w:rsidP="00885269">
      <w:pPr>
        <w:pStyle w:val="PL"/>
      </w:pPr>
      <w:r>
        <w:t xml:space="preserve">                $ref: '#/components/schemas/</w:t>
      </w:r>
      <w:proofErr w:type="spellStart"/>
      <w:r>
        <w:t>PpProfileData</w:t>
      </w:r>
      <w:proofErr w:type="spellEnd"/>
      <w:r>
        <w:t>'</w:t>
      </w:r>
    </w:p>
    <w:p w14:paraId="4F2ACA27" w14:textId="77777777" w:rsidR="00403FA5" w:rsidRDefault="00403FA5" w:rsidP="00885269">
      <w:pPr>
        <w:pStyle w:val="PL"/>
        <w:rPr>
          <w:lang w:eastAsia="zh-CN"/>
        </w:rPr>
      </w:pPr>
      <w:r>
        <w:t xml:space="preserve">        default:</w:t>
      </w:r>
    </w:p>
    <w:p w14:paraId="379A17FB" w14:textId="77777777" w:rsidR="00403FA5" w:rsidRDefault="00403FA5" w:rsidP="00885269">
      <w:pPr>
        <w:pStyle w:val="PL"/>
        <w:rPr>
          <w:lang w:eastAsia="zh-CN"/>
        </w:rPr>
      </w:pPr>
      <w:r>
        <w:t xml:space="preserve">          $ref: 'TS29571_CommonData.yaml#/components/responses/default'</w:t>
      </w:r>
    </w:p>
    <w:p w14:paraId="4F87C11B" w14:textId="77777777" w:rsidR="00403FA5" w:rsidRPr="00533C32" w:rsidRDefault="00403FA5" w:rsidP="00885269">
      <w:pPr>
        <w:pStyle w:val="PL"/>
      </w:pPr>
    </w:p>
    <w:p w14:paraId="38B31F59" w14:textId="77777777" w:rsidR="007C4061" w:rsidRPr="00533C32" w:rsidRDefault="007C4061" w:rsidP="00885269">
      <w:pPr>
        <w:pStyle w:val="PL"/>
      </w:pPr>
      <w:r w:rsidRPr="00533C32">
        <w:t xml:space="preserve">  /subscription-data/{</w:t>
      </w:r>
      <w:proofErr w:type="spellStart"/>
      <w:r w:rsidRPr="00533C32">
        <w:t>ueId</w:t>
      </w:r>
      <w:proofErr w:type="spellEnd"/>
      <w:r w:rsidRPr="00533C32">
        <w:t>}/context-data/</w:t>
      </w:r>
      <w:proofErr w:type="spellStart"/>
      <w:r w:rsidRPr="00533C32">
        <w:t>ee</w:t>
      </w:r>
      <w:proofErr w:type="spellEnd"/>
      <w:r w:rsidRPr="00533C32">
        <w:t>-subscriptions:</w:t>
      </w:r>
    </w:p>
    <w:p w14:paraId="4AC674AB" w14:textId="77777777" w:rsidR="007C4061" w:rsidRPr="00533C32" w:rsidRDefault="007C4061" w:rsidP="00885269">
      <w:pPr>
        <w:pStyle w:val="PL"/>
      </w:pPr>
      <w:r w:rsidRPr="00533C32">
        <w:t xml:space="preserve">    get:</w:t>
      </w:r>
    </w:p>
    <w:p w14:paraId="3A76AE12" w14:textId="77777777" w:rsidR="007C4061" w:rsidRPr="00533C32" w:rsidRDefault="007C4061" w:rsidP="00885269">
      <w:pPr>
        <w:pStyle w:val="PL"/>
      </w:pPr>
      <w:r w:rsidRPr="00533C32">
        <w:t xml:space="preserve">      summary: Retrieves the </w:t>
      </w:r>
      <w:proofErr w:type="spellStart"/>
      <w:r w:rsidRPr="00533C32">
        <w:t>ee</w:t>
      </w:r>
      <w:proofErr w:type="spellEnd"/>
      <w:r w:rsidRPr="00533C32">
        <w:t xml:space="preserve"> subscriptions of a UE</w:t>
      </w:r>
    </w:p>
    <w:p w14:paraId="7600BC3B"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Queryeesubscriptions</w:t>
      </w:r>
      <w:proofErr w:type="spellEnd"/>
    </w:p>
    <w:p w14:paraId="15421F85" w14:textId="77777777" w:rsidR="007C4061" w:rsidRPr="00533C32" w:rsidRDefault="007C4061" w:rsidP="00885269">
      <w:pPr>
        <w:pStyle w:val="PL"/>
      </w:pPr>
      <w:r w:rsidRPr="00533C32">
        <w:t xml:space="preserve">      tags:</w:t>
      </w:r>
    </w:p>
    <w:p w14:paraId="24BFDD00" w14:textId="77777777" w:rsidR="007C4061" w:rsidRPr="00533C32" w:rsidRDefault="007C4061" w:rsidP="00885269">
      <w:pPr>
        <w:pStyle w:val="PL"/>
      </w:pPr>
      <w:r w:rsidRPr="00533C32">
        <w:t xml:space="preserve">        - Event Exposure Subscriptions (Collection)</w:t>
      </w:r>
    </w:p>
    <w:p w14:paraId="6F8E1EDE" w14:textId="77777777" w:rsidR="007C4061" w:rsidRPr="00533C32" w:rsidRDefault="007C4061" w:rsidP="00885269">
      <w:pPr>
        <w:pStyle w:val="PL"/>
      </w:pPr>
      <w:r w:rsidRPr="00533C32">
        <w:t xml:space="preserve">      parameters:</w:t>
      </w:r>
    </w:p>
    <w:p w14:paraId="3A430AA2" w14:textId="77777777" w:rsidR="007C4061" w:rsidRPr="00533C32" w:rsidRDefault="007C4061" w:rsidP="00885269">
      <w:pPr>
        <w:pStyle w:val="PL"/>
      </w:pPr>
      <w:r w:rsidRPr="00533C32">
        <w:t xml:space="preserve">        - name: </w:t>
      </w:r>
      <w:proofErr w:type="spellStart"/>
      <w:r w:rsidRPr="00533C32">
        <w:t>ueId</w:t>
      </w:r>
      <w:proofErr w:type="spellEnd"/>
    </w:p>
    <w:p w14:paraId="38FBB68E" w14:textId="77777777" w:rsidR="007C4061" w:rsidRPr="00533C32" w:rsidRDefault="007C4061" w:rsidP="00885269">
      <w:pPr>
        <w:pStyle w:val="PL"/>
      </w:pPr>
      <w:r w:rsidRPr="00533C32">
        <w:t xml:space="preserve">          in: path</w:t>
      </w:r>
    </w:p>
    <w:p w14:paraId="2B9726ED" w14:textId="77777777" w:rsidR="007C4061" w:rsidRPr="00533C32" w:rsidRDefault="007C4061" w:rsidP="00885269">
      <w:pPr>
        <w:pStyle w:val="PL"/>
      </w:pPr>
      <w:r w:rsidRPr="00533C32">
        <w:t xml:space="preserve">          description: UE id</w:t>
      </w:r>
    </w:p>
    <w:p w14:paraId="60BD148F" w14:textId="77777777" w:rsidR="007C4061" w:rsidRPr="00533C32" w:rsidRDefault="007C4061" w:rsidP="00885269">
      <w:pPr>
        <w:pStyle w:val="PL"/>
      </w:pPr>
      <w:r w:rsidRPr="00533C32">
        <w:t xml:space="preserve">          required: true</w:t>
      </w:r>
    </w:p>
    <w:p w14:paraId="50CA9035" w14:textId="77777777" w:rsidR="007C4061" w:rsidRPr="00533C32" w:rsidRDefault="007C4061" w:rsidP="00885269">
      <w:pPr>
        <w:pStyle w:val="PL"/>
      </w:pPr>
      <w:r w:rsidRPr="00533C32">
        <w:t xml:space="preserve">          schema:</w:t>
      </w:r>
    </w:p>
    <w:p w14:paraId="060B2E6E"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7600D806" w14:textId="77777777" w:rsidR="007C4061" w:rsidRPr="00533C32" w:rsidRDefault="007C4061" w:rsidP="00885269">
      <w:pPr>
        <w:pStyle w:val="PL"/>
      </w:pPr>
      <w:r w:rsidRPr="00533C32">
        <w:t xml:space="preserve">        - name: supported-features</w:t>
      </w:r>
    </w:p>
    <w:p w14:paraId="196C4283" w14:textId="77777777" w:rsidR="007C4061" w:rsidRPr="00533C32" w:rsidRDefault="007C4061" w:rsidP="00885269">
      <w:pPr>
        <w:pStyle w:val="PL"/>
      </w:pPr>
      <w:r w:rsidRPr="00533C32">
        <w:t xml:space="preserve">          in: query</w:t>
      </w:r>
    </w:p>
    <w:p w14:paraId="69405775" w14:textId="77777777" w:rsidR="007C4061" w:rsidRPr="00533C32" w:rsidRDefault="007C4061" w:rsidP="00885269">
      <w:pPr>
        <w:pStyle w:val="PL"/>
      </w:pPr>
      <w:r w:rsidRPr="00533C32">
        <w:t xml:space="preserve">          description: Supported Features</w:t>
      </w:r>
    </w:p>
    <w:p w14:paraId="6468025C" w14:textId="77777777" w:rsidR="007C4061" w:rsidRPr="00533C32" w:rsidRDefault="007C4061" w:rsidP="00885269">
      <w:pPr>
        <w:pStyle w:val="PL"/>
      </w:pPr>
      <w:r w:rsidRPr="00533C32">
        <w:t xml:space="preserve">          schema:</w:t>
      </w:r>
    </w:p>
    <w:p w14:paraId="052F81FB"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0A9A25A5" w14:textId="77777777" w:rsidR="007C4061" w:rsidRPr="00533C32" w:rsidRDefault="007C4061" w:rsidP="00885269">
      <w:pPr>
        <w:pStyle w:val="PL"/>
      </w:pPr>
      <w:r w:rsidRPr="00533C32">
        <w:t xml:space="preserve">      responses:</w:t>
      </w:r>
    </w:p>
    <w:p w14:paraId="56A2EBE7" w14:textId="77777777" w:rsidR="007C4061" w:rsidRPr="00533C32" w:rsidRDefault="007C4061" w:rsidP="00885269">
      <w:pPr>
        <w:pStyle w:val="PL"/>
      </w:pPr>
      <w:r w:rsidRPr="00533C32">
        <w:t xml:space="preserve">        '200':</w:t>
      </w:r>
    </w:p>
    <w:p w14:paraId="4340E944" w14:textId="77777777" w:rsidR="007C4061" w:rsidRPr="00533C32" w:rsidRDefault="007C4061" w:rsidP="00885269">
      <w:pPr>
        <w:pStyle w:val="PL"/>
      </w:pPr>
      <w:r w:rsidRPr="00533C32">
        <w:t xml:space="preserve">          description: Expected response to a valid request</w:t>
      </w:r>
    </w:p>
    <w:p w14:paraId="2C41A235" w14:textId="77777777" w:rsidR="007C4061" w:rsidRPr="00533C32" w:rsidRDefault="007C4061" w:rsidP="00885269">
      <w:pPr>
        <w:pStyle w:val="PL"/>
      </w:pPr>
      <w:r w:rsidRPr="00533C32">
        <w:t xml:space="preserve">          content:</w:t>
      </w:r>
    </w:p>
    <w:p w14:paraId="6CF8902F"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6C05F7A" w14:textId="77777777" w:rsidR="007C4061" w:rsidRPr="00533C32" w:rsidRDefault="007C4061" w:rsidP="00885269">
      <w:pPr>
        <w:pStyle w:val="PL"/>
      </w:pPr>
      <w:r w:rsidRPr="00533C32">
        <w:t xml:space="preserve">              schema:</w:t>
      </w:r>
    </w:p>
    <w:p w14:paraId="6D1B7D4C" w14:textId="77777777" w:rsidR="007C4061" w:rsidRPr="00533C32" w:rsidRDefault="007C4061" w:rsidP="00885269">
      <w:pPr>
        <w:pStyle w:val="PL"/>
      </w:pPr>
      <w:r w:rsidRPr="00533C32">
        <w:t xml:space="preserve">               type: array</w:t>
      </w:r>
    </w:p>
    <w:p w14:paraId="52A2AC5E" w14:textId="77777777" w:rsidR="007C4061" w:rsidRPr="00533C32" w:rsidRDefault="007C4061" w:rsidP="00885269">
      <w:pPr>
        <w:pStyle w:val="PL"/>
      </w:pPr>
      <w:r w:rsidRPr="00533C32">
        <w:t xml:space="preserve">               items:</w:t>
      </w:r>
    </w:p>
    <w:p w14:paraId="45BB7162"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42F99145" w14:textId="77777777" w:rsidR="007C4061" w:rsidRDefault="007C4061" w:rsidP="00885269">
      <w:pPr>
        <w:pStyle w:val="PL"/>
        <w:rPr>
          <w:lang w:eastAsia="zh-CN"/>
        </w:rPr>
      </w:pPr>
      <w:r w:rsidRPr="00533C32">
        <w:t xml:space="preserve">        default:</w:t>
      </w:r>
    </w:p>
    <w:p w14:paraId="7B46E7A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A318E23" w14:textId="77777777" w:rsidR="00A0150A" w:rsidRDefault="00A0150A" w:rsidP="00885269">
      <w:pPr>
        <w:pStyle w:val="PL"/>
        <w:rPr>
          <w:lang w:eastAsia="zh-CN"/>
        </w:rPr>
      </w:pPr>
    </w:p>
    <w:p w14:paraId="0A26D5D2" w14:textId="77777777" w:rsidR="007C4061" w:rsidRPr="00533C32" w:rsidRDefault="007C4061" w:rsidP="00885269">
      <w:pPr>
        <w:pStyle w:val="PL"/>
      </w:pPr>
      <w:r w:rsidRPr="00533C32">
        <w:t xml:space="preserve">    post:</w:t>
      </w:r>
    </w:p>
    <w:p w14:paraId="0EE58B7F" w14:textId="77777777" w:rsidR="007C4061" w:rsidRPr="00533C32" w:rsidRDefault="007C4061" w:rsidP="00885269">
      <w:pPr>
        <w:pStyle w:val="PL"/>
      </w:pPr>
      <w:r w:rsidRPr="00533C32">
        <w:t xml:space="preserve">      summary: Create individual EE subscription</w:t>
      </w:r>
    </w:p>
    <w:p w14:paraId="17252F14"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CreateEeSubscriptions</w:t>
      </w:r>
      <w:proofErr w:type="spellEnd"/>
    </w:p>
    <w:p w14:paraId="088BBEA0" w14:textId="77777777" w:rsidR="007C4061" w:rsidRPr="00533C32" w:rsidRDefault="007C4061" w:rsidP="00885269">
      <w:pPr>
        <w:pStyle w:val="PL"/>
      </w:pPr>
      <w:r w:rsidRPr="00533C32">
        <w:t xml:space="preserve">      tags:</w:t>
      </w:r>
    </w:p>
    <w:p w14:paraId="741CC7FA" w14:textId="77777777" w:rsidR="007C4061" w:rsidRPr="00533C32" w:rsidRDefault="007C4061" w:rsidP="00885269">
      <w:pPr>
        <w:pStyle w:val="PL"/>
      </w:pPr>
      <w:r w:rsidRPr="00533C32">
        <w:t xml:space="preserve">        - Event Exposure Subscriptions (Collection)</w:t>
      </w:r>
    </w:p>
    <w:p w14:paraId="0F30C972" w14:textId="77777777" w:rsidR="007C4061" w:rsidRPr="00533C32" w:rsidRDefault="007C4061" w:rsidP="00885269">
      <w:pPr>
        <w:pStyle w:val="PL"/>
      </w:pPr>
      <w:r w:rsidRPr="00533C32">
        <w:t xml:space="preserve">      parameters:</w:t>
      </w:r>
    </w:p>
    <w:p w14:paraId="5DACC532" w14:textId="77777777" w:rsidR="007C4061" w:rsidRPr="00533C32" w:rsidRDefault="007C4061" w:rsidP="00885269">
      <w:pPr>
        <w:pStyle w:val="PL"/>
      </w:pPr>
      <w:r w:rsidRPr="00533C32">
        <w:t xml:space="preserve">        - name: </w:t>
      </w:r>
      <w:proofErr w:type="spellStart"/>
      <w:r w:rsidRPr="00533C32">
        <w:t>ueId</w:t>
      </w:r>
      <w:proofErr w:type="spellEnd"/>
    </w:p>
    <w:p w14:paraId="48160480" w14:textId="77777777" w:rsidR="007C4061" w:rsidRPr="00533C32" w:rsidRDefault="007C4061" w:rsidP="00885269">
      <w:pPr>
        <w:pStyle w:val="PL"/>
      </w:pPr>
      <w:r w:rsidRPr="00533C32">
        <w:t xml:space="preserve">          in: path</w:t>
      </w:r>
    </w:p>
    <w:p w14:paraId="0FB78D93" w14:textId="77777777" w:rsidR="007C4061" w:rsidRPr="00533C32" w:rsidRDefault="007C4061" w:rsidP="00885269">
      <w:pPr>
        <w:pStyle w:val="PL"/>
      </w:pPr>
      <w:r w:rsidRPr="00533C32">
        <w:t xml:space="preserve">          description: UE ID</w:t>
      </w:r>
    </w:p>
    <w:p w14:paraId="0FBF0989" w14:textId="77777777" w:rsidR="007C4061" w:rsidRPr="00533C32" w:rsidRDefault="007C4061" w:rsidP="00885269">
      <w:pPr>
        <w:pStyle w:val="PL"/>
      </w:pPr>
      <w:r w:rsidRPr="00533C32">
        <w:t xml:space="preserve">          required: true</w:t>
      </w:r>
    </w:p>
    <w:p w14:paraId="2EDD8B09" w14:textId="77777777" w:rsidR="007C4061" w:rsidRPr="00533C32" w:rsidRDefault="007C4061" w:rsidP="00885269">
      <w:pPr>
        <w:pStyle w:val="PL"/>
      </w:pPr>
      <w:r w:rsidRPr="00533C32">
        <w:t xml:space="preserve">          schema:</w:t>
      </w:r>
    </w:p>
    <w:p w14:paraId="042BAFF1"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1B095199"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4F8C1207" w14:textId="77777777" w:rsidR="007C4061" w:rsidRPr="00533C32" w:rsidRDefault="007C4061" w:rsidP="00885269">
      <w:pPr>
        <w:pStyle w:val="PL"/>
      </w:pPr>
      <w:r w:rsidRPr="00533C32">
        <w:t xml:space="preserve">        content:</w:t>
      </w:r>
    </w:p>
    <w:p w14:paraId="4B9C8044"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4DF195DB" w14:textId="77777777" w:rsidR="007C4061" w:rsidRPr="00533C32" w:rsidRDefault="007C4061" w:rsidP="00885269">
      <w:pPr>
        <w:pStyle w:val="PL"/>
      </w:pPr>
      <w:r w:rsidRPr="00533C32">
        <w:t xml:space="preserve">            schema:</w:t>
      </w:r>
    </w:p>
    <w:p w14:paraId="480ED4A4"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7C00687F" w14:textId="77777777" w:rsidR="007C4061" w:rsidRPr="00533C32" w:rsidRDefault="007C4061" w:rsidP="00885269">
      <w:pPr>
        <w:pStyle w:val="PL"/>
      </w:pPr>
      <w:r w:rsidRPr="00533C32">
        <w:t xml:space="preserve">        required: true</w:t>
      </w:r>
    </w:p>
    <w:p w14:paraId="36B5D6EF" w14:textId="77777777" w:rsidR="007C4061" w:rsidRPr="00533C32" w:rsidRDefault="007C4061" w:rsidP="00885269">
      <w:pPr>
        <w:pStyle w:val="PL"/>
      </w:pPr>
      <w:r w:rsidRPr="00533C32">
        <w:t xml:space="preserve">      responses:</w:t>
      </w:r>
    </w:p>
    <w:p w14:paraId="79035FF8" w14:textId="77777777" w:rsidR="007C4061" w:rsidRPr="00533C32" w:rsidRDefault="007C4061" w:rsidP="00885269">
      <w:pPr>
        <w:pStyle w:val="PL"/>
      </w:pPr>
      <w:r w:rsidRPr="00533C32">
        <w:t xml:space="preserve">        '201':</w:t>
      </w:r>
    </w:p>
    <w:p w14:paraId="1185A26F" w14:textId="77777777" w:rsidR="007C4061" w:rsidRPr="00533C32" w:rsidRDefault="007C4061" w:rsidP="00885269">
      <w:pPr>
        <w:pStyle w:val="PL"/>
      </w:pPr>
      <w:r w:rsidRPr="00533C32">
        <w:t xml:space="preserve">          description: Expected response to a valid request</w:t>
      </w:r>
    </w:p>
    <w:p w14:paraId="4EB5412F" w14:textId="77777777" w:rsidR="007C4061" w:rsidRPr="00533C32" w:rsidRDefault="007C4061" w:rsidP="00885269">
      <w:pPr>
        <w:pStyle w:val="PL"/>
      </w:pPr>
      <w:r w:rsidRPr="00533C32">
        <w:t xml:space="preserve">          content:</w:t>
      </w:r>
    </w:p>
    <w:p w14:paraId="1A927F25"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1246478" w14:textId="77777777" w:rsidR="007C4061" w:rsidRPr="00533C32" w:rsidRDefault="007C4061" w:rsidP="00885269">
      <w:pPr>
        <w:pStyle w:val="PL"/>
      </w:pPr>
      <w:r w:rsidRPr="00533C32">
        <w:t xml:space="preserve">              schema:</w:t>
      </w:r>
    </w:p>
    <w:p w14:paraId="6C2F01A5" w14:textId="77777777" w:rsidR="007C4061" w:rsidRPr="00533C32" w:rsidRDefault="007C4061" w:rsidP="00885269">
      <w:pPr>
        <w:pStyle w:val="PL"/>
        <w:rPr>
          <w:lang w:eastAsia="zh-CN"/>
        </w:rPr>
      </w:pPr>
      <w:r w:rsidRPr="00533C32">
        <w:t xml:space="preserve">                $ref: '#/components/schemas/</w:t>
      </w:r>
      <w:proofErr w:type="spellStart"/>
      <w:r w:rsidRPr="00533C32">
        <w:t>EeSubscription</w:t>
      </w:r>
      <w:proofErr w:type="spellEnd"/>
      <w:r w:rsidRPr="00533C32">
        <w:t>'</w:t>
      </w:r>
    </w:p>
    <w:p w14:paraId="625EFDAB" w14:textId="77777777" w:rsidR="007C4061" w:rsidRPr="00533C32" w:rsidRDefault="007C4061" w:rsidP="00885269">
      <w:pPr>
        <w:pStyle w:val="PL"/>
      </w:pPr>
      <w:r w:rsidRPr="00533C32">
        <w:t xml:space="preserve">          headers:</w:t>
      </w:r>
    </w:p>
    <w:p w14:paraId="71366FB2" w14:textId="77777777" w:rsidR="007C4061" w:rsidRPr="00533C32" w:rsidRDefault="007C4061" w:rsidP="00885269">
      <w:pPr>
        <w:pStyle w:val="PL"/>
      </w:pPr>
      <w:r w:rsidRPr="00533C32">
        <w:t xml:space="preserve">            Location:</w:t>
      </w:r>
    </w:p>
    <w:p w14:paraId="5067F30E" w14:textId="77777777" w:rsidR="007C4061" w:rsidRPr="00533C32" w:rsidRDefault="007C4061" w:rsidP="00885269">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3EE42F6F" w14:textId="77777777" w:rsidR="007C4061" w:rsidRPr="00533C32" w:rsidRDefault="007C4061" w:rsidP="00885269">
      <w:pPr>
        <w:pStyle w:val="PL"/>
      </w:pPr>
      <w:r w:rsidRPr="00533C32">
        <w:t xml:space="preserve">              required: true</w:t>
      </w:r>
    </w:p>
    <w:p w14:paraId="52FC9CE0" w14:textId="77777777" w:rsidR="007C4061" w:rsidRPr="00533C32" w:rsidRDefault="007C4061" w:rsidP="00885269">
      <w:pPr>
        <w:pStyle w:val="PL"/>
      </w:pPr>
      <w:r w:rsidRPr="00533C32">
        <w:t xml:space="preserve">              schema:</w:t>
      </w:r>
    </w:p>
    <w:p w14:paraId="401B1843" w14:textId="77777777" w:rsidR="007C4061" w:rsidRPr="00533C32" w:rsidRDefault="007C4061" w:rsidP="00885269">
      <w:pPr>
        <w:pStyle w:val="PL"/>
        <w:rPr>
          <w:lang w:eastAsia="zh-CN"/>
        </w:rPr>
      </w:pPr>
      <w:r w:rsidRPr="00533C32">
        <w:lastRenderedPageBreak/>
        <w:t xml:space="preserve">                type: string</w:t>
      </w:r>
    </w:p>
    <w:p w14:paraId="6A7EA8D7" w14:textId="77777777" w:rsidR="007C4061" w:rsidRDefault="007C4061" w:rsidP="00885269">
      <w:pPr>
        <w:pStyle w:val="PL"/>
        <w:rPr>
          <w:lang w:eastAsia="zh-CN"/>
        </w:rPr>
      </w:pPr>
      <w:r w:rsidRPr="00533C32">
        <w:t xml:space="preserve">        default:</w:t>
      </w:r>
    </w:p>
    <w:p w14:paraId="18202C8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5590A84" w14:textId="77777777" w:rsidR="007C4061" w:rsidRPr="00533C32" w:rsidRDefault="007C4061" w:rsidP="00885269">
      <w:pPr>
        <w:pStyle w:val="PL"/>
      </w:pPr>
    </w:p>
    <w:p w14:paraId="63F52AC4" w14:textId="77777777" w:rsidR="007C4061" w:rsidRPr="00533C32" w:rsidRDefault="007C4061" w:rsidP="00885269">
      <w:pPr>
        <w:pStyle w:val="PL"/>
      </w:pPr>
      <w:r w:rsidRPr="00533C32">
        <w:t xml:space="preserve">  /subscription-data/{ueId}/context-data/ee-subscriptions/{subsId}:</w:t>
      </w:r>
    </w:p>
    <w:p w14:paraId="4F767F9D" w14:textId="77777777" w:rsidR="007C4061" w:rsidRPr="00533C32" w:rsidRDefault="007C4061" w:rsidP="00885269">
      <w:pPr>
        <w:pStyle w:val="PL"/>
      </w:pPr>
      <w:r w:rsidRPr="00533C32">
        <w:t xml:space="preserve">    put:</w:t>
      </w:r>
    </w:p>
    <w:p w14:paraId="100A7EC8"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w:t>
      </w:r>
      <w:proofErr w:type="spellStart"/>
      <w:r w:rsidRPr="00533C32">
        <w:t>ee</w:t>
      </w:r>
      <w:proofErr w:type="spellEnd"/>
      <w:r w:rsidRPr="00533C32">
        <w:t xml:space="preserve"> subscriptions of a UE</w:t>
      </w:r>
    </w:p>
    <w:p w14:paraId="7DAE82D6"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UpdateEesubscriptions</w:t>
      </w:r>
      <w:proofErr w:type="spellEnd"/>
    </w:p>
    <w:p w14:paraId="2ADE572F" w14:textId="77777777" w:rsidR="007C4061" w:rsidRPr="00533C32" w:rsidRDefault="007C4061" w:rsidP="00885269">
      <w:pPr>
        <w:pStyle w:val="PL"/>
      </w:pPr>
      <w:r w:rsidRPr="00533C32">
        <w:t xml:space="preserve">      tags:</w:t>
      </w:r>
    </w:p>
    <w:p w14:paraId="2EC38143" w14:textId="77777777" w:rsidR="007C4061" w:rsidRPr="00533C32" w:rsidRDefault="007C4061" w:rsidP="00885269">
      <w:pPr>
        <w:pStyle w:val="PL"/>
      </w:pPr>
      <w:r w:rsidRPr="00533C32">
        <w:t xml:space="preserve">        - Event Exposure Subscription (Document)</w:t>
      </w:r>
    </w:p>
    <w:p w14:paraId="1D42C35B" w14:textId="77777777" w:rsidR="007C4061" w:rsidRPr="00533C32" w:rsidRDefault="007C4061" w:rsidP="00885269">
      <w:pPr>
        <w:pStyle w:val="PL"/>
      </w:pPr>
      <w:r w:rsidRPr="00533C32">
        <w:t xml:space="preserve">      parameters:</w:t>
      </w:r>
    </w:p>
    <w:p w14:paraId="254D2FA2" w14:textId="77777777" w:rsidR="007C4061" w:rsidRPr="00533C32" w:rsidRDefault="007C4061" w:rsidP="00885269">
      <w:pPr>
        <w:pStyle w:val="PL"/>
      </w:pPr>
      <w:r w:rsidRPr="00533C32">
        <w:t xml:space="preserve">        - name: </w:t>
      </w:r>
      <w:proofErr w:type="spellStart"/>
      <w:r w:rsidRPr="00533C32">
        <w:t>ueId</w:t>
      </w:r>
      <w:proofErr w:type="spellEnd"/>
    </w:p>
    <w:p w14:paraId="1D292ED3" w14:textId="77777777" w:rsidR="007C4061" w:rsidRPr="00533C32" w:rsidRDefault="007C4061" w:rsidP="00885269">
      <w:pPr>
        <w:pStyle w:val="PL"/>
      </w:pPr>
      <w:r w:rsidRPr="00533C32">
        <w:t xml:space="preserve">          in: path</w:t>
      </w:r>
    </w:p>
    <w:p w14:paraId="4FF60761" w14:textId="77777777" w:rsidR="007C4061" w:rsidRPr="00533C32" w:rsidRDefault="007C4061" w:rsidP="00885269">
      <w:pPr>
        <w:pStyle w:val="PL"/>
      </w:pPr>
      <w:r w:rsidRPr="00533C32">
        <w:t xml:space="preserve">          required: true</w:t>
      </w:r>
    </w:p>
    <w:p w14:paraId="2C85ECF4" w14:textId="77777777" w:rsidR="007C4061" w:rsidRPr="00533C32" w:rsidRDefault="007C4061" w:rsidP="00885269">
      <w:pPr>
        <w:pStyle w:val="PL"/>
      </w:pPr>
      <w:r w:rsidRPr="00533C32">
        <w:t xml:space="preserve">          schema:</w:t>
      </w:r>
    </w:p>
    <w:p w14:paraId="28E028E1"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3A8D0A38" w14:textId="77777777" w:rsidR="007C4061" w:rsidRPr="00533C32" w:rsidRDefault="007C4061" w:rsidP="00885269">
      <w:pPr>
        <w:pStyle w:val="PL"/>
      </w:pPr>
      <w:r w:rsidRPr="00533C32">
        <w:t xml:space="preserve">        - name: </w:t>
      </w:r>
      <w:proofErr w:type="spellStart"/>
      <w:r w:rsidRPr="00533C32">
        <w:t>subsId</w:t>
      </w:r>
      <w:proofErr w:type="spellEnd"/>
    </w:p>
    <w:p w14:paraId="4FCDCEF3" w14:textId="77777777" w:rsidR="007C4061" w:rsidRPr="00533C32" w:rsidRDefault="007C4061" w:rsidP="00885269">
      <w:pPr>
        <w:pStyle w:val="PL"/>
      </w:pPr>
      <w:r w:rsidRPr="00533C32">
        <w:t xml:space="preserve">          in: path</w:t>
      </w:r>
    </w:p>
    <w:p w14:paraId="25891A7E" w14:textId="77777777" w:rsidR="007C4061" w:rsidRPr="00533C32" w:rsidRDefault="007C4061" w:rsidP="00885269">
      <w:pPr>
        <w:pStyle w:val="PL"/>
      </w:pPr>
      <w:r w:rsidRPr="00533C32">
        <w:t xml:space="preserve">          required: true</w:t>
      </w:r>
    </w:p>
    <w:p w14:paraId="17CA21ED" w14:textId="77777777" w:rsidR="007C4061" w:rsidRPr="00533C32" w:rsidRDefault="007C4061" w:rsidP="00885269">
      <w:pPr>
        <w:pStyle w:val="PL"/>
      </w:pPr>
      <w:r w:rsidRPr="00533C32">
        <w:t xml:space="preserve">          schema:</w:t>
      </w:r>
    </w:p>
    <w:p w14:paraId="408445E2" w14:textId="77777777" w:rsidR="007C4061" w:rsidRPr="00533C32" w:rsidRDefault="007C4061" w:rsidP="00885269">
      <w:pPr>
        <w:pStyle w:val="PL"/>
      </w:pPr>
      <w:r w:rsidRPr="00533C32">
        <w:t xml:space="preserve">            type: string</w:t>
      </w:r>
    </w:p>
    <w:p w14:paraId="2D79BF34"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32A8E809" w14:textId="77777777" w:rsidR="007C4061" w:rsidRPr="00533C32" w:rsidRDefault="007C4061" w:rsidP="00885269">
      <w:pPr>
        <w:pStyle w:val="PL"/>
      </w:pPr>
      <w:r w:rsidRPr="00533C32">
        <w:t xml:space="preserve">        content:</w:t>
      </w:r>
    </w:p>
    <w:p w14:paraId="14DA7950"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C6CB5F3" w14:textId="77777777" w:rsidR="007C4061" w:rsidRPr="00533C32" w:rsidRDefault="007C4061" w:rsidP="00885269">
      <w:pPr>
        <w:pStyle w:val="PL"/>
      </w:pPr>
      <w:r w:rsidRPr="00533C32">
        <w:t xml:space="preserve">            schema:</w:t>
      </w:r>
    </w:p>
    <w:p w14:paraId="118CF47C"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20D0F94A" w14:textId="77777777" w:rsidR="004B6128" w:rsidRPr="00533C32" w:rsidRDefault="004B6128" w:rsidP="00885269">
      <w:pPr>
        <w:pStyle w:val="PL"/>
      </w:pPr>
      <w:r w:rsidRPr="00533C32">
        <w:t xml:space="preserve">        required: true</w:t>
      </w:r>
    </w:p>
    <w:p w14:paraId="678BFE47" w14:textId="77777777" w:rsidR="007C4061" w:rsidRPr="00533C32" w:rsidRDefault="007C4061" w:rsidP="00885269">
      <w:pPr>
        <w:pStyle w:val="PL"/>
      </w:pPr>
      <w:r w:rsidRPr="00533C32">
        <w:t xml:space="preserve">      responses:</w:t>
      </w:r>
    </w:p>
    <w:p w14:paraId="00A6E3B5" w14:textId="77777777" w:rsidR="007C4061" w:rsidRPr="00533C32" w:rsidRDefault="007C4061" w:rsidP="00885269">
      <w:pPr>
        <w:pStyle w:val="PL"/>
      </w:pPr>
      <w:r w:rsidRPr="00533C32">
        <w:t xml:space="preserve">        '204':</w:t>
      </w:r>
    </w:p>
    <w:p w14:paraId="1D7A382D" w14:textId="77777777" w:rsidR="007C4061" w:rsidRPr="00533C32" w:rsidRDefault="007C4061" w:rsidP="00885269">
      <w:pPr>
        <w:pStyle w:val="PL"/>
        <w:rPr>
          <w:lang w:eastAsia="zh-CN"/>
        </w:rPr>
      </w:pPr>
      <w:r w:rsidRPr="00533C32">
        <w:t xml:space="preserve">          description: Upon success, an empty response body shall be returned</w:t>
      </w:r>
    </w:p>
    <w:p w14:paraId="74C9CA45" w14:textId="77777777" w:rsidR="007C4061" w:rsidRPr="00533C32" w:rsidRDefault="007C4061" w:rsidP="00885269">
      <w:pPr>
        <w:pStyle w:val="PL"/>
      </w:pPr>
      <w:r w:rsidRPr="00533C32">
        <w:t xml:space="preserve">        '404':</w:t>
      </w:r>
    </w:p>
    <w:p w14:paraId="7C61C00C" w14:textId="77777777" w:rsidR="007C4061" w:rsidRPr="00533C32" w:rsidRDefault="007C4061" w:rsidP="00885269">
      <w:pPr>
        <w:pStyle w:val="PL"/>
      </w:pPr>
      <w:r w:rsidRPr="00533C32">
        <w:t xml:space="preserve">          description: update of non-existing resource is rejected</w:t>
      </w:r>
    </w:p>
    <w:p w14:paraId="4D118212" w14:textId="77777777" w:rsidR="007C4061" w:rsidRPr="00533C32" w:rsidRDefault="007C4061" w:rsidP="00885269">
      <w:pPr>
        <w:pStyle w:val="PL"/>
      </w:pPr>
      <w:r w:rsidRPr="00533C32">
        <w:t xml:space="preserve">          content:</w:t>
      </w:r>
    </w:p>
    <w:p w14:paraId="33B7D42A"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2E53311E" w14:textId="77777777" w:rsidR="007C4061" w:rsidRPr="00533C32" w:rsidRDefault="007C4061" w:rsidP="00885269">
      <w:pPr>
        <w:pStyle w:val="PL"/>
      </w:pPr>
      <w:r w:rsidRPr="00533C32">
        <w:t xml:space="preserve">              schema:</w:t>
      </w:r>
    </w:p>
    <w:p w14:paraId="489007EA"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588C88CD" w14:textId="77777777" w:rsidR="007C4061" w:rsidRDefault="007C4061" w:rsidP="00885269">
      <w:pPr>
        <w:pStyle w:val="PL"/>
        <w:rPr>
          <w:lang w:eastAsia="zh-CN"/>
        </w:rPr>
      </w:pPr>
      <w:r w:rsidRPr="00533C32">
        <w:t xml:space="preserve">        default:</w:t>
      </w:r>
    </w:p>
    <w:p w14:paraId="226916C9"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49BEF97" w14:textId="77777777" w:rsidR="00A0150A" w:rsidRDefault="00A0150A" w:rsidP="00885269">
      <w:pPr>
        <w:pStyle w:val="PL"/>
        <w:rPr>
          <w:lang w:eastAsia="zh-CN"/>
        </w:rPr>
      </w:pPr>
    </w:p>
    <w:p w14:paraId="5D435423" w14:textId="77777777" w:rsidR="007C4061" w:rsidRPr="00533C32" w:rsidRDefault="007C4061" w:rsidP="00885269">
      <w:pPr>
        <w:pStyle w:val="PL"/>
      </w:pPr>
      <w:r w:rsidRPr="00533C32">
        <w:t xml:space="preserve">    delete:</w:t>
      </w:r>
    </w:p>
    <w:p w14:paraId="7AFFAC36" w14:textId="77777777" w:rsidR="007C4061" w:rsidRPr="00533C32" w:rsidRDefault="007C4061" w:rsidP="00885269">
      <w:pPr>
        <w:pStyle w:val="PL"/>
      </w:pPr>
      <w:r w:rsidRPr="00533C32">
        <w:t xml:space="preserve">      summary: Deletes a </w:t>
      </w:r>
      <w:proofErr w:type="spellStart"/>
      <w:r w:rsidRPr="00533C32">
        <w:t>eeSubscription</w:t>
      </w:r>
      <w:proofErr w:type="spellEnd"/>
    </w:p>
    <w:p w14:paraId="3D7E8A3B"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RemoveeeSubscriptions</w:t>
      </w:r>
      <w:proofErr w:type="spellEnd"/>
    </w:p>
    <w:p w14:paraId="3A89C197" w14:textId="77777777" w:rsidR="007C4061" w:rsidRPr="00533C32" w:rsidRDefault="007C4061" w:rsidP="00885269">
      <w:pPr>
        <w:pStyle w:val="PL"/>
      </w:pPr>
      <w:r w:rsidRPr="00533C32">
        <w:t xml:space="preserve">      tags:</w:t>
      </w:r>
    </w:p>
    <w:p w14:paraId="51D4949F" w14:textId="77777777" w:rsidR="007C4061" w:rsidRPr="00533C32" w:rsidRDefault="007C4061" w:rsidP="00885269">
      <w:pPr>
        <w:pStyle w:val="PL"/>
      </w:pPr>
      <w:r w:rsidRPr="00533C32">
        <w:t xml:space="preserve">        - Event Exposure Subscription (Document)</w:t>
      </w:r>
    </w:p>
    <w:p w14:paraId="63567EA3" w14:textId="77777777" w:rsidR="007C4061" w:rsidRPr="00533C32" w:rsidRDefault="007C4061" w:rsidP="00885269">
      <w:pPr>
        <w:pStyle w:val="PL"/>
      </w:pPr>
      <w:r w:rsidRPr="00533C32">
        <w:t xml:space="preserve">      parameters:</w:t>
      </w:r>
    </w:p>
    <w:p w14:paraId="08451C1E" w14:textId="77777777" w:rsidR="007C4061" w:rsidRPr="00533C32" w:rsidRDefault="007C4061" w:rsidP="00885269">
      <w:pPr>
        <w:pStyle w:val="PL"/>
      </w:pPr>
      <w:r w:rsidRPr="00533C32">
        <w:t xml:space="preserve">        - name: </w:t>
      </w:r>
      <w:proofErr w:type="spellStart"/>
      <w:r w:rsidRPr="00533C32">
        <w:t>ueId</w:t>
      </w:r>
      <w:proofErr w:type="spellEnd"/>
    </w:p>
    <w:p w14:paraId="5E5469C3" w14:textId="77777777" w:rsidR="007C4061" w:rsidRPr="00533C32" w:rsidRDefault="007C4061" w:rsidP="00885269">
      <w:pPr>
        <w:pStyle w:val="PL"/>
      </w:pPr>
      <w:r w:rsidRPr="00533C32">
        <w:t xml:space="preserve">          in: path</w:t>
      </w:r>
    </w:p>
    <w:p w14:paraId="676A46E3" w14:textId="77777777" w:rsidR="007C4061" w:rsidRPr="00533C32" w:rsidRDefault="007C4061" w:rsidP="00885269">
      <w:pPr>
        <w:pStyle w:val="PL"/>
      </w:pPr>
      <w:r w:rsidRPr="00533C32">
        <w:t xml:space="preserve">          required: true</w:t>
      </w:r>
    </w:p>
    <w:p w14:paraId="732E65A0" w14:textId="77777777" w:rsidR="007C4061" w:rsidRPr="00533C32" w:rsidRDefault="007C4061" w:rsidP="00885269">
      <w:pPr>
        <w:pStyle w:val="PL"/>
      </w:pPr>
      <w:r w:rsidRPr="00533C32">
        <w:t xml:space="preserve">          schema:</w:t>
      </w:r>
    </w:p>
    <w:p w14:paraId="55FDB24B"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00ADDB2A" w14:textId="77777777" w:rsidR="007C4061" w:rsidRPr="00533C32" w:rsidRDefault="007C4061" w:rsidP="00885269">
      <w:pPr>
        <w:pStyle w:val="PL"/>
      </w:pPr>
      <w:r w:rsidRPr="00533C32">
        <w:t xml:space="preserve">        - name: </w:t>
      </w:r>
      <w:proofErr w:type="spellStart"/>
      <w:r w:rsidRPr="00533C32">
        <w:t>subsId</w:t>
      </w:r>
      <w:proofErr w:type="spellEnd"/>
    </w:p>
    <w:p w14:paraId="28BD8DA9" w14:textId="77777777" w:rsidR="007C4061" w:rsidRPr="00533C32" w:rsidRDefault="007C4061" w:rsidP="00885269">
      <w:pPr>
        <w:pStyle w:val="PL"/>
      </w:pPr>
      <w:r w:rsidRPr="00533C32">
        <w:t xml:space="preserve">          in: path</w:t>
      </w:r>
    </w:p>
    <w:p w14:paraId="0AF0571A" w14:textId="77777777" w:rsidR="007C4061" w:rsidRPr="00533C32" w:rsidRDefault="007C4061" w:rsidP="00885269">
      <w:pPr>
        <w:pStyle w:val="PL"/>
      </w:pPr>
      <w:r w:rsidRPr="00533C32">
        <w:t xml:space="preserve">          required: true</w:t>
      </w:r>
    </w:p>
    <w:p w14:paraId="414A4318" w14:textId="77777777" w:rsidR="007C4061" w:rsidRPr="00533C32" w:rsidRDefault="007C4061" w:rsidP="00885269">
      <w:pPr>
        <w:pStyle w:val="PL"/>
      </w:pPr>
      <w:r w:rsidRPr="00533C32">
        <w:t xml:space="preserve">          description: Unique ID of the subscription to remove</w:t>
      </w:r>
    </w:p>
    <w:p w14:paraId="58FCCC37" w14:textId="77777777" w:rsidR="007C4061" w:rsidRPr="00533C32" w:rsidRDefault="007C4061" w:rsidP="00885269">
      <w:pPr>
        <w:pStyle w:val="PL"/>
      </w:pPr>
      <w:r w:rsidRPr="00533C32">
        <w:t xml:space="preserve">          schema:</w:t>
      </w:r>
    </w:p>
    <w:p w14:paraId="75335011" w14:textId="77777777" w:rsidR="007C4061" w:rsidRPr="00533C32" w:rsidRDefault="007C4061" w:rsidP="00885269">
      <w:pPr>
        <w:pStyle w:val="PL"/>
      </w:pPr>
      <w:r w:rsidRPr="00533C32">
        <w:t xml:space="preserve">            type: string</w:t>
      </w:r>
    </w:p>
    <w:p w14:paraId="4C938034" w14:textId="77777777" w:rsidR="007C4061" w:rsidRPr="00533C32" w:rsidRDefault="007C4061" w:rsidP="00885269">
      <w:pPr>
        <w:pStyle w:val="PL"/>
      </w:pPr>
      <w:r w:rsidRPr="00533C32">
        <w:t xml:space="preserve">      responses:</w:t>
      </w:r>
    </w:p>
    <w:p w14:paraId="51AA379C" w14:textId="77777777" w:rsidR="007C4061" w:rsidRPr="00533C32" w:rsidRDefault="007C4061" w:rsidP="00885269">
      <w:pPr>
        <w:pStyle w:val="PL"/>
      </w:pPr>
      <w:r w:rsidRPr="00533C32">
        <w:t xml:space="preserve">        '204':</w:t>
      </w:r>
    </w:p>
    <w:p w14:paraId="0A244B05" w14:textId="77777777" w:rsidR="007C4061" w:rsidRDefault="007C4061" w:rsidP="00885269">
      <w:pPr>
        <w:pStyle w:val="PL"/>
        <w:rPr>
          <w:lang w:eastAsia="zh-CN"/>
        </w:rPr>
      </w:pPr>
      <w:r w:rsidRPr="00533C32">
        <w:t xml:space="preserve">          description: Expected response to a successful subscription removal</w:t>
      </w:r>
    </w:p>
    <w:p w14:paraId="2D5EAF26" w14:textId="77777777" w:rsidR="00810BBA" w:rsidRPr="00533C32" w:rsidRDefault="00810BBA" w:rsidP="00885269">
      <w:pPr>
        <w:pStyle w:val="PL"/>
      </w:pPr>
      <w:r w:rsidRPr="00533C32">
        <w:t xml:space="preserve">        default:</w:t>
      </w:r>
    </w:p>
    <w:p w14:paraId="2471FE5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437895A" w14:textId="77777777" w:rsidR="007C4061" w:rsidRPr="00533C32" w:rsidRDefault="007C4061" w:rsidP="00885269">
      <w:pPr>
        <w:pStyle w:val="PL"/>
        <w:rPr>
          <w:lang w:eastAsia="zh-CN"/>
        </w:rPr>
      </w:pPr>
    </w:p>
    <w:p w14:paraId="219D268D" w14:textId="77777777" w:rsidR="007C4061" w:rsidRPr="00533C32" w:rsidRDefault="007C4061" w:rsidP="00885269">
      <w:pPr>
        <w:pStyle w:val="PL"/>
      </w:pPr>
      <w:r w:rsidRPr="00533C32">
        <w:t xml:space="preserve">    patch:</w:t>
      </w:r>
    </w:p>
    <w:p w14:paraId="24DCB56F" w14:textId="77777777" w:rsidR="007C4061" w:rsidRPr="00533C32" w:rsidRDefault="007C4061" w:rsidP="00885269">
      <w:pPr>
        <w:pStyle w:val="PL"/>
      </w:pPr>
      <w:r w:rsidRPr="00533C32">
        <w:t xml:space="preserve">      summary: Modify an individual </w:t>
      </w:r>
      <w:proofErr w:type="spellStart"/>
      <w:r w:rsidRPr="00533C32">
        <w:t>ee</w:t>
      </w:r>
      <w:proofErr w:type="spellEnd"/>
      <w:r w:rsidRPr="00533C32">
        <w:t xml:space="preserve"> subscription of a UE</w:t>
      </w:r>
    </w:p>
    <w:p w14:paraId="42291E5E"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ModifyEesubscription</w:t>
      </w:r>
      <w:proofErr w:type="spellEnd"/>
    </w:p>
    <w:p w14:paraId="3E7EDB15" w14:textId="77777777" w:rsidR="007C4061" w:rsidRPr="00533C32" w:rsidRDefault="007C4061" w:rsidP="00885269">
      <w:pPr>
        <w:pStyle w:val="PL"/>
      </w:pPr>
      <w:r w:rsidRPr="00533C32">
        <w:t xml:space="preserve">      tags:</w:t>
      </w:r>
    </w:p>
    <w:p w14:paraId="23A793CA" w14:textId="77777777" w:rsidR="007C4061" w:rsidRPr="00533C32" w:rsidRDefault="007C4061" w:rsidP="00885269">
      <w:pPr>
        <w:pStyle w:val="PL"/>
      </w:pPr>
      <w:r w:rsidRPr="00533C32">
        <w:t xml:space="preserve">        - Event Exposure Subscription (Document)</w:t>
      </w:r>
    </w:p>
    <w:p w14:paraId="6EDD7A15" w14:textId="77777777" w:rsidR="007C4061" w:rsidRPr="00533C32" w:rsidRDefault="007C4061" w:rsidP="00885269">
      <w:pPr>
        <w:pStyle w:val="PL"/>
      </w:pPr>
      <w:r w:rsidRPr="00533C32">
        <w:t xml:space="preserve">      parameters:</w:t>
      </w:r>
    </w:p>
    <w:p w14:paraId="41A15F54" w14:textId="77777777" w:rsidR="007C4061" w:rsidRPr="00533C32" w:rsidRDefault="007C4061" w:rsidP="00885269">
      <w:pPr>
        <w:pStyle w:val="PL"/>
      </w:pPr>
      <w:r w:rsidRPr="00533C32">
        <w:t xml:space="preserve">        - name: </w:t>
      </w:r>
      <w:proofErr w:type="spellStart"/>
      <w:r w:rsidRPr="00533C32">
        <w:t>ueId</w:t>
      </w:r>
      <w:proofErr w:type="spellEnd"/>
    </w:p>
    <w:p w14:paraId="66D30257" w14:textId="77777777" w:rsidR="007C4061" w:rsidRPr="00533C32" w:rsidRDefault="007C4061" w:rsidP="00885269">
      <w:pPr>
        <w:pStyle w:val="PL"/>
      </w:pPr>
      <w:r w:rsidRPr="00533C32">
        <w:t xml:space="preserve">          in: path</w:t>
      </w:r>
    </w:p>
    <w:p w14:paraId="480DA1DD" w14:textId="77777777" w:rsidR="007C4061" w:rsidRPr="00533C32" w:rsidRDefault="007C4061" w:rsidP="00885269">
      <w:pPr>
        <w:pStyle w:val="PL"/>
      </w:pPr>
      <w:r w:rsidRPr="00533C32">
        <w:t xml:space="preserve">          description: UE id</w:t>
      </w:r>
    </w:p>
    <w:p w14:paraId="4E078875" w14:textId="77777777" w:rsidR="007C4061" w:rsidRPr="00533C32" w:rsidRDefault="007C4061" w:rsidP="00885269">
      <w:pPr>
        <w:pStyle w:val="PL"/>
      </w:pPr>
      <w:r w:rsidRPr="00533C32">
        <w:t xml:space="preserve">          required: true</w:t>
      </w:r>
    </w:p>
    <w:p w14:paraId="120ABCEF" w14:textId="77777777" w:rsidR="007C4061" w:rsidRPr="00533C32" w:rsidRDefault="007C4061" w:rsidP="00885269">
      <w:pPr>
        <w:pStyle w:val="PL"/>
      </w:pPr>
      <w:r w:rsidRPr="00533C32">
        <w:t xml:space="preserve">          schema:</w:t>
      </w:r>
    </w:p>
    <w:p w14:paraId="40FEDACA"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0C1C598B" w14:textId="77777777" w:rsidR="007C4061" w:rsidRPr="00533C32" w:rsidRDefault="007C4061" w:rsidP="00885269">
      <w:pPr>
        <w:pStyle w:val="PL"/>
      </w:pPr>
      <w:r w:rsidRPr="00533C32">
        <w:lastRenderedPageBreak/>
        <w:t xml:space="preserve">        - name: </w:t>
      </w:r>
      <w:proofErr w:type="spellStart"/>
      <w:r w:rsidRPr="00533C32">
        <w:t>subsId</w:t>
      </w:r>
      <w:proofErr w:type="spellEnd"/>
    </w:p>
    <w:p w14:paraId="36A3DB06" w14:textId="77777777" w:rsidR="007C4061" w:rsidRPr="00533C32" w:rsidRDefault="007C4061" w:rsidP="00885269">
      <w:pPr>
        <w:pStyle w:val="PL"/>
      </w:pPr>
      <w:r w:rsidRPr="00533C32">
        <w:t xml:space="preserve">          in: path</w:t>
      </w:r>
    </w:p>
    <w:p w14:paraId="4716517E" w14:textId="77777777" w:rsidR="007C4061" w:rsidRPr="00533C32" w:rsidRDefault="007C4061" w:rsidP="00885269">
      <w:pPr>
        <w:pStyle w:val="PL"/>
      </w:pPr>
      <w:r w:rsidRPr="00533C32">
        <w:t xml:space="preserve">          required: true</w:t>
      </w:r>
    </w:p>
    <w:p w14:paraId="3E412039" w14:textId="77777777" w:rsidR="007C4061" w:rsidRPr="00533C32" w:rsidRDefault="007C4061" w:rsidP="00885269">
      <w:pPr>
        <w:pStyle w:val="PL"/>
      </w:pPr>
      <w:r w:rsidRPr="00533C32">
        <w:t xml:space="preserve">          schema:</w:t>
      </w:r>
    </w:p>
    <w:p w14:paraId="637DEF31" w14:textId="77777777" w:rsidR="007C4061" w:rsidRDefault="007C4061" w:rsidP="00885269">
      <w:pPr>
        <w:pStyle w:val="PL"/>
        <w:rPr>
          <w:lang w:eastAsia="zh-CN"/>
        </w:rPr>
      </w:pPr>
      <w:r w:rsidRPr="00533C32">
        <w:t xml:space="preserve">            type: string</w:t>
      </w:r>
    </w:p>
    <w:p w14:paraId="714E0563" w14:textId="77777777" w:rsidR="007C4061" w:rsidRPr="002857AD" w:rsidRDefault="007C4061" w:rsidP="00885269">
      <w:pPr>
        <w:pStyle w:val="PL"/>
      </w:pPr>
      <w:r w:rsidRPr="002857AD">
        <w:t xml:space="preserve">        - name: supported-features</w:t>
      </w:r>
    </w:p>
    <w:p w14:paraId="593197F5" w14:textId="77777777" w:rsidR="007C4061" w:rsidRPr="002857AD" w:rsidRDefault="007C4061" w:rsidP="00885269">
      <w:pPr>
        <w:pStyle w:val="PL"/>
      </w:pPr>
      <w:r w:rsidRPr="002857AD">
        <w:t xml:space="preserve">          in: query</w:t>
      </w:r>
    </w:p>
    <w:p w14:paraId="5E9F688B" w14:textId="77777777" w:rsidR="007C4061" w:rsidRPr="002857AD" w:rsidRDefault="007C4061" w:rsidP="00885269">
      <w:pPr>
        <w:pStyle w:val="PL"/>
      </w:pPr>
      <w:r w:rsidRPr="002857AD">
        <w:t xml:space="preserve">          description: Features required to be supported by the target NF</w:t>
      </w:r>
    </w:p>
    <w:p w14:paraId="247A94D5" w14:textId="77777777" w:rsidR="007C4061" w:rsidRPr="002857AD" w:rsidRDefault="007C4061" w:rsidP="00885269">
      <w:pPr>
        <w:pStyle w:val="PL"/>
      </w:pPr>
      <w:r w:rsidRPr="002857AD">
        <w:t xml:space="preserve">          schema:</w:t>
      </w:r>
    </w:p>
    <w:p w14:paraId="0DAC7E48"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2D754DE6"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083A3DCF" w14:textId="77777777" w:rsidR="007C4061" w:rsidRPr="00533C32" w:rsidRDefault="007C4061" w:rsidP="00885269">
      <w:pPr>
        <w:pStyle w:val="PL"/>
      </w:pPr>
      <w:r w:rsidRPr="00533C32">
        <w:t xml:space="preserve">        content:</w:t>
      </w:r>
    </w:p>
    <w:p w14:paraId="3D61EC17"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70AB098A" w14:textId="77777777" w:rsidR="007C4061" w:rsidRPr="00533C32" w:rsidRDefault="007C4061" w:rsidP="00885269">
      <w:pPr>
        <w:pStyle w:val="PL"/>
      </w:pPr>
      <w:r w:rsidRPr="00533C32">
        <w:t xml:space="preserve">            schema:</w:t>
      </w:r>
    </w:p>
    <w:p w14:paraId="6C99F581" w14:textId="77777777" w:rsidR="007C4061" w:rsidRPr="00533C32" w:rsidRDefault="007C4061" w:rsidP="00885269">
      <w:pPr>
        <w:pStyle w:val="PL"/>
      </w:pPr>
      <w:r w:rsidRPr="00533C32">
        <w:t xml:space="preserve">              type: array</w:t>
      </w:r>
    </w:p>
    <w:p w14:paraId="696C5829" w14:textId="77777777" w:rsidR="007C4061" w:rsidRPr="00533C32" w:rsidRDefault="007C4061" w:rsidP="00885269">
      <w:pPr>
        <w:pStyle w:val="PL"/>
      </w:pPr>
      <w:r w:rsidRPr="00533C32">
        <w:t xml:space="preserve">              items:</w:t>
      </w:r>
    </w:p>
    <w:p w14:paraId="7C7F184C"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32D42208"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0F2A61A7" w14:textId="77777777" w:rsidR="007C4061" w:rsidRPr="00533C32" w:rsidRDefault="007C4061" w:rsidP="00885269">
      <w:pPr>
        <w:pStyle w:val="PL"/>
      </w:pPr>
      <w:r w:rsidRPr="00533C32">
        <w:t xml:space="preserve">        required: true</w:t>
      </w:r>
    </w:p>
    <w:p w14:paraId="67F107DA" w14:textId="77777777" w:rsidR="007C4061" w:rsidRPr="00533C32" w:rsidRDefault="007C4061" w:rsidP="00885269">
      <w:pPr>
        <w:pStyle w:val="PL"/>
      </w:pPr>
      <w:r w:rsidRPr="00533C32">
        <w:t xml:space="preserve">      responses:</w:t>
      </w:r>
    </w:p>
    <w:p w14:paraId="24C71B47" w14:textId="77777777" w:rsidR="007C4061" w:rsidRPr="00533C32" w:rsidRDefault="007C4061" w:rsidP="00885269">
      <w:pPr>
        <w:pStyle w:val="PL"/>
      </w:pPr>
      <w:r w:rsidRPr="00533C32">
        <w:t xml:space="preserve">        '204':</w:t>
      </w:r>
    </w:p>
    <w:p w14:paraId="056E278C" w14:textId="77777777" w:rsidR="007C4061" w:rsidRPr="00533C32" w:rsidRDefault="007C4061" w:rsidP="00885269">
      <w:pPr>
        <w:pStyle w:val="PL"/>
      </w:pPr>
      <w:r w:rsidRPr="00533C32">
        <w:t xml:space="preserve">          description: Successful response</w:t>
      </w:r>
    </w:p>
    <w:p w14:paraId="6DEFD48A" w14:textId="77777777" w:rsidR="007C4061" w:rsidRDefault="007C4061" w:rsidP="00885269">
      <w:pPr>
        <w:pStyle w:val="PL"/>
        <w:rPr>
          <w:lang w:eastAsia="zh-CN"/>
        </w:rPr>
      </w:pPr>
      <w:r>
        <w:rPr>
          <w:rFonts w:hint="eastAsia"/>
          <w:lang w:eastAsia="zh-CN"/>
        </w:rPr>
        <w:t xml:space="preserve">        '200':</w:t>
      </w:r>
    </w:p>
    <w:p w14:paraId="24B99231" w14:textId="77777777" w:rsidR="007C4061" w:rsidRPr="000B71E3" w:rsidRDefault="007C4061" w:rsidP="00885269">
      <w:pPr>
        <w:pStyle w:val="PL"/>
      </w:pPr>
      <w:r w:rsidRPr="000B71E3">
        <w:t xml:space="preserve">          description: Expected response to a valid request</w:t>
      </w:r>
    </w:p>
    <w:p w14:paraId="7E2A368B" w14:textId="77777777" w:rsidR="007C4061" w:rsidRPr="000B71E3" w:rsidRDefault="007C4061" w:rsidP="00885269">
      <w:pPr>
        <w:pStyle w:val="PL"/>
      </w:pPr>
      <w:r w:rsidRPr="000B71E3">
        <w:t xml:space="preserve">          content:</w:t>
      </w:r>
    </w:p>
    <w:p w14:paraId="347B5D0C"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7BAD5439" w14:textId="77777777" w:rsidR="007C4061" w:rsidRPr="000B71E3" w:rsidRDefault="007C4061" w:rsidP="00885269">
      <w:pPr>
        <w:pStyle w:val="PL"/>
      </w:pPr>
      <w:r w:rsidRPr="000B71E3">
        <w:t xml:space="preserve">              schema:</w:t>
      </w:r>
    </w:p>
    <w:p w14:paraId="4384F7C2"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5F219A6D" w14:textId="77777777" w:rsidR="007C4061" w:rsidRPr="00533C32" w:rsidRDefault="007C4061" w:rsidP="00885269">
      <w:pPr>
        <w:pStyle w:val="PL"/>
      </w:pPr>
      <w:r w:rsidRPr="00533C32">
        <w:t xml:space="preserve">        '403':</w:t>
      </w:r>
    </w:p>
    <w:p w14:paraId="272E3658" w14:textId="77777777" w:rsidR="007C4061" w:rsidRPr="00533C32" w:rsidRDefault="007C4061" w:rsidP="00885269">
      <w:pPr>
        <w:pStyle w:val="PL"/>
      </w:pPr>
      <w:r w:rsidRPr="00533C32">
        <w:t xml:space="preserve">          $ref: 'TS29571_CommonData.yaml#/components/responses/403'</w:t>
      </w:r>
    </w:p>
    <w:p w14:paraId="32E79347" w14:textId="77777777" w:rsidR="007C4061" w:rsidRPr="00533C32" w:rsidRDefault="007C4061" w:rsidP="00885269">
      <w:pPr>
        <w:pStyle w:val="PL"/>
      </w:pPr>
      <w:r w:rsidRPr="00533C32">
        <w:t xml:space="preserve">        '404':</w:t>
      </w:r>
    </w:p>
    <w:p w14:paraId="7909E54E" w14:textId="77777777" w:rsidR="007C4061" w:rsidRPr="00533C32" w:rsidRDefault="007C4061" w:rsidP="00885269">
      <w:pPr>
        <w:pStyle w:val="PL"/>
      </w:pPr>
      <w:r w:rsidRPr="00533C32">
        <w:t xml:space="preserve">          $ref: 'TS29571_CommonData.yaml#/components/responses/404'</w:t>
      </w:r>
    </w:p>
    <w:p w14:paraId="0BAECB5D" w14:textId="77777777" w:rsidR="007C4061" w:rsidRDefault="007C4061" w:rsidP="00885269">
      <w:pPr>
        <w:pStyle w:val="PL"/>
        <w:rPr>
          <w:lang w:eastAsia="zh-CN"/>
        </w:rPr>
      </w:pPr>
      <w:r w:rsidRPr="00533C32">
        <w:t xml:space="preserve">        default:</w:t>
      </w:r>
    </w:p>
    <w:p w14:paraId="4BBC6329"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534F476" w14:textId="77777777" w:rsidR="007C4061" w:rsidRDefault="007C4061" w:rsidP="00885269">
      <w:pPr>
        <w:pStyle w:val="PL"/>
        <w:rPr>
          <w:lang w:eastAsia="zh-CN"/>
        </w:rPr>
      </w:pPr>
    </w:p>
    <w:p w14:paraId="2B93212B" w14:textId="77777777" w:rsidR="007C4061" w:rsidRPr="00533C32" w:rsidRDefault="007C4061" w:rsidP="00885269">
      <w:pPr>
        <w:pStyle w:val="PL"/>
      </w:pPr>
      <w:r w:rsidRPr="00533C32">
        <w:t xml:space="preserve">    </w:t>
      </w:r>
      <w:r>
        <w:t>get</w:t>
      </w:r>
      <w:r w:rsidRPr="00533C32">
        <w:t>:</w:t>
      </w:r>
    </w:p>
    <w:p w14:paraId="466C4158" w14:textId="77777777" w:rsidR="007C4061" w:rsidRPr="00533C32" w:rsidRDefault="007C4061" w:rsidP="00885269">
      <w:pPr>
        <w:pStyle w:val="PL"/>
      </w:pPr>
      <w:r w:rsidRPr="00533C32">
        <w:t xml:space="preserve">      summary: </w:t>
      </w:r>
      <w:r>
        <w:t>Retrieve</w:t>
      </w:r>
      <w:r w:rsidRPr="00533C32">
        <w:t xml:space="preserve"> a </w:t>
      </w:r>
      <w:proofErr w:type="spellStart"/>
      <w:r w:rsidRPr="00533C32">
        <w:t>eeSubscription</w:t>
      </w:r>
      <w:proofErr w:type="spellEnd"/>
    </w:p>
    <w:p w14:paraId="421394D3"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t>Query</w:t>
      </w:r>
      <w:r w:rsidRPr="00533C32">
        <w:t>eeSubscription</w:t>
      </w:r>
      <w:proofErr w:type="spellEnd"/>
    </w:p>
    <w:p w14:paraId="044143EA" w14:textId="77777777" w:rsidR="007C4061" w:rsidRPr="00533C32" w:rsidRDefault="007C4061" w:rsidP="00885269">
      <w:pPr>
        <w:pStyle w:val="PL"/>
      </w:pPr>
      <w:r w:rsidRPr="00533C32">
        <w:t xml:space="preserve">      tags:</w:t>
      </w:r>
    </w:p>
    <w:p w14:paraId="56D712A4" w14:textId="77777777" w:rsidR="007C4061" w:rsidRPr="00533C32" w:rsidRDefault="007C4061" w:rsidP="00885269">
      <w:pPr>
        <w:pStyle w:val="PL"/>
      </w:pPr>
      <w:r w:rsidRPr="00533C32">
        <w:t xml:space="preserve">        - Event Exposure Subscription (Document)</w:t>
      </w:r>
    </w:p>
    <w:p w14:paraId="13F304FB" w14:textId="77777777" w:rsidR="007C4061" w:rsidRPr="00533C32" w:rsidRDefault="007C4061" w:rsidP="00885269">
      <w:pPr>
        <w:pStyle w:val="PL"/>
      </w:pPr>
      <w:r w:rsidRPr="00533C32">
        <w:t xml:space="preserve">      parameters:</w:t>
      </w:r>
    </w:p>
    <w:p w14:paraId="6D12DE22" w14:textId="77777777" w:rsidR="007C4061" w:rsidRPr="00533C32" w:rsidRDefault="007C4061" w:rsidP="00885269">
      <w:pPr>
        <w:pStyle w:val="PL"/>
      </w:pPr>
      <w:r w:rsidRPr="00533C32">
        <w:t xml:space="preserve">        - name: </w:t>
      </w:r>
      <w:proofErr w:type="spellStart"/>
      <w:r w:rsidRPr="00533C32">
        <w:t>ueId</w:t>
      </w:r>
      <w:proofErr w:type="spellEnd"/>
    </w:p>
    <w:p w14:paraId="07E0AD19" w14:textId="77777777" w:rsidR="007C4061" w:rsidRPr="00533C32" w:rsidRDefault="007C4061" w:rsidP="00885269">
      <w:pPr>
        <w:pStyle w:val="PL"/>
      </w:pPr>
      <w:r w:rsidRPr="00533C32">
        <w:t xml:space="preserve">          in: path</w:t>
      </w:r>
    </w:p>
    <w:p w14:paraId="515D5D8A" w14:textId="77777777" w:rsidR="007C4061" w:rsidRPr="00533C32" w:rsidRDefault="007C4061" w:rsidP="00885269">
      <w:pPr>
        <w:pStyle w:val="PL"/>
      </w:pPr>
      <w:r w:rsidRPr="00533C32">
        <w:t xml:space="preserve">          required: true</w:t>
      </w:r>
    </w:p>
    <w:p w14:paraId="05DA5F96" w14:textId="77777777" w:rsidR="007C4061" w:rsidRPr="00533C32" w:rsidRDefault="007C4061" w:rsidP="00885269">
      <w:pPr>
        <w:pStyle w:val="PL"/>
      </w:pPr>
      <w:r w:rsidRPr="00533C32">
        <w:t xml:space="preserve">          schema:</w:t>
      </w:r>
    </w:p>
    <w:p w14:paraId="2591B8EA"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626F9E0E" w14:textId="77777777" w:rsidR="007C4061" w:rsidRPr="00533C32" w:rsidRDefault="007C4061" w:rsidP="00885269">
      <w:pPr>
        <w:pStyle w:val="PL"/>
      </w:pPr>
      <w:r w:rsidRPr="00533C32">
        <w:t xml:space="preserve">        - name: </w:t>
      </w:r>
      <w:proofErr w:type="spellStart"/>
      <w:r w:rsidRPr="00533C32">
        <w:t>subsId</w:t>
      </w:r>
      <w:proofErr w:type="spellEnd"/>
    </w:p>
    <w:p w14:paraId="6F0F7000" w14:textId="77777777" w:rsidR="007C4061" w:rsidRPr="00533C32" w:rsidRDefault="007C4061" w:rsidP="00885269">
      <w:pPr>
        <w:pStyle w:val="PL"/>
      </w:pPr>
      <w:r w:rsidRPr="00533C32">
        <w:t xml:space="preserve">          in: path</w:t>
      </w:r>
    </w:p>
    <w:p w14:paraId="3E48A5F0" w14:textId="77777777" w:rsidR="007C4061" w:rsidRPr="00533C32" w:rsidRDefault="007C4061" w:rsidP="00885269">
      <w:pPr>
        <w:pStyle w:val="PL"/>
      </w:pPr>
      <w:r w:rsidRPr="00533C32">
        <w:t xml:space="preserve">          required: true</w:t>
      </w:r>
    </w:p>
    <w:p w14:paraId="0412BE6F" w14:textId="77777777" w:rsidR="007C4061" w:rsidRPr="00533C32" w:rsidRDefault="007C4061" w:rsidP="00885269">
      <w:pPr>
        <w:pStyle w:val="PL"/>
      </w:pPr>
      <w:r w:rsidRPr="00533C32">
        <w:t xml:space="preserve">          description: Unique ID of the subscription to remove</w:t>
      </w:r>
    </w:p>
    <w:p w14:paraId="5E205E6C" w14:textId="77777777" w:rsidR="007C4061" w:rsidRPr="00533C32" w:rsidRDefault="007C4061" w:rsidP="00885269">
      <w:pPr>
        <w:pStyle w:val="PL"/>
      </w:pPr>
      <w:r w:rsidRPr="00533C32">
        <w:t xml:space="preserve">          schema:</w:t>
      </w:r>
    </w:p>
    <w:p w14:paraId="1AD3349F" w14:textId="77777777" w:rsidR="007C4061" w:rsidRPr="00533C32" w:rsidRDefault="007C4061" w:rsidP="00885269">
      <w:pPr>
        <w:pStyle w:val="PL"/>
      </w:pPr>
      <w:r w:rsidRPr="00533C32">
        <w:t xml:space="preserve">            type: string</w:t>
      </w:r>
    </w:p>
    <w:p w14:paraId="33967401" w14:textId="77777777" w:rsidR="007C4061" w:rsidRPr="00533C32" w:rsidRDefault="007C4061" w:rsidP="00885269">
      <w:pPr>
        <w:pStyle w:val="PL"/>
      </w:pPr>
      <w:r w:rsidRPr="00533C32">
        <w:t xml:space="preserve">      responses:</w:t>
      </w:r>
    </w:p>
    <w:p w14:paraId="2DED25B4" w14:textId="77777777" w:rsidR="007C4061" w:rsidRPr="00533C32" w:rsidRDefault="007C4061" w:rsidP="00885269">
      <w:pPr>
        <w:pStyle w:val="PL"/>
      </w:pPr>
      <w:r w:rsidRPr="00533C32">
        <w:t xml:space="preserve">        '20</w:t>
      </w:r>
      <w:r>
        <w:t>0</w:t>
      </w:r>
      <w:r w:rsidRPr="00533C32">
        <w:t>':</w:t>
      </w:r>
    </w:p>
    <w:p w14:paraId="7DCC2DF9" w14:textId="77777777" w:rsidR="007C4061" w:rsidRPr="00533C32" w:rsidRDefault="007C4061" w:rsidP="00885269">
      <w:pPr>
        <w:pStyle w:val="PL"/>
      </w:pPr>
      <w:r w:rsidRPr="00533C32">
        <w:t xml:space="preserve">          description: Expected response to a valid request</w:t>
      </w:r>
    </w:p>
    <w:p w14:paraId="1D0CA385" w14:textId="77777777" w:rsidR="007C4061" w:rsidRPr="00533C32" w:rsidRDefault="007C4061" w:rsidP="00885269">
      <w:pPr>
        <w:pStyle w:val="PL"/>
      </w:pPr>
      <w:r w:rsidRPr="00533C32">
        <w:t xml:space="preserve">          content:</w:t>
      </w:r>
    </w:p>
    <w:p w14:paraId="08E9D4C0"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D937C68" w14:textId="77777777" w:rsidR="007C4061" w:rsidRPr="00533C32" w:rsidRDefault="007C4061" w:rsidP="00885269">
      <w:pPr>
        <w:pStyle w:val="PL"/>
      </w:pPr>
      <w:r w:rsidRPr="00533C32">
        <w:t xml:space="preserve">              schema:</w:t>
      </w:r>
    </w:p>
    <w:p w14:paraId="6E184D2A" w14:textId="77777777" w:rsidR="007C4061" w:rsidRPr="00533C32" w:rsidRDefault="007C4061" w:rsidP="00885269">
      <w:pPr>
        <w:pStyle w:val="PL"/>
      </w:pPr>
      <w:r w:rsidRPr="00533C32">
        <w:t xml:space="preserve">               items:</w:t>
      </w:r>
    </w:p>
    <w:p w14:paraId="3555249E"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1E6A8BA8" w14:textId="77777777" w:rsidR="007C4061" w:rsidRDefault="007C4061" w:rsidP="00885269">
      <w:pPr>
        <w:pStyle w:val="PL"/>
        <w:rPr>
          <w:lang w:eastAsia="zh-CN"/>
        </w:rPr>
      </w:pPr>
      <w:r w:rsidRPr="00533C32">
        <w:t xml:space="preserve">        default:</w:t>
      </w:r>
    </w:p>
    <w:p w14:paraId="787C5FBB"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6716F82" w14:textId="77777777" w:rsidR="007C4061" w:rsidRPr="008E0286" w:rsidRDefault="007C4061" w:rsidP="00885269">
      <w:pPr>
        <w:pStyle w:val="PL"/>
        <w:rPr>
          <w:lang w:eastAsia="zh-CN"/>
        </w:rPr>
      </w:pPr>
    </w:p>
    <w:p w14:paraId="58CFC1B1" w14:textId="77777777" w:rsidR="007C4061" w:rsidRPr="00533C32" w:rsidRDefault="007C4061" w:rsidP="00885269">
      <w:pPr>
        <w:pStyle w:val="PL"/>
      </w:pPr>
      <w:r w:rsidRPr="00533C32">
        <w:t xml:space="preserve">  /subscription-data/{ueId}/context-data/ee-subscriptions/{subsId}/amf-subscriptions:</w:t>
      </w:r>
    </w:p>
    <w:p w14:paraId="3546799F" w14:textId="77777777" w:rsidR="007C4061" w:rsidRPr="00533C32" w:rsidRDefault="007C4061" w:rsidP="00885269">
      <w:pPr>
        <w:pStyle w:val="PL"/>
      </w:pPr>
      <w:r w:rsidRPr="00533C32">
        <w:t xml:space="preserve">    put:</w:t>
      </w:r>
    </w:p>
    <w:p w14:paraId="6BB485D3" w14:textId="77777777" w:rsidR="007C4061" w:rsidRPr="00533C32" w:rsidRDefault="007C4061" w:rsidP="00885269">
      <w:pPr>
        <w:pStyle w:val="PL"/>
      </w:pPr>
      <w:r w:rsidRPr="00533C32">
        <w:t xml:space="preserve">      summary: Create </w:t>
      </w:r>
      <w:proofErr w:type="spellStart"/>
      <w:r w:rsidRPr="00533C32">
        <w:t>AmfSubscriptions</w:t>
      </w:r>
      <w:proofErr w:type="spellEnd"/>
      <w:r w:rsidRPr="00533C32">
        <w:t xml:space="preserve"> for an individual </w:t>
      </w:r>
      <w:proofErr w:type="spellStart"/>
      <w:r w:rsidRPr="00533C32">
        <w:t>ee</w:t>
      </w:r>
      <w:proofErr w:type="spellEnd"/>
      <w:r w:rsidRPr="00533C32">
        <w:t xml:space="preserve"> subscriptions of a UE</w:t>
      </w:r>
    </w:p>
    <w:p w14:paraId="077EF148" w14:textId="77777777" w:rsidR="007C4061" w:rsidRPr="00533C32" w:rsidRDefault="007C4061" w:rsidP="00885269">
      <w:pPr>
        <w:pStyle w:val="PL"/>
      </w:pPr>
      <w:r w:rsidRPr="00533C32">
        <w:t xml:space="preserve">      </w:t>
      </w:r>
      <w:proofErr w:type="spellStart"/>
      <w:r w:rsidRPr="00533C32">
        <w:t>operationId</w:t>
      </w:r>
      <w:proofErr w:type="spellEnd"/>
      <w:r w:rsidRPr="00533C32">
        <w:t>: Create AMF Subscriptions</w:t>
      </w:r>
    </w:p>
    <w:p w14:paraId="2BFB13ED" w14:textId="77777777" w:rsidR="007C4061" w:rsidRPr="00533C32" w:rsidRDefault="007C4061" w:rsidP="00885269">
      <w:pPr>
        <w:pStyle w:val="PL"/>
      </w:pPr>
      <w:r w:rsidRPr="00533C32">
        <w:t xml:space="preserve">      tags:</w:t>
      </w:r>
    </w:p>
    <w:p w14:paraId="5A382A7C" w14:textId="77777777" w:rsidR="007C4061" w:rsidRPr="00533C32" w:rsidRDefault="007C4061" w:rsidP="00885269">
      <w:pPr>
        <w:pStyle w:val="PL"/>
      </w:pPr>
      <w:r w:rsidRPr="00533C32">
        <w:t xml:space="preserve">        - AMF Subscription Info (Document)</w:t>
      </w:r>
    </w:p>
    <w:p w14:paraId="37C2CA83" w14:textId="77777777" w:rsidR="007C4061" w:rsidRPr="00533C32" w:rsidRDefault="007C4061" w:rsidP="00885269">
      <w:pPr>
        <w:pStyle w:val="PL"/>
      </w:pPr>
      <w:r w:rsidRPr="00533C32">
        <w:t xml:space="preserve">      parameters:</w:t>
      </w:r>
    </w:p>
    <w:p w14:paraId="46DFD9E8" w14:textId="77777777" w:rsidR="007C4061" w:rsidRPr="00533C32" w:rsidRDefault="007C4061" w:rsidP="00885269">
      <w:pPr>
        <w:pStyle w:val="PL"/>
      </w:pPr>
      <w:r w:rsidRPr="00533C32">
        <w:t xml:space="preserve">        - name: </w:t>
      </w:r>
      <w:proofErr w:type="spellStart"/>
      <w:r w:rsidRPr="00533C32">
        <w:t>ueId</w:t>
      </w:r>
      <w:proofErr w:type="spellEnd"/>
    </w:p>
    <w:p w14:paraId="14B77CB7" w14:textId="77777777" w:rsidR="007C4061" w:rsidRPr="00533C32" w:rsidRDefault="007C4061" w:rsidP="00885269">
      <w:pPr>
        <w:pStyle w:val="PL"/>
      </w:pPr>
      <w:r w:rsidRPr="00533C32">
        <w:t xml:space="preserve">          in: path</w:t>
      </w:r>
    </w:p>
    <w:p w14:paraId="5E382D61" w14:textId="77777777" w:rsidR="007C4061" w:rsidRPr="00533C32" w:rsidRDefault="007C4061" w:rsidP="00885269">
      <w:pPr>
        <w:pStyle w:val="PL"/>
      </w:pPr>
      <w:r w:rsidRPr="00533C32">
        <w:t xml:space="preserve">          required: true</w:t>
      </w:r>
    </w:p>
    <w:p w14:paraId="2C31C538" w14:textId="77777777" w:rsidR="007C4061" w:rsidRPr="00533C32" w:rsidRDefault="007C4061" w:rsidP="00885269">
      <w:pPr>
        <w:pStyle w:val="PL"/>
      </w:pPr>
      <w:r w:rsidRPr="00533C32">
        <w:t xml:space="preserve">          schema:</w:t>
      </w:r>
    </w:p>
    <w:p w14:paraId="0C67CD2A" w14:textId="77777777" w:rsidR="007C4061" w:rsidRPr="00533C32" w:rsidRDefault="007C4061" w:rsidP="00885269">
      <w:pPr>
        <w:pStyle w:val="PL"/>
      </w:pPr>
      <w:r w:rsidRPr="00533C32">
        <w:lastRenderedPageBreak/>
        <w:t xml:space="preserve">            $ref: 'TS29571_CommonData.yaml#/components/schemas/</w:t>
      </w:r>
      <w:proofErr w:type="spellStart"/>
      <w:r w:rsidRPr="00533C32">
        <w:t>VarUeId</w:t>
      </w:r>
      <w:proofErr w:type="spellEnd"/>
      <w:r w:rsidRPr="00533C32">
        <w:t>'</w:t>
      </w:r>
    </w:p>
    <w:p w14:paraId="0536733E" w14:textId="77777777" w:rsidR="007C4061" w:rsidRPr="00533C32" w:rsidRDefault="007C4061" w:rsidP="00885269">
      <w:pPr>
        <w:pStyle w:val="PL"/>
      </w:pPr>
      <w:r w:rsidRPr="00533C32">
        <w:t xml:space="preserve">        - name: </w:t>
      </w:r>
      <w:proofErr w:type="spellStart"/>
      <w:r w:rsidRPr="00533C32">
        <w:t>subsId</w:t>
      </w:r>
      <w:proofErr w:type="spellEnd"/>
    </w:p>
    <w:p w14:paraId="14EFC0BB" w14:textId="77777777" w:rsidR="007C4061" w:rsidRPr="00533C32" w:rsidRDefault="007C4061" w:rsidP="00885269">
      <w:pPr>
        <w:pStyle w:val="PL"/>
      </w:pPr>
      <w:r w:rsidRPr="00533C32">
        <w:t xml:space="preserve">          in: path</w:t>
      </w:r>
    </w:p>
    <w:p w14:paraId="4CC18A0B" w14:textId="77777777" w:rsidR="007C4061" w:rsidRPr="00533C32" w:rsidRDefault="007C4061" w:rsidP="00885269">
      <w:pPr>
        <w:pStyle w:val="PL"/>
      </w:pPr>
      <w:r w:rsidRPr="00533C32">
        <w:t xml:space="preserve">          required: true</w:t>
      </w:r>
    </w:p>
    <w:p w14:paraId="37D9A61B" w14:textId="77777777" w:rsidR="007C4061" w:rsidRPr="00533C32" w:rsidRDefault="007C4061" w:rsidP="00885269">
      <w:pPr>
        <w:pStyle w:val="PL"/>
      </w:pPr>
      <w:r w:rsidRPr="00533C32">
        <w:t xml:space="preserve">          schema:</w:t>
      </w:r>
    </w:p>
    <w:p w14:paraId="33C6390B" w14:textId="77777777" w:rsidR="007C4061" w:rsidRPr="00533C32" w:rsidRDefault="007C4061" w:rsidP="00885269">
      <w:pPr>
        <w:pStyle w:val="PL"/>
      </w:pPr>
      <w:r w:rsidRPr="00533C32">
        <w:t xml:space="preserve">            type: string</w:t>
      </w:r>
    </w:p>
    <w:p w14:paraId="56872FAA"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1B3C7057" w14:textId="77777777" w:rsidR="007C4061" w:rsidRPr="00533C32" w:rsidRDefault="007C4061" w:rsidP="00885269">
      <w:pPr>
        <w:pStyle w:val="PL"/>
      </w:pPr>
      <w:r w:rsidRPr="00533C32">
        <w:t xml:space="preserve">        content:</w:t>
      </w:r>
    </w:p>
    <w:p w14:paraId="78AE7C70"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8E8D5CA" w14:textId="77777777" w:rsidR="007C4061" w:rsidRPr="00533C32" w:rsidRDefault="007C4061" w:rsidP="00885269">
      <w:pPr>
        <w:pStyle w:val="PL"/>
      </w:pPr>
      <w:r w:rsidRPr="00533C32">
        <w:t xml:space="preserve">            schema:</w:t>
      </w:r>
    </w:p>
    <w:p w14:paraId="775E7F05" w14:textId="77777777" w:rsidR="007C4061" w:rsidRPr="00533C32" w:rsidRDefault="007C4061" w:rsidP="00885269">
      <w:pPr>
        <w:pStyle w:val="PL"/>
      </w:pPr>
      <w:r w:rsidRPr="00533C32">
        <w:t xml:space="preserve">              type: array</w:t>
      </w:r>
    </w:p>
    <w:p w14:paraId="7F3BDE72" w14:textId="77777777" w:rsidR="007C4061" w:rsidRPr="00533C32" w:rsidRDefault="007C4061" w:rsidP="00885269">
      <w:pPr>
        <w:pStyle w:val="PL"/>
      </w:pPr>
      <w:r w:rsidRPr="00533C32">
        <w:t xml:space="preserve">              items:</w:t>
      </w:r>
    </w:p>
    <w:p w14:paraId="36D1B087" w14:textId="77777777" w:rsidR="007C4061" w:rsidRPr="00533C32" w:rsidRDefault="007C4061" w:rsidP="00885269">
      <w:pPr>
        <w:pStyle w:val="PL"/>
      </w:pPr>
      <w:r w:rsidRPr="00533C32">
        <w:t xml:space="preserve">                $ref: '#/components/schemas/</w:t>
      </w:r>
      <w:proofErr w:type="spellStart"/>
      <w:r w:rsidRPr="00533C32">
        <w:t>AmfSubscriptionInfo</w:t>
      </w:r>
      <w:proofErr w:type="spellEnd"/>
      <w:r w:rsidRPr="00533C32">
        <w:t>'</w:t>
      </w:r>
    </w:p>
    <w:p w14:paraId="256E014A"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083429FC" w14:textId="77777777" w:rsidR="007C4061" w:rsidRPr="00533C32" w:rsidRDefault="007C4061" w:rsidP="00885269">
      <w:pPr>
        <w:pStyle w:val="PL"/>
      </w:pPr>
      <w:r w:rsidRPr="00533C32">
        <w:t xml:space="preserve">        required: true</w:t>
      </w:r>
    </w:p>
    <w:p w14:paraId="543B6191" w14:textId="77777777" w:rsidR="007C4061" w:rsidRPr="00533C32" w:rsidRDefault="007C4061" w:rsidP="00885269">
      <w:pPr>
        <w:pStyle w:val="PL"/>
      </w:pPr>
      <w:r w:rsidRPr="00533C32">
        <w:t xml:space="preserve">      responses:</w:t>
      </w:r>
    </w:p>
    <w:p w14:paraId="051ADA49" w14:textId="77777777" w:rsidR="007C4061" w:rsidRPr="00533C32" w:rsidRDefault="007C4061" w:rsidP="00885269">
      <w:pPr>
        <w:pStyle w:val="PL"/>
      </w:pPr>
      <w:r w:rsidRPr="00533C32">
        <w:t xml:space="preserve">        '204':</w:t>
      </w:r>
    </w:p>
    <w:p w14:paraId="7234D77E" w14:textId="77777777" w:rsidR="007C4061" w:rsidRPr="00533C32" w:rsidRDefault="007C4061" w:rsidP="00885269">
      <w:pPr>
        <w:pStyle w:val="PL"/>
      </w:pPr>
      <w:r w:rsidRPr="00533C32">
        <w:t xml:space="preserve">          description: Upon success, an empty response body shall be returned</w:t>
      </w:r>
    </w:p>
    <w:p w14:paraId="703BE6B8" w14:textId="77777777" w:rsidR="007C4061" w:rsidRDefault="007C4061" w:rsidP="00885269">
      <w:pPr>
        <w:pStyle w:val="PL"/>
        <w:rPr>
          <w:lang w:eastAsia="zh-CN"/>
        </w:rPr>
      </w:pPr>
      <w:r w:rsidRPr="00533C32">
        <w:t xml:space="preserve">        default:</w:t>
      </w:r>
    </w:p>
    <w:p w14:paraId="450F1B0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F8DA573" w14:textId="77777777" w:rsidR="00810BBA" w:rsidRDefault="00810BBA" w:rsidP="00885269">
      <w:pPr>
        <w:pStyle w:val="PL"/>
        <w:rPr>
          <w:lang w:eastAsia="zh-CN"/>
        </w:rPr>
      </w:pPr>
    </w:p>
    <w:p w14:paraId="281123EA" w14:textId="77777777" w:rsidR="007C4061" w:rsidRPr="00533C32" w:rsidRDefault="007C4061" w:rsidP="00885269">
      <w:pPr>
        <w:pStyle w:val="PL"/>
      </w:pPr>
      <w:r w:rsidRPr="00533C32">
        <w:t xml:space="preserve">    delete:</w:t>
      </w:r>
    </w:p>
    <w:p w14:paraId="349B9AA8" w14:textId="77777777" w:rsidR="007C4061" w:rsidRPr="00533C32" w:rsidRDefault="007C4061" w:rsidP="00885269">
      <w:pPr>
        <w:pStyle w:val="PL"/>
      </w:pPr>
      <w:r w:rsidRPr="00533C32">
        <w:t xml:space="preserve">      summary: Deletes AMF Subscription Info for an </w:t>
      </w:r>
      <w:proofErr w:type="spellStart"/>
      <w:r w:rsidRPr="00533C32">
        <w:t>eeSubscription</w:t>
      </w:r>
      <w:proofErr w:type="spellEnd"/>
    </w:p>
    <w:p w14:paraId="5088DFEB"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RemoveAmfSubscriptionsInfo</w:t>
      </w:r>
      <w:proofErr w:type="spellEnd"/>
    </w:p>
    <w:p w14:paraId="2E031FC0" w14:textId="77777777" w:rsidR="007C4061" w:rsidRPr="00533C32" w:rsidRDefault="007C4061" w:rsidP="00885269">
      <w:pPr>
        <w:pStyle w:val="PL"/>
      </w:pPr>
      <w:r w:rsidRPr="00533C32">
        <w:t xml:space="preserve">      tags:</w:t>
      </w:r>
    </w:p>
    <w:p w14:paraId="48E5D95F" w14:textId="77777777" w:rsidR="007C4061" w:rsidRPr="00533C32" w:rsidRDefault="007C4061" w:rsidP="00885269">
      <w:pPr>
        <w:pStyle w:val="PL"/>
      </w:pPr>
      <w:r w:rsidRPr="00533C32">
        <w:t xml:space="preserve">        - Event AMF Subscription Info (Document)</w:t>
      </w:r>
    </w:p>
    <w:p w14:paraId="34D0FC6F" w14:textId="77777777" w:rsidR="007C4061" w:rsidRPr="00533C32" w:rsidRDefault="007C4061" w:rsidP="00885269">
      <w:pPr>
        <w:pStyle w:val="PL"/>
      </w:pPr>
      <w:r w:rsidRPr="00533C32">
        <w:t xml:space="preserve">      parameters:</w:t>
      </w:r>
    </w:p>
    <w:p w14:paraId="50710FE1" w14:textId="77777777" w:rsidR="007C4061" w:rsidRPr="00533C32" w:rsidRDefault="007C4061" w:rsidP="00885269">
      <w:pPr>
        <w:pStyle w:val="PL"/>
      </w:pPr>
      <w:r w:rsidRPr="00533C32">
        <w:t xml:space="preserve">        - name: </w:t>
      </w:r>
      <w:proofErr w:type="spellStart"/>
      <w:r w:rsidRPr="00533C32">
        <w:t>ueId</w:t>
      </w:r>
      <w:proofErr w:type="spellEnd"/>
    </w:p>
    <w:p w14:paraId="1C7B179D" w14:textId="77777777" w:rsidR="007C4061" w:rsidRPr="00533C32" w:rsidRDefault="007C4061" w:rsidP="00885269">
      <w:pPr>
        <w:pStyle w:val="PL"/>
      </w:pPr>
      <w:r w:rsidRPr="00533C32">
        <w:t xml:space="preserve">          in: path</w:t>
      </w:r>
    </w:p>
    <w:p w14:paraId="39459297" w14:textId="77777777" w:rsidR="007C4061" w:rsidRPr="00533C32" w:rsidRDefault="007C4061" w:rsidP="00885269">
      <w:pPr>
        <w:pStyle w:val="PL"/>
      </w:pPr>
      <w:r w:rsidRPr="00533C32">
        <w:t xml:space="preserve">          required: true</w:t>
      </w:r>
    </w:p>
    <w:p w14:paraId="3D15794E" w14:textId="77777777" w:rsidR="007C4061" w:rsidRPr="00533C32" w:rsidRDefault="007C4061" w:rsidP="00885269">
      <w:pPr>
        <w:pStyle w:val="PL"/>
      </w:pPr>
      <w:r w:rsidRPr="00533C32">
        <w:t xml:space="preserve">          schema:</w:t>
      </w:r>
    </w:p>
    <w:p w14:paraId="7BDB85FD"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2FB04741" w14:textId="77777777" w:rsidR="007C4061" w:rsidRPr="00533C32" w:rsidRDefault="007C4061" w:rsidP="00885269">
      <w:pPr>
        <w:pStyle w:val="PL"/>
      </w:pPr>
      <w:r w:rsidRPr="00533C32">
        <w:t xml:space="preserve">        - name: </w:t>
      </w:r>
      <w:proofErr w:type="spellStart"/>
      <w:r w:rsidRPr="00533C32">
        <w:t>subsId</w:t>
      </w:r>
      <w:proofErr w:type="spellEnd"/>
    </w:p>
    <w:p w14:paraId="18AA4455" w14:textId="77777777" w:rsidR="007C4061" w:rsidRPr="00533C32" w:rsidRDefault="007C4061" w:rsidP="00885269">
      <w:pPr>
        <w:pStyle w:val="PL"/>
      </w:pPr>
      <w:r w:rsidRPr="00533C32">
        <w:t xml:space="preserve">          in: path</w:t>
      </w:r>
    </w:p>
    <w:p w14:paraId="570C41CD" w14:textId="77777777" w:rsidR="007C4061" w:rsidRPr="00533C32" w:rsidRDefault="007C4061" w:rsidP="00885269">
      <w:pPr>
        <w:pStyle w:val="PL"/>
      </w:pPr>
      <w:r w:rsidRPr="00533C32">
        <w:t xml:space="preserve">          required: true</w:t>
      </w:r>
    </w:p>
    <w:p w14:paraId="0C4535E9" w14:textId="77777777" w:rsidR="007C4061" w:rsidRPr="00533C32" w:rsidRDefault="007C4061" w:rsidP="00885269">
      <w:pPr>
        <w:pStyle w:val="PL"/>
      </w:pPr>
      <w:r w:rsidRPr="00533C32">
        <w:t xml:space="preserve">          schema:</w:t>
      </w:r>
    </w:p>
    <w:p w14:paraId="5631D65A" w14:textId="77777777" w:rsidR="007C4061" w:rsidRPr="00533C32" w:rsidRDefault="007C4061" w:rsidP="00885269">
      <w:pPr>
        <w:pStyle w:val="PL"/>
      </w:pPr>
      <w:r w:rsidRPr="00533C32">
        <w:t xml:space="preserve">            type: string</w:t>
      </w:r>
    </w:p>
    <w:p w14:paraId="50F92910" w14:textId="77777777" w:rsidR="007C4061" w:rsidRPr="00533C32" w:rsidRDefault="007C4061" w:rsidP="00885269">
      <w:pPr>
        <w:pStyle w:val="PL"/>
      </w:pPr>
      <w:r w:rsidRPr="00533C32">
        <w:t xml:space="preserve">      responses:</w:t>
      </w:r>
    </w:p>
    <w:p w14:paraId="01A93A03" w14:textId="77777777" w:rsidR="007C4061" w:rsidRPr="00533C32" w:rsidRDefault="007C4061" w:rsidP="00885269">
      <w:pPr>
        <w:pStyle w:val="PL"/>
      </w:pPr>
      <w:r w:rsidRPr="00533C32">
        <w:t xml:space="preserve">        '204':</w:t>
      </w:r>
    </w:p>
    <w:p w14:paraId="5423277B" w14:textId="77777777" w:rsidR="007C4061" w:rsidRDefault="007C4061" w:rsidP="00885269">
      <w:pPr>
        <w:pStyle w:val="PL"/>
        <w:rPr>
          <w:lang w:eastAsia="zh-CN"/>
        </w:rPr>
      </w:pPr>
      <w:r w:rsidRPr="00533C32">
        <w:t xml:space="preserve">          description: Expected response to a successful subscription removal</w:t>
      </w:r>
    </w:p>
    <w:p w14:paraId="63AE81D5" w14:textId="77777777" w:rsidR="00810BBA" w:rsidRPr="00533C32" w:rsidRDefault="00810BBA" w:rsidP="00885269">
      <w:pPr>
        <w:pStyle w:val="PL"/>
      </w:pPr>
      <w:r w:rsidRPr="00533C32">
        <w:t xml:space="preserve">        default:</w:t>
      </w:r>
    </w:p>
    <w:p w14:paraId="38B7C01D"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7C51FC69" w14:textId="77777777" w:rsidR="00810BBA" w:rsidRPr="00533C32" w:rsidRDefault="00810BBA" w:rsidP="00885269">
      <w:pPr>
        <w:pStyle w:val="PL"/>
        <w:rPr>
          <w:lang w:eastAsia="zh-CN"/>
        </w:rPr>
      </w:pPr>
    </w:p>
    <w:p w14:paraId="704D4D37" w14:textId="77777777" w:rsidR="007C4061" w:rsidRPr="00533C32" w:rsidRDefault="007C4061" w:rsidP="00885269">
      <w:pPr>
        <w:pStyle w:val="PL"/>
      </w:pPr>
      <w:r w:rsidRPr="00533C32">
        <w:t xml:space="preserve">    patch:</w:t>
      </w:r>
    </w:p>
    <w:p w14:paraId="60982799" w14:textId="77777777" w:rsidR="007C4061" w:rsidRPr="00533C32" w:rsidRDefault="007C4061" w:rsidP="00885269">
      <w:pPr>
        <w:pStyle w:val="PL"/>
        <w:rPr>
          <w:lang w:eastAsia="zh-CN"/>
        </w:rPr>
      </w:pPr>
      <w:r w:rsidRPr="00533C32">
        <w:t xml:space="preserve">      summary: modify the AMF Subscription Info</w:t>
      </w:r>
    </w:p>
    <w:p w14:paraId="4833F2B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ModifyAmfSubscriptionInfo</w:t>
      </w:r>
      <w:proofErr w:type="spellEnd"/>
    </w:p>
    <w:p w14:paraId="0BF36A64" w14:textId="77777777" w:rsidR="007C4061" w:rsidRPr="00533C32" w:rsidRDefault="007C4061" w:rsidP="00885269">
      <w:pPr>
        <w:pStyle w:val="PL"/>
      </w:pPr>
      <w:r w:rsidRPr="00533C32">
        <w:t xml:space="preserve">      tags:</w:t>
      </w:r>
    </w:p>
    <w:p w14:paraId="1445473D" w14:textId="77777777" w:rsidR="007C4061" w:rsidRPr="00533C32" w:rsidRDefault="007C4061" w:rsidP="00885269">
      <w:pPr>
        <w:pStyle w:val="PL"/>
      </w:pPr>
      <w:r w:rsidRPr="00533C32">
        <w:t xml:space="preserve">        - </w:t>
      </w:r>
      <w:proofErr w:type="spellStart"/>
      <w:r w:rsidRPr="00533C32">
        <w:t>AmfSubscriptionInfo</w:t>
      </w:r>
      <w:proofErr w:type="spellEnd"/>
      <w:r w:rsidRPr="00533C32">
        <w:t xml:space="preserve"> (Document)</w:t>
      </w:r>
    </w:p>
    <w:p w14:paraId="40CA9885" w14:textId="77777777" w:rsidR="007C4061" w:rsidRPr="00533C32" w:rsidRDefault="007C4061" w:rsidP="00885269">
      <w:pPr>
        <w:pStyle w:val="PL"/>
      </w:pPr>
      <w:r w:rsidRPr="00533C32">
        <w:t xml:space="preserve">      parameters:</w:t>
      </w:r>
    </w:p>
    <w:p w14:paraId="374A0A59" w14:textId="77777777" w:rsidR="007C4061" w:rsidRPr="00533C32" w:rsidRDefault="007C4061" w:rsidP="00885269">
      <w:pPr>
        <w:pStyle w:val="PL"/>
      </w:pPr>
      <w:r w:rsidRPr="00533C32">
        <w:t xml:space="preserve">        - name: </w:t>
      </w:r>
      <w:proofErr w:type="spellStart"/>
      <w:r w:rsidRPr="00533C32">
        <w:t>ueId</w:t>
      </w:r>
      <w:proofErr w:type="spellEnd"/>
    </w:p>
    <w:p w14:paraId="2E7BBE9E" w14:textId="77777777" w:rsidR="007C4061" w:rsidRPr="00533C32" w:rsidRDefault="007C4061" w:rsidP="00885269">
      <w:pPr>
        <w:pStyle w:val="PL"/>
      </w:pPr>
      <w:r w:rsidRPr="00533C32">
        <w:t xml:space="preserve">          in: path</w:t>
      </w:r>
    </w:p>
    <w:p w14:paraId="5C4C7569" w14:textId="77777777" w:rsidR="007C4061" w:rsidRPr="00533C32" w:rsidRDefault="007C4061" w:rsidP="00885269">
      <w:pPr>
        <w:pStyle w:val="PL"/>
      </w:pPr>
      <w:r w:rsidRPr="00533C32">
        <w:t xml:space="preserve">          required: true</w:t>
      </w:r>
    </w:p>
    <w:p w14:paraId="7C4117F4" w14:textId="77777777" w:rsidR="007C4061" w:rsidRPr="00533C32" w:rsidRDefault="007C4061" w:rsidP="00885269">
      <w:pPr>
        <w:pStyle w:val="PL"/>
      </w:pPr>
      <w:r w:rsidRPr="00533C32">
        <w:t xml:space="preserve">          schema:</w:t>
      </w:r>
    </w:p>
    <w:p w14:paraId="6840F189"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1E7F0564" w14:textId="77777777" w:rsidR="007C4061" w:rsidRPr="00533C32" w:rsidRDefault="007C4061" w:rsidP="00885269">
      <w:pPr>
        <w:pStyle w:val="PL"/>
      </w:pPr>
      <w:r w:rsidRPr="00533C32">
        <w:t xml:space="preserve">        - name: </w:t>
      </w:r>
      <w:proofErr w:type="spellStart"/>
      <w:r w:rsidRPr="00533C32">
        <w:t>subsId</w:t>
      </w:r>
      <w:proofErr w:type="spellEnd"/>
    </w:p>
    <w:p w14:paraId="09FE8108" w14:textId="77777777" w:rsidR="007C4061" w:rsidRPr="00533C32" w:rsidRDefault="007C4061" w:rsidP="00885269">
      <w:pPr>
        <w:pStyle w:val="PL"/>
      </w:pPr>
      <w:r w:rsidRPr="00533C32">
        <w:t xml:space="preserve">          in: path</w:t>
      </w:r>
    </w:p>
    <w:p w14:paraId="03A8D020" w14:textId="77777777" w:rsidR="007C4061" w:rsidRPr="00533C32" w:rsidRDefault="007C4061" w:rsidP="00885269">
      <w:pPr>
        <w:pStyle w:val="PL"/>
      </w:pPr>
      <w:r w:rsidRPr="00533C32">
        <w:t xml:space="preserve">          required: true</w:t>
      </w:r>
    </w:p>
    <w:p w14:paraId="7E450249" w14:textId="77777777" w:rsidR="007C4061" w:rsidRPr="00533C32" w:rsidRDefault="007C4061" w:rsidP="00885269">
      <w:pPr>
        <w:pStyle w:val="PL"/>
      </w:pPr>
      <w:r w:rsidRPr="00533C32">
        <w:t xml:space="preserve">          schema:</w:t>
      </w:r>
    </w:p>
    <w:p w14:paraId="3875A03C" w14:textId="77777777" w:rsidR="007C4061" w:rsidRDefault="007C4061" w:rsidP="00885269">
      <w:pPr>
        <w:pStyle w:val="PL"/>
        <w:rPr>
          <w:lang w:eastAsia="zh-CN"/>
        </w:rPr>
      </w:pPr>
      <w:r w:rsidRPr="00533C32">
        <w:t xml:space="preserve">            type: string</w:t>
      </w:r>
    </w:p>
    <w:p w14:paraId="1390DF10" w14:textId="77777777" w:rsidR="007C4061" w:rsidRPr="002857AD" w:rsidRDefault="007C4061" w:rsidP="00885269">
      <w:pPr>
        <w:pStyle w:val="PL"/>
      </w:pPr>
      <w:r w:rsidRPr="002857AD">
        <w:t xml:space="preserve">        - name: supported-features</w:t>
      </w:r>
    </w:p>
    <w:p w14:paraId="37CA244E" w14:textId="77777777" w:rsidR="007C4061" w:rsidRPr="002857AD" w:rsidRDefault="007C4061" w:rsidP="00885269">
      <w:pPr>
        <w:pStyle w:val="PL"/>
      </w:pPr>
      <w:r w:rsidRPr="002857AD">
        <w:t xml:space="preserve">          in: query</w:t>
      </w:r>
    </w:p>
    <w:p w14:paraId="60DFA6B7" w14:textId="77777777" w:rsidR="007C4061" w:rsidRPr="002857AD" w:rsidRDefault="007C4061" w:rsidP="00885269">
      <w:pPr>
        <w:pStyle w:val="PL"/>
      </w:pPr>
      <w:r w:rsidRPr="002857AD">
        <w:t xml:space="preserve">          description: Features required to be supported by the target NF</w:t>
      </w:r>
    </w:p>
    <w:p w14:paraId="7F0BA746" w14:textId="77777777" w:rsidR="007C4061" w:rsidRPr="002857AD" w:rsidRDefault="007C4061" w:rsidP="00885269">
      <w:pPr>
        <w:pStyle w:val="PL"/>
      </w:pPr>
      <w:r w:rsidRPr="002857AD">
        <w:t xml:space="preserve">          schema:</w:t>
      </w:r>
    </w:p>
    <w:p w14:paraId="7D1D1EBD"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13131AB" w14:textId="77777777" w:rsidR="007C4061" w:rsidRPr="00533C32" w:rsidRDefault="007C4061" w:rsidP="00885269">
      <w:pPr>
        <w:pStyle w:val="PL"/>
        <w:rPr>
          <w:lang w:eastAsia="zh-CN"/>
        </w:rPr>
      </w:pPr>
      <w:r w:rsidRPr="00533C32">
        <w:t xml:space="preserve">      </w:t>
      </w:r>
      <w:proofErr w:type="spellStart"/>
      <w:r w:rsidRPr="00533C32">
        <w:t>requestBody</w:t>
      </w:r>
      <w:proofErr w:type="spellEnd"/>
      <w:r w:rsidRPr="00533C32">
        <w:t>:</w:t>
      </w:r>
    </w:p>
    <w:p w14:paraId="374B5473" w14:textId="77777777" w:rsidR="007C4061" w:rsidRPr="00533C32" w:rsidRDefault="007C4061" w:rsidP="00885269">
      <w:pPr>
        <w:pStyle w:val="PL"/>
      </w:pPr>
      <w:r w:rsidRPr="00533C32">
        <w:t xml:space="preserve">        content:</w:t>
      </w:r>
    </w:p>
    <w:p w14:paraId="5FF385C2"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1C5F5658" w14:textId="77777777" w:rsidR="007C4061" w:rsidRPr="00533C32" w:rsidRDefault="007C4061" w:rsidP="00885269">
      <w:pPr>
        <w:pStyle w:val="PL"/>
      </w:pPr>
      <w:r w:rsidRPr="00533C32">
        <w:t xml:space="preserve">            schema:</w:t>
      </w:r>
    </w:p>
    <w:p w14:paraId="108032E8" w14:textId="77777777" w:rsidR="007C4061" w:rsidRPr="00533C32" w:rsidRDefault="007C4061" w:rsidP="00885269">
      <w:pPr>
        <w:pStyle w:val="PL"/>
      </w:pPr>
      <w:r w:rsidRPr="00533C32">
        <w:t xml:space="preserve">              type: array</w:t>
      </w:r>
    </w:p>
    <w:p w14:paraId="212DA5F5" w14:textId="77777777" w:rsidR="007C4061" w:rsidRPr="00533C32" w:rsidRDefault="007C4061" w:rsidP="00885269">
      <w:pPr>
        <w:pStyle w:val="PL"/>
      </w:pPr>
      <w:r w:rsidRPr="00533C32">
        <w:t xml:space="preserve">              items:</w:t>
      </w:r>
    </w:p>
    <w:p w14:paraId="6F4459E7"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2C39F213" w14:textId="77777777" w:rsidR="007C4061" w:rsidRPr="00533C32" w:rsidRDefault="007C4061" w:rsidP="00885269">
      <w:pPr>
        <w:pStyle w:val="PL"/>
      </w:pPr>
      <w:r w:rsidRPr="00533C32">
        <w:t xml:space="preserve">        required: true</w:t>
      </w:r>
    </w:p>
    <w:p w14:paraId="46087FD2" w14:textId="77777777" w:rsidR="007C4061" w:rsidRPr="00533C32" w:rsidRDefault="007C4061" w:rsidP="00885269">
      <w:pPr>
        <w:pStyle w:val="PL"/>
      </w:pPr>
      <w:r w:rsidRPr="00533C32">
        <w:t xml:space="preserve">      responses:</w:t>
      </w:r>
    </w:p>
    <w:p w14:paraId="4F1C689D" w14:textId="77777777" w:rsidR="007C4061" w:rsidRPr="00533C32" w:rsidRDefault="007C4061" w:rsidP="00885269">
      <w:pPr>
        <w:pStyle w:val="PL"/>
      </w:pPr>
      <w:r w:rsidRPr="00533C32">
        <w:t xml:space="preserve">        '204':</w:t>
      </w:r>
    </w:p>
    <w:p w14:paraId="0FE63A43" w14:textId="77777777" w:rsidR="007C4061" w:rsidRPr="00533C32" w:rsidRDefault="007C4061" w:rsidP="00885269">
      <w:pPr>
        <w:pStyle w:val="PL"/>
      </w:pPr>
      <w:r w:rsidRPr="00533C32">
        <w:lastRenderedPageBreak/>
        <w:t xml:space="preserve">          description: Expected response to a valid request</w:t>
      </w:r>
    </w:p>
    <w:p w14:paraId="0E55CD0C" w14:textId="77777777" w:rsidR="007C4061" w:rsidRDefault="007C4061" w:rsidP="00885269">
      <w:pPr>
        <w:pStyle w:val="PL"/>
        <w:rPr>
          <w:lang w:eastAsia="zh-CN"/>
        </w:rPr>
      </w:pPr>
      <w:r>
        <w:rPr>
          <w:rFonts w:hint="eastAsia"/>
          <w:lang w:eastAsia="zh-CN"/>
        </w:rPr>
        <w:t xml:space="preserve">        '200':</w:t>
      </w:r>
    </w:p>
    <w:p w14:paraId="0CA7FB63" w14:textId="77777777" w:rsidR="007C4061" w:rsidRPr="000B71E3" w:rsidRDefault="007C4061" w:rsidP="00885269">
      <w:pPr>
        <w:pStyle w:val="PL"/>
      </w:pPr>
      <w:r w:rsidRPr="000B71E3">
        <w:t xml:space="preserve">          description: Expected response to a valid request</w:t>
      </w:r>
    </w:p>
    <w:p w14:paraId="2363B705" w14:textId="77777777" w:rsidR="007C4061" w:rsidRPr="000B71E3" w:rsidRDefault="007C4061" w:rsidP="00885269">
      <w:pPr>
        <w:pStyle w:val="PL"/>
      </w:pPr>
      <w:r w:rsidRPr="000B71E3">
        <w:t xml:space="preserve">          content:</w:t>
      </w:r>
    </w:p>
    <w:p w14:paraId="4370FB2E"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6060EEAC" w14:textId="77777777" w:rsidR="007C4061" w:rsidRPr="000B71E3" w:rsidRDefault="007C4061" w:rsidP="00885269">
      <w:pPr>
        <w:pStyle w:val="PL"/>
      </w:pPr>
      <w:r w:rsidRPr="000B71E3">
        <w:t xml:space="preserve">              schema:</w:t>
      </w:r>
    </w:p>
    <w:p w14:paraId="01B129F5"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4A35DF2" w14:textId="77777777" w:rsidR="007C4061" w:rsidRPr="00533C32" w:rsidRDefault="007C4061" w:rsidP="00885269">
      <w:pPr>
        <w:pStyle w:val="PL"/>
      </w:pPr>
      <w:r w:rsidRPr="00533C32">
        <w:t xml:space="preserve">        '403':</w:t>
      </w:r>
    </w:p>
    <w:p w14:paraId="0A57BA67" w14:textId="77777777" w:rsidR="007C4061" w:rsidRPr="00533C32" w:rsidRDefault="007C4061" w:rsidP="00885269">
      <w:pPr>
        <w:pStyle w:val="PL"/>
      </w:pPr>
      <w:r w:rsidRPr="00533C32">
        <w:t xml:space="preserve">          description: modification is rejected</w:t>
      </w:r>
    </w:p>
    <w:p w14:paraId="6296AF56" w14:textId="77777777" w:rsidR="007C4061" w:rsidRPr="00533C32" w:rsidRDefault="007C4061" w:rsidP="00885269">
      <w:pPr>
        <w:pStyle w:val="PL"/>
      </w:pPr>
      <w:r w:rsidRPr="00533C32">
        <w:t xml:space="preserve">          content:</w:t>
      </w:r>
    </w:p>
    <w:p w14:paraId="49D17473"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036D3C8B" w14:textId="77777777" w:rsidR="007C4061" w:rsidRPr="00533C32" w:rsidRDefault="007C4061" w:rsidP="00885269">
      <w:pPr>
        <w:pStyle w:val="PL"/>
      </w:pPr>
      <w:r w:rsidRPr="00533C32">
        <w:t xml:space="preserve">              schema:</w:t>
      </w:r>
    </w:p>
    <w:p w14:paraId="10B84F08" w14:textId="77777777" w:rsidR="007C4061" w:rsidRPr="00533C32" w:rsidRDefault="007C4061" w:rsidP="00885269">
      <w:pPr>
        <w:pStyle w:val="PL"/>
      </w:pPr>
      <w:r w:rsidRPr="00533C32">
        <w:t xml:space="preserve">                $ref: 'TS29571_CommonData.yaml#/components/schemas/</w:t>
      </w:r>
      <w:proofErr w:type="spellStart"/>
      <w:r w:rsidRPr="00533C32">
        <w:t>ProblemDetails</w:t>
      </w:r>
      <w:proofErr w:type="spellEnd"/>
      <w:r w:rsidRPr="00533C32">
        <w:t>'</w:t>
      </w:r>
    </w:p>
    <w:p w14:paraId="09BC91AB" w14:textId="77777777" w:rsidR="007C4061" w:rsidRDefault="007C4061" w:rsidP="00885269">
      <w:pPr>
        <w:pStyle w:val="PL"/>
        <w:rPr>
          <w:lang w:eastAsia="zh-CN"/>
        </w:rPr>
      </w:pPr>
      <w:r w:rsidRPr="00533C32">
        <w:t xml:space="preserve">        default:</w:t>
      </w:r>
    </w:p>
    <w:p w14:paraId="222D0399"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3EFBA15" w14:textId="77777777" w:rsidR="00810BBA" w:rsidRDefault="00810BBA" w:rsidP="00885269">
      <w:pPr>
        <w:pStyle w:val="PL"/>
        <w:rPr>
          <w:lang w:eastAsia="zh-CN"/>
        </w:rPr>
      </w:pPr>
    </w:p>
    <w:p w14:paraId="0EC285A2" w14:textId="77777777" w:rsidR="007C4061" w:rsidRPr="00533C32" w:rsidRDefault="007C4061" w:rsidP="00885269">
      <w:pPr>
        <w:pStyle w:val="PL"/>
      </w:pPr>
      <w:r w:rsidRPr="00533C32">
        <w:t xml:space="preserve">    get:</w:t>
      </w:r>
    </w:p>
    <w:p w14:paraId="578D4EB3" w14:textId="77777777" w:rsidR="007C4061" w:rsidRPr="00533C32" w:rsidRDefault="007C4061" w:rsidP="00885269">
      <w:pPr>
        <w:pStyle w:val="PL"/>
      </w:pPr>
      <w:r w:rsidRPr="00533C32">
        <w:t xml:space="preserve">      summary: Retrieve AMF subscription Info</w:t>
      </w:r>
    </w:p>
    <w:p w14:paraId="6311015E"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GetAmfSubscriptionInfo</w:t>
      </w:r>
      <w:proofErr w:type="spellEnd"/>
    </w:p>
    <w:p w14:paraId="1E6E52E9" w14:textId="77777777" w:rsidR="007C4061" w:rsidRPr="00533C32" w:rsidRDefault="007C4061" w:rsidP="00885269">
      <w:pPr>
        <w:pStyle w:val="PL"/>
      </w:pPr>
      <w:r w:rsidRPr="00533C32">
        <w:t xml:space="preserve">      tags:</w:t>
      </w:r>
    </w:p>
    <w:p w14:paraId="096F6D5E" w14:textId="77777777" w:rsidR="007C4061" w:rsidRPr="00533C32" w:rsidRDefault="007C4061" w:rsidP="00885269">
      <w:pPr>
        <w:pStyle w:val="PL"/>
      </w:pPr>
      <w:r w:rsidRPr="00533C32">
        <w:t xml:space="preserve">        - Query AMF Subscription Info (Document)</w:t>
      </w:r>
    </w:p>
    <w:p w14:paraId="12C375E2" w14:textId="77777777" w:rsidR="007C4061" w:rsidRPr="00533C32" w:rsidRDefault="007C4061" w:rsidP="00885269">
      <w:pPr>
        <w:pStyle w:val="PL"/>
      </w:pPr>
      <w:r w:rsidRPr="00533C32">
        <w:t xml:space="preserve">      parameters:</w:t>
      </w:r>
    </w:p>
    <w:p w14:paraId="6F8E248F" w14:textId="77777777" w:rsidR="007C4061" w:rsidRPr="00533C32" w:rsidRDefault="007C4061" w:rsidP="00885269">
      <w:pPr>
        <w:pStyle w:val="PL"/>
      </w:pPr>
      <w:r w:rsidRPr="00533C32">
        <w:t xml:space="preserve">        - name: </w:t>
      </w:r>
      <w:proofErr w:type="spellStart"/>
      <w:r w:rsidRPr="00533C32">
        <w:t>ueId</w:t>
      </w:r>
      <w:proofErr w:type="spellEnd"/>
    </w:p>
    <w:p w14:paraId="3B1D6A66" w14:textId="77777777" w:rsidR="007C4061" w:rsidRPr="00533C32" w:rsidRDefault="007C4061" w:rsidP="00885269">
      <w:pPr>
        <w:pStyle w:val="PL"/>
      </w:pPr>
      <w:r w:rsidRPr="00533C32">
        <w:t xml:space="preserve">          in: path</w:t>
      </w:r>
    </w:p>
    <w:p w14:paraId="7287ACFC" w14:textId="77777777" w:rsidR="007C4061" w:rsidRPr="00533C32" w:rsidRDefault="007C4061" w:rsidP="00885269">
      <w:pPr>
        <w:pStyle w:val="PL"/>
      </w:pPr>
      <w:r w:rsidRPr="00533C32">
        <w:t xml:space="preserve">          required: true</w:t>
      </w:r>
    </w:p>
    <w:p w14:paraId="5A0428E5" w14:textId="77777777" w:rsidR="007C4061" w:rsidRPr="00533C32" w:rsidRDefault="007C4061" w:rsidP="00885269">
      <w:pPr>
        <w:pStyle w:val="PL"/>
      </w:pPr>
      <w:r w:rsidRPr="00533C32">
        <w:t xml:space="preserve">          schema:</w:t>
      </w:r>
    </w:p>
    <w:p w14:paraId="6CA1C204"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149CF1B7" w14:textId="77777777" w:rsidR="007C4061" w:rsidRPr="00533C32" w:rsidRDefault="007C4061" w:rsidP="00885269">
      <w:pPr>
        <w:pStyle w:val="PL"/>
      </w:pPr>
      <w:r w:rsidRPr="00533C32">
        <w:t xml:space="preserve">        - name: </w:t>
      </w:r>
      <w:proofErr w:type="spellStart"/>
      <w:r w:rsidRPr="00533C32">
        <w:t>subsId</w:t>
      </w:r>
      <w:proofErr w:type="spellEnd"/>
    </w:p>
    <w:p w14:paraId="63F1C070" w14:textId="77777777" w:rsidR="007C4061" w:rsidRPr="00533C32" w:rsidRDefault="007C4061" w:rsidP="00885269">
      <w:pPr>
        <w:pStyle w:val="PL"/>
      </w:pPr>
      <w:r w:rsidRPr="00533C32">
        <w:t xml:space="preserve">          in: path</w:t>
      </w:r>
    </w:p>
    <w:p w14:paraId="4C70630D" w14:textId="77777777" w:rsidR="007C4061" w:rsidRPr="00533C32" w:rsidRDefault="007C4061" w:rsidP="00885269">
      <w:pPr>
        <w:pStyle w:val="PL"/>
      </w:pPr>
      <w:r w:rsidRPr="00533C32">
        <w:t xml:space="preserve">          required: true</w:t>
      </w:r>
    </w:p>
    <w:p w14:paraId="0E94C5D0" w14:textId="77777777" w:rsidR="007C4061" w:rsidRPr="00533C32" w:rsidRDefault="007C4061" w:rsidP="00885269">
      <w:pPr>
        <w:pStyle w:val="PL"/>
      </w:pPr>
      <w:r w:rsidRPr="00533C32">
        <w:t xml:space="preserve">          schema:</w:t>
      </w:r>
    </w:p>
    <w:p w14:paraId="7C75791A" w14:textId="77777777" w:rsidR="007C4061" w:rsidRPr="00533C32" w:rsidRDefault="007C4061" w:rsidP="00885269">
      <w:pPr>
        <w:pStyle w:val="PL"/>
      </w:pPr>
      <w:r w:rsidRPr="00533C32">
        <w:t xml:space="preserve">            type: string</w:t>
      </w:r>
    </w:p>
    <w:p w14:paraId="41B3D1A8" w14:textId="77777777" w:rsidR="007C4061" w:rsidRPr="00533C32" w:rsidRDefault="007C4061" w:rsidP="00885269">
      <w:pPr>
        <w:pStyle w:val="PL"/>
      </w:pPr>
      <w:r w:rsidRPr="00533C32">
        <w:t xml:space="preserve">      responses:</w:t>
      </w:r>
    </w:p>
    <w:p w14:paraId="2A7EF392" w14:textId="77777777" w:rsidR="007C4061" w:rsidRPr="00533C32" w:rsidRDefault="007C4061" w:rsidP="00885269">
      <w:pPr>
        <w:pStyle w:val="PL"/>
      </w:pPr>
      <w:r w:rsidRPr="00533C32">
        <w:t xml:space="preserve">        '200':</w:t>
      </w:r>
    </w:p>
    <w:p w14:paraId="63530433" w14:textId="77777777" w:rsidR="007C4061" w:rsidRPr="00533C32" w:rsidRDefault="007C4061" w:rsidP="00885269">
      <w:pPr>
        <w:pStyle w:val="PL"/>
      </w:pPr>
      <w:r w:rsidRPr="00533C32">
        <w:t xml:space="preserve">          description: OK</w:t>
      </w:r>
    </w:p>
    <w:p w14:paraId="02D50268" w14:textId="77777777" w:rsidR="007C4061" w:rsidRPr="00533C32" w:rsidRDefault="007C4061" w:rsidP="00885269">
      <w:pPr>
        <w:pStyle w:val="PL"/>
      </w:pPr>
      <w:r w:rsidRPr="00533C32">
        <w:t xml:space="preserve">          content:</w:t>
      </w:r>
    </w:p>
    <w:p w14:paraId="40C9F625"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EF4C349" w14:textId="77777777" w:rsidR="007C4061" w:rsidRPr="00533C32" w:rsidRDefault="007C4061" w:rsidP="00885269">
      <w:pPr>
        <w:pStyle w:val="PL"/>
      </w:pPr>
      <w:r w:rsidRPr="00533C32">
        <w:t xml:space="preserve">              schema:</w:t>
      </w:r>
    </w:p>
    <w:p w14:paraId="2EF489D5" w14:textId="77777777" w:rsidR="007C4061" w:rsidRPr="00533C32" w:rsidRDefault="007C4061" w:rsidP="00885269">
      <w:pPr>
        <w:pStyle w:val="PL"/>
      </w:pPr>
      <w:r w:rsidRPr="00533C32">
        <w:t xml:space="preserve">                type: array</w:t>
      </w:r>
    </w:p>
    <w:p w14:paraId="765880B3" w14:textId="77777777" w:rsidR="007C4061" w:rsidRPr="00533C32" w:rsidRDefault="007C4061" w:rsidP="00885269">
      <w:pPr>
        <w:pStyle w:val="PL"/>
      </w:pPr>
      <w:r w:rsidRPr="00533C32">
        <w:t xml:space="preserve">                items:</w:t>
      </w:r>
    </w:p>
    <w:p w14:paraId="3C4E4871" w14:textId="77777777" w:rsidR="007C4061" w:rsidRPr="00533C32" w:rsidRDefault="007C4061" w:rsidP="00885269">
      <w:pPr>
        <w:pStyle w:val="PL"/>
      </w:pPr>
      <w:r w:rsidRPr="00533C32">
        <w:t xml:space="preserve">                  $ref: '#/components/schemas/</w:t>
      </w:r>
      <w:proofErr w:type="spellStart"/>
      <w:r w:rsidRPr="00533C32">
        <w:t>AmfSubscriptionInfo</w:t>
      </w:r>
      <w:proofErr w:type="spellEnd"/>
      <w:r w:rsidRPr="00533C32">
        <w:t>'</w:t>
      </w:r>
    </w:p>
    <w:p w14:paraId="223DE2CE"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3B32C4D0" w14:textId="77777777" w:rsidR="007C4061" w:rsidRDefault="007C4061" w:rsidP="00885269">
      <w:pPr>
        <w:pStyle w:val="PL"/>
        <w:rPr>
          <w:lang w:eastAsia="zh-CN"/>
        </w:rPr>
      </w:pPr>
      <w:r w:rsidRPr="00533C32">
        <w:t xml:space="preserve">        default:</w:t>
      </w:r>
    </w:p>
    <w:p w14:paraId="25B5407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08B9D2B8" w14:textId="77777777" w:rsidR="009B26AD" w:rsidRDefault="009B26AD" w:rsidP="00885269">
      <w:pPr>
        <w:pStyle w:val="PL"/>
      </w:pPr>
      <w:r>
        <w:t xml:space="preserve">  /subscription-data/{ueId}/context-data/ee-subscriptions/{subsId}/smf-subscriptions:</w:t>
      </w:r>
    </w:p>
    <w:p w14:paraId="5BD59244" w14:textId="77777777" w:rsidR="009B26AD" w:rsidRDefault="009B26AD" w:rsidP="00885269">
      <w:pPr>
        <w:pStyle w:val="PL"/>
      </w:pPr>
      <w:r>
        <w:t xml:space="preserve">    put:</w:t>
      </w:r>
    </w:p>
    <w:p w14:paraId="2B59281A" w14:textId="77777777" w:rsidR="009B26AD" w:rsidRDefault="009B26AD" w:rsidP="00885269">
      <w:pPr>
        <w:pStyle w:val="PL"/>
      </w:pPr>
      <w:r>
        <w:t xml:space="preserve">      summary: Create SMF Subscription Info</w:t>
      </w:r>
    </w:p>
    <w:p w14:paraId="1664286B" w14:textId="77777777" w:rsidR="009B26AD" w:rsidRDefault="009B26AD" w:rsidP="00885269">
      <w:pPr>
        <w:pStyle w:val="PL"/>
      </w:pPr>
      <w:r>
        <w:t xml:space="preserve">      </w:t>
      </w:r>
      <w:proofErr w:type="spellStart"/>
      <w:r>
        <w:t>operationId</w:t>
      </w:r>
      <w:proofErr w:type="spellEnd"/>
      <w:r>
        <w:t>: Create SMF Subscriptions</w:t>
      </w:r>
    </w:p>
    <w:p w14:paraId="1B6F427A" w14:textId="77777777" w:rsidR="009B26AD" w:rsidRDefault="009B26AD" w:rsidP="00885269">
      <w:pPr>
        <w:pStyle w:val="PL"/>
      </w:pPr>
      <w:r>
        <w:t xml:space="preserve">      tags:</w:t>
      </w:r>
    </w:p>
    <w:p w14:paraId="1655FF3D" w14:textId="77777777" w:rsidR="009B26AD" w:rsidRDefault="009B26AD" w:rsidP="00885269">
      <w:pPr>
        <w:pStyle w:val="PL"/>
        <w:rPr>
          <w:lang w:eastAsia="zh-CN"/>
        </w:rPr>
      </w:pPr>
      <w:r>
        <w:t xml:space="preserve">        - SMF Event Subscription Info (Document)</w:t>
      </w:r>
    </w:p>
    <w:p w14:paraId="7C2D947C" w14:textId="77777777" w:rsidR="009B26AD" w:rsidRDefault="009B26AD" w:rsidP="00885269">
      <w:pPr>
        <w:pStyle w:val="PL"/>
      </w:pPr>
      <w:r>
        <w:t xml:space="preserve">      parameters:</w:t>
      </w:r>
    </w:p>
    <w:p w14:paraId="7BA64444" w14:textId="77777777" w:rsidR="009B26AD" w:rsidRDefault="009B26AD" w:rsidP="00885269">
      <w:pPr>
        <w:pStyle w:val="PL"/>
      </w:pPr>
      <w:r>
        <w:t xml:space="preserve">        - name: </w:t>
      </w:r>
      <w:proofErr w:type="spellStart"/>
      <w:r>
        <w:t>ueId</w:t>
      </w:r>
      <w:proofErr w:type="spellEnd"/>
    </w:p>
    <w:p w14:paraId="3495E236" w14:textId="77777777" w:rsidR="009B26AD" w:rsidRDefault="009B26AD" w:rsidP="00885269">
      <w:pPr>
        <w:pStyle w:val="PL"/>
      </w:pPr>
      <w:r>
        <w:t xml:space="preserve">          in: path</w:t>
      </w:r>
    </w:p>
    <w:p w14:paraId="7513EEAE" w14:textId="77777777" w:rsidR="009B26AD" w:rsidRDefault="009B26AD" w:rsidP="00885269">
      <w:pPr>
        <w:pStyle w:val="PL"/>
      </w:pPr>
      <w:r>
        <w:t xml:space="preserve">          required: true</w:t>
      </w:r>
    </w:p>
    <w:p w14:paraId="18B88AD7" w14:textId="77777777" w:rsidR="009B26AD" w:rsidRDefault="009B26AD" w:rsidP="00885269">
      <w:pPr>
        <w:pStyle w:val="PL"/>
      </w:pPr>
      <w:r>
        <w:t xml:space="preserve">          schema:</w:t>
      </w:r>
    </w:p>
    <w:p w14:paraId="7AB316DE" w14:textId="77777777" w:rsidR="009B26AD" w:rsidRDefault="009B26AD" w:rsidP="00885269">
      <w:pPr>
        <w:pStyle w:val="PL"/>
      </w:pPr>
      <w:r>
        <w:t xml:space="preserve">            $ref: 'TS29571_CommonData.yaml#/components/schemas/</w:t>
      </w:r>
      <w:proofErr w:type="spellStart"/>
      <w:r>
        <w:t>VarUeId</w:t>
      </w:r>
      <w:proofErr w:type="spellEnd"/>
      <w:r>
        <w:t>'</w:t>
      </w:r>
    </w:p>
    <w:p w14:paraId="43814EC4" w14:textId="77777777" w:rsidR="009B26AD" w:rsidRDefault="009B26AD" w:rsidP="00885269">
      <w:pPr>
        <w:pStyle w:val="PL"/>
      </w:pPr>
      <w:r>
        <w:t xml:space="preserve">        - name: </w:t>
      </w:r>
      <w:proofErr w:type="spellStart"/>
      <w:r>
        <w:t>subsId</w:t>
      </w:r>
      <w:proofErr w:type="spellEnd"/>
    </w:p>
    <w:p w14:paraId="52B78274" w14:textId="77777777" w:rsidR="009B26AD" w:rsidRDefault="009B26AD" w:rsidP="00885269">
      <w:pPr>
        <w:pStyle w:val="PL"/>
      </w:pPr>
      <w:r>
        <w:t xml:space="preserve">          in: path</w:t>
      </w:r>
    </w:p>
    <w:p w14:paraId="65148065" w14:textId="77777777" w:rsidR="009B26AD" w:rsidRDefault="009B26AD" w:rsidP="00885269">
      <w:pPr>
        <w:pStyle w:val="PL"/>
      </w:pPr>
      <w:r>
        <w:t xml:space="preserve">          required: true</w:t>
      </w:r>
    </w:p>
    <w:p w14:paraId="5E8E7DE1" w14:textId="77777777" w:rsidR="009B26AD" w:rsidRDefault="009B26AD" w:rsidP="00885269">
      <w:pPr>
        <w:pStyle w:val="PL"/>
      </w:pPr>
      <w:r>
        <w:t xml:space="preserve">          schema:</w:t>
      </w:r>
    </w:p>
    <w:p w14:paraId="1B7FFCC1" w14:textId="77777777" w:rsidR="009B26AD" w:rsidRDefault="009B26AD" w:rsidP="00885269">
      <w:pPr>
        <w:pStyle w:val="PL"/>
      </w:pPr>
      <w:r>
        <w:t xml:space="preserve">            type: string</w:t>
      </w:r>
    </w:p>
    <w:p w14:paraId="18102DB1" w14:textId="77777777" w:rsidR="009B26AD" w:rsidRDefault="009B26AD" w:rsidP="00885269">
      <w:pPr>
        <w:pStyle w:val="PL"/>
      </w:pPr>
      <w:r>
        <w:t xml:space="preserve">      </w:t>
      </w:r>
      <w:proofErr w:type="spellStart"/>
      <w:r>
        <w:t>requestBody</w:t>
      </w:r>
      <w:proofErr w:type="spellEnd"/>
      <w:r>
        <w:t>:</w:t>
      </w:r>
    </w:p>
    <w:p w14:paraId="3FB58DE8" w14:textId="77777777" w:rsidR="009B26AD" w:rsidRDefault="009B26AD" w:rsidP="00885269">
      <w:pPr>
        <w:pStyle w:val="PL"/>
      </w:pPr>
      <w:r>
        <w:t xml:space="preserve">        content:</w:t>
      </w:r>
    </w:p>
    <w:p w14:paraId="3311D65F" w14:textId="77777777" w:rsidR="009B26AD" w:rsidRDefault="009B26AD" w:rsidP="00885269">
      <w:pPr>
        <w:pStyle w:val="PL"/>
      </w:pPr>
      <w:r>
        <w:t xml:space="preserve">          application/</w:t>
      </w:r>
      <w:proofErr w:type="spellStart"/>
      <w:r>
        <w:t>json</w:t>
      </w:r>
      <w:proofErr w:type="spellEnd"/>
      <w:r>
        <w:t>:</w:t>
      </w:r>
    </w:p>
    <w:p w14:paraId="4E59D33A" w14:textId="77777777" w:rsidR="009B26AD" w:rsidRDefault="009B26AD" w:rsidP="00885269">
      <w:pPr>
        <w:pStyle w:val="PL"/>
      </w:pPr>
      <w:r>
        <w:t xml:space="preserve">            schema:</w:t>
      </w:r>
    </w:p>
    <w:p w14:paraId="6709344E" w14:textId="77777777" w:rsidR="009B26AD" w:rsidRDefault="009B26AD" w:rsidP="00885269">
      <w:pPr>
        <w:pStyle w:val="PL"/>
      </w:pPr>
      <w:r>
        <w:t xml:space="preserve">              $ref: '#/components/schemas/</w:t>
      </w:r>
      <w:proofErr w:type="spellStart"/>
      <w:r>
        <w:t>SmfSubscriptionInfo</w:t>
      </w:r>
      <w:proofErr w:type="spellEnd"/>
      <w:r>
        <w:t>'</w:t>
      </w:r>
    </w:p>
    <w:p w14:paraId="6728852D" w14:textId="77777777" w:rsidR="009B26AD" w:rsidRDefault="009B26AD" w:rsidP="00885269">
      <w:pPr>
        <w:pStyle w:val="PL"/>
      </w:pPr>
      <w:r>
        <w:t xml:space="preserve">        required: true</w:t>
      </w:r>
    </w:p>
    <w:p w14:paraId="1889FE52" w14:textId="77777777" w:rsidR="009B26AD" w:rsidRDefault="009B26AD" w:rsidP="00885269">
      <w:pPr>
        <w:pStyle w:val="PL"/>
      </w:pPr>
      <w:r>
        <w:t xml:space="preserve">      responses:</w:t>
      </w:r>
    </w:p>
    <w:p w14:paraId="00EE43A5" w14:textId="77777777" w:rsidR="009B26AD" w:rsidRDefault="009B26AD" w:rsidP="00885269">
      <w:pPr>
        <w:pStyle w:val="PL"/>
      </w:pPr>
      <w:r>
        <w:t xml:space="preserve">        '204':</w:t>
      </w:r>
    </w:p>
    <w:p w14:paraId="4FA5B8BA" w14:textId="77777777" w:rsidR="009B26AD" w:rsidRDefault="009B26AD" w:rsidP="00885269">
      <w:pPr>
        <w:pStyle w:val="PL"/>
      </w:pPr>
      <w:r>
        <w:t xml:space="preserve">          description: Upon success, an empty response body shall be returned</w:t>
      </w:r>
    </w:p>
    <w:p w14:paraId="23ACA2B9" w14:textId="77777777" w:rsidR="009B26AD" w:rsidRDefault="009B26AD" w:rsidP="00885269">
      <w:pPr>
        <w:pStyle w:val="PL"/>
        <w:rPr>
          <w:lang w:eastAsia="zh-CN"/>
        </w:rPr>
      </w:pPr>
      <w:r>
        <w:t xml:space="preserve">        default:</w:t>
      </w:r>
    </w:p>
    <w:p w14:paraId="30EB4868" w14:textId="77777777" w:rsidR="009B26AD" w:rsidRDefault="009B26AD" w:rsidP="00885269">
      <w:pPr>
        <w:pStyle w:val="PL"/>
        <w:rPr>
          <w:lang w:eastAsia="zh-CN"/>
        </w:rPr>
      </w:pPr>
      <w:r>
        <w:t xml:space="preserve">          $ref: 'TS29571_CommonData.yaml#/components/responses/default'</w:t>
      </w:r>
    </w:p>
    <w:p w14:paraId="4D459645" w14:textId="77777777" w:rsidR="009B26AD" w:rsidRDefault="009B26AD" w:rsidP="00885269">
      <w:pPr>
        <w:pStyle w:val="PL"/>
        <w:rPr>
          <w:lang w:eastAsia="zh-CN"/>
        </w:rPr>
      </w:pPr>
    </w:p>
    <w:p w14:paraId="01A2C2C4" w14:textId="77777777" w:rsidR="009B26AD" w:rsidRDefault="009B26AD" w:rsidP="00885269">
      <w:pPr>
        <w:pStyle w:val="PL"/>
      </w:pPr>
      <w:r>
        <w:t xml:space="preserve">    delete:</w:t>
      </w:r>
    </w:p>
    <w:p w14:paraId="5C1689AE" w14:textId="77777777" w:rsidR="009B26AD" w:rsidRDefault="009B26AD" w:rsidP="00885269">
      <w:pPr>
        <w:pStyle w:val="PL"/>
      </w:pPr>
      <w:r>
        <w:lastRenderedPageBreak/>
        <w:t xml:space="preserve">      summary: Delete SMF Subscription Info</w:t>
      </w:r>
    </w:p>
    <w:p w14:paraId="67ACC60E" w14:textId="77777777" w:rsidR="009B26AD" w:rsidRDefault="009B26AD" w:rsidP="00885269">
      <w:pPr>
        <w:pStyle w:val="PL"/>
      </w:pPr>
      <w:r>
        <w:t xml:space="preserve">      </w:t>
      </w:r>
      <w:proofErr w:type="spellStart"/>
      <w:r>
        <w:t>operationId</w:t>
      </w:r>
      <w:proofErr w:type="spellEnd"/>
      <w:r>
        <w:t xml:space="preserve">: </w:t>
      </w:r>
      <w:proofErr w:type="spellStart"/>
      <w:r>
        <w:t>RemoveSmfSubscriptionsInfo</w:t>
      </w:r>
      <w:proofErr w:type="spellEnd"/>
    </w:p>
    <w:p w14:paraId="6A36F754" w14:textId="77777777" w:rsidR="009B26AD" w:rsidRDefault="009B26AD" w:rsidP="00885269">
      <w:pPr>
        <w:pStyle w:val="PL"/>
      </w:pPr>
      <w:r>
        <w:t xml:space="preserve">      tags:</w:t>
      </w:r>
    </w:p>
    <w:p w14:paraId="59BB2F1A" w14:textId="77777777" w:rsidR="009B26AD" w:rsidRDefault="009B26AD" w:rsidP="00885269">
      <w:pPr>
        <w:pStyle w:val="PL"/>
        <w:rPr>
          <w:lang w:eastAsia="zh-CN"/>
        </w:rPr>
      </w:pPr>
      <w:r>
        <w:t xml:space="preserve">        - SMF Event Subscription Info (Document)</w:t>
      </w:r>
    </w:p>
    <w:p w14:paraId="7D0ACD43" w14:textId="77777777" w:rsidR="009B26AD" w:rsidRDefault="009B26AD" w:rsidP="00885269">
      <w:pPr>
        <w:pStyle w:val="PL"/>
      </w:pPr>
      <w:r>
        <w:t xml:space="preserve">      parameters:</w:t>
      </w:r>
    </w:p>
    <w:p w14:paraId="227174DC" w14:textId="77777777" w:rsidR="009B26AD" w:rsidRDefault="009B26AD" w:rsidP="00885269">
      <w:pPr>
        <w:pStyle w:val="PL"/>
      </w:pPr>
      <w:r>
        <w:t xml:space="preserve">        - name: </w:t>
      </w:r>
      <w:proofErr w:type="spellStart"/>
      <w:r>
        <w:t>ueId</w:t>
      </w:r>
      <w:proofErr w:type="spellEnd"/>
    </w:p>
    <w:p w14:paraId="759CD696" w14:textId="77777777" w:rsidR="009B26AD" w:rsidRDefault="009B26AD" w:rsidP="00885269">
      <w:pPr>
        <w:pStyle w:val="PL"/>
      </w:pPr>
      <w:r>
        <w:t xml:space="preserve">          in: path</w:t>
      </w:r>
    </w:p>
    <w:p w14:paraId="1CE14150" w14:textId="77777777" w:rsidR="009B26AD" w:rsidRDefault="009B26AD" w:rsidP="00885269">
      <w:pPr>
        <w:pStyle w:val="PL"/>
      </w:pPr>
      <w:r>
        <w:t xml:space="preserve">          required: true</w:t>
      </w:r>
    </w:p>
    <w:p w14:paraId="0893679E" w14:textId="77777777" w:rsidR="009B26AD" w:rsidRDefault="009B26AD" w:rsidP="00885269">
      <w:pPr>
        <w:pStyle w:val="PL"/>
      </w:pPr>
      <w:r>
        <w:t xml:space="preserve">          schema:</w:t>
      </w:r>
    </w:p>
    <w:p w14:paraId="19FACBCD" w14:textId="77777777" w:rsidR="009B26AD" w:rsidRDefault="009B26AD" w:rsidP="00885269">
      <w:pPr>
        <w:pStyle w:val="PL"/>
      </w:pPr>
      <w:r>
        <w:t xml:space="preserve">            $ref: 'TS29571_CommonData.yaml#/components/schemas/</w:t>
      </w:r>
      <w:proofErr w:type="spellStart"/>
      <w:r>
        <w:t>VarUeId</w:t>
      </w:r>
      <w:proofErr w:type="spellEnd"/>
      <w:r>
        <w:t>'</w:t>
      </w:r>
    </w:p>
    <w:p w14:paraId="4569422D" w14:textId="77777777" w:rsidR="009B26AD" w:rsidRDefault="009B26AD" w:rsidP="00885269">
      <w:pPr>
        <w:pStyle w:val="PL"/>
      </w:pPr>
      <w:r>
        <w:t xml:space="preserve">        - name: </w:t>
      </w:r>
      <w:proofErr w:type="spellStart"/>
      <w:r>
        <w:t>subsId</w:t>
      </w:r>
      <w:proofErr w:type="spellEnd"/>
    </w:p>
    <w:p w14:paraId="721C95DB" w14:textId="77777777" w:rsidR="009B26AD" w:rsidRDefault="009B26AD" w:rsidP="00885269">
      <w:pPr>
        <w:pStyle w:val="PL"/>
      </w:pPr>
      <w:r>
        <w:t xml:space="preserve">          in: path</w:t>
      </w:r>
    </w:p>
    <w:p w14:paraId="4DADE6C6" w14:textId="77777777" w:rsidR="009B26AD" w:rsidRDefault="009B26AD" w:rsidP="00885269">
      <w:pPr>
        <w:pStyle w:val="PL"/>
      </w:pPr>
      <w:r>
        <w:t xml:space="preserve">          required: true</w:t>
      </w:r>
    </w:p>
    <w:p w14:paraId="237B0948" w14:textId="77777777" w:rsidR="009B26AD" w:rsidRDefault="009B26AD" w:rsidP="00885269">
      <w:pPr>
        <w:pStyle w:val="PL"/>
      </w:pPr>
      <w:r>
        <w:t xml:space="preserve">          schema:</w:t>
      </w:r>
    </w:p>
    <w:p w14:paraId="421FD058" w14:textId="77777777" w:rsidR="009B26AD" w:rsidRDefault="009B26AD" w:rsidP="00885269">
      <w:pPr>
        <w:pStyle w:val="PL"/>
      </w:pPr>
      <w:r>
        <w:t xml:space="preserve">            type: string</w:t>
      </w:r>
    </w:p>
    <w:p w14:paraId="59889ADB" w14:textId="77777777" w:rsidR="009B26AD" w:rsidRDefault="009B26AD" w:rsidP="00885269">
      <w:pPr>
        <w:pStyle w:val="PL"/>
      </w:pPr>
      <w:r>
        <w:t xml:space="preserve">      responses:</w:t>
      </w:r>
    </w:p>
    <w:p w14:paraId="68A9AA0F" w14:textId="77777777" w:rsidR="009B26AD" w:rsidRDefault="009B26AD" w:rsidP="00885269">
      <w:pPr>
        <w:pStyle w:val="PL"/>
      </w:pPr>
      <w:r>
        <w:t xml:space="preserve">        '204':</w:t>
      </w:r>
    </w:p>
    <w:p w14:paraId="4FEDEDDF" w14:textId="77777777" w:rsidR="009B26AD" w:rsidRDefault="009B26AD" w:rsidP="00885269">
      <w:pPr>
        <w:pStyle w:val="PL"/>
        <w:rPr>
          <w:lang w:eastAsia="zh-CN"/>
        </w:rPr>
      </w:pPr>
      <w:r>
        <w:t xml:space="preserve">          description: Expected response to a successful subscription removal</w:t>
      </w:r>
    </w:p>
    <w:p w14:paraId="75CB577B" w14:textId="77777777" w:rsidR="009B26AD" w:rsidRDefault="009B26AD" w:rsidP="00885269">
      <w:pPr>
        <w:pStyle w:val="PL"/>
      </w:pPr>
      <w:r>
        <w:t xml:space="preserve">        default:</w:t>
      </w:r>
    </w:p>
    <w:p w14:paraId="14E7F0DD" w14:textId="77777777" w:rsidR="009B26AD" w:rsidRDefault="009B26AD" w:rsidP="00885269">
      <w:pPr>
        <w:pStyle w:val="PL"/>
        <w:rPr>
          <w:lang w:eastAsia="zh-CN"/>
        </w:rPr>
      </w:pPr>
      <w:r>
        <w:t xml:space="preserve">          $ref: 'TS29571_CommonData.yaml#/components/responses/default'</w:t>
      </w:r>
    </w:p>
    <w:p w14:paraId="21100669" w14:textId="77777777" w:rsidR="009B26AD" w:rsidRDefault="009B26AD" w:rsidP="00885269">
      <w:pPr>
        <w:pStyle w:val="PL"/>
        <w:rPr>
          <w:lang w:eastAsia="zh-CN"/>
        </w:rPr>
      </w:pPr>
    </w:p>
    <w:p w14:paraId="7ED29F7D" w14:textId="77777777" w:rsidR="009B26AD" w:rsidRDefault="009B26AD" w:rsidP="00885269">
      <w:pPr>
        <w:pStyle w:val="PL"/>
      </w:pPr>
      <w:r>
        <w:t xml:space="preserve">    patch:</w:t>
      </w:r>
    </w:p>
    <w:p w14:paraId="713D8B33" w14:textId="77777777" w:rsidR="009B26AD" w:rsidRDefault="009B26AD" w:rsidP="00885269">
      <w:pPr>
        <w:pStyle w:val="PL"/>
        <w:rPr>
          <w:lang w:eastAsia="zh-CN"/>
        </w:rPr>
      </w:pPr>
      <w:r>
        <w:t xml:space="preserve">      summary: Modify SMF Subscription Info</w:t>
      </w:r>
    </w:p>
    <w:p w14:paraId="6112090E" w14:textId="77777777" w:rsidR="009B26AD" w:rsidRDefault="009B26AD" w:rsidP="00885269">
      <w:pPr>
        <w:pStyle w:val="PL"/>
      </w:pPr>
      <w:r>
        <w:t xml:space="preserve">      </w:t>
      </w:r>
      <w:proofErr w:type="spellStart"/>
      <w:r>
        <w:t>operationId</w:t>
      </w:r>
      <w:proofErr w:type="spellEnd"/>
      <w:r>
        <w:t xml:space="preserve">: </w:t>
      </w:r>
      <w:proofErr w:type="spellStart"/>
      <w:r>
        <w:t>ModifySmfSubscriptionInfo</w:t>
      </w:r>
      <w:proofErr w:type="spellEnd"/>
    </w:p>
    <w:p w14:paraId="0BF23CB9" w14:textId="77777777" w:rsidR="009B26AD" w:rsidRDefault="009B26AD" w:rsidP="00885269">
      <w:pPr>
        <w:pStyle w:val="PL"/>
      </w:pPr>
      <w:r>
        <w:t xml:space="preserve">      tags:</w:t>
      </w:r>
    </w:p>
    <w:p w14:paraId="6710487E" w14:textId="77777777" w:rsidR="009B26AD" w:rsidRDefault="009B26AD" w:rsidP="00885269">
      <w:pPr>
        <w:pStyle w:val="PL"/>
        <w:rPr>
          <w:lang w:eastAsia="zh-CN"/>
        </w:rPr>
      </w:pPr>
      <w:r>
        <w:t xml:space="preserve">        - SMF Event Subscription Info (Document)</w:t>
      </w:r>
    </w:p>
    <w:p w14:paraId="76B9E7F5" w14:textId="77777777" w:rsidR="009B26AD" w:rsidRDefault="009B26AD" w:rsidP="00885269">
      <w:pPr>
        <w:pStyle w:val="PL"/>
      </w:pPr>
      <w:r>
        <w:t xml:space="preserve">      parameters:</w:t>
      </w:r>
    </w:p>
    <w:p w14:paraId="55048835" w14:textId="77777777" w:rsidR="009B26AD" w:rsidRDefault="009B26AD" w:rsidP="00885269">
      <w:pPr>
        <w:pStyle w:val="PL"/>
      </w:pPr>
      <w:r>
        <w:t xml:space="preserve">        - name: </w:t>
      </w:r>
      <w:proofErr w:type="spellStart"/>
      <w:r>
        <w:t>ueId</w:t>
      </w:r>
      <w:proofErr w:type="spellEnd"/>
    </w:p>
    <w:p w14:paraId="29EA29CE" w14:textId="77777777" w:rsidR="009B26AD" w:rsidRDefault="009B26AD" w:rsidP="00885269">
      <w:pPr>
        <w:pStyle w:val="PL"/>
      </w:pPr>
      <w:r>
        <w:t xml:space="preserve">          in: path</w:t>
      </w:r>
    </w:p>
    <w:p w14:paraId="1752816E" w14:textId="77777777" w:rsidR="009B26AD" w:rsidRDefault="009B26AD" w:rsidP="00885269">
      <w:pPr>
        <w:pStyle w:val="PL"/>
      </w:pPr>
      <w:r>
        <w:t xml:space="preserve">          required: true</w:t>
      </w:r>
    </w:p>
    <w:p w14:paraId="533C1846" w14:textId="77777777" w:rsidR="009B26AD" w:rsidRDefault="009B26AD" w:rsidP="00885269">
      <w:pPr>
        <w:pStyle w:val="PL"/>
      </w:pPr>
      <w:r>
        <w:t xml:space="preserve">          schema:</w:t>
      </w:r>
    </w:p>
    <w:p w14:paraId="437C21ED" w14:textId="77777777" w:rsidR="009B26AD" w:rsidRDefault="009B26AD" w:rsidP="00885269">
      <w:pPr>
        <w:pStyle w:val="PL"/>
      </w:pPr>
      <w:r>
        <w:t xml:space="preserve">            $ref: 'TS29571_CommonData.yaml#/components/schemas/</w:t>
      </w:r>
      <w:proofErr w:type="spellStart"/>
      <w:r>
        <w:t>VarUeId</w:t>
      </w:r>
      <w:proofErr w:type="spellEnd"/>
      <w:r>
        <w:t>'</w:t>
      </w:r>
    </w:p>
    <w:p w14:paraId="0C2E5B8A" w14:textId="77777777" w:rsidR="009B26AD" w:rsidRDefault="009B26AD" w:rsidP="00885269">
      <w:pPr>
        <w:pStyle w:val="PL"/>
      </w:pPr>
      <w:r>
        <w:t xml:space="preserve">        - name: </w:t>
      </w:r>
      <w:proofErr w:type="spellStart"/>
      <w:r>
        <w:t>subsId</w:t>
      </w:r>
      <w:proofErr w:type="spellEnd"/>
    </w:p>
    <w:p w14:paraId="697A79D3" w14:textId="77777777" w:rsidR="009B26AD" w:rsidRDefault="009B26AD" w:rsidP="00885269">
      <w:pPr>
        <w:pStyle w:val="PL"/>
      </w:pPr>
      <w:r>
        <w:t xml:space="preserve">          in: path</w:t>
      </w:r>
    </w:p>
    <w:p w14:paraId="1AA07270" w14:textId="77777777" w:rsidR="009B26AD" w:rsidRDefault="009B26AD" w:rsidP="00885269">
      <w:pPr>
        <w:pStyle w:val="PL"/>
      </w:pPr>
      <w:r>
        <w:t xml:space="preserve">          required: true</w:t>
      </w:r>
    </w:p>
    <w:p w14:paraId="185303EA" w14:textId="77777777" w:rsidR="009B26AD" w:rsidRDefault="009B26AD" w:rsidP="00885269">
      <w:pPr>
        <w:pStyle w:val="PL"/>
      </w:pPr>
      <w:r>
        <w:t xml:space="preserve">          schema:</w:t>
      </w:r>
    </w:p>
    <w:p w14:paraId="43C9D796" w14:textId="77777777" w:rsidR="009B26AD" w:rsidRDefault="009B26AD" w:rsidP="00885269">
      <w:pPr>
        <w:pStyle w:val="PL"/>
        <w:rPr>
          <w:lang w:eastAsia="zh-CN"/>
        </w:rPr>
      </w:pPr>
      <w:r>
        <w:t xml:space="preserve">            type: string</w:t>
      </w:r>
    </w:p>
    <w:p w14:paraId="31607C72" w14:textId="77777777" w:rsidR="009B26AD" w:rsidRDefault="009B26AD" w:rsidP="00885269">
      <w:pPr>
        <w:pStyle w:val="PL"/>
      </w:pPr>
      <w:r>
        <w:t xml:space="preserve">        - name: supported-features</w:t>
      </w:r>
    </w:p>
    <w:p w14:paraId="5D92EAEB" w14:textId="77777777" w:rsidR="009B26AD" w:rsidRDefault="009B26AD" w:rsidP="00885269">
      <w:pPr>
        <w:pStyle w:val="PL"/>
      </w:pPr>
      <w:r>
        <w:t xml:space="preserve">          in: query</w:t>
      </w:r>
    </w:p>
    <w:p w14:paraId="684B1A7A" w14:textId="77777777" w:rsidR="009B26AD" w:rsidRDefault="009B26AD" w:rsidP="00885269">
      <w:pPr>
        <w:pStyle w:val="PL"/>
      </w:pPr>
      <w:r>
        <w:t xml:space="preserve">          description: Features required to be supported by the target NF</w:t>
      </w:r>
    </w:p>
    <w:p w14:paraId="2443A3BF" w14:textId="77777777" w:rsidR="009B26AD" w:rsidRDefault="009B26AD" w:rsidP="00885269">
      <w:pPr>
        <w:pStyle w:val="PL"/>
      </w:pPr>
      <w:r>
        <w:t xml:space="preserve">          schema:</w:t>
      </w:r>
    </w:p>
    <w:p w14:paraId="51ED9FAA" w14:textId="77777777" w:rsidR="009B26AD" w:rsidRDefault="009B26AD" w:rsidP="00885269">
      <w:pPr>
        <w:pStyle w:val="PL"/>
        <w:rPr>
          <w:lang w:eastAsia="zh-CN"/>
        </w:rPr>
      </w:pPr>
      <w:r>
        <w:t xml:space="preserve">            $ref: 'TS29571_CommonData.yaml#/components/schemas/</w:t>
      </w:r>
      <w:proofErr w:type="spellStart"/>
      <w:r>
        <w:t>SupportedFeatures</w:t>
      </w:r>
      <w:proofErr w:type="spellEnd"/>
      <w:r>
        <w:t>'</w:t>
      </w:r>
    </w:p>
    <w:p w14:paraId="24132F53" w14:textId="77777777" w:rsidR="009B26AD" w:rsidRDefault="009B26AD" w:rsidP="00885269">
      <w:pPr>
        <w:pStyle w:val="PL"/>
        <w:rPr>
          <w:lang w:eastAsia="zh-CN"/>
        </w:rPr>
      </w:pPr>
      <w:r>
        <w:t xml:space="preserve">      </w:t>
      </w:r>
      <w:proofErr w:type="spellStart"/>
      <w:r>
        <w:t>requestBody</w:t>
      </w:r>
      <w:proofErr w:type="spellEnd"/>
      <w:r>
        <w:t>:</w:t>
      </w:r>
    </w:p>
    <w:p w14:paraId="0F0B5294" w14:textId="77777777" w:rsidR="009B26AD" w:rsidRDefault="009B26AD" w:rsidP="00885269">
      <w:pPr>
        <w:pStyle w:val="PL"/>
      </w:pPr>
      <w:r>
        <w:t xml:space="preserve">        content:</w:t>
      </w:r>
    </w:p>
    <w:p w14:paraId="406BBFEC" w14:textId="77777777" w:rsidR="009B26AD" w:rsidRDefault="009B26AD" w:rsidP="00885269">
      <w:pPr>
        <w:pStyle w:val="PL"/>
      </w:pPr>
      <w:r>
        <w:t xml:space="preserve">          application/</w:t>
      </w:r>
      <w:proofErr w:type="spellStart"/>
      <w:r>
        <w:t>json-patch+json</w:t>
      </w:r>
      <w:proofErr w:type="spellEnd"/>
      <w:r>
        <w:t>:</w:t>
      </w:r>
    </w:p>
    <w:p w14:paraId="00AE9781" w14:textId="77777777" w:rsidR="009B26AD" w:rsidRDefault="009B26AD" w:rsidP="00885269">
      <w:pPr>
        <w:pStyle w:val="PL"/>
      </w:pPr>
      <w:r>
        <w:t xml:space="preserve">            schema:</w:t>
      </w:r>
    </w:p>
    <w:p w14:paraId="44F6F060" w14:textId="77777777" w:rsidR="009B26AD" w:rsidRDefault="009B26AD" w:rsidP="00885269">
      <w:pPr>
        <w:pStyle w:val="PL"/>
      </w:pPr>
      <w:r>
        <w:t xml:space="preserve">              type: array</w:t>
      </w:r>
    </w:p>
    <w:p w14:paraId="50707BC6" w14:textId="77777777" w:rsidR="009B26AD" w:rsidRDefault="009B26AD" w:rsidP="00885269">
      <w:pPr>
        <w:pStyle w:val="PL"/>
      </w:pPr>
      <w:r>
        <w:t xml:space="preserve">              items:</w:t>
      </w:r>
    </w:p>
    <w:p w14:paraId="06494BA0" w14:textId="77777777" w:rsidR="009B26AD" w:rsidRDefault="009B26AD" w:rsidP="00885269">
      <w:pPr>
        <w:pStyle w:val="PL"/>
      </w:pPr>
      <w:r>
        <w:t xml:space="preserve">                $ref: 'TS29571_CommonData.yaml#/components/schemas/</w:t>
      </w:r>
      <w:proofErr w:type="spellStart"/>
      <w:r>
        <w:t>PatchItem</w:t>
      </w:r>
      <w:proofErr w:type="spellEnd"/>
      <w:r>
        <w:t>'</w:t>
      </w:r>
    </w:p>
    <w:p w14:paraId="44E6F3CB" w14:textId="77777777" w:rsidR="009B26AD" w:rsidRDefault="009B26AD" w:rsidP="00885269">
      <w:pPr>
        <w:pStyle w:val="PL"/>
      </w:pPr>
      <w:r>
        <w:t xml:space="preserve">        required: true</w:t>
      </w:r>
    </w:p>
    <w:p w14:paraId="6B239533" w14:textId="77777777" w:rsidR="009B26AD" w:rsidRDefault="009B26AD" w:rsidP="00885269">
      <w:pPr>
        <w:pStyle w:val="PL"/>
      </w:pPr>
      <w:r>
        <w:t xml:space="preserve">      responses:</w:t>
      </w:r>
    </w:p>
    <w:p w14:paraId="4F1FB94A" w14:textId="77777777" w:rsidR="009B26AD" w:rsidRDefault="009B26AD" w:rsidP="00885269">
      <w:pPr>
        <w:pStyle w:val="PL"/>
      </w:pPr>
      <w:r>
        <w:t xml:space="preserve">        '204':</w:t>
      </w:r>
    </w:p>
    <w:p w14:paraId="0F143E27" w14:textId="77777777" w:rsidR="009B26AD" w:rsidRDefault="009B26AD" w:rsidP="00885269">
      <w:pPr>
        <w:pStyle w:val="PL"/>
      </w:pPr>
      <w:r>
        <w:t xml:space="preserve">          description: Expected response to a valid request</w:t>
      </w:r>
    </w:p>
    <w:p w14:paraId="16A111B9" w14:textId="77777777" w:rsidR="009B26AD" w:rsidRDefault="009B26AD" w:rsidP="00885269">
      <w:pPr>
        <w:pStyle w:val="PL"/>
        <w:rPr>
          <w:lang w:eastAsia="zh-CN"/>
        </w:rPr>
      </w:pPr>
      <w:r>
        <w:rPr>
          <w:lang w:eastAsia="zh-CN"/>
        </w:rPr>
        <w:t xml:space="preserve">        '200':</w:t>
      </w:r>
    </w:p>
    <w:p w14:paraId="3C31987C" w14:textId="77777777" w:rsidR="009B26AD" w:rsidRDefault="009B26AD" w:rsidP="00885269">
      <w:pPr>
        <w:pStyle w:val="PL"/>
      </w:pPr>
      <w:r>
        <w:t xml:space="preserve">          description: Expected response to a valid request</w:t>
      </w:r>
    </w:p>
    <w:p w14:paraId="55B3A250" w14:textId="77777777" w:rsidR="009B26AD" w:rsidRDefault="009B26AD" w:rsidP="00885269">
      <w:pPr>
        <w:pStyle w:val="PL"/>
      </w:pPr>
      <w:r>
        <w:t xml:space="preserve">          content:</w:t>
      </w:r>
    </w:p>
    <w:p w14:paraId="6766CC06" w14:textId="77777777" w:rsidR="009B26AD" w:rsidRDefault="009B26AD" w:rsidP="00885269">
      <w:pPr>
        <w:pStyle w:val="PL"/>
      </w:pPr>
      <w:r>
        <w:t xml:space="preserve">            application/</w:t>
      </w:r>
      <w:proofErr w:type="spellStart"/>
      <w:r>
        <w:t>json</w:t>
      </w:r>
      <w:proofErr w:type="spellEnd"/>
      <w:r>
        <w:t>:</w:t>
      </w:r>
    </w:p>
    <w:p w14:paraId="6DADF0C5" w14:textId="77777777" w:rsidR="009B26AD" w:rsidRDefault="009B26AD" w:rsidP="00885269">
      <w:pPr>
        <w:pStyle w:val="PL"/>
      </w:pPr>
      <w:r>
        <w:t xml:space="preserve">              schema:</w:t>
      </w:r>
    </w:p>
    <w:p w14:paraId="44FAB9AA" w14:textId="77777777" w:rsidR="009B26AD" w:rsidRDefault="009B26AD" w:rsidP="00885269">
      <w:pPr>
        <w:pStyle w:val="PL"/>
        <w:rPr>
          <w:lang w:eastAsia="zh-CN"/>
        </w:rPr>
      </w:pPr>
      <w:r>
        <w:t xml:space="preserve">                $ref: 'TS29571_CommonData.yaml#/components/schemas/</w:t>
      </w:r>
      <w:proofErr w:type="spellStart"/>
      <w:r>
        <w:rPr>
          <w:lang w:eastAsia="zh-CN"/>
        </w:rPr>
        <w:t>PatchResult</w:t>
      </w:r>
      <w:proofErr w:type="spellEnd"/>
      <w:r>
        <w:t>'</w:t>
      </w:r>
    </w:p>
    <w:p w14:paraId="61B19196" w14:textId="77777777" w:rsidR="009B26AD" w:rsidRDefault="009B26AD" w:rsidP="00885269">
      <w:pPr>
        <w:pStyle w:val="PL"/>
      </w:pPr>
      <w:r>
        <w:t xml:space="preserve">        '403':</w:t>
      </w:r>
    </w:p>
    <w:p w14:paraId="742B17BB" w14:textId="77777777" w:rsidR="009B26AD" w:rsidRDefault="009B26AD" w:rsidP="00885269">
      <w:pPr>
        <w:pStyle w:val="PL"/>
      </w:pPr>
      <w:r>
        <w:t xml:space="preserve">          description: modification is rejected</w:t>
      </w:r>
    </w:p>
    <w:p w14:paraId="343A64E2" w14:textId="77777777" w:rsidR="009B26AD" w:rsidRDefault="009B26AD" w:rsidP="00885269">
      <w:pPr>
        <w:pStyle w:val="PL"/>
      </w:pPr>
      <w:r>
        <w:t xml:space="preserve">          content:</w:t>
      </w:r>
    </w:p>
    <w:p w14:paraId="3F3D06FF" w14:textId="77777777" w:rsidR="009B26AD" w:rsidRDefault="009B26AD" w:rsidP="00885269">
      <w:pPr>
        <w:pStyle w:val="PL"/>
      </w:pPr>
      <w:r>
        <w:t xml:space="preserve">            application/</w:t>
      </w:r>
      <w:proofErr w:type="spellStart"/>
      <w:r>
        <w:t>problem+json</w:t>
      </w:r>
      <w:proofErr w:type="spellEnd"/>
      <w:r>
        <w:t>:</w:t>
      </w:r>
    </w:p>
    <w:p w14:paraId="234236C3" w14:textId="77777777" w:rsidR="009B26AD" w:rsidRDefault="009B26AD" w:rsidP="00885269">
      <w:pPr>
        <w:pStyle w:val="PL"/>
      </w:pPr>
      <w:r>
        <w:t xml:space="preserve">              schema:</w:t>
      </w:r>
    </w:p>
    <w:p w14:paraId="3E3B8D50" w14:textId="77777777" w:rsidR="009B26AD" w:rsidRDefault="009B26AD" w:rsidP="00885269">
      <w:pPr>
        <w:pStyle w:val="PL"/>
      </w:pPr>
      <w:r>
        <w:t xml:space="preserve">                $ref: 'TS29571_CommonData.yaml#/components/schemas/</w:t>
      </w:r>
      <w:proofErr w:type="spellStart"/>
      <w:r>
        <w:t>ProblemDetails</w:t>
      </w:r>
      <w:proofErr w:type="spellEnd"/>
      <w:r>
        <w:t>'</w:t>
      </w:r>
    </w:p>
    <w:p w14:paraId="0DA911EE" w14:textId="77777777" w:rsidR="009B26AD" w:rsidRDefault="009B26AD" w:rsidP="00885269">
      <w:pPr>
        <w:pStyle w:val="PL"/>
        <w:rPr>
          <w:lang w:eastAsia="zh-CN"/>
        </w:rPr>
      </w:pPr>
      <w:r>
        <w:t xml:space="preserve">        default:</w:t>
      </w:r>
    </w:p>
    <w:p w14:paraId="2A217F1A" w14:textId="77777777" w:rsidR="009B26AD" w:rsidRDefault="009B26AD" w:rsidP="00885269">
      <w:pPr>
        <w:pStyle w:val="PL"/>
        <w:rPr>
          <w:lang w:eastAsia="zh-CN"/>
        </w:rPr>
      </w:pPr>
      <w:r>
        <w:t xml:space="preserve">          $ref: 'TS29571_CommonData.yaml#/components/responses/default'</w:t>
      </w:r>
    </w:p>
    <w:p w14:paraId="6215BF4B" w14:textId="77777777" w:rsidR="009B26AD" w:rsidRDefault="009B26AD" w:rsidP="00885269">
      <w:pPr>
        <w:pStyle w:val="PL"/>
        <w:rPr>
          <w:lang w:eastAsia="zh-CN"/>
        </w:rPr>
      </w:pPr>
    </w:p>
    <w:p w14:paraId="77587895" w14:textId="77777777" w:rsidR="009B26AD" w:rsidRDefault="009B26AD" w:rsidP="00885269">
      <w:pPr>
        <w:pStyle w:val="PL"/>
      </w:pPr>
      <w:r>
        <w:t xml:space="preserve">    get:</w:t>
      </w:r>
    </w:p>
    <w:p w14:paraId="1816F241" w14:textId="77777777" w:rsidR="009B26AD" w:rsidRDefault="009B26AD" w:rsidP="00885269">
      <w:pPr>
        <w:pStyle w:val="PL"/>
      </w:pPr>
      <w:r>
        <w:t xml:space="preserve">      summary: Retrieve SMF Subscription Info</w:t>
      </w:r>
    </w:p>
    <w:p w14:paraId="4358607C" w14:textId="77777777" w:rsidR="009B26AD" w:rsidRDefault="009B26AD" w:rsidP="00885269">
      <w:pPr>
        <w:pStyle w:val="PL"/>
      </w:pPr>
      <w:r>
        <w:t xml:space="preserve">      </w:t>
      </w:r>
      <w:proofErr w:type="spellStart"/>
      <w:r>
        <w:t>operationId</w:t>
      </w:r>
      <w:proofErr w:type="spellEnd"/>
      <w:r>
        <w:t xml:space="preserve">: </w:t>
      </w:r>
      <w:proofErr w:type="spellStart"/>
      <w:r>
        <w:t>GetSmfSubscriptionInfo</w:t>
      </w:r>
      <w:proofErr w:type="spellEnd"/>
    </w:p>
    <w:p w14:paraId="307A49B8" w14:textId="77777777" w:rsidR="009B26AD" w:rsidRDefault="009B26AD" w:rsidP="00885269">
      <w:pPr>
        <w:pStyle w:val="PL"/>
      </w:pPr>
      <w:r>
        <w:t xml:space="preserve">      tags:</w:t>
      </w:r>
    </w:p>
    <w:p w14:paraId="5E6AD50F" w14:textId="77777777" w:rsidR="009B26AD" w:rsidRDefault="009B26AD" w:rsidP="00885269">
      <w:pPr>
        <w:pStyle w:val="PL"/>
        <w:rPr>
          <w:lang w:eastAsia="zh-CN"/>
        </w:rPr>
      </w:pPr>
      <w:r>
        <w:t xml:space="preserve">        - SMF Event Subscription Info (Document)</w:t>
      </w:r>
    </w:p>
    <w:p w14:paraId="437C89A6" w14:textId="77777777" w:rsidR="009B26AD" w:rsidRDefault="009B26AD" w:rsidP="00885269">
      <w:pPr>
        <w:pStyle w:val="PL"/>
      </w:pPr>
      <w:r>
        <w:t xml:space="preserve">      parameters:</w:t>
      </w:r>
    </w:p>
    <w:p w14:paraId="1BB9800C" w14:textId="77777777" w:rsidR="009B26AD" w:rsidRDefault="009B26AD" w:rsidP="00885269">
      <w:pPr>
        <w:pStyle w:val="PL"/>
      </w:pPr>
      <w:r>
        <w:lastRenderedPageBreak/>
        <w:t xml:space="preserve">        - name: </w:t>
      </w:r>
      <w:proofErr w:type="spellStart"/>
      <w:r>
        <w:t>ueId</w:t>
      </w:r>
      <w:proofErr w:type="spellEnd"/>
    </w:p>
    <w:p w14:paraId="3671FE90" w14:textId="77777777" w:rsidR="009B26AD" w:rsidRDefault="009B26AD" w:rsidP="00885269">
      <w:pPr>
        <w:pStyle w:val="PL"/>
      </w:pPr>
      <w:r>
        <w:t xml:space="preserve">          in: path</w:t>
      </w:r>
    </w:p>
    <w:p w14:paraId="4E3FA89D" w14:textId="77777777" w:rsidR="009B26AD" w:rsidRDefault="009B26AD" w:rsidP="00885269">
      <w:pPr>
        <w:pStyle w:val="PL"/>
      </w:pPr>
      <w:r>
        <w:t xml:space="preserve">          required: true</w:t>
      </w:r>
    </w:p>
    <w:p w14:paraId="7B3461C1" w14:textId="77777777" w:rsidR="009B26AD" w:rsidRDefault="009B26AD" w:rsidP="00885269">
      <w:pPr>
        <w:pStyle w:val="PL"/>
      </w:pPr>
      <w:r>
        <w:t xml:space="preserve">          schema:</w:t>
      </w:r>
    </w:p>
    <w:p w14:paraId="23971756" w14:textId="77777777" w:rsidR="009B26AD" w:rsidRDefault="009B26AD" w:rsidP="00885269">
      <w:pPr>
        <w:pStyle w:val="PL"/>
      </w:pPr>
      <w:r>
        <w:t xml:space="preserve">            $ref: 'TS29571_CommonData.yaml#/components/schemas/</w:t>
      </w:r>
      <w:proofErr w:type="spellStart"/>
      <w:r>
        <w:t>VarUeId</w:t>
      </w:r>
      <w:proofErr w:type="spellEnd"/>
      <w:r>
        <w:t>'</w:t>
      </w:r>
    </w:p>
    <w:p w14:paraId="7666F935" w14:textId="77777777" w:rsidR="009B26AD" w:rsidRDefault="009B26AD" w:rsidP="00885269">
      <w:pPr>
        <w:pStyle w:val="PL"/>
      </w:pPr>
      <w:r>
        <w:t xml:space="preserve">        - name: </w:t>
      </w:r>
      <w:proofErr w:type="spellStart"/>
      <w:r>
        <w:t>subsId</w:t>
      </w:r>
      <w:proofErr w:type="spellEnd"/>
    </w:p>
    <w:p w14:paraId="67736495" w14:textId="77777777" w:rsidR="009B26AD" w:rsidRDefault="009B26AD" w:rsidP="00885269">
      <w:pPr>
        <w:pStyle w:val="PL"/>
      </w:pPr>
      <w:r>
        <w:t xml:space="preserve">          in: path</w:t>
      </w:r>
    </w:p>
    <w:p w14:paraId="50E68B8F" w14:textId="77777777" w:rsidR="009B26AD" w:rsidRDefault="009B26AD" w:rsidP="00885269">
      <w:pPr>
        <w:pStyle w:val="PL"/>
      </w:pPr>
      <w:r>
        <w:t xml:space="preserve">          required: true</w:t>
      </w:r>
    </w:p>
    <w:p w14:paraId="3784C836" w14:textId="77777777" w:rsidR="009B26AD" w:rsidRDefault="009B26AD" w:rsidP="00885269">
      <w:pPr>
        <w:pStyle w:val="PL"/>
      </w:pPr>
      <w:r>
        <w:t xml:space="preserve">          schema:</w:t>
      </w:r>
    </w:p>
    <w:p w14:paraId="7C01A298" w14:textId="77777777" w:rsidR="009B26AD" w:rsidRDefault="009B26AD" w:rsidP="00885269">
      <w:pPr>
        <w:pStyle w:val="PL"/>
      </w:pPr>
      <w:r>
        <w:t xml:space="preserve">            type: string</w:t>
      </w:r>
    </w:p>
    <w:p w14:paraId="65C79F65" w14:textId="77777777" w:rsidR="009B26AD" w:rsidRDefault="009B26AD" w:rsidP="00885269">
      <w:pPr>
        <w:pStyle w:val="PL"/>
      </w:pPr>
      <w:r>
        <w:t xml:space="preserve">      responses:</w:t>
      </w:r>
    </w:p>
    <w:p w14:paraId="363AE166" w14:textId="77777777" w:rsidR="009B26AD" w:rsidRDefault="009B26AD" w:rsidP="00885269">
      <w:pPr>
        <w:pStyle w:val="PL"/>
      </w:pPr>
      <w:r>
        <w:t xml:space="preserve">        '200':</w:t>
      </w:r>
    </w:p>
    <w:p w14:paraId="0BE5DBA0" w14:textId="77777777" w:rsidR="009B26AD" w:rsidRDefault="009B26AD" w:rsidP="00885269">
      <w:pPr>
        <w:pStyle w:val="PL"/>
      </w:pPr>
      <w:r>
        <w:t xml:space="preserve">          description: OK</w:t>
      </w:r>
    </w:p>
    <w:p w14:paraId="0C274D3D" w14:textId="77777777" w:rsidR="009B26AD" w:rsidRDefault="009B26AD" w:rsidP="00885269">
      <w:pPr>
        <w:pStyle w:val="PL"/>
      </w:pPr>
      <w:r>
        <w:t xml:space="preserve">          content:</w:t>
      </w:r>
    </w:p>
    <w:p w14:paraId="5ACAD4E8" w14:textId="77777777" w:rsidR="009B26AD" w:rsidRDefault="009B26AD" w:rsidP="00885269">
      <w:pPr>
        <w:pStyle w:val="PL"/>
      </w:pPr>
      <w:r>
        <w:t xml:space="preserve">            application/</w:t>
      </w:r>
      <w:proofErr w:type="spellStart"/>
      <w:r>
        <w:t>json</w:t>
      </w:r>
      <w:proofErr w:type="spellEnd"/>
      <w:r>
        <w:t>:</w:t>
      </w:r>
    </w:p>
    <w:p w14:paraId="3256A784" w14:textId="77777777" w:rsidR="009B26AD" w:rsidRDefault="009B26AD" w:rsidP="00885269">
      <w:pPr>
        <w:pStyle w:val="PL"/>
      </w:pPr>
      <w:r>
        <w:t xml:space="preserve">              schema:</w:t>
      </w:r>
    </w:p>
    <w:p w14:paraId="4165479F" w14:textId="77777777" w:rsidR="009B26AD" w:rsidRDefault="009B26AD" w:rsidP="00885269">
      <w:pPr>
        <w:pStyle w:val="PL"/>
      </w:pPr>
      <w:r>
        <w:t xml:space="preserve">                $ref: '#/components/schemas/</w:t>
      </w:r>
      <w:proofErr w:type="spellStart"/>
      <w:r>
        <w:t>SmfSubscriptionInfo</w:t>
      </w:r>
      <w:proofErr w:type="spellEnd"/>
      <w:r>
        <w:t>'</w:t>
      </w:r>
    </w:p>
    <w:p w14:paraId="65798257" w14:textId="77777777" w:rsidR="009B26AD" w:rsidRDefault="009B26AD" w:rsidP="00885269">
      <w:pPr>
        <w:pStyle w:val="PL"/>
        <w:rPr>
          <w:lang w:eastAsia="zh-CN"/>
        </w:rPr>
      </w:pPr>
      <w:r>
        <w:t xml:space="preserve">        default:</w:t>
      </w:r>
    </w:p>
    <w:p w14:paraId="2CE5B593" w14:textId="69290722" w:rsidR="009B26AD" w:rsidRDefault="009B26AD" w:rsidP="00885269">
      <w:pPr>
        <w:pStyle w:val="PL"/>
        <w:rPr>
          <w:lang w:eastAsia="zh-CN"/>
        </w:rPr>
      </w:pPr>
      <w:r>
        <w:t xml:space="preserve">          $ref: 'TS29571_CommonData.yaml#/components/responses/default'</w:t>
      </w:r>
    </w:p>
    <w:p w14:paraId="357629EF" w14:textId="63399B0E" w:rsidR="007C4061" w:rsidRDefault="007C4061" w:rsidP="00885269">
      <w:pPr>
        <w:pStyle w:val="PL"/>
        <w:rPr>
          <w:lang w:eastAsia="zh-CN"/>
        </w:rPr>
      </w:pPr>
    </w:p>
    <w:p w14:paraId="4A43359D" w14:textId="77777777" w:rsidR="00730F43" w:rsidRDefault="00730F43" w:rsidP="00885269">
      <w:pPr>
        <w:pStyle w:val="PL"/>
      </w:pPr>
      <w:r>
        <w:t xml:space="preserve">  /subscription-data/{ueId}/context-data/ee-subscriptions/{subsId}/hss-subscriptions:</w:t>
      </w:r>
    </w:p>
    <w:p w14:paraId="0F6C9464" w14:textId="77777777" w:rsidR="00730F43" w:rsidRDefault="00730F43" w:rsidP="00885269">
      <w:pPr>
        <w:pStyle w:val="PL"/>
      </w:pPr>
      <w:r>
        <w:t xml:space="preserve">    put:</w:t>
      </w:r>
    </w:p>
    <w:p w14:paraId="53857753" w14:textId="77777777" w:rsidR="00730F43" w:rsidRDefault="00730F43" w:rsidP="00885269">
      <w:pPr>
        <w:pStyle w:val="PL"/>
      </w:pPr>
      <w:r>
        <w:t xml:space="preserve">      summary: Create HSS Subscription Info</w:t>
      </w:r>
    </w:p>
    <w:p w14:paraId="423F916E" w14:textId="77777777" w:rsidR="00730F43" w:rsidRDefault="00730F43" w:rsidP="00885269">
      <w:pPr>
        <w:pStyle w:val="PL"/>
      </w:pPr>
      <w:r>
        <w:t xml:space="preserve">      </w:t>
      </w:r>
      <w:proofErr w:type="spellStart"/>
      <w:r>
        <w:t>operationId</w:t>
      </w:r>
      <w:proofErr w:type="spellEnd"/>
      <w:r>
        <w:t>: Create HSS Subscriptions</w:t>
      </w:r>
    </w:p>
    <w:p w14:paraId="1BBB007B" w14:textId="77777777" w:rsidR="00730F43" w:rsidRDefault="00730F43" w:rsidP="00885269">
      <w:pPr>
        <w:pStyle w:val="PL"/>
      </w:pPr>
      <w:r>
        <w:t xml:space="preserve">      tags:</w:t>
      </w:r>
    </w:p>
    <w:p w14:paraId="700E2827" w14:textId="77777777" w:rsidR="00730F43" w:rsidRDefault="00730F43" w:rsidP="00885269">
      <w:pPr>
        <w:pStyle w:val="PL"/>
        <w:rPr>
          <w:lang w:eastAsia="zh-CN"/>
        </w:rPr>
      </w:pPr>
      <w:r>
        <w:t xml:space="preserve">        - HSS Event Subscription Info (Document)</w:t>
      </w:r>
    </w:p>
    <w:p w14:paraId="6A274638" w14:textId="77777777" w:rsidR="00730F43" w:rsidRDefault="00730F43" w:rsidP="00885269">
      <w:pPr>
        <w:pStyle w:val="PL"/>
      </w:pPr>
      <w:r>
        <w:t xml:space="preserve">      parameters:</w:t>
      </w:r>
    </w:p>
    <w:p w14:paraId="7FBDBB77" w14:textId="77777777" w:rsidR="00730F43" w:rsidRDefault="00730F43" w:rsidP="00885269">
      <w:pPr>
        <w:pStyle w:val="PL"/>
      </w:pPr>
      <w:r>
        <w:t xml:space="preserve">        - name: </w:t>
      </w:r>
      <w:proofErr w:type="spellStart"/>
      <w:r>
        <w:t>ueId</w:t>
      </w:r>
      <w:proofErr w:type="spellEnd"/>
    </w:p>
    <w:p w14:paraId="2CCDBE5D" w14:textId="77777777" w:rsidR="00730F43" w:rsidRDefault="00730F43" w:rsidP="00885269">
      <w:pPr>
        <w:pStyle w:val="PL"/>
      </w:pPr>
      <w:r>
        <w:t xml:space="preserve">          in: path</w:t>
      </w:r>
    </w:p>
    <w:p w14:paraId="6C0CD29E" w14:textId="77777777" w:rsidR="00730F43" w:rsidRDefault="00730F43" w:rsidP="00885269">
      <w:pPr>
        <w:pStyle w:val="PL"/>
      </w:pPr>
      <w:r>
        <w:t xml:space="preserve">          required: true</w:t>
      </w:r>
    </w:p>
    <w:p w14:paraId="42F8F9A0" w14:textId="77777777" w:rsidR="00730F43" w:rsidRDefault="00730F43" w:rsidP="00885269">
      <w:pPr>
        <w:pStyle w:val="PL"/>
      </w:pPr>
      <w:r>
        <w:t xml:space="preserve">          schema:</w:t>
      </w:r>
    </w:p>
    <w:p w14:paraId="648D3D46" w14:textId="77777777" w:rsidR="00730F43" w:rsidRDefault="00730F43" w:rsidP="00885269">
      <w:pPr>
        <w:pStyle w:val="PL"/>
      </w:pPr>
      <w:r>
        <w:t xml:space="preserve">            $ref: 'TS29571_CommonData.yaml#/components/schemas/</w:t>
      </w:r>
      <w:proofErr w:type="spellStart"/>
      <w:r>
        <w:t>VarUeId</w:t>
      </w:r>
      <w:proofErr w:type="spellEnd"/>
      <w:r>
        <w:t>'</w:t>
      </w:r>
    </w:p>
    <w:p w14:paraId="19749194" w14:textId="77777777" w:rsidR="00730F43" w:rsidRDefault="00730F43" w:rsidP="00885269">
      <w:pPr>
        <w:pStyle w:val="PL"/>
      </w:pPr>
      <w:r>
        <w:t xml:space="preserve">        - name: </w:t>
      </w:r>
      <w:proofErr w:type="spellStart"/>
      <w:r>
        <w:t>subsId</w:t>
      </w:r>
      <w:proofErr w:type="spellEnd"/>
    </w:p>
    <w:p w14:paraId="2801AADE" w14:textId="77777777" w:rsidR="00730F43" w:rsidRDefault="00730F43" w:rsidP="00885269">
      <w:pPr>
        <w:pStyle w:val="PL"/>
      </w:pPr>
      <w:r>
        <w:t xml:space="preserve">          in: path</w:t>
      </w:r>
    </w:p>
    <w:p w14:paraId="6304C0CA" w14:textId="77777777" w:rsidR="00730F43" w:rsidRDefault="00730F43" w:rsidP="00885269">
      <w:pPr>
        <w:pStyle w:val="PL"/>
      </w:pPr>
      <w:r>
        <w:t xml:space="preserve">          required: true</w:t>
      </w:r>
    </w:p>
    <w:p w14:paraId="486503C9" w14:textId="77777777" w:rsidR="00730F43" w:rsidRDefault="00730F43" w:rsidP="00885269">
      <w:pPr>
        <w:pStyle w:val="PL"/>
      </w:pPr>
      <w:r>
        <w:t xml:space="preserve">          schema:</w:t>
      </w:r>
    </w:p>
    <w:p w14:paraId="664F2044" w14:textId="77777777" w:rsidR="00730F43" w:rsidRDefault="00730F43" w:rsidP="00885269">
      <w:pPr>
        <w:pStyle w:val="PL"/>
      </w:pPr>
      <w:r>
        <w:t xml:space="preserve">            type: string</w:t>
      </w:r>
    </w:p>
    <w:p w14:paraId="0495C046" w14:textId="77777777" w:rsidR="00730F43" w:rsidRDefault="00730F43" w:rsidP="00885269">
      <w:pPr>
        <w:pStyle w:val="PL"/>
      </w:pPr>
      <w:r>
        <w:t xml:space="preserve">      </w:t>
      </w:r>
      <w:proofErr w:type="spellStart"/>
      <w:r>
        <w:t>requestBody</w:t>
      </w:r>
      <w:proofErr w:type="spellEnd"/>
      <w:r>
        <w:t>:</w:t>
      </w:r>
    </w:p>
    <w:p w14:paraId="7FFE02A9" w14:textId="77777777" w:rsidR="00730F43" w:rsidRDefault="00730F43" w:rsidP="00885269">
      <w:pPr>
        <w:pStyle w:val="PL"/>
      </w:pPr>
      <w:r>
        <w:t xml:space="preserve">        content:</w:t>
      </w:r>
    </w:p>
    <w:p w14:paraId="4EB9074D" w14:textId="77777777" w:rsidR="00730F43" w:rsidRDefault="00730F43" w:rsidP="00885269">
      <w:pPr>
        <w:pStyle w:val="PL"/>
      </w:pPr>
      <w:r>
        <w:t xml:space="preserve">          application/</w:t>
      </w:r>
      <w:proofErr w:type="spellStart"/>
      <w:r>
        <w:t>json</w:t>
      </w:r>
      <w:proofErr w:type="spellEnd"/>
      <w:r>
        <w:t>:</w:t>
      </w:r>
    </w:p>
    <w:p w14:paraId="2B5A0332" w14:textId="77777777" w:rsidR="00730F43" w:rsidRDefault="00730F43" w:rsidP="00885269">
      <w:pPr>
        <w:pStyle w:val="PL"/>
      </w:pPr>
      <w:r>
        <w:t xml:space="preserve">            schema:</w:t>
      </w:r>
    </w:p>
    <w:p w14:paraId="3739500F" w14:textId="77777777" w:rsidR="00730F43" w:rsidRDefault="00730F43" w:rsidP="00885269">
      <w:pPr>
        <w:pStyle w:val="PL"/>
      </w:pPr>
      <w:r>
        <w:t xml:space="preserve">              $ref: '#/components/schemas/</w:t>
      </w:r>
      <w:proofErr w:type="spellStart"/>
      <w:r>
        <w:t>HssSubscriptionInfo</w:t>
      </w:r>
      <w:proofErr w:type="spellEnd"/>
      <w:r>
        <w:t>'</w:t>
      </w:r>
    </w:p>
    <w:p w14:paraId="2CC12073" w14:textId="77777777" w:rsidR="00730F43" w:rsidRDefault="00730F43" w:rsidP="00885269">
      <w:pPr>
        <w:pStyle w:val="PL"/>
      </w:pPr>
      <w:r>
        <w:t xml:space="preserve">        required: true</w:t>
      </w:r>
    </w:p>
    <w:p w14:paraId="08069CD2" w14:textId="77777777" w:rsidR="00730F43" w:rsidRDefault="00730F43" w:rsidP="00885269">
      <w:pPr>
        <w:pStyle w:val="PL"/>
      </w:pPr>
      <w:r>
        <w:t xml:space="preserve">      responses:</w:t>
      </w:r>
    </w:p>
    <w:p w14:paraId="00BACAE2" w14:textId="77777777" w:rsidR="00730F43" w:rsidRDefault="00730F43" w:rsidP="00885269">
      <w:pPr>
        <w:pStyle w:val="PL"/>
      </w:pPr>
      <w:r>
        <w:t xml:space="preserve">        '204':</w:t>
      </w:r>
    </w:p>
    <w:p w14:paraId="1905E21F" w14:textId="77777777" w:rsidR="00730F43" w:rsidRDefault="00730F43" w:rsidP="00885269">
      <w:pPr>
        <w:pStyle w:val="PL"/>
      </w:pPr>
      <w:r>
        <w:t xml:space="preserve">          description: Upon success, an empty response body shall be returned</w:t>
      </w:r>
    </w:p>
    <w:p w14:paraId="11C08493" w14:textId="77777777" w:rsidR="00730F43" w:rsidRDefault="00730F43" w:rsidP="00885269">
      <w:pPr>
        <w:pStyle w:val="PL"/>
        <w:rPr>
          <w:lang w:eastAsia="zh-CN"/>
        </w:rPr>
      </w:pPr>
      <w:r>
        <w:t xml:space="preserve">        default:</w:t>
      </w:r>
    </w:p>
    <w:p w14:paraId="21AABB0E" w14:textId="77777777" w:rsidR="00730F43" w:rsidRDefault="00730F43" w:rsidP="00885269">
      <w:pPr>
        <w:pStyle w:val="PL"/>
        <w:rPr>
          <w:lang w:eastAsia="zh-CN"/>
        </w:rPr>
      </w:pPr>
      <w:r>
        <w:t xml:space="preserve">          $ref: 'TS29571_CommonData.yaml#/components/responses/default'</w:t>
      </w:r>
    </w:p>
    <w:p w14:paraId="2DD6DA65" w14:textId="77777777" w:rsidR="00730F43" w:rsidRDefault="00730F43" w:rsidP="00885269">
      <w:pPr>
        <w:pStyle w:val="PL"/>
        <w:rPr>
          <w:lang w:eastAsia="zh-CN"/>
        </w:rPr>
      </w:pPr>
    </w:p>
    <w:p w14:paraId="26852FC5" w14:textId="77777777" w:rsidR="00730F43" w:rsidRDefault="00730F43" w:rsidP="00885269">
      <w:pPr>
        <w:pStyle w:val="PL"/>
      </w:pPr>
      <w:r>
        <w:t xml:space="preserve">    delete:</w:t>
      </w:r>
    </w:p>
    <w:p w14:paraId="5E8656F1" w14:textId="77777777" w:rsidR="00730F43" w:rsidRDefault="00730F43" w:rsidP="00885269">
      <w:pPr>
        <w:pStyle w:val="PL"/>
      </w:pPr>
      <w:r>
        <w:t xml:space="preserve">      summary: Delete HSS Subscription Info</w:t>
      </w:r>
    </w:p>
    <w:p w14:paraId="62C250D9" w14:textId="77777777" w:rsidR="00730F43" w:rsidRDefault="00730F43" w:rsidP="00885269">
      <w:pPr>
        <w:pStyle w:val="PL"/>
      </w:pPr>
      <w:r>
        <w:t xml:space="preserve">      </w:t>
      </w:r>
      <w:proofErr w:type="spellStart"/>
      <w:r>
        <w:t>operationId</w:t>
      </w:r>
      <w:proofErr w:type="spellEnd"/>
      <w:r>
        <w:t xml:space="preserve">: </w:t>
      </w:r>
      <w:proofErr w:type="spellStart"/>
      <w:r>
        <w:t>RemoveHssSubscriptionsInfo</w:t>
      </w:r>
      <w:proofErr w:type="spellEnd"/>
    </w:p>
    <w:p w14:paraId="53A48F90" w14:textId="77777777" w:rsidR="00730F43" w:rsidRDefault="00730F43" w:rsidP="00885269">
      <w:pPr>
        <w:pStyle w:val="PL"/>
      </w:pPr>
      <w:r>
        <w:t xml:space="preserve">      tags:</w:t>
      </w:r>
    </w:p>
    <w:p w14:paraId="6B247561" w14:textId="77777777" w:rsidR="00730F43" w:rsidRDefault="00730F43" w:rsidP="00885269">
      <w:pPr>
        <w:pStyle w:val="PL"/>
        <w:rPr>
          <w:lang w:eastAsia="zh-CN"/>
        </w:rPr>
      </w:pPr>
      <w:r>
        <w:t xml:space="preserve">        - HSS Event Subscription Info (Document)</w:t>
      </w:r>
    </w:p>
    <w:p w14:paraId="70B803EB" w14:textId="77777777" w:rsidR="00730F43" w:rsidRDefault="00730F43" w:rsidP="00885269">
      <w:pPr>
        <w:pStyle w:val="PL"/>
      </w:pPr>
      <w:r>
        <w:t xml:space="preserve">      parameters:</w:t>
      </w:r>
    </w:p>
    <w:p w14:paraId="5E7B4DF9" w14:textId="77777777" w:rsidR="00730F43" w:rsidRDefault="00730F43" w:rsidP="00885269">
      <w:pPr>
        <w:pStyle w:val="PL"/>
      </w:pPr>
      <w:r>
        <w:t xml:space="preserve">        - name: </w:t>
      </w:r>
      <w:proofErr w:type="spellStart"/>
      <w:r>
        <w:t>ueId</w:t>
      </w:r>
      <w:proofErr w:type="spellEnd"/>
    </w:p>
    <w:p w14:paraId="3B6B302F" w14:textId="77777777" w:rsidR="00730F43" w:rsidRDefault="00730F43" w:rsidP="00885269">
      <w:pPr>
        <w:pStyle w:val="PL"/>
      </w:pPr>
      <w:r>
        <w:t xml:space="preserve">          in: path</w:t>
      </w:r>
    </w:p>
    <w:p w14:paraId="1A24560A" w14:textId="77777777" w:rsidR="00730F43" w:rsidRDefault="00730F43" w:rsidP="00885269">
      <w:pPr>
        <w:pStyle w:val="PL"/>
      </w:pPr>
      <w:r>
        <w:t xml:space="preserve">          required: true</w:t>
      </w:r>
    </w:p>
    <w:p w14:paraId="7F0584BC" w14:textId="77777777" w:rsidR="00730F43" w:rsidRDefault="00730F43" w:rsidP="00885269">
      <w:pPr>
        <w:pStyle w:val="PL"/>
      </w:pPr>
      <w:r>
        <w:t xml:space="preserve">          schema:</w:t>
      </w:r>
    </w:p>
    <w:p w14:paraId="11C22EF7" w14:textId="77777777" w:rsidR="00730F43" w:rsidRDefault="00730F43" w:rsidP="00885269">
      <w:pPr>
        <w:pStyle w:val="PL"/>
      </w:pPr>
      <w:r>
        <w:t xml:space="preserve">            $ref: 'TS29571_CommonData.yaml#/components/schemas/</w:t>
      </w:r>
      <w:proofErr w:type="spellStart"/>
      <w:r>
        <w:t>VarUeId</w:t>
      </w:r>
      <w:proofErr w:type="spellEnd"/>
      <w:r>
        <w:t>'</w:t>
      </w:r>
    </w:p>
    <w:p w14:paraId="61906736" w14:textId="77777777" w:rsidR="00730F43" w:rsidRDefault="00730F43" w:rsidP="00885269">
      <w:pPr>
        <w:pStyle w:val="PL"/>
      </w:pPr>
      <w:r>
        <w:t xml:space="preserve">        - name: </w:t>
      </w:r>
      <w:proofErr w:type="spellStart"/>
      <w:r>
        <w:t>subsId</w:t>
      </w:r>
      <w:proofErr w:type="spellEnd"/>
    </w:p>
    <w:p w14:paraId="7BD46645" w14:textId="77777777" w:rsidR="00730F43" w:rsidRDefault="00730F43" w:rsidP="00885269">
      <w:pPr>
        <w:pStyle w:val="PL"/>
      </w:pPr>
      <w:r>
        <w:t xml:space="preserve">          in: path</w:t>
      </w:r>
    </w:p>
    <w:p w14:paraId="1E64553D" w14:textId="77777777" w:rsidR="00730F43" w:rsidRDefault="00730F43" w:rsidP="00885269">
      <w:pPr>
        <w:pStyle w:val="PL"/>
      </w:pPr>
      <w:r>
        <w:t xml:space="preserve">          required: true</w:t>
      </w:r>
    </w:p>
    <w:p w14:paraId="0A26B57E" w14:textId="77777777" w:rsidR="00730F43" w:rsidRDefault="00730F43" w:rsidP="00885269">
      <w:pPr>
        <w:pStyle w:val="PL"/>
      </w:pPr>
      <w:r>
        <w:t xml:space="preserve">          schema:</w:t>
      </w:r>
    </w:p>
    <w:p w14:paraId="0A0D5C52" w14:textId="77777777" w:rsidR="00730F43" w:rsidRDefault="00730F43" w:rsidP="00885269">
      <w:pPr>
        <w:pStyle w:val="PL"/>
      </w:pPr>
      <w:r>
        <w:t xml:space="preserve">            type: string</w:t>
      </w:r>
    </w:p>
    <w:p w14:paraId="3D9B7C72" w14:textId="77777777" w:rsidR="00730F43" w:rsidRDefault="00730F43" w:rsidP="00885269">
      <w:pPr>
        <w:pStyle w:val="PL"/>
      </w:pPr>
      <w:r>
        <w:t xml:space="preserve">      responses:</w:t>
      </w:r>
    </w:p>
    <w:p w14:paraId="11020645" w14:textId="77777777" w:rsidR="00730F43" w:rsidRDefault="00730F43" w:rsidP="00885269">
      <w:pPr>
        <w:pStyle w:val="PL"/>
      </w:pPr>
      <w:r>
        <w:t xml:space="preserve">        '204':</w:t>
      </w:r>
    </w:p>
    <w:p w14:paraId="15B74B47" w14:textId="77777777" w:rsidR="00730F43" w:rsidRDefault="00730F43" w:rsidP="00885269">
      <w:pPr>
        <w:pStyle w:val="PL"/>
        <w:rPr>
          <w:lang w:eastAsia="zh-CN"/>
        </w:rPr>
      </w:pPr>
      <w:r>
        <w:t xml:space="preserve">          description: Expected response to a successful subscription removal</w:t>
      </w:r>
    </w:p>
    <w:p w14:paraId="33CF9DD6" w14:textId="77777777" w:rsidR="00730F43" w:rsidRDefault="00730F43" w:rsidP="00885269">
      <w:pPr>
        <w:pStyle w:val="PL"/>
      </w:pPr>
      <w:r>
        <w:t xml:space="preserve">        default:</w:t>
      </w:r>
    </w:p>
    <w:p w14:paraId="3EE6F9AD" w14:textId="77777777" w:rsidR="00730F43" w:rsidRDefault="00730F43" w:rsidP="00885269">
      <w:pPr>
        <w:pStyle w:val="PL"/>
        <w:rPr>
          <w:lang w:eastAsia="zh-CN"/>
        </w:rPr>
      </w:pPr>
      <w:r>
        <w:t xml:space="preserve">          $ref: 'TS29571_CommonData.yaml#/components/responses/default'</w:t>
      </w:r>
    </w:p>
    <w:p w14:paraId="3E054102" w14:textId="77777777" w:rsidR="00730F43" w:rsidRDefault="00730F43" w:rsidP="00885269">
      <w:pPr>
        <w:pStyle w:val="PL"/>
        <w:rPr>
          <w:lang w:eastAsia="zh-CN"/>
        </w:rPr>
      </w:pPr>
    </w:p>
    <w:p w14:paraId="6A9BB76D" w14:textId="77777777" w:rsidR="00730F43" w:rsidRDefault="00730F43" w:rsidP="00885269">
      <w:pPr>
        <w:pStyle w:val="PL"/>
      </w:pPr>
      <w:r>
        <w:t xml:space="preserve">    patch:</w:t>
      </w:r>
    </w:p>
    <w:p w14:paraId="72D8B84C" w14:textId="77777777" w:rsidR="00730F43" w:rsidRDefault="00730F43" w:rsidP="00885269">
      <w:pPr>
        <w:pStyle w:val="PL"/>
        <w:rPr>
          <w:lang w:eastAsia="zh-CN"/>
        </w:rPr>
      </w:pPr>
      <w:r>
        <w:t xml:space="preserve">      summary: Modify HSS Subscription Info</w:t>
      </w:r>
    </w:p>
    <w:p w14:paraId="7F23246E" w14:textId="77777777" w:rsidR="00730F43" w:rsidRDefault="00730F43" w:rsidP="00885269">
      <w:pPr>
        <w:pStyle w:val="PL"/>
      </w:pPr>
      <w:r>
        <w:t xml:space="preserve">      </w:t>
      </w:r>
      <w:proofErr w:type="spellStart"/>
      <w:r>
        <w:t>operationId</w:t>
      </w:r>
      <w:proofErr w:type="spellEnd"/>
      <w:r>
        <w:t xml:space="preserve">: </w:t>
      </w:r>
      <w:proofErr w:type="spellStart"/>
      <w:r>
        <w:t>ModifyHssSubscriptionInfo</w:t>
      </w:r>
      <w:proofErr w:type="spellEnd"/>
    </w:p>
    <w:p w14:paraId="023994AA" w14:textId="77777777" w:rsidR="00730F43" w:rsidRDefault="00730F43" w:rsidP="00885269">
      <w:pPr>
        <w:pStyle w:val="PL"/>
      </w:pPr>
      <w:r>
        <w:lastRenderedPageBreak/>
        <w:t xml:space="preserve">      tags:</w:t>
      </w:r>
    </w:p>
    <w:p w14:paraId="7608E53E" w14:textId="77777777" w:rsidR="00730F43" w:rsidRDefault="00730F43" w:rsidP="00885269">
      <w:pPr>
        <w:pStyle w:val="PL"/>
        <w:rPr>
          <w:lang w:eastAsia="zh-CN"/>
        </w:rPr>
      </w:pPr>
      <w:r>
        <w:t xml:space="preserve">        - HSS Event Subscription Info (Document)</w:t>
      </w:r>
    </w:p>
    <w:p w14:paraId="4E4F712A" w14:textId="77777777" w:rsidR="00730F43" w:rsidRDefault="00730F43" w:rsidP="00885269">
      <w:pPr>
        <w:pStyle w:val="PL"/>
      </w:pPr>
      <w:r>
        <w:t xml:space="preserve">      parameters:</w:t>
      </w:r>
    </w:p>
    <w:p w14:paraId="58B5298E" w14:textId="77777777" w:rsidR="00730F43" w:rsidRDefault="00730F43" w:rsidP="00885269">
      <w:pPr>
        <w:pStyle w:val="PL"/>
      </w:pPr>
      <w:r>
        <w:t xml:space="preserve">        - name: </w:t>
      </w:r>
      <w:proofErr w:type="spellStart"/>
      <w:r>
        <w:t>ueId</w:t>
      </w:r>
      <w:proofErr w:type="spellEnd"/>
    </w:p>
    <w:p w14:paraId="3908097F" w14:textId="77777777" w:rsidR="00730F43" w:rsidRDefault="00730F43" w:rsidP="00885269">
      <w:pPr>
        <w:pStyle w:val="PL"/>
      </w:pPr>
      <w:r>
        <w:t xml:space="preserve">          in: path</w:t>
      </w:r>
    </w:p>
    <w:p w14:paraId="04612FF9" w14:textId="77777777" w:rsidR="00730F43" w:rsidRDefault="00730F43" w:rsidP="00885269">
      <w:pPr>
        <w:pStyle w:val="PL"/>
      </w:pPr>
      <w:r>
        <w:t xml:space="preserve">          required: true</w:t>
      </w:r>
    </w:p>
    <w:p w14:paraId="1F7A06FA" w14:textId="77777777" w:rsidR="00730F43" w:rsidRDefault="00730F43" w:rsidP="00885269">
      <w:pPr>
        <w:pStyle w:val="PL"/>
      </w:pPr>
      <w:r>
        <w:t xml:space="preserve">          schema:</w:t>
      </w:r>
    </w:p>
    <w:p w14:paraId="276A5C0B" w14:textId="77777777" w:rsidR="00730F43" w:rsidRDefault="00730F43" w:rsidP="00885269">
      <w:pPr>
        <w:pStyle w:val="PL"/>
      </w:pPr>
      <w:r>
        <w:t xml:space="preserve">            $ref: 'TS29571_CommonData.yaml#/components/schemas/</w:t>
      </w:r>
      <w:proofErr w:type="spellStart"/>
      <w:r>
        <w:t>VarUeId</w:t>
      </w:r>
      <w:proofErr w:type="spellEnd"/>
      <w:r>
        <w:t>'</w:t>
      </w:r>
    </w:p>
    <w:p w14:paraId="3659E6D1" w14:textId="77777777" w:rsidR="00730F43" w:rsidRDefault="00730F43" w:rsidP="00885269">
      <w:pPr>
        <w:pStyle w:val="PL"/>
      </w:pPr>
      <w:r>
        <w:t xml:space="preserve">        - name: </w:t>
      </w:r>
      <w:proofErr w:type="spellStart"/>
      <w:r>
        <w:t>subsId</w:t>
      </w:r>
      <w:proofErr w:type="spellEnd"/>
    </w:p>
    <w:p w14:paraId="31F8AB14" w14:textId="77777777" w:rsidR="00730F43" w:rsidRDefault="00730F43" w:rsidP="00885269">
      <w:pPr>
        <w:pStyle w:val="PL"/>
      </w:pPr>
      <w:r>
        <w:t xml:space="preserve">          in: path</w:t>
      </w:r>
    </w:p>
    <w:p w14:paraId="2BC7FF39" w14:textId="77777777" w:rsidR="00730F43" w:rsidRDefault="00730F43" w:rsidP="00885269">
      <w:pPr>
        <w:pStyle w:val="PL"/>
      </w:pPr>
      <w:r>
        <w:t xml:space="preserve">          required: true</w:t>
      </w:r>
    </w:p>
    <w:p w14:paraId="32970932" w14:textId="77777777" w:rsidR="00730F43" w:rsidRDefault="00730F43" w:rsidP="00885269">
      <w:pPr>
        <w:pStyle w:val="PL"/>
      </w:pPr>
      <w:r>
        <w:t xml:space="preserve">          schema:</w:t>
      </w:r>
    </w:p>
    <w:p w14:paraId="674894AF" w14:textId="77777777" w:rsidR="00730F43" w:rsidRDefault="00730F43" w:rsidP="00885269">
      <w:pPr>
        <w:pStyle w:val="PL"/>
        <w:rPr>
          <w:lang w:eastAsia="zh-CN"/>
        </w:rPr>
      </w:pPr>
      <w:r>
        <w:t xml:space="preserve">            type: string</w:t>
      </w:r>
    </w:p>
    <w:p w14:paraId="667CEF63" w14:textId="77777777" w:rsidR="00730F43" w:rsidRDefault="00730F43" w:rsidP="00885269">
      <w:pPr>
        <w:pStyle w:val="PL"/>
      </w:pPr>
      <w:r>
        <w:t xml:space="preserve">        - name: supported-features</w:t>
      </w:r>
    </w:p>
    <w:p w14:paraId="61F8A5CB" w14:textId="77777777" w:rsidR="00730F43" w:rsidRDefault="00730F43" w:rsidP="00885269">
      <w:pPr>
        <w:pStyle w:val="PL"/>
      </w:pPr>
      <w:r>
        <w:t xml:space="preserve">          in: query</w:t>
      </w:r>
    </w:p>
    <w:p w14:paraId="1AFD4E1D" w14:textId="77777777" w:rsidR="00730F43" w:rsidRDefault="00730F43" w:rsidP="00885269">
      <w:pPr>
        <w:pStyle w:val="PL"/>
      </w:pPr>
      <w:r>
        <w:t xml:space="preserve">          description: Features required to be supported by the target NF</w:t>
      </w:r>
    </w:p>
    <w:p w14:paraId="02AA818F" w14:textId="77777777" w:rsidR="00730F43" w:rsidRDefault="00730F43" w:rsidP="00885269">
      <w:pPr>
        <w:pStyle w:val="PL"/>
      </w:pPr>
      <w:r>
        <w:t xml:space="preserve">          schema:</w:t>
      </w:r>
    </w:p>
    <w:p w14:paraId="62390850" w14:textId="77777777" w:rsidR="00730F43" w:rsidRDefault="00730F43" w:rsidP="00885269">
      <w:pPr>
        <w:pStyle w:val="PL"/>
        <w:rPr>
          <w:lang w:eastAsia="zh-CN"/>
        </w:rPr>
      </w:pPr>
      <w:r>
        <w:t xml:space="preserve">            $ref: 'TS29571_CommonData.yaml#/components/schemas/</w:t>
      </w:r>
      <w:proofErr w:type="spellStart"/>
      <w:r>
        <w:t>SupportedFeatures</w:t>
      </w:r>
      <w:proofErr w:type="spellEnd"/>
      <w:r>
        <w:t>'</w:t>
      </w:r>
    </w:p>
    <w:p w14:paraId="4100DC33" w14:textId="77777777" w:rsidR="00730F43" w:rsidRDefault="00730F43" w:rsidP="00885269">
      <w:pPr>
        <w:pStyle w:val="PL"/>
        <w:rPr>
          <w:lang w:eastAsia="zh-CN"/>
        </w:rPr>
      </w:pPr>
      <w:r>
        <w:t xml:space="preserve">      </w:t>
      </w:r>
      <w:proofErr w:type="spellStart"/>
      <w:r>
        <w:t>requestBody</w:t>
      </w:r>
      <w:proofErr w:type="spellEnd"/>
      <w:r>
        <w:t>:</w:t>
      </w:r>
    </w:p>
    <w:p w14:paraId="590C7A06" w14:textId="77777777" w:rsidR="00730F43" w:rsidRDefault="00730F43" w:rsidP="00885269">
      <w:pPr>
        <w:pStyle w:val="PL"/>
      </w:pPr>
      <w:r>
        <w:t xml:space="preserve">        content:</w:t>
      </w:r>
    </w:p>
    <w:p w14:paraId="4EB22ECA" w14:textId="77777777" w:rsidR="00730F43" w:rsidRDefault="00730F43" w:rsidP="00885269">
      <w:pPr>
        <w:pStyle w:val="PL"/>
      </w:pPr>
      <w:r>
        <w:t xml:space="preserve">          application/</w:t>
      </w:r>
      <w:proofErr w:type="spellStart"/>
      <w:r>
        <w:t>json-patch+json</w:t>
      </w:r>
      <w:proofErr w:type="spellEnd"/>
      <w:r>
        <w:t>:</w:t>
      </w:r>
    </w:p>
    <w:p w14:paraId="24B9E9D4" w14:textId="77777777" w:rsidR="00730F43" w:rsidRDefault="00730F43" w:rsidP="00885269">
      <w:pPr>
        <w:pStyle w:val="PL"/>
      </w:pPr>
      <w:r>
        <w:t xml:space="preserve">            schema:</w:t>
      </w:r>
    </w:p>
    <w:p w14:paraId="0B4C39D1" w14:textId="77777777" w:rsidR="00730F43" w:rsidRDefault="00730F43" w:rsidP="00885269">
      <w:pPr>
        <w:pStyle w:val="PL"/>
      </w:pPr>
      <w:r>
        <w:t xml:space="preserve">              type: array</w:t>
      </w:r>
    </w:p>
    <w:p w14:paraId="0652CB90" w14:textId="77777777" w:rsidR="00730F43" w:rsidRDefault="00730F43" w:rsidP="00885269">
      <w:pPr>
        <w:pStyle w:val="PL"/>
      </w:pPr>
      <w:r>
        <w:t xml:space="preserve">              items:</w:t>
      </w:r>
    </w:p>
    <w:p w14:paraId="3158157A" w14:textId="77777777" w:rsidR="00730F43" w:rsidRDefault="00730F43" w:rsidP="00885269">
      <w:pPr>
        <w:pStyle w:val="PL"/>
      </w:pPr>
      <w:r>
        <w:t xml:space="preserve">                $ref: 'TS29571_CommonData.yaml#/components/schemas/</w:t>
      </w:r>
      <w:proofErr w:type="spellStart"/>
      <w:r>
        <w:t>PatchItem</w:t>
      </w:r>
      <w:proofErr w:type="spellEnd"/>
      <w:r>
        <w:t>'</w:t>
      </w:r>
    </w:p>
    <w:p w14:paraId="1B3CABB6" w14:textId="77777777" w:rsidR="00730F43" w:rsidRDefault="00730F43" w:rsidP="00885269">
      <w:pPr>
        <w:pStyle w:val="PL"/>
      </w:pPr>
      <w:r>
        <w:t xml:space="preserve">        required: true</w:t>
      </w:r>
    </w:p>
    <w:p w14:paraId="0194160D" w14:textId="77777777" w:rsidR="00730F43" w:rsidRDefault="00730F43" w:rsidP="00885269">
      <w:pPr>
        <w:pStyle w:val="PL"/>
      </w:pPr>
      <w:r>
        <w:t xml:space="preserve">      responses:</w:t>
      </w:r>
    </w:p>
    <w:p w14:paraId="291E954A" w14:textId="77777777" w:rsidR="00730F43" w:rsidRDefault="00730F43" w:rsidP="00885269">
      <w:pPr>
        <w:pStyle w:val="PL"/>
      </w:pPr>
      <w:r>
        <w:t xml:space="preserve">        '204':</w:t>
      </w:r>
    </w:p>
    <w:p w14:paraId="155203F0" w14:textId="77777777" w:rsidR="00730F43" w:rsidRDefault="00730F43" w:rsidP="00885269">
      <w:pPr>
        <w:pStyle w:val="PL"/>
      </w:pPr>
      <w:r>
        <w:t xml:space="preserve">          description: Expected response to a valid request</w:t>
      </w:r>
    </w:p>
    <w:p w14:paraId="066DDB2E" w14:textId="77777777" w:rsidR="00730F43" w:rsidRDefault="00730F43" w:rsidP="00885269">
      <w:pPr>
        <w:pStyle w:val="PL"/>
        <w:rPr>
          <w:lang w:eastAsia="zh-CN"/>
        </w:rPr>
      </w:pPr>
      <w:r>
        <w:rPr>
          <w:lang w:eastAsia="zh-CN"/>
        </w:rPr>
        <w:t xml:space="preserve">        '200':</w:t>
      </w:r>
    </w:p>
    <w:p w14:paraId="3F7E2C65" w14:textId="77777777" w:rsidR="00730F43" w:rsidRDefault="00730F43" w:rsidP="00885269">
      <w:pPr>
        <w:pStyle w:val="PL"/>
      </w:pPr>
      <w:r>
        <w:t xml:space="preserve">          description: Expected response to a valid request</w:t>
      </w:r>
    </w:p>
    <w:p w14:paraId="6679F51F" w14:textId="77777777" w:rsidR="00730F43" w:rsidRDefault="00730F43" w:rsidP="00885269">
      <w:pPr>
        <w:pStyle w:val="PL"/>
      </w:pPr>
      <w:r>
        <w:t xml:space="preserve">          content:</w:t>
      </w:r>
    </w:p>
    <w:p w14:paraId="6FBD80EC" w14:textId="77777777" w:rsidR="00730F43" w:rsidRDefault="00730F43" w:rsidP="00885269">
      <w:pPr>
        <w:pStyle w:val="PL"/>
      </w:pPr>
      <w:r>
        <w:t xml:space="preserve">            application/</w:t>
      </w:r>
      <w:proofErr w:type="spellStart"/>
      <w:r>
        <w:t>json</w:t>
      </w:r>
      <w:proofErr w:type="spellEnd"/>
      <w:r>
        <w:t>:</w:t>
      </w:r>
    </w:p>
    <w:p w14:paraId="5407D5B2" w14:textId="77777777" w:rsidR="00730F43" w:rsidRDefault="00730F43" w:rsidP="00885269">
      <w:pPr>
        <w:pStyle w:val="PL"/>
      </w:pPr>
      <w:r>
        <w:t xml:space="preserve">              schema:</w:t>
      </w:r>
    </w:p>
    <w:p w14:paraId="4B9DE029" w14:textId="77777777" w:rsidR="00730F43" w:rsidRDefault="00730F43" w:rsidP="00885269">
      <w:pPr>
        <w:pStyle w:val="PL"/>
        <w:rPr>
          <w:lang w:eastAsia="zh-CN"/>
        </w:rPr>
      </w:pPr>
      <w:r>
        <w:t xml:space="preserve">                $ref: 'TS29571_CommonData.yaml#/components/schemas/</w:t>
      </w:r>
      <w:proofErr w:type="spellStart"/>
      <w:r>
        <w:rPr>
          <w:lang w:eastAsia="zh-CN"/>
        </w:rPr>
        <w:t>PatchResult</w:t>
      </w:r>
      <w:proofErr w:type="spellEnd"/>
      <w:r>
        <w:t>'</w:t>
      </w:r>
    </w:p>
    <w:p w14:paraId="02AD5E37" w14:textId="77777777" w:rsidR="00730F43" w:rsidRDefault="00730F43" w:rsidP="00885269">
      <w:pPr>
        <w:pStyle w:val="PL"/>
      </w:pPr>
      <w:r>
        <w:t xml:space="preserve">        '403':</w:t>
      </w:r>
    </w:p>
    <w:p w14:paraId="500404E0" w14:textId="77777777" w:rsidR="00730F43" w:rsidRDefault="00730F43" w:rsidP="00885269">
      <w:pPr>
        <w:pStyle w:val="PL"/>
      </w:pPr>
      <w:r>
        <w:t xml:space="preserve">          description: modification is rejected</w:t>
      </w:r>
    </w:p>
    <w:p w14:paraId="453BD540" w14:textId="77777777" w:rsidR="00730F43" w:rsidRDefault="00730F43" w:rsidP="00885269">
      <w:pPr>
        <w:pStyle w:val="PL"/>
      </w:pPr>
      <w:r>
        <w:t xml:space="preserve">          content:</w:t>
      </w:r>
    </w:p>
    <w:p w14:paraId="2370DADC" w14:textId="77777777" w:rsidR="00730F43" w:rsidRDefault="00730F43" w:rsidP="00885269">
      <w:pPr>
        <w:pStyle w:val="PL"/>
      </w:pPr>
      <w:r>
        <w:t xml:space="preserve">            application/</w:t>
      </w:r>
      <w:proofErr w:type="spellStart"/>
      <w:r>
        <w:t>problem+json</w:t>
      </w:r>
      <w:proofErr w:type="spellEnd"/>
      <w:r>
        <w:t>:</w:t>
      </w:r>
    </w:p>
    <w:p w14:paraId="3B88DEE6" w14:textId="77777777" w:rsidR="00730F43" w:rsidRDefault="00730F43" w:rsidP="00885269">
      <w:pPr>
        <w:pStyle w:val="PL"/>
      </w:pPr>
      <w:r>
        <w:t xml:space="preserve">              schema:</w:t>
      </w:r>
    </w:p>
    <w:p w14:paraId="0CDBE125" w14:textId="77777777" w:rsidR="00730F43" w:rsidRDefault="00730F43" w:rsidP="00885269">
      <w:pPr>
        <w:pStyle w:val="PL"/>
      </w:pPr>
      <w:r>
        <w:t xml:space="preserve">                $ref: 'TS29571_CommonData.yaml#/components/schemas/</w:t>
      </w:r>
      <w:proofErr w:type="spellStart"/>
      <w:r>
        <w:t>ProblemDetails</w:t>
      </w:r>
      <w:proofErr w:type="spellEnd"/>
      <w:r>
        <w:t>'</w:t>
      </w:r>
    </w:p>
    <w:p w14:paraId="6A58F5C5" w14:textId="77777777" w:rsidR="00730F43" w:rsidRDefault="00730F43" w:rsidP="00885269">
      <w:pPr>
        <w:pStyle w:val="PL"/>
        <w:rPr>
          <w:lang w:eastAsia="zh-CN"/>
        </w:rPr>
      </w:pPr>
      <w:r>
        <w:t xml:space="preserve">        default:</w:t>
      </w:r>
    </w:p>
    <w:p w14:paraId="71D982A5" w14:textId="77777777" w:rsidR="00730F43" w:rsidRDefault="00730F43" w:rsidP="00885269">
      <w:pPr>
        <w:pStyle w:val="PL"/>
        <w:rPr>
          <w:lang w:eastAsia="zh-CN"/>
        </w:rPr>
      </w:pPr>
      <w:r>
        <w:t xml:space="preserve">          $ref: 'TS29571_CommonData.yaml#/components/responses/default'</w:t>
      </w:r>
    </w:p>
    <w:p w14:paraId="4075EC5A" w14:textId="77777777" w:rsidR="00730F43" w:rsidRDefault="00730F43" w:rsidP="00885269">
      <w:pPr>
        <w:pStyle w:val="PL"/>
        <w:rPr>
          <w:lang w:eastAsia="zh-CN"/>
        </w:rPr>
      </w:pPr>
    </w:p>
    <w:p w14:paraId="06F90EA4" w14:textId="77777777" w:rsidR="00730F43" w:rsidRDefault="00730F43" w:rsidP="00885269">
      <w:pPr>
        <w:pStyle w:val="PL"/>
      </w:pPr>
      <w:r>
        <w:t xml:space="preserve">    get:</w:t>
      </w:r>
    </w:p>
    <w:p w14:paraId="1BB36A2B" w14:textId="77777777" w:rsidR="00730F43" w:rsidRDefault="00730F43" w:rsidP="00885269">
      <w:pPr>
        <w:pStyle w:val="PL"/>
      </w:pPr>
      <w:r>
        <w:t xml:space="preserve">      summary: Retrieve HSS Subscription Info</w:t>
      </w:r>
    </w:p>
    <w:p w14:paraId="4CFCBD20" w14:textId="77777777" w:rsidR="00730F43" w:rsidRDefault="00730F43" w:rsidP="00885269">
      <w:pPr>
        <w:pStyle w:val="PL"/>
      </w:pPr>
      <w:r>
        <w:t xml:space="preserve">      </w:t>
      </w:r>
      <w:proofErr w:type="spellStart"/>
      <w:r>
        <w:t>operationId</w:t>
      </w:r>
      <w:proofErr w:type="spellEnd"/>
      <w:r>
        <w:t xml:space="preserve">: </w:t>
      </w:r>
      <w:proofErr w:type="spellStart"/>
      <w:r>
        <w:t>GetHssSubscriptionInfo</w:t>
      </w:r>
      <w:proofErr w:type="spellEnd"/>
    </w:p>
    <w:p w14:paraId="16F055BC" w14:textId="77777777" w:rsidR="00730F43" w:rsidRDefault="00730F43" w:rsidP="00885269">
      <w:pPr>
        <w:pStyle w:val="PL"/>
      </w:pPr>
      <w:r>
        <w:t xml:space="preserve">      tags:</w:t>
      </w:r>
    </w:p>
    <w:p w14:paraId="1D15D05C" w14:textId="77777777" w:rsidR="00730F43" w:rsidRDefault="00730F43" w:rsidP="00885269">
      <w:pPr>
        <w:pStyle w:val="PL"/>
        <w:rPr>
          <w:lang w:eastAsia="zh-CN"/>
        </w:rPr>
      </w:pPr>
      <w:r>
        <w:t xml:space="preserve">        - HSS Event Subscription Info (Document)</w:t>
      </w:r>
    </w:p>
    <w:p w14:paraId="68E722B3" w14:textId="77777777" w:rsidR="00730F43" w:rsidRDefault="00730F43" w:rsidP="00885269">
      <w:pPr>
        <w:pStyle w:val="PL"/>
      </w:pPr>
      <w:r>
        <w:t xml:space="preserve">      parameters:</w:t>
      </w:r>
    </w:p>
    <w:p w14:paraId="062B1F99" w14:textId="77777777" w:rsidR="00730F43" w:rsidRDefault="00730F43" w:rsidP="00885269">
      <w:pPr>
        <w:pStyle w:val="PL"/>
      </w:pPr>
      <w:r>
        <w:t xml:space="preserve">        - name: </w:t>
      </w:r>
      <w:proofErr w:type="spellStart"/>
      <w:r>
        <w:t>ueId</w:t>
      </w:r>
      <w:proofErr w:type="spellEnd"/>
    </w:p>
    <w:p w14:paraId="3F67D9A5" w14:textId="77777777" w:rsidR="00730F43" w:rsidRDefault="00730F43" w:rsidP="00885269">
      <w:pPr>
        <w:pStyle w:val="PL"/>
      </w:pPr>
      <w:r>
        <w:t xml:space="preserve">          in: path</w:t>
      </w:r>
    </w:p>
    <w:p w14:paraId="0E15571A" w14:textId="77777777" w:rsidR="00730F43" w:rsidRDefault="00730F43" w:rsidP="00885269">
      <w:pPr>
        <w:pStyle w:val="PL"/>
      </w:pPr>
      <w:r>
        <w:t xml:space="preserve">          required: true</w:t>
      </w:r>
    </w:p>
    <w:p w14:paraId="63BB30D9" w14:textId="77777777" w:rsidR="00730F43" w:rsidRDefault="00730F43" w:rsidP="00885269">
      <w:pPr>
        <w:pStyle w:val="PL"/>
      </w:pPr>
      <w:r>
        <w:t xml:space="preserve">          schema:</w:t>
      </w:r>
    </w:p>
    <w:p w14:paraId="1F4DDBB6" w14:textId="77777777" w:rsidR="00730F43" w:rsidRDefault="00730F43" w:rsidP="00885269">
      <w:pPr>
        <w:pStyle w:val="PL"/>
      </w:pPr>
      <w:r>
        <w:t xml:space="preserve">            $ref: 'TS29571_CommonData.yaml#/components/schemas/</w:t>
      </w:r>
      <w:proofErr w:type="spellStart"/>
      <w:r>
        <w:t>VarUeId</w:t>
      </w:r>
      <w:proofErr w:type="spellEnd"/>
      <w:r>
        <w:t>'</w:t>
      </w:r>
    </w:p>
    <w:p w14:paraId="08F297A8" w14:textId="77777777" w:rsidR="00730F43" w:rsidRDefault="00730F43" w:rsidP="00885269">
      <w:pPr>
        <w:pStyle w:val="PL"/>
      </w:pPr>
      <w:r>
        <w:t xml:space="preserve">        - name: </w:t>
      </w:r>
      <w:proofErr w:type="spellStart"/>
      <w:r>
        <w:t>subsId</w:t>
      </w:r>
      <w:proofErr w:type="spellEnd"/>
    </w:p>
    <w:p w14:paraId="5DB0C6E5" w14:textId="77777777" w:rsidR="00730F43" w:rsidRDefault="00730F43" w:rsidP="00885269">
      <w:pPr>
        <w:pStyle w:val="PL"/>
      </w:pPr>
      <w:r>
        <w:t xml:space="preserve">          in: path</w:t>
      </w:r>
    </w:p>
    <w:p w14:paraId="61CB283D" w14:textId="77777777" w:rsidR="00730F43" w:rsidRDefault="00730F43" w:rsidP="00885269">
      <w:pPr>
        <w:pStyle w:val="PL"/>
      </w:pPr>
      <w:r>
        <w:t xml:space="preserve">          required: true</w:t>
      </w:r>
    </w:p>
    <w:p w14:paraId="49D39F53" w14:textId="77777777" w:rsidR="00730F43" w:rsidRDefault="00730F43" w:rsidP="00885269">
      <w:pPr>
        <w:pStyle w:val="PL"/>
      </w:pPr>
      <w:r>
        <w:t xml:space="preserve">          schema:</w:t>
      </w:r>
    </w:p>
    <w:p w14:paraId="569413F5" w14:textId="77777777" w:rsidR="00730F43" w:rsidRDefault="00730F43" w:rsidP="00885269">
      <w:pPr>
        <w:pStyle w:val="PL"/>
      </w:pPr>
      <w:r>
        <w:t xml:space="preserve">            type: string</w:t>
      </w:r>
    </w:p>
    <w:p w14:paraId="09CE91EC" w14:textId="77777777" w:rsidR="00730F43" w:rsidRDefault="00730F43" w:rsidP="00885269">
      <w:pPr>
        <w:pStyle w:val="PL"/>
      </w:pPr>
      <w:r>
        <w:t xml:space="preserve">      responses:</w:t>
      </w:r>
    </w:p>
    <w:p w14:paraId="54C0BE22" w14:textId="77777777" w:rsidR="00730F43" w:rsidRDefault="00730F43" w:rsidP="00885269">
      <w:pPr>
        <w:pStyle w:val="PL"/>
      </w:pPr>
      <w:r>
        <w:t xml:space="preserve">        '200':</w:t>
      </w:r>
    </w:p>
    <w:p w14:paraId="014B0F6C" w14:textId="77777777" w:rsidR="00730F43" w:rsidRDefault="00730F43" w:rsidP="00885269">
      <w:pPr>
        <w:pStyle w:val="PL"/>
      </w:pPr>
      <w:r>
        <w:t xml:space="preserve">          description: OK</w:t>
      </w:r>
    </w:p>
    <w:p w14:paraId="379B5962" w14:textId="77777777" w:rsidR="00730F43" w:rsidRDefault="00730F43" w:rsidP="00885269">
      <w:pPr>
        <w:pStyle w:val="PL"/>
      </w:pPr>
      <w:r>
        <w:t xml:space="preserve">          content:</w:t>
      </w:r>
    </w:p>
    <w:p w14:paraId="5DC0D274" w14:textId="77777777" w:rsidR="00730F43" w:rsidRDefault="00730F43" w:rsidP="00885269">
      <w:pPr>
        <w:pStyle w:val="PL"/>
      </w:pPr>
      <w:r>
        <w:t xml:space="preserve">            application/</w:t>
      </w:r>
      <w:proofErr w:type="spellStart"/>
      <w:r>
        <w:t>json</w:t>
      </w:r>
      <w:proofErr w:type="spellEnd"/>
      <w:r>
        <w:t>:</w:t>
      </w:r>
    </w:p>
    <w:p w14:paraId="495686E1" w14:textId="77777777" w:rsidR="00730F43" w:rsidRDefault="00730F43" w:rsidP="00885269">
      <w:pPr>
        <w:pStyle w:val="PL"/>
      </w:pPr>
      <w:r>
        <w:t xml:space="preserve">              schema:</w:t>
      </w:r>
    </w:p>
    <w:p w14:paraId="17813E4E" w14:textId="77777777" w:rsidR="00730F43" w:rsidRDefault="00730F43" w:rsidP="00885269">
      <w:pPr>
        <w:pStyle w:val="PL"/>
      </w:pPr>
      <w:r>
        <w:t xml:space="preserve">                $ref: '#/components/schemas/</w:t>
      </w:r>
      <w:proofErr w:type="spellStart"/>
      <w:r>
        <w:t>SmfSubscriptionInfo</w:t>
      </w:r>
      <w:proofErr w:type="spellEnd"/>
      <w:r>
        <w:t>'</w:t>
      </w:r>
    </w:p>
    <w:p w14:paraId="544004A3" w14:textId="77777777" w:rsidR="00730F43" w:rsidRDefault="00730F43" w:rsidP="00885269">
      <w:pPr>
        <w:pStyle w:val="PL"/>
        <w:rPr>
          <w:lang w:eastAsia="zh-CN"/>
        </w:rPr>
      </w:pPr>
      <w:r>
        <w:t xml:space="preserve">        default:</w:t>
      </w:r>
    </w:p>
    <w:p w14:paraId="36FEB3F0" w14:textId="77777777" w:rsidR="00730F43" w:rsidRDefault="00730F43" w:rsidP="00885269">
      <w:pPr>
        <w:pStyle w:val="PL"/>
        <w:rPr>
          <w:lang w:eastAsia="zh-CN"/>
        </w:rPr>
      </w:pPr>
      <w:r>
        <w:t xml:space="preserve">          $ref: 'TS29571_CommonData.yaml#/components/responses/default'</w:t>
      </w:r>
    </w:p>
    <w:p w14:paraId="33FE5555" w14:textId="77777777" w:rsidR="00730F43" w:rsidRPr="00853340" w:rsidRDefault="00730F43" w:rsidP="00885269">
      <w:pPr>
        <w:pStyle w:val="PL"/>
        <w:rPr>
          <w:lang w:eastAsia="zh-CN"/>
        </w:rPr>
      </w:pPr>
    </w:p>
    <w:p w14:paraId="11338B78" w14:textId="77777777" w:rsidR="007C4061" w:rsidRPr="00533C32" w:rsidRDefault="007C4061" w:rsidP="00885269">
      <w:pPr>
        <w:pStyle w:val="PL"/>
      </w:pPr>
      <w:r w:rsidRPr="00533C32">
        <w:rPr>
          <w:lang w:eastAsia="zh-CN"/>
        </w:rPr>
        <w:t xml:space="preserve">  </w:t>
      </w:r>
      <w:r w:rsidRPr="00533C32">
        <w:t>/subscription-data/group-data/{</w:t>
      </w:r>
      <w:proofErr w:type="spellStart"/>
      <w:r w:rsidRPr="00533C32">
        <w:t>ueGroupId</w:t>
      </w:r>
      <w:proofErr w:type="spellEnd"/>
      <w:r w:rsidRPr="00533C32">
        <w:t>}/</w:t>
      </w:r>
      <w:proofErr w:type="spellStart"/>
      <w:r w:rsidRPr="00533C32">
        <w:t>ee</w:t>
      </w:r>
      <w:proofErr w:type="spellEnd"/>
      <w:r w:rsidRPr="00533C32">
        <w:t>-subscriptions:</w:t>
      </w:r>
    </w:p>
    <w:p w14:paraId="017A45AD" w14:textId="77777777" w:rsidR="007C4061" w:rsidRPr="00533C32" w:rsidRDefault="007C4061" w:rsidP="00885269">
      <w:pPr>
        <w:pStyle w:val="PL"/>
      </w:pPr>
      <w:r w:rsidRPr="00533C32">
        <w:t xml:space="preserve">    get:</w:t>
      </w:r>
    </w:p>
    <w:p w14:paraId="4ACFB179" w14:textId="77777777" w:rsidR="007C4061" w:rsidRPr="00533C32" w:rsidRDefault="007C4061" w:rsidP="00885269">
      <w:pPr>
        <w:pStyle w:val="PL"/>
      </w:pPr>
      <w:r w:rsidRPr="00533C32">
        <w:t xml:space="preserve">      summary: Retrieves the </w:t>
      </w:r>
      <w:proofErr w:type="spellStart"/>
      <w:r w:rsidRPr="00533C32">
        <w:t>ee</w:t>
      </w:r>
      <w:proofErr w:type="spellEnd"/>
      <w:r w:rsidRPr="00533C32">
        <w:t xml:space="preserve"> subscriptions of a group of UEs or any UE</w:t>
      </w:r>
    </w:p>
    <w:p w14:paraId="1CD84E92"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QueryEeGroupSubscriptions</w:t>
      </w:r>
      <w:proofErr w:type="spellEnd"/>
    </w:p>
    <w:p w14:paraId="314AED4A" w14:textId="77777777" w:rsidR="007C4061" w:rsidRPr="00533C32" w:rsidRDefault="007C4061" w:rsidP="00885269">
      <w:pPr>
        <w:pStyle w:val="PL"/>
      </w:pPr>
      <w:r w:rsidRPr="00533C32">
        <w:lastRenderedPageBreak/>
        <w:t xml:space="preserve">      tags:</w:t>
      </w:r>
    </w:p>
    <w:p w14:paraId="227DF6D8" w14:textId="77777777" w:rsidR="007C4061" w:rsidRPr="00533C32" w:rsidRDefault="007C4061" w:rsidP="00885269">
      <w:pPr>
        <w:pStyle w:val="PL"/>
      </w:pPr>
      <w:r w:rsidRPr="00533C32">
        <w:t xml:space="preserve">        - Event Exposure Group Subscriptions (Collection)</w:t>
      </w:r>
    </w:p>
    <w:p w14:paraId="55737078" w14:textId="77777777" w:rsidR="007C4061" w:rsidRPr="00533C32" w:rsidRDefault="007C4061" w:rsidP="00885269">
      <w:pPr>
        <w:pStyle w:val="PL"/>
      </w:pPr>
      <w:r w:rsidRPr="00533C32">
        <w:t xml:space="preserve">      parameters:</w:t>
      </w:r>
    </w:p>
    <w:p w14:paraId="48AE87AE" w14:textId="77777777" w:rsidR="007C4061" w:rsidRPr="00533C32" w:rsidRDefault="007C4061" w:rsidP="00885269">
      <w:pPr>
        <w:pStyle w:val="PL"/>
      </w:pPr>
      <w:r w:rsidRPr="00533C32">
        <w:t xml:space="preserve">        - name: </w:t>
      </w:r>
      <w:proofErr w:type="spellStart"/>
      <w:r w:rsidRPr="00533C32">
        <w:t>ueGroupId</w:t>
      </w:r>
      <w:proofErr w:type="spellEnd"/>
    </w:p>
    <w:p w14:paraId="6A98011D" w14:textId="77777777" w:rsidR="007C4061" w:rsidRPr="00533C32" w:rsidRDefault="007C4061" w:rsidP="00885269">
      <w:pPr>
        <w:pStyle w:val="PL"/>
      </w:pPr>
      <w:r w:rsidRPr="00533C32">
        <w:t xml:space="preserve">          in: path</w:t>
      </w:r>
    </w:p>
    <w:p w14:paraId="646FACBF" w14:textId="77777777" w:rsidR="007C4061" w:rsidRPr="00533C32" w:rsidRDefault="007C4061" w:rsidP="00885269">
      <w:pPr>
        <w:pStyle w:val="PL"/>
      </w:pPr>
      <w:r w:rsidRPr="00533C32">
        <w:t xml:space="preserve">          description: Group of UEs or any UE</w:t>
      </w:r>
    </w:p>
    <w:p w14:paraId="2B42F4DA" w14:textId="77777777" w:rsidR="007C4061" w:rsidRPr="00533C32" w:rsidRDefault="007C4061" w:rsidP="00885269">
      <w:pPr>
        <w:pStyle w:val="PL"/>
      </w:pPr>
      <w:r w:rsidRPr="00533C32">
        <w:t xml:space="preserve">          required: true</w:t>
      </w:r>
    </w:p>
    <w:p w14:paraId="42B82464" w14:textId="77777777" w:rsidR="007C4061" w:rsidRPr="00533C32" w:rsidRDefault="007C4061" w:rsidP="00885269">
      <w:pPr>
        <w:pStyle w:val="PL"/>
      </w:pPr>
      <w:r w:rsidRPr="00533C32">
        <w:t xml:space="preserve">          schema:</w:t>
      </w:r>
    </w:p>
    <w:p w14:paraId="2D58D7F6" w14:textId="77777777" w:rsidR="007C4061" w:rsidRPr="00533C32" w:rsidRDefault="007C4061" w:rsidP="00885269">
      <w:pPr>
        <w:pStyle w:val="PL"/>
      </w:pPr>
      <w:r w:rsidRPr="00533C32">
        <w:t xml:space="preserve">              $ref: '#/components/schemas/</w:t>
      </w:r>
      <w:proofErr w:type="spellStart"/>
      <w:r w:rsidRPr="00533C32">
        <w:t>VarUeGroupId</w:t>
      </w:r>
      <w:proofErr w:type="spellEnd"/>
      <w:r w:rsidRPr="00533C32">
        <w:t>'</w:t>
      </w:r>
    </w:p>
    <w:p w14:paraId="4461C4B8" w14:textId="77777777" w:rsidR="007C4061" w:rsidRPr="00533C32" w:rsidRDefault="007C4061" w:rsidP="00885269">
      <w:pPr>
        <w:pStyle w:val="PL"/>
      </w:pPr>
      <w:r w:rsidRPr="00533C32">
        <w:t xml:space="preserve">        - name: supported-features</w:t>
      </w:r>
    </w:p>
    <w:p w14:paraId="75C4A434" w14:textId="77777777" w:rsidR="007C4061" w:rsidRPr="00533C32" w:rsidRDefault="007C4061" w:rsidP="00885269">
      <w:pPr>
        <w:pStyle w:val="PL"/>
      </w:pPr>
      <w:r w:rsidRPr="00533C32">
        <w:t xml:space="preserve">          in: query</w:t>
      </w:r>
    </w:p>
    <w:p w14:paraId="13DC452C" w14:textId="77777777" w:rsidR="007C4061" w:rsidRPr="00533C32" w:rsidRDefault="007C4061" w:rsidP="00885269">
      <w:pPr>
        <w:pStyle w:val="PL"/>
      </w:pPr>
      <w:r w:rsidRPr="00533C32">
        <w:t xml:space="preserve">          description: Supported Features</w:t>
      </w:r>
    </w:p>
    <w:p w14:paraId="04565A37" w14:textId="77777777" w:rsidR="007C4061" w:rsidRPr="00533C32" w:rsidRDefault="007C4061" w:rsidP="00885269">
      <w:pPr>
        <w:pStyle w:val="PL"/>
      </w:pPr>
      <w:r w:rsidRPr="00533C32">
        <w:t xml:space="preserve">          schema:</w:t>
      </w:r>
    </w:p>
    <w:p w14:paraId="7FCFB06A"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5DAFDACD" w14:textId="77777777" w:rsidR="007C4061" w:rsidRPr="00533C32" w:rsidRDefault="007C4061" w:rsidP="00885269">
      <w:pPr>
        <w:pStyle w:val="PL"/>
      </w:pPr>
      <w:r w:rsidRPr="00533C32">
        <w:t xml:space="preserve">      responses:</w:t>
      </w:r>
    </w:p>
    <w:p w14:paraId="3E69D3E6" w14:textId="77777777" w:rsidR="007C4061" w:rsidRPr="00533C32" w:rsidRDefault="007C4061" w:rsidP="00885269">
      <w:pPr>
        <w:pStyle w:val="PL"/>
      </w:pPr>
      <w:r w:rsidRPr="00533C32">
        <w:t xml:space="preserve">        '200':</w:t>
      </w:r>
    </w:p>
    <w:p w14:paraId="7CF2E7D5" w14:textId="77777777" w:rsidR="007C4061" w:rsidRPr="00533C32" w:rsidRDefault="007C4061" w:rsidP="00885269">
      <w:pPr>
        <w:pStyle w:val="PL"/>
      </w:pPr>
      <w:r w:rsidRPr="00533C32">
        <w:t xml:space="preserve">          description: Expected response to a valid request</w:t>
      </w:r>
    </w:p>
    <w:p w14:paraId="0DB4C8F3" w14:textId="77777777" w:rsidR="007C4061" w:rsidRPr="00533C32" w:rsidRDefault="007C4061" w:rsidP="00885269">
      <w:pPr>
        <w:pStyle w:val="PL"/>
      </w:pPr>
      <w:r w:rsidRPr="00533C32">
        <w:t xml:space="preserve">          content:</w:t>
      </w:r>
    </w:p>
    <w:p w14:paraId="6B8DBB69"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375BA0A2" w14:textId="77777777" w:rsidR="007C4061" w:rsidRPr="00533C32" w:rsidRDefault="007C4061" w:rsidP="00885269">
      <w:pPr>
        <w:pStyle w:val="PL"/>
      </w:pPr>
      <w:r w:rsidRPr="00533C32">
        <w:t xml:space="preserve">              schema:</w:t>
      </w:r>
    </w:p>
    <w:p w14:paraId="512E397F" w14:textId="77777777" w:rsidR="007C4061" w:rsidRPr="00533C32" w:rsidRDefault="007C4061" w:rsidP="00885269">
      <w:pPr>
        <w:pStyle w:val="PL"/>
      </w:pPr>
      <w:r w:rsidRPr="00533C32">
        <w:t xml:space="preserve">               type: array</w:t>
      </w:r>
    </w:p>
    <w:p w14:paraId="7560A463" w14:textId="77777777" w:rsidR="007C4061" w:rsidRPr="00533C32" w:rsidRDefault="007C4061" w:rsidP="00885269">
      <w:pPr>
        <w:pStyle w:val="PL"/>
      </w:pPr>
      <w:r w:rsidRPr="00533C32">
        <w:t xml:space="preserve">               items:</w:t>
      </w:r>
    </w:p>
    <w:p w14:paraId="178F4F58"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6FE3B3AA" w14:textId="77777777" w:rsidR="007C4061" w:rsidRDefault="007C4061" w:rsidP="00885269">
      <w:pPr>
        <w:pStyle w:val="PL"/>
        <w:rPr>
          <w:lang w:eastAsia="zh-CN"/>
        </w:rPr>
      </w:pPr>
      <w:r w:rsidRPr="00533C32">
        <w:t xml:space="preserve">        default:</w:t>
      </w:r>
    </w:p>
    <w:p w14:paraId="0D7072A7"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DEB27BE" w14:textId="77777777" w:rsidR="00810BBA" w:rsidRDefault="00810BBA" w:rsidP="00885269">
      <w:pPr>
        <w:pStyle w:val="PL"/>
        <w:rPr>
          <w:lang w:eastAsia="zh-CN"/>
        </w:rPr>
      </w:pPr>
    </w:p>
    <w:p w14:paraId="31606AE8" w14:textId="77777777" w:rsidR="007C4061" w:rsidRPr="00533C32" w:rsidRDefault="007C4061" w:rsidP="00885269">
      <w:pPr>
        <w:pStyle w:val="PL"/>
      </w:pPr>
      <w:r w:rsidRPr="00533C32">
        <w:t xml:space="preserve">    post:</w:t>
      </w:r>
    </w:p>
    <w:p w14:paraId="5AF219AD" w14:textId="77777777" w:rsidR="007C4061" w:rsidRPr="00533C32" w:rsidRDefault="007C4061" w:rsidP="00885269">
      <w:pPr>
        <w:pStyle w:val="PL"/>
      </w:pPr>
      <w:r w:rsidRPr="00533C32">
        <w:t xml:space="preserve">      summary: Create individual EE subscription for a group of UEs or any UE</w:t>
      </w:r>
    </w:p>
    <w:p w14:paraId="14CFE20F"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CreateEeGroupSubscriptions</w:t>
      </w:r>
      <w:proofErr w:type="spellEnd"/>
    </w:p>
    <w:p w14:paraId="0620159F" w14:textId="77777777" w:rsidR="007C4061" w:rsidRPr="00533C32" w:rsidRDefault="007C4061" w:rsidP="00885269">
      <w:pPr>
        <w:pStyle w:val="PL"/>
      </w:pPr>
      <w:r w:rsidRPr="00533C32">
        <w:t xml:space="preserve">      tags:</w:t>
      </w:r>
    </w:p>
    <w:p w14:paraId="17EA22C5" w14:textId="77777777" w:rsidR="007C4061" w:rsidRPr="00533C32" w:rsidRDefault="007C4061" w:rsidP="00885269">
      <w:pPr>
        <w:pStyle w:val="PL"/>
      </w:pPr>
      <w:r w:rsidRPr="00533C32">
        <w:t xml:space="preserve">        - Event Exposure Group Subscriptions (Collection)</w:t>
      </w:r>
    </w:p>
    <w:p w14:paraId="0C44A747" w14:textId="77777777" w:rsidR="007C4061" w:rsidRPr="00533C32" w:rsidRDefault="007C4061" w:rsidP="00885269">
      <w:pPr>
        <w:pStyle w:val="PL"/>
      </w:pPr>
      <w:r w:rsidRPr="00533C32">
        <w:t xml:space="preserve">      parameters:</w:t>
      </w:r>
    </w:p>
    <w:p w14:paraId="40D1FBC0" w14:textId="77777777" w:rsidR="007C4061" w:rsidRPr="00533C32" w:rsidRDefault="007C4061" w:rsidP="00885269">
      <w:pPr>
        <w:pStyle w:val="PL"/>
      </w:pPr>
      <w:r w:rsidRPr="00533C32">
        <w:t xml:space="preserve">        - name: </w:t>
      </w:r>
      <w:proofErr w:type="spellStart"/>
      <w:r w:rsidRPr="00533C32">
        <w:t>ueGroupId</w:t>
      </w:r>
      <w:proofErr w:type="spellEnd"/>
    </w:p>
    <w:p w14:paraId="52B3CDFD" w14:textId="77777777" w:rsidR="007C4061" w:rsidRPr="00533C32" w:rsidRDefault="007C4061" w:rsidP="00885269">
      <w:pPr>
        <w:pStyle w:val="PL"/>
      </w:pPr>
      <w:r w:rsidRPr="00533C32">
        <w:t xml:space="preserve">          in: path</w:t>
      </w:r>
    </w:p>
    <w:p w14:paraId="56F24990" w14:textId="77777777" w:rsidR="007C4061" w:rsidRPr="00533C32" w:rsidRDefault="007C4061" w:rsidP="00885269">
      <w:pPr>
        <w:pStyle w:val="PL"/>
      </w:pPr>
      <w:r w:rsidRPr="00533C32">
        <w:t xml:space="preserve">          description: Group of UEs or any UE</w:t>
      </w:r>
    </w:p>
    <w:p w14:paraId="27FCED4F" w14:textId="77777777" w:rsidR="007C4061" w:rsidRPr="00533C32" w:rsidRDefault="007C4061" w:rsidP="00885269">
      <w:pPr>
        <w:pStyle w:val="PL"/>
      </w:pPr>
      <w:r w:rsidRPr="00533C32">
        <w:t xml:space="preserve">          required: true</w:t>
      </w:r>
    </w:p>
    <w:p w14:paraId="2D28BAEE" w14:textId="77777777" w:rsidR="007C4061" w:rsidRPr="00533C32" w:rsidRDefault="007C4061" w:rsidP="00885269">
      <w:pPr>
        <w:pStyle w:val="PL"/>
      </w:pPr>
      <w:r w:rsidRPr="00533C32">
        <w:t xml:space="preserve">          schema:</w:t>
      </w:r>
    </w:p>
    <w:p w14:paraId="0E97FE07" w14:textId="77777777" w:rsidR="007C4061" w:rsidRPr="00533C32" w:rsidRDefault="007C4061" w:rsidP="00885269">
      <w:pPr>
        <w:pStyle w:val="PL"/>
      </w:pPr>
      <w:r w:rsidRPr="00533C32">
        <w:t xml:space="preserve">              $ref: '#/components/schemas/</w:t>
      </w:r>
      <w:proofErr w:type="spellStart"/>
      <w:r w:rsidRPr="00533C32">
        <w:t>VarUeGroupId</w:t>
      </w:r>
      <w:proofErr w:type="spellEnd"/>
      <w:r w:rsidRPr="00533C32">
        <w:t>'</w:t>
      </w:r>
    </w:p>
    <w:p w14:paraId="77F9038B"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2709E3C2" w14:textId="77777777" w:rsidR="007C4061" w:rsidRPr="00533C32" w:rsidRDefault="007C4061" w:rsidP="00885269">
      <w:pPr>
        <w:pStyle w:val="PL"/>
      </w:pPr>
      <w:r w:rsidRPr="00533C32">
        <w:t xml:space="preserve">        content:</w:t>
      </w:r>
    </w:p>
    <w:p w14:paraId="4173517C"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009CAE2" w14:textId="77777777" w:rsidR="007C4061" w:rsidRPr="00533C32" w:rsidRDefault="007C4061" w:rsidP="00885269">
      <w:pPr>
        <w:pStyle w:val="PL"/>
      </w:pPr>
      <w:r w:rsidRPr="00533C32">
        <w:t xml:space="preserve">            schema:</w:t>
      </w:r>
    </w:p>
    <w:p w14:paraId="12B8E27F"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59D5E3ED" w14:textId="77777777" w:rsidR="007C4061" w:rsidRPr="00533C32" w:rsidRDefault="007C4061" w:rsidP="00885269">
      <w:pPr>
        <w:pStyle w:val="PL"/>
      </w:pPr>
      <w:r w:rsidRPr="00533C32">
        <w:t xml:space="preserve">        required: true</w:t>
      </w:r>
    </w:p>
    <w:p w14:paraId="7D95CEA8" w14:textId="77777777" w:rsidR="007C4061" w:rsidRPr="00533C32" w:rsidRDefault="007C4061" w:rsidP="00885269">
      <w:pPr>
        <w:pStyle w:val="PL"/>
      </w:pPr>
      <w:r w:rsidRPr="00533C32">
        <w:t xml:space="preserve">      responses:</w:t>
      </w:r>
    </w:p>
    <w:p w14:paraId="77260FAB" w14:textId="77777777" w:rsidR="007C4061" w:rsidRPr="00533C32" w:rsidRDefault="007C4061" w:rsidP="00885269">
      <w:pPr>
        <w:pStyle w:val="PL"/>
      </w:pPr>
      <w:r w:rsidRPr="00533C32">
        <w:t xml:space="preserve">        '201':</w:t>
      </w:r>
    </w:p>
    <w:p w14:paraId="0A341114" w14:textId="77777777" w:rsidR="007C4061" w:rsidRPr="00533C32" w:rsidRDefault="007C4061" w:rsidP="00885269">
      <w:pPr>
        <w:pStyle w:val="PL"/>
      </w:pPr>
      <w:r w:rsidRPr="00533C32">
        <w:t xml:space="preserve">          description: Expected response to a valid request</w:t>
      </w:r>
    </w:p>
    <w:p w14:paraId="0A7FECC8" w14:textId="77777777" w:rsidR="007C4061" w:rsidRPr="00533C32" w:rsidRDefault="007C4061" w:rsidP="00885269">
      <w:pPr>
        <w:pStyle w:val="PL"/>
      </w:pPr>
      <w:r w:rsidRPr="00533C32">
        <w:t xml:space="preserve">          content:</w:t>
      </w:r>
    </w:p>
    <w:p w14:paraId="68AB7731"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5087808" w14:textId="77777777" w:rsidR="007C4061" w:rsidRPr="00533C32" w:rsidRDefault="007C4061" w:rsidP="00885269">
      <w:pPr>
        <w:pStyle w:val="PL"/>
      </w:pPr>
      <w:r w:rsidRPr="00533C32">
        <w:t xml:space="preserve">              schema:</w:t>
      </w:r>
    </w:p>
    <w:p w14:paraId="00F18D99"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4DD1CD05" w14:textId="77777777" w:rsidR="007C4061" w:rsidRPr="00533C32" w:rsidRDefault="007C4061" w:rsidP="00885269">
      <w:pPr>
        <w:pStyle w:val="PL"/>
      </w:pPr>
      <w:r w:rsidRPr="00533C32">
        <w:t xml:space="preserve">          headers:</w:t>
      </w:r>
    </w:p>
    <w:p w14:paraId="04B319A1" w14:textId="77777777" w:rsidR="007C4061" w:rsidRPr="00533C32" w:rsidRDefault="007C4061" w:rsidP="00885269">
      <w:pPr>
        <w:pStyle w:val="PL"/>
      </w:pPr>
      <w:r w:rsidRPr="00533C32">
        <w:t xml:space="preserve">            Location:</w:t>
      </w:r>
    </w:p>
    <w:p w14:paraId="65EAE823" w14:textId="77777777" w:rsidR="007C4061" w:rsidRPr="00533C32" w:rsidRDefault="007C4061" w:rsidP="00885269">
      <w:pPr>
        <w:pStyle w:val="PL"/>
      </w:pPr>
      <w:r w:rsidRPr="00533C32">
        <w:t xml:space="preserve">              description: 'Contains the URI of the newly created resource, according to the structure: {apiRoot}/nudr-dr/&lt;apiVersion&gt;/subscription-data/group-data/{ueGroupId}/ee-subscriptions'</w:t>
      </w:r>
    </w:p>
    <w:p w14:paraId="7FD87ED2" w14:textId="77777777" w:rsidR="007C4061" w:rsidRPr="00533C32" w:rsidRDefault="007C4061" w:rsidP="00885269">
      <w:pPr>
        <w:pStyle w:val="PL"/>
      </w:pPr>
      <w:r w:rsidRPr="00533C32">
        <w:t xml:space="preserve">              required: true</w:t>
      </w:r>
    </w:p>
    <w:p w14:paraId="2F864503" w14:textId="77777777" w:rsidR="007C4061" w:rsidRPr="00533C32" w:rsidRDefault="007C4061" w:rsidP="00885269">
      <w:pPr>
        <w:pStyle w:val="PL"/>
      </w:pPr>
      <w:r w:rsidRPr="00533C32">
        <w:t xml:space="preserve">              schema:</w:t>
      </w:r>
    </w:p>
    <w:p w14:paraId="4D124E58" w14:textId="77777777" w:rsidR="007C4061" w:rsidRPr="00533C32" w:rsidRDefault="007C4061" w:rsidP="00885269">
      <w:pPr>
        <w:pStyle w:val="PL"/>
      </w:pPr>
      <w:r w:rsidRPr="00533C32">
        <w:t xml:space="preserve">                type: string</w:t>
      </w:r>
    </w:p>
    <w:p w14:paraId="52546008" w14:textId="77777777" w:rsidR="007C4061" w:rsidRDefault="007C4061" w:rsidP="00885269">
      <w:pPr>
        <w:pStyle w:val="PL"/>
        <w:rPr>
          <w:lang w:eastAsia="zh-CN"/>
        </w:rPr>
      </w:pPr>
      <w:r w:rsidRPr="00533C32">
        <w:t xml:space="preserve">        default:</w:t>
      </w:r>
    </w:p>
    <w:p w14:paraId="09F4F97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613D713" w14:textId="77777777" w:rsidR="007C4061" w:rsidRPr="00533C32" w:rsidRDefault="007C4061" w:rsidP="00885269">
      <w:pPr>
        <w:pStyle w:val="PL"/>
      </w:pPr>
    </w:p>
    <w:p w14:paraId="122EC341" w14:textId="77777777" w:rsidR="007C4061" w:rsidRPr="00533C32" w:rsidRDefault="007C4061" w:rsidP="00885269">
      <w:pPr>
        <w:pStyle w:val="PL"/>
      </w:pPr>
      <w:r w:rsidRPr="00533C32">
        <w:rPr>
          <w:lang w:eastAsia="zh-CN"/>
        </w:rPr>
        <w:t xml:space="preserve">  </w:t>
      </w:r>
      <w:r w:rsidRPr="00533C32">
        <w:t>/subscription-data/group-data/{ueGroupId}/ee-subscriptions/{subsId}:</w:t>
      </w:r>
    </w:p>
    <w:p w14:paraId="270555CE" w14:textId="77777777" w:rsidR="007C4061" w:rsidRPr="00533C32" w:rsidRDefault="007C4061" w:rsidP="00885269">
      <w:pPr>
        <w:pStyle w:val="PL"/>
      </w:pPr>
      <w:r w:rsidRPr="00533C32">
        <w:t xml:space="preserve">    put:</w:t>
      </w:r>
    </w:p>
    <w:p w14:paraId="12B9745D"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w:t>
      </w:r>
      <w:proofErr w:type="spellStart"/>
      <w:r w:rsidRPr="00533C32">
        <w:t>ee</w:t>
      </w:r>
      <w:proofErr w:type="spellEnd"/>
      <w:r w:rsidRPr="00533C32">
        <w:t xml:space="preserve"> subscription of a group of UEs or any UE</w:t>
      </w:r>
    </w:p>
    <w:p w14:paraId="6FB1D3EC"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UpdateEeGroupSubscriptions</w:t>
      </w:r>
      <w:proofErr w:type="spellEnd"/>
    </w:p>
    <w:p w14:paraId="141BF129" w14:textId="77777777" w:rsidR="007C4061" w:rsidRPr="00533C32" w:rsidRDefault="007C4061" w:rsidP="00885269">
      <w:pPr>
        <w:pStyle w:val="PL"/>
      </w:pPr>
      <w:r w:rsidRPr="00533C32">
        <w:t xml:space="preserve">      tags:</w:t>
      </w:r>
    </w:p>
    <w:p w14:paraId="0EFF5F14" w14:textId="77777777" w:rsidR="007C4061" w:rsidRPr="00533C32" w:rsidRDefault="007C4061" w:rsidP="00885269">
      <w:pPr>
        <w:pStyle w:val="PL"/>
      </w:pPr>
      <w:r w:rsidRPr="00533C32">
        <w:t xml:space="preserve">        - Event Exposure </w:t>
      </w:r>
      <w:r w:rsidR="00E02132">
        <w:t xml:space="preserve">Group </w:t>
      </w:r>
      <w:r w:rsidRPr="00533C32">
        <w:t>Subscription (Document)</w:t>
      </w:r>
    </w:p>
    <w:p w14:paraId="75EF4A0B" w14:textId="77777777" w:rsidR="007C4061" w:rsidRPr="00533C32" w:rsidRDefault="007C4061" w:rsidP="00885269">
      <w:pPr>
        <w:pStyle w:val="PL"/>
      </w:pPr>
      <w:r w:rsidRPr="00533C32">
        <w:t xml:space="preserve">      parameters:</w:t>
      </w:r>
    </w:p>
    <w:p w14:paraId="77F888A5" w14:textId="77777777" w:rsidR="007C4061" w:rsidRPr="00533C32" w:rsidRDefault="007C4061" w:rsidP="00885269">
      <w:pPr>
        <w:pStyle w:val="PL"/>
      </w:pPr>
      <w:r w:rsidRPr="00533C32">
        <w:t xml:space="preserve">        - name: </w:t>
      </w:r>
      <w:proofErr w:type="spellStart"/>
      <w:r w:rsidRPr="00533C32">
        <w:t>ueGroupId</w:t>
      </w:r>
      <w:proofErr w:type="spellEnd"/>
    </w:p>
    <w:p w14:paraId="149F1D80" w14:textId="77777777" w:rsidR="007C4061" w:rsidRPr="00533C32" w:rsidRDefault="007C4061" w:rsidP="00885269">
      <w:pPr>
        <w:pStyle w:val="PL"/>
      </w:pPr>
      <w:r w:rsidRPr="00533C32">
        <w:t xml:space="preserve">          in: path</w:t>
      </w:r>
    </w:p>
    <w:p w14:paraId="373B7F35" w14:textId="77777777" w:rsidR="007C4061" w:rsidRPr="00533C32" w:rsidRDefault="007C4061" w:rsidP="00885269">
      <w:pPr>
        <w:pStyle w:val="PL"/>
      </w:pPr>
      <w:r w:rsidRPr="00533C32">
        <w:t xml:space="preserve">          required: true</w:t>
      </w:r>
    </w:p>
    <w:p w14:paraId="008BE794" w14:textId="77777777" w:rsidR="007C4061" w:rsidRPr="00533C32" w:rsidRDefault="007C4061" w:rsidP="00885269">
      <w:pPr>
        <w:pStyle w:val="PL"/>
      </w:pPr>
      <w:r w:rsidRPr="00533C32">
        <w:t xml:space="preserve">          schema:</w:t>
      </w:r>
    </w:p>
    <w:p w14:paraId="123FCBA5" w14:textId="77777777" w:rsidR="007C4061" w:rsidRPr="00533C32" w:rsidRDefault="007C4061" w:rsidP="00885269">
      <w:pPr>
        <w:pStyle w:val="PL"/>
      </w:pPr>
      <w:r w:rsidRPr="00533C32">
        <w:t xml:space="preserve">              $ref: '#/components/schemas/</w:t>
      </w:r>
      <w:proofErr w:type="spellStart"/>
      <w:r w:rsidRPr="00533C32">
        <w:t>VarUeGroupId</w:t>
      </w:r>
      <w:proofErr w:type="spellEnd"/>
      <w:r w:rsidRPr="00533C32">
        <w:t>'</w:t>
      </w:r>
    </w:p>
    <w:p w14:paraId="3474393B" w14:textId="77777777" w:rsidR="007C4061" w:rsidRPr="00533C32" w:rsidRDefault="007C4061" w:rsidP="00885269">
      <w:pPr>
        <w:pStyle w:val="PL"/>
      </w:pPr>
      <w:r w:rsidRPr="00533C32">
        <w:t xml:space="preserve">        - name: </w:t>
      </w:r>
      <w:proofErr w:type="spellStart"/>
      <w:r w:rsidRPr="00533C32">
        <w:t>subsId</w:t>
      </w:r>
      <w:proofErr w:type="spellEnd"/>
    </w:p>
    <w:p w14:paraId="69C46BED" w14:textId="77777777" w:rsidR="007C4061" w:rsidRPr="00533C32" w:rsidRDefault="007C4061" w:rsidP="00885269">
      <w:pPr>
        <w:pStyle w:val="PL"/>
      </w:pPr>
      <w:r w:rsidRPr="00533C32">
        <w:lastRenderedPageBreak/>
        <w:t xml:space="preserve">          in: path</w:t>
      </w:r>
    </w:p>
    <w:p w14:paraId="2F6D6357" w14:textId="77777777" w:rsidR="007C4061" w:rsidRPr="00533C32" w:rsidRDefault="007C4061" w:rsidP="00885269">
      <w:pPr>
        <w:pStyle w:val="PL"/>
      </w:pPr>
      <w:r w:rsidRPr="00533C32">
        <w:t xml:space="preserve">          required: true</w:t>
      </w:r>
    </w:p>
    <w:p w14:paraId="1288C28C" w14:textId="77777777" w:rsidR="007C4061" w:rsidRPr="00533C32" w:rsidRDefault="007C4061" w:rsidP="00885269">
      <w:pPr>
        <w:pStyle w:val="PL"/>
      </w:pPr>
      <w:r w:rsidRPr="00533C32">
        <w:t xml:space="preserve">          schema:</w:t>
      </w:r>
    </w:p>
    <w:p w14:paraId="239C2258" w14:textId="77777777" w:rsidR="007C4061" w:rsidRPr="00533C32" w:rsidRDefault="007C4061" w:rsidP="00885269">
      <w:pPr>
        <w:pStyle w:val="PL"/>
      </w:pPr>
      <w:r w:rsidRPr="00533C32">
        <w:t xml:space="preserve">            type: string</w:t>
      </w:r>
    </w:p>
    <w:p w14:paraId="37DE4743"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5609F24" w14:textId="77777777" w:rsidR="007C4061" w:rsidRPr="00533C32" w:rsidRDefault="007C4061" w:rsidP="00885269">
      <w:pPr>
        <w:pStyle w:val="PL"/>
      </w:pPr>
      <w:r w:rsidRPr="00533C32">
        <w:t xml:space="preserve">        content:</w:t>
      </w:r>
    </w:p>
    <w:p w14:paraId="46C6250F"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3A888964" w14:textId="77777777" w:rsidR="007C4061" w:rsidRPr="00533C32" w:rsidRDefault="007C4061" w:rsidP="00885269">
      <w:pPr>
        <w:pStyle w:val="PL"/>
      </w:pPr>
      <w:r w:rsidRPr="00533C32">
        <w:t xml:space="preserve">            schema:</w:t>
      </w:r>
    </w:p>
    <w:p w14:paraId="230B8C1C"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2634B94B" w14:textId="77777777" w:rsidR="0001330B" w:rsidRPr="00533C32" w:rsidRDefault="0001330B" w:rsidP="00885269">
      <w:pPr>
        <w:pStyle w:val="PL"/>
      </w:pPr>
      <w:r w:rsidRPr="00533C32">
        <w:t xml:space="preserve">        required: true</w:t>
      </w:r>
    </w:p>
    <w:p w14:paraId="0D0ACC4A" w14:textId="77777777" w:rsidR="007C4061" w:rsidRPr="00533C32" w:rsidRDefault="007C4061" w:rsidP="00885269">
      <w:pPr>
        <w:pStyle w:val="PL"/>
      </w:pPr>
      <w:r w:rsidRPr="00533C32">
        <w:t xml:space="preserve">      responses:</w:t>
      </w:r>
    </w:p>
    <w:p w14:paraId="724BFC9C" w14:textId="77777777" w:rsidR="007C4061" w:rsidRPr="00533C32" w:rsidRDefault="007C4061" w:rsidP="00885269">
      <w:pPr>
        <w:pStyle w:val="PL"/>
      </w:pPr>
      <w:r w:rsidRPr="00533C32">
        <w:t xml:space="preserve">        '204':</w:t>
      </w:r>
    </w:p>
    <w:p w14:paraId="6826E2AF" w14:textId="77777777" w:rsidR="007C4061" w:rsidRPr="00533C32" w:rsidRDefault="007C4061" w:rsidP="00885269">
      <w:pPr>
        <w:pStyle w:val="PL"/>
        <w:rPr>
          <w:lang w:eastAsia="zh-CN"/>
        </w:rPr>
      </w:pPr>
      <w:r w:rsidRPr="00533C32">
        <w:t xml:space="preserve">          description: Upon success, an empty response body shall be returned</w:t>
      </w:r>
    </w:p>
    <w:p w14:paraId="36D330B6" w14:textId="77777777" w:rsidR="007C4061" w:rsidRPr="00533C32" w:rsidRDefault="007C4061" w:rsidP="00885269">
      <w:pPr>
        <w:pStyle w:val="PL"/>
      </w:pPr>
      <w:r w:rsidRPr="00533C32">
        <w:t xml:space="preserve">        '404':</w:t>
      </w:r>
    </w:p>
    <w:p w14:paraId="5F00877D" w14:textId="77777777" w:rsidR="007C4061" w:rsidRPr="00533C32" w:rsidRDefault="007C4061" w:rsidP="00885269">
      <w:pPr>
        <w:pStyle w:val="PL"/>
      </w:pPr>
      <w:r w:rsidRPr="00533C32">
        <w:t xml:space="preserve">          description: update of non-existing resource is rejected</w:t>
      </w:r>
    </w:p>
    <w:p w14:paraId="325AAA4A" w14:textId="77777777" w:rsidR="007C4061" w:rsidRPr="00533C32" w:rsidRDefault="007C4061" w:rsidP="00885269">
      <w:pPr>
        <w:pStyle w:val="PL"/>
      </w:pPr>
      <w:r w:rsidRPr="00533C32">
        <w:t xml:space="preserve">          content:</w:t>
      </w:r>
    </w:p>
    <w:p w14:paraId="5B43B797"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4FE70C79" w14:textId="77777777" w:rsidR="007C4061" w:rsidRPr="00533C32" w:rsidRDefault="007C4061" w:rsidP="00885269">
      <w:pPr>
        <w:pStyle w:val="PL"/>
      </w:pPr>
      <w:r w:rsidRPr="00533C32">
        <w:t xml:space="preserve">              schema:</w:t>
      </w:r>
    </w:p>
    <w:p w14:paraId="6DD65805"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52FB9E64" w14:textId="77777777" w:rsidR="007C4061" w:rsidRDefault="007C4061" w:rsidP="00885269">
      <w:pPr>
        <w:pStyle w:val="PL"/>
        <w:rPr>
          <w:lang w:eastAsia="zh-CN"/>
        </w:rPr>
      </w:pPr>
      <w:r w:rsidRPr="00533C32">
        <w:t xml:space="preserve">        default:</w:t>
      </w:r>
    </w:p>
    <w:p w14:paraId="19F855C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7002310" w14:textId="77777777" w:rsidR="00810BBA" w:rsidRDefault="00810BBA" w:rsidP="00885269">
      <w:pPr>
        <w:pStyle w:val="PL"/>
        <w:rPr>
          <w:lang w:eastAsia="zh-CN"/>
        </w:rPr>
      </w:pPr>
    </w:p>
    <w:p w14:paraId="0B4E003F" w14:textId="77777777" w:rsidR="007C4061" w:rsidRPr="00533C32" w:rsidRDefault="007C4061" w:rsidP="00885269">
      <w:pPr>
        <w:pStyle w:val="PL"/>
      </w:pPr>
      <w:r w:rsidRPr="00533C32">
        <w:t xml:space="preserve">    delete:</w:t>
      </w:r>
    </w:p>
    <w:p w14:paraId="4A6C25C9" w14:textId="77777777" w:rsidR="007C4061" w:rsidRPr="00533C32" w:rsidRDefault="007C4061" w:rsidP="00885269">
      <w:pPr>
        <w:pStyle w:val="PL"/>
      </w:pPr>
      <w:r w:rsidRPr="00533C32">
        <w:t xml:space="preserve">      summary: Deletes a </w:t>
      </w:r>
      <w:proofErr w:type="spellStart"/>
      <w:r w:rsidRPr="00533C32">
        <w:t>eeSubscription</w:t>
      </w:r>
      <w:proofErr w:type="spellEnd"/>
      <w:r w:rsidRPr="00533C32">
        <w:t xml:space="preserve"> for a group of UEs or any UE</w:t>
      </w:r>
    </w:p>
    <w:p w14:paraId="31F27300"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RemoveEeGroupSubscriptions</w:t>
      </w:r>
      <w:proofErr w:type="spellEnd"/>
    </w:p>
    <w:p w14:paraId="3D329ED1" w14:textId="77777777" w:rsidR="007C4061" w:rsidRPr="00533C32" w:rsidRDefault="007C4061" w:rsidP="00885269">
      <w:pPr>
        <w:pStyle w:val="PL"/>
      </w:pPr>
      <w:r w:rsidRPr="00533C32">
        <w:t xml:space="preserve">      tags:</w:t>
      </w:r>
    </w:p>
    <w:p w14:paraId="5A038D45" w14:textId="77777777" w:rsidR="007C4061" w:rsidRPr="00533C32" w:rsidRDefault="007C4061" w:rsidP="00885269">
      <w:pPr>
        <w:pStyle w:val="PL"/>
      </w:pPr>
      <w:r w:rsidRPr="00533C32">
        <w:t xml:space="preserve">        - Event Exposure </w:t>
      </w:r>
      <w:r w:rsidR="00E02132">
        <w:rPr>
          <w:rFonts w:hint="eastAsia"/>
          <w:lang w:eastAsia="zh-CN"/>
        </w:rPr>
        <w:t xml:space="preserve">Group </w:t>
      </w:r>
      <w:r w:rsidRPr="00533C32">
        <w:t>Subscription (Document)</w:t>
      </w:r>
    </w:p>
    <w:p w14:paraId="554F65A2" w14:textId="77777777" w:rsidR="007C4061" w:rsidRPr="00533C32" w:rsidRDefault="007C4061" w:rsidP="00885269">
      <w:pPr>
        <w:pStyle w:val="PL"/>
      </w:pPr>
      <w:r w:rsidRPr="00533C32">
        <w:t xml:space="preserve">      parameters:</w:t>
      </w:r>
    </w:p>
    <w:p w14:paraId="61FAE253" w14:textId="77777777" w:rsidR="007C4061" w:rsidRPr="00533C32" w:rsidRDefault="007C4061" w:rsidP="00885269">
      <w:pPr>
        <w:pStyle w:val="PL"/>
      </w:pPr>
      <w:r w:rsidRPr="00533C32">
        <w:t xml:space="preserve">        - name: </w:t>
      </w:r>
      <w:proofErr w:type="spellStart"/>
      <w:r w:rsidRPr="00533C32">
        <w:rPr>
          <w:lang w:eastAsia="zh-CN"/>
        </w:rPr>
        <w:t>u</w:t>
      </w:r>
      <w:r w:rsidRPr="00533C32">
        <w:t>eGroupId</w:t>
      </w:r>
      <w:proofErr w:type="spellEnd"/>
    </w:p>
    <w:p w14:paraId="70C96842" w14:textId="77777777" w:rsidR="007C4061" w:rsidRPr="00533C32" w:rsidRDefault="007C4061" w:rsidP="00885269">
      <w:pPr>
        <w:pStyle w:val="PL"/>
      </w:pPr>
      <w:r w:rsidRPr="00533C32">
        <w:t xml:space="preserve">          in: path</w:t>
      </w:r>
    </w:p>
    <w:p w14:paraId="79B1B192" w14:textId="77777777" w:rsidR="007C4061" w:rsidRPr="00533C32" w:rsidRDefault="007C4061" w:rsidP="00885269">
      <w:pPr>
        <w:pStyle w:val="PL"/>
      </w:pPr>
      <w:r w:rsidRPr="00533C32">
        <w:t xml:space="preserve">          required: true</w:t>
      </w:r>
    </w:p>
    <w:p w14:paraId="30F62926" w14:textId="77777777" w:rsidR="007C4061" w:rsidRPr="00533C32" w:rsidRDefault="007C4061" w:rsidP="00885269">
      <w:pPr>
        <w:pStyle w:val="PL"/>
      </w:pPr>
      <w:r w:rsidRPr="00533C32">
        <w:t xml:space="preserve">          schema:</w:t>
      </w:r>
    </w:p>
    <w:p w14:paraId="6E955B10" w14:textId="77777777" w:rsidR="007C4061" w:rsidRPr="00533C32" w:rsidRDefault="007C4061" w:rsidP="00885269">
      <w:pPr>
        <w:pStyle w:val="PL"/>
      </w:pPr>
      <w:r w:rsidRPr="00533C32">
        <w:t xml:space="preserve">              $ref: '#/components/schemas/</w:t>
      </w:r>
      <w:proofErr w:type="spellStart"/>
      <w:r w:rsidRPr="00533C32">
        <w:t>VarUeGroupId</w:t>
      </w:r>
      <w:proofErr w:type="spellEnd"/>
      <w:r w:rsidRPr="00533C32">
        <w:t>'</w:t>
      </w:r>
    </w:p>
    <w:p w14:paraId="72D360DB" w14:textId="77777777" w:rsidR="007C4061" w:rsidRPr="00533C32" w:rsidRDefault="007C4061" w:rsidP="00885269">
      <w:pPr>
        <w:pStyle w:val="PL"/>
      </w:pPr>
      <w:r w:rsidRPr="00533C32">
        <w:t xml:space="preserve">        - name: </w:t>
      </w:r>
      <w:proofErr w:type="spellStart"/>
      <w:r w:rsidRPr="00533C32">
        <w:t>subsId</w:t>
      </w:r>
      <w:proofErr w:type="spellEnd"/>
    </w:p>
    <w:p w14:paraId="3237AF11" w14:textId="77777777" w:rsidR="007C4061" w:rsidRPr="00533C32" w:rsidRDefault="007C4061" w:rsidP="00885269">
      <w:pPr>
        <w:pStyle w:val="PL"/>
      </w:pPr>
      <w:r w:rsidRPr="00533C32">
        <w:t xml:space="preserve">          in: path</w:t>
      </w:r>
    </w:p>
    <w:p w14:paraId="1D43DC3F" w14:textId="77777777" w:rsidR="007C4061" w:rsidRPr="00533C32" w:rsidRDefault="007C4061" w:rsidP="00885269">
      <w:pPr>
        <w:pStyle w:val="PL"/>
      </w:pPr>
      <w:r w:rsidRPr="00533C32">
        <w:t xml:space="preserve">          required: true</w:t>
      </w:r>
    </w:p>
    <w:p w14:paraId="4F6511C9" w14:textId="77777777" w:rsidR="007C4061" w:rsidRPr="00533C32" w:rsidRDefault="007C4061" w:rsidP="00885269">
      <w:pPr>
        <w:pStyle w:val="PL"/>
      </w:pPr>
      <w:r w:rsidRPr="00533C32">
        <w:t xml:space="preserve">          description: Unique ID of the subscription to remove</w:t>
      </w:r>
    </w:p>
    <w:p w14:paraId="73682EFF" w14:textId="77777777" w:rsidR="007C4061" w:rsidRPr="00533C32" w:rsidRDefault="007C4061" w:rsidP="00885269">
      <w:pPr>
        <w:pStyle w:val="PL"/>
      </w:pPr>
      <w:r w:rsidRPr="00533C32">
        <w:t xml:space="preserve">          schema:</w:t>
      </w:r>
    </w:p>
    <w:p w14:paraId="7EDFEAD0" w14:textId="77777777" w:rsidR="007C4061" w:rsidRPr="00533C32" w:rsidRDefault="007C4061" w:rsidP="00885269">
      <w:pPr>
        <w:pStyle w:val="PL"/>
      </w:pPr>
      <w:r w:rsidRPr="00533C32">
        <w:t xml:space="preserve">            type: string</w:t>
      </w:r>
    </w:p>
    <w:p w14:paraId="6F402944" w14:textId="77777777" w:rsidR="007C4061" w:rsidRPr="00533C32" w:rsidRDefault="007C4061" w:rsidP="00885269">
      <w:pPr>
        <w:pStyle w:val="PL"/>
      </w:pPr>
      <w:r w:rsidRPr="00533C32">
        <w:t xml:space="preserve">      responses:</w:t>
      </w:r>
    </w:p>
    <w:p w14:paraId="0B7C11B7" w14:textId="77777777" w:rsidR="007C4061" w:rsidRPr="00533C32" w:rsidRDefault="007C4061" w:rsidP="00885269">
      <w:pPr>
        <w:pStyle w:val="PL"/>
      </w:pPr>
      <w:r w:rsidRPr="00533C32">
        <w:t xml:space="preserve">        '204':</w:t>
      </w:r>
    </w:p>
    <w:p w14:paraId="31C03E45" w14:textId="77777777" w:rsidR="007C4061" w:rsidRDefault="007C4061" w:rsidP="00885269">
      <w:pPr>
        <w:pStyle w:val="PL"/>
        <w:rPr>
          <w:lang w:eastAsia="zh-CN"/>
        </w:rPr>
      </w:pPr>
      <w:r w:rsidRPr="00533C32">
        <w:t xml:space="preserve">          description: Expected response to a successful subscription removal</w:t>
      </w:r>
    </w:p>
    <w:p w14:paraId="3721BE06" w14:textId="77777777" w:rsidR="00810BBA" w:rsidRPr="00533C32" w:rsidRDefault="00810BBA" w:rsidP="00885269">
      <w:pPr>
        <w:pStyle w:val="PL"/>
      </w:pPr>
      <w:r w:rsidRPr="00533C32">
        <w:t xml:space="preserve">        default:</w:t>
      </w:r>
    </w:p>
    <w:p w14:paraId="2483C7AB"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E8FBCA4" w14:textId="77777777" w:rsidR="007C4061" w:rsidRPr="00533C32" w:rsidRDefault="007C4061" w:rsidP="00885269">
      <w:pPr>
        <w:pStyle w:val="PL"/>
        <w:rPr>
          <w:lang w:eastAsia="zh-CN"/>
        </w:rPr>
      </w:pPr>
    </w:p>
    <w:p w14:paraId="1B44D166" w14:textId="77777777" w:rsidR="007C4061" w:rsidRPr="00533C32" w:rsidRDefault="007C4061" w:rsidP="00885269">
      <w:pPr>
        <w:pStyle w:val="PL"/>
        <w:rPr>
          <w:lang w:eastAsia="zh-CN"/>
        </w:rPr>
      </w:pPr>
      <w:r w:rsidRPr="00533C32">
        <w:t xml:space="preserve">    patch:</w:t>
      </w:r>
    </w:p>
    <w:p w14:paraId="3A21E63C" w14:textId="77777777" w:rsidR="007C4061" w:rsidRPr="00533C32" w:rsidRDefault="007C4061" w:rsidP="00885269">
      <w:pPr>
        <w:pStyle w:val="PL"/>
      </w:pPr>
      <w:r w:rsidRPr="00533C32">
        <w:t xml:space="preserve">      summary: Modify an individual </w:t>
      </w:r>
      <w:proofErr w:type="spellStart"/>
      <w:r w:rsidRPr="00533C32">
        <w:t>ee</w:t>
      </w:r>
      <w:proofErr w:type="spellEnd"/>
      <w:r w:rsidRPr="00533C32">
        <w:t xml:space="preserve"> subscription for a group of a UEs</w:t>
      </w:r>
    </w:p>
    <w:p w14:paraId="418A5DC5"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ModifyEeGroupSubscription</w:t>
      </w:r>
      <w:proofErr w:type="spellEnd"/>
    </w:p>
    <w:p w14:paraId="743C1D77" w14:textId="77777777" w:rsidR="007C4061" w:rsidRPr="00533C32" w:rsidRDefault="007C4061" w:rsidP="00885269">
      <w:pPr>
        <w:pStyle w:val="PL"/>
      </w:pPr>
      <w:r w:rsidRPr="00533C32">
        <w:t xml:space="preserve">      tags:</w:t>
      </w:r>
    </w:p>
    <w:p w14:paraId="41434256" w14:textId="77777777" w:rsidR="007C4061" w:rsidRPr="00533C32" w:rsidRDefault="007C4061" w:rsidP="00885269">
      <w:pPr>
        <w:pStyle w:val="PL"/>
      </w:pPr>
      <w:r w:rsidRPr="00533C32">
        <w:t xml:space="preserve">        - Event Exposure </w:t>
      </w:r>
      <w:r w:rsidR="00C2706C">
        <w:rPr>
          <w:rFonts w:hint="eastAsia"/>
          <w:lang w:eastAsia="zh-CN"/>
        </w:rPr>
        <w:t xml:space="preserve">Group </w:t>
      </w:r>
      <w:r w:rsidRPr="00533C32">
        <w:t>Subscription (Document)</w:t>
      </w:r>
    </w:p>
    <w:p w14:paraId="4C54AA7E" w14:textId="77777777" w:rsidR="007C4061" w:rsidRPr="00533C32" w:rsidRDefault="007C4061" w:rsidP="00885269">
      <w:pPr>
        <w:pStyle w:val="PL"/>
      </w:pPr>
      <w:r w:rsidRPr="00533C32">
        <w:t xml:space="preserve">      parameters:</w:t>
      </w:r>
    </w:p>
    <w:p w14:paraId="671D8807" w14:textId="77777777" w:rsidR="007C4061" w:rsidRPr="00533C32" w:rsidRDefault="007C4061" w:rsidP="00885269">
      <w:pPr>
        <w:pStyle w:val="PL"/>
      </w:pPr>
      <w:r w:rsidRPr="00533C32">
        <w:t xml:space="preserve">        - name: </w:t>
      </w:r>
      <w:proofErr w:type="spellStart"/>
      <w:r w:rsidRPr="00533C32">
        <w:rPr>
          <w:lang w:eastAsia="zh-CN"/>
        </w:rPr>
        <w:t>u</w:t>
      </w:r>
      <w:r w:rsidRPr="00533C32">
        <w:t>eGroupId</w:t>
      </w:r>
      <w:proofErr w:type="spellEnd"/>
    </w:p>
    <w:p w14:paraId="72F84FBA" w14:textId="77777777" w:rsidR="007C4061" w:rsidRPr="00533C32" w:rsidRDefault="007C4061" w:rsidP="00885269">
      <w:pPr>
        <w:pStyle w:val="PL"/>
      </w:pPr>
      <w:r w:rsidRPr="00533C32">
        <w:t xml:space="preserve">          in: path</w:t>
      </w:r>
    </w:p>
    <w:p w14:paraId="3B1794F2" w14:textId="77777777" w:rsidR="007C4061" w:rsidRPr="00533C32" w:rsidRDefault="007C4061" w:rsidP="00885269">
      <w:pPr>
        <w:pStyle w:val="PL"/>
      </w:pPr>
      <w:r w:rsidRPr="00533C32">
        <w:t xml:space="preserve">          required: true</w:t>
      </w:r>
    </w:p>
    <w:p w14:paraId="12B9E3DB" w14:textId="77777777" w:rsidR="007C4061" w:rsidRPr="00533C32" w:rsidRDefault="007C4061" w:rsidP="00885269">
      <w:pPr>
        <w:pStyle w:val="PL"/>
      </w:pPr>
      <w:r w:rsidRPr="00533C32">
        <w:t xml:space="preserve">          schema:</w:t>
      </w:r>
    </w:p>
    <w:p w14:paraId="0066F72B" w14:textId="77777777" w:rsidR="007C4061" w:rsidRPr="00533C32" w:rsidRDefault="007C4061" w:rsidP="00885269">
      <w:pPr>
        <w:pStyle w:val="PL"/>
      </w:pPr>
      <w:r w:rsidRPr="00533C32">
        <w:t xml:space="preserve">              $ref: '#/components/schemas/</w:t>
      </w:r>
      <w:proofErr w:type="spellStart"/>
      <w:r w:rsidRPr="00533C32">
        <w:t>VarUeGroupId</w:t>
      </w:r>
      <w:proofErr w:type="spellEnd"/>
      <w:r w:rsidRPr="00533C32">
        <w:t>'</w:t>
      </w:r>
    </w:p>
    <w:p w14:paraId="0924DF5A" w14:textId="77777777" w:rsidR="007C4061" w:rsidRPr="00533C32" w:rsidRDefault="007C4061" w:rsidP="00885269">
      <w:pPr>
        <w:pStyle w:val="PL"/>
      </w:pPr>
      <w:r w:rsidRPr="00533C32">
        <w:t xml:space="preserve">        - name: </w:t>
      </w:r>
      <w:proofErr w:type="spellStart"/>
      <w:r w:rsidRPr="00533C32">
        <w:t>subsId</w:t>
      </w:r>
      <w:proofErr w:type="spellEnd"/>
    </w:p>
    <w:p w14:paraId="6699320C" w14:textId="77777777" w:rsidR="007C4061" w:rsidRPr="00533C32" w:rsidRDefault="007C4061" w:rsidP="00885269">
      <w:pPr>
        <w:pStyle w:val="PL"/>
      </w:pPr>
      <w:r w:rsidRPr="00533C32">
        <w:t xml:space="preserve">          in: path</w:t>
      </w:r>
    </w:p>
    <w:p w14:paraId="1E21E0FA" w14:textId="77777777" w:rsidR="007C4061" w:rsidRPr="00533C32" w:rsidRDefault="007C4061" w:rsidP="00885269">
      <w:pPr>
        <w:pStyle w:val="PL"/>
      </w:pPr>
      <w:r w:rsidRPr="00533C32">
        <w:t xml:space="preserve">          required: true</w:t>
      </w:r>
    </w:p>
    <w:p w14:paraId="14C08D39" w14:textId="77777777" w:rsidR="007C4061" w:rsidRPr="00533C32" w:rsidRDefault="007C4061" w:rsidP="00885269">
      <w:pPr>
        <w:pStyle w:val="PL"/>
      </w:pPr>
      <w:r w:rsidRPr="00533C32">
        <w:t xml:space="preserve">          schema:</w:t>
      </w:r>
    </w:p>
    <w:p w14:paraId="39F6723D" w14:textId="77777777" w:rsidR="007C4061" w:rsidRDefault="007C4061" w:rsidP="00885269">
      <w:pPr>
        <w:pStyle w:val="PL"/>
        <w:rPr>
          <w:lang w:eastAsia="zh-CN"/>
        </w:rPr>
      </w:pPr>
      <w:r w:rsidRPr="00533C32">
        <w:t xml:space="preserve">            type: string</w:t>
      </w:r>
    </w:p>
    <w:p w14:paraId="3E896048" w14:textId="77777777" w:rsidR="007C4061" w:rsidRPr="002857AD" w:rsidRDefault="007C4061" w:rsidP="00885269">
      <w:pPr>
        <w:pStyle w:val="PL"/>
      </w:pPr>
      <w:r w:rsidRPr="002857AD">
        <w:t xml:space="preserve">        - name: supported-features</w:t>
      </w:r>
    </w:p>
    <w:p w14:paraId="373F86FE" w14:textId="77777777" w:rsidR="007C4061" w:rsidRPr="002857AD" w:rsidRDefault="007C4061" w:rsidP="00885269">
      <w:pPr>
        <w:pStyle w:val="PL"/>
      </w:pPr>
      <w:r w:rsidRPr="002857AD">
        <w:t xml:space="preserve">          in: query</w:t>
      </w:r>
    </w:p>
    <w:p w14:paraId="1B2A9A23" w14:textId="77777777" w:rsidR="007C4061" w:rsidRPr="002857AD" w:rsidRDefault="007C4061" w:rsidP="00885269">
      <w:pPr>
        <w:pStyle w:val="PL"/>
      </w:pPr>
      <w:r w:rsidRPr="002857AD">
        <w:t xml:space="preserve">          description: Features required to be supported by the target NF</w:t>
      </w:r>
    </w:p>
    <w:p w14:paraId="4C67FEB7" w14:textId="77777777" w:rsidR="007C4061" w:rsidRPr="002857AD" w:rsidRDefault="007C4061" w:rsidP="00885269">
      <w:pPr>
        <w:pStyle w:val="PL"/>
      </w:pPr>
      <w:r w:rsidRPr="002857AD">
        <w:t xml:space="preserve">          schema:</w:t>
      </w:r>
    </w:p>
    <w:p w14:paraId="4CA38FB1"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39CC51A4"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E64E055" w14:textId="77777777" w:rsidR="007C4061" w:rsidRPr="00533C32" w:rsidRDefault="007C4061" w:rsidP="00885269">
      <w:pPr>
        <w:pStyle w:val="PL"/>
      </w:pPr>
      <w:r w:rsidRPr="00533C32">
        <w:t xml:space="preserve">        content:</w:t>
      </w:r>
    </w:p>
    <w:p w14:paraId="2EFF2254"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0CD4B754" w14:textId="77777777" w:rsidR="007C4061" w:rsidRPr="00533C32" w:rsidRDefault="007C4061" w:rsidP="00885269">
      <w:pPr>
        <w:pStyle w:val="PL"/>
      </w:pPr>
      <w:r w:rsidRPr="00533C32">
        <w:t xml:space="preserve">            schema:</w:t>
      </w:r>
    </w:p>
    <w:p w14:paraId="5789B794" w14:textId="77777777" w:rsidR="007C4061" w:rsidRPr="00533C32" w:rsidRDefault="007C4061" w:rsidP="00885269">
      <w:pPr>
        <w:pStyle w:val="PL"/>
      </w:pPr>
      <w:r w:rsidRPr="00533C32">
        <w:t xml:space="preserve">              type: array</w:t>
      </w:r>
    </w:p>
    <w:p w14:paraId="59548D18" w14:textId="77777777" w:rsidR="007C4061" w:rsidRPr="00533C32" w:rsidRDefault="007C4061" w:rsidP="00885269">
      <w:pPr>
        <w:pStyle w:val="PL"/>
      </w:pPr>
      <w:r w:rsidRPr="00533C32">
        <w:t xml:space="preserve">              items:</w:t>
      </w:r>
    </w:p>
    <w:p w14:paraId="1BB5B3E1"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24C27045"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5259BD04" w14:textId="77777777" w:rsidR="007C4061" w:rsidRPr="00533C32" w:rsidRDefault="007C4061" w:rsidP="00885269">
      <w:pPr>
        <w:pStyle w:val="PL"/>
      </w:pPr>
      <w:r w:rsidRPr="00533C32">
        <w:lastRenderedPageBreak/>
        <w:t xml:space="preserve">        required: true</w:t>
      </w:r>
    </w:p>
    <w:p w14:paraId="57B513E6" w14:textId="77777777" w:rsidR="007C4061" w:rsidRPr="00533C32" w:rsidRDefault="007C4061" w:rsidP="00885269">
      <w:pPr>
        <w:pStyle w:val="PL"/>
      </w:pPr>
      <w:r w:rsidRPr="00533C32">
        <w:t xml:space="preserve">      responses:</w:t>
      </w:r>
    </w:p>
    <w:p w14:paraId="58C94967" w14:textId="77777777" w:rsidR="007C4061" w:rsidRPr="00533C32" w:rsidRDefault="007C4061" w:rsidP="00885269">
      <w:pPr>
        <w:pStyle w:val="PL"/>
      </w:pPr>
      <w:r w:rsidRPr="00533C32">
        <w:t xml:space="preserve">        '204':</w:t>
      </w:r>
    </w:p>
    <w:p w14:paraId="3D11CF02" w14:textId="77777777" w:rsidR="007C4061" w:rsidRPr="00533C32" w:rsidRDefault="007C4061" w:rsidP="00885269">
      <w:pPr>
        <w:pStyle w:val="PL"/>
      </w:pPr>
      <w:r w:rsidRPr="00533C32">
        <w:t xml:space="preserve">          description: Successful response</w:t>
      </w:r>
    </w:p>
    <w:p w14:paraId="6F3F4A5A" w14:textId="77777777" w:rsidR="007C4061" w:rsidRDefault="007C4061" w:rsidP="00885269">
      <w:pPr>
        <w:pStyle w:val="PL"/>
        <w:rPr>
          <w:lang w:eastAsia="zh-CN"/>
        </w:rPr>
      </w:pPr>
      <w:r>
        <w:rPr>
          <w:rFonts w:hint="eastAsia"/>
          <w:lang w:eastAsia="zh-CN"/>
        </w:rPr>
        <w:t xml:space="preserve">        '200':</w:t>
      </w:r>
    </w:p>
    <w:p w14:paraId="6A145B99" w14:textId="77777777" w:rsidR="007C4061" w:rsidRPr="000B71E3" w:rsidRDefault="007C4061" w:rsidP="00885269">
      <w:pPr>
        <w:pStyle w:val="PL"/>
      </w:pPr>
      <w:r w:rsidRPr="000B71E3">
        <w:t xml:space="preserve">          description: Expected response to a valid request</w:t>
      </w:r>
    </w:p>
    <w:p w14:paraId="2A0AF4FE" w14:textId="77777777" w:rsidR="007C4061" w:rsidRPr="000B71E3" w:rsidRDefault="007C4061" w:rsidP="00885269">
      <w:pPr>
        <w:pStyle w:val="PL"/>
      </w:pPr>
      <w:r w:rsidRPr="000B71E3">
        <w:t xml:space="preserve">          content:</w:t>
      </w:r>
    </w:p>
    <w:p w14:paraId="01658A25"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2F716710" w14:textId="77777777" w:rsidR="007C4061" w:rsidRPr="000B71E3" w:rsidRDefault="007C4061" w:rsidP="00885269">
      <w:pPr>
        <w:pStyle w:val="PL"/>
      </w:pPr>
      <w:r w:rsidRPr="000B71E3">
        <w:t xml:space="preserve">              schema:</w:t>
      </w:r>
    </w:p>
    <w:p w14:paraId="2C8B9E71"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034A1AED" w14:textId="77777777" w:rsidR="007C4061" w:rsidRPr="00533C32" w:rsidRDefault="007C4061" w:rsidP="00885269">
      <w:pPr>
        <w:pStyle w:val="PL"/>
      </w:pPr>
      <w:r w:rsidRPr="00533C32">
        <w:t xml:space="preserve">        '403':</w:t>
      </w:r>
    </w:p>
    <w:p w14:paraId="4CF7A4F7" w14:textId="77777777" w:rsidR="007C4061" w:rsidRPr="00533C32" w:rsidRDefault="007C4061" w:rsidP="00885269">
      <w:pPr>
        <w:pStyle w:val="PL"/>
      </w:pPr>
      <w:r w:rsidRPr="00533C32">
        <w:t xml:space="preserve">          $ref: 'TS29571_CommonData.yaml#/components/responses/403'</w:t>
      </w:r>
    </w:p>
    <w:p w14:paraId="53807607" w14:textId="77777777" w:rsidR="007C4061" w:rsidRPr="00533C32" w:rsidRDefault="007C4061" w:rsidP="00885269">
      <w:pPr>
        <w:pStyle w:val="PL"/>
      </w:pPr>
      <w:r w:rsidRPr="00533C32">
        <w:t xml:space="preserve">        '404':</w:t>
      </w:r>
    </w:p>
    <w:p w14:paraId="023CDEFC" w14:textId="77777777" w:rsidR="007C4061" w:rsidRPr="00533C32" w:rsidRDefault="007C4061" w:rsidP="00885269">
      <w:pPr>
        <w:pStyle w:val="PL"/>
      </w:pPr>
      <w:r w:rsidRPr="00533C32">
        <w:t xml:space="preserve">          $ref: 'TS29571_CommonData.yaml#/components/responses/404'</w:t>
      </w:r>
    </w:p>
    <w:p w14:paraId="7443275C" w14:textId="77777777" w:rsidR="007C4061" w:rsidRDefault="007C4061" w:rsidP="00885269">
      <w:pPr>
        <w:pStyle w:val="PL"/>
        <w:rPr>
          <w:lang w:eastAsia="zh-CN"/>
        </w:rPr>
      </w:pPr>
      <w:r w:rsidRPr="00533C32">
        <w:t xml:space="preserve">        default:</w:t>
      </w:r>
    </w:p>
    <w:p w14:paraId="4F49EF0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262F093" w14:textId="77777777" w:rsidR="007C4061" w:rsidRDefault="007C4061" w:rsidP="00885269">
      <w:pPr>
        <w:pStyle w:val="PL"/>
        <w:rPr>
          <w:lang w:eastAsia="zh-CN"/>
        </w:rPr>
      </w:pPr>
    </w:p>
    <w:p w14:paraId="08B410DF" w14:textId="77777777" w:rsidR="007C4061" w:rsidRPr="00533C32" w:rsidRDefault="007C4061" w:rsidP="00885269">
      <w:pPr>
        <w:pStyle w:val="PL"/>
      </w:pPr>
      <w:r w:rsidRPr="00533C32">
        <w:t xml:space="preserve">    </w:t>
      </w:r>
      <w:r>
        <w:t>get</w:t>
      </w:r>
      <w:r w:rsidRPr="00533C32">
        <w:t>:</w:t>
      </w:r>
    </w:p>
    <w:p w14:paraId="7EF7E9D7" w14:textId="77777777" w:rsidR="007C4061" w:rsidRPr="00533C32" w:rsidRDefault="007C4061" w:rsidP="00885269">
      <w:pPr>
        <w:pStyle w:val="PL"/>
      </w:pPr>
      <w:r w:rsidRPr="00533C32">
        <w:t xml:space="preserve">      summary: </w:t>
      </w:r>
      <w:r>
        <w:t>Retrieve</w:t>
      </w:r>
      <w:r w:rsidRPr="00533C32">
        <w:t xml:space="preserve"> a </w:t>
      </w:r>
      <w:r>
        <w:t xml:space="preserve">individual </w:t>
      </w:r>
      <w:proofErr w:type="spellStart"/>
      <w:r w:rsidRPr="00533C32">
        <w:t>eeSubscription</w:t>
      </w:r>
      <w:proofErr w:type="spellEnd"/>
      <w:r w:rsidRPr="00533C32">
        <w:t xml:space="preserve"> for a group of UEs or any UE</w:t>
      </w:r>
    </w:p>
    <w:p w14:paraId="07D2CB1B"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t>QueryEeGroupSubscription</w:t>
      </w:r>
      <w:proofErr w:type="spellEnd"/>
    </w:p>
    <w:p w14:paraId="3CC670CC" w14:textId="77777777" w:rsidR="007C4061" w:rsidRPr="00533C32" w:rsidRDefault="007C4061" w:rsidP="00885269">
      <w:pPr>
        <w:pStyle w:val="PL"/>
      </w:pPr>
      <w:r w:rsidRPr="00533C32">
        <w:t xml:space="preserve">      tags:</w:t>
      </w:r>
    </w:p>
    <w:p w14:paraId="23E21F79" w14:textId="77777777" w:rsidR="007C4061" w:rsidRPr="00533C32" w:rsidRDefault="007C4061" w:rsidP="00885269">
      <w:pPr>
        <w:pStyle w:val="PL"/>
      </w:pPr>
      <w:r w:rsidRPr="00533C32">
        <w:t xml:space="preserve">        - Event Exposure </w:t>
      </w:r>
      <w:r w:rsidR="00251817">
        <w:rPr>
          <w:rFonts w:hint="eastAsia"/>
          <w:lang w:eastAsia="zh-CN"/>
        </w:rPr>
        <w:t xml:space="preserve">Group </w:t>
      </w:r>
      <w:r w:rsidRPr="00533C32">
        <w:t>Subscription (Document)</w:t>
      </w:r>
    </w:p>
    <w:p w14:paraId="34DE24DF" w14:textId="77777777" w:rsidR="007C4061" w:rsidRPr="00533C32" w:rsidRDefault="007C4061" w:rsidP="00885269">
      <w:pPr>
        <w:pStyle w:val="PL"/>
      </w:pPr>
      <w:r w:rsidRPr="00533C32">
        <w:t xml:space="preserve">      parameters:</w:t>
      </w:r>
    </w:p>
    <w:p w14:paraId="49395687" w14:textId="77777777" w:rsidR="007C4061" w:rsidRPr="00533C32" w:rsidRDefault="007C4061" w:rsidP="00885269">
      <w:pPr>
        <w:pStyle w:val="PL"/>
      </w:pPr>
      <w:r w:rsidRPr="00533C32">
        <w:t xml:space="preserve">        - name: </w:t>
      </w:r>
      <w:proofErr w:type="spellStart"/>
      <w:r w:rsidRPr="00533C32">
        <w:rPr>
          <w:lang w:eastAsia="zh-CN"/>
        </w:rPr>
        <w:t>u</w:t>
      </w:r>
      <w:r w:rsidRPr="00533C32">
        <w:t>eGroupId</w:t>
      </w:r>
      <w:proofErr w:type="spellEnd"/>
    </w:p>
    <w:p w14:paraId="37B958E1" w14:textId="77777777" w:rsidR="007C4061" w:rsidRPr="00533C32" w:rsidRDefault="007C4061" w:rsidP="00885269">
      <w:pPr>
        <w:pStyle w:val="PL"/>
      </w:pPr>
      <w:r w:rsidRPr="00533C32">
        <w:t xml:space="preserve">          in: path</w:t>
      </w:r>
    </w:p>
    <w:p w14:paraId="5C936F6D" w14:textId="77777777" w:rsidR="007C4061" w:rsidRPr="00533C32" w:rsidRDefault="007C4061" w:rsidP="00885269">
      <w:pPr>
        <w:pStyle w:val="PL"/>
      </w:pPr>
      <w:r w:rsidRPr="00533C32">
        <w:t xml:space="preserve">          required: true</w:t>
      </w:r>
    </w:p>
    <w:p w14:paraId="1F269193" w14:textId="77777777" w:rsidR="007C4061" w:rsidRPr="00533C32" w:rsidRDefault="007C4061" w:rsidP="00885269">
      <w:pPr>
        <w:pStyle w:val="PL"/>
      </w:pPr>
      <w:r w:rsidRPr="00533C32">
        <w:t xml:space="preserve">          schema:</w:t>
      </w:r>
    </w:p>
    <w:p w14:paraId="25AB7A3D" w14:textId="77777777" w:rsidR="007C4061" w:rsidRPr="00533C32" w:rsidRDefault="007C4061" w:rsidP="00885269">
      <w:pPr>
        <w:pStyle w:val="PL"/>
      </w:pPr>
      <w:r w:rsidRPr="00533C32">
        <w:t xml:space="preserve">              $ref: '#/components/schemas/</w:t>
      </w:r>
      <w:proofErr w:type="spellStart"/>
      <w:r w:rsidRPr="00533C32">
        <w:t>VarUeGroupId</w:t>
      </w:r>
      <w:proofErr w:type="spellEnd"/>
      <w:r w:rsidRPr="00533C32">
        <w:t>'</w:t>
      </w:r>
    </w:p>
    <w:p w14:paraId="3E7D34BA" w14:textId="77777777" w:rsidR="007C4061" w:rsidRPr="00533C32" w:rsidRDefault="007C4061" w:rsidP="00885269">
      <w:pPr>
        <w:pStyle w:val="PL"/>
      </w:pPr>
      <w:r w:rsidRPr="00533C32">
        <w:t xml:space="preserve">        - name: </w:t>
      </w:r>
      <w:proofErr w:type="spellStart"/>
      <w:r w:rsidRPr="00533C32">
        <w:t>subsId</w:t>
      </w:r>
      <w:proofErr w:type="spellEnd"/>
    </w:p>
    <w:p w14:paraId="645C90BF" w14:textId="77777777" w:rsidR="007C4061" w:rsidRPr="00533C32" w:rsidRDefault="007C4061" w:rsidP="00885269">
      <w:pPr>
        <w:pStyle w:val="PL"/>
      </w:pPr>
      <w:r w:rsidRPr="00533C32">
        <w:t xml:space="preserve">          in: path</w:t>
      </w:r>
    </w:p>
    <w:p w14:paraId="4E29CCAC" w14:textId="77777777" w:rsidR="007C4061" w:rsidRPr="00533C32" w:rsidRDefault="007C4061" w:rsidP="00885269">
      <w:pPr>
        <w:pStyle w:val="PL"/>
      </w:pPr>
      <w:r w:rsidRPr="00533C32">
        <w:t xml:space="preserve">          required: true</w:t>
      </w:r>
    </w:p>
    <w:p w14:paraId="349DC1CB" w14:textId="77777777" w:rsidR="007C4061" w:rsidRPr="00533C32" w:rsidRDefault="007C4061" w:rsidP="00885269">
      <w:pPr>
        <w:pStyle w:val="PL"/>
      </w:pPr>
      <w:r w:rsidRPr="00533C32">
        <w:t xml:space="preserve">          description: Unique ID of the subscription to remove</w:t>
      </w:r>
    </w:p>
    <w:p w14:paraId="23206463" w14:textId="77777777" w:rsidR="007C4061" w:rsidRPr="00533C32" w:rsidRDefault="007C4061" w:rsidP="00885269">
      <w:pPr>
        <w:pStyle w:val="PL"/>
      </w:pPr>
      <w:r w:rsidRPr="00533C32">
        <w:t xml:space="preserve">          schema:</w:t>
      </w:r>
    </w:p>
    <w:p w14:paraId="2CB7E310" w14:textId="77777777" w:rsidR="007C4061" w:rsidRPr="00533C32" w:rsidRDefault="007C4061" w:rsidP="00885269">
      <w:pPr>
        <w:pStyle w:val="PL"/>
      </w:pPr>
      <w:r w:rsidRPr="00533C32">
        <w:t xml:space="preserve">            type: string</w:t>
      </w:r>
    </w:p>
    <w:p w14:paraId="258EA006" w14:textId="77777777" w:rsidR="007C4061" w:rsidRPr="00533C32" w:rsidRDefault="007C4061" w:rsidP="00885269">
      <w:pPr>
        <w:pStyle w:val="PL"/>
      </w:pPr>
      <w:r w:rsidRPr="00533C32">
        <w:t xml:space="preserve">      responses:</w:t>
      </w:r>
    </w:p>
    <w:p w14:paraId="6B9DDD65" w14:textId="77777777" w:rsidR="007C4061" w:rsidRPr="00533C32" w:rsidRDefault="007C4061" w:rsidP="00885269">
      <w:pPr>
        <w:pStyle w:val="PL"/>
      </w:pPr>
      <w:r w:rsidRPr="00533C32">
        <w:t xml:space="preserve">        '200':</w:t>
      </w:r>
    </w:p>
    <w:p w14:paraId="22435604" w14:textId="77777777" w:rsidR="007C4061" w:rsidRPr="00533C32" w:rsidRDefault="007C4061" w:rsidP="00885269">
      <w:pPr>
        <w:pStyle w:val="PL"/>
      </w:pPr>
      <w:r w:rsidRPr="00533C32">
        <w:t xml:space="preserve">          description: Expected response to a valid request</w:t>
      </w:r>
    </w:p>
    <w:p w14:paraId="0C47A7B4" w14:textId="77777777" w:rsidR="007C4061" w:rsidRPr="00533C32" w:rsidRDefault="007C4061" w:rsidP="00885269">
      <w:pPr>
        <w:pStyle w:val="PL"/>
      </w:pPr>
      <w:r w:rsidRPr="00533C32">
        <w:t xml:space="preserve">          content:</w:t>
      </w:r>
    </w:p>
    <w:p w14:paraId="33F96C79"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2C32DC2" w14:textId="77777777" w:rsidR="007C4061" w:rsidRPr="00533C32" w:rsidRDefault="007C4061" w:rsidP="00885269">
      <w:pPr>
        <w:pStyle w:val="PL"/>
      </w:pPr>
      <w:r w:rsidRPr="00533C32">
        <w:t xml:space="preserve">              schema:</w:t>
      </w:r>
    </w:p>
    <w:p w14:paraId="14BF301D" w14:textId="77777777" w:rsidR="007C4061" w:rsidRPr="00533C32" w:rsidRDefault="007C4061" w:rsidP="00885269">
      <w:pPr>
        <w:pStyle w:val="PL"/>
      </w:pPr>
      <w:r w:rsidRPr="00533C32">
        <w:t xml:space="preserve">               items:</w:t>
      </w:r>
    </w:p>
    <w:p w14:paraId="05A58AB4"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3AC6CE6B" w14:textId="77777777" w:rsidR="007C4061" w:rsidRDefault="007C4061" w:rsidP="00885269">
      <w:pPr>
        <w:pStyle w:val="PL"/>
        <w:rPr>
          <w:lang w:eastAsia="zh-CN"/>
        </w:rPr>
      </w:pPr>
      <w:r w:rsidRPr="00533C32">
        <w:t xml:space="preserve">        default:</w:t>
      </w:r>
    </w:p>
    <w:p w14:paraId="77E9AD18"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AA263D5" w14:textId="0AD09C49" w:rsidR="007C4061" w:rsidRDefault="007C4061" w:rsidP="00885269">
      <w:pPr>
        <w:pStyle w:val="PL"/>
        <w:rPr>
          <w:lang w:eastAsia="zh-CN"/>
        </w:rPr>
      </w:pPr>
    </w:p>
    <w:p w14:paraId="432E1773" w14:textId="77777777" w:rsidR="005D0DA8" w:rsidRDefault="005D0DA8" w:rsidP="00885269">
      <w:pPr>
        <w:pStyle w:val="PL"/>
      </w:pPr>
      <w:r>
        <w:t xml:space="preserve">  /subscription-data/</w:t>
      </w:r>
      <w:r w:rsidRPr="00D5200C">
        <w:t>group-data</w:t>
      </w:r>
      <w:r w:rsidRPr="00D5200C">
        <w:rPr>
          <w:lang w:eastAsia="zh-CN"/>
        </w:rPr>
        <w:t>/</w:t>
      </w:r>
      <w:r w:rsidRPr="00D5200C">
        <w:t>{</w:t>
      </w:r>
      <w:proofErr w:type="spellStart"/>
      <w:r w:rsidRPr="00D5200C">
        <w:rPr>
          <w:lang w:eastAsia="zh-CN"/>
        </w:rPr>
        <w:t>ueGroupId</w:t>
      </w:r>
      <w:proofErr w:type="spellEnd"/>
      <w:r w:rsidRPr="00D5200C">
        <w:t>}</w:t>
      </w:r>
      <w:r>
        <w:rPr>
          <w:color w:val="000000"/>
          <w:lang w:eastAsia="en-GB"/>
        </w:rPr>
        <w:t>/</w:t>
      </w:r>
      <w:proofErr w:type="spellStart"/>
      <w:r>
        <w:rPr>
          <w:color w:val="000000"/>
          <w:lang w:eastAsia="en-GB"/>
        </w:rPr>
        <w:t>ee</w:t>
      </w:r>
      <w:proofErr w:type="spellEnd"/>
      <w:r>
        <w:rPr>
          <w:color w:val="000000"/>
          <w:lang w:eastAsia="en-GB"/>
        </w:rPr>
        <w:t>-profile-d</w:t>
      </w:r>
      <w:r>
        <w:rPr>
          <w:color w:val="000000"/>
        </w:rPr>
        <w:t>ata</w:t>
      </w:r>
      <w:r>
        <w:t>:</w:t>
      </w:r>
    </w:p>
    <w:p w14:paraId="5A4667C6" w14:textId="77777777" w:rsidR="005D0DA8" w:rsidRDefault="005D0DA8" w:rsidP="00885269">
      <w:pPr>
        <w:pStyle w:val="PL"/>
      </w:pPr>
      <w:r>
        <w:t xml:space="preserve">    get:</w:t>
      </w:r>
    </w:p>
    <w:p w14:paraId="5A07FE54" w14:textId="77777777" w:rsidR="005D0DA8" w:rsidRDefault="005D0DA8" w:rsidP="00885269">
      <w:pPr>
        <w:pStyle w:val="PL"/>
      </w:pPr>
      <w:r>
        <w:t xml:space="preserve">      summary: Retrieves the </w:t>
      </w:r>
      <w:proofErr w:type="spellStart"/>
      <w:r w:rsidRPr="00533C32">
        <w:t>ee</w:t>
      </w:r>
      <w:proofErr w:type="spellEnd"/>
      <w:r w:rsidRPr="00533C32">
        <w:t xml:space="preserve"> profile data</w:t>
      </w:r>
      <w:r>
        <w:t xml:space="preserve"> profile data of a group or </w:t>
      </w:r>
      <w:proofErr w:type="spellStart"/>
      <w:r>
        <w:t>anyUE</w:t>
      </w:r>
      <w:proofErr w:type="spellEnd"/>
    </w:p>
    <w:p w14:paraId="7FB4CFD4" w14:textId="77777777" w:rsidR="005D0DA8" w:rsidRDefault="005D0DA8" w:rsidP="00885269">
      <w:pPr>
        <w:pStyle w:val="PL"/>
      </w:pPr>
      <w:r>
        <w:t xml:space="preserve">      </w:t>
      </w:r>
      <w:proofErr w:type="spellStart"/>
      <w:r>
        <w:t>operationId</w:t>
      </w:r>
      <w:proofErr w:type="spellEnd"/>
      <w:r>
        <w:t xml:space="preserve">: </w:t>
      </w:r>
      <w:proofErr w:type="spellStart"/>
      <w:r>
        <w:t>QueryGroupEEData</w:t>
      </w:r>
      <w:proofErr w:type="spellEnd"/>
    </w:p>
    <w:p w14:paraId="5695E6C2" w14:textId="77777777" w:rsidR="005D0DA8" w:rsidRDefault="005D0DA8" w:rsidP="00885269">
      <w:pPr>
        <w:pStyle w:val="PL"/>
      </w:pPr>
      <w:r>
        <w:t xml:space="preserve">      tags:</w:t>
      </w:r>
    </w:p>
    <w:p w14:paraId="4FC28C4C" w14:textId="77777777" w:rsidR="005D0DA8" w:rsidRDefault="005D0DA8" w:rsidP="00885269">
      <w:pPr>
        <w:pStyle w:val="PL"/>
        <w:rPr>
          <w:lang w:eastAsia="zh-CN"/>
        </w:rPr>
      </w:pPr>
      <w:r>
        <w:t xml:space="preserve">        - </w:t>
      </w:r>
      <w:r w:rsidRPr="0089602E">
        <w:t>Event Exposure Data</w:t>
      </w:r>
      <w:r>
        <w:t xml:space="preserve"> for a group (Document)</w:t>
      </w:r>
    </w:p>
    <w:p w14:paraId="2334BBD4" w14:textId="77777777" w:rsidR="005D0DA8" w:rsidRDefault="005D0DA8" w:rsidP="00885269">
      <w:pPr>
        <w:pStyle w:val="PL"/>
      </w:pPr>
      <w:r>
        <w:t xml:space="preserve">      parameters:</w:t>
      </w:r>
    </w:p>
    <w:p w14:paraId="3916786D" w14:textId="77777777" w:rsidR="005D0DA8" w:rsidRDefault="005D0DA8" w:rsidP="00885269">
      <w:pPr>
        <w:pStyle w:val="PL"/>
      </w:pPr>
      <w:r>
        <w:t xml:space="preserve">        - name: </w:t>
      </w:r>
      <w:proofErr w:type="spellStart"/>
      <w:r w:rsidRPr="00A953F4">
        <w:t>ueGroupId</w:t>
      </w:r>
      <w:proofErr w:type="spellEnd"/>
    </w:p>
    <w:p w14:paraId="2E16C138" w14:textId="77777777" w:rsidR="005D0DA8" w:rsidRDefault="005D0DA8" w:rsidP="00885269">
      <w:pPr>
        <w:pStyle w:val="PL"/>
      </w:pPr>
      <w:r>
        <w:t xml:space="preserve">          in: path</w:t>
      </w:r>
    </w:p>
    <w:p w14:paraId="39FF5018" w14:textId="77777777" w:rsidR="005D0DA8" w:rsidRPr="00243605" w:rsidRDefault="005D0DA8" w:rsidP="00885269">
      <w:pPr>
        <w:pStyle w:val="PL"/>
      </w:pPr>
      <w:r>
        <w:t xml:space="preserve">          description: </w:t>
      </w:r>
      <w:r w:rsidRPr="00533C32">
        <w:t>Group of UEs or any UE</w:t>
      </w:r>
    </w:p>
    <w:p w14:paraId="12B07EE4" w14:textId="77777777" w:rsidR="005D0DA8" w:rsidRDefault="005D0DA8" w:rsidP="00885269">
      <w:pPr>
        <w:pStyle w:val="PL"/>
      </w:pPr>
      <w:r>
        <w:t xml:space="preserve">          required: true</w:t>
      </w:r>
    </w:p>
    <w:p w14:paraId="18009FF6" w14:textId="77777777" w:rsidR="005D0DA8" w:rsidRDefault="005D0DA8" w:rsidP="00885269">
      <w:pPr>
        <w:pStyle w:val="PL"/>
      </w:pPr>
      <w:r>
        <w:t xml:space="preserve">          schema:</w:t>
      </w:r>
    </w:p>
    <w:p w14:paraId="6B055D82" w14:textId="77777777" w:rsidR="005D0DA8" w:rsidRDefault="005D0DA8" w:rsidP="00885269">
      <w:pPr>
        <w:pStyle w:val="PL"/>
      </w:pPr>
      <w:r>
        <w:t xml:space="preserve">            $ref: '</w:t>
      </w:r>
      <w:r w:rsidRPr="00533C32">
        <w:t>#/components/schemas/</w:t>
      </w:r>
      <w:proofErr w:type="spellStart"/>
      <w:r w:rsidRPr="00533C32">
        <w:t>VarUeGroupId</w:t>
      </w:r>
      <w:proofErr w:type="spellEnd"/>
      <w:r>
        <w:t>'</w:t>
      </w:r>
    </w:p>
    <w:p w14:paraId="47E12675" w14:textId="010E6FDE" w:rsidR="005D0DA8" w:rsidRDefault="005D0DA8" w:rsidP="00885269">
      <w:pPr>
        <w:pStyle w:val="PL"/>
      </w:pPr>
      <w:r>
        <w:t xml:space="preserve">        - name: supported</w:t>
      </w:r>
      <w:r w:rsidR="003243ED">
        <w:t>-f</w:t>
      </w:r>
      <w:r>
        <w:t>eatures</w:t>
      </w:r>
    </w:p>
    <w:p w14:paraId="238D3571" w14:textId="77777777" w:rsidR="005D0DA8" w:rsidRDefault="005D0DA8" w:rsidP="00885269">
      <w:pPr>
        <w:pStyle w:val="PL"/>
      </w:pPr>
      <w:r>
        <w:t xml:space="preserve">          in: query</w:t>
      </w:r>
    </w:p>
    <w:p w14:paraId="7B47E8D8" w14:textId="77777777" w:rsidR="005D0DA8" w:rsidRDefault="005D0DA8" w:rsidP="00885269">
      <w:pPr>
        <w:pStyle w:val="PL"/>
      </w:pPr>
      <w:r>
        <w:t xml:space="preserve">          description: Supported Features</w:t>
      </w:r>
    </w:p>
    <w:p w14:paraId="10BC9A89" w14:textId="77777777" w:rsidR="005D0DA8" w:rsidRDefault="005D0DA8" w:rsidP="00885269">
      <w:pPr>
        <w:pStyle w:val="PL"/>
      </w:pPr>
      <w:r>
        <w:t xml:space="preserve">          schema:</w:t>
      </w:r>
    </w:p>
    <w:p w14:paraId="2E813B2F" w14:textId="77777777" w:rsidR="005D0DA8" w:rsidRDefault="005D0DA8" w:rsidP="00885269">
      <w:pPr>
        <w:pStyle w:val="PL"/>
      </w:pPr>
      <w:r>
        <w:t xml:space="preserve">             $ref: 'TS29571_CommonData.yaml#/components/schemas/</w:t>
      </w:r>
      <w:proofErr w:type="spellStart"/>
      <w:r>
        <w:t>SupportedFeatures</w:t>
      </w:r>
      <w:proofErr w:type="spellEnd"/>
      <w:r>
        <w:t>'</w:t>
      </w:r>
    </w:p>
    <w:p w14:paraId="2EC84381" w14:textId="77777777" w:rsidR="005D0DA8" w:rsidRDefault="005D0DA8" w:rsidP="00885269">
      <w:pPr>
        <w:pStyle w:val="PL"/>
      </w:pPr>
      <w:r>
        <w:t xml:space="preserve">      responses:</w:t>
      </w:r>
    </w:p>
    <w:p w14:paraId="53D28600" w14:textId="77777777" w:rsidR="005D0DA8" w:rsidRDefault="005D0DA8" w:rsidP="00885269">
      <w:pPr>
        <w:pStyle w:val="PL"/>
      </w:pPr>
      <w:r>
        <w:t xml:space="preserve">        '200':</w:t>
      </w:r>
    </w:p>
    <w:p w14:paraId="4E6B9B8B" w14:textId="77777777" w:rsidR="005D0DA8" w:rsidRDefault="005D0DA8" w:rsidP="00885269">
      <w:pPr>
        <w:pStyle w:val="PL"/>
      </w:pPr>
      <w:r>
        <w:t xml:space="preserve">          description: Expected response to a valid request</w:t>
      </w:r>
    </w:p>
    <w:p w14:paraId="113B12C5" w14:textId="77777777" w:rsidR="005D0DA8" w:rsidRDefault="005D0DA8" w:rsidP="00885269">
      <w:pPr>
        <w:pStyle w:val="PL"/>
      </w:pPr>
      <w:r>
        <w:t xml:space="preserve">          content:</w:t>
      </w:r>
    </w:p>
    <w:p w14:paraId="224BB8EE" w14:textId="77777777" w:rsidR="005D0DA8" w:rsidRDefault="005D0DA8" w:rsidP="00885269">
      <w:pPr>
        <w:pStyle w:val="PL"/>
      </w:pPr>
      <w:r>
        <w:t xml:space="preserve">            application/</w:t>
      </w:r>
      <w:proofErr w:type="spellStart"/>
      <w:r>
        <w:t>json</w:t>
      </w:r>
      <w:proofErr w:type="spellEnd"/>
      <w:r>
        <w:t>:</w:t>
      </w:r>
    </w:p>
    <w:p w14:paraId="4E024020" w14:textId="77777777" w:rsidR="005D0DA8" w:rsidRDefault="005D0DA8" w:rsidP="00885269">
      <w:pPr>
        <w:pStyle w:val="PL"/>
      </w:pPr>
      <w:r>
        <w:t xml:space="preserve">              schema:</w:t>
      </w:r>
    </w:p>
    <w:p w14:paraId="4762F845" w14:textId="77777777" w:rsidR="005D0DA8" w:rsidRDefault="005D0DA8" w:rsidP="00885269">
      <w:pPr>
        <w:pStyle w:val="PL"/>
      </w:pPr>
      <w:r>
        <w:t xml:space="preserve">                $ref: '#/components/schemas/</w:t>
      </w:r>
      <w:proofErr w:type="spellStart"/>
      <w:r>
        <w:t>EeGroupProfileData</w:t>
      </w:r>
      <w:proofErr w:type="spellEnd"/>
      <w:r>
        <w:t>'</w:t>
      </w:r>
    </w:p>
    <w:p w14:paraId="3ADB5771" w14:textId="77777777" w:rsidR="005D0DA8" w:rsidRDefault="005D0DA8" w:rsidP="00885269">
      <w:pPr>
        <w:pStyle w:val="PL"/>
        <w:rPr>
          <w:lang w:eastAsia="zh-CN"/>
        </w:rPr>
      </w:pPr>
      <w:r>
        <w:t xml:space="preserve">        default:</w:t>
      </w:r>
    </w:p>
    <w:p w14:paraId="0BB664DE" w14:textId="77777777" w:rsidR="005D0DA8" w:rsidRDefault="005D0DA8" w:rsidP="00885269">
      <w:pPr>
        <w:pStyle w:val="PL"/>
        <w:rPr>
          <w:lang w:eastAsia="zh-CN"/>
        </w:rPr>
      </w:pPr>
      <w:r>
        <w:t xml:space="preserve">          $ref: 'TS29571_CommonData.yaml#/components/responses/default'</w:t>
      </w:r>
    </w:p>
    <w:p w14:paraId="000845BC" w14:textId="77777777" w:rsidR="005D0DA8" w:rsidRPr="00B857B1" w:rsidRDefault="005D0DA8" w:rsidP="00885269">
      <w:pPr>
        <w:pStyle w:val="PL"/>
        <w:rPr>
          <w:lang w:eastAsia="zh-CN"/>
        </w:rPr>
      </w:pPr>
    </w:p>
    <w:p w14:paraId="22DCD4CC" w14:textId="77777777" w:rsidR="007C4061" w:rsidRPr="00533C32" w:rsidRDefault="007C4061" w:rsidP="00885269">
      <w:pPr>
        <w:pStyle w:val="PL"/>
      </w:pPr>
      <w:r w:rsidRPr="00533C32">
        <w:t xml:space="preserve">  /subscription-data/{</w:t>
      </w:r>
      <w:proofErr w:type="spellStart"/>
      <w:r w:rsidRPr="00533C32">
        <w:t>ueId</w:t>
      </w:r>
      <w:proofErr w:type="spellEnd"/>
      <w:r w:rsidRPr="00533C32">
        <w:t>}/</w:t>
      </w:r>
      <w:proofErr w:type="spellStart"/>
      <w:r w:rsidRPr="00533C32">
        <w:t>ee</w:t>
      </w:r>
      <w:proofErr w:type="spellEnd"/>
      <w:r w:rsidRPr="00533C32">
        <w:t>-profile-data:</w:t>
      </w:r>
    </w:p>
    <w:p w14:paraId="0CDC579A" w14:textId="77777777" w:rsidR="007C4061" w:rsidRPr="00533C32" w:rsidRDefault="007C4061" w:rsidP="00885269">
      <w:pPr>
        <w:pStyle w:val="PL"/>
      </w:pPr>
      <w:r w:rsidRPr="00533C32">
        <w:lastRenderedPageBreak/>
        <w:t xml:space="preserve">    get:</w:t>
      </w:r>
    </w:p>
    <w:p w14:paraId="7C1958FA" w14:textId="77777777" w:rsidR="007C4061" w:rsidRPr="00533C32" w:rsidRDefault="007C4061" w:rsidP="00885269">
      <w:pPr>
        <w:pStyle w:val="PL"/>
      </w:pPr>
      <w:r w:rsidRPr="00533C32">
        <w:t xml:space="preserve">      summary: Retrieves the </w:t>
      </w:r>
      <w:proofErr w:type="spellStart"/>
      <w:r w:rsidRPr="00533C32">
        <w:t>ee</w:t>
      </w:r>
      <w:proofErr w:type="spellEnd"/>
      <w:r w:rsidRPr="00533C32">
        <w:t xml:space="preserve"> profile data of a UE</w:t>
      </w:r>
    </w:p>
    <w:p w14:paraId="73776B33"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QueryEEData</w:t>
      </w:r>
      <w:proofErr w:type="spellEnd"/>
    </w:p>
    <w:p w14:paraId="47587172" w14:textId="77777777" w:rsidR="007C4061" w:rsidRPr="00533C32" w:rsidRDefault="007C4061" w:rsidP="00885269">
      <w:pPr>
        <w:pStyle w:val="PL"/>
      </w:pPr>
      <w:r w:rsidRPr="00533C32">
        <w:t xml:space="preserve">      tags:</w:t>
      </w:r>
    </w:p>
    <w:p w14:paraId="27050E3D" w14:textId="77777777" w:rsidR="007C4061" w:rsidRPr="00533C32" w:rsidRDefault="007C4061" w:rsidP="00885269">
      <w:pPr>
        <w:pStyle w:val="PL"/>
      </w:pPr>
      <w:r w:rsidRPr="00533C32">
        <w:t xml:space="preserve">        - Event Exposure Data (Document)</w:t>
      </w:r>
    </w:p>
    <w:p w14:paraId="07FFFC40" w14:textId="77777777" w:rsidR="007C4061" w:rsidRPr="00533C32" w:rsidRDefault="007C4061" w:rsidP="00885269">
      <w:pPr>
        <w:pStyle w:val="PL"/>
      </w:pPr>
      <w:r w:rsidRPr="00533C32">
        <w:t xml:space="preserve">      parameters:</w:t>
      </w:r>
    </w:p>
    <w:p w14:paraId="027CDEAC" w14:textId="77777777" w:rsidR="007C4061" w:rsidRPr="00533C32" w:rsidRDefault="007C4061" w:rsidP="00885269">
      <w:pPr>
        <w:pStyle w:val="PL"/>
      </w:pPr>
      <w:r w:rsidRPr="00533C32">
        <w:t xml:space="preserve">        - name: </w:t>
      </w:r>
      <w:proofErr w:type="spellStart"/>
      <w:r w:rsidRPr="00533C32">
        <w:t>ueId</w:t>
      </w:r>
      <w:proofErr w:type="spellEnd"/>
    </w:p>
    <w:p w14:paraId="0B77218A" w14:textId="77777777" w:rsidR="007C4061" w:rsidRPr="00533C32" w:rsidRDefault="007C4061" w:rsidP="00885269">
      <w:pPr>
        <w:pStyle w:val="PL"/>
      </w:pPr>
      <w:r w:rsidRPr="00533C32">
        <w:t xml:space="preserve">          in: path</w:t>
      </w:r>
    </w:p>
    <w:p w14:paraId="744E4F53" w14:textId="77777777" w:rsidR="007C4061" w:rsidRPr="00533C32" w:rsidRDefault="007C4061" w:rsidP="00885269">
      <w:pPr>
        <w:pStyle w:val="PL"/>
      </w:pPr>
      <w:r w:rsidRPr="00533C32">
        <w:t xml:space="preserve">          description: UE id</w:t>
      </w:r>
    </w:p>
    <w:p w14:paraId="7B4609B7" w14:textId="77777777" w:rsidR="007C4061" w:rsidRPr="00533C32" w:rsidRDefault="007C4061" w:rsidP="00885269">
      <w:pPr>
        <w:pStyle w:val="PL"/>
      </w:pPr>
      <w:r w:rsidRPr="00533C32">
        <w:t xml:space="preserve">          required: true</w:t>
      </w:r>
    </w:p>
    <w:p w14:paraId="48EFBC06" w14:textId="77777777" w:rsidR="007C4061" w:rsidRPr="00533C32" w:rsidRDefault="007C4061" w:rsidP="00885269">
      <w:pPr>
        <w:pStyle w:val="PL"/>
      </w:pPr>
      <w:r w:rsidRPr="00533C32">
        <w:t xml:space="preserve">          schema:</w:t>
      </w:r>
    </w:p>
    <w:p w14:paraId="300D067A"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7EBE370E" w14:textId="77777777" w:rsidR="007C4061" w:rsidRPr="00533C32" w:rsidRDefault="007C4061" w:rsidP="00885269">
      <w:pPr>
        <w:pStyle w:val="PL"/>
        <w:rPr>
          <w:lang w:eastAsia="zh-CN"/>
        </w:rPr>
      </w:pPr>
      <w:r w:rsidRPr="00533C32">
        <w:rPr>
          <w:lang w:eastAsia="zh-CN"/>
        </w:rPr>
        <w:t xml:space="preserve">        - name: fields</w:t>
      </w:r>
    </w:p>
    <w:p w14:paraId="625311E4" w14:textId="77777777" w:rsidR="007C4061" w:rsidRPr="00533C32" w:rsidRDefault="007C4061" w:rsidP="00885269">
      <w:pPr>
        <w:pStyle w:val="PL"/>
        <w:rPr>
          <w:lang w:eastAsia="zh-CN"/>
        </w:rPr>
      </w:pPr>
      <w:r w:rsidRPr="00533C32">
        <w:rPr>
          <w:lang w:eastAsia="zh-CN"/>
        </w:rPr>
        <w:t xml:space="preserve">          in: query</w:t>
      </w:r>
    </w:p>
    <w:p w14:paraId="27E230C5" w14:textId="77777777" w:rsidR="007C4061" w:rsidRPr="00533C32" w:rsidRDefault="007C4061" w:rsidP="00885269">
      <w:pPr>
        <w:pStyle w:val="PL"/>
        <w:rPr>
          <w:lang w:eastAsia="zh-CN"/>
        </w:rPr>
      </w:pPr>
      <w:r w:rsidRPr="00533C32">
        <w:rPr>
          <w:lang w:eastAsia="zh-CN"/>
        </w:rPr>
        <w:t xml:space="preserve">          description: attributes to be retrieved</w:t>
      </w:r>
    </w:p>
    <w:p w14:paraId="2B75C059" w14:textId="77777777" w:rsidR="007C4061" w:rsidRPr="00533C32" w:rsidRDefault="007C4061" w:rsidP="00885269">
      <w:pPr>
        <w:pStyle w:val="PL"/>
        <w:rPr>
          <w:lang w:eastAsia="zh-CN"/>
        </w:rPr>
      </w:pPr>
      <w:r w:rsidRPr="00533C32">
        <w:rPr>
          <w:lang w:eastAsia="zh-CN"/>
        </w:rPr>
        <w:t xml:space="preserve">          required: false</w:t>
      </w:r>
    </w:p>
    <w:p w14:paraId="5F60D472" w14:textId="77777777" w:rsidR="007C4061" w:rsidRPr="00533C32" w:rsidRDefault="007C4061" w:rsidP="00885269">
      <w:pPr>
        <w:pStyle w:val="PL"/>
        <w:rPr>
          <w:lang w:eastAsia="zh-CN"/>
        </w:rPr>
      </w:pPr>
      <w:r w:rsidRPr="00533C32">
        <w:rPr>
          <w:lang w:eastAsia="zh-CN"/>
        </w:rPr>
        <w:t xml:space="preserve">          schema:</w:t>
      </w:r>
    </w:p>
    <w:p w14:paraId="20C30982" w14:textId="77777777" w:rsidR="007C4061" w:rsidRPr="00533C32" w:rsidRDefault="007C4061" w:rsidP="00885269">
      <w:pPr>
        <w:pStyle w:val="PL"/>
        <w:rPr>
          <w:lang w:eastAsia="zh-CN"/>
        </w:rPr>
      </w:pPr>
      <w:r w:rsidRPr="00533C32">
        <w:rPr>
          <w:lang w:eastAsia="zh-CN"/>
        </w:rPr>
        <w:t xml:space="preserve">            type: array</w:t>
      </w:r>
    </w:p>
    <w:p w14:paraId="75508FDF" w14:textId="77777777" w:rsidR="007C4061" w:rsidRPr="00533C32" w:rsidRDefault="007C4061" w:rsidP="00885269">
      <w:pPr>
        <w:pStyle w:val="PL"/>
        <w:rPr>
          <w:lang w:eastAsia="zh-CN"/>
        </w:rPr>
      </w:pPr>
      <w:r w:rsidRPr="00533C32">
        <w:rPr>
          <w:lang w:eastAsia="zh-CN"/>
        </w:rPr>
        <w:t xml:space="preserve">            items:</w:t>
      </w:r>
    </w:p>
    <w:p w14:paraId="2EAC6170" w14:textId="77777777" w:rsidR="007C4061" w:rsidRPr="00533C32" w:rsidRDefault="007C4061" w:rsidP="00885269">
      <w:pPr>
        <w:pStyle w:val="PL"/>
        <w:rPr>
          <w:lang w:eastAsia="zh-CN"/>
        </w:rPr>
      </w:pPr>
      <w:r w:rsidRPr="00533C32">
        <w:rPr>
          <w:lang w:eastAsia="zh-CN"/>
        </w:rPr>
        <w:t xml:space="preserve">              type: string</w:t>
      </w:r>
    </w:p>
    <w:p w14:paraId="2622D03E" w14:textId="77777777" w:rsidR="007C4061" w:rsidRPr="00533C32" w:rsidRDefault="007C4061" w:rsidP="00885269">
      <w:pPr>
        <w:pStyle w:val="PL"/>
      </w:pPr>
      <w:r w:rsidRPr="00533C32">
        <w:t xml:space="preserve">          style: form</w:t>
      </w:r>
    </w:p>
    <w:p w14:paraId="209BAA19" w14:textId="77777777" w:rsidR="007C4061" w:rsidRPr="00533C32" w:rsidRDefault="007C4061" w:rsidP="00885269">
      <w:pPr>
        <w:pStyle w:val="PL"/>
        <w:rPr>
          <w:lang w:eastAsia="zh-CN"/>
        </w:rPr>
      </w:pPr>
      <w:r w:rsidRPr="00533C32">
        <w:t xml:space="preserve">          explode: false</w:t>
      </w:r>
    </w:p>
    <w:p w14:paraId="0ED9572E" w14:textId="21E64548" w:rsidR="007C4061" w:rsidRPr="00533C32" w:rsidRDefault="007C4061" w:rsidP="00885269">
      <w:pPr>
        <w:pStyle w:val="PL"/>
      </w:pPr>
      <w:r w:rsidRPr="00533C32">
        <w:t xml:space="preserve">        - name: supported</w:t>
      </w:r>
      <w:r w:rsidR="003243ED">
        <w:t>-f</w:t>
      </w:r>
      <w:r w:rsidRPr="00533C32">
        <w:t>eatures</w:t>
      </w:r>
    </w:p>
    <w:p w14:paraId="42F227DF" w14:textId="77777777" w:rsidR="007C4061" w:rsidRPr="00533C32" w:rsidRDefault="007C4061" w:rsidP="00885269">
      <w:pPr>
        <w:pStyle w:val="PL"/>
      </w:pPr>
      <w:r w:rsidRPr="00533C32">
        <w:t xml:space="preserve">          in: query</w:t>
      </w:r>
    </w:p>
    <w:p w14:paraId="5EF07DA3" w14:textId="77777777" w:rsidR="007C4061" w:rsidRPr="00533C32" w:rsidRDefault="007C4061" w:rsidP="00885269">
      <w:pPr>
        <w:pStyle w:val="PL"/>
      </w:pPr>
      <w:r w:rsidRPr="00533C32">
        <w:t xml:space="preserve">          description: Supported Features</w:t>
      </w:r>
    </w:p>
    <w:p w14:paraId="4B10B812" w14:textId="77777777" w:rsidR="007C4061" w:rsidRPr="00533C32" w:rsidRDefault="007C4061" w:rsidP="00885269">
      <w:pPr>
        <w:pStyle w:val="PL"/>
      </w:pPr>
      <w:r w:rsidRPr="00533C32">
        <w:t xml:space="preserve">          schema:</w:t>
      </w:r>
    </w:p>
    <w:p w14:paraId="5B726CEB" w14:textId="77777777" w:rsidR="007C4061" w:rsidRPr="00533C32" w:rsidRDefault="007C4061" w:rsidP="00885269">
      <w:pPr>
        <w:pStyle w:val="PL"/>
      </w:pPr>
      <w:r w:rsidRPr="00533C32">
        <w:t xml:space="preserve">             $ref: 'TS29571_CommonData.yaml#/components/schemas/</w:t>
      </w:r>
      <w:proofErr w:type="spellStart"/>
      <w:r w:rsidRPr="00533C32">
        <w:t>SupportedFeatures</w:t>
      </w:r>
      <w:proofErr w:type="spellEnd"/>
      <w:r w:rsidRPr="00533C32">
        <w:t>'</w:t>
      </w:r>
    </w:p>
    <w:p w14:paraId="4FC9602B" w14:textId="77777777" w:rsidR="007C4061" w:rsidRPr="00533C32" w:rsidRDefault="007C4061" w:rsidP="00885269">
      <w:pPr>
        <w:pStyle w:val="PL"/>
      </w:pPr>
      <w:r w:rsidRPr="00533C32">
        <w:t xml:space="preserve">      responses:</w:t>
      </w:r>
    </w:p>
    <w:p w14:paraId="7B7B2191" w14:textId="77777777" w:rsidR="007C4061" w:rsidRPr="00533C32" w:rsidRDefault="007C4061" w:rsidP="00885269">
      <w:pPr>
        <w:pStyle w:val="PL"/>
      </w:pPr>
      <w:r w:rsidRPr="00533C32">
        <w:t xml:space="preserve">        '200':</w:t>
      </w:r>
    </w:p>
    <w:p w14:paraId="3DC3B09C" w14:textId="77777777" w:rsidR="007C4061" w:rsidRPr="00533C32" w:rsidRDefault="007C4061" w:rsidP="00885269">
      <w:pPr>
        <w:pStyle w:val="PL"/>
      </w:pPr>
      <w:r w:rsidRPr="00533C32">
        <w:t xml:space="preserve">          description: Expected response to a valid request</w:t>
      </w:r>
    </w:p>
    <w:p w14:paraId="175B311B" w14:textId="77777777" w:rsidR="007C4061" w:rsidRPr="00533C32" w:rsidRDefault="007C4061" w:rsidP="00885269">
      <w:pPr>
        <w:pStyle w:val="PL"/>
      </w:pPr>
      <w:r w:rsidRPr="00533C32">
        <w:t xml:space="preserve">          content:</w:t>
      </w:r>
    </w:p>
    <w:p w14:paraId="2077A9E2"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29BD0B1C" w14:textId="77777777" w:rsidR="007C4061" w:rsidRPr="00533C32" w:rsidRDefault="007C4061" w:rsidP="00885269">
      <w:pPr>
        <w:pStyle w:val="PL"/>
      </w:pPr>
      <w:r w:rsidRPr="00533C32">
        <w:t xml:space="preserve">              schema:</w:t>
      </w:r>
    </w:p>
    <w:p w14:paraId="545FFA00" w14:textId="77777777" w:rsidR="007C4061" w:rsidRPr="00533C32" w:rsidRDefault="007C4061" w:rsidP="00885269">
      <w:pPr>
        <w:pStyle w:val="PL"/>
      </w:pPr>
      <w:r w:rsidRPr="00533C32">
        <w:t xml:space="preserve">                $ref: '#/components/schemas/</w:t>
      </w:r>
      <w:proofErr w:type="spellStart"/>
      <w:r w:rsidRPr="00533C32">
        <w:t>EeProfileData</w:t>
      </w:r>
      <w:proofErr w:type="spellEnd"/>
      <w:r w:rsidRPr="00533C32">
        <w:t>'</w:t>
      </w:r>
    </w:p>
    <w:p w14:paraId="0106C11F" w14:textId="77777777" w:rsidR="007C4061" w:rsidRDefault="007C4061" w:rsidP="00885269">
      <w:pPr>
        <w:pStyle w:val="PL"/>
        <w:rPr>
          <w:lang w:eastAsia="zh-CN"/>
        </w:rPr>
      </w:pPr>
      <w:r w:rsidRPr="00533C32">
        <w:t xml:space="preserve">        default:</w:t>
      </w:r>
    </w:p>
    <w:p w14:paraId="7B2B840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F75ACA2" w14:textId="77777777" w:rsidR="007C4061" w:rsidRPr="00533C32" w:rsidRDefault="007C4061" w:rsidP="00885269">
      <w:pPr>
        <w:pStyle w:val="PL"/>
      </w:pPr>
    </w:p>
    <w:p w14:paraId="706C93FF" w14:textId="77777777" w:rsidR="007C4061" w:rsidRPr="00533C32" w:rsidRDefault="007C4061" w:rsidP="00885269">
      <w:pPr>
        <w:pStyle w:val="PL"/>
      </w:pPr>
      <w:r w:rsidRPr="00533C32">
        <w:t xml:space="preserve">  /subscription-data/{</w:t>
      </w:r>
      <w:proofErr w:type="spellStart"/>
      <w:r w:rsidRPr="00533C32">
        <w:t>ueId</w:t>
      </w:r>
      <w:proofErr w:type="spellEnd"/>
      <w:r w:rsidRPr="00533C32">
        <w:t>}/context-data/</w:t>
      </w:r>
      <w:proofErr w:type="spellStart"/>
      <w:r w:rsidRPr="00533C32">
        <w:t>sdm</w:t>
      </w:r>
      <w:proofErr w:type="spellEnd"/>
      <w:r w:rsidRPr="00533C32">
        <w:t>-subscriptions:</w:t>
      </w:r>
    </w:p>
    <w:p w14:paraId="107692FA" w14:textId="77777777" w:rsidR="007C4061" w:rsidRPr="00533C32" w:rsidRDefault="007C4061" w:rsidP="00885269">
      <w:pPr>
        <w:pStyle w:val="PL"/>
      </w:pPr>
      <w:r w:rsidRPr="00533C32">
        <w:t xml:space="preserve">    get:</w:t>
      </w:r>
    </w:p>
    <w:p w14:paraId="2FF145AE" w14:textId="77777777" w:rsidR="007C4061" w:rsidRPr="00533C32" w:rsidRDefault="007C4061" w:rsidP="00885269">
      <w:pPr>
        <w:pStyle w:val="PL"/>
      </w:pPr>
      <w:r w:rsidRPr="00533C32">
        <w:t xml:space="preserve">      summary: Retrieves the </w:t>
      </w:r>
      <w:proofErr w:type="spellStart"/>
      <w:r w:rsidRPr="00533C32">
        <w:t>sdm</w:t>
      </w:r>
      <w:proofErr w:type="spellEnd"/>
      <w:r w:rsidRPr="00533C32">
        <w:t xml:space="preserve"> subscriptions of a UE</w:t>
      </w:r>
    </w:p>
    <w:p w14:paraId="560AFB47"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Querysdmsubscriptions</w:t>
      </w:r>
      <w:proofErr w:type="spellEnd"/>
    </w:p>
    <w:p w14:paraId="7E56AF2D" w14:textId="77777777" w:rsidR="007C4061" w:rsidRPr="00533C32" w:rsidRDefault="007C4061" w:rsidP="00885269">
      <w:pPr>
        <w:pStyle w:val="PL"/>
      </w:pPr>
      <w:r w:rsidRPr="00533C32">
        <w:t xml:space="preserve">      tags:</w:t>
      </w:r>
    </w:p>
    <w:p w14:paraId="5E8B5020" w14:textId="77777777" w:rsidR="007C4061" w:rsidRPr="00533C32" w:rsidRDefault="007C4061" w:rsidP="00885269">
      <w:pPr>
        <w:pStyle w:val="PL"/>
      </w:pPr>
      <w:r w:rsidRPr="00533C32">
        <w:t xml:space="preserve">        - SDM Subscriptions (Collection)</w:t>
      </w:r>
    </w:p>
    <w:p w14:paraId="218DC25B" w14:textId="77777777" w:rsidR="007C4061" w:rsidRPr="00533C32" w:rsidRDefault="007C4061" w:rsidP="00885269">
      <w:pPr>
        <w:pStyle w:val="PL"/>
      </w:pPr>
      <w:r w:rsidRPr="00533C32">
        <w:t xml:space="preserve">      parameters:</w:t>
      </w:r>
    </w:p>
    <w:p w14:paraId="5665D1A8" w14:textId="77777777" w:rsidR="007C4061" w:rsidRPr="00533C32" w:rsidRDefault="007C4061" w:rsidP="00885269">
      <w:pPr>
        <w:pStyle w:val="PL"/>
      </w:pPr>
      <w:r w:rsidRPr="00533C32">
        <w:t xml:space="preserve">        - name: </w:t>
      </w:r>
      <w:proofErr w:type="spellStart"/>
      <w:r w:rsidRPr="00533C32">
        <w:t>ueId</w:t>
      </w:r>
      <w:proofErr w:type="spellEnd"/>
    </w:p>
    <w:p w14:paraId="1B290781" w14:textId="77777777" w:rsidR="007C4061" w:rsidRPr="00533C32" w:rsidRDefault="007C4061" w:rsidP="00885269">
      <w:pPr>
        <w:pStyle w:val="PL"/>
      </w:pPr>
      <w:r w:rsidRPr="00533C32">
        <w:t xml:space="preserve">          in: path</w:t>
      </w:r>
    </w:p>
    <w:p w14:paraId="1011A1CE" w14:textId="77777777" w:rsidR="007C4061" w:rsidRPr="00533C32" w:rsidRDefault="007C4061" w:rsidP="00885269">
      <w:pPr>
        <w:pStyle w:val="PL"/>
      </w:pPr>
      <w:r w:rsidRPr="00533C32">
        <w:t xml:space="preserve">          description: UE id</w:t>
      </w:r>
    </w:p>
    <w:p w14:paraId="0F790952" w14:textId="77777777" w:rsidR="007C4061" w:rsidRPr="00533C32" w:rsidRDefault="007C4061" w:rsidP="00885269">
      <w:pPr>
        <w:pStyle w:val="PL"/>
      </w:pPr>
      <w:r w:rsidRPr="00533C32">
        <w:t xml:space="preserve">          required: true</w:t>
      </w:r>
    </w:p>
    <w:p w14:paraId="31674C15" w14:textId="77777777" w:rsidR="007C4061" w:rsidRPr="00533C32" w:rsidRDefault="007C4061" w:rsidP="00885269">
      <w:pPr>
        <w:pStyle w:val="PL"/>
      </w:pPr>
      <w:r w:rsidRPr="00533C32">
        <w:t xml:space="preserve">          schema:</w:t>
      </w:r>
    </w:p>
    <w:p w14:paraId="62DE8B6E"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0E97F7F2" w14:textId="77777777" w:rsidR="007C4061" w:rsidRPr="00533C32" w:rsidRDefault="007C4061" w:rsidP="00885269">
      <w:pPr>
        <w:pStyle w:val="PL"/>
      </w:pPr>
      <w:r w:rsidRPr="00533C32">
        <w:t xml:space="preserve">        - name: supported-features</w:t>
      </w:r>
    </w:p>
    <w:p w14:paraId="770FB17D" w14:textId="77777777" w:rsidR="007C4061" w:rsidRPr="00533C32" w:rsidRDefault="007C4061" w:rsidP="00885269">
      <w:pPr>
        <w:pStyle w:val="PL"/>
      </w:pPr>
      <w:r w:rsidRPr="00533C32">
        <w:t xml:space="preserve">          in: query</w:t>
      </w:r>
    </w:p>
    <w:p w14:paraId="3018F98E" w14:textId="77777777" w:rsidR="007C4061" w:rsidRPr="00533C32" w:rsidRDefault="007C4061" w:rsidP="00885269">
      <w:pPr>
        <w:pStyle w:val="PL"/>
      </w:pPr>
      <w:r w:rsidRPr="00533C32">
        <w:t xml:space="preserve">          description: Supported Features</w:t>
      </w:r>
    </w:p>
    <w:p w14:paraId="492A7ADA" w14:textId="77777777" w:rsidR="007C4061" w:rsidRPr="00533C32" w:rsidRDefault="007C4061" w:rsidP="00885269">
      <w:pPr>
        <w:pStyle w:val="PL"/>
      </w:pPr>
      <w:r w:rsidRPr="00533C32">
        <w:t xml:space="preserve">          schema:</w:t>
      </w:r>
    </w:p>
    <w:p w14:paraId="7DB7D4DC"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06DE9B2" w14:textId="77777777" w:rsidR="007C4061" w:rsidRPr="00533C32" w:rsidRDefault="007C4061" w:rsidP="00885269">
      <w:pPr>
        <w:pStyle w:val="PL"/>
      </w:pPr>
      <w:r w:rsidRPr="00533C32">
        <w:t xml:space="preserve">      responses:</w:t>
      </w:r>
    </w:p>
    <w:p w14:paraId="63AB092F" w14:textId="77777777" w:rsidR="007C4061" w:rsidRPr="00533C32" w:rsidRDefault="007C4061" w:rsidP="00885269">
      <w:pPr>
        <w:pStyle w:val="PL"/>
      </w:pPr>
      <w:r w:rsidRPr="00533C32">
        <w:t xml:space="preserve">        '200':</w:t>
      </w:r>
    </w:p>
    <w:p w14:paraId="338C40C4" w14:textId="77777777" w:rsidR="007C4061" w:rsidRPr="00533C32" w:rsidRDefault="007C4061" w:rsidP="00885269">
      <w:pPr>
        <w:pStyle w:val="PL"/>
      </w:pPr>
      <w:r w:rsidRPr="00533C32">
        <w:t xml:space="preserve">          description: Expected response to a valid request</w:t>
      </w:r>
    </w:p>
    <w:p w14:paraId="269D803D" w14:textId="77777777" w:rsidR="007C4061" w:rsidRPr="00533C32" w:rsidRDefault="007C4061" w:rsidP="00885269">
      <w:pPr>
        <w:pStyle w:val="PL"/>
      </w:pPr>
      <w:r w:rsidRPr="00533C32">
        <w:t xml:space="preserve">          content:</w:t>
      </w:r>
    </w:p>
    <w:p w14:paraId="034D6042"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4A726B04" w14:textId="77777777" w:rsidR="007C4061" w:rsidRPr="00533C32" w:rsidRDefault="007C4061" w:rsidP="00885269">
      <w:pPr>
        <w:pStyle w:val="PL"/>
      </w:pPr>
      <w:r w:rsidRPr="00533C32">
        <w:t xml:space="preserve">              schema:</w:t>
      </w:r>
    </w:p>
    <w:p w14:paraId="22804449" w14:textId="77777777" w:rsidR="007C4061" w:rsidRPr="00533C32" w:rsidRDefault="007C4061" w:rsidP="00885269">
      <w:pPr>
        <w:pStyle w:val="PL"/>
      </w:pPr>
      <w:r w:rsidRPr="00533C32">
        <w:t xml:space="preserve">               type: array</w:t>
      </w:r>
    </w:p>
    <w:p w14:paraId="2DC8681B" w14:textId="77777777" w:rsidR="007C4061" w:rsidRPr="00533C32" w:rsidRDefault="007C4061" w:rsidP="00885269">
      <w:pPr>
        <w:pStyle w:val="PL"/>
      </w:pPr>
      <w:r w:rsidRPr="00533C32">
        <w:t xml:space="preserve">               items:</w:t>
      </w:r>
    </w:p>
    <w:p w14:paraId="7C4EA780" w14:textId="77777777" w:rsidR="007C4061" w:rsidRPr="00533C32" w:rsidRDefault="007C4061" w:rsidP="00885269">
      <w:pPr>
        <w:pStyle w:val="PL"/>
      </w:pPr>
      <w:r w:rsidRPr="00533C32">
        <w:t xml:space="preserve">                $ref: '#/components/schemas/</w:t>
      </w:r>
      <w:proofErr w:type="spellStart"/>
      <w:r w:rsidRPr="00533C32">
        <w:t>SdmSubscription</w:t>
      </w:r>
      <w:proofErr w:type="spellEnd"/>
      <w:r w:rsidRPr="00533C32">
        <w:t>'</w:t>
      </w:r>
    </w:p>
    <w:p w14:paraId="707CD594" w14:textId="77777777" w:rsidR="007C4061" w:rsidRDefault="007C4061" w:rsidP="00885269">
      <w:pPr>
        <w:pStyle w:val="PL"/>
        <w:rPr>
          <w:lang w:eastAsia="zh-CN"/>
        </w:rPr>
      </w:pPr>
      <w:r w:rsidRPr="00533C32">
        <w:t xml:space="preserve">        default:</w:t>
      </w:r>
    </w:p>
    <w:p w14:paraId="001A872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4C09F4B" w14:textId="77777777" w:rsidR="00810BBA" w:rsidRDefault="00810BBA" w:rsidP="00885269">
      <w:pPr>
        <w:pStyle w:val="PL"/>
        <w:rPr>
          <w:lang w:eastAsia="zh-CN"/>
        </w:rPr>
      </w:pPr>
    </w:p>
    <w:p w14:paraId="3CABC0D6" w14:textId="77777777" w:rsidR="007C4061" w:rsidRPr="00533C32" w:rsidRDefault="007C4061" w:rsidP="00885269">
      <w:pPr>
        <w:pStyle w:val="PL"/>
      </w:pPr>
      <w:r w:rsidRPr="00533C32">
        <w:t xml:space="preserve">    post:</w:t>
      </w:r>
    </w:p>
    <w:p w14:paraId="2411A99E" w14:textId="77777777" w:rsidR="007C4061" w:rsidRPr="00533C32" w:rsidRDefault="007C4061" w:rsidP="00885269">
      <w:pPr>
        <w:pStyle w:val="PL"/>
      </w:pPr>
      <w:r w:rsidRPr="00533C32">
        <w:t xml:space="preserve">      summary: Create individual </w:t>
      </w:r>
      <w:proofErr w:type="spellStart"/>
      <w:r w:rsidRPr="00533C32">
        <w:t>sdm</w:t>
      </w:r>
      <w:proofErr w:type="spellEnd"/>
      <w:r w:rsidRPr="00533C32">
        <w:t xml:space="preserve"> subscription</w:t>
      </w:r>
    </w:p>
    <w:p w14:paraId="54A4D037"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CreateSdmSubscriptions</w:t>
      </w:r>
      <w:proofErr w:type="spellEnd"/>
    </w:p>
    <w:p w14:paraId="51D4A233" w14:textId="77777777" w:rsidR="007C4061" w:rsidRPr="00533C32" w:rsidRDefault="007C4061" w:rsidP="00885269">
      <w:pPr>
        <w:pStyle w:val="PL"/>
      </w:pPr>
      <w:r w:rsidRPr="00533C32">
        <w:t xml:space="preserve">      tags:</w:t>
      </w:r>
    </w:p>
    <w:p w14:paraId="655F5EA9" w14:textId="77777777" w:rsidR="007C4061" w:rsidRPr="00533C32" w:rsidRDefault="007C4061" w:rsidP="00885269">
      <w:pPr>
        <w:pStyle w:val="PL"/>
      </w:pPr>
      <w:r w:rsidRPr="00533C32">
        <w:t xml:space="preserve">        - SDM Subscriptions (Collection)</w:t>
      </w:r>
    </w:p>
    <w:p w14:paraId="16BF54F6" w14:textId="77777777" w:rsidR="007C4061" w:rsidRPr="00533C32" w:rsidRDefault="007C4061" w:rsidP="00885269">
      <w:pPr>
        <w:pStyle w:val="PL"/>
      </w:pPr>
      <w:r w:rsidRPr="00533C32">
        <w:t xml:space="preserve">      parameters:</w:t>
      </w:r>
    </w:p>
    <w:p w14:paraId="452B137F" w14:textId="77777777" w:rsidR="007C4061" w:rsidRPr="00533C32" w:rsidRDefault="007C4061" w:rsidP="00885269">
      <w:pPr>
        <w:pStyle w:val="PL"/>
      </w:pPr>
      <w:r w:rsidRPr="00533C32">
        <w:t xml:space="preserve">        - name: </w:t>
      </w:r>
      <w:proofErr w:type="spellStart"/>
      <w:r w:rsidRPr="00533C32">
        <w:t>ueId</w:t>
      </w:r>
      <w:proofErr w:type="spellEnd"/>
    </w:p>
    <w:p w14:paraId="2097B678" w14:textId="77777777" w:rsidR="007C4061" w:rsidRPr="00533C32" w:rsidRDefault="007C4061" w:rsidP="00885269">
      <w:pPr>
        <w:pStyle w:val="PL"/>
      </w:pPr>
      <w:r w:rsidRPr="00533C32">
        <w:lastRenderedPageBreak/>
        <w:t xml:space="preserve">          in: path</w:t>
      </w:r>
    </w:p>
    <w:p w14:paraId="773FF06F" w14:textId="77777777" w:rsidR="007C4061" w:rsidRPr="00533C32" w:rsidRDefault="007C4061" w:rsidP="00885269">
      <w:pPr>
        <w:pStyle w:val="PL"/>
      </w:pPr>
      <w:r w:rsidRPr="00533C32">
        <w:t xml:space="preserve">          description: UE ID</w:t>
      </w:r>
    </w:p>
    <w:p w14:paraId="6AF7C02B" w14:textId="77777777" w:rsidR="007C4061" w:rsidRPr="00533C32" w:rsidRDefault="007C4061" w:rsidP="00885269">
      <w:pPr>
        <w:pStyle w:val="PL"/>
      </w:pPr>
      <w:r w:rsidRPr="00533C32">
        <w:t xml:space="preserve">          required: true</w:t>
      </w:r>
    </w:p>
    <w:p w14:paraId="3D94168D" w14:textId="77777777" w:rsidR="007C4061" w:rsidRPr="00533C32" w:rsidRDefault="007C4061" w:rsidP="00885269">
      <w:pPr>
        <w:pStyle w:val="PL"/>
      </w:pPr>
      <w:r w:rsidRPr="00533C32">
        <w:t xml:space="preserve">          schema:</w:t>
      </w:r>
    </w:p>
    <w:p w14:paraId="7531EC79"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1749C237"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03AC6CF5" w14:textId="77777777" w:rsidR="007C4061" w:rsidRPr="00533C32" w:rsidRDefault="007C4061" w:rsidP="00885269">
      <w:pPr>
        <w:pStyle w:val="PL"/>
      </w:pPr>
      <w:r w:rsidRPr="00533C32">
        <w:t xml:space="preserve">        content:</w:t>
      </w:r>
    </w:p>
    <w:p w14:paraId="08DCB698"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655928E" w14:textId="77777777" w:rsidR="007C4061" w:rsidRPr="00533C32" w:rsidRDefault="007C4061" w:rsidP="00885269">
      <w:pPr>
        <w:pStyle w:val="PL"/>
      </w:pPr>
      <w:r w:rsidRPr="00533C32">
        <w:t xml:space="preserve">            schema:</w:t>
      </w:r>
    </w:p>
    <w:p w14:paraId="6BE400F0" w14:textId="77777777" w:rsidR="007C4061" w:rsidRPr="00533C32" w:rsidRDefault="007C4061" w:rsidP="00885269">
      <w:pPr>
        <w:pStyle w:val="PL"/>
      </w:pPr>
      <w:r w:rsidRPr="00533C32">
        <w:t xml:space="preserve">              $ref: '#/components/schemas/</w:t>
      </w:r>
      <w:proofErr w:type="spellStart"/>
      <w:r w:rsidRPr="00533C32">
        <w:t>SdmSubscription</w:t>
      </w:r>
      <w:proofErr w:type="spellEnd"/>
      <w:r w:rsidRPr="00533C32">
        <w:t>'</w:t>
      </w:r>
    </w:p>
    <w:p w14:paraId="2504EF99" w14:textId="77777777" w:rsidR="007C4061" w:rsidRPr="00533C32" w:rsidRDefault="007C4061" w:rsidP="00885269">
      <w:pPr>
        <w:pStyle w:val="PL"/>
      </w:pPr>
      <w:r w:rsidRPr="00533C32">
        <w:t xml:space="preserve">        required: true</w:t>
      </w:r>
    </w:p>
    <w:p w14:paraId="49689686" w14:textId="77777777" w:rsidR="007C4061" w:rsidRPr="00533C32" w:rsidRDefault="007C4061" w:rsidP="00885269">
      <w:pPr>
        <w:pStyle w:val="PL"/>
      </w:pPr>
      <w:r w:rsidRPr="00533C32">
        <w:t xml:space="preserve">      responses:</w:t>
      </w:r>
    </w:p>
    <w:p w14:paraId="4C6379A1" w14:textId="77777777" w:rsidR="007C4061" w:rsidRPr="00533C32" w:rsidRDefault="007C4061" w:rsidP="00885269">
      <w:pPr>
        <w:pStyle w:val="PL"/>
      </w:pPr>
      <w:r w:rsidRPr="00533C32">
        <w:t xml:space="preserve">        '201':</w:t>
      </w:r>
    </w:p>
    <w:p w14:paraId="1F3E055C" w14:textId="77777777" w:rsidR="007C4061" w:rsidRPr="00533C32" w:rsidRDefault="007C4061" w:rsidP="00885269">
      <w:pPr>
        <w:pStyle w:val="PL"/>
      </w:pPr>
      <w:r w:rsidRPr="00533C32">
        <w:t xml:space="preserve">          description: Expected response to a valid request</w:t>
      </w:r>
    </w:p>
    <w:p w14:paraId="2960552B" w14:textId="77777777" w:rsidR="007C4061" w:rsidRPr="00533C32" w:rsidRDefault="007C4061" w:rsidP="00885269">
      <w:pPr>
        <w:pStyle w:val="PL"/>
      </w:pPr>
      <w:r w:rsidRPr="00533C32">
        <w:t xml:space="preserve">          content:</w:t>
      </w:r>
    </w:p>
    <w:p w14:paraId="6FB015AE"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13CA3DA" w14:textId="77777777" w:rsidR="007C4061" w:rsidRPr="00533C32" w:rsidRDefault="007C4061" w:rsidP="00885269">
      <w:pPr>
        <w:pStyle w:val="PL"/>
      </w:pPr>
      <w:r w:rsidRPr="00533C32">
        <w:t xml:space="preserve">              schema:</w:t>
      </w:r>
    </w:p>
    <w:p w14:paraId="1E66D4EA" w14:textId="77777777" w:rsidR="007C4061" w:rsidRPr="00533C32" w:rsidRDefault="007C4061" w:rsidP="00885269">
      <w:pPr>
        <w:pStyle w:val="PL"/>
        <w:rPr>
          <w:lang w:eastAsia="zh-CN"/>
        </w:rPr>
      </w:pPr>
      <w:r w:rsidRPr="00533C32">
        <w:t xml:space="preserve">                $ref: '#/components/schemas/</w:t>
      </w:r>
      <w:proofErr w:type="spellStart"/>
      <w:r w:rsidRPr="00533C32">
        <w:t>SdmSubscription</w:t>
      </w:r>
      <w:proofErr w:type="spellEnd"/>
      <w:r w:rsidRPr="00533C32">
        <w:t>'</w:t>
      </w:r>
    </w:p>
    <w:p w14:paraId="6A02CC01" w14:textId="77777777" w:rsidR="007C4061" w:rsidRPr="00533C32" w:rsidRDefault="007C4061" w:rsidP="00885269">
      <w:pPr>
        <w:pStyle w:val="PL"/>
      </w:pPr>
      <w:r w:rsidRPr="00533C32">
        <w:t xml:space="preserve">          headers:</w:t>
      </w:r>
    </w:p>
    <w:p w14:paraId="085928A5" w14:textId="77777777" w:rsidR="007C4061" w:rsidRPr="00533C32" w:rsidRDefault="007C4061" w:rsidP="00885269">
      <w:pPr>
        <w:pStyle w:val="PL"/>
      </w:pPr>
      <w:r w:rsidRPr="00533C32">
        <w:t xml:space="preserve">            Location:</w:t>
      </w:r>
    </w:p>
    <w:p w14:paraId="5F78F318" w14:textId="77777777" w:rsidR="007C4061" w:rsidRPr="00533C32" w:rsidRDefault="007C4061" w:rsidP="00885269">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E12BF8D" w14:textId="77777777" w:rsidR="007C4061" w:rsidRPr="00533C32" w:rsidRDefault="007C4061" w:rsidP="00885269">
      <w:pPr>
        <w:pStyle w:val="PL"/>
      </w:pPr>
      <w:r w:rsidRPr="00533C32">
        <w:t xml:space="preserve">              required: true</w:t>
      </w:r>
    </w:p>
    <w:p w14:paraId="704B6A46" w14:textId="77777777" w:rsidR="007C4061" w:rsidRPr="00533C32" w:rsidRDefault="007C4061" w:rsidP="00885269">
      <w:pPr>
        <w:pStyle w:val="PL"/>
      </w:pPr>
      <w:r w:rsidRPr="00533C32">
        <w:t xml:space="preserve">              schema:</w:t>
      </w:r>
    </w:p>
    <w:p w14:paraId="1838E868" w14:textId="77777777" w:rsidR="007C4061" w:rsidRPr="00533C32" w:rsidRDefault="007C4061" w:rsidP="00885269">
      <w:pPr>
        <w:pStyle w:val="PL"/>
        <w:rPr>
          <w:lang w:eastAsia="zh-CN"/>
        </w:rPr>
      </w:pPr>
      <w:r w:rsidRPr="00533C32">
        <w:t xml:space="preserve">                type: string</w:t>
      </w:r>
    </w:p>
    <w:p w14:paraId="5A38A3B0" w14:textId="77777777" w:rsidR="007C4061" w:rsidRDefault="007C4061" w:rsidP="00885269">
      <w:pPr>
        <w:pStyle w:val="PL"/>
        <w:rPr>
          <w:lang w:eastAsia="zh-CN"/>
        </w:rPr>
      </w:pPr>
      <w:r w:rsidRPr="00533C32">
        <w:t xml:space="preserve">        default:</w:t>
      </w:r>
    </w:p>
    <w:p w14:paraId="49EC82D5"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16414CD" w14:textId="77777777" w:rsidR="007C4061" w:rsidRPr="00533C32" w:rsidRDefault="007C4061" w:rsidP="00885269">
      <w:pPr>
        <w:pStyle w:val="PL"/>
      </w:pPr>
    </w:p>
    <w:p w14:paraId="477EB3C5" w14:textId="77777777" w:rsidR="007C4061" w:rsidRPr="00533C32" w:rsidRDefault="007C4061" w:rsidP="00885269">
      <w:pPr>
        <w:pStyle w:val="PL"/>
      </w:pPr>
      <w:r w:rsidRPr="00533C32">
        <w:t xml:space="preserve">  /subscription-data/{ueId}/context-data/sdm-subscriptions/{subsId}:</w:t>
      </w:r>
    </w:p>
    <w:p w14:paraId="62C3685A" w14:textId="77777777" w:rsidR="007C4061" w:rsidRPr="00533C32" w:rsidRDefault="007C4061" w:rsidP="00885269">
      <w:pPr>
        <w:pStyle w:val="PL"/>
      </w:pPr>
      <w:r w:rsidRPr="00533C32">
        <w:t xml:space="preserve">    put:</w:t>
      </w:r>
    </w:p>
    <w:p w14:paraId="7D873216"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w:t>
      </w:r>
      <w:proofErr w:type="spellStart"/>
      <w:r w:rsidRPr="00533C32">
        <w:t>sdm</w:t>
      </w:r>
      <w:proofErr w:type="spellEnd"/>
      <w:r w:rsidRPr="00533C32">
        <w:t xml:space="preserve"> subscriptions of a UE</w:t>
      </w:r>
    </w:p>
    <w:p w14:paraId="46997DB0"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Updatesdmsubscriptions</w:t>
      </w:r>
      <w:proofErr w:type="spellEnd"/>
    </w:p>
    <w:p w14:paraId="0977A0FB" w14:textId="77777777" w:rsidR="007C4061" w:rsidRPr="00533C32" w:rsidRDefault="007C4061" w:rsidP="00885269">
      <w:pPr>
        <w:pStyle w:val="PL"/>
      </w:pPr>
      <w:r w:rsidRPr="00533C32">
        <w:t xml:space="preserve">      tags:</w:t>
      </w:r>
    </w:p>
    <w:p w14:paraId="4D678111" w14:textId="77777777" w:rsidR="007C4061" w:rsidRPr="00533C32" w:rsidRDefault="007C4061" w:rsidP="00885269">
      <w:pPr>
        <w:pStyle w:val="PL"/>
      </w:pPr>
      <w:r w:rsidRPr="00533C32">
        <w:t xml:space="preserve">        - SDM Subscription (Document)</w:t>
      </w:r>
    </w:p>
    <w:p w14:paraId="16CF58BF" w14:textId="77777777" w:rsidR="007C4061" w:rsidRPr="00533C32" w:rsidRDefault="007C4061" w:rsidP="00885269">
      <w:pPr>
        <w:pStyle w:val="PL"/>
      </w:pPr>
      <w:r w:rsidRPr="00533C32">
        <w:t xml:space="preserve">      parameters:</w:t>
      </w:r>
    </w:p>
    <w:p w14:paraId="2B8C5C9F" w14:textId="77777777" w:rsidR="007C4061" w:rsidRPr="00533C32" w:rsidRDefault="007C4061" w:rsidP="00885269">
      <w:pPr>
        <w:pStyle w:val="PL"/>
      </w:pPr>
      <w:r w:rsidRPr="00533C32">
        <w:t xml:space="preserve">        - name: </w:t>
      </w:r>
      <w:proofErr w:type="spellStart"/>
      <w:r w:rsidRPr="00533C32">
        <w:t>ueId</w:t>
      </w:r>
      <w:proofErr w:type="spellEnd"/>
    </w:p>
    <w:p w14:paraId="42CA134F" w14:textId="77777777" w:rsidR="007C4061" w:rsidRPr="00533C32" w:rsidRDefault="007C4061" w:rsidP="00885269">
      <w:pPr>
        <w:pStyle w:val="PL"/>
      </w:pPr>
      <w:r w:rsidRPr="00533C32">
        <w:t xml:space="preserve">          in: path</w:t>
      </w:r>
    </w:p>
    <w:p w14:paraId="5D53857B" w14:textId="77777777" w:rsidR="007C4061" w:rsidRPr="00533C32" w:rsidRDefault="007C4061" w:rsidP="00885269">
      <w:pPr>
        <w:pStyle w:val="PL"/>
      </w:pPr>
      <w:r w:rsidRPr="00533C32">
        <w:t xml:space="preserve">          required: true</w:t>
      </w:r>
    </w:p>
    <w:p w14:paraId="683499F8" w14:textId="77777777" w:rsidR="007C4061" w:rsidRPr="00533C32" w:rsidRDefault="007C4061" w:rsidP="00885269">
      <w:pPr>
        <w:pStyle w:val="PL"/>
      </w:pPr>
      <w:r w:rsidRPr="00533C32">
        <w:t xml:space="preserve">          schema:</w:t>
      </w:r>
    </w:p>
    <w:p w14:paraId="4503BA93"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3B19806E" w14:textId="77777777" w:rsidR="007C4061" w:rsidRPr="00533C32" w:rsidRDefault="007C4061" w:rsidP="00885269">
      <w:pPr>
        <w:pStyle w:val="PL"/>
      </w:pPr>
      <w:r w:rsidRPr="00533C32">
        <w:t xml:space="preserve">        - name: </w:t>
      </w:r>
      <w:proofErr w:type="spellStart"/>
      <w:r w:rsidRPr="00533C32">
        <w:t>subsId</w:t>
      </w:r>
      <w:proofErr w:type="spellEnd"/>
    </w:p>
    <w:p w14:paraId="5C60CC6F" w14:textId="77777777" w:rsidR="007C4061" w:rsidRPr="00533C32" w:rsidRDefault="007C4061" w:rsidP="00885269">
      <w:pPr>
        <w:pStyle w:val="PL"/>
      </w:pPr>
      <w:r w:rsidRPr="00533C32">
        <w:t xml:space="preserve">          in: path</w:t>
      </w:r>
    </w:p>
    <w:p w14:paraId="088F9B50" w14:textId="77777777" w:rsidR="007C4061" w:rsidRPr="00533C32" w:rsidRDefault="007C4061" w:rsidP="00885269">
      <w:pPr>
        <w:pStyle w:val="PL"/>
      </w:pPr>
      <w:r w:rsidRPr="00533C32">
        <w:t xml:space="preserve">          required: true</w:t>
      </w:r>
    </w:p>
    <w:p w14:paraId="08460F80" w14:textId="77777777" w:rsidR="007C4061" w:rsidRPr="00533C32" w:rsidRDefault="007C4061" w:rsidP="00885269">
      <w:pPr>
        <w:pStyle w:val="PL"/>
      </w:pPr>
      <w:r w:rsidRPr="00533C32">
        <w:t xml:space="preserve">          schema:</w:t>
      </w:r>
    </w:p>
    <w:p w14:paraId="02CD6743" w14:textId="77777777" w:rsidR="007C4061" w:rsidRPr="00533C32" w:rsidRDefault="007C4061" w:rsidP="00885269">
      <w:pPr>
        <w:pStyle w:val="PL"/>
      </w:pPr>
      <w:r w:rsidRPr="00533C32">
        <w:t xml:space="preserve">            type: string</w:t>
      </w:r>
    </w:p>
    <w:p w14:paraId="1CFF2CF0"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046BC47E" w14:textId="77777777" w:rsidR="007C4061" w:rsidRPr="00533C32" w:rsidRDefault="007C4061" w:rsidP="00885269">
      <w:pPr>
        <w:pStyle w:val="PL"/>
      </w:pPr>
      <w:r w:rsidRPr="00533C32">
        <w:t xml:space="preserve">        content:</w:t>
      </w:r>
    </w:p>
    <w:p w14:paraId="355DBCF6"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68270321" w14:textId="77777777" w:rsidR="007C4061" w:rsidRPr="00533C32" w:rsidRDefault="007C4061" w:rsidP="00885269">
      <w:pPr>
        <w:pStyle w:val="PL"/>
      </w:pPr>
      <w:r w:rsidRPr="00533C32">
        <w:t xml:space="preserve">            schema:</w:t>
      </w:r>
    </w:p>
    <w:p w14:paraId="3BAFFA0E" w14:textId="77777777" w:rsidR="007C4061" w:rsidRPr="00533C32" w:rsidRDefault="007C4061" w:rsidP="00885269">
      <w:pPr>
        <w:pStyle w:val="PL"/>
      </w:pPr>
      <w:r w:rsidRPr="00533C32">
        <w:t xml:space="preserve">              $ref: '#/components/schemas/</w:t>
      </w:r>
      <w:proofErr w:type="spellStart"/>
      <w:r w:rsidRPr="00533C32">
        <w:t>SdmSubscription</w:t>
      </w:r>
      <w:proofErr w:type="spellEnd"/>
      <w:r w:rsidRPr="00533C32">
        <w:t>'</w:t>
      </w:r>
    </w:p>
    <w:p w14:paraId="67FDCB0B" w14:textId="77777777" w:rsidR="00F66B41" w:rsidRPr="00533C32" w:rsidRDefault="00F66B41" w:rsidP="00885269">
      <w:pPr>
        <w:pStyle w:val="PL"/>
      </w:pPr>
      <w:r w:rsidRPr="00533C32">
        <w:t xml:space="preserve">        required: true</w:t>
      </w:r>
    </w:p>
    <w:p w14:paraId="6918C898" w14:textId="77777777" w:rsidR="007C4061" w:rsidRPr="00533C32" w:rsidRDefault="007C4061" w:rsidP="00885269">
      <w:pPr>
        <w:pStyle w:val="PL"/>
      </w:pPr>
      <w:r w:rsidRPr="00533C32">
        <w:t xml:space="preserve">      responses:</w:t>
      </w:r>
    </w:p>
    <w:p w14:paraId="76D4636E" w14:textId="77777777" w:rsidR="007C4061" w:rsidRPr="00533C32" w:rsidRDefault="007C4061" w:rsidP="00885269">
      <w:pPr>
        <w:pStyle w:val="PL"/>
      </w:pPr>
      <w:r w:rsidRPr="00533C32">
        <w:t xml:space="preserve">        '204':</w:t>
      </w:r>
    </w:p>
    <w:p w14:paraId="4CF76899" w14:textId="77777777" w:rsidR="007C4061" w:rsidRPr="00533C32" w:rsidRDefault="007C4061" w:rsidP="00885269">
      <w:pPr>
        <w:pStyle w:val="PL"/>
        <w:rPr>
          <w:lang w:eastAsia="zh-CN"/>
        </w:rPr>
      </w:pPr>
      <w:r w:rsidRPr="00533C32">
        <w:t xml:space="preserve">          description: Upon success, an empty response body shall be returned</w:t>
      </w:r>
    </w:p>
    <w:p w14:paraId="4A749650" w14:textId="77777777" w:rsidR="007C4061" w:rsidRPr="00533C32" w:rsidRDefault="007C4061" w:rsidP="00885269">
      <w:pPr>
        <w:pStyle w:val="PL"/>
      </w:pPr>
      <w:r w:rsidRPr="00533C32">
        <w:t xml:space="preserve">        '404':</w:t>
      </w:r>
    </w:p>
    <w:p w14:paraId="75B76801" w14:textId="77777777" w:rsidR="007C4061" w:rsidRPr="00533C32" w:rsidRDefault="007C4061" w:rsidP="00885269">
      <w:pPr>
        <w:pStyle w:val="PL"/>
      </w:pPr>
      <w:r w:rsidRPr="00533C32">
        <w:t xml:space="preserve">          description: update of non-existing resource is rejected</w:t>
      </w:r>
    </w:p>
    <w:p w14:paraId="181DF29D" w14:textId="77777777" w:rsidR="007C4061" w:rsidRPr="00533C32" w:rsidRDefault="007C4061" w:rsidP="00885269">
      <w:pPr>
        <w:pStyle w:val="PL"/>
      </w:pPr>
      <w:r w:rsidRPr="00533C32">
        <w:t xml:space="preserve">          content:</w:t>
      </w:r>
    </w:p>
    <w:p w14:paraId="4FF13B70"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74821FAF" w14:textId="77777777" w:rsidR="007C4061" w:rsidRPr="00533C32" w:rsidRDefault="007C4061" w:rsidP="00885269">
      <w:pPr>
        <w:pStyle w:val="PL"/>
      </w:pPr>
      <w:r w:rsidRPr="00533C32">
        <w:t xml:space="preserve">              schema:</w:t>
      </w:r>
    </w:p>
    <w:p w14:paraId="3F068146"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ProblemDetails</w:t>
      </w:r>
      <w:proofErr w:type="spellEnd"/>
      <w:r w:rsidRPr="00533C32">
        <w:t>'</w:t>
      </w:r>
    </w:p>
    <w:p w14:paraId="779A2847" w14:textId="77777777" w:rsidR="007C4061" w:rsidRDefault="007C4061" w:rsidP="00885269">
      <w:pPr>
        <w:pStyle w:val="PL"/>
        <w:rPr>
          <w:lang w:eastAsia="zh-CN"/>
        </w:rPr>
      </w:pPr>
      <w:r w:rsidRPr="00533C32">
        <w:t xml:space="preserve">        default:</w:t>
      </w:r>
    </w:p>
    <w:p w14:paraId="7008216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02F759B3" w14:textId="77777777" w:rsidR="00810BBA" w:rsidRDefault="00810BBA" w:rsidP="00885269">
      <w:pPr>
        <w:pStyle w:val="PL"/>
        <w:rPr>
          <w:lang w:eastAsia="zh-CN"/>
        </w:rPr>
      </w:pPr>
    </w:p>
    <w:p w14:paraId="6638C852" w14:textId="77777777" w:rsidR="007C4061" w:rsidRPr="00533C32" w:rsidRDefault="007C4061" w:rsidP="00885269">
      <w:pPr>
        <w:pStyle w:val="PL"/>
      </w:pPr>
      <w:r w:rsidRPr="00533C32">
        <w:t xml:space="preserve">    delete:</w:t>
      </w:r>
    </w:p>
    <w:p w14:paraId="2B69D6A5" w14:textId="77777777" w:rsidR="007C4061" w:rsidRPr="00533C32" w:rsidRDefault="007C4061" w:rsidP="00885269">
      <w:pPr>
        <w:pStyle w:val="PL"/>
      </w:pPr>
      <w:r w:rsidRPr="00533C32">
        <w:t xml:space="preserve">      summary: Deletes a </w:t>
      </w:r>
      <w:proofErr w:type="spellStart"/>
      <w:r w:rsidRPr="00533C32">
        <w:t>sdmsubscriptions</w:t>
      </w:r>
      <w:proofErr w:type="spellEnd"/>
    </w:p>
    <w:p w14:paraId="165C552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RemovesdmSubscriptions</w:t>
      </w:r>
      <w:proofErr w:type="spellEnd"/>
    </w:p>
    <w:p w14:paraId="6F3B9182" w14:textId="77777777" w:rsidR="007C4061" w:rsidRPr="00533C32" w:rsidRDefault="007C4061" w:rsidP="00885269">
      <w:pPr>
        <w:pStyle w:val="PL"/>
      </w:pPr>
      <w:r w:rsidRPr="00533C32">
        <w:t xml:space="preserve">      tags:</w:t>
      </w:r>
    </w:p>
    <w:p w14:paraId="5B4A07FC" w14:textId="77777777" w:rsidR="007C4061" w:rsidRPr="00533C32" w:rsidRDefault="007C4061" w:rsidP="00885269">
      <w:pPr>
        <w:pStyle w:val="PL"/>
      </w:pPr>
      <w:r w:rsidRPr="00533C32">
        <w:t xml:space="preserve">        - SDM Subscription (Document)</w:t>
      </w:r>
    </w:p>
    <w:p w14:paraId="42212DC8" w14:textId="77777777" w:rsidR="007C4061" w:rsidRPr="00533C32" w:rsidRDefault="007C4061" w:rsidP="00885269">
      <w:pPr>
        <w:pStyle w:val="PL"/>
      </w:pPr>
      <w:r w:rsidRPr="00533C32">
        <w:t xml:space="preserve">      parameters:</w:t>
      </w:r>
    </w:p>
    <w:p w14:paraId="0DE62654" w14:textId="77777777" w:rsidR="007C4061" w:rsidRPr="00533C32" w:rsidRDefault="007C4061" w:rsidP="00885269">
      <w:pPr>
        <w:pStyle w:val="PL"/>
      </w:pPr>
      <w:r w:rsidRPr="00533C32">
        <w:t xml:space="preserve">        - name: </w:t>
      </w:r>
      <w:proofErr w:type="spellStart"/>
      <w:r w:rsidRPr="00533C32">
        <w:t>ueId</w:t>
      </w:r>
      <w:proofErr w:type="spellEnd"/>
    </w:p>
    <w:p w14:paraId="515921BB" w14:textId="77777777" w:rsidR="007C4061" w:rsidRPr="00533C32" w:rsidRDefault="007C4061" w:rsidP="00885269">
      <w:pPr>
        <w:pStyle w:val="PL"/>
      </w:pPr>
      <w:r w:rsidRPr="00533C32">
        <w:t xml:space="preserve">          in: path</w:t>
      </w:r>
    </w:p>
    <w:p w14:paraId="636FEC22" w14:textId="77777777" w:rsidR="007C4061" w:rsidRPr="00533C32" w:rsidRDefault="007C4061" w:rsidP="00885269">
      <w:pPr>
        <w:pStyle w:val="PL"/>
      </w:pPr>
      <w:r w:rsidRPr="00533C32">
        <w:t xml:space="preserve">          required: true</w:t>
      </w:r>
    </w:p>
    <w:p w14:paraId="57C2AF17" w14:textId="77777777" w:rsidR="007C4061" w:rsidRPr="00533C32" w:rsidRDefault="007C4061" w:rsidP="00885269">
      <w:pPr>
        <w:pStyle w:val="PL"/>
      </w:pPr>
      <w:r w:rsidRPr="00533C32">
        <w:t xml:space="preserve">          schema:</w:t>
      </w:r>
    </w:p>
    <w:p w14:paraId="62C3DDEB" w14:textId="77777777" w:rsidR="007C4061" w:rsidRPr="00533C32" w:rsidRDefault="007C4061" w:rsidP="00885269">
      <w:pPr>
        <w:pStyle w:val="PL"/>
      </w:pPr>
      <w:r w:rsidRPr="00533C32">
        <w:lastRenderedPageBreak/>
        <w:t xml:space="preserve">            $ref: 'TS29571_CommonData.yaml#/components/schemas/</w:t>
      </w:r>
      <w:proofErr w:type="spellStart"/>
      <w:r w:rsidRPr="00533C32">
        <w:t>VarUeId</w:t>
      </w:r>
      <w:proofErr w:type="spellEnd"/>
      <w:r w:rsidRPr="00533C32">
        <w:t>'</w:t>
      </w:r>
    </w:p>
    <w:p w14:paraId="0F25750A" w14:textId="77777777" w:rsidR="007C4061" w:rsidRPr="00533C32" w:rsidRDefault="007C4061" w:rsidP="00885269">
      <w:pPr>
        <w:pStyle w:val="PL"/>
      </w:pPr>
      <w:r w:rsidRPr="00533C32">
        <w:t xml:space="preserve">        - name: </w:t>
      </w:r>
      <w:proofErr w:type="spellStart"/>
      <w:r w:rsidRPr="00533C32">
        <w:t>subsId</w:t>
      </w:r>
      <w:proofErr w:type="spellEnd"/>
    </w:p>
    <w:p w14:paraId="2B07ACFE" w14:textId="77777777" w:rsidR="007C4061" w:rsidRPr="00533C32" w:rsidRDefault="007C4061" w:rsidP="00885269">
      <w:pPr>
        <w:pStyle w:val="PL"/>
      </w:pPr>
      <w:r w:rsidRPr="00533C32">
        <w:t xml:space="preserve">          in: path</w:t>
      </w:r>
    </w:p>
    <w:p w14:paraId="60845421" w14:textId="77777777" w:rsidR="007C4061" w:rsidRPr="00533C32" w:rsidRDefault="007C4061" w:rsidP="00885269">
      <w:pPr>
        <w:pStyle w:val="PL"/>
      </w:pPr>
      <w:r w:rsidRPr="00533C32">
        <w:t xml:space="preserve">          required: true</w:t>
      </w:r>
    </w:p>
    <w:p w14:paraId="4F9C573F" w14:textId="77777777" w:rsidR="007C4061" w:rsidRPr="00533C32" w:rsidRDefault="007C4061" w:rsidP="00885269">
      <w:pPr>
        <w:pStyle w:val="PL"/>
      </w:pPr>
      <w:r w:rsidRPr="00533C32">
        <w:t xml:space="preserve">          description: Unique ID of the subscription to remove</w:t>
      </w:r>
    </w:p>
    <w:p w14:paraId="3BCBDCE3" w14:textId="77777777" w:rsidR="007C4061" w:rsidRPr="00533C32" w:rsidRDefault="007C4061" w:rsidP="00885269">
      <w:pPr>
        <w:pStyle w:val="PL"/>
      </w:pPr>
      <w:r w:rsidRPr="00533C32">
        <w:t xml:space="preserve">          schema:</w:t>
      </w:r>
    </w:p>
    <w:p w14:paraId="16E5B181" w14:textId="77777777" w:rsidR="007C4061" w:rsidRPr="00533C32" w:rsidRDefault="007C4061" w:rsidP="00885269">
      <w:pPr>
        <w:pStyle w:val="PL"/>
      </w:pPr>
      <w:r w:rsidRPr="00533C32">
        <w:t xml:space="preserve">            type: string</w:t>
      </w:r>
    </w:p>
    <w:p w14:paraId="04D76ED2" w14:textId="77777777" w:rsidR="007C4061" w:rsidRPr="00533C32" w:rsidRDefault="007C4061" w:rsidP="00885269">
      <w:pPr>
        <w:pStyle w:val="PL"/>
      </w:pPr>
      <w:r w:rsidRPr="00533C32">
        <w:t xml:space="preserve">      responses:</w:t>
      </w:r>
    </w:p>
    <w:p w14:paraId="57C3104E" w14:textId="77777777" w:rsidR="007C4061" w:rsidRPr="00533C32" w:rsidRDefault="007C4061" w:rsidP="00885269">
      <w:pPr>
        <w:pStyle w:val="PL"/>
      </w:pPr>
      <w:r w:rsidRPr="00533C32">
        <w:t xml:space="preserve">        '204':</w:t>
      </w:r>
    </w:p>
    <w:p w14:paraId="71556C01" w14:textId="77777777" w:rsidR="007C4061" w:rsidRPr="00533C32" w:rsidRDefault="007C4061" w:rsidP="00885269">
      <w:pPr>
        <w:pStyle w:val="PL"/>
        <w:rPr>
          <w:lang w:eastAsia="zh-CN"/>
        </w:rPr>
      </w:pPr>
      <w:r w:rsidRPr="00533C32">
        <w:t xml:space="preserve">          description: Expected response to a successful subscription removal</w:t>
      </w:r>
    </w:p>
    <w:p w14:paraId="751D633D" w14:textId="77777777" w:rsidR="007C4061" w:rsidRPr="00533C32" w:rsidRDefault="007C4061" w:rsidP="00885269">
      <w:pPr>
        <w:pStyle w:val="PL"/>
      </w:pPr>
      <w:r w:rsidRPr="00533C32">
        <w:t xml:space="preserve">        '</w:t>
      </w:r>
      <w:r w:rsidRPr="00533C32">
        <w:rPr>
          <w:rFonts w:hint="eastAsia"/>
          <w:lang w:eastAsia="zh-CN"/>
        </w:rPr>
        <w:t>4</w:t>
      </w:r>
      <w:r w:rsidRPr="00533C32">
        <w:t>04':</w:t>
      </w:r>
    </w:p>
    <w:p w14:paraId="03750530" w14:textId="77777777" w:rsidR="007C4061" w:rsidRDefault="007C4061" w:rsidP="00885269">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B54B6D0" w14:textId="77777777" w:rsidR="00810BBA" w:rsidRPr="00533C32" w:rsidRDefault="00810BBA" w:rsidP="00885269">
      <w:pPr>
        <w:pStyle w:val="PL"/>
      </w:pPr>
      <w:r w:rsidRPr="00533C32">
        <w:t xml:space="preserve">        default:</w:t>
      </w:r>
    </w:p>
    <w:p w14:paraId="3BF62221"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C881A49" w14:textId="77777777" w:rsidR="007C4061" w:rsidRPr="00533C32" w:rsidRDefault="007C4061" w:rsidP="00885269">
      <w:pPr>
        <w:pStyle w:val="PL"/>
        <w:rPr>
          <w:lang w:eastAsia="zh-CN"/>
        </w:rPr>
      </w:pPr>
    </w:p>
    <w:p w14:paraId="3C655B9B" w14:textId="77777777" w:rsidR="007C4061" w:rsidRPr="00533C32" w:rsidRDefault="007C4061" w:rsidP="00885269">
      <w:pPr>
        <w:pStyle w:val="PL"/>
      </w:pPr>
      <w:r w:rsidRPr="00533C32">
        <w:t xml:space="preserve">    patch:</w:t>
      </w:r>
    </w:p>
    <w:p w14:paraId="1778112B" w14:textId="77777777" w:rsidR="007C4061" w:rsidRPr="00533C32" w:rsidRDefault="007C4061" w:rsidP="00885269">
      <w:pPr>
        <w:pStyle w:val="PL"/>
      </w:pPr>
      <w:r w:rsidRPr="00533C32">
        <w:t xml:space="preserve">      summary: Modify an individual </w:t>
      </w:r>
      <w:proofErr w:type="spellStart"/>
      <w:r w:rsidRPr="00533C32">
        <w:t>sdm</w:t>
      </w:r>
      <w:proofErr w:type="spellEnd"/>
      <w:r w:rsidRPr="00533C32">
        <w:t xml:space="preserve"> subscription</w:t>
      </w:r>
    </w:p>
    <w:p w14:paraId="74375983"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ModifysdmSubscription</w:t>
      </w:r>
      <w:proofErr w:type="spellEnd"/>
    </w:p>
    <w:p w14:paraId="0A71EDF4" w14:textId="77777777" w:rsidR="007C4061" w:rsidRPr="00533C32" w:rsidRDefault="007C4061" w:rsidP="00885269">
      <w:pPr>
        <w:pStyle w:val="PL"/>
      </w:pPr>
      <w:r w:rsidRPr="00533C32">
        <w:t xml:space="preserve">      tags:</w:t>
      </w:r>
    </w:p>
    <w:p w14:paraId="4FC26AC1" w14:textId="77777777" w:rsidR="007C4061" w:rsidRPr="00533C32" w:rsidRDefault="007C4061" w:rsidP="00885269">
      <w:pPr>
        <w:pStyle w:val="PL"/>
      </w:pPr>
      <w:r w:rsidRPr="00533C32">
        <w:t xml:space="preserve">        - SDM Subscription (Document)</w:t>
      </w:r>
    </w:p>
    <w:p w14:paraId="70864208" w14:textId="77777777" w:rsidR="007C4061" w:rsidRPr="00533C32" w:rsidRDefault="007C4061" w:rsidP="00885269">
      <w:pPr>
        <w:pStyle w:val="PL"/>
      </w:pPr>
      <w:r w:rsidRPr="00533C32">
        <w:t xml:space="preserve">      parameters:</w:t>
      </w:r>
    </w:p>
    <w:p w14:paraId="69A01787" w14:textId="77777777" w:rsidR="007C4061" w:rsidRPr="00533C32" w:rsidRDefault="007C4061" w:rsidP="00885269">
      <w:pPr>
        <w:pStyle w:val="PL"/>
      </w:pPr>
      <w:r w:rsidRPr="00533C32">
        <w:t xml:space="preserve">        - name: </w:t>
      </w:r>
      <w:proofErr w:type="spellStart"/>
      <w:r w:rsidRPr="00533C32">
        <w:t>ueId</w:t>
      </w:r>
      <w:proofErr w:type="spellEnd"/>
    </w:p>
    <w:p w14:paraId="3DB3822A" w14:textId="77777777" w:rsidR="007C4061" w:rsidRPr="00533C32" w:rsidRDefault="007C4061" w:rsidP="00885269">
      <w:pPr>
        <w:pStyle w:val="PL"/>
      </w:pPr>
      <w:r w:rsidRPr="00533C32">
        <w:t xml:space="preserve">          in: path</w:t>
      </w:r>
    </w:p>
    <w:p w14:paraId="2A956338" w14:textId="77777777" w:rsidR="007C4061" w:rsidRPr="00533C32" w:rsidRDefault="007C4061" w:rsidP="00885269">
      <w:pPr>
        <w:pStyle w:val="PL"/>
      </w:pPr>
      <w:r w:rsidRPr="00533C32">
        <w:t xml:space="preserve">          description: UE id</w:t>
      </w:r>
    </w:p>
    <w:p w14:paraId="400C2CA4" w14:textId="77777777" w:rsidR="007C4061" w:rsidRPr="00533C32" w:rsidRDefault="007C4061" w:rsidP="00885269">
      <w:pPr>
        <w:pStyle w:val="PL"/>
      </w:pPr>
      <w:r w:rsidRPr="00533C32">
        <w:t xml:space="preserve">          required: true</w:t>
      </w:r>
    </w:p>
    <w:p w14:paraId="2E196C7E" w14:textId="77777777" w:rsidR="007C4061" w:rsidRPr="00533C32" w:rsidRDefault="007C4061" w:rsidP="00885269">
      <w:pPr>
        <w:pStyle w:val="PL"/>
      </w:pPr>
      <w:r w:rsidRPr="00533C32">
        <w:t xml:space="preserve">          schema:</w:t>
      </w:r>
    </w:p>
    <w:p w14:paraId="2063DA3E"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31B84667" w14:textId="77777777" w:rsidR="007C4061" w:rsidRPr="00533C32" w:rsidRDefault="007C4061" w:rsidP="00885269">
      <w:pPr>
        <w:pStyle w:val="PL"/>
      </w:pPr>
      <w:r w:rsidRPr="00533C32">
        <w:t xml:space="preserve">        - name: </w:t>
      </w:r>
      <w:proofErr w:type="spellStart"/>
      <w:r w:rsidRPr="00533C32">
        <w:t>subsId</w:t>
      </w:r>
      <w:proofErr w:type="spellEnd"/>
    </w:p>
    <w:p w14:paraId="0571BB02" w14:textId="77777777" w:rsidR="007C4061" w:rsidRPr="00533C32" w:rsidRDefault="007C4061" w:rsidP="00885269">
      <w:pPr>
        <w:pStyle w:val="PL"/>
      </w:pPr>
      <w:r w:rsidRPr="00533C32">
        <w:t xml:space="preserve">          in: path</w:t>
      </w:r>
    </w:p>
    <w:p w14:paraId="771FEA2E" w14:textId="77777777" w:rsidR="007C4061" w:rsidRPr="00533C32" w:rsidRDefault="007C4061" w:rsidP="00885269">
      <w:pPr>
        <w:pStyle w:val="PL"/>
      </w:pPr>
      <w:r w:rsidRPr="00533C32">
        <w:t xml:space="preserve">          required: true</w:t>
      </w:r>
    </w:p>
    <w:p w14:paraId="1E67D83B" w14:textId="77777777" w:rsidR="007C4061" w:rsidRPr="00533C32" w:rsidRDefault="007C4061" w:rsidP="00885269">
      <w:pPr>
        <w:pStyle w:val="PL"/>
      </w:pPr>
      <w:r w:rsidRPr="00533C32">
        <w:t xml:space="preserve">          schema:</w:t>
      </w:r>
    </w:p>
    <w:p w14:paraId="10DF0A1B" w14:textId="77777777" w:rsidR="007C4061" w:rsidRDefault="007C4061" w:rsidP="00885269">
      <w:pPr>
        <w:pStyle w:val="PL"/>
        <w:rPr>
          <w:lang w:eastAsia="zh-CN"/>
        </w:rPr>
      </w:pPr>
      <w:r w:rsidRPr="00533C32">
        <w:t xml:space="preserve">            type: string</w:t>
      </w:r>
    </w:p>
    <w:p w14:paraId="579369E6" w14:textId="77777777" w:rsidR="007C4061" w:rsidRPr="002857AD" w:rsidRDefault="007C4061" w:rsidP="00885269">
      <w:pPr>
        <w:pStyle w:val="PL"/>
      </w:pPr>
      <w:r w:rsidRPr="002857AD">
        <w:t xml:space="preserve">        - name: supported-features</w:t>
      </w:r>
    </w:p>
    <w:p w14:paraId="4D529052" w14:textId="77777777" w:rsidR="007C4061" w:rsidRPr="002857AD" w:rsidRDefault="007C4061" w:rsidP="00885269">
      <w:pPr>
        <w:pStyle w:val="PL"/>
      </w:pPr>
      <w:r w:rsidRPr="002857AD">
        <w:t xml:space="preserve">          in: query</w:t>
      </w:r>
    </w:p>
    <w:p w14:paraId="7377659D" w14:textId="77777777" w:rsidR="007C4061" w:rsidRPr="002857AD" w:rsidRDefault="007C4061" w:rsidP="00885269">
      <w:pPr>
        <w:pStyle w:val="PL"/>
      </w:pPr>
      <w:r w:rsidRPr="002857AD">
        <w:t xml:space="preserve">          description: Features required to be supported by the target NF</w:t>
      </w:r>
    </w:p>
    <w:p w14:paraId="46823158" w14:textId="77777777" w:rsidR="007C4061" w:rsidRPr="002857AD" w:rsidRDefault="007C4061" w:rsidP="00885269">
      <w:pPr>
        <w:pStyle w:val="PL"/>
      </w:pPr>
      <w:r w:rsidRPr="002857AD">
        <w:t xml:space="preserve">          schema:</w:t>
      </w:r>
    </w:p>
    <w:p w14:paraId="0BABD9CF"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5ACF8FB2"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67C89407" w14:textId="77777777" w:rsidR="007C4061" w:rsidRPr="00533C32" w:rsidRDefault="007C4061" w:rsidP="00885269">
      <w:pPr>
        <w:pStyle w:val="PL"/>
      </w:pPr>
      <w:r w:rsidRPr="00533C32">
        <w:t xml:space="preserve">        content:</w:t>
      </w:r>
    </w:p>
    <w:p w14:paraId="14E3ADC2"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7D8D9D73" w14:textId="77777777" w:rsidR="007C4061" w:rsidRPr="00533C32" w:rsidRDefault="007C4061" w:rsidP="00885269">
      <w:pPr>
        <w:pStyle w:val="PL"/>
      </w:pPr>
      <w:r w:rsidRPr="00533C32">
        <w:t xml:space="preserve">            schema:</w:t>
      </w:r>
    </w:p>
    <w:p w14:paraId="3CDE4AE6" w14:textId="77777777" w:rsidR="007C4061" w:rsidRPr="00533C32" w:rsidRDefault="007C4061" w:rsidP="00885269">
      <w:pPr>
        <w:pStyle w:val="PL"/>
      </w:pPr>
      <w:r w:rsidRPr="00533C32">
        <w:t xml:space="preserve">              type: array</w:t>
      </w:r>
    </w:p>
    <w:p w14:paraId="36EC38CA" w14:textId="77777777" w:rsidR="007C4061" w:rsidRPr="00533C32" w:rsidRDefault="007C4061" w:rsidP="00885269">
      <w:pPr>
        <w:pStyle w:val="PL"/>
      </w:pPr>
      <w:r w:rsidRPr="00533C32">
        <w:t xml:space="preserve">              items:</w:t>
      </w:r>
    </w:p>
    <w:p w14:paraId="1F4B720E"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2C63404E"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76A6B32B" w14:textId="77777777" w:rsidR="007C4061" w:rsidRPr="00533C32" w:rsidRDefault="007C4061" w:rsidP="00885269">
      <w:pPr>
        <w:pStyle w:val="PL"/>
      </w:pPr>
      <w:r w:rsidRPr="00533C32">
        <w:t xml:space="preserve">        required: true</w:t>
      </w:r>
    </w:p>
    <w:p w14:paraId="743479B8" w14:textId="77777777" w:rsidR="007C4061" w:rsidRPr="00533C32" w:rsidRDefault="007C4061" w:rsidP="00885269">
      <w:pPr>
        <w:pStyle w:val="PL"/>
      </w:pPr>
      <w:r w:rsidRPr="00533C32">
        <w:t xml:space="preserve">      responses:</w:t>
      </w:r>
    </w:p>
    <w:p w14:paraId="1C2E86DA" w14:textId="77777777" w:rsidR="007C4061" w:rsidRPr="00533C32" w:rsidRDefault="007C4061" w:rsidP="00885269">
      <w:pPr>
        <w:pStyle w:val="PL"/>
      </w:pPr>
      <w:r w:rsidRPr="00533C32">
        <w:t xml:space="preserve">        '204':</w:t>
      </w:r>
    </w:p>
    <w:p w14:paraId="3FF8082D" w14:textId="77777777" w:rsidR="007C4061" w:rsidRPr="00533C32" w:rsidRDefault="007C4061" w:rsidP="00885269">
      <w:pPr>
        <w:pStyle w:val="PL"/>
      </w:pPr>
      <w:r w:rsidRPr="00533C32">
        <w:t xml:space="preserve">          description: Successful response</w:t>
      </w:r>
    </w:p>
    <w:p w14:paraId="295E7BEB" w14:textId="77777777" w:rsidR="007C4061" w:rsidRDefault="007C4061" w:rsidP="00885269">
      <w:pPr>
        <w:pStyle w:val="PL"/>
        <w:rPr>
          <w:lang w:eastAsia="zh-CN"/>
        </w:rPr>
      </w:pPr>
      <w:r>
        <w:rPr>
          <w:rFonts w:hint="eastAsia"/>
          <w:lang w:eastAsia="zh-CN"/>
        </w:rPr>
        <w:t xml:space="preserve">        '200':</w:t>
      </w:r>
    </w:p>
    <w:p w14:paraId="28C4AA7C" w14:textId="77777777" w:rsidR="007C4061" w:rsidRPr="000B71E3" w:rsidRDefault="007C4061" w:rsidP="00885269">
      <w:pPr>
        <w:pStyle w:val="PL"/>
      </w:pPr>
      <w:r w:rsidRPr="000B71E3">
        <w:t xml:space="preserve">          description: Expected response to a valid request</w:t>
      </w:r>
    </w:p>
    <w:p w14:paraId="1BCD0ECC" w14:textId="77777777" w:rsidR="007C4061" w:rsidRPr="000B71E3" w:rsidRDefault="007C4061" w:rsidP="00885269">
      <w:pPr>
        <w:pStyle w:val="PL"/>
      </w:pPr>
      <w:r w:rsidRPr="000B71E3">
        <w:t xml:space="preserve">          content:</w:t>
      </w:r>
    </w:p>
    <w:p w14:paraId="24BD60FB"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103E51DB" w14:textId="77777777" w:rsidR="007C4061" w:rsidRPr="000B71E3" w:rsidRDefault="007C4061" w:rsidP="00885269">
      <w:pPr>
        <w:pStyle w:val="PL"/>
      </w:pPr>
      <w:r w:rsidRPr="000B71E3">
        <w:t xml:space="preserve">              schema:</w:t>
      </w:r>
    </w:p>
    <w:p w14:paraId="41D6FBC6"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6F85C420" w14:textId="77777777" w:rsidR="007C4061" w:rsidRPr="00533C32" w:rsidRDefault="007C4061" w:rsidP="00885269">
      <w:pPr>
        <w:pStyle w:val="PL"/>
      </w:pPr>
      <w:r w:rsidRPr="00533C32">
        <w:t xml:space="preserve">        '403':</w:t>
      </w:r>
    </w:p>
    <w:p w14:paraId="79C200B9" w14:textId="77777777" w:rsidR="007C4061" w:rsidRPr="00533C32" w:rsidRDefault="007C4061" w:rsidP="00885269">
      <w:pPr>
        <w:pStyle w:val="PL"/>
      </w:pPr>
      <w:r w:rsidRPr="00533C32">
        <w:t xml:space="preserve">          $ref: 'TS29571_CommonData.yaml#/components/responses/403'</w:t>
      </w:r>
    </w:p>
    <w:p w14:paraId="22A2B836" w14:textId="77777777" w:rsidR="007C4061" w:rsidRPr="00533C32" w:rsidRDefault="007C4061" w:rsidP="00885269">
      <w:pPr>
        <w:pStyle w:val="PL"/>
      </w:pPr>
      <w:r w:rsidRPr="00533C32">
        <w:t xml:space="preserve">        '404':</w:t>
      </w:r>
    </w:p>
    <w:p w14:paraId="5781C4F6" w14:textId="77777777" w:rsidR="007C4061" w:rsidRPr="00533C32" w:rsidRDefault="007C4061" w:rsidP="00885269">
      <w:pPr>
        <w:pStyle w:val="PL"/>
      </w:pPr>
      <w:r w:rsidRPr="00533C32">
        <w:t xml:space="preserve">          $ref: 'TS29571_CommonData.yaml#/components/responses/404'</w:t>
      </w:r>
    </w:p>
    <w:p w14:paraId="286DE6F0" w14:textId="77777777" w:rsidR="007C4061" w:rsidRDefault="007C4061" w:rsidP="00885269">
      <w:pPr>
        <w:pStyle w:val="PL"/>
        <w:rPr>
          <w:lang w:eastAsia="zh-CN"/>
        </w:rPr>
      </w:pPr>
      <w:r w:rsidRPr="00533C32">
        <w:t xml:space="preserve">        default:</w:t>
      </w:r>
    </w:p>
    <w:p w14:paraId="1B41494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2A5C6B8" w14:textId="77777777" w:rsidR="007C4061" w:rsidRDefault="007C4061" w:rsidP="00885269">
      <w:pPr>
        <w:pStyle w:val="PL"/>
        <w:rPr>
          <w:lang w:eastAsia="zh-CN"/>
        </w:rPr>
      </w:pPr>
    </w:p>
    <w:p w14:paraId="1CC56015" w14:textId="77777777" w:rsidR="007C4061" w:rsidRPr="00533C32" w:rsidRDefault="007C4061" w:rsidP="00885269">
      <w:pPr>
        <w:pStyle w:val="PL"/>
      </w:pPr>
      <w:r w:rsidRPr="00533C32">
        <w:t xml:space="preserve">    </w:t>
      </w:r>
      <w:r>
        <w:t>get</w:t>
      </w:r>
      <w:r w:rsidRPr="00533C32">
        <w:t>:</w:t>
      </w:r>
    </w:p>
    <w:p w14:paraId="5B03B3EF" w14:textId="77777777" w:rsidR="007C4061" w:rsidRPr="00533C32" w:rsidRDefault="007C4061" w:rsidP="00885269">
      <w:pPr>
        <w:pStyle w:val="PL"/>
      </w:pPr>
      <w:r w:rsidRPr="00533C32">
        <w:t xml:space="preserve">      summary: </w:t>
      </w:r>
      <w:r>
        <w:t>Retrieves</w:t>
      </w:r>
      <w:r w:rsidRPr="00533C32">
        <w:t xml:space="preserve"> </w:t>
      </w:r>
      <w:proofErr w:type="spellStart"/>
      <w:r w:rsidRPr="00533C32">
        <w:t>a</w:t>
      </w:r>
      <w:proofErr w:type="spellEnd"/>
      <w:r w:rsidRPr="00533C32">
        <w:t xml:space="preserve"> </w:t>
      </w:r>
      <w:r>
        <w:t xml:space="preserve">individual </w:t>
      </w:r>
      <w:proofErr w:type="spellStart"/>
      <w:r w:rsidRPr="00533C32">
        <w:t>sdmSubscription</w:t>
      </w:r>
      <w:proofErr w:type="spellEnd"/>
      <w:r>
        <w:t xml:space="preserve"> identified by </w:t>
      </w:r>
      <w:proofErr w:type="spellStart"/>
      <w:r>
        <w:t>subsId</w:t>
      </w:r>
      <w:proofErr w:type="spellEnd"/>
    </w:p>
    <w:p w14:paraId="381ABB6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t>Query</w:t>
      </w:r>
      <w:r w:rsidRPr="00533C32">
        <w:t>sdmSubscription</w:t>
      </w:r>
      <w:proofErr w:type="spellEnd"/>
    </w:p>
    <w:p w14:paraId="7494479D" w14:textId="77777777" w:rsidR="007C4061" w:rsidRPr="00533C32" w:rsidRDefault="007C4061" w:rsidP="00885269">
      <w:pPr>
        <w:pStyle w:val="PL"/>
      </w:pPr>
      <w:r w:rsidRPr="00533C32">
        <w:t xml:space="preserve">      tags:</w:t>
      </w:r>
    </w:p>
    <w:p w14:paraId="778C5322" w14:textId="77777777" w:rsidR="007C4061" w:rsidRPr="00533C32" w:rsidRDefault="007C4061" w:rsidP="00885269">
      <w:pPr>
        <w:pStyle w:val="PL"/>
      </w:pPr>
      <w:r w:rsidRPr="00533C32">
        <w:t xml:space="preserve">        - SDM Subscription (Document)</w:t>
      </w:r>
    </w:p>
    <w:p w14:paraId="5D5E3E5B" w14:textId="77777777" w:rsidR="007C4061" w:rsidRDefault="007C4061" w:rsidP="00885269">
      <w:pPr>
        <w:pStyle w:val="PL"/>
      </w:pPr>
      <w:r w:rsidRPr="00533C32">
        <w:t xml:space="preserve">      parameters:</w:t>
      </w:r>
    </w:p>
    <w:p w14:paraId="038AFE68" w14:textId="77777777" w:rsidR="007C4061" w:rsidRPr="00533C32" w:rsidRDefault="007C4061" w:rsidP="00885269">
      <w:pPr>
        <w:pStyle w:val="PL"/>
      </w:pPr>
      <w:r w:rsidRPr="00533C32">
        <w:t xml:space="preserve">        - name: </w:t>
      </w:r>
      <w:proofErr w:type="spellStart"/>
      <w:r w:rsidRPr="00533C32">
        <w:t>ueId</w:t>
      </w:r>
      <w:proofErr w:type="spellEnd"/>
    </w:p>
    <w:p w14:paraId="064E8AFD" w14:textId="77777777" w:rsidR="007C4061" w:rsidRPr="00533C32" w:rsidRDefault="007C4061" w:rsidP="00885269">
      <w:pPr>
        <w:pStyle w:val="PL"/>
      </w:pPr>
      <w:r w:rsidRPr="00533C32">
        <w:t xml:space="preserve">          in: path</w:t>
      </w:r>
    </w:p>
    <w:p w14:paraId="0E36D006" w14:textId="77777777" w:rsidR="007C4061" w:rsidRPr="00533C32" w:rsidRDefault="007C4061" w:rsidP="00885269">
      <w:pPr>
        <w:pStyle w:val="PL"/>
      </w:pPr>
      <w:r w:rsidRPr="00533C32">
        <w:t xml:space="preserve">          required: true</w:t>
      </w:r>
    </w:p>
    <w:p w14:paraId="67D72DED" w14:textId="77777777" w:rsidR="007C4061" w:rsidRPr="00533C32" w:rsidRDefault="007C4061" w:rsidP="00885269">
      <w:pPr>
        <w:pStyle w:val="PL"/>
      </w:pPr>
      <w:r w:rsidRPr="00533C32">
        <w:t xml:space="preserve">          schema:</w:t>
      </w:r>
    </w:p>
    <w:p w14:paraId="4509BC55"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218ADD8D" w14:textId="77777777" w:rsidR="007C4061" w:rsidRPr="00533C32" w:rsidRDefault="007C4061" w:rsidP="00885269">
      <w:pPr>
        <w:pStyle w:val="PL"/>
      </w:pPr>
      <w:r w:rsidRPr="00533C32">
        <w:t xml:space="preserve">        - name: </w:t>
      </w:r>
      <w:proofErr w:type="spellStart"/>
      <w:r w:rsidRPr="00533C32">
        <w:t>subsId</w:t>
      </w:r>
      <w:proofErr w:type="spellEnd"/>
    </w:p>
    <w:p w14:paraId="67622770" w14:textId="77777777" w:rsidR="007C4061" w:rsidRPr="00533C32" w:rsidRDefault="007C4061" w:rsidP="00885269">
      <w:pPr>
        <w:pStyle w:val="PL"/>
      </w:pPr>
      <w:r w:rsidRPr="00533C32">
        <w:lastRenderedPageBreak/>
        <w:t xml:space="preserve">          in: path</w:t>
      </w:r>
    </w:p>
    <w:p w14:paraId="3B8FDCE3" w14:textId="77777777" w:rsidR="007C4061" w:rsidRPr="00533C32" w:rsidRDefault="007C4061" w:rsidP="00885269">
      <w:pPr>
        <w:pStyle w:val="PL"/>
      </w:pPr>
      <w:r w:rsidRPr="00533C32">
        <w:t xml:space="preserve">          required: true</w:t>
      </w:r>
    </w:p>
    <w:p w14:paraId="1919CB35" w14:textId="77777777" w:rsidR="007C4061" w:rsidRPr="00533C32" w:rsidRDefault="007C4061" w:rsidP="00885269">
      <w:pPr>
        <w:pStyle w:val="PL"/>
      </w:pPr>
      <w:r w:rsidRPr="00533C32">
        <w:t xml:space="preserve">          description: Uniq</w:t>
      </w:r>
      <w:r>
        <w:t>ue ID of the subscription to retrieve</w:t>
      </w:r>
    </w:p>
    <w:p w14:paraId="0D956276" w14:textId="77777777" w:rsidR="007C4061" w:rsidRPr="00533C32" w:rsidRDefault="007C4061" w:rsidP="00885269">
      <w:pPr>
        <w:pStyle w:val="PL"/>
      </w:pPr>
      <w:r w:rsidRPr="00533C32">
        <w:t xml:space="preserve">          schema:</w:t>
      </w:r>
    </w:p>
    <w:p w14:paraId="36EEF0CE" w14:textId="77777777" w:rsidR="007C4061" w:rsidRPr="00533C32" w:rsidRDefault="007C4061" w:rsidP="00885269">
      <w:pPr>
        <w:pStyle w:val="PL"/>
      </w:pPr>
      <w:r w:rsidRPr="00533C32">
        <w:t xml:space="preserve">            type: string</w:t>
      </w:r>
    </w:p>
    <w:p w14:paraId="0798E18F" w14:textId="77777777" w:rsidR="007C4061" w:rsidRPr="00533C32" w:rsidRDefault="007C4061" w:rsidP="00885269">
      <w:pPr>
        <w:pStyle w:val="PL"/>
      </w:pPr>
      <w:r w:rsidRPr="00533C32">
        <w:t xml:space="preserve">      responses:</w:t>
      </w:r>
    </w:p>
    <w:p w14:paraId="0F11F2CF" w14:textId="77777777" w:rsidR="007C4061" w:rsidRPr="00533C32" w:rsidRDefault="007C4061" w:rsidP="00885269">
      <w:pPr>
        <w:pStyle w:val="PL"/>
      </w:pPr>
      <w:r w:rsidRPr="00533C32">
        <w:t xml:space="preserve">        '200':</w:t>
      </w:r>
    </w:p>
    <w:p w14:paraId="3E9CAA18" w14:textId="77777777" w:rsidR="007C4061" w:rsidRPr="00533C32" w:rsidRDefault="007C4061" w:rsidP="00885269">
      <w:pPr>
        <w:pStyle w:val="PL"/>
      </w:pPr>
      <w:r w:rsidRPr="00533C32">
        <w:t xml:space="preserve">          description: Expected response to a valid request</w:t>
      </w:r>
    </w:p>
    <w:p w14:paraId="1B362BB8" w14:textId="77777777" w:rsidR="007C4061" w:rsidRPr="00533C32" w:rsidRDefault="007C4061" w:rsidP="00885269">
      <w:pPr>
        <w:pStyle w:val="PL"/>
      </w:pPr>
      <w:r w:rsidRPr="00533C32">
        <w:t xml:space="preserve">          content:</w:t>
      </w:r>
    </w:p>
    <w:p w14:paraId="0837F2E3"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656D950D" w14:textId="77777777" w:rsidR="007C4061" w:rsidRPr="00533C32" w:rsidRDefault="007C4061" w:rsidP="00885269">
      <w:pPr>
        <w:pStyle w:val="PL"/>
      </w:pPr>
      <w:r w:rsidRPr="00533C32">
        <w:t xml:space="preserve">              schema:</w:t>
      </w:r>
    </w:p>
    <w:p w14:paraId="37FC0278" w14:textId="77777777" w:rsidR="007C4061" w:rsidRPr="00533C32" w:rsidRDefault="007C4061" w:rsidP="00885269">
      <w:pPr>
        <w:pStyle w:val="PL"/>
      </w:pPr>
      <w:r w:rsidRPr="00533C32">
        <w:t xml:space="preserve">                items:</w:t>
      </w:r>
    </w:p>
    <w:p w14:paraId="59F77AE7" w14:textId="77777777" w:rsidR="007C4061" w:rsidRDefault="007C4061" w:rsidP="00885269">
      <w:pPr>
        <w:pStyle w:val="PL"/>
        <w:rPr>
          <w:lang w:eastAsia="zh-CN"/>
        </w:rPr>
      </w:pPr>
      <w:r w:rsidRPr="00533C32">
        <w:t xml:space="preserve">                  </w:t>
      </w:r>
      <w:r w:rsidRPr="009B7D5E">
        <w:t>$ref: '#/components/schemas/</w:t>
      </w:r>
      <w:proofErr w:type="spellStart"/>
      <w:r w:rsidRPr="00533C32">
        <w:t>SdmSubscription</w:t>
      </w:r>
      <w:proofErr w:type="spellEnd"/>
      <w:r w:rsidRPr="009B7D5E">
        <w:t>'</w:t>
      </w:r>
    </w:p>
    <w:p w14:paraId="0632CA6F" w14:textId="77777777" w:rsidR="00810BBA" w:rsidRPr="00533C32" w:rsidRDefault="00810BBA" w:rsidP="00885269">
      <w:pPr>
        <w:pStyle w:val="PL"/>
      </w:pPr>
      <w:r w:rsidRPr="00533C32">
        <w:t xml:space="preserve">        default:</w:t>
      </w:r>
    </w:p>
    <w:p w14:paraId="658CC7FC"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4E0E935" w14:textId="71CBD29E" w:rsidR="007C4061" w:rsidRDefault="007C4061" w:rsidP="00885269">
      <w:pPr>
        <w:pStyle w:val="PL"/>
        <w:rPr>
          <w:lang w:eastAsia="zh-CN"/>
        </w:rPr>
      </w:pPr>
    </w:p>
    <w:p w14:paraId="47C492C9" w14:textId="77777777" w:rsidR="008C4BDD" w:rsidRDefault="008C4BDD" w:rsidP="00885269">
      <w:pPr>
        <w:pStyle w:val="PL"/>
      </w:pPr>
      <w:r>
        <w:t xml:space="preserve">  /subscription-data/{ueId}/context-data/sdm-subscriptions/{subsId}/hss-sdm-subscriptions:</w:t>
      </w:r>
    </w:p>
    <w:p w14:paraId="5B4010A5" w14:textId="77777777" w:rsidR="008C4BDD" w:rsidRDefault="008C4BDD" w:rsidP="00885269">
      <w:pPr>
        <w:pStyle w:val="PL"/>
      </w:pPr>
      <w:r>
        <w:t xml:space="preserve">    put:</w:t>
      </w:r>
    </w:p>
    <w:p w14:paraId="43CB6BCC" w14:textId="77777777" w:rsidR="008C4BDD" w:rsidRDefault="008C4BDD" w:rsidP="00885269">
      <w:pPr>
        <w:pStyle w:val="PL"/>
      </w:pPr>
      <w:r>
        <w:t xml:space="preserve">      summary: Create HSS SDM Subscription Info</w:t>
      </w:r>
    </w:p>
    <w:p w14:paraId="6DF3537D" w14:textId="77777777" w:rsidR="008C4BDD" w:rsidRDefault="008C4BDD" w:rsidP="00885269">
      <w:pPr>
        <w:pStyle w:val="PL"/>
      </w:pPr>
      <w:r>
        <w:t xml:space="preserve">      </w:t>
      </w:r>
      <w:proofErr w:type="spellStart"/>
      <w:r>
        <w:t>operationId</w:t>
      </w:r>
      <w:proofErr w:type="spellEnd"/>
      <w:r>
        <w:t>: Create HSS SDM Subscriptions</w:t>
      </w:r>
    </w:p>
    <w:p w14:paraId="2AD6CF35" w14:textId="77777777" w:rsidR="008C4BDD" w:rsidRDefault="008C4BDD" w:rsidP="00885269">
      <w:pPr>
        <w:pStyle w:val="PL"/>
      </w:pPr>
      <w:r>
        <w:t xml:space="preserve">      tags:</w:t>
      </w:r>
    </w:p>
    <w:p w14:paraId="0DD7F435" w14:textId="77777777" w:rsidR="008C4BDD" w:rsidRDefault="008C4BDD" w:rsidP="00885269">
      <w:pPr>
        <w:pStyle w:val="PL"/>
        <w:rPr>
          <w:lang w:eastAsia="zh-CN"/>
        </w:rPr>
      </w:pPr>
      <w:r>
        <w:t xml:space="preserve">        - HSS SDM Subscription Info (Document)</w:t>
      </w:r>
    </w:p>
    <w:p w14:paraId="30C04176" w14:textId="77777777" w:rsidR="008C4BDD" w:rsidRDefault="008C4BDD" w:rsidP="00885269">
      <w:pPr>
        <w:pStyle w:val="PL"/>
      </w:pPr>
      <w:r>
        <w:t xml:space="preserve">      parameters:</w:t>
      </w:r>
    </w:p>
    <w:p w14:paraId="5A9C2C26" w14:textId="77777777" w:rsidR="008C4BDD" w:rsidRDefault="008C4BDD" w:rsidP="00885269">
      <w:pPr>
        <w:pStyle w:val="PL"/>
      </w:pPr>
      <w:r>
        <w:t xml:space="preserve">        - name: </w:t>
      </w:r>
      <w:proofErr w:type="spellStart"/>
      <w:r>
        <w:t>ueId</w:t>
      </w:r>
      <w:proofErr w:type="spellEnd"/>
    </w:p>
    <w:p w14:paraId="3456974E" w14:textId="77777777" w:rsidR="008C4BDD" w:rsidRDefault="008C4BDD" w:rsidP="00885269">
      <w:pPr>
        <w:pStyle w:val="PL"/>
      </w:pPr>
      <w:r>
        <w:t xml:space="preserve">          in: path</w:t>
      </w:r>
    </w:p>
    <w:p w14:paraId="78F75B95" w14:textId="77777777" w:rsidR="008C4BDD" w:rsidRDefault="008C4BDD" w:rsidP="00885269">
      <w:pPr>
        <w:pStyle w:val="PL"/>
      </w:pPr>
      <w:r>
        <w:t xml:space="preserve">          required: true</w:t>
      </w:r>
    </w:p>
    <w:p w14:paraId="44815193" w14:textId="77777777" w:rsidR="008C4BDD" w:rsidRDefault="008C4BDD" w:rsidP="00885269">
      <w:pPr>
        <w:pStyle w:val="PL"/>
      </w:pPr>
      <w:r>
        <w:t xml:space="preserve">          schema:</w:t>
      </w:r>
    </w:p>
    <w:p w14:paraId="3023445A" w14:textId="77777777" w:rsidR="008C4BDD" w:rsidRDefault="008C4BDD" w:rsidP="00885269">
      <w:pPr>
        <w:pStyle w:val="PL"/>
      </w:pPr>
      <w:r>
        <w:t xml:space="preserve">            $ref: 'TS29571_CommonData.yaml#/components/schemas/</w:t>
      </w:r>
      <w:proofErr w:type="spellStart"/>
      <w:r>
        <w:t>VarUeId</w:t>
      </w:r>
      <w:proofErr w:type="spellEnd"/>
      <w:r>
        <w:t>'</w:t>
      </w:r>
    </w:p>
    <w:p w14:paraId="54020344" w14:textId="77777777" w:rsidR="008C4BDD" w:rsidRDefault="008C4BDD" w:rsidP="00885269">
      <w:pPr>
        <w:pStyle w:val="PL"/>
      </w:pPr>
      <w:r>
        <w:t xml:space="preserve">        - name: </w:t>
      </w:r>
      <w:proofErr w:type="spellStart"/>
      <w:r>
        <w:t>subsId</w:t>
      </w:r>
      <w:proofErr w:type="spellEnd"/>
    </w:p>
    <w:p w14:paraId="6C4427FC" w14:textId="77777777" w:rsidR="008C4BDD" w:rsidRDefault="008C4BDD" w:rsidP="00885269">
      <w:pPr>
        <w:pStyle w:val="PL"/>
      </w:pPr>
      <w:r>
        <w:t xml:space="preserve">          in: path</w:t>
      </w:r>
    </w:p>
    <w:p w14:paraId="0DBED80D" w14:textId="77777777" w:rsidR="008C4BDD" w:rsidRDefault="008C4BDD" w:rsidP="00885269">
      <w:pPr>
        <w:pStyle w:val="PL"/>
      </w:pPr>
      <w:r>
        <w:t xml:space="preserve">          required: true</w:t>
      </w:r>
    </w:p>
    <w:p w14:paraId="6D73149B" w14:textId="77777777" w:rsidR="008C4BDD" w:rsidRDefault="008C4BDD" w:rsidP="00885269">
      <w:pPr>
        <w:pStyle w:val="PL"/>
      </w:pPr>
      <w:r>
        <w:t xml:space="preserve">          schema:</w:t>
      </w:r>
    </w:p>
    <w:p w14:paraId="72EA6CC0" w14:textId="77777777" w:rsidR="008C4BDD" w:rsidRDefault="008C4BDD" w:rsidP="00885269">
      <w:pPr>
        <w:pStyle w:val="PL"/>
      </w:pPr>
      <w:r>
        <w:t xml:space="preserve">            type: string</w:t>
      </w:r>
    </w:p>
    <w:p w14:paraId="265AF810" w14:textId="77777777" w:rsidR="008C4BDD" w:rsidRDefault="008C4BDD" w:rsidP="00885269">
      <w:pPr>
        <w:pStyle w:val="PL"/>
      </w:pPr>
      <w:r>
        <w:t xml:space="preserve">      </w:t>
      </w:r>
      <w:proofErr w:type="spellStart"/>
      <w:r>
        <w:t>requestBody</w:t>
      </w:r>
      <w:proofErr w:type="spellEnd"/>
      <w:r>
        <w:t>:</w:t>
      </w:r>
    </w:p>
    <w:p w14:paraId="0AEB5076" w14:textId="77777777" w:rsidR="008C4BDD" w:rsidRDefault="008C4BDD" w:rsidP="00885269">
      <w:pPr>
        <w:pStyle w:val="PL"/>
      </w:pPr>
      <w:r>
        <w:t xml:space="preserve">        content:</w:t>
      </w:r>
    </w:p>
    <w:p w14:paraId="007A7FC2" w14:textId="77777777" w:rsidR="008C4BDD" w:rsidRDefault="008C4BDD" w:rsidP="00885269">
      <w:pPr>
        <w:pStyle w:val="PL"/>
      </w:pPr>
      <w:r>
        <w:t xml:space="preserve">          application/</w:t>
      </w:r>
      <w:proofErr w:type="spellStart"/>
      <w:r>
        <w:t>json</w:t>
      </w:r>
      <w:proofErr w:type="spellEnd"/>
      <w:r>
        <w:t>:</w:t>
      </w:r>
    </w:p>
    <w:p w14:paraId="7683F47D" w14:textId="77777777" w:rsidR="008C4BDD" w:rsidRDefault="008C4BDD" w:rsidP="00885269">
      <w:pPr>
        <w:pStyle w:val="PL"/>
      </w:pPr>
      <w:r>
        <w:t xml:space="preserve">            schema:</w:t>
      </w:r>
    </w:p>
    <w:p w14:paraId="3F475666" w14:textId="77777777" w:rsidR="008C4BDD" w:rsidRDefault="008C4BDD" w:rsidP="00885269">
      <w:pPr>
        <w:pStyle w:val="PL"/>
      </w:pPr>
      <w:r>
        <w:t xml:space="preserve">              $ref: '#/components/schemas/</w:t>
      </w:r>
      <w:proofErr w:type="spellStart"/>
      <w:r>
        <w:t>HssSubscriptionInfo</w:t>
      </w:r>
      <w:proofErr w:type="spellEnd"/>
      <w:r>
        <w:t>'</w:t>
      </w:r>
    </w:p>
    <w:p w14:paraId="2ECA5728" w14:textId="77777777" w:rsidR="008C4BDD" w:rsidRDefault="008C4BDD" w:rsidP="00885269">
      <w:pPr>
        <w:pStyle w:val="PL"/>
      </w:pPr>
      <w:r>
        <w:t xml:space="preserve">        required: true</w:t>
      </w:r>
    </w:p>
    <w:p w14:paraId="237E53AD" w14:textId="77777777" w:rsidR="008C4BDD" w:rsidRDefault="008C4BDD" w:rsidP="00885269">
      <w:pPr>
        <w:pStyle w:val="PL"/>
      </w:pPr>
      <w:r>
        <w:t xml:space="preserve">      responses:</w:t>
      </w:r>
    </w:p>
    <w:p w14:paraId="405CEBE4" w14:textId="77777777" w:rsidR="008C4BDD" w:rsidRDefault="008C4BDD" w:rsidP="00885269">
      <w:pPr>
        <w:pStyle w:val="PL"/>
      </w:pPr>
      <w:r>
        <w:t xml:space="preserve">        '204':</w:t>
      </w:r>
    </w:p>
    <w:p w14:paraId="47D24DB7" w14:textId="77777777" w:rsidR="008C4BDD" w:rsidRDefault="008C4BDD" w:rsidP="00885269">
      <w:pPr>
        <w:pStyle w:val="PL"/>
      </w:pPr>
      <w:r>
        <w:t xml:space="preserve">          description: Upon success, an empty response body shall be returned</w:t>
      </w:r>
    </w:p>
    <w:p w14:paraId="69FC2EAF" w14:textId="77777777" w:rsidR="008C4BDD" w:rsidRDefault="008C4BDD" w:rsidP="00885269">
      <w:pPr>
        <w:pStyle w:val="PL"/>
        <w:rPr>
          <w:lang w:eastAsia="zh-CN"/>
        </w:rPr>
      </w:pPr>
      <w:r>
        <w:t xml:space="preserve">        default:</w:t>
      </w:r>
    </w:p>
    <w:p w14:paraId="0A97DB2D" w14:textId="77777777" w:rsidR="008C4BDD" w:rsidRDefault="008C4BDD" w:rsidP="00885269">
      <w:pPr>
        <w:pStyle w:val="PL"/>
        <w:rPr>
          <w:lang w:eastAsia="zh-CN"/>
        </w:rPr>
      </w:pPr>
      <w:r>
        <w:t xml:space="preserve">          $ref: 'TS29571_CommonData.yaml#/components/responses/default'</w:t>
      </w:r>
    </w:p>
    <w:p w14:paraId="7EBFFA87" w14:textId="77777777" w:rsidR="008C4BDD" w:rsidRDefault="008C4BDD" w:rsidP="00885269">
      <w:pPr>
        <w:pStyle w:val="PL"/>
      </w:pPr>
      <w:r>
        <w:t xml:space="preserve">    delete:</w:t>
      </w:r>
    </w:p>
    <w:p w14:paraId="25FAFB31" w14:textId="77777777" w:rsidR="008C4BDD" w:rsidRDefault="008C4BDD" w:rsidP="00885269">
      <w:pPr>
        <w:pStyle w:val="PL"/>
      </w:pPr>
      <w:r>
        <w:t xml:space="preserve">      summary: Delete HSS SDM Subscription Info</w:t>
      </w:r>
    </w:p>
    <w:p w14:paraId="28833AE1" w14:textId="77777777" w:rsidR="008C4BDD" w:rsidRDefault="008C4BDD" w:rsidP="00885269">
      <w:pPr>
        <w:pStyle w:val="PL"/>
      </w:pPr>
      <w:r>
        <w:t xml:space="preserve">      </w:t>
      </w:r>
      <w:proofErr w:type="spellStart"/>
      <w:r>
        <w:t>operationId</w:t>
      </w:r>
      <w:proofErr w:type="spellEnd"/>
      <w:r>
        <w:t xml:space="preserve">: </w:t>
      </w:r>
      <w:proofErr w:type="spellStart"/>
      <w:r>
        <w:t>RemoveHssSDMSubscriptionsInfo</w:t>
      </w:r>
      <w:proofErr w:type="spellEnd"/>
    </w:p>
    <w:p w14:paraId="4D76866E" w14:textId="77777777" w:rsidR="008C4BDD" w:rsidRDefault="008C4BDD" w:rsidP="00885269">
      <w:pPr>
        <w:pStyle w:val="PL"/>
      </w:pPr>
      <w:r>
        <w:t xml:space="preserve">      tags:</w:t>
      </w:r>
    </w:p>
    <w:p w14:paraId="571008BF" w14:textId="77777777" w:rsidR="008C4BDD" w:rsidRDefault="008C4BDD" w:rsidP="00885269">
      <w:pPr>
        <w:pStyle w:val="PL"/>
        <w:rPr>
          <w:lang w:eastAsia="zh-CN"/>
        </w:rPr>
      </w:pPr>
      <w:r>
        <w:t xml:space="preserve">        - HSS SDM Subscription Info (Document)</w:t>
      </w:r>
    </w:p>
    <w:p w14:paraId="1D2C589D" w14:textId="77777777" w:rsidR="008C4BDD" w:rsidRDefault="008C4BDD" w:rsidP="00885269">
      <w:pPr>
        <w:pStyle w:val="PL"/>
      </w:pPr>
      <w:r>
        <w:t xml:space="preserve">      parameters:</w:t>
      </w:r>
    </w:p>
    <w:p w14:paraId="49502E9D" w14:textId="77777777" w:rsidR="008C4BDD" w:rsidRDefault="008C4BDD" w:rsidP="00885269">
      <w:pPr>
        <w:pStyle w:val="PL"/>
      </w:pPr>
      <w:r>
        <w:t xml:space="preserve">        - name: </w:t>
      </w:r>
      <w:proofErr w:type="spellStart"/>
      <w:r>
        <w:t>ueId</w:t>
      </w:r>
      <w:proofErr w:type="spellEnd"/>
    </w:p>
    <w:p w14:paraId="241923FD" w14:textId="77777777" w:rsidR="008C4BDD" w:rsidRDefault="008C4BDD" w:rsidP="00885269">
      <w:pPr>
        <w:pStyle w:val="PL"/>
      </w:pPr>
      <w:r>
        <w:t xml:space="preserve">          in: path</w:t>
      </w:r>
    </w:p>
    <w:p w14:paraId="73866A69" w14:textId="77777777" w:rsidR="008C4BDD" w:rsidRDefault="008C4BDD" w:rsidP="00885269">
      <w:pPr>
        <w:pStyle w:val="PL"/>
      </w:pPr>
      <w:r>
        <w:t xml:space="preserve">          required: true</w:t>
      </w:r>
    </w:p>
    <w:p w14:paraId="06AD459E" w14:textId="77777777" w:rsidR="008C4BDD" w:rsidRDefault="008C4BDD" w:rsidP="00885269">
      <w:pPr>
        <w:pStyle w:val="PL"/>
      </w:pPr>
      <w:r>
        <w:t xml:space="preserve">          schema:</w:t>
      </w:r>
    </w:p>
    <w:p w14:paraId="40548176" w14:textId="77777777" w:rsidR="008C4BDD" w:rsidRDefault="008C4BDD" w:rsidP="00885269">
      <w:pPr>
        <w:pStyle w:val="PL"/>
      </w:pPr>
      <w:r>
        <w:t xml:space="preserve">            $ref: 'TS29571_CommonData.yaml#/components/schemas/</w:t>
      </w:r>
      <w:proofErr w:type="spellStart"/>
      <w:r>
        <w:t>VarUeId</w:t>
      </w:r>
      <w:proofErr w:type="spellEnd"/>
      <w:r>
        <w:t>'</w:t>
      </w:r>
    </w:p>
    <w:p w14:paraId="04F75527" w14:textId="77777777" w:rsidR="008C4BDD" w:rsidRDefault="008C4BDD" w:rsidP="00885269">
      <w:pPr>
        <w:pStyle w:val="PL"/>
      </w:pPr>
      <w:r>
        <w:t xml:space="preserve">        - name: </w:t>
      </w:r>
      <w:proofErr w:type="spellStart"/>
      <w:r>
        <w:t>subsId</w:t>
      </w:r>
      <w:proofErr w:type="spellEnd"/>
    </w:p>
    <w:p w14:paraId="1F8A5F02" w14:textId="77777777" w:rsidR="008C4BDD" w:rsidRDefault="008C4BDD" w:rsidP="00885269">
      <w:pPr>
        <w:pStyle w:val="PL"/>
      </w:pPr>
      <w:r>
        <w:t xml:space="preserve">          in: path</w:t>
      </w:r>
    </w:p>
    <w:p w14:paraId="1A6B9F27" w14:textId="77777777" w:rsidR="008C4BDD" w:rsidRDefault="008C4BDD" w:rsidP="00885269">
      <w:pPr>
        <w:pStyle w:val="PL"/>
      </w:pPr>
      <w:r>
        <w:t xml:space="preserve">          required: true</w:t>
      </w:r>
    </w:p>
    <w:p w14:paraId="2DC56353" w14:textId="77777777" w:rsidR="008C4BDD" w:rsidRDefault="008C4BDD" w:rsidP="00885269">
      <w:pPr>
        <w:pStyle w:val="PL"/>
      </w:pPr>
      <w:r>
        <w:t xml:space="preserve">          schema:</w:t>
      </w:r>
    </w:p>
    <w:p w14:paraId="08803DEC" w14:textId="77777777" w:rsidR="008C4BDD" w:rsidRDefault="008C4BDD" w:rsidP="00885269">
      <w:pPr>
        <w:pStyle w:val="PL"/>
      </w:pPr>
      <w:r>
        <w:t xml:space="preserve">            type: string</w:t>
      </w:r>
    </w:p>
    <w:p w14:paraId="3AD44740" w14:textId="77777777" w:rsidR="008C4BDD" w:rsidRDefault="008C4BDD" w:rsidP="00885269">
      <w:pPr>
        <w:pStyle w:val="PL"/>
      </w:pPr>
      <w:r>
        <w:t xml:space="preserve">      responses:</w:t>
      </w:r>
    </w:p>
    <w:p w14:paraId="7CBE24C8" w14:textId="77777777" w:rsidR="008C4BDD" w:rsidRDefault="008C4BDD" w:rsidP="00885269">
      <w:pPr>
        <w:pStyle w:val="PL"/>
      </w:pPr>
      <w:r>
        <w:t xml:space="preserve">        '204':</w:t>
      </w:r>
    </w:p>
    <w:p w14:paraId="25961840" w14:textId="77777777" w:rsidR="008C4BDD" w:rsidRDefault="008C4BDD" w:rsidP="00885269">
      <w:pPr>
        <w:pStyle w:val="PL"/>
        <w:rPr>
          <w:lang w:eastAsia="zh-CN"/>
        </w:rPr>
      </w:pPr>
      <w:r>
        <w:t xml:space="preserve">          description: Expected response to a successful subscription removal</w:t>
      </w:r>
    </w:p>
    <w:p w14:paraId="0A2D1204" w14:textId="77777777" w:rsidR="008C4BDD" w:rsidRDefault="008C4BDD" w:rsidP="00885269">
      <w:pPr>
        <w:pStyle w:val="PL"/>
      </w:pPr>
      <w:r>
        <w:t xml:space="preserve">        default:</w:t>
      </w:r>
    </w:p>
    <w:p w14:paraId="7E18D0DB" w14:textId="77777777" w:rsidR="008C4BDD" w:rsidRDefault="008C4BDD" w:rsidP="00885269">
      <w:pPr>
        <w:pStyle w:val="PL"/>
        <w:rPr>
          <w:lang w:eastAsia="zh-CN"/>
        </w:rPr>
      </w:pPr>
      <w:r>
        <w:t xml:space="preserve">          $ref: 'TS29571_CommonData.yaml#/components/responses/default'</w:t>
      </w:r>
    </w:p>
    <w:p w14:paraId="1911649C" w14:textId="77777777" w:rsidR="008C4BDD" w:rsidRDefault="008C4BDD" w:rsidP="00885269">
      <w:pPr>
        <w:pStyle w:val="PL"/>
      </w:pPr>
      <w:r>
        <w:t xml:space="preserve">    patch:</w:t>
      </w:r>
    </w:p>
    <w:p w14:paraId="4B4D82AC" w14:textId="77777777" w:rsidR="008C4BDD" w:rsidRDefault="008C4BDD" w:rsidP="00885269">
      <w:pPr>
        <w:pStyle w:val="PL"/>
        <w:rPr>
          <w:lang w:eastAsia="zh-CN"/>
        </w:rPr>
      </w:pPr>
      <w:r>
        <w:t xml:space="preserve">      summary: Modify HSS SDM Subscription Info</w:t>
      </w:r>
    </w:p>
    <w:p w14:paraId="779ADDB1" w14:textId="77777777" w:rsidR="008C4BDD" w:rsidRDefault="008C4BDD" w:rsidP="00885269">
      <w:pPr>
        <w:pStyle w:val="PL"/>
      </w:pPr>
      <w:r>
        <w:t xml:space="preserve">      </w:t>
      </w:r>
      <w:proofErr w:type="spellStart"/>
      <w:r>
        <w:t>operationId</w:t>
      </w:r>
      <w:proofErr w:type="spellEnd"/>
      <w:r>
        <w:t xml:space="preserve">: </w:t>
      </w:r>
      <w:proofErr w:type="spellStart"/>
      <w:r>
        <w:t>ModifyHssSDMSubscriptionInfo</w:t>
      </w:r>
      <w:proofErr w:type="spellEnd"/>
    </w:p>
    <w:p w14:paraId="0B37CE02" w14:textId="77777777" w:rsidR="008C4BDD" w:rsidRDefault="008C4BDD" w:rsidP="00885269">
      <w:pPr>
        <w:pStyle w:val="PL"/>
      </w:pPr>
      <w:r>
        <w:t xml:space="preserve">      tags:</w:t>
      </w:r>
    </w:p>
    <w:p w14:paraId="76E6DC32" w14:textId="77777777" w:rsidR="008C4BDD" w:rsidRDefault="008C4BDD" w:rsidP="00885269">
      <w:pPr>
        <w:pStyle w:val="PL"/>
        <w:rPr>
          <w:lang w:eastAsia="zh-CN"/>
        </w:rPr>
      </w:pPr>
      <w:r>
        <w:t xml:space="preserve">        - HSS SDM Subscription Info (Document)</w:t>
      </w:r>
    </w:p>
    <w:p w14:paraId="119A5038" w14:textId="77777777" w:rsidR="008C4BDD" w:rsidRDefault="008C4BDD" w:rsidP="00885269">
      <w:pPr>
        <w:pStyle w:val="PL"/>
      </w:pPr>
      <w:r>
        <w:t xml:space="preserve">      parameters:</w:t>
      </w:r>
    </w:p>
    <w:p w14:paraId="6804371A" w14:textId="77777777" w:rsidR="008C4BDD" w:rsidRDefault="008C4BDD" w:rsidP="00885269">
      <w:pPr>
        <w:pStyle w:val="PL"/>
      </w:pPr>
      <w:r>
        <w:t xml:space="preserve">        - name: </w:t>
      </w:r>
      <w:proofErr w:type="spellStart"/>
      <w:r>
        <w:t>ueId</w:t>
      </w:r>
      <w:proofErr w:type="spellEnd"/>
    </w:p>
    <w:p w14:paraId="04C2DA95" w14:textId="77777777" w:rsidR="008C4BDD" w:rsidRDefault="008C4BDD" w:rsidP="00885269">
      <w:pPr>
        <w:pStyle w:val="PL"/>
      </w:pPr>
      <w:r>
        <w:t xml:space="preserve">          in: path</w:t>
      </w:r>
    </w:p>
    <w:p w14:paraId="42483C74" w14:textId="77777777" w:rsidR="008C4BDD" w:rsidRDefault="008C4BDD" w:rsidP="00885269">
      <w:pPr>
        <w:pStyle w:val="PL"/>
      </w:pPr>
      <w:r>
        <w:t xml:space="preserve">          required: true</w:t>
      </w:r>
    </w:p>
    <w:p w14:paraId="6843FC10" w14:textId="77777777" w:rsidR="008C4BDD" w:rsidRDefault="008C4BDD" w:rsidP="00885269">
      <w:pPr>
        <w:pStyle w:val="PL"/>
      </w:pPr>
      <w:r>
        <w:lastRenderedPageBreak/>
        <w:t xml:space="preserve">          schema:</w:t>
      </w:r>
    </w:p>
    <w:p w14:paraId="1329EE6C" w14:textId="77777777" w:rsidR="008C4BDD" w:rsidRDefault="008C4BDD" w:rsidP="00885269">
      <w:pPr>
        <w:pStyle w:val="PL"/>
      </w:pPr>
      <w:r>
        <w:t xml:space="preserve">            $ref: 'TS29571_CommonData.yaml#/components/schemas/</w:t>
      </w:r>
      <w:proofErr w:type="spellStart"/>
      <w:r>
        <w:t>VarUeId</w:t>
      </w:r>
      <w:proofErr w:type="spellEnd"/>
      <w:r>
        <w:t>'</w:t>
      </w:r>
    </w:p>
    <w:p w14:paraId="4AAC5B55" w14:textId="77777777" w:rsidR="008C4BDD" w:rsidRDefault="008C4BDD" w:rsidP="00885269">
      <w:pPr>
        <w:pStyle w:val="PL"/>
      </w:pPr>
      <w:r>
        <w:t xml:space="preserve">        - name: </w:t>
      </w:r>
      <w:proofErr w:type="spellStart"/>
      <w:r>
        <w:t>subsId</w:t>
      </w:r>
      <w:proofErr w:type="spellEnd"/>
    </w:p>
    <w:p w14:paraId="5138AB43" w14:textId="77777777" w:rsidR="008C4BDD" w:rsidRDefault="008C4BDD" w:rsidP="00885269">
      <w:pPr>
        <w:pStyle w:val="PL"/>
      </w:pPr>
      <w:r>
        <w:t xml:space="preserve">          in: path</w:t>
      </w:r>
    </w:p>
    <w:p w14:paraId="060F0BF3" w14:textId="77777777" w:rsidR="008C4BDD" w:rsidRDefault="008C4BDD" w:rsidP="00885269">
      <w:pPr>
        <w:pStyle w:val="PL"/>
      </w:pPr>
      <w:r>
        <w:t xml:space="preserve">          required: true</w:t>
      </w:r>
    </w:p>
    <w:p w14:paraId="0A4A1E41" w14:textId="77777777" w:rsidR="008C4BDD" w:rsidRDefault="008C4BDD" w:rsidP="00885269">
      <w:pPr>
        <w:pStyle w:val="PL"/>
      </w:pPr>
      <w:r>
        <w:t xml:space="preserve">          schema:</w:t>
      </w:r>
    </w:p>
    <w:p w14:paraId="58776733" w14:textId="77777777" w:rsidR="008C4BDD" w:rsidRDefault="008C4BDD" w:rsidP="00885269">
      <w:pPr>
        <w:pStyle w:val="PL"/>
        <w:rPr>
          <w:lang w:eastAsia="zh-CN"/>
        </w:rPr>
      </w:pPr>
      <w:r>
        <w:t xml:space="preserve">            type: string</w:t>
      </w:r>
    </w:p>
    <w:p w14:paraId="77BEE338" w14:textId="77777777" w:rsidR="008C4BDD" w:rsidRDefault="008C4BDD" w:rsidP="00885269">
      <w:pPr>
        <w:pStyle w:val="PL"/>
      </w:pPr>
      <w:r>
        <w:t xml:space="preserve">        - name: supported-features</w:t>
      </w:r>
    </w:p>
    <w:p w14:paraId="711FD76C" w14:textId="77777777" w:rsidR="008C4BDD" w:rsidRDefault="008C4BDD" w:rsidP="00885269">
      <w:pPr>
        <w:pStyle w:val="PL"/>
      </w:pPr>
      <w:r>
        <w:t xml:space="preserve">          in: query</w:t>
      </w:r>
    </w:p>
    <w:p w14:paraId="6D9842A4" w14:textId="77777777" w:rsidR="008C4BDD" w:rsidRDefault="008C4BDD" w:rsidP="00885269">
      <w:pPr>
        <w:pStyle w:val="PL"/>
      </w:pPr>
      <w:r>
        <w:t xml:space="preserve">          description: Features required to be supported by the target NF</w:t>
      </w:r>
    </w:p>
    <w:p w14:paraId="054189E3" w14:textId="77777777" w:rsidR="008C4BDD" w:rsidRDefault="008C4BDD" w:rsidP="00885269">
      <w:pPr>
        <w:pStyle w:val="PL"/>
      </w:pPr>
      <w:r>
        <w:t xml:space="preserve">          schema:</w:t>
      </w:r>
    </w:p>
    <w:p w14:paraId="3E538A21" w14:textId="77777777" w:rsidR="008C4BDD" w:rsidRDefault="008C4BDD" w:rsidP="00885269">
      <w:pPr>
        <w:pStyle w:val="PL"/>
        <w:rPr>
          <w:lang w:eastAsia="zh-CN"/>
        </w:rPr>
      </w:pPr>
      <w:r>
        <w:t xml:space="preserve">            $ref: 'TS29571_CommonData.yaml#/components/schemas/</w:t>
      </w:r>
      <w:proofErr w:type="spellStart"/>
      <w:r>
        <w:t>SupportedFeatures</w:t>
      </w:r>
      <w:proofErr w:type="spellEnd"/>
      <w:r>
        <w:t>'</w:t>
      </w:r>
    </w:p>
    <w:p w14:paraId="25E6E477" w14:textId="77777777" w:rsidR="008C4BDD" w:rsidRDefault="008C4BDD" w:rsidP="00885269">
      <w:pPr>
        <w:pStyle w:val="PL"/>
        <w:rPr>
          <w:lang w:eastAsia="zh-CN"/>
        </w:rPr>
      </w:pPr>
      <w:r>
        <w:t xml:space="preserve">      </w:t>
      </w:r>
      <w:proofErr w:type="spellStart"/>
      <w:r>
        <w:t>requestBody</w:t>
      </w:r>
      <w:proofErr w:type="spellEnd"/>
      <w:r>
        <w:t>:</w:t>
      </w:r>
    </w:p>
    <w:p w14:paraId="25D75FDB" w14:textId="77777777" w:rsidR="008C4BDD" w:rsidRDefault="008C4BDD" w:rsidP="00885269">
      <w:pPr>
        <w:pStyle w:val="PL"/>
      </w:pPr>
      <w:r>
        <w:t xml:space="preserve">        content:</w:t>
      </w:r>
    </w:p>
    <w:p w14:paraId="528517FE" w14:textId="77777777" w:rsidR="008C4BDD" w:rsidRDefault="008C4BDD" w:rsidP="00885269">
      <w:pPr>
        <w:pStyle w:val="PL"/>
      </w:pPr>
      <w:r>
        <w:t xml:space="preserve">          application/</w:t>
      </w:r>
      <w:proofErr w:type="spellStart"/>
      <w:r>
        <w:t>json-patch+json</w:t>
      </w:r>
      <w:proofErr w:type="spellEnd"/>
      <w:r>
        <w:t>:</w:t>
      </w:r>
    </w:p>
    <w:p w14:paraId="56F65765" w14:textId="77777777" w:rsidR="008C4BDD" w:rsidRDefault="008C4BDD" w:rsidP="00885269">
      <w:pPr>
        <w:pStyle w:val="PL"/>
      </w:pPr>
      <w:r>
        <w:t xml:space="preserve">            schema:</w:t>
      </w:r>
    </w:p>
    <w:p w14:paraId="43839BA7" w14:textId="77777777" w:rsidR="008C4BDD" w:rsidRDefault="008C4BDD" w:rsidP="00885269">
      <w:pPr>
        <w:pStyle w:val="PL"/>
      </w:pPr>
      <w:r>
        <w:t xml:space="preserve">              type: array</w:t>
      </w:r>
    </w:p>
    <w:p w14:paraId="2AF726F7" w14:textId="77777777" w:rsidR="008C4BDD" w:rsidRDefault="008C4BDD" w:rsidP="00885269">
      <w:pPr>
        <w:pStyle w:val="PL"/>
      </w:pPr>
      <w:r>
        <w:t xml:space="preserve">              items:</w:t>
      </w:r>
    </w:p>
    <w:p w14:paraId="669EAEA4" w14:textId="77777777" w:rsidR="008C4BDD" w:rsidRDefault="008C4BDD" w:rsidP="00885269">
      <w:pPr>
        <w:pStyle w:val="PL"/>
      </w:pPr>
      <w:r>
        <w:t xml:space="preserve">                $ref: 'TS29571_CommonData.yaml#/components/schemas/</w:t>
      </w:r>
      <w:proofErr w:type="spellStart"/>
      <w:r>
        <w:t>PatchItem</w:t>
      </w:r>
      <w:proofErr w:type="spellEnd"/>
      <w:r>
        <w:t>'</w:t>
      </w:r>
    </w:p>
    <w:p w14:paraId="709EAC68" w14:textId="77777777" w:rsidR="008C4BDD" w:rsidRDefault="008C4BDD" w:rsidP="00885269">
      <w:pPr>
        <w:pStyle w:val="PL"/>
      </w:pPr>
      <w:r>
        <w:t xml:space="preserve">        required: true</w:t>
      </w:r>
    </w:p>
    <w:p w14:paraId="12490207" w14:textId="77777777" w:rsidR="008C4BDD" w:rsidRDefault="008C4BDD" w:rsidP="00885269">
      <w:pPr>
        <w:pStyle w:val="PL"/>
      </w:pPr>
      <w:r>
        <w:t xml:space="preserve">      responses:</w:t>
      </w:r>
    </w:p>
    <w:p w14:paraId="15DF7DEB" w14:textId="77777777" w:rsidR="008C4BDD" w:rsidRDefault="008C4BDD" w:rsidP="00885269">
      <w:pPr>
        <w:pStyle w:val="PL"/>
      </w:pPr>
      <w:r>
        <w:t xml:space="preserve">        '204':</w:t>
      </w:r>
    </w:p>
    <w:p w14:paraId="39EE5CC4" w14:textId="77777777" w:rsidR="008C4BDD" w:rsidRDefault="008C4BDD" w:rsidP="00885269">
      <w:pPr>
        <w:pStyle w:val="PL"/>
      </w:pPr>
      <w:r>
        <w:t xml:space="preserve">          description: Expected response to a valid request</w:t>
      </w:r>
    </w:p>
    <w:p w14:paraId="08698E1E" w14:textId="77777777" w:rsidR="008C4BDD" w:rsidRDefault="008C4BDD" w:rsidP="00885269">
      <w:pPr>
        <w:pStyle w:val="PL"/>
        <w:rPr>
          <w:lang w:eastAsia="zh-CN"/>
        </w:rPr>
      </w:pPr>
      <w:r>
        <w:rPr>
          <w:lang w:eastAsia="zh-CN"/>
        </w:rPr>
        <w:t xml:space="preserve">        '200':</w:t>
      </w:r>
    </w:p>
    <w:p w14:paraId="547DD03E" w14:textId="77777777" w:rsidR="008C4BDD" w:rsidRDefault="008C4BDD" w:rsidP="00885269">
      <w:pPr>
        <w:pStyle w:val="PL"/>
      </w:pPr>
      <w:r>
        <w:t xml:space="preserve">          description: Expected response to a valid request</w:t>
      </w:r>
    </w:p>
    <w:p w14:paraId="79AAAEF7" w14:textId="77777777" w:rsidR="008C4BDD" w:rsidRDefault="008C4BDD" w:rsidP="00885269">
      <w:pPr>
        <w:pStyle w:val="PL"/>
      </w:pPr>
      <w:r>
        <w:t xml:space="preserve">          content:</w:t>
      </w:r>
    </w:p>
    <w:p w14:paraId="24072EC5" w14:textId="77777777" w:rsidR="008C4BDD" w:rsidRDefault="008C4BDD" w:rsidP="00885269">
      <w:pPr>
        <w:pStyle w:val="PL"/>
      </w:pPr>
      <w:r>
        <w:t xml:space="preserve">            application/</w:t>
      </w:r>
      <w:proofErr w:type="spellStart"/>
      <w:r>
        <w:t>json</w:t>
      </w:r>
      <w:proofErr w:type="spellEnd"/>
      <w:r>
        <w:t>:</w:t>
      </w:r>
    </w:p>
    <w:p w14:paraId="429A0AEA" w14:textId="77777777" w:rsidR="008C4BDD" w:rsidRDefault="008C4BDD" w:rsidP="00885269">
      <w:pPr>
        <w:pStyle w:val="PL"/>
      </w:pPr>
      <w:r>
        <w:t xml:space="preserve">              schema:</w:t>
      </w:r>
    </w:p>
    <w:p w14:paraId="2AA19A8F" w14:textId="77777777" w:rsidR="008C4BDD" w:rsidRDefault="008C4BDD" w:rsidP="00885269">
      <w:pPr>
        <w:pStyle w:val="PL"/>
        <w:rPr>
          <w:lang w:eastAsia="zh-CN"/>
        </w:rPr>
      </w:pPr>
      <w:r>
        <w:t xml:space="preserve">                $ref: 'TS29571_CommonData.yaml#/components/schemas/</w:t>
      </w:r>
      <w:proofErr w:type="spellStart"/>
      <w:r>
        <w:rPr>
          <w:lang w:eastAsia="zh-CN"/>
        </w:rPr>
        <w:t>PatchResult</w:t>
      </w:r>
      <w:proofErr w:type="spellEnd"/>
      <w:r>
        <w:t>'</w:t>
      </w:r>
    </w:p>
    <w:p w14:paraId="14B33AD7" w14:textId="77777777" w:rsidR="008C4BDD" w:rsidRDefault="008C4BDD" w:rsidP="00885269">
      <w:pPr>
        <w:pStyle w:val="PL"/>
      </w:pPr>
      <w:r>
        <w:t xml:space="preserve">        '403':</w:t>
      </w:r>
    </w:p>
    <w:p w14:paraId="3AE50A3F" w14:textId="77777777" w:rsidR="008C4BDD" w:rsidRDefault="008C4BDD" w:rsidP="00885269">
      <w:pPr>
        <w:pStyle w:val="PL"/>
      </w:pPr>
      <w:r>
        <w:t xml:space="preserve">          description: modification is rejected</w:t>
      </w:r>
    </w:p>
    <w:p w14:paraId="7FC6D8F1" w14:textId="77777777" w:rsidR="008C4BDD" w:rsidRDefault="008C4BDD" w:rsidP="00885269">
      <w:pPr>
        <w:pStyle w:val="PL"/>
      </w:pPr>
      <w:r>
        <w:t xml:space="preserve">          content:</w:t>
      </w:r>
    </w:p>
    <w:p w14:paraId="0A7D8F63" w14:textId="77777777" w:rsidR="008C4BDD" w:rsidRDefault="008C4BDD" w:rsidP="00885269">
      <w:pPr>
        <w:pStyle w:val="PL"/>
      </w:pPr>
      <w:r>
        <w:t xml:space="preserve">            application/</w:t>
      </w:r>
      <w:proofErr w:type="spellStart"/>
      <w:r>
        <w:t>problem+json</w:t>
      </w:r>
      <w:proofErr w:type="spellEnd"/>
      <w:r>
        <w:t>:</w:t>
      </w:r>
    </w:p>
    <w:p w14:paraId="0DF289EE" w14:textId="77777777" w:rsidR="008C4BDD" w:rsidRDefault="008C4BDD" w:rsidP="00885269">
      <w:pPr>
        <w:pStyle w:val="PL"/>
      </w:pPr>
      <w:r>
        <w:t xml:space="preserve">              schema:</w:t>
      </w:r>
    </w:p>
    <w:p w14:paraId="2CA23572" w14:textId="77777777" w:rsidR="008C4BDD" w:rsidRDefault="008C4BDD" w:rsidP="00885269">
      <w:pPr>
        <w:pStyle w:val="PL"/>
      </w:pPr>
      <w:r>
        <w:t xml:space="preserve">                $ref: 'TS29571_CommonData.yaml#/components/schemas/</w:t>
      </w:r>
      <w:proofErr w:type="spellStart"/>
      <w:r>
        <w:t>ProblemDetails</w:t>
      </w:r>
      <w:proofErr w:type="spellEnd"/>
      <w:r>
        <w:t>'</w:t>
      </w:r>
    </w:p>
    <w:p w14:paraId="65E922EA" w14:textId="77777777" w:rsidR="008C4BDD" w:rsidRDefault="008C4BDD" w:rsidP="00885269">
      <w:pPr>
        <w:pStyle w:val="PL"/>
        <w:rPr>
          <w:lang w:eastAsia="zh-CN"/>
        </w:rPr>
      </w:pPr>
      <w:r>
        <w:t xml:space="preserve">        default:</w:t>
      </w:r>
    </w:p>
    <w:p w14:paraId="3BED564E" w14:textId="77777777" w:rsidR="008C4BDD" w:rsidRDefault="008C4BDD" w:rsidP="00885269">
      <w:pPr>
        <w:pStyle w:val="PL"/>
        <w:rPr>
          <w:lang w:eastAsia="zh-CN"/>
        </w:rPr>
      </w:pPr>
      <w:r>
        <w:t xml:space="preserve">          $ref: 'TS29571_CommonData.yaml#/components/responses/default'</w:t>
      </w:r>
    </w:p>
    <w:p w14:paraId="1B14CC60" w14:textId="77777777" w:rsidR="008C4BDD" w:rsidRDefault="008C4BDD" w:rsidP="00885269">
      <w:pPr>
        <w:pStyle w:val="PL"/>
      </w:pPr>
      <w:r>
        <w:t xml:space="preserve">    get:</w:t>
      </w:r>
    </w:p>
    <w:p w14:paraId="07F130C8" w14:textId="77777777" w:rsidR="008C4BDD" w:rsidRDefault="008C4BDD" w:rsidP="00885269">
      <w:pPr>
        <w:pStyle w:val="PL"/>
      </w:pPr>
      <w:r>
        <w:t xml:space="preserve">      summary: Retrieve HSS SDM Subscription Info</w:t>
      </w:r>
    </w:p>
    <w:p w14:paraId="4AE91B15" w14:textId="77777777" w:rsidR="008C4BDD" w:rsidRDefault="008C4BDD" w:rsidP="00885269">
      <w:pPr>
        <w:pStyle w:val="PL"/>
      </w:pPr>
      <w:r>
        <w:t xml:space="preserve">      </w:t>
      </w:r>
      <w:proofErr w:type="spellStart"/>
      <w:r>
        <w:t>operationId</w:t>
      </w:r>
      <w:proofErr w:type="spellEnd"/>
      <w:r>
        <w:t xml:space="preserve">: </w:t>
      </w:r>
      <w:proofErr w:type="spellStart"/>
      <w:r>
        <w:t>GetHssSDMSubscriptionInfo</w:t>
      </w:r>
      <w:proofErr w:type="spellEnd"/>
    </w:p>
    <w:p w14:paraId="6BC0D7D5" w14:textId="77777777" w:rsidR="008C4BDD" w:rsidRDefault="008C4BDD" w:rsidP="00885269">
      <w:pPr>
        <w:pStyle w:val="PL"/>
      </w:pPr>
      <w:r>
        <w:t xml:space="preserve">      tags:</w:t>
      </w:r>
    </w:p>
    <w:p w14:paraId="6024F319" w14:textId="77777777" w:rsidR="008C4BDD" w:rsidRDefault="008C4BDD" w:rsidP="00885269">
      <w:pPr>
        <w:pStyle w:val="PL"/>
        <w:rPr>
          <w:lang w:eastAsia="zh-CN"/>
        </w:rPr>
      </w:pPr>
      <w:r>
        <w:t xml:space="preserve">        - HSS SDM Subscription Info (Document)</w:t>
      </w:r>
    </w:p>
    <w:p w14:paraId="048EF581" w14:textId="77777777" w:rsidR="008C4BDD" w:rsidRDefault="008C4BDD" w:rsidP="00885269">
      <w:pPr>
        <w:pStyle w:val="PL"/>
      </w:pPr>
      <w:r>
        <w:t xml:space="preserve">      parameters:</w:t>
      </w:r>
    </w:p>
    <w:p w14:paraId="7B6D0D28" w14:textId="77777777" w:rsidR="008C4BDD" w:rsidRDefault="008C4BDD" w:rsidP="00885269">
      <w:pPr>
        <w:pStyle w:val="PL"/>
      </w:pPr>
      <w:r>
        <w:t xml:space="preserve">        - name: </w:t>
      </w:r>
      <w:proofErr w:type="spellStart"/>
      <w:r>
        <w:t>ueId</w:t>
      </w:r>
      <w:proofErr w:type="spellEnd"/>
    </w:p>
    <w:p w14:paraId="219EB9AF" w14:textId="77777777" w:rsidR="008C4BDD" w:rsidRDefault="008C4BDD" w:rsidP="00885269">
      <w:pPr>
        <w:pStyle w:val="PL"/>
      </w:pPr>
      <w:r>
        <w:t xml:space="preserve">          in: path</w:t>
      </w:r>
    </w:p>
    <w:p w14:paraId="614635AE" w14:textId="77777777" w:rsidR="008C4BDD" w:rsidRDefault="008C4BDD" w:rsidP="00885269">
      <w:pPr>
        <w:pStyle w:val="PL"/>
      </w:pPr>
      <w:r>
        <w:t xml:space="preserve">          required: true</w:t>
      </w:r>
    </w:p>
    <w:p w14:paraId="5D863C82" w14:textId="77777777" w:rsidR="008C4BDD" w:rsidRDefault="008C4BDD" w:rsidP="00885269">
      <w:pPr>
        <w:pStyle w:val="PL"/>
      </w:pPr>
      <w:r>
        <w:t xml:space="preserve">          schema:</w:t>
      </w:r>
    </w:p>
    <w:p w14:paraId="01CC4170" w14:textId="77777777" w:rsidR="008C4BDD" w:rsidRDefault="008C4BDD" w:rsidP="00885269">
      <w:pPr>
        <w:pStyle w:val="PL"/>
      </w:pPr>
      <w:r>
        <w:t xml:space="preserve">            $ref: 'TS29571_CommonData.yaml#/components/schemas/</w:t>
      </w:r>
      <w:proofErr w:type="spellStart"/>
      <w:r>
        <w:t>VarUeId</w:t>
      </w:r>
      <w:proofErr w:type="spellEnd"/>
      <w:r>
        <w:t>'</w:t>
      </w:r>
    </w:p>
    <w:p w14:paraId="13F722FB" w14:textId="77777777" w:rsidR="008C4BDD" w:rsidRDefault="008C4BDD" w:rsidP="00885269">
      <w:pPr>
        <w:pStyle w:val="PL"/>
      </w:pPr>
      <w:r>
        <w:t xml:space="preserve">        - name: </w:t>
      </w:r>
      <w:proofErr w:type="spellStart"/>
      <w:r>
        <w:t>subsId</w:t>
      </w:r>
      <w:proofErr w:type="spellEnd"/>
    </w:p>
    <w:p w14:paraId="0B05C0FE" w14:textId="77777777" w:rsidR="008C4BDD" w:rsidRDefault="008C4BDD" w:rsidP="00885269">
      <w:pPr>
        <w:pStyle w:val="PL"/>
      </w:pPr>
      <w:r>
        <w:t xml:space="preserve">          in: path</w:t>
      </w:r>
    </w:p>
    <w:p w14:paraId="76C99787" w14:textId="77777777" w:rsidR="008C4BDD" w:rsidRDefault="008C4BDD" w:rsidP="00885269">
      <w:pPr>
        <w:pStyle w:val="PL"/>
      </w:pPr>
      <w:r>
        <w:t xml:space="preserve">          required: true</w:t>
      </w:r>
    </w:p>
    <w:p w14:paraId="2EC70C48" w14:textId="77777777" w:rsidR="008C4BDD" w:rsidRDefault="008C4BDD" w:rsidP="00885269">
      <w:pPr>
        <w:pStyle w:val="PL"/>
      </w:pPr>
      <w:r>
        <w:t xml:space="preserve">          schema:</w:t>
      </w:r>
    </w:p>
    <w:p w14:paraId="252EF1E9" w14:textId="77777777" w:rsidR="008C4BDD" w:rsidRDefault="008C4BDD" w:rsidP="00885269">
      <w:pPr>
        <w:pStyle w:val="PL"/>
      </w:pPr>
      <w:r>
        <w:t xml:space="preserve">            type: string</w:t>
      </w:r>
    </w:p>
    <w:p w14:paraId="150343A0" w14:textId="77777777" w:rsidR="008C4BDD" w:rsidRDefault="008C4BDD" w:rsidP="00885269">
      <w:pPr>
        <w:pStyle w:val="PL"/>
      </w:pPr>
      <w:r>
        <w:t xml:space="preserve">      responses:</w:t>
      </w:r>
    </w:p>
    <w:p w14:paraId="39460BA5" w14:textId="77777777" w:rsidR="008C4BDD" w:rsidRDefault="008C4BDD" w:rsidP="00885269">
      <w:pPr>
        <w:pStyle w:val="PL"/>
      </w:pPr>
      <w:r>
        <w:t xml:space="preserve">        '200':</w:t>
      </w:r>
    </w:p>
    <w:p w14:paraId="4F398D76" w14:textId="77777777" w:rsidR="008C4BDD" w:rsidRDefault="008C4BDD" w:rsidP="00885269">
      <w:pPr>
        <w:pStyle w:val="PL"/>
      </w:pPr>
      <w:r>
        <w:t xml:space="preserve">          description: OK</w:t>
      </w:r>
    </w:p>
    <w:p w14:paraId="6DF4BD82" w14:textId="77777777" w:rsidR="008C4BDD" w:rsidRDefault="008C4BDD" w:rsidP="00885269">
      <w:pPr>
        <w:pStyle w:val="PL"/>
      </w:pPr>
      <w:r>
        <w:t xml:space="preserve">          content:</w:t>
      </w:r>
    </w:p>
    <w:p w14:paraId="611715AB" w14:textId="77777777" w:rsidR="008C4BDD" w:rsidRDefault="008C4BDD" w:rsidP="00885269">
      <w:pPr>
        <w:pStyle w:val="PL"/>
      </w:pPr>
      <w:r>
        <w:t xml:space="preserve">            application/</w:t>
      </w:r>
      <w:proofErr w:type="spellStart"/>
      <w:r>
        <w:t>json</w:t>
      </w:r>
      <w:proofErr w:type="spellEnd"/>
      <w:r>
        <w:t>:</w:t>
      </w:r>
    </w:p>
    <w:p w14:paraId="4DA71B42" w14:textId="77777777" w:rsidR="008C4BDD" w:rsidRDefault="008C4BDD" w:rsidP="00885269">
      <w:pPr>
        <w:pStyle w:val="PL"/>
      </w:pPr>
      <w:r>
        <w:t xml:space="preserve">              schema:</w:t>
      </w:r>
    </w:p>
    <w:p w14:paraId="1ECDA086" w14:textId="77777777" w:rsidR="008C4BDD" w:rsidRDefault="008C4BDD" w:rsidP="00885269">
      <w:pPr>
        <w:pStyle w:val="PL"/>
      </w:pPr>
      <w:r>
        <w:t xml:space="preserve">                $ref: '#/components/schemas/</w:t>
      </w:r>
      <w:proofErr w:type="spellStart"/>
      <w:r>
        <w:t>SmfSubscriptionInfo</w:t>
      </w:r>
      <w:proofErr w:type="spellEnd"/>
      <w:r>
        <w:t>'</w:t>
      </w:r>
    </w:p>
    <w:p w14:paraId="5193FD96" w14:textId="77777777" w:rsidR="008C4BDD" w:rsidRDefault="008C4BDD" w:rsidP="00885269">
      <w:pPr>
        <w:pStyle w:val="PL"/>
        <w:rPr>
          <w:lang w:eastAsia="zh-CN"/>
        </w:rPr>
      </w:pPr>
      <w:r>
        <w:t xml:space="preserve">        default:</w:t>
      </w:r>
    </w:p>
    <w:p w14:paraId="335BF3C8" w14:textId="7D2D8AE2" w:rsidR="008C4BDD" w:rsidRDefault="008C4BDD" w:rsidP="00885269">
      <w:pPr>
        <w:pStyle w:val="PL"/>
      </w:pPr>
      <w:r>
        <w:t xml:space="preserve">          $ref: 'TS29571_CommonData.yaml#/components/responses/default'</w:t>
      </w:r>
    </w:p>
    <w:p w14:paraId="57360147" w14:textId="77777777" w:rsidR="008C4BDD" w:rsidRPr="00533C32" w:rsidRDefault="008C4BDD" w:rsidP="00885269">
      <w:pPr>
        <w:pStyle w:val="PL"/>
        <w:rPr>
          <w:lang w:eastAsia="zh-CN"/>
        </w:rPr>
      </w:pPr>
    </w:p>
    <w:p w14:paraId="235F8E37" w14:textId="77777777" w:rsidR="007C4061" w:rsidRPr="00533C32" w:rsidRDefault="007C4061" w:rsidP="00885269">
      <w:pPr>
        <w:pStyle w:val="PL"/>
      </w:pPr>
      <w:r w:rsidRPr="00533C32">
        <w:t xml:space="preserve">  /subscription-data/shared-data:</w:t>
      </w:r>
    </w:p>
    <w:p w14:paraId="23DFA667" w14:textId="77777777" w:rsidR="007C4061" w:rsidRPr="00533C32" w:rsidRDefault="007C4061" w:rsidP="00885269">
      <w:pPr>
        <w:pStyle w:val="PL"/>
      </w:pPr>
      <w:r w:rsidRPr="00533C32">
        <w:t xml:space="preserve">    get:</w:t>
      </w:r>
    </w:p>
    <w:p w14:paraId="55FF8FC3" w14:textId="77777777" w:rsidR="007C4061" w:rsidRPr="00533C32" w:rsidRDefault="007C4061" w:rsidP="00885269">
      <w:pPr>
        <w:pStyle w:val="PL"/>
      </w:pPr>
      <w:r w:rsidRPr="00533C32">
        <w:t xml:space="preserve">      summary: retrieve shared data</w:t>
      </w:r>
    </w:p>
    <w:p w14:paraId="483B1D95"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GetSharedData</w:t>
      </w:r>
      <w:proofErr w:type="spellEnd"/>
    </w:p>
    <w:p w14:paraId="1EEAACA1" w14:textId="77777777" w:rsidR="007C4061" w:rsidRPr="00533C32" w:rsidRDefault="007C4061" w:rsidP="00885269">
      <w:pPr>
        <w:pStyle w:val="PL"/>
      </w:pPr>
      <w:r w:rsidRPr="00533C32">
        <w:t xml:space="preserve">      tags:</w:t>
      </w:r>
    </w:p>
    <w:p w14:paraId="2BED6B9D" w14:textId="77777777" w:rsidR="007C4061" w:rsidRPr="00533C32" w:rsidRDefault="007C4061" w:rsidP="00885269">
      <w:pPr>
        <w:pStyle w:val="PL"/>
      </w:pPr>
      <w:r w:rsidRPr="00533C32">
        <w:t xml:space="preserve">        - Retrieval of shared data</w:t>
      </w:r>
    </w:p>
    <w:p w14:paraId="4E4638AE" w14:textId="77777777" w:rsidR="007C4061" w:rsidRPr="00533C32" w:rsidRDefault="007C4061" w:rsidP="00885269">
      <w:pPr>
        <w:pStyle w:val="PL"/>
      </w:pPr>
      <w:r w:rsidRPr="00533C32">
        <w:t xml:space="preserve">      parameters:</w:t>
      </w:r>
    </w:p>
    <w:p w14:paraId="76F95276" w14:textId="77777777" w:rsidR="007C4061" w:rsidRPr="00533C32" w:rsidRDefault="007C4061" w:rsidP="00885269">
      <w:pPr>
        <w:pStyle w:val="PL"/>
      </w:pPr>
      <w:r w:rsidRPr="00533C32">
        <w:t xml:space="preserve">        - name: shared-data-ids</w:t>
      </w:r>
    </w:p>
    <w:p w14:paraId="55DD5E3F" w14:textId="77777777" w:rsidR="007C4061" w:rsidRPr="00533C32" w:rsidRDefault="007C4061" w:rsidP="00885269">
      <w:pPr>
        <w:pStyle w:val="PL"/>
      </w:pPr>
      <w:r w:rsidRPr="00533C32">
        <w:t xml:space="preserve">          in: query</w:t>
      </w:r>
    </w:p>
    <w:p w14:paraId="28756796" w14:textId="77777777" w:rsidR="007C4061" w:rsidRPr="00533C32" w:rsidRDefault="007C4061" w:rsidP="00885269">
      <w:pPr>
        <w:pStyle w:val="PL"/>
      </w:pPr>
      <w:r w:rsidRPr="00533C32">
        <w:t xml:space="preserve">          description: List of shared data ids</w:t>
      </w:r>
    </w:p>
    <w:p w14:paraId="3B13B105" w14:textId="77777777" w:rsidR="007C4061" w:rsidRPr="00533C32" w:rsidRDefault="007C4061" w:rsidP="00885269">
      <w:pPr>
        <w:pStyle w:val="PL"/>
      </w:pPr>
      <w:r w:rsidRPr="00533C32">
        <w:t xml:space="preserve">          required: true</w:t>
      </w:r>
    </w:p>
    <w:p w14:paraId="7D7AEA40" w14:textId="77777777" w:rsidR="007C4061" w:rsidRPr="00533C32" w:rsidRDefault="007C4061" w:rsidP="00885269">
      <w:pPr>
        <w:pStyle w:val="PL"/>
      </w:pPr>
      <w:r w:rsidRPr="00533C32">
        <w:lastRenderedPageBreak/>
        <w:t xml:space="preserve">          style: form</w:t>
      </w:r>
    </w:p>
    <w:p w14:paraId="6F79867E" w14:textId="77777777" w:rsidR="007C4061" w:rsidRPr="00533C32" w:rsidRDefault="007C4061" w:rsidP="00885269">
      <w:pPr>
        <w:pStyle w:val="PL"/>
      </w:pPr>
      <w:r w:rsidRPr="00533C32">
        <w:t xml:space="preserve">          explode: false</w:t>
      </w:r>
    </w:p>
    <w:p w14:paraId="242989AF" w14:textId="77777777" w:rsidR="007C4061" w:rsidRPr="00533C32" w:rsidRDefault="007C4061" w:rsidP="00885269">
      <w:pPr>
        <w:pStyle w:val="PL"/>
      </w:pPr>
      <w:r w:rsidRPr="00533C32">
        <w:t xml:space="preserve">          schema:</w:t>
      </w:r>
    </w:p>
    <w:p w14:paraId="6893C66E" w14:textId="77777777" w:rsidR="007C4061" w:rsidRPr="00533C32" w:rsidRDefault="007C4061" w:rsidP="00885269">
      <w:pPr>
        <w:pStyle w:val="PL"/>
      </w:pPr>
      <w:r w:rsidRPr="00533C32">
        <w:t xml:space="preserve">             $ref: 'TS29503_Nudm_SDM.yaml#/components/schemas/</w:t>
      </w:r>
      <w:proofErr w:type="spellStart"/>
      <w:r w:rsidRPr="00533C32">
        <w:t>SharedDataIds</w:t>
      </w:r>
      <w:proofErr w:type="spellEnd"/>
      <w:r w:rsidRPr="00533C32">
        <w:t>'</w:t>
      </w:r>
    </w:p>
    <w:p w14:paraId="08304B39" w14:textId="19FCA663" w:rsidR="007C4061" w:rsidRPr="00533C32" w:rsidRDefault="007C4061" w:rsidP="00885269">
      <w:pPr>
        <w:pStyle w:val="PL"/>
      </w:pPr>
      <w:r w:rsidRPr="00533C32">
        <w:t xml:space="preserve">        - name: supported</w:t>
      </w:r>
      <w:r w:rsidR="003243ED">
        <w:t>-f</w:t>
      </w:r>
      <w:r w:rsidRPr="00533C32">
        <w:t>eatures</w:t>
      </w:r>
    </w:p>
    <w:p w14:paraId="3FC27457" w14:textId="77777777" w:rsidR="007C4061" w:rsidRPr="00533C32" w:rsidRDefault="007C4061" w:rsidP="00885269">
      <w:pPr>
        <w:pStyle w:val="PL"/>
      </w:pPr>
      <w:r w:rsidRPr="00533C32">
        <w:t xml:space="preserve">          in: query</w:t>
      </w:r>
    </w:p>
    <w:p w14:paraId="21F61502" w14:textId="77777777" w:rsidR="007C4061" w:rsidRPr="00533C32" w:rsidRDefault="007C4061" w:rsidP="00885269">
      <w:pPr>
        <w:pStyle w:val="PL"/>
      </w:pPr>
      <w:r w:rsidRPr="00533C32">
        <w:t xml:space="preserve">          description: Supported Features</w:t>
      </w:r>
    </w:p>
    <w:p w14:paraId="7890BAAD" w14:textId="77777777" w:rsidR="007C4061" w:rsidRPr="00533C32" w:rsidRDefault="007C4061" w:rsidP="00885269">
      <w:pPr>
        <w:pStyle w:val="PL"/>
      </w:pPr>
      <w:r w:rsidRPr="00533C32">
        <w:t xml:space="preserve">          schema:</w:t>
      </w:r>
    </w:p>
    <w:p w14:paraId="63566D97" w14:textId="77777777" w:rsidR="007C4061" w:rsidRPr="00533C32" w:rsidRDefault="007C4061" w:rsidP="00885269">
      <w:pPr>
        <w:pStyle w:val="PL"/>
      </w:pPr>
      <w:r w:rsidRPr="00533C32">
        <w:t xml:space="preserve">             $ref: 'TS29571_CommonData.yaml#/components/schemas/</w:t>
      </w:r>
      <w:proofErr w:type="spellStart"/>
      <w:r w:rsidRPr="00533C32">
        <w:t>SupportedFeatures</w:t>
      </w:r>
      <w:proofErr w:type="spellEnd"/>
      <w:r w:rsidRPr="00533C32">
        <w:t>'</w:t>
      </w:r>
    </w:p>
    <w:p w14:paraId="05B725AE" w14:textId="77777777" w:rsidR="007C4061" w:rsidRPr="00533C32" w:rsidRDefault="007C4061" w:rsidP="00885269">
      <w:pPr>
        <w:pStyle w:val="PL"/>
      </w:pPr>
      <w:r w:rsidRPr="00533C32">
        <w:t xml:space="preserve">      responses:</w:t>
      </w:r>
    </w:p>
    <w:p w14:paraId="5E2D464C" w14:textId="77777777" w:rsidR="007C4061" w:rsidRPr="00533C32" w:rsidRDefault="007C4061" w:rsidP="00885269">
      <w:pPr>
        <w:pStyle w:val="PL"/>
      </w:pPr>
      <w:r w:rsidRPr="00533C32">
        <w:t xml:space="preserve">        '200':</w:t>
      </w:r>
    </w:p>
    <w:p w14:paraId="09EEB365" w14:textId="77777777" w:rsidR="007C4061" w:rsidRPr="00533C32" w:rsidRDefault="007C4061" w:rsidP="00885269">
      <w:pPr>
        <w:pStyle w:val="PL"/>
      </w:pPr>
      <w:r w:rsidRPr="00533C32">
        <w:t xml:space="preserve">          description: Expected response to a valid request</w:t>
      </w:r>
    </w:p>
    <w:p w14:paraId="2564DEBE" w14:textId="77777777" w:rsidR="007C4061" w:rsidRPr="00533C32" w:rsidRDefault="007C4061" w:rsidP="00885269">
      <w:pPr>
        <w:pStyle w:val="PL"/>
      </w:pPr>
      <w:r w:rsidRPr="00533C32">
        <w:t xml:space="preserve">          content:</w:t>
      </w:r>
    </w:p>
    <w:p w14:paraId="29C1E994"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F2AA258" w14:textId="77777777" w:rsidR="007C4061" w:rsidRPr="00533C32" w:rsidRDefault="007C4061" w:rsidP="00885269">
      <w:pPr>
        <w:pStyle w:val="PL"/>
      </w:pPr>
      <w:r w:rsidRPr="00533C32">
        <w:t xml:space="preserve">              schema:</w:t>
      </w:r>
    </w:p>
    <w:p w14:paraId="71A2B9B2" w14:textId="77777777" w:rsidR="007C4061" w:rsidRPr="00533C32" w:rsidRDefault="007C4061" w:rsidP="00885269">
      <w:pPr>
        <w:pStyle w:val="PL"/>
      </w:pPr>
      <w:r w:rsidRPr="00533C32">
        <w:t xml:space="preserve">                type: array</w:t>
      </w:r>
    </w:p>
    <w:p w14:paraId="0ABAD68E" w14:textId="77777777" w:rsidR="007C4061" w:rsidRPr="00533C32" w:rsidRDefault="007C4061" w:rsidP="00885269">
      <w:pPr>
        <w:pStyle w:val="PL"/>
      </w:pPr>
      <w:r w:rsidRPr="00533C32">
        <w:t xml:space="preserve">                items:</w:t>
      </w:r>
    </w:p>
    <w:p w14:paraId="3CC5C6D9" w14:textId="77777777" w:rsidR="007C4061" w:rsidRPr="00533C32" w:rsidRDefault="007C4061" w:rsidP="00885269">
      <w:pPr>
        <w:pStyle w:val="PL"/>
      </w:pPr>
      <w:r w:rsidRPr="00533C32">
        <w:t xml:space="preserve">                  $ref: 'TS29503_Nudm_SDM.yaml#/components/schemas/</w:t>
      </w:r>
      <w:proofErr w:type="spellStart"/>
      <w:r w:rsidRPr="00533C32">
        <w:t>SharedData</w:t>
      </w:r>
      <w:proofErr w:type="spellEnd"/>
      <w:r w:rsidRPr="00533C32">
        <w:t>'</w:t>
      </w:r>
    </w:p>
    <w:p w14:paraId="0A6A54B1"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2C3FC652" w14:textId="77777777" w:rsidR="007C4061" w:rsidRPr="00533C32" w:rsidRDefault="007C4061" w:rsidP="00885269">
      <w:pPr>
        <w:pStyle w:val="PL"/>
      </w:pPr>
      <w:r w:rsidRPr="00533C32">
        <w:t xml:space="preserve">        '400':</w:t>
      </w:r>
    </w:p>
    <w:p w14:paraId="25A7FE39" w14:textId="77777777" w:rsidR="007C4061" w:rsidRPr="00533C32" w:rsidRDefault="007C4061" w:rsidP="00885269">
      <w:pPr>
        <w:pStyle w:val="PL"/>
      </w:pPr>
      <w:r w:rsidRPr="00533C32">
        <w:t xml:space="preserve">          $ref: 'TS29571_CommonData.yaml#/components/responses/400'</w:t>
      </w:r>
    </w:p>
    <w:p w14:paraId="38D0A0A8" w14:textId="77777777" w:rsidR="007C4061" w:rsidRPr="00533C32" w:rsidRDefault="007C4061" w:rsidP="00885269">
      <w:pPr>
        <w:pStyle w:val="PL"/>
      </w:pPr>
      <w:r w:rsidRPr="00533C32">
        <w:t xml:space="preserve">        '404':</w:t>
      </w:r>
    </w:p>
    <w:p w14:paraId="36B01F9A" w14:textId="77777777" w:rsidR="007C4061" w:rsidRPr="00533C32" w:rsidRDefault="007C4061" w:rsidP="00885269">
      <w:pPr>
        <w:pStyle w:val="PL"/>
      </w:pPr>
      <w:r w:rsidRPr="00533C32">
        <w:t xml:space="preserve">          $ref: 'TS29571_CommonData.yaml#/components/responses/404'</w:t>
      </w:r>
    </w:p>
    <w:p w14:paraId="1DB9373B" w14:textId="77777777" w:rsidR="007C4061" w:rsidRPr="00533C32" w:rsidRDefault="007C4061" w:rsidP="00885269">
      <w:pPr>
        <w:pStyle w:val="PL"/>
      </w:pPr>
      <w:r w:rsidRPr="00533C32">
        <w:t xml:space="preserve">        '500':</w:t>
      </w:r>
    </w:p>
    <w:p w14:paraId="65889591" w14:textId="77777777" w:rsidR="007C4061" w:rsidRPr="00533C32" w:rsidRDefault="007C4061" w:rsidP="00885269">
      <w:pPr>
        <w:pStyle w:val="PL"/>
      </w:pPr>
      <w:r w:rsidRPr="00533C32">
        <w:t xml:space="preserve">          $ref: 'TS29571_CommonData.yaml#/components/responses/500'</w:t>
      </w:r>
    </w:p>
    <w:p w14:paraId="43DED24A" w14:textId="77777777" w:rsidR="007C4061" w:rsidRPr="00533C32" w:rsidRDefault="007C4061" w:rsidP="00885269">
      <w:pPr>
        <w:pStyle w:val="PL"/>
      </w:pPr>
      <w:r w:rsidRPr="00533C32">
        <w:t xml:space="preserve">        '503':</w:t>
      </w:r>
    </w:p>
    <w:p w14:paraId="563628F6" w14:textId="77777777" w:rsidR="007C4061" w:rsidRPr="00533C32" w:rsidRDefault="007C4061" w:rsidP="00885269">
      <w:pPr>
        <w:pStyle w:val="PL"/>
      </w:pPr>
      <w:r w:rsidRPr="00533C32">
        <w:t xml:space="preserve">          $ref: 'TS29571_CommonData.yaml#/components/responses/503'</w:t>
      </w:r>
    </w:p>
    <w:p w14:paraId="76CE5B87" w14:textId="77777777" w:rsidR="007C4061" w:rsidRDefault="007C4061" w:rsidP="00885269">
      <w:pPr>
        <w:pStyle w:val="PL"/>
        <w:rPr>
          <w:lang w:eastAsia="zh-CN"/>
        </w:rPr>
      </w:pPr>
      <w:r w:rsidRPr="00533C32">
        <w:t xml:space="preserve">        default:</w:t>
      </w:r>
    </w:p>
    <w:p w14:paraId="659A350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7F1A928" w14:textId="60C37B9E" w:rsidR="00810BBA" w:rsidRDefault="00810BBA" w:rsidP="00885269">
      <w:pPr>
        <w:pStyle w:val="PL"/>
        <w:rPr>
          <w:lang w:eastAsia="zh-CN"/>
        </w:rPr>
      </w:pPr>
    </w:p>
    <w:p w14:paraId="1280803A" w14:textId="77777777" w:rsidR="00471B66" w:rsidRPr="00533C32" w:rsidRDefault="00471B66" w:rsidP="00885269">
      <w:pPr>
        <w:pStyle w:val="PL"/>
      </w:pPr>
      <w:r w:rsidRPr="00533C32">
        <w:t xml:space="preserve">  /subscription-data/shared-data</w:t>
      </w:r>
      <w:r>
        <w:t>/{</w:t>
      </w:r>
      <w:proofErr w:type="spellStart"/>
      <w:r>
        <w:t>sharedDataId</w:t>
      </w:r>
      <w:proofErr w:type="spellEnd"/>
      <w:r>
        <w:t>}</w:t>
      </w:r>
      <w:r w:rsidRPr="00533C32">
        <w:t>:</w:t>
      </w:r>
    </w:p>
    <w:p w14:paraId="66C3FC85" w14:textId="77777777" w:rsidR="00471B66" w:rsidRPr="00533C32" w:rsidRDefault="00471B66" w:rsidP="00885269">
      <w:pPr>
        <w:pStyle w:val="PL"/>
      </w:pPr>
      <w:r w:rsidRPr="00533C32">
        <w:t xml:space="preserve">    get:</w:t>
      </w:r>
    </w:p>
    <w:p w14:paraId="07BB7727" w14:textId="77777777" w:rsidR="00471B66" w:rsidRPr="00533C32" w:rsidRDefault="00471B66" w:rsidP="00885269">
      <w:pPr>
        <w:pStyle w:val="PL"/>
      </w:pPr>
      <w:r w:rsidRPr="00533C32">
        <w:t xml:space="preserve">      summary: retrieve </w:t>
      </w:r>
      <w:r>
        <w:t xml:space="preserve">individual </w:t>
      </w:r>
      <w:r w:rsidRPr="00533C32">
        <w:t>shared data</w:t>
      </w:r>
    </w:p>
    <w:p w14:paraId="3DD6B7CF" w14:textId="77777777" w:rsidR="00471B66" w:rsidRPr="00533C32" w:rsidRDefault="00471B66" w:rsidP="00885269">
      <w:pPr>
        <w:pStyle w:val="PL"/>
      </w:pPr>
      <w:r w:rsidRPr="00533C32">
        <w:t xml:space="preserve">      </w:t>
      </w:r>
      <w:proofErr w:type="spellStart"/>
      <w:r w:rsidRPr="00533C32">
        <w:t>operationId</w:t>
      </w:r>
      <w:proofErr w:type="spellEnd"/>
      <w:r w:rsidRPr="00533C32">
        <w:t xml:space="preserve">: </w:t>
      </w:r>
      <w:proofErr w:type="spellStart"/>
      <w:r w:rsidRPr="00533C32">
        <w:t>Get</w:t>
      </w:r>
      <w:r>
        <w:t>Individual</w:t>
      </w:r>
      <w:r w:rsidRPr="00533C32">
        <w:t>SharedData</w:t>
      </w:r>
      <w:proofErr w:type="spellEnd"/>
    </w:p>
    <w:p w14:paraId="71565338" w14:textId="77777777" w:rsidR="00471B66" w:rsidRPr="00533C32" w:rsidRDefault="00471B66" w:rsidP="00885269">
      <w:pPr>
        <w:pStyle w:val="PL"/>
      </w:pPr>
      <w:r w:rsidRPr="00533C32">
        <w:t xml:space="preserve">      tags:</w:t>
      </w:r>
    </w:p>
    <w:p w14:paraId="17C36F13" w14:textId="77777777" w:rsidR="00471B66" w:rsidRPr="00533C32" w:rsidRDefault="00471B66" w:rsidP="00885269">
      <w:pPr>
        <w:pStyle w:val="PL"/>
      </w:pPr>
      <w:r w:rsidRPr="00533C32">
        <w:t xml:space="preserve">        - Retrieval of </w:t>
      </w:r>
      <w:r>
        <w:t xml:space="preserve">individual </w:t>
      </w:r>
      <w:r w:rsidRPr="00533C32">
        <w:t>shared data</w:t>
      </w:r>
    </w:p>
    <w:p w14:paraId="3F88FCC0" w14:textId="77777777" w:rsidR="00471B66" w:rsidRPr="00533C32" w:rsidRDefault="00471B66" w:rsidP="00885269">
      <w:pPr>
        <w:pStyle w:val="PL"/>
      </w:pPr>
      <w:r w:rsidRPr="00533C32">
        <w:t xml:space="preserve">      parameters:</w:t>
      </w:r>
    </w:p>
    <w:p w14:paraId="05552B38" w14:textId="77777777" w:rsidR="00471B66" w:rsidRPr="00533C32" w:rsidRDefault="00471B66" w:rsidP="00885269">
      <w:pPr>
        <w:pStyle w:val="PL"/>
      </w:pPr>
      <w:r w:rsidRPr="00533C32">
        <w:t xml:space="preserve">        - name: If-None-Match</w:t>
      </w:r>
    </w:p>
    <w:p w14:paraId="2F67B22D" w14:textId="77777777" w:rsidR="00471B66" w:rsidRPr="00533C32" w:rsidRDefault="00471B66" w:rsidP="00885269">
      <w:pPr>
        <w:pStyle w:val="PL"/>
      </w:pPr>
      <w:r w:rsidRPr="00533C32">
        <w:t xml:space="preserve">          in: header</w:t>
      </w:r>
    </w:p>
    <w:p w14:paraId="382B2FFB" w14:textId="77777777" w:rsidR="00471B66" w:rsidRPr="00533C32" w:rsidRDefault="00471B66" w:rsidP="00885269">
      <w:pPr>
        <w:pStyle w:val="PL"/>
      </w:pPr>
      <w:r w:rsidRPr="00533C32">
        <w:t xml:space="preserve">          description: Validator for conditional requests, as described in RFC 7232, 3.2</w:t>
      </w:r>
    </w:p>
    <w:p w14:paraId="6BDC7C88" w14:textId="77777777" w:rsidR="00471B66" w:rsidRPr="00533C32" w:rsidRDefault="00471B66" w:rsidP="00885269">
      <w:pPr>
        <w:pStyle w:val="PL"/>
      </w:pPr>
      <w:r w:rsidRPr="00533C32">
        <w:t xml:space="preserve">          schema:</w:t>
      </w:r>
    </w:p>
    <w:p w14:paraId="04A27122" w14:textId="77777777" w:rsidR="00471B66" w:rsidRPr="00533C32" w:rsidRDefault="00471B66" w:rsidP="00885269">
      <w:pPr>
        <w:pStyle w:val="PL"/>
      </w:pPr>
      <w:r w:rsidRPr="00533C32">
        <w:t xml:space="preserve">            type: string</w:t>
      </w:r>
    </w:p>
    <w:p w14:paraId="66DAE56A" w14:textId="77777777" w:rsidR="00471B66" w:rsidRPr="00533C32" w:rsidRDefault="00471B66" w:rsidP="00885269">
      <w:pPr>
        <w:pStyle w:val="PL"/>
      </w:pPr>
      <w:r w:rsidRPr="00533C32">
        <w:t xml:space="preserve">        - name: If-Modified-Since</w:t>
      </w:r>
    </w:p>
    <w:p w14:paraId="769FF8F5" w14:textId="77777777" w:rsidR="00471B66" w:rsidRPr="00533C32" w:rsidRDefault="00471B66" w:rsidP="00885269">
      <w:pPr>
        <w:pStyle w:val="PL"/>
      </w:pPr>
      <w:r w:rsidRPr="00533C32">
        <w:t xml:space="preserve">          in: header</w:t>
      </w:r>
    </w:p>
    <w:p w14:paraId="721ECCF5" w14:textId="77777777" w:rsidR="00471B66" w:rsidRPr="00533C32" w:rsidRDefault="00471B66" w:rsidP="00885269">
      <w:pPr>
        <w:pStyle w:val="PL"/>
      </w:pPr>
      <w:r w:rsidRPr="00533C32">
        <w:t xml:space="preserve">          description: Validator for conditional requests, as described in RFC 7232, 3.3</w:t>
      </w:r>
    </w:p>
    <w:p w14:paraId="22A9B9E2" w14:textId="77777777" w:rsidR="00471B66" w:rsidRPr="00533C32" w:rsidRDefault="00471B66" w:rsidP="00885269">
      <w:pPr>
        <w:pStyle w:val="PL"/>
      </w:pPr>
      <w:r w:rsidRPr="00533C32">
        <w:t xml:space="preserve">          schema:</w:t>
      </w:r>
    </w:p>
    <w:p w14:paraId="2A99083D" w14:textId="35C30B45" w:rsidR="00F5221A" w:rsidRDefault="00471B66" w:rsidP="00885269">
      <w:pPr>
        <w:pStyle w:val="PL"/>
      </w:pPr>
      <w:r w:rsidRPr="00533C32">
        <w:t xml:space="preserve">            type: string</w:t>
      </w:r>
    </w:p>
    <w:p w14:paraId="259E6A74" w14:textId="77777777" w:rsidR="00680CD8" w:rsidRDefault="00680CD8" w:rsidP="00885269">
      <w:pPr>
        <w:pStyle w:val="PL"/>
      </w:pPr>
      <w:r>
        <w:t xml:space="preserve">        - name: </w:t>
      </w:r>
      <w:proofErr w:type="spellStart"/>
      <w:r>
        <w:t>sharedDataId</w:t>
      </w:r>
      <w:proofErr w:type="spellEnd"/>
    </w:p>
    <w:p w14:paraId="49669F55" w14:textId="77777777" w:rsidR="00680CD8" w:rsidRDefault="00680CD8" w:rsidP="00885269">
      <w:pPr>
        <w:pStyle w:val="PL"/>
      </w:pPr>
      <w:r>
        <w:t xml:space="preserve">          in: path</w:t>
      </w:r>
    </w:p>
    <w:p w14:paraId="00FB6CC1" w14:textId="77777777" w:rsidR="00680CD8" w:rsidRDefault="00680CD8" w:rsidP="00885269">
      <w:pPr>
        <w:pStyle w:val="PL"/>
      </w:pPr>
      <w:r>
        <w:t xml:space="preserve">          description: Id of the Shared Data</w:t>
      </w:r>
    </w:p>
    <w:p w14:paraId="4887D8AB" w14:textId="77777777" w:rsidR="00680CD8" w:rsidRDefault="00680CD8" w:rsidP="00885269">
      <w:pPr>
        <w:pStyle w:val="PL"/>
      </w:pPr>
      <w:r>
        <w:t xml:space="preserve">          required: true</w:t>
      </w:r>
    </w:p>
    <w:p w14:paraId="1E8FE693" w14:textId="77777777" w:rsidR="00680CD8" w:rsidRDefault="00680CD8" w:rsidP="00885269">
      <w:pPr>
        <w:pStyle w:val="PL"/>
      </w:pPr>
      <w:r>
        <w:t xml:space="preserve">          schema:</w:t>
      </w:r>
    </w:p>
    <w:p w14:paraId="16943514" w14:textId="118D5B2A" w:rsidR="00680CD8" w:rsidRPr="00533C32" w:rsidRDefault="00680CD8" w:rsidP="00885269">
      <w:pPr>
        <w:pStyle w:val="PL"/>
        <w:rPr>
          <w:lang w:eastAsia="zh-CN"/>
        </w:rPr>
      </w:pPr>
      <w:r>
        <w:t xml:space="preserve">            $ref: 'TS29503_Nudm_SDM.yaml#/components/schemas/</w:t>
      </w:r>
      <w:proofErr w:type="spellStart"/>
      <w:r>
        <w:t>SharedDataId</w:t>
      </w:r>
      <w:proofErr w:type="spellEnd"/>
      <w:r>
        <w:t>'</w:t>
      </w:r>
    </w:p>
    <w:p w14:paraId="72AF9350" w14:textId="77777777" w:rsidR="00471B66" w:rsidRPr="00533C32" w:rsidRDefault="00471B66" w:rsidP="00885269">
      <w:pPr>
        <w:pStyle w:val="PL"/>
      </w:pPr>
      <w:r w:rsidRPr="00533C32">
        <w:t xml:space="preserve">      responses:</w:t>
      </w:r>
    </w:p>
    <w:p w14:paraId="54B348FD" w14:textId="77777777" w:rsidR="00471B66" w:rsidRPr="00533C32" w:rsidRDefault="00471B66" w:rsidP="00885269">
      <w:pPr>
        <w:pStyle w:val="PL"/>
      </w:pPr>
      <w:r w:rsidRPr="00533C32">
        <w:t xml:space="preserve">        '200':</w:t>
      </w:r>
    </w:p>
    <w:p w14:paraId="7D040585" w14:textId="77777777" w:rsidR="00471B66" w:rsidRPr="00533C32" w:rsidRDefault="00471B66" w:rsidP="00885269">
      <w:pPr>
        <w:pStyle w:val="PL"/>
      </w:pPr>
      <w:r w:rsidRPr="00533C32">
        <w:t xml:space="preserve">          description: Expected response to a valid request</w:t>
      </w:r>
    </w:p>
    <w:p w14:paraId="1E54C9F0" w14:textId="77777777" w:rsidR="00471B66" w:rsidRPr="00533C32" w:rsidRDefault="00471B66" w:rsidP="00885269">
      <w:pPr>
        <w:pStyle w:val="PL"/>
      </w:pPr>
      <w:r w:rsidRPr="00533C32">
        <w:t xml:space="preserve">          content:</w:t>
      </w:r>
    </w:p>
    <w:p w14:paraId="35D3B12A" w14:textId="77777777" w:rsidR="00471B66" w:rsidRPr="00533C32" w:rsidRDefault="00471B66" w:rsidP="00885269">
      <w:pPr>
        <w:pStyle w:val="PL"/>
      </w:pPr>
      <w:r w:rsidRPr="00533C32">
        <w:t xml:space="preserve">            application/</w:t>
      </w:r>
      <w:proofErr w:type="spellStart"/>
      <w:r w:rsidRPr="00533C32">
        <w:t>json</w:t>
      </w:r>
      <w:proofErr w:type="spellEnd"/>
      <w:r w:rsidRPr="00533C32">
        <w:t>:</w:t>
      </w:r>
    </w:p>
    <w:p w14:paraId="15405BD9" w14:textId="77777777" w:rsidR="00471B66" w:rsidRPr="00533C32" w:rsidRDefault="00471B66" w:rsidP="00885269">
      <w:pPr>
        <w:pStyle w:val="PL"/>
      </w:pPr>
      <w:r w:rsidRPr="00533C32">
        <w:t xml:space="preserve">              schema:</w:t>
      </w:r>
    </w:p>
    <w:p w14:paraId="61104129" w14:textId="77777777" w:rsidR="00471B66" w:rsidRPr="00533C32" w:rsidRDefault="00471B66" w:rsidP="00885269">
      <w:pPr>
        <w:pStyle w:val="PL"/>
      </w:pPr>
      <w:r w:rsidRPr="00533C32">
        <w:t xml:space="preserve">                $ref: 'TS29503_Nudm_SDM.yaml#/components/schemas/</w:t>
      </w:r>
      <w:proofErr w:type="spellStart"/>
      <w:r w:rsidRPr="00533C32">
        <w:t>SharedData</w:t>
      </w:r>
      <w:proofErr w:type="spellEnd"/>
      <w:r w:rsidRPr="00533C32">
        <w:t>'</w:t>
      </w:r>
    </w:p>
    <w:p w14:paraId="47A0BDFA" w14:textId="77777777" w:rsidR="00471B66" w:rsidRPr="00533C32" w:rsidRDefault="00471B66" w:rsidP="00885269">
      <w:pPr>
        <w:pStyle w:val="PL"/>
      </w:pPr>
      <w:r w:rsidRPr="00533C32">
        <w:t xml:space="preserve">          headers:</w:t>
      </w:r>
    </w:p>
    <w:p w14:paraId="7CA4F1DD" w14:textId="77777777" w:rsidR="00471B66" w:rsidRPr="00533C32" w:rsidRDefault="00471B66" w:rsidP="00885269">
      <w:pPr>
        <w:pStyle w:val="PL"/>
      </w:pPr>
      <w:r w:rsidRPr="00533C32">
        <w:t xml:space="preserve">            Cache-Control:</w:t>
      </w:r>
    </w:p>
    <w:p w14:paraId="5EDFA784" w14:textId="77777777" w:rsidR="00471B66" w:rsidRPr="00533C32" w:rsidRDefault="00471B66" w:rsidP="00885269">
      <w:pPr>
        <w:pStyle w:val="PL"/>
      </w:pPr>
      <w:r w:rsidRPr="00533C32">
        <w:t xml:space="preserve">              description: Cache-Control containing max-age, as described in RFC 7234, 5.2</w:t>
      </w:r>
    </w:p>
    <w:p w14:paraId="452A5316" w14:textId="77777777" w:rsidR="00471B66" w:rsidRPr="00533C32" w:rsidRDefault="00471B66" w:rsidP="00885269">
      <w:pPr>
        <w:pStyle w:val="PL"/>
      </w:pPr>
      <w:r w:rsidRPr="00533C32">
        <w:t xml:space="preserve">              schema:</w:t>
      </w:r>
    </w:p>
    <w:p w14:paraId="03C24E8F" w14:textId="77777777" w:rsidR="00471B66" w:rsidRPr="00533C32" w:rsidRDefault="00471B66" w:rsidP="00885269">
      <w:pPr>
        <w:pStyle w:val="PL"/>
      </w:pPr>
      <w:r w:rsidRPr="00533C32">
        <w:t xml:space="preserve">                type: string</w:t>
      </w:r>
    </w:p>
    <w:p w14:paraId="504C7613" w14:textId="77777777" w:rsidR="00471B66" w:rsidRPr="00533C32" w:rsidRDefault="00471B66" w:rsidP="00885269">
      <w:pPr>
        <w:pStyle w:val="PL"/>
      </w:pPr>
      <w:r w:rsidRPr="00533C32">
        <w:t xml:space="preserve">            ETag:</w:t>
      </w:r>
    </w:p>
    <w:p w14:paraId="205AA49A" w14:textId="77777777" w:rsidR="00471B66" w:rsidRPr="00533C32" w:rsidRDefault="00471B66" w:rsidP="00885269">
      <w:pPr>
        <w:pStyle w:val="PL"/>
      </w:pPr>
      <w:r w:rsidRPr="00533C32">
        <w:t xml:space="preserve">              description: Entity Tag, containing a strong validator, as described in RFC 7232, 2.3</w:t>
      </w:r>
    </w:p>
    <w:p w14:paraId="5069586C" w14:textId="77777777" w:rsidR="00471B66" w:rsidRPr="00533C32" w:rsidRDefault="00471B66" w:rsidP="00885269">
      <w:pPr>
        <w:pStyle w:val="PL"/>
      </w:pPr>
      <w:r w:rsidRPr="00533C32">
        <w:t xml:space="preserve">              schema:</w:t>
      </w:r>
    </w:p>
    <w:p w14:paraId="74721514" w14:textId="77777777" w:rsidR="00471B66" w:rsidRPr="00533C32" w:rsidRDefault="00471B66" w:rsidP="00885269">
      <w:pPr>
        <w:pStyle w:val="PL"/>
      </w:pPr>
      <w:r w:rsidRPr="00533C32">
        <w:t xml:space="preserve">                type: string</w:t>
      </w:r>
    </w:p>
    <w:p w14:paraId="579F850B" w14:textId="77777777" w:rsidR="00471B66" w:rsidRPr="00533C32" w:rsidRDefault="00471B66" w:rsidP="00885269">
      <w:pPr>
        <w:pStyle w:val="PL"/>
      </w:pPr>
      <w:r w:rsidRPr="00533C32">
        <w:t xml:space="preserve">            Last-Modified:</w:t>
      </w:r>
    </w:p>
    <w:p w14:paraId="1DBFDCAD" w14:textId="77777777" w:rsidR="00471B66" w:rsidRPr="00533C32" w:rsidRDefault="00471B66" w:rsidP="00885269">
      <w:pPr>
        <w:pStyle w:val="PL"/>
      </w:pPr>
      <w:r w:rsidRPr="00533C32">
        <w:t xml:space="preserve">              description: Timestamp for last modification of the resource, as described in RFC 7232, 2.2</w:t>
      </w:r>
    </w:p>
    <w:p w14:paraId="64819EFB" w14:textId="77777777" w:rsidR="00471B66" w:rsidRPr="00533C32" w:rsidRDefault="00471B66" w:rsidP="00885269">
      <w:pPr>
        <w:pStyle w:val="PL"/>
      </w:pPr>
      <w:r w:rsidRPr="00533C32">
        <w:t xml:space="preserve">              schema:</w:t>
      </w:r>
    </w:p>
    <w:p w14:paraId="5BBCDD9F" w14:textId="77777777" w:rsidR="00471B66" w:rsidRPr="00533C32" w:rsidRDefault="00471B66" w:rsidP="00885269">
      <w:pPr>
        <w:pStyle w:val="PL"/>
        <w:rPr>
          <w:lang w:eastAsia="zh-CN"/>
        </w:rPr>
      </w:pPr>
      <w:r w:rsidRPr="00533C32">
        <w:t xml:space="preserve">                type: string</w:t>
      </w:r>
    </w:p>
    <w:p w14:paraId="6B3BC56B" w14:textId="77777777" w:rsidR="00471B66" w:rsidRPr="00533C32" w:rsidRDefault="00471B66" w:rsidP="00885269">
      <w:pPr>
        <w:pStyle w:val="PL"/>
      </w:pPr>
      <w:r w:rsidRPr="00533C32">
        <w:lastRenderedPageBreak/>
        <w:t xml:space="preserve">        '400':</w:t>
      </w:r>
    </w:p>
    <w:p w14:paraId="6F117CB3" w14:textId="77777777" w:rsidR="00471B66" w:rsidRPr="00533C32" w:rsidRDefault="00471B66" w:rsidP="00885269">
      <w:pPr>
        <w:pStyle w:val="PL"/>
      </w:pPr>
      <w:r w:rsidRPr="00533C32">
        <w:t xml:space="preserve">          $ref: 'TS29571_CommonData.yaml#/components/responses/400'</w:t>
      </w:r>
    </w:p>
    <w:p w14:paraId="0CE9CF59" w14:textId="77777777" w:rsidR="00471B66" w:rsidRPr="00533C32" w:rsidRDefault="00471B66" w:rsidP="00885269">
      <w:pPr>
        <w:pStyle w:val="PL"/>
      </w:pPr>
      <w:r w:rsidRPr="00533C32">
        <w:t xml:space="preserve">        '404':</w:t>
      </w:r>
    </w:p>
    <w:p w14:paraId="00C4479A" w14:textId="77777777" w:rsidR="00471B66" w:rsidRPr="00533C32" w:rsidRDefault="00471B66" w:rsidP="00885269">
      <w:pPr>
        <w:pStyle w:val="PL"/>
      </w:pPr>
      <w:r w:rsidRPr="00533C32">
        <w:t xml:space="preserve">          $ref: 'TS29571_CommonData.yaml#/components/responses/404'</w:t>
      </w:r>
    </w:p>
    <w:p w14:paraId="04FB9041" w14:textId="77777777" w:rsidR="00471B66" w:rsidRPr="00533C32" w:rsidRDefault="00471B66" w:rsidP="00885269">
      <w:pPr>
        <w:pStyle w:val="PL"/>
      </w:pPr>
      <w:r w:rsidRPr="00533C32">
        <w:t xml:space="preserve">        '500':</w:t>
      </w:r>
    </w:p>
    <w:p w14:paraId="41D9AEA8" w14:textId="77777777" w:rsidR="00471B66" w:rsidRPr="00533C32" w:rsidRDefault="00471B66" w:rsidP="00885269">
      <w:pPr>
        <w:pStyle w:val="PL"/>
      </w:pPr>
      <w:r w:rsidRPr="00533C32">
        <w:t xml:space="preserve">          $ref: 'TS29571_CommonData.yaml#/components/responses/500'</w:t>
      </w:r>
    </w:p>
    <w:p w14:paraId="570E4C56" w14:textId="77777777" w:rsidR="00471B66" w:rsidRPr="00533C32" w:rsidRDefault="00471B66" w:rsidP="00885269">
      <w:pPr>
        <w:pStyle w:val="PL"/>
      </w:pPr>
      <w:r w:rsidRPr="00533C32">
        <w:t xml:space="preserve">        '503':</w:t>
      </w:r>
    </w:p>
    <w:p w14:paraId="5A937002" w14:textId="77777777" w:rsidR="00471B66" w:rsidRPr="00533C32" w:rsidRDefault="00471B66" w:rsidP="00885269">
      <w:pPr>
        <w:pStyle w:val="PL"/>
      </w:pPr>
      <w:r w:rsidRPr="00533C32">
        <w:t xml:space="preserve">          $ref: 'TS29571_CommonData.yaml#/components/responses/503'</w:t>
      </w:r>
    </w:p>
    <w:p w14:paraId="653CE4BA" w14:textId="77777777" w:rsidR="00471B66" w:rsidRDefault="00471B66" w:rsidP="00885269">
      <w:pPr>
        <w:pStyle w:val="PL"/>
        <w:rPr>
          <w:lang w:eastAsia="zh-CN"/>
        </w:rPr>
      </w:pPr>
      <w:r w:rsidRPr="00533C32">
        <w:t xml:space="preserve">        default:</w:t>
      </w:r>
    </w:p>
    <w:p w14:paraId="466A3DA8" w14:textId="43D54912" w:rsidR="00471B66" w:rsidRDefault="00471B66" w:rsidP="00885269">
      <w:pPr>
        <w:pStyle w:val="PL"/>
      </w:pPr>
      <w:r w:rsidRPr="002E5CBA">
        <w:t xml:space="preserve">          </w:t>
      </w:r>
      <w:r w:rsidRPr="001F14B1">
        <w:t>$ref: 'TS29571_CommonDat</w:t>
      </w:r>
      <w:r>
        <w:t>a.yaml#/components/responses/default</w:t>
      </w:r>
      <w:r w:rsidRPr="001F14B1">
        <w:t>'</w:t>
      </w:r>
    </w:p>
    <w:p w14:paraId="68611187" w14:textId="77777777" w:rsidR="00471B66" w:rsidRDefault="00471B66" w:rsidP="00885269">
      <w:pPr>
        <w:pStyle w:val="PL"/>
        <w:rPr>
          <w:lang w:eastAsia="zh-CN"/>
        </w:rPr>
      </w:pPr>
    </w:p>
    <w:p w14:paraId="3CF34C48" w14:textId="77777777" w:rsidR="007C4061" w:rsidRPr="00533C32" w:rsidRDefault="007C4061" w:rsidP="00885269">
      <w:pPr>
        <w:pStyle w:val="PL"/>
      </w:pPr>
      <w:r w:rsidRPr="00533C32">
        <w:t xml:space="preserve">  /subscription-data/subs-to-notify:</w:t>
      </w:r>
    </w:p>
    <w:p w14:paraId="5CC23D72" w14:textId="77777777" w:rsidR="007C4061" w:rsidRPr="00533C32" w:rsidRDefault="007C4061" w:rsidP="00885269">
      <w:pPr>
        <w:pStyle w:val="PL"/>
      </w:pPr>
      <w:r w:rsidRPr="00533C32">
        <w:t xml:space="preserve">    post:</w:t>
      </w:r>
    </w:p>
    <w:p w14:paraId="22BC2FB5" w14:textId="77777777" w:rsidR="007C4061" w:rsidRPr="00533C32" w:rsidRDefault="007C4061" w:rsidP="00885269">
      <w:pPr>
        <w:pStyle w:val="PL"/>
      </w:pPr>
      <w:r w:rsidRPr="00533C32">
        <w:t xml:space="preserve">      summary: Subscription data subscriptions</w:t>
      </w:r>
    </w:p>
    <w:p w14:paraId="287EFECF"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SubscriptionDataSubscriptions</w:t>
      </w:r>
      <w:proofErr w:type="spellEnd"/>
    </w:p>
    <w:p w14:paraId="2B020CB0" w14:textId="77777777" w:rsidR="007C4061" w:rsidRPr="00533C32" w:rsidRDefault="007C4061" w:rsidP="00885269">
      <w:pPr>
        <w:pStyle w:val="PL"/>
      </w:pPr>
      <w:r w:rsidRPr="00533C32">
        <w:t xml:space="preserve">      tags:</w:t>
      </w:r>
    </w:p>
    <w:p w14:paraId="08AD8C57" w14:textId="77777777" w:rsidR="007C4061" w:rsidRPr="00533C32" w:rsidRDefault="007C4061" w:rsidP="00885269">
      <w:pPr>
        <w:pStyle w:val="PL"/>
      </w:pPr>
      <w:r w:rsidRPr="00533C32">
        <w:t xml:space="preserve">        - Subs To </w:t>
      </w:r>
      <w:r w:rsidR="00F242A8" w:rsidRPr="00533C32">
        <w:t>No</w:t>
      </w:r>
      <w:r w:rsidR="00F242A8">
        <w:t>t</w:t>
      </w:r>
      <w:r w:rsidR="00F242A8" w:rsidRPr="00533C32">
        <w:t xml:space="preserve">ify </w:t>
      </w:r>
      <w:r w:rsidRPr="00533C32">
        <w:t>(Collection)</w:t>
      </w:r>
    </w:p>
    <w:p w14:paraId="04ED9544"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2983F2E6" w14:textId="77777777" w:rsidR="007C4061" w:rsidRPr="00533C32" w:rsidRDefault="007C4061" w:rsidP="00885269">
      <w:pPr>
        <w:pStyle w:val="PL"/>
      </w:pPr>
      <w:r w:rsidRPr="00533C32">
        <w:t xml:space="preserve">        content:</w:t>
      </w:r>
    </w:p>
    <w:p w14:paraId="460A26F0"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E84A6AC" w14:textId="77777777" w:rsidR="007C4061" w:rsidRPr="00533C32" w:rsidRDefault="007C4061" w:rsidP="00885269">
      <w:pPr>
        <w:pStyle w:val="PL"/>
      </w:pPr>
      <w:r w:rsidRPr="00533C32">
        <w:t xml:space="preserve">            schema:</w:t>
      </w:r>
    </w:p>
    <w:p w14:paraId="11FAD407" w14:textId="77777777" w:rsidR="007C4061" w:rsidRPr="00533C32" w:rsidRDefault="007C4061" w:rsidP="00885269">
      <w:pPr>
        <w:pStyle w:val="PL"/>
      </w:pPr>
      <w:r w:rsidRPr="00533C32">
        <w:t xml:space="preserve">              $ref: '#/components/schemas/</w:t>
      </w:r>
      <w:proofErr w:type="spellStart"/>
      <w:r w:rsidRPr="00533C32">
        <w:t>SubscriptionDataSubscriptions</w:t>
      </w:r>
      <w:proofErr w:type="spellEnd"/>
      <w:r w:rsidRPr="00533C32">
        <w:t>'</w:t>
      </w:r>
    </w:p>
    <w:p w14:paraId="5EA4C537" w14:textId="77777777" w:rsidR="007C4061" w:rsidRPr="00533C32" w:rsidRDefault="007C4061" w:rsidP="00885269">
      <w:pPr>
        <w:pStyle w:val="PL"/>
      </w:pPr>
      <w:r w:rsidRPr="00533C32">
        <w:t xml:space="preserve">        required: true</w:t>
      </w:r>
    </w:p>
    <w:p w14:paraId="722EC36B" w14:textId="77777777" w:rsidR="007C4061" w:rsidRPr="00533C32" w:rsidRDefault="007C4061" w:rsidP="00885269">
      <w:pPr>
        <w:pStyle w:val="PL"/>
      </w:pPr>
      <w:r w:rsidRPr="00533C32">
        <w:t xml:space="preserve">      responses:</w:t>
      </w:r>
    </w:p>
    <w:p w14:paraId="070BC40E" w14:textId="77777777" w:rsidR="007C4061" w:rsidRPr="00533C32" w:rsidRDefault="007C4061" w:rsidP="00885269">
      <w:pPr>
        <w:pStyle w:val="PL"/>
      </w:pPr>
      <w:r w:rsidRPr="00533C32">
        <w:t xml:space="preserve">        '201':</w:t>
      </w:r>
    </w:p>
    <w:p w14:paraId="696CFB04" w14:textId="77777777" w:rsidR="007C4061" w:rsidRPr="00533C32" w:rsidRDefault="007C4061" w:rsidP="00885269">
      <w:pPr>
        <w:pStyle w:val="PL"/>
      </w:pPr>
      <w:r w:rsidRPr="00533C32">
        <w:t xml:space="preserve">          description: Expected response to a valid request</w:t>
      </w:r>
    </w:p>
    <w:p w14:paraId="14E6AF8F" w14:textId="77777777" w:rsidR="007C4061" w:rsidRPr="00533C32" w:rsidRDefault="007C4061" w:rsidP="00885269">
      <w:pPr>
        <w:pStyle w:val="PL"/>
      </w:pPr>
      <w:r w:rsidRPr="00533C32">
        <w:t xml:space="preserve">          content:</w:t>
      </w:r>
    </w:p>
    <w:p w14:paraId="70E9B206"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05F8F68" w14:textId="77777777" w:rsidR="007C4061" w:rsidRPr="00533C32" w:rsidRDefault="007C4061" w:rsidP="00885269">
      <w:pPr>
        <w:pStyle w:val="PL"/>
      </w:pPr>
      <w:r w:rsidRPr="00533C32">
        <w:t xml:space="preserve">              schema:</w:t>
      </w:r>
    </w:p>
    <w:p w14:paraId="7D0D731A" w14:textId="77777777" w:rsidR="007C4061" w:rsidRPr="00533C32" w:rsidRDefault="007C4061" w:rsidP="00885269">
      <w:pPr>
        <w:pStyle w:val="PL"/>
        <w:rPr>
          <w:lang w:eastAsia="zh-CN"/>
        </w:rPr>
      </w:pPr>
      <w:r w:rsidRPr="00533C32">
        <w:t xml:space="preserve">                $ref: '#/components/schemas/</w:t>
      </w:r>
      <w:proofErr w:type="spellStart"/>
      <w:r w:rsidRPr="00533C32">
        <w:t>SubscriptionDataSubscriptions</w:t>
      </w:r>
      <w:proofErr w:type="spellEnd"/>
      <w:r w:rsidRPr="00533C32">
        <w:t>'</w:t>
      </w:r>
    </w:p>
    <w:p w14:paraId="0805A2FC" w14:textId="77777777" w:rsidR="007C4061" w:rsidRPr="00533C32" w:rsidRDefault="007C4061" w:rsidP="00885269">
      <w:pPr>
        <w:pStyle w:val="PL"/>
      </w:pPr>
      <w:r w:rsidRPr="00533C32">
        <w:t xml:space="preserve">          headers:</w:t>
      </w:r>
    </w:p>
    <w:p w14:paraId="5B4A5ECF" w14:textId="77777777" w:rsidR="007C4061" w:rsidRPr="00533C32" w:rsidRDefault="007C4061" w:rsidP="00885269">
      <w:pPr>
        <w:pStyle w:val="PL"/>
      </w:pPr>
      <w:r w:rsidRPr="00533C32">
        <w:t xml:space="preserve">            Location:</w:t>
      </w:r>
    </w:p>
    <w:p w14:paraId="4F240D0E" w14:textId="77777777" w:rsidR="007C4061" w:rsidRPr="00533C32" w:rsidRDefault="007C4061" w:rsidP="00885269">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515B478" w14:textId="77777777" w:rsidR="007C4061" w:rsidRPr="00533C32" w:rsidRDefault="007C4061" w:rsidP="00885269">
      <w:pPr>
        <w:pStyle w:val="PL"/>
      </w:pPr>
      <w:r w:rsidRPr="00533C32">
        <w:t xml:space="preserve">              required: true</w:t>
      </w:r>
    </w:p>
    <w:p w14:paraId="1CB92607" w14:textId="77777777" w:rsidR="007C4061" w:rsidRPr="00533C32" w:rsidRDefault="007C4061" w:rsidP="00885269">
      <w:pPr>
        <w:pStyle w:val="PL"/>
      </w:pPr>
      <w:r w:rsidRPr="00533C32">
        <w:t xml:space="preserve">              schema:</w:t>
      </w:r>
    </w:p>
    <w:p w14:paraId="05F4AA7F" w14:textId="77777777" w:rsidR="007C4061" w:rsidRPr="00533C32" w:rsidRDefault="007C4061" w:rsidP="00885269">
      <w:pPr>
        <w:pStyle w:val="PL"/>
        <w:rPr>
          <w:lang w:eastAsia="zh-CN"/>
        </w:rPr>
      </w:pPr>
      <w:r w:rsidRPr="00533C32">
        <w:t xml:space="preserve">                type: string</w:t>
      </w:r>
    </w:p>
    <w:p w14:paraId="163D7659" w14:textId="77777777" w:rsidR="007C4061" w:rsidRDefault="007C4061" w:rsidP="00885269">
      <w:pPr>
        <w:pStyle w:val="PL"/>
        <w:rPr>
          <w:lang w:eastAsia="zh-CN"/>
        </w:rPr>
      </w:pPr>
      <w:r w:rsidRPr="00533C32">
        <w:t xml:space="preserve">        default:</w:t>
      </w:r>
    </w:p>
    <w:p w14:paraId="4EF1EE40"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24DF6C0" w14:textId="77777777" w:rsidR="007C4061" w:rsidRPr="00533C32" w:rsidRDefault="007C4061" w:rsidP="00885269">
      <w:pPr>
        <w:pStyle w:val="PL"/>
      </w:pPr>
      <w:r w:rsidRPr="00533C32">
        <w:t xml:space="preserve">      </w:t>
      </w:r>
      <w:proofErr w:type="spellStart"/>
      <w:r w:rsidRPr="00533C32">
        <w:t>callbacks</w:t>
      </w:r>
      <w:proofErr w:type="spellEnd"/>
      <w:r w:rsidRPr="00533C32">
        <w:t>:</w:t>
      </w:r>
    </w:p>
    <w:p w14:paraId="73FFF3FF" w14:textId="77777777" w:rsidR="007C4061" w:rsidRPr="00533C32" w:rsidRDefault="007C4061" w:rsidP="00885269">
      <w:pPr>
        <w:pStyle w:val="PL"/>
      </w:pPr>
      <w:r w:rsidRPr="00533C32">
        <w:t xml:space="preserve">        </w:t>
      </w:r>
      <w:proofErr w:type="spellStart"/>
      <w:r w:rsidRPr="00533C32">
        <w:t>onDataChange</w:t>
      </w:r>
      <w:proofErr w:type="spellEnd"/>
      <w:r w:rsidRPr="00533C32">
        <w:t>:</w:t>
      </w:r>
    </w:p>
    <w:p w14:paraId="3D406C15" w14:textId="77777777" w:rsidR="007C4061" w:rsidRPr="00533C32" w:rsidRDefault="007C4061" w:rsidP="00885269">
      <w:pPr>
        <w:pStyle w:val="PL"/>
      </w:pPr>
      <w:r w:rsidRPr="00533C32">
        <w:t xml:space="preserve">          '{</w:t>
      </w:r>
      <w:proofErr w:type="spellStart"/>
      <w:r w:rsidRPr="00533C32">
        <w:t>request.body</w:t>
      </w:r>
      <w:proofErr w:type="spellEnd"/>
      <w:r w:rsidRPr="00533C32">
        <w:t>#/callbackReference}':</w:t>
      </w:r>
    </w:p>
    <w:p w14:paraId="6B7F3193" w14:textId="77777777" w:rsidR="007C4061" w:rsidRPr="00533C32" w:rsidRDefault="007C4061" w:rsidP="00885269">
      <w:pPr>
        <w:pStyle w:val="PL"/>
      </w:pPr>
      <w:r w:rsidRPr="00533C32">
        <w:t xml:space="preserve">            post:</w:t>
      </w:r>
    </w:p>
    <w:p w14:paraId="099DCD57"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05DB3CAE" w14:textId="77777777" w:rsidR="007C4061" w:rsidRPr="00533C32" w:rsidRDefault="007C4061" w:rsidP="00885269">
      <w:pPr>
        <w:pStyle w:val="PL"/>
      </w:pPr>
      <w:r w:rsidRPr="00533C32">
        <w:t xml:space="preserve">                required: true</w:t>
      </w:r>
    </w:p>
    <w:p w14:paraId="46B389EC" w14:textId="77777777" w:rsidR="007C4061" w:rsidRPr="00533C32" w:rsidRDefault="007C4061" w:rsidP="00885269">
      <w:pPr>
        <w:pStyle w:val="PL"/>
      </w:pPr>
      <w:r w:rsidRPr="00533C32">
        <w:t xml:space="preserve">                content:</w:t>
      </w:r>
    </w:p>
    <w:p w14:paraId="70BEEABD"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674043DA" w14:textId="77777777" w:rsidR="007C4061" w:rsidRPr="00533C32" w:rsidRDefault="007C4061" w:rsidP="00885269">
      <w:pPr>
        <w:pStyle w:val="PL"/>
      </w:pPr>
      <w:r w:rsidRPr="00533C32">
        <w:t xml:space="preserve">                    schema:</w:t>
      </w:r>
    </w:p>
    <w:p w14:paraId="2777F151" w14:textId="77777777" w:rsidR="007C4061" w:rsidRPr="00533C32" w:rsidRDefault="007C4061" w:rsidP="00885269">
      <w:pPr>
        <w:pStyle w:val="PL"/>
      </w:pPr>
      <w:r w:rsidRPr="00533C32">
        <w:t xml:space="preserve">                      $ref: '#/components/schemas/</w:t>
      </w:r>
      <w:proofErr w:type="spellStart"/>
      <w:r w:rsidRPr="00533C32">
        <w:t>DataChangeNotify</w:t>
      </w:r>
      <w:proofErr w:type="spellEnd"/>
      <w:r w:rsidRPr="00533C32">
        <w:t>'</w:t>
      </w:r>
    </w:p>
    <w:p w14:paraId="3F717237" w14:textId="77777777" w:rsidR="007C4061" w:rsidRPr="00533C32" w:rsidRDefault="007C4061" w:rsidP="00885269">
      <w:pPr>
        <w:pStyle w:val="PL"/>
      </w:pPr>
      <w:r w:rsidRPr="00533C32">
        <w:t xml:space="preserve">              responses:</w:t>
      </w:r>
    </w:p>
    <w:p w14:paraId="7E376DE3" w14:textId="77777777" w:rsidR="007C4061" w:rsidRPr="00533C32" w:rsidRDefault="007C4061" w:rsidP="00885269">
      <w:pPr>
        <w:pStyle w:val="PL"/>
      </w:pPr>
      <w:r w:rsidRPr="00533C32">
        <w:t xml:space="preserve">                '204':</w:t>
      </w:r>
    </w:p>
    <w:p w14:paraId="2F7F895D" w14:textId="77777777" w:rsidR="007C4061" w:rsidRPr="00533C32" w:rsidRDefault="007C4061" w:rsidP="00885269">
      <w:pPr>
        <w:pStyle w:val="PL"/>
      </w:pPr>
      <w:r w:rsidRPr="00533C32">
        <w:t xml:space="preserve">                  description: Expected response to a valid request</w:t>
      </w:r>
    </w:p>
    <w:p w14:paraId="4AC57DD7" w14:textId="77777777" w:rsidR="007C4061" w:rsidRPr="00533C32" w:rsidRDefault="007C4061" w:rsidP="00885269">
      <w:pPr>
        <w:pStyle w:val="PL"/>
        <w:rPr>
          <w:lang w:eastAsia="zh-CN"/>
        </w:rPr>
      </w:pPr>
    </w:p>
    <w:p w14:paraId="15797EC5" w14:textId="77777777" w:rsidR="007C4061" w:rsidRPr="00533C32" w:rsidRDefault="007C4061" w:rsidP="00885269">
      <w:pPr>
        <w:pStyle w:val="PL"/>
      </w:pPr>
      <w:r w:rsidRPr="00533C32">
        <w:t xml:space="preserve">    get:</w:t>
      </w:r>
    </w:p>
    <w:p w14:paraId="710100FD" w14:textId="77777777" w:rsidR="007C4061" w:rsidRPr="00533C32" w:rsidRDefault="007C4061" w:rsidP="00885269">
      <w:pPr>
        <w:pStyle w:val="PL"/>
      </w:pPr>
      <w:r w:rsidRPr="00533C32">
        <w:t xml:space="preserve">      summary: Retrieves the list of subscriptions</w:t>
      </w:r>
    </w:p>
    <w:p w14:paraId="4E8FD74E"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QuerySubsToNotify</w:t>
      </w:r>
      <w:proofErr w:type="spellEnd"/>
    </w:p>
    <w:p w14:paraId="7F43ACAA" w14:textId="77777777" w:rsidR="007C4061" w:rsidRPr="00533C32" w:rsidRDefault="007C4061" w:rsidP="00885269">
      <w:pPr>
        <w:pStyle w:val="PL"/>
      </w:pPr>
      <w:r w:rsidRPr="00533C32">
        <w:t xml:space="preserve">      tags:</w:t>
      </w:r>
    </w:p>
    <w:p w14:paraId="6243F416" w14:textId="77777777" w:rsidR="007C4061" w:rsidRPr="00533C32" w:rsidRDefault="007C4061" w:rsidP="00885269">
      <w:pPr>
        <w:pStyle w:val="PL"/>
      </w:pPr>
      <w:r w:rsidRPr="00533C32">
        <w:t xml:space="preserve">        - Subs To </w:t>
      </w:r>
      <w:r w:rsidR="00F242A8" w:rsidRPr="00533C32">
        <w:t>No</w:t>
      </w:r>
      <w:r w:rsidR="00F242A8">
        <w:t>t</w:t>
      </w:r>
      <w:r w:rsidR="00F242A8" w:rsidRPr="00533C32">
        <w:t xml:space="preserve">ify </w:t>
      </w:r>
      <w:r w:rsidRPr="00533C32">
        <w:t>(Collection)</w:t>
      </w:r>
    </w:p>
    <w:p w14:paraId="63F7D36C" w14:textId="77777777" w:rsidR="007C4061" w:rsidRPr="00533C32" w:rsidRDefault="007C4061" w:rsidP="00885269">
      <w:pPr>
        <w:pStyle w:val="PL"/>
      </w:pPr>
      <w:r w:rsidRPr="00533C32">
        <w:t xml:space="preserve">      parameters:</w:t>
      </w:r>
    </w:p>
    <w:p w14:paraId="3576B17F" w14:textId="77777777" w:rsidR="007C4061" w:rsidRPr="00533C32" w:rsidRDefault="007C4061" w:rsidP="00885269">
      <w:pPr>
        <w:pStyle w:val="PL"/>
      </w:pPr>
      <w:r w:rsidRPr="00533C32">
        <w:t xml:space="preserve">        - name: </w:t>
      </w:r>
      <w:proofErr w:type="spellStart"/>
      <w:r w:rsidRPr="00533C32">
        <w:t>ue</w:t>
      </w:r>
      <w:proofErr w:type="spellEnd"/>
      <w:r w:rsidRPr="00533C32">
        <w:t>-id</w:t>
      </w:r>
    </w:p>
    <w:p w14:paraId="2584381E" w14:textId="77777777" w:rsidR="007C4061" w:rsidRPr="00533C32" w:rsidRDefault="007C4061" w:rsidP="00885269">
      <w:pPr>
        <w:pStyle w:val="PL"/>
      </w:pPr>
      <w:r w:rsidRPr="00533C32">
        <w:t xml:space="preserve">          in: query</w:t>
      </w:r>
    </w:p>
    <w:p w14:paraId="5C69AEB7" w14:textId="77777777" w:rsidR="007C4061" w:rsidRPr="00533C32" w:rsidRDefault="007C4061" w:rsidP="00885269">
      <w:pPr>
        <w:pStyle w:val="PL"/>
      </w:pPr>
      <w:r w:rsidRPr="00533C32">
        <w:t xml:space="preserve">          description: UE id</w:t>
      </w:r>
    </w:p>
    <w:p w14:paraId="5D6077D3" w14:textId="77777777" w:rsidR="007C4061" w:rsidRPr="00533C32" w:rsidRDefault="007C4061" w:rsidP="00885269">
      <w:pPr>
        <w:pStyle w:val="PL"/>
      </w:pPr>
      <w:r w:rsidRPr="00533C32">
        <w:t xml:space="preserve">          required: true</w:t>
      </w:r>
    </w:p>
    <w:p w14:paraId="58E1AF38" w14:textId="77777777" w:rsidR="007C4061" w:rsidRPr="00533C32" w:rsidRDefault="007C4061" w:rsidP="00885269">
      <w:pPr>
        <w:pStyle w:val="PL"/>
      </w:pPr>
      <w:r w:rsidRPr="00533C32">
        <w:t xml:space="preserve">          schema:</w:t>
      </w:r>
    </w:p>
    <w:p w14:paraId="650BE1D1"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13E2ED0A" w14:textId="77777777" w:rsidR="007C4061" w:rsidRPr="00533C32" w:rsidRDefault="007C4061" w:rsidP="00885269">
      <w:pPr>
        <w:pStyle w:val="PL"/>
      </w:pPr>
      <w:r w:rsidRPr="00533C32">
        <w:t xml:space="preserve">        - name: supported-features</w:t>
      </w:r>
    </w:p>
    <w:p w14:paraId="03AC5182" w14:textId="77777777" w:rsidR="007C4061" w:rsidRPr="00533C32" w:rsidRDefault="007C4061" w:rsidP="00885269">
      <w:pPr>
        <w:pStyle w:val="PL"/>
      </w:pPr>
      <w:r w:rsidRPr="00533C32">
        <w:t xml:space="preserve">          in: query</w:t>
      </w:r>
    </w:p>
    <w:p w14:paraId="04BF9689" w14:textId="77777777" w:rsidR="007C4061" w:rsidRPr="00533C32" w:rsidRDefault="007C4061" w:rsidP="00885269">
      <w:pPr>
        <w:pStyle w:val="PL"/>
      </w:pPr>
      <w:r w:rsidRPr="00533C32">
        <w:t xml:space="preserve">          description: Supported Features</w:t>
      </w:r>
    </w:p>
    <w:p w14:paraId="44FEC2FC" w14:textId="77777777" w:rsidR="007C4061" w:rsidRPr="00533C32" w:rsidRDefault="007C4061" w:rsidP="00885269">
      <w:pPr>
        <w:pStyle w:val="PL"/>
      </w:pPr>
      <w:r w:rsidRPr="00533C32">
        <w:t xml:space="preserve">          schema:</w:t>
      </w:r>
    </w:p>
    <w:p w14:paraId="7C8B26BE"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015A4821" w14:textId="77777777" w:rsidR="007C4061" w:rsidRPr="00533C32" w:rsidRDefault="007C4061" w:rsidP="00885269">
      <w:pPr>
        <w:pStyle w:val="PL"/>
      </w:pPr>
      <w:r w:rsidRPr="00533C32">
        <w:t xml:space="preserve">      responses:</w:t>
      </w:r>
    </w:p>
    <w:p w14:paraId="7F8DCC43" w14:textId="77777777" w:rsidR="007C4061" w:rsidRPr="00533C32" w:rsidRDefault="007C4061" w:rsidP="00885269">
      <w:pPr>
        <w:pStyle w:val="PL"/>
      </w:pPr>
      <w:r w:rsidRPr="00533C32">
        <w:t xml:space="preserve">        '200':</w:t>
      </w:r>
    </w:p>
    <w:p w14:paraId="7DE221F8" w14:textId="77777777" w:rsidR="007C4061" w:rsidRPr="00533C32" w:rsidRDefault="007C4061" w:rsidP="00885269">
      <w:pPr>
        <w:pStyle w:val="PL"/>
      </w:pPr>
      <w:r w:rsidRPr="00533C32">
        <w:t xml:space="preserve">          description: Expected response to a valid request</w:t>
      </w:r>
    </w:p>
    <w:p w14:paraId="673E2798" w14:textId="77777777" w:rsidR="007C4061" w:rsidRPr="00533C32" w:rsidRDefault="007C4061" w:rsidP="00885269">
      <w:pPr>
        <w:pStyle w:val="PL"/>
      </w:pPr>
      <w:r w:rsidRPr="00533C32">
        <w:t xml:space="preserve">          content:</w:t>
      </w:r>
    </w:p>
    <w:p w14:paraId="5681DFD6" w14:textId="77777777" w:rsidR="007C4061" w:rsidRPr="00533C32" w:rsidRDefault="007C4061" w:rsidP="00885269">
      <w:pPr>
        <w:pStyle w:val="PL"/>
      </w:pPr>
      <w:r w:rsidRPr="00533C32">
        <w:lastRenderedPageBreak/>
        <w:t xml:space="preserve">            application/</w:t>
      </w:r>
      <w:proofErr w:type="spellStart"/>
      <w:r w:rsidRPr="00533C32">
        <w:t>json</w:t>
      </w:r>
      <w:proofErr w:type="spellEnd"/>
      <w:r w:rsidRPr="00533C32">
        <w:t>:</w:t>
      </w:r>
    </w:p>
    <w:p w14:paraId="4F750AFA" w14:textId="77777777" w:rsidR="007C4061" w:rsidRPr="00533C32" w:rsidRDefault="007C4061" w:rsidP="00885269">
      <w:pPr>
        <w:pStyle w:val="PL"/>
      </w:pPr>
      <w:r w:rsidRPr="00533C32">
        <w:t xml:space="preserve">              schema:</w:t>
      </w:r>
    </w:p>
    <w:p w14:paraId="58330AC9" w14:textId="77777777" w:rsidR="007C4061" w:rsidRPr="00533C32" w:rsidRDefault="007C4061" w:rsidP="00885269">
      <w:pPr>
        <w:pStyle w:val="PL"/>
      </w:pPr>
      <w:r w:rsidRPr="00533C32">
        <w:t xml:space="preserve">                type: array</w:t>
      </w:r>
    </w:p>
    <w:p w14:paraId="3931A56D" w14:textId="77777777" w:rsidR="007C4061" w:rsidRPr="00533C32" w:rsidRDefault="007C4061" w:rsidP="00885269">
      <w:pPr>
        <w:pStyle w:val="PL"/>
      </w:pPr>
      <w:r w:rsidRPr="00533C32">
        <w:t xml:space="preserve">                items:</w:t>
      </w:r>
    </w:p>
    <w:p w14:paraId="40A4095C" w14:textId="77777777" w:rsidR="007C4061" w:rsidRPr="00533C32" w:rsidRDefault="007C4061" w:rsidP="00885269">
      <w:pPr>
        <w:pStyle w:val="PL"/>
      </w:pPr>
      <w:r w:rsidRPr="00533C32">
        <w:t xml:space="preserve">                  $ref: '#/components/schemas/</w:t>
      </w:r>
      <w:proofErr w:type="spellStart"/>
      <w:r w:rsidRPr="00533C32">
        <w:t>SubscriptionDataSubscriptions</w:t>
      </w:r>
      <w:proofErr w:type="spellEnd"/>
      <w:r w:rsidRPr="00533C32">
        <w:t>'</w:t>
      </w:r>
    </w:p>
    <w:p w14:paraId="7007E230" w14:textId="77777777" w:rsidR="007C4061" w:rsidRDefault="007C4061" w:rsidP="00885269">
      <w:pPr>
        <w:pStyle w:val="PL"/>
        <w:rPr>
          <w:lang w:eastAsia="zh-CN"/>
        </w:rPr>
      </w:pPr>
      <w:r w:rsidRPr="00533C32">
        <w:t xml:space="preserve">        default:</w:t>
      </w:r>
    </w:p>
    <w:p w14:paraId="797D4E7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738DF69" w14:textId="77777777" w:rsidR="00810BBA" w:rsidRDefault="00810BBA" w:rsidP="00885269">
      <w:pPr>
        <w:pStyle w:val="PL"/>
        <w:rPr>
          <w:lang w:eastAsia="zh-CN"/>
        </w:rPr>
      </w:pPr>
    </w:p>
    <w:p w14:paraId="3BDF9C6E" w14:textId="77777777" w:rsidR="007C4061" w:rsidRPr="00533C32" w:rsidRDefault="007C4061" w:rsidP="00885269">
      <w:pPr>
        <w:pStyle w:val="PL"/>
      </w:pPr>
      <w:r w:rsidRPr="00533C32">
        <w:t xml:space="preserve">    delete:</w:t>
      </w:r>
    </w:p>
    <w:p w14:paraId="0C810746" w14:textId="77777777" w:rsidR="007C4061" w:rsidRPr="00533C32" w:rsidRDefault="007C4061" w:rsidP="00885269">
      <w:pPr>
        <w:pStyle w:val="PL"/>
      </w:pPr>
      <w:r w:rsidRPr="00533C32">
        <w:t xml:space="preserve">      summary: Deletes subscriptions identified by a given </w:t>
      </w:r>
      <w:proofErr w:type="spellStart"/>
      <w:r w:rsidRPr="00533C32">
        <w:t>ue</w:t>
      </w:r>
      <w:proofErr w:type="spellEnd"/>
      <w:r w:rsidRPr="00533C32">
        <w:t>-id parameter</w:t>
      </w:r>
    </w:p>
    <w:p w14:paraId="4D00BDB4"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RemoveMultipleSubscriptionDataSubscriptions</w:t>
      </w:r>
      <w:proofErr w:type="spellEnd"/>
    </w:p>
    <w:p w14:paraId="307A81DA" w14:textId="77777777" w:rsidR="007C4061" w:rsidRPr="00533C32" w:rsidRDefault="007C4061" w:rsidP="00885269">
      <w:pPr>
        <w:pStyle w:val="PL"/>
      </w:pPr>
      <w:r w:rsidRPr="00533C32">
        <w:t xml:space="preserve">      tags:</w:t>
      </w:r>
    </w:p>
    <w:p w14:paraId="66D44B67" w14:textId="77777777" w:rsidR="007C4061" w:rsidRPr="00533C32" w:rsidRDefault="007C4061" w:rsidP="00885269">
      <w:pPr>
        <w:pStyle w:val="PL"/>
      </w:pPr>
      <w:r w:rsidRPr="00533C32">
        <w:t xml:space="preserve">        - Subs To Notify (Collection)</w:t>
      </w:r>
    </w:p>
    <w:p w14:paraId="795DABFF" w14:textId="77777777" w:rsidR="007C4061" w:rsidRPr="00533C32" w:rsidRDefault="007C4061" w:rsidP="00885269">
      <w:pPr>
        <w:pStyle w:val="PL"/>
      </w:pPr>
      <w:r w:rsidRPr="00533C32">
        <w:t xml:space="preserve">      parameters:</w:t>
      </w:r>
    </w:p>
    <w:p w14:paraId="199C3FF6" w14:textId="77777777" w:rsidR="007C4061" w:rsidRPr="00533C32" w:rsidRDefault="007C4061" w:rsidP="00885269">
      <w:pPr>
        <w:pStyle w:val="PL"/>
      </w:pPr>
      <w:r w:rsidRPr="00533C32">
        <w:t xml:space="preserve">        - name: </w:t>
      </w:r>
      <w:proofErr w:type="spellStart"/>
      <w:r w:rsidRPr="00533C32">
        <w:t>ue</w:t>
      </w:r>
      <w:proofErr w:type="spellEnd"/>
      <w:r w:rsidRPr="00533C32">
        <w:t>-id</w:t>
      </w:r>
    </w:p>
    <w:p w14:paraId="1A4E909E" w14:textId="77777777" w:rsidR="007C4061" w:rsidRPr="00533C32" w:rsidRDefault="007C4061" w:rsidP="00885269">
      <w:pPr>
        <w:pStyle w:val="PL"/>
      </w:pPr>
      <w:r w:rsidRPr="00533C32">
        <w:t xml:space="preserve">          in: query</w:t>
      </w:r>
    </w:p>
    <w:p w14:paraId="530EC57B" w14:textId="77777777" w:rsidR="007C4061" w:rsidRPr="00533C32" w:rsidRDefault="007C4061" w:rsidP="00885269">
      <w:pPr>
        <w:pStyle w:val="PL"/>
      </w:pPr>
      <w:r w:rsidRPr="00533C32">
        <w:t xml:space="preserve">          required: true</w:t>
      </w:r>
    </w:p>
    <w:p w14:paraId="78BACF7B" w14:textId="77777777" w:rsidR="007C4061" w:rsidRPr="00533C32" w:rsidRDefault="007C4061" w:rsidP="00885269">
      <w:pPr>
        <w:pStyle w:val="PL"/>
      </w:pPr>
      <w:r w:rsidRPr="00533C32">
        <w:t xml:space="preserve">          description: UE ID</w:t>
      </w:r>
    </w:p>
    <w:p w14:paraId="31B68CAF" w14:textId="77777777" w:rsidR="007C4061" w:rsidRPr="00533C32" w:rsidRDefault="007C4061" w:rsidP="00885269">
      <w:pPr>
        <w:pStyle w:val="PL"/>
      </w:pPr>
      <w:r w:rsidRPr="00533C32">
        <w:t xml:space="preserve">          schema:</w:t>
      </w:r>
    </w:p>
    <w:p w14:paraId="433FD7BC"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0344300D" w14:textId="77777777" w:rsidR="007C4061" w:rsidRPr="00533C32" w:rsidRDefault="007C4061" w:rsidP="00885269">
      <w:pPr>
        <w:pStyle w:val="PL"/>
      </w:pPr>
      <w:r w:rsidRPr="00533C32">
        <w:t xml:space="preserve">        - name: </w:t>
      </w:r>
      <w:proofErr w:type="spellStart"/>
      <w:r w:rsidRPr="00533C32">
        <w:t>nf</w:t>
      </w:r>
      <w:proofErr w:type="spellEnd"/>
      <w:r w:rsidRPr="00533C32">
        <w:t>-instance-id</w:t>
      </w:r>
    </w:p>
    <w:p w14:paraId="69F413A6" w14:textId="77777777" w:rsidR="007C4061" w:rsidRPr="00533C32" w:rsidRDefault="007C4061" w:rsidP="00885269">
      <w:pPr>
        <w:pStyle w:val="PL"/>
      </w:pPr>
      <w:r w:rsidRPr="00533C32">
        <w:t xml:space="preserve">          in: query</w:t>
      </w:r>
    </w:p>
    <w:p w14:paraId="53A2B899" w14:textId="77777777" w:rsidR="007C4061" w:rsidRPr="00533C32" w:rsidRDefault="007C4061" w:rsidP="00885269">
      <w:pPr>
        <w:pStyle w:val="PL"/>
      </w:pPr>
      <w:r w:rsidRPr="00533C32">
        <w:t xml:space="preserve">          required: false</w:t>
      </w:r>
    </w:p>
    <w:p w14:paraId="2490A8A4" w14:textId="77777777" w:rsidR="007C4061" w:rsidRPr="00533C32" w:rsidRDefault="007C4061" w:rsidP="00885269">
      <w:pPr>
        <w:pStyle w:val="PL"/>
      </w:pPr>
      <w:r w:rsidRPr="00533C32">
        <w:t xml:space="preserve">          description: NF Instance ID</w:t>
      </w:r>
    </w:p>
    <w:p w14:paraId="5CA253FF" w14:textId="77777777" w:rsidR="007C4061" w:rsidRPr="00533C32" w:rsidRDefault="007C4061" w:rsidP="00885269">
      <w:pPr>
        <w:pStyle w:val="PL"/>
      </w:pPr>
      <w:r w:rsidRPr="00533C32">
        <w:t xml:space="preserve">          schema:</w:t>
      </w:r>
    </w:p>
    <w:p w14:paraId="5A7D5539" w14:textId="77777777" w:rsidR="007C4061" w:rsidRPr="00533C32" w:rsidRDefault="007C4061" w:rsidP="00885269">
      <w:pPr>
        <w:pStyle w:val="PL"/>
      </w:pPr>
      <w:r w:rsidRPr="00533C32">
        <w:t xml:space="preserve">            $ref: 'TS29571_CommonData.yaml#/components/schemas/</w:t>
      </w:r>
      <w:proofErr w:type="spellStart"/>
      <w:r w:rsidRPr="00533C32">
        <w:t>NfInstanceId</w:t>
      </w:r>
      <w:proofErr w:type="spellEnd"/>
      <w:r w:rsidRPr="00533C32">
        <w:t>'</w:t>
      </w:r>
    </w:p>
    <w:p w14:paraId="153B41A7" w14:textId="77777777" w:rsidR="007C4061" w:rsidRPr="00533C32" w:rsidRDefault="007C4061" w:rsidP="00885269">
      <w:pPr>
        <w:pStyle w:val="PL"/>
      </w:pPr>
      <w:r w:rsidRPr="00533C32">
        <w:t xml:space="preserve">        - name: delete-all-</w:t>
      </w:r>
      <w:proofErr w:type="spellStart"/>
      <w:r w:rsidRPr="00533C32">
        <w:t>nfs</w:t>
      </w:r>
      <w:proofErr w:type="spellEnd"/>
    </w:p>
    <w:p w14:paraId="1D526442" w14:textId="77777777" w:rsidR="007C4061" w:rsidRPr="00533C32" w:rsidRDefault="007C4061" w:rsidP="00885269">
      <w:pPr>
        <w:pStyle w:val="PL"/>
      </w:pPr>
      <w:r w:rsidRPr="00533C32">
        <w:t xml:space="preserve">          in: query</w:t>
      </w:r>
    </w:p>
    <w:p w14:paraId="7CDD017A" w14:textId="77777777" w:rsidR="007C4061" w:rsidRPr="00533C32" w:rsidRDefault="007C4061" w:rsidP="00885269">
      <w:pPr>
        <w:pStyle w:val="PL"/>
      </w:pPr>
      <w:r w:rsidRPr="00533C32">
        <w:t xml:space="preserve">          required: false</w:t>
      </w:r>
    </w:p>
    <w:p w14:paraId="458EACCA" w14:textId="77777777" w:rsidR="007C4061" w:rsidRPr="00533C32" w:rsidRDefault="007C4061" w:rsidP="00885269">
      <w:pPr>
        <w:pStyle w:val="PL"/>
      </w:pPr>
      <w:r w:rsidRPr="00533C32">
        <w:t xml:space="preserve">          description: Flag to delete subscriptions from all NFs</w:t>
      </w:r>
    </w:p>
    <w:p w14:paraId="0D87AACF" w14:textId="77777777" w:rsidR="007C4061" w:rsidRPr="00533C32" w:rsidRDefault="007C4061" w:rsidP="00885269">
      <w:pPr>
        <w:pStyle w:val="PL"/>
      </w:pPr>
      <w:r w:rsidRPr="00533C32">
        <w:t xml:space="preserve">          schema:</w:t>
      </w:r>
    </w:p>
    <w:p w14:paraId="28B0907B" w14:textId="77777777" w:rsidR="007C4061" w:rsidRPr="00533C32" w:rsidRDefault="007C4061" w:rsidP="00885269">
      <w:pPr>
        <w:pStyle w:val="PL"/>
      </w:pPr>
      <w:r w:rsidRPr="00533C32">
        <w:t xml:space="preserve">            type: </w:t>
      </w:r>
      <w:proofErr w:type="spellStart"/>
      <w:r w:rsidRPr="00533C32">
        <w:t>boolean</w:t>
      </w:r>
      <w:proofErr w:type="spellEnd"/>
    </w:p>
    <w:p w14:paraId="18A38AE3" w14:textId="77777777" w:rsidR="007C4061" w:rsidRPr="00533C32" w:rsidRDefault="007C4061" w:rsidP="00885269">
      <w:pPr>
        <w:pStyle w:val="PL"/>
      </w:pPr>
      <w:r w:rsidRPr="00533C32">
        <w:t xml:space="preserve">        - name: implicit-unsubscribe-indication</w:t>
      </w:r>
    </w:p>
    <w:p w14:paraId="5513F5E3" w14:textId="77777777" w:rsidR="007C4061" w:rsidRPr="00533C32" w:rsidRDefault="007C4061" w:rsidP="00885269">
      <w:pPr>
        <w:pStyle w:val="PL"/>
      </w:pPr>
      <w:r w:rsidRPr="00533C32">
        <w:t xml:space="preserve">          in: query</w:t>
      </w:r>
    </w:p>
    <w:p w14:paraId="79CCF3FB" w14:textId="77777777" w:rsidR="007C4061" w:rsidRPr="00533C32" w:rsidRDefault="007C4061" w:rsidP="00885269">
      <w:pPr>
        <w:pStyle w:val="PL"/>
      </w:pPr>
      <w:r w:rsidRPr="00533C32">
        <w:t xml:space="preserve">          required: false</w:t>
      </w:r>
    </w:p>
    <w:p w14:paraId="46B8E150" w14:textId="77777777" w:rsidR="007C4061" w:rsidRPr="00533C32" w:rsidRDefault="007C4061" w:rsidP="00885269">
      <w:pPr>
        <w:pStyle w:val="PL"/>
      </w:pPr>
      <w:r w:rsidRPr="00533C32">
        <w:t xml:space="preserve">          description: Implicit Unsubscribe Indication</w:t>
      </w:r>
    </w:p>
    <w:p w14:paraId="3DA8A117" w14:textId="77777777" w:rsidR="007C4061" w:rsidRPr="00533C32" w:rsidRDefault="007C4061" w:rsidP="00885269">
      <w:pPr>
        <w:pStyle w:val="PL"/>
      </w:pPr>
      <w:r w:rsidRPr="00533C32">
        <w:t xml:space="preserve">          schema:</w:t>
      </w:r>
    </w:p>
    <w:p w14:paraId="0938BFD5" w14:textId="77777777" w:rsidR="007C4061" w:rsidRPr="00533C32" w:rsidRDefault="007C4061" w:rsidP="00885269">
      <w:pPr>
        <w:pStyle w:val="PL"/>
      </w:pPr>
      <w:r w:rsidRPr="00533C32">
        <w:t xml:space="preserve">            type: </w:t>
      </w:r>
      <w:proofErr w:type="spellStart"/>
      <w:r w:rsidRPr="00533C32">
        <w:t>boolean</w:t>
      </w:r>
      <w:proofErr w:type="spellEnd"/>
    </w:p>
    <w:p w14:paraId="61240500" w14:textId="77777777" w:rsidR="007C4061" w:rsidRPr="00533C32" w:rsidRDefault="007C4061" w:rsidP="00885269">
      <w:pPr>
        <w:pStyle w:val="PL"/>
      </w:pPr>
      <w:r w:rsidRPr="00533C32">
        <w:t xml:space="preserve">      responses:</w:t>
      </w:r>
    </w:p>
    <w:p w14:paraId="3DE0BACD" w14:textId="77777777" w:rsidR="007C4061" w:rsidRPr="00533C32" w:rsidRDefault="007C4061" w:rsidP="00885269">
      <w:pPr>
        <w:pStyle w:val="PL"/>
      </w:pPr>
      <w:r w:rsidRPr="00533C32">
        <w:t xml:space="preserve">        '204':</w:t>
      </w:r>
    </w:p>
    <w:p w14:paraId="716B103A" w14:textId="77777777" w:rsidR="007C4061" w:rsidRDefault="007C4061" w:rsidP="00885269">
      <w:pPr>
        <w:pStyle w:val="PL"/>
        <w:rPr>
          <w:lang w:eastAsia="zh-CN"/>
        </w:rPr>
      </w:pPr>
      <w:r w:rsidRPr="00533C32">
        <w:t xml:space="preserve">          description: Expected response to a successful subscription removal</w:t>
      </w:r>
    </w:p>
    <w:p w14:paraId="335A8565" w14:textId="77777777" w:rsidR="00810BBA" w:rsidRPr="00533C32" w:rsidRDefault="00810BBA" w:rsidP="00885269">
      <w:pPr>
        <w:pStyle w:val="PL"/>
      </w:pPr>
      <w:r w:rsidRPr="00533C32">
        <w:t xml:space="preserve">        default:</w:t>
      </w:r>
    </w:p>
    <w:p w14:paraId="32BC4524"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BB53A8F" w14:textId="77777777" w:rsidR="007C4061" w:rsidRPr="00533C32" w:rsidRDefault="007C4061" w:rsidP="00885269">
      <w:pPr>
        <w:pStyle w:val="PL"/>
        <w:rPr>
          <w:lang w:eastAsia="zh-CN"/>
        </w:rPr>
      </w:pPr>
    </w:p>
    <w:p w14:paraId="729480E6" w14:textId="77777777" w:rsidR="007C4061" w:rsidRPr="00533C32" w:rsidRDefault="007C4061" w:rsidP="00885269">
      <w:pPr>
        <w:pStyle w:val="PL"/>
      </w:pPr>
      <w:r w:rsidRPr="00533C32">
        <w:t xml:space="preserve">  /subscription-data/subs-to-notify/{</w:t>
      </w:r>
      <w:proofErr w:type="spellStart"/>
      <w:r w:rsidRPr="00533C32">
        <w:t>subsId</w:t>
      </w:r>
      <w:proofErr w:type="spellEnd"/>
      <w:r w:rsidRPr="00533C32">
        <w:t>}:</w:t>
      </w:r>
    </w:p>
    <w:p w14:paraId="4621E89F" w14:textId="77777777" w:rsidR="007C4061" w:rsidRPr="00533C32" w:rsidRDefault="007C4061" w:rsidP="00885269">
      <w:pPr>
        <w:pStyle w:val="PL"/>
      </w:pPr>
      <w:r w:rsidRPr="00533C32">
        <w:t xml:space="preserve">    delete:</w:t>
      </w:r>
    </w:p>
    <w:p w14:paraId="1DE5F959" w14:textId="77777777" w:rsidR="007C4061" w:rsidRPr="00533C32" w:rsidRDefault="007C4061" w:rsidP="00885269">
      <w:pPr>
        <w:pStyle w:val="PL"/>
      </w:pPr>
      <w:r w:rsidRPr="00533C32">
        <w:t xml:space="preserve">      summary: Deletes a </w:t>
      </w:r>
      <w:proofErr w:type="spellStart"/>
      <w:r w:rsidRPr="00533C32">
        <w:t>subscriptionDataSubscriptions</w:t>
      </w:r>
      <w:proofErr w:type="spellEnd"/>
    </w:p>
    <w:p w14:paraId="1A9BA027"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RemovesubscriptionDataSubscriptions</w:t>
      </w:r>
      <w:proofErr w:type="spellEnd"/>
    </w:p>
    <w:p w14:paraId="5F5BC352" w14:textId="77777777" w:rsidR="007C4061" w:rsidRPr="00533C32" w:rsidRDefault="007C4061" w:rsidP="00885269">
      <w:pPr>
        <w:pStyle w:val="PL"/>
      </w:pPr>
      <w:r w:rsidRPr="00533C32">
        <w:t xml:space="preserve">      tags:</w:t>
      </w:r>
    </w:p>
    <w:p w14:paraId="5E6101BF" w14:textId="77777777" w:rsidR="007C4061" w:rsidRPr="00533C32" w:rsidRDefault="007C4061" w:rsidP="00885269">
      <w:pPr>
        <w:pStyle w:val="PL"/>
      </w:pPr>
      <w:r w:rsidRPr="00533C32">
        <w:t xml:space="preserve">        - Subs To Notify (Document)</w:t>
      </w:r>
    </w:p>
    <w:p w14:paraId="4A8CD7E0" w14:textId="77777777" w:rsidR="007C4061" w:rsidRPr="00533C32" w:rsidRDefault="007C4061" w:rsidP="00885269">
      <w:pPr>
        <w:pStyle w:val="PL"/>
      </w:pPr>
      <w:r w:rsidRPr="00533C32">
        <w:t xml:space="preserve">      parameters:</w:t>
      </w:r>
    </w:p>
    <w:p w14:paraId="18427DE6" w14:textId="77777777" w:rsidR="007C4061" w:rsidRPr="00533C32" w:rsidRDefault="007C4061" w:rsidP="00885269">
      <w:pPr>
        <w:pStyle w:val="PL"/>
      </w:pPr>
      <w:r w:rsidRPr="00533C32">
        <w:t xml:space="preserve">        - name: </w:t>
      </w:r>
      <w:proofErr w:type="spellStart"/>
      <w:r w:rsidRPr="00533C32">
        <w:t>subsId</w:t>
      </w:r>
      <w:proofErr w:type="spellEnd"/>
    </w:p>
    <w:p w14:paraId="49E4AC02" w14:textId="77777777" w:rsidR="007C4061" w:rsidRPr="00533C32" w:rsidRDefault="007C4061" w:rsidP="00885269">
      <w:pPr>
        <w:pStyle w:val="PL"/>
      </w:pPr>
      <w:r w:rsidRPr="00533C32">
        <w:t xml:space="preserve">          in: path</w:t>
      </w:r>
    </w:p>
    <w:p w14:paraId="64A79F31" w14:textId="77777777" w:rsidR="007C4061" w:rsidRPr="00533C32" w:rsidRDefault="007C4061" w:rsidP="00885269">
      <w:pPr>
        <w:pStyle w:val="PL"/>
      </w:pPr>
      <w:r w:rsidRPr="00533C32">
        <w:t xml:space="preserve">          required: true</w:t>
      </w:r>
    </w:p>
    <w:p w14:paraId="0D930C2C" w14:textId="77777777" w:rsidR="007C4061" w:rsidRPr="00533C32" w:rsidRDefault="007C4061" w:rsidP="00885269">
      <w:pPr>
        <w:pStyle w:val="PL"/>
      </w:pPr>
      <w:r w:rsidRPr="00533C32">
        <w:t xml:space="preserve">          description: Unique ID of the subscription to remove</w:t>
      </w:r>
    </w:p>
    <w:p w14:paraId="5D46A0A4" w14:textId="77777777" w:rsidR="007C4061" w:rsidRPr="00533C32" w:rsidRDefault="007C4061" w:rsidP="00885269">
      <w:pPr>
        <w:pStyle w:val="PL"/>
      </w:pPr>
      <w:r w:rsidRPr="00533C32">
        <w:t xml:space="preserve">          schema:</w:t>
      </w:r>
    </w:p>
    <w:p w14:paraId="798D974E" w14:textId="77777777" w:rsidR="007C4061" w:rsidRPr="00533C32" w:rsidRDefault="007C4061" w:rsidP="00885269">
      <w:pPr>
        <w:pStyle w:val="PL"/>
      </w:pPr>
      <w:r w:rsidRPr="00533C32">
        <w:t xml:space="preserve">            type: string</w:t>
      </w:r>
    </w:p>
    <w:p w14:paraId="47F28279" w14:textId="77777777" w:rsidR="007C4061" w:rsidRPr="00533C32" w:rsidRDefault="007C4061" w:rsidP="00885269">
      <w:pPr>
        <w:pStyle w:val="PL"/>
      </w:pPr>
      <w:r w:rsidRPr="00533C32">
        <w:t xml:space="preserve">      responses:</w:t>
      </w:r>
    </w:p>
    <w:p w14:paraId="3D842E9A" w14:textId="77777777" w:rsidR="007C4061" w:rsidRPr="00533C32" w:rsidRDefault="007C4061" w:rsidP="00885269">
      <w:pPr>
        <w:pStyle w:val="PL"/>
      </w:pPr>
      <w:r w:rsidRPr="00533C32">
        <w:t xml:space="preserve">        '204':</w:t>
      </w:r>
    </w:p>
    <w:p w14:paraId="12FCB133" w14:textId="77777777" w:rsidR="007C4061" w:rsidRDefault="007C4061" w:rsidP="00885269">
      <w:pPr>
        <w:pStyle w:val="PL"/>
        <w:rPr>
          <w:lang w:eastAsia="zh-CN"/>
        </w:rPr>
      </w:pPr>
      <w:r w:rsidRPr="00533C32">
        <w:t xml:space="preserve">          description: Expected response to a successful subscription removal</w:t>
      </w:r>
    </w:p>
    <w:p w14:paraId="0326B08C" w14:textId="77777777" w:rsidR="00810BBA" w:rsidRPr="00533C32" w:rsidRDefault="00810BBA" w:rsidP="00885269">
      <w:pPr>
        <w:pStyle w:val="PL"/>
      </w:pPr>
      <w:r w:rsidRPr="00533C32">
        <w:t xml:space="preserve">        default:</w:t>
      </w:r>
    </w:p>
    <w:p w14:paraId="7E4F951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E188AD3" w14:textId="77777777" w:rsidR="007C4061" w:rsidRPr="00533C32" w:rsidRDefault="007C4061" w:rsidP="00885269">
      <w:pPr>
        <w:pStyle w:val="PL"/>
        <w:rPr>
          <w:lang w:eastAsia="zh-CN"/>
        </w:rPr>
      </w:pPr>
    </w:p>
    <w:p w14:paraId="1E9292DA" w14:textId="77777777" w:rsidR="007C4061" w:rsidRPr="00533C32" w:rsidRDefault="007C4061" w:rsidP="00885269">
      <w:pPr>
        <w:pStyle w:val="PL"/>
      </w:pPr>
      <w:r w:rsidRPr="00533C32">
        <w:t xml:space="preserve">    patch:</w:t>
      </w:r>
    </w:p>
    <w:p w14:paraId="781872A2" w14:textId="77777777" w:rsidR="007C4061" w:rsidRPr="00533C32" w:rsidRDefault="007C4061" w:rsidP="00885269">
      <w:pPr>
        <w:pStyle w:val="PL"/>
      </w:pPr>
      <w:r w:rsidRPr="00533C32">
        <w:t xml:space="preserve">      summary: Modify an individual </w:t>
      </w:r>
      <w:proofErr w:type="spellStart"/>
      <w:r w:rsidRPr="00533C32">
        <w:t>subscriptionDataSubscription</w:t>
      </w:r>
      <w:proofErr w:type="spellEnd"/>
    </w:p>
    <w:p w14:paraId="5CF2AEF4"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ModifysubscriptionDataSubscription</w:t>
      </w:r>
      <w:proofErr w:type="spellEnd"/>
    </w:p>
    <w:p w14:paraId="652EBB74" w14:textId="77777777" w:rsidR="007C4061" w:rsidRPr="00533C32" w:rsidRDefault="007C4061" w:rsidP="00885269">
      <w:pPr>
        <w:pStyle w:val="PL"/>
      </w:pPr>
      <w:r w:rsidRPr="00533C32">
        <w:t xml:space="preserve">      tags:</w:t>
      </w:r>
    </w:p>
    <w:p w14:paraId="4CDA31CC" w14:textId="77777777" w:rsidR="007C4061" w:rsidRPr="00533C32" w:rsidRDefault="007C4061" w:rsidP="00885269">
      <w:pPr>
        <w:pStyle w:val="PL"/>
      </w:pPr>
      <w:r w:rsidRPr="00533C32">
        <w:t xml:space="preserve">        - Subs To Notify (Document)</w:t>
      </w:r>
    </w:p>
    <w:p w14:paraId="69B54516" w14:textId="77777777" w:rsidR="007C4061" w:rsidRPr="00533C32" w:rsidRDefault="007C4061" w:rsidP="00885269">
      <w:pPr>
        <w:pStyle w:val="PL"/>
      </w:pPr>
      <w:r w:rsidRPr="00533C32">
        <w:t xml:space="preserve">      parameters:</w:t>
      </w:r>
    </w:p>
    <w:p w14:paraId="6A283EFF" w14:textId="77777777" w:rsidR="007C4061" w:rsidRPr="00533C32" w:rsidRDefault="007C4061" w:rsidP="00885269">
      <w:pPr>
        <w:pStyle w:val="PL"/>
      </w:pPr>
      <w:r w:rsidRPr="00533C32">
        <w:t xml:space="preserve">        - name: </w:t>
      </w:r>
      <w:proofErr w:type="spellStart"/>
      <w:r w:rsidRPr="00533C32">
        <w:t>subsId</w:t>
      </w:r>
      <w:proofErr w:type="spellEnd"/>
    </w:p>
    <w:p w14:paraId="2505ACF5" w14:textId="77777777" w:rsidR="007C4061" w:rsidRPr="00533C32" w:rsidRDefault="007C4061" w:rsidP="00885269">
      <w:pPr>
        <w:pStyle w:val="PL"/>
      </w:pPr>
      <w:r w:rsidRPr="00533C32">
        <w:t xml:space="preserve">          in: path</w:t>
      </w:r>
    </w:p>
    <w:p w14:paraId="65C8F131" w14:textId="77777777" w:rsidR="007C4061" w:rsidRPr="00533C32" w:rsidRDefault="007C4061" w:rsidP="00885269">
      <w:pPr>
        <w:pStyle w:val="PL"/>
      </w:pPr>
      <w:r w:rsidRPr="00533C32">
        <w:t xml:space="preserve">          required: true</w:t>
      </w:r>
    </w:p>
    <w:p w14:paraId="68D9DBDC" w14:textId="77777777" w:rsidR="007C4061" w:rsidRPr="00533C32" w:rsidRDefault="007C4061" w:rsidP="00885269">
      <w:pPr>
        <w:pStyle w:val="PL"/>
      </w:pPr>
      <w:r w:rsidRPr="00533C32">
        <w:t xml:space="preserve">          schema:</w:t>
      </w:r>
    </w:p>
    <w:p w14:paraId="08D478D1" w14:textId="77777777" w:rsidR="007C4061" w:rsidRDefault="007C4061" w:rsidP="00885269">
      <w:pPr>
        <w:pStyle w:val="PL"/>
        <w:rPr>
          <w:lang w:eastAsia="zh-CN"/>
        </w:rPr>
      </w:pPr>
      <w:r w:rsidRPr="00533C32">
        <w:t xml:space="preserve">            type: string</w:t>
      </w:r>
    </w:p>
    <w:p w14:paraId="5A2BA0FF" w14:textId="77777777" w:rsidR="007C4061" w:rsidRPr="002857AD" w:rsidRDefault="007C4061" w:rsidP="00885269">
      <w:pPr>
        <w:pStyle w:val="PL"/>
      </w:pPr>
      <w:r w:rsidRPr="002857AD">
        <w:lastRenderedPageBreak/>
        <w:t xml:space="preserve">        - name: supported-features</w:t>
      </w:r>
    </w:p>
    <w:p w14:paraId="56CC43E2" w14:textId="77777777" w:rsidR="007C4061" w:rsidRPr="002857AD" w:rsidRDefault="007C4061" w:rsidP="00885269">
      <w:pPr>
        <w:pStyle w:val="PL"/>
      </w:pPr>
      <w:r w:rsidRPr="002857AD">
        <w:t xml:space="preserve">          in: query</w:t>
      </w:r>
    </w:p>
    <w:p w14:paraId="7555087E" w14:textId="77777777" w:rsidR="007C4061" w:rsidRPr="002857AD" w:rsidRDefault="007C4061" w:rsidP="00885269">
      <w:pPr>
        <w:pStyle w:val="PL"/>
      </w:pPr>
      <w:r w:rsidRPr="002857AD">
        <w:t xml:space="preserve">          description: Features required to be supported by the target NF</w:t>
      </w:r>
    </w:p>
    <w:p w14:paraId="5A33D058" w14:textId="77777777" w:rsidR="007C4061" w:rsidRPr="002857AD" w:rsidRDefault="007C4061" w:rsidP="00885269">
      <w:pPr>
        <w:pStyle w:val="PL"/>
      </w:pPr>
      <w:r w:rsidRPr="002857AD">
        <w:t xml:space="preserve">          schema:</w:t>
      </w:r>
    </w:p>
    <w:p w14:paraId="10CCA281"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1582DCDF" w14:textId="77777777" w:rsidR="007C4061" w:rsidRPr="00533C32" w:rsidRDefault="007C4061" w:rsidP="00885269">
      <w:pPr>
        <w:pStyle w:val="PL"/>
      </w:pPr>
      <w:r w:rsidRPr="00533C32">
        <w:t xml:space="preserve">      </w:t>
      </w:r>
      <w:proofErr w:type="spellStart"/>
      <w:r w:rsidRPr="00533C32">
        <w:t>requestBody</w:t>
      </w:r>
      <w:proofErr w:type="spellEnd"/>
      <w:r w:rsidRPr="00533C32">
        <w:t>:</w:t>
      </w:r>
    </w:p>
    <w:p w14:paraId="58601EB8" w14:textId="77777777" w:rsidR="007C4061" w:rsidRPr="00533C32" w:rsidRDefault="007C4061" w:rsidP="00885269">
      <w:pPr>
        <w:pStyle w:val="PL"/>
      </w:pPr>
      <w:r w:rsidRPr="00533C32">
        <w:t xml:space="preserve">        content:</w:t>
      </w:r>
    </w:p>
    <w:p w14:paraId="7A874C29"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3381C080" w14:textId="77777777" w:rsidR="007C4061" w:rsidRPr="00533C32" w:rsidRDefault="007C4061" w:rsidP="00885269">
      <w:pPr>
        <w:pStyle w:val="PL"/>
      </w:pPr>
      <w:r w:rsidRPr="00533C32">
        <w:t xml:space="preserve">            schema:</w:t>
      </w:r>
    </w:p>
    <w:p w14:paraId="13C2AEDE" w14:textId="77777777" w:rsidR="007C4061" w:rsidRPr="00533C32" w:rsidRDefault="007C4061" w:rsidP="00885269">
      <w:pPr>
        <w:pStyle w:val="PL"/>
      </w:pPr>
      <w:r w:rsidRPr="00533C32">
        <w:t xml:space="preserve">              type: array</w:t>
      </w:r>
    </w:p>
    <w:p w14:paraId="2EBB2F40" w14:textId="77777777" w:rsidR="007C4061" w:rsidRPr="00533C32" w:rsidRDefault="007C4061" w:rsidP="00885269">
      <w:pPr>
        <w:pStyle w:val="PL"/>
      </w:pPr>
      <w:r w:rsidRPr="00533C32">
        <w:t xml:space="preserve">              items:</w:t>
      </w:r>
    </w:p>
    <w:p w14:paraId="5E10715B"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37D9985C"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31B6D545" w14:textId="77777777" w:rsidR="007C4061" w:rsidRPr="00533C32" w:rsidRDefault="007C4061" w:rsidP="00885269">
      <w:pPr>
        <w:pStyle w:val="PL"/>
      </w:pPr>
      <w:r w:rsidRPr="00533C32">
        <w:t xml:space="preserve">        required: true</w:t>
      </w:r>
    </w:p>
    <w:p w14:paraId="4E20755B" w14:textId="77777777" w:rsidR="007C4061" w:rsidRPr="00533C32" w:rsidRDefault="007C4061" w:rsidP="00885269">
      <w:pPr>
        <w:pStyle w:val="PL"/>
      </w:pPr>
      <w:r w:rsidRPr="00533C32">
        <w:t xml:space="preserve">      responses:</w:t>
      </w:r>
    </w:p>
    <w:p w14:paraId="4E43143A" w14:textId="77777777" w:rsidR="007C4061" w:rsidRPr="00533C32" w:rsidRDefault="007C4061" w:rsidP="00885269">
      <w:pPr>
        <w:pStyle w:val="PL"/>
      </w:pPr>
      <w:r w:rsidRPr="00533C32">
        <w:t xml:space="preserve">        '204':</w:t>
      </w:r>
    </w:p>
    <w:p w14:paraId="7E6BCBAF" w14:textId="77777777" w:rsidR="007C4061" w:rsidRPr="00533C32" w:rsidRDefault="007C4061" w:rsidP="00885269">
      <w:pPr>
        <w:pStyle w:val="PL"/>
      </w:pPr>
      <w:r w:rsidRPr="00533C32">
        <w:t xml:space="preserve">          description: Successful response</w:t>
      </w:r>
    </w:p>
    <w:p w14:paraId="0871F7E2" w14:textId="77777777" w:rsidR="007C4061" w:rsidRDefault="007C4061" w:rsidP="00885269">
      <w:pPr>
        <w:pStyle w:val="PL"/>
        <w:rPr>
          <w:lang w:eastAsia="zh-CN"/>
        </w:rPr>
      </w:pPr>
      <w:r>
        <w:rPr>
          <w:rFonts w:hint="eastAsia"/>
          <w:lang w:eastAsia="zh-CN"/>
        </w:rPr>
        <w:t xml:space="preserve">        '200':</w:t>
      </w:r>
    </w:p>
    <w:p w14:paraId="173F3D98" w14:textId="77777777" w:rsidR="007C4061" w:rsidRPr="000B71E3" w:rsidRDefault="007C4061" w:rsidP="00885269">
      <w:pPr>
        <w:pStyle w:val="PL"/>
      </w:pPr>
      <w:r w:rsidRPr="000B71E3">
        <w:t xml:space="preserve">          description: Expected response to a valid request</w:t>
      </w:r>
    </w:p>
    <w:p w14:paraId="702AB54D" w14:textId="77777777" w:rsidR="007C4061" w:rsidRPr="000B71E3" w:rsidRDefault="007C4061" w:rsidP="00885269">
      <w:pPr>
        <w:pStyle w:val="PL"/>
      </w:pPr>
      <w:r w:rsidRPr="000B71E3">
        <w:t xml:space="preserve">          content:</w:t>
      </w:r>
    </w:p>
    <w:p w14:paraId="317A36F2"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389AB203" w14:textId="77777777" w:rsidR="007C4061" w:rsidRPr="000B71E3" w:rsidRDefault="007C4061" w:rsidP="00885269">
      <w:pPr>
        <w:pStyle w:val="PL"/>
      </w:pPr>
      <w:r w:rsidRPr="000B71E3">
        <w:t xml:space="preserve">              schema:</w:t>
      </w:r>
    </w:p>
    <w:p w14:paraId="21ABFD9A"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5E2CAE9F" w14:textId="77777777" w:rsidR="007C4061" w:rsidRPr="00533C32" w:rsidRDefault="007C4061" w:rsidP="00885269">
      <w:pPr>
        <w:pStyle w:val="PL"/>
      </w:pPr>
      <w:r w:rsidRPr="00533C32">
        <w:t xml:space="preserve">        '403':</w:t>
      </w:r>
    </w:p>
    <w:p w14:paraId="7333F402" w14:textId="77777777" w:rsidR="007C4061" w:rsidRPr="00533C32" w:rsidRDefault="007C4061" w:rsidP="00885269">
      <w:pPr>
        <w:pStyle w:val="PL"/>
      </w:pPr>
      <w:r w:rsidRPr="00533C32">
        <w:t xml:space="preserve">          $ref: 'TS29571_CommonData.yaml#/components/responses/403'</w:t>
      </w:r>
    </w:p>
    <w:p w14:paraId="2B24E04C" w14:textId="77777777" w:rsidR="007C4061" w:rsidRPr="00533C32" w:rsidRDefault="007C4061" w:rsidP="00885269">
      <w:pPr>
        <w:pStyle w:val="PL"/>
      </w:pPr>
      <w:r w:rsidRPr="00533C32">
        <w:t xml:space="preserve">        '404':</w:t>
      </w:r>
    </w:p>
    <w:p w14:paraId="40BD88EB" w14:textId="77777777" w:rsidR="007C4061" w:rsidRPr="00533C32" w:rsidRDefault="007C4061" w:rsidP="00885269">
      <w:pPr>
        <w:pStyle w:val="PL"/>
      </w:pPr>
      <w:r w:rsidRPr="00533C32">
        <w:t xml:space="preserve">          $ref: 'TS29571_CommonData.yaml#/components/responses/404'</w:t>
      </w:r>
    </w:p>
    <w:p w14:paraId="423A79E2" w14:textId="77777777" w:rsidR="007C4061" w:rsidRDefault="007C4061" w:rsidP="00885269">
      <w:pPr>
        <w:pStyle w:val="PL"/>
        <w:rPr>
          <w:lang w:eastAsia="zh-CN"/>
        </w:rPr>
      </w:pPr>
      <w:r w:rsidRPr="00533C32">
        <w:t xml:space="preserve">        default:</w:t>
      </w:r>
    </w:p>
    <w:p w14:paraId="5862BD20"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EFE4F49" w14:textId="77777777" w:rsidR="007C4061" w:rsidRDefault="007C4061" w:rsidP="00885269">
      <w:pPr>
        <w:pStyle w:val="PL"/>
        <w:rPr>
          <w:lang w:eastAsia="zh-CN"/>
        </w:rPr>
      </w:pPr>
    </w:p>
    <w:p w14:paraId="5D349B7A" w14:textId="77777777" w:rsidR="007C4061" w:rsidRPr="00533C32" w:rsidRDefault="007C4061" w:rsidP="00885269">
      <w:pPr>
        <w:pStyle w:val="PL"/>
      </w:pPr>
      <w:r w:rsidRPr="00533C32">
        <w:t xml:space="preserve">    </w:t>
      </w:r>
      <w:r>
        <w:t>get</w:t>
      </w:r>
      <w:r w:rsidRPr="00533C32">
        <w:t>:</w:t>
      </w:r>
    </w:p>
    <w:p w14:paraId="463D901B" w14:textId="77777777" w:rsidR="007C4061" w:rsidRPr="00533C32" w:rsidRDefault="007C4061" w:rsidP="00885269">
      <w:pPr>
        <w:pStyle w:val="PL"/>
      </w:pPr>
      <w:r w:rsidRPr="00533C32">
        <w:t xml:space="preserve">      summary: </w:t>
      </w:r>
      <w:r>
        <w:t>Retrieves</w:t>
      </w:r>
      <w:r w:rsidRPr="00533C32">
        <w:t xml:space="preserve"> </w:t>
      </w:r>
      <w:proofErr w:type="spellStart"/>
      <w:r w:rsidRPr="00533C32">
        <w:t>a</w:t>
      </w:r>
      <w:proofErr w:type="spellEnd"/>
      <w:r w:rsidRPr="00533C32">
        <w:t xml:space="preserve"> </w:t>
      </w:r>
      <w:r>
        <w:t xml:space="preserve">individual </w:t>
      </w:r>
      <w:proofErr w:type="spellStart"/>
      <w:r>
        <w:t>subscriptionDataSubscription</w:t>
      </w:r>
      <w:proofErr w:type="spellEnd"/>
      <w:r>
        <w:t xml:space="preserve"> identified by </w:t>
      </w:r>
      <w:proofErr w:type="spellStart"/>
      <w:r>
        <w:t>subsId</w:t>
      </w:r>
      <w:proofErr w:type="spellEnd"/>
    </w:p>
    <w:p w14:paraId="42CE2E2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t>QueryS</w:t>
      </w:r>
      <w:r w:rsidRPr="00533C32">
        <w:t>ubscriptionDataSubscriptions</w:t>
      </w:r>
      <w:proofErr w:type="spellEnd"/>
    </w:p>
    <w:p w14:paraId="7ACD7FE8" w14:textId="77777777" w:rsidR="007C4061" w:rsidRPr="00533C32" w:rsidRDefault="007C4061" w:rsidP="00885269">
      <w:pPr>
        <w:pStyle w:val="PL"/>
      </w:pPr>
      <w:r w:rsidRPr="00533C32">
        <w:t xml:space="preserve">      tags:</w:t>
      </w:r>
    </w:p>
    <w:p w14:paraId="38B0DD25" w14:textId="77777777" w:rsidR="007C4061" w:rsidRPr="00533C32" w:rsidRDefault="007C4061" w:rsidP="00885269">
      <w:pPr>
        <w:pStyle w:val="PL"/>
      </w:pPr>
      <w:r w:rsidRPr="00533C32">
        <w:t xml:space="preserve">        - Subs To Notify (Document)</w:t>
      </w:r>
    </w:p>
    <w:p w14:paraId="7420A3A3" w14:textId="77777777" w:rsidR="007C4061" w:rsidRPr="00533C32" w:rsidRDefault="007C4061" w:rsidP="00885269">
      <w:pPr>
        <w:pStyle w:val="PL"/>
      </w:pPr>
      <w:r w:rsidRPr="00533C32">
        <w:t xml:space="preserve">      parameters:</w:t>
      </w:r>
    </w:p>
    <w:p w14:paraId="2332A432" w14:textId="77777777" w:rsidR="007C4061" w:rsidRPr="00533C32" w:rsidRDefault="007C4061" w:rsidP="00885269">
      <w:pPr>
        <w:pStyle w:val="PL"/>
      </w:pPr>
      <w:r w:rsidRPr="00533C32">
        <w:t xml:space="preserve">        - name: </w:t>
      </w:r>
      <w:proofErr w:type="spellStart"/>
      <w:r w:rsidRPr="00533C32">
        <w:t>subsId</w:t>
      </w:r>
      <w:proofErr w:type="spellEnd"/>
    </w:p>
    <w:p w14:paraId="68D1CEEE" w14:textId="77777777" w:rsidR="007C4061" w:rsidRPr="00533C32" w:rsidRDefault="007C4061" w:rsidP="00885269">
      <w:pPr>
        <w:pStyle w:val="PL"/>
      </w:pPr>
      <w:r w:rsidRPr="00533C32">
        <w:t xml:space="preserve">          in: path</w:t>
      </w:r>
    </w:p>
    <w:p w14:paraId="53FC6636" w14:textId="77777777" w:rsidR="007C4061" w:rsidRPr="00533C32" w:rsidRDefault="007C4061" w:rsidP="00885269">
      <w:pPr>
        <w:pStyle w:val="PL"/>
      </w:pPr>
      <w:r w:rsidRPr="00533C32">
        <w:t xml:space="preserve">          required: true</w:t>
      </w:r>
    </w:p>
    <w:p w14:paraId="14EA1916" w14:textId="77777777" w:rsidR="007C4061" w:rsidRPr="00533C32" w:rsidRDefault="007C4061" w:rsidP="00885269">
      <w:pPr>
        <w:pStyle w:val="PL"/>
      </w:pPr>
      <w:r w:rsidRPr="00533C32">
        <w:t xml:space="preserve">          description: Unique ID of the subscription to </w:t>
      </w:r>
      <w:r>
        <w:t>retrieve</w:t>
      </w:r>
    </w:p>
    <w:p w14:paraId="73D110F2" w14:textId="77777777" w:rsidR="007C4061" w:rsidRPr="00533C32" w:rsidRDefault="007C4061" w:rsidP="00885269">
      <w:pPr>
        <w:pStyle w:val="PL"/>
      </w:pPr>
      <w:r w:rsidRPr="00533C32">
        <w:t xml:space="preserve">          schema:</w:t>
      </w:r>
    </w:p>
    <w:p w14:paraId="3683F758" w14:textId="77777777" w:rsidR="007C4061" w:rsidRPr="00533C32" w:rsidRDefault="007C4061" w:rsidP="00885269">
      <w:pPr>
        <w:pStyle w:val="PL"/>
      </w:pPr>
      <w:r w:rsidRPr="00533C32">
        <w:t xml:space="preserve">            type: string</w:t>
      </w:r>
    </w:p>
    <w:p w14:paraId="7FB4C64E" w14:textId="77777777" w:rsidR="007C4061" w:rsidRPr="00533C32" w:rsidRDefault="007C4061" w:rsidP="00885269">
      <w:pPr>
        <w:pStyle w:val="PL"/>
      </w:pPr>
      <w:r w:rsidRPr="00533C32">
        <w:t xml:space="preserve">      responses:</w:t>
      </w:r>
    </w:p>
    <w:p w14:paraId="55288849" w14:textId="77777777" w:rsidR="007C4061" w:rsidRPr="00533C32" w:rsidRDefault="007C4061" w:rsidP="00885269">
      <w:pPr>
        <w:pStyle w:val="PL"/>
      </w:pPr>
      <w:r w:rsidRPr="00533C32">
        <w:t xml:space="preserve">        '200':</w:t>
      </w:r>
    </w:p>
    <w:p w14:paraId="0F012C5E" w14:textId="77777777" w:rsidR="007C4061" w:rsidRPr="00533C32" w:rsidRDefault="007C4061" w:rsidP="00885269">
      <w:pPr>
        <w:pStyle w:val="PL"/>
      </w:pPr>
      <w:r w:rsidRPr="00533C32">
        <w:t xml:space="preserve">          description: Expected response to a valid request</w:t>
      </w:r>
    </w:p>
    <w:p w14:paraId="3B0FCF71" w14:textId="77777777" w:rsidR="007C4061" w:rsidRPr="00533C32" w:rsidRDefault="007C4061" w:rsidP="00885269">
      <w:pPr>
        <w:pStyle w:val="PL"/>
      </w:pPr>
      <w:r w:rsidRPr="00533C32">
        <w:t xml:space="preserve">          content:</w:t>
      </w:r>
    </w:p>
    <w:p w14:paraId="6895EBDA"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A86072D" w14:textId="77777777" w:rsidR="007C4061" w:rsidRPr="00533C32" w:rsidRDefault="007C4061" w:rsidP="00885269">
      <w:pPr>
        <w:pStyle w:val="PL"/>
      </w:pPr>
      <w:r w:rsidRPr="00533C32">
        <w:t xml:space="preserve">              schema:</w:t>
      </w:r>
    </w:p>
    <w:p w14:paraId="62CE2249" w14:textId="77777777" w:rsidR="007C4061" w:rsidRPr="00533C32" w:rsidRDefault="007C4061" w:rsidP="00885269">
      <w:pPr>
        <w:pStyle w:val="PL"/>
      </w:pPr>
      <w:r w:rsidRPr="00533C32">
        <w:t xml:space="preserve">                items:</w:t>
      </w:r>
    </w:p>
    <w:p w14:paraId="19063BAA" w14:textId="77777777" w:rsidR="007C4061" w:rsidRDefault="007C4061" w:rsidP="00885269">
      <w:pPr>
        <w:pStyle w:val="PL"/>
        <w:rPr>
          <w:lang w:eastAsia="zh-CN"/>
        </w:rPr>
      </w:pPr>
      <w:r w:rsidRPr="00533C32">
        <w:t xml:space="preserve">                  </w:t>
      </w:r>
      <w:r w:rsidRPr="009B7D5E">
        <w:t>$ref: '#/components/schemas/</w:t>
      </w:r>
      <w:proofErr w:type="spellStart"/>
      <w:r w:rsidRPr="009B7D5E">
        <w:t>SubscriptionDataSubscriptions</w:t>
      </w:r>
      <w:proofErr w:type="spellEnd"/>
      <w:r w:rsidRPr="009B7D5E">
        <w:t>'</w:t>
      </w:r>
    </w:p>
    <w:p w14:paraId="1F2BA6E0" w14:textId="77777777" w:rsidR="00810BBA" w:rsidRPr="00533C32" w:rsidRDefault="00810BBA" w:rsidP="00885269">
      <w:pPr>
        <w:pStyle w:val="PL"/>
      </w:pPr>
      <w:r w:rsidRPr="00533C32">
        <w:t xml:space="preserve">        default:</w:t>
      </w:r>
    </w:p>
    <w:p w14:paraId="68ADA91A"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93D4075" w14:textId="77777777" w:rsidR="007C4061" w:rsidRPr="00533C32" w:rsidRDefault="007C4061" w:rsidP="00885269">
      <w:pPr>
        <w:pStyle w:val="PL"/>
        <w:rPr>
          <w:lang w:eastAsia="zh-CN"/>
        </w:rPr>
      </w:pPr>
    </w:p>
    <w:p w14:paraId="6DDEA590" w14:textId="77777777" w:rsidR="007C4061" w:rsidRPr="00533C32" w:rsidRDefault="007C4061" w:rsidP="00885269">
      <w:pPr>
        <w:pStyle w:val="PL"/>
      </w:pPr>
      <w:r w:rsidRPr="00533C32">
        <w:t xml:space="preserve">  /subscription-data/{ueId}/{servingPlmnId}/provisioned-data/trace-data:</w:t>
      </w:r>
    </w:p>
    <w:p w14:paraId="11827615" w14:textId="77777777" w:rsidR="007C4061" w:rsidRPr="00533C32" w:rsidRDefault="007C4061" w:rsidP="00885269">
      <w:pPr>
        <w:pStyle w:val="PL"/>
      </w:pPr>
      <w:r w:rsidRPr="00533C32">
        <w:t xml:space="preserve">    get:</w:t>
      </w:r>
    </w:p>
    <w:p w14:paraId="54F8C557" w14:textId="77777777" w:rsidR="007C4061" w:rsidRPr="00533C32" w:rsidRDefault="007C4061" w:rsidP="00885269">
      <w:pPr>
        <w:pStyle w:val="PL"/>
      </w:pPr>
      <w:r w:rsidRPr="00533C32">
        <w:t xml:space="preserve">      summary: Retrieves the trace configuration data of a UE</w:t>
      </w:r>
    </w:p>
    <w:p w14:paraId="66B77FE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QueryTraceData</w:t>
      </w:r>
      <w:proofErr w:type="spellEnd"/>
    </w:p>
    <w:p w14:paraId="28B2D74D" w14:textId="77777777" w:rsidR="007C4061" w:rsidRPr="00533C32" w:rsidRDefault="007C4061" w:rsidP="00885269">
      <w:pPr>
        <w:pStyle w:val="PL"/>
      </w:pPr>
      <w:r w:rsidRPr="00533C32">
        <w:t xml:space="preserve">      tags:</w:t>
      </w:r>
    </w:p>
    <w:p w14:paraId="6FFA6DA7" w14:textId="77777777" w:rsidR="007C4061" w:rsidRPr="00533C32" w:rsidRDefault="007C4061" w:rsidP="00885269">
      <w:pPr>
        <w:pStyle w:val="PL"/>
      </w:pPr>
      <w:r w:rsidRPr="00533C32">
        <w:t xml:space="preserve">        - Trace Data (Document)</w:t>
      </w:r>
    </w:p>
    <w:p w14:paraId="754D80D9" w14:textId="77777777" w:rsidR="007C4061" w:rsidRPr="00533C32" w:rsidRDefault="007C4061" w:rsidP="00885269">
      <w:pPr>
        <w:pStyle w:val="PL"/>
      </w:pPr>
      <w:r w:rsidRPr="00533C32">
        <w:t xml:space="preserve">      parameters:</w:t>
      </w:r>
    </w:p>
    <w:p w14:paraId="3954F54D" w14:textId="77777777" w:rsidR="007C4061" w:rsidRPr="00533C32" w:rsidRDefault="007C4061" w:rsidP="00885269">
      <w:pPr>
        <w:pStyle w:val="PL"/>
      </w:pPr>
      <w:r w:rsidRPr="00533C32">
        <w:t xml:space="preserve">        - name: </w:t>
      </w:r>
      <w:proofErr w:type="spellStart"/>
      <w:r w:rsidRPr="00533C32">
        <w:t>ueId</w:t>
      </w:r>
      <w:proofErr w:type="spellEnd"/>
    </w:p>
    <w:p w14:paraId="0B53572E" w14:textId="77777777" w:rsidR="007C4061" w:rsidRPr="00533C32" w:rsidRDefault="007C4061" w:rsidP="00885269">
      <w:pPr>
        <w:pStyle w:val="PL"/>
      </w:pPr>
      <w:r w:rsidRPr="00533C32">
        <w:t xml:space="preserve">          in: path</w:t>
      </w:r>
    </w:p>
    <w:p w14:paraId="174428C6" w14:textId="77777777" w:rsidR="007C4061" w:rsidRPr="00533C32" w:rsidRDefault="007C4061" w:rsidP="00885269">
      <w:pPr>
        <w:pStyle w:val="PL"/>
      </w:pPr>
      <w:r w:rsidRPr="00533C32">
        <w:t xml:space="preserve">          description: UE id</w:t>
      </w:r>
    </w:p>
    <w:p w14:paraId="2CDCFC16" w14:textId="77777777" w:rsidR="007C4061" w:rsidRPr="00533C32" w:rsidRDefault="007C4061" w:rsidP="00885269">
      <w:pPr>
        <w:pStyle w:val="PL"/>
      </w:pPr>
      <w:r w:rsidRPr="00533C32">
        <w:t xml:space="preserve">          required: true</w:t>
      </w:r>
    </w:p>
    <w:p w14:paraId="34BFAEC3" w14:textId="77777777" w:rsidR="007C4061" w:rsidRPr="00533C32" w:rsidRDefault="007C4061" w:rsidP="00885269">
      <w:pPr>
        <w:pStyle w:val="PL"/>
      </w:pPr>
      <w:r w:rsidRPr="00533C32">
        <w:t xml:space="preserve">          schema:</w:t>
      </w:r>
    </w:p>
    <w:p w14:paraId="38A02F5B"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74457898" w14:textId="77777777" w:rsidR="007C4061" w:rsidRPr="00533C32" w:rsidRDefault="007C4061" w:rsidP="00885269">
      <w:pPr>
        <w:pStyle w:val="PL"/>
      </w:pPr>
      <w:r w:rsidRPr="00533C32">
        <w:t xml:space="preserve">        - name: </w:t>
      </w:r>
      <w:proofErr w:type="spellStart"/>
      <w:r w:rsidRPr="00533C32">
        <w:t>servingPlmnId</w:t>
      </w:r>
      <w:proofErr w:type="spellEnd"/>
    </w:p>
    <w:p w14:paraId="28304473" w14:textId="77777777" w:rsidR="007C4061" w:rsidRPr="00533C32" w:rsidRDefault="007C4061" w:rsidP="00885269">
      <w:pPr>
        <w:pStyle w:val="PL"/>
      </w:pPr>
      <w:r w:rsidRPr="00533C32">
        <w:t xml:space="preserve">          in: path</w:t>
      </w:r>
    </w:p>
    <w:p w14:paraId="5EBEB289" w14:textId="77777777" w:rsidR="007C4061" w:rsidRPr="00533C32" w:rsidRDefault="007C4061" w:rsidP="00885269">
      <w:pPr>
        <w:pStyle w:val="PL"/>
      </w:pPr>
      <w:r w:rsidRPr="00533C32">
        <w:t xml:space="preserve">          description: PLMN ID</w:t>
      </w:r>
    </w:p>
    <w:p w14:paraId="54D42BE7" w14:textId="77777777" w:rsidR="007C4061" w:rsidRPr="00533C32" w:rsidRDefault="007C4061" w:rsidP="00885269">
      <w:pPr>
        <w:pStyle w:val="PL"/>
      </w:pPr>
      <w:r w:rsidRPr="00533C32">
        <w:t xml:space="preserve">          required: true</w:t>
      </w:r>
    </w:p>
    <w:p w14:paraId="6AA5199A" w14:textId="77777777" w:rsidR="007C4061" w:rsidRPr="00533C32" w:rsidRDefault="007C4061" w:rsidP="00885269">
      <w:pPr>
        <w:pStyle w:val="PL"/>
      </w:pPr>
      <w:r w:rsidRPr="00533C32">
        <w:t xml:space="preserve">          schema:</w:t>
      </w:r>
    </w:p>
    <w:p w14:paraId="5AD41D3C" w14:textId="77777777" w:rsidR="007C4061" w:rsidRPr="00533C32" w:rsidRDefault="007C4061" w:rsidP="00885269">
      <w:pPr>
        <w:pStyle w:val="PL"/>
        <w:rPr>
          <w:lang w:eastAsia="zh-CN"/>
        </w:rPr>
      </w:pPr>
      <w:r w:rsidRPr="00533C32">
        <w:t xml:space="preserve">            $ref: '#/components/schemas/</w:t>
      </w:r>
      <w:proofErr w:type="spellStart"/>
      <w:r w:rsidRPr="00533C32">
        <w:t>VarPlmnId</w:t>
      </w:r>
      <w:proofErr w:type="spellEnd"/>
      <w:r w:rsidRPr="00533C32">
        <w:t>'</w:t>
      </w:r>
    </w:p>
    <w:p w14:paraId="16725D0B" w14:textId="77777777" w:rsidR="007C4061" w:rsidRPr="00533C32" w:rsidRDefault="007C4061" w:rsidP="00885269">
      <w:pPr>
        <w:pStyle w:val="PL"/>
      </w:pPr>
      <w:r w:rsidRPr="00533C32">
        <w:t xml:space="preserve">        - name: If-None-Match</w:t>
      </w:r>
    </w:p>
    <w:p w14:paraId="3C682518" w14:textId="77777777" w:rsidR="007C4061" w:rsidRPr="00533C32" w:rsidRDefault="007C4061" w:rsidP="00885269">
      <w:pPr>
        <w:pStyle w:val="PL"/>
      </w:pPr>
      <w:r w:rsidRPr="00533C32">
        <w:t xml:space="preserve">          in: header</w:t>
      </w:r>
    </w:p>
    <w:p w14:paraId="0263E91B" w14:textId="77777777" w:rsidR="007C4061" w:rsidRPr="00533C32" w:rsidRDefault="007C4061" w:rsidP="00885269">
      <w:pPr>
        <w:pStyle w:val="PL"/>
      </w:pPr>
      <w:r w:rsidRPr="00533C32">
        <w:lastRenderedPageBreak/>
        <w:t xml:space="preserve">          description: Validator for conditional requests, as described in RFC 7232, 3.2</w:t>
      </w:r>
    </w:p>
    <w:p w14:paraId="4DF26D0D" w14:textId="77777777" w:rsidR="007C4061" w:rsidRPr="00533C32" w:rsidRDefault="007C4061" w:rsidP="00885269">
      <w:pPr>
        <w:pStyle w:val="PL"/>
      </w:pPr>
      <w:r w:rsidRPr="00533C32">
        <w:t xml:space="preserve">          schema:</w:t>
      </w:r>
    </w:p>
    <w:p w14:paraId="684E670F" w14:textId="77777777" w:rsidR="007C4061" w:rsidRPr="00533C32" w:rsidRDefault="007C4061" w:rsidP="00885269">
      <w:pPr>
        <w:pStyle w:val="PL"/>
      </w:pPr>
      <w:r w:rsidRPr="00533C32">
        <w:t xml:space="preserve">            type: string</w:t>
      </w:r>
    </w:p>
    <w:p w14:paraId="22D4AB67" w14:textId="77777777" w:rsidR="007C4061" w:rsidRPr="00533C32" w:rsidRDefault="007C4061" w:rsidP="00885269">
      <w:pPr>
        <w:pStyle w:val="PL"/>
      </w:pPr>
      <w:r w:rsidRPr="00533C32">
        <w:t xml:space="preserve">        - name: If-Modified-Since</w:t>
      </w:r>
    </w:p>
    <w:p w14:paraId="53C0590C" w14:textId="77777777" w:rsidR="007C4061" w:rsidRPr="00533C32" w:rsidRDefault="007C4061" w:rsidP="00885269">
      <w:pPr>
        <w:pStyle w:val="PL"/>
      </w:pPr>
      <w:r w:rsidRPr="00533C32">
        <w:t xml:space="preserve">          in: header</w:t>
      </w:r>
    </w:p>
    <w:p w14:paraId="1524F7E8" w14:textId="77777777" w:rsidR="007C4061" w:rsidRPr="00533C32" w:rsidRDefault="007C4061" w:rsidP="00885269">
      <w:pPr>
        <w:pStyle w:val="PL"/>
      </w:pPr>
      <w:r w:rsidRPr="00533C32">
        <w:t xml:space="preserve">          description: Validator for conditional requests, as described in RFC 7232, 3.3</w:t>
      </w:r>
    </w:p>
    <w:p w14:paraId="46472AE4" w14:textId="77777777" w:rsidR="007C4061" w:rsidRPr="00533C32" w:rsidRDefault="007C4061" w:rsidP="00885269">
      <w:pPr>
        <w:pStyle w:val="PL"/>
      </w:pPr>
      <w:r w:rsidRPr="00533C32">
        <w:t xml:space="preserve">          schema:</w:t>
      </w:r>
    </w:p>
    <w:p w14:paraId="33453BBB" w14:textId="77777777" w:rsidR="007C4061" w:rsidRPr="00533C32" w:rsidRDefault="007C4061" w:rsidP="00885269">
      <w:pPr>
        <w:pStyle w:val="PL"/>
        <w:rPr>
          <w:lang w:eastAsia="zh-CN"/>
        </w:rPr>
      </w:pPr>
      <w:r w:rsidRPr="00533C32">
        <w:t xml:space="preserve">            type: string</w:t>
      </w:r>
    </w:p>
    <w:p w14:paraId="021132AE" w14:textId="77777777" w:rsidR="007C4061" w:rsidRPr="00533C32" w:rsidRDefault="007C4061" w:rsidP="00885269">
      <w:pPr>
        <w:pStyle w:val="PL"/>
      </w:pPr>
      <w:r w:rsidRPr="00533C32">
        <w:t xml:space="preserve">      responses:</w:t>
      </w:r>
    </w:p>
    <w:p w14:paraId="68D1E419" w14:textId="77777777" w:rsidR="007C4061" w:rsidRPr="00533C32" w:rsidRDefault="007C4061" w:rsidP="00885269">
      <w:pPr>
        <w:pStyle w:val="PL"/>
      </w:pPr>
      <w:r w:rsidRPr="00533C32">
        <w:t xml:space="preserve">        '200':</w:t>
      </w:r>
    </w:p>
    <w:p w14:paraId="57287756" w14:textId="77777777" w:rsidR="007C4061" w:rsidRPr="00533C32" w:rsidRDefault="007C4061" w:rsidP="00885269">
      <w:pPr>
        <w:pStyle w:val="PL"/>
      </w:pPr>
      <w:r w:rsidRPr="00533C32">
        <w:t xml:space="preserve">          description: Expected response to a valid request</w:t>
      </w:r>
    </w:p>
    <w:p w14:paraId="4677106F" w14:textId="77777777" w:rsidR="007C4061" w:rsidRPr="00533C32" w:rsidRDefault="007C4061" w:rsidP="00885269">
      <w:pPr>
        <w:pStyle w:val="PL"/>
      </w:pPr>
      <w:r w:rsidRPr="00533C32">
        <w:t xml:space="preserve">          content:</w:t>
      </w:r>
    </w:p>
    <w:p w14:paraId="60BE4545"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7E7444D3" w14:textId="77777777" w:rsidR="007C4061" w:rsidRPr="00533C32" w:rsidRDefault="007C4061" w:rsidP="00885269">
      <w:pPr>
        <w:pStyle w:val="PL"/>
      </w:pPr>
      <w:r w:rsidRPr="00533C32">
        <w:t xml:space="preserve">              schema:</w:t>
      </w:r>
    </w:p>
    <w:p w14:paraId="4D814DE9"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TraceData</w:t>
      </w:r>
      <w:proofErr w:type="spellEnd"/>
      <w:r w:rsidRPr="00533C32">
        <w:t>'</w:t>
      </w:r>
    </w:p>
    <w:p w14:paraId="7496B5D7" w14:textId="77777777" w:rsidR="007C4061" w:rsidRPr="00533C32" w:rsidRDefault="007C4061" w:rsidP="00885269">
      <w:pPr>
        <w:pStyle w:val="PL"/>
      </w:pPr>
      <w:r w:rsidRPr="00533C32">
        <w:t xml:space="preserve">          headers:</w:t>
      </w:r>
    </w:p>
    <w:p w14:paraId="54CADCE9" w14:textId="77777777" w:rsidR="007C4061" w:rsidRPr="00533C32" w:rsidRDefault="007C4061" w:rsidP="00885269">
      <w:pPr>
        <w:pStyle w:val="PL"/>
      </w:pPr>
      <w:r w:rsidRPr="00533C32">
        <w:t xml:space="preserve">            Cache-Control:</w:t>
      </w:r>
    </w:p>
    <w:p w14:paraId="0589AE64" w14:textId="77777777" w:rsidR="007C4061" w:rsidRPr="00533C32" w:rsidRDefault="007C4061" w:rsidP="00885269">
      <w:pPr>
        <w:pStyle w:val="PL"/>
      </w:pPr>
      <w:r w:rsidRPr="00533C32">
        <w:t xml:space="preserve">              description: Cache-Control containing max-age, as described in RFC 7234, 5.2</w:t>
      </w:r>
    </w:p>
    <w:p w14:paraId="0DF3DA58" w14:textId="77777777" w:rsidR="007C4061" w:rsidRPr="00533C32" w:rsidRDefault="007C4061" w:rsidP="00885269">
      <w:pPr>
        <w:pStyle w:val="PL"/>
      </w:pPr>
      <w:r w:rsidRPr="00533C32">
        <w:t xml:space="preserve">              schema:</w:t>
      </w:r>
    </w:p>
    <w:p w14:paraId="5F0C154B" w14:textId="77777777" w:rsidR="007C4061" w:rsidRPr="00533C32" w:rsidRDefault="007C4061" w:rsidP="00885269">
      <w:pPr>
        <w:pStyle w:val="PL"/>
      </w:pPr>
      <w:r w:rsidRPr="00533C32">
        <w:t xml:space="preserve">                type: string</w:t>
      </w:r>
    </w:p>
    <w:p w14:paraId="6D99C858" w14:textId="77777777" w:rsidR="007C4061" w:rsidRPr="00533C32" w:rsidRDefault="007C4061" w:rsidP="00885269">
      <w:pPr>
        <w:pStyle w:val="PL"/>
      </w:pPr>
      <w:r w:rsidRPr="00533C32">
        <w:t xml:space="preserve">            ETag:</w:t>
      </w:r>
    </w:p>
    <w:p w14:paraId="3FA7B99A" w14:textId="77777777" w:rsidR="007C4061" w:rsidRPr="00533C32" w:rsidRDefault="007C4061" w:rsidP="00885269">
      <w:pPr>
        <w:pStyle w:val="PL"/>
      </w:pPr>
      <w:r w:rsidRPr="00533C32">
        <w:t xml:space="preserve">              description: Entity Tag, containing a strong validator, as described in RFC 7232, 2.3</w:t>
      </w:r>
    </w:p>
    <w:p w14:paraId="20881680" w14:textId="77777777" w:rsidR="007C4061" w:rsidRPr="00533C32" w:rsidRDefault="007C4061" w:rsidP="00885269">
      <w:pPr>
        <w:pStyle w:val="PL"/>
      </w:pPr>
      <w:r w:rsidRPr="00533C32">
        <w:t xml:space="preserve">              schema:</w:t>
      </w:r>
    </w:p>
    <w:p w14:paraId="1FD3DFE7" w14:textId="77777777" w:rsidR="007C4061" w:rsidRPr="00533C32" w:rsidRDefault="007C4061" w:rsidP="00885269">
      <w:pPr>
        <w:pStyle w:val="PL"/>
      </w:pPr>
      <w:r w:rsidRPr="00533C32">
        <w:t xml:space="preserve">                type: string</w:t>
      </w:r>
    </w:p>
    <w:p w14:paraId="1E416BA0" w14:textId="77777777" w:rsidR="007C4061" w:rsidRPr="00533C32" w:rsidRDefault="007C4061" w:rsidP="00885269">
      <w:pPr>
        <w:pStyle w:val="PL"/>
      </w:pPr>
      <w:r w:rsidRPr="00533C32">
        <w:t xml:space="preserve">            Last-Modified:</w:t>
      </w:r>
    </w:p>
    <w:p w14:paraId="4ECA9046" w14:textId="77777777" w:rsidR="007C4061" w:rsidRPr="00533C32" w:rsidRDefault="007C4061" w:rsidP="00885269">
      <w:pPr>
        <w:pStyle w:val="PL"/>
      </w:pPr>
      <w:r w:rsidRPr="00533C32">
        <w:t xml:space="preserve">              description: Timestamp for last modification of the resource, as described in RFC 7232, 2.2</w:t>
      </w:r>
    </w:p>
    <w:p w14:paraId="4C0D9B48" w14:textId="77777777" w:rsidR="007C4061" w:rsidRPr="00533C32" w:rsidRDefault="007C4061" w:rsidP="00885269">
      <w:pPr>
        <w:pStyle w:val="PL"/>
      </w:pPr>
      <w:r w:rsidRPr="00533C32">
        <w:t xml:space="preserve">              schema:</w:t>
      </w:r>
    </w:p>
    <w:p w14:paraId="410AE86E" w14:textId="77777777" w:rsidR="007C4061" w:rsidRPr="00533C32" w:rsidRDefault="007C4061" w:rsidP="00885269">
      <w:pPr>
        <w:pStyle w:val="PL"/>
        <w:rPr>
          <w:lang w:eastAsia="zh-CN"/>
        </w:rPr>
      </w:pPr>
      <w:r w:rsidRPr="00533C32">
        <w:t xml:space="preserve">                type: string</w:t>
      </w:r>
    </w:p>
    <w:p w14:paraId="5A83A48B" w14:textId="77777777" w:rsidR="007C4061" w:rsidRPr="00533C32" w:rsidRDefault="007C4061" w:rsidP="00885269">
      <w:pPr>
        <w:pStyle w:val="PL"/>
      </w:pPr>
      <w:r w:rsidRPr="00533C32">
        <w:t xml:space="preserve">        default:</w:t>
      </w:r>
    </w:p>
    <w:p w14:paraId="074C4782" w14:textId="77777777" w:rsidR="007C4061" w:rsidRDefault="007C4061" w:rsidP="00885269">
      <w:pPr>
        <w:pStyle w:val="PL"/>
        <w:rPr>
          <w:lang w:eastAsia="zh-CN"/>
        </w:rPr>
      </w:pPr>
      <w:r w:rsidRPr="00533C32">
        <w:t xml:space="preserve">          $ref: 'TS29571_CommonData.yaml#/components/responses/default'</w:t>
      </w:r>
    </w:p>
    <w:p w14:paraId="146005FE" w14:textId="77777777" w:rsidR="00810BBA" w:rsidRPr="00533C32" w:rsidRDefault="00810BBA" w:rsidP="00885269">
      <w:pPr>
        <w:pStyle w:val="PL"/>
        <w:rPr>
          <w:lang w:eastAsia="zh-CN"/>
        </w:rPr>
      </w:pPr>
    </w:p>
    <w:p w14:paraId="42D2AADA" w14:textId="77777777" w:rsidR="007C4061" w:rsidRPr="00533C32" w:rsidRDefault="007C4061" w:rsidP="00885269">
      <w:pPr>
        <w:pStyle w:val="PL"/>
      </w:pPr>
      <w:r w:rsidRPr="00533C32">
        <w:t xml:space="preserve">  /subscription-data/{</w:t>
      </w:r>
      <w:proofErr w:type="spellStart"/>
      <w:r w:rsidRPr="00533C32">
        <w:t>ueId</w:t>
      </w:r>
      <w:proofErr w:type="spellEnd"/>
      <w:r w:rsidRPr="00533C32">
        <w:t>}/identity-data:</w:t>
      </w:r>
    </w:p>
    <w:p w14:paraId="26F15546" w14:textId="77777777" w:rsidR="007C4061" w:rsidRPr="00533C32" w:rsidRDefault="007C4061" w:rsidP="00885269">
      <w:pPr>
        <w:pStyle w:val="PL"/>
      </w:pPr>
      <w:r w:rsidRPr="00533C32">
        <w:t xml:space="preserve">    get:</w:t>
      </w:r>
    </w:p>
    <w:p w14:paraId="13611D5F" w14:textId="77777777" w:rsidR="007C4061" w:rsidRPr="00533C32" w:rsidRDefault="007C4061" w:rsidP="00885269">
      <w:pPr>
        <w:pStyle w:val="PL"/>
      </w:pPr>
      <w:r w:rsidRPr="00533C32">
        <w:t xml:space="preserve">      summary: Retrieve identity data by SUPI or GPSI</w:t>
      </w:r>
    </w:p>
    <w:p w14:paraId="0FB08F2B"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GetIdentityData</w:t>
      </w:r>
      <w:proofErr w:type="spellEnd"/>
    </w:p>
    <w:p w14:paraId="03712D4E" w14:textId="77777777" w:rsidR="007C4061" w:rsidRPr="00533C32" w:rsidRDefault="007C4061" w:rsidP="00885269">
      <w:pPr>
        <w:pStyle w:val="PL"/>
      </w:pPr>
      <w:r w:rsidRPr="00533C32">
        <w:t xml:space="preserve">      tags:</w:t>
      </w:r>
    </w:p>
    <w:p w14:paraId="27E3C428" w14:textId="77777777" w:rsidR="007C4061" w:rsidRPr="00533C32" w:rsidRDefault="007C4061" w:rsidP="00885269">
      <w:pPr>
        <w:pStyle w:val="PL"/>
      </w:pPr>
      <w:r w:rsidRPr="00533C32">
        <w:t xml:space="preserve">        - Query Identity Data by SUPI or GPSI (Document)</w:t>
      </w:r>
    </w:p>
    <w:p w14:paraId="67E8FC8F" w14:textId="77777777" w:rsidR="007C4061" w:rsidRPr="00533C32" w:rsidRDefault="007C4061" w:rsidP="00885269">
      <w:pPr>
        <w:pStyle w:val="PL"/>
      </w:pPr>
      <w:r w:rsidRPr="00533C32">
        <w:t xml:space="preserve">      parameters:</w:t>
      </w:r>
    </w:p>
    <w:p w14:paraId="702DE578" w14:textId="77777777" w:rsidR="007C4061" w:rsidRPr="00533C32" w:rsidRDefault="007C4061" w:rsidP="00885269">
      <w:pPr>
        <w:pStyle w:val="PL"/>
      </w:pPr>
      <w:r w:rsidRPr="00533C32">
        <w:t xml:space="preserve">        - name: </w:t>
      </w:r>
      <w:proofErr w:type="spellStart"/>
      <w:r w:rsidRPr="00533C32">
        <w:t>ueId</w:t>
      </w:r>
      <w:proofErr w:type="spellEnd"/>
    </w:p>
    <w:p w14:paraId="2BC91F89" w14:textId="77777777" w:rsidR="007C4061" w:rsidRPr="00533C32" w:rsidRDefault="007C4061" w:rsidP="00885269">
      <w:pPr>
        <w:pStyle w:val="PL"/>
      </w:pPr>
      <w:r w:rsidRPr="00533C32">
        <w:t xml:space="preserve">          in: path</w:t>
      </w:r>
    </w:p>
    <w:p w14:paraId="5DCB96D2" w14:textId="77777777" w:rsidR="007C4061" w:rsidRPr="00533C32" w:rsidRDefault="007C4061" w:rsidP="00885269">
      <w:pPr>
        <w:pStyle w:val="PL"/>
      </w:pPr>
      <w:r w:rsidRPr="00533C32">
        <w:t xml:space="preserve">          description: UE ID</w:t>
      </w:r>
    </w:p>
    <w:p w14:paraId="6665DE23" w14:textId="77777777" w:rsidR="007C4061" w:rsidRPr="00533C32" w:rsidRDefault="007C4061" w:rsidP="00885269">
      <w:pPr>
        <w:pStyle w:val="PL"/>
      </w:pPr>
      <w:r w:rsidRPr="00533C32">
        <w:t xml:space="preserve">          required: true</w:t>
      </w:r>
    </w:p>
    <w:p w14:paraId="6D07DB79" w14:textId="77777777" w:rsidR="007C4061" w:rsidRPr="00533C32" w:rsidRDefault="007C4061" w:rsidP="00885269">
      <w:pPr>
        <w:pStyle w:val="PL"/>
      </w:pPr>
      <w:r w:rsidRPr="00533C32">
        <w:t xml:space="preserve">          schema:</w:t>
      </w:r>
    </w:p>
    <w:p w14:paraId="617BAD56"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60B5AA29" w14:textId="77777777" w:rsidR="007C4061" w:rsidRPr="00DC7E88" w:rsidRDefault="007C4061" w:rsidP="00885269">
      <w:pPr>
        <w:pStyle w:val="PL"/>
      </w:pPr>
      <w:r w:rsidRPr="00533C32">
        <w:t xml:space="preserve">        </w:t>
      </w:r>
      <w:r w:rsidRPr="00DC7E88">
        <w:t>- name: app-port-id</w:t>
      </w:r>
    </w:p>
    <w:p w14:paraId="344DD2A4" w14:textId="77777777" w:rsidR="007C4061" w:rsidRPr="00DC7E88" w:rsidRDefault="007C4061" w:rsidP="00885269">
      <w:pPr>
        <w:pStyle w:val="PL"/>
      </w:pPr>
      <w:r w:rsidRPr="00DC7E88">
        <w:t xml:space="preserve">          in: query</w:t>
      </w:r>
    </w:p>
    <w:p w14:paraId="2896BF10" w14:textId="77777777" w:rsidR="007C4061" w:rsidRPr="00DC7E88" w:rsidRDefault="007C4061" w:rsidP="00885269">
      <w:pPr>
        <w:pStyle w:val="PL"/>
      </w:pPr>
      <w:r w:rsidRPr="00DC7E88">
        <w:t xml:space="preserve">          description: Application port identifier</w:t>
      </w:r>
    </w:p>
    <w:p w14:paraId="3A2C885A" w14:textId="77777777" w:rsidR="007C4061" w:rsidRPr="00DC7E88" w:rsidRDefault="007C4061" w:rsidP="00885269">
      <w:pPr>
        <w:pStyle w:val="PL"/>
      </w:pPr>
      <w:r w:rsidRPr="00DC7E88">
        <w:t xml:space="preserve">          content:</w:t>
      </w:r>
    </w:p>
    <w:p w14:paraId="5977BFBB" w14:textId="77777777" w:rsidR="007C4061" w:rsidRPr="00DC7E88" w:rsidRDefault="007C4061" w:rsidP="00885269">
      <w:pPr>
        <w:pStyle w:val="PL"/>
      </w:pPr>
      <w:r w:rsidRPr="00DC7E88">
        <w:t xml:space="preserve">            application/</w:t>
      </w:r>
      <w:proofErr w:type="spellStart"/>
      <w:r w:rsidRPr="00DC7E88">
        <w:t>json</w:t>
      </w:r>
      <w:proofErr w:type="spellEnd"/>
      <w:r w:rsidRPr="00DC7E88">
        <w:t>:</w:t>
      </w:r>
    </w:p>
    <w:p w14:paraId="62035D5F" w14:textId="77777777" w:rsidR="007C4061" w:rsidRPr="00DC7E88" w:rsidRDefault="007C4061" w:rsidP="00885269">
      <w:pPr>
        <w:pStyle w:val="PL"/>
      </w:pPr>
      <w:r w:rsidRPr="00DC7E88">
        <w:t xml:space="preserve">              schema:</w:t>
      </w:r>
    </w:p>
    <w:p w14:paraId="3621E9B1" w14:textId="77777777" w:rsidR="007C4061" w:rsidRDefault="007C4061" w:rsidP="00885269">
      <w:pPr>
        <w:pStyle w:val="PL"/>
        <w:rPr>
          <w:lang w:eastAsia="zh-CN"/>
        </w:rPr>
      </w:pPr>
      <w:r w:rsidRPr="00DC7E88">
        <w:t xml:space="preserve">                $ref: 'TS29503_Nudm_SDM.yaml#/components/schemas/</w:t>
      </w:r>
      <w:proofErr w:type="spellStart"/>
      <w:r w:rsidRPr="00DC7E88">
        <w:t>AppPortId</w:t>
      </w:r>
      <w:proofErr w:type="spellEnd"/>
      <w:r w:rsidRPr="00DC7E88">
        <w:t>'</w:t>
      </w:r>
    </w:p>
    <w:p w14:paraId="4E0EFF85" w14:textId="77777777" w:rsidR="007C4061" w:rsidRPr="00533C32" w:rsidRDefault="007C4061" w:rsidP="00885269">
      <w:pPr>
        <w:pStyle w:val="PL"/>
      </w:pPr>
      <w:r w:rsidRPr="00533C32">
        <w:t xml:space="preserve">        - name: If-None-Match</w:t>
      </w:r>
    </w:p>
    <w:p w14:paraId="306D7173" w14:textId="77777777" w:rsidR="007C4061" w:rsidRPr="00533C32" w:rsidRDefault="007C4061" w:rsidP="00885269">
      <w:pPr>
        <w:pStyle w:val="PL"/>
      </w:pPr>
      <w:r w:rsidRPr="00533C32">
        <w:t xml:space="preserve">          in: header</w:t>
      </w:r>
    </w:p>
    <w:p w14:paraId="71A62456" w14:textId="77777777" w:rsidR="007C4061" w:rsidRPr="00533C32" w:rsidRDefault="007C4061" w:rsidP="00885269">
      <w:pPr>
        <w:pStyle w:val="PL"/>
      </w:pPr>
      <w:r w:rsidRPr="00533C32">
        <w:t xml:space="preserve">          description: Validator for conditional requests, as described in RFC 7232, 3.2</w:t>
      </w:r>
    </w:p>
    <w:p w14:paraId="0DCCF619" w14:textId="77777777" w:rsidR="007C4061" w:rsidRPr="00533C32" w:rsidRDefault="007C4061" w:rsidP="00885269">
      <w:pPr>
        <w:pStyle w:val="PL"/>
      </w:pPr>
      <w:r w:rsidRPr="00533C32">
        <w:t xml:space="preserve">          schema:</w:t>
      </w:r>
    </w:p>
    <w:p w14:paraId="0B09E47E" w14:textId="77777777" w:rsidR="007C4061" w:rsidRPr="00533C32" w:rsidRDefault="007C4061" w:rsidP="00885269">
      <w:pPr>
        <w:pStyle w:val="PL"/>
      </w:pPr>
      <w:r w:rsidRPr="00533C32">
        <w:t xml:space="preserve">            type: string</w:t>
      </w:r>
    </w:p>
    <w:p w14:paraId="158F6D39" w14:textId="77777777" w:rsidR="007C4061" w:rsidRPr="00533C32" w:rsidRDefault="007C4061" w:rsidP="00885269">
      <w:pPr>
        <w:pStyle w:val="PL"/>
      </w:pPr>
      <w:r w:rsidRPr="00533C32">
        <w:t xml:space="preserve">        - name: If-Modified-Since</w:t>
      </w:r>
    </w:p>
    <w:p w14:paraId="3A5DE711" w14:textId="77777777" w:rsidR="007C4061" w:rsidRPr="00533C32" w:rsidRDefault="007C4061" w:rsidP="00885269">
      <w:pPr>
        <w:pStyle w:val="PL"/>
      </w:pPr>
      <w:r w:rsidRPr="00533C32">
        <w:t xml:space="preserve">          in: header</w:t>
      </w:r>
    </w:p>
    <w:p w14:paraId="3F765C54" w14:textId="77777777" w:rsidR="007C4061" w:rsidRPr="00533C32" w:rsidRDefault="007C4061" w:rsidP="00885269">
      <w:pPr>
        <w:pStyle w:val="PL"/>
      </w:pPr>
      <w:r w:rsidRPr="00533C32">
        <w:t xml:space="preserve">          description: Validator for conditional requests, as described in RFC 7232, 3.3</w:t>
      </w:r>
    </w:p>
    <w:p w14:paraId="3AC0E499" w14:textId="77777777" w:rsidR="007C4061" w:rsidRPr="00533C32" w:rsidRDefault="007C4061" w:rsidP="00885269">
      <w:pPr>
        <w:pStyle w:val="PL"/>
      </w:pPr>
      <w:r w:rsidRPr="00533C32">
        <w:t xml:space="preserve">          schema:</w:t>
      </w:r>
    </w:p>
    <w:p w14:paraId="150E9282" w14:textId="77777777" w:rsidR="007C4061" w:rsidRPr="00533C32" w:rsidRDefault="007C4061" w:rsidP="00885269">
      <w:pPr>
        <w:pStyle w:val="PL"/>
        <w:rPr>
          <w:lang w:eastAsia="zh-CN"/>
        </w:rPr>
      </w:pPr>
      <w:r w:rsidRPr="00533C32">
        <w:t xml:space="preserve">            type: string</w:t>
      </w:r>
    </w:p>
    <w:p w14:paraId="6B173F4B" w14:textId="77777777" w:rsidR="007C4061" w:rsidRPr="00533C32" w:rsidRDefault="007C4061" w:rsidP="00885269">
      <w:pPr>
        <w:pStyle w:val="PL"/>
      </w:pPr>
      <w:r w:rsidRPr="00533C32">
        <w:t xml:space="preserve">      responses:</w:t>
      </w:r>
    </w:p>
    <w:p w14:paraId="75E417AE" w14:textId="77777777" w:rsidR="007C4061" w:rsidRPr="00533C32" w:rsidRDefault="007C4061" w:rsidP="00885269">
      <w:pPr>
        <w:pStyle w:val="PL"/>
      </w:pPr>
      <w:r w:rsidRPr="00533C32">
        <w:t xml:space="preserve">        '200':</w:t>
      </w:r>
    </w:p>
    <w:p w14:paraId="4A6D5CBB" w14:textId="77777777" w:rsidR="007C4061" w:rsidRPr="00533C32" w:rsidRDefault="007C4061" w:rsidP="00885269">
      <w:pPr>
        <w:pStyle w:val="PL"/>
      </w:pPr>
      <w:r w:rsidRPr="00533C32">
        <w:t xml:space="preserve">          description: OK</w:t>
      </w:r>
    </w:p>
    <w:p w14:paraId="608B48C6" w14:textId="77777777" w:rsidR="007C4061" w:rsidRPr="00533C32" w:rsidRDefault="007C4061" w:rsidP="00885269">
      <w:pPr>
        <w:pStyle w:val="PL"/>
      </w:pPr>
      <w:r w:rsidRPr="00533C32">
        <w:t xml:space="preserve">          content:</w:t>
      </w:r>
    </w:p>
    <w:p w14:paraId="5A73C1C6"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25DDADB6" w14:textId="77777777" w:rsidR="007C4061" w:rsidRPr="00533C32" w:rsidRDefault="007C4061" w:rsidP="00885269">
      <w:pPr>
        <w:pStyle w:val="PL"/>
      </w:pPr>
      <w:r w:rsidRPr="00533C32">
        <w:t xml:space="preserve">              schema:</w:t>
      </w:r>
    </w:p>
    <w:p w14:paraId="445DDE5B" w14:textId="77777777" w:rsidR="007C4061" w:rsidRPr="00533C32" w:rsidRDefault="007C4061" w:rsidP="00885269">
      <w:pPr>
        <w:pStyle w:val="PL"/>
        <w:rPr>
          <w:lang w:eastAsia="zh-CN"/>
        </w:rPr>
      </w:pPr>
      <w:r w:rsidRPr="00533C32">
        <w:t xml:space="preserve">                $ref: '#/components/schemas/</w:t>
      </w:r>
      <w:proofErr w:type="spellStart"/>
      <w:r w:rsidRPr="00533C32">
        <w:t>IdentityData</w:t>
      </w:r>
      <w:proofErr w:type="spellEnd"/>
      <w:r w:rsidRPr="00533C32">
        <w:t>'</w:t>
      </w:r>
    </w:p>
    <w:p w14:paraId="60282E96" w14:textId="77777777" w:rsidR="007C4061" w:rsidRPr="00533C32" w:rsidRDefault="007C4061" w:rsidP="00885269">
      <w:pPr>
        <w:pStyle w:val="PL"/>
      </w:pPr>
      <w:r w:rsidRPr="00533C32">
        <w:t xml:space="preserve">          headers:</w:t>
      </w:r>
    </w:p>
    <w:p w14:paraId="00900F0E" w14:textId="77777777" w:rsidR="007C4061" w:rsidRPr="00533C32" w:rsidRDefault="007C4061" w:rsidP="00885269">
      <w:pPr>
        <w:pStyle w:val="PL"/>
      </w:pPr>
      <w:r w:rsidRPr="00533C32">
        <w:t xml:space="preserve">            Cache-Control:</w:t>
      </w:r>
    </w:p>
    <w:p w14:paraId="319E4868" w14:textId="77777777" w:rsidR="007C4061" w:rsidRPr="00533C32" w:rsidRDefault="007C4061" w:rsidP="00885269">
      <w:pPr>
        <w:pStyle w:val="PL"/>
      </w:pPr>
      <w:r w:rsidRPr="00533C32">
        <w:t xml:space="preserve">              description: Cache-Control containing max-age, as described in RFC 7234, 5.2</w:t>
      </w:r>
    </w:p>
    <w:p w14:paraId="204C79BA" w14:textId="77777777" w:rsidR="007C4061" w:rsidRPr="00533C32" w:rsidRDefault="007C4061" w:rsidP="00885269">
      <w:pPr>
        <w:pStyle w:val="PL"/>
      </w:pPr>
      <w:r w:rsidRPr="00533C32">
        <w:t xml:space="preserve">              schema:</w:t>
      </w:r>
    </w:p>
    <w:p w14:paraId="30E69F8A" w14:textId="77777777" w:rsidR="007C4061" w:rsidRPr="00533C32" w:rsidRDefault="007C4061" w:rsidP="00885269">
      <w:pPr>
        <w:pStyle w:val="PL"/>
      </w:pPr>
      <w:r w:rsidRPr="00533C32">
        <w:t xml:space="preserve">                type: string</w:t>
      </w:r>
    </w:p>
    <w:p w14:paraId="1A832D7D" w14:textId="77777777" w:rsidR="007C4061" w:rsidRPr="00533C32" w:rsidRDefault="007C4061" w:rsidP="00885269">
      <w:pPr>
        <w:pStyle w:val="PL"/>
      </w:pPr>
      <w:r w:rsidRPr="00533C32">
        <w:lastRenderedPageBreak/>
        <w:t xml:space="preserve">            ETag:</w:t>
      </w:r>
    </w:p>
    <w:p w14:paraId="3574E705" w14:textId="77777777" w:rsidR="007C4061" w:rsidRPr="00533C32" w:rsidRDefault="007C4061" w:rsidP="00885269">
      <w:pPr>
        <w:pStyle w:val="PL"/>
      </w:pPr>
      <w:r w:rsidRPr="00533C32">
        <w:t xml:space="preserve">              description: Entity Tag, containing a strong validator, as described in RFC 7232, 2.3</w:t>
      </w:r>
    </w:p>
    <w:p w14:paraId="60CF7B66" w14:textId="77777777" w:rsidR="007C4061" w:rsidRPr="00533C32" w:rsidRDefault="007C4061" w:rsidP="00885269">
      <w:pPr>
        <w:pStyle w:val="PL"/>
      </w:pPr>
      <w:r w:rsidRPr="00533C32">
        <w:t xml:space="preserve">              schema:</w:t>
      </w:r>
    </w:p>
    <w:p w14:paraId="12BDF2A4" w14:textId="77777777" w:rsidR="007C4061" w:rsidRPr="00533C32" w:rsidRDefault="007C4061" w:rsidP="00885269">
      <w:pPr>
        <w:pStyle w:val="PL"/>
      </w:pPr>
      <w:r w:rsidRPr="00533C32">
        <w:t xml:space="preserve">                type: string</w:t>
      </w:r>
    </w:p>
    <w:p w14:paraId="1C12375A" w14:textId="77777777" w:rsidR="007C4061" w:rsidRPr="00533C32" w:rsidRDefault="007C4061" w:rsidP="00885269">
      <w:pPr>
        <w:pStyle w:val="PL"/>
      </w:pPr>
      <w:r w:rsidRPr="00533C32">
        <w:t xml:space="preserve">            Last-Modified:</w:t>
      </w:r>
    </w:p>
    <w:p w14:paraId="01E22CE6" w14:textId="77777777" w:rsidR="007C4061" w:rsidRPr="00533C32" w:rsidRDefault="007C4061" w:rsidP="00885269">
      <w:pPr>
        <w:pStyle w:val="PL"/>
      </w:pPr>
      <w:r w:rsidRPr="00533C32">
        <w:t xml:space="preserve">              description: Timestamp for last modification of the resource, as described in RFC 7232, 2.2</w:t>
      </w:r>
    </w:p>
    <w:p w14:paraId="5CE125AE" w14:textId="77777777" w:rsidR="007C4061" w:rsidRPr="00533C32" w:rsidRDefault="007C4061" w:rsidP="00885269">
      <w:pPr>
        <w:pStyle w:val="PL"/>
      </w:pPr>
      <w:r w:rsidRPr="00533C32">
        <w:t xml:space="preserve">              schema:</w:t>
      </w:r>
    </w:p>
    <w:p w14:paraId="446F71E9" w14:textId="77777777" w:rsidR="007C4061" w:rsidRPr="00533C32" w:rsidRDefault="007C4061" w:rsidP="00885269">
      <w:pPr>
        <w:pStyle w:val="PL"/>
        <w:rPr>
          <w:lang w:eastAsia="zh-CN"/>
        </w:rPr>
      </w:pPr>
      <w:r w:rsidRPr="00533C32">
        <w:t xml:space="preserve">                type: string</w:t>
      </w:r>
    </w:p>
    <w:p w14:paraId="0271BF21" w14:textId="77777777" w:rsidR="007C4061" w:rsidRDefault="007C4061" w:rsidP="00885269">
      <w:pPr>
        <w:pStyle w:val="PL"/>
        <w:rPr>
          <w:lang w:eastAsia="zh-CN"/>
        </w:rPr>
      </w:pPr>
      <w:r w:rsidRPr="00533C32">
        <w:t xml:space="preserve">        default:</w:t>
      </w:r>
    </w:p>
    <w:p w14:paraId="60BE1367"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6FB3C05" w14:textId="77777777" w:rsidR="007C4061" w:rsidRPr="00533C32" w:rsidRDefault="007C4061" w:rsidP="00885269">
      <w:pPr>
        <w:pStyle w:val="PL"/>
        <w:rPr>
          <w:lang w:eastAsia="zh-CN"/>
        </w:rPr>
      </w:pPr>
    </w:p>
    <w:p w14:paraId="1F3A8859" w14:textId="77777777" w:rsidR="007C4061" w:rsidRPr="00533C32" w:rsidRDefault="007C4061" w:rsidP="00885269">
      <w:pPr>
        <w:pStyle w:val="PL"/>
      </w:pPr>
      <w:r w:rsidRPr="00533C32">
        <w:t xml:space="preserve">  /subscription-data/{</w:t>
      </w:r>
      <w:proofErr w:type="spellStart"/>
      <w:r w:rsidRPr="00533C32">
        <w:t>ueId</w:t>
      </w:r>
      <w:proofErr w:type="spellEnd"/>
      <w:r w:rsidRPr="00533C32">
        <w:t>}/operator-determined-barring-data:</w:t>
      </w:r>
    </w:p>
    <w:p w14:paraId="238D93FA" w14:textId="77777777" w:rsidR="007C4061" w:rsidRPr="00533C32" w:rsidRDefault="007C4061" w:rsidP="00885269">
      <w:pPr>
        <w:pStyle w:val="PL"/>
      </w:pPr>
      <w:r w:rsidRPr="00533C32">
        <w:t xml:space="preserve">    get:</w:t>
      </w:r>
    </w:p>
    <w:p w14:paraId="0972A8E7" w14:textId="77777777" w:rsidR="007C4061" w:rsidRPr="00533C32" w:rsidRDefault="007C4061" w:rsidP="00885269">
      <w:pPr>
        <w:pStyle w:val="PL"/>
      </w:pPr>
      <w:r w:rsidRPr="00533C32">
        <w:t xml:space="preserve">      summary: Retrieve ODB Data </w:t>
      </w:r>
      <w:proofErr w:type="spellStart"/>
      <w:r w:rsidRPr="00533C32">
        <w:t>data</w:t>
      </w:r>
      <w:proofErr w:type="spellEnd"/>
      <w:r w:rsidRPr="00533C32">
        <w:t xml:space="preserve"> by SUPI or GPSI</w:t>
      </w:r>
    </w:p>
    <w:p w14:paraId="0EC6598C"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GetOdbData</w:t>
      </w:r>
      <w:proofErr w:type="spellEnd"/>
    </w:p>
    <w:p w14:paraId="6A66091A" w14:textId="77777777" w:rsidR="007C4061" w:rsidRPr="00533C32" w:rsidRDefault="007C4061" w:rsidP="00885269">
      <w:pPr>
        <w:pStyle w:val="PL"/>
      </w:pPr>
      <w:r w:rsidRPr="00533C32">
        <w:t xml:space="preserve">      tags:</w:t>
      </w:r>
    </w:p>
    <w:p w14:paraId="677821F4" w14:textId="77777777" w:rsidR="007C4061" w:rsidRPr="00533C32" w:rsidRDefault="007C4061" w:rsidP="00885269">
      <w:pPr>
        <w:pStyle w:val="PL"/>
      </w:pPr>
      <w:r w:rsidRPr="00533C32">
        <w:t xml:space="preserve">        - Query ODB Data by SUPI or GPSI (Document)</w:t>
      </w:r>
    </w:p>
    <w:p w14:paraId="06BB82FB" w14:textId="77777777" w:rsidR="007C4061" w:rsidRPr="00533C32" w:rsidRDefault="007C4061" w:rsidP="00885269">
      <w:pPr>
        <w:pStyle w:val="PL"/>
      </w:pPr>
      <w:r w:rsidRPr="00533C32">
        <w:t xml:space="preserve">      parameters:</w:t>
      </w:r>
    </w:p>
    <w:p w14:paraId="629C9BE4" w14:textId="77777777" w:rsidR="007C4061" w:rsidRPr="00533C32" w:rsidRDefault="007C4061" w:rsidP="00885269">
      <w:pPr>
        <w:pStyle w:val="PL"/>
      </w:pPr>
      <w:r w:rsidRPr="00533C32">
        <w:t xml:space="preserve">        - name: </w:t>
      </w:r>
      <w:proofErr w:type="spellStart"/>
      <w:r w:rsidRPr="00533C32">
        <w:t>ueId</w:t>
      </w:r>
      <w:proofErr w:type="spellEnd"/>
    </w:p>
    <w:p w14:paraId="2D156953" w14:textId="77777777" w:rsidR="007C4061" w:rsidRPr="00533C32" w:rsidRDefault="007C4061" w:rsidP="00885269">
      <w:pPr>
        <w:pStyle w:val="PL"/>
      </w:pPr>
      <w:r w:rsidRPr="00533C32">
        <w:t xml:space="preserve">          in: path</w:t>
      </w:r>
    </w:p>
    <w:p w14:paraId="2976536B" w14:textId="77777777" w:rsidR="007C4061" w:rsidRPr="00533C32" w:rsidRDefault="007C4061" w:rsidP="00885269">
      <w:pPr>
        <w:pStyle w:val="PL"/>
      </w:pPr>
      <w:r w:rsidRPr="00533C32">
        <w:t xml:space="preserve">          description: UE ID</w:t>
      </w:r>
    </w:p>
    <w:p w14:paraId="3B6B078A" w14:textId="77777777" w:rsidR="007C4061" w:rsidRPr="00533C32" w:rsidRDefault="007C4061" w:rsidP="00885269">
      <w:pPr>
        <w:pStyle w:val="PL"/>
      </w:pPr>
      <w:r w:rsidRPr="00533C32">
        <w:t xml:space="preserve">          required: true</w:t>
      </w:r>
    </w:p>
    <w:p w14:paraId="140D008B" w14:textId="77777777" w:rsidR="007C4061" w:rsidRPr="00533C32" w:rsidRDefault="007C4061" w:rsidP="00885269">
      <w:pPr>
        <w:pStyle w:val="PL"/>
      </w:pPr>
      <w:r w:rsidRPr="00533C32">
        <w:t xml:space="preserve">          schema:</w:t>
      </w:r>
    </w:p>
    <w:p w14:paraId="51DA8BF1"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48378646" w14:textId="77777777" w:rsidR="007C4061" w:rsidRPr="00533C32" w:rsidRDefault="007C4061" w:rsidP="00885269">
      <w:pPr>
        <w:pStyle w:val="PL"/>
      </w:pPr>
      <w:r w:rsidRPr="00533C32">
        <w:t xml:space="preserve">      responses:</w:t>
      </w:r>
    </w:p>
    <w:p w14:paraId="15271096" w14:textId="77777777" w:rsidR="007C4061" w:rsidRPr="00533C32" w:rsidRDefault="007C4061" w:rsidP="00885269">
      <w:pPr>
        <w:pStyle w:val="PL"/>
      </w:pPr>
      <w:r w:rsidRPr="00533C32">
        <w:t xml:space="preserve">        '200':</w:t>
      </w:r>
    </w:p>
    <w:p w14:paraId="16B40636" w14:textId="77777777" w:rsidR="007C4061" w:rsidRPr="00533C32" w:rsidRDefault="007C4061" w:rsidP="00885269">
      <w:pPr>
        <w:pStyle w:val="PL"/>
      </w:pPr>
      <w:r w:rsidRPr="00533C32">
        <w:t xml:space="preserve">          description: OK</w:t>
      </w:r>
    </w:p>
    <w:p w14:paraId="135F168B" w14:textId="77777777" w:rsidR="007C4061" w:rsidRPr="00533C32" w:rsidRDefault="007C4061" w:rsidP="00885269">
      <w:pPr>
        <w:pStyle w:val="PL"/>
      </w:pPr>
      <w:r w:rsidRPr="00533C32">
        <w:t xml:space="preserve">          content:</w:t>
      </w:r>
    </w:p>
    <w:p w14:paraId="41F08C91"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444D67C0" w14:textId="77777777" w:rsidR="007C4061" w:rsidRPr="00533C32" w:rsidRDefault="007C4061" w:rsidP="00885269">
      <w:pPr>
        <w:pStyle w:val="PL"/>
      </w:pPr>
      <w:r w:rsidRPr="00533C32">
        <w:t xml:space="preserve">              schema:</w:t>
      </w:r>
    </w:p>
    <w:p w14:paraId="6891F8C1" w14:textId="77777777" w:rsidR="007C4061" w:rsidRPr="00533C32" w:rsidRDefault="007C4061" w:rsidP="00885269">
      <w:pPr>
        <w:pStyle w:val="PL"/>
      </w:pPr>
      <w:r w:rsidRPr="00533C32">
        <w:t xml:space="preserve">                $ref: 'TS29571_CommonData.yaml#/components/schemas/</w:t>
      </w:r>
      <w:proofErr w:type="spellStart"/>
      <w:r w:rsidRPr="00533C32">
        <w:t>OdbData</w:t>
      </w:r>
      <w:proofErr w:type="spellEnd"/>
      <w:r w:rsidRPr="00533C32">
        <w:t>'</w:t>
      </w:r>
    </w:p>
    <w:p w14:paraId="4300F34F" w14:textId="77777777" w:rsidR="007C4061" w:rsidRDefault="007C4061" w:rsidP="00885269">
      <w:pPr>
        <w:pStyle w:val="PL"/>
        <w:rPr>
          <w:lang w:eastAsia="zh-CN"/>
        </w:rPr>
      </w:pPr>
      <w:r w:rsidRPr="00533C32">
        <w:t xml:space="preserve">        default:</w:t>
      </w:r>
    </w:p>
    <w:p w14:paraId="1682E675"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6CFD84B" w14:textId="77777777" w:rsidR="007C4061" w:rsidRPr="00533C32" w:rsidRDefault="007C4061" w:rsidP="00885269">
      <w:pPr>
        <w:pStyle w:val="PL"/>
        <w:rPr>
          <w:lang w:eastAsia="zh-CN"/>
        </w:rPr>
      </w:pPr>
    </w:p>
    <w:p w14:paraId="5EA97B27" w14:textId="77777777" w:rsidR="007C4061" w:rsidRPr="00533C32" w:rsidRDefault="007C4061" w:rsidP="00885269">
      <w:pPr>
        <w:pStyle w:val="PL"/>
      </w:pPr>
      <w:r w:rsidRPr="00533C32">
        <w:t xml:space="preserve">  /subscription-data/{</w:t>
      </w:r>
      <w:proofErr w:type="spellStart"/>
      <w:r w:rsidRPr="00533C32">
        <w:t>ueId</w:t>
      </w:r>
      <w:proofErr w:type="spellEnd"/>
      <w:r w:rsidRPr="00533C32">
        <w:t>}/context-data:</w:t>
      </w:r>
    </w:p>
    <w:p w14:paraId="26E67311" w14:textId="77777777" w:rsidR="007C4061" w:rsidRPr="00533C32" w:rsidRDefault="007C4061" w:rsidP="00885269">
      <w:pPr>
        <w:pStyle w:val="PL"/>
      </w:pPr>
      <w:r w:rsidRPr="00533C32">
        <w:t xml:space="preserve">    get:</w:t>
      </w:r>
    </w:p>
    <w:p w14:paraId="71D91C3A" w14:textId="77777777" w:rsidR="007C4061" w:rsidRPr="00533C32" w:rsidRDefault="007C4061" w:rsidP="00885269">
      <w:pPr>
        <w:pStyle w:val="PL"/>
      </w:pPr>
      <w:r w:rsidRPr="00533C32">
        <w:t xml:space="preserve">      summary: Retrieve multiple context data sets of a UE</w:t>
      </w:r>
    </w:p>
    <w:p w14:paraId="311CE118"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QueryContextData</w:t>
      </w:r>
      <w:proofErr w:type="spellEnd"/>
    </w:p>
    <w:p w14:paraId="3BF431A8" w14:textId="77777777" w:rsidR="007C4061" w:rsidRPr="00533C32" w:rsidRDefault="007C4061" w:rsidP="00885269">
      <w:pPr>
        <w:pStyle w:val="PL"/>
      </w:pPr>
      <w:r w:rsidRPr="00533C32">
        <w:t xml:space="preserve">      tags:</w:t>
      </w:r>
    </w:p>
    <w:p w14:paraId="2221CF01" w14:textId="77777777" w:rsidR="007C4061" w:rsidRPr="00533C32" w:rsidRDefault="007C4061" w:rsidP="00885269">
      <w:pPr>
        <w:pStyle w:val="PL"/>
      </w:pPr>
      <w:r w:rsidRPr="00533C32">
        <w:t xml:space="preserve">        - Context Data (Document)</w:t>
      </w:r>
    </w:p>
    <w:p w14:paraId="060F0C18" w14:textId="77777777" w:rsidR="007C4061" w:rsidRPr="00533C32" w:rsidRDefault="007C4061" w:rsidP="00885269">
      <w:pPr>
        <w:pStyle w:val="PL"/>
      </w:pPr>
      <w:r w:rsidRPr="00533C32">
        <w:t xml:space="preserve">      parameters:</w:t>
      </w:r>
    </w:p>
    <w:p w14:paraId="0A4FA713" w14:textId="77777777" w:rsidR="007C4061" w:rsidRPr="00533C32" w:rsidRDefault="007C4061" w:rsidP="00885269">
      <w:pPr>
        <w:pStyle w:val="PL"/>
      </w:pPr>
      <w:r w:rsidRPr="00533C32">
        <w:t xml:space="preserve">        - name: </w:t>
      </w:r>
      <w:proofErr w:type="spellStart"/>
      <w:r w:rsidRPr="00533C32">
        <w:t>ueId</w:t>
      </w:r>
      <w:proofErr w:type="spellEnd"/>
    </w:p>
    <w:p w14:paraId="2CC939C7" w14:textId="77777777" w:rsidR="007C4061" w:rsidRPr="00533C32" w:rsidRDefault="007C4061" w:rsidP="00885269">
      <w:pPr>
        <w:pStyle w:val="PL"/>
      </w:pPr>
      <w:r w:rsidRPr="00533C32">
        <w:t xml:space="preserve">          in: path</w:t>
      </w:r>
    </w:p>
    <w:p w14:paraId="3EBA51C6" w14:textId="77777777" w:rsidR="007C4061" w:rsidRPr="00533C32" w:rsidRDefault="007C4061" w:rsidP="00885269">
      <w:pPr>
        <w:pStyle w:val="PL"/>
      </w:pPr>
      <w:r w:rsidRPr="00533C32">
        <w:t xml:space="preserve">          description: UE id</w:t>
      </w:r>
    </w:p>
    <w:p w14:paraId="0CDFE18A" w14:textId="77777777" w:rsidR="007C4061" w:rsidRPr="00533C32" w:rsidRDefault="007C4061" w:rsidP="00885269">
      <w:pPr>
        <w:pStyle w:val="PL"/>
      </w:pPr>
      <w:r w:rsidRPr="00533C32">
        <w:t xml:space="preserve">          required: true</w:t>
      </w:r>
    </w:p>
    <w:p w14:paraId="03DC1EFD" w14:textId="77777777" w:rsidR="007C4061" w:rsidRPr="00533C32" w:rsidRDefault="007C4061" w:rsidP="00885269">
      <w:pPr>
        <w:pStyle w:val="PL"/>
      </w:pPr>
      <w:r w:rsidRPr="00533C32">
        <w:t xml:space="preserve">          schema:</w:t>
      </w:r>
    </w:p>
    <w:p w14:paraId="2E9D77B3"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6A05D2CF" w14:textId="77777777" w:rsidR="007C4061" w:rsidRPr="00533C32" w:rsidRDefault="007C4061" w:rsidP="00885269">
      <w:pPr>
        <w:pStyle w:val="PL"/>
      </w:pPr>
      <w:r w:rsidRPr="00533C32">
        <w:t xml:space="preserve">        - name: context-dataset-names</w:t>
      </w:r>
    </w:p>
    <w:p w14:paraId="7C7545A8" w14:textId="77777777" w:rsidR="007C4061" w:rsidRPr="00533C32" w:rsidRDefault="007C4061" w:rsidP="00885269">
      <w:pPr>
        <w:pStyle w:val="PL"/>
      </w:pPr>
      <w:r w:rsidRPr="00533C32">
        <w:t xml:space="preserve">          in: query</w:t>
      </w:r>
    </w:p>
    <w:p w14:paraId="39FE44E7" w14:textId="77777777" w:rsidR="007C4061" w:rsidRPr="00533C32" w:rsidRDefault="007C4061" w:rsidP="00885269">
      <w:pPr>
        <w:pStyle w:val="PL"/>
      </w:pPr>
      <w:r w:rsidRPr="00533C32">
        <w:t xml:space="preserve">          description: List of context dataset names</w:t>
      </w:r>
    </w:p>
    <w:p w14:paraId="6AA629F5" w14:textId="77777777" w:rsidR="007C4061" w:rsidRPr="00533C32" w:rsidRDefault="007C4061" w:rsidP="00885269">
      <w:pPr>
        <w:pStyle w:val="PL"/>
      </w:pPr>
      <w:r w:rsidRPr="00533C32">
        <w:t xml:space="preserve">          style: form</w:t>
      </w:r>
    </w:p>
    <w:p w14:paraId="03A48642" w14:textId="77777777" w:rsidR="007C4061" w:rsidRPr="00533C32" w:rsidRDefault="007C4061" w:rsidP="00885269">
      <w:pPr>
        <w:pStyle w:val="PL"/>
      </w:pPr>
      <w:r w:rsidRPr="00533C32">
        <w:t xml:space="preserve">          explode: false</w:t>
      </w:r>
    </w:p>
    <w:p w14:paraId="59BF34D1" w14:textId="77777777" w:rsidR="007C4061" w:rsidRPr="00533C32" w:rsidRDefault="007C4061" w:rsidP="00885269">
      <w:pPr>
        <w:pStyle w:val="PL"/>
      </w:pPr>
      <w:r w:rsidRPr="00533C32">
        <w:t xml:space="preserve">          required: true</w:t>
      </w:r>
    </w:p>
    <w:p w14:paraId="175A2187" w14:textId="77777777" w:rsidR="007C4061" w:rsidRPr="00533C32" w:rsidRDefault="007C4061" w:rsidP="00885269">
      <w:pPr>
        <w:pStyle w:val="PL"/>
      </w:pPr>
      <w:r w:rsidRPr="00533C32">
        <w:t xml:space="preserve">          schema:</w:t>
      </w:r>
    </w:p>
    <w:p w14:paraId="77C4E539" w14:textId="77777777" w:rsidR="007C4061" w:rsidRPr="00533C32" w:rsidRDefault="007C4061" w:rsidP="00885269">
      <w:pPr>
        <w:pStyle w:val="PL"/>
      </w:pPr>
      <w:r w:rsidRPr="00533C32">
        <w:t xml:space="preserve">            $ref: '#/components/schemas/</w:t>
      </w:r>
      <w:proofErr w:type="spellStart"/>
      <w:r w:rsidRPr="00533C32">
        <w:t>ContextDatasetNames</w:t>
      </w:r>
      <w:proofErr w:type="spellEnd"/>
      <w:r w:rsidRPr="00533C32">
        <w:t>'</w:t>
      </w:r>
    </w:p>
    <w:p w14:paraId="579AA9DA" w14:textId="77777777" w:rsidR="007C4061" w:rsidRPr="00533C32" w:rsidRDefault="007C4061" w:rsidP="00885269">
      <w:pPr>
        <w:pStyle w:val="PL"/>
      </w:pPr>
      <w:r w:rsidRPr="00533C32">
        <w:t xml:space="preserve">      responses:</w:t>
      </w:r>
    </w:p>
    <w:p w14:paraId="6372EAA2" w14:textId="77777777" w:rsidR="007C4061" w:rsidRPr="00533C32" w:rsidRDefault="007C4061" w:rsidP="00885269">
      <w:pPr>
        <w:pStyle w:val="PL"/>
      </w:pPr>
      <w:r w:rsidRPr="00533C32">
        <w:t xml:space="preserve">        '200':</w:t>
      </w:r>
    </w:p>
    <w:p w14:paraId="4AA02BE8" w14:textId="77777777" w:rsidR="007C4061" w:rsidRPr="00533C32" w:rsidRDefault="007C4061" w:rsidP="00885269">
      <w:pPr>
        <w:pStyle w:val="PL"/>
      </w:pPr>
      <w:r w:rsidRPr="00533C32">
        <w:t xml:space="preserve">          description: Expected response to a valid request</w:t>
      </w:r>
    </w:p>
    <w:p w14:paraId="7DC14210" w14:textId="77777777" w:rsidR="007C4061" w:rsidRPr="00533C32" w:rsidRDefault="007C4061" w:rsidP="00885269">
      <w:pPr>
        <w:pStyle w:val="PL"/>
      </w:pPr>
      <w:r w:rsidRPr="00533C32">
        <w:t xml:space="preserve">          content:</w:t>
      </w:r>
    </w:p>
    <w:p w14:paraId="7A105765"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FF5B9FF" w14:textId="77777777" w:rsidR="007C4061" w:rsidRPr="00533C32" w:rsidRDefault="007C4061" w:rsidP="00885269">
      <w:pPr>
        <w:pStyle w:val="PL"/>
      </w:pPr>
      <w:r w:rsidRPr="00533C32">
        <w:t xml:space="preserve">              schema:</w:t>
      </w:r>
    </w:p>
    <w:p w14:paraId="70ED52A9" w14:textId="77777777" w:rsidR="007C4061" w:rsidRPr="00533C32" w:rsidRDefault="007C4061" w:rsidP="00885269">
      <w:pPr>
        <w:pStyle w:val="PL"/>
      </w:pPr>
      <w:r w:rsidRPr="00533C32">
        <w:t xml:space="preserve">                $ref: '#/components/schemas/</w:t>
      </w:r>
      <w:proofErr w:type="spellStart"/>
      <w:r w:rsidRPr="00533C32">
        <w:t>ContextDataSets</w:t>
      </w:r>
      <w:proofErr w:type="spellEnd"/>
      <w:r w:rsidRPr="00533C32">
        <w:t>'</w:t>
      </w:r>
    </w:p>
    <w:p w14:paraId="5B89143B" w14:textId="77777777" w:rsidR="007C4061" w:rsidRDefault="007C4061" w:rsidP="00885269">
      <w:pPr>
        <w:pStyle w:val="PL"/>
        <w:rPr>
          <w:lang w:eastAsia="zh-CN"/>
        </w:rPr>
      </w:pPr>
      <w:r w:rsidRPr="00533C32">
        <w:t xml:space="preserve">        default:</w:t>
      </w:r>
    </w:p>
    <w:p w14:paraId="34D9F89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921CA6A" w14:textId="77777777" w:rsidR="007C4061" w:rsidRPr="00533C32" w:rsidRDefault="007C4061" w:rsidP="00885269">
      <w:pPr>
        <w:pStyle w:val="PL"/>
        <w:rPr>
          <w:lang w:eastAsia="zh-CN"/>
        </w:rPr>
      </w:pPr>
    </w:p>
    <w:p w14:paraId="105F0207" w14:textId="77777777" w:rsidR="007C4061" w:rsidRPr="00533C32" w:rsidRDefault="007C4061" w:rsidP="00885269">
      <w:pPr>
        <w:pStyle w:val="PL"/>
      </w:pPr>
      <w:r w:rsidRPr="00533C32">
        <w:t xml:space="preserve">  /subscription-data/group-data/group-identifiers:</w:t>
      </w:r>
    </w:p>
    <w:p w14:paraId="27DD7EE4" w14:textId="77777777" w:rsidR="007C4061" w:rsidRPr="00533C32" w:rsidRDefault="007C4061" w:rsidP="00885269">
      <w:pPr>
        <w:pStyle w:val="PL"/>
      </w:pPr>
      <w:r w:rsidRPr="00533C32">
        <w:t xml:space="preserve">    get:</w:t>
      </w:r>
    </w:p>
    <w:p w14:paraId="7759BB14" w14:textId="77777777" w:rsidR="007C4061" w:rsidRPr="00533C32" w:rsidRDefault="007C4061" w:rsidP="00885269">
      <w:pPr>
        <w:pStyle w:val="PL"/>
      </w:pPr>
      <w:r w:rsidRPr="00533C32">
        <w:t xml:space="preserve">      summary: Mapping of Group Identifiers</w:t>
      </w:r>
    </w:p>
    <w:p w14:paraId="486AEEB1" w14:textId="77777777" w:rsidR="007C4061" w:rsidRPr="00533C32" w:rsidRDefault="007C4061" w:rsidP="00885269">
      <w:pPr>
        <w:pStyle w:val="PL"/>
      </w:pPr>
      <w:r w:rsidRPr="00533C32">
        <w:t xml:space="preserve">      </w:t>
      </w:r>
      <w:proofErr w:type="spellStart"/>
      <w:r w:rsidRPr="00533C32">
        <w:t>operationId</w:t>
      </w:r>
      <w:proofErr w:type="spellEnd"/>
      <w:r w:rsidRPr="00533C32">
        <w:t xml:space="preserve">: </w:t>
      </w:r>
      <w:proofErr w:type="spellStart"/>
      <w:r w:rsidRPr="00533C32">
        <w:t>GetGroupIdentifiers</w:t>
      </w:r>
      <w:proofErr w:type="spellEnd"/>
    </w:p>
    <w:p w14:paraId="4953E307" w14:textId="77777777" w:rsidR="007C4061" w:rsidRPr="00533C32" w:rsidRDefault="007C4061" w:rsidP="00885269">
      <w:pPr>
        <w:pStyle w:val="PL"/>
      </w:pPr>
      <w:r w:rsidRPr="00533C32">
        <w:t xml:space="preserve">      tags:</w:t>
      </w:r>
    </w:p>
    <w:p w14:paraId="32395E82" w14:textId="77777777" w:rsidR="007C4061" w:rsidRPr="00533C32" w:rsidRDefault="007C4061" w:rsidP="00885269">
      <w:pPr>
        <w:pStyle w:val="PL"/>
      </w:pPr>
      <w:r w:rsidRPr="00533C32">
        <w:t xml:space="preserve">        - Group Identifiers</w:t>
      </w:r>
    </w:p>
    <w:p w14:paraId="5DEB6855" w14:textId="77777777" w:rsidR="007C4061" w:rsidRPr="00533C32" w:rsidRDefault="007C4061" w:rsidP="00885269">
      <w:pPr>
        <w:pStyle w:val="PL"/>
      </w:pPr>
      <w:r w:rsidRPr="00533C32">
        <w:t xml:space="preserve">      parameters:</w:t>
      </w:r>
    </w:p>
    <w:p w14:paraId="2B0E6D2E" w14:textId="77777777" w:rsidR="007C4061" w:rsidRPr="00533C32" w:rsidRDefault="007C4061" w:rsidP="00885269">
      <w:pPr>
        <w:pStyle w:val="PL"/>
      </w:pPr>
      <w:r w:rsidRPr="00533C32">
        <w:t xml:space="preserve">        - name: </w:t>
      </w:r>
      <w:proofErr w:type="spellStart"/>
      <w:r w:rsidRPr="00533C32">
        <w:t>ext</w:t>
      </w:r>
      <w:proofErr w:type="spellEnd"/>
      <w:r w:rsidRPr="00533C32">
        <w:t>-group-id</w:t>
      </w:r>
    </w:p>
    <w:p w14:paraId="637F518E" w14:textId="77777777" w:rsidR="007C4061" w:rsidRPr="00533C32" w:rsidRDefault="007C4061" w:rsidP="00885269">
      <w:pPr>
        <w:pStyle w:val="PL"/>
      </w:pPr>
      <w:r w:rsidRPr="00533C32">
        <w:lastRenderedPageBreak/>
        <w:t xml:space="preserve">          in: query</w:t>
      </w:r>
    </w:p>
    <w:p w14:paraId="2668983E" w14:textId="77777777" w:rsidR="007C4061" w:rsidRPr="00533C32" w:rsidRDefault="007C4061" w:rsidP="00885269">
      <w:pPr>
        <w:pStyle w:val="PL"/>
      </w:pPr>
      <w:r w:rsidRPr="00533C32">
        <w:t xml:space="preserve">          description: External Group Identifier</w:t>
      </w:r>
    </w:p>
    <w:p w14:paraId="15A54C55" w14:textId="77777777" w:rsidR="007C4061" w:rsidRPr="00533C32" w:rsidRDefault="007C4061" w:rsidP="00885269">
      <w:pPr>
        <w:pStyle w:val="PL"/>
      </w:pPr>
      <w:r w:rsidRPr="00533C32">
        <w:t xml:space="preserve">          required: false</w:t>
      </w:r>
    </w:p>
    <w:p w14:paraId="016E0923" w14:textId="77777777" w:rsidR="007C4061" w:rsidRPr="00533C32" w:rsidRDefault="007C4061" w:rsidP="00885269">
      <w:pPr>
        <w:pStyle w:val="PL"/>
      </w:pPr>
      <w:r w:rsidRPr="00533C32">
        <w:t xml:space="preserve">          schema:</w:t>
      </w:r>
    </w:p>
    <w:p w14:paraId="7561364A" w14:textId="77777777" w:rsidR="007C4061" w:rsidRPr="00533C32" w:rsidRDefault="007C4061" w:rsidP="00885269">
      <w:pPr>
        <w:pStyle w:val="PL"/>
      </w:pPr>
      <w:r w:rsidRPr="00533C32">
        <w:t xml:space="preserve">            $ref: 'TS29503_Nudm_SDM.yaml#/components/schemas/</w:t>
      </w:r>
      <w:proofErr w:type="spellStart"/>
      <w:r w:rsidRPr="00533C32">
        <w:t>ExtGroupId</w:t>
      </w:r>
      <w:proofErr w:type="spellEnd"/>
      <w:r w:rsidRPr="00533C32">
        <w:t>'</w:t>
      </w:r>
    </w:p>
    <w:p w14:paraId="2D6CA607" w14:textId="77777777" w:rsidR="007C4061" w:rsidRPr="00533C32" w:rsidRDefault="007C4061" w:rsidP="00885269">
      <w:pPr>
        <w:pStyle w:val="PL"/>
      </w:pPr>
      <w:r w:rsidRPr="00533C32">
        <w:t xml:space="preserve">        - name: int-group-id</w:t>
      </w:r>
    </w:p>
    <w:p w14:paraId="3C2A2433" w14:textId="77777777" w:rsidR="007C4061" w:rsidRPr="00533C32" w:rsidRDefault="007C4061" w:rsidP="00885269">
      <w:pPr>
        <w:pStyle w:val="PL"/>
      </w:pPr>
      <w:r w:rsidRPr="00533C32">
        <w:t xml:space="preserve">          in: query</w:t>
      </w:r>
    </w:p>
    <w:p w14:paraId="37BB8135" w14:textId="77777777" w:rsidR="007C4061" w:rsidRPr="00533C32" w:rsidRDefault="007C4061" w:rsidP="00885269">
      <w:pPr>
        <w:pStyle w:val="PL"/>
      </w:pPr>
      <w:r w:rsidRPr="00533C32">
        <w:t xml:space="preserve">          description: Internal Group Identifier</w:t>
      </w:r>
    </w:p>
    <w:p w14:paraId="2F58AF70" w14:textId="77777777" w:rsidR="007C4061" w:rsidRPr="00533C32" w:rsidRDefault="007C4061" w:rsidP="00885269">
      <w:pPr>
        <w:pStyle w:val="PL"/>
      </w:pPr>
      <w:r w:rsidRPr="00533C32">
        <w:t xml:space="preserve">          required: false</w:t>
      </w:r>
    </w:p>
    <w:p w14:paraId="784F25B7" w14:textId="77777777" w:rsidR="007C4061" w:rsidRPr="00533C32" w:rsidRDefault="007C4061" w:rsidP="00885269">
      <w:pPr>
        <w:pStyle w:val="PL"/>
      </w:pPr>
      <w:r w:rsidRPr="00533C32">
        <w:t xml:space="preserve">          schema:</w:t>
      </w:r>
    </w:p>
    <w:p w14:paraId="0F66C902" w14:textId="77777777" w:rsidR="007C4061" w:rsidRDefault="007C4061" w:rsidP="00885269">
      <w:pPr>
        <w:pStyle w:val="PL"/>
        <w:rPr>
          <w:lang w:eastAsia="zh-CN"/>
        </w:rPr>
      </w:pPr>
      <w:r w:rsidRPr="00533C32">
        <w:t xml:space="preserve">            $ref: 'TS29571_CommonData.yaml#/components/schemas/</w:t>
      </w:r>
      <w:proofErr w:type="spellStart"/>
      <w:r w:rsidRPr="00533C32">
        <w:t>GroupId</w:t>
      </w:r>
      <w:proofErr w:type="spellEnd"/>
      <w:r w:rsidRPr="00533C32">
        <w:t>'</w:t>
      </w:r>
    </w:p>
    <w:p w14:paraId="7539F803" w14:textId="77777777" w:rsidR="007C4061" w:rsidRPr="006A7EE2" w:rsidRDefault="007C4061" w:rsidP="00885269">
      <w:pPr>
        <w:pStyle w:val="PL"/>
      </w:pPr>
      <w:r w:rsidRPr="006A7EE2">
        <w:t xml:space="preserve">        - name: </w:t>
      </w:r>
      <w:proofErr w:type="spellStart"/>
      <w:r>
        <w:rPr>
          <w:lang w:eastAsia="zh-CN"/>
        </w:rPr>
        <w:t>ue</w:t>
      </w:r>
      <w:proofErr w:type="spellEnd"/>
      <w:r>
        <w:rPr>
          <w:lang w:eastAsia="zh-CN"/>
        </w:rPr>
        <w:t>-id-</w:t>
      </w:r>
      <w:proofErr w:type="spellStart"/>
      <w:r>
        <w:rPr>
          <w:lang w:eastAsia="zh-CN"/>
        </w:rPr>
        <w:t>ind</w:t>
      </w:r>
      <w:proofErr w:type="spellEnd"/>
    </w:p>
    <w:p w14:paraId="4BEC8453" w14:textId="77777777" w:rsidR="007C4061" w:rsidRPr="006A7EE2" w:rsidRDefault="007C4061" w:rsidP="00885269">
      <w:pPr>
        <w:pStyle w:val="PL"/>
      </w:pPr>
      <w:r w:rsidRPr="006A7EE2">
        <w:t xml:space="preserve">          in: query</w:t>
      </w:r>
    </w:p>
    <w:p w14:paraId="4B9D3A18" w14:textId="77777777" w:rsidR="007C4061" w:rsidRPr="006A7EE2" w:rsidRDefault="007C4061" w:rsidP="00885269">
      <w:pPr>
        <w:pStyle w:val="PL"/>
      </w:pPr>
      <w:r w:rsidRPr="006A7EE2">
        <w:t xml:space="preserve">          description: </w:t>
      </w:r>
      <w:r>
        <w:t xml:space="preserve">Indication whether </w:t>
      </w:r>
      <w:r>
        <w:rPr>
          <w:rFonts w:cs="Arial"/>
          <w:szCs w:val="18"/>
          <w:lang w:eastAsia="zh-CN"/>
        </w:rPr>
        <w:t>UE identifiers are required or not</w:t>
      </w:r>
    </w:p>
    <w:p w14:paraId="69CA91AB" w14:textId="77777777" w:rsidR="007C4061" w:rsidRPr="006A7EE2" w:rsidRDefault="007C4061" w:rsidP="00885269">
      <w:pPr>
        <w:pStyle w:val="PL"/>
      </w:pPr>
      <w:r w:rsidRPr="006A7EE2">
        <w:t xml:space="preserve">          required: false</w:t>
      </w:r>
    </w:p>
    <w:p w14:paraId="1B433CFE" w14:textId="77777777" w:rsidR="007C4061" w:rsidRPr="006A7EE2" w:rsidRDefault="007C4061" w:rsidP="00885269">
      <w:pPr>
        <w:pStyle w:val="PL"/>
      </w:pPr>
      <w:r w:rsidRPr="006A7EE2">
        <w:t xml:space="preserve">          schema:</w:t>
      </w:r>
    </w:p>
    <w:p w14:paraId="7D879704" w14:textId="77777777" w:rsidR="007C4061" w:rsidRDefault="007C4061" w:rsidP="00885269">
      <w:pPr>
        <w:pStyle w:val="PL"/>
      </w:pPr>
      <w:r w:rsidRPr="006A7EE2">
        <w:t xml:space="preserve">            </w:t>
      </w:r>
      <w:r>
        <w:t xml:space="preserve">type: </w:t>
      </w:r>
      <w:proofErr w:type="spellStart"/>
      <w:r>
        <w:t>boolean</w:t>
      </w:r>
      <w:proofErr w:type="spellEnd"/>
    </w:p>
    <w:p w14:paraId="55B95DE0" w14:textId="77777777" w:rsidR="007C4061" w:rsidRPr="00533C32" w:rsidRDefault="007C4061" w:rsidP="00885269">
      <w:pPr>
        <w:pStyle w:val="PL"/>
        <w:rPr>
          <w:lang w:eastAsia="zh-CN"/>
        </w:rPr>
      </w:pPr>
      <w:r>
        <w:rPr>
          <w:rFonts w:hint="eastAsia"/>
          <w:lang w:eastAsia="zh-CN"/>
        </w:rPr>
        <w:t xml:space="preserve"> </w:t>
      </w:r>
      <w:r>
        <w:rPr>
          <w:lang w:eastAsia="zh-CN"/>
        </w:rPr>
        <w:t xml:space="preserve">           </w:t>
      </w:r>
      <w:r w:rsidRPr="006A7EE2">
        <w:t>default: false</w:t>
      </w:r>
    </w:p>
    <w:p w14:paraId="43534A18" w14:textId="77777777" w:rsidR="007C4061" w:rsidRPr="00533C32" w:rsidRDefault="007C4061" w:rsidP="00885269">
      <w:pPr>
        <w:pStyle w:val="PL"/>
      </w:pPr>
      <w:r w:rsidRPr="00533C32">
        <w:t xml:space="preserve">        - name: supported-features</w:t>
      </w:r>
    </w:p>
    <w:p w14:paraId="6D4E4DE3" w14:textId="77777777" w:rsidR="007C4061" w:rsidRPr="00533C32" w:rsidRDefault="007C4061" w:rsidP="00885269">
      <w:pPr>
        <w:pStyle w:val="PL"/>
      </w:pPr>
      <w:r w:rsidRPr="00533C32">
        <w:t xml:space="preserve">          in: query</w:t>
      </w:r>
    </w:p>
    <w:p w14:paraId="700EEF21" w14:textId="77777777" w:rsidR="007C4061" w:rsidRPr="00533C32" w:rsidRDefault="007C4061" w:rsidP="00885269">
      <w:pPr>
        <w:pStyle w:val="PL"/>
      </w:pPr>
      <w:r w:rsidRPr="00533C32">
        <w:t xml:space="preserve">          description: Supported Features</w:t>
      </w:r>
    </w:p>
    <w:p w14:paraId="07F8B3F6" w14:textId="77777777" w:rsidR="007C4061" w:rsidRPr="00533C32" w:rsidRDefault="007C4061" w:rsidP="00885269">
      <w:pPr>
        <w:pStyle w:val="PL"/>
      </w:pPr>
      <w:r w:rsidRPr="00533C32">
        <w:t xml:space="preserve">          schema:</w:t>
      </w:r>
    </w:p>
    <w:p w14:paraId="6B1C984A" w14:textId="77777777" w:rsidR="007C4061" w:rsidRPr="00533C32" w:rsidRDefault="007C4061" w:rsidP="00885269">
      <w:pPr>
        <w:pStyle w:val="PL"/>
      </w:pPr>
      <w:r w:rsidRPr="00533C32">
        <w:t xml:space="preserve">            $ref: 'TS29571_CommonData.yaml#/components/schemas/</w:t>
      </w:r>
      <w:proofErr w:type="spellStart"/>
      <w:r w:rsidRPr="00533C32">
        <w:t>SupportedFeatures</w:t>
      </w:r>
      <w:proofErr w:type="spellEnd"/>
      <w:r w:rsidRPr="00533C32">
        <w:t>'</w:t>
      </w:r>
    </w:p>
    <w:p w14:paraId="430B4A5D" w14:textId="77777777" w:rsidR="007C4061" w:rsidRPr="00533C32" w:rsidRDefault="007C4061" w:rsidP="00885269">
      <w:pPr>
        <w:pStyle w:val="PL"/>
      </w:pPr>
      <w:r w:rsidRPr="00533C32">
        <w:t xml:space="preserve">      responses:</w:t>
      </w:r>
    </w:p>
    <w:p w14:paraId="2330B8D0" w14:textId="77777777" w:rsidR="007C4061" w:rsidRPr="00533C32" w:rsidRDefault="007C4061" w:rsidP="00885269">
      <w:pPr>
        <w:pStyle w:val="PL"/>
      </w:pPr>
      <w:r w:rsidRPr="00533C32">
        <w:t xml:space="preserve">        '200':</w:t>
      </w:r>
    </w:p>
    <w:p w14:paraId="1F2ED40A" w14:textId="77777777" w:rsidR="007C4061" w:rsidRPr="00533C32" w:rsidRDefault="007C4061" w:rsidP="00885269">
      <w:pPr>
        <w:pStyle w:val="PL"/>
      </w:pPr>
      <w:r w:rsidRPr="00533C32">
        <w:t xml:space="preserve">          description: Expected response to a valid request</w:t>
      </w:r>
    </w:p>
    <w:p w14:paraId="62893A41" w14:textId="77777777" w:rsidR="007C4061" w:rsidRPr="00533C32" w:rsidRDefault="007C4061" w:rsidP="00885269">
      <w:pPr>
        <w:pStyle w:val="PL"/>
      </w:pPr>
      <w:r w:rsidRPr="00533C32">
        <w:t xml:space="preserve">          content:</w:t>
      </w:r>
    </w:p>
    <w:p w14:paraId="458CB969"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42B1DD44" w14:textId="77777777" w:rsidR="007C4061" w:rsidRPr="00533C32" w:rsidRDefault="007C4061" w:rsidP="00885269">
      <w:pPr>
        <w:pStyle w:val="PL"/>
      </w:pPr>
      <w:r w:rsidRPr="00533C32">
        <w:t xml:space="preserve">              schema:</w:t>
      </w:r>
    </w:p>
    <w:p w14:paraId="3C8257AA" w14:textId="77777777" w:rsidR="007C4061" w:rsidRDefault="007C4061" w:rsidP="00885269">
      <w:pPr>
        <w:pStyle w:val="PL"/>
        <w:rPr>
          <w:lang w:eastAsia="zh-CN"/>
        </w:rPr>
      </w:pPr>
      <w:r w:rsidRPr="00533C32">
        <w:t xml:space="preserve">                $ref: 'TS29503_Nudm_SDM.yaml#/components/schemas/</w:t>
      </w:r>
      <w:proofErr w:type="spellStart"/>
      <w:r w:rsidRPr="00533C32">
        <w:t>GroupIdentifiers</w:t>
      </w:r>
      <w:proofErr w:type="spellEnd"/>
      <w:r w:rsidRPr="00533C32">
        <w:t>'</w:t>
      </w:r>
    </w:p>
    <w:p w14:paraId="6F69E60D" w14:textId="77777777" w:rsidR="00810BBA" w:rsidRPr="00533C32" w:rsidRDefault="00810BBA" w:rsidP="00885269">
      <w:pPr>
        <w:pStyle w:val="PL"/>
      </w:pPr>
      <w:r w:rsidRPr="00533C32">
        <w:t xml:space="preserve">        default:</w:t>
      </w:r>
    </w:p>
    <w:p w14:paraId="4CAB83FF" w14:textId="77777777" w:rsidR="00810BBA" w:rsidRP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AF3B077" w14:textId="77777777" w:rsidR="007C4061" w:rsidRPr="00533C32" w:rsidRDefault="007C4061" w:rsidP="00885269">
      <w:pPr>
        <w:pStyle w:val="PL"/>
        <w:rPr>
          <w:lang w:eastAsia="zh-CN"/>
        </w:rPr>
      </w:pPr>
    </w:p>
    <w:p w14:paraId="21C5B57A" w14:textId="77777777" w:rsidR="007C4061" w:rsidRPr="00533C32" w:rsidRDefault="007C4061" w:rsidP="00885269">
      <w:pPr>
        <w:pStyle w:val="PL"/>
        <w:rPr>
          <w:lang w:eastAsia="zh-CN"/>
        </w:rPr>
      </w:pPr>
      <w:r w:rsidRPr="00533C32">
        <w:t xml:space="preserve">  /subscription-data/group-data/5g-vn-groups</w:t>
      </w:r>
      <w:r w:rsidRPr="00533C32">
        <w:rPr>
          <w:rFonts w:hint="eastAsia"/>
          <w:lang w:eastAsia="zh-CN"/>
        </w:rPr>
        <w:t>:</w:t>
      </w:r>
    </w:p>
    <w:p w14:paraId="38CFC0B1" w14:textId="77777777" w:rsidR="007C4061" w:rsidRPr="00533C32" w:rsidRDefault="007C4061" w:rsidP="00885269">
      <w:pPr>
        <w:pStyle w:val="PL"/>
      </w:pPr>
      <w:r w:rsidRPr="00533C32">
        <w:t xml:space="preserve">    get:</w:t>
      </w:r>
    </w:p>
    <w:p w14:paraId="1520290F" w14:textId="77777777" w:rsidR="007C4061" w:rsidRPr="00533C32" w:rsidRDefault="007C4061" w:rsidP="00885269">
      <w:pPr>
        <w:pStyle w:val="PL"/>
      </w:pPr>
      <w:r w:rsidRPr="00533C32">
        <w:t xml:space="preserve">      summary: Retrieves the data of a 5G VN Group</w:t>
      </w:r>
    </w:p>
    <w:p w14:paraId="0DD3E75D" w14:textId="77777777" w:rsidR="007C4061" w:rsidRPr="00533C32" w:rsidRDefault="007C4061" w:rsidP="00885269">
      <w:pPr>
        <w:pStyle w:val="PL"/>
      </w:pPr>
      <w:r w:rsidRPr="00533C32">
        <w:t xml:space="preserve">      </w:t>
      </w:r>
      <w:proofErr w:type="spellStart"/>
      <w:r w:rsidRPr="00533C32">
        <w:t>operationId</w:t>
      </w:r>
      <w:proofErr w:type="spellEnd"/>
      <w:r w:rsidRPr="00533C32">
        <w:t>: Query5GVnGroup</w:t>
      </w:r>
    </w:p>
    <w:p w14:paraId="155F9622" w14:textId="77777777" w:rsidR="007C4061" w:rsidRPr="00533C32" w:rsidRDefault="007C4061" w:rsidP="00885269">
      <w:pPr>
        <w:pStyle w:val="PL"/>
      </w:pPr>
      <w:r w:rsidRPr="00533C32">
        <w:t xml:space="preserve">      tags:</w:t>
      </w:r>
    </w:p>
    <w:p w14:paraId="0F0F4470" w14:textId="77777777" w:rsidR="007C4061" w:rsidRPr="00533C32" w:rsidRDefault="007C4061" w:rsidP="00885269">
      <w:pPr>
        <w:pStyle w:val="PL"/>
      </w:pPr>
      <w:r w:rsidRPr="00533C32">
        <w:t xml:space="preserve">        - 5G-VN-Groups (Store)</w:t>
      </w:r>
    </w:p>
    <w:p w14:paraId="57C124FF" w14:textId="77777777" w:rsidR="007C4061" w:rsidRPr="00533C32" w:rsidRDefault="007C4061" w:rsidP="00885269">
      <w:pPr>
        <w:pStyle w:val="PL"/>
      </w:pPr>
      <w:r w:rsidRPr="00533C32">
        <w:t xml:space="preserve">      parameters:</w:t>
      </w:r>
    </w:p>
    <w:p w14:paraId="27B54033" w14:textId="77777777" w:rsidR="007C4061" w:rsidRPr="00533C32" w:rsidRDefault="007C4061" w:rsidP="00885269">
      <w:pPr>
        <w:pStyle w:val="PL"/>
      </w:pPr>
      <w:r w:rsidRPr="00533C32">
        <w:t xml:space="preserve">        - name: </w:t>
      </w:r>
      <w:proofErr w:type="spellStart"/>
      <w:r w:rsidRPr="00533C32">
        <w:t>gpsis</w:t>
      </w:r>
      <w:proofErr w:type="spellEnd"/>
    </w:p>
    <w:p w14:paraId="6F6CBE24" w14:textId="77777777" w:rsidR="007C4061" w:rsidRPr="00533C32" w:rsidRDefault="007C4061" w:rsidP="00885269">
      <w:pPr>
        <w:pStyle w:val="PL"/>
      </w:pPr>
      <w:r w:rsidRPr="00533C32">
        <w:t xml:space="preserve">          in: query</w:t>
      </w:r>
    </w:p>
    <w:p w14:paraId="39C74E35" w14:textId="77777777" w:rsidR="007C4061" w:rsidRPr="00533C32" w:rsidRDefault="007C4061" w:rsidP="00885269">
      <w:pPr>
        <w:pStyle w:val="PL"/>
      </w:pPr>
      <w:r w:rsidRPr="00533C32">
        <w:t xml:space="preserve">          description: List of GPSIs</w:t>
      </w:r>
    </w:p>
    <w:p w14:paraId="2E102D15" w14:textId="77777777" w:rsidR="007C4061" w:rsidRPr="00533C32" w:rsidRDefault="007C4061" w:rsidP="00885269">
      <w:pPr>
        <w:pStyle w:val="PL"/>
      </w:pPr>
      <w:r w:rsidRPr="00533C32">
        <w:t xml:space="preserve">          schema:</w:t>
      </w:r>
    </w:p>
    <w:p w14:paraId="3D9E52B3" w14:textId="77777777" w:rsidR="007C4061" w:rsidRPr="00533C32" w:rsidRDefault="007C4061" w:rsidP="00885269">
      <w:pPr>
        <w:pStyle w:val="PL"/>
      </w:pPr>
      <w:r w:rsidRPr="00533C32">
        <w:t xml:space="preserve">            type: array</w:t>
      </w:r>
    </w:p>
    <w:p w14:paraId="7DD76F38" w14:textId="77777777" w:rsidR="007C4061" w:rsidRPr="00533C32" w:rsidRDefault="007C4061" w:rsidP="00885269">
      <w:pPr>
        <w:pStyle w:val="PL"/>
      </w:pPr>
      <w:r w:rsidRPr="00533C32">
        <w:t xml:space="preserve">            items:</w:t>
      </w:r>
    </w:p>
    <w:p w14:paraId="4CD2C183" w14:textId="77777777" w:rsidR="007C4061" w:rsidRPr="00533C32" w:rsidRDefault="007C4061" w:rsidP="00885269">
      <w:pPr>
        <w:pStyle w:val="PL"/>
      </w:pPr>
      <w:r w:rsidRPr="00533C32">
        <w:t xml:space="preserve">              $ref: 'TS29571_CommonData.yaml#/components/schemas/</w:t>
      </w:r>
      <w:proofErr w:type="spellStart"/>
      <w:r w:rsidRPr="00533C32">
        <w:t>Gpsi</w:t>
      </w:r>
      <w:proofErr w:type="spellEnd"/>
      <w:r w:rsidRPr="00533C32">
        <w:t>'</w:t>
      </w:r>
    </w:p>
    <w:p w14:paraId="4C569655" w14:textId="77777777" w:rsidR="007C4061" w:rsidRPr="00533C32" w:rsidRDefault="007C4061" w:rsidP="00885269">
      <w:pPr>
        <w:pStyle w:val="PL"/>
        <w:rPr>
          <w:lang w:eastAsia="zh-CN"/>
        </w:rPr>
      </w:pPr>
      <w:r w:rsidRPr="00533C32">
        <w:rPr>
          <w:lang w:eastAsia="zh-CN"/>
        </w:rPr>
        <w:t xml:space="preserve">          style: form</w:t>
      </w:r>
    </w:p>
    <w:p w14:paraId="30D20941" w14:textId="77777777" w:rsidR="007C4061" w:rsidRPr="00533C32" w:rsidRDefault="007C4061" w:rsidP="00885269">
      <w:pPr>
        <w:pStyle w:val="PL"/>
        <w:rPr>
          <w:lang w:eastAsia="zh-CN"/>
        </w:rPr>
      </w:pPr>
      <w:r w:rsidRPr="00533C32">
        <w:rPr>
          <w:lang w:eastAsia="zh-CN"/>
        </w:rPr>
        <w:t xml:space="preserve">          explode: false</w:t>
      </w:r>
    </w:p>
    <w:p w14:paraId="04B9DC4E" w14:textId="77777777" w:rsidR="007C4061" w:rsidRPr="00533C32" w:rsidRDefault="007C4061" w:rsidP="00885269">
      <w:pPr>
        <w:pStyle w:val="PL"/>
      </w:pPr>
      <w:r w:rsidRPr="00533C32">
        <w:t xml:space="preserve">      responses:</w:t>
      </w:r>
    </w:p>
    <w:p w14:paraId="69456012" w14:textId="77777777" w:rsidR="007C4061" w:rsidRPr="00533C32" w:rsidRDefault="007C4061" w:rsidP="00885269">
      <w:pPr>
        <w:pStyle w:val="PL"/>
      </w:pPr>
      <w:r w:rsidRPr="00533C32">
        <w:t xml:space="preserve">        '200':</w:t>
      </w:r>
    </w:p>
    <w:p w14:paraId="2583742C" w14:textId="77777777" w:rsidR="007C4061" w:rsidRPr="00533C32" w:rsidRDefault="007C4061" w:rsidP="00885269">
      <w:pPr>
        <w:pStyle w:val="PL"/>
      </w:pPr>
      <w:r w:rsidRPr="00533C32">
        <w:t xml:space="preserve">          description: Expected response to a valid request</w:t>
      </w:r>
    </w:p>
    <w:p w14:paraId="3F0C8976" w14:textId="77777777" w:rsidR="007C4061" w:rsidRPr="00533C32" w:rsidRDefault="007C4061" w:rsidP="00885269">
      <w:pPr>
        <w:pStyle w:val="PL"/>
      </w:pPr>
      <w:r w:rsidRPr="00533C32">
        <w:t xml:space="preserve">          content:</w:t>
      </w:r>
    </w:p>
    <w:p w14:paraId="5F0246A9"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755DB694" w14:textId="77777777" w:rsidR="007C4061" w:rsidRPr="00533C32" w:rsidRDefault="007C4061" w:rsidP="00885269">
      <w:pPr>
        <w:pStyle w:val="PL"/>
      </w:pPr>
      <w:r w:rsidRPr="00533C32">
        <w:t xml:space="preserve">              schema:</w:t>
      </w:r>
    </w:p>
    <w:p w14:paraId="27324F44" w14:textId="77777777" w:rsidR="007C4061" w:rsidRPr="00533C32" w:rsidRDefault="007C4061" w:rsidP="00885269">
      <w:pPr>
        <w:pStyle w:val="PL"/>
      </w:pPr>
      <w:r w:rsidRPr="00533C32">
        <w:t xml:space="preserve">               type: object</w:t>
      </w:r>
    </w:p>
    <w:p w14:paraId="5017B526" w14:textId="77777777" w:rsidR="007C4061" w:rsidRPr="00533C32" w:rsidRDefault="007C4061" w:rsidP="00885269">
      <w:pPr>
        <w:pStyle w:val="PL"/>
      </w:pPr>
      <w:r w:rsidRPr="00533C32">
        <w:t xml:space="preserve">               description: A map(list of key-value pairs) where </w:t>
      </w:r>
      <w:proofErr w:type="spellStart"/>
      <w:r w:rsidRPr="00533C32">
        <w:t>ExtGroupId</w:t>
      </w:r>
      <w:proofErr w:type="spellEnd"/>
      <w:r w:rsidRPr="00533C32">
        <w:t xml:space="preserve"> serves as key</w:t>
      </w:r>
    </w:p>
    <w:p w14:paraId="388D5DA7" w14:textId="77777777" w:rsidR="007C4061" w:rsidRPr="00533C32" w:rsidRDefault="007C4061" w:rsidP="00885269">
      <w:pPr>
        <w:pStyle w:val="PL"/>
      </w:pPr>
      <w:r w:rsidRPr="00533C32">
        <w:t xml:space="preserve">               </w:t>
      </w:r>
      <w:proofErr w:type="spellStart"/>
      <w:r w:rsidRPr="00533C32">
        <w:t>additionalProperties</w:t>
      </w:r>
      <w:proofErr w:type="spellEnd"/>
      <w:r w:rsidRPr="00533C32">
        <w:t>:</w:t>
      </w:r>
    </w:p>
    <w:p w14:paraId="224EAA42" w14:textId="77777777" w:rsidR="007C4061" w:rsidRPr="00533C32" w:rsidRDefault="007C4061" w:rsidP="00885269">
      <w:pPr>
        <w:pStyle w:val="PL"/>
      </w:pPr>
      <w:r w:rsidRPr="00533C32">
        <w:t xml:space="preserve">                 $ref: 'TS29503_Nudm_PP.yaml#/components/schemas/5GVnGroupConfiguration'</w:t>
      </w:r>
    </w:p>
    <w:p w14:paraId="3EE6709B" w14:textId="77777777" w:rsidR="007C4061" w:rsidRDefault="007C4061" w:rsidP="00885269">
      <w:pPr>
        <w:pStyle w:val="PL"/>
        <w:rPr>
          <w:lang w:eastAsia="zh-CN"/>
        </w:rPr>
      </w:pPr>
      <w:r w:rsidRPr="00533C32">
        <w:t xml:space="preserve">        default:</w:t>
      </w:r>
    </w:p>
    <w:p w14:paraId="297AC0D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5453D2A" w14:textId="77777777" w:rsidR="007C4061" w:rsidRPr="00533C32" w:rsidRDefault="007C4061" w:rsidP="00885269">
      <w:pPr>
        <w:pStyle w:val="PL"/>
      </w:pPr>
    </w:p>
    <w:p w14:paraId="2C486986" w14:textId="77777777" w:rsidR="007C4061" w:rsidRPr="00533C32" w:rsidRDefault="007C4061" w:rsidP="00885269">
      <w:pPr>
        <w:pStyle w:val="PL"/>
      </w:pPr>
      <w:r w:rsidRPr="00533C32">
        <w:t xml:space="preserve">  /subscription-data/group-data/5g-vn-groups/{</w:t>
      </w:r>
      <w:proofErr w:type="spellStart"/>
      <w:r w:rsidRPr="00533C32">
        <w:t>externalGroupId</w:t>
      </w:r>
      <w:proofErr w:type="spellEnd"/>
      <w:r w:rsidRPr="00533C32">
        <w:t>}:</w:t>
      </w:r>
    </w:p>
    <w:p w14:paraId="7104F76B" w14:textId="77777777" w:rsidR="007C4061" w:rsidRPr="00533C32" w:rsidRDefault="007C4061" w:rsidP="00885269">
      <w:pPr>
        <w:pStyle w:val="PL"/>
      </w:pPr>
      <w:r w:rsidRPr="00533C32">
        <w:t xml:space="preserve">    put:</w:t>
      </w:r>
    </w:p>
    <w:p w14:paraId="6694B77C" w14:textId="77777777" w:rsidR="007C4061" w:rsidRPr="00533C32" w:rsidRDefault="007C4061" w:rsidP="00885269">
      <w:pPr>
        <w:pStyle w:val="PL"/>
      </w:pPr>
      <w:r w:rsidRPr="00533C32">
        <w:t xml:space="preserve">      summary: Create an individual 5G VN </w:t>
      </w:r>
      <w:proofErr w:type="spellStart"/>
      <w:r w:rsidRPr="00533C32">
        <w:t>Grouop</w:t>
      </w:r>
      <w:proofErr w:type="spellEnd"/>
    </w:p>
    <w:p w14:paraId="724FF460" w14:textId="77777777" w:rsidR="007C4061" w:rsidRPr="00533C32" w:rsidRDefault="007C4061" w:rsidP="00885269">
      <w:pPr>
        <w:pStyle w:val="PL"/>
      </w:pPr>
      <w:r w:rsidRPr="00533C32">
        <w:t xml:space="preserve">      </w:t>
      </w:r>
      <w:proofErr w:type="spellStart"/>
      <w:r w:rsidRPr="00533C32">
        <w:t>operationId</w:t>
      </w:r>
      <w:proofErr w:type="spellEnd"/>
      <w:r w:rsidRPr="00533C32">
        <w:t>: Create5GVnGroup</w:t>
      </w:r>
    </w:p>
    <w:p w14:paraId="005EE909" w14:textId="77777777" w:rsidR="007C4061" w:rsidRPr="00533C32" w:rsidRDefault="007C4061" w:rsidP="00885269">
      <w:pPr>
        <w:pStyle w:val="PL"/>
      </w:pPr>
      <w:r w:rsidRPr="00533C32">
        <w:t xml:space="preserve">      tags:</w:t>
      </w:r>
    </w:p>
    <w:p w14:paraId="541EAFF2" w14:textId="77777777" w:rsidR="007C4061" w:rsidRPr="00533C32" w:rsidRDefault="007C4061" w:rsidP="00885269">
      <w:pPr>
        <w:pStyle w:val="PL"/>
      </w:pPr>
      <w:r w:rsidRPr="00533C32">
        <w:t xml:space="preserve">        - 5GVnGroupConfiguration (Document)</w:t>
      </w:r>
    </w:p>
    <w:p w14:paraId="3850C12A" w14:textId="77777777" w:rsidR="007C4061" w:rsidRPr="00533C32" w:rsidRDefault="007C4061" w:rsidP="00885269">
      <w:pPr>
        <w:pStyle w:val="PL"/>
      </w:pPr>
      <w:r w:rsidRPr="00533C32">
        <w:t xml:space="preserve">      parameters:</w:t>
      </w:r>
    </w:p>
    <w:p w14:paraId="0D0F3FDA" w14:textId="77777777" w:rsidR="007C4061" w:rsidRPr="00533C32" w:rsidRDefault="007C4061" w:rsidP="00885269">
      <w:pPr>
        <w:pStyle w:val="PL"/>
      </w:pPr>
      <w:r w:rsidRPr="00533C32">
        <w:t xml:space="preserve">        - name: </w:t>
      </w:r>
      <w:proofErr w:type="spellStart"/>
      <w:r w:rsidRPr="00533C32">
        <w:t>externalGroupId</w:t>
      </w:r>
      <w:proofErr w:type="spellEnd"/>
    </w:p>
    <w:p w14:paraId="1D114EA3" w14:textId="77777777" w:rsidR="007C4061" w:rsidRPr="00533C32" w:rsidRDefault="007C4061" w:rsidP="00885269">
      <w:pPr>
        <w:pStyle w:val="PL"/>
      </w:pPr>
      <w:r w:rsidRPr="00533C32">
        <w:t xml:space="preserve">          in: path</w:t>
      </w:r>
    </w:p>
    <w:p w14:paraId="3C027EC9" w14:textId="77777777" w:rsidR="007C4061" w:rsidRPr="00533C32" w:rsidRDefault="007C4061" w:rsidP="00885269">
      <w:pPr>
        <w:pStyle w:val="PL"/>
      </w:pPr>
      <w:r w:rsidRPr="00533C32">
        <w:t xml:space="preserve">          required: true</w:t>
      </w:r>
    </w:p>
    <w:p w14:paraId="46C6A801" w14:textId="77777777" w:rsidR="007C4061" w:rsidRPr="00533C32" w:rsidRDefault="007C4061" w:rsidP="00885269">
      <w:pPr>
        <w:pStyle w:val="PL"/>
      </w:pPr>
      <w:r w:rsidRPr="00533C32">
        <w:t xml:space="preserve">          schema:</w:t>
      </w:r>
    </w:p>
    <w:p w14:paraId="4E28170A" w14:textId="77777777" w:rsidR="007C4061" w:rsidRPr="00533C32" w:rsidRDefault="007C4061" w:rsidP="00885269">
      <w:pPr>
        <w:pStyle w:val="PL"/>
      </w:pPr>
      <w:r w:rsidRPr="00533C32">
        <w:t xml:space="preserve">            $ref: 'TS29503_Nudm_SDM.yaml#/components/schemas/</w:t>
      </w:r>
      <w:proofErr w:type="spellStart"/>
      <w:r w:rsidRPr="00533C32">
        <w:t>ExtGroupId</w:t>
      </w:r>
      <w:proofErr w:type="spellEnd"/>
      <w:r w:rsidRPr="00533C32">
        <w:t>'</w:t>
      </w:r>
    </w:p>
    <w:p w14:paraId="7308AAF4" w14:textId="77777777" w:rsidR="007C4061" w:rsidRPr="00533C32" w:rsidRDefault="007C4061" w:rsidP="00885269">
      <w:pPr>
        <w:pStyle w:val="PL"/>
      </w:pPr>
      <w:r w:rsidRPr="00533C32">
        <w:lastRenderedPageBreak/>
        <w:t xml:space="preserve">      </w:t>
      </w:r>
      <w:proofErr w:type="spellStart"/>
      <w:r w:rsidRPr="00533C32">
        <w:t>requestBody</w:t>
      </w:r>
      <w:proofErr w:type="spellEnd"/>
      <w:r w:rsidRPr="00533C32">
        <w:t>:</w:t>
      </w:r>
    </w:p>
    <w:p w14:paraId="2E93480E" w14:textId="77777777" w:rsidR="007C4061" w:rsidRPr="00533C32" w:rsidRDefault="007C4061" w:rsidP="00885269">
      <w:pPr>
        <w:pStyle w:val="PL"/>
      </w:pPr>
      <w:r w:rsidRPr="00533C32">
        <w:t xml:space="preserve">        content:</w:t>
      </w:r>
    </w:p>
    <w:p w14:paraId="63400CD6"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2B396016" w14:textId="77777777" w:rsidR="007C4061" w:rsidRPr="00533C32" w:rsidRDefault="007C4061" w:rsidP="00885269">
      <w:pPr>
        <w:pStyle w:val="PL"/>
      </w:pPr>
      <w:r w:rsidRPr="00533C32">
        <w:t xml:space="preserve">            schema:</w:t>
      </w:r>
    </w:p>
    <w:p w14:paraId="5327E683" w14:textId="77777777" w:rsidR="007C4061" w:rsidRPr="00533C32" w:rsidRDefault="007C4061" w:rsidP="00885269">
      <w:pPr>
        <w:pStyle w:val="PL"/>
      </w:pPr>
      <w:r w:rsidRPr="00533C32">
        <w:t xml:space="preserve">              $ref: 'TS29503_Nudm_PP.yaml#/components/schemas/5GVnGroupConfiguration'</w:t>
      </w:r>
    </w:p>
    <w:p w14:paraId="3CC3041C" w14:textId="77777777" w:rsidR="007C4061" w:rsidRPr="00533C32" w:rsidRDefault="007C4061" w:rsidP="00885269">
      <w:pPr>
        <w:pStyle w:val="PL"/>
      </w:pPr>
      <w:r w:rsidRPr="00533C32">
        <w:t xml:space="preserve">        required: true</w:t>
      </w:r>
    </w:p>
    <w:p w14:paraId="20817BD1" w14:textId="77777777" w:rsidR="007C4061" w:rsidRPr="00533C32" w:rsidRDefault="007C4061" w:rsidP="00885269">
      <w:pPr>
        <w:pStyle w:val="PL"/>
      </w:pPr>
      <w:r w:rsidRPr="00533C32">
        <w:t xml:space="preserve">      responses:</w:t>
      </w:r>
    </w:p>
    <w:p w14:paraId="2277CC02" w14:textId="77777777" w:rsidR="007C4061" w:rsidRPr="00533C32" w:rsidRDefault="007C4061" w:rsidP="00885269">
      <w:pPr>
        <w:pStyle w:val="PL"/>
      </w:pPr>
      <w:r w:rsidRPr="00533C32">
        <w:t xml:space="preserve">        '201':</w:t>
      </w:r>
    </w:p>
    <w:p w14:paraId="68DA1C5A" w14:textId="77777777" w:rsidR="007C4061" w:rsidRPr="00533C32" w:rsidRDefault="007C4061" w:rsidP="00885269">
      <w:pPr>
        <w:pStyle w:val="PL"/>
      </w:pPr>
      <w:r w:rsidRPr="00533C32">
        <w:t xml:space="preserve">          description: Expected response to a valid request</w:t>
      </w:r>
    </w:p>
    <w:p w14:paraId="127E884F" w14:textId="77777777" w:rsidR="007C4061" w:rsidRPr="00533C32" w:rsidRDefault="007C4061" w:rsidP="00885269">
      <w:pPr>
        <w:pStyle w:val="PL"/>
      </w:pPr>
      <w:r w:rsidRPr="00533C32">
        <w:t xml:space="preserve">          content:</w:t>
      </w:r>
    </w:p>
    <w:p w14:paraId="1B3FE97C"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7DED0905" w14:textId="77777777" w:rsidR="007C4061" w:rsidRPr="00533C32" w:rsidRDefault="007C4061" w:rsidP="00885269">
      <w:pPr>
        <w:pStyle w:val="PL"/>
      </w:pPr>
      <w:r w:rsidRPr="00533C32">
        <w:t xml:space="preserve">              schema:</w:t>
      </w:r>
    </w:p>
    <w:p w14:paraId="097FEFE5" w14:textId="77777777" w:rsidR="007C4061" w:rsidRPr="00533C32" w:rsidRDefault="007C4061" w:rsidP="00885269">
      <w:pPr>
        <w:pStyle w:val="PL"/>
      </w:pPr>
      <w:r w:rsidRPr="00533C32">
        <w:t xml:space="preserve">                $ref: 'TS29503_Nudm_PP.yaml#/components/schemas/5GVnGroupConfiguration'</w:t>
      </w:r>
    </w:p>
    <w:p w14:paraId="0C22C709" w14:textId="77777777" w:rsidR="007C4061" w:rsidRPr="00533C32" w:rsidRDefault="007C4061" w:rsidP="00885269">
      <w:pPr>
        <w:pStyle w:val="PL"/>
      </w:pPr>
      <w:r w:rsidRPr="00533C32">
        <w:t xml:space="preserve">        '403':</w:t>
      </w:r>
    </w:p>
    <w:p w14:paraId="2D3A6981" w14:textId="77777777" w:rsidR="007C4061" w:rsidRPr="00533C32" w:rsidRDefault="007C4061" w:rsidP="00885269">
      <w:pPr>
        <w:pStyle w:val="PL"/>
      </w:pPr>
      <w:r w:rsidRPr="00533C32">
        <w:t xml:space="preserve">          $ref: 'TS29571_CommonData.yaml#/components/responses/403'</w:t>
      </w:r>
    </w:p>
    <w:p w14:paraId="34EE4D69" w14:textId="77777777" w:rsidR="007C4061" w:rsidRDefault="007C4061" w:rsidP="00885269">
      <w:pPr>
        <w:pStyle w:val="PL"/>
        <w:rPr>
          <w:lang w:eastAsia="zh-CN"/>
        </w:rPr>
      </w:pPr>
      <w:r w:rsidRPr="00533C32">
        <w:t xml:space="preserve">        default:</w:t>
      </w:r>
    </w:p>
    <w:p w14:paraId="351C7CE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0F16A63" w14:textId="77777777" w:rsidR="00810BBA" w:rsidRDefault="00810BBA" w:rsidP="00885269">
      <w:pPr>
        <w:pStyle w:val="PL"/>
        <w:rPr>
          <w:lang w:eastAsia="zh-CN"/>
        </w:rPr>
      </w:pPr>
    </w:p>
    <w:p w14:paraId="688B2D15" w14:textId="77777777" w:rsidR="007C4061" w:rsidRPr="00533C32" w:rsidRDefault="007C4061" w:rsidP="00885269">
      <w:pPr>
        <w:pStyle w:val="PL"/>
      </w:pPr>
      <w:r w:rsidRPr="00533C32">
        <w:t xml:space="preserve">    delete:</w:t>
      </w:r>
    </w:p>
    <w:p w14:paraId="3E4D65A8" w14:textId="77777777" w:rsidR="007C4061" w:rsidRPr="00533C32" w:rsidRDefault="007C4061" w:rsidP="00885269">
      <w:pPr>
        <w:pStyle w:val="PL"/>
      </w:pPr>
      <w:r w:rsidRPr="00533C32">
        <w:t xml:space="preserve">      summary: Deletes the 5GVnGroup</w:t>
      </w:r>
    </w:p>
    <w:p w14:paraId="3A41AE81" w14:textId="77777777" w:rsidR="007C4061" w:rsidRPr="00533C32" w:rsidRDefault="007C4061" w:rsidP="00885269">
      <w:pPr>
        <w:pStyle w:val="PL"/>
      </w:pPr>
      <w:r w:rsidRPr="00533C32">
        <w:t xml:space="preserve">      </w:t>
      </w:r>
      <w:proofErr w:type="spellStart"/>
      <w:r w:rsidRPr="00533C32">
        <w:t>operationId</w:t>
      </w:r>
      <w:proofErr w:type="spellEnd"/>
      <w:r w:rsidRPr="00533C32">
        <w:t>: Delete5GVnGroup</w:t>
      </w:r>
    </w:p>
    <w:p w14:paraId="04D067DA" w14:textId="77777777" w:rsidR="007C4061" w:rsidRPr="00533C32" w:rsidRDefault="007C4061" w:rsidP="00885269">
      <w:pPr>
        <w:pStyle w:val="PL"/>
      </w:pPr>
      <w:r w:rsidRPr="00533C32">
        <w:t xml:space="preserve">      tags:</w:t>
      </w:r>
    </w:p>
    <w:p w14:paraId="4A2CD9A1" w14:textId="77777777" w:rsidR="007C4061" w:rsidRPr="00533C32" w:rsidRDefault="007C4061" w:rsidP="00885269">
      <w:pPr>
        <w:pStyle w:val="PL"/>
      </w:pPr>
      <w:r w:rsidRPr="00533C32">
        <w:t xml:space="preserve">        - Delete 5GVnGroup</w:t>
      </w:r>
    </w:p>
    <w:p w14:paraId="35A5E19C" w14:textId="77777777" w:rsidR="007C4061" w:rsidRPr="00533C32" w:rsidRDefault="007C4061" w:rsidP="00885269">
      <w:pPr>
        <w:pStyle w:val="PL"/>
      </w:pPr>
      <w:r w:rsidRPr="00533C32">
        <w:t xml:space="preserve">      parameters:</w:t>
      </w:r>
    </w:p>
    <w:p w14:paraId="37CCFBA2" w14:textId="77777777" w:rsidR="007C4061" w:rsidRPr="00533C32" w:rsidRDefault="007C4061" w:rsidP="00885269">
      <w:pPr>
        <w:pStyle w:val="PL"/>
      </w:pPr>
      <w:r w:rsidRPr="00533C32">
        <w:t xml:space="preserve">        - name: </w:t>
      </w:r>
      <w:proofErr w:type="spellStart"/>
      <w:r w:rsidRPr="00533C32">
        <w:t>externalGroupId</w:t>
      </w:r>
      <w:proofErr w:type="spellEnd"/>
    </w:p>
    <w:p w14:paraId="4DDE4726" w14:textId="77777777" w:rsidR="007C4061" w:rsidRPr="00533C32" w:rsidRDefault="007C4061" w:rsidP="00885269">
      <w:pPr>
        <w:pStyle w:val="PL"/>
      </w:pPr>
      <w:r w:rsidRPr="00533C32">
        <w:t xml:space="preserve">          in: path</w:t>
      </w:r>
    </w:p>
    <w:p w14:paraId="635C59B7" w14:textId="77777777" w:rsidR="007C4061" w:rsidRPr="00533C32" w:rsidRDefault="007C4061" w:rsidP="00885269">
      <w:pPr>
        <w:pStyle w:val="PL"/>
      </w:pPr>
      <w:r w:rsidRPr="00533C32">
        <w:t xml:space="preserve">          required: true</w:t>
      </w:r>
    </w:p>
    <w:p w14:paraId="68EAA44F" w14:textId="77777777" w:rsidR="007C4061" w:rsidRPr="00533C32" w:rsidRDefault="007C4061" w:rsidP="00885269">
      <w:pPr>
        <w:pStyle w:val="PL"/>
      </w:pPr>
      <w:r w:rsidRPr="00533C32">
        <w:t xml:space="preserve">          schema:</w:t>
      </w:r>
    </w:p>
    <w:p w14:paraId="0CAE5AF2" w14:textId="77777777" w:rsidR="007C4061" w:rsidRPr="00533C32" w:rsidRDefault="007C4061" w:rsidP="00885269">
      <w:pPr>
        <w:pStyle w:val="PL"/>
      </w:pPr>
      <w:r w:rsidRPr="00533C32">
        <w:t xml:space="preserve">            $ref: 'TS29503_Nudm_SDM.yaml#/components/schemas/</w:t>
      </w:r>
      <w:proofErr w:type="spellStart"/>
      <w:r w:rsidRPr="00533C32">
        <w:t>ExtGroupId</w:t>
      </w:r>
      <w:proofErr w:type="spellEnd"/>
      <w:r w:rsidRPr="00533C32">
        <w:t>'</w:t>
      </w:r>
    </w:p>
    <w:p w14:paraId="17E3AD24" w14:textId="77777777" w:rsidR="007C4061" w:rsidRPr="00533C32" w:rsidRDefault="007C4061" w:rsidP="00885269">
      <w:pPr>
        <w:pStyle w:val="PL"/>
      </w:pPr>
      <w:r w:rsidRPr="00533C32">
        <w:t xml:space="preserve">      responses:</w:t>
      </w:r>
    </w:p>
    <w:p w14:paraId="1475EC89" w14:textId="77777777" w:rsidR="007C4061" w:rsidRPr="00533C32" w:rsidRDefault="007C4061" w:rsidP="00885269">
      <w:pPr>
        <w:pStyle w:val="PL"/>
      </w:pPr>
      <w:r w:rsidRPr="00533C32">
        <w:t xml:space="preserve">        '204':</w:t>
      </w:r>
    </w:p>
    <w:p w14:paraId="0B000EED" w14:textId="77777777" w:rsidR="007C4061" w:rsidRDefault="007C4061" w:rsidP="00885269">
      <w:pPr>
        <w:pStyle w:val="PL"/>
        <w:rPr>
          <w:lang w:eastAsia="zh-CN"/>
        </w:rPr>
      </w:pPr>
      <w:r w:rsidRPr="00533C32">
        <w:t xml:space="preserve">          description: Expected response to a successful group removal</w:t>
      </w:r>
    </w:p>
    <w:p w14:paraId="1C4954B2" w14:textId="77777777" w:rsidR="00810BBA" w:rsidRPr="00533C32" w:rsidRDefault="00810BBA" w:rsidP="00885269">
      <w:pPr>
        <w:pStyle w:val="PL"/>
      </w:pPr>
      <w:r w:rsidRPr="00533C32">
        <w:t xml:space="preserve">        default:</w:t>
      </w:r>
    </w:p>
    <w:p w14:paraId="4442E5CA" w14:textId="77777777" w:rsidR="00810BBA" w:rsidRPr="002E5CBA" w:rsidRDefault="00810BBA" w:rsidP="00885269">
      <w:pPr>
        <w:pStyle w:val="PL"/>
      </w:pPr>
      <w:r w:rsidRPr="002E5CBA">
        <w:t xml:space="preserve">          </w:t>
      </w:r>
      <w:r w:rsidRPr="001F14B1">
        <w:t>$ref: 'TS29571_CommonDat</w:t>
      </w:r>
      <w:r>
        <w:t>a.yaml#/components/responses/default</w:t>
      </w:r>
      <w:r w:rsidRPr="001F14B1">
        <w:t>'</w:t>
      </w:r>
    </w:p>
    <w:p w14:paraId="557647E7" w14:textId="77777777" w:rsidR="00810BBA" w:rsidRPr="00810BBA" w:rsidRDefault="00810BBA" w:rsidP="00885269">
      <w:pPr>
        <w:pStyle w:val="PL"/>
        <w:rPr>
          <w:lang w:eastAsia="zh-CN"/>
        </w:rPr>
      </w:pPr>
    </w:p>
    <w:p w14:paraId="35B15ABC" w14:textId="77777777" w:rsidR="007C4061" w:rsidRPr="00533C32" w:rsidRDefault="007C4061" w:rsidP="00885269">
      <w:pPr>
        <w:pStyle w:val="PL"/>
      </w:pPr>
      <w:r w:rsidRPr="00533C32">
        <w:t xml:space="preserve">    patch:</w:t>
      </w:r>
    </w:p>
    <w:p w14:paraId="6FF2B4C3" w14:textId="77777777" w:rsidR="007C4061" w:rsidRPr="00533C32" w:rsidRDefault="007C4061" w:rsidP="00885269">
      <w:pPr>
        <w:pStyle w:val="PL"/>
        <w:rPr>
          <w:lang w:eastAsia="zh-CN"/>
        </w:rPr>
      </w:pPr>
      <w:r w:rsidRPr="00533C32">
        <w:t xml:space="preserve">      summary: modify the 5GVnGroup</w:t>
      </w:r>
    </w:p>
    <w:p w14:paraId="4D0D8E35" w14:textId="77777777" w:rsidR="007C4061" w:rsidRPr="00533C32" w:rsidRDefault="007C4061" w:rsidP="00885269">
      <w:pPr>
        <w:pStyle w:val="PL"/>
      </w:pPr>
      <w:r w:rsidRPr="00533C32">
        <w:t xml:space="preserve">      </w:t>
      </w:r>
      <w:proofErr w:type="spellStart"/>
      <w:r w:rsidRPr="00533C32">
        <w:t>operationId</w:t>
      </w:r>
      <w:proofErr w:type="spellEnd"/>
      <w:r w:rsidRPr="00533C32">
        <w:t>: Modify5GVnGroup</w:t>
      </w:r>
    </w:p>
    <w:p w14:paraId="1C155A5A" w14:textId="77777777" w:rsidR="007C4061" w:rsidRPr="00533C32" w:rsidRDefault="007C4061" w:rsidP="00885269">
      <w:pPr>
        <w:pStyle w:val="PL"/>
      </w:pPr>
      <w:r w:rsidRPr="00533C32">
        <w:t xml:space="preserve">      tags:</w:t>
      </w:r>
    </w:p>
    <w:p w14:paraId="7A37F307" w14:textId="77777777" w:rsidR="007C4061" w:rsidRPr="00533C32" w:rsidRDefault="007C4061" w:rsidP="00885269">
      <w:pPr>
        <w:pStyle w:val="PL"/>
      </w:pPr>
      <w:r w:rsidRPr="00533C32">
        <w:t xml:space="preserve">        - Modify 5GVnGroup</w:t>
      </w:r>
    </w:p>
    <w:p w14:paraId="4F73468F" w14:textId="77777777" w:rsidR="007C4061" w:rsidRPr="00533C32" w:rsidRDefault="007C4061" w:rsidP="00885269">
      <w:pPr>
        <w:pStyle w:val="PL"/>
      </w:pPr>
      <w:r w:rsidRPr="00533C32">
        <w:t xml:space="preserve">      parameters:</w:t>
      </w:r>
    </w:p>
    <w:p w14:paraId="1466AEE6" w14:textId="77777777" w:rsidR="007C4061" w:rsidRPr="00533C32" w:rsidRDefault="007C4061" w:rsidP="00885269">
      <w:pPr>
        <w:pStyle w:val="PL"/>
      </w:pPr>
      <w:r w:rsidRPr="00533C32">
        <w:t xml:space="preserve">        - name: </w:t>
      </w:r>
      <w:proofErr w:type="spellStart"/>
      <w:r w:rsidRPr="00533C32">
        <w:t>externalGroupId</w:t>
      </w:r>
      <w:proofErr w:type="spellEnd"/>
    </w:p>
    <w:p w14:paraId="425063F4" w14:textId="77777777" w:rsidR="007C4061" w:rsidRPr="00533C32" w:rsidRDefault="007C4061" w:rsidP="00885269">
      <w:pPr>
        <w:pStyle w:val="PL"/>
      </w:pPr>
      <w:r w:rsidRPr="00533C32">
        <w:t xml:space="preserve">          in: path</w:t>
      </w:r>
    </w:p>
    <w:p w14:paraId="21175C89" w14:textId="77777777" w:rsidR="007C4061" w:rsidRPr="00533C32" w:rsidRDefault="007C4061" w:rsidP="00885269">
      <w:pPr>
        <w:pStyle w:val="PL"/>
      </w:pPr>
      <w:r w:rsidRPr="00533C32">
        <w:t xml:space="preserve">          required: true</w:t>
      </w:r>
    </w:p>
    <w:p w14:paraId="1845C5E5" w14:textId="77777777" w:rsidR="007C4061" w:rsidRPr="00533C32" w:rsidRDefault="007C4061" w:rsidP="00885269">
      <w:pPr>
        <w:pStyle w:val="PL"/>
      </w:pPr>
      <w:r w:rsidRPr="00533C32">
        <w:t xml:space="preserve">          schema:</w:t>
      </w:r>
    </w:p>
    <w:p w14:paraId="47C598AA" w14:textId="77777777" w:rsidR="007C4061" w:rsidRDefault="007C4061" w:rsidP="00885269">
      <w:pPr>
        <w:pStyle w:val="PL"/>
        <w:rPr>
          <w:lang w:eastAsia="zh-CN"/>
        </w:rPr>
      </w:pPr>
      <w:r w:rsidRPr="00533C32">
        <w:t xml:space="preserve">            $ref: 'TS29503_Nudm_SDM.yaml#/components/schemas/</w:t>
      </w:r>
      <w:proofErr w:type="spellStart"/>
      <w:r w:rsidRPr="00533C32">
        <w:t>ExtGroupId</w:t>
      </w:r>
      <w:proofErr w:type="spellEnd"/>
      <w:r w:rsidRPr="00533C32">
        <w:t>'</w:t>
      </w:r>
    </w:p>
    <w:p w14:paraId="027E8DA0" w14:textId="77777777" w:rsidR="007C4061" w:rsidRPr="002857AD" w:rsidRDefault="007C4061" w:rsidP="00885269">
      <w:pPr>
        <w:pStyle w:val="PL"/>
      </w:pPr>
      <w:r w:rsidRPr="002857AD">
        <w:t xml:space="preserve">        - name: supported-features</w:t>
      </w:r>
    </w:p>
    <w:p w14:paraId="4C0BDAC3" w14:textId="77777777" w:rsidR="007C4061" w:rsidRPr="002857AD" w:rsidRDefault="007C4061" w:rsidP="00885269">
      <w:pPr>
        <w:pStyle w:val="PL"/>
      </w:pPr>
      <w:r w:rsidRPr="002857AD">
        <w:t xml:space="preserve">          in: query</w:t>
      </w:r>
    </w:p>
    <w:p w14:paraId="7DD4480D" w14:textId="77777777" w:rsidR="007C4061" w:rsidRPr="002857AD" w:rsidRDefault="007C4061" w:rsidP="00885269">
      <w:pPr>
        <w:pStyle w:val="PL"/>
      </w:pPr>
      <w:r w:rsidRPr="002857AD">
        <w:t xml:space="preserve">          description: Features required to be supported by the target NF</w:t>
      </w:r>
    </w:p>
    <w:p w14:paraId="53DD0A11" w14:textId="77777777" w:rsidR="007C4061" w:rsidRPr="002857AD" w:rsidRDefault="007C4061" w:rsidP="00885269">
      <w:pPr>
        <w:pStyle w:val="PL"/>
      </w:pPr>
      <w:r w:rsidRPr="002857AD">
        <w:t xml:space="preserve">          schema:</w:t>
      </w:r>
    </w:p>
    <w:p w14:paraId="61D80504" w14:textId="77777777" w:rsidR="007C4061" w:rsidRPr="00533C32" w:rsidRDefault="007C4061" w:rsidP="00885269">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3745584D" w14:textId="77777777" w:rsidR="007C4061" w:rsidRPr="00533C32" w:rsidRDefault="007C4061" w:rsidP="00885269">
      <w:pPr>
        <w:pStyle w:val="PL"/>
        <w:rPr>
          <w:lang w:eastAsia="zh-CN"/>
        </w:rPr>
      </w:pPr>
      <w:r w:rsidRPr="00533C32">
        <w:t xml:space="preserve">      </w:t>
      </w:r>
      <w:proofErr w:type="spellStart"/>
      <w:r w:rsidRPr="00533C32">
        <w:t>requestBody</w:t>
      </w:r>
      <w:proofErr w:type="spellEnd"/>
      <w:r w:rsidRPr="00533C32">
        <w:t>:</w:t>
      </w:r>
    </w:p>
    <w:p w14:paraId="7A594062" w14:textId="77777777" w:rsidR="007C4061" w:rsidRPr="00533C32" w:rsidRDefault="007C4061" w:rsidP="00885269">
      <w:pPr>
        <w:pStyle w:val="PL"/>
      </w:pPr>
      <w:r w:rsidRPr="00533C32">
        <w:t xml:space="preserve">        content:</w:t>
      </w:r>
    </w:p>
    <w:p w14:paraId="4D07FB91" w14:textId="77777777" w:rsidR="007C4061" w:rsidRPr="00533C32" w:rsidRDefault="007C4061" w:rsidP="00885269">
      <w:pPr>
        <w:pStyle w:val="PL"/>
      </w:pPr>
      <w:r w:rsidRPr="00533C32">
        <w:t xml:space="preserve">          application/</w:t>
      </w:r>
      <w:proofErr w:type="spellStart"/>
      <w:r w:rsidRPr="00533C32">
        <w:t>json-patch+json</w:t>
      </w:r>
      <w:proofErr w:type="spellEnd"/>
      <w:r w:rsidRPr="00533C32">
        <w:t>:</w:t>
      </w:r>
    </w:p>
    <w:p w14:paraId="464ACF34" w14:textId="77777777" w:rsidR="007C4061" w:rsidRPr="00533C32" w:rsidRDefault="007C4061" w:rsidP="00885269">
      <w:pPr>
        <w:pStyle w:val="PL"/>
      </w:pPr>
      <w:r w:rsidRPr="00533C32">
        <w:t xml:space="preserve">            schema:</w:t>
      </w:r>
    </w:p>
    <w:p w14:paraId="3EFBDC73" w14:textId="77777777" w:rsidR="007C4061" w:rsidRPr="00533C32" w:rsidRDefault="007C4061" w:rsidP="00885269">
      <w:pPr>
        <w:pStyle w:val="PL"/>
      </w:pPr>
      <w:r w:rsidRPr="00533C32">
        <w:t xml:space="preserve">              type: array</w:t>
      </w:r>
    </w:p>
    <w:p w14:paraId="5F450A75" w14:textId="77777777" w:rsidR="007C4061" w:rsidRPr="00533C32" w:rsidRDefault="007C4061" w:rsidP="00885269">
      <w:pPr>
        <w:pStyle w:val="PL"/>
      </w:pPr>
      <w:r w:rsidRPr="00533C32">
        <w:t xml:space="preserve">              items:</w:t>
      </w:r>
    </w:p>
    <w:p w14:paraId="76AF0CCF" w14:textId="77777777" w:rsidR="007C4061" w:rsidRPr="00533C32" w:rsidRDefault="007C4061" w:rsidP="00885269">
      <w:pPr>
        <w:pStyle w:val="PL"/>
      </w:pPr>
      <w:r w:rsidRPr="00533C32">
        <w:t xml:space="preserve">                $ref: 'TS29571_CommonData.yaml#/components/schemas/</w:t>
      </w:r>
      <w:proofErr w:type="spellStart"/>
      <w:r w:rsidRPr="00533C32">
        <w:t>PatchItem</w:t>
      </w:r>
      <w:proofErr w:type="spellEnd"/>
      <w:r w:rsidRPr="00533C32">
        <w:t>'</w:t>
      </w:r>
    </w:p>
    <w:p w14:paraId="348B4707" w14:textId="77777777" w:rsidR="007C4061" w:rsidRPr="00533C32" w:rsidRDefault="007C4061" w:rsidP="00885269">
      <w:pPr>
        <w:pStyle w:val="PL"/>
      </w:pPr>
      <w:r w:rsidRPr="00533C32">
        <w:t xml:space="preserve">        required: true</w:t>
      </w:r>
    </w:p>
    <w:p w14:paraId="5E30ABB0" w14:textId="77777777" w:rsidR="007C4061" w:rsidRPr="00533C32" w:rsidRDefault="007C4061" w:rsidP="00885269">
      <w:pPr>
        <w:pStyle w:val="PL"/>
      </w:pPr>
      <w:r w:rsidRPr="00533C32">
        <w:t xml:space="preserve">      responses:</w:t>
      </w:r>
    </w:p>
    <w:p w14:paraId="0C37581B" w14:textId="77777777" w:rsidR="007C4061" w:rsidRPr="00533C32" w:rsidRDefault="007C4061" w:rsidP="00885269">
      <w:pPr>
        <w:pStyle w:val="PL"/>
      </w:pPr>
      <w:r w:rsidRPr="00533C32">
        <w:t xml:space="preserve">        '204':</w:t>
      </w:r>
    </w:p>
    <w:p w14:paraId="423BBD21" w14:textId="77777777" w:rsidR="007C4061" w:rsidRPr="00533C32" w:rsidRDefault="007C4061" w:rsidP="00885269">
      <w:pPr>
        <w:pStyle w:val="PL"/>
      </w:pPr>
      <w:r w:rsidRPr="00533C32">
        <w:t xml:space="preserve">          description: Expected response to a valid request</w:t>
      </w:r>
    </w:p>
    <w:p w14:paraId="08D3731C" w14:textId="77777777" w:rsidR="007C4061" w:rsidRDefault="007C4061" w:rsidP="00885269">
      <w:pPr>
        <w:pStyle w:val="PL"/>
        <w:rPr>
          <w:lang w:eastAsia="zh-CN"/>
        </w:rPr>
      </w:pPr>
      <w:r>
        <w:rPr>
          <w:rFonts w:hint="eastAsia"/>
          <w:lang w:eastAsia="zh-CN"/>
        </w:rPr>
        <w:t xml:space="preserve">        '200':</w:t>
      </w:r>
    </w:p>
    <w:p w14:paraId="32F39DAA" w14:textId="77777777" w:rsidR="007C4061" w:rsidRPr="000B71E3" w:rsidRDefault="007C4061" w:rsidP="00885269">
      <w:pPr>
        <w:pStyle w:val="PL"/>
      </w:pPr>
      <w:r w:rsidRPr="000B71E3">
        <w:t xml:space="preserve">          description: Expected response to a valid request</w:t>
      </w:r>
    </w:p>
    <w:p w14:paraId="46F447D7" w14:textId="77777777" w:rsidR="007C4061" w:rsidRPr="000B71E3" w:rsidRDefault="007C4061" w:rsidP="00885269">
      <w:pPr>
        <w:pStyle w:val="PL"/>
      </w:pPr>
      <w:r w:rsidRPr="000B71E3">
        <w:t xml:space="preserve">          content:</w:t>
      </w:r>
    </w:p>
    <w:p w14:paraId="2474EF14" w14:textId="77777777" w:rsidR="007C4061" w:rsidRPr="000B71E3" w:rsidRDefault="007C4061" w:rsidP="00885269">
      <w:pPr>
        <w:pStyle w:val="PL"/>
      </w:pPr>
      <w:r w:rsidRPr="000B71E3">
        <w:t xml:space="preserve">            application/</w:t>
      </w:r>
      <w:proofErr w:type="spellStart"/>
      <w:r w:rsidRPr="000B71E3">
        <w:t>json</w:t>
      </w:r>
      <w:proofErr w:type="spellEnd"/>
      <w:r w:rsidRPr="000B71E3">
        <w:t>:</w:t>
      </w:r>
    </w:p>
    <w:p w14:paraId="3504A24A" w14:textId="77777777" w:rsidR="007C4061" w:rsidRPr="000B71E3" w:rsidRDefault="007C4061" w:rsidP="00885269">
      <w:pPr>
        <w:pStyle w:val="PL"/>
      </w:pPr>
      <w:r w:rsidRPr="000B71E3">
        <w:t xml:space="preserve">              schema:</w:t>
      </w:r>
    </w:p>
    <w:p w14:paraId="0DD2CA6D" w14:textId="77777777" w:rsidR="007C4061" w:rsidRDefault="007C4061" w:rsidP="00885269">
      <w:pPr>
        <w:pStyle w:val="PL"/>
        <w:rPr>
          <w:lang w:eastAsia="zh-CN"/>
        </w:rPr>
      </w:pPr>
      <w:r w:rsidRPr="000B71E3">
        <w:t xml:space="preserve">                $ref: 'TS29571_CommonData.yaml#/components/schemas/</w:t>
      </w:r>
      <w:proofErr w:type="spellStart"/>
      <w:r>
        <w:rPr>
          <w:rFonts w:hint="eastAsia"/>
          <w:lang w:eastAsia="zh-CN"/>
        </w:rPr>
        <w:t>PatchResult</w:t>
      </w:r>
      <w:proofErr w:type="spellEnd"/>
      <w:r w:rsidRPr="000B71E3">
        <w:t>'</w:t>
      </w:r>
    </w:p>
    <w:p w14:paraId="6AAC6D65" w14:textId="77777777" w:rsidR="007C4061" w:rsidRPr="00533C32" w:rsidRDefault="007C4061" w:rsidP="00885269">
      <w:pPr>
        <w:pStyle w:val="PL"/>
      </w:pPr>
      <w:r w:rsidRPr="00533C32">
        <w:t xml:space="preserve">        '403':</w:t>
      </w:r>
    </w:p>
    <w:p w14:paraId="73EDA590" w14:textId="77777777" w:rsidR="007C4061" w:rsidRPr="00533C32" w:rsidRDefault="007C4061" w:rsidP="00885269">
      <w:pPr>
        <w:pStyle w:val="PL"/>
      </w:pPr>
      <w:r w:rsidRPr="00533C32">
        <w:t xml:space="preserve">          description: modification is rejected</w:t>
      </w:r>
    </w:p>
    <w:p w14:paraId="7EF57866" w14:textId="77777777" w:rsidR="007C4061" w:rsidRPr="00533C32" w:rsidRDefault="007C4061" w:rsidP="00885269">
      <w:pPr>
        <w:pStyle w:val="PL"/>
      </w:pPr>
      <w:r w:rsidRPr="00533C32">
        <w:t xml:space="preserve">          content:</w:t>
      </w:r>
    </w:p>
    <w:p w14:paraId="2A18E142" w14:textId="77777777" w:rsidR="007C4061" w:rsidRPr="00533C32" w:rsidRDefault="007C4061" w:rsidP="00885269">
      <w:pPr>
        <w:pStyle w:val="PL"/>
      </w:pPr>
      <w:r w:rsidRPr="00533C32">
        <w:t xml:space="preserve">            application/</w:t>
      </w:r>
      <w:proofErr w:type="spellStart"/>
      <w:r w:rsidRPr="00533C32">
        <w:t>problem+json</w:t>
      </w:r>
      <w:proofErr w:type="spellEnd"/>
      <w:r w:rsidRPr="00533C32">
        <w:t>:</w:t>
      </w:r>
    </w:p>
    <w:p w14:paraId="178672BA" w14:textId="77777777" w:rsidR="007C4061" w:rsidRPr="00533C32" w:rsidRDefault="007C4061" w:rsidP="00885269">
      <w:pPr>
        <w:pStyle w:val="PL"/>
      </w:pPr>
      <w:r w:rsidRPr="00533C32">
        <w:t xml:space="preserve">              schema:</w:t>
      </w:r>
    </w:p>
    <w:p w14:paraId="1BEC0391" w14:textId="77777777" w:rsidR="007C4061" w:rsidRPr="00533C32" w:rsidRDefault="007C4061" w:rsidP="00885269">
      <w:pPr>
        <w:pStyle w:val="PL"/>
      </w:pPr>
      <w:r w:rsidRPr="00533C32">
        <w:t xml:space="preserve">                $ref: 'TS29571_CommonData.yaml#/components/schemas/</w:t>
      </w:r>
      <w:proofErr w:type="spellStart"/>
      <w:r w:rsidRPr="00533C32">
        <w:t>ProblemDetails</w:t>
      </w:r>
      <w:proofErr w:type="spellEnd"/>
      <w:r w:rsidRPr="00533C32">
        <w:t>'</w:t>
      </w:r>
    </w:p>
    <w:p w14:paraId="48519BC8" w14:textId="77777777" w:rsidR="007C4061" w:rsidRDefault="007C4061" w:rsidP="00885269">
      <w:pPr>
        <w:pStyle w:val="PL"/>
        <w:rPr>
          <w:lang w:eastAsia="zh-CN"/>
        </w:rPr>
      </w:pPr>
      <w:r w:rsidRPr="00533C32">
        <w:lastRenderedPageBreak/>
        <w:t xml:space="preserve">        default:</w:t>
      </w:r>
    </w:p>
    <w:p w14:paraId="7DD213C8"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F4DCE79" w14:textId="77777777" w:rsidR="00810BBA" w:rsidRDefault="00810BBA" w:rsidP="00885269">
      <w:pPr>
        <w:pStyle w:val="PL"/>
        <w:rPr>
          <w:lang w:eastAsia="zh-CN"/>
        </w:rPr>
      </w:pPr>
    </w:p>
    <w:p w14:paraId="66F6EAAC" w14:textId="77777777" w:rsidR="007C4061" w:rsidRPr="00533C32" w:rsidRDefault="007C4061" w:rsidP="00885269">
      <w:pPr>
        <w:pStyle w:val="PL"/>
      </w:pPr>
      <w:r w:rsidRPr="00533C32">
        <w:t xml:space="preserve">    get:</w:t>
      </w:r>
    </w:p>
    <w:p w14:paraId="2995A5EC" w14:textId="77777777" w:rsidR="007C4061" w:rsidRPr="00533C32" w:rsidRDefault="007C4061" w:rsidP="00885269">
      <w:pPr>
        <w:pStyle w:val="PL"/>
      </w:pPr>
      <w:r w:rsidRPr="00533C32">
        <w:t xml:space="preserve">      summary: Retrieve a 5GVnGroup configuration</w:t>
      </w:r>
    </w:p>
    <w:p w14:paraId="6D0B159D" w14:textId="77777777" w:rsidR="007C4061" w:rsidRPr="00533C32" w:rsidRDefault="007C4061" w:rsidP="00885269">
      <w:pPr>
        <w:pStyle w:val="PL"/>
      </w:pPr>
      <w:r w:rsidRPr="00533C32">
        <w:t xml:space="preserve">      </w:t>
      </w:r>
      <w:proofErr w:type="spellStart"/>
      <w:r w:rsidRPr="00533C32">
        <w:t>operationId</w:t>
      </w:r>
      <w:proofErr w:type="spellEnd"/>
      <w:r w:rsidRPr="00533C32">
        <w:t>: Get5GVnGroupConfiguration</w:t>
      </w:r>
    </w:p>
    <w:p w14:paraId="5D4921CB" w14:textId="77777777" w:rsidR="007C4061" w:rsidRPr="00533C32" w:rsidRDefault="007C4061" w:rsidP="00885269">
      <w:pPr>
        <w:pStyle w:val="PL"/>
      </w:pPr>
      <w:r w:rsidRPr="00533C32">
        <w:t xml:space="preserve">      tags:</w:t>
      </w:r>
    </w:p>
    <w:p w14:paraId="59A24907" w14:textId="77777777" w:rsidR="007C4061" w:rsidRPr="00533C32" w:rsidRDefault="007C4061" w:rsidP="00885269">
      <w:pPr>
        <w:pStyle w:val="PL"/>
      </w:pPr>
      <w:r w:rsidRPr="00533C32">
        <w:t xml:space="preserve">        - Query 5GVnGroupConfiguration (Document)</w:t>
      </w:r>
    </w:p>
    <w:p w14:paraId="41D87B0B" w14:textId="77777777" w:rsidR="007C4061" w:rsidRPr="00533C32" w:rsidRDefault="007C4061" w:rsidP="00885269">
      <w:pPr>
        <w:pStyle w:val="PL"/>
      </w:pPr>
      <w:r w:rsidRPr="00533C32">
        <w:t xml:space="preserve">      parameters:</w:t>
      </w:r>
    </w:p>
    <w:p w14:paraId="28F5253F" w14:textId="77777777" w:rsidR="007C4061" w:rsidRPr="00533C32" w:rsidRDefault="007C4061" w:rsidP="00885269">
      <w:pPr>
        <w:pStyle w:val="PL"/>
      </w:pPr>
      <w:r w:rsidRPr="00533C32">
        <w:t xml:space="preserve">        - name: </w:t>
      </w:r>
      <w:proofErr w:type="spellStart"/>
      <w:r w:rsidRPr="00533C32">
        <w:t>externalGroupId</w:t>
      </w:r>
      <w:proofErr w:type="spellEnd"/>
    </w:p>
    <w:p w14:paraId="5FA2A9F7" w14:textId="77777777" w:rsidR="007C4061" w:rsidRPr="00533C32" w:rsidRDefault="007C4061" w:rsidP="00885269">
      <w:pPr>
        <w:pStyle w:val="PL"/>
      </w:pPr>
      <w:r w:rsidRPr="00533C32">
        <w:t xml:space="preserve">          in: path</w:t>
      </w:r>
    </w:p>
    <w:p w14:paraId="7E5F5EE4" w14:textId="77777777" w:rsidR="007C4061" w:rsidRPr="00533C32" w:rsidRDefault="007C4061" w:rsidP="00885269">
      <w:pPr>
        <w:pStyle w:val="PL"/>
      </w:pPr>
      <w:r w:rsidRPr="00533C32">
        <w:t xml:space="preserve">          required: true</w:t>
      </w:r>
    </w:p>
    <w:p w14:paraId="2BC83BD4" w14:textId="77777777" w:rsidR="007C4061" w:rsidRPr="00533C32" w:rsidRDefault="007C4061" w:rsidP="00885269">
      <w:pPr>
        <w:pStyle w:val="PL"/>
      </w:pPr>
      <w:r w:rsidRPr="00533C32">
        <w:t xml:space="preserve">          schema:</w:t>
      </w:r>
    </w:p>
    <w:p w14:paraId="3BABF62E" w14:textId="77777777" w:rsidR="007C4061" w:rsidRPr="00533C32" w:rsidRDefault="007C4061" w:rsidP="00885269">
      <w:pPr>
        <w:pStyle w:val="PL"/>
      </w:pPr>
      <w:r w:rsidRPr="00533C32">
        <w:t xml:space="preserve">            $ref: 'TS29503_Nudm_SDM.yaml#/components/schemas/</w:t>
      </w:r>
      <w:proofErr w:type="spellStart"/>
      <w:r w:rsidRPr="00533C32">
        <w:t>ExtGroupId</w:t>
      </w:r>
      <w:proofErr w:type="spellEnd"/>
      <w:r w:rsidRPr="00533C32">
        <w:t>'</w:t>
      </w:r>
    </w:p>
    <w:p w14:paraId="4F100519" w14:textId="77777777" w:rsidR="007C4061" w:rsidRPr="00533C32" w:rsidRDefault="007C4061" w:rsidP="00885269">
      <w:pPr>
        <w:pStyle w:val="PL"/>
      </w:pPr>
      <w:r w:rsidRPr="00533C32">
        <w:t xml:space="preserve">      responses:</w:t>
      </w:r>
    </w:p>
    <w:p w14:paraId="34A06760" w14:textId="77777777" w:rsidR="007C4061" w:rsidRPr="00533C32" w:rsidRDefault="007C4061" w:rsidP="00885269">
      <w:pPr>
        <w:pStyle w:val="PL"/>
      </w:pPr>
      <w:r w:rsidRPr="00533C32">
        <w:t xml:space="preserve">        '200':</w:t>
      </w:r>
    </w:p>
    <w:p w14:paraId="08AA98CF" w14:textId="77777777" w:rsidR="007C4061" w:rsidRPr="00533C32" w:rsidRDefault="007C4061" w:rsidP="00885269">
      <w:pPr>
        <w:pStyle w:val="PL"/>
      </w:pPr>
      <w:r w:rsidRPr="00533C32">
        <w:t xml:space="preserve">          description: OK</w:t>
      </w:r>
    </w:p>
    <w:p w14:paraId="13B4E2E4" w14:textId="77777777" w:rsidR="007C4061" w:rsidRPr="00533C32" w:rsidRDefault="007C4061" w:rsidP="00885269">
      <w:pPr>
        <w:pStyle w:val="PL"/>
      </w:pPr>
      <w:r w:rsidRPr="00533C32">
        <w:t xml:space="preserve">          content:</w:t>
      </w:r>
    </w:p>
    <w:p w14:paraId="1D710651"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40C21D4" w14:textId="77777777" w:rsidR="007C4061" w:rsidRPr="00533C32" w:rsidRDefault="007C4061" w:rsidP="00885269">
      <w:pPr>
        <w:pStyle w:val="PL"/>
      </w:pPr>
      <w:r w:rsidRPr="00533C32">
        <w:t xml:space="preserve">              schema:</w:t>
      </w:r>
    </w:p>
    <w:p w14:paraId="307A71AC" w14:textId="77777777" w:rsidR="007C4061" w:rsidRPr="00533C32" w:rsidRDefault="007C4061" w:rsidP="00885269">
      <w:pPr>
        <w:pStyle w:val="PL"/>
      </w:pPr>
      <w:r w:rsidRPr="00533C32">
        <w:t xml:space="preserve">                $ref: 'TS29503_Nudm_PP.yaml#/components/schemas/5GVnGroupConfiguration'</w:t>
      </w:r>
    </w:p>
    <w:p w14:paraId="64679B0A" w14:textId="77777777" w:rsidR="007C4061" w:rsidRDefault="007C4061" w:rsidP="00885269">
      <w:pPr>
        <w:pStyle w:val="PL"/>
        <w:rPr>
          <w:lang w:eastAsia="zh-CN"/>
        </w:rPr>
      </w:pPr>
      <w:r w:rsidRPr="00533C32">
        <w:t xml:space="preserve">        default:</w:t>
      </w:r>
    </w:p>
    <w:p w14:paraId="75B3BA60"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B01FCB9" w14:textId="77777777" w:rsidR="007C4061" w:rsidRDefault="007C4061" w:rsidP="00885269">
      <w:pPr>
        <w:pStyle w:val="PL"/>
        <w:rPr>
          <w:lang w:eastAsia="zh-CN"/>
        </w:rPr>
      </w:pPr>
    </w:p>
    <w:p w14:paraId="664904D2" w14:textId="77777777" w:rsidR="007C4061" w:rsidRPr="00533C32" w:rsidRDefault="007C4061" w:rsidP="00885269">
      <w:pPr>
        <w:pStyle w:val="PL"/>
      </w:pPr>
      <w:r w:rsidRPr="00533C32">
        <w:t xml:space="preserve">  /subscription-data/{</w:t>
      </w:r>
      <w:proofErr w:type="spellStart"/>
      <w:r w:rsidRPr="00533C32">
        <w:rPr>
          <w:lang w:eastAsia="zh-CN"/>
        </w:rPr>
        <w:t>ueId</w:t>
      </w:r>
      <w:proofErr w:type="spellEnd"/>
      <w:r w:rsidRPr="00533C32">
        <w:t>}/</w:t>
      </w:r>
      <w:r>
        <w:t>lcs-privacy</w:t>
      </w:r>
      <w:r w:rsidRPr="00533C32">
        <w:t>-data:</w:t>
      </w:r>
    </w:p>
    <w:p w14:paraId="1A4ACE4C" w14:textId="77777777" w:rsidR="007C4061" w:rsidRPr="00533C32" w:rsidRDefault="007C4061" w:rsidP="00885269">
      <w:pPr>
        <w:pStyle w:val="PL"/>
      </w:pPr>
      <w:r w:rsidRPr="00533C32">
        <w:t xml:space="preserve">    get:</w:t>
      </w:r>
    </w:p>
    <w:p w14:paraId="42D90390" w14:textId="77777777" w:rsidR="007C4061" w:rsidRPr="00533C32" w:rsidRDefault="007C4061" w:rsidP="00885269">
      <w:pPr>
        <w:pStyle w:val="PL"/>
      </w:pPr>
      <w:r w:rsidRPr="00533C32">
        <w:t xml:space="preserve">      summary: </w:t>
      </w:r>
      <w:r>
        <w:t>Retrieves the LCS Privacy</w:t>
      </w:r>
      <w:r w:rsidRPr="00533C32">
        <w:t xml:space="preserve"> subscription data of a UE</w:t>
      </w:r>
    </w:p>
    <w:p w14:paraId="1A6A8FDE" w14:textId="77777777" w:rsidR="007C4061" w:rsidRPr="00533C32" w:rsidRDefault="007C4061" w:rsidP="00885269">
      <w:pPr>
        <w:pStyle w:val="PL"/>
      </w:pPr>
      <w:r>
        <w:t xml:space="preserve">      </w:t>
      </w:r>
      <w:proofErr w:type="spellStart"/>
      <w:r>
        <w:t>operationId</w:t>
      </w:r>
      <w:proofErr w:type="spellEnd"/>
      <w:r>
        <w:t xml:space="preserve">: </w:t>
      </w:r>
      <w:proofErr w:type="spellStart"/>
      <w:r>
        <w:t>QueryLcsPrivacy</w:t>
      </w:r>
      <w:r w:rsidRPr="00533C32">
        <w:t>Data</w:t>
      </w:r>
      <w:proofErr w:type="spellEnd"/>
    </w:p>
    <w:p w14:paraId="051E085A" w14:textId="77777777" w:rsidR="007C4061" w:rsidRPr="00533C32" w:rsidRDefault="007C4061" w:rsidP="00885269">
      <w:pPr>
        <w:pStyle w:val="PL"/>
      </w:pPr>
      <w:r w:rsidRPr="00533C32">
        <w:t xml:space="preserve">      tags:</w:t>
      </w:r>
    </w:p>
    <w:p w14:paraId="6C3309DB" w14:textId="77777777" w:rsidR="007C4061" w:rsidRPr="00533C32" w:rsidRDefault="007C4061" w:rsidP="00885269">
      <w:pPr>
        <w:pStyle w:val="PL"/>
      </w:pPr>
      <w:r>
        <w:t xml:space="preserve">        - LCS Privacy</w:t>
      </w:r>
      <w:r w:rsidRPr="00533C32">
        <w:t xml:space="preserve"> Subscription Data</w:t>
      </w:r>
    </w:p>
    <w:p w14:paraId="7D0E1A5B" w14:textId="77777777" w:rsidR="007C4061" w:rsidRPr="00533C32" w:rsidRDefault="007C4061" w:rsidP="00885269">
      <w:pPr>
        <w:pStyle w:val="PL"/>
      </w:pPr>
      <w:r w:rsidRPr="00533C32">
        <w:t xml:space="preserve">      parameters:</w:t>
      </w:r>
    </w:p>
    <w:p w14:paraId="21160262" w14:textId="77777777" w:rsidR="007C4061" w:rsidRPr="00533C32" w:rsidRDefault="007C4061" w:rsidP="00885269">
      <w:pPr>
        <w:pStyle w:val="PL"/>
      </w:pPr>
      <w:r w:rsidRPr="00533C32">
        <w:t xml:space="preserve">        - name: </w:t>
      </w:r>
      <w:proofErr w:type="spellStart"/>
      <w:r w:rsidRPr="00533C32">
        <w:t>ueId</w:t>
      </w:r>
      <w:proofErr w:type="spellEnd"/>
    </w:p>
    <w:p w14:paraId="64661DAD" w14:textId="77777777" w:rsidR="007C4061" w:rsidRPr="00533C32" w:rsidRDefault="007C4061" w:rsidP="00885269">
      <w:pPr>
        <w:pStyle w:val="PL"/>
      </w:pPr>
      <w:r w:rsidRPr="00533C32">
        <w:t xml:space="preserve">          in: path</w:t>
      </w:r>
    </w:p>
    <w:p w14:paraId="3C8D58E7" w14:textId="77777777" w:rsidR="007C4061" w:rsidRPr="00533C32" w:rsidRDefault="007C4061" w:rsidP="00885269">
      <w:pPr>
        <w:pStyle w:val="PL"/>
      </w:pPr>
      <w:r w:rsidRPr="00533C32">
        <w:t xml:space="preserve">          description: UE id</w:t>
      </w:r>
    </w:p>
    <w:p w14:paraId="159874B5" w14:textId="77777777" w:rsidR="007C4061" w:rsidRPr="00533C32" w:rsidRDefault="007C4061" w:rsidP="00885269">
      <w:pPr>
        <w:pStyle w:val="PL"/>
      </w:pPr>
      <w:r w:rsidRPr="00533C32">
        <w:t xml:space="preserve">          required: true</w:t>
      </w:r>
    </w:p>
    <w:p w14:paraId="14C1EE9E" w14:textId="77777777" w:rsidR="007C4061" w:rsidRPr="00533C32" w:rsidRDefault="007C4061" w:rsidP="00885269">
      <w:pPr>
        <w:pStyle w:val="PL"/>
      </w:pPr>
      <w:r w:rsidRPr="00533C32">
        <w:t xml:space="preserve">          schema:</w:t>
      </w:r>
    </w:p>
    <w:p w14:paraId="6EEBD2FA"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6809A7C5" w14:textId="77777777" w:rsidR="007C4061" w:rsidRPr="00533C32" w:rsidRDefault="007C4061" w:rsidP="00885269">
      <w:pPr>
        <w:pStyle w:val="PL"/>
        <w:rPr>
          <w:lang w:eastAsia="zh-CN"/>
        </w:rPr>
      </w:pPr>
      <w:r w:rsidRPr="00533C32">
        <w:rPr>
          <w:lang w:eastAsia="zh-CN"/>
        </w:rPr>
        <w:t xml:space="preserve">        - name: fields</w:t>
      </w:r>
    </w:p>
    <w:p w14:paraId="55762095" w14:textId="77777777" w:rsidR="007C4061" w:rsidRPr="00533C32" w:rsidRDefault="007C4061" w:rsidP="00885269">
      <w:pPr>
        <w:pStyle w:val="PL"/>
        <w:rPr>
          <w:lang w:eastAsia="zh-CN"/>
        </w:rPr>
      </w:pPr>
      <w:r w:rsidRPr="00533C32">
        <w:rPr>
          <w:lang w:eastAsia="zh-CN"/>
        </w:rPr>
        <w:t xml:space="preserve">          in: query</w:t>
      </w:r>
    </w:p>
    <w:p w14:paraId="2FCCE32D" w14:textId="77777777" w:rsidR="007C4061" w:rsidRPr="00533C32" w:rsidRDefault="007C4061" w:rsidP="00885269">
      <w:pPr>
        <w:pStyle w:val="PL"/>
        <w:rPr>
          <w:lang w:eastAsia="zh-CN"/>
        </w:rPr>
      </w:pPr>
      <w:r w:rsidRPr="00533C32">
        <w:rPr>
          <w:lang w:eastAsia="zh-CN"/>
        </w:rPr>
        <w:t xml:space="preserve">          description: attributes to be retrieved</w:t>
      </w:r>
    </w:p>
    <w:p w14:paraId="6233F02A" w14:textId="77777777" w:rsidR="007C4061" w:rsidRPr="00533C32" w:rsidRDefault="007C4061" w:rsidP="00885269">
      <w:pPr>
        <w:pStyle w:val="PL"/>
        <w:rPr>
          <w:lang w:eastAsia="zh-CN"/>
        </w:rPr>
      </w:pPr>
      <w:r w:rsidRPr="00533C32">
        <w:rPr>
          <w:lang w:eastAsia="zh-CN"/>
        </w:rPr>
        <w:t xml:space="preserve">          required: false</w:t>
      </w:r>
    </w:p>
    <w:p w14:paraId="7D916BA6" w14:textId="77777777" w:rsidR="007C4061" w:rsidRPr="00533C32" w:rsidRDefault="007C4061" w:rsidP="00885269">
      <w:pPr>
        <w:pStyle w:val="PL"/>
        <w:rPr>
          <w:lang w:eastAsia="zh-CN"/>
        </w:rPr>
      </w:pPr>
      <w:r w:rsidRPr="00533C32">
        <w:rPr>
          <w:lang w:eastAsia="zh-CN"/>
        </w:rPr>
        <w:t xml:space="preserve">          schema:</w:t>
      </w:r>
    </w:p>
    <w:p w14:paraId="4EDBAAD4" w14:textId="77777777" w:rsidR="007C4061" w:rsidRPr="00533C32" w:rsidRDefault="007C4061" w:rsidP="00885269">
      <w:pPr>
        <w:pStyle w:val="PL"/>
        <w:rPr>
          <w:lang w:eastAsia="zh-CN"/>
        </w:rPr>
      </w:pPr>
      <w:r w:rsidRPr="00533C32">
        <w:rPr>
          <w:lang w:eastAsia="zh-CN"/>
        </w:rPr>
        <w:t xml:space="preserve">            type: array</w:t>
      </w:r>
    </w:p>
    <w:p w14:paraId="5C3553AA" w14:textId="77777777" w:rsidR="007C4061" w:rsidRPr="00533C32" w:rsidRDefault="007C4061" w:rsidP="00885269">
      <w:pPr>
        <w:pStyle w:val="PL"/>
        <w:rPr>
          <w:lang w:eastAsia="zh-CN"/>
        </w:rPr>
      </w:pPr>
      <w:r w:rsidRPr="00533C32">
        <w:rPr>
          <w:lang w:eastAsia="zh-CN"/>
        </w:rPr>
        <w:t xml:space="preserve">            items:</w:t>
      </w:r>
    </w:p>
    <w:p w14:paraId="04D799FF" w14:textId="77777777" w:rsidR="007C4061" w:rsidRPr="00533C32" w:rsidRDefault="007C4061" w:rsidP="00885269">
      <w:pPr>
        <w:pStyle w:val="PL"/>
        <w:rPr>
          <w:lang w:eastAsia="zh-CN"/>
        </w:rPr>
      </w:pPr>
      <w:r w:rsidRPr="00533C32">
        <w:rPr>
          <w:lang w:eastAsia="zh-CN"/>
        </w:rPr>
        <w:t xml:space="preserve">              type: string</w:t>
      </w:r>
    </w:p>
    <w:p w14:paraId="5E3B7B11"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2AED1431" w14:textId="77777777" w:rsidR="007C4061" w:rsidRPr="00533C32" w:rsidRDefault="007C4061" w:rsidP="00885269">
      <w:pPr>
        <w:pStyle w:val="PL"/>
      </w:pPr>
      <w:r w:rsidRPr="00533C32">
        <w:t xml:space="preserve">          style: form</w:t>
      </w:r>
    </w:p>
    <w:p w14:paraId="642C6D8C" w14:textId="77777777" w:rsidR="007C4061" w:rsidRPr="00533C32" w:rsidRDefault="007C4061" w:rsidP="00885269">
      <w:pPr>
        <w:pStyle w:val="PL"/>
        <w:rPr>
          <w:lang w:eastAsia="zh-CN"/>
        </w:rPr>
      </w:pPr>
      <w:r w:rsidRPr="00533C32">
        <w:t xml:space="preserve">          explode: false</w:t>
      </w:r>
    </w:p>
    <w:p w14:paraId="17737438" w14:textId="77777777" w:rsidR="007C4061" w:rsidRPr="00533C32" w:rsidRDefault="007C4061" w:rsidP="00885269">
      <w:pPr>
        <w:pStyle w:val="PL"/>
      </w:pPr>
      <w:r w:rsidRPr="00533C32">
        <w:t xml:space="preserve">        - name: supported-features</w:t>
      </w:r>
    </w:p>
    <w:p w14:paraId="433E5273" w14:textId="77777777" w:rsidR="007C4061" w:rsidRPr="00533C32" w:rsidRDefault="007C4061" w:rsidP="00885269">
      <w:pPr>
        <w:pStyle w:val="PL"/>
      </w:pPr>
      <w:r w:rsidRPr="00533C32">
        <w:t xml:space="preserve">          in: query</w:t>
      </w:r>
    </w:p>
    <w:p w14:paraId="48EDD1E7" w14:textId="77777777" w:rsidR="007C4061" w:rsidRPr="00533C32" w:rsidRDefault="007C4061" w:rsidP="00885269">
      <w:pPr>
        <w:pStyle w:val="PL"/>
      </w:pPr>
      <w:r w:rsidRPr="00533C32">
        <w:t xml:space="preserve">          description: Supported Features</w:t>
      </w:r>
    </w:p>
    <w:p w14:paraId="669A79BC" w14:textId="77777777" w:rsidR="007C4061" w:rsidRPr="00533C32" w:rsidRDefault="007C4061" w:rsidP="00885269">
      <w:pPr>
        <w:pStyle w:val="PL"/>
      </w:pPr>
      <w:r w:rsidRPr="00533C32">
        <w:t xml:space="preserve">          schema:</w:t>
      </w:r>
    </w:p>
    <w:p w14:paraId="4F3D13F0"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7532B494" w14:textId="77777777" w:rsidR="007C4061" w:rsidRPr="00533C32" w:rsidRDefault="007C4061" w:rsidP="00885269">
      <w:pPr>
        <w:pStyle w:val="PL"/>
      </w:pPr>
      <w:r w:rsidRPr="00533C32">
        <w:t xml:space="preserve">        - name: If-None-Match</w:t>
      </w:r>
    </w:p>
    <w:p w14:paraId="35467C2A" w14:textId="77777777" w:rsidR="007C4061" w:rsidRPr="00533C32" w:rsidRDefault="007C4061" w:rsidP="00885269">
      <w:pPr>
        <w:pStyle w:val="PL"/>
      </w:pPr>
      <w:r w:rsidRPr="00533C32">
        <w:t xml:space="preserve">          in: header</w:t>
      </w:r>
    </w:p>
    <w:p w14:paraId="6C162E66" w14:textId="77777777" w:rsidR="007C4061" w:rsidRPr="00533C32" w:rsidRDefault="007C4061" w:rsidP="00885269">
      <w:pPr>
        <w:pStyle w:val="PL"/>
      </w:pPr>
      <w:r w:rsidRPr="00533C32">
        <w:t xml:space="preserve">          description: Validator for conditional requests, as described in RFC 7232, 3.2</w:t>
      </w:r>
    </w:p>
    <w:p w14:paraId="29FEE269" w14:textId="77777777" w:rsidR="007C4061" w:rsidRPr="00533C32" w:rsidRDefault="007C4061" w:rsidP="00885269">
      <w:pPr>
        <w:pStyle w:val="PL"/>
      </w:pPr>
      <w:r w:rsidRPr="00533C32">
        <w:t xml:space="preserve">          schema:</w:t>
      </w:r>
    </w:p>
    <w:p w14:paraId="3240AA97" w14:textId="77777777" w:rsidR="007C4061" w:rsidRPr="00533C32" w:rsidRDefault="007C4061" w:rsidP="00885269">
      <w:pPr>
        <w:pStyle w:val="PL"/>
      </w:pPr>
      <w:r w:rsidRPr="00533C32">
        <w:t xml:space="preserve">            type: string</w:t>
      </w:r>
    </w:p>
    <w:p w14:paraId="75DD3187" w14:textId="77777777" w:rsidR="007C4061" w:rsidRPr="00533C32" w:rsidRDefault="007C4061" w:rsidP="00885269">
      <w:pPr>
        <w:pStyle w:val="PL"/>
      </w:pPr>
      <w:r w:rsidRPr="00533C32">
        <w:t xml:space="preserve">        - name: If-Modified-Since</w:t>
      </w:r>
    </w:p>
    <w:p w14:paraId="41C1FD9B" w14:textId="77777777" w:rsidR="007C4061" w:rsidRPr="00533C32" w:rsidRDefault="007C4061" w:rsidP="00885269">
      <w:pPr>
        <w:pStyle w:val="PL"/>
      </w:pPr>
      <w:r w:rsidRPr="00533C32">
        <w:t xml:space="preserve">          in: header</w:t>
      </w:r>
    </w:p>
    <w:p w14:paraId="4A2AFCFF" w14:textId="77777777" w:rsidR="007C4061" w:rsidRPr="00533C32" w:rsidRDefault="007C4061" w:rsidP="00885269">
      <w:pPr>
        <w:pStyle w:val="PL"/>
      </w:pPr>
      <w:r w:rsidRPr="00533C32">
        <w:t xml:space="preserve">          description: Validator for conditional requests, as described in RFC 7232, 3.3</w:t>
      </w:r>
    </w:p>
    <w:p w14:paraId="6E38ACBC" w14:textId="77777777" w:rsidR="007C4061" w:rsidRPr="00533C32" w:rsidRDefault="007C4061" w:rsidP="00885269">
      <w:pPr>
        <w:pStyle w:val="PL"/>
      </w:pPr>
      <w:r w:rsidRPr="00533C32">
        <w:t xml:space="preserve">          schema:</w:t>
      </w:r>
    </w:p>
    <w:p w14:paraId="0F4789EF" w14:textId="77777777" w:rsidR="007C4061" w:rsidRPr="00533C32" w:rsidRDefault="007C4061" w:rsidP="00885269">
      <w:pPr>
        <w:pStyle w:val="PL"/>
        <w:rPr>
          <w:lang w:eastAsia="zh-CN"/>
        </w:rPr>
      </w:pPr>
      <w:r w:rsidRPr="00533C32">
        <w:t xml:space="preserve">            type: string</w:t>
      </w:r>
    </w:p>
    <w:p w14:paraId="46833D03" w14:textId="77777777" w:rsidR="007C4061" w:rsidRPr="00533C32" w:rsidRDefault="007C4061" w:rsidP="00885269">
      <w:pPr>
        <w:pStyle w:val="PL"/>
      </w:pPr>
      <w:r w:rsidRPr="00533C32">
        <w:t xml:space="preserve">      responses:</w:t>
      </w:r>
    </w:p>
    <w:p w14:paraId="33C875DB" w14:textId="77777777" w:rsidR="007C4061" w:rsidRPr="00533C32" w:rsidRDefault="007C4061" w:rsidP="00885269">
      <w:pPr>
        <w:pStyle w:val="PL"/>
      </w:pPr>
      <w:r w:rsidRPr="00533C32">
        <w:t xml:space="preserve">        '200':</w:t>
      </w:r>
    </w:p>
    <w:p w14:paraId="2C5E1D43" w14:textId="77777777" w:rsidR="007C4061" w:rsidRPr="00533C32" w:rsidRDefault="007C4061" w:rsidP="00885269">
      <w:pPr>
        <w:pStyle w:val="PL"/>
      </w:pPr>
      <w:r w:rsidRPr="00533C32">
        <w:t xml:space="preserve">          description: Expected response to a valid request</w:t>
      </w:r>
    </w:p>
    <w:p w14:paraId="319570DA" w14:textId="77777777" w:rsidR="007C4061" w:rsidRPr="00533C32" w:rsidRDefault="007C4061" w:rsidP="00885269">
      <w:pPr>
        <w:pStyle w:val="PL"/>
      </w:pPr>
      <w:r w:rsidRPr="00533C32">
        <w:t xml:space="preserve">          content:</w:t>
      </w:r>
    </w:p>
    <w:p w14:paraId="4D17290C"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0C8E80A3" w14:textId="77777777" w:rsidR="007C4061" w:rsidRPr="00533C32" w:rsidRDefault="007C4061" w:rsidP="00885269">
      <w:pPr>
        <w:pStyle w:val="PL"/>
        <w:rPr>
          <w:lang w:eastAsia="zh-CN"/>
        </w:rPr>
      </w:pPr>
      <w:r w:rsidRPr="00533C32">
        <w:t xml:space="preserve">              schema:</w:t>
      </w:r>
    </w:p>
    <w:p w14:paraId="51E9A76F" w14:textId="77777777" w:rsidR="007C4061" w:rsidRPr="00533C32" w:rsidRDefault="007C4061" w:rsidP="00885269">
      <w:pPr>
        <w:pStyle w:val="PL"/>
        <w:rPr>
          <w:lang w:eastAsia="zh-CN"/>
        </w:rPr>
      </w:pPr>
      <w:r w:rsidRPr="00533C32">
        <w:t xml:space="preserve">                $ref: '#/components/schemas/</w:t>
      </w:r>
      <w:proofErr w:type="spellStart"/>
      <w:r>
        <w:t>LcsPrivacyData</w:t>
      </w:r>
      <w:proofErr w:type="spellEnd"/>
      <w:r w:rsidRPr="00533C32">
        <w:t>'</w:t>
      </w:r>
    </w:p>
    <w:p w14:paraId="0BC92C56" w14:textId="77777777" w:rsidR="007C4061" w:rsidRPr="00533C32" w:rsidRDefault="007C4061" w:rsidP="00885269">
      <w:pPr>
        <w:pStyle w:val="PL"/>
      </w:pPr>
      <w:r w:rsidRPr="00533C32">
        <w:t xml:space="preserve">          headers:</w:t>
      </w:r>
    </w:p>
    <w:p w14:paraId="3FB69F02" w14:textId="77777777" w:rsidR="007C4061" w:rsidRPr="00533C32" w:rsidRDefault="007C4061" w:rsidP="00885269">
      <w:pPr>
        <w:pStyle w:val="PL"/>
      </w:pPr>
      <w:r w:rsidRPr="00533C32">
        <w:t xml:space="preserve">            Cache-Control:</w:t>
      </w:r>
    </w:p>
    <w:p w14:paraId="5BFED94E" w14:textId="77777777" w:rsidR="007C4061" w:rsidRPr="00533C32" w:rsidRDefault="007C4061" w:rsidP="00885269">
      <w:pPr>
        <w:pStyle w:val="PL"/>
      </w:pPr>
      <w:r w:rsidRPr="00533C32">
        <w:t xml:space="preserve">              description: Cache-Control containing max-age, as described in RFC 7234, 5.2</w:t>
      </w:r>
    </w:p>
    <w:p w14:paraId="5AE36D69" w14:textId="77777777" w:rsidR="007C4061" w:rsidRPr="00533C32" w:rsidRDefault="007C4061" w:rsidP="00885269">
      <w:pPr>
        <w:pStyle w:val="PL"/>
      </w:pPr>
      <w:r w:rsidRPr="00533C32">
        <w:t xml:space="preserve">              schema:</w:t>
      </w:r>
    </w:p>
    <w:p w14:paraId="61E93A72" w14:textId="77777777" w:rsidR="007C4061" w:rsidRPr="00533C32" w:rsidRDefault="007C4061" w:rsidP="00885269">
      <w:pPr>
        <w:pStyle w:val="PL"/>
      </w:pPr>
      <w:r w:rsidRPr="00533C32">
        <w:lastRenderedPageBreak/>
        <w:t xml:space="preserve">                type: string</w:t>
      </w:r>
    </w:p>
    <w:p w14:paraId="4B74176E" w14:textId="77777777" w:rsidR="007C4061" w:rsidRPr="00533C32" w:rsidRDefault="007C4061" w:rsidP="00885269">
      <w:pPr>
        <w:pStyle w:val="PL"/>
      </w:pPr>
      <w:r w:rsidRPr="00533C32">
        <w:t xml:space="preserve">            ETag:</w:t>
      </w:r>
    </w:p>
    <w:p w14:paraId="3FB3C601" w14:textId="77777777" w:rsidR="007C4061" w:rsidRPr="00533C32" w:rsidRDefault="007C4061" w:rsidP="00885269">
      <w:pPr>
        <w:pStyle w:val="PL"/>
      </w:pPr>
      <w:r w:rsidRPr="00533C32">
        <w:t xml:space="preserve">              description: Entity Tag, containing a strong validator, as described in RFC 7232, 2.3</w:t>
      </w:r>
    </w:p>
    <w:p w14:paraId="6EBFF58B" w14:textId="77777777" w:rsidR="007C4061" w:rsidRPr="00533C32" w:rsidRDefault="007C4061" w:rsidP="00885269">
      <w:pPr>
        <w:pStyle w:val="PL"/>
      </w:pPr>
      <w:r w:rsidRPr="00533C32">
        <w:t xml:space="preserve">              schema:</w:t>
      </w:r>
    </w:p>
    <w:p w14:paraId="553BC5E3" w14:textId="77777777" w:rsidR="007C4061" w:rsidRPr="00533C32" w:rsidRDefault="007C4061" w:rsidP="00885269">
      <w:pPr>
        <w:pStyle w:val="PL"/>
      </w:pPr>
      <w:r w:rsidRPr="00533C32">
        <w:t xml:space="preserve">                type: string</w:t>
      </w:r>
    </w:p>
    <w:p w14:paraId="712380FC" w14:textId="77777777" w:rsidR="007C4061" w:rsidRPr="00533C32" w:rsidRDefault="007C4061" w:rsidP="00885269">
      <w:pPr>
        <w:pStyle w:val="PL"/>
      </w:pPr>
      <w:r w:rsidRPr="00533C32">
        <w:t xml:space="preserve">            Last-Modified:</w:t>
      </w:r>
    </w:p>
    <w:p w14:paraId="7A18367C" w14:textId="77777777" w:rsidR="007C4061" w:rsidRPr="00533C32" w:rsidRDefault="007C4061" w:rsidP="00885269">
      <w:pPr>
        <w:pStyle w:val="PL"/>
      </w:pPr>
      <w:r w:rsidRPr="00533C32">
        <w:t xml:space="preserve">              description: Timestamp for last modification of the resource, as described in RFC 7232, 2.2</w:t>
      </w:r>
    </w:p>
    <w:p w14:paraId="0DEF2577" w14:textId="77777777" w:rsidR="007C4061" w:rsidRPr="00533C32" w:rsidRDefault="007C4061" w:rsidP="00885269">
      <w:pPr>
        <w:pStyle w:val="PL"/>
      </w:pPr>
      <w:r w:rsidRPr="00533C32">
        <w:t xml:space="preserve">              schema:</w:t>
      </w:r>
    </w:p>
    <w:p w14:paraId="2A7D07CB" w14:textId="77777777" w:rsidR="007C4061" w:rsidRPr="00533C32" w:rsidRDefault="007C4061" w:rsidP="00885269">
      <w:pPr>
        <w:pStyle w:val="PL"/>
        <w:rPr>
          <w:lang w:eastAsia="zh-CN"/>
        </w:rPr>
      </w:pPr>
      <w:r w:rsidRPr="00533C32">
        <w:t xml:space="preserve">                type: string</w:t>
      </w:r>
    </w:p>
    <w:p w14:paraId="19A0CE1D" w14:textId="77777777" w:rsidR="007C4061" w:rsidRDefault="007C4061" w:rsidP="00885269">
      <w:pPr>
        <w:pStyle w:val="PL"/>
        <w:rPr>
          <w:lang w:eastAsia="zh-CN"/>
        </w:rPr>
      </w:pPr>
      <w:r w:rsidRPr="00533C32">
        <w:t xml:space="preserve">        default:</w:t>
      </w:r>
    </w:p>
    <w:p w14:paraId="4910006E"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5ED6A42" w14:textId="77777777" w:rsidR="007C4061" w:rsidRDefault="007C4061" w:rsidP="00885269">
      <w:pPr>
        <w:pStyle w:val="PL"/>
        <w:rPr>
          <w:lang w:eastAsia="zh-CN"/>
        </w:rPr>
      </w:pPr>
    </w:p>
    <w:p w14:paraId="001227D8" w14:textId="77777777" w:rsidR="007C4061" w:rsidRPr="00533C32" w:rsidRDefault="007C4061" w:rsidP="00885269">
      <w:pPr>
        <w:pStyle w:val="PL"/>
      </w:pPr>
      <w:r w:rsidRPr="00533C32">
        <w:t xml:space="preserve">  /subscription-data/{</w:t>
      </w:r>
      <w:proofErr w:type="spellStart"/>
      <w:r w:rsidRPr="00533C32">
        <w:rPr>
          <w:lang w:eastAsia="zh-CN"/>
        </w:rPr>
        <w:t>ueId</w:t>
      </w:r>
      <w:proofErr w:type="spellEnd"/>
      <w:r w:rsidRPr="00533C32">
        <w:t>}/</w:t>
      </w:r>
      <w:r>
        <w:t>lcs-</w:t>
      </w:r>
      <w:proofErr w:type="spellStart"/>
      <w:r>
        <w:t>mo</w:t>
      </w:r>
      <w:proofErr w:type="spellEnd"/>
      <w:r w:rsidRPr="00533C32">
        <w:t>-data:</w:t>
      </w:r>
    </w:p>
    <w:p w14:paraId="538F2FFB" w14:textId="77777777" w:rsidR="007C4061" w:rsidRPr="00533C32" w:rsidRDefault="007C4061" w:rsidP="00885269">
      <w:pPr>
        <w:pStyle w:val="PL"/>
      </w:pPr>
      <w:r w:rsidRPr="00533C32">
        <w:t xml:space="preserve">    get:</w:t>
      </w:r>
    </w:p>
    <w:p w14:paraId="373097F6" w14:textId="77777777" w:rsidR="007C4061" w:rsidRPr="00533C32" w:rsidRDefault="007C4061" w:rsidP="00885269">
      <w:pPr>
        <w:pStyle w:val="PL"/>
      </w:pPr>
      <w:r w:rsidRPr="00533C32">
        <w:t xml:space="preserve">      summary: </w:t>
      </w:r>
      <w:r>
        <w:t>Retrieves the LCS Mobile Originated</w:t>
      </w:r>
      <w:r w:rsidRPr="00533C32">
        <w:t xml:space="preserve"> subscription data of a UE</w:t>
      </w:r>
    </w:p>
    <w:p w14:paraId="5E428F6F" w14:textId="77777777" w:rsidR="007C4061" w:rsidRPr="00533C32" w:rsidRDefault="007C4061" w:rsidP="00885269">
      <w:pPr>
        <w:pStyle w:val="PL"/>
      </w:pPr>
      <w:r>
        <w:t xml:space="preserve">      </w:t>
      </w:r>
      <w:proofErr w:type="spellStart"/>
      <w:r>
        <w:t>operationId</w:t>
      </w:r>
      <w:proofErr w:type="spellEnd"/>
      <w:r>
        <w:t xml:space="preserve">: </w:t>
      </w:r>
      <w:proofErr w:type="spellStart"/>
      <w:r>
        <w:t>QueryLcsMo</w:t>
      </w:r>
      <w:r w:rsidRPr="00533C32">
        <w:t>Data</w:t>
      </w:r>
      <w:proofErr w:type="spellEnd"/>
    </w:p>
    <w:p w14:paraId="3A8571B6" w14:textId="77777777" w:rsidR="007C4061" w:rsidRPr="00533C32" w:rsidRDefault="007C4061" w:rsidP="00885269">
      <w:pPr>
        <w:pStyle w:val="PL"/>
      </w:pPr>
      <w:r w:rsidRPr="00533C32">
        <w:t xml:space="preserve">      tags:</w:t>
      </w:r>
    </w:p>
    <w:p w14:paraId="2C682B89" w14:textId="77777777" w:rsidR="007C4061" w:rsidRPr="00533C32" w:rsidRDefault="007C4061" w:rsidP="00885269">
      <w:pPr>
        <w:pStyle w:val="PL"/>
      </w:pPr>
      <w:r>
        <w:t xml:space="preserve">        - LCS Mobile Originated</w:t>
      </w:r>
      <w:r w:rsidRPr="00533C32">
        <w:t xml:space="preserve"> Subscription Data</w:t>
      </w:r>
    </w:p>
    <w:p w14:paraId="335AE722" w14:textId="77777777" w:rsidR="007C4061" w:rsidRPr="00533C32" w:rsidRDefault="007C4061" w:rsidP="00885269">
      <w:pPr>
        <w:pStyle w:val="PL"/>
      </w:pPr>
      <w:r w:rsidRPr="00533C32">
        <w:t xml:space="preserve">      parameters:</w:t>
      </w:r>
    </w:p>
    <w:p w14:paraId="4161DE51" w14:textId="77777777" w:rsidR="007C4061" w:rsidRPr="00533C32" w:rsidRDefault="007C4061" w:rsidP="00885269">
      <w:pPr>
        <w:pStyle w:val="PL"/>
      </w:pPr>
      <w:r w:rsidRPr="00533C32">
        <w:t xml:space="preserve">        - name: </w:t>
      </w:r>
      <w:proofErr w:type="spellStart"/>
      <w:r w:rsidRPr="00533C32">
        <w:t>ueId</w:t>
      </w:r>
      <w:proofErr w:type="spellEnd"/>
    </w:p>
    <w:p w14:paraId="629A9088" w14:textId="77777777" w:rsidR="007C4061" w:rsidRPr="00533C32" w:rsidRDefault="007C4061" w:rsidP="00885269">
      <w:pPr>
        <w:pStyle w:val="PL"/>
      </w:pPr>
      <w:r w:rsidRPr="00533C32">
        <w:t xml:space="preserve">          in: path</w:t>
      </w:r>
    </w:p>
    <w:p w14:paraId="5EA799B4" w14:textId="77777777" w:rsidR="007C4061" w:rsidRPr="00533C32" w:rsidRDefault="007C4061" w:rsidP="00885269">
      <w:pPr>
        <w:pStyle w:val="PL"/>
      </w:pPr>
      <w:r w:rsidRPr="00533C32">
        <w:t xml:space="preserve">          description: UE id</w:t>
      </w:r>
    </w:p>
    <w:p w14:paraId="5EC08899" w14:textId="77777777" w:rsidR="007C4061" w:rsidRPr="00533C32" w:rsidRDefault="007C4061" w:rsidP="00885269">
      <w:pPr>
        <w:pStyle w:val="PL"/>
      </w:pPr>
      <w:r w:rsidRPr="00533C32">
        <w:t xml:space="preserve">          required: true</w:t>
      </w:r>
    </w:p>
    <w:p w14:paraId="1B45393D" w14:textId="77777777" w:rsidR="007C4061" w:rsidRPr="00533C32" w:rsidRDefault="007C4061" w:rsidP="00885269">
      <w:pPr>
        <w:pStyle w:val="PL"/>
      </w:pPr>
      <w:r w:rsidRPr="00533C32">
        <w:t xml:space="preserve">          schema:</w:t>
      </w:r>
    </w:p>
    <w:p w14:paraId="49B1A2F7" w14:textId="77777777" w:rsidR="007C4061" w:rsidRPr="00533C32" w:rsidRDefault="007C4061" w:rsidP="00885269">
      <w:pPr>
        <w:pStyle w:val="PL"/>
      </w:pPr>
      <w:r w:rsidRPr="00533C32">
        <w:t xml:space="preserve">            $ref: 'TS29571_CommonData.yaml#/components/schemas/</w:t>
      </w:r>
      <w:proofErr w:type="spellStart"/>
      <w:r w:rsidRPr="00533C32">
        <w:t>VarUeId</w:t>
      </w:r>
      <w:proofErr w:type="spellEnd"/>
      <w:r w:rsidRPr="00533C32">
        <w:t>'</w:t>
      </w:r>
    </w:p>
    <w:p w14:paraId="3EC5B459" w14:textId="77777777" w:rsidR="007C4061" w:rsidRPr="00533C32" w:rsidRDefault="007C4061" w:rsidP="00885269">
      <w:pPr>
        <w:pStyle w:val="PL"/>
        <w:rPr>
          <w:lang w:eastAsia="zh-CN"/>
        </w:rPr>
      </w:pPr>
      <w:r w:rsidRPr="00533C32">
        <w:rPr>
          <w:lang w:eastAsia="zh-CN"/>
        </w:rPr>
        <w:t xml:space="preserve">        - name: fields</w:t>
      </w:r>
    </w:p>
    <w:p w14:paraId="41A49346" w14:textId="77777777" w:rsidR="007C4061" w:rsidRPr="00533C32" w:rsidRDefault="007C4061" w:rsidP="00885269">
      <w:pPr>
        <w:pStyle w:val="PL"/>
        <w:rPr>
          <w:lang w:eastAsia="zh-CN"/>
        </w:rPr>
      </w:pPr>
      <w:r w:rsidRPr="00533C32">
        <w:rPr>
          <w:lang w:eastAsia="zh-CN"/>
        </w:rPr>
        <w:t xml:space="preserve">          in: query</w:t>
      </w:r>
    </w:p>
    <w:p w14:paraId="61B2AF35" w14:textId="77777777" w:rsidR="007C4061" w:rsidRPr="00533C32" w:rsidRDefault="007C4061" w:rsidP="00885269">
      <w:pPr>
        <w:pStyle w:val="PL"/>
        <w:rPr>
          <w:lang w:eastAsia="zh-CN"/>
        </w:rPr>
      </w:pPr>
      <w:r w:rsidRPr="00533C32">
        <w:rPr>
          <w:lang w:eastAsia="zh-CN"/>
        </w:rPr>
        <w:t xml:space="preserve">          description: attributes to be retrieved</w:t>
      </w:r>
    </w:p>
    <w:p w14:paraId="1EF868BC" w14:textId="77777777" w:rsidR="007C4061" w:rsidRPr="00533C32" w:rsidRDefault="007C4061" w:rsidP="00885269">
      <w:pPr>
        <w:pStyle w:val="PL"/>
        <w:rPr>
          <w:lang w:eastAsia="zh-CN"/>
        </w:rPr>
      </w:pPr>
      <w:r w:rsidRPr="00533C32">
        <w:rPr>
          <w:lang w:eastAsia="zh-CN"/>
        </w:rPr>
        <w:t xml:space="preserve">          required: false</w:t>
      </w:r>
    </w:p>
    <w:p w14:paraId="3AD6BE07" w14:textId="77777777" w:rsidR="007C4061" w:rsidRPr="00533C32" w:rsidRDefault="007C4061" w:rsidP="00885269">
      <w:pPr>
        <w:pStyle w:val="PL"/>
        <w:rPr>
          <w:lang w:eastAsia="zh-CN"/>
        </w:rPr>
      </w:pPr>
      <w:r w:rsidRPr="00533C32">
        <w:rPr>
          <w:lang w:eastAsia="zh-CN"/>
        </w:rPr>
        <w:t xml:space="preserve">          schema:</w:t>
      </w:r>
    </w:p>
    <w:p w14:paraId="5B44E231" w14:textId="77777777" w:rsidR="007C4061" w:rsidRPr="00533C32" w:rsidRDefault="007C4061" w:rsidP="00885269">
      <w:pPr>
        <w:pStyle w:val="PL"/>
        <w:rPr>
          <w:lang w:eastAsia="zh-CN"/>
        </w:rPr>
      </w:pPr>
      <w:r w:rsidRPr="00533C32">
        <w:rPr>
          <w:lang w:eastAsia="zh-CN"/>
        </w:rPr>
        <w:t xml:space="preserve">            type: array</w:t>
      </w:r>
    </w:p>
    <w:p w14:paraId="7CA64EDC" w14:textId="77777777" w:rsidR="007C4061" w:rsidRPr="00533C32" w:rsidRDefault="007C4061" w:rsidP="00885269">
      <w:pPr>
        <w:pStyle w:val="PL"/>
        <w:rPr>
          <w:lang w:eastAsia="zh-CN"/>
        </w:rPr>
      </w:pPr>
      <w:r w:rsidRPr="00533C32">
        <w:rPr>
          <w:lang w:eastAsia="zh-CN"/>
        </w:rPr>
        <w:t xml:space="preserve">            items:</w:t>
      </w:r>
    </w:p>
    <w:p w14:paraId="132C3EB1" w14:textId="77777777" w:rsidR="007C4061" w:rsidRPr="00533C32" w:rsidRDefault="007C4061" w:rsidP="00885269">
      <w:pPr>
        <w:pStyle w:val="PL"/>
        <w:rPr>
          <w:lang w:eastAsia="zh-CN"/>
        </w:rPr>
      </w:pPr>
      <w:r w:rsidRPr="00533C32">
        <w:rPr>
          <w:lang w:eastAsia="zh-CN"/>
        </w:rPr>
        <w:t xml:space="preserve">              type: string</w:t>
      </w:r>
    </w:p>
    <w:p w14:paraId="236DCE04"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46852E65" w14:textId="77777777" w:rsidR="007C4061" w:rsidRPr="00533C32" w:rsidRDefault="007C4061" w:rsidP="00885269">
      <w:pPr>
        <w:pStyle w:val="PL"/>
      </w:pPr>
      <w:r w:rsidRPr="00533C32">
        <w:t xml:space="preserve">          style: form</w:t>
      </w:r>
    </w:p>
    <w:p w14:paraId="7E51A258" w14:textId="77777777" w:rsidR="007C4061" w:rsidRPr="00533C32" w:rsidRDefault="007C4061" w:rsidP="00885269">
      <w:pPr>
        <w:pStyle w:val="PL"/>
        <w:rPr>
          <w:lang w:eastAsia="zh-CN"/>
        </w:rPr>
      </w:pPr>
      <w:r w:rsidRPr="00533C32">
        <w:t xml:space="preserve">          explode: false</w:t>
      </w:r>
    </w:p>
    <w:p w14:paraId="1CCDF904" w14:textId="77777777" w:rsidR="007C4061" w:rsidRPr="00533C32" w:rsidRDefault="007C4061" w:rsidP="00885269">
      <w:pPr>
        <w:pStyle w:val="PL"/>
      </w:pPr>
      <w:r w:rsidRPr="00533C32">
        <w:t xml:space="preserve">        - name: supported-features</w:t>
      </w:r>
    </w:p>
    <w:p w14:paraId="24D6C96C" w14:textId="77777777" w:rsidR="007C4061" w:rsidRPr="00533C32" w:rsidRDefault="007C4061" w:rsidP="00885269">
      <w:pPr>
        <w:pStyle w:val="PL"/>
      </w:pPr>
      <w:r w:rsidRPr="00533C32">
        <w:t xml:space="preserve">          in: query</w:t>
      </w:r>
    </w:p>
    <w:p w14:paraId="5EFA0C33" w14:textId="77777777" w:rsidR="007C4061" w:rsidRPr="00533C32" w:rsidRDefault="007C4061" w:rsidP="00885269">
      <w:pPr>
        <w:pStyle w:val="PL"/>
      </w:pPr>
      <w:r w:rsidRPr="00533C32">
        <w:t xml:space="preserve">          description: Supported Features</w:t>
      </w:r>
    </w:p>
    <w:p w14:paraId="39B2E3CF" w14:textId="77777777" w:rsidR="007C4061" w:rsidRPr="00533C32" w:rsidRDefault="007C4061" w:rsidP="00885269">
      <w:pPr>
        <w:pStyle w:val="PL"/>
      </w:pPr>
      <w:r w:rsidRPr="00533C32">
        <w:t xml:space="preserve">          schema:</w:t>
      </w:r>
    </w:p>
    <w:p w14:paraId="1EDA4987"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374384E7" w14:textId="77777777" w:rsidR="007C4061" w:rsidRPr="00533C32" w:rsidRDefault="007C4061" w:rsidP="00885269">
      <w:pPr>
        <w:pStyle w:val="PL"/>
      </w:pPr>
      <w:r w:rsidRPr="00533C32">
        <w:t xml:space="preserve">        - name: If-None-Match</w:t>
      </w:r>
    </w:p>
    <w:p w14:paraId="344E68FC" w14:textId="77777777" w:rsidR="007C4061" w:rsidRPr="00533C32" w:rsidRDefault="007C4061" w:rsidP="00885269">
      <w:pPr>
        <w:pStyle w:val="PL"/>
      </w:pPr>
      <w:r w:rsidRPr="00533C32">
        <w:t xml:space="preserve">          in: header</w:t>
      </w:r>
    </w:p>
    <w:p w14:paraId="3F1E67EF" w14:textId="77777777" w:rsidR="007C4061" w:rsidRPr="00533C32" w:rsidRDefault="007C4061" w:rsidP="00885269">
      <w:pPr>
        <w:pStyle w:val="PL"/>
      </w:pPr>
      <w:r w:rsidRPr="00533C32">
        <w:t xml:space="preserve">          description: Validator for conditional requests, as described in RFC 7232, 3.2</w:t>
      </w:r>
    </w:p>
    <w:p w14:paraId="0C86143E" w14:textId="77777777" w:rsidR="007C4061" w:rsidRPr="00533C32" w:rsidRDefault="007C4061" w:rsidP="00885269">
      <w:pPr>
        <w:pStyle w:val="PL"/>
      </w:pPr>
      <w:r w:rsidRPr="00533C32">
        <w:t xml:space="preserve">          schema:</w:t>
      </w:r>
    </w:p>
    <w:p w14:paraId="0EC34EE4" w14:textId="77777777" w:rsidR="007C4061" w:rsidRPr="00533C32" w:rsidRDefault="007C4061" w:rsidP="00885269">
      <w:pPr>
        <w:pStyle w:val="PL"/>
      </w:pPr>
      <w:r w:rsidRPr="00533C32">
        <w:t xml:space="preserve">            type: string</w:t>
      </w:r>
    </w:p>
    <w:p w14:paraId="75B6356D" w14:textId="77777777" w:rsidR="007C4061" w:rsidRPr="00533C32" w:rsidRDefault="007C4061" w:rsidP="00885269">
      <w:pPr>
        <w:pStyle w:val="PL"/>
      </w:pPr>
      <w:r w:rsidRPr="00533C32">
        <w:t xml:space="preserve">        - name: If-Modified-Since</w:t>
      </w:r>
    </w:p>
    <w:p w14:paraId="6A2C8411" w14:textId="77777777" w:rsidR="007C4061" w:rsidRPr="00533C32" w:rsidRDefault="007C4061" w:rsidP="00885269">
      <w:pPr>
        <w:pStyle w:val="PL"/>
      </w:pPr>
      <w:r w:rsidRPr="00533C32">
        <w:t xml:space="preserve">          in: header</w:t>
      </w:r>
    </w:p>
    <w:p w14:paraId="48D3688D" w14:textId="77777777" w:rsidR="007C4061" w:rsidRPr="00533C32" w:rsidRDefault="007C4061" w:rsidP="00885269">
      <w:pPr>
        <w:pStyle w:val="PL"/>
      </w:pPr>
      <w:r w:rsidRPr="00533C32">
        <w:t xml:space="preserve">          description: Validator for conditional requests, as described in RFC 7232, 3.3</w:t>
      </w:r>
    </w:p>
    <w:p w14:paraId="715EC408" w14:textId="77777777" w:rsidR="007C4061" w:rsidRPr="00533C32" w:rsidRDefault="007C4061" w:rsidP="00885269">
      <w:pPr>
        <w:pStyle w:val="PL"/>
      </w:pPr>
      <w:r w:rsidRPr="00533C32">
        <w:t xml:space="preserve">          schema:</w:t>
      </w:r>
    </w:p>
    <w:p w14:paraId="5B936CCD" w14:textId="77777777" w:rsidR="007C4061" w:rsidRPr="00533C32" w:rsidRDefault="007C4061" w:rsidP="00885269">
      <w:pPr>
        <w:pStyle w:val="PL"/>
        <w:rPr>
          <w:lang w:eastAsia="zh-CN"/>
        </w:rPr>
      </w:pPr>
      <w:r w:rsidRPr="00533C32">
        <w:t xml:space="preserve">            type: string</w:t>
      </w:r>
    </w:p>
    <w:p w14:paraId="41C1E517" w14:textId="77777777" w:rsidR="007C4061" w:rsidRPr="00533C32" w:rsidRDefault="007C4061" w:rsidP="00885269">
      <w:pPr>
        <w:pStyle w:val="PL"/>
      </w:pPr>
      <w:r w:rsidRPr="00533C32">
        <w:t xml:space="preserve">      responses:</w:t>
      </w:r>
    </w:p>
    <w:p w14:paraId="467E7D6B" w14:textId="77777777" w:rsidR="007C4061" w:rsidRPr="00533C32" w:rsidRDefault="007C4061" w:rsidP="00885269">
      <w:pPr>
        <w:pStyle w:val="PL"/>
      </w:pPr>
      <w:r w:rsidRPr="00533C32">
        <w:t xml:space="preserve">        '200':</w:t>
      </w:r>
    </w:p>
    <w:p w14:paraId="7D9E5872" w14:textId="77777777" w:rsidR="007C4061" w:rsidRPr="00533C32" w:rsidRDefault="007C4061" w:rsidP="00885269">
      <w:pPr>
        <w:pStyle w:val="PL"/>
      </w:pPr>
      <w:r w:rsidRPr="00533C32">
        <w:t xml:space="preserve">          description: Expected response to a valid request</w:t>
      </w:r>
    </w:p>
    <w:p w14:paraId="3EB400CE" w14:textId="77777777" w:rsidR="007C4061" w:rsidRPr="00533C32" w:rsidRDefault="007C4061" w:rsidP="00885269">
      <w:pPr>
        <w:pStyle w:val="PL"/>
      </w:pPr>
      <w:r w:rsidRPr="00533C32">
        <w:t xml:space="preserve">          content:</w:t>
      </w:r>
    </w:p>
    <w:p w14:paraId="1A8FAE30"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151A28A1" w14:textId="77777777" w:rsidR="007C4061" w:rsidRPr="00533C32" w:rsidRDefault="007C4061" w:rsidP="00885269">
      <w:pPr>
        <w:pStyle w:val="PL"/>
        <w:rPr>
          <w:lang w:eastAsia="zh-CN"/>
        </w:rPr>
      </w:pPr>
      <w:r w:rsidRPr="00533C32">
        <w:t xml:space="preserve">              schema:</w:t>
      </w:r>
    </w:p>
    <w:p w14:paraId="27955D04" w14:textId="77777777" w:rsidR="007C4061" w:rsidRPr="00533C32" w:rsidRDefault="007C4061" w:rsidP="00885269">
      <w:pPr>
        <w:pStyle w:val="PL"/>
        <w:rPr>
          <w:lang w:eastAsia="zh-CN"/>
        </w:rPr>
      </w:pPr>
      <w:r w:rsidRPr="00533C32">
        <w:t xml:space="preserve">                $ref: '#/components/schemas/</w:t>
      </w:r>
      <w:proofErr w:type="spellStart"/>
      <w:r>
        <w:t>LcsMoData</w:t>
      </w:r>
      <w:proofErr w:type="spellEnd"/>
      <w:r w:rsidRPr="00533C32">
        <w:t>'</w:t>
      </w:r>
    </w:p>
    <w:p w14:paraId="281E2298" w14:textId="77777777" w:rsidR="007C4061" w:rsidRPr="00533C32" w:rsidRDefault="007C4061" w:rsidP="00885269">
      <w:pPr>
        <w:pStyle w:val="PL"/>
      </w:pPr>
      <w:r w:rsidRPr="00533C32">
        <w:t xml:space="preserve">          headers:</w:t>
      </w:r>
    </w:p>
    <w:p w14:paraId="2721E747" w14:textId="77777777" w:rsidR="007C4061" w:rsidRPr="00533C32" w:rsidRDefault="007C4061" w:rsidP="00885269">
      <w:pPr>
        <w:pStyle w:val="PL"/>
      </w:pPr>
      <w:r w:rsidRPr="00533C32">
        <w:t xml:space="preserve">            Cache-Control:</w:t>
      </w:r>
    </w:p>
    <w:p w14:paraId="5AB26243" w14:textId="77777777" w:rsidR="007C4061" w:rsidRPr="00533C32" w:rsidRDefault="007C4061" w:rsidP="00885269">
      <w:pPr>
        <w:pStyle w:val="PL"/>
      </w:pPr>
      <w:r w:rsidRPr="00533C32">
        <w:t xml:space="preserve">              description: Cache-Control containing max-age, as described in RFC 7234, 5.2</w:t>
      </w:r>
    </w:p>
    <w:p w14:paraId="08708B85" w14:textId="77777777" w:rsidR="007C4061" w:rsidRPr="00533C32" w:rsidRDefault="007C4061" w:rsidP="00885269">
      <w:pPr>
        <w:pStyle w:val="PL"/>
      </w:pPr>
      <w:r w:rsidRPr="00533C32">
        <w:t xml:space="preserve">              schema:</w:t>
      </w:r>
    </w:p>
    <w:p w14:paraId="60A5255C" w14:textId="77777777" w:rsidR="007C4061" w:rsidRPr="00533C32" w:rsidRDefault="007C4061" w:rsidP="00885269">
      <w:pPr>
        <w:pStyle w:val="PL"/>
      </w:pPr>
      <w:r w:rsidRPr="00533C32">
        <w:t xml:space="preserve">                type: string</w:t>
      </w:r>
    </w:p>
    <w:p w14:paraId="3A973588" w14:textId="77777777" w:rsidR="007C4061" w:rsidRPr="00533C32" w:rsidRDefault="007C4061" w:rsidP="00885269">
      <w:pPr>
        <w:pStyle w:val="PL"/>
      </w:pPr>
      <w:r w:rsidRPr="00533C32">
        <w:t xml:space="preserve">            ETag:</w:t>
      </w:r>
    </w:p>
    <w:p w14:paraId="55ED6697" w14:textId="77777777" w:rsidR="007C4061" w:rsidRPr="00533C32" w:rsidRDefault="007C4061" w:rsidP="00885269">
      <w:pPr>
        <w:pStyle w:val="PL"/>
      </w:pPr>
      <w:r w:rsidRPr="00533C32">
        <w:t xml:space="preserve">              description: Entity Tag, containing a strong validator, as described in RFC 7232, 2.3</w:t>
      </w:r>
    </w:p>
    <w:p w14:paraId="0F8593F0" w14:textId="77777777" w:rsidR="007C4061" w:rsidRPr="00533C32" w:rsidRDefault="007C4061" w:rsidP="00885269">
      <w:pPr>
        <w:pStyle w:val="PL"/>
      </w:pPr>
      <w:r w:rsidRPr="00533C32">
        <w:t xml:space="preserve">              schema:</w:t>
      </w:r>
    </w:p>
    <w:p w14:paraId="128912F1" w14:textId="77777777" w:rsidR="007C4061" w:rsidRPr="00533C32" w:rsidRDefault="007C4061" w:rsidP="00885269">
      <w:pPr>
        <w:pStyle w:val="PL"/>
      </w:pPr>
      <w:r w:rsidRPr="00533C32">
        <w:t xml:space="preserve">                type: string</w:t>
      </w:r>
    </w:p>
    <w:p w14:paraId="2FA8563C" w14:textId="77777777" w:rsidR="007C4061" w:rsidRPr="00533C32" w:rsidRDefault="007C4061" w:rsidP="00885269">
      <w:pPr>
        <w:pStyle w:val="PL"/>
      </w:pPr>
      <w:r w:rsidRPr="00533C32">
        <w:t xml:space="preserve">            Last-Modified:</w:t>
      </w:r>
    </w:p>
    <w:p w14:paraId="6800F57D" w14:textId="77777777" w:rsidR="007C4061" w:rsidRPr="00533C32" w:rsidRDefault="007C4061" w:rsidP="00885269">
      <w:pPr>
        <w:pStyle w:val="PL"/>
      </w:pPr>
      <w:r w:rsidRPr="00533C32">
        <w:t xml:space="preserve">              description: Timestamp for last modification of the resource, as described in RFC 7232, 2.2</w:t>
      </w:r>
    </w:p>
    <w:p w14:paraId="07D6B75F" w14:textId="77777777" w:rsidR="007C4061" w:rsidRPr="00533C32" w:rsidRDefault="007C4061" w:rsidP="00885269">
      <w:pPr>
        <w:pStyle w:val="PL"/>
      </w:pPr>
      <w:r w:rsidRPr="00533C32">
        <w:t xml:space="preserve">              schema:</w:t>
      </w:r>
    </w:p>
    <w:p w14:paraId="53456DC2" w14:textId="77777777" w:rsidR="007C4061" w:rsidRPr="00533C32" w:rsidRDefault="007C4061" w:rsidP="00885269">
      <w:pPr>
        <w:pStyle w:val="PL"/>
        <w:rPr>
          <w:lang w:eastAsia="zh-CN"/>
        </w:rPr>
      </w:pPr>
      <w:r w:rsidRPr="00533C32">
        <w:t xml:space="preserve">                type: string</w:t>
      </w:r>
    </w:p>
    <w:p w14:paraId="299098CC" w14:textId="77777777" w:rsidR="007C4061" w:rsidRDefault="007C4061" w:rsidP="00885269">
      <w:pPr>
        <w:pStyle w:val="PL"/>
        <w:rPr>
          <w:lang w:eastAsia="zh-CN"/>
        </w:rPr>
      </w:pPr>
      <w:r w:rsidRPr="00533C32">
        <w:t xml:space="preserve">        default:</w:t>
      </w:r>
    </w:p>
    <w:p w14:paraId="2B42A479" w14:textId="77777777" w:rsidR="001137C5" w:rsidRPr="00533C32" w:rsidRDefault="001137C5" w:rsidP="00885269">
      <w:pPr>
        <w:pStyle w:val="PL"/>
        <w:rPr>
          <w:lang w:eastAsia="zh-CN"/>
        </w:rPr>
      </w:pPr>
      <w:r w:rsidRPr="002E5CBA">
        <w:lastRenderedPageBreak/>
        <w:t xml:space="preserve">          </w:t>
      </w:r>
      <w:r w:rsidRPr="001F14B1">
        <w:t>$ref: 'TS29571_CommonDat</w:t>
      </w:r>
      <w:r>
        <w:t>a.yaml#/components/responses/default</w:t>
      </w:r>
      <w:r w:rsidRPr="001F14B1">
        <w:t>'</w:t>
      </w:r>
    </w:p>
    <w:p w14:paraId="36AC920B" w14:textId="77777777" w:rsidR="001137C5" w:rsidRDefault="001137C5" w:rsidP="00885269">
      <w:pPr>
        <w:pStyle w:val="PL"/>
        <w:rPr>
          <w:lang w:eastAsia="zh-CN"/>
        </w:rPr>
      </w:pPr>
    </w:p>
    <w:p w14:paraId="156B92E8" w14:textId="77777777" w:rsidR="007C4061" w:rsidRPr="00533C32" w:rsidRDefault="007C4061" w:rsidP="00885269">
      <w:pPr>
        <w:pStyle w:val="PL"/>
      </w:pPr>
      <w:r w:rsidRPr="00533C32">
        <w:t xml:space="preserve">  /s</w:t>
      </w:r>
      <w:r>
        <w:t>ubscription-data/{</w:t>
      </w:r>
      <w:proofErr w:type="spellStart"/>
      <w:r>
        <w:t>ueId</w:t>
      </w:r>
      <w:proofErr w:type="spellEnd"/>
      <w:r>
        <w:t>}/</w:t>
      </w:r>
      <w:proofErr w:type="spellStart"/>
      <w:r>
        <w:t>nidd</w:t>
      </w:r>
      <w:proofErr w:type="spellEnd"/>
      <w:r w:rsidRPr="00533C32">
        <w:t>-</w:t>
      </w:r>
      <w:r>
        <w:t>authorization</w:t>
      </w:r>
      <w:r w:rsidRPr="00533C32">
        <w:t>-data:</w:t>
      </w:r>
    </w:p>
    <w:p w14:paraId="5AEF78C4" w14:textId="77777777" w:rsidR="007C4061" w:rsidRPr="00533C32" w:rsidRDefault="007C4061" w:rsidP="00885269">
      <w:pPr>
        <w:pStyle w:val="PL"/>
      </w:pPr>
      <w:r w:rsidRPr="00533C32">
        <w:t xml:space="preserve">    get:</w:t>
      </w:r>
    </w:p>
    <w:p w14:paraId="2FF8D0AB" w14:textId="77777777" w:rsidR="007C4061" w:rsidRPr="00533C32" w:rsidRDefault="007C4061" w:rsidP="00885269">
      <w:pPr>
        <w:pStyle w:val="PL"/>
      </w:pPr>
      <w:r w:rsidRPr="00533C32">
        <w:t xml:space="preserve">      summary: Retrieve </w:t>
      </w:r>
      <w:r>
        <w:t xml:space="preserve">NIDD Authorization Data </w:t>
      </w:r>
      <w:r w:rsidRPr="00533C32">
        <w:t>GPSI</w:t>
      </w:r>
      <w:r>
        <w:t xml:space="preserve"> or External Group identifier</w:t>
      </w:r>
    </w:p>
    <w:p w14:paraId="776A0550" w14:textId="77777777" w:rsidR="007C4061" w:rsidRPr="00533C32" w:rsidRDefault="007C4061" w:rsidP="00885269">
      <w:pPr>
        <w:pStyle w:val="PL"/>
      </w:pPr>
      <w:r>
        <w:t xml:space="preserve">      </w:t>
      </w:r>
      <w:proofErr w:type="spellStart"/>
      <w:r>
        <w:t>operationId</w:t>
      </w:r>
      <w:proofErr w:type="spellEnd"/>
      <w:r>
        <w:t xml:space="preserve">: </w:t>
      </w:r>
      <w:proofErr w:type="spellStart"/>
      <w:r>
        <w:t>GetNiddAu</w:t>
      </w:r>
      <w:r w:rsidRPr="00533C32">
        <w:t>Data</w:t>
      </w:r>
      <w:proofErr w:type="spellEnd"/>
    </w:p>
    <w:p w14:paraId="395ABC0F" w14:textId="77777777" w:rsidR="007C4061" w:rsidRPr="00533C32" w:rsidRDefault="007C4061" w:rsidP="00885269">
      <w:pPr>
        <w:pStyle w:val="PL"/>
      </w:pPr>
      <w:r w:rsidRPr="00533C32">
        <w:t xml:space="preserve">      tags:</w:t>
      </w:r>
    </w:p>
    <w:p w14:paraId="68ED57CD" w14:textId="77777777" w:rsidR="007C4061" w:rsidRPr="00533C32" w:rsidRDefault="007C4061" w:rsidP="00885269">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14:paraId="744E30D5" w14:textId="77777777" w:rsidR="007C4061" w:rsidRPr="00533C32" w:rsidRDefault="007C4061" w:rsidP="00885269">
      <w:pPr>
        <w:pStyle w:val="PL"/>
      </w:pPr>
      <w:r w:rsidRPr="00533C32">
        <w:t xml:space="preserve">      parameters:</w:t>
      </w:r>
    </w:p>
    <w:p w14:paraId="76B441A7" w14:textId="77777777" w:rsidR="007C4061" w:rsidRPr="00533C32" w:rsidRDefault="007C4061" w:rsidP="00885269">
      <w:pPr>
        <w:pStyle w:val="PL"/>
      </w:pPr>
      <w:r w:rsidRPr="00533C32">
        <w:t xml:space="preserve">        - name: </w:t>
      </w:r>
      <w:proofErr w:type="spellStart"/>
      <w:r w:rsidRPr="00533C32">
        <w:t>ueId</w:t>
      </w:r>
      <w:proofErr w:type="spellEnd"/>
    </w:p>
    <w:p w14:paraId="7C47A19E" w14:textId="77777777" w:rsidR="007C4061" w:rsidRPr="00533C32" w:rsidRDefault="007C4061" w:rsidP="00885269">
      <w:pPr>
        <w:pStyle w:val="PL"/>
      </w:pPr>
      <w:r w:rsidRPr="00533C32">
        <w:t xml:space="preserve">          in: path</w:t>
      </w:r>
    </w:p>
    <w:p w14:paraId="631037A3" w14:textId="77777777" w:rsidR="007C4061" w:rsidRPr="00533C32" w:rsidRDefault="007C4061" w:rsidP="00885269">
      <w:pPr>
        <w:pStyle w:val="PL"/>
      </w:pPr>
      <w:r w:rsidRPr="00533C32">
        <w:t xml:space="preserve">          description: UE ID</w:t>
      </w:r>
    </w:p>
    <w:p w14:paraId="00335132" w14:textId="77777777" w:rsidR="007C4061" w:rsidRPr="00533C32" w:rsidRDefault="007C4061" w:rsidP="00885269">
      <w:pPr>
        <w:pStyle w:val="PL"/>
      </w:pPr>
      <w:r w:rsidRPr="00533C32">
        <w:t xml:space="preserve">          required: true</w:t>
      </w:r>
    </w:p>
    <w:p w14:paraId="4BBE8AA2" w14:textId="77777777" w:rsidR="007C4061" w:rsidRDefault="007C4061" w:rsidP="00885269">
      <w:pPr>
        <w:pStyle w:val="PL"/>
      </w:pPr>
      <w:r w:rsidRPr="00533C32">
        <w:t xml:space="preserve">          schema:</w:t>
      </w:r>
    </w:p>
    <w:p w14:paraId="67D94DC8" w14:textId="77777777" w:rsidR="007C4061" w:rsidRDefault="007C4061" w:rsidP="00885269">
      <w:pPr>
        <w:pStyle w:val="PL"/>
      </w:pPr>
      <w:r>
        <w:t xml:space="preserve">            type: string</w:t>
      </w:r>
    </w:p>
    <w:p w14:paraId="1689CD39" w14:textId="77777777" w:rsidR="007C4061" w:rsidRPr="00533C32" w:rsidRDefault="007C4061" w:rsidP="00885269">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F92B5D6" w14:textId="77777777" w:rsidR="007C4061" w:rsidRPr="00533C32" w:rsidRDefault="007C4061" w:rsidP="00885269">
      <w:pPr>
        <w:pStyle w:val="PL"/>
      </w:pPr>
      <w:r w:rsidRPr="00533C32">
        <w:t xml:space="preserve">        - name: </w:t>
      </w:r>
      <w:r>
        <w:t>single-</w:t>
      </w:r>
      <w:proofErr w:type="spellStart"/>
      <w:r w:rsidRPr="006D456D">
        <w:t>nssai</w:t>
      </w:r>
      <w:proofErr w:type="spellEnd"/>
    </w:p>
    <w:p w14:paraId="7A569A12" w14:textId="77777777" w:rsidR="007C4061" w:rsidRDefault="007C4061" w:rsidP="00885269">
      <w:pPr>
        <w:pStyle w:val="PL"/>
      </w:pPr>
      <w:r w:rsidRPr="00533C32">
        <w:t xml:space="preserve">          in: query</w:t>
      </w:r>
    </w:p>
    <w:p w14:paraId="6761A1BE" w14:textId="77777777" w:rsidR="007C4061" w:rsidRDefault="007C4061" w:rsidP="00885269">
      <w:pPr>
        <w:pStyle w:val="PL"/>
      </w:pPr>
      <w:r>
        <w:t xml:space="preserve">          content:</w:t>
      </w:r>
    </w:p>
    <w:p w14:paraId="2786E3F2" w14:textId="77777777" w:rsidR="007C4061" w:rsidRDefault="007C4061" w:rsidP="00885269">
      <w:pPr>
        <w:pStyle w:val="PL"/>
      </w:pPr>
      <w:r>
        <w:t xml:space="preserve">            application/</w:t>
      </w:r>
      <w:proofErr w:type="spellStart"/>
      <w:r>
        <w:t>json</w:t>
      </w:r>
      <w:proofErr w:type="spellEnd"/>
      <w:r>
        <w:t>:</w:t>
      </w:r>
    </w:p>
    <w:p w14:paraId="7CE3804B" w14:textId="77777777" w:rsidR="007C4061" w:rsidRDefault="007C4061" w:rsidP="00885269">
      <w:pPr>
        <w:pStyle w:val="PL"/>
      </w:pPr>
      <w:r>
        <w:t xml:space="preserve">              schema:</w:t>
      </w:r>
    </w:p>
    <w:p w14:paraId="3EBDC517" w14:textId="77777777" w:rsidR="007C4061" w:rsidRPr="00533C32" w:rsidRDefault="007C4061" w:rsidP="00885269">
      <w:pPr>
        <w:pStyle w:val="PL"/>
      </w:pPr>
      <w:r>
        <w:t xml:space="preserve">                $ref: </w:t>
      </w:r>
      <w:r w:rsidRPr="00533C32">
        <w:t>'#/components/schemas/</w:t>
      </w:r>
      <w:proofErr w:type="spellStart"/>
      <w:r w:rsidRPr="00533C32">
        <w:t>VarSnssai</w:t>
      </w:r>
      <w:proofErr w:type="spellEnd"/>
      <w:r w:rsidRPr="00533C32">
        <w:t>'</w:t>
      </w:r>
    </w:p>
    <w:p w14:paraId="113EE956" w14:textId="77777777" w:rsidR="007C4061" w:rsidRPr="00533C32" w:rsidRDefault="007C4061" w:rsidP="00885269">
      <w:pPr>
        <w:pStyle w:val="PL"/>
      </w:pPr>
      <w:r w:rsidRPr="00533C32">
        <w:t xml:space="preserve">          description: single NSSAI</w:t>
      </w:r>
    </w:p>
    <w:p w14:paraId="358A43E3" w14:textId="77777777" w:rsidR="007C4061" w:rsidRPr="00533C32" w:rsidRDefault="007C4061" w:rsidP="00885269">
      <w:pPr>
        <w:pStyle w:val="PL"/>
      </w:pPr>
      <w:r>
        <w:t xml:space="preserve">          required: true</w:t>
      </w:r>
    </w:p>
    <w:p w14:paraId="145B256C" w14:textId="77777777" w:rsidR="007C4061" w:rsidRPr="00533C32" w:rsidRDefault="007C4061" w:rsidP="00885269">
      <w:pPr>
        <w:pStyle w:val="PL"/>
      </w:pPr>
      <w:r w:rsidRPr="00533C32">
        <w:t xml:space="preserve">        - name: </w:t>
      </w:r>
      <w:proofErr w:type="spellStart"/>
      <w:r w:rsidRPr="006D456D">
        <w:t>dnn</w:t>
      </w:r>
      <w:proofErr w:type="spellEnd"/>
    </w:p>
    <w:p w14:paraId="07B75E6E" w14:textId="77777777" w:rsidR="007C4061" w:rsidRPr="00533C32" w:rsidRDefault="007C4061" w:rsidP="00885269">
      <w:pPr>
        <w:pStyle w:val="PL"/>
      </w:pPr>
      <w:r w:rsidRPr="00533C32">
        <w:t xml:space="preserve">          in: query</w:t>
      </w:r>
    </w:p>
    <w:p w14:paraId="20AE4C4C" w14:textId="77777777" w:rsidR="007C4061" w:rsidRPr="00533C32" w:rsidRDefault="007C4061" w:rsidP="00885269">
      <w:pPr>
        <w:pStyle w:val="PL"/>
      </w:pPr>
      <w:r w:rsidRPr="00533C32">
        <w:t xml:space="preserve">          description: </w:t>
      </w:r>
      <w:r>
        <w:t>DNN</w:t>
      </w:r>
    </w:p>
    <w:p w14:paraId="59B1CB23" w14:textId="77777777" w:rsidR="007C4061" w:rsidRPr="00533C32" w:rsidRDefault="007C4061" w:rsidP="00885269">
      <w:pPr>
        <w:pStyle w:val="PL"/>
      </w:pPr>
      <w:r>
        <w:t xml:space="preserve">          required: true</w:t>
      </w:r>
    </w:p>
    <w:p w14:paraId="14CADB27" w14:textId="77777777" w:rsidR="007C4061" w:rsidRPr="00533C32" w:rsidRDefault="007C4061" w:rsidP="00885269">
      <w:pPr>
        <w:pStyle w:val="PL"/>
      </w:pPr>
      <w:r w:rsidRPr="00533C32">
        <w:t xml:space="preserve">          schema:</w:t>
      </w:r>
    </w:p>
    <w:p w14:paraId="45462E0D" w14:textId="77777777" w:rsidR="007C4061" w:rsidRPr="00533C32" w:rsidRDefault="007C4061" w:rsidP="00885269">
      <w:pPr>
        <w:pStyle w:val="PL"/>
      </w:pPr>
      <w:r w:rsidRPr="00533C32">
        <w:t xml:space="preserve">            $ref: '#/components/schemas/</w:t>
      </w:r>
      <w:proofErr w:type="spellStart"/>
      <w:r w:rsidRPr="00533C32">
        <w:t>Dnn</w:t>
      </w:r>
      <w:proofErr w:type="spellEnd"/>
      <w:r w:rsidRPr="00533C32">
        <w:t>'</w:t>
      </w:r>
    </w:p>
    <w:p w14:paraId="30617C1E" w14:textId="77777777" w:rsidR="007C4061" w:rsidRPr="00533C32" w:rsidRDefault="007C4061" w:rsidP="00885269">
      <w:pPr>
        <w:pStyle w:val="PL"/>
      </w:pPr>
      <w:r w:rsidRPr="00533C32">
        <w:t xml:space="preserve">        - name: </w:t>
      </w:r>
      <w:proofErr w:type="spellStart"/>
      <w:r w:rsidRPr="006D456D">
        <w:t>mtc</w:t>
      </w:r>
      <w:proofErr w:type="spellEnd"/>
      <w:r w:rsidRPr="006D456D">
        <w:t>-provider-information</w:t>
      </w:r>
    </w:p>
    <w:p w14:paraId="26E36B1C" w14:textId="77777777" w:rsidR="007C4061" w:rsidRPr="00533C32" w:rsidRDefault="007C4061" w:rsidP="00885269">
      <w:pPr>
        <w:pStyle w:val="PL"/>
      </w:pPr>
      <w:r w:rsidRPr="00533C32">
        <w:t xml:space="preserve">          in: query</w:t>
      </w:r>
    </w:p>
    <w:p w14:paraId="7D90CD56" w14:textId="77777777" w:rsidR="007C4061" w:rsidRPr="00533C32" w:rsidRDefault="007C4061" w:rsidP="00885269">
      <w:pPr>
        <w:pStyle w:val="PL"/>
      </w:pPr>
      <w:r w:rsidRPr="00533C32">
        <w:t xml:space="preserve">          description: </w:t>
      </w:r>
      <w:r>
        <w:t>MTC Provider Information</w:t>
      </w:r>
    </w:p>
    <w:p w14:paraId="372256FA" w14:textId="77777777" w:rsidR="007C4061" w:rsidRPr="00533C32" w:rsidRDefault="007C4061" w:rsidP="00885269">
      <w:pPr>
        <w:pStyle w:val="PL"/>
      </w:pPr>
      <w:r>
        <w:t xml:space="preserve">          required: true</w:t>
      </w:r>
    </w:p>
    <w:p w14:paraId="3B6F7CAD" w14:textId="77777777" w:rsidR="007C4061" w:rsidRPr="00533C32" w:rsidRDefault="007C4061" w:rsidP="00885269">
      <w:pPr>
        <w:pStyle w:val="PL"/>
      </w:pPr>
      <w:r w:rsidRPr="00533C32">
        <w:t xml:space="preserve">          schema:</w:t>
      </w:r>
    </w:p>
    <w:p w14:paraId="3F0EDA1B" w14:textId="77777777" w:rsidR="007C4061" w:rsidRDefault="007C4061" w:rsidP="00885269">
      <w:pPr>
        <w:pStyle w:val="PL"/>
      </w:pPr>
      <w:r w:rsidRPr="00533C32">
        <w:t xml:space="preserve">            $ref: 'TS29571_CommonData.yaml#/components/schemas/</w:t>
      </w:r>
      <w:r w:rsidRPr="005D14F1">
        <w:t>MtcProviderInformation</w:t>
      </w:r>
      <w:r w:rsidRPr="00533C32">
        <w:t>'</w:t>
      </w:r>
    </w:p>
    <w:p w14:paraId="37D20ECF" w14:textId="77777777" w:rsidR="007C4061" w:rsidRPr="00533C32" w:rsidRDefault="007C4061" w:rsidP="00885269">
      <w:pPr>
        <w:pStyle w:val="PL"/>
      </w:pPr>
      <w:r w:rsidRPr="00533C32">
        <w:t xml:space="preserve">        - name: If-None-Match</w:t>
      </w:r>
    </w:p>
    <w:p w14:paraId="108EDC3D" w14:textId="77777777" w:rsidR="007C4061" w:rsidRPr="00533C32" w:rsidRDefault="007C4061" w:rsidP="00885269">
      <w:pPr>
        <w:pStyle w:val="PL"/>
      </w:pPr>
      <w:r w:rsidRPr="00533C32">
        <w:t xml:space="preserve">          in: header</w:t>
      </w:r>
    </w:p>
    <w:p w14:paraId="53A3DD1C" w14:textId="77777777" w:rsidR="007C4061" w:rsidRPr="00533C32" w:rsidRDefault="007C4061" w:rsidP="00885269">
      <w:pPr>
        <w:pStyle w:val="PL"/>
      </w:pPr>
      <w:r w:rsidRPr="00533C32">
        <w:t xml:space="preserve">          description: Validator for conditional requests, as described in RFC 7232, 3.2</w:t>
      </w:r>
    </w:p>
    <w:p w14:paraId="506669EA" w14:textId="77777777" w:rsidR="007C4061" w:rsidRPr="00533C32" w:rsidRDefault="007C4061" w:rsidP="00885269">
      <w:pPr>
        <w:pStyle w:val="PL"/>
      </w:pPr>
      <w:r w:rsidRPr="00533C32">
        <w:t xml:space="preserve">          schema:</w:t>
      </w:r>
    </w:p>
    <w:p w14:paraId="03FA21AF" w14:textId="77777777" w:rsidR="007C4061" w:rsidRPr="00533C32" w:rsidRDefault="007C4061" w:rsidP="00885269">
      <w:pPr>
        <w:pStyle w:val="PL"/>
      </w:pPr>
      <w:r w:rsidRPr="00533C32">
        <w:t xml:space="preserve">            type: string</w:t>
      </w:r>
    </w:p>
    <w:p w14:paraId="2DEAEABA" w14:textId="77777777" w:rsidR="007C4061" w:rsidRPr="00533C32" w:rsidRDefault="007C4061" w:rsidP="00885269">
      <w:pPr>
        <w:pStyle w:val="PL"/>
      </w:pPr>
      <w:r w:rsidRPr="00533C32">
        <w:t xml:space="preserve">        - name: If-Modified-Since</w:t>
      </w:r>
    </w:p>
    <w:p w14:paraId="283BA53B" w14:textId="77777777" w:rsidR="007C4061" w:rsidRPr="00533C32" w:rsidRDefault="007C4061" w:rsidP="00885269">
      <w:pPr>
        <w:pStyle w:val="PL"/>
      </w:pPr>
      <w:r w:rsidRPr="00533C32">
        <w:t xml:space="preserve">          in: header</w:t>
      </w:r>
    </w:p>
    <w:p w14:paraId="133EA31A" w14:textId="77777777" w:rsidR="007C4061" w:rsidRPr="00533C32" w:rsidRDefault="007C4061" w:rsidP="00885269">
      <w:pPr>
        <w:pStyle w:val="PL"/>
      </w:pPr>
      <w:r w:rsidRPr="00533C32">
        <w:t xml:space="preserve">          description: Validator for conditional requests, as described in RFC 7232, 3.3</w:t>
      </w:r>
    </w:p>
    <w:p w14:paraId="6503C7AD" w14:textId="77777777" w:rsidR="007C4061" w:rsidRPr="00533C32" w:rsidRDefault="007C4061" w:rsidP="00885269">
      <w:pPr>
        <w:pStyle w:val="PL"/>
      </w:pPr>
      <w:r w:rsidRPr="00533C32">
        <w:t xml:space="preserve">          schema:</w:t>
      </w:r>
    </w:p>
    <w:p w14:paraId="5D1030A1" w14:textId="77777777" w:rsidR="007C4061" w:rsidRPr="00136AA8" w:rsidRDefault="007C4061" w:rsidP="00885269">
      <w:pPr>
        <w:pStyle w:val="PL"/>
      </w:pPr>
      <w:r w:rsidRPr="00533C32">
        <w:t xml:space="preserve">            type: string</w:t>
      </w:r>
    </w:p>
    <w:p w14:paraId="51268932" w14:textId="77777777" w:rsidR="007C4061" w:rsidRPr="00533C32" w:rsidRDefault="007C4061" w:rsidP="00885269">
      <w:pPr>
        <w:pStyle w:val="PL"/>
      </w:pPr>
      <w:r w:rsidRPr="00533C32">
        <w:t xml:space="preserve">      responses:</w:t>
      </w:r>
    </w:p>
    <w:p w14:paraId="4E6A34E8" w14:textId="77777777" w:rsidR="007C4061" w:rsidRPr="00533C32" w:rsidRDefault="007C4061" w:rsidP="00885269">
      <w:pPr>
        <w:pStyle w:val="PL"/>
      </w:pPr>
      <w:r w:rsidRPr="00533C32">
        <w:t xml:space="preserve">        '200':</w:t>
      </w:r>
    </w:p>
    <w:p w14:paraId="5B7C77C7" w14:textId="77777777" w:rsidR="007C4061" w:rsidRPr="00533C32" w:rsidRDefault="007C4061" w:rsidP="00885269">
      <w:pPr>
        <w:pStyle w:val="PL"/>
      </w:pPr>
      <w:r w:rsidRPr="00533C32">
        <w:t xml:space="preserve">          description: OK</w:t>
      </w:r>
    </w:p>
    <w:p w14:paraId="510C02C8" w14:textId="77777777" w:rsidR="007C4061" w:rsidRPr="00533C32" w:rsidRDefault="007C4061" w:rsidP="00885269">
      <w:pPr>
        <w:pStyle w:val="PL"/>
      </w:pPr>
      <w:r w:rsidRPr="00533C32">
        <w:t xml:space="preserve">          content:</w:t>
      </w:r>
    </w:p>
    <w:p w14:paraId="54D3854D" w14:textId="77777777" w:rsidR="007C4061" w:rsidRPr="00533C32" w:rsidRDefault="007C4061" w:rsidP="00885269">
      <w:pPr>
        <w:pStyle w:val="PL"/>
      </w:pPr>
      <w:r w:rsidRPr="00533C32">
        <w:t xml:space="preserve">            application/</w:t>
      </w:r>
      <w:proofErr w:type="spellStart"/>
      <w:r w:rsidRPr="00533C32">
        <w:t>json</w:t>
      </w:r>
      <w:proofErr w:type="spellEnd"/>
      <w:r w:rsidRPr="00533C32">
        <w:t>:</w:t>
      </w:r>
    </w:p>
    <w:p w14:paraId="51ADC239" w14:textId="77777777" w:rsidR="007C4061" w:rsidRPr="00533C32" w:rsidRDefault="007C4061" w:rsidP="00885269">
      <w:pPr>
        <w:pStyle w:val="PL"/>
      </w:pPr>
      <w:r w:rsidRPr="00533C32">
        <w:t xml:space="preserve">              schema:</w:t>
      </w:r>
    </w:p>
    <w:p w14:paraId="1200EA17" w14:textId="77777777" w:rsidR="007C4061" w:rsidRDefault="007C4061" w:rsidP="00885269">
      <w:pPr>
        <w:pStyle w:val="PL"/>
      </w:pPr>
      <w:r w:rsidRPr="00533C32">
        <w:t xml:space="preserve">                $ref: '#/components/schemas/</w:t>
      </w:r>
      <w:proofErr w:type="spellStart"/>
      <w:r w:rsidRPr="0068632F">
        <w:t>AuthorizationData</w:t>
      </w:r>
      <w:proofErr w:type="spellEnd"/>
      <w:r w:rsidRPr="00533C32">
        <w:t>'</w:t>
      </w:r>
    </w:p>
    <w:p w14:paraId="48211E9D" w14:textId="77777777" w:rsidR="007C4061" w:rsidRPr="00533C32" w:rsidRDefault="007C4061" w:rsidP="00885269">
      <w:pPr>
        <w:pStyle w:val="PL"/>
      </w:pPr>
      <w:r w:rsidRPr="00533C32">
        <w:t xml:space="preserve">          headers:</w:t>
      </w:r>
    </w:p>
    <w:p w14:paraId="39A057F5" w14:textId="77777777" w:rsidR="007C4061" w:rsidRPr="00533C32" w:rsidRDefault="007C4061" w:rsidP="00885269">
      <w:pPr>
        <w:pStyle w:val="PL"/>
      </w:pPr>
      <w:r w:rsidRPr="00533C32">
        <w:t xml:space="preserve">            Cache-Control:</w:t>
      </w:r>
    </w:p>
    <w:p w14:paraId="575B338F" w14:textId="77777777" w:rsidR="007C4061" w:rsidRPr="00533C32" w:rsidRDefault="007C4061" w:rsidP="00885269">
      <w:pPr>
        <w:pStyle w:val="PL"/>
      </w:pPr>
      <w:r w:rsidRPr="00533C32">
        <w:t xml:space="preserve">              description: Cache-Control containing max-age, as described in RFC 7234, 5.2</w:t>
      </w:r>
    </w:p>
    <w:p w14:paraId="60D5E1D1" w14:textId="77777777" w:rsidR="007C4061" w:rsidRPr="00533C32" w:rsidRDefault="007C4061" w:rsidP="00885269">
      <w:pPr>
        <w:pStyle w:val="PL"/>
      </w:pPr>
      <w:r w:rsidRPr="00533C32">
        <w:t xml:space="preserve">              schema:</w:t>
      </w:r>
    </w:p>
    <w:p w14:paraId="08450C36" w14:textId="77777777" w:rsidR="007C4061" w:rsidRPr="00533C32" w:rsidRDefault="007C4061" w:rsidP="00885269">
      <w:pPr>
        <w:pStyle w:val="PL"/>
      </w:pPr>
      <w:r w:rsidRPr="00533C32">
        <w:t xml:space="preserve">                type: string</w:t>
      </w:r>
    </w:p>
    <w:p w14:paraId="5BF21BB4" w14:textId="77777777" w:rsidR="007C4061" w:rsidRPr="00533C32" w:rsidRDefault="007C4061" w:rsidP="00885269">
      <w:pPr>
        <w:pStyle w:val="PL"/>
      </w:pPr>
      <w:r w:rsidRPr="00533C32">
        <w:t xml:space="preserve">            ETag:</w:t>
      </w:r>
    </w:p>
    <w:p w14:paraId="721DA90C" w14:textId="77777777" w:rsidR="007C4061" w:rsidRPr="00533C32" w:rsidRDefault="007C4061" w:rsidP="00885269">
      <w:pPr>
        <w:pStyle w:val="PL"/>
      </w:pPr>
      <w:r w:rsidRPr="00533C32">
        <w:t xml:space="preserve">              description: Entity Tag, containing a strong validator, as described in RFC 7232, 2.3</w:t>
      </w:r>
    </w:p>
    <w:p w14:paraId="76EB1755" w14:textId="77777777" w:rsidR="007C4061" w:rsidRPr="00533C32" w:rsidRDefault="007C4061" w:rsidP="00885269">
      <w:pPr>
        <w:pStyle w:val="PL"/>
      </w:pPr>
      <w:r w:rsidRPr="00533C32">
        <w:t xml:space="preserve">              schema:</w:t>
      </w:r>
    </w:p>
    <w:p w14:paraId="33EB2053" w14:textId="77777777" w:rsidR="007C4061" w:rsidRPr="00533C32" w:rsidRDefault="007C4061" w:rsidP="00885269">
      <w:pPr>
        <w:pStyle w:val="PL"/>
      </w:pPr>
      <w:r w:rsidRPr="00533C32">
        <w:t xml:space="preserve">                type: string</w:t>
      </w:r>
    </w:p>
    <w:p w14:paraId="5E43E126" w14:textId="77777777" w:rsidR="007C4061" w:rsidRPr="00533C32" w:rsidRDefault="007C4061" w:rsidP="00885269">
      <w:pPr>
        <w:pStyle w:val="PL"/>
      </w:pPr>
      <w:r w:rsidRPr="00533C32">
        <w:t xml:space="preserve">            Last-Modified:</w:t>
      </w:r>
    </w:p>
    <w:p w14:paraId="6D215634" w14:textId="77777777" w:rsidR="007C4061" w:rsidRDefault="007C4061" w:rsidP="00885269">
      <w:pPr>
        <w:pStyle w:val="PL"/>
      </w:pPr>
      <w:r w:rsidRPr="00533C32">
        <w:t xml:space="preserve">              description: Timestamp for last modification of the resource, as described in RFC 7232, 2.2</w:t>
      </w:r>
    </w:p>
    <w:p w14:paraId="32F4FC35" w14:textId="77777777" w:rsidR="007C4061" w:rsidRPr="00533C32" w:rsidRDefault="007C4061" w:rsidP="00885269">
      <w:pPr>
        <w:pStyle w:val="PL"/>
      </w:pPr>
      <w:r w:rsidRPr="00533C32">
        <w:t xml:space="preserve">              schema:</w:t>
      </w:r>
    </w:p>
    <w:p w14:paraId="7B7C45B5" w14:textId="77777777" w:rsidR="007C4061" w:rsidRPr="00533C32" w:rsidRDefault="007C4061" w:rsidP="00885269">
      <w:pPr>
        <w:pStyle w:val="PL"/>
      </w:pPr>
      <w:r w:rsidRPr="00533C32">
        <w:t xml:space="preserve">                type: string</w:t>
      </w:r>
    </w:p>
    <w:p w14:paraId="698B2364" w14:textId="77777777" w:rsidR="007C4061" w:rsidRDefault="007C4061" w:rsidP="00885269">
      <w:pPr>
        <w:pStyle w:val="PL"/>
        <w:rPr>
          <w:lang w:eastAsia="zh-CN"/>
        </w:rPr>
      </w:pPr>
      <w:r w:rsidRPr="00533C32">
        <w:t xml:space="preserve">        default:</w:t>
      </w:r>
    </w:p>
    <w:p w14:paraId="19D9B03C"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4F4ABFC5" w14:textId="77777777" w:rsidR="007C4061" w:rsidRDefault="007C4061" w:rsidP="00885269">
      <w:pPr>
        <w:pStyle w:val="PL"/>
        <w:rPr>
          <w:lang w:eastAsia="zh-CN"/>
        </w:rPr>
      </w:pPr>
    </w:p>
    <w:p w14:paraId="01ABB778" w14:textId="77777777" w:rsidR="007C4061" w:rsidRDefault="007C4061" w:rsidP="00885269">
      <w:pPr>
        <w:pStyle w:val="PL"/>
      </w:pPr>
      <w:r>
        <w:t xml:space="preserve">  /subscription-data/{</w:t>
      </w:r>
      <w:proofErr w:type="spellStart"/>
      <w:r>
        <w:t>ueId</w:t>
      </w:r>
      <w:proofErr w:type="spellEnd"/>
      <w:r>
        <w:t>}/</w:t>
      </w:r>
      <w:r w:rsidRPr="006E7C29">
        <w:t>coverage-restriction-data</w:t>
      </w:r>
      <w:r>
        <w:t>:</w:t>
      </w:r>
    </w:p>
    <w:p w14:paraId="33AA3456" w14:textId="77777777" w:rsidR="007C4061" w:rsidRDefault="007C4061" w:rsidP="00885269">
      <w:pPr>
        <w:pStyle w:val="PL"/>
      </w:pPr>
      <w:r>
        <w:t xml:space="preserve">    get:</w:t>
      </w:r>
    </w:p>
    <w:p w14:paraId="23A6947F" w14:textId="77777777" w:rsidR="007C4061" w:rsidRDefault="007C4061" w:rsidP="00885269">
      <w:pPr>
        <w:pStyle w:val="PL"/>
      </w:pPr>
      <w:r>
        <w:t xml:space="preserve">      summary: Retrieves the </w:t>
      </w:r>
      <w:r w:rsidRPr="00334145">
        <w:t>subscribed enhanced Coverage Restriction Data</w:t>
      </w:r>
      <w:r>
        <w:t xml:space="preserve"> of a UE</w:t>
      </w:r>
    </w:p>
    <w:p w14:paraId="489BA108" w14:textId="77777777" w:rsidR="007C4061" w:rsidRDefault="007C4061" w:rsidP="00885269">
      <w:pPr>
        <w:pStyle w:val="PL"/>
      </w:pPr>
      <w:r>
        <w:t xml:space="preserve">      </w:t>
      </w:r>
      <w:proofErr w:type="spellStart"/>
      <w:r>
        <w:t>operationId</w:t>
      </w:r>
      <w:proofErr w:type="spellEnd"/>
      <w:r>
        <w:t xml:space="preserve">: </w:t>
      </w:r>
      <w:proofErr w:type="spellStart"/>
      <w:r>
        <w:t>QueryCoverageRestrictionData</w:t>
      </w:r>
      <w:proofErr w:type="spellEnd"/>
    </w:p>
    <w:p w14:paraId="157D8208" w14:textId="77777777" w:rsidR="007C4061" w:rsidRDefault="007C4061" w:rsidP="00885269">
      <w:pPr>
        <w:pStyle w:val="PL"/>
      </w:pPr>
      <w:r>
        <w:lastRenderedPageBreak/>
        <w:t xml:space="preserve">      tags:</w:t>
      </w:r>
    </w:p>
    <w:p w14:paraId="0AF22362" w14:textId="77777777" w:rsidR="007C4061" w:rsidRDefault="007C4061" w:rsidP="00885269">
      <w:pPr>
        <w:pStyle w:val="PL"/>
      </w:pPr>
      <w:r>
        <w:t xml:space="preserve">        - E</w:t>
      </w:r>
      <w:r w:rsidRPr="00334145">
        <w:t>nhanced Coverage Restriction</w:t>
      </w:r>
      <w:r>
        <w:t xml:space="preserve"> Data</w:t>
      </w:r>
    </w:p>
    <w:p w14:paraId="06441C1B" w14:textId="77777777" w:rsidR="007C4061" w:rsidRDefault="007C4061" w:rsidP="00885269">
      <w:pPr>
        <w:pStyle w:val="PL"/>
      </w:pPr>
      <w:r>
        <w:t xml:space="preserve">      parameters:</w:t>
      </w:r>
    </w:p>
    <w:p w14:paraId="7DF6DF71" w14:textId="77777777" w:rsidR="007C4061" w:rsidRDefault="007C4061" w:rsidP="00885269">
      <w:pPr>
        <w:pStyle w:val="PL"/>
      </w:pPr>
      <w:r>
        <w:t xml:space="preserve">        - name: </w:t>
      </w:r>
      <w:proofErr w:type="spellStart"/>
      <w:r>
        <w:t>ueId</w:t>
      </w:r>
      <w:proofErr w:type="spellEnd"/>
    </w:p>
    <w:p w14:paraId="02E6F5A1" w14:textId="77777777" w:rsidR="007C4061" w:rsidRDefault="007C4061" w:rsidP="00885269">
      <w:pPr>
        <w:pStyle w:val="PL"/>
      </w:pPr>
      <w:r>
        <w:t xml:space="preserve">          in: path</w:t>
      </w:r>
    </w:p>
    <w:p w14:paraId="7169D376" w14:textId="77777777" w:rsidR="007C4061" w:rsidRDefault="007C4061" w:rsidP="00885269">
      <w:pPr>
        <w:pStyle w:val="PL"/>
      </w:pPr>
      <w:r>
        <w:t xml:space="preserve">          description: UE id</w:t>
      </w:r>
    </w:p>
    <w:p w14:paraId="03E25BFF" w14:textId="77777777" w:rsidR="007C4061" w:rsidRDefault="007C4061" w:rsidP="00885269">
      <w:pPr>
        <w:pStyle w:val="PL"/>
      </w:pPr>
      <w:r>
        <w:t xml:space="preserve">          required: true</w:t>
      </w:r>
    </w:p>
    <w:p w14:paraId="1DEFEF13" w14:textId="77777777" w:rsidR="007C4061" w:rsidRDefault="007C4061" w:rsidP="00885269">
      <w:pPr>
        <w:pStyle w:val="PL"/>
      </w:pPr>
      <w:r>
        <w:t xml:space="preserve">          schema:</w:t>
      </w:r>
    </w:p>
    <w:p w14:paraId="18B3708A" w14:textId="77777777" w:rsidR="007C4061" w:rsidRDefault="007C4061" w:rsidP="00885269">
      <w:pPr>
        <w:pStyle w:val="PL"/>
      </w:pPr>
      <w:r>
        <w:t xml:space="preserve">            $ref: 'TS29571_CommonData.yaml#/components/schemas/</w:t>
      </w:r>
      <w:proofErr w:type="spellStart"/>
      <w:r>
        <w:t>VarUeId</w:t>
      </w:r>
      <w:proofErr w:type="spellEnd"/>
      <w:r>
        <w:t>'</w:t>
      </w:r>
    </w:p>
    <w:p w14:paraId="36F1204C" w14:textId="77777777" w:rsidR="007C4061" w:rsidRDefault="007C4061" w:rsidP="00885269">
      <w:pPr>
        <w:pStyle w:val="PL"/>
      </w:pPr>
      <w:r>
        <w:t xml:space="preserve">        - name: supported-features</w:t>
      </w:r>
    </w:p>
    <w:p w14:paraId="5B70C5FF" w14:textId="77777777" w:rsidR="007C4061" w:rsidRDefault="007C4061" w:rsidP="00885269">
      <w:pPr>
        <w:pStyle w:val="PL"/>
      </w:pPr>
      <w:r>
        <w:t xml:space="preserve">          in: query</w:t>
      </w:r>
    </w:p>
    <w:p w14:paraId="10689EEE" w14:textId="77777777" w:rsidR="007C4061" w:rsidRDefault="007C4061" w:rsidP="00885269">
      <w:pPr>
        <w:pStyle w:val="PL"/>
      </w:pPr>
      <w:r>
        <w:t xml:space="preserve">          description: Supported Features</w:t>
      </w:r>
    </w:p>
    <w:p w14:paraId="18A5DB64" w14:textId="77777777" w:rsidR="007C4061" w:rsidRDefault="007C4061" w:rsidP="00885269">
      <w:pPr>
        <w:pStyle w:val="PL"/>
      </w:pPr>
      <w:r>
        <w:t xml:space="preserve">          schema:</w:t>
      </w:r>
    </w:p>
    <w:p w14:paraId="2DDE5762" w14:textId="77777777" w:rsidR="007C4061" w:rsidRDefault="007C4061" w:rsidP="00885269">
      <w:pPr>
        <w:pStyle w:val="PL"/>
        <w:rPr>
          <w:lang w:eastAsia="zh-CN"/>
        </w:rPr>
      </w:pPr>
      <w:r>
        <w:t xml:space="preserve">             $ref: 'TS29571_CommonData.yaml#/components/schemas/</w:t>
      </w:r>
      <w:proofErr w:type="spellStart"/>
      <w:r>
        <w:t>SupportedFeatures</w:t>
      </w:r>
      <w:proofErr w:type="spellEnd"/>
      <w:r>
        <w:t>'</w:t>
      </w:r>
    </w:p>
    <w:p w14:paraId="45CB0C17" w14:textId="77777777" w:rsidR="007C4061" w:rsidRDefault="007C4061" w:rsidP="00885269">
      <w:pPr>
        <w:pStyle w:val="PL"/>
      </w:pPr>
      <w:r>
        <w:t xml:space="preserve">        - name: If-None-Match</w:t>
      </w:r>
    </w:p>
    <w:p w14:paraId="199B9EC2" w14:textId="77777777" w:rsidR="007C4061" w:rsidRDefault="007C4061" w:rsidP="00885269">
      <w:pPr>
        <w:pStyle w:val="PL"/>
      </w:pPr>
      <w:r>
        <w:t xml:space="preserve">          in: header</w:t>
      </w:r>
    </w:p>
    <w:p w14:paraId="02262823" w14:textId="77777777" w:rsidR="007C4061" w:rsidRDefault="007C4061" w:rsidP="00885269">
      <w:pPr>
        <w:pStyle w:val="PL"/>
      </w:pPr>
      <w:r>
        <w:t xml:space="preserve">          description: Validator for conditional requests, as described in RFC 7232, 3.2</w:t>
      </w:r>
    </w:p>
    <w:p w14:paraId="0CDE67E9" w14:textId="77777777" w:rsidR="007C4061" w:rsidRDefault="007C4061" w:rsidP="00885269">
      <w:pPr>
        <w:pStyle w:val="PL"/>
      </w:pPr>
      <w:r>
        <w:t xml:space="preserve">          schema:</w:t>
      </w:r>
    </w:p>
    <w:p w14:paraId="4B451B08" w14:textId="77777777" w:rsidR="007C4061" w:rsidRDefault="007C4061" w:rsidP="00885269">
      <w:pPr>
        <w:pStyle w:val="PL"/>
      </w:pPr>
      <w:r>
        <w:t xml:space="preserve">            type: string</w:t>
      </w:r>
    </w:p>
    <w:p w14:paraId="352AD405" w14:textId="77777777" w:rsidR="007C4061" w:rsidRDefault="007C4061" w:rsidP="00885269">
      <w:pPr>
        <w:pStyle w:val="PL"/>
      </w:pPr>
      <w:r>
        <w:t xml:space="preserve">        - name: If-Modified-Since</w:t>
      </w:r>
    </w:p>
    <w:p w14:paraId="4714915E" w14:textId="77777777" w:rsidR="007C4061" w:rsidRDefault="007C4061" w:rsidP="00885269">
      <w:pPr>
        <w:pStyle w:val="PL"/>
      </w:pPr>
      <w:r>
        <w:t xml:space="preserve">          in: header</w:t>
      </w:r>
    </w:p>
    <w:p w14:paraId="7B199CE9" w14:textId="77777777" w:rsidR="007C4061" w:rsidRDefault="007C4061" w:rsidP="00885269">
      <w:pPr>
        <w:pStyle w:val="PL"/>
      </w:pPr>
      <w:r>
        <w:t xml:space="preserve">          description: Validator for conditional requests, as described in RFC 7232, 3.3</w:t>
      </w:r>
    </w:p>
    <w:p w14:paraId="20A587B7" w14:textId="77777777" w:rsidR="007C4061" w:rsidRDefault="007C4061" w:rsidP="00885269">
      <w:pPr>
        <w:pStyle w:val="PL"/>
      </w:pPr>
      <w:r>
        <w:t xml:space="preserve">          schema:</w:t>
      </w:r>
    </w:p>
    <w:p w14:paraId="09542EB5" w14:textId="77777777" w:rsidR="007C4061" w:rsidRDefault="007C4061" w:rsidP="00885269">
      <w:pPr>
        <w:pStyle w:val="PL"/>
        <w:rPr>
          <w:lang w:eastAsia="zh-CN"/>
        </w:rPr>
      </w:pPr>
      <w:r>
        <w:t xml:space="preserve">            type: string</w:t>
      </w:r>
    </w:p>
    <w:p w14:paraId="7D908435" w14:textId="77777777" w:rsidR="007C4061" w:rsidRDefault="007C4061" w:rsidP="00885269">
      <w:pPr>
        <w:pStyle w:val="PL"/>
      </w:pPr>
      <w:r>
        <w:t xml:space="preserve">      responses:</w:t>
      </w:r>
    </w:p>
    <w:p w14:paraId="2C2CD6C6" w14:textId="77777777" w:rsidR="007C4061" w:rsidRDefault="007C4061" w:rsidP="00885269">
      <w:pPr>
        <w:pStyle w:val="PL"/>
      </w:pPr>
      <w:r>
        <w:t xml:space="preserve">        '200':</w:t>
      </w:r>
    </w:p>
    <w:p w14:paraId="4F382499" w14:textId="77777777" w:rsidR="007C4061" w:rsidRDefault="007C4061" w:rsidP="00885269">
      <w:pPr>
        <w:pStyle w:val="PL"/>
      </w:pPr>
      <w:r>
        <w:t xml:space="preserve">          description: OK</w:t>
      </w:r>
    </w:p>
    <w:p w14:paraId="37E0E40A" w14:textId="77777777" w:rsidR="007C4061" w:rsidRDefault="007C4061" w:rsidP="00885269">
      <w:pPr>
        <w:pStyle w:val="PL"/>
      </w:pPr>
      <w:r>
        <w:t xml:space="preserve">          content:</w:t>
      </w:r>
    </w:p>
    <w:p w14:paraId="49992109" w14:textId="77777777" w:rsidR="007C4061" w:rsidRDefault="007C4061" w:rsidP="00885269">
      <w:pPr>
        <w:pStyle w:val="PL"/>
      </w:pPr>
      <w:r>
        <w:t xml:space="preserve">            application/</w:t>
      </w:r>
      <w:proofErr w:type="spellStart"/>
      <w:r>
        <w:t>json</w:t>
      </w:r>
      <w:proofErr w:type="spellEnd"/>
      <w:r>
        <w:t>:</w:t>
      </w:r>
    </w:p>
    <w:p w14:paraId="1295221A" w14:textId="77777777" w:rsidR="007C4061" w:rsidRDefault="007C4061" w:rsidP="00885269">
      <w:pPr>
        <w:pStyle w:val="PL"/>
      </w:pPr>
      <w:r>
        <w:t xml:space="preserve">              schema:</w:t>
      </w:r>
    </w:p>
    <w:p w14:paraId="7E49EC06" w14:textId="77777777" w:rsidR="007C4061" w:rsidRDefault="007C4061" w:rsidP="00885269">
      <w:pPr>
        <w:pStyle w:val="PL"/>
      </w:pPr>
      <w:r>
        <w:t xml:space="preserve">                $ref: '#/components/schemas/</w:t>
      </w:r>
      <w:proofErr w:type="spellStart"/>
      <w:r>
        <w:rPr>
          <w:rFonts w:hint="eastAsia"/>
          <w:lang w:eastAsia="zh-CN"/>
        </w:rPr>
        <w:t>E</w:t>
      </w:r>
      <w:r>
        <w:rPr>
          <w:lang w:eastAsia="zh-CN"/>
        </w:rPr>
        <w:t>nhancedCoverage</w:t>
      </w:r>
      <w:r w:rsidRPr="008A4A04">
        <w:t>Restriction</w:t>
      </w:r>
      <w:r>
        <w:rPr>
          <w:lang w:eastAsia="zh-CN"/>
        </w:rPr>
        <w:t>Data</w:t>
      </w:r>
      <w:proofErr w:type="spellEnd"/>
      <w:r>
        <w:t>'</w:t>
      </w:r>
    </w:p>
    <w:p w14:paraId="74F0A54D" w14:textId="77777777" w:rsidR="007C4061" w:rsidRDefault="007C4061" w:rsidP="00885269">
      <w:pPr>
        <w:pStyle w:val="PL"/>
      </w:pPr>
      <w:r>
        <w:t xml:space="preserve">          headers:</w:t>
      </w:r>
    </w:p>
    <w:p w14:paraId="4F027661" w14:textId="77777777" w:rsidR="007C4061" w:rsidRDefault="007C4061" w:rsidP="00885269">
      <w:pPr>
        <w:pStyle w:val="PL"/>
      </w:pPr>
      <w:r>
        <w:t xml:space="preserve">            Cache-Control:</w:t>
      </w:r>
    </w:p>
    <w:p w14:paraId="2C84475F" w14:textId="77777777" w:rsidR="007C4061" w:rsidRDefault="007C4061" w:rsidP="00885269">
      <w:pPr>
        <w:pStyle w:val="PL"/>
      </w:pPr>
      <w:r>
        <w:t xml:space="preserve">              description: Cache-Control containing max-age, as described in RFC 7234, 5.2</w:t>
      </w:r>
    </w:p>
    <w:p w14:paraId="69B2E312" w14:textId="77777777" w:rsidR="007C4061" w:rsidRDefault="007C4061" w:rsidP="00885269">
      <w:pPr>
        <w:pStyle w:val="PL"/>
      </w:pPr>
      <w:r>
        <w:t xml:space="preserve">              schema:</w:t>
      </w:r>
    </w:p>
    <w:p w14:paraId="0EBE2865" w14:textId="77777777" w:rsidR="007C4061" w:rsidRDefault="007C4061" w:rsidP="00885269">
      <w:pPr>
        <w:pStyle w:val="PL"/>
      </w:pPr>
      <w:r>
        <w:t xml:space="preserve">                type: string</w:t>
      </w:r>
    </w:p>
    <w:p w14:paraId="30207206" w14:textId="77777777" w:rsidR="007C4061" w:rsidRDefault="007C4061" w:rsidP="00885269">
      <w:pPr>
        <w:pStyle w:val="PL"/>
      </w:pPr>
      <w:r>
        <w:t xml:space="preserve">            ETag:</w:t>
      </w:r>
    </w:p>
    <w:p w14:paraId="67C32705" w14:textId="77777777" w:rsidR="007C4061" w:rsidRDefault="007C4061" w:rsidP="00885269">
      <w:pPr>
        <w:pStyle w:val="PL"/>
      </w:pPr>
      <w:r>
        <w:t xml:space="preserve">              description: Entity Tag, containing a strong validator, as described in RFC 7232, 2.3</w:t>
      </w:r>
    </w:p>
    <w:p w14:paraId="44BCD8A9" w14:textId="77777777" w:rsidR="007C4061" w:rsidRDefault="007C4061" w:rsidP="00885269">
      <w:pPr>
        <w:pStyle w:val="PL"/>
      </w:pPr>
      <w:r>
        <w:t xml:space="preserve">              schema:</w:t>
      </w:r>
    </w:p>
    <w:p w14:paraId="1BD0B02D" w14:textId="77777777" w:rsidR="007C4061" w:rsidRDefault="007C4061" w:rsidP="00885269">
      <w:pPr>
        <w:pStyle w:val="PL"/>
      </w:pPr>
      <w:r>
        <w:t xml:space="preserve">                type: string</w:t>
      </w:r>
    </w:p>
    <w:p w14:paraId="30036D97" w14:textId="77777777" w:rsidR="007C4061" w:rsidRDefault="007C4061" w:rsidP="00885269">
      <w:pPr>
        <w:pStyle w:val="PL"/>
      </w:pPr>
      <w:r>
        <w:t xml:space="preserve">            Last-Modified:</w:t>
      </w:r>
    </w:p>
    <w:p w14:paraId="0E8FF906" w14:textId="77777777" w:rsidR="007C4061" w:rsidRDefault="007C4061" w:rsidP="00885269">
      <w:pPr>
        <w:pStyle w:val="PL"/>
      </w:pPr>
      <w:r>
        <w:t xml:space="preserve">              description: Timestamp for last modification of the resource, as described in RFC 7232, 2.2</w:t>
      </w:r>
    </w:p>
    <w:p w14:paraId="44511360" w14:textId="77777777" w:rsidR="007C4061" w:rsidRDefault="007C4061" w:rsidP="00885269">
      <w:pPr>
        <w:pStyle w:val="PL"/>
      </w:pPr>
      <w:r>
        <w:t xml:space="preserve">              schema:</w:t>
      </w:r>
    </w:p>
    <w:p w14:paraId="75612C8D" w14:textId="77777777" w:rsidR="007C4061" w:rsidRDefault="007C4061" w:rsidP="00885269">
      <w:pPr>
        <w:pStyle w:val="PL"/>
      </w:pPr>
      <w:r>
        <w:t xml:space="preserve">                type: string</w:t>
      </w:r>
    </w:p>
    <w:p w14:paraId="2BF725E5" w14:textId="77777777" w:rsidR="007C4061" w:rsidRDefault="007C4061" w:rsidP="00885269">
      <w:pPr>
        <w:pStyle w:val="PL"/>
        <w:rPr>
          <w:lang w:eastAsia="zh-CN"/>
        </w:rPr>
      </w:pPr>
      <w:r>
        <w:t xml:space="preserve">        default:</w:t>
      </w:r>
    </w:p>
    <w:p w14:paraId="437581A8" w14:textId="77777777" w:rsidR="001137C5" w:rsidRDefault="001137C5" w:rsidP="00885269">
      <w:pPr>
        <w:pStyle w:val="PL"/>
        <w:rPr>
          <w:lang w:eastAsia="zh-CN"/>
        </w:rPr>
      </w:pPr>
      <w:r w:rsidRPr="002E5CBA">
        <w:t xml:space="preserve">          </w:t>
      </w:r>
      <w:r w:rsidRPr="001F14B1">
        <w:t>$ref: 'TS29571_CommonDat</w:t>
      </w:r>
      <w:r>
        <w:t>a.yaml#/components/responses/default</w:t>
      </w:r>
      <w:r w:rsidRPr="001F14B1">
        <w:t>'</w:t>
      </w:r>
    </w:p>
    <w:p w14:paraId="0DFBDE1B" w14:textId="77777777" w:rsidR="007C4061" w:rsidRDefault="007C4061" w:rsidP="00885269">
      <w:pPr>
        <w:pStyle w:val="PL"/>
        <w:rPr>
          <w:lang w:eastAsia="zh-CN"/>
        </w:rPr>
      </w:pPr>
    </w:p>
    <w:p w14:paraId="12845DA5" w14:textId="77777777" w:rsidR="00227381" w:rsidRPr="00533C32" w:rsidRDefault="00227381" w:rsidP="00885269">
      <w:pPr>
        <w:pStyle w:val="PL"/>
      </w:pPr>
      <w:r w:rsidRPr="00533C32">
        <w:t xml:space="preserve">  /subscri</w:t>
      </w:r>
      <w:r w:rsidRPr="00533C32">
        <w:rPr>
          <w:lang w:eastAsia="zh-CN"/>
        </w:rPr>
        <w:t>ption</w:t>
      </w:r>
      <w:r w:rsidRPr="00533C32">
        <w:t>-data/{</w:t>
      </w:r>
      <w:proofErr w:type="spellStart"/>
      <w:r w:rsidRPr="00533C32">
        <w:t>ueId</w:t>
      </w:r>
      <w:proofErr w:type="spellEnd"/>
      <w:r w:rsidRPr="00533C32">
        <w:t>}/c</w:t>
      </w:r>
      <w:r>
        <w:t>ontext-data/location</w:t>
      </w:r>
      <w:r w:rsidRPr="00533C32">
        <w:t>:</w:t>
      </w:r>
    </w:p>
    <w:p w14:paraId="7B094061" w14:textId="77777777" w:rsidR="00227381" w:rsidRPr="00533C32" w:rsidRDefault="00227381" w:rsidP="00885269">
      <w:pPr>
        <w:pStyle w:val="PL"/>
      </w:pPr>
      <w:r w:rsidRPr="00533C32">
        <w:t xml:space="preserve">    get:</w:t>
      </w:r>
    </w:p>
    <w:p w14:paraId="2CF7C758" w14:textId="77777777" w:rsidR="00227381" w:rsidRPr="00533C32" w:rsidRDefault="00227381" w:rsidP="00885269">
      <w:pPr>
        <w:pStyle w:val="PL"/>
      </w:pPr>
      <w:r w:rsidRPr="00533C32">
        <w:t xml:space="preserve">      summary: Retrieves the </w:t>
      </w:r>
      <w:r>
        <w:t>UE's Location Information</w:t>
      </w:r>
    </w:p>
    <w:p w14:paraId="38A7496B" w14:textId="77777777" w:rsidR="00227381" w:rsidRPr="00533C32" w:rsidRDefault="00227381" w:rsidP="00885269">
      <w:pPr>
        <w:pStyle w:val="PL"/>
      </w:pPr>
      <w:r w:rsidRPr="00533C32">
        <w:t xml:space="preserve">      </w:t>
      </w:r>
      <w:proofErr w:type="spellStart"/>
      <w:r w:rsidRPr="00533C32">
        <w:t>operationId</w:t>
      </w:r>
      <w:proofErr w:type="spellEnd"/>
      <w:r w:rsidRPr="00533C32">
        <w:t xml:space="preserve">: </w:t>
      </w:r>
      <w:proofErr w:type="spellStart"/>
      <w:r w:rsidRPr="00533C32">
        <w:t>Query</w:t>
      </w:r>
      <w:r>
        <w:t>UeLocation</w:t>
      </w:r>
      <w:proofErr w:type="spellEnd"/>
    </w:p>
    <w:p w14:paraId="04B86E88" w14:textId="77777777" w:rsidR="00227381" w:rsidRPr="00533C32" w:rsidRDefault="00227381" w:rsidP="00885269">
      <w:pPr>
        <w:pStyle w:val="PL"/>
      </w:pPr>
      <w:r w:rsidRPr="00533C32">
        <w:t xml:space="preserve">      tags:</w:t>
      </w:r>
    </w:p>
    <w:p w14:paraId="32751706" w14:textId="77777777" w:rsidR="00227381" w:rsidRPr="00533C32" w:rsidRDefault="00227381" w:rsidP="00885269">
      <w:pPr>
        <w:pStyle w:val="PL"/>
      </w:pPr>
      <w:r>
        <w:t xml:space="preserve">        - UE's Location Information</w:t>
      </w:r>
      <w:r w:rsidRPr="00533C32">
        <w:t xml:space="preserve"> (Document)</w:t>
      </w:r>
    </w:p>
    <w:p w14:paraId="5100FCD2" w14:textId="77777777" w:rsidR="00227381" w:rsidRPr="00533C32" w:rsidRDefault="00227381" w:rsidP="00885269">
      <w:pPr>
        <w:pStyle w:val="PL"/>
      </w:pPr>
      <w:r w:rsidRPr="00533C32">
        <w:t xml:space="preserve">      parameters:</w:t>
      </w:r>
    </w:p>
    <w:p w14:paraId="2DEFF49C" w14:textId="77777777" w:rsidR="00227381" w:rsidRPr="00533C32" w:rsidRDefault="00227381" w:rsidP="00885269">
      <w:pPr>
        <w:pStyle w:val="PL"/>
      </w:pPr>
      <w:r w:rsidRPr="00533C32">
        <w:t xml:space="preserve">        - name: </w:t>
      </w:r>
      <w:proofErr w:type="spellStart"/>
      <w:r w:rsidRPr="00533C32">
        <w:t>ueId</w:t>
      </w:r>
      <w:proofErr w:type="spellEnd"/>
    </w:p>
    <w:p w14:paraId="6987C2DC" w14:textId="77777777" w:rsidR="00227381" w:rsidRPr="00533C32" w:rsidRDefault="00227381" w:rsidP="00885269">
      <w:pPr>
        <w:pStyle w:val="PL"/>
      </w:pPr>
      <w:r w:rsidRPr="00533C32">
        <w:t xml:space="preserve">          in: path</w:t>
      </w:r>
    </w:p>
    <w:p w14:paraId="184B68FC" w14:textId="77777777" w:rsidR="00227381" w:rsidRPr="00533C32" w:rsidRDefault="00227381" w:rsidP="00885269">
      <w:pPr>
        <w:pStyle w:val="PL"/>
      </w:pPr>
      <w:r w:rsidRPr="00533C32">
        <w:t xml:space="preserve">          description: UE id</w:t>
      </w:r>
    </w:p>
    <w:p w14:paraId="20075714" w14:textId="77777777" w:rsidR="00227381" w:rsidRPr="00533C32" w:rsidRDefault="00227381" w:rsidP="00885269">
      <w:pPr>
        <w:pStyle w:val="PL"/>
      </w:pPr>
      <w:r w:rsidRPr="00533C32">
        <w:t xml:space="preserve">          required: true</w:t>
      </w:r>
    </w:p>
    <w:p w14:paraId="54A45156" w14:textId="77777777" w:rsidR="00227381" w:rsidRPr="00533C32" w:rsidRDefault="00227381" w:rsidP="00885269">
      <w:pPr>
        <w:pStyle w:val="PL"/>
      </w:pPr>
      <w:r w:rsidRPr="00533C32">
        <w:t xml:space="preserve">          schema:</w:t>
      </w:r>
    </w:p>
    <w:p w14:paraId="3ED13D7D" w14:textId="77777777" w:rsidR="00227381" w:rsidRPr="00533C32" w:rsidRDefault="0022738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7C30B7CD" w14:textId="77777777" w:rsidR="00227381" w:rsidRPr="00533C32" w:rsidRDefault="00227381" w:rsidP="00885269">
      <w:pPr>
        <w:pStyle w:val="PL"/>
      </w:pPr>
      <w:r w:rsidRPr="00533C32">
        <w:t xml:space="preserve">        - name: supported-features</w:t>
      </w:r>
    </w:p>
    <w:p w14:paraId="74083A0A" w14:textId="77777777" w:rsidR="00227381" w:rsidRPr="00533C32" w:rsidRDefault="00227381" w:rsidP="00885269">
      <w:pPr>
        <w:pStyle w:val="PL"/>
      </w:pPr>
      <w:r w:rsidRPr="00533C32">
        <w:t xml:space="preserve">          in: query</w:t>
      </w:r>
    </w:p>
    <w:p w14:paraId="7AA79A86" w14:textId="77777777" w:rsidR="00227381" w:rsidRPr="00533C32" w:rsidRDefault="00227381" w:rsidP="00885269">
      <w:pPr>
        <w:pStyle w:val="PL"/>
      </w:pPr>
      <w:r w:rsidRPr="00533C32">
        <w:t xml:space="preserve">          description: Supported Features</w:t>
      </w:r>
    </w:p>
    <w:p w14:paraId="0AE0017E" w14:textId="77777777" w:rsidR="00227381" w:rsidRPr="00533C32" w:rsidRDefault="00227381" w:rsidP="00885269">
      <w:pPr>
        <w:pStyle w:val="PL"/>
      </w:pPr>
      <w:r w:rsidRPr="00533C32">
        <w:t xml:space="preserve">          schema:</w:t>
      </w:r>
    </w:p>
    <w:p w14:paraId="4EA5E729" w14:textId="77777777" w:rsidR="00227381" w:rsidRPr="00533C32" w:rsidRDefault="0022738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4DA1E610" w14:textId="77777777" w:rsidR="00227381" w:rsidRPr="00533C32" w:rsidRDefault="00227381" w:rsidP="00885269">
      <w:pPr>
        <w:pStyle w:val="PL"/>
      </w:pPr>
      <w:r w:rsidRPr="00533C32">
        <w:t xml:space="preserve">      responses:</w:t>
      </w:r>
    </w:p>
    <w:p w14:paraId="5703C94E" w14:textId="77777777" w:rsidR="00227381" w:rsidRPr="00533C32" w:rsidRDefault="00227381" w:rsidP="00885269">
      <w:pPr>
        <w:pStyle w:val="PL"/>
      </w:pPr>
      <w:r w:rsidRPr="00533C32">
        <w:t xml:space="preserve">        '200':</w:t>
      </w:r>
    </w:p>
    <w:p w14:paraId="474E98D7" w14:textId="77777777" w:rsidR="00227381" w:rsidRPr="00533C32" w:rsidRDefault="00227381" w:rsidP="00885269">
      <w:pPr>
        <w:pStyle w:val="PL"/>
      </w:pPr>
      <w:r w:rsidRPr="00533C32">
        <w:t xml:space="preserve">          description: Expected response to a valid request</w:t>
      </w:r>
    </w:p>
    <w:p w14:paraId="2D4A5257" w14:textId="77777777" w:rsidR="00227381" w:rsidRPr="00533C32" w:rsidRDefault="00227381" w:rsidP="00885269">
      <w:pPr>
        <w:pStyle w:val="PL"/>
      </w:pPr>
      <w:r w:rsidRPr="00533C32">
        <w:t xml:space="preserve">          content:</w:t>
      </w:r>
    </w:p>
    <w:p w14:paraId="17458C1B" w14:textId="77777777" w:rsidR="00227381" w:rsidRPr="00533C32" w:rsidRDefault="00227381" w:rsidP="00885269">
      <w:pPr>
        <w:pStyle w:val="PL"/>
      </w:pPr>
      <w:r w:rsidRPr="00533C32">
        <w:t xml:space="preserve">            application/</w:t>
      </w:r>
      <w:proofErr w:type="spellStart"/>
      <w:r w:rsidRPr="00533C32">
        <w:t>json</w:t>
      </w:r>
      <w:proofErr w:type="spellEnd"/>
      <w:r w:rsidRPr="00533C32">
        <w:t>:</w:t>
      </w:r>
    </w:p>
    <w:p w14:paraId="621C99A2" w14:textId="77777777" w:rsidR="00227381" w:rsidRPr="00533C32" w:rsidRDefault="00227381" w:rsidP="00885269">
      <w:pPr>
        <w:pStyle w:val="PL"/>
      </w:pPr>
      <w:r w:rsidRPr="00533C32">
        <w:t xml:space="preserve">              schema:</w:t>
      </w:r>
    </w:p>
    <w:p w14:paraId="7E3ED408" w14:textId="77777777" w:rsidR="00227381" w:rsidRPr="00533C32" w:rsidRDefault="00227381" w:rsidP="00885269">
      <w:pPr>
        <w:pStyle w:val="PL"/>
      </w:pPr>
      <w:r w:rsidRPr="00533C32">
        <w:t xml:space="preserve">                $ref: '#/components/schemas/</w:t>
      </w:r>
      <w:proofErr w:type="spellStart"/>
      <w:r w:rsidRPr="00D329A5">
        <w:t>LocationInfo</w:t>
      </w:r>
      <w:proofErr w:type="spellEnd"/>
      <w:r w:rsidRPr="00533C32">
        <w:t>'</w:t>
      </w:r>
    </w:p>
    <w:p w14:paraId="4B594498" w14:textId="77777777" w:rsidR="00227381" w:rsidRDefault="00227381" w:rsidP="00885269">
      <w:pPr>
        <w:pStyle w:val="PL"/>
        <w:rPr>
          <w:lang w:eastAsia="zh-CN"/>
        </w:rPr>
      </w:pPr>
      <w:r w:rsidRPr="00533C32">
        <w:t xml:space="preserve">        default:</w:t>
      </w:r>
    </w:p>
    <w:p w14:paraId="3AA967A4" w14:textId="77777777" w:rsidR="001137C5" w:rsidRPr="00533C32" w:rsidRDefault="001137C5" w:rsidP="00885269">
      <w:pPr>
        <w:pStyle w:val="PL"/>
        <w:rPr>
          <w:lang w:eastAsia="zh-CN"/>
        </w:rPr>
      </w:pPr>
      <w:r w:rsidRPr="002E5CBA">
        <w:lastRenderedPageBreak/>
        <w:t xml:space="preserve">          </w:t>
      </w:r>
      <w:r w:rsidRPr="001F14B1">
        <w:t>$ref: 'TS29571_CommonDat</w:t>
      </w:r>
      <w:r>
        <w:t>a.yaml#/components/responses/default</w:t>
      </w:r>
      <w:r w:rsidRPr="001F14B1">
        <w:t>'</w:t>
      </w:r>
    </w:p>
    <w:p w14:paraId="0FF9D20D" w14:textId="77777777" w:rsidR="00227381" w:rsidRPr="00227381" w:rsidRDefault="00227381" w:rsidP="00885269">
      <w:pPr>
        <w:pStyle w:val="PL"/>
        <w:rPr>
          <w:lang w:eastAsia="zh-CN"/>
        </w:rPr>
      </w:pPr>
    </w:p>
    <w:p w14:paraId="7DFBFD88" w14:textId="77777777" w:rsidR="00000A0B" w:rsidRDefault="00000A0B" w:rsidP="00885269">
      <w:pPr>
        <w:pStyle w:val="PL"/>
      </w:pPr>
      <w:r>
        <w:t xml:space="preserve">  /subscription-data/{</w:t>
      </w:r>
      <w:proofErr w:type="spellStart"/>
      <w:r>
        <w:t>ueId</w:t>
      </w:r>
      <w:proofErr w:type="spellEnd"/>
      <w:r>
        <w:t>}/v2x-data:</w:t>
      </w:r>
    </w:p>
    <w:p w14:paraId="473A4F2E" w14:textId="77777777" w:rsidR="00000A0B" w:rsidRDefault="00000A0B" w:rsidP="00885269">
      <w:pPr>
        <w:pStyle w:val="PL"/>
      </w:pPr>
      <w:r>
        <w:t xml:space="preserve">    get:</w:t>
      </w:r>
    </w:p>
    <w:p w14:paraId="22FC6C75" w14:textId="77777777" w:rsidR="00000A0B" w:rsidRDefault="00000A0B" w:rsidP="00885269">
      <w:pPr>
        <w:pStyle w:val="PL"/>
      </w:pPr>
      <w:r>
        <w:t xml:space="preserve">      summary: Retrieves the subscribed V2X Data of a UE</w:t>
      </w:r>
    </w:p>
    <w:p w14:paraId="48D988B0" w14:textId="77777777" w:rsidR="00000A0B" w:rsidRDefault="00000A0B" w:rsidP="00885269">
      <w:pPr>
        <w:pStyle w:val="PL"/>
      </w:pPr>
      <w:r>
        <w:t xml:space="preserve">      </w:t>
      </w:r>
      <w:proofErr w:type="spellStart"/>
      <w:r>
        <w:t>operationId</w:t>
      </w:r>
      <w:proofErr w:type="spellEnd"/>
      <w:r>
        <w:t>: QueryV2xData</w:t>
      </w:r>
    </w:p>
    <w:p w14:paraId="5C5DAD04" w14:textId="77777777" w:rsidR="00000A0B" w:rsidRDefault="00000A0B" w:rsidP="00885269">
      <w:pPr>
        <w:pStyle w:val="PL"/>
      </w:pPr>
      <w:r>
        <w:t xml:space="preserve">      tags:</w:t>
      </w:r>
    </w:p>
    <w:p w14:paraId="10C34D92" w14:textId="77777777" w:rsidR="00000A0B" w:rsidRDefault="00000A0B" w:rsidP="00885269">
      <w:pPr>
        <w:pStyle w:val="PL"/>
      </w:pPr>
      <w:r>
        <w:t xml:space="preserve">        - V2X Subscription Data</w:t>
      </w:r>
    </w:p>
    <w:p w14:paraId="2F8388B9" w14:textId="77777777" w:rsidR="00000A0B" w:rsidRDefault="00000A0B" w:rsidP="00885269">
      <w:pPr>
        <w:pStyle w:val="PL"/>
      </w:pPr>
      <w:r>
        <w:t xml:space="preserve">      parameters:</w:t>
      </w:r>
    </w:p>
    <w:p w14:paraId="6420DAE6" w14:textId="77777777" w:rsidR="00000A0B" w:rsidRDefault="00000A0B" w:rsidP="00885269">
      <w:pPr>
        <w:pStyle w:val="PL"/>
      </w:pPr>
      <w:r>
        <w:t xml:space="preserve">        - name: </w:t>
      </w:r>
      <w:proofErr w:type="spellStart"/>
      <w:r>
        <w:t>ueId</w:t>
      </w:r>
      <w:proofErr w:type="spellEnd"/>
    </w:p>
    <w:p w14:paraId="5B7AA483" w14:textId="77777777" w:rsidR="00000A0B" w:rsidRDefault="00000A0B" w:rsidP="00885269">
      <w:pPr>
        <w:pStyle w:val="PL"/>
      </w:pPr>
      <w:r>
        <w:t xml:space="preserve">          in: path</w:t>
      </w:r>
    </w:p>
    <w:p w14:paraId="0B061234" w14:textId="77777777" w:rsidR="00000A0B" w:rsidRDefault="00000A0B" w:rsidP="00885269">
      <w:pPr>
        <w:pStyle w:val="PL"/>
      </w:pPr>
      <w:r>
        <w:t xml:space="preserve">          description: UE id</w:t>
      </w:r>
    </w:p>
    <w:p w14:paraId="02F51BDA" w14:textId="77777777" w:rsidR="00000A0B" w:rsidRDefault="00000A0B" w:rsidP="00885269">
      <w:pPr>
        <w:pStyle w:val="PL"/>
      </w:pPr>
      <w:r>
        <w:t xml:space="preserve">          required: true</w:t>
      </w:r>
    </w:p>
    <w:p w14:paraId="103A2E33" w14:textId="77777777" w:rsidR="00000A0B" w:rsidRDefault="00000A0B" w:rsidP="00885269">
      <w:pPr>
        <w:pStyle w:val="PL"/>
      </w:pPr>
      <w:r>
        <w:t xml:space="preserve">          schema:</w:t>
      </w:r>
    </w:p>
    <w:p w14:paraId="230B1041" w14:textId="77777777" w:rsidR="00000A0B" w:rsidRDefault="00000A0B" w:rsidP="00885269">
      <w:pPr>
        <w:pStyle w:val="PL"/>
      </w:pPr>
      <w:r>
        <w:t xml:space="preserve">            $ref: 'TS29571_CommonData.yaml#/components/schemas/</w:t>
      </w:r>
      <w:proofErr w:type="spellStart"/>
      <w:r>
        <w:t>VarUeId</w:t>
      </w:r>
      <w:proofErr w:type="spellEnd"/>
      <w:r>
        <w:t>'</w:t>
      </w:r>
    </w:p>
    <w:p w14:paraId="7A7B6128" w14:textId="77777777" w:rsidR="00000A0B" w:rsidRDefault="00000A0B" w:rsidP="00885269">
      <w:pPr>
        <w:pStyle w:val="PL"/>
      </w:pPr>
      <w:r>
        <w:t xml:space="preserve">        - name: supported-features</w:t>
      </w:r>
    </w:p>
    <w:p w14:paraId="6A4B29AC" w14:textId="77777777" w:rsidR="00000A0B" w:rsidRDefault="00000A0B" w:rsidP="00885269">
      <w:pPr>
        <w:pStyle w:val="PL"/>
      </w:pPr>
      <w:r>
        <w:t xml:space="preserve">          in: query</w:t>
      </w:r>
    </w:p>
    <w:p w14:paraId="608AAC49" w14:textId="77777777" w:rsidR="00000A0B" w:rsidRDefault="00000A0B" w:rsidP="00885269">
      <w:pPr>
        <w:pStyle w:val="PL"/>
      </w:pPr>
      <w:r>
        <w:t xml:space="preserve">          description: Supported Features</w:t>
      </w:r>
    </w:p>
    <w:p w14:paraId="43004F93" w14:textId="77777777" w:rsidR="00000A0B" w:rsidRDefault="00000A0B" w:rsidP="00885269">
      <w:pPr>
        <w:pStyle w:val="PL"/>
      </w:pPr>
      <w:r>
        <w:t xml:space="preserve">          schema:</w:t>
      </w:r>
    </w:p>
    <w:p w14:paraId="7DF9992F" w14:textId="77777777" w:rsidR="00000A0B" w:rsidRDefault="00000A0B" w:rsidP="00885269">
      <w:pPr>
        <w:pStyle w:val="PL"/>
        <w:rPr>
          <w:lang w:eastAsia="zh-CN"/>
        </w:rPr>
      </w:pPr>
      <w:r>
        <w:t xml:space="preserve">             $ref: 'TS29571_CommonData.yaml#/components/schemas/</w:t>
      </w:r>
      <w:proofErr w:type="spellStart"/>
      <w:r>
        <w:t>SupportedFeatures</w:t>
      </w:r>
      <w:proofErr w:type="spellEnd"/>
      <w:r>
        <w:t>'</w:t>
      </w:r>
    </w:p>
    <w:p w14:paraId="6B7697A8" w14:textId="77777777" w:rsidR="00000A0B" w:rsidRDefault="00000A0B" w:rsidP="00885269">
      <w:pPr>
        <w:pStyle w:val="PL"/>
      </w:pPr>
      <w:r>
        <w:t xml:space="preserve">        - name: If-None-Match</w:t>
      </w:r>
    </w:p>
    <w:p w14:paraId="3FA50456" w14:textId="77777777" w:rsidR="00000A0B" w:rsidRDefault="00000A0B" w:rsidP="00885269">
      <w:pPr>
        <w:pStyle w:val="PL"/>
      </w:pPr>
      <w:r>
        <w:t xml:space="preserve">          in: header</w:t>
      </w:r>
    </w:p>
    <w:p w14:paraId="38A43E45" w14:textId="77777777" w:rsidR="00000A0B" w:rsidRDefault="00000A0B" w:rsidP="00885269">
      <w:pPr>
        <w:pStyle w:val="PL"/>
      </w:pPr>
      <w:r>
        <w:t xml:space="preserve">          description: Validator for conditional requests, as described in RFC 7232, 3.2</w:t>
      </w:r>
    </w:p>
    <w:p w14:paraId="0FF5AD8B" w14:textId="77777777" w:rsidR="00000A0B" w:rsidRDefault="00000A0B" w:rsidP="00885269">
      <w:pPr>
        <w:pStyle w:val="PL"/>
      </w:pPr>
      <w:r>
        <w:t xml:space="preserve">          schema:</w:t>
      </w:r>
    </w:p>
    <w:p w14:paraId="5F0F641E" w14:textId="77777777" w:rsidR="00000A0B" w:rsidRDefault="00000A0B" w:rsidP="00885269">
      <w:pPr>
        <w:pStyle w:val="PL"/>
      </w:pPr>
      <w:r>
        <w:t xml:space="preserve">            type: string</w:t>
      </w:r>
    </w:p>
    <w:p w14:paraId="6C80BCB2" w14:textId="77777777" w:rsidR="00000A0B" w:rsidRDefault="00000A0B" w:rsidP="00885269">
      <w:pPr>
        <w:pStyle w:val="PL"/>
      </w:pPr>
      <w:r>
        <w:t xml:space="preserve">        - name: If-Modified-Since</w:t>
      </w:r>
    </w:p>
    <w:p w14:paraId="21D3E4CA" w14:textId="77777777" w:rsidR="00000A0B" w:rsidRDefault="00000A0B" w:rsidP="00885269">
      <w:pPr>
        <w:pStyle w:val="PL"/>
      </w:pPr>
      <w:r>
        <w:t xml:space="preserve">          in: header</w:t>
      </w:r>
    </w:p>
    <w:p w14:paraId="58FCD10E" w14:textId="77777777" w:rsidR="00000A0B" w:rsidRDefault="00000A0B" w:rsidP="00885269">
      <w:pPr>
        <w:pStyle w:val="PL"/>
      </w:pPr>
      <w:r>
        <w:t xml:space="preserve">          description: Validator for conditional requests, as described in RFC 7232, 3.3</w:t>
      </w:r>
    </w:p>
    <w:p w14:paraId="75ECDE59" w14:textId="77777777" w:rsidR="00000A0B" w:rsidRDefault="00000A0B" w:rsidP="00885269">
      <w:pPr>
        <w:pStyle w:val="PL"/>
      </w:pPr>
      <w:r>
        <w:t xml:space="preserve">          schema:</w:t>
      </w:r>
    </w:p>
    <w:p w14:paraId="1B1AFB7D" w14:textId="77777777" w:rsidR="00000A0B" w:rsidRDefault="00000A0B" w:rsidP="00885269">
      <w:pPr>
        <w:pStyle w:val="PL"/>
        <w:rPr>
          <w:lang w:eastAsia="zh-CN"/>
        </w:rPr>
      </w:pPr>
      <w:r>
        <w:t xml:space="preserve">            type: string</w:t>
      </w:r>
    </w:p>
    <w:p w14:paraId="752EA753" w14:textId="77777777" w:rsidR="00000A0B" w:rsidRDefault="00000A0B" w:rsidP="00885269">
      <w:pPr>
        <w:pStyle w:val="PL"/>
      </w:pPr>
      <w:r>
        <w:t xml:space="preserve">      responses:</w:t>
      </w:r>
    </w:p>
    <w:p w14:paraId="19D60ED8" w14:textId="77777777" w:rsidR="00000A0B" w:rsidRDefault="00000A0B" w:rsidP="00885269">
      <w:pPr>
        <w:pStyle w:val="PL"/>
      </w:pPr>
      <w:r>
        <w:t xml:space="preserve">        '200':</w:t>
      </w:r>
    </w:p>
    <w:p w14:paraId="44043954" w14:textId="77777777" w:rsidR="00000A0B" w:rsidRDefault="00000A0B" w:rsidP="00885269">
      <w:pPr>
        <w:pStyle w:val="PL"/>
      </w:pPr>
      <w:r>
        <w:t xml:space="preserve">          description: OK</w:t>
      </w:r>
    </w:p>
    <w:p w14:paraId="71182294" w14:textId="77777777" w:rsidR="00000A0B" w:rsidRDefault="00000A0B" w:rsidP="00885269">
      <w:pPr>
        <w:pStyle w:val="PL"/>
      </w:pPr>
      <w:r>
        <w:t xml:space="preserve">          content:</w:t>
      </w:r>
    </w:p>
    <w:p w14:paraId="45F38A84" w14:textId="77777777" w:rsidR="00000A0B" w:rsidRDefault="00000A0B" w:rsidP="00885269">
      <w:pPr>
        <w:pStyle w:val="PL"/>
      </w:pPr>
      <w:r>
        <w:t xml:space="preserve">            application/</w:t>
      </w:r>
      <w:proofErr w:type="spellStart"/>
      <w:r>
        <w:t>json</w:t>
      </w:r>
      <w:proofErr w:type="spellEnd"/>
      <w:r>
        <w:t>:</w:t>
      </w:r>
    </w:p>
    <w:p w14:paraId="2B15C272" w14:textId="77777777" w:rsidR="00000A0B" w:rsidRDefault="00000A0B" w:rsidP="00885269">
      <w:pPr>
        <w:pStyle w:val="PL"/>
      </w:pPr>
      <w:r>
        <w:t xml:space="preserve">              schema:</w:t>
      </w:r>
    </w:p>
    <w:p w14:paraId="7CD156BE" w14:textId="77777777" w:rsidR="00000A0B" w:rsidRDefault="00000A0B" w:rsidP="00885269">
      <w:pPr>
        <w:pStyle w:val="PL"/>
      </w:pPr>
      <w:r>
        <w:t xml:space="preserve">                $ref: '#/components/schemas/</w:t>
      </w:r>
      <w:r>
        <w:rPr>
          <w:lang w:eastAsia="zh-CN"/>
        </w:rPr>
        <w:t>V2xSubscriptionData</w:t>
      </w:r>
      <w:r>
        <w:t>'</w:t>
      </w:r>
    </w:p>
    <w:p w14:paraId="05F9B43C" w14:textId="77777777" w:rsidR="00000A0B" w:rsidRDefault="00000A0B" w:rsidP="00885269">
      <w:pPr>
        <w:pStyle w:val="PL"/>
      </w:pPr>
      <w:r>
        <w:t xml:space="preserve">          headers:</w:t>
      </w:r>
    </w:p>
    <w:p w14:paraId="578402FD" w14:textId="77777777" w:rsidR="00000A0B" w:rsidRDefault="00000A0B" w:rsidP="00885269">
      <w:pPr>
        <w:pStyle w:val="PL"/>
      </w:pPr>
      <w:r>
        <w:t xml:space="preserve">            Cache-Control:</w:t>
      </w:r>
    </w:p>
    <w:p w14:paraId="7E738FA7" w14:textId="77777777" w:rsidR="00000A0B" w:rsidRDefault="00000A0B" w:rsidP="00885269">
      <w:pPr>
        <w:pStyle w:val="PL"/>
      </w:pPr>
      <w:r>
        <w:t xml:space="preserve">              description: Cache-Control containing max-age, as described in RFC 7234, 5.2</w:t>
      </w:r>
    </w:p>
    <w:p w14:paraId="325B0184" w14:textId="77777777" w:rsidR="00000A0B" w:rsidRDefault="00000A0B" w:rsidP="00885269">
      <w:pPr>
        <w:pStyle w:val="PL"/>
      </w:pPr>
      <w:r>
        <w:t xml:space="preserve">              schema:</w:t>
      </w:r>
    </w:p>
    <w:p w14:paraId="6855E491" w14:textId="77777777" w:rsidR="00000A0B" w:rsidRDefault="00000A0B" w:rsidP="00885269">
      <w:pPr>
        <w:pStyle w:val="PL"/>
      </w:pPr>
      <w:r>
        <w:t xml:space="preserve">                type: string</w:t>
      </w:r>
    </w:p>
    <w:p w14:paraId="422E70AF" w14:textId="77777777" w:rsidR="00000A0B" w:rsidRDefault="00000A0B" w:rsidP="00885269">
      <w:pPr>
        <w:pStyle w:val="PL"/>
      </w:pPr>
      <w:r>
        <w:t xml:space="preserve">            ETag:</w:t>
      </w:r>
    </w:p>
    <w:p w14:paraId="0AA5B388" w14:textId="77777777" w:rsidR="00000A0B" w:rsidRDefault="00000A0B" w:rsidP="00885269">
      <w:pPr>
        <w:pStyle w:val="PL"/>
      </w:pPr>
      <w:r>
        <w:t xml:space="preserve">              description: Entity Tag, containing a strong validator, as described in RFC 7232, 2.3</w:t>
      </w:r>
    </w:p>
    <w:p w14:paraId="11E5269A" w14:textId="77777777" w:rsidR="00000A0B" w:rsidRDefault="00000A0B" w:rsidP="00885269">
      <w:pPr>
        <w:pStyle w:val="PL"/>
      </w:pPr>
      <w:r>
        <w:t xml:space="preserve">              schema:</w:t>
      </w:r>
    </w:p>
    <w:p w14:paraId="1F068C48" w14:textId="77777777" w:rsidR="00000A0B" w:rsidRDefault="00000A0B" w:rsidP="00885269">
      <w:pPr>
        <w:pStyle w:val="PL"/>
      </w:pPr>
      <w:r>
        <w:t xml:space="preserve">                type: string</w:t>
      </w:r>
    </w:p>
    <w:p w14:paraId="594071AF" w14:textId="77777777" w:rsidR="00000A0B" w:rsidRDefault="00000A0B" w:rsidP="00885269">
      <w:pPr>
        <w:pStyle w:val="PL"/>
      </w:pPr>
      <w:r>
        <w:t xml:space="preserve">            Last-Modified:</w:t>
      </w:r>
    </w:p>
    <w:p w14:paraId="18562403" w14:textId="77777777" w:rsidR="00000A0B" w:rsidRDefault="00000A0B" w:rsidP="00885269">
      <w:pPr>
        <w:pStyle w:val="PL"/>
      </w:pPr>
      <w:r>
        <w:t xml:space="preserve">              description: Timestamp for last modification of the resource, as described in RFC 7232, 2.2</w:t>
      </w:r>
    </w:p>
    <w:p w14:paraId="3BB04DF9" w14:textId="77777777" w:rsidR="00000A0B" w:rsidRDefault="00000A0B" w:rsidP="00885269">
      <w:pPr>
        <w:pStyle w:val="PL"/>
      </w:pPr>
      <w:r>
        <w:t xml:space="preserve">              schema:</w:t>
      </w:r>
    </w:p>
    <w:p w14:paraId="75AC1CD9" w14:textId="77777777" w:rsidR="00000A0B" w:rsidRDefault="00000A0B" w:rsidP="00885269">
      <w:pPr>
        <w:pStyle w:val="PL"/>
      </w:pPr>
      <w:r>
        <w:t xml:space="preserve">                type: string</w:t>
      </w:r>
    </w:p>
    <w:p w14:paraId="66DBB767" w14:textId="77777777" w:rsidR="00000A0B" w:rsidRDefault="00000A0B" w:rsidP="00885269">
      <w:pPr>
        <w:pStyle w:val="PL"/>
        <w:rPr>
          <w:lang w:eastAsia="zh-CN"/>
        </w:rPr>
      </w:pPr>
      <w:r>
        <w:t xml:space="preserve">        default:</w:t>
      </w:r>
    </w:p>
    <w:p w14:paraId="1617CCF4" w14:textId="77777777" w:rsidR="001137C5" w:rsidRDefault="001137C5" w:rsidP="00885269">
      <w:pPr>
        <w:pStyle w:val="PL"/>
        <w:rPr>
          <w:lang w:eastAsia="zh-CN"/>
        </w:rPr>
      </w:pPr>
      <w:r w:rsidRPr="002E5CBA">
        <w:t xml:space="preserve">          </w:t>
      </w:r>
      <w:r w:rsidRPr="001F14B1">
        <w:t>$ref: 'TS29571_CommonDat</w:t>
      </w:r>
      <w:r>
        <w:t>a.yaml#/components/responses/default</w:t>
      </w:r>
      <w:r w:rsidRPr="001F14B1">
        <w:t>'</w:t>
      </w:r>
    </w:p>
    <w:p w14:paraId="2A1E5AA6" w14:textId="77777777" w:rsidR="00000A0B" w:rsidRDefault="00000A0B" w:rsidP="00885269">
      <w:pPr>
        <w:pStyle w:val="PL"/>
        <w:rPr>
          <w:lang w:eastAsia="zh-CN"/>
        </w:rPr>
      </w:pPr>
    </w:p>
    <w:p w14:paraId="69885A02" w14:textId="77777777" w:rsidR="004F37F3" w:rsidRDefault="004F37F3" w:rsidP="00885269">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EF1F869" w14:textId="77777777" w:rsidR="004F37F3" w:rsidRDefault="004F37F3" w:rsidP="00885269">
      <w:pPr>
        <w:pStyle w:val="PL"/>
      </w:pPr>
      <w:r>
        <w:t xml:space="preserve">    get:</w:t>
      </w:r>
    </w:p>
    <w:p w14:paraId="13D3AD63" w14:textId="77777777" w:rsidR="004F37F3" w:rsidRDefault="004F37F3" w:rsidP="00885269">
      <w:pPr>
        <w:pStyle w:val="PL"/>
      </w:pPr>
      <w:r>
        <w:t xml:space="preserve">      summary: Retrieves the </w:t>
      </w:r>
      <w:r w:rsidRPr="00B3056F">
        <w:t xml:space="preserve">LCS </w:t>
      </w:r>
      <w:r>
        <w:t>Broadcast Assistance</w:t>
      </w:r>
      <w:r w:rsidRPr="00B3056F">
        <w:t xml:space="preserve"> subscription data</w:t>
      </w:r>
      <w:r>
        <w:t xml:space="preserve"> of a UE</w:t>
      </w:r>
    </w:p>
    <w:p w14:paraId="3AAF6F41" w14:textId="77777777" w:rsidR="004F37F3" w:rsidRDefault="004F37F3" w:rsidP="00885269">
      <w:pPr>
        <w:pStyle w:val="PL"/>
      </w:pPr>
      <w:r>
        <w:t xml:space="preserve">      </w:t>
      </w:r>
      <w:proofErr w:type="spellStart"/>
      <w:r>
        <w:t>operationId</w:t>
      </w:r>
      <w:proofErr w:type="spellEnd"/>
      <w:r>
        <w:t xml:space="preserve">: </w:t>
      </w:r>
      <w:proofErr w:type="spellStart"/>
      <w:r>
        <w:t>QueryLcsBcaData</w:t>
      </w:r>
      <w:proofErr w:type="spellEnd"/>
    </w:p>
    <w:p w14:paraId="774BE49B" w14:textId="77777777" w:rsidR="004F37F3" w:rsidRDefault="004F37F3" w:rsidP="00885269">
      <w:pPr>
        <w:pStyle w:val="PL"/>
      </w:pPr>
      <w:r>
        <w:t xml:space="preserve">      tags:</w:t>
      </w:r>
    </w:p>
    <w:p w14:paraId="358DFFE7" w14:textId="77777777" w:rsidR="004F37F3" w:rsidRDefault="004F37F3" w:rsidP="00885269">
      <w:pPr>
        <w:pStyle w:val="PL"/>
      </w:pPr>
      <w:r>
        <w:t xml:space="preserve">        - LCS Broadcast Assistance Subscription Data</w:t>
      </w:r>
    </w:p>
    <w:p w14:paraId="239F027B" w14:textId="77777777" w:rsidR="004F37F3" w:rsidRDefault="004F37F3" w:rsidP="00885269">
      <w:pPr>
        <w:pStyle w:val="PL"/>
      </w:pPr>
      <w:r>
        <w:t xml:space="preserve">      parameters:</w:t>
      </w:r>
    </w:p>
    <w:p w14:paraId="262F000D" w14:textId="77777777" w:rsidR="004F37F3" w:rsidRDefault="004F37F3" w:rsidP="00885269">
      <w:pPr>
        <w:pStyle w:val="PL"/>
      </w:pPr>
      <w:r>
        <w:t xml:space="preserve">        - name: </w:t>
      </w:r>
      <w:proofErr w:type="spellStart"/>
      <w:r>
        <w:t>ueId</w:t>
      </w:r>
      <w:proofErr w:type="spellEnd"/>
    </w:p>
    <w:p w14:paraId="7421C49E" w14:textId="77777777" w:rsidR="004F37F3" w:rsidRDefault="004F37F3" w:rsidP="00885269">
      <w:pPr>
        <w:pStyle w:val="PL"/>
      </w:pPr>
      <w:r>
        <w:t xml:space="preserve">          in: path</w:t>
      </w:r>
    </w:p>
    <w:p w14:paraId="4E80CFB1" w14:textId="77777777" w:rsidR="004F37F3" w:rsidRDefault="004F37F3" w:rsidP="00885269">
      <w:pPr>
        <w:pStyle w:val="PL"/>
      </w:pPr>
      <w:r>
        <w:t xml:space="preserve">          description: UE id</w:t>
      </w:r>
    </w:p>
    <w:p w14:paraId="3EACA187" w14:textId="77777777" w:rsidR="004F37F3" w:rsidRDefault="004F37F3" w:rsidP="00885269">
      <w:pPr>
        <w:pStyle w:val="PL"/>
      </w:pPr>
      <w:r>
        <w:t xml:space="preserve">          required: true</w:t>
      </w:r>
    </w:p>
    <w:p w14:paraId="7FBD84EA" w14:textId="77777777" w:rsidR="004F37F3" w:rsidRDefault="004F37F3" w:rsidP="00885269">
      <w:pPr>
        <w:pStyle w:val="PL"/>
      </w:pPr>
      <w:r>
        <w:t xml:space="preserve">          schema:</w:t>
      </w:r>
    </w:p>
    <w:p w14:paraId="24A11326" w14:textId="77777777" w:rsidR="004F37F3" w:rsidRDefault="004F37F3" w:rsidP="00885269">
      <w:pPr>
        <w:pStyle w:val="PL"/>
      </w:pPr>
      <w:r>
        <w:t xml:space="preserve">            $ref: 'TS29571_CommonData.yaml#/components/schemas/</w:t>
      </w:r>
      <w:proofErr w:type="spellStart"/>
      <w:r>
        <w:t>VarUeId</w:t>
      </w:r>
      <w:proofErr w:type="spellEnd"/>
      <w:r>
        <w:t>'</w:t>
      </w:r>
    </w:p>
    <w:p w14:paraId="5268624F" w14:textId="77777777" w:rsidR="004F37F3" w:rsidRDefault="004F37F3" w:rsidP="00885269">
      <w:pPr>
        <w:pStyle w:val="PL"/>
      </w:pPr>
      <w:r>
        <w:t xml:space="preserve">        - name: </w:t>
      </w:r>
      <w:proofErr w:type="spellStart"/>
      <w:r>
        <w:t>servingPlmnId</w:t>
      </w:r>
      <w:proofErr w:type="spellEnd"/>
    </w:p>
    <w:p w14:paraId="099051CF" w14:textId="77777777" w:rsidR="004F37F3" w:rsidRDefault="004F37F3" w:rsidP="00885269">
      <w:pPr>
        <w:pStyle w:val="PL"/>
      </w:pPr>
      <w:r>
        <w:t xml:space="preserve">          in: path</w:t>
      </w:r>
    </w:p>
    <w:p w14:paraId="009F3544" w14:textId="77777777" w:rsidR="004F37F3" w:rsidRDefault="004F37F3" w:rsidP="00885269">
      <w:pPr>
        <w:pStyle w:val="PL"/>
      </w:pPr>
      <w:r>
        <w:t xml:space="preserve">          description: PLMN ID</w:t>
      </w:r>
    </w:p>
    <w:p w14:paraId="76CB149E" w14:textId="77777777" w:rsidR="004F37F3" w:rsidRDefault="004F37F3" w:rsidP="00885269">
      <w:pPr>
        <w:pStyle w:val="PL"/>
      </w:pPr>
      <w:r>
        <w:t xml:space="preserve">          required: true</w:t>
      </w:r>
    </w:p>
    <w:p w14:paraId="67E2E3F6" w14:textId="77777777" w:rsidR="004F37F3" w:rsidRDefault="004F37F3" w:rsidP="00885269">
      <w:pPr>
        <w:pStyle w:val="PL"/>
      </w:pPr>
      <w:r>
        <w:t xml:space="preserve">          schema:</w:t>
      </w:r>
    </w:p>
    <w:p w14:paraId="065055C6" w14:textId="77777777" w:rsidR="004F37F3" w:rsidRDefault="004F37F3" w:rsidP="00885269">
      <w:pPr>
        <w:pStyle w:val="PL"/>
      </w:pPr>
      <w:r>
        <w:t xml:space="preserve">            $ref: '#/components/schemas/</w:t>
      </w:r>
      <w:proofErr w:type="spellStart"/>
      <w:r>
        <w:t>VarPlmnId</w:t>
      </w:r>
      <w:proofErr w:type="spellEnd"/>
      <w:r>
        <w:t>'</w:t>
      </w:r>
    </w:p>
    <w:p w14:paraId="52F734A4" w14:textId="77777777" w:rsidR="004F37F3" w:rsidRDefault="004F37F3" w:rsidP="00885269">
      <w:pPr>
        <w:pStyle w:val="PL"/>
      </w:pPr>
      <w:r>
        <w:t xml:space="preserve">        - name: supported-features</w:t>
      </w:r>
    </w:p>
    <w:p w14:paraId="70AB5BC1" w14:textId="77777777" w:rsidR="004F37F3" w:rsidRDefault="004F37F3" w:rsidP="00885269">
      <w:pPr>
        <w:pStyle w:val="PL"/>
      </w:pPr>
      <w:r>
        <w:lastRenderedPageBreak/>
        <w:t xml:space="preserve">          in: query</w:t>
      </w:r>
    </w:p>
    <w:p w14:paraId="78EBF5B1" w14:textId="77777777" w:rsidR="004F37F3" w:rsidRDefault="004F37F3" w:rsidP="00885269">
      <w:pPr>
        <w:pStyle w:val="PL"/>
      </w:pPr>
      <w:r>
        <w:t xml:space="preserve">          description: Supported Features</w:t>
      </w:r>
    </w:p>
    <w:p w14:paraId="0F3D8DCD" w14:textId="77777777" w:rsidR="004F37F3" w:rsidRDefault="004F37F3" w:rsidP="00885269">
      <w:pPr>
        <w:pStyle w:val="PL"/>
      </w:pPr>
      <w:r>
        <w:t xml:space="preserve">          schema:</w:t>
      </w:r>
    </w:p>
    <w:p w14:paraId="4775A6BF" w14:textId="77777777" w:rsidR="004F37F3" w:rsidRDefault="004F37F3" w:rsidP="00885269">
      <w:pPr>
        <w:pStyle w:val="PL"/>
        <w:rPr>
          <w:lang w:eastAsia="zh-CN"/>
        </w:rPr>
      </w:pPr>
      <w:r>
        <w:t xml:space="preserve">             $ref: 'TS29571_CommonData.yaml#/components/schemas/</w:t>
      </w:r>
      <w:proofErr w:type="spellStart"/>
      <w:r>
        <w:t>SupportedFeatures</w:t>
      </w:r>
      <w:proofErr w:type="spellEnd"/>
      <w:r>
        <w:t>'</w:t>
      </w:r>
    </w:p>
    <w:p w14:paraId="078ACCD9" w14:textId="77777777" w:rsidR="004F37F3" w:rsidRDefault="004F37F3" w:rsidP="00885269">
      <w:pPr>
        <w:pStyle w:val="PL"/>
      </w:pPr>
      <w:r>
        <w:t xml:space="preserve">        - name: If-None-Match</w:t>
      </w:r>
    </w:p>
    <w:p w14:paraId="72E1640A" w14:textId="77777777" w:rsidR="004F37F3" w:rsidRDefault="004F37F3" w:rsidP="00885269">
      <w:pPr>
        <w:pStyle w:val="PL"/>
      </w:pPr>
      <w:r>
        <w:t xml:space="preserve">          in: header</w:t>
      </w:r>
    </w:p>
    <w:p w14:paraId="4BC7D136" w14:textId="77777777" w:rsidR="004F37F3" w:rsidRDefault="004F37F3" w:rsidP="00885269">
      <w:pPr>
        <w:pStyle w:val="PL"/>
      </w:pPr>
      <w:r>
        <w:t xml:space="preserve">          description: Validator for conditional requests, as described in RFC 7232, 3.2</w:t>
      </w:r>
    </w:p>
    <w:p w14:paraId="4BB1EEF1" w14:textId="77777777" w:rsidR="004F37F3" w:rsidRDefault="004F37F3" w:rsidP="00885269">
      <w:pPr>
        <w:pStyle w:val="PL"/>
      </w:pPr>
      <w:r>
        <w:t xml:space="preserve">          schema:</w:t>
      </w:r>
    </w:p>
    <w:p w14:paraId="042863BA" w14:textId="77777777" w:rsidR="004F37F3" w:rsidRDefault="004F37F3" w:rsidP="00885269">
      <w:pPr>
        <w:pStyle w:val="PL"/>
      </w:pPr>
      <w:r>
        <w:t xml:space="preserve">            type: string</w:t>
      </w:r>
    </w:p>
    <w:p w14:paraId="1C8697AF" w14:textId="77777777" w:rsidR="004F37F3" w:rsidRDefault="004F37F3" w:rsidP="00885269">
      <w:pPr>
        <w:pStyle w:val="PL"/>
      </w:pPr>
      <w:r>
        <w:t xml:space="preserve">        - name: If-Modified-Since</w:t>
      </w:r>
    </w:p>
    <w:p w14:paraId="7275E87E" w14:textId="77777777" w:rsidR="004F37F3" w:rsidRDefault="004F37F3" w:rsidP="00885269">
      <w:pPr>
        <w:pStyle w:val="PL"/>
      </w:pPr>
      <w:r>
        <w:t xml:space="preserve">          in: header</w:t>
      </w:r>
    </w:p>
    <w:p w14:paraId="30651466" w14:textId="77777777" w:rsidR="004F37F3" w:rsidRDefault="004F37F3" w:rsidP="00885269">
      <w:pPr>
        <w:pStyle w:val="PL"/>
      </w:pPr>
      <w:r>
        <w:t xml:space="preserve">          description: Validator for conditional requests, as described in RFC 7232, 3.3</w:t>
      </w:r>
    </w:p>
    <w:p w14:paraId="30CC52D0" w14:textId="77777777" w:rsidR="004F37F3" w:rsidRDefault="004F37F3" w:rsidP="00885269">
      <w:pPr>
        <w:pStyle w:val="PL"/>
      </w:pPr>
      <w:r>
        <w:t xml:space="preserve">          schema:</w:t>
      </w:r>
    </w:p>
    <w:p w14:paraId="2991D386" w14:textId="77777777" w:rsidR="004F37F3" w:rsidRDefault="004F37F3" w:rsidP="00885269">
      <w:pPr>
        <w:pStyle w:val="PL"/>
        <w:rPr>
          <w:lang w:eastAsia="zh-CN"/>
        </w:rPr>
      </w:pPr>
      <w:r>
        <w:t xml:space="preserve">            type: string</w:t>
      </w:r>
    </w:p>
    <w:p w14:paraId="5A6C8CFA" w14:textId="77777777" w:rsidR="004F37F3" w:rsidRDefault="004F37F3" w:rsidP="00885269">
      <w:pPr>
        <w:pStyle w:val="PL"/>
      </w:pPr>
      <w:r>
        <w:t xml:space="preserve">      responses:</w:t>
      </w:r>
    </w:p>
    <w:p w14:paraId="11692FBC" w14:textId="77777777" w:rsidR="004F37F3" w:rsidRDefault="004F37F3" w:rsidP="00885269">
      <w:pPr>
        <w:pStyle w:val="PL"/>
      </w:pPr>
      <w:r>
        <w:t xml:space="preserve">        '200':</w:t>
      </w:r>
    </w:p>
    <w:p w14:paraId="0B58FBC4" w14:textId="77777777" w:rsidR="004F37F3" w:rsidRDefault="004F37F3" w:rsidP="00885269">
      <w:pPr>
        <w:pStyle w:val="PL"/>
      </w:pPr>
      <w:r>
        <w:t xml:space="preserve">          description: Expected response to a valid request</w:t>
      </w:r>
    </w:p>
    <w:p w14:paraId="6FBF5814" w14:textId="77777777" w:rsidR="004F37F3" w:rsidRDefault="004F37F3" w:rsidP="00885269">
      <w:pPr>
        <w:pStyle w:val="PL"/>
      </w:pPr>
      <w:r>
        <w:t xml:space="preserve">          content:</w:t>
      </w:r>
    </w:p>
    <w:p w14:paraId="1AA2FB38" w14:textId="77777777" w:rsidR="004F37F3" w:rsidRDefault="004F37F3" w:rsidP="00885269">
      <w:pPr>
        <w:pStyle w:val="PL"/>
      </w:pPr>
      <w:r>
        <w:t xml:space="preserve">            application/</w:t>
      </w:r>
      <w:proofErr w:type="spellStart"/>
      <w:r>
        <w:t>json</w:t>
      </w:r>
      <w:proofErr w:type="spellEnd"/>
      <w:r>
        <w:t>:</w:t>
      </w:r>
    </w:p>
    <w:p w14:paraId="798C41DF" w14:textId="77777777" w:rsidR="004F37F3" w:rsidRDefault="004F37F3" w:rsidP="00885269">
      <w:pPr>
        <w:pStyle w:val="PL"/>
        <w:rPr>
          <w:lang w:eastAsia="zh-CN"/>
        </w:rPr>
      </w:pPr>
      <w:r>
        <w:t xml:space="preserve">              schema:</w:t>
      </w:r>
    </w:p>
    <w:p w14:paraId="14C80080" w14:textId="77777777" w:rsidR="004F37F3" w:rsidRDefault="004F37F3" w:rsidP="00885269">
      <w:pPr>
        <w:pStyle w:val="PL"/>
        <w:rPr>
          <w:lang w:eastAsia="zh-CN"/>
        </w:rPr>
      </w:pPr>
      <w:r>
        <w:t xml:space="preserve">                $ref: '#/components/schemas/</w:t>
      </w:r>
      <w:proofErr w:type="spellStart"/>
      <w:r w:rsidRPr="00D36AEC">
        <w:rPr>
          <w:lang w:eastAsia="zh-CN"/>
        </w:rPr>
        <w:t>LcsBroadcastAssistanceTypesData</w:t>
      </w:r>
      <w:proofErr w:type="spellEnd"/>
      <w:r>
        <w:t>'</w:t>
      </w:r>
    </w:p>
    <w:p w14:paraId="57C7E4F9" w14:textId="77777777" w:rsidR="004F37F3" w:rsidRDefault="004F37F3" w:rsidP="00885269">
      <w:pPr>
        <w:pStyle w:val="PL"/>
      </w:pPr>
      <w:r>
        <w:t xml:space="preserve">          headers:</w:t>
      </w:r>
    </w:p>
    <w:p w14:paraId="2AA80052" w14:textId="77777777" w:rsidR="004F37F3" w:rsidRDefault="004F37F3" w:rsidP="00885269">
      <w:pPr>
        <w:pStyle w:val="PL"/>
      </w:pPr>
      <w:r>
        <w:t xml:space="preserve">            Cache-Control:</w:t>
      </w:r>
    </w:p>
    <w:p w14:paraId="0A2117CB" w14:textId="77777777" w:rsidR="004F37F3" w:rsidRDefault="004F37F3" w:rsidP="00885269">
      <w:pPr>
        <w:pStyle w:val="PL"/>
      </w:pPr>
      <w:r>
        <w:t xml:space="preserve">              description: Cache-Control containing max-age, as described in RFC 7234, 5.2</w:t>
      </w:r>
    </w:p>
    <w:p w14:paraId="329A7D98" w14:textId="77777777" w:rsidR="004F37F3" w:rsidRDefault="004F37F3" w:rsidP="00885269">
      <w:pPr>
        <w:pStyle w:val="PL"/>
      </w:pPr>
      <w:r>
        <w:t xml:space="preserve">              schema:</w:t>
      </w:r>
    </w:p>
    <w:p w14:paraId="6BD1088F" w14:textId="77777777" w:rsidR="004F37F3" w:rsidRDefault="004F37F3" w:rsidP="00885269">
      <w:pPr>
        <w:pStyle w:val="PL"/>
      </w:pPr>
      <w:r>
        <w:t xml:space="preserve">                type: string</w:t>
      </w:r>
    </w:p>
    <w:p w14:paraId="4D4235B5" w14:textId="77777777" w:rsidR="004F37F3" w:rsidRDefault="004F37F3" w:rsidP="00885269">
      <w:pPr>
        <w:pStyle w:val="PL"/>
      </w:pPr>
      <w:r>
        <w:t xml:space="preserve">            ETag:</w:t>
      </w:r>
    </w:p>
    <w:p w14:paraId="00133FFE" w14:textId="77777777" w:rsidR="004F37F3" w:rsidRDefault="004F37F3" w:rsidP="00885269">
      <w:pPr>
        <w:pStyle w:val="PL"/>
      </w:pPr>
      <w:r>
        <w:t xml:space="preserve">              description: Entity Tag, containing a strong validator, as described in RFC 7232, 2.3</w:t>
      </w:r>
    </w:p>
    <w:p w14:paraId="7D8AA193" w14:textId="77777777" w:rsidR="004F37F3" w:rsidRDefault="004F37F3" w:rsidP="00885269">
      <w:pPr>
        <w:pStyle w:val="PL"/>
      </w:pPr>
      <w:r>
        <w:t xml:space="preserve">              schema:</w:t>
      </w:r>
    </w:p>
    <w:p w14:paraId="4A658E59" w14:textId="77777777" w:rsidR="004F37F3" w:rsidRDefault="004F37F3" w:rsidP="00885269">
      <w:pPr>
        <w:pStyle w:val="PL"/>
      </w:pPr>
      <w:r>
        <w:t xml:space="preserve">                type: string</w:t>
      </w:r>
    </w:p>
    <w:p w14:paraId="3512BCE2" w14:textId="77777777" w:rsidR="004F37F3" w:rsidRDefault="004F37F3" w:rsidP="00885269">
      <w:pPr>
        <w:pStyle w:val="PL"/>
      </w:pPr>
      <w:r>
        <w:t xml:space="preserve">            Last-Modified:</w:t>
      </w:r>
    </w:p>
    <w:p w14:paraId="2AE4E7B2" w14:textId="77777777" w:rsidR="004F37F3" w:rsidRDefault="004F37F3" w:rsidP="00885269">
      <w:pPr>
        <w:pStyle w:val="PL"/>
      </w:pPr>
      <w:r>
        <w:t xml:space="preserve">              description: Timestamp for last modification of the resource, as described in RFC 7232, 2.2</w:t>
      </w:r>
    </w:p>
    <w:p w14:paraId="2A9956FB" w14:textId="77777777" w:rsidR="004F37F3" w:rsidRDefault="004F37F3" w:rsidP="00885269">
      <w:pPr>
        <w:pStyle w:val="PL"/>
      </w:pPr>
      <w:r>
        <w:t xml:space="preserve">              schema:</w:t>
      </w:r>
    </w:p>
    <w:p w14:paraId="57AAA151" w14:textId="77777777" w:rsidR="004F37F3" w:rsidRDefault="004F37F3" w:rsidP="00885269">
      <w:pPr>
        <w:pStyle w:val="PL"/>
        <w:rPr>
          <w:lang w:eastAsia="zh-CN"/>
        </w:rPr>
      </w:pPr>
      <w:r>
        <w:t xml:space="preserve">                type: string</w:t>
      </w:r>
    </w:p>
    <w:p w14:paraId="47FB7ADD" w14:textId="77777777" w:rsidR="004F37F3" w:rsidRDefault="004F37F3" w:rsidP="00885269">
      <w:pPr>
        <w:pStyle w:val="PL"/>
      </w:pPr>
      <w:r>
        <w:t xml:space="preserve">        default:</w:t>
      </w:r>
    </w:p>
    <w:p w14:paraId="15A55358" w14:textId="77777777" w:rsidR="004F37F3" w:rsidRDefault="004F37F3" w:rsidP="00885269">
      <w:pPr>
        <w:pStyle w:val="PL"/>
      </w:pPr>
      <w:r>
        <w:t xml:space="preserve">          description: Unexpected error</w:t>
      </w:r>
    </w:p>
    <w:p w14:paraId="027B0F65" w14:textId="77777777" w:rsidR="004F37F3" w:rsidRDefault="004F37F3" w:rsidP="00885269">
      <w:pPr>
        <w:pStyle w:val="PL"/>
      </w:pPr>
      <w:r>
        <w:t xml:space="preserve">          content:</w:t>
      </w:r>
    </w:p>
    <w:p w14:paraId="460A408D" w14:textId="77777777" w:rsidR="004F37F3" w:rsidRDefault="004F37F3" w:rsidP="00885269">
      <w:pPr>
        <w:pStyle w:val="PL"/>
      </w:pPr>
      <w:r>
        <w:t xml:space="preserve">            application/</w:t>
      </w:r>
      <w:proofErr w:type="spellStart"/>
      <w:r>
        <w:t>problem+json</w:t>
      </w:r>
      <w:proofErr w:type="spellEnd"/>
      <w:r>
        <w:t>:</w:t>
      </w:r>
    </w:p>
    <w:p w14:paraId="125B372C" w14:textId="77777777" w:rsidR="004F37F3" w:rsidRDefault="004F37F3" w:rsidP="00885269">
      <w:pPr>
        <w:pStyle w:val="PL"/>
      </w:pPr>
      <w:r>
        <w:t xml:space="preserve">              schema:</w:t>
      </w:r>
    </w:p>
    <w:p w14:paraId="50604436" w14:textId="77777777" w:rsidR="004F37F3" w:rsidRDefault="004F37F3" w:rsidP="00885269">
      <w:pPr>
        <w:pStyle w:val="PL"/>
      </w:pPr>
      <w:r>
        <w:t xml:space="preserve">                $ref: 'TS29571_CommonData.yaml#/components/schemas/</w:t>
      </w:r>
      <w:proofErr w:type="spellStart"/>
      <w:r>
        <w:t>ProblemDetails</w:t>
      </w:r>
      <w:proofErr w:type="spellEnd"/>
      <w:r>
        <w:t>'</w:t>
      </w:r>
    </w:p>
    <w:p w14:paraId="1825B26C" w14:textId="77777777" w:rsidR="00D8195D" w:rsidRDefault="00D8195D" w:rsidP="00885269">
      <w:pPr>
        <w:pStyle w:val="PL"/>
      </w:pPr>
    </w:p>
    <w:p w14:paraId="793A94CD" w14:textId="77777777" w:rsidR="00D8195D" w:rsidRPr="00533C32" w:rsidRDefault="00D8195D" w:rsidP="00885269">
      <w:pPr>
        <w:pStyle w:val="PL"/>
        <w:rPr>
          <w:lang w:eastAsia="zh-CN"/>
        </w:rPr>
      </w:pPr>
      <w:r w:rsidRPr="00533C32">
        <w:t xml:space="preserve">  /subscription-data/group-data/5g-vn-groups</w:t>
      </w:r>
      <w:r>
        <w:t>/internal</w:t>
      </w:r>
      <w:r w:rsidRPr="00533C32">
        <w:rPr>
          <w:rFonts w:hint="eastAsia"/>
          <w:lang w:eastAsia="zh-CN"/>
        </w:rPr>
        <w:t>:</w:t>
      </w:r>
    </w:p>
    <w:p w14:paraId="576B65D2" w14:textId="77777777" w:rsidR="00D8195D" w:rsidRPr="00533C32" w:rsidRDefault="00D8195D" w:rsidP="00885269">
      <w:pPr>
        <w:pStyle w:val="PL"/>
      </w:pPr>
      <w:r w:rsidRPr="00533C32">
        <w:t xml:space="preserve">    get:</w:t>
      </w:r>
    </w:p>
    <w:p w14:paraId="4E2E121D" w14:textId="77777777" w:rsidR="00D8195D" w:rsidRPr="00533C32" w:rsidRDefault="00D8195D" w:rsidP="00885269">
      <w:pPr>
        <w:pStyle w:val="PL"/>
      </w:pPr>
      <w:r w:rsidRPr="00533C32">
        <w:t xml:space="preserve">      summary: Retrieves the data of 5G VN Group</w:t>
      </w:r>
    </w:p>
    <w:p w14:paraId="5879C0CB" w14:textId="77777777" w:rsidR="00D8195D" w:rsidRPr="00533C32" w:rsidRDefault="00D8195D" w:rsidP="00885269">
      <w:pPr>
        <w:pStyle w:val="PL"/>
      </w:pPr>
      <w:r w:rsidRPr="00533C32">
        <w:t xml:space="preserve">      </w:t>
      </w:r>
      <w:proofErr w:type="spellStart"/>
      <w:r w:rsidRPr="00533C32">
        <w:t>operationId</w:t>
      </w:r>
      <w:proofErr w:type="spellEnd"/>
      <w:r w:rsidRPr="00533C32">
        <w:t>: Query5GVnGroup</w:t>
      </w:r>
      <w:r>
        <w:t>Internal</w:t>
      </w:r>
    </w:p>
    <w:p w14:paraId="51E618EA" w14:textId="77777777" w:rsidR="00D8195D" w:rsidRPr="00533C32" w:rsidRDefault="00D8195D" w:rsidP="00885269">
      <w:pPr>
        <w:pStyle w:val="PL"/>
      </w:pPr>
      <w:r w:rsidRPr="00533C32">
        <w:t xml:space="preserve">      tags:</w:t>
      </w:r>
    </w:p>
    <w:p w14:paraId="0356BBCD" w14:textId="77777777" w:rsidR="00D8195D" w:rsidRPr="00533C32" w:rsidRDefault="00D8195D" w:rsidP="00885269">
      <w:pPr>
        <w:pStyle w:val="PL"/>
      </w:pPr>
      <w:r w:rsidRPr="00533C32">
        <w:t xml:space="preserve">        - 5G-VN-Groups</w:t>
      </w:r>
      <w:r>
        <w:t>-Internal</w:t>
      </w:r>
      <w:r w:rsidRPr="00533C32">
        <w:t xml:space="preserve"> (</w:t>
      </w:r>
      <w:r>
        <w:t>Document</w:t>
      </w:r>
      <w:r w:rsidRPr="00533C32">
        <w:t>)</w:t>
      </w:r>
    </w:p>
    <w:p w14:paraId="316F6571" w14:textId="77777777" w:rsidR="00D8195D" w:rsidRPr="00533C32" w:rsidRDefault="00D8195D" w:rsidP="00885269">
      <w:pPr>
        <w:pStyle w:val="PL"/>
      </w:pPr>
      <w:r w:rsidRPr="00533C32">
        <w:t xml:space="preserve">      parameters:</w:t>
      </w:r>
    </w:p>
    <w:p w14:paraId="19935BD9" w14:textId="77777777" w:rsidR="00D8195D" w:rsidRPr="00533C32" w:rsidRDefault="00D8195D" w:rsidP="00885269">
      <w:pPr>
        <w:pStyle w:val="PL"/>
        <w:rPr>
          <w:lang w:eastAsia="zh-CN"/>
        </w:rPr>
      </w:pPr>
      <w:r>
        <w:rPr>
          <w:lang w:eastAsia="zh-CN"/>
        </w:rPr>
        <w:t xml:space="preserve">        - name: internal-group-ids</w:t>
      </w:r>
    </w:p>
    <w:p w14:paraId="4537455C" w14:textId="77777777" w:rsidR="00D8195D" w:rsidRPr="00533C32" w:rsidRDefault="00D8195D" w:rsidP="00885269">
      <w:pPr>
        <w:pStyle w:val="PL"/>
      </w:pPr>
      <w:r w:rsidRPr="00533C32">
        <w:t xml:space="preserve">          in: query</w:t>
      </w:r>
    </w:p>
    <w:p w14:paraId="746CB6BB" w14:textId="77777777" w:rsidR="00D8195D" w:rsidRDefault="00D8195D" w:rsidP="00885269">
      <w:pPr>
        <w:pStyle w:val="PL"/>
      </w:pPr>
      <w:r w:rsidRPr="00533C32">
        <w:t xml:space="preserve">          description: List of </w:t>
      </w:r>
      <w:r>
        <w:t>Internal Group ID</w:t>
      </w:r>
      <w:r w:rsidRPr="00533C32">
        <w:t>s</w:t>
      </w:r>
    </w:p>
    <w:p w14:paraId="09AB1BBF" w14:textId="77777777" w:rsidR="00D8195D" w:rsidRPr="00533C32" w:rsidRDefault="00D8195D" w:rsidP="00885269">
      <w:pPr>
        <w:pStyle w:val="PL"/>
      </w:pPr>
      <w:r>
        <w:t xml:space="preserve">          required: true</w:t>
      </w:r>
    </w:p>
    <w:p w14:paraId="045432F3" w14:textId="77777777" w:rsidR="00D8195D" w:rsidRPr="00533C32" w:rsidRDefault="00D8195D" w:rsidP="00885269">
      <w:pPr>
        <w:pStyle w:val="PL"/>
      </w:pPr>
      <w:r w:rsidRPr="00533C32">
        <w:t xml:space="preserve">          schema:</w:t>
      </w:r>
    </w:p>
    <w:p w14:paraId="2D334F79" w14:textId="77777777" w:rsidR="00D8195D" w:rsidRPr="00533C32" w:rsidRDefault="00D8195D" w:rsidP="00885269">
      <w:pPr>
        <w:pStyle w:val="PL"/>
      </w:pPr>
      <w:r w:rsidRPr="00533C32">
        <w:t xml:space="preserve">            type: array</w:t>
      </w:r>
    </w:p>
    <w:p w14:paraId="247C9B77" w14:textId="77777777" w:rsidR="00D8195D" w:rsidRPr="00533C32" w:rsidRDefault="00D8195D" w:rsidP="00885269">
      <w:pPr>
        <w:pStyle w:val="PL"/>
      </w:pPr>
      <w:r w:rsidRPr="00533C32">
        <w:t xml:space="preserve">            items:</w:t>
      </w:r>
    </w:p>
    <w:p w14:paraId="5B64FB25" w14:textId="77777777" w:rsidR="00D8195D" w:rsidRPr="00533C32" w:rsidRDefault="00D8195D" w:rsidP="00885269">
      <w:pPr>
        <w:pStyle w:val="PL"/>
      </w:pPr>
      <w:r w:rsidRPr="00533C32">
        <w:t xml:space="preserve">              $ref: 'TS29571_CommonData.yaml#/components/schemas/</w:t>
      </w:r>
      <w:proofErr w:type="spellStart"/>
      <w:r>
        <w:t>GroupId</w:t>
      </w:r>
      <w:proofErr w:type="spellEnd"/>
      <w:r w:rsidRPr="00533C32">
        <w:t>'</w:t>
      </w:r>
    </w:p>
    <w:p w14:paraId="4C03AF41" w14:textId="77777777" w:rsidR="00D8195D" w:rsidRPr="00533C32" w:rsidRDefault="00D8195D" w:rsidP="00885269">
      <w:pPr>
        <w:pStyle w:val="PL"/>
        <w:rPr>
          <w:lang w:eastAsia="zh-CN"/>
        </w:rPr>
      </w:pPr>
      <w:r w:rsidRPr="00533C32">
        <w:rPr>
          <w:lang w:eastAsia="zh-CN"/>
        </w:rPr>
        <w:t xml:space="preserve">          style: form</w:t>
      </w:r>
    </w:p>
    <w:p w14:paraId="44673145" w14:textId="77777777" w:rsidR="00D8195D" w:rsidRDefault="00D8195D" w:rsidP="00885269">
      <w:pPr>
        <w:pStyle w:val="PL"/>
        <w:rPr>
          <w:lang w:eastAsia="zh-CN"/>
        </w:rPr>
      </w:pPr>
      <w:r w:rsidRPr="00533C32">
        <w:rPr>
          <w:lang w:eastAsia="zh-CN"/>
        </w:rPr>
        <w:t xml:space="preserve">          explode: false</w:t>
      </w:r>
    </w:p>
    <w:p w14:paraId="45DA0A0B" w14:textId="77777777" w:rsidR="00D8195D" w:rsidRPr="00533C32" w:rsidRDefault="00D8195D" w:rsidP="00885269">
      <w:pPr>
        <w:pStyle w:val="PL"/>
      </w:pPr>
      <w:r w:rsidRPr="00533C32">
        <w:t xml:space="preserve">      responses:</w:t>
      </w:r>
    </w:p>
    <w:p w14:paraId="58C02A00" w14:textId="77777777" w:rsidR="00D8195D" w:rsidRPr="00533C32" w:rsidRDefault="00D8195D" w:rsidP="00885269">
      <w:pPr>
        <w:pStyle w:val="PL"/>
      </w:pPr>
      <w:r w:rsidRPr="00533C32">
        <w:t xml:space="preserve">        '200':</w:t>
      </w:r>
    </w:p>
    <w:p w14:paraId="5F183251" w14:textId="77777777" w:rsidR="00D8195D" w:rsidRPr="00533C32" w:rsidRDefault="00D8195D" w:rsidP="00885269">
      <w:pPr>
        <w:pStyle w:val="PL"/>
      </w:pPr>
      <w:r w:rsidRPr="00533C32">
        <w:t xml:space="preserve">          description: Expected response to a valid request</w:t>
      </w:r>
    </w:p>
    <w:p w14:paraId="3E4F31FB" w14:textId="77777777" w:rsidR="00D8195D" w:rsidRPr="00533C32" w:rsidRDefault="00D8195D" w:rsidP="00885269">
      <w:pPr>
        <w:pStyle w:val="PL"/>
      </w:pPr>
      <w:r w:rsidRPr="00533C32">
        <w:t xml:space="preserve">          content:</w:t>
      </w:r>
    </w:p>
    <w:p w14:paraId="7F3D3AE1" w14:textId="77777777" w:rsidR="00D8195D" w:rsidRPr="00533C32" w:rsidRDefault="00D8195D" w:rsidP="00885269">
      <w:pPr>
        <w:pStyle w:val="PL"/>
      </w:pPr>
      <w:r w:rsidRPr="00533C32">
        <w:t xml:space="preserve">            application/</w:t>
      </w:r>
      <w:proofErr w:type="spellStart"/>
      <w:r w:rsidRPr="00533C32">
        <w:t>json</w:t>
      </w:r>
      <w:proofErr w:type="spellEnd"/>
      <w:r w:rsidRPr="00533C32">
        <w:t>:</w:t>
      </w:r>
    </w:p>
    <w:p w14:paraId="6B08BBA1" w14:textId="77777777" w:rsidR="00D8195D" w:rsidRPr="00533C32" w:rsidRDefault="00D8195D" w:rsidP="00885269">
      <w:pPr>
        <w:pStyle w:val="PL"/>
      </w:pPr>
      <w:r w:rsidRPr="00533C32">
        <w:t xml:space="preserve">              schema:</w:t>
      </w:r>
    </w:p>
    <w:p w14:paraId="4912ECEC" w14:textId="77777777" w:rsidR="00D8195D" w:rsidRPr="00533C32" w:rsidRDefault="00D8195D" w:rsidP="00885269">
      <w:pPr>
        <w:pStyle w:val="PL"/>
      </w:pPr>
      <w:r w:rsidRPr="00533C32">
        <w:t xml:space="preserve">               type: object</w:t>
      </w:r>
    </w:p>
    <w:p w14:paraId="7618070D" w14:textId="77777777" w:rsidR="00D8195D" w:rsidRPr="00533C32" w:rsidRDefault="00D8195D" w:rsidP="00885269">
      <w:pPr>
        <w:pStyle w:val="PL"/>
      </w:pPr>
      <w:r w:rsidRPr="00533C32">
        <w:t xml:space="preserve">               description: A map</w:t>
      </w:r>
      <w:r>
        <w:t xml:space="preserve"> </w:t>
      </w:r>
      <w:r w:rsidRPr="00533C32">
        <w:t xml:space="preserve">(list of key-value pairs) where </w:t>
      </w:r>
      <w:proofErr w:type="spellStart"/>
      <w:r w:rsidRPr="00533C32">
        <w:t>ExtGroupId</w:t>
      </w:r>
      <w:proofErr w:type="spellEnd"/>
      <w:r w:rsidRPr="00533C32">
        <w:t xml:space="preserve"> serves as key</w:t>
      </w:r>
    </w:p>
    <w:p w14:paraId="12D37E74" w14:textId="77777777" w:rsidR="00D8195D" w:rsidRPr="00533C32" w:rsidRDefault="00D8195D" w:rsidP="00885269">
      <w:pPr>
        <w:pStyle w:val="PL"/>
      </w:pPr>
      <w:r w:rsidRPr="00533C32">
        <w:t xml:space="preserve">               </w:t>
      </w:r>
      <w:proofErr w:type="spellStart"/>
      <w:r w:rsidRPr="00533C32">
        <w:t>additionalProperties</w:t>
      </w:r>
      <w:proofErr w:type="spellEnd"/>
      <w:r w:rsidRPr="00533C32">
        <w:t>:</w:t>
      </w:r>
    </w:p>
    <w:p w14:paraId="56A6DE03" w14:textId="77777777" w:rsidR="00D8195D" w:rsidRPr="00533C32" w:rsidRDefault="00D8195D" w:rsidP="00885269">
      <w:pPr>
        <w:pStyle w:val="PL"/>
      </w:pPr>
      <w:r w:rsidRPr="00533C32">
        <w:t xml:space="preserve">                 $ref: 'TS29503_Nudm_PP.yaml#/components/schemas/5GVnGroupConfiguration'</w:t>
      </w:r>
    </w:p>
    <w:p w14:paraId="5AA009EE" w14:textId="77777777" w:rsidR="00D8195D" w:rsidRDefault="00D8195D" w:rsidP="00885269">
      <w:pPr>
        <w:pStyle w:val="PL"/>
        <w:rPr>
          <w:lang w:eastAsia="zh-CN"/>
        </w:rPr>
      </w:pPr>
      <w:r w:rsidRPr="00533C32">
        <w:t xml:space="preserve">        default:</w:t>
      </w:r>
    </w:p>
    <w:p w14:paraId="48A9DE6E" w14:textId="58FFD4F8" w:rsidR="00D8195D" w:rsidRDefault="00D8195D" w:rsidP="00885269">
      <w:pPr>
        <w:pStyle w:val="PL"/>
      </w:pPr>
      <w:r w:rsidRPr="002E5CBA">
        <w:t xml:space="preserve">          </w:t>
      </w:r>
      <w:r w:rsidRPr="001F14B1">
        <w:t>$ref: 'TS29571_CommonDat</w:t>
      </w:r>
      <w:r>
        <w:t>a.yaml#/components/responses/default</w:t>
      </w:r>
      <w:r w:rsidRPr="001F14B1">
        <w:t>'</w:t>
      </w:r>
    </w:p>
    <w:p w14:paraId="699A2394" w14:textId="77777777" w:rsidR="0058633A" w:rsidRDefault="0058633A" w:rsidP="00885269">
      <w:pPr>
        <w:pStyle w:val="PL"/>
      </w:pPr>
    </w:p>
    <w:p w14:paraId="497B4508" w14:textId="77777777" w:rsidR="0058633A" w:rsidRDefault="0058633A" w:rsidP="00885269">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19141727" w14:textId="77777777" w:rsidR="0058633A" w:rsidRDefault="0058633A" w:rsidP="00885269">
      <w:pPr>
        <w:pStyle w:val="PL"/>
      </w:pPr>
      <w:r>
        <w:t xml:space="preserve">    get:</w:t>
      </w:r>
    </w:p>
    <w:p w14:paraId="32C90571" w14:textId="77777777" w:rsidR="0058633A" w:rsidRDefault="0058633A" w:rsidP="00885269">
      <w:pPr>
        <w:pStyle w:val="PL"/>
      </w:pPr>
      <w:r>
        <w:lastRenderedPageBreak/>
        <w:t xml:space="preserve">      summary: Retrieves the parameter provision profile data for 5G VN Group</w:t>
      </w:r>
    </w:p>
    <w:p w14:paraId="64E28475" w14:textId="77777777" w:rsidR="0058633A" w:rsidRDefault="0058633A" w:rsidP="00885269">
      <w:pPr>
        <w:pStyle w:val="PL"/>
      </w:pPr>
      <w:r>
        <w:t xml:space="preserve">      </w:t>
      </w:r>
      <w:proofErr w:type="spellStart"/>
      <w:r>
        <w:t>operationId</w:t>
      </w:r>
      <w:proofErr w:type="spellEnd"/>
      <w:r>
        <w:t>: Query5GVNGroupPPData</w:t>
      </w:r>
    </w:p>
    <w:p w14:paraId="6100767C" w14:textId="77777777" w:rsidR="0058633A" w:rsidRDefault="0058633A" w:rsidP="00885269">
      <w:pPr>
        <w:pStyle w:val="PL"/>
      </w:pPr>
      <w:r>
        <w:t xml:space="preserve">      tags:</w:t>
      </w:r>
    </w:p>
    <w:p w14:paraId="69CE6828" w14:textId="77777777" w:rsidR="0058633A" w:rsidRDefault="0058633A" w:rsidP="00885269">
      <w:pPr>
        <w:pStyle w:val="PL"/>
        <w:rPr>
          <w:lang w:eastAsia="zh-CN"/>
        </w:rPr>
      </w:pPr>
      <w:r>
        <w:t xml:space="preserve">        - Parameter P</w:t>
      </w:r>
      <w:r w:rsidRPr="007615BD">
        <w:t>rovision</w:t>
      </w:r>
      <w:r>
        <w:t xml:space="preserve"> profile Data for 5G VN Group(Document)</w:t>
      </w:r>
    </w:p>
    <w:p w14:paraId="65AA6598" w14:textId="77777777" w:rsidR="0058633A" w:rsidRDefault="0058633A" w:rsidP="00885269">
      <w:pPr>
        <w:pStyle w:val="PL"/>
      </w:pPr>
      <w:r>
        <w:t xml:space="preserve">      parameters:</w:t>
      </w:r>
    </w:p>
    <w:p w14:paraId="55086490" w14:textId="77777777" w:rsidR="0058633A" w:rsidRDefault="0058633A" w:rsidP="00885269">
      <w:pPr>
        <w:pStyle w:val="PL"/>
      </w:pPr>
      <w:r>
        <w:t xml:space="preserve">        - name: </w:t>
      </w:r>
      <w:proofErr w:type="spellStart"/>
      <w:r>
        <w:rPr>
          <w:lang w:eastAsia="zh-CN"/>
        </w:rPr>
        <w:t>ext</w:t>
      </w:r>
      <w:proofErr w:type="spellEnd"/>
      <w:r>
        <w:rPr>
          <w:lang w:eastAsia="zh-CN"/>
        </w:rPr>
        <w:t>-group-ids</w:t>
      </w:r>
    </w:p>
    <w:p w14:paraId="3E06DB2E" w14:textId="77777777" w:rsidR="0058633A" w:rsidRDefault="0058633A" w:rsidP="00885269">
      <w:pPr>
        <w:pStyle w:val="PL"/>
      </w:pPr>
      <w:r>
        <w:t xml:space="preserve">          in: query</w:t>
      </w:r>
    </w:p>
    <w:p w14:paraId="281338A6" w14:textId="77777777" w:rsidR="0058633A" w:rsidRDefault="0058633A" w:rsidP="00885269">
      <w:pPr>
        <w:pStyle w:val="PL"/>
        <w:rPr>
          <w:lang w:eastAsia="zh-CN"/>
        </w:rPr>
      </w:pPr>
      <w:r>
        <w:t xml:space="preserve">          description: List of external VN group identifiers</w:t>
      </w:r>
    </w:p>
    <w:p w14:paraId="0470EFFB" w14:textId="77777777" w:rsidR="0058633A" w:rsidRDefault="0058633A" w:rsidP="00885269">
      <w:pPr>
        <w:pStyle w:val="PL"/>
      </w:pPr>
      <w:r>
        <w:t xml:space="preserve">          schema:</w:t>
      </w:r>
    </w:p>
    <w:p w14:paraId="7BB32215" w14:textId="77777777" w:rsidR="0058633A" w:rsidRDefault="0058633A" w:rsidP="00885269">
      <w:pPr>
        <w:pStyle w:val="PL"/>
      </w:pPr>
      <w:r>
        <w:t xml:space="preserve">            type: array</w:t>
      </w:r>
    </w:p>
    <w:p w14:paraId="222F7EC9" w14:textId="77777777" w:rsidR="0058633A" w:rsidRDefault="0058633A" w:rsidP="00885269">
      <w:pPr>
        <w:pStyle w:val="PL"/>
      </w:pPr>
      <w:r>
        <w:t xml:space="preserve">            items:</w:t>
      </w:r>
    </w:p>
    <w:p w14:paraId="131FA1F0" w14:textId="77777777" w:rsidR="0058633A" w:rsidRDefault="0058633A" w:rsidP="00885269">
      <w:pPr>
        <w:pStyle w:val="PL"/>
      </w:pPr>
      <w:r>
        <w:t xml:space="preserve">              $ref: 'TS29503_Nudm_SDM.yaml#/components/schemas/</w:t>
      </w:r>
      <w:proofErr w:type="spellStart"/>
      <w:r>
        <w:t>ExtGroupId</w:t>
      </w:r>
      <w:proofErr w:type="spellEnd"/>
      <w:r>
        <w:t>'</w:t>
      </w:r>
    </w:p>
    <w:p w14:paraId="3F944184" w14:textId="77777777" w:rsidR="0058633A" w:rsidRDefault="0058633A" w:rsidP="00885269">
      <w:pPr>
        <w:pStyle w:val="PL"/>
        <w:rPr>
          <w:lang w:eastAsia="zh-CN"/>
        </w:rPr>
      </w:pPr>
      <w:r>
        <w:t xml:space="preserve">            </w:t>
      </w:r>
      <w:proofErr w:type="spellStart"/>
      <w:r>
        <w:rPr>
          <w:lang w:eastAsia="zh-CN"/>
        </w:rPr>
        <w:t>minItems</w:t>
      </w:r>
      <w:proofErr w:type="spellEnd"/>
      <w:r>
        <w:rPr>
          <w:lang w:eastAsia="zh-CN"/>
        </w:rPr>
        <w:t>: 1</w:t>
      </w:r>
    </w:p>
    <w:p w14:paraId="35A229D0" w14:textId="77777777" w:rsidR="0058633A" w:rsidRDefault="0058633A" w:rsidP="00885269">
      <w:pPr>
        <w:pStyle w:val="PL"/>
      </w:pPr>
      <w:r>
        <w:t xml:space="preserve">          style: form</w:t>
      </w:r>
    </w:p>
    <w:p w14:paraId="292AE7A2" w14:textId="77777777" w:rsidR="0058633A" w:rsidRPr="004729F0" w:rsidRDefault="0058633A" w:rsidP="00885269">
      <w:pPr>
        <w:pStyle w:val="PL"/>
      </w:pPr>
      <w:r>
        <w:t xml:space="preserve">          explode: false</w:t>
      </w:r>
    </w:p>
    <w:p w14:paraId="6E04E7DF" w14:textId="77777777" w:rsidR="0058633A" w:rsidRDefault="0058633A" w:rsidP="00885269">
      <w:pPr>
        <w:pStyle w:val="PL"/>
      </w:pPr>
      <w:r>
        <w:t xml:space="preserve">        - name: supported-features</w:t>
      </w:r>
    </w:p>
    <w:p w14:paraId="4D4054CA" w14:textId="77777777" w:rsidR="0058633A" w:rsidRDefault="0058633A" w:rsidP="00885269">
      <w:pPr>
        <w:pStyle w:val="PL"/>
      </w:pPr>
      <w:r>
        <w:t xml:space="preserve">          in: query</w:t>
      </w:r>
    </w:p>
    <w:p w14:paraId="3801B01C" w14:textId="77777777" w:rsidR="0058633A" w:rsidRDefault="0058633A" w:rsidP="00885269">
      <w:pPr>
        <w:pStyle w:val="PL"/>
      </w:pPr>
      <w:r>
        <w:t xml:space="preserve">          description: Supported Features</w:t>
      </w:r>
    </w:p>
    <w:p w14:paraId="33CDFD23" w14:textId="77777777" w:rsidR="0058633A" w:rsidRDefault="0058633A" w:rsidP="00885269">
      <w:pPr>
        <w:pStyle w:val="PL"/>
      </w:pPr>
      <w:r>
        <w:t xml:space="preserve">          schema:</w:t>
      </w:r>
    </w:p>
    <w:p w14:paraId="0074EED3" w14:textId="77777777" w:rsidR="0058633A" w:rsidRDefault="0058633A" w:rsidP="00885269">
      <w:pPr>
        <w:pStyle w:val="PL"/>
      </w:pPr>
      <w:r>
        <w:t xml:space="preserve">             $ref: 'TS29571_CommonData.yaml#/components/schemas/</w:t>
      </w:r>
      <w:proofErr w:type="spellStart"/>
      <w:r>
        <w:t>SupportedFeatures</w:t>
      </w:r>
      <w:proofErr w:type="spellEnd"/>
      <w:r>
        <w:t>'</w:t>
      </w:r>
    </w:p>
    <w:p w14:paraId="20FAD697" w14:textId="77777777" w:rsidR="0058633A" w:rsidRDefault="0058633A" w:rsidP="00885269">
      <w:pPr>
        <w:pStyle w:val="PL"/>
      </w:pPr>
      <w:r>
        <w:t xml:space="preserve">      responses:</w:t>
      </w:r>
    </w:p>
    <w:p w14:paraId="520732B3" w14:textId="77777777" w:rsidR="0058633A" w:rsidRDefault="0058633A" w:rsidP="00885269">
      <w:pPr>
        <w:pStyle w:val="PL"/>
      </w:pPr>
      <w:r>
        <w:t xml:space="preserve">        '200':</w:t>
      </w:r>
    </w:p>
    <w:p w14:paraId="7930EC2E" w14:textId="77777777" w:rsidR="0058633A" w:rsidRDefault="0058633A" w:rsidP="00885269">
      <w:pPr>
        <w:pStyle w:val="PL"/>
      </w:pPr>
      <w:r>
        <w:t xml:space="preserve">          description: Expected response to a valid request</w:t>
      </w:r>
    </w:p>
    <w:p w14:paraId="64E19F7D" w14:textId="77777777" w:rsidR="0058633A" w:rsidRDefault="0058633A" w:rsidP="00885269">
      <w:pPr>
        <w:pStyle w:val="PL"/>
      </w:pPr>
      <w:r>
        <w:t xml:space="preserve">          content:</w:t>
      </w:r>
    </w:p>
    <w:p w14:paraId="3EB06523" w14:textId="77777777" w:rsidR="0058633A" w:rsidRDefault="0058633A" w:rsidP="00885269">
      <w:pPr>
        <w:pStyle w:val="PL"/>
      </w:pPr>
      <w:r>
        <w:t xml:space="preserve">            application/</w:t>
      </w:r>
      <w:proofErr w:type="spellStart"/>
      <w:r>
        <w:t>json</w:t>
      </w:r>
      <w:proofErr w:type="spellEnd"/>
      <w:r>
        <w:t>:</w:t>
      </w:r>
    </w:p>
    <w:p w14:paraId="1024CAAE" w14:textId="77777777" w:rsidR="0058633A" w:rsidRDefault="0058633A" w:rsidP="00885269">
      <w:pPr>
        <w:pStyle w:val="PL"/>
      </w:pPr>
      <w:r>
        <w:t xml:space="preserve">              schema:</w:t>
      </w:r>
    </w:p>
    <w:p w14:paraId="6E803C51" w14:textId="77777777" w:rsidR="0058633A" w:rsidRDefault="0058633A" w:rsidP="00885269">
      <w:pPr>
        <w:pStyle w:val="PL"/>
      </w:pPr>
      <w:r>
        <w:t xml:space="preserve">                $ref: '#/components/schemas/Pp5gVnGroupProfileData'</w:t>
      </w:r>
    </w:p>
    <w:p w14:paraId="4896D7BA" w14:textId="77777777" w:rsidR="0058633A" w:rsidRDefault="0058633A" w:rsidP="00885269">
      <w:pPr>
        <w:pStyle w:val="PL"/>
        <w:rPr>
          <w:lang w:eastAsia="zh-CN"/>
        </w:rPr>
      </w:pPr>
      <w:r>
        <w:t xml:space="preserve">        default:</w:t>
      </w:r>
    </w:p>
    <w:p w14:paraId="5DDECE6A" w14:textId="77777777" w:rsidR="0058633A" w:rsidRDefault="0058633A" w:rsidP="00885269">
      <w:pPr>
        <w:pStyle w:val="PL"/>
        <w:rPr>
          <w:lang w:eastAsia="zh-CN"/>
        </w:rPr>
      </w:pPr>
      <w:r>
        <w:t xml:space="preserve">          $ref: 'TS29571_CommonData.yaml#/components/responses/default'</w:t>
      </w:r>
    </w:p>
    <w:p w14:paraId="37C6FC2D" w14:textId="77777777" w:rsidR="004F37F3" w:rsidRPr="00AD335A" w:rsidRDefault="004F37F3" w:rsidP="00885269">
      <w:pPr>
        <w:pStyle w:val="PL"/>
        <w:rPr>
          <w:lang w:eastAsia="zh-CN"/>
        </w:rPr>
      </w:pPr>
    </w:p>
    <w:p w14:paraId="67C5187F" w14:textId="77777777" w:rsidR="007C4061" w:rsidRPr="00533C32" w:rsidRDefault="007C4061" w:rsidP="00885269">
      <w:pPr>
        <w:pStyle w:val="PL"/>
      </w:pPr>
      <w:r w:rsidRPr="00533C32">
        <w:t>components:</w:t>
      </w:r>
    </w:p>
    <w:p w14:paraId="0F49AB4A" w14:textId="77777777" w:rsidR="007C4061" w:rsidRPr="00533C32" w:rsidRDefault="007C4061" w:rsidP="00885269">
      <w:pPr>
        <w:pStyle w:val="PL"/>
      </w:pPr>
      <w:r w:rsidRPr="00533C32">
        <w:t xml:space="preserve">  schemas:</w:t>
      </w:r>
    </w:p>
    <w:p w14:paraId="183CDF9F" w14:textId="77777777" w:rsidR="007C4061" w:rsidRPr="00533C32" w:rsidRDefault="007C4061" w:rsidP="00885269">
      <w:pPr>
        <w:pStyle w:val="PL"/>
        <w:rPr>
          <w:lang w:eastAsia="zh-CN"/>
        </w:rPr>
      </w:pPr>
      <w:r w:rsidRPr="00533C32">
        <w:t xml:space="preserve">    </w:t>
      </w:r>
      <w:proofErr w:type="spellStart"/>
      <w:r w:rsidRPr="00533C32">
        <w:t>AuthenticationSubscription</w:t>
      </w:r>
      <w:proofErr w:type="spellEnd"/>
      <w:r w:rsidRPr="00533C32">
        <w:t>:</w:t>
      </w:r>
    </w:p>
    <w:p w14:paraId="725B90E7" w14:textId="77777777" w:rsidR="007C4061" w:rsidRPr="00533C32" w:rsidRDefault="007C4061" w:rsidP="00885269">
      <w:pPr>
        <w:pStyle w:val="PL"/>
        <w:rPr>
          <w:lang w:eastAsia="zh-CN"/>
        </w:rPr>
      </w:pPr>
      <w:r w:rsidRPr="00533C32">
        <w:rPr>
          <w:lang w:eastAsia="zh-CN"/>
        </w:rPr>
        <w:t xml:space="preserve">      type: object</w:t>
      </w:r>
    </w:p>
    <w:p w14:paraId="3DD2EC53" w14:textId="77777777" w:rsidR="007C4061" w:rsidRPr="00533C32" w:rsidRDefault="007C4061" w:rsidP="00885269">
      <w:pPr>
        <w:pStyle w:val="PL"/>
      </w:pPr>
      <w:r w:rsidRPr="00533C32">
        <w:t xml:space="preserve">      required:</w:t>
      </w:r>
    </w:p>
    <w:p w14:paraId="5FC0F01C" w14:textId="77777777" w:rsidR="007C4061" w:rsidRPr="00533C32" w:rsidRDefault="007C4061" w:rsidP="00885269">
      <w:pPr>
        <w:pStyle w:val="PL"/>
        <w:rPr>
          <w:lang w:eastAsia="zh-CN"/>
        </w:rPr>
      </w:pPr>
      <w:r w:rsidRPr="00533C32">
        <w:t xml:space="preserve">        - </w:t>
      </w:r>
      <w:proofErr w:type="spellStart"/>
      <w:r w:rsidRPr="00533C32">
        <w:t>authenticationMethod</w:t>
      </w:r>
      <w:proofErr w:type="spellEnd"/>
    </w:p>
    <w:p w14:paraId="07C858B6" w14:textId="77777777" w:rsidR="007C4061" w:rsidRPr="00533C32" w:rsidRDefault="007C4061" w:rsidP="00885269">
      <w:pPr>
        <w:pStyle w:val="PL"/>
      </w:pPr>
      <w:r w:rsidRPr="00533C32">
        <w:t xml:space="preserve">      properties:</w:t>
      </w:r>
    </w:p>
    <w:p w14:paraId="2BFFFF3B" w14:textId="77777777" w:rsidR="007C4061" w:rsidRPr="00533C32" w:rsidRDefault="007C4061" w:rsidP="00885269">
      <w:pPr>
        <w:pStyle w:val="PL"/>
      </w:pPr>
      <w:r w:rsidRPr="00533C32">
        <w:t xml:space="preserve">        </w:t>
      </w:r>
      <w:proofErr w:type="spellStart"/>
      <w:r w:rsidRPr="00533C32">
        <w:t>authenticationMethod</w:t>
      </w:r>
      <w:proofErr w:type="spellEnd"/>
      <w:r w:rsidRPr="00533C32">
        <w:t>:</w:t>
      </w:r>
    </w:p>
    <w:p w14:paraId="16EF4E5B" w14:textId="77777777" w:rsidR="007C4061" w:rsidRPr="00533C32" w:rsidRDefault="007C4061" w:rsidP="00885269">
      <w:pPr>
        <w:pStyle w:val="PL"/>
      </w:pPr>
      <w:r w:rsidRPr="00533C32">
        <w:t xml:space="preserve">          $ref: '#/components/schemas/</w:t>
      </w:r>
      <w:proofErr w:type="spellStart"/>
      <w:r w:rsidRPr="00533C32">
        <w:t>AuthMethod</w:t>
      </w:r>
      <w:proofErr w:type="spellEnd"/>
      <w:r w:rsidRPr="00533C32">
        <w:t>'</w:t>
      </w:r>
    </w:p>
    <w:p w14:paraId="759DBD51" w14:textId="77777777" w:rsidR="007C4061" w:rsidRPr="00533C32" w:rsidRDefault="007C4061" w:rsidP="00885269">
      <w:pPr>
        <w:pStyle w:val="PL"/>
        <w:rPr>
          <w:lang w:eastAsia="zh-CN"/>
        </w:rPr>
      </w:pPr>
      <w:r w:rsidRPr="00533C32">
        <w:t xml:space="preserve">        </w:t>
      </w:r>
      <w:proofErr w:type="spellStart"/>
      <w:r w:rsidRPr="00533C32">
        <w:rPr>
          <w:lang w:eastAsia="zh-CN"/>
        </w:rPr>
        <w:t>encP</w:t>
      </w:r>
      <w:r w:rsidRPr="00533C32">
        <w:t>ermanentKey</w:t>
      </w:r>
      <w:proofErr w:type="spellEnd"/>
      <w:r w:rsidRPr="00533C32">
        <w:t>:</w:t>
      </w:r>
    </w:p>
    <w:p w14:paraId="3F74B879" w14:textId="77777777" w:rsidR="007C4061" w:rsidRPr="00533C32" w:rsidRDefault="007C4061" w:rsidP="00885269">
      <w:pPr>
        <w:pStyle w:val="PL"/>
        <w:rPr>
          <w:lang w:eastAsia="zh-CN"/>
        </w:rPr>
      </w:pPr>
      <w:r w:rsidRPr="00533C32">
        <w:rPr>
          <w:lang w:val="sv-SE" w:eastAsia="zh-CN"/>
        </w:rPr>
        <w:t xml:space="preserve">          type: string</w:t>
      </w:r>
    </w:p>
    <w:p w14:paraId="7BD5D118" w14:textId="77777777" w:rsidR="007C4061" w:rsidRPr="00533C32" w:rsidRDefault="007C4061" w:rsidP="00885269">
      <w:pPr>
        <w:pStyle w:val="PL"/>
      </w:pPr>
      <w:r w:rsidRPr="00533C32">
        <w:t xml:space="preserve">        </w:t>
      </w:r>
      <w:proofErr w:type="spellStart"/>
      <w:r w:rsidRPr="00533C32">
        <w:t>protectionParameterId</w:t>
      </w:r>
      <w:proofErr w:type="spellEnd"/>
      <w:r w:rsidRPr="00533C32">
        <w:t>:</w:t>
      </w:r>
    </w:p>
    <w:p w14:paraId="54C38F70" w14:textId="77777777" w:rsidR="007C4061" w:rsidRPr="00533C32" w:rsidRDefault="007C4061" w:rsidP="00885269">
      <w:pPr>
        <w:pStyle w:val="PL"/>
        <w:rPr>
          <w:lang w:eastAsia="zh-CN"/>
        </w:rPr>
      </w:pPr>
      <w:r w:rsidRPr="00533C32">
        <w:t xml:space="preserve">          type: string</w:t>
      </w:r>
    </w:p>
    <w:p w14:paraId="6D629021" w14:textId="77777777" w:rsidR="007C4061" w:rsidRPr="00533C32" w:rsidRDefault="007C4061" w:rsidP="00885269">
      <w:pPr>
        <w:pStyle w:val="PL"/>
        <w:rPr>
          <w:lang w:eastAsia="zh-CN"/>
        </w:rPr>
      </w:pPr>
      <w:r w:rsidRPr="00533C32">
        <w:t xml:space="preserve">        </w:t>
      </w:r>
      <w:proofErr w:type="spellStart"/>
      <w:r w:rsidRPr="00533C32">
        <w:t>sequenceNumber</w:t>
      </w:r>
      <w:proofErr w:type="spellEnd"/>
      <w:r w:rsidRPr="00533C32">
        <w:t>:</w:t>
      </w:r>
    </w:p>
    <w:p w14:paraId="79403706" w14:textId="77777777" w:rsidR="007C4061" w:rsidRPr="00533C32" w:rsidRDefault="007C4061" w:rsidP="00885269">
      <w:pPr>
        <w:pStyle w:val="PL"/>
        <w:rPr>
          <w:lang w:eastAsia="zh-CN"/>
        </w:rPr>
      </w:pPr>
      <w:r w:rsidRPr="00533C32">
        <w:rPr>
          <w:lang w:eastAsia="zh-CN"/>
        </w:rPr>
        <w:t xml:space="preserve">          </w:t>
      </w:r>
      <w:r w:rsidRPr="00533C32">
        <w:t>$ref: '#/components/schemas/</w:t>
      </w:r>
      <w:proofErr w:type="spellStart"/>
      <w:r w:rsidRPr="00533C32">
        <w:t>SequenceNumber</w:t>
      </w:r>
      <w:proofErr w:type="spellEnd"/>
      <w:r w:rsidRPr="00533C32">
        <w:t>'</w:t>
      </w:r>
    </w:p>
    <w:p w14:paraId="2F8BD6E5" w14:textId="77777777" w:rsidR="007C4061" w:rsidRPr="00533C32" w:rsidRDefault="007C4061" w:rsidP="00885269">
      <w:pPr>
        <w:pStyle w:val="PL"/>
        <w:rPr>
          <w:lang w:val="sv-SE" w:eastAsia="zh-CN"/>
        </w:rPr>
      </w:pPr>
      <w:r w:rsidRPr="00533C32">
        <w:rPr>
          <w:lang w:val="sv-SE" w:eastAsia="zh-CN"/>
        </w:rPr>
        <w:t xml:space="preserve">        authenticationManagementField:</w:t>
      </w:r>
    </w:p>
    <w:p w14:paraId="22BFD075" w14:textId="77777777" w:rsidR="007C4061" w:rsidRPr="00533C32" w:rsidRDefault="007C4061" w:rsidP="00885269">
      <w:pPr>
        <w:pStyle w:val="PL"/>
        <w:rPr>
          <w:lang w:val="sv-SE" w:eastAsia="zh-CN"/>
        </w:rPr>
      </w:pPr>
      <w:r w:rsidRPr="00533C32">
        <w:rPr>
          <w:lang w:val="sv-SE" w:eastAsia="zh-CN"/>
        </w:rPr>
        <w:t xml:space="preserve">          type: string</w:t>
      </w:r>
    </w:p>
    <w:p w14:paraId="33ACD400" w14:textId="77777777" w:rsidR="007C4061" w:rsidRPr="00533C32" w:rsidRDefault="007C4061" w:rsidP="00885269">
      <w:pPr>
        <w:pStyle w:val="PL"/>
        <w:rPr>
          <w:lang w:val="sv-SE" w:eastAsia="zh-CN"/>
        </w:rPr>
      </w:pPr>
      <w:r w:rsidRPr="00533C32">
        <w:rPr>
          <w:lang w:val="sv-SE" w:eastAsia="zh-CN"/>
        </w:rPr>
        <w:t xml:space="preserve">          pattern: '^[A-Fa-f0-9]{4}$'</w:t>
      </w:r>
    </w:p>
    <w:p w14:paraId="084DC005" w14:textId="77777777" w:rsidR="007C4061" w:rsidRPr="00533C32" w:rsidRDefault="007C4061" w:rsidP="00885269">
      <w:pPr>
        <w:pStyle w:val="PL"/>
        <w:rPr>
          <w:lang w:val="sv-SE" w:eastAsia="zh-CN"/>
        </w:rPr>
      </w:pPr>
      <w:r w:rsidRPr="00533C32">
        <w:rPr>
          <w:lang w:val="sv-SE" w:eastAsia="zh-CN"/>
        </w:rPr>
        <w:t xml:space="preserve">        algorithmId:</w:t>
      </w:r>
    </w:p>
    <w:p w14:paraId="29CC4640" w14:textId="77777777" w:rsidR="007C4061" w:rsidRPr="00533C32" w:rsidRDefault="007C4061" w:rsidP="00885269">
      <w:pPr>
        <w:pStyle w:val="PL"/>
        <w:rPr>
          <w:lang w:val="sv-SE" w:eastAsia="zh-CN"/>
        </w:rPr>
      </w:pPr>
      <w:r w:rsidRPr="00533C32">
        <w:rPr>
          <w:lang w:val="sv-SE" w:eastAsia="zh-CN"/>
        </w:rPr>
        <w:t xml:space="preserve">          type: string</w:t>
      </w:r>
    </w:p>
    <w:p w14:paraId="1CAFD533" w14:textId="77777777" w:rsidR="007C4061" w:rsidRPr="00533C32" w:rsidRDefault="007C4061" w:rsidP="00885269">
      <w:pPr>
        <w:pStyle w:val="PL"/>
        <w:rPr>
          <w:lang w:val="sv-SE" w:eastAsia="zh-CN"/>
        </w:rPr>
      </w:pPr>
      <w:r w:rsidRPr="00533C32">
        <w:rPr>
          <w:lang w:val="sv-SE" w:eastAsia="zh-CN"/>
        </w:rPr>
        <w:t xml:space="preserve">        encOpcKey:</w:t>
      </w:r>
    </w:p>
    <w:p w14:paraId="2092D81A" w14:textId="77777777" w:rsidR="007C4061" w:rsidRPr="00533C32" w:rsidRDefault="007C4061" w:rsidP="00885269">
      <w:pPr>
        <w:pStyle w:val="PL"/>
        <w:rPr>
          <w:lang w:val="sv-SE" w:eastAsia="zh-CN"/>
        </w:rPr>
      </w:pPr>
      <w:r w:rsidRPr="00533C32">
        <w:rPr>
          <w:lang w:val="sv-SE" w:eastAsia="zh-CN"/>
        </w:rPr>
        <w:t xml:space="preserve">          type: string</w:t>
      </w:r>
    </w:p>
    <w:p w14:paraId="3C79175E" w14:textId="77777777" w:rsidR="007C4061" w:rsidRPr="00533C32" w:rsidRDefault="007C4061" w:rsidP="00885269">
      <w:pPr>
        <w:pStyle w:val="PL"/>
        <w:rPr>
          <w:lang w:val="sv-SE" w:eastAsia="zh-CN"/>
        </w:rPr>
      </w:pPr>
      <w:r w:rsidRPr="00533C32">
        <w:rPr>
          <w:lang w:val="sv-SE" w:eastAsia="zh-CN"/>
        </w:rPr>
        <w:t xml:space="preserve">        encTopcKey:</w:t>
      </w:r>
    </w:p>
    <w:p w14:paraId="0C82344A" w14:textId="77777777" w:rsidR="007C4061" w:rsidRDefault="007C4061" w:rsidP="00885269">
      <w:pPr>
        <w:pStyle w:val="PL"/>
        <w:rPr>
          <w:lang w:val="sv-SE" w:eastAsia="zh-CN"/>
        </w:rPr>
      </w:pPr>
      <w:r w:rsidRPr="00533C32">
        <w:rPr>
          <w:lang w:val="sv-SE" w:eastAsia="zh-CN"/>
        </w:rPr>
        <w:t xml:space="preserve">          type: string</w:t>
      </w:r>
    </w:p>
    <w:p w14:paraId="7A1CA4C4" w14:textId="77777777" w:rsidR="007C4061" w:rsidRDefault="007C4061" w:rsidP="00885269">
      <w:pPr>
        <w:pStyle w:val="PL"/>
        <w:rPr>
          <w:lang w:val="sv-SE" w:eastAsia="zh-CN"/>
        </w:rPr>
      </w:pPr>
      <w:r>
        <w:rPr>
          <w:lang w:val="sv-SE" w:eastAsia="zh-CN"/>
        </w:rPr>
        <w:t xml:space="preserve">        vectorGenerationInHss:</w:t>
      </w:r>
    </w:p>
    <w:p w14:paraId="37E9E1A6" w14:textId="77777777" w:rsidR="007C4061" w:rsidRDefault="007C4061" w:rsidP="00885269">
      <w:pPr>
        <w:pStyle w:val="PL"/>
        <w:rPr>
          <w:lang w:val="sv-SE" w:eastAsia="zh-CN"/>
        </w:rPr>
      </w:pPr>
      <w:r>
        <w:rPr>
          <w:lang w:val="sv-SE" w:eastAsia="zh-CN"/>
        </w:rPr>
        <w:t xml:space="preserve">          type: boolean</w:t>
      </w:r>
    </w:p>
    <w:p w14:paraId="22826D41" w14:textId="77777777" w:rsidR="007C4061" w:rsidRDefault="007C4061" w:rsidP="00885269">
      <w:pPr>
        <w:pStyle w:val="PL"/>
        <w:rPr>
          <w:lang w:val="sv-SE" w:eastAsia="zh-CN"/>
        </w:rPr>
      </w:pPr>
      <w:r>
        <w:rPr>
          <w:rFonts w:hint="eastAsia"/>
          <w:lang w:val="sv-SE" w:eastAsia="zh-CN"/>
        </w:rPr>
        <w:t xml:space="preserve">          default: false</w:t>
      </w:r>
    </w:p>
    <w:p w14:paraId="00A62930" w14:textId="77777777" w:rsidR="00B23A3F" w:rsidRPr="00533C32" w:rsidRDefault="00B23A3F" w:rsidP="00885269">
      <w:pPr>
        <w:pStyle w:val="PL"/>
      </w:pPr>
      <w:r w:rsidRPr="00533C32">
        <w:t xml:space="preserve">        </w:t>
      </w:r>
      <w:r>
        <w:t>n5gcA</w:t>
      </w:r>
      <w:r w:rsidRPr="00533C32">
        <w:t>uthMethod:</w:t>
      </w:r>
    </w:p>
    <w:p w14:paraId="0186D05C" w14:textId="77777777" w:rsidR="00B23A3F" w:rsidRDefault="00B23A3F" w:rsidP="00885269">
      <w:pPr>
        <w:pStyle w:val="PL"/>
      </w:pPr>
      <w:r w:rsidRPr="00533C32">
        <w:t xml:space="preserve">          $ref: '#/components/schemas/</w:t>
      </w:r>
      <w:proofErr w:type="spellStart"/>
      <w:r w:rsidRPr="00533C32">
        <w:t>AuthMethod</w:t>
      </w:r>
      <w:proofErr w:type="spellEnd"/>
      <w:r w:rsidRPr="00533C32">
        <w:t>'</w:t>
      </w:r>
    </w:p>
    <w:p w14:paraId="2BF41C8F" w14:textId="77777777" w:rsidR="00B23A3F" w:rsidRDefault="00B23A3F" w:rsidP="00885269">
      <w:pPr>
        <w:pStyle w:val="PL"/>
      </w:pPr>
      <w:r>
        <w:t xml:space="preserve">        </w:t>
      </w:r>
      <w:proofErr w:type="spellStart"/>
      <w:r>
        <w:t>rgAuthenticationInd</w:t>
      </w:r>
      <w:proofErr w:type="spellEnd"/>
      <w:r>
        <w:t>:</w:t>
      </w:r>
    </w:p>
    <w:p w14:paraId="4EF875B2" w14:textId="77777777" w:rsidR="00B23A3F" w:rsidRDefault="00B23A3F" w:rsidP="00885269">
      <w:pPr>
        <w:pStyle w:val="PL"/>
      </w:pPr>
      <w:r>
        <w:t xml:space="preserve">          type: </w:t>
      </w:r>
      <w:proofErr w:type="spellStart"/>
      <w:r>
        <w:t>boolean</w:t>
      </w:r>
      <w:proofErr w:type="spellEnd"/>
    </w:p>
    <w:p w14:paraId="2CC813C1" w14:textId="77777777" w:rsidR="00B23A3F" w:rsidRDefault="00B23A3F" w:rsidP="00885269">
      <w:pPr>
        <w:pStyle w:val="PL"/>
      </w:pPr>
      <w:r>
        <w:t xml:space="preserve">          default: false</w:t>
      </w:r>
    </w:p>
    <w:p w14:paraId="12AAAC6E" w14:textId="77777777" w:rsidR="002C0C7C" w:rsidRDefault="002C0C7C" w:rsidP="00885269">
      <w:pPr>
        <w:pStyle w:val="PL"/>
      </w:pPr>
      <w:r>
        <w:t xml:space="preserve">        </w:t>
      </w:r>
      <w:proofErr w:type="spellStart"/>
      <w:r>
        <w:t>supi</w:t>
      </w:r>
      <w:proofErr w:type="spellEnd"/>
      <w:r>
        <w:t>:</w:t>
      </w:r>
    </w:p>
    <w:p w14:paraId="38A5BF38" w14:textId="77777777" w:rsidR="002C0C7C" w:rsidRPr="00533C32" w:rsidRDefault="002C0C7C" w:rsidP="00885269">
      <w:pPr>
        <w:pStyle w:val="PL"/>
        <w:rPr>
          <w:lang w:val="sv-SE" w:eastAsia="zh-CN"/>
        </w:rPr>
      </w:pPr>
      <w:r>
        <w:t xml:space="preserve">          $ref: </w:t>
      </w:r>
      <w:r w:rsidRPr="00F601A2">
        <w:t>'TS29571_CommonData.yaml#/components/schemas/</w:t>
      </w:r>
      <w:proofErr w:type="spellStart"/>
      <w:r>
        <w:t>Supi</w:t>
      </w:r>
      <w:proofErr w:type="spellEnd"/>
      <w:r>
        <w:t>'</w:t>
      </w:r>
    </w:p>
    <w:p w14:paraId="49A59738" w14:textId="77777777" w:rsidR="007C4061" w:rsidRPr="00533C32" w:rsidRDefault="007C4061" w:rsidP="00885269">
      <w:pPr>
        <w:pStyle w:val="PL"/>
        <w:rPr>
          <w:lang w:val="sv-SE" w:eastAsia="zh-CN"/>
        </w:rPr>
      </w:pPr>
      <w:r w:rsidRPr="00533C32">
        <w:rPr>
          <w:lang w:val="sv-SE" w:eastAsia="zh-CN"/>
        </w:rPr>
        <w:t xml:space="preserve">    SequenceNumber:</w:t>
      </w:r>
    </w:p>
    <w:p w14:paraId="70A70AF2" w14:textId="77777777" w:rsidR="007C4061" w:rsidRPr="00533C32" w:rsidRDefault="007C4061" w:rsidP="00885269">
      <w:pPr>
        <w:pStyle w:val="PL"/>
        <w:rPr>
          <w:lang w:val="sv-SE" w:eastAsia="zh-CN"/>
        </w:rPr>
      </w:pPr>
      <w:r w:rsidRPr="00533C32">
        <w:rPr>
          <w:lang w:val="sv-SE" w:eastAsia="zh-CN"/>
        </w:rPr>
        <w:t xml:space="preserve">      type: object</w:t>
      </w:r>
    </w:p>
    <w:p w14:paraId="535BCA51" w14:textId="77777777" w:rsidR="007C4061" w:rsidRPr="00533C32" w:rsidRDefault="007C4061" w:rsidP="00885269">
      <w:pPr>
        <w:pStyle w:val="PL"/>
        <w:rPr>
          <w:lang w:val="sv-SE" w:eastAsia="zh-CN"/>
        </w:rPr>
      </w:pPr>
      <w:r w:rsidRPr="00533C32">
        <w:rPr>
          <w:lang w:val="sv-SE" w:eastAsia="zh-CN"/>
        </w:rPr>
        <w:t xml:space="preserve">      properties:</w:t>
      </w:r>
    </w:p>
    <w:p w14:paraId="036D6E8E" w14:textId="77777777" w:rsidR="007C4061" w:rsidRPr="00533C32" w:rsidRDefault="007C4061" w:rsidP="00885269">
      <w:pPr>
        <w:pStyle w:val="PL"/>
        <w:rPr>
          <w:lang w:val="sv-SE" w:eastAsia="zh-CN"/>
        </w:rPr>
      </w:pPr>
      <w:r w:rsidRPr="00533C32">
        <w:rPr>
          <w:lang w:val="sv-SE" w:eastAsia="zh-CN"/>
        </w:rPr>
        <w:t xml:space="preserve">        sqnScheme:</w:t>
      </w:r>
    </w:p>
    <w:p w14:paraId="1836EAFF" w14:textId="77777777" w:rsidR="007C4061" w:rsidRPr="00533C32" w:rsidRDefault="007C4061" w:rsidP="00885269">
      <w:pPr>
        <w:pStyle w:val="PL"/>
        <w:rPr>
          <w:lang w:val="sv-SE" w:eastAsia="zh-CN"/>
        </w:rPr>
      </w:pPr>
      <w:r w:rsidRPr="00533C32">
        <w:rPr>
          <w:lang w:val="sv-SE" w:eastAsia="zh-CN"/>
        </w:rPr>
        <w:t xml:space="preserve">          $ref: '#/components/schemas/SqnScheme'</w:t>
      </w:r>
    </w:p>
    <w:p w14:paraId="0DE1EEF7" w14:textId="77777777" w:rsidR="007C4061" w:rsidRPr="00533C32" w:rsidRDefault="007C4061" w:rsidP="00885269">
      <w:pPr>
        <w:pStyle w:val="PL"/>
        <w:rPr>
          <w:lang w:val="sv-SE" w:eastAsia="zh-CN"/>
        </w:rPr>
      </w:pPr>
      <w:r w:rsidRPr="00533C32">
        <w:rPr>
          <w:lang w:val="sv-SE" w:eastAsia="zh-CN"/>
        </w:rPr>
        <w:t xml:space="preserve">        sqn:</w:t>
      </w:r>
    </w:p>
    <w:p w14:paraId="2F99214B" w14:textId="77777777" w:rsidR="007C4061" w:rsidRPr="00533C32" w:rsidRDefault="007C4061" w:rsidP="00885269">
      <w:pPr>
        <w:pStyle w:val="PL"/>
        <w:rPr>
          <w:lang w:val="sv-SE" w:eastAsia="zh-CN"/>
        </w:rPr>
      </w:pPr>
      <w:r w:rsidRPr="00533C32">
        <w:rPr>
          <w:lang w:val="sv-SE" w:eastAsia="zh-CN"/>
        </w:rPr>
        <w:t xml:space="preserve">          type: string</w:t>
      </w:r>
    </w:p>
    <w:p w14:paraId="209F107E" w14:textId="77777777" w:rsidR="007C4061" w:rsidRPr="00533C32" w:rsidRDefault="007C4061" w:rsidP="00885269">
      <w:pPr>
        <w:pStyle w:val="PL"/>
        <w:rPr>
          <w:lang w:val="sv-SE" w:eastAsia="zh-CN"/>
        </w:rPr>
      </w:pPr>
      <w:r w:rsidRPr="00533C32">
        <w:rPr>
          <w:lang w:val="sv-SE" w:eastAsia="zh-CN"/>
        </w:rPr>
        <w:t xml:space="preserve">          pattern: '^[A-Fa-f0-9]{12}$'</w:t>
      </w:r>
    </w:p>
    <w:p w14:paraId="114867E0" w14:textId="77777777" w:rsidR="007C4061" w:rsidRPr="00533C32" w:rsidRDefault="007C4061" w:rsidP="00885269">
      <w:pPr>
        <w:pStyle w:val="PL"/>
        <w:rPr>
          <w:lang w:val="sv-SE" w:eastAsia="zh-CN"/>
        </w:rPr>
      </w:pPr>
      <w:r w:rsidRPr="00533C32">
        <w:rPr>
          <w:lang w:val="sv-SE" w:eastAsia="zh-CN"/>
        </w:rPr>
        <w:t xml:space="preserve">        lastIndexes:</w:t>
      </w:r>
    </w:p>
    <w:p w14:paraId="21C5B566" w14:textId="77777777" w:rsidR="007C4061" w:rsidRPr="00533C32" w:rsidRDefault="007C4061" w:rsidP="00885269">
      <w:pPr>
        <w:pStyle w:val="PL"/>
        <w:rPr>
          <w:lang w:val="sv-SE" w:eastAsia="zh-CN"/>
        </w:rPr>
      </w:pPr>
      <w:r w:rsidRPr="00533C32">
        <w:rPr>
          <w:lang w:val="sv-SE" w:eastAsia="zh-CN"/>
        </w:rPr>
        <w:t xml:space="preserve">          type: object</w:t>
      </w:r>
    </w:p>
    <w:p w14:paraId="38CCC64C" w14:textId="77777777" w:rsidR="007C4061" w:rsidRPr="00533C32" w:rsidRDefault="007C4061" w:rsidP="00885269">
      <w:pPr>
        <w:pStyle w:val="PL"/>
        <w:rPr>
          <w:lang w:val="sv-SE" w:eastAsia="zh-CN"/>
        </w:rPr>
      </w:pPr>
      <w:r w:rsidRPr="00533C32">
        <w:rPr>
          <w:lang w:val="sv-SE" w:eastAsia="zh-CN"/>
        </w:rPr>
        <w:lastRenderedPageBreak/>
        <w:t xml:space="preserve">          additionalProperties:</w:t>
      </w:r>
    </w:p>
    <w:p w14:paraId="22E02CF3" w14:textId="77777777" w:rsidR="007C4061" w:rsidRPr="00533C32" w:rsidRDefault="007C4061" w:rsidP="00885269">
      <w:pPr>
        <w:pStyle w:val="PL"/>
        <w:rPr>
          <w:lang w:val="sv-SE" w:eastAsia="zh-CN"/>
        </w:rPr>
      </w:pPr>
      <w:r w:rsidRPr="00533C32">
        <w:rPr>
          <w:lang w:val="sv-SE" w:eastAsia="zh-CN"/>
        </w:rPr>
        <w:t xml:space="preserve">            type: integer</w:t>
      </w:r>
    </w:p>
    <w:p w14:paraId="0D2929DE" w14:textId="77777777" w:rsidR="007C4061" w:rsidRPr="00533C32" w:rsidRDefault="007C4061" w:rsidP="00885269">
      <w:pPr>
        <w:pStyle w:val="PL"/>
        <w:rPr>
          <w:lang w:val="sv-SE" w:eastAsia="zh-CN"/>
        </w:rPr>
      </w:pPr>
      <w:r w:rsidRPr="00533C32">
        <w:rPr>
          <w:lang w:val="sv-SE" w:eastAsia="zh-CN"/>
        </w:rPr>
        <w:t xml:space="preserve">            minimum: 0</w:t>
      </w:r>
    </w:p>
    <w:p w14:paraId="7F37D6FA" w14:textId="77777777" w:rsidR="007C4061" w:rsidRPr="00533C32" w:rsidRDefault="007C4061" w:rsidP="00885269">
      <w:pPr>
        <w:pStyle w:val="PL"/>
        <w:rPr>
          <w:lang w:val="sv-SE" w:eastAsia="zh-CN"/>
        </w:rPr>
      </w:pPr>
      <w:r w:rsidRPr="00533C32">
        <w:rPr>
          <w:lang w:val="sv-SE" w:eastAsia="zh-CN"/>
        </w:rPr>
        <w:t xml:space="preserve">        indLength:</w:t>
      </w:r>
    </w:p>
    <w:p w14:paraId="1C3F30E7" w14:textId="77777777" w:rsidR="007C4061" w:rsidRPr="00533C32" w:rsidRDefault="007C4061" w:rsidP="00885269">
      <w:pPr>
        <w:pStyle w:val="PL"/>
        <w:rPr>
          <w:lang w:val="sv-SE" w:eastAsia="zh-CN"/>
        </w:rPr>
      </w:pPr>
      <w:r w:rsidRPr="00533C32">
        <w:rPr>
          <w:lang w:val="sv-SE" w:eastAsia="zh-CN"/>
        </w:rPr>
        <w:t xml:space="preserve">          type: integer</w:t>
      </w:r>
    </w:p>
    <w:p w14:paraId="3F43DFF7" w14:textId="77777777" w:rsidR="007C4061" w:rsidRPr="00533C32" w:rsidRDefault="007C4061" w:rsidP="00885269">
      <w:pPr>
        <w:pStyle w:val="PL"/>
        <w:rPr>
          <w:lang w:val="sv-SE" w:eastAsia="zh-CN"/>
        </w:rPr>
      </w:pPr>
      <w:r w:rsidRPr="00533C32">
        <w:rPr>
          <w:lang w:val="sv-SE" w:eastAsia="zh-CN"/>
        </w:rPr>
        <w:t xml:space="preserve">          minimum: 0</w:t>
      </w:r>
    </w:p>
    <w:p w14:paraId="29F3DC9A" w14:textId="77777777" w:rsidR="007C4061" w:rsidRPr="00533C32" w:rsidRDefault="007C4061" w:rsidP="00885269">
      <w:pPr>
        <w:pStyle w:val="PL"/>
        <w:rPr>
          <w:lang w:val="sv-SE" w:eastAsia="zh-CN"/>
        </w:rPr>
      </w:pPr>
      <w:r w:rsidRPr="00533C32">
        <w:rPr>
          <w:lang w:val="sv-SE" w:eastAsia="zh-CN"/>
        </w:rPr>
        <w:t xml:space="preserve">        difSign:</w:t>
      </w:r>
    </w:p>
    <w:p w14:paraId="0B62B992" w14:textId="77777777" w:rsidR="007C4061" w:rsidRPr="00533C32" w:rsidRDefault="007C4061" w:rsidP="00885269">
      <w:pPr>
        <w:pStyle w:val="PL"/>
        <w:rPr>
          <w:lang w:val="sv-SE" w:eastAsia="zh-CN"/>
        </w:rPr>
      </w:pPr>
      <w:r w:rsidRPr="00533C32">
        <w:rPr>
          <w:lang w:val="sv-SE" w:eastAsia="zh-CN"/>
        </w:rPr>
        <w:t xml:space="preserve">          $ref: '#/components/schemas/Sign'</w:t>
      </w:r>
    </w:p>
    <w:p w14:paraId="6575BD4D" w14:textId="77777777" w:rsidR="007C4061" w:rsidRPr="00533C32" w:rsidRDefault="007C4061" w:rsidP="00885269">
      <w:pPr>
        <w:pStyle w:val="PL"/>
        <w:rPr>
          <w:lang w:eastAsia="zh-CN"/>
        </w:rPr>
      </w:pPr>
    </w:p>
    <w:p w14:paraId="70EC13B4" w14:textId="77777777" w:rsidR="007C4061" w:rsidRPr="00533C32" w:rsidRDefault="007C4061" w:rsidP="00885269">
      <w:pPr>
        <w:pStyle w:val="PL"/>
        <w:rPr>
          <w:lang w:val="sv-SE" w:eastAsia="zh-CN"/>
        </w:rPr>
      </w:pPr>
      <w:r w:rsidRPr="00533C32">
        <w:rPr>
          <w:lang w:val="sv-SE" w:eastAsia="zh-CN"/>
        </w:rPr>
        <w:t xml:space="preserve">    SqnScheme:</w:t>
      </w:r>
    </w:p>
    <w:p w14:paraId="2BBCCD57" w14:textId="77777777" w:rsidR="007C4061" w:rsidRPr="00533C32" w:rsidRDefault="007C4061" w:rsidP="00885269">
      <w:pPr>
        <w:pStyle w:val="PL"/>
        <w:rPr>
          <w:lang w:val="sv-SE" w:eastAsia="zh-CN"/>
        </w:rPr>
      </w:pPr>
      <w:r w:rsidRPr="00533C32">
        <w:rPr>
          <w:lang w:val="sv-SE" w:eastAsia="zh-CN"/>
        </w:rPr>
        <w:t xml:space="preserve">      anyOf:</w:t>
      </w:r>
    </w:p>
    <w:p w14:paraId="051E3A48" w14:textId="77777777" w:rsidR="007C4061" w:rsidRPr="00533C32" w:rsidRDefault="007C4061" w:rsidP="00885269">
      <w:pPr>
        <w:pStyle w:val="PL"/>
        <w:rPr>
          <w:lang w:val="sv-SE" w:eastAsia="zh-CN"/>
        </w:rPr>
      </w:pPr>
      <w:r w:rsidRPr="00533C32">
        <w:rPr>
          <w:lang w:val="sv-SE" w:eastAsia="zh-CN"/>
        </w:rPr>
        <w:t xml:space="preserve">        - type: string</w:t>
      </w:r>
    </w:p>
    <w:p w14:paraId="73AE8E0E" w14:textId="77777777" w:rsidR="007C4061" w:rsidRPr="00533C32" w:rsidRDefault="007C4061" w:rsidP="00885269">
      <w:pPr>
        <w:pStyle w:val="PL"/>
        <w:rPr>
          <w:lang w:val="sv-SE" w:eastAsia="zh-CN"/>
        </w:rPr>
      </w:pPr>
      <w:r w:rsidRPr="00533C32">
        <w:rPr>
          <w:lang w:val="sv-SE" w:eastAsia="zh-CN"/>
        </w:rPr>
        <w:t xml:space="preserve">          enum:</w:t>
      </w:r>
    </w:p>
    <w:p w14:paraId="0A8CAE3E" w14:textId="77777777" w:rsidR="007C4061" w:rsidRPr="00533C32" w:rsidRDefault="007C4061" w:rsidP="00885269">
      <w:pPr>
        <w:pStyle w:val="PL"/>
        <w:rPr>
          <w:lang w:val="sv-SE" w:eastAsia="zh-CN"/>
        </w:rPr>
      </w:pPr>
      <w:r w:rsidRPr="00533C32">
        <w:rPr>
          <w:lang w:val="sv-SE" w:eastAsia="zh-CN"/>
        </w:rPr>
        <w:t xml:space="preserve">            - GENERAL</w:t>
      </w:r>
    </w:p>
    <w:p w14:paraId="52053D70" w14:textId="77777777" w:rsidR="007C4061" w:rsidRPr="00533C32" w:rsidRDefault="007C4061" w:rsidP="00885269">
      <w:pPr>
        <w:pStyle w:val="PL"/>
        <w:rPr>
          <w:lang w:val="sv-SE" w:eastAsia="zh-CN"/>
        </w:rPr>
      </w:pPr>
      <w:r w:rsidRPr="00533C32">
        <w:rPr>
          <w:lang w:val="sv-SE" w:eastAsia="zh-CN"/>
        </w:rPr>
        <w:t xml:space="preserve">            - NON_TIME_BASED</w:t>
      </w:r>
    </w:p>
    <w:p w14:paraId="2E12E561" w14:textId="77777777" w:rsidR="007C4061" w:rsidRPr="00533C32" w:rsidRDefault="007C4061" w:rsidP="00885269">
      <w:pPr>
        <w:pStyle w:val="PL"/>
        <w:rPr>
          <w:lang w:val="sv-SE" w:eastAsia="zh-CN"/>
        </w:rPr>
      </w:pPr>
      <w:r w:rsidRPr="00533C32">
        <w:rPr>
          <w:lang w:val="sv-SE" w:eastAsia="zh-CN"/>
        </w:rPr>
        <w:t xml:space="preserve">            - TIME_BASED</w:t>
      </w:r>
    </w:p>
    <w:p w14:paraId="25F67F19" w14:textId="77777777" w:rsidR="007C4061" w:rsidRPr="00533C32" w:rsidRDefault="007C4061" w:rsidP="00885269">
      <w:pPr>
        <w:pStyle w:val="PL"/>
        <w:rPr>
          <w:lang w:val="sv-SE" w:eastAsia="zh-CN"/>
        </w:rPr>
      </w:pPr>
      <w:r w:rsidRPr="00533C32">
        <w:rPr>
          <w:lang w:val="sv-SE" w:eastAsia="zh-CN"/>
        </w:rPr>
        <w:t xml:space="preserve">        - type: string</w:t>
      </w:r>
    </w:p>
    <w:p w14:paraId="7C76B925" w14:textId="77777777" w:rsidR="007C4061" w:rsidRPr="00533C32" w:rsidRDefault="007C4061" w:rsidP="00885269">
      <w:pPr>
        <w:pStyle w:val="PL"/>
        <w:rPr>
          <w:lang w:val="sv-SE" w:eastAsia="zh-CN"/>
        </w:rPr>
      </w:pPr>
      <w:r w:rsidRPr="00533C32">
        <w:rPr>
          <w:lang w:val="sv-SE" w:eastAsia="zh-CN"/>
        </w:rPr>
        <w:t xml:space="preserve">    Sign:</w:t>
      </w:r>
    </w:p>
    <w:p w14:paraId="71A9C330" w14:textId="77777777" w:rsidR="007C4061" w:rsidRPr="00533C32" w:rsidRDefault="007C4061" w:rsidP="00885269">
      <w:pPr>
        <w:pStyle w:val="PL"/>
        <w:rPr>
          <w:lang w:val="sv-SE" w:eastAsia="zh-CN"/>
        </w:rPr>
      </w:pPr>
      <w:r w:rsidRPr="00533C32">
        <w:rPr>
          <w:lang w:val="sv-SE" w:eastAsia="zh-CN"/>
        </w:rPr>
        <w:t xml:space="preserve">      type: string</w:t>
      </w:r>
    </w:p>
    <w:p w14:paraId="18B2074B" w14:textId="77777777" w:rsidR="007C4061" w:rsidRPr="00533C32" w:rsidRDefault="007C4061" w:rsidP="00885269">
      <w:pPr>
        <w:pStyle w:val="PL"/>
        <w:rPr>
          <w:lang w:val="sv-SE" w:eastAsia="zh-CN"/>
        </w:rPr>
      </w:pPr>
      <w:r w:rsidRPr="00533C32">
        <w:rPr>
          <w:lang w:val="sv-SE" w:eastAsia="zh-CN"/>
        </w:rPr>
        <w:t xml:space="preserve">      enum:</w:t>
      </w:r>
    </w:p>
    <w:p w14:paraId="00CE8FA8" w14:textId="77777777" w:rsidR="007C4061" w:rsidRPr="00533C32" w:rsidRDefault="007C4061" w:rsidP="00885269">
      <w:pPr>
        <w:pStyle w:val="PL"/>
        <w:rPr>
          <w:lang w:val="sv-SE" w:eastAsia="zh-CN"/>
        </w:rPr>
      </w:pPr>
      <w:r w:rsidRPr="00533C32">
        <w:rPr>
          <w:lang w:val="sv-SE" w:eastAsia="zh-CN"/>
        </w:rPr>
        <w:t xml:space="preserve">        - POSITIVE</w:t>
      </w:r>
    </w:p>
    <w:p w14:paraId="0F69D77B" w14:textId="77777777" w:rsidR="007C4061" w:rsidRPr="00533C32" w:rsidRDefault="007C4061" w:rsidP="00885269">
      <w:pPr>
        <w:pStyle w:val="PL"/>
        <w:rPr>
          <w:lang w:val="sv-SE" w:eastAsia="zh-CN"/>
        </w:rPr>
      </w:pPr>
      <w:r w:rsidRPr="00533C32">
        <w:rPr>
          <w:lang w:val="sv-SE" w:eastAsia="zh-CN"/>
        </w:rPr>
        <w:t xml:space="preserve">        - NEGATIVE</w:t>
      </w:r>
    </w:p>
    <w:p w14:paraId="6A7C4D0B" w14:textId="77777777" w:rsidR="007C4061" w:rsidRPr="00533C32" w:rsidRDefault="007C4061" w:rsidP="00885269">
      <w:pPr>
        <w:pStyle w:val="PL"/>
      </w:pPr>
      <w:r w:rsidRPr="00533C32">
        <w:t xml:space="preserve">    </w:t>
      </w:r>
      <w:proofErr w:type="spellStart"/>
      <w:r w:rsidRPr="00533C32">
        <w:t>VarPlmnId</w:t>
      </w:r>
      <w:proofErr w:type="spellEnd"/>
      <w:r w:rsidRPr="00533C32">
        <w:t>:</w:t>
      </w:r>
    </w:p>
    <w:p w14:paraId="3DA48FA7" w14:textId="77777777" w:rsidR="007C4061" w:rsidRPr="00533C32" w:rsidRDefault="007C4061" w:rsidP="00885269">
      <w:pPr>
        <w:pStyle w:val="PL"/>
      </w:pPr>
      <w:r w:rsidRPr="00533C32">
        <w:t xml:space="preserve">      type: string</w:t>
      </w:r>
    </w:p>
    <w:p w14:paraId="6D27C3FF" w14:textId="77777777" w:rsidR="007C4061" w:rsidRPr="00533C32" w:rsidRDefault="007C4061" w:rsidP="00885269">
      <w:pPr>
        <w:pStyle w:val="PL"/>
      </w:pPr>
      <w:r w:rsidRPr="00533C32">
        <w:t xml:space="preserve">      pattern: '</w:t>
      </w:r>
      <w:r w:rsidRPr="00533C32">
        <w:rPr>
          <w:lang w:eastAsia="zh-CN"/>
        </w:rPr>
        <w:t>^</w:t>
      </w:r>
      <w:r w:rsidRPr="00533C32">
        <w:t>[0-9]{5,6}</w:t>
      </w:r>
      <w:r w:rsidRPr="00533C32">
        <w:rPr>
          <w:lang w:eastAsia="zh-CN"/>
        </w:rPr>
        <w:t>$</w:t>
      </w:r>
      <w:r w:rsidRPr="00533C32">
        <w:t>'</w:t>
      </w:r>
    </w:p>
    <w:p w14:paraId="2996EEAC" w14:textId="77777777" w:rsidR="007C4061" w:rsidRPr="00533C32" w:rsidRDefault="007C4061" w:rsidP="00885269">
      <w:pPr>
        <w:pStyle w:val="PL"/>
      </w:pPr>
      <w:r w:rsidRPr="00533C32">
        <w:t xml:space="preserve">    </w:t>
      </w:r>
      <w:proofErr w:type="spellStart"/>
      <w:r w:rsidRPr="00533C32">
        <w:t>DatasetNames</w:t>
      </w:r>
      <w:proofErr w:type="spellEnd"/>
      <w:r w:rsidRPr="00533C32">
        <w:t>:</w:t>
      </w:r>
    </w:p>
    <w:p w14:paraId="1E4EF8A7" w14:textId="77777777" w:rsidR="007C4061" w:rsidRPr="00533C32" w:rsidRDefault="007C4061" w:rsidP="00885269">
      <w:pPr>
        <w:pStyle w:val="PL"/>
      </w:pPr>
      <w:r w:rsidRPr="00533C32">
        <w:t xml:space="preserve">      type: array</w:t>
      </w:r>
    </w:p>
    <w:p w14:paraId="56A5F309" w14:textId="77777777" w:rsidR="007C4061" w:rsidRPr="00533C32" w:rsidRDefault="007C4061" w:rsidP="00885269">
      <w:pPr>
        <w:pStyle w:val="PL"/>
      </w:pPr>
      <w:r w:rsidRPr="00533C32">
        <w:t xml:space="preserve">      items:</w:t>
      </w:r>
    </w:p>
    <w:p w14:paraId="37698E57" w14:textId="77777777" w:rsidR="007C4061" w:rsidRPr="00533C32" w:rsidRDefault="007C4061" w:rsidP="00885269">
      <w:pPr>
        <w:pStyle w:val="PL"/>
      </w:pPr>
      <w:r w:rsidRPr="00533C32">
        <w:t xml:space="preserve">        $ref: '#/components/schemas/</w:t>
      </w:r>
      <w:proofErr w:type="spellStart"/>
      <w:r w:rsidRPr="00533C32">
        <w:t>DataSetName</w:t>
      </w:r>
      <w:proofErr w:type="spellEnd"/>
      <w:r w:rsidRPr="00533C32">
        <w:t>'</w:t>
      </w:r>
    </w:p>
    <w:p w14:paraId="678672EC"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2BF3C757" w14:textId="77777777" w:rsidR="007C4061" w:rsidRPr="00533C32" w:rsidRDefault="007C4061" w:rsidP="00885269">
      <w:pPr>
        <w:pStyle w:val="PL"/>
      </w:pPr>
      <w:r w:rsidRPr="00533C32">
        <w:t xml:space="preserve">      </w:t>
      </w:r>
      <w:proofErr w:type="spellStart"/>
      <w:r w:rsidRPr="00533C32">
        <w:t>uniqueItems</w:t>
      </w:r>
      <w:proofErr w:type="spellEnd"/>
      <w:r w:rsidRPr="00533C32">
        <w:t>: true</w:t>
      </w:r>
    </w:p>
    <w:p w14:paraId="423314E5" w14:textId="77777777" w:rsidR="007C4061" w:rsidRPr="00533C32" w:rsidRDefault="007C4061" w:rsidP="00885269">
      <w:pPr>
        <w:pStyle w:val="PL"/>
      </w:pPr>
      <w:r w:rsidRPr="00533C32">
        <w:t xml:space="preserve">    </w:t>
      </w:r>
      <w:proofErr w:type="spellStart"/>
      <w:r w:rsidRPr="00533C32">
        <w:t>DataSetName</w:t>
      </w:r>
      <w:proofErr w:type="spellEnd"/>
      <w:r w:rsidRPr="00533C32">
        <w:t>:</w:t>
      </w:r>
    </w:p>
    <w:p w14:paraId="3CB56930" w14:textId="77777777" w:rsidR="007C4061" w:rsidRPr="00533C32" w:rsidRDefault="007C4061" w:rsidP="00885269">
      <w:pPr>
        <w:pStyle w:val="PL"/>
      </w:pPr>
      <w:r w:rsidRPr="00533C32">
        <w:t xml:space="preserve">      </w:t>
      </w:r>
      <w:proofErr w:type="spellStart"/>
      <w:r w:rsidRPr="00533C32">
        <w:t>anyOf</w:t>
      </w:r>
      <w:proofErr w:type="spellEnd"/>
      <w:r w:rsidRPr="00533C32">
        <w:t>:</w:t>
      </w:r>
    </w:p>
    <w:p w14:paraId="169121AB" w14:textId="77777777" w:rsidR="007C4061" w:rsidRPr="00533C32" w:rsidRDefault="007C4061" w:rsidP="00885269">
      <w:pPr>
        <w:pStyle w:val="PL"/>
      </w:pPr>
      <w:r w:rsidRPr="00533C32">
        <w:t xml:space="preserve">      - type: string</w:t>
      </w:r>
    </w:p>
    <w:p w14:paraId="58C55EAF" w14:textId="77777777" w:rsidR="007C4061" w:rsidRPr="00533C32" w:rsidRDefault="007C4061" w:rsidP="00885269">
      <w:pPr>
        <w:pStyle w:val="PL"/>
      </w:pPr>
      <w:r w:rsidRPr="00533C32">
        <w:t xml:space="preserve">        </w:t>
      </w:r>
      <w:proofErr w:type="spellStart"/>
      <w:r w:rsidRPr="00533C32">
        <w:t>enum</w:t>
      </w:r>
      <w:proofErr w:type="spellEnd"/>
      <w:r w:rsidRPr="00533C32">
        <w:t>:</w:t>
      </w:r>
    </w:p>
    <w:p w14:paraId="26CE36F1" w14:textId="77777777" w:rsidR="007C4061" w:rsidRPr="00533C32" w:rsidRDefault="007C4061" w:rsidP="00885269">
      <w:pPr>
        <w:pStyle w:val="PL"/>
      </w:pPr>
      <w:r w:rsidRPr="00533C32">
        <w:t xml:space="preserve">        - AM</w:t>
      </w:r>
    </w:p>
    <w:p w14:paraId="501E8D72" w14:textId="77777777" w:rsidR="007C4061" w:rsidRPr="00533C32" w:rsidRDefault="007C4061" w:rsidP="00885269">
      <w:pPr>
        <w:pStyle w:val="PL"/>
      </w:pPr>
      <w:r w:rsidRPr="00533C32">
        <w:t xml:space="preserve">        - SMF_SEL</w:t>
      </w:r>
    </w:p>
    <w:p w14:paraId="3F253CB5" w14:textId="77777777" w:rsidR="007C4061" w:rsidRPr="00533C32" w:rsidRDefault="007C4061" w:rsidP="00885269">
      <w:pPr>
        <w:pStyle w:val="PL"/>
      </w:pPr>
      <w:r w:rsidRPr="00533C32">
        <w:t xml:space="preserve">        - SMS_SUB</w:t>
      </w:r>
    </w:p>
    <w:p w14:paraId="1296D3FB" w14:textId="77777777" w:rsidR="007C4061" w:rsidRPr="00533C32" w:rsidRDefault="007C4061" w:rsidP="00885269">
      <w:pPr>
        <w:pStyle w:val="PL"/>
      </w:pPr>
      <w:r w:rsidRPr="00533C32">
        <w:t xml:space="preserve">        - SM</w:t>
      </w:r>
    </w:p>
    <w:p w14:paraId="3F4F110F" w14:textId="77777777" w:rsidR="007C4061" w:rsidRPr="00533C32" w:rsidRDefault="007C4061" w:rsidP="00885269">
      <w:pPr>
        <w:pStyle w:val="PL"/>
      </w:pPr>
      <w:r w:rsidRPr="00533C32">
        <w:t xml:space="preserve">        - TRACE</w:t>
      </w:r>
    </w:p>
    <w:p w14:paraId="574E5439" w14:textId="77777777" w:rsidR="007C4061" w:rsidRDefault="007C4061" w:rsidP="00885269">
      <w:pPr>
        <w:pStyle w:val="PL"/>
        <w:rPr>
          <w:lang w:eastAsia="zh-CN"/>
        </w:rPr>
      </w:pPr>
      <w:r w:rsidRPr="00533C32">
        <w:t xml:space="preserve">        - SMS_MNG</w:t>
      </w:r>
    </w:p>
    <w:p w14:paraId="7301FE7F" w14:textId="77777777" w:rsidR="007C4061" w:rsidRDefault="007C4061" w:rsidP="00885269">
      <w:pPr>
        <w:pStyle w:val="PL"/>
        <w:rPr>
          <w:lang w:eastAsia="zh-CN"/>
        </w:rPr>
      </w:pPr>
      <w:r w:rsidRPr="00533C32">
        <w:t xml:space="preserve">        - </w:t>
      </w:r>
      <w:r>
        <w:t>LCS_PRIVACY</w:t>
      </w:r>
    </w:p>
    <w:p w14:paraId="2E8D4EA4" w14:textId="77777777" w:rsidR="007C4061" w:rsidRDefault="007C4061" w:rsidP="00885269">
      <w:pPr>
        <w:pStyle w:val="PL"/>
        <w:rPr>
          <w:lang w:eastAsia="zh-CN"/>
        </w:rPr>
      </w:pPr>
      <w:r w:rsidRPr="00533C32">
        <w:t xml:space="preserve">        - </w:t>
      </w:r>
      <w:r>
        <w:t>LCS_MO</w:t>
      </w:r>
    </w:p>
    <w:p w14:paraId="7E0EB0D5" w14:textId="77777777" w:rsidR="004F37F3" w:rsidRDefault="004F37F3" w:rsidP="00885269">
      <w:pPr>
        <w:pStyle w:val="PL"/>
        <w:rPr>
          <w:lang w:eastAsia="zh-CN"/>
        </w:rPr>
      </w:pPr>
      <w:r>
        <w:t xml:space="preserve">        - LCS_BCA</w:t>
      </w:r>
    </w:p>
    <w:p w14:paraId="14A2D19E" w14:textId="77777777" w:rsidR="002A47F4" w:rsidRPr="00533C32" w:rsidRDefault="002A47F4" w:rsidP="00885269">
      <w:pPr>
        <w:pStyle w:val="PL"/>
        <w:rPr>
          <w:lang w:eastAsia="zh-CN"/>
        </w:rPr>
      </w:pPr>
      <w:r>
        <w:t xml:space="preserve">        - V2X</w:t>
      </w:r>
    </w:p>
    <w:p w14:paraId="45506627" w14:textId="77777777" w:rsidR="007C4061" w:rsidRPr="00533C32" w:rsidRDefault="007C4061" w:rsidP="00885269">
      <w:pPr>
        <w:pStyle w:val="PL"/>
      </w:pPr>
      <w:r w:rsidRPr="00533C32">
        <w:t xml:space="preserve">      - type: string</w:t>
      </w:r>
    </w:p>
    <w:p w14:paraId="386BB225" w14:textId="77777777" w:rsidR="007C4061" w:rsidRPr="00533C32" w:rsidRDefault="007C4061" w:rsidP="00885269">
      <w:pPr>
        <w:pStyle w:val="PL"/>
      </w:pPr>
      <w:r w:rsidRPr="00533C32">
        <w:t xml:space="preserve">    </w:t>
      </w:r>
      <w:proofErr w:type="spellStart"/>
      <w:r w:rsidRPr="00533C32">
        <w:t>ProvisionedDataSets</w:t>
      </w:r>
      <w:proofErr w:type="spellEnd"/>
      <w:r w:rsidRPr="00533C32">
        <w:t>:</w:t>
      </w:r>
    </w:p>
    <w:p w14:paraId="169E1654" w14:textId="77777777" w:rsidR="007C4061" w:rsidRPr="00533C32" w:rsidRDefault="007C4061" w:rsidP="00885269">
      <w:pPr>
        <w:pStyle w:val="PL"/>
      </w:pPr>
      <w:r w:rsidRPr="00533C32">
        <w:t xml:space="preserve">      type: object</w:t>
      </w:r>
    </w:p>
    <w:p w14:paraId="49CB42AC" w14:textId="77777777" w:rsidR="007C4061" w:rsidRPr="00533C32" w:rsidRDefault="007C4061" w:rsidP="00885269">
      <w:pPr>
        <w:pStyle w:val="PL"/>
      </w:pPr>
      <w:r w:rsidRPr="00533C32">
        <w:t xml:space="preserve">      properties:</w:t>
      </w:r>
    </w:p>
    <w:p w14:paraId="15C99621" w14:textId="77777777" w:rsidR="007C4061" w:rsidRPr="00533C32" w:rsidRDefault="007C4061" w:rsidP="00885269">
      <w:pPr>
        <w:pStyle w:val="PL"/>
      </w:pPr>
      <w:r w:rsidRPr="00533C32">
        <w:t xml:space="preserve">        </w:t>
      </w:r>
      <w:proofErr w:type="spellStart"/>
      <w:r w:rsidRPr="00533C32">
        <w:t>amData</w:t>
      </w:r>
      <w:proofErr w:type="spellEnd"/>
      <w:r w:rsidRPr="00533C32">
        <w:t>:</w:t>
      </w:r>
    </w:p>
    <w:p w14:paraId="71913B10" w14:textId="77777777" w:rsidR="007C4061" w:rsidRPr="00533C32" w:rsidRDefault="007C4061" w:rsidP="00885269">
      <w:pPr>
        <w:pStyle w:val="PL"/>
      </w:pPr>
      <w:r w:rsidRPr="00533C32">
        <w:t xml:space="preserve">          $ref: '#/components/schemas/</w:t>
      </w:r>
      <w:proofErr w:type="spellStart"/>
      <w:r w:rsidRPr="00533C32">
        <w:t>AccessAndMobilitySubscriptionData</w:t>
      </w:r>
      <w:proofErr w:type="spellEnd"/>
      <w:r w:rsidRPr="00533C32">
        <w:t>'</w:t>
      </w:r>
    </w:p>
    <w:p w14:paraId="6B93D52A" w14:textId="77777777" w:rsidR="007C4061" w:rsidRPr="00533C32" w:rsidRDefault="007C4061" w:rsidP="00885269">
      <w:pPr>
        <w:pStyle w:val="PL"/>
      </w:pPr>
      <w:r w:rsidRPr="00533C32">
        <w:t xml:space="preserve">        </w:t>
      </w:r>
      <w:proofErr w:type="spellStart"/>
      <w:r w:rsidRPr="00533C32">
        <w:t>smfSelData</w:t>
      </w:r>
      <w:proofErr w:type="spellEnd"/>
      <w:r w:rsidRPr="00533C32">
        <w:t>:</w:t>
      </w:r>
    </w:p>
    <w:p w14:paraId="21658BF2" w14:textId="77777777" w:rsidR="007C4061" w:rsidRPr="00533C32" w:rsidRDefault="007C4061" w:rsidP="00885269">
      <w:pPr>
        <w:pStyle w:val="PL"/>
      </w:pPr>
      <w:r w:rsidRPr="00533C32">
        <w:t xml:space="preserve">          $ref: '#/components/schemas/</w:t>
      </w:r>
      <w:proofErr w:type="spellStart"/>
      <w:r w:rsidRPr="00533C32">
        <w:t>SmfSelectionSubscriptionData</w:t>
      </w:r>
      <w:proofErr w:type="spellEnd"/>
      <w:r w:rsidRPr="00533C32">
        <w:t>'</w:t>
      </w:r>
    </w:p>
    <w:p w14:paraId="4FB674BE" w14:textId="77777777" w:rsidR="007C4061" w:rsidRPr="00533C32" w:rsidRDefault="007C4061" w:rsidP="00885269">
      <w:pPr>
        <w:pStyle w:val="PL"/>
      </w:pPr>
      <w:r w:rsidRPr="00533C32">
        <w:t xml:space="preserve">        </w:t>
      </w:r>
      <w:proofErr w:type="spellStart"/>
      <w:r w:rsidRPr="00533C32">
        <w:t>smsSubsData</w:t>
      </w:r>
      <w:proofErr w:type="spellEnd"/>
      <w:r w:rsidRPr="00533C32">
        <w:t>:</w:t>
      </w:r>
    </w:p>
    <w:p w14:paraId="25A96ED9" w14:textId="77777777" w:rsidR="007C4061" w:rsidRPr="00533C32" w:rsidRDefault="007C4061" w:rsidP="00885269">
      <w:pPr>
        <w:pStyle w:val="PL"/>
      </w:pPr>
      <w:r w:rsidRPr="00533C32">
        <w:t xml:space="preserve">          $ref: '#/components/schemas/</w:t>
      </w:r>
      <w:proofErr w:type="spellStart"/>
      <w:r w:rsidRPr="00533C32">
        <w:t>SmsSubscriptionData</w:t>
      </w:r>
      <w:proofErr w:type="spellEnd"/>
      <w:r w:rsidRPr="00533C32">
        <w:t>'</w:t>
      </w:r>
    </w:p>
    <w:p w14:paraId="700E3BCB" w14:textId="77777777" w:rsidR="007C4061" w:rsidRPr="00533C32" w:rsidRDefault="007C4061" w:rsidP="00885269">
      <w:pPr>
        <w:pStyle w:val="PL"/>
        <w:rPr>
          <w:lang w:eastAsia="zh-CN"/>
        </w:rPr>
      </w:pPr>
      <w:r w:rsidRPr="00533C32">
        <w:t xml:space="preserve">        </w:t>
      </w:r>
      <w:proofErr w:type="spellStart"/>
      <w:r w:rsidRPr="00533C32">
        <w:t>smData</w:t>
      </w:r>
      <w:proofErr w:type="spellEnd"/>
      <w:r w:rsidRPr="00533C32">
        <w:t>:</w:t>
      </w:r>
    </w:p>
    <w:p w14:paraId="6D18C717" w14:textId="77777777" w:rsidR="007C4061" w:rsidRPr="00533C32" w:rsidRDefault="007C4061" w:rsidP="00885269">
      <w:pPr>
        <w:pStyle w:val="PL"/>
      </w:pPr>
      <w:r w:rsidRPr="00533C32">
        <w:t xml:space="preserve">          type: array</w:t>
      </w:r>
    </w:p>
    <w:p w14:paraId="6A9AB05E" w14:textId="77777777" w:rsidR="007C4061" w:rsidRPr="00533C32" w:rsidRDefault="007C4061" w:rsidP="00885269">
      <w:pPr>
        <w:pStyle w:val="PL"/>
      </w:pPr>
      <w:r w:rsidRPr="00533C32">
        <w:t xml:space="preserve">          items:</w:t>
      </w:r>
    </w:p>
    <w:p w14:paraId="4B6CFF75" w14:textId="77777777" w:rsidR="007C4061" w:rsidRPr="00533C32" w:rsidRDefault="007C4061" w:rsidP="00885269">
      <w:pPr>
        <w:pStyle w:val="PL"/>
      </w:pPr>
      <w:r w:rsidRPr="00533C32">
        <w:t xml:space="preserve">            $ref: '#/components/schemas/</w:t>
      </w:r>
      <w:proofErr w:type="spellStart"/>
      <w:r w:rsidRPr="00533C32">
        <w:t>SessionManagementSubscriptionData</w:t>
      </w:r>
      <w:proofErr w:type="spellEnd"/>
      <w:r w:rsidRPr="00533C32">
        <w:t>'</w:t>
      </w:r>
    </w:p>
    <w:p w14:paraId="2F910844" w14:textId="77777777" w:rsidR="007C4061" w:rsidRPr="00533C32" w:rsidRDefault="007C4061" w:rsidP="00885269">
      <w:pPr>
        <w:pStyle w:val="PL"/>
      </w:pPr>
      <w:r w:rsidRPr="00533C32">
        <w:t xml:space="preserve">        </w:t>
      </w:r>
      <w:proofErr w:type="spellStart"/>
      <w:r w:rsidRPr="00533C32">
        <w:t>traceData</w:t>
      </w:r>
      <w:proofErr w:type="spellEnd"/>
      <w:r w:rsidRPr="00533C32">
        <w:t>:</w:t>
      </w:r>
    </w:p>
    <w:p w14:paraId="69F6ED98" w14:textId="77777777" w:rsidR="007C4061" w:rsidRPr="00533C32" w:rsidRDefault="007C4061" w:rsidP="00885269">
      <w:pPr>
        <w:pStyle w:val="PL"/>
      </w:pPr>
      <w:r w:rsidRPr="00533C32">
        <w:t xml:space="preserve">          $ref: 'TS29571_CommonData.yaml#/components/schemas/</w:t>
      </w:r>
      <w:proofErr w:type="spellStart"/>
      <w:r w:rsidRPr="00533C32">
        <w:t>TraceData</w:t>
      </w:r>
      <w:proofErr w:type="spellEnd"/>
      <w:r w:rsidRPr="00533C32">
        <w:t>'</w:t>
      </w:r>
    </w:p>
    <w:p w14:paraId="4105D8B4" w14:textId="77777777" w:rsidR="007C4061" w:rsidRPr="00533C32" w:rsidRDefault="007C4061" w:rsidP="00885269">
      <w:pPr>
        <w:pStyle w:val="PL"/>
      </w:pPr>
      <w:r w:rsidRPr="00533C32">
        <w:t xml:space="preserve">        </w:t>
      </w:r>
      <w:proofErr w:type="spellStart"/>
      <w:r w:rsidRPr="00533C32">
        <w:t>smsMngData</w:t>
      </w:r>
      <w:proofErr w:type="spellEnd"/>
      <w:r w:rsidRPr="00533C32">
        <w:t>:</w:t>
      </w:r>
    </w:p>
    <w:p w14:paraId="18574E3B" w14:textId="77777777" w:rsidR="007C4061" w:rsidRDefault="007C4061" w:rsidP="00885269">
      <w:pPr>
        <w:pStyle w:val="PL"/>
        <w:rPr>
          <w:lang w:eastAsia="zh-CN"/>
        </w:rPr>
      </w:pPr>
      <w:r w:rsidRPr="00533C32">
        <w:t xml:space="preserve">          $ref: '#/components/schemas/</w:t>
      </w:r>
      <w:proofErr w:type="spellStart"/>
      <w:r w:rsidRPr="00533C32">
        <w:t>SmsManagementSubscriptionData</w:t>
      </w:r>
      <w:proofErr w:type="spellEnd"/>
      <w:r w:rsidRPr="00533C32">
        <w:t>'</w:t>
      </w:r>
    </w:p>
    <w:p w14:paraId="6860E2EE" w14:textId="77777777" w:rsidR="007C4061" w:rsidRPr="00533C32" w:rsidRDefault="007C4061" w:rsidP="00885269">
      <w:pPr>
        <w:pStyle w:val="PL"/>
      </w:pPr>
      <w:r w:rsidRPr="00533C32">
        <w:t xml:space="preserve">        </w:t>
      </w:r>
      <w:bookmarkStart w:id="2064" w:name="OLE_LINK5"/>
      <w:proofErr w:type="spellStart"/>
      <w:r w:rsidRPr="00A51FC8">
        <w:t>lcsPrivacyData</w:t>
      </w:r>
      <w:bookmarkEnd w:id="2064"/>
      <w:proofErr w:type="spellEnd"/>
      <w:r w:rsidRPr="00533C32">
        <w:t>:</w:t>
      </w:r>
    </w:p>
    <w:p w14:paraId="67EEB8D3" w14:textId="77777777" w:rsidR="007C4061" w:rsidRDefault="007C4061" w:rsidP="00885269">
      <w:pPr>
        <w:pStyle w:val="PL"/>
        <w:rPr>
          <w:lang w:eastAsia="zh-CN"/>
        </w:rPr>
      </w:pPr>
      <w:r w:rsidRPr="00533C32">
        <w:t xml:space="preserve">          $ref: '#/components/schemas/</w:t>
      </w:r>
      <w:proofErr w:type="spellStart"/>
      <w:r>
        <w:t>LcsPrivacyData</w:t>
      </w:r>
      <w:proofErr w:type="spellEnd"/>
      <w:r w:rsidRPr="00533C32">
        <w:t>'</w:t>
      </w:r>
    </w:p>
    <w:p w14:paraId="4C3553DD" w14:textId="77777777" w:rsidR="007C4061" w:rsidRPr="00533C32" w:rsidRDefault="007C4061" w:rsidP="00885269">
      <w:pPr>
        <w:pStyle w:val="PL"/>
      </w:pPr>
      <w:r w:rsidRPr="00533C32">
        <w:t xml:space="preserve">        </w:t>
      </w:r>
      <w:proofErr w:type="spellStart"/>
      <w:r w:rsidRPr="00A51FC8">
        <w:t>lcs</w:t>
      </w:r>
      <w:r>
        <w:rPr>
          <w:rFonts w:hint="eastAsia"/>
          <w:lang w:eastAsia="zh-CN"/>
        </w:rPr>
        <w:t>Mo</w:t>
      </w:r>
      <w:r w:rsidRPr="00A51FC8">
        <w:t>Data</w:t>
      </w:r>
      <w:proofErr w:type="spellEnd"/>
      <w:r w:rsidRPr="00533C32">
        <w:t>:</w:t>
      </w:r>
    </w:p>
    <w:p w14:paraId="34DF1DA0" w14:textId="77777777" w:rsidR="007C4061" w:rsidRDefault="007C4061" w:rsidP="00885269">
      <w:pPr>
        <w:pStyle w:val="PL"/>
        <w:rPr>
          <w:lang w:eastAsia="zh-CN"/>
        </w:rPr>
      </w:pPr>
      <w:r w:rsidRPr="00533C32">
        <w:t xml:space="preserve">          $ref: '#/components/schemas/</w:t>
      </w:r>
      <w:proofErr w:type="spellStart"/>
      <w:r>
        <w:t>LcsMoData</w:t>
      </w:r>
      <w:proofErr w:type="spellEnd"/>
      <w:r w:rsidRPr="00533C32">
        <w:t>'</w:t>
      </w:r>
    </w:p>
    <w:p w14:paraId="6E8062E1" w14:textId="77777777" w:rsidR="008D677F" w:rsidRDefault="008D677F" w:rsidP="00885269">
      <w:pPr>
        <w:pStyle w:val="PL"/>
      </w:pPr>
      <w:r>
        <w:t xml:space="preserve">        </w:t>
      </w:r>
      <w:proofErr w:type="spellStart"/>
      <w:r>
        <w:t>lcs</w:t>
      </w:r>
      <w:r>
        <w:rPr>
          <w:lang w:eastAsia="zh-CN"/>
        </w:rPr>
        <w:t>Bca</w:t>
      </w:r>
      <w:r>
        <w:t>Data</w:t>
      </w:r>
      <w:proofErr w:type="spellEnd"/>
      <w:r>
        <w:t>:</w:t>
      </w:r>
    </w:p>
    <w:p w14:paraId="4E5E572F" w14:textId="77777777" w:rsidR="008D677F" w:rsidRPr="008D677F" w:rsidRDefault="008D677F" w:rsidP="00885269">
      <w:pPr>
        <w:pStyle w:val="PL"/>
        <w:rPr>
          <w:lang w:eastAsia="zh-CN"/>
        </w:rPr>
      </w:pPr>
      <w:r>
        <w:t xml:space="preserve">          $ref: '#/components/schemas/</w:t>
      </w:r>
      <w:proofErr w:type="spellStart"/>
      <w:r w:rsidRPr="00D36AEC">
        <w:rPr>
          <w:lang w:eastAsia="zh-CN"/>
        </w:rPr>
        <w:t>LcsBroadcastAssistanceTypesData</w:t>
      </w:r>
      <w:proofErr w:type="spellEnd"/>
      <w:r>
        <w:t>'</w:t>
      </w:r>
    </w:p>
    <w:p w14:paraId="1443933F" w14:textId="77777777" w:rsidR="007D0C40" w:rsidRDefault="007D0C40" w:rsidP="00885269">
      <w:pPr>
        <w:pStyle w:val="PL"/>
      </w:pPr>
      <w:r>
        <w:t xml:space="preserve">        v2xData:</w:t>
      </w:r>
    </w:p>
    <w:p w14:paraId="7F74A44F" w14:textId="77777777" w:rsidR="007D0C40" w:rsidRPr="00735C3D" w:rsidRDefault="007D0C40" w:rsidP="00885269">
      <w:pPr>
        <w:pStyle w:val="PL"/>
        <w:rPr>
          <w:lang w:eastAsia="zh-CN"/>
        </w:rPr>
      </w:pPr>
      <w:r>
        <w:t xml:space="preserve">          $ref: '#/components/schemas/V2xSubscriptionData'</w:t>
      </w:r>
    </w:p>
    <w:p w14:paraId="38D07564" w14:textId="77777777" w:rsidR="007C4061" w:rsidRPr="00533C32" w:rsidRDefault="007C4061" w:rsidP="00885269">
      <w:pPr>
        <w:pStyle w:val="PL"/>
      </w:pPr>
      <w:r w:rsidRPr="00533C32">
        <w:t xml:space="preserve">    </w:t>
      </w:r>
      <w:proofErr w:type="spellStart"/>
      <w:r w:rsidRPr="00533C32">
        <w:t>AccessAndMobilitySubscriptionData</w:t>
      </w:r>
      <w:proofErr w:type="spellEnd"/>
      <w:r w:rsidRPr="00533C32">
        <w:t>:</w:t>
      </w:r>
    </w:p>
    <w:p w14:paraId="30345F8F" w14:textId="77777777" w:rsidR="007C4061" w:rsidRPr="00533C32" w:rsidRDefault="007C4061" w:rsidP="00885269">
      <w:pPr>
        <w:pStyle w:val="PL"/>
      </w:pPr>
      <w:r w:rsidRPr="00533C32">
        <w:t xml:space="preserve">      $ref: 'TS29503_Nudm_SDM.yaml#/components/schemas/AccessAndMobilitySubscriptionData'</w:t>
      </w:r>
    </w:p>
    <w:p w14:paraId="6442CFCE" w14:textId="77777777" w:rsidR="007C4061" w:rsidRPr="00533C32" w:rsidRDefault="007C4061" w:rsidP="00885269">
      <w:pPr>
        <w:pStyle w:val="PL"/>
      </w:pPr>
      <w:r w:rsidRPr="00533C32">
        <w:t xml:space="preserve">    </w:t>
      </w:r>
      <w:proofErr w:type="spellStart"/>
      <w:r w:rsidRPr="00533C32">
        <w:t>SmfSelectionSubscriptionData</w:t>
      </w:r>
      <w:proofErr w:type="spellEnd"/>
      <w:r w:rsidRPr="00533C32">
        <w:t>:</w:t>
      </w:r>
    </w:p>
    <w:p w14:paraId="722B1063" w14:textId="77777777" w:rsidR="007C4061" w:rsidRPr="00533C32" w:rsidRDefault="007C4061" w:rsidP="00885269">
      <w:pPr>
        <w:pStyle w:val="PL"/>
      </w:pPr>
      <w:r w:rsidRPr="00533C32">
        <w:lastRenderedPageBreak/>
        <w:t xml:space="preserve">      $ref: 'TS29503_Nudm_SDM.yaml#/components/schemas/SmfSelectionSubscriptionData'</w:t>
      </w:r>
    </w:p>
    <w:p w14:paraId="79209E26" w14:textId="77777777" w:rsidR="007C4061" w:rsidRPr="00533C32" w:rsidRDefault="007C4061" w:rsidP="00885269">
      <w:pPr>
        <w:pStyle w:val="PL"/>
      </w:pPr>
      <w:r w:rsidRPr="00533C32">
        <w:t xml:space="preserve">    </w:t>
      </w:r>
      <w:proofErr w:type="spellStart"/>
      <w:r w:rsidRPr="00533C32">
        <w:t>VarSnssai</w:t>
      </w:r>
      <w:proofErr w:type="spellEnd"/>
      <w:r w:rsidRPr="00533C32">
        <w:t>:</w:t>
      </w:r>
    </w:p>
    <w:p w14:paraId="735FFF21" w14:textId="77777777" w:rsidR="007C4061" w:rsidRPr="00533C32" w:rsidRDefault="007C4061" w:rsidP="00885269">
      <w:pPr>
        <w:pStyle w:val="PL"/>
      </w:pPr>
      <w:r w:rsidRPr="00533C32">
        <w:t xml:space="preserve">      $ref: 'TS29571_CommonData.yaml#/components/schemas/</w:t>
      </w:r>
      <w:proofErr w:type="spellStart"/>
      <w:r w:rsidRPr="00533C32">
        <w:t>Snssai</w:t>
      </w:r>
      <w:proofErr w:type="spellEnd"/>
      <w:r w:rsidRPr="00533C32">
        <w:t>'</w:t>
      </w:r>
    </w:p>
    <w:p w14:paraId="44CB8169" w14:textId="77777777" w:rsidR="007C4061" w:rsidRPr="00533C32" w:rsidRDefault="007C4061" w:rsidP="00885269">
      <w:pPr>
        <w:pStyle w:val="PL"/>
      </w:pPr>
      <w:r w:rsidRPr="00533C32">
        <w:t xml:space="preserve">    </w:t>
      </w:r>
      <w:proofErr w:type="spellStart"/>
      <w:r w:rsidRPr="00533C32">
        <w:t>Dnn</w:t>
      </w:r>
      <w:proofErr w:type="spellEnd"/>
      <w:r w:rsidRPr="00533C32">
        <w:t>:</w:t>
      </w:r>
    </w:p>
    <w:p w14:paraId="4E306CB0" w14:textId="77777777" w:rsidR="007C4061" w:rsidRPr="00533C32" w:rsidRDefault="007C4061" w:rsidP="00885269">
      <w:pPr>
        <w:pStyle w:val="PL"/>
      </w:pPr>
      <w:r w:rsidRPr="00533C32">
        <w:t xml:space="preserve">      $ref: 'TS29571_CommonData.yaml#/components/schemas/</w:t>
      </w:r>
      <w:proofErr w:type="spellStart"/>
      <w:r w:rsidRPr="00533C32">
        <w:t>Dnn</w:t>
      </w:r>
      <w:proofErr w:type="spellEnd"/>
      <w:r w:rsidRPr="00533C32">
        <w:t>'</w:t>
      </w:r>
    </w:p>
    <w:p w14:paraId="32C68A15" w14:textId="77777777" w:rsidR="007C4061" w:rsidRPr="00533C32" w:rsidRDefault="007C4061" w:rsidP="00885269">
      <w:pPr>
        <w:pStyle w:val="PL"/>
      </w:pPr>
      <w:r w:rsidRPr="00533C32">
        <w:t xml:space="preserve">    </w:t>
      </w:r>
      <w:proofErr w:type="spellStart"/>
      <w:r w:rsidRPr="00533C32">
        <w:t>SessionManagementSubscriptionData</w:t>
      </w:r>
      <w:proofErr w:type="spellEnd"/>
      <w:r w:rsidRPr="00533C32">
        <w:t>:</w:t>
      </w:r>
    </w:p>
    <w:p w14:paraId="05AC21EC" w14:textId="77777777" w:rsidR="007C4061" w:rsidRPr="00533C32" w:rsidRDefault="007C4061" w:rsidP="00885269">
      <w:pPr>
        <w:pStyle w:val="PL"/>
      </w:pPr>
      <w:r w:rsidRPr="00533C32">
        <w:t xml:space="preserve">      $ref: 'TS29503_Nudm_SDM.yaml#/components/schemas/SessionManagementSubscriptionData'</w:t>
      </w:r>
    </w:p>
    <w:p w14:paraId="379E097E" w14:textId="77777777" w:rsidR="007C4061" w:rsidRPr="00533C32" w:rsidRDefault="007C4061" w:rsidP="00885269">
      <w:pPr>
        <w:pStyle w:val="PL"/>
      </w:pPr>
      <w:r w:rsidRPr="00533C32">
        <w:t xml:space="preserve">    Amf3GppAccessRegistration:</w:t>
      </w:r>
    </w:p>
    <w:p w14:paraId="44DEE770" w14:textId="77777777" w:rsidR="007C4061" w:rsidRPr="00533C32" w:rsidRDefault="007C4061" w:rsidP="00885269">
      <w:pPr>
        <w:pStyle w:val="PL"/>
      </w:pPr>
      <w:r w:rsidRPr="00533C32">
        <w:t xml:space="preserve">      $ref: 'TS29503_Nudm_UECM.yaml#/components/schemas/Amf3GppAccessRegistration'</w:t>
      </w:r>
    </w:p>
    <w:p w14:paraId="36618429" w14:textId="77777777" w:rsidR="007C4061" w:rsidRPr="00533C32" w:rsidRDefault="007C4061" w:rsidP="00885269">
      <w:pPr>
        <w:pStyle w:val="PL"/>
      </w:pPr>
      <w:r w:rsidRPr="00533C32">
        <w:t xml:space="preserve">    AmfNon3GppAccessRegistration:</w:t>
      </w:r>
    </w:p>
    <w:p w14:paraId="5617F5E1" w14:textId="77777777" w:rsidR="007C4061" w:rsidRPr="00533C32" w:rsidRDefault="007C4061" w:rsidP="00885269">
      <w:pPr>
        <w:pStyle w:val="PL"/>
      </w:pPr>
      <w:r w:rsidRPr="00533C32">
        <w:t xml:space="preserve">      $ref: 'TS29503_Nudm_UECM.yaml#/components/schemas/AmfNon3GppAccessRegistration'</w:t>
      </w:r>
    </w:p>
    <w:p w14:paraId="7040A289" w14:textId="77777777" w:rsidR="007C4061" w:rsidRPr="00533C32" w:rsidRDefault="007C4061" w:rsidP="00885269">
      <w:pPr>
        <w:pStyle w:val="PL"/>
      </w:pPr>
      <w:r w:rsidRPr="00533C32">
        <w:t xml:space="preserve">    </w:t>
      </w:r>
      <w:proofErr w:type="spellStart"/>
      <w:r w:rsidRPr="00533C32">
        <w:t>SmfRegistration</w:t>
      </w:r>
      <w:proofErr w:type="spellEnd"/>
      <w:r w:rsidRPr="00533C32">
        <w:t>:</w:t>
      </w:r>
    </w:p>
    <w:p w14:paraId="7AA84DE3" w14:textId="77777777" w:rsidR="007C4061" w:rsidRPr="00533C32" w:rsidRDefault="007C4061" w:rsidP="00885269">
      <w:pPr>
        <w:pStyle w:val="PL"/>
      </w:pPr>
      <w:r w:rsidRPr="00533C32">
        <w:t xml:space="preserve">      $ref: 'TS29503_Nudm_UECM.yaml#/components/schemas/</w:t>
      </w:r>
      <w:proofErr w:type="spellStart"/>
      <w:r w:rsidRPr="00533C32">
        <w:t>SmfRegistration</w:t>
      </w:r>
      <w:proofErr w:type="spellEnd"/>
      <w:r w:rsidRPr="00533C32">
        <w:t>'</w:t>
      </w:r>
    </w:p>
    <w:p w14:paraId="25C101DD" w14:textId="77777777" w:rsidR="007C4061" w:rsidRPr="00533C32" w:rsidRDefault="007C4061" w:rsidP="00885269">
      <w:pPr>
        <w:pStyle w:val="PL"/>
      </w:pPr>
      <w:r w:rsidRPr="00533C32">
        <w:t xml:space="preserve">    </w:t>
      </w:r>
      <w:proofErr w:type="spellStart"/>
      <w:r w:rsidRPr="00533C32">
        <w:t>SmsfRegistration</w:t>
      </w:r>
      <w:proofErr w:type="spellEnd"/>
      <w:r w:rsidRPr="00533C32">
        <w:t>:</w:t>
      </w:r>
    </w:p>
    <w:p w14:paraId="7871539F" w14:textId="77777777" w:rsidR="007C4061" w:rsidRDefault="007C4061" w:rsidP="00885269">
      <w:pPr>
        <w:pStyle w:val="PL"/>
        <w:rPr>
          <w:lang w:eastAsia="zh-CN"/>
        </w:rPr>
      </w:pPr>
      <w:r w:rsidRPr="00533C32">
        <w:t xml:space="preserve">      $ref: 'TS29503_Nudm_UECM.yaml#/components/schemas/</w:t>
      </w:r>
      <w:proofErr w:type="spellStart"/>
      <w:r w:rsidRPr="00533C32">
        <w:t>SmsfRegistration</w:t>
      </w:r>
      <w:proofErr w:type="spellEnd"/>
      <w:r w:rsidRPr="00533C32">
        <w:t>'</w:t>
      </w:r>
    </w:p>
    <w:p w14:paraId="2EA200E2" w14:textId="77777777" w:rsidR="00465D45" w:rsidRDefault="00465D45" w:rsidP="00885269">
      <w:pPr>
        <w:pStyle w:val="PL"/>
      </w:pPr>
      <w:r>
        <w:t xml:space="preserve">    </w:t>
      </w:r>
      <w:proofErr w:type="spellStart"/>
      <w:r w:rsidRPr="00D329A5">
        <w:t>LocationInfo</w:t>
      </w:r>
      <w:proofErr w:type="spellEnd"/>
      <w:r>
        <w:t>:</w:t>
      </w:r>
    </w:p>
    <w:p w14:paraId="1808BD57" w14:textId="77777777" w:rsidR="00465D45" w:rsidRPr="00533C32" w:rsidRDefault="00465D45" w:rsidP="00885269">
      <w:pPr>
        <w:pStyle w:val="PL"/>
        <w:rPr>
          <w:lang w:eastAsia="zh-CN"/>
        </w:rPr>
      </w:pPr>
      <w:r>
        <w:t xml:space="preserve">      $ref: '</w:t>
      </w:r>
      <w:r w:rsidRPr="00533C32">
        <w:t>TS29503_Nudm_UECM.yaml</w:t>
      </w:r>
      <w:r>
        <w:t>#/components/schemas/</w:t>
      </w:r>
      <w:proofErr w:type="spellStart"/>
      <w:r w:rsidRPr="00D329A5">
        <w:t>LocationInfo</w:t>
      </w:r>
      <w:proofErr w:type="spellEnd"/>
      <w:r>
        <w:t>'</w:t>
      </w:r>
    </w:p>
    <w:p w14:paraId="225460EA" w14:textId="77777777" w:rsidR="007C4061" w:rsidRPr="00533C32" w:rsidRDefault="007C4061" w:rsidP="00885269">
      <w:pPr>
        <w:pStyle w:val="PL"/>
      </w:pPr>
      <w:r w:rsidRPr="00533C32">
        <w:t xml:space="preserve">    </w:t>
      </w:r>
      <w:proofErr w:type="spellStart"/>
      <w:r w:rsidRPr="00533C32">
        <w:t>SmsManagementSubscriptionData</w:t>
      </w:r>
      <w:proofErr w:type="spellEnd"/>
      <w:r w:rsidRPr="00533C32">
        <w:t>:</w:t>
      </w:r>
    </w:p>
    <w:p w14:paraId="1A16AE3A" w14:textId="77777777" w:rsidR="007C4061" w:rsidRPr="00533C32" w:rsidRDefault="007C4061" w:rsidP="00885269">
      <w:pPr>
        <w:pStyle w:val="PL"/>
      </w:pPr>
      <w:r w:rsidRPr="00533C32">
        <w:t xml:space="preserve">      $ref: 'TS29503_Nudm_SDM.yaml#/components/schemas/SmsManagementSubscriptionData'</w:t>
      </w:r>
    </w:p>
    <w:p w14:paraId="7326A9E7" w14:textId="77777777" w:rsidR="007C4061" w:rsidRPr="00533C32" w:rsidRDefault="007C4061" w:rsidP="00885269">
      <w:pPr>
        <w:pStyle w:val="PL"/>
      </w:pPr>
      <w:r w:rsidRPr="00533C32">
        <w:t xml:space="preserve">    </w:t>
      </w:r>
      <w:proofErr w:type="spellStart"/>
      <w:r w:rsidRPr="00533C32">
        <w:t>SmsSubscriptionData</w:t>
      </w:r>
      <w:proofErr w:type="spellEnd"/>
      <w:r w:rsidRPr="00533C32">
        <w:t>:</w:t>
      </w:r>
    </w:p>
    <w:p w14:paraId="2D510405" w14:textId="77777777" w:rsidR="007C4061" w:rsidRDefault="007C4061" w:rsidP="00885269">
      <w:pPr>
        <w:pStyle w:val="PL"/>
        <w:rPr>
          <w:lang w:eastAsia="zh-CN"/>
        </w:rPr>
      </w:pPr>
      <w:r w:rsidRPr="00533C32">
        <w:t xml:space="preserve">      $ref: 'TS29503_Nudm_SDM.yaml#/components/schemas/</w:t>
      </w:r>
      <w:proofErr w:type="spellStart"/>
      <w:r w:rsidRPr="00533C32">
        <w:t>SmsSubscriptionData</w:t>
      </w:r>
      <w:proofErr w:type="spellEnd"/>
      <w:r w:rsidRPr="00533C32">
        <w:t>'</w:t>
      </w:r>
    </w:p>
    <w:p w14:paraId="18140C76" w14:textId="77777777" w:rsidR="007C4061" w:rsidRPr="00533C32" w:rsidRDefault="007C4061" w:rsidP="00885269">
      <w:pPr>
        <w:pStyle w:val="PL"/>
      </w:pPr>
      <w:r w:rsidRPr="00533C32">
        <w:t xml:space="preserve">    </w:t>
      </w:r>
      <w:proofErr w:type="spellStart"/>
      <w:r>
        <w:t>LcsPrivacyData</w:t>
      </w:r>
      <w:proofErr w:type="spellEnd"/>
      <w:r w:rsidRPr="00533C32">
        <w:t>:</w:t>
      </w:r>
    </w:p>
    <w:p w14:paraId="542EB9C5" w14:textId="77777777" w:rsidR="007C4061" w:rsidRDefault="007C4061" w:rsidP="00885269">
      <w:pPr>
        <w:pStyle w:val="PL"/>
        <w:rPr>
          <w:lang w:eastAsia="zh-CN"/>
        </w:rPr>
      </w:pPr>
      <w:r w:rsidRPr="00533C32">
        <w:t xml:space="preserve">      $ref: 'TS29503_Nudm_SDM.yaml#/components/schemas/</w:t>
      </w:r>
      <w:proofErr w:type="spellStart"/>
      <w:r>
        <w:t>LcsPrivacyData</w:t>
      </w:r>
      <w:proofErr w:type="spellEnd"/>
      <w:r w:rsidRPr="00533C32">
        <w:t>'</w:t>
      </w:r>
    </w:p>
    <w:p w14:paraId="1F99AF88" w14:textId="77777777" w:rsidR="007C4061" w:rsidRPr="00533C32" w:rsidRDefault="007C4061" w:rsidP="00885269">
      <w:pPr>
        <w:pStyle w:val="PL"/>
      </w:pPr>
      <w:r w:rsidRPr="00533C32">
        <w:t xml:space="preserve">    </w:t>
      </w:r>
      <w:proofErr w:type="spellStart"/>
      <w:r>
        <w:t>LcsMoData</w:t>
      </w:r>
      <w:proofErr w:type="spellEnd"/>
      <w:r w:rsidRPr="00533C32">
        <w:t>:</w:t>
      </w:r>
    </w:p>
    <w:p w14:paraId="65EFBCA3" w14:textId="77777777" w:rsidR="007C4061" w:rsidRDefault="007C4061" w:rsidP="00885269">
      <w:pPr>
        <w:pStyle w:val="PL"/>
        <w:rPr>
          <w:lang w:eastAsia="zh-CN"/>
        </w:rPr>
      </w:pPr>
      <w:r w:rsidRPr="00533C32">
        <w:t xml:space="preserve">      $ref: '</w:t>
      </w:r>
      <w:bookmarkStart w:id="2065" w:name="OLE_LINK6"/>
      <w:r w:rsidRPr="00533C32">
        <w:t>TS29503_Nudm_SDM</w:t>
      </w:r>
      <w:bookmarkEnd w:id="2065"/>
      <w:r w:rsidRPr="00533C32">
        <w:t>.yaml#/components/schemas/</w:t>
      </w:r>
      <w:proofErr w:type="spellStart"/>
      <w:r>
        <w:t>LcsMoData</w:t>
      </w:r>
      <w:proofErr w:type="spellEnd"/>
      <w:r w:rsidRPr="00533C32">
        <w:t>'</w:t>
      </w:r>
    </w:p>
    <w:p w14:paraId="392496F3" w14:textId="77777777" w:rsidR="007C4061" w:rsidRPr="00533C32" w:rsidRDefault="007C4061" w:rsidP="00885269">
      <w:pPr>
        <w:pStyle w:val="PL"/>
      </w:pPr>
      <w:r w:rsidRPr="00533C32">
        <w:t xml:space="preserve">    </w:t>
      </w:r>
      <w:proofErr w:type="spellStart"/>
      <w:r w:rsidRPr="0068632F">
        <w:t>AuthorizationData</w:t>
      </w:r>
      <w:proofErr w:type="spellEnd"/>
      <w:r w:rsidRPr="00533C32">
        <w:t>:</w:t>
      </w:r>
    </w:p>
    <w:p w14:paraId="4BBFCB08" w14:textId="77777777" w:rsidR="007C4061" w:rsidRDefault="007C4061" w:rsidP="00885269">
      <w:pPr>
        <w:pStyle w:val="PL"/>
        <w:rPr>
          <w:lang w:eastAsia="zh-CN"/>
        </w:rPr>
      </w:pPr>
      <w:r w:rsidRPr="00533C32">
        <w:t xml:space="preserve">      $ref: '</w:t>
      </w:r>
      <w:r w:rsidRPr="00A90463">
        <w:t>TS29503_Nudm_NIDDAU</w:t>
      </w:r>
      <w:r w:rsidRPr="00533C32">
        <w:t>.yaml#/components/schemas/</w:t>
      </w:r>
      <w:proofErr w:type="spellStart"/>
      <w:r w:rsidRPr="0068632F">
        <w:t>AuthorizationData</w:t>
      </w:r>
      <w:proofErr w:type="spellEnd"/>
      <w:r w:rsidRPr="00533C32">
        <w:t>'</w:t>
      </w:r>
    </w:p>
    <w:p w14:paraId="17DCDB2F" w14:textId="77777777" w:rsidR="007C4061" w:rsidRDefault="007C4061" w:rsidP="00885269">
      <w:pPr>
        <w:pStyle w:val="PL"/>
      </w:pPr>
      <w:r>
        <w:t xml:space="preserve">    </w:t>
      </w:r>
      <w:proofErr w:type="spellStart"/>
      <w:r>
        <w:rPr>
          <w:rFonts w:hint="eastAsia"/>
          <w:lang w:eastAsia="zh-CN"/>
        </w:rPr>
        <w:t>E</w:t>
      </w:r>
      <w:r>
        <w:rPr>
          <w:lang w:eastAsia="zh-CN"/>
        </w:rPr>
        <w:t>nhancedCoverage</w:t>
      </w:r>
      <w:r w:rsidRPr="008A4A04">
        <w:t>Restriction</w:t>
      </w:r>
      <w:r>
        <w:rPr>
          <w:lang w:eastAsia="zh-CN"/>
        </w:rPr>
        <w:t>Data</w:t>
      </w:r>
      <w:proofErr w:type="spellEnd"/>
      <w:r>
        <w:t>:</w:t>
      </w:r>
    </w:p>
    <w:p w14:paraId="0ED1556C" w14:textId="77777777" w:rsidR="007C4061" w:rsidRPr="00533C32" w:rsidRDefault="007C4061" w:rsidP="00885269">
      <w:pPr>
        <w:pStyle w:val="PL"/>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FC6BE52" w14:textId="77777777" w:rsidR="006E352A" w:rsidRDefault="006E352A" w:rsidP="00885269">
      <w:pPr>
        <w:pStyle w:val="PL"/>
      </w:pPr>
      <w:r>
        <w:t xml:space="preserve">    </w:t>
      </w:r>
      <w:r>
        <w:rPr>
          <w:lang w:eastAsia="zh-CN"/>
        </w:rPr>
        <w:t>V2xSubscriptionData</w:t>
      </w:r>
      <w:r>
        <w:t>:</w:t>
      </w:r>
    </w:p>
    <w:p w14:paraId="567FF819" w14:textId="77777777" w:rsidR="006E352A" w:rsidRDefault="006E352A" w:rsidP="00885269">
      <w:pPr>
        <w:pStyle w:val="PL"/>
        <w:rPr>
          <w:lang w:eastAsia="zh-CN"/>
        </w:rPr>
      </w:pPr>
      <w:r>
        <w:t xml:space="preserve">      $ref: 'TS29503_Nudm_SDM.yaml#/components/schemas/</w:t>
      </w:r>
      <w:r>
        <w:rPr>
          <w:lang w:eastAsia="zh-CN"/>
        </w:rPr>
        <w:t>V2xSubscriptionData</w:t>
      </w:r>
      <w:r>
        <w:t>'</w:t>
      </w:r>
    </w:p>
    <w:p w14:paraId="065DCCA6" w14:textId="77777777" w:rsidR="00295CC9" w:rsidRDefault="00295CC9" w:rsidP="00885269">
      <w:pPr>
        <w:pStyle w:val="PL"/>
      </w:pPr>
      <w:r>
        <w:t xml:space="preserve">    </w:t>
      </w:r>
      <w:proofErr w:type="spellStart"/>
      <w:r w:rsidRPr="00D36AEC">
        <w:rPr>
          <w:lang w:eastAsia="zh-CN"/>
        </w:rPr>
        <w:t>LcsBroadcastAssistanceTypesData</w:t>
      </w:r>
      <w:proofErr w:type="spellEnd"/>
      <w:r>
        <w:t>:</w:t>
      </w:r>
    </w:p>
    <w:p w14:paraId="5780AF8E" w14:textId="77777777" w:rsidR="00295CC9" w:rsidRPr="00295CC9" w:rsidRDefault="00295CC9" w:rsidP="00885269">
      <w:pPr>
        <w:pStyle w:val="PL"/>
        <w:rPr>
          <w:lang w:eastAsia="zh-CN"/>
        </w:rPr>
      </w:pPr>
      <w:r>
        <w:t xml:space="preserve">      $ref: 'TS29503_Nudm_SDM.yaml#/components/schemas/</w:t>
      </w:r>
      <w:r w:rsidRPr="00D36AEC">
        <w:rPr>
          <w:lang w:eastAsia="zh-CN"/>
        </w:rPr>
        <w:t>LcsBroadcastAssistanceTypesData</w:t>
      </w:r>
      <w:r>
        <w:t>'</w:t>
      </w:r>
    </w:p>
    <w:p w14:paraId="7EDBBDB6" w14:textId="77777777" w:rsidR="007C4061" w:rsidRPr="00533C32" w:rsidRDefault="007C4061" w:rsidP="00885269">
      <w:pPr>
        <w:pStyle w:val="PL"/>
        <w:rPr>
          <w:lang w:eastAsia="zh-CN"/>
        </w:rPr>
      </w:pPr>
      <w:r w:rsidRPr="00533C32">
        <w:t xml:space="preserve">    </w:t>
      </w:r>
      <w:proofErr w:type="spellStart"/>
      <w:r w:rsidRPr="00533C32">
        <w:t>OperatorSpecificDataContainer</w:t>
      </w:r>
      <w:proofErr w:type="spellEnd"/>
      <w:r w:rsidRPr="00533C32">
        <w:t>:</w:t>
      </w:r>
    </w:p>
    <w:p w14:paraId="4F09FB3C" w14:textId="77777777" w:rsidR="007C4061" w:rsidRPr="00533C32" w:rsidRDefault="007C4061" w:rsidP="00885269">
      <w:pPr>
        <w:pStyle w:val="PL"/>
        <w:rPr>
          <w:lang w:eastAsia="zh-CN"/>
        </w:rPr>
      </w:pPr>
      <w:r w:rsidRPr="00533C32">
        <w:rPr>
          <w:lang w:eastAsia="zh-CN"/>
        </w:rPr>
        <w:t xml:space="preserve">      type: object</w:t>
      </w:r>
    </w:p>
    <w:p w14:paraId="4CF7FA0C" w14:textId="77777777" w:rsidR="007C4061" w:rsidRPr="00533C32" w:rsidRDefault="007C4061" w:rsidP="00885269">
      <w:pPr>
        <w:pStyle w:val="PL"/>
        <w:rPr>
          <w:lang w:eastAsia="zh-CN"/>
        </w:rPr>
      </w:pPr>
      <w:r w:rsidRPr="00533C32">
        <w:rPr>
          <w:lang w:eastAsia="zh-CN"/>
        </w:rPr>
        <w:t xml:space="preserve">      required:</w:t>
      </w:r>
    </w:p>
    <w:p w14:paraId="6040829D" w14:textId="77777777" w:rsidR="007C4061" w:rsidRPr="00533C32" w:rsidRDefault="007C4061" w:rsidP="00885269">
      <w:pPr>
        <w:pStyle w:val="PL"/>
        <w:rPr>
          <w:lang w:eastAsia="zh-CN"/>
        </w:rPr>
      </w:pPr>
      <w:r w:rsidRPr="00533C32">
        <w:rPr>
          <w:lang w:eastAsia="zh-CN"/>
        </w:rPr>
        <w:t xml:space="preserve">        - </w:t>
      </w:r>
      <w:proofErr w:type="spellStart"/>
      <w:r w:rsidRPr="00533C32">
        <w:rPr>
          <w:lang w:eastAsia="zh-CN"/>
        </w:rPr>
        <w:t>dataType</w:t>
      </w:r>
      <w:proofErr w:type="spellEnd"/>
    </w:p>
    <w:p w14:paraId="25DF9C3A" w14:textId="77777777" w:rsidR="007C4061" w:rsidRPr="00533C32" w:rsidRDefault="007C4061" w:rsidP="00885269">
      <w:pPr>
        <w:pStyle w:val="PL"/>
        <w:rPr>
          <w:lang w:eastAsia="zh-CN"/>
        </w:rPr>
      </w:pPr>
      <w:r w:rsidRPr="00533C32">
        <w:rPr>
          <w:lang w:eastAsia="zh-CN"/>
        </w:rPr>
        <w:t xml:space="preserve">        - value</w:t>
      </w:r>
    </w:p>
    <w:p w14:paraId="0E7912B9" w14:textId="77777777" w:rsidR="007C4061" w:rsidRPr="00533C32" w:rsidRDefault="007C4061" w:rsidP="00885269">
      <w:pPr>
        <w:pStyle w:val="PL"/>
        <w:rPr>
          <w:lang w:eastAsia="zh-CN"/>
        </w:rPr>
      </w:pPr>
      <w:r w:rsidRPr="00533C32">
        <w:t xml:space="preserve">      properties:</w:t>
      </w:r>
    </w:p>
    <w:p w14:paraId="55CFF8C8" w14:textId="77777777" w:rsidR="007C4061" w:rsidRPr="00533C32" w:rsidRDefault="007C4061" w:rsidP="00885269">
      <w:pPr>
        <w:pStyle w:val="PL"/>
      </w:pPr>
      <w:r w:rsidRPr="00533C32">
        <w:t xml:space="preserve">        </w:t>
      </w:r>
      <w:proofErr w:type="spellStart"/>
      <w:r w:rsidRPr="00533C32">
        <w:t>dataType</w:t>
      </w:r>
      <w:proofErr w:type="spellEnd"/>
      <w:r w:rsidRPr="00533C32">
        <w:t>:</w:t>
      </w:r>
    </w:p>
    <w:p w14:paraId="2687E5A0" w14:textId="77777777" w:rsidR="007C4061" w:rsidRPr="00533C32" w:rsidRDefault="007C4061" w:rsidP="00885269">
      <w:pPr>
        <w:pStyle w:val="PL"/>
      </w:pPr>
      <w:r w:rsidRPr="00533C32">
        <w:t xml:space="preserve">          type: string</w:t>
      </w:r>
    </w:p>
    <w:p w14:paraId="46810437" w14:textId="77777777" w:rsidR="007C4061" w:rsidRPr="00533C32" w:rsidRDefault="007C4061" w:rsidP="00885269">
      <w:pPr>
        <w:pStyle w:val="PL"/>
      </w:pPr>
      <w:r w:rsidRPr="00533C32">
        <w:t xml:space="preserve">          </w:t>
      </w:r>
      <w:proofErr w:type="spellStart"/>
      <w:r w:rsidRPr="00533C32">
        <w:t>enum</w:t>
      </w:r>
      <w:proofErr w:type="spellEnd"/>
      <w:r w:rsidRPr="00533C32">
        <w:t>:</w:t>
      </w:r>
    </w:p>
    <w:p w14:paraId="5E8B8AB2" w14:textId="77777777" w:rsidR="007C4061" w:rsidRPr="00533C32" w:rsidRDefault="007C4061" w:rsidP="00885269">
      <w:pPr>
        <w:pStyle w:val="PL"/>
      </w:pPr>
      <w:r w:rsidRPr="00533C32">
        <w:t xml:space="preserve">            - string</w:t>
      </w:r>
    </w:p>
    <w:p w14:paraId="2A54AAE7" w14:textId="77777777" w:rsidR="007C4061" w:rsidRPr="00533C32" w:rsidRDefault="007C4061" w:rsidP="00885269">
      <w:pPr>
        <w:pStyle w:val="PL"/>
      </w:pPr>
      <w:r w:rsidRPr="00533C32">
        <w:t xml:space="preserve">            - integer</w:t>
      </w:r>
    </w:p>
    <w:p w14:paraId="0D2D2A66" w14:textId="77777777" w:rsidR="007C4061" w:rsidRPr="00533C32" w:rsidRDefault="007C4061" w:rsidP="00885269">
      <w:pPr>
        <w:pStyle w:val="PL"/>
      </w:pPr>
      <w:r w:rsidRPr="00533C32">
        <w:t xml:space="preserve">            - number</w:t>
      </w:r>
    </w:p>
    <w:p w14:paraId="18C053AA" w14:textId="77777777" w:rsidR="007C4061" w:rsidRPr="00533C32" w:rsidRDefault="007C4061" w:rsidP="00885269">
      <w:pPr>
        <w:pStyle w:val="PL"/>
      </w:pPr>
      <w:r w:rsidRPr="00533C32">
        <w:t xml:space="preserve">            - </w:t>
      </w:r>
      <w:proofErr w:type="spellStart"/>
      <w:r w:rsidRPr="00533C32">
        <w:t>boolean</w:t>
      </w:r>
      <w:proofErr w:type="spellEnd"/>
    </w:p>
    <w:p w14:paraId="2556549C" w14:textId="77777777" w:rsidR="007C4061" w:rsidRPr="00533C32" w:rsidRDefault="007C4061" w:rsidP="00885269">
      <w:pPr>
        <w:pStyle w:val="PL"/>
      </w:pPr>
      <w:r w:rsidRPr="00533C32">
        <w:t xml:space="preserve">            - object</w:t>
      </w:r>
    </w:p>
    <w:p w14:paraId="7BF8B2D2" w14:textId="77777777" w:rsidR="007C4061" w:rsidRPr="00533C32" w:rsidRDefault="007C4061" w:rsidP="00885269">
      <w:pPr>
        <w:pStyle w:val="PL"/>
      </w:pPr>
      <w:r w:rsidRPr="00533C32">
        <w:t xml:space="preserve">        </w:t>
      </w:r>
      <w:proofErr w:type="spellStart"/>
      <w:r w:rsidRPr="00533C32">
        <w:t>dataTypeDefinition</w:t>
      </w:r>
      <w:proofErr w:type="spellEnd"/>
      <w:r w:rsidRPr="00533C32">
        <w:t>:</w:t>
      </w:r>
    </w:p>
    <w:p w14:paraId="0EF10D71" w14:textId="77777777" w:rsidR="007C4061" w:rsidRPr="00533C32" w:rsidRDefault="007C4061" w:rsidP="00885269">
      <w:pPr>
        <w:pStyle w:val="PL"/>
      </w:pPr>
      <w:r w:rsidRPr="00533C32">
        <w:t xml:space="preserve">          type: string</w:t>
      </w:r>
    </w:p>
    <w:p w14:paraId="509D51EF" w14:textId="77777777" w:rsidR="007C4061" w:rsidRPr="00533C32" w:rsidRDefault="007C4061" w:rsidP="00885269">
      <w:pPr>
        <w:pStyle w:val="PL"/>
      </w:pPr>
      <w:r w:rsidRPr="00533C32">
        <w:t xml:space="preserve">        value:</w:t>
      </w:r>
    </w:p>
    <w:p w14:paraId="3E5D2C45" w14:textId="77777777" w:rsidR="007C4061" w:rsidRPr="00533C32" w:rsidRDefault="007C4061" w:rsidP="00885269">
      <w:pPr>
        <w:pStyle w:val="PL"/>
      </w:pPr>
      <w:r w:rsidRPr="00533C32">
        <w:t xml:space="preserve">          </w:t>
      </w:r>
      <w:proofErr w:type="spellStart"/>
      <w:r w:rsidRPr="00533C32">
        <w:t>oneOf</w:t>
      </w:r>
      <w:proofErr w:type="spellEnd"/>
      <w:r w:rsidRPr="00533C32">
        <w:t>:</w:t>
      </w:r>
    </w:p>
    <w:p w14:paraId="177822DE" w14:textId="77777777" w:rsidR="007C4061" w:rsidRPr="00533C32" w:rsidRDefault="007C4061" w:rsidP="00885269">
      <w:pPr>
        <w:pStyle w:val="PL"/>
      </w:pPr>
      <w:r w:rsidRPr="00533C32">
        <w:t xml:space="preserve">            - type: string</w:t>
      </w:r>
    </w:p>
    <w:p w14:paraId="76DE6348" w14:textId="77777777" w:rsidR="007C4061" w:rsidRPr="00533C32" w:rsidRDefault="007C4061" w:rsidP="00885269">
      <w:pPr>
        <w:pStyle w:val="PL"/>
      </w:pPr>
      <w:r w:rsidRPr="00533C32">
        <w:t xml:space="preserve">            - type: integer</w:t>
      </w:r>
    </w:p>
    <w:p w14:paraId="4C93A9AE" w14:textId="77777777" w:rsidR="007C4061" w:rsidRPr="00533C32" w:rsidRDefault="007C4061" w:rsidP="00885269">
      <w:pPr>
        <w:pStyle w:val="PL"/>
      </w:pPr>
      <w:r w:rsidRPr="00533C32">
        <w:t xml:space="preserve">            - type: number</w:t>
      </w:r>
    </w:p>
    <w:p w14:paraId="57E16109" w14:textId="77777777" w:rsidR="007C4061" w:rsidRPr="00533C32" w:rsidRDefault="007C4061" w:rsidP="00885269">
      <w:pPr>
        <w:pStyle w:val="PL"/>
      </w:pPr>
      <w:r w:rsidRPr="00533C32">
        <w:t xml:space="preserve">            - type: </w:t>
      </w:r>
      <w:proofErr w:type="spellStart"/>
      <w:r w:rsidRPr="00533C32">
        <w:t>boolean</w:t>
      </w:r>
      <w:proofErr w:type="spellEnd"/>
    </w:p>
    <w:p w14:paraId="7C547487" w14:textId="77777777" w:rsidR="007C4061" w:rsidRDefault="007C4061" w:rsidP="00885269">
      <w:pPr>
        <w:pStyle w:val="PL"/>
        <w:rPr>
          <w:lang w:eastAsia="zh-CN"/>
        </w:rPr>
      </w:pPr>
      <w:r w:rsidRPr="00533C32">
        <w:t xml:space="preserve">            - type: object</w:t>
      </w:r>
    </w:p>
    <w:p w14:paraId="4F074C37" w14:textId="77777777" w:rsidR="007C4061" w:rsidRDefault="007C4061" w:rsidP="00885269">
      <w:pPr>
        <w:pStyle w:val="PL"/>
      </w:pPr>
      <w:r>
        <w:t xml:space="preserve">        </w:t>
      </w:r>
      <w:proofErr w:type="spellStart"/>
      <w:r>
        <w:t>supportedFeatures</w:t>
      </w:r>
      <w:proofErr w:type="spellEnd"/>
      <w:r>
        <w:t>:</w:t>
      </w:r>
    </w:p>
    <w:p w14:paraId="6603A67B" w14:textId="77777777" w:rsidR="007C4061" w:rsidRPr="005E5535" w:rsidRDefault="007C4061" w:rsidP="00885269">
      <w:pPr>
        <w:pStyle w:val="PL"/>
        <w:rPr>
          <w:lang w:eastAsia="zh-CN"/>
        </w:rPr>
      </w:pPr>
      <w:r>
        <w:t xml:space="preserve">          $ref: 'TS29571_CommonData.yaml#/components/schemas/</w:t>
      </w:r>
      <w:proofErr w:type="spellStart"/>
      <w:r>
        <w:t>SupportedFeatures</w:t>
      </w:r>
      <w:proofErr w:type="spellEnd"/>
      <w:r>
        <w:t>'</w:t>
      </w:r>
    </w:p>
    <w:p w14:paraId="3516A7FB" w14:textId="77777777" w:rsidR="007C4061" w:rsidRPr="00533C32" w:rsidRDefault="007C4061" w:rsidP="00885269">
      <w:pPr>
        <w:pStyle w:val="PL"/>
        <w:rPr>
          <w:lang w:eastAsia="zh-CN"/>
        </w:rPr>
      </w:pPr>
      <w:r w:rsidRPr="00533C32">
        <w:t xml:space="preserve">    </w:t>
      </w:r>
      <w:proofErr w:type="spellStart"/>
      <w:r w:rsidRPr="00533C32">
        <w:t>AuthMethod</w:t>
      </w:r>
      <w:proofErr w:type="spellEnd"/>
      <w:r w:rsidRPr="00533C32">
        <w:t>:</w:t>
      </w:r>
    </w:p>
    <w:p w14:paraId="41372638"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anyOf</w:t>
      </w:r>
      <w:proofErr w:type="spellEnd"/>
      <w:r w:rsidRPr="00533C32">
        <w:rPr>
          <w:lang w:eastAsia="zh-CN"/>
        </w:rPr>
        <w:t>:</w:t>
      </w:r>
    </w:p>
    <w:p w14:paraId="7BC20A9B" w14:textId="77777777" w:rsidR="007C4061" w:rsidRPr="00533C32" w:rsidRDefault="007C4061" w:rsidP="00885269">
      <w:pPr>
        <w:pStyle w:val="PL"/>
      </w:pPr>
      <w:r w:rsidRPr="00533C32">
        <w:t xml:space="preserve">      </w:t>
      </w:r>
      <w:r w:rsidRPr="00533C32">
        <w:rPr>
          <w:lang w:eastAsia="zh-CN"/>
        </w:rPr>
        <w:t xml:space="preserve">  - </w:t>
      </w:r>
      <w:r w:rsidRPr="00533C32">
        <w:t>type: string</w:t>
      </w:r>
    </w:p>
    <w:p w14:paraId="5E1DDB76" w14:textId="77777777" w:rsidR="007C4061" w:rsidRPr="00533C32" w:rsidRDefault="007C4061" w:rsidP="00885269">
      <w:pPr>
        <w:pStyle w:val="PL"/>
      </w:pPr>
      <w:r w:rsidRPr="00533C32">
        <w:t xml:space="preserve">      </w:t>
      </w:r>
      <w:r w:rsidRPr="00533C32">
        <w:rPr>
          <w:lang w:eastAsia="zh-CN"/>
        </w:rPr>
        <w:t xml:space="preserve">    </w:t>
      </w:r>
      <w:proofErr w:type="spellStart"/>
      <w:r w:rsidRPr="00533C32">
        <w:t>enum</w:t>
      </w:r>
      <w:proofErr w:type="spellEnd"/>
      <w:r w:rsidRPr="00533C32">
        <w:t>:</w:t>
      </w:r>
    </w:p>
    <w:p w14:paraId="3A792126" w14:textId="77777777" w:rsidR="007C4061" w:rsidRPr="00533C32" w:rsidRDefault="007C4061" w:rsidP="00885269">
      <w:pPr>
        <w:pStyle w:val="PL"/>
      </w:pPr>
      <w:r w:rsidRPr="00533C32">
        <w:t xml:space="preserve">        </w:t>
      </w:r>
      <w:r w:rsidRPr="00533C32">
        <w:rPr>
          <w:lang w:eastAsia="zh-CN"/>
        </w:rPr>
        <w:t xml:space="preserve">    </w:t>
      </w:r>
      <w:r w:rsidRPr="00533C32">
        <w:t>- 5G_AKA</w:t>
      </w:r>
    </w:p>
    <w:p w14:paraId="53F97C21"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 EAP_AKA_PRIME</w:t>
      </w:r>
    </w:p>
    <w:p w14:paraId="251BE936" w14:textId="77777777" w:rsidR="007C4061" w:rsidRPr="00533C32" w:rsidRDefault="007C4061" w:rsidP="00885269">
      <w:pPr>
        <w:pStyle w:val="PL"/>
        <w:rPr>
          <w:lang w:eastAsia="zh-CN"/>
        </w:rPr>
      </w:pPr>
      <w:r w:rsidRPr="00533C32">
        <w:rPr>
          <w:lang w:eastAsia="zh-CN"/>
        </w:rPr>
        <w:t xml:space="preserve">            - EAP_TLS</w:t>
      </w:r>
    </w:p>
    <w:p w14:paraId="3ACE93AF" w14:textId="77777777" w:rsidR="007C4061" w:rsidRPr="00533C32" w:rsidRDefault="007C4061" w:rsidP="00885269">
      <w:pPr>
        <w:pStyle w:val="PL"/>
        <w:rPr>
          <w:lang w:eastAsia="zh-CN"/>
        </w:rPr>
      </w:pPr>
      <w:r w:rsidRPr="00533C32">
        <w:t xml:space="preserve">      </w:t>
      </w:r>
      <w:r w:rsidRPr="00533C32">
        <w:rPr>
          <w:lang w:eastAsia="zh-CN"/>
        </w:rPr>
        <w:t xml:space="preserve">  - </w:t>
      </w:r>
      <w:r w:rsidRPr="00533C32">
        <w:t>type: string</w:t>
      </w:r>
    </w:p>
    <w:p w14:paraId="22047CF7" w14:textId="77777777" w:rsidR="007C4061" w:rsidRPr="00533C32" w:rsidRDefault="007C4061" w:rsidP="00885269">
      <w:pPr>
        <w:pStyle w:val="PL"/>
      </w:pPr>
      <w:r w:rsidRPr="00533C32">
        <w:t xml:space="preserve">    </w:t>
      </w:r>
      <w:proofErr w:type="spellStart"/>
      <w:r w:rsidRPr="00533C32">
        <w:t>PpData</w:t>
      </w:r>
      <w:proofErr w:type="spellEnd"/>
      <w:r w:rsidRPr="00533C32">
        <w:t>:</w:t>
      </w:r>
    </w:p>
    <w:p w14:paraId="213AC1C9" w14:textId="77777777" w:rsidR="007C4061" w:rsidRPr="00533C32" w:rsidRDefault="007C4061" w:rsidP="00885269">
      <w:pPr>
        <w:pStyle w:val="PL"/>
      </w:pPr>
      <w:r w:rsidRPr="00533C32">
        <w:t xml:space="preserve">      $ref: 'TS29503_Nudm_PP.yaml#/components/schemas/</w:t>
      </w:r>
      <w:proofErr w:type="spellStart"/>
      <w:r w:rsidRPr="00533C32">
        <w:t>PpData</w:t>
      </w:r>
      <w:proofErr w:type="spellEnd"/>
      <w:r w:rsidRPr="00533C32">
        <w:t>'</w:t>
      </w:r>
    </w:p>
    <w:p w14:paraId="6628FC62" w14:textId="77777777" w:rsidR="007C4061" w:rsidRPr="00533C32" w:rsidRDefault="007C4061" w:rsidP="00885269">
      <w:pPr>
        <w:pStyle w:val="PL"/>
      </w:pPr>
      <w:r w:rsidRPr="00533C32">
        <w:t xml:space="preserve">    </w:t>
      </w:r>
      <w:proofErr w:type="spellStart"/>
      <w:r w:rsidRPr="00533C32">
        <w:t>EeSubscription</w:t>
      </w:r>
      <w:proofErr w:type="spellEnd"/>
      <w:r w:rsidRPr="00533C32">
        <w:t>:</w:t>
      </w:r>
    </w:p>
    <w:p w14:paraId="4D671690" w14:textId="77777777" w:rsidR="007C4061" w:rsidRPr="00533C32" w:rsidRDefault="007C4061" w:rsidP="00885269">
      <w:pPr>
        <w:pStyle w:val="PL"/>
        <w:rPr>
          <w:lang w:eastAsia="zh-CN"/>
        </w:rPr>
      </w:pPr>
      <w:r w:rsidRPr="00533C32">
        <w:t xml:space="preserve">      $ref: 'TS29503_Nudm_EE.yaml#/components/schemas/</w:t>
      </w:r>
      <w:proofErr w:type="spellStart"/>
      <w:r w:rsidRPr="00533C32">
        <w:t>EeSubscription</w:t>
      </w:r>
      <w:proofErr w:type="spellEnd"/>
      <w:r w:rsidRPr="00533C32">
        <w:t>'</w:t>
      </w:r>
    </w:p>
    <w:p w14:paraId="06D97FC9" w14:textId="77777777" w:rsidR="007C4061" w:rsidRPr="00533C32" w:rsidRDefault="007C4061" w:rsidP="00885269">
      <w:pPr>
        <w:pStyle w:val="PL"/>
      </w:pPr>
      <w:r w:rsidRPr="00533C32">
        <w:t xml:space="preserve">    </w:t>
      </w:r>
      <w:proofErr w:type="spellStart"/>
      <w:r w:rsidRPr="00533C32">
        <w:t>VarUeGroupId</w:t>
      </w:r>
      <w:proofErr w:type="spellEnd"/>
      <w:r w:rsidRPr="00533C32">
        <w:t>:</w:t>
      </w:r>
    </w:p>
    <w:p w14:paraId="610803F4" w14:textId="77777777" w:rsidR="007C4061" w:rsidRPr="00533C32" w:rsidRDefault="007C4061" w:rsidP="00885269">
      <w:pPr>
        <w:pStyle w:val="PL"/>
      </w:pPr>
      <w:r w:rsidRPr="00533C32">
        <w:t xml:space="preserve">      type: string</w:t>
      </w:r>
    </w:p>
    <w:p w14:paraId="0B8CA1DA" w14:textId="77777777" w:rsidR="007C4061" w:rsidRPr="00533C32" w:rsidRDefault="007C4061" w:rsidP="00885269">
      <w:pPr>
        <w:pStyle w:val="PL"/>
        <w:rPr>
          <w:lang w:eastAsia="zh-CN"/>
        </w:rPr>
      </w:pPr>
      <w:r w:rsidRPr="00533C32">
        <w:t xml:space="preserve">      </w:t>
      </w:r>
      <w:r w:rsidRPr="00533C32">
        <w:rPr>
          <w:lang w:val="sv-SE"/>
        </w:rPr>
        <w:t xml:space="preserve">pattern: </w:t>
      </w:r>
      <w:r w:rsidRPr="00533C32">
        <w:t>'^(</w:t>
      </w:r>
      <w:proofErr w:type="spellStart"/>
      <w:r w:rsidRPr="00072181">
        <w:t>extgroupid</w:t>
      </w:r>
      <w:proofErr w:type="spellEnd"/>
      <w:r w:rsidRPr="00072181">
        <w:t>-[^@]+@[^@]+|</w:t>
      </w:r>
      <w:proofErr w:type="spellStart"/>
      <w:r w:rsidRPr="00072181">
        <w:t>anyUE</w:t>
      </w:r>
      <w:proofErr w:type="spellEnd"/>
      <w:r w:rsidRPr="00072181">
        <w:t>)$</w:t>
      </w:r>
      <w:r w:rsidRPr="00533C32">
        <w:t>'</w:t>
      </w:r>
    </w:p>
    <w:p w14:paraId="2D29E57D" w14:textId="77777777" w:rsidR="007C4061" w:rsidRPr="00533C32" w:rsidRDefault="007C4061" w:rsidP="00885269">
      <w:pPr>
        <w:pStyle w:val="PL"/>
      </w:pPr>
      <w:r w:rsidRPr="00533C32">
        <w:t xml:space="preserve">    </w:t>
      </w:r>
      <w:proofErr w:type="spellStart"/>
      <w:r w:rsidRPr="00533C32">
        <w:t>SdmSubscription</w:t>
      </w:r>
      <w:proofErr w:type="spellEnd"/>
      <w:r w:rsidRPr="00533C32">
        <w:t>:</w:t>
      </w:r>
    </w:p>
    <w:p w14:paraId="3B55B637" w14:textId="77777777" w:rsidR="007C4061" w:rsidRPr="00533C32" w:rsidRDefault="007C4061" w:rsidP="00885269">
      <w:pPr>
        <w:pStyle w:val="PL"/>
      </w:pPr>
      <w:r w:rsidRPr="00533C32">
        <w:lastRenderedPageBreak/>
        <w:t xml:space="preserve">      $ref: 'TS29503_Nudm_SDM.yaml#/components/schemas/</w:t>
      </w:r>
      <w:proofErr w:type="spellStart"/>
      <w:r w:rsidRPr="00533C32">
        <w:t>SdmSubscription</w:t>
      </w:r>
      <w:proofErr w:type="spellEnd"/>
      <w:r w:rsidRPr="00533C32">
        <w:t>'</w:t>
      </w:r>
    </w:p>
    <w:p w14:paraId="623C3299" w14:textId="77777777" w:rsidR="007C4061" w:rsidRPr="00533C32" w:rsidRDefault="007C4061" w:rsidP="00885269">
      <w:pPr>
        <w:pStyle w:val="PL"/>
      </w:pPr>
      <w:r w:rsidRPr="00533C32">
        <w:t xml:space="preserve">    </w:t>
      </w:r>
      <w:proofErr w:type="spellStart"/>
      <w:r w:rsidRPr="00533C32">
        <w:t>SmfRegList</w:t>
      </w:r>
      <w:proofErr w:type="spellEnd"/>
      <w:r w:rsidRPr="00533C32">
        <w:t>:</w:t>
      </w:r>
    </w:p>
    <w:p w14:paraId="3A6DF086" w14:textId="77777777" w:rsidR="007C4061" w:rsidRPr="00533C32" w:rsidRDefault="007C4061" w:rsidP="00885269">
      <w:pPr>
        <w:pStyle w:val="PL"/>
      </w:pPr>
      <w:r w:rsidRPr="00533C32">
        <w:t xml:space="preserve">      type: array</w:t>
      </w:r>
    </w:p>
    <w:p w14:paraId="26B10F76" w14:textId="77777777" w:rsidR="007C4061" w:rsidRPr="00533C32" w:rsidRDefault="007C4061" w:rsidP="00885269">
      <w:pPr>
        <w:pStyle w:val="PL"/>
      </w:pPr>
      <w:r w:rsidRPr="00533C32">
        <w:t xml:space="preserve">      items:</w:t>
      </w:r>
    </w:p>
    <w:p w14:paraId="71AADFFB" w14:textId="77777777" w:rsidR="007C4061" w:rsidRPr="00533C32" w:rsidRDefault="007C4061" w:rsidP="00885269">
      <w:pPr>
        <w:pStyle w:val="PL"/>
      </w:pPr>
      <w:r w:rsidRPr="00533C32">
        <w:t xml:space="preserve">        $ref: '#/components/schemas/</w:t>
      </w:r>
      <w:proofErr w:type="spellStart"/>
      <w:r w:rsidRPr="00533C32">
        <w:t>SmfRegistration</w:t>
      </w:r>
      <w:proofErr w:type="spellEnd"/>
      <w:r w:rsidRPr="00533C32">
        <w:t>'</w:t>
      </w:r>
    </w:p>
    <w:p w14:paraId="435F9047" w14:textId="77777777" w:rsidR="007C4061" w:rsidRPr="00533C32" w:rsidRDefault="007C4061" w:rsidP="00885269">
      <w:pPr>
        <w:pStyle w:val="PL"/>
      </w:pPr>
      <w:r w:rsidRPr="00533C32">
        <w:t xml:space="preserve">    </w:t>
      </w:r>
      <w:proofErr w:type="spellStart"/>
      <w:r w:rsidRPr="00533C32">
        <w:t>SubscriptionDataSubscriptions</w:t>
      </w:r>
      <w:proofErr w:type="spellEnd"/>
      <w:r w:rsidRPr="00533C32">
        <w:t>:</w:t>
      </w:r>
    </w:p>
    <w:p w14:paraId="442EC371" w14:textId="77777777" w:rsidR="007C4061" w:rsidRPr="00533C32" w:rsidRDefault="007C4061" w:rsidP="00885269">
      <w:pPr>
        <w:pStyle w:val="PL"/>
      </w:pPr>
      <w:r w:rsidRPr="00533C32">
        <w:t xml:space="preserve">      type: object</w:t>
      </w:r>
    </w:p>
    <w:p w14:paraId="510CA31C" w14:textId="77777777" w:rsidR="007C4061" w:rsidRPr="00533C32" w:rsidRDefault="007C4061" w:rsidP="00885269">
      <w:pPr>
        <w:pStyle w:val="PL"/>
      </w:pPr>
      <w:r w:rsidRPr="00533C32">
        <w:t xml:space="preserve">      required:</w:t>
      </w:r>
    </w:p>
    <w:p w14:paraId="6CDA59F0" w14:textId="77777777" w:rsidR="007C4061" w:rsidRPr="00533C32" w:rsidRDefault="007C4061" w:rsidP="00885269">
      <w:pPr>
        <w:pStyle w:val="PL"/>
      </w:pPr>
      <w:r w:rsidRPr="00533C32">
        <w:t xml:space="preserve">        - </w:t>
      </w:r>
      <w:proofErr w:type="spellStart"/>
      <w:r w:rsidRPr="00533C32">
        <w:t>monitoredResourceUri</w:t>
      </w:r>
      <w:r w:rsidRPr="00533C32">
        <w:rPr>
          <w:lang w:eastAsia="zh-CN"/>
        </w:rPr>
        <w:t>s</w:t>
      </w:r>
      <w:proofErr w:type="spellEnd"/>
    </w:p>
    <w:p w14:paraId="0FB93431" w14:textId="77777777" w:rsidR="007C4061" w:rsidRPr="00533C32" w:rsidRDefault="007C4061" w:rsidP="00885269">
      <w:pPr>
        <w:pStyle w:val="PL"/>
      </w:pPr>
      <w:r w:rsidRPr="00533C32">
        <w:t xml:space="preserve">        - </w:t>
      </w:r>
      <w:proofErr w:type="spellStart"/>
      <w:r w:rsidRPr="00533C32">
        <w:t>callbackReference</w:t>
      </w:r>
      <w:proofErr w:type="spellEnd"/>
    </w:p>
    <w:p w14:paraId="4F13F3C6" w14:textId="77777777" w:rsidR="007C4061" w:rsidRPr="00533C32" w:rsidRDefault="007C4061" w:rsidP="00885269">
      <w:pPr>
        <w:pStyle w:val="PL"/>
      </w:pPr>
      <w:r w:rsidRPr="00533C32">
        <w:t xml:space="preserve">      properties:</w:t>
      </w:r>
    </w:p>
    <w:p w14:paraId="4B7BC0B4" w14:textId="77777777" w:rsidR="007C4061" w:rsidRPr="00533C32" w:rsidRDefault="007C4061" w:rsidP="00885269">
      <w:pPr>
        <w:pStyle w:val="PL"/>
      </w:pPr>
      <w:r w:rsidRPr="00533C32">
        <w:t xml:space="preserve">        </w:t>
      </w:r>
      <w:proofErr w:type="spellStart"/>
      <w:r w:rsidRPr="00533C32">
        <w:t>ueId</w:t>
      </w:r>
      <w:proofErr w:type="spellEnd"/>
      <w:r w:rsidRPr="00533C32">
        <w:t>:</w:t>
      </w:r>
    </w:p>
    <w:p w14:paraId="659CA80F"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45E82C27" w14:textId="77777777" w:rsidR="007C4061" w:rsidRPr="00533C32" w:rsidRDefault="007C4061" w:rsidP="00885269">
      <w:pPr>
        <w:pStyle w:val="PL"/>
      </w:pPr>
      <w:r w:rsidRPr="00533C32">
        <w:t xml:space="preserve">        </w:t>
      </w:r>
      <w:proofErr w:type="spellStart"/>
      <w:r w:rsidRPr="00533C32">
        <w:t>callbackReference</w:t>
      </w:r>
      <w:proofErr w:type="spellEnd"/>
      <w:r w:rsidRPr="00533C32">
        <w:t>:</w:t>
      </w:r>
    </w:p>
    <w:p w14:paraId="76F2B2CD" w14:textId="77777777" w:rsidR="007C4061" w:rsidRPr="00533C32" w:rsidRDefault="007C4061" w:rsidP="00885269">
      <w:pPr>
        <w:pStyle w:val="PL"/>
      </w:pPr>
      <w:r w:rsidRPr="00533C32">
        <w:t xml:space="preserve">          $ref: 'TS29571_CommonData.yaml#/components/schemas/Uri'</w:t>
      </w:r>
    </w:p>
    <w:p w14:paraId="57C24C1F" w14:textId="77777777" w:rsidR="007C4061" w:rsidRPr="00533C32" w:rsidRDefault="007C4061" w:rsidP="00885269">
      <w:pPr>
        <w:pStyle w:val="PL"/>
      </w:pPr>
      <w:r w:rsidRPr="00533C32">
        <w:t xml:space="preserve">        </w:t>
      </w:r>
      <w:proofErr w:type="spellStart"/>
      <w:r w:rsidRPr="00533C32">
        <w:t>originalCallbackReference</w:t>
      </w:r>
      <w:proofErr w:type="spellEnd"/>
      <w:r w:rsidRPr="00533C32">
        <w:t>:</w:t>
      </w:r>
    </w:p>
    <w:p w14:paraId="53EF1F98" w14:textId="77777777" w:rsidR="007C4061" w:rsidRPr="00533C32" w:rsidRDefault="007C4061" w:rsidP="00885269">
      <w:pPr>
        <w:pStyle w:val="PL"/>
      </w:pPr>
      <w:r w:rsidRPr="00533C32">
        <w:t xml:space="preserve">          $ref: 'TS29571_CommonData.yaml#/components/schemas/Uri'</w:t>
      </w:r>
    </w:p>
    <w:p w14:paraId="179BFE5C" w14:textId="77777777" w:rsidR="007C4061" w:rsidRPr="00533C32" w:rsidRDefault="007C4061" w:rsidP="00885269">
      <w:pPr>
        <w:pStyle w:val="PL"/>
      </w:pPr>
      <w:r w:rsidRPr="00533C32">
        <w:t xml:space="preserve">        </w:t>
      </w:r>
      <w:proofErr w:type="spellStart"/>
      <w:r w:rsidRPr="00533C32">
        <w:t>monitoredResourceUri</w:t>
      </w:r>
      <w:r w:rsidRPr="00533C32">
        <w:rPr>
          <w:lang w:eastAsia="zh-CN"/>
        </w:rPr>
        <w:t>s</w:t>
      </w:r>
      <w:proofErr w:type="spellEnd"/>
      <w:r w:rsidRPr="00533C32">
        <w:t>:</w:t>
      </w:r>
    </w:p>
    <w:p w14:paraId="5679D7BA" w14:textId="77777777" w:rsidR="007C4061" w:rsidRPr="00533C32" w:rsidRDefault="007C4061" w:rsidP="00885269">
      <w:pPr>
        <w:pStyle w:val="PL"/>
      </w:pPr>
      <w:r w:rsidRPr="00533C32">
        <w:t xml:space="preserve">          type: array</w:t>
      </w:r>
    </w:p>
    <w:p w14:paraId="1B55DF47" w14:textId="77777777" w:rsidR="007C4061" w:rsidRPr="00533C32" w:rsidRDefault="007C4061" w:rsidP="00885269">
      <w:pPr>
        <w:pStyle w:val="PL"/>
      </w:pPr>
      <w:r w:rsidRPr="00533C32">
        <w:t xml:space="preserve">          items:</w:t>
      </w:r>
    </w:p>
    <w:p w14:paraId="48635F10" w14:textId="77777777" w:rsidR="007C4061" w:rsidRPr="00533C32" w:rsidRDefault="007C4061" w:rsidP="00885269">
      <w:pPr>
        <w:pStyle w:val="PL"/>
        <w:rPr>
          <w:lang w:eastAsia="zh-CN"/>
        </w:rPr>
      </w:pPr>
      <w:r w:rsidRPr="00533C32">
        <w:t xml:space="preserve">            $ref: 'TS29571_CommonData.yaml#/components/schemas/Uri'</w:t>
      </w:r>
    </w:p>
    <w:p w14:paraId="2742D277" w14:textId="77777777" w:rsidR="007C4061" w:rsidRPr="00533C32" w:rsidRDefault="007C4061" w:rsidP="00885269">
      <w:pPr>
        <w:pStyle w:val="PL"/>
        <w:rPr>
          <w:lang w:eastAsia="zh-CN"/>
        </w:rPr>
      </w:pPr>
      <w:r w:rsidRPr="00533C32">
        <w:rPr>
          <w:lang w:eastAsia="zh-CN"/>
        </w:rPr>
        <w:t xml:space="preserve">        expiry:</w:t>
      </w:r>
    </w:p>
    <w:p w14:paraId="4990D70D" w14:textId="77777777" w:rsidR="007C4061" w:rsidRPr="00533C32" w:rsidRDefault="007C4061" w:rsidP="00885269">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5496F3ED" w14:textId="77777777" w:rsidR="007C4061" w:rsidRPr="00533C32" w:rsidRDefault="007C4061" w:rsidP="00885269">
      <w:pPr>
        <w:pStyle w:val="PL"/>
      </w:pPr>
      <w:r w:rsidRPr="00533C32">
        <w:t xml:space="preserve">        </w:t>
      </w:r>
      <w:proofErr w:type="spellStart"/>
      <w:r w:rsidRPr="00533C32">
        <w:t>sdmSubscription</w:t>
      </w:r>
      <w:proofErr w:type="spellEnd"/>
      <w:r w:rsidRPr="00533C32">
        <w:t>:</w:t>
      </w:r>
    </w:p>
    <w:p w14:paraId="3E189BA5" w14:textId="77777777" w:rsidR="007C4061" w:rsidRPr="00533C32" w:rsidRDefault="007C4061" w:rsidP="00885269">
      <w:pPr>
        <w:pStyle w:val="PL"/>
        <w:rPr>
          <w:lang w:eastAsia="zh-CN"/>
        </w:rPr>
      </w:pPr>
      <w:r w:rsidRPr="00533C32">
        <w:t xml:space="preserve">          $ref: 'TS29503_Nudm_SDM.yaml#/components/schemas/</w:t>
      </w:r>
      <w:proofErr w:type="spellStart"/>
      <w:r w:rsidRPr="00533C32">
        <w:t>SdmSubscription</w:t>
      </w:r>
      <w:proofErr w:type="spellEnd"/>
      <w:r w:rsidRPr="00533C32">
        <w:t>'</w:t>
      </w:r>
    </w:p>
    <w:p w14:paraId="5117ECE5" w14:textId="77777777" w:rsidR="007C4061" w:rsidRPr="00533C32" w:rsidRDefault="007C4061" w:rsidP="00885269">
      <w:pPr>
        <w:pStyle w:val="PL"/>
      </w:pPr>
      <w:r w:rsidRPr="00533C32">
        <w:t xml:space="preserve">        </w:t>
      </w:r>
      <w:proofErr w:type="spellStart"/>
      <w:r w:rsidRPr="00533C32">
        <w:t>subscriptionId</w:t>
      </w:r>
      <w:proofErr w:type="spellEnd"/>
      <w:r w:rsidRPr="00533C32">
        <w:t>:</w:t>
      </w:r>
    </w:p>
    <w:p w14:paraId="665D1B25" w14:textId="26A947E7" w:rsidR="007C4061" w:rsidRPr="00533C32" w:rsidRDefault="007C4061" w:rsidP="00885269">
      <w:pPr>
        <w:pStyle w:val="PL"/>
        <w:rPr>
          <w:lang w:eastAsia="zh-CN"/>
        </w:rPr>
      </w:pPr>
      <w:r w:rsidRPr="00533C32">
        <w:t xml:space="preserve">          type: string</w:t>
      </w:r>
    </w:p>
    <w:p w14:paraId="591A734B" w14:textId="77777777" w:rsidR="000558AF" w:rsidRDefault="000558AF" w:rsidP="00885269">
      <w:pPr>
        <w:pStyle w:val="PL"/>
        <w:rPr>
          <w:lang w:eastAsia="zh-CN"/>
        </w:rPr>
      </w:pPr>
      <w:r>
        <w:rPr>
          <w:lang w:eastAsia="zh-CN"/>
        </w:rPr>
        <w:t xml:space="preserve">        </w:t>
      </w:r>
      <w:proofErr w:type="spellStart"/>
      <w:r>
        <w:rPr>
          <w:lang w:eastAsia="zh-CN"/>
        </w:rPr>
        <w:t>uniqueSubscription</w:t>
      </w:r>
      <w:proofErr w:type="spellEnd"/>
      <w:r>
        <w:rPr>
          <w:lang w:eastAsia="zh-CN"/>
        </w:rPr>
        <w:t>:</w:t>
      </w:r>
    </w:p>
    <w:p w14:paraId="66C5DF22" w14:textId="77777777" w:rsidR="000558AF" w:rsidRPr="00533C32" w:rsidRDefault="000558AF" w:rsidP="00885269">
      <w:pPr>
        <w:pStyle w:val="PL"/>
        <w:rPr>
          <w:lang w:eastAsia="zh-CN"/>
        </w:rPr>
      </w:pPr>
      <w:r>
        <w:rPr>
          <w:lang w:eastAsia="zh-CN"/>
        </w:rPr>
        <w:t xml:space="preserve">          type: </w:t>
      </w:r>
      <w:proofErr w:type="spellStart"/>
      <w:r>
        <w:rPr>
          <w:lang w:eastAsia="zh-CN"/>
        </w:rPr>
        <w:t>boolean</w:t>
      </w:r>
      <w:proofErr w:type="spellEnd"/>
    </w:p>
    <w:p w14:paraId="1CE734E2" w14:textId="47384349" w:rsidR="007C4061" w:rsidRPr="00533C32" w:rsidRDefault="007C4061" w:rsidP="00885269">
      <w:pPr>
        <w:pStyle w:val="PL"/>
      </w:pPr>
      <w:r w:rsidRPr="00533C32">
        <w:t xml:space="preserve">        </w:t>
      </w:r>
      <w:proofErr w:type="spellStart"/>
      <w:r w:rsidRPr="00533C32">
        <w:t>supported</w:t>
      </w:r>
      <w:r w:rsidR="003243ED">
        <w:t>F</w:t>
      </w:r>
      <w:r w:rsidRPr="00533C32">
        <w:t>eatures</w:t>
      </w:r>
      <w:proofErr w:type="spellEnd"/>
      <w:r w:rsidRPr="00533C32">
        <w:t>:</w:t>
      </w:r>
    </w:p>
    <w:p w14:paraId="6CE47ECB"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SupportedFeatures</w:t>
      </w:r>
      <w:proofErr w:type="spellEnd"/>
      <w:r w:rsidRPr="00533C32">
        <w:t>'</w:t>
      </w:r>
    </w:p>
    <w:p w14:paraId="14E11089" w14:textId="77777777" w:rsidR="007C4061" w:rsidRPr="00533C32" w:rsidRDefault="007C4061" w:rsidP="00885269">
      <w:pPr>
        <w:pStyle w:val="PL"/>
      </w:pPr>
      <w:r w:rsidRPr="00533C32">
        <w:t xml:space="preserve">    </w:t>
      </w:r>
      <w:proofErr w:type="spellStart"/>
      <w:r w:rsidRPr="00533C32">
        <w:t>DataChangeNotify</w:t>
      </w:r>
      <w:proofErr w:type="spellEnd"/>
      <w:r w:rsidRPr="00533C32">
        <w:t>:</w:t>
      </w:r>
    </w:p>
    <w:p w14:paraId="194402B5" w14:textId="77777777" w:rsidR="007C4061" w:rsidRPr="00533C32" w:rsidRDefault="007C4061" w:rsidP="00885269">
      <w:pPr>
        <w:pStyle w:val="PL"/>
      </w:pPr>
      <w:r w:rsidRPr="00533C32">
        <w:t xml:space="preserve">      type: object</w:t>
      </w:r>
    </w:p>
    <w:p w14:paraId="6128904D" w14:textId="77777777" w:rsidR="007C4061" w:rsidRPr="00533C32" w:rsidRDefault="007C4061" w:rsidP="00885269">
      <w:pPr>
        <w:pStyle w:val="PL"/>
      </w:pPr>
      <w:r w:rsidRPr="00533C32">
        <w:t xml:space="preserve">      properties:</w:t>
      </w:r>
    </w:p>
    <w:p w14:paraId="6C34BCCD" w14:textId="77777777" w:rsidR="007C4061" w:rsidRPr="00533C32" w:rsidRDefault="007C4061" w:rsidP="00885269">
      <w:pPr>
        <w:pStyle w:val="PL"/>
        <w:rPr>
          <w:lang w:eastAsia="zh-CN"/>
        </w:rPr>
      </w:pPr>
      <w:r w:rsidRPr="00533C32">
        <w:t xml:space="preserve">        </w:t>
      </w:r>
      <w:proofErr w:type="spellStart"/>
      <w:r w:rsidRPr="00533C32">
        <w:t>originalCallbackReference</w:t>
      </w:r>
      <w:proofErr w:type="spellEnd"/>
      <w:r w:rsidRPr="00533C32">
        <w:t>:</w:t>
      </w:r>
    </w:p>
    <w:p w14:paraId="3E3BF4B7" w14:textId="77777777" w:rsidR="007C4061" w:rsidRPr="00533C32" w:rsidRDefault="007C4061" w:rsidP="00885269">
      <w:pPr>
        <w:pStyle w:val="PL"/>
      </w:pPr>
      <w:r w:rsidRPr="00533C32">
        <w:t xml:space="preserve">          type: array</w:t>
      </w:r>
    </w:p>
    <w:p w14:paraId="1D27EE38" w14:textId="77777777" w:rsidR="007C4061" w:rsidRPr="00533C32" w:rsidRDefault="007C4061" w:rsidP="00885269">
      <w:pPr>
        <w:pStyle w:val="PL"/>
        <w:rPr>
          <w:lang w:eastAsia="zh-CN"/>
        </w:rPr>
      </w:pPr>
      <w:r w:rsidRPr="00533C32">
        <w:t xml:space="preserve">          items:</w:t>
      </w:r>
    </w:p>
    <w:p w14:paraId="1FEA96BD"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'TS29571_CommonData.yaml#/components/schemas/Uri'</w:t>
      </w:r>
    </w:p>
    <w:p w14:paraId="05A59393"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3C1B29BF" w14:textId="77777777" w:rsidR="007C4061" w:rsidRPr="00533C32" w:rsidRDefault="007C4061" w:rsidP="00885269">
      <w:pPr>
        <w:pStyle w:val="PL"/>
      </w:pPr>
      <w:r w:rsidRPr="00533C32">
        <w:t xml:space="preserve">        </w:t>
      </w:r>
      <w:proofErr w:type="spellStart"/>
      <w:r w:rsidRPr="00533C32">
        <w:t>ueId</w:t>
      </w:r>
      <w:proofErr w:type="spellEnd"/>
      <w:r w:rsidRPr="00533C32">
        <w:t>:</w:t>
      </w:r>
    </w:p>
    <w:p w14:paraId="791D58D4"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VarUeId</w:t>
      </w:r>
      <w:proofErr w:type="spellEnd"/>
      <w:r w:rsidRPr="00533C32">
        <w:t>'</w:t>
      </w:r>
    </w:p>
    <w:p w14:paraId="75E5B20D"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notifyItems</w:t>
      </w:r>
      <w:proofErr w:type="spellEnd"/>
      <w:r w:rsidRPr="00533C32">
        <w:rPr>
          <w:lang w:eastAsia="zh-CN"/>
        </w:rPr>
        <w:t>:</w:t>
      </w:r>
    </w:p>
    <w:p w14:paraId="07EC9270" w14:textId="77777777" w:rsidR="007C4061" w:rsidRPr="00533C32" w:rsidRDefault="007C4061" w:rsidP="00885269">
      <w:pPr>
        <w:pStyle w:val="PL"/>
        <w:rPr>
          <w:lang w:eastAsia="zh-CN"/>
        </w:rPr>
      </w:pPr>
      <w:r w:rsidRPr="00533C32">
        <w:rPr>
          <w:lang w:eastAsia="zh-CN"/>
        </w:rPr>
        <w:t xml:space="preserve">          type: array</w:t>
      </w:r>
    </w:p>
    <w:p w14:paraId="19BA93F4" w14:textId="77777777" w:rsidR="007C4061" w:rsidRPr="00533C32" w:rsidRDefault="007C4061" w:rsidP="00885269">
      <w:pPr>
        <w:pStyle w:val="PL"/>
        <w:rPr>
          <w:lang w:eastAsia="zh-CN"/>
        </w:rPr>
      </w:pPr>
      <w:r w:rsidRPr="00533C32">
        <w:rPr>
          <w:lang w:eastAsia="zh-CN"/>
        </w:rPr>
        <w:t xml:space="preserve">          items:</w:t>
      </w:r>
    </w:p>
    <w:p w14:paraId="25CAB323" w14:textId="77777777" w:rsidR="007C4061" w:rsidRPr="00533C32" w:rsidRDefault="007C4061" w:rsidP="00885269">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NotifyItem</w:t>
      </w:r>
      <w:proofErr w:type="spellEnd"/>
      <w:r w:rsidRPr="00533C32">
        <w:t>'</w:t>
      </w:r>
    </w:p>
    <w:p w14:paraId="6C4701BB"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7B1A4FBA" w14:textId="77777777" w:rsidR="007C4061" w:rsidRPr="00533C32" w:rsidRDefault="007C4061" w:rsidP="00885269">
      <w:pPr>
        <w:pStyle w:val="PL"/>
      </w:pPr>
      <w:r w:rsidRPr="00533C32">
        <w:t xml:space="preserve">        </w:t>
      </w:r>
      <w:proofErr w:type="spellStart"/>
      <w:r w:rsidRPr="00533C32">
        <w:t>sdmSubscription</w:t>
      </w:r>
      <w:proofErr w:type="spellEnd"/>
      <w:r w:rsidRPr="00533C32">
        <w:t>:</w:t>
      </w:r>
    </w:p>
    <w:p w14:paraId="3B7188E2" w14:textId="77777777" w:rsidR="007C4061" w:rsidRDefault="007C4061" w:rsidP="00885269">
      <w:pPr>
        <w:pStyle w:val="PL"/>
        <w:rPr>
          <w:lang w:eastAsia="zh-CN"/>
        </w:rPr>
      </w:pPr>
      <w:r w:rsidRPr="00533C32">
        <w:t xml:space="preserve">          $ref: 'TS29503_Nudm_SDM.yaml#/components/schemas/</w:t>
      </w:r>
      <w:proofErr w:type="spellStart"/>
      <w:r w:rsidRPr="00533C32">
        <w:t>SdmSubscription</w:t>
      </w:r>
      <w:proofErr w:type="spellEnd"/>
      <w:r w:rsidRPr="00533C32">
        <w:t>'</w:t>
      </w:r>
    </w:p>
    <w:p w14:paraId="0D9D18C0" w14:textId="77777777" w:rsidR="007C4061" w:rsidRDefault="007C4061" w:rsidP="00885269">
      <w:pPr>
        <w:pStyle w:val="PL"/>
      </w:pPr>
      <w:r>
        <w:t xml:space="preserve">        </w:t>
      </w:r>
      <w:proofErr w:type="spellStart"/>
      <w:r>
        <w:t>additionalSdmSubscriptions</w:t>
      </w:r>
      <w:proofErr w:type="spellEnd"/>
      <w:r>
        <w:t>:</w:t>
      </w:r>
    </w:p>
    <w:p w14:paraId="5ECB3EA3" w14:textId="77777777" w:rsidR="007C4061" w:rsidRDefault="007C4061" w:rsidP="00885269">
      <w:pPr>
        <w:pStyle w:val="PL"/>
      </w:pPr>
      <w:r>
        <w:t xml:space="preserve">          type: array</w:t>
      </w:r>
    </w:p>
    <w:p w14:paraId="362ED898" w14:textId="77777777" w:rsidR="007C4061" w:rsidRDefault="007C4061" w:rsidP="00885269">
      <w:pPr>
        <w:pStyle w:val="PL"/>
      </w:pPr>
      <w:r>
        <w:t xml:space="preserve">          items:</w:t>
      </w:r>
    </w:p>
    <w:p w14:paraId="3E380FD8" w14:textId="77777777" w:rsidR="007C4061" w:rsidRDefault="007C4061" w:rsidP="00885269">
      <w:pPr>
        <w:pStyle w:val="PL"/>
        <w:rPr>
          <w:lang w:eastAsia="zh-CN"/>
        </w:rPr>
      </w:pPr>
      <w:r>
        <w:t xml:space="preserve">            $ref: 'TS29503_Nudm_SDM.yaml#/components/schemas/</w:t>
      </w:r>
      <w:proofErr w:type="spellStart"/>
      <w:r>
        <w:t>SdmSubscription</w:t>
      </w:r>
      <w:proofErr w:type="spellEnd"/>
      <w:r>
        <w:t>'</w:t>
      </w:r>
    </w:p>
    <w:p w14:paraId="07C49608" w14:textId="77777777" w:rsidR="007C4061" w:rsidRPr="00533C32" w:rsidRDefault="007C4061" w:rsidP="00885269">
      <w:pPr>
        <w:pStyle w:val="PL"/>
        <w:rPr>
          <w:lang w:eastAsia="zh-CN"/>
        </w:rPr>
      </w:pPr>
      <w:r>
        <w:rPr>
          <w:lang w:eastAsia="zh-CN"/>
        </w:rPr>
        <w:t xml:space="preserve">          </w:t>
      </w:r>
      <w:proofErr w:type="spellStart"/>
      <w:r>
        <w:rPr>
          <w:lang w:eastAsia="zh-CN"/>
        </w:rPr>
        <w:t>minItems</w:t>
      </w:r>
      <w:proofErr w:type="spellEnd"/>
      <w:r>
        <w:rPr>
          <w:lang w:eastAsia="zh-CN"/>
        </w:rPr>
        <w:t>: 1</w:t>
      </w:r>
    </w:p>
    <w:p w14:paraId="1BBC6C1A" w14:textId="77777777" w:rsidR="007C4061" w:rsidRPr="00533C32" w:rsidRDefault="007C4061" w:rsidP="00885269">
      <w:pPr>
        <w:pStyle w:val="PL"/>
        <w:rPr>
          <w:lang w:eastAsia="zh-CN"/>
        </w:rPr>
      </w:pPr>
      <w:r w:rsidRPr="00533C32">
        <w:t xml:space="preserve">        </w:t>
      </w:r>
      <w:proofErr w:type="spellStart"/>
      <w:r w:rsidRPr="00533C32">
        <w:t>subscriptionDataSubscriptions</w:t>
      </w:r>
      <w:proofErr w:type="spellEnd"/>
      <w:r w:rsidRPr="00533C32">
        <w:t>:</w:t>
      </w:r>
    </w:p>
    <w:p w14:paraId="268BE7F4" w14:textId="77777777" w:rsidR="007C4061" w:rsidRPr="00533C32" w:rsidRDefault="007C4061" w:rsidP="00885269">
      <w:pPr>
        <w:pStyle w:val="PL"/>
      </w:pPr>
      <w:r w:rsidRPr="00533C32">
        <w:t xml:space="preserve">          type: array</w:t>
      </w:r>
    </w:p>
    <w:p w14:paraId="604E528E" w14:textId="77777777" w:rsidR="007C4061" w:rsidRPr="00533C32" w:rsidRDefault="007C4061" w:rsidP="00885269">
      <w:pPr>
        <w:pStyle w:val="PL"/>
        <w:rPr>
          <w:lang w:eastAsia="zh-CN"/>
        </w:rPr>
      </w:pPr>
      <w:r w:rsidRPr="00533C32">
        <w:t xml:space="preserve">          items:</w:t>
      </w:r>
    </w:p>
    <w:p w14:paraId="37C20666"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w:t>
      </w:r>
      <w:proofErr w:type="spellStart"/>
      <w:r w:rsidRPr="00533C32">
        <w:t>SubscriptionDataSubscriptions</w:t>
      </w:r>
      <w:proofErr w:type="spellEnd"/>
      <w:r w:rsidRPr="00533C32">
        <w:t>'</w:t>
      </w:r>
    </w:p>
    <w:p w14:paraId="297C57B7" w14:textId="77777777" w:rsidR="007C4061" w:rsidRPr="00533C32" w:rsidRDefault="007C4061" w:rsidP="00885269">
      <w:pPr>
        <w:pStyle w:val="PL"/>
        <w:rPr>
          <w:lang w:eastAsia="zh-CN"/>
        </w:rPr>
      </w:pPr>
    </w:p>
    <w:p w14:paraId="223DC719" w14:textId="77777777" w:rsidR="007C4061" w:rsidRPr="00533C32" w:rsidRDefault="007C4061" w:rsidP="00885269">
      <w:pPr>
        <w:pStyle w:val="PL"/>
      </w:pPr>
      <w:r w:rsidRPr="00533C32">
        <w:t xml:space="preserve">    </w:t>
      </w:r>
      <w:proofErr w:type="spellStart"/>
      <w:r w:rsidRPr="00533C32">
        <w:t>IdentityData</w:t>
      </w:r>
      <w:proofErr w:type="spellEnd"/>
      <w:r w:rsidRPr="00533C32">
        <w:t>:</w:t>
      </w:r>
    </w:p>
    <w:p w14:paraId="370BC5BA" w14:textId="77777777" w:rsidR="007C4061" w:rsidRPr="00533C32" w:rsidRDefault="007C4061" w:rsidP="00885269">
      <w:pPr>
        <w:pStyle w:val="PL"/>
      </w:pPr>
      <w:r w:rsidRPr="00533C32">
        <w:t xml:space="preserve">      type: object</w:t>
      </w:r>
    </w:p>
    <w:p w14:paraId="59AD3A86" w14:textId="77777777" w:rsidR="007C4061" w:rsidRPr="00533C32" w:rsidRDefault="007C4061" w:rsidP="00885269">
      <w:pPr>
        <w:pStyle w:val="PL"/>
      </w:pPr>
      <w:r w:rsidRPr="00533C32">
        <w:t xml:space="preserve">      properties:</w:t>
      </w:r>
    </w:p>
    <w:p w14:paraId="65AB0B3B" w14:textId="77777777" w:rsidR="007C4061" w:rsidRPr="00533C32" w:rsidRDefault="007C4061" w:rsidP="00885269">
      <w:pPr>
        <w:pStyle w:val="PL"/>
      </w:pPr>
      <w:r w:rsidRPr="00533C32">
        <w:t xml:space="preserve">        </w:t>
      </w:r>
      <w:proofErr w:type="spellStart"/>
      <w:r w:rsidRPr="00533C32">
        <w:t>supiList</w:t>
      </w:r>
      <w:proofErr w:type="spellEnd"/>
      <w:r w:rsidRPr="00533C32">
        <w:t>:</w:t>
      </w:r>
    </w:p>
    <w:p w14:paraId="6DDACD7E" w14:textId="77777777" w:rsidR="007C4061" w:rsidRPr="00533C32" w:rsidRDefault="007C4061" w:rsidP="00885269">
      <w:pPr>
        <w:pStyle w:val="PL"/>
      </w:pPr>
      <w:r w:rsidRPr="00533C32">
        <w:t xml:space="preserve">          type: array</w:t>
      </w:r>
    </w:p>
    <w:p w14:paraId="7E0A4CA9" w14:textId="77777777" w:rsidR="007C4061" w:rsidRPr="00533C32" w:rsidRDefault="007C4061" w:rsidP="00885269">
      <w:pPr>
        <w:pStyle w:val="PL"/>
      </w:pPr>
      <w:r w:rsidRPr="00533C32">
        <w:t xml:space="preserve">          items:</w:t>
      </w:r>
    </w:p>
    <w:p w14:paraId="6C2BF331"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Supi</w:t>
      </w:r>
      <w:proofErr w:type="spellEnd"/>
      <w:r w:rsidRPr="00533C32">
        <w:t>'</w:t>
      </w:r>
    </w:p>
    <w:p w14:paraId="6D1D8C1E"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21955BB4" w14:textId="77777777" w:rsidR="007C4061" w:rsidRPr="00533C32" w:rsidRDefault="007C4061" w:rsidP="00885269">
      <w:pPr>
        <w:pStyle w:val="PL"/>
      </w:pPr>
      <w:r w:rsidRPr="00533C32">
        <w:t xml:space="preserve">        </w:t>
      </w:r>
      <w:proofErr w:type="spellStart"/>
      <w:r w:rsidRPr="00533C32">
        <w:t>gpsiList</w:t>
      </w:r>
      <w:proofErr w:type="spellEnd"/>
      <w:r w:rsidRPr="00533C32">
        <w:t>:</w:t>
      </w:r>
    </w:p>
    <w:p w14:paraId="79EBC527" w14:textId="77777777" w:rsidR="007C4061" w:rsidRPr="00533C32" w:rsidRDefault="007C4061" w:rsidP="00885269">
      <w:pPr>
        <w:pStyle w:val="PL"/>
      </w:pPr>
      <w:r w:rsidRPr="00533C32">
        <w:t xml:space="preserve">          type: array</w:t>
      </w:r>
    </w:p>
    <w:p w14:paraId="64F77548" w14:textId="77777777" w:rsidR="007C4061" w:rsidRPr="00533C32" w:rsidRDefault="007C4061" w:rsidP="00885269">
      <w:pPr>
        <w:pStyle w:val="PL"/>
      </w:pPr>
      <w:r w:rsidRPr="00533C32">
        <w:t xml:space="preserve">          items:</w:t>
      </w:r>
    </w:p>
    <w:p w14:paraId="045B3EC6" w14:textId="77777777" w:rsidR="007C4061" w:rsidRPr="00533C32" w:rsidRDefault="007C4061" w:rsidP="00885269">
      <w:pPr>
        <w:pStyle w:val="PL"/>
        <w:rPr>
          <w:lang w:eastAsia="zh-CN"/>
        </w:rPr>
      </w:pPr>
      <w:r w:rsidRPr="00533C32">
        <w:t xml:space="preserve">            $ref: 'TS29571_CommonData.yaml#/components/schemas/</w:t>
      </w:r>
      <w:proofErr w:type="spellStart"/>
      <w:r w:rsidRPr="00533C32">
        <w:t>Gpsi</w:t>
      </w:r>
      <w:proofErr w:type="spellEnd"/>
      <w:r w:rsidRPr="00533C32">
        <w:t>'</w:t>
      </w:r>
    </w:p>
    <w:p w14:paraId="3B83EFD2" w14:textId="77777777" w:rsidR="007C4061" w:rsidRPr="00533C32" w:rsidRDefault="007C4061" w:rsidP="00885269">
      <w:pPr>
        <w:pStyle w:val="PL"/>
        <w:rPr>
          <w:lang w:eastAsia="zh-CN"/>
        </w:rPr>
      </w:pPr>
      <w:r w:rsidRPr="00533C32">
        <w:rPr>
          <w:lang w:eastAsia="zh-CN"/>
        </w:rPr>
        <w:t xml:space="preserve">          </w:t>
      </w:r>
      <w:proofErr w:type="spellStart"/>
      <w:r w:rsidRPr="00533C32">
        <w:rPr>
          <w:lang w:eastAsia="zh-CN"/>
        </w:rPr>
        <w:t>minItems</w:t>
      </w:r>
      <w:proofErr w:type="spellEnd"/>
      <w:r w:rsidRPr="00533C32">
        <w:rPr>
          <w:lang w:eastAsia="zh-CN"/>
        </w:rPr>
        <w:t>: 1</w:t>
      </w:r>
    </w:p>
    <w:p w14:paraId="4F94267A" w14:textId="77777777" w:rsidR="007C4061" w:rsidRPr="00533C32" w:rsidRDefault="007C4061" w:rsidP="00885269">
      <w:pPr>
        <w:pStyle w:val="PL"/>
      </w:pPr>
      <w:r w:rsidRPr="00533C32">
        <w:t xml:space="preserve">    </w:t>
      </w:r>
      <w:proofErr w:type="spellStart"/>
      <w:r w:rsidRPr="00533C32">
        <w:t>SorData</w:t>
      </w:r>
      <w:proofErr w:type="spellEnd"/>
      <w:r w:rsidRPr="00533C32">
        <w:t>:</w:t>
      </w:r>
    </w:p>
    <w:p w14:paraId="0194F256" w14:textId="77777777" w:rsidR="007C4061" w:rsidRPr="00533C32" w:rsidRDefault="007C4061" w:rsidP="00885269">
      <w:pPr>
        <w:pStyle w:val="PL"/>
      </w:pPr>
      <w:r w:rsidRPr="00533C32">
        <w:t xml:space="preserve">      type: object</w:t>
      </w:r>
    </w:p>
    <w:p w14:paraId="4A2182D1" w14:textId="77777777" w:rsidR="007C4061" w:rsidRPr="00533C32" w:rsidRDefault="007C4061" w:rsidP="00885269">
      <w:pPr>
        <w:pStyle w:val="PL"/>
        <w:rPr>
          <w:lang w:eastAsia="zh-CN"/>
        </w:rPr>
      </w:pPr>
      <w:r w:rsidRPr="00533C32">
        <w:t xml:space="preserve">      properties:</w:t>
      </w:r>
    </w:p>
    <w:p w14:paraId="02A460E6" w14:textId="77777777" w:rsidR="007C4061" w:rsidRPr="00533C32" w:rsidRDefault="007C4061" w:rsidP="00885269">
      <w:pPr>
        <w:pStyle w:val="PL"/>
      </w:pPr>
      <w:r w:rsidRPr="00533C32">
        <w:lastRenderedPageBreak/>
        <w:t xml:space="preserve">        </w:t>
      </w:r>
      <w:proofErr w:type="spellStart"/>
      <w:r w:rsidRPr="00533C32">
        <w:t>provisioningTime</w:t>
      </w:r>
      <w:proofErr w:type="spellEnd"/>
      <w:r w:rsidRPr="00533C32">
        <w:t>:</w:t>
      </w:r>
    </w:p>
    <w:p w14:paraId="772615BE"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0B1D1117" w14:textId="77777777" w:rsidR="007C4061" w:rsidRPr="00533C32" w:rsidRDefault="007C4061" w:rsidP="00885269">
      <w:pPr>
        <w:pStyle w:val="PL"/>
      </w:pPr>
      <w:r w:rsidRPr="00533C32">
        <w:t xml:space="preserve">        </w:t>
      </w:r>
      <w:proofErr w:type="spellStart"/>
      <w:r w:rsidRPr="00533C32">
        <w:t>ueUpdateStatus</w:t>
      </w:r>
      <w:proofErr w:type="spellEnd"/>
      <w:r w:rsidRPr="00533C32">
        <w:t>:</w:t>
      </w:r>
    </w:p>
    <w:p w14:paraId="75255B85" w14:textId="77777777" w:rsidR="007C4061" w:rsidRPr="00533C32" w:rsidRDefault="007C4061" w:rsidP="00885269">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3534F80D" w14:textId="77777777" w:rsidR="007C4061" w:rsidRPr="00533C32" w:rsidRDefault="007C4061" w:rsidP="00885269">
      <w:pPr>
        <w:pStyle w:val="PL"/>
      </w:pPr>
      <w:r w:rsidRPr="00533C32">
        <w:t xml:space="preserve">        </w:t>
      </w:r>
      <w:proofErr w:type="spellStart"/>
      <w:r w:rsidRPr="00533C32">
        <w:t>sorXmacIue</w:t>
      </w:r>
      <w:proofErr w:type="spellEnd"/>
      <w:r w:rsidRPr="00533C32">
        <w:t>:</w:t>
      </w:r>
    </w:p>
    <w:p w14:paraId="4C1CD294" w14:textId="77777777" w:rsidR="007C4061" w:rsidRPr="00533C32" w:rsidRDefault="007C4061" w:rsidP="00885269">
      <w:pPr>
        <w:pStyle w:val="PL"/>
        <w:rPr>
          <w:lang w:eastAsia="zh-CN"/>
        </w:rPr>
      </w:pPr>
      <w:r w:rsidRPr="00533C32">
        <w:t xml:space="preserve">          $ref: 'TS29509_Nausf_SoRProtection.yaml#/components/schemas/</w:t>
      </w:r>
      <w:proofErr w:type="spellStart"/>
      <w:r w:rsidRPr="00533C32">
        <w:rPr>
          <w:rFonts w:eastAsia="SimSun"/>
          <w:lang w:eastAsia="zh-CN"/>
        </w:rPr>
        <w:t>SorMac</w:t>
      </w:r>
      <w:proofErr w:type="spellEnd"/>
      <w:r w:rsidRPr="00533C32">
        <w:t>'</w:t>
      </w:r>
    </w:p>
    <w:p w14:paraId="08C75907" w14:textId="77777777" w:rsidR="007C4061" w:rsidRPr="00533C32" w:rsidRDefault="007C4061" w:rsidP="00885269">
      <w:pPr>
        <w:pStyle w:val="PL"/>
      </w:pPr>
      <w:r w:rsidRPr="00533C32">
        <w:t xml:space="preserve">        </w:t>
      </w:r>
      <w:proofErr w:type="spellStart"/>
      <w:r w:rsidRPr="00533C32">
        <w:t>sorMacIue</w:t>
      </w:r>
      <w:proofErr w:type="spellEnd"/>
      <w:r w:rsidRPr="00533C32">
        <w:t>:</w:t>
      </w:r>
    </w:p>
    <w:p w14:paraId="62AF0C2D" w14:textId="77777777" w:rsidR="007C4061" w:rsidRPr="00533C32" w:rsidRDefault="007C4061" w:rsidP="00885269">
      <w:pPr>
        <w:pStyle w:val="PL"/>
        <w:rPr>
          <w:lang w:eastAsia="zh-CN"/>
        </w:rPr>
      </w:pPr>
      <w:r w:rsidRPr="00533C32">
        <w:t xml:space="preserve">          $ref: 'TS29509_Nausf_SoRProtection.yaml#/components/schemas/</w:t>
      </w:r>
      <w:proofErr w:type="spellStart"/>
      <w:r w:rsidRPr="00533C32">
        <w:rPr>
          <w:rFonts w:eastAsia="SimSun"/>
          <w:lang w:eastAsia="zh-CN"/>
        </w:rPr>
        <w:t>SorMac</w:t>
      </w:r>
      <w:proofErr w:type="spellEnd"/>
      <w:r w:rsidRPr="00533C32">
        <w:t>'</w:t>
      </w:r>
    </w:p>
    <w:p w14:paraId="707301BF" w14:textId="77777777" w:rsidR="007C4061" w:rsidRPr="00533C32" w:rsidRDefault="007C4061" w:rsidP="00885269">
      <w:pPr>
        <w:pStyle w:val="PL"/>
      </w:pPr>
      <w:r w:rsidRPr="00533C32">
        <w:t xml:space="preserve">      required:</w:t>
      </w:r>
    </w:p>
    <w:p w14:paraId="0716EFB5" w14:textId="77777777" w:rsidR="007C4061" w:rsidRPr="00533C32" w:rsidRDefault="007C4061" w:rsidP="00885269">
      <w:pPr>
        <w:pStyle w:val="PL"/>
      </w:pPr>
      <w:r w:rsidRPr="00533C32">
        <w:t xml:space="preserve">        - </w:t>
      </w:r>
      <w:proofErr w:type="spellStart"/>
      <w:r w:rsidRPr="00533C32">
        <w:t>provisioningTime</w:t>
      </w:r>
      <w:proofErr w:type="spellEnd"/>
    </w:p>
    <w:p w14:paraId="15F694D9" w14:textId="77777777" w:rsidR="007C4061" w:rsidRPr="00533C32" w:rsidRDefault="007C4061" w:rsidP="00885269">
      <w:pPr>
        <w:pStyle w:val="PL"/>
        <w:rPr>
          <w:lang w:eastAsia="zh-CN"/>
        </w:rPr>
      </w:pPr>
      <w:r w:rsidRPr="00533C32">
        <w:t xml:space="preserve">        - </w:t>
      </w:r>
      <w:proofErr w:type="spellStart"/>
      <w:r w:rsidRPr="00533C32">
        <w:t>ueUpdateStatus</w:t>
      </w:r>
      <w:proofErr w:type="spellEnd"/>
    </w:p>
    <w:p w14:paraId="2FB9151C" w14:textId="77777777" w:rsidR="007C4061" w:rsidRPr="00533C32" w:rsidRDefault="007C4061" w:rsidP="00885269">
      <w:pPr>
        <w:pStyle w:val="PL"/>
        <w:rPr>
          <w:lang w:eastAsia="zh-CN"/>
        </w:rPr>
      </w:pPr>
    </w:p>
    <w:p w14:paraId="6A6BA990" w14:textId="77777777" w:rsidR="007C4061" w:rsidRPr="00533C32" w:rsidRDefault="007C4061" w:rsidP="00885269">
      <w:pPr>
        <w:pStyle w:val="PL"/>
      </w:pPr>
      <w:r w:rsidRPr="00533C32">
        <w:t xml:space="preserve">    </w:t>
      </w:r>
      <w:proofErr w:type="spellStart"/>
      <w:r w:rsidRPr="00533C32">
        <w:t>UpuData</w:t>
      </w:r>
      <w:proofErr w:type="spellEnd"/>
      <w:r w:rsidRPr="00533C32">
        <w:t>:</w:t>
      </w:r>
    </w:p>
    <w:p w14:paraId="3F54E3B6" w14:textId="77777777" w:rsidR="007C4061" w:rsidRPr="00533C32" w:rsidRDefault="007C4061" w:rsidP="00885269">
      <w:pPr>
        <w:pStyle w:val="PL"/>
      </w:pPr>
      <w:r w:rsidRPr="00533C32">
        <w:t xml:space="preserve">      type: object</w:t>
      </w:r>
    </w:p>
    <w:p w14:paraId="36B09442" w14:textId="77777777" w:rsidR="007C4061" w:rsidRPr="00533C32" w:rsidRDefault="007C4061" w:rsidP="00885269">
      <w:pPr>
        <w:pStyle w:val="PL"/>
        <w:rPr>
          <w:lang w:eastAsia="zh-CN"/>
        </w:rPr>
      </w:pPr>
      <w:r w:rsidRPr="00533C32">
        <w:t xml:space="preserve">      properties:</w:t>
      </w:r>
    </w:p>
    <w:p w14:paraId="2F348B55" w14:textId="77777777" w:rsidR="007C4061" w:rsidRPr="00533C32" w:rsidRDefault="007C4061" w:rsidP="00885269">
      <w:pPr>
        <w:pStyle w:val="PL"/>
      </w:pPr>
      <w:r w:rsidRPr="00533C32">
        <w:t xml:space="preserve">        </w:t>
      </w:r>
      <w:proofErr w:type="spellStart"/>
      <w:r w:rsidRPr="00533C32">
        <w:t>provisioningTime</w:t>
      </w:r>
      <w:proofErr w:type="spellEnd"/>
      <w:r w:rsidRPr="00533C32">
        <w:t>:</w:t>
      </w:r>
    </w:p>
    <w:p w14:paraId="0DD2102D"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4EC34F16" w14:textId="77777777" w:rsidR="007C4061" w:rsidRPr="00533C32" w:rsidRDefault="007C4061" w:rsidP="00885269">
      <w:pPr>
        <w:pStyle w:val="PL"/>
      </w:pPr>
      <w:r w:rsidRPr="00533C32">
        <w:t xml:space="preserve">        </w:t>
      </w:r>
      <w:proofErr w:type="spellStart"/>
      <w:r w:rsidRPr="00533C32">
        <w:t>ueUpdateStatus</w:t>
      </w:r>
      <w:proofErr w:type="spellEnd"/>
      <w:r w:rsidRPr="00533C32">
        <w:t>:</w:t>
      </w:r>
    </w:p>
    <w:p w14:paraId="35BDD66F" w14:textId="77777777" w:rsidR="007C4061" w:rsidRPr="00533C32" w:rsidRDefault="007C4061" w:rsidP="00885269">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4ED83930" w14:textId="77777777" w:rsidR="007C4061" w:rsidRPr="00533C32" w:rsidRDefault="007C4061" w:rsidP="00885269">
      <w:pPr>
        <w:pStyle w:val="PL"/>
      </w:pPr>
      <w:r w:rsidRPr="00533C32">
        <w:t xml:space="preserve">        </w:t>
      </w:r>
      <w:proofErr w:type="spellStart"/>
      <w:r w:rsidRPr="00533C32">
        <w:rPr>
          <w:lang w:eastAsia="zh-CN"/>
        </w:rPr>
        <w:t>upu</w:t>
      </w:r>
      <w:r w:rsidRPr="00533C32">
        <w:t>XmacIue</w:t>
      </w:r>
      <w:proofErr w:type="spellEnd"/>
      <w:r w:rsidRPr="00533C32">
        <w:t>:</w:t>
      </w:r>
    </w:p>
    <w:p w14:paraId="5816D09C" w14:textId="77777777" w:rsidR="007C4061" w:rsidRPr="00533C32" w:rsidRDefault="007C4061" w:rsidP="00885269">
      <w:pPr>
        <w:pStyle w:val="PL"/>
        <w:rPr>
          <w:lang w:eastAsia="zh-CN"/>
        </w:rPr>
      </w:pPr>
      <w:r w:rsidRPr="00533C32">
        <w:t xml:space="preserve">          $ref: 'TS29509_Nausf_</w:t>
      </w:r>
      <w:r w:rsidRPr="00533C32">
        <w:rPr>
          <w:lang w:eastAsia="zh-CN"/>
        </w:rPr>
        <w:t>UPU</w:t>
      </w:r>
      <w:r w:rsidRPr="00533C32">
        <w:t>Protection.yaml#/components/schemas/</w:t>
      </w:r>
      <w:proofErr w:type="spellStart"/>
      <w:r w:rsidRPr="00533C32">
        <w:t>Upu</w:t>
      </w:r>
      <w:r w:rsidRPr="00533C32">
        <w:rPr>
          <w:rFonts w:eastAsia="SimSun"/>
          <w:lang w:eastAsia="zh-CN"/>
        </w:rPr>
        <w:t>Mac</w:t>
      </w:r>
      <w:proofErr w:type="spellEnd"/>
      <w:r w:rsidRPr="00533C32">
        <w:t>'</w:t>
      </w:r>
    </w:p>
    <w:p w14:paraId="7E4DD945" w14:textId="77777777" w:rsidR="007C4061" w:rsidRPr="00533C32" w:rsidRDefault="007C4061" w:rsidP="00885269">
      <w:pPr>
        <w:pStyle w:val="PL"/>
      </w:pPr>
      <w:r w:rsidRPr="00533C32">
        <w:t xml:space="preserve">        </w:t>
      </w:r>
      <w:proofErr w:type="spellStart"/>
      <w:r w:rsidRPr="00533C32">
        <w:rPr>
          <w:lang w:eastAsia="zh-CN"/>
        </w:rPr>
        <w:t>upu</w:t>
      </w:r>
      <w:r w:rsidRPr="00533C32">
        <w:t>MacIue</w:t>
      </w:r>
      <w:proofErr w:type="spellEnd"/>
      <w:r w:rsidRPr="00533C32">
        <w:t>:</w:t>
      </w:r>
    </w:p>
    <w:p w14:paraId="0B951BCA" w14:textId="77777777" w:rsidR="007C4061" w:rsidRPr="00533C32" w:rsidRDefault="007C4061" w:rsidP="00885269">
      <w:pPr>
        <w:pStyle w:val="PL"/>
        <w:rPr>
          <w:lang w:eastAsia="zh-CN"/>
        </w:rPr>
      </w:pPr>
      <w:r w:rsidRPr="00533C32">
        <w:t xml:space="preserve">          $ref: 'TS29509_Nausf_</w:t>
      </w:r>
      <w:r w:rsidRPr="00533C32">
        <w:rPr>
          <w:lang w:eastAsia="zh-CN"/>
        </w:rPr>
        <w:t>UPU</w:t>
      </w:r>
      <w:r w:rsidRPr="00533C32">
        <w:t>Protection.yaml#/components/schemas/</w:t>
      </w:r>
      <w:proofErr w:type="spellStart"/>
      <w:r w:rsidRPr="00533C32">
        <w:t>Upu</w:t>
      </w:r>
      <w:r w:rsidRPr="00533C32">
        <w:rPr>
          <w:rFonts w:eastAsia="SimSun"/>
          <w:lang w:eastAsia="zh-CN"/>
        </w:rPr>
        <w:t>Mac</w:t>
      </w:r>
      <w:proofErr w:type="spellEnd"/>
      <w:r w:rsidRPr="00533C32">
        <w:t>'</w:t>
      </w:r>
    </w:p>
    <w:p w14:paraId="7257C143" w14:textId="77777777" w:rsidR="007C4061" w:rsidRPr="00533C32" w:rsidRDefault="007C4061" w:rsidP="00885269">
      <w:pPr>
        <w:pStyle w:val="PL"/>
      </w:pPr>
      <w:r w:rsidRPr="00533C32">
        <w:t xml:space="preserve">      required:</w:t>
      </w:r>
    </w:p>
    <w:p w14:paraId="2B9E1FFA" w14:textId="77777777" w:rsidR="007C4061" w:rsidRPr="00533C32" w:rsidRDefault="007C4061" w:rsidP="00885269">
      <w:pPr>
        <w:pStyle w:val="PL"/>
      </w:pPr>
      <w:r w:rsidRPr="00533C32">
        <w:t xml:space="preserve">        - </w:t>
      </w:r>
      <w:proofErr w:type="spellStart"/>
      <w:r w:rsidRPr="00533C32">
        <w:t>provisioningTime</w:t>
      </w:r>
      <w:proofErr w:type="spellEnd"/>
    </w:p>
    <w:p w14:paraId="6C3D7E61" w14:textId="77777777" w:rsidR="007C4061" w:rsidRPr="00533C32" w:rsidRDefault="007C4061" w:rsidP="00885269">
      <w:pPr>
        <w:pStyle w:val="PL"/>
        <w:rPr>
          <w:lang w:eastAsia="zh-CN"/>
        </w:rPr>
      </w:pPr>
      <w:r w:rsidRPr="00533C32">
        <w:t xml:space="preserve">        - </w:t>
      </w:r>
      <w:proofErr w:type="spellStart"/>
      <w:r w:rsidRPr="00533C32">
        <w:t>ueUpdateStatus</w:t>
      </w:r>
      <w:proofErr w:type="spellEnd"/>
    </w:p>
    <w:p w14:paraId="0E2630CC" w14:textId="77777777" w:rsidR="007C4061" w:rsidRPr="00533C32" w:rsidRDefault="007C4061" w:rsidP="00885269">
      <w:pPr>
        <w:pStyle w:val="PL"/>
        <w:rPr>
          <w:lang w:eastAsia="zh-CN"/>
        </w:rPr>
      </w:pPr>
    </w:p>
    <w:p w14:paraId="6A2AC8C4" w14:textId="77777777" w:rsidR="007C4061" w:rsidRPr="00533C32" w:rsidRDefault="007C4061" w:rsidP="00885269">
      <w:pPr>
        <w:pStyle w:val="PL"/>
      </w:pPr>
      <w:r w:rsidRPr="00533C32">
        <w:t xml:space="preserve">    </w:t>
      </w:r>
      <w:proofErr w:type="spellStart"/>
      <w:r w:rsidRPr="00533C32">
        <w:t>NssaiAckData</w:t>
      </w:r>
      <w:proofErr w:type="spellEnd"/>
      <w:r w:rsidRPr="00533C32">
        <w:t>:</w:t>
      </w:r>
    </w:p>
    <w:p w14:paraId="0664EC0F" w14:textId="77777777" w:rsidR="007C4061" w:rsidRPr="00533C32" w:rsidRDefault="007C4061" w:rsidP="00885269">
      <w:pPr>
        <w:pStyle w:val="PL"/>
      </w:pPr>
      <w:r w:rsidRPr="00533C32">
        <w:t xml:space="preserve">      type: object</w:t>
      </w:r>
    </w:p>
    <w:p w14:paraId="68C0C1A8" w14:textId="77777777" w:rsidR="007C4061" w:rsidRPr="00533C32" w:rsidRDefault="007C4061" w:rsidP="00885269">
      <w:pPr>
        <w:pStyle w:val="PL"/>
        <w:rPr>
          <w:lang w:eastAsia="zh-CN"/>
        </w:rPr>
      </w:pPr>
      <w:r w:rsidRPr="00533C32">
        <w:t xml:space="preserve">      properties:</w:t>
      </w:r>
    </w:p>
    <w:p w14:paraId="45D22B70" w14:textId="77777777" w:rsidR="007C4061" w:rsidRPr="00533C32" w:rsidRDefault="007C4061" w:rsidP="00885269">
      <w:pPr>
        <w:pStyle w:val="PL"/>
      </w:pPr>
      <w:r w:rsidRPr="00533C32">
        <w:t xml:space="preserve">        </w:t>
      </w:r>
      <w:proofErr w:type="spellStart"/>
      <w:r w:rsidRPr="00533C32">
        <w:t>provisioningTime</w:t>
      </w:r>
      <w:proofErr w:type="spellEnd"/>
      <w:r w:rsidRPr="00533C32">
        <w:t>:</w:t>
      </w:r>
    </w:p>
    <w:p w14:paraId="2AD946A0"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6C7720EB" w14:textId="77777777" w:rsidR="007C4061" w:rsidRPr="00533C32" w:rsidRDefault="007C4061" w:rsidP="00885269">
      <w:pPr>
        <w:pStyle w:val="PL"/>
      </w:pPr>
      <w:r w:rsidRPr="00533C32">
        <w:t xml:space="preserve">        </w:t>
      </w:r>
      <w:proofErr w:type="spellStart"/>
      <w:r w:rsidRPr="00533C32">
        <w:t>ueUpdateStatus</w:t>
      </w:r>
      <w:proofErr w:type="spellEnd"/>
      <w:r w:rsidRPr="00533C32">
        <w:t>:</w:t>
      </w:r>
    </w:p>
    <w:p w14:paraId="3136CB70" w14:textId="77777777" w:rsidR="007C4061" w:rsidRPr="00533C32" w:rsidRDefault="007C4061" w:rsidP="00885269">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1E27491A" w14:textId="77777777" w:rsidR="007C4061" w:rsidRPr="00533C32" w:rsidRDefault="007C4061" w:rsidP="00885269">
      <w:pPr>
        <w:pStyle w:val="PL"/>
      </w:pPr>
      <w:r w:rsidRPr="00533C32">
        <w:t xml:space="preserve">      required:</w:t>
      </w:r>
    </w:p>
    <w:p w14:paraId="642C33E0" w14:textId="77777777" w:rsidR="007C4061" w:rsidRPr="00533C32" w:rsidRDefault="007C4061" w:rsidP="00885269">
      <w:pPr>
        <w:pStyle w:val="PL"/>
      </w:pPr>
      <w:r w:rsidRPr="00533C32">
        <w:t xml:space="preserve">        - </w:t>
      </w:r>
      <w:proofErr w:type="spellStart"/>
      <w:r w:rsidRPr="00533C32">
        <w:t>provisioningTime</w:t>
      </w:r>
      <w:proofErr w:type="spellEnd"/>
    </w:p>
    <w:p w14:paraId="0ECEF284" w14:textId="77777777" w:rsidR="007C4061" w:rsidRPr="00533C32" w:rsidRDefault="007C4061" w:rsidP="00885269">
      <w:pPr>
        <w:pStyle w:val="PL"/>
        <w:rPr>
          <w:lang w:eastAsia="zh-CN"/>
        </w:rPr>
      </w:pPr>
      <w:r w:rsidRPr="00533C32">
        <w:t xml:space="preserve">        - </w:t>
      </w:r>
      <w:proofErr w:type="spellStart"/>
      <w:r w:rsidRPr="00533C32">
        <w:t>ueUpdateStatus</w:t>
      </w:r>
      <w:proofErr w:type="spellEnd"/>
    </w:p>
    <w:p w14:paraId="343A7923" w14:textId="77777777" w:rsidR="007C4061" w:rsidRPr="00533C32" w:rsidRDefault="007C4061" w:rsidP="00885269">
      <w:pPr>
        <w:pStyle w:val="PL"/>
        <w:rPr>
          <w:lang w:eastAsia="zh-CN"/>
        </w:rPr>
      </w:pPr>
    </w:p>
    <w:p w14:paraId="4245FC9F" w14:textId="77777777" w:rsidR="007C4061" w:rsidRPr="00533C32" w:rsidRDefault="007C4061" w:rsidP="00885269">
      <w:pPr>
        <w:pStyle w:val="PL"/>
      </w:pPr>
      <w:r w:rsidRPr="00533C32">
        <w:t xml:space="preserve">    </w:t>
      </w:r>
      <w:proofErr w:type="spellStart"/>
      <w:r w:rsidRPr="00533C32">
        <w:t>CagAckData</w:t>
      </w:r>
      <w:proofErr w:type="spellEnd"/>
      <w:r w:rsidRPr="00533C32">
        <w:t>:</w:t>
      </w:r>
    </w:p>
    <w:p w14:paraId="11F92F7D" w14:textId="77777777" w:rsidR="007C4061" w:rsidRPr="00533C32" w:rsidRDefault="007C4061" w:rsidP="00885269">
      <w:pPr>
        <w:pStyle w:val="PL"/>
      </w:pPr>
      <w:r w:rsidRPr="00533C32">
        <w:t xml:space="preserve">      type: object</w:t>
      </w:r>
    </w:p>
    <w:p w14:paraId="1F9F8C14" w14:textId="77777777" w:rsidR="007C4061" w:rsidRPr="00533C32" w:rsidRDefault="007C4061" w:rsidP="00885269">
      <w:pPr>
        <w:pStyle w:val="PL"/>
        <w:rPr>
          <w:lang w:eastAsia="zh-CN"/>
        </w:rPr>
      </w:pPr>
      <w:r w:rsidRPr="00533C32">
        <w:t xml:space="preserve">      properties:</w:t>
      </w:r>
    </w:p>
    <w:p w14:paraId="46CDA18C" w14:textId="77777777" w:rsidR="007C4061" w:rsidRPr="00533C32" w:rsidRDefault="007C4061" w:rsidP="00885269">
      <w:pPr>
        <w:pStyle w:val="PL"/>
      </w:pPr>
      <w:r w:rsidRPr="00533C32">
        <w:t xml:space="preserve">        </w:t>
      </w:r>
      <w:proofErr w:type="spellStart"/>
      <w:r w:rsidRPr="00533C32">
        <w:t>provisioningTime</w:t>
      </w:r>
      <w:proofErr w:type="spellEnd"/>
      <w:r w:rsidRPr="00533C32">
        <w:t>:</w:t>
      </w:r>
    </w:p>
    <w:p w14:paraId="59BB603C"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0467B89D" w14:textId="77777777" w:rsidR="007C4061" w:rsidRPr="00533C32" w:rsidRDefault="007C4061" w:rsidP="00885269">
      <w:pPr>
        <w:pStyle w:val="PL"/>
      </w:pPr>
      <w:r w:rsidRPr="00533C32">
        <w:t xml:space="preserve">        </w:t>
      </w:r>
      <w:proofErr w:type="spellStart"/>
      <w:r w:rsidRPr="00533C32">
        <w:t>ueUpdateStatus</w:t>
      </w:r>
      <w:proofErr w:type="spellEnd"/>
      <w:r w:rsidRPr="00533C32">
        <w:t>:</w:t>
      </w:r>
    </w:p>
    <w:p w14:paraId="1A221835" w14:textId="77777777" w:rsidR="007C4061" w:rsidRPr="00533C32" w:rsidRDefault="007C4061" w:rsidP="00885269">
      <w:pPr>
        <w:pStyle w:val="PL"/>
        <w:rPr>
          <w:lang w:eastAsia="zh-CN"/>
        </w:rPr>
      </w:pPr>
      <w:r w:rsidRPr="00533C32">
        <w:rPr>
          <w:lang w:eastAsia="zh-CN"/>
        </w:rPr>
        <w:t xml:space="preserve">          </w:t>
      </w:r>
      <w:r w:rsidRPr="00533C32">
        <w:t>$ref: '#/components/schemas/</w:t>
      </w:r>
      <w:proofErr w:type="spellStart"/>
      <w:r w:rsidRPr="00533C32">
        <w:t>UeUpdateStatus</w:t>
      </w:r>
      <w:proofErr w:type="spellEnd"/>
      <w:r w:rsidRPr="00533C32">
        <w:t>'</w:t>
      </w:r>
    </w:p>
    <w:p w14:paraId="2907736F" w14:textId="77777777" w:rsidR="007C4061" w:rsidRPr="00533C32" w:rsidRDefault="007C4061" w:rsidP="00885269">
      <w:pPr>
        <w:pStyle w:val="PL"/>
      </w:pPr>
      <w:r w:rsidRPr="00533C32">
        <w:t xml:space="preserve">      required:</w:t>
      </w:r>
    </w:p>
    <w:p w14:paraId="1DE43C6C" w14:textId="77777777" w:rsidR="007C4061" w:rsidRPr="00533C32" w:rsidRDefault="007C4061" w:rsidP="00885269">
      <w:pPr>
        <w:pStyle w:val="PL"/>
      </w:pPr>
      <w:r w:rsidRPr="00533C32">
        <w:t xml:space="preserve">        - </w:t>
      </w:r>
      <w:proofErr w:type="spellStart"/>
      <w:r w:rsidRPr="00533C32">
        <w:t>provisioningTime</w:t>
      </w:r>
      <w:proofErr w:type="spellEnd"/>
    </w:p>
    <w:p w14:paraId="57EEBF91" w14:textId="77777777" w:rsidR="007C4061" w:rsidRPr="00533C32" w:rsidRDefault="007C4061" w:rsidP="00885269">
      <w:pPr>
        <w:pStyle w:val="PL"/>
        <w:rPr>
          <w:lang w:eastAsia="zh-CN"/>
        </w:rPr>
      </w:pPr>
      <w:r w:rsidRPr="00533C32">
        <w:t xml:space="preserve">        - </w:t>
      </w:r>
      <w:proofErr w:type="spellStart"/>
      <w:r w:rsidRPr="00533C32">
        <w:t>ueUpdateStatus</w:t>
      </w:r>
      <w:proofErr w:type="spellEnd"/>
    </w:p>
    <w:p w14:paraId="7D3810B0" w14:textId="77777777" w:rsidR="007C4061" w:rsidRPr="00533C32" w:rsidRDefault="007C4061" w:rsidP="00885269">
      <w:pPr>
        <w:pStyle w:val="PL"/>
        <w:rPr>
          <w:lang w:eastAsia="zh-CN"/>
        </w:rPr>
      </w:pPr>
    </w:p>
    <w:p w14:paraId="6AE5292B" w14:textId="77777777" w:rsidR="007C4061" w:rsidRPr="00533C32" w:rsidRDefault="007C4061" w:rsidP="00885269">
      <w:pPr>
        <w:pStyle w:val="PL"/>
      </w:pPr>
      <w:r w:rsidRPr="00533C32">
        <w:t xml:space="preserve">    </w:t>
      </w:r>
      <w:proofErr w:type="spellStart"/>
      <w:r w:rsidRPr="00533C32">
        <w:t>UeUpdateStatus</w:t>
      </w:r>
      <w:proofErr w:type="spellEnd"/>
      <w:r w:rsidRPr="00533C32">
        <w:t>:</w:t>
      </w:r>
    </w:p>
    <w:p w14:paraId="746952ED" w14:textId="77777777" w:rsidR="007C4061" w:rsidRPr="00533C32" w:rsidRDefault="007C4061" w:rsidP="00885269">
      <w:pPr>
        <w:pStyle w:val="PL"/>
      </w:pPr>
      <w:r w:rsidRPr="00533C32">
        <w:t xml:space="preserve">      type: string</w:t>
      </w:r>
    </w:p>
    <w:p w14:paraId="079F3521" w14:textId="77777777" w:rsidR="007C4061" w:rsidRPr="00533C32" w:rsidRDefault="007C4061" w:rsidP="00885269">
      <w:pPr>
        <w:pStyle w:val="PL"/>
      </w:pPr>
      <w:r w:rsidRPr="00533C32">
        <w:t xml:space="preserve">      </w:t>
      </w:r>
      <w:proofErr w:type="spellStart"/>
      <w:r w:rsidRPr="00533C32">
        <w:t>enum</w:t>
      </w:r>
      <w:proofErr w:type="spellEnd"/>
      <w:r w:rsidRPr="00533C32">
        <w:t>:</w:t>
      </w:r>
    </w:p>
    <w:p w14:paraId="01C5DD2D" w14:textId="77777777" w:rsidR="007C4061" w:rsidRPr="00533C32" w:rsidRDefault="007C4061" w:rsidP="00885269">
      <w:pPr>
        <w:pStyle w:val="PL"/>
      </w:pPr>
      <w:r w:rsidRPr="00533C32">
        <w:t xml:space="preserve">        - NOT_SENT</w:t>
      </w:r>
    </w:p>
    <w:p w14:paraId="1EC2C4F1" w14:textId="77777777" w:rsidR="007C4061" w:rsidRPr="00533C32" w:rsidRDefault="007C4061" w:rsidP="00885269">
      <w:pPr>
        <w:pStyle w:val="PL"/>
      </w:pPr>
      <w:r w:rsidRPr="00533C32">
        <w:t xml:space="preserve">        - SENT_NO_ACK_REQUIRED</w:t>
      </w:r>
    </w:p>
    <w:p w14:paraId="310A10DE" w14:textId="77777777" w:rsidR="007C4061" w:rsidRPr="00533C32" w:rsidRDefault="007C4061" w:rsidP="00885269">
      <w:pPr>
        <w:pStyle w:val="PL"/>
      </w:pPr>
      <w:r w:rsidRPr="00533C32">
        <w:t xml:space="preserve">        - WAITING_FOR_ACK</w:t>
      </w:r>
    </w:p>
    <w:p w14:paraId="6A35F1C8" w14:textId="47F96828" w:rsidR="007C4061" w:rsidRDefault="007C4061" w:rsidP="00885269">
      <w:pPr>
        <w:pStyle w:val="PL"/>
      </w:pPr>
      <w:r w:rsidRPr="00533C32">
        <w:t xml:space="preserve">        - ACK_RECEIVED</w:t>
      </w:r>
    </w:p>
    <w:p w14:paraId="461DABFC" w14:textId="393017DC" w:rsidR="006A71E2" w:rsidRPr="00533C32" w:rsidRDefault="006A71E2" w:rsidP="00885269">
      <w:pPr>
        <w:pStyle w:val="PL"/>
        <w:rPr>
          <w:color w:val="0070C0"/>
        </w:rPr>
      </w:pPr>
      <w:r>
        <w:t xml:space="preserve">        - NEGATIVE_ACK_RECEIVED</w:t>
      </w:r>
    </w:p>
    <w:p w14:paraId="32897D65" w14:textId="77777777" w:rsidR="007C4061" w:rsidRPr="00533C32" w:rsidRDefault="007C4061" w:rsidP="00885269">
      <w:pPr>
        <w:pStyle w:val="PL"/>
        <w:rPr>
          <w:lang w:eastAsia="zh-CN"/>
        </w:rPr>
      </w:pPr>
    </w:p>
    <w:p w14:paraId="5F9C4935" w14:textId="77777777" w:rsidR="007C4061" w:rsidRPr="00533C32" w:rsidRDefault="007C4061" w:rsidP="00885269">
      <w:pPr>
        <w:pStyle w:val="PL"/>
      </w:pPr>
      <w:r w:rsidRPr="00533C32">
        <w:t xml:space="preserve">    </w:t>
      </w:r>
      <w:proofErr w:type="spellStart"/>
      <w:r w:rsidRPr="00533C32">
        <w:rPr>
          <w:color w:val="000000"/>
          <w:lang w:eastAsia="en-GB"/>
        </w:rPr>
        <w:t>EeProfile</w:t>
      </w:r>
      <w:r w:rsidRPr="00533C32">
        <w:t>Data</w:t>
      </w:r>
      <w:proofErr w:type="spellEnd"/>
      <w:r w:rsidRPr="00533C32">
        <w:t>:</w:t>
      </w:r>
    </w:p>
    <w:p w14:paraId="09B154F8" w14:textId="77777777" w:rsidR="007C4061" w:rsidRPr="00533C32" w:rsidRDefault="007C4061" w:rsidP="00885269">
      <w:pPr>
        <w:pStyle w:val="PL"/>
      </w:pPr>
      <w:r w:rsidRPr="00533C32">
        <w:t xml:space="preserve">      type: object</w:t>
      </w:r>
    </w:p>
    <w:p w14:paraId="731551FB" w14:textId="77777777" w:rsidR="007C4061" w:rsidRPr="00533C32" w:rsidRDefault="007C4061" w:rsidP="00885269">
      <w:pPr>
        <w:pStyle w:val="PL"/>
      </w:pPr>
      <w:r w:rsidRPr="00533C32">
        <w:t xml:space="preserve">      properties:</w:t>
      </w:r>
    </w:p>
    <w:p w14:paraId="13F70A9D" w14:textId="77777777" w:rsidR="007C4061" w:rsidRPr="00533C32" w:rsidRDefault="007C4061" w:rsidP="00885269">
      <w:pPr>
        <w:pStyle w:val="PL"/>
      </w:pPr>
      <w:r w:rsidRPr="00533C32">
        <w:t xml:space="preserve">        </w:t>
      </w:r>
      <w:proofErr w:type="spellStart"/>
      <w:r w:rsidRPr="00533C32">
        <w:t>restrictedEventTypes</w:t>
      </w:r>
      <w:proofErr w:type="spellEnd"/>
      <w:r w:rsidRPr="00533C32">
        <w:t>:</w:t>
      </w:r>
    </w:p>
    <w:p w14:paraId="075EE967" w14:textId="77777777" w:rsidR="007C4061" w:rsidRPr="00533C32" w:rsidRDefault="007C4061" w:rsidP="00885269">
      <w:pPr>
        <w:pStyle w:val="PL"/>
      </w:pPr>
      <w:r w:rsidRPr="00533C32">
        <w:t xml:space="preserve">          type: array</w:t>
      </w:r>
    </w:p>
    <w:p w14:paraId="5F2CC904" w14:textId="77777777" w:rsidR="007C4061" w:rsidRPr="00533C32" w:rsidRDefault="007C4061" w:rsidP="00885269">
      <w:pPr>
        <w:pStyle w:val="PL"/>
      </w:pPr>
      <w:r w:rsidRPr="00533C32">
        <w:t xml:space="preserve">          items:</w:t>
      </w:r>
    </w:p>
    <w:p w14:paraId="54288BEC" w14:textId="77777777" w:rsidR="007C4061" w:rsidRPr="00533C32" w:rsidRDefault="007C4061" w:rsidP="00885269">
      <w:pPr>
        <w:pStyle w:val="PL"/>
      </w:pPr>
      <w:r w:rsidRPr="00533C32">
        <w:t xml:space="preserve">            $ref: 'TS29503_</w:t>
      </w:r>
      <w:r w:rsidRPr="00533C32">
        <w:rPr>
          <w:lang w:eastAsia="zh-CN"/>
        </w:rPr>
        <w:t>Nudm_EE</w:t>
      </w:r>
      <w:r w:rsidRPr="00533C32">
        <w:t>.yaml#/components/schemas/</w:t>
      </w:r>
      <w:proofErr w:type="spellStart"/>
      <w:r w:rsidRPr="00533C32">
        <w:t>EventType</w:t>
      </w:r>
      <w:proofErr w:type="spellEnd"/>
      <w:r w:rsidRPr="00533C32">
        <w:t>'</w:t>
      </w:r>
    </w:p>
    <w:p w14:paraId="328CC509" w14:textId="77777777" w:rsidR="007C4061" w:rsidRPr="00533C32" w:rsidRDefault="007C4061" w:rsidP="00885269">
      <w:pPr>
        <w:pStyle w:val="PL"/>
      </w:pPr>
      <w:r w:rsidRPr="00533C32">
        <w:t xml:space="preserve">        </w:t>
      </w:r>
      <w:proofErr w:type="spellStart"/>
      <w:r w:rsidRPr="00533C32">
        <w:t>supportedFeatures</w:t>
      </w:r>
      <w:proofErr w:type="spellEnd"/>
      <w:r w:rsidRPr="00533C32">
        <w:t>:</w:t>
      </w:r>
    </w:p>
    <w:p w14:paraId="5D6FBE1D" w14:textId="77777777" w:rsidR="007C4061" w:rsidRPr="00533C32" w:rsidRDefault="007C4061" w:rsidP="00885269">
      <w:pPr>
        <w:pStyle w:val="PL"/>
      </w:pPr>
      <w:r w:rsidRPr="00533C32">
        <w:t xml:space="preserve">            $ref: 'TS29571_CommonData.yaml#/components/schemas/</w:t>
      </w:r>
      <w:proofErr w:type="spellStart"/>
      <w:r w:rsidRPr="00533C32">
        <w:t>SupportedFeatures</w:t>
      </w:r>
      <w:proofErr w:type="spellEnd"/>
      <w:r w:rsidRPr="00533C32">
        <w:t>'</w:t>
      </w:r>
    </w:p>
    <w:p w14:paraId="27357EC1" w14:textId="77777777" w:rsidR="00C00D63" w:rsidRDefault="00C00D63" w:rsidP="00885269">
      <w:pPr>
        <w:pStyle w:val="PL"/>
      </w:pPr>
      <w:r>
        <w:t xml:space="preserve">        </w:t>
      </w:r>
      <w:proofErr w:type="spellStart"/>
      <w:r>
        <w:t>allowedMtcProvider</w:t>
      </w:r>
      <w:proofErr w:type="spellEnd"/>
      <w:r>
        <w:t>:</w:t>
      </w:r>
    </w:p>
    <w:p w14:paraId="4A4C6DC2" w14:textId="77777777" w:rsidR="00C00D63" w:rsidRDefault="00C00D63" w:rsidP="00885269">
      <w:pPr>
        <w:pStyle w:val="PL"/>
      </w:pPr>
      <w:r>
        <w:t xml:space="preserve">          description: A map (list of key-value pairs where </w:t>
      </w:r>
      <w:proofErr w:type="spellStart"/>
      <w:r>
        <w:t>EventType</w:t>
      </w:r>
      <w:proofErr w:type="spellEnd"/>
      <w:r>
        <w:t xml:space="preserve"> serves as key) of MTC provider lists. In addition to defined </w:t>
      </w:r>
      <w:proofErr w:type="spellStart"/>
      <w:r>
        <w:t>EventTypes</w:t>
      </w:r>
      <w:proofErr w:type="spellEnd"/>
      <w:r>
        <w:t xml:space="preserve">, the key value "ALL" may be used to identify a map entry which contains a list of </w:t>
      </w:r>
      <w:proofErr w:type="spellStart"/>
      <w:r>
        <w:t>MtcProviders</w:t>
      </w:r>
      <w:proofErr w:type="spellEnd"/>
      <w:r>
        <w:t xml:space="preserve"> that are allowed monitoring all Event Types.</w:t>
      </w:r>
    </w:p>
    <w:p w14:paraId="711B756E" w14:textId="77777777" w:rsidR="00C00D63" w:rsidRDefault="00C00D63" w:rsidP="00885269">
      <w:pPr>
        <w:pStyle w:val="PL"/>
      </w:pPr>
      <w:r>
        <w:t xml:space="preserve">          type: object</w:t>
      </w:r>
    </w:p>
    <w:p w14:paraId="4574E184" w14:textId="77777777" w:rsidR="00C00D63" w:rsidRDefault="00C00D63" w:rsidP="00885269">
      <w:pPr>
        <w:pStyle w:val="PL"/>
      </w:pPr>
      <w:r>
        <w:t xml:space="preserve">          </w:t>
      </w:r>
      <w:proofErr w:type="spellStart"/>
      <w:r>
        <w:t>additionalProperties</w:t>
      </w:r>
      <w:proofErr w:type="spellEnd"/>
      <w:r>
        <w:t>:</w:t>
      </w:r>
    </w:p>
    <w:p w14:paraId="2FFC55CD" w14:textId="77777777" w:rsidR="00C00D63" w:rsidRDefault="00C00D63" w:rsidP="00885269">
      <w:pPr>
        <w:pStyle w:val="PL"/>
      </w:pPr>
      <w:r>
        <w:t xml:space="preserve">            type: array</w:t>
      </w:r>
    </w:p>
    <w:p w14:paraId="7E7472EF" w14:textId="77777777" w:rsidR="00C00D63" w:rsidRDefault="00C00D63" w:rsidP="00885269">
      <w:pPr>
        <w:pStyle w:val="PL"/>
      </w:pPr>
      <w:r>
        <w:lastRenderedPageBreak/>
        <w:t xml:space="preserve">            items:</w:t>
      </w:r>
    </w:p>
    <w:p w14:paraId="546A3661" w14:textId="77777777" w:rsidR="00C00D63" w:rsidRDefault="00C00D63" w:rsidP="00885269">
      <w:pPr>
        <w:pStyle w:val="PL"/>
      </w:pPr>
      <w:r>
        <w:t xml:space="preserve">              $ref: '#/components/schemas/</w:t>
      </w:r>
      <w:proofErr w:type="spellStart"/>
      <w:r>
        <w:t>MtcProvider</w:t>
      </w:r>
      <w:proofErr w:type="spellEnd"/>
      <w:r>
        <w:t>'</w:t>
      </w:r>
    </w:p>
    <w:p w14:paraId="09B51550" w14:textId="77777777" w:rsidR="00C00D63" w:rsidRDefault="00C00D63" w:rsidP="00885269">
      <w:pPr>
        <w:pStyle w:val="PL"/>
      </w:pPr>
      <w:r>
        <w:t xml:space="preserve">            </w:t>
      </w:r>
      <w:proofErr w:type="spellStart"/>
      <w:r>
        <w:t>minItems</w:t>
      </w:r>
      <w:proofErr w:type="spellEnd"/>
      <w:r>
        <w:t>: 1</w:t>
      </w:r>
    </w:p>
    <w:p w14:paraId="02FF4B06" w14:textId="77777777" w:rsidR="00C00D63" w:rsidRDefault="00C00D63" w:rsidP="00885269">
      <w:pPr>
        <w:pStyle w:val="PL"/>
      </w:pPr>
      <w:r>
        <w:t xml:space="preserve">          </w:t>
      </w:r>
      <w:proofErr w:type="spellStart"/>
      <w:r>
        <w:t>minProperties</w:t>
      </w:r>
      <w:proofErr w:type="spellEnd"/>
      <w:r>
        <w:t>: 1</w:t>
      </w:r>
    </w:p>
    <w:p w14:paraId="22DD4231" w14:textId="77777777" w:rsidR="007C4061" w:rsidRPr="00533C32" w:rsidRDefault="007C4061" w:rsidP="00885269">
      <w:pPr>
        <w:pStyle w:val="PL"/>
      </w:pPr>
      <w:r w:rsidRPr="00533C32">
        <w:t xml:space="preserve">    </w:t>
      </w:r>
      <w:proofErr w:type="spellStart"/>
      <w:r w:rsidRPr="00533C32">
        <w:t>AmfSubscriptionInfo</w:t>
      </w:r>
      <w:proofErr w:type="spellEnd"/>
      <w:r w:rsidRPr="00533C32">
        <w:t>:</w:t>
      </w:r>
    </w:p>
    <w:p w14:paraId="1D411B9C" w14:textId="77777777" w:rsidR="007C4061" w:rsidRPr="00533C32" w:rsidRDefault="007C4061" w:rsidP="00885269">
      <w:pPr>
        <w:pStyle w:val="PL"/>
      </w:pPr>
      <w:r w:rsidRPr="00533C32">
        <w:t xml:space="preserve">      type: object</w:t>
      </w:r>
    </w:p>
    <w:p w14:paraId="65CCDFEC" w14:textId="77777777" w:rsidR="007C4061" w:rsidRPr="00533C32" w:rsidRDefault="007C4061" w:rsidP="00885269">
      <w:pPr>
        <w:pStyle w:val="PL"/>
      </w:pPr>
      <w:r w:rsidRPr="00533C32">
        <w:t xml:space="preserve">      required:</w:t>
      </w:r>
    </w:p>
    <w:p w14:paraId="7FB76009" w14:textId="77777777" w:rsidR="007C4061" w:rsidRPr="00533C32" w:rsidRDefault="007C4061" w:rsidP="00885269">
      <w:pPr>
        <w:pStyle w:val="PL"/>
      </w:pPr>
      <w:r w:rsidRPr="00533C32">
        <w:t xml:space="preserve">        - </w:t>
      </w:r>
      <w:proofErr w:type="spellStart"/>
      <w:r w:rsidRPr="00533C32">
        <w:t>amfInstanceId</w:t>
      </w:r>
      <w:proofErr w:type="spellEnd"/>
    </w:p>
    <w:p w14:paraId="38EC2A69" w14:textId="77777777" w:rsidR="007C4061" w:rsidRPr="00533C32" w:rsidRDefault="007C4061" w:rsidP="00885269">
      <w:pPr>
        <w:pStyle w:val="PL"/>
      </w:pPr>
      <w:r w:rsidRPr="00533C32">
        <w:t xml:space="preserve">        - </w:t>
      </w:r>
      <w:proofErr w:type="spellStart"/>
      <w:r w:rsidRPr="00533C32">
        <w:t>subscriptionId</w:t>
      </w:r>
      <w:proofErr w:type="spellEnd"/>
    </w:p>
    <w:p w14:paraId="5723E2C6" w14:textId="77777777" w:rsidR="007C4061" w:rsidRPr="00533C32" w:rsidRDefault="007C4061" w:rsidP="00885269">
      <w:pPr>
        <w:pStyle w:val="PL"/>
      </w:pPr>
      <w:r w:rsidRPr="00533C32">
        <w:t xml:space="preserve">      properties:</w:t>
      </w:r>
    </w:p>
    <w:p w14:paraId="16BF9D99" w14:textId="77777777" w:rsidR="007C4061" w:rsidRPr="00533C32" w:rsidRDefault="007C4061" w:rsidP="00885269">
      <w:pPr>
        <w:pStyle w:val="PL"/>
      </w:pPr>
      <w:r w:rsidRPr="00533C32">
        <w:t xml:space="preserve">        </w:t>
      </w:r>
      <w:proofErr w:type="spellStart"/>
      <w:r w:rsidRPr="00533C32">
        <w:t>amfInstanceId</w:t>
      </w:r>
      <w:proofErr w:type="spellEnd"/>
      <w:r w:rsidRPr="00533C32">
        <w:t>:</w:t>
      </w:r>
    </w:p>
    <w:p w14:paraId="500DBDFD" w14:textId="77777777" w:rsidR="007C4061" w:rsidRPr="00533C32" w:rsidRDefault="007C4061" w:rsidP="00885269">
      <w:pPr>
        <w:pStyle w:val="PL"/>
      </w:pPr>
      <w:r w:rsidRPr="00533C32">
        <w:t xml:space="preserve">          $ref: 'TS29571_CommonData.yaml#/components/schemas/</w:t>
      </w:r>
      <w:proofErr w:type="spellStart"/>
      <w:r w:rsidRPr="00533C32">
        <w:t>NfInstanceId</w:t>
      </w:r>
      <w:proofErr w:type="spellEnd"/>
      <w:r w:rsidRPr="00533C32">
        <w:t>'</w:t>
      </w:r>
    </w:p>
    <w:p w14:paraId="3A3E70B9" w14:textId="77777777" w:rsidR="007C4061" w:rsidRPr="00533C32" w:rsidRDefault="007C4061" w:rsidP="00885269">
      <w:pPr>
        <w:pStyle w:val="PL"/>
      </w:pPr>
      <w:r w:rsidRPr="00533C32">
        <w:t xml:space="preserve">        </w:t>
      </w:r>
      <w:proofErr w:type="spellStart"/>
      <w:r w:rsidRPr="00533C32">
        <w:t>subscriptionId</w:t>
      </w:r>
      <w:proofErr w:type="spellEnd"/>
      <w:r w:rsidRPr="00533C32">
        <w:t>:</w:t>
      </w:r>
    </w:p>
    <w:p w14:paraId="08772C92" w14:textId="77777777" w:rsidR="007C4061" w:rsidRPr="00533C32" w:rsidRDefault="007C4061" w:rsidP="00885269">
      <w:pPr>
        <w:pStyle w:val="PL"/>
      </w:pPr>
      <w:r w:rsidRPr="00533C32">
        <w:t xml:space="preserve">          $ref: 'TS29571_CommonData.yaml#/components/schemas/Uri'</w:t>
      </w:r>
    </w:p>
    <w:p w14:paraId="5EF59BD4" w14:textId="77777777" w:rsidR="007C4061" w:rsidRPr="00533C32" w:rsidRDefault="007C4061" w:rsidP="00885269">
      <w:pPr>
        <w:pStyle w:val="PL"/>
      </w:pPr>
      <w:r w:rsidRPr="00533C32">
        <w:t xml:space="preserve">        </w:t>
      </w:r>
      <w:proofErr w:type="spellStart"/>
      <w:r w:rsidRPr="00533C32">
        <w:t>subsChangeNotifyCorrelationId</w:t>
      </w:r>
      <w:proofErr w:type="spellEnd"/>
      <w:r w:rsidRPr="00533C32">
        <w:t>:</w:t>
      </w:r>
    </w:p>
    <w:p w14:paraId="0F67F61A" w14:textId="77777777" w:rsidR="007C4061" w:rsidRPr="00533C32" w:rsidRDefault="007C4061" w:rsidP="00885269">
      <w:pPr>
        <w:pStyle w:val="PL"/>
      </w:pPr>
      <w:r w:rsidRPr="00533C32">
        <w:t xml:space="preserve">          type: string</w:t>
      </w:r>
    </w:p>
    <w:p w14:paraId="2258EE02" w14:textId="77777777" w:rsidR="007C4061" w:rsidRPr="00533C32" w:rsidRDefault="007C4061" w:rsidP="00885269">
      <w:pPr>
        <w:pStyle w:val="PL"/>
      </w:pPr>
      <w:r w:rsidRPr="00533C32">
        <w:t xml:space="preserve">    </w:t>
      </w:r>
      <w:proofErr w:type="spellStart"/>
      <w:r w:rsidRPr="00533C32">
        <w:t>ContextDatasetNames</w:t>
      </w:r>
      <w:proofErr w:type="spellEnd"/>
      <w:r w:rsidRPr="00533C32">
        <w:t>:</w:t>
      </w:r>
    </w:p>
    <w:p w14:paraId="48AF7CCC" w14:textId="77777777" w:rsidR="007C4061" w:rsidRPr="00533C32" w:rsidRDefault="007C4061" w:rsidP="00885269">
      <w:pPr>
        <w:pStyle w:val="PL"/>
      </w:pPr>
      <w:r w:rsidRPr="00533C32">
        <w:t xml:space="preserve">      type: array</w:t>
      </w:r>
    </w:p>
    <w:p w14:paraId="0F536F2F" w14:textId="77777777" w:rsidR="007C4061" w:rsidRPr="00533C32" w:rsidRDefault="007C4061" w:rsidP="00885269">
      <w:pPr>
        <w:pStyle w:val="PL"/>
      </w:pPr>
      <w:r w:rsidRPr="00533C32">
        <w:t xml:space="preserve">      items:</w:t>
      </w:r>
    </w:p>
    <w:p w14:paraId="0EDD2615" w14:textId="77777777" w:rsidR="007C4061" w:rsidRPr="00533C32" w:rsidRDefault="007C4061" w:rsidP="00885269">
      <w:pPr>
        <w:pStyle w:val="PL"/>
      </w:pPr>
      <w:r w:rsidRPr="00533C32">
        <w:t xml:space="preserve">        $ref: '#/components/schemas/</w:t>
      </w:r>
      <w:proofErr w:type="spellStart"/>
      <w:r w:rsidRPr="00533C32">
        <w:t>ContextDataSetName</w:t>
      </w:r>
      <w:proofErr w:type="spellEnd"/>
      <w:r w:rsidRPr="00533C32">
        <w:t>'</w:t>
      </w:r>
    </w:p>
    <w:p w14:paraId="550ABC75" w14:textId="77777777" w:rsidR="007C4061" w:rsidRPr="00533C32" w:rsidRDefault="007C4061" w:rsidP="00885269">
      <w:pPr>
        <w:pStyle w:val="PL"/>
      </w:pPr>
      <w:r w:rsidRPr="00533C32">
        <w:t xml:space="preserve">      </w:t>
      </w:r>
      <w:proofErr w:type="spellStart"/>
      <w:r w:rsidRPr="00533C32">
        <w:t>minItems</w:t>
      </w:r>
      <w:proofErr w:type="spellEnd"/>
      <w:r w:rsidRPr="00533C32">
        <w:t xml:space="preserve">: </w:t>
      </w:r>
      <w:r w:rsidR="00CE3A66">
        <w:t>2</w:t>
      </w:r>
    </w:p>
    <w:p w14:paraId="17ECC3A0" w14:textId="77777777" w:rsidR="007C4061" w:rsidRPr="00533C32" w:rsidRDefault="007C4061" w:rsidP="00885269">
      <w:pPr>
        <w:pStyle w:val="PL"/>
      </w:pPr>
      <w:r w:rsidRPr="00533C32">
        <w:t xml:space="preserve">      </w:t>
      </w:r>
      <w:proofErr w:type="spellStart"/>
      <w:r w:rsidRPr="00533C32">
        <w:t>uniqueItems</w:t>
      </w:r>
      <w:proofErr w:type="spellEnd"/>
      <w:r w:rsidRPr="00533C32">
        <w:t>: true</w:t>
      </w:r>
    </w:p>
    <w:p w14:paraId="711992E9" w14:textId="77777777" w:rsidR="007C4061" w:rsidRPr="00533C32" w:rsidRDefault="007C4061" w:rsidP="00885269">
      <w:pPr>
        <w:pStyle w:val="PL"/>
      </w:pPr>
      <w:r w:rsidRPr="00533C32">
        <w:t xml:space="preserve">    </w:t>
      </w:r>
      <w:proofErr w:type="spellStart"/>
      <w:r w:rsidRPr="00533C32">
        <w:t>ContextDataSetName</w:t>
      </w:r>
      <w:proofErr w:type="spellEnd"/>
      <w:r w:rsidRPr="00533C32">
        <w:t>:</w:t>
      </w:r>
    </w:p>
    <w:p w14:paraId="7D25E0EA" w14:textId="77777777" w:rsidR="007C4061" w:rsidRPr="00533C32" w:rsidRDefault="007C4061" w:rsidP="00885269">
      <w:pPr>
        <w:pStyle w:val="PL"/>
      </w:pPr>
      <w:r w:rsidRPr="00533C32">
        <w:t xml:space="preserve">      </w:t>
      </w:r>
      <w:proofErr w:type="spellStart"/>
      <w:r w:rsidRPr="00533C32">
        <w:t>anyOf</w:t>
      </w:r>
      <w:proofErr w:type="spellEnd"/>
      <w:r w:rsidRPr="00533C32">
        <w:t>:</w:t>
      </w:r>
    </w:p>
    <w:p w14:paraId="31325CFB" w14:textId="77777777" w:rsidR="007C4061" w:rsidRPr="00533C32" w:rsidRDefault="007C4061" w:rsidP="00885269">
      <w:pPr>
        <w:pStyle w:val="PL"/>
      </w:pPr>
      <w:r w:rsidRPr="00533C32">
        <w:t xml:space="preserve">      - type: string</w:t>
      </w:r>
    </w:p>
    <w:p w14:paraId="7425D947" w14:textId="77777777" w:rsidR="007C4061" w:rsidRPr="00533C32" w:rsidRDefault="007C4061" w:rsidP="00885269">
      <w:pPr>
        <w:pStyle w:val="PL"/>
      </w:pPr>
      <w:r w:rsidRPr="00533C32">
        <w:t xml:space="preserve">        </w:t>
      </w:r>
      <w:proofErr w:type="spellStart"/>
      <w:r w:rsidRPr="00533C32">
        <w:t>enum</w:t>
      </w:r>
      <w:proofErr w:type="spellEnd"/>
      <w:r w:rsidRPr="00533C32">
        <w:t>:</w:t>
      </w:r>
    </w:p>
    <w:p w14:paraId="6B0D7FA9" w14:textId="77777777" w:rsidR="007C4061" w:rsidRPr="00533C32" w:rsidRDefault="007C4061" w:rsidP="00885269">
      <w:pPr>
        <w:pStyle w:val="PL"/>
      </w:pPr>
      <w:r w:rsidRPr="00533C32">
        <w:t xml:space="preserve">        - AMF_3GPP</w:t>
      </w:r>
    </w:p>
    <w:p w14:paraId="7FE774CC" w14:textId="77777777" w:rsidR="007C4061" w:rsidRPr="00533C32" w:rsidRDefault="007C4061" w:rsidP="00885269">
      <w:pPr>
        <w:pStyle w:val="PL"/>
      </w:pPr>
      <w:r w:rsidRPr="00533C32">
        <w:t xml:space="preserve">        - AMF_NON_3GPP</w:t>
      </w:r>
    </w:p>
    <w:p w14:paraId="6D78A06E" w14:textId="77777777" w:rsidR="007C4061" w:rsidRPr="00533C32" w:rsidRDefault="007C4061" w:rsidP="00885269">
      <w:pPr>
        <w:pStyle w:val="PL"/>
      </w:pPr>
      <w:r w:rsidRPr="00533C32">
        <w:t xml:space="preserve">        - SDM_SUBSCRIPTIONS</w:t>
      </w:r>
    </w:p>
    <w:p w14:paraId="47AF9293" w14:textId="77777777" w:rsidR="007C4061" w:rsidRPr="00533C32" w:rsidRDefault="007C4061" w:rsidP="00885269">
      <w:pPr>
        <w:pStyle w:val="PL"/>
      </w:pPr>
      <w:r w:rsidRPr="00533C32">
        <w:t xml:space="preserve">        - EE_SUBSCRIPTIONS</w:t>
      </w:r>
    </w:p>
    <w:p w14:paraId="3596D98F" w14:textId="77777777" w:rsidR="007C4061" w:rsidRPr="00533C32" w:rsidRDefault="007C4061" w:rsidP="00885269">
      <w:pPr>
        <w:pStyle w:val="PL"/>
      </w:pPr>
      <w:r w:rsidRPr="00533C32">
        <w:t xml:space="preserve">        - SMSF_3GPP</w:t>
      </w:r>
    </w:p>
    <w:p w14:paraId="772519B7" w14:textId="77777777" w:rsidR="007C4061" w:rsidRPr="00533C32" w:rsidRDefault="007C4061" w:rsidP="00885269">
      <w:pPr>
        <w:pStyle w:val="PL"/>
        <w:rPr>
          <w:lang w:eastAsia="zh-CN"/>
        </w:rPr>
      </w:pPr>
      <w:r w:rsidRPr="00533C32">
        <w:t xml:space="preserve">        - SMSF_NON_3GPP</w:t>
      </w:r>
    </w:p>
    <w:p w14:paraId="6558685B" w14:textId="77777777" w:rsidR="007C4061" w:rsidRDefault="007C4061" w:rsidP="00885269">
      <w:pPr>
        <w:pStyle w:val="PL"/>
        <w:rPr>
          <w:lang w:eastAsia="zh-CN"/>
        </w:rPr>
      </w:pPr>
      <w:r w:rsidRPr="00533C32">
        <w:t xml:space="preserve">        - SUBS_TO_NOTIFY</w:t>
      </w:r>
    </w:p>
    <w:p w14:paraId="0BA85409" w14:textId="77777777" w:rsidR="007C4061" w:rsidRDefault="007C4061" w:rsidP="00885269">
      <w:pPr>
        <w:pStyle w:val="PL"/>
        <w:rPr>
          <w:lang w:eastAsia="zh-CN"/>
        </w:rPr>
      </w:pPr>
      <w:r>
        <w:t xml:space="preserve">        - SMF_REG</w:t>
      </w:r>
    </w:p>
    <w:p w14:paraId="53ACA31A" w14:textId="77777777" w:rsidR="00DA1E48" w:rsidRPr="00533C32" w:rsidRDefault="00DA1E48" w:rsidP="00885269">
      <w:pPr>
        <w:pStyle w:val="PL"/>
        <w:rPr>
          <w:lang w:eastAsia="zh-CN"/>
        </w:rPr>
      </w:pPr>
      <w:r>
        <w:t xml:space="preserve">        - IP_SM_GW</w:t>
      </w:r>
    </w:p>
    <w:p w14:paraId="20FA0160" w14:textId="77777777" w:rsidR="007C4061" w:rsidRPr="00533C32" w:rsidRDefault="007C4061" w:rsidP="00885269">
      <w:pPr>
        <w:pStyle w:val="PL"/>
      </w:pPr>
      <w:r w:rsidRPr="00533C32">
        <w:t xml:space="preserve">      - type: string</w:t>
      </w:r>
    </w:p>
    <w:p w14:paraId="32138D0D" w14:textId="77777777" w:rsidR="007C4061" w:rsidRPr="00533C32" w:rsidRDefault="007C4061" w:rsidP="00885269">
      <w:pPr>
        <w:pStyle w:val="PL"/>
      </w:pPr>
      <w:r w:rsidRPr="00533C32">
        <w:t xml:space="preserve">    </w:t>
      </w:r>
      <w:proofErr w:type="spellStart"/>
      <w:r w:rsidRPr="00533C32">
        <w:t>ContextDataSets</w:t>
      </w:r>
      <w:proofErr w:type="spellEnd"/>
      <w:r w:rsidRPr="00533C32">
        <w:t>:</w:t>
      </w:r>
    </w:p>
    <w:p w14:paraId="33170902" w14:textId="77777777" w:rsidR="007C4061" w:rsidRPr="00533C32" w:rsidRDefault="007C4061" w:rsidP="00885269">
      <w:pPr>
        <w:pStyle w:val="PL"/>
      </w:pPr>
      <w:r w:rsidRPr="00533C32">
        <w:t xml:space="preserve">      type: object</w:t>
      </w:r>
    </w:p>
    <w:p w14:paraId="15C1710A" w14:textId="77777777" w:rsidR="007C4061" w:rsidRPr="00533C32" w:rsidRDefault="007C4061" w:rsidP="00885269">
      <w:pPr>
        <w:pStyle w:val="PL"/>
      </w:pPr>
      <w:r w:rsidRPr="00533C32">
        <w:t xml:space="preserve">      properties:</w:t>
      </w:r>
    </w:p>
    <w:p w14:paraId="391A41E8" w14:textId="77777777" w:rsidR="007C4061" w:rsidRPr="00533C32" w:rsidRDefault="007C4061" w:rsidP="00885269">
      <w:pPr>
        <w:pStyle w:val="PL"/>
      </w:pPr>
      <w:r w:rsidRPr="00533C32">
        <w:t xml:space="preserve">        amf3Gpp:</w:t>
      </w:r>
    </w:p>
    <w:p w14:paraId="3F5F40BE" w14:textId="77777777" w:rsidR="007C4061" w:rsidRPr="00533C32" w:rsidRDefault="007C4061" w:rsidP="00885269">
      <w:pPr>
        <w:pStyle w:val="PL"/>
      </w:pPr>
      <w:r w:rsidRPr="00533C32">
        <w:t xml:space="preserve">          $ref: '#/components/schemas/Amf3GppAccessRegistration'</w:t>
      </w:r>
    </w:p>
    <w:p w14:paraId="44437C3C" w14:textId="77777777" w:rsidR="007C4061" w:rsidRPr="00533C32" w:rsidRDefault="007C4061" w:rsidP="00885269">
      <w:pPr>
        <w:pStyle w:val="PL"/>
      </w:pPr>
      <w:r w:rsidRPr="00533C32">
        <w:t xml:space="preserve">        amfNon3Gpp:</w:t>
      </w:r>
    </w:p>
    <w:p w14:paraId="6C01E103" w14:textId="77777777" w:rsidR="007C4061" w:rsidRPr="00533C32" w:rsidRDefault="007C4061" w:rsidP="00885269">
      <w:pPr>
        <w:pStyle w:val="PL"/>
      </w:pPr>
      <w:r w:rsidRPr="00533C32">
        <w:t xml:space="preserve">          $ref: '#/components/schemas/AmfNon3GppAccessRegistration'</w:t>
      </w:r>
    </w:p>
    <w:p w14:paraId="1F221A6A" w14:textId="77777777" w:rsidR="007C4061" w:rsidRPr="00533C32" w:rsidRDefault="007C4061" w:rsidP="00885269">
      <w:pPr>
        <w:pStyle w:val="PL"/>
        <w:rPr>
          <w:lang w:eastAsia="zh-CN"/>
        </w:rPr>
      </w:pPr>
      <w:r w:rsidRPr="00533C32">
        <w:t xml:space="preserve">        </w:t>
      </w:r>
      <w:proofErr w:type="spellStart"/>
      <w:r w:rsidRPr="00533C32">
        <w:t>sdmSubscriptions</w:t>
      </w:r>
      <w:proofErr w:type="spellEnd"/>
      <w:r w:rsidRPr="00533C32">
        <w:t>:</w:t>
      </w:r>
    </w:p>
    <w:p w14:paraId="7A5C24C1" w14:textId="77777777" w:rsidR="007C4061" w:rsidRPr="00533C32" w:rsidRDefault="007C4061" w:rsidP="00885269">
      <w:pPr>
        <w:pStyle w:val="PL"/>
      </w:pPr>
      <w:r w:rsidRPr="00533C32">
        <w:t xml:space="preserve">          type: array</w:t>
      </w:r>
    </w:p>
    <w:p w14:paraId="3BFAEE8F" w14:textId="77777777" w:rsidR="007C4061" w:rsidRPr="00533C32" w:rsidRDefault="007C4061" w:rsidP="00885269">
      <w:pPr>
        <w:pStyle w:val="PL"/>
      </w:pPr>
      <w:r w:rsidRPr="00533C32">
        <w:t xml:space="preserve">          items:</w:t>
      </w:r>
    </w:p>
    <w:p w14:paraId="249EB3E6" w14:textId="77777777" w:rsidR="007C4061" w:rsidRPr="00533C32" w:rsidRDefault="007C4061" w:rsidP="00885269">
      <w:pPr>
        <w:pStyle w:val="PL"/>
      </w:pPr>
      <w:r w:rsidRPr="00533C32">
        <w:t xml:space="preserve">            $ref: '#/components/schemas/</w:t>
      </w:r>
      <w:proofErr w:type="spellStart"/>
      <w:r w:rsidRPr="00533C32">
        <w:t>SdmSubscription</w:t>
      </w:r>
      <w:proofErr w:type="spellEnd"/>
      <w:r w:rsidRPr="00533C32">
        <w:t>'</w:t>
      </w:r>
    </w:p>
    <w:p w14:paraId="7768511F"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77FD18E8" w14:textId="77777777" w:rsidR="007C4061" w:rsidRPr="00533C32" w:rsidRDefault="007C4061" w:rsidP="00885269">
      <w:pPr>
        <w:pStyle w:val="PL"/>
      </w:pPr>
      <w:r w:rsidRPr="00533C32">
        <w:t xml:space="preserve">        </w:t>
      </w:r>
      <w:proofErr w:type="spellStart"/>
      <w:r w:rsidRPr="00533C32">
        <w:t>eeSubscriptions</w:t>
      </w:r>
      <w:proofErr w:type="spellEnd"/>
      <w:r w:rsidRPr="00533C32">
        <w:t>:</w:t>
      </w:r>
    </w:p>
    <w:p w14:paraId="43B165DB" w14:textId="77777777" w:rsidR="007C4061" w:rsidRPr="00533C32" w:rsidRDefault="007C4061" w:rsidP="00885269">
      <w:pPr>
        <w:pStyle w:val="PL"/>
      </w:pPr>
      <w:r w:rsidRPr="00533C32">
        <w:t xml:space="preserve">          type: array</w:t>
      </w:r>
    </w:p>
    <w:p w14:paraId="079D59DB" w14:textId="77777777" w:rsidR="007C4061" w:rsidRPr="00533C32" w:rsidRDefault="007C4061" w:rsidP="00885269">
      <w:pPr>
        <w:pStyle w:val="PL"/>
      </w:pPr>
      <w:r w:rsidRPr="00533C32">
        <w:t xml:space="preserve">          items:</w:t>
      </w:r>
    </w:p>
    <w:p w14:paraId="3A8CCB20" w14:textId="77777777" w:rsidR="007C4061" w:rsidRPr="00533C32" w:rsidRDefault="007C4061" w:rsidP="00885269">
      <w:pPr>
        <w:pStyle w:val="PL"/>
      </w:pPr>
      <w:r w:rsidRPr="00533C32">
        <w:t xml:space="preserve">            $ref: '#/components/schemas/</w:t>
      </w:r>
      <w:proofErr w:type="spellStart"/>
      <w:r w:rsidRPr="00533C32">
        <w:t>EeSubscription</w:t>
      </w:r>
      <w:proofErr w:type="spellEnd"/>
      <w:r w:rsidRPr="00533C32">
        <w:t>'</w:t>
      </w:r>
    </w:p>
    <w:p w14:paraId="465956AD" w14:textId="77777777" w:rsidR="007C4061" w:rsidRPr="00533C32" w:rsidRDefault="007C4061" w:rsidP="00885269">
      <w:pPr>
        <w:pStyle w:val="PL"/>
      </w:pPr>
      <w:r w:rsidRPr="00533C32">
        <w:t xml:space="preserve">          </w:t>
      </w:r>
      <w:proofErr w:type="spellStart"/>
      <w:r w:rsidRPr="00533C32">
        <w:t>minItems</w:t>
      </w:r>
      <w:proofErr w:type="spellEnd"/>
      <w:r w:rsidRPr="00533C32">
        <w:t>: 1</w:t>
      </w:r>
    </w:p>
    <w:p w14:paraId="6C5F12B2" w14:textId="77777777" w:rsidR="007C4061" w:rsidRPr="00533C32" w:rsidRDefault="007C4061" w:rsidP="00885269">
      <w:pPr>
        <w:pStyle w:val="PL"/>
      </w:pPr>
      <w:r w:rsidRPr="00533C32">
        <w:t xml:space="preserve">        smsf3GppAccess:</w:t>
      </w:r>
    </w:p>
    <w:p w14:paraId="165D2D6E" w14:textId="77777777" w:rsidR="007C4061" w:rsidRPr="00533C32" w:rsidRDefault="007C4061" w:rsidP="00885269">
      <w:pPr>
        <w:pStyle w:val="PL"/>
      </w:pPr>
      <w:r w:rsidRPr="00533C32">
        <w:t xml:space="preserve">          $ref: '#/components/schemas/</w:t>
      </w:r>
      <w:proofErr w:type="spellStart"/>
      <w:r w:rsidRPr="00533C32">
        <w:t>SmsfRegistration</w:t>
      </w:r>
      <w:proofErr w:type="spellEnd"/>
      <w:r w:rsidRPr="00533C32">
        <w:t>'</w:t>
      </w:r>
    </w:p>
    <w:p w14:paraId="0FA484B2" w14:textId="77777777" w:rsidR="007C4061" w:rsidRPr="00533C32" w:rsidRDefault="007C4061" w:rsidP="00885269">
      <w:pPr>
        <w:pStyle w:val="PL"/>
      </w:pPr>
      <w:r w:rsidRPr="00533C32">
        <w:t xml:space="preserve">        smsfNon3GppAccess:</w:t>
      </w:r>
    </w:p>
    <w:p w14:paraId="358348D4" w14:textId="77777777" w:rsidR="007C4061" w:rsidRPr="00533C32" w:rsidRDefault="007C4061" w:rsidP="00885269">
      <w:pPr>
        <w:pStyle w:val="PL"/>
        <w:rPr>
          <w:lang w:eastAsia="zh-CN"/>
        </w:rPr>
      </w:pPr>
      <w:r w:rsidRPr="00533C32">
        <w:t xml:space="preserve">          $ref: '#/components/schemas/</w:t>
      </w:r>
      <w:proofErr w:type="spellStart"/>
      <w:r w:rsidRPr="00533C32">
        <w:t>SmsfRegistration</w:t>
      </w:r>
      <w:proofErr w:type="spellEnd"/>
      <w:r w:rsidRPr="00533C32">
        <w:t>'</w:t>
      </w:r>
    </w:p>
    <w:p w14:paraId="088DAE48" w14:textId="77777777" w:rsidR="007C4061" w:rsidRPr="00533C32" w:rsidRDefault="007C4061" w:rsidP="00885269">
      <w:pPr>
        <w:pStyle w:val="PL"/>
        <w:rPr>
          <w:lang w:eastAsia="zh-CN"/>
        </w:rPr>
      </w:pPr>
      <w:r w:rsidRPr="00533C32">
        <w:t xml:space="preserve">        </w:t>
      </w:r>
      <w:proofErr w:type="spellStart"/>
      <w:r w:rsidRPr="00533C32">
        <w:t>subscriptionDataSubscriptions</w:t>
      </w:r>
      <w:proofErr w:type="spellEnd"/>
      <w:r w:rsidRPr="00533C32">
        <w:t>:</w:t>
      </w:r>
    </w:p>
    <w:p w14:paraId="3E63BBA6" w14:textId="77777777" w:rsidR="007C4061" w:rsidRPr="00533C32" w:rsidRDefault="007C4061" w:rsidP="00885269">
      <w:pPr>
        <w:pStyle w:val="PL"/>
      </w:pPr>
      <w:r w:rsidRPr="00533C32">
        <w:t xml:space="preserve">          type: array</w:t>
      </w:r>
    </w:p>
    <w:p w14:paraId="1322B1B0" w14:textId="77777777" w:rsidR="007C4061" w:rsidRPr="00533C32" w:rsidRDefault="007C4061" w:rsidP="00885269">
      <w:pPr>
        <w:pStyle w:val="PL"/>
      </w:pPr>
      <w:r w:rsidRPr="00533C32">
        <w:t xml:space="preserve">          items:</w:t>
      </w:r>
    </w:p>
    <w:p w14:paraId="3507735F" w14:textId="77777777" w:rsidR="007C4061" w:rsidRPr="00533C32" w:rsidRDefault="007C4061" w:rsidP="00885269">
      <w:pPr>
        <w:pStyle w:val="PL"/>
      </w:pPr>
      <w:r w:rsidRPr="00533C32">
        <w:t xml:space="preserve">            $ref: '#/components/schemas/</w:t>
      </w:r>
      <w:proofErr w:type="spellStart"/>
      <w:r w:rsidRPr="00533C32">
        <w:t>SubscriptionDataSubscriptions</w:t>
      </w:r>
      <w:proofErr w:type="spellEnd"/>
      <w:r w:rsidRPr="00533C32">
        <w:t>'</w:t>
      </w:r>
    </w:p>
    <w:p w14:paraId="79E1D375" w14:textId="77777777" w:rsidR="007C4061" w:rsidRDefault="007C4061" w:rsidP="00885269">
      <w:pPr>
        <w:pStyle w:val="PL"/>
        <w:rPr>
          <w:lang w:eastAsia="zh-CN"/>
        </w:rPr>
      </w:pPr>
      <w:r w:rsidRPr="00533C32">
        <w:t xml:space="preserve">          </w:t>
      </w:r>
      <w:proofErr w:type="spellStart"/>
      <w:r w:rsidRPr="00533C32">
        <w:t>minItems</w:t>
      </w:r>
      <w:proofErr w:type="spellEnd"/>
      <w:r w:rsidRPr="00533C32">
        <w:t>: 1</w:t>
      </w:r>
    </w:p>
    <w:p w14:paraId="677A2870" w14:textId="77777777" w:rsidR="007C4061" w:rsidRPr="00533C32" w:rsidRDefault="007C4061" w:rsidP="00885269">
      <w:pPr>
        <w:pStyle w:val="PL"/>
      </w:pPr>
      <w:r>
        <w:t xml:space="preserve">        </w:t>
      </w:r>
      <w:proofErr w:type="spellStart"/>
      <w:r>
        <w:t>s</w:t>
      </w:r>
      <w:r w:rsidRPr="00533C32">
        <w:t>mfRegistration</w:t>
      </w:r>
      <w:r>
        <w:t>s</w:t>
      </w:r>
      <w:proofErr w:type="spellEnd"/>
      <w:r w:rsidRPr="00533C32">
        <w:t>:</w:t>
      </w:r>
    </w:p>
    <w:p w14:paraId="546E311F" w14:textId="77777777" w:rsidR="007C4061" w:rsidRDefault="007C4061" w:rsidP="00885269">
      <w:pPr>
        <w:pStyle w:val="PL"/>
        <w:rPr>
          <w:lang w:eastAsia="zh-CN"/>
        </w:rPr>
      </w:pPr>
      <w:r>
        <w:t xml:space="preserve">          $ref: </w:t>
      </w:r>
      <w:r w:rsidRPr="00533C32">
        <w:t>'#/components/schemas/</w:t>
      </w:r>
      <w:proofErr w:type="spellStart"/>
      <w:r w:rsidRPr="00533C32">
        <w:t>SmfRegList</w:t>
      </w:r>
      <w:proofErr w:type="spellEnd"/>
      <w:r w:rsidRPr="00533C32">
        <w:t>'</w:t>
      </w:r>
    </w:p>
    <w:p w14:paraId="225F4356" w14:textId="77777777" w:rsidR="006A4F60" w:rsidRDefault="006A4F60" w:rsidP="00885269">
      <w:pPr>
        <w:pStyle w:val="PL"/>
      </w:pPr>
      <w:r>
        <w:t xml:space="preserve">        </w:t>
      </w:r>
      <w:proofErr w:type="spellStart"/>
      <w:r>
        <w:t>ipSmGw</w:t>
      </w:r>
      <w:proofErr w:type="spellEnd"/>
      <w:r>
        <w:t>:</w:t>
      </w:r>
    </w:p>
    <w:p w14:paraId="3BA70240" w14:textId="77777777" w:rsidR="006A4F60" w:rsidRDefault="006A4F60" w:rsidP="00885269">
      <w:pPr>
        <w:pStyle w:val="PL"/>
      </w:pPr>
      <w:r>
        <w:t xml:space="preserve">          </w:t>
      </w:r>
      <w:r w:rsidRPr="00533C32">
        <w:t>$ref: '#/components/schemas/</w:t>
      </w:r>
      <w:proofErr w:type="spellStart"/>
      <w:r>
        <w:t>IpSmGwRegistration</w:t>
      </w:r>
      <w:proofErr w:type="spellEnd"/>
      <w:r w:rsidRPr="00533C32">
        <w:t>'</w:t>
      </w:r>
    </w:p>
    <w:p w14:paraId="110E1A15" w14:textId="77777777" w:rsidR="006A4F60" w:rsidRDefault="006A4F60" w:rsidP="00885269">
      <w:pPr>
        <w:pStyle w:val="PL"/>
      </w:pPr>
    </w:p>
    <w:p w14:paraId="650B6062" w14:textId="77777777" w:rsidR="006A4F60" w:rsidRDefault="006A4F60" w:rsidP="00885269">
      <w:pPr>
        <w:pStyle w:val="PL"/>
      </w:pPr>
      <w:r>
        <w:t xml:space="preserve">    </w:t>
      </w:r>
      <w:proofErr w:type="spellStart"/>
      <w:r>
        <w:t>IpSmGwRegistration</w:t>
      </w:r>
      <w:proofErr w:type="spellEnd"/>
      <w:r>
        <w:t>:</w:t>
      </w:r>
    </w:p>
    <w:p w14:paraId="007D77C2" w14:textId="77777777" w:rsidR="006A4F60" w:rsidRPr="007431A9" w:rsidRDefault="006A4F60" w:rsidP="00885269">
      <w:pPr>
        <w:pStyle w:val="PL"/>
      </w:pPr>
      <w:r w:rsidRPr="007431A9">
        <w:t xml:space="preserve">      $ref: 'TS29503_Nudm_</w:t>
      </w:r>
      <w:r w:rsidR="00BF387E">
        <w:rPr>
          <w:rFonts w:hint="eastAsia"/>
          <w:lang w:eastAsia="zh-CN"/>
        </w:rPr>
        <w:t>UECM</w:t>
      </w:r>
      <w:r w:rsidRPr="007431A9">
        <w:t>.yaml#/components/s</w:t>
      </w:r>
      <w:r>
        <w:t>chemas/</w:t>
      </w:r>
      <w:proofErr w:type="spellStart"/>
      <w:r>
        <w:t>IpSmGwRegistration</w:t>
      </w:r>
      <w:proofErr w:type="spellEnd"/>
      <w:r>
        <w:t>'</w:t>
      </w:r>
    </w:p>
    <w:p w14:paraId="6867ED05" w14:textId="77777777" w:rsidR="006A4F60" w:rsidRPr="007431A9" w:rsidRDefault="006A4F60" w:rsidP="00885269">
      <w:pPr>
        <w:pStyle w:val="PL"/>
      </w:pPr>
    </w:p>
    <w:p w14:paraId="75FCC4B6" w14:textId="77777777" w:rsidR="006A4F60" w:rsidRDefault="006A4F60" w:rsidP="00885269">
      <w:pPr>
        <w:pStyle w:val="PL"/>
      </w:pPr>
      <w:r w:rsidRPr="007431A9">
        <w:t xml:space="preserve">    </w:t>
      </w:r>
      <w:proofErr w:type="spellStart"/>
      <w:r>
        <w:t>MessageWaitingData</w:t>
      </w:r>
      <w:proofErr w:type="spellEnd"/>
      <w:r>
        <w:t>:</w:t>
      </w:r>
    </w:p>
    <w:p w14:paraId="7D1374FF" w14:textId="77777777" w:rsidR="006A4F60" w:rsidRDefault="006A4F60" w:rsidP="00885269">
      <w:pPr>
        <w:pStyle w:val="PL"/>
      </w:pPr>
      <w:r>
        <w:t xml:space="preserve">      type: object</w:t>
      </w:r>
    </w:p>
    <w:p w14:paraId="6E7C56A4" w14:textId="77777777" w:rsidR="006A4F60" w:rsidRDefault="006A4F60" w:rsidP="00885269">
      <w:pPr>
        <w:pStyle w:val="PL"/>
      </w:pPr>
      <w:r>
        <w:t xml:space="preserve">      properties:</w:t>
      </w:r>
    </w:p>
    <w:p w14:paraId="3314C318" w14:textId="77777777" w:rsidR="006A4F60" w:rsidRDefault="006A4F60" w:rsidP="00885269">
      <w:pPr>
        <w:pStyle w:val="PL"/>
      </w:pPr>
      <w:r>
        <w:t xml:space="preserve">        </w:t>
      </w:r>
      <w:proofErr w:type="spellStart"/>
      <w:r>
        <w:t>mwdList</w:t>
      </w:r>
      <w:proofErr w:type="spellEnd"/>
      <w:r>
        <w:t>:</w:t>
      </w:r>
    </w:p>
    <w:p w14:paraId="3E8D50C0" w14:textId="77777777" w:rsidR="006A4F60" w:rsidRDefault="006A4F60" w:rsidP="00885269">
      <w:pPr>
        <w:pStyle w:val="PL"/>
      </w:pPr>
      <w:r>
        <w:lastRenderedPageBreak/>
        <w:t xml:space="preserve">          type: array</w:t>
      </w:r>
    </w:p>
    <w:p w14:paraId="4E5FB835" w14:textId="77777777" w:rsidR="006A4F60" w:rsidRDefault="006A4F60" w:rsidP="00885269">
      <w:pPr>
        <w:pStyle w:val="PL"/>
      </w:pPr>
      <w:r>
        <w:t xml:space="preserve">          items:</w:t>
      </w:r>
    </w:p>
    <w:p w14:paraId="492A96A8" w14:textId="77777777" w:rsidR="006A4F60" w:rsidRDefault="006A4F60" w:rsidP="00885269">
      <w:pPr>
        <w:pStyle w:val="PL"/>
      </w:pPr>
      <w:r>
        <w:t xml:space="preserve">            $ref: '</w:t>
      </w:r>
      <w:r w:rsidRPr="00533C32">
        <w:t>#/components/schemas/</w:t>
      </w:r>
      <w:proofErr w:type="spellStart"/>
      <w:r>
        <w:t>SmscData</w:t>
      </w:r>
      <w:proofErr w:type="spellEnd"/>
      <w:r>
        <w:t>'</w:t>
      </w:r>
    </w:p>
    <w:p w14:paraId="01E276DD" w14:textId="77777777" w:rsidR="006A4F60" w:rsidRDefault="006A4F60" w:rsidP="00885269">
      <w:pPr>
        <w:pStyle w:val="PL"/>
      </w:pPr>
      <w:r>
        <w:t xml:space="preserve">          </w:t>
      </w:r>
      <w:proofErr w:type="spellStart"/>
      <w:r>
        <w:t>minItems</w:t>
      </w:r>
      <w:proofErr w:type="spellEnd"/>
      <w:r>
        <w:t>: 1</w:t>
      </w:r>
    </w:p>
    <w:p w14:paraId="67F6A8DE" w14:textId="77777777" w:rsidR="006A4F60" w:rsidRDefault="006A4F60" w:rsidP="00885269">
      <w:pPr>
        <w:pStyle w:val="PL"/>
      </w:pPr>
    </w:p>
    <w:p w14:paraId="7CB92969" w14:textId="77777777" w:rsidR="006A4F60" w:rsidRDefault="006A4F60" w:rsidP="00885269">
      <w:pPr>
        <w:pStyle w:val="PL"/>
      </w:pPr>
      <w:r>
        <w:t xml:space="preserve">    </w:t>
      </w:r>
      <w:proofErr w:type="spellStart"/>
      <w:r>
        <w:t>SmscData</w:t>
      </w:r>
      <w:proofErr w:type="spellEnd"/>
      <w:r>
        <w:t>:</w:t>
      </w:r>
    </w:p>
    <w:p w14:paraId="66768D0A" w14:textId="77777777" w:rsidR="006A4F60" w:rsidRDefault="006A4F60" w:rsidP="00885269">
      <w:pPr>
        <w:pStyle w:val="PL"/>
      </w:pPr>
      <w:r>
        <w:t xml:space="preserve">      type: object</w:t>
      </w:r>
    </w:p>
    <w:p w14:paraId="6D0DA80C" w14:textId="77777777" w:rsidR="006A4F60" w:rsidRDefault="006A4F60" w:rsidP="00885269">
      <w:pPr>
        <w:pStyle w:val="PL"/>
      </w:pPr>
      <w:r>
        <w:t xml:space="preserve">      </w:t>
      </w:r>
      <w:proofErr w:type="spellStart"/>
      <w:r>
        <w:t>anyOf</w:t>
      </w:r>
      <w:proofErr w:type="spellEnd"/>
      <w:r>
        <w:t>:</w:t>
      </w:r>
    </w:p>
    <w:p w14:paraId="3FF4D862" w14:textId="77777777" w:rsidR="006A4F60" w:rsidRDefault="006A4F60" w:rsidP="00885269">
      <w:pPr>
        <w:pStyle w:val="PL"/>
      </w:pPr>
      <w:r>
        <w:t xml:space="preserve">        - required: [ </w:t>
      </w:r>
      <w:proofErr w:type="spellStart"/>
      <w:r>
        <w:t>smscMapAddress</w:t>
      </w:r>
      <w:proofErr w:type="spellEnd"/>
      <w:r>
        <w:t xml:space="preserve"> ]</w:t>
      </w:r>
    </w:p>
    <w:p w14:paraId="2F1E038A" w14:textId="77777777" w:rsidR="006A4F60" w:rsidRDefault="006A4F60" w:rsidP="00885269">
      <w:pPr>
        <w:pStyle w:val="PL"/>
      </w:pPr>
      <w:r>
        <w:t xml:space="preserve">        - required: [ </w:t>
      </w:r>
      <w:proofErr w:type="spellStart"/>
      <w:r>
        <w:t>smscDiameterAddress</w:t>
      </w:r>
      <w:proofErr w:type="spellEnd"/>
      <w:r>
        <w:t xml:space="preserve"> ]</w:t>
      </w:r>
    </w:p>
    <w:p w14:paraId="2D7A9A1A" w14:textId="77777777" w:rsidR="006A4F60" w:rsidRDefault="006A4F60" w:rsidP="00885269">
      <w:pPr>
        <w:pStyle w:val="PL"/>
      </w:pPr>
      <w:r>
        <w:t xml:space="preserve">      properties:</w:t>
      </w:r>
    </w:p>
    <w:p w14:paraId="5376B089" w14:textId="77777777" w:rsidR="006A4F60" w:rsidRDefault="006A4F60" w:rsidP="00885269">
      <w:pPr>
        <w:pStyle w:val="PL"/>
      </w:pPr>
      <w:r>
        <w:t xml:space="preserve">        </w:t>
      </w:r>
      <w:proofErr w:type="spellStart"/>
      <w:r>
        <w:t>smscMapAddress</w:t>
      </w:r>
      <w:proofErr w:type="spellEnd"/>
      <w:r>
        <w:t>:</w:t>
      </w:r>
    </w:p>
    <w:p w14:paraId="0B5F507D" w14:textId="77777777" w:rsidR="006A4F60" w:rsidRDefault="006A4F60" w:rsidP="00885269">
      <w:pPr>
        <w:pStyle w:val="PL"/>
      </w:pPr>
      <w:r>
        <w:t xml:space="preserve">          </w:t>
      </w:r>
      <w:r w:rsidRPr="00D67AB2">
        <w:t>$ref: '</w:t>
      </w:r>
      <w:r>
        <w:t>TS29503_Nudm_UECM.yaml</w:t>
      </w:r>
      <w:r w:rsidRPr="00D67AB2">
        <w:t>#/components/schemas/E164Number'</w:t>
      </w:r>
    </w:p>
    <w:p w14:paraId="629F8148" w14:textId="77777777" w:rsidR="006A4F60" w:rsidRDefault="006A4F60" w:rsidP="00885269">
      <w:pPr>
        <w:pStyle w:val="PL"/>
      </w:pPr>
      <w:r>
        <w:t xml:space="preserve">        </w:t>
      </w:r>
      <w:proofErr w:type="spellStart"/>
      <w:r>
        <w:t>smscDiameterAddress</w:t>
      </w:r>
      <w:proofErr w:type="spellEnd"/>
      <w:r>
        <w:t>:</w:t>
      </w:r>
    </w:p>
    <w:p w14:paraId="1C2F9800" w14:textId="77777777" w:rsidR="006A4F60" w:rsidRPr="00533C32" w:rsidRDefault="006A4F60" w:rsidP="00885269">
      <w:pPr>
        <w:pStyle w:val="PL"/>
        <w:rPr>
          <w:lang w:eastAsia="zh-CN"/>
        </w:rPr>
      </w:pPr>
      <w:r>
        <w:t xml:space="preserve">          </w:t>
      </w:r>
      <w:r w:rsidRPr="00D67AB2">
        <w:t>$ref: '</w:t>
      </w:r>
      <w:r>
        <w:t>TS29503_Nudm_UECM.yaml</w:t>
      </w:r>
      <w:r w:rsidRPr="00D67AB2">
        <w:t>#/components/schemas/NetworkNodeDiameterAddress'</w:t>
      </w:r>
    </w:p>
    <w:p w14:paraId="68E7009A" w14:textId="4BB09363" w:rsidR="007C4061" w:rsidRDefault="007C4061" w:rsidP="00885269">
      <w:pPr>
        <w:pStyle w:val="PL"/>
        <w:rPr>
          <w:lang w:eastAsia="zh-CN"/>
        </w:rPr>
      </w:pPr>
    </w:p>
    <w:p w14:paraId="6C4E39A1" w14:textId="77777777" w:rsidR="00A83DD5" w:rsidRDefault="00A83DD5" w:rsidP="00885269">
      <w:pPr>
        <w:pStyle w:val="PL"/>
      </w:pPr>
      <w:r>
        <w:t xml:space="preserve">    </w:t>
      </w:r>
      <w:proofErr w:type="spellStart"/>
      <w:r>
        <w:t>SmfSubscriptionInfo</w:t>
      </w:r>
      <w:proofErr w:type="spellEnd"/>
      <w:r>
        <w:t>:</w:t>
      </w:r>
    </w:p>
    <w:p w14:paraId="1005B6D3" w14:textId="77777777" w:rsidR="00A83DD5" w:rsidRDefault="00A83DD5" w:rsidP="00885269">
      <w:pPr>
        <w:pStyle w:val="PL"/>
      </w:pPr>
      <w:r>
        <w:t xml:space="preserve">      description: </w:t>
      </w:r>
      <w:r w:rsidRPr="0024733D">
        <w:t>Information related to active subscriptions at the SMF(s)</w:t>
      </w:r>
    </w:p>
    <w:p w14:paraId="46436E54" w14:textId="77777777" w:rsidR="00A83DD5" w:rsidRDefault="00A83DD5" w:rsidP="00885269">
      <w:pPr>
        <w:pStyle w:val="PL"/>
      </w:pPr>
      <w:r>
        <w:t xml:space="preserve">      type: object</w:t>
      </w:r>
    </w:p>
    <w:p w14:paraId="23EC76C4" w14:textId="77777777" w:rsidR="00A83DD5" w:rsidRDefault="00A83DD5" w:rsidP="00885269">
      <w:pPr>
        <w:pStyle w:val="PL"/>
      </w:pPr>
      <w:r>
        <w:t xml:space="preserve">      required:</w:t>
      </w:r>
    </w:p>
    <w:p w14:paraId="41950669" w14:textId="77777777" w:rsidR="00A83DD5" w:rsidRDefault="00A83DD5" w:rsidP="00885269">
      <w:pPr>
        <w:pStyle w:val="PL"/>
      </w:pPr>
      <w:r>
        <w:t xml:space="preserve">        - </w:t>
      </w:r>
      <w:proofErr w:type="spellStart"/>
      <w:r>
        <w:t>smfSubscriptionList</w:t>
      </w:r>
      <w:proofErr w:type="spellEnd"/>
    </w:p>
    <w:p w14:paraId="0D23AF62" w14:textId="77777777" w:rsidR="00A83DD5" w:rsidRDefault="00A83DD5" w:rsidP="00885269">
      <w:pPr>
        <w:pStyle w:val="PL"/>
      </w:pPr>
      <w:r>
        <w:t xml:space="preserve">      properties:</w:t>
      </w:r>
    </w:p>
    <w:p w14:paraId="2D0BEFC9" w14:textId="77777777" w:rsidR="00A83DD5" w:rsidRDefault="00A83DD5" w:rsidP="00885269">
      <w:pPr>
        <w:pStyle w:val="PL"/>
      </w:pPr>
      <w:r>
        <w:t xml:space="preserve">        </w:t>
      </w:r>
      <w:proofErr w:type="spellStart"/>
      <w:r>
        <w:t>smfSubscriptionList</w:t>
      </w:r>
      <w:proofErr w:type="spellEnd"/>
      <w:r>
        <w:t>:</w:t>
      </w:r>
    </w:p>
    <w:p w14:paraId="3DFAB9CD" w14:textId="77777777" w:rsidR="00A83DD5" w:rsidRDefault="00A83DD5" w:rsidP="00885269">
      <w:pPr>
        <w:pStyle w:val="PL"/>
      </w:pPr>
      <w:r>
        <w:t xml:space="preserve">          type: array</w:t>
      </w:r>
    </w:p>
    <w:p w14:paraId="56B6C7C3" w14:textId="77777777" w:rsidR="00A83DD5" w:rsidRDefault="00A83DD5" w:rsidP="00885269">
      <w:pPr>
        <w:pStyle w:val="PL"/>
      </w:pPr>
      <w:r>
        <w:t xml:space="preserve">          items:</w:t>
      </w:r>
    </w:p>
    <w:p w14:paraId="3D1A58F5" w14:textId="77777777" w:rsidR="00A83DD5" w:rsidRDefault="00A83DD5" w:rsidP="00885269">
      <w:pPr>
        <w:pStyle w:val="PL"/>
      </w:pPr>
      <w:r>
        <w:t xml:space="preserve">            $ref: '#/components/schemas/</w:t>
      </w:r>
      <w:proofErr w:type="spellStart"/>
      <w:r>
        <w:t>SmfSubscriptionItem</w:t>
      </w:r>
      <w:proofErr w:type="spellEnd"/>
      <w:r>
        <w:t>'</w:t>
      </w:r>
    </w:p>
    <w:p w14:paraId="36D39608" w14:textId="77777777" w:rsidR="00A83DD5" w:rsidRDefault="00A83DD5" w:rsidP="00885269">
      <w:pPr>
        <w:pStyle w:val="PL"/>
      </w:pPr>
      <w:r>
        <w:t xml:space="preserve">          </w:t>
      </w:r>
      <w:proofErr w:type="spellStart"/>
      <w:r>
        <w:t>minItems</w:t>
      </w:r>
      <w:proofErr w:type="spellEnd"/>
      <w:r>
        <w:t>: 1</w:t>
      </w:r>
    </w:p>
    <w:p w14:paraId="6E2F8160" w14:textId="77777777" w:rsidR="00A83DD5" w:rsidRDefault="00A83DD5" w:rsidP="00885269">
      <w:pPr>
        <w:pStyle w:val="PL"/>
      </w:pPr>
    </w:p>
    <w:p w14:paraId="2F83433A" w14:textId="77777777" w:rsidR="00A83DD5" w:rsidRDefault="00A83DD5" w:rsidP="00885269">
      <w:pPr>
        <w:pStyle w:val="PL"/>
      </w:pPr>
      <w:r>
        <w:t xml:space="preserve">    </w:t>
      </w:r>
      <w:proofErr w:type="spellStart"/>
      <w:r>
        <w:t>SmfSubscriptionItem</w:t>
      </w:r>
      <w:proofErr w:type="spellEnd"/>
      <w:r>
        <w:t>:</w:t>
      </w:r>
    </w:p>
    <w:p w14:paraId="59B6CB94" w14:textId="77777777" w:rsidR="00A83DD5" w:rsidRDefault="00A83DD5" w:rsidP="00885269">
      <w:pPr>
        <w:pStyle w:val="PL"/>
      </w:pPr>
      <w:r>
        <w:t xml:space="preserve">      description: Contains info about a single SMF event subscription</w:t>
      </w:r>
    </w:p>
    <w:p w14:paraId="54ACDFDB" w14:textId="77777777" w:rsidR="00A83DD5" w:rsidRDefault="00A83DD5" w:rsidP="00885269">
      <w:pPr>
        <w:pStyle w:val="PL"/>
      </w:pPr>
      <w:r>
        <w:t xml:space="preserve">      type: object</w:t>
      </w:r>
    </w:p>
    <w:p w14:paraId="0714AE67" w14:textId="77777777" w:rsidR="00A83DD5" w:rsidRDefault="00A83DD5" w:rsidP="00885269">
      <w:pPr>
        <w:pStyle w:val="PL"/>
      </w:pPr>
      <w:r>
        <w:t xml:space="preserve">      required:</w:t>
      </w:r>
    </w:p>
    <w:p w14:paraId="3F7350BA" w14:textId="77777777" w:rsidR="00A83DD5" w:rsidRDefault="00A83DD5" w:rsidP="00885269">
      <w:pPr>
        <w:pStyle w:val="PL"/>
      </w:pPr>
      <w:r>
        <w:t xml:space="preserve">        - </w:t>
      </w:r>
      <w:proofErr w:type="spellStart"/>
      <w:r>
        <w:t>smfInstanceId</w:t>
      </w:r>
      <w:proofErr w:type="spellEnd"/>
    </w:p>
    <w:p w14:paraId="45ECC8F6" w14:textId="77777777" w:rsidR="00A83DD5" w:rsidRDefault="00A83DD5" w:rsidP="00885269">
      <w:pPr>
        <w:pStyle w:val="PL"/>
      </w:pPr>
      <w:r>
        <w:t xml:space="preserve">        - </w:t>
      </w:r>
      <w:proofErr w:type="spellStart"/>
      <w:r>
        <w:t>subscriptionId</w:t>
      </w:r>
      <w:proofErr w:type="spellEnd"/>
    </w:p>
    <w:p w14:paraId="27E65398" w14:textId="77777777" w:rsidR="00A83DD5" w:rsidRDefault="00A83DD5" w:rsidP="00885269">
      <w:pPr>
        <w:pStyle w:val="PL"/>
      </w:pPr>
      <w:r>
        <w:t xml:space="preserve">      properties:</w:t>
      </w:r>
    </w:p>
    <w:p w14:paraId="4A21B9F9" w14:textId="77777777" w:rsidR="00A83DD5" w:rsidRDefault="00A83DD5" w:rsidP="00885269">
      <w:pPr>
        <w:pStyle w:val="PL"/>
      </w:pPr>
      <w:r>
        <w:t xml:space="preserve">        </w:t>
      </w:r>
      <w:proofErr w:type="spellStart"/>
      <w:r>
        <w:t>smfInstanceId</w:t>
      </w:r>
      <w:proofErr w:type="spellEnd"/>
      <w:r>
        <w:t>:</w:t>
      </w:r>
    </w:p>
    <w:p w14:paraId="0AE85170" w14:textId="77777777" w:rsidR="00A83DD5" w:rsidRDefault="00A83DD5" w:rsidP="00885269">
      <w:pPr>
        <w:pStyle w:val="PL"/>
      </w:pPr>
      <w:r>
        <w:t xml:space="preserve">          $ref: 'TS29571_CommonData.yaml#/components/schemas/</w:t>
      </w:r>
      <w:proofErr w:type="spellStart"/>
      <w:r>
        <w:t>NfInstanceId</w:t>
      </w:r>
      <w:proofErr w:type="spellEnd"/>
      <w:r>
        <w:t>'</w:t>
      </w:r>
    </w:p>
    <w:p w14:paraId="0D88F036" w14:textId="77777777" w:rsidR="00A83DD5" w:rsidRDefault="00A83DD5" w:rsidP="00885269">
      <w:pPr>
        <w:pStyle w:val="PL"/>
      </w:pPr>
      <w:r>
        <w:t xml:space="preserve">        </w:t>
      </w:r>
      <w:proofErr w:type="spellStart"/>
      <w:r>
        <w:t>subscriptionId</w:t>
      </w:r>
      <w:proofErr w:type="spellEnd"/>
      <w:r>
        <w:t>:</w:t>
      </w:r>
    </w:p>
    <w:p w14:paraId="5973F5C6" w14:textId="77777777" w:rsidR="00A83DD5" w:rsidRDefault="00A83DD5" w:rsidP="00885269">
      <w:pPr>
        <w:pStyle w:val="PL"/>
      </w:pPr>
      <w:r>
        <w:t xml:space="preserve">          $ref: 'TS29571_CommonData.yaml#/components/schemas/Uri'</w:t>
      </w:r>
    </w:p>
    <w:p w14:paraId="50132A22" w14:textId="074FEFDA" w:rsidR="00A83DD5" w:rsidRDefault="00A83DD5" w:rsidP="00885269">
      <w:pPr>
        <w:pStyle w:val="PL"/>
        <w:rPr>
          <w:lang w:eastAsia="zh-CN"/>
        </w:rPr>
      </w:pPr>
    </w:p>
    <w:p w14:paraId="48FC42F5" w14:textId="77777777" w:rsidR="004E402E" w:rsidRDefault="004E402E" w:rsidP="00885269">
      <w:pPr>
        <w:pStyle w:val="PL"/>
      </w:pPr>
      <w:r>
        <w:t xml:space="preserve">    </w:t>
      </w:r>
      <w:proofErr w:type="spellStart"/>
      <w:r>
        <w:t>MtcProvider</w:t>
      </w:r>
      <w:proofErr w:type="spellEnd"/>
      <w:r>
        <w:t>:</w:t>
      </w:r>
    </w:p>
    <w:p w14:paraId="10A19111" w14:textId="77777777" w:rsidR="004E402E" w:rsidRDefault="004E402E" w:rsidP="00885269">
      <w:pPr>
        <w:pStyle w:val="PL"/>
      </w:pPr>
      <w:r>
        <w:t xml:space="preserve">      type: object</w:t>
      </w:r>
    </w:p>
    <w:p w14:paraId="2146E769" w14:textId="77777777" w:rsidR="004E402E" w:rsidRDefault="004E402E" w:rsidP="00885269">
      <w:pPr>
        <w:pStyle w:val="PL"/>
      </w:pPr>
      <w:r>
        <w:t xml:space="preserve">      properties:</w:t>
      </w:r>
    </w:p>
    <w:p w14:paraId="38285D65" w14:textId="77777777" w:rsidR="004E402E" w:rsidRDefault="004E402E" w:rsidP="00885269">
      <w:pPr>
        <w:pStyle w:val="PL"/>
      </w:pPr>
      <w:r>
        <w:t xml:space="preserve">        </w:t>
      </w:r>
      <w:proofErr w:type="spellStart"/>
      <w:r>
        <w:t>mtcProviderInformation</w:t>
      </w:r>
      <w:proofErr w:type="spellEnd"/>
      <w:r>
        <w:t>:</w:t>
      </w:r>
    </w:p>
    <w:p w14:paraId="7F93B2A5" w14:textId="77777777" w:rsidR="004E402E" w:rsidRDefault="004E402E" w:rsidP="00885269">
      <w:pPr>
        <w:pStyle w:val="PL"/>
      </w:pPr>
      <w:r w:rsidRPr="00533C32">
        <w:t xml:space="preserve">        </w:t>
      </w:r>
      <w:r>
        <w:t xml:space="preserve">  </w:t>
      </w:r>
      <w:r w:rsidRPr="00533C32">
        <w:t>$ref: 'TS29571_CommonData.yaml#/components/schemas/</w:t>
      </w:r>
      <w:r w:rsidRPr="005D14F1">
        <w:t>MtcProviderInformation</w:t>
      </w:r>
      <w:r w:rsidRPr="00533C32">
        <w:t>'</w:t>
      </w:r>
    </w:p>
    <w:p w14:paraId="603964AB" w14:textId="77777777" w:rsidR="004E402E" w:rsidRDefault="004E402E" w:rsidP="00885269">
      <w:pPr>
        <w:pStyle w:val="PL"/>
      </w:pPr>
      <w:r>
        <w:t xml:space="preserve">        </w:t>
      </w:r>
      <w:proofErr w:type="spellStart"/>
      <w:r>
        <w:t>afId</w:t>
      </w:r>
      <w:proofErr w:type="spellEnd"/>
      <w:r>
        <w:t>:</w:t>
      </w:r>
    </w:p>
    <w:p w14:paraId="14D7D05C" w14:textId="77777777" w:rsidR="004E402E" w:rsidRDefault="004E402E" w:rsidP="00885269">
      <w:pPr>
        <w:pStyle w:val="PL"/>
      </w:pPr>
      <w:r>
        <w:t xml:space="preserve">          type: string</w:t>
      </w:r>
    </w:p>
    <w:p w14:paraId="20B132F2" w14:textId="77777777" w:rsidR="004E402E" w:rsidRDefault="004E402E" w:rsidP="00885269">
      <w:pPr>
        <w:pStyle w:val="PL"/>
        <w:rPr>
          <w:lang w:eastAsia="zh-CN"/>
        </w:rPr>
      </w:pPr>
    </w:p>
    <w:p w14:paraId="02C49809" w14:textId="77777777" w:rsidR="003E4EC4" w:rsidRDefault="003E4EC4" w:rsidP="00885269">
      <w:pPr>
        <w:pStyle w:val="PL"/>
      </w:pPr>
      <w:r>
        <w:t xml:space="preserve">    </w:t>
      </w:r>
      <w:proofErr w:type="spellStart"/>
      <w:r>
        <w:t>HssSubscriptionInfo</w:t>
      </w:r>
      <w:proofErr w:type="spellEnd"/>
      <w:r>
        <w:t>:</w:t>
      </w:r>
    </w:p>
    <w:p w14:paraId="4B09427F" w14:textId="77777777" w:rsidR="003E4EC4" w:rsidRDefault="003E4EC4" w:rsidP="00885269">
      <w:pPr>
        <w:pStyle w:val="PL"/>
      </w:pPr>
      <w:r>
        <w:t xml:space="preserve">      description: </w:t>
      </w:r>
      <w:r w:rsidRPr="0024733D">
        <w:t xml:space="preserve">Information related to active subscriptions at the </w:t>
      </w:r>
      <w:r>
        <w:t>HSS</w:t>
      </w:r>
      <w:r w:rsidRPr="0024733D">
        <w:t>(s)</w:t>
      </w:r>
    </w:p>
    <w:p w14:paraId="3D48E8F1" w14:textId="77777777" w:rsidR="003E4EC4" w:rsidRDefault="003E4EC4" w:rsidP="00885269">
      <w:pPr>
        <w:pStyle w:val="PL"/>
      </w:pPr>
      <w:r>
        <w:t xml:space="preserve">      type: object</w:t>
      </w:r>
    </w:p>
    <w:p w14:paraId="311D381F" w14:textId="77777777" w:rsidR="003E4EC4" w:rsidRDefault="003E4EC4" w:rsidP="00885269">
      <w:pPr>
        <w:pStyle w:val="PL"/>
      </w:pPr>
      <w:r>
        <w:t xml:space="preserve">      required:</w:t>
      </w:r>
    </w:p>
    <w:p w14:paraId="48FEDD8B" w14:textId="77777777" w:rsidR="003E4EC4" w:rsidRDefault="003E4EC4" w:rsidP="00885269">
      <w:pPr>
        <w:pStyle w:val="PL"/>
      </w:pPr>
      <w:r>
        <w:t xml:space="preserve">        - </w:t>
      </w:r>
      <w:proofErr w:type="spellStart"/>
      <w:r>
        <w:t>hssSubscriptionList</w:t>
      </w:r>
      <w:proofErr w:type="spellEnd"/>
    </w:p>
    <w:p w14:paraId="748606FE" w14:textId="77777777" w:rsidR="003E4EC4" w:rsidRDefault="003E4EC4" w:rsidP="00885269">
      <w:pPr>
        <w:pStyle w:val="PL"/>
      </w:pPr>
      <w:r>
        <w:t xml:space="preserve">      properties:</w:t>
      </w:r>
    </w:p>
    <w:p w14:paraId="54C734E2" w14:textId="77777777" w:rsidR="003E4EC4" w:rsidRDefault="003E4EC4" w:rsidP="00885269">
      <w:pPr>
        <w:pStyle w:val="PL"/>
      </w:pPr>
      <w:r>
        <w:t xml:space="preserve">        </w:t>
      </w:r>
      <w:proofErr w:type="spellStart"/>
      <w:r>
        <w:t>hssSubscriptionList</w:t>
      </w:r>
      <w:proofErr w:type="spellEnd"/>
      <w:r>
        <w:t>:</w:t>
      </w:r>
    </w:p>
    <w:p w14:paraId="7944B09E" w14:textId="77777777" w:rsidR="003E4EC4" w:rsidRDefault="003E4EC4" w:rsidP="00885269">
      <w:pPr>
        <w:pStyle w:val="PL"/>
      </w:pPr>
      <w:r>
        <w:t xml:space="preserve">          type: array</w:t>
      </w:r>
    </w:p>
    <w:p w14:paraId="5B389A87" w14:textId="77777777" w:rsidR="003E4EC4" w:rsidRDefault="003E4EC4" w:rsidP="00885269">
      <w:pPr>
        <w:pStyle w:val="PL"/>
      </w:pPr>
      <w:r>
        <w:t xml:space="preserve">          items:</w:t>
      </w:r>
    </w:p>
    <w:p w14:paraId="258D1412" w14:textId="77777777" w:rsidR="003E4EC4" w:rsidRDefault="003E4EC4" w:rsidP="00885269">
      <w:pPr>
        <w:pStyle w:val="PL"/>
      </w:pPr>
      <w:r>
        <w:t xml:space="preserve">            $ref: '#/components/schemas/</w:t>
      </w:r>
      <w:proofErr w:type="spellStart"/>
      <w:r>
        <w:t>HssSubscriptionItem</w:t>
      </w:r>
      <w:proofErr w:type="spellEnd"/>
      <w:r>
        <w:t>'</w:t>
      </w:r>
    </w:p>
    <w:p w14:paraId="3047C703" w14:textId="77777777" w:rsidR="003E4EC4" w:rsidRDefault="003E4EC4" w:rsidP="00885269">
      <w:pPr>
        <w:pStyle w:val="PL"/>
      </w:pPr>
      <w:r>
        <w:t xml:space="preserve">          </w:t>
      </w:r>
      <w:proofErr w:type="spellStart"/>
      <w:r>
        <w:t>minItems</w:t>
      </w:r>
      <w:proofErr w:type="spellEnd"/>
      <w:r>
        <w:t>: 1</w:t>
      </w:r>
    </w:p>
    <w:p w14:paraId="4CAA9B13" w14:textId="77777777" w:rsidR="003E4EC4" w:rsidRDefault="003E4EC4" w:rsidP="00885269">
      <w:pPr>
        <w:pStyle w:val="PL"/>
      </w:pPr>
    </w:p>
    <w:p w14:paraId="480C11B3" w14:textId="77777777" w:rsidR="003E4EC4" w:rsidRDefault="003E4EC4" w:rsidP="00885269">
      <w:pPr>
        <w:pStyle w:val="PL"/>
      </w:pPr>
      <w:r>
        <w:t xml:space="preserve">    </w:t>
      </w:r>
      <w:proofErr w:type="spellStart"/>
      <w:r>
        <w:t>HssSubscriptionItem</w:t>
      </w:r>
      <w:proofErr w:type="spellEnd"/>
      <w:r>
        <w:t>:</w:t>
      </w:r>
    </w:p>
    <w:p w14:paraId="120FEC27" w14:textId="77777777" w:rsidR="003E4EC4" w:rsidRDefault="003E4EC4" w:rsidP="00885269">
      <w:pPr>
        <w:pStyle w:val="PL"/>
      </w:pPr>
      <w:r>
        <w:t xml:space="preserve">      description: Contains info about a single HSS event subscription</w:t>
      </w:r>
    </w:p>
    <w:p w14:paraId="07E34BC5" w14:textId="77777777" w:rsidR="003E4EC4" w:rsidRDefault="003E4EC4" w:rsidP="00885269">
      <w:pPr>
        <w:pStyle w:val="PL"/>
      </w:pPr>
      <w:r>
        <w:t xml:space="preserve">      type: object</w:t>
      </w:r>
    </w:p>
    <w:p w14:paraId="35DE6F80" w14:textId="77777777" w:rsidR="003E4EC4" w:rsidRDefault="003E4EC4" w:rsidP="00885269">
      <w:pPr>
        <w:pStyle w:val="PL"/>
      </w:pPr>
      <w:r>
        <w:t xml:space="preserve">      required:</w:t>
      </w:r>
    </w:p>
    <w:p w14:paraId="31685E6A" w14:textId="77777777" w:rsidR="003E4EC4" w:rsidRDefault="003E4EC4" w:rsidP="00885269">
      <w:pPr>
        <w:pStyle w:val="PL"/>
      </w:pPr>
      <w:r>
        <w:t xml:space="preserve">        - </w:t>
      </w:r>
      <w:proofErr w:type="spellStart"/>
      <w:r>
        <w:t>hssInstanceId</w:t>
      </w:r>
      <w:proofErr w:type="spellEnd"/>
    </w:p>
    <w:p w14:paraId="0BFAC4FA" w14:textId="77777777" w:rsidR="003E4EC4" w:rsidRDefault="003E4EC4" w:rsidP="00885269">
      <w:pPr>
        <w:pStyle w:val="PL"/>
      </w:pPr>
      <w:r>
        <w:t xml:space="preserve">        - </w:t>
      </w:r>
      <w:proofErr w:type="spellStart"/>
      <w:r>
        <w:t>subscriptionId</w:t>
      </w:r>
      <w:proofErr w:type="spellEnd"/>
    </w:p>
    <w:p w14:paraId="2E6374B3" w14:textId="77777777" w:rsidR="003E4EC4" w:rsidRDefault="003E4EC4" w:rsidP="00885269">
      <w:pPr>
        <w:pStyle w:val="PL"/>
      </w:pPr>
      <w:r>
        <w:t xml:space="preserve">      properties:</w:t>
      </w:r>
    </w:p>
    <w:p w14:paraId="3880D49D" w14:textId="77777777" w:rsidR="003E4EC4" w:rsidRDefault="003E4EC4" w:rsidP="00885269">
      <w:pPr>
        <w:pStyle w:val="PL"/>
      </w:pPr>
      <w:r>
        <w:t xml:space="preserve">        </w:t>
      </w:r>
      <w:proofErr w:type="spellStart"/>
      <w:r>
        <w:t>hssInstanceId</w:t>
      </w:r>
      <w:proofErr w:type="spellEnd"/>
      <w:r>
        <w:t>:</w:t>
      </w:r>
    </w:p>
    <w:p w14:paraId="41695FDB" w14:textId="77777777" w:rsidR="003E4EC4" w:rsidRDefault="003E4EC4" w:rsidP="00885269">
      <w:pPr>
        <w:pStyle w:val="PL"/>
      </w:pPr>
      <w:r>
        <w:t xml:space="preserve">          $ref: 'TS29571_CommonData.yaml#/components/schemas/</w:t>
      </w:r>
      <w:proofErr w:type="spellStart"/>
      <w:r>
        <w:t>NfInstanceId</w:t>
      </w:r>
      <w:proofErr w:type="spellEnd"/>
      <w:r>
        <w:t>'</w:t>
      </w:r>
    </w:p>
    <w:p w14:paraId="028F1FB7" w14:textId="77777777" w:rsidR="003E4EC4" w:rsidRDefault="003E4EC4" w:rsidP="00885269">
      <w:pPr>
        <w:pStyle w:val="PL"/>
      </w:pPr>
      <w:r>
        <w:t xml:space="preserve">        </w:t>
      </w:r>
      <w:proofErr w:type="spellStart"/>
      <w:r>
        <w:t>subscriptionId</w:t>
      </w:r>
      <w:proofErr w:type="spellEnd"/>
      <w:r>
        <w:t>:</w:t>
      </w:r>
    </w:p>
    <w:p w14:paraId="47C06A13" w14:textId="77777777" w:rsidR="003E4EC4" w:rsidRDefault="003E4EC4" w:rsidP="00885269">
      <w:pPr>
        <w:pStyle w:val="PL"/>
      </w:pPr>
      <w:r>
        <w:t xml:space="preserve">          $ref: 'TS29571_CommonData.yaml#/components/schemas/Uri'</w:t>
      </w:r>
    </w:p>
    <w:p w14:paraId="2E8829BC" w14:textId="4E06946C" w:rsidR="003E4EC4" w:rsidRDefault="003E4EC4" w:rsidP="00885269">
      <w:pPr>
        <w:pStyle w:val="PL"/>
        <w:rPr>
          <w:lang w:eastAsia="zh-CN"/>
        </w:rPr>
      </w:pPr>
    </w:p>
    <w:p w14:paraId="7A7BEAED" w14:textId="77777777" w:rsidR="00A81BE8" w:rsidRDefault="00A81BE8" w:rsidP="00885269">
      <w:pPr>
        <w:pStyle w:val="PL"/>
      </w:pPr>
      <w:r>
        <w:t xml:space="preserve">    </w:t>
      </w:r>
      <w:proofErr w:type="spellStart"/>
      <w:r>
        <w:t>EeGroupProfileData</w:t>
      </w:r>
      <w:proofErr w:type="spellEnd"/>
      <w:r>
        <w:t>:</w:t>
      </w:r>
    </w:p>
    <w:p w14:paraId="7EF070B8" w14:textId="77777777" w:rsidR="00A81BE8" w:rsidRDefault="00A81BE8" w:rsidP="00885269">
      <w:pPr>
        <w:pStyle w:val="PL"/>
      </w:pPr>
      <w:r>
        <w:t xml:space="preserve">      type: object</w:t>
      </w:r>
    </w:p>
    <w:p w14:paraId="69212EF7" w14:textId="77777777" w:rsidR="00A81BE8" w:rsidRDefault="00A81BE8" w:rsidP="00885269">
      <w:pPr>
        <w:pStyle w:val="PL"/>
      </w:pPr>
      <w:r>
        <w:lastRenderedPageBreak/>
        <w:t xml:space="preserve">      properties:</w:t>
      </w:r>
    </w:p>
    <w:p w14:paraId="391397C4" w14:textId="77777777" w:rsidR="00A81BE8" w:rsidRDefault="00A81BE8" w:rsidP="00885269">
      <w:pPr>
        <w:pStyle w:val="PL"/>
      </w:pPr>
      <w:r>
        <w:t xml:space="preserve">        </w:t>
      </w:r>
      <w:proofErr w:type="spellStart"/>
      <w:r>
        <w:t>restrictedEventTypes</w:t>
      </w:r>
      <w:proofErr w:type="spellEnd"/>
      <w:r>
        <w:t>:</w:t>
      </w:r>
    </w:p>
    <w:p w14:paraId="3FB21278" w14:textId="77777777" w:rsidR="00A81BE8" w:rsidRDefault="00A81BE8" w:rsidP="00885269">
      <w:pPr>
        <w:pStyle w:val="PL"/>
      </w:pPr>
      <w:r>
        <w:t xml:space="preserve">          type: array</w:t>
      </w:r>
    </w:p>
    <w:p w14:paraId="2D7B5E63" w14:textId="77777777" w:rsidR="00A81BE8" w:rsidRDefault="00A81BE8" w:rsidP="00885269">
      <w:pPr>
        <w:pStyle w:val="PL"/>
      </w:pPr>
      <w:r>
        <w:t xml:space="preserve">          items:</w:t>
      </w:r>
    </w:p>
    <w:p w14:paraId="70E0B8CE" w14:textId="77777777" w:rsidR="00A81BE8" w:rsidRDefault="00A81BE8" w:rsidP="00885269">
      <w:pPr>
        <w:pStyle w:val="PL"/>
      </w:pPr>
      <w:r>
        <w:t xml:space="preserve">            $ref: 'TS29503_</w:t>
      </w:r>
      <w:r>
        <w:rPr>
          <w:lang w:eastAsia="zh-CN"/>
        </w:rPr>
        <w:t>Nudm_EE</w:t>
      </w:r>
      <w:r>
        <w:t>.yaml#/components/schemas/</w:t>
      </w:r>
      <w:proofErr w:type="spellStart"/>
      <w:r>
        <w:t>EventType</w:t>
      </w:r>
      <w:proofErr w:type="spellEnd"/>
      <w:r>
        <w:t>'</w:t>
      </w:r>
    </w:p>
    <w:p w14:paraId="781EA38E" w14:textId="77777777" w:rsidR="00A81BE8" w:rsidRDefault="00A81BE8" w:rsidP="00885269">
      <w:pPr>
        <w:pStyle w:val="PL"/>
      </w:pPr>
      <w:r>
        <w:t xml:space="preserve">        </w:t>
      </w:r>
      <w:proofErr w:type="spellStart"/>
      <w:r>
        <w:t>allowedMtcProvider</w:t>
      </w:r>
      <w:proofErr w:type="spellEnd"/>
      <w:r>
        <w:t>:</w:t>
      </w:r>
    </w:p>
    <w:p w14:paraId="4A756E01" w14:textId="77777777" w:rsidR="00A81BE8" w:rsidRDefault="00A81BE8" w:rsidP="00885269">
      <w:pPr>
        <w:pStyle w:val="PL"/>
      </w:pPr>
      <w:r>
        <w:t xml:space="preserve">          description: A map (list of key-value pairs where </w:t>
      </w:r>
      <w:proofErr w:type="spellStart"/>
      <w:r>
        <w:t>EventType</w:t>
      </w:r>
      <w:proofErr w:type="spellEnd"/>
      <w:r>
        <w:t xml:space="preserve"> serves as key) of MTC provider lists. In addition to defined </w:t>
      </w:r>
      <w:proofErr w:type="spellStart"/>
      <w:r>
        <w:t>EventTypes</w:t>
      </w:r>
      <w:proofErr w:type="spellEnd"/>
      <w:r>
        <w:t xml:space="preserve">, the key value "ALL" may be used to identify a map entry which contains a list of </w:t>
      </w:r>
      <w:proofErr w:type="spellStart"/>
      <w:r>
        <w:t>MtcProviders</w:t>
      </w:r>
      <w:proofErr w:type="spellEnd"/>
      <w:r>
        <w:t xml:space="preserve"> that are allowed monitoring all Event Types.</w:t>
      </w:r>
    </w:p>
    <w:p w14:paraId="1609FA1A" w14:textId="77777777" w:rsidR="00A81BE8" w:rsidRDefault="00A81BE8" w:rsidP="00885269">
      <w:pPr>
        <w:pStyle w:val="PL"/>
      </w:pPr>
      <w:r>
        <w:t xml:space="preserve">          type: object</w:t>
      </w:r>
    </w:p>
    <w:p w14:paraId="17CC73D7" w14:textId="77777777" w:rsidR="00A81BE8" w:rsidRDefault="00A81BE8" w:rsidP="00885269">
      <w:pPr>
        <w:pStyle w:val="PL"/>
      </w:pPr>
      <w:r>
        <w:t xml:space="preserve">          </w:t>
      </w:r>
      <w:proofErr w:type="spellStart"/>
      <w:r>
        <w:t>additionalProperties</w:t>
      </w:r>
      <w:proofErr w:type="spellEnd"/>
      <w:r>
        <w:t>:</w:t>
      </w:r>
    </w:p>
    <w:p w14:paraId="1984C205" w14:textId="77777777" w:rsidR="00A81BE8" w:rsidRDefault="00A81BE8" w:rsidP="00885269">
      <w:pPr>
        <w:pStyle w:val="PL"/>
      </w:pPr>
      <w:r>
        <w:t xml:space="preserve">            type: array</w:t>
      </w:r>
    </w:p>
    <w:p w14:paraId="1513F52A" w14:textId="77777777" w:rsidR="00A81BE8" w:rsidRDefault="00A81BE8" w:rsidP="00885269">
      <w:pPr>
        <w:pStyle w:val="PL"/>
      </w:pPr>
      <w:r>
        <w:t xml:space="preserve">            items:</w:t>
      </w:r>
    </w:p>
    <w:p w14:paraId="39B0FA57" w14:textId="77777777" w:rsidR="00A81BE8" w:rsidRDefault="00A81BE8" w:rsidP="00885269">
      <w:pPr>
        <w:pStyle w:val="PL"/>
      </w:pPr>
      <w:r>
        <w:t xml:space="preserve">              $ref: '#/components/schemas/</w:t>
      </w:r>
      <w:proofErr w:type="spellStart"/>
      <w:r>
        <w:t>MtcProvider</w:t>
      </w:r>
      <w:proofErr w:type="spellEnd"/>
      <w:r>
        <w:t>'</w:t>
      </w:r>
    </w:p>
    <w:p w14:paraId="5580AA47" w14:textId="77777777" w:rsidR="00A81BE8" w:rsidRDefault="00A81BE8" w:rsidP="00885269">
      <w:pPr>
        <w:pStyle w:val="PL"/>
      </w:pPr>
      <w:r>
        <w:t xml:space="preserve">            </w:t>
      </w:r>
      <w:proofErr w:type="spellStart"/>
      <w:r>
        <w:t>minItems</w:t>
      </w:r>
      <w:proofErr w:type="spellEnd"/>
      <w:r>
        <w:t>: 1</w:t>
      </w:r>
    </w:p>
    <w:p w14:paraId="44115B5B" w14:textId="77777777" w:rsidR="00A81BE8" w:rsidRDefault="00A81BE8" w:rsidP="00885269">
      <w:pPr>
        <w:pStyle w:val="PL"/>
      </w:pPr>
      <w:r>
        <w:t xml:space="preserve">          </w:t>
      </w:r>
      <w:proofErr w:type="spellStart"/>
      <w:r>
        <w:t>minProperties</w:t>
      </w:r>
      <w:proofErr w:type="spellEnd"/>
      <w:r>
        <w:t>: 1</w:t>
      </w:r>
    </w:p>
    <w:p w14:paraId="68EA8BAC" w14:textId="77777777" w:rsidR="00A81BE8" w:rsidRDefault="00A81BE8" w:rsidP="00885269">
      <w:pPr>
        <w:pStyle w:val="PL"/>
      </w:pPr>
      <w:r>
        <w:t xml:space="preserve">        </w:t>
      </w:r>
      <w:proofErr w:type="spellStart"/>
      <w:r>
        <w:t>supportedFeatures</w:t>
      </w:r>
      <w:proofErr w:type="spellEnd"/>
      <w:r>
        <w:t>:</w:t>
      </w:r>
    </w:p>
    <w:p w14:paraId="08FD289E" w14:textId="77777777" w:rsidR="00A81BE8" w:rsidRPr="00F43739" w:rsidRDefault="00A81BE8" w:rsidP="00885269">
      <w:pPr>
        <w:pStyle w:val="PL"/>
      </w:pPr>
      <w:r>
        <w:t xml:space="preserve">            $ref: 'TS29571_CommonData.yaml#/components/schemas/</w:t>
      </w:r>
      <w:proofErr w:type="spellStart"/>
      <w:r>
        <w:t>SupportedFeatures</w:t>
      </w:r>
      <w:proofErr w:type="spellEnd"/>
      <w:r>
        <w:t>'</w:t>
      </w:r>
    </w:p>
    <w:p w14:paraId="6D78E2BA" w14:textId="4812FFA2" w:rsidR="00A81BE8" w:rsidRDefault="00A81BE8" w:rsidP="00885269">
      <w:pPr>
        <w:pStyle w:val="PL"/>
        <w:rPr>
          <w:lang w:eastAsia="zh-CN"/>
        </w:rPr>
      </w:pPr>
    </w:p>
    <w:p w14:paraId="436BD420" w14:textId="77777777" w:rsidR="003F0717" w:rsidRDefault="003F0717" w:rsidP="00885269">
      <w:pPr>
        <w:pStyle w:val="PL"/>
      </w:pPr>
      <w:r>
        <w:t xml:space="preserve">    Pp5gVnGroupProfileData:</w:t>
      </w:r>
    </w:p>
    <w:p w14:paraId="1AB5B8FA" w14:textId="77777777" w:rsidR="003F0717" w:rsidRDefault="003F0717" w:rsidP="00885269">
      <w:pPr>
        <w:pStyle w:val="PL"/>
      </w:pPr>
      <w:r>
        <w:t xml:space="preserve">      type: object</w:t>
      </w:r>
    </w:p>
    <w:p w14:paraId="48861122" w14:textId="77777777" w:rsidR="003F0717" w:rsidRDefault="003F0717" w:rsidP="00885269">
      <w:pPr>
        <w:pStyle w:val="PL"/>
      </w:pPr>
      <w:r>
        <w:t xml:space="preserve">      properties:</w:t>
      </w:r>
    </w:p>
    <w:p w14:paraId="5A4C15AC" w14:textId="77777777" w:rsidR="003F0717" w:rsidRDefault="003F0717" w:rsidP="00885269">
      <w:pPr>
        <w:pStyle w:val="PL"/>
      </w:pPr>
      <w:r>
        <w:t xml:space="preserve">        </w:t>
      </w:r>
      <w:proofErr w:type="spellStart"/>
      <w:r w:rsidRPr="00EB6AAD">
        <w:rPr>
          <w:lang w:eastAsia="zh-CN"/>
        </w:rPr>
        <w:t>allowedMtcProvider</w:t>
      </w:r>
      <w:r>
        <w:rPr>
          <w:lang w:eastAsia="zh-CN"/>
        </w:rPr>
        <w:t>s</w:t>
      </w:r>
      <w:proofErr w:type="spellEnd"/>
      <w:r>
        <w:t>:</w:t>
      </w:r>
    </w:p>
    <w:p w14:paraId="33E85CE6" w14:textId="77777777" w:rsidR="003F0717" w:rsidRPr="00075241" w:rsidRDefault="003F0717" w:rsidP="00885269">
      <w:pPr>
        <w:pStyle w:val="PL"/>
      </w:pPr>
      <w:r>
        <w:t xml:space="preserve">          description: A map (list of key-value pairs where external VN group identifier serves as key) of </w:t>
      </w:r>
      <w:proofErr w:type="spellStart"/>
      <w:r>
        <w:rPr>
          <w:lang w:eastAsia="zh-CN"/>
        </w:rPr>
        <w:t>AllowedMtcProviderInfo</w:t>
      </w:r>
      <w:proofErr w:type="spellEnd"/>
      <w:r>
        <w:t xml:space="preserve"> lists. In addition to defined external VN group identifier, the key value "ALL" may be used to identify a map entry which contains a list of </w:t>
      </w:r>
      <w:proofErr w:type="spellStart"/>
      <w:r>
        <w:rPr>
          <w:lang w:eastAsia="zh-CN"/>
        </w:rPr>
        <w:t>AllowedMtcProviderInfo</w:t>
      </w:r>
      <w:proofErr w:type="spellEnd"/>
      <w:r>
        <w:t xml:space="preserve"> that are allowed operating all the external group identifiers.</w:t>
      </w:r>
    </w:p>
    <w:p w14:paraId="7440AF3B" w14:textId="77777777" w:rsidR="003F0717" w:rsidRDefault="003F0717" w:rsidP="00885269">
      <w:pPr>
        <w:pStyle w:val="PL"/>
      </w:pPr>
      <w:r>
        <w:t xml:space="preserve">          type: object</w:t>
      </w:r>
    </w:p>
    <w:p w14:paraId="708F55CE" w14:textId="77777777" w:rsidR="003F0717" w:rsidRDefault="003F0717" w:rsidP="00885269">
      <w:pPr>
        <w:pStyle w:val="PL"/>
      </w:pPr>
      <w:r>
        <w:t xml:space="preserve">          </w:t>
      </w:r>
      <w:proofErr w:type="spellStart"/>
      <w:r>
        <w:t>additionalProperties</w:t>
      </w:r>
      <w:proofErr w:type="spellEnd"/>
      <w:r>
        <w:t>:</w:t>
      </w:r>
    </w:p>
    <w:p w14:paraId="45DBA4EA" w14:textId="77777777" w:rsidR="003F0717" w:rsidRDefault="003F0717" w:rsidP="00885269">
      <w:pPr>
        <w:pStyle w:val="PL"/>
      </w:pPr>
      <w:r>
        <w:t xml:space="preserve">            type: array</w:t>
      </w:r>
    </w:p>
    <w:p w14:paraId="16528033" w14:textId="77777777" w:rsidR="003F0717" w:rsidRDefault="003F0717" w:rsidP="00885269">
      <w:pPr>
        <w:pStyle w:val="PL"/>
      </w:pPr>
      <w:r>
        <w:t xml:space="preserve">            items:</w:t>
      </w:r>
    </w:p>
    <w:p w14:paraId="760CDA2C" w14:textId="77777777" w:rsidR="003F0717" w:rsidRDefault="003F0717" w:rsidP="00885269">
      <w:pPr>
        <w:pStyle w:val="PL"/>
      </w:pPr>
      <w:r>
        <w:t xml:space="preserve">              $ref: '#/components/schemas/</w:t>
      </w:r>
      <w:proofErr w:type="spellStart"/>
      <w:r>
        <w:rPr>
          <w:lang w:eastAsia="zh-CN"/>
        </w:rPr>
        <w:t>AllowedMtcProviderInfo</w:t>
      </w:r>
      <w:proofErr w:type="spellEnd"/>
      <w:r>
        <w:t>'</w:t>
      </w:r>
    </w:p>
    <w:p w14:paraId="661ACC48" w14:textId="77777777" w:rsidR="003F0717" w:rsidRDefault="003F0717" w:rsidP="00885269">
      <w:pPr>
        <w:pStyle w:val="PL"/>
      </w:pPr>
      <w:r>
        <w:t xml:space="preserve">            </w:t>
      </w:r>
      <w:proofErr w:type="spellStart"/>
      <w:r>
        <w:t>minItems</w:t>
      </w:r>
      <w:proofErr w:type="spellEnd"/>
      <w:r>
        <w:t>: 1</w:t>
      </w:r>
    </w:p>
    <w:p w14:paraId="2D1BE191" w14:textId="77777777" w:rsidR="003F0717" w:rsidRDefault="003F0717" w:rsidP="00885269">
      <w:pPr>
        <w:pStyle w:val="PL"/>
      </w:pPr>
      <w:r>
        <w:t xml:space="preserve">          </w:t>
      </w:r>
      <w:proofErr w:type="spellStart"/>
      <w:r>
        <w:t>minProperties</w:t>
      </w:r>
      <w:proofErr w:type="spellEnd"/>
      <w:r>
        <w:t>: 1</w:t>
      </w:r>
    </w:p>
    <w:p w14:paraId="21A9315F" w14:textId="77777777" w:rsidR="003F0717" w:rsidRDefault="003F0717" w:rsidP="00885269">
      <w:pPr>
        <w:pStyle w:val="PL"/>
      </w:pPr>
      <w:r>
        <w:t xml:space="preserve">        </w:t>
      </w:r>
      <w:proofErr w:type="spellStart"/>
      <w:r>
        <w:t>supportedFeatures</w:t>
      </w:r>
      <w:proofErr w:type="spellEnd"/>
      <w:r>
        <w:t>:</w:t>
      </w:r>
    </w:p>
    <w:p w14:paraId="72D7DE1A" w14:textId="77777777" w:rsidR="003F0717" w:rsidRPr="00EE6D69" w:rsidRDefault="003F0717" w:rsidP="00885269">
      <w:pPr>
        <w:pStyle w:val="PL"/>
        <w:rPr>
          <w:lang w:eastAsia="zh-CN"/>
        </w:rPr>
      </w:pPr>
      <w:r>
        <w:t xml:space="preserve">            $ref: 'TS29571_CommonData.yaml#/components/schemas/</w:t>
      </w:r>
      <w:proofErr w:type="spellStart"/>
      <w:r>
        <w:t>SupportedFeatures</w:t>
      </w:r>
      <w:proofErr w:type="spellEnd"/>
      <w:r>
        <w:t>'</w:t>
      </w:r>
    </w:p>
    <w:p w14:paraId="1BE5B7C8" w14:textId="13FB9C32" w:rsidR="003F0717" w:rsidRDefault="003F0717" w:rsidP="00885269">
      <w:pPr>
        <w:pStyle w:val="PL"/>
        <w:rPr>
          <w:lang w:eastAsia="zh-CN"/>
        </w:rPr>
      </w:pPr>
    </w:p>
    <w:p w14:paraId="38C8D7A4" w14:textId="77777777" w:rsidR="008A4AB4" w:rsidRDefault="008A4AB4" w:rsidP="00885269">
      <w:pPr>
        <w:pStyle w:val="PL"/>
      </w:pPr>
      <w:r>
        <w:t xml:space="preserve">    </w:t>
      </w:r>
      <w:proofErr w:type="spellStart"/>
      <w:r>
        <w:t>PpProfileData</w:t>
      </w:r>
      <w:proofErr w:type="spellEnd"/>
      <w:r>
        <w:t>:</w:t>
      </w:r>
    </w:p>
    <w:p w14:paraId="0C0580EE" w14:textId="77777777" w:rsidR="008A4AB4" w:rsidRDefault="008A4AB4" w:rsidP="00885269">
      <w:pPr>
        <w:pStyle w:val="PL"/>
      </w:pPr>
      <w:r>
        <w:t xml:space="preserve">      type: object</w:t>
      </w:r>
    </w:p>
    <w:p w14:paraId="4A2FCF7A" w14:textId="77777777" w:rsidR="008A4AB4" w:rsidRDefault="008A4AB4" w:rsidP="00885269">
      <w:pPr>
        <w:pStyle w:val="PL"/>
      </w:pPr>
      <w:r>
        <w:t xml:space="preserve">      properties:</w:t>
      </w:r>
    </w:p>
    <w:p w14:paraId="27374AD2" w14:textId="77777777" w:rsidR="008A4AB4" w:rsidRDefault="008A4AB4" w:rsidP="00885269">
      <w:pPr>
        <w:pStyle w:val="PL"/>
      </w:pPr>
      <w:r>
        <w:t xml:space="preserve">        </w:t>
      </w:r>
      <w:proofErr w:type="spellStart"/>
      <w:r w:rsidRPr="00EB6AAD">
        <w:rPr>
          <w:lang w:eastAsia="zh-CN"/>
        </w:rPr>
        <w:t>allowedMtcProvider</w:t>
      </w:r>
      <w:r>
        <w:rPr>
          <w:lang w:eastAsia="zh-CN"/>
        </w:rPr>
        <w:t>s</w:t>
      </w:r>
      <w:proofErr w:type="spellEnd"/>
      <w:r>
        <w:t>:</w:t>
      </w:r>
    </w:p>
    <w:p w14:paraId="0F3E296B" w14:textId="77777777" w:rsidR="008A4AB4" w:rsidRPr="00075241" w:rsidRDefault="008A4AB4" w:rsidP="00885269">
      <w:pPr>
        <w:pStyle w:val="PL"/>
      </w:pPr>
      <w:r>
        <w:t xml:space="preserve">          description: A map (list of key-value pairs where </w:t>
      </w:r>
      <w:proofErr w:type="spellStart"/>
      <w:r>
        <w:t>PpDataType</w:t>
      </w:r>
      <w:proofErr w:type="spellEnd"/>
      <w:r>
        <w:t xml:space="preserve"> serves as key) of </w:t>
      </w:r>
      <w:proofErr w:type="spellStart"/>
      <w:r>
        <w:rPr>
          <w:lang w:eastAsia="zh-CN"/>
        </w:rPr>
        <w:t>AllowedMtcProviderInfo</w:t>
      </w:r>
      <w:proofErr w:type="spellEnd"/>
      <w:r>
        <w:t xml:space="preserve"> lists. In addition to defined </w:t>
      </w:r>
      <w:proofErr w:type="spellStart"/>
      <w:r>
        <w:t>PpDataType</w:t>
      </w:r>
      <w:proofErr w:type="spellEnd"/>
      <w:r>
        <w:t xml:space="preserve">, the key value "ALL" may be used to identify a map entry which contains a list of </w:t>
      </w:r>
      <w:proofErr w:type="spellStart"/>
      <w:r>
        <w:rPr>
          <w:lang w:eastAsia="zh-CN"/>
        </w:rPr>
        <w:t>AllowedMtcProviderInfo</w:t>
      </w:r>
      <w:proofErr w:type="spellEnd"/>
      <w:r>
        <w:t xml:space="preserve"> that are allowed to provision all types of the PP data for the user using UDM </w:t>
      </w:r>
      <w:proofErr w:type="spellStart"/>
      <w:r>
        <w:t>ParameterProvision</w:t>
      </w:r>
      <w:proofErr w:type="spellEnd"/>
      <w:r>
        <w:t xml:space="preserve"> service.</w:t>
      </w:r>
    </w:p>
    <w:p w14:paraId="5EC79A27" w14:textId="77777777" w:rsidR="008A4AB4" w:rsidRDefault="008A4AB4" w:rsidP="00885269">
      <w:pPr>
        <w:pStyle w:val="PL"/>
      </w:pPr>
      <w:r>
        <w:t xml:space="preserve">          type: object</w:t>
      </w:r>
    </w:p>
    <w:p w14:paraId="2A71B16C" w14:textId="77777777" w:rsidR="008A4AB4" w:rsidRDefault="008A4AB4" w:rsidP="00885269">
      <w:pPr>
        <w:pStyle w:val="PL"/>
      </w:pPr>
      <w:r>
        <w:t xml:space="preserve">          </w:t>
      </w:r>
      <w:proofErr w:type="spellStart"/>
      <w:r>
        <w:t>additionalProperties</w:t>
      </w:r>
      <w:proofErr w:type="spellEnd"/>
      <w:r>
        <w:t>:</w:t>
      </w:r>
    </w:p>
    <w:p w14:paraId="66B03B3F" w14:textId="77777777" w:rsidR="008A4AB4" w:rsidRDefault="008A4AB4" w:rsidP="00885269">
      <w:pPr>
        <w:pStyle w:val="PL"/>
      </w:pPr>
      <w:r>
        <w:t xml:space="preserve">            type: array</w:t>
      </w:r>
    </w:p>
    <w:p w14:paraId="11DDD6E0" w14:textId="77777777" w:rsidR="008A4AB4" w:rsidRDefault="008A4AB4" w:rsidP="00885269">
      <w:pPr>
        <w:pStyle w:val="PL"/>
      </w:pPr>
      <w:r>
        <w:t xml:space="preserve">            items:</w:t>
      </w:r>
    </w:p>
    <w:p w14:paraId="068913F0" w14:textId="77777777" w:rsidR="008A4AB4" w:rsidRDefault="008A4AB4" w:rsidP="00885269">
      <w:pPr>
        <w:pStyle w:val="PL"/>
      </w:pPr>
      <w:r>
        <w:t xml:space="preserve">              $ref: '#/components/schemas/</w:t>
      </w:r>
      <w:proofErr w:type="spellStart"/>
      <w:r>
        <w:rPr>
          <w:lang w:eastAsia="zh-CN"/>
        </w:rPr>
        <w:t>AllowedMtcProviderInfo</w:t>
      </w:r>
      <w:proofErr w:type="spellEnd"/>
      <w:r>
        <w:t>'</w:t>
      </w:r>
    </w:p>
    <w:p w14:paraId="53CE9961" w14:textId="77777777" w:rsidR="008A4AB4" w:rsidRDefault="008A4AB4" w:rsidP="00885269">
      <w:pPr>
        <w:pStyle w:val="PL"/>
      </w:pPr>
      <w:r>
        <w:t xml:space="preserve">            </w:t>
      </w:r>
      <w:proofErr w:type="spellStart"/>
      <w:r>
        <w:t>minItems</w:t>
      </w:r>
      <w:proofErr w:type="spellEnd"/>
      <w:r>
        <w:t>: 1</w:t>
      </w:r>
    </w:p>
    <w:p w14:paraId="37DF0B1C" w14:textId="77777777" w:rsidR="008A4AB4" w:rsidRDefault="008A4AB4" w:rsidP="00885269">
      <w:pPr>
        <w:pStyle w:val="PL"/>
      </w:pPr>
      <w:r>
        <w:t xml:space="preserve">          </w:t>
      </w:r>
      <w:proofErr w:type="spellStart"/>
      <w:r>
        <w:t>minProperties</w:t>
      </w:r>
      <w:proofErr w:type="spellEnd"/>
      <w:r>
        <w:t>: 1</w:t>
      </w:r>
    </w:p>
    <w:p w14:paraId="02BA0818" w14:textId="77777777" w:rsidR="008A4AB4" w:rsidRDefault="008A4AB4" w:rsidP="00885269">
      <w:pPr>
        <w:pStyle w:val="PL"/>
      </w:pPr>
      <w:r>
        <w:t xml:space="preserve">        </w:t>
      </w:r>
      <w:proofErr w:type="spellStart"/>
      <w:r>
        <w:t>supportedFeatures</w:t>
      </w:r>
      <w:proofErr w:type="spellEnd"/>
      <w:r>
        <w:t>:</w:t>
      </w:r>
    </w:p>
    <w:p w14:paraId="35D528CE" w14:textId="77777777" w:rsidR="008A4AB4" w:rsidRDefault="008A4AB4" w:rsidP="00885269">
      <w:pPr>
        <w:pStyle w:val="PL"/>
      </w:pPr>
      <w:r>
        <w:t xml:space="preserve">            $ref: 'TS29571_CommonData.yaml#/components/schemas/</w:t>
      </w:r>
      <w:proofErr w:type="spellStart"/>
      <w:r>
        <w:t>SupportedFeatures</w:t>
      </w:r>
      <w:proofErr w:type="spellEnd"/>
      <w:r>
        <w:t>'</w:t>
      </w:r>
    </w:p>
    <w:p w14:paraId="4D8B477F" w14:textId="77777777" w:rsidR="008A4AB4" w:rsidRDefault="008A4AB4" w:rsidP="00885269">
      <w:pPr>
        <w:pStyle w:val="PL"/>
        <w:rPr>
          <w:lang w:eastAsia="zh-CN"/>
        </w:rPr>
      </w:pPr>
    </w:p>
    <w:p w14:paraId="7342A9C0" w14:textId="77777777" w:rsidR="008A4AB4" w:rsidRDefault="008A4AB4" w:rsidP="00885269">
      <w:pPr>
        <w:pStyle w:val="PL"/>
      </w:pPr>
      <w:r>
        <w:t xml:space="preserve">    </w:t>
      </w:r>
      <w:proofErr w:type="spellStart"/>
      <w:r>
        <w:rPr>
          <w:lang w:eastAsia="zh-CN"/>
        </w:rPr>
        <w:t>AllowedMtcProviderInfo</w:t>
      </w:r>
      <w:proofErr w:type="spellEnd"/>
      <w:r>
        <w:t>:</w:t>
      </w:r>
    </w:p>
    <w:p w14:paraId="5F772A0D" w14:textId="77777777" w:rsidR="008A4AB4" w:rsidRDefault="008A4AB4" w:rsidP="00885269">
      <w:pPr>
        <w:pStyle w:val="PL"/>
      </w:pPr>
      <w:r>
        <w:t xml:space="preserve">      type: object</w:t>
      </w:r>
    </w:p>
    <w:p w14:paraId="799525F0" w14:textId="77777777" w:rsidR="008A4AB4" w:rsidRDefault="008A4AB4" w:rsidP="00885269">
      <w:pPr>
        <w:pStyle w:val="PL"/>
      </w:pPr>
      <w:r>
        <w:t xml:space="preserve">      properties:</w:t>
      </w:r>
    </w:p>
    <w:p w14:paraId="69DD53A2" w14:textId="77777777" w:rsidR="008A4AB4" w:rsidRDefault="008A4AB4" w:rsidP="00885269">
      <w:pPr>
        <w:pStyle w:val="PL"/>
      </w:pPr>
      <w:r>
        <w:t xml:space="preserve">        </w:t>
      </w:r>
      <w:proofErr w:type="spellStart"/>
      <w:r>
        <w:t>mtcProviderInformation</w:t>
      </w:r>
      <w:proofErr w:type="spellEnd"/>
      <w:r>
        <w:t>:</w:t>
      </w:r>
    </w:p>
    <w:p w14:paraId="6ADE59F9" w14:textId="77777777" w:rsidR="008A4AB4" w:rsidRDefault="008A4AB4" w:rsidP="00885269">
      <w:pPr>
        <w:pStyle w:val="PL"/>
      </w:pPr>
      <w:r>
        <w:t xml:space="preserve">          $ref: 'TS29571_CommonData.yaml#/components/schemas/MtcProviderInformation'</w:t>
      </w:r>
    </w:p>
    <w:p w14:paraId="6F2E836A" w14:textId="77777777" w:rsidR="008A4AB4" w:rsidRDefault="008A4AB4" w:rsidP="00885269">
      <w:pPr>
        <w:pStyle w:val="PL"/>
      </w:pPr>
      <w:r>
        <w:t xml:space="preserve">        </w:t>
      </w:r>
      <w:proofErr w:type="spellStart"/>
      <w:r>
        <w:t>afId</w:t>
      </w:r>
      <w:proofErr w:type="spellEnd"/>
      <w:r>
        <w:t>:</w:t>
      </w:r>
    </w:p>
    <w:p w14:paraId="66747151" w14:textId="77777777" w:rsidR="008A4AB4" w:rsidRDefault="008A4AB4" w:rsidP="00885269">
      <w:pPr>
        <w:pStyle w:val="PL"/>
      </w:pPr>
      <w:r>
        <w:t xml:space="preserve">          type: string</w:t>
      </w:r>
    </w:p>
    <w:p w14:paraId="36A3DF4A" w14:textId="219D9FAC" w:rsidR="008A4AB4" w:rsidRDefault="008A4AB4" w:rsidP="00885269">
      <w:pPr>
        <w:pStyle w:val="PL"/>
        <w:rPr>
          <w:lang w:eastAsia="zh-CN"/>
        </w:rPr>
      </w:pPr>
    </w:p>
    <w:p w14:paraId="1BC6D3FF" w14:textId="77777777" w:rsidR="008A4AB4" w:rsidRDefault="008A4AB4" w:rsidP="00885269">
      <w:pPr>
        <w:pStyle w:val="PL"/>
      </w:pPr>
      <w:r>
        <w:t xml:space="preserve">    </w:t>
      </w:r>
      <w:proofErr w:type="spellStart"/>
      <w:r>
        <w:t>PpDataType</w:t>
      </w:r>
      <w:proofErr w:type="spellEnd"/>
      <w:r>
        <w:t>:</w:t>
      </w:r>
    </w:p>
    <w:p w14:paraId="35BFAF9C" w14:textId="77777777" w:rsidR="008A4AB4" w:rsidRDefault="008A4AB4" w:rsidP="00885269">
      <w:pPr>
        <w:pStyle w:val="PL"/>
      </w:pPr>
      <w:r>
        <w:t xml:space="preserve">      </w:t>
      </w:r>
      <w:proofErr w:type="spellStart"/>
      <w:r>
        <w:t>anyOf</w:t>
      </w:r>
      <w:proofErr w:type="spellEnd"/>
      <w:r>
        <w:t>:</w:t>
      </w:r>
    </w:p>
    <w:p w14:paraId="15C0C293" w14:textId="77777777" w:rsidR="008A4AB4" w:rsidRDefault="008A4AB4" w:rsidP="00885269">
      <w:pPr>
        <w:pStyle w:val="PL"/>
      </w:pPr>
      <w:r>
        <w:t xml:space="preserve">      - type: string</w:t>
      </w:r>
    </w:p>
    <w:p w14:paraId="1EF53F25" w14:textId="77777777" w:rsidR="008A4AB4" w:rsidRDefault="008A4AB4" w:rsidP="00885269">
      <w:pPr>
        <w:pStyle w:val="PL"/>
      </w:pPr>
      <w:r>
        <w:t xml:space="preserve">        </w:t>
      </w:r>
      <w:proofErr w:type="spellStart"/>
      <w:r>
        <w:t>enum</w:t>
      </w:r>
      <w:proofErr w:type="spellEnd"/>
      <w:r>
        <w:t>:</w:t>
      </w:r>
    </w:p>
    <w:p w14:paraId="41843BB1" w14:textId="77777777" w:rsidR="008A4AB4" w:rsidRDefault="008A4AB4" w:rsidP="00885269">
      <w:pPr>
        <w:pStyle w:val="PL"/>
      </w:pPr>
      <w:r>
        <w:t xml:space="preserve">        - COMMUNICATION_CHARACTERISTICS</w:t>
      </w:r>
    </w:p>
    <w:p w14:paraId="08F2D98F" w14:textId="77777777" w:rsidR="008A4AB4" w:rsidRDefault="008A4AB4" w:rsidP="00885269">
      <w:pPr>
        <w:pStyle w:val="PL"/>
      </w:pPr>
      <w:r>
        <w:t xml:space="preserve">        - EXPECTED_UE_BEHAVIOUR</w:t>
      </w:r>
    </w:p>
    <w:p w14:paraId="6790F7C6" w14:textId="77777777" w:rsidR="008A4AB4" w:rsidRDefault="008A4AB4" w:rsidP="00885269">
      <w:pPr>
        <w:pStyle w:val="PL"/>
      </w:pPr>
      <w:r>
        <w:t xml:space="preserve">        - EC_RESTRICTION</w:t>
      </w:r>
    </w:p>
    <w:p w14:paraId="3F7E42F1" w14:textId="77777777" w:rsidR="008A4AB4" w:rsidRDefault="008A4AB4" w:rsidP="00885269">
      <w:pPr>
        <w:pStyle w:val="PL"/>
      </w:pPr>
      <w:r>
        <w:t xml:space="preserve">        - ACS_INFO</w:t>
      </w:r>
    </w:p>
    <w:p w14:paraId="69DAF37C" w14:textId="77777777" w:rsidR="008A4AB4" w:rsidRDefault="008A4AB4" w:rsidP="00885269">
      <w:pPr>
        <w:pStyle w:val="PL"/>
      </w:pPr>
      <w:r>
        <w:t xml:space="preserve">        - TRACE</w:t>
      </w:r>
    </w:p>
    <w:p w14:paraId="0FBBD762" w14:textId="77777777" w:rsidR="008A4AB4" w:rsidRDefault="008A4AB4" w:rsidP="00885269">
      <w:pPr>
        <w:pStyle w:val="PL"/>
        <w:rPr>
          <w:lang w:eastAsia="zh-CN"/>
        </w:rPr>
      </w:pPr>
      <w:r>
        <w:t xml:space="preserve">        - STN_SR</w:t>
      </w:r>
    </w:p>
    <w:p w14:paraId="34427D54" w14:textId="77777777" w:rsidR="008A4AB4" w:rsidRDefault="008A4AB4" w:rsidP="00885269">
      <w:pPr>
        <w:pStyle w:val="PL"/>
        <w:rPr>
          <w:lang w:eastAsia="zh-CN"/>
        </w:rPr>
      </w:pPr>
      <w:r>
        <w:t xml:space="preserve">        - LCS_PRIVACY</w:t>
      </w:r>
    </w:p>
    <w:p w14:paraId="75CED83A" w14:textId="77777777" w:rsidR="008A4AB4" w:rsidRDefault="008A4AB4" w:rsidP="00885269">
      <w:pPr>
        <w:pStyle w:val="PL"/>
        <w:rPr>
          <w:lang w:eastAsia="zh-CN"/>
        </w:rPr>
      </w:pPr>
      <w:r>
        <w:lastRenderedPageBreak/>
        <w:t xml:space="preserve">        - SOR_INFO</w:t>
      </w:r>
    </w:p>
    <w:p w14:paraId="1B4A2BAC" w14:textId="77777777" w:rsidR="008A4AB4" w:rsidRDefault="008A4AB4" w:rsidP="00885269">
      <w:pPr>
        <w:pStyle w:val="PL"/>
      </w:pPr>
      <w:r>
        <w:t xml:space="preserve">      - type: string</w:t>
      </w:r>
    </w:p>
    <w:p w14:paraId="37035157" w14:textId="745D7332" w:rsidR="008A4AB4" w:rsidRDefault="008A4AB4" w:rsidP="00885269">
      <w:pPr>
        <w:pStyle w:val="PL"/>
        <w:rPr>
          <w:lang w:eastAsia="zh-CN"/>
        </w:rPr>
      </w:pPr>
    </w:p>
    <w:p w14:paraId="401931A9" w14:textId="77777777" w:rsidR="00C00D63" w:rsidRPr="00AD335A" w:rsidRDefault="00C00D63" w:rsidP="00885269">
      <w:pPr>
        <w:pStyle w:val="PL"/>
        <w:rPr>
          <w:lang w:eastAsia="zh-CN"/>
        </w:rPr>
      </w:pPr>
    </w:p>
    <w:p w14:paraId="010F1487" w14:textId="77777777" w:rsidR="007C4061" w:rsidRPr="00533C32" w:rsidRDefault="007C4061" w:rsidP="007C4061">
      <w:pPr>
        <w:pStyle w:val="Heading8"/>
      </w:pPr>
      <w:r w:rsidRPr="00533C32">
        <w:br w:type="page"/>
      </w:r>
      <w:bookmarkStart w:id="2066" w:name="_Toc20127198"/>
      <w:bookmarkStart w:id="2067" w:name="_Toc27589189"/>
      <w:bookmarkStart w:id="2068" w:name="_Toc36459995"/>
      <w:bookmarkStart w:id="2069" w:name="_Toc45029591"/>
      <w:bookmarkStart w:id="2070" w:name="_Toc56520222"/>
      <w:bookmarkStart w:id="2071" w:name="_Toc114765841"/>
      <w:r w:rsidRPr="00533C32">
        <w:lastRenderedPageBreak/>
        <w:t>Annex B (informative):</w:t>
      </w:r>
      <w:r w:rsidRPr="00533C32">
        <w:br/>
        <w:t>Change history</w:t>
      </w:r>
      <w:bookmarkEnd w:id="2066"/>
      <w:bookmarkEnd w:id="2067"/>
      <w:bookmarkEnd w:id="2068"/>
      <w:bookmarkEnd w:id="2069"/>
      <w:bookmarkEnd w:id="2070"/>
      <w:bookmarkEnd w:id="2071"/>
    </w:p>
    <w:bookmarkEnd w:id="2063"/>
    <w:p w14:paraId="3A9326D5" w14:textId="77777777" w:rsidR="007C4061" w:rsidRPr="00533C32" w:rsidRDefault="007C4061" w:rsidP="00842E0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1705ECD3"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457E2A"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262B56D2"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95B0CC7"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5061BFE"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66C8FC1"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DD3A699"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AAFA00"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45913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E1B6B0"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2A5C7F"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180B3F6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72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6127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0968"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1D3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947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37D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10B799"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064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2FD20F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CB5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04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FA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2F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043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893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E32D7D"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54E4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0560C0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D8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3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A0A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BCF5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D78A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A3573"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138A6"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0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0D60C34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C0B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514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40A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17FC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F430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CED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1EC908"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12FC2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28F1BD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315E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C91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75A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61C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C76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938"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E68FC6"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65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6B0B8AD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25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AA7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27D3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21C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DEC6B"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39AE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59E463"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B6F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6216F9A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9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83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D202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94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F5D3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7274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B6A2C"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44F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4B9527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452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E33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A1E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79EF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3C5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C2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F4FBEA"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109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1FCD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7F2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F089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DD86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49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57F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662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2101F6" w14:textId="77777777" w:rsidR="007C4061" w:rsidRPr="00D5200C" w:rsidRDefault="007C4061" w:rsidP="00C17C4C">
            <w:pPr>
              <w:pStyle w:val="TAL"/>
              <w:rPr>
                <w:lang w:val="en-US"/>
              </w:rPr>
            </w:pPr>
            <w:r w:rsidRPr="00D5200C">
              <w:rPr>
                <w:lang w:val="en-US"/>
              </w:rPr>
              <w:t xml:space="preserve">URI variables for the Resource </w:t>
            </w:r>
            <w:proofErr w:type="spellStart"/>
            <w:r w:rsidRPr="00D5200C">
              <w:rPr>
                <w:lang w:val="en-US"/>
              </w:rPr>
              <w:t>OperatorSpecificData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5522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27D9E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D6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77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D7F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15070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AE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88F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15307B"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1A6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25B1EB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99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B74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1AE9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7BA5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7FB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769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E67743" w14:textId="77777777" w:rsidR="007C4061" w:rsidRPr="00D5200C" w:rsidRDefault="007C4061" w:rsidP="00C17C4C">
            <w:pPr>
              <w:pStyle w:val="TAL"/>
              <w:rPr>
                <w:lang w:val="en-US"/>
              </w:rPr>
            </w:pPr>
            <w:r w:rsidRPr="00D5200C">
              <w:rPr>
                <w:lang w:val="en-US"/>
              </w:rPr>
              <w:t xml:space="preserve">PATCH method for </w:t>
            </w:r>
            <w:proofErr w:type="spellStart"/>
            <w:r w:rsidRPr="00D5200C">
              <w:rPr>
                <w:lang w:val="en-US"/>
              </w:rPr>
              <w:t>ProvisionedParamenterData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A2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9A10AC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7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E5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C093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E71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0F3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77E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326AFD"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F1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1FB8A9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6DE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3AE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BCEC3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F54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E32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9F0C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E7FB43"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EE6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0EEAC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0A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3782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9439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077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32B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9AF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9EBF1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70A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69F7E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C5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A665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F612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9E0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055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2B8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F4F6C2" w14:textId="77777777" w:rsidR="007C4061" w:rsidRPr="00D5200C" w:rsidRDefault="007C4061" w:rsidP="00C17C4C">
            <w:pPr>
              <w:pStyle w:val="TAL"/>
              <w:rPr>
                <w:lang w:val="en-US"/>
              </w:rPr>
            </w:pPr>
            <w:r w:rsidRPr="00D5200C">
              <w:rPr>
                <w:lang w:val="en-US"/>
              </w:rPr>
              <w:t xml:space="preserve">Align security and servers clause in </w:t>
            </w:r>
            <w:proofErr w:type="spellStart"/>
            <w:r w:rsidRPr="00D5200C">
              <w:rPr>
                <w:lang w:val="en-US"/>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B45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817F98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78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8DA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5F40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34C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8107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CE4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17B81B" w14:textId="77777777" w:rsidR="007C4061" w:rsidRPr="00D5200C" w:rsidRDefault="007C4061" w:rsidP="00C17C4C">
            <w:pPr>
              <w:pStyle w:val="TAL"/>
              <w:rPr>
                <w:lang w:val="en-US"/>
              </w:rPr>
            </w:pPr>
            <w:proofErr w:type="spellStart"/>
            <w:r w:rsidRPr="00D5200C">
              <w:rPr>
                <w:lang w:val="en-US"/>
              </w:rPr>
              <w:t>VarUeId</w:t>
            </w:r>
            <w:proofErr w:type="spellEnd"/>
            <w:r w:rsidRPr="00D5200C">
              <w:rPr>
                <w:lang w:val="en-US"/>
              </w:rPr>
              <w:t xml:space="preserve">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EAB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B6078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CB64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AF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462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5C1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74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88C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6418A" w14:textId="77777777" w:rsidR="007C4061" w:rsidRPr="00D5200C" w:rsidRDefault="007C4061" w:rsidP="00C17C4C">
            <w:pPr>
              <w:pStyle w:val="TAL"/>
              <w:rPr>
                <w:lang w:val="en-US"/>
              </w:rPr>
            </w:pPr>
            <w:r w:rsidRPr="00D5200C">
              <w:rPr>
                <w:lang w:val="en-US"/>
              </w:rPr>
              <w:t xml:space="preserve">OpenAPI schema for </w:t>
            </w:r>
            <w:proofErr w:type="spellStart"/>
            <w:r w:rsidRPr="00D5200C">
              <w:rPr>
                <w:lang w:val="en-US"/>
              </w:rPr>
              <w:t>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1CF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D50A89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F5A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39F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67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E70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3735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C49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5DB114"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F3A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1F05E8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03F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4CC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3E5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4A92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EA08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231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E22076" w14:textId="77777777" w:rsidR="007C4061" w:rsidRPr="00D5200C" w:rsidRDefault="007C4061" w:rsidP="00C17C4C">
            <w:pPr>
              <w:pStyle w:val="TAL"/>
              <w:rPr>
                <w:lang w:val="en-US"/>
              </w:rPr>
            </w:pPr>
            <w:proofErr w:type="spellStart"/>
            <w:r w:rsidRPr="00D5200C">
              <w:rPr>
                <w:lang w:val="en-US"/>
              </w:rPr>
              <w:t>Nudr</w:t>
            </w:r>
            <w:proofErr w:type="spellEnd"/>
            <w:r w:rsidRPr="00D5200C">
              <w:rPr>
                <w:lang w:val="en-US"/>
              </w:rPr>
              <w:t xml:space="preserve">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4384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A2C1D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72D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99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95A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6ED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33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3DF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68CC35" w14:textId="77777777" w:rsidR="007C4061" w:rsidRPr="00D5200C" w:rsidRDefault="007C4061" w:rsidP="00C17C4C">
            <w:pPr>
              <w:pStyle w:val="TAL"/>
              <w:rPr>
                <w:lang w:val="en-US"/>
              </w:rPr>
            </w:pPr>
            <w:r w:rsidRPr="00D5200C">
              <w:rPr>
                <w:lang w:val="en-US"/>
              </w:rPr>
              <w:t xml:space="preserve">Add support for 5G Trace to </w:t>
            </w:r>
            <w:proofErr w:type="spellStart"/>
            <w:r w:rsidRPr="00D5200C">
              <w:rPr>
                <w:lang w:val="en-US"/>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CF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9A33BD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EE6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DB0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B5AC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9EC44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CE9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FAA4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95A6DC"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F17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CA1D3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C8A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B6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4F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28D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B41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EFA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FDA281"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FF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6E393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2DB1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854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B32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F62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FFB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0EB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505FB6"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4A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CE57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692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891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61B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3E1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F78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259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E4EEA3"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3DF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BF4DCE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940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E3A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8A4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587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5106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7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5C9663"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0222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94C245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B8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412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0E44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DAA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A9A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206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A50037"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5F3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7F36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A9C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C56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B97C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F26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C5E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B39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CD52D6"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EFB4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A2B69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2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6D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AC67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1B5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34D2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CB24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0BD57"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C81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DF9B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486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BB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D5CD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83B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608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EFE1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A5BCA6"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2FC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5832AD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63BEE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028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3986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5D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359E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463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57C75A"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7B04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CD8ACF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0EC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DA8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FF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83C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5C56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8A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14C0AF"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0B69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B6E89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08D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86E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E313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F37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BA9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26E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5A5215"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BA9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53D14E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4B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2593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A7D3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A5D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681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F190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F57EF"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D4A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E12A2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8BF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49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C260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EB33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5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1E8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FF9722" w14:textId="77777777" w:rsidR="007C4061" w:rsidRPr="00D5200C" w:rsidRDefault="007C4061" w:rsidP="00C17C4C">
            <w:pPr>
              <w:pStyle w:val="TAL"/>
              <w:rPr>
                <w:lang w:val="en-US"/>
              </w:rPr>
            </w:pPr>
            <w:r w:rsidRPr="00D5200C">
              <w:rPr>
                <w:lang w:val="en-US"/>
              </w:rPr>
              <w:t xml:space="preserve">Active </w:t>
            </w:r>
            <w:proofErr w:type="spellStart"/>
            <w:r w:rsidRPr="00D5200C">
              <w:rPr>
                <w:lang w:val="en-US"/>
              </w:rPr>
              <w:t>AmfSubscriptions</w:t>
            </w:r>
            <w:proofErr w:type="spellEnd"/>
            <w:r w:rsidRPr="00D5200C">
              <w:rPr>
                <w:lang w:val="en-US"/>
              </w:rPr>
              <w:t xml:space="preserve">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C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A50302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D7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CE0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EA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EF52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D4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7D2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CCCB97"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B28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77DDCC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506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48E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6CE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E8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2235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5E1088"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CF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8DB0F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5FA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8F8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01E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F7F4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8A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F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07AF0D"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348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1EDA3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A1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8CAA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AB8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6BB6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44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EFD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EBE9D"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035C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E3A8A3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1B8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D0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56F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2CC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5D3D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8AB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83B882" w14:textId="77777777" w:rsidR="007C4061" w:rsidRPr="00D5200C" w:rsidRDefault="007C4061" w:rsidP="00C17C4C">
            <w:pPr>
              <w:pStyle w:val="TAL"/>
              <w:rPr>
                <w:lang w:val="en-US"/>
              </w:rPr>
            </w:pPr>
            <w:r w:rsidRPr="00D5200C">
              <w:rPr>
                <w:lang w:val="en-US"/>
              </w:rPr>
              <w:t xml:space="preserve">Get multiple datasets for </w:t>
            </w:r>
            <w:proofErr w:type="spellStart"/>
            <w:r w:rsidRPr="00D5200C">
              <w:rPr>
                <w:lang w:val="en-US"/>
              </w:rPr>
              <w:t>ProvisionedData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A0F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55EE4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445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004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6F3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867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41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F0B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28ED4" w14:textId="77777777" w:rsidR="007C4061" w:rsidRPr="00D5200C" w:rsidRDefault="007C4061" w:rsidP="00C17C4C">
            <w:pPr>
              <w:pStyle w:val="TAL"/>
              <w:rPr>
                <w:lang w:val="en-US"/>
              </w:rPr>
            </w:pPr>
            <w:r w:rsidRPr="00D5200C">
              <w:rPr>
                <w:lang w:val="en-US"/>
              </w:rPr>
              <w:t xml:space="preserve">Corrections on </w:t>
            </w:r>
            <w:proofErr w:type="spellStart"/>
            <w:r w:rsidRPr="00D5200C">
              <w:rPr>
                <w:lang w:val="en-US"/>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2E11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117B6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D15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30B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4A0E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8693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8EFF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9DA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460253"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3F2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8DB35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37C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6012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E61B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C55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BE8A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A33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F4078A"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20E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6C4F2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71D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397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BBE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08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6E4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05F2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2E2C94"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0D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2B11E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9AB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4A9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8BF6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842C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F3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58E9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F674A1"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54C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5A22C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83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75F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13E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C32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340"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E982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91ED6"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0E7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A4D80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9F97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41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D603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F15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4801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23B1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50E09E"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C5E77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02014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562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E586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228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C9D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76DA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36F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E85B2F"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DA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E3E716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DAA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42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3A7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C39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B18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7F03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F750F6"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9C5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CDF05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1EB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212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854C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E0F24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BA5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FDA1C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33E566"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443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51511C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F6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E0B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DABE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D0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7B278"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E693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C173E6"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7F0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6DF76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925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F60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FD1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85D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167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F9CF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764A83"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154A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7A75E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3B5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AC0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0A85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6E5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7C1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7D54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213D59"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3B6B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DC059E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D54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116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8772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00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67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6B0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AF0F79"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193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C208E3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57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A89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64F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0D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B6A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CFBF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F345C2"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C7E1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651D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FC5F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B0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DF37D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EB8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E89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EF2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5ABBDB" w14:textId="77777777" w:rsidR="007C4061" w:rsidRPr="00D5200C" w:rsidRDefault="007C4061" w:rsidP="00C17C4C">
            <w:pPr>
              <w:pStyle w:val="TAL"/>
              <w:rPr>
                <w:lang w:val="en-US"/>
              </w:rPr>
            </w:pPr>
            <w:proofErr w:type="spellStart"/>
            <w:r w:rsidRPr="00D5200C">
              <w:rPr>
                <w:lang w:val="en-US"/>
              </w:rPr>
              <w:t>AuthenticationSubscription</w:t>
            </w:r>
            <w:proofErr w:type="spellEnd"/>
            <w:r w:rsidRPr="00D5200C">
              <w:rPr>
                <w:lang w:val="en-US"/>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6B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D2F0EB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CCC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011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B1E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C3D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51C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552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769852"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BE78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1505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FFC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42F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8F2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1E87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5D0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431C7"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675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141FC2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B7E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DAF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571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93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28C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7FC4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B066DE"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733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78D5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3211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916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6A0C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7413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17FF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F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5FAD3"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425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5B542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6E6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3BB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C8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BD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E941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E8B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50225"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02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0E44E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C0445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B04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CE5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4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FDB8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291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E38C19"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827D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EB8345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6E9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8FA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EF0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24C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44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440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6DF634" w14:textId="77777777" w:rsidR="007C4061" w:rsidRPr="00D5200C" w:rsidRDefault="007C4061" w:rsidP="00C17C4C">
            <w:pPr>
              <w:pStyle w:val="TAL"/>
              <w:rPr>
                <w:lang w:val="en-US"/>
              </w:rPr>
            </w:pPr>
            <w:r w:rsidRPr="00D5200C">
              <w:rPr>
                <w:lang w:val="en-US"/>
              </w:rPr>
              <w:t xml:space="preserve">Update of the </w:t>
            </w:r>
            <w:proofErr w:type="spellStart"/>
            <w:r w:rsidRPr="00D5200C">
              <w:rPr>
                <w:lang w:val="en-US"/>
              </w:rPr>
              <w:t>SubsToNotify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B01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109D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C10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4CC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91B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C553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1179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65EC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296A47" w14:textId="77777777" w:rsidR="007C4061" w:rsidRPr="00D5200C" w:rsidRDefault="007C4061" w:rsidP="00C17C4C">
            <w:pPr>
              <w:pStyle w:val="TAL"/>
              <w:rPr>
                <w:lang w:val="en-US"/>
              </w:rPr>
            </w:pPr>
            <w:r w:rsidRPr="00D5200C">
              <w:rPr>
                <w:lang w:val="en-US"/>
              </w:rPr>
              <w:t xml:space="preserve">Update of the </w:t>
            </w:r>
            <w:proofErr w:type="spellStart"/>
            <w:r w:rsidRPr="00D5200C">
              <w:rPr>
                <w:lang w:val="en-US"/>
              </w:rPr>
              <w:t>EESubscription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EC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EF0A6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37D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AB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0C54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D1C7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AF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1329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390A6C"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D1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03F612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452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D7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62DF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169C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8943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206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16082F" w14:textId="77777777" w:rsidR="007C4061" w:rsidRPr="00D5200C" w:rsidRDefault="007C4061" w:rsidP="00C17C4C">
            <w:pPr>
              <w:pStyle w:val="TAL"/>
              <w:rPr>
                <w:lang w:val="en-US"/>
              </w:rPr>
            </w:pPr>
            <w:r w:rsidRPr="00D5200C">
              <w:rPr>
                <w:lang w:val="en-US"/>
              </w:rPr>
              <w:t xml:space="preserve">missing </w:t>
            </w:r>
            <w:proofErr w:type="spellStart"/>
            <w:r w:rsidRPr="00D5200C">
              <w:rPr>
                <w:lang w:val="en-US"/>
              </w:rPr>
              <w:t>enties</w:t>
            </w:r>
            <w:proofErr w:type="spellEnd"/>
            <w:r w:rsidRPr="00D5200C">
              <w:rPr>
                <w:lang w:val="en-US"/>
              </w:rPr>
              <w:t xml:space="preserve">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4CB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2B5C28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E56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018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41D2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25B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5250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EB54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C0474" w14:textId="77777777" w:rsidR="007C4061" w:rsidRPr="00D5200C" w:rsidRDefault="007C4061" w:rsidP="00C17C4C">
            <w:pPr>
              <w:pStyle w:val="TAL"/>
              <w:rPr>
                <w:lang w:val="en-US"/>
              </w:rPr>
            </w:pPr>
            <w:r w:rsidRPr="00D5200C">
              <w:rPr>
                <w:lang w:val="en-US"/>
              </w:rPr>
              <w:t xml:space="preserve">correction on </w:t>
            </w:r>
            <w:proofErr w:type="spellStart"/>
            <w:r w:rsidRPr="00D5200C">
              <w:rPr>
                <w:lang w:val="en-US"/>
              </w:rPr>
              <w:t>operationId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38A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2FC36C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44D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296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614F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3895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C38A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ACE0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DAD28"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88E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EB98F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F43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B7C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A681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B851F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2CE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94F5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A87FBD"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96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D245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5FA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D0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26A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BA0E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DC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4C5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9EF95"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8FB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64AE4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ACB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4D1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39F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98A3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C6150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21CD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6133A" w14:textId="77777777" w:rsidR="007C4061" w:rsidRPr="00D5200C" w:rsidRDefault="007C4061" w:rsidP="00C17C4C">
            <w:pPr>
              <w:pStyle w:val="TAL"/>
              <w:rPr>
                <w:lang w:val="en-US"/>
              </w:rPr>
            </w:pPr>
            <w:proofErr w:type="spellStart"/>
            <w:r w:rsidRPr="00D5200C">
              <w:rPr>
                <w:lang w:val="en-US"/>
              </w:rPr>
              <w:t>OdbData</w:t>
            </w:r>
            <w:proofErr w:type="spellEnd"/>
            <w:r w:rsidRPr="00D5200C">
              <w:rPr>
                <w:lang w:val="en-US"/>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C5C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78E2B5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FB5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2E3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451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0E305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621C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DA13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3988B0"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D9B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29999D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206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0CC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925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5F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78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4D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749AC0"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194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2ABB9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F8A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5D4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7D0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168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F546F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B147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B7E79"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D8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4E126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D3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1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7D4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E8D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F4A3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3758F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5DF6DD" w14:textId="77777777" w:rsidR="007C4061" w:rsidRPr="00D5200C" w:rsidRDefault="007C4061" w:rsidP="00C17C4C">
            <w:pPr>
              <w:pStyle w:val="TAL"/>
              <w:rPr>
                <w:lang w:val="en-US"/>
              </w:rPr>
            </w:pPr>
            <w:proofErr w:type="spellStart"/>
            <w:r w:rsidRPr="00D5200C">
              <w:rPr>
                <w:lang w:val="en-US"/>
              </w:rPr>
              <w:t>PduSessionId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8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A984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5F63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31D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EC3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4C6B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CE19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B586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86DED"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6E0B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1551D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45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8EE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33F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539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8FB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F396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EA778"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9B9F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DADB4F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5B7A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A5B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700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4167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27C4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58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11B1F"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CA37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BF026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3AA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29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AA4A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B45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E0E96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676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79C07"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8984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54C1EE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CCB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3933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3A7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3A97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9998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6F84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2FD63F"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B05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FBF2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4B85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5EE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440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4421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EFB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79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AB24C"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6E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CB8C89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5C4A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9A3B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FD9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BB1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57487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2BE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002E4" w14:textId="77777777" w:rsidR="007C4061" w:rsidRPr="00D5200C" w:rsidRDefault="007C4061" w:rsidP="00C17C4C">
            <w:pPr>
              <w:pStyle w:val="TAL"/>
              <w:rPr>
                <w:lang w:val="en-US"/>
              </w:rPr>
            </w:pPr>
            <w:proofErr w:type="spellStart"/>
            <w:r w:rsidRPr="00D5200C">
              <w:rPr>
                <w:lang w:val="en-US"/>
              </w:rPr>
              <w:t>SubscriptionDataSubscriptions</w:t>
            </w:r>
            <w:proofErr w:type="spellEnd"/>
            <w:r w:rsidRPr="00D5200C">
              <w:rPr>
                <w:lang w:val="en-US"/>
              </w:rPr>
              <w:t xml:space="preserve">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BB4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09BE0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F4BA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DD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A467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D13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3E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30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B09473" w14:textId="77777777" w:rsidR="007C4061" w:rsidRPr="00D5200C" w:rsidRDefault="007C4061" w:rsidP="00C17C4C">
            <w:pPr>
              <w:pStyle w:val="TAL"/>
              <w:rPr>
                <w:lang w:val="en-US"/>
              </w:rPr>
            </w:pPr>
            <w:r w:rsidRPr="00D5200C">
              <w:rPr>
                <w:lang w:val="en-US"/>
              </w:rPr>
              <w:t xml:space="preserve">Definition of </w:t>
            </w:r>
            <w:proofErr w:type="spellStart"/>
            <w:r w:rsidRPr="00D5200C">
              <w:rPr>
                <w:lang w:val="en-US"/>
              </w:rPr>
              <w:t>OperatorSpecificDataContainer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63FE9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7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47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5E0D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2E5C3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3696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3FF3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C5508" w14:textId="77777777" w:rsidR="007C4061" w:rsidRPr="00D5200C" w:rsidRDefault="007C4061" w:rsidP="00C17C4C">
            <w:pPr>
              <w:pStyle w:val="TAL"/>
              <w:rPr>
                <w:lang w:val="en-US"/>
              </w:rPr>
            </w:pPr>
            <w:r w:rsidRPr="00D5200C">
              <w:rPr>
                <w:lang w:val="en-US"/>
              </w:rPr>
              <w:t xml:space="preserve">Missing </w:t>
            </w:r>
            <w:proofErr w:type="spellStart"/>
            <w:r w:rsidRPr="00D5200C">
              <w:rPr>
                <w:lang w:val="en-US"/>
              </w:rPr>
              <w:t>supportedFeatures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00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86AB8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C77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90B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2841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A2F4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396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DD7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A8A699"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C1A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39BFB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78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51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F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BA8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BEA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023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1231B1"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B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4A7B4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03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A52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474F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911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9FE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086F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B4CA01"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88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D832F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87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138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7A23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9E3C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80F1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C23A4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37823"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49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0316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92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A2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E563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AF4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527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5B0F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7369E1"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1C7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66945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94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89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803F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2BE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4D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A5E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698FA" w14:textId="77777777" w:rsidR="007C4061" w:rsidRPr="00D5200C" w:rsidRDefault="007C4061" w:rsidP="00C17C4C">
            <w:pPr>
              <w:pStyle w:val="TAL"/>
              <w:rPr>
                <w:lang w:val="en-US"/>
              </w:rPr>
            </w:pPr>
            <w:r w:rsidRPr="00D5200C">
              <w:rPr>
                <w:lang w:val="en-US"/>
              </w:rPr>
              <w:t xml:space="preserve">3GPP TS 29.505 </w:t>
            </w:r>
            <w:proofErr w:type="spellStart"/>
            <w:r w:rsidRPr="00D5200C">
              <w:rPr>
                <w:lang w:val="en-US"/>
              </w:rPr>
              <w:t>externalDoc</w:t>
            </w:r>
            <w:proofErr w:type="spellEnd"/>
            <w:r w:rsidRPr="00D5200C">
              <w:rPr>
                <w:lang w:val="en-US"/>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8D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16C9A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9E9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C1ABD"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FA8AF2"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127E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589E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88F2E"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B9A1E4"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A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388C80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D60F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29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241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80EB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AA14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CFCA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2CF29" w14:textId="77777777" w:rsidR="007C4061" w:rsidRPr="00D5200C" w:rsidRDefault="007C4061" w:rsidP="00C17C4C">
            <w:pPr>
              <w:pStyle w:val="TAL"/>
              <w:rPr>
                <w:lang w:val="en-US"/>
              </w:rPr>
            </w:pPr>
            <w:r w:rsidRPr="00D5200C">
              <w:rPr>
                <w:lang w:val="en-US"/>
              </w:rPr>
              <w:t xml:space="preserve">Monitored </w:t>
            </w:r>
            <w:proofErr w:type="spellStart"/>
            <w:r w:rsidRPr="00D5200C">
              <w:rPr>
                <w:lang w:val="en-US"/>
              </w:rPr>
              <w:t>Resurce</w:t>
            </w:r>
            <w:proofErr w:type="spellEnd"/>
            <w:r w:rsidRPr="00D5200C">
              <w:rPr>
                <w:lang w:val="en-US"/>
              </w:rPr>
              <w:t xml:space="preserv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24A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39A84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B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A26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7655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E17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162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51CA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DEE2B" w14:textId="77777777" w:rsidR="007C4061" w:rsidRPr="00D5200C" w:rsidRDefault="007C4061" w:rsidP="00C17C4C">
            <w:pPr>
              <w:pStyle w:val="TAL"/>
              <w:rPr>
                <w:lang w:val="en-US"/>
              </w:rPr>
            </w:pPr>
            <w:proofErr w:type="spellStart"/>
            <w:r w:rsidRPr="00D5200C">
              <w:rPr>
                <w:lang w:val="en-US"/>
              </w:rPr>
              <w:t>GroupIdentifier</w:t>
            </w:r>
            <w:proofErr w:type="spellEnd"/>
            <w:r w:rsidRPr="00D5200C">
              <w:rPr>
                <w:lang w:val="en-US"/>
              </w:rPr>
              <w:t xml:space="preserve">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6BD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31386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D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F7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074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B57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84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34F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6A0C1"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1E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661223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F2AF2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76C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D6FA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4E1E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4CC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14EE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95A3F"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E7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2F6E1E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76B00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2E1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7DD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AC85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1FE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ABF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379D4"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5AB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CF88D7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4446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6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759C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35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4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D70D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24EA48"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9A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278CFD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E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1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8B03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2C1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B604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2A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72C9CC"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9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D6BF4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CA7A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9CD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1C9D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DC4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E86E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F2C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CA9163" w14:textId="77777777" w:rsidR="007C4061" w:rsidRPr="00D5200C" w:rsidRDefault="007C4061" w:rsidP="00C17C4C">
            <w:pPr>
              <w:pStyle w:val="TAL"/>
              <w:rPr>
                <w:lang w:val="en-US"/>
              </w:rPr>
            </w:pPr>
            <w:proofErr w:type="spellStart"/>
            <w:r w:rsidRPr="00D5200C">
              <w:rPr>
                <w:lang w:val="en-US"/>
              </w:rPr>
              <w:t>DataChangeNotify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86D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98058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A74FB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9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6D16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C38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31B4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A04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BD04B"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78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248132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BD35AB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11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0A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3B48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D59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039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33AA34" w14:textId="77777777" w:rsidR="007C4061" w:rsidRPr="00D5200C" w:rsidRDefault="007C4061" w:rsidP="00C17C4C">
            <w:pPr>
              <w:pStyle w:val="TAL"/>
              <w:rPr>
                <w:lang w:val="en-US"/>
              </w:rPr>
            </w:pPr>
            <w:r w:rsidRPr="00D5200C">
              <w:rPr>
                <w:lang w:val="en-US"/>
              </w:rPr>
              <w:t xml:space="preserve">Feature Negotiation for </w:t>
            </w:r>
            <w:proofErr w:type="spellStart"/>
            <w:r w:rsidRPr="00D5200C">
              <w:rPr>
                <w:lang w:val="en-US"/>
              </w:rPr>
              <w:t>OperatorSpecificData</w:t>
            </w:r>
            <w:proofErr w:type="spellEnd"/>
            <w:r w:rsidRPr="00D5200C">
              <w:rPr>
                <w:lang w:val="en-US"/>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8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F3DF7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7B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BEC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BD2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ACE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55C1E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CEE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5FECD3" w14:textId="77777777" w:rsidR="007C4061" w:rsidRPr="00D5200C" w:rsidRDefault="007C4061" w:rsidP="00C17C4C">
            <w:pPr>
              <w:pStyle w:val="TAL"/>
              <w:rPr>
                <w:lang w:val="en-US"/>
              </w:rPr>
            </w:pPr>
            <w:proofErr w:type="spellStart"/>
            <w:r w:rsidRPr="00D5200C">
              <w:rPr>
                <w:lang w:val="en-US"/>
              </w:rPr>
              <w:t>externalDocs</w:t>
            </w:r>
            <w:proofErr w:type="spellEnd"/>
            <w:r w:rsidRPr="00D5200C">
              <w:rPr>
                <w:lang w:val="en-US"/>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59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EC8B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73BF0FC"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8DB0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74919" w14:textId="77777777"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2EB4" w14:textId="77777777"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A6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BAF8"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C87C6"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7BE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11F1D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AF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EDF1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E1F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FF78" w14:textId="77777777"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D707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59B5"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B369E"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184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009BBA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43A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16AB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B5AA"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03AA" w14:textId="77777777"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8660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2B7"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65CD8" w14:textId="77777777" w:rsidR="007C4061" w:rsidRPr="00D5200C" w:rsidRDefault="007C4061" w:rsidP="00C17C4C">
            <w:pPr>
              <w:pStyle w:val="TAL"/>
              <w:rPr>
                <w:lang w:val="en-US"/>
              </w:rPr>
            </w:pPr>
            <w:r w:rsidRPr="00D5200C">
              <w:rPr>
                <w:lang w:val="en-US"/>
              </w:rPr>
              <w:t xml:space="preserve">Add </w:t>
            </w:r>
            <w:proofErr w:type="spellStart"/>
            <w:r w:rsidRPr="00D5200C">
              <w:rPr>
                <w:lang w:val="en-US"/>
              </w:rPr>
              <w:t>SMFRegistration</w:t>
            </w:r>
            <w:proofErr w:type="spellEnd"/>
            <w:r w:rsidRPr="00D5200C">
              <w:rPr>
                <w:lang w:val="en-US"/>
              </w:rPr>
              <w:t xml:space="preserve"> to </w:t>
            </w:r>
            <w:proofErr w:type="spellStart"/>
            <w:r w:rsidRPr="00D5200C">
              <w:rPr>
                <w:lang w:val="en-US"/>
              </w:rPr>
              <w:t>ContextDataSet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6D15"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C2DCE1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1631"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A4C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3E76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8CF0" w14:textId="77777777"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BDA6E" w14:textId="77777777"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7A8EA"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81C0E" w14:textId="77777777" w:rsidR="007C4061" w:rsidRPr="00D5200C" w:rsidRDefault="007C4061" w:rsidP="00C17C4C">
            <w:pPr>
              <w:pStyle w:val="TAL"/>
              <w:rPr>
                <w:lang w:val="en-US"/>
              </w:rPr>
            </w:pPr>
            <w:proofErr w:type="spellStart"/>
            <w:r w:rsidRPr="00D5200C">
              <w:rPr>
                <w:lang w:val="en-US"/>
              </w:rPr>
              <w:t>AuthEvent</w:t>
            </w:r>
            <w:proofErr w:type="spellEnd"/>
            <w:r w:rsidRPr="00D5200C">
              <w:rPr>
                <w:lang w:val="en-US"/>
              </w:rPr>
              <w:t xml:space="preserve">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397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B90D1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B1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4FE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E0A03" w14:textId="77777777"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FEAA" w14:textId="77777777"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96FA"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B8C7"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9A0D5"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BCC7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187BA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5D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12C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E59A7"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0AB9" w14:textId="77777777"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237BE"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15A60"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35D" w14:textId="77777777" w:rsidR="007C4061" w:rsidRPr="00D5200C" w:rsidRDefault="007C4061" w:rsidP="00C17C4C">
            <w:pPr>
              <w:pStyle w:val="TAL"/>
              <w:rPr>
                <w:lang w:val="en-US"/>
              </w:rPr>
            </w:pPr>
            <w:r w:rsidRPr="00D5200C">
              <w:rPr>
                <w:lang w:val="en-US"/>
              </w:rPr>
              <w:t xml:space="preserve">29505 CR optionality of </w:t>
            </w:r>
            <w:proofErr w:type="spellStart"/>
            <w:r w:rsidRPr="00D5200C">
              <w:rPr>
                <w:lang w:val="en-US"/>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EC2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74E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1549D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DDBD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801FA" w14:textId="77777777"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AE42" w14:textId="77777777"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09F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FAB0"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A2987"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F9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130F31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4F22"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8BA66"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9605"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3C25" w14:textId="77777777"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E33AE0"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6584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55868" w14:textId="77777777"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8BF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7051A7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8F2E8A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6C0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EE677"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8D5" w14:textId="77777777"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E61C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3A0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3DD44" w14:textId="77777777" w:rsidR="00826610" w:rsidRPr="00D5200C" w:rsidRDefault="00826610" w:rsidP="00C17C4C">
            <w:pPr>
              <w:pStyle w:val="TAL"/>
              <w:rPr>
                <w:lang w:val="en-US"/>
              </w:rPr>
            </w:pPr>
            <w:r w:rsidRPr="00297367">
              <w:rPr>
                <w:rFonts w:cs="Arial"/>
                <w:sz w:val="16"/>
                <w:szCs w:val="16"/>
              </w:rPr>
              <w:t xml:space="preserve">Resource </w:t>
            </w:r>
            <w:proofErr w:type="spellStart"/>
            <w:r w:rsidRPr="00297367">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C1F1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3A6ECC7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B388D"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52774"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769C0" w14:textId="77777777"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D812" w14:textId="77777777"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04E7"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EE01" w14:textId="77777777"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D7F46" w14:textId="77777777"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84AEA"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BB3D05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A7218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6DF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D9DD5" w14:textId="77777777"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CCD05" w14:textId="77777777"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0E16"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309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BFF73" w14:textId="77777777"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3BC8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511E1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C4CA93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9CB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94FD"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8CB2" w14:textId="77777777"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C59E3"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2F69"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48FBC" w14:textId="77777777"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AE8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D942AD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4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425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F62D6"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54E1" w14:textId="77777777"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0AD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92EF"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29BB6" w14:textId="77777777"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7A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8D6B3B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C1F45"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8778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56BF"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B0C8" w14:textId="77777777"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BC8DD"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5A8D1"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2E4C" w14:textId="77777777"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15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4D044C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FBA7FA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03C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BD49" w14:textId="77777777"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B30" w14:textId="77777777"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790C"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27535"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766C4" w14:textId="77777777"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E585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87B2FC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4EC004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295A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11EB" w14:textId="77777777"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2D93" w14:textId="77777777"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14C0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D6F8B"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D15A5" w14:textId="77777777"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0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A7BBBA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8E4593B"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CE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62D44"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7381" w14:textId="77777777"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E1A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6EB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28082" w14:textId="77777777" w:rsidR="00373981" w:rsidRPr="00D5200C" w:rsidRDefault="00373981" w:rsidP="00C17C4C">
            <w:pPr>
              <w:pStyle w:val="TAL"/>
              <w:rPr>
                <w:lang w:val="en-US"/>
              </w:rPr>
            </w:pPr>
            <w:r w:rsidRPr="00297367">
              <w:rPr>
                <w:rFonts w:cs="Arial"/>
                <w:sz w:val="16"/>
                <w:szCs w:val="16"/>
              </w:rPr>
              <w:t xml:space="preserve">Support of </w:t>
            </w:r>
            <w:proofErr w:type="spellStart"/>
            <w:r w:rsidRPr="00297367">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8B1D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DB468E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7D9FB9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66DA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8B127" w14:textId="77777777"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DBB8" w14:textId="77777777"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DE50"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CF2"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A3723" w14:textId="77777777"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0E8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F09B47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A06C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26FA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73CB" w14:textId="77777777"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24F0" w14:textId="77777777"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2DE23"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9B1D" w14:textId="77777777"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B7C6D" w14:textId="77777777"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5A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14:paraId="21498F8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25D152A"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1E79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E6517"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3072" w14:textId="77777777"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60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103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BF229" w14:textId="77777777"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5E331"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CA2907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E147894"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7845"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CB2E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723FA" w14:textId="77777777"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F72D"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64C8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2559F" w14:textId="77777777"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7D4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BA628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38E2158"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F24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8684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625B" w14:textId="77777777"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3E1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3BD"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06A05" w14:textId="77777777"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0BE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692FC4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07A6EBE"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3B60"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DAF3D"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714" w14:textId="77777777"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EB6C" w14:textId="77777777"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047B4"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BAA72" w14:textId="77777777"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9A0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46FC97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D7BCD"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B0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5F6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C52F" w14:textId="77777777"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377B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46093"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9D0FA" w14:textId="77777777" w:rsidR="00BB222C" w:rsidRPr="009E5CAE" w:rsidRDefault="00BB222C" w:rsidP="00C17C4C">
            <w:pPr>
              <w:pStyle w:val="TAL"/>
              <w:rPr>
                <w:rFonts w:cs="Arial"/>
                <w:sz w:val="16"/>
                <w:szCs w:val="16"/>
              </w:rPr>
            </w:pPr>
            <w:r w:rsidRPr="000E63B0">
              <w:rPr>
                <w:rFonts w:cs="Arial"/>
                <w:sz w:val="16"/>
                <w:szCs w:val="16"/>
              </w:rPr>
              <w:t xml:space="preserve">Correct mismatches of definition between table and </w:t>
            </w:r>
            <w:proofErr w:type="spellStart"/>
            <w:r w:rsidRPr="000E63B0">
              <w:rPr>
                <w:rFonts w:cs="Arial"/>
                <w:sz w:val="16"/>
                <w:szCs w:val="16"/>
              </w:rPr>
              <w:t>yaml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DE1D"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402B90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F90A647"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001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FD12"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4747B" w14:textId="77777777"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5D7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5C59"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68C0F" w14:textId="77777777"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117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CA2AAF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802CBC"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0C2E" w14:textId="77777777"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F90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7EB4"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899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DDB8"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DA8E0" w14:textId="77777777"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425D" w14:textId="77777777"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14:paraId="7825116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5ED59" w14:textId="77777777"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2F78" w14:textId="77777777"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FB05" w14:textId="77777777"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9BEC"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893E8"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300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35DD4" w14:textId="77777777"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37890" w14:textId="77777777"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14:paraId="0149FA6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119047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381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D0C6"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6370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3EE4"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9CF3"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0F43C" w14:textId="77777777"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997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2438734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189757"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2AE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B423"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5FDB"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536CB"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C23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F9CB7" w14:textId="77777777"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BEA4E"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C9750D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4AC16F5"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8181"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A1D2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8BEE"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01BA"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5155C"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14DA1" w14:textId="77777777"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FDA"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4369DE7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404124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D3E86"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47EB5"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D26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7B6E"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05DA"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AE447F" w:rsidRPr="009E5CAE" w:rsidRDefault="00AE447F" w:rsidP="00AE447F">
            <w:pPr>
              <w:pStyle w:val="TAL"/>
              <w:rPr>
                <w:rFonts w:cs="Arial"/>
                <w:sz w:val="16"/>
                <w:szCs w:val="16"/>
              </w:rPr>
            </w:pPr>
            <w:r w:rsidRPr="001A71F6">
              <w:rPr>
                <w:rFonts w:cs="Arial"/>
                <w:sz w:val="16"/>
                <w:szCs w:val="16"/>
              </w:rPr>
              <w:t xml:space="preserve">Pattern alignment for </w:t>
            </w:r>
            <w:proofErr w:type="spellStart"/>
            <w:r w:rsidRPr="001A71F6">
              <w:rPr>
                <w:rFonts w:cs="Arial"/>
                <w:sz w:val="16"/>
                <w:szCs w:val="16"/>
              </w:rPr>
              <w:t>ueId</w:t>
            </w:r>
            <w:proofErr w:type="spellEnd"/>
            <w:r w:rsidRPr="001A71F6">
              <w:rPr>
                <w:rFonts w:cs="Arial"/>
                <w:sz w:val="16"/>
                <w:szCs w:val="16"/>
              </w:rPr>
              <w:t xml:space="preserve">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D754D"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51A3A9D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77C3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59B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A926E"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4A2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528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F936F"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07B801" w14:textId="77777777"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DE6C"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7BF52FA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B706A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1573"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90C8"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BFE62"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B22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1064B"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B1E5A" w14:textId="77777777"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1186"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641141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32CC34"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9DF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8D39D"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016F"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B92C"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68928"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888A" w14:textId="77777777" w:rsidR="00AE447F" w:rsidRPr="009E5CAE" w:rsidRDefault="00AE447F" w:rsidP="00AE447F">
            <w:pPr>
              <w:pStyle w:val="TAL"/>
              <w:rPr>
                <w:rFonts w:cs="Arial"/>
                <w:sz w:val="16"/>
                <w:szCs w:val="16"/>
              </w:rPr>
            </w:pPr>
            <w:proofErr w:type="spellStart"/>
            <w:r w:rsidRPr="001A71F6">
              <w:rPr>
                <w:rFonts w:cs="Arial"/>
                <w:sz w:val="16"/>
                <w:szCs w:val="16"/>
              </w:rPr>
              <w:t>Snssai</w:t>
            </w:r>
            <w:proofErr w:type="spellEnd"/>
            <w:r w:rsidRPr="001A71F6">
              <w:rPr>
                <w:rFonts w:cs="Arial"/>
                <w:sz w:val="16"/>
                <w:szCs w:val="16"/>
              </w:rPr>
              <w:t xml:space="preserve">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FB22"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BC0C6A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5186E2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018D"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32BD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3BC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075F1"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99C49"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D480E" w14:textId="77777777"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2090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F96FBA" w:rsidRPr="00BC4D08" w14:paraId="05BD7F0B"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4A2B212" w14:textId="73848BA4"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65733" w14:textId="37F3F85C" w:rsidR="00F96FBA" w:rsidRPr="00F17EA9" w:rsidRDefault="00F96FBA" w:rsidP="00F96FBA">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w:t>
            </w:r>
            <w:r>
              <w:rPr>
                <w:rFonts w:cs="Arial"/>
                <w:sz w:val="16"/>
                <w:szCs w:val="16"/>
                <w:lang w:val="en-US" w:eastAsia="zh-CN"/>
              </w:rPr>
              <w:t>1</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0057" w14:textId="6CC16C42" w:rsidR="00F96FBA" w:rsidRPr="008657DB" w:rsidRDefault="00F96FBA" w:rsidP="00F96FBA">
            <w:pPr>
              <w:pStyle w:val="TAL"/>
              <w:rPr>
                <w:rFonts w:cs="Arial"/>
                <w:sz w:val="16"/>
                <w:szCs w:val="16"/>
                <w:lang w:eastAsia="zh-CN"/>
              </w:rPr>
            </w:pPr>
            <w:r w:rsidRPr="00B91EFD">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5E803" w14:textId="4FFCAB2C" w:rsidR="00F96FBA" w:rsidRDefault="00F96FBA" w:rsidP="00F96FBA">
            <w:pPr>
              <w:pStyle w:val="TAL"/>
              <w:rPr>
                <w:rFonts w:cs="Arial"/>
                <w:sz w:val="16"/>
                <w:szCs w:val="16"/>
                <w:lang w:eastAsia="zh-CN"/>
              </w:rPr>
            </w:pPr>
            <w:r>
              <w:rPr>
                <w:rFonts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2B632" w14:textId="3A3FE0AB" w:rsidR="00F96FBA" w:rsidRPr="009E5CAE" w:rsidRDefault="00F96FBA" w:rsidP="00F96FB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486CA" w14:textId="3F9AD0AB"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E3B911" w14:textId="5D83D545" w:rsidR="00F96FBA" w:rsidRPr="004530FB" w:rsidRDefault="00F96FBA" w:rsidP="00F96FBA">
            <w:pPr>
              <w:pStyle w:val="TAL"/>
              <w:rPr>
                <w:rFonts w:cs="Arial"/>
                <w:sz w:val="16"/>
                <w:szCs w:val="16"/>
              </w:rPr>
            </w:pPr>
            <w:r>
              <w:rPr>
                <w:rFonts w:cs="Arial"/>
                <w:sz w:val="16"/>
                <w:szCs w:val="16"/>
              </w:rPr>
              <w:t xml:space="preserve">Missing </w:t>
            </w:r>
            <w:proofErr w:type="spellStart"/>
            <w:r>
              <w:rPr>
                <w:rFonts w:cs="Arial"/>
                <w:sz w:val="16"/>
                <w:szCs w:val="16"/>
              </w:rPr>
              <w:t>requestBody</w:t>
            </w:r>
            <w:proofErr w:type="spellEnd"/>
            <w:r>
              <w:rPr>
                <w:rFonts w:cs="Arial"/>
                <w:sz w:val="16"/>
                <w:szCs w:val="16"/>
              </w:rPr>
              <w:t xml:space="preserve">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F982B" w14:textId="6E72C2EF"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3CAF7185"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50F6B69" w14:textId="7EDF0429"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9713" w14:textId="18E03015"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9E86" w14:textId="53631038" w:rsidR="00F96FBA" w:rsidRPr="008657DB" w:rsidRDefault="00F96FBA" w:rsidP="00F96FBA">
            <w:pPr>
              <w:pStyle w:val="TAL"/>
              <w:rPr>
                <w:rFonts w:cs="Arial"/>
                <w:sz w:val="16"/>
                <w:szCs w:val="16"/>
                <w:lang w:eastAsia="zh-CN"/>
              </w:rPr>
            </w:pPr>
            <w:r w:rsidRPr="00B91EFD">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666CE" w14:textId="2B3FA488" w:rsidR="00F96FBA" w:rsidRDefault="00F96FBA" w:rsidP="00F96FBA">
            <w:pPr>
              <w:pStyle w:val="TAL"/>
              <w:rPr>
                <w:rFonts w:cs="Arial"/>
                <w:sz w:val="16"/>
                <w:szCs w:val="16"/>
                <w:lang w:eastAsia="zh-CN"/>
              </w:rPr>
            </w:pPr>
            <w:r>
              <w:rPr>
                <w:rFonts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2A470" w14:textId="31441414" w:rsidR="00F96FBA" w:rsidRPr="009E5CAE" w:rsidRDefault="00F96FBA" w:rsidP="00F96FB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1B079F" w14:textId="1BC30295"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003BAD" w14:textId="2599925B" w:rsidR="00F96FBA" w:rsidRPr="004530FB" w:rsidRDefault="00F96FBA" w:rsidP="00F96FBA">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E23C7" w14:textId="4FA06E73"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50AA9B6D"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61EBD6CC" w14:textId="2A545AC8"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C491F" w14:textId="6BA14522"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DEB27" w14:textId="1A721FB8" w:rsidR="00F96FBA" w:rsidRPr="008657DB" w:rsidRDefault="00F96FBA" w:rsidP="00F96FBA">
            <w:pPr>
              <w:pStyle w:val="TAL"/>
              <w:rPr>
                <w:rFonts w:cs="Arial"/>
                <w:sz w:val="16"/>
                <w:szCs w:val="16"/>
                <w:lang w:eastAsia="zh-CN"/>
              </w:rPr>
            </w:pPr>
            <w:r w:rsidRPr="00B91EFD">
              <w:rPr>
                <w:rFonts w:cs="Arial"/>
                <w:sz w:val="16"/>
                <w:szCs w:val="16"/>
                <w:lang w:eastAsia="zh-CN"/>
              </w:rPr>
              <w:t>CP-210054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2F62F" w14:textId="4397BE50" w:rsidR="00F96FBA" w:rsidRDefault="00F96FBA" w:rsidP="00F96FBA">
            <w:pPr>
              <w:pStyle w:val="TAL"/>
              <w:rPr>
                <w:rFonts w:cs="Arial"/>
                <w:sz w:val="16"/>
                <w:szCs w:val="16"/>
                <w:lang w:eastAsia="zh-CN"/>
              </w:rPr>
            </w:pPr>
            <w:r>
              <w:rPr>
                <w:rFonts w:cs="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B39B3" w14:textId="3109C947" w:rsidR="00F96FBA" w:rsidRPr="009E5CAE" w:rsidRDefault="00F96FBA" w:rsidP="00F96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14C97" w14:textId="6F49E8C7"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13F80C" w14:textId="0F90822E" w:rsidR="00F96FBA" w:rsidRPr="004530FB" w:rsidRDefault="00F96FBA" w:rsidP="00F96FBA">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D13B" w14:textId="21EB7D8C"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3C1ECA" w:rsidRPr="00BC4D08" w14:paraId="5F55EA0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739D300" w14:textId="35020E5F"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068A3" w14:textId="05D649D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9B138D" w14:textId="7448EEE9" w:rsidR="003C1ECA" w:rsidRPr="0082480B" w:rsidRDefault="001A59D6" w:rsidP="003C1ECA">
            <w:pPr>
              <w:pStyle w:val="TAL"/>
              <w:rPr>
                <w:rFonts w:cs="Arial"/>
                <w:sz w:val="16"/>
                <w:szCs w:val="16"/>
                <w:lang w:eastAsia="zh-CN"/>
              </w:rPr>
            </w:pPr>
            <w:r w:rsidRPr="00885269">
              <w:rPr>
                <w:sz w:val="16"/>
                <w:szCs w:val="16"/>
                <w:lang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9D5FF" w14:textId="04CF76F0" w:rsidR="003C1ECA" w:rsidRDefault="003C1ECA" w:rsidP="003C1ECA">
            <w:pPr>
              <w:pStyle w:val="TAL"/>
              <w:rPr>
                <w:rFonts w:cs="Arial"/>
                <w:sz w:val="16"/>
                <w:szCs w:val="16"/>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A3864E" w14:textId="63E4568D"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64430A" w14:textId="10191F35"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6CB544" w14:textId="70BEE483" w:rsidR="003C1ECA" w:rsidRPr="003C1ECA" w:rsidRDefault="003C1ECA" w:rsidP="003C1ECA">
            <w:pPr>
              <w:pStyle w:val="TAL"/>
              <w:rPr>
                <w:rFonts w:cs="Arial"/>
                <w:sz w:val="16"/>
                <w:szCs w:val="16"/>
              </w:rPr>
            </w:pPr>
            <w:r w:rsidRPr="003C1ECA">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DB5A" w14:textId="5B2FB7F2" w:rsidR="003C1ECA" w:rsidRDefault="003C1ECA" w:rsidP="003C1EC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6.7.0</w:t>
            </w:r>
          </w:p>
        </w:tc>
      </w:tr>
      <w:tr w:rsidR="003C1ECA" w:rsidRPr="00BC4D08" w14:paraId="494446A6"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53986018" w14:textId="033B942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B6764" w14:textId="1FB034ED"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AA25AC" w14:textId="2D02553C" w:rsidR="003C1ECA" w:rsidRPr="0082480B" w:rsidRDefault="001A59D6" w:rsidP="003C1ECA">
            <w:pPr>
              <w:pStyle w:val="TAL"/>
              <w:rPr>
                <w:rFonts w:cs="Arial"/>
                <w:sz w:val="16"/>
                <w:szCs w:val="16"/>
                <w:lang w:eastAsia="zh-CN"/>
              </w:rPr>
            </w:pPr>
            <w:r w:rsidRPr="00885269">
              <w:rPr>
                <w:sz w:val="16"/>
                <w:szCs w:val="16"/>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3EFC2" w14:textId="261293AE" w:rsidR="003C1ECA" w:rsidRDefault="003C1ECA" w:rsidP="003C1ECA">
            <w:pPr>
              <w:pStyle w:val="TAL"/>
              <w:rPr>
                <w:rFonts w:cs="Arial"/>
                <w:sz w:val="16"/>
                <w:szCs w:val="16"/>
              </w:rPr>
            </w:pPr>
            <w:r>
              <w:rPr>
                <w:rFonts w:cs="Arial"/>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C1A8C2" w14:textId="42801DA7"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41F07" w14:textId="50ED9601"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D70F75" w14:textId="66517138" w:rsidR="003C1ECA" w:rsidRPr="003C1ECA" w:rsidRDefault="003C1ECA" w:rsidP="003C1ECA">
            <w:pPr>
              <w:pStyle w:val="TAL"/>
              <w:rPr>
                <w:rFonts w:cs="Arial"/>
                <w:sz w:val="16"/>
                <w:szCs w:val="16"/>
              </w:rPr>
            </w:pPr>
            <w:r w:rsidRPr="003C1ECA">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D306" w14:textId="4E3A996C"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5F5EEDD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3ECD7277" w14:textId="45EB32E1"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D23C8" w14:textId="6B0BB6D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42A6B8" w14:textId="4D8CAA8D" w:rsidR="003C1ECA" w:rsidRPr="0082480B" w:rsidRDefault="001A59D6" w:rsidP="003C1ECA">
            <w:pPr>
              <w:pStyle w:val="TAL"/>
              <w:rPr>
                <w:rFonts w:cs="Arial"/>
                <w:sz w:val="16"/>
                <w:szCs w:val="16"/>
                <w:lang w:eastAsia="zh-CN"/>
              </w:rPr>
            </w:pPr>
            <w:r w:rsidRPr="00885269">
              <w:rPr>
                <w:sz w:val="16"/>
                <w:szCs w:val="16"/>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02AC60" w14:textId="31B8406C" w:rsidR="003C1ECA" w:rsidRDefault="003C1ECA" w:rsidP="003C1ECA">
            <w:pPr>
              <w:pStyle w:val="TAL"/>
              <w:rPr>
                <w:rFonts w:cs="Arial"/>
                <w:sz w:val="16"/>
                <w:szCs w:val="16"/>
              </w:rPr>
            </w:pPr>
            <w:r>
              <w:rPr>
                <w:rFonts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9B95F4" w14:textId="45A08219"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45228" w14:textId="39ABDBD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60C24A" w14:textId="5D716675" w:rsidR="003C1ECA" w:rsidRPr="003C1ECA" w:rsidRDefault="003C1ECA" w:rsidP="003C1ECA">
            <w:pPr>
              <w:pStyle w:val="TAL"/>
              <w:rPr>
                <w:rFonts w:cs="Arial"/>
                <w:sz w:val="16"/>
                <w:szCs w:val="16"/>
              </w:rPr>
            </w:pPr>
            <w:r w:rsidRPr="003C1ECA">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7CB4" w14:textId="391CB30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42793B5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7ECDC5" w14:textId="3B72D6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B5" w14:textId="3F9F090A"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DB437F" w14:textId="2877AF34" w:rsidR="003C1ECA" w:rsidRPr="0082480B" w:rsidRDefault="001A59D6" w:rsidP="003C1ECA">
            <w:pPr>
              <w:pStyle w:val="TAL"/>
              <w:rPr>
                <w:rFonts w:cs="Arial"/>
                <w:sz w:val="16"/>
                <w:szCs w:val="16"/>
                <w:lang w:eastAsia="zh-CN"/>
              </w:rPr>
            </w:pPr>
            <w:r w:rsidRPr="00885269">
              <w:rPr>
                <w:sz w:val="16"/>
                <w:szCs w:val="16"/>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B92EA3" w14:textId="048C2A48" w:rsidR="003C1ECA" w:rsidRDefault="003C1ECA" w:rsidP="003C1ECA">
            <w:pPr>
              <w:pStyle w:val="TAL"/>
              <w:rPr>
                <w:rFonts w:cs="Arial"/>
                <w:sz w:val="16"/>
                <w:szCs w:val="16"/>
              </w:rPr>
            </w:pPr>
            <w:r>
              <w:rPr>
                <w:rFonts w:cs="Arial"/>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EF257" w14:textId="7407F0D3"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3C641" w14:textId="35449D2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396C80" w14:textId="62746CAB" w:rsidR="003C1ECA" w:rsidRPr="003C1ECA" w:rsidRDefault="003C1ECA" w:rsidP="003C1ECA">
            <w:pPr>
              <w:pStyle w:val="TAL"/>
              <w:rPr>
                <w:rFonts w:cs="Arial"/>
                <w:sz w:val="16"/>
                <w:szCs w:val="16"/>
              </w:rPr>
            </w:pPr>
            <w:r w:rsidRPr="003C1ECA">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44FE0" w14:textId="1D0DEC5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0F37417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47257B" w14:textId="532AA8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A80" w14:textId="2692682C"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8079AC" w14:textId="1289186A" w:rsidR="003C1ECA" w:rsidRPr="0082480B" w:rsidRDefault="001A59D6" w:rsidP="003C1ECA">
            <w:pPr>
              <w:pStyle w:val="TAL"/>
              <w:rPr>
                <w:rFonts w:cs="Arial"/>
                <w:sz w:val="16"/>
                <w:szCs w:val="16"/>
                <w:lang w:eastAsia="zh-CN"/>
              </w:rPr>
            </w:pPr>
            <w:r w:rsidRPr="00885269">
              <w:rPr>
                <w:sz w:val="16"/>
                <w:szCs w:val="16"/>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85A9" w14:textId="103EC4BB" w:rsidR="003C1ECA" w:rsidRDefault="003C1ECA" w:rsidP="003C1ECA">
            <w:pPr>
              <w:pStyle w:val="TAL"/>
              <w:rPr>
                <w:rFonts w:cs="Arial"/>
                <w:sz w:val="16"/>
                <w:szCs w:val="16"/>
              </w:rPr>
            </w:pPr>
            <w:r>
              <w:rPr>
                <w:rFonts w:cs="Arial"/>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BC9DDA" w14:textId="6FAEBB39"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9EF8" w14:textId="5FBC924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F63C9" w14:textId="2779D7FB" w:rsidR="003C1ECA" w:rsidRPr="003C1ECA" w:rsidRDefault="003C1ECA" w:rsidP="003C1ECA">
            <w:pPr>
              <w:pStyle w:val="TAL"/>
              <w:rPr>
                <w:rFonts w:cs="Arial"/>
                <w:sz w:val="16"/>
                <w:szCs w:val="16"/>
              </w:rPr>
            </w:pPr>
            <w:r w:rsidRPr="003C1ECA">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4121A" w14:textId="3A31822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27EDB4F3"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6943E3" w14:textId="59B3261E"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E1409" w14:textId="48CA2756"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37C6E" w14:textId="307A48AA" w:rsidR="003C1ECA" w:rsidRPr="0082480B" w:rsidRDefault="001A59D6" w:rsidP="003C1ECA">
            <w:pPr>
              <w:pStyle w:val="TAL"/>
              <w:rPr>
                <w:rFonts w:cs="Arial"/>
                <w:sz w:val="16"/>
                <w:szCs w:val="16"/>
                <w:lang w:eastAsia="zh-CN"/>
              </w:rPr>
            </w:pPr>
            <w:r w:rsidRPr="00885269">
              <w:rPr>
                <w:sz w:val="16"/>
                <w:szCs w:val="16"/>
                <w:lang w:eastAsia="zh-CN"/>
              </w:rPr>
              <w:t>CP-211073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955AA" w14:textId="530DF2BA" w:rsidR="003C1ECA" w:rsidRDefault="003C1ECA" w:rsidP="003C1ECA">
            <w:pPr>
              <w:pStyle w:val="TAL"/>
              <w:rPr>
                <w:rFonts w:cs="Arial"/>
                <w:sz w:val="16"/>
                <w:szCs w:val="16"/>
              </w:rPr>
            </w:pPr>
            <w:r>
              <w:rPr>
                <w:rFonts w:cs="Arial"/>
                <w:sz w:val="16"/>
                <w:szCs w:val="16"/>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981C19" w14:textId="1D515B31"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AAD8C" w14:textId="443BB3AC"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608BC2" w14:textId="085F7554" w:rsidR="003C1ECA" w:rsidRPr="003C1ECA" w:rsidRDefault="003C1ECA" w:rsidP="003C1ECA">
            <w:pPr>
              <w:pStyle w:val="TAL"/>
              <w:rPr>
                <w:rFonts w:cs="Arial"/>
                <w:sz w:val="16"/>
                <w:szCs w:val="16"/>
              </w:rPr>
            </w:pPr>
            <w:r w:rsidRPr="003C1ECA">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5848" w14:textId="185BE2C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70DE6DE"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4029485B" w14:textId="0E53F14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999F6" w14:textId="455CCF6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24301B" w14:textId="5E427766"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566F6C" w14:textId="5925BDA2" w:rsidR="003C1ECA" w:rsidRDefault="003C1ECA" w:rsidP="003C1ECA">
            <w:pPr>
              <w:pStyle w:val="TAL"/>
              <w:rPr>
                <w:rFonts w:cs="Arial"/>
                <w:sz w:val="16"/>
                <w:szCs w:val="16"/>
              </w:rPr>
            </w:pPr>
            <w:r>
              <w:rPr>
                <w:rFonts w:cs="Arial"/>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D6690" w14:textId="5524266A"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548477" w14:textId="684C5CC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6AC77D" w14:textId="5124D362" w:rsidR="003C1ECA" w:rsidRPr="003C1ECA" w:rsidRDefault="003C1ECA" w:rsidP="003C1ECA">
            <w:pPr>
              <w:pStyle w:val="TAL"/>
              <w:rPr>
                <w:rFonts w:cs="Arial"/>
                <w:sz w:val="16"/>
                <w:szCs w:val="16"/>
              </w:rPr>
            </w:pPr>
            <w:r w:rsidRPr="003C1EC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C5C" w14:textId="18169088"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32F5F949"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3208C9" w14:textId="148D26E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7CFC6" w14:textId="061AB4F4"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3AC714" w14:textId="36EB757F"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F4368A" w14:textId="17E8D78E" w:rsidR="003C1ECA" w:rsidRDefault="003C1ECA" w:rsidP="003C1ECA">
            <w:pPr>
              <w:pStyle w:val="TAL"/>
              <w:rPr>
                <w:rFonts w:cs="Arial"/>
                <w:sz w:val="16"/>
                <w:szCs w:val="16"/>
              </w:rPr>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D11AC" w14:textId="4BC77CA5"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B962E" w14:textId="4651315D"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BD1A04" w14:textId="0CCE3577" w:rsidR="003C1ECA" w:rsidRPr="003C1ECA" w:rsidRDefault="003C1ECA" w:rsidP="003C1ECA">
            <w:pPr>
              <w:pStyle w:val="TAL"/>
              <w:rPr>
                <w:rFonts w:cs="Arial"/>
                <w:sz w:val="16"/>
                <w:szCs w:val="16"/>
              </w:rPr>
            </w:pPr>
            <w:r w:rsidRPr="003C1ECA">
              <w:rPr>
                <w:rFonts w:cs="Arial"/>
                <w:sz w:val="16"/>
                <w:szCs w:val="16"/>
              </w:rPr>
              <w:t>Subscribed 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185" w14:textId="34B36E66"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FE81F0B"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91EAD87" w14:textId="499CB53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41FA3" w14:textId="1BE161F1"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6E72FA" w14:textId="02076321"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DB498" w14:textId="5AA2250C" w:rsidR="003C1ECA" w:rsidRDefault="003C1ECA" w:rsidP="003C1ECA">
            <w:pPr>
              <w:pStyle w:val="TAL"/>
              <w:rPr>
                <w:rFonts w:cs="Arial"/>
                <w:sz w:val="16"/>
                <w:szCs w:val="16"/>
              </w:rPr>
            </w:pPr>
            <w:r>
              <w:rPr>
                <w:rFonts w:cs="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45E18A" w14:textId="33DFA037"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F6C" w14:textId="2512393F"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5B96DD" w14:textId="5DE5C80E" w:rsidR="003C1ECA" w:rsidRPr="003C1ECA" w:rsidRDefault="003C1ECA" w:rsidP="003C1ECA">
            <w:pPr>
              <w:pStyle w:val="TAL"/>
              <w:rPr>
                <w:rFonts w:cs="Arial"/>
                <w:sz w:val="16"/>
                <w:szCs w:val="16"/>
              </w:rPr>
            </w:pPr>
            <w:r w:rsidRPr="003C1EC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73F4" w14:textId="629F1359"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6325707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946D41" w14:textId="3077154C"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FC9" w14:textId="6378C7A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DA5C33" w14:textId="7072A23B"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0FE3A0" w14:textId="19741B9F" w:rsidR="003C1ECA" w:rsidRDefault="003C1ECA" w:rsidP="003C1ECA">
            <w:pPr>
              <w:pStyle w:val="TAL"/>
              <w:rPr>
                <w:rFonts w:cs="Arial"/>
                <w:sz w:val="16"/>
                <w:szCs w:val="16"/>
              </w:rPr>
            </w:pPr>
            <w:r>
              <w:rPr>
                <w:rFonts w:cs="Arial"/>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C3576" w14:textId="472AE281" w:rsidR="003C1ECA" w:rsidRPr="009E5CAE" w:rsidRDefault="003C1ECA" w:rsidP="003C1EC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BBC85" w14:textId="534046AE"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3C0D30" w14:textId="5338B945" w:rsidR="003C1ECA" w:rsidRPr="003C1ECA" w:rsidRDefault="003C1ECA" w:rsidP="003C1ECA">
            <w:pPr>
              <w:pStyle w:val="TAL"/>
              <w:rPr>
                <w:rFonts w:cs="Arial"/>
                <w:sz w:val="16"/>
                <w:szCs w:val="16"/>
              </w:rPr>
            </w:pPr>
            <w:r w:rsidRPr="003C1EC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2C03B" w14:textId="0BB6247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762670" w:rsidRPr="00BC4D08" w14:paraId="06E3C90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F9A5BA6" w14:textId="2C6096CB"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AA481" w14:textId="6953159F"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45C15B" w14:textId="78C6A8F2" w:rsidR="00762670" w:rsidRPr="0082480B" w:rsidRDefault="001A59D6" w:rsidP="00762670">
            <w:pPr>
              <w:pStyle w:val="TAL"/>
              <w:rPr>
                <w:rFonts w:cs="Arial"/>
                <w:sz w:val="16"/>
                <w:szCs w:val="16"/>
                <w:lang w:eastAsia="zh-CN"/>
              </w:rPr>
            </w:pPr>
            <w:r w:rsidRPr="00885269">
              <w:rPr>
                <w:sz w:val="16"/>
                <w:szCs w:val="16"/>
                <w:lang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78764" w14:textId="239A1FA5" w:rsidR="00762670" w:rsidRDefault="00762670" w:rsidP="00762670">
            <w:pPr>
              <w:pStyle w:val="TAL"/>
              <w:rPr>
                <w:rFonts w:cs="Arial"/>
                <w:sz w:val="16"/>
                <w:szCs w:val="16"/>
              </w:rPr>
            </w:pPr>
            <w:r>
              <w:rPr>
                <w:rFonts w:cs="Arial"/>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B1DE2B" w14:textId="5292C878"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50577" w14:textId="642175F0"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CF8B03" w14:textId="14EF6F74" w:rsidR="00762670" w:rsidRPr="003C1ECA" w:rsidRDefault="00762670" w:rsidP="00762670">
            <w:pPr>
              <w:pStyle w:val="TAL"/>
              <w:rPr>
                <w:rFonts w:cs="Arial"/>
                <w:sz w:val="16"/>
                <w:szCs w:val="16"/>
              </w:rPr>
            </w:pPr>
            <w:r>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B153" w14:textId="09CFAABE"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22C535D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244E11E" w14:textId="33716455"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D3F79" w14:textId="2022D61D"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F8DD4B" w14:textId="784C31E3" w:rsidR="00762670" w:rsidRPr="0082480B" w:rsidRDefault="001A59D6" w:rsidP="00762670">
            <w:pPr>
              <w:pStyle w:val="TAL"/>
              <w:rPr>
                <w:rFonts w:cs="Arial"/>
                <w:sz w:val="16"/>
                <w:szCs w:val="16"/>
                <w:lang w:eastAsia="zh-CN"/>
              </w:rPr>
            </w:pPr>
            <w:r w:rsidRPr="00885269">
              <w:rPr>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4E8C5E" w14:textId="6ABCD594" w:rsidR="00762670" w:rsidRDefault="00762670" w:rsidP="00762670">
            <w:pPr>
              <w:pStyle w:val="TAL"/>
              <w:rPr>
                <w:rFonts w:cs="Arial"/>
                <w:sz w:val="16"/>
                <w:szCs w:val="16"/>
              </w:rPr>
            </w:pPr>
            <w:r>
              <w:rPr>
                <w:rFonts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6BD162" w14:textId="72B669ED" w:rsidR="00762670" w:rsidRDefault="00762670" w:rsidP="00762670">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4C7146" w14:textId="5B0A9EF5"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A247A5" w14:textId="409373B5" w:rsidR="00762670" w:rsidRPr="003C1ECA" w:rsidRDefault="00762670" w:rsidP="00762670">
            <w:pPr>
              <w:pStyle w:val="TAL"/>
              <w:rPr>
                <w:rFonts w:cs="Arial"/>
                <w:sz w:val="16"/>
                <w:szCs w:val="16"/>
              </w:rPr>
            </w:pPr>
            <w:proofErr w:type="spellStart"/>
            <w:r>
              <w:rPr>
                <w:rFonts w:cs="Arial"/>
                <w:sz w:val="16"/>
                <w:szCs w:val="16"/>
              </w:rPr>
              <w:t>SharedDataId</w:t>
            </w:r>
            <w:proofErr w:type="spellEnd"/>
            <w:r>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36E25" w14:textId="7ED5F8FC"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4A25FF8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C5D80B" w14:textId="737CEA14"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DE28F" w14:textId="1A2CEF6A"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E94325" w14:textId="1E22D9E9" w:rsidR="00762670" w:rsidRPr="0082480B" w:rsidRDefault="001A59D6" w:rsidP="00762670">
            <w:pPr>
              <w:pStyle w:val="TAL"/>
              <w:rPr>
                <w:rFonts w:cs="Arial"/>
                <w:sz w:val="16"/>
                <w:szCs w:val="16"/>
                <w:lang w:eastAsia="zh-CN"/>
              </w:rPr>
            </w:pPr>
            <w:r w:rsidRPr="00885269">
              <w:rPr>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C1A8F3" w14:textId="695A8A65" w:rsidR="00762670" w:rsidRDefault="00762670" w:rsidP="00762670">
            <w:pPr>
              <w:pStyle w:val="TAL"/>
              <w:rPr>
                <w:rFonts w:cs="Arial"/>
                <w:sz w:val="16"/>
                <w:szCs w:val="16"/>
              </w:rPr>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7B4931" w14:textId="41811291"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B3D19C" w14:textId="0FB21E4B"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7D54C4" w14:textId="73CAB3ED" w:rsidR="00762670" w:rsidRPr="003C1ECA" w:rsidRDefault="00762670" w:rsidP="00762670">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9D039" w14:textId="71BDE410"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F47A0D" w:rsidRPr="00BC4D08" w14:paraId="6DEC6338"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79F8CDC8" w14:textId="6A4FFB2D"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B6A97" w14:textId="479B3690"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5034A" w14:textId="0D45F735"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CBFEF4" w14:textId="5C324453" w:rsidR="00F47A0D" w:rsidRDefault="00F47A0D" w:rsidP="00F47A0D">
            <w:pPr>
              <w:pStyle w:val="TAL"/>
              <w:rPr>
                <w:rFonts w:cs="Arial"/>
                <w:sz w:val="16"/>
                <w:szCs w:val="16"/>
              </w:rPr>
            </w:pPr>
            <w:r>
              <w:rPr>
                <w:rFonts w:cs="Arial"/>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00C503" w14:textId="0F7410CD"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2CCEC" w14:textId="72B54A7B"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CC427D" w14:textId="7A7D03E7" w:rsidR="00F47A0D" w:rsidRDefault="00F47A0D" w:rsidP="00F47A0D">
            <w:pPr>
              <w:pStyle w:val="TAL"/>
              <w:rPr>
                <w:rFonts w:cs="Arial"/>
                <w:sz w:val="16"/>
                <w:szCs w:val="16"/>
              </w:rPr>
            </w:pPr>
            <w:r>
              <w:rPr>
                <w:rFonts w:cs="Arial"/>
                <w:sz w:val="16"/>
                <w:szCs w:val="16"/>
              </w:rPr>
              <w:t>Wrong "security" section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F9D90" w14:textId="1A3614DC"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4DBE21C3"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4E05DD69" w14:textId="5E8188A0"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BD2C5" w14:textId="3109DF1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1B04D" w14:textId="5029705D"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5408F" w14:textId="2FF751DC" w:rsidR="00F47A0D" w:rsidRDefault="00F47A0D" w:rsidP="00F47A0D">
            <w:pPr>
              <w:pStyle w:val="TAL"/>
              <w:rPr>
                <w:rFonts w:cs="Arial"/>
                <w:sz w:val="16"/>
                <w:szCs w:val="16"/>
              </w:rPr>
            </w:pPr>
            <w:r>
              <w:rPr>
                <w:rFonts w:cs="Arial"/>
                <w:sz w:val="16"/>
                <w:szCs w:val="16"/>
              </w:rPr>
              <w:t>0402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A6579" w14:textId="3E0C4475" w:rsidR="00F47A0D" w:rsidRDefault="00F47A0D" w:rsidP="00F47A0D">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39D4A" w14:textId="77AB06AE"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45DA8C" w14:textId="290BC169" w:rsidR="00F47A0D" w:rsidRDefault="00F47A0D" w:rsidP="00F47A0D">
            <w:pPr>
              <w:pStyle w:val="TAL"/>
              <w:rPr>
                <w:rFonts w:cs="Arial"/>
                <w:sz w:val="16"/>
                <w:szCs w:val="16"/>
              </w:rPr>
            </w:pPr>
            <w:r>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E35AE" w14:textId="27CAEEBA"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59BC554B"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64B700C8" w14:textId="2CB11158"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5E96C" w14:textId="7C9896D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8BC3D" w14:textId="60C87DE5"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5A2823" w14:textId="772C3AAB" w:rsidR="00F47A0D" w:rsidRDefault="00F47A0D" w:rsidP="00F47A0D">
            <w:pPr>
              <w:pStyle w:val="TAL"/>
              <w:rPr>
                <w:rFonts w:cs="Arial"/>
                <w:sz w:val="16"/>
                <w:szCs w:val="16"/>
              </w:rPr>
            </w:pPr>
            <w:r>
              <w:rPr>
                <w:rFonts w:cs="Arial"/>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26E21" w14:textId="76D39CE4"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07B04C" w14:textId="2F36D0E3"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0311F3" w14:textId="4307A2CD" w:rsidR="00F47A0D" w:rsidRDefault="00F47A0D" w:rsidP="00F47A0D">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475EA" w14:textId="2F350EE4"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842E08" w:rsidRPr="00BC4D08" w14:paraId="5D736183"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735E9444" w14:textId="7826B79B" w:rsidR="00977746" w:rsidRDefault="00977746" w:rsidP="0097774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AF01D" w14:textId="005EADF3"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A424E" w14:textId="4B43E179"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E85E6" w14:textId="062DC085" w:rsidR="00977746" w:rsidRDefault="00977746" w:rsidP="00977746">
            <w:pPr>
              <w:pStyle w:val="TAL"/>
              <w:rPr>
                <w:rFonts w:cs="Arial"/>
                <w:sz w:val="16"/>
                <w:szCs w:val="16"/>
              </w:rPr>
            </w:pPr>
            <w:r w:rsidRPr="006E32A3">
              <w:t>0418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03A10D"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610B2" w14:textId="243F5CD9"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FB2D25" w14:textId="2DD9C2F4" w:rsidR="00977746" w:rsidRDefault="00977746" w:rsidP="00977746">
            <w:pPr>
              <w:pStyle w:val="TAL"/>
              <w:rPr>
                <w:rFonts w:cs="Arial"/>
                <w:sz w:val="16"/>
                <w:szCs w:val="16"/>
              </w:rPr>
            </w:pPr>
            <w:r>
              <w:rPr>
                <w:rFonts w:cs="Arial"/>
                <w:sz w:val="16"/>
                <w:szCs w:val="16"/>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FABED" w14:textId="1618E77B"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1520CAFC"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3CD607C0" w14:textId="54750F2E"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4DB" w14:textId="29D44C14"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11A09" w14:textId="5077521D"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08424" w14:textId="0C95FAE1" w:rsidR="00977746" w:rsidRDefault="00977746" w:rsidP="00977746">
            <w:pPr>
              <w:pStyle w:val="TAL"/>
              <w:rPr>
                <w:rFonts w:cs="Arial"/>
                <w:sz w:val="16"/>
                <w:szCs w:val="16"/>
              </w:rPr>
            </w:pPr>
            <w:r w:rsidRPr="006E32A3">
              <w:t>0422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3A2DBF"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F9DBF8" w14:textId="70C64321"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787C01" w14:textId="010A4E71" w:rsidR="00977746" w:rsidRDefault="00977746" w:rsidP="00977746">
            <w:pPr>
              <w:pStyle w:val="TAL"/>
              <w:rPr>
                <w:rFonts w:cs="Arial"/>
                <w:sz w:val="16"/>
                <w:szCs w:val="16"/>
              </w:rPr>
            </w:pPr>
            <w:r>
              <w:rPr>
                <w:rFonts w:cs="Arial"/>
                <w:sz w:val="16"/>
                <w:szCs w:val="16"/>
              </w:rPr>
              <w:t xml:space="preserve">Chapter and </w:t>
            </w:r>
            <w:proofErr w:type="spellStart"/>
            <w:r>
              <w:rPr>
                <w:rFonts w:cs="Arial"/>
                <w:sz w:val="16"/>
                <w:szCs w:val="16"/>
              </w:rPr>
              <w:t>OperationId</w:t>
            </w:r>
            <w:proofErr w:type="spellEnd"/>
            <w:r>
              <w:rPr>
                <w:rFonts w:cs="Arial"/>
                <w:sz w:val="16"/>
                <w:szCs w:val="16"/>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1411" w14:textId="036FE580"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2CB41478"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1A10BC59" w14:textId="76C40590"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4FF7" w14:textId="59165523"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681F5" w14:textId="48CD08FD"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47BEE" w14:textId="7CDEB39D" w:rsidR="00977746" w:rsidRDefault="00977746" w:rsidP="00977746">
            <w:pPr>
              <w:pStyle w:val="TAL"/>
              <w:rPr>
                <w:rFonts w:cs="Arial"/>
                <w:sz w:val="16"/>
                <w:szCs w:val="16"/>
              </w:rPr>
            </w:pPr>
            <w:r w:rsidRPr="006E32A3">
              <w:t>0427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0330D5" w14:textId="069D88D9" w:rsidR="00977746" w:rsidRDefault="00977746" w:rsidP="00977746">
            <w:pPr>
              <w:pStyle w:val="TAL"/>
              <w:rPr>
                <w:rFonts w:cs="Arial"/>
                <w:sz w:val="16"/>
                <w:szCs w:val="16"/>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506E9" w14:textId="64979537"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9706F2" w14:textId="26445B83" w:rsidR="00977746" w:rsidRDefault="00977746" w:rsidP="00977746">
            <w:pPr>
              <w:pStyle w:val="TAL"/>
              <w:rPr>
                <w:rFonts w:cs="Arial"/>
                <w:sz w:val="16"/>
                <w:szCs w:val="16"/>
              </w:rPr>
            </w:pPr>
            <w:r>
              <w:rPr>
                <w:rFonts w:cs="Arial"/>
                <w:sz w:val="16"/>
                <w:szCs w:val="16"/>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218F3" w14:textId="27778616"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2BA1A26C"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7ED5D7FB" w14:textId="2F5FB723"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BA5CD" w14:textId="06017596"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49FC8" w14:textId="0108B3FE" w:rsidR="00977746" w:rsidRPr="006E4429" w:rsidRDefault="00977746" w:rsidP="00977746">
            <w:pPr>
              <w:pStyle w:val="TAL"/>
              <w:rPr>
                <w:rFonts w:cs="Arial"/>
                <w:sz w:val="16"/>
                <w:szCs w:val="16"/>
                <w:lang w:eastAsia="zh-CN"/>
              </w:rPr>
            </w:pPr>
            <w:r w:rsidRPr="00342B4C">
              <w:rPr>
                <w:sz w:val="16"/>
                <w:szCs w:val="16"/>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2B4AA" w14:textId="45EDC91A" w:rsidR="00977746" w:rsidRDefault="00977746" w:rsidP="00977746">
            <w:pPr>
              <w:pStyle w:val="TAL"/>
              <w:rPr>
                <w:rFonts w:cs="Arial"/>
                <w:sz w:val="16"/>
                <w:szCs w:val="16"/>
              </w:rPr>
            </w:pPr>
            <w:r w:rsidRPr="006E32A3">
              <w:t>0429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29C502"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77C31A" w14:textId="4E48BC45"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84B382" w14:textId="576B6F7E" w:rsidR="00977746" w:rsidRDefault="00977746" w:rsidP="00977746">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4DD5" w14:textId="4FA1191A"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F63AE4" w:rsidRPr="00BC4D08" w14:paraId="79A9BCD5"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3CF2770D" w14:textId="1D33FCC5" w:rsidR="00F63AE4" w:rsidRPr="00C830E0" w:rsidRDefault="00F63AE4" w:rsidP="00977746">
            <w:pPr>
              <w:pStyle w:val="TAL"/>
              <w:rPr>
                <w:rFonts w:cs="Arial" w:hint="eastAsia"/>
                <w:sz w:val="16"/>
                <w:szCs w:val="16"/>
                <w:lang w:val="en-US" w:eastAsia="zh-CN"/>
              </w:rPr>
            </w:pPr>
            <w:r>
              <w:rPr>
                <w:rFonts w:cs="Arial"/>
                <w:sz w:val="16"/>
                <w:szCs w:val="16"/>
                <w:lang w:val="en-US"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0BD5" w14:textId="458647DE" w:rsidR="00F63AE4" w:rsidRDefault="00F63AE4" w:rsidP="00977746">
            <w:pPr>
              <w:pStyle w:val="TAL"/>
              <w:rPr>
                <w:rFonts w:cs="Arial" w:hint="eastAsia"/>
                <w:sz w:val="16"/>
                <w:szCs w:val="16"/>
                <w:lang w:val="en-US" w:eastAsia="zh-CN"/>
              </w:rPr>
            </w:pPr>
            <w:r>
              <w:rPr>
                <w:rFonts w:cs="Arial"/>
                <w:sz w:val="16"/>
                <w:szCs w:val="16"/>
                <w:lang w:val="en-US"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8C99D" w14:textId="357C01F4" w:rsidR="00F63AE4" w:rsidRPr="00342B4C" w:rsidRDefault="00F63AE4" w:rsidP="00977746">
            <w:pPr>
              <w:pStyle w:val="TAL"/>
              <w:rPr>
                <w:sz w:val="16"/>
                <w:szCs w:val="16"/>
              </w:rPr>
            </w:pPr>
            <w:r>
              <w:rPr>
                <w:sz w:val="16"/>
                <w:szCs w:val="16"/>
              </w:rPr>
              <w:t>CP-222059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B60B5" w14:textId="314ED7A6" w:rsidR="00F63AE4" w:rsidRPr="006E32A3" w:rsidRDefault="00F63AE4" w:rsidP="00977746">
            <w:pPr>
              <w:pStyle w:val="TAL"/>
            </w:pPr>
            <w:r>
              <w:t>0442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9BCF9" w14:textId="77777777" w:rsidR="00F63AE4" w:rsidRDefault="00F63AE4"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635F4B" w14:textId="38B3CA6E" w:rsidR="00F63AE4" w:rsidRDefault="00F63AE4" w:rsidP="00977746">
            <w:pPr>
              <w:pStyle w:val="TAL"/>
              <w:rPr>
                <w:rFonts w:cs="Arial" w:hint="eastAsia"/>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84B9AFC" w14:textId="411CF30E" w:rsidR="00F63AE4" w:rsidRDefault="00F63AE4" w:rsidP="00977746">
            <w:pPr>
              <w:pStyle w:val="TAL"/>
              <w:rPr>
                <w:rFonts w:cs="Arial"/>
                <w:sz w:val="16"/>
                <w:szCs w:val="16"/>
              </w:rPr>
            </w:pPr>
            <w:r w:rsidRPr="00F63AE4">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58E1D" w14:textId="0C1FA6D7" w:rsidR="00F63AE4" w:rsidRPr="00A96F58" w:rsidRDefault="00F63AE4" w:rsidP="00977746">
            <w:pPr>
              <w:pStyle w:val="TAL"/>
              <w:rPr>
                <w:rFonts w:cs="Arial" w:hint="eastAsia"/>
                <w:sz w:val="16"/>
                <w:szCs w:val="16"/>
                <w:lang w:val="en-US" w:eastAsia="zh-CN"/>
              </w:rPr>
            </w:pPr>
            <w:r>
              <w:rPr>
                <w:rFonts w:cs="Arial"/>
                <w:sz w:val="16"/>
                <w:szCs w:val="16"/>
                <w:lang w:val="en-US" w:eastAsia="zh-CN"/>
              </w:rPr>
              <w:t>16.11.0</w:t>
            </w:r>
          </w:p>
        </w:tc>
      </w:tr>
    </w:tbl>
    <w:p w14:paraId="4D92CE16" w14:textId="07D950CD" w:rsidR="00080512" w:rsidRDefault="00080512" w:rsidP="00842E08">
      <w:pPr>
        <w:rPr>
          <w:lang w:eastAsia="zh-CN"/>
        </w:rPr>
      </w:pPr>
    </w:p>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E04D4" w14:textId="77777777" w:rsidR="00C75ECE" w:rsidRDefault="00C75ECE">
      <w:r>
        <w:separator/>
      </w:r>
    </w:p>
  </w:endnote>
  <w:endnote w:type="continuationSeparator" w:id="0">
    <w:p w14:paraId="3107BD45" w14:textId="77777777" w:rsidR="00C75ECE" w:rsidRDefault="00C7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97C6" w14:textId="77777777" w:rsidR="0096018D" w:rsidRDefault="009601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327D" w14:textId="77777777" w:rsidR="00C75ECE" w:rsidRDefault="00C75ECE">
      <w:r>
        <w:separator/>
      </w:r>
    </w:p>
  </w:footnote>
  <w:footnote w:type="continuationSeparator" w:id="0">
    <w:p w14:paraId="3534C3A5" w14:textId="77777777" w:rsidR="00C75ECE" w:rsidRDefault="00C75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A217" w14:textId="7642ABD5" w:rsidR="0096018D" w:rsidRDefault="0096018D" w:rsidP="00842E08">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0C1">
      <w:rPr>
        <w:rFonts w:ascii="Arial" w:hAnsi="Arial" w:cs="Arial"/>
        <w:b/>
        <w:noProof/>
        <w:sz w:val="18"/>
        <w:szCs w:val="18"/>
      </w:rPr>
      <w:t>3GPP TS 29.505 V16.11.0 (2022-09)</w:t>
    </w:r>
    <w:r>
      <w:rPr>
        <w:rFonts w:ascii="Arial" w:hAnsi="Arial" w:cs="Arial"/>
        <w:b/>
        <w:sz w:val="18"/>
        <w:szCs w:val="18"/>
      </w:rPr>
      <w:fldChar w:fldCharType="end"/>
    </w:r>
  </w:p>
  <w:p w14:paraId="542B3F5F" w14:textId="77777777" w:rsidR="0096018D" w:rsidRDefault="0096018D" w:rsidP="00842E08">
    <w:r>
      <w:fldChar w:fldCharType="begin"/>
    </w:r>
    <w:r>
      <w:instrText xml:space="preserve"> PAGE </w:instrText>
    </w:r>
    <w:r>
      <w:fldChar w:fldCharType="separate"/>
    </w:r>
    <w:r>
      <w:rPr>
        <w:noProof/>
      </w:rPr>
      <w:t>161</w:t>
    </w:r>
    <w:r>
      <w:fldChar w:fldCharType="end"/>
    </w:r>
  </w:p>
  <w:p w14:paraId="1A2AF276" w14:textId="48D49728" w:rsidR="0096018D" w:rsidRDefault="00170304" w:rsidP="00842E08">
    <w:fldSimple w:instr=" STYLEREF ZGSM ">
      <w:r w:rsidR="00E460C1">
        <w:rPr>
          <w:noProof/>
        </w:rPr>
        <w:t>Release 16</w:t>
      </w:r>
    </w:fldSimple>
  </w:p>
  <w:p w14:paraId="7CA44F43" w14:textId="77777777" w:rsidR="0096018D" w:rsidRDefault="00960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F491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627F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0013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D26B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E1871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28C0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B249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BCC0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E5AD3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92154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148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2631485">
    <w:abstractNumId w:val="11"/>
  </w:num>
  <w:num w:numId="4" w16cid:durableId="474415381">
    <w:abstractNumId w:val="12"/>
  </w:num>
  <w:num w:numId="5" w16cid:durableId="1131245884">
    <w:abstractNumId w:val="8"/>
  </w:num>
  <w:num w:numId="6" w16cid:durableId="1410034986">
    <w:abstractNumId w:val="8"/>
    <w:lvlOverride w:ilvl="0">
      <w:startOverride w:val="1"/>
    </w:lvlOverride>
  </w:num>
  <w:num w:numId="7" w16cid:durableId="1259561666">
    <w:abstractNumId w:val="9"/>
  </w:num>
  <w:num w:numId="8" w16cid:durableId="966400023">
    <w:abstractNumId w:val="7"/>
  </w:num>
  <w:num w:numId="9" w16cid:durableId="1660497556">
    <w:abstractNumId w:val="6"/>
  </w:num>
  <w:num w:numId="10" w16cid:durableId="835926790">
    <w:abstractNumId w:val="5"/>
  </w:num>
  <w:num w:numId="11" w16cid:durableId="49547140">
    <w:abstractNumId w:val="4"/>
  </w:num>
  <w:num w:numId="12" w16cid:durableId="215552232">
    <w:abstractNumId w:val="3"/>
  </w:num>
  <w:num w:numId="13" w16cid:durableId="1819489939">
    <w:abstractNumId w:val="2"/>
  </w:num>
  <w:num w:numId="14" w16cid:durableId="2073578770">
    <w:abstractNumId w:val="1"/>
  </w:num>
  <w:num w:numId="15" w16cid:durableId="1621257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4DE8"/>
    <w:rsid w:val="00006207"/>
    <w:rsid w:val="000115B3"/>
    <w:rsid w:val="000120FB"/>
    <w:rsid w:val="0001330B"/>
    <w:rsid w:val="00021A07"/>
    <w:rsid w:val="00021BE3"/>
    <w:rsid w:val="0002413A"/>
    <w:rsid w:val="00025665"/>
    <w:rsid w:val="00026C36"/>
    <w:rsid w:val="00030508"/>
    <w:rsid w:val="00033397"/>
    <w:rsid w:val="00035E4B"/>
    <w:rsid w:val="00040095"/>
    <w:rsid w:val="00051834"/>
    <w:rsid w:val="00052BD6"/>
    <w:rsid w:val="00054A22"/>
    <w:rsid w:val="000558AF"/>
    <w:rsid w:val="00062023"/>
    <w:rsid w:val="00065291"/>
    <w:rsid w:val="000655A6"/>
    <w:rsid w:val="00067A56"/>
    <w:rsid w:val="0007751A"/>
    <w:rsid w:val="00080512"/>
    <w:rsid w:val="00081052"/>
    <w:rsid w:val="00085613"/>
    <w:rsid w:val="0008638C"/>
    <w:rsid w:val="00086A54"/>
    <w:rsid w:val="000A345C"/>
    <w:rsid w:val="000B4EDE"/>
    <w:rsid w:val="000C090F"/>
    <w:rsid w:val="000C47C3"/>
    <w:rsid w:val="000D1153"/>
    <w:rsid w:val="000D3D4F"/>
    <w:rsid w:val="000D58AB"/>
    <w:rsid w:val="000E2657"/>
    <w:rsid w:val="000F5B58"/>
    <w:rsid w:val="001018F7"/>
    <w:rsid w:val="001137C5"/>
    <w:rsid w:val="0011447C"/>
    <w:rsid w:val="00115266"/>
    <w:rsid w:val="0012192D"/>
    <w:rsid w:val="00132930"/>
    <w:rsid w:val="00133525"/>
    <w:rsid w:val="0014646A"/>
    <w:rsid w:val="00160CA1"/>
    <w:rsid w:val="00163495"/>
    <w:rsid w:val="001636A5"/>
    <w:rsid w:val="00170304"/>
    <w:rsid w:val="001704DE"/>
    <w:rsid w:val="001707AA"/>
    <w:rsid w:val="0017158C"/>
    <w:rsid w:val="001A4C42"/>
    <w:rsid w:val="001A59D6"/>
    <w:rsid w:val="001A71F6"/>
    <w:rsid w:val="001A7420"/>
    <w:rsid w:val="001B3EBA"/>
    <w:rsid w:val="001B6637"/>
    <w:rsid w:val="001B7C3E"/>
    <w:rsid w:val="001C21C3"/>
    <w:rsid w:val="001C7AC8"/>
    <w:rsid w:val="001D02C2"/>
    <w:rsid w:val="001D1D8D"/>
    <w:rsid w:val="001D2C06"/>
    <w:rsid w:val="001D5BD4"/>
    <w:rsid w:val="001E6A35"/>
    <w:rsid w:val="001F0C1D"/>
    <w:rsid w:val="001F1132"/>
    <w:rsid w:val="001F168B"/>
    <w:rsid w:val="00200199"/>
    <w:rsid w:val="0020033B"/>
    <w:rsid w:val="00210455"/>
    <w:rsid w:val="0021185A"/>
    <w:rsid w:val="00217C3D"/>
    <w:rsid w:val="002245D8"/>
    <w:rsid w:val="00227381"/>
    <w:rsid w:val="00232FC4"/>
    <w:rsid w:val="002347A2"/>
    <w:rsid w:val="00236034"/>
    <w:rsid w:val="002372E1"/>
    <w:rsid w:val="00246EB3"/>
    <w:rsid w:val="00251817"/>
    <w:rsid w:val="002540D5"/>
    <w:rsid w:val="002601FC"/>
    <w:rsid w:val="002675F0"/>
    <w:rsid w:val="002735D7"/>
    <w:rsid w:val="00280543"/>
    <w:rsid w:val="00284FEE"/>
    <w:rsid w:val="00286621"/>
    <w:rsid w:val="0029500D"/>
    <w:rsid w:val="00295CC9"/>
    <w:rsid w:val="00297367"/>
    <w:rsid w:val="002976DD"/>
    <w:rsid w:val="002A47F4"/>
    <w:rsid w:val="002A5B7A"/>
    <w:rsid w:val="002B5C12"/>
    <w:rsid w:val="002B6339"/>
    <w:rsid w:val="002C0C7C"/>
    <w:rsid w:val="002C2858"/>
    <w:rsid w:val="002D08CC"/>
    <w:rsid w:val="002E00EE"/>
    <w:rsid w:val="002E496A"/>
    <w:rsid w:val="002E7BE0"/>
    <w:rsid w:val="002F1468"/>
    <w:rsid w:val="002F3D8C"/>
    <w:rsid w:val="00300B48"/>
    <w:rsid w:val="003172DC"/>
    <w:rsid w:val="0032353A"/>
    <w:rsid w:val="0032369D"/>
    <w:rsid w:val="003236AB"/>
    <w:rsid w:val="003243ED"/>
    <w:rsid w:val="00343D8D"/>
    <w:rsid w:val="00344CEB"/>
    <w:rsid w:val="0035099E"/>
    <w:rsid w:val="0035462D"/>
    <w:rsid w:val="00370BE9"/>
    <w:rsid w:val="00373981"/>
    <w:rsid w:val="0037616E"/>
    <w:rsid w:val="003765B8"/>
    <w:rsid w:val="00390C67"/>
    <w:rsid w:val="003A3398"/>
    <w:rsid w:val="003B3E4B"/>
    <w:rsid w:val="003C1ECA"/>
    <w:rsid w:val="003C31B7"/>
    <w:rsid w:val="003C3971"/>
    <w:rsid w:val="003D03B2"/>
    <w:rsid w:val="003D3279"/>
    <w:rsid w:val="003D618D"/>
    <w:rsid w:val="003E4EC4"/>
    <w:rsid w:val="003E5499"/>
    <w:rsid w:val="003F0717"/>
    <w:rsid w:val="00403FA5"/>
    <w:rsid w:val="0040507E"/>
    <w:rsid w:val="00411F7E"/>
    <w:rsid w:val="004151CF"/>
    <w:rsid w:val="00423334"/>
    <w:rsid w:val="00426EBD"/>
    <w:rsid w:val="00432BA6"/>
    <w:rsid w:val="004345EC"/>
    <w:rsid w:val="0043495F"/>
    <w:rsid w:val="004423B0"/>
    <w:rsid w:val="004530FB"/>
    <w:rsid w:val="0046539B"/>
    <w:rsid w:val="00465515"/>
    <w:rsid w:val="00465D45"/>
    <w:rsid w:val="00471B66"/>
    <w:rsid w:val="00476E8D"/>
    <w:rsid w:val="0048463A"/>
    <w:rsid w:val="0048609C"/>
    <w:rsid w:val="00492F59"/>
    <w:rsid w:val="004967D4"/>
    <w:rsid w:val="004A63A4"/>
    <w:rsid w:val="004B393C"/>
    <w:rsid w:val="004B6128"/>
    <w:rsid w:val="004B72E9"/>
    <w:rsid w:val="004D1538"/>
    <w:rsid w:val="004D3578"/>
    <w:rsid w:val="004E213A"/>
    <w:rsid w:val="004E402E"/>
    <w:rsid w:val="004F0988"/>
    <w:rsid w:val="004F1862"/>
    <w:rsid w:val="004F3340"/>
    <w:rsid w:val="004F37F3"/>
    <w:rsid w:val="004F67D1"/>
    <w:rsid w:val="00502F5C"/>
    <w:rsid w:val="005277F3"/>
    <w:rsid w:val="00530911"/>
    <w:rsid w:val="0053388B"/>
    <w:rsid w:val="00533C17"/>
    <w:rsid w:val="00535773"/>
    <w:rsid w:val="0054135D"/>
    <w:rsid w:val="00543E6C"/>
    <w:rsid w:val="00546387"/>
    <w:rsid w:val="005475C0"/>
    <w:rsid w:val="00565087"/>
    <w:rsid w:val="00565E01"/>
    <w:rsid w:val="00571898"/>
    <w:rsid w:val="0058633A"/>
    <w:rsid w:val="00597B11"/>
    <w:rsid w:val="005C7961"/>
    <w:rsid w:val="005D0DA8"/>
    <w:rsid w:val="005D2E01"/>
    <w:rsid w:val="005D6917"/>
    <w:rsid w:val="005D7526"/>
    <w:rsid w:val="005E3FBD"/>
    <w:rsid w:val="005E4BB2"/>
    <w:rsid w:val="00602AEA"/>
    <w:rsid w:val="0060508C"/>
    <w:rsid w:val="00605CAC"/>
    <w:rsid w:val="00611398"/>
    <w:rsid w:val="00614FDF"/>
    <w:rsid w:val="006210DF"/>
    <w:rsid w:val="00623C3D"/>
    <w:rsid w:val="006352FE"/>
    <w:rsid w:val="0063543D"/>
    <w:rsid w:val="00635660"/>
    <w:rsid w:val="006427AC"/>
    <w:rsid w:val="0064559B"/>
    <w:rsid w:val="00647114"/>
    <w:rsid w:val="006516AE"/>
    <w:rsid w:val="00680CD8"/>
    <w:rsid w:val="0068578F"/>
    <w:rsid w:val="00696742"/>
    <w:rsid w:val="006976E5"/>
    <w:rsid w:val="006A07E9"/>
    <w:rsid w:val="006A0ED4"/>
    <w:rsid w:val="006A1F8D"/>
    <w:rsid w:val="006A323F"/>
    <w:rsid w:val="006A4F60"/>
    <w:rsid w:val="006A71E2"/>
    <w:rsid w:val="006B30D0"/>
    <w:rsid w:val="006C3D95"/>
    <w:rsid w:val="006C57DC"/>
    <w:rsid w:val="006D5EB0"/>
    <w:rsid w:val="006D7BC3"/>
    <w:rsid w:val="006E352A"/>
    <w:rsid w:val="006E4429"/>
    <w:rsid w:val="006E5C86"/>
    <w:rsid w:val="006F30B3"/>
    <w:rsid w:val="006F328A"/>
    <w:rsid w:val="00701116"/>
    <w:rsid w:val="00702317"/>
    <w:rsid w:val="00703424"/>
    <w:rsid w:val="007072D3"/>
    <w:rsid w:val="00712B41"/>
    <w:rsid w:val="00713C44"/>
    <w:rsid w:val="00715B28"/>
    <w:rsid w:val="0073033C"/>
    <w:rsid w:val="00730F43"/>
    <w:rsid w:val="00734A5B"/>
    <w:rsid w:val="0074026F"/>
    <w:rsid w:val="0074075B"/>
    <w:rsid w:val="007429F6"/>
    <w:rsid w:val="0074301B"/>
    <w:rsid w:val="00744E76"/>
    <w:rsid w:val="00746308"/>
    <w:rsid w:val="00753AD3"/>
    <w:rsid w:val="00762670"/>
    <w:rsid w:val="00766481"/>
    <w:rsid w:val="00771905"/>
    <w:rsid w:val="00774DA4"/>
    <w:rsid w:val="00777364"/>
    <w:rsid w:val="00781F0F"/>
    <w:rsid w:val="007B0799"/>
    <w:rsid w:val="007B3A61"/>
    <w:rsid w:val="007B5CB9"/>
    <w:rsid w:val="007B600E"/>
    <w:rsid w:val="007C2A45"/>
    <w:rsid w:val="007C4061"/>
    <w:rsid w:val="007C4D38"/>
    <w:rsid w:val="007C5620"/>
    <w:rsid w:val="007D0C40"/>
    <w:rsid w:val="007E052D"/>
    <w:rsid w:val="007E5A0B"/>
    <w:rsid w:val="007F0F4A"/>
    <w:rsid w:val="007F0FA9"/>
    <w:rsid w:val="007F1025"/>
    <w:rsid w:val="007F1B40"/>
    <w:rsid w:val="007F5E05"/>
    <w:rsid w:val="008028A4"/>
    <w:rsid w:val="008064EB"/>
    <w:rsid w:val="00810BBA"/>
    <w:rsid w:val="00823828"/>
    <w:rsid w:val="00823CB0"/>
    <w:rsid w:val="0082480B"/>
    <w:rsid w:val="00826610"/>
    <w:rsid w:val="00830747"/>
    <w:rsid w:val="008307D7"/>
    <w:rsid w:val="00831EFF"/>
    <w:rsid w:val="00842E08"/>
    <w:rsid w:val="00853340"/>
    <w:rsid w:val="00856470"/>
    <w:rsid w:val="008660E9"/>
    <w:rsid w:val="008708B0"/>
    <w:rsid w:val="008712F6"/>
    <w:rsid w:val="008768CA"/>
    <w:rsid w:val="00883559"/>
    <w:rsid w:val="00885269"/>
    <w:rsid w:val="00891277"/>
    <w:rsid w:val="008929D4"/>
    <w:rsid w:val="0089558E"/>
    <w:rsid w:val="00897220"/>
    <w:rsid w:val="008A495A"/>
    <w:rsid w:val="008A4AB4"/>
    <w:rsid w:val="008B2F97"/>
    <w:rsid w:val="008C384C"/>
    <w:rsid w:val="008C4BDD"/>
    <w:rsid w:val="008C5B93"/>
    <w:rsid w:val="008C5BD4"/>
    <w:rsid w:val="008D4493"/>
    <w:rsid w:val="008D677F"/>
    <w:rsid w:val="008E43E5"/>
    <w:rsid w:val="008E4786"/>
    <w:rsid w:val="008E4FE9"/>
    <w:rsid w:val="008F1978"/>
    <w:rsid w:val="008F76A2"/>
    <w:rsid w:val="0090271F"/>
    <w:rsid w:val="00902E23"/>
    <w:rsid w:val="009114D7"/>
    <w:rsid w:val="0091348E"/>
    <w:rsid w:val="00917CCB"/>
    <w:rsid w:val="0093268A"/>
    <w:rsid w:val="00935509"/>
    <w:rsid w:val="00936935"/>
    <w:rsid w:val="00942EC2"/>
    <w:rsid w:val="00952BB4"/>
    <w:rsid w:val="00953D3F"/>
    <w:rsid w:val="0096018D"/>
    <w:rsid w:val="00970ABE"/>
    <w:rsid w:val="00977746"/>
    <w:rsid w:val="00992CF4"/>
    <w:rsid w:val="00997798"/>
    <w:rsid w:val="009A04CB"/>
    <w:rsid w:val="009A4F0B"/>
    <w:rsid w:val="009B26AD"/>
    <w:rsid w:val="009B2AE0"/>
    <w:rsid w:val="009B63ED"/>
    <w:rsid w:val="009B7079"/>
    <w:rsid w:val="009E0B4B"/>
    <w:rsid w:val="009E5CAE"/>
    <w:rsid w:val="009F37B7"/>
    <w:rsid w:val="009F4712"/>
    <w:rsid w:val="009F707E"/>
    <w:rsid w:val="00A00FAA"/>
    <w:rsid w:val="00A0150A"/>
    <w:rsid w:val="00A0198F"/>
    <w:rsid w:val="00A10F02"/>
    <w:rsid w:val="00A11399"/>
    <w:rsid w:val="00A164B4"/>
    <w:rsid w:val="00A21FF5"/>
    <w:rsid w:val="00A260B2"/>
    <w:rsid w:val="00A26956"/>
    <w:rsid w:val="00A27486"/>
    <w:rsid w:val="00A32CDE"/>
    <w:rsid w:val="00A33583"/>
    <w:rsid w:val="00A506A1"/>
    <w:rsid w:val="00A53724"/>
    <w:rsid w:val="00A56066"/>
    <w:rsid w:val="00A61570"/>
    <w:rsid w:val="00A65374"/>
    <w:rsid w:val="00A73129"/>
    <w:rsid w:val="00A75AF1"/>
    <w:rsid w:val="00A81BE8"/>
    <w:rsid w:val="00A82346"/>
    <w:rsid w:val="00A83DD5"/>
    <w:rsid w:val="00A921F4"/>
    <w:rsid w:val="00A92BA1"/>
    <w:rsid w:val="00A96CED"/>
    <w:rsid w:val="00A972B0"/>
    <w:rsid w:val="00AB4130"/>
    <w:rsid w:val="00AC0422"/>
    <w:rsid w:val="00AC6BC6"/>
    <w:rsid w:val="00AD2208"/>
    <w:rsid w:val="00AD335A"/>
    <w:rsid w:val="00AD4696"/>
    <w:rsid w:val="00AE447F"/>
    <w:rsid w:val="00AE65E2"/>
    <w:rsid w:val="00AF2E56"/>
    <w:rsid w:val="00AF4C29"/>
    <w:rsid w:val="00AF7C14"/>
    <w:rsid w:val="00B005A0"/>
    <w:rsid w:val="00B03F37"/>
    <w:rsid w:val="00B15449"/>
    <w:rsid w:val="00B1601E"/>
    <w:rsid w:val="00B177EA"/>
    <w:rsid w:val="00B2043C"/>
    <w:rsid w:val="00B23A3F"/>
    <w:rsid w:val="00B371E9"/>
    <w:rsid w:val="00B405A4"/>
    <w:rsid w:val="00B507D9"/>
    <w:rsid w:val="00B516F1"/>
    <w:rsid w:val="00B62605"/>
    <w:rsid w:val="00B62874"/>
    <w:rsid w:val="00B71D17"/>
    <w:rsid w:val="00B855E8"/>
    <w:rsid w:val="00B857B1"/>
    <w:rsid w:val="00B8598C"/>
    <w:rsid w:val="00B91EFD"/>
    <w:rsid w:val="00B93086"/>
    <w:rsid w:val="00BA19ED"/>
    <w:rsid w:val="00BA3E74"/>
    <w:rsid w:val="00BA4B8D"/>
    <w:rsid w:val="00BB222C"/>
    <w:rsid w:val="00BC0F7D"/>
    <w:rsid w:val="00BC4D08"/>
    <w:rsid w:val="00BD7D31"/>
    <w:rsid w:val="00BE3255"/>
    <w:rsid w:val="00BF128E"/>
    <w:rsid w:val="00BF387E"/>
    <w:rsid w:val="00C00D63"/>
    <w:rsid w:val="00C074DD"/>
    <w:rsid w:val="00C11141"/>
    <w:rsid w:val="00C1496A"/>
    <w:rsid w:val="00C1592C"/>
    <w:rsid w:val="00C17C4C"/>
    <w:rsid w:val="00C20E17"/>
    <w:rsid w:val="00C2274C"/>
    <w:rsid w:val="00C232F5"/>
    <w:rsid w:val="00C26808"/>
    <w:rsid w:val="00C2706C"/>
    <w:rsid w:val="00C33079"/>
    <w:rsid w:val="00C34A5D"/>
    <w:rsid w:val="00C40D05"/>
    <w:rsid w:val="00C45231"/>
    <w:rsid w:val="00C526DD"/>
    <w:rsid w:val="00C5597A"/>
    <w:rsid w:val="00C563F0"/>
    <w:rsid w:val="00C64D3D"/>
    <w:rsid w:val="00C66A35"/>
    <w:rsid w:val="00C67894"/>
    <w:rsid w:val="00C72833"/>
    <w:rsid w:val="00C75ECE"/>
    <w:rsid w:val="00C80F1D"/>
    <w:rsid w:val="00C9183E"/>
    <w:rsid w:val="00C93F40"/>
    <w:rsid w:val="00CA1432"/>
    <w:rsid w:val="00CA3D0C"/>
    <w:rsid w:val="00CA70DD"/>
    <w:rsid w:val="00CB70AA"/>
    <w:rsid w:val="00CD00A7"/>
    <w:rsid w:val="00CE2F1E"/>
    <w:rsid w:val="00CE3A66"/>
    <w:rsid w:val="00CF3596"/>
    <w:rsid w:val="00D06574"/>
    <w:rsid w:val="00D10D38"/>
    <w:rsid w:val="00D115EE"/>
    <w:rsid w:val="00D5200C"/>
    <w:rsid w:val="00D57972"/>
    <w:rsid w:val="00D64E24"/>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1324"/>
    <w:rsid w:val="00DE4D3D"/>
    <w:rsid w:val="00DE635D"/>
    <w:rsid w:val="00DE75BE"/>
    <w:rsid w:val="00DE75C1"/>
    <w:rsid w:val="00DF2B1F"/>
    <w:rsid w:val="00DF4060"/>
    <w:rsid w:val="00DF62CD"/>
    <w:rsid w:val="00DF72DC"/>
    <w:rsid w:val="00E02132"/>
    <w:rsid w:val="00E02787"/>
    <w:rsid w:val="00E10F08"/>
    <w:rsid w:val="00E16509"/>
    <w:rsid w:val="00E2179D"/>
    <w:rsid w:val="00E27BF1"/>
    <w:rsid w:val="00E44582"/>
    <w:rsid w:val="00E460C1"/>
    <w:rsid w:val="00E62A15"/>
    <w:rsid w:val="00E67611"/>
    <w:rsid w:val="00E67ABE"/>
    <w:rsid w:val="00E72A82"/>
    <w:rsid w:val="00E748F7"/>
    <w:rsid w:val="00E77645"/>
    <w:rsid w:val="00E815BC"/>
    <w:rsid w:val="00E8793D"/>
    <w:rsid w:val="00EA15B0"/>
    <w:rsid w:val="00EA5EA7"/>
    <w:rsid w:val="00EA763F"/>
    <w:rsid w:val="00EB123F"/>
    <w:rsid w:val="00EB1CE2"/>
    <w:rsid w:val="00EB2161"/>
    <w:rsid w:val="00EB4D9A"/>
    <w:rsid w:val="00EB5340"/>
    <w:rsid w:val="00EB72E4"/>
    <w:rsid w:val="00EC4A25"/>
    <w:rsid w:val="00ED3F91"/>
    <w:rsid w:val="00ED5832"/>
    <w:rsid w:val="00ED6F7B"/>
    <w:rsid w:val="00EE3286"/>
    <w:rsid w:val="00EE3C9B"/>
    <w:rsid w:val="00EE6D7D"/>
    <w:rsid w:val="00EF23E6"/>
    <w:rsid w:val="00F003C0"/>
    <w:rsid w:val="00F025A2"/>
    <w:rsid w:val="00F02BF7"/>
    <w:rsid w:val="00F04712"/>
    <w:rsid w:val="00F0748A"/>
    <w:rsid w:val="00F11623"/>
    <w:rsid w:val="00F1200B"/>
    <w:rsid w:val="00F13360"/>
    <w:rsid w:val="00F22509"/>
    <w:rsid w:val="00F22EC7"/>
    <w:rsid w:val="00F242A8"/>
    <w:rsid w:val="00F325C8"/>
    <w:rsid w:val="00F42FA6"/>
    <w:rsid w:val="00F4597E"/>
    <w:rsid w:val="00F47A0D"/>
    <w:rsid w:val="00F5221A"/>
    <w:rsid w:val="00F535CD"/>
    <w:rsid w:val="00F6366F"/>
    <w:rsid w:val="00F63AE4"/>
    <w:rsid w:val="00F653B8"/>
    <w:rsid w:val="00F66B41"/>
    <w:rsid w:val="00F701DB"/>
    <w:rsid w:val="00F72516"/>
    <w:rsid w:val="00F745BC"/>
    <w:rsid w:val="00F83898"/>
    <w:rsid w:val="00F9008D"/>
    <w:rsid w:val="00F960F3"/>
    <w:rsid w:val="00F96FBA"/>
    <w:rsid w:val="00FA1266"/>
    <w:rsid w:val="00FA1815"/>
    <w:rsid w:val="00FC1192"/>
    <w:rsid w:val="00FC7C1B"/>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A1432"/>
    <w:pPr>
      <w:keepLines/>
      <w:tabs>
        <w:tab w:val="center" w:pos="4536"/>
        <w:tab w:val="right" w:pos="9072"/>
      </w:tabs>
    </w:p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val="en-GB" w:eastAsia="en-US"/>
    </w:rPr>
  </w:style>
  <w:style w:type="character" w:customStyle="1" w:styleId="Heading2Char">
    <w:name w:val="Heading 2 Char"/>
    <w:link w:val="Heading2"/>
    <w:rsid w:val="007C4061"/>
    <w:rPr>
      <w:rFonts w:ascii="Arial" w:hAnsi="Arial"/>
      <w:sz w:val="32"/>
      <w:lang w:val="en-GB" w:eastAsia="en-US"/>
    </w:rPr>
  </w:style>
  <w:style w:type="character" w:customStyle="1" w:styleId="Heading3Char">
    <w:name w:val="Heading 3 Char"/>
    <w:link w:val="Heading3"/>
    <w:rsid w:val="007C4061"/>
    <w:rPr>
      <w:rFonts w:ascii="Arial" w:hAnsi="Arial"/>
      <w:sz w:val="28"/>
      <w:lang w:val="en-GB" w:eastAsia="en-US"/>
    </w:rPr>
  </w:style>
  <w:style w:type="character" w:customStyle="1" w:styleId="Heading4Char">
    <w:name w:val="Heading 4 Char"/>
    <w:link w:val="Heading4"/>
    <w:rsid w:val="007C4061"/>
    <w:rPr>
      <w:rFonts w:ascii="Arial" w:hAnsi="Arial"/>
      <w:sz w:val="24"/>
      <w:lang w:val="en-GB" w:eastAsia="en-US"/>
    </w:rPr>
  </w:style>
  <w:style w:type="character" w:customStyle="1" w:styleId="Heading5Char">
    <w:name w:val="Heading 5 Char"/>
    <w:link w:val="Heading5"/>
    <w:rsid w:val="007C4061"/>
    <w:rPr>
      <w:rFonts w:ascii="Arial" w:hAnsi="Arial"/>
      <w:sz w:val="22"/>
      <w:lang w:val="en-GB" w:eastAsia="en-US"/>
    </w:rPr>
  </w:style>
  <w:style w:type="character" w:customStyle="1" w:styleId="Heading6Char">
    <w:name w:val="Heading 6 Char"/>
    <w:link w:val="Heading6"/>
    <w:rsid w:val="007C4061"/>
    <w:rPr>
      <w:rFonts w:ascii="Arial" w:hAnsi="Arial"/>
      <w:lang w:val="en-GB" w:eastAsia="en-US"/>
    </w:rPr>
  </w:style>
  <w:style w:type="character" w:customStyle="1" w:styleId="Heading7Char">
    <w:name w:val="Heading 7 Char"/>
    <w:link w:val="Heading7"/>
    <w:rsid w:val="007C4061"/>
    <w:rPr>
      <w:rFonts w:ascii="Arial" w:hAnsi="Arial"/>
      <w:lang w:val="en-GB" w:eastAsia="en-US"/>
    </w:rPr>
  </w:style>
  <w:style w:type="character" w:customStyle="1" w:styleId="Heading8Char">
    <w:name w:val="Heading 8 Char"/>
    <w:link w:val="Heading8"/>
    <w:rsid w:val="007C4061"/>
    <w:rPr>
      <w:rFonts w:ascii="Arial" w:hAnsi="Arial"/>
      <w:sz w:val="36"/>
      <w:lang w:val="en-GB" w:eastAsia="en-US"/>
    </w:rPr>
  </w:style>
  <w:style w:type="character" w:customStyle="1" w:styleId="Heading9Char">
    <w:name w:val="Heading 9 Char"/>
    <w:link w:val="Heading9"/>
    <w:rsid w:val="007C4061"/>
    <w:rPr>
      <w:rFonts w:ascii="Arial" w:hAnsi="Arial"/>
      <w:sz w:val="36"/>
      <w:lang w:val="en-GB"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val="en-GB" w:eastAsia="en-US"/>
    </w:rPr>
  </w:style>
  <w:style w:type="character" w:customStyle="1" w:styleId="HeaderChar">
    <w:name w:val="Header Char"/>
    <w:link w:val="Header"/>
    <w:rsid w:val="007C4061"/>
    <w:rPr>
      <w:rFonts w:ascii="Arial" w:hAnsi="Arial"/>
      <w:b/>
      <w:sz w:val="18"/>
      <w:lang w:val="en-GB" w:eastAsia="ja-JP"/>
    </w:rPr>
  </w:style>
  <w:style w:type="character" w:customStyle="1" w:styleId="FooterChar">
    <w:name w:val="Footer Char"/>
    <w:link w:val="Footer"/>
    <w:rsid w:val="007C4061"/>
    <w:rPr>
      <w:rFonts w:ascii="Arial" w:hAnsi="Arial"/>
      <w:b/>
      <w:i/>
      <w:sz w:val="18"/>
      <w:lang w:val="en-GB"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val="en-GB"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val="en-GB"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val="en-GB" w:eastAsia="en-US"/>
    </w:rPr>
  </w:style>
  <w:style w:type="character" w:customStyle="1" w:styleId="PLChar">
    <w:name w:val="PL Char"/>
    <w:link w:val="PL"/>
    <w:qFormat/>
    <w:locked/>
    <w:rsid w:val="007C4061"/>
    <w:rPr>
      <w:rFonts w:ascii="Courier New" w:hAnsi="Courier New"/>
      <w:sz w:val="16"/>
      <w:lang w:val="en-GB" w:eastAsia="en-US"/>
    </w:rPr>
  </w:style>
  <w:style w:type="character" w:customStyle="1" w:styleId="TALChar">
    <w:name w:val="TAL Char"/>
    <w:link w:val="TAL"/>
    <w:qFormat/>
    <w:locked/>
    <w:rsid w:val="007C4061"/>
    <w:rPr>
      <w:rFonts w:ascii="Arial" w:hAnsi="Arial"/>
      <w:sz w:val="18"/>
      <w:lang w:val="en-GB" w:eastAsia="en-US"/>
    </w:rPr>
  </w:style>
  <w:style w:type="character" w:customStyle="1" w:styleId="TACChar">
    <w:name w:val="TAC Char"/>
    <w:link w:val="TAC"/>
    <w:qFormat/>
    <w:locked/>
    <w:rsid w:val="007C4061"/>
    <w:rPr>
      <w:rFonts w:ascii="Arial" w:hAnsi="Arial"/>
      <w:sz w:val="18"/>
      <w:lang w:val="en-GB" w:eastAsia="en-US"/>
    </w:rPr>
  </w:style>
  <w:style w:type="character" w:customStyle="1" w:styleId="EXCar">
    <w:name w:val="EX Car"/>
    <w:link w:val="EX"/>
    <w:locked/>
    <w:rsid w:val="007C4061"/>
    <w:rPr>
      <w:lang w:val="en-GB" w:eastAsia="en-US"/>
    </w:rPr>
  </w:style>
  <w:style w:type="character" w:customStyle="1" w:styleId="B1Char">
    <w:name w:val="B1 Char"/>
    <w:link w:val="B1"/>
    <w:locked/>
    <w:rsid w:val="007C4061"/>
    <w:rPr>
      <w:lang w:val="en-GB" w:eastAsia="en-US"/>
    </w:rPr>
  </w:style>
  <w:style w:type="character" w:customStyle="1" w:styleId="THChar">
    <w:name w:val="TH Char"/>
    <w:link w:val="TH"/>
    <w:qFormat/>
    <w:locked/>
    <w:rsid w:val="007C4061"/>
    <w:rPr>
      <w:rFonts w:ascii="Arial" w:hAnsi="Arial"/>
      <w:b/>
      <w:lang w:val="en-GB" w:eastAsia="en-US"/>
    </w:rPr>
  </w:style>
  <w:style w:type="character" w:customStyle="1" w:styleId="TANChar">
    <w:name w:val="TAN Char"/>
    <w:link w:val="TAN"/>
    <w:qFormat/>
    <w:locked/>
    <w:rsid w:val="007C4061"/>
    <w:rPr>
      <w:rFonts w:ascii="Arial" w:hAnsi="Arial"/>
      <w:sz w:val="18"/>
      <w:lang w:val="en-GB" w:eastAsia="en-US"/>
    </w:rPr>
  </w:style>
  <w:style w:type="character" w:customStyle="1" w:styleId="TFChar">
    <w:name w:val="TF Char"/>
    <w:link w:val="TF"/>
    <w:locked/>
    <w:rsid w:val="007C4061"/>
    <w:rPr>
      <w:rFonts w:ascii="Arial" w:hAnsi="Arial"/>
      <w:b/>
      <w:lang w:val="en-GB"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lang w:val="en-GB"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val="en-GB"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Bibliography">
    <w:name w:val="Bibliography"/>
    <w:basedOn w:val="Normal"/>
    <w:next w:val="Normal"/>
    <w:uiPriority w:val="37"/>
    <w:semiHidden/>
    <w:unhideWhenUsed/>
    <w:rsid w:val="00AD2208"/>
  </w:style>
  <w:style w:type="paragraph" w:styleId="BlockText">
    <w:name w:val="Block Text"/>
    <w:basedOn w:val="Normal"/>
    <w:semiHidden/>
    <w:unhideWhenUsed/>
    <w:rsid w:val="00AD2208"/>
    <w:pPr>
      <w:spacing w:after="120"/>
      <w:ind w:left="1440" w:right="1440"/>
    </w:pPr>
  </w:style>
  <w:style w:type="paragraph" w:styleId="BodyText">
    <w:name w:val="Body Text"/>
    <w:basedOn w:val="Normal"/>
    <w:link w:val="BodyTextChar"/>
    <w:semiHidden/>
    <w:unhideWhenUsed/>
    <w:rsid w:val="00AD2208"/>
    <w:pPr>
      <w:spacing w:after="120"/>
    </w:pPr>
  </w:style>
  <w:style w:type="character" w:customStyle="1" w:styleId="BodyTextChar">
    <w:name w:val="Body Text Char"/>
    <w:link w:val="BodyText"/>
    <w:semiHidden/>
    <w:rsid w:val="00AD2208"/>
    <w:rPr>
      <w:lang w:val="en-GB" w:eastAsia="en-US"/>
    </w:rPr>
  </w:style>
  <w:style w:type="paragraph" w:styleId="BodyText2">
    <w:name w:val="Body Text 2"/>
    <w:basedOn w:val="Normal"/>
    <w:link w:val="BodyText2Char"/>
    <w:semiHidden/>
    <w:unhideWhenUsed/>
    <w:rsid w:val="00AD2208"/>
    <w:pPr>
      <w:spacing w:after="120" w:line="480" w:lineRule="auto"/>
    </w:pPr>
  </w:style>
  <w:style w:type="character" w:customStyle="1" w:styleId="BodyText2Char">
    <w:name w:val="Body Text 2 Char"/>
    <w:link w:val="BodyText2"/>
    <w:semiHidden/>
    <w:rsid w:val="00AD2208"/>
    <w:rPr>
      <w:lang w:val="en-GB" w:eastAsia="en-US"/>
    </w:rPr>
  </w:style>
  <w:style w:type="paragraph" w:styleId="BodyText3">
    <w:name w:val="Body Text 3"/>
    <w:basedOn w:val="Normal"/>
    <w:link w:val="BodyText3Char"/>
    <w:semiHidden/>
    <w:unhideWhenUsed/>
    <w:rsid w:val="00AD2208"/>
    <w:pPr>
      <w:spacing w:after="120"/>
    </w:pPr>
    <w:rPr>
      <w:sz w:val="16"/>
      <w:szCs w:val="16"/>
    </w:rPr>
  </w:style>
  <w:style w:type="character" w:customStyle="1" w:styleId="BodyText3Char">
    <w:name w:val="Body Text 3 Char"/>
    <w:link w:val="BodyText3"/>
    <w:semiHidden/>
    <w:rsid w:val="00AD2208"/>
    <w:rPr>
      <w:sz w:val="16"/>
      <w:szCs w:val="16"/>
      <w:lang w:val="en-GB" w:eastAsia="en-US"/>
    </w:rPr>
  </w:style>
  <w:style w:type="paragraph" w:styleId="BodyTextFirstIndent">
    <w:name w:val="Body Text First Indent"/>
    <w:basedOn w:val="BodyText"/>
    <w:link w:val="BodyTextFirstIndentChar"/>
    <w:semiHidden/>
    <w:unhideWhenUsed/>
    <w:rsid w:val="00AD2208"/>
    <w:pPr>
      <w:ind w:firstLine="210"/>
    </w:pPr>
  </w:style>
  <w:style w:type="character" w:customStyle="1" w:styleId="BodyTextFirstIndentChar">
    <w:name w:val="Body Text First Indent Char"/>
    <w:basedOn w:val="BodyTextChar"/>
    <w:link w:val="BodyTextFirstIndent"/>
    <w:semiHidden/>
    <w:rsid w:val="00AD2208"/>
    <w:rPr>
      <w:lang w:val="en-GB" w:eastAsia="en-US"/>
    </w:rPr>
  </w:style>
  <w:style w:type="paragraph" w:styleId="BodyTextIndent">
    <w:name w:val="Body Text Indent"/>
    <w:basedOn w:val="Normal"/>
    <w:link w:val="BodyTextIndentChar"/>
    <w:semiHidden/>
    <w:unhideWhenUsed/>
    <w:rsid w:val="00AD2208"/>
    <w:pPr>
      <w:spacing w:after="120"/>
      <w:ind w:left="283"/>
    </w:pPr>
  </w:style>
  <w:style w:type="character" w:customStyle="1" w:styleId="BodyTextIndentChar">
    <w:name w:val="Body Text Indent Char"/>
    <w:link w:val="BodyTextIndent"/>
    <w:semiHidden/>
    <w:rsid w:val="00AD2208"/>
    <w:rPr>
      <w:lang w:val="en-GB" w:eastAsia="en-US"/>
    </w:rPr>
  </w:style>
  <w:style w:type="paragraph" w:styleId="BodyTextFirstIndent2">
    <w:name w:val="Body Text First Indent 2"/>
    <w:basedOn w:val="BodyTextIndent"/>
    <w:link w:val="BodyTextFirstIndent2Char"/>
    <w:semiHidden/>
    <w:unhideWhenUsed/>
    <w:rsid w:val="00AD2208"/>
    <w:pPr>
      <w:ind w:firstLine="210"/>
    </w:pPr>
  </w:style>
  <w:style w:type="character" w:customStyle="1" w:styleId="BodyTextFirstIndent2Char">
    <w:name w:val="Body Text First Indent 2 Char"/>
    <w:basedOn w:val="BodyTextIndentChar"/>
    <w:link w:val="BodyTextFirstIndent2"/>
    <w:semiHidden/>
    <w:rsid w:val="00AD2208"/>
    <w:rPr>
      <w:lang w:val="en-GB" w:eastAsia="en-US"/>
    </w:rPr>
  </w:style>
  <w:style w:type="paragraph" w:styleId="BodyTextIndent2">
    <w:name w:val="Body Text Indent 2"/>
    <w:basedOn w:val="Normal"/>
    <w:link w:val="BodyTextIndent2Char"/>
    <w:semiHidden/>
    <w:unhideWhenUsed/>
    <w:rsid w:val="00AD2208"/>
    <w:pPr>
      <w:spacing w:after="120" w:line="480" w:lineRule="auto"/>
      <w:ind w:left="283"/>
    </w:pPr>
  </w:style>
  <w:style w:type="character" w:customStyle="1" w:styleId="BodyTextIndent2Char">
    <w:name w:val="Body Text Indent 2 Char"/>
    <w:link w:val="BodyTextIndent2"/>
    <w:semiHidden/>
    <w:rsid w:val="00AD2208"/>
    <w:rPr>
      <w:lang w:val="en-GB" w:eastAsia="en-US"/>
    </w:rPr>
  </w:style>
  <w:style w:type="paragraph" w:styleId="BodyTextIndent3">
    <w:name w:val="Body Text Indent 3"/>
    <w:basedOn w:val="Normal"/>
    <w:link w:val="BodyTextIndent3Char"/>
    <w:semiHidden/>
    <w:unhideWhenUsed/>
    <w:rsid w:val="00AD2208"/>
    <w:pPr>
      <w:spacing w:after="120"/>
      <w:ind w:left="283"/>
    </w:pPr>
    <w:rPr>
      <w:sz w:val="16"/>
      <w:szCs w:val="16"/>
    </w:rPr>
  </w:style>
  <w:style w:type="character" w:customStyle="1" w:styleId="BodyTextIndent3Char">
    <w:name w:val="Body Text Indent 3 Char"/>
    <w:link w:val="BodyTextIndent3"/>
    <w:semiHidden/>
    <w:rsid w:val="00AD2208"/>
    <w:rPr>
      <w:sz w:val="16"/>
      <w:szCs w:val="16"/>
      <w:lang w:val="en-GB" w:eastAsia="en-US"/>
    </w:rPr>
  </w:style>
  <w:style w:type="paragraph" w:styleId="Caption">
    <w:name w:val="caption"/>
    <w:basedOn w:val="Normal"/>
    <w:next w:val="Normal"/>
    <w:semiHidden/>
    <w:unhideWhenUsed/>
    <w:qFormat/>
    <w:rsid w:val="00AD2208"/>
    <w:rPr>
      <w:b/>
      <w:bCs/>
    </w:rPr>
  </w:style>
  <w:style w:type="paragraph" w:styleId="Closing">
    <w:name w:val="Closing"/>
    <w:basedOn w:val="Normal"/>
    <w:link w:val="ClosingChar"/>
    <w:semiHidden/>
    <w:unhideWhenUsed/>
    <w:rsid w:val="00AD2208"/>
    <w:pPr>
      <w:ind w:left="4252"/>
    </w:pPr>
  </w:style>
  <w:style w:type="character" w:customStyle="1" w:styleId="ClosingChar">
    <w:name w:val="Closing Char"/>
    <w:link w:val="Closing"/>
    <w:semiHidden/>
    <w:rsid w:val="00AD2208"/>
    <w:rPr>
      <w:lang w:val="en-GB" w:eastAsia="en-US"/>
    </w:rPr>
  </w:style>
  <w:style w:type="paragraph" w:styleId="Date">
    <w:name w:val="Date"/>
    <w:basedOn w:val="Normal"/>
    <w:next w:val="Normal"/>
    <w:link w:val="DateChar"/>
    <w:semiHidden/>
    <w:unhideWhenUsed/>
    <w:rsid w:val="00AD2208"/>
  </w:style>
  <w:style w:type="character" w:customStyle="1" w:styleId="DateChar">
    <w:name w:val="Date Char"/>
    <w:link w:val="Date"/>
    <w:semiHidden/>
    <w:rsid w:val="00AD2208"/>
    <w:rPr>
      <w:lang w:val="en-GB" w:eastAsia="en-US"/>
    </w:rPr>
  </w:style>
  <w:style w:type="paragraph" w:styleId="E-mailSignature">
    <w:name w:val="E-mail Signature"/>
    <w:basedOn w:val="Normal"/>
    <w:link w:val="E-mailSignatureChar"/>
    <w:semiHidden/>
    <w:unhideWhenUsed/>
    <w:rsid w:val="00AD2208"/>
  </w:style>
  <w:style w:type="character" w:customStyle="1" w:styleId="E-mailSignatureChar">
    <w:name w:val="E-mail Signature Char"/>
    <w:link w:val="E-mailSignature"/>
    <w:semiHidden/>
    <w:rsid w:val="00AD2208"/>
    <w:rPr>
      <w:lang w:val="en-GB" w:eastAsia="en-US"/>
    </w:rPr>
  </w:style>
  <w:style w:type="paragraph" w:styleId="EndnoteText">
    <w:name w:val="endnote text"/>
    <w:basedOn w:val="Normal"/>
    <w:link w:val="EndnoteTextChar"/>
    <w:rsid w:val="00AD2208"/>
  </w:style>
  <w:style w:type="character" w:customStyle="1" w:styleId="EndnoteTextChar">
    <w:name w:val="Endnote Text Char"/>
    <w:link w:val="EndnoteText"/>
    <w:rsid w:val="00AD2208"/>
    <w:rPr>
      <w:lang w:val="en-GB" w:eastAsia="en-US"/>
    </w:rPr>
  </w:style>
  <w:style w:type="paragraph" w:styleId="EnvelopeAddress">
    <w:name w:val="envelope address"/>
    <w:basedOn w:val="Normal"/>
    <w:semiHidden/>
    <w:unhideWhenUsed/>
    <w:rsid w:val="00AD2208"/>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AD2208"/>
    <w:rPr>
      <w:rFonts w:ascii="Calibri Light" w:eastAsia="DengXian Light" w:hAnsi="Calibri Light"/>
    </w:rPr>
  </w:style>
  <w:style w:type="paragraph" w:styleId="FootnoteText">
    <w:name w:val="footnote text"/>
    <w:basedOn w:val="Normal"/>
    <w:link w:val="FootnoteTextChar"/>
    <w:semiHidden/>
    <w:unhideWhenUsed/>
    <w:rsid w:val="00AD2208"/>
  </w:style>
  <w:style w:type="character" w:customStyle="1" w:styleId="FootnoteTextChar">
    <w:name w:val="Footnote Text Char"/>
    <w:link w:val="FootnoteText"/>
    <w:semiHidden/>
    <w:rsid w:val="00AD2208"/>
    <w:rPr>
      <w:lang w:val="en-GB" w:eastAsia="en-US"/>
    </w:rPr>
  </w:style>
  <w:style w:type="paragraph" w:styleId="HTMLAddress">
    <w:name w:val="HTML Address"/>
    <w:basedOn w:val="Normal"/>
    <w:link w:val="HTMLAddressChar"/>
    <w:semiHidden/>
    <w:unhideWhenUsed/>
    <w:rsid w:val="00AD2208"/>
    <w:rPr>
      <w:i/>
      <w:iCs/>
    </w:rPr>
  </w:style>
  <w:style w:type="character" w:customStyle="1" w:styleId="HTMLAddressChar">
    <w:name w:val="HTML Address Char"/>
    <w:link w:val="HTMLAddress"/>
    <w:semiHidden/>
    <w:rsid w:val="00AD2208"/>
    <w:rPr>
      <w:i/>
      <w:iCs/>
      <w:lang w:val="en-GB" w:eastAsia="en-US"/>
    </w:rPr>
  </w:style>
  <w:style w:type="paragraph" w:styleId="HTMLPreformatted">
    <w:name w:val="HTML Preformatted"/>
    <w:basedOn w:val="Normal"/>
    <w:link w:val="HTMLPreformattedChar"/>
    <w:semiHidden/>
    <w:unhideWhenUsed/>
    <w:rsid w:val="00AD2208"/>
    <w:rPr>
      <w:rFonts w:ascii="Courier New" w:hAnsi="Courier New" w:cs="Courier New"/>
    </w:rPr>
  </w:style>
  <w:style w:type="character" w:customStyle="1" w:styleId="HTMLPreformattedChar">
    <w:name w:val="HTML Preformatted Char"/>
    <w:link w:val="HTMLPreformatted"/>
    <w:semiHidden/>
    <w:rsid w:val="00AD2208"/>
    <w:rPr>
      <w:rFonts w:ascii="Courier New" w:hAnsi="Courier New" w:cs="Courier New"/>
      <w:lang w:val="en-GB" w:eastAsia="en-US"/>
    </w:rPr>
  </w:style>
  <w:style w:type="paragraph" w:styleId="Index1">
    <w:name w:val="index 1"/>
    <w:basedOn w:val="Normal"/>
    <w:next w:val="Normal"/>
    <w:semiHidden/>
    <w:unhideWhenUsed/>
    <w:rsid w:val="00AD2208"/>
    <w:pPr>
      <w:ind w:left="200" w:hanging="200"/>
    </w:pPr>
  </w:style>
  <w:style w:type="paragraph" w:styleId="Index2">
    <w:name w:val="index 2"/>
    <w:basedOn w:val="Normal"/>
    <w:next w:val="Normal"/>
    <w:semiHidden/>
    <w:unhideWhenUsed/>
    <w:rsid w:val="00AD2208"/>
    <w:pPr>
      <w:ind w:left="400" w:hanging="200"/>
    </w:pPr>
  </w:style>
  <w:style w:type="paragraph" w:styleId="Index3">
    <w:name w:val="index 3"/>
    <w:basedOn w:val="Normal"/>
    <w:next w:val="Normal"/>
    <w:semiHidden/>
    <w:unhideWhenUsed/>
    <w:rsid w:val="00AD2208"/>
    <w:pPr>
      <w:ind w:left="600" w:hanging="200"/>
    </w:pPr>
  </w:style>
  <w:style w:type="paragraph" w:styleId="Index4">
    <w:name w:val="index 4"/>
    <w:basedOn w:val="Normal"/>
    <w:next w:val="Normal"/>
    <w:semiHidden/>
    <w:unhideWhenUsed/>
    <w:rsid w:val="00AD2208"/>
    <w:pPr>
      <w:ind w:left="800" w:hanging="200"/>
    </w:pPr>
  </w:style>
  <w:style w:type="paragraph" w:styleId="Index5">
    <w:name w:val="index 5"/>
    <w:basedOn w:val="Normal"/>
    <w:next w:val="Normal"/>
    <w:semiHidden/>
    <w:unhideWhenUsed/>
    <w:rsid w:val="00AD2208"/>
    <w:pPr>
      <w:ind w:left="1000" w:hanging="200"/>
    </w:pPr>
  </w:style>
  <w:style w:type="paragraph" w:styleId="Index6">
    <w:name w:val="index 6"/>
    <w:basedOn w:val="Normal"/>
    <w:next w:val="Normal"/>
    <w:semiHidden/>
    <w:unhideWhenUsed/>
    <w:rsid w:val="00AD2208"/>
    <w:pPr>
      <w:ind w:left="1200" w:hanging="200"/>
    </w:pPr>
  </w:style>
  <w:style w:type="paragraph" w:styleId="Index7">
    <w:name w:val="index 7"/>
    <w:basedOn w:val="Normal"/>
    <w:next w:val="Normal"/>
    <w:semiHidden/>
    <w:unhideWhenUsed/>
    <w:rsid w:val="00AD2208"/>
    <w:pPr>
      <w:ind w:left="1400" w:hanging="200"/>
    </w:pPr>
  </w:style>
  <w:style w:type="paragraph" w:styleId="Index8">
    <w:name w:val="index 8"/>
    <w:basedOn w:val="Normal"/>
    <w:next w:val="Normal"/>
    <w:semiHidden/>
    <w:unhideWhenUsed/>
    <w:rsid w:val="00AD2208"/>
    <w:pPr>
      <w:ind w:left="1600" w:hanging="200"/>
    </w:pPr>
  </w:style>
  <w:style w:type="paragraph" w:styleId="Index9">
    <w:name w:val="index 9"/>
    <w:basedOn w:val="Normal"/>
    <w:next w:val="Normal"/>
    <w:semiHidden/>
    <w:unhideWhenUsed/>
    <w:rsid w:val="00AD2208"/>
    <w:pPr>
      <w:ind w:left="1800" w:hanging="200"/>
    </w:pPr>
  </w:style>
  <w:style w:type="paragraph" w:styleId="IndexHeading">
    <w:name w:val="index heading"/>
    <w:basedOn w:val="Normal"/>
    <w:next w:val="Index1"/>
    <w:semiHidden/>
    <w:unhideWhenUsed/>
    <w:rsid w:val="00AD2208"/>
    <w:rPr>
      <w:rFonts w:ascii="Calibri Light" w:eastAsia="DengXian Light" w:hAnsi="Calibri Light"/>
      <w:b/>
      <w:bCs/>
    </w:rPr>
  </w:style>
  <w:style w:type="paragraph" w:styleId="IntenseQuote">
    <w:name w:val="Intense Quote"/>
    <w:basedOn w:val="Normal"/>
    <w:next w:val="Normal"/>
    <w:link w:val="IntenseQuoteChar"/>
    <w:uiPriority w:val="30"/>
    <w:qFormat/>
    <w:rsid w:val="00AD220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D2208"/>
    <w:rPr>
      <w:i/>
      <w:iCs/>
      <w:color w:val="4472C4"/>
      <w:lang w:val="en-GB" w:eastAsia="en-US"/>
    </w:rPr>
  </w:style>
  <w:style w:type="paragraph" w:styleId="List2">
    <w:name w:val="List 2"/>
    <w:basedOn w:val="Normal"/>
    <w:semiHidden/>
    <w:unhideWhenUsed/>
    <w:rsid w:val="00AD2208"/>
    <w:pPr>
      <w:ind w:left="566" w:hanging="283"/>
      <w:contextualSpacing/>
    </w:pPr>
  </w:style>
  <w:style w:type="paragraph" w:styleId="List3">
    <w:name w:val="List 3"/>
    <w:basedOn w:val="Normal"/>
    <w:semiHidden/>
    <w:unhideWhenUsed/>
    <w:rsid w:val="00AD2208"/>
    <w:pPr>
      <w:ind w:left="849" w:hanging="283"/>
      <w:contextualSpacing/>
    </w:pPr>
  </w:style>
  <w:style w:type="paragraph" w:styleId="List4">
    <w:name w:val="List 4"/>
    <w:basedOn w:val="Normal"/>
    <w:semiHidden/>
    <w:unhideWhenUsed/>
    <w:rsid w:val="00AD2208"/>
    <w:pPr>
      <w:ind w:left="1132" w:hanging="283"/>
      <w:contextualSpacing/>
    </w:pPr>
  </w:style>
  <w:style w:type="paragraph" w:styleId="List5">
    <w:name w:val="List 5"/>
    <w:basedOn w:val="Normal"/>
    <w:semiHidden/>
    <w:unhideWhenUsed/>
    <w:rsid w:val="00AD2208"/>
    <w:pPr>
      <w:ind w:left="1415" w:hanging="283"/>
      <w:contextualSpacing/>
    </w:pPr>
  </w:style>
  <w:style w:type="paragraph" w:styleId="ListBullet">
    <w:name w:val="List Bullet"/>
    <w:basedOn w:val="Normal"/>
    <w:semiHidden/>
    <w:unhideWhenUsed/>
    <w:rsid w:val="00AD2208"/>
    <w:pPr>
      <w:numPr>
        <w:numId w:val="7"/>
      </w:numPr>
      <w:contextualSpacing/>
    </w:pPr>
  </w:style>
  <w:style w:type="paragraph" w:styleId="ListBullet2">
    <w:name w:val="List Bullet 2"/>
    <w:basedOn w:val="Normal"/>
    <w:semiHidden/>
    <w:unhideWhenUsed/>
    <w:rsid w:val="00AD2208"/>
    <w:pPr>
      <w:numPr>
        <w:numId w:val="8"/>
      </w:numPr>
      <w:contextualSpacing/>
    </w:pPr>
  </w:style>
  <w:style w:type="paragraph" w:styleId="ListBullet3">
    <w:name w:val="List Bullet 3"/>
    <w:basedOn w:val="Normal"/>
    <w:semiHidden/>
    <w:unhideWhenUsed/>
    <w:rsid w:val="00AD2208"/>
    <w:pPr>
      <w:numPr>
        <w:numId w:val="9"/>
      </w:numPr>
      <w:contextualSpacing/>
    </w:pPr>
  </w:style>
  <w:style w:type="paragraph" w:styleId="ListBullet4">
    <w:name w:val="List Bullet 4"/>
    <w:basedOn w:val="Normal"/>
    <w:semiHidden/>
    <w:unhideWhenUsed/>
    <w:rsid w:val="00AD2208"/>
    <w:pPr>
      <w:numPr>
        <w:numId w:val="10"/>
      </w:numPr>
      <w:contextualSpacing/>
    </w:pPr>
  </w:style>
  <w:style w:type="paragraph" w:styleId="ListBullet5">
    <w:name w:val="List Bullet 5"/>
    <w:basedOn w:val="Normal"/>
    <w:semiHidden/>
    <w:unhideWhenUsed/>
    <w:rsid w:val="00AD2208"/>
    <w:pPr>
      <w:numPr>
        <w:numId w:val="11"/>
      </w:numPr>
      <w:contextualSpacing/>
    </w:pPr>
  </w:style>
  <w:style w:type="paragraph" w:styleId="ListContinue">
    <w:name w:val="List Continue"/>
    <w:basedOn w:val="Normal"/>
    <w:rsid w:val="00AD2208"/>
    <w:pPr>
      <w:spacing w:after="120"/>
      <w:ind w:left="283"/>
      <w:contextualSpacing/>
    </w:pPr>
  </w:style>
  <w:style w:type="paragraph" w:styleId="ListContinue2">
    <w:name w:val="List Continue 2"/>
    <w:basedOn w:val="Normal"/>
    <w:rsid w:val="00AD2208"/>
    <w:pPr>
      <w:spacing w:after="120"/>
      <w:ind w:left="566"/>
      <w:contextualSpacing/>
    </w:pPr>
  </w:style>
  <w:style w:type="paragraph" w:styleId="ListContinue3">
    <w:name w:val="List Continue 3"/>
    <w:basedOn w:val="Normal"/>
    <w:rsid w:val="00AD2208"/>
    <w:pPr>
      <w:spacing w:after="120"/>
      <w:ind w:left="849"/>
      <w:contextualSpacing/>
    </w:pPr>
  </w:style>
  <w:style w:type="paragraph" w:styleId="ListContinue4">
    <w:name w:val="List Continue 4"/>
    <w:basedOn w:val="Normal"/>
    <w:rsid w:val="00AD2208"/>
    <w:pPr>
      <w:spacing w:after="120"/>
      <w:ind w:left="1132"/>
      <w:contextualSpacing/>
    </w:pPr>
  </w:style>
  <w:style w:type="paragraph" w:styleId="ListContinue5">
    <w:name w:val="List Continue 5"/>
    <w:basedOn w:val="Normal"/>
    <w:semiHidden/>
    <w:unhideWhenUsed/>
    <w:rsid w:val="00AD2208"/>
    <w:pPr>
      <w:spacing w:after="120"/>
      <w:ind w:left="1415"/>
      <w:contextualSpacing/>
    </w:pPr>
  </w:style>
  <w:style w:type="paragraph" w:styleId="ListNumber2">
    <w:name w:val="List Number 2"/>
    <w:basedOn w:val="Normal"/>
    <w:semiHidden/>
    <w:unhideWhenUsed/>
    <w:rsid w:val="00AD2208"/>
    <w:pPr>
      <w:numPr>
        <w:numId w:val="12"/>
      </w:numPr>
      <w:contextualSpacing/>
    </w:pPr>
  </w:style>
  <w:style w:type="paragraph" w:styleId="ListNumber3">
    <w:name w:val="List Number 3"/>
    <w:basedOn w:val="Normal"/>
    <w:semiHidden/>
    <w:unhideWhenUsed/>
    <w:rsid w:val="00AD2208"/>
    <w:pPr>
      <w:numPr>
        <w:numId w:val="13"/>
      </w:numPr>
      <w:contextualSpacing/>
    </w:pPr>
  </w:style>
  <w:style w:type="paragraph" w:styleId="ListNumber4">
    <w:name w:val="List Number 4"/>
    <w:basedOn w:val="Normal"/>
    <w:semiHidden/>
    <w:unhideWhenUsed/>
    <w:rsid w:val="00AD2208"/>
    <w:pPr>
      <w:numPr>
        <w:numId w:val="14"/>
      </w:numPr>
      <w:contextualSpacing/>
    </w:pPr>
  </w:style>
  <w:style w:type="paragraph" w:styleId="ListNumber5">
    <w:name w:val="List Number 5"/>
    <w:basedOn w:val="Normal"/>
    <w:semiHidden/>
    <w:unhideWhenUsed/>
    <w:rsid w:val="00AD2208"/>
    <w:pPr>
      <w:numPr>
        <w:numId w:val="15"/>
      </w:numPr>
      <w:contextualSpacing/>
    </w:pPr>
  </w:style>
  <w:style w:type="paragraph" w:styleId="MacroText">
    <w:name w:val="macro"/>
    <w:link w:val="MacroTextChar"/>
    <w:semiHidden/>
    <w:unhideWhenUsed/>
    <w:rsid w:val="00AD22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AD2208"/>
    <w:rPr>
      <w:rFonts w:ascii="Courier New" w:hAnsi="Courier New" w:cs="Courier New"/>
      <w:lang w:val="en-GB" w:eastAsia="en-US"/>
    </w:rPr>
  </w:style>
  <w:style w:type="paragraph" w:styleId="MessageHeader">
    <w:name w:val="Message Header"/>
    <w:basedOn w:val="Normal"/>
    <w:link w:val="MessageHeaderChar"/>
    <w:semiHidden/>
    <w:unhideWhenUsed/>
    <w:rsid w:val="00AD220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AD2208"/>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D2208"/>
    <w:rPr>
      <w:lang w:eastAsia="en-US"/>
    </w:rPr>
  </w:style>
  <w:style w:type="paragraph" w:styleId="NormalWeb">
    <w:name w:val="Normal (Web)"/>
    <w:basedOn w:val="Normal"/>
    <w:semiHidden/>
    <w:unhideWhenUsed/>
    <w:rsid w:val="00AD2208"/>
    <w:rPr>
      <w:sz w:val="24"/>
      <w:szCs w:val="24"/>
    </w:rPr>
  </w:style>
  <w:style w:type="paragraph" w:styleId="NormalIndent">
    <w:name w:val="Normal Indent"/>
    <w:basedOn w:val="Normal"/>
    <w:semiHidden/>
    <w:unhideWhenUsed/>
    <w:rsid w:val="00AD2208"/>
    <w:pPr>
      <w:ind w:left="720"/>
    </w:pPr>
  </w:style>
  <w:style w:type="paragraph" w:styleId="NoteHeading">
    <w:name w:val="Note Heading"/>
    <w:basedOn w:val="Normal"/>
    <w:next w:val="Normal"/>
    <w:link w:val="NoteHeadingChar"/>
    <w:semiHidden/>
    <w:unhideWhenUsed/>
    <w:rsid w:val="00AD2208"/>
  </w:style>
  <w:style w:type="character" w:customStyle="1" w:styleId="NoteHeadingChar">
    <w:name w:val="Note Heading Char"/>
    <w:link w:val="NoteHeading"/>
    <w:semiHidden/>
    <w:rsid w:val="00AD2208"/>
    <w:rPr>
      <w:lang w:val="en-GB" w:eastAsia="en-US"/>
    </w:rPr>
  </w:style>
  <w:style w:type="paragraph" w:styleId="PlainText">
    <w:name w:val="Plain Text"/>
    <w:basedOn w:val="Normal"/>
    <w:link w:val="PlainTextChar"/>
    <w:semiHidden/>
    <w:unhideWhenUsed/>
    <w:rsid w:val="00AD2208"/>
    <w:rPr>
      <w:rFonts w:ascii="Courier New" w:hAnsi="Courier New" w:cs="Courier New"/>
    </w:rPr>
  </w:style>
  <w:style w:type="character" w:customStyle="1" w:styleId="PlainTextChar">
    <w:name w:val="Plain Text Char"/>
    <w:link w:val="PlainText"/>
    <w:semiHidden/>
    <w:rsid w:val="00AD2208"/>
    <w:rPr>
      <w:rFonts w:ascii="Courier New" w:hAnsi="Courier New" w:cs="Courier New"/>
      <w:lang w:val="en-GB" w:eastAsia="en-US"/>
    </w:rPr>
  </w:style>
  <w:style w:type="paragraph" w:styleId="Quote">
    <w:name w:val="Quote"/>
    <w:basedOn w:val="Normal"/>
    <w:next w:val="Normal"/>
    <w:link w:val="QuoteChar"/>
    <w:uiPriority w:val="29"/>
    <w:qFormat/>
    <w:rsid w:val="00AD2208"/>
    <w:pPr>
      <w:spacing w:before="200" w:after="160"/>
      <w:ind w:left="864" w:right="864"/>
      <w:jc w:val="center"/>
    </w:pPr>
    <w:rPr>
      <w:i/>
      <w:iCs/>
      <w:color w:val="404040"/>
    </w:rPr>
  </w:style>
  <w:style w:type="character" w:customStyle="1" w:styleId="QuoteChar">
    <w:name w:val="Quote Char"/>
    <w:link w:val="Quote"/>
    <w:uiPriority w:val="29"/>
    <w:rsid w:val="00AD2208"/>
    <w:rPr>
      <w:i/>
      <w:iCs/>
      <w:color w:val="404040"/>
      <w:lang w:val="en-GB" w:eastAsia="en-US"/>
    </w:rPr>
  </w:style>
  <w:style w:type="paragraph" w:styleId="Salutation">
    <w:name w:val="Salutation"/>
    <w:basedOn w:val="Normal"/>
    <w:next w:val="Normal"/>
    <w:link w:val="SalutationChar"/>
    <w:semiHidden/>
    <w:unhideWhenUsed/>
    <w:rsid w:val="00AD2208"/>
  </w:style>
  <w:style w:type="character" w:customStyle="1" w:styleId="SalutationChar">
    <w:name w:val="Salutation Char"/>
    <w:link w:val="Salutation"/>
    <w:semiHidden/>
    <w:rsid w:val="00AD2208"/>
    <w:rPr>
      <w:lang w:val="en-GB" w:eastAsia="en-US"/>
    </w:rPr>
  </w:style>
  <w:style w:type="paragraph" w:styleId="Signature">
    <w:name w:val="Signature"/>
    <w:basedOn w:val="Normal"/>
    <w:link w:val="SignatureChar"/>
    <w:semiHidden/>
    <w:unhideWhenUsed/>
    <w:rsid w:val="00AD2208"/>
    <w:pPr>
      <w:ind w:left="4252"/>
    </w:pPr>
  </w:style>
  <w:style w:type="character" w:customStyle="1" w:styleId="SignatureChar">
    <w:name w:val="Signature Char"/>
    <w:link w:val="Signature"/>
    <w:semiHidden/>
    <w:rsid w:val="00AD2208"/>
    <w:rPr>
      <w:lang w:val="en-GB" w:eastAsia="en-US"/>
    </w:rPr>
  </w:style>
  <w:style w:type="paragraph" w:styleId="Subtitle">
    <w:name w:val="Subtitle"/>
    <w:basedOn w:val="Normal"/>
    <w:next w:val="Normal"/>
    <w:link w:val="SubtitleChar"/>
    <w:qFormat/>
    <w:rsid w:val="00AD2208"/>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AD2208"/>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semiHidden/>
    <w:unhideWhenUsed/>
    <w:rsid w:val="00AD2208"/>
    <w:pPr>
      <w:ind w:left="200" w:hanging="200"/>
    </w:pPr>
  </w:style>
  <w:style w:type="paragraph" w:styleId="TableofFigures">
    <w:name w:val="table of figures"/>
    <w:basedOn w:val="Normal"/>
    <w:next w:val="Normal"/>
    <w:semiHidden/>
    <w:unhideWhenUsed/>
    <w:rsid w:val="00AD2208"/>
  </w:style>
  <w:style w:type="paragraph" w:styleId="Title">
    <w:name w:val="Title"/>
    <w:basedOn w:val="Normal"/>
    <w:next w:val="Normal"/>
    <w:link w:val="TitleChar"/>
    <w:qFormat/>
    <w:rsid w:val="00AD2208"/>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AD2208"/>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AD2208"/>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AD2208"/>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1</Pages>
  <Words>63754</Words>
  <Characters>363403</Characters>
  <Application>Microsoft Office Word</Application>
  <DocSecurity>0</DocSecurity>
  <Lines>3028</Lines>
  <Paragraphs>852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348</cp:revision>
  <cp:lastPrinted>2019-02-25T14:05:00Z</cp:lastPrinted>
  <dcterms:created xsi:type="dcterms:W3CDTF">2020-03-30T09:16:00Z</dcterms:created>
  <dcterms:modified xsi:type="dcterms:W3CDTF">2022-09-22T17:17:00Z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