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5431C596"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F17FE3">
        <w:rPr>
          <w:rFonts w:cs="v5.0.0"/>
        </w:rPr>
        <w:t>23</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7E1596" w:rsidRPr="001A53AF">
        <w:rPr>
          <w:rFonts w:cs="v5.0.0"/>
          <w:sz w:val="32"/>
        </w:rPr>
        <w:t>20</w:t>
      </w:r>
      <w:r w:rsidR="007E1596">
        <w:rPr>
          <w:rFonts w:cs="v5.0.0"/>
          <w:sz w:val="32"/>
        </w:rPr>
        <w:t>23</w:t>
      </w:r>
      <w:r w:rsidRPr="001A53AF">
        <w:rPr>
          <w:rFonts w:cs="v5.0.0"/>
          <w:sz w:val="32"/>
        </w:rPr>
        <w:t>-</w:t>
      </w:r>
      <w:r w:rsidR="00F17FE3">
        <w:rPr>
          <w:rFonts w:eastAsia="Malgun Gothic" w:cs="v5.0.0"/>
          <w:sz w:val="32"/>
        </w:rPr>
        <w:t>09</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16744DFA"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7E1596" w:rsidRPr="001A53AF">
        <w:rPr>
          <w:sz w:val="18"/>
        </w:rPr>
        <w:t>20</w:t>
      </w:r>
      <w:r w:rsidR="007E1596">
        <w:rPr>
          <w:sz w:val="18"/>
        </w:rPr>
        <w:t>23</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2565598D" w14:textId="77777777" w:rsidR="009D27A3" w:rsidRDefault="009D27A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C29317E" w14:textId="77777777" w:rsidR="009D27A3" w:rsidRDefault="009D27A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33</w:t>
      </w:r>
    </w:p>
    <w:p w14:paraId="135C7C41" w14:textId="77777777" w:rsidR="009D27A3" w:rsidRDefault="009D27A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33</w:t>
      </w:r>
    </w:p>
    <w:p w14:paraId="5E17760B" w14:textId="77777777" w:rsidR="009D27A3" w:rsidRDefault="009D27A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33</w:t>
      </w:r>
    </w:p>
    <w:p w14:paraId="4518792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3.1</w:t>
      </w:r>
      <w:r>
        <w:rPr>
          <w:rFonts w:asciiTheme="minorHAnsi" w:eastAsiaTheme="minorEastAsia" w:hAnsiTheme="minorHAnsi" w:cstheme="minorBidi"/>
          <w:kern w:val="2"/>
          <w:sz w:val="22"/>
          <w:szCs w:val="22"/>
          <w14:ligatures w14:val="standardContextual"/>
        </w:rPr>
        <w:tab/>
      </w:r>
      <w:r w:rsidRPr="00D024B4">
        <w:rPr>
          <w:rFonts w:cs="v4.2.0"/>
        </w:rPr>
        <w:t>Definitions</w:t>
      </w:r>
      <w:r>
        <w:tab/>
        <w:t>33</w:t>
      </w:r>
    </w:p>
    <w:p w14:paraId="56EDDD3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3.2</w:t>
      </w:r>
      <w:r>
        <w:rPr>
          <w:rFonts w:asciiTheme="minorHAnsi" w:eastAsiaTheme="minorEastAsia" w:hAnsiTheme="minorHAnsi" w:cstheme="minorBidi"/>
          <w:kern w:val="2"/>
          <w:sz w:val="22"/>
          <w:szCs w:val="22"/>
          <w14:ligatures w14:val="standardContextual"/>
        </w:rPr>
        <w:tab/>
      </w:r>
      <w:r w:rsidRPr="00D024B4">
        <w:rPr>
          <w:rFonts w:cs="v4.2.0"/>
        </w:rPr>
        <w:t>Symbols</w:t>
      </w:r>
      <w:r>
        <w:tab/>
        <w:t>35</w:t>
      </w:r>
    </w:p>
    <w:p w14:paraId="7E4C31F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3.3</w:t>
      </w:r>
      <w:r>
        <w:rPr>
          <w:rFonts w:asciiTheme="minorHAnsi" w:eastAsiaTheme="minorEastAsia" w:hAnsiTheme="minorHAnsi" w:cstheme="minorBidi"/>
          <w:kern w:val="2"/>
          <w:sz w:val="22"/>
          <w:szCs w:val="22"/>
          <w14:ligatures w14:val="standardContextual"/>
        </w:rPr>
        <w:tab/>
      </w:r>
      <w:r w:rsidRPr="00D024B4">
        <w:rPr>
          <w:rFonts w:cs="v4.2.0"/>
        </w:rPr>
        <w:t>Abbreviations</w:t>
      </w:r>
      <w:r>
        <w:tab/>
        <w:t>38</w:t>
      </w:r>
    </w:p>
    <w:p w14:paraId="4C269ACA" w14:textId="77777777" w:rsidR="009D27A3" w:rsidRDefault="009D27A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39</w:t>
      </w:r>
    </w:p>
    <w:p w14:paraId="000D162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4.1</w:t>
      </w:r>
      <w:r>
        <w:rPr>
          <w:rFonts w:asciiTheme="minorHAnsi" w:eastAsiaTheme="minorEastAsia" w:hAnsiTheme="minorHAnsi" w:cstheme="minorBidi"/>
          <w:kern w:val="2"/>
          <w:sz w:val="22"/>
          <w:szCs w:val="22"/>
          <w14:ligatures w14:val="standardContextual"/>
        </w:rPr>
        <w:tab/>
      </w:r>
      <w:r w:rsidRPr="00D024B4">
        <w:rPr>
          <w:snapToGrid w:val="0"/>
        </w:rPr>
        <w:t>Relationship between minimum requirements and test requirements</w:t>
      </w:r>
      <w:r>
        <w:tab/>
        <w:t>39</w:t>
      </w:r>
    </w:p>
    <w:p w14:paraId="111840D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4.2</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w:t>
      </w:r>
      <w:r>
        <w:tab/>
        <w:t>40</w:t>
      </w:r>
    </w:p>
    <w:p w14:paraId="6A7C74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w:t>
      </w:r>
      <w:r>
        <w:rPr>
          <w:rFonts w:asciiTheme="minorHAnsi" w:eastAsiaTheme="minorEastAsia" w:hAnsiTheme="minorHAnsi" w:cstheme="minorBidi"/>
          <w:kern w:val="2"/>
          <w:sz w:val="22"/>
          <w:szCs w:val="22"/>
          <w14:ligatures w14:val="standardContextual"/>
        </w:rPr>
        <w:tab/>
      </w:r>
      <w:r w:rsidRPr="00D024B4">
        <w:rPr>
          <w:snapToGrid w:val="0"/>
        </w:rPr>
        <w:t>Void</w:t>
      </w:r>
      <w:r>
        <w:tab/>
        <w:t>40</w:t>
      </w:r>
    </w:p>
    <w:p w14:paraId="438AD4C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4.3A</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 (CA, UL-MIMO, ProSe, Dual Connectivity, UE category 0, UE category M1, UE category M2, UE category 1bis, UE category NB1 and NB2, V2X Communication, MBMS UE)</w:t>
      </w:r>
      <w:r>
        <w:tab/>
        <w:t>40</w:t>
      </w:r>
    </w:p>
    <w:p w14:paraId="4010B40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4.4</w:t>
      </w:r>
      <w:r>
        <w:rPr>
          <w:rFonts w:asciiTheme="minorHAnsi" w:eastAsiaTheme="minorEastAsia" w:hAnsiTheme="minorHAnsi" w:cstheme="minorBidi"/>
          <w:kern w:val="2"/>
          <w:sz w:val="22"/>
          <w:szCs w:val="22"/>
          <w14:ligatures w14:val="standardContextual"/>
        </w:rPr>
        <w:tab/>
      </w:r>
      <w:r w:rsidRPr="00D024B4">
        <w:rPr>
          <w:snapToGrid w:val="0"/>
        </w:rPr>
        <w:t>RF requirements in later releases</w:t>
      </w:r>
      <w:r>
        <w:tab/>
        <w:t>42</w:t>
      </w:r>
    </w:p>
    <w:p w14:paraId="5BD62D34" w14:textId="77777777" w:rsidR="009D27A3" w:rsidRDefault="009D27A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42</w:t>
      </w:r>
    </w:p>
    <w:p w14:paraId="42910F7D" w14:textId="77777777" w:rsidR="009D27A3" w:rsidRDefault="009D27A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42</w:t>
      </w:r>
    </w:p>
    <w:p w14:paraId="520C01F4" w14:textId="77777777" w:rsidR="009D27A3" w:rsidRDefault="009D27A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42</w:t>
      </w:r>
    </w:p>
    <w:p w14:paraId="31B3DBC9" w14:textId="77777777" w:rsidR="009D27A3" w:rsidRDefault="009D27A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42</w:t>
      </w:r>
    </w:p>
    <w:p w14:paraId="5C03884F" w14:textId="77777777" w:rsidR="009D27A3" w:rsidRDefault="009D27A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42</w:t>
      </w:r>
    </w:p>
    <w:p w14:paraId="0E9113D2"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42</w:t>
      </w:r>
    </w:p>
    <w:p w14:paraId="6EB21FF3" w14:textId="77777777" w:rsidR="009D27A3" w:rsidRDefault="009D27A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45</w:t>
      </w:r>
    </w:p>
    <w:p w14:paraId="4280A41D"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61</w:t>
      </w:r>
    </w:p>
    <w:p w14:paraId="5C24C9AB"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61</w:t>
      </w:r>
    </w:p>
    <w:p w14:paraId="0A599CDC"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64</w:t>
      </w:r>
    </w:p>
    <w:p w14:paraId="2AE36171"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D024B4">
        <w:rPr>
          <w:rFonts w:eastAsia="Malgun Gothic"/>
        </w:rPr>
        <w:t>,</w:t>
      </w:r>
      <w:r>
        <w:rPr>
          <w:lang w:eastAsia="zh-CN"/>
        </w:rPr>
        <w:t xml:space="preserve"> UE category M1 and M2 and UE category 1bis</w:t>
      </w:r>
      <w:r>
        <w:tab/>
        <w:t>64</w:t>
      </w:r>
    </w:p>
    <w:p w14:paraId="701DE465"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65</w:t>
      </w:r>
    </w:p>
    <w:p w14:paraId="45CFE74F"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65</w:t>
      </w:r>
    </w:p>
    <w:p w14:paraId="53E99BD6" w14:textId="77777777" w:rsidR="009D27A3" w:rsidRDefault="009D27A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66</w:t>
      </w:r>
    </w:p>
    <w:p w14:paraId="440C4E4A" w14:textId="77777777" w:rsidR="009D27A3" w:rsidRDefault="009D27A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67</w:t>
      </w:r>
    </w:p>
    <w:p w14:paraId="272435CA" w14:textId="77777777" w:rsidR="009D27A3" w:rsidRDefault="009D27A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70</w:t>
      </w:r>
    </w:p>
    <w:p w14:paraId="3330561C" w14:textId="77777777" w:rsidR="009D27A3" w:rsidRDefault="009D27A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72</w:t>
      </w:r>
    </w:p>
    <w:p w14:paraId="60642DD6" w14:textId="77777777" w:rsidR="009D27A3" w:rsidRDefault="009D27A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160</w:t>
      </w:r>
    </w:p>
    <w:p w14:paraId="7E3F5762" w14:textId="77777777" w:rsidR="009D27A3" w:rsidRDefault="009D27A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161</w:t>
      </w:r>
    </w:p>
    <w:p w14:paraId="5F085957" w14:textId="77777777" w:rsidR="009D27A3" w:rsidRDefault="009D27A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161</w:t>
      </w:r>
    </w:p>
    <w:p w14:paraId="5E58397E" w14:textId="77777777" w:rsidR="009D27A3" w:rsidRDefault="009D27A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161</w:t>
      </w:r>
    </w:p>
    <w:p w14:paraId="79A27D46" w14:textId="77777777" w:rsidR="009D27A3" w:rsidRDefault="009D27A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161</w:t>
      </w:r>
    </w:p>
    <w:p w14:paraId="69ACD2D9" w14:textId="77777777" w:rsidR="009D27A3" w:rsidRDefault="009D27A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161</w:t>
      </w:r>
    </w:p>
    <w:p w14:paraId="2621C8BE" w14:textId="77777777" w:rsidR="009D27A3" w:rsidRDefault="009D27A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162</w:t>
      </w:r>
    </w:p>
    <w:p w14:paraId="791EE8CD" w14:textId="77777777" w:rsidR="009D27A3" w:rsidRDefault="009D27A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163</w:t>
      </w:r>
    </w:p>
    <w:p w14:paraId="31D60120" w14:textId="77777777" w:rsidR="009D27A3" w:rsidRDefault="009D27A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163</w:t>
      </w:r>
    </w:p>
    <w:p w14:paraId="79F5FDD1" w14:textId="77777777" w:rsidR="009D27A3" w:rsidRDefault="009D27A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165</w:t>
      </w:r>
    </w:p>
    <w:p w14:paraId="6D1728EB" w14:textId="77777777" w:rsidR="009D27A3" w:rsidRDefault="009D27A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165</w:t>
      </w:r>
    </w:p>
    <w:p w14:paraId="2C89B216" w14:textId="77777777" w:rsidR="009D27A3" w:rsidRDefault="009D27A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165</w:t>
      </w:r>
    </w:p>
    <w:p w14:paraId="3981D36E" w14:textId="77777777" w:rsidR="009D27A3" w:rsidRDefault="009D27A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166</w:t>
      </w:r>
    </w:p>
    <w:p w14:paraId="4498E9D8" w14:textId="77777777" w:rsidR="009D27A3" w:rsidRDefault="009D27A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166</w:t>
      </w:r>
    </w:p>
    <w:p w14:paraId="394FD6DD" w14:textId="77777777" w:rsidR="009D27A3" w:rsidRDefault="009D27A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166</w:t>
      </w:r>
    </w:p>
    <w:p w14:paraId="46F2BC7E" w14:textId="77777777" w:rsidR="009D27A3" w:rsidRDefault="009D27A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166</w:t>
      </w:r>
    </w:p>
    <w:p w14:paraId="6936104D" w14:textId="77777777" w:rsidR="009D27A3" w:rsidRDefault="009D27A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166</w:t>
      </w:r>
    </w:p>
    <w:p w14:paraId="5A1C54B4" w14:textId="77777777" w:rsidR="009D27A3" w:rsidRDefault="009D27A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169</w:t>
      </w:r>
    </w:p>
    <w:p w14:paraId="0BEA6B77"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169</w:t>
      </w:r>
    </w:p>
    <w:p w14:paraId="3B296130" w14:textId="77777777" w:rsidR="009D27A3" w:rsidRDefault="009D27A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170</w:t>
      </w:r>
    </w:p>
    <w:p w14:paraId="3D8247AD"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sidRPr="00D024B4">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D024B4">
        <w:rPr>
          <w:rFonts w:eastAsia="MS Mincho"/>
          <w:lang w:eastAsia="ja-JP"/>
        </w:rPr>
        <w:t>M</w:t>
      </w:r>
      <w:r>
        <w:t>1 and M2</w:t>
      </w:r>
      <w:r>
        <w:tab/>
        <w:t>170</w:t>
      </w:r>
    </w:p>
    <w:p w14:paraId="4A049E80" w14:textId="77777777" w:rsidR="009D27A3" w:rsidRDefault="009D27A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170</w:t>
      </w:r>
    </w:p>
    <w:p w14:paraId="2E41687F"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171</w:t>
      </w:r>
    </w:p>
    <w:p w14:paraId="1E529B5E" w14:textId="77777777" w:rsidR="009D27A3" w:rsidRDefault="009D27A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171</w:t>
      </w:r>
    </w:p>
    <w:p w14:paraId="621F26B5" w14:textId="77777777" w:rsidR="009D27A3" w:rsidRDefault="009D27A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171</w:t>
      </w:r>
    </w:p>
    <w:p w14:paraId="601CEB7B" w14:textId="77777777" w:rsidR="009D27A3" w:rsidRDefault="009D27A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171</w:t>
      </w:r>
    </w:p>
    <w:p w14:paraId="5082C5F1" w14:textId="77777777" w:rsidR="009D27A3" w:rsidRDefault="009D27A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171</w:t>
      </w:r>
    </w:p>
    <w:p w14:paraId="43F09CD8" w14:textId="77777777" w:rsidR="009D27A3" w:rsidRDefault="009D27A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174</w:t>
      </w:r>
    </w:p>
    <w:p w14:paraId="00BDF2B3" w14:textId="77777777" w:rsidR="009D27A3" w:rsidRDefault="009D27A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179</w:t>
      </w:r>
    </w:p>
    <w:p w14:paraId="1214638B" w14:textId="77777777" w:rsidR="009D27A3" w:rsidRDefault="009D27A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182</w:t>
      </w:r>
    </w:p>
    <w:p w14:paraId="333B8CE9" w14:textId="77777777" w:rsidR="009D27A3" w:rsidRDefault="009D27A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182</w:t>
      </w:r>
    </w:p>
    <w:p w14:paraId="0E999B94" w14:textId="77777777" w:rsidR="009D27A3" w:rsidRDefault="009D27A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182</w:t>
      </w:r>
    </w:p>
    <w:p w14:paraId="35F23F31" w14:textId="77777777" w:rsidR="009D27A3" w:rsidRDefault="009D27A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D024B4">
        <w:rPr>
          <w:lang w:val="x-none"/>
        </w:rPr>
        <w:t>NB1 and NB2</w:t>
      </w:r>
      <w:r>
        <w:tab/>
        <w:t>183</w:t>
      </w:r>
    </w:p>
    <w:p w14:paraId="296F0265" w14:textId="77777777" w:rsidR="009D27A3" w:rsidRDefault="009D27A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D024B4">
        <w:rPr>
          <w:rFonts w:eastAsia="Malgun Gothic"/>
        </w:rPr>
        <w:t xml:space="preserve"> </w:t>
      </w:r>
      <w:r>
        <w:t>Communication</w:t>
      </w:r>
      <w:r>
        <w:tab/>
        <w:t>184</w:t>
      </w:r>
    </w:p>
    <w:p w14:paraId="22BBB8B5" w14:textId="77777777" w:rsidR="009D27A3" w:rsidRDefault="009D27A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186</w:t>
      </w:r>
    </w:p>
    <w:p w14:paraId="16A9AD55" w14:textId="77777777" w:rsidR="009D27A3" w:rsidRDefault="009D27A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187</w:t>
      </w:r>
    </w:p>
    <w:p w14:paraId="066B447D" w14:textId="77777777" w:rsidR="009D27A3" w:rsidRDefault="009D27A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192</w:t>
      </w:r>
    </w:p>
    <w:p w14:paraId="5C2F2223" w14:textId="77777777" w:rsidR="009D27A3" w:rsidRDefault="009D27A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192</w:t>
      </w:r>
    </w:p>
    <w:p w14:paraId="173D716F" w14:textId="77777777" w:rsidR="009D27A3" w:rsidRDefault="009D27A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193</w:t>
      </w:r>
    </w:p>
    <w:p w14:paraId="2B356533" w14:textId="77777777" w:rsidR="009D27A3" w:rsidRDefault="009D27A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195</w:t>
      </w:r>
    </w:p>
    <w:p w14:paraId="3A782002" w14:textId="77777777" w:rsidR="009D27A3" w:rsidRDefault="009D27A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195</w:t>
      </w:r>
    </w:p>
    <w:p w14:paraId="2D70B55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195</w:t>
      </w:r>
    </w:p>
    <w:p w14:paraId="57E958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eastAsia="zh-CN"/>
        </w:rPr>
        <w:t>6.2.3G.2</w:t>
      </w:r>
      <w:r>
        <w:rPr>
          <w:rFonts w:asciiTheme="minorHAnsi" w:eastAsiaTheme="minorEastAsia" w:hAnsiTheme="minorHAnsi" w:cstheme="minorBidi"/>
          <w:kern w:val="2"/>
          <w:sz w:val="22"/>
          <w:szCs w:val="22"/>
          <w14:ligatures w14:val="standardContextual"/>
        </w:rPr>
        <w:tab/>
      </w:r>
      <w:r w:rsidRPr="00D024B4">
        <w:rPr>
          <w:lang w:val="x-none"/>
        </w:rPr>
        <w:t xml:space="preserve">MPR for Power class </w:t>
      </w:r>
      <w:r w:rsidRPr="00D024B4">
        <w:rPr>
          <w:lang w:val="x-none" w:eastAsia="zh-CN"/>
        </w:rPr>
        <w:t>2 V2X UE</w:t>
      </w:r>
      <w:r>
        <w:tab/>
        <w:t>197</w:t>
      </w:r>
    </w:p>
    <w:p w14:paraId="2DE55EDF" w14:textId="77777777" w:rsidR="009D27A3" w:rsidRDefault="009D27A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197</w:t>
      </w:r>
    </w:p>
    <w:p w14:paraId="537555CC" w14:textId="77777777" w:rsidR="009D27A3" w:rsidRDefault="009D27A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216</w:t>
      </w:r>
    </w:p>
    <w:p w14:paraId="57694335" w14:textId="77777777" w:rsidR="009D27A3" w:rsidRDefault="009D27A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218</w:t>
      </w:r>
    </w:p>
    <w:p w14:paraId="7C4428C2" w14:textId="77777777" w:rsidR="009D27A3" w:rsidRDefault="009D27A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219</w:t>
      </w:r>
    </w:p>
    <w:p w14:paraId="5DDC98E1" w14:textId="77777777" w:rsidR="009D27A3" w:rsidRDefault="009D27A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219</w:t>
      </w:r>
    </w:p>
    <w:p w14:paraId="72E1DA0F" w14:textId="77777777" w:rsidR="009D27A3" w:rsidRDefault="009D27A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220</w:t>
      </w:r>
    </w:p>
    <w:p w14:paraId="5D7767FC" w14:textId="77777777" w:rsidR="009D27A3" w:rsidRDefault="009D27A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222</w:t>
      </w:r>
    </w:p>
    <w:p w14:paraId="48DD162C" w14:textId="77777777" w:rsidR="009D27A3" w:rsidRDefault="009D27A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223</w:t>
      </w:r>
    </w:p>
    <w:p w14:paraId="64A877D7" w14:textId="77777777" w:rsidR="009D27A3" w:rsidRDefault="009D27A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224</w:t>
      </w:r>
    </w:p>
    <w:p w14:paraId="2E0A557D" w14:textId="77777777" w:rsidR="009D27A3" w:rsidRDefault="009D27A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225</w:t>
      </w:r>
    </w:p>
    <w:p w14:paraId="5D7E62D7" w14:textId="77777777" w:rsidR="009D27A3" w:rsidRDefault="009D27A3">
      <w:pPr>
        <w:pStyle w:val="TOC4"/>
        <w:rPr>
          <w:rFonts w:asciiTheme="minorHAnsi" w:eastAsiaTheme="minorEastAsia" w:hAnsiTheme="minorHAnsi" w:cstheme="minorBidi"/>
          <w:kern w:val="2"/>
          <w:sz w:val="22"/>
          <w:szCs w:val="22"/>
          <w14:ligatures w14:val="standardContextual"/>
        </w:rPr>
      </w:pPr>
      <w:r>
        <w:t>6.2.4A.9</w:t>
      </w:r>
      <w:r>
        <w:rPr>
          <w:rFonts w:asciiTheme="minorHAnsi" w:eastAsiaTheme="minorEastAsia" w:hAnsiTheme="minorHAnsi" w:cstheme="minorBidi"/>
          <w:kern w:val="2"/>
          <w:sz w:val="22"/>
          <w:szCs w:val="22"/>
          <w14:ligatures w14:val="standardContextual"/>
        </w:rPr>
        <w:tab/>
      </w:r>
      <w:r>
        <w:t>Void</w:t>
      </w:r>
      <w:r>
        <w:tab/>
        <w:t>226</w:t>
      </w:r>
    </w:p>
    <w:p w14:paraId="54A2C86B" w14:textId="77777777" w:rsidR="009D27A3" w:rsidRDefault="009D27A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226</w:t>
      </w:r>
    </w:p>
    <w:p w14:paraId="03EF8372" w14:textId="77777777" w:rsidR="009D27A3" w:rsidRDefault="009D27A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227</w:t>
      </w:r>
    </w:p>
    <w:p w14:paraId="16926656" w14:textId="77777777" w:rsidR="009D27A3" w:rsidRDefault="009D27A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227</w:t>
      </w:r>
    </w:p>
    <w:p w14:paraId="096CB462" w14:textId="77777777" w:rsidR="009D27A3" w:rsidRDefault="009D27A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236</w:t>
      </w:r>
    </w:p>
    <w:p w14:paraId="2A50BD7D" w14:textId="77777777" w:rsidR="009D27A3" w:rsidRDefault="009D27A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237</w:t>
      </w:r>
    </w:p>
    <w:p w14:paraId="76822C7D" w14:textId="77777777" w:rsidR="009D27A3" w:rsidRDefault="009D27A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239</w:t>
      </w:r>
    </w:p>
    <w:p w14:paraId="7AF1AD92" w14:textId="77777777" w:rsidR="009D27A3" w:rsidRDefault="009D27A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267</w:t>
      </w:r>
    </w:p>
    <w:p w14:paraId="249CA51D" w14:textId="77777777" w:rsidR="009D27A3" w:rsidRDefault="009D27A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271</w:t>
      </w:r>
    </w:p>
    <w:p w14:paraId="287712BE" w14:textId="77777777" w:rsidR="009D27A3" w:rsidRDefault="009D27A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D024B4">
        <w:rPr>
          <w:rFonts w:eastAsia="Geneva"/>
          <w:lang w:eastAsia="zh-CN"/>
        </w:rPr>
        <w:t>p</w:t>
      </w:r>
      <w:r>
        <w:t>ower</w:t>
      </w:r>
      <w:r w:rsidRPr="00D024B4">
        <w:rPr>
          <w:rFonts w:eastAsia="Geneva"/>
          <w:lang w:eastAsia="zh-CN"/>
        </w:rPr>
        <w:t xml:space="preserve"> for Dual Connectivity</w:t>
      </w:r>
      <w:r>
        <w:tab/>
        <w:t>272</w:t>
      </w:r>
    </w:p>
    <w:p w14:paraId="7B16C841" w14:textId="77777777" w:rsidR="009D27A3" w:rsidRDefault="009D27A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273</w:t>
      </w:r>
    </w:p>
    <w:p w14:paraId="340D5F86" w14:textId="77777777" w:rsidR="009D27A3" w:rsidRDefault="009D27A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275</w:t>
      </w:r>
    </w:p>
    <w:p w14:paraId="00165F8A" w14:textId="77777777" w:rsidR="009D27A3" w:rsidRDefault="009D27A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276</w:t>
      </w:r>
    </w:p>
    <w:p w14:paraId="755BEC0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6.3</w:t>
      </w:r>
      <w:r>
        <w:rPr>
          <w:rFonts w:asciiTheme="minorHAnsi" w:eastAsiaTheme="minorEastAsia" w:hAnsiTheme="minorHAnsi" w:cstheme="minorBidi"/>
          <w:kern w:val="2"/>
          <w:sz w:val="22"/>
          <w:szCs w:val="22"/>
          <w14:ligatures w14:val="standardContextual"/>
        </w:rPr>
        <w:tab/>
      </w:r>
      <w:r w:rsidRPr="00D024B4">
        <w:rPr>
          <w:rFonts w:cs="v5.0.0"/>
        </w:rPr>
        <w:t>Output power dynamics</w:t>
      </w:r>
      <w:r>
        <w:tab/>
        <w:t>280</w:t>
      </w:r>
    </w:p>
    <w:p w14:paraId="627A998A" w14:textId="77777777" w:rsidR="009D27A3" w:rsidRDefault="009D27A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280</w:t>
      </w:r>
    </w:p>
    <w:p w14:paraId="14613840" w14:textId="77777777" w:rsidR="009D27A3" w:rsidRDefault="009D27A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280</w:t>
      </w:r>
    </w:p>
    <w:p w14:paraId="70B79F0D" w14:textId="77777777" w:rsidR="009D27A3" w:rsidRDefault="009D27A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280</w:t>
      </w:r>
    </w:p>
    <w:p w14:paraId="4F5DB194" w14:textId="77777777" w:rsidR="009D27A3" w:rsidRDefault="009D27A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280</w:t>
      </w:r>
    </w:p>
    <w:p w14:paraId="58725E58" w14:textId="77777777" w:rsidR="009D27A3" w:rsidRDefault="009D27A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280</w:t>
      </w:r>
    </w:p>
    <w:p w14:paraId="369A3F2B" w14:textId="77777777" w:rsidR="009D27A3" w:rsidRDefault="009D27A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280</w:t>
      </w:r>
    </w:p>
    <w:p w14:paraId="56762F5C" w14:textId="77777777" w:rsidR="009D27A3" w:rsidRDefault="009D27A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281</w:t>
      </w:r>
    </w:p>
    <w:p w14:paraId="0F03B4FE" w14:textId="77777777" w:rsidR="009D27A3" w:rsidRDefault="009D27A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281</w:t>
      </w:r>
    </w:p>
    <w:p w14:paraId="1C431C36" w14:textId="77777777" w:rsidR="009D27A3" w:rsidRDefault="009D27A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281</w:t>
      </w:r>
    </w:p>
    <w:p w14:paraId="559E1656" w14:textId="77777777" w:rsidR="009D27A3" w:rsidRDefault="009D27A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281</w:t>
      </w:r>
    </w:p>
    <w:p w14:paraId="2CCBCF77" w14:textId="77777777" w:rsidR="009D27A3" w:rsidRDefault="009D27A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281</w:t>
      </w:r>
    </w:p>
    <w:p w14:paraId="21E2C320" w14:textId="77777777" w:rsidR="009D27A3" w:rsidRDefault="009D27A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282</w:t>
      </w:r>
    </w:p>
    <w:p w14:paraId="136473A0" w14:textId="77777777" w:rsidR="009D27A3" w:rsidRDefault="009D27A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282</w:t>
      </w:r>
    </w:p>
    <w:p w14:paraId="0FB4822B" w14:textId="77777777" w:rsidR="009D27A3" w:rsidRDefault="009D27A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282</w:t>
      </w:r>
    </w:p>
    <w:p w14:paraId="1AF25236" w14:textId="77777777" w:rsidR="009D27A3" w:rsidRDefault="009D27A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282</w:t>
      </w:r>
    </w:p>
    <w:p w14:paraId="5D48A9FF" w14:textId="77777777" w:rsidR="009D27A3" w:rsidRDefault="009D27A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283</w:t>
      </w:r>
    </w:p>
    <w:p w14:paraId="47AE874F" w14:textId="77777777" w:rsidR="009D27A3" w:rsidRDefault="009D27A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283</w:t>
      </w:r>
    </w:p>
    <w:p w14:paraId="0D89BC37" w14:textId="77777777" w:rsidR="009D27A3" w:rsidRDefault="009D27A3">
      <w:pPr>
        <w:pStyle w:val="TOC3"/>
        <w:rPr>
          <w:rFonts w:asciiTheme="minorHAnsi" w:eastAsiaTheme="minorEastAsia" w:hAnsiTheme="minorHAnsi" w:cstheme="minorBidi"/>
          <w:kern w:val="2"/>
          <w:sz w:val="22"/>
          <w:szCs w:val="22"/>
          <w14:ligatures w14:val="standardContextual"/>
        </w:rPr>
      </w:pPr>
      <w:r>
        <w:lastRenderedPageBreak/>
        <w:t>6.3.3D</w:t>
      </w:r>
      <w:r>
        <w:rPr>
          <w:rFonts w:asciiTheme="minorHAnsi" w:eastAsiaTheme="minorEastAsia" w:hAnsiTheme="minorHAnsi" w:cstheme="minorBidi"/>
          <w:kern w:val="2"/>
          <w:sz w:val="22"/>
          <w:szCs w:val="22"/>
          <w14:ligatures w14:val="standardContextual"/>
        </w:rPr>
        <w:tab/>
      </w:r>
      <w:r>
        <w:t>Transmit OFF power for ProSe</w:t>
      </w:r>
      <w:r>
        <w:tab/>
        <w:t>283</w:t>
      </w:r>
    </w:p>
    <w:p w14:paraId="78064DA3" w14:textId="77777777" w:rsidR="009D27A3" w:rsidRDefault="009D27A3">
      <w:pPr>
        <w:pStyle w:val="TOC3"/>
        <w:rPr>
          <w:rFonts w:asciiTheme="minorHAnsi" w:eastAsiaTheme="minorEastAsia" w:hAnsiTheme="minorHAnsi" w:cstheme="minorBidi"/>
          <w:kern w:val="2"/>
          <w:sz w:val="22"/>
          <w:szCs w:val="22"/>
          <w14:ligatures w14:val="standardContextual"/>
        </w:rPr>
      </w:pPr>
      <w:r>
        <w:t>6.3.3F</w:t>
      </w:r>
      <w:r>
        <w:rPr>
          <w:rFonts w:asciiTheme="minorHAnsi" w:eastAsiaTheme="minorEastAsia" w:hAnsiTheme="minorHAnsi" w:cstheme="minorBidi"/>
          <w:kern w:val="2"/>
          <w:sz w:val="22"/>
          <w:szCs w:val="22"/>
          <w14:ligatures w14:val="standardContextual"/>
        </w:rPr>
        <w:tab/>
      </w:r>
      <w:r>
        <w:t>Transmit OFF power for category NB1 and NB2</w:t>
      </w:r>
      <w:r>
        <w:tab/>
        <w:t>283</w:t>
      </w:r>
    </w:p>
    <w:p w14:paraId="24DD673E" w14:textId="77777777" w:rsidR="009D27A3" w:rsidRDefault="009D27A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284</w:t>
      </w:r>
    </w:p>
    <w:p w14:paraId="5CCE8745"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284</w:t>
      </w:r>
    </w:p>
    <w:p w14:paraId="7A28426C" w14:textId="77777777" w:rsidR="009D27A3" w:rsidRDefault="009D27A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284</w:t>
      </w:r>
    </w:p>
    <w:p w14:paraId="758919B3" w14:textId="77777777" w:rsidR="009D27A3" w:rsidRDefault="009D27A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285</w:t>
      </w:r>
    </w:p>
    <w:p w14:paraId="27ABDA98" w14:textId="77777777" w:rsidR="009D27A3" w:rsidRDefault="009D27A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285</w:t>
      </w:r>
    </w:p>
    <w:p w14:paraId="06EDC8B9" w14:textId="77777777" w:rsidR="009D27A3" w:rsidRDefault="009D27A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286</w:t>
      </w:r>
    </w:p>
    <w:p w14:paraId="6B3A09F7" w14:textId="77777777" w:rsidR="009D27A3" w:rsidRDefault="009D27A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 for subframe TTI</w:t>
      </w:r>
      <w:r>
        <w:tab/>
        <w:t>287</w:t>
      </w:r>
    </w:p>
    <w:p w14:paraId="2C9D41BE" w14:textId="77777777" w:rsidR="009D27A3" w:rsidRDefault="009D27A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 for subframe TTI</w:t>
      </w:r>
      <w:r>
        <w:tab/>
        <w:t>289</w:t>
      </w:r>
    </w:p>
    <w:p w14:paraId="27EFD6FD" w14:textId="77777777" w:rsidR="009D27A3" w:rsidRDefault="009D27A3">
      <w:pPr>
        <w:pStyle w:val="TOC4"/>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Symbol / Subslot boundary time mask for subslot TTI</w:t>
      </w:r>
      <w:r>
        <w:tab/>
        <w:t>291</w:t>
      </w:r>
    </w:p>
    <w:p w14:paraId="37176DE5" w14:textId="77777777" w:rsidR="009D27A3" w:rsidRDefault="009D27A3">
      <w:pPr>
        <w:pStyle w:val="TOC4"/>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Subslot PUCCH / subslot PUSCH / SRS time mask for subslot TTI</w:t>
      </w:r>
      <w:r>
        <w:tab/>
        <w:t>293</w:t>
      </w:r>
    </w:p>
    <w:p w14:paraId="18DFB6B2" w14:textId="77777777" w:rsidR="009D27A3" w:rsidRDefault="009D27A3">
      <w:pPr>
        <w:pStyle w:val="TOC4"/>
        <w:rPr>
          <w:rFonts w:asciiTheme="minorHAnsi" w:eastAsiaTheme="minorEastAsia" w:hAnsiTheme="minorHAnsi" w:cstheme="minorBidi"/>
          <w:kern w:val="2"/>
          <w:sz w:val="22"/>
          <w:szCs w:val="22"/>
          <w14:ligatures w14:val="standardContextual"/>
        </w:rPr>
      </w:pPr>
      <w:r>
        <w:t>6.3.4.7</w:t>
      </w:r>
      <w:r>
        <w:rPr>
          <w:rFonts w:asciiTheme="minorHAnsi" w:eastAsiaTheme="minorEastAsia" w:hAnsiTheme="minorHAnsi" w:cstheme="minorBidi"/>
          <w:kern w:val="2"/>
          <w:sz w:val="22"/>
          <w:szCs w:val="22"/>
          <w14:ligatures w14:val="standardContextual"/>
        </w:rPr>
        <w:tab/>
      </w:r>
      <w:r>
        <w:t>Symbol / Slot boundary time mask for slot TTI</w:t>
      </w:r>
      <w:r>
        <w:tab/>
        <w:t>296</w:t>
      </w:r>
    </w:p>
    <w:p w14:paraId="59708F99" w14:textId="77777777" w:rsidR="009D27A3" w:rsidRDefault="009D27A3">
      <w:pPr>
        <w:pStyle w:val="TOC4"/>
        <w:rPr>
          <w:rFonts w:asciiTheme="minorHAnsi" w:eastAsiaTheme="minorEastAsia" w:hAnsiTheme="minorHAnsi" w:cstheme="minorBidi"/>
          <w:kern w:val="2"/>
          <w:sz w:val="22"/>
          <w:szCs w:val="22"/>
          <w14:ligatures w14:val="standardContextual"/>
        </w:rPr>
      </w:pPr>
      <w:r>
        <w:t>6.3.4.8</w:t>
      </w:r>
      <w:r>
        <w:rPr>
          <w:rFonts w:asciiTheme="minorHAnsi" w:eastAsiaTheme="minorEastAsia" w:hAnsiTheme="minorHAnsi" w:cstheme="minorBidi"/>
          <w:kern w:val="2"/>
          <w:sz w:val="22"/>
          <w:szCs w:val="22"/>
          <w14:ligatures w14:val="standardContextual"/>
        </w:rPr>
        <w:tab/>
      </w:r>
      <w:r>
        <w:t>Slot PUCCH / slot PUSCH / SRS time mask for slot TTI</w:t>
      </w:r>
      <w:r>
        <w:tab/>
        <w:t>296</w:t>
      </w:r>
    </w:p>
    <w:p w14:paraId="4E41BE9E" w14:textId="77777777" w:rsidR="009D27A3" w:rsidRDefault="009D27A3">
      <w:pPr>
        <w:pStyle w:val="TOC4"/>
        <w:rPr>
          <w:rFonts w:asciiTheme="minorHAnsi" w:eastAsiaTheme="minorEastAsia" w:hAnsiTheme="minorHAnsi" w:cstheme="minorBidi"/>
          <w:kern w:val="2"/>
          <w:sz w:val="22"/>
          <w:szCs w:val="22"/>
          <w14:ligatures w14:val="standardContextual"/>
        </w:rPr>
      </w:pPr>
      <w:r>
        <w:t>6.3.4.9</w:t>
      </w:r>
      <w:r>
        <w:rPr>
          <w:rFonts w:asciiTheme="minorHAnsi" w:eastAsiaTheme="minorEastAsia" w:hAnsiTheme="minorHAnsi" w:cstheme="minorBidi"/>
          <w:kern w:val="2"/>
          <w:sz w:val="22"/>
          <w:szCs w:val="22"/>
          <w14:ligatures w14:val="standardContextual"/>
        </w:rPr>
        <w:tab/>
      </w:r>
      <w:r>
        <w:t>Consecutive subslot and slot TTI or consecutive subslot and subframe TTI  time mask</w:t>
      </w:r>
      <w:r>
        <w:tab/>
        <w:t>297</w:t>
      </w:r>
    </w:p>
    <w:p w14:paraId="4B3A8BAA" w14:textId="77777777" w:rsidR="009D27A3" w:rsidRDefault="009D27A3">
      <w:pPr>
        <w:pStyle w:val="TOC4"/>
        <w:rPr>
          <w:rFonts w:asciiTheme="minorHAnsi" w:eastAsiaTheme="minorEastAsia" w:hAnsiTheme="minorHAnsi" w:cstheme="minorBidi"/>
          <w:kern w:val="2"/>
          <w:sz w:val="22"/>
          <w:szCs w:val="22"/>
          <w14:ligatures w14:val="standardContextual"/>
        </w:rPr>
      </w:pPr>
      <w:r>
        <w:t>6.3.4.10</w:t>
      </w:r>
      <w:r>
        <w:rPr>
          <w:rFonts w:asciiTheme="minorHAnsi" w:eastAsiaTheme="minorEastAsia" w:hAnsiTheme="minorHAnsi" w:cstheme="minorBidi"/>
          <w:kern w:val="2"/>
          <w:sz w:val="22"/>
          <w:szCs w:val="22"/>
          <w14:ligatures w14:val="standardContextual"/>
        </w:rPr>
        <w:tab/>
      </w:r>
      <w:r>
        <w:t>Consecutive subframe and subslot TTI or consecutive slot and subslot TTI time mask</w:t>
      </w:r>
      <w:r>
        <w:tab/>
        <w:t>297</w:t>
      </w:r>
    </w:p>
    <w:p w14:paraId="200CD18D" w14:textId="77777777" w:rsidR="009D27A3" w:rsidRDefault="009D27A3">
      <w:pPr>
        <w:pStyle w:val="TOC4"/>
        <w:rPr>
          <w:rFonts w:asciiTheme="minorHAnsi" w:eastAsiaTheme="minorEastAsia" w:hAnsiTheme="minorHAnsi" w:cstheme="minorBidi"/>
          <w:kern w:val="2"/>
          <w:sz w:val="22"/>
          <w:szCs w:val="22"/>
          <w14:ligatures w14:val="standardContextual"/>
        </w:rPr>
      </w:pPr>
      <w:r>
        <w:t>6.3.4.11</w:t>
      </w:r>
      <w:r>
        <w:rPr>
          <w:rFonts w:asciiTheme="minorHAnsi" w:eastAsiaTheme="minorEastAsia" w:hAnsiTheme="minorHAnsi" w:cstheme="minorBidi"/>
          <w:kern w:val="2"/>
          <w:sz w:val="22"/>
          <w:szCs w:val="22"/>
          <w14:ligatures w14:val="standardContextual"/>
        </w:rPr>
        <w:tab/>
      </w:r>
      <w:r>
        <w:t>Consecutive TTI and slot TTI or consecutive slot TTI and TTI time mask</w:t>
      </w:r>
      <w:r>
        <w:tab/>
        <w:t>298</w:t>
      </w:r>
    </w:p>
    <w:p w14:paraId="26CFCB11"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298</w:t>
      </w:r>
    </w:p>
    <w:p w14:paraId="0CAE1189" w14:textId="77777777" w:rsidR="009D27A3" w:rsidRDefault="009D27A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298</w:t>
      </w:r>
    </w:p>
    <w:p w14:paraId="0CE37DC1" w14:textId="77777777" w:rsidR="009D27A3" w:rsidRDefault="009D27A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299</w:t>
      </w:r>
    </w:p>
    <w:p w14:paraId="0E5C0572" w14:textId="77777777" w:rsidR="009D27A3" w:rsidRDefault="009D27A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299</w:t>
      </w:r>
    </w:p>
    <w:p w14:paraId="7B499FF5" w14:textId="77777777" w:rsidR="009D27A3" w:rsidRDefault="009D27A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299</w:t>
      </w:r>
    </w:p>
    <w:p w14:paraId="528A6706" w14:textId="77777777" w:rsidR="009D27A3" w:rsidRDefault="009D27A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300</w:t>
      </w:r>
    </w:p>
    <w:p w14:paraId="229F361C" w14:textId="77777777" w:rsidR="009D27A3" w:rsidRDefault="009D27A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301</w:t>
      </w:r>
    </w:p>
    <w:p w14:paraId="50EB9D59" w14:textId="77777777" w:rsidR="009D27A3" w:rsidRDefault="009D27A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301</w:t>
      </w:r>
    </w:p>
    <w:p w14:paraId="7A003C9D"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301</w:t>
      </w:r>
    </w:p>
    <w:p w14:paraId="762258B4"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302</w:t>
      </w:r>
    </w:p>
    <w:p w14:paraId="1EB1F365" w14:textId="77777777" w:rsidR="009D27A3" w:rsidRDefault="009D27A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302</w:t>
      </w:r>
    </w:p>
    <w:p w14:paraId="2BD322D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rPr>
        <w:t>6.3.4G.1</w:t>
      </w:r>
      <w:r>
        <w:rPr>
          <w:rFonts w:asciiTheme="minorHAnsi" w:eastAsiaTheme="minorEastAsia" w:hAnsiTheme="minorHAnsi" w:cstheme="minorBidi"/>
          <w:kern w:val="2"/>
          <w:sz w:val="22"/>
          <w:szCs w:val="22"/>
          <w14:ligatures w14:val="standardContextual"/>
        </w:rPr>
        <w:tab/>
      </w:r>
      <w:r w:rsidRPr="00D024B4">
        <w:rPr>
          <w:lang w:val="x-none"/>
        </w:rPr>
        <w:t>PSSS / SSSS / PSBCH time mask</w:t>
      </w:r>
      <w:r>
        <w:tab/>
        <w:t>302</w:t>
      </w:r>
    </w:p>
    <w:p w14:paraId="5DED4276"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303</w:t>
      </w:r>
    </w:p>
    <w:p w14:paraId="721BA253" w14:textId="77777777" w:rsidR="009D27A3" w:rsidRDefault="009D27A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303</w:t>
      </w:r>
    </w:p>
    <w:p w14:paraId="292F34DA" w14:textId="77777777" w:rsidR="009D27A3" w:rsidRDefault="009D27A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303</w:t>
      </w:r>
    </w:p>
    <w:p w14:paraId="130B5BDA" w14:textId="77777777" w:rsidR="009D27A3" w:rsidRDefault="009D27A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304</w:t>
      </w:r>
    </w:p>
    <w:p w14:paraId="35CF66B4" w14:textId="77777777" w:rsidR="009D27A3" w:rsidRDefault="009D27A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304</w:t>
      </w:r>
    </w:p>
    <w:p w14:paraId="70A3DD2E" w14:textId="77777777" w:rsidR="009D27A3" w:rsidRDefault="009D27A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305</w:t>
      </w:r>
    </w:p>
    <w:p w14:paraId="59692D16" w14:textId="77777777" w:rsidR="009D27A3" w:rsidRDefault="009D27A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305</w:t>
      </w:r>
    </w:p>
    <w:p w14:paraId="32F39D1A"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305</w:t>
      </w:r>
    </w:p>
    <w:p w14:paraId="46DECECE" w14:textId="77777777" w:rsidR="009D27A3" w:rsidRDefault="009D27A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305</w:t>
      </w:r>
    </w:p>
    <w:p w14:paraId="6CB07EF0" w14:textId="77777777" w:rsidR="009D27A3" w:rsidRDefault="009D27A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305</w:t>
      </w:r>
    </w:p>
    <w:p w14:paraId="4A02AFAD" w14:textId="77777777" w:rsidR="009D27A3" w:rsidRDefault="009D27A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306</w:t>
      </w:r>
    </w:p>
    <w:p w14:paraId="641A6EAA" w14:textId="77777777" w:rsidR="009D27A3" w:rsidRDefault="009D27A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306</w:t>
      </w:r>
    </w:p>
    <w:p w14:paraId="65146265" w14:textId="77777777" w:rsidR="009D27A3" w:rsidRDefault="009D27A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306</w:t>
      </w:r>
    </w:p>
    <w:p w14:paraId="5A0FB972" w14:textId="77777777" w:rsidR="009D27A3" w:rsidRDefault="009D27A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306</w:t>
      </w:r>
    </w:p>
    <w:p w14:paraId="284A34D0"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307</w:t>
      </w:r>
    </w:p>
    <w:p w14:paraId="41D8E6B4" w14:textId="77777777" w:rsidR="009D27A3" w:rsidRDefault="009D27A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307</w:t>
      </w:r>
    </w:p>
    <w:p w14:paraId="39176ABF" w14:textId="77777777" w:rsidR="009D27A3" w:rsidRDefault="009D27A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307</w:t>
      </w:r>
    </w:p>
    <w:p w14:paraId="5266F5AE"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307</w:t>
      </w:r>
    </w:p>
    <w:p w14:paraId="52EBFB50" w14:textId="77777777" w:rsidR="009D27A3" w:rsidRDefault="009D27A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307</w:t>
      </w:r>
    </w:p>
    <w:p w14:paraId="42150381" w14:textId="77777777" w:rsidR="009D27A3" w:rsidRDefault="009D27A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307</w:t>
      </w:r>
    </w:p>
    <w:p w14:paraId="3B3444BB" w14:textId="77777777" w:rsidR="009D27A3" w:rsidRDefault="009D27A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308</w:t>
      </w:r>
    </w:p>
    <w:p w14:paraId="5F3D7DBE" w14:textId="77777777" w:rsidR="009D27A3" w:rsidRDefault="009D27A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308</w:t>
      </w:r>
    </w:p>
    <w:p w14:paraId="550DCA9F" w14:textId="77777777" w:rsidR="009D27A3" w:rsidRDefault="009D27A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308</w:t>
      </w:r>
    </w:p>
    <w:p w14:paraId="0D23257C" w14:textId="77777777" w:rsidR="009D27A3" w:rsidRDefault="009D27A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309</w:t>
      </w:r>
    </w:p>
    <w:p w14:paraId="1861B2DB" w14:textId="77777777" w:rsidR="009D27A3" w:rsidRDefault="009D27A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309</w:t>
      </w:r>
    </w:p>
    <w:p w14:paraId="771746DC" w14:textId="77777777" w:rsidR="009D27A3" w:rsidRDefault="009D27A3">
      <w:pPr>
        <w:pStyle w:val="TOC4"/>
        <w:rPr>
          <w:rFonts w:asciiTheme="minorHAnsi" w:eastAsiaTheme="minorEastAsia" w:hAnsiTheme="minorHAnsi" w:cstheme="minorBidi"/>
          <w:kern w:val="2"/>
          <w:sz w:val="22"/>
          <w:szCs w:val="22"/>
          <w14:ligatures w14:val="standardContextual"/>
        </w:rPr>
      </w:pPr>
      <w:r>
        <w:t>6.3.5</w:t>
      </w:r>
      <w:r w:rsidRPr="00D024B4">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D024B4">
        <w:rPr>
          <w:lang w:val="en-US"/>
        </w:rPr>
        <w:t xml:space="preserve"> for category NB1 and NB2</w:t>
      </w:r>
      <w:r>
        <w:tab/>
        <w:t>310</w:t>
      </w:r>
    </w:p>
    <w:p w14:paraId="530654D1" w14:textId="77777777" w:rsidR="009D27A3" w:rsidRDefault="009D27A3">
      <w:pPr>
        <w:pStyle w:val="TOC5"/>
        <w:rPr>
          <w:rFonts w:asciiTheme="minorHAnsi" w:eastAsiaTheme="minorEastAsia" w:hAnsiTheme="minorHAnsi" w:cstheme="minorBidi"/>
          <w:kern w:val="2"/>
          <w:sz w:val="22"/>
          <w:szCs w:val="22"/>
          <w14:ligatures w14:val="standardContextual"/>
        </w:rPr>
      </w:pPr>
      <w:r>
        <w:t>6.3.5</w:t>
      </w:r>
      <w:r w:rsidRPr="00D024B4">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310</w:t>
      </w:r>
    </w:p>
    <w:p w14:paraId="34F0A92C" w14:textId="77777777" w:rsidR="009D27A3" w:rsidRDefault="009D27A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310</w:t>
      </w:r>
    </w:p>
    <w:p w14:paraId="0F96CF42" w14:textId="77777777" w:rsidR="009D27A3" w:rsidRDefault="009D27A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310</w:t>
      </w:r>
    </w:p>
    <w:p w14:paraId="2799DB63" w14:textId="77777777" w:rsidR="009D27A3" w:rsidRDefault="009D27A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311</w:t>
      </w:r>
    </w:p>
    <w:p w14:paraId="54823895" w14:textId="77777777" w:rsidR="009D27A3" w:rsidRDefault="009D27A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311</w:t>
      </w:r>
    </w:p>
    <w:p w14:paraId="22C1A13E" w14:textId="77777777" w:rsidR="009D27A3" w:rsidRDefault="009D27A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311</w:t>
      </w:r>
    </w:p>
    <w:p w14:paraId="79539DB0"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311</w:t>
      </w:r>
    </w:p>
    <w:p w14:paraId="17D564C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lastRenderedPageBreak/>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311</w:t>
      </w:r>
    </w:p>
    <w:p w14:paraId="7088A353"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311</w:t>
      </w:r>
    </w:p>
    <w:p w14:paraId="44EE905A" w14:textId="77777777" w:rsidR="009D27A3" w:rsidRDefault="009D27A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311</w:t>
      </w:r>
    </w:p>
    <w:p w14:paraId="0F24A770" w14:textId="77777777" w:rsidR="009D27A3" w:rsidRDefault="009D27A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312</w:t>
      </w:r>
    </w:p>
    <w:p w14:paraId="0C3825E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312</w:t>
      </w:r>
    </w:p>
    <w:p w14:paraId="61126A20" w14:textId="77777777" w:rsidR="009D27A3" w:rsidRDefault="009D27A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312</w:t>
      </w:r>
    </w:p>
    <w:p w14:paraId="1A7E46B6" w14:textId="77777777" w:rsidR="009D27A3" w:rsidRDefault="009D27A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313</w:t>
      </w:r>
    </w:p>
    <w:p w14:paraId="796B7BF8" w14:textId="77777777" w:rsidR="009D27A3" w:rsidRDefault="009D27A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313</w:t>
      </w:r>
    </w:p>
    <w:p w14:paraId="2B7FE0B7" w14:textId="77777777" w:rsidR="009D27A3" w:rsidRDefault="009D27A3">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 xml:space="preserve"> Carrier leakage</w:t>
      </w:r>
      <w:r>
        <w:tab/>
        <w:t>313</w:t>
      </w:r>
    </w:p>
    <w:p w14:paraId="63DC9DA0" w14:textId="77777777" w:rsidR="009D27A3" w:rsidRDefault="009D27A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2197F877" w14:textId="77777777" w:rsidR="009D27A3" w:rsidRDefault="009D27A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314</w:t>
      </w:r>
    </w:p>
    <w:p w14:paraId="5E23B1F0" w14:textId="77777777" w:rsidR="009D27A3" w:rsidRDefault="009D27A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1A6E33AF" w14:textId="77777777" w:rsidR="009D27A3" w:rsidRDefault="009D27A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315</w:t>
      </w:r>
    </w:p>
    <w:p w14:paraId="10C17ED8" w14:textId="77777777" w:rsidR="009D27A3" w:rsidRDefault="009D27A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315</w:t>
      </w:r>
    </w:p>
    <w:p w14:paraId="6A2BD5C5" w14:textId="77777777" w:rsidR="009D27A3" w:rsidRDefault="009D27A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316</w:t>
      </w:r>
    </w:p>
    <w:p w14:paraId="2EB4D456" w14:textId="77777777" w:rsidR="009D27A3" w:rsidRDefault="009D27A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317</w:t>
      </w:r>
    </w:p>
    <w:p w14:paraId="6A42C50D" w14:textId="77777777" w:rsidR="009D27A3" w:rsidRDefault="009D27A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317</w:t>
      </w:r>
    </w:p>
    <w:p w14:paraId="1E8E6D73" w14:textId="77777777" w:rsidR="009D27A3" w:rsidRDefault="009D27A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317</w:t>
      </w:r>
    </w:p>
    <w:p w14:paraId="59099391" w14:textId="77777777" w:rsidR="009D27A3" w:rsidRDefault="009D27A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317</w:t>
      </w:r>
    </w:p>
    <w:p w14:paraId="5F6F03C1"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317</w:t>
      </w:r>
    </w:p>
    <w:p w14:paraId="40EFFA66" w14:textId="77777777" w:rsidR="009D27A3" w:rsidRDefault="009D27A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320</w:t>
      </w:r>
    </w:p>
    <w:p w14:paraId="5165FB7D" w14:textId="77777777" w:rsidR="009D27A3" w:rsidRDefault="009D27A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320</w:t>
      </w:r>
    </w:p>
    <w:p w14:paraId="506DBB7B" w14:textId="77777777" w:rsidR="009D27A3" w:rsidRDefault="009D27A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320</w:t>
      </w:r>
    </w:p>
    <w:p w14:paraId="1CBE4C0E" w14:textId="77777777" w:rsidR="009D27A3" w:rsidRDefault="009D27A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320</w:t>
      </w:r>
    </w:p>
    <w:p w14:paraId="4B787DEA" w14:textId="77777777" w:rsidR="009D27A3" w:rsidRDefault="009D27A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320</w:t>
      </w:r>
    </w:p>
    <w:p w14:paraId="68836920" w14:textId="77777777" w:rsidR="009D27A3" w:rsidRDefault="009D27A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320</w:t>
      </w:r>
    </w:p>
    <w:p w14:paraId="1464D8C7" w14:textId="77777777" w:rsidR="009D27A3" w:rsidRDefault="009D27A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320</w:t>
      </w:r>
    </w:p>
    <w:p w14:paraId="7BDD1033" w14:textId="77777777" w:rsidR="009D27A3" w:rsidRDefault="009D27A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321</w:t>
      </w:r>
    </w:p>
    <w:p w14:paraId="6AC3606C" w14:textId="77777777" w:rsidR="009D27A3" w:rsidRDefault="009D27A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321</w:t>
      </w:r>
    </w:p>
    <w:p w14:paraId="6456FEA7" w14:textId="77777777" w:rsidR="009D27A3" w:rsidRDefault="009D27A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321</w:t>
      </w:r>
    </w:p>
    <w:p w14:paraId="78742A53" w14:textId="77777777" w:rsidR="009D27A3" w:rsidRDefault="009D27A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321</w:t>
      </w:r>
    </w:p>
    <w:p w14:paraId="1B88B44E" w14:textId="77777777" w:rsidR="009D27A3" w:rsidRDefault="009D27A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321</w:t>
      </w:r>
    </w:p>
    <w:p w14:paraId="6679DB71" w14:textId="77777777" w:rsidR="009D27A3" w:rsidRDefault="009D27A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321</w:t>
      </w:r>
    </w:p>
    <w:p w14:paraId="6BE46659" w14:textId="77777777" w:rsidR="009D27A3" w:rsidRDefault="009D27A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321</w:t>
      </w:r>
    </w:p>
    <w:p w14:paraId="34375E8B" w14:textId="77777777" w:rsidR="009D27A3" w:rsidRDefault="009D27A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321</w:t>
      </w:r>
    </w:p>
    <w:p w14:paraId="4B32B7DD" w14:textId="77777777" w:rsidR="009D27A3" w:rsidRDefault="009D27A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321</w:t>
      </w:r>
    </w:p>
    <w:p w14:paraId="73C46A0E" w14:textId="77777777" w:rsidR="009D27A3" w:rsidRDefault="009D27A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323</w:t>
      </w:r>
    </w:p>
    <w:p w14:paraId="512593F2" w14:textId="77777777" w:rsidR="009D27A3" w:rsidRDefault="009D27A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323</w:t>
      </w:r>
    </w:p>
    <w:p w14:paraId="29A9844E" w14:textId="77777777" w:rsidR="009D27A3" w:rsidRDefault="009D27A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323</w:t>
      </w:r>
    </w:p>
    <w:p w14:paraId="6745728F" w14:textId="77777777" w:rsidR="009D27A3" w:rsidRDefault="009D27A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323</w:t>
      </w:r>
    </w:p>
    <w:p w14:paraId="6E48CA10" w14:textId="77777777" w:rsidR="009D27A3" w:rsidRDefault="009D27A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324</w:t>
      </w:r>
    </w:p>
    <w:p w14:paraId="797CBA26" w14:textId="77777777" w:rsidR="009D27A3" w:rsidRDefault="009D27A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324</w:t>
      </w:r>
    </w:p>
    <w:p w14:paraId="40FE4B33" w14:textId="77777777" w:rsidR="009D27A3" w:rsidRDefault="009D27A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325</w:t>
      </w:r>
    </w:p>
    <w:p w14:paraId="7697C60E" w14:textId="77777777" w:rsidR="009D27A3" w:rsidRDefault="009D27A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325</w:t>
      </w:r>
    </w:p>
    <w:p w14:paraId="379601D2" w14:textId="77777777" w:rsidR="009D27A3" w:rsidRDefault="009D27A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325</w:t>
      </w:r>
    </w:p>
    <w:p w14:paraId="10D09D26" w14:textId="77777777" w:rsidR="009D27A3" w:rsidRDefault="009D27A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325</w:t>
      </w:r>
    </w:p>
    <w:p w14:paraId="2E2975B3"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325</w:t>
      </w:r>
    </w:p>
    <w:p w14:paraId="07952507" w14:textId="77777777" w:rsidR="009D27A3" w:rsidRDefault="009D27A3">
      <w:pPr>
        <w:pStyle w:val="TOC4"/>
        <w:rPr>
          <w:rFonts w:asciiTheme="minorHAnsi" w:eastAsiaTheme="minorEastAsia" w:hAnsiTheme="minorHAnsi" w:cstheme="minorBidi"/>
          <w:kern w:val="2"/>
          <w:sz w:val="22"/>
          <w:szCs w:val="22"/>
          <w14:ligatures w14:val="standardContextual"/>
        </w:rPr>
      </w:pPr>
      <w:r>
        <w:t>6.6.1</w:t>
      </w:r>
      <w:r w:rsidRPr="00D024B4">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326</w:t>
      </w:r>
    </w:p>
    <w:p w14:paraId="7FBA3E94" w14:textId="77777777" w:rsidR="009D27A3" w:rsidRDefault="009D27A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326</w:t>
      </w:r>
    </w:p>
    <w:p w14:paraId="26FFA715" w14:textId="77777777" w:rsidR="009D27A3" w:rsidRDefault="009D27A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326</w:t>
      </w:r>
    </w:p>
    <w:p w14:paraId="38B99916" w14:textId="77777777" w:rsidR="009D27A3" w:rsidRDefault="009D27A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327</w:t>
      </w:r>
    </w:p>
    <w:p w14:paraId="4332AD45"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327</w:t>
      </w:r>
    </w:p>
    <w:p w14:paraId="0A2E0676" w14:textId="77777777" w:rsidR="009D27A3" w:rsidRDefault="009D27A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327</w:t>
      </w:r>
    </w:p>
    <w:p w14:paraId="22BAA0E7" w14:textId="77777777" w:rsidR="009D27A3" w:rsidRDefault="009D27A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327</w:t>
      </w:r>
    </w:p>
    <w:p w14:paraId="6CBB95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6.6.2.1.1</w:t>
      </w:r>
      <w:r>
        <w:rPr>
          <w:rFonts w:asciiTheme="minorHAnsi" w:eastAsiaTheme="minorEastAsia" w:hAnsiTheme="minorHAnsi" w:cstheme="minorBidi"/>
          <w:kern w:val="2"/>
          <w:sz w:val="22"/>
          <w:szCs w:val="22"/>
          <w14:ligatures w14:val="standardContextual"/>
        </w:rPr>
        <w:tab/>
      </w:r>
      <w:r>
        <w:t>Minimum requirement</w:t>
      </w:r>
      <w:r>
        <w:tab/>
        <w:t>327</w:t>
      </w:r>
    </w:p>
    <w:p w14:paraId="735243CD" w14:textId="77777777" w:rsidR="009D27A3" w:rsidRDefault="009D27A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328</w:t>
      </w:r>
    </w:p>
    <w:p w14:paraId="36000A48" w14:textId="77777777" w:rsidR="009D27A3" w:rsidRDefault="009D27A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329</w:t>
      </w:r>
    </w:p>
    <w:p w14:paraId="3A973AE8" w14:textId="77777777" w:rsidR="009D27A3" w:rsidRDefault="009D27A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"NS_03", “NS_11”, "NS_20", and “NS_21”)</w:t>
      </w:r>
      <w:r>
        <w:tab/>
        <w:t>329</w:t>
      </w:r>
    </w:p>
    <w:p w14:paraId="56BBAC73" w14:textId="77777777" w:rsidR="009D27A3" w:rsidRDefault="009D27A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330</w:t>
      </w:r>
    </w:p>
    <w:p w14:paraId="78D38D44" w14:textId="77777777" w:rsidR="009D27A3" w:rsidRDefault="009D27A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"NS_06" or “NS_07”)</w:t>
      </w:r>
      <w:r>
        <w:tab/>
        <w:t>330</w:t>
      </w:r>
    </w:p>
    <w:p w14:paraId="66DF7392" w14:textId="77777777" w:rsidR="009D27A3" w:rsidRDefault="009D27A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"NS_33" or “NS_34”)</w:t>
      </w:r>
      <w:r>
        <w:tab/>
        <w:t>331</w:t>
      </w:r>
    </w:p>
    <w:p w14:paraId="25618A46" w14:textId="77777777" w:rsidR="009D27A3" w:rsidRDefault="009D27A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“NS_27” and “NS_43”)</w:t>
      </w:r>
      <w:r>
        <w:tab/>
        <w:t>331</w:t>
      </w:r>
    </w:p>
    <w:p w14:paraId="2A0257ED"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6.6.2.2.6</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"NS_28”)</w:t>
      </w:r>
      <w:r>
        <w:tab/>
        <w:t>332</w:t>
      </w:r>
    </w:p>
    <w:p w14:paraId="36F3F74A" w14:textId="77777777" w:rsidR="009D27A3" w:rsidRDefault="009D27A3">
      <w:pPr>
        <w:pStyle w:val="TOC5"/>
        <w:rPr>
          <w:rFonts w:asciiTheme="minorHAnsi" w:eastAsiaTheme="minorEastAsia" w:hAnsiTheme="minorHAnsi" w:cstheme="minorBidi"/>
          <w:kern w:val="2"/>
          <w:sz w:val="22"/>
          <w:szCs w:val="22"/>
          <w14:ligatures w14:val="standardContextual"/>
        </w:rPr>
      </w:pPr>
      <w:r>
        <w:t>6.6.2.2.7</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"NS_35")</w:t>
      </w:r>
      <w:r>
        <w:tab/>
        <w:t>332</w:t>
      </w:r>
    </w:p>
    <w:p w14:paraId="4862A3B4" w14:textId="77777777" w:rsidR="009D27A3" w:rsidRDefault="009D27A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333</w:t>
      </w:r>
    </w:p>
    <w:p w14:paraId="0B2F17B8" w14:textId="77777777" w:rsidR="009D27A3" w:rsidRDefault="009D27A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333</w:t>
      </w:r>
    </w:p>
    <w:p w14:paraId="28ADB3D4" w14:textId="77777777" w:rsidR="009D27A3" w:rsidRDefault="009D27A3">
      <w:pPr>
        <w:pStyle w:val="TOC5"/>
        <w:rPr>
          <w:rFonts w:asciiTheme="minorHAnsi" w:eastAsiaTheme="minorEastAsia" w:hAnsiTheme="minorHAnsi" w:cstheme="minorBidi"/>
          <w:kern w:val="2"/>
          <w:sz w:val="22"/>
          <w:szCs w:val="22"/>
          <w14:ligatures w14:val="standardContextual"/>
        </w:rPr>
      </w:pPr>
      <w:r>
        <w:t>6.6.2.2A.2</w:t>
      </w:r>
      <w:r>
        <w:rPr>
          <w:rFonts w:asciiTheme="minorHAnsi" w:eastAsiaTheme="minorEastAsia" w:hAnsiTheme="minorHAnsi" w:cstheme="minorBidi"/>
          <w:kern w:val="2"/>
          <w:sz w:val="22"/>
          <w:szCs w:val="22"/>
          <w14:ligatures w14:val="standardContextual"/>
        </w:rPr>
        <w:tab/>
      </w:r>
      <w:r>
        <w:t>Minimum requirement CA_66B (network signalled value "CA_NS_09")</w:t>
      </w:r>
      <w:r>
        <w:tab/>
        <w:t>333</w:t>
      </w:r>
    </w:p>
    <w:p w14:paraId="2AD89885" w14:textId="77777777" w:rsidR="009D27A3" w:rsidRDefault="009D27A3">
      <w:pPr>
        <w:pStyle w:val="TOC5"/>
        <w:rPr>
          <w:rFonts w:asciiTheme="minorHAnsi" w:eastAsiaTheme="minorEastAsia" w:hAnsiTheme="minorHAnsi" w:cstheme="minorBidi"/>
          <w:kern w:val="2"/>
          <w:sz w:val="22"/>
          <w:szCs w:val="22"/>
          <w14:ligatures w14:val="standardContextual"/>
        </w:rPr>
      </w:pPr>
      <w:r>
        <w:t>6.6.2.2A.3</w:t>
      </w:r>
      <w:r>
        <w:rPr>
          <w:rFonts w:asciiTheme="minorHAnsi" w:eastAsiaTheme="minorEastAsia" w:hAnsiTheme="minorHAnsi" w:cstheme="minorBidi"/>
          <w:kern w:val="2"/>
          <w:sz w:val="22"/>
          <w:szCs w:val="22"/>
          <w14:ligatures w14:val="standardContextual"/>
        </w:rPr>
        <w:tab/>
      </w:r>
      <w:r>
        <w:t>Minimum requirement CA_66C (network signalled value "CA_NS_09")</w:t>
      </w:r>
      <w:r>
        <w:tab/>
        <w:t>334</w:t>
      </w:r>
    </w:p>
    <w:p w14:paraId="525FEB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w:t>
      </w:r>
      <w:r>
        <w:tab/>
        <w:t>334</w:t>
      </w:r>
    </w:p>
    <w:p w14:paraId="44D0D449" w14:textId="77777777" w:rsidR="009D27A3" w:rsidRDefault="009D27A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335</w:t>
      </w:r>
    </w:p>
    <w:p w14:paraId="1A6CCCCA"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336</w:t>
      </w:r>
    </w:p>
    <w:p w14:paraId="5AF913CF"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336</w:t>
      </w:r>
    </w:p>
    <w:p w14:paraId="2079CF68" w14:textId="77777777" w:rsidR="009D27A3" w:rsidRDefault="009D27A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336</w:t>
      </w:r>
    </w:p>
    <w:p w14:paraId="7C168F23" w14:textId="77777777" w:rsidR="009D27A3" w:rsidRDefault="009D27A3">
      <w:pPr>
        <w:pStyle w:val="TOC5"/>
        <w:rPr>
          <w:rFonts w:asciiTheme="minorHAnsi" w:eastAsiaTheme="minorEastAsia" w:hAnsiTheme="minorHAnsi" w:cstheme="minorBidi"/>
          <w:kern w:val="2"/>
          <w:sz w:val="22"/>
          <w:szCs w:val="22"/>
          <w14:ligatures w14:val="standardContextual"/>
        </w:rPr>
      </w:pPr>
      <w:r>
        <w:t>6.6.2.3.2</w:t>
      </w:r>
      <w:r>
        <w:rPr>
          <w:rFonts w:asciiTheme="minorHAnsi" w:eastAsiaTheme="minorEastAsia" w:hAnsiTheme="minorHAnsi" w:cstheme="minorBidi"/>
          <w:kern w:val="2"/>
          <w:sz w:val="22"/>
          <w:szCs w:val="22"/>
          <w14:ligatures w14:val="standardContextual"/>
        </w:rPr>
        <w:tab/>
      </w:r>
      <w:r>
        <w:t>Minimum requirements UTRA</w:t>
      </w:r>
      <w:r>
        <w:tab/>
        <w:t>336</w:t>
      </w:r>
    </w:p>
    <w:p w14:paraId="087E2110" w14:textId="77777777" w:rsidR="009D27A3" w:rsidRDefault="009D27A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337</w:t>
      </w:r>
    </w:p>
    <w:p w14:paraId="69C7134A" w14:textId="77777777" w:rsidR="009D27A3" w:rsidRDefault="009D27A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339</w:t>
      </w:r>
    </w:p>
    <w:p w14:paraId="153BEBBB" w14:textId="77777777" w:rsidR="009D27A3" w:rsidRDefault="009D27A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340</w:t>
      </w:r>
    </w:p>
    <w:p w14:paraId="36CF235A" w14:textId="77777777" w:rsidR="009D27A3" w:rsidRDefault="009D27A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340</w:t>
      </w:r>
    </w:p>
    <w:p w14:paraId="438BF2EF" w14:textId="77777777" w:rsidR="009D27A3" w:rsidRDefault="009D27A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340</w:t>
      </w:r>
    </w:p>
    <w:p w14:paraId="6AF3A05A" w14:textId="77777777" w:rsidR="009D27A3" w:rsidRDefault="009D27A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340</w:t>
      </w:r>
    </w:p>
    <w:p w14:paraId="1F5B7B42" w14:textId="77777777" w:rsidR="009D27A3" w:rsidRDefault="009D27A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340</w:t>
      </w:r>
    </w:p>
    <w:p w14:paraId="13944F72" w14:textId="77777777" w:rsidR="009D27A3" w:rsidRDefault="009D27A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341</w:t>
      </w:r>
    </w:p>
    <w:p w14:paraId="3BB8924B" w14:textId="77777777" w:rsidR="009D27A3" w:rsidRDefault="009D27A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341</w:t>
      </w:r>
    </w:p>
    <w:p w14:paraId="32D124D5" w14:textId="77777777" w:rsidR="009D27A3" w:rsidRDefault="009D27A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341</w:t>
      </w:r>
    </w:p>
    <w:p w14:paraId="1C7ED4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6.6.2F.2</w:t>
      </w:r>
      <w:r>
        <w:rPr>
          <w:rFonts w:asciiTheme="minorHAnsi" w:eastAsiaTheme="minorEastAsia" w:hAnsiTheme="minorHAnsi" w:cstheme="minorBidi"/>
          <w:kern w:val="2"/>
          <w:sz w:val="22"/>
          <w:szCs w:val="22"/>
          <w14:ligatures w14:val="standardContextual"/>
        </w:rPr>
        <w:tab/>
      </w:r>
      <w:r w:rsidRPr="00D024B4">
        <w:rPr>
          <w:snapToGrid w:val="0"/>
        </w:rPr>
        <w:t>Additional Spectrum Emission Mask for Category NB1 and NB2</w:t>
      </w:r>
      <w:r>
        <w:tab/>
        <w:t>341</w:t>
      </w:r>
    </w:p>
    <w:p w14:paraId="489F73AE" w14:textId="77777777" w:rsidR="009D27A3" w:rsidRDefault="009D27A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341</w:t>
      </w:r>
    </w:p>
    <w:p w14:paraId="2825BB2C" w14:textId="77777777" w:rsidR="009D27A3" w:rsidRDefault="009D27A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3</w:t>
      </w:r>
      <w:r>
        <w:t>")</w:t>
      </w:r>
      <w:r>
        <w:tab/>
        <w:t>342</w:t>
      </w:r>
    </w:p>
    <w:p w14:paraId="4A8A3C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 for category NB1 and NB2</w:t>
      </w:r>
      <w:r>
        <w:tab/>
        <w:t>342</w:t>
      </w:r>
    </w:p>
    <w:p w14:paraId="3430CFB2" w14:textId="77777777" w:rsidR="009D27A3" w:rsidRDefault="009D27A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342</w:t>
      </w:r>
    </w:p>
    <w:p w14:paraId="4F9CAB1E" w14:textId="77777777" w:rsidR="009D27A3" w:rsidRDefault="009D27A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343</w:t>
      </w:r>
    </w:p>
    <w:p w14:paraId="485D745E" w14:textId="77777777" w:rsidR="009D27A3" w:rsidRDefault="009D27A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343</w:t>
      </w:r>
    </w:p>
    <w:p w14:paraId="44460527" w14:textId="77777777" w:rsidR="009D27A3" w:rsidRDefault="009D27A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344</w:t>
      </w:r>
    </w:p>
    <w:p w14:paraId="4D407C30" w14:textId="77777777" w:rsidR="009D27A3" w:rsidRDefault="009D27A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345</w:t>
      </w:r>
    </w:p>
    <w:p w14:paraId="3DE9212B" w14:textId="77777777" w:rsidR="009D27A3" w:rsidRDefault="009D27A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354</w:t>
      </w:r>
    </w:p>
    <w:p w14:paraId="33AA3F65" w14:textId="77777777" w:rsidR="009D27A3" w:rsidRDefault="009D27A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367</w:t>
      </w:r>
    </w:p>
    <w:p w14:paraId="254ED83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 </w:t>
      </w:r>
      <w:r>
        <w:rPr>
          <w:rFonts w:asciiTheme="minorHAnsi" w:eastAsiaTheme="minorEastAsia" w:hAnsiTheme="minorHAnsi" w:cstheme="minorBidi"/>
          <w:kern w:val="2"/>
          <w:sz w:val="22"/>
          <w:szCs w:val="22"/>
          <w14:ligatures w14:val="standardContextual"/>
        </w:rPr>
        <w:tab/>
      </w:r>
      <w:r>
        <w:t>Minimum requirement (network signalled value "NS_05")</w:t>
      </w:r>
      <w:r>
        <w:tab/>
        <w:t>367</w:t>
      </w:r>
    </w:p>
    <w:p w14:paraId="5CC882C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368</w:t>
      </w:r>
    </w:p>
    <w:p w14:paraId="134CED6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368</w:t>
      </w:r>
    </w:p>
    <w:p w14:paraId="093B25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368</w:t>
      </w:r>
    </w:p>
    <w:p w14:paraId="3D161291"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369</w:t>
      </w:r>
    </w:p>
    <w:p w14:paraId="12D3291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369</w:t>
      </w:r>
    </w:p>
    <w:p w14:paraId="49DBCD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369</w:t>
      </w:r>
    </w:p>
    <w:p w14:paraId="1063491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369</w:t>
      </w:r>
    </w:p>
    <w:p w14:paraId="4BF820C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370</w:t>
      </w:r>
    </w:p>
    <w:p w14:paraId="090DF37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370</w:t>
      </w:r>
    </w:p>
    <w:p w14:paraId="7742FF03"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370</w:t>
      </w:r>
    </w:p>
    <w:p w14:paraId="603E18E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371</w:t>
      </w:r>
    </w:p>
    <w:p w14:paraId="494EA88B"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371</w:t>
      </w:r>
    </w:p>
    <w:p w14:paraId="69A4A6AC" w14:textId="77777777" w:rsidR="009D27A3" w:rsidRDefault="009D27A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371</w:t>
      </w:r>
    </w:p>
    <w:p w14:paraId="6C9B0DF1" w14:textId="77777777" w:rsidR="009D27A3" w:rsidRDefault="009D27A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371</w:t>
      </w:r>
    </w:p>
    <w:p w14:paraId="1372C140" w14:textId="77777777" w:rsidR="009D27A3" w:rsidRDefault="009D27A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372</w:t>
      </w:r>
    </w:p>
    <w:p w14:paraId="346C80E7" w14:textId="77777777" w:rsidR="009D27A3" w:rsidRDefault="009D27A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372</w:t>
      </w:r>
    </w:p>
    <w:p w14:paraId="4199F0CA" w14:textId="77777777" w:rsidR="009D27A3" w:rsidRDefault="009D27A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373</w:t>
      </w:r>
    </w:p>
    <w:p w14:paraId="49B74B2D" w14:textId="77777777" w:rsidR="009D27A3" w:rsidRDefault="009D27A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373</w:t>
      </w:r>
    </w:p>
    <w:p w14:paraId="17CBD65E"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sidRPr="00D024B4">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24</w:t>
      </w:r>
      <w:r>
        <w:t>”)</w:t>
      </w:r>
      <w:r>
        <w:tab/>
        <w:t>373</w:t>
      </w:r>
    </w:p>
    <w:p w14:paraId="01EB7F89" w14:textId="77777777" w:rsidR="009D27A3" w:rsidRDefault="009D27A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25</w:t>
      </w:r>
      <w:r>
        <w:t>”)</w:t>
      </w:r>
      <w:r>
        <w:tab/>
        <w:t>374</w:t>
      </w:r>
    </w:p>
    <w:p w14:paraId="428864C4" w14:textId="77777777" w:rsidR="009D27A3" w:rsidRDefault="009D27A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26</w:t>
      </w:r>
      <w:r>
        <w:t>”)</w:t>
      </w:r>
      <w:r>
        <w:tab/>
        <w:t>374</w:t>
      </w:r>
    </w:p>
    <w:p w14:paraId="058E7D50" w14:textId="77777777" w:rsidR="009D27A3" w:rsidRDefault="009D27A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27</w:t>
      </w:r>
      <w:r>
        <w:t>” and “NS_43”)</w:t>
      </w:r>
      <w:r>
        <w:tab/>
        <w:t>374</w:t>
      </w:r>
    </w:p>
    <w:p w14:paraId="466A22D4" w14:textId="77777777" w:rsidR="009D27A3" w:rsidRDefault="009D27A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28</w:t>
      </w:r>
      <w:r>
        <w:t>”)</w:t>
      </w:r>
      <w:r>
        <w:tab/>
        <w:t>374</w:t>
      </w:r>
    </w:p>
    <w:p w14:paraId="70C704C4" w14:textId="77777777" w:rsidR="009D27A3" w:rsidRDefault="009D27A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29</w:t>
      </w:r>
      <w:r>
        <w:t>”)</w:t>
      </w:r>
      <w:r>
        <w:tab/>
        <w:t>375</w:t>
      </w:r>
    </w:p>
    <w:p w14:paraId="1E0EC6AC" w14:textId="77777777" w:rsidR="009D27A3" w:rsidRDefault="009D27A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30</w:t>
      </w:r>
      <w:r>
        <w:t>”)</w:t>
      </w:r>
      <w:r>
        <w:tab/>
        <w:t>375</w:t>
      </w:r>
    </w:p>
    <w:p w14:paraId="37E86484" w14:textId="77777777" w:rsidR="009D27A3" w:rsidRDefault="009D27A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31</w:t>
      </w:r>
      <w:r>
        <w:t>”)</w:t>
      </w:r>
      <w:r>
        <w:tab/>
        <w:t>376</w:t>
      </w:r>
    </w:p>
    <w:p w14:paraId="6964DFFC" w14:textId="77777777" w:rsidR="009D27A3" w:rsidRDefault="009D27A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377</w:t>
      </w:r>
    </w:p>
    <w:p w14:paraId="5DF1C40D"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38</w:t>
      </w:r>
      <w:r>
        <w:t>”)</w:t>
      </w:r>
      <w:r>
        <w:tab/>
        <w:t>377</w:t>
      </w:r>
    </w:p>
    <w:p w14:paraId="1EFB0A1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6.6.3.3.</w:t>
      </w:r>
      <w:r>
        <w:rPr>
          <w:lang w:eastAsia="ja-JP"/>
        </w:rPr>
        <w:t>30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39</w:t>
      </w:r>
      <w:r>
        <w:t>”)</w:t>
      </w:r>
      <w:r>
        <w:tab/>
        <w:t>377</w:t>
      </w:r>
    </w:p>
    <w:p w14:paraId="1FBE7590" w14:textId="77777777" w:rsidR="009D27A3" w:rsidRDefault="009D27A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40</w:t>
      </w:r>
      <w:r>
        <w:t>” and “NS_</w:t>
      </w:r>
      <w:r w:rsidRPr="00D024B4">
        <w:rPr>
          <w:lang w:val="en-US"/>
        </w:rPr>
        <w:t>41</w:t>
      </w:r>
      <w:r>
        <w:t>”)</w:t>
      </w:r>
      <w:r>
        <w:tab/>
        <w:t>378</w:t>
      </w:r>
    </w:p>
    <w:p w14:paraId="68B0D60C" w14:textId="77777777" w:rsidR="009D27A3" w:rsidRDefault="009D27A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42</w:t>
      </w:r>
      <w:r>
        <w:t>”)</w:t>
      </w:r>
      <w:r>
        <w:tab/>
        <w:t>378</w:t>
      </w:r>
    </w:p>
    <w:p w14:paraId="6310882A"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zh-CN"/>
        </w:rPr>
        <w:t>44</w:t>
      </w:r>
      <w:r>
        <w:t>”)</w:t>
      </w:r>
      <w:r>
        <w:tab/>
        <w:t>378</w:t>
      </w:r>
    </w:p>
    <w:p w14:paraId="0C448C20"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4</w:t>
      </w:r>
      <w:r>
        <w:rPr>
          <w:rFonts w:asciiTheme="minorHAnsi" w:eastAsiaTheme="minorEastAsia" w:hAnsiTheme="minorHAnsi" w:cstheme="minorBidi"/>
          <w:kern w:val="2"/>
          <w:sz w:val="22"/>
          <w:szCs w:val="22"/>
          <w14:ligatures w14:val="standardContextual"/>
        </w:rPr>
        <w:tab/>
      </w:r>
      <w:r>
        <w:t>Void</w:t>
      </w:r>
      <w:r>
        <w:tab/>
        <w:t>379</w:t>
      </w:r>
    </w:p>
    <w:p w14:paraId="3CC06B70" w14:textId="77777777" w:rsidR="009D27A3" w:rsidRDefault="009D27A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379</w:t>
      </w:r>
    </w:p>
    <w:p w14:paraId="3CE669ED" w14:textId="77777777" w:rsidR="009D27A3" w:rsidRDefault="009D27A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379</w:t>
      </w:r>
    </w:p>
    <w:p w14:paraId="6E7A7273" w14:textId="77777777" w:rsidR="009D27A3" w:rsidRDefault="009D27A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379</w:t>
      </w:r>
    </w:p>
    <w:p w14:paraId="6A859F4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380</w:t>
      </w:r>
    </w:p>
    <w:p w14:paraId="233D8B84" w14:textId="77777777" w:rsidR="009D27A3" w:rsidRDefault="009D27A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380</w:t>
      </w:r>
    </w:p>
    <w:p w14:paraId="0B1E1D6D" w14:textId="77777777" w:rsidR="009D27A3" w:rsidRDefault="009D27A3">
      <w:pPr>
        <w:pStyle w:val="TOC5"/>
        <w:rPr>
          <w:rFonts w:asciiTheme="minorHAnsi" w:eastAsiaTheme="minorEastAsia" w:hAnsiTheme="minorHAnsi" w:cstheme="minorBidi"/>
          <w:kern w:val="2"/>
          <w:sz w:val="22"/>
          <w:szCs w:val="22"/>
          <w14:ligatures w14:val="standardContextual"/>
        </w:rPr>
      </w:pPr>
      <w:r>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380</w:t>
      </w:r>
    </w:p>
    <w:p w14:paraId="1D5B833D" w14:textId="77777777" w:rsidR="009D27A3" w:rsidRDefault="009D27A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381</w:t>
      </w:r>
    </w:p>
    <w:p w14:paraId="5AC68E2E" w14:textId="77777777" w:rsidR="009D27A3" w:rsidRDefault="009D27A3">
      <w:pPr>
        <w:pStyle w:val="TOC5"/>
        <w:rPr>
          <w:rFonts w:asciiTheme="minorHAnsi" w:eastAsiaTheme="minorEastAsia" w:hAnsiTheme="minorHAnsi" w:cstheme="minorBidi"/>
          <w:kern w:val="2"/>
          <w:sz w:val="22"/>
          <w:szCs w:val="22"/>
          <w14:ligatures w14:val="standardContextual"/>
        </w:rPr>
      </w:pPr>
      <w:r>
        <w:t>6.6.3.3A.</w:t>
      </w:r>
      <w:r w:rsidRPr="00D024B4">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D024B4">
        <w:rPr>
          <w:rFonts w:eastAsia="SimSun"/>
          <w:lang w:eastAsia="zh-CN"/>
        </w:rPr>
        <w:t>39</w:t>
      </w:r>
      <w:r>
        <w:rPr>
          <w:lang w:eastAsia="zh-CN"/>
        </w:rPr>
        <w:t xml:space="preserve">C and CA_39C-41A </w:t>
      </w:r>
      <w:r>
        <w:t>(network signalled value "CA_NS_0</w:t>
      </w:r>
      <w:r w:rsidRPr="00D024B4">
        <w:rPr>
          <w:rFonts w:eastAsia="SimSun"/>
          <w:lang w:eastAsia="zh-CN"/>
        </w:rPr>
        <w:t>7</w:t>
      </w:r>
      <w:r>
        <w:t>")</w:t>
      </w:r>
      <w:r>
        <w:tab/>
        <w:t>381</w:t>
      </w:r>
    </w:p>
    <w:p w14:paraId="0E495E72" w14:textId="77777777" w:rsidR="009D27A3" w:rsidRDefault="009D27A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381</w:t>
      </w:r>
    </w:p>
    <w:p w14:paraId="2FB8E5D3" w14:textId="77777777" w:rsidR="009D27A3" w:rsidRDefault="009D27A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382</w:t>
      </w:r>
    </w:p>
    <w:p w14:paraId="6355A226" w14:textId="77777777" w:rsidR="009D27A3" w:rsidRDefault="009D27A3">
      <w:pPr>
        <w:pStyle w:val="TOC5"/>
        <w:rPr>
          <w:rFonts w:asciiTheme="minorHAnsi" w:eastAsiaTheme="minorEastAsia" w:hAnsiTheme="minorHAnsi" w:cstheme="minorBidi"/>
          <w:kern w:val="2"/>
          <w:sz w:val="22"/>
          <w:szCs w:val="22"/>
          <w14:ligatures w14:val="standardContextual"/>
        </w:rPr>
      </w:pPr>
      <w:r>
        <w:t>6.6.3.3A.9</w:t>
      </w:r>
      <w:r>
        <w:rPr>
          <w:rFonts w:asciiTheme="minorHAnsi" w:eastAsiaTheme="minorEastAsia" w:hAnsiTheme="minorHAnsi" w:cstheme="minorBidi"/>
          <w:kern w:val="2"/>
          <w:sz w:val="22"/>
          <w:szCs w:val="22"/>
          <w14:ligatures w14:val="standardContextual"/>
        </w:rPr>
        <w:tab/>
      </w:r>
      <w:r>
        <w:t>Void</w:t>
      </w:r>
      <w:r>
        <w:tab/>
        <w:t>382</w:t>
      </w:r>
    </w:p>
    <w:p w14:paraId="673A651E" w14:textId="77777777" w:rsidR="009D27A3" w:rsidRDefault="009D27A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382</w:t>
      </w:r>
    </w:p>
    <w:p w14:paraId="46461D85" w14:textId="77777777" w:rsidR="009D27A3" w:rsidRDefault="009D27A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382</w:t>
      </w:r>
    </w:p>
    <w:p w14:paraId="0AE74732" w14:textId="77777777" w:rsidR="009D27A3" w:rsidRDefault="009D27A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382</w:t>
      </w:r>
    </w:p>
    <w:p w14:paraId="65A2EE67" w14:textId="77777777" w:rsidR="009D27A3" w:rsidRDefault="009D27A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382</w:t>
      </w:r>
    </w:p>
    <w:p w14:paraId="36A0C9D3" w14:textId="77777777" w:rsidR="009D27A3" w:rsidRDefault="009D27A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382</w:t>
      </w:r>
    </w:p>
    <w:p w14:paraId="516B666A" w14:textId="77777777" w:rsidR="009D27A3" w:rsidRDefault="009D27A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382</w:t>
      </w:r>
    </w:p>
    <w:p w14:paraId="2044C448" w14:textId="77777777" w:rsidR="009D27A3" w:rsidRDefault="009D27A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387</w:t>
      </w:r>
    </w:p>
    <w:p w14:paraId="092AB47C" w14:textId="77777777" w:rsidR="009D27A3" w:rsidRDefault="009D27A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387</w:t>
      </w:r>
    </w:p>
    <w:p w14:paraId="465AA09C" w14:textId="77777777" w:rsidR="009D27A3" w:rsidRDefault="009D27A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387</w:t>
      </w:r>
    </w:p>
    <w:p w14:paraId="1DD056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cs="v5.0.0"/>
        </w:rPr>
        <w:t>6.7.1</w:t>
      </w:r>
      <w:r>
        <w:rPr>
          <w:rFonts w:asciiTheme="minorHAnsi" w:eastAsiaTheme="minorEastAsia" w:hAnsiTheme="minorHAnsi" w:cstheme="minorBidi"/>
          <w:kern w:val="2"/>
          <w:sz w:val="22"/>
          <w:szCs w:val="22"/>
          <w14:ligatures w14:val="standardContextual"/>
        </w:rPr>
        <w:tab/>
      </w:r>
      <w:r w:rsidRPr="00D024B4">
        <w:rPr>
          <w:rFonts w:cs="v5.0.0"/>
        </w:rPr>
        <w:t>Minimum requirement</w:t>
      </w:r>
      <w:r>
        <w:tab/>
        <w:t>387</w:t>
      </w:r>
    </w:p>
    <w:p w14:paraId="5CA32B78"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388</w:t>
      </w:r>
    </w:p>
    <w:p w14:paraId="7AC779F9" w14:textId="77777777" w:rsidR="009D27A3" w:rsidRDefault="009D27A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388</w:t>
      </w:r>
    </w:p>
    <w:p w14:paraId="519F4E6D" w14:textId="77777777" w:rsidR="009D27A3" w:rsidRDefault="009D27A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389</w:t>
      </w:r>
    </w:p>
    <w:p w14:paraId="679086EF"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389</w:t>
      </w:r>
    </w:p>
    <w:p w14:paraId="2E9568C6"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389</w:t>
      </w:r>
    </w:p>
    <w:p w14:paraId="34E147A0" w14:textId="77777777" w:rsidR="009D27A3" w:rsidRDefault="009D27A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389</w:t>
      </w:r>
    </w:p>
    <w:p w14:paraId="41859AD8"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389</w:t>
      </w:r>
    </w:p>
    <w:p w14:paraId="3D922284" w14:textId="77777777" w:rsidR="009D27A3" w:rsidRDefault="009D27A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389</w:t>
      </w:r>
    </w:p>
    <w:p w14:paraId="2A42F7D3"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C</w:t>
      </w:r>
      <w:r>
        <w:rPr>
          <w:rFonts w:asciiTheme="minorHAnsi" w:eastAsiaTheme="minorEastAsia" w:hAnsiTheme="minorHAnsi" w:cstheme="minorBidi"/>
          <w:kern w:val="2"/>
          <w:sz w:val="22"/>
          <w:szCs w:val="22"/>
          <w14:ligatures w14:val="standardContextual"/>
        </w:rPr>
        <w:tab/>
      </w:r>
      <w:r>
        <w:t>Void</w:t>
      </w:r>
      <w:r>
        <w:tab/>
        <w:t>390</w:t>
      </w:r>
    </w:p>
    <w:p w14:paraId="662A1345"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D</w:t>
      </w:r>
      <w:r>
        <w:rPr>
          <w:rFonts w:asciiTheme="minorHAnsi" w:eastAsiaTheme="minorEastAsia" w:hAnsiTheme="minorHAnsi" w:cstheme="minorBidi"/>
          <w:kern w:val="2"/>
          <w:sz w:val="22"/>
          <w:szCs w:val="22"/>
          <w14:ligatures w14:val="standardContextual"/>
        </w:rPr>
        <w:tab/>
      </w:r>
      <w:r>
        <w:t>Void</w:t>
      </w:r>
      <w:r>
        <w:tab/>
        <w:t>390</w:t>
      </w:r>
    </w:p>
    <w:p w14:paraId="7732320D"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E</w:t>
      </w:r>
      <w:r>
        <w:rPr>
          <w:rFonts w:asciiTheme="minorHAnsi" w:eastAsiaTheme="minorEastAsia" w:hAnsiTheme="minorHAnsi" w:cstheme="minorBidi"/>
          <w:kern w:val="2"/>
          <w:sz w:val="22"/>
          <w:szCs w:val="22"/>
          <w14:ligatures w14:val="standardContextual"/>
        </w:rPr>
        <w:tab/>
      </w:r>
      <w:r>
        <w:t>Void</w:t>
      </w:r>
      <w:r>
        <w:tab/>
        <w:t>390</w:t>
      </w:r>
    </w:p>
    <w:p w14:paraId="5BB723D1"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F</w:t>
      </w:r>
      <w:r>
        <w:rPr>
          <w:rFonts w:asciiTheme="minorHAnsi" w:eastAsiaTheme="minorEastAsia" w:hAnsiTheme="minorHAnsi" w:cstheme="minorBidi"/>
          <w:kern w:val="2"/>
          <w:sz w:val="22"/>
          <w:szCs w:val="22"/>
          <w14:ligatures w14:val="standardContextual"/>
        </w:rPr>
        <w:tab/>
      </w:r>
      <w:r>
        <w:t>Void</w:t>
      </w:r>
      <w:r>
        <w:tab/>
        <w:t>390</w:t>
      </w:r>
    </w:p>
    <w:p w14:paraId="1BE5F5F3"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8G</w:t>
      </w:r>
      <w:r>
        <w:rPr>
          <w:rFonts w:asciiTheme="minorHAnsi" w:eastAsiaTheme="minorEastAsia" w:hAnsiTheme="minorHAnsi" w:cstheme="minorBidi"/>
          <w:kern w:val="2"/>
          <w:sz w:val="22"/>
          <w:szCs w:val="22"/>
          <w14:ligatures w14:val="standardContextual"/>
        </w:rPr>
        <w:tab/>
      </w:r>
      <w:r>
        <w:t>Time alignment error</w:t>
      </w:r>
      <w:r>
        <w:tab/>
        <w:t>390</w:t>
      </w:r>
    </w:p>
    <w:p w14:paraId="601929C4" w14:textId="77777777" w:rsidR="009D27A3" w:rsidRDefault="009D27A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390</w:t>
      </w:r>
    </w:p>
    <w:p w14:paraId="406430C6" w14:textId="77777777" w:rsidR="009D27A3" w:rsidRDefault="009D27A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390</w:t>
      </w:r>
    </w:p>
    <w:p w14:paraId="5EAFFD56" w14:textId="77777777" w:rsidR="009D27A3" w:rsidRDefault="009D27A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391</w:t>
      </w:r>
    </w:p>
    <w:p w14:paraId="2096AB2E" w14:textId="77777777" w:rsidR="009D27A3" w:rsidRDefault="009D27A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391</w:t>
      </w:r>
    </w:p>
    <w:p w14:paraId="4F31BC82"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391</w:t>
      </w:r>
    </w:p>
    <w:p w14:paraId="421994ED" w14:textId="77777777" w:rsidR="009D27A3" w:rsidRDefault="009D27A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424</w:t>
      </w:r>
    </w:p>
    <w:p w14:paraId="6A732FCC" w14:textId="77777777" w:rsidR="009D27A3" w:rsidRDefault="009D27A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507</w:t>
      </w:r>
    </w:p>
    <w:p w14:paraId="5FFD8DEF"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507</w:t>
      </w:r>
    </w:p>
    <w:p w14:paraId="1D3AE816"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D024B4">
        <w:rPr>
          <w:rFonts w:eastAsia="Malgun Gothic"/>
        </w:rPr>
        <w:t>,</w:t>
      </w:r>
      <w:r>
        <w:t xml:space="preserve"> M1, M2 and 1bis</w:t>
      </w:r>
      <w:r>
        <w:tab/>
        <w:t>509</w:t>
      </w:r>
    </w:p>
    <w:p w14:paraId="77E65ACC"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517</w:t>
      </w:r>
    </w:p>
    <w:p w14:paraId="5B3636E6" w14:textId="77777777" w:rsidR="009D27A3" w:rsidRDefault="009D27A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517</w:t>
      </w:r>
    </w:p>
    <w:p w14:paraId="49E4F9E2" w14:textId="77777777" w:rsidR="009D27A3" w:rsidRDefault="009D27A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518</w:t>
      </w:r>
    </w:p>
    <w:p w14:paraId="70533541"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518</w:t>
      </w:r>
    </w:p>
    <w:p w14:paraId="432EFCDE" w14:textId="77777777" w:rsidR="009D27A3" w:rsidRDefault="009D27A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Void</w:t>
      </w:r>
      <w:r>
        <w:tab/>
        <w:t>520</w:t>
      </w:r>
    </w:p>
    <w:p w14:paraId="7CA7AD08" w14:textId="77777777" w:rsidR="009D27A3" w:rsidRDefault="009D27A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520</w:t>
      </w:r>
    </w:p>
    <w:p w14:paraId="47A60AAF"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521</w:t>
      </w:r>
    </w:p>
    <w:p w14:paraId="47F4C24D"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521</w:t>
      </w:r>
    </w:p>
    <w:p w14:paraId="13CEDEF0" w14:textId="77777777" w:rsidR="009D27A3" w:rsidRDefault="009D27A3">
      <w:pPr>
        <w:pStyle w:val="TOC3"/>
        <w:rPr>
          <w:rFonts w:asciiTheme="minorHAnsi" w:eastAsiaTheme="minorEastAsia" w:hAnsiTheme="minorHAnsi" w:cstheme="minorBidi"/>
          <w:kern w:val="2"/>
          <w:sz w:val="22"/>
          <w:szCs w:val="22"/>
          <w14:ligatures w14:val="standardContextual"/>
        </w:rPr>
      </w:pPr>
      <w:r>
        <w:t>7</w:t>
      </w:r>
      <w:r w:rsidRPr="00D024B4">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D024B4">
        <w:rPr>
          <w:rFonts w:eastAsia="SimSun"/>
          <w:lang w:eastAsia="zh-CN"/>
        </w:rPr>
        <w:t>Minimum requirements for UL-</w:t>
      </w:r>
      <w:r>
        <w:t>MIMO</w:t>
      </w:r>
      <w:r>
        <w:tab/>
        <w:t>522</w:t>
      </w:r>
    </w:p>
    <w:p w14:paraId="024B644C" w14:textId="77777777" w:rsidR="009D27A3" w:rsidRDefault="009D27A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522</w:t>
      </w:r>
    </w:p>
    <w:p w14:paraId="2153798C" w14:textId="77777777" w:rsidR="009D27A3" w:rsidRDefault="009D27A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523</w:t>
      </w:r>
    </w:p>
    <w:p w14:paraId="1A6AC3B6"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523</w:t>
      </w:r>
    </w:p>
    <w:p w14:paraId="0CE2CB0D"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7.4A</w:t>
      </w:r>
      <w:r>
        <w:rPr>
          <w:rFonts w:asciiTheme="minorHAnsi" w:eastAsiaTheme="minorEastAsia" w:hAnsiTheme="minorHAnsi" w:cstheme="minorBidi"/>
          <w:kern w:val="2"/>
          <w:sz w:val="22"/>
          <w:szCs w:val="22"/>
          <w14:ligatures w14:val="standardContextual"/>
        </w:rPr>
        <w:tab/>
      </w:r>
      <w:r>
        <w:t>Void</w:t>
      </w:r>
      <w:r>
        <w:tab/>
        <w:t>524</w:t>
      </w:r>
    </w:p>
    <w:p w14:paraId="73947275" w14:textId="77777777" w:rsidR="009D27A3" w:rsidRDefault="009D27A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524</w:t>
      </w:r>
    </w:p>
    <w:p w14:paraId="20F7F050" w14:textId="77777777" w:rsidR="009D27A3" w:rsidRDefault="009D27A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524</w:t>
      </w:r>
    </w:p>
    <w:p w14:paraId="62CADFA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524</w:t>
      </w:r>
    </w:p>
    <w:p w14:paraId="1BF2615C" w14:textId="77777777" w:rsidR="009D27A3" w:rsidRDefault="009D27A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525</w:t>
      </w:r>
    </w:p>
    <w:p w14:paraId="3C8DC48A" w14:textId="77777777" w:rsidR="009D27A3" w:rsidRDefault="009D27A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529</w:t>
      </w:r>
    </w:p>
    <w:p w14:paraId="25B9ABDD" w14:textId="77777777" w:rsidR="009D27A3" w:rsidRDefault="009D27A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529</w:t>
      </w:r>
    </w:p>
    <w:p w14:paraId="5F030CEF" w14:textId="77777777" w:rsidR="009D27A3" w:rsidRDefault="009D27A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530</w:t>
      </w:r>
    </w:p>
    <w:p w14:paraId="131409E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531</w:t>
      </w:r>
    </w:p>
    <w:p w14:paraId="02CC13D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533</w:t>
      </w:r>
    </w:p>
    <w:p w14:paraId="6A2313A6" w14:textId="77777777" w:rsidR="009D27A3" w:rsidRDefault="009D27A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533</w:t>
      </w:r>
    </w:p>
    <w:p w14:paraId="5EB5A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533</w:t>
      </w:r>
    </w:p>
    <w:p w14:paraId="79A0695A" w14:textId="77777777" w:rsidR="009D27A3" w:rsidRDefault="009D27A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535</w:t>
      </w:r>
    </w:p>
    <w:p w14:paraId="19F6ADAA" w14:textId="77777777" w:rsidR="009D27A3" w:rsidRDefault="009D27A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538</w:t>
      </w:r>
    </w:p>
    <w:p w14:paraId="277111ED" w14:textId="77777777" w:rsidR="009D27A3" w:rsidRDefault="009D27A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539</w:t>
      </w:r>
    </w:p>
    <w:p w14:paraId="37C9694B" w14:textId="77777777" w:rsidR="009D27A3" w:rsidRDefault="009D27A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539</w:t>
      </w:r>
    </w:p>
    <w:p w14:paraId="44D944ED" w14:textId="77777777" w:rsidR="009D27A3" w:rsidRDefault="009D27A3">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Out-of-band blocking</w:t>
      </w:r>
      <w:r>
        <w:tab/>
        <w:t>541</w:t>
      </w:r>
    </w:p>
    <w:p w14:paraId="5E361A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7.6.2.1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541</w:t>
      </w:r>
    </w:p>
    <w:p w14:paraId="5C9FC73E" w14:textId="77777777" w:rsidR="009D27A3" w:rsidRDefault="009D27A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543</w:t>
      </w:r>
    </w:p>
    <w:p w14:paraId="78AB8FF4" w14:textId="77777777" w:rsidR="009D27A3" w:rsidRDefault="009D27A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546</w:t>
      </w:r>
    </w:p>
    <w:p w14:paraId="68BE7C33" w14:textId="77777777" w:rsidR="009D27A3" w:rsidRDefault="009D27A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546</w:t>
      </w:r>
    </w:p>
    <w:p w14:paraId="6EAF9467" w14:textId="77777777" w:rsidR="009D27A3" w:rsidRDefault="009D27A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547</w:t>
      </w:r>
    </w:p>
    <w:p w14:paraId="60DD387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7.6.3</w:t>
      </w:r>
      <w:r>
        <w:rPr>
          <w:rFonts w:asciiTheme="minorHAnsi" w:eastAsiaTheme="minorEastAsia" w:hAnsiTheme="minorHAnsi" w:cstheme="minorBidi"/>
          <w:kern w:val="2"/>
          <w:sz w:val="22"/>
          <w:szCs w:val="22"/>
          <w14:ligatures w14:val="standardContextual"/>
        </w:rPr>
        <w:tab/>
      </w:r>
      <w:r w:rsidRPr="00D024B4">
        <w:rPr>
          <w:rFonts w:eastAsia="MS Mincho"/>
        </w:rPr>
        <w:t>Narrow band blocking</w:t>
      </w:r>
      <w:r>
        <w:tab/>
        <w:t>548</w:t>
      </w:r>
    </w:p>
    <w:p w14:paraId="21CD0408" w14:textId="77777777" w:rsidR="009D27A3" w:rsidRDefault="009D27A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548</w:t>
      </w:r>
    </w:p>
    <w:p w14:paraId="51205A9B" w14:textId="77777777" w:rsidR="009D27A3" w:rsidRDefault="009D27A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549</w:t>
      </w:r>
    </w:p>
    <w:p w14:paraId="6140D2E2" w14:textId="77777777" w:rsidR="009D27A3" w:rsidRDefault="009D27A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550</w:t>
      </w:r>
    </w:p>
    <w:p w14:paraId="0EE71B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SimSun"/>
          <w:lang w:eastAsia="zh-CN"/>
        </w:rPr>
        <w:t>7.6A</w:t>
      </w:r>
      <w:r>
        <w:rPr>
          <w:rFonts w:asciiTheme="minorHAnsi" w:eastAsiaTheme="minorEastAsia" w:hAnsiTheme="minorHAnsi" w:cstheme="minorBidi"/>
          <w:kern w:val="2"/>
          <w:sz w:val="22"/>
          <w:szCs w:val="22"/>
          <w14:ligatures w14:val="standardContextual"/>
        </w:rPr>
        <w:tab/>
      </w:r>
      <w:r w:rsidRPr="00D024B4">
        <w:rPr>
          <w:rFonts w:eastAsia="SimSun"/>
          <w:lang w:eastAsia="zh-CN"/>
        </w:rPr>
        <w:t>Void</w:t>
      </w:r>
      <w:r>
        <w:tab/>
        <w:t>551</w:t>
      </w:r>
    </w:p>
    <w:p w14:paraId="5316801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D024B4">
        <w:rPr>
          <w:rFonts w:eastAsia="SimSun"/>
          <w:lang w:eastAsia="zh-CN"/>
        </w:rPr>
        <w:t xml:space="preserve"> for UL-MIMO</w:t>
      </w:r>
      <w:r>
        <w:tab/>
        <w:t>551</w:t>
      </w:r>
    </w:p>
    <w:p w14:paraId="213E0CD1" w14:textId="77777777" w:rsidR="009D27A3" w:rsidRDefault="009D27A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551</w:t>
      </w:r>
    </w:p>
    <w:p w14:paraId="647E6273"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551</w:t>
      </w:r>
    </w:p>
    <w:p w14:paraId="5F93BC4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552</w:t>
      </w:r>
    </w:p>
    <w:p w14:paraId="41AADC37"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D024B4">
        <w:rPr>
          <w:rFonts w:eastAsia="SimSun"/>
          <w:lang w:eastAsia="zh-CN"/>
        </w:rPr>
        <w:t xml:space="preserve"> for UL-MIMO</w:t>
      </w:r>
      <w:r>
        <w:tab/>
        <w:t>553</w:t>
      </w:r>
    </w:p>
    <w:p w14:paraId="52CEFD73" w14:textId="77777777" w:rsidR="009D27A3" w:rsidRDefault="009D27A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553</w:t>
      </w:r>
    </w:p>
    <w:p w14:paraId="69DE0BF4" w14:textId="77777777" w:rsidR="009D27A3" w:rsidRDefault="009D27A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554</w:t>
      </w:r>
    </w:p>
    <w:p w14:paraId="067D6E0E"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554</w:t>
      </w:r>
    </w:p>
    <w:p w14:paraId="14F3BD78" w14:textId="77777777" w:rsidR="009D27A3" w:rsidRDefault="009D27A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555</w:t>
      </w:r>
    </w:p>
    <w:p w14:paraId="65B868C7" w14:textId="77777777" w:rsidR="009D27A3" w:rsidRDefault="009D27A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555</w:t>
      </w:r>
    </w:p>
    <w:p w14:paraId="6E987F5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7.8.1.1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555</w:t>
      </w:r>
    </w:p>
    <w:p w14:paraId="6B5B3A9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556</w:t>
      </w:r>
    </w:p>
    <w:p w14:paraId="25E4E12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UL-MIMO</w:t>
      </w:r>
      <w:r>
        <w:tab/>
        <w:t>559</w:t>
      </w:r>
    </w:p>
    <w:p w14:paraId="589F0E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D</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ProSe</w:t>
      </w:r>
      <w:r>
        <w:tab/>
        <w:t>559</w:t>
      </w:r>
    </w:p>
    <w:p w14:paraId="6905DDA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category </w:t>
      </w:r>
      <w:r>
        <w:rPr>
          <w:lang w:eastAsia="zh-CN"/>
        </w:rPr>
        <w:t>NB1 and NB2</w:t>
      </w:r>
      <w:r>
        <w:tab/>
        <w:t>560</w:t>
      </w:r>
    </w:p>
    <w:p w14:paraId="21160E5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560</w:t>
      </w:r>
    </w:p>
    <w:p w14:paraId="6630E6EF" w14:textId="77777777" w:rsidR="009D27A3" w:rsidRDefault="009D27A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561</w:t>
      </w:r>
    </w:p>
    <w:p w14:paraId="7D185C07" w14:textId="77777777" w:rsidR="009D27A3" w:rsidRDefault="009D27A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561</w:t>
      </w:r>
    </w:p>
    <w:p w14:paraId="2A8F66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5A57C8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7.9.1A</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74C2C65D" w14:textId="77777777" w:rsidR="009D27A3" w:rsidRDefault="009D27A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563</w:t>
      </w:r>
    </w:p>
    <w:p w14:paraId="6F40E1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563</w:t>
      </w:r>
    </w:p>
    <w:p w14:paraId="27153EB6" w14:textId="77777777" w:rsidR="009D27A3" w:rsidRDefault="009D27A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563</w:t>
      </w:r>
    </w:p>
    <w:p w14:paraId="751388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563</w:t>
      </w:r>
    </w:p>
    <w:p w14:paraId="0965ECA2" w14:textId="77777777" w:rsidR="009D27A3" w:rsidRDefault="009D27A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563</w:t>
      </w:r>
    </w:p>
    <w:p w14:paraId="2633C251"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563</w:t>
      </w:r>
    </w:p>
    <w:p w14:paraId="2AB271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8.1.1</w:t>
      </w:r>
      <w:r>
        <w:rPr>
          <w:rFonts w:asciiTheme="minorHAnsi" w:eastAsiaTheme="minorEastAsia" w:hAnsiTheme="minorHAnsi" w:cstheme="minorBidi"/>
          <w:kern w:val="2"/>
          <w:sz w:val="22"/>
          <w:szCs w:val="22"/>
          <w14:ligatures w14:val="standardContextual"/>
        </w:rPr>
        <w:tab/>
      </w:r>
      <w:r w:rsidRPr="00D024B4">
        <w:rPr>
          <w:rFonts w:eastAsia="MS Mincho"/>
        </w:rPr>
        <w:t>Receiver antenna capability</w:t>
      </w:r>
      <w:r>
        <w:tab/>
        <w:t>563</w:t>
      </w:r>
    </w:p>
    <w:p w14:paraId="1AB8E75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Pr>
          <w:rFonts w:asciiTheme="minorHAnsi" w:eastAsiaTheme="minorEastAsia" w:hAnsiTheme="minorHAnsi" w:cstheme="minorBidi"/>
          <w:kern w:val="2"/>
          <w:sz w:val="22"/>
          <w:szCs w:val="22"/>
          <w14:ligatures w14:val="standardContextual"/>
        </w:rPr>
        <w:tab/>
      </w:r>
      <w:r w:rsidRPr="00D024B4">
        <w:rPr>
          <w:snapToGrid w:val="0"/>
        </w:rPr>
        <w:t>Simultaneous unicast and MBMS operations</w:t>
      </w:r>
      <w:r>
        <w:tab/>
        <w:t>564</w:t>
      </w:r>
    </w:p>
    <w:p w14:paraId="428F8B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8.1.1.2</w:t>
      </w:r>
      <w:r>
        <w:rPr>
          <w:rFonts w:asciiTheme="minorHAnsi" w:eastAsiaTheme="minorEastAsia" w:hAnsiTheme="minorHAnsi" w:cstheme="minorBidi"/>
          <w:kern w:val="2"/>
          <w:sz w:val="22"/>
          <w:szCs w:val="22"/>
          <w14:ligatures w14:val="standardContextual"/>
        </w:rPr>
        <w:tab/>
      </w:r>
      <w:r w:rsidRPr="00D024B4">
        <w:rPr>
          <w:snapToGrid w:val="0"/>
        </w:rPr>
        <w:t>Dual-antenna receiver capability in idle mode</w:t>
      </w:r>
      <w:r>
        <w:tab/>
        <w:t>564</w:t>
      </w:r>
    </w:p>
    <w:p w14:paraId="17EE90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w:t>
      </w:r>
      <w:r>
        <w:tab/>
        <w:t>564</w:t>
      </w:r>
    </w:p>
    <w:p w14:paraId="362341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564</w:t>
      </w:r>
    </w:p>
    <w:p w14:paraId="01A02F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CA capability</w:t>
      </w:r>
      <w:r>
        <w:tab/>
        <w:t>564</w:t>
      </w:r>
    </w:p>
    <w:p w14:paraId="793E21F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dual connectivity capability</w:t>
      </w:r>
      <w:r>
        <w:tab/>
        <w:t>569</w:t>
      </w:r>
    </w:p>
    <w:p w14:paraId="5FAAEE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570</w:t>
      </w:r>
    </w:p>
    <w:p w14:paraId="3B9C135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8.1.</w:t>
      </w:r>
      <w:r w:rsidRPr="00D024B4">
        <w:rPr>
          <w:snapToGrid w:val="0"/>
          <w:lang w:eastAsia="zh-CN"/>
        </w:rPr>
        <w:t>2</w:t>
      </w:r>
      <w:r w:rsidRPr="00D024B4">
        <w:rPr>
          <w:snapToGrid w:val="0"/>
        </w:rPr>
        <w:t>.</w:t>
      </w:r>
      <w:r w:rsidRPr="00D024B4">
        <w:rPr>
          <w:snapToGrid w:val="0"/>
          <w:lang w:eastAsia="zh-CN"/>
        </w:rPr>
        <w:t>3A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dual connectivity configuration and bandwidth combination set</w:t>
      </w:r>
      <w:r>
        <w:tab/>
        <w:t>573</w:t>
      </w:r>
    </w:p>
    <w:p w14:paraId="6D9FFC3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3B</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574</w:t>
      </w:r>
    </w:p>
    <w:p w14:paraId="2D9C19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.3C</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4Rx capable UEs</w:t>
      </w:r>
      <w:r>
        <w:tab/>
        <w:t>576</w:t>
      </w:r>
    </w:p>
    <w:p w14:paraId="5883B6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3D</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with LAA SCell(s) configurations and bandwidth combination sets</w:t>
      </w:r>
      <w:r>
        <w:tab/>
        <w:t>576</w:t>
      </w:r>
    </w:p>
    <w:p w14:paraId="4FF3AB3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.3E</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8Rx capable UEs</w:t>
      </w:r>
      <w:r>
        <w:tab/>
        <w:t>577</w:t>
      </w:r>
    </w:p>
    <w:p w14:paraId="51FB268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578</w:t>
      </w:r>
    </w:p>
    <w:p w14:paraId="2B01FDEF" w14:textId="77777777" w:rsidR="009D27A3" w:rsidRDefault="009D27A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579</w:t>
      </w:r>
    </w:p>
    <w:p w14:paraId="06777B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579</w:t>
      </w:r>
    </w:p>
    <w:p w14:paraId="30B9DC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579</w:t>
      </w:r>
    </w:p>
    <w:p w14:paraId="655A53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2Rx</w:t>
      </w:r>
      <w:r>
        <w:tab/>
        <w:t>581</w:t>
      </w:r>
    </w:p>
    <w:p w14:paraId="55372B6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581</w:t>
      </w:r>
    </w:p>
    <w:p w14:paraId="408951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8.1.2.6.4</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for 256QAM tests</w:t>
      </w:r>
      <w:r>
        <w:tab/>
        <w:t>582</w:t>
      </w:r>
    </w:p>
    <w:p w14:paraId="6F06C8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8.1.2.6.5</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4Rx</w:t>
      </w:r>
      <w:r>
        <w:tab/>
        <w:t>582</w:t>
      </w:r>
    </w:p>
    <w:p w14:paraId="723661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8.1.2.6.6</w:t>
      </w:r>
      <w:r>
        <w:rPr>
          <w:rFonts w:asciiTheme="minorHAnsi" w:eastAsiaTheme="minorEastAsia" w:hAnsiTheme="minorHAnsi" w:cstheme="minorBidi"/>
          <w:kern w:val="2"/>
          <w:sz w:val="22"/>
          <w:szCs w:val="22"/>
          <w14:ligatures w14:val="standardContextual"/>
        </w:rPr>
        <w:tab/>
      </w:r>
      <w:r w:rsidRPr="00D024B4">
        <w:rPr>
          <w:snapToGrid w:val="0"/>
        </w:rPr>
        <w:t>Applicability rule for Type C with 4Rx</w:t>
      </w:r>
      <w:r>
        <w:tab/>
        <w:t>586</w:t>
      </w:r>
    </w:p>
    <w:p w14:paraId="2B3B31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8.1.2.6.7</w:t>
      </w:r>
      <w:r>
        <w:rPr>
          <w:rFonts w:asciiTheme="minorHAnsi" w:eastAsiaTheme="minorEastAsia" w:hAnsiTheme="minorHAnsi" w:cstheme="minorBidi"/>
          <w:kern w:val="2"/>
          <w:sz w:val="22"/>
          <w:szCs w:val="22"/>
          <w14:ligatures w14:val="standardContextual"/>
        </w:rPr>
        <w:tab/>
      </w:r>
      <w:r w:rsidRPr="00D024B4">
        <w:rPr>
          <w:snapToGrid w:val="0"/>
        </w:rPr>
        <w:t>Applicability rule for 1024QAM tests</w:t>
      </w:r>
      <w:r>
        <w:tab/>
        <w:t>586</w:t>
      </w:r>
    </w:p>
    <w:p w14:paraId="18EC849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D024B4">
        <w:rPr>
          <w:snapToGrid w:val="0"/>
          <w:kern w:val="2"/>
        </w:rPr>
        <w:t xml:space="preserve">Enhanced </w:t>
      </w:r>
      <w:r>
        <w:t xml:space="preserve">Downlink </w:t>
      </w:r>
      <w:r w:rsidRPr="00D024B4">
        <w:rPr>
          <w:snapToGrid w:val="0"/>
          <w:kern w:val="2"/>
        </w:rPr>
        <w:t>Control Channel Performance Requirements</w:t>
      </w:r>
      <w:r>
        <w:tab/>
        <w:t>586</w:t>
      </w:r>
    </w:p>
    <w:p w14:paraId="44A7AC8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6F91E9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UE supporting coverage enhancement</w:t>
      </w:r>
      <w:r>
        <w:tab/>
        <w:t>588</w:t>
      </w:r>
    </w:p>
    <w:p w14:paraId="4BBD206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SimSun"/>
          <w:lang w:eastAsia="zh-CN"/>
        </w:rPr>
        <w:t>8.1.2.9</w:t>
      </w:r>
      <w:r>
        <w:rPr>
          <w:rFonts w:asciiTheme="minorHAnsi" w:eastAsiaTheme="minorEastAsia" w:hAnsiTheme="minorHAnsi" w:cstheme="minorBidi"/>
          <w:kern w:val="2"/>
          <w:sz w:val="22"/>
          <w:szCs w:val="22"/>
          <w14:ligatures w14:val="standardContextual"/>
        </w:rPr>
        <w:tab/>
      </w:r>
      <w:r w:rsidRPr="00D024B4">
        <w:rPr>
          <w:rFonts w:eastAsia="SimSun"/>
          <w:lang w:eastAsia="zh-CN"/>
        </w:rPr>
        <w:t>Applicability of SDR requirements for CA and LAA</w:t>
      </w:r>
      <w:r>
        <w:tab/>
        <w:t>589</w:t>
      </w:r>
    </w:p>
    <w:p w14:paraId="3191EC83" w14:textId="77777777" w:rsidR="009D27A3" w:rsidRDefault="009D27A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D024B4">
        <w:rPr>
          <w:snapToGrid w:val="0"/>
        </w:rPr>
        <w:t>Multi-user Superposed Transmission</w:t>
      </w:r>
      <w:r>
        <w:tab/>
        <w:t>590</w:t>
      </w:r>
    </w:p>
    <w:p w14:paraId="462B1B2E" w14:textId="77777777" w:rsidR="009D27A3" w:rsidRDefault="009D27A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590</w:t>
      </w:r>
    </w:p>
    <w:p w14:paraId="7EBE9963" w14:textId="77777777" w:rsidR="009D27A3" w:rsidRDefault="009D27A3">
      <w:pPr>
        <w:pStyle w:val="TOC4"/>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Applicability of performance requirements for 8Rx capable UEs</w:t>
      </w:r>
      <w:r>
        <w:tab/>
        <w:t>591</w:t>
      </w:r>
    </w:p>
    <w:p w14:paraId="710F57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8.1.2.12.1</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single carrier PDSCH tests</w:t>
      </w:r>
      <w:r>
        <w:tab/>
        <w:t>591</w:t>
      </w:r>
    </w:p>
    <w:p w14:paraId="749B24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8.1.2.12.2</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control channel tests</w:t>
      </w:r>
      <w:r>
        <w:tab/>
        <w:t>597</w:t>
      </w:r>
    </w:p>
    <w:p w14:paraId="7ECCA7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w:t>
      </w:r>
      <w:r>
        <w:tab/>
        <w:t>597</w:t>
      </w:r>
    </w:p>
    <w:p w14:paraId="0C41661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UE category and UE DL category</w:t>
      </w:r>
      <w:r>
        <w:tab/>
        <w:t>598</w:t>
      </w:r>
    </w:p>
    <w:p w14:paraId="43F52198" w14:textId="77777777" w:rsidR="009D27A3" w:rsidRDefault="009D27A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598</w:t>
      </w:r>
    </w:p>
    <w:p w14:paraId="2E169D6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t>(Fixed Reference Channel)</w:t>
      </w:r>
      <w:r>
        <w:tab/>
        <w:t>598</w:t>
      </w:r>
    </w:p>
    <w:p w14:paraId="34A098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599</w:t>
      </w:r>
    </w:p>
    <w:p w14:paraId="0FFF00A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599</w:t>
      </w:r>
    </w:p>
    <w:p w14:paraId="44C8381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01BCF9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5F8F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605</w:t>
      </w:r>
    </w:p>
    <w:p w14:paraId="4A84E6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FeMBMS Unicast-mixed Cell under CA</w:t>
      </w:r>
      <w:r>
        <w:tab/>
        <w:t>605</w:t>
      </w:r>
    </w:p>
    <w:p w14:paraId="6784B1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606</w:t>
      </w:r>
    </w:p>
    <w:p w14:paraId="6893BF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606</w:t>
      </w:r>
    </w:p>
    <w:p w14:paraId="072D39B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607</w:t>
      </w:r>
    </w:p>
    <w:p w14:paraId="6D0C3AE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8.2.1.2.3</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2 Tx Antenna Port </w:t>
      </w:r>
      <w:r>
        <w:rPr>
          <w:lang w:eastAsia="zh-CN"/>
        </w:rPr>
        <w:t>(demodulation subframe overlaps with aggressor cell ABS)</w:t>
      </w:r>
      <w:r>
        <w:tab/>
        <w:t>607</w:t>
      </w:r>
    </w:p>
    <w:p w14:paraId="093DBCAB" w14:textId="77777777" w:rsidR="009D27A3" w:rsidRDefault="009D27A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609</w:t>
      </w:r>
    </w:p>
    <w:p w14:paraId="207B97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611</w:t>
      </w:r>
    </w:p>
    <w:p w14:paraId="407010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8.2.1.2.5</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613</w:t>
      </w:r>
    </w:p>
    <w:p w14:paraId="262B24D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614</w:t>
      </w:r>
    </w:p>
    <w:p w14:paraId="60300B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615</w:t>
      </w:r>
    </w:p>
    <w:p w14:paraId="2E3D4DC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615</w:t>
      </w:r>
    </w:p>
    <w:p w14:paraId="00DCD7C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615</w:t>
      </w:r>
    </w:p>
    <w:p w14:paraId="334DDD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w:t>
      </w:r>
      <w:r>
        <w:tab/>
        <w:t>619</w:t>
      </w:r>
    </w:p>
    <w:p w14:paraId="4D3788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–2Tx Antenna Ports</w:t>
      </w:r>
      <w:r>
        <w:tab/>
        <w:t>620</w:t>
      </w:r>
    </w:p>
    <w:p w14:paraId="667354FB"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621</w:t>
      </w:r>
    </w:p>
    <w:p w14:paraId="719013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622</w:t>
      </w:r>
    </w:p>
    <w:p w14:paraId="3F3E5D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622</w:t>
      </w:r>
    </w:p>
    <w:p w14:paraId="5685AD58"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626</w:t>
      </w:r>
    </w:p>
    <w:p w14:paraId="6157E4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628</w:t>
      </w:r>
    </w:p>
    <w:p w14:paraId="03D5CE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629</w:t>
      </w:r>
    </w:p>
    <w:p w14:paraId="3C667C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630</w:t>
      </w:r>
    </w:p>
    <w:p w14:paraId="42C4B51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630</w:t>
      </w:r>
    </w:p>
    <w:p w14:paraId="0F640FF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4 Tx Antenna Port</w:t>
      </w:r>
      <w:r>
        <w:tab/>
        <w:t>631</w:t>
      </w:r>
    </w:p>
    <w:p w14:paraId="0CC5640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631</w:t>
      </w:r>
    </w:p>
    <w:p w14:paraId="0B9C2117" w14:textId="77777777" w:rsidR="009D27A3" w:rsidRDefault="009D27A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633</w:t>
      </w:r>
    </w:p>
    <w:p w14:paraId="7FAE25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636</w:t>
      </w:r>
    </w:p>
    <w:p w14:paraId="56D1532B" w14:textId="77777777" w:rsidR="009D27A3" w:rsidRDefault="009D27A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638</w:t>
      </w:r>
    </w:p>
    <w:p w14:paraId="37708FD5" w14:textId="77777777" w:rsidR="009D27A3" w:rsidRDefault="009D27A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639</w:t>
      </w:r>
    </w:p>
    <w:p w14:paraId="744AB7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w:t>
      </w:r>
      <w:r>
        <w:tab/>
        <w:t>640</w:t>
      </w:r>
    </w:p>
    <w:p w14:paraId="717BAEA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Multi-layer Spatial Multiplexing 2Tx Antenna Ports</w:t>
      </w:r>
      <w:r>
        <w:tab/>
        <w:t>641</w:t>
      </w:r>
    </w:p>
    <w:p w14:paraId="30E877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w:t>
      </w:r>
      <w:r>
        <w:tab/>
        <w:t>641</w:t>
      </w:r>
    </w:p>
    <w:p w14:paraId="613BE3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for dual connectivity</w:t>
      </w:r>
      <w:r>
        <w:tab/>
        <w:t>645</w:t>
      </w:r>
    </w:p>
    <w:p w14:paraId="519851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647</w:t>
      </w:r>
    </w:p>
    <w:p w14:paraId="5B750C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8.2.1.5</w:t>
      </w:r>
      <w:r>
        <w:rPr>
          <w:rFonts w:asciiTheme="minorHAnsi" w:eastAsiaTheme="minorEastAsia" w:hAnsiTheme="minorHAnsi" w:cstheme="minorBidi"/>
          <w:kern w:val="2"/>
          <w:sz w:val="22"/>
          <w:szCs w:val="22"/>
          <w14:ligatures w14:val="standardContextual"/>
        </w:rPr>
        <w:tab/>
      </w:r>
      <w:r w:rsidRPr="00D024B4">
        <w:rPr>
          <w:rFonts w:eastAsia="MS Mincho"/>
        </w:rPr>
        <w:t>MU-MIMO</w:t>
      </w:r>
      <w:r>
        <w:tab/>
        <w:t>648</w:t>
      </w:r>
    </w:p>
    <w:p w14:paraId="3469EC8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648</w:t>
      </w:r>
    </w:p>
    <w:p w14:paraId="5EA34BA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648</w:t>
      </w:r>
    </w:p>
    <w:p w14:paraId="399A65B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648</w:t>
      </w:r>
    </w:p>
    <w:p w14:paraId="733CF6B8" w14:textId="77777777" w:rsidR="009D27A3" w:rsidRDefault="009D27A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649</w:t>
      </w:r>
    </w:p>
    <w:p w14:paraId="04D1D7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649</w:t>
      </w:r>
    </w:p>
    <w:p w14:paraId="0144F7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rPr>
        <w:t>HST-</w:t>
      </w:r>
      <w:r w:rsidRPr="00D024B4">
        <w:rPr>
          <w:snapToGrid w:val="0"/>
          <w:lang w:eastAsia="zh-CN"/>
        </w:rPr>
        <w:t>SFN</w:t>
      </w:r>
      <w:r w:rsidRPr="00D024B4">
        <w:rPr>
          <w:snapToGrid w:val="0"/>
        </w:rPr>
        <w:t xml:space="preserve"> performance</w:t>
      </w:r>
      <w:r>
        <w:tab/>
        <w:t>650</w:t>
      </w:r>
    </w:p>
    <w:p w14:paraId="4DCF5E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650</w:t>
      </w:r>
    </w:p>
    <w:p w14:paraId="27624F7A" w14:textId="77777777" w:rsidR="009D27A3" w:rsidRDefault="009D27A3">
      <w:pPr>
        <w:pStyle w:val="TOC4"/>
        <w:rPr>
          <w:rFonts w:asciiTheme="minorHAnsi" w:eastAsiaTheme="minorEastAsia" w:hAnsiTheme="minorHAnsi" w:cstheme="minorBidi"/>
          <w:kern w:val="2"/>
          <w:sz w:val="22"/>
          <w:szCs w:val="22"/>
          <w14:ligatures w14:val="standardContextual"/>
        </w:rPr>
      </w:pPr>
      <w:r>
        <w:t>8.2.1.10</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651</w:t>
      </w:r>
    </w:p>
    <w:p w14:paraId="018FB8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8.2.1.10.1</w:t>
      </w:r>
      <w:r>
        <w:rPr>
          <w:rFonts w:asciiTheme="minorHAnsi" w:eastAsiaTheme="minorEastAsia" w:hAnsiTheme="minorHAnsi" w:cstheme="minorBidi"/>
          <w:kern w:val="2"/>
          <w:sz w:val="22"/>
          <w:szCs w:val="22"/>
          <w14:ligatures w14:val="standardContextual"/>
        </w:rPr>
        <w:tab/>
      </w:r>
      <w:r w:rsidRPr="00D024B4">
        <w:rPr>
          <w:snapToGrid w:val="0"/>
        </w:rPr>
        <w:t>Minimum Requirement</w:t>
      </w:r>
      <w:r>
        <w:tab/>
        <w:t>651</w:t>
      </w:r>
    </w:p>
    <w:p w14:paraId="01A748F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8.2.2</w:t>
      </w:r>
      <w:r>
        <w:rPr>
          <w:rFonts w:asciiTheme="minorHAnsi" w:eastAsiaTheme="minorEastAsia" w:hAnsiTheme="minorHAnsi" w:cstheme="minorBidi"/>
          <w:kern w:val="2"/>
          <w:sz w:val="22"/>
          <w:szCs w:val="22"/>
          <w14:ligatures w14:val="standardContextual"/>
        </w:rPr>
        <w:tab/>
      </w:r>
      <w:r w:rsidRPr="00D024B4">
        <w:rPr>
          <w:rFonts w:eastAsia="MS Mincho"/>
        </w:rPr>
        <w:t xml:space="preserve">TDD </w:t>
      </w:r>
      <w:r>
        <w:t>(Fixed Reference Channel)</w:t>
      </w:r>
      <w:r>
        <w:tab/>
        <w:t>652</w:t>
      </w:r>
    </w:p>
    <w:p w14:paraId="09A72CD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652</w:t>
      </w:r>
    </w:p>
    <w:p w14:paraId="6D6FCB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652</w:t>
      </w:r>
    </w:p>
    <w:p w14:paraId="74DC9A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4E1AF3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7B02D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657</w:t>
      </w:r>
    </w:p>
    <w:p w14:paraId="377743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657</w:t>
      </w:r>
    </w:p>
    <w:p w14:paraId="7568A76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657</w:t>
      </w:r>
    </w:p>
    <w:p w14:paraId="4AEC34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val="fr-FR"/>
        </w:rPr>
        <w:t>8.2.2.2.2</w:t>
      </w:r>
      <w:r>
        <w:rPr>
          <w:rFonts w:asciiTheme="minorHAnsi" w:eastAsiaTheme="minorEastAsia" w:hAnsiTheme="minorHAnsi" w:cstheme="minorBidi"/>
          <w:kern w:val="2"/>
          <w:sz w:val="22"/>
          <w:szCs w:val="22"/>
          <w14:ligatures w14:val="standardContextual"/>
        </w:rPr>
        <w:tab/>
      </w:r>
      <w:r w:rsidRPr="00D024B4">
        <w:rPr>
          <w:snapToGrid w:val="0"/>
          <w:kern w:val="2"/>
          <w:lang w:val="fr-FR"/>
        </w:rPr>
        <w:t>Minimum Requirement 4 Tx Antenna Port</w:t>
      </w:r>
      <w:r>
        <w:tab/>
        <w:t>658</w:t>
      </w:r>
    </w:p>
    <w:p w14:paraId="629E5172" w14:textId="77777777" w:rsidR="009D27A3" w:rsidRDefault="009D27A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659</w:t>
      </w:r>
    </w:p>
    <w:p w14:paraId="6EA77175" w14:textId="77777777" w:rsidR="009D27A3" w:rsidRDefault="009D27A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28B876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662</w:t>
      </w:r>
    </w:p>
    <w:p w14:paraId="47AE080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D024B4">
        <w:rPr>
          <w:i/>
        </w:rPr>
        <w:t>EIMTA-MainConfigServCell-r12</w:t>
      </w:r>
      <w:r>
        <w:t xml:space="preserve"> is configured)</w:t>
      </w:r>
      <w:r>
        <w:tab/>
        <w:t>664</w:t>
      </w:r>
    </w:p>
    <w:p w14:paraId="7A775A1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664</w:t>
      </w:r>
    </w:p>
    <w:p w14:paraId="4FC946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8.2.2.2.7</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666</w:t>
      </w:r>
    </w:p>
    <w:p w14:paraId="77925F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667</w:t>
      </w:r>
    </w:p>
    <w:p w14:paraId="4578FD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668</w:t>
      </w:r>
    </w:p>
    <w:p w14:paraId="4DA3A3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668</w:t>
      </w:r>
    </w:p>
    <w:p w14:paraId="19D47A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Soft buffer management test</w:t>
      </w:r>
      <w:r>
        <w:tab/>
        <w:t>671</w:t>
      </w:r>
    </w:p>
    <w:p w14:paraId="07605B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- 2Tx Antenna Ports</w:t>
      </w:r>
      <w:r>
        <w:tab/>
        <w:t>671</w:t>
      </w:r>
    </w:p>
    <w:p w14:paraId="169102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.3.1C</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 Tx Antenna Port</w:t>
      </w:r>
      <w:r w:rsidRPr="00D024B4">
        <w:rPr>
          <w:snapToGrid w:val="0"/>
          <w:kern w:val="2"/>
          <w:lang w:eastAsia="zh-CN"/>
        </w:rPr>
        <w:t>s with TM1 interference</w:t>
      </w:r>
      <w:r>
        <w:tab/>
        <w:t>672</w:t>
      </w:r>
    </w:p>
    <w:p w14:paraId="5413CB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8.2.</w:t>
      </w:r>
      <w:r w:rsidRPr="00D024B4">
        <w:rPr>
          <w:snapToGrid w:val="0"/>
          <w:kern w:val="2"/>
          <w:lang w:eastAsia="zh-CN"/>
        </w:rPr>
        <w:t>2</w:t>
      </w:r>
      <w:r w:rsidRPr="00D024B4">
        <w:rPr>
          <w:snapToGrid w:val="0"/>
          <w:kern w:val="2"/>
        </w:rPr>
        <w:t>.3.</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w:t>
      </w:r>
      <w:r w:rsidRPr="00D024B4">
        <w:rPr>
          <w:snapToGrid w:val="0"/>
          <w:kern w:val="2"/>
          <w:lang w:eastAsia="zh-CN"/>
        </w:rPr>
        <w:t>4</w:t>
      </w:r>
      <w:r w:rsidRPr="00D024B4">
        <w:rPr>
          <w:snapToGrid w:val="0"/>
          <w:kern w:val="2"/>
        </w:rPr>
        <w:t xml:space="preserve"> Tx Antenna Port</w:t>
      </w:r>
      <w:r>
        <w:tab/>
        <w:t>673</w:t>
      </w:r>
    </w:p>
    <w:p w14:paraId="16821F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
        </w:rPr>
        <w:t>8.2.2.3.3</w:t>
      </w:r>
      <w:r>
        <w:rPr>
          <w:rFonts w:asciiTheme="minorHAnsi" w:eastAsiaTheme="minorEastAsia" w:hAnsiTheme="minorHAnsi" w:cstheme="minorBidi"/>
          <w:kern w:val="2"/>
          <w:sz w:val="22"/>
          <w:szCs w:val="22"/>
          <w14:ligatures w14:val="standardContextual"/>
        </w:rPr>
        <w:tab/>
      </w:r>
      <w:r w:rsidRPr="00D024B4">
        <w:rPr>
          <w:rFonts w:eastAsia="??"/>
        </w:rPr>
        <w:t>Minimum Requirement 2Tx antenna port (demodulation subframe overlaps with aggressor cell ABS)</w:t>
      </w:r>
      <w:r>
        <w:tab/>
        <w:t>674</w:t>
      </w:r>
    </w:p>
    <w:p w14:paraId="190EC998" w14:textId="77777777" w:rsidR="009D27A3" w:rsidRDefault="009D27A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678</w:t>
      </w:r>
    </w:p>
    <w:p w14:paraId="67589C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680</w:t>
      </w:r>
    </w:p>
    <w:p w14:paraId="4D7A4F8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681</w:t>
      </w:r>
    </w:p>
    <w:p w14:paraId="684A79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682</w:t>
      </w:r>
    </w:p>
    <w:p w14:paraId="0C2568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682</w:t>
      </w:r>
    </w:p>
    <w:p w14:paraId="121912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Single-Layer Spatial Multiplexing </w:t>
      </w:r>
      <w:r w:rsidRPr="00D024B4">
        <w:rPr>
          <w:snapToGrid w:val="0"/>
          <w:kern w:val="2"/>
          <w:lang w:eastAsia="zh-CN"/>
        </w:rPr>
        <w:t>4</w:t>
      </w:r>
      <w:r w:rsidRPr="00D024B4">
        <w:rPr>
          <w:snapToGrid w:val="0"/>
          <w:kern w:val="2"/>
        </w:rPr>
        <w:t xml:space="preserve"> Tx Antenna Port</w:t>
      </w:r>
      <w:r>
        <w:tab/>
        <w:t>683</w:t>
      </w:r>
    </w:p>
    <w:p w14:paraId="66D783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683</w:t>
      </w:r>
    </w:p>
    <w:p w14:paraId="74E71C17" w14:textId="77777777" w:rsidR="009D27A3" w:rsidRDefault="009D27A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685</w:t>
      </w:r>
    </w:p>
    <w:p w14:paraId="612DA4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687</w:t>
      </w:r>
    </w:p>
    <w:p w14:paraId="2F08DB9C" w14:textId="77777777" w:rsidR="009D27A3" w:rsidRDefault="009D27A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01DDC17F" w14:textId="77777777" w:rsidR="009D27A3" w:rsidRDefault="009D27A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690</w:t>
      </w:r>
    </w:p>
    <w:p w14:paraId="3354E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2 Tx Antenna Port</w:t>
      </w:r>
      <w:r>
        <w:tab/>
        <w:t>692</w:t>
      </w:r>
    </w:p>
    <w:p w14:paraId="5B0C39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Multi-Layer Spatial Multiplexing</w:t>
      </w:r>
      <w:r w:rsidRPr="00D024B4">
        <w:rPr>
          <w:snapToGrid w:val="0"/>
          <w:kern w:val="2"/>
          <w:lang w:eastAsia="zh-CN"/>
        </w:rPr>
        <w:t xml:space="preserve"> 2 Tx Antenna Port</w:t>
      </w:r>
      <w:r>
        <w:tab/>
        <w:t>692</w:t>
      </w:r>
    </w:p>
    <w:p w14:paraId="7F0414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w:t>
      </w:r>
      <w:r>
        <w:tab/>
        <w:t>693</w:t>
      </w:r>
    </w:p>
    <w:p w14:paraId="5A91FB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697</w:t>
      </w:r>
    </w:p>
    <w:p w14:paraId="2D68B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8.2.2.4.4</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698</w:t>
      </w:r>
    </w:p>
    <w:p w14:paraId="261FE3A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8.2.2.4.5</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698</w:t>
      </w:r>
    </w:p>
    <w:p w14:paraId="306C8B8E" w14:textId="77777777" w:rsidR="009D27A3" w:rsidRDefault="009D27A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699</w:t>
      </w:r>
    </w:p>
    <w:p w14:paraId="4F3287E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699</w:t>
      </w:r>
    </w:p>
    <w:p w14:paraId="609551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699</w:t>
      </w:r>
    </w:p>
    <w:p w14:paraId="5B66B9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699</w:t>
      </w:r>
    </w:p>
    <w:p w14:paraId="0EDC136E" w14:textId="77777777" w:rsidR="009D27A3" w:rsidRDefault="009D27A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700</w:t>
      </w:r>
    </w:p>
    <w:p w14:paraId="2BE2090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700</w:t>
      </w:r>
    </w:p>
    <w:p w14:paraId="19810F8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2</w:t>
      </w:r>
      <w:r w:rsidRPr="00D024B4">
        <w:rPr>
          <w:snapToGrid w:val="0"/>
        </w:rPr>
        <w:t>.</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lang w:eastAsia="zh-CN"/>
        </w:rPr>
        <w:t>HST-SFN</w:t>
      </w:r>
      <w:r w:rsidRPr="00D024B4">
        <w:rPr>
          <w:snapToGrid w:val="0"/>
        </w:rPr>
        <w:t xml:space="preserve"> performance</w:t>
      </w:r>
      <w:r>
        <w:tab/>
        <w:t>701</w:t>
      </w:r>
    </w:p>
    <w:p w14:paraId="073CD06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701</w:t>
      </w:r>
    </w:p>
    <w:p w14:paraId="4313177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D024B4">
        <w:rPr>
          <w:rFonts w:eastAsia="MS Mincho"/>
        </w:rPr>
        <w:t xml:space="preserve">FDD </w:t>
      </w:r>
      <w:r>
        <w:rPr>
          <w:lang w:eastAsia="zh-CN"/>
        </w:rPr>
        <w:t xml:space="preserve">CA </w:t>
      </w:r>
      <w:r>
        <w:t>(Fixed Reference Channel)</w:t>
      </w:r>
      <w:r>
        <w:tab/>
        <w:t>702</w:t>
      </w:r>
    </w:p>
    <w:p w14:paraId="4E7919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703</w:t>
      </w:r>
    </w:p>
    <w:p w14:paraId="16C432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FDD PCell</w:t>
      </w:r>
      <w:r>
        <w:tab/>
        <w:t>703</w:t>
      </w:r>
    </w:p>
    <w:p w14:paraId="7FCFDD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TDD PCell</w:t>
      </w:r>
      <w:r>
        <w:tab/>
        <w:t>707</w:t>
      </w:r>
    </w:p>
    <w:p w14:paraId="6472AB5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rsidRPr="00D024B4">
        <w:rPr>
          <w:snapToGrid w:val="0"/>
          <w:lang w:eastAsia="zh-CN"/>
        </w:rPr>
        <w:t xml:space="preserve"> 2Tx Antenna port</w:t>
      </w:r>
      <w:r>
        <w:tab/>
        <w:t>711</w:t>
      </w:r>
    </w:p>
    <w:p w14:paraId="1E24B3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FDD PCell</w:t>
      </w:r>
      <w:r>
        <w:tab/>
        <w:t>711</w:t>
      </w:r>
    </w:p>
    <w:p w14:paraId="00F8B0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FDD PCell</w:t>
      </w:r>
      <w:r>
        <w:tab/>
        <w:t>715</w:t>
      </w:r>
    </w:p>
    <w:p w14:paraId="5F89FC9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TDD PCell</w:t>
      </w:r>
      <w:r>
        <w:tab/>
        <w:t>716</w:t>
      </w:r>
    </w:p>
    <w:p w14:paraId="4BAB15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8.2.3.2.2A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TDD PCell</w:t>
      </w:r>
      <w:r>
        <w:tab/>
        <w:t>720</w:t>
      </w:r>
    </w:p>
    <w:p w14:paraId="7D75F7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721</w:t>
      </w:r>
    </w:p>
    <w:p w14:paraId="319E02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721</w:t>
      </w:r>
    </w:p>
    <w:p w14:paraId="15C51A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725</w:t>
      </w:r>
    </w:p>
    <w:p w14:paraId="45A726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lang w:eastAsia="zh-CN"/>
        </w:rPr>
        <w:t xml:space="preserve"> for </w:t>
      </w:r>
      <w:r w:rsidRPr="00D024B4">
        <w:rPr>
          <w:snapToGrid w:val="0"/>
        </w:rPr>
        <w:t>Closed-loop spatial multiplexing performance 4Tx Antenna Port</w:t>
      </w:r>
      <w:r w:rsidRPr="00D024B4">
        <w:rPr>
          <w:snapToGrid w:val="0"/>
          <w:lang w:eastAsia="zh-CN"/>
        </w:rPr>
        <w:t xml:space="preserve"> for dual connectivity</w:t>
      </w:r>
      <w:r>
        <w:tab/>
        <w:t>729</w:t>
      </w:r>
    </w:p>
    <w:p w14:paraId="387646BF"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731</w:t>
      </w:r>
    </w:p>
    <w:p w14:paraId="2C84EC3F" w14:textId="77777777" w:rsidR="009D27A3" w:rsidRDefault="009D27A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 4Tx Antenna Port</w:t>
      </w:r>
      <w:r>
        <w:tab/>
        <w:t>731</w:t>
      </w:r>
    </w:p>
    <w:p w14:paraId="02680515"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731</w:t>
      </w:r>
    </w:p>
    <w:p w14:paraId="6B97A216" w14:textId="77777777" w:rsidR="009D27A3" w:rsidRDefault="009D27A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735</w:t>
      </w:r>
    </w:p>
    <w:p w14:paraId="33320D52" w14:textId="77777777" w:rsidR="009D27A3" w:rsidRDefault="009D27A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738</w:t>
      </w:r>
    </w:p>
    <w:p w14:paraId="2235DFC7" w14:textId="77777777" w:rsidR="009D27A3" w:rsidRDefault="009D27A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738</w:t>
      </w:r>
    </w:p>
    <w:p w14:paraId="07D698B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739</w:t>
      </w:r>
    </w:p>
    <w:p w14:paraId="4EAE03B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8.3.1.1A</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741</w:t>
      </w:r>
    </w:p>
    <w:p w14:paraId="04D07B4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744</w:t>
      </w:r>
    </w:p>
    <w:p w14:paraId="4D158AA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8.3.1.1C</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 model</w:t>
      </w:r>
      <w:r>
        <w:tab/>
        <w:t>747</w:t>
      </w:r>
    </w:p>
    <w:p w14:paraId="4E746C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749</w:t>
      </w:r>
    </w:p>
    <w:p w14:paraId="6364EA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 model</w:t>
      </w:r>
      <w:r>
        <w:tab/>
        <w:t>750</w:t>
      </w:r>
    </w:p>
    <w:p w14:paraId="3183546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751</w:t>
      </w:r>
    </w:p>
    <w:p w14:paraId="1649113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8.3.1.1G</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753</w:t>
      </w:r>
    </w:p>
    <w:p w14:paraId="0C25334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8.3.1.1H</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755</w:t>
      </w:r>
    </w:p>
    <w:p w14:paraId="0A2C362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756</w:t>
      </w:r>
    </w:p>
    <w:p w14:paraId="5D2570F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758</w:t>
      </w:r>
    </w:p>
    <w:p w14:paraId="006ACF6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759</w:t>
      </w:r>
    </w:p>
    <w:p w14:paraId="1CA373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8.3.1.3</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760</w:t>
      </w:r>
    </w:p>
    <w:p w14:paraId="45A3B001" w14:textId="77777777" w:rsidR="009D27A3" w:rsidRDefault="009D27A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760</w:t>
      </w:r>
    </w:p>
    <w:p w14:paraId="33A3F8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762</w:t>
      </w:r>
    </w:p>
    <w:p w14:paraId="347AAE7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764</w:t>
      </w:r>
    </w:p>
    <w:p w14:paraId="6184FAE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59A55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 xml:space="preserve">different </w:t>
      </w:r>
      <w:r w:rsidRPr="00D024B4">
        <w:rPr>
          <w:snapToGrid w:val="0"/>
        </w:rPr>
        <w:t>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768</w:t>
      </w:r>
    </w:p>
    <w:p w14:paraId="4CD5749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771</w:t>
      </w:r>
    </w:p>
    <w:p w14:paraId="33E674D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1.4</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773</w:t>
      </w:r>
    </w:p>
    <w:p w14:paraId="2B1C0CA1" w14:textId="77777777" w:rsidR="009D27A3" w:rsidRDefault="009D27A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775</w:t>
      </w:r>
    </w:p>
    <w:p w14:paraId="6E1D57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775</w:t>
      </w:r>
    </w:p>
    <w:p w14:paraId="76BC43B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777</w:t>
      </w:r>
    </w:p>
    <w:p w14:paraId="2F7F34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779</w:t>
      </w:r>
    </w:p>
    <w:p w14:paraId="3E1A5F0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8.3.2.1C</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782</w:t>
      </w:r>
    </w:p>
    <w:p w14:paraId="14BCDB0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w:t>
      </w:r>
      <w:r>
        <w:tab/>
        <w:t>785</w:t>
      </w:r>
    </w:p>
    <w:p w14:paraId="2C2C42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787</w:t>
      </w:r>
    </w:p>
    <w:p w14:paraId="38F020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w:t>
      </w:r>
      <w:r>
        <w:tab/>
        <w:t>789</w:t>
      </w:r>
    </w:p>
    <w:p w14:paraId="6F2D1E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8.3.2.1G</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790</w:t>
      </w:r>
    </w:p>
    <w:p w14:paraId="30E9007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8.3.2.1H</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792</w:t>
      </w:r>
    </w:p>
    <w:p w14:paraId="75C3F5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794</w:t>
      </w:r>
    </w:p>
    <w:p w14:paraId="79B99D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8.3.2.1J</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795</w:t>
      </w:r>
    </w:p>
    <w:p w14:paraId="60CDC4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797</w:t>
      </w:r>
    </w:p>
    <w:p w14:paraId="5109362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797</w:t>
      </w:r>
    </w:p>
    <w:p w14:paraId="69705A6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8.3.2.3</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 (with multiple CSI-RS configurations)</w:t>
      </w:r>
      <w:r>
        <w:tab/>
        <w:t>798</w:t>
      </w:r>
    </w:p>
    <w:p w14:paraId="16480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8.3.2.4</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799</w:t>
      </w:r>
    </w:p>
    <w:p w14:paraId="639A51C0" w14:textId="77777777" w:rsidR="009D27A3" w:rsidRDefault="009D27A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799</w:t>
      </w:r>
    </w:p>
    <w:p w14:paraId="323F1C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801</w:t>
      </w:r>
    </w:p>
    <w:p w14:paraId="3A3433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803</w:t>
      </w:r>
    </w:p>
    <w:p w14:paraId="7F999B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42E5DD8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different</w:t>
      </w:r>
      <w:r w:rsidRPr="00D024B4">
        <w:rPr>
          <w:snapToGrid w:val="0"/>
        </w:rPr>
        <w:t xml:space="preserve"> 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807</w:t>
      </w:r>
    </w:p>
    <w:p w14:paraId="0770B1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810</w:t>
      </w:r>
    </w:p>
    <w:p w14:paraId="094AE8F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2</w:t>
      </w:r>
      <w:r w:rsidRPr="00D024B4">
        <w:rPr>
          <w:snapToGrid w:val="0"/>
        </w:rPr>
        <w:t>.</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812</w:t>
      </w:r>
    </w:p>
    <w:p w14:paraId="19D813BD"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814</w:t>
      </w:r>
    </w:p>
    <w:p w14:paraId="117A027E" w14:textId="77777777" w:rsidR="009D27A3" w:rsidRDefault="009D27A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814</w:t>
      </w:r>
    </w:p>
    <w:p w14:paraId="10BE64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8.3.3.1.1</w:t>
      </w:r>
      <w:r>
        <w:rPr>
          <w:rFonts w:asciiTheme="minorHAnsi" w:eastAsiaTheme="minorEastAsia" w:hAnsiTheme="minorHAnsi" w:cstheme="minorBidi"/>
          <w:kern w:val="2"/>
          <w:sz w:val="22"/>
          <w:szCs w:val="22"/>
          <w14:ligatures w14:val="standardContextual"/>
        </w:rPr>
        <w:tab/>
      </w:r>
      <w:r w:rsidRPr="00D024B4">
        <w:rPr>
          <w:snapToGrid w:val="0"/>
        </w:rPr>
        <w:t>FDD P</w:t>
      </w:r>
      <w:r w:rsidRPr="00D024B4">
        <w:rPr>
          <w:snapToGrid w:val="0"/>
          <w:lang w:eastAsia="zh-CN"/>
        </w:rPr>
        <w:t>C</w:t>
      </w:r>
      <w:r w:rsidRPr="00D024B4">
        <w:rPr>
          <w:snapToGrid w:val="0"/>
        </w:rPr>
        <w:t>ell (FDD single carrier)</w:t>
      </w:r>
      <w:r>
        <w:tab/>
        <w:t>814</w:t>
      </w:r>
    </w:p>
    <w:p w14:paraId="732377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3</w:t>
      </w:r>
      <w:r w:rsidRPr="00D024B4">
        <w:rPr>
          <w:snapToGrid w:val="0"/>
        </w:rPr>
        <w:t>.</w:t>
      </w:r>
      <w:r w:rsidRPr="00D024B4">
        <w:rPr>
          <w:snapToGrid w:val="0"/>
          <w:lang w:eastAsia="zh-CN"/>
        </w:rPr>
        <w:t>3</w:t>
      </w:r>
      <w:r w:rsidRPr="00D024B4">
        <w:rPr>
          <w:snapToGrid w:val="0"/>
        </w:rPr>
        <w:t>.</w:t>
      </w:r>
      <w:r w:rsidRPr="00D024B4">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819</w:t>
      </w:r>
    </w:p>
    <w:p w14:paraId="32A07F13"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8.4</w:t>
      </w:r>
      <w:r>
        <w:rPr>
          <w:rFonts w:asciiTheme="minorHAnsi" w:eastAsiaTheme="minorEastAsia" w:hAnsiTheme="minorHAnsi" w:cstheme="minorBidi"/>
          <w:kern w:val="2"/>
          <w:sz w:val="22"/>
          <w:szCs w:val="22"/>
          <w14:ligatures w14:val="standardContextual"/>
        </w:rPr>
        <w:tab/>
      </w:r>
      <w:r>
        <w:t>Demodulation of PDCCH/PCFICH</w:t>
      </w:r>
      <w:r>
        <w:tab/>
        <w:t>823</w:t>
      </w:r>
    </w:p>
    <w:p w14:paraId="5237C18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823</w:t>
      </w:r>
    </w:p>
    <w:p w14:paraId="40078E9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824</w:t>
      </w:r>
    </w:p>
    <w:p w14:paraId="7CF6F69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824</w:t>
      </w:r>
    </w:p>
    <w:p w14:paraId="295E41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824</w:t>
      </w:r>
    </w:p>
    <w:p w14:paraId="20061B5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824</w:t>
      </w:r>
    </w:p>
    <w:p w14:paraId="25538C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8.4.1.2.3 Minimum Requirement 2 Tx Antenna Port (demodulation subframe overlaps with aggressor cell ABS)</w:t>
      </w:r>
      <w:r>
        <w:tab/>
        <w:t>825</w:t>
      </w:r>
    </w:p>
    <w:p w14:paraId="115171E2" w14:textId="77777777" w:rsidR="009D27A3" w:rsidRDefault="009D27A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830</w:t>
      </w:r>
    </w:p>
    <w:p w14:paraId="7C8A97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Control Channel Performance Requirement Type A - 2 Tx Antenna Port under Asynchronous Network</w:t>
      </w:r>
      <w:r>
        <w:tab/>
        <w:t>835</w:t>
      </w:r>
    </w:p>
    <w:p w14:paraId="6BD5D2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836</w:t>
      </w:r>
    </w:p>
    <w:p w14:paraId="04EF5F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837</w:t>
      </w:r>
    </w:p>
    <w:p w14:paraId="6E41D05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838</w:t>
      </w:r>
    </w:p>
    <w:p w14:paraId="6DE35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839</w:t>
      </w:r>
    </w:p>
    <w:p w14:paraId="44C44E8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840</w:t>
      </w:r>
    </w:p>
    <w:p w14:paraId="3A055CC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841</w:t>
      </w:r>
    </w:p>
    <w:p w14:paraId="7AC5CA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841</w:t>
      </w:r>
    </w:p>
    <w:p w14:paraId="10E68EE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841</w:t>
      </w:r>
    </w:p>
    <w:p w14:paraId="7803FB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842</w:t>
      </w:r>
    </w:p>
    <w:p w14:paraId="4BE635B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842</w:t>
      </w:r>
    </w:p>
    <w:p w14:paraId="59A727B6" w14:textId="77777777" w:rsidR="009D27A3" w:rsidRDefault="009D27A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846</w:t>
      </w:r>
    </w:p>
    <w:p w14:paraId="7CAB4B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Colliding CRS </w:t>
      </w:r>
      <w:r>
        <w:rPr>
          <w:lang w:eastAsia="zh-CN"/>
        </w:rPr>
        <w:t>Dominant Interferer</w:t>
      </w:r>
      <w:r>
        <w:tab/>
        <w:t>850</w:t>
      </w:r>
    </w:p>
    <w:p w14:paraId="527B89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851</w:t>
      </w:r>
    </w:p>
    <w:p w14:paraId="68612D8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852</w:t>
      </w:r>
    </w:p>
    <w:p w14:paraId="731D2B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853</w:t>
      </w:r>
    </w:p>
    <w:p w14:paraId="412161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854</w:t>
      </w:r>
    </w:p>
    <w:p w14:paraId="389A6A7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855</w:t>
      </w:r>
    </w:p>
    <w:p w14:paraId="16F2627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w:t>
      </w:r>
      <w:r w:rsidRPr="00D024B4">
        <w:rPr>
          <w:snapToGrid w:val="0"/>
          <w:lang w:eastAsia="zh-CN"/>
        </w:rPr>
        <w:t>3</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855</w:t>
      </w:r>
    </w:p>
    <w:p w14:paraId="6BB955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FDD Pcell (FDD single carrier)</w:t>
      </w:r>
      <w:r>
        <w:tab/>
        <w:t>855</w:t>
      </w:r>
    </w:p>
    <w:p w14:paraId="401BF9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TDD Pcell (TDD single carrier)</w:t>
      </w:r>
      <w:r>
        <w:tab/>
        <w:t>856</w:t>
      </w:r>
    </w:p>
    <w:p w14:paraId="0C3D81EE" w14:textId="77777777" w:rsidR="009D27A3" w:rsidRDefault="009D27A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857</w:t>
      </w:r>
    </w:p>
    <w:p w14:paraId="2EAE3013" w14:textId="77777777" w:rsidR="009D27A3" w:rsidRDefault="009D27A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858</w:t>
      </w:r>
    </w:p>
    <w:p w14:paraId="6B770D9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858</w:t>
      </w:r>
    </w:p>
    <w:p w14:paraId="515209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858</w:t>
      </w:r>
    </w:p>
    <w:p w14:paraId="533674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858</w:t>
      </w:r>
    </w:p>
    <w:p w14:paraId="6B2F00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859</w:t>
      </w:r>
    </w:p>
    <w:p w14:paraId="0524DF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859</w:t>
      </w:r>
    </w:p>
    <w:p w14:paraId="72A8F35C" w14:textId="77777777" w:rsidR="009D27A3" w:rsidRDefault="009D27A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861</w:t>
      </w:r>
    </w:p>
    <w:p w14:paraId="568D011D" w14:textId="77777777" w:rsidR="009D27A3" w:rsidRDefault="009D27A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sidRPr="00D024B4">
        <w:rPr>
          <w:snapToGrid w:val="0"/>
          <w:kern w:val="2"/>
        </w:rPr>
        <w:t>under Asynchronous Network</w:t>
      </w:r>
      <w:r>
        <w:tab/>
        <w:t>864</w:t>
      </w:r>
    </w:p>
    <w:p w14:paraId="7A709690" w14:textId="77777777" w:rsidR="009D27A3" w:rsidRDefault="009D27A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865</w:t>
      </w:r>
    </w:p>
    <w:p w14:paraId="4C4D1B22" w14:textId="77777777" w:rsidR="009D27A3" w:rsidRDefault="009D27A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866</w:t>
      </w:r>
    </w:p>
    <w:p w14:paraId="4516B4E7" w14:textId="77777777" w:rsidR="009D27A3" w:rsidRDefault="009D27A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867</w:t>
      </w:r>
    </w:p>
    <w:p w14:paraId="1326DBAF" w14:textId="77777777" w:rsidR="009D27A3" w:rsidRDefault="009D27A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868</w:t>
      </w:r>
    </w:p>
    <w:p w14:paraId="54C6934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869</w:t>
      </w:r>
    </w:p>
    <w:p w14:paraId="610CE84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8.5.2.2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869</w:t>
      </w:r>
    </w:p>
    <w:p w14:paraId="4738C63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869</w:t>
      </w:r>
    </w:p>
    <w:p w14:paraId="6817E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870</w:t>
      </w:r>
    </w:p>
    <w:p w14:paraId="792D9CB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(demodulation subframe overlaps with aggressor cell ABS)</w:t>
      </w:r>
      <w:r>
        <w:tab/>
        <w:t>870</w:t>
      </w:r>
    </w:p>
    <w:p w14:paraId="65E15E09" w14:textId="77777777" w:rsidR="009D27A3" w:rsidRDefault="009D27A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872</w:t>
      </w:r>
    </w:p>
    <w:p w14:paraId="11E16566" w14:textId="77777777" w:rsidR="009D27A3" w:rsidRDefault="009D27A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Colliding CRS Dominant Interferer</w:t>
      </w:r>
      <w:r>
        <w:tab/>
        <w:t>874</w:t>
      </w:r>
    </w:p>
    <w:p w14:paraId="0EFBC3A3" w14:textId="77777777" w:rsidR="009D27A3" w:rsidRDefault="009D27A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875</w:t>
      </w:r>
    </w:p>
    <w:p w14:paraId="6B8D05ED" w14:textId="77777777" w:rsidR="009D27A3" w:rsidRDefault="009D27A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876</w:t>
      </w:r>
    </w:p>
    <w:p w14:paraId="1C293A67" w14:textId="77777777" w:rsidR="009D27A3" w:rsidRDefault="009D27A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877</w:t>
      </w:r>
    </w:p>
    <w:p w14:paraId="74B24B12" w14:textId="77777777" w:rsidR="009D27A3" w:rsidRDefault="009D27A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878</w:t>
      </w:r>
    </w:p>
    <w:p w14:paraId="76F6E094" w14:textId="77777777" w:rsidR="009D27A3" w:rsidRDefault="009D27A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878</w:t>
      </w:r>
    </w:p>
    <w:p w14:paraId="7812957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878</w:t>
      </w:r>
    </w:p>
    <w:p w14:paraId="7BFCA7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879</w:t>
      </w:r>
    </w:p>
    <w:p w14:paraId="26C259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879</w:t>
      </w:r>
    </w:p>
    <w:p w14:paraId="08F45F8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879</w:t>
      </w:r>
    </w:p>
    <w:p w14:paraId="2202B9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879</w:t>
      </w:r>
    </w:p>
    <w:p w14:paraId="5D8137B4" w14:textId="77777777" w:rsidR="009D27A3" w:rsidRDefault="009D27A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881</w:t>
      </w:r>
    </w:p>
    <w:p w14:paraId="4142DF6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881</w:t>
      </w:r>
    </w:p>
    <w:p w14:paraId="3D80C17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881</w:t>
      </w:r>
    </w:p>
    <w:p w14:paraId="0F8BC12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881</w:t>
      </w:r>
    </w:p>
    <w:p w14:paraId="7F7E19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881</w:t>
      </w:r>
    </w:p>
    <w:p w14:paraId="239911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882</w:t>
      </w:r>
    </w:p>
    <w:p w14:paraId="423C0F33" w14:textId="77777777" w:rsidR="009D27A3" w:rsidRDefault="009D27A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883</w:t>
      </w:r>
    </w:p>
    <w:p w14:paraId="151FFF62" w14:textId="77777777" w:rsidR="009D27A3" w:rsidRDefault="009D27A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883</w:t>
      </w:r>
    </w:p>
    <w:p w14:paraId="0794FCA4" w14:textId="77777777" w:rsidR="009D27A3" w:rsidRDefault="009D27A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900</w:t>
      </w:r>
    </w:p>
    <w:p w14:paraId="79ACCF3B" w14:textId="77777777" w:rsidR="009D27A3" w:rsidRDefault="009D27A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904</w:t>
      </w:r>
    </w:p>
    <w:p w14:paraId="7596F85A" w14:textId="77777777" w:rsidR="009D27A3" w:rsidRDefault="009D27A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906</w:t>
      </w:r>
    </w:p>
    <w:p w14:paraId="3BC28085"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908</w:t>
      </w:r>
    </w:p>
    <w:p w14:paraId="2FC9307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FDD PCell</w:t>
      </w:r>
      <w:r>
        <w:tab/>
        <w:t>909</w:t>
      </w:r>
    </w:p>
    <w:p w14:paraId="5455A11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TDD PCell</w:t>
      </w:r>
      <w:r>
        <w:tab/>
        <w:t>917</w:t>
      </w:r>
    </w:p>
    <w:p w14:paraId="741106D4" w14:textId="77777777" w:rsidR="009D27A3" w:rsidRDefault="009D27A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926</w:t>
      </w:r>
    </w:p>
    <w:p w14:paraId="4C3FE44F" w14:textId="77777777" w:rsidR="009D27A3" w:rsidRDefault="009D27A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933</w:t>
      </w:r>
    </w:p>
    <w:p w14:paraId="4A2676C0"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936</w:t>
      </w:r>
    </w:p>
    <w:p w14:paraId="40A68B9A" w14:textId="77777777" w:rsidR="009D27A3" w:rsidRDefault="009D27A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939</w:t>
      </w:r>
    </w:p>
    <w:p w14:paraId="50466358" w14:textId="77777777" w:rsidR="009D27A3" w:rsidRDefault="009D27A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D024B4">
        <w:rPr>
          <w:rFonts w:eastAsia="Malgun Gothic"/>
        </w:rPr>
        <w:t xml:space="preserve"> </w:t>
      </w:r>
      <w:r>
        <w:t>Rx)</w:t>
      </w:r>
      <w:r>
        <w:tab/>
        <w:t>941</w:t>
      </w:r>
    </w:p>
    <w:p w14:paraId="375DFCFD" w14:textId="77777777" w:rsidR="009D27A3" w:rsidRDefault="009D27A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943</w:t>
      </w:r>
    </w:p>
    <w:p w14:paraId="2BBF3D7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7.11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Void</w:t>
      </w:r>
      <w:r>
        <w:tab/>
        <w:t>945</w:t>
      </w:r>
    </w:p>
    <w:p w14:paraId="62A5E9FA" w14:textId="77777777" w:rsidR="009D27A3" w:rsidRDefault="009D27A3">
      <w:pPr>
        <w:pStyle w:val="TOC3"/>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LAA</w:t>
      </w:r>
      <w:r>
        <w:tab/>
        <w:t>945</w:t>
      </w:r>
    </w:p>
    <w:p w14:paraId="120DFD4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FDD CA in licensed bands</w:t>
      </w:r>
      <w:r>
        <w:tab/>
        <w:t>945</w:t>
      </w:r>
    </w:p>
    <w:p w14:paraId="3DBB58E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TDD CA in licensed bands</w:t>
      </w:r>
      <w:r>
        <w:tab/>
        <w:t>947</w:t>
      </w:r>
    </w:p>
    <w:p w14:paraId="574D64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.3</w:t>
      </w:r>
      <w:r>
        <w:rPr>
          <w:rFonts w:asciiTheme="minorHAnsi" w:eastAsiaTheme="minorEastAsia" w:hAnsiTheme="minorHAnsi" w:cstheme="minorBidi"/>
          <w:kern w:val="2"/>
          <w:sz w:val="22"/>
          <w:szCs w:val="22"/>
          <w14:ligatures w14:val="standardContextual"/>
        </w:rPr>
        <w:tab/>
      </w:r>
      <w:r w:rsidRPr="00D024B4">
        <w:rPr>
          <w:snapToGrid w:val="0"/>
          <w:lang w:eastAsia="zh-CN"/>
        </w:rPr>
        <w:t>TDD-FDD CA in licensed bands</w:t>
      </w:r>
      <w:r>
        <w:tab/>
        <w:t>949</w:t>
      </w:r>
    </w:p>
    <w:p w14:paraId="4F120495" w14:textId="77777777" w:rsidR="009D27A3" w:rsidRDefault="009D27A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952</w:t>
      </w:r>
    </w:p>
    <w:p w14:paraId="0146AC50" w14:textId="77777777" w:rsidR="009D27A3" w:rsidRDefault="009D27A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953</w:t>
      </w:r>
    </w:p>
    <w:p w14:paraId="0F4D26EC" w14:textId="77777777" w:rsidR="009D27A3" w:rsidRDefault="009D27A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955</w:t>
      </w:r>
    </w:p>
    <w:p w14:paraId="1DDAE582" w14:textId="77777777" w:rsidR="009D27A3" w:rsidRDefault="009D27A3">
      <w:pPr>
        <w:pStyle w:val="TOC3"/>
        <w:rPr>
          <w:rFonts w:asciiTheme="minorHAnsi" w:eastAsiaTheme="minorEastAsia" w:hAnsiTheme="minorHAnsi" w:cstheme="minorBidi"/>
          <w:kern w:val="2"/>
          <w:sz w:val="22"/>
          <w:szCs w:val="22"/>
          <w14:ligatures w14:val="standardContextual"/>
        </w:rPr>
      </w:pPr>
      <w:r>
        <w:t>8.7.16</w:t>
      </w:r>
      <w:r>
        <w:rPr>
          <w:rFonts w:asciiTheme="minorHAnsi" w:eastAsiaTheme="minorEastAsia" w:hAnsiTheme="minorHAnsi" w:cstheme="minorBidi"/>
          <w:kern w:val="2"/>
          <w:sz w:val="22"/>
          <w:szCs w:val="22"/>
          <w14:ligatures w14:val="standardContextual"/>
        </w:rPr>
        <w:tab/>
      </w:r>
      <w:r>
        <w:t>FDD (1024QAM and up to 4Rx supported)</w:t>
      </w:r>
      <w:r>
        <w:tab/>
        <w:t>957</w:t>
      </w:r>
    </w:p>
    <w:p w14:paraId="71A36CED" w14:textId="77777777" w:rsidR="009D27A3" w:rsidRDefault="009D27A3">
      <w:pPr>
        <w:pStyle w:val="TOC3"/>
        <w:rPr>
          <w:rFonts w:asciiTheme="minorHAnsi" w:eastAsiaTheme="minorEastAsia" w:hAnsiTheme="minorHAnsi" w:cstheme="minorBidi"/>
          <w:kern w:val="2"/>
          <w:sz w:val="22"/>
          <w:szCs w:val="22"/>
          <w14:ligatures w14:val="standardContextual"/>
        </w:rPr>
      </w:pPr>
      <w:r>
        <w:t>8.7.17</w:t>
      </w:r>
      <w:r>
        <w:rPr>
          <w:rFonts w:asciiTheme="minorHAnsi" w:eastAsiaTheme="minorEastAsia" w:hAnsiTheme="minorHAnsi" w:cstheme="minorBidi"/>
          <w:kern w:val="2"/>
          <w:sz w:val="22"/>
          <w:szCs w:val="22"/>
          <w14:ligatures w14:val="standardContextual"/>
        </w:rPr>
        <w:tab/>
      </w:r>
      <w:r>
        <w:t>TDD (1024QAM and up to 4</w:t>
      </w:r>
      <w:r w:rsidRPr="00D024B4">
        <w:rPr>
          <w:rFonts w:eastAsia="Malgun Gothic"/>
        </w:rPr>
        <w:t xml:space="preserve"> </w:t>
      </w:r>
      <w:r>
        <w:t>Rx supported)</w:t>
      </w:r>
      <w:r>
        <w:tab/>
        <w:t>960</w:t>
      </w:r>
    </w:p>
    <w:p w14:paraId="2596A73D" w14:textId="77777777" w:rsidR="009D27A3" w:rsidRDefault="009D27A3">
      <w:pPr>
        <w:pStyle w:val="TOC3"/>
        <w:rPr>
          <w:rFonts w:asciiTheme="minorHAnsi" w:eastAsiaTheme="minorEastAsia" w:hAnsiTheme="minorHAnsi" w:cstheme="minorBidi"/>
          <w:kern w:val="2"/>
          <w:sz w:val="22"/>
          <w:szCs w:val="22"/>
          <w14:ligatures w14:val="standardContextual"/>
        </w:rPr>
      </w:pPr>
      <w:r>
        <w:t>8.7.18</w:t>
      </w:r>
      <w:r>
        <w:rPr>
          <w:rFonts w:asciiTheme="minorHAnsi" w:eastAsiaTheme="minorEastAsia" w:hAnsiTheme="minorHAnsi" w:cstheme="minorBidi"/>
          <w:kern w:val="2"/>
          <w:sz w:val="22"/>
          <w:szCs w:val="22"/>
          <w14:ligatures w14:val="standardContextual"/>
        </w:rPr>
        <w:tab/>
      </w:r>
      <w:r>
        <w:t>TDD FDD CA (1024QAM and up to 4 Rx supported)</w:t>
      </w:r>
      <w:r>
        <w:tab/>
        <w:t>962</w:t>
      </w:r>
    </w:p>
    <w:p w14:paraId="1F9A9705" w14:textId="77777777" w:rsidR="009D27A3" w:rsidRDefault="009D27A3">
      <w:pPr>
        <w:pStyle w:val="TOC3"/>
        <w:rPr>
          <w:rFonts w:asciiTheme="minorHAnsi" w:eastAsiaTheme="minorEastAsia" w:hAnsiTheme="minorHAnsi" w:cstheme="minorBidi"/>
          <w:kern w:val="2"/>
          <w:sz w:val="22"/>
          <w:szCs w:val="22"/>
          <w14:ligatures w14:val="standardContextual"/>
        </w:rPr>
      </w:pPr>
      <w:r>
        <w:t>8.7.19</w:t>
      </w:r>
      <w:r>
        <w:rPr>
          <w:rFonts w:asciiTheme="minorHAnsi" w:eastAsiaTheme="minorEastAsia" w:hAnsiTheme="minorHAnsi" w:cstheme="minorBidi"/>
          <w:kern w:val="2"/>
          <w:sz w:val="22"/>
          <w:szCs w:val="22"/>
          <w14:ligatures w14:val="standardContextual"/>
        </w:rPr>
        <w:tab/>
      </w:r>
      <w:r>
        <w:t>TDD (8</w:t>
      </w:r>
      <w:r w:rsidRPr="00D024B4">
        <w:rPr>
          <w:rFonts w:eastAsia="Malgun Gothic"/>
        </w:rPr>
        <w:t xml:space="preserve"> </w:t>
      </w:r>
      <w:r>
        <w:t>Rx)</w:t>
      </w:r>
      <w:r>
        <w:tab/>
        <w:t>964</w:t>
      </w:r>
    </w:p>
    <w:p w14:paraId="08A055B7" w14:textId="77777777" w:rsidR="009D27A3" w:rsidRDefault="009D27A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966</w:t>
      </w:r>
    </w:p>
    <w:p w14:paraId="0A04F81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w:t>
      </w:r>
      <w:r>
        <w:tab/>
        <w:t>966</w:t>
      </w:r>
    </w:p>
    <w:p w14:paraId="7BAF57E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966</w:t>
      </w:r>
    </w:p>
    <w:p w14:paraId="10CD5F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8.8.1.1.1</w:t>
      </w:r>
      <w:r>
        <w:rPr>
          <w:rFonts w:asciiTheme="minorHAnsi" w:eastAsiaTheme="minorEastAsia" w:hAnsiTheme="minorHAnsi" w:cstheme="minorBidi"/>
          <w:kern w:val="2"/>
          <w:sz w:val="22"/>
          <w:szCs w:val="22"/>
          <w14:ligatures w14:val="standardContextual"/>
        </w:rPr>
        <w:tab/>
      </w:r>
      <w:r w:rsidRPr="00D024B4">
        <w:rPr>
          <w:snapToGrid w:val="0"/>
        </w:rPr>
        <w:t>Void</w:t>
      </w:r>
      <w:r>
        <w:tab/>
        <w:t>967</w:t>
      </w:r>
    </w:p>
    <w:p w14:paraId="31C7B0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8.8.1.2</w:t>
      </w:r>
      <w:r>
        <w:rPr>
          <w:rFonts w:asciiTheme="minorHAnsi" w:eastAsiaTheme="minorEastAsia" w:hAnsiTheme="minorHAnsi" w:cstheme="minorBidi"/>
          <w:kern w:val="2"/>
          <w:sz w:val="22"/>
          <w:szCs w:val="22"/>
          <w14:ligatures w14:val="standardContextual"/>
        </w:rPr>
        <w:tab/>
      </w:r>
      <w:r w:rsidRPr="00D024B4">
        <w:rPr>
          <w:rFonts w:eastAsia="MS Mincho"/>
        </w:rPr>
        <w:t>TDD</w:t>
      </w:r>
      <w:r>
        <w:tab/>
        <w:t>967</w:t>
      </w:r>
    </w:p>
    <w:p w14:paraId="54CC440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8.8.1.2.1</w:t>
      </w:r>
      <w:r>
        <w:rPr>
          <w:rFonts w:asciiTheme="minorHAnsi" w:eastAsiaTheme="minorEastAsia" w:hAnsiTheme="minorHAnsi" w:cstheme="minorBidi"/>
          <w:kern w:val="2"/>
          <w:sz w:val="22"/>
          <w:szCs w:val="22"/>
          <w14:ligatures w14:val="standardContextual"/>
        </w:rPr>
        <w:tab/>
      </w:r>
      <w:r w:rsidRPr="00D024B4">
        <w:rPr>
          <w:snapToGrid w:val="0"/>
        </w:rPr>
        <w:t>Void</w:t>
      </w:r>
      <w:r>
        <w:tab/>
        <w:t>968</w:t>
      </w:r>
    </w:p>
    <w:p w14:paraId="3B5B56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lastRenderedPageBreak/>
        <w:t>8.8.2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w:t>
      </w:r>
      <w:r>
        <w:tab/>
        <w:t>968</w:t>
      </w:r>
    </w:p>
    <w:p w14:paraId="3A1BEE2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968</w:t>
      </w:r>
    </w:p>
    <w:p w14:paraId="5C8BFEF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8.8.2.1.1</w:t>
      </w:r>
      <w:r>
        <w:rPr>
          <w:rFonts w:asciiTheme="minorHAnsi" w:eastAsiaTheme="minorEastAsia" w:hAnsiTheme="minorHAnsi" w:cstheme="minorBidi"/>
          <w:kern w:val="2"/>
          <w:sz w:val="22"/>
          <w:szCs w:val="22"/>
          <w14:ligatures w14:val="standardContextual"/>
        </w:rPr>
        <w:tab/>
      </w:r>
      <w:r w:rsidRPr="00D024B4">
        <w:rPr>
          <w:snapToGrid w:val="0"/>
        </w:rPr>
        <w:t>Void</w:t>
      </w:r>
      <w:r>
        <w:tab/>
        <w:t>969</w:t>
      </w:r>
    </w:p>
    <w:p w14:paraId="01C06D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8.8.2.1.2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970</w:t>
      </w:r>
    </w:p>
    <w:p w14:paraId="4E2CC4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970</w:t>
      </w:r>
    </w:p>
    <w:p w14:paraId="2675E4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8.8.2.2.1</w:t>
      </w:r>
      <w:r>
        <w:rPr>
          <w:rFonts w:asciiTheme="minorHAnsi" w:eastAsiaTheme="minorEastAsia" w:hAnsiTheme="minorHAnsi" w:cstheme="minorBidi"/>
          <w:kern w:val="2"/>
          <w:sz w:val="22"/>
          <w:szCs w:val="22"/>
          <w14:ligatures w14:val="standardContextual"/>
        </w:rPr>
        <w:tab/>
      </w:r>
      <w:r w:rsidRPr="00D024B4">
        <w:rPr>
          <w:snapToGrid w:val="0"/>
        </w:rPr>
        <w:t>Void</w:t>
      </w:r>
      <w:r>
        <w:tab/>
        <w:t>971</w:t>
      </w:r>
    </w:p>
    <w:p w14:paraId="13CCD7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8.8.2.2.2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971</w:t>
      </w:r>
    </w:p>
    <w:p w14:paraId="3465B66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eastAsia="zh-CN"/>
        </w:rPr>
        <w:t>8.8.3</w:t>
      </w:r>
      <w:r>
        <w:rPr>
          <w:rFonts w:asciiTheme="minorHAnsi" w:eastAsiaTheme="minorEastAsia" w:hAnsiTheme="minorHAnsi" w:cstheme="minorBidi"/>
          <w:kern w:val="2"/>
          <w:sz w:val="22"/>
          <w:szCs w:val="22"/>
          <w14:ligatures w14:val="standardContextual"/>
        </w:rPr>
        <w:tab/>
      </w:r>
      <w:r w:rsidRPr="00D024B4">
        <w:rPr>
          <w:snapToGrid w:val="0"/>
          <w:lang w:eastAsia="zh-CN"/>
        </w:rPr>
        <w:t>Localized transmission with TM10 Type B quasi co-location type</w:t>
      </w:r>
      <w:r>
        <w:tab/>
        <w:t>971</w:t>
      </w:r>
    </w:p>
    <w:p w14:paraId="3D1438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8.8.3.1</w:t>
      </w:r>
      <w:r>
        <w:rPr>
          <w:rFonts w:asciiTheme="minorHAnsi" w:eastAsiaTheme="minorEastAsia" w:hAnsiTheme="minorHAnsi" w:cstheme="minorBidi"/>
          <w:kern w:val="2"/>
          <w:sz w:val="22"/>
          <w:szCs w:val="22"/>
          <w14:ligatures w14:val="standardContextual"/>
        </w:rPr>
        <w:tab/>
      </w:r>
      <w:r w:rsidRPr="00D024B4">
        <w:rPr>
          <w:snapToGrid w:val="0"/>
          <w:lang w:eastAsia="zh-CN"/>
        </w:rPr>
        <w:t>FDD</w:t>
      </w:r>
      <w:r>
        <w:tab/>
        <w:t>971</w:t>
      </w:r>
    </w:p>
    <w:p w14:paraId="4BBE17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8.8.3.2</w:t>
      </w:r>
      <w:r>
        <w:rPr>
          <w:rFonts w:asciiTheme="minorHAnsi" w:eastAsiaTheme="minorEastAsia" w:hAnsiTheme="minorHAnsi" w:cstheme="minorBidi"/>
          <w:kern w:val="2"/>
          <w:sz w:val="22"/>
          <w:szCs w:val="22"/>
          <w14:ligatures w14:val="standardContextual"/>
        </w:rPr>
        <w:tab/>
      </w:r>
      <w:r w:rsidRPr="00D024B4">
        <w:rPr>
          <w:snapToGrid w:val="0"/>
          <w:lang w:eastAsia="zh-CN"/>
        </w:rPr>
        <w:t>TDD</w:t>
      </w:r>
      <w:r>
        <w:tab/>
        <w:t>974</w:t>
      </w:r>
    </w:p>
    <w:p w14:paraId="56A9FA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D024B4">
        <w:rPr>
          <w:rFonts w:eastAsia="MS Mincho"/>
        </w:rPr>
        <w:t xml:space="preserve"> Transmission</w:t>
      </w:r>
      <w:r>
        <w:rPr>
          <w:lang w:eastAsia="zh-CN"/>
        </w:rPr>
        <w:t xml:space="preserve"> with CRS Interference Model</w:t>
      </w:r>
      <w:r>
        <w:tab/>
        <w:t>977</w:t>
      </w:r>
    </w:p>
    <w:p w14:paraId="520595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977</w:t>
      </w:r>
    </w:p>
    <w:p w14:paraId="3B4181B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978</w:t>
      </w:r>
    </w:p>
    <w:p w14:paraId="5B19EF2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D024B4">
        <w:rPr>
          <w:rFonts w:eastAsia="MS Mincho"/>
        </w:rPr>
        <w:t xml:space="preserve">Distributed Transmission </w:t>
      </w:r>
      <w:r>
        <w:rPr>
          <w:lang w:eastAsia="zh-CN"/>
        </w:rPr>
        <w:t>with TM9 Interference Model</w:t>
      </w:r>
      <w:r>
        <w:tab/>
        <w:t>980</w:t>
      </w:r>
    </w:p>
    <w:p w14:paraId="0CF92C7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TDD</w:t>
      </w:r>
      <w:r>
        <w:tab/>
        <w:t>980</w:t>
      </w:r>
    </w:p>
    <w:p w14:paraId="4E2BEE5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D024B4">
        <w:rPr>
          <w:rFonts w:eastAsia="MS Mincho"/>
        </w:rPr>
        <w:t xml:space="preserve"> Transmission </w:t>
      </w:r>
      <w:r>
        <w:rPr>
          <w:lang w:eastAsia="zh-CN"/>
        </w:rPr>
        <w:t>with TM3 Interference Model</w:t>
      </w:r>
      <w:r>
        <w:tab/>
        <w:t>981</w:t>
      </w:r>
    </w:p>
    <w:p w14:paraId="0663EF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981</w:t>
      </w:r>
    </w:p>
    <w:p w14:paraId="42D799D3" w14:textId="77777777" w:rsidR="009D27A3" w:rsidRDefault="009D27A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982</w:t>
      </w:r>
    </w:p>
    <w:p w14:paraId="6434F90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982</w:t>
      </w:r>
    </w:p>
    <w:p w14:paraId="5F42AF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rPr>
          <w:lang w:eastAsia="zh-CN"/>
        </w:rPr>
        <w:t xml:space="preserve">and half-duplex FDD </w:t>
      </w:r>
      <w:r>
        <w:t>(Fixed Reference Channel)</w:t>
      </w:r>
      <w:r>
        <w:tab/>
        <w:t>982</w:t>
      </w:r>
    </w:p>
    <w:p w14:paraId="1C5D3E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982</w:t>
      </w:r>
    </w:p>
    <w:p w14:paraId="403967B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983</w:t>
      </w:r>
    </w:p>
    <w:p w14:paraId="754C58D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1.3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985</w:t>
      </w:r>
    </w:p>
    <w:p w14:paraId="0CF8A1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988</w:t>
      </w:r>
    </w:p>
    <w:p w14:paraId="394CCF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988</w:t>
      </w:r>
    </w:p>
    <w:p w14:paraId="52BFA2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 Closed-loop spatial multiplexing performance</w:t>
      </w:r>
      <w:r w:rsidRPr="00D024B4">
        <w:rPr>
          <w:snapToGrid w:val="0"/>
          <w:kern w:val="2"/>
          <w:lang w:eastAsia="zh-CN"/>
        </w:rPr>
        <w:t xml:space="preserve"> (Cell-Specific Reference Symbols)</w:t>
      </w:r>
      <w:r>
        <w:tab/>
        <w:t>989</w:t>
      </w:r>
    </w:p>
    <w:p w14:paraId="1CCDEB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992</w:t>
      </w:r>
    </w:p>
    <w:p w14:paraId="22D9FD9E" w14:textId="77777777" w:rsidR="009D27A3" w:rsidRDefault="009D27A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994</w:t>
      </w:r>
    </w:p>
    <w:p w14:paraId="1FE35A36" w14:textId="77777777" w:rsidR="009D27A3" w:rsidRDefault="009D27A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994</w:t>
      </w:r>
    </w:p>
    <w:p w14:paraId="70088B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12EA19EB" w14:textId="77777777" w:rsidR="009D27A3" w:rsidRDefault="009D27A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994</w:t>
      </w:r>
    </w:p>
    <w:p w14:paraId="39F0F94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6C9704E2" w14:textId="77777777" w:rsidR="009D27A3" w:rsidRDefault="009D27A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995</w:t>
      </w:r>
    </w:p>
    <w:p w14:paraId="78A33CD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995</w:t>
      </w:r>
    </w:p>
    <w:p w14:paraId="296331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5D5E555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8.9.3.2</w:t>
      </w:r>
      <w:r>
        <w:rPr>
          <w:rFonts w:asciiTheme="minorHAnsi" w:eastAsiaTheme="minorEastAsia" w:hAnsiTheme="minorHAnsi" w:cstheme="minorBidi"/>
          <w:kern w:val="2"/>
          <w:sz w:val="22"/>
          <w:szCs w:val="22"/>
          <w14:ligatures w14:val="standardContextual"/>
        </w:rPr>
        <w:tab/>
      </w:r>
      <w:r w:rsidRPr="00D024B4">
        <w:rPr>
          <w:snapToGrid w:val="0"/>
        </w:rPr>
        <w:t>TDD</w:t>
      </w:r>
      <w:r>
        <w:tab/>
        <w:t>995</w:t>
      </w:r>
    </w:p>
    <w:p w14:paraId="06FC76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1E6A00F1" w14:textId="77777777" w:rsidR="009D27A3" w:rsidRDefault="009D27A3">
      <w:pPr>
        <w:pStyle w:val="TOC3"/>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PDCCH/PCFICH</w:t>
      </w:r>
      <w:r>
        <w:tab/>
        <w:t>995</w:t>
      </w:r>
    </w:p>
    <w:p w14:paraId="63B2D78B" w14:textId="77777777" w:rsidR="009D27A3" w:rsidRDefault="009D27A3">
      <w:pPr>
        <w:pStyle w:val="TOC4"/>
        <w:rPr>
          <w:rFonts w:asciiTheme="minorHAnsi" w:eastAsiaTheme="minorEastAsia" w:hAnsiTheme="minorHAnsi" w:cstheme="minorBidi"/>
          <w:kern w:val="2"/>
          <w:sz w:val="22"/>
          <w:szCs w:val="22"/>
          <w14:ligatures w14:val="standardContextual"/>
        </w:rPr>
      </w:pPr>
      <w:r>
        <w:t>8.9.4.1</w:t>
      </w:r>
      <w:r>
        <w:rPr>
          <w:rFonts w:asciiTheme="minorHAnsi" w:eastAsiaTheme="minorEastAsia" w:hAnsiTheme="minorHAnsi" w:cstheme="minorBidi"/>
          <w:kern w:val="2"/>
          <w:sz w:val="22"/>
          <w:szCs w:val="22"/>
          <w14:ligatures w14:val="standardContextual"/>
        </w:rPr>
        <w:tab/>
      </w:r>
      <w:r>
        <w:t>FDD and half-duplex FDD</w:t>
      </w:r>
      <w:r>
        <w:tab/>
        <w:t>995</w:t>
      </w:r>
    </w:p>
    <w:p w14:paraId="5F03DFF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8.9.4.1.1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995</w:t>
      </w:r>
    </w:p>
    <w:p w14:paraId="32B3D2D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8.9.4.1.2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996</w:t>
      </w:r>
    </w:p>
    <w:p w14:paraId="37AD0A61" w14:textId="77777777" w:rsidR="009D27A3" w:rsidRDefault="009D27A3">
      <w:pPr>
        <w:pStyle w:val="TOC4"/>
        <w:rPr>
          <w:rFonts w:asciiTheme="minorHAnsi" w:eastAsiaTheme="minorEastAsia" w:hAnsiTheme="minorHAnsi" w:cstheme="minorBidi"/>
          <w:kern w:val="2"/>
          <w:sz w:val="22"/>
          <w:szCs w:val="22"/>
          <w14:ligatures w14:val="standardContextual"/>
        </w:rPr>
      </w:pPr>
      <w:r>
        <w:t>8.9.4.2</w:t>
      </w:r>
      <w:r>
        <w:rPr>
          <w:rFonts w:asciiTheme="minorHAnsi" w:eastAsiaTheme="minorEastAsia" w:hAnsiTheme="minorHAnsi" w:cstheme="minorBidi"/>
          <w:kern w:val="2"/>
          <w:sz w:val="22"/>
          <w:szCs w:val="22"/>
          <w14:ligatures w14:val="standardContextual"/>
        </w:rPr>
        <w:tab/>
      </w:r>
      <w:r>
        <w:t>TDD</w:t>
      </w:r>
      <w:r>
        <w:tab/>
        <w:t>997</w:t>
      </w:r>
    </w:p>
    <w:p w14:paraId="0473F78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8.9.4.2.1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997</w:t>
      </w:r>
    </w:p>
    <w:p w14:paraId="6FEB595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8.9.4.2.2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998</w:t>
      </w:r>
    </w:p>
    <w:p w14:paraId="32CF6F5E" w14:textId="77777777" w:rsidR="009D27A3" w:rsidRDefault="009D27A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999</w:t>
      </w:r>
    </w:p>
    <w:p w14:paraId="5AF0404A" w14:textId="77777777" w:rsidR="009D27A3" w:rsidRDefault="009D27A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999</w:t>
      </w:r>
    </w:p>
    <w:p w14:paraId="4DDF3A3D" w14:textId="77777777" w:rsidR="009D27A3" w:rsidRDefault="009D27A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999</w:t>
      </w:r>
    </w:p>
    <w:p w14:paraId="07CA0A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1000</w:t>
      </w:r>
    </w:p>
    <w:p w14:paraId="6CFFEB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 Enhanced Performance Requirement Type A - 2 Tx Antenna Port</w:t>
      </w:r>
      <w:r w:rsidRPr="00D024B4">
        <w:rPr>
          <w:snapToGrid w:val="0"/>
          <w:kern w:val="2"/>
          <w:lang w:eastAsia="zh-CN"/>
        </w:rPr>
        <w:t>s with TM3 interference model</w:t>
      </w:r>
      <w:r>
        <w:tab/>
        <w:t>1001</w:t>
      </w:r>
    </w:p>
    <w:p w14:paraId="30F080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1002</w:t>
      </w:r>
    </w:p>
    <w:p w14:paraId="15905C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8.10.1.1.3</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1002</w:t>
      </w:r>
    </w:p>
    <w:p w14:paraId="5E3FFD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8.10.1.1.4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w:t>
      </w:r>
      <w:r w:rsidRPr="00D024B4">
        <w:rPr>
          <w:snapToGrid w:val="0"/>
          <w:kern w:val="2"/>
        </w:rPr>
        <w:t xml:space="preserve">Dual-Layer Spatial Multiplexing 4 Tx Antenna Port </w:t>
      </w:r>
      <w:r>
        <w:t>(Cell-Specific Reference Symbols)</w:t>
      </w:r>
      <w:r>
        <w:tab/>
        <w:t>1003</w:t>
      </w:r>
    </w:p>
    <w:p w14:paraId="57E3D7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8.10.1.1.4A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 with 2Tx Antenna Ports</w:t>
      </w:r>
      <w:r>
        <w:tab/>
        <w:t>1004</w:t>
      </w:r>
    </w:p>
    <w:p w14:paraId="5ADB5D0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8.10.1.1.5</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 xml:space="preserve">Single-layer Spatial Multiplexing with TM9 interference model </w:t>
      </w:r>
      <w:r>
        <w:t>(User-Specific Reference Symbols)</w:t>
      </w:r>
      <w:r>
        <w:tab/>
        <w:t>1005</w:t>
      </w:r>
    </w:p>
    <w:p w14:paraId="2C8C58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8.10.1.1.5A</w:t>
      </w:r>
      <w:r>
        <w:rPr>
          <w:rFonts w:asciiTheme="minorHAnsi" w:eastAsiaTheme="minorEastAsia" w:hAnsiTheme="minorHAnsi" w:cstheme="minorBidi"/>
          <w:kern w:val="2"/>
          <w:sz w:val="22"/>
          <w:szCs w:val="22"/>
          <w14:ligatures w14:val="standardContextual"/>
        </w:rPr>
        <w:tab/>
      </w:r>
      <w:r w:rsidRPr="00D024B4">
        <w:rPr>
          <w:snapToGrid w:val="0"/>
        </w:rPr>
        <w:t xml:space="preserve">Single-layer Spatial Multiplexing </w:t>
      </w:r>
      <w:r>
        <w:t>(User-Specific Reference Symbols)</w:t>
      </w:r>
      <w:r>
        <w:tab/>
        <w:t>1008</w:t>
      </w:r>
    </w:p>
    <w:p w14:paraId="1F2AAA4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1009</w:t>
      </w:r>
    </w:p>
    <w:p w14:paraId="42D3C9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t>
      </w:r>
      <w:r>
        <w:t>(User-Specific Reference Symbols)</w:t>
      </w:r>
      <w:r>
        <w:tab/>
        <w:t>1010</w:t>
      </w:r>
    </w:p>
    <w:p w14:paraId="51EBCD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w:t>
      </w:r>
      <w:r>
        <w:tab/>
        <w:t>1012</w:t>
      </w:r>
    </w:p>
    <w:p w14:paraId="5E3007A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1013</w:t>
      </w:r>
    </w:p>
    <w:p w14:paraId="73A31F42" w14:textId="77777777" w:rsidR="009D27A3" w:rsidRDefault="009D27A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1014</w:t>
      </w:r>
    </w:p>
    <w:p w14:paraId="53F315A5" w14:textId="77777777" w:rsidR="009D27A3" w:rsidRDefault="009D27A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1014</w:t>
      </w:r>
    </w:p>
    <w:p w14:paraId="2F923FB9" w14:textId="77777777" w:rsidR="009D27A3" w:rsidRDefault="009D27A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1015</w:t>
      </w:r>
    </w:p>
    <w:p w14:paraId="18A35B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1015</w:t>
      </w:r>
    </w:p>
    <w:p w14:paraId="4DF809F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1017</w:t>
      </w:r>
    </w:p>
    <w:p w14:paraId="3FA241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1018</w:t>
      </w:r>
    </w:p>
    <w:p w14:paraId="4EA8B1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1019</w:t>
      </w:r>
    </w:p>
    <w:p w14:paraId="38BBDA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1020</w:t>
      </w:r>
    </w:p>
    <w:p w14:paraId="19BA46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1021</w:t>
      </w:r>
    </w:p>
    <w:p w14:paraId="1A28D896" w14:textId="77777777" w:rsidR="009D27A3" w:rsidRDefault="009D27A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1025</w:t>
      </w:r>
    </w:p>
    <w:p w14:paraId="2C09C4B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1025</w:t>
      </w:r>
    </w:p>
    <w:p w14:paraId="0DCB77B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Enhanced Performance Requirement Type A – 2 Tx Antenna Port</w:t>
      </w:r>
      <w:r w:rsidRPr="00D024B4">
        <w:rPr>
          <w:snapToGrid w:val="0"/>
          <w:kern w:val="2"/>
          <w:lang w:eastAsia="zh-CN"/>
        </w:rPr>
        <w:t>s with TM3 interference model</w:t>
      </w:r>
      <w:r>
        <w:tab/>
        <w:t>1026</w:t>
      </w:r>
    </w:p>
    <w:p w14:paraId="51BD8BC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1028</w:t>
      </w:r>
    </w:p>
    <w:p w14:paraId="6FA7A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1028</w:t>
      </w:r>
    </w:p>
    <w:p w14:paraId="0E9483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Dual-Layer Spatial Multiplexing 4 Tx Antenna Ports </w:t>
      </w:r>
      <w:r>
        <w:t>(Cell-Specific Reference Symbols)</w:t>
      </w:r>
      <w:r>
        <w:tab/>
        <w:t>1029</w:t>
      </w:r>
    </w:p>
    <w:p w14:paraId="7283E35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8.10.1.2.4A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 with</w:t>
      </w:r>
      <w:r w:rsidRPr="00D024B4">
        <w:rPr>
          <w:snapToGrid w:val="0"/>
          <w:kern w:val="2"/>
          <w:lang w:eastAsia="zh-CN"/>
        </w:rPr>
        <w:t xml:space="preserve"> 2Tx Antenna Ports</w:t>
      </w:r>
      <w:r>
        <w:tab/>
        <w:t>1030</w:t>
      </w:r>
    </w:p>
    <w:p w14:paraId="48B45CA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D024B4">
        <w:rPr>
          <w:snapToGrid w:val="0"/>
          <w:lang w:val="en-US"/>
        </w:rPr>
        <w:t xml:space="preserve"> Multiplexing with TM9 interference model </w:t>
      </w:r>
      <w:r>
        <w:t>(User-Specific Reference Symbols)</w:t>
      </w:r>
      <w:r>
        <w:tab/>
        <w:t>1031</w:t>
      </w:r>
    </w:p>
    <w:p w14:paraId="4A53AF1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1034</w:t>
      </w:r>
    </w:p>
    <w:p w14:paraId="0771B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1035</w:t>
      </w:r>
    </w:p>
    <w:p w14:paraId="31ADF1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8.10.1.2.6</w:t>
      </w:r>
      <w:r>
        <w:rPr>
          <w:rFonts w:asciiTheme="minorHAnsi" w:eastAsiaTheme="minorEastAsia" w:hAnsiTheme="minorHAnsi" w:cstheme="minorBidi"/>
          <w:kern w:val="2"/>
          <w:sz w:val="22"/>
          <w:szCs w:val="22"/>
          <w14:ligatures w14:val="standardContextual"/>
        </w:rPr>
        <w:tab/>
      </w:r>
      <w:r w:rsidRPr="00D024B4">
        <w:rPr>
          <w:snapToGrid w:val="0"/>
        </w:rPr>
        <w:t>Dual-Layer Spatial Multiplexing (</w:t>
      </w:r>
      <w:r>
        <w:t>User-Specific Reference Symbols)</w:t>
      </w:r>
      <w:r>
        <w:tab/>
        <w:t>1036</w:t>
      </w:r>
    </w:p>
    <w:p w14:paraId="790594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w:t>
      </w:r>
      <w:r>
        <w:tab/>
        <w:t>1038</w:t>
      </w:r>
    </w:p>
    <w:p w14:paraId="6631346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1039</w:t>
      </w:r>
    </w:p>
    <w:p w14:paraId="08B53250" w14:textId="77777777" w:rsidR="009D27A3" w:rsidRDefault="009D27A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1040</w:t>
      </w:r>
    </w:p>
    <w:p w14:paraId="2A57CC14" w14:textId="77777777" w:rsidR="009D27A3" w:rsidRDefault="009D27A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1040</w:t>
      </w:r>
    </w:p>
    <w:p w14:paraId="053CEAC5" w14:textId="77777777" w:rsidR="009D27A3" w:rsidRDefault="009D27A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1041</w:t>
      </w:r>
    </w:p>
    <w:p w14:paraId="0D0730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1042</w:t>
      </w:r>
    </w:p>
    <w:p w14:paraId="67D5D92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1043</w:t>
      </w:r>
    </w:p>
    <w:p w14:paraId="11F8E1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1044</w:t>
      </w:r>
    </w:p>
    <w:p w14:paraId="13E22DD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1046</w:t>
      </w:r>
    </w:p>
    <w:p w14:paraId="6704A1E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lastRenderedPageBreak/>
        <w:t>8.10.1.2.12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1047</w:t>
      </w:r>
    </w:p>
    <w:p w14:paraId="37C45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1049</w:t>
      </w:r>
    </w:p>
    <w:p w14:paraId="01A0663D" w14:textId="77777777" w:rsidR="009D27A3" w:rsidRDefault="009D27A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1053</w:t>
      </w:r>
    </w:p>
    <w:p w14:paraId="017ED24F" w14:textId="77777777" w:rsidR="009D27A3" w:rsidRDefault="009D27A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1053</w:t>
      </w:r>
    </w:p>
    <w:p w14:paraId="7956D1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1053</w:t>
      </w:r>
    </w:p>
    <w:p w14:paraId="12A684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1054</w:t>
      </w:r>
    </w:p>
    <w:p w14:paraId="193860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1054</w:t>
      </w:r>
    </w:p>
    <w:p w14:paraId="22E0C6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1054</w:t>
      </w:r>
    </w:p>
    <w:p w14:paraId="242922AF" w14:textId="77777777" w:rsidR="009D27A3" w:rsidRDefault="009D27A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1056</w:t>
      </w:r>
    </w:p>
    <w:p w14:paraId="59245A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1056</w:t>
      </w:r>
    </w:p>
    <w:p w14:paraId="62A94E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1056</w:t>
      </w:r>
    </w:p>
    <w:p w14:paraId="14283CF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w:t>
      </w:r>
      <w:r>
        <w:t>.10.2.2.3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1057</w:t>
      </w:r>
    </w:p>
    <w:p w14:paraId="66B84A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8.10.2.2.4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1057</w:t>
      </w:r>
    </w:p>
    <w:p w14:paraId="4720C125" w14:textId="77777777" w:rsidR="009D27A3" w:rsidRDefault="009D27A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1058</w:t>
      </w:r>
    </w:p>
    <w:p w14:paraId="4E9E72FF" w14:textId="77777777" w:rsidR="009D27A3" w:rsidRDefault="009D27A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1058</w:t>
      </w:r>
    </w:p>
    <w:p w14:paraId="2FAE70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8.10.3.1.1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1058</w:t>
      </w:r>
    </w:p>
    <w:p w14:paraId="52139D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1059</w:t>
      </w:r>
    </w:p>
    <w:p w14:paraId="55961DA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1059</w:t>
      </w:r>
    </w:p>
    <w:p w14:paraId="7AFC0433" w14:textId="77777777" w:rsidR="009D27A3" w:rsidRDefault="009D27A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1059</w:t>
      </w:r>
    </w:p>
    <w:p w14:paraId="313A20C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8.10.3.2.1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1060</w:t>
      </w:r>
    </w:p>
    <w:p w14:paraId="1E0721E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1060</w:t>
      </w:r>
    </w:p>
    <w:p w14:paraId="12AD08B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1061</w:t>
      </w:r>
    </w:p>
    <w:p w14:paraId="133528BC" w14:textId="77777777" w:rsidR="009D27A3" w:rsidRDefault="009D27A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1061</w:t>
      </w:r>
    </w:p>
    <w:p w14:paraId="796861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 with 4Rx</w:t>
      </w:r>
      <w:r>
        <w:tab/>
        <w:t>1061</w:t>
      </w:r>
    </w:p>
    <w:p w14:paraId="3467D3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1061</w:t>
      </w:r>
    </w:p>
    <w:p w14:paraId="0E3738E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1062</w:t>
      </w:r>
    </w:p>
    <w:p w14:paraId="778F90B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 and 4Rx</w:t>
      </w:r>
      <w:r>
        <w:tab/>
        <w:t>1063</w:t>
      </w:r>
    </w:p>
    <w:p w14:paraId="59AEE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1063</w:t>
      </w:r>
    </w:p>
    <w:p w14:paraId="26590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1064</w:t>
      </w:r>
    </w:p>
    <w:p w14:paraId="3FCA7462" w14:textId="77777777" w:rsidR="009D27A3" w:rsidRDefault="009D27A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1065</w:t>
      </w:r>
    </w:p>
    <w:p w14:paraId="54DFB322" w14:textId="77777777" w:rsidR="009D27A3" w:rsidRDefault="009D27A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1066</w:t>
      </w:r>
    </w:p>
    <w:p w14:paraId="24E80FE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1066</w:t>
      </w:r>
    </w:p>
    <w:p w14:paraId="75B697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1.1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1066</w:t>
      </w:r>
    </w:p>
    <w:p w14:paraId="78D6B63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1070</w:t>
      </w:r>
    </w:p>
    <w:p w14:paraId="60194EF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8.11.1.1</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1072</w:t>
      </w:r>
    </w:p>
    <w:p w14:paraId="45F85F9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1077</w:t>
      </w:r>
    </w:p>
    <w:p w14:paraId="6477B3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2.1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1077</w:t>
      </w:r>
    </w:p>
    <w:p w14:paraId="5F3D06B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1082</w:t>
      </w:r>
    </w:p>
    <w:p w14:paraId="4337B95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1084</w:t>
      </w:r>
    </w:p>
    <w:p w14:paraId="4BCDA85A"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1088</w:t>
      </w:r>
    </w:p>
    <w:p w14:paraId="2BC060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1089</w:t>
      </w:r>
    </w:p>
    <w:p w14:paraId="0E451BF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1090</w:t>
      </w:r>
    </w:p>
    <w:p w14:paraId="0C4E167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1091</w:t>
      </w:r>
    </w:p>
    <w:p w14:paraId="2AC19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1091</w:t>
      </w:r>
    </w:p>
    <w:p w14:paraId="5F0152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1093</w:t>
      </w:r>
    </w:p>
    <w:p w14:paraId="50C724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1094</w:t>
      </w:r>
    </w:p>
    <w:p w14:paraId="02C8D7C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1095</w:t>
      </w:r>
    </w:p>
    <w:p w14:paraId="6E0B7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1096</w:t>
      </w:r>
    </w:p>
    <w:p w14:paraId="48370D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1096</w:t>
      </w:r>
    </w:p>
    <w:p w14:paraId="02FF7D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1097</w:t>
      </w:r>
    </w:p>
    <w:p w14:paraId="1E7DD75D" w14:textId="77777777" w:rsidR="009D27A3" w:rsidRDefault="009D27A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1098</w:t>
      </w:r>
    </w:p>
    <w:p w14:paraId="5CBBD20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1099</w:t>
      </w:r>
    </w:p>
    <w:p w14:paraId="2C75D6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1099</w:t>
      </w:r>
    </w:p>
    <w:p w14:paraId="3FC111E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8.11.3.2</w:t>
      </w:r>
      <w:r>
        <w:rPr>
          <w:rFonts w:asciiTheme="minorHAnsi" w:eastAsiaTheme="minorEastAsia" w:hAnsiTheme="minorHAnsi" w:cstheme="minorBidi"/>
          <w:kern w:val="2"/>
          <w:sz w:val="22"/>
          <w:szCs w:val="22"/>
          <w14:ligatures w14:val="standardContextual"/>
        </w:rPr>
        <w:tab/>
      </w:r>
      <w:r w:rsidRPr="00D024B4">
        <w:rPr>
          <w:snapToGrid w:val="0"/>
        </w:rPr>
        <w:t>TDD</w:t>
      </w:r>
      <w:r>
        <w:tab/>
        <w:t>1100</w:t>
      </w:r>
    </w:p>
    <w:p w14:paraId="6CD8FC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1100</w:t>
      </w:r>
    </w:p>
    <w:p w14:paraId="5B69E00F"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1101</w:t>
      </w:r>
    </w:p>
    <w:p w14:paraId="07C592C5" w14:textId="77777777" w:rsidR="009D27A3" w:rsidRDefault="009D27A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1101</w:t>
      </w:r>
    </w:p>
    <w:p w14:paraId="419C31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H</w:t>
      </w:r>
      <w:r>
        <w:t>alf-duplex FDD</w:t>
      </w:r>
      <w:r>
        <w:tab/>
        <w:t>1101</w:t>
      </w:r>
    </w:p>
    <w:p w14:paraId="20270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1101</w:t>
      </w:r>
    </w:p>
    <w:p w14:paraId="1522EEF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w:t>
      </w:r>
      <w:r w:rsidRPr="00D024B4">
        <w:rPr>
          <w:snapToGrid w:val="0"/>
          <w:kern w:val="2"/>
          <w:lang w:eastAsia="zh-CN"/>
        </w:rPr>
        <w:t>2</w:t>
      </w:r>
      <w:r w:rsidRPr="00D024B4">
        <w:rPr>
          <w:snapToGrid w:val="0"/>
          <w:kern w:val="2"/>
        </w:rPr>
        <w:t>.1.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1102</w:t>
      </w:r>
    </w:p>
    <w:p w14:paraId="783723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w:t>
      </w:r>
      <w:r w:rsidRPr="00D024B4">
        <w:rPr>
          <w:snapToGrid w:val="0"/>
          <w:kern w:val="2"/>
          <w:lang w:eastAsia="zh-CN"/>
        </w:rPr>
        <w:t>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1103</w:t>
      </w:r>
    </w:p>
    <w:p w14:paraId="765C72B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w:t>
      </w:r>
      <w:r>
        <w:t>DD</w:t>
      </w:r>
      <w:r>
        <w:tab/>
        <w:t>1104</w:t>
      </w:r>
    </w:p>
    <w:p w14:paraId="53A9352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1105</w:t>
      </w:r>
    </w:p>
    <w:p w14:paraId="1D6860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1106</w:t>
      </w:r>
    </w:p>
    <w:p w14:paraId="483D62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1106</w:t>
      </w:r>
    </w:p>
    <w:p w14:paraId="760719BE" w14:textId="77777777" w:rsidR="009D27A3" w:rsidRDefault="009D27A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1107</w:t>
      </w:r>
    </w:p>
    <w:p w14:paraId="09737D3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1107</w:t>
      </w:r>
    </w:p>
    <w:p w14:paraId="2E979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1108</w:t>
      </w:r>
    </w:p>
    <w:p w14:paraId="0866253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1108</w:t>
      </w:r>
    </w:p>
    <w:p w14:paraId="51AF34B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1109</w:t>
      </w:r>
    </w:p>
    <w:p w14:paraId="4985C9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1110</w:t>
      </w:r>
    </w:p>
    <w:p w14:paraId="2C87E4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1110</w:t>
      </w:r>
    </w:p>
    <w:p w14:paraId="7466A8D8" w14:textId="77777777" w:rsidR="009D27A3" w:rsidRDefault="009D27A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1110</w:t>
      </w:r>
    </w:p>
    <w:p w14:paraId="2168689F" w14:textId="77777777" w:rsidR="009D27A3" w:rsidRDefault="009D27A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1110</w:t>
      </w:r>
    </w:p>
    <w:p w14:paraId="3D8262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E17C6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1111</w:t>
      </w:r>
    </w:p>
    <w:p w14:paraId="01382C20" w14:textId="77777777" w:rsidR="009D27A3" w:rsidRDefault="009D27A3">
      <w:pPr>
        <w:pStyle w:val="TOC4"/>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TDD</w:t>
      </w:r>
      <w:r>
        <w:tab/>
        <w:t>1111</w:t>
      </w:r>
    </w:p>
    <w:p w14:paraId="630184E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C54F52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1112</w:t>
      </w:r>
    </w:p>
    <w:p w14:paraId="724EA16D"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1112</w:t>
      </w:r>
    </w:p>
    <w:p w14:paraId="4D93C9E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8.13.1</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FDD </w:t>
      </w:r>
      <w:r>
        <w:rPr>
          <w:lang w:eastAsia="zh-CN"/>
        </w:rPr>
        <w:t>(CA and DC)</w:t>
      </w:r>
      <w:r>
        <w:tab/>
        <w:t>1112</w:t>
      </w:r>
    </w:p>
    <w:p w14:paraId="39B4C3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1112</w:t>
      </w:r>
    </w:p>
    <w:p w14:paraId="66BE2F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1112</w:t>
      </w:r>
    </w:p>
    <w:p w14:paraId="293E39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 for dual connectivity</w:t>
      </w:r>
      <w:r>
        <w:tab/>
        <w:t>1116</w:t>
      </w:r>
    </w:p>
    <w:p w14:paraId="532FC6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1118</w:t>
      </w:r>
    </w:p>
    <w:p w14:paraId="6AD18E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 4 Tx Antenna Port</w:t>
      </w:r>
      <w:r>
        <w:tab/>
        <w:t>1120</w:t>
      </w:r>
    </w:p>
    <w:p w14:paraId="0464DBE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1121</w:t>
      </w:r>
    </w:p>
    <w:p w14:paraId="2C54598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1121</w:t>
      </w:r>
    </w:p>
    <w:p w14:paraId="3AFB3D2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1124</w:t>
      </w:r>
    </w:p>
    <w:p w14:paraId="5365C1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w:t>
      </w:r>
      <w:r>
        <w:tab/>
        <w:t>1124</w:t>
      </w:r>
    </w:p>
    <w:p w14:paraId="01CF989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1126</w:t>
      </w:r>
    </w:p>
    <w:p w14:paraId="141DD3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1126</w:t>
      </w:r>
    </w:p>
    <w:p w14:paraId="57596E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8.13.2</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TDD </w:t>
      </w:r>
      <w:r>
        <w:rPr>
          <w:lang w:eastAsia="zh-CN"/>
        </w:rPr>
        <w:t>(CA and DC)</w:t>
      </w:r>
      <w:r>
        <w:tab/>
        <w:t>1129</w:t>
      </w:r>
    </w:p>
    <w:p w14:paraId="1D0103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1130</w:t>
      </w:r>
    </w:p>
    <w:p w14:paraId="4AE05B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1130</w:t>
      </w:r>
    </w:p>
    <w:p w14:paraId="1C1F544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1132</w:t>
      </w:r>
    </w:p>
    <w:p w14:paraId="78F154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1133</w:t>
      </w:r>
    </w:p>
    <w:p w14:paraId="5D43A6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w:t>
      </w:r>
      <w:r w:rsidRPr="00D024B4">
        <w:rPr>
          <w:snapToGrid w:val="0"/>
          <w:kern w:val="2"/>
          <w:lang w:eastAsia="zh-CN"/>
        </w:rPr>
        <w:t xml:space="preserve"> 4 Tx Antenna Port</w:t>
      </w:r>
      <w:r>
        <w:tab/>
        <w:t>1135</w:t>
      </w:r>
    </w:p>
    <w:p w14:paraId="0756EA2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1136</w:t>
      </w:r>
    </w:p>
    <w:p w14:paraId="2C61540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1136</w:t>
      </w:r>
    </w:p>
    <w:p w14:paraId="2CE1481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1140</w:t>
      </w:r>
    </w:p>
    <w:p w14:paraId="59967E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1140</w:t>
      </w:r>
    </w:p>
    <w:p w14:paraId="7D7FFB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8.13.3</w:t>
      </w:r>
      <w:r>
        <w:rPr>
          <w:rFonts w:asciiTheme="minorHAnsi" w:eastAsiaTheme="minorEastAsia" w:hAnsiTheme="minorHAnsi" w:cstheme="minorBidi"/>
          <w:kern w:val="2"/>
          <w:sz w:val="22"/>
          <w:szCs w:val="22"/>
          <w14:ligatures w14:val="standardContextual"/>
        </w:rPr>
        <w:tab/>
      </w:r>
      <w:r w:rsidRPr="00D024B4">
        <w:rPr>
          <w:rFonts w:eastAsia="MS Mincho"/>
          <w:lang w:eastAsia="zh-CN"/>
        </w:rPr>
        <w:t>TDD-FDD (</w:t>
      </w:r>
      <w:r>
        <w:rPr>
          <w:lang w:eastAsia="zh-CN"/>
        </w:rPr>
        <w:t>CA and DC)</w:t>
      </w:r>
      <w:r>
        <w:tab/>
        <w:t>1142</w:t>
      </w:r>
    </w:p>
    <w:p w14:paraId="31EF6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8.13.3.1</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1143</w:t>
      </w:r>
    </w:p>
    <w:p w14:paraId="47A847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1143</w:t>
      </w:r>
    </w:p>
    <w:p w14:paraId="1DD9765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1146</w:t>
      </w:r>
    </w:p>
    <w:p w14:paraId="3A9D18D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1150</w:t>
      </w:r>
    </w:p>
    <w:p w14:paraId="37CF67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FDD PCell</w:t>
      </w:r>
      <w:r>
        <w:tab/>
        <w:t>1150</w:t>
      </w:r>
    </w:p>
    <w:p w14:paraId="2AB1EB6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8.13.3.2.2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TDD PCell</w:t>
      </w:r>
      <w:r>
        <w:tab/>
        <w:t>1153</w:t>
      </w:r>
    </w:p>
    <w:p w14:paraId="06A02A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1156</w:t>
      </w:r>
    </w:p>
    <w:p w14:paraId="498F36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FDD PCell</w:t>
      </w:r>
      <w:r>
        <w:tab/>
        <w:t>1156</w:t>
      </w:r>
    </w:p>
    <w:p w14:paraId="162BB80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TDD PCell</w:t>
      </w:r>
      <w:r>
        <w:tab/>
        <w:t>1158</w:t>
      </w:r>
    </w:p>
    <w:p w14:paraId="2640B0D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8.13.3.4</w:t>
      </w:r>
      <w:r>
        <w:rPr>
          <w:rFonts w:asciiTheme="minorHAnsi" w:eastAsiaTheme="minorEastAsia" w:hAnsiTheme="minorHAnsi" w:cstheme="minorBidi"/>
          <w:kern w:val="2"/>
          <w:sz w:val="22"/>
          <w:szCs w:val="22"/>
          <w14:ligatures w14:val="standardContextual"/>
        </w:rPr>
        <w:tab/>
      </w:r>
      <w:r w:rsidRPr="00D024B4">
        <w:rPr>
          <w:snapToGrid w:val="0"/>
          <w:lang w:val="en-US"/>
        </w:rPr>
        <w:t xml:space="preserve">Enhanced Performance Requirement Type A - </w:t>
      </w:r>
      <w:r w:rsidRPr="00D024B4">
        <w:rPr>
          <w:snapToGrid w:val="0"/>
          <w:lang w:eastAsia="zh-CN"/>
        </w:rPr>
        <w:t>Single-layer Spatial Multiplexing (User-Specific Reference Symbols)</w:t>
      </w:r>
      <w:r>
        <w:tab/>
        <w:t>1160</w:t>
      </w:r>
    </w:p>
    <w:p w14:paraId="1ACD64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FDD PCell</w:t>
      </w:r>
      <w:r>
        <w:tab/>
        <w:t>1160</w:t>
      </w:r>
    </w:p>
    <w:p w14:paraId="549FE80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TDD PCell</w:t>
      </w:r>
      <w:r>
        <w:tab/>
        <w:t>1163</w:t>
      </w:r>
    </w:p>
    <w:p w14:paraId="159453A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8.13.3.5</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for DC</w:t>
      </w:r>
      <w:r>
        <w:tab/>
        <w:t>1166</w:t>
      </w:r>
    </w:p>
    <w:p w14:paraId="765A90C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1166</w:t>
      </w:r>
    </w:p>
    <w:p w14:paraId="0B70EA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1168</w:t>
      </w:r>
    </w:p>
    <w:p w14:paraId="05F333C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8.13.3.6</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256QAM</w:t>
      </w:r>
      <w:r>
        <w:tab/>
        <w:t>1170</w:t>
      </w:r>
    </w:p>
    <w:p w14:paraId="5E16A4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1170</w:t>
      </w:r>
    </w:p>
    <w:p w14:paraId="25ABCD9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1172</w:t>
      </w:r>
    </w:p>
    <w:p w14:paraId="4AFBCD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8.13.3.7</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Four layers</w:t>
      </w:r>
      <w:r>
        <w:tab/>
        <w:t>1173</w:t>
      </w:r>
    </w:p>
    <w:p w14:paraId="39022DA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1173</w:t>
      </w:r>
    </w:p>
    <w:p w14:paraId="239DEA0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1175</w:t>
      </w:r>
    </w:p>
    <w:p w14:paraId="7C272B1C" w14:textId="77777777" w:rsidR="009D27A3" w:rsidRDefault="009D27A3">
      <w:pPr>
        <w:pStyle w:val="TOC2"/>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Demodulation (UE supporting Short TTI)</w:t>
      </w:r>
      <w:r>
        <w:tab/>
        <w:t>1177</w:t>
      </w:r>
    </w:p>
    <w:p w14:paraId="05ADCFF4" w14:textId="77777777" w:rsidR="009D27A3" w:rsidRDefault="009D27A3">
      <w:pPr>
        <w:pStyle w:val="TOC3"/>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Slot-PDSCH and Subslot-</w:t>
      </w:r>
      <w:r>
        <w:rPr>
          <w:lang w:eastAsia="zh-CN"/>
        </w:rPr>
        <w:t>PDSCH</w:t>
      </w:r>
      <w:r>
        <w:tab/>
        <w:t>1177</w:t>
      </w:r>
    </w:p>
    <w:p w14:paraId="780F840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8.14.1.1</w:t>
      </w:r>
      <w:r>
        <w:rPr>
          <w:rFonts w:asciiTheme="minorHAnsi" w:eastAsiaTheme="minorEastAsia" w:hAnsiTheme="minorHAnsi" w:cstheme="minorBidi"/>
          <w:kern w:val="2"/>
          <w:sz w:val="22"/>
          <w:szCs w:val="22"/>
          <w14:ligatures w14:val="standardContextual"/>
        </w:rPr>
        <w:tab/>
      </w:r>
      <w:r w:rsidRPr="00D024B4">
        <w:rPr>
          <w:rFonts w:eastAsia="MS Mincho"/>
        </w:rPr>
        <w:t>FDD (Fixed Reference Channel)</w:t>
      </w:r>
      <w:r>
        <w:tab/>
        <w:t>1177</w:t>
      </w:r>
    </w:p>
    <w:p w14:paraId="0647F5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8.14.1.1.1</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1177</w:t>
      </w:r>
    </w:p>
    <w:p w14:paraId="119B5E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1178</w:t>
      </w:r>
    </w:p>
    <w:p w14:paraId="108FA1C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1180</w:t>
      </w:r>
    </w:p>
    <w:p w14:paraId="713F277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8.14.1.2.1</w:t>
      </w:r>
      <w:r>
        <w:rPr>
          <w:rFonts w:asciiTheme="minorHAnsi" w:eastAsiaTheme="minorEastAsia" w:hAnsiTheme="minorHAnsi" w:cstheme="minorBidi"/>
          <w:kern w:val="2"/>
          <w:sz w:val="22"/>
          <w:szCs w:val="22"/>
          <w14:ligatures w14:val="standardContextual"/>
        </w:rPr>
        <w:tab/>
      </w:r>
      <w:r w:rsidRPr="00D024B4">
        <w:rPr>
          <w:snapToGrid w:val="0"/>
          <w:kern w:val="2"/>
        </w:rPr>
        <w:t>Open-loop spatial multiplexing performance</w:t>
      </w:r>
      <w:r>
        <w:tab/>
        <w:t>1180</w:t>
      </w:r>
    </w:p>
    <w:p w14:paraId="1ED8D81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1181</w:t>
      </w:r>
    </w:p>
    <w:p w14:paraId="7FE6D37A" w14:textId="77777777" w:rsidR="009D27A3" w:rsidRDefault="009D27A3">
      <w:pPr>
        <w:pStyle w:val="TOC3"/>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rPr>
          <w:lang w:eastAsia="zh-CN"/>
        </w:rPr>
        <w:t>SPDCCH</w:t>
      </w:r>
      <w:r>
        <w:tab/>
        <w:t>1182</w:t>
      </w:r>
    </w:p>
    <w:p w14:paraId="554BE9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1182</w:t>
      </w:r>
    </w:p>
    <w:p w14:paraId="5C47E3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8.14.2.1.1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1183</w:t>
      </w:r>
    </w:p>
    <w:p w14:paraId="4D01C9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1183</w:t>
      </w:r>
    </w:p>
    <w:p w14:paraId="58A30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8.14.2.2.1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1184</w:t>
      </w:r>
    </w:p>
    <w:p w14:paraId="0226409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8.15</w:t>
      </w:r>
      <w:r>
        <w:rPr>
          <w:rFonts w:asciiTheme="minorHAnsi" w:eastAsiaTheme="minorEastAsia" w:hAnsiTheme="minorHAnsi" w:cstheme="minorBidi"/>
          <w:kern w:val="2"/>
          <w:sz w:val="22"/>
          <w:szCs w:val="22"/>
          <w14:ligatures w14:val="standardContextual"/>
        </w:rPr>
        <w:tab/>
      </w:r>
      <w:r>
        <w:rPr>
          <w:lang w:eastAsia="zh-CN"/>
        </w:rPr>
        <w:t>Demodulation (8 receiver antenna ports)</w:t>
      </w:r>
      <w:r>
        <w:tab/>
        <w:t>1185</w:t>
      </w:r>
    </w:p>
    <w:p w14:paraId="10899F6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8.15.1</w:t>
      </w:r>
      <w:r>
        <w:rPr>
          <w:rFonts w:asciiTheme="minorHAnsi" w:eastAsiaTheme="minorEastAsia" w:hAnsiTheme="minorHAnsi" w:cstheme="minorBidi"/>
          <w:kern w:val="2"/>
          <w:sz w:val="22"/>
          <w:szCs w:val="22"/>
          <w14:ligatures w14:val="standardContextual"/>
        </w:rPr>
        <w:tab/>
      </w:r>
      <w:r w:rsidRPr="00D024B4">
        <w:rPr>
          <w:rFonts w:eastAsia="MS Mincho"/>
          <w:lang w:eastAsia="zh-CN"/>
        </w:rPr>
        <w:t>PDSCH</w:t>
      </w:r>
      <w:r>
        <w:tab/>
        <w:t>1185</w:t>
      </w:r>
    </w:p>
    <w:p w14:paraId="0AB40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1185</w:t>
      </w:r>
    </w:p>
    <w:p w14:paraId="37490DF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1185</w:t>
      </w:r>
    </w:p>
    <w:p w14:paraId="08A8943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1185</w:t>
      </w:r>
    </w:p>
    <w:p w14:paraId="464AEE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8.15.1.2.2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1186</w:t>
      </w:r>
    </w:p>
    <w:p w14:paraId="43B158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8.15.1.2.3</w:t>
      </w:r>
      <w:r>
        <w:rPr>
          <w:rFonts w:asciiTheme="minorHAnsi" w:eastAsiaTheme="minorEastAsia" w:hAnsiTheme="minorHAnsi" w:cstheme="minorBidi"/>
          <w:kern w:val="2"/>
          <w:sz w:val="22"/>
          <w:szCs w:val="22"/>
          <w14:ligatures w14:val="standardContextual"/>
        </w:rPr>
        <w:tab/>
      </w:r>
      <w:r w:rsidRPr="00D024B4">
        <w:rPr>
          <w:snapToGrid w:val="0"/>
        </w:rPr>
        <w:t>8 Layer Spatial Multiplexing (</w:t>
      </w:r>
      <w:r>
        <w:t>User-Specific Reference Symbols)</w:t>
      </w:r>
      <w:r>
        <w:tab/>
        <w:t>1186</w:t>
      </w:r>
    </w:p>
    <w:p w14:paraId="059D01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8.15.2</w:t>
      </w:r>
      <w:r>
        <w:rPr>
          <w:rFonts w:asciiTheme="minorHAnsi" w:eastAsiaTheme="minorEastAsia" w:hAnsiTheme="minorHAnsi" w:cstheme="minorBidi"/>
          <w:kern w:val="2"/>
          <w:sz w:val="22"/>
          <w:szCs w:val="22"/>
          <w14:ligatures w14:val="standardContextual"/>
        </w:rPr>
        <w:tab/>
      </w:r>
      <w:r w:rsidRPr="00D024B4">
        <w:rPr>
          <w:rFonts w:eastAsia="MS Mincho"/>
          <w:lang w:eastAsia="zh-CN"/>
        </w:rPr>
        <w:t>CA</w:t>
      </w:r>
      <w:r>
        <w:tab/>
        <w:t>1188</w:t>
      </w:r>
    </w:p>
    <w:p w14:paraId="7348399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1188</w:t>
      </w:r>
    </w:p>
    <w:p w14:paraId="34D66CC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1188</w:t>
      </w:r>
    </w:p>
    <w:p w14:paraId="211748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8.15.2.2.1</w:t>
      </w:r>
      <w:r>
        <w:rPr>
          <w:rFonts w:asciiTheme="minorHAnsi" w:eastAsiaTheme="minorEastAsia" w:hAnsiTheme="minorHAnsi" w:cstheme="minorBidi"/>
          <w:kern w:val="2"/>
          <w:sz w:val="22"/>
          <w:szCs w:val="22"/>
          <w14:ligatures w14:val="standardContextual"/>
        </w:rPr>
        <w:tab/>
      </w:r>
      <w:r w:rsidRPr="00D024B4">
        <w:rPr>
          <w:snapToGrid w:val="0"/>
        </w:rPr>
        <w:t>Eight Layer Spatial Multiplexing (</w:t>
      </w:r>
      <w:r>
        <w:t>User-Specific Reference Symbols)</w:t>
      </w:r>
      <w:r>
        <w:tab/>
        <w:t>1188</w:t>
      </w:r>
    </w:p>
    <w:p w14:paraId="15354644" w14:textId="77777777" w:rsidR="009D27A3" w:rsidRDefault="009D27A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1190</w:t>
      </w:r>
    </w:p>
    <w:p w14:paraId="37D5631D" w14:textId="77777777" w:rsidR="009D27A3" w:rsidRDefault="009D27A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1190</w:t>
      </w:r>
    </w:p>
    <w:p w14:paraId="10482329" w14:textId="77777777" w:rsidR="009D27A3" w:rsidRDefault="009D27A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1190</w:t>
      </w:r>
    </w:p>
    <w:p w14:paraId="3A79844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9</w:t>
      </w:r>
      <w:r w:rsidRPr="00D024B4">
        <w:rPr>
          <w:snapToGrid w:val="0"/>
        </w:rPr>
        <w:t>.1.1.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D024B4">
        <w:rPr>
          <w:snapToGrid w:val="0"/>
          <w:lang w:eastAsia="zh-CN"/>
        </w:rPr>
        <w:t>different channel bandwidths</w:t>
      </w:r>
      <w:r>
        <w:tab/>
        <w:t>1190</w:t>
      </w:r>
    </w:p>
    <w:p w14:paraId="62D494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1190</w:t>
      </w:r>
    </w:p>
    <w:p w14:paraId="104B09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1191</w:t>
      </w:r>
    </w:p>
    <w:p w14:paraId="29BDE27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componenet carriers</w:t>
      </w:r>
      <w:r>
        <w:tab/>
        <w:t>1192</w:t>
      </w:r>
    </w:p>
    <w:p w14:paraId="74A511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1192</w:t>
      </w:r>
    </w:p>
    <w:p w14:paraId="7BA2C5C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1192</w:t>
      </w:r>
    </w:p>
    <w:p w14:paraId="2E8B21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tests with 2Rx</w:t>
      </w:r>
      <w:r>
        <w:tab/>
        <w:t>1194</w:t>
      </w:r>
    </w:p>
    <w:p w14:paraId="2A9D086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1195</w:t>
      </w:r>
    </w:p>
    <w:p w14:paraId="6557F0BE"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1195</w:t>
      </w:r>
    </w:p>
    <w:p w14:paraId="79BB91FF" w14:textId="77777777" w:rsidR="009D27A3" w:rsidRDefault="009D27A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1195</w:t>
      </w:r>
    </w:p>
    <w:p w14:paraId="2BDCCFD6" w14:textId="77777777" w:rsidR="009D27A3" w:rsidRDefault="009D27A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1195</w:t>
      </w:r>
    </w:p>
    <w:p w14:paraId="511E034E" w14:textId="77777777" w:rsidR="009D27A3" w:rsidRDefault="009D27A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1195</w:t>
      </w:r>
    </w:p>
    <w:p w14:paraId="0771BAE1" w14:textId="77777777" w:rsidR="009D27A3" w:rsidRDefault="009D27A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1196</w:t>
      </w:r>
    </w:p>
    <w:p w14:paraId="311B00A9"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1197</w:t>
      </w:r>
    </w:p>
    <w:p w14:paraId="73F532B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1200</w:t>
      </w:r>
    </w:p>
    <w:p w14:paraId="20A6FF0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41928F14" w14:textId="77777777" w:rsidR="009D27A3" w:rsidRDefault="009D27A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E87BC72"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1209</w:t>
      </w:r>
    </w:p>
    <w:p w14:paraId="2855348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1210</w:t>
      </w:r>
    </w:p>
    <w:p w14:paraId="67CC49EC"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9</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3 and 4-bit CQI Table 4 are used)</w:t>
      </w:r>
      <w:r>
        <w:tab/>
        <w:t>1210</w:t>
      </w:r>
    </w:p>
    <w:p w14:paraId="233CD5C0"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10</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3 and 4-bit CQI Table 4 are used)</w:t>
      </w:r>
      <w:r>
        <w:tab/>
        <w:t>1211</w:t>
      </w:r>
    </w:p>
    <w:p w14:paraId="6FE0F99E" w14:textId="77777777" w:rsidR="009D27A3" w:rsidRDefault="009D27A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1212</w:t>
      </w:r>
    </w:p>
    <w:p w14:paraId="24D51E8E" w14:textId="77777777" w:rsidR="009D27A3" w:rsidRDefault="009D27A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1212</w:t>
      </w:r>
    </w:p>
    <w:p w14:paraId="1F0206AE" w14:textId="77777777" w:rsidR="009D27A3" w:rsidRDefault="009D27A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1213</w:t>
      </w:r>
    </w:p>
    <w:p w14:paraId="2BC6F390" w14:textId="77777777" w:rsidR="009D27A3" w:rsidRDefault="009D27A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1214</w:t>
      </w:r>
    </w:p>
    <w:p w14:paraId="0A7AB78E"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1214</w:t>
      </w:r>
    </w:p>
    <w:p w14:paraId="20E066B4"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rPr>
        <w:t>channelMeasRestriction</w:t>
      </w:r>
      <w:r>
        <w:rPr>
          <w:lang w:eastAsia="zh-CN"/>
        </w:rPr>
        <w:t xml:space="preserve"> configured)</w:t>
      </w:r>
      <w:r>
        <w:tab/>
        <w:t>1215</w:t>
      </w:r>
    </w:p>
    <w:p w14:paraId="5BD0CFFF"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1216</w:t>
      </w:r>
    </w:p>
    <w:p w14:paraId="74C843D9"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rPr>
        <w:t>channelMeasRestriction</w:t>
      </w:r>
      <w:r>
        <w:rPr>
          <w:lang w:eastAsia="zh-CN"/>
        </w:rPr>
        <w:t xml:space="preserve"> configured)</w:t>
      </w:r>
      <w:r>
        <w:tab/>
        <w:t>1217</w:t>
      </w:r>
    </w:p>
    <w:p w14:paraId="41DFD059" w14:textId="77777777" w:rsidR="009D27A3" w:rsidRDefault="009D27A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1218</w:t>
      </w:r>
    </w:p>
    <w:p w14:paraId="4248AB31"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1219</w:t>
      </w:r>
    </w:p>
    <w:p w14:paraId="78DC4DDD"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1221</w:t>
      </w:r>
    </w:p>
    <w:p w14:paraId="36A41A09"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1224</w:t>
      </w:r>
    </w:p>
    <w:p w14:paraId="5087A3C2"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1227</w:t>
      </w:r>
    </w:p>
    <w:p w14:paraId="7EA2372B"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D024B4">
        <w:rPr>
          <w:i/>
          <w:lang w:eastAsia="zh-CN"/>
        </w:rPr>
        <w:t>csi-SubframeSet –r12</w:t>
      </w:r>
      <w:r>
        <w:rPr>
          <w:lang w:eastAsia="zh-CN"/>
        </w:rPr>
        <w:t xml:space="preserve"> and </w:t>
      </w:r>
      <w:r w:rsidRPr="00D024B4">
        <w:rPr>
          <w:i/>
        </w:rPr>
        <w:t>EIMTA-MainConfigServCell-r12</w:t>
      </w:r>
      <w:r>
        <w:t xml:space="preserve"> </w:t>
      </w:r>
      <w:r>
        <w:rPr>
          <w:lang w:eastAsia="zh-CN"/>
        </w:rPr>
        <w:t>are</w:t>
      </w:r>
      <w:r>
        <w:t xml:space="preserve"> configured)</w:t>
      </w:r>
      <w:r>
        <w:tab/>
        <w:t>1230</w:t>
      </w:r>
    </w:p>
    <w:p w14:paraId="302B69D4"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0C87B193"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1233</w:t>
      </w:r>
    </w:p>
    <w:p w14:paraId="4CB419C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1235</w:t>
      </w:r>
    </w:p>
    <w:p w14:paraId="344E1581"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29BB567"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1237</w:t>
      </w:r>
    </w:p>
    <w:p w14:paraId="1A8B0B75"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1239</w:t>
      </w:r>
    </w:p>
    <w:p w14:paraId="63435594" w14:textId="77777777" w:rsidR="009D27A3" w:rsidRDefault="009D27A3">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CQI reporting under fading conditions</w:t>
      </w:r>
      <w:r>
        <w:tab/>
        <w:t>1243</w:t>
      </w:r>
    </w:p>
    <w:p w14:paraId="2936F2F2" w14:textId="77777777" w:rsidR="009D27A3" w:rsidRDefault="009D27A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1243</w:t>
      </w:r>
    </w:p>
    <w:p w14:paraId="3C130222" w14:textId="77777777" w:rsidR="009D27A3" w:rsidRDefault="009D27A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1243</w:t>
      </w:r>
    </w:p>
    <w:p w14:paraId="4045B27C" w14:textId="77777777" w:rsidR="009D27A3" w:rsidRDefault="009D27A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1243</w:t>
      </w:r>
    </w:p>
    <w:p w14:paraId="4CDD1A9C" w14:textId="77777777" w:rsidR="009D27A3" w:rsidRDefault="009D27A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1244</w:t>
      </w:r>
    </w:p>
    <w:p w14:paraId="5952AB29" w14:textId="77777777" w:rsidR="009D27A3" w:rsidRDefault="009D27A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537D3197" w14:textId="77777777" w:rsidR="009D27A3" w:rsidRDefault="009D27A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04E444B4" w14:textId="77777777" w:rsidR="009D27A3" w:rsidRDefault="009D27A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w:t>
      </w:r>
      <w:r>
        <w:tab/>
        <w:t>1252</w:t>
      </w:r>
    </w:p>
    <w:p w14:paraId="442C4E82"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1254</w:t>
      </w:r>
    </w:p>
    <w:p w14:paraId="72CCB60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1254</w:t>
      </w:r>
    </w:p>
    <w:p w14:paraId="326F29F8"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1255</w:t>
      </w:r>
    </w:p>
    <w:p w14:paraId="6DA9CE4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1257</w:t>
      </w:r>
    </w:p>
    <w:p w14:paraId="265A988A"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1258</w:t>
      </w:r>
    </w:p>
    <w:p w14:paraId="7C9AA299" w14:textId="77777777" w:rsidR="009D27A3" w:rsidRDefault="009D27A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1259</w:t>
      </w:r>
    </w:p>
    <w:p w14:paraId="535CB7D3" w14:textId="77777777" w:rsidR="009D27A3" w:rsidRDefault="009D27A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 xml:space="preserve"> with one CSI process)</w:t>
      </w:r>
      <w:r>
        <w:tab/>
        <w:t>1259</w:t>
      </w:r>
    </w:p>
    <w:p w14:paraId="2704F764" w14:textId="77777777" w:rsidR="009D27A3" w:rsidRDefault="009D27A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1263</w:t>
      </w:r>
    </w:p>
    <w:p w14:paraId="049373B9" w14:textId="77777777" w:rsidR="009D27A3" w:rsidRDefault="009D27A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1263</w:t>
      </w:r>
    </w:p>
    <w:p w14:paraId="27CB431F" w14:textId="77777777" w:rsidR="009D27A3" w:rsidRDefault="009D27A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1263</w:t>
      </w:r>
    </w:p>
    <w:p w14:paraId="3BDAB79B" w14:textId="77777777" w:rsidR="009D27A3" w:rsidRDefault="009D27A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1265</w:t>
      </w:r>
    </w:p>
    <w:p w14:paraId="50C289C1" w14:textId="77777777" w:rsidR="009D27A3" w:rsidRDefault="009D27A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1267</w:t>
      </w:r>
    </w:p>
    <w:p w14:paraId="522B7FCA" w14:textId="77777777" w:rsidR="009D27A3" w:rsidRDefault="009D27A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1267</w:t>
      </w:r>
    </w:p>
    <w:p w14:paraId="69D23794" w14:textId="77777777" w:rsidR="009D27A3" w:rsidRDefault="009D27A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1268</w:t>
      </w:r>
    </w:p>
    <w:p w14:paraId="40AB28BE" w14:textId="77777777" w:rsidR="009D27A3" w:rsidRDefault="009D27A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1270</w:t>
      </w:r>
    </w:p>
    <w:p w14:paraId="0146E428" w14:textId="77777777" w:rsidR="009D27A3" w:rsidRDefault="009D27A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1270</w:t>
      </w:r>
    </w:p>
    <w:p w14:paraId="17AB91EC" w14:textId="77777777" w:rsidR="009D27A3" w:rsidRDefault="009D27A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1270</w:t>
      </w:r>
    </w:p>
    <w:p w14:paraId="2C09D7D7" w14:textId="77777777" w:rsidR="009D27A3" w:rsidRDefault="009D27A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1271</w:t>
      </w:r>
    </w:p>
    <w:p w14:paraId="10AA0E90" w14:textId="77777777" w:rsidR="009D27A3" w:rsidRDefault="009D27A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1272</w:t>
      </w:r>
    </w:p>
    <w:p w14:paraId="66FD7607" w14:textId="77777777" w:rsidR="009D27A3" w:rsidRDefault="009D27A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1272</w:t>
      </w:r>
    </w:p>
    <w:p w14:paraId="24A5C638" w14:textId="77777777" w:rsidR="009D27A3" w:rsidRDefault="009D27A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1272</w:t>
      </w:r>
    </w:p>
    <w:p w14:paraId="06B22212" w14:textId="77777777" w:rsidR="009D27A3" w:rsidRDefault="009D27A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1272</w:t>
      </w:r>
    </w:p>
    <w:p w14:paraId="7AD1CA34" w14:textId="77777777" w:rsidR="009D27A3" w:rsidRDefault="009D27A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1272</w:t>
      </w:r>
    </w:p>
    <w:p w14:paraId="5D471989"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9.3.4.1.1</w:t>
      </w:r>
      <w:r>
        <w:rPr>
          <w:rFonts w:asciiTheme="minorHAnsi" w:eastAsiaTheme="minorEastAsia" w:hAnsiTheme="minorHAnsi" w:cstheme="minorBidi"/>
          <w:kern w:val="2"/>
          <w:sz w:val="22"/>
          <w:szCs w:val="22"/>
          <w14:ligatures w14:val="standardContextual"/>
        </w:rPr>
        <w:tab/>
      </w:r>
      <w:r>
        <w:t>FDD</w:t>
      </w:r>
      <w:r>
        <w:tab/>
        <w:t>1272</w:t>
      </w:r>
    </w:p>
    <w:p w14:paraId="0BAB854C" w14:textId="77777777" w:rsidR="009D27A3" w:rsidRDefault="009D27A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1273</w:t>
      </w:r>
    </w:p>
    <w:p w14:paraId="4E2576FF" w14:textId="77777777" w:rsidR="009D27A3" w:rsidRDefault="009D27A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1274</w:t>
      </w:r>
    </w:p>
    <w:p w14:paraId="0E52EBEE" w14:textId="77777777" w:rsidR="009D27A3" w:rsidRDefault="009D27A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1274</w:t>
      </w:r>
    </w:p>
    <w:p w14:paraId="1E31D464" w14:textId="77777777" w:rsidR="009D27A3" w:rsidRDefault="009D27A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1276</w:t>
      </w:r>
    </w:p>
    <w:p w14:paraId="78ADCC61" w14:textId="77777777" w:rsidR="009D27A3" w:rsidRDefault="009D27A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1278</w:t>
      </w:r>
    </w:p>
    <w:p w14:paraId="3E868D17" w14:textId="77777777" w:rsidR="009D27A3" w:rsidRDefault="009D27A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1278</w:t>
      </w:r>
    </w:p>
    <w:p w14:paraId="4ADF7BE7" w14:textId="77777777" w:rsidR="009D27A3" w:rsidRDefault="009D27A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1278</w:t>
      </w:r>
    </w:p>
    <w:p w14:paraId="7AA130DE" w14:textId="77777777" w:rsidR="009D27A3" w:rsidRDefault="009D27A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1279</w:t>
      </w:r>
    </w:p>
    <w:p w14:paraId="14DCC0B1" w14:textId="77777777" w:rsidR="009D27A3" w:rsidRDefault="009D27A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1281</w:t>
      </w:r>
    </w:p>
    <w:p w14:paraId="73D90C81" w14:textId="77777777" w:rsidR="009D27A3" w:rsidRDefault="009D27A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1281</w:t>
      </w:r>
    </w:p>
    <w:p w14:paraId="68C1B8A2" w14:textId="77777777" w:rsidR="009D27A3" w:rsidRDefault="009D27A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1284</w:t>
      </w:r>
    </w:p>
    <w:p w14:paraId="6AD4FDC9" w14:textId="77777777" w:rsidR="009D27A3" w:rsidRDefault="009D27A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1287</w:t>
      </w:r>
    </w:p>
    <w:p w14:paraId="0818E72F"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1287</w:t>
      </w:r>
    </w:p>
    <w:p w14:paraId="3E699D90"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1292</w:t>
      </w:r>
    </w:p>
    <w:p w14:paraId="74CE6C95" w14:textId="77777777" w:rsidR="009D27A3" w:rsidRDefault="009D27A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1296</w:t>
      </w:r>
    </w:p>
    <w:p w14:paraId="2E289714" w14:textId="77777777" w:rsidR="009D27A3" w:rsidRDefault="009D27A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1296</w:t>
      </w:r>
    </w:p>
    <w:p w14:paraId="663892FC" w14:textId="77777777" w:rsidR="009D27A3" w:rsidRDefault="009D27A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1297</w:t>
      </w:r>
    </w:p>
    <w:p w14:paraId="236BBAA5" w14:textId="77777777" w:rsidR="009D27A3" w:rsidRDefault="009D27A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1299</w:t>
      </w:r>
    </w:p>
    <w:p w14:paraId="76E41166" w14:textId="77777777" w:rsidR="009D27A3" w:rsidRDefault="009D27A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1299</w:t>
      </w:r>
    </w:p>
    <w:p w14:paraId="267C5E82" w14:textId="77777777" w:rsidR="009D27A3" w:rsidRDefault="009D27A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1299</w:t>
      </w:r>
    </w:p>
    <w:p w14:paraId="0C425CCC" w14:textId="77777777" w:rsidR="009D27A3" w:rsidRDefault="009D27A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1300</w:t>
      </w:r>
    </w:p>
    <w:p w14:paraId="68EEC118" w14:textId="77777777" w:rsidR="009D27A3" w:rsidRDefault="009D27A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1302</w:t>
      </w:r>
    </w:p>
    <w:p w14:paraId="2A729E65" w14:textId="77777777" w:rsidR="009D27A3" w:rsidRDefault="009D27A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1302</w:t>
      </w:r>
    </w:p>
    <w:p w14:paraId="0A335905" w14:textId="77777777" w:rsidR="009D27A3" w:rsidRDefault="009D27A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1304</w:t>
      </w:r>
    </w:p>
    <w:p w14:paraId="6EEABD80" w14:textId="77777777" w:rsidR="009D27A3" w:rsidRDefault="009D27A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1307</w:t>
      </w:r>
    </w:p>
    <w:p w14:paraId="3E74C98B" w14:textId="77777777" w:rsidR="009D27A3" w:rsidRDefault="009D27A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1307</w:t>
      </w:r>
    </w:p>
    <w:p w14:paraId="21649EA8" w14:textId="77777777" w:rsidR="009D27A3" w:rsidRDefault="009D27A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1310</w:t>
      </w:r>
    </w:p>
    <w:p w14:paraId="2C275F9C" w14:textId="77777777" w:rsidR="009D27A3" w:rsidRDefault="009D27A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1313</w:t>
      </w:r>
    </w:p>
    <w:p w14:paraId="7D8BAF92" w14:textId="77777777" w:rsidR="009D27A3" w:rsidRDefault="009D27A3">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Single PMI</w:t>
      </w:r>
      <w:r>
        <w:tab/>
        <w:t>1314</w:t>
      </w:r>
    </w:p>
    <w:p w14:paraId="72DB7450" w14:textId="77777777" w:rsidR="009D27A3" w:rsidRDefault="009D27A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1314</w:t>
      </w:r>
    </w:p>
    <w:p w14:paraId="680A2010" w14:textId="77777777" w:rsidR="009D27A3" w:rsidRDefault="009D27A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1314</w:t>
      </w:r>
    </w:p>
    <w:p w14:paraId="677D0184" w14:textId="77777777" w:rsidR="009D27A3" w:rsidRDefault="009D27A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1315</w:t>
      </w:r>
    </w:p>
    <w:p w14:paraId="41B020E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1CEA689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1316</w:t>
      </w:r>
    </w:p>
    <w:p w14:paraId="67BAAD8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1318</w:t>
      </w:r>
    </w:p>
    <w:p w14:paraId="7F9F59D2"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1319</w:t>
      </w:r>
    </w:p>
    <w:p w14:paraId="1F45C853"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1319</w:t>
      </w:r>
    </w:p>
    <w:p w14:paraId="5322D585"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1322</w:t>
      </w:r>
    </w:p>
    <w:p w14:paraId="7A66201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1325</w:t>
      </w:r>
    </w:p>
    <w:p w14:paraId="3AE9E4DA"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1327</w:t>
      </w:r>
    </w:p>
    <w:p w14:paraId="39FD589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1330</w:t>
      </w:r>
    </w:p>
    <w:p w14:paraId="473C40B8"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1332</w:t>
      </w:r>
    </w:p>
    <w:p w14:paraId="6D8B9E98"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20501F90"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1335</w:t>
      </w:r>
    </w:p>
    <w:p w14:paraId="3CD791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1337</w:t>
      </w:r>
    </w:p>
    <w:p w14:paraId="35082CA4"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1340</w:t>
      </w:r>
    </w:p>
    <w:p w14:paraId="15A55C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1342</w:t>
      </w:r>
    </w:p>
    <w:p w14:paraId="03ECD504" w14:textId="77777777" w:rsidR="009D27A3" w:rsidRDefault="009D27A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1345</w:t>
      </w:r>
    </w:p>
    <w:p w14:paraId="2FB4A709" w14:textId="77777777" w:rsidR="009D27A3" w:rsidRDefault="009D27A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1345</w:t>
      </w:r>
    </w:p>
    <w:p w14:paraId="4078E108" w14:textId="77777777" w:rsidR="009D27A3" w:rsidRDefault="009D27A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1345</w:t>
      </w:r>
    </w:p>
    <w:p w14:paraId="785DC4CC" w14:textId="77777777" w:rsidR="009D27A3" w:rsidRDefault="009D27A3">
      <w:pPr>
        <w:pStyle w:val="TOC3"/>
        <w:rPr>
          <w:rFonts w:asciiTheme="minorHAnsi" w:eastAsiaTheme="minorEastAsia" w:hAnsiTheme="minorHAnsi" w:cstheme="minorBidi"/>
          <w:kern w:val="2"/>
          <w:sz w:val="22"/>
          <w:szCs w:val="22"/>
          <w14:ligatures w14:val="standardContextual"/>
        </w:rPr>
      </w:pPr>
      <w:r>
        <w:t>9.4.1a.1</w:t>
      </w:r>
      <w:r w:rsidRPr="00D024B4">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1345</w:t>
      </w:r>
    </w:p>
    <w:p w14:paraId="4053BE98" w14:textId="77777777" w:rsidR="009D27A3" w:rsidRDefault="009D27A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1345</w:t>
      </w:r>
    </w:p>
    <w:p w14:paraId="67C3AA0E" w14:textId="77777777" w:rsidR="009D27A3" w:rsidRDefault="009D27A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1345</w:t>
      </w:r>
    </w:p>
    <w:p w14:paraId="585FB6F2" w14:textId="77777777" w:rsidR="009D27A3" w:rsidRDefault="009D27A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1345</w:t>
      </w:r>
    </w:p>
    <w:p w14:paraId="6AFA5647" w14:textId="77777777" w:rsidR="009D27A3" w:rsidRDefault="009D27A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1346</w:t>
      </w:r>
    </w:p>
    <w:p w14:paraId="20CCBF0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69C861B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1347</w:t>
      </w:r>
    </w:p>
    <w:p w14:paraId="4759162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1348</w:t>
      </w:r>
    </w:p>
    <w:p w14:paraId="3FB38EE4" w14:textId="77777777" w:rsidR="009D27A3" w:rsidRDefault="009D27A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1349</w:t>
      </w:r>
    </w:p>
    <w:p w14:paraId="667D878F"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1349</w:t>
      </w:r>
    </w:p>
    <w:p w14:paraId="78C664C5"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1351</w:t>
      </w:r>
    </w:p>
    <w:p w14:paraId="6E14C20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9.4.2.3.3</w:t>
      </w:r>
      <w:r>
        <w:rPr>
          <w:rFonts w:asciiTheme="minorHAnsi" w:eastAsiaTheme="minorEastAsia" w:hAnsiTheme="minorHAnsi" w:cstheme="minorBidi"/>
          <w:kern w:val="2"/>
          <w:sz w:val="22"/>
          <w:szCs w:val="22"/>
          <w14:ligatures w14:val="standardContextual"/>
        </w:rPr>
        <w:tab/>
      </w:r>
      <w:r>
        <w:t>FDD (with 4Tx enhanced codebook)</w:t>
      </w:r>
      <w:r>
        <w:tab/>
        <w:t>1354</w:t>
      </w:r>
    </w:p>
    <w:p w14:paraId="2D63F563" w14:textId="77777777" w:rsidR="009D27A3" w:rsidRDefault="009D27A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1356</w:t>
      </w:r>
    </w:p>
    <w:p w14:paraId="6EC99A0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1358</w:t>
      </w:r>
    </w:p>
    <w:p w14:paraId="4726C7D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1361</w:t>
      </w:r>
    </w:p>
    <w:p w14:paraId="35CCB60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1364</w:t>
      </w:r>
    </w:p>
    <w:p w14:paraId="096F21BA"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1367</w:t>
      </w:r>
    </w:p>
    <w:p w14:paraId="076D9C7D"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1370</w:t>
      </w:r>
    </w:p>
    <w:p w14:paraId="1319189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1373</w:t>
      </w:r>
    </w:p>
    <w:p w14:paraId="44D02C25" w14:textId="77777777" w:rsidR="009D27A3" w:rsidRDefault="009D27A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1376</w:t>
      </w:r>
    </w:p>
    <w:p w14:paraId="013A6D7F" w14:textId="77777777" w:rsidR="009D27A3" w:rsidRDefault="009D27A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Reporting of Rank Indicator (RI)</w:t>
      </w:r>
      <w:r>
        <w:tab/>
        <w:t>1376</w:t>
      </w:r>
    </w:p>
    <w:p w14:paraId="398763C0" w14:textId="77777777" w:rsidR="009D27A3" w:rsidRDefault="009D27A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1376</w:t>
      </w:r>
    </w:p>
    <w:p w14:paraId="1A0A8296" w14:textId="77777777" w:rsidR="009D27A3" w:rsidRDefault="009D27A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1376</w:t>
      </w:r>
    </w:p>
    <w:p w14:paraId="20407E86" w14:textId="77777777" w:rsidR="009D27A3" w:rsidRDefault="009D27A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1377</w:t>
      </w:r>
    </w:p>
    <w:p w14:paraId="65429FD6"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1378</w:t>
      </w:r>
    </w:p>
    <w:p w14:paraId="47FAC7AF"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1378</w:t>
      </w:r>
    </w:p>
    <w:p w14:paraId="7ACB5079"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1380</w:t>
      </w:r>
    </w:p>
    <w:p w14:paraId="64DB323B" w14:textId="77777777" w:rsidR="009D27A3" w:rsidRDefault="009D27A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1382</w:t>
      </w:r>
    </w:p>
    <w:p w14:paraId="48230070" w14:textId="77777777" w:rsidR="009D27A3" w:rsidRDefault="009D27A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1382</w:t>
      </w:r>
    </w:p>
    <w:p w14:paraId="01D49DF6" w14:textId="77777777" w:rsidR="009D27A3" w:rsidRDefault="009D27A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1385</w:t>
      </w:r>
    </w:p>
    <w:p w14:paraId="54BC8E9A"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1388</w:t>
      </w:r>
    </w:p>
    <w:p w14:paraId="60B7988A"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1388</w:t>
      </w:r>
    </w:p>
    <w:p w14:paraId="7E63DADE"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1391</w:t>
      </w:r>
    </w:p>
    <w:p w14:paraId="57D076B3"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3669B3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1395</w:t>
      </w:r>
    </w:p>
    <w:p w14:paraId="425CDC2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1398</w:t>
      </w:r>
    </w:p>
    <w:p w14:paraId="7F75A757" w14:textId="77777777" w:rsidR="009D27A3" w:rsidRDefault="009D27A3">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1401</w:t>
      </w:r>
    </w:p>
    <w:p w14:paraId="5FA1AE23" w14:textId="77777777" w:rsidR="009D27A3" w:rsidRDefault="009D27A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1401</w:t>
      </w:r>
    </w:p>
    <w:p w14:paraId="58A26688" w14:textId="77777777" w:rsidR="009D27A3" w:rsidRDefault="009D27A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1401</w:t>
      </w:r>
    </w:p>
    <w:p w14:paraId="694445DF" w14:textId="77777777" w:rsidR="009D27A3" w:rsidRDefault="009D27A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1407</w:t>
      </w:r>
    </w:p>
    <w:p w14:paraId="7B396D60" w14:textId="77777777" w:rsidR="009D27A3" w:rsidRDefault="009D27A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1413</w:t>
      </w:r>
    </w:p>
    <w:p w14:paraId="6525F542" w14:textId="77777777" w:rsidR="009D27A3" w:rsidRDefault="009D27A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1418</w:t>
      </w:r>
    </w:p>
    <w:p w14:paraId="7C3EC8B4"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Single receiver antenna</w:t>
      </w:r>
      <w:r>
        <w:t>)</w:t>
      </w:r>
      <w:r>
        <w:tab/>
        <w:t>1424</w:t>
      </w:r>
    </w:p>
    <w:p w14:paraId="0FA69888" w14:textId="77777777" w:rsidR="009D27A3" w:rsidRDefault="009D27A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1425</w:t>
      </w:r>
    </w:p>
    <w:p w14:paraId="053645B1" w14:textId="77777777" w:rsidR="009D27A3" w:rsidRDefault="009D27A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1425</w:t>
      </w:r>
    </w:p>
    <w:p w14:paraId="0E1C5831" w14:textId="77777777" w:rsidR="009D27A3" w:rsidRDefault="009D27A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1425</w:t>
      </w:r>
    </w:p>
    <w:p w14:paraId="70700ED0" w14:textId="77777777" w:rsidR="009D27A3" w:rsidRDefault="009D27A3">
      <w:pPr>
        <w:pStyle w:val="TOC4"/>
        <w:rPr>
          <w:rFonts w:asciiTheme="minorHAnsi" w:eastAsiaTheme="minorEastAsia" w:hAnsiTheme="minorHAnsi" w:cstheme="minorBidi"/>
          <w:kern w:val="2"/>
          <w:sz w:val="22"/>
          <w:szCs w:val="22"/>
          <w14:ligatures w14:val="standardContextual"/>
        </w:rPr>
      </w:pPr>
      <w:r>
        <w:t>9.7.1.3 FDD (Category 1bis UE)</w:t>
      </w:r>
      <w:r>
        <w:tab/>
        <w:t>1426</w:t>
      </w:r>
    </w:p>
    <w:p w14:paraId="15F5388D" w14:textId="77777777" w:rsidR="009D27A3" w:rsidRDefault="009D27A3">
      <w:pPr>
        <w:pStyle w:val="TOC4"/>
        <w:rPr>
          <w:rFonts w:asciiTheme="minorHAnsi" w:eastAsiaTheme="minorEastAsia" w:hAnsiTheme="minorHAnsi" w:cstheme="minorBidi"/>
          <w:kern w:val="2"/>
          <w:sz w:val="22"/>
          <w:szCs w:val="22"/>
          <w14:ligatures w14:val="standardContextual"/>
        </w:rPr>
      </w:pPr>
      <w:r>
        <w:t>9.7.1.4 TDD (Category 1bis UE)</w:t>
      </w:r>
      <w:r>
        <w:tab/>
        <w:t>1427</w:t>
      </w:r>
    </w:p>
    <w:p w14:paraId="7B873DC7" w14:textId="77777777" w:rsidR="009D27A3" w:rsidRDefault="009D27A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1428</w:t>
      </w:r>
    </w:p>
    <w:p w14:paraId="0E5A033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1428</w:t>
      </w:r>
    </w:p>
    <w:p w14:paraId="2E3A1BA4"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1429</w:t>
      </w:r>
    </w:p>
    <w:p w14:paraId="0643211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1430</w:t>
      </w:r>
    </w:p>
    <w:p w14:paraId="585875B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1431</w:t>
      </w:r>
    </w:p>
    <w:p w14:paraId="54AA01CB"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1432</w:t>
      </w:r>
    </w:p>
    <w:p w14:paraId="1913A7AF" w14:textId="77777777" w:rsidR="009D27A3" w:rsidRDefault="009D27A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1432</w:t>
      </w:r>
    </w:p>
    <w:p w14:paraId="22149D5F" w14:textId="77777777" w:rsidR="009D27A3" w:rsidRDefault="009D27A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1432</w:t>
      </w:r>
    </w:p>
    <w:p w14:paraId="0BE61337" w14:textId="77777777" w:rsidR="009D27A3" w:rsidRDefault="009D27A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1433</w:t>
      </w:r>
    </w:p>
    <w:p w14:paraId="147BE652" w14:textId="77777777" w:rsidR="009D27A3" w:rsidRDefault="009D27A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1434</w:t>
      </w:r>
    </w:p>
    <w:p w14:paraId="703F9A3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1434</w:t>
      </w:r>
    </w:p>
    <w:p w14:paraId="530D678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1438</w:t>
      </w:r>
    </w:p>
    <w:p w14:paraId="4448D38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9.8.3</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64QAM under AWGN</w:t>
      </w:r>
      <w:r>
        <w:tab/>
        <w:t>1441</w:t>
      </w:r>
    </w:p>
    <w:p w14:paraId="38E87C39" w14:textId="77777777" w:rsidR="009D27A3" w:rsidRDefault="009D27A3">
      <w:pPr>
        <w:pStyle w:val="TOC4"/>
        <w:rPr>
          <w:rFonts w:asciiTheme="minorHAnsi" w:eastAsiaTheme="minorEastAsia" w:hAnsiTheme="minorHAnsi" w:cstheme="minorBidi"/>
          <w:kern w:val="2"/>
          <w:sz w:val="22"/>
          <w:szCs w:val="22"/>
          <w14:ligatures w14:val="standardContextual"/>
        </w:rPr>
      </w:pPr>
      <w:r>
        <w:t>9.8.3.1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1441</w:t>
      </w:r>
    </w:p>
    <w:p w14:paraId="49F272CB" w14:textId="77777777" w:rsidR="009D27A3" w:rsidRDefault="009D27A3">
      <w:pPr>
        <w:pStyle w:val="TOC4"/>
        <w:rPr>
          <w:rFonts w:asciiTheme="minorHAnsi" w:eastAsiaTheme="minorEastAsia" w:hAnsiTheme="minorHAnsi" w:cstheme="minorBidi"/>
          <w:kern w:val="2"/>
          <w:sz w:val="22"/>
          <w:szCs w:val="22"/>
          <w14:ligatures w14:val="standardContextual"/>
        </w:rPr>
      </w:pPr>
      <w:r>
        <w:t>9.8.3.2</w:t>
      </w:r>
      <w:r>
        <w:rPr>
          <w:rFonts w:asciiTheme="minorHAnsi" w:eastAsiaTheme="minorEastAsia" w:hAnsiTheme="minorHAnsi" w:cstheme="minorBidi"/>
          <w:kern w:val="2"/>
          <w:sz w:val="22"/>
          <w:szCs w:val="22"/>
          <w14:ligatures w14:val="standardContextual"/>
        </w:rPr>
        <w:tab/>
      </w:r>
      <w:r>
        <w:t>TDD</w:t>
      </w:r>
      <w:r>
        <w:tab/>
        <w:t>1442</w:t>
      </w:r>
    </w:p>
    <w:p w14:paraId="752AB8A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9.8.4</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alternative table under AWGN</w:t>
      </w:r>
      <w:r>
        <w:tab/>
        <w:t>1443</w:t>
      </w:r>
    </w:p>
    <w:p w14:paraId="02FAAF85" w14:textId="77777777" w:rsidR="009D27A3" w:rsidRDefault="009D27A3">
      <w:pPr>
        <w:pStyle w:val="TOC4"/>
        <w:rPr>
          <w:rFonts w:asciiTheme="minorHAnsi" w:eastAsiaTheme="minorEastAsia" w:hAnsiTheme="minorHAnsi" w:cstheme="minorBidi"/>
          <w:kern w:val="2"/>
          <w:sz w:val="22"/>
          <w:szCs w:val="22"/>
          <w14:ligatures w14:val="standardContextual"/>
        </w:rPr>
      </w:pPr>
      <w:r>
        <w:t>9.8.4.1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1443</w:t>
      </w:r>
    </w:p>
    <w:p w14:paraId="662C347E" w14:textId="77777777" w:rsidR="009D27A3" w:rsidRDefault="009D27A3">
      <w:pPr>
        <w:pStyle w:val="TOC4"/>
        <w:rPr>
          <w:rFonts w:asciiTheme="minorHAnsi" w:eastAsiaTheme="minorEastAsia" w:hAnsiTheme="minorHAnsi" w:cstheme="minorBidi"/>
          <w:kern w:val="2"/>
          <w:sz w:val="22"/>
          <w:szCs w:val="22"/>
          <w14:ligatures w14:val="standardContextual"/>
        </w:rPr>
      </w:pPr>
      <w:r>
        <w:t>9.8.4.2</w:t>
      </w:r>
      <w:r>
        <w:rPr>
          <w:rFonts w:asciiTheme="minorHAnsi" w:eastAsiaTheme="minorEastAsia" w:hAnsiTheme="minorHAnsi" w:cstheme="minorBidi"/>
          <w:kern w:val="2"/>
          <w:sz w:val="22"/>
          <w:szCs w:val="22"/>
          <w14:ligatures w14:val="standardContextual"/>
        </w:rPr>
        <w:tab/>
      </w:r>
      <w:r>
        <w:t>TDD</w:t>
      </w:r>
      <w:r>
        <w:tab/>
        <w:t>1444</w:t>
      </w:r>
    </w:p>
    <w:p w14:paraId="48E6A1F0" w14:textId="77777777" w:rsidR="009D27A3" w:rsidRDefault="009D27A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1445</w:t>
      </w:r>
    </w:p>
    <w:p w14:paraId="52DF4EB3" w14:textId="77777777" w:rsidR="009D27A3" w:rsidRDefault="009D27A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1445</w:t>
      </w:r>
    </w:p>
    <w:p w14:paraId="5BDB130D" w14:textId="77777777" w:rsidR="009D27A3" w:rsidRDefault="009D27A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1446</w:t>
      </w:r>
    </w:p>
    <w:p w14:paraId="7E76B462" w14:textId="77777777" w:rsidR="009D27A3" w:rsidRDefault="009D27A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1446</w:t>
      </w:r>
    </w:p>
    <w:p w14:paraId="2AF30B90" w14:textId="77777777" w:rsidR="009D27A3" w:rsidRDefault="009D27A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1446</w:t>
      </w:r>
    </w:p>
    <w:p w14:paraId="490F65CF" w14:textId="77777777" w:rsidR="009D27A3" w:rsidRDefault="009D27A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1447</w:t>
      </w:r>
    </w:p>
    <w:p w14:paraId="6EC18F83"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9.9.1.2.1</w:t>
      </w:r>
      <w:r>
        <w:rPr>
          <w:rFonts w:asciiTheme="minorHAnsi" w:eastAsiaTheme="minorEastAsia" w:hAnsiTheme="minorHAnsi" w:cstheme="minorBidi"/>
          <w:kern w:val="2"/>
          <w:sz w:val="22"/>
          <w:szCs w:val="22"/>
          <w14:ligatures w14:val="standardContextual"/>
        </w:rPr>
        <w:tab/>
      </w:r>
      <w:r>
        <w:t>FDD</w:t>
      </w:r>
      <w:r>
        <w:tab/>
        <w:t>1447</w:t>
      </w:r>
    </w:p>
    <w:p w14:paraId="12AB8237" w14:textId="77777777" w:rsidR="009D27A3" w:rsidRDefault="009D27A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1448</w:t>
      </w:r>
    </w:p>
    <w:p w14:paraId="58AF2191" w14:textId="77777777" w:rsidR="009D27A3" w:rsidRDefault="009D27A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1449</w:t>
      </w:r>
    </w:p>
    <w:p w14:paraId="51A78A3F" w14:textId="77777777" w:rsidR="009D27A3" w:rsidRDefault="009D27A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1450</w:t>
      </w:r>
    </w:p>
    <w:p w14:paraId="236F732C" w14:textId="77777777" w:rsidR="009D27A3" w:rsidRDefault="009D27A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1450</w:t>
      </w:r>
    </w:p>
    <w:p w14:paraId="05A22220" w14:textId="77777777" w:rsidR="009D27A3" w:rsidRDefault="009D27A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1451</w:t>
      </w:r>
    </w:p>
    <w:p w14:paraId="3803CF83" w14:textId="77777777" w:rsidR="009D27A3" w:rsidRDefault="009D27A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1451</w:t>
      </w:r>
    </w:p>
    <w:p w14:paraId="053C9CAD" w14:textId="77777777" w:rsidR="009D27A3" w:rsidRDefault="009D27A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1452</w:t>
      </w:r>
    </w:p>
    <w:p w14:paraId="0153424A" w14:textId="77777777" w:rsidR="009D27A3" w:rsidRDefault="009D27A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1453</w:t>
      </w:r>
    </w:p>
    <w:p w14:paraId="7222AF27" w14:textId="77777777" w:rsidR="009D27A3" w:rsidRDefault="009D27A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1453</w:t>
      </w:r>
    </w:p>
    <w:p w14:paraId="37A653B2" w14:textId="77777777" w:rsidR="009D27A3" w:rsidRDefault="009D27A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1454</w:t>
      </w:r>
    </w:p>
    <w:p w14:paraId="02E5A1AB" w14:textId="77777777" w:rsidR="009D27A3" w:rsidRDefault="009D27A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1455</w:t>
      </w:r>
    </w:p>
    <w:p w14:paraId="3E77D3F8" w14:textId="77777777" w:rsidR="009D27A3" w:rsidRDefault="009D27A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1457</w:t>
      </w:r>
    </w:p>
    <w:p w14:paraId="160BA970" w14:textId="77777777" w:rsidR="009D27A3" w:rsidRDefault="009D27A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1457</w:t>
      </w:r>
    </w:p>
    <w:p w14:paraId="586FFE16" w14:textId="77777777" w:rsidR="009D27A3" w:rsidRDefault="009D27A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1460</w:t>
      </w:r>
    </w:p>
    <w:p w14:paraId="5B736802" w14:textId="77777777" w:rsidR="009D27A3" w:rsidRDefault="009D27A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1463</w:t>
      </w:r>
    </w:p>
    <w:p w14:paraId="756A02A5" w14:textId="77777777" w:rsidR="009D27A3" w:rsidRDefault="009D27A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1464</w:t>
      </w:r>
    </w:p>
    <w:p w14:paraId="7EF45FAF" w14:textId="77777777" w:rsidR="009D27A3" w:rsidRDefault="009D27A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1464</w:t>
      </w:r>
    </w:p>
    <w:p w14:paraId="0007C493" w14:textId="77777777" w:rsidR="009D27A3" w:rsidRDefault="009D27A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1466</w:t>
      </w:r>
    </w:p>
    <w:p w14:paraId="450CE297" w14:textId="77777777" w:rsidR="009D27A3" w:rsidRDefault="009D27A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1466</w:t>
      </w:r>
    </w:p>
    <w:p w14:paraId="1A5D94A0" w14:textId="77777777" w:rsidR="009D27A3" w:rsidRDefault="009D27A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1466</w:t>
      </w:r>
    </w:p>
    <w:p w14:paraId="131B701B" w14:textId="77777777" w:rsidR="009D27A3" w:rsidRDefault="009D27A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1468</w:t>
      </w:r>
    </w:p>
    <w:p w14:paraId="1EA87535" w14:textId="77777777" w:rsidR="009D27A3" w:rsidRDefault="009D27A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1469</w:t>
      </w:r>
    </w:p>
    <w:p w14:paraId="3FA52AFA" w14:textId="77777777" w:rsidR="009D27A3" w:rsidRDefault="009D27A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1469</w:t>
      </w:r>
    </w:p>
    <w:p w14:paraId="3E6E7F8E" w14:textId="77777777" w:rsidR="009D27A3" w:rsidRDefault="009D27A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1471</w:t>
      </w:r>
    </w:p>
    <w:p w14:paraId="3020300C"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1473</w:t>
      </w:r>
    </w:p>
    <w:p w14:paraId="5DDFFE72"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1474</w:t>
      </w:r>
    </w:p>
    <w:p w14:paraId="75313D3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1474</w:t>
      </w:r>
    </w:p>
    <w:p w14:paraId="7D05829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1476</w:t>
      </w:r>
    </w:p>
    <w:p w14:paraId="576F3251"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.2</w:t>
      </w:r>
      <w:r>
        <w:rPr>
          <w:rFonts w:asciiTheme="minorHAnsi" w:eastAsiaTheme="minorEastAsia" w:hAnsiTheme="minorHAnsi" w:cstheme="minorBidi"/>
          <w:kern w:val="2"/>
          <w:sz w:val="22"/>
          <w:szCs w:val="22"/>
          <w14:ligatures w14:val="standardContextual"/>
        </w:rPr>
        <w:tab/>
      </w:r>
      <w:r>
        <w:t>Minimum requirement (</w:t>
      </w:r>
      <w:r>
        <w:rPr>
          <w:lang w:eastAsia="zh-CN"/>
        </w:rPr>
        <w:t>PUSCH 3-1, QCL Type C</w:t>
      </w:r>
      <w:r>
        <w:t>)</w:t>
      </w:r>
      <w:r>
        <w:tab/>
        <w:t>1478</w:t>
      </w:r>
    </w:p>
    <w:p w14:paraId="5FEA437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9.10.2.1</w:t>
      </w:r>
      <w:r>
        <w:rPr>
          <w:rFonts w:asciiTheme="minorHAnsi" w:eastAsiaTheme="minorEastAsia" w:hAnsiTheme="minorHAnsi" w:cstheme="minorBidi"/>
          <w:kern w:val="2"/>
          <w:sz w:val="22"/>
          <w:szCs w:val="22"/>
          <w14:ligatures w14:val="standardContextual"/>
        </w:rPr>
        <w:tab/>
      </w:r>
      <w:r w:rsidRPr="00D024B4">
        <w:rPr>
          <w:snapToGrid w:val="0"/>
          <w:kern w:val="2"/>
        </w:rPr>
        <w:t>FDD</w:t>
      </w:r>
      <w:r>
        <w:tab/>
        <w:t>1478</w:t>
      </w:r>
    </w:p>
    <w:p w14:paraId="3929FC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9.10.2.2</w:t>
      </w:r>
      <w:r>
        <w:rPr>
          <w:rFonts w:asciiTheme="minorHAnsi" w:eastAsiaTheme="minorEastAsia" w:hAnsiTheme="minorHAnsi" w:cstheme="minorBidi"/>
          <w:kern w:val="2"/>
          <w:sz w:val="22"/>
          <w:szCs w:val="22"/>
          <w14:ligatures w14:val="standardContextual"/>
        </w:rPr>
        <w:tab/>
      </w:r>
      <w:r w:rsidRPr="00D024B4">
        <w:rPr>
          <w:snapToGrid w:val="0"/>
          <w:kern w:val="2"/>
        </w:rPr>
        <w:t>TDD</w:t>
      </w:r>
      <w:r>
        <w:tab/>
        <w:t>1481</w:t>
      </w:r>
    </w:p>
    <w:p w14:paraId="1AD21C28"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11</w:t>
      </w:r>
      <w:r>
        <w:rPr>
          <w:rFonts w:asciiTheme="minorHAnsi" w:eastAsiaTheme="minorEastAsia" w:hAnsiTheme="minorHAnsi" w:cstheme="minorBidi"/>
          <w:kern w:val="2"/>
          <w:sz w:val="22"/>
          <w:szCs w:val="22"/>
          <w14:ligatures w14:val="standardContextual"/>
        </w:rPr>
        <w:tab/>
      </w:r>
      <w:r>
        <w:t xml:space="preserve">Reporting of </w:t>
      </w:r>
      <w:r>
        <w:rPr>
          <w:lang w:eastAsia="zh-CN"/>
        </w:rPr>
        <w:t>Hybrid Channel state information</w:t>
      </w:r>
      <w:r>
        <w:tab/>
        <w:t>1484</w:t>
      </w:r>
    </w:p>
    <w:p w14:paraId="098EEC2C"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1484</w:t>
      </w:r>
    </w:p>
    <w:p w14:paraId="4B070BF5"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14:ligatures w14:val="standardContextual"/>
        </w:rPr>
        <w:tab/>
      </w:r>
      <w:r>
        <w:t>FDD</w:t>
      </w:r>
      <w:r>
        <w:tab/>
        <w:t>1485</w:t>
      </w:r>
    </w:p>
    <w:p w14:paraId="686283C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14:ligatures w14:val="standardContextual"/>
        </w:rPr>
        <w:tab/>
      </w:r>
      <w:r>
        <w:t>TDD</w:t>
      </w:r>
      <w:r>
        <w:tab/>
        <w:t>1487</w:t>
      </w:r>
    </w:p>
    <w:p w14:paraId="266657F7"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12</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 xml:space="preserve">UE supporting </w:t>
      </w:r>
      <w:r>
        <w:t>Short TTI)</w:t>
      </w:r>
      <w:r>
        <w:tab/>
        <w:t>1489</w:t>
      </w:r>
    </w:p>
    <w:p w14:paraId="3F495D12" w14:textId="77777777" w:rsidR="009D27A3" w:rsidRDefault="009D27A3">
      <w:pPr>
        <w:pStyle w:val="TOC3"/>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CQI reporting under fading conditions (Cell-Specific Reference Symbol)</w:t>
      </w:r>
      <w:r>
        <w:tab/>
        <w:t>1489</w:t>
      </w:r>
    </w:p>
    <w:p w14:paraId="7C845A2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1489</w:t>
      </w:r>
    </w:p>
    <w:p w14:paraId="7C8433A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1492</w:t>
      </w:r>
    </w:p>
    <w:p w14:paraId="76BDAC2F" w14:textId="77777777" w:rsidR="009D27A3" w:rsidRDefault="009D27A3">
      <w:pPr>
        <w:pStyle w:val="TOC3"/>
        <w:rPr>
          <w:rFonts w:asciiTheme="minorHAnsi" w:eastAsiaTheme="minorEastAsia" w:hAnsiTheme="minorHAnsi" w:cstheme="minorBidi"/>
          <w:kern w:val="2"/>
          <w:sz w:val="22"/>
          <w:szCs w:val="22"/>
          <w14:ligatures w14:val="standardContextual"/>
        </w:rPr>
      </w:pPr>
      <w:r>
        <w:t>9.12.</w:t>
      </w:r>
      <w:r>
        <w:rPr>
          <w:lang w:eastAsia="zh-CN"/>
        </w:rPr>
        <w:t>2</w:t>
      </w:r>
      <w:r>
        <w:rPr>
          <w:rFonts w:asciiTheme="minorHAnsi" w:eastAsiaTheme="minorEastAsia" w:hAnsiTheme="minorHAnsi" w:cstheme="minorBidi"/>
          <w:kern w:val="2"/>
          <w:sz w:val="22"/>
          <w:szCs w:val="22"/>
          <w14:ligatures w14:val="standardContextual"/>
        </w:rPr>
        <w:tab/>
      </w:r>
      <w:r>
        <w:t>CQI reporting under fading conditions (CSI Reference Symbol)</w:t>
      </w:r>
      <w:r>
        <w:tab/>
        <w:t>1493</w:t>
      </w:r>
    </w:p>
    <w:p w14:paraId="65837B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1493</w:t>
      </w:r>
    </w:p>
    <w:p w14:paraId="001D95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1496</w:t>
      </w:r>
    </w:p>
    <w:p w14:paraId="09F2DFFD" w14:textId="77777777" w:rsidR="009D27A3" w:rsidRDefault="009D27A3">
      <w:pPr>
        <w:pStyle w:val="TOC2"/>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CSI reporting for 8Rx UE</w:t>
      </w:r>
      <w:r>
        <w:tab/>
        <w:t>1498</w:t>
      </w:r>
    </w:p>
    <w:p w14:paraId="4587A170" w14:textId="77777777" w:rsidR="009D27A3" w:rsidRDefault="009D27A3">
      <w:pPr>
        <w:pStyle w:val="TOC3"/>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CQI reporting definition under AWGN conditions</w:t>
      </w:r>
      <w:r>
        <w:tab/>
        <w:t>1498</w:t>
      </w:r>
    </w:p>
    <w:p w14:paraId="7F491433" w14:textId="77777777" w:rsidR="009D27A3" w:rsidRDefault="009D27A3">
      <w:pPr>
        <w:pStyle w:val="TOC4"/>
        <w:rPr>
          <w:rFonts w:asciiTheme="minorHAnsi" w:eastAsiaTheme="minorEastAsia" w:hAnsiTheme="minorHAnsi" w:cstheme="minorBidi"/>
          <w:kern w:val="2"/>
          <w:sz w:val="22"/>
          <w:szCs w:val="22"/>
          <w14:ligatures w14:val="standardContextual"/>
        </w:rPr>
      </w:pPr>
      <w:r>
        <w:t>9.13.1.1</w:t>
      </w:r>
      <w:r>
        <w:rPr>
          <w:rFonts w:asciiTheme="minorHAnsi" w:eastAsiaTheme="minorEastAsia" w:hAnsiTheme="minorHAnsi" w:cstheme="minorBidi"/>
          <w:kern w:val="2"/>
          <w:sz w:val="22"/>
          <w:szCs w:val="22"/>
          <w14:ligatures w14:val="standardContextual"/>
        </w:rPr>
        <w:tab/>
      </w:r>
      <w:r>
        <w:t>Minimum requirement PUCCH 1-1 with Rank 4 (CSI Reference Symbol</w:t>
      </w:r>
      <w:r>
        <w:rPr>
          <w:lang w:eastAsia="zh-CN"/>
        </w:rPr>
        <w:t>s</w:t>
      </w:r>
      <w:r>
        <w:t>)</w:t>
      </w:r>
      <w:r>
        <w:tab/>
        <w:t>1498</w:t>
      </w:r>
    </w:p>
    <w:p w14:paraId="3198E73B" w14:textId="77777777" w:rsidR="009D27A3" w:rsidRDefault="009D27A3">
      <w:pPr>
        <w:pStyle w:val="TOC5"/>
        <w:rPr>
          <w:rFonts w:asciiTheme="minorHAnsi" w:eastAsiaTheme="minorEastAsia" w:hAnsiTheme="minorHAnsi" w:cstheme="minorBidi"/>
          <w:kern w:val="2"/>
          <w:sz w:val="22"/>
          <w:szCs w:val="22"/>
          <w14:ligatures w14:val="standardContextual"/>
        </w:rPr>
      </w:pPr>
      <w:r>
        <w:t>9.13.1.2.1</w:t>
      </w:r>
      <w:r>
        <w:rPr>
          <w:rFonts w:asciiTheme="minorHAnsi" w:eastAsiaTheme="minorEastAsia" w:hAnsiTheme="minorHAnsi" w:cstheme="minorBidi"/>
          <w:kern w:val="2"/>
          <w:sz w:val="22"/>
          <w:szCs w:val="22"/>
          <w14:ligatures w14:val="standardContextual"/>
        </w:rPr>
        <w:tab/>
      </w:r>
      <w:r>
        <w:t>Void</w:t>
      </w:r>
      <w:r>
        <w:tab/>
        <w:t>1498</w:t>
      </w:r>
    </w:p>
    <w:p w14:paraId="51EBA244" w14:textId="77777777" w:rsidR="009D27A3" w:rsidRDefault="009D27A3">
      <w:pPr>
        <w:pStyle w:val="TOC5"/>
        <w:rPr>
          <w:rFonts w:asciiTheme="minorHAnsi" w:eastAsiaTheme="minorEastAsia" w:hAnsiTheme="minorHAnsi" w:cstheme="minorBidi"/>
          <w:kern w:val="2"/>
          <w:sz w:val="22"/>
          <w:szCs w:val="22"/>
          <w14:ligatures w14:val="standardContextual"/>
        </w:rPr>
      </w:pPr>
      <w:r>
        <w:t>9.13.1.2.2</w:t>
      </w:r>
      <w:r>
        <w:rPr>
          <w:rFonts w:asciiTheme="minorHAnsi" w:eastAsiaTheme="minorEastAsia" w:hAnsiTheme="minorHAnsi" w:cstheme="minorBidi"/>
          <w:kern w:val="2"/>
          <w:sz w:val="22"/>
          <w:szCs w:val="22"/>
          <w14:ligatures w14:val="standardContextual"/>
        </w:rPr>
        <w:tab/>
      </w:r>
      <w:r>
        <w:t>TDD</w:t>
      </w:r>
      <w:r>
        <w:tab/>
        <w:t>1498</w:t>
      </w:r>
    </w:p>
    <w:p w14:paraId="57BCF0C1"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1499</w:t>
      </w:r>
    </w:p>
    <w:p w14:paraId="066D0517"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1499</w:t>
      </w:r>
    </w:p>
    <w:p w14:paraId="1F690931" w14:textId="77777777" w:rsidR="009D27A3" w:rsidRDefault="009D27A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1500</w:t>
      </w:r>
    </w:p>
    <w:p w14:paraId="1B925B5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1501</w:t>
      </w:r>
    </w:p>
    <w:p w14:paraId="58C7F253" w14:textId="77777777" w:rsidR="009D27A3" w:rsidRDefault="009D27A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1501</w:t>
      </w:r>
    </w:p>
    <w:p w14:paraId="09A83771"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1502</w:t>
      </w:r>
    </w:p>
    <w:p w14:paraId="1563A300" w14:textId="77777777" w:rsidR="009D27A3" w:rsidRDefault="009D27A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under CA</w:t>
      </w:r>
      <w:r>
        <w:tab/>
        <w:t>1502</w:t>
      </w:r>
    </w:p>
    <w:p w14:paraId="2A70EC47" w14:textId="77777777" w:rsidR="009D27A3" w:rsidRDefault="009D27A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1502</w:t>
      </w:r>
    </w:p>
    <w:p w14:paraId="492518E3" w14:textId="77777777" w:rsidR="009D27A3" w:rsidRDefault="009D27A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1503</w:t>
      </w:r>
    </w:p>
    <w:p w14:paraId="2F38A60A" w14:textId="77777777" w:rsidR="009D27A3" w:rsidRDefault="009D27A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as Non-Serving Cell</w:t>
      </w:r>
      <w:r>
        <w:tab/>
        <w:t>1504</w:t>
      </w:r>
    </w:p>
    <w:p w14:paraId="2B46A4DA" w14:textId="77777777" w:rsidR="009D27A3" w:rsidRDefault="009D27A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1504</w:t>
      </w:r>
    </w:p>
    <w:p w14:paraId="502F032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10.3.2.2</w:t>
      </w:r>
      <w:r>
        <w:rPr>
          <w:rFonts w:asciiTheme="minorHAnsi" w:eastAsiaTheme="minorEastAsia" w:hAnsiTheme="minorHAnsi" w:cstheme="minorBidi"/>
          <w:kern w:val="2"/>
          <w:sz w:val="22"/>
          <w:szCs w:val="22"/>
          <w14:ligatures w14:val="standardContextual"/>
        </w:rPr>
        <w:tab/>
      </w:r>
      <w:r>
        <w:t>Minimum requirement with 7.5kHz subcarrier spacing</w:t>
      </w:r>
      <w:r>
        <w:tab/>
        <w:t>1505</w:t>
      </w:r>
    </w:p>
    <w:p w14:paraId="3698E5B5" w14:textId="77777777" w:rsidR="009D27A3" w:rsidRDefault="009D27A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1506</w:t>
      </w:r>
    </w:p>
    <w:p w14:paraId="22B111DE" w14:textId="77777777" w:rsidR="009D27A3" w:rsidRDefault="009D27A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1506</w:t>
      </w:r>
    </w:p>
    <w:p w14:paraId="7E074591" w14:textId="77777777" w:rsidR="009D27A3" w:rsidRDefault="009D27A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1507</w:t>
      </w:r>
    </w:p>
    <w:p w14:paraId="7804B64C" w14:textId="77777777" w:rsidR="009D27A3" w:rsidRDefault="009D27A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1508</w:t>
      </w:r>
    </w:p>
    <w:p w14:paraId="67D26DBB" w14:textId="77777777" w:rsidR="009D27A3" w:rsidRDefault="009D27A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1509</w:t>
      </w:r>
    </w:p>
    <w:p w14:paraId="0EC87CF9" w14:textId="77777777" w:rsidR="009D27A3" w:rsidRDefault="009D27A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1509</w:t>
      </w:r>
    </w:p>
    <w:p w14:paraId="3C6F0E5C" w14:textId="77777777" w:rsidR="009D27A3" w:rsidRDefault="009D27A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1509</w:t>
      </w:r>
    </w:p>
    <w:p w14:paraId="0B86B837" w14:textId="77777777" w:rsidR="009D27A3" w:rsidRDefault="009D27A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1510</w:t>
      </w:r>
    </w:p>
    <w:p w14:paraId="4A55D2D2" w14:textId="77777777" w:rsidR="009D27A3" w:rsidRDefault="009D27A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1510</w:t>
      </w:r>
    </w:p>
    <w:p w14:paraId="5985AF02" w14:textId="77777777" w:rsidR="009D27A3" w:rsidRDefault="009D27A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1510</w:t>
      </w:r>
    </w:p>
    <w:p w14:paraId="7897CF11" w14:textId="77777777" w:rsidR="009D27A3" w:rsidRDefault="009D27A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1511</w:t>
      </w:r>
    </w:p>
    <w:p w14:paraId="72EFBC3A" w14:textId="77777777" w:rsidR="009D27A3" w:rsidRDefault="009D27A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1512</w:t>
      </w:r>
    </w:p>
    <w:p w14:paraId="7215036A" w14:textId="77777777" w:rsidR="009D27A3" w:rsidRDefault="009D27A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1512</w:t>
      </w:r>
    </w:p>
    <w:p w14:paraId="2B30ED93" w14:textId="77777777" w:rsidR="009D27A3" w:rsidRDefault="009D27A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1512</w:t>
      </w:r>
    </w:p>
    <w:p w14:paraId="0F16E1D1" w14:textId="77777777" w:rsidR="009D27A3" w:rsidRDefault="009D27A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1513</w:t>
      </w:r>
    </w:p>
    <w:p w14:paraId="7BE1D85A" w14:textId="77777777" w:rsidR="009D27A3" w:rsidRDefault="009D27A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1514</w:t>
      </w:r>
    </w:p>
    <w:p w14:paraId="2235F533" w14:textId="77777777" w:rsidR="009D27A3" w:rsidRDefault="009D27A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1515</w:t>
      </w:r>
    </w:p>
    <w:p w14:paraId="0B0C6CCA" w14:textId="77777777" w:rsidR="009D27A3" w:rsidRDefault="009D27A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1516</w:t>
      </w:r>
    </w:p>
    <w:p w14:paraId="76B62AE4" w14:textId="77777777" w:rsidR="009D27A3" w:rsidRDefault="009D27A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1516</w:t>
      </w:r>
    </w:p>
    <w:p w14:paraId="45985ECB" w14:textId="77777777" w:rsidR="009D27A3" w:rsidRDefault="009D27A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1517</w:t>
      </w:r>
    </w:p>
    <w:p w14:paraId="0179763B" w14:textId="77777777" w:rsidR="009D27A3" w:rsidRDefault="009D27A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1519</w:t>
      </w:r>
    </w:p>
    <w:p w14:paraId="2BB958CD" w14:textId="77777777" w:rsidR="009D27A3" w:rsidRDefault="009D27A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1519</w:t>
      </w:r>
    </w:p>
    <w:p w14:paraId="00908020" w14:textId="77777777" w:rsidR="009D27A3" w:rsidRDefault="009D27A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1519</w:t>
      </w:r>
    </w:p>
    <w:p w14:paraId="42900DD3" w14:textId="77777777" w:rsidR="009D27A3" w:rsidRDefault="009D27A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1519</w:t>
      </w:r>
    </w:p>
    <w:p w14:paraId="2B6F30B5" w14:textId="77777777" w:rsidR="009D27A3" w:rsidRDefault="009D27A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1519</w:t>
      </w:r>
    </w:p>
    <w:p w14:paraId="63AC5D4E" w14:textId="77777777" w:rsidR="009D27A3" w:rsidRDefault="009D27A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1519</w:t>
      </w:r>
    </w:p>
    <w:p w14:paraId="66845319" w14:textId="77777777" w:rsidR="009D27A3" w:rsidRDefault="009D27A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1520</w:t>
      </w:r>
    </w:p>
    <w:p w14:paraId="7D74D725" w14:textId="77777777" w:rsidR="009D27A3" w:rsidRDefault="009D27A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1520</w:t>
      </w:r>
    </w:p>
    <w:p w14:paraId="066EAA52" w14:textId="77777777" w:rsidR="009D27A3" w:rsidRDefault="009D27A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1520</w:t>
      </w:r>
    </w:p>
    <w:p w14:paraId="5E88B346" w14:textId="77777777" w:rsidR="009D27A3" w:rsidRDefault="009D27A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1521</w:t>
      </w:r>
    </w:p>
    <w:p w14:paraId="3D527A11" w14:textId="77777777" w:rsidR="009D27A3" w:rsidRDefault="009D27A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1522</w:t>
      </w:r>
    </w:p>
    <w:p w14:paraId="2021BEC3" w14:textId="77777777" w:rsidR="009D27A3" w:rsidRDefault="009D27A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1523</w:t>
      </w:r>
    </w:p>
    <w:p w14:paraId="499FF77C" w14:textId="77777777" w:rsidR="009D27A3" w:rsidRDefault="009D27A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1523</w:t>
      </w:r>
    </w:p>
    <w:p w14:paraId="18E6362D" w14:textId="77777777" w:rsidR="009D27A3" w:rsidRDefault="009D27A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1523</w:t>
      </w:r>
    </w:p>
    <w:p w14:paraId="52B925ED" w14:textId="77777777" w:rsidR="009D27A3" w:rsidRDefault="009D27A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1523</w:t>
      </w:r>
    </w:p>
    <w:p w14:paraId="23F0DD2D" w14:textId="77777777" w:rsidR="009D27A3" w:rsidRDefault="009D27A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1525</w:t>
      </w:r>
    </w:p>
    <w:p w14:paraId="6A61C649" w14:textId="77777777" w:rsidR="009D27A3" w:rsidRDefault="009D27A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1525</w:t>
      </w:r>
    </w:p>
    <w:p w14:paraId="4400CE8A" w14:textId="77777777" w:rsidR="009D27A3" w:rsidRDefault="009D27A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1528</w:t>
      </w:r>
    </w:p>
    <w:p w14:paraId="6E004CD0" w14:textId="77777777" w:rsidR="009D27A3" w:rsidRDefault="009D27A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1528</w:t>
      </w:r>
    </w:p>
    <w:p w14:paraId="1C8FA8BF" w14:textId="77777777" w:rsidR="009D27A3" w:rsidRDefault="009D27A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1529</w:t>
      </w:r>
    </w:p>
    <w:p w14:paraId="4E49717E" w14:textId="77777777" w:rsidR="009D27A3" w:rsidRDefault="009D27A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Void</w:t>
      </w:r>
      <w:r>
        <w:tab/>
        <w:t>1531</w:t>
      </w:r>
    </w:p>
    <w:p w14:paraId="7293BAE6" w14:textId="77777777" w:rsidR="009D27A3" w:rsidRDefault="009D27A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1531</w:t>
      </w:r>
    </w:p>
    <w:p w14:paraId="2875F860" w14:textId="77777777" w:rsidR="009D27A3" w:rsidRDefault="009D27A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1531</w:t>
      </w:r>
    </w:p>
    <w:p w14:paraId="50C6473A" w14:textId="77777777" w:rsidR="009D27A3" w:rsidRDefault="009D27A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1531</w:t>
      </w:r>
    </w:p>
    <w:p w14:paraId="61A7596E" w14:textId="77777777" w:rsidR="009D27A3" w:rsidRDefault="009D27A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1532</w:t>
      </w:r>
    </w:p>
    <w:p w14:paraId="6C1EB73C" w14:textId="77777777" w:rsidR="009D27A3" w:rsidRDefault="009D27A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1533</w:t>
      </w:r>
    </w:p>
    <w:p w14:paraId="716876AC" w14:textId="77777777" w:rsidR="009D27A3" w:rsidRDefault="009D27A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1533</w:t>
      </w:r>
    </w:p>
    <w:p w14:paraId="4F9DAAA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14.5</w:t>
      </w:r>
      <w:r>
        <w:rPr>
          <w:rFonts w:asciiTheme="minorHAnsi" w:eastAsiaTheme="minorEastAsia" w:hAnsiTheme="minorHAnsi" w:cstheme="minorBidi"/>
          <w:kern w:val="2"/>
          <w:sz w:val="22"/>
          <w:szCs w:val="22"/>
          <w14:ligatures w14:val="standardContextual"/>
        </w:rPr>
        <w:tab/>
      </w:r>
      <w:r w:rsidRPr="00D024B4">
        <w:rPr>
          <w:rFonts w:eastAsia="Malgun Gothic"/>
        </w:rPr>
        <w:t>Demodulation of PSBCH</w:t>
      </w:r>
      <w:r>
        <w:tab/>
        <w:t>1534</w:t>
      </w:r>
    </w:p>
    <w:p w14:paraId="6EA9BB56"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1535</w:t>
      </w:r>
    </w:p>
    <w:p w14:paraId="0084C23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14.7</w:t>
      </w:r>
      <w:r>
        <w:rPr>
          <w:rFonts w:asciiTheme="minorHAnsi" w:eastAsiaTheme="minorEastAsia" w:hAnsiTheme="minorHAnsi" w:cstheme="minorBidi"/>
          <w:kern w:val="2"/>
          <w:sz w:val="22"/>
          <w:szCs w:val="22"/>
          <w14:ligatures w14:val="standardContextual"/>
        </w:rPr>
        <w:tab/>
      </w:r>
      <w:r w:rsidRPr="00D024B4">
        <w:rPr>
          <w:rFonts w:eastAsia="Malgun Gothic"/>
        </w:rPr>
        <w:t>Soft buffer test</w:t>
      </w:r>
      <w:r>
        <w:tab/>
        <w:t>1535</w:t>
      </w:r>
    </w:p>
    <w:p w14:paraId="001A6D4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14.8</w:t>
      </w:r>
      <w:r>
        <w:rPr>
          <w:rFonts w:asciiTheme="minorHAnsi" w:eastAsiaTheme="minorEastAsia" w:hAnsiTheme="minorHAnsi" w:cstheme="minorBidi"/>
          <w:kern w:val="2"/>
          <w:sz w:val="22"/>
          <w:szCs w:val="22"/>
          <w14:ligatures w14:val="standardContextual"/>
        </w:rPr>
        <w:tab/>
      </w:r>
      <w:r w:rsidRPr="00D024B4">
        <w:rPr>
          <w:rFonts w:eastAsia="Malgun Gothic"/>
        </w:rPr>
        <w:t>PSCCH decoding capability test</w:t>
      </w:r>
      <w:r>
        <w:tab/>
        <w:t>1536</w:t>
      </w:r>
    </w:p>
    <w:p w14:paraId="10DFEFDA"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14.9</w:t>
      </w:r>
      <w:r>
        <w:rPr>
          <w:rFonts w:asciiTheme="minorHAnsi" w:eastAsiaTheme="minorEastAsia" w:hAnsiTheme="minorHAnsi" w:cstheme="minorBidi"/>
          <w:kern w:val="2"/>
          <w:sz w:val="22"/>
          <w:szCs w:val="22"/>
          <w14:ligatures w14:val="standardContextual"/>
        </w:rPr>
        <w:tab/>
      </w:r>
      <w:r w:rsidRPr="00D024B4">
        <w:rPr>
          <w:rFonts w:eastAsia="Malgun Gothic"/>
        </w:rPr>
        <w:t>Sustained downlink data rate with active sidelink</w:t>
      </w:r>
      <w:r>
        <w:tab/>
        <w:t>1537</w:t>
      </w:r>
    </w:p>
    <w:p w14:paraId="7A014B1B"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14.10</w:t>
      </w:r>
      <w:r>
        <w:rPr>
          <w:rFonts w:asciiTheme="minorHAnsi" w:eastAsiaTheme="minorEastAsia" w:hAnsiTheme="minorHAnsi" w:cstheme="minorBidi"/>
          <w:kern w:val="2"/>
          <w:sz w:val="22"/>
          <w:szCs w:val="22"/>
          <w14:ligatures w14:val="standardContextual"/>
        </w:rPr>
        <w:tab/>
      </w:r>
      <w:r w:rsidRPr="00D024B4">
        <w:rPr>
          <w:rFonts w:eastAsia="Malgun Gothic"/>
        </w:rPr>
        <w:t>Soft buffer test (CA)</w:t>
      </w:r>
      <w:r>
        <w:tab/>
        <w:t>1538</w:t>
      </w:r>
    </w:p>
    <w:p w14:paraId="1EAB352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w:t>
      </w:r>
      <w:r w:rsidRPr="00D024B4">
        <w:rPr>
          <w:rFonts w:eastAsia="SimSun"/>
          <w:lang w:eastAsia="zh-CN"/>
        </w:rPr>
        <w:t>11</w:t>
      </w:r>
      <w:r>
        <w:rPr>
          <w:rFonts w:asciiTheme="minorHAnsi" w:eastAsiaTheme="minorEastAsia" w:hAnsiTheme="minorHAnsi" w:cstheme="minorBidi"/>
          <w:kern w:val="2"/>
          <w:sz w:val="22"/>
          <w:szCs w:val="22"/>
          <w14:ligatures w14:val="standardContextual"/>
        </w:rPr>
        <w:tab/>
      </w:r>
      <w:r w:rsidRPr="00D024B4">
        <w:rPr>
          <w:rFonts w:eastAsia="Malgun Gothic"/>
        </w:rPr>
        <w:t>PSCCH/PSSCH decoding capability test</w:t>
      </w:r>
      <w:r w:rsidRPr="00D024B4">
        <w:rPr>
          <w:rFonts w:eastAsia="SimSun"/>
          <w:lang w:eastAsia="zh-CN"/>
        </w:rPr>
        <w:t xml:space="preserve"> (CA)</w:t>
      </w:r>
      <w:r>
        <w:tab/>
        <w:t>1539</w:t>
      </w:r>
    </w:p>
    <w:p w14:paraId="2922299A"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A (normative):  Measurement channels</w:t>
      </w:r>
      <w:r>
        <w:tab/>
        <w:t>1542</w:t>
      </w:r>
    </w:p>
    <w:p w14:paraId="1EA2C107" w14:textId="77777777" w:rsidR="009D27A3" w:rsidRDefault="009D27A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1542</w:t>
      </w:r>
    </w:p>
    <w:p w14:paraId="64D3F957" w14:textId="77777777" w:rsidR="009D27A3" w:rsidRDefault="009D27A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1542</w:t>
      </w:r>
    </w:p>
    <w:p w14:paraId="3311699B" w14:textId="77777777" w:rsidR="009D27A3" w:rsidRDefault="009D27A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1542</w:t>
      </w:r>
    </w:p>
    <w:p w14:paraId="3E0D217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A.2.1.1</w:t>
      </w:r>
      <w:r>
        <w:rPr>
          <w:rFonts w:asciiTheme="minorHAnsi" w:eastAsiaTheme="minorEastAsia" w:hAnsiTheme="minorHAnsi" w:cstheme="minorBidi"/>
          <w:kern w:val="2"/>
          <w:sz w:val="22"/>
          <w:szCs w:val="22"/>
          <w14:ligatures w14:val="standardContextual"/>
        </w:rPr>
        <w:tab/>
      </w:r>
      <w:r w:rsidRPr="00D024B4">
        <w:rPr>
          <w:snapToGrid w:val="0"/>
        </w:rPr>
        <w:t>Applicability and common parameters</w:t>
      </w:r>
      <w:r>
        <w:tab/>
        <w:t>1542</w:t>
      </w:r>
    </w:p>
    <w:p w14:paraId="18C9E1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A.2.1.2</w:t>
      </w:r>
      <w:r>
        <w:rPr>
          <w:rFonts w:asciiTheme="minorHAnsi" w:eastAsiaTheme="minorEastAsia" w:hAnsiTheme="minorHAnsi" w:cstheme="minorBidi"/>
          <w:kern w:val="2"/>
          <w:sz w:val="22"/>
          <w:szCs w:val="22"/>
          <w14:ligatures w14:val="standardContextual"/>
        </w:rPr>
        <w:tab/>
      </w:r>
      <w:r w:rsidRPr="00D024B4">
        <w:rPr>
          <w:snapToGrid w:val="0"/>
        </w:rPr>
        <w:t>Determination of payload size</w:t>
      </w:r>
      <w:r>
        <w:tab/>
        <w:t>1542</w:t>
      </w:r>
    </w:p>
    <w:p w14:paraId="13D6C44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A.2.1.3</w:t>
      </w:r>
      <w:r>
        <w:rPr>
          <w:rFonts w:asciiTheme="minorHAnsi" w:eastAsiaTheme="minorEastAsia" w:hAnsiTheme="minorHAnsi" w:cstheme="minorBidi"/>
          <w:kern w:val="2"/>
          <w:sz w:val="22"/>
          <w:szCs w:val="22"/>
          <w14:ligatures w14:val="standardContextual"/>
        </w:rPr>
        <w:tab/>
      </w:r>
      <w:r w:rsidRPr="00D024B4">
        <w:rPr>
          <w:snapToGrid w:val="0"/>
        </w:rPr>
        <w:t>Overview of UL reference measurement channels</w:t>
      </w:r>
      <w:r>
        <w:tab/>
        <w:t>1543</w:t>
      </w:r>
    </w:p>
    <w:p w14:paraId="31340945" w14:textId="77777777" w:rsidR="009D27A3" w:rsidRDefault="009D27A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1566</w:t>
      </w:r>
    </w:p>
    <w:p w14:paraId="3454681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1566</w:t>
      </w:r>
    </w:p>
    <w:p w14:paraId="252B2EC0" w14:textId="77777777" w:rsidR="009D27A3" w:rsidRDefault="009D27A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1566</w:t>
      </w:r>
    </w:p>
    <w:p w14:paraId="04AD4C27" w14:textId="77777777" w:rsidR="009D27A3" w:rsidRDefault="009D27A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1568</w:t>
      </w:r>
    </w:p>
    <w:p w14:paraId="074F23D3" w14:textId="77777777" w:rsidR="009D27A3" w:rsidRDefault="009D27A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1570</w:t>
      </w:r>
    </w:p>
    <w:p w14:paraId="021E1D37" w14:textId="77777777" w:rsidR="009D27A3" w:rsidRDefault="009D27A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1571</w:t>
      </w:r>
    </w:p>
    <w:p w14:paraId="5853660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1571</w:t>
      </w:r>
    </w:p>
    <w:p w14:paraId="127CEF7D" w14:textId="77777777" w:rsidR="009D27A3" w:rsidRDefault="009D27A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1572</w:t>
      </w:r>
    </w:p>
    <w:p w14:paraId="5DFC3E96" w14:textId="77777777" w:rsidR="009D27A3" w:rsidRDefault="009D27A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1575</w:t>
      </w:r>
    </w:p>
    <w:p w14:paraId="30F9F8D4" w14:textId="77777777" w:rsidR="009D27A3" w:rsidRDefault="009D27A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1577</w:t>
      </w:r>
    </w:p>
    <w:p w14:paraId="00CBABEB" w14:textId="77777777" w:rsidR="009D27A3" w:rsidRDefault="009D27A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1579</w:t>
      </w:r>
    </w:p>
    <w:p w14:paraId="208F141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A.2.2.3</w:t>
      </w:r>
      <w:r>
        <w:rPr>
          <w:rFonts w:asciiTheme="minorHAnsi" w:eastAsiaTheme="minorEastAsia" w:hAnsiTheme="minorHAnsi" w:cstheme="minorBidi"/>
          <w:kern w:val="2"/>
          <w:sz w:val="22"/>
          <w:szCs w:val="22"/>
          <w14:ligatures w14:val="standardContextual"/>
        </w:rPr>
        <w:tab/>
      </w:r>
      <w:r w:rsidRPr="00D024B4">
        <w:rPr>
          <w:snapToGrid w:val="0"/>
        </w:rPr>
        <w:t>Void</w:t>
      </w:r>
      <w:r>
        <w:tab/>
        <w:t>1579</w:t>
      </w:r>
    </w:p>
    <w:p w14:paraId="2C0369C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1580</w:t>
      </w:r>
    </w:p>
    <w:p w14:paraId="19FE33C7" w14:textId="77777777" w:rsidR="009D27A3" w:rsidRDefault="009D27A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1580</w:t>
      </w:r>
    </w:p>
    <w:p w14:paraId="48151CC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1580</w:t>
      </w:r>
    </w:p>
    <w:p w14:paraId="6CFD67A0" w14:textId="77777777" w:rsidR="009D27A3" w:rsidRDefault="009D27A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1580</w:t>
      </w:r>
    </w:p>
    <w:p w14:paraId="507D542B" w14:textId="77777777" w:rsidR="009D27A3" w:rsidRDefault="009D27A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1583</w:t>
      </w:r>
    </w:p>
    <w:p w14:paraId="7312D6F3" w14:textId="77777777" w:rsidR="009D27A3" w:rsidRDefault="009D27A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1586</w:t>
      </w:r>
    </w:p>
    <w:p w14:paraId="34CD269C" w14:textId="77777777" w:rsidR="009D27A3" w:rsidRDefault="009D27A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1586</w:t>
      </w:r>
    </w:p>
    <w:p w14:paraId="3D4EEBB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1586</w:t>
      </w:r>
    </w:p>
    <w:p w14:paraId="17B68CED" w14:textId="77777777" w:rsidR="009D27A3" w:rsidRDefault="009D27A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1587</w:t>
      </w:r>
    </w:p>
    <w:p w14:paraId="51491CB7" w14:textId="77777777" w:rsidR="009D27A3" w:rsidRDefault="009D27A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1591</w:t>
      </w:r>
    </w:p>
    <w:p w14:paraId="7CDF704B" w14:textId="77777777" w:rsidR="009D27A3" w:rsidRDefault="009D27A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1596</w:t>
      </w:r>
    </w:p>
    <w:p w14:paraId="22E3E8F4" w14:textId="77777777" w:rsidR="009D27A3" w:rsidRDefault="009D27A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1598</w:t>
      </w:r>
    </w:p>
    <w:p w14:paraId="1C6CAE4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A.2.3.3</w:t>
      </w:r>
      <w:r>
        <w:rPr>
          <w:rFonts w:asciiTheme="minorHAnsi" w:eastAsiaTheme="minorEastAsia" w:hAnsiTheme="minorHAnsi" w:cstheme="minorBidi"/>
          <w:kern w:val="2"/>
          <w:sz w:val="22"/>
          <w:szCs w:val="22"/>
          <w14:ligatures w14:val="standardContextual"/>
        </w:rPr>
        <w:tab/>
      </w:r>
      <w:r w:rsidRPr="00D024B4">
        <w:rPr>
          <w:snapToGrid w:val="0"/>
        </w:rPr>
        <w:t>Void</w:t>
      </w:r>
      <w:r>
        <w:tab/>
        <w:t>1598</w:t>
      </w:r>
    </w:p>
    <w:p w14:paraId="1066F1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1599</w:t>
      </w:r>
    </w:p>
    <w:p w14:paraId="584F5492"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1599</w:t>
      </w:r>
    </w:p>
    <w:p w14:paraId="766C44A5"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1600</w:t>
      </w:r>
    </w:p>
    <w:p w14:paraId="3292657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1600</w:t>
      </w:r>
    </w:p>
    <w:p w14:paraId="354AE231" w14:textId="77777777" w:rsidR="009D27A3" w:rsidRDefault="009D27A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1600</w:t>
      </w:r>
    </w:p>
    <w:p w14:paraId="14D43D7B" w14:textId="77777777" w:rsidR="009D27A3" w:rsidRDefault="009D27A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1601</w:t>
      </w:r>
    </w:p>
    <w:p w14:paraId="2D475CB2" w14:textId="77777777" w:rsidR="009D27A3" w:rsidRDefault="009D27A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1601</w:t>
      </w:r>
    </w:p>
    <w:p w14:paraId="25BBD74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1601</w:t>
      </w:r>
    </w:p>
    <w:p w14:paraId="323F9F7B" w14:textId="77777777" w:rsidR="009D27A3" w:rsidRDefault="009D27A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1602</w:t>
      </w:r>
    </w:p>
    <w:p w14:paraId="4DD60AD9" w14:textId="77777777" w:rsidR="009D27A3" w:rsidRDefault="009D27A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1602</w:t>
      </w:r>
    </w:p>
    <w:p w14:paraId="276B0684" w14:textId="77777777" w:rsidR="009D27A3" w:rsidRDefault="009D27A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1603</w:t>
      </w:r>
    </w:p>
    <w:p w14:paraId="4FE5CE11" w14:textId="77777777" w:rsidR="009D27A3" w:rsidRDefault="009D27A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1603</w:t>
      </w:r>
    </w:p>
    <w:p w14:paraId="3E1F5365" w14:textId="77777777" w:rsidR="009D27A3" w:rsidRDefault="009D27A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1603</w:t>
      </w:r>
    </w:p>
    <w:p w14:paraId="52CF0E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A.3.1.1</w:t>
      </w:r>
      <w:r>
        <w:rPr>
          <w:rFonts w:asciiTheme="minorHAnsi" w:eastAsiaTheme="minorEastAsia" w:hAnsiTheme="minorHAnsi" w:cstheme="minorBidi"/>
          <w:kern w:val="2"/>
          <w:sz w:val="22"/>
          <w:szCs w:val="22"/>
          <w14:ligatures w14:val="standardContextual"/>
        </w:rPr>
        <w:tab/>
      </w:r>
      <w:r w:rsidRPr="00D024B4">
        <w:rPr>
          <w:snapToGrid w:val="0"/>
        </w:rPr>
        <w:t>Overview of DL reference measurement channels</w:t>
      </w:r>
      <w:r>
        <w:tab/>
        <w:t>1604</w:t>
      </w:r>
    </w:p>
    <w:p w14:paraId="6C76ADE6" w14:textId="77777777" w:rsidR="009D27A3" w:rsidRDefault="009D27A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1628</w:t>
      </w:r>
    </w:p>
    <w:p w14:paraId="1FFA46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D024B4">
        <w:rPr>
          <w:rFonts w:eastAsia="MS Mincho"/>
        </w:rPr>
        <w:t>PDSCH performance requirements (FDD)</w:t>
      </w:r>
      <w:r>
        <w:tab/>
        <w:t>1658</w:t>
      </w:r>
    </w:p>
    <w:p w14:paraId="5F80651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1658</w:t>
      </w:r>
    </w:p>
    <w:p w14:paraId="5BB2FF8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1663</w:t>
      </w:r>
    </w:p>
    <w:p w14:paraId="7D0154D3" w14:textId="77777777" w:rsidR="009D27A3" w:rsidRDefault="009D27A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1663</w:t>
      </w:r>
    </w:p>
    <w:p w14:paraId="372015BE" w14:textId="77777777" w:rsidR="009D27A3" w:rsidRDefault="009D27A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1670</w:t>
      </w:r>
    </w:p>
    <w:p w14:paraId="64EEF3D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A.3.3.3</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1675</w:t>
      </w:r>
    </w:p>
    <w:p w14:paraId="3E0E36F5" w14:textId="77777777" w:rsidR="009D27A3" w:rsidRDefault="009D27A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1675</w:t>
      </w:r>
    </w:p>
    <w:p w14:paraId="425F2E6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A.3.3.3.1</w:t>
      </w:r>
      <w:r>
        <w:rPr>
          <w:rFonts w:asciiTheme="minorHAnsi" w:eastAsiaTheme="minorEastAsia" w:hAnsiTheme="minorHAnsi" w:cstheme="minorBidi"/>
          <w:kern w:val="2"/>
          <w:sz w:val="22"/>
          <w:szCs w:val="22"/>
          <w14:ligatures w14:val="standardContextual"/>
        </w:rPr>
        <w:tab/>
      </w:r>
      <w:r w:rsidRPr="00D024B4">
        <w:rPr>
          <w:snapToGrid w:val="0"/>
          <w:lang w:val="en-US"/>
        </w:rPr>
        <w:t>Two</w:t>
      </w:r>
      <w:r w:rsidRPr="00D024B4">
        <w:rPr>
          <w:snapToGrid w:val="0"/>
        </w:rPr>
        <w:t xml:space="preserve"> antenna port (CSI-RS)</w:t>
      </w:r>
      <w:r>
        <w:tab/>
        <w:t>1676</w:t>
      </w:r>
    </w:p>
    <w:p w14:paraId="5883A6E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1679</w:t>
      </w:r>
    </w:p>
    <w:p w14:paraId="4DA751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1686</w:t>
      </w:r>
    </w:p>
    <w:p w14:paraId="26E004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Twelve</w:t>
      </w:r>
      <w:r w:rsidRPr="00D024B4">
        <w:rPr>
          <w:snapToGrid w:val="0"/>
        </w:rPr>
        <w:t xml:space="preserve"> antenna port (CSI-RS)</w:t>
      </w:r>
      <w:r>
        <w:tab/>
        <w:t>1687</w:t>
      </w:r>
    </w:p>
    <w:p w14:paraId="7B1D68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Sixteen</w:t>
      </w:r>
      <w:r w:rsidRPr="00D024B4">
        <w:rPr>
          <w:snapToGrid w:val="0"/>
        </w:rPr>
        <w:t xml:space="preserve"> antenna port (CSI-RS)</w:t>
      </w:r>
      <w:r>
        <w:tab/>
        <w:t>1688</w:t>
      </w:r>
    </w:p>
    <w:p w14:paraId="324B61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Twenty-four</w:t>
      </w:r>
      <w:r w:rsidRPr="00D024B4">
        <w:rPr>
          <w:snapToGrid w:val="0"/>
        </w:rPr>
        <w:t xml:space="preserve"> antenna port (CSI-RS)</w:t>
      </w:r>
      <w:r>
        <w:tab/>
        <w:t>1689</w:t>
      </w:r>
    </w:p>
    <w:p w14:paraId="10E99A6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A.3.3.3.</w:t>
      </w:r>
      <w:r w:rsidRPr="00D024B4">
        <w:rPr>
          <w:snapToGrid w:val="0"/>
          <w:lang w:eastAsia="zh-CN"/>
        </w:rPr>
        <w:t>6</w:t>
      </w:r>
      <w:r>
        <w:rPr>
          <w:rFonts w:asciiTheme="minorHAnsi" w:eastAsiaTheme="minorEastAsia" w:hAnsiTheme="minorHAnsi" w:cstheme="minorBidi"/>
          <w:kern w:val="2"/>
          <w:sz w:val="22"/>
          <w:szCs w:val="22"/>
          <w14:ligatures w14:val="standardContextual"/>
        </w:rPr>
        <w:tab/>
      </w:r>
      <w:r w:rsidRPr="00D024B4">
        <w:rPr>
          <w:snapToGrid w:val="0"/>
          <w:lang w:val="en-US" w:eastAsia="zh-CN"/>
        </w:rPr>
        <w:t>Thirty-two</w:t>
      </w:r>
      <w:r w:rsidRPr="00D024B4">
        <w:rPr>
          <w:snapToGrid w:val="0"/>
        </w:rPr>
        <w:t xml:space="preserve"> antenna port (CSI-RS)</w:t>
      </w:r>
      <w:r>
        <w:tab/>
        <w:t>1690</w:t>
      </w:r>
    </w:p>
    <w:p w14:paraId="6CD59F9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PDSCH performance requirements (TDD)</w:t>
      </w:r>
      <w:r>
        <w:tab/>
        <w:t>1692</w:t>
      </w:r>
    </w:p>
    <w:p w14:paraId="5A58177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1692</w:t>
      </w:r>
    </w:p>
    <w:p w14:paraId="0089A9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Signals)</w:t>
      </w:r>
      <w:r>
        <w:tab/>
        <w:t>1700</w:t>
      </w:r>
    </w:p>
    <w:p w14:paraId="3C335344"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1700</w:t>
      </w:r>
    </w:p>
    <w:p w14:paraId="180E228F"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1713</w:t>
      </w:r>
    </w:p>
    <w:p w14:paraId="715098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A.3.4.3</w:t>
      </w:r>
      <w:r>
        <w:rPr>
          <w:rFonts w:asciiTheme="minorHAnsi" w:eastAsiaTheme="minorEastAsia" w:hAnsiTheme="minorHAnsi" w:cstheme="minorBidi"/>
          <w:kern w:val="2"/>
          <w:sz w:val="22"/>
          <w:szCs w:val="22"/>
          <w14:ligatures w14:val="standardContextual"/>
        </w:rPr>
        <w:tab/>
      </w:r>
      <w:r w:rsidRPr="00D024B4">
        <w:rPr>
          <w:snapToGrid w:val="0"/>
        </w:rPr>
        <w:t>R</w:t>
      </w:r>
      <w:r w:rsidRPr="00D024B4">
        <w:rPr>
          <w:snapToGrid w:val="0"/>
          <w:lang w:eastAsia="zh-CN"/>
        </w:rPr>
        <w:t xml:space="preserve">eference </w:t>
      </w:r>
      <w:r w:rsidRPr="00D024B4">
        <w:rPr>
          <w:snapToGrid w:val="0"/>
        </w:rPr>
        <w:t>M</w:t>
      </w:r>
      <w:r w:rsidRPr="00D024B4">
        <w:rPr>
          <w:snapToGrid w:val="0"/>
          <w:lang w:eastAsia="zh-CN"/>
        </w:rPr>
        <w:t xml:space="preserve">easurement </w:t>
      </w:r>
      <w:r w:rsidRPr="00D024B4">
        <w:rPr>
          <w:snapToGrid w:val="0"/>
        </w:rPr>
        <w:t>C</w:t>
      </w:r>
      <w:r w:rsidRPr="00D024B4">
        <w:rPr>
          <w:snapToGrid w:val="0"/>
          <w:lang w:eastAsia="zh-CN"/>
        </w:rPr>
        <w:t>hannels</w:t>
      </w:r>
      <w:r w:rsidRPr="00D024B4">
        <w:rPr>
          <w:snapToGrid w:val="0"/>
        </w:rPr>
        <w:t xml:space="preserve"> for UE-Specific Reference Symbols</w:t>
      </w:r>
      <w:r>
        <w:tab/>
        <w:t>1720</w:t>
      </w:r>
    </w:p>
    <w:p w14:paraId="3BF724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1720</w:t>
      </w:r>
    </w:p>
    <w:p w14:paraId="13306C30"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1721</w:t>
      </w:r>
    </w:p>
    <w:p w14:paraId="43B31B2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1723</w:t>
      </w:r>
    </w:p>
    <w:p w14:paraId="49252CA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1731</w:t>
      </w:r>
    </w:p>
    <w:p w14:paraId="322E4D0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1738</w:t>
      </w:r>
    </w:p>
    <w:p w14:paraId="354D908F"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1743</w:t>
      </w:r>
    </w:p>
    <w:p w14:paraId="7BAF8C5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1744</w:t>
      </w:r>
    </w:p>
    <w:p w14:paraId="18A725D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A.3.4.3.8</w:t>
      </w:r>
      <w:r>
        <w:rPr>
          <w:rFonts w:asciiTheme="minorHAnsi" w:eastAsiaTheme="minorEastAsia" w:hAnsiTheme="minorHAnsi" w:cstheme="minorBidi"/>
          <w:kern w:val="2"/>
          <w:sz w:val="22"/>
          <w:szCs w:val="22"/>
          <w14:ligatures w14:val="standardContextual"/>
        </w:rPr>
        <w:tab/>
      </w:r>
      <w:r>
        <w:rPr>
          <w:lang w:eastAsia="zh-CN"/>
        </w:rPr>
        <w:t>Twenty-four</w:t>
      </w:r>
      <w:r>
        <w:t xml:space="preserve"> antenna port</w:t>
      </w:r>
      <w:r>
        <w:rPr>
          <w:lang w:eastAsia="zh-CN"/>
        </w:rPr>
        <w:t>s (CSI-RS)</w:t>
      </w:r>
      <w:r>
        <w:tab/>
        <w:t>1745</w:t>
      </w:r>
    </w:p>
    <w:p w14:paraId="5F63934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A.3.4.3.9</w:t>
      </w:r>
      <w:r>
        <w:rPr>
          <w:rFonts w:asciiTheme="minorHAnsi" w:eastAsiaTheme="minorEastAsia" w:hAnsiTheme="minorHAnsi" w:cstheme="minorBidi"/>
          <w:kern w:val="2"/>
          <w:sz w:val="22"/>
          <w:szCs w:val="22"/>
          <w14:ligatures w14:val="standardContextual"/>
        </w:rPr>
        <w:tab/>
      </w:r>
      <w:r>
        <w:rPr>
          <w:lang w:eastAsia="zh-CN"/>
        </w:rPr>
        <w:t>Thirty-two</w:t>
      </w:r>
      <w:r>
        <w:t xml:space="preserve"> antenna port</w:t>
      </w:r>
      <w:r>
        <w:rPr>
          <w:lang w:eastAsia="zh-CN"/>
        </w:rPr>
        <w:t>s (CSI-RS)</w:t>
      </w:r>
      <w:r>
        <w:tab/>
        <w:t>1746</w:t>
      </w:r>
    </w:p>
    <w:p w14:paraId="0A15F36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PDCCH/PCFICH performance requirements</w:t>
      </w:r>
      <w:r>
        <w:tab/>
        <w:t>1748</w:t>
      </w:r>
    </w:p>
    <w:p w14:paraId="072733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A.3.5.1</w:t>
      </w:r>
      <w:r>
        <w:rPr>
          <w:rFonts w:asciiTheme="minorHAnsi" w:eastAsiaTheme="minorEastAsia" w:hAnsiTheme="minorHAnsi" w:cstheme="minorBidi"/>
          <w:kern w:val="2"/>
          <w:sz w:val="22"/>
          <w:szCs w:val="22"/>
          <w14:ligatures w14:val="standardContextual"/>
        </w:rPr>
        <w:tab/>
      </w:r>
      <w:r w:rsidRPr="00D024B4">
        <w:rPr>
          <w:snapToGrid w:val="0"/>
        </w:rPr>
        <w:t>FDD</w:t>
      </w:r>
      <w:r>
        <w:tab/>
        <w:t>1748</w:t>
      </w:r>
    </w:p>
    <w:p w14:paraId="05DE268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A.3.5.2</w:t>
      </w:r>
      <w:r>
        <w:rPr>
          <w:rFonts w:asciiTheme="minorHAnsi" w:eastAsiaTheme="minorEastAsia" w:hAnsiTheme="minorHAnsi" w:cstheme="minorBidi"/>
          <w:kern w:val="2"/>
          <w:sz w:val="22"/>
          <w:szCs w:val="22"/>
          <w14:ligatures w14:val="standardContextual"/>
        </w:rPr>
        <w:tab/>
      </w:r>
      <w:r w:rsidRPr="00D024B4">
        <w:rPr>
          <w:snapToGrid w:val="0"/>
        </w:rPr>
        <w:t>TDD</w:t>
      </w:r>
      <w:r>
        <w:tab/>
        <w:t>1748</w:t>
      </w:r>
    </w:p>
    <w:p w14:paraId="3678FAB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algun Gothic"/>
          <w:snapToGrid w:val="0"/>
        </w:rPr>
        <w:t>A.3.5.3</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LAA</w:t>
      </w:r>
      <w:r>
        <w:tab/>
        <w:t>1749</w:t>
      </w:r>
    </w:p>
    <w:p w14:paraId="5A36E0A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PHICH performance requirements</w:t>
      </w:r>
      <w:r>
        <w:tab/>
        <w:t>1749</w:t>
      </w:r>
    </w:p>
    <w:p w14:paraId="0655138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PBCH performance requirements</w:t>
      </w:r>
      <w:r>
        <w:tab/>
        <w:t>1749</w:t>
      </w:r>
    </w:p>
    <w:p w14:paraId="08DBDA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A.</w:t>
      </w:r>
      <w:r w:rsidRPr="00D024B4">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rPr>
          <w:lang w:eastAsia="zh-CN"/>
        </w:rPr>
        <w:t>MBMS</w:t>
      </w:r>
      <w:r w:rsidRPr="00D024B4">
        <w:rPr>
          <w:rFonts w:eastAsia="MS Mincho"/>
        </w:rPr>
        <w:t xml:space="preserve"> performance requirements</w:t>
      </w:r>
      <w:r>
        <w:tab/>
        <w:t>1750</w:t>
      </w:r>
    </w:p>
    <w:p w14:paraId="7559FE8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1750</w:t>
      </w:r>
    </w:p>
    <w:p w14:paraId="1887147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1754</w:t>
      </w:r>
    </w:p>
    <w:p w14:paraId="1129817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t>sustained downlink data rate provided by lower layers</w:t>
      </w:r>
      <w:r>
        <w:tab/>
        <w:t>1756</w:t>
      </w:r>
    </w:p>
    <w:p w14:paraId="005755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A.3.9.1</w:t>
      </w:r>
      <w:r>
        <w:rPr>
          <w:rFonts w:asciiTheme="minorHAnsi" w:eastAsiaTheme="minorEastAsia" w:hAnsiTheme="minorHAnsi" w:cstheme="minorBidi"/>
          <w:kern w:val="2"/>
          <w:sz w:val="22"/>
          <w:szCs w:val="22"/>
          <w14:ligatures w14:val="standardContextual"/>
        </w:rPr>
        <w:tab/>
      </w:r>
      <w:r w:rsidRPr="00D024B4">
        <w:rPr>
          <w:snapToGrid w:val="0"/>
        </w:rPr>
        <w:t>FDD</w:t>
      </w:r>
      <w:r>
        <w:tab/>
        <w:t>1756</w:t>
      </w:r>
    </w:p>
    <w:p w14:paraId="3177984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A.3.9.2</w:t>
      </w:r>
      <w:r>
        <w:rPr>
          <w:rFonts w:asciiTheme="minorHAnsi" w:eastAsiaTheme="minorEastAsia" w:hAnsiTheme="minorHAnsi" w:cstheme="minorBidi"/>
          <w:kern w:val="2"/>
          <w:sz w:val="22"/>
          <w:szCs w:val="22"/>
          <w14:ligatures w14:val="standardContextual"/>
        </w:rPr>
        <w:tab/>
      </w:r>
      <w:r w:rsidRPr="00D024B4">
        <w:rPr>
          <w:snapToGrid w:val="0"/>
        </w:rPr>
        <w:t>TDD</w:t>
      </w:r>
      <w:r>
        <w:tab/>
        <w:t>1760</w:t>
      </w:r>
    </w:p>
    <w:p w14:paraId="54194C3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A.3.9.3</w:t>
      </w:r>
      <w:r>
        <w:rPr>
          <w:rFonts w:asciiTheme="minorHAnsi" w:eastAsiaTheme="minorEastAsia" w:hAnsiTheme="minorHAnsi" w:cstheme="minorBidi"/>
          <w:kern w:val="2"/>
          <w:sz w:val="22"/>
          <w:szCs w:val="22"/>
          <w14:ligatures w14:val="standardContextual"/>
        </w:rPr>
        <w:tab/>
      </w:r>
      <w:r w:rsidRPr="00D024B4">
        <w:rPr>
          <w:snapToGrid w:val="0"/>
        </w:rPr>
        <w:t xml:space="preserve">FDD </w:t>
      </w:r>
      <w:r>
        <w:t>(EPDCCH scheduling)</w:t>
      </w:r>
      <w:r>
        <w:tab/>
        <w:t>1774</w:t>
      </w:r>
    </w:p>
    <w:p w14:paraId="698D7DD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A.3.9.4</w:t>
      </w:r>
      <w:r>
        <w:rPr>
          <w:rFonts w:asciiTheme="minorHAnsi" w:eastAsiaTheme="minorEastAsia" w:hAnsiTheme="minorHAnsi" w:cstheme="minorBidi"/>
          <w:kern w:val="2"/>
          <w:sz w:val="22"/>
          <w:szCs w:val="22"/>
          <w14:ligatures w14:val="standardContextual"/>
        </w:rPr>
        <w:tab/>
      </w:r>
      <w:r w:rsidRPr="00D024B4">
        <w:rPr>
          <w:snapToGrid w:val="0"/>
        </w:rPr>
        <w:t xml:space="preserve">TDD </w:t>
      </w:r>
      <w:r>
        <w:t>(EPDCCH scheduling)</w:t>
      </w:r>
      <w:r>
        <w:tab/>
        <w:t>1775</w:t>
      </w:r>
    </w:p>
    <w:p w14:paraId="7422AE1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A.3.9.5</w:t>
      </w:r>
      <w:r>
        <w:rPr>
          <w:rFonts w:asciiTheme="minorHAnsi" w:eastAsiaTheme="minorEastAsia" w:hAnsiTheme="minorHAnsi" w:cstheme="minorBidi"/>
          <w:kern w:val="2"/>
          <w:sz w:val="22"/>
          <w:szCs w:val="22"/>
          <w14:ligatures w14:val="standardContextual"/>
        </w:rPr>
        <w:tab/>
      </w:r>
      <w:r w:rsidRPr="00D024B4">
        <w:rPr>
          <w:snapToGrid w:val="0"/>
        </w:rPr>
        <w:t>LAA</w:t>
      </w:r>
      <w:r>
        <w:tab/>
        <w:t>1777</w:t>
      </w:r>
    </w:p>
    <w:p w14:paraId="717CF57A" w14:textId="77777777" w:rsidR="009D27A3" w:rsidRDefault="009D27A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1779</w:t>
      </w:r>
    </w:p>
    <w:p w14:paraId="61E23CC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1779</w:t>
      </w:r>
    </w:p>
    <w:p w14:paraId="3F42C1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1779</w:t>
      </w:r>
    </w:p>
    <w:p w14:paraId="7F02C38A"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1779</w:t>
      </w:r>
    </w:p>
    <w:p w14:paraId="281482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1779</w:t>
      </w:r>
    </w:p>
    <w:p w14:paraId="35E48AA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D024B4">
        <w:rPr>
          <w:rFonts w:eastAsia="MS Mincho"/>
        </w:rPr>
        <w:t>DD</w:t>
      </w:r>
      <w:r>
        <w:tab/>
        <w:t>1780</w:t>
      </w:r>
    </w:p>
    <w:p w14:paraId="1BA7B7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NPDSCH performance requirements</w:t>
      </w:r>
      <w:r>
        <w:tab/>
        <w:t>1781</w:t>
      </w:r>
    </w:p>
    <w:p w14:paraId="0C2C28E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A.3.12.1</w:t>
      </w:r>
      <w:r>
        <w:rPr>
          <w:rFonts w:asciiTheme="minorHAnsi" w:eastAsiaTheme="minorEastAsia" w:hAnsiTheme="minorHAnsi" w:cstheme="minorBidi"/>
          <w:kern w:val="2"/>
          <w:sz w:val="22"/>
          <w:szCs w:val="22"/>
          <w14:ligatures w14:val="standardContextual"/>
        </w:rPr>
        <w:tab/>
      </w:r>
      <w:r w:rsidRPr="00D024B4">
        <w:rPr>
          <w:snapToGrid w:val="0"/>
          <w:lang w:eastAsia="zh-CN"/>
        </w:rPr>
        <w:t>In-band</w:t>
      </w:r>
      <w:r>
        <w:tab/>
        <w:t>1781</w:t>
      </w:r>
    </w:p>
    <w:p w14:paraId="1528CAD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Two-antenna transmission</w:t>
      </w:r>
      <w:r>
        <w:tab/>
        <w:t>1781</w:t>
      </w:r>
    </w:p>
    <w:p w14:paraId="58F9FC5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Standalone/Guard-band</w:t>
      </w:r>
      <w:r>
        <w:tab/>
        <w:t>1783</w:t>
      </w:r>
    </w:p>
    <w:p w14:paraId="09532AF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 xml:space="preserve">2.1 </w:t>
      </w:r>
      <w:r w:rsidRPr="00D024B4">
        <w:rPr>
          <w:snapToGrid w:val="0"/>
        </w:rPr>
        <w:t>Single-antenna transmission</w:t>
      </w:r>
      <w:r>
        <w:tab/>
        <w:t>1783</w:t>
      </w:r>
    </w:p>
    <w:p w14:paraId="56A5166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NPDCCH performance requirements</w:t>
      </w:r>
      <w:r>
        <w:tab/>
        <w:t>1786</w:t>
      </w:r>
    </w:p>
    <w:p w14:paraId="16588BB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1786</w:t>
      </w:r>
    </w:p>
    <w:p w14:paraId="5DF4A4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1787</w:t>
      </w:r>
    </w:p>
    <w:p w14:paraId="0D51E55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NPBCH performance requirements for Cat NB1 UEs</w:t>
      </w:r>
      <w:r>
        <w:tab/>
        <w:t>1787</w:t>
      </w:r>
    </w:p>
    <w:p w14:paraId="19D9045E"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1788</w:t>
      </w:r>
    </w:p>
    <w:p w14:paraId="35894C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A.3.15.1</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1788</w:t>
      </w:r>
    </w:p>
    <w:p w14:paraId="6F5B3A4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1788</w:t>
      </w:r>
    </w:p>
    <w:p w14:paraId="19D7DB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A.3.15.2</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1788</w:t>
      </w:r>
    </w:p>
    <w:p w14:paraId="08FCA97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1788</w:t>
      </w:r>
    </w:p>
    <w:p w14:paraId="5FFD34B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Slot-PDSCH and Subslot-PDSCH performance requirements</w:t>
      </w:r>
      <w:r>
        <w:tab/>
        <w:t>1790</w:t>
      </w:r>
    </w:p>
    <w:p w14:paraId="0FDBE9B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1790</w:t>
      </w:r>
    </w:p>
    <w:p w14:paraId="02A28CF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1794</w:t>
      </w:r>
    </w:p>
    <w:p w14:paraId="3105C38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SPDCCH performance requirements</w:t>
      </w:r>
      <w:r>
        <w:tab/>
        <w:t>1795</w:t>
      </w:r>
    </w:p>
    <w:p w14:paraId="452A106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1795</w:t>
      </w:r>
    </w:p>
    <w:p w14:paraId="79C4C09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1796</w:t>
      </w:r>
    </w:p>
    <w:p w14:paraId="0C1C89DE" w14:textId="77777777" w:rsidR="009D27A3" w:rsidRDefault="009D27A3">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CSI reference measurement channels</w:t>
      </w:r>
      <w:r>
        <w:tab/>
        <w:t>1796</w:t>
      </w:r>
    </w:p>
    <w:p w14:paraId="3DE1C19F"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it-IT"/>
        </w:rPr>
        <w:t>A.5</w:t>
      </w:r>
      <w:r>
        <w:rPr>
          <w:rFonts w:asciiTheme="minorHAnsi" w:eastAsiaTheme="minorEastAsia" w:hAnsiTheme="minorHAnsi" w:cstheme="minorBidi"/>
          <w:kern w:val="2"/>
          <w:szCs w:val="22"/>
          <w14:ligatures w14:val="standardContextual"/>
        </w:rPr>
        <w:tab/>
      </w:r>
      <w:r w:rsidRPr="00D024B4">
        <w:rPr>
          <w:lang w:val="it-IT"/>
        </w:rPr>
        <w:t>OFDMA Channel Noise Generator (OCNG)</w:t>
      </w:r>
      <w:r>
        <w:tab/>
        <w:t>1811</w:t>
      </w:r>
    </w:p>
    <w:p w14:paraId="18CDBE8A" w14:textId="77777777" w:rsidR="009D27A3" w:rsidRDefault="009D27A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1811</w:t>
      </w:r>
    </w:p>
    <w:p w14:paraId="28137C7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A.5.1.1</w:t>
      </w:r>
      <w:r>
        <w:rPr>
          <w:rFonts w:asciiTheme="minorHAnsi" w:eastAsiaTheme="minorEastAsia" w:hAnsiTheme="minorHAnsi" w:cstheme="minorBidi"/>
          <w:kern w:val="2"/>
          <w:sz w:val="22"/>
          <w:szCs w:val="22"/>
          <w14:ligatures w14:val="standardContextual"/>
        </w:rPr>
        <w:tab/>
      </w:r>
      <w:r w:rsidRPr="00D024B4">
        <w:rPr>
          <w:snapToGrid w:val="0"/>
        </w:rPr>
        <w:t>OCNG FDD pattern 1: One sided dynamic OCNG FDD pattern</w:t>
      </w:r>
      <w:r>
        <w:tab/>
        <w:t>1811</w:t>
      </w:r>
    </w:p>
    <w:p w14:paraId="0E99B96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A.5.1.2</w:t>
      </w:r>
      <w:r>
        <w:rPr>
          <w:rFonts w:asciiTheme="minorHAnsi" w:eastAsiaTheme="minorEastAsia" w:hAnsiTheme="minorHAnsi" w:cstheme="minorBidi"/>
          <w:kern w:val="2"/>
          <w:sz w:val="22"/>
          <w:szCs w:val="22"/>
          <w14:ligatures w14:val="standardContextual"/>
        </w:rPr>
        <w:tab/>
      </w:r>
      <w:r w:rsidRPr="00D024B4">
        <w:rPr>
          <w:snapToGrid w:val="0"/>
        </w:rPr>
        <w:t>OCNG FDD pattern 2: Two sided dynamic OCNG FDD pattern</w:t>
      </w:r>
      <w:r>
        <w:tab/>
        <w:t>1812</w:t>
      </w:r>
    </w:p>
    <w:p w14:paraId="3A6A0FF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w:t>
      </w:r>
      <w:r>
        <w:rPr>
          <w:rFonts w:asciiTheme="minorHAnsi" w:eastAsiaTheme="minorEastAsia" w:hAnsiTheme="minorHAnsi" w:cstheme="minorBidi"/>
          <w:kern w:val="2"/>
          <w:sz w:val="22"/>
          <w:szCs w:val="22"/>
          <w14:ligatures w14:val="standardContextual"/>
        </w:rPr>
        <w:tab/>
      </w:r>
      <w:r w:rsidRPr="00D024B4">
        <w:rPr>
          <w:snapToGrid w:val="0"/>
        </w:rPr>
        <w:t>OCNG FDD pattern 3: 49 RB OCNG allocation with MBSFN in 10 MHz</w:t>
      </w:r>
      <w:r>
        <w:tab/>
        <w:t>1812</w:t>
      </w:r>
    </w:p>
    <w:p w14:paraId="11F33A0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A.5.1.3A</w:t>
      </w:r>
      <w:r>
        <w:rPr>
          <w:rFonts w:asciiTheme="minorHAnsi" w:eastAsiaTheme="minorEastAsia" w:hAnsiTheme="minorHAnsi" w:cstheme="minorBidi"/>
          <w:kern w:val="2"/>
          <w:sz w:val="22"/>
          <w:szCs w:val="22"/>
          <w14:ligatures w14:val="standardContextual"/>
        </w:rPr>
        <w:tab/>
      </w:r>
      <w:r w:rsidRPr="00D024B4">
        <w:rPr>
          <w:snapToGrid w:val="0"/>
        </w:rPr>
        <w:t>OCNG FDD pattern 3A: 49 RB OCNG allocation with MBSFN enhancement in 10 MHz</w:t>
      </w:r>
      <w:r>
        <w:tab/>
        <w:t>1813</w:t>
      </w:r>
    </w:p>
    <w:p w14:paraId="3B0589A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w:t>
      </w:r>
      <w:r w:rsidRPr="00D024B4">
        <w:rPr>
          <w:snapToGrid w:val="0"/>
        </w:rPr>
        <w:t xml:space="preserve">: One sided dynamic OCNG FDD pattern </w:t>
      </w:r>
      <w:r w:rsidRPr="00D024B4">
        <w:rPr>
          <w:snapToGrid w:val="0"/>
          <w:lang w:eastAsia="zh-CN"/>
        </w:rPr>
        <w:t>for MBMS transmission</w:t>
      </w:r>
      <w:r>
        <w:tab/>
        <w:t>1813</w:t>
      </w:r>
    </w:p>
    <w:p w14:paraId="5E7E18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4A</w:t>
      </w:r>
      <w:r w:rsidRPr="00D024B4">
        <w:rPr>
          <w:snapToGrid w:val="0"/>
        </w:rPr>
        <w:t xml:space="preserve">: One sided dynamic OCNG FDD pattern </w:t>
      </w:r>
      <w:r w:rsidRPr="00D024B4">
        <w:rPr>
          <w:snapToGrid w:val="0"/>
          <w:lang w:eastAsia="zh-CN"/>
        </w:rPr>
        <w:t>for enhanced MBMS transmission</w:t>
      </w:r>
      <w:r>
        <w:tab/>
        <w:t>1814</w:t>
      </w:r>
    </w:p>
    <w:p w14:paraId="267B916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FDD pattern</w:t>
      </w:r>
      <w:r>
        <w:tab/>
        <w:t>1815</w:t>
      </w:r>
    </w:p>
    <w:p w14:paraId="6D8699D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A.5.1.6</w:t>
      </w:r>
      <w:r>
        <w:rPr>
          <w:rFonts w:asciiTheme="minorHAnsi" w:eastAsiaTheme="minorEastAsia" w:hAnsiTheme="minorHAnsi" w:cstheme="minorBidi"/>
          <w:kern w:val="2"/>
          <w:sz w:val="22"/>
          <w:szCs w:val="22"/>
          <w14:ligatures w14:val="standardContextual"/>
        </w:rPr>
        <w:tab/>
      </w:r>
      <w:r w:rsidRPr="00D024B4">
        <w:rPr>
          <w:snapToGrid w:val="0"/>
        </w:rPr>
        <w:t>OCNG FDD pattern 6: dynamic OCNG FDD pattern when user data is in 2 non-contiguous blocks</w:t>
      </w:r>
      <w:r>
        <w:tab/>
        <w:t>1816</w:t>
      </w:r>
    </w:p>
    <w:p w14:paraId="5FC8195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FDD pattern </w:t>
      </w:r>
      <w:r w:rsidRPr="00D024B4">
        <w:rPr>
          <w:snapToGrid w:val="0"/>
          <w:lang w:eastAsia="zh-CN"/>
        </w:rPr>
        <w:t>for TM10 transmission</w:t>
      </w:r>
      <w:r>
        <w:tab/>
        <w:t>1817</w:t>
      </w:r>
    </w:p>
    <w:p w14:paraId="1A809817" w14:textId="77777777" w:rsidR="009D27A3" w:rsidRDefault="009D27A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1818</w:t>
      </w:r>
    </w:p>
    <w:p w14:paraId="5257656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A.5.2.1</w:t>
      </w:r>
      <w:r>
        <w:rPr>
          <w:rFonts w:asciiTheme="minorHAnsi" w:eastAsiaTheme="minorEastAsia" w:hAnsiTheme="minorHAnsi" w:cstheme="minorBidi"/>
          <w:kern w:val="2"/>
          <w:sz w:val="22"/>
          <w:szCs w:val="22"/>
          <w14:ligatures w14:val="standardContextual"/>
        </w:rPr>
        <w:tab/>
      </w:r>
      <w:r w:rsidRPr="00D024B4">
        <w:rPr>
          <w:snapToGrid w:val="0"/>
        </w:rPr>
        <w:t>OCNG TDD pattern 1: One sided dynamic OCNG TDD pattern</w:t>
      </w:r>
      <w:r>
        <w:tab/>
        <w:t>1818</w:t>
      </w:r>
    </w:p>
    <w:p w14:paraId="7DD9D8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A.5.2.2</w:t>
      </w:r>
      <w:r>
        <w:rPr>
          <w:rFonts w:asciiTheme="minorHAnsi" w:eastAsiaTheme="minorEastAsia" w:hAnsiTheme="minorHAnsi" w:cstheme="minorBidi"/>
          <w:kern w:val="2"/>
          <w:sz w:val="22"/>
          <w:szCs w:val="22"/>
          <w14:ligatures w14:val="standardContextual"/>
        </w:rPr>
        <w:tab/>
      </w:r>
      <w:r w:rsidRPr="00D024B4">
        <w:rPr>
          <w:snapToGrid w:val="0"/>
        </w:rPr>
        <w:t>OCNG TDD pattern 2: Two sided dynamic OCNG TDD pattern</w:t>
      </w:r>
      <w:r>
        <w:tab/>
        <w:t>1819</w:t>
      </w:r>
    </w:p>
    <w:p w14:paraId="2966411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A.5.2.3</w:t>
      </w:r>
      <w:r>
        <w:rPr>
          <w:rFonts w:asciiTheme="minorHAnsi" w:eastAsiaTheme="minorEastAsia" w:hAnsiTheme="minorHAnsi" w:cstheme="minorBidi"/>
          <w:kern w:val="2"/>
          <w:sz w:val="22"/>
          <w:szCs w:val="22"/>
          <w14:ligatures w14:val="standardContextual"/>
        </w:rPr>
        <w:tab/>
      </w:r>
      <w:r w:rsidRPr="00D024B4">
        <w:rPr>
          <w:snapToGrid w:val="0"/>
        </w:rPr>
        <w:t>OCNG TDD pattern 3: 49 RB OCNG allocation with MBSFN in 10 MHz</w:t>
      </w:r>
      <w:r>
        <w:tab/>
        <w:t>1820</w:t>
      </w:r>
    </w:p>
    <w:p w14:paraId="52DB1D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4</w:t>
      </w:r>
      <w:r w:rsidRPr="00D024B4">
        <w:rPr>
          <w:snapToGrid w:val="0"/>
        </w:rPr>
        <w:t xml:space="preserve">: One sided dynamic OCNG </w:t>
      </w:r>
      <w:r w:rsidRPr="00D024B4">
        <w:rPr>
          <w:snapToGrid w:val="0"/>
          <w:lang w:eastAsia="zh-CN"/>
        </w:rPr>
        <w:t>T</w:t>
      </w:r>
      <w:r w:rsidRPr="00D024B4">
        <w:rPr>
          <w:snapToGrid w:val="0"/>
        </w:rPr>
        <w:t xml:space="preserve">DD pattern </w:t>
      </w:r>
      <w:r w:rsidRPr="00D024B4">
        <w:rPr>
          <w:snapToGrid w:val="0"/>
          <w:lang w:eastAsia="zh-CN"/>
        </w:rPr>
        <w:t>for MBMS transmission</w:t>
      </w:r>
      <w:r>
        <w:tab/>
        <w:t>1820</w:t>
      </w:r>
    </w:p>
    <w:p w14:paraId="3B0354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TDD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TDD pattern</w:t>
      </w:r>
      <w:r>
        <w:tab/>
        <w:t>1821</w:t>
      </w:r>
    </w:p>
    <w:p w14:paraId="09D1788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A.5.2.6</w:t>
      </w:r>
      <w:r>
        <w:rPr>
          <w:rFonts w:asciiTheme="minorHAnsi" w:eastAsiaTheme="minorEastAsia" w:hAnsiTheme="minorHAnsi" w:cstheme="minorBidi"/>
          <w:kern w:val="2"/>
          <w:sz w:val="22"/>
          <w:szCs w:val="22"/>
          <w14:ligatures w14:val="standardContextual"/>
        </w:rPr>
        <w:tab/>
      </w:r>
      <w:r w:rsidRPr="00D024B4">
        <w:rPr>
          <w:snapToGrid w:val="0"/>
        </w:rPr>
        <w:t>OCNG TDD pattern 6: dynamic OCNG TDD pattern when user data is in 2 non-contiguous blocks</w:t>
      </w:r>
      <w:r>
        <w:tab/>
        <w:t>1822</w:t>
      </w:r>
    </w:p>
    <w:p w14:paraId="4409B2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w:t>
      </w:r>
      <w:r w:rsidRPr="00D024B4">
        <w:rPr>
          <w:snapToGrid w:val="0"/>
          <w:lang w:eastAsia="zh-CN"/>
        </w:rPr>
        <w:t>T</w:t>
      </w:r>
      <w:r w:rsidRPr="00D024B4">
        <w:rPr>
          <w:snapToGrid w:val="0"/>
        </w:rPr>
        <w:t xml:space="preserve">DD pattern </w:t>
      </w:r>
      <w:r w:rsidRPr="00D024B4">
        <w:rPr>
          <w:snapToGrid w:val="0"/>
          <w:lang w:eastAsia="zh-CN"/>
        </w:rPr>
        <w:t>for TM10 transmission</w:t>
      </w:r>
      <w:r>
        <w:tab/>
        <w:t>1823</w:t>
      </w:r>
    </w:p>
    <w:p w14:paraId="430082DA" w14:textId="77777777" w:rsidR="009D27A3" w:rsidRDefault="009D27A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1824</w:t>
      </w:r>
    </w:p>
    <w:p w14:paraId="05A8AEC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D024B4">
        <w:rPr>
          <w:snapToGrid w:val="0"/>
        </w:rPr>
        <w:t xml:space="preserve"> OCNG pattern 1</w:t>
      </w:r>
      <w:r>
        <w:tab/>
        <w:t>1824</w:t>
      </w:r>
    </w:p>
    <w:p w14:paraId="3345CA02" w14:textId="77777777" w:rsidR="009D27A3" w:rsidRDefault="009D27A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1825</w:t>
      </w:r>
    </w:p>
    <w:p w14:paraId="17636DA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 xml:space="preserve">FS3 </w:t>
      </w:r>
      <w:r w:rsidRPr="00D024B4">
        <w:rPr>
          <w:snapToGrid w:val="0"/>
        </w:rPr>
        <w:t xml:space="preserve">pattern 1: One sided dynamic OCNG </w:t>
      </w:r>
      <w:r w:rsidRPr="00D024B4">
        <w:rPr>
          <w:snapToGrid w:val="0"/>
          <w:lang w:eastAsia="zh-CN"/>
        </w:rPr>
        <w:t xml:space="preserve">frame structure type 3 </w:t>
      </w:r>
      <w:r w:rsidRPr="00D024B4">
        <w:rPr>
          <w:snapToGrid w:val="0"/>
        </w:rPr>
        <w:t>pattern</w:t>
      </w:r>
      <w:r>
        <w:tab/>
        <w:t>1825</w:t>
      </w:r>
    </w:p>
    <w:p w14:paraId="5C7302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A.5.4.2</w:t>
      </w:r>
      <w:r>
        <w:rPr>
          <w:rFonts w:asciiTheme="minorHAnsi" w:eastAsiaTheme="minorEastAsia" w:hAnsiTheme="minorHAnsi" w:cstheme="minorBidi"/>
          <w:kern w:val="2"/>
          <w:sz w:val="22"/>
          <w:szCs w:val="22"/>
          <w14:ligatures w14:val="standardContextual"/>
        </w:rPr>
        <w:tab/>
      </w:r>
      <w:r w:rsidRPr="00D024B4">
        <w:rPr>
          <w:snapToGrid w:val="0"/>
        </w:rPr>
        <w:t>OCNG FS3 pattern 2: Two sided dynamic OCNG frame structure 3 pattern</w:t>
      </w:r>
      <w:r>
        <w:tab/>
        <w:t>1826</w:t>
      </w:r>
    </w:p>
    <w:p w14:paraId="433E54F9" w14:textId="77777777" w:rsidR="009D27A3" w:rsidRDefault="009D27A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1827</w:t>
      </w:r>
    </w:p>
    <w:p w14:paraId="494EB5A4" w14:textId="77777777" w:rsidR="009D27A3" w:rsidRDefault="009D27A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1827</w:t>
      </w:r>
    </w:p>
    <w:p w14:paraId="6B9B1E9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A.6.1.1</w:t>
      </w:r>
      <w:r>
        <w:rPr>
          <w:rFonts w:asciiTheme="minorHAnsi" w:eastAsiaTheme="minorEastAsia" w:hAnsiTheme="minorHAnsi" w:cstheme="minorBidi"/>
          <w:kern w:val="2"/>
          <w:sz w:val="22"/>
          <w:szCs w:val="22"/>
          <w14:ligatures w14:val="standardContextual"/>
        </w:rPr>
        <w:tab/>
      </w:r>
      <w:r w:rsidRPr="00D024B4">
        <w:rPr>
          <w:snapToGrid w:val="0"/>
        </w:rPr>
        <w:t>Overview of ProSe reference measurement channels</w:t>
      </w:r>
      <w:r>
        <w:tab/>
        <w:t>1827</w:t>
      </w:r>
    </w:p>
    <w:p w14:paraId="38F20BD5" w14:textId="77777777" w:rsidR="009D27A3" w:rsidRDefault="009D27A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1828</w:t>
      </w:r>
    </w:p>
    <w:p w14:paraId="38BCB708" w14:textId="77777777" w:rsidR="009D27A3" w:rsidRDefault="009D27A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1830</w:t>
      </w:r>
    </w:p>
    <w:p w14:paraId="3AC680C7" w14:textId="77777777" w:rsidR="009D27A3" w:rsidRDefault="009D27A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1831</w:t>
      </w:r>
    </w:p>
    <w:p w14:paraId="6C472815" w14:textId="77777777" w:rsidR="009D27A3" w:rsidRDefault="009D27A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1831</w:t>
      </w:r>
    </w:p>
    <w:p w14:paraId="00D9AD03" w14:textId="77777777" w:rsidR="009D27A3" w:rsidRDefault="009D27A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1832</w:t>
      </w:r>
    </w:p>
    <w:p w14:paraId="39CEF779"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A.7</w:t>
      </w:r>
      <w:r>
        <w:rPr>
          <w:rFonts w:asciiTheme="minorHAnsi" w:eastAsiaTheme="minorEastAsia" w:hAnsiTheme="minorHAnsi" w:cstheme="minorBidi"/>
          <w:kern w:val="2"/>
          <w:szCs w:val="22"/>
          <w14:ligatures w14:val="standardContextual"/>
        </w:rPr>
        <w:tab/>
      </w:r>
      <w:r w:rsidRPr="00D024B4">
        <w:rPr>
          <w:rFonts w:eastAsia="MS Mincho"/>
        </w:rPr>
        <w:t>Sidelink reference resource pool configurations</w:t>
      </w:r>
      <w:r>
        <w:tab/>
        <w:t>1833</w:t>
      </w:r>
    </w:p>
    <w:p w14:paraId="53F8BD5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A.7.1</w:t>
      </w:r>
      <w:r>
        <w:rPr>
          <w:rFonts w:asciiTheme="minorHAnsi" w:eastAsiaTheme="minorEastAsia" w:hAnsiTheme="minorHAnsi" w:cstheme="minorBidi"/>
          <w:kern w:val="2"/>
          <w:sz w:val="22"/>
          <w:szCs w:val="22"/>
          <w14:ligatures w14:val="standardContextual"/>
        </w:rPr>
        <w:tab/>
      </w:r>
      <w:r w:rsidRPr="00D024B4">
        <w:rPr>
          <w:rFonts w:eastAsia="MS Mincho"/>
        </w:rPr>
        <w:t>Reference resource pool configurations for ProSe Direct Discovery demodulation tests</w:t>
      </w:r>
      <w:r>
        <w:tab/>
        <w:t>1833</w:t>
      </w:r>
    </w:p>
    <w:p w14:paraId="0883A1F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1833</w:t>
      </w:r>
    </w:p>
    <w:p w14:paraId="3CEA77B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A.7.1.2</w:t>
      </w:r>
      <w:r>
        <w:rPr>
          <w:rFonts w:asciiTheme="minorHAnsi" w:eastAsiaTheme="minorEastAsia" w:hAnsiTheme="minorHAnsi" w:cstheme="minorBidi"/>
          <w:kern w:val="2"/>
          <w:sz w:val="22"/>
          <w:szCs w:val="22"/>
          <w14:ligatures w14:val="standardContextual"/>
        </w:rPr>
        <w:tab/>
      </w:r>
      <w:r>
        <w:t>TDD</w:t>
      </w:r>
      <w:r>
        <w:tab/>
        <w:t>1836</w:t>
      </w:r>
    </w:p>
    <w:p w14:paraId="0A00B88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1838</w:t>
      </w:r>
    </w:p>
    <w:p w14:paraId="58B2BF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A.7.2.1</w:t>
      </w:r>
      <w:r>
        <w:rPr>
          <w:rFonts w:asciiTheme="minorHAnsi" w:eastAsiaTheme="minorEastAsia" w:hAnsiTheme="minorHAnsi" w:cstheme="minorBidi"/>
          <w:kern w:val="2"/>
          <w:sz w:val="22"/>
          <w:szCs w:val="22"/>
          <w14:ligatures w14:val="standardContextual"/>
        </w:rPr>
        <w:tab/>
      </w:r>
      <w:r>
        <w:t>FDD</w:t>
      </w:r>
      <w:r>
        <w:tab/>
        <w:t>1838</w:t>
      </w:r>
    </w:p>
    <w:p w14:paraId="5C64742E" w14:textId="77777777" w:rsidR="009D27A3" w:rsidRDefault="009D27A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1843</w:t>
      </w:r>
    </w:p>
    <w:p w14:paraId="14C9EC4B"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1843</w:t>
      </w:r>
    </w:p>
    <w:p w14:paraId="217ABC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A.8.1.1</w:t>
      </w:r>
      <w:r>
        <w:rPr>
          <w:rFonts w:asciiTheme="minorHAnsi" w:eastAsiaTheme="minorEastAsia" w:hAnsiTheme="minorHAnsi" w:cstheme="minorBidi"/>
          <w:kern w:val="2"/>
          <w:sz w:val="22"/>
          <w:szCs w:val="22"/>
          <w14:ligatures w14:val="standardContextual"/>
        </w:rPr>
        <w:tab/>
      </w:r>
      <w:r w:rsidRPr="00D024B4">
        <w:rPr>
          <w:snapToGrid w:val="0"/>
        </w:rPr>
        <w:t>Overview of V2X reference measurement channels</w:t>
      </w:r>
      <w:r>
        <w:tab/>
        <w:t>1844</w:t>
      </w:r>
    </w:p>
    <w:p w14:paraId="7C8E4C5D"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1844</w:t>
      </w:r>
    </w:p>
    <w:p w14:paraId="7A148AB6" w14:textId="77777777" w:rsidR="009D27A3" w:rsidRDefault="009D27A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1846</w:t>
      </w:r>
    </w:p>
    <w:p w14:paraId="011A5CEF" w14:textId="77777777" w:rsidR="009D27A3" w:rsidRDefault="009D27A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D024B4">
        <w:rPr>
          <w:lang w:val="en-US"/>
        </w:rPr>
        <w:t>for PSCCH performance requirements</w:t>
      </w:r>
      <w:r>
        <w:tab/>
        <w:t>1849</w:t>
      </w:r>
    </w:p>
    <w:p w14:paraId="6B6BF731" w14:textId="77777777" w:rsidR="009D27A3" w:rsidRDefault="009D27A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1850</w:t>
      </w:r>
    </w:p>
    <w:p w14:paraId="27F6FFC0" w14:textId="77777777" w:rsidR="009D27A3" w:rsidRDefault="009D27A3">
      <w:pPr>
        <w:pStyle w:val="TOC2"/>
        <w:rPr>
          <w:rFonts w:asciiTheme="minorHAnsi" w:eastAsiaTheme="minorEastAsia" w:hAnsiTheme="minorHAnsi" w:cstheme="minorBidi"/>
          <w:kern w:val="2"/>
          <w:sz w:val="22"/>
          <w:szCs w:val="22"/>
          <w14:ligatures w14:val="standardContextual"/>
        </w:rPr>
      </w:pPr>
      <w:r>
        <w:t>A.8.</w:t>
      </w:r>
      <w:r w:rsidRPr="00D024B4">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D024B4">
        <w:rPr>
          <w:rFonts w:eastAsia="Malgun Gothic"/>
        </w:rPr>
        <w:t>B</w:t>
      </w:r>
      <w:r>
        <w:t>CH performance requirements</w:t>
      </w:r>
      <w:r>
        <w:tab/>
        <w:t>1850</w:t>
      </w:r>
    </w:p>
    <w:p w14:paraId="49BE2BD0"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A.9</w:t>
      </w:r>
      <w:r>
        <w:rPr>
          <w:rFonts w:asciiTheme="minorHAnsi" w:eastAsiaTheme="minorEastAsia" w:hAnsiTheme="minorHAnsi" w:cstheme="minorBidi"/>
          <w:kern w:val="2"/>
          <w:szCs w:val="22"/>
          <w14:ligatures w14:val="standardContextual"/>
        </w:rPr>
        <w:tab/>
      </w:r>
      <w:r w:rsidRPr="00D024B4">
        <w:rPr>
          <w:rFonts w:eastAsia="MS Mincho"/>
        </w:rPr>
        <w:t>V2X reference resource pool configurations</w:t>
      </w:r>
      <w:r>
        <w:tab/>
        <w:t>1851</w:t>
      </w:r>
    </w:p>
    <w:p w14:paraId="1FA393D8"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lang w:val="fr-FR"/>
        </w:rPr>
        <w:t>Annex B (normative):  Propagation conditions</w:t>
      </w:r>
      <w:r>
        <w:tab/>
        <w:t>1854</w:t>
      </w:r>
    </w:p>
    <w:p w14:paraId="616B91AB"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fr-FR"/>
        </w:rPr>
        <w:t>B.1</w:t>
      </w:r>
      <w:r>
        <w:rPr>
          <w:rFonts w:asciiTheme="minorHAnsi" w:eastAsiaTheme="minorEastAsia" w:hAnsiTheme="minorHAnsi" w:cstheme="minorBidi"/>
          <w:kern w:val="2"/>
          <w:szCs w:val="22"/>
          <w14:ligatures w14:val="standardContextual"/>
        </w:rPr>
        <w:tab/>
      </w:r>
      <w:r w:rsidRPr="00D024B4">
        <w:rPr>
          <w:lang w:val="fr-FR"/>
        </w:rPr>
        <w:t>Static propagation condition</w:t>
      </w:r>
      <w:r>
        <w:tab/>
        <w:t>1854</w:t>
      </w:r>
    </w:p>
    <w:p w14:paraId="76C042E8"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B.1.1</w:t>
      </w:r>
      <w:r>
        <w:rPr>
          <w:rFonts w:asciiTheme="minorHAnsi" w:eastAsiaTheme="minorEastAsia" w:hAnsiTheme="minorHAnsi" w:cstheme="minorBidi"/>
          <w:kern w:val="2"/>
          <w:sz w:val="22"/>
          <w:szCs w:val="22"/>
          <w14:ligatures w14:val="standardContextual"/>
        </w:rPr>
        <w:tab/>
      </w:r>
      <w:r w:rsidRPr="00D024B4">
        <w:rPr>
          <w:snapToGrid w:val="0"/>
        </w:rPr>
        <w:t>UE Receiver with 2Rx</w:t>
      </w:r>
      <w:r>
        <w:tab/>
        <w:t>1854</w:t>
      </w:r>
    </w:p>
    <w:p w14:paraId="48D3ACCD"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B.1.2</w:t>
      </w:r>
      <w:r>
        <w:rPr>
          <w:rFonts w:asciiTheme="minorHAnsi" w:eastAsiaTheme="minorEastAsia" w:hAnsiTheme="minorHAnsi" w:cstheme="minorBidi"/>
          <w:kern w:val="2"/>
          <w:sz w:val="22"/>
          <w:szCs w:val="22"/>
          <w14:ligatures w14:val="standardContextual"/>
        </w:rPr>
        <w:tab/>
      </w:r>
      <w:r w:rsidRPr="00D024B4">
        <w:rPr>
          <w:snapToGrid w:val="0"/>
        </w:rPr>
        <w:t>UE Receiver with 4Rx</w:t>
      </w:r>
      <w:r>
        <w:tab/>
        <w:t>1854</w:t>
      </w:r>
    </w:p>
    <w:p w14:paraId="7B990B5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B.1.3</w:t>
      </w:r>
      <w:r>
        <w:rPr>
          <w:rFonts w:asciiTheme="minorHAnsi" w:eastAsiaTheme="minorEastAsia" w:hAnsiTheme="minorHAnsi" w:cstheme="minorBidi"/>
          <w:kern w:val="2"/>
          <w:sz w:val="22"/>
          <w:szCs w:val="22"/>
          <w14:ligatures w14:val="standardContextual"/>
        </w:rPr>
        <w:tab/>
      </w:r>
      <w:r w:rsidRPr="00D024B4">
        <w:rPr>
          <w:snapToGrid w:val="0"/>
        </w:rPr>
        <w:t xml:space="preserve">UE Receiver with </w:t>
      </w:r>
      <w:r w:rsidRPr="00D024B4">
        <w:rPr>
          <w:snapToGrid w:val="0"/>
          <w:lang w:eastAsia="zh-CN"/>
        </w:rPr>
        <w:t>8</w:t>
      </w:r>
      <w:r w:rsidRPr="00D024B4">
        <w:rPr>
          <w:snapToGrid w:val="0"/>
        </w:rPr>
        <w:t>Rx</w:t>
      </w:r>
      <w:r>
        <w:tab/>
        <w:t>1855</w:t>
      </w:r>
    </w:p>
    <w:p w14:paraId="3953E9E8" w14:textId="77777777" w:rsidR="009D27A3" w:rsidRDefault="009D27A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1856</w:t>
      </w:r>
    </w:p>
    <w:p w14:paraId="63414E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B.2.1</w:t>
      </w:r>
      <w:r>
        <w:rPr>
          <w:rFonts w:asciiTheme="minorHAnsi" w:eastAsiaTheme="minorEastAsia" w:hAnsiTheme="minorHAnsi" w:cstheme="minorBidi"/>
          <w:kern w:val="2"/>
          <w:sz w:val="22"/>
          <w:szCs w:val="22"/>
          <w14:ligatures w14:val="standardContextual"/>
        </w:rPr>
        <w:tab/>
      </w:r>
      <w:r w:rsidRPr="00D024B4">
        <w:rPr>
          <w:snapToGrid w:val="0"/>
        </w:rPr>
        <w:t>Delay profiles</w:t>
      </w:r>
      <w:r>
        <w:tab/>
        <w:t>1856</w:t>
      </w:r>
    </w:p>
    <w:p w14:paraId="5B623ACB" w14:textId="77777777" w:rsidR="009D27A3" w:rsidRDefault="009D27A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1857</w:t>
      </w:r>
    </w:p>
    <w:p w14:paraId="62765B08"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1858</w:t>
      </w:r>
    </w:p>
    <w:p w14:paraId="718F213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tab/>
        <w:t>1858</w:t>
      </w:r>
    </w:p>
    <w:p w14:paraId="1AFA169F" w14:textId="77777777" w:rsidR="009D27A3" w:rsidRDefault="009D27A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1864</w:t>
      </w:r>
    </w:p>
    <w:p w14:paraId="07428AF0"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1867</w:t>
      </w:r>
    </w:p>
    <w:p w14:paraId="1ED8BD0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B.2.3</w:t>
      </w:r>
      <w:r w:rsidRPr="00D024B4">
        <w:rPr>
          <w:snapToGrid w:val="0"/>
          <w:lang w:eastAsia="zh-CN"/>
        </w:rPr>
        <w:t>A</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cross polarized antennas</w:t>
      </w:r>
      <w:r>
        <w:tab/>
        <w:t>1868</w:t>
      </w:r>
    </w:p>
    <w:p w14:paraId="7BD7A27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1868</w:t>
      </w:r>
    </w:p>
    <w:p w14:paraId="1A804D3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1868</w:t>
      </w:r>
    </w:p>
    <w:p w14:paraId="471E908B"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1869</w:t>
      </w:r>
    </w:p>
    <w:p w14:paraId="7A9BF75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A</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1872</w:t>
      </w:r>
    </w:p>
    <w:p w14:paraId="4C6DA6F1"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1872</w:t>
      </w:r>
    </w:p>
    <w:p w14:paraId="25AA44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two-dimension cross polarized antennas</w:t>
      </w:r>
      <w:r>
        <w:rPr>
          <w:lang w:eastAsia="zh-CN"/>
        </w:rPr>
        <w:t xml:space="preserve"> at eNB and cross polarized antennas at UE</w:t>
      </w:r>
      <w:r>
        <w:tab/>
        <w:t>1873</w:t>
      </w:r>
    </w:p>
    <w:p w14:paraId="1018204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1874</w:t>
      </w:r>
    </w:p>
    <w:p w14:paraId="089BB97D"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1874</w:t>
      </w:r>
    </w:p>
    <w:p w14:paraId="59279486"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1874</w:t>
      </w:r>
    </w:p>
    <w:p w14:paraId="5E79C7A6" w14:textId="77777777" w:rsidR="009D27A3" w:rsidRDefault="009D27A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1874</w:t>
      </w:r>
    </w:p>
    <w:p w14:paraId="00ED058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1877</w:t>
      </w:r>
    </w:p>
    <w:p w14:paraId="1FF98D7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 with dual cluster beams</w:t>
      </w:r>
      <w:r>
        <w:tab/>
        <w:t>1878</w:t>
      </w:r>
    </w:p>
    <w:p w14:paraId="43B4F96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B.2.4</w:t>
      </w:r>
      <w:r>
        <w:rPr>
          <w:rFonts w:asciiTheme="minorHAnsi" w:eastAsiaTheme="minorEastAsia" w:hAnsiTheme="minorHAnsi" w:cstheme="minorBidi"/>
          <w:kern w:val="2"/>
          <w:sz w:val="22"/>
          <w:szCs w:val="22"/>
          <w14:ligatures w14:val="standardContextual"/>
        </w:rPr>
        <w:tab/>
      </w:r>
      <w:r w:rsidRPr="00D024B4">
        <w:rPr>
          <w:snapToGrid w:val="0"/>
        </w:rPr>
        <w:t>Propagation conditions for CQI tests</w:t>
      </w:r>
      <w:r>
        <w:tab/>
        <w:t>1879</w:t>
      </w:r>
    </w:p>
    <w:p w14:paraId="10CFD9D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Propagation conditions </w:t>
      </w:r>
      <w:r w:rsidRPr="00D024B4">
        <w:rPr>
          <w:snapToGrid w:val="0"/>
          <w:lang w:eastAsia="zh-CN"/>
        </w:rPr>
        <w:t>for CQI tests with multiple CSI processes</w:t>
      </w:r>
      <w:r>
        <w:tab/>
        <w:t>1879</w:t>
      </w:r>
    </w:p>
    <w:p w14:paraId="10E4D5F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B.2.5</w:t>
      </w:r>
      <w:r>
        <w:rPr>
          <w:rFonts w:asciiTheme="minorHAnsi" w:eastAsiaTheme="minorEastAsia" w:hAnsiTheme="minorHAnsi" w:cstheme="minorBidi"/>
          <w:kern w:val="2"/>
          <w:sz w:val="22"/>
          <w:szCs w:val="22"/>
          <w14:ligatures w14:val="standardContextual"/>
        </w:rPr>
        <w:tab/>
      </w:r>
      <w:r w:rsidRPr="00D024B4">
        <w:rPr>
          <w:lang w:val="fr-FR"/>
        </w:rPr>
        <w:t>Void</w:t>
      </w:r>
      <w:r>
        <w:tab/>
        <w:t>1879</w:t>
      </w:r>
    </w:p>
    <w:p w14:paraId="35F020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B.2.6</w:t>
      </w:r>
      <w:r>
        <w:rPr>
          <w:rFonts w:asciiTheme="minorHAnsi" w:eastAsiaTheme="minorEastAsia" w:hAnsiTheme="minorHAnsi" w:cstheme="minorBidi"/>
          <w:kern w:val="2"/>
          <w:sz w:val="22"/>
          <w:szCs w:val="22"/>
          <w14:ligatures w14:val="standardContextual"/>
        </w:rPr>
        <w:tab/>
      </w:r>
      <w:r w:rsidRPr="00D024B4">
        <w:rPr>
          <w:lang w:val="fr-FR"/>
        </w:rPr>
        <w:t>MBSFN Propagation Channel Profile</w:t>
      </w:r>
      <w:r>
        <w:tab/>
        <w:t>1879</w:t>
      </w:r>
    </w:p>
    <w:p w14:paraId="582CA5B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val="en-US"/>
        </w:rPr>
        <w:t>6</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15kHz or 7.5kHz</w:t>
      </w:r>
      <w:r>
        <w:tab/>
        <w:t>1879</w:t>
      </w:r>
    </w:p>
    <w:p w14:paraId="43DDB04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val="x-none"/>
        </w:rPr>
        <w:t>B.2.</w:t>
      </w:r>
      <w:r w:rsidRPr="00D024B4">
        <w:rPr>
          <w:snapToGrid w:val="0"/>
          <w:lang w:val="en-US"/>
        </w:rPr>
        <w:t>6</w:t>
      </w:r>
      <w:r w:rsidRPr="00D024B4">
        <w:rPr>
          <w:snapToGrid w:val="0"/>
          <w:lang w:val="x-none"/>
        </w:rPr>
        <w:t>.</w:t>
      </w:r>
      <w:r w:rsidRPr="00D024B4">
        <w:rPr>
          <w:snapToGrid w:val="0"/>
          <w:lang w:val="en-US"/>
        </w:rPr>
        <w:t>2</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1.25kHz</w:t>
      </w:r>
      <w:r>
        <w:tab/>
        <w:t>1880</w:t>
      </w:r>
    </w:p>
    <w:p w14:paraId="2AC13F82" w14:textId="77777777" w:rsidR="009D27A3" w:rsidRDefault="009D27A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1881</w:t>
      </w:r>
    </w:p>
    <w:p w14:paraId="52AE2748"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1882</w:t>
      </w:r>
    </w:p>
    <w:p w14:paraId="7E25D2D0" w14:textId="77777777" w:rsidR="009D27A3" w:rsidRDefault="009D27A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1886</w:t>
      </w:r>
    </w:p>
    <w:p w14:paraId="0C1577B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B.4.1</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5, 7, or 8)</w:t>
      </w:r>
      <w:r>
        <w:tab/>
        <w:t>1886</w:t>
      </w:r>
    </w:p>
    <w:p w14:paraId="2E9E6E9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1A</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7, 8, 11 or 13 with enhanced DMRS table configured)</w:t>
      </w:r>
      <w:r>
        <w:tab/>
        <w:t>1886</w:t>
      </w:r>
    </w:p>
    <w:p w14:paraId="0F0558CC" w14:textId="77777777" w:rsidR="009D27A3" w:rsidRDefault="009D27A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1887</w:t>
      </w:r>
    </w:p>
    <w:p w14:paraId="5B2C3797" w14:textId="77777777" w:rsidR="009D27A3" w:rsidRDefault="009D27A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1887</w:t>
      </w:r>
    </w:p>
    <w:p w14:paraId="4A5D7F83"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R</w:t>
      </w:r>
      <w:r w:rsidRPr="00D024B4">
        <w:rPr>
          <w:snapToGrid w:val="0"/>
        </w:rPr>
        <w:t xml:space="preserve">andom </w:t>
      </w:r>
      <w:r w:rsidRPr="00D024B4">
        <w:rPr>
          <w:snapToGrid w:val="0"/>
          <w:lang w:eastAsia="zh-CN"/>
        </w:rPr>
        <w:t>b</w:t>
      </w:r>
      <w:r w:rsidRPr="00D024B4">
        <w:rPr>
          <w:snapToGrid w:val="0"/>
        </w:rPr>
        <w:t>eamforming</w:t>
      </w:r>
      <w:r w:rsidRPr="00D024B4">
        <w:rPr>
          <w:snapToGrid w:val="0"/>
          <w:lang w:eastAsia="zh-CN"/>
        </w:rPr>
        <w:t xml:space="preserve"> for EPDCCH distributed transmission (Antenna port 107 and 109)</w:t>
      </w:r>
      <w:r>
        <w:tab/>
        <w:t>1888</w:t>
      </w:r>
    </w:p>
    <w:p w14:paraId="7FF18E6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eastAsia="zh-CN"/>
        </w:rPr>
        <w:t>Random beamforming for EPDCCH localized transmission (Antenna port 107, 108, 109 or 110)</w:t>
      </w:r>
      <w:r>
        <w:tab/>
        <w:t>1888</w:t>
      </w:r>
    </w:p>
    <w:p w14:paraId="70F08F4E" w14:textId="77777777" w:rsidR="009D27A3" w:rsidRDefault="009D27A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1888</w:t>
      </w:r>
    </w:p>
    <w:p w14:paraId="57B6A2A3" w14:textId="77777777" w:rsidR="009D27A3" w:rsidRDefault="009D27A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1890</w:t>
      </w:r>
    </w:p>
    <w:p w14:paraId="148A386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B.5.1</w:t>
      </w:r>
      <w:r>
        <w:rPr>
          <w:rFonts w:asciiTheme="minorHAnsi" w:eastAsiaTheme="minorEastAsia" w:hAnsiTheme="minorHAnsi" w:cstheme="minorBidi"/>
          <w:kern w:val="2"/>
          <w:sz w:val="22"/>
          <w:szCs w:val="22"/>
          <w14:ligatures w14:val="standardContextual"/>
        </w:rPr>
        <w:tab/>
      </w:r>
      <w:r w:rsidRPr="00D024B4">
        <w:rPr>
          <w:snapToGrid w:val="0"/>
        </w:rPr>
        <w:t>Dominant interferer proportion</w:t>
      </w:r>
      <w:r>
        <w:tab/>
        <w:t>1890</w:t>
      </w:r>
    </w:p>
    <w:p w14:paraId="15A3BF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1890</w:t>
      </w:r>
    </w:p>
    <w:p w14:paraId="45F2E4C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1891</w:t>
      </w:r>
    </w:p>
    <w:p w14:paraId="123E902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1891</w:t>
      </w:r>
    </w:p>
    <w:p w14:paraId="052C6842" w14:textId="77777777" w:rsidR="009D27A3" w:rsidRDefault="009D27A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1891</w:t>
      </w:r>
    </w:p>
    <w:p w14:paraId="13A861C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B.6.1</w:t>
      </w:r>
      <w:r>
        <w:rPr>
          <w:rFonts w:asciiTheme="minorHAnsi" w:eastAsiaTheme="minorEastAsia" w:hAnsiTheme="minorHAnsi" w:cstheme="minorBidi"/>
          <w:kern w:val="2"/>
          <w:sz w:val="22"/>
          <w:szCs w:val="22"/>
          <w14:ligatures w14:val="standardContextual"/>
        </w:rPr>
        <w:tab/>
      </w:r>
      <w:r w:rsidRPr="00D024B4">
        <w:rPr>
          <w:snapToGrid w:val="0"/>
        </w:rPr>
        <w:t>Transmission mode 2 interference model</w:t>
      </w:r>
      <w:r>
        <w:tab/>
        <w:t>1892</w:t>
      </w:r>
    </w:p>
    <w:p w14:paraId="3DBBD2C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1892</w:t>
      </w:r>
    </w:p>
    <w:p w14:paraId="6992F58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1892</w:t>
      </w:r>
    </w:p>
    <w:p w14:paraId="45E36F2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1893</w:t>
      </w:r>
    </w:p>
    <w:p w14:paraId="412BFCD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B.6.5</w:t>
      </w:r>
      <w:r>
        <w:rPr>
          <w:rFonts w:asciiTheme="minorHAnsi" w:eastAsiaTheme="minorEastAsia" w:hAnsiTheme="minorHAnsi" w:cstheme="minorBidi"/>
          <w:kern w:val="2"/>
          <w:sz w:val="22"/>
          <w:szCs w:val="22"/>
          <w14:ligatures w14:val="standardContextual"/>
        </w:rPr>
        <w:tab/>
      </w:r>
      <w:r w:rsidRPr="00D024B4">
        <w:rPr>
          <w:snapToGrid w:val="0"/>
        </w:rPr>
        <w:t>CRS interference model</w:t>
      </w:r>
      <w:r>
        <w:tab/>
        <w:t>1893</w:t>
      </w:r>
    </w:p>
    <w:p w14:paraId="4F8F9D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B.6.6</w:t>
      </w:r>
      <w:r>
        <w:rPr>
          <w:rFonts w:asciiTheme="minorHAnsi" w:eastAsiaTheme="minorEastAsia" w:hAnsiTheme="minorHAnsi" w:cstheme="minorBidi"/>
          <w:kern w:val="2"/>
          <w:sz w:val="22"/>
          <w:szCs w:val="22"/>
          <w14:ligatures w14:val="standardContextual"/>
        </w:rPr>
        <w:tab/>
      </w:r>
      <w:r w:rsidRPr="00D024B4">
        <w:rPr>
          <w:snapToGrid w:val="0"/>
        </w:rPr>
        <w:t>Random interference model</w:t>
      </w:r>
      <w:r>
        <w:tab/>
        <w:t>1893</w:t>
      </w:r>
    </w:p>
    <w:p w14:paraId="5399DF5C" w14:textId="77777777" w:rsidR="009D27A3" w:rsidRDefault="009D27A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1894</w:t>
      </w:r>
    </w:p>
    <w:p w14:paraId="511ABE8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B.7.1</w:t>
      </w:r>
      <w:r>
        <w:rPr>
          <w:rFonts w:asciiTheme="minorHAnsi" w:eastAsiaTheme="minorEastAsia" w:hAnsiTheme="minorHAnsi" w:cstheme="minorBidi"/>
          <w:kern w:val="2"/>
          <w:sz w:val="22"/>
          <w:szCs w:val="22"/>
          <w14:ligatures w14:val="standardContextual"/>
        </w:rPr>
        <w:tab/>
      </w:r>
      <w:r w:rsidRPr="00D024B4">
        <w:rPr>
          <w:snapToGrid w:val="0"/>
        </w:rPr>
        <w:t>PDCCH, PCFICH and PHICH interference model</w:t>
      </w:r>
      <w:r>
        <w:tab/>
        <w:t>1894</w:t>
      </w:r>
    </w:p>
    <w:p w14:paraId="0A0C801D"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1895</w:t>
      </w:r>
    </w:p>
    <w:p w14:paraId="1C9B930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1895</w:t>
      </w:r>
    </w:p>
    <w:p w14:paraId="1765549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lang w:val="x-none"/>
        </w:rPr>
        <w:t>B.8.2</w:t>
      </w:r>
      <w:r>
        <w:rPr>
          <w:rFonts w:asciiTheme="minorHAnsi" w:eastAsiaTheme="minorEastAsia" w:hAnsiTheme="minorHAnsi" w:cstheme="minorBidi"/>
          <w:kern w:val="2"/>
          <w:sz w:val="22"/>
          <w:szCs w:val="22"/>
          <w14:ligatures w14:val="standardContextual"/>
        </w:rPr>
        <w:tab/>
      </w:r>
      <w:r w:rsidRPr="00D024B4">
        <w:rPr>
          <w:lang w:val="x-none"/>
        </w:rPr>
        <w:t>Burst transmission model for multiple LAA SCell(s)</w:t>
      </w:r>
      <w:r>
        <w:tab/>
        <w:t>1896</w:t>
      </w:r>
    </w:p>
    <w:p w14:paraId="256B93F4"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1897</w:t>
      </w:r>
    </w:p>
    <w:p w14:paraId="2B17C2B8" w14:textId="77777777" w:rsidR="009D27A3" w:rsidRDefault="009D27A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1897</w:t>
      </w:r>
    </w:p>
    <w:p w14:paraId="4995E6D5" w14:textId="77777777" w:rsidR="009D27A3" w:rsidRDefault="009D27A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1897</w:t>
      </w:r>
    </w:p>
    <w:p w14:paraId="16C558FE" w14:textId="77777777" w:rsidR="009D27A3" w:rsidRDefault="009D27A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1897</w:t>
      </w:r>
    </w:p>
    <w:p w14:paraId="2BF3B30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C.3.1</w:t>
      </w:r>
      <w:r>
        <w:rPr>
          <w:rFonts w:asciiTheme="minorHAnsi" w:eastAsiaTheme="minorEastAsia" w:hAnsiTheme="minorHAnsi" w:cstheme="minorBidi"/>
          <w:kern w:val="2"/>
          <w:sz w:val="22"/>
          <w:szCs w:val="22"/>
          <w14:ligatures w14:val="standardContextual"/>
        </w:rPr>
        <w:tab/>
      </w:r>
      <w:r w:rsidRPr="00D024B4">
        <w:rPr>
          <w:rFonts w:cs="v5.0.0"/>
        </w:rPr>
        <w:t>Measurement of Receiver Characteristics</w:t>
      </w:r>
      <w:r>
        <w:tab/>
        <w:t>1897</w:t>
      </w:r>
    </w:p>
    <w:p w14:paraId="3F29156D" w14:textId="77777777" w:rsidR="009D27A3" w:rsidRDefault="009D27A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1898</w:t>
      </w:r>
    </w:p>
    <w:p w14:paraId="2627BB4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1899</w:t>
      </w:r>
    </w:p>
    <w:p w14:paraId="5D498ED4"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1900</w:t>
      </w:r>
    </w:p>
    <w:p w14:paraId="69F93FA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w:t>
      </w:r>
      <w:r w:rsidRPr="00D024B4">
        <w:rPr>
          <w:rFonts w:cs="v5.0.0"/>
          <w:lang w:eastAsia="zh-CN"/>
        </w:rPr>
        <w:t>5</w:t>
      </w:r>
      <w:r>
        <w:rPr>
          <w:rFonts w:asciiTheme="minorHAnsi" w:eastAsiaTheme="minorEastAsia" w:hAnsiTheme="minorHAnsi" w:cstheme="minorBidi"/>
          <w:kern w:val="2"/>
          <w:sz w:val="22"/>
          <w:szCs w:val="22"/>
          <w14:ligatures w14:val="standardContextual"/>
        </w:rPr>
        <w:tab/>
      </w:r>
      <w:r w:rsidRPr="00D024B4">
        <w:rPr>
          <w:lang w:val="en-US"/>
        </w:rPr>
        <w:t xml:space="preserve">Simplified </w:t>
      </w:r>
      <w:r w:rsidRPr="00D024B4">
        <w:rPr>
          <w:lang w:val="en-US" w:eastAsia="zh-CN"/>
        </w:rPr>
        <w:t>CA</w:t>
      </w:r>
      <w:r w:rsidRPr="00D024B4">
        <w:rPr>
          <w:lang w:val="en-US"/>
        </w:rPr>
        <w:t xml:space="preserve"> testing method</w:t>
      </w:r>
      <w:r>
        <w:tab/>
        <w:t>1900</w:t>
      </w:r>
    </w:p>
    <w:p w14:paraId="1A0B749C" w14:textId="77777777" w:rsidR="009D27A3" w:rsidRDefault="009D27A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1901</w:t>
      </w:r>
    </w:p>
    <w:p w14:paraId="44854C14"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rPr>
        <w:t>Annex D (normative):  Characteristics of the interfering signal</w:t>
      </w:r>
      <w:r>
        <w:tab/>
        <w:t>1902</w:t>
      </w:r>
    </w:p>
    <w:p w14:paraId="48C47913" w14:textId="77777777" w:rsidR="009D27A3" w:rsidRDefault="009D27A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1902</w:t>
      </w:r>
    </w:p>
    <w:p w14:paraId="3465B7A1" w14:textId="77777777" w:rsidR="009D27A3" w:rsidRDefault="009D27A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1902</w:t>
      </w:r>
    </w:p>
    <w:p w14:paraId="3D425A47" w14:textId="77777777" w:rsidR="009D27A3" w:rsidRDefault="009D27A3">
      <w:pPr>
        <w:pStyle w:val="TOC8"/>
        <w:rPr>
          <w:rFonts w:asciiTheme="minorHAnsi" w:eastAsiaTheme="minorEastAsia" w:hAnsiTheme="minorHAnsi" w:cstheme="minorBidi"/>
          <w:b w:val="0"/>
          <w:kern w:val="2"/>
          <w:szCs w:val="22"/>
          <w14:ligatures w14:val="standardContextual"/>
        </w:rPr>
      </w:pPr>
      <w:r>
        <w:t>Annex E (normative):  Environmental conditions</w:t>
      </w:r>
      <w:r>
        <w:tab/>
        <w:t>1903</w:t>
      </w:r>
    </w:p>
    <w:p w14:paraId="358E37E0" w14:textId="77777777" w:rsidR="009D27A3" w:rsidRDefault="009D27A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1903</w:t>
      </w:r>
    </w:p>
    <w:p w14:paraId="2C025D4D" w14:textId="77777777" w:rsidR="009D27A3" w:rsidRDefault="009D27A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1903</w:t>
      </w:r>
    </w:p>
    <w:p w14:paraId="71C20D0A" w14:textId="77777777" w:rsidR="009D27A3" w:rsidRDefault="009D27A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1903</w:t>
      </w:r>
    </w:p>
    <w:p w14:paraId="3C7B3012" w14:textId="77777777" w:rsidR="009D27A3" w:rsidRDefault="009D27A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1903</w:t>
      </w:r>
    </w:p>
    <w:p w14:paraId="5CEFEAB2" w14:textId="77777777" w:rsidR="009D27A3" w:rsidRDefault="009D27A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1904</w:t>
      </w:r>
    </w:p>
    <w:p w14:paraId="7B0B856E" w14:textId="77777777" w:rsidR="009D27A3" w:rsidRDefault="009D27A3">
      <w:pPr>
        <w:pStyle w:val="TOC8"/>
        <w:rPr>
          <w:rFonts w:asciiTheme="minorHAnsi" w:eastAsiaTheme="minorEastAsia" w:hAnsiTheme="minorHAnsi" w:cstheme="minorBidi"/>
          <w:b w:val="0"/>
          <w:kern w:val="2"/>
          <w:szCs w:val="22"/>
          <w14:ligatures w14:val="standardContextual"/>
        </w:rPr>
      </w:pPr>
      <w:r>
        <w:t>Annex F (normative):  Transmit modulation</w:t>
      </w:r>
      <w:r>
        <w:tab/>
        <w:t>1905</w:t>
      </w:r>
    </w:p>
    <w:p w14:paraId="040AB3D7" w14:textId="77777777" w:rsidR="009D27A3" w:rsidRDefault="009D27A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1905</w:t>
      </w:r>
    </w:p>
    <w:p w14:paraId="29A201B8" w14:textId="77777777" w:rsidR="009D27A3" w:rsidRDefault="009D27A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1905</w:t>
      </w:r>
    </w:p>
    <w:p w14:paraId="4728B5AD" w14:textId="77777777" w:rsidR="009D27A3" w:rsidRDefault="009D27A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1906</w:t>
      </w:r>
    </w:p>
    <w:p w14:paraId="7FCE92C6" w14:textId="77777777" w:rsidR="009D27A3" w:rsidRDefault="009D27A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1906</w:t>
      </w:r>
    </w:p>
    <w:p w14:paraId="32E1A978" w14:textId="77777777" w:rsidR="009D27A3" w:rsidRDefault="009D27A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1908</w:t>
      </w:r>
    </w:p>
    <w:p w14:paraId="162F3E08" w14:textId="77777777" w:rsidR="009D27A3" w:rsidRDefault="009D27A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1908</w:t>
      </w:r>
    </w:p>
    <w:p w14:paraId="2D6B7FCA" w14:textId="77777777" w:rsidR="009D27A3" w:rsidRDefault="009D27A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1908</w:t>
      </w:r>
    </w:p>
    <w:p w14:paraId="10123BC8" w14:textId="77777777" w:rsidR="009D27A3" w:rsidRDefault="009D27A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1908</w:t>
      </w:r>
    </w:p>
    <w:p w14:paraId="268C2181" w14:textId="77777777" w:rsidR="009D27A3" w:rsidRDefault="009D27A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1909</w:t>
      </w:r>
    </w:p>
    <w:p w14:paraId="68EE0E07" w14:textId="77777777" w:rsidR="009D27A3" w:rsidRDefault="009D27A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1909</w:t>
      </w:r>
    </w:p>
    <w:p w14:paraId="0F9D1D47" w14:textId="77777777" w:rsidR="009D27A3" w:rsidRDefault="009D27A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D024B4">
        <w:rPr>
          <w:rFonts w:eastAsia="SimSun"/>
          <w:lang w:eastAsia="zh-CN"/>
        </w:rPr>
        <w:t xml:space="preserve"> for category NB1</w:t>
      </w:r>
      <w:r>
        <w:tab/>
        <w:t>1910</w:t>
      </w:r>
    </w:p>
    <w:p w14:paraId="1978F481" w14:textId="77777777" w:rsidR="009D27A3" w:rsidRDefault="009D27A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1910</w:t>
      </w:r>
    </w:p>
    <w:p w14:paraId="5048A5D2" w14:textId="77777777" w:rsidR="009D27A3" w:rsidRDefault="009D27A3">
      <w:pPr>
        <w:pStyle w:val="TOC3"/>
        <w:rPr>
          <w:rFonts w:asciiTheme="minorHAnsi" w:eastAsiaTheme="minorEastAsia" w:hAnsiTheme="minorHAnsi" w:cstheme="minorBidi"/>
          <w:kern w:val="2"/>
          <w:sz w:val="22"/>
          <w:szCs w:val="22"/>
          <w14:ligatures w14:val="standardContextual"/>
        </w:rPr>
      </w:pPr>
      <w:r>
        <w:t>F.6.</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D024B4">
        <w:rPr>
          <w:rFonts w:eastAsia="SimSun"/>
          <w:lang w:eastAsia="zh-CN"/>
        </w:rPr>
        <w:t xml:space="preserve"> for category NB1</w:t>
      </w:r>
      <w:r>
        <w:tab/>
        <w:t>1911</w:t>
      </w:r>
    </w:p>
    <w:p w14:paraId="0E0E4288"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1911</w:t>
      </w:r>
    </w:p>
    <w:p w14:paraId="541B1BB2" w14:textId="77777777" w:rsidR="009D27A3" w:rsidRDefault="009D27A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1912</w:t>
      </w:r>
    </w:p>
    <w:p w14:paraId="2F024FA9" w14:textId="77777777" w:rsidR="009D27A3" w:rsidRDefault="009D27A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1912</w:t>
      </w:r>
    </w:p>
    <w:p w14:paraId="06B6D1A0" w14:textId="77777777" w:rsidR="009D27A3" w:rsidRDefault="009D27A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1912</w:t>
      </w:r>
    </w:p>
    <w:p w14:paraId="2E94A8B0" w14:textId="77777777" w:rsidR="009D27A3" w:rsidRDefault="009D27A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1918</w:t>
      </w:r>
    </w:p>
    <w:p w14:paraId="18183F4F" w14:textId="77777777" w:rsidR="009D27A3" w:rsidRDefault="009D27A3">
      <w:pPr>
        <w:pStyle w:val="TOC8"/>
        <w:rPr>
          <w:rFonts w:asciiTheme="minorHAnsi" w:eastAsiaTheme="minorEastAsia" w:hAnsiTheme="minorHAnsi" w:cstheme="minorBidi"/>
          <w:b w:val="0"/>
          <w:kern w:val="2"/>
          <w:szCs w:val="22"/>
          <w14:ligatures w14:val="standardContextual"/>
        </w:rPr>
      </w:pPr>
      <w:r>
        <w:t>Annex H (normative):  Modified MPR behavior</w:t>
      </w:r>
      <w:r>
        <w:tab/>
        <w:t>1921</w:t>
      </w:r>
    </w:p>
    <w:p w14:paraId="7541653B" w14:textId="77777777" w:rsidR="009D27A3" w:rsidRDefault="009D27A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1921</w:t>
      </w:r>
    </w:p>
    <w:p w14:paraId="68D576BA"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1922</w:t>
      </w:r>
    </w:p>
    <w:p w14:paraId="6038A5CB"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1922</w:t>
      </w:r>
    </w:p>
    <w:p w14:paraId="783D4FFC"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J (informative):  </w:t>
      </w:r>
      <w:r w:rsidRPr="00D024B4">
        <w:rPr>
          <w:rFonts w:cs="v5.0.0"/>
        </w:rPr>
        <w:t>Change history</w:t>
      </w:r>
      <w:r>
        <w:tab/>
        <w:t>1923</w:t>
      </w:r>
    </w:p>
    <w:p w14:paraId="61432060" w14:textId="63325E52" w:rsidR="00232832" w:rsidRPr="001A53AF" w:rsidRDefault="009D27A3" w:rsidP="002A151A">
      <w:pPr>
        <w:rPr>
          <w:rFonts w:cs="v5.0.0"/>
          <w:noProof/>
          <w:sz w:val="22"/>
          <w:szCs w:val="22"/>
          <w:lang w:val="en-US"/>
        </w:rPr>
      </w:pPr>
      <w:r>
        <w:rPr>
          <w:rFonts w:cs="v5.0.0"/>
          <w:noProof/>
          <w:sz w:val="22"/>
        </w:rPr>
        <w:fldChar w:fldCharType="end"/>
      </w:r>
    </w:p>
    <w:p w14:paraId="4D4E92E0" w14:textId="4D9D96F1" w:rsidR="00FE675B" w:rsidRPr="001A53AF" w:rsidRDefault="00FE675B" w:rsidP="002A151A">
      <w:pPr>
        <w:rPr>
          <w:noProof/>
        </w:rPr>
      </w:pPr>
      <w:r w:rsidRPr="001A53AF">
        <w:rPr>
          <w:noProof/>
        </w:rPr>
        <w:fldChar w:fldCharType="begin"/>
      </w:r>
      <w:r w:rsidR="00641A36">
        <w:rPr>
          <w:noProof/>
        </w:rPr>
        <w:instrText xml:space="preserve"> RD "36101-f</w:instrText>
      </w:r>
      <w:r w:rsidR="00F17FE3">
        <w:rPr>
          <w:noProof/>
        </w:rPr>
        <w:instrText>n</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17FE3">
        <w:rPr>
          <w:noProof/>
        </w:rPr>
        <w:instrText>n</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17FE3">
        <w:rPr>
          <w:noProof/>
        </w:rPr>
        <w:instrText>n</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9D32" w14:textId="77777777" w:rsidR="00194F6A" w:rsidRDefault="00194F6A" w:rsidP="00162A8C">
      <w:pPr>
        <w:pStyle w:val="TAL"/>
      </w:pPr>
      <w:r>
        <w:separator/>
      </w:r>
    </w:p>
    <w:p w14:paraId="1C947DDA" w14:textId="77777777" w:rsidR="00194F6A" w:rsidRDefault="00194F6A"/>
    <w:p w14:paraId="07ACE340" w14:textId="77777777" w:rsidR="00194F6A" w:rsidRDefault="00194F6A"/>
  </w:endnote>
  <w:endnote w:type="continuationSeparator" w:id="0">
    <w:p w14:paraId="467386AF" w14:textId="77777777" w:rsidR="00194F6A" w:rsidRDefault="00194F6A" w:rsidP="00162A8C">
      <w:pPr>
        <w:pStyle w:val="TAL"/>
      </w:pPr>
      <w:r>
        <w:continuationSeparator/>
      </w:r>
    </w:p>
    <w:p w14:paraId="5902CC94" w14:textId="77777777" w:rsidR="00194F6A" w:rsidRDefault="00194F6A"/>
    <w:p w14:paraId="5B6F1DE9" w14:textId="77777777" w:rsidR="00194F6A" w:rsidRDefault="00194F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1894" w14:textId="77777777" w:rsidR="00194F6A" w:rsidRDefault="00194F6A" w:rsidP="00162A8C">
      <w:pPr>
        <w:pStyle w:val="TAL"/>
      </w:pPr>
      <w:r>
        <w:separator/>
      </w:r>
    </w:p>
    <w:p w14:paraId="2ED1C17B" w14:textId="77777777" w:rsidR="00194F6A" w:rsidRDefault="00194F6A"/>
    <w:p w14:paraId="3FF84BBF" w14:textId="77777777" w:rsidR="00194F6A" w:rsidRDefault="00194F6A"/>
  </w:footnote>
  <w:footnote w:type="continuationSeparator" w:id="0">
    <w:p w14:paraId="212BE6B3" w14:textId="77777777" w:rsidR="00194F6A" w:rsidRDefault="00194F6A" w:rsidP="00162A8C">
      <w:pPr>
        <w:pStyle w:val="TAL"/>
      </w:pPr>
      <w:r>
        <w:continuationSeparator/>
      </w:r>
    </w:p>
    <w:p w14:paraId="2C3E2178" w14:textId="77777777" w:rsidR="00194F6A" w:rsidRDefault="00194F6A"/>
    <w:p w14:paraId="6696B429" w14:textId="77777777" w:rsidR="00194F6A" w:rsidRDefault="00194F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38A6F022"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9D27A3">
      <w:t>3GPP TS 36.101 V15.23.0 (2023-09)</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6226E1BC" w:rsidR="00C84DED" w:rsidRDefault="00C84DED">
    <w:pPr>
      <w:pStyle w:val="Header"/>
      <w:framePr w:wrap="auto" w:vAnchor="text" w:hAnchor="margin" w:y="1"/>
      <w:widowControl/>
    </w:pPr>
    <w:r>
      <w:fldChar w:fldCharType="begin"/>
    </w:r>
    <w:r>
      <w:instrText xml:space="preserve"> STYLEREF ZGSM </w:instrText>
    </w:r>
    <w:r>
      <w:fldChar w:fldCharType="separate"/>
    </w:r>
    <w:r w:rsidR="009D27A3">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0A1"/>
    <w:rsid w:val="00185803"/>
    <w:rsid w:val="0018696E"/>
    <w:rsid w:val="001927B1"/>
    <w:rsid w:val="00192F73"/>
    <w:rsid w:val="001939F4"/>
    <w:rsid w:val="00194F6A"/>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069"/>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7A3"/>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36EC"/>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17FE3"/>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7A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D27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27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D27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D27A3"/>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9D27A3"/>
    <w:pPr>
      <w:ind w:left="1701" w:hanging="1701"/>
      <w:outlineLvl w:val="4"/>
    </w:pPr>
    <w:rPr>
      <w:sz w:val="22"/>
    </w:rPr>
  </w:style>
  <w:style w:type="paragraph" w:styleId="Heading6">
    <w:name w:val="heading 6"/>
    <w:aliases w:val="T1,Header 6"/>
    <w:basedOn w:val="H6"/>
    <w:next w:val="Normal"/>
    <w:link w:val="Heading6Char"/>
    <w:qFormat/>
    <w:rsid w:val="009D27A3"/>
    <w:pPr>
      <w:outlineLvl w:val="5"/>
    </w:pPr>
  </w:style>
  <w:style w:type="paragraph" w:styleId="Heading7">
    <w:name w:val="heading 7"/>
    <w:basedOn w:val="H6"/>
    <w:next w:val="Normal"/>
    <w:link w:val="Heading7Char"/>
    <w:qFormat/>
    <w:rsid w:val="009D27A3"/>
    <w:pPr>
      <w:outlineLvl w:val="6"/>
    </w:pPr>
  </w:style>
  <w:style w:type="paragraph" w:styleId="Heading8">
    <w:name w:val="heading 8"/>
    <w:basedOn w:val="Heading1"/>
    <w:next w:val="Normal"/>
    <w:link w:val="Heading8Char"/>
    <w:qFormat/>
    <w:rsid w:val="009D27A3"/>
    <w:pPr>
      <w:ind w:left="0" w:firstLine="0"/>
      <w:outlineLvl w:val="7"/>
    </w:pPr>
  </w:style>
  <w:style w:type="paragraph" w:styleId="Heading9">
    <w:name w:val="heading 9"/>
    <w:basedOn w:val="Heading8"/>
    <w:next w:val="Normal"/>
    <w:link w:val="Heading9Char"/>
    <w:qFormat/>
    <w:rsid w:val="009D27A3"/>
    <w:pPr>
      <w:outlineLvl w:val="8"/>
    </w:pPr>
  </w:style>
  <w:style w:type="character" w:default="1" w:styleId="DefaultParagraphFont">
    <w:name w:val="Default Paragraph Font"/>
    <w:semiHidden/>
    <w:rsid w:val="009D27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7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9D27A3"/>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9D27A3"/>
    <w:pPr>
      <w:spacing w:before="180"/>
      <w:ind w:left="2693" w:hanging="2693"/>
    </w:pPr>
    <w:rPr>
      <w:b/>
    </w:rPr>
  </w:style>
  <w:style w:type="paragraph" w:styleId="TOC1">
    <w:name w:val="toc 1"/>
    <w:uiPriority w:val="39"/>
    <w:rsid w:val="009D27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D27A3"/>
    <w:pPr>
      <w:keepLines/>
      <w:tabs>
        <w:tab w:val="center" w:pos="4536"/>
        <w:tab w:val="right" w:pos="9072"/>
      </w:tabs>
    </w:pPr>
    <w:rPr>
      <w:noProof/>
    </w:rPr>
  </w:style>
  <w:style w:type="character" w:customStyle="1" w:styleId="ZGSM">
    <w:name w:val="ZGSM"/>
    <w:rsid w:val="009D27A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27A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D27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D27A3"/>
    <w:pPr>
      <w:ind w:left="1701" w:hanging="1701"/>
    </w:pPr>
  </w:style>
  <w:style w:type="paragraph" w:styleId="TOC4">
    <w:name w:val="toc 4"/>
    <w:basedOn w:val="TOC3"/>
    <w:uiPriority w:val="39"/>
    <w:rsid w:val="009D27A3"/>
    <w:pPr>
      <w:ind w:left="1418" w:hanging="1418"/>
    </w:pPr>
  </w:style>
  <w:style w:type="paragraph" w:styleId="TOC3">
    <w:name w:val="toc 3"/>
    <w:basedOn w:val="TOC2"/>
    <w:uiPriority w:val="39"/>
    <w:rsid w:val="009D27A3"/>
    <w:pPr>
      <w:ind w:left="1134" w:hanging="1134"/>
    </w:pPr>
  </w:style>
  <w:style w:type="paragraph" w:styleId="TOC2">
    <w:name w:val="toc 2"/>
    <w:basedOn w:val="TOC1"/>
    <w:uiPriority w:val="39"/>
    <w:rsid w:val="009D27A3"/>
    <w:pPr>
      <w:keepNext w:val="0"/>
      <w:spacing w:before="0"/>
      <w:ind w:left="851" w:hanging="851"/>
    </w:pPr>
    <w:rPr>
      <w:sz w:val="20"/>
    </w:rPr>
  </w:style>
  <w:style w:type="paragraph" w:styleId="Index1">
    <w:name w:val="index 1"/>
    <w:basedOn w:val="Normal"/>
    <w:semiHidden/>
    <w:rsid w:val="009D27A3"/>
    <w:pPr>
      <w:keepLines/>
      <w:spacing w:after="0"/>
    </w:pPr>
  </w:style>
  <w:style w:type="paragraph" w:styleId="Index2">
    <w:name w:val="index 2"/>
    <w:basedOn w:val="Index1"/>
    <w:semiHidden/>
    <w:rsid w:val="009D27A3"/>
    <w:pPr>
      <w:ind w:left="284"/>
    </w:pPr>
  </w:style>
  <w:style w:type="paragraph" w:customStyle="1" w:styleId="TT">
    <w:name w:val="TT"/>
    <w:basedOn w:val="Heading1"/>
    <w:next w:val="Normal"/>
    <w:rsid w:val="009D27A3"/>
    <w:pPr>
      <w:outlineLvl w:val="9"/>
    </w:pPr>
  </w:style>
  <w:style w:type="paragraph" w:styleId="Footer">
    <w:name w:val="footer"/>
    <w:basedOn w:val="Header"/>
    <w:link w:val="FooterChar"/>
    <w:rsid w:val="009D27A3"/>
    <w:pPr>
      <w:jc w:val="center"/>
    </w:pPr>
    <w:rPr>
      <w:i/>
    </w:rPr>
  </w:style>
  <w:style w:type="character" w:styleId="FootnoteReference">
    <w:name w:val="footnote reference"/>
    <w:basedOn w:val="DefaultParagraphFont"/>
    <w:semiHidden/>
    <w:rsid w:val="009D27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27A3"/>
    <w:pPr>
      <w:keepLines/>
      <w:spacing w:after="0"/>
      <w:ind w:left="454" w:hanging="454"/>
    </w:pPr>
    <w:rPr>
      <w:sz w:val="16"/>
    </w:rPr>
  </w:style>
  <w:style w:type="paragraph" w:customStyle="1" w:styleId="NF">
    <w:name w:val="NF"/>
    <w:basedOn w:val="NO"/>
    <w:rsid w:val="009D27A3"/>
    <w:pPr>
      <w:keepNext/>
      <w:spacing w:after="0"/>
    </w:pPr>
    <w:rPr>
      <w:rFonts w:ascii="Arial" w:hAnsi="Arial"/>
      <w:sz w:val="18"/>
    </w:rPr>
  </w:style>
  <w:style w:type="paragraph" w:customStyle="1" w:styleId="NO">
    <w:name w:val="NO"/>
    <w:basedOn w:val="Normal"/>
    <w:link w:val="NOChar"/>
    <w:rsid w:val="009D27A3"/>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D2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27A3"/>
    <w:pPr>
      <w:jc w:val="right"/>
    </w:pPr>
  </w:style>
  <w:style w:type="paragraph" w:customStyle="1" w:styleId="TAL">
    <w:name w:val="TAL"/>
    <w:basedOn w:val="Normal"/>
    <w:link w:val="TALCar"/>
    <w:rsid w:val="009D27A3"/>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D27A3"/>
    <w:pPr>
      <w:ind w:left="851"/>
    </w:pPr>
  </w:style>
  <w:style w:type="paragraph" w:styleId="ListNumber">
    <w:name w:val="List Number"/>
    <w:basedOn w:val="List"/>
    <w:rsid w:val="009D27A3"/>
  </w:style>
  <w:style w:type="paragraph" w:styleId="List">
    <w:name w:val="List"/>
    <w:basedOn w:val="Normal"/>
    <w:rsid w:val="009D27A3"/>
    <w:pPr>
      <w:ind w:left="568" w:hanging="284"/>
    </w:pPr>
  </w:style>
  <w:style w:type="paragraph" w:customStyle="1" w:styleId="TAH">
    <w:name w:val="TAH"/>
    <w:basedOn w:val="TAC"/>
    <w:link w:val="TAHCar"/>
    <w:rsid w:val="009D27A3"/>
    <w:rPr>
      <w:b/>
    </w:rPr>
  </w:style>
  <w:style w:type="paragraph" w:customStyle="1" w:styleId="TAC">
    <w:name w:val="TAC"/>
    <w:basedOn w:val="TAL"/>
    <w:link w:val="TACChar"/>
    <w:rsid w:val="009D27A3"/>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9D27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27A3"/>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D27A3"/>
    <w:pPr>
      <w:spacing w:after="0"/>
    </w:pPr>
  </w:style>
  <w:style w:type="paragraph" w:customStyle="1" w:styleId="NW">
    <w:name w:val="NW"/>
    <w:basedOn w:val="NO"/>
    <w:rsid w:val="009D27A3"/>
    <w:pPr>
      <w:spacing w:after="0"/>
    </w:pPr>
  </w:style>
  <w:style w:type="paragraph" w:customStyle="1" w:styleId="EW">
    <w:name w:val="EW"/>
    <w:basedOn w:val="EX"/>
    <w:rsid w:val="009D27A3"/>
    <w:pPr>
      <w:spacing w:after="0"/>
    </w:pPr>
  </w:style>
  <w:style w:type="paragraph" w:styleId="TOC6">
    <w:name w:val="toc 6"/>
    <w:basedOn w:val="TOC5"/>
    <w:next w:val="Normal"/>
    <w:uiPriority w:val="39"/>
    <w:rsid w:val="009D27A3"/>
    <w:pPr>
      <w:ind w:left="1985" w:hanging="1985"/>
    </w:pPr>
  </w:style>
  <w:style w:type="paragraph" w:styleId="TOC7">
    <w:name w:val="toc 7"/>
    <w:basedOn w:val="TOC6"/>
    <w:next w:val="Normal"/>
    <w:uiPriority w:val="39"/>
    <w:rsid w:val="009D27A3"/>
    <w:pPr>
      <w:ind w:left="2268" w:hanging="2268"/>
    </w:pPr>
  </w:style>
  <w:style w:type="paragraph" w:styleId="ListBullet2">
    <w:name w:val="List Bullet 2"/>
    <w:basedOn w:val="ListBullet"/>
    <w:rsid w:val="009D27A3"/>
    <w:pPr>
      <w:ind w:left="851"/>
    </w:pPr>
  </w:style>
  <w:style w:type="paragraph" w:styleId="ListBullet">
    <w:name w:val="List Bullet"/>
    <w:basedOn w:val="List"/>
    <w:rsid w:val="009D27A3"/>
  </w:style>
  <w:style w:type="paragraph" w:customStyle="1" w:styleId="EditorsNote">
    <w:name w:val="Editor's Note"/>
    <w:aliases w:val="EN"/>
    <w:basedOn w:val="NO"/>
    <w:rsid w:val="009D27A3"/>
    <w:rPr>
      <w:color w:val="FF0000"/>
    </w:rPr>
  </w:style>
  <w:style w:type="paragraph" w:customStyle="1" w:styleId="TH">
    <w:name w:val="TH"/>
    <w:basedOn w:val="Normal"/>
    <w:link w:val="THChar"/>
    <w:rsid w:val="009D27A3"/>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9D27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27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27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27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D27A3"/>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9D27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27A3"/>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D27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D27A3"/>
    <w:pPr>
      <w:ind w:left="1135"/>
    </w:pPr>
  </w:style>
  <w:style w:type="paragraph" w:styleId="List2">
    <w:name w:val="List 2"/>
    <w:basedOn w:val="List"/>
    <w:rsid w:val="009D27A3"/>
    <w:pPr>
      <w:ind w:left="851"/>
    </w:pPr>
  </w:style>
  <w:style w:type="paragraph" w:styleId="List3">
    <w:name w:val="List 3"/>
    <w:basedOn w:val="List2"/>
    <w:rsid w:val="009D27A3"/>
    <w:pPr>
      <w:ind w:left="1135"/>
    </w:pPr>
  </w:style>
  <w:style w:type="paragraph" w:styleId="List4">
    <w:name w:val="List 4"/>
    <w:basedOn w:val="List3"/>
    <w:rsid w:val="009D27A3"/>
    <w:pPr>
      <w:ind w:left="1418"/>
    </w:pPr>
  </w:style>
  <w:style w:type="paragraph" w:styleId="List5">
    <w:name w:val="List 5"/>
    <w:basedOn w:val="List4"/>
    <w:rsid w:val="009D27A3"/>
    <w:pPr>
      <w:ind w:left="1702"/>
    </w:pPr>
  </w:style>
  <w:style w:type="paragraph" w:styleId="ListBullet4">
    <w:name w:val="List Bullet 4"/>
    <w:basedOn w:val="ListBullet3"/>
    <w:rsid w:val="009D27A3"/>
    <w:pPr>
      <w:ind w:left="1418"/>
    </w:pPr>
  </w:style>
  <w:style w:type="paragraph" w:styleId="ListBullet5">
    <w:name w:val="List Bullet 5"/>
    <w:basedOn w:val="ListBullet4"/>
    <w:rsid w:val="009D27A3"/>
    <w:pPr>
      <w:ind w:left="1702"/>
    </w:pPr>
  </w:style>
  <w:style w:type="paragraph" w:customStyle="1" w:styleId="B2">
    <w:name w:val="B2"/>
    <w:basedOn w:val="List2"/>
    <w:link w:val="B2Char"/>
    <w:rsid w:val="009D27A3"/>
  </w:style>
  <w:style w:type="paragraph" w:customStyle="1" w:styleId="B3">
    <w:name w:val="B3"/>
    <w:basedOn w:val="List3"/>
    <w:link w:val="B3Char"/>
    <w:rsid w:val="009D27A3"/>
  </w:style>
  <w:style w:type="paragraph" w:customStyle="1" w:styleId="B4">
    <w:name w:val="B4"/>
    <w:basedOn w:val="List4"/>
    <w:rsid w:val="009D27A3"/>
  </w:style>
  <w:style w:type="paragraph" w:customStyle="1" w:styleId="B5">
    <w:name w:val="B5"/>
    <w:basedOn w:val="List5"/>
    <w:rsid w:val="009D27A3"/>
  </w:style>
  <w:style w:type="paragraph" w:customStyle="1" w:styleId="ZTD">
    <w:name w:val="ZTD"/>
    <w:basedOn w:val="ZB"/>
    <w:rsid w:val="009D27A3"/>
    <w:pPr>
      <w:framePr w:hRule="auto" w:wrap="notBeside" w:y="852"/>
    </w:pPr>
    <w:rPr>
      <w:i w:val="0"/>
      <w:sz w:val="40"/>
    </w:rPr>
  </w:style>
  <w:style w:type="paragraph" w:customStyle="1" w:styleId="ZV">
    <w:name w:val="ZV"/>
    <w:basedOn w:val="ZU"/>
    <w:rsid w:val="009D27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D27A3"/>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9D27A3"/>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31</Pages>
  <Words>12957</Words>
  <Characters>73860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23</cp:revision>
  <cp:lastPrinted>2007-10-03T15:46:00Z</cp:lastPrinted>
  <dcterms:created xsi:type="dcterms:W3CDTF">2021-12-06T11:18:00Z</dcterms:created>
  <dcterms:modified xsi:type="dcterms:W3CDTF">2023-09-28T21:43:00Z</dcterms:modified>
</cp:coreProperties>
</file>