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39D2DC88" w:rsidR="00080512" w:rsidRDefault="0069251C" w:rsidP="00981A69">
      <w:pPr>
        <w:jc w:val="center"/>
        <w:rPr>
          <w:b/>
          <w:bCs/>
          <w:sz w:val="48"/>
          <w:szCs w:val="48"/>
        </w:rPr>
      </w:pPr>
      <w:r>
        <w:rPr>
          <w:b/>
          <w:bCs/>
          <w:sz w:val="48"/>
          <w:szCs w:val="48"/>
        </w:rPr>
        <w:t>R</w:t>
      </w:r>
      <w:r w:rsidR="006A39E2">
        <w:rPr>
          <w:b/>
          <w:bCs/>
          <w:sz w:val="48"/>
          <w:szCs w:val="48"/>
        </w:rPr>
        <w:t>eport</w:t>
      </w:r>
      <w:r w:rsidR="00981A69" w:rsidRPr="00981A69">
        <w:rPr>
          <w:b/>
          <w:bCs/>
          <w:sz w:val="48"/>
          <w:szCs w:val="48"/>
        </w:rPr>
        <w:t xml:space="preserve"> on </w:t>
      </w:r>
      <w:r>
        <w:rPr>
          <w:b/>
          <w:bCs/>
          <w:sz w:val="48"/>
          <w:szCs w:val="48"/>
        </w:rPr>
        <w:t>3GPP Meeting Funding</w:t>
      </w:r>
    </w:p>
    <w:p w14:paraId="07D6E324" w14:textId="1FB9A975" w:rsidR="00056BB2" w:rsidRPr="00981A69" w:rsidRDefault="00056BB2" w:rsidP="00981A69">
      <w:pPr>
        <w:jc w:val="center"/>
        <w:rPr>
          <w:b/>
          <w:bCs/>
          <w:sz w:val="48"/>
          <w:szCs w:val="48"/>
        </w:rPr>
        <w:sectPr w:rsidR="00056BB2" w:rsidRPr="00981A69" w:rsidSect="009114D7">
          <w:footnotePr>
            <w:numRestart w:val="eachSect"/>
          </w:footnotePr>
          <w:pgSz w:w="11907" w:h="16840" w:code="9"/>
          <w:pgMar w:top="1134" w:right="851" w:bottom="397" w:left="851" w:header="0" w:footer="0" w:gutter="0"/>
          <w:cols w:space="720"/>
        </w:sectPr>
      </w:pPr>
      <w:r>
        <w:rPr>
          <w:b/>
          <w:bCs/>
          <w:sz w:val="48"/>
          <w:szCs w:val="48"/>
        </w:rPr>
        <w:t>V</w:t>
      </w:r>
      <w:r w:rsidR="0069251C">
        <w:rPr>
          <w:b/>
          <w:bCs/>
          <w:sz w:val="48"/>
          <w:szCs w:val="48"/>
        </w:rPr>
        <w:t>0</w:t>
      </w:r>
      <w:r w:rsidR="002A4635">
        <w:rPr>
          <w:b/>
          <w:bCs/>
          <w:sz w:val="48"/>
          <w:szCs w:val="48"/>
        </w:rPr>
        <w:t>.</w:t>
      </w:r>
      <w:r w:rsidR="00C053CC">
        <w:rPr>
          <w:b/>
          <w:bCs/>
          <w:sz w:val="48"/>
          <w:szCs w:val="48"/>
        </w:rPr>
        <w:t>1</w:t>
      </w:r>
      <w:r w:rsidR="002A4635">
        <w:rPr>
          <w:b/>
          <w:bCs/>
          <w:sz w:val="48"/>
          <w:szCs w:val="48"/>
        </w:rPr>
        <w:t>.</w:t>
      </w:r>
      <w:r w:rsidR="00C053CC">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096AE980" w14:textId="26C5B7F8" w:rsidR="00D70D71" w:rsidRDefault="004D3578">
      <w:pPr>
        <w:pStyle w:val="TOC1"/>
        <w:rPr>
          <w:rFonts w:asciiTheme="minorHAnsi" w:hAnsiTheme="minorHAnsi" w:cstheme="minorBidi"/>
          <w:kern w:val="2"/>
          <w:sz w:val="24"/>
          <w:szCs w:val="24"/>
          <w:lang w:val="en-HU" w:eastAsia="en-GB"/>
          <w14:ligatures w14:val="standardContextual"/>
        </w:rPr>
      </w:pPr>
      <w:r w:rsidRPr="004D3578">
        <w:fldChar w:fldCharType="begin"/>
      </w:r>
      <w:r w:rsidRPr="004D3578">
        <w:instrText xml:space="preserve"> TOC \o "1-9" </w:instrText>
      </w:r>
      <w:r w:rsidRPr="004D3578">
        <w:fldChar w:fldCharType="separate"/>
      </w:r>
      <w:r w:rsidR="00D70D71">
        <w:t>1</w:t>
      </w:r>
      <w:r w:rsidR="00D70D71">
        <w:rPr>
          <w:rFonts w:asciiTheme="minorHAnsi" w:hAnsiTheme="minorHAnsi" w:cstheme="minorBidi"/>
          <w:kern w:val="2"/>
          <w:sz w:val="24"/>
          <w:szCs w:val="24"/>
          <w:lang w:val="en-HU" w:eastAsia="en-GB"/>
          <w14:ligatures w14:val="standardContextual"/>
        </w:rPr>
        <w:tab/>
      </w:r>
      <w:r w:rsidR="00D70D71">
        <w:t>Scope</w:t>
      </w:r>
      <w:r w:rsidR="00D70D71">
        <w:tab/>
      </w:r>
      <w:r w:rsidR="00D70D71">
        <w:fldChar w:fldCharType="begin"/>
      </w:r>
      <w:r w:rsidR="00D70D71">
        <w:instrText xml:space="preserve"> PAGEREF _Toc133775564 \h </w:instrText>
      </w:r>
      <w:r w:rsidR="00D70D71">
        <w:fldChar w:fldCharType="separate"/>
      </w:r>
      <w:r w:rsidR="00D70D71">
        <w:t>3</w:t>
      </w:r>
      <w:r w:rsidR="00D70D71">
        <w:fldChar w:fldCharType="end"/>
      </w:r>
    </w:p>
    <w:p w14:paraId="658C87DF" w14:textId="7A536BDA" w:rsidR="00D70D71" w:rsidRDefault="00D70D71">
      <w:pPr>
        <w:pStyle w:val="TOC1"/>
        <w:rPr>
          <w:rFonts w:asciiTheme="minorHAnsi" w:hAnsiTheme="minorHAnsi" w:cstheme="minorBidi"/>
          <w:kern w:val="2"/>
          <w:sz w:val="24"/>
          <w:szCs w:val="24"/>
          <w:lang w:val="en-HU" w:eastAsia="en-GB"/>
          <w14:ligatures w14:val="standardContextual"/>
        </w:rPr>
      </w:pPr>
      <w:r>
        <w:t>2</w:t>
      </w:r>
      <w:r>
        <w:rPr>
          <w:rFonts w:asciiTheme="minorHAnsi" w:hAnsiTheme="minorHAnsi" w:cstheme="minorBidi"/>
          <w:kern w:val="2"/>
          <w:sz w:val="24"/>
          <w:szCs w:val="24"/>
          <w:lang w:val="en-HU" w:eastAsia="en-GB"/>
          <w14:ligatures w14:val="standardContextual"/>
        </w:rPr>
        <w:tab/>
      </w:r>
      <w:r>
        <w:t>Introduction</w:t>
      </w:r>
      <w:r>
        <w:tab/>
      </w:r>
      <w:r>
        <w:fldChar w:fldCharType="begin"/>
      </w:r>
      <w:r>
        <w:instrText xml:space="preserve"> PAGEREF _Toc133775565 \h </w:instrText>
      </w:r>
      <w:r>
        <w:fldChar w:fldCharType="separate"/>
      </w:r>
      <w:r>
        <w:t>3</w:t>
      </w:r>
      <w:r>
        <w:fldChar w:fldCharType="end"/>
      </w:r>
    </w:p>
    <w:p w14:paraId="5B4574F0" w14:textId="48CE137E" w:rsidR="00D70D71" w:rsidRDefault="00D70D71">
      <w:pPr>
        <w:pStyle w:val="TOC1"/>
        <w:rPr>
          <w:rFonts w:asciiTheme="minorHAnsi" w:hAnsiTheme="minorHAnsi" w:cstheme="minorBidi"/>
          <w:kern w:val="2"/>
          <w:sz w:val="24"/>
          <w:szCs w:val="24"/>
          <w:lang w:val="en-HU" w:eastAsia="en-GB"/>
          <w14:ligatures w14:val="standardContextual"/>
        </w:rPr>
      </w:pPr>
      <w:r>
        <w:t>3</w:t>
      </w:r>
      <w:r>
        <w:rPr>
          <w:rFonts w:asciiTheme="minorHAnsi" w:hAnsiTheme="minorHAnsi" w:cstheme="minorBidi"/>
          <w:kern w:val="2"/>
          <w:sz w:val="24"/>
          <w:szCs w:val="24"/>
          <w:lang w:val="en-HU" w:eastAsia="en-GB"/>
          <w14:ligatures w14:val="standardContextual"/>
        </w:rPr>
        <w:tab/>
      </w:r>
      <w:r>
        <w:t>References</w:t>
      </w:r>
      <w:r>
        <w:tab/>
      </w:r>
      <w:r>
        <w:fldChar w:fldCharType="begin"/>
      </w:r>
      <w:r>
        <w:instrText xml:space="preserve"> PAGEREF _Toc133775566 \h </w:instrText>
      </w:r>
      <w:r>
        <w:fldChar w:fldCharType="separate"/>
      </w:r>
      <w:r>
        <w:t>3</w:t>
      </w:r>
      <w:r>
        <w:fldChar w:fldCharType="end"/>
      </w:r>
    </w:p>
    <w:p w14:paraId="12A40FDB" w14:textId="3BF0B6E9" w:rsidR="00D70D71" w:rsidRDefault="00D70D71">
      <w:pPr>
        <w:pStyle w:val="TOC1"/>
        <w:rPr>
          <w:rFonts w:asciiTheme="minorHAnsi" w:hAnsiTheme="minorHAnsi" w:cstheme="minorBidi"/>
          <w:kern w:val="2"/>
          <w:sz w:val="24"/>
          <w:szCs w:val="24"/>
          <w:lang w:val="en-HU" w:eastAsia="en-GB"/>
          <w14:ligatures w14:val="standardContextual"/>
        </w:rPr>
      </w:pPr>
      <w:r>
        <w:t>4</w:t>
      </w:r>
      <w:r>
        <w:rPr>
          <w:rFonts w:asciiTheme="minorHAnsi" w:hAnsiTheme="minorHAnsi" w:cstheme="minorBidi"/>
          <w:kern w:val="2"/>
          <w:sz w:val="24"/>
          <w:szCs w:val="24"/>
          <w:lang w:val="en-HU" w:eastAsia="en-GB"/>
          <w14:ligatures w14:val="standardContextual"/>
        </w:rPr>
        <w:tab/>
      </w:r>
      <w:r>
        <w:t>Definitions of terms, symbols and abbreviations</w:t>
      </w:r>
      <w:r>
        <w:tab/>
      </w:r>
      <w:r>
        <w:fldChar w:fldCharType="begin"/>
      </w:r>
      <w:r>
        <w:instrText xml:space="preserve"> PAGEREF _Toc133775567 \h </w:instrText>
      </w:r>
      <w:r>
        <w:fldChar w:fldCharType="separate"/>
      </w:r>
      <w:r>
        <w:t>3</w:t>
      </w:r>
      <w:r>
        <w:fldChar w:fldCharType="end"/>
      </w:r>
    </w:p>
    <w:p w14:paraId="3B00F0EB" w14:textId="328EB205" w:rsidR="00D70D71" w:rsidRDefault="00D70D71">
      <w:pPr>
        <w:pStyle w:val="TOC2"/>
        <w:rPr>
          <w:rFonts w:asciiTheme="minorHAnsi" w:hAnsiTheme="minorHAnsi" w:cstheme="minorBidi"/>
          <w:kern w:val="2"/>
          <w:sz w:val="24"/>
          <w:szCs w:val="24"/>
          <w:lang w:val="en-HU" w:eastAsia="en-GB"/>
          <w14:ligatures w14:val="standardContextual"/>
        </w:rPr>
      </w:pPr>
      <w:r>
        <w:t>4.1</w:t>
      </w:r>
      <w:r>
        <w:rPr>
          <w:rFonts w:asciiTheme="minorHAnsi" w:hAnsiTheme="minorHAnsi" w:cstheme="minorBidi"/>
          <w:kern w:val="2"/>
          <w:sz w:val="24"/>
          <w:szCs w:val="24"/>
          <w:lang w:val="en-HU" w:eastAsia="en-GB"/>
          <w14:ligatures w14:val="standardContextual"/>
        </w:rPr>
        <w:tab/>
      </w:r>
      <w:r>
        <w:t>Definitions</w:t>
      </w:r>
      <w:r>
        <w:tab/>
      </w:r>
      <w:r>
        <w:fldChar w:fldCharType="begin"/>
      </w:r>
      <w:r>
        <w:instrText xml:space="preserve"> PAGEREF _Toc133775568 \h </w:instrText>
      </w:r>
      <w:r>
        <w:fldChar w:fldCharType="separate"/>
      </w:r>
      <w:r>
        <w:t>3</w:t>
      </w:r>
      <w:r>
        <w:fldChar w:fldCharType="end"/>
      </w:r>
    </w:p>
    <w:p w14:paraId="2E272F3B" w14:textId="6577ABA3" w:rsidR="00D70D71" w:rsidRDefault="00D70D71">
      <w:pPr>
        <w:pStyle w:val="TOC2"/>
        <w:rPr>
          <w:rFonts w:asciiTheme="minorHAnsi" w:hAnsiTheme="minorHAnsi" w:cstheme="minorBidi"/>
          <w:kern w:val="2"/>
          <w:sz w:val="24"/>
          <w:szCs w:val="24"/>
          <w:lang w:val="en-HU" w:eastAsia="en-GB"/>
          <w14:ligatures w14:val="standardContextual"/>
        </w:rPr>
      </w:pPr>
      <w:r>
        <w:t>4.2</w:t>
      </w:r>
      <w:r>
        <w:rPr>
          <w:rFonts w:asciiTheme="minorHAnsi" w:hAnsiTheme="minorHAnsi" w:cstheme="minorBidi"/>
          <w:kern w:val="2"/>
          <w:sz w:val="24"/>
          <w:szCs w:val="24"/>
          <w:lang w:val="en-HU" w:eastAsia="en-GB"/>
          <w14:ligatures w14:val="standardContextual"/>
        </w:rPr>
        <w:tab/>
      </w:r>
      <w:r>
        <w:t>Abbreviations</w:t>
      </w:r>
      <w:r>
        <w:tab/>
      </w:r>
      <w:r>
        <w:fldChar w:fldCharType="begin"/>
      </w:r>
      <w:r>
        <w:instrText xml:space="preserve"> PAGEREF _Toc133775569 \h </w:instrText>
      </w:r>
      <w:r>
        <w:fldChar w:fldCharType="separate"/>
      </w:r>
      <w:r>
        <w:t>3</w:t>
      </w:r>
      <w:r>
        <w:fldChar w:fldCharType="end"/>
      </w:r>
    </w:p>
    <w:p w14:paraId="304BA554" w14:textId="09BF8621" w:rsidR="00D70D71" w:rsidRDefault="00D70D71">
      <w:pPr>
        <w:pStyle w:val="TOC1"/>
        <w:rPr>
          <w:rFonts w:asciiTheme="minorHAnsi" w:hAnsiTheme="minorHAnsi" w:cstheme="minorBidi"/>
          <w:kern w:val="2"/>
          <w:sz w:val="24"/>
          <w:szCs w:val="24"/>
          <w:lang w:val="en-HU" w:eastAsia="en-GB"/>
          <w14:ligatures w14:val="standardContextual"/>
        </w:rPr>
      </w:pPr>
      <w:r>
        <w:t>5</w:t>
      </w:r>
      <w:r>
        <w:rPr>
          <w:rFonts w:asciiTheme="minorHAnsi" w:hAnsiTheme="minorHAnsi" w:cstheme="minorBidi"/>
          <w:kern w:val="2"/>
          <w:sz w:val="24"/>
          <w:szCs w:val="24"/>
          <w:lang w:val="en-HU" w:eastAsia="en-GB"/>
          <w14:ligatures w14:val="standardContextual"/>
        </w:rPr>
        <w:tab/>
      </w:r>
      <w:r>
        <w:t>Overview of the current funding model</w:t>
      </w:r>
      <w:r>
        <w:tab/>
      </w:r>
      <w:r>
        <w:fldChar w:fldCharType="begin"/>
      </w:r>
      <w:r>
        <w:instrText xml:space="preserve"> PAGEREF _Toc133775570 \h </w:instrText>
      </w:r>
      <w:r>
        <w:fldChar w:fldCharType="separate"/>
      </w:r>
      <w:r>
        <w:t>3</w:t>
      </w:r>
      <w:r>
        <w:fldChar w:fldCharType="end"/>
      </w:r>
    </w:p>
    <w:p w14:paraId="61125883" w14:textId="1FD7CE85" w:rsidR="00D70D71" w:rsidRDefault="00D70D71">
      <w:pPr>
        <w:pStyle w:val="TOC2"/>
        <w:rPr>
          <w:rFonts w:asciiTheme="minorHAnsi" w:hAnsiTheme="minorHAnsi" w:cstheme="minorBidi"/>
          <w:kern w:val="2"/>
          <w:sz w:val="24"/>
          <w:szCs w:val="24"/>
          <w:lang w:val="en-HU" w:eastAsia="en-GB"/>
          <w14:ligatures w14:val="standardContextual"/>
        </w:rPr>
      </w:pPr>
      <w:r>
        <w:t>5.1</w:t>
      </w:r>
      <w:r>
        <w:rPr>
          <w:rFonts w:asciiTheme="minorHAnsi" w:hAnsiTheme="minorHAnsi" w:cstheme="minorBidi"/>
          <w:kern w:val="2"/>
          <w:sz w:val="24"/>
          <w:szCs w:val="24"/>
          <w:lang w:val="en-HU" w:eastAsia="en-GB"/>
          <w14:ligatures w14:val="standardContextual"/>
        </w:rPr>
        <w:tab/>
      </w:r>
      <w:r>
        <w:t>General Overview</w:t>
      </w:r>
      <w:r>
        <w:tab/>
      </w:r>
      <w:r>
        <w:fldChar w:fldCharType="begin"/>
      </w:r>
      <w:r>
        <w:instrText xml:space="preserve"> PAGEREF _Toc133775571 \h </w:instrText>
      </w:r>
      <w:r>
        <w:fldChar w:fldCharType="separate"/>
      </w:r>
      <w:r>
        <w:t>3</w:t>
      </w:r>
      <w:r>
        <w:fldChar w:fldCharType="end"/>
      </w:r>
    </w:p>
    <w:p w14:paraId="17DA80FE" w14:textId="6EF8EC3C" w:rsidR="00D70D71" w:rsidRDefault="00D70D71">
      <w:pPr>
        <w:pStyle w:val="TOC2"/>
        <w:rPr>
          <w:rFonts w:asciiTheme="minorHAnsi" w:hAnsiTheme="minorHAnsi" w:cstheme="minorBidi"/>
          <w:kern w:val="2"/>
          <w:sz w:val="24"/>
          <w:szCs w:val="24"/>
          <w:lang w:val="en-HU" w:eastAsia="en-GB"/>
          <w14:ligatures w14:val="standardContextual"/>
        </w:rPr>
      </w:pPr>
      <w:r>
        <w:t>5.2</w:t>
      </w:r>
      <w:r>
        <w:rPr>
          <w:rFonts w:asciiTheme="minorHAnsi" w:hAnsiTheme="minorHAnsi" w:cstheme="minorBidi"/>
          <w:kern w:val="2"/>
          <w:sz w:val="24"/>
          <w:szCs w:val="24"/>
          <w:lang w:val="en-HU" w:eastAsia="en-GB"/>
          <w14:ligatures w14:val="standardContextual"/>
        </w:rPr>
        <w:tab/>
      </w:r>
      <w:r>
        <w:t>Principles and motivation for a changing the funding model</w:t>
      </w:r>
      <w:r>
        <w:tab/>
      </w:r>
      <w:r>
        <w:fldChar w:fldCharType="begin"/>
      </w:r>
      <w:r>
        <w:instrText xml:space="preserve"> PAGEREF _Toc133775572 \h </w:instrText>
      </w:r>
      <w:r>
        <w:fldChar w:fldCharType="separate"/>
      </w:r>
      <w:r>
        <w:t>3</w:t>
      </w:r>
      <w:r>
        <w:fldChar w:fldCharType="end"/>
      </w:r>
    </w:p>
    <w:p w14:paraId="34935D3A" w14:textId="3CE7E36A" w:rsidR="00D70D71" w:rsidRDefault="00D70D71">
      <w:pPr>
        <w:pStyle w:val="TOC2"/>
        <w:rPr>
          <w:rFonts w:asciiTheme="minorHAnsi" w:hAnsiTheme="minorHAnsi" w:cstheme="minorBidi"/>
          <w:kern w:val="2"/>
          <w:sz w:val="24"/>
          <w:szCs w:val="24"/>
          <w:lang w:val="en-HU" w:eastAsia="en-GB"/>
          <w14:ligatures w14:val="standardContextual"/>
        </w:rPr>
      </w:pPr>
      <w:r>
        <w:t>5.3</w:t>
      </w:r>
      <w:r>
        <w:rPr>
          <w:rFonts w:asciiTheme="minorHAnsi" w:hAnsiTheme="minorHAnsi" w:cstheme="minorBidi"/>
          <w:kern w:val="2"/>
          <w:sz w:val="24"/>
          <w:szCs w:val="24"/>
          <w:lang w:val="en-HU" w:eastAsia="en-GB"/>
          <w14:ligatures w14:val="standardContextual"/>
        </w:rPr>
        <w:tab/>
      </w:r>
      <w:r>
        <w:t>Overview of funding model of ATIS</w:t>
      </w:r>
      <w:r>
        <w:tab/>
      </w:r>
      <w:r>
        <w:fldChar w:fldCharType="begin"/>
      </w:r>
      <w:r>
        <w:instrText xml:space="preserve"> PAGEREF _Toc133775573 \h </w:instrText>
      </w:r>
      <w:r>
        <w:fldChar w:fldCharType="separate"/>
      </w:r>
      <w:r>
        <w:t>4</w:t>
      </w:r>
      <w:r>
        <w:fldChar w:fldCharType="end"/>
      </w:r>
    </w:p>
    <w:p w14:paraId="146C4274" w14:textId="16F5B5B7" w:rsidR="00D70D71" w:rsidRDefault="00D70D71">
      <w:pPr>
        <w:pStyle w:val="TOC2"/>
        <w:rPr>
          <w:rFonts w:asciiTheme="minorHAnsi" w:hAnsiTheme="minorHAnsi" w:cstheme="minorBidi"/>
          <w:kern w:val="2"/>
          <w:sz w:val="24"/>
          <w:szCs w:val="24"/>
          <w:lang w:val="en-HU" w:eastAsia="en-GB"/>
          <w14:ligatures w14:val="standardContextual"/>
        </w:rPr>
      </w:pPr>
      <w:r>
        <w:t>5.4</w:t>
      </w:r>
      <w:r>
        <w:rPr>
          <w:rFonts w:asciiTheme="minorHAnsi" w:hAnsiTheme="minorHAnsi" w:cstheme="minorBidi"/>
          <w:kern w:val="2"/>
          <w:sz w:val="24"/>
          <w:szCs w:val="24"/>
          <w:lang w:val="en-HU" w:eastAsia="en-GB"/>
          <w14:ligatures w14:val="standardContextual"/>
        </w:rPr>
        <w:tab/>
      </w:r>
      <w:r>
        <w:t>Overview of funding model of ARIB/TTC</w:t>
      </w:r>
      <w:r>
        <w:tab/>
      </w:r>
      <w:r>
        <w:fldChar w:fldCharType="begin"/>
      </w:r>
      <w:r>
        <w:instrText xml:space="preserve"> PAGEREF _Toc133775574 \h </w:instrText>
      </w:r>
      <w:r>
        <w:fldChar w:fldCharType="separate"/>
      </w:r>
      <w:r>
        <w:t>4</w:t>
      </w:r>
      <w:r>
        <w:fldChar w:fldCharType="end"/>
      </w:r>
    </w:p>
    <w:p w14:paraId="183E2174" w14:textId="14F7F820" w:rsidR="00D70D71" w:rsidRDefault="00D70D71">
      <w:pPr>
        <w:pStyle w:val="TOC2"/>
        <w:rPr>
          <w:rFonts w:asciiTheme="minorHAnsi" w:hAnsiTheme="minorHAnsi" w:cstheme="minorBidi"/>
          <w:kern w:val="2"/>
          <w:sz w:val="24"/>
          <w:szCs w:val="24"/>
          <w:lang w:val="en-HU" w:eastAsia="en-GB"/>
          <w14:ligatures w14:val="standardContextual"/>
        </w:rPr>
      </w:pPr>
      <w:r>
        <w:t>5.5</w:t>
      </w:r>
      <w:r>
        <w:rPr>
          <w:rFonts w:asciiTheme="minorHAnsi" w:hAnsiTheme="minorHAnsi" w:cstheme="minorBidi"/>
          <w:kern w:val="2"/>
          <w:sz w:val="24"/>
          <w:szCs w:val="24"/>
          <w:lang w:val="en-HU" w:eastAsia="en-GB"/>
          <w14:ligatures w14:val="standardContextual"/>
        </w:rPr>
        <w:tab/>
      </w:r>
      <w:r>
        <w:t>Overview of funding model of CCSA</w:t>
      </w:r>
      <w:r>
        <w:tab/>
      </w:r>
      <w:r>
        <w:fldChar w:fldCharType="begin"/>
      </w:r>
      <w:r>
        <w:instrText xml:space="preserve"> PAGEREF _Toc133775575 \h </w:instrText>
      </w:r>
      <w:r>
        <w:fldChar w:fldCharType="separate"/>
      </w:r>
      <w:r>
        <w:t>4</w:t>
      </w:r>
      <w:r>
        <w:fldChar w:fldCharType="end"/>
      </w:r>
    </w:p>
    <w:p w14:paraId="2296134B" w14:textId="7012F60E" w:rsidR="00D70D71" w:rsidRDefault="00D70D71">
      <w:pPr>
        <w:pStyle w:val="TOC2"/>
        <w:rPr>
          <w:rFonts w:asciiTheme="minorHAnsi" w:hAnsiTheme="minorHAnsi" w:cstheme="minorBidi"/>
          <w:kern w:val="2"/>
          <w:sz w:val="24"/>
          <w:szCs w:val="24"/>
          <w:lang w:val="en-HU" w:eastAsia="en-GB"/>
          <w14:ligatures w14:val="standardContextual"/>
        </w:rPr>
      </w:pPr>
      <w:r>
        <w:t>5.6</w:t>
      </w:r>
      <w:r>
        <w:rPr>
          <w:rFonts w:asciiTheme="minorHAnsi" w:hAnsiTheme="minorHAnsi" w:cstheme="minorBidi"/>
          <w:kern w:val="2"/>
          <w:sz w:val="24"/>
          <w:szCs w:val="24"/>
          <w:lang w:val="en-HU" w:eastAsia="en-GB"/>
          <w14:ligatures w14:val="standardContextual"/>
        </w:rPr>
        <w:tab/>
      </w:r>
      <w:r>
        <w:t>Overview of funding model of ETSI</w:t>
      </w:r>
      <w:r>
        <w:tab/>
      </w:r>
      <w:r>
        <w:fldChar w:fldCharType="begin"/>
      </w:r>
      <w:r>
        <w:instrText xml:space="preserve"> PAGEREF _Toc133775576 \h </w:instrText>
      </w:r>
      <w:r>
        <w:fldChar w:fldCharType="separate"/>
      </w:r>
      <w:r>
        <w:t>4</w:t>
      </w:r>
      <w:r>
        <w:fldChar w:fldCharType="end"/>
      </w:r>
    </w:p>
    <w:p w14:paraId="726EE7E7" w14:textId="4010B59D" w:rsidR="00D70D71" w:rsidRDefault="00D70D71">
      <w:pPr>
        <w:pStyle w:val="TOC2"/>
        <w:rPr>
          <w:rFonts w:asciiTheme="minorHAnsi" w:hAnsiTheme="minorHAnsi" w:cstheme="minorBidi"/>
          <w:kern w:val="2"/>
          <w:sz w:val="24"/>
          <w:szCs w:val="24"/>
          <w:lang w:val="en-HU" w:eastAsia="en-GB"/>
          <w14:ligatures w14:val="standardContextual"/>
        </w:rPr>
      </w:pPr>
      <w:r>
        <w:t>5.7</w:t>
      </w:r>
      <w:r>
        <w:rPr>
          <w:rFonts w:asciiTheme="minorHAnsi" w:hAnsiTheme="minorHAnsi" w:cstheme="minorBidi"/>
          <w:kern w:val="2"/>
          <w:sz w:val="24"/>
          <w:szCs w:val="24"/>
          <w:lang w:val="en-HU" w:eastAsia="en-GB"/>
          <w14:ligatures w14:val="standardContextual"/>
        </w:rPr>
        <w:tab/>
      </w:r>
      <w:r>
        <w:t>Overview of funding model of TTA</w:t>
      </w:r>
      <w:r>
        <w:tab/>
      </w:r>
      <w:r>
        <w:fldChar w:fldCharType="begin"/>
      </w:r>
      <w:r>
        <w:instrText xml:space="preserve"> PAGEREF _Toc133775577 \h </w:instrText>
      </w:r>
      <w:r>
        <w:fldChar w:fldCharType="separate"/>
      </w:r>
      <w:r>
        <w:t>5</w:t>
      </w:r>
      <w:r>
        <w:fldChar w:fldCharType="end"/>
      </w:r>
    </w:p>
    <w:p w14:paraId="23C389F2" w14:textId="20F7BDA0" w:rsidR="00D70D71" w:rsidRDefault="00D70D71">
      <w:pPr>
        <w:pStyle w:val="TOC2"/>
        <w:rPr>
          <w:rFonts w:asciiTheme="minorHAnsi" w:hAnsiTheme="minorHAnsi" w:cstheme="minorBidi"/>
          <w:kern w:val="2"/>
          <w:sz w:val="24"/>
          <w:szCs w:val="24"/>
          <w:lang w:val="en-HU" w:eastAsia="en-GB"/>
          <w14:ligatures w14:val="standardContextual"/>
        </w:rPr>
      </w:pPr>
      <w:r>
        <w:t>5.8</w:t>
      </w:r>
      <w:r>
        <w:rPr>
          <w:rFonts w:asciiTheme="minorHAnsi" w:hAnsiTheme="minorHAnsi" w:cstheme="minorBidi"/>
          <w:kern w:val="2"/>
          <w:sz w:val="24"/>
          <w:szCs w:val="24"/>
          <w:lang w:val="en-HU" w:eastAsia="en-GB"/>
          <w14:ligatures w14:val="standardContextual"/>
        </w:rPr>
        <w:tab/>
      </w:r>
      <w:r>
        <w:t>Overview of funding model of TSDSI</w:t>
      </w:r>
      <w:r>
        <w:tab/>
      </w:r>
      <w:r>
        <w:fldChar w:fldCharType="begin"/>
      </w:r>
      <w:r>
        <w:instrText xml:space="preserve"> PAGEREF _Toc133775578 \h </w:instrText>
      </w:r>
      <w:r>
        <w:fldChar w:fldCharType="separate"/>
      </w:r>
      <w:r>
        <w:t>5</w:t>
      </w:r>
      <w:r>
        <w:fldChar w:fldCharType="end"/>
      </w:r>
    </w:p>
    <w:p w14:paraId="1F8FDAAA" w14:textId="6E5D001D" w:rsidR="00D70D71" w:rsidRDefault="00D70D71">
      <w:pPr>
        <w:pStyle w:val="TOC1"/>
        <w:rPr>
          <w:rFonts w:asciiTheme="minorHAnsi" w:hAnsiTheme="minorHAnsi" w:cstheme="minorBidi"/>
          <w:kern w:val="2"/>
          <w:sz w:val="24"/>
          <w:szCs w:val="24"/>
          <w:lang w:val="en-HU" w:eastAsia="en-GB"/>
          <w14:ligatures w14:val="standardContextual"/>
        </w:rPr>
      </w:pPr>
      <w:r>
        <w:t>6</w:t>
      </w:r>
      <w:r>
        <w:rPr>
          <w:rFonts w:asciiTheme="minorHAnsi" w:hAnsiTheme="minorHAnsi" w:cstheme="minorBidi"/>
          <w:kern w:val="2"/>
          <w:sz w:val="24"/>
          <w:szCs w:val="24"/>
          <w:lang w:val="en-HU" w:eastAsia="en-GB"/>
          <w14:ligatures w14:val="standardContextual"/>
        </w:rPr>
        <w:tab/>
      </w:r>
      <w:r>
        <w:t xml:space="preserve"> Alternative funding model 1: Pay per delegate funding model</w:t>
      </w:r>
      <w:r>
        <w:tab/>
      </w:r>
      <w:r>
        <w:fldChar w:fldCharType="begin"/>
      </w:r>
      <w:r>
        <w:instrText xml:space="preserve"> PAGEREF _Toc133775579 \h </w:instrText>
      </w:r>
      <w:r>
        <w:fldChar w:fldCharType="separate"/>
      </w:r>
      <w:r>
        <w:t>5</w:t>
      </w:r>
      <w:r>
        <w:fldChar w:fldCharType="end"/>
      </w:r>
    </w:p>
    <w:p w14:paraId="6CC465C0" w14:textId="600B50BA" w:rsidR="00D70D71" w:rsidRDefault="00D70D71">
      <w:pPr>
        <w:pStyle w:val="TOC2"/>
        <w:rPr>
          <w:rFonts w:asciiTheme="minorHAnsi" w:hAnsiTheme="minorHAnsi" w:cstheme="minorBidi"/>
          <w:kern w:val="2"/>
          <w:sz w:val="24"/>
          <w:szCs w:val="24"/>
          <w:lang w:val="en-HU" w:eastAsia="en-GB"/>
          <w14:ligatures w14:val="standardContextual"/>
        </w:rPr>
      </w:pPr>
      <w:r>
        <w:t>6.1.</w:t>
      </w:r>
      <w:r>
        <w:rPr>
          <w:rFonts w:asciiTheme="minorHAnsi" w:hAnsiTheme="minorHAnsi" w:cstheme="minorBidi"/>
          <w:kern w:val="2"/>
          <w:sz w:val="24"/>
          <w:szCs w:val="24"/>
          <w:lang w:val="en-HU" w:eastAsia="en-GB"/>
          <w14:ligatures w14:val="standardContextual"/>
        </w:rPr>
        <w:tab/>
      </w:r>
      <w:r>
        <w:t>Introduction</w:t>
      </w:r>
      <w:r>
        <w:tab/>
      </w:r>
      <w:r>
        <w:fldChar w:fldCharType="begin"/>
      </w:r>
      <w:r>
        <w:instrText xml:space="preserve"> PAGEREF _Toc133775580 \h </w:instrText>
      </w:r>
      <w:r>
        <w:fldChar w:fldCharType="separate"/>
      </w:r>
      <w:r>
        <w:t>5</w:t>
      </w:r>
      <w:r>
        <w:fldChar w:fldCharType="end"/>
      </w:r>
    </w:p>
    <w:p w14:paraId="45806738" w14:textId="28EE9A86" w:rsidR="00D70D71" w:rsidRDefault="00D70D71">
      <w:pPr>
        <w:pStyle w:val="TOC2"/>
        <w:rPr>
          <w:rFonts w:asciiTheme="minorHAnsi" w:hAnsiTheme="minorHAnsi" w:cstheme="minorBidi"/>
          <w:kern w:val="2"/>
          <w:sz w:val="24"/>
          <w:szCs w:val="24"/>
          <w:lang w:val="en-HU" w:eastAsia="en-GB"/>
          <w14:ligatures w14:val="standardContextual"/>
        </w:rPr>
      </w:pPr>
      <w:r>
        <w:t>6.2.</w:t>
      </w:r>
      <w:r>
        <w:rPr>
          <w:rFonts w:asciiTheme="minorHAnsi" w:hAnsiTheme="minorHAnsi" w:cstheme="minorBidi"/>
          <w:kern w:val="2"/>
          <w:sz w:val="24"/>
          <w:szCs w:val="24"/>
          <w:lang w:val="en-HU" w:eastAsia="en-GB"/>
          <w14:ligatures w14:val="standardContextual"/>
        </w:rPr>
        <w:tab/>
      </w:r>
      <w:r>
        <w:t>Funding Proposal</w:t>
      </w:r>
      <w:r>
        <w:tab/>
      </w:r>
      <w:r>
        <w:fldChar w:fldCharType="begin"/>
      </w:r>
      <w:r>
        <w:instrText xml:space="preserve"> PAGEREF _Toc133775581 \h </w:instrText>
      </w:r>
      <w:r>
        <w:fldChar w:fldCharType="separate"/>
      </w:r>
      <w:r>
        <w:t>5</w:t>
      </w:r>
      <w:r>
        <w:fldChar w:fldCharType="end"/>
      </w:r>
    </w:p>
    <w:p w14:paraId="6A049B8B" w14:textId="2DFAEF0C" w:rsidR="00D70D71" w:rsidRDefault="00D70D71">
      <w:pPr>
        <w:pStyle w:val="TOC2"/>
        <w:rPr>
          <w:rFonts w:asciiTheme="minorHAnsi" w:hAnsiTheme="minorHAnsi" w:cstheme="minorBidi"/>
          <w:kern w:val="2"/>
          <w:sz w:val="24"/>
          <w:szCs w:val="24"/>
          <w:lang w:val="en-HU" w:eastAsia="en-GB"/>
          <w14:ligatures w14:val="standardContextual"/>
        </w:rPr>
      </w:pPr>
      <w:r>
        <w:t>6.3.</w:t>
      </w:r>
      <w:r>
        <w:rPr>
          <w:rFonts w:asciiTheme="minorHAnsi" w:hAnsiTheme="minorHAnsi" w:cstheme="minorBidi"/>
          <w:kern w:val="2"/>
          <w:sz w:val="24"/>
          <w:szCs w:val="24"/>
          <w:lang w:val="en-HU" w:eastAsia="en-GB"/>
          <w14:ligatures w14:val="standardContextual"/>
        </w:rPr>
        <w:tab/>
      </w:r>
      <w:r>
        <w:t>Centralized and Decentralized Models</w:t>
      </w:r>
      <w:r>
        <w:tab/>
      </w:r>
      <w:r>
        <w:fldChar w:fldCharType="begin"/>
      </w:r>
      <w:r>
        <w:instrText xml:space="preserve"> PAGEREF _Toc133775582 \h </w:instrText>
      </w:r>
      <w:r>
        <w:fldChar w:fldCharType="separate"/>
      </w:r>
      <w:r>
        <w:t>5</w:t>
      </w:r>
      <w:r>
        <w:fldChar w:fldCharType="end"/>
      </w:r>
    </w:p>
    <w:p w14:paraId="4DD01948" w14:textId="4BE0939E" w:rsidR="00D70D71" w:rsidRDefault="00D70D71">
      <w:pPr>
        <w:pStyle w:val="TOC3"/>
        <w:rPr>
          <w:rFonts w:asciiTheme="minorHAnsi" w:hAnsiTheme="minorHAnsi" w:cstheme="minorBidi"/>
          <w:kern w:val="2"/>
          <w:sz w:val="24"/>
          <w:szCs w:val="24"/>
          <w:lang w:val="en-HU" w:eastAsia="en-GB"/>
          <w14:ligatures w14:val="standardContextual"/>
        </w:rPr>
      </w:pPr>
      <w:r>
        <w:t>6.3.1</w:t>
      </w:r>
      <w:r>
        <w:rPr>
          <w:rFonts w:asciiTheme="minorHAnsi" w:hAnsiTheme="minorHAnsi" w:cstheme="minorBidi"/>
          <w:kern w:val="2"/>
          <w:sz w:val="24"/>
          <w:szCs w:val="24"/>
          <w:lang w:val="en-HU" w:eastAsia="en-GB"/>
          <w14:ligatures w14:val="standardContextual"/>
        </w:rPr>
        <w:tab/>
      </w:r>
      <w:r>
        <w:t>Option A: Centralized Model with each OP Hosting Responsibility</w:t>
      </w:r>
      <w:r>
        <w:tab/>
      </w:r>
      <w:r>
        <w:fldChar w:fldCharType="begin"/>
      </w:r>
      <w:r>
        <w:instrText xml:space="preserve"> PAGEREF _Toc133775583 \h </w:instrText>
      </w:r>
      <w:r>
        <w:fldChar w:fldCharType="separate"/>
      </w:r>
      <w:r>
        <w:t>5</w:t>
      </w:r>
      <w:r>
        <w:fldChar w:fldCharType="end"/>
      </w:r>
    </w:p>
    <w:p w14:paraId="4366CDAD" w14:textId="7727603E" w:rsidR="00D70D71" w:rsidRDefault="00D70D71">
      <w:pPr>
        <w:pStyle w:val="TOC3"/>
        <w:rPr>
          <w:rFonts w:asciiTheme="minorHAnsi" w:hAnsiTheme="minorHAnsi" w:cstheme="minorBidi"/>
          <w:kern w:val="2"/>
          <w:sz w:val="24"/>
          <w:szCs w:val="24"/>
          <w:lang w:val="en-HU" w:eastAsia="en-GB"/>
          <w14:ligatures w14:val="standardContextual"/>
        </w:rPr>
      </w:pPr>
      <w:r>
        <w:t>6.3.2</w:t>
      </w:r>
      <w:r>
        <w:rPr>
          <w:rFonts w:asciiTheme="minorHAnsi" w:hAnsiTheme="minorHAnsi" w:cstheme="minorBidi"/>
          <w:kern w:val="2"/>
          <w:sz w:val="24"/>
          <w:szCs w:val="24"/>
          <w:lang w:val="en-HU" w:eastAsia="en-GB"/>
          <w14:ligatures w14:val="standardContextual"/>
        </w:rPr>
        <w:tab/>
      </w:r>
      <w:r>
        <w:t>Option B: Decentralized Model</w:t>
      </w:r>
      <w:r>
        <w:tab/>
      </w:r>
      <w:r>
        <w:fldChar w:fldCharType="begin"/>
      </w:r>
      <w:r>
        <w:instrText xml:space="preserve"> PAGEREF _Toc133775584 \h </w:instrText>
      </w:r>
      <w:r>
        <w:fldChar w:fldCharType="separate"/>
      </w:r>
      <w:r>
        <w:t>6</w:t>
      </w:r>
      <w:r>
        <w:fldChar w:fldCharType="end"/>
      </w:r>
    </w:p>
    <w:p w14:paraId="59ED3C9D" w14:textId="66B0691D" w:rsidR="00D70D71" w:rsidRDefault="00D70D71">
      <w:pPr>
        <w:pStyle w:val="TOC3"/>
        <w:rPr>
          <w:rFonts w:asciiTheme="minorHAnsi" w:hAnsiTheme="minorHAnsi" w:cstheme="minorBidi"/>
          <w:kern w:val="2"/>
          <w:sz w:val="24"/>
          <w:szCs w:val="24"/>
          <w:lang w:val="en-HU" w:eastAsia="en-GB"/>
          <w14:ligatures w14:val="standardContextual"/>
        </w:rPr>
      </w:pPr>
      <w:r>
        <w:t>6.3.3</w:t>
      </w:r>
      <w:r>
        <w:rPr>
          <w:rFonts w:asciiTheme="minorHAnsi" w:hAnsiTheme="minorHAnsi" w:cstheme="minorBidi"/>
          <w:kern w:val="2"/>
          <w:sz w:val="24"/>
          <w:szCs w:val="24"/>
          <w:lang w:val="en-HU" w:eastAsia="en-GB"/>
          <w14:ligatures w14:val="standardContextual"/>
        </w:rPr>
        <w:tab/>
      </w:r>
      <w:r>
        <w:t>Option C: Centralized Model with Centralized Hosting</w:t>
      </w:r>
      <w:r>
        <w:tab/>
      </w:r>
      <w:r>
        <w:fldChar w:fldCharType="begin"/>
      </w:r>
      <w:r>
        <w:instrText xml:space="preserve"> PAGEREF _Toc133775585 \h </w:instrText>
      </w:r>
      <w:r>
        <w:fldChar w:fldCharType="separate"/>
      </w:r>
      <w:r>
        <w:t>6</w:t>
      </w:r>
      <w:r>
        <w:fldChar w:fldCharType="end"/>
      </w:r>
    </w:p>
    <w:p w14:paraId="7D3B39E9" w14:textId="0E56E1F3" w:rsidR="00D70D71" w:rsidRDefault="00D70D71">
      <w:pPr>
        <w:pStyle w:val="TOC3"/>
        <w:rPr>
          <w:rFonts w:asciiTheme="minorHAnsi" w:hAnsiTheme="minorHAnsi" w:cstheme="minorBidi"/>
          <w:kern w:val="2"/>
          <w:sz w:val="24"/>
          <w:szCs w:val="24"/>
          <w:lang w:val="en-HU" w:eastAsia="en-GB"/>
          <w14:ligatures w14:val="standardContextual"/>
        </w:rPr>
      </w:pPr>
      <w:r w:rsidRPr="008014DD">
        <w:t>6.3.4</w:t>
      </w:r>
      <w:r>
        <w:rPr>
          <w:rFonts w:asciiTheme="minorHAnsi" w:hAnsiTheme="minorHAnsi" w:cstheme="minorBidi"/>
          <w:kern w:val="2"/>
          <w:sz w:val="24"/>
          <w:szCs w:val="24"/>
          <w:lang w:val="en-HU" w:eastAsia="en-GB"/>
          <w14:ligatures w14:val="standardContextual"/>
        </w:rPr>
        <w:tab/>
      </w:r>
      <w:r w:rsidRPr="008014DD">
        <w:t>Comparison of Centralized and Decentralized Models</w:t>
      </w:r>
      <w:r>
        <w:tab/>
      </w:r>
      <w:r>
        <w:fldChar w:fldCharType="begin"/>
      </w:r>
      <w:r>
        <w:instrText xml:space="preserve"> PAGEREF _Toc133775586 \h </w:instrText>
      </w:r>
      <w:r>
        <w:fldChar w:fldCharType="separate"/>
      </w:r>
      <w:r>
        <w:t>6</w:t>
      </w:r>
      <w:r>
        <w:fldChar w:fldCharType="end"/>
      </w:r>
    </w:p>
    <w:p w14:paraId="6429888B" w14:textId="5F1E63CE" w:rsidR="00D70D71" w:rsidRDefault="00D70D71">
      <w:pPr>
        <w:pStyle w:val="TOC3"/>
        <w:rPr>
          <w:rFonts w:asciiTheme="minorHAnsi" w:hAnsiTheme="minorHAnsi" w:cstheme="minorBidi"/>
          <w:kern w:val="2"/>
          <w:sz w:val="24"/>
          <w:szCs w:val="24"/>
          <w:lang w:val="en-HU" w:eastAsia="en-GB"/>
          <w14:ligatures w14:val="standardContextual"/>
        </w:rPr>
      </w:pPr>
      <w:r>
        <w:t>6.3.5</w:t>
      </w:r>
      <w:r>
        <w:rPr>
          <w:rFonts w:asciiTheme="minorHAnsi" w:hAnsiTheme="minorHAnsi" w:cstheme="minorBidi"/>
          <w:kern w:val="2"/>
          <w:sz w:val="24"/>
          <w:szCs w:val="24"/>
          <w:lang w:val="en-HU" w:eastAsia="en-GB"/>
          <w14:ligatures w14:val="standardContextual"/>
        </w:rPr>
        <w:tab/>
      </w:r>
      <w:r>
        <w:t>Conclusion on Centralized and Decentralized Models</w:t>
      </w:r>
      <w:r>
        <w:tab/>
      </w:r>
      <w:r>
        <w:fldChar w:fldCharType="begin"/>
      </w:r>
      <w:r>
        <w:instrText xml:space="preserve"> PAGEREF _Toc133775587 \h </w:instrText>
      </w:r>
      <w:r>
        <w:fldChar w:fldCharType="separate"/>
      </w:r>
      <w:r>
        <w:t>7</w:t>
      </w:r>
      <w:r>
        <w:fldChar w:fldCharType="end"/>
      </w:r>
    </w:p>
    <w:p w14:paraId="286821BA" w14:textId="4078499E" w:rsidR="00D70D71" w:rsidRDefault="00D70D71">
      <w:pPr>
        <w:pStyle w:val="TOC2"/>
        <w:rPr>
          <w:rFonts w:asciiTheme="minorHAnsi" w:hAnsiTheme="minorHAnsi" w:cstheme="minorBidi"/>
          <w:kern w:val="2"/>
          <w:sz w:val="24"/>
          <w:szCs w:val="24"/>
          <w:lang w:val="en-HU" w:eastAsia="en-GB"/>
          <w14:ligatures w14:val="standardContextual"/>
        </w:rPr>
      </w:pPr>
      <w:r>
        <w:t>6.4</w:t>
      </w:r>
      <w:r>
        <w:rPr>
          <w:rFonts w:asciiTheme="minorHAnsi" w:hAnsiTheme="minorHAnsi" w:cstheme="minorBidi"/>
          <w:kern w:val="2"/>
          <w:sz w:val="24"/>
          <w:szCs w:val="24"/>
          <w:lang w:val="en-HU" w:eastAsia="en-GB"/>
          <w14:ligatures w14:val="standardContextual"/>
        </w:rPr>
        <w:tab/>
      </w:r>
      <w:r>
        <w:t>Detailed Operation of the Recommended Model</w:t>
      </w:r>
      <w:r>
        <w:tab/>
      </w:r>
      <w:r>
        <w:fldChar w:fldCharType="begin"/>
      </w:r>
      <w:r>
        <w:instrText xml:space="preserve"> PAGEREF _Toc133775588 \h </w:instrText>
      </w:r>
      <w:r>
        <w:fldChar w:fldCharType="separate"/>
      </w:r>
      <w:r>
        <w:t>7</w:t>
      </w:r>
      <w:r>
        <w:fldChar w:fldCharType="end"/>
      </w:r>
    </w:p>
    <w:p w14:paraId="3DE29F42" w14:textId="71D91F24" w:rsidR="00D70D71" w:rsidRDefault="00D70D71">
      <w:pPr>
        <w:pStyle w:val="TOC2"/>
        <w:rPr>
          <w:rFonts w:asciiTheme="minorHAnsi" w:hAnsiTheme="minorHAnsi" w:cstheme="minorBidi"/>
          <w:kern w:val="2"/>
          <w:sz w:val="24"/>
          <w:szCs w:val="24"/>
          <w:lang w:val="en-HU" w:eastAsia="en-GB"/>
          <w14:ligatures w14:val="standardContextual"/>
        </w:rPr>
      </w:pPr>
      <w:r>
        <w:t>6.5</w:t>
      </w:r>
      <w:r>
        <w:rPr>
          <w:rFonts w:asciiTheme="minorHAnsi" w:hAnsiTheme="minorHAnsi" w:cstheme="minorBidi"/>
          <w:kern w:val="2"/>
          <w:sz w:val="24"/>
          <w:szCs w:val="24"/>
          <w:lang w:val="en-HU" w:eastAsia="en-GB"/>
          <w14:ligatures w14:val="standardContextual"/>
        </w:rPr>
        <w:tab/>
      </w:r>
      <w:r>
        <w:t>Other Considerations and Transition Arrangements for the Recommended Model</w:t>
      </w:r>
      <w:r>
        <w:tab/>
      </w:r>
      <w:r>
        <w:fldChar w:fldCharType="begin"/>
      </w:r>
      <w:r>
        <w:instrText xml:space="preserve"> PAGEREF _Toc133775589 \h </w:instrText>
      </w:r>
      <w:r>
        <w:fldChar w:fldCharType="separate"/>
      </w:r>
      <w:r>
        <w:t>7</w:t>
      </w:r>
      <w:r>
        <w:fldChar w:fldCharType="end"/>
      </w:r>
    </w:p>
    <w:p w14:paraId="3A0473C7" w14:textId="77995B3B" w:rsidR="00D70D71" w:rsidRDefault="00D70D71">
      <w:pPr>
        <w:pStyle w:val="TOC3"/>
        <w:rPr>
          <w:rFonts w:asciiTheme="minorHAnsi" w:hAnsiTheme="minorHAnsi" w:cstheme="minorBidi"/>
          <w:kern w:val="2"/>
          <w:sz w:val="24"/>
          <w:szCs w:val="24"/>
          <w:lang w:val="en-HU" w:eastAsia="en-GB"/>
          <w14:ligatures w14:val="standardContextual"/>
        </w:rPr>
      </w:pPr>
      <w:r>
        <w:t>6.5.1</w:t>
      </w:r>
      <w:r>
        <w:rPr>
          <w:rFonts w:asciiTheme="minorHAnsi" w:hAnsiTheme="minorHAnsi" w:cstheme="minorBidi"/>
          <w:kern w:val="2"/>
          <w:sz w:val="24"/>
          <w:szCs w:val="24"/>
          <w:lang w:val="en-HU" w:eastAsia="en-GB"/>
          <w14:ligatures w14:val="standardContextual"/>
        </w:rPr>
        <w:tab/>
      </w:r>
      <w:r>
        <w:t>Introduction Date and Trials</w:t>
      </w:r>
      <w:r>
        <w:tab/>
      </w:r>
      <w:r>
        <w:fldChar w:fldCharType="begin"/>
      </w:r>
      <w:r>
        <w:instrText xml:space="preserve"> PAGEREF _Toc133775590 \h </w:instrText>
      </w:r>
      <w:r>
        <w:fldChar w:fldCharType="separate"/>
      </w:r>
      <w:r>
        <w:t>7</w:t>
      </w:r>
      <w:r>
        <w:fldChar w:fldCharType="end"/>
      </w:r>
    </w:p>
    <w:p w14:paraId="57DA7A19" w14:textId="27AD2D97" w:rsidR="00D70D71" w:rsidRDefault="00D70D71">
      <w:pPr>
        <w:pStyle w:val="TOC1"/>
        <w:rPr>
          <w:rFonts w:asciiTheme="minorHAnsi" w:hAnsiTheme="minorHAnsi" w:cstheme="minorBidi"/>
          <w:kern w:val="2"/>
          <w:sz w:val="24"/>
          <w:szCs w:val="24"/>
          <w:lang w:val="en-HU" w:eastAsia="en-GB"/>
          <w14:ligatures w14:val="standardContextual"/>
        </w:rPr>
      </w:pPr>
      <w:r>
        <w:t>7</w:t>
      </w:r>
      <w:r>
        <w:rPr>
          <w:rFonts w:asciiTheme="minorHAnsi" w:hAnsiTheme="minorHAnsi" w:cstheme="minorBidi"/>
          <w:kern w:val="2"/>
          <w:sz w:val="24"/>
          <w:szCs w:val="24"/>
          <w:lang w:val="en-HU" w:eastAsia="en-GB"/>
          <w14:ligatures w14:val="standardContextual"/>
        </w:rPr>
        <w:tab/>
      </w:r>
      <w:r>
        <w:t>Alternative funding model x</w:t>
      </w:r>
      <w:r>
        <w:tab/>
      </w:r>
      <w:r>
        <w:fldChar w:fldCharType="begin"/>
      </w:r>
      <w:r>
        <w:instrText xml:space="preserve"> PAGEREF _Toc133775591 \h </w:instrText>
      </w:r>
      <w:r>
        <w:fldChar w:fldCharType="separate"/>
      </w:r>
      <w:r>
        <w:t>7</w:t>
      </w:r>
      <w:r>
        <w:fldChar w:fldCharType="end"/>
      </w:r>
    </w:p>
    <w:p w14:paraId="738B04FE" w14:textId="413F4BF7" w:rsidR="00D70D71" w:rsidRDefault="00D70D71">
      <w:pPr>
        <w:pStyle w:val="TOC1"/>
        <w:rPr>
          <w:rFonts w:asciiTheme="minorHAnsi" w:hAnsiTheme="minorHAnsi" w:cstheme="minorBidi"/>
          <w:kern w:val="2"/>
          <w:sz w:val="24"/>
          <w:szCs w:val="24"/>
          <w:lang w:val="en-HU" w:eastAsia="en-GB"/>
          <w14:ligatures w14:val="standardContextual"/>
        </w:rPr>
      </w:pPr>
      <w:r>
        <w:t>8</w:t>
      </w:r>
      <w:r>
        <w:rPr>
          <w:rFonts w:asciiTheme="minorHAnsi" w:hAnsiTheme="minorHAnsi" w:cstheme="minorBidi"/>
          <w:kern w:val="2"/>
          <w:sz w:val="24"/>
          <w:szCs w:val="24"/>
          <w:lang w:val="en-HU" w:eastAsia="en-GB"/>
          <w14:ligatures w14:val="standardContextual"/>
        </w:rPr>
        <w:tab/>
      </w:r>
      <w:r>
        <w:t>Summary and Recommendations</w:t>
      </w:r>
      <w:r>
        <w:tab/>
      </w:r>
      <w:r>
        <w:fldChar w:fldCharType="begin"/>
      </w:r>
      <w:r>
        <w:instrText xml:space="preserve"> PAGEREF _Toc133775592 \h </w:instrText>
      </w:r>
      <w:r>
        <w:fldChar w:fldCharType="separate"/>
      </w:r>
      <w:r>
        <w:t>7</w:t>
      </w:r>
      <w:r>
        <w:fldChar w:fldCharType="end"/>
      </w:r>
    </w:p>
    <w:p w14:paraId="374B8467" w14:textId="4A56982C" w:rsidR="00D70D71" w:rsidRDefault="00D70D71">
      <w:pPr>
        <w:pStyle w:val="TOC8"/>
        <w:rPr>
          <w:rFonts w:asciiTheme="minorHAnsi" w:hAnsiTheme="minorHAnsi" w:cstheme="minorBidi"/>
          <w:b w:val="0"/>
          <w:kern w:val="2"/>
          <w:sz w:val="24"/>
          <w:szCs w:val="24"/>
          <w:lang w:val="en-HU" w:eastAsia="en-GB"/>
          <w14:ligatures w14:val="standardContextual"/>
        </w:rPr>
      </w:pPr>
      <w:r>
        <w:t>Annex A (informative):</w:t>
      </w:r>
      <w:r>
        <w:tab/>
      </w:r>
      <w:r>
        <w:fldChar w:fldCharType="begin"/>
      </w:r>
      <w:r>
        <w:instrText xml:space="preserve"> PAGEREF _Toc133775593 \h </w:instrText>
      </w:r>
      <w:r>
        <w:fldChar w:fldCharType="separate"/>
      </w:r>
      <w:r>
        <w:t>7</w:t>
      </w:r>
      <w:r>
        <w:fldChar w:fldCharType="end"/>
      </w:r>
    </w:p>
    <w:p w14:paraId="67232E45" w14:textId="24183B01" w:rsidR="00D70D71" w:rsidRDefault="00D70D71">
      <w:pPr>
        <w:pStyle w:val="TOC8"/>
        <w:rPr>
          <w:rFonts w:asciiTheme="minorHAnsi" w:hAnsiTheme="minorHAnsi" w:cstheme="minorBidi"/>
          <w:b w:val="0"/>
          <w:kern w:val="2"/>
          <w:sz w:val="24"/>
          <w:szCs w:val="24"/>
          <w:lang w:val="en-HU" w:eastAsia="en-GB"/>
          <w14:ligatures w14:val="standardContextual"/>
        </w:rPr>
      </w:pPr>
      <w:r>
        <w:t>Annex B (informative): Change history</w:t>
      </w:r>
      <w:r>
        <w:tab/>
      </w:r>
      <w:r>
        <w:fldChar w:fldCharType="begin"/>
      </w:r>
      <w:r>
        <w:instrText xml:space="preserve"> PAGEREF _Toc133775594 \h </w:instrText>
      </w:r>
      <w:r>
        <w:fldChar w:fldCharType="separate"/>
      </w:r>
      <w:r>
        <w:t>8</w:t>
      </w:r>
      <w:r>
        <w:fldChar w:fldCharType="end"/>
      </w:r>
    </w:p>
    <w:p w14:paraId="70E9A220" w14:textId="4BB2F883"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4086684"/>
      <w:bookmarkStart w:id="5" w:name="_Toc133775564"/>
      <w:bookmarkEnd w:id="1"/>
      <w:bookmarkEnd w:id="2"/>
      <w:r w:rsidRPr="004D3578">
        <w:lastRenderedPageBreak/>
        <w:t>1</w:t>
      </w:r>
      <w:r w:rsidRPr="004D3578">
        <w:tab/>
        <w:t>Scope</w:t>
      </w:r>
      <w:bookmarkEnd w:id="3"/>
      <w:bookmarkEnd w:id="4"/>
      <w:bookmarkEnd w:id="5"/>
    </w:p>
    <w:p w14:paraId="42CE82E4" w14:textId="7F114241" w:rsidR="00E42C34" w:rsidRDefault="00314D35" w:rsidP="0069251C">
      <w:r w:rsidRPr="004D3578">
        <w:t>The pr</w:t>
      </w:r>
      <w:r>
        <w:t xml:space="preserve">esent document </w:t>
      </w:r>
      <w:r w:rsidR="0069251C">
        <w:t>describes alternative model(s) for funding 3GPP meetings</w:t>
      </w:r>
      <w:r w:rsidR="00790238">
        <w:t>, and provides recommendations to the 3GPP OP in this regard.</w:t>
      </w:r>
    </w:p>
    <w:p w14:paraId="737A2FED" w14:textId="624EA1F3" w:rsidR="009A76E5" w:rsidRDefault="00080512" w:rsidP="00E6735D">
      <w:pPr>
        <w:pStyle w:val="Heading1"/>
      </w:pPr>
      <w:bookmarkStart w:id="6" w:name="references"/>
      <w:bookmarkStart w:id="7" w:name="_Toc94086685"/>
      <w:bookmarkStart w:id="8" w:name="_Toc84245327"/>
      <w:bookmarkStart w:id="9" w:name="_Toc133775565"/>
      <w:bookmarkEnd w:id="6"/>
      <w:r w:rsidRPr="004D3578">
        <w:t>2</w:t>
      </w:r>
      <w:r w:rsidRPr="004D3578">
        <w:tab/>
      </w:r>
      <w:r w:rsidR="009A76E5">
        <w:t>Introduction</w:t>
      </w:r>
      <w:bookmarkEnd w:id="7"/>
      <w:bookmarkEnd w:id="9"/>
    </w:p>
    <w:p w14:paraId="7BBE7472" w14:textId="48AF305C" w:rsidR="00637640" w:rsidRDefault="00637640" w:rsidP="00637640">
      <w:r>
        <w:t xml:space="preserve">Costs for hosting 3GPP meetings in many regions have risen dramatically compared to the period pre-Covid-19. This is largely due to continued growth in the number of meeting participants and high inflation for hospitality services. These increases are putting pressure on the existing model for funding 3GPP face to face (f2f) meetings. </w:t>
      </w:r>
    </w:p>
    <w:p w14:paraId="3C05893C" w14:textId="5DC8FD67" w:rsidR="00F73BD4" w:rsidRPr="00637640" w:rsidRDefault="00637640" w:rsidP="009F2D81">
      <w:r>
        <w:t xml:space="preserve">To provide a </w:t>
      </w:r>
      <w:r w:rsidR="007D7181">
        <w:t xml:space="preserve">more </w:t>
      </w:r>
      <w:r>
        <w:t>sustainable approach to funding future f2f meetings</w:t>
      </w:r>
      <w:r w:rsidR="007D7181">
        <w:t>,</w:t>
      </w:r>
      <w:r>
        <w:t xml:space="preserve"> this document </w:t>
      </w:r>
      <w:r w:rsidR="007D7181">
        <w:t xml:space="preserve">first examines the current funding models from different OPs, identifies the areas for potential improvements, and then </w:t>
      </w:r>
      <w:r>
        <w:t>explores alternatives</w:t>
      </w:r>
      <w:r w:rsidR="007D7181">
        <w:t xml:space="preserve">. </w:t>
      </w:r>
    </w:p>
    <w:p w14:paraId="6AD4017B" w14:textId="5A1A40F4" w:rsidR="00E6735D" w:rsidRDefault="009A76E5" w:rsidP="00E6735D">
      <w:pPr>
        <w:pStyle w:val="Heading1"/>
      </w:pPr>
      <w:bookmarkStart w:id="10" w:name="_Toc94086686"/>
      <w:bookmarkStart w:id="11" w:name="_Toc133775566"/>
      <w:r>
        <w:t>3</w:t>
      </w:r>
      <w:r>
        <w:tab/>
      </w:r>
      <w:r w:rsidR="00E6735D" w:rsidRPr="004D3578">
        <w:t>References</w:t>
      </w:r>
      <w:bookmarkEnd w:id="8"/>
      <w:bookmarkEnd w:id="10"/>
      <w:bookmarkEnd w:id="11"/>
    </w:p>
    <w:p w14:paraId="6249CBBC" w14:textId="0CCAD36B" w:rsidR="00E6735D" w:rsidRDefault="00E6735D" w:rsidP="00E6735D">
      <w:pPr>
        <w:pStyle w:val="EX"/>
      </w:pPr>
      <w:r>
        <w:t>[1</w:t>
      </w:r>
      <w:r w:rsidRPr="00395EB0">
        <w:t>]</w:t>
      </w:r>
      <w:r w:rsidRPr="00395EB0">
        <w:tab/>
      </w:r>
    </w:p>
    <w:p w14:paraId="00B46234" w14:textId="38681A6F" w:rsidR="007A1F46" w:rsidRDefault="007A1F46" w:rsidP="007A1F46">
      <w:pPr>
        <w:pStyle w:val="EX"/>
      </w:pPr>
      <w:r>
        <w:t>[2</w:t>
      </w:r>
      <w:r w:rsidRPr="00395EB0">
        <w:t>]</w:t>
      </w:r>
      <w:r w:rsidRPr="00395EB0">
        <w:tab/>
      </w:r>
      <w:r>
        <w:t xml:space="preserve"> </w:t>
      </w:r>
    </w:p>
    <w:p w14:paraId="4419D578" w14:textId="77777777" w:rsidR="00E6735D" w:rsidRPr="00682026" w:rsidRDefault="00E6735D" w:rsidP="00E6735D"/>
    <w:p w14:paraId="2E1F4532" w14:textId="335D0ED4" w:rsidR="00E6735D" w:rsidRPr="004D3578" w:rsidRDefault="009A76E5" w:rsidP="00E6735D">
      <w:pPr>
        <w:pStyle w:val="Heading1"/>
      </w:pPr>
      <w:bookmarkStart w:id="12" w:name="_Toc84245328"/>
      <w:bookmarkStart w:id="13" w:name="_Toc94086687"/>
      <w:bookmarkStart w:id="14" w:name="_Toc133775567"/>
      <w:r>
        <w:t>4</w:t>
      </w:r>
      <w:r w:rsidR="00E6735D">
        <w:tab/>
      </w:r>
      <w:r w:rsidR="00E6735D" w:rsidRPr="004D3578">
        <w:t>Definitions</w:t>
      </w:r>
      <w:r w:rsidR="00E6735D">
        <w:t xml:space="preserve"> of terms, symbols and abbreviations</w:t>
      </w:r>
      <w:bookmarkEnd w:id="12"/>
      <w:bookmarkEnd w:id="13"/>
      <w:bookmarkEnd w:id="14"/>
    </w:p>
    <w:p w14:paraId="00AE5886" w14:textId="11E6F6A0" w:rsidR="00E6735D" w:rsidRPr="009E0DE1" w:rsidRDefault="009A76E5" w:rsidP="00E6735D">
      <w:pPr>
        <w:pStyle w:val="Heading2"/>
      </w:pPr>
      <w:bookmarkStart w:id="15" w:name="_Toc20149626"/>
      <w:bookmarkStart w:id="16" w:name="_Toc84245329"/>
      <w:bookmarkStart w:id="17" w:name="_Toc94086688"/>
      <w:bookmarkStart w:id="18" w:name="_Toc133775568"/>
      <w:r>
        <w:t>4</w:t>
      </w:r>
      <w:r w:rsidR="00E6735D">
        <w:t>.1</w:t>
      </w:r>
      <w:r w:rsidR="00E6735D" w:rsidRPr="009E0DE1">
        <w:tab/>
        <w:t>Definitions</w:t>
      </w:r>
      <w:bookmarkEnd w:id="15"/>
      <w:bookmarkEnd w:id="16"/>
      <w:bookmarkEnd w:id="17"/>
      <w:bookmarkEnd w:id="18"/>
    </w:p>
    <w:p w14:paraId="6FCF5D2B" w14:textId="25271DE9" w:rsidR="004A4F96" w:rsidRDefault="00E6735D" w:rsidP="00637640">
      <w:pPr>
        <w:ind w:firstLine="284"/>
      </w:pPr>
      <w:r>
        <w:rPr>
          <w:b/>
        </w:rPr>
        <w:t>Term</w:t>
      </w:r>
      <w:r>
        <w:t>: Definition of the term.</w:t>
      </w:r>
    </w:p>
    <w:p w14:paraId="5DDC2F79" w14:textId="03C993C1" w:rsidR="00E6735D" w:rsidRPr="009E0DE1" w:rsidRDefault="009A76E5" w:rsidP="00E6735D">
      <w:pPr>
        <w:pStyle w:val="Heading2"/>
      </w:pPr>
      <w:bookmarkStart w:id="19" w:name="_Toc84245330"/>
      <w:bookmarkStart w:id="20" w:name="_Toc94086689"/>
      <w:bookmarkStart w:id="21" w:name="_Toc133775569"/>
      <w:r>
        <w:t>4</w:t>
      </w:r>
      <w:r w:rsidR="00E6735D" w:rsidRPr="009E0DE1">
        <w:t>.2</w:t>
      </w:r>
      <w:r w:rsidR="00E6735D" w:rsidRPr="009E0DE1">
        <w:tab/>
        <w:t>Abbreviations</w:t>
      </w:r>
      <w:bookmarkEnd w:id="19"/>
      <w:bookmarkEnd w:id="20"/>
      <w:bookmarkEnd w:id="21"/>
    </w:p>
    <w:p w14:paraId="6316268C" w14:textId="2B8A8F96" w:rsidR="00E6735D" w:rsidRDefault="00E6735D" w:rsidP="00E6735D">
      <w:pPr>
        <w:pStyle w:val="EW"/>
      </w:pPr>
    </w:p>
    <w:p w14:paraId="63D1B0C8" w14:textId="27B79E3C" w:rsidR="00E6735D" w:rsidRDefault="00E6735D" w:rsidP="00E6735D">
      <w:pPr>
        <w:pStyle w:val="EW"/>
      </w:pPr>
      <w:r>
        <w:t>F2F</w:t>
      </w:r>
      <w:r>
        <w:tab/>
      </w:r>
      <w:r w:rsidR="00DB5880">
        <w:t>face-to-face</w:t>
      </w:r>
    </w:p>
    <w:p w14:paraId="4A3E20A3" w14:textId="72317375" w:rsidR="00943B4D" w:rsidRDefault="00A15B6F" w:rsidP="00A15B6F">
      <w:pPr>
        <w:pStyle w:val="Heading1"/>
      </w:pPr>
      <w:bookmarkStart w:id="22" w:name="_Toc94086690"/>
      <w:bookmarkStart w:id="23" w:name="_Toc133775570"/>
      <w:r>
        <w:t>5</w:t>
      </w:r>
      <w:r>
        <w:tab/>
      </w:r>
      <w:bookmarkEnd w:id="22"/>
      <w:r w:rsidR="006A39E2">
        <w:t>Overview of the current funding model</w:t>
      </w:r>
      <w:bookmarkEnd w:id="23"/>
    </w:p>
    <w:p w14:paraId="53CF34EE" w14:textId="4CA37A25" w:rsidR="00A15B6F" w:rsidRDefault="00A15B6F" w:rsidP="00A15B6F">
      <w:pPr>
        <w:pStyle w:val="Heading2"/>
      </w:pPr>
      <w:bookmarkStart w:id="24" w:name="_Toc94086691"/>
      <w:bookmarkStart w:id="25" w:name="_Toc133775571"/>
      <w:r>
        <w:t>5.1</w:t>
      </w:r>
      <w:r>
        <w:tab/>
      </w:r>
      <w:bookmarkEnd w:id="24"/>
      <w:r w:rsidR="006A39E2">
        <w:t>General Overview</w:t>
      </w:r>
      <w:bookmarkEnd w:id="25"/>
    </w:p>
    <w:p w14:paraId="134468DB" w14:textId="77777777" w:rsidR="00C053CC" w:rsidRDefault="009D36DD" w:rsidP="009D36DD">
      <w:pPr>
        <w:pStyle w:val="Heading2"/>
      </w:pPr>
      <w:bookmarkStart w:id="26" w:name="_Toc133775572"/>
      <w:r>
        <w:t>5.2</w:t>
      </w:r>
      <w:r>
        <w:tab/>
        <w:t xml:space="preserve">Principles and motivation for a changing the funding </w:t>
      </w:r>
      <w:proofErr w:type="gramStart"/>
      <w:r>
        <w:t>model</w:t>
      </w:r>
      <w:bookmarkEnd w:id="26"/>
      <w:proofErr w:type="gramEnd"/>
    </w:p>
    <w:p w14:paraId="42774817" w14:textId="77777777" w:rsidR="00C053CC" w:rsidRPr="00C053CC" w:rsidRDefault="00C053CC" w:rsidP="00C053CC">
      <w:r w:rsidRPr="00C053CC">
        <w:t xml:space="preserve">In the existing model, 3GPP Individual Members (IMs) are invited to all 3GPP meetings wherever they are hosted around the world.  The hosting OP funds the meetings that they hold, and there are different mechanisms in each hosting OP to find the necessary funds to host the meetings.  </w:t>
      </w:r>
    </w:p>
    <w:p w14:paraId="75156C79" w14:textId="77777777" w:rsidR="00C053CC" w:rsidRPr="00C053CC" w:rsidRDefault="00C053CC" w:rsidP="00C053CC">
      <w:r w:rsidRPr="00C053CC">
        <w:t>This means that:</w:t>
      </w:r>
    </w:p>
    <w:p w14:paraId="51EF6128" w14:textId="77777777" w:rsidR="00C053CC" w:rsidRPr="00C053CC" w:rsidRDefault="00C053CC" w:rsidP="00C053CC">
      <w:pPr>
        <w:ind w:left="284"/>
      </w:pPr>
      <w:r w:rsidRPr="00C053CC">
        <w:t xml:space="preserve">1) In most cases, 3GPP IMs pay towards the costs of meetings hosted by OPs where they hold memberships. Some 3GPP IMs do not pay at all towards meeting costs. 3GPP IMs only pay towards costs in OPs where they hold a membership and not to other OPs even if they attend meetings hosted by those OPs. </w:t>
      </w:r>
    </w:p>
    <w:p w14:paraId="676F1777" w14:textId="77777777" w:rsidR="00C053CC" w:rsidRPr="00C053CC" w:rsidRDefault="00C053CC" w:rsidP="00C053CC">
      <w:pPr>
        <w:ind w:left="284"/>
      </w:pPr>
      <w:r w:rsidRPr="00C053CC">
        <w:lastRenderedPageBreak/>
        <w:t>2) Most 3GPP IMs do not pay an amount proportionate with the costs that they cause to each of the hosting OPs (considering that the number of attendees that a company sends to a meeting directly impacts the costs of hosting that meeting.). Real meeting hosting costs are not obvious to all IMs.</w:t>
      </w:r>
    </w:p>
    <w:p w14:paraId="2BE42B90" w14:textId="77777777" w:rsidR="00C053CC" w:rsidRPr="00C053CC" w:rsidRDefault="00C053CC" w:rsidP="00C053CC">
      <w:pPr>
        <w:ind w:left="284"/>
      </w:pPr>
      <w:r w:rsidRPr="00C053CC">
        <w:t>3) 3GPP meeting planning takes many factors into consideration, but sometimes meeting locations may be determined by where funds are available.</w:t>
      </w:r>
    </w:p>
    <w:p w14:paraId="6B680C66" w14:textId="77777777" w:rsidR="00C053CC" w:rsidRPr="00C053CC" w:rsidRDefault="00C053CC" w:rsidP="00C053CC">
      <w:pPr>
        <w:ind w:left="284"/>
      </w:pPr>
      <w:r w:rsidRPr="00C053CC">
        <w:t xml:space="preserve">4) </w:t>
      </w:r>
      <w:r w:rsidRPr="00C053CC">
        <w:rPr>
          <w:lang w:val="en-US" w:eastAsia="zh-CN"/>
        </w:rPr>
        <w:t>OPs plan budgets and commit resources well in advance of meetings taking place.  Due to exceptional changes in circumstances (</w:t>
      </w:r>
      <w:proofErr w:type="gramStart"/>
      <w:r w:rsidRPr="00C053CC">
        <w:rPr>
          <w:lang w:val="en-US" w:eastAsia="zh-CN"/>
        </w:rPr>
        <w:t>e.g.</w:t>
      </w:r>
      <w:proofErr w:type="gramEnd"/>
      <w:r w:rsidRPr="00C053CC">
        <w:rPr>
          <w:lang w:val="en-US" w:eastAsia="zh-CN"/>
        </w:rPr>
        <w:t xml:space="preserve"> pandemics, natural disasters) meetings may need to be relocated or converted to e-meetings which can directly impact individual OPs in the current model. If converted to e-meetings than an individual OP may have a significant cost for cancelling a meeting at short notice. If relocated then the original OP may individually incur costs for cancellation, and the new OP will individually acquire additional unplanned costs.</w:t>
      </w:r>
    </w:p>
    <w:p w14:paraId="11B0A423" w14:textId="77777777" w:rsidR="00C053CC" w:rsidRPr="00C053CC" w:rsidRDefault="00C053CC" w:rsidP="00C053CC">
      <w:r w:rsidRPr="00C053CC">
        <w:t xml:space="preserve">In the past, the total effect of the above points </w:t>
      </w:r>
      <w:proofErr w:type="gramStart"/>
      <w:r w:rsidRPr="00C053CC">
        <w:t>were</w:t>
      </w:r>
      <w:proofErr w:type="gramEnd"/>
      <w:r w:rsidRPr="00C053CC">
        <w:t xml:space="preserve"> not considered critical, but with increased costs and growing participation in 3GPP meetings this has become an issue of concern to some IMs and OPs. </w:t>
      </w:r>
    </w:p>
    <w:p w14:paraId="3691C4B2" w14:textId="7541DBE9" w:rsidR="009D36DD" w:rsidRPr="009D36DD" w:rsidRDefault="00C053CC" w:rsidP="00C053CC">
      <w:r w:rsidRPr="00C053CC">
        <w:t xml:space="preserve">This issue could be addressed if </w:t>
      </w:r>
      <w:r w:rsidRPr="00C053CC">
        <w:rPr>
          <w:i/>
          <w:iCs/>
        </w:rPr>
        <w:t>all</w:t>
      </w:r>
      <w:r w:rsidRPr="00C053CC">
        <w:t xml:space="preserve"> IMs paid towards </w:t>
      </w:r>
      <w:r w:rsidRPr="00C053CC">
        <w:rPr>
          <w:i/>
          <w:iCs/>
        </w:rPr>
        <w:t>all</w:t>
      </w:r>
      <w:r w:rsidRPr="00C053CC">
        <w:t xml:space="preserve"> meeting hosting based on the amount of meeting hosting costs they cause, meaning that IMs would directly bear the costs caused by the scheduling of additional meetings or sending additional delegates. This link will help lead to a sustainable meeting funding environment that balances working group ambitions with cost incurred. </w:t>
      </w:r>
    </w:p>
    <w:p w14:paraId="19CEE4C8" w14:textId="77777777" w:rsidR="00D70D71" w:rsidRDefault="00D70D71" w:rsidP="00D70D71">
      <w:pPr>
        <w:pStyle w:val="Heading2"/>
      </w:pPr>
      <w:bookmarkStart w:id="27" w:name="definitions"/>
      <w:bookmarkStart w:id="28" w:name="_Toc94086692"/>
      <w:bookmarkStart w:id="29" w:name="_Toc131593159"/>
      <w:bookmarkStart w:id="30" w:name="_Toc133775573"/>
      <w:bookmarkEnd w:id="27"/>
      <w:r>
        <w:t>5.3</w:t>
      </w:r>
      <w:r>
        <w:tab/>
      </w:r>
      <w:bookmarkEnd w:id="28"/>
      <w:r>
        <w:t>Overview of funding model of ATIS</w:t>
      </w:r>
      <w:bookmarkEnd w:id="29"/>
      <w:bookmarkEnd w:id="30"/>
    </w:p>
    <w:p w14:paraId="312B8813" w14:textId="77777777" w:rsidR="00D70D71" w:rsidRPr="00B473ED" w:rsidRDefault="00D70D71" w:rsidP="00D70D71">
      <w:r w:rsidRPr="00B473ED">
        <w:t>For 2023 and earlier, meetings in North America were funded using voluntary contributions from companies.</w:t>
      </w:r>
    </w:p>
    <w:p w14:paraId="6E101C50" w14:textId="77777777" w:rsidR="00D70D71" w:rsidRPr="00B473ED" w:rsidRDefault="00D70D71" w:rsidP="00D70D71">
      <w:r w:rsidRPr="00B473ED">
        <w:t>From 2024, ATIS plans to introduce a mandatory model with the principles that:</w:t>
      </w:r>
    </w:p>
    <w:p w14:paraId="7B1B19FA" w14:textId="77777777" w:rsidR="00D70D71" w:rsidRPr="00B473ED"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All IMs that participate in 3GPP face-to-face meetings should contribute to hosting </w:t>
      </w:r>
      <w:proofErr w:type="gramStart"/>
      <w:r w:rsidRPr="00B473ED">
        <w:rPr>
          <w:rFonts w:ascii="Times New Roman" w:hAnsi="Times New Roman"/>
        </w:rPr>
        <w:t>costs</w:t>
      </w:r>
      <w:proofErr w:type="gramEnd"/>
    </w:p>
    <w:p w14:paraId="4941A584" w14:textId="22821F77" w:rsidR="00D70D71" w:rsidRPr="00D70D71" w:rsidRDefault="00D70D71" w:rsidP="00D70D71">
      <w:pPr>
        <w:pStyle w:val="ListParagraph"/>
        <w:numPr>
          <w:ilvl w:val="0"/>
          <w:numId w:val="17"/>
        </w:numPr>
        <w:contextualSpacing/>
        <w:rPr>
          <w:rFonts w:ascii="Times New Roman" w:hAnsi="Times New Roman"/>
        </w:rPr>
      </w:pPr>
      <w:r w:rsidRPr="00B473ED">
        <w:rPr>
          <w:rFonts w:ascii="Times New Roman" w:hAnsi="Times New Roman"/>
        </w:rPr>
        <w:t xml:space="preserve">The amount of the meeting funding contribution depends on the overall level of 3GPP face-to-face </w:t>
      </w:r>
      <w:proofErr w:type="gramStart"/>
      <w:r w:rsidRPr="00B473ED">
        <w:rPr>
          <w:rFonts w:ascii="Times New Roman" w:hAnsi="Times New Roman"/>
        </w:rPr>
        <w:t>participation</w:t>
      </w:r>
      <w:proofErr w:type="gramEnd"/>
    </w:p>
    <w:p w14:paraId="76778A52" w14:textId="77777777" w:rsidR="00D70D71" w:rsidRDefault="00D70D71" w:rsidP="00D70D71">
      <w:pPr>
        <w:pStyle w:val="Heading2"/>
      </w:pPr>
      <w:bookmarkStart w:id="31" w:name="_Toc131593160"/>
      <w:bookmarkStart w:id="32" w:name="_Toc133775574"/>
      <w:r>
        <w:t>5.4</w:t>
      </w:r>
      <w:r>
        <w:tab/>
        <w:t>Overview of funding model of ARIB/TTC</w:t>
      </w:r>
      <w:bookmarkEnd w:id="31"/>
      <w:bookmarkEnd w:id="32"/>
    </w:p>
    <w:p w14:paraId="63027608" w14:textId="77777777" w:rsidR="00D70D71" w:rsidRDefault="00D70D71" w:rsidP="00D70D71">
      <w:r>
        <w:t>ARIB/TTC apply the following two methods for hosting the meetings in Japan:</w:t>
      </w:r>
    </w:p>
    <w:p w14:paraId="7076EFB0" w14:textId="77777777" w:rsidR="00D70D71" w:rsidRDefault="00D70D71" w:rsidP="00D70D71">
      <w:pPr>
        <w:pStyle w:val="B1"/>
      </w:pPr>
      <w:r>
        <w:t>1)</w:t>
      </w:r>
      <w:r>
        <w:tab/>
        <w:t>“Friends” funding for hosting WG meetings</w:t>
      </w:r>
    </w:p>
    <w:p w14:paraId="1DD62A87" w14:textId="77777777" w:rsidR="00D70D71" w:rsidRDefault="00D70D71" w:rsidP="00D70D71">
      <w:pPr>
        <w:pStyle w:val="B1"/>
      </w:pPr>
      <w:r>
        <w:t>2)</w:t>
      </w:r>
      <w:r>
        <w:tab/>
        <w:t xml:space="preserve">3GPP IMs pay for meeting hosting fee for PCG/OP meetings and TSG plenary meetings as a part of (additional) 3GPP IM member fees </w:t>
      </w:r>
    </w:p>
    <w:p w14:paraId="3C2A2C9F" w14:textId="77777777" w:rsidR="00D70D71" w:rsidRDefault="00D70D71" w:rsidP="00D70D71">
      <w:r>
        <w:t xml:space="preserve">In the case 1) above, “Friends” organization is configured by voluntary IMs of both OPs, and the members are categorised according to the </w:t>
      </w:r>
      <w:proofErr w:type="gramStart"/>
      <w:r>
        <w:t>amount</w:t>
      </w:r>
      <w:proofErr w:type="gramEnd"/>
      <w:r>
        <w:t xml:space="preserve"> of contributions (500,000 to 3 million yen), receiving their voting rights accordingly for its decision making such as choosing meetings to be hosted and its arrangements.</w:t>
      </w:r>
    </w:p>
    <w:p w14:paraId="38FEB6B7" w14:textId="77777777" w:rsidR="00D70D71" w:rsidRPr="00B473ED" w:rsidRDefault="00D70D71" w:rsidP="00D70D71">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14:paraId="1EB453FD" w14:textId="77777777" w:rsidR="00D70D71" w:rsidRDefault="00D70D71" w:rsidP="00D70D71">
      <w:pPr>
        <w:pStyle w:val="Heading2"/>
      </w:pPr>
      <w:bookmarkStart w:id="33" w:name="_Toc131593161"/>
      <w:bookmarkStart w:id="34" w:name="_Toc133775575"/>
      <w:r>
        <w:t>5.5</w:t>
      </w:r>
      <w:r>
        <w:tab/>
        <w:t>Overview of funding model of CCSA</w:t>
      </w:r>
      <w:bookmarkEnd w:id="33"/>
      <w:bookmarkEnd w:id="34"/>
    </w:p>
    <w:p w14:paraId="0706CBA8" w14:textId="77777777" w:rsidR="00D70D71" w:rsidRPr="00B473ED" w:rsidRDefault="00D70D71" w:rsidP="00D70D71">
      <w:r w:rsidRPr="0007220E">
        <w:t>CF3 meeting hosting model is to share the total cost equally by the number of contributing companies. Currently there are 15 companies in CF3. The contributing companies are voluntary</w:t>
      </w:r>
      <w:r>
        <w:t xml:space="preserve">. </w:t>
      </w:r>
      <w:r>
        <w:rPr>
          <w:lang w:eastAsia="zh-CN"/>
        </w:rPr>
        <w:t xml:space="preserve">The amount of meeting hosting fee per company </w:t>
      </w:r>
      <w:r w:rsidRPr="0007220E">
        <w:t>may vary according to the annual budget, which is based on the number of meetings hosted in China. From financial point of view, CF3 does not observe difficulties to host 3GPP meetings in China at this moment.</w:t>
      </w:r>
    </w:p>
    <w:p w14:paraId="2ABFAF18" w14:textId="77777777" w:rsidR="00D70D71" w:rsidRDefault="00D70D71" w:rsidP="00D70D71">
      <w:pPr>
        <w:pStyle w:val="Heading2"/>
      </w:pPr>
      <w:bookmarkStart w:id="35" w:name="_Toc131593162"/>
      <w:bookmarkStart w:id="36" w:name="_Toc133775576"/>
      <w:r>
        <w:t>5.6</w:t>
      </w:r>
      <w:r>
        <w:tab/>
        <w:t>Overview of funding model of ETSI</w:t>
      </w:r>
      <w:bookmarkEnd w:id="35"/>
      <w:bookmarkEnd w:id="36"/>
    </w:p>
    <w:p w14:paraId="16ACF500" w14:textId="77777777" w:rsidR="00D70D71" w:rsidRDefault="00D70D71" w:rsidP="00D70D71">
      <w:r>
        <w:t>ETSI has taken onboard the funding of the European meetings of 3GPP from the European Friends of 3GPP (EF3). Every participating member is paying in relation to its attendance in physical meetings, so ETSI members not participating in 3GPP face-to-face meetings are not paying for the hosting.</w:t>
      </w:r>
    </w:p>
    <w:p w14:paraId="043FCD35" w14:textId="77777777" w:rsidR="00D70D71" w:rsidRPr="00B473ED" w:rsidRDefault="00D70D71" w:rsidP="00D70D71">
      <w:r>
        <w:lastRenderedPageBreak/>
        <w:t xml:space="preserve">ETSI counts the number of attendances of its members to 3GPP face-to-face meetings globally. Attendances of several working groups or TSGs taking place in the same location count separately. The number of total year attendance are grouped into 16 groups. Each group is assigned with a specific fee, which is defined according to the total amount of budget to reach and may vary from year to year. This table is approved by the ETSI General Assembly. ETSI individual members are provided with the possibility to act as a corporate group </w:t>
      </w:r>
      <w:proofErr w:type="gramStart"/>
      <w:r>
        <w:t>in order to</w:t>
      </w:r>
      <w:proofErr w:type="gramEnd"/>
      <w:r>
        <w:t xml:space="preserve"> simplify the invoicing and the administration.</w:t>
      </w:r>
    </w:p>
    <w:p w14:paraId="1EB01351" w14:textId="77777777" w:rsidR="00D70D71" w:rsidRDefault="00D70D71" w:rsidP="00D70D71">
      <w:pPr>
        <w:pStyle w:val="Heading2"/>
      </w:pPr>
      <w:bookmarkStart w:id="37" w:name="_Toc131593163"/>
      <w:bookmarkStart w:id="38" w:name="_Toc133775577"/>
      <w:r>
        <w:t>5.7</w:t>
      </w:r>
      <w:r>
        <w:tab/>
        <w:t>Overview of funding model of TTA</w:t>
      </w:r>
      <w:bookmarkEnd w:id="37"/>
      <w:bookmarkEnd w:id="38"/>
    </w:p>
    <w:p w14:paraId="63E1D294" w14:textId="77777777" w:rsidR="00D70D71" w:rsidRPr="00B473ED" w:rsidRDefault="00D70D71" w:rsidP="00D70D71">
      <w:r w:rsidRPr="00305549">
        <w:t xml:space="preserve">Following the MHSG </w:t>
      </w:r>
      <w:r>
        <w:t xml:space="preserve">study, TTA has introduced a new funding model </w:t>
      </w:r>
      <w:r w:rsidRPr="002B1EB3">
        <w:t>starting in</w:t>
      </w:r>
      <w:r>
        <w:t xml:space="preserve"> 2023.  The </w:t>
      </w:r>
      <w:r w:rsidRPr="00BA031D">
        <w:t>principle</w:t>
      </w:r>
      <w:r>
        <w:t xml:space="preserve"> of the funding model is that a</w:t>
      </w:r>
      <w:r w:rsidRPr="00BA031D">
        <w:t xml:space="preserve">ll </w:t>
      </w:r>
      <w:r>
        <w:t xml:space="preserve">Individual members (IMs) of </w:t>
      </w:r>
      <w:r w:rsidRPr="00BA031D">
        <w:t>TTA</w:t>
      </w:r>
      <w:r>
        <w:t xml:space="preserve"> should </w:t>
      </w:r>
      <w:r w:rsidRPr="002B1EB3">
        <w:t xml:space="preserve">contribute based on </w:t>
      </w:r>
      <w:r>
        <w:t xml:space="preserve">their </w:t>
      </w:r>
      <w:r w:rsidRPr="002B1EB3">
        <w:t>meeting attendance</w:t>
      </w:r>
      <w:r>
        <w:t xml:space="preserve">. </w:t>
      </w:r>
      <w:r w:rsidRPr="002B1EB3">
        <w:t>There are four funding groups, and each IM is assigned to a group based on the total number of delegates</w:t>
      </w:r>
      <w:r>
        <w:t xml:space="preserve"> </w:t>
      </w:r>
      <w:r w:rsidRPr="002B1EB3">
        <w:t>who attended face-to-face meetings in the previous year</w:t>
      </w:r>
      <w:r>
        <w:t xml:space="preserve">, and only </w:t>
      </w:r>
      <w:r w:rsidRPr="00D76B33">
        <w:t>TTA-representing delegates are counted</w:t>
      </w:r>
      <w:r>
        <w:t>. The annual budget and group assignment, c</w:t>
      </w:r>
      <w:r w:rsidRPr="00D76B33">
        <w:t>ontributions for each group will be reviewed and de</w:t>
      </w:r>
      <w:r>
        <w:t xml:space="preserve">termined </w:t>
      </w:r>
      <w:r w:rsidRPr="00D76B33">
        <w:t>annually by the TTA Funding and Finance Group.</w:t>
      </w:r>
      <w:r>
        <w:t xml:space="preserve"> </w:t>
      </w:r>
      <w:r w:rsidRPr="002D68C8">
        <w:t xml:space="preserve">To reduce variability, the average estimated cost for five years will be used as </w:t>
      </w:r>
      <w:r>
        <w:t xml:space="preserve">the annual budget </w:t>
      </w:r>
      <w:r w:rsidRPr="002D68C8">
        <w:t>per year.</w:t>
      </w:r>
    </w:p>
    <w:p w14:paraId="695874E5" w14:textId="77777777" w:rsidR="00D70D71" w:rsidRDefault="00D70D71" w:rsidP="00D70D71">
      <w:pPr>
        <w:pStyle w:val="Heading2"/>
      </w:pPr>
      <w:bookmarkStart w:id="39" w:name="_Toc131593164"/>
      <w:bookmarkStart w:id="40" w:name="_Toc133775578"/>
      <w:r>
        <w:t>5.8</w:t>
      </w:r>
      <w:r>
        <w:tab/>
        <w:t>Overview of funding model of TSDSI</w:t>
      </w:r>
      <w:bookmarkEnd w:id="39"/>
      <w:bookmarkEnd w:id="40"/>
    </w:p>
    <w:p w14:paraId="485166DB" w14:textId="77777777" w:rsidR="00D70D71" w:rsidRPr="00D70D71" w:rsidRDefault="00D70D71" w:rsidP="00D70D71"/>
    <w:p w14:paraId="5BF49505" w14:textId="10026B61" w:rsidR="00E6735D" w:rsidRDefault="009D36DD" w:rsidP="009D36DD">
      <w:pPr>
        <w:pStyle w:val="Heading1"/>
      </w:pPr>
      <w:bookmarkStart w:id="41" w:name="_Toc133775579"/>
      <w:r>
        <w:t>6</w:t>
      </w:r>
      <w:r>
        <w:tab/>
      </w:r>
      <w:r>
        <w:tab/>
      </w:r>
      <w:r w:rsidR="007D7181">
        <w:t xml:space="preserve">Alternative funding model 1: </w:t>
      </w:r>
      <w:r w:rsidR="006A39E2">
        <w:t xml:space="preserve">Pay per delegate funding </w:t>
      </w:r>
      <w:proofErr w:type="gramStart"/>
      <w:r w:rsidR="006A39E2">
        <w:t>model</w:t>
      </w:r>
      <w:bookmarkEnd w:id="41"/>
      <w:proofErr w:type="gramEnd"/>
    </w:p>
    <w:p w14:paraId="66B180EB" w14:textId="77777777" w:rsidR="00C053CC" w:rsidRDefault="00C053CC" w:rsidP="00C053CC">
      <w:pPr>
        <w:pStyle w:val="Heading2"/>
      </w:pPr>
      <w:bookmarkStart w:id="42" w:name="_Toc133775580"/>
      <w:r>
        <w:t>6.1.</w:t>
      </w:r>
      <w:r>
        <w:tab/>
        <w:t>Introduction</w:t>
      </w:r>
      <w:bookmarkEnd w:id="42"/>
    </w:p>
    <w:p w14:paraId="42AB9422" w14:textId="77777777" w:rsidR="00C053CC" w:rsidRDefault="00C053CC" w:rsidP="00C053CC">
      <w:pPr>
        <w:pStyle w:val="Heading2"/>
      </w:pPr>
      <w:bookmarkStart w:id="43" w:name="_Toc133775581"/>
      <w:r>
        <w:t>6.2.</w:t>
      </w:r>
      <w:r>
        <w:tab/>
        <w:t>Funding Proposal</w:t>
      </w:r>
      <w:bookmarkEnd w:id="43"/>
    </w:p>
    <w:p w14:paraId="4B5EB13F" w14:textId="77777777" w:rsidR="00C053CC" w:rsidRPr="00C053CC" w:rsidRDefault="00C053CC" w:rsidP="00C053CC">
      <w:r w:rsidRPr="00C053CC">
        <w:t xml:space="preserve">All delegates attending a given meeting location would be required to pay the same fee to participate in the meetings at that location. </w:t>
      </w:r>
    </w:p>
    <w:p w14:paraId="0AC29003" w14:textId="77777777" w:rsidR="00C053CC" w:rsidRPr="00C053CC" w:rsidRDefault="00C053CC" w:rsidP="00C053CC">
      <w:r w:rsidRPr="00C053CC">
        <w:t>Examples for clarification:</w:t>
      </w:r>
    </w:p>
    <w:p w14:paraId="651B7990"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SA and CT WGs are co-located in Camelot. A delegate who wishes to primarily attend SA1 and has paid the fee can also attend any other SA or CT WG at the same location without paying an additional fee. In this example, meetings that are treated as “co-located” would include both meetings at the same hotel and meetings in the same city.</w:t>
      </w:r>
    </w:p>
    <w:p w14:paraId="6A13652C" w14:textId="77777777" w:rsidR="00C053CC" w:rsidRPr="00C053CC" w:rsidRDefault="00C053CC" w:rsidP="00D70D71">
      <w:pPr>
        <w:pStyle w:val="ListParagraph"/>
        <w:numPr>
          <w:ilvl w:val="0"/>
          <w:numId w:val="18"/>
        </w:numPr>
        <w:rPr>
          <w:rFonts w:ascii="Times New Roman" w:hAnsi="Times New Roman"/>
        </w:rPr>
      </w:pPr>
      <w:r w:rsidRPr="00C053CC">
        <w:rPr>
          <w:rFonts w:ascii="Times New Roman" w:hAnsi="Times New Roman"/>
        </w:rPr>
        <w:t>Delegate Adam from OP A and delegate Beth from OP B attend a meeting. Both Adam and Beth would pay the same fee (the fee does not vary depending on the OP or the IM of the delegate).</w:t>
      </w:r>
    </w:p>
    <w:p w14:paraId="051D3D5A" w14:textId="77777777" w:rsidR="00C053CC" w:rsidRPr="00C053CC" w:rsidRDefault="00C053CC" w:rsidP="00D70D71">
      <w:pPr>
        <w:pStyle w:val="ListParagraph"/>
        <w:numPr>
          <w:ilvl w:val="0"/>
          <w:numId w:val="18"/>
        </w:numPr>
        <w:rPr>
          <w:rFonts w:ascii="Times New Roman" w:hAnsi="Times New Roman"/>
        </w:rPr>
      </w:pPr>
      <w:bookmarkStart w:id="44" w:name="_Hlk132795448"/>
      <w:r w:rsidRPr="00C053CC">
        <w:rPr>
          <w:rFonts w:ascii="Times New Roman" w:hAnsi="Times New Roman"/>
        </w:rPr>
        <w:t>Delegate Charles attends all meetings of a working group in a year whereas delegate Debby just goes to one meeting per year. When attending the same meeting both Charles and Debby would pay the same fee (the per-meeting fee does not vary depending on the number of meetings a delegate or IM attends during a year).</w:t>
      </w:r>
    </w:p>
    <w:p w14:paraId="4DC75C8B" w14:textId="77777777" w:rsidR="00C053CC" w:rsidRDefault="00C053CC" w:rsidP="00C053CC">
      <w:pPr>
        <w:pStyle w:val="Heading2"/>
      </w:pPr>
      <w:bookmarkStart w:id="45" w:name="_Toc133775582"/>
      <w:bookmarkEnd w:id="44"/>
      <w:r>
        <w:t>6.3.</w:t>
      </w:r>
      <w:r>
        <w:tab/>
      </w:r>
      <w:bookmarkStart w:id="46" w:name="_Hlk130311395"/>
      <w:r>
        <w:t>Centralized and Decentralized Models</w:t>
      </w:r>
      <w:bookmarkEnd w:id="45"/>
      <w:bookmarkEnd w:id="46"/>
    </w:p>
    <w:p w14:paraId="743618D5" w14:textId="77777777" w:rsidR="00C053CC" w:rsidRDefault="00C053CC" w:rsidP="00C053CC">
      <w:pPr>
        <w:pStyle w:val="Heading3"/>
      </w:pPr>
      <w:bookmarkStart w:id="47" w:name="_Toc133775583"/>
      <w:r>
        <w:t>6.3.1</w:t>
      </w:r>
      <w:r>
        <w:tab/>
        <w:t>Option A: Centralized Model with each OP Hosting Responsibility</w:t>
      </w:r>
      <w:bookmarkEnd w:id="47"/>
      <w:r>
        <w:t xml:space="preserve"> </w:t>
      </w:r>
    </w:p>
    <w:p w14:paraId="5A63A980" w14:textId="77777777" w:rsidR="00C053CC" w:rsidRPr="00C053CC" w:rsidRDefault="00C053CC" w:rsidP="00C053CC">
      <w:pPr>
        <w:spacing w:after="160" w:line="259" w:lineRule="auto"/>
        <w:ind w:left="360"/>
        <w:contextualSpacing/>
      </w:pPr>
      <w:r w:rsidRPr="00C053CC">
        <w:t>In the Centralized Model with each OP Hosting Responsibility, and a Set-Fee OPs retain responsibility for planning and hosting the meetings, but the meetings are funded centrally.</w:t>
      </w:r>
    </w:p>
    <w:p w14:paraId="3C6A72BC"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managing the budget. </w:t>
      </w:r>
    </w:p>
    <w:p w14:paraId="5AC06AF7" w14:textId="77777777" w:rsidR="00C053CC" w:rsidRPr="00C053CC" w:rsidRDefault="00C053CC" w:rsidP="00D70D71">
      <w:pPr>
        <w:pStyle w:val="ListParagraph"/>
        <w:widowControl/>
        <w:numPr>
          <w:ilvl w:val="0"/>
          <w:numId w:val="19"/>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lastRenderedPageBreak/>
        <w:t xml:space="preserve">In principle, the OPs would not shoulder any long-term costs from meeting hosting, but they would need to provide short-term funds to cover temporary gaps, </w:t>
      </w:r>
      <w:proofErr w:type="gramStart"/>
      <w:r w:rsidRPr="00C053CC">
        <w:rPr>
          <w:rFonts w:ascii="Times New Roman" w:hAnsi="Times New Roman"/>
        </w:rPr>
        <w:t>e.g.</w:t>
      </w:r>
      <w:proofErr w:type="gramEnd"/>
      <w:r w:rsidRPr="00C053CC">
        <w:rPr>
          <w:rFonts w:ascii="Times New Roman" w:hAnsi="Times New Roman"/>
        </w:rPr>
        <w:t xml:space="preserve"> all payments made by the OPs until they are reimbursed by the centralized fund.</w:t>
      </w:r>
    </w:p>
    <w:p w14:paraId="22D46950" w14:textId="77777777" w:rsidR="00C053CC" w:rsidRPr="00C053CC" w:rsidRDefault="00C053CC" w:rsidP="00D70D71">
      <w:pPr>
        <w:pStyle w:val="ListParagraph"/>
        <w:numPr>
          <w:ilvl w:val="0"/>
          <w:numId w:val="19"/>
        </w:numPr>
        <w:rPr>
          <w:rFonts w:ascii="Times New Roman" w:hAnsi="Times New Roman"/>
        </w:rPr>
      </w:pPr>
      <w:r w:rsidRPr="00C053CC">
        <w:rPr>
          <w:rFonts w:ascii="Times New Roman" w:hAnsi="Times New Roman"/>
        </w:rPr>
        <w:t>The central body involving all OPs would provide oversight to ensure that meetings are planned cost-effectively for every region.</w:t>
      </w:r>
    </w:p>
    <w:p w14:paraId="49D8E4E6" w14:textId="77777777" w:rsidR="00C053CC" w:rsidRPr="00C053CC" w:rsidRDefault="00C053CC" w:rsidP="00C053CC">
      <w:pPr>
        <w:ind w:left="360"/>
      </w:pPr>
      <w:r w:rsidRPr="00C053CC">
        <w:t xml:space="preserve">In this option, the fee to attend a meeting could either </w:t>
      </w:r>
      <w:proofErr w:type="gramStart"/>
      <w:r w:rsidRPr="00C053CC">
        <w:t>be</w:t>
      </w:r>
      <w:proofErr w:type="gramEnd"/>
    </w:p>
    <w:p w14:paraId="20D2264C"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Set at a fixed value so that the fee is the same regardless of the meeting location. The fee could vary from year to year to match projected meeting costs.</w:t>
      </w:r>
    </w:p>
    <w:p w14:paraId="3913E3D0" w14:textId="77777777" w:rsidR="00C053CC" w:rsidRPr="00C053CC" w:rsidRDefault="00C053CC" w:rsidP="00C053CC">
      <w:pPr>
        <w:pStyle w:val="ListParagraph"/>
        <w:numPr>
          <w:ilvl w:val="0"/>
          <w:numId w:val="15"/>
        </w:numPr>
        <w:rPr>
          <w:rFonts w:ascii="Times New Roman" w:hAnsi="Times New Roman"/>
        </w:rPr>
      </w:pPr>
      <w:r w:rsidRPr="00C053CC">
        <w:rPr>
          <w:rFonts w:ascii="Times New Roman" w:hAnsi="Times New Roman"/>
        </w:rPr>
        <w:t>A variable fee that depends on the meeting location but is determined by the central body.</w:t>
      </w:r>
    </w:p>
    <w:p w14:paraId="4B1770DD" w14:textId="77777777" w:rsidR="00C053CC" w:rsidRPr="00C053CC" w:rsidRDefault="00C053CC" w:rsidP="00C053CC">
      <w:r w:rsidRPr="00C053CC">
        <w:t>In the case of a fee set at a fixed value then:</w:t>
      </w:r>
    </w:p>
    <w:p w14:paraId="5D51A101" w14:textId="77777777" w:rsidR="00C053CC" w:rsidRPr="00C053CC" w:rsidRDefault="00C053CC" w:rsidP="00D70D71">
      <w:pPr>
        <w:pStyle w:val="ListParagraph"/>
        <w:numPr>
          <w:ilvl w:val="0"/>
          <w:numId w:val="20"/>
        </w:numPr>
        <w:rPr>
          <w:rFonts w:ascii="Times New Roman" w:hAnsi="Times New Roman"/>
        </w:rPr>
      </w:pPr>
      <w:r w:rsidRPr="00C053CC">
        <w:rPr>
          <w:rFonts w:ascii="Times New Roman" w:hAnsi="Times New Roman"/>
        </w:rPr>
        <w:t xml:space="preserve">The fixed meeting fee would be the same for all types of meetings, </w:t>
      </w:r>
      <w:proofErr w:type="gramStart"/>
      <w:r w:rsidRPr="00C053CC">
        <w:rPr>
          <w:rFonts w:ascii="Times New Roman" w:hAnsi="Times New Roman"/>
        </w:rPr>
        <w:t>regardless</w:t>
      </w:r>
      <w:proofErr w:type="gramEnd"/>
      <w:r w:rsidRPr="00C053CC">
        <w:rPr>
          <w:rFonts w:ascii="Times New Roman" w:hAnsi="Times New Roman"/>
        </w:rPr>
        <w:t xml:space="preserve"> whether the meeting is e.g. a WG or TSG meeting, or the duration of a meeting;</w:t>
      </w:r>
    </w:p>
    <w:p w14:paraId="1F9A9196" w14:textId="77777777" w:rsidR="00C053CC" w:rsidRDefault="00C053CC" w:rsidP="00D70D71">
      <w:pPr>
        <w:pStyle w:val="ListParagraph"/>
        <w:widowControl/>
        <w:numPr>
          <w:ilvl w:val="0"/>
          <w:numId w:val="20"/>
        </w:numPr>
        <w:tabs>
          <w:tab w:val="clear" w:pos="1418"/>
          <w:tab w:val="clear" w:pos="4678"/>
          <w:tab w:val="clear" w:pos="5954"/>
          <w:tab w:val="clear" w:pos="7088"/>
        </w:tabs>
        <w:spacing w:after="0"/>
        <w:jc w:val="left"/>
        <w:rPr>
          <w:rFonts w:ascii="Times New Roman" w:hAnsi="Times New Roman"/>
          <w:lang w:val="en-US" w:eastAsia="en-GB"/>
        </w:rPr>
      </w:pPr>
      <w:r w:rsidRPr="00C053CC">
        <w:rPr>
          <w:rFonts w:ascii="Times New Roman" w:hAnsi="Times New Roman"/>
          <w:lang w:val="en-US"/>
        </w:rPr>
        <w:t xml:space="preserve">The fixed meeting fee for a year X needs to be planned well ahead of time of the first meeting taking place in year X. </w:t>
      </w:r>
    </w:p>
    <w:p w14:paraId="49D878F3" w14:textId="77777777" w:rsidR="00C053CC" w:rsidRPr="00C053CC" w:rsidRDefault="00C053CC" w:rsidP="00C053CC">
      <w:pPr>
        <w:pStyle w:val="ListParagraph"/>
        <w:widowControl/>
        <w:tabs>
          <w:tab w:val="clear" w:pos="1418"/>
          <w:tab w:val="clear" w:pos="4678"/>
          <w:tab w:val="clear" w:pos="5954"/>
          <w:tab w:val="clear" w:pos="7088"/>
        </w:tabs>
        <w:spacing w:after="0"/>
        <w:jc w:val="left"/>
        <w:rPr>
          <w:rFonts w:ascii="Times New Roman" w:hAnsi="Times New Roman"/>
          <w:lang w:val="en-US" w:eastAsia="en-GB"/>
        </w:rPr>
      </w:pPr>
    </w:p>
    <w:p w14:paraId="07CFE264" w14:textId="77777777" w:rsidR="00C053CC" w:rsidRDefault="00C053CC" w:rsidP="00C053CC">
      <w:pPr>
        <w:pStyle w:val="Heading3"/>
      </w:pPr>
      <w:bookmarkStart w:id="48" w:name="_Toc133775584"/>
      <w:r>
        <w:t>6.3.2</w:t>
      </w:r>
      <w:r>
        <w:tab/>
        <w:t>Option B: Decentralized Model</w:t>
      </w:r>
      <w:bookmarkEnd w:id="48"/>
    </w:p>
    <w:p w14:paraId="4D2CC0F6" w14:textId="77777777" w:rsidR="00C053CC" w:rsidRPr="00C053CC" w:rsidRDefault="00C053CC" w:rsidP="00C053CC">
      <w:r w:rsidRPr="00C053CC">
        <w:t>In the decentralized model no centralized pool of funds or centralized management of those funds. Hosting funds are managed within individual OPs and OPs directly collect delegate payments. The level of delegate fee should cover the costs of the meeting, but not generate a profit.</w:t>
      </w:r>
    </w:p>
    <w:p w14:paraId="48F384C5"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OPs retain responsibility for planning and hosting the meetings. The cost of the meeting is met by delegate fees to attend meetings, not by IMs in the OP.</w:t>
      </w:r>
    </w:p>
    <w:p w14:paraId="41394685"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would collect fees to attend meetings and individually set the fee to attend the meeting.</w:t>
      </w:r>
    </w:p>
    <w:p w14:paraId="4D5324B2"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The OP should ensure that meetings are planned cost-effectively for the region in which they are being hosted.</w:t>
      </w:r>
    </w:p>
    <w:p w14:paraId="09B3AC57" w14:textId="77777777" w:rsidR="00C053CC" w:rsidRPr="00C053CC" w:rsidRDefault="00C053CC" w:rsidP="00D70D71">
      <w:pPr>
        <w:pStyle w:val="ListParagraph"/>
        <w:numPr>
          <w:ilvl w:val="0"/>
          <w:numId w:val="21"/>
        </w:numPr>
        <w:rPr>
          <w:rFonts w:ascii="Times New Roman" w:hAnsi="Times New Roman"/>
        </w:rPr>
      </w:pPr>
      <w:r w:rsidRPr="00C053CC">
        <w:rPr>
          <w:rFonts w:ascii="Times New Roman" w:hAnsi="Times New Roman"/>
        </w:rPr>
        <w:t xml:space="preserve">OPs are responsible for their internal budget, </w:t>
      </w:r>
      <w:proofErr w:type="gramStart"/>
      <w:r w:rsidRPr="00C053CC">
        <w:rPr>
          <w:rFonts w:ascii="Times New Roman" w:hAnsi="Times New Roman"/>
        </w:rPr>
        <w:t>e.g.</w:t>
      </w:r>
      <w:proofErr w:type="gramEnd"/>
      <w:r w:rsidRPr="00C053CC">
        <w:rPr>
          <w:rFonts w:ascii="Times New Roman" w:hAnsi="Times New Roman"/>
        </w:rPr>
        <w:t xml:space="preserve"> covering any up-front payments that occur before per-delegate fees are collected.</w:t>
      </w:r>
    </w:p>
    <w:p w14:paraId="4CE739C1" w14:textId="77777777" w:rsidR="00C053CC" w:rsidRDefault="00C053CC" w:rsidP="00C053CC">
      <w:pPr>
        <w:ind w:left="360"/>
      </w:pPr>
    </w:p>
    <w:p w14:paraId="5D9F8B23" w14:textId="77777777" w:rsidR="00C053CC" w:rsidRDefault="00C053CC" w:rsidP="00C053CC">
      <w:pPr>
        <w:pStyle w:val="Heading3"/>
      </w:pPr>
      <w:bookmarkStart w:id="49" w:name="_Toc133775585"/>
      <w:r>
        <w:t>6.3.3</w:t>
      </w:r>
      <w:r>
        <w:tab/>
        <w:t>Option C: Centralized Model with Centralized Hosting</w:t>
      </w:r>
      <w:bookmarkEnd w:id="49"/>
    </w:p>
    <w:p w14:paraId="4CA99861" w14:textId="77777777" w:rsidR="00C053CC" w:rsidRPr="00C053CC" w:rsidRDefault="00C053CC" w:rsidP="00C053CC">
      <w:r w:rsidRPr="00C053CC">
        <w:t>In the centralized model with centralized hosting all funds are collected, managed, and used by a central body.</w:t>
      </w:r>
    </w:p>
    <w:p w14:paraId="214792D6"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A central body involving all OPs would be established to be responsible for hosting meetings and managing the budget. </w:t>
      </w:r>
    </w:p>
    <w:p w14:paraId="51D8EE2A"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 xml:space="preserve">OPs would no longer need to manage meeting hosting and funding </w:t>
      </w:r>
      <w:proofErr w:type="gramStart"/>
      <w:r w:rsidRPr="00C053CC">
        <w:rPr>
          <w:rFonts w:ascii="Times New Roman" w:hAnsi="Times New Roman"/>
        </w:rPr>
        <w:t>individually</w:t>
      </w:r>
      <w:proofErr w:type="gramEnd"/>
    </w:p>
    <w:p w14:paraId="0A35939C" w14:textId="77777777" w:rsidR="00C053CC" w:rsidRPr="00C053CC" w:rsidRDefault="00C053CC" w:rsidP="00D70D71">
      <w:pPr>
        <w:pStyle w:val="ListParagraph"/>
        <w:widowControl/>
        <w:numPr>
          <w:ilvl w:val="0"/>
          <w:numId w:val="21"/>
        </w:numPr>
        <w:tabs>
          <w:tab w:val="clear" w:pos="1418"/>
          <w:tab w:val="clear" w:pos="4678"/>
          <w:tab w:val="clear" w:pos="5954"/>
          <w:tab w:val="clear" w:pos="7088"/>
        </w:tabs>
        <w:spacing w:after="160" w:line="259" w:lineRule="auto"/>
        <w:contextualSpacing/>
        <w:jc w:val="left"/>
        <w:rPr>
          <w:rFonts w:ascii="Times New Roman" w:hAnsi="Times New Roman"/>
        </w:rPr>
      </w:pPr>
      <w:r w:rsidRPr="00C053CC">
        <w:rPr>
          <w:rFonts w:ascii="Times New Roman" w:hAnsi="Times New Roman"/>
        </w:rPr>
        <w:t>The central body should ensure that meetings are planned cost-effectively, with oversight by the OPs.</w:t>
      </w:r>
    </w:p>
    <w:p w14:paraId="446C6CB0" w14:textId="77777777" w:rsidR="00C053CC" w:rsidRPr="00C053CC" w:rsidRDefault="00C053CC" w:rsidP="00C053CC">
      <w:r w:rsidRPr="00C053CC">
        <w:t>In this option the meeting fee could either be a fixed fee or a variable fee as defined in Option A.</w:t>
      </w:r>
    </w:p>
    <w:p w14:paraId="0E926B71" w14:textId="77777777" w:rsidR="00C053CC" w:rsidRPr="00C053CC" w:rsidRDefault="00C053CC" w:rsidP="00C053CC">
      <w:pPr>
        <w:pStyle w:val="Heading3"/>
        <w:rPr>
          <w:rFonts w:ascii="Times New Roman" w:hAnsi="Times New Roman"/>
        </w:rPr>
      </w:pPr>
      <w:bookmarkStart w:id="50" w:name="_Toc133775586"/>
      <w:r w:rsidRPr="00C053CC">
        <w:rPr>
          <w:rFonts w:ascii="Times New Roman" w:hAnsi="Times New Roman"/>
        </w:rPr>
        <w:t>6.3.4</w:t>
      </w:r>
      <w:r w:rsidRPr="00C053CC">
        <w:rPr>
          <w:rFonts w:ascii="Times New Roman" w:hAnsi="Times New Roman"/>
        </w:rPr>
        <w:tab/>
        <w:t>Comparison of Centralized and Decentralized Models</w:t>
      </w:r>
      <w:bookmarkEnd w:id="50"/>
    </w:p>
    <w:p w14:paraId="223076D0" w14:textId="77777777" w:rsidR="00C053CC" w:rsidRPr="00C053CC" w:rsidRDefault="00C053CC" w:rsidP="00C053CC">
      <w:r w:rsidRPr="00C053CC">
        <w:t>The following table summarizes some of the key points of the models.</w:t>
      </w:r>
    </w:p>
    <w:tbl>
      <w:tblPr>
        <w:tblStyle w:val="TableGrid"/>
        <w:tblW w:w="0" w:type="auto"/>
        <w:tblLook w:val="04A0" w:firstRow="1" w:lastRow="0" w:firstColumn="1" w:lastColumn="0" w:noHBand="0" w:noVBand="1"/>
      </w:tblPr>
      <w:tblGrid>
        <w:gridCol w:w="2407"/>
        <w:gridCol w:w="2408"/>
        <w:gridCol w:w="2408"/>
        <w:gridCol w:w="2408"/>
      </w:tblGrid>
      <w:tr w:rsidR="00C053CC" w:rsidRPr="00C053CC" w14:paraId="0A59086C" w14:textId="77777777" w:rsidTr="000F11C2">
        <w:tc>
          <w:tcPr>
            <w:tcW w:w="2407" w:type="dxa"/>
          </w:tcPr>
          <w:p w14:paraId="384ADC36" w14:textId="77777777" w:rsidR="00C053CC" w:rsidRPr="00C053CC" w:rsidRDefault="00C053CC" w:rsidP="000F11C2">
            <w:pPr>
              <w:rPr>
                <w:b/>
                <w:bCs/>
              </w:rPr>
            </w:pPr>
            <w:r w:rsidRPr="00C053CC">
              <w:rPr>
                <w:b/>
                <w:bCs/>
              </w:rPr>
              <w:t>Option</w:t>
            </w:r>
          </w:p>
        </w:tc>
        <w:tc>
          <w:tcPr>
            <w:tcW w:w="2408" w:type="dxa"/>
          </w:tcPr>
          <w:p w14:paraId="2AEEC482" w14:textId="77777777" w:rsidR="00C053CC" w:rsidRPr="00C053CC" w:rsidRDefault="00C053CC" w:rsidP="000F11C2">
            <w:pPr>
              <w:rPr>
                <w:b/>
                <w:bCs/>
              </w:rPr>
            </w:pPr>
            <w:r w:rsidRPr="00C053CC">
              <w:rPr>
                <w:b/>
                <w:bCs/>
              </w:rPr>
              <w:t xml:space="preserve">A </w:t>
            </w:r>
            <w:r w:rsidRPr="00C053CC">
              <w:rPr>
                <w:b/>
                <w:bCs/>
              </w:rPr>
              <w:br/>
              <w:t>Centralized Model with each OP Hosting Responsibility</w:t>
            </w:r>
          </w:p>
        </w:tc>
        <w:tc>
          <w:tcPr>
            <w:tcW w:w="2408" w:type="dxa"/>
          </w:tcPr>
          <w:p w14:paraId="24F56E3E" w14:textId="77777777" w:rsidR="00C053CC" w:rsidRPr="00C053CC" w:rsidRDefault="00C053CC" w:rsidP="000F11C2">
            <w:pPr>
              <w:rPr>
                <w:b/>
                <w:bCs/>
              </w:rPr>
            </w:pPr>
            <w:r w:rsidRPr="00C053CC">
              <w:rPr>
                <w:b/>
                <w:bCs/>
              </w:rPr>
              <w:t>B</w:t>
            </w:r>
            <w:r w:rsidRPr="00C053CC">
              <w:rPr>
                <w:b/>
                <w:bCs/>
              </w:rPr>
              <w:br/>
              <w:t>Decentralized Model</w:t>
            </w:r>
          </w:p>
        </w:tc>
        <w:tc>
          <w:tcPr>
            <w:tcW w:w="2408" w:type="dxa"/>
          </w:tcPr>
          <w:p w14:paraId="76931125" w14:textId="77777777" w:rsidR="00C053CC" w:rsidRPr="00C053CC" w:rsidRDefault="00C053CC" w:rsidP="000F11C2">
            <w:pPr>
              <w:rPr>
                <w:b/>
                <w:bCs/>
              </w:rPr>
            </w:pPr>
            <w:r w:rsidRPr="00C053CC">
              <w:rPr>
                <w:b/>
                <w:bCs/>
              </w:rPr>
              <w:t>C</w:t>
            </w:r>
            <w:r w:rsidRPr="00C053CC">
              <w:rPr>
                <w:b/>
                <w:bCs/>
              </w:rPr>
              <w:br/>
              <w:t>Centralized Model with Centralized Hosting</w:t>
            </w:r>
          </w:p>
          <w:p w14:paraId="0305A35E" w14:textId="77777777" w:rsidR="00C053CC" w:rsidRPr="00C053CC" w:rsidRDefault="00C053CC" w:rsidP="000F11C2">
            <w:pPr>
              <w:rPr>
                <w:b/>
                <w:bCs/>
              </w:rPr>
            </w:pPr>
          </w:p>
        </w:tc>
      </w:tr>
      <w:tr w:rsidR="00C053CC" w:rsidRPr="00C053CC" w14:paraId="7665A8F8" w14:textId="77777777" w:rsidTr="000F11C2">
        <w:tc>
          <w:tcPr>
            <w:tcW w:w="2407" w:type="dxa"/>
          </w:tcPr>
          <w:p w14:paraId="14A4BE5A" w14:textId="77777777" w:rsidR="00C053CC" w:rsidRPr="00C053CC" w:rsidRDefault="00C053CC" w:rsidP="000F11C2">
            <w:pPr>
              <w:rPr>
                <w:b/>
                <w:bCs/>
              </w:rPr>
            </w:pPr>
            <w:r w:rsidRPr="00C053CC">
              <w:rPr>
                <w:b/>
                <w:bCs/>
              </w:rPr>
              <w:t>Who organizes meetings?</w:t>
            </w:r>
          </w:p>
        </w:tc>
        <w:tc>
          <w:tcPr>
            <w:tcW w:w="2408" w:type="dxa"/>
          </w:tcPr>
          <w:p w14:paraId="0F274620" w14:textId="77777777" w:rsidR="00C053CC" w:rsidRPr="00C053CC" w:rsidRDefault="00C053CC" w:rsidP="000F11C2">
            <w:r w:rsidRPr="00C053CC">
              <w:t>OPs</w:t>
            </w:r>
          </w:p>
        </w:tc>
        <w:tc>
          <w:tcPr>
            <w:tcW w:w="2408" w:type="dxa"/>
          </w:tcPr>
          <w:p w14:paraId="70B9F022" w14:textId="77777777" w:rsidR="00C053CC" w:rsidRPr="00C053CC" w:rsidRDefault="00C053CC" w:rsidP="000F11C2">
            <w:r w:rsidRPr="00C053CC">
              <w:t>OPs</w:t>
            </w:r>
          </w:p>
        </w:tc>
        <w:tc>
          <w:tcPr>
            <w:tcW w:w="2408" w:type="dxa"/>
          </w:tcPr>
          <w:p w14:paraId="283E3AE2" w14:textId="77777777" w:rsidR="00C053CC" w:rsidRPr="00C053CC" w:rsidRDefault="00C053CC" w:rsidP="000F11C2">
            <w:r w:rsidRPr="00C053CC">
              <w:t>Centralized body</w:t>
            </w:r>
          </w:p>
        </w:tc>
      </w:tr>
      <w:tr w:rsidR="00C053CC" w:rsidRPr="00C053CC" w14:paraId="438886B1" w14:textId="77777777" w:rsidTr="000F11C2">
        <w:tc>
          <w:tcPr>
            <w:tcW w:w="2407" w:type="dxa"/>
          </w:tcPr>
          <w:p w14:paraId="35102D21" w14:textId="77777777" w:rsidR="00C053CC" w:rsidRPr="00C053CC" w:rsidRDefault="00C053CC" w:rsidP="000F11C2">
            <w:pPr>
              <w:rPr>
                <w:b/>
                <w:bCs/>
              </w:rPr>
            </w:pPr>
            <w:r w:rsidRPr="00C053CC">
              <w:rPr>
                <w:b/>
                <w:bCs/>
              </w:rPr>
              <w:lastRenderedPageBreak/>
              <w:t>Who holds the funds for meetings?</w:t>
            </w:r>
          </w:p>
        </w:tc>
        <w:tc>
          <w:tcPr>
            <w:tcW w:w="2408" w:type="dxa"/>
          </w:tcPr>
          <w:p w14:paraId="48A0085B" w14:textId="77777777" w:rsidR="00C053CC" w:rsidRPr="00C053CC" w:rsidRDefault="00C053CC" w:rsidP="000F11C2">
            <w:r w:rsidRPr="00C053CC">
              <w:t>Centralized body</w:t>
            </w:r>
          </w:p>
        </w:tc>
        <w:tc>
          <w:tcPr>
            <w:tcW w:w="2408" w:type="dxa"/>
          </w:tcPr>
          <w:p w14:paraId="3E6D5BD5" w14:textId="77777777" w:rsidR="00C053CC" w:rsidRPr="00C053CC" w:rsidRDefault="00C053CC" w:rsidP="000F11C2">
            <w:r w:rsidRPr="00C053CC">
              <w:t>OPs</w:t>
            </w:r>
          </w:p>
        </w:tc>
        <w:tc>
          <w:tcPr>
            <w:tcW w:w="2408" w:type="dxa"/>
          </w:tcPr>
          <w:p w14:paraId="0468CCE1" w14:textId="77777777" w:rsidR="00C053CC" w:rsidRPr="00C053CC" w:rsidRDefault="00C053CC" w:rsidP="000F11C2">
            <w:r w:rsidRPr="00C053CC">
              <w:t>Centralized body</w:t>
            </w:r>
          </w:p>
        </w:tc>
      </w:tr>
      <w:tr w:rsidR="00C053CC" w:rsidRPr="00C053CC" w14:paraId="09A3B295" w14:textId="77777777" w:rsidTr="000F11C2">
        <w:tc>
          <w:tcPr>
            <w:tcW w:w="2407" w:type="dxa"/>
          </w:tcPr>
          <w:p w14:paraId="67A3FB8E" w14:textId="77777777" w:rsidR="00C053CC" w:rsidRPr="00C053CC" w:rsidRDefault="00C053CC" w:rsidP="000F11C2">
            <w:pPr>
              <w:rPr>
                <w:b/>
                <w:bCs/>
              </w:rPr>
            </w:pPr>
            <w:r w:rsidRPr="00C053CC">
              <w:rPr>
                <w:b/>
                <w:bCs/>
              </w:rPr>
              <w:t>Who determines what fee to charge for a meeting?</w:t>
            </w:r>
          </w:p>
        </w:tc>
        <w:tc>
          <w:tcPr>
            <w:tcW w:w="2408" w:type="dxa"/>
          </w:tcPr>
          <w:p w14:paraId="18F66CD3" w14:textId="77777777" w:rsidR="00C053CC" w:rsidRPr="00C053CC" w:rsidRDefault="00C053CC" w:rsidP="000F11C2">
            <w:r w:rsidRPr="00C053CC">
              <w:t>Centralized body</w:t>
            </w:r>
          </w:p>
        </w:tc>
        <w:tc>
          <w:tcPr>
            <w:tcW w:w="2408" w:type="dxa"/>
          </w:tcPr>
          <w:p w14:paraId="40B9A641" w14:textId="77777777" w:rsidR="00C053CC" w:rsidRPr="00C053CC" w:rsidRDefault="00C053CC" w:rsidP="000F11C2">
            <w:r w:rsidRPr="00C053CC">
              <w:t>OPs</w:t>
            </w:r>
          </w:p>
        </w:tc>
        <w:tc>
          <w:tcPr>
            <w:tcW w:w="2408" w:type="dxa"/>
          </w:tcPr>
          <w:p w14:paraId="2D2BF005" w14:textId="77777777" w:rsidR="00C053CC" w:rsidRPr="00C053CC" w:rsidRDefault="00C053CC" w:rsidP="000F11C2">
            <w:r w:rsidRPr="00C053CC">
              <w:t>Centralized body</w:t>
            </w:r>
          </w:p>
        </w:tc>
      </w:tr>
      <w:tr w:rsidR="00C053CC" w:rsidRPr="00C053CC" w14:paraId="2F3C865A" w14:textId="77777777" w:rsidTr="000F11C2">
        <w:tc>
          <w:tcPr>
            <w:tcW w:w="2407" w:type="dxa"/>
          </w:tcPr>
          <w:p w14:paraId="6806AB89" w14:textId="77777777" w:rsidR="00C053CC" w:rsidRPr="00C053CC" w:rsidRDefault="00C053CC" w:rsidP="000F11C2">
            <w:pPr>
              <w:rPr>
                <w:b/>
                <w:bCs/>
              </w:rPr>
            </w:pPr>
            <w:r w:rsidRPr="00C053CC">
              <w:rPr>
                <w:b/>
                <w:bCs/>
              </w:rPr>
              <w:t>Does the fee vary depending on location?</w:t>
            </w:r>
          </w:p>
        </w:tc>
        <w:tc>
          <w:tcPr>
            <w:tcW w:w="2408" w:type="dxa"/>
          </w:tcPr>
          <w:p w14:paraId="62EF8374" w14:textId="77777777" w:rsidR="00C053CC" w:rsidRPr="00C053CC" w:rsidRDefault="00C053CC" w:rsidP="000F11C2">
            <w:r w:rsidRPr="00C053CC">
              <w:t>Depends on option chosen</w:t>
            </w:r>
          </w:p>
        </w:tc>
        <w:tc>
          <w:tcPr>
            <w:tcW w:w="2408" w:type="dxa"/>
          </w:tcPr>
          <w:p w14:paraId="1992ED6F" w14:textId="77777777" w:rsidR="00C053CC" w:rsidRPr="00C053CC" w:rsidRDefault="00C053CC" w:rsidP="000F11C2">
            <w:r w:rsidRPr="00C053CC">
              <w:t>Yes</w:t>
            </w:r>
          </w:p>
        </w:tc>
        <w:tc>
          <w:tcPr>
            <w:tcW w:w="2408" w:type="dxa"/>
          </w:tcPr>
          <w:p w14:paraId="34AB6B34" w14:textId="77777777" w:rsidR="00C053CC" w:rsidRPr="00C053CC" w:rsidRDefault="00C053CC" w:rsidP="000F11C2">
            <w:r w:rsidRPr="00C053CC">
              <w:t>Depends on option chosen</w:t>
            </w:r>
          </w:p>
        </w:tc>
      </w:tr>
    </w:tbl>
    <w:p w14:paraId="3FFB0A14" w14:textId="77777777" w:rsidR="00C053CC" w:rsidRPr="00C053CC" w:rsidRDefault="00C053CC" w:rsidP="00C053CC"/>
    <w:p w14:paraId="1CBE83E0" w14:textId="77777777" w:rsidR="00C053CC" w:rsidRDefault="00C053CC" w:rsidP="00C053CC">
      <w:pPr>
        <w:pStyle w:val="Heading3"/>
      </w:pPr>
      <w:bookmarkStart w:id="51" w:name="_Toc133775587"/>
      <w:r>
        <w:t>6.3.5</w:t>
      </w:r>
      <w:r>
        <w:tab/>
        <w:t xml:space="preserve">Conclusion on </w:t>
      </w:r>
      <w:r w:rsidRPr="00615768">
        <w:t>Centralized and Decentralized Models</w:t>
      </w:r>
      <w:bookmarkEnd w:id="51"/>
    </w:p>
    <w:p w14:paraId="6C077478" w14:textId="77777777" w:rsidR="00C053CC" w:rsidRDefault="00C053CC" w:rsidP="00C053CC">
      <w:pPr>
        <w:pStyle w:val="Heading2"/>
      </w:pPr>
      <w:bookmarkStart w:id="52" w:name="_Toc133775588"/>
      <w:r>
        <w:t>6.4</w:t>
      </w:r>
      <w:r>
        <w:tab/>
        <w:t>Detailed Operation of the Recommended Model</w:t>
      </w:r>
      <w:bookmarkEnd w:id="52"/>
    </w:p>
    <w:p w14:paraId="750C1FDE" w14:textId="77777777" w:rsidR="00C053CC" w:rsidRDefault="00C053CC" w:rsidP="00C053CC">
      <w:pPr>
        <w:pStyle w:val="Heading2"/>
      </w:pPr>
      <w:bookmarkStart w:id="53" w:name="_Toc133775589"/>
      <w:r>
        <w:t>6.5</w:t>
      </w:r>
      <w:r>
        <w:tab/>
        <w:t>Other Considerations and Transition Arrangements for the Recommended Model</w:t>
      </w:r>
      <w:bookmarkEnd w:id="53"/>
    </w:p>
    <w:p w14:paraId="6D2F86A6" w14:textId="77777777" w:rsidR="00C053CC" w:rsidRPr="00615768" w:rsidRDefault="00C053CC" w:rsidP="00C053CC">
      <w:pPr>
        <w:pStyle w:val="Heading3"/>
      </w:pPr>
      <w:bookmarkStart w:id="54" w:name="_Toc133775590"/>
      <w:r>
        <w:t>6.5.1</w:t>
      </w:r>
      <w:r>
        <w:tab/>
        <w:t>Introduction Date and Trials</w:t>
      </w:r>
      <w:bookmarkEnd w:id="54"/>
    </w:p>
    <w:p w14:paraId="2EDDF00F" w14:textId="77777777" w:rsidR="009D36DD" w:rsidRPr="009D36DD" w:rsidRDefault="009D36DD" w:rsidP="009D36DD"/>
    <w:p w14:paraId="1B1CC217" w14:textId="77777777" w:rsidR="00013AF9" w:rsidRPr="00013AF9" w:rsidRDefault="00013AF9" w:rsidP="00013AF9"/>
    <w:p w14:paraId="5511C2AA" w14:textId="19ECA430" w:rsidR="006A39E2" w:rsidRDefault="006A39E2" w:rsidP="006A39E2">
      <w:pPr>
        <w:pStyle w:val="Heading1"/>
      </w:pPr>
      <w:bookmarkStart w:id="55" w:name="_Toc133775591"/>
      <w:r>
        <w:t>7</w:t>
      </w:r>
      <w:r>
        <w:tab/>
        <w:t xml:space="preserve">Alternative </w:t>
      </w:r>
      <w:r w:rsidR="00013AF9">
        <w:t>funding model x</w:t>
      </w:r>
      <w:bookmarkEnd w:id="55"/>
    </w:p>
    <w:p w14:paraId="79C75DC9" w14:textId="77777777" w:rsidR="00F04E9D" w:rsidRPr="00F04E9D" w:rsidRDefault="00F04E9D"/>
    <w:p w14:paraId="4CC5C88B" w14:textId="305E1899" w:rsidR="00E6735D" w:rsidRDefault="00013AF9" w:rsidP="00FA5BAE">
      <w:pPr>
        <w:pStyle w:val="Heading1"/>
      </w:pPr>
      <w:bookmarkStart w:id="56" w:name="_Toc84245362"/>
      <w:bookmarkStart w:id="57" w:name="_Toc94086709"/>
      <w:bookmarkStart w:id="58" w:name="_Toc133775592"/>
      <w:r>
        <w:t>8</w:t>
      </w:r>
      <w:r w:rsidR="00E6735D">
        <w:tab/>
      </w:r>
      <w:r w:rsidR="00390279">
        <w:t xml:space="preserve">Summary and </w:t>
      </w:r>
      <w:r w:rsidR="00E6735D">
        <w:t>Recommendations</w:t>
      </w:r>
      <w:bookmarkEnd w:id="56"/>
      <w:bookmarkEnd w:id="57"/>
      <w:bookmarkEnd w:id="58"/>
    </w:p>
    <w:p w14:paraId="3944D421" w14:textId="24E2766E" w:rsidR="009F38B0" w:rsidRPr="00151164" w:rsidRDefault="009F38B0" w:rsidP="000F54E2">
      <w:bookmarkStart w:id="59" w:name="_Toc84245366"/>
    </w:p>
    <w:p w14:paraId="326D39EB" w14:textId="0C648062" w:rsidR="00013AF9" w:rsidRPr="00976359" w:rsidRDefault="00E6735D" w:rsidP="00013AF9">
      <w:pPr>
        <w:pStyle w:val="Heading8"/>
      </w:pPr>
      <w:bookmarkStart w:id="60" w:name="_Toc94086710"/>
      <w:bookmarkStart w:id="61" w:name="_Toc133775593"/>
      <w:r>
        <w:t>Annex A (informative)</w:t>
      </w:r>
      <w:r w:rsidR="00390279">
        <w:t>:</w:t>
      </w:r>
      <w:bookmarkEnd w:id="61"/>
      <w:r w:rsidR="00390279">
        <w:t xml:space="preserve"> </w:t>
      </w:r>
      <w:bookmarkEnd w:id="59"/>
      <w:bookmarkEnd w:id="60"/>
    </w:p>
    <w:p w14:paraId="6A09944B" w14:textId="1EE6336D" w:rsidR="00E6735D" w:rsidRPr="00976359" w:rsidRDefault="00E6735D" w:rsidP="00E6735D"/>
    <w:p w14:paraId="7AE8FE9F" w14:textId="5801DCD8" w:rsidR="00976359" w:rsidRPr="00976359" w:rsidRDefault="00976359" w:rsidP="005E308C"/>
    <w:p w14:paraId="73F1B489" w14:textId="21318CCD" w:rsidR="00080512" w:rsidRPr="004D3578" w:rsidRDefault="007E4FD0" w:rsidP="00442F79">
      <w:pPr>
        <w:pStyle w:val="Heading8"/>
      </w:pPr>
      <w:bookmarkStart w:id="62" w:name="_Toc84245367"/>
      <w:bookmarkStart w:id="63" w:name="_Toc94086711"/>
      <w:bookmarkStart w:id="64" w:name="_Toc133775594"/>
      <w:r>
        <w:lastRenderedPageBreak/>
        <w:t xml:space="preserve">Annex </w:t>
      </w:r>
      <w:r w:rsidR="00390279">
        <w:t>B</w:t>
      </w:r>
      <w:r w:rsidR="00080512" w:rsidRPr="004D3578">
        <w:t xml:space="preserve"> (informative):</w:t>
      </w:r>
      <w:r w:rsidR="00080512" w:rsidRPr="004D3578">
        <w:br/>
        <w:t>Change history</w:t>
      </w:r>
      <w:bookmarkEnd w:id="62"/>
      <w:bookmarkEnd w:id="63"/>
      <w:bookmarkEnd w:id="64"/>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65" w:name="historyclause"/>
            <w:bookmarkEnd w:id="65"/>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4D8D6E79"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w:t>
            </w:r>
            <w:r w:rsidR="00013AF9">
              <w:rPr>
                <w:rFonts w:ascii="Times New Roman" w:hAnsi="Times New Roman"/>
                <w:sz w:val="16"/>
                <w:szCs w:val="16"/>
              </w:rPr>
              <w:t>3</w:t>
            </w:r>
            <w:r w:rsidRPr="00390279">
              <w:rPr>
                <w:rFonts w:ascii="Times New Roman" w:hAnsi="Times New Roman"/>
                <w:sz w:val="16"/>
                <w:szCs w:val="16"/>
              </w:rPr>
              <w:t>-</w:t>
            </w:r>
            <w:r w:rsidR="00013AF9">
              <w:rPr>
                <w:rFonts w:ascii="Times New Roman" w:hAnsi="Times New Roman"/>
                <w:sz w:val="16"/>
                <w:szCs w:val="16"/>
              </w:rPr>
              <w:t>03</w:t>
            </w:r>
            <w:r w:rsidRPr="00390279">
              <w:rPr>
                <w:rFonts w:ascii="Times New Roman" w:hAnsi="Times New Roman"/>
                <w:sz w:val="16"/>
                <w:szCs w:val="16"/>
              </w:rPr>
              <w:t>-</w:t>
            </w:r>
            <w:r w:rsidR="009F2D81">
              <w:rPr>
                <w:rFonts w:ascii="Times New Roman" w:hAnsi="Times New Roman"/>
                <w:sz w:val="16"/>
                <w:szCs w:val="16"/>
              </w:rPr>
              <w:t>20</w:t>
            </w:r>
          </w:p>
        </w:tc>
        <w:tc>
          <w:tcPr>
            <w:tcW w:w="1080" w:type="dxa"/>
            <w:shd w:val="solid" w:color="FFFFFF" w:fill="auto"/>
          </w:tcPr>
          <w:p w14:paraId="37FCB6B7" w14:textId="2E752149"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w:t>
            </w:r>
            <w:r w:rsidR="00013AF9">
              <w:rPr>
                <w:rFonts w:ascii="Times New Roman" w:hAnsi="Times New Roman"/>
                <w:sz w:val="16"/>
                <w:szCs w:val="16"/>
              </w:rPr>
              <w:t>P</w:t>
            </w:r>
            <w:r w:rsidRPr="00390279">
              <w:rPr>
                <w:rFonts w:ascii="Times New Roman" w:hAnsi="Times New Roman"/>
                <w:sz w:val="16"/>
                <w:szCs w:val="16"/>
              </w:rPr>
              <w:t>G#</w:t>
            </w:r>
            <w:r w:rsidR="00013AF9">
              <w:rPr>
                <w:rFonts w:ascii="Times New Roman" w:hAnsi="Times New Roman"/>
                <w:sz w:val="16"/>
                <w:szCs w:val="16"/>
              </w:rPr>
              <w:t>03</w:t>
            </w:r>
          </w:p>
        </w:tc>
        <w:tc>
          <w:tcPr>
            <w:tcW w:w="5580" w:type="dxa"/>
            <w:shd w:val="solid" w:color="FFFFFF" w:fill="auto"/>
          </w:tcPr>
          <w:p w14:paraId="1258177A" w14:textId="2B2F5D17"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w:t>
            </w:r>
            <w:r w:rsidR="00013AF9">
              <w:rPr>
                <w:rFonts w:ascii="Times New Roman" w:hAnsi="Times New Roman"/>
                <w:sz w:val="16"/>
                <w:szCs w:val="16"/>
              </w:rPr>
              <w:t>skeleton of the Report</w:t>
            </w:r>
          </w:p>
        </w:tc>
        <w:tc>
          <w:tcPr>
            <w:tcW w:w="900" w:type="dxa"/>
            <w:shd w:val="solid" w:color="FFFFFF" w:fill="auto"/>
          </w:tcPr>
          <w:p w14:paraId="5889585E" w14:textId="7BC673C6"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w:t>
            </w:r>
            <w:r w:rsidR="009F2D81">
              <w:rPr>
                <w:rFonts w:ascii="Times New Roman" w:hAnsi="Times New Roman"/>
                <w:sz w:val="16"/>
                <w:szCs w:val="16"/>
              </w:rPr>
              <w:t>1</w:t>
            </w:r>
          </w:p>
        </w:tc>
      </w:tr>
      <w:tr w:rsidR="00390279" w:rsidRPr="006B0D02" w14:paraId="4801866C" w14:textId="77777777" w:rsidTr="00C11187">
        <w:tc>
          <w:tcPr>
            <w:tcW w:w="990" w:type="dxa"/>
            <w:shd w:val="solid" w:color="FFFFFF" w:fill="auto"/>
          </w:tcPr>
          <w:p w14:paraId="67C9CBB5" w14:textId="6119437F" w:rsidR="00390279" w:rsidRPr="00151164" w:rsidRDefault="00C053CC" w:rsidP="00442F79">
            <w:pPr>
              <w:pStyle w:val="TAC"/>
              <w:rPr>
                <w:rFonts w:ascii="Times New Roman" w:hAnsi="Times New Roman"/>
                <w:sz w:val="16"/>
                <w:szCs w:val="16"/>
              </w:rPr>
            </w:pPr>
            <w:r>
              <w:rPr>
                <w:rFonts w:ascii="Times New Roman" w:hAnsi="Times New Roman"/>
                <w:sz w:val="16"/>
                <w:szCs w:val="16"/>
              </w:rPr>
              <w:t>2023-04-30</w:t>
            </w:r>
          </w:p>
        </w:tc>
        <w:tc>
          <w:tcPr>
            <w:tcW w:w="1080" w:type="dxa"/>
            <w:shd w:val="solid" w:color="FFFFFF" w:fill="auto"/>
          </w:tcPr>
          <w:p w14:paraId="4398CA47" w14:textId="6EFA2C01" w:rsidR="00390279" w:rsidRPr="00151164" w:rsidRDefault="00C053CC" w:rsidP="00C053CC">
            <w:pPr>
              <w:pStyle w:val="TAC"/>
              <w:rPr>
                <w:rFonts w:ascii="Times New Roman" w:hAnsi="Times New Roman"/>
                <w:sz w:val="16"/>
                <w:szCs w:val="16"/>
              </w:rPr>
            </w:pPr>
            <w:r>
              <w:rPr>
                <w:rFonts w:ascii="Times New Roman" w:hAnsi="Times New Roman"/>
                <w:sz w:val="16"/>
                <w:szCs w:val="16"/>
              </w:rPr>
              <w:t>Post MHPG#04</w:t>
            </w:r>
          </w:p>
        </w:tc>
        <w:tc>
          <w:tcPr>
            <w:tcW w:w="5580" w:type="dxa"/>
            <w:shd w:val="solid" w:color="FFFFFF" w:fill="auto"/>
          </w:tcPr>
          <w:p w14:paraId="5794D25E" w14:textId="1CE8AF8A" w:rsidR="00390279" w:rsidRPr="00151164" w:rsidRDefault="00C053CC" w:rsidP="00442F79">
            <w:pPr>
              <w:pStyle w:val="TAL"/>
              <w:rPr>
                <w:rFonts w:ascii="Times New Roman" w:hAnsi="Times New Roman"/>
                <w:sz w:val="16"/>
                <w:szCs w:val="16"/>
              </w:rPr>
            </w:pPr>
            <w:r>
              <w:rPr>
                <w:rFonts w:ascii="Times New Roman" w:hAnsi="Times New Roman"/>
                <w:sz w:val="16"/>
                <w:szCs w:val="16"/>
              </w:rPr>
              <w:t xml:space="preserve">Incorporating </w:t>
            </w:r>
            <w:r w:rsidR="00D70D71">
              <w:rPr>
                <w:rFonts w:ascii="Times New Roman" w:hAnsi="Times New Roman"/>
                <w:sz w:val="16"/>
                <w:szCs w:val="16"/>
              </w:rPr>
              <w:t xml:space="preserve">current OP funding models, and </w:t>
            </w:r>
            <w:r>
              <w:rPr>
                <w:rFonts w:ascii="Times New Roman" w:hAnsi="Times New Roman"/>
                <w:sz w:val="16"/>
                <w:szCs w:val="16"/>
              </w:rPr>
              <w:t>email agreed text to sections 5.2 and 6</w:t>
            </w:r>
          </w:p>
        </w:tc>
        <w:tc>
          <w:tcPr>
            <w:tcW w:w="900" w:type="dxa"/>
            <w:shd w:val="solid" w:color="FFFFFF" w:fill="auto"/>
          </w:tcPr>
          <w:p w14:paraId="0357526B" w14:textId="3C293B9E" w:rsidR="00390279" w:rsidRPr="00151164" w:rsidRDefault="00C053CC" w:rsidP="00442F79">
            <w:pPr>
              <w:pStyle w:val="TAC"/>
              <w:rPr>
                <w:rFonts w:ascii="Times New Roman" w:hAnsi="Times New Roman"/>
                <w:sz w:val="16"/>
                <w:szCs w:val="16"/>
              </w:rPr>
            </w:pPr>
            <w:r>
              <w:rPr>
                <w:rFonts w:ascii="Times New Roman" w:hAnsi="Times New Roman"/>
                <w:sz w:val="16"/>
                <w:szCs w:val="16"/>
              </w:rPr>
              <w:t>0.1.0</w:t>
            </w:r>
          </w:p>
        </w:tc>
      </w:tr>
      <w:tr w:rsidR="00390279" w:rsidRPr="006B0D02" w14:paraId="323A12EB" w14:textId="77777777" w:rsidTr="00C11187">
        <w:tc>
          <w:tcPr>
            <w:tcW w:w="990" w:type="dxa"/>
            <w:shd w:val="solid" w:color="FFFFFF" w:fill="auto"/>
          </w:tcPr>
          <w:p w14:paraId="33DFC817" w14:textId="2715AB2B" w:rsidR="00390279" w:rsidRPr="009B053F" w:rsidRDefault="00390279" w:rsidP="00442F79">
            <w:pPr>
              <w:pStyle w:val="TAC"/>
              <w:rPr>
                <w:rFonts w:ascii="Times New Roman" w:hAnsi="Times New Roman"/>
                <w:sz w:val="16"/>
                <w:szCs w:val="16"/>
              </w:rPr>
            </w:pPr>
          </w:p>
        </w:tc>
        <w:tc>
          <w:tcPr>
            <w:tcW w:w="1080" w:type="dxa"/>
            <w:shd w:val="solid" w:color="FFFFFF" w:fill="auto"/>
          </w:tcPr>
          <w:p w14:paraId="2B0BD780" w14:textId="4F75F684" w:rsidR="00390279" w:rsidRPr="009B053F" w:rsidRDefault="00390279" w:rsidP="00442F79">
            <w:pPr>
              <w:pStyle w:val="TAC"/>
              <w:rPr>
                <w:rFonts w:ascii="Times New Roman" w:hAnsi="Times New Roman"/>
                <w:sz w:val="16"/>
                <w:szCs w:val="16"/>
              </w:rPr>
            </w:pPr>
          </w:p>
        </w:tc>
        <w:tc>
          <w:tcPr>
            <w:tcW w:w="5580" w:type="dxa"/>
            <w:shd w:val="solid" w:color="FFFFFF" w:fill="auto"/>
          </w:tcPr>
          <w:p w14:paraId="0057055F" w14:textId="1016EE07" w:rsidR="00390279" w:rsidRPr="009B053F" w:rsidRDefault="00390279" w:rsidP="00442F79">
            <w:pPr>
              <w:pStyle w:val="TAL"/>
              <w:rPr>
                <w:rFonts w:ascii="Times New Roman" w:hAnsi="Times New Roman"/>
                <w:sz w:val="16"/>
                <w:szCs w:val="16"/>
              </w:rPr>
            </w:pPr>
          </w:p>
        </w:tc>
        <w:tc>
          <w:tcPr>
            <w:tcW w:w="900" w:type="dxa"/>
            <w:shd w:val="solid" w:color="FFFFFF" w:fill="auto"/>
          </w:tcPr>
          <w:p w14:paraId="2575C602" w14:textId="3DB03AC2" w:rsidR="00390279" w:rsidRPr="009B053F" w:rsidRDefault="00390279" w:rsidP="00442F79">
            <w:pPr>
              <w:pStyle w:val="TAC"/>
              <w:rPr>
                <w:rFonts w:ascii="Times New Roman" w:hAnsi="Times New Roman"/>
                <w:sz w:val="16"/>
                <w:szCs w:val="16"/>
              </w:rPr>
            </w:pPr>
          </w:p>
        </w:tc>
      </w:tr>
      <w:tr w:rsidR="00390279" w:rsidRPr="006B0D02" w14:paraId="7488FE5A" w14:textId="77777777" w:rsidTr="00C11187">
        <w:tc>
          <w:tcPr>
            <w:tcW w:w="990" w:type="dxa"/>
            <w:shd w:val="solid" w:color="FFFFFF" w:fill="auto"/>
          </w:tcPr>
          <w:p w14:paraId="7DE7AC09" w14:textId="05544B25" w:rsidR="00390279" w:rsidRPr="00597AB6" w:rsidRDefault="00390279" w:rsidP="00597AB6">
            <w:pPr>
              <w:pStyle w:val="TAL"/>
              <w:jc w:val="center"/>
              <w:rPr>
                <w:rFonts w:ascii="Times New Roman" w:hAnsi="Times New Roman"/>
                <w:sz w:val="16"/>
                <w:szCs w:val="16"/>
              </w:rPr>
            </w:pPr>
          </w:p>
        </w:tc>
        <w:tc>
          <w:tcPr>
            <w:tcW w:w="1080" w:type="dxa"/>
            <w:shd w:val="solid" w:color="FFFFFF" w:fill="auto"/>
          </w:tcPr>
          <w:p w14:paraId="3BBFD53F" w14:textId="334A63A5" w:rsidR="00390279" w:rsidRPr="00597AB6" w:rsidRDefault="00390279" w:rsidP="00597AB6">
            <w:pPr>
              <w:pStyle w:val="TAL"/>
              <w:jc w:val="center"/>
              <w:rPr>
                <w:rFonts w:ascii="Times New Roman" w:hAnsi="Times New Roman"/>
                <w:sz w:val="16"/>
                <w:szCs w:val="16"/>
              </w:rPr>
            </w:pPr>
          </w:p>
        </w:tc>
        <w:tc>
          <w:tcPr>
            <w:tcW w:w="5580" w:type="dxa"/>
            <w:shd w:val="solid" w:color="FFFFFF" w:fill="auto"/>
          </w:tcPr>
          <w:p w14:paraId="4964B504" w14:textId="0E9E669B" w:rsidR="00390279" w:rsidRPr="00597AB6" w:rsidRDefault="00390279" w:rsidP="00597AB6">
            <w:pPr>
              <w:pStyle w:val="TAL"/>
              <w:rPr>
                <w:rFonts w:ascii="Times New Roman" w:hAnsi="Times New Roman"/>
                <w:sz w:val="16"/>
                <w:szCs w:val="16"/>
              </w:rPr>
            </w:pPr>
          </w:p>
        </w:tc>
        <w:tc>
          <w:tcPr>
            <w:tcW w:w="900" w:type="dxa"/>
            <w:shd w:val="solid" w:color="FFFFFF" w:fill="auto"/>
          </w:tcPr>
          <w:p w14:paraId="37814035" w14:textId="56441E8A" w:rsidR="00390279" w:rsidRPr="00597AB6" w:rsidRDefault="00390279" w:rsidP="00597AB6">
            <w:pPr>
              <w:pStyle w:val="TAL"/>
              <w:jc w:val="center"/>
              <w:rPr>
                <w:rFonts w:ascii="Times New Roman" w:hAnsi="Times New Roman"/>
                <w:sz w:val="16"/>
                <w:szCs w:val="16"/>
              </w:rPr>
            </w:pPr>
          </w:p>
        </w:tc>
      </w:tr>
      <w:tr w:rsidR="00390279" w:rsidRPr="006B0D02" w14:paraId="35F7A077" w14:textId="77777777" w:rsidTr="00C11187">
        <w:tc>
          <w:tcPr>
            <w:tcW w:w="990" w:type="dxa"/>
            <w:shd w:val="solid" w:color="FFFFFF" w:fill="auto"/>
          </w:tcPr>
          <w:p w14:paraId="72C86C20" w14:textId="0DD3789A" w:rsidR="00390279" w:rsidRPr="00D86B5B" w:rsidRDefault="00390279" w:rsidP="00D86B5B">
            <w:pPr>
              <w:pStyle w:val="TAL"/>
              <w:jc w:val="center"/>
              <w:rPr>
                <w:rFonts w:ascii="Times New Roman" w:hAnsi="Times New Roman"/>
                <w:sz w:val="16"/>
                <w:szCs w:val="16"/>
              </w:rPr>
            </w:pPr>
          </w:p>
        </w:tc>
        <w:tc>
          <w:tcPr>
            <w:tcW w:w="1080" w:type="dxa"/>
            <w:shd w:val="solid" w:color="FFFFFF" w:fill="auto"/>
          </w:tcPr>
          <w:p w14:paraId="0DE90356" w14:textId="656C2EAB" w:rsidR="00390279" w:rsidRPr="00D86B5B" w:rsidRDefault="00390279" w:rsidP="00D86B5B">
            <w:pPr>
              <w:pStyle w:val="TAL"/>
              <w:jc w:val="center"/>
              <w:rPr>
                <w:rFonts w:ascii="Times New Roman" w:hAnsi="Times New Roman"/>
                <w:sz w:val="16"/>
                <w:szCs w:val="16"/>
              </w:rPr>
            </w:pPr>
          </w:p>
        </w:tc>
        <w:tc>
          <w:tcPr>
            <w:tcW w:w="5580" w:type="dxa"/>
            <w:shd w:val="solid" w:color="FFFFFF" w:fill="auto"/>
          </w:tcPr>
          <w:p w14:paraId="3F31A986" w14:textId="1B60CDA7" w:rsidR="00390279" w:rsidRPr="00D86B5B" w:rsidRDefault="00390279">
            <w:pPr>
              <w:pStyle w:val="TAL"/>
              <w:rPr>
                <w:rFonts w:ascii="Times New Roman" w:hAnsi="Times New Roman"/>
                <w:sz w:val="16"/>
                <w:szCs w:val="16"/>
              </w:rPr>
            </w:pPr>
          </w:p>
        </w:tc>
        <w:tc>
          <w:tcPr>
            <w:tcW w:w="900" w:type="dxa"/>
            <w:shd w:val="solid" w:color="FFFFFF" w:fill="auto"/>
          </w:tcPr>
          <w:p w14:paraId="6F4144C1" w14:textId="383363D1" w:rsidR="00390279" w:rsidRPr="00D86B5B" w:rsidRDefault="00390279" w:rsidP="00D86B5B">
            <w:pPr>
              <w:pStyle w:val="TAL"/>
              <w:jc w:val="center"/>
              <w:rPr>
                <w:rFonts w:ascii="Times New Roman" w:hAnsi="Times New Roman"/>
                <w:sz w:val="16"/>
                <w:szCs w:val="16"/>
              </w:rPr>
            </w:pPr>
          </w:p>
        </w:tc>
      </w:tr>
      <w:tr w:rsidR="00AB5EC4" w:rsidRPr="006B0D02" w14:paraId="67129073" w14:textId="77777777" w:rsidTr="00C11187">
        <w:tc>
          <w:tcPr>
            <w:tcW w:w="990" w:type="dxa"/>
            <w:shd w:val="solid" w:color="FFFFFF" w:fill="auto"/>
          </w:tcPr>
          <w:p w14:paraId="03BBC20E" w14:textId="04C65B3B" w:rsidR="00AB5EC4" w:rsidRDefault="00AB5EC4" w:rsidP="00AB5EC4">
            <w:pPr>
              <w:pStyle w:val="TAC"/>
              <w:rPr>
                <w:sz w:val="16"/>
                <w:szCs w:val="16"/>
              </w:rPr>
            </w:pPr>
          </w:p>
        </w:tc>
        <w:tc>
          <w:tcPr>
            <w:tcW w:w="1080" w:type="dxa"/>
            <w:shd w:val="solid" w:color="FFFFFF" w:fill="auto"/>
          </w:tcPr>
          <w:p w14:paraId="551053D3" w14:textId="69956EC0" w:rsidR="00AB5EC4" w:rsidRDefault="00AB5EC4" w:rsidP="00AB5EC4">
            <w:pPr>
              <w:pStyle w:val="TAC"/>
              <w:rPr>
                <w:sz w:val="16"/>
                <w:szCs w:val="16"/>
              </w:rPr>
            </w:pPr>
          </w:p>
        </w:tc>
        <w:tc>
          <w:tcPr>
            <w:tcW w:w="5580" w:type="dxa"/>
            <w:shd w:val="solid" w:color="FFFFFF" w:fill="auto"/>
          </w:tcPr>
          <w:p w14:paraId="6E6C9D17" w14:textId="555CFDB3" w:rsidR="00AB5EC4" w:rsidRDefault="00AB5EC4" w:rsidP="00AB5EC4">
            <w:pPr>
              <w:pStyle w:val="TAL"/>
              <w:rPr>
                <w:sz w:val="16"/>
                <w:szCs w:val="16"/>
              </w:rPr>
            </w:pPr>
          </w:p>
        </w:tc>
        <w:tc>
          <w:tcPr>
            <w:tcW w:w="900" w:type="dxa"/>
            <w:shd w:val="solid" w:color="FFFFFF" w:fill="auto"/>
          </w:tcPr>
          <w:p w14:paraId="57D37A95" w14:textId="13E51832" w:rsidR="00AB5EC4" w:rsidRDefault="00AB5EC4" w:rsidP="00AB5EC4">
            <w:pPr>
              <w:pStyle w:val="TAC"/>
              <w:rPr>
                <w:sz w:val="16"/>
                <w:szCs w:val="16"/>
              </w:rPr>
            </w:pPr>
          </w:p>
        </w:tc>
      </w:tr>
      <w:tr w:rsidR="00AB5EC4" w:rsidRPr="006B0D02" w14:paraId="73900FCA" w14:textId="77777777" w:rsidTr="00C11187">
        <w:tc>
          <w:tcPr>
            <w:tcW w:w="990" w:type="dxa"/>
            <w:shd w:val="solid" w:color="FFFFFF" w:fill="auto"/>
          </w:tcPr>
          <w:p w14:paraId="09E82406" w14:textId="48A68B26" w:rsidR="00AB5EC4" w:rsidRPr="00411213" w:rsidRDefault="00AB5EC4" w:rsidP="00AB5EC4">
            <w:pPr>
              <w:pStyle w:val="TAC"/>
              <w:rPr>
                <w:rFonts w:ascii="Times New Roman" w:hAnsi="Times New Roman"/>
                <w:sz w:val="16"/>
                <w:szCs w:val="16"/>
              </w:rPr>
            </w:pPr>
          </w:p>
        </w:tc>
        <w:tc>
          <w:tcPr>
            <w:tcW w:w="1080" w:type="dxa"/>
            <w:shd w:val="solid" w:color="FFFFFF" w:fill="auto"/>
          </w:tcPr>
          <w:p w14:paraId="29BAA1BE" w14:textId="1DF7E891" w:rsidR="00AB5EC4" w:rsidRPr="00411213" w:rsidRDefault="00AB5EC4" w:rsidP="00AB5EC4">
            <w:pPr>
              <w:pStyle w:val="TAC"/>
              <w:rPr>
                <w:rFonts w:ascii="Times New Roman" w:hAnsi="Times New Roman"/>
                <w:sz w:val="16"/>
                <w:szCs w:val="16"/>
              </w:rPr>
            </w:pPr>
          </w:p>
        </w:tc>
        <w:tc>
          <w:tcPr>
            <w:tcW w:w="5580" w:type="dxa"/>
            <w:shd w:val="solid" w:color="FFFFFF" w:fill="auto"/>
          </w:tcPr>
          <w:p w14:paraId="77DBCC43" w14:textId="08DEBF18" w:rsidR="00AB5EC4" w:rsidRPr="00411213" w:rsidRDefault="00AB5EC4" w:rsidP="00AB5EC4">
            <w:pPr>
              <w:pStyle w:val="TAL"/>
              <w:rPr>
                <w:rFonts w:ascii="Times New Roman" w:hAnsi="Times New Roman"/>
                <w:sz w:val="16"/>
                <w:szCs w:val="16"/>
              </w:rPr>
            </w:pPr>
          </w:p>
        </w:tc>
        <w:tc>
          <w:tcPr>
            <w:tcW w:w="900" w:type="dxa"/>
            <w:shd w:val="solid" w:color="FFFFFF" w:fill="auto"/>
          </w:tcPr>
          <w:p w14:paraId="4638292A" w14:textId="074C1126" w:rsidR="00AB5EC4" w:rsidRPr="00411213" w:rsidRDefault="00AB5EC4" w:rsidP="00AB5EC4">
            <w:pPr>
              <w:pStyle w:val="TAC"/>
              <w:rPr>
                <w:rFonts w:ascii="Times New Roman" w:hAnsi="Times New Roman"/>
                <w:sz w:val="16"/>
                <w:szCs w:val="16"/>
              </w:rPr>
            </w:pPr>
          </w:p>
        </w:tc>
      </w:tr>
    </w:tbl>
    <w:p w14:paraId="08B8FEC1" w14:textId="77777777" w:rsidR="003C3971" w:rsidRPr="00235394" w:rsidRDefault="003C3971" w:rsidP="00442F79"/>
    <w:sectPr w:rsidR="003C3971"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760F0" w14:textId="77777777" w:rsidR="005F4AC4" w:rsidRDefault="005F4AC4">
      <w:r>
        <w:separator/>
      </w:r>
    </w:p>
  </w:endnote>
  <w:endnote w:type="continuationSeparator" w:id="0">
    <w:p w14:paraId="3CF3A27A" w14:textId="77777777" w:rsidR="005F4AC4" w:rsidRDefault="005F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9D542" w14:textId="77777777" w:rsidR="005F4AC4" w:rsidRDefault="005F4AC4">
      <w:r>
        <w:separator/>
      </w:r>
    </w:p>
  </w:footnote>
  <w:footnote w:type="continuationSeparator" w:id="0">
    <w:p w14:paraId="6B86D0C4" w14:textId="77777777" w:rsidR="005F4AC4" w:rsidRDefault="005F4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1FCD">
      <w:rPr>
        <w:rFonts w:ascii="Arial" w:hAnsi="Arial" w:cs="Arial"/>
        <w:b/>
        <w:noProof/>
        <w:sz w:val="18"/>
        <w:szCs w:val="18"/>
      </w:rPr>
      <w:t>4</w:t>
    </w:r>
    <w:r>
      <w:rPr>
        <w:rFonts w:ascii="Arial" w:hAnsi="Arial" w:cs="Arial"/>
        <w:b/>
        <w:sz w:val="18"/>
        <w:szCs w:val="18"/>
      </w:rPr>
      <w:fldChar w:fldCharType="end"/>
    </w:r>
  </w:p>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C4222"/>
    <w:multiLevelType w:val="hybridMultilevel"/>
    <w:tmpl w:val="9A4A8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4757C3"/>
    <w:multiLevelType w:val="hybridMultilevel"/>
    <w:tmpl w:val="F5045924"/>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7D01A6"/>
    <w:multiLevelType w:val="hybridMultilevel"/>
    <w:tmpl w:val="C7B02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45B42"/>
    <w:multiLevelType w:val="hybridMultilevel"/>
    <w:tmpl w:val="943668AE"/>
    <w:lvl w:ilvl="0" w:tplc="8C2636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8425FA"/>
    <w:multiLevelType w:val="hybridMultilevel"/>
    <w:tmpl w:val="9D88FC06"/>
    <w:lvl w:ilvl="0" w:tplc="E660876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E647AE"/>
    <w:multiLevelType w:val="hybridMultilevel"/>
    <w:tmpl w:val="D5049A78"/>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A53F64"/>
    <w:multiLevelType w:val="hybridMultilevel"/>
    <w:tmpl w:val="AE2A23B0"/>
    <w:lvl w:ilvl="0" w:tplc="C0A2C1E0">
      <w:start w:val="5"/>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4C2CF4"/>
    <w:multiLevelType w:val="hybridMultilevel"/>
    <w:tmpl w:val="7C264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C27056"/>
    <w:multiLevelType w:val="hybridMultilevel"/>
    <w:tmpl w:val="B860E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E22C4"/>
    <w:multiLevelType w:val="hybridMultilevel"/>
    <w:tmpl w:val="C8C60D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DFC7D7D"/>
    <w:multiLevelType w:val="hybridMultilevel"/>
    <w:tmpl w:val="0E92705A"/>
    <w:lvl w:ilvl="0" w:tplc="C0A2C1E0">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23710563">
    <w:abstractNumId w:val="4"/>
  </w:num>
  <w:num w:numId="2" w16cid:durableId="798450084">
    <w:abstractNumId w:val="6"/>
  </w:num>
  <w:num w:numId="3" w16cid:durableId="1956137137">
    <w:abstractNumId w:val="9"/>
  </w:num>
  <w:num w:numId="4" w16cid:durableId="868295690">
    <w:abstractNumId w:val="15"/>
  </w:num>
  <w:num w:numId="5" w16cid:durableId="1643343458">
    <w:abstractNumId w:val="19"/>
  </w:num>
  <w:num w:numId="6" w16cid:durableId="54401374">
    <w:abstractNumId w:val="2"/>
  </w:num>
  <w:num w:numId="7" w16cid:durableId="1811439807">
    <w:abstractNumId w:val="12"/>
  </w:num>
  <w:num w:numId="8" w16cid:durableId="199362501">
    <w:abstractNumId w:val="16"/>
  </w:num>
  <w:num w:numId="9" w16cid:durableId="1510369635">
    <w:abstractNumId w:val="10"/>
  </w:num>
  <w:num w:numId="10" w16cid:durableId="1940404762">
    <w:abstractNumId w:val="13"/>
  </w:num>
  <w:num w:numId="11" w16cid:durableId="1332684174">
    <w:abstractNumId w:val="5"/>
  </w:num>
  <w:num w:numId="12" w16cid:durableId="733427516">
    <w:abstractNumId w:val="17"/>
  </w:num>
  <w:num w:numId="13" w16cid:durableId="1124619583">
    <w:abstractNumId w:val="18"/>
  </w:num>
  <w:num w:numId="14" w16cid:durableId="576549246">
    <w:abstractNumId w:val="3"/>
  </w:num>
  <w:num w:numId="15" w16cid:durableId="1197933857">
    <w:abstractNumId w:val="14"/>
  </w:num>
  <w:num w:numId="16" w16cid:durableId="1982231574">
    <w:abstractNumId w:val="0"/>
  </w:num>
  <w:num w:numId="17" w16cid:durableId="1807426164">
    <w:abstractNumId w:val="7"/>
  </w:num>
  <w:num w:numId="18" w16cid:durableId="280111565">
    <w:abstractNumId w:val="8"/>
  </w:num>
  <w:num w:numId="19" w16cid:durableId="1938177104">
    <w:abstractNumId w:val="20"/>
  </w:num>
  <w:num w:numId="20" w16cid:durableId="348526522">
    <w:abstractNumId w:val="1"/>
  </w:num>
  <w:num w:numId="21" w16cid:durableId="6200662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13AF9"/>
    <w:rsid w:val="00014D18"/>
    <w:rsid w:val="0001666B"/>
    <w:rsid w:val="00033397"/>
    <w:rsid w:val="00033D2B"/>
    <w:rsid w:val="00040095"/>
    <w:rsid w:val="0005082A"/>
    <w:rsid w:val="00051834"/>
    <w:rsid w:val="00054A22"/>
    <w:rsid w:val="00056BB2"/>
    <w:rsid w:val="00057D26"/>
    <w:rsid w:val="00062023"/>
    <w:rsid w:val="000655A6"/>
    <w:rsid w:val="000748F3"/>
    <w:rsid w:val="00080512"/>
    <w:rsid w:val="00092DD2"/>
    <w:rsid w:val="000946AB"/>
    <w:rsid w:val="000A7832"/>
    <w:rsid w:val="000C47C3"/>
    <w:rsid w:val="000D58AB"/>
    <w:rsid w:val="000F2DAA"/>
    <w:rsid w:val="000F54E2"/>
    <w:rsid w:val="00112199"/>
    <w:rsid w:val="00115C57"/>
    <w:rsid w:val="00133525"/>
    <w:rsid w:val="00151164"/>
    <w:rsid w:val="00155C00"/>
    <w:rsid w:val="00174C7D"/>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15C5B"/>
    <w:rsid w:val="00216603"/>
    <w:rsid w:val="0023106D"/>
    <w:rsid w:val="002347A2"/>
    <w:rsid w:val="00244EE5"/>
    <w:rsid w:val="00246941"/>
    <w:rsid w:val="00251076"/>
    <w:rsid w:val="00252115"/>
    <w:rsid w:val="002675F0"/>
    <w:rsid w:val="00286E1F"/>
    <w:rsid w:val="002A4635"/>
    <w:rsid w:val="002B2684"/>
    <w:rsid w:val="002B353B"/>
    <w:rsid w:val="002B6339"/>
    <w:rsid w:val="002C63E4"/>
    <w:rsid w:val="002D1277"/>
    <w:rsid w:val="002E00EE"/>
    <w:rsid w:val="002E1A72"/>
    <w:rsid w:val="002F525D"/>
    <w:rsid w:val="003036FF"/>
    <w:rsid w:val="00314D35"/>
    <w:rsid w:val="003172DC"/>
    <w:rsid w:val="00321913"/>
    <w:rsid w:val="00332D9B"/>
    <w:rsid w:val="003445D6"/>
    <w:rsid w:val="0035462D"/>
    <w:rsid w:val="00355FB1"/>
    <w:rsid w:val="00372E4C"/>
    <w:rsid w:val="003765B8"/>
    <w:rsid w:val="003836CC"/>
    <w:rsid w:val="00383FB9"/>
    <w:rsid w:val="00386775"/>
    <w:rsid w:val="00386FA3"/>
    <w:rsid w:val="00390279"/>
    <w:rsid w:val="003A02B5"/>
    <w:rsid w:val="003B5CDB"/>
    <w:rsid w:val="003B71FA"/>
    <w:rsid w:val="003C3971"/>
    <w:rsid w:val="003F0504"/>
    <w:rsid w:val="003F1C14"/>
    <w:rsid w:val="00401390"/>
    <w:rsid w:val="00411213"/>
    <w:rsid w:val="00423334"/>
    <w:rsid w:val="00430477"/>
    <w:rsid w:val="004345EC"/>
    <w:rsid w:val="00442F79"/>
    <w:rsid w:val="004557A2"/>
    <w:rsid w:val="00465515"/>
    <w:rsid w:val="00467519"/>
    <w:rsid w:val="00467BE5"/>
    <w:rsid w:val="00472E54"/>
    <w:rsid w:val="004819B4"/>
    <w:rsid w:val="00486FA2"/>
    <w:rsid w:val="00487015"/>
    <w:rsid w:val="00495420"/>
    <w:rsid w:val="004A4252"/>
    <w:rsid w:val="004A4F96"/>
    <w:rsid w:val="004A58BF"/>
    <w:rsid w:val="004B1FCD"/>
    <w:rsid w:val="004C3155"/>
    <w:rsid w:val="004D3578"/>
    <w:rsid w:val="004E213A"/>
    <w:rsid w:val="004E3DA1"/>
    <w:rsid w:val="004F0988"/>
    <w:rsid w:val="004F3340"/>
    <w:rsid w:val="00501DAA"/>
    <w:rsid w:val="00524EA0"/>
    <w:rsid w:val="0053388B"/>
    <w:rsid w:val="00535773"/>
    <w:rsid w:val="005432FE"/>
    <w:rsid w:val="00543E6C"/>
    <w:rsid w:val="005513CF"/>
    <w:rsid w:val="00565087"/>
    <w:rsid w:val="0059749D"/>
    <w:rsid w:val="00597AB6"/>
    <w:rsid w:val="00597B11"/>
    <w:rsid w:val="005B1FB2"/>
    <w:rsid w:val="005D080E"/>
    <w:rsid w:val="005D116E"/>
    <w:rsid w:val="005D2E01"/>
    <w:rsid w:val="005D7526"/>
    <w:rsid w:val="005E0EE1"/>
    <w:rsid w:val="005E308C"/>
    <w:rsid w:val="005E4BB2"/>
    <w:rsid w:val="005F1EE3"/>
    <w:rsid w:val="005F4AC4"/>
    <w:rsid w:val="00602AEA"/>
    <w:rsid w:val="00614FDF"/>
    <w:rsid w:val="00622CF1"/>
    <w:rsid w:val="0063543D"/>
    <w:rsid w:val="00637640"/>
    <w:rsid w:val="00647114"/>
    <w:rsid w:val="006509B3"/>
    <w:rsid w:val="00682026"/>
    <w:rsid w:val="0069251C"/>
    <w:rsid w:val="006A323F"/>
    <w:rsid w:val="006A3782"/>
    <w:rsid w:val="006A39E2"/>
    <w:rsid w:val="006A592C"/>
    <w:rsid w:val="006B30D0"/>
    <w:rsid w:val="006B40CB"/>
    <w:rsid w:val="006C3D95"/>
    <w:rsid w:val="006E5C86"/>
    <w:rsid w:val="00701116"/>
    <w:rsid w:val="0070237F"/>
    <w:rsid w:val="00713C44"/>
    <w:rsid w:val="00723396"/>
    <w:rsid w:val="00734A5B"/>
    <w:rsid w:val="0074026F"/>
    <w:rsid w:val="007429F6"/>
    <w:rsid w:val="00744E76"/>
    <w:rsid w:val="00753460"/>
    <w:rsid w:val="00754190"/>
    <w:rsid w:val="00774DA4"/>
    <w:rsid w:val="00781F0F"/>
    <w:rsid w:val="00790238"/>
    <w:rsid w:val="007A1F46"/>
    <w:rsid w:val="007A3819"/>
    <w:rsid w:val="007A5B45"/>
    <w:rsid w:val="007A6152"/>
    <w:rsid w:val="007B600E"/>
    <w:rsid w:val="007D2267"/>
    <w:rsid w:val="007D7181"/>
    <w:rsid w:val="007E4FD0"/>
    <w:rsid w:val="007E6832"/>
    <w:rsid w:val="007E6EE2"/>
    <w:rsid w:val="007F0F4A"/>
    <w:rsid w:val="008028A4"/>
    <w:rsid w:val="00805D04"/>
    <w:rsid w:val="00814B1A"/>
    <w:rsid w:val="00830747"/>
    <w:rsid w:val="00832725"/>
    <w:rsid w:val="00840615"/>
    <w:rsid w:val="0084334E"/>
    <w:rsid w:val="00844D67"/>
    <w:rsid w:val="00852200"/>
    <w:rsid w:val="0086462B"/>
    <w:rsid w:val="00870851"/>
    <w:rsid w:val="008768CA"/>
    <w:rsid w:val="008841EB"/>
    <w:rsid w:val="00897DF4"/>
    <w:rsid w:val="008A6B16"/>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5F3"/>
    <w:rsid w:val="00920E4E"/>
    <w:rsid w:val="0092627C"/>
    <w:rsid w:val="00932792"/>
    <w:rsid w:val="00942EC2"/>
    <w:rsid w:val="00943B4D"/>
    <w:rsid w:val="00952A4B"/>
    <w:rsid w:val="00973367"/>
    <w:rsid w:val="00975C42"/>
    <w:rsid w:val="00976359"/>
    <w:rsid w:val="00981A69"/>
    <w:rsid w:val="009A76E5"/>
    <w:rsid w:val="009B03FF"/>
    <w:rsid w:val="009B053F"/>
    <w:rsid w:val="009B1C8C"/>
    <w:rsid w:val="009B27B4"/>
    <w:rsid w:val="009D36DD"/>
    <w:rsid w:val="009E6892"/>
    <w:rsid w:val="009F2D81"/>
    <w:rsid w:val="009F37B7"/>
    <w:rsid w:val="009F38B0"/>
    <w:rsid w:val="00A10F02"/>
    <w:rsid w:val="00A15B6F"/>
    <w:rsid w:val="00A164B4"/>
    <w:rsid w:val="00A24C88"/>
    <w:rsid w:val="00A25B2F"/>
    <w:rsid w:val="00A26956"/>
    <w:rsid w:val="00A27486"/>
    <w:rsid w:val="00A442A7"/>
    <w:rsid w:val="00A53724"/>
    <w:rsid w:val="00A56066"/>
    <w:rsid w:val="00A61DD3"/>
    <w:rsid w:val="00A65C5C"/>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15449"/>
    <w:rsid w:val="00B179D8"/>
    <w:rsid w:val="00B30628"/>
    <w:rsid w:val="00B31379"/>
    <w:rsid w:val="00B46D68"/>
    <w:rsid w:val="00B60BCF"/>
    <w:rsid w:val="00B648A6"/>
    <w:rsid w:val="00B654C7"/>
    <w:rsid w:val="00B93086"/>
    <w:rsid w:val="00BA19ED"/>
    <w:rsid w:val="00BA4B8D"/>
    <w:rsid w:val="00BC0F7D"/>
    <w:rsid w:val="00BC53D3"/>
    <w:rsid w:val="00BD7D31"/>
    <w:rsid w:val="00BE3255"/>
    <w:rsid w:val="00BE4464"/>
    <w:rsid w:val="00BF128E"/>
    <w:rsid w:val="00C053CC"/>
    <w:rsid w:val="00C074DD"/>
    <w:rsid w:val="00C11187"/>
    <w:rsid w:val="00C1496A"/>
    <w:rsid w:val="00C16AA5"/>
    <w:rsid w:val="00C33079"/>
    <w:rsid w:val="00C45231"/>
    <w:rsid w:val="00C55EF3"/>
    <w:rsid w:val="00C57025"/>
    <w:rsid w:val="00C72833"/>
    <w:rsid w:val="00C80F1D"/>
    <w:rsid w:val="00C93F40"/>
    <w:rsid w:val="00C94466"/>
    <w:rsid w:val="00C95B3A"/>
    <w:rsid w:val="00CA0083"/>
    <w:rsid w:val="00CA3D0C"/>
    <w:rsid w:val="00CB73D8"/>
    <w:rsid w:val="00CC3DE4"/>
    <w:rsid w:val="00CE355E"/>
    <w:rsid w:val="00CE4A08"/>
    <w:rsid w:val="00CE6223"/>
    <w:rsid w:val="00CF007A"/>
    <w:rsid w:val="00CF1014"/>
    <w:rsid w:val="00CF34E7"/>
    <w:rsid w:val="00D1033C"/>
    <w:rsid w:val="00D12A75"/>
    <w:rsid w:val="00D15FCA"/>
    <w:rsid w:val="00D21F97"/>
    <w:rsid w:val="00D279A7"/>
    <w:rsid w:val="00D40A23"/>
    <w:rsid w:val="00D57972"/>
    <w:rsid w:val="00D57BA9"/>
    <w:rsid w:val="00D6364D"/>
    <w:rsid w:val="00D63BA3"/>
    <w:rsid w:val="00D675A9"/>
    <w:rsid w:val="00D70D71"/>
    <w:rsid w:val="00D73353"/>
    <w:rsid w:val="00D738D6"/>
    <w:rsid w:val="00D755EB"/>
    <w:rsid w:val="00D76048"/>
    <w:rsid w:val="00D86B5B"/>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6735D"/>
    <w:rsid w:val="00E67936"/>
    <w:rsid w:val="00E71111"/>
    <w:rsid w:val="00E77645"/>
    <w:rsid w:val="00E84036"/>
    <w:rsid w:val="00E877A0"/>
    <w:rsid w:val="00E91F7D"/>
    <w:rsid w:val="00EA15B0"/>
    <w:rsid w:val="00EA1FAE"/>
    <w:rsid w:val="00EA5EA7"/>
    <w:rsid w:val="00EC3485"/>
    <w:rsid w:val="00EC4A25"/>
    <w:rsid w:val="00ED29F6"/>
    <w:rsid w:val="00ED693A"/>
    <w:rsid w:val="00F025A2"/>
    <w:rsid w:val="00F04712"/>
    <w:rsid w:val="00F04E9D"/>
    <w:rsid w:val="00F13360"/>
    <w:rsid w:val="00F22EC7"/>
    <w:rsid w:val="00F2551A"/>
    <w:rsid w:val="00F273E3"/>
    <w:rsid w:val="00F3091C"/>
    <w:rsid w:val="00F325C8"/>
    <w:rsid w:val="00F33BED"/>
    <w:rsid w:val="00F60E8F"/>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C25D9-4184-471F-B0EA-ECA7DE5C70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8</Pages>
  <Words>2092</Words>
  <Characters>11928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Balazs Bertenyi</cp:lastModifiedBy>
  <cp:revision>4</cp:revision>
  <cp:lastPrinted>2019-02-25T14:05:00Z</cp:lastPrinted>
  <dcterms:created xsi:type="dcterms:W3CDTF">2023-04-30T17:24:00Z</dcterms:created>
  <dcterms:modified xsi:type="dcterms:W3CDTF">2023-04-30T17:32:00Z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1678710172</vt:lpwstr>
  </property>
  <property fmtid="{D5CDD505-2E9C-101B-9397-08002B2CF9AE}" pid="6" name="_2015_ms_pID_725343">
    <vt:lpwstr>(3)S7egoEgNHCFhowxPXP33I6JYalpO9JTBntpPdZ/9jRDbWMLPxRhG8tsUhKs4YDLyeHuEYl2l
rlVT8eYX7Ufb//dFZZelKrsJoZdFvUc3y97EU4YeZ4E9HDsBOINGlBIVmHUe/Wc6qUjtOYBH
sRjTL17NHWlmLUwCIGob3dgeFCudRci4f0Fi0C0CPxG/44TaUzt1nX7ZZsZYGaELquXFMGhh
YcKcGH+F1+VktuZj9L</vt:lpwstr>
  </property>
  <property fmtid="{D5CDD505-2E9C-101B-9397-08002B2CF9AE}" pid="7" name="_2015_ms_pID_7253431">
    <vt:lpwstr>nPsBR9Cj7MUv6nf8ePGmwYXgi6F/G6v/QgbObnGLTljvlb4JwyfDRC
TbT0FSRSH5KaINDSVtIEzy6uerqL0eDC1UrJcdY5zvbIhJhZhI3OvSwYgHP43SnGPOaWBKS4
eT84nuQf3yYBj475fkJ1XmrJzxiWEqlMWuOgrPakPukov/V4DQUtsB2LLbQiagi1KWBTi5+P
Z5ZBUI0dGkdSEGqKrzNXzDaweq65uaa+jRS8</vt:lpwstr>
  </property>
  <property fmtid="{D5CDD505-2E9C-101B-9397-08002B2CF9AE}" pid="8" name="_2015_ms_pID_7253432">
    <vt:lpwstr>Bw==</vt:lpwstr>
  </property>
</Properties>
</file>