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F5D3CC" w14:textId="774DF868" w:rsidR="00617872" w:rsidRDefault="00617872" w:rsidP="00617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</w:t>
      </w:r>
      <w:r w:rsidR="00E0713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B86979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60CB0DB4" w14:textId="748B17A9" w:rsidR="00617872" w:rsidRDefault="00E0713E" w:rsidP="006178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USA</w:t>
      </w:r>
      <w:r w:rsidR="006178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Orlando</w:t>
      </w:r>
      <w:r w:rsidR="006178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617872">
        <w:rPr>
          <w:b/>
          <w:noProof/>
          <w:sz w:val="24"/>
        </w:rPr>
        <w:t xml:space="preserve"> – </w:t>
      </w:r>
      <w:r w:rsidR="00B8697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178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17872">
        <w:rPr>
          <w:b/>
          <w:noProof/>
          <w:sz w:val="24"/>
        </w:rPr>
        <w:t xml:space="preserve"> 202</w:t>
      </w:r>
      <w:r w:rsidR="00B8697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1509A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40A52" w14:textId="77777777" w:rsidR="00550335" w:rsidRDefault="00550335">
      <w:r>
        <w:separator/>
      </w:r>
    </w:p>
  </w:endnote>
  <w:endnote w:type="continuationSeparator" w:id="0">
    <w:p w14:paraId="65D33776" w14:textId="77777777" w:rsidR="00550335" w:rsidRDefault="00550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15767" w14:textId="77777777" w:rsidR="00550335" w:rsidRDefault="00550335">
      <w:r>
        <w:separator/>
      </w:r>
    </w:p>
  </w:footnote>
  <w:footnote w:type="continuationSeparator" w:id="0">
    <w:p w14:paraId="6F4A5706" w14:textId="77777777" w:rsidR="00550335" w:rsidRDefault="00550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9A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4FF"/>
    <w:rsid w:val="002E472E"/>
    <w:rsid w:val="00305409"/>
    <w:rsid w:val="003609EF"/>
    <w:rsid w:val="0036231A"/>
    <w:rsid w:val="00374DD4"/>
    <w:rsid w:val="003A101F"/>
    <w:rsid w:val="003E1A36"/>
    <w:rsid w:val="00410371"/>
    <w:rsid w:val="004242F1"/>
    <w:rsid w:val="00453F3E"/>
    <w:rsid w:val="004B75B7"/>
    <w:rsid w:val="004E7A11"/>
    <w:rsid w:val="005141D9"/>
    <w:rsid w:val="0051580D"/>
    <w:rsid w:val="00520CA3"/>
    <w:rsid w:val="00547111"/>
    <w:rsid w:val="00550335"/>
    <w:rsid w:val="00592D74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32D3"/>
    <w:rsid w:val="007977A8"/>
    <w:rsid w:val="007B512A"/>
    <w:rsid w:val="007C2097"/>
    <w:rsid w:val="007D6A07"/>
    <w:rsid w:val="007D6A43"/>
    <w:rsid w:val="007F7259"/>
    <w:rsid w:val="008040A8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697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713E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26.113_CR0003</cp:lastModifiedBy>
  <cp:revision>7</cp:revision>
  <cp:lastPrinted>1900-01-01T00:00:00Z</cp:lastPrinted>
  <dcterms:created xsi:type="dcterms:W3CDTF">2023-01-09T13:03:00Z</dcterms:created>
  <dcterms:modified xsi:type="dcterms:W3CDTF">2024-10-16T12:05:00Z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