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2B51F640" w:rsidR="001958AD" w:rsidRPr="009D33FE" w:rsidRDefault="00595B52" w:rsidP="002C5575">
      <w:pPr>
        <w:pStyle w:val="Header"/>
        <w:tabs>
          <w:tab w:val="right" w:pos="9638"/>
        </w:tabs>
        <w:rPr>
          <w:rFonts w:cs="Arial"/>
          <w:bCs/>
          <w:sz w:val="24"/>
          <w:lang w:val="en-US" w:eastAsia="en-US"/>
        </w:rPr>
      </w:pPr>
      <w:r w:rsidRPr="009D33FE">
        <w:rPr>
          <w:rFonts w:cs="Arial"/>
          <w:bCs/>
          <w:sz w:val="24"/>
          <w:lang w:val="en-US" w:eastAsia="en-US"/>
        </w:rPr>
        <w:t xml:space="preserve">TSG </w:t>
      </w:r>
      <w:r w:rsidR="009D33FE" w:rsidRPr="009D33FE">
        <w:rPr>
          <w:rFonts w:cs="Arial"/>
          <w:bCs/>
          <w:sz w:val="24"/>
          <w:lang w:val="en-US" w:eastAsia="en-US"/>
        </w:rPr>
        <w:t>SA2</w:t>
      </w:r>
      <w:r w:rsidRPr="009D33FE">
        <w:rPr>
          <w:rFonts w:cs="Arial"/>
          <w:bCs/>
          <w:sz w:val="24"/>
          <w:lang w:val="en-US" w:eastAsia="en-US"/>
        </w:rPr>
        <w:t xml:space="preserve"> Meeting</w:t>
      </w:r>
      <w:r w:rsidR="000A4E67" w:rsidRPr="009D33FE">
        <w:rPr>
          <w:rFonts w:cs="Arial"/>
          <w:bCs/>
          <w:sz w:val="24"/>
          <w:lang w:val="en-US" w:eastAsia="en-US"/>
        </w:rPr>
        <w:t xml:space="preserve"> </w:t>
      </w:r>
      <w:r w:rsidR="00B066D2" w:rsidRPr="009D33FE">
        <w:rPr>
          <w:rFonts w:cs="Arial"/>
          <w:bCs/>
          <w:sz w:val="24"/>
          <w:lang w:val="en-US" w:eastAsia="en-US"/>
        </w:rPr>
        <w:t>#</w:t>
      </w:r>
      <w:r w:rsidR="009D33FE" w:rsidRPr="009D33FE">
        <w:rPr>
          <w:rFonts w:cs="Arial"/>
          <w:bCs/>
          <w:sz w:val="24"/>
          <w:lang w:val="en-US" w:eastAsia="en-US"/>
        </w:rPr>
        <w:t>166</w:t>
      </w:r>
      <w:r w:rsidRPr="009D33FE">
        <w:rPr>
          <w:rFonts w:cs="Arial"/>
          <w:bCs/>
          <w:sz w:val="24"/>
          <w:lang w:val="en-US" w:eastAsia="en-US"/>
        </w:rPr>
        <w:tab/>
      </w:r>
      <w:r w:rsidR="009D33FE" w:rsidRPr="009D33FE">
        <w:rPr>
          <w:rFonts w:cs="Arial"/>
          <w:bCs/>
          <w:sz w:val="24"/>
          <w:lang w:val="en-US" w:eastAsia="en-US"/>
        </w:rPr>
        <w:t>S2-241</w:t>
      </w:r>
      <w:r w:rsidR="0006658C">
        <w:rPr>
          <w:rFonts w:cs="Arial"/>
          <w:bCs/>
          <w:sz w:val="24"/>
          <w:lang w:val="en-US" w:eastAsia="en-US"/>
        </w:rPr>
        <w:t>2</w:t>
      </w:r>
      <w:r w:rsidR="000B2B12">
        <w:rPr>
          <w:rFonts w:cs="Arial"/>
          <w:bCs/>
          <w:sz w:val="24"/>
          <w:lang w:val="en-US" w:eastAsia="en-US"/>
        </w:rPr>
        <w:t>999</w:t>
      </w:r>
    </w:p>
    <w:p w14:paraId="524591CE" w14:textId="70D2B1F9" w:rsidR="00595B52" w:rsidRPr="00777340" w:rsidRDefault="009D33FE" w:rsidP="00777340">
      <w:pPr>
        <w:pStyle w:val="CRCoverPage"/>
        <w:outlineLvl w:val="0"/>
        <w:rPr>
          <w:b/>
          <w:noProof/>
          <w:sz w:val="24"/>
        </w:rPr>
      </w:pPr>
      <w:r w:rsidRPr="009D33FE">
        <w:rPr>
          <w:rFonts w:cs="Arial"/>
          <w:bCs/>
          <w:sz w:val="24"/>
          <w:lang w:val="en-US"/>
        </w:rPr>
        <w:t>18</w:t>
      </w:r>
      <w:r w:rsidR="00B066D2" w:rsidRPr="009D33FE">
        <w:rPr>
          <w:rFonts w:cs="Arial"/>
          <w:bCs/>
          <w:sz w:val="24"/>
          <w:lang w:val="en-US"/>
        </w:rPr>
        <w:t xml:space="preserve"> - </w:t>
      </w:r>
      <w:r w:rsidRPr="009D33FE">
        <w:rPr>
          <w:rFonts w:cs="Arial"/>
          <w:bCs/>
          <w:sz w:val="24"/>
          <w:lang w:val="en-US"/>
        </w:rPr>
        <w:t>22</w:t>
      </w:r>
      <w:r w:rsidR="002C5575" w:rsidRPr="009D33FE">
        <w:rPr>
          <w:rFonts w:cs="Arial"/>
          <w:bCs/>
          <w:sz w:val="24"/>
          <w:lang w:val="en-US"/>
        </w:rPr>
        <w:t xml:space="preserve"> </w:t>
      </w:r>
      <w:r w:rsidRPr="009D33FE">
        <w:rPr>
          <w:rFonts w:cs="Arial"/>
          <w:bCs/>
          <w:sz w:val="24"/>
          <w:lang w:val="en-US"/>
        </w:rPr>
        <w:t>November,</w:t>
      </w:r>
      <w:r w:rsidR="00B066D2" w:rsidRPr="009D33FE">
        <w:rPr>
          <w:rFonts w:cs="Arial"/>
          <w:bCs/>
          <w:sz w:val="24"/>
          <w:lang w:val="en-US"/>
        </w:rPr>
        <w:t xml:space="preserve"> </w:t>
      </w:r>
      <w:r w:rsidRPr="009D33FE">
        <w:rPr>
          <w:rFonts w:cs="Arial"/>
          <w:bCs/>
          <w:sz w:val="24"/>
          <w:lang w:val="en-US"/>
        </w:rPr>
        <w:t>2024</w:t>
      </w:r>
      <w:r w:rsidR="00595B52" w:rsidRPr="009D33FE">
        <w:rPr>
          <w:rFonts w:cs="Arial"/>
          <w:bCs/>
          <w:sz w:val="24"/>
          <w:lang w:val="en-US"/>
        </w:rPr>
        <w:t xml:space="preserve">, </w:t>
      </w:r>
      <w:r w:rsidRPr="009D33FE">
        <w:rPr>
          <w:rFonts w:cs="Arial"/>
          <w:bCs/>
          <w:sz w:val="24"/>
          <w:lang w:val="en-US"/>
        </w:rPr>
        <w:t>Orlando</w:t>
      </w:r>
      <w:r w:rsidR="006E6480" w:rsidRPr="009D33FE">
        <w:rPr>
          <w:rFonts w:cs="Arial"/>
          <w:bCs/>
          <w:sz w:val="24"/>
          <w:lang w:val="en-US"/>
        </w:rPr>
        <w:t xml:space="preserve">, </w:t>
      </w:r>
      <w:r w:rsidRPr="009D33FE">
        <w:rPr>
          <w:rFonts w:cs="Arial"/>
          <w:bCs/>
          <w:sz w:val="24"/>
          <w:lang w:val="en-US"/>
        </w:rPr>
        <w:t>USA</w:t>
      </w:r>
      <w:bookmarkStart w:id="0" w:name="_Hlk181812129"/>
      <w:r w:rsidR="00777340">
        <w:rPr>
          <w:b/>
          <w:noProof/>
          <w:sz w:val="24"/>
        </w:rPr>
        <w:t xml:space="preserve">   </w:t>
      </w:r>
      <w:r w:rsidR="00777340">
        <w:rPr>
          <w:b/>
          <w:noProof/>
          <w:sz w:val="24"/>
        </w:rPr>
        <w:tab/>
      </w:r>
      <w:r w:rsidR="00777340">
        <w:rPr>
          <w:b/>
          <w:noProof/>
          <w:sz w:val="24"/>
        </w:rPr>
        <w:tab/>
      </w:r>
      <w:r w:rsidR="00777340">
        <w:rPr>
          <w:b/>
          <w:noProof/>
          <w:sz w:val="24"/>
        </w:rPr>
        <w:tab/>
      </w:r>
      <w:r w:rsidR="00777340">
        <w:rPr>
          <w:b/>
          <w:noProof/>
          <w:sz w:val="24"/>
        </w:rPr>
        <w:tab/>
        <w:t xml:space="preserve">  </w:t>
      </w:r>
      <w:r w:rsidR="00777340" w:rsidRPr="00CD61B0">
        <w:rPr>
          <w:rFonts w:cs="Arial"/>
          <w:b/>
          <w:bCs/>
          <w:color w:val="0000FF"/>
        </w:rPr>
        <w:t>(</w:t>
      </w:r>
      <w:r w:rsidR="00777340">
        <w:rPr>
          <w:rFonts w:cs="Arial"/>
          <w:b/>
          <w:bCs/>
          <w:color w:val="0000FF"/>
        </w:rPr>
        <w:t>revision of S2-2412</w:t>
      </w:r>
      <w:r w:rsidR="00777340">
        <w:rPr>
          <w:rFonts w:cs="Arial"/>
          <w:b/>
          <w:bCs/>
          <w:color w:val="0000FF"/>
        </w:rPr>
        <w:t>862</w:t>
      </w:r>
      <w:r w:rsidR="00777340" w:rsidRPr="00CD61B0">
        <w:rPr>
          <w:rFonts w:cs="Arial"/>
          <w:b/>
          <w:bCs/>
          <w:color w:val="0000FF"/>
        </w:rPr>
        <w:t>)</w:t>
      </w:r>
      <w:bookmarkEnd w:id="0"/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84938A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D33FE">
        <w:rPr>
          <w:rFonts w:ascii="Arial" w:hAnsi="Arial" w:cs="Arial"/>
          <w:b/>
          <w:bCs/>
        </w:rPr>
        <w:t>Nokia</w:t>
      </w:r>
      <w:r w:rsidR="006D5585">
        <w:rPr>
          <w:rFonts w:ascii="Arial" w:hAnsi="Arial" w:cs="Arial"/>
          <w:b/>
          <w:bCs/>
        </w:rPr>
        <w:t>, Meta</w:t>
      </w:r>
      <w:r w:rsidR="009D33FE">
        <w:rPr>
          <w:rFonts w:ascii="Arial" w:hAnsi="Arial" w:cs="Arial"/>
          <w:b/>
          <w:bCs/>
        </w:rPr>
        <w:t xml:space="preserve"> </w:t>
      </w:r>
      <w:r w:rsidR="00DE296F">
        <w:rPr>
          <w:rFonts w:ascii="Arial" w:hAnsi="Arial" w:cs="Arial"/>
          <w:b/>
          <w:bCs/>
        </w:rPr>
        <w:t xml:space="preserve">USA </w:t>
      </w:r>
      <w:r w:rsidR="009D33FE">
        <w:rPr>
          <w:rFonts w:ascii="Arial" w:hAnsi="Arial" w:cs="Arial"/>
          <w:b/>
          <w:bCs/>
        </w:rPr>
        <w:t>(XRM_Ph2 rapporteur</w:t>
      </w:r>
      <w:r w:rsidR="006D5585">
        <w:rPr>
          <w:rFonts w:ascii="Arial" w:hAnsi="Arial" w:cs="Arial"/>
          <w:b/>
          <w:bCs/>
        </w:rPr>
        <w:t>s</w:t>
      </w:r>
      <w:r w:rsidR="009D33FE">
        <w:rPr>
          <w:rFonts w:ascii="Arial" w:hAnsi="Arial" w:cs="Arial"/>
          <w:b/>
          <w:bCs/>
        </w:rPr>
        <w:t>)</w:t>
      </w:r>
    </w:p>
    <w:p w14:paraId="21C5915E" w14:textId="7381375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9D33FE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9D33FE">
        <w:rPr>
          <w:rFonts w:ascii="Arial" w:hAnsi="Arial" w:cs="Arial"/>
          <w:b/>
          <w:bCs/>
        </w:rPr>
        <w:t>XRM_Ph2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03ED63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9D33FE">
        <w:rPr>
          <w:rFonts w:ascii="Arial" w:hAnsi="Arial"/>
          <w:b/>
        </w:rPr>
        <w:t>30.9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ABE89C6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5A7453">
        <w:rPr>
          <w:sz w:val="24"/>
          <w:szCs w:val="24"/>
        </w:rPr>
        <w:t xml:space="preserve">Extended Reality and Media </w:t>
      </w:r>
      <w:r w:rsidR="00193546">
        <w:rPr>
          <w:sz w:val="24"/>
          <w:szCs w:val="24"/>
        </w:rPr>
        <w:t>s</w:t>
      </w:r>
      <w:r w:rsidR="005A7453">
        <w:rPr>
          <w:sz w:val="24"/>
          <w:szCs w:val="24"/>
        </w:rPr>
        <w:t>ervice (XRM) Phase 2</w:t>
      </w:r>
    </w:p>
    <w:p w14:paraId="3C946738" w14:textId="6D9247CC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5A7453">
        <w:rPr>
          <w:sz w:val="24"/>
          <w:szCs w:val="24"/>
        </w:rPr>
        <w:t>XRM_Ph2</w:t>
      </w:r>
    </w:p>
    <w:p w14:paraId="2448A9DC" w14:textId="42C1468B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5A7453">
        <w:rPr>
          <w:sz w:val="24"/>
          <w:szCs w:val="24"/>
        </w:rPr>
        <w:t>1040032</w:t>
      </w:r>
    </w:p>
    <w:p w14:paraId="12A92096" w14:textId="15A75C7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B19D1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4DD9420A" w:rsidR="00E72B61" w:rsidRPr="00684CA1" w:rsidRDefault="0019290D" w:rsidP="00B066D2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XRM_Ph2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9E9B767" w:rsidR="00187B47" w:rsidRPr="00DA709D" w:rsidRDefault="005A26F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62D8DB5" w:rsidR="00187B47" w:rsidRPr="00DA709D" w:rsidRDefault="005A26F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CA247CB" w:rsidR="00187B47" w:rsidRPr="00DA709D" w:rsidRDefault="005A26F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3AE2A00" w:rsidR="00E72B61" w:rsidRPr="00684CA1" w:rsidRDefault="00212C08" w:rsidP="00B066D2">
            <w:pPr>
              <w:spacing w:after="0"/>
            </w:pPr>
            <w:r>
              <w:t>SA#10</w:t>
            </w:r>
            <w:r w:rsidR="00DE296F">
              <w:t>7</w:t>
            </w:r>
            <w:r>
              <w:t xml:space="preserve"> (</w:t>
            </w:r>
            <w:r w:rsidR="00DE296F">
              <w:t>March</w:t>
            </w:r>
            <w:r>
              <w:t xml:space="preserve"> 202</w:t>
            </w:r>
            <w:r w:rsidR="00DE296F">
              <w:t>5</w:t>
            </w:r>
            <w:r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07334392" w:rsidR="00E72B61" w:rsidRPr="00684CA1" w:rsidRDefault="0015799F" w:rsidP="00B066D2">
            <w:pPr>
              <w:pStyle w:val="Index1"/>
            </w:pPr>
            <w:r>
              <w:t>Extended Reality services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0324C9F" w:rsidR="00E72B61" w:rsidRPr="00684CA1" w:rsidRDefault="0015799F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23.501, TS 23.502, TS 23.503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99D66F7" w14:textId="2E415364" w:rsidR="0015799F" w:rsidRDefault="00D06267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PDU Set Information marking i</w:t>
            </w:r>
            <w:r w:rsidRPr="00D06267">
              <w:t>n case of no DL PDU Set QoS parameters provided by the AF</w:t>
            </w:r>
            <w:r>
              <w:t xml:space="preserve"> (SA2 sent an LS to RAN WGs and waits response to proceed).</w:t>
            </w:r>
          </w:p>
          <w:p w14:paraId="23DFF8AC" w14:textId="028302A5" w:rsidR="0015799F" w:rsidRDefault="0015799F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Enhancements to provide AL-FEC awareness</w:t>
            </w:r>
            <w:r w:rsidR="00D06267">
              <w:t xml:space="preserve"> at NG-RAN (SA2 sent an LS to RAN WGs and waits response to proceed).</w:t>
            </w:r>
          </w:p>
          <w:p w14:paraId="28B2E147" w14:textId="458A1B78" w:rsidR="0015799F" w:rsidRDefault="0015799F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BD66F7">
              <w:t>Leverage PDU Set QoS information for DSCP marking over N3/N9 in the transport network (i.e. enable differentiated handling of PDU Sets within QoS Flow)</w:t>
            </w:r>
            <w:r w:rsidR="00D06267">
              <w:t xml:space="preserve"> (SA2 sent an LS to CT4 and waits response to proceed).</w:t>
            </w:r>
          </w:p>
          <w:p w14:paraId="1F6F208B" w14:textId="7F9E6860" w:rsidR="00E72B61" w:rsidRDefault="007F0E32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BD799D">
              <w:t>Support exposure of available data rate</w:t>
            </w:r>
            <w:r w:rsidR="00D06267">
              <w:t xml:space="preserve"> of a GBR flow (</w:t>
            </w:r>
            <w:r w:rsidR="00430541">
              <w:t>SA2 sent an LS to RAN3 describing the functionality and waits feedback to proceed</w:t>
            </w:r>
            <w:r w:rsidR="00D06267">
              <w:t>)</w:t>
            </w:r>
            <w:r w:rsidR="00430541">
              <w:t>.</w:t>
            </w:r>
          </w:p>
          <w:p w14:paraId="36DF5106" w14:textId="77777777" w:rsidR="001A5FBC" w:rsidRDefault="00430541" w:rsidP="001A5FBC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Support differentiated QoS handling of ciphered multiplexed traffic (conten</w:t>
            </w:r>
            <w:r w:rsidR="001A5FBC">
              <w:t>tious issue)</w:t>
            </w:r>
          </w:p>
          <w:p w14:paraId="36865823" w14:textId="19184044" w:rsidR="00777340" w:rsidRPr="009712B0" w:rsidRDefault="00777340" w:rsidP="001A5FBC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TS 23.502, TS 23.503 CRs for many topics (not completed due to lack of time)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188E51B1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15799F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22B7455" w14:textId="1B595943" w:rsidR="00430541" w:rsidRDefault="00430541" w:rsidP="00430541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No PDU Set Information marking which facilitates RAN scheduling i</w:t>
            </w:r>
            <w:r w:rsidRPr="00D06267">
              <w:t xml:space="preserve">f no DL PDU Set QoS </w:t>
            </w:r>
            <w:r>
              <w:t>is applied.</w:t>
            </w:r>
          </w:p>
          <w:p w14:paraId="481AB8EB" w14:textId="77EF9107" w:rsidR="00430541" w:rsidRDefault="00430541" w:rsidP="00430541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No Application Layer Forward Error Correction awareness at which helps handling of missing PDUs at NG-RAN.</w:t>
            </w:r>
          </w:p>
          <w:p w14:paraId="4434F99F" w14:textId="6087D875" w:rsidR="00430541" w:rsidRDefault="00430541" w:rsidP="00430541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All</w:t>
            </w:r>
            <w:r w:rsidRPr="00BD66F7">
              <w:t xml:space="preserve"> PDU Set</w:t>
            </w:r>
            <w:r>
              <w:t>s within a</w:t>
            </w:r>
            <w:r w:rsidRPr="00BD66F7">
              <w:t xml:space="preserve"> QoS </w:t>
            </w:r>
            <w:r>
              <w:t xml:space="preserve">Flow receive the same transport level handling </w:t>
            </w:r>
            <w:r w:rsidRPr="00BD66F7">
              <w:t>over N3/N9</w:t>
            </w:r>
            <w:r>
              <w:t>.</w:t>
            </w:r>
          </w:p>
          <w:p w14:paraId="3F5911F8" w14:textId="16A97F43" w:rsidR="00430541" w:rsidRDefault="00430541" w:rsidP="00430541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Application Function can only leverage the GFBR of a GBR QoS Flow.</w:t>
            </w:r>
          </w:p>
          <w:p w14:paraId="36C864E1" w14:textId="77777777" w:rsidR="00E72B61" w:rsidRDefault="00430541" w:rsidP="00430541">
            <w:pPr>
              <w:numPr>
                <w:ilvl w:val="0"/>
                <w:numId w:val="7"/>
              </w:numPr>
              <w:spacing w:after="0"/>
            </w:pPr>
            <w:r>
              <w:t>Differentiated QoS handling of ciphered multiplexed traffic is not supported</w:t>
            </w:r>
            <w:r w:rsidR="00E01E66">
              <w:t xml:space="preserve">. AF may multiplex media streams with different QoS requirements to the same UDP flow. If traffic is ciphered differentiated QoS handling is not supported </w:t>
            </w:r>
            <w:r>
              <w:t>(contentious issue).</w:t>
            </w:r>
          </w:p>
          <w:p w14:paraId="53F9626B" w14:textId="220E472D" w:rsidR="00777340" w:rsidRPr="00684CA1" w:rsidRDefault="00777340" w:rsidP="00430541">
            <w:pPr>
              <w:numPr>
                <w:ilvl w:val="0"/>
                <w:numId w:val="7"/>
              </w:numPr>
              <w:spacing w:after="0"/>
            </w:pPr>
            <w:r>
              <w:t>Without TS 23.502, TS 23.503 CRs the feature is not functional.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019F16A7" w14:textId="77777777" w:rsidR="006679D9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  <w:r w:rsidR="005875BE">
        <w:rPr>
          <w:b/>
        </w:rPr>
        <w:t xml:space="preserve"> </w:t>
      </w:r>
    </w:p>
    <w:p w14:paraId="33ABDF13" w14:textId="20C1A6B9" w:rsidR="006679D9" w:rsidRPr="00D84997" w:rsidRDefault="006679D9" w:rsidP="00E72B61">
      <w:pPr>
        <w:pBdr>
          <w:top w:val="single" w:sz="4" w:space="1" w:color="auto"/>
        </w:pBdr>
        <w:tabs>
          <w:tab w:val="left" w:pos="3119"/>
        </w:tabs>
      </w:pPr>
      <w:r w:rsidRPr="00D84997">
        <w:t>Exception sheet for Rel-19 Work Item "Extended Reality and Media service (XRM) Phase 2".</w:t>
      </w:r>
    </w:p>
    <w:p w14:paraId="5E4D6F54" w14:textId="77777777" w:rsidR="0061401E" w:rsidRPr="00684CA1" w:rsidRDefault="0061401E" w:rsidP="0061401E">
      <w:pPr>
        <w:pStyle w:val="B1"/>
        <w:overflowPunct/>
        <w:autoSpaceDE/>
        <w:autoSpaceDN/>
        <w:adjustRightInd/>
        <w:ind w:left="0" w:firstLine="0"/>
        <w:jc w:val="both"/>
        <w:textAlignment w:val="auto"/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lastRenderedPageBreak/>
        <w:t>Contentious Issues:</w:t>
      </w:r>
    </w:p>
    <w:p w14:paraId="66564B13" w14:textId="4A2711B6" w:rsidR="005772DF" w:rsidRDefault="00E01E66" w:rsidP="005772DF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t>Support of d</w:t>
      </w:r>
      <w:r w:rsidR="00D84997">
        <w:t>ifferentiated QoS handling of ciphered multiplexed traffic</w:t>
      </w:r>
      <w:r>
        <w:t>.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8D4117" w14:textId="77777777" w:rsidR="00F57DDF" w:rsidRDefault="00F57DDF">
      <w:r>
        <w:separator/>
      </w:r>
    </w:p>
  </w:endnote>
  <w:endnote w:type="continuationSeparator" w:id="0">
    <w:p w14:paraId="1E108D27" w14:textId="77777777" w:rsidR="00F57DDF" w:rsidRDefault="00F5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2842B" w14:textId="77777777" w:rsidR="00F57DDF" w:rsidRDefault="00F57DDF">
      <w:r>
        <w:separator/>
      </w:r>
    </w:p>
  </w:footnote>
  <w:footnote w:type="continuationSeparator" w:id="0">
    <w:p w14:paraId="0F30A5C2" w14:textId="77777777" w:rsidR="00F57DDF" w:rsidRDefault="00F57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E2CF5"/>
    <w:multiLevelType w:val="hybridMultilevel"/>
    <w:tmpl w:val="BCDA76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8290F"/>
    <w:multiLevelType w:val="hybridMultilevel"/>
    <w:tmpl w:val="56068D6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D0931"/>
    <w:multiLevelType w:val="hybridMultilevel"/>
    <w:tmpl w:val="46F81E6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12A6675"/>
    <w:multiLevelType w:val="hybridMultilevel"/>
    <w:tmpl w:val="C436E7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6F7245F"/>
    <w:multiLevelType w:val="hybridMultilevel"/>
    <w:tmpl w:val="45785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6"/>
  </w:num>
  <w:num w:numId="3" w16cid:durableId="355740942">
    <w:abstractNumId w:val="5"/>
  </w:num>
  <w:num w:numId="4" w16cid:durableId="1062411260">
    <w:abstractNumId w:val="4"/>
  </w:num>
  <w:num w:numId="5" w16cid:durableId="1064377808">
    <w:abstractNumId w:val="10"/>
  </w:num>
  <w:num w:numId="6" w16cid:durableId="646590688">
    <w:abstractNumId w:val="8"/>
  </w:num>
  <w:num w:numId="7" w16cid:durableId="1397555949">
    <w:abstractNumId w:val="9"/>
  </w:num>
  <w:num w:numId="8" w16cid:durableId="1472747896">
    <w:abstractNumId w:val="2"/>
  </w:num>
  <w:num w:numId="9" w16cid:durableId="1212772236">
    <w:abstractNumId w:val="3"/>
  </w:num>
  <w:num w:numId="10" w16cid:durableId="1406029667">
    <w:abstractNumId w:val="7"/>
  </w:num>
  <w:num w:numId="11" w16cid:durableId="2085568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47F6"/>
    <w:rsid w:val="00006EF7"/>
    <w:rsid w:val="000205C5"/>
    <w:rsid w:val="00052BF8"/>
    <w:rsid w:val="00057116"/>
    <w:rsid w:val="0006658C"/>
    <w:rsid w:val="00074015"/>
    <w:rsid w:val="000A0FCE"/>
    <w:rsid w:val="000A4E67"/>
    <w:rsid w:val="000B0A2F"/>
    <w:rsid w:val="000B2B12"/>
    <w:rsid w:val="000B61FD"/>
    <w:rsid w:val="000E55AD"/>
    <w:rsid w:val="000F2D52"/>
    <w:rsid w:val="000F7795"/>
    <w:rsid w:val="001000A1"/>
    <w:rsid w:val="00123A9A"/>
    <w:rsid w:val="001357D9"/>
    <w:rsid w:val="0015799F"/>
    <w:rsid w:val="00187B47"/>
    <w:rsid w:val="0019290D"/>
    <w:rsid w:val="00193546"/>
    <w:rsid w:val="001958AD"/>
    <w:rsid w:val="001A5FBC"/>
    <w:rsid w:val="001C5C86"/>
    <w:rsid w:val="002000C2"/>
    <w:rsid w:val="002018D8"/>
    <w:rsid w:val="00212C0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2035B"/>
    <w:rsid w:val="00430541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72DF"/>
    <w:rsid w:val="005875BE"/>
    <w:rsid w:val="005878A0"/>
    <w:rsid w:val="00590087"/>
    <w:rsid w:val="00595B52"/>
    <w:rsid w:val="005A26FA"/>
    <w:rsid w:val="005A7453"/>
    <w:rsid w:val="005C1802"/>
    <w:rsid w:val="005C4F58"/>
    <w:rsid w:val="005D3FEC"/>
    <w:rsid w:val="005D44BE"/>
    <w:rsid w:val="00611EC4"/>
    <w:rsid w:val="0061401E"/>
    <w:rsid w:val="006165BF"/>
    <w:rsid w:val="00620B3F"/>
    <w:rsid w:val="006210C6"/>
    <w:rsid w:val="006418C6"/>
    <w:rsid w:val="00643F2A"/>
    <w:rsid w:val="00663FF2"/>
    <w:rsid w:val="006679D9"/>
    <w:rsid w:val="00671BBB"/>
    <w:rsid w:val="00682237"/>
    <w:rsid w:val="00684CA1"/>
    <w:rsid w:val="006D5585"/>
    <w:rsid w:val="006E6480"/>
    <w:rsid w:val="00716FE1"/>
    <w:rsid w:val="0075141A"/>
    <w:rsid w:val="0075252A"/>
    <w:rsid w:val="00764B84"/>
    <w:rsid w:val="00777340"/>
    <w:rsid w:val="0078034D"/>
    <w:rsid w:val="00790BCC"/>
    <w:rsid w:val="007955CD"/>
    <w:rsid w:val="007974F5"/>
    <w:rsid w:val="007B0F49"/>
    <w:rsid w:val="007C7E14"/>
    <w:rsid w:val="007E34CD"/>
    <w:rsid w:val="007F0E32"/>
    <w:rsid w:val="007F7421"/>
    <w:rsid w:val="00833504"/>
    <w:rsid w:val="0088222A"/>
    <w:rsid w:val="008A76FD"/>
    <w:rsid w:val="008B19D1"/>
    <w:rsid w:val="008C537F"/>
    <w:rsid w:val="008D658B"/>
    <w:rsid w:val="009437A2"/>
    <w:rsid w:val="00945471"/>
    <w:rsid w:val="009712B0"/>
    <w:rsid w:val="00985B73"/>
    <w:rsid w:val="009A3BC4"/>
    <w:rsid w:val="009D33FE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0686"/>
    <w:rsid w:val="00C51766"/>
    <w:rsid w:val="00C57C50"/>
    <w:rsid w:val="00C715CA"/>
    <w:rsid w:val="00C83490"/>
    <w:rsid w:val="00C94020"/>
    <w:rsid w:val="00CE1F4D"/>
    <w:rsid w:val="00D06267"/>
    <w:rsid w:val="00D543CA"/>
    <w:rsid w:val="00D77416"/>
    <w:rsid w:val="00D84997"/>
    <w:rsid w:val="00D9295E"/>
    <w:rsid w:val="00DA709D"/>
    <w:rsid w:val="00DA74F3"/>
    <w:rsid w:val="00DE296F"/>
    <w:rsid w:val="00E00C03"/>
    <w:rsid w:val="00E01E66"/>
    <w:rsid w:val="00E033E0"/>
    <w:rsid w:val="00E13CB2"/>
    <w:rsid w:val="00E72B61"/>
    <w:rsid w:val="00E90B85"/>
    <w:rsid w:val="00EC7EB2"/>
    <w:rsid w:val="00F239F8"/>
    <w:rsid w:val="00F40B2F"/>
    <w:rsid w:val="00F40FB1"/>
    <w:rsid w:val="00F4338D"/>
    <w:rsid w:val="00F440D3"/>
    <w:rsid w:val="00F57DDF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link w:val="B1Char"/>
    <w:qFormat/>
    <w:rsid w:val="00716FE1"/>
  </w:style>
  <w:style w:type="paragraph" w:customStyle="1" w:styleId="B2">
    <w:name w:val="B2"/>
    <w:basedOn w:val="List2"/>
    <w:link w:val="B2Char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15799F"/>
  </w:style>
  <w:style w:type="character" w:customStyle="1" w:styleId="B2Char">
    <w:name w:val="B2 Char"/>
    <w:link w:val="B2"/>
    <w:rsid w:val="0061401E"/>
  </w:style>
  <w:style w:type="character" w:customStyle="1" w:styleId="CRCoverPageZchn">
    <w:name w:val="CR Cover Page Zchn"/>
    <w:link w:val="CRCoverPage"/>
    <w:rsid w:val="0077734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Title</vt:lpstr>
      <vt:lpstr>Title : 		Extended Reality and Media service (XRM) Phase 2</vt:lpstr>
      <vt:lpstr>    Acronym  : 	XRM_Ph2</vt:lpstr>
      <vt:lpstr>    Unique Identifier :	1040032</vt:lpstr>
    </vt:vector>
  </TitlesOfParts>
  <Company>BT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Georgios Gkellas (Nokia)</cp:lastModifiedBy>
  <cp:revision>3</cp:revision>
  <cp:lastPrinted>2009-10-12T14:10:00Z</cp:lastPrinted>
  <dcterms:created xsi:type="dcterms:W3CDTF">2024-11-22T05:36:00Z</dcterms:created>
  <dcterms:modified xsi:type="dcterms:W3CDTF">2024-11-22T20:42:00Z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