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D3A98" w14:textId="526EDC51" w:rsidR="00830ACE" w:rsidRPr="00750361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1E7A" w:rsidRPr="00D11E7A">
        <w:rPr>
          <w:rFonts w:ascii="Arial" w:hAnsi="Arial" w:cs="Arial"/>
          <w:b/>
          <w:bCs/>
          <w:sz w:val="26"/>
          <w:szCs w:val="26"/>
        </w:rPr>
        <w:t>S1-244199</w:t>
      </w:r>
    </w:p>
    <w:p w14:paraId="0B9DB23D" w14:textId="77777777" w:rsidR="00830ACE" w:rsidRPr="000D6532" w:rsidRDefault="00830ACE" w:rsidP="00830AC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2A24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Nokia</w:t>
      </w:r>
    </w:p>
    <w:p w14:paraId="4711311D" w14:textId="373DD81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CD73A7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2B2BC7">
        <w:rPr>
          <w:rFonts w:ascii="Arial" w:hAnsi="Arial" w:cs="Arial"/>
          <w:b/>
          <w:bCs/>
        </w:rPr>
        <w:t>T</w:t>
      </w:r>
      <w:r w:rsidR="00F36684">
        <w:rPr>
          <w:rFonts w:ascii="Arial" w:hAnsi="Arial" w:cs="Arial"/>
          <w:b/>
          <w:bCs/>
        </w:rPr>
        <w:t>R</w:t>
      </w:r>
      <w:r w:rsidR="002B2BC7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2B2BC7">
        <w:rPr>
          <w:rFonts w:ascii="Arial" w:hAnsi="Arial" w:cs="Arial"/>
          <w:b/>
          <w:bCs/>
        </w:rPr>
        <w:t xml:space="preserve"> </w:t>
      </w:r>
      <w:r w:rsidR="00845118">
        <w:rPr>
          <w:rFonts w:ascii="Arial" w:hAnsi="Arial" w:cs="Arial"/>
          <w:b/>
          <w:bCs/>
        </w:rPr>
        <w:t xml:space="preserve">0.2.0 </w:t>
      </w:r>
      <w:r w:rsidR="002B2BC7">
        <w:rPr>
          <w:rFonts w:ascii="Arial" w:hAnsi="Arial" w:cs="Arial"/>
          <w:b/>
          <w:bCs/>
        </w:rPr>
        <w:t>cleanup</w:t>
      </w:r>
    </w:p>
    <w:p w14:paraId="7996084A" w14:textId="224932C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830ACE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2274BA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provides </w:t>
      </w:r>
      <w:r w:rsidR="002B2BC7">
        <w:rPr>
          <w:rFonts w:ascii="Arial" w:eastAsia="Calibri" w:hAnsi="Arial" w:cs="Arial"/>
          <w:i/>
          <w:sz w:val="22"/>
          <w:szCs w:val="22"/>
        </w:rPr>
        <w:t>an overall cleanup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F36684">
        <w:rPr>
          <w:rFonts w:ascii="Arial" w:eastAsia="Calibri" w:hAnsi="Arial" w:cs="Arial"/>
          <w:i/>
          <w:sz w:val="22"/>
          <w:szCs w:val="22"/>
        </w:rPr>
        <w:t xml:space="preserve">the TR22.883 </w:t>
      </w:r>
      <w:r w:rsidR="00830ACE">
        <w:rPr>
          <w:rFonts w:ascii="Arial" w:eastAsia="Calibri" w:hAnsi="Arial" w:cs="Arial"/>
          <w:i/>
          <w:sz w:val="22"/>
          <w:szCs w:val="22"/>
        </w:rPr>
        <w:t>v0.2.0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89358E8" w14:textId="78332E4E" w:rsidR="00996A1A" w:rsidRDefault="002B2BC7" w:rsidP="002B2BC7">
      <w:r>
        <w:t>The proposed fixes are editorial.</w:t>
      </w:r>
    </w:p>
    <w:p w14:paraId="30737EB0" w14:textId="18672D92" w:rsidR="002B2BC7" w:rsidRDefault="002B2BC7" w:rsidP="002B2BC7">
      <w:pPr>
        <w:rPr>
          <w:rFonts w:eastAsia="Malgun Gothic"/>
          <w:lang w:val="en-US" w:eastAsia="ko-KR"/>
        </w:rPr>
      </w:pPr>
      <w:r>
        <w:t>Changes are provided in the attached document (revised T</w:t>
      </w:r>
      <w:r w:rsidR="00F36684">
        <w:t>R</w:t>
      </w:r>
      <w:r>
        <w:t>).</w:t>
      </w:r>
    </w:p>
    <w:p w14:paraId="6E47530C" w14:textId="77777777" w:rsidR="002B2BC7" w:rsidRDefault="002B2BC7" w:rsidP="002B2BC7"/>
    <w:p w14:paraId="247666D9" w14:textId="357FBB6A" w:rsidR="002B2BC7" w:rsidRPr="00BD692D" w:rsidRDefault="002B2BC7" w:rsidP="002B2BC7">
      <w:r w:rsidRPr="00BD692D">
        <w:t>Editorial changes</w:t>
      </w:r>
      <w:r w:rsidR="009A4076" w:rsidRPr="00BD692D">
        <w:t>:</w:t>
      </w:r>
    </w:p>
    <w:p w14:paraId="64E96E68" w14:textId="4C794F63" w:rsidR="0020315A" w:rsidRPr="00BD692D" w:rsidRDefault="0020315A" w:rsidP="002B2BC7">
      <w:pPr>
        <w:pStyle w:val="ListParagraph"/>
        <w:numPr>
          <w:ilvl w:val="0"/>
          <w:numId w:val="10"/>
        </w:numPr>
      </w:pPr>
      <w:r w:rsidRPr="00BD692D">
        <w:t>Fixed title of reference [11]</w:t>
      </w:r>
    </w:p>
    <w:p w14:paraId="00572E38" w14:textId="46D5DDEA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Added used abbreviations</w:t>
      </w:r>
    </w:p>
    <w:p w14:paraId="29F7166B" w14:textId="2B1A1929" w:rsidR="009A2FA4" w:rsidRPr="00BD692D" w:rsidRDefault="009A2FA4" w:rsidP="002B2BC7">
      <w:pPr>
        <w:pStyle w:val="ListParagraph"/>
        <w:numPr>
          <w:ilvl w:val="0"/>
          <w:numId w:val="10"/>
        </w:numPr>
      </w:pPr>
      <w:r w:rsidRPr="00BD692D">
        <w:t>Improved English wording</w:t>
      </w:r>
    </w:p>
    <w:p w14:paraId="108635D3" w14:textId="516B87B1" w:rsidR="00DE2FD9" w:rsidRPr="00BD692D" w:rsidRDefault="00DE2FD9" w:rsidP="002B2BC7">
      <w:pPr>
        <w:pStyle w:val="ListParagraph"/>
        <w:numPr>
          <w:ilvl w:val="0"/>
          <w:numId w:val="10"/>
        </w:numPr>
      </w:pPr>
      <w:r w:rsidRPr="00BD692D">
        <w:t>Spell out some abbreviations</w:t>
      </w:r>
    </w:p>
    <w:p w14:paraId="58EBDE5E" w14:textId="77777777" w:rsidR="00BD692D" w:rsidRPr="00BD692D" w:rsidRDefault="00DE2FD9" w:rsidP="00BD692D">
      <w:pPr>
        <w:pStyle w:val="ListParagraph"/>
        <w:numPr>
          <w:ilvl w:val="0"/>
          <w:numId w:val="10"/>
        </w:numPr>
      </w:pPr>
      <w:r w:rsidRPr="00BD692D">
        <w:t>Reformatting of text (e.g. font size)</w:t>
      </w:r>
    </w:p>
    <w:p w14:paraId="3FA45A39" w14:textId="6BBEA246" w:rsidR="00B20F9E" w:rsidRPr="005B55A3" w:rsidRDefault="005B55A3" w:rsidP="00BD692D">
      <w:r w:rsidRPr="005B55A3">
        <w:t xml:space="preserve">No </w:t>
      </w:r>
      <w:r>
        <w:t>change</w:t>
      </w:r>
      <w:r w:rsidRPr="005B55A3">
        <w:t xml:space="preserve"> was made to the requirements clauses.</w:t>
      </w:r>
    </w:p>
    <w:p w14:paraId="52452C37" w14:textId="77777777" w:rsidR="005B55A3" w:rsidRDefault="005B55A3" w:rsidP="0009108F">
      <w:pPr>
        <w:pStyle w:val="CRCoverPage"/>
        <w:rPr>
          <w:b/>
          <w:noProof/>
          <w:lang w:val="en-US"/>
        </w:rPr>
      </w:pPr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D6184FC" w14:textId="189D04C0" w:rsidR="002B2BC7" w:rsidRDefault="002B2BC7" w:rsidP="00B20F9E">
      <w:r>
        <w:t>T</w:t>
      </w:r>
      <w:r w:rsidR="00F36684">
        <w:t>R</w:t>
      </w:r>
      <w:r>
        <w:t xml:space="preserve"> 22.</w:t>
      </w:r>
      <w:r w:rsidR="00F36684">
        <w:t>883</w:t>
      </w:r>
      <w:r>
        <w:t xml:space="preserve"> quality improvement </w:t>
      </w:r>
    </w:p>
    <w:p w14:paraId="4B06C381" w14:textId="77777777" w:rsidR="00137014" w:rsidRDefault="00137014" w:rsidP="00137014">
      <w:pPr>
        <w:rPr>
          <w:b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599E1E94" w14:textId="28EE6199" w:rsidR="00B20F9E" w:rsidRDefault="00B20F9E" w:rsidP="00B20F9E">
      <w:r>
        <w:t xml:space="preserve">This </w:t>
      </w:r>
      <w:proofErr w:type="spellStart"/>
      <w:r>
        <w:t>pCR</w:t>
      </w:r>
      <w:proofErr w:type="spellEnd"/>
      <w:r>
        <w:t xml:space="preserve"> proposes fixes to improve quality.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16CE5F27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>It is proposed to agree the changes in the provided attachment to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830ACE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020CC" w14:textId="77777777" w:rsidR="00D01972" w:rsidRDefault="00D01972">
      <w:r>
        <w:separator/>
      </w:r>
    </w:p>
  </w:endnote>
  <w:endnote w:type="continuationSeparator" w:id="0">
    <w:p w14:paraId="1905FCF3" w14:textId="77777777" w:rsidR="00D01972" w:rsidRDefault="00D01972">
      <w:r>
        <w:continuationSeparator/>
      </w:r>
    </w:p>
  </w:endnote>
  <w:endnote w:type="continuationNotice" w:id="1">
    <w:p w14:paraId="5E8EFA6F" w14:textId="77777777" w:rsidR="00D01972" w:rsidRDefault="00D019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09741" w14:textId="77777777" w:rsidR="00D01972" w:rsidRDefault="00D01972">
      <w:r>
        <w:separator/>
      </w:r>
    </w:p>
  </w:footnote>
  <w:footnote w:type="continuationSeparator" w:id="0">
    <w:p w14:paraId="7D823A60" w14:textId="77777777" w:rsidR="00D01972" w:rsidRDefault="00D01972">
      <w:r>
        <w:continuationSeparator/>
      </w:r>
    </w:p>
  </w:footnote>
  <w:footnote w:type="continuationNotice" w:id="1">
    <w:p w14:paraId="7836EF7F" w14:textId="77777777" w:rsidR="00D01972" w:rsidRDefault="00D019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696809463">
    <w:abstractNumId w:val="2"/>
  </w:num>
  <w:num w:numId="6" w16cid:durableId="1446465594">
    <w:abstractNumId w:val="4"/>
  </w:num>
  <w:num w:numId="7" w16cid:durableId="2082874458">
    <w:abstractNumId w:val="2"/>
  </w:num>
  <w:num w:numId="8" w16cid:durableId="893393845">
    <w:abstractNumId w:val="5"/>
  </w:num>
  <w:num w:numId="9" w16cid:durableId="899290013">
    <w:abstractNumId w:val="3"/>
  </w:num>
  <w:num w:numId="10" w16cid:durableId="645011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37014"/>
    <w:rsid w:val="001A4C42"/>
    <w:rsid w:val="001A7420"/>
    <w:rsid w:val="001B6609"/>
    <w:rsid w:val="001B6637"/>
    <w:rsid w:val="001C21C3"/>
    <w:rsid w:val="001D02C2"/>
    <w:rsid w:val="001E647D"/>
    <w:rsid w:val="001F0C1D"/>
    <w:rsid w:val="001F1132"/>
    <w:rsid w:val="001F168B"/>
    <w:rsid w:val="0020315A"/>
    <w:rsid w:val="00224099"/>
    <w:rsid w:val="002347A2"/>
    <w:rsid w:val="00253684"/>
    <w:rsid w:val="002675F0"/>
    <w:rsid w:val="002760EE"/>
    <w:rsid w:val="0029521F"/>
    <w:rsid w:val="002B2BC7"/>
    <w:rsid w:val="002B6339"/>
    <w:rsid w:val="002E00EE"/>
    <w:rsid w:val="00301B19"/>
    <w:rsid w:val="003172DC"/>
    <w:rsid w:val="0035462D"/>
    <w:rsid w:val="00356555"/>
    <w:rsid w:val="003765B8"/>
    <w:rsid w:val="003C3971"/>
    <w:rsid w:val="00415CD7"/>
    <w:rsid w:val="00423334"/>
    <w:rsid w:val="004345EC"/>
    <w:rsid w:val="00465515"/>
    <w:rsid w:val="004826D0"/>
    <w:rsid w:val="0049751D"/>
    <w:rsid w:val="004C30AC"/>
    <w:rsid w:val="004D3578"/>
    <w:rsid w:val="004E213A"/>
    <w:rsid w:val="004F0988"/>
    <w:rsid w:val="004F2163"/>
    <w:rsid w:val="004F3340"/>
    <w:rsid w:val="0053388B"/>
    <w:rsid w:val="00535773"/>
    <w:rsid w:val="00543E6C"/>
    <w:rsid w:val="00565087"/>
    <w:rsid w:val="00597B11"/>
    <w:rsid w:val="005B1F99"/>
    <w:rsid w:val="005B55A3"/>
    <w:rsid w:val="005D2E01"/>
    <w:rsid w:val="005D46A6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0ACE"/>
    <w:rsid w:val="008359CD"/>
    <w:rsid w:val="00845118"/>
    <w:rsid w:val="008768CA"/>
    <w:rsid w:val="00881287"/>
    <w:rsid w:val="008B524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6A1A"/>
    <w:rsid w:val="009A2FA4"/>
    <w:rsid w:val="009A4076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22D2"/>
    <w:rsid w:val="00AC6BC6"/>
    <w:rsid w:val="00AE65E2"/>
    <w:rsid w:val="00AF1460"/>
    <w:rsid w:val="00B15449"/>
    <w:rsid w:val="00B20F9E"/>
    <w:rsid w:val="00B93086"/>
    <w:rsid w:val="00BA19ED"/>
    <w:rsid w:val="00BA4B8D"/>
    <w:rsid w:val="00BB12FB"/>
    <w:rsid w:val="00BC0F7D"/>
    <w:rsid w:val="00BD150B"/>
    <w:rsid w:val="00BD692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D73A7"/>
    <w:rsid w:val="00D01972"/>
    <w:rsid w:val="00D053D8"/>
    <w:rsid w:val="00D11E7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FD9"/>
    <w:rsid w:val="00DF2B1F"/>
    <w:rsid w:val="00DF62CD"/>
    <w:rsid w:val="00E125CD"/>
    <w:rsid w:val="00E16509"/>
    <w:rsid w:val="00E44582"/>
    <w:rsid w:val="00E77645"/>
    <w:rsid w:val="00EA15B0"/>
    <w:rsid w:val="00EA5EA7"/>
    <w:rsid w:val="00EB7D87"/>
    <w:rsid w:val="00EC4A25"/>
    <w:rsid w:val="00EF608C"/>
    <w:rsid w:val="00F025A2"/>
    <w:rsid w:val="00F04712"/>
    <w:rsid w:val="00F13360"/>
    <w:rsid w:val="00F22EC7"/>
    <w:rsid w:val="00F325C8"/>
    <w:rsid w:val="00F36684"/>
    <w:rsid w:val="00F44440"/>
    <w:rsid w:val="00F639DC"/>
    <w:rsid w:val="00F653B8"/>
    <w:rsid w:val="00F9008D"/>
    <w:rsid w:val="00FA1266"/>
    <w:rsid w:val="00FC1192"/>
    <w:rsid w:val="00F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RBI5PAMIO524-1616901215-34484</_dlc_DocId>
    <_dlc_DocIdUrl xmlns="71c5aaf6-e6ce-465b-b873-5148d2a4c105">
      <Url>https://nokia.sharepoint.com/sites/gxp/_layouts/15/DocIdRedir.aspx?ID=RBI5PAMIO524-1616901215-34484</Url>
      <Description>RBI5PAMIO524-1616901215-34484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A2A944-D997-44E2-B90C-472E2CA9D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</cp:lastModifiedBy>
  <cp:revision>40</cp:revision>
  <cp:lastPrinted>2019-02-25T14:05:00Z</cp:lastPrinted>
  <dcterms:created xsi:type="dcterms:W3CDTF">2021-07-14T09:19:00Z</dcterms:created>
  <dcterms:modified xsi:type="dcterms:W3CDTF">2024-11-08T16:55:00Z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a0c2a50a-41fc-4bca-aae3-42c9dbced224</vt:lpwstr>
  </property>
</Properties>
</file>