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26D2F871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181809">
        <w:rPr>
          <w:rFonts w:cs="Arial"/>
          <w:b/>
          <w:sz w:val="24"/>
          <w:szCs w:val="24"/>
        </w:rPr>
        <w:t>478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363E3B1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181809">
        <w:rPr>
          <w:rFonts w:cs="Arial"/>
          <w:b/>
          <w:bCs/>
        </w:rPr>
        <w:t>CRs on PIN (Rel-18, Rel-19)</w:t>
      </w:r>
    </w:p>
    <w:p w14:paraId="519C34A0" w14:textId="5BBE064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81809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181809" w:rsidRPr="00E6100C" w14:paraId="1CFD2AD4" w14:textId="77777777" w:rsidTr="002F52A1">
        <w:tc>
          <w:tcPr>
            <w:tcW w:w="774" w:type="dxa"/>
          </w:tcPr>
          <w:p w14:paraId="365FAA69" w14:textId="45F723D2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35260DD9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5701</w:t>
            </w:r>
          </w:p>
        </w:tc>
        <w:tc>
          <w:tcPr>
            <w:tcW w:w="251" w:type="dxa"/>
          </w:tcPr>
          <w:p w14:paraId="5734F40A" w14:textId="0FEE2084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25831A05" w14:textId="3D6223E5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693" w:type="dxa"/>
          </w:tcPr>
          <w:p w14:paraId="318A0B5B" w14:textId="7907EE04" w:rsidR="00181809" w:rsidRPr="00181809" w:rsidRDefault="00181809" w:rsidP="00181809">
            <w:pPr>
              <w:pStyle w:val="TAL"/>
              <w:rPr>
                <w:rFonts w:cs="Arial"/>
                <w:sz w:val="16"/>
                <w:lang w:val="fr-FR"/>
              </w:rPr>
            </w:pPr>
            <w:r w:rsidRPr="00822407">
              <w:rPr>
                <w:rFonts w:cs="Arial"/>
                <w:sz w:val="16"/>
                <w:lang w:val="fr-FR"/>
              </w:rPr>
              <w:t>Non-3GPP QoS Assistance infromation update</w:t>
            </w:r>
          </w:p>
        </w:tc>
        <w:tc>
          <w:tcPr>
            <w:tcW w:w="284" w:type="dxa"/>
          </w:tcPr>
          <w:p w14:paraId="17E27E39" w14:textId="404309E3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66DF1BCF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18.7.0</w:t>
            </w:r>
          </w:p>
        </w:tc>
        <w:tc>
          <w:tcPr>
            <w:tcW w:w="851" w:type="dxa"/>
          </w:tcPr>
          <w:p w14:paraId="15417513" w14:textId="183AC5F1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0B350D62" w14:textId="21C87E0D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S2-2410034</w:t>
            </w:r>
          </w:p>
        </w:tc>
        <w:tc>
          <w:tcPr>
            <w:tcW w:w="1134" w:type="dxa"/>
          </w:tcPr>
          <w:p w14:paraId="0D4F13EA" w14:textId="239887D9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Nokia</w:t>
            </w:r>
          </w:p>
        </w:tc>
        <w:tc>
          <w:tcPr>
            <w:tcW w:w="1276" w:type="dxa"/>
          </w:tcPr>
          <w:p w14:paraId="2DBBAB09" w14:textId="2DA0627B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PIN</w:t>
            </w:r>
          </w:p>
        </w:tc>
        <w:tc>
          <w:tcPr>
            <w:tcW w:w="1134" w:type="dxa"/>
          </w:tcPr>
          <w:p w14:paraId="139D467F" w14:textId="7CEEC991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5.44.3.3</w:t>
            </w:r>
          </w:p>
        </w:tc>
        <w:tc>
          <w:tcPr>
            <w:tcW w:w="992" w:type="dxa"/>
          </w:tcPr>
          <w:p w14:paraId="13A641E4" w14:textId="77777777" w:rsidR="00181809" w:rsidRDefault="00181809" w:rsidP="0018180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181809" w:rsidRPr="00E6100C" w:rsidRDefault="00181809" w:rsidP="0018180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6FB7CB6A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181809" w:rsidRDefault="00181809" w:rsidP="0018180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9039891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181809" w:rsidRDefault="00181809" w:rsidP="00181809">
            <w:pPr>
              <w:pStyle w:val="TAL"/>
              <w:rPr>
                <w:rFonts w:cs="Arial"/>
                <w:sz w:val="16"/>
              </w:rPr>
            </w:pPr>
          </w:p>
        </w:tc>
      </w:tr>
      <w:tr w:rsidR="00181809" w:rsidRPr="00E6100C" w14:paraId="090C34BB" w14:textId="77777777" w:rsidTr="002F52A1">
        <w:tc>
          <w:tcPr>
            <w:tcW w:w="774" w:type="dxa"/>
          </w:tcPr>
          <w:p w14:paraId="654CC460" w14:textId="344F9E9C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4D167E20" w14:textId="6D8494BF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5702</w:t>
            </w:r>
          </w:p>
        </w:tc>
        <w:tc>
          <w:tcPr>
            <w:tcW w:w="251" w:type="dxa"/>
          </w:tcPr>
          <w:p w14:paraId="72F17700" w14:textId="124B4792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741" w:type="dxa"/>
          </w:tcPr>
          <w:p w14:paraId="346F31FD" w14:textId="6D0559F8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28DD7B79" w14:textId="01596633" w:rsidR="00181809" w:rsidRPr="00822407" w:rsidRDefault="00181809" w:rsidP="00181809">
            <w:pPr>
              <w:pStyle w:val="TAL"/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Non-3GPP QoS Assistance infromation update</w:t>
            </w:r>
          </w:p>
        </w:tc>
        <w:tc>
          <w:tcPr>
            <w:tcW w:w="284" w:type="dxa"/>
          </w:tcPr>
          <w:p w14:paraId="53D68C26" w14:textId="5DB2639B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CB7AAC" w14:textId="1FA40A2D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612E15C3" w14:textId="73272F9E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S2-165</w:t>
            </w:r>
          </w:p>
        </w:tc>
        <w:tc>
          <w:tcPr>
            <w:tcW w:w="1134" w:type="dxa"/>
          </w:tcPr>
          <w:p w14:paraId="4005CEA7" w14:textId="415AC758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S2-2410035</w:t>
            </w:r>
          </w:p>
        </w:tc>
        <w:tc>
          <w:tcPr>
            <w:tcW w:w="1134" w:type="dxa"/>
          </w:tcPr>
          <w:p w14:paraId="39D5BD53" w14:textId="529E5A0D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Ericsson, Nokia</w:t>
            </w:r>
          </w:p>
        </w:tc>
        <w:tc>
          <w:tcPr>
            <w:tcW w:w="1276" w:type="dxa"/>
          </w:tcPr>
          <w:p w14:paraId="57CCFF21" w14:textId="1FF191D2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PIN</w:t>
            </w:r>
          </w:p>
        </w:tc>
        <w:tc>
          <w:tcPr>
            <w:tcW w:w="1134" w:type="dxa"/>
          </w:tcPr>
          <w:p w14:paraId="6E6476FE" w14:textId="1173EAC0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5.44.3.3</w:t>
            </w:r>
          </w:p>
        </w:tc>
        <w:tc>
          <w:tcPr>
            <w:tcW w:w="992" w:type="dxa"/>
          </w:tcPr>
          <w:p w14:paraId="1F35DE98" w14:textId="77777777" w:rsidR="00181809" w:rsidRDefault="00181809" w:rsidP="00181809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A92B7B" w14:textId="77777777" w:rsidR="00181809" w:rsidRPr="00E6100C" w:rsidRDefault="00181809" w:rsidP="0018180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F60BB7" w14:textId="270189D7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0E2C330A" w14:textId="77777777" w:rsidR="00181809" w:rsidRDefault="00181809" w:rsidP="00181809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0AECC04" w14:textId="0111B887" w:rsidR="00181809" w:rsidRDefault="00181809" w:rsidP="00181809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5CD596EF" w14:textId="77777777" w:rsidR="00181809" w:rsidRDefault="00181809" w:rsidP="00181809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81809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1</Pages>
  <Words>103</Words>
  <Characters>530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