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D41626" w14:textId="2DC74C8E" w:rsidR="005468B7" w:rsidRPr="00614DD8" w:rsidRDefault="005468B7" w:rsidP="005468B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eastAsia="SimSun" w:hAnsi="Arial" w:cs="Times New Roman"/>
          <w:b/>
          <w:sz w:val="24"/>
          <w:szCs w:val="20"/>
          <w:lang w:val="en-US"/>
        </w:rPr>
        <w:t>3</w:t>
      </w:r>
      <w:r w:rsidRPr="00614DD8">
        <w:rPr>
          <w:rFonts w:ascii="Arial" w:eastAsia="SimSun" w:hAnsi="Arial" w:cs="Times New Roman"/>
          <w:b/>
          <w:bCs/>
          <w:sz w:val="24"/>
          <w:szCs w:val="20"/>
          <w:lang w:val="en-US"/>
        </w:rPr>
        <w:tab/>
      </w:r>
      <w:r w:rsidRPr="004C5D94">
        <w:rPr>
          <w:rFonts w:ascii="Arial" w:eastAsia="SimSun" w:hAnsi="Arial" w:cs="Times New Roman"/>
          <w:b/>
          <w:bCs/>
          <w:sz w:val="24"/>
          <w:szCs w:val="20"/>
          <w:lang w:val="en-US" w:eastAsia="ja-JP"/>
        </w:rPr>
        <w:t>R4-</w:t>
      </w:r>
      <w:r w:rsidRPr="004C5D94">
        <w:rPr>
          <w:rFonts w:ascii="Arial" w:eastAsia="SimSun" w:hAnsi="Arial" w:cs="Times New Roman"/>
          <w:b/>
          <w:bCs/>
          <w:sz w:val="24"/>
          <w:szCs w:val="20"/>
          <w:lang w:val="en-US" w:eastAsia="zh-CN"/>
        </w:rPr>
        <w:t>24</w:t>
      </w:r>
      <w:r w:rsidR="004C5D94" w:rsidRPr="004C5D94">
        <w:rPr>
          <w:rFonts w:ascii="Arial" w:eastAsia="SimSun" w:hAnsi="Arial" w:cs="Times New Roman"/>
          <w:b/>
          <w:bCs/>
          <w:sz w:val="24"/>
          <w:szCs w:val="20"/>
          <w:lang w:val="en-US" w:eastAsia="zh-CN"/>
        </w:rPr>
        <w:t>19184</w:t>
      </w:r>
    </w:p>
    <w:bookmarkEnd w:id="0"/>
    <w:bookmarkEnd w:id="1"/>
    <w:p w14:paraId="4B6253EB" w14:textId="5DA674F5" w:rsidR="005468B7" w:rsidRDefault="005468B7" w:rsidP="005468B7">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0853E8">
        <w:rPr>
          <w:rFonts w:ascii="Arial" w:eastAsia="SimSun" w:hAnsi="Arial" w:cs="Times New Roman"/>
          <w:b/>
          <w:sz w:val="24"/>
          <w:szCs w:val="20"/>
          <w:lang w:val="en-US"/>
        </w:rPr>
        <w:t>Orlando, US, 18th – 22nd November 2024</w:t>
      </w:r>
    </w:p>
    <w:p w14:paraId="10A3C6A0"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5FF69DF7"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3" w:name="_Hlk179214912"/>
      <w:r w:rsidR="00C937E3">
        <w:rPr>
          <w:rFonts w:ascii="Arial" w:eastAsia="Calibri" w:hAnsi="Arial" w:cs="Arial"/>
          <w:b/>
          <w:bCs/>
          <w:sz w:val="24"/>
          <w:lang w:val="en-US"/>
        </w:rPr>
        <w:t xml:space="preserve">RRM core requirements </w:t>
      </w:r>
      <w:r w:rsidR="00792E9A">
        <w:rPr>
          <w:rFonts w:ascii="Arial" w:eastAsia="Calibri" w:hAnsi="Arial" w:cs="Arial"/>
          <w:b/>
          <w:bCs/>
          <w:sz w:val="24"/>
          <w:lang w:val="en-US"/>
        </w:rPr>
        <w:t>for</w:t>
      </w:r>
      <w:r w:rsidR="00AE4F48" w:rsidRPr="007F2DE0">
        <w:rPr>
          <w:rFonts w:ascii="Arial" w:eastAsia="Calibri" w:hAnsi="Arial" w:cs="Arial"/>
          <w:b/>
          <w:bCs/>
          <w:sz w:val="24"/>
          <w:lang w:val="en-US"/>
        </w:rPr>
        <w:t xml:space="preserve"> AI/ML Based Beam Management</w:t>
      </w:r>
      <w:bookmarkEnd w:id="3"/>
    </w:p>
    <w:p w14:paraId="04A5E2C1" w14:textId="76E51EB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5468B7" w:rsidRPr="004C5D94">
        <w:rPr>
          <w:rFonts w:ascii="Arial" w:eastAsia="MS Mincho" w:hAnsi="Arial" w:cs="Arial"/>
          <w:b/>
          <w:bCs/>
          <w:sz w:val="24"/>
          <w:szCs w:val="20"/>
          <w:lang w:val="en-US"/>
        </w:rPr>
        <w:t>7</w:t>
      </w:r>
      <w:r w:rsidR="00C164A7" w:rsidRPr="004C5D94">
        <w:rPr>
          <w:rFonts w:ascii="Arial" w:eastAsia="MS Mincho" w:hAnsi="Arial" w:cs="Arial"/>
          <w:b/>
          <w:bCs/>
          <w:sz w:val="24"/>
          <w:szCs w:val="20"/>
          <w:lang w:val="en-US"/>
        </w:rPr>
        <w:t>.17.4.1</w:t>
      </w:r>
    </w:p>
    <w:p w14:paraId="60E0DF73" w14:textId="57BD8E58"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8935550" w14:textId="28B72ADC" w:rsidR="004D2D88" w:rsidRPr="00D93CAE" w:rsidRDefault="00841BCD" w:rsidP="004D2D88">
      <w:pPr>
        <w:pStyle w:val="RAN4H1"/>
        <w:rPr>
          <w:lang w:val="en-US"/>
        </w:rPr>
      </w:pPr>
      <w:bookmarkStart w:id="4" w:name="_Toc116995841"/>
      <w:bookmarkStart w:id="5" w:name="_Ref176878965"/>
      <w:bookmarkStart w:id="6" w:name="_Ref176878967"/>
      <w:bookmarkStart w:id="7" w:name="_Ref176878968"/>
      <w:bookmarkStart w:id="8" w:name="_Ref176878971"/>
      <w:r w:rsidRPr="00614DD8">
        <w:rPr>
          <w:lang w:val="en-US"/>
        </w:rPr>
        <w:t>Intro</w:t>
      </w:r>
      <w:r w:rsidRPr="00614DD8">
        <w:rPr>
          <w:rStyle w:val="RAN4H1Char"/>
          <w:lang w:val="en-US"/>
        </w:rPr>
        <w:t>ductio</w:t>
      </w:r>
      <w:r w:rsidRPr="00614DD8">
        <w:rPr>
          <w:lang w:val="en-US"/>
        </w:rPr>
        <w:t>n</w:t>
      </w:r>
      <w:bookmarkEnd w:id="4"/>
      <w:bookmarkEnd w:id="5"/>
      <w:bookmarkEnd w:id="6"/>
      <w:bookmarkEnd w:id="7"/>
      <w:bookmarkEnd w:id="8"/>
      <w:r w:rsidR="00E326B1">
        <w:rPr>
          <w:lang w:val="en-US"/>
        </w:rPr>
        <w:t xml:space="preserve"> </w:t>
      </w:r>
    </w:p>
    <w:p w14:paraId="6FC0BAF1" w14:textId="48E4BACD" w:rsidR="004D2D88" w:rsidRDefault="004D2D88" w:rsidP="004D2D88">
      <w:r>
        <w:t>The discussions on AI/ML enabled BM use case were continued in RAN4#11</w:t>
      </w:r>
      <w:r w:rsidR="009F4EC5">
        <w:t>2</w:t>
      </w:r>
      <w:r w:rsidR="005468B7">
        <w:t>bis</w:t>
      </w:r>
      <w:r>
        <w:t xml:space="preserve"> in the scope of Rel-19 WI based. Agreements achieved during this meeting are summarized in the WF </w:t>
      </w:r>
      <w:r>
        <w:fldChar w:fldCharType="begin"/>
      </w:r>
      <w:r>
        <w:instrText xml:space="preserve"> REF _Ref162427035 \r \h </w:instrText>
      </w:r>
      <w:r>
        <w:fldChar w:fldCharType="separate"/>
      </w:r>
      <w:r>
        <w:t>[1]</w:t>
      </w:r>
      <w:r>
        <w:fldChar w:fldCharType="end"/>
      </w:r>
      <w:r>
        <w:t>.</w:t>
      </w:r>
    </w:p>
    <w:p w14:paraId="4FD0B586" w14:textId="0F511F85" w:rsidR="004D2D88" w:rsidRDefault="004D2D88" w:rsidP="004D2D88">
      <w:r>
        <w:t xml:space="preserve">Some of the issues related to AI/ML enabled BM-Case1 and BM-Case2 require further discussion, </w:t>
      </w:r>
      <w:proofErr w:type="gramStart"/>
      <w:r w:rsidR="00AC71FE">
        <w:t>In</w:t>
      </w:r>
      <w:proofErr w:type="gramEnd"/>
      <w:r w:rsidR="00AC71FE">
        <w:t xml:space="preserve"> this paper</w:t>
      </w:r>
      <w:r w:rsidR="00C26AE7">
        <w:t xml:space="preserve">, we provide </w:t>
      </w:r>
      <w:r w:rsidR="00777CB4">
        <w:t xml:space="preserve">some additional views </w:t>
      </w:r>
      <w:r w:rsidR="00BB3914">
        <w:t>on issues related to RRM core requirements</w:t>
      </w:r>
      <w:r w:rsidR="005872B6">
        <w:t xml:space="preserve">, </w:t>
      </w:r>
      <w:r>
        <w:t xml:space="preserve">as </w:t>
      </w:r>
      <w:r w:rsidR="005872B6">
        <w:t>listed below</w:t>
      </w:r>
      <w:r>
        <w:t>:</w:t>
      </w:r>
    </w:p>
    <w:p w14:paraId="14D0A6D4" w14:textId="3632EA7D" w:rsidR="004D2D88" w:rsidRDefault="005872B6" w:rsidP="00370B58">
      <w:pPr>
        <w:pStyle w:val="ListParagraph"/>
        <w:numPr>
          <w:ilvl w:val="0"/>
          <w:numId w:val="7"/>
        </w:numPr>
      </w:pPr>
      <w:bookmarkStart w:id="9" w:name="_Hlk134788564"/>
      <w:r>
        <w:t>Measurement error imp</w:t>
      </w:r>
      <w:r w:rsidR="00F5479B">
        <w:t xml:space="preserve">act </w:t>
      </w:r>
      <w:r w:rsidR="00ED3DD0">
        <w:t xml:space="preserve">and the </w:t>
      </w:r>
      <w:r w:rsidR="004D0635">
        <w:t>approximated ground truth</w:t>
      </w:r>
    </w:p>
    <w:p w14:paraId="239CE1FE" w14:textId="253718B0" w:rsidR="004D2D88" w:rsidRDefault="004D2D88" w:rsidP="00370B58">
      <w:pPr>
        <w:pStyle w:val="ListParagraph"/>
        <w:numPr>
          <w:ilvl w:val="0"/>
          <w:numId w:val="7"/>
        </w:numPr>
      </w:pPr>
      <w:r>
        <w:t>Indicated/activated TCI states requirements</w:t>
      </w:r>
    </w:p>
    <w:p w14:paraId="4362DBD9" w14:textId="4D8A990B" w:rsidR="00AF66A1" w:rsidRDefault="00AF66A1" w:rsidP="00370B58">
      <w:pPr>
        <w:pStyle w:val="ListParagraph"/>
        <w:numPr>
          <w:ilvl w:val="0"/>
          <w:numId w:val="7"/>
        </w:numPr>
      </w:pPr>
      <w:r>
        <w:t>Impacts on requirements related to candidate beam detection</w:t>
      </w:r>
    </w:p>
    <w:p w14:paraId="2AA50912" w14:textId="543ED39C" w:rsidR="002855BB" w:rsidRDefault="002855BB" w:rsidP="00370B58">
      <w:pPr>
        <w:pStyle w:val="ListParagraph"/>
        <w:numPr>
          <w:ilvl w:val="0"/>
          <w:numId w:val="7"/>
        </w:numPr>
      </w:pPr>
      <w:r>
        <w:t xml:space="preserve">KPIs for </w:t>
      </w:r>
      <w:r w:rsidR="0062216C">
        <w:t>beam prediction</w:t>
      </w:r>
    </w:p>
    <w:p w14:paraId="549691FB" w14:textId="77777777" w:rsidR="004D2D88" w:rsidRDefault="004D2D88" w:rsidP="00370B58">
      <w:pPr>
        <w:pStyle w:val="ListParagraph"/>
        <w:numPr>
          <w:ilvl w:val="0"/>
          <w:numId w:val="7"/>
        </w:numPr>
      </w:pPr>
      <w:r>
        <w:t>LCM related requirements</w:t>
      </w:r>
    </w:p>
    <w:bookmarkEnd w:id="9"/>
    <w:p w14:paraId="527A5A9A" w14:textId="7F1DFB97" w:rsidR="0060543D" w:rsidRPr="00614DD8" w:rsidRDefault="00B92811" w:rsidP="008745AA">
      <w:pPr>
        <w:rPr>
          <w:lang w:val="en-US"/>
        </w:rPr>
      </w:pPr>
      <w:r>
        <w:t>Gener</w:t>
      </w:r>
      <w:r w:rsidR="00825F12">
        <w:t>alization</w:t>
      </w:r>
      <w:r w:rsidR="00194839">
        <w:t xml:space="preserve">, test coverage and testing setup related aspects are discussed in our accompanying paper </w:t>
      </w:r>
      <w:r w:rsidR="004B6FA8">
        <w:fldChar w:fldCharType="begin"/>
      </w:r>
      <w:r w:rsidR="004B6FA8">
        <w:instrText xml:space="preserve"> REF _Hlk179202249 \r \h </w:instrText>
      </w:r>
      <w:r w:rsidR="004B6FA8">
        <w:fldChar w:fldCharType="separate"/>
      </w:r>
      <w:r w:rsidR="004B6FA8">
        <w:rPr>
          <w:cs/>
        </w:rPr>
        <w:t>‎</w:t>
      </w:r>
      <w:r w:rsidR="004B6FA8">
        <w:t>[2]</w:t>
      </w:r>
      <w:r w:rsidR="004B6FA8">
        <w:fldChar w:fldCharType="end"/>
      </w:r>
      <w:r w:rsidR="005A0FC6">
        <w:t>.</w:t>
      </w:r>
    </w:p>
    <w:p w14:paraId="08FCD2CA" w14:textId="5F5174BD" w:rsidR="00B66B7D" w:rsidRPr="00A15613" w:rsidRDefault="003B659E" w:rsidP="00B66B7D">
      <w:pPr>
        <w:pStyle w:val="RAN4H1"/>
        <w:rPr>
          <w:lang w:val="en-US"/>
        </w:rPr>
      </w:pPr>
      <w:bookmarkStart w:id="10" w:name="_Toc116995842"/>
      <w:r w:rsidRPr="00614DD8">
        <w:rPr>
          <w:lang w:val="en-US"/>
        </w:rPr>
        <w:t>Discussion</w:t>
      </w:r>
      <w:bookmarkEnd w:id="10"/>
    </w:p>
    <w:p w14:paraId="5F951274" w14:textId="444CA3E6" w:rsidR="00356625" w:rsidRDefault="008423BA" w:rsidP="00356625">
      <w:pPr>
        <w:pStyle w:val="RAN4H2"/>
        <w:rPr>
          <w:sz w:val="28"/>
          <w:szCs w:val="18"/>
          <w:lang w:val="en-US"/>
        </w:rPr>
      </w:pPr>
      <w:r w:rsidRPr="00D56B04">
        <w:rPr>
          <w:sz w:val="28"/>
          <w:szCs w:val="18"/>
          <w:lang w:val="en-US"/>
        </w:rPr>
        <w:t xml:space="preserve">Measurement </w:t>
      </w:r>
      <w:r w:rsidR="003A5DA4" w:rsidRPr="00D56B04">
        <w:rPr>
          <w:sz w:val="28"/>
          <w:szCs w:val="18"/>
          <w:lang w:val="en-US"/>
        </w:rPr>
        <w:t>error impact</w:t>
      </w:r>
      <w:r w:rsidRPr="00D56B04">
        <w:rPr>
          <w:sz w:val="28"/>
          <w:szCs w:val="18"/>
          <w:lang w:val="en-US"/>
        </w:rPr>
        <w:t xml:space="preserve"> </w:t>
      </w:r>
      <w:r w:rsidR="00401574" w:rsidRPr="00D56B04">
        <w:rPr>
          <w:sz w:val="28"/>
          <w:szCs w:val="18"/>
          <w:lang w:val="en-US"/>
        </w:rPr>
        <w:t>and the ground truth</w:t>
      </w:r>
      <w:r w:rsidR="00611AD0" w:rsidRPr="00D56B04">
        <w:rPr>
          <w:sz w:val="28"/>
          <w:szCs w:val="18"/>
          <w:lang w:val="en-US"/>
        </w:rPr>
        <w:t xml:space="preserve"> </w:t>
      </w:r>
    </w:p>
    <w:p w14:paraId="7C938D40" w14:textId="6F29548B" w:rsidR="003C34F6" w:rsidRPr="003C34F6" w:rsidRDefault="003C34F6" w:rsidP="003C34F6">
      <w:pPr>
        <w:rPr>
          <w:lang w:val="en-US"/>
        </w:rPr>
      </w:pPr>
      <w:r>
        <w:rPr>
          <w:lang w:val="en-US"/>
        </w:rPr>
        <w:t>During RAN4#112</w:t>
      </w:r>
      <w:r w:rsidR="003D5AD7">
        <w:rPr>
          <w:lang w:val="en-US"/>
        </w:rPr>
        <w:t xml:space="preserve"> and RAN4112bis</w:t>
      </w:r>
      <w:r>
        <w:rPr>
          <w:lang w:val="en-US"/>
        </w:rPr>
        <w:t xml:space="preserve"> meeting</w:t>
      </w:r>
      <w:r w:rsidR="003D5AD7">
        <w:rPr>
          <w:lang w:val="en-US"/>
        </w:rPr>
        <w:t>s</w:t>
      </w:r>
      <w:r>
        <w:rPr>
          <w:lang w:val="en-US"/>
        </w:rPr>
        <w:t>, RAN4 agreed to study the impact of measurement errors to AI/ML BM functionality on the performance of prediction of AI/ML BM. The agreement</w:t>
      </w:r>
      <w:r w:rsidR="004B4049">
        <w:rPr>
          <w:lang w:val="en-US"/>
        </w:rPr>
        <w:t>s</w:t>
      </w:r>
      <w:r w:rsidDel="004B4049">
        <w:rPr>
          <w:lang w:val="en-US"/>
        </w:rPr>
        <w:t xml:space="preserve"> </w:t>
      </w:r>
      <w:r w:rsidR="004B4049">
        <w:rPr>
          <w:lang w:val="en-US"/>
        </w:rPr>
        <w:t xml:space="preserve">are </w:t>
      </w:r>
      <w:r>
        <w:rPr>
          <w:lang w:val="en-US"/>
        </w:rPr>
        <w:t>copied below:</w:t>
      </w:r>
    </w:p>
    <w:tbl>
      <w:tblPr>
        <w:tblStyle w:val="TableGrid"/>
        <w:tblW w:w="0" w:type="auto"/>
        <w:tblLook w:val="04A0" w:firstRow="1" w:lastRow="0" w:firstColumn="1" w:lastColumn="0" w:noHBand="0" w:noVBand="1"/>
      </w:tblPr>
      <w:tblGrid>
        <w:gridCol w:w="9617"/>
      </w:tblGrid>
      <w:tr w:rsidR="00356625" w14:paraId="737DF691" w14:textId="77777777" w:rsidTr="004B4049">
        <w:tc>
          <w:tcPr>
            <w:tcW w:w="9617" w:type="dxa"/>
          </w:tcPr>
          <w:p w14:paraId="79C3BD29" w14:textId="77777777" w:rsidR="0015176E" w:rsidRPr="0015176E" w:rsidRDefault="0015176E" w:rsidP="0015176E">
            <w:pPr>
              <w:rPr>
                <w:lang w:val="en-US"/>
              </w:rPr>
            </w:pPr>
            <w:r w:rsidRPr="00BE00E8">
              <w:rPr>
                <w:highlight w:val="green"/>
              </w:rPr>
              <w:t>Agreement:</w:t>
            </w:r>
          </w:p>
          <w:p w14:paraId="653CCC99" w14:textId="77777777" w:rsidR="0015176E" w:rsidRPr="0015176E" w:rsidRDefault="0015176E" w:rsidP="0015176E">
            <w:pPr>
              <w:rPr>
                <w:lang w:val="en-US"/>
              </w:rPr>
            </w:pPr>
            <w:r w:rsidRPr="0015176E">
              <w:t xml:space="preserve">RAN4 will study the impact of measurement error for the input to inference and dataset for </w:t>
            </w:r>
            <w:proofErr w:type="gramStart"/>
            <w:r w:rsidRPr="0015176E">
              <w:t>training(</w:t>
            </w:r>
            <w:proofErr w:type="gramEnd"/>
            <w:r w:rsidRPr="0015176E">
              <w:t>set B measurement error) on prediction accuracy, companies should bring proposals on how to proceed with such a study.</w:t>
            </w:r>
          </w:p>
          <w:p w14:paraId="6881E96A" w14:textId="77777777" w:rsidR="0015176E" w:rsidRPr="0015176E" w:rsidRDefault="0015176E" w:rsidP="00370B58">
            <w:pPr>
              <w:numPr>
                <w:ilvl w:val="0"/>
                <w:numId w:val="8"/>
              </w:numPr>
              <w:rPr>
                <w:lang w:val="en-US"/>
              </w:rPr>
            </w:pPr>
            <w:r w:rsidRPr="0015176E">
              <w:t xml:space="preserve">impact on different prediction accuracy metrics should be </w:t>
            </w:r>
            <w:proofErr w:type="gramStart"/>
            <w:r w:rsidRPr="0015176E">
              <w:t>taken into account</w:t>
            </w:r>
            <w:proofErr w:type="gramEnd"/>
          </w:p>
          <w:p w14:paraId="5AE46D8F" w14:textId="77777777" w:rsidR="0015176E" w:rsidRPr="0015176E" w:rsidRDefault="0015176E" w:rsidP="00370B58">
            <w:pPr>
              <w:numPr>
                <w:ilvl w:val="0"/>
                <w:numId w:val="8"/>
              </w:numPr>
              <w:rPr>
                <w:lang w:val="en-US"/>
              </w:rPr>
            </w:pPr>
            <w:r w:rsidRPr="0015176E">
              <w:t xml:space="preserve">studies already performance by other </w:t>
            </w:r>
            <w:proofErr w:type="gramStart"/>
            <w:r w:rsidRPr="0015176E">
              <w:t>groups(</w:t>
            </w:r>
            <w:proofErr w:type="gramEnd"/>
            <w:r w:rsidRPr="0015176E">
              <w:t>RAN1) could also be taken into account</w:t>
            </w:r>
          </w:p>
          <w:p w14:paraId="218E8480" w14:textId="105391B1" w:rsidR="00356625" w:rsidRDefault="0015176E" w:rsidP="00356625">
            <w:pPr>
              <w:rPr>
                <w:lang w:val="en-US"/>
              </w:rPr>
            </w:pPr>
            <w:r w:rsidRPr="0015176E">
              <w:t>Note: intention of the study is just to understand the impact of measurement error on prediction accuracy.</w:t>
            </w:r>
          </w:p>
        </w:tc>
      </w:tr>
    </w:tbl>
    <w:p w14:paraId="3F5DE3EC" w14:textId="77777777" w:rsidR="008745AA" w:rsidRDefault="008745AA" w:rsidP="00ED03AC">
      <w:pPr>
        <w:jc w:val="both"/>
      </w:pPr>
    </w:p>
    <w:tbl>
      <w:tblPr>
        <w:tblStyle w:val="TableGrid"/>
        <w:tblW w:w="0" w:type="auto"/>
        <w:tblLook w:val="04A0" w:firstRow="1" w:lastRow="0" w:firstColumn="1" w:lastColumn="0" w:noHBand="0" w:noVBand="1"/>
      </w:tblPr>
      <w:tblGrid>
        <w:gridCol w:w="9617"/>
      </w:tblGrid>
      <w:tr w:rsidR="004B4049" w14:paraId="280EFF57" w14:textId="77777777" w:rsidTr="00270DE4">
        <w:tc>
          <w:tcPr>
            <w:tcW w:w="9617" w:type="dxa"/>
          </w:tcPr>
          <w:p w14:paraId="1422A37F" w14:textId="77777777" w:rsidR="00270DE4" w:rsidRPr="00270DE4" w:rsidRDefault="00270DE4" w:rsidP="00270DE4">
            <w:pPr>
              <w:rPr>
                <w:lang w:val="en-US"/>
              </w:rPr>
            </w:pPr>
            <w:r w:rsidRPr="004B6FA8">
              <w:rPr>
                <w:highlight w:val="green"/>
              </w:rPr>
              <w:t xml:space="preserve">Agreement: </w:t>
            </w:r>
            <w:r w:rsidRPr="004B6FA8">
              <w:rPr>
                <w:highlight w:val="green"/>
                <w:lang w:val="en-US"/>
              </w:rPr>
              <w:t>​</w:t>
            </w:r>
          </w:p>
          <w:p w14:paraId="0FE6FF6E" w14:textId="77777777" w:rsidR="00270DE4" w:rsidRPr="00270DE4" w:rsidRDefault="00270DE4" w:rsidP="00270DE4">
            <w:pPr>
              <w:rPr>
                <w:lang w:val="en-US"/>
              </w:rPr>
            </w:pPr>
            <w:r w:rsidRPr="00270DE4">
              <w:t>RAN4 to perform study to assess the impact of measurement errors on prediction accuracy</w:t>
            </w:r>
            <w:r w:rsidRPr="00270DE4">
              <w:rPr>
                <w:lang w:val="en-US"/>
              </w:rPr>
              <w:t>​</w:t>
            </w:r>
          </w:p>
          <w:p w14:paraId="2BE1CC98" w14:textId="77777777" w:rsidR="00270DE4" w:rsidRPr="00270DE4" w:rsidRDefault="00270DE4" w:rsidP="00270DE4">
            <w:pPr>
              <w:rPr>
                <w:lang w:val="en-US"/>
              </w:rPr>
            </w:pPr>
            <w:r w:rsidRPr="00270DE4">
              <w:t>Perform LLS to evaluate the RSRP prediction accuracy and other KPIs</w:t>
            </w:r>
            <w:r w:rsidRPr="00270DE4">
              <w:rPr>
                <w:lang w:val="en-US"/>
              </w:rPr>
              <w:t>​</w:t>
            </w:r>
          </w:p>
          <w:p w14:paraId="1072AE73" w14:textId="77777777" w:rsidR="00270DE4" w:rsidRPr="00270DE4" w:rsidRDefault="00270DE4" w:rsidP="00270DE4">
            <w:pPr>
              <w:numPr>
                <w:ilvl w:val="0"/>
                <w:numId w:val="24"/>
              </w:numPr>
              <w:rPr>
                <w:lang w:val="en-US"/>
              </w:rPr>
            </w:pPr>
            <w:r w:rsidRPr="00270DE4">
              <w:t>UE Model trained using ideal measurements</w:t>
            </w:r>
            <w:r w:rsidRPr="00270DE4">
              <w:rPr>
                <w:lang w:val="en-US"/>
              </w:rPr>
              <w:t>​</w:t>
            </w:r>
          </w:p>
          <w:p w14:paraId="227971C9" w14:textId="54D93B35" w:rsidR="004B4049" w:rsidRDefault="00270DE4">
            <w:pPr>
              <w:rPr>
                <w:lang w:val="en-US"/>
              </w:rPr>
            </w:pPr>
            <w:r w:rsidRPr="00270DE4">
              <w:t>Simulation assumptions in R4-2417211 can be used as starting point.</w:t>
            </w:r>
          </w:p>
        </w:tc>
      </w:tr>
    </w:tbl>
    <w:p w14:paraId="6500522E" w14:textId="77777777" w:rsidR="00270DE4" w:rsidRPr="00017B6E" w:rsidRDefault="00270DE4" w:rsidP="00ED03AC">
      <w:pPr>
        <w:jc w:val="both"/>
      </w:pPr>
    </w:p>
    <w:p w14:paraId="1B2C5E05" w14:textId="2A1B5202" w:rsidR="003016D3" w:rsidRPr="00185A27" w:rsidRDefault="00D77320" w:rsidP="00185A27">
      <w:pPr>
        <w:rPr>
          <w:rFonts w:cs="Times New Roman"/>
          <w:szCs w:val="20"/>
          <w:lang w:val="en-US"/>
        </w:rPr>
      </w:pPr>
      <w:r w:rsidRPr="00825ABB">
        <w:rPr>
          <w:rFonts w:cs="Times New Roman"/>
          <w:szCs w:val="20"/>
          <w:lang w:val="en-US"/>
        </w:rPr>
        <w:t>In this section, we evaluate the impact of measurement error</w:t>
      </w:r>
      <w:r w:rsidR="009722DF">
        <w:rPr>
          <w:rFonts w:cs="Times New Roman"/>
          <w:szCs w:val="20"/>
          <w:lang w:val="en-US"/>
        </w:rPr>
        <w:t>s</w:t>
      </w:r>
      <w:r w:rsidRPr="00825ABB">
        <w:rPr>
          <w:rFonts w:cs="Times New Roman"/>
          <w:szCs w:val="20"/>
          <w:lang w:val="en-US"/>
        </w:rPr>
        <w:t xml:space="preserve"> for an AI/ML model in inference operation. We consider </w:t>
      </w:r>
      <w:r w:rsidR="006334D7" w:rsidRPr="006334D7">
        <w:rPr>
          <w:rFonts w:cs="Times New Roman"/>
          <w:szCs w:val="20"/>
          <w:lang w:val="en-US"/>
        </w:rPr>
        <w:t>spatial domain prediction with 32 beams in Set A, Set B is subset of Set A and contains 8 beams for measurement as a baseline</w:t>
      </w:r>
      <w:r w:rsidR="00CF7B9C">
        <w:rPr>
          <w:rFonts w:cs="Times New Roman"/>
          <w:szCs w:val="20"/>
          <w:lang w:val="en-US"/>
        </w:rPr>
        <w:t>.</w:t>
      </w:r>
      <w:r w:rsidR="00C61D7A">
        <w:rPr>
          <w:rFonts w:cs="Times New Roman"/>
          <w:szCs w:val="20"/>
          <w:lang w:val="en-US"/>
        </w:rPr>
        <w:t xml:space="preserve"> </w:t>
      </w:r>
      <w:r w:rsidR="002904A5">
        <w:rPr>
          <w:rFonts w:cs="Times New Roman"/>
          <w:szCs w:val="20"/>
          <w:lang w:val="en-US"/>
        </w:rPr>
        <w:t>T</w:t>
      </w:r>
      <w:r w:rsidR="00A81171" w:rsidRPr="00A81171">
        <w:rPr>
          <w:rFonts w:cs="Times New Roman"/>
          <w:szCs w:val="20"/>
          <w:lang w:val="en-US"/>
        </w:rPr>
        <w:t xml:space="preserve">he </w:t>
      </w:r>
      <w:r w:rsidR="00DE6048">
        <w:rPr>
          <w:rFonts w:cs="Times New Roman"/>
          <w:szCs w:val="20"/>
          <w:lang w:val="en-US"/>
        </w:rPr>
        <w:t xml:space="preserve">AI/ML model’s </w:t>
      </w:r>
      <w:r w:rsidR="00A81171" w:rsidRPr="00A81171">
        <w:rPr>
          <w:rFonts w:cs="Times New Roman"/>
          <w:szCs w:val="20"/>
          <w:lang w:val="en-US"/>
        </w:rPr>
        <w:t xml:space="preserve">output is the </w:t>
      </w:r>
      <w:proofErr w:type="gramStart"/>
      <w:r w:rsidR="00A81171" w:rsidRPr="00A81171">
        <w:rPr>
          <w:rFonts w:cs="Times New Roman"/>
          <w:szCs w:val="20"/>
          <w:lang w:val="en-US"/>
        </w:rPr>
        <w:t>Top-K</w:t>
      </w:r>
      <w:proofErr w:type="gramEnd"/>
      <w:r w:rsidR="00A81171" w:rsidRPr="00A81171">
        <w:rPr>
          <w:rFonts w:cs="Times New Roman"/>
          <w:szCs w:val="20"/>
          <w:lang w:val="en-US"/>
        </w:rPr>
        <w:t xml:space="preserve"> predicted </w:t>
      </w:r>
      <w:r>
        <w:rPr>
          <w:rFonts w:cs="Times New Roman"/>
          <w:szCs w:val="20"/>
          <w:lang w:val="en-US"/>
        </w:rPr>
        <w:t>beam IDs.</w:t>
      </w:r>
    </w:p>
    <w:p w14:paraId="45FCA33B" w14:textId="1D11B73E" w:rsidR="00D5714F" w:rsidRPr="007300D4" w:rsidRDefault="007300D4" w:rsidP="00875BE1">
      <w:pPr>
        <w:pStyle w:val="RAN4H3"/>
      </w:pPr>
      <w:r w:rsidRPr="007300D4">
        <w:t>Methodology</w:t>
      </w:r>
    </w:p>
    <w:p w14:paraId="73D217A4" w14:textId="7D30A140" w:rsidR="009D0280" w:rsidRPr="00C24462" w:rsidRDefault="003515A6" w:rsidP="005176CA">
      <w:pPr>
        <w:jc w:val="both"/>
        <w:rPr>
          <w:rFonts w:cs="Times New Roman"/>
          <w:szCs w:val="20"/>
          <w:lang w:val="en-US"/>
        </w:rPr>
      </w:pPr>
      <w:r w:rsidRPr="00C24462">
        <w:rPr>
          <w:rFonts w:cs="Times New Roman"/>
          <w:szCs w:val="20"/>
          <w:lang w:val="en-US"/>
        </w:rPr>
        <w:t xml:space="preserve">We followed the </w:t>
      </w:r>
      <w:r w:rsidR="00BF4C32" w:rsidRPr="00C24462">
        <w:rPr>
          <w:rFonts w:cs="Times New Roman"/>
          <w:szCs w:val="20"/>
          <w:lang w:val="en-US"/>
        </w:rPr>
        <w:t xml:space="preserve">procedure described in </w:t>
      </w:r>
      <w:r w:rsidR="00506B55" w:rsidRPr="00C24462">
        <w:rPr>
          <w:rFonts w:cs="Times New Roman"/>
          <w:szCs w:val="20"/>
          <w:lang w:val="en-US"/>
        </w:rPr>
        <w:t xml:space="preserve">Section 5 of </w:t>
      </w:r>
      <w:r w:rsidR="004B6FA8">
        <w:rPr>
          <w:rFonts w:cs="Times New Roman"/>
          <w:szCs w:val="20"/>
          <w:lang w:val="en-US"/>
        </w:rPr>
        <w:fldChar w:fldCharType="begin"/>
      </w:r>
      <w:r w:rsidR="004B6FA8">
        <w:rPr>
          <w:rFonts w:cs="Times New Roman"/>
          <w:szCs w:val="20"/>
          <w:lang w:val="en-US"/>
        </w:rPr>
        <w:instrText xml:space="preserve"> REF _Ref181988874 \r \h </w:instrText>
      </w:r>
      <w:r w:rsidR="004B6FA8">
        <w:rPr>
          <w:rFonts w:cs="Times New Roman"/>
          <w:szCs w:val="20"/>
          <w:lang w:val="en-US"/>
        </w:rPr>
      </w:r>
      <w:r w:rsidR="004B6FA8">
        <w:rPr>
          <w:rFonts w:cs="Times New Roman"/>
          <w:szCs w:val="20"/>
          <w:lang w:val="en-US"/>
        </w:rPr>
        <w:fldChar w:fldCharType="separate"/>
      </w:r>
      <w:r w:rsidR="004B6FA8">
        <w:rPr>
          <w:rFonts w:cs="Times New Roman"/>
          <w:szCs w:val="20"/>
          <w:cs/>
          <w:lang w:val="en-US"/>
        </w:rPr>
        <w:t>‎</w:t>
      </w:r>
      <w:r w:rsidR="004B6FA8">
        <w:rPr>
          <w:rFonts w:cs="Times New Roman"/>
          <w:szCs w:val="20"/>
          <w:lang w:val="en-US"/>
        </w:rPr>
        <w:t>[3]</w:t>
      </w:r>
      <w:r w:rsidR="004B6FA8">
        <w:rPr>
          <w:rFonts w:cs="Times New Roman"/>
          <w:szCs w:val="20"/>
          <w:lang w:val="en-US"/>
        </w:rPr>
        <w:fldChar w:fldCharType="end"/>
      </w:r>
      <w:r w:rsidR="00986D12" w:rsidRPr="00C24462">
        <w:rPr>
          <w:rFonts w:cs="Times New Roman"/>
          <w:szCs w:val="20"/>
          <w:lang w:val="en-US"/>
        </w:rPr>
        <w:t xml:space="preserve">, </w:t>
      </w:r>
      <w:r w:rsidR="00D42C53" w:rsidRPr="00C24462">
        <w:rPr>
          <w:rFonts w:cs="Times New Roman"/>
          <w:szCs w:val="20"/>
          <w:lang w:val="en-US"/>
        </w:rPr>
        <w:t>w</w:t>
      </w:r>
      <w:r w:rsidR="006271AD" w:rsidRPr="00C24462">
        <w:rPr>
          <w:rFonts w:cs="Times New Roman"/>
          <w:szCs w:val="20"/>
          <w:lang w:val="en-US"/>
        </w:rPr>
        <w:t xml:space="preserve">here </w:t>
      </w:r>
      <w:r w:rsidR="000C49FE" w:rsidRPr="00C24462">
        <w:rPr>
          <w:rFonts w:cs="Times New Roman"/>
          <w:szCs w:val="20"/>
          <w:lang w:val="en-US"/>
        </w:rPr>
        <w:t xml:space="preserve">we trained an </w:t>
      </w:r>
      <w:r w:rsidR="008A2FDB" w:rsidRPr="00C24462">
        <w:rPr>
          <w:rFonts w:cs="Times New Roman"/>
          <w:szCs w:val="20"/>
          <w:lang w:val="en-US"/>
        </w:rPr>
        <w:t>AI/ML model</w:t>
      </w:r>
      <w:r w:rsidR="008A2FDB" w:rsidRPr="00C24462" w:rsidDel="00AE6E30">
        <w:rPr>
          <w:rFonts w:cs="Times New Roman"/>
          <w:szCs w:val="20"/>
          <w:lang w:val="en-US"/>
        </w:rPr>
        <w:t xml:space="preserve"> </w:t>
      </w:r>
      <w:r w:rsidR="008A2FDB" w:rsidRPr="00C24462">
        <w:rPr>
          <w:rFonts w:cs="Times New Roman"/>
          <w:szCs w:val="20"/>
          <w:lang w:val="en-US"/>
        </w:rPr>
        <w:t xml:space="preserve">with a subset of </w:t>
      </w:r>
      <w:r w:rsidR="000879B3" w:rsidRPr="00C24462">
        <w:rPr>
          <w:rFonts w:cs="Times New Roman"/>
          <w:szCs w:val="20"/>
          <w:lang w:val="en-US"/>
        </w:rPr>
        <w:t xml:space="preserve">samples from an </w:t>
      </w:r>
      <w:r w:rsidR="008A2FDB" w:rsidRPr="00C24462">
        <w:rPr>
          <w:rFonts w:cs="Times New Roman"/>
          <w:szCs w:val="20"/>
          <w:lang w:val="en-US"/>
        </w:rPr>
        <w:t xml:space="preserve">ideal L1-RSRP dataset </w:t>
      </w:r>
      <w:r w:rsidR="00066D1B" w:rsidRPr="00C24462">
        <w:rPr>
          <w:rFonts w:cs="Times New Roman"/>
          <w:szCs w:val="20"/>
          <w:lang w:val="en-US"/>
        </w:rPr>
        <w:t xml:space="preserve">generated </w:t>
      </w:r>
      <w:r w:rsidR="008A2FDB" w:rsidRPr="00C24462">
        <w:rPr>
          <w:rFonts w:cs="Times New Roman"/>
          <w:szCs w:val="20"/>
          <w:lang w:val="en-US"/>
        </w:rPr>
        <w:t xml:space="preserve">from the </w:t>
      </w:r>
      <w:r w:rsidR="008535B3" w:rsidRPr="00C24462">
        <w:rPr>
          <w:rFonts w:cs="Times New Roman"/>
          <w:szCs w:val="20"/>
          <w:lang w:val="en-US"/>
        </w:rPr>
        <w:t>system level simulation (</w:t>
      </w:r>
      <w:r w:rsidR="008A2FDB" w:rsidRPr="00C24462">
        <w:rPr>
          <w:rFonts w:cs="Times New Roman"/>
          <w:szCs w:val="20"/>
          <w:lang w:val="en-US"/>
        </w:rPr>
        <w:t>SLS</w:t>
      </w:r>
      <w:r w:rsidR="008535B3" w:rsidRPr="00C24462">
        <w:rPr>
          <w:rFonts w:cs="Times New Roman"/>
          <w:szCs w:val="20"/>
          <w:lang w:val="en-US"/>
        </w:rPr>
        <w:t>)</w:t>
      </w:r>
      <w:r w:rsidR="008A2FDB" w:rsidRPr="00C24462">
        <w:rPr>
          <w:rFonts w:cs="Times New Roman"/>
          <w:szCs w:val="20"/>
          <w:lang w:val="en-US"/>
        </w:rPr>
        <w:t xml:space="preserve"> </w:t>
      </w:r>
      <w:r w:rsidR="00066D1B" w:rsidRPr="00C24462">
        <w:rPr>
          <w:rFonts w:cs="Times New Roman"/>
          <w:szCs w:val="20"/>
          <w:lang w:val="en-US"/>
        </w:rPr>
        <w:t xml:space="preserve">following the </w:t>
      </w:r>
      <w:r w:rsidR="008A2FDB" w:rsidRPr="00C24462">
        <w:rPr>
          <w:rFonts w:cs="Times New Roman"/>
          <w:szCs w:val="20"/>
          <w:lang w:val="en-US"/>
        </w:rPr>
        <w:t>assumption</w:t>
      </w:r>
      <w:r w:rsidR="00066D1B" w:rsidRPr="00C24462">
        <w:rPr>
          <w:rFonts w:cs="Times New Roman"/>
          <w:szCs w:val="20"/>
          <w:lang w:val="en-US"/>
        </w:rPr>
        <w:t>s</w:t>
      </w:r>
      <w:r w:rsidR="008A2FDB" w:rsidRPr="00C24462">
        <w:rPr>
          <w:rFonts w:cs="Times New Roman"/>
          <w:szCs w:val="20"/>
          <w:lang w:val="en-US"/>
        </w:rPr>
        <w:t xml:space="preserve"> defined in TR 38.843 Table 6.3.1-1. </w:t>
      </w:r>
    </w:p>
    <w:p w14:paraId="40D14073" w14:textId="28AFDF9E" w:rsidR="0072096A" w:rsidRPr="00C24462" w:rsidRDefault="00DF1D74" w:rsidP="005176CA">
      <w:pPr>
        <w:jc w:val="both"/>
        <w:rPr>
          <w:rFonts w:cs="Times New Roman"/>
          <w:szCs w:val="20"/>
          <w:lang w:val="en-US"/>
        </w:rPr>
      </w:pPr>
      <w:r w:rsidRPr="00C24462">
        <w:rPr>
          <w:rFonts w:cs="Times New Roman"/>
          <w:szCs w:val="20"/>
          <w:lang w:val="en-US"/>
        </w:rPr>
        <w:lastRenderedPageBreak/>
        <w:t>Next</w:t>
      </w:r>
      <w:r w:rsidR="002B5287" w:rsidRPr="00C24462">
        <w:rPr>
          <w:rFonts w:cs="Times New Roman"/>
          <w:szCs w:val="20"/>
          <w:lang w:val="en-US"/>
        </w:rPr>
        <w:t>, w</w:t>
      </w:r>
      <w:r w:rsidR="0072096A" w:rsidRPr="00C24462">
        <w:rPr>
          <w:rFonts w:cs="Times New Roman"/>
          <w:szCs w:val="20"/>
          <w:lang w:val="en-US"/>
        </w:rPr>
        <w:t xml:space="preserve">e followed </w:t>
      </w:r>
      <w:r w:rsidR="002B5287" w:rsidRPr="00C24462">
        <w:rPr>
          <w:rFonts w:cs="Times New Roman"/>
          <w:szCs w:val="20"/>
          <w:lang w:val="en-US"/>
        </w:rPr>
        <w:t xml:space="preserve">the “Approach </w:t>
      </w:r>
      <w:r w:rsidR="005176CA">
        <w:rPr>
          <w:rFonts w:cs="Times New Roman"/>
          <w:szCs w:val="20"/>
          <w:lang w:val="en-US"/>
        </w:rPr>
        <w:t>a</w:t>
      </w:r>
      <w:r w:rsidR="002B5287" w:rsidRPr="00C24462">
        <w:rPr>
          <w:rFonts w:cs="Times New Roman"/>
          <w:szCs w:val="20"/>
          <w:lang w:val="en-US"/>
        </w:rPr>
        <w:t>”</w:t>
      </w:r>
      <w:r w:rsidR="00EE3120" w:rsidRPr="00C24462">
        <w:rPr>
          <w:rFonts w:cs="Times New Roman"/>
          <w:szCs w:val="20"/>
          <w:lang w:val="en-US"/>
        </w:rPr>
        <w:t xml:space="preserve"> of</w:t>
      </w:r>
      <w:r w:rsidR="004B6FA8">
        <w:rPr>
          <w:rFonts w:cs="Times New Roman"/>
          <w:szCs w:val="20"/>
          <w:lang w:val="en-US"/>
        </w:rPr>
        <w:t xml:space="preserve"> </w:t>
      </w:r>
      <w:r w:rsidR="004B6FA8">
        <w:rPr>
          <w:rFonts w:cs="Times New Roman"/>
          <w:szCs w:val="20"/>
          <w:lang w:val="en-US"/>
        </w:rPr>
        <w:fldChar w:fldCharType="begin"/>
      </w:r>
      <w:r w:rsidR="004B6FA8">
        <w:rPr>
          <w:rFonts w:cs="Times New Roman"/>
          <w:szCs w:val="20"/>
          <w:lang w:val="en-US"/>
        </w:rPr>
        <w:instrText xml:space="preserve"> REF _Ref181988874 \r \h </w:instrText>
      </w:r>
      <w:r w:rsidR="004B6FA8">
        <w:rPr>
          <w:rFonts w:cs="Times New Roman"/>
          <w:szCs w:val="20"/>
          <w:lang w:val="en-US"/>
        </w:rPr>
      </w:r>
      <w:r w:rsidR="004B6FA8">
        <w:rPr>
          <w:rFonts w:cs="Times New Roman"/>
          <w:szCs w:val="20"/>
          <w:lang w:val="en-US"/>
        </w:rPr>
        <w:fldChar w:fldCharType="separate"/>
      </w:r>
      <w:r w:rsidR="004B6FA8">
        <w:rPr>
          <w:rFonts w:cs="Times New Roman"/>
          <w:szCs w:val="20"/>
          <w:cs/>
          <w:lang w:val="en-US"/>
        </w:rPr>
        <w:t>‎</w:t>
      </w:r>
      <w:r w:rsidR="004B6FA8">
        <w:rPr>
          <w:rFonts w:cs="Times New Roman"/>
          <w:szCs w:val="20"/>
          <w:lang w:val="en-US"/>
        </w:rPr>
        <w:t>[3]</w:t>
      </w:r>
      <w:r w:rsidR="004B6FA8">
        <w:rPr>
          <w:rFonts w:cs="Times New Roman"/>
          <w:szCs w:val="20"/>
          <w:lang w:val="en-US"/>
        </w:rPr>
        <w:fldChar w:fldCharType="end"/>
      </w:r>
      <w:r w:rsidR="003C7C63" w:rsidRPr="00C24462">
        <w:rPr>
          <w:rFonts w:cs="Times New Roman"/>
          <w:szCs w:val="20"/>
          <w:lang w:val="en-US"/>
        </w:rPr>
        <w:t>,</w:t>
      </w:r>
      <w:r w:rsidR="008F7A78" w:rsidRPr="00C24462">
        <w:rPr>
          <w:rFonts w:cs="Times New Roman"/>
          <w:szCs w:val="20"/>
          <w:lang w:val="en-US"/>
        </w:rPr>
        <w:t xml:space="preserve"> and</w:t>
      </w:r>
      <w:r w:rsidRPr="00C24462">
        <w:rPr>
          <w:rFonts w:cs="Times New Roman"/>
          <w:szCs w:val="20"/>
          <w:lang w:val="en-US"/>
        </w:rPr>
        <w:t xml:space="preserve"> we </w:t>
      </w:r>
      <w:r w:rsidR="0096693D" w:rsidRPr="00C24462">
        <w:rPr>
          <w:rFonts w:cs="Times New Roman"/>
          <w:szCs w:val="20"/>
          <w:lang w:val="en-US"/>
        </w:rPr>
        <w:t xml:space="preserve">used the </w:t>
      </w:r>
      <w:r w:rsidR="00E02F69" w:rsidRPr="00C24462">
        <w:rPr>
          <w:rFonts w:cs="Times New Roman"/>
          <w:szCs w:val="20"/>
          <w:lang w:val="en-US"/>
        </w:rPr>
        <w:t xml:space="preserve">LLS simulation assumptions defined in </w:t>
      </w:r>
      <w:r w:rsidR="004A7481" w:rsidRPr="004B6FA8">
        <w:rPr>
          <w:rFonts w:cs="Times New Roman"/>
          <w:szCs w:val="20"/>
          <w:lang w:val="en-US"/>
        </w:rPr>
        <w:fldChar w:fldCharType="begin"/>
      </w:r>
      <w:r w:rsidR="004A7481" w:rsidRPr="004B6FA8">
        <w:rPr>
          <w:rFonts w:cs="Times New Roman"/>
          <w:szCs w:val="20"/>
          <w:lang w:val="en-US"/>
        </w:rPr>
        <w:instrText xml:space="preserve"> REF _Ref181610944 \h </w:instrText>
      </w:r>
      <w:r w:rsidR="00C24462" w:rsidRPr="004B6FA8">
        <w:rPr>
          <w:rFonts w:cs="Times New Roman"/>
          <w:szCs w:val="20"/>
          <w:lang w:val="en-US"/>
        </w:rPr>
        <w:instrText xml:space="preserve"> \* MERGEFORMAT </w:instrText>
      </w:r>
      <w:r w:rsidR="004A7481" w:rsidRPr="004B6FA8">
        <w:rPr>
          <w:rFonts w:cs="Times New Roman"/>
          <w:szCs w:val="20"/>
          <w:lang w:val="en-US"/>
        </w:rPr>
      </w:r>
      <w:r w:rsidR="004A7481" w:rsidRPr="004B6FA8">
        <w:rPr>
          <w:rFonts w:cs="Times New Roman"/>
          <w:szCs w:val="20"/>
          <w:lang w:val="en-US"/>
        </w:rPr>
        <w:fldChar w:fldCharType="separate"/>
      </w:r>
      <w:r w:rsidR="004A7481" w:rsidRPr="004B6FA8">
        <w:rPr>
          <w:rFonts w:cs="Times New Roman"/>
        </w:rPr>
        <w:t xml:space="preserve">Table </w:t>
      </w:r>
      <w:r w:rsidR="004A7481" w:rsidRPr="004B6FA8">
        <w:rPr>
          <w:rFonts w:cs="Times New Roman"/>
          <w:szCs w:val="20"/>
          <w:lang w:val="en-US"/>
        </w:rPr>
        <w:fldChar w:fldCharType="end"/>
      </w:r>
      <w:r w:rsidR="004B6FA8">
        <w:rPr>
          <w:rFonts w:cs="Times New Roman"/>
          <w:szCs w:val="20"/>
          <w:lang w:val="en-US"/>
        </w:rPr>
        <w:t>6</w:t>
      </w:r>
      <w:r w:rsidR="00E02F69" w:rsidRPr="00C24462">
        <w:rPr>
          <w:rFonts w:cs="Times New Roman"/>
          <w:szCs w:val="20"/>
          <w:lang w:val="en-US"/>
        </w:rPr>
        <w:t xml:space="preserve"> of </w:t>
      </w:r>
      <w:r w:rsidR="009D0B55" w:rsidRPr="00C24462">
        <w:rPr>
          <w:rFonts w:cs="Times New Roman"/>
          <w:szCs w:val="20"/>
          <w:lang w:val="en-US"/>
        </w:rPr>
        <w:t>Annex I</w:t>
      </w:r>
      <w:r w:rsidR="00E02F69" w:rsidRPr="00C24462">
        <w:rPr>
          <w:rFonts w:cs="Times New Roman"/>
          <w:szCs w:val="20"/>
          <w:lang w:val="en-US"/>
        </w:rPr>
        <w:t xml:space="preserve"> to generate the </w:t>
      </w:r>
      <w:r w:rsidR="001840C1" w:rsidRPr="00C24462">
        <w:rPr>
          <w:rFonts w:cs="Times New Roman"/>
          <w:szCs w:val="20"/>
          <w:lang w:val="en-US"/>
        </w:rPr>
        <w:t xml:space="preserve">Baseband (BB) </w:t>
      </w:r>
      <w:r w:rsidR="00E02F69" w:rsidRPr="00C24462">
        <w:rPr>
          <w:rFonts w:cs="Times New Roman"/>
          <w:szCs w:val="20"/>
          <w:lang w:val="en-US"/>
        </w:rPr>
        <w:t xml:space="preserve">errors. </w:t>
      </w:r>
      <w:r w:rsidR="00B15FBC" w:rsidRPr="00C24462">
        <w:rPr>
          <w:rFonts w:cs="Times New Roman"/>
          <w:szCs w:val="20"/>
          <w:lang w:val="en-US"/>
        </w:rPr>
        <w:t xml:space="preserve">We also modelled the RF </w:t>
      </w:r>
      <w:r w:rsidR="00622051" w:rsidRPr="00C24462">
        <w:rPr>
          <w:rFonts w:cs="Times New Roman"/>
          <w:szCs w:val="20"/>
          <w:lang w:val="en-US"/>
        </w:rPr>
        <w:t>errors,</w:t>
      </w:r>
      <w:r w:rsidR="00B15FBC" w:rsidRPr="00C24462">
        <w:rPr>
          <w:rFonts w:cs="Times New Roman"/>
          <w:szCs w:val="20"/>
          <w:lang w:val="en-US"/>
        </w:rPr>
        <w:t xml:space="preserve"> and </w:t>
      </w:r>
      <w:r w:rsidR="00E178A0" w:rsidRPr="00C24462">
        <w:rPr>
          <w:rFonts w:cs="Times New Roman"/>
          <w:szCs w:val="20"/>
          <w:lang w:val="en-US"/>
        </w:rPr>
        <w:t>we added both BB and RF errors</w:t>
      </w:r>
      <w:r w:rsidR="00FE64C8" w:rsidRPr="00C24462">
        <w:rPr>
          <w:rFonts w:cs="Times New Roman"/>
          <w:szCs w:val="20"/>
          <w:lang w:val="en-US"/>
        </w:rPr>
        <w:t xml:space="preserve"> to the</w:t>
      </w:r>
      <w:r w:rsidR="00E178A0" w:rsidRPr="00C24462">
        <w:rPr>
          <w:rFonts w:cs="Times New Roman"/>
          <w:szCs w:val="20"/>
          <w:lang w:val="en-US"/>
        </w:rPr>
        <w:t xml:space="preserve"> </w:t>
      </w:r>
      <w:r w:rsidR="00FE64C8" w:rsidRPr="00C24462">
        <w:rPr>
          <w:rFonts w:cs="Times New Roman"/>
          <w:szCs w:val="20"/>
          <w:lang w:val="en-US"/>
        </w:rPr>
        <w:t xml:space="preserve">subset of ideal L1-RSRP data </w:t>
      </w:r>
      <w:r w:rsidR="000C33C1" w:rsidRPr="00C24462">
        <w:rPr>
          <w:rFonts w:cs="Times New Roman"/>
          <w:szCs w:val="20"/>
          <w:lang w:val="en-US"/>
        </w:rPr>
        <w:t>to derive the dataset with measurement</w:t>
      </w:r>
      <w:r w:rsidR="001905DD" w:rsidRPr="00C24462">
        <w:rPr>
          <w:rFonts w:cs="Times New Roman"/>
          <w:szCs w:val="20"/>
          <w:lang w:val="en-US"/>
        </w:rPr>
        <w:t xml:space="preserve"> errors</w:t>
      </w:r>
      <w:r w:rsidR="000E7865" w:rsidRPr="00C24462">
        <w:rPr>
          <w:rFonts w:cs="Times New Roman"/>
          <w:szCs w:val="20"/>
          <w:lang w:val="en-US"/>
        </w:rPr>
        <w:t xml:space="preserve"> as follows,</w:t>
      </w:r>
    </w:p>
    <w:p w14:paraId="4FA762FD" w14:textId="56629FDC" w:rsidR="008A2FDB" w:rsidRPr="00C24462" w:rsidRDefault="008A2FDB" w:rsidP="005176CA">
      <w:pPr>
        <w:jc w:val="both"/>
        <w:rPr>
          <w:rFonts w:cs="Times New Roman"/>
          <w:szCs w:val="20"/>
          <w:lang w:val="en-US"/>
        </w:rPr>
      </w:pPr>
      <w:r w:rsidRPr="00C24462">
        <w:rPr>
          <w:rFonts w:cs="Times New Roman"/>
          <w:szCs w:val="20"/>
          <w:lang w:val="en-US"/>
        </w:rPr>
        <w:t xml:space="preserve">RSRP </w:t>
      </w:r>
      <w:r w:rsidR="00F30DEC" w:rsidRPr="00C24462">
        <w:rPr>
          <w:rFonts w:cs="Times New Roman"/>
          <w:szCs w:val="20"/>
          <w:lang w:val="en-US"/>
        </w:rPr>
        <w:t xml:space="preserve">with </w:t>
      </w:r>
      <w:r w:rsidR="00AE6E25" w:rsidRPr="00C24462">
        <w:rPr>
          <w:rFonts w:cs="Times New Roman"/>
          <w:szCs w:val="20"/>
          <w:lang w:val="en-US"/>
        </w:rPr>
        <w:t xml:space="preserve">measurement </w:t>
      </w:r>
      <w:r w:rsidR="00F30DEC" w:rsidRPr="00C24462">
        <w:rPr>
          <w:rFonts w:cs="Times New Roman"/>
          <w:szCs w:val="20"/>
          <w:lang w:val="en-US"/>
        </w:rPr>
        <w:t xml:space="preserve">errors </w:t>
      </w:r>
      <w:r w:rsidRPr="00C24462">
        <w:rPr>
          <w:rFonts w:cs="Times New Roman"/>
          <w:szCs w:val="20"/>
          <w:lang w:val="en-US"/>
        </w:rPr>
        <w:t>= Ideal RSRP + Baseband (BB) error + Radio frequency (RF) error</w:t>
      </w:r>
    </w:p>
    <w:p w14:paraId="02F96EB3" w14:textId="32D1D0D9" w:rsidR="004A5ECE" w:rsidRPr="00C24462" w:rsidRDefault="00EE1F1D" w:rsidP="005176CA">
      <w:pPr>
        <w:jc w:val="both"/>
        <w:rPr>
          <w:rFonts w:cs="Times New Roman"/>
          <w:szCs w:val="20"/>
          <w:lang w:val="en-US"/>
        </w:rPr>
      </w:pPr>
      <w:r w:rsidRPr="00C24462">
        <w:rPr>
          <w:rFonts w:cs="Times New Roman"/>
          <w:szCs w:val="20"/>
          <w:lang w:val="en-US"/>
        </w:rPr>
        <w:t>Given the dataset with measurement errors, we evaluate the performance metrics considering measurement errors</w:t>
      </w:r>
      <w:r w:rsidR="004A5ECE" w:rsidRPr="00C24462">
        <w:rPr>
          <w:rFonts w:cs="Times New Roman"/>
          <w:szCs w:val="20"/>
          <w:lang w:val="en-US"/>
        </w:rPr>
        <w:t xml:space="preserve">. The AI/ML model uses measured RSRP as the input. The ground-truth for evaluating the predictions is with ideal RSRP. </w:t>
      </w:r>
    </w:p>
    <w:p w14:paraId="51732F9F" w14:textId="30CF6A27" w:rsidR="003158F5" w:rsidRPr="00C24462" w:rsidRDefault="00B144FA" w:rsidP="005176CA">
      <w:pPr>
        <w:jc w:val="both"/>
        <w:rPr>
          <w:rFonts w:cs="Times New Roman"/>
          <w:szCs w:val="20"/>
          <w:lang w:val="en-US"/>
        </w:rPr>
      </w:pPr>
      <w:r w:rsidRPr="00C24462">
        <w:rPr>
          <w:rFonts w:cs="Times New Roman"/>
          <w:szCs w:val="20"/>
          <w:lang w:val="en-US"/>
        </w:rPr>
        <w:t xml:space="preserve">The results are compared </w:t>
      </w:r>
      <w:r w:rsidR="00D328D5" w:rsidRPr="00C24462">
        <w:rPr>
          <w:rFonts w:cs="Times New Roman"/>
          <w:szCs w:val="20"/>
          <w:lang w:val="en-US"/>
        </w:rPr>
        <w:t xml:space="preserve">to the </w:t>
      </w:r>
      <w:r w:rsidR="001F7C7C" w:rsidRPr="00C24462">
        <w:rPr>
          <w:rFonts w:cs="Times New Roman"/>
          <w:szCs w:val="20"/>
          <w:lang w:val="en-US"/>
        </w:rPr>
        <w:t xml:space="preserve">performance metrics </w:t>
      </w:r>
      <w:r w:rsidR="0096430A" w:rsidRPr="00C24462">
        <w:rPr>
          <w:rFonts w:cs="Times New Roman"/>
          <w:szCs w:val="20"/>
          <w:lang w:val="en-US"/>
        </w:rPr>
        <w:t xml:space="preserve">without considering measurement errors, </w:t>
      </w:r>
      <w:r w:rsidR="00723F7F" w:rsidRPr="00C24462">
        <w:rPr>
          <w:rFonts w:cs="Times New Roman"/>
          <w:szCs w:val="20"/>
          <w:lang w:val="en-US"/>
        </w:rPr>
        <w:t xml:space="preserve">for </w:t>
      </w:r>
      <w:r w:rsidR="0096430A" w:rsidRPr="00C24462">
        <w:rPr>
          <w:rFonts w:cs="Times New Roman"/>
          <w:szCs w:val="20"/>
          <w:lang w:val="en-US"/>
        </w:rPr>
        <w:t xml:space="preserve">which </w:t>
      </w:r>
      <w:r w:rsidR="00723F7F" w:rsidRPr="00C24462">
        <w:rPr>
          <w:rFonts w:cs="Times New Roman"/>
          <w:szCs w:val="20"/>
          <w:lang w:val="en-US"/>
        </w:rPr>
        <w:t>we used another subset of samples from the ideal L1-RSRP dataset</w:t>
      </w:r>
      <w:r w:rsidR="0002158A" w:rsidRPr="00C24462">
        <w:rPr>
          <w:rFonts w:cs="Times New Roman"/>
          <w:szCs w:val="20"/>
          <w:lang w:val="en-US"/>
        </w:rPr>
        <w:t xml:space="preserve"> generated from the SLS</w:t>
      </w:r>
      <w:r w:rsidR="00420E90" w:rsidRPr="00C24462">
        <w:rPr>
          <w:rFonts w:cs="Times New Roman"/>
          <w:szCs w:val="20"/>
          <w:lang w:val="en-US"/>
        </w:rPr>
        <w:t xml:space="preserve"> and </w:t>
      </w:r>
      <w:r w:rsidR="00723F7F" w:rsidRPr="00C24462">
        <w:rPr>
          <w:rFonts w:cs="Times New Roman"/>
          <w:szCs w:val="20"/>
          <w:lang w:val="en-US"/>
        </w:rPr>
        <w:t xml:space="preserve">without measurement errors. </w:t>
      </w:r>
    </w:p>
    <w:p w14:paraId="72FE998E" w14:textId="4D341878" w:rsidR="008A2FDB" w:rsidRPr="00C24462" w:rsidRDefault="007B49E2" w:rsidP="005176CA">
      <w:pPr>
        <w:jc w:val="both"/>
        <w:rPr>
          <w:rFonts w:cs="Times New Roman"/>
          <w:szCs w:val="20"/>
          <w:lang w:val="en-US"/>
        </w:rPr>
      </w:pPr>
      <w:r w:rsidRPr="00C24462">
        <w:rPr>
          <w:rFonts w:cs="Times New Roman"/>
          <w:szCs w:val="20"/>
          <w:lang w:val="en-US"/>
        </w:rPr>
        <w:t>We evaluated t</w:t>
      </w:r>
      <w:r w:rsidR="008A2FDB" w:rsidRPr="00C24462">
        <w:rPr>
          <w:rFonts w:cs="Times New Roman"/>
          <w:szCs w:val="20"/>
          <w:lang w:val="en-US"/>
        </w:rPr>
        <w:t xml:space="preserve">he performance of the AI/ML model with </w:t>
      </w:r>
      <w:proofErr w:type="gramStart"/>
      <w:r w:rsidR="008A2FDB" w:rsidRPr="00C24462">
        <w:rPr>
          <w:rFonts w:cs="Times New Roman"/>
          <w:szCs w:val="20"/>
          <w:lang w:val="en-US"/>
        </w:rPr>
        <w:t>Top-K</w:t>
      </w:r>
      <w:proofErr w:type="gramEnd"/>
      <w:r w:rsidR="008A2FDB" w:rsidRPr="00C24462">
        <w:rPr>
          <w:rFonts w:cs="Times New Roman"/>
          <w:szCs w:val="20"/>
          <w:lang w:val="en-US"/>
        </w:rPr>
        <w:t xml:space="preserve"> accuracy for K =1,3, and 5, and </w:t>
      </w:r>
      <w:r w:rsidR="00C834BA" w:rsidRPr="00C24462">
        <w:rPr>
          <w:rFonts w:cs="Times New Roman"/>
          <w:szCs w:val="20"/>
          <w:lang w:val="en-US"/>
        </w:rPr>
        <w:t xml:space="preserve">we evaluated </w:t>
      </w:r>
      <w:r w:rsidR="008A2FDB" w:rsidRPr="00C24462">
        <w:rPr>
          <w:rFonts w:cs="Times New Roman"/>
          <w:szCs w:val="20"/>
          <w:lang w:val="en-US"/>
        </w:rPr>
        <w:t xml:space="preserve">the </w:t>
      </w:r>
      <w:r w:rsidR="00A83F79" w:rsidRPr="00C24462">
        <w:rPr>
          <w:rFonts w:cs="Times New Roman"/>
          <w:szCs w:val="20"/>
          <w:lang w:val="en-US"/>
        </w:rPr>
        <w:t xml:space="preserve">90%-tile </w:t>
      </w:r>
      <w:r w:rsidR="00602D7D" w:rsidRPr="00C24462">
        <w:rPr>
          <w:rFonts w:cs="Times New Roman"/>
          <w:szCs w:val="20"/>
          <w:lang w:val="en-US"/>
        </w:rPr>
        <w:t xml:space="preserve">of </w:t>
      </w:r>
      <w:r w:rsidR="00A83F79" w:rsidRPr="00C24462">
        <w:rPr>
          <w:rFonts w:cs="Times New Roman"/>
          <w:szCs w:val="20"/>
          <w:lang w:val="en-US"/>
        </w:rPr>
        <w:t>L1-RSRP difference between the maximum RSRP of the Top-</w:t>
      </w:r>
      <w:r w:rsidR="000459D8" w:rsidRPr="00C24462">
        <w:rPr>
          <w:rFonts w:cs="Times New Roman"/>
          <w:szCs w:val="20"/>
          <w:lang w:val="en-US"/>
        </w:rPr>
        <w:t>K</w:t>
      </w:r>
      <w:r w:rsidR="00A83F79" w:rsidRPr="00C24462">
        <w:rPr>
          <w:rFonts w:cs="Times New Roman"/>
          <w:szCs w:val="20"/>
          <w:lang w:val="en-US"/>
        </w:rPr>
        <w:t xml:space="preserve"> predicted beam(s) and the RSRP of the genie aided strongest beam</w:t>
      </w:r>
      <w:r w:rsidR="008A2FDB" w:rsidRPr="00C24462">
        <w:rPr>
          <w:rFonts w:cs="Times New Roman"/>
          <w:szCs w:val="20"/>
          <w:lang w:val="en-US"/>
        </w:rPr>
        <w:t>.</w:t>
      </w:r>
    </w:p>
    <w:p w14:paraId="38A1430D" w14:textId="77777777" w:rsidR="0073110D" w:rsidRPr="00C24462" w:rsidRDefault="0073110D" w:rsidP="005176CA">
      <w:pPr>
        <w:jc w:val="both"/>
        <w:rPr>
          <w:rFonts w:cs="Times New Roman"/>
          <w:szCs w:val="20"/>
          <w:lang w:val="en-US"/>
        </w:rPr>
      </w:pPr>
      <w:r w:rsidRPr="00C24462">
        <w:rPr>
          <w:rFonts w:cs="Times New Roman"/>
          <w:szCs w:val="20"/>
          <w:lang w:val="en-US"/>
        </w:rPr>
        <w:t>For BB error modeling, we consider following options:</w:t>
      </w:r>
    </w:p>
    <w:p w14:paraId="1D962E47" w14:textId="77777777" w:rsidR="0073110D" w:rsidRPr="00C24462" w:rsidRDefault="0073110D" w:rsidP="005176CA">
      <w:pPr>
        <w:pStyle w:val="ListParagraph"/>
        <w:keepNext/>
        <w:numPr>
          <w:ilvl w:val="0"/>
          <w:numId w:val="13"/>
        </w:numPr>
        <w:jc w:val="both"/>
        <w:rPr>
          <w:rFonts w:cs="Times New Roman"/>
          <w:szCs w:val="20"/>
          <w:lang w:val="en-US"/>
        </w:rPr>
      </w:pPr>
      <w:r w:rsidRPr="00C24462">
        <w:rPr>
          <w:rFonts w:cs="Times New Roman"/>
          <w:szCs w:val="20"/>
          <w:lang w:val="en-US"/>
        </w:rPr>
        <w:t>No error: This is the baseline case where BB errors are not considered in AI/ML model input.</w:t>
      </w:r>
    </w:p>
    <w:p w14:paraId="257A2A7E" w14:textId="515C9D38" w:rsidR="0073110D" w:rsidRPr="00C24462" w:rsidRDefault="0073110D" w:rsidP="005176CA">
      <w:pPr>
        <w:pStyle w:val="ListParagraph"/>
        <w:keepNext/>
        <w:numPr>
          <w:ilvl w:val="0"/>
          <w:numId w:val="13"/>
        </w:numPr>
        <w:jc w:val="both"/>
        <w:rPr>
          <w:rFonts w:cs="Times New Roman"/>
          <w:szCs w:val="20"/>
          <w:lang w:val="en-US"/>
        </w:rPr>
      </w:pPr>
      <w:r w:rsidRPr="00C24462">
        <w:rPr>
          <w:rFonts w:cs="Times New Roman"/>
          <w:szCs w:val="20"/>
          <w:lang w:val="en-US"/>
        </w:rPr>
        <w:t xml:space="preserve">LLS (Sample = 3, SINR = -4 dB): The BB error distribution obtained by LLS simulations based on the LLS assumption in </w:t>
      </w:r>
      <w:r w:rsidRPr="00C24462">
        <w:rPr>
          <w:rFonts w:cs="Times New Roman"/>
          <w:szCs w:val="20"/>
          <w:lang w:val="en-US"/>
        </w:rPr>
        <w:fldChar w:fldCharType="begin"/>
      </w:r>
      <w:r w:rsidRPr="00C24462">
        <w:rPr>
          <w:rFonts w:cs="Times New Roman"/>
          <w:szCs w:val="20"/>
          <w:lang w:val="en-US"/>
        </w:rPr>
        <w:instrText xml:space="preserve"> REF _Ref181610944 \h </w:instrText>
      </w:r>
      <w:r w:rsidR="00C24462" w:rsidRPr="00C24462">
        <w:rPr>
          <w:rFonts w:cs="Times New Roman"/>
          <w:szCs w:val="20"/>
          <w:lang w:val="en-US"/>
        </w:rPr>
        <w:instrText xml:space="preserve"> \* MERGEFORMAT </w:instrText>
      </w:r>
      <w:r w:rsidRPr="00C24462">
        <w:rPr>
          <w:rFonts w:cs="Times New Roman"/>
          <w:szCs w:val="20"/>
          <w:lang w:val="en-US"/>
        </w:rPr>
      </w:r>
      <w:r w:rsidRPr="00C24462">
        <w:rPr>
          <w:rFonts w:cs="Times New Roman"/>
          <w:szCs w:val="20"/>
          <w:lang w:val="en-US"/>
        </w:rPr>
        <w:fldChar w:fldCharType="separate"/>
      </w:r>
      <w:r w:rsidRPr="00C24462">
        <w:rPr>
          <w:rFonts w:cs="Times New Roman"/>
        </w:rPr>
        <w:t xml:space="preserve">Table </w:t>
      </w:r>
      <w:r w:rsidR="004B6FA8">
        <w:rPr>
          <w:rFonts w:cs="Times New Roman"/>
          <w:noProof/>
        </w:rPr>
        <w:t>6</w:t>
      </w:r>
      <w:r w:rsidRPr="00C24462">
        <w:rPr>
          <w:rFonts w:cs="Times New Roman"/>
          <w:szCs w:val="20"/>
          <w:lang w:val="en-US"/>
        </w:rPr>
        <w:fldChar w:fldCharType="end"/>
      </w:r>
      <w:r w:rsidRPr="00C24462">
        <w:rPr>
          <w:rFonts w:cs="Times New Roman"/>
          <w:szCs w:val="20"/>
          <w:lang w:val="en-US"/>
        </w:rPr>
        <w:t xml:space="preserve"> for side conditions where number of samples in L1 averaging=3 and SINR = -4 dB.</w:t>
      </w:r>
    </w:p>
    <w:p w14:paraId="5ABCEF4D" w14:textId="7F4354DC" w:rsidR="0073110D" w:rsidRPr="00C24462" w:rsidRDefault="0073110D" w:rsidP="005176CA">
      <w:pPr>
        <w:pStyle w:val="ListParagraph"/>
        <w:keepNext/>
        <w:numPr>
          <w:ilvl w:val="0"/>
          <w:numId w:val="13"/>
        </w:numPr>
        <w:jc w:val="both"/>
        <w:rPr>
          <w:rFonts w:cs="Times New Roman"/>
          <w:szCs w:val="20"/>
          <w:lang w:val="en-US"/>
        </w:rPr>
      </w:pPr>
      <w:r w:rsidRPr="00C24462">
        <w:rPr>
          <w:rFonts w:cs="Times New Roman"/>
          <w:szCs w:val="20"/>
          <w:lang w:val="en-US"/>
        </w:rPr>
        <w:t xml:space="preserve">LLS (Sample = 5, SINR = 0 dB): The BB error distribution obtained by LLS simulations based on the LLS assumption in </w:t>
      </w:r>
      <w:r w:rsidRPr="00C24462">
        <w:rPr>
          <w:rFonts w:cs="Times New Roman"/>
          <w:szCs w:val="20"/>
          <w:lang w:val="en-US"/>
        </w:rPr>
        <w:fldChar w:fldCharType="begin"/>
      </w:r>
      <w:r w:rsidRPr="00C24462">
        <w:rPr>
          <w:rFonts w:cs="Times New Roman"/>
          <w:szCs w:val="20"/>
          <w:lang w:val="en-US"/>
        </w:rPr>
        <w:instrText xml:space="preserve"> REF _Ref181610944 \h </w:instrText>
      </w:r>
      <w:r w:rsidR="00C24462" w:rsidRPr="00C24462">
        <w:rPr>
          <w:rFonts w:cs="Times New Roman"/>
          <w:szCs w:val="20"/>
          <w:lang w:val="en-US"/>
        </w:rPr>
        <w:instrText xml:space="preserve"> \* MERGEFORMAT </w:instrText>
      </w:r>
      <w:r w:rsidRPr="00C24462">
        <w:rPr>
          <w:rFonts w:cs="Times New Roman"/>
          <w:szCs w:val="20"/>
          <w:lang w:val="en-US"/>
        </w:rPr>
      </w:r>
      <w:r w:rsidRPr="00C24462">
        <w:rPr>
          <w:rFonts w:cs="Times New Roman"/>
          <w:szCs w:val="20"/>
          <w:lang w:val="en-US"/>
        </w:rPr>
        <w:fldChar w:fldCharType="separate"/>
      </w:r>
      <w:r w:rsidRPr="00C24462">
        <w:rPr>
          <w:rFonts w:cs="Times New Roman"/>
        </w:rPr>
        <w:t xml:space="preserve">Table </w:t>
      </w:r>
      <w:r w:rsidR="004B6FA8">
        <w:rPr>
          <w:rFonts w:cs="Times New Roman"/>
          <w:noProof/>
        </w:rPr>
        <w:t>6</w:t>
      </w:r>
      <w:r w:rsidRPr="00C24462">
        <w:rPr>
          <w:rFonts w:cs="Times New Roman"/>
          <w:szCs w:val="20"/>
          <w:lang w:val="en-US"/>
        </w:rPr>
        <w:fldChar w:fldCharType="end"/>
      </w:r>
      <w:r w:rsidRPr="00C24462">
        <w:rPr>
          <w:rFonts w:cs="Times New Roman"/>
          <w:szCs w:val="20"/>
          <w:lang w:val="en-US"/>
        </w:rPr>
        <w:t xml:space="preserve"> for side conditions where number of samples in L1 averaging=5 and SINR = 0 dB.</w:t>
      </w:r>
    </w:p>
    <w:p w14:paraId="1D353A69" w14:textId="77777777" w:rsidR="0073110D" w:rsidRPr="00C24462" w:rsidRDefault="0073110D" w:rsidP="005176CA">
      <w:pPr>
        <w:pStyle w:val="ListParagraph"/>
        <w:keepNext/>
        <w:numPr>
          <w:ilvl w:val="0"/>
          <w:numId w:val="13"/>
        </w:numPr>
        <w:jc w:val="both"/>
        <w:rPr>
          <w:rFonts w:cs="Times New Roman"/>
          <w:szCs w:val="20"/>
          <w:lang w:val="en-US"/>
        </w:rPr>
      </w:pPr>
      <w:r w:rsidRPr="00C24462">
        <w:rPr>
          <w:rFonts w:cs="Times New Roman"/>
          <w:szCs w:val="20"/>
          <w:lang w:val="en-US"/>
        </w:rPr>
        <w:t>Gaussian distribution: 95% of users are distributed within ±2.5 dB error margin with zero mean.</w:t>
      </w:r>
    </w:p>
    <w:p w14:paraId="3378821F" w14:textId="77777777" w:rsidR="0073110D" w:rsidRPr="00C24462" w:rsidRDefault="0073110D" w:rsidP="005176CA">
      <w:pPr>
        <w:jc w:val="both"/>
        <w:rPr>
          <w:rFonts w:cs="Times New Roman"/>
          <w:szCs w:val="20"/>
          <w:lang w:val="en-US"/>
        </w:rPr>
      </w:pPr>
      <w:r w:rsidRPr="00C24462">
        <w:rPr>
          <w:rFonts w:cs="Times New Roman"/>
          <w:szCs w:val="20"/>
          <w:lang w:val="en-US"/>
        </w:rPr>
        <w:t>For RF error modeling, we consider following options:</w:t>
      </w:r>
    </w:p>
    <w:p w14:paraId="3124B59E" w14:textId="77777777" w:rsidR="0073110D" w:rsidRPr="00C24462" w:rsidRDefault="0073110D" w:rsidP="005176CA">
      <w:pPr>
        <w:pStyle w:val="ListParagraph"/>
        <w:keepNext/>
        <w:numPr>
          <w:ilvl w:val="0"/>
          <w:numId w:val="14"/>
        </w:numPr>
        <w:jc w:val="both"/>
        <w:rPr>
          <w:rFonts w:cs="Times New Roman"/>
          <w:szCs w:val="20"/>
          <w:lang w:val="en-US"/>
        </w:rPr>
      </w:pPr>
      <w:r w:rsidRPr="00C24462">
        <w:rPr>
          <w:rFonts w:cs="Times New Roman"/>
          <w:szCs w:val="20"/>
          <w:lang w:val="en-US"/>
        </w:rPr>
        <w:t>No error: This is the baseline case where RF errors are not considered as input of the AI/ML model.</w:t>
      </w:r>
    </w:p>
    <w:p w14:paraId="68584221" w14:textId="77777777" w:rsidR="0073110D" w:rsidRPr="00C24462" w:rsidRDefault="0073110D" w:rsidP="005176CA">
      <w:pPr>
        <w:pStyle w:val="ListParagraph"/>
        <w:keepNext/>
        <w:numPr>
          <w:ilvl w:val="0"/>
          <w:numId w:val="14"/>
        </w:numPr>
        <w:jc w:val="both"/>
        <w:rPr>
          <w:rFonts w:cs="Times New Roman"/>
          <w:szCs w:val="20"/>
          <w:lang w:val="en-US"/>
        </w:rPr>
      </w:pPr>
      <w:r w:rsidRPr="00C24462">
        <w:rPr>
          <w:rFonts w:cs="Times New Roman"/>
          <w:szCs w:val="20"/>
        </w:rPr>
        <w:t xml:space="preserve">Gaussian (Independent for each TX beam): </w:t>
      </w:r>
      <w:r w:rsidRPr="00C24462">
        <w:rPr>
          <w:rFonts w:cs="Times New Roman"/>
          <w:szCs w:val="20"/>
          <w:lang w:val="en-US"/>
        </w:rPr>
        <w:t xml:space="preserve">95% of users are distributed within ±4.5 dB error margin with mean zero. The RF error is generated independently for each RSRP measurement of TX beam in a single inference instance so that different TX beams are measured with different RF errors. </w:t>
      </w:r>
    </w:p>
    <w:p w14:paraId="1CEDD860" w14:textId="77777777" w:rsidR="0073110D" w:rsidRPr="00C24462" w:rsidRDefault="0073110D" w:rsidP="005176CA">
      <w:pPr>
        <w:pStyle w:val="ListParagraph"/>
        <w:keepNext/>
        <w:numPr>
          <w:ilvl w:val="0"/>
          <w:numId w:val="14"/>
        </w:numPr>
        <w:jc w:val="both"/>
        <w:rPr>
          <w:rFonts w:cs="Times New Roman"/>
          <w:szCs w:val="20"/>
          <w:lang w:val="en-US"/>
        </w:rPr>
      </w:pPr>
      <w:r w:rsidRPr="00C24462">
        <w:rPr>
          <w:rFonts w:cs="Times New Roman"/>
          <w:szCs w:val="20"/>
        </w:rPr>
        <w:t>Uniform distribution (Independent for each TX beam): All</w:t>
      </w:r>
      <w:r w:rsidRPr="00C24462">
        <w:rPr>
          <w:rFonts w:cs="Times New Roman"/>
          <w:szCs w:val="20"/>
          <w:lang w:val="en-US"/>
        </w:rPr>
        <w:t xml:space="preserve"> users are distributed within ±4.5 dB error margin with mean zero. The RF error is added independently for each RSRP measurement of TX beam in a single inference instance so that different TX beams are measured with different RF errors. </w:t>
      </w:r>
    </w:p>
    <w:p w14:paraId="4F4AF784" w14:textId="629B8257" w:rsidR="00D6527E" w:rsidRPr="00C24462" w:rsidRDefault="0073110D" w:rsidP="005176CA">
      <w:pPr>
        <w:pStyle w:val="ListParagraph"/>
        <w:keepNext/>
        <w:numPr>
          <w:ilvl w:val="0"/>
          <w:numId w:val="14"/>
        </w:numPr>
        <w:jc w:val="both"/>
        <w:rPr>
          <w:rFonts w:cs="Times New Roman"/>
          <w:szCs w:val="20"/>
          <w:lang w:val="en-US"/>
        </w:rPr>
      </w:pPr>
      <w:r w:rsidRPr="00C24462">
        <w:rPr>
          <w:rFonts w:cs="Times New Roman"/>
          <w:szCs w:val="20"/>
        </w:rPr>
        <w:t xml:space="preserve">Gaussian distribution (Same for all TX beams): </w:t>
      </w:r>
      <w:r w:rsidRPr="00C24462">
        <w:rPr>
          <w:rFonts w:cs="Times New Roman"/>
          <w:szCs w:val="20"/>
          <w:lang w:val="en-US"/>
        </w:rPr>
        <w:t xml:space="preserve">95% of users are distributed within ±4.5 dB error margin with mean zero. The same RF error is added to all the RSRP measurements of the different TX beams for a single inference instance. </w:t>
      </w:r>
    </w:p>
    <w:p w14:paraId="00EA5D7C" w14:textId="2DB65290" w:rsidR="00DA3E34" w:rsidRPr="007300D4" w:rsidRDefault="002C02D4" w:rsidP="00994654">
      <w:pPr>
        <w:pStyle w:val="RAN4H3"/>
      </w:pPr>
      <w:r>
        <w:t xml:space="preserve">Evaluation </w:t>
      </w:r>
      <w:r w:rsidR="00875BE1">
        <w:t>Results</w:t>
      </w:r>
      <w:r>
        <w:t xml:space="preserve"> </w:t>
      </w:r>
      <w:r w:rsidR="001353CB">
        <w:t xml:space="preserve">of BB error </w:t>
      </w:r>
      <w:r w:rsidR="00142735">
        <w:t>excluding RF error</w:t>
      </w:r>
    </w:p>
    <w:p w14:paraId="66E77D39" w14:textId="5FDC16AA" w:rsidR="00C84A42" w:rsidRDefault="00C84A42" w:rsidP="005176CA">
      <w:pPr>
        <w:jc w:val="both"/>
        <w:rPr>
          <w:rFonts w:cs="Times New Roman"/>
        </w:rPr>
      </w:pPr>
      <w:r w:rsidRPr="00209BB3">
        <w:rPr>
          <w:rFonts w:cs="Times New Roman"/>
        </w:rPr>
        <w:t xml:space="preserve">In </w:t>
      </w:r>
      <w:r w:rsidRPr="7DA96000">
        <w:rPr>
          <w:rFonts w:cs="Times New Roman"/>
          <w:lang w:val="en-US"/>
        </w:rPr>
        <w:fldChar w:fldCharType="begin"/>
      </w:r>
      <w:r w:rsidRPr="7DA96000">
        <w:rPr>
          <w:rFonts w:cs="Times New Roman"/>
          <w:lang w:val="en-US"/>
        </w:rPr>
        <w:instrText xml:space="preserve"> REF _Ref181608179 \h  \* MERGEFORMAT </w:instrText>
      </w:r>
      <w:r w:rsidRPr="7DA96000">
        <w:rPr>
          <w:rFonts w:cs="Times New Roman"/>
          <w:lang w:val="en-US"/>
        </w:rPr>
      </w:r>
      <w:r w:rsidRPr="7DA96000">
        <w:rPr>
          <w:rFonts w:cs="Times New Roman"/>
          <w:lang w:val="en-US"/>
        </w:rPr>
        <w:fldChar w:fldCharType="separate"/>
      </w:r>
      <w:r w:rsidRPr="00209BB3">
        <w:rPr>
          <w:rFonts w:cs="Times New Roman"/>
        </w:rPr>
        <w:t>Figure 1</w:t>
      </w:r>
      <w:r w:rsidRPr="7DA96000">
        <w:rPr>
          <w:rFonts w:cs="Times New Roman"/>
          <w:lang w:val="en-US"/>
        </w:rPr>
        <w:fldChar w:fldCharType="end"/>
      </w:r>
      <w:r w:rsidRPr="00209BB3">
        <w:rPr>
          <w:rFonts w:cs="Times New Roman"/>
        </w:rPr>
        <w:t xml:space="preserve">, we evaluate the impact of BB error on measurement without considering RF error. The BB error distributions in </w:t>
      </w:r>
      <w:r w:rsidRPr="7DA96000">
        <w:rPr>
          <w:rFonts w:cs="Times New Roman"/>
          <w:lang w:val="en-US"/>
        </w:rPr>
        <w:fldChar w:fldCharType="begin"/>
      </w:r>
      <w:r w:rsidRPr="7DA96000">
        <w:rPr>
          <w:rFonts w:cs="Times New Roman"/>
          <w:lang w:val="en-US"/>
        </w:rPr>
        <w:instrText xml:space="preserve"> REF _Ref181608179 \h  \* MERGEFORMAT </w:instrText>
      </w:r>
      <w:r w:rsidRPr="7DA96000">
        <w:rPr>
          <w:rFonts w:cs="Times New Roman"/>
          <w:lang w:val="en-US"/>
        </w:rPr>
      </w:r>
      <w:r w:rsidRPr="7DA96000">
        <w:rPr>
          <w:rFonts w:cs="Times New Roman"/>
          <w:lang w:val="en-US"/>
        </w:rPr>
        <w:fldChar w:fldCharType="separate"/>
      </w:r>
      <w:r w:rsidRPr="00209BB3">
        <w:rPr>
          <w:rFonts w:cs="Times New Roman"/>
        </w:rPr>
        <w:t>Figure 1</w:t>
      </w:r>
      <w:r w:rsidRPr="7DA96000">
        <w:rPr>
          <w:rFonts w:cs="Times New Roman"/>
          <w:lang w:val="en-US"/>
        </w:rPr>
        <w:fldChar w:fldCharType="end"/>
      </w:r>
      <w:r w:rsidRPr="00209BB3">
        <w:rPr>
          <w:rFonts w:cs="Times New Roman"/>
        </w:rPr>
        <w:t xml:space="preserve"> shows 95% of </w:t>
      </w:r>
      <w:r w:rsidR="00EC18D2" w:rsidRPr="00209BB3">
        <w:rPr>
          <w:rFonts w:cs="Times New Roman"/>
        </w:rPr>
        <w:t xml:space="preserve">BB errors </w:t>
      </w:r>
      <w:r w:rsidRPr="00209BB3">
        <w:rPr>
          <w:rFonts w:cs="Times New Roman"/>
        </w:rPr>
        <w:t xml:space="preserve">in the range of [-0.83, 1.78] </w:t>
      </w:r>
      <w:r w:rsidR="00EC18D2" w:rsidRPr="00209BB3">
        <w:rPr>
          <w:rFonts w:cs="Times New Roman"/>
        </w:rPr>
        <w:t>with 1</w:t>
      </w:r>
      <w:r w:rsidR="00EC18D2" w:rsidRPr="00209BB3">
        <w:rPr>
          <w:rFonts w:cs="Times New Roman"/>
          <w:vertAlign w:val="superscript"/>
        </w:rPr>
        <w:t>st</w:t>
      </w:r>
      <w:r w:rsidR="00EC18D2" w:rsidRPr="00209BB3">
        <w:rPr>
          <w:rFonts w:cs="Times New Roman"/>
        </w:rPr>
        <w:t xml:space="preserve"> LLS conditions </w:t>
      </w:r>
      <w:r w:rsidRPr="00209BB3">
        <w:rPr>
          <w:rFonts w:cs="Times New Roman"/>
        </w:rPr>
        <w:t>(</w:t>
      </w:r>
      <w:r w:rsidR="008F741E" w:rsidRPr="00209BB3">
        <w:rPr>
          <w:rFonts w:cs="Times New Roman"/>
        </w:rPr>
        <w:t># samples</w:t>
      </w:r>
      <w:r w:rsidRPr="00209BB3">
        <w:rPr>
          <w:rFonts w:cs="Times New Roman"/>
        </w:rPr>
        <w:t xml:space="preserve"> = 3, SINR = -4 dB) and </w:t>
      </w:r>
      <w:r w:rsidR="00351BB5" w:rsidRPr="00209BB3">
        <w:rPr>
          <w:rFonts w:cs="Times New Roman"/>
        </w:rPr>
        <w:t xml:space="preserve">in the range of </w:t>
      </w:r>
      <w:r w:rsidRPr="00209BB3">
        <w:rPr>
          <w:rFonts w:cs="Times New Roman"/>
        </w:rPr>
        <w:t xml:space="preserve">[-0.35, 0.83] </w:t>
      </w:r>
      <w:r w:rsidR="00351BB5" w:rsidRPr="00209BB3">
        <w:rPr>
          <w:rFonts w:cs="Times New Roman"/>
        </w:rPr>
        <w:t>with the 2</w:t>
      </w:r>
      <w:r w:rsidR="00351BB5" w:rsidRPr="00209BB3">
        <w:rPr>
          <w:rFonts w:cs="Times New Roman"/>
          <w:vertAlign w:val="superscript"/>
        </w:rPr>
        <w:t>st</w:t>
      </w:r>
      <w:r w:rsidR="00351BB5" w:rsidRPr="00209BB3">
        <w:rPr>
          <w:rFonts w:cs="Times New Roman"/>
        </w:rPr>
        <w:t xml:space="preserve"> LLS conditions </w:t>
      </w:r>
      <w:r w:rsidRPr="00209BB3">
        <w:rPr>
          <w:rFonts w:cs="Times New Roman"/>
        </w:rPr>
        <w:t>(</w:t>
      </w:r>
      <w:r w:rsidR="008F741E" w:rsidRPr="00209BB3">
        <w:rPr>
          <w:rFonts w:cs="Times New Roman"/>
        </w:rPr>
        <w:t># samples</w:t>
      </w:r>
      <w:r w:rsidRPr="00209BB3">
        <w:rPr>
          <w:rFonts w:cs="Times New Roman"/>
        </w:rPr>
        <w:t xml:space="preserve"> = 5, SINR = 0 dB). The BB error distribution with a better SINR and </w:t>
      </w:r>
      <w:r w:rsidR="00B858D9" w:rsidRPr="00209BB3">
        <w:rPr>
          <w:rFonts w:cs="Times New Roman"/>
        </w:rPr>
        <w:t>longer</w:t>
      </w:r>
      <w:r w:rsidRPr="00209BB3">
        <w:rPr>
          <w:rFonts w:cs="Times New Roman"/>
        </w:rPr>
        <w:t xml:space="preserve"> L1 averaging </w:t>
      </w:r>
      <w:r w:rsidR="007C270A" w:rsidRPr="00209BB3">
        <w:rPr>
          <w:rFonts w:cs="Times New Roman"/>
        </w:rPr>
        <w:t xml:space="preserve">filter </w:t>
      </w:r>
      <w:r w:rsidRPr="00209BB3">
        <w:rPr>
          <w:rFonts w:cs="Times New Roman"/>
        </w:rPr>
        <w:t xml:space="preserve">reduce the error margins of the BB error. </w:t>
      </w:r>
      <w:r w:rsidR="00272BB1" w:rsidRPr="00209BB3">
        <w:rPr>
          <w:rFonts w:cs="Times New Roman"/>
        </w:rPr>
        <w:t>On the other hand</w:t>
      </w:r>
      <w:r w:rsidRPr="00209BB3">
        <w:rPr>
          <w:rFonts w:cs="Times New Roman"/>
        </w:rPr>
        <w:t xml:space="preserve">, </w:t>
      </w:r>
      <w:r w:rsidR="00F979D1" w:rsidRPr="00209BB3">
        <w:rPr>
          <w:rFonts w:cs="Times New Roman"/>
        </w:rPr>
        <w:t xml:space="preserve">a </w:t>
      </w:r>
      <w:r w:rsidRPr="00209BB3">
        <w:rPr>
          <w:rFonts w:cs="Times New Roman"/>
        </w:rPr>
        <w:t xml:space="preserve">Gaussian distribution </w:t>
      </w:r>
      <w:r w:rsidR="00F979D1" w:rsidRPr="00209BB3">
        <w:rPr>
          <w:rFonts w:cs="Times New Roman"/>
        </w:rPr>
        <w:t xml:space="preserve">with </w:t>
      </w:r>
      <w:r w:rsidR="00A30165" w:rsidRPr="00209BB3">
        <w:rPr>
          <w:rFonts w:cs="Times New Roman"/>
        </w:rPr>
        <w:t xml:space="preserve">±2.5 dB error margin </w:t>
      </w:r>
      <w:r w:rsidRPr="00209BB3">
        <w:rPr>
          <w:rFonts w:cs="Times New Roman"/>
        </w:rPr>
        <w:t xml:space="preserve">shows a higher BB error variance compared to both </w:t>
      </w:r>
      <w:r w:rsidR="00FE3D30" w:rsidRPr="00209BB3">
        <w:rPr>
          <w:rFonts w:cs="Times New Roman"/>
        </w:rPr>
        <w:t>BB error</w:t>
      </w:r>
      <w:r w:rsidR="00BB667D" w:rsidRPr="00209BB3">
        <w:rPr>
          <w:rFonts w:cs="Times New Roman"/>
        </w:rPr>
        <w:t>s</w:t>
      </w:r>
      <w:r w:rsidR="00FE3D30" w:rsidRPr="00209BB3">
        <w:rPr>
          <w:rFonts w:cs="Times New Roman"/>
        </w:rPr>
        <w:t xml:space="preserve"> </w:t>
      </w:r>
      <w:r w:rsidR="009A71AC" w:rsidRPr="00209BB3">
        <w:rPr>
          <w:rFonts w:cs="Times New Roman"/>
        </w:rPr>
        <w:t xml:space="preserve">with </w:t>
      </w:r>
      <w:r w:rsidRPr="00209BB3">
        <w:rPr>
          <w:rFonts w:cs="Times New Roman"/>
        </w:rPr>
        <w:t>distributions</w:t>
      </w:r>
      <w:r w:rsidR="00FE3D30" w:rsidRPr="00209BB3">
        <w:rPr>
          <w:rFonts w:cs="Times New Roman"/>
        </w:rPr>
        <w:t xml:space="preserve"> derived from LLS</w:t>
      </w:r>
      <w:r w:rsidRPr="00209BB3">
        <w:rPr>
          <w:rFonts w:cs="Times New Roman"/>
        </w:rPr>
        <w:t xml:space="preserve">.   </w:t>
      </w:r>
    </w:p>
    <w:p w14:paraId="59BBD1AA" w14:textId="6F6E1C6E" w:rsidR="00C84A42" w:rsidRDefault="00C84A42" w:rsidP="005176CA">
      <w:pPr>
        <w:jc w:val="both"/>
        <w:rPr>
          <w:rFonts w:cs="Times New Roman"/>
          <w:szCs w:val="20"/>
          <w:lang w:val="en-US"/>
        </w:rPr>
      </w:pPr>
      <w:r>
        <w:rPr>
          <w:rFonts w:cs="Times New Roman"/>
          <w:szCs w:val="20"/>
          <w:lang w:val="en-US"/>
        </w:rPr>
        <w:t xml:space="preserve">We summarize the AI/ML model performance for BB error options in </w:t>
      </w:r>
      <w:r w:rsidRPr="00C60042">
        <w:rPr>
          <w:rFonts w:cs="Times New Roman"/>
          <w:szCs w:val="20"/>
          <w:lang w:val="en-US"/>
        </w:rPr>
        <w:fldChar w:fldCharType="begin"/>
      </w:r>
      <w:r w:rsidRPr="00C60042">
        <w:rPr>
          <w:rFonts w:cs="Times New Roman"/>
          <w:szCs w:val="20"/>
          <w:lang w:val="en-US"/>
        </w:rPr>
        <w:instrText xml:space="preserve"> REF _Ref181618784 \h  \* MERGEFORMAT </w:instrText>
      </w:r>
      <w:r w:rsidRPr="00C60042">
        <w:rPr>
          <w:rFonts w:cs="Times New Roman"/>
          <w:szCs w:val="20"/>
          <w:lang w:val="en-US"/>
        </w:rPr>
      </w:r>
      <w:r w:rsidRPr="00C60042">
        <w:rPr>
          <w:rFonts w:cs="Times New Roman"/>
          <w:szCs w:val="20"/>
          <w:lang w:val="en-US"/>
        </w:rPr>
        <w:fldChar w:fldCharType="separate"/>
      </w:r>
      <w:r w:rsidRPr="00C60042">
        <w:rPr>
          <w:rFonts w:cs="Times New Roman"/>
          <w:szCs w:val="20"/>
        </w:rPr>
        <w:t xml:space="preserve">Table </w:t>
      </w:r>
      <w:r w:rsidRPr="00C60042">
        <w:rPr>
          <w:rFonts w:cs="Times New Roman"/>
          <w:noProof/>
          <w:szCs w:val="20"/>
        </w:rPr>
        <w:t>1</w:t>
      </w:r>
      <w:r w:rsidRPr="00C60042">
        <w:rPr>
          <w:rFonts w:cs="Times New Roman"/>
          <w:szCs w:val="20"/>
          <w:lang w:val="en-US"/>
        </w:rPr>
        <w:fldChar w:fldCharType="end"/>
      </w:r>
      <w:r>
        <w:rPr>
          <w:rFonts w:cs="Times New Roman"/>
          <w:szCs w:val="20"/>
          <w:lang w:val="en-US"/>
        </w:rPr>
        <w:t xml:space="preserve">. </w:t>
      </w:r>
      <w:r w:rsidRPr="00870C82">
        <w:rPr>
          <w:rFonts w:cs="Times New Roman"/>
          <w:szCs w:val="20"/>
          <w:lang w:val="en-US"/>
        </w:rPr>
        <w:t xml:space="preserve">The </w:t>
      </w:r>
      <w:proofErr w:type="gramStart"/>
      <w:r w:rsidRPr="00870C82">
        <w:rPr>
          <w:rFonts w:cs="Times New Roman"/>
          <w:szCs w:val="20"/>
          <w:lang w:val="en-US"/>
        </w:rPr>
        <w:t>Top-1</w:t>
      </w:r>
      <w:proofErr w:type="gramEnd"/>
      <w:r w:rsidRPr="00870C82">
        <w:rPr>
          <w:rFonts w:cs="Times New Roman"/>
          <w:szCs w:val="20"/>
          <w:lang w:val="en-US"/>
        </w:rPr>
        <w:t xml:space="preserve"> accuracy of </w:t>
      </w:r>
      <w:r w:rsidR="00640344">
        <w:rPr>
          <w:rFonts w:cs="Times New Roman"/>
          <w:szCs w:val="20"/>
          <w:lang w:val="en-US"/>
        </w:rPr>
        <w:t>BB error</w:t>
      </w:r>
      <w:r w:rsidR="00640344" w:rsidRPr="00870C82">
        <w:rPr>
          <w:rFonts w:cs="Times New Roman"/>
          <w:szCs w:val="20"/>
          <w:lang w:val="en-US"/>
        </w:rPr>
        <w:t xml:space="preserve"> </w:t>
      </w:r>
      <w:r w:rsidR="00640344">
        <w:rPr>
          <w:rFonts w:cs="Times New Roman"/>
          <w:szCs w:val="20"/>
          <w:lang w:val="en-US"/>
        </w:rPr>
        <w:t xml:space="preserve">with </w:t>
      </w:r>
      <w:r w:rsidR="00F56733">
        <w:rPr>
          <w:rFonts w:cs="Times New Roman"/>
          <w:szCs w:val="20"/>
          <w:lang w:val="en-US"/>
        </w:rPr>
        <w:t>2</w:t>
      </w:r>
      <w:r w:rsidR="00F56733" w:rsidRPr="005176CA">
        <w:rPr>
          <w:rFonts w:cs="Times New Roman"/>
          <w:szCs w:val="20"/>
          <w:vertAlign w:val="superscript"/>
          <w:lang w:val="en-US"/>
        </w:rPr>
        <w:t>nd</w:t>
      </w:r>
      <w:r w:rsidR="00F56733">
        <w:rPr>
          <w:rFonts w:cs="Times New Roman"/>
          <w:szCs w:val="20"/>
          <w:lang w:val="en-US"/>
        </w:rPr>
        <w:t xml:space="preserve"> </w:t>
      </w:r>
      <w:r w:rsidRPr="00870C82">
        <w:rPr>
          <w:rFonts w:cs="Times New Roman"/>
          <w:szCs w:val="20"/>
          <w:lang w:val="en-US"/>
        </w:rPr>
        <w:t xml:space="preserve">LLS </w:t>
      </w:r>
      <w:r w:rsidR="002835C4">
        <w:rPr>
          <w:rFonts w:cs="Times New Roman"/>
          <w:szCs w:val="20"/>
          <w:lang w:val="en-US"/>
        </w:rPr>
        <w:t xml:space="preserve">conditions </w:t>
      </w:r>
      <w:r w:rsidRPr="00870C82">
        <w:rPr>
          <w:rFonts w:cs="Times New Roman"/>
          <w:szCs w:val="20"/>
          <w:lang w:val="en-US"/>
        </w:rPr>
        <w:t>(</w:t>
      </w:r>
      <w:r w:rsidR="008F741E">
        <w:rPr>
          <w:rFonts w:cs="Times New Roman"/>
          <w:szCs w:val="20"/>
          <w:lang w:val="en-US"/>
        </w:rPr>
        <w:t># samples</w:t>
      </w:r>
      <w:r w:rsidRPr="00870C82">
        <w:rPr>
          <w:rFonts w:cs="Times New Roman"/>
          <w:szCs w:val="20"/>
          <w:lang w:val="en-US"/>
        </w:rPr>
        <w:t xml:space="preserve"> = 5, SINR = 0 dB) was reduced by 0.61% compared to that of the case with no BB error</w:t>
      </w:r>
      <w:r>
        <w:rPr>
          <w:rFonts w:cs="Times New Roman"/>
          <w:szCs w:val="20"/>
          <w:lang w:val="en-US"/>
        </w:rPr>
        <w:t xml:space="preserve">. It further reduced by 1.6% for </w:t>
      </w:r>
      <w:r w:rsidR="002F0645">
        <w:rPr>
          <w:rFonts w:cs="Times New Roman"/>
          <w:szCs w:val="20"/>
          <w:lang w:val="en-US"/>
        </w:rPr>
        <w:t>1</w:t>
      </w:r>
      <w:r w:rsidR="002F0645" w:rsidRPr="00DD776B">
        <w:rPr>
          <w:rFonts w:cs="Times New Roman"/>
          <w:szCs w:val="20"/>
          <w:vertAlign w:val="superscript"/>
          <w:lang w:val="en-US"/>
        </w:rPr>
        <w:t>st</w:t>
      </w:r>
      <w:r w:rsidR="002F0645">
        <w:rPr>
          <w:rFonts w:cs="Times New Roman"/>
          <w:szCs w:val="20"/>
          <w:lang w:val="en-US"/>
        </w:rPr>
        <w:t xml:space="preserve"> </w:t>
      </w:r>
      <w:r w:rsidR="002F0645" w:rsidRPr="00870C82">
        <w:rPr>
          <w:rFonts w:cs="Times New Roman"/>
          <w:szCs w:val="20"/>
          <w:lang w:val="en-US"/>
        </w:rPr>
        <w:t xml:space="preserve">LLS </w:t>
      </w:r>
      <w:r w:rsidR="002F0645">
        <w:rPr>
          <w:rFonts w:cs="Times New Roman"/>
          <w:szCs w:val="20"/>
          <w:lang w:val="en-US"/>
        </w:rPr>
        <w:t xml:space="preserve">conditions </w:t>
      </w:r>
      <w:r w:rsidRPr="009E6C37">
        <w:rPr>
          <w:rFonts w:cs="Times New Roman"/>
          <w:szCs w:val="20"/>
          <w:lang w:val="en-US"/>
        </w:rPr>
        <w:t>(</w:t>
      </w:r>
      <w:r w:rsidR="008F741E">
        <w:rPr>
          <w:rFonts w:cs="Times New Roman"/>
          <w:szCs w:val="20"/>
          <w:lang w:val="en-US"/>
        </w:rPr>
        <w:t># samples</w:t>
      </w:r>
      <w:r w:rsidRPr="009E6C37">
        <w:rPr>
          <w:rFonts w:cs="Times New Roman"/>
          <w:szCs w:val="20"/>
          <w:lang w:val="en-US"/>
        </w:rPr>
        <w:t xml:space="preserve"> = </w:t>
      </w:r>
      <w:r>
        <w:rPr>
          <w:rFonts w:cs="Times New Roman"/>
          <w:szCs w:val="20"/>
          <w:lang w:val="en-US"/>
        </w:rPr>
        <w:t>3</w:t>
      </w:r>
      <w:r w:rsidRPr="009E6C37">
        <w:rPr>
          <w:rFonts w:cs="Times New Roman"/>
          <w:szCs w:val="20"/>
          <w:lang w:val="en-US"/>
        </w:rPr>
        <w:t xml:space="preserve">, SINR = </w:t>
      </w:r>
      <w:r>
        <w:rPr>
          <w:rFonts w:cs="Times New Roman"/>
          <w:szCs w:val="20"/>
          <w:lang w:val="en-US"/>
        </w:rPr>
        <w:t>-4</w:t>
      </w:r>
      <w:r w:rsidRPr="009E6C37">
        <w:rPr>
          <w:rFonts w:cs="Times New Roman"/>
          <w:szCs w:val="20"/>
          <w:lang w:val="en-US"/>
        </w:rPr>
        <w:t xml:space="preserve"> dB)</w:t>
      </w:r>
      <w:r w:rsidR="009C3DC6">
        <w:rPr>
          <w:rFonts w:cs="Times New Roman"/>
          <w:szCs w:val="20"/>
          <w:lang w:val="en-US"/>
        </w:rPr>
        <w:t xml:space="preserve">. </w:t>
      </w:r>
      <w:r w:rsidR="00F43A0E">
        <w:rPr>
          <w:rFonts w:cs="Times New Roman"/>
          <w:szCs w:val="20"/>
          <w:lang w:val="en-US"/>
        </w:rPr>
        <w:t xml:space="preserve">The </w:t>
      </w:r>
      <w:r>
        <w:rPr>
          <w:rFonts w:cs="Times New Roman"/>
          <w:szCs w:val="20"/>
          <w:lang w:val="en-US"/>
        </w:rPr>
        <w:t xml:space="preserve">highest </w:t>
      </w:r>
      <w:r w:rsidR="006B6C56">
        <w:rPr>
          <w:rFonts w:cs="Times New Roman"/>
          <w:szCs w:val="20"/>
          <w:lang w:val="en-US"/>
        </w:rPr>
        <w:t xml:space="preserve">degradation </w:t>
      </w:r>
      <w:r w:rsidR="0099226B">
        <w:rPr>
          <w:rFonts w:cs="Times New Roman"/>
          <w:szCs w:val="20"/>
          <w:lang w:val="en-US"/>
        </w:rPr>
        <w:t xml:space="preserve">of </w:t>
      </w:r>
      <w:proofErr w:type="gramStart"/>
      <w:r w:rsidR="004C113F">
        <w:rPr>
          <w:rFonts w:cs="Times New Roman"/>
          <w:szCs w:val="20"/>
          <w:lang w:val="en-US"/>
        </w:rPr>
        <w:t>Top-1</w:t>
      </w:r>
      <w:proofErr w:type="gramEnd"/>
      <w:r w:rsidR="004C113F">
        <w:rPr>
          <w:rFonts w:cs="Times New Roman"/>
          <w:szCs w:val="20"/>
          <w:lang w:val="en-US"/>
        </w:rPr>
        <w:t xml:space="preserve"> accuracy</w:t>
      </w:r>
      <w:r w:rsidR="00137DF2">
        <w:rPr>
          <w:rFonts w:cs="Times New Roman"/>
          <w:szCs w:val="20"/>
          <w:lang w:val="en-US"/>
        </w:rPr>
        <w:t xml:space="preserve"> </w:t>
      </w:r>
      <w:r w:rsidR="008C011C">
        <w:rPr>
          <w:rFonts w:cs="Times New Roman"/>
          <w:szCs w:val="20"/>
          <w:lang w:val="en-US"/>
        </w:rPr>
        <w:t xml:space="preserve">is about </w:t>
      </w:r>
      <w:r>
        <w:rPr>
          <w:rFonts w:cs="Times New Roman"/>
          <w:szCs w:val="20"/>
          <w:lang w:val="en-US"/>
        </w:rPr>
        <w:t xml:space="preserve">4.91% with the Gaussian </w:t>
      </w:r>
      <w:r w:rsidR="00215101">
        <w:rPr>
          <w:rFonts w:cs="Times New Roman"/>
          <w:szCs w:val="20"/>
          <w:lang w:val="en-US"/>
        </w:rPr>
        <w:t xml:space="preserve">BB </w:t>
      </w:r>
      <w:r w:rsidR="00A0065D">
        <w:rPr>
          <w:rFonts w:cs="Times New Roman"/>
          <w:szCs w:val="20"/>
          <w:lang w:val="en-US"/>
        </w:rPr>
        <w:t>error</w:t>
      </w:r>
      <w:r>
        <w:rPr>
          <w:rFonts w:cs="Times New Roman"/>
          <w:szCs w:val="20"/>
          <w:lang w:val="en-US"/>
        </w:rPr>
        <w:t xml:space="preserve">. </w:t>
      </w:r>
      <w:r w:rsidR="00980326">
        <w:rPr>
          <w:rFonts w:cs="Times New Roman"/>
          <w:szCs w:val="20"/>
          <w:lang w:val="en-US"/>
        </w:rPr>
        <w:t xml:space="preserve">Moreover, the </w:t>
      </w:r>
      <w:proofErr w:type="gramStart"/>
      <w:r>
        <w:rPr>
          <w:rFonts w:cs="Times New Roman"/>
          <w:szCs w:val="20"/>
          <w:lang w:val="en-US"/>
        </w:rPr>
        <w:t>Top-3</w:t>
      </w:r>
      <w:proofErr w:type="gramEnd"/>
      <w:r>
        <w:rPr>
          <w:rFonts w:cs="Times New Roman"/>
          <w:szCs w:val="20"/>
          <w:lang w:val="en-US"/>
        </w:rPr>
        <w:t xml:space="preserve"> and Top-5 accuracy follow a similar trend to that of Top-1, and performance reduction becomes insignificant as K increases. </w:t>
      </w:r>
      <w:r w:rsidR="00061DE6">
        <w:rPr>
          <w:rFonts w:cs="Times New Roman"/>
          <w:szCs w:val="20"/>
          <w:lang w:val="en-US"/>
        </w:rPr>
        <w:t xml:space="preserve">Similar observations can be made with </w:t>
      </w:r>
      <w:r w:rsidR="00F23504">
        <w:rPr>
          <w:rFonts w:cs="Times New Roman"/>
          <w:szCs w:val="20"/>
          <w:lang w:val="en-US"/>
        </w:rPr>
        <w:t xml:space="preserve">the </w:t>
      </w:r>
      <w:r w:rsidR="00F23504" w:rsidRPr="00F23504">
        <w:rPr>
          <w:rFonts w:cs="Times New Roman"/>
          <w:szCs w:val="20"/>
          <w:lang w:val="en-US"/>
        </w:rPr>
        <w:t>90%-tile L1-RSRP difference</w:t>
      </w:r>
      <w:r w:rsidR="00966860">
        <w:rPr>
          <w:rFonts w:cs="Times New Roman"/>
          <w:szCs w:val="20"/>
          <w:lang w:val="en-US"/>
        </w:rPr>
        <w:t>, which it</w:t>
      </w:r>
      <w:r w:rsidRPr="002D1293">
        <w:rPr>
          <w:rFonts w:eastAsiaTheme="minorEastAsia" w:cs="Times New Roman"/>
          <w:iCs/>
          <w:szCs w:val="20"/>
          <w:lang w:val="en-US"/>
        </w:rPr>
        <w:t xml:space="preserve"> shows </w:t>
      </w:r>
      <w:r w:rsidR="00141AE7">
        <w:rPr>
          <w:rFonts w:eastAsiaTheme="minorEastAsia" w:cs="Times New Roman"/>
          <w:iCs/>
          <w:szCs w:val="20"/>
          <w:lang w:val="en-US"/>
        </w:rPr>
        <w:t>~</w:t>
      </w:r>
      <w:r w:rsidRPr="002D1293">
        <w:rPr>
          <w:rFonts w:eastAsiaTheme="minorEastAsia" w:cs="Times New Roman"/>
          <w:iCs/>
          <w:szCs w:val="20"/>
          <w:lang w:val="en-US"/>
        </w:rPr>
        <w:t>1 dB degradation for LLS</w:t>
      </w:r>
      <w:r>
        <w:rPr>
          <w:rFonts w:eastAsiaTheme="minorEastAsia" w:cs="Times New Roman"/>
          <w:iCs/>
          <w:szCs w:val="20"/>
          <w:lang w:val="en-US"/>
        </w:rPr>
        <w:t xml:space="preserve">-based BB error models </w:t>
      </w:r>
      <w:r w:rsidR="00F10FAD">
        <w:rPr>
          <w:rFonts w:eastAsiaTheme="minorEastAsia" w:cs="Times New Roman"/>
          <w:iCs/>
          <w:szCs w:val="20"/>
          <w:lang w:val="en-US"/>
        </w:rPr>
        <w:t xml:space="preserve">wherein a </w:t>
      </w:r>
      <w:r w:rsidRPr="002D1293">
        <w:rPr>
          <w:rFonts w:eastAsiaTheme="minorEastAsia" w:cs="Times New Roman"/>
          <w:iCs/>
          <w:szCs w:val="20"/>
          <w:lang w:val="en-US"/>
        </w:rPr>
        <w:t>2.96</w:t>
      </w:r>
      <w:r>
        <w:rPr>
          <w:rFonts w:cs="Times New Roman"/>
          <w:szCs w:val="20"/>
          <w:lang w:val="en-US"/>
        </w:rPr>
        <w:t xml:space="preserve"> dB degradation is observed with the Gaussian distribution. </w:t>
      </w:r>
    </w:p>
    <w:p w14:paraId="3BCCFA91" w14:textId="0AAC02E3" w:rsidR="006B5905" w:rsidRDefault="002B0E50" w:rsidP="006B5905">
      <w:pPr>
        <w:ind w:left="360"/>
        <w:jc w:val="both"/>
        <w:rPr>
          <w:rFonts w:cs="Times New Roman"/>
          <w:szCs w:val="20"/>
          <w:lang w:val="en-US"/>
        </w:rPr>
      </w:pPr>
      <w:r>
        <w:rPr>
          <w:noProof/>
          <w:lang w:val="en-US"/>
        </w:rPr>
        <w:lastRenderedPageBreak/>
        <mc:AlternateContent>
          <mc:Choice Requires="wpg">
            <w:drawing>
              <wp:inline distT="0" distB="0" distL="0" distR="0" wp14:anchorId="058CCE00" wp14:editId="4AC5BF2F">
                <wp:extent cx="5788679" cy="3239770"/>
                <wp:effectExtent l="0" t="0" r="2540" b="0"/>
                <wp:docPr id="1807152807" name="Group 7"/>
                <wp:cNvGraphicFramePr/>
                <a:graphic xmlns:a="http://schemas.openxmlformats.org/drawingml/2006/main">
                  <a:graphicData uri="http://schemas.microsoft.com/office/word/2010/wordprocessingGroup">
                    <wpg:wgp>
                      <wpg:cNvGrpSpPr/>
                      <wpg:grpSpPr>
                        <a:xfrm>
                          <a:off x="0" y="0"/>
                          <a:ext cx="5788679" cy="3239770"/>
                          <a:chOff x="0" y="0"/>
                          <a:chExt cx="5790025" cy="3240053"/>
                        </a:xfrm>
                      </wpg:grpSpPr>
                      <wpg:grpSp>
                        <wpg:cNvPr id="403057789" name="Group 6"/>
                        <wpg:cNvGrpSpPr/>
                        <wpg:grpSpPr>
                          <a:xfrm>
                            <a:off x="0" y="0"/>
                            <a:ext cx="5750969" cy="2944495"/>
                            <a:chOff x="0" y="0"/>
                            <a:chExt cx="5750969" cy="2944495"/>
                          </a:xfrm>
                        </wpg:grpSpPr>
                        <pic:pic xmlns:pic="http://schemas.openxmlformats.org/drawingml/2006/picture">
                          <pic:nvPicPr>
                            <pic:cNvPr id="152441455" name="Picture 1"/>
                            <pic:cNvPicPr>
                              <a:picLocks noChangeAspect="1"/>
                            </pic:cNvPicPr>
                          </pic:nvPicPr>
                          <pic:blipFill rotWithShape="1">
                            <a:blip r:embed="rId13" cstate="print">
                              <a:extLst>
                                <a:ext uri="{28A0092B-C50C-407E-A947-70E740481C1C}">
                                  <a14:useLocalDpi xmlns:a14="http://schemas.microsoft.com/office/drawing/2010/main" val="0"/>
                                </a:ext>
                              </a:extLst>
                            </a:blip>
                            <a:srcRect l="13006" r="16292"/>
                            <a:stretch/>
                          </pic:blipFill>
                          <pic:spPr bwMode="auto">
                            <a:xfrm>
                              <a:off x="0" y="0"/>
                              <a:ext cx="2853690" cy="292163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624249101" name="Picture 1"/>
                            <pic:cNvPicPr>
                              <a:picLocks noChangeAspect="1"/>
                            </pic:cNvPicPr>
                          </pic:nvPicPr>
                          <pic:blipFill rotWithShape="1">
                            <a:blip r:embed="rId14">
                              <a:extLst>
                                <a:ext uri="{28A0092B-C50C-407E-A947-70E740481C1C}">
                                  <a14:useLocalDpi xmlns:a14="http://schemas.microsoft.com/office/drawing/2010/main" val="0"/>
                                </a:ext>
                              </a:extLst>
                            </a:blip>
                            <a:srcRect l="11763" r="15653"/>
                            <a:stretch/>
                          </pic:blipFill>
                          <pic:spPr bwMode="auto">
                            <a:xfrm>
                              <a:off x="2900454" y="0"/>
                              <a:ext cx="2850515" cy="2944495"/>
                            </a:xfrm>
                            <a:prstGeom prst="rect">
                              <a:avLst/>
                            </a:prstGeom>
                            <a:ln>
                              <a:noFill/>
                            </a:ln>
                            <a:extLst>
                              <a:ext uri="{53640926-AAD7-44D8-BBD7-CCE9431645EC}">
                                <a14:shadowObscured xmlns:a14="http://schemas.microsoft.com/office/drawing/2010/main"/>
                              </a:ext>
                            </a:extLst>
                          </pic:spPr>
                        </pic:pic>
                      </wpg:grpSp>
                      <wps:wsp>
                        <wps:cNvPr id="1355707297" name="Text Box 1"/>
                        <wps:cNvSpPr txBox="1"/>
                        <wps:spPr>
                          <a:xfrm>
                            <a:off x="136576" y="2981585"/>
                            <a:ext cx="5653449" cy="258468"/>
                          </a:xfrm>
                          <a:prstGeom prst="rect">
                            <a:avLst/>
                          </a:prstGeom>
                          <a:solidFill>
                            <a:prstClr val="white"/>
                          </a:solidFill>
                          <a:ln>
                            <a:noFill/>
                          </a:ln>
                        </wps:spPr>
                        <wps:txbx>
                          <w:txbxContent>
                            <w:p w14:paraId="00409D43" w14:textId="77E00628" w:rsidR="002B0E50" w:rsidRPr="00560674" w:rsidRDefault="002B0E50" w:rsidP="00560674">
                              <w:pPr>
                                <w:pStyle w:val="Caption"/>
                                <w:keepNext/>
                                <w:jc w:val="left"/>
                              </w:pPr>
                              <w:bookmarkStart w:id="11" w:name="_Ref181608179"/>
                              <w:r w:rsidRPr="00560674">
                                <w:t xml:space="preserve">Figure </w:t>
                              </w:r>
                              <w:r w:rsidRPr="00560674">
                                <w:fldChar w:fldCharType="begin"/>
                              </w:r>
                              <w:r w:rsidRPr="00560674">
                                <w:instrText xml:space="preserve"> SEQ Figure \* ARABIC </w:instrText>
                              </w:r>
                              <w:r w:rsidRPr="00560674">
                                <w:fldChar w:fldCharType="separate"/>
                              </w:r>
                              <w:r w:rsidRPr="00560674">
                                <w:t>1</w:t>
                              </w:r>
                              <w:r w:rsidRPr="00560674">
                                <w:fldChar w:fldCharType="end"/>
                              </w:r>
                              <w:bookmarkEnd w:id="11"/>
                              <w:r w:rsidRPr="00560674">
                                <w:t xml:space="preserve">. CDFs of BB error distribution (left) and </w:t>
                              </w:r>
                              <w:r w:rsidR="00AB629A" w:rsidRPr="00AB629A">
                                <w:t>L1-RSRP difference</w:t>
                              </w:r>
                              <w:r w:rsidR="00AB629A">
                                <w:t xml:space="preserve"> </w:t>
                              </w:r>
                              <w:r w:rsidR="00F41052">
                                <w:t>(</w:t>
                              </w:r>
                              <w:r w:rsidRPr="00560674">
                                <w:t>right) without considering RF error.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058CCE00" id="Group 7" o:spid="_x0000_s1026" style="width:455.8pt;height:255.1pt;mso-position-horizontal-relative:char;mso-position-vertical-relative:line" coordsize="57900,32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">
                <v:group id="Group 6" o:spid="_x0000_s1027" style="position:absolute;width:57509;height:29444" coordsize="57509,29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width:28536;height:292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">
                    <v:imagedata r:id="rId15" o:title="" cropleft="8524f" cropright="10677f"/>
                  </v:shape>
                  <v:shape id="Picture 1" o:spid="_x0000_s1029" type="#_x0000_t75" style="position:absolute;left:29004;width:28505;height:294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">
                    <v:imagedata r:id="rId16" o:title="" cropleft="7709f" cropright="10258f"/>
                  </v:shape>
                </v:group>
                <v:shapetype id="_x0000_t202" coordsize="21600,21600" o:spt="202" path="m,l,21600r21600,l21600,xe">
                  <v:stroke joinstyle="miter"/>
                  <v:path gradientshapeok="t" o:connecttype="rect"/>
                </v:shapetype>
                <v:shape id="Text Box 1" o:spid="_x0000_s1030" type="#_x0000_t202" style="position:absolute;left:1365;top:29815;width:56535;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" stroked="f">
                  <v:textbox style="mso-fit-shape-to-text:t" inset="0,0,0,0">
                    <w:txbxContent>
                      <w:p w14:paraId="00409D43" w14:textId="77E00628" w:rsidR="002B0E50" w:rsidRPr="00560674" w:rsidRDefault="002B0E50" w:rsidP="00560674">
                        <w:pPr>
                          <w:pStyle w:val="Caption"/>
                          <w:keepNext/>
                          <w:jc w:val="left"/>
                        </w:pPr>
                        <w:bookmarkStart w:id="12" w:name="_Ref181608179"/>
                        <w:r w:rsidRPr="00560674">
                          <w:t xml:space="preserve">Figure </w:t>
                        </w:r>
                        <w:r w:rsidRPr="00560674">
                          <w:fldChar w:fldCharType="begin"/>
                        </w:r>
                        <w:r w:rsidRPr="00560674">
                          <w:instrText xml:space="preserve"> SEQ Figure \* ARABIC </w:instrText>
                        </w:r>
                        <w:r w:rsidRPr="00560674">
                          <w:fldChar w:fldCharType="separate"/>
                        </w:r>
                        <w:r w:rsidRPr="00560674">
                          <w:t>1</w:t>
                        </w:r>
                        <w:r w:rsidRPr="00560674">
                          <w:fldChar w:fldCharType="end"/>
                        </w:r>
                        <w:bookmarkEnd w:id="12"/>
                        <w:r w:rsidRPr="00560674">
                          <w:t xml:space="preserve">. CDFs of BB error distribution (left) and </w:t>
                        </w:r>
                        <w:r w:rsidR="00AB629A" w:rsidRPr="00AB629A">
                          <w:t>L1-RSRP difference</w:t>
                        </w:r>
                        <w:r w:rsidR="00AB629A">
                          <w:t xml:space="preserve"> </w:t>
                        </w:r>
                        <w:r w:rsidR="00F41052">
                          <w:t>(</w:t>
                        </w:r>
                        <w:r w:rsidRPr="00560674">
                          <w:t>right) without considering RF error.</w:t>
                        </w:r>
                      </w:p>
                    </w:txbxContent>
                  </v:textbox>
                </v:shape>
                <w10:anchorlock/>
              </v:group>
            </w:pict>
          </mc:Fallback>
        </mc:AlternateContent>
      </w:r>
    </w:p>
    <w:p w14:paraId="145D77A8" w14:textId="77777777" w:rsidR="006B5905" w:rsidRPr="001C20E3" w:rsidRDefault="006B5905" w:rsidP="001A446B">
      <w:pPr>
        <w:ind w:left="360"/>
        <w:jc w:val="both"/>
        <w:rPr>
          <w:rFonts w:cs="Times New Roman"/>
          <w:szCs w:val="20"/>
          <w:lang w:val="en-US"/>
        </w:rPr>
      </w:pPr>
      <w:bookmarkStart w:id="12" w:name="_Hlk181990704"/>
    </w:p>
    <w:p w14:paraId="56A71B61" w14:textId="1C5DDFB0" w:rsidR="002D560B" w:rsidRDefault="002D560B" w:rsidP="005176CA">
      <w:pPr>
        <w:pStyle w:val="Caption"/>
        <w:keepNext/>
      </w:pPr>
      <w:bookmarkStart w:id="13" w:name="_Ref181701976"/>
      <w:bookmarkStart w:id="14" w:name="_Ref181701934"/>
      <w:bookmarkStart w:id="15" w:name="_Hlk181990681"/>
      <w:r>
        <w:t xml:space="preserve">Table </w:t>
      </w:r>
      <w:r>
        <w:fldChar w:fldCharType="begin"/>
      </w:r>
      <w:r>
        <w:instrText xml:space="preserve"> SEQ Table \* ARABIC </w:instrText>
      </w:r>
      <w:r>
        <w:fldChar w:fldCharType="separate"/>
      </w:r>
      <w:r w:rsidR="00E841E2">
        <w:rPr>
          <w:noProof/>
        </w:rPr>
        <w:t>1</w:t>
      </w:r>
      <w:r>
        <w:fldChar w:fldCharType="end"/>
      </w:r>
      <w:bookmarkEnd w:id="13"/>
      <w:r>
        <w:t xml:space="preserve">. </w:t>
      </w:r>
      <w:bookmarkStart w:id="16" w:name="_Ref181701945"/>
      <w:r w:rsidRPr="00C254B6">
        <w:t>AI/ML model performance with BB error models without considering RF error.</w:t>
      </w:r>
      <w:bookmarkEnd w:id="14"/>
      <w:bookmarkEnd w:id="16"/>
    </w:p>
    <w:tbl>
      <w:tblPr>
        <w:tblW w:w="8931" w:type="dxa"/>
        <w:tblInd w:w="-10" w:type="dxa"/>
        <w:tblCellMar>
          <w:left w:w="0" w:type="dxa"/>
          <w:right w:w="0" w:type="dxa"/>
        </w:tblCellMar>
        <w:tblLook w:val="04A0" w:firstRow="1" w:lastRow="0" w:firstColumn="1" w:lastColumn="0" w:noHBand="0" w:noVBand="1"/>
      </w:tblPr>
      <w:tblGrid>
        <w:gridCol w:w="3686"/>
        <w:gridCol w:w="1134"/>
        <w:gridCol w:w="1134"/>
        <w:gridCol w:w="1134"/>
        <w:gridCol w:w="1843"/>
      </w:tblGrid>
      <w:tr w:rsidR="00560674" w:rsidRPr="002B1BC8" w14:paraId="49EB4121" w14:textId="77777777" w:rsidTr="004C0D1F">
        <w:tc>
          <w:tcPr>
            <w:tcW w:w="3686"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7BE84599" w14:textId="00D58A7F" w:rsidR="00560674" w:rsidRPr="002B1BC8" w:rsidRDefault="00550004" w:rsidP="005176CA">
            <w:pPr>
              <w:spacing w:after="0" w:line="240" w:lineRule="auto"/>
              <w:jc w:val="center"/>
              <w:rPr>
                <w:rFonts w:cs="Times New Roman"/>
                <w:szCs w:val="20"/>
                <w:lang w:val="en-US"/>
              </w:rPr>
            </w:pPr>
            <w:r>
              <w:rPr>
                <w:rFonts w:cs="Times New Roman"/>
                <w:szCs w:val="20"/>
                <w:lang w:val="en-US"/>
              </w:rPr>
              <w:t xml:space="preserve">BB </w:t>
            </w:r>
            <w:r w:rsidR="00560674">
              <w:rPr>
                <w:rFonts w:cs="Times New Roman"/>
                <w:szCs w:val="20"/>
                <w:lang w:val="en-US"/>
              </w:rPr>
              <w:t>error model</w:t>
            </w:r>
          </w:p>
        </w:tc>
        <w:tc>
          <w:tcPr>
            <w:tcW w:w="113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18C2EE87" w14:textId="594D8379" w:rsidR="00560674" w:rsidRPr="002B1BC8" w:rsidRDefault="00560674" w:rsidP="005176CA">
            <w:pPr>
              <w:spacing w:after="0" w:line="240" w:lineRule="auto"/>
              <w:jc w:val="center"/>
              <w:rPr>
                <w:rFonts w:cs="Times New Roman"/>
                <w:szCs w:val="20"/>
                <w:lang w:val="en-US"/>
              </w:rPr>
            </w:pPr>
            <w:proofErr w:type="gramStart"/>
            <w:r w:rsidRPr="002B1BC8">
              <w:rPr>
                <w:rFonts w:cs="Times New Roman"/>
                <w:szCs w:val="20"/>
                <w:lang w:val="en-US"/>
              </w:rPr>
              <w:t>Top-1</w:t>
            </w:r>
            <w:proofErr w:type="gramEnd"/>
            <w:r w:rsidRPr="002B1BC8">
              <w:rPr>
                <w:rFonts w:cs="Times New Roman"/>
                <w:szCs w:val="20"/>
                <w:lang w:val="en-US"/>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094572E9" w14:textId="65760CEF" w:rsidR="00560674" w:rsidRPr="002B1BC8" w:rsidRDefault="000B3F92" w:rsidP="005176CA">
            <w:pPr>
              <w:spacing w:after="0" w:line="240" w:lineRule="auto"/>
              <w:jc w:val="center"/>
              <w:rPr>
                <w:rFonts w:cs="Times New Roman"/>
                <w:szCs w:val="20"/>
                <w:lang w:val="en-US"/>
              </w:rPr>
            </w:pPr>
            <m:oMath>
              <m:r>
                <m:rPr>
                  <m:nor/>
                </m:rPr>
                <w:rPr>
                  <w:rFonts w:ascii="Cambria Math" w:cs="Times New Roman"/>
                  <w:szCs w:val="20"/>
                  <w:lang w:val="en-US"/>
                </w:rPr>
                <m:t>T</m:t>
              </m:r>
              <m:r>
                <m:rPr>
                  <m:nor/>
                </m:rPr>
                <w:rPr>
                  <w:rFonts w:cs="Times New Roman"/>
                  <w:szCs w:val="20"/>
                  <w:lang w:val="en-US"/>
                </w:rPr>
                <m:t>op-3</m:t>
              </m:r>
            </m:oMath>
            <w:r w:rsidR="00560674" w:rsidRPr="002B1BC8">
              <w:rPr>
                <w:rFonts w:cs="Times New Roman"/>
                <w:szCs w:val="20"/>
                <w:lang w:val="en-US"/>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4855FB28" w14:textId="0FAB5FB5" w:rsidR="00560674" w:rsidRPr="002B1BC8" w:rsidRDefault="00560674" w:rsidP="005176CA">
            <w:pPr>
              <w:spacing w:after="0" w:line="240" w:lineRule="auto"/>
              <w:jc w:val="center"/>
              <w:rPr>
                <w:rFonts w:cs="Times New Roman"/>
                <w:szCs w:val="20"/>
                <w:lang w:val="en-US"/>
              </w:rPr>
            </w:pPr>
            <m:oMath>
              <m:r>
                <m:rPr>
                  <m:nor/>
                </m:rPr>
                <w:rPr>
                  <w:rFonts w:cs="Times New Roman"/>
                  <w:szCs w:val="20"/>
                  <w:lang w:val="en-US"/>
                </w:rPr>
                <m:t>Top-5</m:t>
              </m:r>
            </m:oMath>
            <w:r w:rsidRPr="002B1BC8">
              <w:rPr>
                <w:rFonts w:cs="Times New Roman"/>
                <w:szCs w:val="20"/>
                <w:lang w:val="en-US"/>
              </w:rPr>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2591154F" w14:textId="6DBBCB5F" w:rsidR="00560674" w:rsidRPr="002B1BC8" w:rsidRDefault="004C0D1F" w:rsidP="005176CA">
            <w:pPr>
              <w:spacing w:after="0" w:line="240" w:lineRule="auto"/>
              <w:jc w:val="center"/>
              <w:rPr>
                <w:rFonts w:cs="Times New Roman"/>
                <w:szCs w:val="20"/>
                <w:lang w:val="en-US"/>
              </w:rPr>
            </w:pPr>
            <w:r w:rsidRPr="004C0D1F">
              <w:rPr>
                <w:rFonts w:cs="Times New Roman"/>
                <w:szCs w:val="20"/>
                <w:lang w:val="en-US"/>
              </w:rPr>
              <w:t xml:space="preserve">90%-tile L1-RSRP difference </w:t>
            </w:r>
            <w:r w:rsidR="00560674" w:rsidRPr="002B1BC8">
              <w:rPr>
                <w:rFonts w:cs="Times New Roman"/>
                <w:szCs w:val="20"/>
                <w:lang w:val="en-US"/>
              </w:rPr>
              <w:t>(dB)</w:t>
            </w:r>
          </w:p>
        </w:tc>
      </w:tr>
      <w:tr w:rsidR="000D293F" w:rsidRPr="002B1BC8" w14:paraId="1FFFBCE6" w14:textId="77777777" w:rsidTr="004C0D1F">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2E6920"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No error</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C83DE2B"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83</w:t>
            </w:r>
            <w:r w:rsidRPr="00560674">
              <w:rPr>
                <w:rFonts w:cs="Times New Roman"/>
                <w:szCs w:val="20"/>
                <w:lang w:val="en-US"/>
              </w:rPr>
              <w:t>.</w:t>
            </w:r>
            <w:r w:rsidRPr="002B1BC8">
              <w:rPr>
                <w:rFonts w:cs="Times New Roman"/>
                <w:szCs w:val="20"/>
                <w:lang w:val="en-US"/>
              </w:rPr>
              <w:t>59</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9EF06E3"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96.22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1E8288D"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98.34</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2688D41"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5.98</w:t>
            </w:r>
          </w:p>
        </w:tc>
      </w:tr>
      <w:tr w:rsidR="000D293F" w:rsidRPr="002B1BC8" w14:paraId="6548BB42" w14:textId="77777777" w:rsidTr="004C0D1F">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FE8591" w14:textId="3C34B922" w:rsidR="000D293F" w:rsidRPr="002B1BC8" w:rsidRDefault="00550004" w:rsidP="005176CA">
            <w:pPr>
              <w:spacing w:after="0" w:line="240" w:lineRule="auto"/>
              <w:jc w:val="center"/>
              <w:rPr>
                <w:rFonts w:cs="Times New Roman"/>
                <w:szCs w:val="20"/>
                <w:lang w:val="en-US"/>
              </w:rPr>
            </w:pPr>
            <w:r>
              <w:rPr>
                <w:rFonts w:cs="Times New Roman"/>
                <w:szCs w:val="20"/>
                <w:lang w:val="en-US"/>
              </w:rPr>
              <w:t>1</w:t>
            </w:r>
            <w:r w:rsidRPr="00DD776B">
              <w:rPr>
                <w:rFonts w:cs="Times New Roman"/>
                <w:szCs w:val="20"/>
                <w:vertAlign w:val="superscript"/>
                <w:lang w:val="en-US"/>
              </w:rPr>
              <w:t>st</w:t>
            </w:r>
            <w:r>
              <w:rPr>
                <w:rFonts w:cs="Times New Roman"/>
                <w:szCs w:val="20"/>
                <w:lang w:val="en-US"/>
              </w:rPr>
              <w:t xml:space="preserve"> </w:t>
            </w:r>
            <w:r w:rsidRPr="00870C82">
              <w:rPr>
                <w:rFonts w:cs="Times New Roman"/>
                <w:szCs w:val="20"/>
                <w:lang w:val="en-US"/>
              </w:rPr>
              <w:t xml:space="preserve">LLS </w:t>
            </w:r>
            <w:r>
              <w:rPr>
                <w:rFonts w:cs="Times New Roman"/>
                <w:szCs w:val="20"/>
                <w:lang w:val="en-US"/>
              </w:rPr>
              <w:t xml:space="preserve">conditions </w:t>
            </w:r>
            <w:r w:rsidR="000D293F" w:rsidRPr="002B1BC8">
              <w:rPr>
                <w:rFonts w:cs="Times New Roman"/>
                <w:szCs w:val="20"/>
                <w:lang w:val="en-US"/>
              </w:rPr>
              <w:t>(</w:t>
            </w:r>
            <w:r w:rsidR="008F741E">
              <w:rPr>
                <w:rFonts w:cs="Times New Roman"/>
                <w:szCs w:val="20"/>
                <w:lang w:val="en-US"/>
              </w:rPr>
              <w:t># samples</w:t>
            </w:r>
            <w:r w:rsidR="000D293F" w:rsidRPr="002B1BC8">
              <w:rPr>
                <w:rFonts w:cs="Times New Roman"/>
                <w:szCs w:val="20"/>
                <w:lang w:val="en-US"/>
              </w:rPr>
              <w:t xml:space="preserve"> = 3</w:t>
            </w:r>
            <w:r w:rsidR="00C01BD3">
              <w:rPr>
                <w:rFonts w:cs="Times New Roman"/>
                <w:szCs w:val="20"/>
                <w:lang w:val="en-US"/>
              </w:rPr>
              <w:t>, SINR = -4 dB</w:t>
            </w:r>
            <w:r w:rsidR="000D293F" w:rsidRPr="002B1BC8">
              <w:rPr>
                <w:rFonts w:cs="Times New Roman"/>
                <w:szCs w:val="20"/>
                <w:lang w:val="en-US"/>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F56E67D"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81.99</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3D528F2"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95.98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3909619"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98.21</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CDAE9D1" w14:textId="77777777" w:rsidR="000D293F" w:rsidRPr="005176CA" w:rsidRDefault="000D293F" w:rsidP="005176CA">
            <w:pPr>
              <w:spacing w:after="0" w:line="240" w:lineRule="auto"/>
              <w:jc w:val="center"/>
              <w:rPr>
                <w:rFonts w:cs="Times New Roman"/>
                <w:szCs w:val="20"/>
                <w:lang w:val="en-US"/>
              </w:rPr>
            </w:pPr>
            <w:r w:rsidRPr="005176CA">
              <w:rPr>
                <w:rFonts w:cs="Times New Roman"/>
                <w:szCs w:val="20"/>
                <w:lang w:val="en-US"/>
              </w:rPr>
              <w:t>6.83 (Δ = 0.85)</w:t>
            </w:r>
          </w:p>
        </w:tc>
      </w:tr>
      <w:tr w:rsidR="000D293F" w:rsidRPr="002B1BC8" w14:paraId="631F3F0E" w14:textId="77777777" w:rsidTr="004C0D1F">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44C5FE" w14:textId="510CB0AA" w:rsidR="000D293F" w:rsidRPr="005176CA" w:rsidRDefault="00550004" w:rsidP="005176CA">
            <w:pPr>
              <w:spacing w:after="0" w:line="240" w:lineRule="auto"/>
              <w:jc w:val="center"/>
              <w:rPr>
                <w:rFonts w:cs="Times New Roman"/>
                <w:szCs w:val="20"/>
                <w:lang w:val="fr-FR"/>
              </w:rPr>
            </w:pPr>
            <w:r w:rsidRPr="005176CA">
              <w:rPr>
                <w:rFonts w:cs="Times New Roman"/>
                <w:szCs w:val="20"/>
                <w:lang w:val="fr-FR"/>
              </w:rPr>
              <w:t>2</w:t>
            </w:r>
            <w:r w:rsidRPr="005176CA">
              <w:rPr>
                <w:rFonts w:cs="Times New Roman"/>
                <w:szCs w:val="20"/>
                <w:vertAlign w:val="superscript"/>
                <w:lang w:val="fr-FR"/>
              </w:rPr>
              <w:t>nd</w:t>
            </w:r>
            <w:r w:rsidRPr="005176CA">
              <w:rPr>
                <w:rFonts w:cs="Times New Roman"/>
                <w:szCs w:val="20"/>
                <w:lang w:val="fr-FR"/>
              </w:rPr>
              <w:t xml:space="preserve"> LLS conditions </w:t>
            </w:r>
            <w:r w:rsidR="000D293F" w:rsidRPr="005176CA">
              <w:rPr>
                <w:rFonts w:cs="Times New Roman"/>
                <w:szCs w:val="20"/>
                <w:lang w:val="fr-FR"/>
              </w:rPr>
              <w:t>(</w:t>
            </w:r>
            <w:r w:rsidR="008F741E" w:rsidRPr="005176CA">
              <w:rPr>
                <w:rFonts w:cs="Times New Roman"/>
                <w:szCs w:val="20"/>
                <w:lang w:val="fr-FR"/>
              </w:rPr>
              <w:t># samples</w:t>
            </w:r>
            <w:r w:rsidR="00C01BD3" w:rsidRPr="005176CA">
              <w:rPr>
                <w:rFonts w:cs="Times New Roman"/>
                <w:szCs w:val="20"/>
                <w:lang w:val="fr-FR"/>
              </w:rPr>
              <w:t xml:space="preserve"> = 5, SINR = 0 dB</w:t>
            </w:r>
            <w:r w:rsidR="000D293F" w:rsidRPr="005176CA">
              <w:rPr>
                <w:rFonts w:cs="Times New Roman"/>
                <w:szCs w:val="20"/>
                <w:lang w:val="fr-FR"/>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36C7426"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82.98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2B0853C"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96.22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8F427D1"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98.34</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9A82850" w14:textId="77777777" w:rsidR="000D293F" w:rsidRPr="00812AA2" w:rsidRDefault="000D293F" w:rsidP="005176CA">
            <w:pPr>
              <w:spacing w:after="0" w:line="240" w:lineRule="auto"/>
              <w:jc w:val="center"/>
              <w:rPr>
                <w:rFonts w:cs="Times New Roman"/>
                <w:szCs w:val="20"/>
                <w:lang w:val="en-US"/>
              </w:rPr>
            </w:pPr>
            <w:r w:rsidRPr="00E23D1B">
              <w:rPr>
                <w:rFonts w:cs="Times New Roman"/>
                <w:szCs w:val="20"/>
                <w:lang w:val="en-US"/>
              </w:rPr>
              <w:t>6.44 (Δ = 0.46)</w:t>
            </w:r>
          </w:p>
        </w:tc>
      </w:tr>
      <w:tr w:rsidR="000D293F" w:rsidRPr="002B1BC8" w14:paraId="64E993D3" w14:textId="77777777" w:rsidTr="004C0D1F">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462B08" w14:textId="7B9DFB5A"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 xml:space="preserve">Gaussian </w:t>
            </w:r>
            <w:r w:rsidR="004B47DC" w:rsidRPr="00560674">
              <w:rPr>
                <w:rFonts w:cs="Times New Roman"/>
                <w:szCs w:val="20"/>
                <w:lang w:val="en-US"/>
              </w:rPr>
              <w:t>(</w:t>
            </w:r>
            <w:r w:rsidR="00D54495" w:rsidRPr="00560674">
              <w:rPr>
                <w:rFonts w:cs="Times New Roman"/>
                <w:szCs w:val="20"/>
                <w:lang w:val="en-US"/>
              </w:rPr>
              <w:t xml:space="preserve">95% of </w:t>
            </w:r>
            <w:r w:rsidR="00936D42">
              <w:rPr>
                <w:rFonts w:cs="Times New Roman"/>
                <w:szCs w:val="20"/>
                <w:lang w:val="en-US"/>
              </w:rPr>
              <w:t>errors</w:t>
            </w:r>
            <w:r w:rsidR="00936D42" w:rsidRPr="00560674">
              <w:rPr>
                <w:rFonts w:cs="Times New Roman"/>
                <w:szCs w:val="20"/>
                <w:lang w:val="en-US"/>
              </w:rPr>
              <w:t xml:space="preserve"> </w:t>
            </w:r>
            <w:r w:rsidR="00A86272">
              <w:rPr>
                <w:rFonts w:cs="Times New Roman"/>
                <w:szCs w:val="20"/>
                <w:lang w:val="en-US"/>
              </w:rPr>
              <w:t>with</w:t>
            </w:r>
            <w:r w:rsidR="00350913">
              <w:rPr>
                <w:rFonts w:cs="Times New Roman"/>
                <w:szCs w:val="20"/>
                <w:lang w:val="en-US"/>
              </w:rPr>
              <w:t>in</w:t>
            </w:r>
            <w:r w:rsidR="00A86272">
              <w:rPr>
                <w:rFonts w:cs="Times New Roman"/>
                <w:szCs w:val="20"/>
                <w:lang w:val="en-US"/>
              </w:rPr>
              <w:t xml:space="preserve"> </w:t>
            </w:r>
            <w:r w:rsidR="00D54495" w:rsidRPr="00563869">
              <w:rPr>
                <w:rFonts w:cs="Times New Roman"/>
                <w:szCs w:val="20"/>
                <w:lang w:val="en-US"/>
              </w:rPr>
              <w:t>±</w:t>
            </w:r>
            <w:r w:rsidR="00D54495">
              <w:rPr>
                <w:rFonts w:cs="Times New Roman"/>
                <w:szCs w:val="20"/>
                <w:lang w:val="en-US"/>
              </w:rPr>
              <w:t>2</w:t>
            </w:r>
            <w:r w:rsidR="00D54495" w:rsidRPr="00563869">
              <w:rPr>
                <w:rFonts w:cs="Times New Roman"/>
                <w:szCs w:val="20"/>
                <w:lang w:val="en-US"/>
              </w:rPr>
              <w:t>.5 dB</w:t>
            </w:r>
            <w:r w:rsidR="00A86272">
              <w:rPr>
                <w:rFonts w:cs="Times New Roman"/>
                <w:szCs w:val="20"/>
                <w:lang w:val="en-US"/>
              </w:rPr>
              <w:t xml:space="preserve"> </w:t>
            </w:r>
            <w:r w:rsidR="00B05CCE">
              <w:rPr>
                <w:rFonts w:cs="Times New Roman"/>
                <w:szCs w:val="20"/>
                <w:lang w:val="en-US"/>
              </w:rPr>
              <w:t xml:space="preserve">error </w:t>
            </w:r>
            <w:r w:rsidR="00A86272">
              <w:rPr>
                <w:rFonts w:cs="Times New Roman"/>
                <w:szCs w:val="20"/>
                <w:lang w:val="en-US"/>
              </w:rPr>
              <w:t>margin</w:t>
            </w:r>
            <w:r w:rsidR="004B47DC" w:rsidRPr="00560674">
              <w:rPr>
                <w:rFonts w:cs="Times New Roman"/>
                <w:szCs w:val="20"/>
                <w:lang w:val="en-US"/>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1EDDBA0"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78.68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D0F5D91"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95.14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18578B7"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97.94</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874D3AD" w14:textId="77777777" w:rsidR="000D293F" w:rsidRPr="002B1BC8" w:rsidRDefault="000D293F" w:rsidP="005176CA">
            <w:pPr>
              <w:spacing w:after="0" w:line="240" w:lineRule="auto"/>
              <w:jc w:val="center"/>
              <w:rPr>
                <w:rFonts w:cs="Times New Roman"/>
                <w:szCs w:val="20"/>
                <w:lang w:val="en-US"/>
              </w:rPr>
            </w:pPr>
            <w:r w:rsidRPr="002B1BC8">
              <w:rPr>
                <w:rFonts w:cs="Times New Roman"/>
                <w:szCs w:val="20"/>
                <w:lang w:val="en-US"/>
              </w:rPr>
              <w:t>8.94 (Δ = 2.96)</w:t>
            </w:r>
          </w:p>
        </w:tc>
      </w:tr>
    </w:tbl>
    <w:p w14:paraId="2C8C98F9" w14:textId="3E6DFC0C" w:rsidR="006A0203" w:rsidRPr="005176CA" w:rsidRDefault="006A0203" w:rsidP="006D2D44">
      <w:pPr>
        <w:spacing w:beforeLines="50" w:before="120" w:afterLines="50" w:after="120"/>
        <w:rPr>
          <w:rStyle w:val="CommentReference"/>
          <w:sz w:val="20"/>
          <w:szCs w:val="20"/>
        </w:rPr>
      </w:pPr>
      <w:r w:rsidRPr="006A0203">
        <w:rPr>
          <w:szCs w:val="20"/>
          <w:lang w:val="en-US"/>
        </w:rPr>
        <w:t xml:space="preserve">Note: </w:t>
      </w:r>
      <w:r w:rsidRPr="005176CA">
        <w:rPr>
          <w:rStyle w:val="CommentReference"/>
          <w:sz w:val="20"/>
          <w:szCs w:val="20"/>
          <w:lang w:val="en-US"/>
        </w:rPr>
        <w:t>90</w:t>
      </w:r>
      <w:bookmarkEnd w:id="15"/>
      <w:r w:rsidRPr="005176CA">
        <w:rPr>
          <w:rStyle w:val="CommentReference"/>
          <w:sz w:val="20"/>
          <w:szCs w:val="20"/>
          <w:lang w:val="en-US"/>
        </w:rPr>
        <w:t xml:space="preserve">%-tile L1-RSRP difference = </w:t>
      </w:r>
      <w:proofErr w:type="gramStart"/>
      <w:r w:rsidRPr="005176CA">
        <w:rPr>
          <w:rStyle w:val="CommentReference"/>
          <w:sz w:val="20"/>
          <w:szCs w:val="20"/>
          <w:lang w:val="en-US"/>
        </w:rPr>
        <w:t>max(</w:t>
      </w:r>
      <w:proofErr w:type="gramEnd"/>
      <w:r w:rsidRPr="005176CA">
        <w:rPr>
          <w:rStyle w:val="CommentReference"/>
          <w:sz w:val="20"/>
          <w:szCs w:val="20"/>
          <w:lang w:val="en-US"/>
        </w:rPr>
        <w:t>abs(95%-tile L1-RSRP), abs(5%-tile L1-RSRP))</w:t>
      </w:r>
    </w:p>
    <w:bookmarkEnd w:id="12"/>
    <w:p w14:paraId="7FD6BEDE" w14:textId="77777777" w:rsidR="009D627C" w:rsidRPr="005176CA" w:rsidRDefault="009D627C" w:rsidP="002C5F80"/>
    <w:p w14:paraId="36E4588C" w14:textId="43E09261" w:rsidR="00BD3FF5" w:rsidRDefault="003E1AD6" w:rsidP="004B6FA8">
      <w:pPr>
        <w:pStyle w:val="RAN4observation0"/>
      </w:pPr>
      <w:bookmarkStart w:id="17" w:name="_Hlk181990650"/>
      <w:r>
        <w:rPr>
          <w:lang w:val="en-US"/>
        </w:rPr>
        <w:t xml:space="preserve">In </w:t>
      </w:r>
      <w:r w:rsidR="00EC736A">
        <w:rPr>
          <w:lang w:val="en-US"/>
        </w:rPr>
        <w:fldChar w:fldCharType="begin"/>
      </w:r>
      <w:r w:rsidR="00EC736A">
        <w:rPr>
          <w:lang w:val="en-US"/>
        </w:rPr>
        <w:instrText xml:space="preserve"> REF _Ref181701976 \h </w:instrText>
      </w:r>
      <w:r w:rsidR="004B6FA8">
        <w:rPr>
          <w:lang w:val="en-US"/>
        </w:rPr>
        <w:instrText xml:space="preserve"> \* MERGEFORMAT </w:instrText>
      </w:r>
      <w:r w:rsidR="00EC736A">
        <w:rPr>
          <w:lang w:val="en-US"/>
        </w:rPr>
      </w:r>
      <w:r w:rsidR="00EC736A">
        <w:rPr>
          <w:lang w:val="en-US"/>
        </w:rPr>
        <w:fldChar w:fldCharType="separate"/>
      </w:r>
      <w:r w:rsidR="00EC736A">
        <w:t xml:space="preserve">Table </w:t>
      </w:r>
      <w:r w:rsidR="00EC736A">
        <w:rPr>
          <w:noProof/>
        </w:rPr>
        <w:t>1</w:t>
      </w:r>
      <w:r w:rsidR="00EC736A">
        <w:rPr>
          <w:lang w:val="en-US"/>
        </w:rPr>
        <w:fldChar w:fldCharType="end"/>
      </w:r>
      <w:r>
        <w:rPr>
          <w:lang w:val="en-US"/>
        </w:rPr>
        <w:t>, we can see that</w:t>
      </w:r>
      <w:r w:rsidR="00937399">
        <w:rPr>
          <w:lang w:val="en-US"/>
        </w:rPr>
        <w:t xml:space="preserve"> </w:t>
      </w:r>
      <w:r w:rsidR="00937399">
        <w:t>t</w:t>
      </w:r>
      <w:r w:rsidR="005654F4" w:rsidRPr="002D1D9A">
        <w:t>he</w:t>
      </w:r>
      <w:r w:rsidR="00FC1308">
        <w:t xml:space="preserve"> BB</w:t>
      </w:r>
      <w:r w:rsidR="005654F4" w:rsidRPr="002D1D9A">
        <w:t xml:space="preserve"> error margin </w:t>
      </w:r>
      <w:r w:rsidR="005654F4">
        <w:t>of</w:t>
      </w:r>
      <w:r w:rsidR="005654F4" w:rsidRPr="002D1D9A">
        <w:t xml:space="preserve"> </w:t>
      </w:r>
      <w:r w:rsidR="001C5C2C">
        <w:t xml:space="preserve">the </w:t>
      </w:r>
      <w:r w:rsidR="009A3D82">
        <w:t>G</w:t>
      </w:r>
      <w:r w:rsidR="009A3D82" w:rsidRPr="002D1D9A">
        <w:t xml:space="preserve">aussian </w:t>
      </w:r>
      <w:r w:rsidR="005654F4" w:rsidRPr="002D1D9A">
        <w:t xml:space="preserve">distribution is larger than the </w:t>
      </w:r>
      <w:r w:rsidR="00FC1308">
        <w:t xml:space="preserve">BB </w:t>
      </w:r>
      <w:r w:rsidR="005654F4" w:rsidRPr="002D1D9A">
        <w:t xml:space="preserve">error </w:t>
      </w:r>
      <w:r w:rsidR="005654F4">
        <w:t xml:space="preserve">margins </w:t>
      </w:r>
      <w:r w:rsidR="005654F4" w:rsidRPr="002D1D9A">
        <w:t>provided by LLS</w:t>
      </w:r>
      <w:r w:rsidR="005654F4">
        <w:t xml:space="preserve"> distributions</w:t>
      </w:r>
      <w:r w:rsidR="007B1A2E">
        <w:t>.</w:t>
      </w:r>
      <w:r w:rsidR="005654F4" w:rsidRPr="002D1D9A">
        <w:t xml:space="preserve"> </w:t>
      </w:r>
    </w:p>
    <w:bookmarkEnd w:id="17"/>
    <w:p w14:paraId="2F44A0C1" w14:textId="77777777" w:rsidR="004B6FA8" w:rsidRPr="004B6FA8" w:rsidRDefault="004B6FA8" w:rsidP="004B6FA8"/>
    <w:p w14:paraId="5431668E" w14:textId="6011ED69" w:rsidR="000130E5" w:rsidRDefault="00BD3FF5" w:rsidP="004B6FA8">
      <w:pPr>
        <w:pStyle w:val="RAN4observation0"/>
        <w:rPr>
          <w:lang w:val="en-US"/>
        </w:rPr>
      </w:pPr>
      <w:bookmarkStart w:id="18" w:name="_Hlk181990745"/>
      <w:r w:rsidRPr="005176CA">
        <w:rPr>
          <w:lang w:val="en-US"/>
        </w:rPr>
        <w:t xml:space="preserve">Given the lower </w:t>
      </w:r>
      <w:r w:rsidR="005F0F3C">
        <w:rPr>
          <w:lang w:val="en-US"/>
        </w:rPr>
        <w:t xml:space="preserve">BB </w:t>
      </w:r>
      <w:r w:rsidRPr="005176CA">
        <w:rPr>
          <w:lang w:val="en-US"/>
        </w:rPr>
        <w:t>error margin</w:t>
      </w:r>
      <w:r w:rsidR="00501CD8">
        <w:rPr>
          <w:lang w:val="en-US"/>
        </w:rPr>
        <w:t xml:space="preserve"> with</w:t>
      </w:r>
      <w:r w:rsidR="005F0F3C" w:rsidRPr="002D1D9A">
        <w:t xml:space="preserve"> LLS</w:t>
      </w:r>
      <w:r w:rsidR="005F0F3C">
        <w:t xml:space="preserve"> distributions</w:t>
      </w:r>
      <w:r w:rsidRPr="005176CA">
        <w:rPr>
          <w:lang w:val="en-US"/>
        </w:rPr>
        <w:t xml:space="preserve">, </w:t>
      </w:r>
      <w:r w:rsidR="00C7522E">
        <w:rPr>
          <w:lang w:val="en-US"/>
        </w:rPr>
        <w:t xml:space="preserve">both </w:t>
      </w:r>
      <w:r w:rsidR="00AD67A1" w:rsidRPr="002D1D9A">
        <w:t>prediction accuracy</w:t>
      </w:r>
      <w:r w:rsidR="00AD67A1">
        <w:t xml:space="preserve"> </w:t>
      </w:r>
      <w:r w:rsidR="00AA4F21">
        <w:t xml:space="preserve">and </w:t>
      </w:r>
      <w:r w:rsidR="00BD3BE7" w:rsidRPr="00BD3BE7">
        <w:t xml:space="preserve">L1-RSRP difference </w:t>
      </w:r>
      <w:r w:rsidR="007C40F7">
        <w:t xml:space="preserve">KPIs are </w:t>
      </w:r>
      <w:r w:rsidR="00113D4E">
        <w:t xml:space="preserve">not </w:t>
      </w:r>
      <w:r w:rsidR="00113D4E" w:rsidRPr="00113D4E">
        <w:t>significant</w:t>
      </w:r>
      <w:r w:rsidR="00113D4E">
        <w:t xml:space="preserve">ly </w:t>
      </w:r>
      <w:r w:rsidR="00113D4E" w:rsidRPr="00113D4E">
        <w:t>impact</w:t>
      </w:r>
      <w:r w:rsidR="00113D4E">
        <w:t xml:space="preserve">ed by the BB errors </w:t>
      </w:r>
      <w:r w:rsidR="00113D4E">
        <w:rPr>
          <w:lang w:val="en-US"/>
        </w:rPr>
        <w:t xml:space="preserve">with distributions derived from LLS. On the other hand, </w:t>
      </w:r>
      <w:r w:rsidR="002B7720">
        <w:rPr>
          <w:lang w:val="en-US"/>
        </w:rPr>
        <w:t xml:space="preserve">there is a degradation </w:t>
      </w:r>
      <w:r w:rsidR="00F1290F">
        <w:rPr>
          <w:lang w:val="en-US"/>
        </w:rPr>
        <w:t>of ~</w:t>
      </w:r>
      <w:r w:rsidR="00A56B9F">
        <w:rPr>
          <w:lang w:val="en-US"/>
        </w:rPr>
        <w:t xml:space="preserve">3 dB </w:t>
      </w:r>
      <w:r w:rsidR="00F1290F">
        <w:rPr>
          <w:lang w:val="en-US"/>
        </w:rPr>
        <w:t xml:space="preserve">for the BB error </w:t>
      </w:r>
      <w:r w:rsidR="00F1290F" w:rsidRPr="00F1290F">
        <w:rPr>
          <w:lang w:val="en-US"/>
        </w:rPr>
        <w:t>with Gaussian distribution</w:t>
      </w:r>
      <w:r w:rsidR="00BB7A78">
        <w:rPr>
          <w:lang w:val="en-US"/>
        </w:rPr>
        <w:t xml:space="preserve"> where the erro</w:t>
      </w:r>
      <w:r w:rsidR="00806BD7">
        <w:rPr>
          <w:lang w:val="en-US"/>
        </w:rPr>
        <w:t>r</w:t>
      </w:r>
      <w:r w:rsidR="00BB7A78">
        <w:rPr>
          <w:lang w:val="en-US"/>
        </w:rPr>
        <w:t xml:space="preserve"> margin is </w:t>
      </w:r>
      <w:r w:rsidR="00A65FE6">
        <w:rPr>
          <w:lang w:val="en-US"/>
        </w:rPr>
        <w:t xml:space="preserve">considering current </w:t>
      </w:r>
      <w:r w:rsidR="002D7B60" w:rsidRPr="002D7B60">
        <w:rPr>
          <w:lang w:val="en-US"/>
        </w:rPr>
        <w:t>measurement error margin</w:t>
      </w:r>
      <w:r w:rsidR="002D7B60">
        <w:rPr>
          <w:lang w:val="en-US"/>
        </w:rPr>
        <w:t xml:space="preserve"> </w:t>
      </w:r>
      <w:r w:rsidR="002D7B60" w:rsidRPr="00563869">
        <w:rPr>
          <w:lang w:val="en-US"/>
        </w:rPr>
        <w:t>±</w:t>
      </w:r>
      <w:r w:rsidR="002D7B60">
        <w:rPr>
          <w:lang w:val="en-US"/>
        </w:rPr>
        <w:t>2</w:t>
      </w:r>
      <w:r w:rsidR="002D7B60" w:rsidRPr="00563869">
        <w:rPr>
          <w:lang w:val="en-US"/>
        </w:rPr>
        <w:t>.5 dB</w:t>
      </w:r>
      <w:r w:rsidR="002D7B60">
        <w:rPr>
          <w:lang w:val="en-US"/>
        </w:rPr>
        <w:t xml:space="preserve"> </w:t>
      </w:r>
      <w:r w:rsidR="00B25A12">
        <w:rPr>
          <w:lang w:val="en-US"/>
        </w:rPr>
        <w:t>for BB</w:t>
      </w:r>
      <w:r w:rsidR="00074CE9">
        <w:rPr>
          <w:lang w:val="en-US"/>
        </w:rPr>
        <w:t xml:space="preserve"> errors</w:t>
      </w:r>
      <w:r w:rsidR="00B25A12">
        <w:rPr>
          <w:lang w:val="en-US"/>
        </w:rPr>
        <w:t xml:space="preserve"> </w:t>
      </w:r>
      <w:r w:rsidR="002D7B60">
        <w:rPr>
          <w:lang w:val="en-US"/>
        </w:rPr>
        <w:t>(</w:t>
      </w:r>
      <w:r w:rsidR="00CA0657">
        <w:rPr>
          <w:lang w:val="en-US"/>
        </w:rPr>
        <w:t>considering</w:t>
      </w:r>
      <w:r w:rsidR="002D7B60">
        <w:rPr>
          <w:lang w:val="en-US"/>
        </w:rPr>
        <w:t xml:space="preserve"> </w:t>
      </w:r>
      <w:r w:rsidR="00D76763" w:rsidRPr="002D7B60">
        <w:rPr>
          <w:lang w:val="en-US"/>
        </w:rPr>
        <w:t>error margin</w:t>
      </w:r>
      <w:r w:rsidR="00D76763">
        <w:rPr>
          <w:lang w:val="en-US"/>
        </w:rPr>
        <w:t xml:space="preserve"> </w:t>
      </w:r>
      <w:r w:rsidR="00D76763" w:rsidRPr="00563869">
        <w:rPr>
          <w:lang w:val="en-US"/>
        </w:rPr>
        <w:t>±</w:t>
      </w:r>
      <w:r w:rsidR="00D76763">
        <w:rPr>
          <w:lang w:val="en-US"/>
        </w:rPr>
        <w:t>6</w:t>
      </w:r>
      <w:r w:rsidR="00D76763" w:rsidRPr="00563869">
        <w:rPr>
          <w:lang w:val="en-US"/>
        </w:rPr>
        <w:t>.5</w:t>
      </w:r>
      <w:r w:rsidR="00D76763">
        <w:rPr>
          <w:lang w:val="en-US"/>
        </w:rPr>
        <w:t xml:space="preserve"> for both BB and RF errors</w:t>
      </w:r>
      <w:r w:rsidR="002D7B60">
        <w:rPr>
          <w:lang w:val="en-US"/>
        </w:rPr>
        <w:t>)</w:t>
      </w:r>
      <w:r w:rsidR="00BB7A78">
        <w:rPr>
          <w:lang w:val="en-US"/>
        </w:rPr>
        <w:t xml:space="preserve">. </w:t>
      </w:r>
    </w:p>
    <w:bookmarkEnd w:id="18"/>
    <w:p w14:paraId="097D85C7" w14:textId="77777777" w:rsidR="00243E48" w:rsidRDefault="00243E48" w:rsidP="002C5F80">
      <w:pPr>
        <w:rPr>
          <w:rFonts w:cs="Times New Roman"/>
          <w:szCs w:val="20"/>
        </w:rPr>
      </w:pPr>
    </w:p>
    <w:p w14:paraId="57822263" w14:textId="630525D8" w:rsidR="00EB7F45" w:rsidRPr="00EB7F45" w:rsidRDefault="00EB7F45" w:rsidP="00994654">
      <w:pPr>
        <w:pStyle w:val="RAN4H3"/>
      </w:pPr>
      <w:r w:rsidRPr="00EB7F45">
        <w:t xml:space="preserve">Evaluation </w:t>
      </w:r>
      <w:r>
        <w:t xml:space="preserve">Results </w:t>
      </w:r>
      <w:r w:rsidRPr="00EB7F45">
        <w:t>of BB errors with different RF error models</w:t>
      </w:r>
    </w:p>
    <w:p w14:paraId="5502C234" w14:textId="7009C98A" w:rsidR="00B34140" w:rsidRPr="00E1257D" w:rsidRDefault="00BE1D72" w:rsidP="005176CA">
      <w:pPr>
        <w:pStyle w:val="RAN4H3"/>
        <w:numPr>
          <w:ilvl w:val="0"/>
          <w:numId w:val="0"/>
        </w:numPr>
        <w:jc w:val="both"/>
        <w:rPr>
          <w:rFonts w:asciiTheme="majorBidi" w:hAnsiTheme="majorBidi" w:cstheme="majorBidi"/>
          <w:sz w:val="20"/>
          <w:szCs w:val="20"/>
        </w:rPr>
      </w:pPr>
      <w:r w:rsidRPr="00BE1D72">
        <w:rPr>
          <w:rFonts w:asciiTheme="majorBidi" w:hAnsiTheme="majorBidi" w:cstheme="majorBidi"/>
          <w:sz w:val="20"/>
          <w:szCs w:val="20"/>
        </w:rPr>
        <w:t>In Table</w:t>
      </w:r>
      <w:r w:rsidR="004E1F85">
        <w:rPr>
          <w:rFonts w:asciiTheme="majorBidi" w:hAnsiTheme="majorBidi" w:cstheme="majorBidi"/>
          <w:sz w:val="20"/>
          <w:szCs w:val="20"/>
        </w:rPr>
        <w:t>s</w:t>
      </w:r>
      <w:r w:rsidRPr="00BE1D72">
        <w:rPr>
          <w:rFonts w:asciiTheme="majorBidi" w:hAnsiTheme="majorBidi" w:cstheme="majorBidi"/>
          <w:sz w:val="20"/>
          <w:szCs w:val="20"/>
        </w:rPr>
        <w:t xml:space="preserve"> 2, 3 and 4, </w:t>
      </w:r>
      <w:r w:rsidR="008566E0">
        <w:rPr>
          <w:rFonts w:asciiTheme="majorBidi" w:hAnsiTheme="majorBidi" w:cstheme="majorBidi"/>
          <w:sz w:val="20"/>
          <w:szCs w:val="20"/>
        </w:rPr>
        <w:t xml:space="preserve">we summarize the AI/ML model performance for </w:t>
      </w:r>
      <w:r w:rsidR="00355464">
        <w:rPr>
          <w:rFonts w:asciiTheme="majorBidi" w:hAnsiTheme="majorBidi" w:cstheme="majorBidi"/>
          <w:sz w:val="20"/>
          <w:szCs w:val="20"/>
        </w:rPr>
        <w:t xml:space="preserve">different RF error </w:t>
      </w:r>
      <w:r w:rsidR="008C3FD8">
        <w:rPr>
          <w:rFonts w:asciiTheme="majorBidi" w:hAnsiTheme="majorBidi" w:cstheme="majorBidi"/>
          <w:sz w:val="20"/>
          <w:szCs w:val="20"/>
        </w:rPr>
        <w:t xml:space="preserve">models </w:t>
      </w:r>
      <w:r w:rsidR="00D55C5E">
        <w:rPr>
          <w:rFonts w:asciiTheme="majorBidi" w:hAnsiTheme="majorBidi" w:cstheme="majorBidi"/>
          <w:sz w:val="20"/>
          <w:szCs w:val="20"/>
        </w:rPr>
        <w:t xml:space="preserve">added to the </w:t>
      </w:r>
      <w:r w:rsidR="00355464">
        <w:rPr>
          <w:rFonts w:asciiTheme="majorBidi" w:hAnsiTheme="majorBidi" w:cstheme="majorBidi"/>
          <w:sz w:val="20"/>
          <w:szCs w:val="20"/>
        </w:rPr>
        <w:t>BB error</w:t>
      </w:r>
      <w:r w:rsidR="00D55C5E">
        <w:rPr>
          <w:rFonts w:asciiTheme="majorBidi" w:hAnsiTheme="majorBidi" w:cstheme="majorBidi"/>
          <w:sz w:val="20"/>
          <w:szCs w:val="20"/>
        </w:rPr>
        <w:t>s</w:t>
      </w:r>
      <w:r w:rsidR="00C87D55">
        <w:rPr>
          <w:rFonts w:asciiTheme="majorBidi" w:hAnsiTheme="majorBidi" w:cstheme="majorBidi"/>
          <w:sz w:val="20"/>
          <w:szCs w:val="20"/>
        </w:rPr>
        <w:t xml:space="preserve">. </w:t>
      </w:r>
      <w:r w:rsidR="00E90889">
        <w:rPr>
          <w:rFonts w:asciiTheme="majorBidi" w:hAnsiTheme="majorBidi" w:cstheme="majorBidi"/>
          <w:sz w:val="20"/>
          <w:szCs w:val="20"/>
        </w:rPr>
        <w:t>The RF error models follow Gaussian, and Uniform distribution</w:t>
      </w:r>
      <w:r w:rsidR="00712DEC">
        <w:rPr>
          <w:rFonts w:asciiTheme="majorBidi" w:hAnsiTheme="majorBidi" w:cstheme="majorBidi"/>
          <w:sz w:val="20"/>
          <w:szCs w:val="20"/>
        </w:rPr>
        <w:t xml:space="preserve"> with </w:t>
      </w:r>
      <w:r w:rsidR="00712DEC" w:rsidRPr="00712DEC">
        <w:rPr>
          <w:rFonts w:asciiTheme="majorBidi" w:hAnsiTheme="majorBidi" w:cstheme="majorBidi"/>
          <w:sz w:val="20"/>
          <w:szCs w:val="20"/>
        </w:rPr>
        <w:t>±4.5 dB error margin</w:t>
      </w:r>
      <w:r w:rsidR="00E90889">
        <w:rPr>
          <w:rFonts w:asciiTheme="majorBidi" w:hAnsiTheme="majorBidi" w:cstheme="majorBidi"/>
          <w:sz w:val="20"/>
          <w:szCs w:val="20"/>
        </w:rPr>
        <w:t xml:space="preserve">, </w:t>
      </w:r>
      <w:r w:rsidR="004A2E81">
        <w:rPr>
          <w:rFonts w:asciiTheme="majorBidi" w:hAnsiTheme="majorBidi" w:cstheme="majorBidi"/>
          <w:sz w:val="20"/>
          <w:szCs w:val="20"/>
        </w:rPr>
        <w:t xml:space="preserve">assuming </w:t>
      </w:r>
      <w:r w:rsidR="00E90889">
        <w:rPr>
          <w:rFonts w:asciiTheme="majorBidi" w:hAnsiTheme="majorBidi" w:cstheme="majorBidi"/>
          <w:sz w:val="20"/>
          <w:szCs w:val="20"/>
        </w:rPr>
        <w:t>the</w:t>
      </w:r>
      <w:r w:rsidR="00DF072F">
        <w:rPr>
          <w:rFonts w:asciiTheme="majorBidi" w:hAnsiTheme="majorBidi" w:cstheme="majorBidi"/>
          <w:sz w:val="20"/>
          <w:szCs w:val="20"/>
        </w:rPr>
        <w:t xml:space="preserve"> </w:t>
      </w:r>
      <w:r w:rsidR="00083743">
        <w:rPr>
          <w:rFonts w:asciiTheme="majorBidi" w:hAnsiTheme="majorBidi" w:cstheme="majorBidi"/>
          <w:sz w:val="20"/>
          <w:szCs w:val="20"/>
        </w:rPr>
        <w:t xml:space="preserve">RF error </w:t>
      </w:r>
      <w:r w:rsidR="00916CAB">
        <w:rPr>
          <w:rFonts w:asciiTheme="majorBidi" w:hAnsiTheme="majorBidi" w:cstheme="majorBidi"/>
          <w:sz w:val="20"/>
          <w:szCs w:val="20"/>
        </w:rPr>
        <w:t xml:space="preserve">generated as </w:t>
      </w:r>
      <w:r w:rsidR="00083743">
        <w:rPr>
          <w:rFonts w:asciiTheme="majorBidi" w:hAnsiTheme="majorBidi" w:cstheme="majorBidi"/>
          <w:sz w:val="20"/>
          <w:szCs w:val="20"/>
        </w:rPr>
        <w:t>detail</w:t>
      </w:r>
      <w:r w:rsidR="00916CAB">
        <w:rPr>
          <w:rFonts w:asciiTheme="majorBidi" w:hAnsiTheme="majorBidi" w:cstheme="majorBidi"/>
          <w:sz w:val="20"/>
          <w:szCs w:val="20"/>
        </w:rPr>
        <w:t>ed</w:t>
      </w:r>
      <w:r w:rsidR="00083743">
        <w:rPr>
          <w:rFonts w:asciiTheme="majorBidi" w:hAnsiTheme="majorBidi" w:cstheme="majorBidi"/>
          <w:sz w:val="20"/>
          <w:szCs w:val="20"/>
        </w:rPr>
        <w:t xml:space="preserve"> in Section 2.1.1. </w:t>
      </w:r>
    </w:p>
    <w:p w14:paraId="2F191043" w14:textId="15B6E33F" w:rsidR="00B34140" w:rsidRDefault="00B34140" w:rsidP="005176CA">
      <w:pPr>
        <w:jc w:val="both"/>
        <w:rPr>
          <w:rFonts w:cs="Times New Roman"/>
          <w:b/>
          <w:lang w:val="en-US"/>
        </w:rPr>
      </w:pPr>
      <w:r w:rsidRPr="005176CA">
        <w:rPr>
          <w:rFonts w:cs="Times New Roman"/>
          <w:b/>
          <w:lang w:val="en-US"/>
        </w:rPr>
        <w:t>Evaluation of Gaussian vs</w:t>
      </w:r>
      <w:r w:rsidR="00D85EE0" w:rsidRPr="005176CA">
        <w:rPr>
          <w:rFonts w:cs="Times New Roman"/>
          <w:b/>
          <w:lang w:val="en-US"/>
        </w:rPr>
        <w:t>.</w:t>
      </w:r>
      <w:r w:rsidRPr="005176CA">
        <w:rPr>
          <w:rFonts w:cs="Times New Roman"/>
          <w:b/>
          <w:lang w:val="en-US"/>
        </w:rPr>
        <w:t xml:space="preserve"> Uniform: </w:t>
      </w:r>
      <w:r w:rsidRPr="28B7BD50">
        <w:rPr>
          <w:rFonts w:cs="Times New Roman"/>
          <w:lang w:val="en-US"/>
        </w:rPr>
        <w:t xml:space="preserve">If we consider the Gaussian BB error model, Table 2 shows a </w:t>
      </w:r>
      <w:proofErr w:type="gramStart"/>
      <w:r w:rsidRPr="28B7BD50">
        <w:rPr>
          <w:rFonts w:cs="Times New Roman"/>
          <w:lang w:val="en-US"/>
        </w:rPr>
        <w:t>Top-1</w:t>
      </w:r>
      <w:proofErr w:type="gramEnd"/>
      <w:r w:rsidRPr="28B7BD50">
        <w:rPr>
          <w:rFonts w:cs="Times New Roman"/>
          <w:lang w:val="en-US"/>
        </w:rPr>
        <w:t xml:space="preserve"> accuracy reduction of 1</w:t>
      </w:r>
      <w:r w:rsidR="00301A63" w:rsidRPr="28B7BD50">
        <w:rPr>
          <w:rFonts w:cs="Times New Roman"/>
          <w:lang w:val="en-US"/>
        </w:rPr>
        <w:t>5</w:t>
      </w:r>
      <w:r w:rsidRPr="28B7BD50">
        <w:rPr>
          <w:rFonts w:cs="Times New Roman"/>
          <w:lang w:val="en-US"/>
        </w:rPr>
        <w:t>.</w:t>
      </w:r>
      <w:r w:rsidR="00301A63" w:rsidRPr="28B7BD50">
        <w:rPr>
          <w:rFonts w:cs="Times New Roman"/>
          <w:lang w:val="en-US"/>
        </w:rPr>
        <w:t>21</w:t>
      </w:r>
      <w:r w:rsidRPr="28B7BD50">
        <w:rPr>
          <w:rFonts w:cs="Times New Roman"/>
          <w:lang w:val="en-US"/>
        </w:rPr>
        <w:t xml:space="preserve">% with Gaussian </w:t>
      </w:r>
      <w:r w:rsidR="00AE48EA" w:rsidRPr="28B7BD50">
        <w:rPr>
          <w:rFonts w:cs="Times New Roman"/>
          <w:lang w:val="en-US"/>
        </w:rPr>
        <w:t xml:space="preserve">RF error </w:t>
      </w:r>
      <w:r w:rsidRPr="28B7BD50">
        <w:rPr>
          <w:rFonts w:cs="Times New Roman"/>
          <w:lang w:val="en-US"/>
        </w:rPr>
        <w:t>(</w:t>
      </w:r>
      <w:r w:rsidR="00DD221D" w:rsidRPr="28B7BD50">
        <w:rPr>
          <w:rFonts w:cs="Times New Roman"/>
          <w:lang w:val="en-US"/>
        </w:rPr>
        <w:t>Independent for each TX beam)</w:t>
      </w:r>
      <w:r w:rsidRPr="28B7BD50">
        <w:rPr>
          <w:rFonts w:cs="Times New Roman"/>
          <w:lang w:val="en-US"/>
        </w:rPr>
        <w:t>) compared to the scenario without measurement error.  For the same BB error model, the Uniform</w:t>
      </w:r>
      <w:r w:rsidR="006156C6" w:rsidRPr="28B7BD50">
        <w:rPr>
          <w:rFonts w:cs="Times New Roman"/>
          <w:lang w:val="en-US"/>
        </w:rPr>
        <w:t xml:space="preserve"> distribution</w:t>
      </w:r>
      <w:r w:rsidRPr="28B7BD50">
        <w:rPr>
          <w:rFonts w:cs="Times New Roman"/>
          <w:lang w:val="en-US"/>
        </w:rPr>
        <w:t xml:space="preserve"> (</w:t>
      </w:r>
      <w:r w:rsidR="009468AC" w:rsidRPr="28B7BD50">
        <w:rPr>
          <w:rFonts w:cs="Times New Roman"/>
          <w:lang w:val="en-US"/>
        </w:rPr>
        <w:t>Independent for each TX beam</w:t>
      </w:r>
      <w:r w:rsidRPr="28B7BD50">
        <w:rPr>
          <w:rFonts w:cs="Times New Roman"/>
          <w:lang w:val="en-US"/>
        </w:rPr>
        <w:t xml:space="preserve">) </w:t>
      </w:r>
      <w:r w:rsidR="00901461" w:rsidRPr="28B7BD50">
        <w:rPr>
          <w:rFonts w:cs="Times New Roman"/>
          <w:lang w:val="en-US"/>
        </w:rPr>
        <w:t xml:space="preserve">shows </w:t>
      </w:r>
      <w:r w:rsidRPr="28B7BD50">
        <w:rPr>
          <w:rFonts w:cs="Times New Roman"/>
          <w:lang w:val="en-US"/>
        </w:rPr>
        <w:t>the highest degradation of 1</w:t>
      </w:r>
      <w:r w:rsidR="00604D5F" w:rsidRPr="28B7BD50">
        <w:rPr>
          <w:rFonts w:cs="Times New Roman"/>
          <w:lang w:val="en-US"/>
        </w:rPr>
        <w:t>7</w:t>
      </w:r>
      <w:r w:rsidRPr="28B7BD50">
        <w:rPr>
          <w:rFonts w:cs="Times New Roman"/>
          <w:lang w:val="en-US"/>
        </w:rPr>
        <w:t>.</w:t>
      </w:r>
      <w:r w:rsidR="00604D5F" w:rsidRPr="28B7BD50">
        <w:rPr>
          <w:rFonts w:cs="Times New Roman"/>
          <w:lang w:val="en-US"/>
        </w:rPr>
        <w:t>37</w:t>
      </w:r>
      <w:r w:rsidRPr="28B7BD50">
        <w:rPr>
          <w:rFonts w:cs="Times New Roman"/>
          <w:lang w:val="en-US"/>
        </w:rPr>
        <w:t xml:space="preserve">% in terms of </w:t>
      </w:r>
      <w:proofErr w:type="gramStart"/>
      <w:r w:rsidRPr="28B7BD50">
        <w:rPr>
          <w:rFonts w:cs="Times New Roman"/>
          <w:lang w:val="en-US"/>
        </w:rPr>
        <w:t>Top-1</w:t>
      </w:r>
      <w:proofErr w:type="gramEnd"/>
      <w:r w:rsidRPr="28B7BD50">
        <w:rPr>
          <w:rFonts w:cs="Times New Roman"/>
          <w:lang w:val="en-US"/>
        </w:rPr>
        <w:t xml:space="preserve"> accuracy compared to the scenario with no measurement error. The </w:t>
      </w:r>
      <w:proofErr w:type="gramStart"/>
      <w:r w:rsidRPr="28B7BD50">
        <w:rPr>
          <w:rFonts w:cs="Times New Roman"/>
          <w:lang w:val="en-US"/>
        </w:rPr>
        <w:lastRenderedPageBreak/>
        <w:t>Top-1</w:t>
      </w:r>
      <w:proofErr w:type="gramEnd"/>
      <w:r w:rsidRPr="28B7BD50">
        <w:rPr>
          <w:rFonts w:cs="Times New Roman"/>
          <w:lang w:val="en-US"/>
        </w:rPr>
        <w:t xml:space="preserve"> accuracy degradation of Gaussian is lower than the Uniform distribution as most of the RF errors are concentrated near the mean value zero, and few RF errors appear further away from the mean.</w:t>
      </w:r>
      <w:r w:rsidRPr="005176CA">
        <w:rPr>
          <w:rFonts w:cs="Times New Roman"/>
          <w:b/>
          <w:lang w:val="en-US"/>
        </w:rPr>
        <w:t xml:space="preserve"> </w:t>
      </w:r>
    </w:p>
    <w:p w14:paraId="4189939A" w14:textId="0BA62A50" w:rsidR="00B34140" w:rsidRDefault="00B34140" w:rsidP="005176CA">
      <w:pPr>
        <w:jc w:val="both"/>
        <w:rPr>
          <w:rFonts w:eastAsiaTheme="minorEastAsia" w:cs="Times New Roman"/>
          <w:iCs/>
          <w:szCs w:val="20"/>
          <w:lang w:val="en-US"/>
        </w:rPr>
      </w:pPr>
      <w:r w:rsidRPr="00CF1DBE">
        <w:rPr>
          <w:rFonts w:eastAsiaTheme="minorEastAsia" w:cs="Times New Roman"/>
          <w:b/>
          <w:bCs/>
          <w:iCs/>
          <w:szCs w:val="20"/>
          <w:lang w:val="en-US"/>
        </w:rPr>
        <w:t xml:space="preserve">Evaluation of </w:t>
      </w:r>
      <w:r w:rsidR="009455EB">
        <w:rPr>
          <w:rFonts w:eastAsiaTheme="minorEastAsia" w:cs="Times New Roman"/>
          <w:b/>
          <w:bCs/>
          <w:iCs/>
          <w:szCs w:val="20"/>
          <w:lang w:val="en-US"/>
        </w:rPr>
        <w:t>i</w:t>
      </w:r>
      <w:r w:rsidR="009455EB" w:rsidRPr="009455EB">
        <w:rPr>
          <w:rFonts w:eastAsiaTheme="minorEastAsia" w:cs="Times New Roman"/>
          <w:b/>
          <w:bCs/>
          <w:iCs/>
          <w:szCs w:val="20"/>
          <w:lang w:val="en-US"/>
        </w:rPr>
        <w:t xml:space="preserve">ndependent </w:t>
      </w:r>
      <w:r w:rsidRPr="00CF1DBE">
        <w:rPr>
          <w:rFonts w:eastAsiaTheme="minorEastAsia" w:cs="Times New Roman"/>
          <w:b/>
          <w:bCs/>
          <w:iCs/>
          <w:szCs w:val="20"/>
          <w:lang w:val="en-US"/>
        </w:rPr>
        <w:t xml:space="preserve">RF errors vs. </w:t>
      </w:r>
      <w:r>
        <w:rPr>
          <w:rFonts w:eastAsiaTheme="minorEastAsia" w:cs="Times New Roman"/>
          <w:b/>
          <w:bCs/>
          <w:iCs/>
          <w:szCs w:val="20"/>
          <w:lang w:val="en-US"/>
        </w:rPr>
        <w:t xml:space="preserve">the </w:t>
      </w:r>
      <w:r w:rsidRPr="00CF1DBE">
        <w:rPr>
          <w:rFonts w:eastAsiaTheme="minorEastAsia" w:cs="Times New Roman"/>
          <w:b/>
          <w:bCs/>
          <w:iCs/>
          <w:szCs w:val="20"/>
          <w:lang w:val="en-US"/>
        </w:rPr>
        <w:t>same RF error for different TX beams:</w:t>
      </w:r>
      <w:r w:rsidRPr="00CF1DBE">
        <w:rPr>
          <w:rFonts w:eastAsiaTheme="minorEastAsia" w:cs="Times New Roman"/>
          <w:iCs/>
          <w:szCs w:val="20"/>
          <w:lang w:val="en-US"/>
        </w:rPr>
        <w:t xml:space="preserve"> </w:t>
      </w:r>
      <w:r w:rsidR="00AB2982" w:rsidRPr="00C366DC">
        <w:rPr>
          <w:rFonts w:eastAsiaTheme="minorEastAsia" w:cs="Times New Roman"/>
          <w:iCs/>
          <w:szCs w:val="20"/>
          <w:lang w:val="en-US"/>
        </w:rPr>
        <w:t xml:space="preserve">For </w:t>
      </w:r>
      <w:r w:rsidR="00AB2982" w:rsidRPr="005176CA">
        <w:rPr>
          <w:rFonts w:cs="Times New Roman"/>
          <w:szCs w:val="20"/>
          <w:lang w:val="en-US"/>
        </w:rPr>
        <w:t xml:space="preserve">Gaussian </w:t>
      </w:r>
      <w:r w:rsidR="00AB2982" w:rsidRPr="00C366DC">
        <w:rPr>
          <w:rFonts w:eastAsiaTheme="minorEastAsia" w:cs="Times New Roman"/>
          <w:iCs/>
          <w:szCs w:val="20"/>
          <w:lang w:val="en-US"/>
        </w:rPr>
        <w:t>RF error i</w:t>
      </w:r>
      <w:r w:rsidR="00AB2982" w:rsidRPr="005176CA">
        <w:rPr>
          <w:rFonts w:cs="Times New Roman"/>
          <w:szCs w:val="20"/>
          <w:lang w:val="en-US"/>
        </w:rPr>
        <w:t>ndependent for</w:t>
      </w:r>
      <w:r w:rsidR="00AB2982">
        <w:rPr>
          <w:rFonts w:cs="Times New Roman"/>
          <w:szCs w:val="20"/>
        </w:rPr>
        <w:t xml:space="preserve"> each TX beam</w:t>
      </w:r>
      <w:r w:rsidR="00AB2982" w:rsidRPr="006D4522">
        <w:rPr>
          <w:rFonts w:eastAsiaTheme="minorEastAsia" w:cs="Times New Roman"/>
          <w:iCs/>
          <w:szCs w:val="20"/>
          <w:lang w:val="en-US"/>
        </w:rPr>
        <w:t xml:space="preserve">, </w:t>
      </w:r>
      <w:r w:rsidR="00AB2982">
        <w:rPr>
          <w:rFonts w:eastAsiaTheme="minorEastAsia" w:cs="Times New Roman"/>
          <w:iCs/>
          <w:szCs w:val="20"/>
          <w:lang w:val="en-US"/>
        </w:rPr>
        <w:t xml:space="preserve">Table 3-4 shows that with RF+BB errors for both </w:t>
      </w:r>
      <w:r w:rsidR="00AB2982" w:rsidRPr="006D4522">
        <w:rPr>
          <w:rFonts w:eastAsiaTheme="minorEastAsia" w:cs="Times New Roman"/>
          <w:iCs/>
          <w:szCs w:val="20"/>
          <w:lang w:val="en-US"/>
        </w:rPr>
        <w:t xml:space="preserve">LLS </w:t>
      </w:r>
      <w:r w:rsidR="00AB2982">
        <w:rPr>
          <w:rFonts w:eastAsiaTheme="minorEastAsia" w:cs="Times New Roman"/>
          <w:iCs/>
          <w:szCs w:val="20"/>
          <w:lang w:val="en-US"/>
        </w:rPr>
        <w:t xml:space="preserve">conditions, the impact on performance KPIs is significant: From Table 3, </w:t>
      </w:r>
      <w:proofErr w:type="gramStart"/>
      <w:r w:rsidR="00AB2982">
        <w:rPr>
          <w:rFonts w:eastAsiaTheme="minorEastAsia" w:cs="Times New Roman"/>
          <w:iCs/>
          <w:szCs w:val="20"/>
          <w:lang w:val="en-US"/>
        </w:rPr>
        <w:t>Top-1</w:t>
      </w:r>
      <w:proofErr w:type="gramEnd"/>
      <w:r w:rsidR="00AB2982">
        <w:rPr>
          <w:rFonts w:eastAsiaTheme="minorEastAsia" w:cs="Times New Roman"/>
          <w:iCs/>
          <w:szCs w:val="20"/>
          <w:lang w:val="en-US"/>
        </w:rPr>
        <w:t xml:space="preserve"> decreases by 13% and </w:t>
      </w:r>
      <w:r w:rsidR="00AB2982" w:rsidRPr="004C0D1F">
        <w:rPr>
          <w:rFonts w:cs="Times New Roman"/>
          <w:szCs w:val="20"/>
          <w:lang w:val="en-US"/>
        </w:rPr>
        <w:t>90%-tile L1-RSRP difference</w:t>
      </w:r>
      <w:r w:rsidR="00AB2982" w:rsidRPr="00DD776B">
        <w:rPr>
          <w:rFonts w:cs="Times New Roman"/>
          <w:szCs w:val="20"/>
          <w:lang w:val="en-US"/>
        </w:rPr>
        <w:t xml:space="preserve"> dec</w:t>
      </w:r>
      <w:r w:rsidR="00AB2982">
        <w:rPr>
          <w:rFonts w:cs="Times New Roman"/>
          <w:szCs w:val="20"/>
          <w:lang w:val="en-US"/>
        </w:rPr>
        <w:t xml:space="preserve">reases by </w:t>
      </w:r>
      <w:r w:rsidR="00AB2982" w:rsidRPr="00DD776B">
        <w:rPr>
          <w:rFonts w:cs="Times New Roman"/>
          <w:szCs w:val="20"/>
          <w:lang w:val="en-US"/>
        </w:rPr>
        <w:t>7</w:t>
      </w:r>
      <w:r w:rsidR="00AB2982">
        <w:rPr>
          <w:rFonts w:cs="Times New Roman"/>
          <w:szCs w:val="20"/>
          <w:lang w:val="en-US"/>
        </w:rPr>
        <w:t xml:space="preserve"> dB </w:t>
      </w:r>
      <w:r w:rsidR="00AB2982">
        <w:rPr>
          <w:rFonts w:eastAsiaTheme="minorEastAsia" w:cs="Times New Roman"/>
          <w:iCs/>
          <w:szCs w:val="20"/>
          <w:lang w:val="en-US"/>
        </w:rPr>
        <w:t>compared to the case without errors.</w:t>
      </w:r>
      <w:r w:rsidR="00CC68DD">
        <w:rPr>
          <w:rFonts w:eastAsiaTheme="minorEastAsia" w:cs="Times New Roman"/>
          <w:iCs/>
          <w:szCs w:val="20"/>
          <w:lang w:val="en-US"/>
        </w:rPr>
        <w:t xml:space="preserve"> On the </w:t>
      </w:r>
      <w:r w:rsidR="00F52896">
        <w:rPr>
          <w:rFonts w:eastAsiaTheme="minorEastAsia" w:cs="Times New Roman"/>
          <w:iCs/>
          <w:szCs w:val="20"/>
          <w:lang w:val="en-US"/>
        </w:rPr>
        <w:t>other</w:t>
      </w:r>
      <w:r w:rsidR="00CC68DD">
        <w:rPr>
          <w:rFonts w:eastAsiaTheme="minorEastAsia" w:cs="Times New Roman"/>
          <w:iCs/>
          <w:szCs w:val="20"/>
          <w:lang w:val="en-US"/>
        </w:rPr>
        <w:t xml:space="preserve"> hand, </w:t>
      </w:r>
      <w:r w:rsidR="002220AA">
        <w:rPr>
          <w:rFonts w:eastAsiaTheme="minorEastAsia" w:cs="Times New Roman"/>
          <w:iCs/>
          <w:szCs w:val="20"/>
          <w:lang w:val="en-US"/>
        </w:rPr>
        <w:t xml:space="preserve">when </w:t>
      </w:r>
      <w:r w:rsidR="00D549A4" w:rsidRPr="00CF1DBE">
        <w:rPr>
          <w:rFonts w:eastAsiaTheme="minorEastAsia" w:cs="Times New Roman"/>
          <w:iCs/>
          <w:szCs w:val="20"/>
          <w:lang w:val="en-US"/>
        </w:rPr>
        <w:t xml:space="preserve">using </w:t>
      </w:r>
      <w:r w:rsidR="00D549A4">
        <w:rPr>
          <w:rFonts w:eastAsiaTheme="minorEastAsia" w:cs="Times New Roman"/>
          <w:iCs/>
          <w:szCs w:val="20"/>
          <w:lang w:val="en-US"/>
        </w:rPr>
        <w:t xml:space="preserve">the </w:t>
      </w:r>
      <w:r w:rsidR="002220AA">
        <w:rPr>
          <w:rFonts w:eastAsiaTheme="minorEastAsia" w:cs="Times New Roman"/>
          <w:iCs/>
          <w:szCs w:val="20"/>
          <w:lang w:val="en-US"/>
        </w:rPr>
        <w:t xml:space="preserve">same RF error </w:t>
      </w:r>
      <w:r w:rsidR="00CC68DD">
        <w:rPr>
          <w:rFonts w:eastAsiaTheme="minorEastAsia" w:cs="Times New Roman"/>
          <w:iCs/>
          <w:szCs w:val="20"/>
          <w:lang w:val="en-US"/>
        </w:rPr>
        <w:t>a</w:t>
      </w:r>
      <w:r w:rsidRPr="00CF1DBE">
        <w:rPr>
          <w:rFonts w:eastAsiaTheme="minorEastAsia" w:cs="Times New Roman"/>
          <w:iCs/>
          <w:szCs w:val="20"/>
          <w:lang w:val="en-US"/>
        </w:rPr>
        <w:t xml:space="preserve">ccording to Table </w:t>
      </w:r>
      <w:r w:rsidRPr="00BE1D72">
        <w:rPr>
          <w:rFonts w:asciiTheme="majorBidi" w:hAnsiTheme="majorBidi" w:cstheme="majorBidi"/>
          <w:szCs w:val="20"/>
        </w:rPr>
        <w:t>2</w:t>
      </w:r>
      <w:r w:rsidR="001A46CF" w:rsidRPr="00BE1D72">
        <w:rPr>
          <w:rFonts w:asciiTheme="majorBidi" w:hAnsiTheme="majorBidi" w:cstheme="majorBidi"/>
          <w:szCs w:val="20"/>
        </w:rPr>
        <w:t>, 3</w:t>
      </w:r>
      <w:r w:rsidR="001172DE">
        <w:rPr>
          <w:rFonts w:asciiTheme="majorBidi" w:hAnsiTheme="majorBidi" w:cstheme="majorBidi"/>
          <w:szCs w:val="20"/>
        </w:rPr>
        <w:t>,</w:t>
      </w:r>
      <w:r w:rsidR="001A46CF" w:rsidRPr="00BE1D72">
        <w:rPr>
          <w:rFonts w:asciiTheme="majorBidi" w:hAnsiTheme="majorBidi" w:cstheme="majorBidi"/>
          <w:szCs w:val="20"/>
        </w:rPr>
        <w:t xml:space="preserve"> and 4</w:t>
      </w:r>
      <w:r w:rsidRPr="00CF1DBE">
        <w:rPr>
          <w:rFonts w:eastAsiaTheme="minorEastAsia" w:cs="Times New Roman"/>
          <w:iCs/>
          <w:szCs w:val="20"/>
          <w:lang w:val="en-US"/>
        </w:rPr>
        <w:t xml:space="preserve">, the </w:t>
      </w:r>
      <w:proofErr w:type="gramStart"/>
      <w:r w:rsidRPr="00CF1DBE">
        <w:rPr>
          <w:rFonts w:eastAsiaTheme="minorEastAsia" w:cs="Times New Roman"/>
          <w:iCs/>
          <w:szCs w:val="20"/>
          <w:lang w:val="en-US"/>
        </w:rPr>
        <w:t>Top-1</w:t>
      </w:r>
      <w:proofErr w:type="gramEnd"/>
      <w:r w:rsidRPr="00CF1DBE">
        <w:rPr>
          <w:rFonts w:eastAsiaTheme="minorEastAsia" w:cs="Times New Roman"/>
          <w:iCs/>
          <w:szCs w:val="20"/>
          <w:lang w:val="en-US"/>
        </w:rPr>
        <w:t xml:space="preserve"> accuracy reduction is less than 1% for all BB error models</w:t>
      </w:r>
      <w:r w:rsidR="00AD61A1">
        <w:rPr>
          <w:rFonts w:eastAsiaTheme="minorEastAsia" w:cs="Times New Roman"/>
          <w:iCs/>
          <w:szCs w:val="20"/>
          <w:lang w:val="en-US"/>
        </w:rPr>
        <w:t xml:space="preserve"> </w:t>
      </w:r>
      <w:r w:rsidR="001837D2">
        <w:rPr>
          <w:rFonts w:eastAsiaTheme="minorEastAsia" w:cs="Times New Roman"/>
          <w:iCs/>
          <w:szCs w:val="20"/>
          <w:lang w:val="en-US"/>
        </w:rPr>
        <w:t>compared to no error case.</w:t>
      </w:r>
      <w:r w:rsidR="00AD61A1">
        <w:rPr>
          <w:rFonts w:eastAsiaTheme="minorEastAsia" w:cs="Times New Roman"/>
          <w:iCs/>
          <w:szCs w:val="20"/>
          <w:lang w:val="en-US"/>
        </w:rPr>
        <w:t xml:space="preserve"> </w:t>
      </w:r>
      <w:r w:rsidR="001837D2">
        <w:rPr>
          <w:rFonts w:eastAsiaTheme="minorEastAsia" w:cs="Times New Roman"/>
          <w:iCs/>
          <w:szCs w:val="20"/>
          <w:lang w:val="en-US"/>
        </w:rPr>
        <w:t>Similarly</w:t>
      </w:r>
      <w:r w:rsidR="009E534C">
        <w:rPr>
          <w:rFonts w:eastAsiaTheme="minorEastAsia" w:cs="Times New Roman"/>
          <w:iCs/>
          <w:szCs w:val="20"/>
          <w:lang w:val="en-US"/>
        </w:rPr>
        <w:t>,</w:t>
      </w:r>
      <w:r w:rsidRPr="00CF1DBE">
        <w:rPr>
          <w:rFonts w:eastAsiaTheme="minorEastAsia" w:cs="Times New Roman"/>
          <w:szCs w:val="20"/>
          <w:lang w:val="en-US"/>
        </w:rPr>
        <w:t xml:space="preserve"> </w:t>
      </w:r>
      <w:r w:rsidR="0095130B">
        <w:rPr>
          <w:rFonts w:eastAsiaTheme="minorEastAsia" w:cs="Times New Roman"/>
          <w:iCs/>
          <w:szCs w:val="20"/>
          <w:lang w:val="en-US"/>
        </w:rPr>
        <w:t xml:space="preserve">the </w:t>
      </w:r>
      <w:r w:rsidR="0095130B" w:rsidRPr="004C0D1F">
        <w:rPr>
          <w:rFonts w:cs="Times New Roman"/>
          <w:szCs w:val="20"/>
          <w:lang w:val="en-US"/>
        </w:rPr>
        <w:t>90%-tile L1-RSRP difference</w:t>
      </w:r>
      <w:r w:rsidR="0095130B" w:rsidRPr="00CF1DBE">
        <w:rPr>
          <w:rFonts w:eastAsiaTheme="minorEastAsia" w:cs="Times New Roman"/>
          <w:iCs/>
          <w:szCs w:val="20"/>
          <w:lang w:val="en-US"/>
        </w:rPr>
        <w:t xml:space="preserve"> </w:t>
      </w:r>
      <w:r w:rsidRPr="00CF1DBE">
        <w:rPr>
          <w:rFonts w:eastAsiaTheme="minorEastAsia" w:cs="Times New Roman"/>
          <w:iCs/>
          <w:szCs w:val="20"/>
          <w:lang w:val="en-US"/>
        </w:rPr>
        <w:t xml:space="preserve">shows less than 0.5 dB degradation when the same RF error is applied for all TX beams. </w:t>
      </w:r>
      <w:r w:rsidR="00777F26">
        <w:rPr>
          <w:rFonts w:eastAsiaTheme="minorEastAsia" w:cs="Times New Roman"/>
          <w:iCs/>
          <w:szCs w:val="20"/>
          <w:lang w:val="en-US"/>
        </w:rPr>
        <w:t xml:space="preserve">Therefore, </w:t>
      </w:r>
      <w:r w:rsidR="00777F26" w:rsidRPr="00CF1DBE">
        <w:rPr>
          <w:rFonts w:eastAsiaTheme="minorEastAsia" w:cs="Times New Roman"/>
          <w:iCs/>
          <w:szCs w:val="20"/>
          <w:lang w:val="en-US"/>
        </w:rPr>
        <w:t>using the same RF error for all TX beams does not significantly impact the beam prediction accuracy.</w:t>
      </w:r>
      <w:r w:rsidR="00777F26">
        <w:rPr>
          <w:rFonts w:eastAsiaTheme="minorEastAsia" w:cs="Times New Roman"/>
          <w:iCs/>
          <w:szCs w:val="20"/>
          <w:lang w:val="en-US"/>
        </w:rPr>
        <w:t xml:space="preserve"> </w:t>
      </w:r>
      <w:r w:rsidR="00D3625A">
        <w:rPr>
          <w:rFonts w:eastAsiaTheme="minorEastAsia" w:cs="Times New Roman"/>
          <w:iCs/>
          <w:szCs w:val="20"/>
          <w:lang w:val="en-US"/>
        </w:rPr>
        <w:t xml:space="preserve">This is </w:t>
      </w:r>
      <w:proofErr w:type="gramStart"/>
      <w:r w:rsidR="00D3625A">
        <w:rPr>
          <w:rFonts w:eastAsiaTheme="minorEastAsia" w:cs="Times New Roman"/>
          <w:iCs/>
          <w:szCs w:val="20"/>
          <w:lang w:val="en-US"/>
        </w:rPr>
        <w:t>similar to</w:t>
      </w:r>
      <w:proofErr w:type="gramEnd"/>
      <w:r w:rsidR="00D3625A">
        <w:rPr>
          <w:rFonts w:eastAsiaTheme="minorEastAsia" w:cs="Times New Roman"/>
          <w:iCs/>
          <w:szCs w:val="20"/>
          <w:lang w:val="en-US"/>
        </w:rPr>
        <w:t xml:space="preserve"> apply a</w:t>
      </w:r>
      <w:r w:rsidRPr="00CF1DBE">
        <w:rPr>
          <w:rFonts w:eastAsiaTheme="minorEastAsia" w:cs="Times New Roman"/>
          <w:iCs/>
          <w:szCs w:val="20"/>
          <w:lang w:val="en-US"/>
        </w:rPr>
        <w:t xml:space="preserve"> RSRP offset for AI/ML model’s input and therefore</w:t>
      </w:r>
      <w:r w:rsidR="00A21773">
        <w:rPr>
          <w:rFonts w:eastAsiaTheme="minorEastAsia" w:cs="Times New Roman"/>
          <w:iCs/>
          <w:szCs w:val="20"/>
          <w:lang w:val="en-US"/>
        </w:rPr>
        <w:t>, since normalization is applied,</w:t>
      </w:r>
      <w:r w:rsidRPr="00CF1DBE">
        <w:rPr>
          <w:rFonts w:eastAsiaTheme="minorEastAsia" w:cs="Times New Roman"/>
          <w:iCs/>
          <w:szCs w:val="20"/>
          <w:lang w:val="en-US"/>
        </w:rPr>
        <w:t xml:space="preserve"> </w:t>
      </w:r>
      <w:r w:rsidR="001103E3">
        <w:rPr>
          <w:rFonts w:eastAsiaTheme="minorEastAsia" w:cs="Times New Roman"/>
          <w:iCs/>
          <w:szCs w:val="20"/>
          <w:lang w:val="en-US"/>
        </w:rPr>
        <w:t xml:space="preserve">the </w:t>
      </w:r>
      <w:r w:rsidRPr="00CF1DBE">
        <w:rPr>
          <w:rFonts w:eastAsiaTheme="minorEastAsia" w:cs="Times New Roman"/>
          <w:iCs/>
          <w:szCs w:val="20"/>
          <w:lang w:val="en-US"/>
        </w:rPr>
        <w:t xml:space="preserve">AI/ML model </w:t>
      </w:r>
      <w:r w:rsidR="00C669E3">
        <w:rPr>
          <w:rFonts w:eastAsiaTheme="minorEastAsia" w:cs="Times New Roman"/>
          <w:iCs/>
          <w:szCs w:val="20"/>
          <w:lang w:val="en-US"/>
        </w:rPr>
        <w:t xml:space="preserve">is </w:t>
      </w:r>
      <w:r w:rsidRPr="00CF1DBE">
        <w:rPr>
          <w:rFonts w:eastAsiaTheme="minorEastAsia" w:cs="Times New Roman"/>
          <w:iCs/>
          <w:szCs w:val="20"/>
          <w:lang w:val="en-US"/>
        </w:rPr>
        <w:t xml:space="preserve">able to predict the strongest beam IDs </w:t>
      </w:r>
      <w:r w:rsidR="00A21773">
        <w:rPr>
          <w:rFonts w:eastAsiaTheme="minorEastAsia" w:cs="Times New Roman"/>
          <w:iCs/>
          <w:szCs w:val="20"/>
          <w:lang w:val="en-US"/>
        </w:rPr>
        <w:t>without</w:t>
      </w:r>
      <w:r w:rsidRPr="00CF1DBE">
        <w:rPr>
          <w:rFonts w:eastAsiaTheme="minorEastAsia" w:cs="Times New Roman"/>
          <w:iCs/>
          <w:szCs w:val="20"/>
          <w:lang w:val="en-US"/>
        </w:rPr>
        <w:t xml:space="preserve"> impacting the </w:t>
      </w:r>
      <w:r w:rsidR="00A21773">
        <w:rPr>
          <w:rFonts w:eastAsiaTheme="minorEastAsia" w:cs="Times New Roman"/>
          <w:iCs/>
          <w:szCs w:val="20"/>
          <w:lang w:val="en-US"/>
        </w:rPr>
        <w:t>accuracy</w:t>
      </w:r>
      <w:r w:rsidRPr="00CF1DBE">
        <w:rPr>
          <w:rFonts w:eastAsiaTheme="minorEastAsia" w:cs="Times New Roman"/>
          <w:iCs/>
          <w:szCs w:val="20"/>
          <w:lang w:val="en-US"/>
        </w:rPr>
        <w:t>.</w:t>
      </w:r>
      <w:r w:rsidR="00A54566">
        <w:rPr>
          <w:rFonts w:eastAsiaTheme="minorEastAsia" w:cs="Times New Roman"/>
          <w:iCs/>
          <w:szCs w:val="20"/>
          <w:lang w:val="en-US"/>
        </w:rPr>
        <w:t xml:space="preserve"> </w:t>
      </w:r>
    </w:p>
    <w:p w14:paraId="729D47A2" w14:textId="00FAC109" w:rsidR="00B34140" w:rsidRPr="00E1257D" w:rsidRDefault="00B34140" w:rsidP="005176CA">
      <w:pPr>
        <w:jc w:val="both"/>
        <w:rPr>
          <w:rFonts w:cs="Times New Roman"/>
          <w:szCs w:val="20"/>
          <w:lang w:val="en-US"/>
        </w:rPr>
      </w:pPr>
      <w:r w:rsidRPr="00CE3D64">
        <w:rPr>
          <w:rFonts w:cs="Times New Roman"/>
          <w:b/>
          <w:bCs/>
          <w:szCs w:val="20"/>
          <w:lang w:val="en-US"/>
        </w:rPr>
        <w:t xml:space="preserve">Evaluation of </w:t>
      </w:r>
      <w:r>
        <w:rPr>
          <w:rFonts w:cs="Times New Roman"/>
          <w:b/>
          <w:bCs/>
          <w:szCs w:val="20"/>
          <w:lang w:val="en-US"/>
        </w:rPr>
        <w:t xml:space="preserve">impact of BB error </w:t>
      </w:r>
      <w:r w:rsidR="00F70D59">
        <w:rPr>
          <w:rFonts w:cs="Times New Roman"/>
          <w:b/>
          <w:bCs/>
          <w:szCs w:val="20"/>
          <w:lang w:val="en-US"/>
        </w:rPr>
        <w:t>+</w:t>
      </w:r>
      <w:r>
        <w:rPr>
          <w:rFonts w:cs="Times New Roman"/>
          <w:b/>
          <w:bCs/>
          <w:szCs w:val="20"/>
          <w:lang w:val="en-US"/>
        </w:rPr>
        <w:t xml:space="preserve"> RF error</w:t>
      </w:r>
      <w:r w:rsidR="00CF7986">
        <w:rPr>
          <w:rFonts w:cs="Times New Roman"/>
          <w:b/>
          <w:bCs/>
          <w:szCs w:val="20"/>
          <w:lang w:val="en-US"/>
        </w:rPr>
        <w:t xml:space="preserve"> </w:t>
      </w:r>
      <w:r w:rsidR="00CF7986" w:rsidRPr="008D7F67">
        <w:rPr>
          <w:rFonts w:cs="Times New Roman"/>
          <w:b/>
          <w:bCs/>
          <w:szCs w:val="20"/>
          <w:lang w:val="en-US"/>
        </w:rPr>
        <w:t xml:space="preserve">with </w:t>
      </w:r>
      <w:r w:rsidR="00CF7986" w:rsidRPr="005176CA">
        <w:rPr>
          <w:rFonts w:eastAsiaTheme="minorEastAsia" w:cs="Times New Roman"/>
          <w:b/>
          <w:bCs/>
          <w:iCs/>
          <w:szCs w:val="20"/>
          <w:lang w:val="en-US"/>
        </w:rPr>
        <w:t>LLS conditions</w:t>
      </w:r>
      <w:r w:rsidRPr="00CE3D64">
        <w:rPr>
          <w:rFonts w:cs="Times New Roman"/>
          <w:b/>
          <w:bCs/>
          <w:szCs w:val="20"/>
          <w:lang w:val="en-US"/>
        </w:rPr>
        <w:t>:</w:t>
      </w:r>
      <w:r>
        <w:rPr>
          <w:rFonts w:cs="Times New Roman"/>
          <w:b/>
          <w:bCs/>
          <w:szCs w:val="20"/>
          <w:lang w:val="en-US"/>
        </w:rPr>
        <w:t xml:space="preserve"> </w:t>
      </w:r>
      <w:r w:rsidR="00756000">
        <w:rPr>
          <w:rFonts w:eastAsiaTheme="minorEastAsia" w:cs="Times New Roman"/>
          <w:iCs/>
          <w:szCs w:val="20"/>
          <w:lang w:val="en-US"/>
        </w:rPr>
        <w:t xml:space="preserve">comparing the </w:t>
      </w:r>
      <w:r w:rsidR="00756000" w:rsidRPr="00756000">
        <w:rPr>
          <w:rFonts w:eastAsiaTheme="minorEastAsia" w:cs="Times New Roman"/>
          <w:iCs/>
          <w:szCs w:val="20"/>
          <w:lang w:val="en-US"/>
        </w:rPr>
        <w:t xml:space="preserve">RF+BB errors </w:t>
      </w:r>
      <w:r w:rsidR="00756000">
        <w:rPr>
          <w:rFonts w:eastAsiaTheme="minorEastAsia" w:cs="Times New Roman"/>
          <w:iCs/>
          <w:szCs w:val="20"/>
          <w:lang w:val="en-US"/>
        </w:rPr>
        <w:t>with different</w:t>
      </w:r>
      <w:r w:rsidR="00756000" w:rsidRPr="00756000">
        <w:rPr>
          <w:rFonts w:eastAsiaTheme="minorEastAsia" w:cs="Times New Roman"/>
          <w:iCs/>
          <w:szCs w:val="20"/>
          <w:lang w:val="en-US"/>
        </w:rPr>
        <w:t xml:space="preserve"> LLS conditions</w:t>
      </w:r>
      <w:r w:rsidR="00756000">
        <w:rPr>
          <w:rFonts w:eastAsiaTheme="minorEastAsia" w:cs="Times New Roman"/>
          <w:iCs/>
          <w:szCs w:val="20"/>
          <w:lang w:val="en-US"/>
        </w:rPr>
        <w:t xml:space="preserve">, </w:t>
      </w:r>
      <w:r w:rsidR="006D3EEC">
        <w:rPr>
          <w:rFonts w:eastAsiaTheme="minorEastAsia" w:cs="Times New Roman"/>
          <w:iCs/>
          <w:szCs w:val="20"/>
          <w:lang w:val="en-US"/>
        </w:rPr>
        <w:t xml:space="preserve">there is a marginal degradation of </w:t>
      </w:r>
      <w:r>
        <w:rPr>
          <w:rFonts w:eastAsiaTheme="minorEastAsia" w:cs="Times New Roman"/>
          <w:iCs/>
          <w:szCs w:val="20"/>
          <w:lang w:val="en-US"/>
        </w:rPr>
        <w:t>0.09 dB in</w:t>
      </w:r>
      <w:r w:rsidR="00B84DE4">
        <w:rPr>
          <w:rFonts w:eastAsiaTheme="minorEastAsia" w:cs="Times New Roman"/>
          <w:iCs/>
          <w:szCs w:val="20"/>
          <w:lang w:val="en-US"/>
        </w:rPr>
        <w:t xml:space="preserve"> the </w:t>
      </w:r>
      <w:r w:rsidR="00B84DE4" w:rsidRPr="004C0D1F">
        <w:rPr>
          <w:rFonts w:cs="Times New Roman"/>
          <w:szCs w:val="20"/>
          <w:lang w:val="en-US"/>
        </w:rPr>
        <w:t>90%-tile L1-RSRP difference</w:t>
      </w:r>
      <w:r>
        <w:rPr>
          <w:rFonts w:eastAsiaTheme="minorEastAsia" w:cs="Times New Roman"/>
          <w:iCs/>
          <w:szCs w:val="20"/>
          <w:lang w:val="en-US"/>
        </w:rPr>
        <w:t xml:space="preserve">. </w:t>
      </w:r>
      <w:r w:rsidR="004D7A53">
        <w:rPr>
          <w:rFonts w:eastAsiaTheme="minorEastAsia" w:cs="Times New Roman"/>
          <w:iCs/>
          <w:szCs w:val="20"/>
          <w:lang w:val="en-US"/>
        </w:rPr>
        <w:t>However, t</w:t>
      </w:r>
      <w:r w:rsidR="006D3EEC">
        <w:rPr>
          <w:rFonts w:eastAsiaTheme="minorEastAsia" w:cs="Times New Roman"/>
          <w:iCs/>
          <w:szCs w:val="20"/>
          <w:lang w:val="en-US"/>
        </w:rPr>
        <w:t xml:space="preserve">his </w:t>
      </w:r>
      <w:r w:rsidR="004D7A53">
        <w:rPr>
          <w:rFonts w:eastAsiaTheme="minorEastAsia" w:cs="Times New Roman"/>
          <w:iCs/>
          <w:szCs w:val="20"/>
          <w:lang w:val="en-US"/>
        </w:rPr>
        <w:t xml:space="preserve">also </w:t>
      </w:r>
      <w:r w:rsidR="003F655F">
        <w:rPr>
          <w:rFonts w:eastAsiaTheme="minorEastAsia" w:cs="Times New Roman"/>
          <w:iCs/>
          <w:szCs w:val="20"/>
          <w:lang w:val="en-US"/>
        </w:rPr>
        <w:t>happen</w:t>
      </w:r>
      <w:r w:rsidR="004D7A53">
        <w:rPr>
          <w:rFonts w:eastAsiaTheme="minorEastAsia" w:cs="Times New Roman"/>
          <w:iCs/>
          <w:szCs w:val="20"/>
          <w:lang w:val="en-US"/>
        </w:rPr>
        <w:t>s</w:t>
      </w:r>
      <w:r w:rsidR="0057018C">
        <w:rPr>
          <w:rFonts w:eastAsiaTheme="minorEastAsia" w:cs="Times New Roman"/>
          <w:iCs/>
          <w:szCs w:val="20"/>
          <w:lang w:val="en-US"/>
        </w:rPr>
        <w:t xml:space="preserve">, as Table 1 shows, </w:t>
      </w:r>
      <w:r>
        <w:rPr>
          <w:rFonts w:eastAsiaTheme="minorEastAsia" w:cs="Times New Roman"/>
          <w:iCs/>
          <w:szCs w:val="20"/>
          <w:lang w:val="en-US"/>
        </w:rPr>
        <w:t xml:space="preserve">without considering the RF error, </w:t>
      </w:r>
      <w:r w:rsidR="003F655F">
        <w:rPr>
          <w:rFonts w:eastAsiaTheme="minorEastAsia" w:cs="Times New Roman"/>
          <w:iCs/>
          <w:szCs w:val="20"/>
          <w:lang w:val="en-US"/>
        </w:rPr>
        <w:t xml:space="preserve">where </w:t>
      </w:r>
      <w:r>
        <w:rPr>
          <w:rFonts w:eastAsiaTheme="minorEastAsia" w:cs="Times New Roman"/>
          <w:iCs/>
          <w:szCs w:val="20"/>
          <w:lang w:val="en-US"/>
        </w:rPr>
        <w:t>the</w:t>
      </w:r>
      <w:r w:rsidR="005E0868">
        <w:rPr>
          <w:rFonts w:eastAsiaTheme="minorEastAsia" w:cs="Times New Roman"/>
          <w:iCs/>
          <w:szCs w:val="20"/>
          <w:lang w:val="en-US"/>
        </w:rPr>
        <w:t xml:space="preserve"> comparative</w:t>
      </w:r>
      <w:r>
        <w:rPr>
          <w:rFonts w:eastAsiaTheme="minorEastAsia" w:cs="Times New Roman"/>
          <w:iCs/>
          <w:szCs w:val="20"/>
          <w:lang w:val="en-US"/>
        </w:rPr>
        <w:t xml:space="preserve"> degradation </w:t>
      </w:r>
      <w:r w:rsidR="0047732B">
        <w:rPr>
          <w:rFonts w:eastAsiaTheme="minorEastAsia" w:cs="Times New Roman"/>
          <w:iCs/>
          <w:szCs w:val="20"/>
          <w:lang w:val="en-US"/>
        </w:rPr>
        <w:t>is</w:t>
      </w:r>
      <w:r>
        <w:rPr>
          <w:rFonts w:eastAsiaTheme="minorEastAsia" w:cs="Times New Roman"/>
          <w:iCs/>
          <w:szCs w:val="20"/>
          <w:lang w:val="en-US"/>
        </w:rPr>
        <w:t xml:space="preserve"> 0.39 dB. </w:t>
      </w:r>
      <w:r w:rsidR="00A9269A">
        <w:rPr>
          <w:rFonts w:eastAsiaTheme="minorEastAsia" w:cs="Times New Roman"/>
          <w:iCs/>
          <w:szCs w:val="20"/>
          <w:lang w:val="en-US"/>
        </w:rPr>
        <w:t xml:space="preserve">The same trend is visible </w:t>
      </w:r>
      <w:r w:rsidR="000A082E">
        <w:rPr>
          <w:rFonts w:eastAsiaTheme="minorEastAsia" w:cs="Times New Roman"/>
          <w:iCs/>
          <w:szCs w:val="20"/>
          <w:lang w:val="en-US"/>
        </w:rPr>
        <w:t xml:space="preserve">in </w:t>
      </w:r>
      <w:proofErr w:type="gramStart"/>
      <w:r w:rsidR="000A082E">
        <w:rPr>
          <w:rFonts w:eastAsiaTheme="minorEastAsia" w:cs="Times New Roman"/>
          <w:iCs/>
          <w:szCs w:val="20"/>
          <w:lang w:val="en-US"/>
        </w:rPr>
        <w:t>Top-1</w:t>
      </w:r>
      <w:proofErr w:type="gramEnd"/>
      <w:r w:rsidR="000A082E">
        <w:rPr>
          <w:rFonts w:eastAsiaTheme="minorEastAsia" w:cs="Times New Roman"/>
          <w:iCs/>
          <w:szCs w:val="20"/>
          <w:lang w:val="en-US"/>
        </w:rPr>
        <w:t xml:space="preserve"> </w:t>
      </w:r>
      <w:r w:rsidR="00022CDD">
        <w:rPr>
          <w:rFonts w:eastAsiaTheme="minorEastAsia" w:cs="Times New Roman"/>
          <w:iCs/>
          <w:szCs w:val="20"/>
          <w:lang w:val="en-US"/>
        </w:rPr>
        <w:t xml:space="preserve">accuracy as well. </w:t>
      </w:r>
      <w:r w:rsidR="008D77B6" w:rsidRPr="008D77B6">
        <w:rPr>
          <w:rFonts w:eastAsiaTheme="minorEastAsia" w:cs="Times New Roman"/>
          <w:iCs/>
          <w:szCs w:val="20"/>
          <w:lang w:val="en-US"/>
        </w:rPr>
        <w:t>Thus, the impact on the accuracy of beam prediction</w:t>
      </w:r>
      <w:r w:rsidR="00527B64">
        <w:rPr>
          <w:rFonts w:eastAsiaTheme="minorEastAsia" w:cs="Times New Roman"/>
          <w:iCs/>
          <w:szCs w:val="20"/>
          <w:lang w:val="en-US"/>
        </w:rPr>
        <w:t xml:space="preserve"> while changing</w:t>
      </w:r>
      <w:r w:rsidR="00527B64" w:rsidRPr="008D77B6">
        <w:rPr>
          <w:rFonts w:eastAsiaTheme="minorEastAsia" w:cs="Times New Roman"/>
          <w:iCs/>
          <w:szCs w:val="20"/>
          <w:lang w:val="en-US"/>
        </w:rPr>
        <w:t xml:space="preserve"> LLS </w:t>
      </w:r>
      <w:r w:rsidR="00527B64">
        <w:rPr>
          <w:rFonts w:eastAsiaTheme="minorEastAsia" w:cs="Times New Roman"/>
          <w:iCs/>
          <w:szCs w:val="20"/>
          <w:lang w:val="en-US"/>
        </w:rPr>
        <w:t>side</w:t>
      </w:r>
      <w:r w:rsidR="00527B64" w:rsidRPr="008D77B6">
        <w:rPr>
          <w:rFonts w:eastAsiaTheme="minorEastAsia" w:cs="Times New Roman"/>
          <w:iCs/>
          <w:szCs w:val="20"/>
          <w:lang w:val="en-US"/>
        </w:rPr>
        <w:t xml:space="preserve"> conditions, </w:t>
      </w:r>
      <w:r w:rsidR="008D77B6" w:rsidRPr="008D77B6">
        <w:rPr>
          <w:rFonts w:eastAsiaTheme="minorEastAsia" w:cs="Times New Roman"/>
          <w:iCs/>
          <w:szCs w:val="20"/>
          <w:lang w:val="en-US"/>
        </w:rPr>
        <w:t>is even less when both BB and RF error are considered.</w:t>
      </w:r>
    </w:p>
    <w:p w14:paraId="1AB2EB38" w14:textId="5B3DFB6F" w:rsidR="000C34D2" w:rsidRDefault="000C34D2" w:rsidP="004B6FA8">
      <w:pPr>
        <w:pStyle w:val="Caption"/>
        <w:keepNext/>
      </w:pPr>
      <w:r>
        <w:t xml:space="preserve">Table </w:t>
      </w:r>
      <w:r>
        <w:fldChar w:fldCharType="begin"/>
      </w:r>
      <w:r>
        <w:instrText xml:space="preserve"> SEQ Table \* ARABIC </w:instrText>
      </w:r>
      <w:r>
        <w:fldChar w:fldCharType="separate"/>
      </w:r>
      <w:r w:rsidR="00E841E2">
        <w:rPr>
          <w:noProof/>
        </w:rPr>
        <w:t>2</w:t>
      </w:r>
      <w:r>
        <w:fldChar w:fldCharType="end"/>
      </w:r>
      <w:r>
        <w:t xml:space="preserve">. </w:t>
      </w:r>
      <w:r w:rsidR="00736AA5">
        <w:t>AI</w:t>
      </w:r>
      <w:r w:rsidR="007F5563">
        <w:t>/</w:t>
      </w:r>
      <w:r w:rsidR="00736AA5">
        <w:t xml:space="preserve">ML model performance </w:t>
      </w:r>
      <w:r w:rsidR="00D43E00">
        <w:t xml:space="preserve">for different </w:t>
      </w:r>
      <w:r>
        <w:t xml:space="preserve">RF error </w:t>
      </w:r>
      <w:r w:rsidR="00D43E00">
        <w:t>models</w:t>
      </w:r>
      <w:r>
        <w:t xml:space="preserve"> with BB error distribution</w:t>
      </w:r>
      <w:r w:rsidR="00D96086">
        <w:t xml:space="preserve"> fixed to</w:t>
      </w:r>
      <w:r>
        <w:t xml:space="preserve"> Gaussian (95% of UEs in </w:t>
      </w:r>
      <w:r w:rsidR="00CE1122" w:rsidRPr="005176CA">
        <w:rPr>
          <w:rFonts w:asciiTheme="minorHAnsi" w:hAnsiTheme="minorHAnsi" w:hint="eastAsia"/>
          <w:lang w:val="en-US"/>
        </w:rPr>
        <w:t>±</w:t>
      </w:r>
      <w:r w:rsidRPr="005176CA">
        <w:rPr>
          <w:rFonts w:asciiTheme="minorHAnsi" w:hAnsiTheme="minorHAnsi"/>
          <w:lang w:val="en-US"/>
        </w:rPr>
        <w:t>2</w:t>
      </w:r>
      <w:r w:rsidR="00CE1122" w:rsidRPr="005176CA">
        <w:rPr>
          <w:rFonts w:asciiTheme="minorHAnsi" w:hAnsiTheme="minorHAnsi"/>
          <w:lang w:val="en-US"/>
        </w:rPr>
        <w:t>.5 dB</w:t>
      </w:r>
      <w:r>
        <w:t>).</w:t>
      </w:r>
    </w:p>
    <w:tbl>
      <w:tblPr>
        <w:tblStyle w:val="TableGrid"/>
        <w:tblW w:w="0" w:type="auto"/>
        <w:tblLook w:val="04A0" w:firstRow="1" w:lastRow="0" w:firstColumn="1" w:lastColumn="0" w:noHBand="0" w:noVBand="1"/>
      </w:tblPr>
      <w:tblGrid>
        <w:gridCol w:w="3823"/>
        <w:gridCol w:w="1134"/>
        <w:gridCol w:w="1134"/>
        <w:gridCol w:w="1170"/>
        <w:gridCol w:w="1801"/>
      </w:tblGrid>
      <w:tr w:rsidR="00CE08B4" w:rsidRPr="00FF5650" w14:paraId="08EE00D6" w14:textId="77777777" w:rsidTr="00067FFD">
        <w:tc>
          <w:tcPr>
            <w:tcW w:w="3823" w:type="dxa"/>
            <w:shd w:val="clear" w:color="auto" w:fill="E7E6E6" w:themeFill="background2"/>
          </w:tcPr>
          <w:p w14:paraId="5CF691B8" w14:textId="77777777" w:rsidR="000C34D2" w:rsidRPr="00926916" w:rsidRDefault="000C34D2">
            <w:pPr>
              <w:rPr>
                <w:rFonts w:cs="Times New Roman"/>
                <w:szCs w:val="20"/>
                <w:lang w:val="en-US"/>
              </w:rPr>
            </w:pPr>
            <w:r>
              <w:rPr>
                <w:rFonts w:cs="Times New Roman"/>
                <w:szCs w:val="20"/>
                <w:lang w:val="en-US"/>
              </w:rPr>
              <w:t>RF error model</w:t>
            </w:r>
          </w:p>
        </w:tc>
        <w:tc>
          <w:tcPr>
            <w:tcW w:w="1134" w:type="dxa"/>
            <w:shd w:val="clear" w:color="auto" w:fill="E7E6E6" w:themeFill="background2"/>
          </w:tcPr>
          <w:p w14:paraId="7A411988" w14:textId="77777777" w:rsidR="000C34D2" w:rsidRPr="00FF5650" w:rsidRDefault="000C34D2">
            <w:pPr>
              <w:rPr>
                <w:rFonts w:cs="Times New Roman"/>
                <w:szCs w:val="20"/>
              </w:rPr>
            </w:pPr>
            <w:proofErr w:type="gramStart"/>
            <w:r w:rsidRPr="002B1BC8">
              <w:rPr>
                <w:rFonts w:cs="Times New Roman"/>
                <w:szCs w:val="20"/>
                <w:lang w:val="en-US"/>
              </w:rPr>
              <w:t>Top-1</w:t>
            </w:r>
            <w:proofErr w:type="gramEnd"/>
            <w:r w:rsidRPr="002B1BC8">
              <w:rPr>
                <w:rFonts w:cs="Times New Roman"/>
                <w:szCs w:val="20"/>
                <w:lang w:val="en-US"/>
              </w:rPr>
              <w:t xml:space="preserve"> (%)</w:t>
            </w:r>
          </w:p>
        </w:tc>
        <w:tc>
          <w:tcPr>
            <w:tcW w:w="1134" w:type="dxa"/>
            <w:shd w:val="clear" w:color="auto" w:fill="E7E6E6" w:themeFill="background2"/>
          </w:tcPr>
          <w:p w14:paraId="2E7D6082" w14:textId="77777777" w:rsidR="000C34D2" w:rsidRPr="00FF5650" w:rsidRDefault="000C34D2">
            <w:pPr>
              <w:rPr>
                <w:rFonts w:cs="Times New Roman"/>
                <w:szCs w:val="20"/>
              </w:rPr>
            </w:pPr>
            <m:oMath>
              <m:r>
                <m:rPr>
                  <m:nor/>
                </m:rPr>
                <w:rPr>
                  <w:rFonts w:cs="Times New Roman"/>
                  <w:szCs w:val="20"/>
                  <w:lang w:val="en-US"/>
                </w:rPr>
                <m:t>Top-3</m:t>
              </m:r>
            </m:oMath>
            <w:r w:rsidRPr="002B1BC8">
              <w:rPr>
                <w:rFonts w:cs="Times New Roman"/>
                <w:szCs w:val="20"/>
                <w:lang w:val="en-US"/>
              </w:rPr>
              <w:t xml:space="preserve"> (%)</w:t>
            </w:r>
          </w:p>
        </w:tc>
        <w:tc>
          <w:tcPr>
            <w:tcW w:w="1170" w:type="dxa"/>
            <w:shd w:val="clear" w:color="auto" w:fill="E7E6E6" w:themeFill="background2"/>
          </w:tcPr>
          <w:p w14:paraId="1AEC167F" w14:textId="77777777" w:rsidR="000C34D2" w:rsidRPr="00FF5650" w:rsidRDefault="000C34D2">
            <w:pPr>
              <w:rPr>
                <w:rFonts w:cs="Times New Roman"/>
                <w:szCs w:val="20"/>
              </w:rPr>
            </w:pPr>
            <m:oMath>
              <m:r>
                <m:rPr>
                  <m:nor/>
                </m:rPr>
                <w:rPr>
                  <w:rFonts w:cs="Times New Roman"/>
                  <w:szCs w:val="20"/>
                  <w:lang w:val="en-US"/>
                </w:rPr>
                <m:t>Top-5</m:t>
              </m:r>
            </m:oMath>
            <w:r w:rsidRPr="002B1BC8">
              <w:rPr>
                <w:rFonts w:cs="Times New Roman"/>
                <w:szCs w:val="20"/>
                <w:lang w:val="en-US"/>
              </w:rPr>
              <w:t xml:space="preserve"> (%)</w:t>
            </w:r>
          </w:p>
        </w:tc>
        <w:tc>
          <w:tcPr>
            <w:tcW w:w="1801" w:type="dxa"/>
            <w:shd w:val="clear" w:color="auto" w:fill="E7E6E6" w:themeFill="background2"/>
          </w:tcPr>
          <w:p w14:paraId="6E27D39C" w14:textId="23368521" w:rsidR="000C34D2" w:rsidRPr="00FF5650" w:rsidRDefault="00FA6B60">
            <w:pPr>
              <w:rPr>
                <w:rFonts w:cs="Times New Roman"/>
                <w:szCs w:val="20"/>
              </w:rPr>
            </w:pPr>
            <w:r w:rsidRPr="004C0D1F">
              <w:rPr>
                <w:rFonts w:cs="Times New Roman"/>
                <w:szCs w:val="20"/>
                <w:lang w:val="en-US"/>
              </w:rPr>
              <w:t>90%-tile L1-RSRP difference</w:t>
            </w:r>
            <w:r w:rsidRPr="001C1D8F">
              <w:rPr>
                <w:rFonts w:cs="Times New Roman"/>
                <w:szCs w:val="20"/>
                <w:lang w:val="en-US"/>
              </w:rPr>
              <w:t xml:space="preserve"> </w:t>
            </w:r>
            <w:r w:rsidR="000C34D2" w:rsidRPr="001C1D8F">
              <w:rPr>
                <w:rFonts w:cs="Times New Roman"/>
                <w:szCs w:val="20"/>
                <w:lang w:val="en-US"/>
              </w:rPr>
              <w:t>(dB)</w:t>
            </w:r>
          </w:p>
        </w:tc>
      </w:tr>
      <w:tr w:rsidR="00CE08B4" w:rsidRPr="00FF5650" w14:paraId="1F9F8183" w14:textId="77777777" w:rsidTr="00067FFD">
        <w:tc>
          <w:tcPr>
            <w:tcW w:w="3823" w:type="dxa"/>
          </w:tcPr>
          <w:p w14:paraId="2DA2BA48" w14:textId="77777777" w:rsidR="000C34D2" w:rsidRPr="00FF5650" w:rsidRDefault="000C34D2">
            <w:pPr>
              <w:rPr>
                <w:rFonts w:cs="Times New Roman"/>
                <w:szCs w:val="20"/>
              </w:rPr>
            </w:pPr>
            <w:r w:rsidRPr="00FF5650">
              <w:rPr>
                <w:rFonts w:cs="Times New Roman"/>
                <w:szCs w:val="20"/>
              </w:rPr>
              <w:t>No BB+</w:t>
            </w:r>
            <w:r>
              <w:rPr>
                <w:rFonts w:cs="Times New Roman"/>
                <w:szCs w:val="20"/>
              </w:rPr>
              <w:t xml:space="preserve">No </w:t>
            </w:r>
            <w:r w:rsidRPr="00FF5650">
              <w:rPr>
                <w:rFonts w:cs="Times New Roman"/>
                <w:szCs w:val="20"/>
              </w:rPr>
              <w:t>RF errors</w:t>
            </w:r>
          </w:p>
        </w:tc>
        <w:tc>
          <w:tcPr>
            <w:tcW w:w="1134" w:type="dxa"/>
          </w:tcPr>
          <w:p w14:paraId="56D119E5" w14:textId="77777777" w:rsidR="000C34D2" w:rsidRPr="00FF5650" w:rsidRDefault="000C34D2">
            <w:pPr>
              <w:rPr>
                <w:rFonts w:cs="Times New Roman"/>
                <w:szCs w:val="20"/>
              </w:rPr>
            </w:pPr>
            <w:r>
              <w:rPr>
                <w:rFonts w:cs="Times New Roman"/>
                <w:szCs w:val="20"/>
              </w:rPr>
              <w:t>83.59</w:t>
            </w:r>
          </w:p>
        </w:tc>
        <w:tc>
          <w:tcPr>
            <w:tcW w:w="1134" w:type="dxa"/>
          </w:tcPr>
          <w:p w14:paraId="2EDB59CF" w14:textId="77777777" w:rsidR="000C34D2" w:rsidRPr="00FF5650" w:rsidRDefault="000C34D2">
            <w:pPr>
              <w:rPr>
                <w:rFonts w:cs="Times New Roman"/>
                <w:szCs w:val="20"/>
              </w:rPr>
            </w:pPr>
            <w:r>
              <w:rPr>
                <w:rFonts w:cs="Times New Roman"/>
                <w:szCs w:val="20"/>
              </w:rPr>
              <w:t>96.22</w:t>
            </w:r>
          </w:p>
        </w:tc>
        <w:tc>
          <w:tcPr>
            <w:tcW w:w="1170" w:type="dxa"/>
          </w:tcPr>
          <w:p w14:paraId="30111817" w14:textId="77777777" w:rsidR="000C34D2" w:rsidRPr="00FF5650" w:rsidRDefault="000C34D2">
            <w:pPr>
              <w:rPr>
                <w:rFonts w:cs="Times New Roman"/>
                <w:szCs w:val="20"/>
              </w:rPr>
            </w:pPr>
            <w:r>
              <w:rPr>
                <w:rFonts w:cs="Times New Roman"/>
                <w:szCs w:val="20"/>
              </w:rPr>
              <w:t>98.34</w:t>
            </w:r>
          </w:p>
        </w:tc>
        <w:tc>
          <w:tcPr>
            <w:tcW w:w="1801" w:type="dxa"/>
          </w:tcPr>
          <w:p w14:paraId="1AD6058C" w14:textId="77777777" w:rsidR="000C34D2" w:rsidRPr="00FF5650" w:rsidRDefault="000C34D2">
            <w:pPr>
              <w:rPr>
                <w:rFonts w:cs="Times New Roman"/>
                <w:szCs w:val="20"/>
              </w:rPr>
            </w:pPr>
            <w:r>
              <w:rPr>
                <w:rFonts w:cs="Times New Roman"/>
                <w:szCs w:val="20"/>
              </w:rPr>
              <w:t>5.98</w:t>
            </w:r>
          </w:p>
        </w:tc>
      </w:tr>
      <w:tr w:rsidR="00CE08B4" w:rsidRPr="00926916" w14:paraId="7AE41C1F" w14:textId="77777777" w:rsidTr="00067FFD">
        <w:tc>
          <w:tcPr>
            <w:tcW w:w="3823" w:type="dxa"/>
          </w:tcPr>
          <w:p w14:paraId="4538342A" w14:textId="723F4E31" w:rsidR="000C34D2" w:rsidRPr="00FF5650" w:rsidRDefault="00067FFD">
            <w:pPr>
              <w:rPr>
                <w:rFonts w:cs="Times New Roman"/>
                <w:szCs w:val="20"/>
                <w:lang w:val="en-US"/>
              </w:rPr>
            </w:pPr>
            <w:r w:rsidRPr="00067FFD">
              <w:rPr>
                <w:rFonts w:cs="Times New Roman"/>
                <w:szCs w:val="20"/>
              </w:rPr>
              <w:t xml:space="preserve">Gaussian </w:t>
            </w:r>
            <w:r>
              <w:rPr>
                <w:rFonts w:cs="Times New Roman"/>
                <w:szCs w:val="20"/>
              </w:rPr>
              <w:t xml:space="preserve">with </w:t>
            </w:r>
            <w:r w:rsidRPr="00067FFD">
              <w:rPr>
                <w:rFonts w:cs="Times New Roman"/>
                <w:szCs w:val="20"/>
              </w:rPr>
              <w:t>±</w:t>
            </w:r>
            <w:r>
              <w:rPr>
                <w:rFonts w:cs="Times New Roman"/>
                <w:szCs w:val="20"/>
              </w:rPr>
              <w:t>4</w:t>
            </w:r>
            <w:r w:rsidRPr="00067FFD">
              <w:rPr>
                <w:rFonts w:cs="Times New Roman"/>
                <w:szCs w:val="20"/>
              </w:rPr>
              <w:t>.5 dB error margin</w:t>
            </w:r>
            <w:r w:rsidRPr="00067FFD" w:rsidDel="00067FFD">
              <w:rPr>
                <w:rFonts w:cs="Times New Roman"/>
                <w:szCs w:val="20"/>
              </w:rPr>
              <w:t xml:space="preserve"> </w:t>
            </w:r>
            <w:r w:rsidR="009A64BB">
              <w:rPr>
                <w:rFonts w:cs="Times New Roman"/>
                <w:szCs w:val="20"/>
              </w:rPr>
              <w:t>(</w:t>
            </w:r>
            <w:r w:rsidR="009468AC">
              <w:rPr>
                <w:rFonts w:cs="Times New Roman"/>
                <w:szCs w:val="20"/>
              </w:rPr>
              <w:t>Independent for each TX beam</w:t>
            </w:r>
            <w:r w:rsidR="009A64BB">
              <w:rPr>
                <w:rFonts w:cs="Times New Roman"/>
                <w:szCs w:val="20"/>
              </w:rPr>
              <w:t>)</w:t>
            </w:r>
          </w:p>
        </w:tc>
        <w:tc>
          <w:tcPr>
            <w:tcW w:w="1134" w:type="dxa"/>
          </w:tcPr>
          <w:p w14:paraId="1836043B" w14:textId="77777777" w:rsidR="000C34D2" w:rsidRPr="00FF5650" w:rsidRDefault="000C34D2">
            <w:pPr>
              <w:rPr>
                <w:rFonts w:cs="Times New Roman"/>
                <w:szCs w:val="20"/>
                <w:lang w:val="en-US"/>
              </w:rPr>
            </w:pPr>
            <w:r>
              <w:rPr>
                <w:rFonts w:cs="Times New Roman"/>
                <w:szCs w:val="20"/>
                <w:lang w:val="en-US"/>
              </w:rPr>
              <w:t>68.38</w:t>
            </w:r>
          </w:p>
        </w:tc>
        <w:tc>
          <w:tcPr>
            <w:tcW w:w="1134" w:type="dxa"/>
          </w:tcPr>
          <w:p w14:paraId="6B4CFE28" w14:textId="77777777" w:rsidR="000C34D2" w:rsidRPr="00FF5650" w:rsidRDefault="000C34D2">
            <w:pPr>
              <w:rPr>
                <w:rFonts w:cs="Times New Roman"/>
                <w:szCs w:val="20"/>
                <w:lang w:val="en-US"/>
              </w:rPr>
            </w:pPr>
            <w:r>
              <w:rPr>
                <w:rFonts w:cs="Times New Roman"/>
                <w:szCs w:val="20"/>
                <w:lang w:val="en-US"/>
              </w:rPr>
              <w:t>90.86</w:t>
            </w:r>
          </w:p>
        </w:tc>
        <w:tc>
          <w:tcPr>
            <w:tcW w:w="1170" w:type="dxa"/>
          </w:tcPr>
          <w:p w14:paraId="03BF439D" w14:textId="77777777" w:rsidR="000C34D2" w:rsidRPr="00FF5650" w:rsidRDefault="000C34D2">
            <w:pPr>
              <w:rPr>
                <w:rFonts w:cs="Times New Roman"/>
                <w:szCs w:val="20"/>
                <w:lang w:val="en-US"/>
              </w:rPr>
            </w:pPr>
            <w:r>
              <w:rPr>
                <w:rFonts w:cs="Times New Roman"/>
                <w:szCs w:val="20"/>
                <w:lang w:val="en-US"/>
              </w:rPr>
              <w:t>95.87</w:t>
            </w:r>
          </w:p>
        </w:tc>
        <w:tc>
          <w:tcPr>
            <w:tcW w:w="1801" w:type="dxa"/>
            <w:shd w:val="clear" w:color="auto" w:fill="FFFFFF" w:themeFill="background1"/>
          </w:tcPr>
          <w:p w14:paraId="5B9193E8" w14:textId="176998A8" w:rsidR="000C34D2" w:rsidRPr="00FF5650" w:rsidRDefault="000C34D2">
            <w:pPr>
              <w:rPr>
                <w:rFonts w:cs="Times New Roman"/>
                <w:szCs w:val="20"/>
                <w:lang w:val="en-US"/>
              </w:rPr>
            </w:pPr>
            <w:r w:rsidRPr="00147C87">
              <w:rPr>
                <w:rFonts w:cs="Times New Roman"/>
                <w:szCs w:val="20"/>
                <w:lang w:val="en-US"/>
              </w:rPr>
              <w:t xml:space="preserve">14.14 </w:t>
            </w:r>
          </w:p>
        </w:tc>
      </w:tr>
      <w:tr w:rsidR="00CE08B4" w:rsidRPr="00926916" w14:paraId="6DDF1610" w14:textId="77777777" w:rsidTr="00067FFD">
        <w:tc>
          <w:tcPr>
            <w:tcW w:w="3823" w:type="dxa"/>
          </w:tcPr>
          <w:p w14:paraId="1C17C03C" w14:textId="491224F2" w:rsidR="000C34D2" w:rsidRPr="00FF5650" w:rsidRDefault="008B3053">
            <w:pPr>
              <w:rPr>
                <w:rFonts w:cs="Times New Roman"/>
                <w:szCs w:val="20"/>
                <w:lang w:val="en-US"/>
              </w:rPr>
            </w:pPr>
            <w:r>
              <w:rPr>
                <w:rFonts w:cs="Times New Roman"/>
                <w:szCs w:val="20"/>
              </w:rPr>
              <w:t xml:space="preserve">Uniform </w:t>
            </w:r>
            <w:r w:rsidR="00067FFD">
              <w:rPr>
                <w:rFonts w:cs="Times New Roman"/>
                <w:szCs w:val="20"/>
              </w:rPr>
              <w:t xml:space="preserve">with </w:t>
            </w:r>
            <w:r w:rsidR="00067FFD" w:rsidRPr="00067FFD">
              <w:rPr>
                <w:rFonts w:cs="Times New Roman"/>
                <w:szCs w:val="20"/>
              </w:rPr>
              <w:t>±</w:t>
            </w:r>
            <w:r w:rsidR="00067FFD">
              <w:rPr>
                <w:rFonts w:cs="Times New Roman"/>
                <w:szCs w:val="20"/>
              </w:rPr>
              <w:t>4</w:t>
            </w:r>
            <w:r w:rsidR="00067FFD" w:rsidRPr="00067FFD">
              <w:rPr>
                <w:rFonts w:cs="Times New Roman"/>
                <w:szCs w:val="20"/>
              </w:rPr>
              <w:t>.5 dB error margin</w:t>
            </w:r>
            <w:r w:rsidR="00067FFD" w:rsidRPr="00067FFD" w:rsidDel="00067FFD">
              <w:rPr>
                <w:rFonts w:cs="Times New Roman"/>
                <w:szCs w:val="20"/>
              </w:rPr>
              <w:t xml:space="preserve"> </w:t>
            </w:r>
            <w:r>
              <w:rPr>
                <w:rFonts w:cs="Times New Roman"/>
                <w:szCs w:val="20"/>
              </w:rPr>
              <w:t>(</w:t>
            </w:r>
            <w:r w:rsidR="009468AC">
              <w:rPr>
                <w:rFonts w:cs="Times New Roman"/>
                <w:szCs w:val="20"/>
              </w:rPr>
              <w:t>Independent for each TX beam</w:t>
            </w:r>
            <w:r>
              <w:rPr>
                <w:rFonts w:cs="Times New Roman"/>
                <w:szCs w:val="20"/>
              </w:rPr>
              <w:t>)</w:t>
            </w:r>
          </w:p>
        </w:tc>
        <w:tc>
          <w:tcPr>
            <w:tcW w:w="1134" w:type="dxa"/>
          </w:tcPr>
          <w:p w14:paraId="563671B9" w14:textId="77777777" w:rsidR="000C34D2" w:rsidRPr="00FF5650" w:rsidRDefault="000C34D2">
            <w:pPr>
              <w:rPr>
                <w:rFonts w:cs="Times New Roman"/>
                <w:szCs w:val="20"/>
                <w:lang w:val="en-US"/>
              </w:rPr>
            </w:pPr>
            <w:r>
              <w:rPr>
                <w:rFonts w:cs="Times New Roman"/>
                <w:szCs w:val="20"/>
                <w:lang w:val="en-US"/>
              </w:rPr>
              <w:t>66.22</w:t>
            </w:r>
          </w:p>
        </w:tc>
        <w:tc>
          <w:tcPr>
            <w:tcW w:w="1134" w:type="dxa"/>
          </w:tcPr>
          <w:p w14:paraId="01B59B54" w14:textId="77777777" w:rsidR="000C34D2" w:rsidRPr="00FF5650" w:rsidRDefault="000C34D2">
            <w:pPr>
              <w:rPr>
                <w:rFonts w:cs="Times New Roman"/>
                <w:szCs w:val="20"/>
                <w:lang w:val="en-US"/>
              </w:rPr>
            </w:pPr>
            <w:r>
              <w:rPr>
                <w:rFonts w:cs="Times New Roman"/>
                <w:szCs w:val="20"/>
                <w:lang w:val="en-US"/>
              </w:rPr>
              <w:t>89.92</w:t>
            </w:r>
          </w:p>
        </w:tc>
        <w:tc>
          <w:tcPr>
            <w:tcW w:w="1170" w:type="dxa"/>
          </w:tcPr>
          <w:p w14:paraId="2F14A62E" w14:textId="77777777" w:rsidR="000C34D2" w:rsidRPr="00FF5650" w:rsidRDefault="000C34D2">
            <w:pPr>
              <w:rPr>
                <w:rFonts w:cs="Times New Roman"/>
                <w:szCs w:val="20"/>
                <w:lang w:val="en-US"/>
              </w:rPr>
            </w:pPr>
            <w:r>
              <w:rPr>
                <w:rFonts w:cs="Times New Roman"/>
                <w:szCs w:val="20"/>
                <w:lang w:val="en-US"/>
              </w:rPr>
              <w:t>95.19</w:t>
            </w:r>
          </w:p>
        </w:tc>
        <w:tc>
          <w:tcPr>
            <w:tcW w:w="1801" w:type="dxa"/>
          </w:tcPr>
          <w:p w14:paraId="46380330" w14:textId="0C97C16F" w:rsidR="000C34D2" w:rsidRPr="00FF5650" w:rsidRDefault="000C34D2">
            <w:pPr>
              <w:rPr>
                <w:rFonts w:cs="Times New Roman"/>
                <w:szCs w:val="20"/>
                <w:lang w:val="en-US"/>
              </w:rPr>
            </w:pPr>
            <w:r>
              <w:rPr>
                <w:rFonts w:cs="Times New Roman"/>
                <w:szCs w:val="20"/>
                <w:lang w:val="en-US"/>
              </w:rPr>
              <w:t xml:space="preserve">14.51 </w:t>
            </w:r>
          </w:p>
        </w:tc>
      </w:tr>
      <w:tr w:rsidR="00CE08B4" w:rsidRPr="00926916" w14:paraId="3DC48F5F" w14:textId="77777777" w:rsidTr="00067FFD">
        <w:tc>
          <w:tcPr>
            <w:tcW w:w="3823" w:type="dxa"/>
          </w:tcPr>
          <w:p w14:paraId="2E106A77" w14:textId="77777777" w:rsidR="00067FFD" w:rsidRDefault="002D560B">
            <w:pPr>
              <w:rPr>
                <w:rFonts w:cs="Times New Roman"/>
                <w:szCs w:val="20"/>
              </w:rPr>
            </w:pPr>
            <w:r w:rsidRPr="00563869">
              <w:rPr>
                <w:rFonts w:cs="Times New Roman"/>
                <w:szCs w:val="20"/>
              </w:rPr>
              <w:t>Gaussian</w:t>
            </w:r>
            <w:r>
              <w:rPr>
                <w:rFonts w:cs="Times New Roman"/>
                <w:szCs w:val="20"/>
              </w:rPr>
              <w:t xml:space="preserve"> </w:t>
            </w:r>
            <w:r w:rsidR="00067FFD">
              <w:rPr>
                <w:rFonts w:cs="Times New Roman"/>
                <w:szCs w:val="20"/>
              </w:rPr>
              <w:t xml:space="preserve">with </w:t>
            </w:r>
            <w:r w:rsidR="00067FFD" w:rsidRPr="00067FFD">
              <w:rPr>
                <w:rFonts w:cs="Times New Roman"/>
                <w:szCs w:val="20"/>
              </w:rPr>
              <w:t>±</w:t>
            </w:r>
            <w:r w:rsidR="00067FFD">
              <w:rPr>
                <w:rFonts w:cs="Times New Roman"/>
                <w:szCs w:val="20"/>
              </w:rPr>
              <w:t>4</w:t>
            </w:r>
            <w:r w:rsidR="00067FFD" w:rsidRPr="00067FFD">
              <w:rPr>
                <w:rFonts w:cs="Times New Roman"/>
                <w:szCs w:val="20"/>
              </w:rPr>
              <w:t>.5 dB error margin</w:t>
            </w:r>
            <w:r w:rsidR="00067FFD" w:rsidRPr="00067FFD" w:rsidDel="00067FFD">
              <w:rPr>
                <w:rFonts w:cs="Times New Roman"/>
                <w:szCs w:val="20"/>
              </w:rPr>
              <w:t xml:space="preserve"> </w:t>
            </w:r>
          </w:p>
          <w:p w14:paraId="225E448C" w14:textId="25544CBB" w:rsidR="000C34D2" w:rsidRPr="00FF5650" w:rsidRDefault="002D560B">
            <w:pPr>
              <w:rPr>
                <w:rFonts w:cs="Times New Roman"/>
                <w:szCs w:val="20"/>
                <w:lang w:val="en-US"/>
              </w:rPr>
            </w:pPr>
            <w:r>
              <w:rPr>
                <w:rFonts w:cs="Times New Roman"/>
                <w:szCs w:val="20"/>
              </w:rPr>
              <w:t>(Same for all TX beams)</w:t>
            </w:r>
          </w:p>
        </w:tc>
        <w:tc>
          <w:tcPr>
            <w:tcW w:w="1134" w:type="dxa"/>
          </w:tcPr>
          <w:p w14:paraId="15787585" w14:textId="77777777" w:rsidR="000C34D2" w:rsidRPr="00FF5650" w:rsidRDefault="000C34D2">
            <w:pPr>
              <w:rPr>
                <w:rFonts w:cs="Times New Roman"/>
                <w:szCs w:val="20"/>
                <w:lang w:val="en-US"/>
              </w:rPr>
            </w:pPr>
            <w:r>
              <w:rPr>
                <w:rFonts w:cs="Times New Roman"/>
                <w:szCs w:val="20"/>
                <w:lang w:val="en-US"/>
              </w:rPr>
              <w:t>83.34</w:t>
            </w:r>
          </w:p>
        </w:tc>
        <w:tc>
          <w:tcPr>
            <w:tcW w:w="1134" w:type="dxa"/>
          </w:tcPr>
          <w:p w14:paraId="49412DCE" w14:textId="77777777" w:rsidR="000C34D2" w:rsidRPr="00FF5650" w:rsidRDefault="000C34D2">
            <w:pPr>
              <w:rPr>
                <w:rFonts w:cs="Times New Roman"/>
                <w:szCs w:val="20"/>
                <w:lang w:val="en-US"/>
              </w:rPr>
            </w:pPr>
            <w:r>
              <w:rPr>
                <w:rFonts w:cs="Times New Roman"/>
                <w:szCs w:val="20"/>
                <w:lang w:val="en-US"/>
              </w:rPr>
              <w:t>96.22</w:t>
            </w:r>
          </w:p>
        </w:tc>
        <w:tc>
          <w:tcPr>
            <w:tcW w:w="1170" w:type="dxa"/>
          </w:tcPr>
          <w:p w14:paraId="64872468" w14:textId="77777777" w:rsidR="000C34D2" w:rsidRPr="00FF5650" w:rsidRDefault="000C34D2">
            <w:pPr>
              <w:rPr>
                <w:rFonts w:cs="Times New Roman"/>
                <w:szCs w:val="20"/>
                <w:lang w:val="en-US"/>
              </w:rPr>
            </w:pPr>
            <w:r>
              <w:rPr>
                <w:rFonts w:cs="Times New Roman"/>
                <w:szCs w:val="20"/>
                <w:lang w:val="en-US"/>
              </w:rPr>
              <w:t>98.31</w:t>
            </w:r>
          </w:p>
        </w:tc>
        <w:tc>
          <w:tcPr>
            <w:tcW w:w="1801" w:type="dxa"/>
          </w:tcPr>
          <w:p w14:paraId="2F8C8B30" w14:textId="2AF67718" w:rsidR="000C34D2" w:rsidRPr="00FF5650" w:rsidRDefault="000C34D2">
            <w:pPr>
              <w:rPr>
                <w:rFonts w:cs="Times New Roman"/>
                <w:szCs w:val="20"/>
                <w:lang w:val="en-US"/>
              </w:rPr>
            </w:pPr>
            <w:r>
              <w:rPr>
                <w:rFonts w:cs="Times New Roman"/>
                <w:szCs w:val="20"/>
                <w:lang w:val="en-US"/>
              </w:rPr>
              <w:t xml:space="preserve">6.37 </w:t>
            </w:r>
          </w:p>
        </w:tc>
      </w:tr>
    </w:tbl>
    <w:p w14:paraId="4B59EA83" w14:textId="77777777" w:rsidR="0090764B" w:rsidRPr="00DD776B" w:rsidRDefault="0090764B" w:rsidP="0090764B">
      <w:pPr>
        <w:spacing w:beforeLines="50" w:before="120" w:afterLines="50" w:after="120"/>
        <w:rPr>
          <w:rStyle w:val="CommentReference"/>
          <w:sz w:val="20"/>
          <w:szCs w:val="20"/>
        </w:rPr>
      </w:pPr>
      <w:r w:rsidRPr="006A0203">
        <w:rPr>
          <w:szCs w:val="20"/>
          <w:lang w:val="en-US"/>
        </w:rPr>
        <w:t xml:space="preserve">Note: </w:t>
      </w:r>
      <w:r w:rsidRPr="00DD776B">
        <w:rPr>
          <w:rStyle w:val="CommentReference"/>
          <w:sz w:val="20"/>
          <w:szCs w:val="20"/>
          <w:lang w:val="en-US"/>
        </w:rPr>
        <w:t xml:space="preserve">90%-tile L1-RSRP difference = </w:t>
      </w:r>
      <w:proofErr w:type="gramStart"/>
      <w:r w:rsidRPr="00DD776B">
        <w:rPr>
          <w:rStyle w:val="CommentReference"/>
          <w:sz w:val="20"/>
          <w:szCs w:val="20"/>
          <w:lang w:val="en-US"/>
        </w:rPr>
        <w:t>max(</w:t>
      </w:r>
      <w:proofErr w:type="gramEnd"/>
      <w:r w:rsidRPr="00DD776B">
        <w:rPr>
          <w:rStyle w:val="CommentReference"/>
          <w:sz w:val="20"/>
          <w:szCs w:val="20"/>
          <w:lang w:val="en-US"/>
        </w:rPr>
        <w:t>abs(95%-tile L1-RSRP), abs(5%-tile L1-RSRP))</w:t>
      </w:r>
    </w:p>
    <w:p w14:paraId="75AB18DB" w14:textId="77777777" w:rsidR="000C34D2" w:rsidRPr="005176CA" w:rsidRDefault="000C34D2" w:rsidP="009D627C"/>
    <w:p w14:paraId="56739801" w14:textId="5B889711" w:rsidR="008B4642" w:rsidRDefault="008B4642" w:rsidP="004B6FA8">
      <w:pPr>
        <w:pStyle w:val="Caption"/>
        <w:keepNext/>
      </w:pPr>
      <w:r>
        <w:t xml:space="preserve">Table </w:t>
      </w:r>
      <w:r>
        <w:fldChar w:fldCharType="begin"/>
      </w:r>
      <w:r>
        <w:instrText xml:space="preserve"> SEQ Table \* ARABIC </w:instrText>
      </w:r>
      <w:r>
        <w:fldChar w:fldCharType="separate"/>
      </w:r>
      <w:r w:rsidR="00E841E2">
        <w:rPr>
          <w:noProof/>
        </w:rPr>
        <w:t>3</w:t>
      </w:r>
      <w:r>
        <w:fldChar w:fldCharType="end"/>
      </w:r>
      <w:r>
        <w:t xml:space="preserve">. </w:t>
      </w:r>
      <w:r w:rsidR="00347418">
        <w:t xml:space="preserve">AI/ML model performance for different RF error models </w:t>
      </w:r>
      <w:r w:rsidRPr="0012778E">
        <w:t>with BB error</w:t>
      </w:r>
      <w:r>
        <w:t xml:space="preserve"> distribution</w:t>
      </w:r>
      <w:r w:rsidR="00D96086">
        <w:t xml:space="preserve"> fixed to</w:t>
      </w:r>
      <w:r w:rsidRPr="0012778E">
        <w:t xml:space="preserve"> </w:t>
      </w:r>
      <w:r>
        <w:t>LLS (</w:t>
      </w:r>
      <w:r w:rsidR="008F741E">
        <w:t># samples</w:t>
      </w:r>
      <w:r w:rsidR="00B76CBA">
        <w:t xml:space="preserve"> = </w:t>
      </w:r>
      <w:r w:rsidR="00C672BC">
        <w:t xml:space="preserve">3, </w:t>
      </w:r>
      <w:r w:rsidRPr="002B1BC8">
        <w:rPr>
          <w:rFonts w:ascii="Times New Roman" w:hAnsi="Times New Roman" w:cs="Times New Roman"/>
          <w:sz w:val="20"/>
          <w:szCs w:val="20"/>
          <w:lang w:val="en-US"/>
        </w:rPr>
        <w:t>S</w:t>
      </w:r>
      <w:r>
        <w:rPr>
          <w:rFonts w:ascii="Times New Roman" w:hAnsi="Times New Roman" w:cs="Times New Roman"/>
          <w:sz w:val="20"/>
          <w:szCs w:val="20"/>
          <w:lang w:val="en-US"/>
        </w:rPr>
        <w:t>I</w:t>
      </w:r>
      <w:r w:rsidRPr="002B1BC8">
        <w:rPr>
          <w:rFonts w:ascii="Times New Roman" w:hAnsi="Times New Roman" w:cs="Times New Roman"/>
          <w:sz w:val="20"/>
          <w:szCs w:val="20"/>
          <w:lang w:val="en-US"/>
        </w:rPr>
        <w:t>NR = -4</w:t>
      </w:r>
      <w:r w:rsidR="00A80EA8">
        <w:rPr>
          <w:rFonts w:ascii="Times New Roman" w:hAnsi="Times New Roman" w:cs="Times New Roman"/>
          <w:sz w:val="20"/>
          <w:szCs w:val="20"/>
          <w:lang w:val="en-US"/>
        </w:rPr>
        <w:t xml:space="preserve"> dB</w:t>
      </w:r>
      <w:r>
        <w:t>)</w:t>
      </w:r>
      <w:r w:rsidRPr="0012778E">
        <w:t>.</w:t>
      </w:r>
    </w:p>
    <w:tbl>
      <w:tblPr>
        <w:tblStyle w:val="TableGrid"/>
        <w:tblW w:w="0" w:type="auto"/>
        <w:tblLook w:val="04A0" w:firstRow="1" w:lastRow="0" w:firstColumn="1" w:lastColumn="0" w:noHBand="0" w:noVBand="1"/>
      </w:tblPr>
      <w:tblGrid>
        <w:gridCol w:w="3823"/>
        <w:gridCol w:w="1134"/>
        <w:gridCol w:w="1134"/>
        <w:gridCol w:w="1172"/>
        <w:gridCol w:w="1799"/>
      </w:tblGrid>
      <w:tr w:rsidR="00CE08B4" w:rsidRPr="00FF5650" w14:paraId="3DDD9380" w14:textId="77777777" w:rsidTr="00067FFD">
        <w:tc>
          <w:tcPr>
            <w:tcW w:w="3823" w:type="dxa"/>
            <w:shd w:val="clear" w:color="auto" w:fill="E7E6E6" w:themeFill="background2"/>
          </w:tcPr>
          <w:p w14:paraId="2B9B4F48" w14:textId="77777777" w:rsidR="008B4642" w:rsidRPr="00926916" w:rsidRDefault="008B4642">
            <w:pPr>
              <w:rPr>
                <w:rFonts w:cs="Times New Roman"/>
                <w:szCs w:val="20"/>
                <w:lang w:val="en-US"/>
              </w:rPr>
            </w:pPr>
            <w:r>
              <w:rPr>
                <w:rFonts w:cs="Times New Roman"/>
                <w:szCs w:val="20"/>
                <w:lang w:val="en-US"/>
              </w:rPr>
              <w:t>RF error model</w:t>
            </w:r>
          </w:p>
        </w:tc>
        <w:tc>
          <w:tcPr>
            <w:tcW w:w="1134" w:type="dxa"/>
            <w:shd w:val="clear" w:color="auto" w:fill="E7E6E6" w:themeFill="background2"/>
          </w:tcPr>
          <w:p w14:paraId="003D4CBC" w14:textId="77777777" w:rsidR="008B4642" w:rsidRPr="00FF5650" w:rsidRDefault="008B4642">
            <w:pPr>
              <w:rPr>
                <w:rFonts w:cs="Times New Roman"/>
                <w:szCs w:val="20"/>
              </w:rPr>
            </w:pPr>
            <w:proofErr w:type="gramStart"/>
            <w:r w:rsidRPr="002B1BC8">
              <w:rPr>
                <w:rFonts w:cs="Times New Roman"/>
                <w:szCs w:val="20"/>
                <w:lang w:val="en-US"/>
              </w:rPr>
              <w:t>Top-1</w:t>
            </w:r>
            <w:proofErr w:type="gramEnd"/>
            <w:r w:rsidRPr="002B1BC8">
              <w:rPr>
                <w:rFonts w:cs="Times New Roman"/>
                <w:szCs w:val="20"/>
                <w:lang w:val="en-US"/>
              </w:rPr>
              <w:t xml:space="preserve"> (%)</w:t>
            </w:r>
          </w:p>
        </w:tc>
        <w:tc>
          <w:tcPr>
            <w:tcW w:w="1134" w:type="dxa"/>
            <w:shd w:val="clear" w:color="auto" w:fill="E7E6E6" w:themeFill="background2"/>
          </w:tcPr>
          <w:p w14:paraId="4AB57807" w14:textId="77777777" w:rsidR="008B4642" w:rsidRPr="00FF5650" w:rsidRDefault="008B4642">
            <w:pPr>
              <w:rPr>
                <w:rFonts w:cs="Times New Roman"/>
                <w:szCs w:val="20"/>
              </w:rPr>
            </w:pPr>
            <m:oMath>
              <m:r>
                <m:rPr>
                  <m:nor/>
                </m:rPr>
                <w:rPr>
                  <w:rFonts w:cs="Times New Roman"/>
                  <w:szCs w:val="20"/>
                  <w:lang w:val="en-US"/>
                </w:rPr>
                <m:t>Top-3</m:t>
              </m:r>
            </m:oMath>
            <w:r w:rsidRPr="002B1BC8">
              <w:rPr>
                <w:rFonts w:cs="Times New Roman"/>
                <w:szCs w:val="20"/>
                <w:lang w:val="en-US"/>
              </w:rPr>
              <w:t xml:space="preserve"> (%)</w:t>
            </w:r>
          </w:p>
        </w:tc>
        <w:tc>
          <w:tcPr>
            <w:tcW w:w="1172" w:type="dxa"/>
            <w:shd w:val="clear" w:color="auto" w:fill="E7E6E6" w:themeFill="background2"/>
          </w:tcPr>
          <w:p w14:paraId="2ECA7312" w14:textId="77777777" w:rsidR="008B4642" w:rsidRPr="00FF5650" w:rsidRDefault="008B4642">
            <w:pPr>
              <w:rPr>
                <w:rFonts w:cs="Times New Roman"/>
                <w:szCs w:val="20"/>
              </w:rPr>
            </w:pPr>
            <m:oMath>
              <m:r>
                <m:rPr>
                  <m:nor/>
                </m:rPr>
                <w:rPr>
                  <w:rFonts w:cs="Times New Roman"/>
                  <w:szCs w:val="20"/>
                  <w:lang w:val="en-US"/>
                </w:rPr>
                <m:t>Top-5</m:t>
              </m:r>
            </m:oMath>
            <w:r w:rsidRPr="002B1BC8">
              <w:rPr>
                <w:rFonts w:cs="Times New Roman"/>
                <w:szCs w:val="20"/>
                <w:lang w:val="en-US"/>
              </w:rPr>
              <w:t xml:space="preserve"> (%)</w:t>
            </w:r>
          </w:p>
        </w:tc>
        <w:tc>
          <w:tcPr>
            <w:tcW w:w="1799" w:type="dxa"/>
            <w:shd w:val="clear" w:color="auto" w:fill="E7E6E6" w:themeFill="background2"/>
          </w:tcPr>
          <w:p w14:paraId="27AD4931" w14:textId="5675C945" w:rsidR="008B4642" w:rsidRPr="00FF5650" w:rsidRDefault="00BC21A0">
            <w:pPr>
              <w:rPr>
                <w:rFonts w:cs="Times New Roman"/>
                <w:szCs w:val="20"/>
              </w:rPr>
            </w:pPr>
            <m:oMath>
              <m:r>
                <w:rPr>
                  <w:rFonts w:ascii="Cambria Math" w:hAnsi="Cambria Math" w:cs="Times New Roman"/>
                  <w:szCs w:val="20"/>
                  <w:lang w:val="en-US"/>
                </w:rPr>
                <m:t xml:space="preserve"> </m:t>
              </m:r>
            </m:oMath>
            <w:r w:rsidRPr="004C0D1F">
              <w:rPr>
                <w:rFonts w:cs="Times New Roman"/>
                <w:szCs w:val="20"/>
                <w:lang w:val="en-US"/>
              </w:rPr>
              <w:t>90%-tile L1-RSRP difference</w:t>
            </w:r>
            <w:r w:rsidRPr="001C1D8F">
              <w:rPr>
                <w:rFonts w:cs="Times New Roman"/>
                <w:szCs w:val="20"/>
                <w:lang w:val="en-US"/>
              </w:rPr>
              <w:t xml:space="preserve"> </w:t>
            </w:r>
            <w:r w:rsidR="008B4642" w:rsidRPr="001C1D8F">
              <w:rPr>
                <w:rFonts w:cs="Times New Roman"/>
                <w:szCs w:val="20"/>
                <w:lang w:val="en-US"/>
              </w:rPr>
              <w:t>(dB)</w:t>
            </w:r>
          </w:p>
        </w:tc>
      </w:tr>
      <w:tr w:rsidR="008B4642" w:rsidRPr="00FF5650" w14:paraId="7114D58F" w14:textId="77777777" w:rsidTr="00067FFD">
        <w:tc>
          <w:tcPr>
            <w:tcW w:w="3823" w:type="dxa"/>
          </w:tcPr>
          <w:p w14:paraId="78705FE7" w14:textId="77777777" w:rsidR="008B4642" w:rsidRPr="00FF5650" w:rsidRDefault="008B4642">
            <w:pPr>
              <w:rPr>
                <w:rFonts w:cs="Times New Roman"/>
                <w:szCs w:val="20"/>
              </w:rPr>
            </w:pPr>
            <w:r w:rsidRPr="00FF5650">
              <w:rPr>
                <w:rFonts w:cs="Times New Roman"/>
                <w:szCs w:val="20"/>
              </w:rPr>
              <w:t>No BB+</w:t>
            </w:r>
            <w:r>
              <w:rPr>
                <w:rFonts w:cs="Times New Roman"/>
                <w:szCs w:val="20"/>
              </w:rPr>
              <w:t xml:space="preserve">No </w:t>
            </w:r>
            <w:r w:rsidRPr="00FF5650">
              <w:rPr>
                <w:rFonts w:cs="Times New Roman"/>
                <w:szCs w:val="20"/>
              </w:rPr>
              <w:t>RF errors</w:t>
            </w:r>
          </w:p>
        </w:tc>
        <w:tc>
          <w:tcPr>
            <w:tcW w:w="1134" w:type="dxa"/>
          </w:tcPr>
          <w:p w14:paraId="0A1C08EC" w14:textId="77777777" w:rsidR="008B4642" w:rsidRPr="00FF5650" w:rsidRDefault="008B4642">
            <w:pPr>
              <w:rPr>
                <w:rFonts w:cs="Times New Roman"/>
                <w:szCs w:val="20"/>
              </w:rPr>
            </w:pPr>
            <w:r>
              <w:rPr>
                <w:rFonts w:cs="Times New Roman"/>
                <w:szCs w:val="20"/>
              </w:rPr>
              <w:t>83.59</w:t>
            </w:r>
          </w:p>
        </w:tc>
        <w:tc>
          <w:tcPr>
            <w:tcW w:w="1134" w:type="dxa"/>
          </w:tcPr>
          <w:p w14:paraId="708EFDB4" w14:textId="77777777" w:rsidR="008B4642" w:rsidRPr="00FF5650" w:rsidRDefault="008B4642">
            <w:pPr>
              <w:rPr>
                <w:rFonts w:cs="Times New Roman"/>
                <w:szCs w:val="20"/>
              </w:rPr>
            </w:pPr>
            <w:r>
              <w:rPr>
                <w:rFonts w:cs="Times New Roman"/>
                <w:szCs w:val="20"/>
              </w:rPr>
              <w:t>96.22</w:t>
            </w:r>
          </w:p>
        </w:tc>
        <w:tc>
          <w:tcPr>
            <w:tcW w:w="1172" w:type="dxa"/>
          </w:tcPr>
          <w:p w14:paraId="38A7D688" w14:textId="77777777" w:rsidR="008B4642" w:rsidRPr="00FF5650" w:rsidRDefault="008B4642">
            <w:pPr>
              <w:rPr>
                <w:rFonts w:cs="Times New Roman"/>
                <w:szCs w:val="20"/>
              </w:rPr>
            </w:pPr>
            <w:r>
              <w:rPr>
                <w:rFonts w:cs="Times New Roman"/>
                <w:szCs w:val="20"/>
              </w:rPr>
              <w:t>98.34</w:t>
            </w:r>
          </w:p>
        </w:tc>
        <w:tc>
          <w:tcPr>
            <w:tcW w:w="1799" w:type="dxa"/>
          </w:tcPr>
          <w:p w14:paraId="19DDE7DD" w14:textId="77777777" w:rsidR="008B4642" w:rsidRPr="00FF5650" w:rsidRDefault="008B4642">
            <w:pPr>
              <w:rPr>
                <w:rFonts w:cs="Times New Roman"/>
                <w:szCs w:val="20"/>
              </w:rPr>
            </w:pPr>
            <w:r>
              <w:rPr>
                <w:rFonts w:cs="Times New Roman"/>
                <w:szCs w:val="20"/>
              </w:rPr>
              <w:t>5.98</w:t>
            </w:r>
          </w:p>
        </w:tc>
      </w:tr>
      <w:tr w:rsidR="00CE08B4" w:rsidRPr="00926916" w14:paraId="2FFC31C9" w14:textId="77777777" w:rsidTr="00067FFD">
        <w:tc>
          <w:tcPr>
            <w:tcW w:w="3823" w:type="dxa"/>
          </w:tcPr>
          <w:p w14:paraId="4751CBB4" w14:textId="7FB72D0F" w:rsidR="00CE08B4" w:rsidRPr="00FF5650" w:rsidRDefault="00CE08B4" w:rsidP="00CE08B4">
            <w:pPr>
              <w:rPr>
                <w:rFonts w:cs="Times New Roman"/>
                <w:szCs w:val="20"/>
                <w:lang w:val="en-US"/>
              </w:rPr>
            </w:pPr>
            <w:r w:rsidRPr="00563869">
              <w:rPr>
                <w:rFonts w:cs="Times New Roman"/>
                <w:szCs w:val="20"/>
              </w:rPr>
              <w:t>Gaussian</w:t>
            </w:r>
            <w:r>
              <w:rPr>
                <w:rFonts w:cs="Times New Roman"/>
                <w:szCs w:val="20"/>
              </w:rPr>
              <w:t xml:space="preserve"> </w:t>
            </w:r>
            <w:r w:rsidR="00067FFD">
              <w:rPr>
                <w:rFonts w:cs="Times New Roman"/>
                <w:szCs w:val="20"/>
              </w:rPr>
              <w:t xml:space="preserve">with </w:t>
            </w:r>
            <w:r w:rsidR="00067FFD" w:rsidRPr="00067FFD">
              <w:rPr>
                <w:rFonts w:cs="Times New Roman"/>
                <w:szCs w:val="20"/>
              </w:rPr>
              <w:t>±</w:t>
            </w:r>
            <w:r w:rsidR="00067FFD">
              <w:rPr>
                <w:rFonts w:cs="Times New Roman"/>
                <w:szCs w:val="20"/>
              </w:rPr>
              <w:t>4</w:t>
            </w:r>
            <w:r w:rsidR="00067FFD" w:rsidRPr="00067FFD">
              <w:rPr>
                <w:rFonts w:cs="Times New Roman"/>
                <w:szCs w:val="20"/>
              </w:rPr>
              <w:t>.5 dB error margin</w:t>
            </w:r>
            <w:r w:rsidR="00067FFD" w:rsidRPr="00067FFD" w:rsidDel="00067FFD">
              <w:rPr>
                <w:rFonts w:cs="Times New Roman"/>
                <w:szCs w:val="20"/>
              </w:rPr>
              <w:t xml:space="preserve"> </w:t>
            </w:r>
            <w:r>
              <w:rPr>
                <w:rFonts w:cs="Times New Roman"/>
                <w:szCs w:val="20"/>
              </w:rPr>
              <w:t>(</w:t>
            </w:r>
            <w:r w:rsidR="009468AC">
              <w:rPr>
                <w:rFonts w:cs="Times New Roman"/>
                <w:szCs w:val="20"/>
              </w:rPr>
              <w:t>Independent for each TX beam</w:t>
            </w:r>
            <w:r>
              <w:rPr>
                <w:rFonts w:cs="Times New Roman"/>
                <w:szCs w:val="20"/>
              </w:rPr>
              <w:t>)</w:t>
            </w:r>
          </w:p>
        </w:tc>
        <w:tc>
          <w:tcPr>
            <w:tcW w:w="1134" w:type="dxa"/>
          </w:tcPr>
          <w:p w14:paraId="2800A2DE" w14:textId="77777777" w:rsidR="00CE08B4" w:rsidRPr="00FF5650" w:rsidRDefault="00CE08B4" w:rsidP="00CE08B4">
            <w:pPr>
              <w:rPr>
                <w:rFonts w:cs="Times New Roman"/>
                <w:szCs w:val="20"/>
                <w:lang w:val="en-US"/>
              </w:rPr>
            </w:pPr>
            <w:r>
              <w:rPr>
                <w:rFonts w:cs="Times New Roman"/>
                <w:szCs w:val="20"/>
                <w:lang w:val="en-US"/>
              </w:rPr>
              <w:t>70.55</w:t>
            </w:r>
          </w:p>
        </w:tc>
        <w:tc>
          <w:tcPr>
            <w:tcW w:w="1134" w:type="dxa"/>
          </w:tcPr>
          <w:p w14:paraId="3B74D665" w14:textId="77777777" w:rsidR="00CE08B4" w:rsidRPr="00FF5650" w:rsidRDefault="00CE08B4" w:rsidP="00CE08B4">
            <w:pPr>
              <w:rPr>
                <w:rFonts w:cs="Times New Roman"/>
                <w:szCs w:val="20"/>
                <w:lang w:val="en-US"/>
              </w:rPr>
            </w:pPr>
            <w:r>
              <w:rPr>
                <w:rFonts w:cs="Times New Roman"/>
                <w:szCs w:val="20"/>
                <w:lang w:val="en-US"/>
              </w:rPr>
              <w:t>91.70</w:t>
            </w:r>
          </w:p>
        </w:tc>
        <w:tc>
          <w:tcPr>
            <w:tcW w:w="1172" w:type="dxa"/>
          </w:tcPr>
          <w:p w14:paraId="0C51BFEE" w14:textId="77777777" w:rsidR="00CE08B4" w:rsidRPr="00FF5650" w:rsidRDefault="00CE08B4" w:rsidP="00CE08B4">
            <w:pPr>
              <w:rPr>
                <w:rFonts w:cs="Times New Roman"/>
                <w:szCs w:val="20"/>
                <w:lang w:val="en-US"/>
              </w:rPr>
            </w:pPr>
            <w:r>
              <w:rPr>
                <w:rFonts w:cs="Times New Roman"/>
                <w:szCs w:val="20"/>
                <w:lang w:val="en-US"/>
              </w:rPr>
              <w:t>96.24</w:t>
            </w:r>
          </w:p>
        </w:tc>
        <w:tc>
          <w:tcPr>
            <w:tcW w:w="1799" w:type="dxa"/>
          </w:tcPr>
          <w:p w14:paraId="373CBBC4" w14:textId="7E74638F" w:rsidR="00CE08B4" w:rsidRPr="00FF5650" w:rsidRDefault="00CE08B4" w:rsidP="00CE08B4">
            <w:pPr>
              <w:rPr>
                <w:rFonts w:cs="Times New Roman"/>
                <w:szCs w:val="20"/>
                <w:lang w:val="en-US"/>
              </w:rPr>
            </w:pPr>
            <w:r w:rsidRPr="005176CA">
              <w:rPr>
                <w:rFonts w:cs="Times New Roman"/>
                <w:szCs w:val="20"/>
                <w:lang w:val="en-US"/>
              </w:rPr>
              <w:t xml:space="preserve">13.32 </w:t>
            </w:r>
          </w:p>
        </w:tc>
      </w:tr>
      <w:tr w:rsidR="00CE08B4" w:rsidRPr="00926916" w14:paraId="518E8558" w14:textId="77777777" w:rsidTr="00067FFD">
        <w:tc>
          <w:tcPr>
            <w:tcW w:w="3823" w:type="dxa"/>
          </w:tcPr>
          <w:p w14:paraId="790EAEDA" w14:textId="267B39AE" w:rsidR="00CE08B4" w:rsidRPr="00FF5650" w:rsidRDefault="00CE08B4" w:rsidP="00CE08B4">
            <w:pPr>
              <w:rPr>
                <w:rFonts w:cs="Times New Roman"/>
                <w:szCs w:val="20"/>
                <w:lang w:val="en-US"/>
              </w:rPr>
            </w:pPr>
            <w:r>
              <w:rPr>
                <w:rFonts w:cs="Times New Roman"/>
                <w:szCs w:val="20"/>
              </w:rPr>
              <w:t xml:space="preserve">Uniform </w:t>
            </w:r>
            <w:r w:rsidR="00067FFD">
              <w:rPr>
                <w:rFonts w:cs="Times New Roman"/>
                <w:szCs w:val="20"/>
              </w:rPr>
              <w:t xml:space="preserve">with </w:t>
            </w:r>
            <w:r w:rsidR="00067FFD" w:rsidRPr="00067FFD">
              <w:rPr>
                <w:rFonts w:cs="Times New Roman"/>
                <w:szCs w:val="20"/>
              </w:rPr>
              <w:t>±</w:t>
            </w:r>
            <w:r w:rsidR="00067FFD">
              <w:rPr>
                <w:rFonts w:cs="Times New Roman"/>
                <w:szCs w:val="20"/>
              </w:rPr>
              <w:t>4</w:t>
            </w:r>
            <w:r w:rsidR="00067FFD" w:rsidRPr="00067FFD">
              <w:rPr>
                <w:rFonts w:cs="Times New Roman"/>
                <w:szCs w:val="20"/>
              </w:rPr>
              <w:t>.5 dB error margin</w:t>
            </w:r>
            <w:r w:rsidR="00067FFD" w:rsidRPr="00067FFD" w:rsidDel="00067FFD">
              <w:rPr>
                <w:rFonts w:cs="Times New Roman"/>
                <w:szCs w:val="20"/>
              </w:rPr>
              <w:t xml:space="preserve"> </w:t>
            </w:r>
            <w:r>
              <w:rPr>
                <w:rFonts w:cs="Times New Roman"/>
                <w:szCs w:val="20"/>
              </w:rPr>
              <w:t>(</w:t>
            </w:r>
            <w:r w:rsidR="009468AC">
              <w:rPr>
                <w:rFonts w:cs="Times New Roman"/>
                <w:szCs w:val="20"/>
              </w:rPr>
              <w:t>Independent for each TX beam</w:t>
            </w:r>
            <w:r>
              <w:rPr>
                <w:rFonts w:cs="Times New Roman"/>
                <w:szCs w:val="20"/>
              </w:rPr>
              <w:t>)</w:t>
            </w:r>
          </w:p>
        </w:tc>
        <w:tc>
          <w:tcPr>
            <w:tcW w:w="1134" w:type="dxa"/>
          </w:tcPr>
          <w:p w14:paraId="4356E24C" w14:textId="77777777" w:rsidR="00CE08B4" w:rsidRPr="00FF5650" w:rsidRDefault="00CE08B4" w:rsidP="00CE08B4">
            <w:pPr>
              <w:rPr>
                <w:rFonts w:cs="Times New Roman"/>
                <w:szCs w:val="20"/>
                <w:lang w:val="en-US"/>
              </w:rPr>
            </w:pPr>
            <w:r>
              <w:rPr>
                <w:rFonts w:cs="Times New Roman"/>
                <w:szCs w:val="20"/>
                <w:lang w:val="en-US"/>
              </w:rPr>
              <w:t>67.65</w:t>
            </w:r>
          </w:p>
        </w:tc>
        <w:tc>
          <w:tcPr>
            <w:tcW w:w="1134" w:type="dxa"/>
          </w:tcPr>
          <w:p w14:paraId="7734563F" w14:textId="77777777" w:rsidR="00CE08B4" w:rsidRPr="00FF5650" w:rsidRDefault="00CE08B4" w:rsidP="00CE08B4">
            <w:pPr>
              <w:rPr>
                <w:rFonts w:cs="Times New Roman"/>
                <w:szCs w:val="20"/>
                <w:lang w:val="en-US"/>
              </w:rPr>
            </w:pPr>
            <w:r>
              <w:rPr>
                <w:rFonts w:cs="Times New Roman"/>
                <w:szCs w:val="20"/>
                <w:lang w:val="en-US"/>
              </w:rPr>
              <w:t>90.48</w:t>
            </w:r>
          </w:p>
        </w:tc>
        <w:tc>
          <w:tcPr>
            <w:tcW w:w="1172" w:type="dxa"/>
          </w:tcPr>
          <w:p w14:paraId="2DDDAA85" w14:textId="77777777" w:rsidR="00CE08B4" w:rsidRPr="00FF5650" w:rsidRDefault="00CE08B4" w:rsidP="00CE08B4">
            <w:pPr>
              <w:rPr>
                <w:rFonts w:cs="Times New Roman"/>
                <w:szCs w:val="20"/>
                <w:lang w:val="en-US"/>
              </w:rPr>
            </w:pPr>
            <w:r>
              <w:rPr>
                <w:rFonts w:cs="Times New Roman"/>
                <w:szCs w:val="20"/>
                <w:lang w:val="en-US"/>
              </w:rPr>
              <w:t>95.83</w:t>
            </w:r>
          </w:p>
        </w:tc>
        <w:tc>
          <w:tcPr>
            <w:tcW w:w="1799" w:type="dxa"/>
          </w:tcPr>
          <w:p w14:paraId="2BE37F11" w14:textId="46181DE0" w:rsidR="00CE08B4" w:rsidRPr="00FF5650" w:rsidRDefault="00CE08B4" w:rsidP="00CE08B4">
            <w:pPr>
              <w:rPr>
                <w:rFonts w:cs="Times New Roman"/>
                <w:szCs w:val="20"/>
                <w:lang w:val="en-US"/>
              </w:rPr>
            </w:pPr>
            <w:r>
              <w:rPr>
                <w:rFonts w:cs="Times New Roman"/>
                <w:szCs w:val="20"/>
                <w:lang w:val="en-US"/>
              </w:rPr>
              <w:t xml:space="preserve">14.06 </w:t>
            </w:r>
          </w:p>
        </w:tc>
      </w:tr>
      <w:tr w:rsidR="00CE08B4" w:rsidRPr="00926916" w14:paraId="422CE211" w14:textId="77777777" w:rsidTr="00067FFD">
        <w:tc>
          <w:tcPr>
            <w:tcW w:w="3823" w:type="dxa"/>
          </w:tcPr>
          <w:p w14:paraId="0A12F4D0" w14:textId="77777777" w:rsidR="00067FFD" w:rsidRDefault="00CE08B4" w:rsidP="00CE08B4">
            <w:pPr>
              <w:rPr>
                <w:rFonts w:cs="Times New Roman"/>
                <w:szCs w:val="20"/>
              </w:rPr>
            </w:pPr>
            <w:r w:rsidRPr="00563869">
              <w:rPr>
                <w:rFonts w:cs="Times New Roman"/>
                <w:szCs w:val="20"/>
              </w:rPr>
              <w:t>Gaussian</w:t>
            </w:r>
            <w:r>
              <w:rPr>
                <w:rFonts w:cs="Times New Roman"/>
                <w:szCs w:val="20"/>
              </w:rPr>
              <w:t xml:space="preserve"> </w:t>
            </w:r>
            <w:r w:rsidR="00067FFD">
              <w:rPr>
                <w:rFonts w:cs="Times New Roman"/>
                <w:szCs w:val="20"/>
              </w:rPr>
              <w:t xml:space="preserve">with </w:t>
            </w:r>
            <w:r w:rsidR="00067FFD" w:rsidRPr="00067FFD">
              <w:rPr>
                <w:rFonts w:cs="Times New Roman"/>
                <w:szCs w:val="20"/>
              </w:rPr>
              <w:t>±</w:t>
            </w:r>
            <w:r w:rsidR="00067FFD">
              <w:rPr>
                <w:rFonts w:cs="Times New Roman"/>
                <w:szCs w:val="20"/>
              </w:rPr>
              <w:t>4</w:t>
            </w:r>
            <w:r w:rsidR="00067FFD" w:rsidRPr="00067FFD">
              <w:rPr>
                <w:rFonts w:cs="Times New Roman"/>
                <w:szCs w:val="20"/>
              </w:rPr>
              <w:t>.5 dB error margin</w:t>
            </w:r>
            <w:r w:rsidR="00067FFD" w:rsidRPr="00067FFD" w:rsidDel="00067FFD">
              <w:rPr>
                <w:rFonts w:cs="Times New Roman"/>
                <w:szCs w:val="20"/>
              </w:rPr>
              <w:t xml:space="preserve"> </w:t>
            </w:r>
          </w:p>
          <w:p w14:paraId="639E5676" w14:textId="5B7DF453" w:rsidR="00CE08B4" w:rsidRPr="00FF5650" w:rsidRDefault="00CE08B4" w:rsidP="00CE08B4">
            <w:pPr>
              <w:rPr>
                <w:rFonts w:cs="Times New Roman"/>
                <w:szCs w:val="20"/>
                <w:lang w:val="en-US"/>
              </w:rPr>
            </w:pPr>
            <w:r>
              <w:rPr>
                <w:rFonts w:cs="Times New Roman"/>
                <w:szCs w:val="20"/>
              </w:rPr>
              <w:t>(Same for all TX beams)</w:t>
            </w:r>
          </w:p>
        </w:tc>
        <w:tc>
          <w:tcPr>
            <w:tcW w:w="1134" w:type="dxa"/>
          </w:tcPr>
          <w:p w14:paraId="4C67D05F" w14:textId="77777777" w:rsidR="00CE08B4" w:rsidRPr="00FF5650" w:rsidRDefault="00CE08B4" w:rsidP="00CE08B4">
            <w:pPr>
              <w:rPr>
                <w:rFonts w:cs="Times New Roman"/>
                <w:szCs w:val="20"/>
                <w:lang w:val="en-US"/>
              </w:rPr>
            </w:pPr>
            <w:r>
              <w:rPr>
                <w:rFonts w:cs="Times New Roman"/>
                <w:szCs w:val="20"/>
                <w:lang w:val="en-US"/>
              </w:rPr>
              <w:t>83.41</w:t>
            </w:r>
          </w:p>
        </w:tc>
        <w:tc>
          <w:tcPr>
            <w:tcW w:w="1134" w:type="dxa"/>
          </w:tcPr>
          <w:p w14:paraId="45B1AEBE" w14:textId="77777777" w:rsidR="00CE08B4" w:rsidRPr="00FF5650" w:rsidRDefault="00CE08B4" w:rsidP="00CE08B4">
            <w:pPr>
              <w:rPr>
                <w:rFonts w:cs="Times New Roman"/>
                <w:szCs w:val="20"/>
                <w:lang w:val="en-US"/>
              </w:rPr>
            </w:pPr>
            <w:r>
              <w:rPr>
                <w:rFonts w:cs="Times New Roman"/>
                <w:szCs w:val="20"/>
                <w:lang w:val="en-US"/>
              </w:rPr>
              <w:t>96.20</w:t>
            </w:r>
          </w:p>
        </w:tc>
        <w:tc>
          <w:tcPr>
            <w:tcW w:w="1172" w:type="dxa"/>
          </w:tcPr>
          <w:p w14:paraId="4C898DE2" w14:textId="77777777" w:rsidR="00CE08B4" w:rsidRPr="00FF5650" w:rsidRDefault="00CE08B4" w:rsidP="00CE08B4">
            <w:pPr>
              <w:rPr>
                <w:rFonts w:cs="Times New Roman"/>
                <w:szCs w:val="20"/>
                <w:lang w:val="en-US"/>
              </w:rPr>
            </w:pPr>
            <w:r>
              <w:rPr>
                <w:rFonts w:cs="Times New Roman"/>
                <w:szCs w:val="20"/>
                <w:lang w:val="en-US"/>
              </w:rPr>
              <w:t>98.19</w:t>
            </w:r>
          </w:p>
        </w:tc>
        <w:tc>
          <w:tcPr>
            <w:tcW w:w="1799" w:type="dxa"/>
          </w:tcPr>
          <w:p w14:paraId="5414EF4B" w14:textId="22EE8297" w:rsidR="00CE08B4" w:rsidRPr="00FF5650" w:rsidRDefault="00CE08B4" w:rsidP="00CE08B4">
            <w:pPr>
              <w:rPr>
                <w:rFonts w:cs="Times New Roman"/>
                <w:szCs w:val="20"/>
                <w:lang w:val="en-US"/>
              </w:rPr>
            </w:pPr>
            <w:r>
              <w:rPr>
                <w:rFonts w:cs="Times New Roman"/>
                <w:szCs w:val="20"/>
                <w:lang w:val="en-US"/>
              </w:rPr>
              <w:t xml:space="preserve">6.46 </w:t>
            </w:r>
          </w:p>
        </w:tc>
      </w:tr>
    </w:tbl>
    <w:p w14:paraId="388AEAE7" w14:textId="77777777" w:rsidR="0090764B" w:rsidRPr="00DD776B" w:rsidRDefault="0090764B" w:rsidP="0090764B">
      <w:pPr>
        <w:spacing w:beforeLines="50" w:before="120" w:afterLines="50" w:after="120"/>
        <w:rPr>
          <w:rStyle w:val="CommentReference"/>
          <w:sz w:val="20"/>
          <w:szCs w:val="20"/>
        </w:rPr>
      </w:pPr>
      <w:r w:rsidRPr="006A0203">
        <w:rPr>
          <w:szCs w:val="20"/>
          <w:lang w:val="en-US"/>
        </w:rPr>
        <w:t xml:space="preserve">Note: </w:t>
      </w:r>
      <w:r w:rsidRPr="00DD776B">
        <w:rPr>
          <w:rStyle w:val="CommentReference"/>
          <w:sz w:val="20"/>
          <w:szCs w:val="20"/>
          <w:lang w:val="en-US"/>
        </w:rPr>
        <w:t xml:space="preserve">90%-tile L1-RSRP difference = </w:t>
      </w:r>
      <w:proofErr w:type="gramStart"/>
      <w:r w:rsidRPr="00DD776B">
        <w:rPr>
          <w:rStyle w:val="CommentReference"/>
          <w:sz w:val="20"/>
          <w:szCs w:val="20"/>
          <w:lang w:val="en-US"/>
        </w:rPr>
        <w:t>max(</w:t>
      </w:r>
      <w:proofErr w:type="gramEnd"/>
      <w:r w:rsidRPr="00DD776B">
        <w:rPr>
          <w:rStyle w:val="CommentReference"/>
          <w:sz w:val="20"/>
          <w:szCs w:val="20"/>
          <w:lang w:val="en-US"/>
        </w:rPr>
        <w:t>abs(95%-tile L1-RSRP), abs(5%-tile L1-RSRP))</w:t>
      </w:r>
    </w:p>
    <w:p w14:paraId="4EE98D80" w14:textId="77777777" w:rsidR="008B4642" w:rsidRPr="005176CA" w:rsidRDefault="008B4642" w:rsidP="008B4642"/>
    <w:p w14:paraId="70E653D8" w14:textId="3848D1AC" w:rsidR="008B4642" w:rsidRDefault="008B4642" w:rsidP="004B6FA8">
      <w:pPr>
        <w:pStyle w:val="Caption"/>
        <w:keepNext/>
      </w:pPr>
      <w:r>
        <w:t xml:space="preserve">Table </w:t>
      </w:r>
      <w:r>
        <w:fldChar w:fldCharType="begin"/>
      </w:r>
      <w:r>
        <w:instrText xml:space="preserve"> SEQ Table \* ARABIC </w:instrText>
      </w:r>
      <w:r>
        <w:fldChar w:fldCharType="separate"/>
      </w:r>
      <w:r w:rsidR="00E841E2">
        <w:rPr>
          <w:noProof/>
        </w:rPr>
        <w:t>4</w:t>
      </w:r>
      <w:r>
        <w:fldChar w:fldCharType="end"/>
      </w:r>
      <w:r>
        <w:t xml:space="preserve">. </w:t>
      </w:r>
      <w:r w:rsidR="00A80EA8">
        <w:t xml:space="preserve">AI/ML model performance for different RF error models </w:t>
      </w:r>
      <w:r w:rsidR="00A80EA8" w:rsidRPr="0012778E">
        <w:t>with BB error</w:t>
      </w:r>
      <w:r w:rsidR="00A80EA8">
        <w:t xml:space="preserve"> distribution</w:t>
      </w:r>
      <w:r w:rsidR="00D96086">
        <w:t xml:space="preserve"> fixed to</w:t>
      </w:r>
      <w:r w:rsidR="00A80EA8" w:rsidRPr="0012778E">
        <w:t xml:space="preserve"> </w:t>
      </w:r>
      <w:r w:rsidR="00A80EA8">
        <w:t>LLS (</w:t>
      </w:r>
      <w:r w:rsidR="008F741E">
        <w:t># samples</w:t>
      </w:r>
      <w:r w:rsidR="00A80EA8">
        <w:t xml:space="preserve"> = 5, </w:t>
      </w:r>
      <w:r w:rsidR="00A80EA8" w:rsidRPr="002B1BC8">
        <w:rPr>
          <w:rFonts w:ascii="Times New Roman" w:hAnsi="Times New Roman" w:cs="Times New Roman"/>
          <w:sz w:val="20"/>
          <w:szCs w:val="20"/>
          <w:lang w:val="en-US"/>
        </w:rPr>
        <w:t>S</w:t>
      </w:r>
      <w:r w:rsidR="00A80EA8">
        <w:rPr>
          <w:rFonts w:ascii="Times New Roman" w:hAnsi="Times New Roman" w:cs="Times New Roman"/>
          <w:sz w:val="20"/>
          <w:szCs w:val="20"/>
          <w:lang w:val="en-US"/>
        </w:rPr>
        <w:t>I</w:t>
      </w:r>
      <w:r w:rsidR="00A80EA8" w:rsidRPr="002B1BC8">
        <w:rPr>
          <w:rFonts w:ascii="Times New Roman" w:hAnsi="Times New Roman" w:cs="Times New Roman"/>
          <w:sz w:val="20"/>
          <w:szCs w:val="20"/>
          <w:lang w:val="en-US"/>
        </w:rPr>
        <w:t xml:space="preserve">NR </w:t>
      </w:r>
      <w:r w:rsidR="00A80EA8">
        <w:rPr>
          <w:rFonts w:ascii="Times New Roman" w:hAnsi="Times New Roman" w:cs="Times New Roman"/>
          <w:sz w:val="20"/>
          <w:szCs w:val="20"/>
          <w:lang w:val="en-US"/>
        </w:rPr>
        <w:t>= 0 dB</w:t>
      </w:r>
      <w:r w:rsidR="00A80EA8">
        <w:t>)</w:t>
      </w:r>
      <w:r w:rsidR="00A80EA8" w:rsidRPr="0012778E">
        <w:t>.</w:t>
      </w:r>
    </w:p>
    <w:tbl>
      <w:tblPr>
        <w:tblStyle w:val="TableGrid"/>
        <w:tblW w:w="0" w:type="auto"/>
        <w:tblLook w:val="04A0" w:firstRow="1" w:lastRow="0" w:firstColumn="1" w:lastColumn="0" w:noHBand="0" w:noVBand="1"/>
      </w:tblPr>
      <w:tblGrid>
        <w:gridCol w:w="3823"/>
        <w:gridCol w:w="1134"/>
        <w:gridCol w:w="1134"/>
        <w:gridCol w:w="1172"/>
        <w:gridCol w:w="1799"/>
      </w:tblGrid>
      <w:tr w:rsidR="00EB55FD" w:rsidRPr="00FF5650" w14:paraId="553F5743" w14:textId="77777777" w:rsidTr="00067FFD">
        <w:tc>
          <w:tcPr>
            <w:tcW w:w="3823" w:type="dxa"/>
            <w:shd w:val="clear" w:color="auto" w:fill="E7E6E6" w:themeFill="background2"/>
          </w:tcPr>
          <w:p w14:paraId="4F2B7855" w14:textId="77777777" w:rsidR="008B4642" w:rsidRPr="00926916" w:rsidRDefault="008B4642">
            <w:pPr>
              <w:rPr>
                <w:rFonts w:cs="Times New Roman"/>
                <w:szCs w:val="20"/>
                <w:lang w:val="en-US"/>
              </w:rPr>
            </w:pPr>
            <w:r>
              <w:rPr>
                <w:rFonts w:cs="Times New Roman"/>
                <w:szCs w:val="20"/>
                <w:lang w:val="en-US"/>
              </w:rPr>
              <w:t>RF error model</w:t>
            </w:r>
          </w:p>
        </w:tc>
        <w:tc>
          <w:tcPr>
            <w:tcW w:w="1134" w:type="dxa"/>
            <w:shd w:val="clear" w:color="auto" w:fill="E7E6E6" w:themeFill="background2"/>
          </w:tcPr>
          <w:p w14:paraId="51B44040" w14:textId="77777777" w:rsidR="008B4642" w:rsidRPr="00FF5650" w:rsidRDefault="008B4642">
            <w:pPr>
              <w:rPr>
                <w:rFonts w:cs="Times New Roman"/>
                <w:szCs w:val="20"/>
              </w:rPr>
            </w:pPr>
            <w:proofErr w:type="gramStart"/>
            <w:r w:rsidRPr="002B1BC8">
              <w:rPr>
                <w:rFonts w:cs="Times New Roman"/>
                <w:szCs w:val="20"/>
                <w:lang w:val="en-US"/>
              </w:rPr>
              <w:t>Top-1</w:t>
            </w:r>
            <w:proofErr w:type="gramEnd"/>
            <w:r w:rsidRPr="002B1BC8">
              <w:rPr>
                <w:rFonts w:cs="Times New Roman"/>
                <w:szCs w:val="20"/>
                <w:lang w:val="en-US"/>
              </w:rPr>
              <w:t xml:space="preserve"> (%)</w:t>
            </w:r>
          </w:p>
        </w:tc>
        <w:tc>
          <w:tcPr>
            <w:tcW w:w="1134" w:type="dxa"/>
            <w:shd w:val="clear" w:color="auto" w:fill="E7E6E6" w:themeFill="background2"/>
          </w:tcPr>
          <w:p w14:paraId="0B11BC42" w14:textId="77777777" w:rsidR="008B4642" w:rsidRPr="00FF5650" w:rsidRDefault="008B4642">
            <w:pPr>
              <w:rPr>
                <w:rFonts w:cs="Times New Roman"/>
                <w:szCs w:val="20"/>
              </w:rPr>
            </w:pPr>
            <m:oMath>
              <m:r>
                <m:rPr>
                  <m:nor/>
                </m:rPr>
                <w:rPr>
                  <w:rFonts w:cs="Times New Roman"/>
                  <w:szCs w:val="20"/>
                  <w:lang w:val="en-US"/>
                </w:rPr>
                <m:t>Top-3</m:t>
              </m:r>
            </m:oMath>
            <w:r w:rsidRPr="002B1BC8">
              <w:rPr>
                <w:rFonts w:cs="Times New Roman"/>
                <w:szCs w:val="20"/>
                <w:lang w:val="en-US"/>
              </w:rPr>
              <w:t xml:space="preserve"> (%)</w:t>
            </w:r>
          </w:p>
        </w:tc>
        <w:tc>
          <w:tcPr>
            <w:tcW w:w="1172" w:type="dxa"/>
            <w:shd w:val="clear" w:color="auto" w:fill="E7E6E6" w:themeFill="background2"/>
          </w:tcPr>
          <w:p w14:paraId="426FDDC2" w14:textId="77777777" w:rsidR="008B4642" w:rsidRPr="00FF5650" w:rsidRDefault="008B4642">
            <w:pPr>
              <w:rPr>
                <w:rFonts w:cs="Times New Roman"/>
                <w:szCs w:val="20"/>
              </w:rPr>
            </w:pPr>
            <m:oMath>
              <m:r>
                <m:rPr>
                  <m:nor/>
                </m:rPr>
                <w:rPr>
                  <w:rFonts w:cs="Times New Roman"/>
                  <w:szCs w:val="20"/>
                  <w:lang w:val="en-US"/>
                </w:rPr>
                <m:t>Top-5</m:t>
              </m:r>
            </m:oMath>
            <w:r w:rsidRPr="002B1BC8">
              <w:rPr>
                <w:rFonts w:cs="Times New Roman"/>
                <w:szCs w:val="20"/>
                <w:lang w:val="en-US"/>
              </w:rPr>
              <w:t xml:space="preserve"> (%)</w:t>
            </w:r>
          </w:p>
        </w:tc>
        <w:tc>
          <w:tcPr>
            <w:tcW w:w="1799" w:type="dxa"/>
            <w:shd w:val="clear" w:color="auto" w:fill="E7E6E6" w:themeFill="background2"/>
          </w:tcPr>
          <w:p w14:paraId="589B34A4" w14:textId="5D024E09" w:rsidR="008B4642" w:rsidRPr="00FF5650" w:rsidRDefault="00943E08">
            <w:pPr>
              <w:rPr>
                <w:rFonts w:cs="Times New Roman"/>
                <w:szCs w:val="20"/>
              </w:rPr>
            </w:pPr>
            <m:oMath>
              <m:r>
                <w:rPr>
                  <w:rFonts w:ascii="Cambria Math" w:hAnsi="Cambria Math" w:cs="Times New Roman"/>
                  <w:szCs w:val="20"/>
                  <w:lang w:val="en-US"/>
                </w:rPr>
                <m:t xml:space="preserve"> </m:t>
              </m:r>
            </m:oMath>
            <w:r w:rsidRPr="004C0D1F">
              <w:rPr>
                <w:rFonts w:cs="Times New Roman"/>
                <w:szCs w:val="20"/>
                <w:lang w:val="en-US"/>
              </w:rPr>
              <w:t>90%-tile L1-RSRP difference</w:t>
            </w:r>
            <w:r w:rsidRPr="001C1D8F">
              <w:rPr>
                <w:rFonts w:cs="Times New Roman"/>
                <w:szCs w:val="20"/>
                <w:lang w:val="en-US"/>
              </w:rPr>
              <w:t xml:space="preserve"> </w:t>
            </w:r>
            <w:r w:rsidR="008B4642" w:rsidRPr="001C1D8F">
              <w:rPr>
                <w:rFonts w:cs="Times New Roman"/>
                <w:szCs w:val="20"/>
                <w:lang w:val="en-US"/>
              </w:rPr>
              <w:t>(dB)</w:t>
            </w:r>
          </w:p>
        </w:tc>
      </w:tr>
      <w:tr w:rsidR="008B4642" w:rsidRPr="00FF5650" w14:paraId="73A531D5" w14:textId="77777777" w:rsidTr="00067FFD">
        <w:tc>
          <w:tcPr>
            <w:tcW w:w="3823" w:type="dxa"/>
          </w:tcPr>
          <w:p w14:paraId="7A037D74" w14:textId="77777777" w:rsidR="008B4642" w:rsidRPr="00FF5650" w:rsidRDefault="008B4642">
            <w:pPr>
              <w:rPr>
                <w:rFonts w:cs="Times New Roman"/>
                <w:szCs w:val="20"/>
              </w:rPr>
            </w:pPr>
            <w:r w:rsidRPr="00FF5650">
              <w:rPr>
                <w:rFonts w:cs="Times New Roman"/>
                <w:szCs w:val="20"/>
              </w:rPr>
              <w:t>No BB+</w:t>
            </w:r>
            <w:r>
              <w:rPr>
                <w:rFonts w:cs="Times New Roman"/>
                <w:szCs w:val="20"/>
              </w:rPr>
              <w:t xml:space="preserve">No </w:t>
            </w:r>
            <w:r w:rsidRPr="00FF5650">
              <w:rPr>
                <w:rFonts w:cs="Times New Roman"/>
                <w:szCs w:val="20"/>
              </w:rPr>
              <w:t>RF errors</w:t>
            </w:r>
          </w:p>
        </w:tc>
        <w:tc>
          <w:tcPr>
            <w:tcW w:w="1134" w:type="dxa"/>
          </w:tcPr>
          <w:p w14:paraId="72F0BC5B" w14:textId="77777777" w:rsidR="008B4642" w:rsidRPr="00FF5650" w:rsidRDefault="008B4642">
            <w:pPr>
              <w:rPr>
                <w:rFonts w:cs="Times New Roman"/>
                <w:szCs w:val="20"/>
              </w:rPr>
            </w:pPr>
            <w:r>
              <w:rPr>
                <w:rFonts w:cs="Times New Roman"/>
                <w:szCs w:val="20"/>
              </w:rPr>
              <w:t>83.59</w:t>
            </w:r>
          </w:p>
        </w:tc>
        <w:tc>
          <w:tcPr>
            <w:tcW w:w="1134" w:type="dxa"/>
          </w:tcPr>
          <w:p w14:paraId="1876DA95" w14:textId="77777777" w:rsidR="008B4642" w:rsidRPr="00FF5650" w:rsidRDefault="008B4642">
            <w:pPr>
              <w:rPr>
                <w:rFonts w:cs="Times New Roman"/>
                <w:szCs w:val="20"/>
              </w:rPr>
            </w:pPr>
            <w:r>
              <w:rPr>
                <w:rFonts w:cs="Times New Roman"/>
                <w:szCs w:val="20"/>
              </w:rPr>
              <w:t>96.22</w:t>
            </w:r>
          </w:p>
        </w:tc>
        <w:tc>
          <w:tcPr>
            <w:tcW w:w="1172" w:type="dxa"/>
          </w:tcPr>
          <w:p w14:paraId="22AC52C8" w14:textId="77777777" w:rsidR="008B4642" w:rsidRPr="00FF5650" w:rsidRDefault="008B4642">
            <w:pPr>
              <w:rPr>
                <w:rFonts w:cs="Times New Roman"/>
                <w:szCs w:val="20"/>
              </w:rPr>
            </w:pPr>
            <w:r>
              <w:rPr>
                <w:rFonts w:cs="Times New Roman"/>
                <w:szCs w:val="20"/>
              </w:rPr>
              <w:t>98.34</w:t>
            </w:r>
          </w:p>
        </w:tc>
        <w:tc>
          <w:tcPr>
            <w:tcW w:w="1799" w:type="dxa"/>
          </w:tcPr>
          <w:p w14:paraId="47F09587" w14:textId="77777777" w:rsidR="008B4642" w:rsidRPr="00FF5650" w:rsidRDefault="008B4642">
            <w:pPr>
              <w:rPr>
                <w:rFonts w:cs="Times New Roman"/>
                <w:szCs w:val="20"/>
              </w:rPr>
            </w:pPr>
            <w:r>
              <w:rPr>
                <w:rFonts w:cs="Times New Roman"/>
                <w:szCs w:val="20"/>
              </w:rPr>
              <w:t>5.98</w:t>
            </w:r>
          </w:p>
        </w:tc>
      </w:tr>
      <w:tr w:rsidR="00CE08B4" w:rsidRPr="00926916" w14:paraId="2F5616B4" w14:textId="77777777" w:rsidTr="00067FFD">
        <w:tc>
          <w:tcPr>
            <w:tcW w:w="3823" w:type="dxa"/>
          </w:tcPr>
          <w:p w14:paraId="2375B7C2" w14:textId="3C789519" w:rsidR="00CE08B4" w:rsidRPr="00FF5650" w:rsidRDefault="00CE08B4" w:rsidP="00CE08B4">
            <w:pPr>
              <w:rPr>
                <w:rFonts w:cs="Times New Roman"/>
                <w:szCs w:val="20"/>
                <w:lang w:val="en-US"/>
              </w:rPr>
            </w:pPr>
            <w:r w:rsidRPr="00563869">
              <w:rPr>
                <w:rFonts w:cs="Times New Roman"/>
                <w:szCs w:val="20"/>
              </w:rPr>
              <w:t>Gaussian</w:t>
            </w:r>
            <w:r>
              <w:rPr>
                <w:rFonts w:cs="Times New Roman"/>
                <w:szCs w:val="20"/>
              </w:rPr>
              <w:t xml:space="preserve"> </w:t>
            </w:r>
            <w:r w:rsidR="00067FFD">
              <w:rPr>
                <w:rFonts w:cs="Times New Roman"/>
                <w:szCs w:val="20"/>
              </w:rPr>
              <w:t xml:space="preserve">with </w:t>
            </w:r>
            <w:r w:rsidR="00067FFD" w:rsidRPr="00067FFD">
              <w:rPr>
                <w:rFonts w:cs="Times New Roman"/>
                <w:szCs w:val="20"/>
              </w:rPr>
              <w:t>±</w:t>
            </w:r>
            <w:r w:rsidR="00067FFD">
              <w:rPr>
                <w:rFonts w:cs="Times New Roman"/>
                <w:szCs w:val="20"/>
              </w:rPr>
              <w:t>4</w:t>
            </w:r>
            <w:r w:rsidR="00067FFD" w:rsidRPr="00067FFD">
              <w:rPr>
                <w:rFonts w:cs="Times New Roman"/>
                <w:szCs w:val="20"/>
              </w:rPr>
              <w:t>.5 dB error margin</w:t>
            </w:r>
            <w:r w:rsidR="00067FFD" w:rsidRPr="00067FFD" w:rsidDel="00067FFD">
              <w:rPr>
                <w:rFonts w:cs="Times New Roman"/>
                <w:szCs w:val="20"/>
              </w:rPr>
              <w:t xml:space="preserve"> </w:t>
            </w:r>
            <w:r>
              <w:rPr>
                <w:rFonts w:cs="Times New Roman"/>
                <w:szCs w:val="20"/>
              </w:rPr>
              <w:t>(</w:t>
            </w:r>
            <w:r w:rsidR="009468AC">
              <w:rPr>
                <w:rFonts w:cs="Times New Roman"/>
                <w:szCs w:val="20"/>
              </w:rPr>
              <w:t>Independent for each TX beam</w:t>
            </w:r>
            <w:r>
              <w:rPr>
                <w:rFonts w:cs="Times New Roman"/>
                <w:szCs w:val="20"/>
              </w:rPr>
              <w:t>)</w:t>
            </w:r>
          </w:p>
        </w:tc>
        <w:tc>
          <w:tcPr>
            <w:tcW w:w="1134" w:type="dxa"/>
          </w:tcPr>
          <w:p w14:paraId="76175F38" w14:textId="77777777" w:rsidR="00CE08B4" w:rsidRPr="00FF5650" w:rsidRDefault="00CE08B4" w:rsidP="00CE08B4">
            <w:pPr>
              <w:rPr>
                <w:rFonts w:cs="Times New Roman"/>
                <w:szCs w:val="20"/>
                <w:lang w:val="en-US"/>
              </w:rPr>
            </w:pPr>
            <w:r>
              <w:rPr>
                <w:rFonts w:cs="Times New Roman"/>
                <w:szCs w:val="20"/>
                <w:lang w:val="en-US"/>
              </w:rPr>
              <w:t>71.03</w:t>
            </w:r>
          </w:p>
        </w:tc>
        <w:tc>
          <w:tcPr>
            <w:tcW w:w="1134" w:type="dxa"/>
          </w:tcPr>
          <w:p w14:paraId="79ACEE10" w14:textId="77777777" w:rsidR="00CE08B4" w:rsidRPr="00FF5650" w:rsidRDefault="00CE08B4" w:rsidP="00CE08B4">
            <w:pPr>
              <w:rPr>
                <w:rFonts w:cs="Times New Roman"/>
                <w:szCs w:val="20"/>
                <w:lang w:val="en-US"/>
              </w:rPr>
            </w:pPr>
            <w:r>
              <w:rPr>
                <w:rFonts w:cs="Times New Roman"/>
                <w:szCs w:val="20"/>
                <w:lang w:val="en-US"/>
              </w:rPr>
              <w:t>92.14</w:t>
            </w:r>
          </w:p>
        </w:tc>
        <w:tc>
          <w:tcPr>
            <w:tcW w:w="1172" w:type="dxa"/>
          </w:tcPr>
          <w:p w14:paraId="7A35CC6D" w14:textId="77777777" w:rsidR="00CE08B4" w:rsidRPr="00FF5650" w:rsidRDefault="00CE08B4" w:rsidP="00CE08B4">
            <w:pPr>
              <w:rPr>
                <w:rFonts w:cs="Times New Roman"/>
                <w:szCs w:val="20"/>
                <w:lang w:val="en-US"/>
              </w:rPr>
            </w:pPr>
            <w:r>
              <w:rPr>
                <w:rFonts w:cs="Times New Roman"/>
                <w:szCs w:val="20"/>
                <w:lang w:val="en-US"/>
              </w:rPr>
              <w:t>96.54</w:t>
            </w:r>
          </w:p>
        </w:tc>
        <w:tc>
          <w:tcPr>
            <w:tcW w:w="1799" w:type="dxa"/>
          </w:tcPr>
          <w:p w14:paraId="7CF07219" w14:textId="73EFFD77" w:rsidR="00CE08B4" w:rsidRPr="005176CA" w:rsidRDefault="00CE08B4" w:rsidP="00CE08B4">
            <w:pPr>
              <w:rPr>
                <w:rFonts w:cs="Times New Roman"/>
                <w:szCs w:val="20"/>
                <w:lang w:val="en-US"/>
              </w:rPr>
            </w:pPr>
            <w:r w:rsidRPr="005176CA">
              <w:rPr>
                <w:rFonts w:cs="Times New Roman"/>
                <w:szCs w:val="20"/>
                <w:lang w:val="en-US"/>
              </w:rPr>
              <w:t xml:space="preserve">13.23 </w:t>
            </w:r>
          </w:p>
        </w:tc>
      </w:tr>
      <w:tr w:rsidR="00CE08B4" w:rsidRPr="00926916" w14:paraId="7B73F545" w14:textId="77777777" w:rsidTr="00067FFD">
        <w:tc>
          <w:tcPr>
            <w:tcW w:w="3823" w:type="dxa"/>
          </w:tcPr>
          <w:p w14:paraId="14B1C758" w14:textId="58DBAED9" w:rsidR="00CE08B4" w:rsidRPr="00FF5650" w:rsidRDefault="00CE08B4" w:rsidP="00CE08B4">
            <w:pPr>
              <w:rPr>
                <w:rFonts w:cs="Times New Roman"/>
                <w:szCs w:val="20"/>
                <w:lang w:val="en-US"/>
              </w:rPr>
            </w:pPr>
            <w:r>
              <w:rPr>
                <w:rFonts w:cs="Times New Roman"/>
                <w:szCs w:val="20"/>
              </w:rPr>
              <w:t xml:space="preserve">Uniform </w:t>
            </w:r>
            <w:r w:rsidR="00067FFD">
              <w:rPr>
                <w:rFonts w:cs="Times New Roman"/>
                <w:szCs w:val="20"/>
              </w:rPr>
              <w:t xml:space="preserve">with </w:t>
            </w:r>
            <w:r w:rsidR="00067FFD" w:rsidRPr="00067FFD">
              <w:rPr>
                <w:rFonts w:cs="Times New Roman"/>
                <w:szCs w:val="20"/>
              </w:rPr>
              <w:t>±</w:t>
            </w:r>
            <w:r w:rsidR="00067FFD">
              <w:rPr>
                <w:rFonts w:cs="Times New Roman"/>
                <w:szCs w:val="20"/>
              </w:rPr>
              <w:t>4</w:t>
            </w:r>
            <w:r w:rsidR="00067FFD" w:rsidRPr="00067FFD">
              <w:rPr>
                <w:rFonts w:cs="Times New Roman"/>
                <w:szCs w:val="20"/>
              </w:rPr>
              <w:t>.5 dB error margin</w:t>
            </w:r>
            <w:r w:rsidR="00067FFD" w:rsidRPr="00067FFD" w:rsidDel="00067FFD">
              <w:rPr>
                <w:rFonts w:cs="Times New Roman"/>
                <w:szCs w:val="20"/>
              </w:rPr>
              <w:t xml:space="preserve"> </w:t>
            </w:r>
            <w:r>
              <w:rPr>
                <w:rFonts w:cs="Times New Roman"/>
                <w:szCs w:val="20"/>
              </w:rPr>
              <w:t>(</w:t>
            </w:r>
            <w:r w:rsidR="009468AC">
              <w:rPr>
                <w:rFonts w:cs="Times New Roman"/>
                <w:szCs w:val="20"/>
              </w:rPr>
              <w:t>Independent for each TX beam</w:t>
            </w:r>
            <w:r>
              <w:rPr>
                <w:rFonts w:cs="Times New Roman"/>
                <w:szCs w:val="20"/>
              </w:rPr>
              <w:t>)</w:t>
            </w:r>
          </w:p>
        </w:tc>
        <w:tc>
          <w:tcPr>
            <w:tcW w:w="1134" w:type="dxa"/>
          </w:tcPr>
          <w:p w14:paraId="0339272E" w14:textId="77777777" w:rsidR="00CE08B4" w:rsidRPr="00FF5650" w:rsidRDefault="00CE08B4" w:rsidP="00CE08B4">
            <w:pPr>
              <w:rPr>
                <w:rFonts w:cs="Times New Roman"/>
                <w:szCs w:val="20"/>
                <w:lang w:val="en-US"/>
              </w:rPr>
            </w:pPr>
            <w:r>
              <w:rPr>
                <w:rFonts w:cs="Times New Roman"/>
                <w:szCs w:val="20"/>
                <w:lang w:val="en-US"/>
              </w:rPr>
              <w:t>68.00</w:t>
            </w:r>
          </w:p>
        </w:tc>
        <w:tc>
          <w:tcPr>
            <w:tcW w:w="1134" w:type="dxa"/>
          </w:tcPr>
          <w:p w14:paraId="42A0C9A1" w14:textId="77777777" w:rsidR="00CE08B4" w:rsidRPr="00FF5650" w:rsidRDefault="00CE08B4" w:rsidP="00CE08B4">
            <w:pPr>
              <w:rPr>
                <w:rFonts w:cs="Times New Roman"/>
                <w:szCs w:val="20"/>
                <w:lang w:val="en-US"/>
              </w:rPr>
            </w:pPr>
            <w:r>
              <w:rPr>
                <w:rFonts w:cs="Times New Roman"/>
                <w:szCs w:val="20"/>
                <w:lang w:val="en-US"/>
              </w:rPr>
              <w:t>90.88</w:t>
            </w:r>
          </w:p>
        </w:tc>
        <w:tc>
          <w:tcPr>
            <w:tcW w:w="1172" w:type="dxa"/>
          </w:tcPr>
          <w:p w14:paraId="2D640EFE" w14:textId="77777777" w:rsidR="00CE08B4" w:rsidRPr="00FF5650" w:rsidRDefault="00CE08B4" w:rsidP="00CE08B4">
            <w:pPr>
              <w:rPr>
                <w:rFonts w:cs="Times New Roman"/>
                <w:szCs w:val="20"/>
                <w:lang w:val="en-US"/>
              </w:rPr>
            </w:pPr>
            <w:r>
              <w:rPr>
                <w:rFonts w:cs="Times New Roman"/>
                <w:szCs w:val="20"/>
                <w:lang w:val="en-US"/>
              </w:rPr>
              <w:t>95.86</w:t>
            </w:r>
          </w:p>
        </w:tc>
        <w:tc>
          <w:tcPr>
            <w:tcW w:w="1799" w:type="dxa"/>
          </w:tcPr>
          <w:p w14:paraId="729FE729" w14:textId="01214C9B" w:rsidR="00CE08B4" w:rsidRPr="00FF5650" w:rsidRDefault="00CE08B4" w:rsidP="00CE08B4">
            <w:pPr>
              <w:rPr>
                <w:rFonts w:cs="Times New Roman"/>
                <w:szCs w:val="20"/>
                <w:lang w:val="en-US"/>
              </w:rPr>
            </w:pPr>
            <w:r>
              <w:rPr>
                <w:rFonts w:cs="Times New Roman"/>
                <w:szCs w:val="20"/>
                <w:lang w:val="en-US"/>
              </w:rPr>
              <w:t xml:space="preserve">13.91 </w:t>
            </w:r>
          </w:p>
        </w:tc>
      </w:tr>
      <w:tr w:rsidR="00CE08B4" w:rsidRPr="00926916" w14:paraId="003C4DAC" w14:textId="77777777" w:rsidTr="00067FFD">
        <w:tc>
          <w:tcPr>
            <w:tcW w:w="3823" w:type="dxa"/>
          </w:tcPr>
          <w:p w14:paraId="2F857D02" w14:textId="77777777" w:rsidR="00067FFD" w:rsidRDefault="00CE08B4" w:rsidP="00CE08B4">
            <w:pPr>
              <w:rPr>
                <w:rFonts w:cs="Times New Roman"/>
                <w:szCs w:val="20"/>
              </w:rPr>
            </w:pPr>
            <w:r w:rsidRPr="00563869">
              <w:rPr>
                <w:rFonts w:cs="Times New Roman"/>
                <w:szCs w:val="20"/>
              </w:rPr>
              <w:lastRenderedPageBreak/>
              <w:t>Gaussian</w:t>
            </w:r>
            <w:r>
              <w:rPr>
                <w:rFonts w:cs="Times New Roman"/>
                <w:szCs w:val="20"/>
              </w:rPr>
              <w:t xml:space="preserve"> </w:t>
            </w:r>
            <w:r w:rsidR="00067FFD">
              <w:rPr>
                <w:rFonts w:cs="Times New Roman"/>
                <w:szCs w:val="20"/>
              </w:rPr>
              <w:t xml:space="preserve">with </w:t>
            </w:r>
            <w:r w:rsidR="00067FFD" w:rsidRPr="00067FFD">
              <w:rPr>
                <w:rFonts w:cs="Times New Roman"/>
                <w:szCs w:val="20"/>
              </w:rPr>
              <w:t>±</w:t>
            </w:r>
            <w:r w:rsidR="00067FFD">
              <w:rPr>
                <w:rFonts w:cs="Times New Roman"/>
                <w:szCs w:val="20"/>
              </w:rPr>
              <w:t>4</w:t>
            </w:r>
            <w:r w:rsidR="00067FFD" w:rsidRPr="00067FFD">
              <w:rPr>
                <w:rFonts w:cs="Times New Roman"/>
                <w:szCs w:val="20"/>
              </w:rPr>
              <w:t>.5 dB error margin</w:t>
            </w:r>
            <w:r w:rsidR="00067FFD" w:rsidRPr="00067FFD" w:rsidDel="00067FFD">
              <w:rPr>
                <w:rFonts w:cs="Times New Roman"/>
                <w:szCs w:val="20"/>
              </w:rPr>
              <w:t xml:space="preserve"> </w:t>
            </w:r>
          </w:p>
          <w:p w14:paraId="2A954F21" w14:textId="3D6D91F7" w:rsidR="00CE08B4" w:rsidRPr="00FF5650" w:rsidRDefault="00CE08B4" w:rsidP="00CE08B4">
            <w:pPr>
              <w:rPr>
                <w:rFonts w:cs="Times New Roman"/>
                <w:szCs w:val="20"/>
                <w:lang w:val="en-US"/>
              </w:rPr>
            </w:pPr>
            <w:r>
              <w:rPr>
                <w:rFonts w:cs="Times New Roman"/>
                <w:szCs w:val="20"/>
              </w:rPr>
              <w:t>(Same for all TX beams)</w:t>
            </w:r>
          </w:p>
        </w:tc>
        <w:tc>
          <w:tcPr>
            <w:tcW w:w="1134" w:type="dxa"/>
          </w:tcPr>
          <w:p w14:paraId="3D097097" w14:textId="77777777" w:rsidR="00CE08B4" w:rsidRPr="00FF5650" w:rsidRDefault="00CE08B4" w:rsidP="00CE08B4">
            <w:pPr>
              <w:rPr>
                <w:rFonts w:cs="Times New Roman"/>
                <w:szCs w:val="20"/>
                <w:lang w:val="en-US"/>
              </w:rPr>
            </w:pPr>
            <w:r>
              <w:rPr>
                <w:rFonts w:cs="Times New Roman"/>
                <w:szCs w:val="20"/>
                <w:lang w:val="en-US"/>
              </w:rPr>
              <w:t>83.32</w:t>
            </w:r>
          </w:p>
        </w:tc>
        <w:tc>
          <w:tcPr>
            <w:tcW w:w="1134" w:type="dxa"/>
          </w:tcPr>
          <w:p w14:paraId="2E313543" w14:textId="77777777" w:rsidR="00CE08B4" w:rsidRPr="00FF5650" w:rsidRDefault="00CE08B4" w:rsidP="00CE08B4">
            <w:pPr>
              <w:rPr>
                <w:rFonts w:cs="Times New Roman"/>
                <w:szCs w:val="20"/>
                <w:lang w:val="en-US"/>
              </w:rPr>
            </w:pPr>
            <w:r>
              <w:rPr>
                <w:rFonts w:cs="Times New Roman"/>
                <w:szCs w:val="20"/>
                <w:lang w:val="en-US"/>
              </w:rPr>
              <w:t>96.06</w:t>
            </w:r>
          </w:p>
        </w:tc>
        <w:tc>
          <w:tcPr>
            <w:tcW w:w="1172" w:type="dxa"/>
          </w:tcPr>
          <w:p w14:paraId="30D50E1A" w14:textId="77777777" w:rsidR="00CE08B4" w:rsidRPr="00FF5650" w:rsidRDefault="00CE08B4" w:rsidP="00CE08B4">
            <w:pPr>
              <w:rPr>
                <w:rFonts w:cs="Times New Roman"/>
                <w:szCs w:val="20"/>
                <w:lang w:val="en-US"/>
              </w:rPr>
            </w:pPr>
            <w:r>
              <w:rPr>
                <w:rFonts w:cs="Times New Roman"/>
                <w:szCs w:val="20"/>
                <w:lang w:val="en-US"/>
              </w:rPr>
              <w:t>98.24</w:t>
            </w:r>
          </w:p>
        </w:tc>
        <w:tc>
          <w:tcPr>
            <w:tcW w:w="1799" w:type="dxa"/>
          </w:tcPr>
          <w:p w14:paraId="788ACF36" w14:textId="53BAAB42" w:rsidR="00CE08B4" w:rsidRPr="00FF5650" w:rsidRDefault="00CE08B4" w:rsidP="00CE08B4">
            <w:pPr>
              <w:rPr>
                <w:rFonts w:cs="Times New Roman"/>
                <w:szCs w:val="20"/>
                <w:lang w:val="en-US"/>
              </w:rPr>
            </w:pPr>
            <w:r>
              <w:rPr>
                <w:rFonts w:cs="Times New Roman"/>
                <w:szCs w:val="20"/>
                <w:lang w:val="en-US"/>
              </w:rPr>
              <w:t xml:space="preserve">6.07 </w:t>
            </w:r>
          </w:p>
        </w:tc>
      </w:tr>
    </w:tbl>
    <w:p w14:paraId="54EAE399" w14:textId="77777777" w:rsidR="0090764B" w:rsidRPr="00DD776B" w:rsidRDefault="0090764B" w:rsidP="0090764B">
      <w:pPr>
        <w:spacing w:beforeLines="50" w:before="120" w:afterLines="50" w:after="120"/>
        <w:rPr>
          <w:rStyle w:val="CommentReference"/>
          <w:sz w:val="20"/>
          <w:szCs w:val="20"/>
        </w:rPr>
      </w:pPr>
      <w:r w:rsidRPr="006A0203">
        <w:rPr>
          <w:szCs w:val="20"/>
          <w:lang w:val="en-US"/>
        </w:rPr>
        <w:t xml:space="preserve">Note: </w:t>
      </w:r>
      <w:r w:rsidRPr="00DD776B">
        <w:rPr>
          <w:rStyle w:val="CommentReference"/>
          <w:sz w:val="20"/>
          <w:szCs w:val="20"/>
          <w:lang w:val="en-US"/>
        </w:rPr>
        <w:t xml:space="preserve">90%-tile L1-RSRP difference = </w:t>
      </w:r>
      <w:proofErr w:type="gramStart"/>
      <w:r w:rsidRPr="00DD776B">
        <w:rPr>
          <w:rStyle w:val="CommentReference"/>
          <w:sz w:val="20"/>
          <w:szCs w:val="20"/>
          <w:lang w:val="en-US"/>
        </w:rPr>
        <w:t>max(</w:t>
      </w:r>
      <w:proofErr w:type="gramEnd"/>
      <w:r w:rsidRPr="00DD776B">
        <w:rPr>
          <w:rStyle w:val="CommentReference"/>
          <w:sz w:val="20"/>
          <w:szCs w:val="20"/>
          <w:lang w:val="en-US"/>
        </w:rPr>
        <w:t>abs(95%-tile L1-RSRP), abs(5%-tile L1-RSRP))</w:t>
      </w:r>
    </w:p>
    <w:p w14:paraId="73FB4AFA" w14:textId="77777777" w:rsidR="0079503F" w:rsidRDefault="0079503F" w:rsidP="009D627C"/>
    <w:p w14:paraId="1E3FBABF" w14:textId="15B89D15" w:rsidR="004B6FA8" w:rsidRPr="002056A9" w:rsidRDefault="002A0985" w:rsidP="00C2605D">
      <w:pPr>
        <w:pStyle w:val="RAN4observation0"/>
        <w:rPr>
          <w:lang w:val="en-US"/>
        </w:rPr>
      </w:pPr>
      <w:bookmarkStart w:id="19" w:name="_Hlk181793120"/>
      <w:bookmarkStart w:id="20" w:name="_Hlk181990784"/>
      <w:r w:rsidRPr="002056A9">
        <w:rPr>
          <w:lang w:val="en-US"/>
        </w:rPr>
        <w:t>The performance degradation of AI/ML model in presence of Gaussian RF error is lower than that of Uniform distribution as most of the RF errors are concentrated near the mean value zero, and few RF errors appear further away from the mean</w:t>
      </w:r>
      <w:bookmarkEnd w:id="19"/>
      <w:r w:rsidRPr="002056A9">
        <w:rPr>
          <w:b/>
          <w:lang w:val="en-US"/>
        </w:rPr>
        <w:t>.</w:t>
      </w:r>
      <w:bookmarkEnd w:id="20"/>
    </w:p>
    <w:p w14:paraId="3347FDE9" w14:textId="25E09146" w:rsidR="007F1967" w:rsidRPr="005176CA" w:rsidRDefault="007F1967" w:rsidP="004B6FA8">
      <w:pPr>
        <w:pStyle w:val="RAN4observation0"/>
        <w:rPr>
          <w:b/>
          <w:lang w:val="en-US"/>
        </w:rPr>
      </w:pPr>
      <w:bookmarkStart w:id="21" w:name="_Hlk181990801"/>
      <w:r w:rsidRPr="00A711D1">
        <w:rPr>
          <w:lang w:val="en-US"/>
        </w:rPr>
        <w:t>The performance degradation of AI/ML model i</w:t>
      </w:r>
      <w:r w:rsidR="000E1E54" w:rsidRPr="00A711D1">
        <w:rPr>
          <w:lang w:val="en-US"/>
        </w:rPr>
        <w:t xml:space="preserve">s high </w:t>
      </w:r>
      <w:r w:rsidR="001A520F" w:rsidRPr="00A711D1">
        <w:rPr>
          <w:lang w:val="en-US"/>
        </w:rPr>
        <w:t xml:space="preserve">when RF error </w:t>
      </w:r>
      <w:r w:rsidR="0054762E" w:rsidRPr="00A711D1">
        <w:rPr>
          <w:lang w:val="en-US"/>
        </w:rPr>
        <w:t>is added independently</w:t>
      </w:r>
      <w:r w:rsidR="00F42CD5" w:rsidRPr="00A711D1">
        <w:rPr>
          <w:lang w:val="en-US"/>
        </w:rPr>
        <w:t xml:space="preserve">. </w:t>
      </w:r>
      <w:r w:rsidR="005630B1" w:rsidRPr="00A711D1">
        <w:rPr>
          <w:lang w:val="en-US"/>
        </w:rPr>
        <w:t>Contrar</w:t>
      </w:r>
      <w:r w:rsidR="004B6FA8">
        <w:rPr>
          <w:lang w:val="en-US"/>
        </w:rPr>
        <w:t>il</w:t>
      </w:r>
      <w:r w:rsidR="005630B1" w:rsidRPr="00A711D1">
        <w:rPr>
          <w:lang w:val="en-US"/>
        </w:rPr>
        <w:t>y</w:t>
      </w:r>
      <w:r w:rsidR="00E07C8E" w:rsidRPr="00A711D1">
        <w:rPr>
          <w:lang w:val="en-US"/>
        </w:rPr>
        <w:t>,</w:t>
      </w:r>
      <w:r w:rsidR="005630B1" w:rsidRPr="00A711D1">
        <w:rPr>
          <w:lang w:val="en-US"/>
        </w:rPr>
        <w:t xml:space="preserve"> performance degradation is minimal </w:t>
      </w:r>
      <w:r w:rsidR="00E000C6" w:rsidRPr="00A711D1">
        <w:rPr>
          <w:lang w:val="en-US"/>
        </w:rPr>
        <w:t xml:space="preserve">when </w:t>
      </w:r>
      <w:r w:rsidR="007C1149" w:rsidRPr="00A711D1">
        <w:rPr>
          <w:lang w:val="en-US"/>
        </w:rPr>
        <w:t>RF error is same for all TX beams.</w:t>
      </w:r>
      <w:r w:rsidR="005F0BF5" w:rsidRPr="00A711D1">
        <w:rPr>
          <w:lang w:val="en-US"/>
        </w:rPr>
        <w:t xml:space="preserve"> Hence, the</w:t>
      </w:r>
      <w:r w:rsidR="006A04DA" w:rsidRPr="00A711D1">
        <w:rPr>
          <w:lang w:val="en-US"/>
        </w:rPr>
        <w:t xml:space="preserve"> performance </w:t>
      </w:r>
      <w:r w:rsidR="002E623C" w:rsidRPr="00A711D1">
        <w:rPr>
          <w:lang w:val="en-US"/>
        </w:rPr>
        <w:t xml:space="preserve">degradation </w:t>
      </w:r>
      <w:r w:rsidR="006A04DA" w:rsidRPr="00A711D1">
        <w:rPr>
          <w:lang w:val="en-US"/>
        </w:rPr>
        <w:t xml:space="preserve">difference </w:t>
      </w:r>
      <w:r w:rsidR="00F669C0" w:rsidRPr="00A711D1">
        <w:rPr>
          <w:lang w:val="en-US"/>
        </w:rPr>
        <w:t xml:space="preserve">between </w:t>
      </w:r>
      <w:r w:rsidR="00DE6177" w:rsidRPr="00A711D1">
        <w:rPr>
          <w:lang w:val="en-US"/>
        </w:rPr>
        <w:t xml:space="preserve">two cases </w:t>
      </w:r>
      <w:r w:rsidR="00662050" w:rsidRPr="00A711D1">
        <w:rPr>
          <w:lang w:val="en-US"/>
        </w:rPr>
        <w:t>is</w:t>
      </w:r>
      <w:r w:rsidR="00DE6177" w:rsidRPr="00A711D1">
        <w:rPr>
          <w:lang w:val="en-US"/>
        </w:rPr>
        <w:t xml:space="preserve"> </w:t>
      </w:r>
      <w:r w:rsidR="002E623C" w:rsidRPr="00A711D1">
        <w:rPr>
          <w:lang w:val="en-US"/>
        </w:rPr>
        <w:t>significant.</w:t>
      </w:r>
      <w:r w:rsidR="00DE6177" w:rsidRPr="005176CA">
        <w:rPr>
          <w:b/>
          <w:lang w:val="en-US"/>
        </w:rPr>
        <w:t xml:space="preserve"> </w:t>
      </w:r>
      <w:r w:rsidR="007C1149" w:rsidRPr="005176CA">
        <w:rPr>
          <w:b/>
          <w:lang w:val="en-US"/>
        </w:rPr>
        <w:t xml:space="preserve"> </w:t>
      </w:r>
      <w:r w:rsidR="00E07C8E" w:rsidRPr="005176CA">
        <w:rPr>
          <w:b/>
          <w:lang w:val="en-US"/>
        </w:rPr>
        <w:t xml:space="preserve"> </w:t>
      </w:r>
    </w:p>
    <w:p w14:paraId="029BC1A9" w14:textId="3B0545FF" w:rsidR="00C20ED4" w:rsidRPr="00643129" w:rsidRDefault="00F14D1D" w:rsidP="00C20ED4">
      <w:pPr>
        <w:pStyle w:val="RAN4proposal"/>
        <w:rPr>
          <w:lang w:val="en-US"/>
        </w:rPr>
      </w:pPr>
      <w:bookmarkStart w:id="22" w:name="_Hlk166506855"/>
      <w:bookmarkEnd w:id="21"/>
      <w:r w:rsidRPr="005176CA">
        <w:rPr>
          <w:rFonts w:cs="Times New Roman"/>
        </w:rPr>
        <w:t xml:space="preserve">RAN4 to consider realistic approach to model RF error as the prediction accuracy difference of AI/ML model with worst case scenario of independent RF error and best-case scenario of same RF error for all TX beams is very high.  </w:t>
      </w:r>
    </w:p>
    <w:p w14:paraId="43E60821" w14:textId="05DA1C57" w:rsidR="00C503E3" w:rsidRPr="006812E7" w:rsidRDefault="00C503E3" w:rsidP="006812E7">
      <w:pPr>
        <w:pStyle w:val="RAN4proposal"/>
        <w:rPr>
          <w:lang w:val="en-US"/>
        </w:rPr>
      </w:pPr>
      <w:bookmarkStart w:id="23" w:name="_Hlk181990843"/>
      <w:bookmarkEnd w:id="22"/>
      <w:r w:rsidRPr="002A5EE9">
        <w:rPr>
          <w:lang w:val="en-US"/>
        </w:rPr>
        <w:t xml:space="preserve">Given the significant degradation in </w:t>
      </w:r>
      <w:r>
        <w:rPr>
          <w:lang w:val="en-US"/>
        </w:rPr>
        <w:t>prediction</w:t>
      </w:r>
      <w:r w:rsidRPr="002A5EE9">
        <w:rPr>
          <w:lang w:val="en-US"/>
        </w:rPr>
        <w:t xml:space="preserve"> performance observed with </w:t>
      </w:r>
      <w:r w:rsidRPr="005176CA">
        <w:rPr>
          <w:rFonts w:cs="Times New Roman"/>
        </w:rPr>
        <w:t>independent RF error</w:t>
      </w:r>
      <w:r w:rsidRPr="002A5EE9">
        <w:rPr>
          <w:lang w:val="en-US"/>
        </w:rPr>
        <w:t xml:space="preserve">, </w:t>
      </w:r>
      <w:r w:rsidRPr="00F97641">
        <w:rPr>
          <w:lang w:val="en-US"/>
        </w:rPr>
        <w:t xml:space="preserve">RAN4 </w:t>
      </w:r>
      <w:r>
        <w:rPr>
          <w:lang w:val="en-US"/>
        </w:rPr>
        <w:t xml:space="preserve">shall discuss: </w:t>
      </w:r>
      <w:r w:rsidR="006812E7">
        <w:rPr>
          <w:lang w:val="en-US"/>
        </w:rPr>
        <w:br/>
        <w:t xml:space="preserve">- </w:t>
      </w:r>
      <w:r w:rsidR="00BE17BC">
        <w:rPr>
          <w:lang w:val="en-US"/>
        </w:rPr>
        <w:t>Wh</w:t>
      </w:r>
      <w:r w:rsidRPr="006812E7">
        <w:rPr>
          <w:lang w:val="en-US"/>
        </w:rPr>
        <w:t>ether such degradation (</w:t>
      </w:r>
      <w:proofErr w:type="gramStart"/>
      <w:r w:rsidR="0031071E" w:rsidRPr="006812E7">
        <w:rPr>
          <w:lang w:val="en-US"/>
        </w:rPr>
        <w:t>Top-1</w:t>
      </w:r>
      <w:proofErr w:type="gramEnd"/>
      <w:r w:rsidR="0031071E" w:rsidRPr="006812E7">
        <w:rPr>
          <w:lang w:val="en-US"/>
        </w:rPr>
        <w:t xml:space="preserve"> decreases by 13% and 90%-tile L1-RSRP difference decreases by 7 dB</w:t>
      </w:r>
      <w:r w:rsidRPr="006812E7">
        <w:rPr>
          <w:lang w:val="en-US"/>
        </w:rPr>
        <w:t xml:space="preserve">) with respect to </w:t>
      </w:r>
      <w:r w:rsidR="00232A8E" w:rsidRPr="006812E7">
        <w:rPr>
          <w:lang w:val="en-US"/>
        </w:rPr>
        <w:t xml:space="preserve">the case without errors </w:t>
      </w:r>
      <w:r w:rsidRPr="006812E7">
        <w:rPr>
          <w:lang w:val="en-US"/>
        </w:rPr>
        <w:t xml:space="preserve">is acceptable or not.  </w:t>
      </w:r>
    </w:p>
    <w:bookmarkEnd w:id="23"/>
    <w:p w14:paraId="414C0596" w14:textId="77777777" w:rsidR="00DC5585" w:rsidRDefault="00DC5585" w:rsidP="009D627C">
      <w:pPr>
        <w:rPr>
          <w:lang w:val="en-US"/>
        </w:rPr>
      </w:pPr>
    </w:p>
    <w:p w14:paraId="5E0297AB" w14:textId="0DFF25C7" w:rsidR="00616CA2" w:rsidRDefault="00616CA2" w:rsidP="00616CA2">
      <w:pPr>
        <w:pStyle w:val="RAN4H2"/>
        <w:rPr>
          <w:sz w:val="28"/>
          <w:szCs w:val="18"/>
          <w:lang w:val="en-US"/>
        </w:rPr>
      </w:pPr>
      <w:r>
        <w:rPr>
          <w:sz w:val="28"/>
          <w:szCs w:val="18"/>
          <w:lang w:val="en-US"/>
        </w:rPr>
        <w:t>Indicated/activated TCI state requirements</w:t>
      </w:r>
    </w:p>
    <w:p w14:paraId="7762330C" w14:textId="0D063365" w:rsidR="008C5E67" w:rsidRPr="008C5E67" w:rsidRDefault="001E2DD8" w:rsidP="008C5E67">
      <w:r>
        <w:t xml:space="preserve">The </w:t>
      </w:r>
      <w:r w:rsidR="00607673">
        <w:t>issue</w:t>
      </w:r>
      <w:r>
        <w:t xml:space="preserve"> of indicated/activated TCI </w:t>
      </w:r>
      <w:r w:rsidR="00607673">
        <w:t xml:space="preserve">states requirements was discussed during RAN4#112 meeting. Although, no agreement was reached but initial discussions </w:t>
      </w:r>
      <w:r w:rsidR="00DA64FF">
        <w:t xml:space="preserve">were held on the </w:t>
      </w:r>
      <w:r w:rsidR="0038117E">
        <w:t>options listed below:</w:t>
      </w:r>
    </w:p>
    <w:tbl>
      <w:tblPr>
        <w:tblStyle w:val="TableGrid"/>
        <w:tblW w:w="9949" w:type="dxa"/>
        <w:tblLook w:val="04A0" w:firstRow="1" w:lastRow="0" w:firstColumn="1" w:lastColumn="0" w:noHBand="0" w:noVBand="1"/>
      </w:tblPr>
      <w:tblGrid>
        <w:gridCol w:w="9949"/>
      </w:tblGrid>
      <w:tr w:rsidR="004A3581" w14:paraId="3016450F" w14:textId="77777777" w:rsidTr="001E0A0A">
        <w:trPr>
          <w:trHeight w:val="2516"/>
        </w:trPr>
        <w:tc>
          <w:tcPr>
            <w:tcW w:w="9949" w:type="dxa"/>
          </w:tcPr>
          <w:p w14:paraId="1033DA37" w14:textId="77777777" w:rsidR="00A15613" w:rsidRPr="00A15613" w:rsidRDefault="00A15613" w:rsidP="00A15613">
            <w:pPr>
              <w:rPr>
                <w:lang w:val="en-US"/>
              </w:rPr>
            </w:pPr>
          </w:p>
          <w:p w14:paraId="5A1BC447" w14:textId="70BFACFA" w:rsidR="004A3581" w:rsidRPr="004A3581" w:rsidRDefault="004A3581" w:rsidP="00370B58">
            <w:pPr>
              <w:numPr>
                <w:ilvl w:val="0"/>
                <w:numId w:val="9"/>
              </w:numPr>
              <w:rPr>
                <w:lang w:val="en-US"/>
              </w:rPr>
            </w:pPr>
            <w:r w:rsidRPr="004A3581">
              <w:t>Option 1: Tx beam prediction does not imply that UE knows the best UE Rx beam to receive the predicted beam</w:t>
            </w:r>
          </w:p>
          <w:p w14:paraId="7645D106" w14:textId="77777777" w:rsidR="004A3581" w:rsidRPr="004A3581" w:rsidRDefault="004A3581" w:rsidP="00370B58">
            <w:pPr>
              <w:numPr>
                <w:ilvl w:val="1"/>
                <w:numId w:val="9"/>
              </w:numPr>
              <w:rPr>
                <w:lang w:val="en-US"/>
              </w:rPr>
            </w:pPr>
            <w:r w:rsidRPr="004A3581">
              <w:t xml:space="preserve">TCI state for the predicted beam is unknown unless it has been explicitly measured within 1280ms </w:t>
            </w:r>
          </w:p>
          <w:p w14:paraId="6F70CF55" w14:textId="77777777" w:rsidR="004A3581" w:rsidRPr="004A3581" w:rsidRDefault="004A3581" w:rsidP="00370B58">
            <w:pPr>
              <w:numPr>
                <w:ilvl w:val="0"/>
                <w:numId w:val="9"/>
              </w:numPr>
              <w:rPr>
                <w:lang w:val="en-US"/>
              </w:rPr>
            </w:pPr>
            <w:r w:rsidRPr="004A3581">
              <w:t>Option 2: UE knows the Rx beam paired with the predicted Tx beam</w:t>
            </w:r>
          </w:p>
          <w:p w14:paraId="55CEEF55" w14:textId="77777777" w:rsidR="004A3581" w:rsidRPr="004A3581" w:rsidRDefault="004A3581" w:rsidP="00370B58">
            <w:pPr>
              <w:numPr>
                <w:ilvl w:val="1"/>
                <w:numId w:val="9"/>
              </w:numPr>
              <w:rPr>
                <w:lang w:val="en-US"/>
              </w:rPr>
            </w:pPr>
            <w:r w:rsidRPr="004A3581">
              <w:t>FFS whether the TCI state associated with a predicted Tx beam is known or unknown</w:t>
            </w:r>
          </w:p>
          <w:p w14:paraId="7EC068AA" w14:textId="77777777" w:rsidR="004A3581" w:rsidRPr="004A3581" w:rsidRDefault="004A3581" w:rsidP="00370B58">
            <w:pPr>
              <w:numPr>
                <w:ilvl w:val="0"/>
                <w:numId w:val="9"/>
              </w:numPr>
              <w:rPr>
                <w:lang w:val="en-US"/>
              </w:rPr>
            </w:pPr>
            <w:r w:rsidRPr="004A3581">
              <w:t>Option 3: UE knows the Rx beam paired with the predicted Tx beam</w:t>
            </w:r>
          </w:p>
          <w:p w14:paraId="367C4B54" w14:textId="77777777" w:rsidR="004A3581" w:rsidRPr="004A3581" w:rsidRDefault="004A3581" w:rsidP="00370B58">
            <w:pPr>
              <w:numPr>
                <w:ilvl w:val="1"/>
                <w:numId w:val="9"/>
              </w:numPr>
              <w:rPr>
                <w:lang w:val="en-US"/>
              </w:rPr>
            </w:pPr>
            <w:r w:rsidRPr="004A3581">
              <w:t xml:space="preserve">TCI state should be considered </w:t>
            </w:r>
            <w:proofErr w:type="gramStart"/>
            <w:r w:rsidRPr="004A3581">
              <w:t>known ,</w:t>
            </w:r>
            <w:proofErr w:type="gramEnd"/>
            <w:r w:rsidRPr="004A3581">
              <w:t xml:space="preserve"> FFS whether side conditions for known TCI state should be modified (relaxed) for this case</w:t>
            </w:r>
          </w:p>
          <w:p w14:paraId="645BC80B" w14:textId="6EECF8A9" w:rsidR="004A3581" w:rsidRPr="00A15613" w:rsidRDefault="004A3581" w:rsidP="00370B58">
            <w:pPr>
              <w:numPr>
                <w:ilvl w:val="0"/>
                <w:numId w:val="9"/>
              </w:numPr>
              <w:rPr>
                <w:lang w:val="en-US"/>
              </w:rPr>
            </w:pPr>
            <w:r w:rsidRPr="004A3581">
              <w:t>Option 4: others</w:t>
            </w:r>
          </w:p>
        </w:tc>
      </w:tr>
    </w:tbl>
    <w:p w14:paraId="180AD66F" w14:textId="77777777" w:rsidR="004A3581" w:rsidRDefault="004A3581" w:rsidP="0054797C"/>
    <w:p w14:paraId="7F9FBE9B" w14:textId="0E9F608C" w:rsidR="00A808F3" w:rsidRDefault="004E1884" w:rsidP="00166DCC">
      <w:pPr>
        <w:rPr>
          <w:rFonts w:asciiTheme="majorBidi" w:eastAsia="Batang" w:hAnsiTheme="majorBidi" w:cstheme="majorBidi"/>
          <w:szCs w:val="20"/>
          <w:lang w:bidi="th-TH"/>
        </w:rPr>
      </w:pPr>
      <w:r>
        <w:rPr>
          <w:rStyle w:val="normaltextrun"/>
          <w:szCs w:val="20"/>
        </w:rPr>
        <w:t>In this section, we further provide our view on above listed options.</w:t>
      </w:r>
      <w:r w:rsidR="00905EDB" w:rsidRPr="00C2010C">
        <w:rPr>
          <w:rStyle w:val="normaltextrun"/>
          <w:szCs w:val="20"/>
        </w:rPr>
        <w:t xml:space="preserve"> In Rel-19</w:t>
      </w:r>
      <w:r w:rsidR="00905EDB" w:rsidRPr="00C2010C">
        <w:rPr>
          <w:rFonts w:asciiTheme="majorBidi" w:eastAsia="Batang" w:hAnsiTheme="majorBidi" w:cstheme="majorBidi"/>
          <w:szCs w:val="20"/>
        </w:rPr>
        <w:t xml:space="preserve"> AI/ML BM, the measurements of the Set B</w:t>
      </w:r>
      <w:r w:rsidR="00905EDB" w:rsidRPr="00C2010C" w:rsidDel="003D3577">
        <w:rPr>
          <w:rFonts w:asciiTheme="majorBidi" w:eastAsia="Batang" w:hAnsiTheme="majorBidi" w:cstheme="majorBidi"/>
          <w:szCs w:val="20"/>
        </w:rPr>
        <w:t xml:space="preserve"> </w:t>
      </w:r>
      <w:r w:rsidR="00905EDB" w:rsidRPr="00C2010C">
        <w:rPr>
          <w:rFonts w:asciiTheme="majorBidi" w:eastAsia="Batang" w:hAnsiTheme="majorBidi" w:cstheme="majorBidi"/>
          <w:szCs w:val="20"/>
        </w:rPr>
        <w:t xml:space="preserve">beams are used as input to the ML model, which outputs the best K beams (beam indices and/or L1-RSRP values) </w:t>
      </w:r>
      <w:r w:rsidR="00905EDB">
        <w:rPr>
          <w:rFonts w:asciiTheme="majorBidi" w:eastAsia="Batang" w:hAnsiTheme="majorBidi" w:cstheme="majorBidi"/>
          <w:szCs w:val="20"/>
        </w:rPr>
        <w:t xml:space="preserve">from </w:t>
      </w:r>
      <w:r w:rsidR="00905EDB" w:rsidRPr="00C2010C">
        <w:rPr>
          <w:rFonts w:asciiTheme="majorBidi" w:eastAsia="Batang" w:hAnsiTheme="majorBidi" w:cstheme="majorBidi"/>
          <w:szCs w:val="20"/>
        </w:rPr>
        <w:t>Set A beams. For a UE-sided model, Set A and B can be provided with the CSI reporting configurations</w:t>
      </w:r>
      <w:r w:rsidR="00905EDB" w:rsidRPr="00C2010C">
        <w:rPr>
          <w:rFonts w:asciiTheme="majorBidi" w:eastAsia="Batang" w:hAnsiTheme="majorBidi" w:cstheme="majorBidi"/>
          <w:szCs w:val="20"/>
          <w:lang w:bidi="th-TH"/>
        </w:rPr>
        <w:t xml:space="preserve">. </w:t>
      </w:r>
    </w:p>
    <w:p w14:paraId="57185B63" w14:textId="780AEE66" w:rsidR="00787DE1" w:rsidRDefault="00F20B4C" w:rsidP="00743F16">
      <w:pPr>
        <w:rPr>
          <w:rFonts w:asciiTheme="majorBidi" w:eastAsia="Batang" w:hAnsiTheme="majorBidi" w:cstheme="majorBidi"/>
          <w:szCs w:val="20"/>
          <w:lang w:bidi="th-TH"/>
        </w:rPr>
      </w:pPr>
      <w:r>
        <w:rPr>
          <w:rFonts w:asciiTheme="majorBidi" w:eastAsia="Batang" w:hAnsiTheme="majorBidi" w:cstheme="majorBidi"/>
          <w:szCs w:val="20"/>
          <w:lang w:bidi="th-TH"/>
        </w:rPr>
        <w:t xml:space="preserve">When the UE predicts the best Tx beams out of Set A, while using only Set B Tx beams as input to the AI/ML functionality, </w:t>
      </w:r>
      <w:r w:rsidR="00743F16">
        <w:rPr>
          <w:rFonts w:asciiTheme="majorBidi" w:eastAsia="Batang" w:hAnsiTheme="majorBidi" w:cstheme="majorBidi"/>
          <w:szCs w:val="20"/>
          <w:lang w:bidi="th-TH"/>
        </w:rPr>
        <w:t xml:space="preserve">and since </w:t>
      </w:r>
      <w:r w:rsidR="00743F16" w:rsidRPr="00743F16">
        <w:rPr>
          <w:rFonts w:asciiTheme="majorBidi" w:eastAsia="Batang" w:hAnsiTheme="majorBidi" w:cstheme="majorBidi"/>
          <w:szCs w:val="20"/>
          <w:lang w:bidi="th-TH"/>
        </w:rPr>
        <w:t xml:space="preserve">UE </w:t>
      </w:r>
      <w:r w:rsidR="00743F16">
        <w:rPr>
          <w:rFonts w:asciiTheme="majorBidi" w:eastAsia="Batang" w:hAnsiTheme="majorBidi" w:cstheme="majorBidi"/>
          <w:szCs w:val="20"/>
          <w:lang w:bidi="th-TH"/>
        </w:rPr>
        <w:t>has the information about complete set of beams</w:t>
      </w:r>
      <w:r w:rsidR="00743F16" w:rsidRPr="00743F16">
        <w:rPr>
          <w:rFonts w:asciiTheme="majorBidi" w:eastAsia="Batang" w:hAnsiTheme="majorBidi" w:cstheme="majorBidi"/>
          <w:szCs w:val="20"/>
          <w:lang w:bidi="th-TH"/>
        </w:rPr>
        <w:t xml:space="preserve"> </w:t>
      </w:r>
      <w:r w:rsidR="00743F16">
        <w:rPr>
          <w:rFonts w:asciiTheme="majorBidi" w:eastAsia="Batang" w:hAnsiTheme="majorBidi" w:cstheme="majorBidi"/>
          <w:szCs w:val="20"/>
          <w:lang w:bidi="th-TH"/>
        </w:rPr>
        <w:t xml:space="preserve">(i.e. </w:t>
      </w:r>
      <w:r w:rsidR="00743F16" w:rsidRPr="00743F16">
        <w:rPr>
          <w:rFonts w:asciiTheme="majorBidi" w:eastAsia="Batang" w:hAnsiTheme="majorBidi" w:cstheme="majorBidi"/>
          <w:szCs w:val="20"/>
          <w:lang w:bidi="th-TH"/>
        </w:rPr>
        <w:t>Set A</w:t>
      </w:r>
      <w:r w:rsidR="00743F16">
        <w:rPr>
          <w:rFonts w:asciiTheme="majorBidi" w:eastAsia="Batang" w:hAnsiTheme="majorBidi" w:cstheme="majorBidi"/>
          <w:szCs w:val="20"/>
          <w:lang w:bidi="th-TH"/>
        </w:rPr>
        <w:t>)</w:t>
      </w:r>
      <w:r w:rsidR="00743F16" w:rsidRPr="00743F16">
        <w:rPr>
          <w:rFonts w:asciiTheme="majorBidi" w:eastAsia="Batang" w:hAnsiTheme="majorBidi" w:cstheme="majorBidi"/>
          <w:szCs w:val="20"/>
          <w:lang w:bidi="th-TH"/>
        </w:rPr>
        <w:t xml:space="preserve">, hence it is reasonable to assume that UE may know already the Rx beam to be used for receiving </w:t>
      </w:r>
      <w:r w:rsidR="00743F16">
        <w:rPr>
          <w:rFonts w:asciiTheme="majorBidi" w:eastAsia="Batang" w:hAnsiTheme="majorBidi" w:cstheme="majorBidi"/>
          <w:szCs w:val="20"/>
          <w:lang w:bidi="th-TH"/>
        </w:rPr>
        <w:t>the</w:t>
      </w:r>
      <w:r w:rsidR="00743F16" w:rsidRPr="00743F16">
        <w:rPr>
          <w:rFonts w:asciiTheme="majorBidi" w:eastAsia="Batang" w:hAnsiTheme="majorBidi" w:cstheme="majorBidi"/>
          <w:szCs w:val="20"/>
          <w:lang w:bidi="th-TH"/>
        </w:rPr>
        <w:t xml:space="preserve"> predicted Tx beam</w:t>
      </w:r>
      <w:r>
        <w:rPr>
          <w:rFonts w:asciiTheme="majorBidi" w:eastAsia="Batang" w:hAnsiTheme="majorBidi" w:cstheme="majorBidi"/>
          <w:szCs w:val="20"/>
          <w:lang w:bidi="th-TH"/>
        </w:rPr>
        <w:t xml:space="preserve">. </w:t>
      </w:r>
      <w:r w:rsidR="00743F16">
        <w:rPr>
          <w:rFonts w:asciiTheme="majorBidi" w:eastAsia="Batang" w:hAnsiTheme="majorBidi" w:cstheme="majorBidi"/>
          <w:szCs w:val="20"/>
          <w:lang w:bidi="th-TH"/>
        </w:rPr>
        <w:t>Furthermore</w:t>
      </w:r>
      <w:r>
        <w:rPr>
          <w:rFonts w:asciiTheme="majorBidi" w:eastAsia="Batang" w:hAnsiTheme="majorBidi" w:cstheme="majorBidi"/>
          <w:szCs w:val="20"/>
          <w:lang w:bidi="th-TH"/>
        </w:rPr>
        <w:t>, without corresponding Rx beams, the prediction for Tx beams may not be correct and may change with a change in corresponding Rx beams. Therefore, among Option 1 and Option 2 above, in our view, Option 2 is the right option</w:t>
      </w:r>
      <w:r w:rsidR="00A20ED3">
        <w:rPr>
          <w:rFonts w:asciiTheme="majorBidi" w:eastAsia="Batang" w:hAnsiTheme="majorBidi" w:cstheme="majorBidi"/>
          <w:szCs w:val="20"/>
          <w:lang w:bidi="th-TH"/>
        </w:rPr>
        <w:t>.</w:t>
      </w:r>
    </w:p>
    <w:p w14:paraId="4C395AB9" w14:textId="0A2C9187" w:rsidR="00F2076D" w:rsidRDefault="00743F16" w:rsidP="00ED03AC">
      <w:pPr>
        <w:pStyle w:val="RAN4proposal"/>
        <w:rPr>
          <w:lang w:bidi="th-TH"/>
        </w:rPr>
      </w:pPr>
      <w:bookmarkStart w:id="24" w:name="_Hlk179215594"/>
      <w:r>
        <w:rPr>
          <w:lang w:bidi="th-TH"/>
        </w:rPr>
        <w:t>It is reasonable to assume that UE may know the Rx beam to be used for receiving the predicted Tx beam</w:t>
      </w:r>
      <w:r w:rsidR="00AF7361">
        <w:rPr>
          <w:lang w:bidi="th-TH"/>
        </w:rPr>
        <w:t>, therefore Option 2 should be selec</w:t>
      </w:r>
      <w:r w:rsidR="0060446D">
        <w:rPr>
          <w:lang w:bidi="th-TH"/>
        </w:rPr>
        <w:t>ted.</w:t>
      </w:r>
    </w:p>
    <w:bookmarkEnd w:id="24"/>
    <w:p w14:paraId="3326218A" w14:textId="29BD84F3" w:rsidR="00A808F3" w:rsidRPr="00166DCC" w:rsidRDefault="00BB1512" w:rsidP="00166DCC">
      <w:r>
        <w:rPr>
          <w:rFonts w:asciiTheme="majorBidi" w:eastAsia="Batang" w:hAnsiTheme="majorBidi" w:cstheme="majorBidi"/>
          <w:szCs w:val="20"/>
          <w:lang w:bidi="th-TH"/>
        </w:rPr>
        <w:t xml:space="preserve">However, Option 2 only </w:t>
      </w:r>
      <w:r w:rsidR="00A77F2A">
        <w:rPr>
          <w:rFonts w:asciiTheme="majorBidi" w:eastAsia="Batang" w:hAnsiTheme="majorBidi" w:cstheme="majorBidi"/>
          <w:szCs w:val="20"/>
          <w:lang w:bidi="th-TH"/>
        </w:rPr>
        <w:t xml:space="preserve">helps in identifying a </w:t>
      </w:r>
      <w:r w:rsidR="00E3526B">
        <w:rPr>
          <w:rFonts w:asciiTheme="majorBidi" w:eastAsia="Batang" w:hAnsiTheme="majorBidi" w:cstheme="majorBidi"/>
          <w:szCs w:val="20"/>
          <w:lang w:bidi="th-TH"/>
        </w:rPr>
        <w:t>problem,</w:t>
      </w:r>
      <w:r w:rsidR="00A77F2A">
        <w:rPr>
          <w:rFonts w:asciiTheme="majorBidi" w:eastAsia="Batang" w:hAnsiTheme="majorBidi" w:cstheme="majorBidi"/>
          <w:szCs w:val="20"/>
          <w:lang w:bidi="th-TH"/>
        </w:rPr>
        <w:t xml:space="preserve"> but it does not provide a solution</w:t>
      </w:r>
      <w:r w:rsidR="001108A0">
        <w:rPr>
          <w:rFonts w:asciiTheme="majorBidi" w:eastAsia="Batang" w:hAnsiTheme="majorBidi" w:cstheme="majorBidi"/>
          <w:szCs w:val="20"/>
          <w:lang w:bidi="th-TH"/>
        </w:rPr>
        <w:t>. The</w:t>
      </w:r>
      <w:r w:rsidR="005F45B6">
        <w:rPr>
          <w:rFonts w:asciiTheme="majorBidi" w:eastAsia="Batang" w:hAnsiTheme="majorBidi" w:cstheme="majorBidi"/>
          <w:szCs w:val="20"/>
          <w:lang w:bidi="th-TH"/>
        </w:rPr>
        <w:t>refore, it is important to consider Option</w:t>
      </w:r>
      <w:r w:rsidR="000717C2">
        <w:rPr>
          <w:rFonts w:asciiTheme="majorBidi" w:eastAsia="Batang" w:hAnsiTheme="majorBidi" w:cstheme="majorBidi"/>
          <w:szCs w:val="20"/>
          <w:lang w:bidi="th-TH"/>
        </w:rPr>
        <w:t xml:space="preserve"> 3 as well. In the following, we highlight the </w:t>
      </w:r>
      <w:r w:rsidR="008B1DBB">
        <w:rPr>
          <w:rFonts w:asciiTheme="majorBidi" w:eastAsia="Batang" w:hAnsiTheme="majorBidi" w:cstheme="majorBidi"/>
          <w:szCs w:val="20"/>
          <w:lang w:bidi="th-TH"/>
        </w:rPr>
        <w:t xml:space="preserve">problem </w:t>
      </w:r>
      <w:r w:rsidR="000F4252">
        <w:rPr>
          <w:rFonts w:asciiTheme="majorBidi" w:eastAsia="Batang" w:hAnsiTheme="majorBidi" w:cstheme="majorBidi"/>
          <w:szCs w:val="20"/>
          <w:lang w:bidi="th-TH"/>
        </w:rPr>
        <w:t xml:space="preserve">where we may have </w:t>
      </w:r>
      <w:r w:rsidR="00044FAD">
        <w:rPr>
          <w:rFonts w:asciiTheme="majorBidi" w:eastAsia="Batang" w:hAnsiTheme="majorBidi" w:cstheme="majorBidi"/>
          <w:szCs w:val="20"/>
          <w:lang w:bidi="th-TH"/>
        </w:rPr>
        <w:t xml:space="preserve">much more </w:t>
      </w:r>
      <w:r w:rsidR="001E4A35">
        <w:rPr>
          <w:rFonts w:asciiTheme="majorBidi" w:eastAsia="Batang" w:hAnsiTheme="majorBidi" w:cstheme="majorBidi"/>
          <w:szCs w:val="20"/>
          <w:lang w:bidi="th-TH"/>
        </w:rPr>
        <w:t>unknown TCI states due to the exis</w:t>
      </w:r>
      <w:r w:rsidR="00A926C9">
        <w:rPr>
          <w:rFonts w:asciiTheme="majorBidi" w:eastAsia="Batang" w:hAnsiTheme="majorBidi" w:cstheme="majorBidi"/>
          <w:szCs w:val="20"/>
          <w:lang w:bidi="th-TH"/>
        </w:rPr>
        <w:t>tence of predicted beams in case of AI/ML BM use case in comparison of legacy.</w:t>
      </w:r>
    </w:p>
    <w:p w14:paraId="2C7C6E7E" w14:textId="21221204" w:rsidR="00905EDB" w:rsidRPr="00C2010C" w:rsidRDefault="00905EDB" w:rsidP="00166DCC">
      <w:pPr>
        <w:rPr>
          <w:rStyle w:val="eop"/>
          <w:szCs w:val="20"/>
        </w:rPr>
      </w:pPr>
      <w:r w:rsidRPr="00C2010C">
        <w:rPr>
          <w:rStyle w:val="normaltextrun"/>
          <w:szCs w:val="20"/>
          <w:lang w:val="en-US"/>
        </w:rPr>
        <w:t xml:space="preserve">The NW can determine whether any changes are required in the set of active TCI states, and if yes, the NW can adapt the set of active TCI states based on the prediction report received from the </w:t>
      </w:r>
      <w:r w:rsidRPr="00C2010C">
        <w:rPr>
          <w:rStyle w:val="normaltextrun"/>
          <w:szCs w:val="20"/>
        </w:rPr>
        <w:t xml:space="preserve">UE. </w:t>
      </w:r>
      <w:r w:rsidRPr="00C2010C">
        <w:rPr>
          <w:rStyle w:val="normaltextrun"/>
          <w:szCs w:val="20"/>
          <w:lang w:val="en-US"/>
        </w:rPr>
        <w:t xml:space="preserve">Here, the NW needs to ensure that the </w:t>
      </w:r>
      <w:r w:rsidRPr="00C2010C">
        <w:rPr>
          <w:rStyle w:val="normaltextrun"/>
          <w:szCs w:val="20"/>
          <w:lang w:val="en-US"/>
        </w:rPr>
        <w:lastRenderedPageBreak/>
        <w:t xml:space="preserve">RS resource corresponding to the activated/indicated beams </w:t>
      </w:r>
      <w:r w:rsidR="008879A2">
        <w:rPr>
          <w:rStyle w:val="normaltextrun"/>
          <w:szCs w:val="20"/>
          <w:lang w:val="en-US"/>
        </w:rPr>
        <w:t xml:space="preserve">which </w:t>
      </w:r>
      <w:r w:rsidRPr="00C2010C">
        <w:rPr>
          <w:rStyle w:val="normaltextrun"/>
          <w:szCs w:val="20"/>
          <w:lang w:val="en-US"/>
        </w:rPr>
        <w:t>can be measured by the UE prior any beam indication takes place corresponding to the predicted RS resource.</w:t>
      </w:r>
      <w:r w:rsidRPr="00C2010C">
        <w:rPr>
          <w:rStyle w:val="normaltextrun"/>
          <w:szCs w:val="20"/>
        </w:rPr>
        <w:t> </w:t>
      </w:r>
      <w:r w:rsidRPr="00C2010C">
        <w:rPr>
          <w:rStyle w:val="eop"/>
          <w:szCs w:val="20"/>
        </w:rPr>
        <w:t> </w:t>
      </w:r>
    </w:p>
    <w:p w14:paraId="3CA7B390" w14:textId="4BDC4E22" w:rsidR="00166DCC" w:rsidRDefault="00166DCC" w:rsidP="00166DCC">
      <w:pPr>
        <w:shd w:val="clear" w:color="auto" w:fill="FFFFFF"/>
        <w:spacing w:after="0" w:line="240" w:lineRule="auto"/>
        <w:rPr>
          <w:rStyle w:val="CommentTextChar"/>
        </w:rPr>
      </w:pPr>
      <w:r>
        <w:rPr>
          <w:rStyle w:val="CommentTextChar"/>
          <w:noProof/>
        </w:rPr>
        <w:t xml:space="preserve">In the case of UE uses subset of beam measurements (Set B) to predict beam(s) from Set A, the UE may not have measured the RS resource included in the indicated/activated TCI state. Since the </w:t>
      </w:r>
      <w:r w:rsidRPr="00A65BDC">
        <w:rPr>
          <w:rFonts w:asciiTheme="majorBidi" w:eastAsia="Batang" w:hAnsiTheme="majorBidi" w:cstheme="majorBidi"/>
          <w:szCs w:val="20"/>
        </w:rPr>
        <w:t>predicted beam(s) is not measured by the UE for longer period</w:t>
      </w:r>
      <w:r>
        <w:rPr>
          <w:rFonts w:asciiTheme="majorBidi" w:eastAsia="Batang" w:hAnsiTheme="majorBidi" w:cstheme="majorBidi"/>
          <w:szCs w:val="20"/>
        </w:rPr>
        <w:t>,</w:t>
      </w:r>
      <w:r w:rsidRPr="00A65BDC">
        <w:rPr>
          <w:rFonts w:asciiTheme="majorBidi" w:eastAsia="Batang" w:hAnsiTheme="majorBidi" w:cstheme="majorBidi"/>
          <w:szCs w:val="20"/>
        </w:rPr>
        <w:t xml:space="preserve"> the predicted beam(s) </w:t>
      </w:r>
      <w:r>
        <w:rPr>
          <w:rFonts w:asciiTheme="majorBidi" w:eastAsia="Batang" w:hAnsiTheme="majorBidi" w:cstheme="majorBidi"/>
          <w:szCs w:val="20"/>
        </w:rPr>
        <w:t>will be</w:t>
      </w:r>
      <w:r w:rsidRPr="00A65BDC">
        <w:rPr>
          <w:rFonts w:asciiTheme="majorBidi" w:eastAsia="Batang" w:hAnsiTheme="majorBidi" w:cstheme="majorBidi"/>
          <w:szCs w:val="20"/>
        </w:rPr>
        <w:t xml:space="preserve"> corresponding to unknown TCI state. The delay for switching the beam to </w:t>
      </w:r>
      <w:r w:rsidR="00BB3207">
        <w:rPr>
          <w:rFonts w:asciiTheme="majorBidi" w:eastAsia="Batang" w:hAnsiTheme="majorBidi" w:cstheme="majorBidi"/>
          <w:szCs w:val="20"/>
        </w:rPr>
        <w:t xml:space="preserve">an </w:t>
      </w:r>
      <w:r w:rsidR="00861877" w:rsidRPr="00A65BDC">
        <w:rPr>
          <w:rFonts w:asciiTheme="majorBidi" w:eastAsia="Batang" w:hAnsiTheme="majorBidi" w:cstheme="majorBidi"/>
          <w:szCs w:val="20"/>
        </w:rPr>
        <w:t>unknown TCI state</w:t>
      </w:r>
      <w:r w:rsidRPr="00A65BDC">
        <w:rPr>
          <w:rFonts w:asciiTheme="majorBidi" w:eastAsia="Batang" w:hAnsiTheme="majorBidi" w:cstheme="majorBidi"/>
          <w:szCs w:val="20"/>
        </w:rPr>
        <w:t xml:space="preserve"> is </w:t>
      </w:r>
      <w:r w:rsidRPr="00781AAA">
        <w:rPr>
          <w:rStyle w:val="CommentTextChar"/>
        </w:rPr>
        <w:t>higher</w:t>
      </w:r>
      <w:r>
        <w:rPr>
          <w:rStyle w:val="CommentTextChar"/>
        </w:rPr>
        <w:t xml:space="preserve"> than switching to </w:t>
      </w:r>
      <w:r w:rsidR="00BB3207">
        <w:rPr>
          <w:rStyle w:val="CommentTextChar"/>
        </w:rPr>
        <w:t xml:space="preserve">a </w:t>
      </w:r>
      <w:r>
        <w:rPr>
          <w:rStyle w:val="CommentTextChar"/>
        </w:rPr>
        <w:t>known TCI state</w:t>
      </w:r>
      <w:r w:rsidRPr="00781AAA">
        <w:rPr>
          <w:rStyle w:val="CommentTextChar"/>
        </w:rPr>
        <w:t>. Therefore, in our view, for a UE that supports beam prediction, there is a need to relax the</w:t>
      </w:r>
      <w:r w:rsidR="0063322A">
        <w:rPr>
          <w:rStyle w:val="CommentTextChar"/>
        </w:rPr>
        <w:t xml:space="preserve"> known conditions for TCI state, specified in Clause 8.10.2 of TS 38.133</w:t>
      </w:r>
      <w:r>
        <w:rPr>
          <w:rStyle w:val="CommentTextChar"/>
        </w:rPr>
        <w:t>:</w:t>
      </w:r>
    </w:p>
    <w:p w14:paraId="6C9E4E22" w14:textId="77777777" w:rsidR="001E0A0A" w:rsidRDefault="001E0A0A" w:rsidP="00166DCC">
      <w:pPr>
        <w:shd w:val="clear" w:color="auto" w:fill="FFFFFF"/>
        <w:spacing w:after="0" w:line="240" w:lineRule="auto"/>
        <w:rPr>
          <w:rStyle w:val="CommentTextChar"/>
        </w:rPr>
      </w:pPr>
    </w:p>
    <w:p w14:paraId="20F205FB" w14:textId="77777777" w:rsidR="004B7192" w:rsidRDefault="004B7192" w:rsidP="00166DCC">
      <w:pPr>
        <w:shd w:val="clear" w:color="auto" w:fill="FFFFFF"/>
        <w:spacing w:after="0" w:line="240" w:lineRule="auto"/>
        <w:rPr>
          <w:rStyle w:val="CommentTextChar"/>
          <w:noProof/>
        </w:rPr>
      </w:pPr>
    </w:p>
    <w:tbl>
      <w:tblPr>
        <w:tblStyle w:val="TableGrid"/>
        <w:tblW w:w="0" w:type="auto"/>
        <w:tblLook w:val="04A0" w:firstRow="1" w:lastRow="0" w:firstColumn="1" w:lastColumn="0" w:noHBand="0" w:noVBand="1"/>
      </w:tblPr>
      <w:tblGrid>
        <w:gridCol w:w="9617"/>
      </w:tblGrid>
      <w:tr w:rsidR="00FB3F10" w14:paraId="0A9879DE" w14:textId="77777777" w:rsidTr="00FB3F10">
        <w:tc>
          <w:tcPr>
            <w:tcW w:w="9617" w:type="dxa"/>
          </w:tcPr>
          <w:p w14:paraId="05060F79" w14:textId="77777777" w:rsidR="00E25EAF" w:rsidRPr="009C5807" w:rsidRDefault="00E25EAF" w:rsidP="00E25EAF">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548C474F" w14:textId="77777777" w:rsidR="00E25EAF" w:rsidRPr="009C5807" w:rsidRDefault="00E25EAF" w:rsidP="00E25EAF">
            <w:pPr>
              <w:pStyle w:val="B1"/>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24987DF0" w14:textId="77777777" w:rsidR="00E25EAF" w:rsidRPr="009C5807" w:rsidRDefault="00E25EAF" w:rsidP="00E25EAF">
            <w:pPr>
              <w:pStyle w:val="B2"/>
              <w:rPr>
                <w:lang w:eastAsia="zh-CN"/>
              </w:rPr>
            </w:pPr>
            <w:r w:rsidRPr="009C5807">
              <w:rPr>
                <w:lang w:eastAsia="zh-CN"/>
              </w:rPr>
              <w:t>-</w:t>
            </w:r>
            <w:r w:rsidRPr="009C5807">
              <w:rPr>
                <w:lang w:eastAsia="zh-CN"/>
              </w:rPr>
              <w:tab/>
              <w:t xml:space="preserve">TCI state switch command is received within 1280 ms upon the last transmission of the RS resource for beam reporting or measurement </w:t>
            </w:r>
          </w:p>
          <w:p w14:paraId="09242AAB" w14:textId="77777777" w:rsidR="00E25EAF" w:rsidRPr="009C5807" w:rsidRDefault="00E25EAF" w:rsidP="00E25EAF">
            <w:pPr>
              <w:pStyle w:val="B2"/>
              <w:rPr>
                <w:lang w:eastAsia="zh-CN"/>
              </w:rPr>
            </w:pPr>
            <w:r w:rsidRPr="009C5807">
              <w:rPr>
                <w:lang w:eastAsia="zh-CN"/>
              </w:rPr>
              <w:t>-</w:t>
            </w:r>
            <w:r w:rsidRPr="009C5807">
              <w:rPr>
                <w:lang w:eastAsia="zh-CN"/>
              </w:rPr>
              <w:tab/>
              <w:t>The UE has sent at least 1 L1-RSRP report for the target TCI state before the TCI state switch command</w:t>
            </w:r>
          </w:p>
          <w:p w14:paraId="4B85AABA" w14:textId="77777777" w:rsidR="00E25EAF" w:rsidRPr="009C5807" w:rsidRDefault="00E25EAF" w:rsidP="00E25EAF">
            <w:pPr>
              <w:pStyle w:val="B2"/>
              <w:rPr>
                <w:lang w:eastAsia="zh-CN"/>
              </w:rPr>
            </w:pPr>
            <w:r w:rsidRPr="009C5807">
              <w:rPr>
                <w:lang w:eastAsia="zh-CN"/>
              </w:rPr>
              <w:t>-</w:t>
            </w:r>
            <w:r w:rsidRPr="009C5807">
              <w:rPr>
                <w:lang w:eastAsia="zh-CN"/>
              </w:rPr>
              <w:tab/>
              <w:t>The TCI state remains detectable during the TCI state switching period</w:t>
            </w:r>
          </w:p>
          <w:p w14:paraId="61F37BC8" w14:textId="77777777" w:rsidR="00E25EAF" w:rsidRPr="009C5807" w:rsidRDefault="00E25EAF" w:rsidP="00E25EAF">
            <w:pPr>
              <w:pStyle w:val="B2"/>
              <w:rPr>
                <w:lang w:eastAsia="zh-CN"/>
              </w:rPr>
            </w:pPr>
            <w:r w:rsidRPr="009C5807">
              <w:rPr>
                <w:lang w:eastAsia="zh-CN"/>
              </w:rPr>
              <w:t>-</w:t>
            </w:r>
            <w:r w:rsidRPr="009C5807">
              <w:rPr>
                <w:lang w:eastAsia="zh-CN"/>
              </w:rPr>
              <w:tab/>
            </w:r>
            <w:bookmarkStart w:id="25" w:name="_Hlk18067072"/>
            <w:r w:rsidRPr="009C5807">
              <w:rPr>
                <w:lang w:eastAsia="zh-CN"/>
              </w:rPr>
              <w:t>The SSB associated with the TCI state remain detectable during the TCI switching period</w:t>
            </w:r>
            <w:bookmarkEnd w:id="25"/>
          </w:p>
          <w:p w14:paraId="54E09C2B" w14:textId="77777777" w:rsidR="00E25EAF" w:rsidRPr="009C5807" w:rsidRDefault="00E25EAF" w:rsidP="00E25EAF">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47D408C5" w14:textId="77777777" w:rsidR="00E25EAF" w:rsidRDefault="00E25EAF" w:rsidP="00E25EAF">
            <w:pPr>
              <w:rPr>
                <w:rFonts w:eastAsia="Malgun Gothic"/>
                <w:lang w:eastAsia="zh-CN"/>
              </w:rPr>
            </w:pPr>
            <w:r w:rsidRPr="009C5807">
              <w:rPr>
                <w:rFonts w:eastAsia="Malgun Gothic"/>
                <w:lang w:eastAsia="zh-CN"/>
              </w:rPr>
              <w:t>Otherwise, the TCI state is unknown.</w:t>
            </w:r>
          </w:p>
          <w:p w14:paraId="4A431564" w14:textId="77777777" w:rsidR="00FB3F10" w:rsidRDefault="00FB3F10" w:rsidP="00166DCC">
            <w:pPr>
              <w:rPr>
                <w:rStyle w:val="CommentTextChar"/>
                <w:noProof/>
              </w:rPr>
            </w:pPr>
          </w:p>
        </w:tc>
      </w:tr>
    </w:tbl>
    <w:p w14:paraId="25A2F519" w14:textId="77777777" w:rsidR="00FB3F10" w:rsidRDefault="00FB3F10" w:rsidP="00166DCC">
      <w:pPr>
        <w:shd w:val="clear" w:color="auto" w:fill="FFFFFF"/>
        <w:spacing w:after="0" w:line="240" w:lineRule="auto"/>
        <w:rPr>
          <w:rStyle w:val="CommentTextChar"/>
          <w:noProof/>
        </w:rPr>
      </w:pPr>
    </w:p>
    <w:p w14:paraId="0BE9AB4E" w14:textId="77777777" w:rsidR="00166DCC" w:rsidRDefault="00166DCC" w:rsidP="00166DCC">
      <w:pPr>
        <w:shd w:val="clear" w:color="auto" w:fill="FFFFFF"/>
        <w:spacing w:after="0" w:line="240" w:lineRule="auto"/>
        <w:rPr>
          <w:rStyle w:val="CommentTextChar"/>
        </w:rPr>
      </w:pPr>
    </w:p>
    <w:p w14:paraId="1E5D80F1" w14:textId="77777777" w:rsidR="00166DCC" w:rsidRDefault="00166DCC" w:rsidP="00166DCC">
      <w:pPr>
        <w:shd w:val="clear" w:color="auto" w:fill="FFFFFF"/>
        <w:spacing w:after="0" w:line="240" w:lineRule="auto"/>
        <w:rPr>
          <w:rStyle w:val="CommentTextChar"/>
        </w:rPr>
      </w:pPr>
      <w:r w:rsidRPr="00781AAA">
        <w:rPr>
          <w:rStyle w:val="CommentTextChar"/>
        </w:rPr>
        <w:t>If this condition is relaxed, then the predicated beam (which may not be part of Set B beams) corresponding to a Set A/subset of set A, may be measured with a longer delay than 1280 ms and still fulfil TCI known state condition. In other words, a higher value of the delay requirements should be used for known TCI state conditions in Clause 8.10.2 of TS 38.133 for predicted beams.</w:t>
      </w:r>
      <w:r>
        <w:rPr>
          <w:rStyle w:val="CommentTextChar"/>
        </w:rPr>
        <w:t xml:space="preserve"> </w:t>
      </w:r>
    </w:p>
    <w:p w14:paraId="037B653B" w14:textId="77777777" w:rsidR="00ED2103" w:rsidRDefault="00ED2103" w:rsidP="00166DCC">
      <w:pPr>
        <w:shd w:val="clear" w:color="auto" w:fill="FFFFFF"/>
        <w:spacing w:after="0" w:line="240" w:lineRule="auto"/>
        <w:rPr>
          <w:rStyle w:val="CommentTextChar"/>
        </w:rPr>
      </w:pPr>
    </w:p>
    <w:p w14:paraId="0A909863" w14:textId="7ED365E2" w:rsidR="00411507" w:rsidRDefault="00C11774" w:rsidP="00166DCC">
      <w:pPr>
        <w:shd w:val="clear" w:color="auto" w:fill="FFFFFF"/>
        <w:spacing w:after="0" w:line="240" w:lineRule="auto"/>
        <w:rPr>
          <w:rStyle w:val="CommentTextChar"/>
        </w:rPr>
      </w:pPr>
      <w:r>
        <w:rPr>
          <w:rStyle w:val="CommentTextChar"/>
        </w:rPr>
        <w:t>I</w:t>
      </w:r>
      <w:r w:rsidR="00B45E4F">
        <w:rPr>
          <w:rStyle w:val="CommentTextChar"/>
        </w:rPr>
        <w:t>n order</w:t>
      </w:r>
      <w:r w:rsidR="00411507">
        <w:rPr>
          <w:rStyle w:val="CommentTextChar"/>
        </w:rPr>
        <w:t xml:space="preserve"> to relax the </w:t>
      </w:r>
      <w:r w:rsidR="00944582">
        <w:rPr>
          <w:rStyle w:val="CommentTextChar"/>
        </w:rPr>
        <w:t xml:space="preserve">known conditions </w:t>
      </w:r>
      <w:r w:rsidR="00321AFE">
        <w:rPr>
          <w:rStyle w:val="CommentTextChar"/>
        </w:rPr>
        <w:t>of</w:t>
      </w:r>
      <w:r w:rsidR="00944582">
        <w:rPr>
          <w:rStyle w:val="CommentTextChar"/>
        </w:rPr>
        <w:t xml:space="preserve"> TCI state</w:t>
      </w:r>
      <w:r w:rsidR="005B6735">
        <w:rPr>
          <w:rStyle w:val="CommentTextChar"/>
        </w:rPr>
        <w:t xml:space="preserve"> </w:t>
      </w:r>
      <w:r w:rsidR="00547FB7">
        <w:rPr>
          <w:rStyle w:val="CommentTextChar"/>
        </w:rPr>
        <w:t xml:space="preserve">such that the predicted beam </w:t>
      </w:r>
      <w:r w:rsidR="0097527C">
        <w:rPr>
          <w:rStyle w:val="CommentTextChar"/>
        </w:rPr>
        <w:t xml:space="preserve">could </w:t>
      </w:r>
      <w:r w:rsidR="00066C5F">
        <w:rPr>
          <w:rStyle w:val="CommentTextChar"/>
        </w:rPr>
        <w:t xml:space="preserve">be </w:t>
      </w:r>
      <w:r w:rsidR="00ED7DF5">
        <w:rPr>
          <w:rStyle w:val="CommentTextChar"/>
        </w:rPr>
        <w:t>measured</w:t>
      </w:r>
      <w:r>
        <w:rPr>
          <w:rStyle w:val="CommentTextChar"/>
        </w:rPr>
        <w:t xml:space="preserve">, </w:t>
      </w:r>
      <w:proofErr w:type="gramStart"/>
      <w:r>
        <w:rPr>
          <w:rStyle w:val="CommentTextChar"/>
        </w:rPr>
        <w:t>e.g.,</w:t>
      </w:r>
      <w:r w:rsidR="00ED7DF5">
        <w:rPr>
          <w:rStyle w:val="CommentTextChar"/>
        </w:rPr>
        <w:t>with</w:t>
      </w:r>
      <w:proofErr w:type="gramEnd"/>
      <w:r w:rsidR="00ED7DF5">
        <w:rPr>
          <w:rStyle w:val="CommentTextChar"/>
        </w:rPr>
        <w:t xml:space="preserve"> a </w:t>
      </w:r>
      <w:r w:rsidR="00E156CD">
        <w:rPr>
          <w:rStyle w:val="CommentTextChar"/>
        </w:rPr>
        <w:t>de</w:t>
      </w:r>
      <w:r w:rsidR="004A204A">
        <w:rPr>
          <w:rStyle w:val="CommentTextChar"/>
        </w:rPr>
        <w:t xml:space="preserve">lay longer than 1280 ms, we need to further specify </w:t>
      </w:r>
      <w:r w:rsidR="00E5375A">
        <w:rPr>
          <w:rStyle w:val="CommentTextChar"/>
        </w:rPr>
        <w:t>on</w:t>
      </w:r>
      <w:r w:rsidR="004A204A">
        <w:rPr>
          <w:rStyle w:val="CommentTextChar"/>
        </w:rPr>
        <w:t xml:space="preserve"> how long the delay could be</w:t>
      </w:r>
      <w:r w:rsidR="00717145">
        <w:rPr>
          <w:rStyle w:val="CommentTextChar"/>
        </w:rPr>
        <w:t xml:space="preserve"> possible</w:t>
      </w:r>
      <w:r w:rsidR="004A204A">
        <w:rPr>
          <w:rStyle w:val="CommentTextChar"/>
        </w:rPr>
        <w:t xml:space="preserve">. </w:t>
      </w:r>
      <w:r w:rsidR="00C60B6F">
        <w:rPr>
          <w:rStyle w:val="CommentTextChar"/>
        </w:rPr>
        <w:t>Further analysis of th</w:t>
      </w:r>
      <w:r w:rsidR="00642213">
        <w:rPr>
          <w:rStyle w:val="CommentTextChar"/>
        </w:rPr>
        <w:t>is</w:t>
      </w:r>
      <w:r w:rsidR="00C60B6F">
        <w:rPr>
          <w:rStyle w:val="CommentTextChar"/>
        </w:rPr>
        <w:t xml:space="preserve"> delay requirements </w:t>
      </w:r>
      <w:r w:rsidR="001F211A">
        <w:rPr>
          <w:rStyle w:val="CommentTextChar"/>
        </w:rPr>
        <w:t xml:space="preserve">or </w:t>
      </w:r>
      <w:r w:rsidR="008653F8">
        <w:rPr>
          <w:rStyle w:val="CommentTextChar"/>
        </w:rPr>
        <w:t>simulation</w:t>
      </w:r>
      <w:r w:rsidR="00A6608B">
        <w:rPr>
          <w:rStyle w:val="CommentTextChar"/>
        </w:rPr>
        <w:t xml:space="preserve"> results might be needed to define the </w:t>
      </w:r>
      <w:r w:rsidR="00AF4A35">
        <w:rPr>
          <w:rStyle w:val="CommentTextChar"/>
        </w:rPr>
        <w:t>exact delay requirements</w:t>
      </w:r>
      <w:r w:rsidR="00246D54">
        <w:rPr>
          <w:rStyle w:val="CommentTextChar"/>
        </w:rPr>
        <w:t xml:space="preserve"> of known TCI states</w:t>
      </w:r>
      <w:r w:rsidR="00AF4A35">
        <w:rPr>
          <w:rStyle w:val="CommentTextChar"/>
        </w:rPr>
        <w:t>.</w:t>
      </w:r>
      <w:r w:rsidR="005364C3">
        <w:rPr>
          <w:rStyle w:val="CommentTextChar"/>
        </w:rPr>
        <w:t xml:space="preserve"> </w:t>
      </w:r>
    </w:p>
    <w:p w14:paraId="26D7E769" w14:textId="77777777" w:rsidR="00166DCC" w:rsidRDefault="00166DCC" w:rsidP="00ED03AC"/>
    <w:p w14:paraId="65788DE4" w14:textId="3D182A22" w:rsidR="00564A21" w:rsidRPr="00564A21" w:rsidRDefault="00166DCC" w:rsidP="00017612">
      <w:pPr>
        <w:pStyle w:val="RAN4proposal"/>
        <w:spacing w:after="0"/>
        <w:textAlignment w:val="baseline"/>
      </w:pPr>
      <w:bookmarkStart w:id="26" w:name="_Hlk179215606"/>
      <w:bookmarkStart w:id="27" w:name="_Hlk181990888"/>
      <w:r w:rsidRPr="0010770C">
        <w:t>RAN4</w:t>
      </w:r>
      <w:r w:rsidRPr="0010770C">
        <w:rPr>
          <w:rFonts w:cs="Times New Roman"/>
          <w:bCs/>
          <w:szCs w:val="20"/>
          <w:lang w:val="en-US" w:eastAsia="ja-JP"/>
        </w:rPr>
        <w:t xml:space="preserve"> should consider</w:t>
      </w:r>
      <w:r>
        <w:rPr>
          <w:rFonts w:cs="Times New Roman"/>
          <w:bCs/>
          <w:szCs w:val="20"/>
          <w:lang w:val="en-US" w:eastAsia="ja-JP"/>
        </w:rPr>
        <w:t xml:space="preserve"> relaxing known conditions for TCI states (Clause 8.10.2 of TS 38.133) for</w:t>
      </w:r>
      <w:r w:rsidRPr="0010770C">
        <w:rPr>
          <w:rFonts w:cs="Times New Roman"/>
          <w:bCs/>
          <w:szCs w:val="20"/>
          <w:lang w:val="en-US" w:eastAsia="ja-JP"/>
        </w:rPr>
        <w:t xml:space="preserve"> BM-Case1 and BM-Case2</w:t>
      </w:r>
      <w:r>
        <w:t>.</w:t>
      </w:r>
      <w:bookmarkEnd w:id="26"/>
      <w:r w:rsidR="001C1D8F">
        <w:t xml:space="preserve"> </w:t>
      </w:r>
      <w:r w:rsidR="001C1D8F" w:rsidRPr="009C5807">
        <w:rPr>
          <w:lang w:eastAsia="zh-CN"/>
        </w:rPr>
        <w:t xml:space="preserve">TCI state switch command </w:t>
      </w:r>
      <w:r w:rsidR="001C1D8F">
        <w:rPr>
          <w:lang w:eastAsia="zh-CN"/>
        </w:rPr>
        <w:t>can be</w:t>
      </w:r>
      <w:r w:rsidR="001C1D8F" w:rsidRPr="009C5807">
        <w:rPr>
          <w:lang w:eastAsia="zh-CN"/>
        </w:rPr>
        <w:t xml:space="preserve"> received with</w:t>
      </w:r>
      <w:r w:rsidR="001C1D8F">
        <w:rPr>
          <w:lang w:eastAsia="zh-CN"/>
        </w:rPr>
        <w:t>in a delay of</w:t>
      </w:r>
      <w:r w:rsidR="001C1D8F" w:rsidRPr="009C5807">
        <w:rPr>
          <w:lang w:eastAsia="zh-CN"/>
        </w:rPr>
        <w:t xml:space="preserve"> </w:t>
      </w:r>
      <w:r w:rsidR="001C1D8F">
        <w:rPr>
          <w:lang w:eastAsia="zh-CN"/>
        </w:rPr>
        <w:t>X+</w:t>
      </w:r>
      <w:r w:rsidR="001C1D8F" w:rsidRPr="009C5807">
        <w:rPr>
          <w:lang w:eastAsia="zh-CN"/>
        </w:rPr>
        <w:t>1280 ms</w:t>
      </w:r>
      <w:r w:rsidR="001C1D8F">
        <w:rPr>
          <w:lang w:eastAsia="zh-CN"/>
        </w:rPr>
        <w:t>.</w:t>
      </w:r>
      <w:r w:rsidR="001C1D8F">
        <w:t xml:space="preserve"> </w:t>
      </w:r>
      <w:r w:rsidR="00017612">
        <w:t xml:space="preserve"> </w:t>
      </w:r>
      <w:r w:rsidR="00D47E3A">
        <w:t xml:space="preserve">Further </w:t>
      </w:r>
      <w:r w:rsidR="005353AA">
        <w:t>analysis</w:t>
      </w:r>
      <w:r w:rsidR="004B6FA8">
        <w:t xml:space="preserve"> is required to define the</w:t>
      </w:r>
      <w:r w:rsidR="00D47E3A">
        <w:t xml:space="preserve"> exact </w:t>
      </w:r>
      <w:r w:rsidR="001C1D8F">
        <w:t>value of X</w:t>
      </w:r>
      <w:r w:rsidR="00D47E3A">
        <w:t>.</w:t>
      </w:r>
    </w:p>
    <w:bookmarkEnd w:id="27"/>
    <w:p w14:paraId="70467AC7" w14:textId="77777777" w:rsidR="00166DCC" w:rsidRDefault="00166DCC" w:rsidP="00166DCC"/>
    <w:p w14:paraId="059E7C58" w14:textId="4B50C467" w:rsidR="007C78D8" w:rsidRPr="00ED03AC" w:rsidRDefault="00163C0D" w:rsidP="007C78D8">
      <w:pPr>
        <w:pStyle w:val="RAN4H2"/>
        <w:rPr>
          <w:sz w:val="28"/>
          <w:szCs w:val="18"/>
        </w:rPr>
      </w:pPr>
      <w:r>
        <w:rPr>
          <w:sz w:val="28"/>
          <w:szCs w:val="18"/>
        </w:rPr>
        <w:t xml:space="preserve"> </w:t>
      </w:r>
      <w:r w:rsidR="007C78D8" w:rsidRPr="00ED03AC">
        <w:rPr>
          <w:sz w:val="28"/>
          <w:szCs w:val="18"/>
        </w:rPr>
        <w:t xml:space="preserve">Impacts on requirements related to </w:t>
      </w:r>
      <w:r w:rsidR="00AF66A1">
        <w:rPr>
          <w:sz w:val="28"/>
          <w:szCs w:val="18"/>
        </w:rPr>
        <w:t>candidate beam detection</w:t>
      </w:r>
    </w:p>
    <w:p w14:paraId="74593706" w14:textId="5F70A400" w:rsidR="00B13CD3" w:rsidRDefault="000C37AD" w:rsidP="006433D9">
      <w:pPr>
        <w:spacing w:after="0"/>
        <w:jc w:val="both"/>
        <w:rPr>
          <w:rFonts w:eastAsia="Batang" w:cs="Times New Roman"/>
          <w:iCs/>
          <w:szCs w:val="20"/>
        </w:rPr>
      </w:pPr>
      <w:r>
        <w:rPr>
          <w:rFonts w:eastAsia="Batang" w:cs="Times New Roman"/>
          <w:szCs w:val="20"/>
        </w:rPr>
        <w:t>In current RAN4 requirements</w:t>
      </w:r>
      <w:r w:rsidR="00BD5C5C">
        <w:rPr>
          <w:rFonts w:eastAsia="Batang" w:cs="Times New Roman"/>
          <w:szCs w:val="20"/>
        </w:rPr>
        <w:t xml:space="preserve">, as mentioned in </w:t>
      </w:r>
      <w:r w:rsidR="009A41BF">
        <w:rPr>
          <w:rFonts w:eastAsia="Batang" w:cs="Times New Roman"/>
          <w:szCs w:val="20"/>
        </w:rPr>
        <w:t>C</w:t>
      </w:r>
      <w:r w:rsidR="00BD5C5C">
        <w:rPr>
          <w:rFonts w:eastAsia="Batang" w:cs="Times New Roman"/>
          <w:szCs w:val="20"/>
        </w:rPr>
        <w:t xml:space="preserve">lause </w:t>
      </w:r>
      <w:r w:rsidR="009A41BF">
        <w:rPr>
          <w:rFonts w:eastAsia="Batang" w:cs="Times New Roman"/>
          <w:szCs w:val="20"/>
        </w:rPr>
        <w:t>8.5</w:t>
      </w:r>
      <w:r w:rsidR="003A0E44">
        <w:rPr>
          <w:rFonts w:eastAsia="Batang" w:cs="Times New Roman"/>
          <w:szCs w:val="20"/>
        </w:rPr>
        <w:t>.6.2 of TS 38.133</w:t>
      </w:r>
      <w:r>
        <w:rPr>
          <w:rFonts w:eastAsia="Batang" w:cs="Times New Roman"/>
          <w:szCs w:val="20"/>
        </w:rPr>
        <w:t xml:space="preserve">, the UE is supposed to evaluate during a certain </w:t>
      </w:r>
      <w:proofErr w:type="gramStart"/>
      <w:r>
        <w:rPr>
          <w:rFonts w:eastAsia="Batang" w:cs="Times New Roman"/>
          <w:szCs w:val="20"/>
        </w:rPr>
        <w:t>time period</w:t>
      </w:r>
      <w:proofErr w:type="gramEnd"/>
      <w:r>
        <w:rPr>
          <w:rFonts w:eastAsia="Batang" w:cs="Times New Roman"/>
          <w:szCs w:val="20"/>
        </w:rPr>
        <w:t xml:space="preserve"> the L1-RSRP measured on the configured CSI-RS resource in the candidate beam set (called </w:t>
      </w:r>
      <m:oMath>
        <m:sSub>
          <m:sSubPr>
            <m:ctrlPr>
              <w:rPr>
                <w:rFonts w:ascii="Cambria Math" w:eastAsia="Batang" w:hAnsi="Cambria Math" w:cs="Times New Roman"/>
                <w:i/>
                <w:szCs w:val="20"/>
              </w:rPr>
            </m:ctrlPr>
          </m:sSubPr>
          <m:e>
            <m:acc>
              <m:accPr>
                <m:chr m:val="̅"/>
                <m:ctrlPr>
                  <w:rPr>
                    <w:rFonts w:ascii="Cambria Math" w:eastAsia="Batang" w:hAnsi="Cambria Math" w:cs="Times New Roman"/>
                    <w:i/>
                    <w:szCs w:val="20"/>
                  </w:rPr>
                </m:ctrlPr>
              </m:accPr>
              <m:e>
                <m:r>
                  <w:rPr>
                    <w:rFonts w:ascii="Cambria Math" w:eastAsia="Batang" w:hAnsi="Cambria Math" w:cs="Times New Roman"/>
                    <w:szCs w:val="20"/>
                  </w:rPr>
                  <m:t>q</m:t>
                </m:r>
              </m:e>
            </m:acc>
          </m:e>
          <m:sub>
            <m:r>
              <w:rPr>
                <w:rFonts w:ascii="Cambria Math" w:eastAsia="Batang" w:hAnsi="Cambria Math" w:cs="Times New Roman"/>
                <w:szCs w:val="20"/>
              </w:rPr>
              <m:t>1</m:t>
            </m:r>
          </m:sub>
        </m:sSub>
      </m:oMath>
      <w:r>
        <w:rPr>
          <w:rFonts w:eastAsia="Batang" w:cs="Times New Roman"/>
          <w:szCs w:val="20"/>
        </w:rPr>
        <w:t>) containing CSI-RS resources configured for a serving cell. The objective is to verify if the L1-RSRP measured on the configured CSI-RS resource has not been degraded too much and is still better than a certain threshold (</w:t>
      </w:r>
      <m:oMath>
        <m:sSub>
          <m:sSubPr>
            <m:ctrlPr>
              <w:rPr>
                <w:rFonts w:ascii="Cambria Math" w:eastAsia="Batang" w:hAnsi="Cambria Math" w:cs="Times New Roman"/>
                <w:iCs/>
                <w:szCs w:val="20"/>
              </w:rPr>
            </m:ctrlPr>
          </m:sSubPr>
          <m:e>
            <m:r>
              <m:rPr>
                <m:sty m:val="p"/>
              </m:rPr>
              <w:rPr>
                <w:rFonts w:ascii="Cambria Math" w:eastAsia="Batang" w:hAnsi="Cambria Math" w:cs="Times New Roman"/>
                <w:szCs w:val="20"/>
              </w:rPr>
              <m:t>Q</m:t>
            </m:r>
          </m:e>
          <m:sub>
            <m:r>
              <m:rPr>
                <m:sty m:val="p"/>
              </m:rPr>
              <w:rPr>
                <w:rFonts w:ascii="Cambria Math" w:eastAsia="Batang" w:hAnsi="Cambria Math" w:cs="Times New Roman"/>
                <w:szCs w:val="20"/>
              </w:rPr>
              <m:t>in_LR</m:t>
            </m:r>
          </m:sub>
        </m:sSub>
      </m:oMath>
      <w:r>
        <w:rPr>
          <w:rFonts w:eastAsia="Batang" w:cs="Times New Roman"/>
          <w:szCs w:val="20"/>
        </w:rPr>
        <w:t xml:space="preserve">). The certain period used to evaluate L1-RSRP is known as </w:t>
      </w:r>
      <m:oMath>
        <m:sSub>
          <m:sSubPr>
            <m:ctrlPr>
              <w:rPr>
                <w:rFonts w:ascii="Cambria Math" w:eastAsia="Batang" w:hAnsi="Cambria Math" w:cs="Times New Roman"/>
                <w:iCs/>
                <w:szCs w:val="20"/>
              </w:rPr>
            </m:ctrlPr>
          </m:sSubPr>
          <m:e>
            <m:r>
              <m:rPr>
                <m:sty m:val="p"/>
              </m:rPr>
              <w:rPr>
                <w:rFonts w:ascii="Cambria Math" w:eastAsia="Batang" w:hAnsi="Cambria Math" w:cs="Times New Roman"/>
                <w:szCs w:val="20"/>
              </w:rPr>
              <m:t>T</m:t>
            </m:r>
          </m:e>
          <m:sub>
            <m:r>
              <m:rPr>
                <m:sty m:val="p"/>
              </m:rPr>
              <w:rPr>
                <w:rFonts w:ascii="Cambria Math" w:eastAsia="Batang" w:hAnsi="Cambria Math" w:cs="Times New Roman"/>
                <w:szCs w:val="20"/>
              </w:rPr>
              <m:t>Evaluate_CBD_CSI-RS</m:t>
            </m:r>
          </m:sub>
        </m:sSub>
      </m:oMath>
      <w:r>
        <w:rPr>
          <w:rFonts w:eastAsia="Batang" w:cs="Times New Roman"/>
          <w:iCs/>
          <w:szCs w:val="20"/>
        </w:rPr>
        <w:t xml:space="preserve"> and is specified in Table 8.5.6.2-2 of clause 8.5.6.2 in TS 38.133</w:t>
      </w:r>
      <w:r w:rsidR="008A30CF">
        <w:rPr>
          <w:rFonts w:eastAsia="Batang" w:cs="Times New Roman"/>
          <w:iCs/>
          <w:szCs w:val="20"/>
        </w:rPr>
        <w:t xml:space="preserve">. </w:t>
      </w:r>
    </w:p>
    <w:p w14:paraId="3F620AAC" w14:textId="77777777" w:rsidR="0065288B" w:rsidRPr="005D2B22" w:rsidRDefault="0065288B" w:rsidP="005D2B22">
      <w:pPr>
        <w:spacing w:after="0"/>
        <w:ind w:left="397"/>
        <w:jc w:val="both"/>
        <w:rPr>
          <w:rFonts w:eastAsia="Batang" w:cs="Times New Roman"/>
          <w:szCs w:val="20"/>
        </w:rPr>
      </w:pPr>
    </w:p>
    <w:tbl>
      <w:tblPr>
        <w:tblStyle w:val="TableGrid"/>
        <w:tblW w:w="0" w:type="auto"/>
        <w:tblInd w:w="397" w:type="dxa"/>
        <w:tblLook w:val="04A0" w:firstRow="1" w:lastRow="0" w:firstColumn="1" w:lastColumn="0" w:noHBand="0" w:noVBand="1"/>
      </w:tblPr>
      <w:tblGrid>
        <w:gridCol w:w="9220"/>
      </w:tblGrid>
      <w:tr w:rsidR="00D54365" w14:paraId="78FED58C" w14:textId="77777777" w:rsidTr="00D54365">
        <w:tc>
          <w:tcPr>
            <w:tcW w:w="9617" w:type="dxa"/>
          </w:tcPr>
          <w:p w14:paraId="0D628AE4" w14:textId="77777777" w:rsidR="00BA0339" w:rsidRPr="009C5807" w:rsidRDefault="00BA0339" w:rsidP="00BA0339">
            <w:pPr>
              <w:pStyle w:val="TH"/>
            </w:pPr>
            <w:r w:rsidRPr="009C5807">
              <w:lastRenderedPageBreak/>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A0339" w:rsidRPr="009C5807" w14:paraId="6F1F454B" w14:textId="77777777" w:rsidTr="005802EE">
              <w:trPr>
                <w:trHeight w:val="187"/>
                <w:jc w:val="center"/>
              </w:trPr>
              <w:tc>
                <w:tcPr>
                  <w:tcW w:w="2035" w:type="dxa"/>
                  <w:shd w:val="clear" w:color="auto" w:fill="auto"/>
                </w:tcPr>
                <w:p w14:paraId="18771151" w14:textId="77777777" w:rsidR="00BA0339" w:rsidRPr="009C5807" w:rsidRDefault="00BA0339" w:rsidP="00BA033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AE004A7" w14:textId="77777777" w:rsidR="00BA0339" w:rsidRPr="009C5807" w:rsidRDefault="00BA0339" w:rsidP="00BA033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BA0339" w:rsidRPr="00397759" w14:paraId="1D74B8DA" w14:textId="77777777" w:rsidTr="005802EE">
              <w:trPr>
                <w:trHeight w:val="187"/>
                <w:jc w:val="center"/>
              </w:trPr>
              <w:tc>
                <w:tcPr>
                  <w:tcW w:w="2035" w:type="dxa"/>
                  <w:shd w:val="clear" w:color="auto" w:fill="auto"/>
                </w:tcPr>
                <w:p w14:paraId="1DB24B27" w14:textId="77777777" w:rsidR="00BA0339" w:rsidRPr="007C55F6" w:rsidRDefault="00BA0339" w:rsidP="00BA033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BF9E937" w14:textId="4D39B72D" w:rsidR="00BA0339" w:rsidRPr="007C55F6" w:rsidRDefault="00BA0339" w:rsidP="00BA0339">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BA0339" w:rsidRPr="009C5807" w14:paraId="674260F4" w14:textId="77777777" w:rsidTr="005802EE">
              <w:trPr>
                <w:trHeight w:val="187"/>
                <w:jc w:val="center"/>
              </w:trPr>
              <w:tc>
                <w:tcPr>
                  <w:tcW w:w="2035" w:type="dxa"/>
                  <w:shd w:val="clear" w:color="auto" w:fill="auto"/>
                </w:tcPr>
                <w:p w14:paraId="21E43CD1" w14:textId="77777777" w:rsidR="00BA0339" w:rsidRPr="009C5807" w:rsidRDefault="00BA0339" w:rsidP="00BA0339">
                  <w:pPr>
                    <w:pStyle w:val="TAC"/>
                  </w:pPr>
                  <w:r w:rsidRPr="009C5807">
                    <w:t>DRX cycle &gt; 320ms</w:t>
                  </w:r>
                </w:p>
              </w:tc>
              <w:tc>
                <w:tcPr>
                  <w:tcW w:w="4582" w:type="dxa"/>
                  <w:shd w:val="clear" w:color="auto" w:fill="auto"/>
                </w:tcPr>
                <w:p w14:paraId="4BFDEB8D" w14:textId="3A35288B" w:rsidR="00BA0339" w:rsidRPr="009C5807" w:rsidRDefault="00BA0339" w:rsidP="00BA0339">
                  <w:pPr>
                    <w:pStyle w:val="TAC"/>
                  </w:pPr>
                  <w:proofErr w:type="gramStart"/>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Arial"/>
                      <w:szCs w:val="18"/>
                    </w:rPr>
                    <w:t xml:space="preserve"> </w:t>
                  </w:r>
                  <w:r w:rsidRPr="00E30640">
                    <w:rPr>
                      <w:rFonts w:cs="v4.2.0"/>
                    </w:rPr>
                    <w:t>N</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BA0339" w:rsidRPr="009C5807" w14:paraId="08A92162" w14:textId="77777777" w:rsidTr="005802EE">
              <w:trPr>
                <w:trHeight w:val="187"/>
                <w:jc w:val="center"/>
              </w:trPr>
              <w:tc>
                <w:tcPr>
                  <w:tcW w:w="6617" w:type="dxa"/>
                  <w:gridSpan w:val="2"/>
                  <w:shd w:val="clear" w:color="auto" w:fill="auto"/>
                </w:tcPr>
                <w:p w14:paraId="788E5D95" w14:textId="77777777" w:rsidR="00BA0339" w:rsidRPr="009C5807" w:rsidRDefault="00BA0339" w:rsidP="00BA033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5B7250A4" wp14:editId="4B8C8B94">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2D7C1A" w14:textId="77777777" w:rsidR="00D54365" w:rsidRDefault="00D54365" w:rsidP="005D2B22">
            <w:pPr>
              <w:jc w:val="both"/>
              <w:rPr>
                <w:rFonts w:eastAsia="Batang" w:cs="Times New Roman"/>
                <w:szCs w:val="20"/>
              </w:rPr>
            </w:pPr>
          </w:p>
        </w:tc>
      </w:tr>
    </w:tbl>
    <w:p w14:paraId="47FC6C35" w14:textId="77777777" w:rsidR="0012685B" w:rsidRDefault="0012685B" w:rsidP="0012685B">
      <w:pPr>
        <w:spacing w:after="0"/>
        <w:jc w:val="both"/>
        <w:rPr>
          <w:rFonts w:eastAsia="Batang" w:cs="Times New Roman"/>
          <w:b/>
          <w:bCs/>
        </w:rPr>
      </w:pPr>
    </w:p>
    <w:p w14:paraId="4D5FD829" w14:textId="251963FE" w:rsidR="000C37AD" w:rsidRDefault="000C37AD" w:rsidP="00ED03AC">
      <w:pPr>
        <w:pStyle w:val="RAN4observation0"/>
        <w:numPr>
          <w:ilvl w:val="0"/>
          <w:numId w:val="0"/>
        </w:numPr>
      </w:pPr>
      <w:r>
        <w:t xml:space="preserve">However, with the addition of AI/ML BM feature, the UE is supposed to predict best beams from the Set A beams and the UE is configured to measure only a few beams (i.e. Set B). Therefore, the network will often configure only CSI-RS of the Set B beams, therefore the CSI-RS periodicity of Set A beams may be increased. If the NW uses same CSI-RS periodicity also for candidate RS resources, it may lead to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CSI-RS</m:t>
            </m:r>
          </m:sub>
        </m:sSub>
      </m:oMath>
      <w:r>
        <w:t xml:space="preserve"> used for the calculation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r>
        <w:t xml:space="preserve">. This will eventually lead to a higher value of  </w:t>
      </w:r>
      <w:bookmarkStart w:id="28" w:name="_Hlk179215651"/>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bookmarkEnd w:id="28"/>
      <w:r>
        <w:t>, which consequently may cause a delayed beam recovery operation and may cause frequent beam</w:t>
      </w:r>
      <w:r w:rsidR="004C5A43">
        <w:t xml:space="preserve"> failures</w:t>
      </w:r>
      <w:r>
        <w:t xml:space="preserve"> </w:t>
      </w:r>
      <w:r w:rsidR="00BC497E">
        <w:t xml:space="preserve">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CSI-RS</m:t>
            </m:r>
          </m:sub>
        </m:sSub>
      </m:oMath>
      <w:r w:rsidR="00BC497E">
        <w:rPr>
          <w:iCs/>
        </w:rPr>
        <w:t xml:space="preserve"> in Table 8.5.6.2-2</w:t>
      </w:r>
      <w:r w:rsidR="00343C32">
        <w:rPr>
          <w:iCs/>
        </w:rPr>
        <w:t xml:space="preserve"> may </w:t>
      </w:r>
      <w:r w:rsidR="00751613">
        <w:rPr>
          <w:iCs/>
        </w:rPr>
        <w:t xml:space="preserve">lead to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r w:rsidR="000F39A5">
        <w:rPr>
          <w:iCs/>
        </w:rPr>
        <w:t>, which consequently may be the cause of frequent beam failures.</w:t>
      </w:r>
    </w:p>
    <w:p w14:paraId="02DD4C3A" w14:textId="6D5E0AC5" w:rsidR="0012685B" w:rsidRDefault="00E52B3E" w:rsidP="006433D9">
      <w:pPr>
        <w:pStyle w:val="RAN4proposal"/>
        <w:rPr>
          <w:rFonts w:eastAsiaTheme="minorEastAsia"/>
          <w:szCs w:val="20"/>
        </w:rPr>
      </w:pPr>
      <w:bookmarkStart w:id="29" w:name="_Hlk181990957"/>
      <w:bookmarkStart w:id="30" w:name="_Hlk179215618"/>
      <w:r>
        <w:t xml:space="preserve">RAN4 should consider </w:t>
      </w:r>
      <w:r w:rsidR="0021760F">
        <w:t>the impact</w:t>
      </w:r>
      <w:r w:rsidR="00310607">
        <w:t xml:space="preserve"> in RAN4 requirements </w:t>
      </w:r>
      <w:r w:rsidR="00F45E19">
        <w:t>for the</w:t>
      </w:r>
      <w:r w:rsidR="00C82895">
        <w:t xml:space="preserve"> Evaluation period </w:t>
      </w:r>
      <w:bookmarkStart w:id="31" w:name="_Hlk181990981"/>
      <m:oMath>
        <m:sSub>
          <m:sSubPr>
            <m:ctrlPr>
              <w:rPr>
                <w:rFonts w:ascii="Cambria Math" w:eastAsia="Batang" w:hAnsi="Cambria Math" w:cs="Times New Roman"/>
                <w:szCs w:val="20"/>
              </w:rPr>
            </m:ctrlPr>
          </m:sSubPr>
          <m:e>
            <m:r>
              <m:rPr>
                <m:sty m:val="b"/>
              </m:rPr>
              <w:rPr>
                <w:rFonts w:ascii="Cambria Math" w:eastAsia="Batang" w:hAnsi="Cambria Math" w:cs="Times New Roman"/>
                <w:szCs w:val="20"/>
              </w:rPr>
              <m:t>T</m:t>
            </m:r>
          </m:e>
          <m:sub>
            <m:r>
              <m:rPr>
                <m:sty m:val="b"/>
              </m:rPr>
              <w:rPr>
                <w:rFonts w:ascii="Cambria Math" w:eastAsia="Batang" w:hAnsi="Cambria Math" w:cs="Times New Roman"/>
                <w:szCs w:val="20"/>
              </w:rPr>
              <m:t>Evaluate_CBD_CSI-RS</m:t>
            </m:r>
          </m:sub>
        </m:sSub>
      </m:oMath>
      <w:bookmarkEnd w:id="31"/>
      <w:r w:rsidR="00C82895" w:rsidRPr="006433D9">
        <w:rPr>
          <w:rFonts w:eastAsiaTheme="minorEastAsia"/>
          <w:szCs w:val="20"/>
        </w:rPr>
        <w:t xml:space="preserve"> </w:t>
      </w:r>
      <w:r w:rsidR="00935932" w:rsidRPr="006433D9">
        <w:rPr>
          <w:rFonts w:eastAsiaTheme="minorEastAsia"/>
          <w:szCs w:val="20"/>
        </w:rPr>
        <w:t xml:space="preserve">due to </w:t>
      </w:r>
      <w:r w:rsidR="00D902B5" w:rsidRPr="006433D9">
        <w:rPr>
          <w:rFonts w:eastAsiaTheme="minorEastAsia"/>
          <w:szCs w:val="20"/>
        </w:rPr>
        <w:t>the presence of predicted beams.</w:t>
      </w:r>
    </w:p>
    <w:bookmarkEnd w:id="29"/>
    <w:p w14:paraId="58A525FB" w14:textId="52AEF6A2" w:rsidR="005D0396" w:rsidRPr="005D0396" w:rsidRDefault="005D0396" w:rsidP="005D0396">
      <w:r>
        <w:t xml:space="preserve"> </w:t>
      </w:r>
    </w:p>
    <w:bookmarkEnd w:id="30"/>
    <w:p w14:paraId="7B80BF4B" w14:textId="79C8CEF4" w:rsidR="001D5A89" w:rsidRPr="00ED03AC" w:rsidRDefault="00163C0D" w:rsidP="001D5A89">
      <w:pPr>
        <w:pStyle w:val="RAN4H2"/>
        <w:rPr>
          <w:sz w:val="28"/>
          <w:szCs w:val="18"/>
        </w:rPr>
      </w:pPr>
      <w:r>
        <w:rPr>
          <w:sz w:val="28"/>
          <w:szCs w:val="18"/>
        </w:rPr>
        <w:t xml:space="preserve"> </w:t>
      </w:r>
      <w:r w:rsidR="001D5A89" w:rsidRPr="00ED03AC">
        <w:rPr>
          <w:sz w:val="28"/>
          <w:szCs w:val="18"/>
        </w:rPr>
        <w:t>KPIs for beam prediction</w:t>
      </w:r>
    </w:p>
    <w:p w14:paraId="5AAB03BF" w14:textId="1D85BDA9" w:rsidR="00D11496" w:rsidRPr="0008178D" w:rsidRDefault="0058255E" w:rsidP="00D11496">
      <w:pPr>
        <w:rPr>
          <w:b/>
          <w:bCs/>
        </w:rPr>
      </w:pPr>
      <w:r>
        <w:t xml:space="preserve">RAN4 </w:t>
      </w:r>
      <w:r w:rsidR="005A5C9E">
        <w:t>identified</w:t>
      </w:r>
      <w:r>
        <w:t xml:space="preserve"> different test metrics </w:t>
      </w:r>
      <w:r w:rsidR="006B1A69">
        <w:t>to assess and establish</w:t>
      </w:r>
      <w:r>
        <w:t xml:space="preserve"> performance requirements </w:t>
      </w:r>
      <w:r w:rsidR="00286F69">
        <w:t>of</w:t>
      </w:r>
      <w:r>
        <w:t xml:space="preserve"> AI/ML B</w:t>
      </w:r>
      <w:r w:rsidR="00A40B33">
        <w:t>eam Prediction</w:t>
      </w:r>
      <w:r>
        <w:t xml:space="preserve">. </w:t>
      </w:r>
      <w:r w:rsidR="007457AD">
        <w:t xml:space="preserve">The metrics </w:t>
      </w:r>
      <w:r w:rsidR="007824AA">
        <w:t xml:space="preserve">were </w:t>
      </w:r>
      <w:r w:rsidR="004A0C2E">
        <w:t>categori</w:t>
      </w:r>
      <w:r w:rsidR="00997D3E">
        <w:t xml:space="preserve">zed into </w:t>
      </w:r>
      <w:r w:rsidR="00962D30">
        <w:t>different</w:t>
      </w:r>
      <w:r w:rsidR="005D760E">
        <w:t xml:space="preserve"> options</w:t>
      </w:r>
      <w:r w:rsidR="00E461BA">
        <w:t>, see below,</w:t>
      </w:r>
      <w:r w:rsidR="005D760E">
        <w:t xml:space="preserve"> </w:t>
      </w:r>
      <w:r w:rsidR="000D7B73">
        <w:t xml:space="preserve">in </w:t>
      </w:r>
      <w:r>
        <w:t>3GPP TR 38.843 V18.0.0</w:t>
      </w:r>
      <w:r w:rsidR="00FD54C3">
        <w:t xml:space="preserve">. </w:t>
      </w:r>
      <w:r w:rsidR="00FC0DB4">
        <w:t xml:space="preserve">And the targeted use cases for the metrics include beam prediction </w:t>
      </w:r>
      <w:r w:rsidR="002E7332">
        <w:t>for BM-Case1</w:t>
      </w:r>
      <w:r w:rsidR="00FC0DB4">
        <w:t xml:space="preserve"> and </w:t>
      </w:r>
      <w:r w:rsidR="002E7332">
        <w:t>BM-Case2</w:t>
      </w:r>
      <w:r w:rsidR="00FC0DB4">
        <w:t xml:space="preserve">. </w:t>
      </w:r>
      <w:r w:rsidR="00D11496">
        <w:t>Here, we are discussing the merits of these options and providing our view on which of these option(s) might be relevant.</w:t>
      </w:r>
    </w:p>
    <w:tbl>
      <w:tblPr>
        <w:tblStyle w:val="TableGrid"/>
        <w:tblW w:w="0" w:type="auto"/>
        <w:tblLook w:val="04A0" w:firstRow="1" w:lastRow="0" w:firstColumn="1" w:lastColumn="0" w:noHBand="0" w:noVBand="1"/>
      </w:tblPr>
      <w:tblGrid>
        <w:gridCol w:w="9617"/>
      </w:tblGrid>
      <w:tr w:rsidR="004C4359" w14:paraId="61F56370" w14:textId="77777777" w:rsidTr="004C4359">
        <w:tc>
          <w:tcPr>
            <w:tcW w:w="9617" w:type="dxa"/>
          </w:tcPr>
          <w:p w14:paraId="57CE6383" w14:textId="3046EA72" w:rsidR="004C4359" w:rsidRDefault="000E5D25" w:rsidP="004C4359">
            <w:pPr>
              <w:pStyle w:val="paragraph"/>
              <w:spacing w:before="0" w:beforeAutospacing="0" w:after="0" w:afterAutospacing="0"/>
              <w:textAlignment w:val="baseline"/>
              <w:rPr>
                <w:rStyle w:val="eop"/>
                <w:sz w:val="20"/>
                <w:szCs w:val="20"/>
              </w:rPr>
            </w:pPr>
            <w:r>
              <w:rPr>
                <w:rStyle w:val="normaltextrun"/>
                <w:sz w:val="20"/>
                <w:szCs w:val="20"/>
                <w:lang w:val="en-US"/>
              </w:rPr>
              <w:t xml:space="preserve">The </w:t>
            </w:r>
            <w:r w:rsidR="004C4359">
              <w:rPr>
                <w:rStyle w:val="normaltextrun"/>
                <w:sz w:val="20"/>
                <w:szCs w:val="20"/>
                <w:lang w:val="en-US"/>
              </w:rPr>
              <w:t xml:space="preserve">following test metrics/KPIs </w:t>
            </w:r>
            <w:r w:rsidR="000D7BFD">
              <w:rPr>
                <w:rStyle w:val="normaltextrun"/>
                <w:sz w:val="20"/>
                <w:szCs w:val="20"/>
                <w:lang w:val="en-US"/>
              </w:rPr>
              <w:t>f</w:t>
            </w:r>
            <w:r w:rsidR="000D7BFD">
              <w:rPr>
                <w:rStyle w:val="normaltextrun"/>
                <w:sz w:val="20"/>
                <w:szCs w:val="20"/>
              </w:rPr>
              <w:t xml:space="preserve">or </w:t>
            </w:r>
            <w:r w:rsidR="005916C9">
              <w:rPr>
                <w:rStyle w:val="normaltextrun"/>
                <w:sz w:val="20"/>
                <w:szCs w:val="20"/>
              </w:rPr>
              <w:t>Beam Prediction</w:t>
            </w:r>
            <w:r w:rsidR="000D7BFD">
              <w:rPr>
                <w:rStyle w:val="normaltextrun"/>
                <w:sz w:val="20"/>
                <w:szCs w:val="20"/>
              </w:rPr>
              <w:t xml:space="preserve"> </w:t>
            </w:r>
            <w:r w:rsidR="004C4359">
              <w:rPr>
                <w:rStyle w:val="normaltextrun"/>
                <w:sz w:val="20"/>
                <w:szCs w:val="20"/>
                <w:lang w:val="en-US"/>
              </w:rPr>
              <w:t>are considered</w:t>
            </w:r>
            <w:r w:rsidR="00DD435B">
              <w:rPr>
                <w:rStyle w:val="normaltextrun"/>
                <w:sz w:val="20"/>
                <w:szCs w:val="20"/>
                <w:lang w:val="en-US"/>
              </w:rPr>
              <w:t>:</w:t>
            </w:r>
            <w:r w:rsidR="00706966">
              <w:rPr>
                <w:rStyle w:val="normaltextrun"/>
                <w:sz w:val="20"/>
                <w:szCs w:val="20"/>
                <w:lang w:val="en-US"/>
              </w:rPr>
              <w:t xml:space="preserve"> </w:t>
            </w:r>
          </w:p>
          <w:p w14:paraId="23CC8936" w14:textId="77777777" w:rsidR="004C4359" w:rsidRPr="00A90B0F" w:rsidRDefault="004C4359" w:rsidP="004C4359">
            <w:pPr>
              <w:pStyle w:val="paragraph"/>
              <w:spacing w:before="0" w:beforeAutospacing="0" w:after="0" w:afterAutospacing="0"/>
              <w:textAlignment w:val="baseline"/>
              <w:rPr>
                <w:sz w:val="20"/>
                <w:szCs w:val="20"/>
              </w:rPr>
            </w:pPr>
          </w:p>
          <w:p w14:paraId="78B89051" w14:textId="77777777" w:rsidR="004C4359" w:rsidRDefault="004C4359" w:rsidP="004C4359">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rPr>
              <w:tab/>
            </w:r>
            <w:r>
              <w:rPr>
                <w:rStyle w:val="normaltextrun"/>
                <w:sz w:val="20"/>
                <w:szCs w:val="20"/>
              </w:rPr>
              <w:t>Option 1: RSRP accuracy</w:t>
            </w:r>
          </w:p>
          <w:p w14:paraId="5B855A00" w14:textId="77777777" w:rsidR="004C4359" w:rsidRDefault="004C4359" w:rsidP="004C4359">
            <w:pPr>
              <w:pStyle w:val="paragraph"/>
              <w:spacing w:before="0" w:beforeAutospacing="0" w:after="0" w:afterAutospacing="0"/>
              <w:ind w:left="555" w:hanging="270"/>
              <w:textAlignment w:val="baseline"/>
              <w:rPr>
                <w:sz w:val="20"/>
                <w:szCs w:val="20"/>
              </w:rPr>
            </w:pPr>
          </w:p>
          <w:p w14:paraId="25DAA577" w14:textId="77777777" w:rsidR="004C4359" w:rsidRDefault="004C4359" w:rsidP="004C4359">
            <w:pPr>
              <w:pStyle w:val="paragraph"/>
              <w:spacing w:before="0" w:beforeAutospacing="0" w:after="0" w:afterAutospacing="0"/>
              <w:ind w:left="555" w:hanging="270"/>
              <w:textAlignment w:val="baseline"/>
              <w:rPr>
                <w:sz w:val="20"/>
                <w:szCs w:val="20"/>
              </w:rPr>
            </w:pPr>
            <w:r>
              <w:rPr>
                <w:rStyle w:val="normaltextrun"/>
                <w:sz w:val="20"/>
                <w:szCs w:val="20"/>
              </w:rPr>
              <w:t>-</w:t>
            </w:r>
            <w:r>
              <w:rPr>
                <w:rStyle w:val="tabchar"/>
                <w:rFonts w:ascii="Calibri" w:hAnsi="Calibri" w:cs="Calibri"/>
              </w:rPr>
              <w:tab/>
            </w:r>
            <w:r>
              <w:rPr>
                <w:rStyle w:val="normaltextrun"/>
                <w:sz w:val="20"/>
                <w:szCs w:val="20"/>
              </w:rPr>
              <w:t>Option 2: Beam prediction accuracy</w:t>
            </w:r>
            <w:r>
              <w:rPr>
                <w:rStyle w:val="eop"/>
                <w:sz w:val="20"/>
                <w:szCs w:val="20"/>
              </w:rPr>
              <w:t> </w:t>
            </w:r>
          </w:p>
          <w:p w14:paraId="500A9C8C" w14:textId="77777777" w:rsidR="004C4359" w:rsidRDefault="004C4359" w:rsidP="004C4359">
            <w:pPr>
              <w:pStyle w:val="paragraph"/>
              <w:spacing w:before="0" w:beforeAutospacing="0" w:after="0" w:afterAutospacing="0"/>
              <w:ind w:left="840" w:hanging="270"/>
              <w:textAlignment w:val="baseline"/>
              <w:rPr>
                <w:sz w:val="20"/>
                <w:szCs w:val="20"/>
              </w:rPr>
            </w:pPr>
            <w:r>
              <w:rPr>
                <w:rStyle w:val="normaltextrun"/>
                <w:sz w:val="20"/>
                <w:szCs w:val="20"/>
              </w:rPr>
              <w:t>-</w:t>
            </w:r>
            <w:r>
              <w:rPr>
                <w:rStyle w:val="tabchar"/>
                <w:rFonts w:ascii="Calibri" w:hAnsi="Calibri" w:cs="Calibri"/>
              </w:rPr>
              <w:tab/>
            </w:r>
            <w:r>
              <w:rPr>
                <w:rStyle w:val="normaltextrun"/>
                <w:sz w:val="20"/>
                <w:szCs w:val="20"/>
              </w:rPr>
              <w:t>Top-1 (%</w:t>
            </w:r>
            <w:proofErr w:type="gramStart"/>
            <w:r>
              <w:rPr>
                <w:rStyle w:val="normaltextrun"/>
                <w:sz w:val="20"/>
                <w:szCs w:val="20"/>
              </w:rPr>
              <w:t>) :</w:t>
            </w:r>
            <w:proofErr w:type="gramEnd"/>
            <w:r>
              <w:rPr>
                <w:rStyle w:val="normaltextrun"/>
                <w:sz w:val="20"/>
                <w:szCs w:val="20"/>
              </w:rPr>
              <w:t xml:space="preserve"> the percentage of "the Top-1 strongest beam is Top-1 predicted beam"</w:t>
            </w:r>
            <w:r>
              <w:rPr>
                <w:rStyle w:val="eop"/>
                <w:sz w:val="20"/>
                <w:szCs w:val="20"/>
              </w:rPr>
              <w:t> </w:t>
            </w:r>
          </w:p>
          <w:p w14:paraId="42248A4A" w14:textId="1F9303F6" w:rsidR="004C4359" w:rsidRPr="00727FED" w:rsidRDefault="004C4359" w:rsidP="004C4359">
            <w:pPr>
              <w:pStyle w:val="paragraph"/>
              <w:spacing w:before="0" w:beforeAutospacing="0" w:after="0" w:afterAutospacing="0"/>
              <w:ind w:left="840" w:hanging="270"/>
              <w:textAlignment w:val="baseline"/>
              <w:rPr>
                <w:sz w:val="20"/>
                <w:szCs w:val="20"/>
              </w:rPr>
            </w:pPr>
            <w:r>
              <w:rPr>
                <w:rStyle w:val="normaltextrun"/>
                <w:sz w:val="20"/>
                <w:szCs w:val="20"/>
              </w:rPr>
              <w:t>-</w:t>
            </w:r>
            <w:r>
              <w:rPr>
                <w:rStyle w:val="tabchar"/>
                <w:rFonts w:ascii="Calibri" w:hAnsi="Calibri" w:cs="Calibri"/>
              </w:rPr>
              <w:tab/>
            </w:r>
            <w:r>
              <w:rPr>
                <w:rStyle w:val="normaltextrun"/>
                <w:sz w:val="20"/>
                <w:szCs w:val="20"/>
              </w:rPr>
              <w:t>Top-K/1 (%</w:t>
            </w:r>
            <w:proofErr w:type="gramStart"/>
            <w:r>
              <w:rPr>
                <w:rStyle w:val="normaltextrun"/>
                <w:sz w:val="20"/>
                <w:szCs w:val="20"/>
              </w:rPr>
              <w:t>) :</w:t>
            </w:r>
            <w:proofErr w:type="gramEnd"/>
            <w:r>
              <w:rPr>
                <w:rStyle w:val="normaltextrun"/>
                <w:sz w:val="20"/>
                <w:szCs w:val="20"/>
              </w:rPr>
              <w:t xml:space="preserve"> the percentage of "the Top-1 strongest beam is one of the Top-K predicted beams"</w:t>
            </w:r>
            <w:r>
              <w:rPr>
                <w:rStyle w:val="eop"/>
                <w:sz w:val="20"/>
                <w:szCs w:val="20"/>
              </w:rPr>
              <w:t>, where K &gt;1 and values can be reported.</w:t>
            </w:r>
          </w:p>
          <w:p w14:paraId="0EDA1426" w14:textId="660BA7EB" w:rsidR="004C4359" w:rsidRDefault="004C4359" w:rsidP="004C4359">
            <w:pPr>
              <w:pStyle w:val="paragraph"/>
              <w:spacing w:before="0" w:beforeAutospacing="0" w:after="0" w:afterAutospacing="0"/>
              <w:ind w:left="840" w:hanging="270"/>
              <w:textAlignment w:val="baseline"/>
              <w:rPr>
                <w:rStyle w:val="normaltextrun"/>
                <w:sz w:val="20"/>
                <w:szCs w:val="20"/>
              </w:rPr>
            </w:pPr>
            <w:r>
              <w:rPr>
                <w:rStyle w:val="normaltextrun"/>
                <w:sz w:val="20"/>
                <w:szCs w:val="20"/>
              </w:rPr>
              <w:t>-</w:t>
            </w:r>
            <w:r>
              <w:rPr>
                <w:rStyle w:val="tabchar"/>
                <w:rFonts w:ascii="Calibri" w:hAnsi="Calibri" w:cs="Calibri"/>
              </w:rPr>
              <w:tab/>
            </w:r>
            <w:r>
              <w:rPr>
                <w:rStyle w:val="normaltextrun"/>
                <w:sz w:val="20"/>
                <w:szCs w:val="20"/>
              </w:rPr>
              <w:t>Top-1/K (%</w:t>
            </w:r>
            <w:proofErr w:type="gramStart"/>
            <w:r>
              <w:rPr>
                <w:rStyle w:val="normaltextrun"/>
                <w:sz w:val="20"/>
                <w:szCs w:val="20"/>
              </w:rPr>
              <w:t>) :</w:t>
            </w:r>
            <w:proofErr w:type="gramEnd"/>
            <w:r>
              <w:rPr>
                <w:rStyle w:val="normaltextrun"/>
                <w:sz w:val="20"/>
                <w:szCs w:val="20"/>
              </w:rPr>
              <w:t xml:space="preserve"> the percentage of "the Top-1 predicted beam is one of the Top-K strongest beams"</w:t>
            </w:r>
          </w:p>
          <w:p w14:paraId="5F43B26C" w14:textId="77777777" w:rsidR="004C4359" w:rsidRDefault="004C4359" w:rsidP="004C4359">
            <w:pPr>
              <w:pStyle w:val="paragraph"/>
              <w:spacing w:before="0" w:beforeAutospacing="0" w:after="0" w:afterAutospacing="0"/>
              <w:ind w:left="840" w:hanging="270"/>
              <w:textAlignment w:val="baseline"/>
              <w:rPr>
                <w:sz w:val="20"/>
                <w:szCs w:val="20"/>
              </w:rPr>
            </w:pPr>
            <w:r>
              <w:rPr>
                <w:rStyle w:val="eop"/>
                <w:sz w:val="20"/>
                <w:szCs w:val="20"/>
              </w:rPr>
              <w:t> </w:t>
            </w:r>
          </w:p>
          <w:p w14:paraId="4320B10D" w14:textId="6835C683" w:rsidR="004C4359" w:rsidRDefault="004C4359" w:rsidP="004C4359">
            <w:pPr>
              <w:pStyle w:val="paragraph"/>
              <w:spacing w:before="0" w:beforeAutospacing="0" w:after="0" w:afterAutospacing="0"/>
              <w:ind w:left="555" w:hanging="270"/>
              <w:textAlignment w:val="baseline"/>
              <w:rPr>
                <w:sz w:val="20"/>
                <w:szCs w:val="20"/>
              </w:rPr>
            </w:pPr>
            <w:r>
              <w:rPr>
                <w:rStyle w:val="normaltextrun"/>
                <w:sz w:val="20"/>
                <w:szCs w:val="20"/>
              </w:rPr>
              <w:t>-</w:t>
            </w:r>
            <w:r>
              <w:rPr>
                <w:rStyle w:val="tabchar"/>
                <w:rFonts w:ascii="Calibri" w:hAnsi="Calibri" w:cs="Calibri"/>
              </w:rPr>
              <w:tab/>
            </w:r>
            <w:r>
              <w:rPr>
                <w:rStyle w:val="normaltextrun"/>
                <w:sz w:val="20"/>
                <w:szCs w:val="20"/>
              </w:rPr>
              <w:t xml:space="preserve">Option 3: The successful rate for the correct prediction which is considered as maximum RSRP among </w:t>
            </w:r>
            <w:proofErr w:type="gramStart"/>
            <w:r>
              <w:rPr>
                <w:rStyle w:val="normaltextrun"/>
                <w:sz w:val="20"/>
                <w:szCs w:val="20"/>
              </w:rPr>
              <w:t>top-K</w:t>
            </w:r>
            <w:proofErr w:type="gramEnd"/>
            <w:r>
              <w:rPr>
                <w:rStyle w:val="normaltextrun"/>
                <w:sz w:val="20"/>
                <w:szCs w:val="20"/>
              </w:rPr>
              <w:t xml:space="preserve"> predicted beams is larger than the RSRP of the strongest beam – x dB, </w:t>
            </w:r>
            <w:r>
              <w:rPr>
                <w:rStyle w:val="eop"/>
                <w:sz w:val="20"/>
                <w:szCs w:val="20"/>
              </w:rPr>
              <w:t> </w:t>
            </w:r>
          </w:p>
          <w:p w14:paraId="58351511" w14:textId="77777777" w:rsidR="004C4359" w:rsidRDefault="004C4359" w:rsidP="004C4359">
            <w:pPr>
              <w:pStyle w:val="paragraph"/>
              <w:spacing w:before="0" w:beforeAutospacing="0" w:after="0" w:afterAutospacing="0"/>
              <w:ind w:left="840" w:hanging="270"/>
              <w:textAlignment w:val="baseline"/>
              <w:rPr>
                <w:rStyle w:val="eop"/>
                <w:sz w:val="20"/>
                <w:szCs w:val="20"/>
              </w:rPr>
            </w:pPr>
            <w:r>
              <w:rPr>
                <w:rStyle w:val="normaltextrun"/>
                <w:sz w:val="20"/>
                <w:szCs w:val="20"/>
              </w:rPr>
              <w:t>-</w:t>
            </w:r>
            <w:r>
              <w:rPr>
                <w:rStyle w:val="tabchar"/>
                <w:rFonts w:ascii="Calibri" w:hAnsi="Calibri" w:cs="Calibri"/>
              </w:rPr>
              <w:tab/>
            </w:r>
            <w:r>
              <w:rPr>
                <w:rStyle w:val="normaltextrun"/>
                <w:sz w:val="20"/>
                <w:szCs w:val="20"/>
              </w:rPr>
              <w:t>Related measurement accuracy can be considered to determine x</w:t>
            </w:r>
            <w:r>
              <w:rPr>
                <w:rStyle w:val="eop"/>
                <w:sz w:val="20"/>
                <w:szCs w:val="20"/>
              </w:rPr>
              <w:t> </w:t>
            </w:r>
          </w:p>
          <w:p w14:paraId="077602BF" w14:textId="77777777" w:rsidR="004C4359" w:rsidRDefault="004C4359" w:rsidP="004C4359">
            <w:pPr>
              <w:pStyle w:val="paragraph"/>
              <w:spacing w:before="0" w:beforeAutospacing="0" w:after="0" w:afterAutospacing="0"/>
              <w:ind w:left="840" w:hanging="270"/>
              <w:textAlignment w:val="baseline"/>
              <w:rPr>
                <w:sz w:val="20"/>
                <w:szCs w:val="20"/>
              </w:rPr>
            </w:pPr>
          </w:p>
          <w:p w14:paraId="55541D7F" w14:textId="720D738B" w:rsidR="004C4359" w:rsidRDefault="004C4359" w:rsidP="004C4359">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rPr>
              <w:tab/>
            </w:r>
            <w:r>
              <w:rPr>
                <w:rStyle w:val="normaltextrun"/>
                <w:sz w:val="20"/>
                <w:szCs w:val="20"/>
              </w:rPr>
              <w:t>Option 4: combinations of above options</w:t>
            </w:r>
            <w:r>
              <w:rPr>
                <w:rStyle w:val="eop"/>
                <w:sz w:val="20"/>
                <w:szCs w:val="20"/>
              </w:rPr>
              <w:t> </w:t>
            </w:r>
          </w:p>
          <w:p w14:paraId="679BE036" w14:textId="77777777" w:rsidR="004C4359" w:rsidRDefault="004C4359" w:rsidP="0058255E"/>
        </w:tc>
      </w:tr>
    </w:tbl>
    <w:p w14:paraId="0EB26A05" w14:textId="77777777" w:rsidR="007F15B5" w:rsidRDefault="007F15B5" w:rsidP="0058255E"/>
    <w:p w14:paraId="0031CD52" w14:textId="6D409789" w:rsidR="00402C69" w:rsidRDefault="00CC2C13" w:rsidP="0058255E">
      <w:r>
        <w:t>During RAN4#112</w:t>
      </w:r>
      <w:r w:rsidR="00CB7845">
        <w:t>bis</w:t>
      </w:r>
      <w:r>
        <w:t xml:space="preserve">, </w:t>
      </w:r>
      <w:r w:rsidR="008E0E05">
        <w:t xml:space="preserve">the </w:t>
      </w:r>
      <w:r w:rsidR="00E44E62">
        <w:t xml:space="preserve">following </w:t>
      </w:r>
      <w:r w:rsidR="008E0E05">
        <w:t xml:space="preserve">definition </w:t>
      </w:r>
      <w:r w:rsidR="007B7740">
        <w:t>of</w:t>
      </w:r>
      <w:r w:rsidR="008E0E05">
        <w:t xml:space="preserve"> </w:t>
      </w:r>
      <w:r w:rsidR="00655FEE">
        <w:t xml:space="preserve">absolute </w:t>
      </w:r>
      <w:r w:rsidR="00406482">
        <w:t>RSRP accuracy</w:t>
      </w:r>
      <w:r w:rsidR="00655FEE">
        <w:t xml:space="preserve"> </w:t>
      </w:r>
      <w:r w:rsidR="00DE584C">
        <w:t>as</w:t>
      </w:r>
      <w:r w:rsidR="00655FEE">
        <w:t xml:space="preserve"> </w:t>
      </w:r>
      <w:r w:rsidR="00D02A0A">
        <w:t>a test metric in option 1</w:t>
      </w:r>
      <w:r w:rsidR="00406482">
        <w:t xml:space="preserve"> </w:t>
      </w:r>
      <w:r w:rsidR="00E8729D">
        <w:t>has been agreed.</w:t>
      </w:r>
    </w:p>
    <w:tbl>
      <w:tblPr>
        <w:tblStyle w:val="TableGrid"/>
        <w:tblW w:w="0" w:type="auto"/>
        <w:tblLook w:val="04A0" w:firstRow="1" w:lastRow="0" w:firstColumn="1" w:lastColumn="0" w:noHBand="0" w:noVBand="1"/>
      </w:tblPr>
      <w:tblGrid>
        <w:gridCol w:w="9617"/>
      </w:tblGrid>
      <w:tr w:rsidR="00D61466" w14:paraId="4CAD5774" w14:textId="77777777" w:rsidTr="00D61466">
        <w:tc>
          <w:tcPr>
            <w:tcW w:w="9617" w:type="dxa"/>
          </w:tcPr>
          <w:p w14:paraId="0B65EF47" w14:textId="5776B669" w:rsidR="00002294" w:rsidRPr="00002294" w:rsidRDefault="00002294" w:rsidP="00002294">
            <w:pPr>
              <w:rPr>
                <w:lang w:val="en-US"/>
              </w:rPr>
            </w:pPr>
            <w:r w:rsidRPr="00880EEF">
              <w:rPr>
                <w:highlight w:val="green"/>
              </w:rPr>
              <w:t>Agreement</w:t>
            </w:r>
            <w:r w:rsidRPr="00002294">
              <w:rPr>
                <w:lang w:val="en-US"/>
              </w:rPr>
              <w:t>​</w:t>
            </w:r>
          </w:p>
          <w:p w14:paraId="60993B0D" w14:textId="1C170A5A" w:rsidR="00002294" w:rsidRPr="00002294" w:rsidRDefault="00002294" w:rsidP="00880EEF">
            <w:pPr>
              <w:ind w:left="720"/>
              <w:rPr>
                <w:lang w:val="en-US"/>
              </w:rPr>
            </w:pPr>
            <w:r w:rsidRPr="00002294">
              <w:rPr>
                <w:lang w:val="en-US"/>
              </w:rPr>
              <w:t>If the absolute RSRP is agreed to be metric for the beam management prediction, the absolute RSRP accuracy for AI/ML based beam prediction = predicted L1-RSRP of beam index i – ground</w:t>
            </w:r>
            <w:r w:rsidR="00E663B6">
              <w:rPr>
                <w:lang w:val="en-US"/>
              </w:rPr>
              <w:t xml:space="preserve"> </w:t>
            </w:r>
            <w:r w:rsidRPr="00002294">
              <w:rPr>
                <w:lang w:val="en-US"/>
              </w:rPr>
              <w:t xml:space="preserve">truth of L1-RSRP of beam index i. The index i may be any beam index [in </w:t>
            </w:r>
            <w:proofErr w:type="gramStart"/>
            <w:r w:rsidRPr="00002294">
              <w:rPr>
                <w:lang w:val="en-US"/>
              </w:rPr>
              <w:t>top-K</w:t>
            </w:r>
            <w:proofErr w:type="gramEnd"/>
            <w:r w:rsidRPr="00002294">
              <w:rPr>
                <w:lang w:val="en-US"/>
              </w:rPr>
              <w:t xml:space="preserve"> beams based on ground</w:t>
            </w:r>
            <w:r w:rsidR="00E663B6">
              <w:rPr>
                <w:lang w:val="en-US"/>
              </w:rPr>
              <w:t xml:space="preserve"> </w:t>
            </w:r>
            <w:r w:rsidRPr="00002294">
              <w:rPr>
                <w:lang w:val="en-US"/>
              </w:rPr>
              <w:t>truth L1-RSRP].</w:t>
            </w:r>
          </w:p>
          <w:p w14:paraId="233BEAD9" w14:textId="77777777" w:rsidR="00D61466" w:rsidRDefault="00D61466" w:rsidP="0051629B"/>
        </w:tc>
      </w:tr>
    </w:tbl>
    <w:p w14:paraId="03DB2949" w14:textId="77777777" w:rsidR="004B6FA8" w:rsidRDefault="004B6FA8" w:rsidP="00F50DFA"/>
    <w:p w14:paraId="4916D3CF" w14:textId="0B2E0ED7" w:rsidR="004B6FA8" w:rsidRDefault="004B6FA8" w:rsidP="00F50DFA">
      <w:r>
        <w:t>In the following, we provide our view on Options 2, 3 and 5.</w:t>
      </w:r>
    </w:p>
    <w:p w14:paraId="772A65BC" w14:textId="77777777" w:rsidR="004B6FA8" w:rsidRPr="00195376" w:rsidRDefault="004B6FA8" w:rsidP="004B6FA8">
      <w:pPr>
        <w:pStyle w:val="RAN4H3"/>
        <w:ind w:left="505" w:hanging="505"/>
      </w:pPr>
      <w:r w:rsidRPr="00195376">
        <w:t>Option2</w:t>
      </w:r>
      <w:r>
        <w:t xml:space="preserve"> (</w:t>
      </w:r>
      <w:r w:rsidRPr="00195376">
        <w:t xml:space="preserve">Beam </w:t>
      </w:r>
      <w:r>
        <w:t>IDs</w:t>
      </w:r>
      <w:r w:rsidRPr="00195376">
        <w:t xml:space="preserve"> prediction accuracy</w:t>
      </w:r>
      <w:r>
        <w:t>)</w:t>
      </w:r>
      <w:r w:rsidRPr="00195376">
        <w:t>:</w:t>
      </w:r>
    </w:p>
    <w:p w14:paraId="308DCF44" w14:textId="77777777" w:rsidR="004B6FA8" w:rsidRDefault="004B6FA8" w:rsidP="004B6FA8">
      <w:r>
        <w:lastRenderedPageBreak/>
        <w:t xml:space="preserve">In this option, when AI/ML functionality outputs </w:t>
      </w:r>
      <w:proofErr w:type="gramStart"/>
      <w:r>
        <w:t>Top-K</w:t>
      </w:r>
      <w:proofErr w:type="gramEnd"/>
      <w:r>
        <w:t xml:space="preserve"> beam IDs prediction, RAN4 discussed following metrics: </w:t>
      </w:r>
    </w:p>
    <w:p w14:paraId="4B5521D1" w14:textId="77777777" w:rsidR="004B6FA8" w:rsidRDefault="004B6FA8" w:rsidP="004B6FA8">
      <w:proofErr w:type="gramStart"/>
      <w:r w:rsidRPr="00921F64">
        <w:rPr>
          <w:b/>
          <w:bCs/>
        </w:rPr>
        <w:t>Top-1</w:t>
      </w:r>
      <w:proofErr w:type="gramEnd"/>
      <w:r w:rsidRPr="00921F64">
        <w:rPr>
          <w:b/>
          <w:bCs/>
        </w:rPr>
        <w:t>(%):</w:t>
      </w:r>
      <w:r>
        <w:t xml:space="preserve"> This is the success rate, based on a number of occurrences, when Top-1 predicted beam is also the actual Top-1 strongest beam. The number of occurrences required for this metric needs yet to be discussed in RAN4. In our view, this is the strictest requirement, and the test may be failed due to even smallest prediction errors. Therefore, either RAN4 should have a relaxed performance target for this metric, or this metric should not be considered in RAN4.</w:t>
      </w:r>
    </w:p>
    <w:p w14:paraId="1BFF3F05" w14:textId="77777777" w:rsidR="004B6FA8" w:rsidRDefault="004B6FA8" w:rsidP="004B6FA8">
      <w:pPr>
        <w:pStyle w:val="RAN4observation0"/>
      </w:pPr>
      <w:bookmarkStart w:id="32" w:name="_Hlk179215703"/>
      <w:proofErr w:type="gramStart"/>
      <w:r>
        <w:t>Top-1</w:t>
      </w:r>
      <w:proofErr w:type="gramEnd"/>
      <w:r>
        <w:t>(%) metric of Option2 is the strictest requirement and RAN4 should not consider it as a performance metric.</w:t>
      </w:r>
    </w:p>
    <w:bookmarkEnd w:id="32"/>
    <w:p w14:paraId="2A217278" w14:textId="77777777" w:rsidR="004B6FA8" w:rsidRDefault="004B6FA8" w:rsidP="004B6FA8">
      <w:proofErr w:type="gramStart"/>
      <w:r w:rsidRPr="00921F64">
        <w:rPr>
          <w:b/>
          <w:bCs/>
        </w:rPr>
        <w:t>Top-K</w:t>
      </w:r>
      <w:proofErr w:type="gramEnd"/>
      <w:r w:rsidRPr="00921F64">
        <w:rPr>
          <w:b/>
          <w:bCs/>
        </w:rPr>
        <w:t>/1(%):</w:t>
      </w:r>
      <w:r>
        <w:t xml:space="preserve"> This is the success rate, based on a number of occurrences, when Top-1 actual strongest beam is one of the Top-K predicted beams, where K&gt;1. The number of occurrences required for this metric needs yet to be discussed in RAN4. This metric only guarantees that </w:t>
      </w:r>
      <w:proofErr w:type="gramStart"/>
      <w:r>
        <w:t>Top-1</w:t>
      </w:r>
      <w:proofErr w:type="gramEnd"/>
      <w:r>
        <w:t xml:space="preserve"> actual strongest beam is one of the predicted beams. It doesn’t verify the accuracy of prediction by the AI/ML functionality for other beams. Therefore, this metric should not be considered alone. Although, one solution may be to use this metric in combination with the Top-1/</w:t>
      </w:r>
      <w:proofErr w:type="gramStart"/>
      <w:r>
        <w:t>K(</w:t>
      </w:r>
      <w:proofErr w:type="gramEnd"/>
      <w:r>
        <w:t>%) metric.</w:t>
      </w:r>
    </w:p>
    <w:p w14:paraId="60311C4A" w14:textId="77777777" w:rsidR="004B6FA8" w:rsidRDefault="004B6FA8" w:rsidP="004B6FA8">
      <w:pPr>
        <w:pStyle w:val="RAN4observation0"/>
      </w:pPr>
      <w:bookmarkStart w:id="33" w:name="_Hlk179215723"/>
      <w:proofErr w:type="gramStart"/>
      <w:r>
        <w:t>Top-K</w:t>
      </w:r>
      <w:proofErr w:type="gramEnd"/>
      <w:r>
        <w:t>/1(%) metric of Option2 only verifies if actual strongest beam is among Top-K predicted beams and it doesn’t verify the accuracy of prediction for other beams.</w:t>
      </w:r>
    </w:p>
    <w:p w14:paraId="571733A6" w14:textId="77777777" w:rsidR="004B6FA8" w:rsidRDefault="004B6FA8" w:rsidP="004B6FA8">
      <w:pPr>
        <w:pStyle w:val="RAN4proposal"/>
      </w:pPr>
      <w:bookmarkStart w:id="34" w:name="_Hlk179215737"/>
      <w:bookmarkEnd w:id="33"/>
      <w:r>
        <w:t>Top-K/1(%) metric of Option 2 should be considered in the combination of Top-1/</w:t>
      </w:r>
      <w:proofErr w:type="gramStart"/>
      <w:r>
        <w:t>K(</w:t>
      </w:r>
      <w:proofErr w:type="gramEnd"/>
      <w:r>
        <w:t xml:space="preserve">%). </w:t>
      </w:r>
    </w:p>
    <w:bookmarkEnd w:id="34"/>
    <w:p w14:paraId="30254F4E" w14:textId="77777777" w:rsidR="004B6FA8" w:rsidRPr="00A14B63" w:rsidRDefault="004B6FA8" w:rsidP="004B6FA8">
      <w:r w:rsidRPr="00921F64">
        <w:rPr>
          <w:rStyle w:val="normaltextrun"/>
          <w:b/>
          <w:bCs/>
          <w:szCs w:val="20"/>
        </w:rPr>
        <w:t>Top-1/K (%</w:t>
      </w:r>
      <w:proofErr w:type="gramStart"/>
      <w:r w:rsidRPr="00921F64">
        <w:rPr>
          <w:rStyle w:val="normaltextrun"/>
          <w:b/>
          <w:bCs/>
          <w:szCs w:val="20"/>
        </w:rPr>
        <w:t>) :</w:t>
      </w:r>
      <w:proofErr w:type="gramEnd"/>
      <w:r>
        <w:rPr>
          <w:rStyle w:val="normaltextrun"/>
          <w:szCs w:val="20"/>
        </w:rPr>
        <w:t xml:space="preserve"> This is the success rate, based on a number of occurrences, </w:t>
      </w:r>
      <w:r>
        <w:t xml:space="preserve">when Top-1 predicted beam is one of the Top-K actual strongest beams, where K&gt;1. The number of occurrences required for this metric needs yet to be discussed in RAN4. This metric only guarantees if the prediction of </w:t>
      </w:r>
      <w:proofErr w:type="gramStart"/>
      <w:r>
        <w:t>Top-1</w:t>
      </w:r>
      <w:proofErr w:type="gramEnd"/>
      <w:r>
        <w:t xml:space="preserve"> predicted beam has a reasonable accuracy. It doesn’t verify the accuracy of other predictions. Since, network may indicate to the UE to use any of the predicted beams in the field, and if the prediction accuracy of other beams is not verified then it may cause a degraded performance in the field. Therefore, this metric should not be considered alone. Although, one solution may be to use this metric in combination with the </w:t>
      </w:r>
      <w:proofErr w:type="gramStart"/>
      <w:r>
        <w:t>Top-K</w:t>
      </w:r>
      <w:proofErr w:type="gramEnd"/>
      <w:r>
        <w:t>/1(%) metric.</w:t>
      </w:r>
    </w:p>
    <w:p w14:paraId="226041AC" w14:textId="77777777" w:rsidR="004B6FA8" w:rsidRPr="008745AA" w:rsidRDefault="004B6FA8" w:rsidP="004B6FA8">
      <w:pPr>
        <w:pStyle w:val="RAN4observation0"/>
        <w:spacing w:after="180" w:line="257" w:lineRule="auto"/>
        <w:jc w:val="both"/>
        <w:rPr>
          <w:rStyle w:val="normaltextrun"/>
          <w:b/>
        </w:rPr>
      </w:pPr>
      <w:bookmarkStart w:id="35" w:name="_Hlk179215747"/>
      <w:bookmarkStart w:id="36" w:name="_Hlk181991149"/>
      <w:r>
        <w:t>Top-1/</w:t>
      </w:r>
      <w:proofErr w:type="gramStart"/>
      <w:r>
        <w:t>K(</w:t>
      </w:r>
      <w:proofErr w:type="gramEnd"/>
      <w:r>
        <w:t>%) metric of Option2 only verifies if Top-1 predicted beam is among Top-K actual strongest beams and it doesn’t verify the accuracy of other predictions.</w:t>
      </w:r>
      <w:bookmarkEnd w:id="35"/>
    </w:p>
    <w:bookmarkEnd w:id="36"/>
    <w:p w14:paraId="0E323593" w14:textId="77777777" w:rsidR="004B6FA8" w:rsidRDefault="004B6FA8" w:rsidP="004B6FA8">
      <w:pPr>
        <w:pStyle w:val="RAN4H3"/>
        <w:ind w:left="505" w:hanging="505"/>
        <w:rPr>
          <w:rStyle w:val="normaltextrun"/>
        </w:rPr>
      </w:pPr>
      <w:r w:rsidRPr="00445ADE">
        <w:rPr>
          <w:rStyle w:val="normaltextrun"/>
          <w:bCs/>
        </w:rPr>
        <w:t xml:space="preserve">Option 3: </w:t>
      </w:r>
    </w:p>
    <w:p w14:paraId="373DF12A" w14:textId="77777777" w:rsidR="004B6FA8" w:rsidRDefault="004B6FA8" w:rsidP="004B6FA8">
      <w:pPr>
        <w:spacing w:after="180" w:line="257" w:lineRule="auto"/>
        <w:jc w:val="both"/>
        <w:rPr>
          <w:rStyle w:val="normaltextrun"/>
        </w:rPr>
      </w:pPr>
      <w:r>
        <w:rPr>
          <w:rStyle w:val="normaltextrun"/>
          <w:bCs/>
        </w:rPr>
        <w:t>Option 3 is defined as, “</w:t>
      </w:r>
      <w:r w:rsidRPr="00445ADE">
        <w:rPr>
          <w:rStyle w:val="normaltextrun"/>
          <w:bCs/>
        </w:rPr>
        <w:t xml:space="preserve">The successful rate for the correct prediction which is considered as maximum RSRP among </w:t>
      </w:r>
      <w:proofErr w:type="gramStart"/>
      <w:r w:rsidRPr="00445ADE">
        <w:rPr>
          <w:rStyle w:val="normaltextrun"/>
          <w:bCs/>
        </w:rPr>
        <w:t>top-K</w:t>
      </w:r>
      <w:proofErr w:type="gramEnd"/>
      <w:r w:rsidRPr="00445ADE">
        <w:rPr>
          <w:rStyle w:val="normaltextrun"/>
          <w:bCs/>
        </w:rPr>
        <w:t xml:space="preserve"> predicted beams is larger than the RSRP of the strongest beam x dB</w:t>
      </w:r>
      <w:r>
        <w:rPr>
          <w:rStyle w:val="normaltextrun"/>
          <w:bCs/>
        </w:rPr>
        <w:t>”.</w:t>
      </w:r>
    </w:p>
    <w:p w14:paraId="5E59AAE7" w14:textId="77777777" w:rsidR="004B6FA8" w:rsidRPr="00ED03AC" w:rsidRDefault="004B6FA8" w:rsidP="004B6FA8">
      <w:pPr>
        <w:spacing w:after="180" w:line="257" w:lineRule="auto"/>
        <w:jc w:val="both"/>
        <w:rPr>
          <w:rStyle w:val="normaltextrun"/>
          <w:bCs/>
        </w:rPr>
      </w:pPr>
      <w:r>
        <w:rPr>
          <w:rStyle w:val="normaltextrun"/>
          <w:bCs/>
        </w:rPr>
        <w:t xml:space="preserve">This metric compares the measured L1-RSRP of the strongest predicted beam with the measured L1-RSRP of the actual strongest beam. In our view, this is a reasonable metric and should be considered by RAN4. However, this metric doesn’t verify the quality of prediction for other predicted beams. </w:t>
      </w:r>
      <w:r>
        <w:t>Since, network may indicate to the UE to use any of the predicted beams in the field, and if the prediction accuracy of other beams is not verified then it may cause a degraded performance in the field. Therefore, in our view, only Option 3 will not be sufficient, and it must be considered in combination with other Options (such as Option 1 and Option 2).</w:t>
      </w:r>
    </w:p>
    <w:p w14:paraId="30FE472C" w14:textId="77777777" w:rsidR="004B6FA8" w:rsidRDefault="004B6FA8" w:rsidP="004B6FA8">
      <w:pPr>
        <w:pStyle w:val="RAN4observation0"/>
        <w:rPr>
          <w:rStyle w:val="eop"/>
        </w:rPr>
      </w:pPr>
      <w:bookmarkStart w:id="37" w:name="_Hlk179215762"/>
      <w:r>
        <w:t xml:space="preserve">Option 3 only compares </w:t>
      </w:r>
      <w:r>
        <w:rPr>
          <w:rStyle w:val="normaltextrun"/>
          <w:bCs/>
        </w:rPr>
        <w:t>the measured L1-RSRP of the strongest predicted beam with the measured L1-RSRP of the actual strongest beam</w:t>
      </w:r>
      <w:r>
        <w:t>. It does not verify the quality of prediction for other predicted beams.</w:t>
      </w:r>
    </w:p>
    <w:p w14:paraId="25FD2200" w14:textId="77777777" w:rsidR="004B6FA8" w:rsidRPr="00B965E9" w:rsidRDefault="004B6FA8" w:rsidP="004B6FA8">
      <w:pPr>
        <w:pStyle w:val="RAN4proposal"/>
        <w:ind w:left="0" w:firstLine="0"/>
      </w:pPr>
      <w:bookmarkStart w:id="38" w:name="_Hlk179215774"/>
      <w:bookmarkStart w:id="39" w:name="_Hlk181991188"/>
      <w:bookmarkEnd w:id="37"/>
      <w:r>
        <w:t>RAN4 should consider Option 3 but in combination of other Options (such as Option 1 and Option 2).</w:t>
      </w:r>
      <w:bookmarkEnd w:id="38"/>
    </w:p>
    <w:bookmarkEnd w:id="39"/>
    <w:p w14:paraId="7B0E2A9F" w14:textId="77777777" w:rsidR="004B6FA8" w:rsidRPr="000F2BD7" w:rsidRDefault="004B6FA8" w:rsidP="004B6FA8">
      <w:pPr>
        <w:pStyle w:val="RAN4H3"/>
        <w:ind w:left="505" w:hanging="505"/>
        <w:rPr>
          <w:lang w:val="en-US"/>
        </w:rPr>
      </w:pPr>
      <w:r w:rsidRPr="00ED03AC">
        <w:rPr>
          <w:rFonts w:eastAsia="Times New Roman" w:cs="Times New Roman"/>
        </w:rPr>
        <w:t xml:space="preserve">Option 5: </w:t>
      </w:r>
    </w:p>
    <w:p w14:paraId="698600AF" w14:textId="77777777" w:rsidR="004B6FA8" w:rsidRDefault="004B6FA8" w:rsidP="004B6FA8">
      <w:pPr>
        <w:spacing w:line="257" w:lineRule="auto"/>
        <w:rPr>
          <w:rFonts w:eastAsia="Times New Roman" w:cs="Times New Roman"/>
          <w:color w:val="002060"/>
          <w:sz w:val="22"/>
        </w:rPr>
      </w:pPr>
      <w:r>
        <w:rPr>
          <w:rFonts w:eastAsia="Times New Roman" w:cs="Times New Roman"/>
          <w:szCs w:val="20"/>
        </w:rPr>
        <w:t xml:space="preserve">We </w:t>
      </w:r>
      <w:r>
        <w:t xml:space="preserve">introduced Option 5 as another option, which is to define the requirements not based on UE measurement as a reference, but </w:t>
      </w:r>
      <w:r w:rsidRPr="00781AAA">
        <w:rPr>
          <w:b/>
          <w:bCs/>
        </w:rPr>
        <w:t>to verify the expected behaviour of AI/ML-enabled functionality based on the change in the configurations/inputs</w:t>
      </w:r>
      <w:r>
        <w:t xml:space="preserve"> of the functionality. For example, the best predicted beam should not change, if the power of all measured beams is scaled in the same way or when one of the measured beams cannot be received anymore, etc. In other words, the AI/ML functionality can be tested without explicit definition of the ground truth.</w:t>
      </w:r>
    </w:p>
    <w:p w14:paraId="54D51B34" w14:textId="77777777" w:rsidR="004B6FA8" w:rsidRDefault="004B6FA8" w:rsidP="004B6FA8">
      <w:pPr>
        <w:pStyle w:val="RAN4observation0"/>
      </w:pPr>
      <w:bookmarkStart w:id="40" w:name="_Hlk174114327"/>
      <w:r>
        <w:t>The behaviour of beam prediction functionalities can be tested without explicit definition of the ground truth by comparing the predictions to each other.</w:t>
      </w:r>
    </w:p>
    <w:p w14:paraId="0E818DBC" w14:textId="77777777" w:rsidR="004B6FA8" w:rsidRDefault="004B6FA8" w:rsidP="004B6FA8">
      <w:pPr>
        <w:pStyle w:val="RAN4proposal"/>
        <w:ind w:left="0" w:firstLine="0"/>
      </w:pPr>
      <w:bookmarkStart w:id="41" w:name="_Hlk179215802"/>
      <w:bookmarkStart w:id="42" w:name="_Hlk174114336"/>
      <w:bookmarkEnd w:id="40"/>
      <w:r>
        <w:lastRenderedPageBreak/>
        <w:t>RAN4 to introduce additional requirements based on relative difference in between the predictions due to change in the conditions/inputs, i.e., without dependency on the measurement accuracy errors and uncertainties.</w:t>
      </w:r>
    </w:p>
    <w:p w14:paraId="1B2711BB" w14:textId="77777777" w:rsidR="004B6FA8" w:rsidRPr="007C047F" w:rsidDel="00E764EC" w:rsidRDefault="004B6FA8" w:rsidP="004B6FA8">
      <w:pPr>
        <w:pStyle w:val="RAN4proposal"/>
      </w:pPr>
      <w:bookmarkStart w:id="43" w:name="_Hlk179215812"/>
      <w:bookmarkEnd w:id="41"/>
      <w:r>
        <w:t>Option 5 should be considered in the combination of other approximated ground truth-based options (such as Option 1).</w:t>
      </w:r>
      <w:bookmarkEnd w:id="42"/>
    </w:p>
    <w:bookmarkEnd w:id="43"/>
    <w:p w14:paraId="6419BF73" w14:textId="77777777" w:rsidR="00A145E3" w:rsidRDefault="00A145E3" w:rsidP="00F93D6A"/>
    <w:p w14:paraId="71C03F21" w14:textId="7F3B204E" w:rsidR="00301AD9" w:rsidRDefault="004B6FA8" w:rsidP="00301AD9">
      <w:pPr>
        <w:rPr>
          <w:lang w:val="en-US"/>
        </w:rPr>
      </w:pPr>
      <w:r>
        <w:t>Furthermore, in</w:t>
      </w:r>
      <w:r w:rsidR="00301AD9">
        <w:rPr>
          <w:lang w:val="en-US"/>
        </w:rPr>
        <w:t xml:space="preserve"> RAN4#112bis, in general aspects agenda item, following agreement was achieved:</w:t>
      </w:r>
    </w:p>
    <w:tbl>
      <w:tblPr>
        <w:tblStyle w:val="TableGrid"/>
        <w:tblW w:w="0" w:type="auto"/>
        <w:tblLook w:val="04A0" w:firstRow="1" w:lastRow="0" w:firstColumn="1" w:lastColumn="0" w:noHBand="0" w:noVBand="1"/>
      </w:tblPr>
      <w:tblGrid>
        <w:gridCol w:w="9617"/>
      </w:tblGrid>
      <w:tr w:rsidR="00301AD9" w14:paraId="137A79A7" w14:textId="77777777" w:rsidTr="00E145B1">
        <w:tc>
          <w:tcPr>
            <w:tcW w:w="9617" w:type="dxa"/>
          </w:tcPr>
          <w:p w14:paraId="7742B9FD" w14:textId="77777777" w:rsidR="00301AD9" w:rsidRPr="00435816" w:rsidRDefault="00301AD9" w:rsidP="00E145B1">
            <w:pPr>
              <w:rPr>
                <w:b/>
                <w:u w:val="single"/>
              </w:rPr>
            </w:pPr>
            <w:bookmarkStart w:id="44" w:name="_Hlk179968252"/>
            <w:r w:rsidRPr="00435816">
              <w:rPr>
                <w:b/>
                <w:u w:val="single"/>
              </w:rPr>
              <w:t xml:space="preserve">Issue 1-4: AI/ML Performance </w:t>
            </w:r>
          </w:p>
          <w:p w14:paraId="55E6196B" w14:textId="77777777" w:rsidR="00301AD9" w:rsidRPr="00435816" w:rsidRDefault="00301AD9" w:rsidP="00E145B1">
            <w:bookmarkStart w:id="45" w:name="_Hlk179968257"/>
            <w:bookmarkEnd w:id="44"/>
            <w:r w:rsidRPr="00301AD9">
              <w:rPr>
                <w:highlight w:val="green"/>
              </w:rPr>
              <w:t>Agreement:</w:t>
            </w:r>
          </w:p>
          <w:p w14:paraId="7769F71C" w14:textId="77777777" w:rsidR="00301AD9" w:rsidRPr="00435816" w:rsidRDefault="00301AD9" w:rsidP="00301AD9">
            <w:pPr>
              <w:numPr>
                <w:ilvl w:val="0"/>
                <w:numId w:val="27"/>
              </w:numPr>
            </w:pPr>
            <w:r w:rsidRPr="00435816">
              <w:t>For CSI prediction, AI/ML based performance requirement should not be worse than the legacy (non-AI/ML based) if a relevant equivalent legacy requirement/feature exists.</w:t>
            </w:r>
          </w:p>
          <w:p w14:paraId="3739D3D3" w14:textId="77777777" w:rsidR="00301AD9" w:rsidRPr="00435816" w:rsidRDefault="00301AD9" w:rsidP="00301AD9">
            <w:pPr>
              <w:numPr>
                <w:ilvl w:val="1"/>
                <w:numId w:val="27"/>
              </w:numPr>
            </w:pPr>
            <w:r w:rsidRPr="00435816">
              <w:t>FFS which legacy requirement/feature are relevant</w:t>
            </w:r>
          </w:p>
          <w:p w14:paraId="408019CC" w14:textId="77777777" w:rsidR="00301AD9" w:rsidRPr="00435816" w:rsidRDefault="00301AD9" w:rsidP="00301AD9">
            <w:pPr>
              <w:numPr>
                <w:ilvl w:val="1"/>
                <w:numId w:val="27"/>
              </w:numPr>
            </w:pPr>
            <w:r w:rsidRPr="00435816">
              <w:t>FFS whether AI/ML based performance should be better than the legacy</w:t>
            </w:r>
          </w:p>
          <w:p w14:paraId="0D6A8047" w14:textId="77777777" w:rsidR="00301AD9" w:rsidRPr="00435816" w:rsidRDefault="00301AD9" w:rsidP="00301AD9">
            <w:pPr>
              <w:numPr>
                <w:ilvl w:val="0"/>
                <w:numId w:val="27"/>
              </w:numPr>
            </w:pPr>
            <w:r w:rsidRPr="00435816">
              <w:t>FFS on target for AI/ML based beam management</w:t>
            </w:r>
            <w:bookmarkEnd w:id="45"/>
          </w:p>
          <w:p w14:paraId="49C7DD1D" w14:textId="77777777" w:rsidR="00301AD9" w:rsidRDefault="00301AD9" w:rsidP="00E145B1">
            <w:pPr>
              <w:rPr>
                <w:lang w:val="en-US"/>
              </w:rPr>
            </w:pPr>
          </w:p>
        </w:tc>
      </w:tr>
    </w:tbl>
    <w:p w14:paraId="4C396FD0" w14:textId="77777777" w:rsidR="00301AD9" w:rsidRDefault="00301AD9" w:rsidP="00301AD9">
      <w:pPr>
        <w:rPr>
          <w:lang w:val="en-US"/>
        </w:rPr>
      </w:pPr>
    </w:p>
    <w:p w14:paraId="52834E96" w14:textId="07ACB5C6" w:rsidR="00301AD9" w:rsidRDefault="00301AD9" w:rsidP="00301AD9">
      <w:pPr>
        <w:rPr>
          <w:lang w:val="en-US"/>
        </w:rPr>
      </w:pPr>
      <w:r>
        <w:rPr>
          <w:lang w:val="en-US"/>
        </w:rPr>
        <w:t>Regarding, FFS on target performance of beam prediction and RSRP prediction for BM use case, based on the output of ongoing study on the measurement error impacts on RSRP prediction, RAN4 will be in better position to decide if at the advantage of measurement reduction, worse than legacy performance for RSRP prediction can be acceptable or not.</w:t>
      </w:r>
    </w:p>
    <w:p w14:paraId="3AC9EBAE" w14:textId="7D746C0B" w:rsidR="00301AD9" w:rsidRPr="00F93D6A" w:rsidDel="00E764EC" w:rsidRDefault="00301AD9" w:rsidP="00E0679B">
      <w:pPr>
        <w:pStyle w:val="RAN4proposal"/>
        <w:ind w:left="0" w:firstLine="0"/>
      </w:pPr>
      <w:bookmarkStart w:id="46" w:name="_Hlk181991248"/>
      <w:r w:rsidRPr="004B6FA8">
        <w:rPr>
          <w:lang w:val="en-US"/>
        </w:rPr>
        <w:t>RAN4 should consider, based on the study on the measurement error impacts on RSRP prediction, if worse than legacy performance for RSRP prediction can be acceptable if there is significant reduction in the measurements.</w:t>
      </w:r>
    </w:p>
    <w:bookmarkEnd w:id="46"/>
    <w:p w14:paraId="2123793F" w14:textId="166EC81D" w:rsidR="003E23FB" w:rsidRPr="00ED03AC" w:rsidRDefault="007C047F" w:rsidP="003E23FB">
      <w:pPr>
        <w:pStyle w:val="RAN4H2"/>
        <w:rPr>
          <w:sz w:val="28"/>
          <w:szCs w:val="18"/>
        </w:rPr>
      </w:pPr>
      <w:r>
        <w:t xml:space="preserve"> </w:t>
      </w:r>
      <w:r w:rsidR="003E23FB" w:rsidRPr="00ED03AC">
        <w:rPr>
          <w:sz w:val="28"/>
          <w:szCs w:val="18"/>
        </w:rPr>
        <w:t>LCM related requirements</w:t>
      </w:r>
    </w:p>
    <w:p w14:paraId="410FB278" w14:textId="70AB1B93" w:rsidR="006B43BF" w:rsidRDefault="008E3B02" w:rsidP="004B6FA8">
      <w:pPr>
        <w:pStyle w:val="BodyText"/>
        <w:keepNext/>
        <w:spacing w:before="240"/>
        <w:rPr>
          <w:rFonts w:asciiTheme="majorBidi" w:hAnsiTheme="majorBidi" w:cstheme="majorBidi"/>
          <w:sz w:val="20"/>
          <w:szCs w:val="20"/>
        </w:rPr>
      </w:pPr>
      <w:r w:rsidRPr="0066152D">
        <w:rPr>
          <w:rFonts w:asciiTheme="majorBidi" w:hAnsiTheme="majorBidi" w:cstheme="majorBidi"/>
          <w:sz w:val="20"/>
          <w:szCs w:val="20"/>
        </w:rPr>
        <w:t>LCM</w:t>
      </w:r>
      <w:r w:rsidR="006B43BF">
        <w:rPr>
          <w:rFonts w:asciiTheme="majorBidi" w:hAnsiTheme="majorBidi" w:cstheme="majorBidi"/>
          <w:sz w:val="20"/>
          <w:szCs w:val="20"/>
        </w:rPr>
        <w:t xml:space="preserve"> related core requirements are </w:t>
      </w:r>
      <w:r w:rsidRPr="0066152D">
        <w:rPr>
          <w:rFonts w:asciiTheme="majorBidi" w:hAnsiTheme="majorBidi" w:cstheme="majorBidi"/>
          <w:sz w:val="20"/>
          <w:szCs w:val="20"/>
        </w:rPr>
        <w:t>further discussed in this section.  </w:t>
      </w:r>
      <w:r w:rsidR="006B43BF">
        <w:rPr>
          <w:rFonts w:asciiTheme="majorBidi" w:hAnsiTheme="majorBidi" w:cstheme="majorBidi"/>
          <w:sz w:val="20"/>
          <w:szCs w:val="20"/>
        </w:rPr>
        <w:t>In RAN4#111, RAN4 reached the following agreement:</w:t>
      </w:r>
    </w:p>
    <w:tbl>
      <w:tblPr>
        <w:tblStyle w:val="TableGrid"/>
        <w:tblW w:w="0" w:type="auto"/>
        <w:tblLook w:val="04A0" w:firstRow="1" w:lastRow="0" w:firstColumn="1" w:lastColumn="0" w:noHBand="0" w:noVBand="1"/>
      </w:tblPr>
      <w:tblGrid>
        <w:gridCol w:w="9617"/>
      </w:tblGrid>
      <w:tr w:rsidR="006B43BF" w14:paraId="78BAEBDF" w14:textId="77777777" w:rsidTr="006B43BF">
        <w:tc>
          <w:tcPr>
            <w:tcW w:w="9617" w:type="dxa"/>
          </w:tcPr>
          <w:p w14:paraId="40C3F856" w14:textId="31A72F0A" w:rsidR="006B43BF" w:rsidRDefault="006B43BF" w:rsidP="006B43BF">
            <w:pPr>
              <w:spacing w:after="180"/>
              <w:rPr>
                <w:rFonts w:eastAsia="Times New Roman" w:cs="Times New Roman"/>
                <w:szCs w:val="20"/>
                <w:lang w:bidi="th-TH"/>
              </w:rPr>
            </w:pPr>
            <w:r w:rsidRPr="004B6FA8">
              <w:rPr>
                <w:rFonts w:eastAsia="SimSun"/>
                <w:color w:val="000000" w:themeColor="dark1"/>
                <w:kern w:val="24"/>
                <w:szCs w:val="20"/>
                <w:highlight w:val="green"/>
                <w:lang w:bidi="th-TH"/>
              </w:rPr>
              <w:t>Agreement:</w:t>
            </w:r>
            <w:r w:rsidRPr="006B43BF">
              <w:rPr>
                <w:rFonts w:eastAsia="SimSun"/>
                <w:color w:val="000000" w:themeColor="dark1"/>
                <w:kern w:val="24"/>
                <w:szCs w:val="20"/>
                <w:lang w:bidi="th-TH"/>
              </w:rPr>
              <w:t xml:space="preserve"> </w:t>
            </w:r>
          </w:p>
          <w:p w14:paraId="391ACBA4" w14:textId="77777777" w:rsidR="006B43BF" w:rsidRPr="00ED03AC" w:rsidRDefault="006B43BF" w:rsidP="00D77320">
            <w:pPr>
              <w:pStyle w:val="ListParagraph"/>
              <w:numPr>
                <w:ilvl w:val="0"/>
                <w:numId w:val="11"/>
              </w:numPr>
              <w:spacing w:after="180"/>
              <w:rPr>
                <w:rFonts w:eastAsia="Times New Roman" w:cs="Times New Roman"/>
                <w:szCs w:val="20"/>
                <w:lang w:bidi="th-TH"/>
              </w:rPr>
            </w:pPr>
            <w:r w:rsidRPr="00ED03AC">
              <w:rPr>
                <w:rFonts w:eastAsia="Yu Mincho"/>
                <w:color w:val="000000" w:themeColor="dark1"/>
                <w:kern w:val="24"/>
                <w:szCs w:val="20"/>
                <w:lang w:bidi="th-TH"/>
              </w:rPr>
              <w:t>RAN4 considers defining RRM requirements for LCM procedures based on the specific use cases (beam management and positioning), and candidates are:</w:t>
            </w:r>
          </w:p>
          <w:p w14:paraId="54032898" w14:textId="77777777" w:rsidR="006B43BF" w:rsidRPr="00ED03AC" w:rsidRDefault="006B43BF" w:rsidP="00D77320">
            <w:pPr>
              <w:pStyle w:val="ListParagraph"/>
              <w:numPr>
                <w:ilvl w:val="1"/>
                <w:numId w:val="11"/>
              </w:numPr>
              <w:spacing w:after="180"/>
              <w:rPr>
                <w:rFonts w:eastAsia="Times New Roman" w:cs="Times New Roman"/>
                <w:szCs w:val="20"/>
                <w:lang w:bidi="th-TH"/>
              </w:rPr>
            </w:pPr>
            <w:r w:rsidRPr="00ED03AC">
              <w:rPr>
                <w:rFonts w:eastAsia="Yu Mincho"/>
                <w:color w:val="000000" w:themeColor="dark1"/>
                <w:kern w:val="24"/>
                <w:szCs w:val="20"/>
                <w:lang w:val="en-US" w:bidi="th-TH"/>
              </w:rPr>
              <w:t>Model i</w:t>
            </w:r>
            <w:r w:rsidRPr="00ED03AC">
              <w:rPr>
                <w:rFonts w:eastAsia="Yu Mincho"/>
                <w:color w:val="000000" w:themeColor="dark1"/>
                <w:kern w:val="24"/>
                <w:szCs w:val="20"/>
                <w:lang w:bidi="th-TH"/>
              </w:rPr>
              <w:t>dentification</w:t>
            </w:r>
          </w:p>
          <w:p w14:paraId="18393D24" w14:textId="77777777" w:rsidR="006B43BF" w:rsidRPr="00ED03AC" w:rsidRDefault="006B43BF" w:rsidP="00D77320">
            <w:pPr>
              <w:pStyle w:val="ListParagraph"/>
              <w:numPr>
                <w:ilvl w:val="1"/>
                <w:numId w:val="11"/>
              </w:numPr>
              <w:spacing w:after="180"/>
              <w:rPr>
                <w:rFonts w:eastAsia="Times New Roman" w:cs="Angsana New"/>
                <w:szCs w:val="20"/>
                <w:lang w:bidi="th-TH"/>
              </w:rPr>
            </w:pPr>
            <w:r w:rsidRPr="00ED03AC">
              <w:rPr>
                <w:rFonts w:eastAsia="Yu Mincho"/>
                <w:color w:val="000000" w:themeColor="dark1"/>
                <w:kern w:val="24"/>
                <w:szCs w:val="20"/>
                <w:lang w:bidi="th-TH"/>
              </w:rPr>
              <w:t>Selection</w:t>
            </w:r>
            <w:r w:rsidRPr="00ED03AC">
              <w:rPr>
                <w:rFonts w:eastAsia="Yu Mincho"/>
                <w:color w:val="000000" w:themeColor="dark1"/>
                <w:kern w:val="24"/>
                <w:szCs w:val="20"/>
                <w:lang w:val="en-US" w:bidi="th-TH"/>
              </w:rPr>
              <w:t xml:space="preserve"> </w:t>
            </w:r>
          </w:p>
          <w:p w14:paraId="66EB5376" w14:textId="77777777" w:rsidR="006B43BF" w:rsidRPr="00ED03AC" w:rsidRDefault="006B43BF" w:rsidP="00D77320">
            <w:pPr>
              <w:pStyle w:val="ListParagraph"/>
              <w:numPr>
                <w:ilvl w:val="1"/>
                <w:numId w:val="11"/>
              </w:numPr>
              <w:spacing w:after="180"/>
              <w:rPr>
                <w:rFonts w:eastAsia="Times New Roman" w:cs="Angsana New"/>
                <w:szCs w:val="20"/>
                <w:lang w:bidi="th-TH"/>
              </w:rPr>
            </w:pPr>
            <w:r w:rsidRPr="00ED03AC">
              <w:rPr>
                <w:rFonts w:eastAsia="Yu Mincho"/>
                <w:color w:val="000000" w:themeColor="dark1"/>
                <w:kern w:val="24"/>
                <w:szCs w:val="20"/>
                <w:lang w:bidi="th-TH"/>
              </w:rPr>
              <w:t>Activation</w:t>
            </w:r>
          </w:p>
          <w:p w14:paraId="6CEDB759" w14:textId="77777777" w:rsidR="006B43BF" w:rsidRPr="00ED03AC" w:rsidRDefault="006B43BF" w:rsidP="00D77320">
            <w:pPr>
              <w:pStyle w:val="ListParagraph"/>
              <w:numPr>
                <w:ilvl w:val="1"/>
                <w:numId w:val="11"/>
              </w:numPr>
              <w:spacing w:after="180"/>
              <w:rPr>
                <w:rFonts w:eastAsia="Times New Roman" w:cs="Angsana New"/>
                <w:szCs w:val="20"/>
                <w:lang w:bidi="th-TH"/>
              </w:rPr>
            </w:pPr>
            <w:r w:rsidRPr="00ED03AC">
              <w:rPr>
                <w:rFonts w:eastAsia="Yu Mincho"/>
                <w:color w:val="000000" w:themeColor="dark1"/>
                <w:kern w:val="24"/>
                <w:szCs w:val="20"/>
                <w:lang w:bidi="th-TH"/>
              </w:rPr>
              <w:t>Deactivation</w:t>
            </w:r>
          </w:p>
          <w:p w14:paraId="769FB73B" w14:textId="77777777" w:rsidR="006B43BF" w:rsidRPr="00ED03AC" w:rsidRDefault="006B43BF" w:rsidP="00D77320">
            <w:pPr>
              <w:pStyle w:val="ListParagraph"/>
              <w:numPr>
                <w:ilvl w:val="1"/>
                <w:numId w:val="11"/>
              </w:numPr>
              <w:spacing w:after="180"/>
              <w:rPr>
                <w:rFonts w:eastAsia="Times New Roman" w:cs="Angsana New"/>
                <w:szCs w:val="20"/>
                <w:lang w:bidi="th-TH"/>
              </w:rPr>
            </w:pPr>
            <w:r w:rsidRPr="00ED03AC">
              <w:rPr>
                <w:rFonts w:eastAsia="Yu Mincho"/>
                <w:color w:val="000000" w:themeColor="dark1"/>
                <w:kern w:val="24"/>
                <w:szCs w:val="20"/>
                <w:lang w:bidi="th-TH"/>
              </w:rPr>
              <w:t>Switching</w:t>
            </w:r>
          </w:p>
          <w:p w14:paraId="684553D5" w14:textId="77777777" w:rsidR="006B43BF" w:rsidRPr="00ED03AC" w:rsidRDefault="006B43BF" w:rsidP="00D77320">
            <w:pPr>
              <w:pStyle w:val="ListParagraph"/>
              <w:numPr>
                <w:ilvl w:val="1"/>
                <w:numId w:val="11"/>
              </w:numPr>
              <w:spacing w:after="180"/>
              <w:rPr>
                <w:rFonts w:eastAsia="Times New Roman" w:cs="Angsana New"/>
                <w:szCs w:val="20"/>
                <w:lang w:bidi="th-TH"/>
              </w:rPr>
            </w:pPr>
            <w:r>
              <w:rPr>
                <w:rFonts w:eastAsia="Yu Mincho"/>
                <w:color w:val="000000" w:themeColor="dark1"/>
                <w:kern w:val="24"/>
                <w:szCs w:val="20"/>
                <w:lang w:bidi="th-TH"/>
              </w:rPr>
              <w:t>f</w:t>
            </w:r>
            <w:r w:rsidRPr="00ED03AC">
              <w:rPr>
                <w:rFonts w:eastAsia="Yu Mincho"/>
                <w:color w:val="000000" w:themeColor="dark1"/>
                <w:kern w:val="24"/>
                <w:szCs w:val="20"/>
                <w:lang w:bidi="th-TH"/>
              </w:rPr>
              <w:t>allback to non-AI operation</w:t>
            </w:r>
          </w:p>
          <w:p w14:paraId="46AE06E4" w14:textId="77777777" w:rsidR="006B43BF" w:rsidRPr="00ED03AC" w:rsidRDefault="006B43BF" w:rsidP="00D77320">
            <w:pPr>
              <w:pStyle w:val="ListParagraph"/>
              <w:numPr>
                <w:ilvl w:val="1"/>
                <w:numId w:val="11"/>
              </w:numPr>
              <w:spacing w:after="180"/>
              <w:rPr>
                <w:rFonts w:eastAsia="Times New Roman" w:cs="Times New Roman"/>
                <w:szCs w:val="20"/>
                <w:lang w:bidi="th-TH"/>
              </w:rPr>
            </w:pPr>
            <w:r w:rsidRPr="00ED03AC">
              <w:rPr>
                <w:rFonts w:eastAsia="Yu Mincho"/>
                <w:color w:val="000000" w:themeColor="dark1"/>
                <w:kern w:val="24"/>
                <w:szCs w:val="20"/>
                <w:lang w:bidi="th-TH"/>
              </w:rPr>
              <w:t>performance monitorin</w:t>
            </w:r>
            <w:r>
              <w:rPr>
                <w:rFonts w:eastAsia="Yu Mincho"/>
                <w:color w:val="000000" w:themeColor="dark1"/>
                <w:kern w:val="24"/>
                <w:szCs w:val="20"/>
                <w:lang w:bidi="th-TH"/>
              </w:rPr>
              <w:t>g</w:t>
            </w:r>
          </w:p>
          <w:p w14:paraId="2808E80C" w14:textId="5596B6D7" w:rsidR="006B43BF" w:rsidRPr="006B43BF" w:rsidRDefault="006B43BF" w:rsidP="00D77320">
            <w:pPr>
              <w:pStyle w:val="ListParagraph"/>
              <w:numPr>
                <w:ilvl w:val="1"/>
                <w:numId w:val="11"/>
              </w:numPr>
              <w:spacing w:after="180"/>
              <w:rPr>
                <w:rFonts w:eastAsia="Times New Roman" w:cs="Times New Roman"/>
                <w:szCs w:val="20"/>
                <w:lang w:bidi="th-TH"/>
              </w:rPr>
            </w:pPr>
            <w:r w:rsidRPr="00ED03AC">
              <w:rPr>
                <w:rFonts w:eastAsia="Yu Mincho"/>
                <w:color w:val="000000" w:themeColor="dark1"/>
                <w:kern w:val="24"/>
                <w:szCs w:val="20"/>
                <w:lang w:bidi="th-TH"/>
              </w:rPr>
              <w:t>Others are not precluded</w:t>
            </w:r>
          </w:p>
        </w:tc>
      </w:tr>
    </w:tbl>
    <w:p w14:paraId="45AAB9AF" w14:textId="77777777" w:rsidR="004B6FA8" w:rsidRPr="0066152D" w:rsidRDefault="004B6FA8" w:rsidP="004B6FA8">
      <w:pPr>
        <w:pStyle w:val="BodyText"/>
        <w:keepNext/>
        <w:spacing w:before="240"/>
        <w:jc w:val="both"/>
        <w:rPr>
          <w:rFonts w:asciiTheme="majorBidi" w:hAnsiTheme="majorBidi" w:cstheme="majorBidi"/>
          <w:sz w:val="20"/>
          <w:szCs w:val="20"/>
          <w:lang w:val="en-US"/>
        </w:rPr>
      </w:pPr>
      <w:r>
        <w:rPr>
          <w:rFonts w:asciiTheme="majorBidi" w:hAnsiTheme="majorBidi" w:cstheme="majorBidi"/>
          <w:sz w:val="20"/>
          <w:szCs w:val="20"/>
          <w:lang w:val="en-US"/>
        </w:rPr>
        <w:t>The LCM operations for AI/ML BM</w:t>
      </w:r>
      <w:r w:rsidRPr="0066152D">
        <w:rPr>
          <w:rFonts w:asciiTheme="majorBidi" w:hAnsiTheme="majorBidi" w:cstheme="majorBidi"/>
          <w:sz w:val="20"/>
          <w:szCs w:val="20"/>
        </w:rPr>
        <w:t xml:space="preserve">, e.g., activation, deactivation, and fall-back (e.g., fall-back from AI/ML beam prediction to legacy mode) could be supported by CSI report configuration. These operations can be triggered, for example, based on the performance monitoring output. </w:t>
      </w:r>
      <w:r w:rsidRPr="0066152D">
        <w:rPr>
          <w:rFonts w:asciiTheme="majorBidi" w:hAnsiTheme="majorBidi" w:cstheme="majorBidi"/>
          <w:sz w:val="20"/>
          <w:szCs w:val="20"/>
          <w:lang w:val="en-US"/>
        </w:rPr>
        <w:t>Reusing the existing capability framework, NW can configure CSI report configurations to enable BM-Case1 or BM-Case2 beam prediction. The CSI reports for both BM-Case1 and BM-Case2 can be based on periodic, semi-persistent, or aperiodic CSI-reporting.</w:t>
      </w:r>
      <w:r w:rsidRPr="0066152D">
        <w:rPr>
          <w:rFonts w:asciiTheme="majorBidi" w:hAnsiTheme="majorBidi" w:cstheme="majorBidi"/>
          <w:sz w:val="20"/>
          <w:szCs w:val="20"/>
        </w:rPr>
        <w:t xml:space="preserve"> The latency of these operations </w:t>
      </w:r>
      <w:r>
        <w:rPr>
          <w:rFonts w:asciiTheme="majorBidi" w:hAnsiTheme="majorBidi" w:cstheme="majorBidi"/>
          <w:sz w:val="20"/>
          <w:szCs w:val="20"/>
        </w:rPr>
        <w:t>will</w:t>
      </w:r>
      <w:r w:rsidRPr="0066152D">
        <w:rPr>
          <w:rFonts w:asciiTheme="majorBidi" w:hAnsiTheme="majorBidi" w:cstheme="majorBidi"/>
          <w:sz w:val="20"/>
          <w:szCs w:val="20"/>
        </w:rPr>
        <w:t xml:space="preserve"> depend on multiple factors such as,</w:t>
      </w:r>
    </w:p>
    <w:p w14:paraId="41A238D4" w14:textId="77777777" w:rsidR="004B6FA8" w:rsidRPr="00295B69" w:rsidRDefault="004B6FA8" w:rsidP="004B6FA8">
      <w:pPr>
        <w:pStyle w:val="ListParagraph"/>
        <w:numPr>
          <w:ilvl w:val="0"/>
          <w:numId w:val="16"/>
        </w:numPr>
        <w:shd w:val="clear" w:color="auto" w:fill="FFFFFF"/>
        <w:spacing w:after="120" w:line="240" w:lineRule="auto"/>
        <w:rPr>
          <w:rFonts w:asciiTheme="majorBidi" w:hAnsiTheme="majorBidi" w:cstheme="majorBidi"/>
        </w:rPr>
      </w:pPr>
      <w:r w:rsidRPr="00295B69">
        <w:rPr>
          <w:rFonts w:asciiTheme="majorBidi" w:hAnsiTheme="majorBidi" w:cstheme="majorBidi"/>
        </w:rPr>
        <w:t>Whether CSI configuration (ResourceSet) to be used is already available in the device or not</w:t>
      </w:r>
      <w:r>
        <w:rPr>
          <w:rFonts w:asciiTheme="majorBidi" w:hAnsiTheme="majorBidi" w:cstheme="majorBidi"/>
        </w:rPr>
        <w:t>,</w:t>
      </w:r>
    </w:p>
    <w:p w14:paraId="076AF715" w14:textId="77777777" w:rsidR="004B6FA8" w:rsidRPr="00295B69" w:rsidRDefault="004B6FA8" w:rsidP="004B6FA8">
      <w:pPr>
        <w:pStyle w:val="ListParagraph"/>
        <w:numPr>
          <w:ilvl w:val="0"/>
          <w:numId w:val="16"/>
        </w:numPr>
        <w:shd w:val="clear" w:color="auto" w:fill="FFFFFF"/>
        <w:spacing w:after="120" w:line="240" w:lineRule="auto"/>
        <w:rPr>
          <w:rFonts w:asciiTheme="majorBidi" w:hAnsiTheme="majorBidi" w:cstheme="majorBidi"/>
        </w:rPr>
      </w:pPr>
      <w:r w:rsidRPr="00295B69">
        <w:rPr>
          <w:rFonts w:asciiTheme="majorBidi" w:hAnsiTheme="majorBidi" w:cstheme="majorBidi"/>
        </w:rPr>
        <w:t>The type of the CSI reporting (periodic, semi-persistent, aperiodic)</w:t>
      </w:r>
      <w:r>
        <w:rPr>
          <w:rFonts w:asciiTheme="majorBidi" w:hAnsiTheme="majorBidi" w:cstheme="majorBidi"/>
        </w:rPr>
        <w:t>,</w:t>
      </w:r>
    </w:p>
    <w:p w14:paraId="2D95A0D8" w14:textId="77777777" w:rsidR="004B6FA8" w:rsidRPr="00295B69" w:rsidRDefault="004B6FA8" w:rsidP="004B6FA8">
      <w:pPr>
        <w:pStyle w:val="ListParagraph"/>
        <w:numPr>
          <w:ilvl w:val="0"/>
          <w:numId w:val="16"/>
        </w:numPr>
        <w:shd w:val="clear" w:color="auto" w:fill="FFFFFF"/>
        <w:spacing w:after="120" w:line="240" w:lineRule="auto"/>
        <w:rPr>
          <w:rFonts w:asciiTheme="majorBidi" w:hAnsiTheme="majorBidi" w:cstheme="majorBidi"/>
        </w:rPr>
      </w:pPr>
      <w:r w:rsidRPr="00295B69">
        <w:rPr>
          <w:rFonts w:asciiTheme="majorBidi" w:hAnsiTheme="majorBidi" w:cstheme="majorBidi"/>
        </w:rPr>
        <w:t>The availability of (previous) measurements that shall be used as an input to the model/functionality inference/prediction</w:t>
      </w:r>
      <w:r>
        <w:rPr>
          <w:rFonts w:asciiTheme="majorBidi" w:hAnsiTheme="majorBidi" w:cstheme="majorBidi"/>
        </w:rPr>
        <w:t>,</w:t>
      </w:r>
    </w:p>
    <w:p w14:paraId="60484B7E" w14:textId="77777777" w:rsidR="004B6FA8" w:rsidRPr="00295B69" w:rsidRDefault="004B6FA8" w:rsidP="004B6FA8">
      <w:pPr>
        <w:pStyle w:val="ListParagraph"/>
        <w:numPr>
          <w:ilvl w:val="0"/>
          <w:numId w:val="16"/>
        </w:numPr>
        <w:shd w:val="clear" w:color="auto" w:fill="FFFFFF"/>
        <w:spacing w:after="120" w:line="240" w:lineRule="auto"/>
        <w:rPr>
          <w:rFonts w:asciiTheme="majorBidi" w:hAnsiTheme="majorBidi" w:cstheme="majorBidi"/>
        </w:rPr>
      </w:pPr>
      <w:r w:rsidRPr="00295B69">
        <w:rPr>
          <w:rFonts w:asciiTheme="majorBidi" w:hAnsiTheme="majorBidi" w:cstheme="majorBidi"/>
        </w:rPr>
        <w:t>Availability of the necessary model(s) in the device</w:t>
      </w:r>
      <w:r>
        <w:rPr>
          <w:rFonts w:asciiTheme="majorBidi" w:hAnsiTheme="majorBidi" w:cstheme="majorBidi"/>
        </w:rPr>
        <w:t>,</w:t>
      </w:r>
    </w:p>
    <w:p w14:paraId="5085167C" w14:textId="77777777" w:rsidR="004B6FA8" w:rsidRPr="00295B69" w:rsidRDefault="004B6FA8" w:rsidP="004B6FA8">
      <w:pPr>
        <w:pStyle w:val="ListParagraph"/>
        <w:numPr>
          <w:ilvl w:val="0"/>
          <w:numId w:val="16"/>
        </w:numPr>
        <w:shd w:val="clear" w:color="auto" w:fill="FFFFFF"/>
        <w:spacing w:after="120" w:line="240" w:lineRule="auto"/>
        <w:rPr>
          <w:rFonts w:asciiTheme="majorBidi" w:hAnsiTheme="majorBidi" w:cstheme="majorBidi"/>
        </w:rPr>
      </w:pPr>
      <w:r w:rsidRPr="00295B69">
        <w:rPr>
          <w:rFonts w:asciiTheme="majorBidi" w:hAnsiTheme="majorBidi" w:cstheme="majorBidi"/>
        </w:rPr>
        <w:t>The time it takes to substitute one model/functionality with another (the UE may have specialized AI-hardware accelerators to run the inference, which may require loading of the model)</w:t>
      </w:r>
      <w:r>
        <w:rPr>
          <w:rFonts w:asciiTheme="majorBidi" w:hAnsiTheme="majorBidi" w:cstheme="majorBidi"/>
        </w:rPr>
        <w:t>,</w:t>
      </w:r>
    </w:p>
    <w:p w14:paraId="1CBC7A9A" w14:textId="77777777" w:rsidR="004B6FA8" w:rsidRPr="0066152D" w:rsidRDefault="004B6FA8" w:rsidP="004B6FA8">
      <w:pPr>
        <w:rPr>
          <w:rFonts w:asciiTheme="majorBidi" w:hAnsiTheme="majorBidi" w:cstheme="majorBidi"/>
        </w:rPr>
      </w:pPr>
      <w:r w:rsidRPr="00295B69">
        <w:rPr>
          <w:rFonts w:asciiTheme="majorBidi" w:hAnsiTheme="majorBidi" w:cstheme="majorBidi"/>
        </w:rPr>
        <w:lastRenderedPageBreak/>
        <w:t>However, it should be clearly specified how much time it takes for the UE to report the new predictions/inference results following the changes indicated by the LCM operation</w:t>
      </w:r>
      <w:r w:rsidRPr="00F7332B">
        <w:rPr>
          <w:rFonts w:asciiTheme="majorBidi" w:hAnsiTheme="majorBidi" w:cstheme="majorBidi"/>
        </w:rPr>
        <w:t>. Without such information NW will not be able to decide when to schedule grants for the reporting of measurements/predictions or data</w:t>
      </w:r>
      <w:r>
        <w:rPr>
          <w:rFonts w:asciiTheme="majorBidi" w:hAnsiTheme="majorBidi" w:cstheme="majorBidi"/>
        </w:rPr>
        <w:t xml:space="preserve"> and taking too much time in these operations may also degrade the performance</w:t>
      </w:r>
      <w:r w:rsidRPr="0066152D">
        <w:rPr>
          <w:rFonts w:asciiTheme="majorBidi" w:hAnsiTheme="majorBidi" w:cstheme="majorBidi"/>
        </w:rPr>
        <w:t>.</w:t>
      </w:r>
    </w:p>
    <w:p w14:paraId="05B81A79" w14:textId="77777777" w:rsidR="004B6FA8" w:rsidRPr="00736FEA" w:rsidRDefault="004B6FA8" w:rsidP="004B6FA8">
      <w:pPr>
        <w:jc w:val="both"/>
        <w:rPr>
          <w:rFonts w:asciiTheme="majorBidi" w:eastAsia="Batang" w:hAnsiTheme="majorBidi" w:cstheme="majorBidi"/>
          <w:szCs w:val="20"/>
        </w:rPr>
      </w:pPr>
      <w:r>
        <w:rPr>
          <w:rFonts w:asciiTheme="majorBidi" w:eastAsia="Batang" w:hAnsiTheme="majorBidi" w:cstheme="majorBidi"/>
          <w:szCs w:val="20"/>
        </w:rPr>
        <w:t>In LCM operation, t</w:t>
      </w:r>
      <w:r w:rsidRPr="00D93CAE">
        <w:rPr>
          <w:rFonts w:asciiTheme="majorBidi" w:eastAsia="Batang" w:hAnsiTheme="majorBidi" w:cstheme="majorBidi"/>
          <w:szCs w:val="20"/>
        </w:rPr>
        <w:t xml:space="preserve">he functionality activation operation is the first step when the UE receives from NW the necessary inference configuration needed for running the inference with the AI/ML </w:t>
      </w:r>
      <w:r>
        <w:rPr>
          <w:rFonts w:asciiTheme="majorBidi" w:eastAsia="Batang" w:hAnsiTheme="majorBidi" w:cstheme="majorBidi"/>
          <w:szCs w:val="20"/>
        </w:rPr>
        <w:t>functionality</w:t>
      </w:r>
      <w:r w:rsidRPr="00D93CAE">
        <w:rPr>
          <w:rFonts w:asciiTheme="majorBidi" w:eastAsia="Batang" w:hAnsiTheme="majorBidi" w:cstheme="majorBidi"/>
          <w:szCs w:val="20"/>
        </w:rPr>
        <w:t xml:space="preserve"> available at the UE. Then, other operations, e.g., deactivation, switching and fallback, come after functionality activation operation. </w:t>
      </w:r>
    </w:p>
    <w:p w14:paraId="02DC541A" w14:textId="77777777" w:rsidR="004B6FA8" w:rsidRPr="007F6279" w:rsidRDefault="004B6FA8" w:rsidP="004B6FA8">
      <w:pPr>
        <w:rPr>
          <w:rFonts w:asciiTheme="majorBidi" w:eastAsia="Batang" w:hAnsiTheme="majorBidi" w:cstheme="majorBidi"/>
          <w:b/>
          <w:szCs w:val="20"/>
        </w:rPr>
      </w:pPr>
      <w:r w:rsidRPr="007F6279">
        <w:rPr>
          <w:rFonts w:asciiTheme="majorBidi" w:eastAsia="Batang" w:hAnsiTheme="majorBidi" w:cstheme="majorBidi"/>
          <w:b/>
          <w:bCs/>
          <w:szCs w:val="20"/>
        </w:rPr>
        <w:t>For AI/ML beam prediction reporting enabled by periodic CSI-report, the LCM-related latency requirements can be defined as below:</w:t>
      </w:r>
    </w:p>
    <w:p w14:paraId="59930924" w14:textId="77777777" w:rsidR="004B6FA8" w:rsidRPr="00F81F8C" w:rsidRDefault="004B6FA8" w:rsidP="004B6FA8">
      <w:pPr>
        <w:pStyle w:val="ListParagraph"/>
        <w:numPr>
          <w:ilvl w:val="0"/>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or switching inference operation of AI/ML-enabled beam prediction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r w:rsidRPr="00F81F8C">
        <w:rPr>
          <w:rFonts w:asciiTheme="majorBidi" w:eastAsia="Batang" w:hAnsiTheme="majorBidi" w:cstheme="majorBidi"/>
        </w:rPr>
        <w:t xml:space="preserve"> </w:t>
      </w:r>
    </w:p>
    <w:p w14:paraId="78D27D8C" w14:textId="77777777" w:rsidR="004B6FA8" w:rsidRPr="00F81F8C" w:rsidRDefault="004B6FA8" w:rsidP="004B6FA8">
      <w:pPr>
        <w:pStyle w:val="ListParagraph"/>
        <w:numPr>
          <w:ilvl w:val="0"/>
          <w:numId w:val="23"/>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to</w:t>
      </w:r>
      <w:r w:rsidRPr="00F81F8C">
        <w:rPr>
          <w:rFonts w:asciiTheme="majorBidi" w:eastAsia="Batang" w:hAnsiTheme="majorBidi" w:cstheme="majorBidi"/>
        </w:rPr>
        <w:t xml:space="preserve"> RRC </w:t>
      </w:r>
      <w:r>
        <w:rPr>
          <w:rFonts w:asciiTheme="majorBidi" w:eastAsia="Batang" w:hAnsiTheme="majorBidi" w:cstheme="majorBidi"/>
        </w:rPr>
        <w:t>Reconfiguration</w:t>
      </w:r>
      <w:r w:rsidRPr="00F81F8C">
        <w:rPr>
          <w:rFonts w:asciiTheme="majorBidi" w:eastAsia="Batang" w:hAnsiTheme="majorBidi" w:cstheme="majorBidi"/>
        </w:rPr>
        <w:t xml:space="preserve">, </w:t>
      </w:r>
    </w:p>
    <w:p w14:paraId="3E27620A" w14:textId="77777777" w:rsidR="004B6FA8" w:rsidRPr="00F81F8C" w:rsidRDefault="004B6FA8" w:rsidP="004B6FA8">
      <w:pPr>
        <w:pStyle w:val="ListParagraph"/>
        <w:numPr>
          <w:ilvl w:val="0"/>
          <w:numId w:val="23"/>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delay from UE processing time</w:t>
      </w:r>
      <w:r>
        <w:rPr>
          <w:rFonts w:asciiTheme="majorBidi" w:eastAsia="Batang" w:hAnsiTheme="majorBidi" w:cstheme="majorBidi"/>
        </w:rPr>
        <w:t>: This</w:t>
      </w:r>
      <w:r w:rsidRPr="00F81F8C">
        <w:rPr>
          <w:rFonts w:asciiTheme="majorBidi" w:eastAsia="Batang" w:hAnsiTheme="majorBidi" w:cstheme="majorBidi"/>
        </w:rPr>
        <w:t xml:space="preserve"> may be related to the </w:t>
      </w:r>
      <w:r>
        <w:rPr>
          <w:rFonts w:asciiTheme="majorBidi" w:eastAsia="Batang" w:hAnsiTheme="majorBidi" w:cstheme="majorBidi"/>
        </w:rPr>
        <w:t>size</w:t>
      </w:r>
      <w:r w:rsidRPr="00F81F8C">
        <w:rPr>
          <w:rFonts w:asciiTheme="majorBidi" w:eastAsia="Batang" w:hAnsiTheme="majorBidi" w:cstheme="majorBidi"/>
        </w:rPr>
        <w:t xml:space="preserve"> of the inference report, model-related pre-processing time or memory limitations on storing models (associated with beam prediction), </w:t>
      </w:r>
    </w:p>
    <w:p w14:paraId="07E8EEFB" w14:textId="77777777" w:rsidR="004B6FA8" w:rsidRPr="00F81F8C" w:rsidRDefault="004B6FA8" w:rsidP="004B6FA8">
      <w:pPr>
        <w:pStyle w:val="ListParagraph"/>
        <w:numPr>
          <w:ilvl w:val="0"/>
          <w:numId w:val="23"/>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delay related to associated ID</w:t>
      </w:r>
      <w:r>
        <w:rPr>
          <w:rFonts w:asciiTheme="majorBidi" w:eastAsia="Batang" w:hAnsiTheme="majorBidi" w:cstheme="majorBidi"/>
        </w:rPr>
        <w:t>: This delay will depend on</w:t>
      </w:r>
      <w:r w:rsidRPr="00F81F8C">
        <w:rPr>
          <w:rFonts w:asciiTheme="majorBidi" w:eastAsia="Batang" w:hAnsiTheme="majorBidi" w:cstheme="majorBidi"/>
        </w:rPr>
        <w:t xml:space="preserve"> if the associated ID is </w:t>
      </w:r>
      <w:r>
        <w:rPr>
          <w:rFonts w:asciiTheme="majorBidi" w:eastAsia="Batang" w:hAnsiTheme="majorBidi" w:cstheme="majorBidi"/>
        </w:rPr>
        <w:t xml:space="preserve">used or </w:t>
      </w:r>
      <w:r w:rsidRPr="00F81F8C">
        <w:rPr>
          <w:rFonts w:asciiTheme="majorBidi" w:eastAsia="Batang" w:hAnsiTheme="majorBidi" w:cstheme="majorBidi"/>
        </w:rPr>
        <w:t>not used in the past, there might be delay corresponding to configure/indicate the associate ID to UE</w:t>
      </w:r>
      <w:r>
        <w:rPr>
          <w:rFonts w:asciiTheme="majorBidi" w:eastAsia="Batang" w:hAnsiTheme="majorBidi" w:cstheme="majorBidi"/>
        </w:rPr>
        <w:t>,</w:t>
      </w:r>
      <w:r w:rsidRPr="00F81F8C">
        <w:rPr>
          <w:rFonts w:asciiTheme="majorBidi" w:eastAsia="Batang" w:hAnsiTheme="majorBidi" w:cstheme="majorBidi"/>
        </w:rPr>
        <w:t xml:space="preserve"> </w:t>
      </w:r>
    </w:p>
    <w:p w14:paraId="0E24C264" w14:textId="77777777" w:rsidR="004B6FA8" w:rsidRPr="00EE4F79" w:rsidRDefault="004B6FA8" w:rsidP="004B6FA8">
      <w:pPr>
        <w:pStyle w:val="ListParagraph"/>
        <w:numPr>
          <w:ilvl w:val="0"/>
          <w:numId w:val="23"/>
        </w:numPr>
        <w:shd w:val="clear" w:color="auto" w:fill="FFFFFF"/>
        <w:spacing w:after="120" w:line="240" w:lineRule="auto"/>
        <w:rPr>
          <w:rFonts w:asciiTheme="majorBidi" w:eastAsia="Batang" w:hAnsiTheme="majorBidi" w:cstheme="majorBidi"/>
          <w:iCs/>
        </w:rPr>
      </w:pPr>
      <w:r w:rsidRPr="00EE4F79">
        <w:rPr>
          <w:rFonts w:asciiTheme="majorBidi" w:eastAsia="Batang" w:hAnsiTheme="majorBidi" w:cstheme="majorBidi"/>
        </w:rPr>
        <w:t>delay due to CSI-RS measurement period.</w:t>
      </w:r>
    </w:p>
    <w:p w14:paraId="33423A70" w14:textId="77777777" w:rsidR="004B6FA8" w:rsidRPr="00EE4F79" w:rsidRDefault="004B6FA8" w:rsidP="004B6FA8">
      <w:pPr>
        <w:pStyle w:val="ListParagraph"/>
        <w:shd w:val="clear" w:color="auto" w:fill="FFFFFF"/>
        <w:spacing w:after="120" w:line="240" w:lineRule="auto"/>
        <w:ind w:left="1800"/>
        <w:rPr>
          <w:rFonts w:asciiTheme="majorBidi" w:eastAsia="Batang" w:hAnsiTheme="majorBidi" w:cstheme="majorBidi"/>
          <w:iCs/>
        </w:rPr>
      </w:pPr>
    </w:p>
    <w:p w14:paraId="0EC8B8CD" w14:textId="77777777" w:rsidR="004B6FA8" w:rsidRDefault="004B6FA8" w:rsidP="004B6FA8">
      <w:pPr>
        <w:pStyle w:val="ListParagraph"/>
        <w:numPr>
          <w:ilvl w:val="0"/>
          <w:numId w:val="22"/>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or switch to fallback to non-ML operation (beam measurement)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 xml:space="preserve">: </w:t>
      </w:r>
    </w:p>
    <w:p w14:paraId="45664958" w14:textId="77777777" w:rsidR="004B6FA8"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 xml:space="preserve">to </w:t>
      </w:r>
      <w:r w:rsidRPr="00F81F8C">
        <w:rPr>
          <w:rFonts w:asciiTheme="majorBidi" w:eastAsia="Batang" w:hAnsiTheme="majorBidi" w:cstheme="majorBidi"/>
        </w:rPr>
        <w:t xml:space="preserve">RRC </w:t>
      </w:r>
      <w:r>
        <w:rPr>
          <w:rFonts w:asciiTheme="majorBidi" w:eastAsia="Batang" w:hAnsiTheme="majorBidi" w:cstheme="majorBidi"/>
        </w:rPr>
        <w:t>Reconfiguration</w:t>
      </w:r>
      <w:r w:rsidRPr="00F81F8C">
        <w:rPr>
          <w:rFonts w:asciiTheme="majorBidi" w:eastAsia="Batang" w:hAnsiTheme="majorBidi" w:cstheme="majorBidi"/>
        </w:rPr>
        <w:t xml:space="preserve">, </w:t>
      </w:r>
    </w:p>
    <w:p w14:paraId="001889A4" w14:textId="77777777" w:rsidR="004B6FA8"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F85493">
        <w:rPr>
          <w:rFonts w:asciiTheme="majorBidi" w:eastAsia="Batang" w:hAnsiTheme="majorBidi" w:cstheme="majorBidi"/>
        </w:rPr>
        <w:t xml:space="preserve">delay from UE processing time </w:t>
      </w:r>
    </w:p>
    <w:p w14:paraId="486515CB" w14:textId="77777777" w:rsidR="004B6FA8" w:rsidRPr="00A90331"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due to </w:t>
      </w:r>
      <w:r>
        <w:rPr>
          <w:rFonts w:asciiTheme="majorBidi" w:eastAsia="Batang" w:hAnsiTheme="majorBidi" w:cstheme="majorBidi"/>
        </w:rPr>
        <w:t xml:space="preserve">CSI-RS </w:t>
      </w:r>
      <w:r w:rsidRPr="00A90331">
        <w:rPr>
          <w:rFonts w:asciiTheme="majorBidi" w:eastAsia="Batang" w:hAnsiTheme="majorBidi" w:cstheme="majorBidi"/>
        </w:rPr>
        <w:t>measurement period</w:t>
      </w:r>
      <w:r>
        <w:rPr>
          <w:rFonts w:asciiTheme="majorBidi" w:eastAsia="Batang" w:hAnsiTheme="majorBidi" w:cstheme="majorBidi"/>
        </w:rPr>
        <w:t>.</w:t>
      </w:r>
    </w:p>
    <w:p w14:paraId="6901F5F2" w14:textId="77777777" w:rsidR="004B6FA8" w:rsidRPr="007F6279" w:rsidRDefault="004B6FA8" w:rsidP="004B6FA8">
      <w:pPr>
        <w:rPr>
          <w:rFonts w:asciiTheme="majorBidi" w:eastAsia="Batang" w:hAnsiTheme="majorBidi" w:cstheme="majorBidi"/>
          <w:b/>
          <w:bCs/>
          <w:szCs w:val="20"/>
        </w:rPr>
      </w:pPr>
      <w:r w:rsidRPr="00070AC7">
        <w:rPr>
          <w:rFonts w:asciiTheme="majorBidi" w:eastAsia="Batang" w:hAnsiTheme="majorBidi" w:cstheme="majorBidi"/>
          <w:i/>
        </w:rPr>
        <w:br/>
      </w:r>
      <w:r w:rsidRPr="007F6279">
        <w:rPr>
          <w:rFonts w:asciiTheme="majorBidi" w:eastAsia="Batang" w:hAnsiTheme="majorBidi" w:cstheme="majorBidi"/>
          <w:b/>
          <w:bCs/>
          <w:szCs w:val="20"/>
        </w:rPr>
        <w:t xml:space="preserve">For AI/ML beam prediction reporting enabled by </w:t>
      </w:r>
      <w:r>
        <w:rPr>
          <w:rFonts w:asciiTheme="majorBidi" w:eastAsia="Batang" w:hAnsiTheme="majorBidi" w:cstheme="majorBidi"/>
          <w:b/>
          <w:bCs/>
          <w:szCs w:val="20"/>
        </w:rPr>
        <w:t>semi-persistent</w:t>
      </w:r>
      <w:r w:rsidRPr="007F6279">
        <w:rPr>
          <w:rFonts w:asciiTheme="majorBidi" w:eastAsia="Batang" w:hAnsiTheme="majorBidi" w:cstheme="majorBidi"/>
          <w:b/>
          <w:bCs/>
          <w:szCs w:val="20"/>
        </w:rPr>
        <w:t xml:space="preserve"> CSI-report, the LCM-related latency requirements can be defined as below:</w:t>
      </w:r>
    </w:p>
    <w:p w14:paraId="0B452D4B" w14:textId="77777777" w:rsidR="004B6FA8" w:rsidRPr="00F81F8C" w:rsidRDefault="004B6FA8" w:rsidP="004B6FA8">
      <w:pPr>
        <w:pStyle w:val="ListParagraph"/>
        <w:numPr>
          <w:ilvl w:val="0"/>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or switching inference operation of AI/ML-enabled beam prediction via </w:t>
      </w:r>
      <w:r>
        <w:rPr>
          <w:rFonts w:asciiTheme="majorBidi" w:eastAsia="Batang" w:hAnsiTheme="majorBidi" w:cstheme="majorBidi"/>
        </w:rPr>
        <w:t>semi-persistent</w:t>
      </w:r>
      <w:r w:rsidRPr="00F81F8C">
        <w:rPr>
          <w:rFonts w:asciiTheme="majorBidi" w:eastAsia="Batang" w:hAnsiTheme="majorBidi" w:cstheme="majorBidi"/>
        </w:rPr>
        <w:t xml:space="preserve">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77E74AB1" w14:textId="77777777" w:rsidR="004B6FA8"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w:t>
      </w:r>
      <w:r>
        <w:rPr>
          <w:rFonts w:asciiTheme="majorBidi" w:eastAsia="Batang" w:hAnsiTheme="majorBidi" w:cstheme="majorBidi"/>
        </w:rPr>
        <w:t>from activating semi-persistent CSI resource set and delay for selecting of semipersistent CSI resource set.</w:t>
      </w:r>
    </w:p>
    <w:p w14:paraId="7F296E32" w14:textId="77777777" w:rsidR="004B6FA8"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from UE processing time </w:t>
      </w:r>
    </w:p>
    <w:p w14:paraId="737564C7" w14:textId="77777777" w:rsidR="004B6FA8"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delay related to associated ID</w:t>
      </w:r>
    </w:p>
    <w:p w14:paraId="79A826CB" w14:textId="77777777" w:rsidR="004B6FA8"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delay due to CSI-RS measurement period.</w:t>
      </w:r>
    </w:p>
    <w:p w14:paraId="42E5275E" w14:textId="77777777" w:rsidR="004B6FA8" w:rsidRPr="003E60E3" w:rsidRDefault="004B6FA8" w:rsidP="004B6FA8">
      <w:pPr>
        <w:pStyle w:val="ListParagraph"/>
        <w:shd w:val="clear" w:color="auto" w:fill="FFFFFF"/>
        <w:spacing w:after="120" w:line="240" w:lineRule="auto"/>
        <w:ind w:left="1800"/>
        <w:rPr>
          <w:rFonts w:asciiTheme="majorBidi" w:eastAsia="Batang" w:hAnsiTheme="majorBidi" w:cstheme="majorBidi"/>
        </w:rPr>
      </w:pPr>
    </w:p>
    <w:p w14:paraId="6C241118" w14:textId="77777777" w:rsidR="004B6FA8" w:rsidRDefault="004B6FA8" w:rsidP="004B6FA8">
      <w:pPr>
        <w:pStyle w:val="ListParagraph"/>
        <w:numPr>
          <w:ilvl w:val="0"/>
          <w:numId w:val="22"/>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or switch to fallback to non-ML operation (beam measurement)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3EB0BEA7" w14:textId="77777777" w:rsidR="004B6FA8"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w:t>
      </w:r>
      <w:r>
        <w:rPr>
          <w:rFonts w:asciiTheme="majorBidi" w:eastAsia="Batang" w:hAnsiTheme="majorBidi" w:cstheme="majorBidi"/>
        </w:rPr>
        <w:t>from NW selecting of semi-persistent CSI resource set.</w:t>
      </w:r>
    </w:p>
    <w:p w14:paraId="1D8EED1A" w14:textId="77777777" w:rsidR="004B6FA8"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F85493">
        <w:rPr>
          <w:rFonts w:asciiTheme="majorBidi" w:eastAsia="Batang" w:hAnsiTheme="majorBidi" w:cstheme="majorBidi"/>
        </w:rPr>
        <w:t>delay from UE processing time related</w:t>
      </w:r>
    </w:p>
    <w:p w14:paraId="0F2ACF85" w14:textId="77777777" w:rsidR="004B6FA8" w:rsidRPr="00A90331"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due to </w:t>
      </w:r>
      <w:r>
        <w:rPr>
          <w:rFonts w:asciiTheme="majorBidi" w:eastAsia="Batang" w:hAnsiTheme="majorBidi" w:cstheme="majorBidi"/>
        </w:rPr>
        <w:t xml:space="preserve">CSI-RS </w:t>
      </w:r>
      <w:r w:rsidRPr="00A90331">
        <w:rPr>
          <w:rFonts w:asciiTheme="majorBidi" w:eastAsia="Batang" w:hAnsiTheme="majorBidi" w:cstheme="majorBidi"/>
        </w:rPr>
        <w:t>measurement period</w:t>
      </w:r>
      <w:r>
        <w:rPr>
          <w:rFonts w:asciiTheme="majorBidi" w:eastAsia="Batang" w:hAnsiTheme="majorBidi" w:cstheme="majorBidi"/>
        </w:rPr>
        <w:t>.</w:t>
      </w:r>
    </w:p>
    <w:p w14:paraId="7867E952" w14:textId="77777777" w:rsidR="004B6FA8" w:rsidRDefault="004B6FA8" w:rsidP="004B6FA8">
      <w:pPr>
        <w:shd w:val="clear" w:color="auto" w:fill="FFFFFF"/>
        <w:spacing w:after="120" w:line="240" w:lineRule="auto"/>
        <w:rPr>
          <w:rFonts w:asciiTheme="majorBidi" w:eastAsia="Batang" w:hAnsiTheme="majorBidi" w:cstheme="majorBidi"/>
        </w:rPr>
      </w:pPr>
    </w:p>
    <w:p w14:paraId="456EDDFC" w14:textId="77777777" w:rsidR="004B6FA8" w:rsidRPr="007F6279" w:rsidRDefault="004B6FA8" w:rsidP="004B6FA8">
      <w:pPr>
        <w:rPr>
          <w:rFonts w:asciiTheme="majorBidi" w:eastAsia="Batang" w:hAnsiTheme="majorBidi" w:cstheme="majorBidi"/>
          <w:b/>
          <w:bCs/>
          <w:szCs w:val="20"/>
        </w:rPr>
      </w:pPr>
      <w:r w:rsidRPr="007F6279">
        <w:rPr>
          <w:rFonts w:asciiTheme="majorBidi" w:eastAsia="Batang" w:hAnsiTheme="majorBidi" w:cstheme="majorBidi"/>
          <w:b/>
          <w:bCs/>
          <w:szCs w:val="20"/>
        </w:rPr>
        <w:t xml:space="preserve">For AI/ML beam prediction reporting enabled by </w:t>
      </w:r>
      <w:r>
        <w:rPr>
          <w:rFonts w:asciiTheme="majorBidi" w:eastAsia="Batang" w:hAnsiTheme="majorBidi" w:cstheme="majorBidi"/>
          <w:b/>
          <w:bCs/>
          <w:szCs w:val="20"/>
        </w:rPr>
        <w:t>a</w:t>
      </w:r>
      <w:r w:rsidRPr="007F6279">
        <w:rPr>
          <w:rFonts w:asciiTheme="majorBidi" w:eastAsia="Batang" w:hAnsiTheme="majorBidi" w:cstheme="majorBidi"/>
          <w:b/>
          <w:bCs/>
          <w:szCs w:val="20"/>
        </w:rPr>
        <w:t>periodic CSI-report, the LCM-related latency requirements can be defined as below:</w:t>
      </w:r>
    </w:p>
    <w:p w14:paraId="4946D54D" w14:textId="77777777" w:rsidR="004B6FA8" w:rsidRPr="00F81F8C" w:rsidRDefault="004B6FA8" w:rsidP="004B6FA8">
      <w:pPr>
        <w:pStyle w:val="ListParagraph"/>
        <w:numPr>
          <w:ilvl w:val="0"/>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or switching inference operation of AI/ML-enabled beam prediction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3D71D320" w14:textId="77777777" w:rsidR="004B6FA8"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activating aperiodic CSI resource set</w:t>
      </w:r>
      <w:r w:rsidRPr="00F81F8C">
        <w:rPr>
          <w:rFonts w:asciiTheme="majorBidi" w:eastAsia="Batang" w:hAnsiTheme="majorBidi" w:cstheme="majorBidi"/>
        </w:rPr>
        <w:t xml:space="preserve">, </w:t>
      </w:r>
    </w:p>
    <w:p w14:paraId="52BD3888" w14:textId="77777777" w:rsidR="004B6FA8"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045711">
        <w:rPr>
          <w:rFonts w:asciiTheme="majorBidi" w:eastAsia="Batang" w:hAnsiTheme="majorBidi" w:cstheme="majorBidi"/>
        </w:rPr>
        <w:t xml:space="preserve">delay from UE processing time </w:t>
      </w:r>
    </w:p>
    <w:p w14:paraId="402EA54E" w14:textId="77777777" w:rsidR="004B6FA8"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B33166">
        <w:rPr>
          <w:rFonts w:asciiTheme="majorBidi" w:eastAsia="Batang" w:hAnsiTheme="majorBidi" w:cstheme="majorBidi"/>
        </w:rPr>
        <w:t>delay related to associated ID</w:t>
      </w:r>
      <w:r>
        <w:rPr>
          <w:rFonts w:asciiTheme="majorBidi" w:eastAsia="Batang" w:hAnsiTheme="majorBidi" w:cstheme="majorBidi"/>
        </w:rPr>
        <w:t>,</w:t>
      </w:r>
      <w:r w:rsidRPr="00B33166">
        <w:rPr>
          <w:rFonts w:asciiTheme="majorBidi" w:eastAsia="Batang" w:hAnsiTheme="majorBidi" w:cstheme="majorBidi"/>
        </w:rPr>
        <w:t xml:space="preserve"> </w:t>
      </w:r>
    </w:p>
    <w:p w14:paraId="58886A64" w14:textId="77777777" w:rsidR="004B6FA8"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B33166">
        <w:rPr>
          <w:rFonts w:asciiTheme="majorBidi" w:eastAsia="Batang" w:hAnsiTheme="majorBidi" w:cstheme="majorBidi"/>
        </w:rPr>
        <w:t>delay due to CSI-RS measuremen</w:t>
      </w:r>
      <w:r>
        <w:rPr>
          <w:rFonts w:asciiTheme="majorBidi" w:eastAsia="Batang" w:hAnsiTheme="majorBidi" w:cstheme="majorBidi"/>
        </w:rPr>
        <w:t>t period.</w:t>
      </w:r>
    </w:p>
    <w:p w14:paraId="04665BFE" w14:textId="77777777" w:rsidR="004B6FA8" w:rsidRPr="00591356" w:rsidRDefault="004B6FA8" w:rsidP="004B6FA8">
      <w:pPr>
        <w:pStyle w:val="ListParagraph"/>
        <w:shd w:val="clear" w:color="auto" w:fill="FFFFFF"/>
        <w:spacing w:after="120" w:line="240" w:lineRule="auto"/>
        <w:ind w:left="1800"/>
        <w:rPr>
          <w:rFonts w:asciiTheme="majorBidi" w:eastAsia="Batang" w:hAnsiTheme="majorBidi" w:cstheme="majorBidi"/>
        </w:rPr>
      </w:pPr>
    </w:p>
    <w:p w14:paraId="65E3D4B2" w14:textId="77777777" w:rsidR="004B6FA8" w:rsidRDefault="004B6FA8" w:rsidP="004B6FA8">
      <w:pPr>
        <w:pStyle w:val="ListParagraph"/>
        <w:numPr>
          <w:ilvl w:val="0"/>
          <w:numId w:val="22"/>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or switch to fallback to non-ML operation (beam measurement) via periodic CSI reporting, a total delay </w:t>
      </w:r>
      <w:r>
        <w:rPr>
          <w:rFonts w:asciiTheme="majorBidi" w:eastAsia="Batang" w:hAnsiTheme="majorBidi" w:cstheme="majorBidi"/>
        </w:rPr>
        <w:t>can</w:t>
      </w:r>
      <w:r w:rsidRPr="00F81F8C">
        <w:rPr>
          <w:rFonts w:asciiTheme="majorBidi" w:eastAsia="Batang" w:hAnsiTheme="majorBidi" w:cstheme="majorBidi"/>
        </w:rPr>
        <w:t xml:space="preserve"> </w:t>
      </w:r>
      <w:r>
        <w:rPr>
          <w:rFonts w:asciiTheme="majorBidi" w:eastAsia="Batang" w:hAnsiTheme="majorBidi" w:cstheme="majorBidi"/>
        </w:rPr>
        <w:t xml:space="preserve">be </w:t>
      </w:r>
      <w:r w:rsidRPr="00F81F8C">
        <w:rPr>
          <w:rFonts w:asciiTheme="majorBidi" w:eastAsia="Batang" w:hAnsiTheme="majorBidi" w:cstheme="majorBidi"/>
        </w:rPr>
        <w:t xml:space="preserve">defined by </w:t>
      </w:r>
      <w:r>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Pr>
          <w:rFonts w:asciiTheme="majorBidi" w:eastAsia="Batang" w:hAnsiTheme="majorBidi" w:cstheme="majorBidi"/>
        </w:rPr>
        <w:t xml:space="preserve">part of </w:t>
      </w:r>
      <w:r w:rsidRPr="00F81F8C">
        <w:rPr>
          <w:rFonts w:asciiTheme="majorBidi" w:eastAsia="Batang" w:hAnsiTheme="majorBidi" w:cstheme="majorBidi"/>
        </w:rPr>
        <w:t>the delay requirement</w:t>
      </w:r>
      <w:r>
        <w:rPr>
          <w:rFonts w:asciiTheme="majorBidi" w:eastAsia="Batang" w:hAnsiTheme="majorBidi" w:cstheme="majorBidi"/>
        </w:rPr>
        <w:t>:</w:t>
      </w:r>
    </w:p>
    <w:p w14:paraId="70639E0F" w14:textId="77777777" w:rsidR="004B6FA8" w:rsidRDefault="004B6FA8" w:rsidP="004B6FA8">
      <w:pPr>
        <w:pStyle w:val="ListParagraph"/>
        <w:numPr>
          <w:ilvl w:val="1"/>
          <w:numId w:val="2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Pr>
          <w:rFonts w:asciiTheme="majorBidi" w:eastAsia="Batang" w:hAnsiTheme="majorBidi" w:cstheme="majorBidi"/>
        </w:rPr>
        <w:t>NW selecting of aperiodic CSI resource set</w:t>
      </w:r>
      <w:r w:rsidRPr="00F81F8C">
        <w:rPr>
          <w:rFonts w:asciiTheme="majorBidi" w:eastAsia="Batang" w:hAnsiTheme="majorBidi" w:cstheme="majorBidi"/>
        </w:rPr>
        <w:t xml:space="preserve">, </w:t>
      </w:r>
    </w:p>
    <w:p w14:paraId="7D8395E0" w14:textId="77777777" w:rsidR="004B6FA8" w:rsidRDefault="004B6FA8" w:rsidP="007A2878">
      <w:pPr>
        <w:pStyle w:val="ListParagraph"/>
        <w:numPr>
          <w:ilvl w:val="1"/>
          <w:numId w:val="22"/>
        </w:numPr>
        <w:shd w:val="clear" w:color="auto" w:fill="FFFFFF"/>
        <w:spacing w:after="120" w:line="240" w:lineRule="auto"/>
        <w:rPr>
          <w:rFonts w:asciiTheme="majorBidi" w:eastAsia="Batang" w:hAnsiTheme="majorBidi" w:cstheme="majorBidi"/>
        </w:rPr>
      </w:pPr>
      <w:r w:rsidRPr="004B6FA8">
        <w:rPr>
          <w:rFonts w:asciiTheme="majorBidi" w:eastAsia="Batang" w:hAnsiTheme="majorBidi" w:cstheme="majorBidi"/>
        </w:rPr>
        <w:t>delay from UE processing time related</w:t>
      </w:r>
    </w:p>
    <w:p w14:paraId="2DB2D3A9" w14:textId="2F62D49F" w:rsidR="00E673A7" w:rsidRPr="004B6FA8" w:rsidRDefault="004B6FA8" w:rsidP="007A2878">
      <w:pPr>
        <w:pStyle w:val="ListParagraph"/>
        <w:numPr>
          <w:ilvl w:val="1"/>
          <w:numId w:val="22"/>
        </w:numPr>
        <w:shd w:val="clear" w:color="auto" w:fill="FFFFFF"/>
        <w:spacing w:after="120" w:line="240" w:lineRule="auto"/>
        <w:rPr>
          <w:rFonts w:asciiTheme="majorBidi" w:eastAsia="Batang" w:hAnsiTheme="majorBidi" w:cstheme="majorBidi"/>
        </w:rPr>
      </w:pPr>
      <w:r w:rsidRPr="004B6FA8">
        <w:rPr>
          <w:rFonts w:asciiTheme="majorBidi" w:eastAsia="Batang" w:hAnsiTheme="majorBidi" w:cstheme="majorBidi"/>
        </w:rPr>
        <w:lastRenderedPageBreak/>
        <w:t>delay due to CSI-RS measurement.</w:t>
      </w:r>
    </w:p>
    <w:p w14:paraId="406ECBEB" w14:textId="4912C8B8" w:rsidR="00E673A7" w:rsidRDefault="00E673A7" w:rsidP="00E673A7">
      <w:pPr>
        <w:shd w:val="clear" w:color="auto" w:fill="FFFFFF"/>
        <w:spacing w:after="120" w:line="240" w:lineRule="auto"/>
        <w:rPr>
          <w:rFonts w:asciiTheme="majorBidi" w:eastAsia="Batang" w:hAnsiTheme="majorBidi" w:cstheme="majorBidi"/>
        </w:rPr>
      </w:pPr>
      <w:r>
        <w:rPr>
          <w:rFonts w:asciiTheme="majorBidi" w:eastAsia="Batang" w:hAnsiTheme="majorBidi" w:cstheme="majorBidi"/>
        </w:rPr>
        <w:t xml:space="preserve">In summary, the delay components related to LCM operations are provided in Table </w:t>
      </w:r>
      <w:r w:rsidR="004B6FA8">
        <w:rPr>
          <w:rFonts w:asciiTheme="majorBidi" w:eastAsia="Batang" w:hAnsiTheme="majorBidi" w:cstheme="majorBidi"/>
        </w:rPr>
        <w:t>5</w:t>
      </w:r>
      <w:r>
        <w:rPr>
          <w:rFonts w:asciiTheme="majorBidi" w:eastAsia="Batang" w:hAnsiTheme="majorBidi" w:cstheme="majorBidi"/>
        </w:rPr>
        <w:t>.</w:t>
      </w:r>
    </w:p>
    <w:p w14:paraId="7591D8D3" w14:textId="44F4D4B9" w:rsidR="00E673A7" w:rsidRPr="004B6FA8" w:rsidRDefault="00E673A7" w:rsidP="004B6FA8">
      <w:pPr>
        <w:pStyle w:val="Caption"/>
        <w:keepNext/>
      </w:pPr>
      <w:bookmarkStart w:id="47" w:name="_Hlk181991302"/>
      <w:r w:rsidRPr="004B6FA8">
        <w:t xml:space="preserve">Table </w:t>
      </w:r>
      <w:r w:rsidR="00AB0904" w:rsidRPr="004B6FA8">
        <w:t>5</w:t>
      </w:r>
      <w:r w:rsidRPr="004B6FA8">
        <w:t>: Delay components related LCM operations for different CSI-report configurations</w:t>
      </w:r>
    </w:p>
    <w:tbl>
      <w:tblPr>
        <w:tblStyle w:val="TableGrid"/>
        <w:tblW w:w="9776" w:type="dxa"/>
        <w:tblLook w:val="04A0" w:firstRow="1" w:lastRow="0" w:firstColumn="1" w:lastColumn="0" w:noHBand="0" w:noVBand="1"/>
      </w:tblPr>
      <w:tblGrid>
        <w:gridCol w:w="2404"/>
        <w:gridCol w:w="2404"/>
        <w:gridCol w:w="2404"/>
        <w:gridCol w:w="2564"/>
      </w:tblGrid>
      <w:tr w:rsidR="00E673A7" w14:paraId="2889B6DB" w14:textId="77777777">
        <w:tc>
          <w:tcPr>
            <w:tcW w:w="2404" w:type="dxa"/>
          </w:tcPr>
          <w:p w14:paraId="77380A6A" w14:textId="77777777" w:rsidR="00E673A7" w:rsidRPr="0053684E" w:rsidRDefault="00E673A7" w:rsidP="00E673A7">
            <w:pPr>
              <w:spacing w:after="120"/>
              <w:jc w:val="center"/>
              <w:rPr>
                <w:rFonts w:asciiTheme="majorBidi" w:eastAsia="Batang" w:hAnsiTheme="majorBidi" w:cstheme="majorBidi"/>
                <w:szCs w:val="20"/>
              </w:rPr>
            </w:pPr>
            <w:r w:rsidRPr="00E673A7">
              <w:rPr>
                <w:rFonts w:asciiTheme="majorBidi" w:eastAsia="Batang" w:hAnsiTheme="majorBidi" w:cstheme="majorBidi"/>
                <w:szCs w:val="20"/>
              </w:rPr>
              <w:t>CSI-Report Configuration</w:t>
            </w:r>
          </w:p>
        </w:tc>
        <w:tc>
          <w:tcPr>
            <w:tcW w:w="2404" w:type="dxa"/>
          </w:tcPr>
          <w:p w14:paraId="3BF476C6" w14:textId="77777777" w:rsidR="00E673A7" w:rsidRPr="0053684E" w:rsidRDefault="00E673A7" w:rsidP="00E673A7">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Activation</w:t>
            </w:r>
          </w:p>
        </w:tc>
        <w:tc>
          <w:tcPr>
            <w:tcW w:w="2404" w:type="dxa"/>
          </w:tcPr>
          <w:p w14:paraId="2C7D63EC" w14:textId="77777777" w:rsidR="00E673A7" w:rsidRPr="0053684E" w:rsidRDefault="00E673A7" w:rsidP="00E673A7">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Switching</w:t>
            </w:r>
          </w:p>
        </w:tc>
        <w:tc>
          <w:tcPr>
            <w:tcW w:w="2564" w:type="dxa"/>
          </w:tcPr>
          <w:p w14:paraId="616F0DFA" w14:textId="77777777" w:rsidR="00E673A7" w:rsidRPr="0053684E" w:rsidRDefault="00E673A7" w:rsidP="00E673A7">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Fall-back</w:t>
            </w:r>
          </w:p>
          <w:p w14:paraId="7C782754" w14:textId="77777777" w:rsidR="00E673A7" w:rsidRPr="0053684E" w:rsidRDefault="00E673A7" w:rsidP="00E673A7">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(From AI/ML BM to legacy)</w:t>
            </w:r>
          </w:p>
        </w:tc>
      </w:tr>
      <w:tr w:rsidR="00E673A7" w14:paraId="01BE43BE" w14:textId="77777777">
        <w:tc>
          <w:tcPr>
            <w:tcW w:w="2404" w:type="dxa"/>
          </w:tcPr>
          <w:p w14:paraId="4638B46B" w14:textId="77777777" w:rsidR="00E673A7" w:rsidRPr="0053684E"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Periodic CSI-reporting</w:t>
            </w:r>
          </w:p>
        </w:tc>
        <w:tc>
          <w:tcPr>
            <w:tcW w:w="2404" w:type="dxa"/>
          </w:tcPr>
          <w:p w14:paraId="086E43F1" w14:textId="77777777" w:rsidR="00E673A7" w:rsidRPr="003A64BD" w:rsidRDefault="00E673A7">
            <w:pPr>
              <w:spacing w:after="120"/>
              <w:rPr>
                <w:rFonts w:asciiTheme="majorBidi" w:eastAsia="Batang" w:hAnsiTheme="majorBidi" w:cstheme="majorBidi"/>
                <w:szCs w:val="20"/>
              </w:rPr>
            </w:pPr>
            <w:r w:rsidRPr="00E673A7">
              <w:rPr>
                <w:rFonts w:asciiTheme="majorBidi" w:eastAsia="Batang" w:hAnsiTheme="majorBidi" w:cstheme="majorBidi"/>
                <w:szCs w:val="20"/>
              </w:rPr>
              <w:t>Delay from RRC Reconfiguration</w:t>
            </w:r>
          </w:p>
          <w:p w14:paraId="09312A94" w14:textId="77777777" w:rsidR="00E673A7" w:rsidRPr="003A64BD" w:rsidRDefault="00E673A7">
            <w:pPr>
              <w:spacing w:after="120"/>
              <w:rPr>
                <w:rFonts w:asciiTheme="majorBidi" w:eastAsia="Batang" w:hAnsiTheme="majorBidi" w:cstheme="majorBidi"/>
                <w:szCs w:val="20"/>
              </w:rPr>
            </w:pPr>
          </w:p>
          <w:p w14:paraId="3E3B21D1"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D8D35A6" w14:textId="77777777" w:rsidR="00E673A7" w:rsidRPr="003A64BD" w:rsidRDefault="00E673A7">
            <w:pPr>
              <w:spacing w:after="120"/>
              <w:rPr>
                <w:rFonts w:asciiTheme="majorBidi" w:eastAsia="Batang" w:hAnsiTheme="majorBidi" w:cstheme="majorBidi"/>
                <w:szCs w:val="20"/>
              </w:rPr>
            </w:pPr>
          </w:p>
          <w:p w14:paraId="2D5022A2"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764D681B" w14:textId="77777777" w:rsidR="00E673A7" w:rsidRPr="003A64BD" w:rsidRDefault="00E673A7">
            <w:pPr>
              <w:spacing w:after="120"/>
              <w:rPr>
                <w:rFonts w:asciiTheme="majorBidi" w:eastAsia="Batang" w:hAnsiTheme="majorBidi" w:cstheme="majorBidi"/>
                <w:szCs w:val="20"/>
              </w:rPr>
            </w:pPr>
          </w:p>
          <w:p w14:paraId="129FCA0C" w14:textId="77777777" w:rsidR="00E673A7" w:rsidRPr="0053684E" w:rsidRDefault="00E673A7">
            <w:pPr>
              <w:spacing w:after="120"/>
              <w:rPr>
                <w:rFonts w:asciiTheme="majorBidi" w:eastAsia="Batang" w:hAnsiTheme="majorBidi" w:cstheme="majorBidi"/>
                <w:szCs w:val="20"/>
              </w:rPr>
            </w:pPr>
            <w:r w:rsidRPr="0053684E">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1716FA1D" w14:textId="77777777" w:rsidR="00E673A7" w:rsidRPr="003A64BD" w:rsidRDefault="00E673A7">
            <w:pPr>
              <w:spacing w:after="120"/>
              <w:rPr>
                <w:rFonts w:asciiTheme="majorBidi" w:eastAsia="Batang" w:hAnsiTheme="majorBidi" w:cstheme="majorBidi"/>
                <w:szCs w:val="20"/>
              </w:rPr>
            </w:pPr>
            <w:r w:rsidRPr="00D9289B">
              <w:rPr>
                <w:rFonts w:asciiTheme="majorBidi" w:eastAsia="Batang" w:hAnsiTheme="majorBidi" w:cstheme="majorBidi"/>
                <w:szCs w:val="20"/>
              </w:rPr>
              <w:t>Delay from RRC Reconfiguration</w:t>
            </w:r>
          </w:p>
          <w:p w14:paraId="6785F683" w14:textId="77777777" w:rsidR="00E673A7" w:rsidRPr="003A64BD" w:rsidRDefault="00E673A7">
            <w:pPr>
              <w:spacing w:after="120"/>
              <w:rPr>
                <w:rFonts w:asciiTheme="majorBidi" w:eastAsia="Batang" w:hAnsiTheme="majorBidi" w:cstheme="majorBidi"/>
                <w:szCs w:val="20"/>
              </w:rPr>
            </w:pPr>
          </w:p>
          <w:p w14:paraId="194EE07A"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0206567B" w14:textId="77777777" w:rsidR="00E673A7" w:rsidRPr="003A64BD" w:rsidRDefault="00E673A7">
            <w:pPr>
              <w:spacing w:after="120"/>
              <w:rPr>
                <w:rFonts w:asciiTheme="majorBidi" w:eastAsia="Batang" w:hAnsiTheme="majorBidi" w:cstheme="majorBidi"/>
                <w:szCs w:val="20"/>
              </w:rPr>
            </w:pPr>
          </w:p>
          <w:p w14:paraId="48305BF7"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0244DDD1" w14:textId="77777777" w:rsidR="00E673A7" w:rsidRPr="003A64BD" w:rsidRDefault="00E673A7">
            <w:pPr>
              <w:spacing w:after="120"/>
              <w:rPr>
                <w:rFonts w:asciiTheme="majorBidi" w:eastAsia="Batang" w:hAnsiTheme="majorBidi" w:cstheme="majorBidi"/>
                <w:szCs w:val="20"/>
              </w:rPr>
            </w:pPr>
          </w:p>
          <w:p w14:paraId="26FE3F31" w14:textId="77777777" w:rsidR="00E673A7" w:rsidRPr="0053684E" w:rsidRDefault="00E673A7">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02CB1159" w14:textId="77777777" w:rsidR="00E673A7" w:rsidRPr="003A64BD" w:rsidRDefault="00E673A7">
            <w:pPr>
              <w:spacing w:after="120"/>
              <w:rPr>
                <w:rFonts w:asciiTheme="majorBidi" w:eastAsia="Batang" w:hAnsiTheme="majorBidi" w:cstheme="majorBidi"/>
                <w:szCs w:val="20"/>
              </w:rPr>
            </w:pPr>
            <w:r w:rsidRPr="00D9289B">
              <w:rPr>
                <w:rFonts w:asciiTheme="majorBidi" w:eastAsia="Batang" w:hAnsiTheme="majorBidi" w:cstheme="majorBidi"/>
                <w:szCs w:val="20"/>
              </w:rPr>
              <w:t>Delay from RRC Reconfiguration</w:t>
            </w:r>
          </w:p>
          <w:p w14:paraId="436545F2" w14:textId="77777777" w:rsidR="00E673A7" w:rsidRPr="003A64BD" w:rsidRDefault="00E673A7">
            <w:pPr>
              <w:spacing w:after="120"/>
              <w:rPr>
                <w:rFonts w:asciiTheme="majorBidi" w:eastAsia="Batang" w:hAnsiTheme="majorBidi" w:cstheme="majorBidi"/>
                <w:szCs w:val="20"/>
              </w:rPr>
            </w:pPr>
          </w:p>
          <w:p w14:paraId="1F391AC0"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6CC40D51" w14:textId="77777777" w:rsidR="00E673A7" w:rsidRPr="003A64BD" w:rsidRDefault="00E673A7">
            <w:pPr>
              <w:spacing w:after="120"/>
              <w:rPr>
                <w:rFonts w:asciiTheme="majorBidi" w:eastAsia="Batang" w:hAnsiTheme="majorBidi" w:cstheme="majorBidi"/>
                <w:szCs w:val="20"/>
              </w:rPr>
            </w:pPr>
          </w:p>
          <w:p w14:paraId="383FC6E6" w14:textId="77777777" w:rsidR="00E673A7" w:rsidRPr="0053684E" w:rsidRDefault="00E673A7">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E673A7" w14:paraId="605F0F17" w14:textId="77777777">
        <w:tc>
          <w:tcPr>
            <w:tcW w:w="2404" w:type="dxa"/>
          </w:tcPr>
          <w:p w14:paraId="7B398FDC" w14:textId="77777777" w:rsidR="00E673A7" w:rsidRPr="0053684E" w:rsidRDefault="00E673A7">
            <w:pPr>
              <w:spacing w:after="120"/>
              <w:rPr>
                <w:rFonts w:asciiTheme="majorBidi" w:eastAsia="Batang" w:hAnsiTheme="majorBidi" w:cstheme="majorBidi"/>
                <w:szCs w:val="20"/>
              </w:rPr>
            </w:pPr>
            <w:r w:rsidRPr="00850392">
              <w:rPr>
                <w:rFonts w:asciiTheme="majorBidi" w:eastAsia="Batang" w:hAnsiTheme="majorBidi" w:cstheme="majorBidi"/>
                <w:szCs w:val="20"/>
              </w:rPr>
              <w:t>Semi-persistent CSI-reporting</w:t>
            </w:r>
          </w:p>
        </w:tc>
        <w:tc>
          <w:tcPr>
            <w:tcW w:w="2404" w:type="dxa"/>
          </w:tcPr>
          <w:p w14:paraId="6A50E1D5" w14:textId="77777777" w:rsidR="00E673A7" w:rsidRPr="00850392" w:rsidRDefault="00E673A7">
            <w:pPr>
              <w:rPr>
                <w:rFonts w:asciiTheme="majorBidi" w:eastAsia="Batang" w:hAnsiTheme="majorBidi" w:cstheme="majorBidi"/>
                <w:szCs w:val="20"/>
              </w:rPr>
            </w:pPr>
            <w:r w:rsidRPr="00E673A7">
              <w:rPr>
                <w:rFonts w:asciiTheme="majorBidi" w:eastAsia="Batang" w:hAnsiTheme="majorBidi" w:cstheme="majorBidi"/>
                <w:szCs w:val="20"/>
              </w:rPr>
              <w:t>Delay for activating semi-persistent CSI resource set</w:t>
            </w:r>
          </w:p>
          <w:p w14:paraId="3BF4A356" w14:textId="77777777" w:rsidR="00E673A7" w:rsidRPr="00850392" w:rsidRDefault="00E673A7">
            <w:pPr>
              <w:rPr>
                <w:rFonts w:asciiTheme="majorBidi" w:eastAsia="Batang" w:hAnsiTheme="majorBidi" w:cstheme="majorBidi"/>
                <w:szCs w:val="20"/>
              </w:rPr>
            </w:pPr>
          </w:p>
          <w:p w14:paraId="332AF6DB" w14:textId="77777777" w:rsidR="00E673A7" w:rsidRDefault="00E673A7">
            <w:pPr>
              <w:rPr>
                <w:rFonts w:asciiTheme="majorBidi" w:eastAsia="Batang" w:hAnsiTheme="majorBidi" w:cstheme="majorBidi"/>
                <w:szCs w:val="20"/>
              </w:rPr>
            </w:pPr>
          </w:p>
          <w:p w14:paraId="124CF685" w14:textId="77777777" w:rsidR="00E673A7" w:rsidRDefault="00E673A7">
            <w:pPr>
              <w:rPr>
                <w:rFonts w:asciiTheme="majorBidi" w:eastAsia="Batang" w:hAnsiTheme="majorBidi" w:cstheme="majorBidi"/>
                <w:szCs w:val="20"/>
              </w:rPr>
            </w:pPr>
          </w:p>
          <w:p w14:paraId="2D9A0051" w14:textId="77777777" w:rsidR="00E673A7" w:rsidRPr="00E673A7" w:rsidRDefault="00E673A7">
            <w:pPr>
              <w:rPr>
                <w:rFonts w:asciiTheme="majorBidi" w:eastAsia="Batang" w:hAnsiTheme="majorBidi" w:cstheme="majorBidi"/>
                <w:szCs w:val="20"/>
              </w:rPr>
            </w:pPr>
            <w:r w:rsidRPr="00E673A7">
              <w:rPr>
                <w:rFonts w:asciiTheme="majorBidi" w:eastAsia="Batang" w:hAnsiTheme="majorBidi" w:cstheme="majorBidi"/>
                <w:szCs w:val="20"/>
              </w:rPr>
              <w:t>Delay for selecting of semi-persistent CSI resource set</w:t>
            </w:r>
          </w:p>
          <w:p w14:paraId="080AFF84" w14:textId="77777777" w:rsidR="00E673A7" w:rsidRPr="00850392" w:rsidRDefault="00E673A7">
            <w:pPr>
              <w:rPr>
                <w:rFonts w:asciiTheme="majorBidi" w:eastAsia="Batang" w:hAnsiTheme="majorBidi" w:cstheme="majorBidi"/>
                <w:szCs w:val="20"/>
              </w:rPr>
            </w:pPr>
          </w:p>
          <w:p w14:paraId="28F9277F" w14:textId="77777777" w:rsidR="00E673A7" w:rsidRPr="00E673A7" w:rsidRDefault="00E673A7">
            <w:pPr>
              <w:rPr>
                <w:rFonts w:asciiTheme="majorBidi" w:eastAsia="Batang" w:hAnsiTheme="majorBidi" w:cstheme="majorBidi"/>
                <w:szCs w:val="20"/>
              </w:rPr>
            </w:pPr>
            <w:r w:rsidRPr="00E673A7">
              <w:rPr>
                <w:rFonts w:asciiTheme="majorBidi" w:eastAsia="Batang" w:hAnsiTheme="majorBidi" w:cstheme="majorBidi"/>
                <w:szCs w:val="20"/>
              </w:rPr>
              <w:t xml:space="preserve"> </w:t>
            </w:r>
          </w:p>
          <w:p w14:paraId="796D03FB"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663EB402" w14:textId="77777777" w:rsidR="00E673A7" w:rsidRPr="003A64BD" w:rsidRDefault="00E673A7">
            <w:pPr>
              <w:spacing w:after="120"/>
              <w:rPr>
                <w:rFonts w:asciiTheme="majorBidi" w:eastAsia="Batang" w:hAnsiTheme="majorBidi" w:cstheme="majorBidi"/>
                <w:szCs w:val="20"/>
              </w:rPr>
            </w:pPr>
          </w:p>
          <w:p w14:paraId="0E8CAC70"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45BFF3E4" w14:textId="77777777" w:rsidR="00E673A7" w:rsidRPr="003A64BD" w:rsidRDefault="00E673A7">
            <w:pPr>
              <w:spacing w:after="120"/>
              <w:rPr>
                <w:rFonts w:asciiTheme="majorBidi" w:eastAsia="Batang" w:hAnsiTheme="majorBidi" w:cstheme="majorBidi"/>
                <w:szCs w:val="20"/>
              </w:rPr>
            </w:pPr>
          </w:p>
          <w:p w14:paraId="6FFC5C4C" w14:textId="77777777" w:rsidR="00E673A7" w:rsidRPr="0053684E" w:rsidRDefault="00E673A7">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3F6DD415" w14:textId="77777777" w:rsidR="00E673A7" w:rsidRPr="00D9289B" w:rsidRDefault="00E673A7">
            <w:pPr>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736E08DC" w14:textId="77777777" w:rsidR="00E673A7" w:rsidRPr="00850392" w:rsidRDefault="00E673A7">
            <w:pPr>
              <w:rPr>
                <w:rFonts w:asciiTheme="majorBidi" w:eastAsia="Batang" w:hAnsiTheme="majorBidi" w:cstheme="majorBidi"/>
                <w:szCs w:val="20"/>
              </w:rPr>
            </w:pPr>
          </w:p>
          <w:p w14:paraId="5F56DAF4" w14:textId="77777777" w:rsidR="00E673A7" w:rsidRPr="00D9289B" w:rsidRDefault="00E673A7">
            <w:pPr>
              <w:rPr>
                <w:rFonts w:asciiTheme="majorBidi" w:eastAsia="Batang" w:hAnsiTheme="majorBidi" w:cstheme="majorBidi"/>
                <w:szCs w:val="20"/>
              </w:rPr>
            </w:pPr>
            <w:r w:rsidRPr="00D9289B">
              <w:rPr>
                <w:rFonts w:asciiTheme="majorBidi" w:eastAsia="Batang" w:hAnsiTheme="majorBidi" w:cstheme="majorBidi"/>
                <w:szCs w:val="20"/>
              </w:rPr>
              <w:t xml:space="preserve"> </w:t>
            </w:r>
          </w:p>
          <w:p w14:paraId="221AA65F"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36D5B48" w14:textId="77777777" w:rsidR="00E673A7" w:rsidRPr="003A64BD" w:rsidRDefault="00E673A7">
            <w:pPr>
              <w:spacing w:after="120"/>
              <w:rPr>
                <w:rFonts w:asciiTheme="majorBidi" w:eastAsia="Batang" w:hAnsiTheme="majorBidi" w:cstheme="majorBidi"/>
                <w:szCs w:val="20"/>
              </w:rPr>
            </w:pPr>
          </w:p>
          <w:p w14:paraId="4553D204"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3BACBCD8" w14:textId="77777777" w:rsidR="00E673A7" w:rsidRPr="003A64BD" w:rsidRDefault="00E673A7">
            <w:pPr>
              <w:spacing w:after="120"/>
              <w:rPr>
                <w:rFonts w:asciiTheme="majorBidi" w:eastAsia="Batang" w:hAnsiTheme="majorBidi" w:cstheme="majorBidi"/>
                <w:szCs w:val="20"/>
              </w:rPr>
            </w:pPr>
          </w:p>
          <w:p w14:paraId="6CD578B1" w14:textId="77777777" w:rsidR="00E673A7" w:rsidRDefault="00E673A7">
            <w:pPr>
              <w:spacing w:after="120"/>
              <w:rPr>
                <w:rFonts w:asciiTheme="majorBidi" w:eastAsia="Batang" w:hAnsiTheme="majorBidi" w:cstheme="majorBidi"/>
                <w:szCs w:val="20"/>
              </w:rPr>
            </w:pPr>
          </w:p>
          <w:p w14:paraId="5484106A" w14:textId="77777777" w:rsidR="00E673A7" w:rsidRPr="0053684E" w:rsidRDefault="00E673A7">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6976A4EC" w14:textId="77777777" w:rsidR="00E673A7" w:rsidRPr="00850392" w:rsidRDefault="00E673A7">
            <w:pPr>
              <w:rPr>
                <w:rFonts w:asciiTheme="majorBidi" w:eastAsia="Batang" w:hAnsiTheme="majorBidi" w:cstheme="majorBidi"/>
                <w:szCs w:val="20"/>
              </w:rPr>
            </w:pPr>
            <w:r w:rsidRPr="00D9289B">
              <w:rPr>
                <w:rFonts w:asciiTheme="majorBidi" w:eastAsia="Batang" w:hAnsiTheme="majorBidi" w:cstheme="majorBidi"/>
                <w:szCs w:val="20"/>
              </w:rPr>
              <w:t>Delay for activating semi-persistent CSI resource set</w:t>
            </w:r>
          </w:p>
          <w:p w14:paraId="07A1D997" w14:textId="77777777" w:rsidR="00E673A7" w:rsidRPr="00850392" w:rsidRDefault="00E673A7">
            <w:pPr>
              <w:rPr>
                <w:rFonts w:asciiTheme="majorBidi" w:eastAsia="Batang" w:hAnsiTheme="majorBidi" w:cstheme="majorBidi"/>
                <w:szCs w:val="20"/>
              </w:rPr>
            </w:pPr>
          </w:p>
          <w:p w14:paraId="67251FE3" w14:textId="77777777" w:rsidR="00E673A7" w:rsidRDefault="00E673A7">
            <w:pPr>
              <w:rPr>
                <w:rFonts w:asciiTheme="majorBidi" w:eastAsia="Batang" w:hAnsiTheme="majorBidi" w:cstheme="majorBidi"/>
                <w:szCs w:val="20"/>
              </w:rPr>
            </w:pPr>
          </w:p>
          <w:p w14:paraId="164543D9" w14:textId="77777777" w:rsidR="00E673A7" w:rsidRDefault="00E673A7">
            <w:pPr>
              <w:rPr>
                <w:rFonts w:asciiTheme="majorBidi" w:eastAsia="Batang" w:hAnsiTheme="majorBidi" w:cstheme="majorBidi"/>
                <w:szCs w:val="20"/>
              </w:rPr>
            </w:pPr>
          </w:p>
          <w:p w14:paraId="7A48A363" w14:textId="77777777" w:rsidR="00E673A7" w:rsidRPr="00D9289B" w:rsidRDefault="00E673A7">
            <w:pPr>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4FB0F8B6" w14:textId="77777777" w:rsidR="00E673A7" w:rsidRPr="00850392" w:rsidRDefault="00E673A7">
            <w:pPr>
              <w:rPr>
                <w:rFonts w:asciiTheme="majorBidi" w:eastAsia="Batang" w:hAnsiTheme="majorBidi" w:cstheme="majorBidi"/>
                <w:szCs w:val="20"/>
              </w:rPr>
            </w:pPr>
          </w:p>
          <w:p w14:paraId="53423FBF" w14:textId="77777777" w:rsidR="00E673A7" w:rsidRPr="00D9289B" w:rsidRDefault="00E673A7">
            <w:pPr>
              <w:rPr>
                <w:rFonts w:asciiTheme="majorBidi" w:eastAsia="Batang" w:hAnsiTheme="majorBidi" w:cstheme="majorBidi"/>
                <w:szCs w:val="20"/>
              </w:rPr>
            </w:pPr>
            <w:r w:rsidRPr="00D9289B">
              <w:rPr>
                <w:rFonts w:asciiTheme="majorBidi" w:eastAsia="Batang" w:hAnsiTheme="majorBidi" w:cstheme="majorBidi"/>
                <w:szCs w:val="20"/>
              </w:rPr>
              <w:t xml:space="preserve"> </w:t>
            </w:r>
          </w:p>
          <w:p w14:paraId="2F94763A"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6D8861DD" w14:textId="77777777" w:rsidR="00E673A7" w:rsidRDefault="00E673A7">
            <w:pPr>
              <w:spacing w:after="120"/>
              <w:rPr>
                <w:rFonts w:asciiTheme="majorBidi" w:eastAsia="Batang" w:hAnsiTheme="majorBidi" w:cstheme="majorBidi"/>
                <w:szCs w:val="20"/>
              </w:rPr>
            </w:pPr>
          </w:p>
          <w:p w14:paraId="241F507A" w14:textId="77777777" w:rsidR="00E673A7" w:rsidRPr="0053684E" w:rsidRDefault="00E673A7">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E673A7" w14:paraId="3310B8A7" w14:textId="77777777">
        <w:tc>
          <w:tcPr>
            <w:tcW w:w="2404" w:type="dxa"/>
          </w:tcPr>
          <w:p w14:paraId="39D2DD17" w14:textId="77777777" w:rsidR="00E673A7" w:rsidRDefault="00E673A7">
            <w:pPr>
              <w:spacing w:after="120"/>
              <w:rPr>
                <w:rFonts w:asciiTheme="majorBidi" w:eastAsia="Batang" w:hAnsiTheme="majorBidi" w:cstheme="majorBidi"/>
                <w:szCs w:val="20"/>
              </w:rPr>
            </w:pPr>
            <w:r>
              <w:rPr>
                <w:rFonts w:asciiTheme="majorBidi" w:eastAsia="Batang" w:hAnsiTheme="majorBidi" w:cstheme="majorBidi"/>
                <w:szCs w:val="20"/>
              </w:rPr>
              <w:t>Aperiodic CSI reporting</w:t>
            </w:r>
          </w:p>
        </w:tc>
        <w:tc>
          <w:tcPr>
            <w:tcW w:w="2404" w:type="dxa"/>
          </w:tcPr>
          <w:p w14:paraId="69789F3C"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53819F81" w14:textId="77777777" w:rsidR="00E673A7" w:rsidRPr="003A64BD" w:rsidRDefault="00E673A7">
            <w:pPr>
              <w:spacing w:after="120"/>
              <w:rPr>
                <w:rFonts w:asciiTheme="majorBidi" w:eastAsia="Batang" w:hAnsiTheme="majorBidi" w:cstheme="majorBidi"/>
                <w:szCs w:val="20"/>
              </w:rPr>
            </w:pPr>
          </w:p>
          <w:p w14:paraId="2ED1087B"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243F30C0" w14:textId="77777777" w:rsidR="00E673A7" w:rsidRPr="003A64BD" w:rsidRDefault="00E673A7">
            <w:pPr>
              <w:spacing w:after="120"/>
              <w:rPr>
                <w:rFonts w:asciiTheme="majorBidi" w:eastAsia="Batang" w:hAnsiTheme="majorBidi" w:cstheme="majorBidi"/>
                <w:szCs w:val="20"/>
              </w:rPr>
            </w:pPr>
          </w:p>
          <w:p w14:paraId="273DF5F7" w14:textId="77777777" w:rsidR="00E673A7" w:rsidRPr="00A32C69" w:rsidRDefault="00E673A7">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0F11D1C3"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39A8CED4" w14:textId="77777777" w:rsidR="00E673A7" w:rsidRPr="003A64BD" w:rsidRDefault="00E673A7">
            <w:pPr>
              <w:spacing w:after="120"/>
              <w:rPr>
                <w:rFonts w:asciiTheme="majorBidi" w:eastAsia="Batang" w:hAnsiTheme="majorBidi" w:cstheme="majorBidi"/>
                <w:szCs w:val="20"/>
              </w:rPr>
            </w:pPr>
          </w:p>
          <w:p w14:paraId="1C135C35"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2DC511C8" w14:textId="77777777" w:rsidR="00E673A7" w:rsidRPr="003A64BD" w:rsidRDefault="00E673A7">
            <w:pPr>
              <w:spacing w:after="120"/>
              <w:rPr>
                <w:rFonts w:asciiTheme="majorBidi" w:eastAsia="Batang" w:hAnsiTheme="majorBidi" w:cstheme="majorBidi"/>
                <w:szCs w:val="20"/>
              </w:rPr>
            </w:pPr>
          </w:p>
          <w:p w14:paraId="7C47E5CB" w14:textId="77777777" w:rsidR="00E673A7" w:rsidRPr="00A32C69" w:rsidRDefault="00E673A7">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6D47892A" w14:textId="77777777" w:rsidR="00E673A7" w:rsidRPr="003A64BD" w:rsidRDefault="00E673A7">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6C660A2A" w14:textId="77777777" w:rsidR="00E673A7" w:rsidRPr="003A64BD" w:rsidRDefault="00E673A7">
            <w:pPr>
              <w:spacing w:after="120"/>
              <w:rPr>
                <w:rFonts w:asciiTheme="majorBidi" w:eastAsia="Batang" w:hAnsiTheme="majorBidi" w:cstheme="majorBidi"/>
                <w:szCs w:val="20"/>
              </w:rPr>
            </w:pPr>
          </w:p>
          <w:p w14:paraId="21A0DB7B" w14:textId="77777777" w:rsidR="00E673A7" w:rsidRPr="00A32C69" w:rsidRDefault="00E673A7">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bl>
    <w:p w14:paraId="2388B6A3" w14:textId="77777777" w:rsidR="00E673A7" w:rsidRPr="00E673A7" w:rsidRDefault="00E673A7" w:rsidP="00E673A7">
      <w:pPr>
        <w:shd w:val="clear" w:color="auto" w:fill="FFFFFF"/>
        <w:spacing w:after="120" w:line="240" w:lineRule="auto"/>
        <w:rPr>
          <w:rFonts w:asciiTheme="majorBidi" w:eastAsia="Batang" w:hAnsiTheme="majorBidi" w:cstheme="majorBidi"/>
        </w:rPr>
      </w:pPr>
    </w:p>
    <w:p w14:paraId="4ED34822" w14:textId="0230E51C" w:rsidR="00E673A7" w:rsidRDefault="00E673A7" w:rsidP="00E673A7">
      <w:pPr>
        <w:pStyle w:val="RAN4proposal"/>
      </w:pPr>
      <w:bookmarkStart w:id="48" w:name="_Hlk181991273"/>
      <w:bookmarkEnd w:id="47"/>
      <w:r>
        <w:t xml:space="preserve">The delay components </w:t>
      </w:r>
      <w:r w:rsidR="004B6FA8">
        <w:t>of LCM</w:t>
      </w:r>
      <w:r>
        <w:t xml:space="preserve"> operations should be considered for different CSI-report configurations (i) periodic CSI report (ii) semi-persistent CSI report and (iii) aperiodic CSI report for both BM-Case1 and BM-Case2</w:t>
      </w:r>
      <w:r w:rsidRPr="00CF6986">
        <w:t>.</w:t>
      </w:r>
    </w:p>
    <w:p w14:paraId="1A830DAE" w14:textId="1CECE4CE" w:rsidR="00E673A7" w:rsidRDefault="00E673A7" w:rsidP="004B6FA8">
      <w:pPr>
        <w:pStyle w:val="RAN4proposal"/>
        <w:keepNext/>
        <w:spacing w:before="240"/>
      </w:pPr>
      <w:bookmarkStart w:id="49" w:name="_Hlk181991283"/>
      <w:bookmarkEnd w:id="48"/>
      <w:r>
        <w:lastRenderedPageBreak/>
        <w:t xml:space="preserve">RAN4 should consider Table </w:t>
      </w:r>
      <w:r w:rsidR="004B6FA8">
        <w:t>5</w:t>
      </w:r>
      <w:r>
        <w:t xml:space="preserve"> as a baseline</w:t>
      </w:r>
      <w:r w:rsidR="004B6FA8">
        <w:t xml:space="preserve"> to start discussions</w:t>
      </w:r>
      <w:r>
        <w:t xml:space="preserve"> </w:t>
      </w:r>
      <w:r w:rsidR="004B6FA8">
        <w:t>for LCM operations related RRM core requirements.</w:t>
      </w:r>
    </w:p>
    <w:p w14:paraId="0EF699D0" w14:textId="02A7B237" w:rsidR="00CD7492" w:rsidRPr="00614DD8" w:rsidRDefault="00CD7492" w:rsidP="00A37002">
      <w:pPr>
        <w:pStyle w:val="RAN4H1"/>
        <w:rPr>
          <w:lang w:val="en-US"/>
        </w:rPr>
      </w:pPr>
      <w:bookmarkStart w:id="50" w:name="_Toc116995848"/>
      <w:bookmarkEnd w:id="49"/>
      <w:r w:rsidRPr="00614DD8">
        <w:rPr>
          <w:lang w:val="en-US"/>
        </w:rPr>
        <w:t>Conclusion</w:t>
      </w:r>
      <w:bookmarkEnd w:id="50"/>
    </w:p>
    <w:p w14:paraId="4CDD1421" w14:textId="3E28139A" w:rsidR="00ED03AC" w:rsidRDefault="00ED03AC" w:rsidP="00ED03AC">
      <w:r>
        <w:t>In this paper we share our views on potential RAN4 impacts from issues related to RRM core requirements for AI/ML enabled BM-Case1 and BM-Case2. Specifically, we cover following aspects:</w:t>
      </w:r>
    </w:p>
    <w:p w14:paraId="0C2D8DD4" w14:textId="667F651E" w:rsidR="00ED03AC" w:rsidRDefault="00ED03AC" w:rsidP="00ED03AC">
      <w:pPr>
        <w:pStyle w:val="ListParagraph"/>
        <w:numPr>
          <w:ilvl w:val="0"/>
          <w:numId w:val="7"/>
        </w:numPr>
      </w:pPr>
      <w:r>
        <w:t>Measurement error impact and the approximated ground truth</w:t>
      </w:r>
    </w:p>
    <w:p w14:paraId="4AA6B769" w14:textId="77777777" w:rsidR="00ED03AC" w:rsidRDefault="00ED03AC" w:rsidP="00ED03AC">
      <w:pPr>
        <w:pStyle w:val="ListParagraph"/>
        <w:numPr>
          <w:ilvl w:val="0"/>
          <w:numId w:val="7"/>
        </w:numPr>
      </w:pPr>
      <w:r>
        <w:t>Indicated/activated TCI states requirements</w:t>
      </w:r>
    </w:p>
    <w:p w14:paraId="78D7163A" w14:textId="77777777" w:rsidR="00ED03AC" w:rsidRDefault="00ED03AC" w:rsidP="00ED03AC">
      <w:pPr>
        <w:pStyle w:val="ListParagraph"/>
        <w:numPr>
          <w:ilvl w:val="0"/>
          <w:numId w:val="7"/>
        </w:numPr>
      </w:pPr>
      <w:r>
        <w:t>Impacts on requirements related to candidate beam detection</w:t>
      </w:r>
    </w:p>
    <w:p w14:paraId="6E7C9C2A" w14:textId="77777777" w:rsidR="00ED03AC" w:rsidRDefault="00ED03AC" w:rsidP="00ED03AC">
      <w:pPr>
        <w:pStyle w:val="ListParagraph"/>
        <w:numPr>
          <w:ilvl w:val="0"/>
          <w:numId w:val="7"/>
        </w:numPr>
      </w:pPr>
      <w:r>
        <w:t>KPIs for beam prediction</w:t>
      </w:r>
    </w:p>
    <w:p w14:paraId="3D7FE315" w14:textId="77777777" w:rsidR="00ED03AC" w:rsidRDefault="00ED03AC" w:rsidP="00ED03AC">
      <w:pPr>
        <w:pStyle w:val="ListParagraph"/>
        <w:numPr>
          <w:ilvl w:val="0"/>
          <w:numId w:val="7"/>
        </w:numPr>
      </w:pPr>
      <w:r>
        <w:t>LCM related requirements</w:t>
      </w:r>
    </w:p>
    <w:p w14:paraId="215A7BFD" w14:textId="77777777" w:rsidR="00ED03AC" w:rsidRDefault="00ED03AC" w:rsidP="00ED03AC">
      <w:r>
        <w:t>In the paper, the following Observations and Proposals were made</w:t>
      </w:r>
      <w:r w:rsidRPr="008C39F7">
        <w:t>:</w:t>
      </w:r>
    </w:p>
    <w:p w14:paraId="3B990C65" w14:textId="77777777" w:rsidR="002056A9" w:rsidRPr="00621982" w:rsidRDefault="002056A9" w:rsidP="002056A9">
      <w:pPr>
        <w:rPr>
          <w:rFonts w:eastAsia="Calibri" w:cs="Times New Roman"/>
          <w:szCs w:val="20"/>
        </w:rPr>
      </w:pPr>
      <w:r w:rsidRPr="00621982">
        <w:rPr>
          <w:rFonts w:asciiTheme="majorBidi" w:hAnsiTheme="majorBidi" w:cstheme="majorBidi"/>
          <w:b/>
          <w:bCs/>
          <w:szCs w:val="20"/>
        </w:rPr>
        <w:t xml:space="preserve">Observation 1: </w:t>
      </w:r>
      <w:r w:rsidRPr="00621982">
        <w:rPr>
          <w:rFonts w:asciiTheme="majorBidi" w:hAnsiTheme="majorBidi" w:cstheme="majorBidi"/>
          <w:szCs w:val="20"/>
        </w:rPr>
        <w:t>In Table below, we can see that the BB error margin of the Gaussian distribution is larger than the BB error margins provided by LLS distributions.</w:t>
      </w:r>
    </w:p>
    <w:p w14:paraId="797D4F50" w14:textId="77777777" w:rsidR="002056A9" w:rsidRPr="00621982" w:rsidRDefault="002056A9" w:rsidP="002056A9">
      <w:pPr>
        <w:keepNext/>
        <w:spacing w:after="200" w:line="240" w:lineRule="auto"/>
        <w:jc w:val="center"/>
        <w:rPr>
          <w:rFonts w:ascii="Arial" w:eastAsia="Calibri" w:hAnsi="Arial" w:cs="Arial"/>
          <w:i/>
          <w:iCs/>
          <w:sz w:val="18"/>
          <w:szCs w:val="18"/>
        </w:rPr>
      </w:pPr>
      <w:r w:rsidRPr="00621982">
        <w:rPr>
          <w:rFonts w:ascii="Arial" w:eastAsia="Calibri" w:hAnsi="Arial" w:cs="Arial"/>
          <w:i/>
          <w:iCs/>
          <w:sz w:val="18"/>
          <w:szCs w:val="18"/>
        </w:rPr>
        <w:t>Table. AI/ML model performance with BB error models without considering RF error.</w:t>
      </w:r>
    </w:p>
    <w:tbl>
      <w:tblPr>
        <w:tblW w:w="8931" w:type="dxa"/>
        <w:tblInd w:w="-10" w:type="dxa"/>
        <w:tblCellMar>
          <w:left w:w="0" w:type="dxa"/>
          <w:right w:w="0" w:type="dxa"/>
        </w:tblCellMar>
        <w:tblLook w:val="04A0" w:firstRow="1" w:lastRow="0" w:firstColumn="1" w:lastColumn="0" w:noHBand="0" w:noVBand="1"/>
      </w:tblPr>
      <w:tblGrid>
        <w:gridCol w:w="3686"/>
        <w:gridCol w:w="1134"/>
        <w:gridCol w:w="1134"/>
        <w:gridCol w:w="1134"/>
        <w:gridCol w:w="1843"/>
      </w:tblGrid>
      <w:tr w:rsidR="002056A9" w:rsidRPr="00621982" w14:paraId="7FDC85AD" w14:textId="77777777" w:rsidTr="00E145B1">
        <w:tc>
          <w:tcPr>
            <w:tcW w:w="3686"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57589AFC"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BB error model</w:t>
            </w:r>
          </w:p>
        </w:tc>
        <w:tc>
          <w:tcPr>
            <w:tcW w:w="113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7D3E972D" w14:textId="77777777" w:rsidR="002056A9" w:rsidRPr="00621982" w:rsidRDefault="002056A9" w:rsidP="00E145B1">
            <w:pPr>
              <w:spacing w:after="0" w:line="240" w:lineRule="auto"/>
              <w:jc w:val="center"/>
              <w:rPr>
                <w:rFonts w:eastAsia="Calibri" w:cs="Times New Roman"/>
                <w:szCs w:val="20"/>
              </w:rPr>
            </w:pPr>
            <w:proofErr w:type="gramStart"/>
            <w:r w:rsidRPr="00621982">
              <w:rPr>
                <w:rFonts w:eastAsia="Calibri" w:cs="Times New Roman"/>
                <w:szCs w:val="20"/>
              </w:rPr>
              <w:t>Top-1</w:t>
            </w:r>
            <w:proofErr w:type="gramEnd"/>
            <w:r w:rsidRPr="00621982">
              <w:rPr>
                <w:rFonts w:eastAsia="Calibri" w:cs="Times New Roman"/>
                <w:szCs w:val="20"/>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653A8D2F" w14:textId="77777777" w:rsidR="002056A9" w:rsidRPr="00621982" w:rsidRDefault="002056A9" w:rsidP="00E145B1">
            <w:pPr>
              <w:spacing w:after="0" w:line="240" w:lineRule="auto"/>
              <w:jc w:val="center"/>
              <w:rPr>
                <w:rFonts w:eastAsia="Calibri" w:cs="Times New Roman"/>
                <w:szCs w:val="20"/>
              </w:rPr>
            </w:pPr>
            <m:oMath>
              <m:r>
                <m:rPr>
                  <m:nor/>
                </m:rPr>
                <w:rPr>
                  <w:rFonts w:ascii="Cambria Math" w:eastAsia="Calibri" w:cs="Times New Roman"/>
                  <w:szCs w:val="20"/>
                </w:rPr>
                <m:t>T</m:t>
              </m:r>
              <m:r>
                <m:rPr>
                  <m:nor/>
                </m:rPr>
                <w:rPr>
                  <w:rFonts w:eastAsia="Calibri" w:cs="Times New Roman"/>
                  <w:szCs w:val="20"/>
                </w:rPr>
                <m:t>op-3</m:t>
              </m:r>
            </m:oMath>
            <w:r w:rsidRPr="00621982">
              <w:rPr>
                <w:rFonts w:eastAsia="Calibri" w:cs="Times New Roman"/>
                <w:szCs w:val="20"/>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12473D63" w14:textId="77777777" w:rsidR="002056A9" w:rsidRPr="00621982" w:rsidRDefault="002056A9" w:rsidP="00E145B1">
            <w:pPr>
              <w:spacing w:after="0" w:line="240" w:lineRule="auto"/>
              <w:jc w:val="center"/>
              <w:rPr>
                <w:rFonts w:eastAsia="Calibri" w:cs="Times New Roman"/>
                <w:szCs w:val="20"/>
              </w:rPr>
            </w:pPr>
            <m:oMath>
              <m:r>
                <m:rPr>
                  <m:nor/>
                </m:rPr>
                <w:rPr>
                  <w:rFonts w:eastAsia="Calibri" w:cs="Times New Roman"/>
                  <w:szCs w:val="20"/>
                </w:rPr>
                <m:t>Top-5</m:t>
              </m:r>
            </m:oMath>
            <w:r w:rsidRPr="00621982">
              <w:rPr>
                <w:rFonts w:eastAsia="Calibri" w:cs="Times New Roman"/>
                <w:szCs w:val="20"/>
              </w:rPr>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520AB55D"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90%-tile L1-RSRP difference (dB)</w:t>
            </w:r>
          </w:p>
        </w:tc>
      </w:tr>
      <w:tr w:rsidR="002056A9" w:rsidRPr="00621982" w14:paraId="22C507AE" w14:textId="77777777" w:rsidTr="00E145B1">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13655"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No error</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B8E37B7"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83.59</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9FC4359"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96.22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DB054F8"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98.34</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0B88B4E"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5.98</w:t>
            </w:r>
          </w:p>
        </w:tc>
      </w:tr>
      <w:tr w:rsidR="002056A9" w:rsidRPr="00621982" w14:paraId="2E93CAC1" w14:textId="77777777" w:rsidTr="00E145B1">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C4579A"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1</w:t>
            </w:r>
            <w:r w:rsidRPr="00621982">
              <w:rPr>
                <w:rFonts w:eastAsia="Calibri" w:cs="Times New Roman"/>
                <w:szCs w:val="20"/>
                <w:vertAlign w:val="superscript"/>
              </w:rPr>
              <w:t>st</w:t>
            </w:r>
            <w:r w:rsidRPr="00621982">
              <w:rPr>
                <w:rFonts w:eastAsia="Calibri" w:cs="Times New Roman"/>
                <w:szCs w:val="20"/>
              </w:rPr>
              <w:t xml:space="preserve"> LLS conditions (# samples = 3, SINR = -4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661B465"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81.99</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D524D7F"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95.98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973F3ED"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98.21</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061AF6E"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6.83 (Δ = 0.85)</w:t>
            </w:r>
          </w:p>
        </w:tc>
      </w:tr>
      <w:tr w:rsidR="002056A9" w:rsidRPr="00621982" w14:paraId="686B5667" w14:textId="77777777" w:rsidTr="00E145B1">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D62600" w14:textId="77777777" w:rsidR="002056A9" w:rsidRPr="00621982" w:rsidRDefault="002056A9" w:rsidP="00E145B1">
            <w:pPr>
              <w:spacing w:after="0" w:line="240" w:lineRule="auto"/>
              <w:jc w:val="center"/>
              <w:rPr>
                <w:rFonts w:eastAsia="Calibri" w:cs="Times New Roman"/>
                <w:szCs w:val="20"/>
                <w:lang w:val="fr-FR"/>
              </w:rPr>
            </w:pPr>
            <w:r w:rsidRPr="00621982">
              <w:rPr>
                <w:rFonts w:eastAsia="Calibri" w:cs="Times New Roman"/>
                <w:szCs w:val="20"/>
                <w:lang w:val="fr-FR"/>
              </w:rPr>
              <w:t>2</w:t>
            </w:r>
            <w:r w:rsidRPr="00621982">
              <w:rPr>
                <w:rFonts w:eastAsia="Calibri" w:cs="Times New Roman"/>
                <w:szCs w:val="20"/>
                <w:vertAlign w:val="superscript"/>
                <w:lang w:val="fr-FR"/>
              </w:rPr>
              <w:t>nd</w:t>
            </w:r>
            <w:r w:rsidRPr="00621982">
              <w:rPr>
                <w:rFonts w:eastAsia="Calibri" w:cs="Times New Roman"/>
                <w:szCs w:val="20"/>
                <w:lang w:val="fr-FR"/>
              </w:rPr>
              <w:t xml:space="preserve"> LLS conditions (# samples = 5, SINR = 0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07CD0AE"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82.98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F5E4E4C"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96.22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FEE7E17"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98.34</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B68394E"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6.44 (Δ = 0.46)</w:t>
            </w:r>
          </w:p>
        </w:tc>
      </w:tr>
      <w:tr w:rsidR="002056A9" w:rsidRPr="00621982" w14:paraId="0388B66F" w14:textId="77777777" w:rsidTr="00E145B1">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E8B00"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Gaussian (95% of errors within ±2.5 dB error margin)</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C877A30"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78.68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467283A"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95.14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47F1A07"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97.94</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B165A07" w14:textId="77777777" w:rsidR="002056A9" w:rsidRPr="00621982" w:rsidRDefault="002056A9" w:rsidP="00E145B1">
            <w:pPr>
              <w:spacing w:after="0" w:line="240" w:lineRule="auto"/>
              <w:jc w:val="center"/>
              <w:rPr>
                <w:rFonts w:eastAsia="Calibri" w:cs="Times New Roman"/>
                <w:szCs w:val="20"/>
              </w:rPr>
            </w:pPr>
            <w:r w:rsidRPr="00621982">
              <w:rPr>
                <w:rFonts w:eastAsia="Calibri" w:cs="Times New Roman"/>
                <w:szCs w:val="20"/>
              </w:rPr>
              <w:t>8.94 (Δ = 2.96)</w:t>
            </w:r>
          </w:p>
        </w:tc>
      </w:tr>
    </w:tbl>
    <w:p w14:paraId="2ECB656A" w14:textId="77777777" w:rsidR="002056A9" w:rsidRPr="00621982" w:rsidRDefault="002056A9" w:rsidP="002056A9">
      <w:pPr>
        <w:spacing w:beforeLines="50" w:before="120" w:afterLines="50" w:after="120"/>
        <w:rPr>
          <w:rFonts w:eastAsia="Calibri" w:cs="Arial"/>
          <w:sz w:val="16"/>
          <w:szCs w:val="20"/>
        </w:rPr>
      </w:pPr>
      <w:r w:rsidRPr="00621982">
        <w:rPr>
          <w:rFonts w:eastAsia="Calibri" w:cs="Arial"/>
          <w:szCs w:val="20"/>
        </w:rPr>
        <w:t xml:space="preserve">Note: </w:t>
      </w:r>
      <w:r w:rsidRPr="00621982">
        <w:rPr>
          <w:rFonts w:eastAsia="Calibri" w:cs="Arial"/>
          <w:sz w:val="16"/>
          <w:szCs w:val="20"/>
        </w:rPr>
        <w:t xml:space="preserve">90%-tile L1-RSRP difference = </w:t>
      </w:r>
      <w:proofErr w:type="gramStart"/>
      <w:r w:rsidRPr="00621982">
        <w:rPr>
          <w:rFonts w:eastAsia="Calibri" w:cs="Arial"/>
          <w:sz w:val="16"/>
          <w:szCs w:val="20"/>
        </w:rPr>
        <w:t>max(</w:t>
      </w:r>
      <w:proofErr w:type="gramEnd"/>
      <w:r w:rsidRPr="00621982">
        <w:rPr>
          <w:rFonts w:eastAsia="Calibri" w:cs="Arial"/>
          <w:sz w:val="16"/>
          <w:szCs w:val="20"/>
        </w:rPr>
        <w:t>abs(95%-tile L1-RSRP), abs(5%-tile L1-RSRP))</w:t>
      </w:r>
    </w:p>
    <w:p w14:paraId="4BFE69FA" w14:textId="77777777" w:rsidR="002056A9" w:rsidRDefault="002056A9" w:rsidP="002056A9">
      <w:pPr>
        <w:rPr>
          <w:rFonts w:asciiTheme="majorBidi" w:hAnsiTheme="majorBidi" w:cstheme="majorBidi"/>
          <w:b/>
          <w:bCs/>
          <w:szCs w:val="20"/>
        </w:rPr>
      </w:pPr>
    </w:p>
    <w:p w14:paraId="7A3466D2" w14:textId="77777777" w:rsidR="002056A9" w:rsidRDefault="002056A9" w:rsidP="002056A9">
      <w:pPr>
        <w:rPr>
          <w:rFonts w:asciiTheme="majorBidi" w:hAnsiTheme="majorBidi" w:cstheme="majorBidi"/>
          <w:szCs w:val="20"/>
        </w:rPr>
      </w:pPr>
      <w:r w:rsidRPr="00621982">
        <w:rPr>
          <w:rFonts w:asciiTheme="majorBidi" w:hAnsiTheme="majorBidi" w:cstheme="majorBidi"/>
          <w:b/>
          <w:bCs/>
          <w:szCs w:val="20"/>
        </w:rPr>
        <w:t xml:space="preserve">Observation 2: </w:t>
      </w:r>
      <w:r w:rsidRPr="00621982">
        <w:rPr>
          <w:rFonts w:asciiTheme="majorBidi" w:hAnsiTheme="majorBidi" w:cstheme="majorBidi"/>
          <w:szCs w:val="20"/>
        </w:rPr>
        <w:t>Given the lower BB error margin with LLS distributions, both prediction accuracy and L1-RSRP difference KPIs are not significantly impacted by the BB errors with distributions derived from LLS. On the other hand, there is a degradation of ~3 dB for the BB error with Gaussian distribution where the error margin is considering current measurement error margin ±2.5 dB for BB errors (considering error margin ±6.5 for both BB and RF errors).</w:t>
      </w:r>
    </w:p>
    <w:p w14:paraId="47597FAC" w14:textId="77777777" w:rsidR="002056A9" w:rsidRDefault="002056A9" w:rsidP="002056A9">
      <w:pPr>
        <w:rPr>
          <w:rFonts w:asciiTheme="majorBidi" w:hAnsiTheme="majorBidi" w:cstheme="majorBidi"/>
          <w:szCs w:val="20"/>
        </w:rPr>
      </w:pPr>
      <w:r w:rsidRPr="00621982">
        <w:rPr>
          <w:rFonts w:asciiTheme="majorBidi" w:hAnsiTheme="majorBidi" w:cstheme="majorBidi"/>
          <w:b/>
          <w:bCs/>
          <w:szCs w:val="20"/>
        </w:rPr>
        <w:t xml:space="preserve">Observation 3: </w:t>
      </w:r>
      <w:r w:rsidRPr="00621982">
        <w:rPr>
          <w:rFonts w:asciiTheme="majorBidi" w:hAnsiTheme="majorBidi" w:cstheme="majorBidi"/>
          <w:szCs w:val="20"/>
        </w:rPr>
        <w:t>The performance degradation of AI/ML model in presence of Gaussian RF error is lower than that of Uniform distribution as most of the RF errors are concentrated near the mean value zero, and few RF errors appear further away from the mean.</w:t>
      </w:r>
    </w:p>
    <w:p w14:paraId="4F83CD37" w14:textId="77777777" w:rsidR="002056A9" w:rsidRPr="00621982" w:rsidRDefault="002056A9" w:rsidP="002056A9">
      <w:pPr>
        <w:rPr>
          <w:rFonts w:asciiTheme="majorBidi" w:hAnsiTheme="majorBidi" w:cstheme="majorBidi"/>
          <w:szCs w:val="20"/>
        </w:rPr>
      </w:pPr>
      <w:r w:rsidRPr="00621982">
        <w:rPr>
          <w:rFonts w:asciiTheme="majorBidi" w:hAnsiTheme="majorBidi" w:cstheme="majorBidi"/>
          <w:b/>
          <w:bCs/>
          <w:szCs w:val="20"/>
        </w:rPr>
        <w:t xml:space="preserve">Observation 4: </w:t>
      </w:r>
      <w:r w:rsidRPr="00621982">
        <w:rPr>
          <w:rFonts w:asciiTheme="majorBidi" w:hAnsiTheme="majorBidi" w:cstheme="majorBidi"/>
          <w:szCs w:val="20"/>
        </w:rPr>
        <w:t xml:space="preserve">The performance degradation of AI/ML model is high when RF error is added independently. Contrarily, performance degradation is minimal when RF error is same for all TX beams. Hence, the performance degradation difference between two cases is significant.   </w:t>
      </w:r>
    </w:p>
    <w:p w14:paraId="0E6487C2" w14:textId="77777777" w:rsidR="002056A9" w:rsidRDefault="002056A9" w:rsidP="002056A9">
      <w:pPr>
        <w:rPr>
          <w:rFonts w:asciiTheme="majorBidi" w:hAnsiTheme="majorBidi" w:cstheme="majorBidi"/>
          <w:b/>
          <w:bCs/>
          <w:szCs w:val="20"/>
        </w:rPr>
      </w:pPr>
      <w:r w:rsidRPr="00621982">
        <w:rPr>
          <w:rFonts w:asciiTheme="majorBidi" w:hAnsiTheme="majorBidi" w:cstheme="majorBidi"/>
          <w:b/>
          <w:bCs/>
          <w:szCs w:val="20"/>
        </w:rPr>
        <w:t xml:space="preserve">Proposal 1: RAN4 to consider realistic approach to model RF error as the prediction accuracy difference of AI/ML model with worst case scenario of independent RF error and best-case scenario of same RF error for all TX beams is very high.  </w:t>
      </w:r>
    </w:p>
    <w:p w14:paraId="41B8C99C" w14:textId="77777777" w:rsidR="002056A9" w:rsidRDefault="002056A9" w:rsidP="002056A9">
      <w:pPr>
        <w:rPr>
          <w:rFonts w:asciiTheme="majorBidi" w:hAnsiTheme="majorBidi" w:cstheme="majorBidi"/>
          <w:b/>
          <w:bCs/>
          <w:szCs w:val="20"/>
        </w:rPr>
      </w:pPr>
      <w:r w:rsidRPr="00621982">
        <w:rPr>
          <w:rFonts w:asciiTheme="majorBidi" w:hAnsiTheme="majorBidi" w:cstheme="majorBidi"/>
          <w:b/>
          <w:bCs/>
          <w:szCs w:val="20"/>
        </w:rPr>
        <w:t xml:space="preserve">Proposal 2: Given the significant degradation in prediction performance observed with independent RF error, RAN4 shall discuss: </w:t>
      </w:r>
    </w:p>
    <w:p w14:paraId="691B3EFC" w14:textId="77777777" w:rsidR="002056A9" w:rsidRDefault="002056A9" w:rsidP="002056A9">
      <w:pPr>
        <w:pStyle w:val="ListParagraph"/>
        <w:numPr>
          <w:ilvl w:val="0"/>
          <w:numId w:val="28"/>
        </w:numPr>
        <w:rPr>
          <w:rFonts w:asciiTheme="majorBidi" w:hAnsiTheme="majorBidi" w:cstheme="majorBidi"/>
          <w:b/>
          <w:bCs/>
          <w:szCs w:val="20"/>
        </w:rPr>
      </w:pPr>
      <w:r w:rsidRPr="00621982">
        <w:rPr>
          <w:rFonts w:asciiTheme="majorBidi" w:hAnsiTheme="majorBidi" w:cstheme="majorBidi"/>
          <w:b/>
          <w:bCs/>
          <w:szCs w:val="20"/>
        </w:rPr>
        <w:t>Whether such degradation (</w:t>
      </w:r>
      <w:proofErr w:type="gramStart"/>
      <w:r w:rsidRPr="00621982">
        <w:rPr>
          <w:rFonts w:asciiTheme="majorBidi" w:hAnsiTheme="majorBidi" w:cstheme="majorBidi"/>
          <w:b/>
          <w:bCs/>
          <w:szCs w:val="20"/>
        </w:rPr>
        <w:t>Top-1</w:t>
      </w:r>
      <w:proofErr w:type="gramEnd"/>
      <w:r w:rsidRPr="00621982">
        <w:rPr>
          <w:rFonts w:asciiTheme="majorBidi" w:hAnsiTheme="majorBidi" w:cstheme="majorBidi"/>
          <w:b/>
          <w:bCs/>
          <w:szCs w:val="20"/>
        </w:rPr>
        <w:t xml:space="preserve"> decreases by 13% and 90%-tile L1-RSRP difference decreases by 7 dB) with respect to the case without errors is acceptable or not.  </w:t>
      </w:r>
    </w:p>
    <w:p w14:paraId="554C372A" w14:textId="77777777" w:rsidR="002056A9" w:rsidRDefault="002056A9" w:rsidP="002056A9">
      <w:pPr>
        <w:rPr>
          <w:rFonts w:asciiTheme="majorBidi" w:hAnsiTheme="majorBidi" w:cstheme="majorBidi"/>
          <w:b/>
          <w:bCs/>
          <w:szCs w:val="20"/>
        </w:rPr>
      </w:pPr>
      <w:r w:rsidRPr="00621982">
        <w:rPr>
          <w:rFonts w:asciiTheme="majorBidi" w:hAnsiTheme="majorBidi" w:cstheme="majorBidi"/>
          <w:b/>
          <w:bCs/>
          <w:szCs w:val="20"/>
        </w:rPr>
        <w:t>Proposal 3: It is reasonable to assume that UE may know the Rx beam to be used for receiving the predicted Tx beam, therefore Option 2 should be selected.</w:t>
      </w:r>
    </w:p>
    <w:p w14:paraId="67ED3C7E" w14:textId="77777777" w:rsidR="002056A9" w:rsidRDefault="002056A9" w:rsidP="002056A9">
      <w:pPr>
        <w:rPr>
          <w:rFonts w:asciiTheme="majorBidi" w:hAnsiTheme="majorBidi" w:cstheme="majorBidi"/>
          <w:b/>
          <w:bCs/>
          <w:szCs w:val="20"/>
        </w:rPr>
      </w:pPr>
      <w:r w:rsidRPr="00621982">
        <w:rPr>
          <w:rFonts w:asciiTheme="majorBidi" w:hAnsiTheme="majorBidi" w:cstheme="majorBidi"/>
          <w:b/>
          <w:bCs/>
          <w:szCs w:val="20"/>
        </w:rPr>
        <w:lastRenderedPageBreak/>
        <w:t>Proposal 4: RAN4 should consider relaxing known conditions for TCI states (Clause 8.10.2 of TS 38.133) for BM-Case1 and BM-Case2. TCI state switch command can be received within a delay of X+1280 ms.  Further analysis is required to define the exact value of X.</w:t>
      </w:r>
    </w:p>
    <w:p w14:paraId="13369FBE" w14:textId="77777777" w:rsidR="002056A9" w:rsidRPr="00621982" w:rsidRDefault="002056A9" w:rsidP="002056A9">
      <w:pPr>
        <w:rPr>
          <w:rFonts w:asciiTheme="majorBidi" w:hAnsiTheme="majorBidi" w:cstheme="majorBidi"/>
          <w:b/>
          <w:bCs/>
          <w:szCs w:val="20"/>
        </w:rPr>
      </w:pPr>
      <w:r w:rsidRPr="00621982">
        <w:rPr>
          <w:rFonts w:asciiTheme="majorBidi" w:hAnsiTheme="majorBidi" w:cstheme="majorBidi"/>
          <w:b/>
          <w:bCs/>
          <w:szCs w:val="20"/>
        </w:rPr>
        <w:t xml:space="preserve">Proposal </w:t>
      </w:r>
      <w:r>
        <w:rPr>
          <w:rFonts w:asciiTheme="majorBidi" w:hAnsiTheme="majorBidi" w:cstheme="majorBidi"/>
          <w:b/>
          <w:bCs/>
          <w:szCs w:val="20"/>
        </w:rPr>
        <w:t>5</w:t>
      </w:r>
      <w:r w:rsidRPr="00621982">
        <w:rPr>
          <w:rFonts w:asciiTheme="majorBidi" w:hAnsiTheme="majorBidi" w:cstheme="majorBidi"/>
          <w:b/>
          <w:bCs/>
          <w:szCs w:val="20"/>
        </w:rPr>
        <w:t xml:space="preserve">: RAN4 should consider the impact in RAN4 requirements for the Evaluation period </w:t>
      </w:r>
      <m:oMath>
        <m:sSub>
          <m:sSubPr>
            <m:ctrlPr>
              <w:rPr>
                <w:rFonts w:ascii="Cambria Math" w:eastAsia="Batang" w:hAnsi="Cambria Math" w:cs="Times New Roman"/>
                <w:szCs w:val="20"/>
              </w:rPr>
            </m:ctrlPr>
          </m:sSubPr>
          <m:e>
            <m:r>
              <m:rPr>
                <m:sty m:val="b"/>
              </m:rPr>
              <w:rPr>
                <w:rFonts w:ascii="Cambria Math" w:eastAsia="Batang" w:hAnsi="Cambria Math" w:cs="Times New Roman"/>
                <w:szCs w:val="20"/>
              </w:rPr>
              <m:t>T</m:t>
            </m:r>
          </m:e>
          <m:sub>
            <m:r>
              <m:rPr>
                <m:sty m:val="b"/>
              </m:rPr>
              <w:rPr>
                <w:rFonts w:ascii="Cambria Math" w:eastAsia="Batang" w:hAnsi="Cambria Math" w:cs="Times New Roman"/>
                <w:szCs w:val="20"/>
              </w:rPr>
              <m:t>Evaluate_CBD_CSI-RS</m:t>
            </m:r>
          </m:sub>
        </m:sSub>
      </m:oMath>
      <w:r w:rsidRPr="00621982">
        <w:rPr>
          <w:rFonts w:asciiTheme="majorBidi" w:hAnsiTheme="majorBidi" w:cstheme="majorBidi"/>
          <w:b/>
          <w:bCs/>
          <w:szCs w:val="20"/>
        </w:rPr>
        <w:t xml:space="preserve"> due to the presence of predicted beams.</w:t>
      </w:r>
    </w:p>
    <w:p w14:paraId="319AFA11" w14:textId="77777777" w:rsidR="002056A9" w:rsidRDefault="002056A9" w:rsidP="002056A9">
      <w:pPr>
        <w:rPr>
          <w:rFonts w:asciiTheme="majorBidi" w:hAnsiTheme="majorBidi" w:cstheme="majorBidi"/>
          <w:szCs w:val="20"/>
        </w:rPr>
      </w:pPr>
      <w:r w:rsidRPr="00621982">
        <w:rPr>
          <w:rFonts w:asciiTheme="majorBidi" w:hAnsiTheme="majorBidi" w:cstheme="majorBidi"/>
          <w:b/>
          <w:bCs/>
          <w:szCs w:val="20"/>
        </w:rPr>
        <w:t xml:space="preserve">Observation 5: </w:t>
      </w:r>
      <w:proofErr w:type="gramStart"/>
      <w:r w:rsidRPr="00621982">
        <w:rPr>
          <w:rFonts w:asciiTheme="majorBidi" w:hAnsiTheme="majorBidi" w:cstheme="majorBidi"/>
          <w:szCs w:val="20"/>
        </w:rPr>
        <w:t>Top-1</w:t>
      </w:r>
      <w:proofErr w:type="gramEnd"/>
      <w:r w:rsidRPr="00621982">
        <w:rPr>
          <w:rFonts w:asciiTheme="majorBidi" w:hAnsiTheme="majorBidi" w:cstheme="majorBidi"/>
          <w:szCs w:val="20"/>
        </w:rPr>
        <w:t>(%) metric of Option2 is the strictest requirement and RAN4 should not consider it as a performance metric.</w:t>
      </w:r>
    </w:p>
    <w:p w14:paraId="217820F0" w14:textId="77777777" w:rsidR="002056A9" w:rsidRDefault="002056A9" w:rsidP="002056A9">
      <w:pPr>
        <w:rPr>
          <w:rFonts w:asciiTheme="majorBidi" w:hAnsiTheme="majorBidi" w:cstheme="majorBidi"/>
          <w:szCs w:val="20"/>
        </w:rPr>
      </w:pPr>
      <w:r w:rsidRPr="00621982">
        <w:rPr>
          <w:rFonts w:asciiTheme="majorBidi" w:hAnsiTheme="majorBidi" w:cstheme="majorBidi"/>
          <w:b/>
          <w:bCs/>
          <w:szCs w:val="20"/>
        </w:rPr>
        <w:t xml:space="preserve">Observation 6: </w:t>
      </w:r>
      <w:proofErr w:type="gramStart"/>
      <w:r w:rsidRPr="00621982">
        <w:rPr>
          <w:rFonts w:asciiTheme="majorBidi" w:hAnsiTheme="majorBidi" w:cstheme="majorBidi"/>
          <w:szCs w:val="20"/>
        </w:rPr>
        <w:t>Top-K</w:t>
      </w:r>
      <w:proofErr w:type="gramEnd"/>
      <w:r w:rsidRPr="00621982">
        <w:rPr>
          <w:rFonts w:asciiTheme="majorBidi" w:hAnsiTheme="majorBidi" w:cstheme="majorBidi"/>
          <w:szCs w:val="20"/>
        </w:rPr>
        <w:t>/1(%) metric of Option2 only verifies if actual strongest beam is among Top-K predicted beams and it doesn’t verify the accuracy of prediction for other beams.</w:t>
      </w:r>
    </w:p>
    <w:p w14:paraId="18946AF6" w14:textId="77777777" w:rsidR="002056A9" w:rsidRDefault="002056A9" w:rsidP="002056A9">
      <w:pPr>
        <w:rPr>
          <w:rFonts w:asciiTheme="majorBidi" w:hAnsiTheme="majorBidi" w:cstheme="majorBidi"/>
          <w:b/>
          <w:bCs/>
          <w:szCs w:val="20"/>
        </w:rPr>
      </w:pPr>
      <w:r w:rsidRPr="00621982">
        <w:rPr>
          <w:rFonts w:asciiTheme="majorBidi" w:hAnsiTheme="majorBidi" w:cstheme="majorBidi"/>
          <w:b/>
          <w:bCs/>
          <w:szCs w:val="20"/>
        </w:rPr>
        <w:t>Proposal 6: Top-K/1(%) metric of Option 2 should be considered in the combination of Top-1/</w:t>
      </w:r>
      <w:proofErr w:type="gramStart"/>
      <w:r w:rsidRPr="00621982">
        <w:rPr>
          <w:rFonts w:asciiTheme="majorBidi" w:hAnsiTheme="majorBidi" w:cstheme="majorBidi"/>
          <w:b/>
          <w:bCs/>
          <w:szCs w:val="20"/>
        </w:rPr>
        <w:t>K(</w:t>
      </w:r>
      <w:proofErr w:type="gramEnd"/>
      <w:r w:rsidRPr="00621982">
        <w:rPr>
          <w:rFonts w:asciiTheme="majorBidi" w:hAnsiTheme="majorBidi" w:cstheme="majorBidi"/>
          <w:b/>
          <w:bCs/>
          <w:szCs w:val="20"/>
        </w:rPr>
        <w:t>%).</w:t>
      </w:r>
    </w:p>
    <w:p w14:paraId="10D815B2" w14:textId="77777777" w:rsidR="002056A9" w:rsidRDefault="002056A9" w:rsidP="002056A9">
      <w:pPr>
        <w:rPr>
          <w:rFonts w:asciiTheme="majorBidi" w:hAnsiTheme="majorBidi" w:cstheme="majorBidi"/>
          <w:b/>
          <w:bCs/>
          <w:szCs w:val="20"/>
        </w:rPr>
      </w:pPr>
      <w:r w:rsidRPr="00621982">
        <w:rPr>
          <w:rFonts w:asciiTheme="majorBidi" w:hAnsiTheme="majorBidi" w:cstheme="majorBidi"/>
          <w:b/>
          <w:bCs/>
          <w:szCs w:val="20"/>
        </w:rPr>
        <w:t xml:space="preserve">Observation 7: </w:t>
      </w:r>
      <w:r w:rsidRPr="00621982">
        <w:rPr>
          <w:rFonts w:asciiTheme="majorBidi" w:hAnsiTheme="majorBidi" w:cstheme="majorBidi"/>
          <w:szCs w:val="20"/>
        </w:rPr>
        <w:t>Top-1/</w:t>
      </w:r>
      <w:proofErr w:type="gramStart"/>
      <w:r w:rsidRPr="00621982">
        <w:rPr>
          <w:rFonts w:asciiTheme="majorBidi" w:hAnsiTheme="majorBidi" w:cstheme="majorBidi"/>
          <w:szCs w:val="20"/>
        </w:rPr>
        <w:t>K(</w:t>
      </w:r>
      <w:proofErr w:type="gramEnd"/>
      <w:r w:rsidRPr="00621982">
        <w:rPr>
          <w:rFonts w:asciiTheme="majorBidi" w:hAnsiTheme="majorBidi" w:cstheme="majorBidi"/>
          <w:szCs w:val="20"/>
        </w:rPr>
        <w:t>%) metric of Option2 only verifies if Top-1 predicted beam is among Top-K actual strongest beams and it doesn’t verify the accuracy of other predictions.</w:t>
      </w:r>
    </w:p>
    <w:p w14:paraId="4CC4F53A" w14:textId="77777777" w:rsidR="002056A9" w:rsidRDefault="002056A9" w:rsidP="002056A9">
      <w:pPr>
        <w:rPr>
          <w:rFonts w:asciiTheme="majorBidi" w:hAnsiTheme="majorBidi" w:cstheme="majorBidi"/>
          <w:szCs w:val="20"/>
        </w:rPr>
      </w:pPr>
      <w:r w:rsidRPr="00621982">
        <w:rPr>
          <w:rFonts w:asciiTheme="majorBidi" w:hAnsiTheme="majorBidi" w:cstheme="majorBidi"/>
          <w:b/>
          <w:bCs/>
          <w:szCs w:val="20"/>
        </w:rPr>
        <w:t xml:space="preserve">Observation 8: </w:t>
      </w:r>
      <w:r w:rsidRPr="00621982">
        <w:rPr>
          <w:rFonts w:asciiTheme="majorBidi" w:hAnsiTheme="majorBidi" w:cstheme="majorBidi"/>
          <w:szCs w:val="20"/>
        </w:rPr>
        <w:t>Option 3 only compares the measured L1-RSRP of the strongest predicted beam with the measured L1-RSRP of the actual strongest beam. It does not verify the quality of prediction for other predicted beams.</w:t>
      </w:r>
    </w:p>
    <w:p w14:paraId="3B008850" w14:textId="77777777" w:rsidR="002056A9" w:rsidRDefault="002056A9" w:rsidP="002056A9">
      <w:pPr>
        <w:rPr>
          <w:rFonts w:asciiTheme="majorBidi" w:hAnsiTheme="majorBidi" w:cstheme="majorBidi"/>
          <w:b/>
          <w:bCs/>
          <w:szCs w:val="20"/>
        </w:rPr>
      </w:pPr>
      <w:r w:rsidRPr="00621982">
        <w:rPr>
          <w:rFonts w:asciiTheme="majorBidi" w:hAnsiTheme="majorBidi" w:cstheme="majorBidi"/>
          <w:b/>
          <w:bCs/>
          <w:szCs w:val="20"/>
        </w:rPr>
        <w:t>Proposal 7: RAN4 should consider Option 3 but in combination of other Options (such as Option 1 and Option 2).</w:t>
      </w:r>
    </w:p>
    <w:p w14:paraId="1E7A4187" w14:textId="77777777" w:rsidR="002056A9" w:rsidRPr="00621982" w:rsidRDefault="002056A9" w:rsidP="002056A9">
      <w:pPr>
        <w:rPr>
          <w:rFonts w:asciiTheme="majorBidi" w:hAnsiTheme="majorBidi" w:cstheme="majorBidi"/>
          <w:b/>
          <w:bCs/>
          <w:szCs w:val="20"/>
        </w:rPr>
      </w:pPr>
      <w:r w:rsidRPr="00621982">
        <w:rPr>
          <w:rFonts w:asciiTheme="majorBidi" w:hAnsiTheme="majorBidi" w:cstheme="majorBidi"/>
          <w:b/>
          <w:bCs/>
          <w:szCs w:val="20"/>
        </w:rPr>
        <w:t xml:space="preserve">Observation 9: </w:t>
      </w:r>
      <w:r w:rsidRPr="00621982">
        <w:rPr>
          <w:rFonts w:asciiTheme="majorBidi" w:hAnsiTheme="majorBidi" w:cstheme="majorBidi"/>
          <w:szCs w:val="20"/>
        </w:rPr>
        <w:t>The behaviour of beam prediction functionalities can be tested without explicit definition of the ground truth by comparing the predictions to each other.</w:t>
      </w:r>
    </w:p>
    <w:p w14:paraId="53309110" w14:textId="77777777" w:rsidR="002056A9" w:rsidRDefault="002056A9" w:rsidP="002056A9">
      <w:pPr>
        <w:rPr>
          <w:rFonts w:asciiTheme="majorBidi" w:hAnsiTheme="majorBidi" w:cstheme="majorBidi"/>
          <w:b/>
          <w:bCs/>
          <w:szCs w:val="20"/>
        </w:rPr>
      </w:pPr>
      <w:r w:rsidRPr="00621982">
        <w:rPr>
          <w:rFonts w:asciiTheme="majorBidi" w:hAnsiTheme="majorBidi" w:cstheme="majorBidi"/>
          <w:b/>
          <w:bCs/>
          <w:szCs w:val="20"/>
        </w:rPr>
        <w:t>Proposal 8: RAN4 to introduce additional requirements based on relative difference in between the predictions due to change in the conditions/inputs, i.e., without dependency on the measurement accuracy errors and uncertainties.</w:t>
      </w:r>
    </w:p>
    <w:p w14:paraId="0939F56C" w14:textId="77777777" w:rsidR="002056A9" w:rsidRDefault="002056A9" w:rsidP="002056A9">
      <w:pPr>
        <w:rPr>
          <w:rFonts w:asciiTheme="majorBidi" w:hAnsiTheme="majorBidi" w:cstheme="majorBidi"/>
          <w:b/>
          <w:bCs/>
          <w:szCs w:val="20"/>
        </w:rPr>
      </w:pPr>
      <w:r w:rsidRPr="00621982">
        <w:rPr>
          <w:rFonts w:asciiTheme="majorBidi" w:hAnsiTheme="majorBidi" w:cstheme="majorBidi"/>
          <w:b/>
          <w:bCs/>
          <w:szCs w:val="20"/>
        </w:rPr>
        <w:t>Proposal 9: Option 5 should be considered in the combination of other approximated ground truth-based options (such as Option 1).</w:t>
      </w:r>
    </w:p>
    <w:p w14:paraId="0F88E536" w14:textId="77777777" w:rsidR="002056A9" w:rsidRDefault="002056A9" w:rsidP="002056A9">
      <w:pPr>
        <w:rPr>
          <w:rFonts w:asciiTheme="majorBidi" w:hAnsiTheme="majorBidi" w:cstheme="majorBidi"/>
          <w:b/>
          <w:bCs/>
          <w:szCs w:val="20"/>
        </w:rPr>
      </w:pPr>
      <w:r w:rsidRPr="00621982">
        <w:rPr>
          <w:rFonts w:asciiTheme="majorBidi" w:hAnsiTheme="majorBidi" w:cstheme="majorBidi"/>
          <w:b/>
          <w:bCs/>
          <w:szCs w:val="20"/>
        </w:rPr>
        <w:t>Proposal 10: RAN4 should consider, based on the study on the measurement error impacts on RSRP prediction, if worse than legacy performance for RSRP prediction can be acceptable if there is significant reduction in the measurements.</w:t>
      </w:r>
    </w:p>
    <w:p w14:paraId="11CE0C35" w14:textId="77777777" w:rsidR="002056A9" w:rsidRDefault="002056A9" w:rsidP="002056A9">
      <w:pPr>
        <w:rPr>
          <w:rFonts w:asciiTheme="majorBidi" w:hAnsiTheme="majorBidi" w:cstheme="majorBidi"/>
          <w:b/>
          <w:bCs/>
          <w:szCs w:val="20"/>
        </w:rPr>
      </w:pPr>
      <w:r w:rsidRPr="00621982">
        <w:rPr>
          <w:rFonts w:asciiTheme="majorBidi" w:hAnsiTheme="majorBidi" w:cstheme="majorBidi"/>
          <w:b/>
          <w:bCs/>
          <w:szCs w:val="20"/>
        </w:rPr>
        <w:t>Proposal 11: The delay components of LCM operations should be considered for different CSI-report configurations (i) periodic CSI report (ii) semi-persistent CSI report and (iii) aperiodic CSI report for both BM-Case1 and BM-Case2.</w:t>
      </w:r>
    </w:p>
    <w:p w14:paraId="28B6FA96" w14:textId="77777777" w:rsidR="002056A9" w:rsidRDefault="002056A9" w:rsidP="002056A9">
      <w:pPr>
        <w:rPr>
          <w:rFonts w:asciiTheme="majorBidi" w:hAnsiTheme="majorBidi" w:cstheme="majorBidi"/>
          <w:b/>
          <w:bCs/>
          <w:szCs w:val="20"/>
        </w:rPr>
      </w:pPr>
      <w:r w:rsidRPr="00621982">
        <w:rPr>
          <w:rFonts w:asciiTheme="majorBidi" w:hAnsiTheme="majorBidi" w:cstheme="majorBidi"/>
          <w:b/>
          <w:bCs/>
          <w:szCs w:val="20"/>
        </w:rPr>
        <w:t xml:space="preserve">Proposal 12: RAN4 should consider Table </w:t>
      </w:r>
      <w:r>
        <w:rPr>
          <w:rFonts w:asciiTheme="majorBidi" w:hAnsiTheme="majorBidi" w:cstheme="majorBidi"/>
          <w:b/>
          <w:bCs/>
          <w:szCs w:val="20"/>
        </w:rPr>
        <w:t>below</w:t>
      </w:r>
      <w:r w:rsidRPr="00621982">
        <w:rPr>
          <w:rFonts w:asciiTheme="majorBidi" w:hAnsiTheme="majorBidi" w:cstheme="majorBidi"/>
          <w:b/>
          <w:bCs/>
          <w:szCs w:val="20"/>
        </w:rPr>
        <w:t xml:space="preserve"> as a baseline to start discussions for LCM operations related RRM core requirements.</w:t>
      </w:r>
    </w:p>
    <w:p w14:paraId="0EB82237" w14:textId="77777777" w:rsidR="002056A9" w:rsidRPr="004B6FA8" w:rsidRDefault="002056A9" w:rsidP="002056A9">
      <w:pPr>
        <w:pStyle w:val="Caption"/>
        <w:keepNext/>
      </w:pPr>
      <w:r w:rsidRPr="004B6FA8">
        <w:t>Table: Delay components related LCM operations for different CSI-report configurations</w:t>
      </w:r>
    </w:p>
    <w:tbl>
      <w:tblPr>
        <w:tblStyle w:val="TableGrid"/>
        <w:tblW w:w="9776" w:type="dxa"/>
        <w:tblLook w:val="04A0" w:firstRow="1" w:lastRow="0" w:firstColumn="1" w:lastColumn="0" w:noHBand="0" w:noVBand="1"/>
      </w:tblPr>
      <w:tblGrid>
        <w:gridCol w:w="2404"/>
        <w:gridCol w:w="2404"/>
        <w:gridCol w:w="2404"/>
        <w:gridCol w:w="2564"/>
      </w:tblGrid>
      <w:tr w:rsidR="002056A9" w14:paraId="6FA78E0C" w14:textId="77777777" w:rsidTr="00E145B1">
        <w:tc>
          <w:tcPr>
            <w:tcW w:w="2404" w:type="dxa"/>
          </w:tcPr>
          <w:p w14:paraId="490543AA" w14:textId="77777777" w:rsidR="002056A9" w:rsidRPr="0053684E" w:rsidRDefault="002056A9" w:rsidP="00E145B1">
            <w:pPr>
              <w:spacing w:after="120"/>
              <w:jc w:val="center"/>
              <w:rPr>
                <w:rFonts w:asciiTheme="majorBidi" w:eastAsia="Batang" w:hAnsiTheme="majorBidi" w:cstheme="majorBidi"/>
                <w:szCs w:val="20"/>
              </w:rPr>
            </w:pPr>
            <w:r w:rsidRPr="00E673A7">
              <w:rPr>
                <w:rFonts w:asciiTheme="majorBidi" w:eastAsia="Batang" w:hAnsiTheme="majorBidi" w:cstheme="majorBidi"/>
                <w:szCs w:val="20"/>
              </w:rPr>
              <w:t>CSI-Report Configuration</w:t>
            </w:r>
          </w:p>
        </w:tc>
        <w:tc>
          <w:tcPr>
            <w:tcW w:w="2404" w:type="dxa"/>
          </w:tcPr>
          <w:p w14:paraId="6A01A6A0" w14:textId="77777777" w:rsidR="002056A9" w:rsidRPr="0053684E" w:rsidRDefault="002056A9" w:rsidP="00E145B1">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Activation</w:t>
            </w:r>
          </w:p>
        </w:tc>
        <w:tc>
          <w:tcPr>
            <w:tcW w:w="2404" w:type="dxa"/>
          </w:tcPr>
          <w:p w14:paraId="5C62281B" w14:textId="77777777" w:rsidR="002056A9" w:rsidRPr="0053684E" w:rsidRDefault="002056A9" w:rsidP="00E145B1">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Switching</w:t>
            </w:r>
          </w:p>
        </w:tc>
        <w:tc>
          <w:tcPr>
            <w:tcW w:w="2564" w:type="dxa"/>
          </w:tcPr>
          <w:p w14:paraId="3CA987CC" w14:textId="77777777" w:rsidR="002056A9" w:rsidRPr="0053684E" w:rsidRDefault="002056A9" w:rsidP="00E145B1">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Fall-back</w:t>
            </w:r>
          </w:p>
          <w:p w14:paraId="4ECB7DD7" w14:textId="77777777" w:rsidR="002056A9" w:rsidRPr="0053684E" w:rsidRDefault="002056A9" w:rsidP="00E145B1">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(From AI/ML BM to legacy)</w:t>
            </w:r>
          </w:p>
        </w:tc>
      </w:tr>
      <w:tr w:rsidR="002056A9" w14:paraId="3AE88615" w14:textId="77777777" w:rsidTr="00E145B1">
        <w:tc>
          <w:tcPr>
            <w:tcW w:w="2404" w:type="dxa"/>
          </w:tcPr>
          <w:p w14:paraId="0A01669D" w14:textId="77777777" w:rsidR="002056A9" w:rsidRPr="0053684E"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Periodic CSI-reporting</w:t>
            </w:r>
          </w:p>
        </w:tc>
        <w:tc>
          <w:tcPr>
            <w:tcW w:w="2404" w:type="dxa"/>
          </w:tcPr>
          <w:p w14:paraId="72CA3913" w14:textId="77777777" w:rsidR="002056A9" w:rsidRPr="003A64BD" w:rsidRDefault="002056A9" w:rsidP="00E145B1">
            <w:pPr>
              <w:spacing w:after="120"/>
              <w:rPr>
                <w:rFonts w:asciiTheme="majorBidi" w:eastAsia="Batang" w:hAnsiTheme="majorBidi" w:cstheme="majorBidi"/>
                <w:szCs w:val="20"/>
              </w:rPr>
            </w:pPr>
            <w:r w:rsidRPr="00E673A7">
              <w:rPr>
                <w:rFonts w:asciiTheme="majorBidi" w:eastAsia="Batang" w:hAnsiTheme="majorBidi" w:cstheme="majorBidi"/>
                <w:szCs w:val="20"/>
              </w:rPr>
              <w:t>Delay from RRC Reconfiguration</w:t>
            </w:r>
          </w:p>
          <w:p w14:paraId="52FC75E7" w14:textId="77777777" w:rsidR="002056A9" w:rsidRPr="003A64BD" w:rsidRDefault="002056A9" w:rsidP="00E145B1">
            <w:pPr>
              <w:spacing w:after="120"/>
              <w:rPr>
                <w:rFonts w:asciiTheme="majorBidi" w:eastAsia="Batang" w:hAnsiTheme="majorBidi" w:cstheme="majorBidi"/>
                <w:szCs w:val="20"/>
              </w:rPr>
            </w:pPr>
          </w:p>
          <w:p w14:paraId="3A43FD41"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5D577463" w14:textId="77777777" w:rsidR="002056A9" w:rsidRPr="003A64BD" w:rsidRDefault="002056A9" w:rsidP="00E145B1">
            <w:pPr>
              <w:spacing w:after="120"/>
              <w:rPr>
                <w:rFonts w:asciiTheme="majorBidi" w:eastAsia="Batang" w:hAnsiTheme="majorBidi" w:cstheme="majorBidi"/>
                <w:szCs w:val="20"/>
              </w:rPr>
            </w:pPr>
          </w:p>
          <w:p w14:paraId="7F18E8A1"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79A1738D" w14:textId="77777777" w:rsidR="002056A9" w:rsidRPr="003A64BD" w:rsidRDefault="002056A9" w:rsidP="00E145B1">
            <w:pPr>
              <w:spacing w:after="120"/>
              <w:rPr>
                <w:rFonts w:asciiTheme="majorBidi" w:eastAsia="Batang" w:hAnsiTheme="majorBidi" w:cstheme="majorBidi"/>
                <w:szCs w:val="20"/>
              </w:rPr>
            </w:pPr>
          </w:p>
          <w:p w14:paraId="41DAED38" w14:textId="77777777" w:rsidR="002056A9" w:rsidRPr="0053684E" w:rsidRDefault="002056A9" w:rsidP="00E145B1">
            <w:pPr>
              <w:spacing w:after="120"/>
              <w:rPr>
                <w:rFonts w:asciiTheme="majorBidi" w:eastAsia="Batang" w:hAnsiTheme="majorBidi" w:cstheme="majorBidi"/>
                <w:szCs w:val="20"/>
              </w:rPr>
            </w:pPr>
            <w:r w:rsidRPr="0053684E">
              <w:rPr>
                <w:rFonts w:asciiTheme="majorBidi" w:eastAsia="Batang" w:hAnsiTheme="majorBidi" w:cstheme="majorBidi"/>
                <w:szCs w:val="20"/>
              </w:rPr>
              <w:lastRenderedPageBreak/>
              <w:t>Delay due to CSI-RS measurement period</w:t>
            </w:r>
            <w:r w:rsidRPr="003A64BD">
              <w:rPr>
                <w:rFonts w:asciiTheme="majorBidi" w:eastAsia="Batang" w:hAnsiTheme="majorBidi" w:cstheme="majorBidi"/>
                <w:szCs w:val="20"/>
              </w:rPr>
              <w:t xml:space="preserve">  </w:t>
            </w:r>
          </w:p>
        </w:tc>
        <w:tc>
          <w:tcPr>
            <w:tcW w:w="2404" w:type="dxa"/>
          </w:tcPr>
          <w:p w14:paraId="06CB6712" w14:textId="77777777" w:rsidR="002056A9" w:rsidRPr="003A64BD" w:rsidRDefault="002056A9" w:rsidP="00E145B1">
            <w:p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from RRC Reconfiguration</w:t>
            </w:r>
          </w:p>
          <w:p w14:paraId="443DDC54" w14:textId="77777777" w:rsidR="002056A9" w:rsidRPr="003A64BD" w:rsidRDefault="002056A9" w:rsidP="00E145B1">
            <w:pPr>
              <w:spacing w:after="120"/>
              <w:rPr>
                <w:rFonts w:asciiTheme="majorBidi" w:eastAsia="Batang" w:hAnsiTheme="majorBidi" w:cstheme="majorBidi"/>
                <w:szCs w:val="20"/>
              </w:rPr>
            </w:pPr>
          </w:p>
          <w:p w14:paraId="143A649A"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1F321282" w14:textId="77777777" w:rsidR="002056A9" w:rsidRPr="003A64BD" w:rsidRDefault="002056A9" w:rsidP="00E145B1">
            <w:pPr>
              <w:spacing w:after="120"/>
              <w:rPr>
                <w:rFonts w:asciiTheme="majorBidi" w:eastAsia="Batang" w:hAnsiTheme="majorBidi" w:cstheme="majorBidi"/>
                <w:szCs w:val="20"/>
              </w:rPr>
            </w:pPr>
          </w:p>
          <w:p w14:paraId="5EFCBF4B"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214397AF" w14:textId="77777777" w:rsidR="002056A9" w:rsidRPr="003A64BD" w:rsidRDefault="002056A9" w:rsidP="00E145B1">
            <w:pPr>
              <w:spacing w:after="120"/>
              <w:rPr>
                <w:rFonts w:asciiTheme="majorBidi" w:eastAsia="Batang" w:hAnsiTheme="majorBidi" w:cstheme="majorBidi"/>
                <w:szCs w:val="20"/>
              </w:rPr>
            </w:pPr>
          </w:p>
          <w:p w14:paraId="391EDC95" w14:textId="77777777" w:rsidR="002056A9" w:rsidRPr="0053684E" w:rsidRDefault="002056A9" w:rsidP="00E145B1">
            <w:p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due to CSI-RS measurement period</w:t>
            </w:r>
            <w:r w:rsidRPr="003A64BD">
              <w:rPr>
                <w:rFonts w:asciiTheme="majorBidi" w:eastAsia="Batang" w:hAnsiTheme="majorBidi" w:cstheme="majorBidi"/>
                <w:szCs w:val="20"/>
              </w:rPr>
              <w:t xml:space="preserve">  </w:t>
            </w:r>
          </w:p>
        </w:tc>
        <w:tc>
          <w:tcPr>
            <w:tcW w:w="2564" w:type="dxa"/>
          </w:tcPr>
          <w:p w14:paraId="700108F5" w14:textId="77777777" w:rsidR="002056A9" w:rsidRPr="003A64BD" w:rsidRDefault="002056A9" w:rsidP="00E145B1">
            <w:p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from RRC Reconfiguration</w:t>
            </w:r>
          </w:p>
          <w:p w14:paraId="72C18E1F" w14:textId="77777777" w:rsidR="002056A9" w:rsidRPr="003A64BD" w:rsidRDefault="002056A9" w:rsidP="00E145B1">
            <w:pPr>
              <w:spacing w:after="120"/>
              <w:rPr>
                <w:rFonts w:asciiTheme="majorBidi" w:eastAsia="Batang" w:hAnsiTheme="majorBidi" w:cstheme="majorBidi"/>
                <w:szCs w:val="20"/>
              </w:rPr>
            </w:pPr>
          </w:p>
          <w:p w14:paraId="0676237E"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D3C3F5C" w14:textId="77777777" w:rsidR="002056A9" w:rsidRPr="003A64BD" w:rsidRDefault="002056A9" w:rsidP="00E145B1">
            <w:pPr>
              <w:spacing w:after="120"/>
              <w:rPr>
                <w:rFonts w:asciiTheme="majorBidi" w:eastAsia="Batang" w:hAnsiTheme="majorBidi" w:cstheme="majorBidi"/>
                <w:szCs w:val="20"/>
              </w:rPr>
            </w:pPr>
          </w:p>
          <w:p w14:paraId="0B579B2B" w14:textId="77777777" w:rsidR="002056A9" w:rsidRPr="0053684E" w:rsidRDefault="002056A9" w:rsidP="00E145B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2056A9" w14:paraId="6F3EBBAF" w14:textId="77777777" w:rsidTr="00E145B1">
        <w:tc>
          <w:tcPr>
            <w:tcW w:w="2404" w:type="dxa"/>
          </w:tcPr>
          <w:p w14:paraId="056C95B8" w14:textId="77777777" w:rsidR="002056A9" w:rsidRPr="0053684E" w:rsidRDefault="002056A9" w:rsidP="00E145B1">
            <w:pPr>
              <w:spacing w:after="120"/>
              <w:rPr>
                <w:rFonts w:asciiTheme="majorBidi" w:eastAsia="Batang" w:hAnsiTheme="majorBidi" w:cstheme="majorBidi"/>
                <w:szCs w:val="20"/>
              </w:rPr>
            </w:pPr>
            <w:r w:rsidRPr="00850392">
              <w:rPr>
                <w:rFonts w:asciiTheme="majorBidi" w:eastAsia="Batang" w:hAnsiTheme="majorBidi" w:cstheme="majorBidi"/>
                <w:szCs w:val="20"/>
              </w:rPr>
              <w:t>Semi-persistent CSI-reporting</w:t>
            </w:r>
          </w:p>
        </w:tc>
        <w:tc>
          <w:tcPr>
            <w:tcW w:w="2404" w:type="dxa"/>
          </w:tcPr>
          <w:p w14:paraId="31B86F43" w14:textId="77777777" w:rsidR="002056A9" w:rsidRPr="00850392" w:rsidRDefault="002056A9" w:rsidP="00E145B1">
            <w:pPr>
              <w:rPr>
                <w:rFonts w:asciiTheme="majorBidi" w:eastAsia="Batang" w:hAnsiTheme="majorBidi" w:cstheme="majorBidi"/>
                <w:szCs w:val="20"/>
              </w:rPr>
            </w:pPr>
            <w:r w:rsidRPr="00E673A7">
              <w:rPr>
                <w:rFonts w:asciiTheme="majorBidi" w:eastAsia="Batang" w:hAnsiTheme="majorBidi" w:cstheme="majorBidi"/>
                <w:szCs w:val="20"/>
              </w:rPr>
              <w:t>Delay for activating semi-persistent CSI resource set</w:t>
            </w:r>
          </w:p>
          <w:p w14:paraId="0B9138C2" w14:textId="77777777" w:rsidR="002056A9" w:rsidRPr="00850392" w:rsidRDefault="002056A9" w:rsidP="00E145B1">
            <w:pPr>
              <w:rPr>
                <w:rFonts w:asciiTheme="majorBidi" w:eastAsia="Batang" w:hAnsiTheme="majorBidi" w:cstheme="majorBidi"/>
                <w:szCs w:val="20"/>
              </w:rPr>
            </w:pPr>
          </w:p>
          <w:p w14:paraId="5D3B0EAA" w14:textId="77777777" w:rsidR="002056A9" w:rsidRDefault="002056A9" w:rsidP="00E145B1">
            <w:pPr>
              <w:rPr>
                <w:rFonts w:asciiTheme="majorBidi" w:eastAsia="Batang" w:hAnsiTheme="majorBidi" w:cstheme="majorBidi"/>
                <w:szCs w:val="20"/>
              </w:rPr>
            </w:pPr>
          </w:p>
          <w:p w14:paraId="3DAE85B2" w14:textId="77777777" w:rsidR="002056A9" w:rsidRDefault="002056A9" w:rsidP="00E145B1">
            <w:pPr>
              <w:rPr>
                <w:rFonts w:asciiTheme="majorBidi" w:eastAsia="Batang" w:hAnsiTheme="majorBidi" w:cstheme="majorBidi"/>
                <w:szCs w:val="20"/>
              </w:rPr>
            </w:pPr>
          </w:p>
          <w:p w14:paraId="6B4BD3C1" w14:textId="77777777" w:rsidR="002056A9" w:rsidRPr="00E673A7" w:rsidRDefault="002056A9" w:rsidP="00E145B1">
            <w:pPr>
              <w:rPr>
                <w:rFonts w:asciiTheme="majorBidi" w:eastAsia="Batang" w:hAnsiTheme="majorBidi" w:cstheme="majorBidi"/>
                <w:szCs w:val="20"/>
              </w:rPr>
            </w:pPr>
            <w:r w:rsidRPr="00E673A7">
              <w:rPr>
                <w:rFonts w:asciiTheme="majorBidi" w:eastAsia="Batang" w:hAnsiTheme="majorBidi" w:cstheme="majorBidi"/>
                <w:szCs w:val="20"/>
              </w:rPr>
              <w:t>Delay for selecting of semi-persistent CSI resource set</w:t>
            </w:r>
          </w:p>
          <w:p w14:paraId="57078800" w14:textId="77777777" w:rsidR="002056A9" w:rsidRPr="00850392" w:rsidRDefault="002056A9" w:rsidP="00E145B1">
            <w:pPr>
              <w:rPr>
                <w:rFonts w:asciiTheme="majorBidi" w:eastAsia="Batang" w:hAnsiTheme="majorBidi" w:cstheme="majorBidi"/>
                <w:szCs w:val="20"/>
              </w:rPr>
            </w:pPr>
          </w:p>
          <w:p w14:paraId="56F94FA0" w14:textId="77777777" w:rsidR="002056A9" w:rsidRPr="00E673A7" w:rsidRDefault="002056A9" w:rsidP="00E145B1">
            <w:pPr>
              <w:rPr>
                <w:rFonts w:asciiTheme="majorBidi" w:eastAsia="Batang" w:hAnsiTheme="majorBidi" w:cstheme="majorBidi"/>
                <w:szCs w:val="20"/>
              </w:rPr>
            </w:pPr>
            <w:r w:rsidRPr="00E673A7">
              <w:rPr>
                <w:rFonts w:asciiTheme="majorBidi" w:eastAsia="Batang" w:hAnsiTheme="majorBidi" w:cstheme="majorBidi"/>
                <w:szCs w:val="20"/>
              </w:rPr>
              <w:t xml:space="preserve"> </w:t>
            </w:r>
          </w:p>
          <w:p w14:paraId="35708EFB"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3A2A1591" w14:textId="77777777" w:rsidR="002056A9" w:rsidRPr="003A64BD" w:rsidRDefault="002056A9" w:rsidP="00E145B1">
            <w:pPr>
              <w:spacing w:after="120"/>
              <w:rPr>
                <w:rFonts w:asciiTheme="majorBidi" w:eastAsia="Batang" w:hAnsiTheme="majorBidi" w:cstheme="majorBidi"/>
                <w:szCs w:val="20"/>
              </w:rPr>
            </w:pPr>
          </w:p>
          <w:p w14:paraId="7B8A221B"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7D4B5C1E" w14:textId="77777777" w:rsidR="002056A9" w:rsidRPr="003A64BD" w:rsidRDefault="002056A9" w:rsidP="00E145B1">
            <w:pPr>
              <w:spacing w:after="120"/>
              <w:rPr>
                <w:rFonts w:asciiTheme="majorBidi" w:eastAsia="Batang" w:hAnsiTheme="majorBidi" w:cstheme="majorBidi"/>
                <w:szCs w:val="20"/>
              </w:rPr>
            </w:pPr>
          </w:p>
          <w:p w14:paraId="4F19E3E8" w14:textId="77777777" w:rsidR="002056A9" w:rsidRPr="0053684E" w:rsidRDefault="002056A9" w:rsidP="00E145B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2F49229C" w14:textId="77777777" w:rsidR="002056A9" w:rsidRPr="00D9289B" w:rsidRDefault="002056A9" w:rsidP="00E145B1">
            <w:pPr>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23C180A8" w14:textId="77777777" w:rsidR="002056A9" w:rsidRPr="00850392" w:rsidRDefault="002056A9" w:rsidP="00E145B1">
            <w:pPr>
              <w:rPr>
                <w:rFonts w:asciiTheme="majorBidi" w:eastAsia="Batang" w:hAnsiTheme="majorBidi" w:cstheme="majorBidi"/>
                <w:szCs w:val="20"/>
              </w:rPr>
            </w:pPr>
          </w:p>
          <w:p w14:paraId="51717988" w14:textId="77777777" w:rsidR="002056A9" w:rsidRPr="00D9289B" w:rsidRDefault="002056A9" w:rsidP="00E145B1">
            <w:pPr>
              <w:rPr>
                <w:rFonts w:asciiTheme="majorBidi" w:eastAsia="Batang" w:hAnsiTheme="majorBidi" w:cstheme="majorBidi"/>
                <w:szCs w:val="20"/>
              </w:rPr>
            </w:pPr>
            <w:r w:rsidRPr="00D9289B">
              <w:rPr>
                <w:rFonts w:asciiTheme="majorBidi" w:eastAsia="Batang" w:hAnsiTheme="majorBidi" w:cstheme="majorBidi"/>
                <w:szCs w:val="20"/>
              </w:rPr>
              <w:t xml:space="preserve"> </w:t>
            </w:r>
          </w:p>
          <w:p w14:paraId="095041B5"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66F5746C" w14:textId="77777777" w:rsidR="002056A9" w:rsidRPr="003A64BD" w:rsidRDefault="002056A9" w:rsidP="00E145B1">
            <w:pPr>
              <w:spacing w:after="120"/>
              <w:rPr>
                <w:rFonts w:asciiTheme="majorBidi" w:eastAsia="Batang" w:hAnsiTheme="majorBidi" w:cstheme="majorBidi"/>
                <w:szCs w:val="20"/>
              </w:rPr>
            </w:pPr>
          </w:p>
          <w:p w14:paraId="718051DC"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62D16413" w14:textId="77777777" w:rsidR="002056A9" w:rsidRPr="003A64BD" w:rsidRDefault="002056A9" w:rsidP="00E145B1">
            <w:pPr>
              <w:spacing w:after="120"/>
              <w:rPr>
                <w:rFonts w:asciiTheme="majorBidi" w:eastAsia="Batang" w:hAnsiTheme="majorBidi" w:cstheme="majorBidi"/>
                <w:szCs w:val="20"/>
              </w:rPr>
            </w:pPr>
          </w:p>
          <w:p w14:paraId="15F9102F" w14:textId="77777777" w:rsidR="002056A9" w:rsidRDefault="002056A9" w:rsidP="00E145B1">
            <w:pPr>
              <w:spacing w:after="120"/>
              <w:rPr>
                <w:rFonts w:asciiTheme="majorBidi" w:eastAsia="Batang" w:hAnsiTheme="majorBidi" w:cstheme="majorBidi"/>
                <w:szCs w:val="20"/>
              </w:rPr>
            </w:pPr>
          </w:p>
          <w:p w14:paraId="0EEEA867" w14:textId="77777777" w:rsidR="002056A9" w:rsidRPr="0053684E" w:rsidRDefault="002056A9" w:rsidP="00E145B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74BF3C46" w14:textId="77777777" w:rsidR="002056A9" w:rsidRPr="00850392" w:rsidRDefault="002056A9" w:rsidP="00E145B1">
            <w:pPr>
              <w:rPr>
                <w:rFonts w:asciiTheme="majorBidi" w:eastAsia="Batang" w:hAnsiTheme="majorBidi" w:cstheme="majorBidi"/>
                <w:szCs w:val="20"/>
              </w:rPr>
            </w:pPr>
            <w:r w:rsidRPr="00D9289B">
              <w:rPr>
                <w:rFonts w:asciiTheme="majorBidi" w:eastAsia="Batang" w:hAnsiTheme="majorBidi" w:cstheme="majorBidi"/>
                <w:szCs w:val="20"/>
              </w:rPr>
              <w:t>Delay for activating semi-persistent CSI resource set</w:t>
            </w:r>
          </w:p>
          <w:p w14:paraId="677846DC" w14:textId="77777777" w:rsidR="002056A9" w:rsidRPr="00850392" w:rsidRDefault="002056A9" w:rsidP="00E145B1">
            <w:pPr>
              <w:rPr>
                <w:rFonts w:asciiTheme="majorBidi" w:eastAsia="Batang" w:hAnsiTheme="majorBidi" w:cstheme="majorBidi"/>
                <w:szCs w:val="20"/>
              </w:rPr>
            </w:pPr>
          </w:p>
          <w:p w14:paraId="0C434276" w14:textId="77777777" w:rsidR="002056A9" w:rsidRDefault="002056A9" w:rsidP="00E145B1">
            <w:pPr>
              <w:rPr>
                <w:rFonts w:asciiTheme="majorBidi" w:eastAsia="Batang" w:hAnsiTheme="majorBidi" w:cstheme="majorBidi"/>
                <w:szCs w:val="20"/>
              </w:rPr>
            </w:pPr>
          </w:p>
          <w:p w14:paraId="0B5968DC" w14:textId="77777777" w:rsidR="002056A9" w:rsidRDefault="002056A9" w:rsidP="00E145B1">
            <w:pPr>
              <w:rPr>
                <w:rFonts w:asciiTheme="majorBidi" w:eastAsia="Batang" w:hAnsiTheme="majorBidi" w:cstheme="majorBidi"/>
                <w:szCs w:val="20"/>
              </w:rPr>
            </w:pPr>
          </w:p>
          <w:p w14:paraId="0018780C" w14:textId="77777777" w:rsidR="002056A9" w:rsidRPr="00D9289B" w:rsidRDefault="002056A9" w:rsidP="00E145B1">
            <w:pPr>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45C219B5" w14:textId="77777777" w:rsidR="002056A9" w:rsidRPr="00850392" w:rsidRDefault="002056A9" w:rsidP="00E145B1">
            <w:pPr>
              <w:rPr>
                <w:rFonts w:asciiTheme="majorBidi" w:eastAsia="Batang" w:hAnsiTheme="majorBidi" w:cstheme="majorBidi"/>
                <w:szCs w:val="20"/>
              </w:rPr>
            </w:pPr>
          </w:p>
          <w:p w14:paraId="42611B2F" w14:textId="77777777" w:rsidR="002056A9" w:rsidRPr="00D9289B" w:rsidRDefault="002056A9" w:rsidP="00E145B1">
            <w:pPr>
              <w:rPr>
                <w:rFonts w:asciiTheme="majorBidi" w:eastAsia="Batang" w:hAnsiTheme="majorBidi" w:cstheme="majorBidi"/>
                <w:szCs w:val="20"/>
              </w:rPr>
            </w:pPr>
            <w:r w:rsidRPr="00D9289B">
              <w:rPr>
                <w:rFonts w:asciiTheme="majorBidi" w:eastAsia="Batang" w:hAnsiTheme="majorBidi" w:cstheme="majorBidi"/>
                <w:szCs w:val="20"/>
              </w:rPr>
              <w:t xml:space="preserve"> </w:t>
            </w:r>
          </w:p>
          <w:p w14:paraId="225CA6CE"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5777E050" w14:textId="77777777" w:rsidR="002056A9" w:rsidRDefault="002056A9" w:rsidP="00E145B1">
            <w:pPr>
              <w:spacing w:after="120"/>
              <w:rPr>
                <w:rFonts w:asciiTheme="majorBidi" w:eastAsia="Batang" w:hAnsiTheme="majorBidi" w:cstheme="majorBidi"/>
                <w:szCs w:val="20"/>
              </w:rPr>
            </w:pPr>
          </w:p>
          <w:p w14:paraId="2CE52EBC" w14:textId="77777777" w:rsidR="002056A9" w:rsidRPr="0053684E" w:rsidRDefault="002056A9" w:rsidP="00E145B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2056A9" w14:paraId="276A703E" w14:textId="77777777" w:rsidTr="00E145B1">
        <w:tc>
          <w:tcPr>
            <w:tcW w:w="2404" w:type="dxa"/>
          </w:tcPr>
          <w:p w14:paraId="54B31D29" w14:textId="77777777" w:rsidR="002056A9" w:rsidRDefault="002056A9" w:rsidP="00E145B1">
            <w:pPr>
              <w:spacing w:after="120"/>
              <w:rPr>
                <w:rFonts w:asciiTheme="majorBidi" w:eastAsia="Batang" w:hAnsiTheme="majorBidi" w:cstheme="majorBidi"/>
                <w:szCs w:val="20"/>
              </w:rPr>
            </w:pPr>
            <w:r>
              <w:rPr>
                <w:rFonts w:asciiTheme="majorBidi" w:eastAsia="Batang" w:hAnsiTheme="majorBidi" w:cstheme="majorBidi"/>
                <w:szCs w:val="20"/>
              </w:rPr>
              <w:t>Aperiodic CSI reporting</w:t>
            </w:r>
          </w:p>
        </w:tc>
        <w:tc>
          <w:tcPr>
            <w:tcW w:w="2404" w:type="dxa"/>
          </w:tcPr>
          <w:p w14:paraId="7672A002"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26715F12" w14:textId="77777777" w:rsidR="002056A9" w:rsidRPr="003A64BD" w:rsidRDefault="002056A9" w:rsidP="00E145B1">
            <w:pPr>
              <w:spacing w:after="120"/>
              <w:rPr>
                <w:rFonts w:asciiTheme="majorBidi" w:eastAsia="Batang" w:hAnsiTheme="majorBidi" w:cstheme="majorBidi"/>
                <w:szCs w:val="20"/>
              </w:rPr>
            </w:pPr>
          </w:p>
          <w:p w14:paraId="6658F035"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7D0403B5" w14:textId="77777777" w:rsidR="002056A9" w:rsidRPr="003A64BD" w:rsidRDefault="002056A9" w:rsidP="00E145B1">
            <w:pPr>
              <w:spacing w:after="120"/>
              <w:rPr>
                <w:rFonts w:asciiTheme="majorBidi" w:eastAsia="Batang" w:hAnsiTheme="majorBidi" w:cstheme="majorBidi"/>
                <w:szCs w:val="20"/>
              </w:rPr>
            </w:pPr>
          </w:p>
          <w:p w14:paraId="1E0F2A85" w14:textId="77777777" w:rsidR="002056A9" w:rsidRPr="00A32C69" w:rsidRDefault="002056A9" w:rsidP="00E145B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404" w:type="dxa"/>
          </w:tcPr>
          <w:p w14:paraId="46DEFC38"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737ECA41" w14:textId="77777777" w:rsidR="002056A9" w:rsidRPr="003A64BD" w:rsidRDefault="002056A9" w:rsidP="00E145B1">
            <w:pPr>
              <w:spacing w:after="120"/>
              <w:rPr>
                <w:rFonts w:asciiTheme="majorBidi" w:eastAsia="Batang" w:hAnsiTheme="majorBidi" w:cstheme="majorBidi"/>
                <w:szCs w:val="20"/>
              </w:rPr>
            </w:pPr>
          </w:p>
          <w:p w14:paraId="62221E9D"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51FD68BE" w14:textId="77777777" w:rsidR="002056A9" w:rsidRPr="003A64BD" w:rsidRDefault="002056A9" w:rsidP="00E145B1">
            <w:pPr>
              <w:spacing w:after="120"/>
              <w:rPr>
                <w:rFonts w:asciiTheme="majorBidi" w:eastAsia="Batang" w:hAnsiTheme="majorBidi" w:cstheme="majorBidi"/>
                <w:szCs w:val="20"/>
              </w:rPr>
            </w:pPr>
          </w:p>
          <w:p w14:paraId="01A81698" w14:textId="77777777" w:rsidR="002056A9" w:rsidRPr="00A32C69" w:rsidRDefault="002056A9" w:rsidP="00E145B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564" w:type="dxa"/>
          </w:tcPr>
          <w:p w14:paraId="28778955" w14:textId="77777777" w:rsidR="002056A9" w:rsidRPr="003A64BD" w:rsidRDefault="002056A9" w:rsidP="00E145B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0CDC39A1" w14:textId="77777777" w:rsidR="002056A9" w:rsidRPr="003A64BD" w:rsidRDefault="002056A9" w:rsidP="00E145B1">
            <w:pPr>
              <w:spacing w:after="120"/>
              <w:rPr>
                <w:rFonts w:asciiTheme="majorBidi" w:eastAsia="Batang" w:hAnsiTheme="majorBidi" w:cstheme="majorBidi"/>
                <w:szCs w:val="20"/>
              </w:rPr>
            </w:pPr>
          </w:p>
          <w:p w14:paraId="779B99DB" w14:textId="77777777" w:rsidR="002056A9" w:rsidRPr="00A32C69" w:rsidRDefault="002056A9" w:rsidP="00E145B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bl>
    <w:p w14:paraId="3960B831" w14:textId="77777777" w:rsidR="002056A9" w:rsidRPr="00E673A7" w:rsidRDefault="002056A9" w:rsidP="002056A9">
      <w:pPr>
        <w:shd w:val="clear" w:color="auto" w:fill="FFFFFF"/>
        <w:spacing w:after="120" w:line="240" w:lineRule="auto"/>
        <w:rPr>
          <w:rFonts w:asciiTheme="majorBidi" w:eastAsia="Batang" w:hAnsiTheme="majorBidi" w:cstheme="majorBidi"/>
        </w:rPr>
      </w:pPr>
    </w:p>
    <w:p w14:paraId="1B35217A" w14:textId="4A4CAC94" w:rsidR="00847264" w:rsidRPr="008745AA" w:rsidRDefault="00847264" w:rsidP="008C39F7">
      <w:bookmarkStart w:id="51" w:name="_Toc116995849"/>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51"/>
    </w:p>
    <w:p w14:paraId="245B0630" w14:textId="77777777" w:rsidR="00BE00E8" w:rsidRDefault="00BE00E8" w:rsidP="00BE00E8">
      <w:pPr>
        <w:pStyle w:val="ListParagraph"/>
        <w:numPr>
          <w:ilvl w:val="0"/>
          <w:numId w:val="5"/>
        </w:numPr>
        <w:ind w:right="-22"/>
      </w:pPr>
      <w:bookmarkStart w:id="52" w:name="_Hlk179214850"/>
      <w:bookmarkStart w:id="53" w:name="WF_112"/>
      <w:r w:rsidRPr="00D06158">
        <w:t>R4-</w:t>
      </w:r>
      <w:bookmarkEnd w:id="52"/>
      <w:r w:rsidRPr="00D06158">
        <w:t>2417212, “WF on requirements for AI/ML air interface”, Qualcomm Incorporated, RAN4#112bis meeting, 14th – 18th October 2024, China.</w:t>
      </w:r>
    </w:p>
    <w:p w14:paraId="004B8CD4" w14:textId="2C48C107" w:rsidR="00BE00E8" w:rsidRDefault="00BE00E8" w:rsidP="00BE00E8">
      <w:pPr>
        <w:pStyle w:val="ListParagraph"/>
        <w:numPr>
          <w:ilvl w:val="0"/>
          <w:numId w:val="5"/>
        </w:numPr>
        <w:ind w:right="-22"/>
        <w:rPr>
          <w:lang w:val="en-US"/>
        </w:rPr>
      </w:pPr>
      <w:bookmarkStart w:id="54" w:name="Nokia_Core112bis"/>
      <w:bookmarkStart w:id="55" w:name="_Hlk179202249"/>
      <w:r>
        <w:rPr>
          <w:lang w:val="en-US"/>
        </w:rPr>
        <w:t>R4-24</w:t>
      </w:r>
      <w:bookmarkEnd w:id="54"/>
      <w:r>
        <w:rPr>
          <w:lang w:val="en-US"/>
        </w:rPr>
        <w:t xml:space="preserve">19185, </w:t>
      </w:r>
      <w:r w:rsidRPr="00BE00E8">
        <w:rPr>
          <w:lang w:val="en-US"/>
        </w:rPr>
        <w:t>Testability and Interoperability aspects for AI/ML Based Beam Management</w:t>
      </w:r>
      <w:r>
        <w:rPr>
          <w:lang w:val="en-US"/>
        </w:rPr>
        <w:t>, Nokia, RAN4#113, Orlando</w:t>
      </w:r>
      <w:r w:rsidRPr="009F74C9">
        <w:rPr>
          <w:lang w:val="en-US"/>
        </w:rPr>
        <w:t xml:space="preserve">, </w:t>
      </w:r>
      <w:r>
        <w:rPr>
          <w:lang w:val="en-US"/>
        </w:rPr>
        <w:t>US</w:t>
      </w:r>
      <w:r w:rsidRPr="009F74C9">
        <w:rPr>
          <w:lang w:val="en-US"/>
        </w:rPr>
        <w:t>, 1</w:t>
      </w:r>
      <w:r>
        <w:rPr>
          <w:lang w:val="en-US"/>
        </w:rPr>
        <w:t>8</w:t>
      </w:r>
      <w:r w:rsidRPr="009F74C9">
        <w:rPr>
          <w:lang w:val="en-US"/>
        </w:rPr>
        <w:t xml:space="preserve"> –</w:t>
      </w:r>
      <w:r>
        <w:rPr>
          <w:lang w:val="en-US"/>
        </w:rPr>
        <w:t xml:space="preserve"> 22</w:t>
      </w:r>
      <w:r w:rsidRPr="009F74C9">
        <w:rPr>
          <w:lang w:val="en-US"/>
        </w:rPr>
        <w:t xml:space="preserve"> </w:t>
      </w:r>
      <w:r>
        <w:rPr>
          <w:lang w:val="en-US"/>
        </w:rPr>
        <w:t>November</w:t>
      </w:r>
      <w:r w:rsidRPr="009F74C9">
        <w:rPr>
          <w:lang w:val="en-US"/>
        </w:rPr>
        <w:t xml:space="preserve"> 2024</w:t>
      </w:r>
      <w:r>
        <w:rPr>
          <w:lang w:val="en-US"/>
        </w:rPr>
        <w:t>.</w:t>
      </w:r>
      <w:bookmarkEnd w:id="55"/>
    </w:p>
    <w:p w14:paraId="77C5A720" w14:textId="73F6A4A1" w:rsidR="004B6FA8" w:rsidRPr="004B6FA8" w:rsidRDefault="004B6FA8" w:rsidP="004B6FA8">
      <w:pPr>
        <w:pStyle w:val="ListParagraph"/>
        <w:numPr>
          <w:ilvl w:val="0"/>
          <w:numId w:val="5"/>
        </w:numPr>
        <w:ind w:right="-22"/>
        <w:rPr>
          <w:lang w:val="en-US"/>
        </w:rPr>
      </w:pPr>
      <w:bookmarkStart w:id="56" w:name="_Ref181988874"/>
      <w:r>
        <w:rPr>
          <w:lang w:val="en-US"/>
        </w:rPr>
        <w:t xml:space="preserve">R4-2417211, </w:t>
      </w:r>
      <w:r w:rsidRPr="004B6FA8">
        <w:rPr>
          <w:lang w:val="en-US"/>
        </w:rPr>
        <w:t>Simulation assumptions for beam prediction</w:t>
      </w:r>
      <w:r>
        <w:rPr>
          <w:lang w:val="en-US"/>
        </w:rPr>
        <w:t xml:space="preserve">, </w:t>
      </w:r>
      <w:r w:rsidRPr="004B6FA8">
        <w:rPr>
          <w:lang w:val="en-US"/>
        </w:rPr>
        <w:t>vivo, NTU, Nokia, Ericsson, Qualcomm, Xiaomi, Huawei, Hisilicon, Mediatek, OPPO, APPLE, Rohde &amp; Schwarz, CATT, Samsung, Intel, ZTE Corporation, Sanechips, CAICT</w:t>
      </w:r>
      <w:r>
        <w:rPr>
          <w:lang w:val="en-US"/>
        </w:rPr>
        <w:t xml:space="preserve">, RAN4#112-bis, </w:t>
      </w:r>
      <w:r w:rsidRPr="009F74C9">
        <w:rPr>
          <w:lang w:val="en-US"/>
        </w:rPr>
        <w:t>Hefei, China, 14</w:t>
      </w:r>
      <w:r>
        <w:rPr>
          <w:lang w:val="en-US"/>
        </w:rPr>
        <w:t>th</w:t>
      </w:r>
      <w:r w:rsidRPr="009F74C9">
        <w:rPr>
          <w:lang w:val="en-US"/>
        </w:rPr>
        <w:t xml:space="preserve"> –18</w:t>
      </w:r>
      <w:r>
        <w:rPr>
          <w:lang w:val="en-US"/>
        </w:rPr>
        <w:t>th</w:t>
      </w:r>
      <w:r w:rsidRPr="009F74C9">
        <w:rPr>
          <w:lang w:val="en-US"/>
        </w:rPr>
        <w:t xml:space="preserve"> Oct</w:t>
      </w:r>
      <w:r>
        <w:rPr>
          <w:lang w:val="en-US"/>
        </w:rPr>
        <w:t>ober</w:t>
      </w:r>
      <w:r w:rsidRPr="009F74C9">
        <w:rPr>
          <w:lang w:val="en-US"/>
        </w:rPr>
        <w:t xml:space="preserve"> 2024</w:t>
      </w:r>
      <w:r>
        <w:rPr>
          <w:lang w:val="en-US"/>
        </w:rPr>
        <w:t>.</w:t>
      </w:r>
      <w:bookmarkEnd w:id="56"/>
    </w:p>
    <w:bookmarkEnd w:id="53"/>
    <w:p w14:paraId="0A2B5086" w14:textId="022B5668" w:rsidR="00112DB7" w:rsidRPr="00614DD8" w:rsidRDefault="00112DB7" w:rsidP="00112DB7">
      <w:pPr>
        <w:pStyle w:val="RAN4H1"/>
        <w:numPr>
          <w:ilvl w:val="0"/>
          <w:numId w:val="0"/>
        </w:numPr>
        <w:ind w:left="360" w:hanging="360"/>
        <w:rPr>
          <w:lang w:val="en-US"/>
        </w:rPr>
      </w:pPr>
      <w:r>
        <w:rPr>
          <w:lang w:val="en-US"/>
        </w:rPr>
        <w:lastRenderedPageBreak/>
        <w:t xml:space="preserve">Annex </w:t>
      </w:r>
      <w:r w:rsidR="00124347">
        <w:rPr>
          <w:lang w:val="en-US"/>
        </w:rPr>
        <w:t>I</w:t>
      </w:r>
      <w:r w:rsidR="00CD267F">
        <w:rPr>
          <w:lang w:val="en-US"/>
        </w:rPr>
        <w:t xml:space="preserve"> </w:t>
      </w:r>
      <w:r w:rsidR="00124347">
        <w:rPr>
          <w:lang w:val="en-US"/>
        </w:rPr>
        <w:t xml:space="preserve">(LLS </w:t>
      </w:r>
      <w:r w:rsidR="00872DC1">
        <w:rPr>
          <w:lang w:val="en-US"/>
        </w:rPr>
        <w:t>assum</w:t>
      </w:r>
      <w:r w:rsidR="00CD267F">
        <w:rPr>
          <w:lang w:val="en-US"/>
        </w:rPr>
        <w:t>ptions for BB error modeling</w:t>
      </w:r>
      <w:r w:rsidR="00124347">
        <w:rPr>
          <w:lang w:val="en-US"/>
        </w:rPr>
        <w:t>)</w:t>
      </w:r>
    </w:p>
    <w:p w14:paraId="0D8B77ED" w14:textId="20F69551" w:rsidR="00E841E2" w:rsidRDefault="00E841E2" w:rsidP="00E841E2">
      <w:pPr>
        <w:pStyle w:val="Caption"/>
        <w:keepNext/>
      </w:pPr>
      <w:bookmarkStart w:id="57" w:name="_Ref181610944"/>
      <w:r>
        <w:t xml:space="preserve">Table </w:t>
      </w:r>
      <w:bookmarkEnd w:id="57"/>
      <w:r w:rsidR="004B6FA8">
        <w:t>6</w:t>
      </w:r>
      <w:r>
        <w:t>. Baseline LLS assumptions for AI/ML in beam management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686A5F" w14:paraId="34EB36E6" w14:textId="77777777">
        <w:trPr>
          <w:jc w:val="center"/>
        </w:trPr>
        <w:tc>
          <w:tcPr>
            <w:tcW w:w="3284" w:type="dxa"/>
            <w:tcBorders>
              <w:top w:val="single" w:sz="4" w:space="0" w:color="auto"/>
              <w:left w:val="single" w:sz="4" w:space="0" w:color="auto"/>
              <w:bottom w:val="single" w:sz="4" w:space="0" w:color="auto"/>
              <w:right w:val="single" w:sz="4" w:space="0" w:color="auto"/>
            </w:tcBorders>
            <w:shd w:val="clear" w:color="auto" w:fill="D9D9D9"/>
            <w:hideMark/>
          </w:tcPr>
          <w:p w14:paraId="2239E8FC" w14:textId="77777777" w:rsidR="00686A5F" w:rsidRDefault="00686A5F">
            <w:pPr>
              <w:pStyle w:val="TAH"/>
              <w:jc w:val="left"/>
              <w:rPr>
                <w:rFonts w:ascii="Times New Roman" w:hAnsi="Times New Roman" w:cs="Times New Roman"/>
                <w:sz w:val="20"/>
              </w:rPr>
            </w:pPr>
            <w:r>
              <w:rPr>
                <w:rFonts w:ascii="Times New Roman" w:hAnsi="Times New Roman" w:cs="Times New Roman"/>
                <w:sz w:val="20"/>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22ABD3DB" w14:textId="77777777" w:rsidR="00686A5F" w:rsidRDefault="00686A5F">
            <w:pPr>
              <w:pStyle w:val="TAH"/>
              <w:jc w:val="left"/>
              <w:rPr>
                <w:rFonts w:ascii="Times New Roman" w:hAnsi="Times New Roman" w:cs="Times New Roman"/>
                <w:sz w:val="20"/>
              </w:rPr>
            </w:pPr>
            <w:r>
              <w:rPr>
                <w:rFonts w:ascii="Times New Roman" w:hAnsi="Times New Roman" w:cs="Times New Roman"/>
                <w:sz w:val="20"/>
              </w:rPr>
              <w:t>Value</w:t>
            </w:r>
          </w:p>
        </w:tc>
      </w:tr>
      <w:tr w:rsidR="00686A5F" w14:paraId="2ED08D2E"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3EA5F431" w14:textId="77777777" w:rsidR="00686A5F" w:rsidRDefault="00686A5F">
            <w:pPr>
              <w:pStyle w:val="TAL"/>
              <w:rPr>
                <w:rFonts w:ascii="Times New Roman" w:hAnsi="Times New Roman" w:cs="Times New Roman"/>
                <w:sz w:val="20"/>
              </w:rPr>
            </w:pPr>
            <w:r>
              <w:rPr>
                <w:rFonts w:ascii="Times New Roman" w:hAnsi="Times New Roman" w:cs="Times New Roman"/>
                <w:sz w:val="20"/>
              </w:rPr>
              <w:t>Carrier frequency</w:t>
            </w:r>
          </w:p>
        </w:tc>
        <w:tc>
          <w:tcPr>
            <w:tcW w:w="5621" w:type="dxa"/>
            <w:tcBorders>
              <w:top w:val="single" w:sz="4" w:space="0" w:color="auto"/>
              <w:left w:val="single" w:sz="4" w:space="0" w:color="auto"/>
              <w:bottom w:val="single" w:sz="4" w:space="0" w:color="auto"/>
              <w:right w:val="single" w:sz="4" w:space="0" w:color="auto"/>
            </w:tcBorders>
            <w:hideMark/>
          </w:tcPr>
          <w:p w14:paraId="7F95BF15" w14:textId="77777777" w:rsidR="00686A5F" w:rsidRDefault="00686A5F">
            <w:pPr>
              <w:pStyle w:val="TAC"/>
              <w:jc w:val="left"/>
              <w:rPr>
                <w:rFonts w:ascii="Times New Roman" w:hAnsi="Times New Roman"/>
                <w:sz w:val="20"/>
              </w:rPr>
            </w:pPr>
            <w:r>
              <w:rPr>
                <w:rFonts w:ascii="Times New Roman" w:hAnsi="Times New Roman"/>
                <w:sz w:val="20"/>
              </w:rPr>
              <w:t>30GHz.</w:t>
            </w:r>
          </w:p>
        </w:tc>
      </w:tr>
      <w:tr w:rsidR="00686A5F" w14:paraId="1C45E56A"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11C4DDA1" w14:textId="77777777" w:rsidR="00686A5F" w:rsidRDefault="00686A5F">
            <w:pPr>
              <w:pStyle w:val="TAL"/>
              <w:rPr>
                <w:rFonts w:ascii="Times New Roman" w:hAnsi="Times New Roman" w:cs="Times New Roman"/>
                <w:sz w:val="20"/>
              </w:rPr>
            </w:pPr>
            <w:r>
              <w:rPr>
                <w:rFonts w:ascii="Times New Roman" w:hAnsi="Times New Roman" w:cs="Times New Roman"/>
                <w:sz w:val="20"/>
              </w:rPr>
              <w:t>Subcarrier spacing</w:t>
            </w:r>
          </w:p>
        </w:tc>
        <w:tc>
          <w:tcPr>
            <w:tcW w:w="5621" w:type="dxa"/>
            <w:tcBorders>
              <w:top w:val="single" w:sz="4" w:space="0" w:color="auto"/>
              <w:left w:val="single" w:sz="4" w:space="0" w:color="auto"/>
              <w:bottom w:val="single" w:sz="4" w:space="0" w:color="auto"/>
              <w:right w:val="single" w:sz="4" w:space="0" w:color="auto"/>
            </w:tcBorders>
            <w:hideMark/>
          </w:tcPr>
          <w:p w14:paraId="48771AA4" w14:textId="77777777" w:rsidR="00686A5F" w:rsidRDefault="00686A5F">
            <w:pPr>
              <w:pStyle w:val="TAC"/>
              <w:jc w:val="left"/>
              <w:rPr>
                <w:rFonts w:ascii="Times New Roman" w:hAnsi="Times New Roman"/>
                <w:sz w:val="20"/>
              </w:rPr>
            </w:pPr>
            <w:r>
              <w:rPr>
                <w:rFonts w:ascii="Times New Roman" w:hAnsi="Times New Roman"/>
                <w:sz w:val="20"/>
              </w:rPr>
              <w:t>120kHz</w:t>
            </w:r>
          </w:p>
        </w:tc>
      </w:tr>
      <w:tr w:rsidR="00686A5F" w14:paraId="2B2040EA"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407ED332" w14:textId="77777777" w:rsidR="00686A5F" w:rsidRDefault="00686A5F">
            <w:pPr>
              <w:pStyle w:val="TAL"/>
              <w:rPr>
                <w:rFonts w:ascii="Times New Roman" w:hAnsi="Times New Roman" w:cs="Times New Roman"/>
                <w:sz w:val="20"/>
              </w:rPr>
            </w:pPr>
            <w:r>
              <w:rPr>
                <w:rFonts w:ascii="Times New Roman" w:hAnsi="Times New Roman" w:cs="Times New Roman"/>
                <w:sz w:val="20"/>
              </w:rPr>
              <w:t>Channel model</w:t>
            </w:r>
          </w:p>
        </w:tc>
        <w:tc>
          <w:tcPr>
            <w:tcW w:w="5621" w:type="dxa"/>
            <w:tcBorders>
              <w:top w:val="single" w:sz="4" w:space="0" w:color="auto"/>
              <w:left w:val="single" w:sz="4" w:space="0" w:color="auto"/>
              <w:bottom w:val="single" w:sz="4" w:space="0" w:color="auto"/>
              <w:right w:val="single" w:sz="4" w:space="0" w:color="auto"/>
            </w:tcBorders>
            <w:hideMark/>
          </w:tcPr>
          <w:p w14:paraId="5C790E23" w14:textId="77777777" w:rsidR="00686A5F" w:rsidRDefault="00686A5F">
            <w:pPr>
              <w:pStyle w:val="TAC"/>
              <w:jc w:val="left"/>
              <w:rPr>
                <w:rFonts w:ascii="Times New Roman" w:hAnsi="Times New Roman"/>
                <w:sz w:val="20"/>
              </w:rPr>
            </w:pPr>
            <w:r>
              <w:rPr>
                <w:rFonts w:ascii="Times New Roman" w:hAnsi="Times New Roman"/>
                <w:sz w:val="20"/>
                <w:lang w:val="en-US"/>
              </w:rPr>
              <w:t>AWGN channel</w:t>
            </w:r>
          </w:p>
        </w:tc>
      </w:tr>
      <w:tr w:rsidR="00686A5F" w14:paraId="0903901C"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0F670F94" w14:textId="77777777" w:rsidR="00686A5F" w:rsidRDefault="00686A5F">
            <w:pPr>
              <w:pStyle w:val="TAL"/>
              <w:rPr>
                <w:rFonts w:ascii="Times New Roman" w:hAnsi="Times New Roman" w:cs="Times New Roman"/>
                <w:sz w:val="20"/>
              </w:rPr>
            </w:pPr>
            <w:r>
              <w:rPr>
                <w:rFonts w:ascii="Times New Roman" w:hAnsi="Times New Roman" w:cs="Times New Roman"/>
                <w:sz w:val="20"/>
              </w:rPr>
              <w:t>BS antenna configurations</w:t>
            </w:r>
          </w:p>
        </w:tc>
        <w:tc>
          <w:tcPr>
            <w:tcW w:w="5621" w:type="dxa"/>
            <w:tcBorders>
              <w:top w:val="single" w:sz="4" w:space="0" w:color="auto"/>
              <w:left w:val="single" w:sz="4" w:space="0" w:color="auto"/>
              <w:bottom w:val="single" w:sz="4" w:space="0" w:color="auto"/>
              <w:right w:val="single" w:sz="4" w:space="0" w:color="auto"/>
            </w:tcBorders>
          </w:tcPr>
          <w:p w14:paraId="7FCD4793" w14:textId="77777777" w:rsidR="00686A5F" w:rsidRPr="00F56B65" w:rsidRDefault="00686A5F">
            <w:pPr>
              <w:pStyle w:val="TAC"/>
              <w:jc w:val="left"/>
              <w:rPr>
                <w:rFonts w:ascii="Times New Roman" w:hAnsi="Times New Roman"/>
                <w:sz w:val="20"/>
              </w:rPr>
            </w:pPr>
            <w:r>
              <w:rPr>
                <w:rFonts w:ascii="Times New Roman" w:hAnsi="Times New Roman"/>
                <w:sz w:val="20"/>
                <w:lang w:val="en-US"/>
              </w:rPr>
              <w:t>Option 2: 1 Tx antenna</w:t>
            </w:r>
          </w:p>
          <w:p w14:paraId="013FD60E" w14:textId="77777777" w:rsidR="00686A5F" w:rsidRDefault="00686A5F">
            <w:pPr>
              <w:pStyle w:val="TAC"/>
              <w:jc w:val="left"/>
              <w:rPr>
                <w:rFonts w:ascii="Times New Roman" w:hAnsi="Times New Roman"/>
                <w:sz w:val="20"/>
              </w:rPr>
            </w:pPr>
          </w:p>
        </w:tc>
      </w:tr>
      <w:tr w:rsidR="00686A5F" w14:paraId="31F7DB9B"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68BC3E6A" w14:textId="77777777" w:rsidR="00686A5F" w:rsidRDefault="00686A5F">
            <w:pPr>
              <w:pStyle w:val="TAL"/>
              <w:rPr>
                <w:rFonts w:ascii="Times New Roman" w:hAnsi="Times New Roman" w:cs="Times New Roman"/>
                <w:sz w:val="20"/>
              </w:rPr>
            </w:pPr>
            <w:r>
              <w:rPr>
                <w:rFonts w:ascii="Times New Roman" w:hAnsi="Times New Roman" w:cs="Times New Roman"/>
                <w:sz w:val="20"/>
              </w:rPr>
              <w:t>BS antenna element radiation pattern</w:t>
            </w:r>
          </w:p>
        </w:tc>
        <w:tc>
          <w:tcPr>
            <w:tcW w:w="5621" w:type="dxa"/>
            <w:tcBorders>
              <w:top w:val="single" w:sz="4" w:space="0" w:color="auto"/>
              <w:left w:val="single" w:sz="4" w:space="0" w:color="auto"/>
              <w:bottom w:val="single" w:sz="4" w:space="0" w:color="auto"/>
              <w:right w:val="single" w:sz="4" w:space="0" w:color="auto"/>
            </w:tcBorders>
          </w:tcPr>
          <w:p w14:paraId="18B34F5A" w14:textId="77777777" w:rsidR="00686A5F" w:rsidRDefault="00686A5F">
            <w:pPr>
              <w:pStyle w:val="TAC"/>
              <w:jc w:val="left"/>
              <w:rPr>
                <w:rFonts w:ascii="Times New Roman" w:hAnsi="Times New Roman"/>
                <w:sz w:val="20"/>
                <w:lang w:val="en-US"/>
              </w:rPr>
            </w:pPr>
            <w:r>
              <w:rPr>
                <w:rFonts w:ascii="Times New Roman" w:hAnsi="Times New Roman"/>
                <w:sz w:val="20"/>
                <w:lang w:val="en-US"/>
              </w:rPr>
              <w:t>Option 2: N/A</w:t>
            </w:r>
          </w:p>
        </w:tc>
      </w:tr>
      <w:tr w:rsidR="00686A5F" w14:paraId="79A766FA"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0CB08DB9" w14:textId="77777777" w:rsidR="00686A5F" w:rsidRDefault="00686A5F">
            <w:pPr>
              <w:pStyle w:val="TAL"/>
              <w:rPr>
                <w:rFonts w:ascii="Times New Roman" w:hAnsi="Times New Roman" w:cs="Times New Roman"/>
                <w:sz w:val="20"/>
              </w:rPr>
            </w:pPr>
            <w:r>
              <w:rPr>
                <w:rFonts w:ascii="Times New Roman" w:hAnsi="Times New Roman" w:cs="Times New Roman"/>
                <w:sz w:val="20"/>
              </w:rPr>
              <w:t xml:space="preserve">BS antenna height and antenna array down-tilt angle. </w:t>
            </w:r>
          </w:p>
        </w:tc>
        <w:tc>
          <w:tcPr>
            <w:tcW w:w="5621" w:type="dxa"/>
            <w:tcBorders>
              <w:top w:val="single" w:sz="4" w:space="0" w:color="auto"/>
              <w:left w:val="single" w:sz="4" w:space="0" w:color="auto"/>
              <w:bottom w:val="single" w:sz="4" w:space="0" w:color="auto"/>
              <w:right w:val="single" w:sz="4" w:space="0" w:color="auto"/>
            </w:tcBorders>
          </w:tcPr>
          <w:p w14:paraId="6C399F76" w14:textId="77777777" w:rsidR="00686A5F" w:rsidRDefault="00686A5F">
            <w:pPr>
              <w:pStyle w:val="TAC"/>
              <w:jc w:val="left"/>
              <w:rPr>
                <w:rFonts w:ascii="Times New Roman" w:hAnsi="Times New Roman"/>
                <w:sz w:val="20"/>
              </w:rPr>
            </w:pPr>
            <w:r>
              <w:rPr>
                <w:rFonts w:ascii="Times New Roman" w:hAnsi="Times New Roman"/>
                <w:sz w:val="20"/>
                <w:lang w:val="en-US"/>
              </w:rPr>
              <w:t>Option 2: N/A</w:t>
            </w:r>
          </w:p>
        </w:tc>
      </w:tr>
      <w:tr w:rsidR="00686A5F" w:rsidRPr="002702A5" w14:paraId="6A9171B4"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2626816E" w14:textId="77777777" w:rsidR="00686A5F" w:rsidRPr="002702A5" w:rsidRDefault="00686A5F">
            <w:pPr>
              <w:pStyle w:val="TAC"/>
              <w:jc w:val="left"/>
              <w:rPr>
                <w:rFonts w:ascii="Times New Roman" w:hAnsi="Times New Roman"/>
                <w:sz w:val="20"/>
                <w:lang w:val="en-US"/>
              </w:rPr>
            </w:pPr>
            <w:r w:rsidRPr="002702A5">
              <w:rPr>
                <w:rFonts w:ascii="Times New Roman" w:hAnsi="Times New Roman"/>
                <w:sz w:val="20"/>
                <w:lang w:val="en-US"/>
              </w:rPr>
              <w:t>Beamforming characteristic of the BS pattern</w:t>
            </w:r>
          </w:p>
        </w:tc>
        <w:tc>
          <w:tcPr>
            <w:tcW w:w="5621" w:type="dxa"/>
            <w:tcBorders>
              <w:top w:val="single" w:sz="4" w:space="0" w:color="auto"/>
              <w:left w:val="single" w:sz="4" w:space="0" w:color="auto"/>
              <w:bottom w:val="single" w:sz="4" w:space="0" w:color="auto"/>
              <w:right w:val="single" w:sz="4" w:space="0" w:color="auto"/>
            </w:tcBorders>
          </w:tcPr>
          <w:p w14:paraId="2E400F23" w14:textId="77777777" w:rsidR="00686A5F" w:rsidRPr="002702A5" w:rsidRDefault="00686A5F">
            <w:pPr>
              <w:pStyle w:val="TAC"/>
              <w:jc w:val="left"/>
              <w:rPr>
                <w:rFonts w:ascii="Times New Roman" w:hAnsi="Times New Roman"/>
                <w:sz w:val="20"/>
                <w:lang w:val="en-US"/>
              </w:rPr>
            </w:pPr>
            <w:r w:rsidRPr="002702A5">
              <w:rPr>
                <w:rFonts w:ascii="Times New Roman" w:hAnsi="Times New Roman"/>
                <w:sz w:val="20"/>
                <w:lang w:val="en-US"/>
              </w:rPr>
              <w:t>Option 2: N/A</w:t>
            </w:r>
          </w:p>
        </w:tc>
      </w:tr>
      <w:tr w:rsidR="00686A5F" w14:paraId="5C3DCF6B"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68C3E4DF" w14:textId="77777777" w:rsidR="00686A5F" w:rsidRDefault="00686A5F">
            <w:pPr>
              <w:pStyle w:val="TAL"/>
              <w:rPr>
                <w:rFonts w:ascii="Times New Roman" w:hAnsi="Times New Roman" w:cs="Times New Roman"/>
                <w:sz w:val="20"/>
              </w:rPr>
            </w:pPr>
            <w:r>
              <w:rPr>
                <w:rFonts w:ascii="Times New Roman" w:hAnsi="Times New Roman" w:cs="Times New Roman"/>
                <w:sz w:val="20"/>
              </w:rPr>
              <w:t>UE antenna configurations</w:t>
            </w:r>
          </w:p>
        </w:tc>
        <w:tc>
          <w:tcPr>
            <w:tcW w:w="5621" w:type="dxa"/>
            <w:tcBorders>
              <w:top w:val="single" w:sz="4" w:space="0" w:color="auto"/>
              <w:left w:val="single" w:sz="4" w:space="0" w:color="auto"/>
              <w:bottom w:val="single" w:sz="4" w:space="0" w:color="auto"/>
              <w:right w:val="single" w:sz="4" w:space="0" w:color="auto"/>
            </w:tcBorders>
          </w:tcPr>
          <w:p w14:paraId="3E304116" w14:textId="77777777" w:rsidR="00686A5F" w:rsidRDefault="00686A5F">
            <w:pPr>
              <w:pStyle w:val="TAC"/>
              <w:jc w:val="left"/>
              <w:rPr>
                <w:rFonts w:ascii="Times New Roman" w:hAnsi="Times New Roman"/>
                <w:sz w:val="20"/>
                <w:lang w:val="en-US"/>
              </w:rPr>
            </w:pPr>
            <w:r>
              <w:rPr>
                <w:rFonts w:ascii="Times New Roman" w:hAnsi="Times New Roman"/>
                <w:sz w:val="20"/>
                <w:lang w:val="en-US"/>
              </w:rPr>
              <w:t>Option 2: 2 Rx</w:t>
            </w:r>
          </w:p>
        </w:tc>
      </w:tr>
      <w:tr w:rsidR="00686A5F" w14:paraId="1F3C13D4" w14:textId="77777777">
        <w:trPr>
          <w:jc w:val="center"/>
        </w:trPr>
        <w:tc>
          <w:tcPr>
            <w:tcW w:w="3284" w:type="dxa"/>
            <w:tcBorders>
              <w:top w:val="single" w:sz="4" w:space="0" w:color="auto"/>
              <w:left w:val="single" w:sz="4" w:space="0" w:color="auto"/>
              <w:bottom w:val="single" w:sz="4" w:space="0" w:color="auto"/>
              <w:right w:val="single" w:sz="4" w:space="0" w:color="auto"/>
            </w:tcBorders>
            <w:hideMark/>
          </w:tcPr>
          <w:p w14:paraId="4A4B2153" w14:textId="77777777" w:rsidR="00686A5F" w:rsidRDefault="00686A5F">
            <w:pPr>
              <w:pStyle w:val="TAL"/>
              <w:rPr>
                <w:rFonts w:ascii="Times New Roman" w:hAnsi="Times New Roman" w:cs="Times New Roman"/>
                <w:sz w:val="20"/>
              </w:rPr>
            </w:pPr>
            <w:r>
              <w:rPr>
                <w:rFonts w:ascii="Times New Roman" w:hAnsi="Times New Roman" w:cs="Times New Roman"/>
                <w:sz w:val="20"/>
              </w:rPr>
              <w:t>UE antenna element radiation pattern</w:t>
            </w:r>
          </w:p>
        </w:tc>
        <w:tc>
          <w:tcPr>
            <w:tcW w:w="5621" w:type="dxa"/>
            <w:tcBorders>
              <w:top w:val="single" w:sz="4" w:space="0" w:color="auto"/>
              <w:left w:val="single" w:sz="4" w:space="0" w:color="auto"/>
              <w:bottom w:val="single" w:sz="4" w:space="0" w:color="auto"/>
              <w:right w:val="single" w:sz="4" w:space="0" w:color="auto"/>
            </w:tcBorders>
          </w:tcPr>
          <w:p w14:paraId="3F4A44BE" w14:textId="77777777" w:rsidR="00686A5F" w:rsidRDefault="00686A5F">
            <w:pPr>
              <w:pStyle w:val="TAC"/>
              <w:jc w:val="left"/>
              <w:rPr>
                <w:rFonts w:ascii="Times New Roman" w:hAnsi="Times New Roman"/>
                <w:sz w:val="20"/>
                <w:lang w:val="en-US"/>
              </w:rPr>
            </w:pPr>
            <w:r>
              <w:rPr>
                <w:rFonts w:ascii="Times New Roman" w:hAnsi="Times New Roman"/>
                <w:sz w:val="20"/>
                <w:lang w:val="en-US"/>
              </w:rPr>
              <w:t>Option 2: N/A</w:t>
            </w:r>
          </w:p>
        </w:tc>
      </w:tr>
      <w:tr w:rsidR="00686A5F" w14:paraId="166F38FF" w14:textId="77777777">
        <w:trPr>
          <w:trHeight w:val="90"/>
          <w:jc w:val="center"/>
        </w:trPr>
        <w:tc>
          <w:tcPr>
            <w:tcW w:w="3284" w:type="dxa"/>
            <w:tcBorders>
              <w:top w:val="single" w:sz="4" w:space="0" w:color="auto"/>
              <w:left w:val="single" w:sz="4" w:space="0" w:color="auto"/>
              <w:bottom w:val="single" w:sz="4" w:space="0" w:color="auto"/>
              <w:right w:val="single" w:sz="4" w:space="0" w:color="auto"/>
            </w:tcBorders>
            <w:hideMark/>
          </w:tcPr>
          <w:p w14:paraId="5ED16795" w14:textId="77777777" w:rsidR="00686A5F" w:rsidRDefault="00686A5F">
            <w:pPr>
              <w:pStyle w:val="TAL"/>
              <w:rPr>
                <w:rFonts w:ascii="Times New Roman" w:hAnsi="Times New Roman" w:cs="Times New Roman"/>
                <w:sz w:val="20"/>
              </w:rPr>
            </w:pPr>
            <w:r>
              <w:rPr>
                <w:rFonts w:ascii="Times New Roman" w:hAnsi="Times New Roman" w:cs="Times New Roman"/>
                <w:sz w:val="20"/>
              </w:rPr>
              <w:t>UE moving speed</w:t>
            </w:r>
          </w:p>
        </w:tc>
        <w:tc>
          <w:tcPr>
            <w:tcW w:w="5621" w:type="dxa"/>
            <w:tcBorders>
              <w:top w:val="single" w:sz="4" w:space="0" w:color="auto"/>
              <w:left w:val="single" w:sz="4" w:space="0" w:color="auto"/>
              <w:bottom w:val="single" w:sz="4" w:space="0" w:color="auto"/>
              <w:right w:val="single" w:sz="4" w:space="0" w:color="auto"/>
            </w:tcBorders>
            <w:hideMark/>
          </w:tcPr>
          <w:p w14:paraId="227FA87B" w14:textId="77777777" w:rsidR="00686A5F" w:rsidRDefault="00686A5F">
            <w:pPr>
              <w:pStyle w:val="TAC"/>
              <w:jc w:val="left"/>
              <w:rPr>
                <w:rFonts w:ascii="Times New Roman" w:hAnsi="Times New Roman"/>
                <w:sz w:val="20"/>
              </w:rPr>
            </w:pPr>
            <w:r>
              <w:rPr>
                <w:rFonts w:ascii="Times New Roman" w:hAnsi="Times New Roman"/>
                <w:sz w:val="20"/>
              </w:rPr>
              <w:t>3km/h</w:t>
            </w:r>
          </w:p>
        </w:tc>
      </w:tr>
      <w:tr w:rsidR="00686A5F" w14:paraId="581A1E8C" w14:textId="77777777">
        <w:trPr>
          <w:trHeight w:val="90"/>
          <w:jc w:val="center"/>
        </w:trPr>
        <w:tc>
          <w:tcPr>
            <w:tcW w:w="3284" w:type="dxa"/>
            <w:tcBorders>
              <w:top w:val="single" w:sz="4" w:space="0" w:color="auto"/>
              <w:left w:val="single" w:sz="4" w:space="0" w:color="auto"/>
              <w:bottom w:val="single" w:sz="4" w:space="0" w:color="auto"/>
              <w:right w:val="single" w:sz="4" w:space="0" w:color="auto"/>
            </w:tcBorders>
            <w:hideMark/>
          </w:tcPr>
          <w:p w14:paraId="43EA5EF6" w14:textId="77777777" w:rsidR="00686A5F" w:rsidRDefault="00686A5F">
            <w:pPr>
              <w:pStyle w:val="TAL"/>
              <w:rPr>
                <w:rFonts w:ascii="Times New Roman" w:hAnsi="Times New Roman" w:cs="Times New Roman"/>
                <w:sz w:val="20"/>
              </w:rPr>
            </w:pPr>
            <w:r>
              <w:rPr>
                <w:rFonts w:ascii="Times New Roman" w:hAnsi="Times New Roman" w:cs="Times New Roman"/>
                <w:sz w:val="20"/>
              </w:rPr>
              <w:t>Reference signal</w:t>
            </w:r>
          </w:p>
        </w:tc>
        <w:tc>
          <w:tcPr>
            <w:tcW w:w="5621" w:type="dxa"/>
            <w:tcBorders>
              <w:top w:val="single" w:sz="4" w:space="0" w:color="auto"/>
              <w:left w:val="single" w:sz="4" w:space="0" w:color="auto"/>
              <w:bottom w:val="single" w:sz="4" w:space="0" w:color="auto"/>
              <w:right w:val="single" w:sz="4" w:space="0" w:color="auto"/>
            </w:tcBorders>
            <w:hideMark/>
          </w:tcPr>
          <w:p w14:paraId="1149D26B" w14:textId="77777777" w:rsidR="00686A5F" w:rsidRDefault="00686A5F">
            <w:pPr>
              <w:pStyle w:val="TAC"/>
              <w:jc w:val="left"/>
              <w:rPr>
                <w:rFonts w:ascii="Times New Roman" w:hAnsi="Times New Roman"/>
                <w:sz w:val="20"/>
              </w:rPr>
            </w:pPr>
            <w:r>
              <w:rPr>
                <w:rFonts w:ascii="Times New Roman" w:hAnsi="Times New Roman"/>
                <w:sz w:val="20"/>
              </w:rPr>
              <w:t xml:space="preserve">CSI-RS </w:t>
            </w:r>
          </w:p>
        </w:tc>
      </w:tr>
      <w:tr w:rsidR="00686A5F" w14:paraId="744914D4" w14:textId="77777777">
        <w:trPr>
          <w:trHeight w:val="90"/>
          <w:jc w:val="center"/>
        </w:trPr>
        <w:tc>
          <w:tcPr>
            <w:tcW w:w="3284" w:type="dxa"/>
            <w:tcBorders>
              <w:top w:val="single" w:sz="4" w:space="0" w:color="auto"/>
              <w:left w:val="single" w:sz="4" w:space="0" w:color="auto"/>
              <w:bottom w:val="single" w:sz="4" w:space="0" w:color="auto"/>
              <w:right w:val="single" w:sz="4" w:space="0" w:color="auto"/>
            </w:tcBorders>
            <w:hideMark/>
          </w:tcPr>
          <w:p w14:paraId="7D12CC3A" w14:textId="77777777" w:rsidR="00686A5F" w:rsidRDefault="00686A5F">
            <w:pPr>
              <w:pStyle w:val="TAL"/>
              <w:rPr>
                <w:rFonts w:ascii="Times New Roman" w:hAnsi="Times New Roman" w:cs="Times New Roman"/>
                <w:sz w:val="20"/>
                <w:lang w:val="en-US"/>
              </w:rPr>
            </w:pPr>
            <w:r>
              <w:rPr>
                <w:rFonts w:ascii="Times New Roman" w:hAnsi="Times New Roman" w:cs="Times New Roman"/>
                <w:sz w:val="20"/>
                <w:lang w:val="en-US"/>
              </w:rPr>
              <w:t>DRX</w:t>
            </w:r>
          </w:p>
        </w:tc>
        <w:tc>
          <w:tcPr>
            <w:tcW w:w="5621" w:type="dxa"/>
            <w:tcBorders>
              <w:top w:val="single" w:sz="4" w:space="0" w:color="auto"/>
              <w:left w:val="single" w:sz="4" w:space="0" w:color="auto"/>
              <w:bottom w:val="single" w:sz="4" w:space="0" w:color="auto"/>
              <w:right w:val="single" w:sz="4" w:space="0" w:color="auto"/>
            </w:tcBorders>
            <w:hideMark/>
          </w:tcPr>
          <w:p w14:paraId="5531D870" w14:textId="77777777" w:rsidR="00686A5F" w:rsidRDefault="00686A5F">
            <w:pPr>
              <w:pStyle w:val="TAC"/>
              <w:jc w:val="left"/>
              <w:rPr>
                <w:rFonts w:ascii="Times New Roman" w:hAnsi="Times New Roman"/>
                <w:sz w:val="20"/>
                <w:lang w:val="en-US"/>
              </w:rPr>
            </w:pPr>
            <w:r>
              <w:rPr>
                <w:rFonts w:ascii="Times New Roman" w:hAnsi="Times New Roman"/>
                <w:sz w:val="20"/>
                <w:lang w:val="en-US"/>
              </w:rPr>
              <w:t>No</w:t>
            </w:r>
          </w:p>
        </w:tc>
      </w:tr>
      <w:tr w:rsidR="00686A5F" w14:paraId="6EF72891" w14:textId="77777777">
        <w:trPr>
          <w:trHeight w:val="90"/>
          <w:jc w:val="center"/>
        </w:trPr>
        <w:tc>
          <w:tcPr>
            <w:tcW w:w="3284" w:type="dxa"/>
            <w:tcBorders>
              <w:top w:val="single" w:sz="4" w:space="0" w:color="auto"/>
              <w:left w:val="single" w:sz="4" w:space="0" w:color="auto"/>
              <w:bottom w:val="single" w:sz="4" w:space="0" w:color="auto"/>
              <w:right w:val="single" w:sz="4" w:space="0" w:color="auto"/>
            </w:tcBorders>
            <w:hideMark/>
          </w:tcPr>
          <w:p w14:paraId="32B1088B" w14:textId="77777777" w:rsidR="00686A5F" w:rsidRDefault="00686A5F">
            <w:pPr>
              <w:pStyle w:val="TAL"/>
              <w:rPr>
                <w:rFonts w:ascii="Times New Roman" w:hAnsi="Times New Roman" w:cs="Times New Roman"/>
                <w:sz w:val="20"/>
                <w:lang w:val="en-US"/>
              </w:rPr>
            </w:pPr>
            <w:r>
              <w:rPr>
                <w:rFonts w:ascii="Times New Roman" w:hAnsi="Times New Roman" w:cs="Times New Roman"/>
                <w:sz w:val="20"/>
                <w:lang w:val="en-US"/>
              </w:rPr>
              <w:t>Number of samples in L1 averaging</w:t>
            </w:r>
          </w:p>
        </w:tc>
        <w:tc>
          <w:tcPr>
            <w:tcW w:w="5621" w:type="dxa"/>
            <w:tcBorders>
              <w:top w:val="single" w:sz="4" w:space="0" w:color="auto"/>
              <w:left w:val="single" w:sz="4" w:space="0" w:color="auto"/>
              <w:bottom w:val="single" w:sz="4" w:space="0" w:color="auto"/>
              <w:right w:val="single" w:sz="4" w:space="0" w:color="auto"/>
            </w:tcBorders>
            <w:hideMark/>
          </w:tcPr>
          <w:p w14:paraId="4CA19C54" w14:textId="77777777" w:rsidR="00686A5F" w:rsidRDefault="00686A5F">
            <w:pPr>
              <w:pStyle w:val="TAC"/>
              <w:jc w:val="left"/>
              <w:rPr>
                <w:rFonts w:ascii="Times New Roman" w:hAnsi="Times New Roman"/>
                <w:sz w:val="20"/>
                <w:lang w:val="en-US"/>
              </w:rPr>
            </w:pPr>
            <w:r>
              <w:rPr>
                <w:rFonts w:ascii="Times New Roman" w:hAnsi="Times New Roman"/>
                <w:sz w:val="20"/>
                <w:lang w:val="en-US"/>
              </w:rPr>
              <w:t>[3, 5]</w:t>
            </w:r>
          </w:p>
        </w:tc>
      </w:tr>
    </w:tbl>
    <w:p w14:paraId="7065A84F" w14:textId="604C757C" w:rsidR="007F1B8E" w:rsidRPr="003446CA" w:rsidRDefault="007F1B8E" w:rsidP="003446CA">
      <w:pPr>
        <w:ind w:right="-22"/>
        <w:rPr>
          <w:lang w:val="en-US"/>
        </w:rPr>
      </w:pPr>
    </w:p>
    <w:sectPr w:rsidR="007F1B8E" w:rsidRPr="003446C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33F36" w14:textId="77777777" w:rsidR="00B33743" w:rsidRDefault="00B33743" w:rsidP="00001C9B">
      <w:pPr>
        <w:spacing w:after="0" w:line="240" w:lineRule="auto"/>
      </w:pPr>
      <w:r>
        <w:separator/>
      </w:r>
    </w:p>
  </w:endnote>
  <w:endnote w:type="continuationSeparator" w:id="0">
    <w:p w14:paraId="0F21E708" w14:textId="77777777" w:rsidR="00B33743" w:rsidRDefault="00B33743" w:rsidP="00001C9B">
      <w:pPr>
        <w:spacing w:after="0" w:line="240" w:lineRule="auto"/>
      </w:pPr>
      <w:r>
        <w:continuationSeparator/>
      </w:r>
    </w:p>
  </w:endnote>
  <w:endnote w:type="continuationNotice" w:id="1">
    <w:p w14:paraId="4016BE0D" w14:textId="77777777" w:rsidR="00B33743" w:rsidRDefault="00B337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7F9FF" w14:textId="77777777" w:rsidR="00B33743" w:rsidRDefault="00B33743" w:rsidP="00001C9B">
      <w:pPr>
        <w:spacing w:after="0" w:line="240" w:lineRule="auto"/>
      </w:pPr>
      <w:r>
        <w:separator/>
      </w:r>
    </w:p>
  </w:footnote>
  <w:footnote w:type="continuationSeparator" w:id="0">
    <w:p w14:paraId="22E6D7CC" w14:textId="77777777" w:rsidR="00B33743" w:rsidRDefault="00B33743" w:rsidP="00001C9B">
      <w:pPr>
        <w:spacing w:after="0" w:line="240" w:lineRule="auto"/>
      </w:pPr>
      <w:r>
        <w:continuationSeparator/>
      </w:r>
    </w:p>
  </w:footnote>
  <w:footnote w:type="continuationNotice" w:id="1">
    <w:p w14:paraId="26A822E9" w14:textId="77777777" w:rsidR="00B33743" w:rsidRDefault="00B337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1D2F3A"/>
    <w:multiLevelType w:val="hybridMultilevel"/>
    <w:tmpl w:val="EF7C1848"/>
    <w:lvl w:ilvl="0" w:tplc="D83C219A">
      <w:start w:val="1"/>
      <w:numFmt w:val="bullet"/>
      <w:lvlText w:val="•"/>
      <w:lvlJc w:val="left"/>
      <w:pPr>
        <w:tabs>
          <w:tab w:val="num" w:pos="720"/>
        </w:tabs>
        <w:ind w:left="720" w:hanging="360"/>
      </w:pPr>
      <w:rPr>
        <w:rFonts w:ascii="Arial" w:hAnsi="Arial" w:hint="default"/>
      </w:rPr>
    </w:lvl>
    <w:lvl w:ilvl="1" w:tplc="6AD010CE" w:tentative="1">
      <w:start w:val="1"/>
      <w:numFmt w:val="bullet"/>
      <w:lvlText w:val="•"/>
      <w:lvlJc w:val="left"/>
      <w:pPr>
        <w:tabs>
          <w:tab w:val="num" w:pos="1440"/>
        </w:tabs>
        <w:ind w:left="1440" w:hanging="360"/>
      </w:pPr>
      <w:rPr>
        <w:rFonts w:ascii="Arial" w:hAnsi="Arial" w:hint="default"/>
      </w:rPr>
    </w:lvl>
    <w:lvl w:ilvl="2" w:tplc="0A98A634" w:tentative="1">
      <w:start w:val="1"/>
      <w:numFmt w:val="bullet"/>
      <w:lvlText w:val="•"/>
      <w:lvlJc w:val="left"/>
      <w:pPr>
        <w:tabs>
          <w:tab w:val="num" w:pos="2160"/>
        </w:tabs>
        <w:ind w:left="2160" w:hanging="360"/>
      </w:pPr>
      <w:rPr>
        <w:rFonts w:ascii="Arial" w:hAnsi="Arial" w:hint="default"/>
      </w:rPr>
    </w:lvl>
    <w:lvl w:ilvl="3" w:tplc="BB3212A4" w:tentative="1">
      <w:start w:val="1"/>
      <w:numFmt w:val="bullet"/>
      <w:lvlText w:val="•"/>
      <w:lvlJc w:val="left"/>
      <w:pPr>
        <w:tabs>
          <w:tab w:val="num" w:pos="2880"/>
        </w:tabs>
        <w:ind w:left="2880" w:hanging="360"/>
      </w:pPr>
      <w:rPr>
        <w:rFonts w:ascii="Arial" w:hAnsi="Arial" w:hint="default"/>
      </w:rPr>
    </w:lvl>
    <w:lvl w:ilvl="4" w:tplc="A5EE4C2E" w:tentative="1">
      <w:start w:val="1"/>
      <w:numFmt w:val="bullet"/>
      <w:lvlText w:val="•"/>
      <w:lvlJc w:val="left"/>
      <w:pPr>
        <w:tabs>
          <w:tab w:val="num" w:pos="3600"/>
        </w:tabs>
        <w:ind w:left="3600" w:hanging="360"/>
      </w:pPr>
      <w:rPr>
        <w:rFonts w:ascii="Arial" w:hAnsi="Arial" w:hint="default"/>
      </w:rPr>
    </w:lvl>
    <w:lvl w:ilvl="5" w:tplc="CFCE8F36" w:tentative="1">
      <w:start w:val="1"/>
      <w:numFmt w:val="bullet"/>
      <w:lvlText w:val="•"/>
      <w:lvlJc w:val="left"/>
      <w:pPr>
        <w:tabs>
          <w:tab w:val="num" w:pos="4320"/>
        </w:tabs>
        <w:ind w:left="4320" w:hanging="360"/>
      </w:pPr>
      <w:rPr>
        <w:rFonts w:ascii="Arial" w:hAnsi="Arial" w:hint="default"/>
      </w:rPr>
    </w:lvl>
    <w:lvl w:ilvl="6" w:tplc="914EC6D0" w:tentative="1">
      <w:start w:val="1"/>
      <w:numFmt w:val="bullet"/>
      <w:lvlText w:val="•"/>
      <w:lvlJc w:val="left"/>
      <w:pPr>
        <w:tabs>
          <w:tab w:val="num" w:pos="5040"/>
        </w:tabs>
        <w:ind w:left="5040" w:hanging="360"/>
      </w:pPr>
      <w:rPr>
        <w:rFonts w:ascii="Arial" w:hAnsi="Arial" w:hint="default"/>
      </w:rPr>
    </w:lvl>
    <w:lvl w:ilvl="7" w:tplc="A16422D2" w:tentative="1">
      <w:start w:val="1"/>
      <w:numFmt w:val="bullet"/>
      <w:lvlText w:val="•"/>
      <w:lvlJc w:val="left"/>
      <w:pPr>
        <w:tabs>
          <w:tab w:val="num" w:pos="5760"/>
        </w:tabs>
        <w:ind w:left="5760" w:hanging="360"/>
      </w:pPr>
      <w:rPr>
        <w:rFonts w:ascii="Arial" w:hAnsi="Arial" w:hint="default"/>
      </w:rPr>
    </w:lvl>
    <w:lvl w:ilvl="8" w:tplc="258CD2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4F3DBC"/>
    <w:multiLevelType w:val="hybridMultilevel"/>
    <w:tmpl w:val="B0B82F88"/>
    <w:lvl w:ilvl="0" w:tplc="20000001">
      <w:start w:val="1"/>
      <w:numFmt w:val="bullet"/>
      <w:lvlText w:val=""/>
      <w:lvlJc w:val="left"/>
      <w:pPr>
        <w:ind w:left="720" w:hanging="360"/>
      </w:pPr>
      <w:rPr>
        <w:rFonts w:ascii="Symbol" w:hAnsi="Symbol" w:hint="default"/>
      </w:rPr>
    </w:lvl>
    <w:lvl w:ilvl="1" w:tplc="352AF4E8">
      <w:start w:val="1"/>
      <w:numFmt w:val="lowerRoman"/>
      <w:lvlText w:val="(%2)"/>
      <w:lvlJc w:val="left"/>
      <w:pPr>
        <w:ind w:left="1800" w:hanging="360"/>
      </w:pPr>
      <w:rPr>
        <w:rFonts w:asciiTheme="majorBidi" w:eastAsia="Batang" w:hAnsiTheme="majorBidi" w:cstheme="majorBidi"/>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86B7318"/>
    <w:multiLevelType w:val="hybridMultilevel"/>
    <w:tmpl w:val="4926B0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8C4CED"/>
    <w:multiLevelType w:val="hybridMultilevel"/>
    <w:tmpl w:val="D40A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727EB"/>
    <w:multiLevelType w:val="hybridMultilevel"/>
    <w:tmpl w:val="56FA35CA"/>
    <w:lvl w:ilvl="0" w:tplc="040B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026623"/>
    <w:multiLevelType w:val="multilevel"/>
    <w:tmpl w:val="10141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F21708"/>
    <w:multiLevelType w:val="hybridMultilevel"/>
    <w:tmpl w:val="933859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D44398D"/>
    <w:multiLevelType w:val="hybridMultilevel"/>
    <w:tmpl w:val="2ED63CF2"/>
    <w:lvl w:ilvl="0" w:tplc="9A54F662">
      <w:start w:val="1"/>
      <w:numFmt w:val="bullet"/>
      <w:lvlText w:val=""/>
      <w:lvlJc w:val="left"/>
      <w:pPr>
        <w:ind w:left="1000" w:hanging="360"/>
      </w:pPr>
      <w:rPr>
        <w:rFonts w:ascii="Symbol" w:hAnsi="Symbol"/>
      </w:rPr>
    </w:lvl>
    <w:lvl w:ilvl="1" w:tplc="B064A01A">
      <w:start w:val="1"/>
      <w:numFmt w:val="bullet"/>
      <w:lvlText w:val=""/>
      <w:lvlJc w:val="left"/>
      <w:pPr>
        <w:ind w:left="1000" w:hanging="360"/>
      </w:pPr>
      <w:rPr>
        <w:rFonts w:ascii="Symbol" w:hAnsi="Symbol"/>
      </w:rPr>
    </w:lvl>
    <w:lvl w:ilvl="2" w:tplc="ADCA9C00">
      <w:start w:val="1"/>
      <w:numFmt w:val="bullet"/>
      <w:lvlText w:val=""/>
      <w:lvlJc w:val="left"/>
      <w:pPr>
        <w:ind w:left="1000" w:hanging="360"/>
      </w:pPr>
      <w:rPr>
        <w:rFonts w:ascii="Symbol" w:hAnsi="Symbol"/>
      </w:rPr>
    </w:lvl>
    <w:lvl w:ilvl="3" w:tplc="13EEFF9E">
      <w:start w:val="1"/>
      <w:numFmt w:val="bullet"/>
      <w:lvlText w:val=""/>
      <w:lvlJc w:val="left"/>
      <w:pPr>
        <w:ind w:left="1000" w:hanging="360"/>
      </w:pPr>
      <w:rPr>
        <w:rFonts w:ascii="Symbol" w:hAnsi="Symbol"/>
      </w:rPr>
    </w:lvl>
    <w:lvl w:ilvl="4" w:tplc="FF9A697E">
      <w:start w:val="1"/>
      <w:numFmt w:val="bullet"/>
      <w:lvlText w:val=""/>
      <w:lvlJc w:val="left"/>
      <w:pPr>
        <w:ind w:left="1000" w:hanging="360"/>
      </w:pPr>
      <w:rPr>
        <w:rFonts w:ascii="Symbol" w:hAnsi="Symbol"/>
      </w:rPr>
    </w:lvl>
    <w:lvl w:ilvl="5" w:tplc="65EA364A">
      <w:start w:val="1"/>
      <w:numFmt w:val="bullet"/>
      <w:lvlText w:val=""/>
      <w:lvlJc w:val="left"/>
      <w:pPr>
        <w:ind w:left="1000" w:hanging="360"/>
      </w:pPr>
      <w:rPr>
        <w:rFonts w:ascii="Symbol" w:hAnsi="Symbol"/>
      </w:rPr>
    </w:lvl>
    <w:lvl w:ilvl="6" w:tplc="15FE39BC">
      <w:start w:val="1"/>
      <w:numFmt w:val="bullet"/>
      <w:lvlText w:val=""/>
      <w:lvlJc w:val="left"/>
      <w:pPr>
        <w:ind w:left="1000" w:hanging="360"/>
      </w:pPr>
      <w:rPr>
        <w:rFonts w:ascii="Symbol" w:hAnsi="Symbol"/>
      </w:rPr>
    </w:lvl>
    <w:lvl w:ilvl="7" w:tplc="5CE41842">
      <w:start w:val="1"/>
      <w:numFmt w:val="bullet"/>
      <w:lvlText w:val=""/>
      <w:lvlJc w:val="left"/>
      <w:pPr>
        <w:ind w:left="1000" w:hanging="360"/>
      </w:pPr>
      <w:rPr>
        <w:rFonts w:ascii="Symbol" w:hAnsi="Symbol"/>
      </w:rPr>
    </w:lvl>
    <w:lvl w:ilvl="8" w:tplc="07023436">
      <w:start w:val="1"/>
      <w:numFmt w:val="bullet"/>
      <w:lvlText w:val=""/>
      <w:lvlJc w:val="left"/>
      <w:pPr>
        <w:ind w:left="1000" w:hanging="360"/>
      </w:pPr>
      <w:rPr>
        <w:rFonts w:ascii="Symbol" w:hAnsi="Symbol"/>
      </w:rPr>
    </w:lvl>
  </w:abstractNum>
  <w:abstractNum w:abstractNumId="9" w15:restartNumberingAfterBreak="0">
    <w:nsid w:val="30C357B6"/>
    <w:multiLevelType w:val="hybridMultilevel"/>
    <w:tmpl w:val="6F127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D4817"/>
    <w:multiLevelType w:val="hybridMultilevel"/>
    <w:tmpl w:val="D0EA3D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8B35731"/>
    <w:multiLevelType w:val="hybridMultilevel"/>
    <w:tmpl w:val="C6DA218A"/>
    <w:lvl w:ilvl="0" w:tplc="352AF4E8">
      <w:start w:val="1"/>
      <w:numFmt w:val="lowerRoman"/>
      <w:lvlText w:val="(%1)"/>
      <w:lvlJc w:val="left"/>
      <w:pPr>
        <w:ind w:left="1800" w:hanging="360"/>
      </w:pPr>
      <w:rPr>
        <w:rFonts w:asciiTheme="majorBidi" w:eastAsia="Batang" w:hAnsiTheme="majorBidi" w:cstheme="majorBidi" w:hint="default"/>
        <w:b w:val="0"/>
        <w:color w:val="auto"/>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8F2275"/>
    <w:multiLevelType w:val="hybridMultilevel"/>
    <w:tmpl w:val="F00C8A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BE6A1E"/>
    <w:multiLevelType w:val="hybridMultilevel"/>
    <w:tmpl w:val="7BF040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34641B"/>
    <w:multiLevelType w:val="multilevel"/>
    <w:tmpl w:val="43EA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8557A"/>
    <w:multiLevelType w:val="hybridMultilevel"/>
    <w:tmpl w:val="F00C8A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E8A0F01"/>
    <w:multiLevelType w:val="hybridMultilevel"/>
    <w:tmpl w:val="A8B6FE68"/>
    <w:lvl w:ilvl="0" w:tplc="A3AC77FA">
      <w:start w:val="1"/>
      <w:numFmt w:val="bullet"/>
      <w:lvlText w:val="o"/>
      <w:lvlJc w:val="left"/>
      <w:pPr>
        <w:tabs>
          <w:tab w:val="num" w:pos="720"/>
        </w:tabs>
        <w:ind w:left="720" w:hanging="360"/>
      </w:pPr>
      <w:rPr>
        <w:rFonts w:ascii="Courier New" w:hAnsi="Courier New" w:hint="default"/>
      </w:rPr>
    </w:lvl>
    <w:lvl w:ilvl="1" w:tplc="1048D74E">
      <w:numFmt w:val="bullet"/>
      <w:lvlText w:val=""/>
      <w:lvlJc w:val="left"/>
      <w:pPr>
        <w:tabs>
          <w:tab w:val="num" w:pos="1440"/>
        </w:tabs>
        <w:ind w:left="1440" w:hanging="360"/>
      </w:pPr>
      <w:rPr>
        <w:rFonts w:ascii="Wingdings" w:hAnsi="Wingdings" w:hint="default"/>
      </w:rPr>
    </w:lvl>
    <w:lvl w:ilvl="2" w:tplc="680AC724" w:tentative="1">
      <w:start w:val="1"/>
      <w:numFmt w:val="bullet"/>
      <w:lvlText w:val="o"/>
      <w:lvlJc w:val="left"/>
      <w:pPr>
        <w:tabs>
          <w:tab w:val="num" w:pos="2160"/>
        </w:tabs>
        <w:ind w:left="2160" w:hanging="360"/>
      </w:pPr>
      <w:rPr>
        <w:rFonts w:ascii="Courier New" w:hAnsi="Courier New" w:hint="default"/>
      </w:rPr>
    </w:lvl>
    <w:lvl w:ilvl="3" w:tplc="603400E6" w:tentative="1">
      <w:start w:val="1"/>
      <w:numFmt w:val="bullet"/>
      <w:lvlText w:val="o"/>
      <w:lvlJc w:val="left"/>
      <w:pPr>
        <w:tabs>
          <w:tab w:val="num" w:pos="2880"/>
        </w:tabs>
        <w:ind w:left="2880" w:hanging="360"/>
      </w:pPr>
      <w:rPr>
        <w:rFonts w:ascii="Courier New" w:hAnsi="Courier New" w:hint="default"/>
      </w:rPr>
    </w:lvl>
    <w:lvl w:ilvl="4" w:tplc="BCF0CA28" w:tentative="1">
      <w:start w:val="1"/>
      <w:numFmt w:val="bullet"/>
      <w:lvlText w:val="o"/>
      <w:lvlJc w:val="left"/>
      <w:pPr>
        <w:tabs>
          <w:tab w:val="num" w:pos="3600"/>
        </w:tabs>
        <w:ind w:left="3600" w:hanging="360"/>
      </w:pPr>
      <w:rPr>
        <w:rFonts w:ascii="Courier New" w:hAnsi="Courier New" w:hint="default"/>
      </w:rPr>
    </w:lvl>
    <w:lvl w:ilvl="5" w:tplc="ECB0C0D4" w:tentative="1">
      <w:start w:val="1"/>
      <w:numFmt w:val="bullet"/>
      <w:lvlText w:val="o"/>
      <w:lvlJc w:val="left"/>
      <w:pPr>
        <w:tabs>
          <w:tab w:val="num" w:pos="4320"/>
        </w:tabs>
        <w:ind w:left="4320" w:hanging="360"/>
      </w:pPr>
      <w:rPr>
        <w:rFonts w:ascii="Courier New" w:hAnsi="Courier New" w:hint="default"/>
      </w:rPr>
    </w:lvl>
    <w:lvl w:ilvl="6" w:tplc="1D7A3C10" w:tentative="1">
      <w:start w:val="1"/>
      <w:numFmt w:val="bullet"/>
      <w:lvlText w:val="o"/>
      <w:lvlJc w:val="left"/>
      <w:pPr>
        <w:tabs>
          <w:tab w:val="num" w:pos="5040"/>
        </w:tabs>
        <w:ind w:left="5040" w:hanging="360"/>
      </w:pPr>
      <w:rPr>
        <w:rFonts w:ascii="Courier New" w:hAnsi="Courier New" w:hint="default"/>
      </w:rPr>
    </w:lvl>
    <w:lvl w:ilvl="7" w:tplc="9998D494" w:tentative="1">
      <w:start w:val="1"/>
      <w:numFmt w:val="bullet"/>
      <w:lvlText w:val="o"/>
      <w:lvlJc w:val="left"/>
      <w:pPr>
        <w:tabs>
          <w:tab w:val="num" w:pos="5760"/>
        </w:tabs>
        <w:ind w:left="5760" w:hanging="360"/>
      </w:pPr>
      <w:rPr>
        <w:rFonts w:ascii="Courier New" w:hAnsi="Courier New" w:hint="default"/>
      </w:rPr>
    </w:lvl>
    <w:lvl w:ilvl="8" w:tplc="EF80990E"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6376033F"/>
    <w:multiLevelType w:val="hybridMultilevel"/>
    <w:tmpl w:val="6EBC9ED6"/>
    <w:lvl w:ilvl="0" w:tplc="040B0001">
      <w:start w:val="1"/>
      <w:numFmt w:val="bullet"/>
      <w:lvlText w:val=""/>
      <w:lvlJc w:val="left"/>
      <w:pPr>
        <w:ind w:left="817" w:hanging="360"/>
      </w:pPr>
      <w:rPr>
        <w:rFonts w:ascii="Symbol" w:hAnsi="Symbol" w:hint="default"/>
      </w:rPr>
    </w:lvl>
    <w:lvl w:ilvl="1" w:tplc="040B0003" w:tentative="1">
      <w:start w:val="1"/>
      <w:numFmt w:val="bullet"/>
      <w:lvlText w:val="o"/>
      <w:lvlJc w:val="left"/>
      <w:pPr>
        <w:ind w:left="1537" w:hanging="360"/>
      </w:pPr>
      <w:rPr>
        <w:rFonts w:ascii="Courier New" w:hAnsi="Courier New" w:cs="Courier New" w:hint="default"/>
      </w:rPr>
    </w:lvl>
    <w:lvl w:ilvl="2" w:tplc="040B0005" w:tentative="1">
      <w:start w:val="1"/>
      <w:numFmt w:val="bullet"/>
      <w:lvlText w:val=""/>
      <w:lvlJc w:val="left"/>
      <w:pPr>
        <w:ind w:left="2257" w:hanging="360"/>
      </w:pPr>
      <w:rPr>
        <w:rFonts w:ascii="Wingdings" w:hAnsi="Wingdings" w:hint="default"/>
      </w:rPr>
    </w:lvl>
    <w:lvl w:ilvl="3" w:tplc="040B0001" w:tentative="1">
      <w:start w:val="1"/>
      <w:numFmt w:val="bullet"/>
      <w:lvlText w:val=""/>
      <w:lvlJc w:val="left"/>
      <w:pPr>
        <w:ind w:left="2977" w:hanging="360"/>
      </w:pPr>
      <w:rPr>
        <w:rFonts w:ascii="Symbol" w:hAnsi="Symbol" w:hint="default"/>
      </w:rPr>
    </w:lvl>
    <w:lvl w:ilvl="4" w:tplc="040B0003" w:tentative="1">
      <w:start w:val="1"/>
      <w:numFmt w:val="bullet"/>
      <w:lvlText w:val="o"/>
      <w:lvlJc w:val="left"/>
      <w:pPr>
        <w:ind w:left="3697" w:hanging="360"/>
      </w:pPr>
      <w:rPr>
        <w:rFonts w:ascii="Courier New" w:hAnsi="Courier New" w:cs="Courier New" w:hint="default"/>
      </w:rPr>
    </w:lvl>
    <w:lvl w:ilvl="5" w:tplc="040B0005" w:tentative="1">
      <w:start w:val="1"/>
      <w:numFmt w:val="bullet"/>
      <w:lvlText w:val=""/>
      <w:lvlJc w:val="left"/>
      <w:pPr>
        <w:ind w:left="4417" w:hanging="360"/>
      </w:pPr>
      <w:rPr>
        <w:rFonts w:ascii="Wingdings" w:hAnsi="Wingdings" w:hint="default"/>
      </w:rPr>
    </w:lvl>
    <w:lvl w:ilvl="6" w:tplc="040B0001" w:tentative="1">
      <w:start w:val="1"/>
      <w:numFmt w:val="bullet"/>
      <w:lvlText w:val=""/>
      <w:lvlJc w:val="left"/>
      <w:pPr>
        <w:ind w:left="5137" w:hanging="360"/>
      </w:pPr>
      <w:rPr>
        <w:rFonts w:ascii="Symbol" w:hAnsi="Symbol" w:hint="default"/>
      </w:rPr>
    </w:lvl>
    <w:lvl w:ilvl="7" w:tplc="040B0003" w:tentative="1">
      <w:start w:val="1"/>
      <w:numFmt w:val="bullet"/>
      <w:lvlText w:val="o"/>
      <w:lvlJc w:val="left"/>
      <w:pPr>
        <w:ind w:left="5857" w:hanging="360"/>
      </w:pPr>
      <w:rPr>
        <w:rFonts w:ascii="Courier New" w:hAnsi="Courier New" w:cs="Courier New" w:hint="default"/>
      </w:rPr>
    </w:lvl>
    <w:lvl w:ilvl="8" w:tplc="040B0005" w:tentative="1">
      <w:start w:val="1"/>
      <w:numFmt w:val="bullet"/>
      <w:lvlText w:val=""/>
      <w:lvlJc w:val="left"/>
      <w:pPr>
        <w:ind w:left="6577" w:hanging="360"/>
      </w:pPr>
      <w:rPr>
        <w:rFonts w:ascii="Wingdings" w:hAnsi="Wingdings" w:hint="default"/>
      </w:rPr>
    </w:lvl>
  </w:abstractNum>
  <w:abstractNum w:abstractNumId="2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B71E2A"/>
    <w:multiLevelType w:val="hybridMultilevel"/>
    <w:tmpl w:val="DF1E1A84"/>
    <w:lvl w:ilvl="0" w:tplc="AABC66E6">
      <w:start w:val="1"/>
      <w:numFmt w:val="bullet"/>
      <w:lvlText w:val="o"/>
      <w:lvlJc w:val="left"/>
      <w:pPr>
        <w:tabs>
          <w:tab w:val="num" w:pos="720"/>
        </w:tabs>
        <w:ind w:left="720" w:hanging="360"/>
      </w:pPr>
      <w:rPr>
        <w:rFonts w:ascii="Courier New" w:hAnsi="Courier New" w:hint="default"/>
      </w:rPr>
    </w:lvl>
    <w:lvl w:ilvl="1" w:tplc="EEBEB824">
      <w:numFmt w:val="bullet"/>
      <w:lvlText w:val=""/>
      <w:lvlJc w:val="left"/>
      <w:pPr>
        <w:tabs>
          <w:tab w:val="num" w:pos="1440"/>
        </w:tabs>
        <w:ind w:left="1440" w:hanging="360"/>
      </w:pPr>
      <w:rPr>
        <w:rFonts w:ascii="Wingdings" w:hAnsi="Wingdings" w:hint="default"/>
      </w:rPr>
    </w:lvl>
    <w:lvl w:ilvl="2" w:tplc="D4C65A10" w:tentative="1">
      <w:start w:val="1"/>
      <w:numFmt w:val="bullet"/>
      <w:lvlText w:val="o"/>
      <w:lvlJc w:val="left"/>
      <w:pPr>
        <w:tabs>
          <w:tab w:val="num" w:pos="2160"/>
        </w:tabs>
        <w:ind w:left="2160" w:hanging="360"/>
      </w:pPr>
      <w:rPr>
        <w:rFonts w:ascii="Courier New" w:hAnsi="Courier New" w:hint="default"/>
      </w:rPr>
    </w:lvl>
    <w:lvl w:ilvl="3" w:tplc="909660EA" w:tentative="1">
      <w:start w:val="1"/>
      <w:numFmt w:val="bullet"/>
      <w:lvlText w:val="o"/>
      <w:lvlJc w:val="left"/>
      <w:pPr>
        <w:tabs>
          <w:tab w:val="num" w:pos="2880"/>
        </w:tabs>
        <w:ind w:left="2880" w:hanging="360"/>
      </w:pPr>
      <w:rPr>
        <w:rFonts w:ascii="Courier New" w:hAnsi="Courier New" w:hint="default"/>
      </w:rPr>
    </w:lvl>
    <w:lvl w:ilvl="4" w:tplc="5174644A" w:tentative="1">
      <w:start w:val="1"/>
      <w:numFmt w:val="bullet"/>
      <w:lvlText w:val="o"/>
      <w:lvlJc w:val="left"/>
      <w:pPr>
        <w:tabs>
          <w:tab w:val="num" w:pos="3600"/>
        </w:tabs>
        <w:ind w:left="3600" w:hanging="360"/>
      </w:pPr>
      <w:rPr>
        <w:rFonts w:ascii="Courier New" w:hAnsi="Courier New" w:hint="default"/>
      </w:rPr>
    </w:lvl>
    <w:lvl w:ilvl="5" w:tplc="F3D6FB64" w:tentative="1">
      <w:start w:val="1"/>
      <w:numFmt w:val="bullet"/>
      <w:lvlText w:val="o"/>
      <w:lvlJc w:val="left"/>
      <w:pPr>
        <w:tabs>
          <w:tab w:val="num" w:pos="4320"/>
        </w:tabs>
        <w:ind w:left="4320" w:hanging="360"/>
      </w:pPr>
      <w:rPr>
        <w:rFonts w:ascii="Courier New" w:hAnsi="Courier New" w:hint="default"/>
      </w:rPr>
    </w:lvl>
    <w:lvl w:ilvl="6" w:tplc="C09A72FC" w:tentative="1">
      <w:start w:val="1"/>
      <w:numFmt w:val="bullet"/>
      <w:lvlText w:val="o"/>
      <w:lvlJc w:val="left"/>
      <w:pPr>
        <w:tabs>
          <w:tab w:val="num" w:pos="5040"/>
        </w:tabs>
        <w:ind w:left="5040" w:hanging="360"/>
      </w:pPr>
      <w:rPr>
        <w:rFonts w:ascii="Courier New" w:hAnsi="Courier New" w:hint="default"/>
      </w:rPr>
    </w:lvl>
    <w:lvl w:ilvl="7" w:tplc="BDFAC9E4" w:tentative="1">
      <w:start w:val="1"/>
      <w:numFmt w:val="bullet"/>
      <w:lvlText w:val="o"/>
      <w:lvlJc w:val="left"/>
      <w:pPr>
        <w:tabs>
          <w:tab w:val="num" w:pos="5760"/>
        </w:tabs>
        <w:ind w:left="5760" w:hanging="360"/>
      </w:pPr>
      <w:rPr>
        <w:rFonts w:ascii="Courier New" w:hAnsi="Courier New" w:hint="default"/>
      </w:rPr>
    </w:lvl>
    <w:lvl w:ilvl="8" w:tplc="BFC69E9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2EE72CE"/>
    <w:multiLevelType w:val="hybridMultilevel"/>
    <w:tmpl w:val="38C8C7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16"/>
  </w:num>
  <w:num w:numId="2" w16cid:durableId="80681869">
    <w:abstractNumId w:val="12"/>
  </w:num>
  <w:num w:numId="3" w16cid:durableId="1566528953">
    <w:abstractNumId w:val="15"/>
  </w:num>
  <w:num w:numId="4" w16cid:durableId="1456096507">
    <w:abstractNumId w:val="24"/>
  </w:num>
  <w:num w:numId="5" w16cid:durableId="1659071369">
    <w:abstractNumId w:val="18"/>
  </w:num>
  <w:num w:numId="6" w16cid:durableId="143009612">
    <w:abstractNumId w:val="0"/>
  </w:num>
  <w:num w:numId="7" w16cid:durableId="1091047294">
    <w:abstractNumId w:val="19"/>
  </w:num>
  <w:num w:numId="8" w16cid:durableId="309480987">
    <w:abstractNumId w:val="1"/>
  </w:num>
  <w:num w:numId="9" w16cid:durableId="677850738">
    <w:abstractNumId w:val="21"/>
  </w:num>
  <w:num w:numId="10" w16cid:durableId="2032681512">
    <w:abstractNumId w:val="25"/>
  </w:num>
  <w:num w:numId="11" w16cid:durableId="2090037621">
    <w:abstractNumId w:val="26"/>
  </w:num>
  <w:num w:numId="12" w16cid:durableId="688141195">
    <w:abstractNumId w:val="3"/>
  </w:num>
  <w:num w:numId="13" w16cid:durableId="194581849">
    <w:abstractNumId w:val="7"/>
  </w:num>
  <w:num w:numId="14" w16cid:durableId="577597424">
    <w:abstractNumId w:val="5"/>
  </w:num>
  <w:num w:numId="15" w16cid:durableId="515078229">
    <w:abstractNumId w:val="10"/>
  </w:num>
  <w:num w:numId="16" w16cid:durableId="1224944783">
    <w:abstractNumId w:val="4"/>
  </w:num>
  <w:num w:numId="17" w16cid:durableId="77487268">
    <w:abstractNumId w:val="14"/>
  </w:num>
  <w:num w:numId="18" w16cid:durableId="866797532">
    <w:abstractNumId w:val="6"/>
  </w:num>
  <w:num w:numId="19" w16cid:durableId="662320463">
    <w:abstractNumId w:val="8"/>
  </w:num>
  <w:num w:numId="20" w16cid:durableId="2073234365">
    <w:abstractNumId w:val="20"/>
  </w:num>
  <w:num w:numId="21" w16cid:durableId="220364264">
    <w:abstractNumId w:val="13"/>
  </w:num>
  <w:num w:numId="22" w16cid:durableId="1429811236">
    <w:abstractNumId w:val="2"/>
  </w:num>
  <w:num w:numId="23" w16cid:durableId="1740707125">
    <w:abstractNumId w:val="11"/>
  </w:num>
  <w:num w:numId="24" w16cid:durableId="986975806">
    <w:abstractNumId w:val="17"/>
  </w:num>
  <w:num w:numId="25" w16cid:durableId="20215399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8013709">
    <w:abstractNumId w:val="22"/>
  </w:num>
  <w:num w:numId="27" w16cid:durableId="1966809483">
    <w:abstractNumId w:val="23"/>
  </w:num>
  <w:num w:numId="28" w16cid:durableId="213424769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2B"/>
    <w:rsid w:val="0000144B"/>
    <w:rsid w:val="00001C9B"/>
    <w:rsid w:val="00001CE8"/>
    <w:rsid w:val="00002181"/>
    <w:rsid w:val="00002294"/>
    <w:rsid w:val="000026E9"/>
    <w:rsid w:val="00002ABB"/>
    <w:rsid w:val="00002BE1"/>
    <w:rsid w:val="00003037"/>
    <w:rsid w:val="00003125"/>
    <w:rsid w:val="000031D1"/>
    <w:rsid w:val="0000340F"/>
    <w:rsid w:val="00003534"/>
    <w:rsid w:val="00003551"/>
    <w:rsid w:val="00003620"/>
    <w:rsid w:val="0000399F"/>
    <w:rsid w:val="00003B19"/>
    <w:rsid w:val="00003E8F"/>
    <w:rsid w:val="000040DC"/>
    <w:rsid w:val="000049CA"/>
    <w:rsid w:val="000051A5"/>
    <w:rsid w:val="00005402"/>
    <w:rsid w:val="00005543"/>
    <w:rsid w:val="00005701"/>
    <w:rsid w:val="00005968"/>
    <w:rsid w:val="000059CF"/>
    <w:rsid w:val="00005BE7"/>
    <w:rsid w:val="00005BF4"/>
    <w:rsid w:val="00005E23"/>
    <w:rsid w:val="00005FD5"/>
    <w:rsid w:val="00006797"/>
    <w:rsid w:val="00006975"/>
    <w:rsid w:val="00006BEB"/>
    <w:rsid w:val="000074D9"/>
    <w:rsid w:val="000077EF"/>
    <w:rsid w:val="000078AD"/>
    <w:rsid w:val="00010103"/>
    <w:rsid w:val="00010181"/>
    <w:rsid w:val="00010D7A"/>
    <w:rsid w:val="00010EA9"/>
    <w:rsid w:val="0001133E"/>
    <w:rsid w:val="000115E4"/>
    <w:rsid w:val="00011742"/>
    <w:rsid w:val="00011784"/>
    <w:rsid w:val="00011B32"/>
    <w:rsid w:val="00012252"/>
    <w:rsid w:val="00012385"/>
    <w:rsid w:val="0001271C"/>
    <w:rsid w:val="00012CFE"/>
    <w:rsid w:val="000130E5"/>
    <w:rsid w:val="00013717"/>
    <w:rsid w:val="00013E29"/>
    <w:rsid w:val="00014166"/>
    <w:rsid w:val="0001416F"/>
    <w:rsid w:val="00014581"/>
    <w:rsid w:val="000147D7"/>
    <w:rsid w:val="000150D8"/>
    <w:rsid w:val="000151EF"/>
    <w:rsid w:val="000155B3"/>
    <w:rsid w:val="00015641"/>
    <w:rsid w:val="00015674"/>
    <w:rsid w:val="000158CD"/>
    <w:rsid w:val="00015B9F"/>
    <w:rsid w:val="000165EB"/>
    <w:rsid w:val="00016AB8"/>
    <w:rsid w:val="00016C40"/>
    <w:rsid w:val="00016D16"/>
    <w:rsid w:val="00017612"/>
    <w:rsid w:val="0001778E"/>
    <w:rsid w:val="00017B6E"/>
    <w:rsid w:val="00017DE0"/>
    <w:rsid w:val="000200CB"/>
    <w:rsid w:val="000205DA"/>
    <w:rsid w:val="000209EA"/>
    <w:rsid w:val="00020BFB"/>
    <w:rsid w:val="000210D7"/>
    <w:rsid w:val="0002134C"/>
    <w:rsid w:val="00021356"/>
    <w:rsid w:val="00021390"/>
    <w:rsid w:val="0002158A"/>
    <w:rsid w:val="00021972"/>
    <w:rsid w:val="00021C12"/>
    <w:rsid w:val="00021E5C"/>
    <w:rsid w:val="00022296"/>
    <w:rsid w:val="000226FC"/>
    <w:rsid w:val="00022704"/>
    <w:rsid w:val="0002279C"/>
    <w:rsid w:val="00022CDD"/>
    <w:rsid w:val="00022D79"/>
    <w:rsid w:val="000230EE"/>
    <w:rsid w:val="0002316E"/>
    <w:rsid w:val="000232F8"/>
    <w:rsid w:val="00023990"/>
    <w:rsid w:val="000239F5"/>
    <w:rsid w:val="00023E66"/>
    <w:rsid w:val="000243E1"/>
    <w:rsid w:val="00024991"/>
    <w:rsid w:val="00024B44"/>
    <w:rsid w:val="00024FEB"/>
    <w:rsid w:val="00025773"/>
    <w:rsid w:val="00025BA1"/>
    <w:rsid w:val="00027267"/>
    <w:rsid w:val="0002747C"/>
    <w:rsid w:val="00027A97"/>
    <w:rsid w:val="00027B50"/>
    <w:rsid w:val="00027E42"/>
    <w:rsid w:val="000303DD"/>
    <w:rsid w:val="000308FE"/>
    <w:rsid w:val="00031136"/>
    <w:rsid w:val="000319E6"/>
    <w:rsid w:val="00031EEF"/>
    <w:rsid w:val="000326EC"/>
    <w:rsid w:val="00032FA6"/>
    <w:rsid w:val="00033773"/>
    <w:rsid w:val="00033ADB"/>
    <w:rsid w:val="00033C4B"/>
    <w:rsid w:val="00033C75"/>
    <w:rsid w:val="00033DD5"/>
    <w:rsid w:val="00034917"/>
    <w:rsid w:val="00034B69"/>
    <w:rsid w:val="00034D2E"/>
    <w:rsid w:val="00034D6C"/>
    <w:rsid w:val="00035178"/>
    <w:rsid w:val="000351A4"/>
    <w:rsid w:val="000353DB"/>
    <w:rsid w:val="00035450"/>
    <w:rsid w:val="00035854"/>
    <w:rsid w:val="00035B54"/>
    <w:rsid w:val="0003614C"/>
    <w:rsid w:val="00036308"/>
    <w:rsid w:val="0003643E"/>
    <w:rsid w:val="000365A7"/>
    <w:rsid w:val="000365F0"/>
    <w:rsid w:val="00036C2B"/>
    <w:rsid w:val="00036EF8"/>
    <w:rsid w:val="00037637"/>
    <w:rsid w:val="000377BB"/>
    <w:rsid w:val="00037D68"/>
    <w:rsid w:val="000404A1"/>
    <w:rsid w:val="000406AA"/>
    <w:rsid w:val="00040C36"/>
    <w:rsid w:val="00040DCF"/>
    <w:rsid w:val="000415FD"/>
    <w:rsid w:val="00041748"/>
    <w:rsid w:val="00041F60"/>
    <w:rsid w:val="0004220E"/>
    <w:rsid w:val="00042995"/>
    <w:rsid w:val="00042E68"/>
    <w:rsid w:val="00042F61"/>
    <w:rsid w:val="000434FC"/>
    <w:rsid w:val="00043C68"/>
    <w:rsid w:val="00043E61"/>
    <w:rsid w:val="00043E79"/>
    <w:rsid w:val="00043FB9"/>
    <w:rsid w:val="000440B3"/>
    <w:rsid w:val="0004461F"/>
    <w:rsid w:val="000447BE"/>
    <w:rsid w:val="00044988"/>
    <w:rsid w:val="00044A7D"/>
    <w:rsid w:val="00044AA0"/>
    <w:rsid w:val="00044CAD"/>
    <w:rsid w:val="00044FAD"/>
    <w:rsid w:val="00044FEB"/>
    <w:rsid w:val="0004502D"/>
    <w:rsid w:val="00045277"/>
    <w:rsid w:val="00045711"/>
    <w:rsid w:val="000459D8"/>
    <w:rsid w:val="00045A25"/>
    <w:rsid w:val="0004660F"/>
    <w:rsid w:val="00046726"/>
    <w:rsid w:val="00046CF2"/>
    <w:rsid w:val="00046E3C"/>
    <w:rsid w:val="000472BB"/>
    <w:rsid w:val="000473DF"/>
    <w:rsid w:val="000476FB"/>
    <w:rsid w:val="000477C0"/>
    <w:rsid w:val="00047BCD"/>
    <w:rsid w:val="00047DD9"/>
    <w:rsid w:val="0005007E"/>
    <w:rsid w:val="0005047F"/>
    <w:rsid w:val="00051209"/>
    <w:rsid w:val="00051541"/>
    <w:rsid w:val="000516E9"/>
    <w:rsid w:val="0005277F"/>
    <w:rsid w:val="00052970"/>
    <w:rsid w:val="00052FA2"/>
    <w:rsid w:val="00053472"/>
    <w:rsid w:val="000544AB"/>
    <w:rsid w:val="000546F4"/>
    <w:rsid w:val="00054CBA"/>
    <w:rsid w:val="00054FB5"/>
    <w:rsid w:val="0005536D"/>
    <w:rsid w:val="0005537B"/>
    <w:rsid w:val="000553CF"/>
    <w:rsid w:val="0005581E"/>
    <w:rsid w:val="00055A34"/>
    <w:rsid w:val="00055DFF"/>
    <w:rsid w:val="000560F8"/>
    <w:rsid w:val="000565F6"/>
    <w:rsid w:val="0005675B"/>
    <w:rsid w:val="000569DF"/>
    <w:rsid w:val="00056E32"/>
    <w:rsid w:val="00056FE8"/>
    <w:rsid w:val="00057220"/>
    <w:rsid w:val="00057C44"/>
    <w:rsid w:val="000608A1"/>
    <w:rsid w:val="000612A5"/>
    <w:rsid w:val="00061336"/>
    <w:rsid w:val="00061CE7"/>
    <w:rsid w:val="00061DE6"/>
    <w:rsid w:val="00061EE4"/>
    <w:rsid w:val="0006206D"/>
    <w:rsid w:val="000623C3"/>
    <w:rsid w:val="0006246D"/>
    <w:rsid w:val="0006249E"/>
    <w:rsid w:val="00062BBB"/>
    <w:rsid w:val="00062FCA"/>
    <w:rsid w:val="000634FF"/>
    <w:rsid w:val="000635BB"/>
    <w:rsid w:val="0006459A"/>
    <w:rsid w:val="00064C1E"/>
    <w:rsid w:val="0006589B"/>
    <w:rsid w:val="00065C83"/>
    <w:rsid w:val="00065E30"/>
    <w:rsid w:val="00066181"/>
    <w:rsid w:val="0006623B"/>
    <w:rsid w:val="000664E5"/>
    <w:rsid w:val="000669FC"/>
    <w:rsid w:val="00066C5F"/>
    <w:rsid w:val="00066D1B"/>
    <w:rsid w:val="00066EFD"/>
    <w:rsid w:val="00067726"/>
    <w:rsid w:val="00067F40"/>
    <w:rsid w:val="00067FFD"/>
    <w:rsid w:val="000704E8"/>
    <w:rsid w:val="0007067D"/>
    <w:rsid w:val="0007074D"/>
    <w:rsid w:val="00070850"/>
    <w:rsid w:val="00070AC7"/>
    <w:rsid w:val="00071288"/>
    <w:rsid w:val="000717C2"/>
    <w:rsid w:val="000719C4"/>
    <w:rsid w:val="00071A42"/>
    <w:rsid w:val="00071DD8"/>
    <w:rsid w:val="00072173"/>
    <w:rsid w:val="000723FA"/>
    <w:rsid w:val="000727D6"/>
    <w:rsid w:val="00072C39"/>
    <w:rsid w:val="00072CCA"/>
    <w:rsid w:val="0007357D"/>
    <w:rsid w:val="00073B19"/>
    <w:rsid w:val="0007434A"/>
    <w:rsid w:val="00074972"/>
    <w:rsid w:val="00074CE9"/>
    <w:rsid w:val="00074E9E"/>
    <w:rsid w:val="00075206"/>
    <w:rsid w:val="00075468"/>
    <w:rsid w:val="00075581"/>
    <w:rsid w:val="0007582F"/>
    <w:rsid w:val="00076518"/>
    <w:rsid w:val="00076759"/>
    <w:rsid w:val="00076CF8"/>
    <w:rsid w:val="000775D7"/>
    <w:rsid w:val="00077887"/>
    <w:rsid w:val="00077DAA"/>
    <w:rsid w:val="0008011A"/>
    <w:rsid w:val="00080434"/>
    <w:rsid w:val="0008088B"/>
    <w:rsid w:val="000809DE"/>
    <w:rsid w:val="00080BC8"/>
    <w:rsid w:val="0008178D"/>
    <w:rsid w:val="000818EA"/>
    <w:rsid w:val="00082241"/>
    <w:rsid w:val="00082278"/>
    <w:rsid w:val="000829CC"/>
    <w:rsid w:val="00082B29"/>
    <w:rsid w:val="0008369B"/>
    <w:rsid w:val="00083743"/>
    <w:rsid w:val="00083B15"/>
    <w:rsid w:val="00083CC0"/>
    <w:rsid w:val="00084166"/>
    <w:rsid w:val="00084640"/>
    <w:rsid w:val="00084C07"/>
    <w:rsid w:val="0008509E"/>
    <w:rsid w:val="000851EE"/>
    <w:rsid w:val="00085429"/>
    <w:rsid w:val="00085699"/>
    <w:rsid w:val="00085E9D"/>
    <w:rsid w:val="00085F26"/>
    <w:rsid w:val="0008612A"/>
    <w:rsid w:val="00086604"/>
    <w:rsid w:val="00086B82"/>
    <w:rsid w:val="00086C3C"/>
    <w:rsid w:val="00086F1F"/>
    <w:rsid w:val="000871B1"/>
    <w:rsid w:val="0008799A"/>
    <w:rsid w:val="000879B3"/>
    <w:rsid w:val="000904A9"/>
    <w:rsid w:val="00090E18"/>
    <w:rsid w:val="000911E6"/>
    <w:rsid w:val="00092664"/>
    <w:rsid w:val="00092795"/>
    <w:rsid w:val="000928DE"/>
    <w:rsid w:val="00092B0E"/>
    <w:rsid w:val="00092E09"/>
    <w:rsid w:val="00093317"/>
    <w:rsid w:val="00093D0B"/>
    <w:rsid w:val="00093F01"/>
    <w:rsid w:val="00093F1D"/>
    <w:rsid w:val="00093F44"/>
    <w:rsid w:val="00094011"/>
    <w:rsid w:val="000947AD"/>
    <w:rsid w:val="00094D16"/>
    <w:rsid w:val="00095CC9"/>
    <w:rsid w:val="00095CFD"/>
    <w:rsid w:val="000960E6"/>
    <w:rsid w:val="000964FB"/>
    <w:rsid w:val="000966B6"/>
    <w:rsid w:val="00096DD7"/>
    <w:rsid w:val="00097041"/>
    <w:rsid w:val="0009717B"/>
    <w:rsid w:val="00097633"/>
    <w:rsid w:val="000A038B"/>
    <w:rsid w:val="000A082E"/>
    <w:rsid w:val="000A0A2E"/>
    <w:rsid w:val="000A10BC"/>
    <w:rsid w:val="000A11F9"/>
    <w:rsid w:val="000A1281"/>
    <w:rsid w:val="000A14B6"/>
    <w:rsid w:val="000A1783"/>
    <w:rsid w:val="000A18D6"/>
    <w:rsid w:val="000A1D11"/>
    <w:rsid w:val="000A1E70"/>
    <w:rsid w:val="000A22A8"/>
    <w:rsid w:val="000A23A7"/>
    <w:rsid w:val="000A2849"/>
    <w:rsid w:val="000A2C25"/>
    <w:rsid w:val="000A2DB4"/>
    <w:rsid w:val="000A2DE9"/>
    <w:rsid w:val="000A33E2"/>
    <w:rsid w:val="000A3BFC"/>
    <w:rsid w:val="000A3E35"/>
    <w:rsid w:val="000A3FE6"/>
    <w:rsid w:val="000A464A"/>
    <w:rsid w:val="000A47CF"/>
    <w:rsid w:val="000A4B7C"/>
    <w:rsid w:val="000A4DBB"/>
    <w:rsid w:val="000A4FB8"/>
    <w:rsid w:val="000A5354"/>
    <w:rsid w:val="000A56A1"/>
    <w:rsid w:val="000A6251"/>
    <w:rsid w:val="000A64BE"/>
    <w:rsid w:val="000A6E81"/>
    <w:rsid w:val="000A6EAF"/>
    <w:rsid w:val="000A6ED6"/>
    <w:rsid w:val="000A7204"/>
    <w:rsid w:val="000A7495"/>
    <w:rsid w:val="000A7984"/>
    <w:rsid w:val="000A79E7"/>
    <w:rsid w:val="000A7F53"/>
    <w:rsid w:val="000A7FDE"/>
    <w:rsid w:val="000B0043"/>
    <w:rsid w:val="000B0056"/>
    <w:rsid w:val="000B0760"/>
    <w:rsid w:val="000B0CA2"/>
    <w:rsid w:val="000B0EE7"/>
    <w:rsid w:val="000B1B91"/>
    <w:rsid w:val="000B28FC"/>
    <w:rsid w:val="000B2D32"/>
    <w:rsid w:val="000B30E7"/>
    <w:rsid w:val="000B3F92"/>
    <w:rsid w:val="000B529C"/>
    <w:rsid w:val="000B5454"/>
    <w:rsid w:val="000B57F7"/>
    <w:rsid w:val="000B593F"/>
    <w:rsid w:val="000B621F"/>
    <w:rsid w:val="000B63D6"/>
    <w:rsid w:val="000B6B5B"/>
    <w:rsid w:val="000B70F2"/>
    <w:rsid w:val="000B79C1"/>
    <w:rsid w:val="000C0628"/>
    <w:rsid w:val="000C0CDF"/>
    <w:rsid w:val="000C0EFE"/>
    <w:rsid w:val="000C1087"/>
    <w:rsid w:val="000C1DB0"/>
    <w:rsid w:val="000C2494"/>
    <w:rsid w:val="000C2814"/>
    <w:rsid w:val="000C2ADF"/>
    <w:rsid w:val="000C2C83"/>
    <w:rsid w:val="000C2CF6"/>
    <w:rsid w:val="000C2D70"/>
    <w:rsid w:val="000C2DC2"/>
    <w:rsid w:val="000C3197"/>
    <w:rsid w:val="000C33C1"/>
    <w:rsid w:val="000C34D2"/>
    <w:rsid w:val="000C37AD"/>
    <w:rsid w:val="000C3B9D"/>
    <w:rsid w:val="000C3C7B"/>
    <w:rsid w:val="000C3E1D"/>
    <w:rsid w:val="000C3F4B"/>
    <w:rsid w:val="000C4261"/>
    <w:rsid w:val="000C4480"/>
    <w:rsid w:val="000C49FE"/>
    <w:rsid w:val="000C4E1F"/>
    <w:rsid w:val="000C4F6D"/>
    <w:rsid w:val="000C50EC"/>
    <w:rsid w:val="000C52C2"/>
    <w:rsid w:val="000C60B6"/>
    <w:rsid w:val="000C61EC"/>
    <w:rsid w:val="000C6C7F"/>
    <w:rsid w:val="000C6CA9"/>
    <w:rsid w:val="000C6ECA"/>
    <w:rsid w:val="000C7011"/>
    <w:rsid w:val="000C731B"/>
    <w:rsid w:val="000C758A"/>
    <w:rsid w:val="000D01D9"/>
    <w:rsid w:val="000D02B5"/>
    <w:rsid w:val="000D0B29"/>
    <w:rsid w:val="000D0E34"/>
    <w:rsid w:val="000D0F93"/>
    <w:rsid w:val="000D1D92"/>
    <w:rsid w:val="000D1E27"/>
    <w:rsid w:val="000D2051"/>
    <w:rsid w:val="000D2441"/>
    <w:rsid w:val="000D24F7"/>
    <w:rsid w:val="000D26E6"/>
    <w:rsid w:val="000D293F"/>
    <w:rsid w:val="000D2AFF"/>
    <w:rsid w:val="000D2B61"/>
    <w:rsid w:val="000D2B97"/>
    <w:rsid w:val="000D2C74"/>
    <w:rsid w:val="000D2E49"/>
    <w:rsid w:val="000D3835"/>
    <w:rsid w:val="000D4415"/>
    <w:rsid w:val="000D50B8"/>
    <w:rsid w:val="000D5CDC"/>
    <w:rsid w:val="000D62D1"/>
    <w:rsid w:val="000D6D86"/>
    <w:rsid w:val="000D6E5F"/>
    <w:rsid w:val="000D6EFD"/>
    <w:rsid w:val="000D6FF5"/>
    <w:rsid w:val="000D7238"/>
    <w:rsid w:val="000D7573"/>
    <w:rsid w:val="000D7B73"/>
    <w:rsid w:val="000D7BFD"/>
    <w:rsid w:val="000E008F"/>
    <w:rsid w:val="000E010D"/>
    <w:rsid w:val="000E02E2"/>
    <w:rsid w:val="000E03E1"/>
    <w:rsid w:val="000E08E2"/>
    <w:rsid w:val="000E149B"/>
    <w:rsid w:val="000E19A6"/>
    <w:rsid w:val="000E1B0F"/>
    <w:rsid w:val="000E1E54"/>
    <w:rsid w:val="000E23E7"/>
    <w:rsid w:val="000E2540"/>
    <w:rsid w:val="000E2B0D"/>
    <w:rsid w:val="000E2B45"/>
    <w:rsid w:val="000E2C55"/>
    <w:rsid w:val="000E3A8A"/>
    <w:rsid w:val="000E3EA5"/>
    <w:rsid w:val="000E3FFC"/>
    <w:rsid w:val="000E530C"/>
    <w:rsid w:val="000E57FD"/>
    <w:rsid w:val="000E5D25"/>
    <w:rsid w:val="000E5DD8"/>
    <w:rsid w:val="000E6182"/>
    <w:rsid w:val="000E6717"/>
    <w:rsid w:val="000E6775"/>
    <w:rsid w:val="000E6A5E"/>
    <w:rsid w:val="000E74F8"/>
    <w:rsid w:val="000E771B"/>
    <w:rsid w:val="000E7865"/>
    <w:rsid w:val="000F002F"/>
    <w:rsid w:val="000F0080"/>
    <w:rsid w:val="000F045E"/>
    <w:rsid w:val="000F0AC1"/>
    <w:rsid w:val="000F0CD4"/>
    <w:rsid w:val="000F107C"/>
    <w:rsid w:val="000F1D7C"/>
    <w:rsid w:val="000F2071"/>
    <w:rsid w:val="000F22F8"/>
    <w:rsid w:val="000F2431"/>
    <w:rsid w:val="000F28B0"/>
    <w:rsid w:val="000F2A18"/>
    <w:rsid w:val="000F2BD7"/>
    <w:rsid w:val="000F30A8"/>
    <w:rsid w:val="000F30FB"/>
    <w:rsid w:val="000F39A5"/>
    <w:rsid w:val="000F3B71"/>
    <w:rsid w:val="000F3E06"/>
    <w:rsid w:val="000F4252"/>
    <w:rsid w:val="000F496E"/>
    <w:rsid w:val="000F5CCA"/>
    <w:rsid w:val="000F6434"/>
    <w:rsid w:val="000F66EB"/>
    <w:rsid w:val="000F6D46"/>
    <w:rsid w:val="000F6E47"/>
    <w:rsid w:val="000F725F"/>
    <w:rsid w:val="000F738A"/>
    <w:rsid w:val="000F7523"/>
    <w:rsid w:val="000F79BC"/>
    <w:rsid w:val="001001AE"/>
    <w:rsid w:val="0010057D"/>
    <w:rsid w:val="0010156B"/>
    <w:rsid w:val="00101DF5"/>
    <w:rsid w:val="001023D6"/>
    <w:rsid w:val="0010257D"/>
    <w:rsid w:val="00102972"/>
    <w:rsid w:val="00102D67"/>
    <w:rsid w:val="00102E9A"/>
    <w:rsid w:val="00102EDE"/>
    <w:rsid w:val="00103293"/>
    <w:rsid w:val="0010334C"/>
    <w:rsid w:val="001035DD"/>
    <w:rsid w:val="00103725"/>
    <w:rsid w:val="00103B58"/>
    <w:rsid w:val="00103D58"/>
    <w:rsid w:val="00103FCA"/>
    <w:rsid w:val="0010401C"/>
    <w:rsid w:val="00104FC5"/>
    <w:rsid w:val="0010518B"/>
    <w:rsid w:val="00105452"/>
    <w:rsid w:val="001056C7"/>
    <w:rsid w:val="00105AB9"/>
    <w:rsid w:val="00105D9C"/>
    <w:rsid w:val="001063FA"/>
    <w:rsid w:val="00106416"/>
    <w:rsid w:val="00106B1E"/>
    <w:rsid w:val="00107240"/>
    <w:rsid w:val="00107500"/>
    <w:rsid w:val="00107550"/>
    <w:rsid w:val="0010768F"/>
    <w:rsid w:val="001103E3"/>
    <w:rsid w:val="001103ED"/>
    <w:rsid w:val="00110481"/>
    <w:rsid w:val="001108A0"/>
    <w:rsid w:val="00110AAC"/>
    <w:rsid w:val="00110C83"/>
    <w:rsid w:val="00110C87"/>
    <w:rsid w:val="00110F5F"/>
    <w:rsid w:val="00111164"/>
    <w:rsid w:val="0011122C"/>
    <w:rsid w:val="00111B18"/>
    <w:rsid w:val="00112150"/>
    <w:rsid w:val="001121FD"/>
    <w:rsid w:val="00112273"/>
    <w:rsid w:val="00112716"/>
    <w:rsid w:val="00112795"/>
    <w:rsid w:val="001127C9"/>
    <w:rsid w:val="0011284D"/>
    <w:rsid w:val="00112DB7"/>
    <w:rsid w:val="00112E2E"/>
    <w:rsid w:val="00112F6A"/>
    <w:rsid w:val="0011384C"/>
    <w:rsid w:val="00113A35"/>
    <w:rsid w:val="00113D02"/>
    <w:rsid w:val="00113D4E"/>
    <w:rsid w:val="00114498"/>
    <w:rsid w:val="00115226"/>
    <w:rsid w:val="00115B88"/>
    <w:rsid w:val="00115D9B"/>
    <w:rsid w:val="00115FF1"/>
    <w:rsid w:val="00116B60"/>
    <w:rsid w:val="00116BBA"/>
    <w:rsid w:val="001172DE"/>
    <w:rsid w:val="00117342"/>
    <w:rsid w:val="00117A13"/>
    <w:rsid w:val="00117DC6"/>
    <w:rsid w:val="00117F02"/>
    <w:rsid w:val="001202F0"/>
    <w:rsid w:val="001209AB"/>
    <w:rsid w:val="00120A33"/>
    <w:rsid w:val="00120E6B"/>
    <w:rsid w:val="00120EDE"/>
    <w:rsid w:val="001210AD"/>
    <w:rsid w:val="00122302"/>
    <w:rsid w:val="001227AE"/>
    <w:rsid w:val="00122B4E"/>
    <w:rsid w:val="0012314F"/>
    <w:rsid w:val="00123AE9"/>
    <w:rsid w:val="00123B07"/>
    <w:rsid w:val="00123BA7"/>
    <w:rsid w:val="00123D86"/>
    <w:rsid w:val="00123F43"/>
    <w:rsid w:val="00124049"/>
    <w:rsid w:val="001241A5"/>
    <w:rsid w:val="00124347"/>
    <w:rsid w:val="00124470"/>
    <w:rsid w:val="00124CFB"/>
    <w:rsid w:val="00124F42"/>
    <w:rsid w:val="001250CA"/>
    <w:rsid w:val="00125404"/>
    <w:rsid w:val="00125969"/>
    <w:rsid w:val="001259C5"/>
    <w:rsid w:val="0012641C"/>
    <w:rsid w:val="001265DB"/>
    <w:rsid w:val="0012685B"/>
    <w:rsid w:val="00126A7C"/>
    <w:rsid w:val="00126D21"/>
    <w:rsid w:val="001274C0"/>
    <w:rsid w:val="00127A79"/>
    <w:rsid w:val="00127ACB"/>
    <w:rsid w:val="001305BD"/>
    <w:rsid w:val="001307FC"/>
    <w:rsid w:val="0013137D"/>
    <w:rsid w:val="00132081"/>
    <w:rsid w:val="00132485"/>
    <w:rsid w:val="001324AF"/>
    <w:rsid w:val="00132BAF"/>
    <w:rsid w:val="00132D00"/>
    <w:rsid w:val="00132EAA"/>
    <w:rsid w:val="00132F6A"/>
    <w:rsid w:val="00132F96"/>
    <w:rsid w:val="001332B9"/>
    <w:rsid w:val="001333F9"/>
    <w:rsid w:val="00133913"/>
    <w:rsid w:val="00133927"/>
    <w:rsid w:val="00134094"/>
    <w:rsid w:val="0013467C"/>
    <w:rsid w:val="00134932"/>
    <w:rsid w:val="00134F65"/>
    <w:rsid w:val="001353CB"/>
    <w:rsid w:val="001355AE"/>
    <w:rsid w:val="0013597D"/>
    <w:rsid w:val="00135A65"/>
    <w:rsid w:val="00136F1C"/>
    <w:rsid w:val="00136F7E"/>
    <w:rsid w:val="00137269"/>
    <w:rsid w:val="001372F2"/>
    <w:rsid w:val="0013732D"/>
    <w:rsid w:val="00137DF2"/>
    <w:rsid w:val="00140062"/>
    <w:rsid w:val="00140193"/>
    <w:rsid w:val="00140221"/>
    <w:rsid w:val="0014091E"/>
    <w:rsid w:val="00140BD9"/>
    <w:rsid w:val="001413F3"/>
    <w:rsid w:val="00141645"/>
    <w:rsid w:val="00141AE7"/>
    <w:rsid w:val="00141FF3"/>
    <w:rsid w:val="0014223A"/>
    <w:rsid w:val="00142346"/>
    <w:rsid w:val="00142735"/>
    <w:rsid w:val="001428FF"/>
    <w:rsid w:val="00142901"/>
    <w:rsid w:val="00142EFC"/>
    <w:rsid w:val="00143287"/>
    <w:rsid w:val="001434C6"/>
    <w:rsid w:val="00143797"/>
    <w:rsid w:val="00143E0E"/>
    <w:rsid w:val="0014468E"/>
    <w:rsid w:val="0014476C"/>
    <w:rsid w:val="00144888"/>
    <w:rsid w:val="00144D2F"/>
    <w:rsid w:val="0014510A"/>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87"/>
    <w:rsid w:val="00147E0C"/>
    <w:rsid w:val="00147F19"/>
    <w:rsid w:val="00147F94"/>
    <w:rsid w:val="001500A7"/>
    <w:rsid w:val="0015010E"/>
    <w:rsid w:val="001501A0"/>
    <w:rsid w:val="00150B28"/>
    <w:rsid w:val="00150F61"/>
    <w:rsid w:val="0015176E"/>
    <w:rsid w:val="00151972"/>
    <w:rsid w:val="00151D13"/>
    <w:rsid w:val="00152029"/>
    <w:rsid w:val="001527FA"/>
    <w:rsid w:val="0015283D"/>
    <w:rsid w:val="00152904"/>
    <w:rsid w:val="00152B6E"/>
    <w:rsid w:val="001534C0"/>
    <w:rsid w:val="00153A1C"/>
    <w:rsid w:val="00153F33"/>
    <w:rsid w:val="00155276"/>
    <w:rsid w:val="001552A0"/>
    <w:rsid w:val="0015604C"/>
    <w:rsid w:val="00156335"/>
    <w:rsid w:val="001564B6"/>
    <w:rsid w:val="00156751"/>
    <w:rsid w:val="00156A7D"/>
    <w:rsid w:val="001571AB"/>
    <w:rsid w:val="00157C6D"/>
    <w:rsid w:val="00157DCE"/>
    <w:rsid w:val="00160266"/>
    <w:rsid w:val="0016031F"/>
    <w:rsid w:val="00160924"/>
    <w:rsid w:val="00160D13"/>
    <w:rsid w:val="00160EDE"/>
    <w:rsid w:val="00161370"/>
    <w:rsid w:val="001614D3"/>
    <w:rsid w:val="00161C35"/>
    <w:rsid w:val="00161CA2"/>
    <w:rsid w:val="001621CB"/>
    <w:rsid w:val="00162511"/>
    <w:rsid w:val="00162729"/>
    <w:rsid w:val="00162CFE"/>
    <w:rsid w:val="00162D6C"/>
    <w:rsid w:val="0016339E"/>
    <w:rsid w:val="0016354E"/>
    <w:rsid w:val="00163C0D"/>
    <w:rsid w:val="001640F6"/>
    <w:rsid w:val="001642FC"/>
    <w:rsid w:val="00164807"/>
    <w:rsid w:val="0016496B"/>
    <w:rsid w:val="00164EDD"/>
    <w:rsid w:val="00165AC8"/>
    <w:rsid w:val="00166556"/>
    <w:rsid w:val="00166645"/>
    <w:rsid w:val="001667DF"/>
    <w:rsid w:val="001669A5"/>
    <w:rsid w:val="00166B5F"/>
    <w:rsid w:val="00166C75"/>
    <w:rsid w:val="00166DCC"/>
    <w:rsid w:val="00166EEB"/>
    <w:rsid w:val="001673B6"/>
    <w:rsid w:val="001676A0"/>
    <w:rsid w:val="0016775C"/>
    <w:rsid w:val="00167BE5"/>
    <w:rsid w:val="001702F0"/>
    <w:rsid w:val="00170949"/>
    <w:rsid w:val="00170B4D"/>
    <w:rsid w:val="00170D2D"/>
    <w:rsid w:val="0017114F"/>
    <w:rsid w:val="0017128C"/>
    <w:rsid w:val="001716F0"/>
    <w:rsid w:val="00171739"/>
    <w:rsid w:val="00171ADC"/>
    <w:rsid w:val="00171B48"/>
    <w:rsid w:val="00171C1C"/>
    <w:rsid w:val="00171EA1"/>
    <w:rsid w:val="00171ED6"/>
    <w:rsid w:val="001721C2"/>
    <w:rsid w:val="001722C8"/>
    <w:rsid w:val="001723A1"/>
    <w:rsid w:val="0017254A"/>
    <w:rsid w:val="001731AB"/>
    <w:rsid w:val="00173AB1"/>
    <w:rsid w:val="00173B9E"/>
    <w:rsid w:val="001740A9"/>
    <w:rsid w:val="001743E2"/>
    <w:rsid w:val="001745F8"/>
    <w:rsid w:val="00174850"/>
    <w:rsid w:val="00174B85"/>
    <w:rsid w:val="00174DCF"/>
    <w:rsid w:val="00174E78"/>
    <w:rsid w:val="001756AD"/>
    <w:rsid w:val="00176990"/>
    <w:rsid w:val="00176A21"/>
    <w:rsid w:val="00176A9C"/>
    <w:rsid w:val="00176B3F"/>
    <w:rsid w:val="00176C04"/>
    <w:rsid w:val="00176D4E"/>
    <w:rsid w:val="0017701F"/>
    <w:rsid w:val="0017705F"/>
    <w:rsid w:val="00177347"/>
    <w:rsid w:val="00177BA5"/>
    <w:rsid w:val="00177E43"/>
    <w:rsid w:val="001801F0"/>
    <w:rsid w:val="00180238"/>
    <w:rsid w:val="0018072F"/>
    <w:rsid w:val="00180BEC"/>
    <w:rsid w:val="00180D40"/>
    <w:rsid w:val="00181301"/>
    <w:rsid w:val="00181505"/>
    <w:rsid w:val="001815EE"/>
    <w:rsid w:val="001816B5"/>
    <w:rsid w:val="0018245F"/>
    <w:rsid w:val="00182721"/>
    <w:rsid w:val="00182A58"/>
    <w:rsid w:val="00183227"/>
    <w:rsid w:val="001837D2"/>
    <w:rsid w:val="001838CF"/>
    <w:rsid w:val="00183F42"/>
    <w:rsid w:val="00184090"/>
    <w:rsid w:val="001840C1"/>
    <w:rsid w:val="00184B05"/>
    <w:rsid w:val="00184D67"/>
    <w:rsid w:val="001852B1"/>
    <w:rsid w:val="00185A27"/>
    <w:rsid w:val="00185DAC"/>
    <w:rsid w:val="0018617C"/>
    <w:rsid w:val="00186415"/>
    <w:rsid w:val="0018642E"/>
    <w:rsid w:val="001867E9"/>
    <w:rsid w:val="00186831"/>
    <w:rsid w:val="001868EE"/>
    <w:rsid w:val="001870B2"/>
    <w:rsid w:val="001870F5"/>
    <w:rsid w:val="001872A0"/>
    <w:rsid w:val="00187A09"/>
    <w:rsid w:val="00187C7E"/>
    <w:rsid w:val="00187EC0"/>
    <w:rsid w:val="0019016A"/>
    <w:rsid w:val="00190264"/>
    <w:rsid w:val="00190380"/>
    <w:rsid w:val="00190488"/>
    <w:rsid w:val="00190569"/>
    <w:rsid w:val="001905DD"/>
    <w:rsid w:val="00190BF8"/>
    <w:rsid w:val="00190C13"/>
    <w:rsid w:val="00191EB8"/>
    <w:rsid w:val="00192871"/>
    <w:rsid w:val="00192B58"/>
    <w:rsid w:val="00192F2F"/>
    <w:rsid w:val="001936FB"/>
    <w:rsid w:val="00194493"/>
    <w:rsid w:val="00194711"/>
    <w:rsid w:val="00194839"/>
    <w:rsid w:val="00195376"/>
    <w:rsid w:val="00195620"/>
    <w:rsid w:val="00196376"/>
    <w:rsid w:val="0019646E"/>
    <w:rsid w:val="00196912"/>
    <w:rsid w:val="00196967"/>
    <w:rsid w:val="00196971"/>
    <w:rsid w:val="0019734D"/>
    <w:rsid w:val="00197569"/>
    <w:rsid w:val="001977D6"/>
    <w:rsid w:val="00197941"/>
    <w:rsid w:val="00197CF2"/>
    <w:rsid w:val="001A0183"/>
    <w:rsid w:val="001A0D94"/>
    <w:rsid w:val="001A0E38"/>
    <w:rsid w:val="001A1166"/>
    <w:rsid w:val="001A168B"/>
    <w:rsid w:val="001A18CA"/>
    <w:rsid w:val="001A19B3"/>
    <w:rsid w:val="001A21C7"/>
    <w:rsid w:val="001A2A8E"/>
    <w:rsid w:val="001A2D79"/>
    <w:rsid w:val="001A33F8"/>
    <w:rsid w:val="001A3562"/>
    <w:rsid w:val="001A396A"/>
    <w:rsid w:val="001A3B8B"/>
    <w:rsid w:val="001A3BA4"/>
    <w:rsid w:val="001A3BE6"/>
    <w:rsid w:val="001A3D7C"/>
    <w:rsid w:val="001A4171"/>
    <w:rsid w:val="001A42FA"/>
    <w:rsid w:val="001A444B"/>
    <w:rsid w:val="001A446B"/>
    <w:rsid w:val="001A46CF"/>
    <w:rsid w:val="001A4711"/>
    <w:rsid w:val="001A47D5"/>
    <w:rsid w:val="001A47FC"/>
    <w:rsid w:val="001A48B3"/>
    <w:rsid w:val="001A4E5F"/>
    <w:rsid w:val="001A520F"/>
    <w:rsid w:val="001A5434"/>
    <w:rsid w:val="001A559E"/>
    <w:rsid w:val="001A59D5"/>
    <w:rsid w:val="001A624E"/>
    <w:rsid w:val="001A6265"/>
    <w:rsid w:val="001A6D1F"/>
    <w:rsid w:val="001A6D8F"/>
    <w:rsid w:val="001A76E3"/>
    <w:rsid w:val="001A776C"/>
    <w:rsid w:val="001A79A9"/>
    <w:rsid w:val="001A7B0F"/>
    <w:rsid w:val="001A7B1A"/>
    <w:rsid w:val="001A7F32"/>
    <w:rsid w:val="001B073F"/>
    <w:rsid w:val="001B0E84"/>
    <w:rsid w:val="001B117F"/>
    <w:rsid w:val="001B17DF"/>
    <w:rsid w:val="001B1DF3"/>
    <w:rsid w:val="001B1EA8"/>
    <w:rsid w:val="001B20D9"/>
    <w:rsid w:val="001B2412"/>
    <w:rsid w:val="001B2687"/>
    <w:rsid w:val="001B299D"/>
    <w:rsid w:val="001B299F"/>
    <w:rsid w:val="001B3B5D"/>
    <w:rsid w:val="001B3EEC"/>
    <w:rsid w:val="001B49FE"/>
    <w:rsid w:val="001B52E1"/>
    <w:rsid w:val="001B560A"/>
    <w:rsid w:val="001B58F1"/>
    <w:rsid w:val="001B59E6"/>
    <w:rsid w:val="001B647B"/>
    <w:rsid w:val="001B6840"/>
    <w:rsid w:val="001B6ED6"/>
    <w:rsid w:val="001B700D"/>
    <w:rsid w:val="001B7E69"/>
    <w:rsid w:val="001C0009"/>
    <w:rsid w:val="001C006B"/>
    <w:rsid w:val="001C0184"/>
    <w:rsid w:val="001C0488"/>
    <w:rsid w:val="001C06A0"/>
    <w:rsid w:val="001C0E05"/>
    <w:rsid w:val="001C193B"/>
    <w:rsid w:val="001C1A3C"/>
    <w:rsid w:val="001C1D8F"/>
    <w:rsid w:val="001C1E5B"/>
    <w:rsid w:val="001C20E3"/>
    <w:rsid w:val="001C22EE"/>
    <w:rsid w:val="001C3029"/>
    <w:rsid w:val="001C3060"/>
    <w:rsid w:val="001C3244"/>
    <w:rsid w:val="001C33CD"/>
    <w:rsid w:val="001C3922"/>
    <w:rsid w:val="001C3A04"/>
    <w:rsid w:val="001C3B89"/>
    <w:rsid w:val="001C3ECB"/>
    <w:rsid w:val="001C4466"/>
    <w:rsid w:val="001C4841"/>
    <w:rsid w:val="001C4EB4"/>
    <w:rsid w:val="001C52CE"/>
    <w:rsid w:val="001C5AA9"/>
    <w:rsid w:val="001C5C2C"/>
    <w:rsid w:val="001C6B5D"/>
    <w:rsid w:val="001C6F0E"/>
    <w:rsid w:val="001C74DD"/>
    <w:rsid w:val="001C7B31"/>
    <w:rsid w:val="001C7B9E"/>
    <w:rsid w:val="001C7FBE"/>
    <w:rsid w:val="001D0C4B"/>
    <w:rsid w:val="001D130F"/>
    <w:rsid w:val="001D1422"/>
    <w:rsid w:val="001D2467"/>
    <w:rsid w:val="001D2A4B"/>
    <w:rsid w:val="001D2FF4"/>
    <w:rsid w:val="001D3314"/>
    <w:rsid w:val="001D3356"/>
    <w:rsid w:val="001D3B65"/>
    <w:rsid w:val="001D3E15"/>
    <w:rsid w:val="001D3E2B"/>
    <w:rsid w:val="001D3E7A"/>
    <w:rsid w:val="001D50AE"/>
    <w:rsid w:val="001D521C"/>
    <w:rsid w:val="001D5426"/>
    <w:rsid w:val="001D563B"/>
    <w:rsid w:val="001D565F"/>
    <w:rsid w:val="001D5A89"/>
    <w:rsid w:val="001D63E5"/>
    <w:rsid w:val="001D6722"/>
    <w:rsid w:val="001D67C9"/>
    <w:rsid w:val="001D6996"/>
    <w:rsid w:val="001D6A98"/>
    <w:rsid w:val="001D7095"/>
    <w:rsid w:val="001D70DA"/>
    <w:rsid w:val="001D71F9"/>
    <w:rsid w:val="001D7A49"/>
    <w:rsid w:val="001D7FE7"/>
    <w:rsid w:val="001E037F"/>
    <w:rsid w:val="001E0A0A"/>
    <w:rsid w:val="001E11A2"/>
    <w:rsid w:val="001E1263"/>
    <w:rsid w:val="001E2111"/>
    <w:rsid w:val="001E2136"/>
    <w:rsid w:val="001E238B"/>
    <w:rsid w:val="001E26D5"/>
    <w:rsid w:val="001E2DD8"/>
    <w:rsid w:val="001E2F61"/>
    <w:rsid w:val="001E2F66"/>
    <w:rsid w:val="001E2FB8"/>
    <w:rsid w:val="001E30F6"/>
    <w:rsid w:val="001E31FA"/>
    <w:rsid w:val="001E3430"/>
    <w:rsid w:val="001E3553"/>
    <w:rsid w:val="001E380D"/>
    <w:rsid w:val="001E3A46"/>
    <w:rsid w:val="001E3DB8"/>
    <w:rsid w:val="001E3EC0"/>
    <w:rsid w:val="001E3F50"/>
    <w:rsid w:val="001E443B"/>
    <w:rsid w:val="001E480E"/>
    <w:rsid w:val="001E4812"/>
    <w:rsid w:val="001E4A35"/>
    <w:rsid w:val="001E4D52"/>
    <w:rsid w:val="001E5A50"/>
    <w:rsid w:val="001E5A89"/>
    <w:rsid w:val="001E5C2F"/>
    <w:rsid w:val="001E5CFC"/>
    <w:rsid w:val="001E5F0B"/>
    <w:rsid w:val="001E63F2"/>
    <w:rsid w:val="001E63F8"/>
    <w:rsid w:val="001E66D6"/>
    <w:rsid w:val="001E68E5"/>
    <w:rsid w:val="001E7138"/>
    <w:rsid w:val="001E76E9"/>
    <w:rsid w:val="001E781C"/>
    <w:rsid w:val="001E7B82"/>
    <w:rsid w:val="001E7C2D"/>
    <w:rsid w:val="001F032F"/>
    <w:rsid w:val="001F0563"/>
    <w:rsid w:val="001F05F7"/>
    <w:rsid w:val="001F0696"/>
    <w:rsid w:val="001F09B1"/>
    <w:rsid w:val="001F1058"/>
    <w:rsid w:val="001F12CF"/>
    <w:rsid w:val="001F13F0"/>
    <w:rsid w:val="001F1696"/>
    <w:rsid w:val="001F1ABC"/>
    <w:rsid w:val="001F1BD3"/>
    <w:rsid w:val="001F1D0C"/>
    <w:rsid w:val="001F1D3B"/>
    <w:rsid w:val="001F211A"/>
    <w:rsid w:val="001F236E"/>
    <w:rsid w:val="001F25AC"/>
    <w:rsid w:val="001F26B0"/>
    <w:rsid w:val="001F3508"/>
    <w:rsid w:val="001F395A"/>
    <w:rsid w:val="001F44F4"/>
    <w:rsid w:val="001F49EE"/>
    <w:rsid w:val="001F4CAB"/>
    <w:rsid w:val="001F4ED4"/>
    <w:rsid w:val="001F511F"/>
    <w:rsid w:val="001F5D02"/>
    <w:rsid w:val="001F61D8"/>
    <w:rsid w:val="001F63C9"/>
    <w:rsid w:val="001F68F6"/>
    <w:rsid w:val="001F6A16"/>
    <w:rsid w:val="001F6D6A"/>
    <w:rsid w:val="001F7224"/>
    <w:rsid w:val="001F752C"/>
    <w:rsid w:val="001F7539"/>
    <w:rsid w:val="001F76B2"/>
    <w:rsid w:val="001F7BEC"/>
    <w:rsid w:val="001F7C7C"/>
    <w:rsid w:val="002000C9"/>
    <w:rsid w:val="0020022B"/>
    <w:rsid w:val="00200323"/>
    <w:rsid w:val="002003F7"/>
    <w:rsid w:val="00200DE1"/>
    <w:rsid w:val="00200F69"/>
    <w:rsid w:val="002013B1"/>
    <w:rsid w:val="0020149E"/>
    <w:rsid w:val="002019BC"/>
    <w:rsid w:val="00201E70"/>
    <w:rsid w:val="0020204A"/>
    <w:rsid w:val="00202761"/>
    <w:rsid w:val="0020296F"/>
    <w:rsid w:val="00202BE8"/>
    <w:rsid w:val="00202C03"/>
    <w:rsid w:val="0020302E"/>
    <w:rsid w:val="00203067"/>
    <w:rsid w:val="002030DF"/>
    <w:rsid w:val="00203146"/>
    <w:rsid w:val="00203408"/>
    <w:rsid w:val="00203FC3"/>
    <w:rsid w:val="002041AA"/>
    <w:rsid w:val="002041CA"/>
    <w:rsid w:val="00204409"/>
    <w:rsid w:val="0020517B"/>
    <w:rsid w:val="002053E5"/>
    <w:rsid w:val="002056A9"/>
    <w:rsid w:val="00206362"/>
    <w:rsid w:val="00206676"/>
    <w:rsid w:val="00206781"/>
    <w:rsid w:val="002068C2"/>
    <w:rsid w:val="00206B5D"/>
    <w:rsid w:val="00206C2F"/>
    <w:rsid w:val="00206D14"/>
    <w:rsid w:val="00207C03"/>
    <w:rsid w:val="00207EF9"/>
    <w:rsid w:val="00209BB3"/>
    <w:rsid w:val="00210072"/>
    <w:rsid w:val="00210151"/>
    <w:rsid w:val="00210169"/>
    <w:rsid w:val="00210AC3"/>
    <w:rsid w:val="00210B24"/>
    <w:rsid w:val="00210CE6"/>
    <w:rsid w:val="00211018"/>
    <w:rsid w:val="00211500"/>
    <w:rsid w:val="002118A8"/>
    <w:rsid w:val="00213328"/>
    <w:rsid w:val="00213944"/>
    <w:rsid w:val="00213D79"/>
    <w:rsid w:val="00214751"/>
    <w:rsid w:val="002149EC"/>
    <w:rsid w:val="00214DE9"/>
    <w:rsid w:val="00214E61"/>
    <w:rsid w:val="00215101"/>
    <w:rsid w:val="0021521B"/>
    <w:rsid w:val="0021538C"/>
    <w:rsid w:val="002153C5"/>
    <w:rsid w:val="0021548E"/>
    <w:rsid w:val="00215548"/>
    <w:rsid w:val="00215A5A"/>
    <w:rsid w:val="00215B22"/>
    <w:rsid w:val="00216100"/>
    <w:rsid w:val="0021611E"/>
    <w:rsid w:val="00216437"/>
    <w:rsid w:val="00216AA9"/>
    <w:rsid w:val="00216C8D"/>
    <w:rsid w:val="00216D9E"/>
    <w:rsid w:val="002173BE"/>
    <w:rsid w:val="00217490"/>
    <w:rsid w:val="0021760F"/>
    <w:rsid w:val="002177A3"/>
    <w:rsid w:val="00217EE5"/>
    <w:rsid w:val="002200A9"/>
    <w:rsid w:val="00220273"/>
    <w:rsid w:val="002203CE"/>
    <w:rsid w:val="00220D6F"/>
    <w:rsid w:val="00221984"/>
    <w:rsid w:val="00221D6C"/>
    <w:rsid w:val="00222097"/>
    <w:rsid w:val="002220AA"/>
    <w:rsid w:val="002221D7"/>
    <w:rsid w:val="002221E2"/>
    <w:rsid w:val="00222509"/>
    <w:rsid w:val="002227AA"/>
    <w:rsid w:val="0022286B"/>
    <w:rsid w:val="00222A45"/>
    <w:rsid w:val="00222B0E"/>
    <w:rsid w:val="00223418"/>
    <w:rsid w:val="002234BF"/>
    <w:rsid w:val="002236C5"/>
    <w:rsid w:val="00223AB7"/>
    <w:rsid w:val="002241EF"/>
    <w:rsid w:val="0022426F"/>
    <w:rsid w:val="002243F3"/>
    <w:rsid w:val="00224C33"/>
    <w:rsid w:val="00224D29"/>
    <w:rsid w:val="00224E8A"/>
    <w:rsid w:val="00224F7F"/>
    <w:rsid w:val="002255F1"/>
    <w:rsid w:val="00225FC8"/>
    <w:rsid w:val="00225FEB"/>
    <w:rsid w:val="00226118"/>
    <w:rsid w:val="00226B99"/>
    <w:rsid w:val="00226BD3"/>
    <w:rsid w:val="00226ED1"/>
    <w:rsid w:val="00227150"/>
    <w:rsid w:val="00227A66"/>
    <w:rsid w:val="00227CB2"/>
    <w:rsid w:val="002300C6"/>
    <w:rsid w:val="002308F7"/>
    <w:rsid w:val="00232049"/>
    <w:rsid w:val="0023225B"/>
    <w:rsid w:val="002328B9"/>
    <w:rsid w:val="0023292C"/>
    <w:rsid w:val="0023295D"/>
    <w:rsid w:val="00232A8E"/>
    <w:rsid w:val="00233066"/>
    <w:rsid w:val="00233263"/>
    <w:rsid w:val="0023344A"/>
    <w:rsid w:val="00233B6A"/>
    <w:rsid w:val="00233E3E"/>
    <w:rsid w:val="00234465"/>
    <w:rsid w:val="00234642"/>
    <w:rsid w:val="002349CA"/>
    <w:rsid w:val="00235C1B"/>
    <w:rsid w:val="00235C74"/>
    <w:rsid w:val="00235F5B"/>
    <w:rsid w:val="00235F5C"/>
    <w:rsid w:val="0023640D"/>
    <w:rsid w:val="0023670F"/>
    <w:rsid w:val="002374C9"/>
    <w:rsid w:val="00237C41"/>
    <w:rsid w:val="00237D10"/>
    <w:rsid w:val="00240081"/>
    <w:rsid w:val="0024108B"/>
    <w:rsid w:val="002410C5"/>
    <w:rsid w:val="002416BA"/>
    <w:rsid w:val="002416FB"/>
    <w:rsid w:val="00241A6D"/>
    <w:rsid w:val="00241B5D"/>
    <w:rsid w:val="00241B9F"/>
    <w:rsid w:val="00241D44"/>
    <w:rsid w:val="002422F8"/>
    <w:rsid w:val="00242FD3"/>
    <w:rsid w:val="00243748"/>
    <w:rsid w:val="00243AA1"/>
    <w:rsid w:val="00243CA2"/>
    <w:rsid w:val="00243E1E"/>
    <w:rsid w:val="00243E48"/>
    <w:rsid w:val="00244BB3"/>
    <w:rsid w:val="00244CA1"/>
    <w:rsid w:val="00244DAD"/>
    <w:rsid w:val="00244E43"/>
    <w:rsid w:val="00244FC0"/>
    <w:rsid w:val="0024522E"/>
    <w:rsid w:val="00245304"/>
    <w:rsid w:val="0024559A"/>
    <w:rsid w:val="002463D2"/>
    <w:rsid w:val="002464EF"/>
    <w:rsid w:val="0024665C"/>
    <w:rsid w:val="002466CF"/>
    <w:rsid w:val="00246D54"/>
    <w:rsid w:val="00246F86"/>
    <w:rsid w:val="002470E6"/>
    <w:rsid w:val="002478E6"/>
    <w:rsid w:val="0024790B"/>
    <w:rsid w:val="00250298"/>
    <w:rsid w:val="002509B2"/>
    <w:rsid w:val="00250D3D"/>
    <w:rsid w:val="00251046"/>
    <w:rsid w:val="00251424"/>
    <w:rsid w:val="0025143E"/>
    <w:rsid w:val="00251CEE"/>
    <w:rsid w:val="00251E04"/>
    <w:rsid w:val="0025210F"/>
    <w:rsid w:val="00252170"/>
    <w:rsid w:val="002527CC"/>
    <w:rsid w:val="00252C7F"/>
    <w:rsid w:val="00252DBA"/>
    <w:rsid w:val="00253323"/>
    <w:rsid w:val="00253A36"/>
    <w:rsid w:val="00254A75"/>
    <w:rsid w:val="00254D60"/>
    <w:rsid w:val="00254EC0"/>
    <w:rsid w:val="00254F1B"/>
    <w:rsid w:val="0025502D"/>
    <w:rsid w:val="00255082"/>
    <w:rsid w:val="002553BF"/>
    <w:rsid w:val="00255426"/>
    <w:rsid w:val="002556FE"/>
    <w:rsid w:val="00255AED"/>
    <w:rsid w:val="00256625"/>
    <w:rsid w:val="00256660"/>
    <w:rsid w:val="00256CC9"/>
    <w:rsid w:val="00256DC9"/>
    <w:rsid w:val="0025711F"/>
    <w:rsid w:val="002574F0"/>
    <w:rsid w:val="00257906"/>
    <w:rsid w:val="00257FA3"/>
    <w:rsid w:val="00260278"/>
    <w:rsid w:val="00260788"/>
    <w:rsid w:val="00260A04"/>
    <w:rsid w:val="00261133"/>
    <w:rsid w:val="00261484"/>
    <w:rsid w:val="00261C15"/>
    <w:rsid w:val="00261D8B"/>
    <w:rsid w:val="00261E41"/>
    <w:rsid w:val="00261F97"/>
    <w:rsid w:val="0026210C"/>
    <w:rsid w:val="00262186"/>
    <w:rsid w:val="002629E2"/>
    <w:rsid w:val="002631A4"/>
    <w:rsid w:val="002632D0"/>
    <w:rsid w:val="00263A19"/>
    <w:rsid w:val="00264581"/>
    <w:rsid w:val="002645BC"/>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6F2"/>
    <w:rsid w:val="00267979"/>
    <w:rsid w:val="00267A4E"/>
    <w:rsid w:val="00267F43"/>
    <w:rsid w:val="00270310"/>
    <w:rsid w:val="00270845"/>
    <w:rsid w:val="002709FB"/>
    <w:rsid w:val="00270AED"/>
    <w:rsid w:val="00270DE4"/>
    <w:rsid w:val="00270FD2"/>
    <w:rsid w:val="00271321"/>
    <w:rsid w:val="002717DB"/>
    <w:rsid w:val="002719EF"/>
    <w:rsid w:val="00271C61"/>
    <w:rsid w:val="00271CBD"/>
    <w:rsid w:val="00271D7C"/>
    <w:rsid w:val="002724FC"/>
    <w:rsid w:val="00272814"/>
    <w:rsid w:val="00272BB1"/>
    <w:rsid w:val="00272EC7"/>
    <w:rsid w:val="00273106"/>
    <w:rsid w:val="002732C0"/>
    <w:rsid w:val="00273471"/>
    <w:rsid w:val="002734F8"/>
    <w:rsid w:val="002738E9"/>
    <w:rsid w:val="00273ABE"/>
    <w:rsid w:val="002741E7"/>
    <w:rsid w:val="00274A03"/>
    <w:rsid w:val="00274E64"/>
    <w:rsid w:val="00274ED1"/>
    <w:rsid w:val="00275B89"/>
    <w:rsid w:val="00275CCB"/>
    <w:rsid w:val="00275F4C"/>
    <w:rsid w:val="002762E4"/>
    <w:rsid w:val="002763DA"/>
    <w:rsid w:val="00276501"/>
    <w:rsid w:val="002768E0"/>
    <w:rsid w:val="0027698B"/>
    <w:rsid w:val="00276D90"/>
    <w:rsid w:val="002770F6"/>
    <w:rsid w:val="00277517"/>
    <w:rsid w:val="00277B56"/>
    <w:rsid w:val="00277CAF"/>
    <w:rsid w:val="00277CE1"/>
    <w:rsid w:val="00277ED5"/>
    <w:rsid w:val="00277F88"/>
    <w:rsid w:val="002801A7"/>
    <w:rsid w:val="002803B0"/>
    <w:rsid w:val="0028077F"/>
    <w:rsid w:val="00280947"/>
    <w:rsid w:val="0028114B"/>
    <w:rsid w:val="002814A2"/>
    <w:rsid w:val="002815E4"/>
    <w:rsid w:val="0028183A"/>
    <w:rsid w:val="00281E5F"/>
    <w:rsid w:val="00282199"/>
    <w:rsid w:val="00282246"/>
    <w:rsid w:val="002826A3"/>
    <w:rsid w:val="00282872"/>
    <w:rsid w:val="00282A74"/>
    <w:rsid w:val="00282B9A"/>
    <w:rsid w:val="00282F8E"/>
    <w:rsid w:val="00283205"/>
    <w:rsid w:val="00283437"/>
    <w:rsid w:val="002835C4"/>
    <w:rsid w:val="0028386D"/>
    <w:rsid w:val="0028394A"/>
    <w:rsid w:val="00283DC2"/>
    <w:rsid w:val="00283DCC"/>
    <w:rsid w:val="0028446A"/>
    <w:rsid w:val="002847FE"/>
    <w:rsid w:val="002849D4"/>
    <w:rsid w:val="00284A33"/>
    <w:rsid w:val="002855BB"/>
    <w:rsid w:val="00285630"/>
    <w:rsid w:val="00286A0C"/>
    <w:rsid w:val="00286F69"/>
    <w:rsid w:val="00286FDC"/>
    <w:rsid w:val="002873E8"/>
    <w:rsid w:val="002878DF"/>
    <w:rsid w:val="00287B84"/>
    <w:rsid w:val="00290040"/>
    <w:rsid w:val="002904A5"/>
    <w:rsid w:val="0029072F"/>
    <w:rsid w:val="00290739"/>
    <w:rsid w:val="00290B1D"/>
    <w:rsid w:val="00291802"/>
    <w:rsid w:val="00291DE7"/>
    <w:rsid w:val="00291DFF"/>
    <w:rsid w:val="0029254E"/>
    <w:rsid w:val="00292622"/>
    <w:rsid w:val="0029399F"/>
    <w:rsid w:val="00293AD5"/>
    <w:rsid w:val="00293C3F"/>
    <w:rsid w:val="002943ED"/>
    <w:rsid w:val="002945C2"/>
    <w:rsid w:val="0029461F"/>
    <w:rsid w:val="002948F1"/>
    <w:rsid w:val="00294B85"/>
    <w:rsid w:val="002952F0"/>
    <w:rsid w:val="002952F7"/>
    <w:rsid w:val="00295541"/>
    <w:rsid w:val="002956C5"/>
    <w:rsid w:val="002957E7"/>
    <w:rsid w:val="00295B69"/>
    <w:rsid w:val="00296694"/>
    <w:rsid w:val="00296957"/>
    <w:rsid w:val="0029731C"/>
    <w:rsid w:val="0029762D"/>
    <w:rsid w:val="002977CE"/>
    <w:rsid w:val="0029784B"/>
    <w:rsid w:val="00297858"/>
    <w:rsid w:val="0029792D"/>
    <w:rsid w:val="002A02C0"/>
    <w:rsid w:val="002A06D1"/>
    <w:rsid w:val="002A07B6"/>
    <w:rsid w:val="002A0985"/>
    <w:rsid w:val="002A0ABF"/>
    <w:rsid w:val="002A14F7"/>
    <w:rsid w:val="002A1685"/>
    <w:rsid w:val="002A19F5"/>
    <w:rsid w:val="002A1D27"/>
    <w:rsid w:val="002A1F13"/>
    <w:rsid w:val="002A2492"/>
    <w:rsid w:val="002A3482"/>
    <w:rsid w:val="002A396F"/>
    <w:rsid w:val="002A3EC6"/>
    <w:rsid w:val="002A469E"/>
    <w:rsid w:val="002A51A2"/>
    <w:rsid w:val="002A5B81"/>
    <w:rsid w:val="002A5BCE"/>
    <w:rsid w:val="002A5DD3"/>
    <w:rsid w:val="002A5EE9"/>
    <w:rsid w:val="002A651D"/>
    <w:rsid w:val="002A6690"/>
    <w:rsid w:val="002A6762"/>
    <w:rsid w:val="002A68B0"/>
    <w:rsid w:val="002A6E5C"/>
    <w:rsid w:val="002A71BF"/>
    <w:rsid w:val="002A72C5"/>
    <w:rsid w:val="002A74E8"/>
    <w:rsid w:val="002A7843"/>
    <w:rsid w:val="002B0644"/>
    <w:rsid w:val="002B071E"/>
    <w:rsid w:val="002B0988"/>
    <w:rsid w:val="002B0A40"/>
    <w:rsid w:val="002B0BD4"/>
    <w:rsid w:val="002B0E50"/>
    <w:rsid w:val="002B1451"/>
    <w:rsid w:val="002B152B"/>
    <w:rsid w:val="002B16AE"/>
    <w:rsid w:val="002B18D1"/>
    <w:rsid w:val="002B1AED"/>
    <w:rsid w:val="002B1B07"/>
    <w:rsid w:val="002B1E51"/>
    <w:rsid w:val="002B1EA5"/>
    <w:rsid w:val="002B20ED"/>
    <w:rsid w:val="002B2293"/>
    <w:rsid w:val="002B26F0"/>
    <w:rsid w:val="002B2754"/>
    <w:rsid w:val="002B2A8D"/>
    <w:rsid w:val="002B2D88"/>
    <w:rsid w:val="002B2D89"/>
    <w:rsid w:val="002B2F96"/>
    <w:rsid w:val="002B32AB"/>
    <w:rsid w:val="002B394D"/>
    <w:rsid w:val="002B3CD3"/>
    <w:rsid w:val="002B423A"/>
    <w:rsid w:val="002B4860"/>
    <w:rsid w:val="002B4922"/>
    <w:rsid w:val="002B4DED"/>
    <w:rsid w:val="002B5287"/>
    <w:rsid w:val="002B53B9"/>
    <w:rsid w:val="002B58D7"/>
    <w:rsid w:val="002B64F6"/>
    <w:rsid w:val="002B67E0"/>
    <w:rsid w:val="002B69F3"/>
    <w:rsid w:val="002B6B31"/>
    <w:rsid w:val="002B7127"/>
    <w:rsid w:val="002B7687"/>
    <w:rsid w:val="002B7720"/>
    <w:rsid w:val="002B79E1"/>
    <w:rsid w:val="002B7C5E"/>
    <w:rsid w:val="002C00E4"/>
    <w:rsid w:val="002C0118"/>
    <w:rsid w:val="002C015C"/>
    <w:rsid w:val="002C02D4"/>
    <w:rsid w:val="002C10AA"/>
    <w:rsid w:val="002C1124"/>
    <w:rsid w:val="002C1879"/>
    <w:rsid w:val="002C1CA0"/>
    <w:rsid w:val="002C1CC1"/>
    <w:rsid w:val="002C1DA7"/>
    <w:rsid w:val="002C1E05"/>
    <w:rsid w:val="002C214D"/>
    <w:rsid w:val="002C22C3"/>
    <w:rsid w:val="002C234B"/>
    <w:rsid w:val="002C243F"/>
    <w:rsid w:val="002C268D"/>
    <w:rsid w:val="002C2794"/>
    <w:rsid w:val="002C2D19"/>
    <w:rsid w:val="002C322D"/>
    <w:rsid w:val="002C38FA"/>
    <w:rsid w:val="002C3CFB"/>
    <w:rsid w:val="002C446B"/>
    <w:rsid w:val="002C4788"/>
    <w:rsid w:val="002C56CC"/>
    <w:rsid w:val="002C57A5"/>
    <w:rsid w:val="002C5A42"/>
    <w:rsid w:val="002C5D9B"/>
    <w:rsid w:val="002C5F80"/>
    <w:rsid w:val="002C60C1"/>
    <w:rsid w:val="002C6588"/>
    <w:rsid w:val="002C66A8"/>
    <w:rsid w:val="002C759E"/>
    <w:rsid w:val="002C7AE9"/>
    <w:rsid w:val="002C7BC2"/>
    <w:rsid w:val="002C7C28"/>
    <w:rsid w:val="002C7DDD"/>
    <w:rsid w:val="002C7E00"/>
    <w:rsid w:val="002D0AAF"/>
    <w:rsid w:val="002D0AD3"/>
    <w:rsid w:val="002D0B6B"/>
    <w:rsid w:val="002D0CE6"/>
    <w:rsid w:val="002D0EC0"/>
    <w:rsid w:val="002D0ED9"/>
    <w:rsid w:val="002D10FA"/>
    <w:rsid w:val="002D1B7F"/>
    <w:rsid w:val="002D1D9A"/>
    <w:rsid w:val="002D334A"/>
    <w:rsid w:val="002D3465"/>
    <w:rsid w:val="002D3B9A"/>
    <w:rsid w:val="002D474F"/>
    <w:rsid w:val="002D4C55"/>
    <w:rsid w:val="002D4EF6"/>
    <w:rsid w:val="002D51EC"/>
    <w:rsid w:val="002D543E"/>
    <w:rsid w:val="002D560B"/>
    <w:rsid w:val="002D5F8E"/>
    <w:rsid w:val="002D619F"/>
    <w:rsid w:val="002D61A2"/>
    <w:rsid w:val="002D62E2"/>
    <w:rsid w:val="002D645E"/>
    <w:rsid w:val="002D64D7"/>
    <w:rsid w:val="002D68DF"/>
    <w:rsid w:val="002D6E26"/>
    <w:rsid w:val="002D7482"/>
    <w:rsid w:val="002D7B60"/>
    <w:rsid w:val="002D7C83"/>
    <w:rsid w:val="002D7C8C"/>
    <w:rsid w:val="002D7E28"/>
    <w:rsid w:val="002E0001"/>
    <w:rsid w:val="002E0181"/>
    <w:rsid w:val="002E0408"/>
    <w:rsid w:val="002E04E8"/>
    <w:rsid w:val="002E12C7"/>
    <w:rsid w:val="002E1E35"/>
    <w:rsid w:val="002E1EDF"/>
    <w:rsid w:val="002E1F62"/>
    <w:rsid w:val="002E2041"/>
    <w:rsid w:val="002E2C13"/>
    <w:rsid w:val="002E2D9E"/>
    <w:rsid w:val="002E2DB6"/>
    <w:rsid w:val="002E3361"/>
    <w:rsid w:val="002E369B"/>
    <w:rsid w:val="002E3705"/>
    <w:rsid w:val="002E398C"/>
    <w:rsid w:val="002E39F8"/>
    <w:rsid w:val="002E3BA7"/>
    <w:rsid w:val="002E4212"/>
    <w:rsid w:val="002E45FD"/>
    <w:rsid w:val="002E4D52"/>
    <w:rsid w:val="002E4EDD"/>
    <w:rsid w:val="002E4F3D"/>
    <w:rsid w:val="002E4F61"/>
    <w:rsid w:val="002E4F64"/>
    <w:rsid w:val="002E4FEB"/>
    <w:rsid w:val="002E5137"/>
    <w:rsid w:val="002E51A3"/>
    <w:rsid w:val="002E5733"/>
    <w:rsid w:val="002E5777"/>
    <w:rsid w:val="002E57BD"/>
    <w:rsid w:val="002E5C16"/>
    <w:rsid w:val="002E623C"/>
    <w:rsid w:val="002E6689"/>
    <w:rsid w:val="002E67FC"/>
    <w:rsid w:val="002E6B5D"/>
    <w:rsid w:val="002E6DED"/>
    <w:rsid w:val="002E708D"/>
    <w:rsid w:val="002E7332"/>
    <w:rsid w:val="002E7C76"/>
    <w:rsid w:val="002F01FF"/>
    <w:rsid w:val="002F054D"/>
    <w:rsid w:val="002F0645"/>
    <w:rsid w:val="002F0BF3"/>
    <w:rsid w:val="002F0D3B"/>
    <w:rsid w:val="002F0D4E"/>
    <w:rsid w:val="002F0F50"/>
    <w:rsid w:val="002F152D"/>
    <w:rsid w:val="002F16FD"/>
    <w:rsid w:val="002F1EF4"/>
    <w:rsid w:val="002F24A5"/>
    <w:rsid w:val="002F2758"/>
    <w:rsid w:val="002F28FC"/>
    <w:rsid w:val="002F2C08"/>
    <w:rsid w:val="002F33CF"/>
    <w:rsid w:val="002F3480"/>
    <w:rsid w:val="002F3941"/>
    <w:rsid w:val="002F3AEE"/>
    <w:rsid w:val="002F3B5B"/>
    <w:rsid w:val="002F40B4"/>
    <w:rsid w:val="002F4968"/>
    <w:rsid w:val="002F4C4F"/>
    <w:rsid w:val="002F4F26"/>
    <w:rsid w:val="002F5659"/>
    <w:rsid w:val="002F57D8"/>
    <w:rsid w:val="002F5C89"/>
    <w:rsid w:val="002F5E76"/>
    <w:rsid w:val="002F60C2"/>
    <w:rsid w:val="002F618C"/>
    <w:rsid w:val="002F620F"/>
    <w:rsid w:val="002F639D"/>
    <w:rsid w:val="002F7207"/>
    <w:rsid w:val="002F75C9"/>
    <w:rsid w:val="002F7D61"/>
    <w:rsid w:val="0030002E"/>
    <w:rsid w:val="00300956"/>
    <w:rsid w:val="00300B49"/>
    <w:rsid w:val="003016D3"/>
    <w:rsid w:val="00301A63"/>
    <w:rsid w:val="00301AD9"/>
    <w:rsid w:val="00301D19"/>
    <w:rsid w:val="00301ED8"/>
    <w:rsid w:val="0030243E"/>
    <w:rsid w:val="00302993"/>
    <w:rsid w:val="00303851"/>
    <w:rsid w:val="0030389A"/>
    <w:rsid w:val="00303938"/>
    <w:rsid w:val="003042C5"/>
    <w:rsid w:val="00304C92"/>
    <w:rsid w:val="003050D4"/>
    <w:rsid w:val="003056E3"/>
    <w:rsid w:val="003063B6"/>
    <w:rsid w:val="0030644A"/>
    <w:rsid w:val="003066AB"/>
    <w:rsid w:val="00306CEA"/>
    <w:rsid w:val="00306DFF"/>
    <w:rsid w:val="00306F60"/>
    <w:rsid w:val="003070A0"/>
    <w:rsid w:val="0030724E"/>
    <w:rsid w:val="00307417"/>
    <w:rsid w:val="003100E9"/>
    <w:rsid w:val="0031030C"/>
    <w:rsid w:val="00310607"/>
    <w:rsid w:val="0031071E"/>
    <w:rsid w:val="00310B43"/>
    <w:rsid w:val="00310D90"/>
    <w:rsid w:val="00310F73"/>
    <w:rsid w:val="00310FD0"/>
    <w:rsid w:val="003110C7"/>
    <w:rsid w:val="00311298"/>
    <w:rsid w:val="003116E1"/>
    <w:rsid w:val="00311703"/>
    <w:rsid w:val="0031178B"/>
    <w:rsid w:val="00311B0B"/>
    <w:rsid w:val="0031228B"/>
    <w:rsid w:val="00312321"/>
    <w:rsid w:val="00312C01"/>
    <w:rsid w:val="00312CF9"/>
    <w:rsid w:val="0031305E"/>
    <w:rsid w:val="003137D4"/>
    <w:rsid w:val="0031384C"/>
    <w:rsid w:val="0031389C"/>
    <w:rsid w:val="00313AB4"/>
    <w:rsid w:val="00314573"/>
    <w:rsid w:val="00314674"/>
    <w:rsid w:val="00314CA0"/>
    <w:rsid w:val="003157F2"/>
    <w:rsid w:val="003158BF"/>
    <w:rsid w:val="003158F5"/>
    <w:rsid w:val="00315B6E"/>
    <w:rsid w:val="003160BD"/>
    <w:rsid w:val="003168E7"/>
    <w:rsid w:val="00316C50"/>
    <w:rsid w:val="00317187"/>
    <w:rsid w:val="00317230"/>
    <w:rsid w:val="00317422"/>
    <w:rsid w:val="003174FA"/>
    <w:rsid w:val="0031783D"/>
    <w:rsid w:val="00317F0B"/>
    <w:rsid w:val="0032024B"/>
    <w:rsid w:val="00320266"/>
    <w:rsid w:val="0032094E"/>
    <w:rsid w:val="00320A62"/>
    <w:rsid w:val="00320E27"/>
    <w:rsid w:val="00321858"/>
    <w:rsid w:val="003219A7"/>
    <w:rsid w:val="00321AFE"/>
    <w:rsid w:val="003221C4"/>
    <w:rsid w:val="003224D0"/>
    <w:rsid w:val="00322641"/>
    <w:rsid w:val="0032297F"/>
    <w:rsid w:val="00322A5F"/>
    <w:rsid w:val="00322AFA"/>
    <w:rsid w:val="00322FE9"/>
    <w:rsid w:val="0032322D"/>
    <w:rsid w:val="0032358F"/>
    <w:rsid w:val="003237F4"/>
    <w:rsid w:val="003238E7"/>
    <w:rsid w:val="00323AB3"/>
    <w:rsid w:val="00323E7D"/>
    <w:rsid w:val="00323F96"/>
    <w:rsid w:val="0032419A"/>
    <w:rsid w:val="00324447"/>
    <w:rsid w:val="00324826"/>
    <w:rsid w:val="0032499A"/>
    <w:rsid w:val="00324C0A"/>
    <w:rsid w:val="00324EAB"/>
    <w:rsid w:val="003255E4"/>
    <w:rsid w:val="00325686"/>
    <w:rsid w:val="00325AE0"/>
    <w:rsid w:val="00325E36"/>
    <w:rsid w:val="003260F7"/>
    <w:rsid w:val="003263FD"/>
    <w:rsid w:val="0032664C"/>
    <w:rsid w:val="00326927"/>
    <w:rsid w:val="00326A46"/>
    <w:rsid w:val="003274CD"/>
    <w:rsid w:val="00327F4F"/>
    <w:rsid w:val="00330686"/>
    <w:rsid w:val="003311AB"/>
    <w:rsid w:val="003311BB"/>
    <w:rsid w:val="0033191C"/>
    <w:rsid w:val="00331D41"/>
    <w:rsid w:val="00331DB7"/>
    <w:rsid w:val="0033251D"/>
    <w:rsid w:val="00332537"/>
    <w:rsid w:val="0033276C"/>
    <w:rsid w:val="003329BB"/>
    <w:rsid w:val="00332A82"/>
    <w:rsid w:val="00332B2D"/>
    <w:rsid w:val="00333150"/>
    <w:rsid w:val="0033378E"/>
    <w:rsid w:val="00333830"/>
    <w:rsid w:val="003339B4"/>
    <w:rsid w:val="00333CBA"/>
    <w:rsid w:val="00333F14"/>
    <w:rsid w:val="0033417C"/>
    <w:rsid w:val="003341F7"/>
    <w:rsid w:val="00334222"/>
    <w:rsid w:val="00335B93"/>
    <w:rsid w:val="00335CFE"/>
    <w:rsid w:val="00335F6D"/>
    <w:rsid w:val="00336763"/>
    <w:rsid w:val="0033679F"/>
    <w:rsid w:val="00336B6A"/>
    <w:rsid w:val="00336B90"/>
    <w:rsid w:val="00337177"/>
    <w:rsid w:val="003372BE"/>
    <w:rsid w:val="00337575"/>
    <w:rsid w:val="00337718"/>
    <w:rsid w:val="003403DF"/>
    <w:rsid w:val="003406FD"/>
    <w:rsid w:val="00340917"/>
    <w:rsid w:val="00340B52"/>
    <w:rsid w:val="00340E0C"/>
    <w:rsid w:val="00340E92"/>
    <w:rsid w:val="003416C7"/>
    <w:rsid w:val="00341843"/>
    <w:rsid w:val="003418C5"/>
    <w:rsid w:val="0034192C"/>
    <w:rsid w:val="00342019"/>
    <w:rsid w:val="003425D7"/>
    <w:rsid w:val="0034287E"/>
    <w:rsid w:val="00343001"/>
    <w:rsid w:val="003431BF"/>
    <w:rsid w:val="00343553"/>
    <w:rsid w:val="0034364A"/>
    <w:rsid w:val="00343C32"/>
    <w:rsid w:val="00343C57"/>
    <w:rsid w:val="00343DBC"/>
    <w:rsid w:val="00343E0E"/>
    <w:rsid w:val="00343E17"/>
    <w:rsid w:val="00343E32"/>
    <w:rsid w:val="00343E88"/>
    <w:rsid w:val="003443CD"/>
    <w:rsid w:val="003446CA"/>
    <w:rsid w:val="003446E3"/>
    <w:rsid w:val="003446EF"/>
    <w:rsid w:val="00344742"/>
    <w:rsid w:val="00344A6E"/>
    <w:rsid w:val="00344AE3"/>
    <w:rsid w:val="00344B0A"/>
    <w:rsid w:val="00344DA6"/>
    <w:rsid w:val="00344E2F"/>
    <w:rsid w:val="00344F5F"/>
    <w:rsid w:val="003450C0"/>
    <w:rsid w:val="0034571A"/>
    <w:rsid w:val="00345740"/>
    <w:rsid w:val="003462CD"/>
    <w:rsid w:val="00346913"/>
    <w:rsid w:val="00346A45"/>
    <w:rsid w:val="00347418"/>
    <w:rsid w:val="00347830"/>
    <w:rsid w:val="0034795C"/>
    <w:rsid w:val="00347D7D"/>
    <w:rsid w:val="00347FEC"/>
    <w:rsid w:val="00350495"/>
    <w:rsid w:val="003507EA"/>
    <w:rsid w:val="00350913"/>
    <w:rsid w:val="003509DF"/>
    <w:rsid w:val="00350C30"/>
    <w:rsid w:val="00350D37"/>
    <w:rsid w:val="003515A6"/>
    <w:rsid w:val="00351BB5"/>
    <w:rsid w:val="00351E75"/>
    <w:rsid w:val="00351FCE"/>
    <w:rsid w:val="0035257F"/>
    <w:rsid w:val="0035277F"/>
    <w:rsid w:val="00352DFE"/>
    <w:rsid w:val="003532A5"/>
    <w:rsid w:val="0035335B"/>
    <w:rsid w:val="003535B6"/>
    <w:rsid w:val="003538AE"/>
    <w:rsid w:val="00353DEF"/>
    <w:rsid w:val="0035404D"/>
    <w:rsid w:val="00354965"/>
    <w:rsid w:val="00354C6A"/>
    <w:rsid w:val="00354F77"/>
    <w:rsid w:val="00355464"/>
    <w:rsid w:val="00355879"/>
    <w:rsid w:val="00355E16"/>
    <w:rsid w:val="00356625"/>
    <w:rsid w:val="00356908"/>
    <w:rsid w:val="00356D9B"/>
    <w:rsid w:val="00356E61"/>
    <w:rsid w:val="00356F45"/>
    <w:rsid w:val="00357CA5"/>
    <w:rsid w:val="0036011A"/>
    <w:rsid w:val="00360435"/>
    <w:rsid w:val="00360525"/>
    <w:rsid w:val="0036079A"/>
    <w:rsid w:val="003608BA"/>
    <w:rsid w:val="00360D27"/>
    <w:rsid w:val="003610D0"/>
    <w:rsid w:val="003612ED"/>
    <w:rsid w:val="00361341"/>
    <w:rsid w:val="00361470"/>
    <w:rsid w:val="003616BE"/>
    <w:rsid w:val="00361995"/>
    <w:rsid w:val="00361EB1"/>
    <w:rsid w:val="003622BA"/>
    <w:rsid w:val="003630AA"/>
    <w:rsid w:val="00363670"/>
    <w:rsid w:val="00363E14"/>
    <w:rsid w:val="003647D5"/>
    <w:rsid w:val="003649A4"/>
    <w:rsid w:val="003649AC"/>
    <w:rsid w:val="00364E84"/>
    <w:rsid w:val="00364F9E"/>
    <w:rsid w:val="00364FA9"/>
    <w:rsid w:val="00365429"/>
    <w:rsid w:val="00365576"/>
    <w:rsid w:val="003658C3"/>
    <w:rsid w:val="00365CFC"/>
    <w:rsid w:val="003661F7"/>
    <w:rsid w:val="00366555"/>
    <w:rsid w:val="0036659F"/>
    <w:rsid w:val="00366B74"/>
    <w:rsid w:val="00366DDB"/>
    <w:rsid w:val="00366E5C"/>
    <w:rsid w:val="003677E3"/>
    <w:rsid w:val="00367B6B"/>
    <w:rsid w:val="00367C32"/>
    <w:rsid w:val="00367E28"/>
    <w:rsid w:val="00370185"/>
    <w:rsid w:val="00370257"/>
    <w:rsid w:val="003706F7"/>
    <w:rsid w:val="003706F9"/>
    <w:rsid w:val="00370A9B"/>
    <w:rsid w:val="00370B58"/>
    <w:rsid w:val="00370B74"/>
    <w:rsid w:val="00370E55"/>
    <w:rsid w:val="003717C5"/>
    <w:rsid w:val="00371A47"/>
    <w:rsid w:val="00372821"/>
    <w:rsid w:val="003729CA"/>
    <w:rsid w:val="003729E6"/>
    <w:rsid w:val="00372F3A"/>
    <w:rsid w:val="00373030"/>
    <w:rsid w:val="00373A5A"/>
    <w:rsid w:val="003740A6"/>
    <w:rsid w:val="003745EA"/>
    <w:rsid w:val="00374C83"/>
    <w:rsid w:val="00375296"/>
    <w:rsid w:val="00375490"/>
    <w:rsid w:val="00375B4D"/>
    <w:rsid w:val="00375D3A"/>
    <w:rsid w:val="00375FFC"/>
    <w:rsid w:val="003760BB"/>
    <w:rsid w:val="0037629C"/>
    <w:rsid w:val="00376D21"/>
    <w:rsid w:val="00376F8D"/>
    <w:rsid w:val="0037700C"/>
    <w:rsid w:val="003774C0"/>
    <w:rsid w:val="0037797A"/>
    <w:rsid w:val="00377D7B"/>
    <w:rsid w:val="00380177"/>
    <w:rsid w:val="00380A88"/>
    <w:rsid w:val="00380CD6"/>
    <w:rsid w:val="00380E02"/>
    <w:rsid w:val="00380E81"/>
    <w:rsid w:val="00380F0B"/>
    <w:rsid w:val="0038117E"/>
    <w:rsid w:val="003811B9"/>
    <w:rsid w:val="00381715"/>
    <w:rsid w:val="003817BF"/>
    <w:rsid w:val="00381987"/>
    <w:rsid w:val="00381A67"/>
    <w:rsid w:val="00381C60"/>
    <w:rsid w:val="00381D7F"/>
    <w:rsid w:val="00381F95"/>
    <w:rsid w:val="0038296B"/>
    <w:rsid w:val="00382A2E"/>
    <w:rsid w:val="00382A5B"/>
    <w:rsid w:val="00382C0C"/>
    <w:rsid w:val="00382E5A"/>
    <w:rsid w:val="003831FD"/>
    <w:rsid w:val="00383419"/>
    <w:rsid w:val="003834B4"/>
    <w:rsid w:val="00383588"/>
    <w:rsid w:val="00383753"/>
    <w:rsid w:val="00383B5B"/>
    <w:rsid w:val="00383F02"/>
    <w:rsid w:val="003841EB"/>
    <w:rsid w:val="00384211"/>
    <w:rsid w:val="0038480A"/>
    <w:rsid w:val="00384B7F"/>
    <w:rsid w:val="00384F0B"/>
    <w:rsid w:val="0038518F"/>
    <w:rsid w:val="00385AFE"/>
    <w:rsid w:val="00385FCF"/>
    <w:rsid w:val="00386077"/>
    <w:rsid w:val="0038696B"/>
    <w:rsid w:val="00386BD2"/>
    <w:rsid w:val="00386FB4"/>
    <w:rsid w:val="00387307"/>
    <w:rsid w:val="00387949"/>
    <w:rsid w:val="00387976"/>
    <w:rsid w:val="00390468"/>
    <w:rsid w:val="003904FC"/>
    <w:rsid w:val="00390B71"/>
    <w:rsid w:val="00391369"/>
    <w:rsid w:val="003915B2"/>
    <w:rsid w:val="00391B8A"/>
    <w:rsid w:val="00391DD3"/>
    <w:rsid w:val="003923F8"/>
    <w:rsid w:val="0039288A"/>
    <w:rsid w:val="0039296B"/>
    <w:rsid w:val="003929C6"/>
    <w:rsid w:val="00392C3E"/>
    <w:rsid w:val="003936A8"/>
    <w:rsid w:val="00393D57"/>
    <w:rsid w:val="00393F04"/>
    <w:rsid w:val="00394531"/>
    <w:rsid w:val="00394E5A"/>
    <w:rsid w:val="003952EB"/>
    <w:rsid w:val="00395899"/>
    <w:rsid w:val="00395A15"/>
    <w:rsid w:val="00395B54"/>
    <w:rsid w:val="00395DC6"/>
    <w:rsid w:val="003964A1"/>
    <w:rsid w:val="003964C7"/>
    <w:rsid w:val="003970A0"/>
    <w:rsid w:val="00397759"/>
    <w:rsid w:val="00397A77"/>
    <w:rsid w:val="00397E39"/>
    <w:rsid w:val="00397F50"/>
    <w:rsid w:val="003A02F9"/>
    <w:rsid w:val="003A0643"/>
    <w:rsid w:val="003A07BC"/>
    <w:rsid w:val="003A08F3"/>
    <w:rsid w:val="003A09EA"/>
    <w:rsid w:val="003A0AEE"/>
    <w:rsid w:val="003A0B95"/>
    <w:rsid w:val="003A0E44"/>
    <w:rsid w:val="003A0EBB"/>
    <w:rsid w:val="003A12A1"/>
    <w:rsid w:val="003A14D7"/>
    <w:rsid w:val="003A1EED"/>
    <w:rsid w:val="003A2066"/>
    <w:rsid w:val="003A24BD"/>
    <w:rsid w:val="003A2644"/>
    <w:rsid w:val="003A2850"/>
    <w:rsid w:val="003A2A65"/>
    <w:rsid w:val="003A2CDD"/>
    <w:rsid w:val="003A3175"/>
    <w:rsid w:val="003A33BC"/>
    <w:rsid w:val="003A386E"/>
    <w:rsid w:val="003A3CAA"/>
    <w:rsid w:val="003A427E"/>
    <w:rsid w:val="003A4523"/>
    <w:rsid w:val="003A48B1"/>
    <w:rsid w:val="003A4A4D"/>
    <w:rsid w:val="003A4F28"/>
    <w:rsid w:val="003A502C"/>
    <w:rsid w:val="003A57E2"/>
    <w:rsid w:val="003A58ED"/>
    <w:rsid w:val="003A5DA4"/>
    <w:rsid w:val="003A5E95"/>
    <w:rsid w:val="003A64BD"/>
    <w:rsid w:val="003A6BBC"/>
    <w:rsid w:val="003A6C61"/>
    <w:rsid w:val="003A710A"/>
    <w:rsid w:val="003A73F6"/>
    <w:rsid w:val="003A7EA3"/>
    <w:rsid w:val="003A7ED2"/>
    <w:rsid w:val="003B0232"/>
    <w:rsid w:val="003B11EA"/>
    <w:rsid w:val="003B1322"/>
    <w:rsid w:val="003B190A"/>
    <w:rsid w:val="003B1AB9"/>
    <w:rsid w:val="003B1BA5"/>
    <w:rsid w:val="003B1C67"/>
    <w:rsid w:val="003B281B"/>
    <w:rsid w:val="003B2B48"/>
    <w:rsid w:val="003B2D92"/>
    <w:rsid w:val="003B320D"/>
    <w:rsid w:val="003B34E7"/>
    <w:rsid w:val="003B350A"/>
    <w:rsid w:val="003B3E13"/>
    <w:rsid w:val="003B4287"/>
    <w:rsid w:val="003B4978"/>
    <w:rsid w:val="003B4C62"/>
    <w:rsid w:val="003B525B"/>
    <w:rsid w:val="003B5284"/>
    <w:rsid w:val="003B53E5"/>
    <w:rsid w:val="003B659E"/>
    <w:rsid w:val="003B6F9E"/>
    <w:rsid w:val="003B7137"/>
    <w:rsid w:val="003B7E1C"/>
    <w:rsid w:val="003C007E"/>
    <w:rsid w:val="003C0463"/>
    <w:rsid w:val="003C0AC7"/>
    <w:rsid w:val="003C11BF"/>
    <w:rsid w:val="003C1239"/>
    <w:rsid w:val="003C1307"/>
    <w:rsid w:val="003C1863"/>
    <w:rsid w:val="003C1A88"/>
    <w:rsid w:val="003C1DE0"/>
    <w:rsid w:val="003C1E9F"/>
    <w:rsid w:val="003C2187"/>
    <w:rsid w:val="003C275E"/>
    <w:rsid w:val="003C28E9"/>
    <w:rsid w:val="003C2B6C"/>
    <w:rsid w:val="003C2D9A"/>
    <w:rsid w:val="003C2FC9"/>
    <w:rsid w:val="003C3053"/>
    <w:rsid w:val="003C335A"/>
    <w:rsid w:val="003C34CC"/>
    <w:rsid w:val="003C34F6"/>
    <w:rsid w:val="003C3ED1"/>
    <w:rsid w:val="003C3EF7"/>
    <w:rsid w:val="003C3FE6"/>
    <w:rsid w:val="003C46F5"/>
    <w:rsid w:val="003C48EC"/>
    <w:rsid w:val="003C4BA5"/>
    <w:rsid w:val="003C4FDE"/>
    <w:rsid w:val="003C51FC"/>
    <w:rsid w:val="003C52C6"/>
    <w:rsid w:val="003C5EB9"/>
    <w:rsid w:val="003C67C5"/>
    <w:rsid w:val="003C68AB"/>
    <w:rsid w:val="003C6B72"/>
    <w:rsid w:val="003C6FC5"/>
    <w:rsid w:val="003C77FD"/>
    <w:rsid w:val="003C7C63"/>
    <w:rsid w:val="003C7F77"/>
    <w:rsid w:val="003D00DF"/>
    <w:rsid w:val="003D072C"/>
    <w:rsid w:val="003D0ACE"/>
    <w:rsid w:val="003D0DBF"/>
    <w:rsid w:val="003D0F98"/>
    <w:rsid w:val="003D1023"/>
    <w:rsid w:val="003D1125"/>
    <w:rsid w:val="003D1222"/>
    <w:rsid w:val="003D1285"/>
    <w:rsid w:val="003D1837"/>
    <w:rsid w:val="003D1DEA"/>
    <w:rsid w:val="003D22FA"/>
    <w:rsid w:val="003D272F"/>
    <w:rsid w:val="003D2E1C"/>
    <w:rsid w:val="003D3577"/>
    <w:rsid w:val="003D3E86"/>
    <w:rsid w:val="003D45EF"/>
    <w:rsid w:val="003D4650"/>
    <w:rsid w:val="003D49E0"/>
    <w:rsid w:val="003D4B3F"/>
    <w:rsid w:val="003D5654"/>
    <w:rsid w:val="003D58C8"/>
    <w:rsid w:val="003D5AD7"/>
    <w:rsid w:val="003D5C08"/>
    <w:rsid w:val="003D62CE"/>
    <w:rsid w:val="003D64B3"/>
    <w:rsid w:val="003D6573"/>
    <w:rsid w:val="003D6848"/>
    <w:rsid w:val="003D6906"/>
    <w:rsid w:val="003D7D5A"/>
    <w:rsid w:val="003D7E87"/>
    <w:rsid w:val="003E08C2"/>
    <w:rsid w:val="003E0BAE"/>
    <w:rsid w:val="003E0CE9"/>
    <w:rsid w:val="003E0D1B"/>
    <w:rsid w:val="003E1208"/>
    <w:rsid w:val="003E156A"/>
    <w:rsid w:val="003E196D"/>
    <w:rsid w:val="003E19C4"/>
    <w:rsid w:val="003E1AD6"/>
    <w:rsid w:val="003E1B60"/>
    <w:rsid w:val="003E23FB"/>
    <w:rsid w:val="003E255A"/>
    <w:rsid w:val="003E274E"/>
    <w:rsid w:val="003E27A6"/>
    <w:rsid w:val="003E27D2"/>
    <w:rsid w:val="003E3202"/>
    <w:rsid w:val="003E3564"/>
    <w:rsid w:val="003E4A09"/>
    <w:rsid w:val="003E4D36"/>
    <w:rsid w:val="003E4F40"/>
    <w:rsid w:val="003E52C2"/>
    <w:rsid w:val="003E58DF"/>
    <w:rsid w:val="003E5A3F"/>
    <w:rsid w:val="003E5B8A"/>
    <w:rsid w:val="003E5DD1"/>
    <w:rsid w:val="003E60D0"/>
    <w:rsid w:val="003E60E3"/>
    <w:rsid w:val="003E6157"/>
    <w:rsid w:val="003E61B1"/>
    <w:rsid w:val="003E65A6"/>
    <w:rsid w:val="003E7905"/>
    <w:rsid w:val="003F0171"/>
    <w:rsid w:val="003F02E0"/>
    <w:rsid w:val="003F0608"/>
    <w:rsid w:val="003F0A08"/>
    <w:rsid w:val="003F0D0E"/>
    <w:rsid w:val="003F0E08"/>
    <w:rsid w:val="003F131A"/>
    <w:rsid w:val="003F1563"/>
    <w:rsid w:val="003F1584"/>
    <w:rsid w:val="003F181A"/>
    <w:rsid w:val="003F1D1F"/>
    <w:rsid w:val="003F2186"/>
    <w:rsid w:val="003F21CE"/>
    <w:rsid w:val="003F2769"/>
    <w:rsid w:val="003F358D"/>
    <w:rsid w:val="003F385B"/>
    <w:rsid w:val="003F3C0D"/>
    <w:rsid w:val="003F3CCA"/>
    <w:rsid w:val="003F3E26"/>
    <w:rsid w:val="003F3E8E"/>
    <w:rsid w:val="003F4054"/>
    <w:rsid w:val="003F42A3"/>
    <w:rsid w:val="003F42C8"/>
    <w:rsid w:val="003F466E"/>
    <w:rsid w:val="003F570B"/>
    <w:rsid w:val="003F5B94"/>
    <w:rsid w:val="003F6278"/>
    <w:rsid w:val="003F644E"/>
    <w:rsid w:val="003F655F"/>
    <w:rsid w:val="003F6662"/>
    <w:rsid w:val="003F6B06"/>
    <w:rsid w:val="003F7A90"/>
    <w:rsid w:val="003F7DE2"/>
    <w:rsid w:val="003F7F0E"/>
    <w:rsid w:val="003F7FBA"/>
    <w:rsid w:val="004005BD"/>
    <w:rsid w:val="00400BB4"/>
    <w:rsid w:val="00400D74"/>
    <w:rsid w:val="0040146F"/>
    <w:rsid w:val="00401574"/>
    <w:rsid w:val="004015FA"/>
    <w:rsid w:val="00401727"/>
    <w:rsid w:val="00401A31"/>
    <w:rsid w:val="00401D80"/>
    <w:rsid w:val="00401DA4"/>
    <w:rsid w:val="00401F92"/>
    <w:rsid w:val="004022B7"/>
    <w:rsid w:val="004022BF"/>
    <w:rsid w:val="00402C0F"/>
    <w:rsid w:val="00402C69"/>
    <w:rsid w:val="0040307D"/>
    <w:rsid w:val="00403112"/>
    <w:rsid w:val="00403780"/>
    <w:rsid w:val="004039F6"/>
    <w:rsid w:val="00404556"/>
    <w:rsid w:val="0040499E"/>
    <w:rsid w:val="00404C4C"/>
    <w:rsid w:val="00404EC5"/>
    <w:rsid w:val="004052A9"/>
    <w:rsid w:val="00405491"/>
    <w:rsid w:val="0040557A"/>
    <w:rsid w:val="004057F1"/>
    <w:rsid w:val="00405DA5"/>
    <w:rsid w:val="0040608D"/>
    <w:rsid w:val="0040640A"/>
    <w:rsid w:val="00406482"/>
    <w:rsid w:val="00406ABF"/>
    <w:rsid w:val="00406BE2"/>
    <w:rsid w:val="00406FFA"/>
    <w:rsid w:val="004073F3"/>
    <w:rsid w:val="0040743C"/>
    <w:rsid w:val="004077BC"/>
    <w:rsid w:val="00407FFB"/>
    <w:rsid w:val="004101CB"/>
    <w:rsid w:val="00410751"/>
    <w:rsid w:val="00411408"/>
    <w:rsid w:val="00411507"/>
    <w:rsid w:val="00411831"/>
    <w:rsid w:val="00411FEC"/>
    <w:rsid w:val="004121B3"/>
    <w:rsid w:val="00412453"/>
    <w:rsid w:val="004124E9"/>
    <w:rsid w:val="00412571"/>
    <w:rsid w:val="00412664"/>
    <w:rsid w:val="00412AE0"/>
    <w:rsid w:val="00412FC5"/>
    <w:rsid w:val="00413593"/>
    <w:rsid w:val="00413753"/>
    <w:rsid w:val="0041397F"/>
    <w:rsid w:val="00413AC9"/>
    <w:rsid w:val="00413F7F"/>
    <w:rsid w:val="00414211"/>
    <w:rsid w:val="0041421E"/>
    <w:rsid w:val="0041423F"/>
    <w:rsid w:val="00414359"/>
    <w:rsid w:val="0041468D"/>
    <w:rsid w:val="00414F81"/>
    <w:rsid w:val="0041560C"/>
    <w:rsid w:val="00415B1C"/>
    <w:rsid w:val="00415B41"/>
    <w:rsid w:val="00415F07"/>
    <w:rsid w:val="00415F3F"/>
    <w:rsid w:val="0041607B"/>
    <w:rsid w:val="00416244"/>
    <w:rsid w:val="00416954"/>
    <w:rsid w:val="00416B14"/>
    <w:rsid w:val="00416C86"/>
    <w:rsid w:val="00416D74"/>
    <w:rsid w:val="00416FFE"/>
    <w:rsid w:val="004170E3"/>
    <w:rsid w:val="00417A92"/>
    <w:rsid w:val="00417E7E"/>
    <w:rsid w:val="004202CD"/>
    <w:rsid w:val="0042045D"/>
    <w:rsid w:val="00420874"/>
    <w:rsid w:val="00420946"/>
    <w:rsid w:val="00420E90"/>
    <w:rsid w:val="004212C3"/>
    <w:rsid w:val="00421572"/>
    <w:rsid w:val="00421729"/>
    <w:rsid w:val="00421B69"/>
    <w:rsid w:val="00421BDC"/>
    <w:rsid w:val="0042247C"/>
    <w:rsid w:val="00422BE8"/>
    <w:rsid w:val="00422F65"/>
    <w:rsid w:val="00422F66"/>
    <w:rsid w:val="00423B7D"/>
    <w:rsid w:val="00423E11"/>
    <w:rsid w:val="00423FE8"/>
    <w:rsid w:val="00424126"/>
    <w:rsid w:val="00424204"/>
    <w:rsid w:val="00424BED"/>
    <w:rsid w:val="00424C9D"/>
    <w:rsid w:val="004250E2"/>
    <w:rsid w:val="00425400"/>
    <w:rsid w:val="004258C1"/>
    <w:rsid w:val="00425C7D"/>
    <w:rsid w:val="00425E29"/>
    <w:rsid w:val="00425E77"/>
    <w:rsid w:val="004263EC"/>
    <w:rsid w:val="0042645A"/>
    <w:rsid w:val="00426956"/>
    <w:rsid w:val="0042705E"/>
    <w:rsid w:val="0042731B"/>
    <w:rsid w:val="0042793E"/>
    <w:rsid w:val="00427B08"/>
    <w:rsid w:val="004300F9"/>
    <w:rsid w:val="00430B82"/>
    <w:rsid w:val="004313FA"/>
    <w:rsid w:val="00431442"/>
    <w:rsid w:val="00431AB4"/>
    <w:rsid w:val="00432978"/>
    <w:rsid w:val="00433BD0"/>
    <w:rsid w:val="00433D16"/>
    <w:rsid w:val="00434240"/>
    <w:rsid w:val="00434344"/>
    <w:rsid w:val="004344EB"/>
    <w:rsid w:val="00434C9F"/>
    <w:rsid w:val="00435299"/>
    <w:rsid w:val="00435313"/>
    <w:rsid w:val="00435927"/>
    <w:rsid w:val="00435BBD"/>
    <w:rsid w:val="00435C0B"/>
    <w:rsid w:val="00436232"/>
    <w:rsid w:val="0043646F"/>
    <w:rsid w:val="004364E5"/>
    <w:rsid w:val="00436A0F"/>
    <w:rsid w:val="00437150"/>
    <w:rsid w:val="004372FA"/>
    <w:rsid w:val="0043750A"/>
    <w:rsid w:val="0043778E"/>
    <w:rsid w:val="004379C6"/>
    <w:rsid w:val="004400D8"/>
    <w:rsid w:val="0044016B"/>
    <w:rsid w:val="00440575"/>
    <w:rsid w:val="0044083C"/>
    <w:rsid w:val="0044086A"/>
    <w:rsid w:val="00440950"/>
    <w:rsid w:val="00440952"/>
    <w:rsid w:val="00440B59"/>
    <w:rsid w:val="00440BD5"/>
    <w:rsid w:val="00440DB6"/>
    <w:rsid w:val="00440ED7"/>
    <w:rsid w:val="0044155D"/>
    <w:rsid w:val="00441AEB"/>
    <w:rsid w:val="00441D4C"/>
    <w:rsid w:val="00441FF9"/>
    <w:rsid w:val="004421B0"/>
    <w:rsid w:val="00442F42"/>
    <w:rsid w:val="0044386F"/>
    <w:rsid w:val="00443E8A"/>
    <w:rsid w:val="004446D0"/>
    <w:rsid w:val="00444934"/>
    <w:rsid w:val="00445562"/>
    <w:rsid w:val="00445655"/>
    <w:rsid w:val="00445ADE"/>
    <w:rsid w:val="00445E2C"/>
    <w:rsid w:val="004467CA"/>
    <w:rsid w:val="00446D50"/>
    <w:rsid w:val="00446E8F"/>
    <w:rsid w:val="004474F2"/>
    <w:rsid w:val="00447577"/>
    <w:rsid w:val="004475CF"/>
    <w:rsid w:val="0044771C"/>
    <w:rsid w:val="0044793E"/>
    <w:rsid w:val="00450579"/>
    <w:rsid w:val="00450876"/>
    <w:rsid w:val="00450E33"/>
    <w:rsid w:val="00450FD9"/>
    <w:rsid w:val="004513AC"/>
    <w:rsid w:val="0045145C"/>
    <w:rsid w:val="004522AD"/>
    <w:rsid w:val="004528F8"/>
    <w:rsid w:val="00452986"/>
    <w:rsid w:val="00453051"/>
    <w:rsid w:val="00453053"/>
    <w:rsid w:val="004534ED"/>
    <w:rsid w:val="004537DD"/>
    <w:rsid w:val="0045391B"/>
    <w:rsid w:val="0045400F"/>
    <w:rsid w:val="004545EC"/>
    <w:rsid w:val="004546B4"/>
    <w:rsid w:val="004546B9"/>
    <w:rsid w:val="00454ED1"/>
    <w:rsid w:val="00455116"/>
    <w:rsid w:val="00455265"/>
    <w:rsid w:val="004553F4"/>
    <w:rsid w:val="00455595"/>
    <w:rsid w:val="004557CD"/>
    <w:rsid w:val="0045586D"/>
    <w:rsid w:val="004558B5"/>
    <w:rsid w:val="0045590B"/>
    <w:rsid w:val="004559A2"/>
    <w:rsid w:val="00456267"/>
    <w:rsid w:val="00456816"/>
    <w:rsid w:val="00457E55"/>
    <w:rsid w:val="00460239"/>
    <w:rsid w:val="00460257"/>
    <w:rsid w:val="00460317"/>
    <w:rsid w:val="0046040D"/>
    <w:rsid w:val="00460A64"/>
    <w:rsid w:val="00460BDB"/>
    <w:rsid w:val="004610D3"/>
    <w:rsid w:val="00461155"/>
    <w:rsid w:val="004612F0"/>
    <w:rsid w:val="0046144C"/>
    <w:rsid w:val="00461C0C"/>
    <w:rsid w:val="004625BE"/>
    <w:rsid w:val="004632D3"/>
    <w:rsid w:val="004635C3"/>
    <w:rsid w:val="00463AB1"/>
    <w:rsid w:val="00463DED"/>
    <w:rsid w:val="0046505D"/>
    <w:rsid w:val="004654EE"/>
    <w:rsid w:val="00465BDD"/>
    <w:rsid w:val="00465C35"/>
    <w:rsid w:val="00466295"/>
    <w:rsid w:val="00466804"/>
    <w:rsid w:val="004668F0"/>
    <w:rsid w:val="00466DEE"/>
    <w:rsid w:val="00466E0F"/>
    <w:rsid w:val="00467547"/>
    <w:rsid w:val="00467723"/>
    <w:rsid w:val="00467BB3"/>
    <w:rsid w:val="00470499"/>
    <w:rsid w:val="004706C6"/>
    <w:rsid w:val="004708F6"/>
    <w:rsid w:val="00470B90"/>
    <w:rsid w:val="004711ED"/>
    <w:rsid w:val="00471B61"/>
    <w:rsid w:val="00471CCA"/>
    <w:rsid w:val="00471D4F"/>
    <w:rsid w:val="00471E17"/>
    <w:rsid w:val="00472243"/>
    <w:rsid w:val="0047225E"/>
    <w:rsid w:val="00472476"/>
    <w:rsid w:val="0047291D"/>
    <w:rsid w:val="004732E9"/>
    <w:rsid w:val="004736DA"/>
    <w:rsid w:val="00473FEF"/>
    <w:rsid w:val="00474070"/>
    <w:rsid w:val="0047450F"/>
    <w:rsid w:val="0047496D"/>
    <w:rsid w:val="00474CAC"/>
    <w:rsid w:val="00474CE9"/>
    <w:rsid w:val="00474E38"/>
    <w:rsid w:val="00475021"/>
    <w:rsid w:val="0047518D"/>
    <w:rsid w:val="00475A57"/>
    <w:rsid w:val="00475A71"/>
    <w:rsid w:val="00475DDE"/>
    <w:rsid w:val="00475E8B"/>
    <w:rsid w:val="00476343"/>
    <w:rsid w:val="0047638D"/>
    <w:rsid w:val="00476725"/>
    <w:rsid w:val="004768FF"/>
    <w:rsid w:val="00476EAE"/>
    <w:rsid w:val="004770C9"/>
    <w:rsid w:val="004771D6"/>
    <w:rsid w:val="0047732B"/>
    <w:rsid w:val="0047757A"/>
    <w:rsid w:val="00477A4A"/>
    <w:rsid w:val="00477C7F"/>
    <w:rsid w:val="004802D1"/>
    <w:rsid w:val="00480E05"/>
    <w:rsid w:val="00481196"/>
    <w:rsid w:val="004813AD"/>
    <w:rsid w:val="00481E07"/>
    <w:rsid w:val="00481F36"/>
    <w:rsid w:val="004823FC"/>
    <w:rsid w:val="00482B4E"/>
    <w:rsid w:val="0048301C"/>
    <w:rsid w:val="0048343D"/>
    <w:rsid w:val="0048351D"/>
    <w:rsid w:val="00483ADC"/>
    <w:rsid w:val="00483B28"/>
    <w:rsid w:val="00483CA6"/>
    <w:rsid w:val="00484047"/>
    <w:rsid w:val="00484304"/>
    <w:rsid w:val="0048467F"/>
    <w:rsid w:val="00485035"/>
    <w:rsid w:val="00485302"/>
    <w:rsid w:val="004854BB"/>
    <w:rsid w:val="004855EF"/>
    <w:rsid w:val="00485A06"/>
    <w:rsid w:val="00486E86"/>
    <w:rsid w:val="00487021"/>
    <w:rsid w:val="0048736C"/>
    <w:rsid w:val="0048767D"/>
    <w:rsid w:val="00487836"/>
    <w:rsid w:val="00487EAB"/>
    <w:rsid w:val="004907CD"/>
    <w:rsid w:val="00490ACA"/>
    <w:rsid w:val="00490F8B"/>
    <w:rsid w:val="004922A5"/>
    <w:rsid w:val="00492510"/>
    <w:rsid w:val="00493224"/>
    <w:rsid w:val="00493C7C"/>
    <w:rsid w:val="00493EB1"/>
    <w:rsid w:val="004941B5"/>
    <w:rsid w:val="00494493"/>
    <w:rsid w:val="004947CA"/>
    <w:rsid w:val="004947E9"/>
    <w:rsid w:val="0049481C"/>
    <w:rsid w:val="00495127"/>
    <w:rsid w:val="00495672"/>
    <w:rsid w:val="00495797"/>
    <w:rsid w:val="00495823"/>
    <w:rsid w:val="00495D74"/>
    <w:rsid w:val="00495ED7"/>
    <w:rsid w:val="00496104"/>
    <w:rsid w:val="0049625A"/>
    <w:rsid w:val="004965DB"/>
    <w:rsid w:val="00496606"/>
    <w:rsid w:val="004967D3"/>
    <w:rsid w:val="00496B04"/>
    <w:rsid w:val="00496BD8"/>
    <w:rsid w:val="004A0C2E"/>
    <w:rsid w:val="004A0C32"/>
    <w:rsid w:val="004A0D82"/>
    <w:rsid w:val="004A0DD1"/>
    <w:rsid w:val="004A14EC"/>
    <w:rsid w:val="004A18D6"/>
    <w:rsid w:val="004A1D63"/>
    <w:rsid w:val="004A1D82"/>
    <w:rsid w:val="004A1E2D"/>
    <w:rsid w:val="004A204A"/>
    <w:rsid w:val="004A2064"/>
    <w:rsid w:val="004A23F4"/>
    <w:rsid w:val="004A2687"/>
    <w:rsid w:val="004A2E81"/>
    <w:rsid w:val="004A327F"/>
    <w:rsid w:val="004A3581"/>
    <w:rsid w:val="004A3637"/>
    <w:rsid w:val="004A396C"/>
    <w:rsid w:val="004A3B73"/>
    <w:rsid w:val="004A4434"/>
    <w:rsid w:val="004A48DB"/>
    <w:rsid w:val="004A4975"/>
    <w:rsid w:val="004A4A35"/>
    <w:rsid w:val="004A4CDD"/>
    <w:rsid w:val="004A4E22"/>
    <w:rsid w:val="004A5012"/>
    <w:rsid w:val="004A5563"/>
    <w:rsid w:val="004A5ECE"/>
    <w:rsid w:val="004A601B"/>
    <w:rsid w:val="004A623A"/>
    <w:rsid w:val="004A6247"/>
    <w:rsid w:val="004A6284"/>
    <w:rsid w:val="004A661F"/>
    <w:rsid w:val="004A6642"/>
    <w:rsid w:val="004A6C29"/>
    <w:rsid w:val="004A6F80"/>
    <w:rsid w:val="004A7481"/>
    <w:rsid w:val="004A7973"/>
    <w:rsid w:val="004A7A8F"/>
    <w:rsid w:val="004A7E42"/>
    <w:rsid w:val="004A7E7A"/>
    <w:rsid w:val="004B0B27"/>
    <w:rsid w:val="004B0BAD"/>
    <w:rsid w:val="004B0DB1"/>
    <w:rsid w:val="004B131F"/>
    <w:rsid w:val="004B1C69"/>
    <w:rsid w:val="004B1D3C"/>
    <w:rsid w:val="004B1FA2"/>
    <w:rsid w:val="004B2252"/>
    <w:rsid w:val="004B24C6"/>
    <w:rsid w:val="004B270A"/>
    <w:rsid w:val="004B2BF3"/>
    <w:rsid w:val="004B2C6F"/>
    <w:rsid w:val="004B2DAE"/>
    <w:rsid w:val="004B2E06"/>
    <w:rsid w:val="004B32D6"/>
    <w:rsid w:val="004B373D"/>
    <w:rsid w:val="004B3D88"/>
    <w:rsid w:val="004B4049"/>
    <w:rsid w:val="004B47C3"/>
    <w:rsid w:val="004B47DC"/>
    <w:rsid w:val="004B4AE0"/>
    <w:rsid w:val="004B4C2C"/>
    <w:rsid w:val="004B4D2F"/>
    <w:rsid w:val="004B4DDF"/>
    <w:rsid w:val="004B5170"/>
    <w:rsid w:val="004B5210"/>
    <w:rsid w:val="004B5575"/>
    <w:rsid w:val="004B613D"/>
    <w:rsid w:val="004B6DC2"/>
    <w:rsid w:val="004B6FA8"/>
    <w:rsid w:val="004B7192"/>
    <w:rsid w:val="004B753E"/>
    <w:rsid w:val="004B7F0C"/>
    <w:rsid w:val="004C010A"/>
    <w:rsid w:val="004C063A"/>
    <w:rsid w:val="004C0654"/>
    <w:rsid w:val="004C0C56"/>
    <w:rsid w:val="004C0D1F"/>
    <w:rsid w:val="004C0DCD"/>
    <w:rsid w:val="004C1039"/>
    <w:rsid w:val="004C113F"/>
    <w:rsid w:val="004C137A"/>
    <w:rsid w:val="004C1C2A"/>
    <w:rsid w:val="004C2297"/>
    <w:rsid w:val="004C230F"/>
    <w:rsid w:val="004C2970"/>
    <w:rsid w:val="004C2BCC"/>
    <w:rsid w:val="004C2E01"/>
    <w:rsid w:val="004C359B"/>
    <w:rsid w:val="004C382B"/>
    <w:rsid w:val="004C3C4A"/>
    <w:rsid w:val="004C4192"/>
    <w:rsid w:val="004C4359"/>
    <w:rsid w:val="004C444B"/>
    <w:rsid w:val="004C52D7"/>
    <w:rsid w:val="004C5522"/>
    <w:rsid w:val="004C55BD"/>
    <w:rsid w:val="004C59BD"/>
    <w:rsid w:val="004C5A43"/>
    <w:rsid w:val="004C5BD0"/>
    <w:rsid w:val="004C5D94"/>
    <w:rsid w:val="004C5DC8"/>
    <w:rsid w:val="004C68B9"/>
    <w:rsid w:val="004C6E01"/>
    <w:rsid w:val="004C731B"/>
    <w:rsid w:val="004C7A10"/>
    <w:rsid w:val="004C7BCE"/>
    <w:rsid w:val="004C7C19"/>
    <w:rsid w:val="004D0635"/>
    <w:rsid w:val="004D07D4"/>
    <w:rsid w:val="004D07DD"/>
    <w:rsid w:val="004D07E5"/>
    <w:rsid w:val="004D11A0"/>
    <w:rsid w:val="004D141F"/>
    <w:rsid w:val="004D17A9"/>
    <w:rsid w:val="004D197C"/>
    <w:rsid w:val="004D1D25"/>
    <w:rsid w:val="004D1E5F"/>
    <w:rsid w:val="004D1F3A"/>
    <w:rsid w:val="004D206B"/>
    <w:rsid w:val="004D2A20"/>
    <w:rsid w:val="004D2D88"/>
    <w:rsid w:val="004D2FB0"/>
    <w:rsid w:val="004D337D"/>
    <w:rsid w:val="004D3C32"/>
    <w:rsid w:val="004D4530"/>
    <w:rsid w:val="004D46D6"/>
    <w:rsid w:val="004D4C8B"/>
    <w:rsid w:val="004D4F7D"/>
    <w:rsid w:val="004D5528"/>
    <w:rsid w:val="004D58A8"/>
    <w:rsid w:val="004D6747"/>
    <w:rsid w:val="004D6C42"/>
    <w:rsid w:val="004D7205"/>
    <w:rsid w:val="004D76E8"/>
    <w:rsid w:val="004D79B8"/>
    <w:rsid w:val="004D7A53"/>
    <w:rsid w:val="004E024F"/>
    <w:rsid w:val="004E03E2"/>
    <w:rsid w:val="004E09DD"/>
    <w:rsid w:val="004E0FB1"/>
    <w:rsid w:val="004E1625"/>
    <w:rsid w:val="004E1884"/>
    <w:rsid w:val="004E1AC0"/>
    <w:rsid w:val="004E1B93"/>
    <w:rsid w:val="004E1BB6"/>
    <w:rsid w:val="004E1C8E"/>
    <w:rsid w:val="004E1F85"/>
    <w:rsid w:val="004E22EB"/>
    <w:rsid w:val="004E297C"/>
    <w:rsid w:val="004E2A21"/>
    <w:rsid w:val="004E2F47"/>
    <w:rsid w:val="004E2FE4"/>
    <w:rsid w:val="004E308B"/>
    <w:rsid w:val="004E3275"/>
    <w:rsid w:val="004E3411"/>
    <w:rsid w:val="004E3728"/>
    <w:rsid w:val="004E3D1A"/>
    <w:rsid w:val="004E3E3D"/>
    <w:rsid w:val="004E43B3"/>
    <w:rsid w:val="004E45E3"/>
    <w:rsid w:val="004E4666"/>
    <w:rsid w:val="004E4E7C"/>
    <w:rsid w:val="004E5779"/>
    <w:rsid w:val="004E5E66"/>
    <w:rsid w:val="004E5F1A"/>
    <w:rsid w:val="004E60B7"/>
    <w:rsid w:val="004E61C0"/>
    <w:rsid w:val="004E64AD"/>
    <w:rsid w:val="004E68F9"/>
    <w:rsid w:val="004E74BD"/>
    <w:rsid w:val="004E76E6"/>
    <w:rsid w:val="004E79DC"/>
    <w:rsid w:val="004E7ADB"/>
    <w:rsid w:val="004F1167"/>
    <w:rsid w:val="004F12D1"/>
    <w:rsid w:val="004F1A72"/>
    <w:rsid w:val="004F1AC1"/>
    <w:rsid w:val="004F1DA7"/>
    <w:rsid w:val="004F2250"/>
    <w:rsid w:val="004F2858"/>
    <w:rsid w:val="004F2DF5"/>
    <w:rsid w:val="004F2E60"/>
    <w:rsid w:val="004F2EFF"/>
    <w:rsid w:val="004F2F11"/>
    <w:rsid w:val="004F37C8"/>
    <w:rsid w:val="004F3F52"/>
    <w:rsid w:val="004F41F9"/>
    <w:rsid w:val="004F48F6"/>
    <w:rsid w:val="004F4969"/>
    <w:rsid w:val="004F4A04"/>
    <w:rsid w:val="004F52AF"/>
    <w:rsid w:val="004F54AF"/>
    <w:rsid w:val="004F5D6B"/>
    <w:rsid w:val="004F5DB3"/>
    <w:rsid w:val="004F5DDB"/>
    <w:rsid w:val="004F6035"/>
    <w:rsid w:val="004F63D8"/>
    <w:rsid w:val="004F63FC"/>
    <w:rsid w:val="004F640F"/>
    <w:rsid w:val="004F65BA"/>
    <w:rsid w:val="004F695C"/>
    <w:rsid w:val="004F69A3"/>
    <w:rsid w:val="004F6D9C"/>
    <w:rsid w:val="004F6E9F"/>
    <w:rsid w:val="004F7189"/>
    <w:rsid w:val="004F73BE"/>
    <w:rsid w:val="004F74CF"/>
    <w:rsid w:val="004F7792"/>
    <w:rsid w:val="0050011D"/>
    <w:rsid w:val="00500178"/>
    <w:rsid w:val="005002A0"/>
    <w:rsid w:val="00500352"/>
    <w:rsid w:val="005007A1"/>
    <w:rsid w:val="00500F98"/>
    <w:rsid w:val="0050100F"/>
    <w:rsid w:val="0050133B"/>
    <w:rsid w:val="00501353"/>
    <w:rsid w:val="005016AD"/>
    <w:rsid w:val="0050199F"/>
    <w:rsid w:val="00501CD8"/>
    <w:rsid w:val="00501F5D"/>
    <w:rsid w:val="005025A9"/>
    <w:rsid w:val="005026FF"/>
    <w:rsid w:val="00502880"/>
    <w:rsid w:val="00503020"/>
    <w:rsid w:val="0050339D"/>
    <w:rsid w:val="00503495"/>
    <w:rsid w:val="00503623"/>
    <w:rsid w:val="00503B4D"/>
    <w:rsid w:val="005040FE"/>
    <w:rsid w:val="005041D4"/>
    <w:rsid w:val="00504578"/>
    <w:rsid w:val="00504B61"/>
    <w:rsid w:val="00504EE9"/>
    <w:rsid w:val="00504EF2"/>
    <w:rsid w:val="00504FE6"/>
    <w:rsid w:val="005059A5"/>
    <w:rsid w:val="00505BAC"/>
    <w:rsid w:val="00505E80"/>
    <w:rsid w:val="00505F42"/>
    <w:rsid w:val="00506739"/>
    <w:rsid w:val="00506B55"/>
    <w:rsid w:val="00506C39"/>
    <w:rsid w:val="00506CD6"/>
    <w:rsid w:val="00506ED6"/>
    <w:rsid w:val="00507322"/>
    <w:rsid w:val="005078AB"/>
    <w:rsid w:val="005101E8"/>
    <w:rsid w:val="005101F5"/>
    <w:rsid w:val="00510798"/>
    <w:rsid w:val="00510E51"/>
    <w:rsid w:val="00511245"/>
    <w:rsid w:val="00511415"/>
    <w:rsid w:val="0051180B"/>
    <w:rsid w:val="00511D77"/>
    <w:rsid w:val="00511DAB"/>
    <w:rsid w:val="00511FD9"/>
    <w:rsid w:val="00512239"/>
    <w:rsid w:val="005123ED"/>
    <w:rsid w:val="00512498"/>
    <w:rsid w:val="005126BC"/>
    <w:rsid w:val="0051273D"/>
    <w:rsid w:val="00512787"/>
    <w:rsid w:val="00512CE1"/>
    <w:rsid w:val="00512E2C"/>
    <w:rsid w:val="0051309E"/>
    <w:rsid w:val="00514707"/>
    <w:rsid w:val="0051480A"/>
    <w:rsid w:val="0051494A"/>
    <w:rsid w:val="00514E4F"/>
    <w:rsid w:val="00514EC5"/>
    <w:rsid w:val="00514FB4"/>
    <w:rsid w:val="005156B5"/>
    <w:rsid w:val="005157B9"/>
    <w:rsid w:val="005159EE"/>
    <w:rsid w:val="005160DA"/>
    <w:rsid w:val="0051612E"/>
    <w:rsid w:val="0051629B"/>
    <w:rsid w:val="00516971"/>
    <w:rsid w:val="005172DB"/>
    <w:rsid w:val="00517324"/>
    <w:rsid w:val="005176CA"/>
    <w:rsid w:val="00517948"/>
    <w:rsid w:val="00517B9C"/>
    <w:rsid w:val="00520689"/>
    <w:rsid w:val="00520792"/>
    <w:rsid w:val="005207EA"/>
    <w:rsid w:val="00520833"/>
    <w:rsid w:val="00520EA5"/>
    <w:rsid w:val="00521186"/>
    <w:rsid w:val="00521576"/>
    <w:rsid w:val="00521F3B"/>
    <w:rsid w:val="0052210A"/>
    <w:rsid w:val="0052250A"/>
    <w:rsid w:val="00522543"/>
    <w:rsid w:val="005225A6"/>
    <w:rsid w:val="00522CD9"/>
    <w:rsid w:val="00522CEC"/>
    <w:rsid w:val="00522ED9"/>
    <w:rsid w:val="005236A5"/>
    <w:rsid w:val="00523E66"/>
    <w:rsid w:val="00523E70"/>
    <w:rsid w:val="0052412D"/>
    <w:rsid w:val="0052448D"/>
    <w:rsid w:val="00524DEC"/>
    <w:rsid w:val="00525099"/>
    <w:rsid w:val="005250E6"/>
    <w:rsid w:val="0052550E"/>
    <w:rsid w:val="005256F0"/>
    <w:rsid w:val="00525786"/>
    <w:rsid w:val="00525BB2"/>
    <w:rsid w:val="00525C8D"/>
    <w:rsid w:val="005265CB"/>
    <w:rsid w:val="00526B36"/>
    <w:rsid w:val="00526D23"/>
    <w:rsid w:val="00526E5B"/>
    <w:rsid w:val="00527B64"/>
    <w:rsid w:val="00527F8F"/>
    <w:rsid w:val="00530BE5"/>
    <w:rsid w:val="00530E74"/>
    <w:rsid w:val="005311E4"/>
    <w:rsid w:val="00531933"/>
    <w:rsid w:val="00531D33"/>
    <w:rsid w:val="00532858"/>
    <w:rsid w:val="00532967"/>
    <w:rsid w:val="00532ADD"/>
    <w:rsid w:val="00532DE0"/>
    <w:rsid w:val="00532F47"/>
    <w:rsid w:val="00533923"/>
    <w:rsid w:val="00533FFA"/>
    <w:rsid w:val="005340D5"/>
    <w:rsid w:val="00534CD4"/>
    <w:rsid w:val="00534EA4"/>
    <w:rsid w:val="0053511C"/>
    <w:rsid w:val="005351A8"/>
    <w:rsid w:val="005353AA"/>
    <w:rsid w:val="005356D0"/>
    <w:rsid w:val="005357BC"/>
    <w:rsid w:val="0053624B"/>
    <w:rsid w:val="00536300"/>
    <w:rsid w:val="005364C3"/>
    <w:rsid w:val="0053684E"/>
    <w:rsid w:val="00536A76"/>
    <w:rsid w:val="00536B91"/>
    <w:rsid w:val="00536C2F"/>
    <w:rsid w:val="00536F89"/>
    <w:rsid w:val="005371B8"/>
    <w:rsid w:val="00537B02"/>
    <w:rsid w:val="00537BB5"/>
    <w:rsid w:val="00537E88"/>
    <w:rsid w:val="00537EDB"/>
    <w:rsid w:val="005404EA"/>
    <w:rsid w:val="00540DC0"/>
    <w:rsid w:val="00540EDC"/>
    <w:rsid w:val="00541027"/>
    <w:rsid w:val="005413F2"/>
    <w:rsid w:val="005415E4"/>
    <w:rsid w:val="00541691"/>
    <w:rsid w:val="00541CEA"/>
    <w:rsid w:val="00541E3E"/>
    <w:rsid w:val="00541F12"/>
    <w:rsid w:val="00541F79"/>
    <w:rsid w:val="005421AE"/>
    <w:rsid w:val="005426E0"/>
    <w:rsid w:val="00542D23"/>
    <w:rsid w:val="00542D9E"/>
    <w:rsid w:val="00542ED8"/>
    <w:rsid w:val="00543144"/>
    <w:rsid w:val="005431F1"/>
    <w:rsid w:val="00543268"/>
    <w:rsid w:val="00543632"/>
    <w:rsid w:val="005439FC"/>
    <w:rsid w:val="00543A03"/>
    <w:rsid w:val="00543A04"/>
    <w:rsid w:val="00543F81"/>
    <w:rsid w:val="0054405A"/>
    <w:rsid w:val="0054442C"/>
    <w:rsid w:val="005447D4"/>
    <w:rsid w:val="00544C19"/>
    <w:rsid w:val="00544D95"/>
    <w:rsid w:val="00545037"/>
    <w:rsid w:val="00545056"/>
    <w:rsid w:val="005452AC"/>
    <w:rsid w:val="005453A5"/>
    <w:rsid w:val="00545731"/>
    <w:rsid w:val="005457F7"/>
    <w:rsid w:val="00545822"/>
    <w:rsid w:val="00546374"/>
    <w:rsid w:val="005468B7"/>
    <w:rsid w:val="00546CD7"/>
    <w:rsid w:val="00547186"/>
    <w:rsid w:val="005472D7"/>
    <w:rsid w:val="00547548"/>
    <w:rsid w:val="005475F6"/>
    <w:rsid w:val="0054762E"/>
    <w:rsid w:val="0054797C"/>
    <w:rsid w:val="00547E39"/>
    <w:rsid w:val="00547FB7"/>
    <w:rsid w:val="00550004"/>
    <w:rsid w:val="00550285"/>
    <w:rsid w:val="0055033F"/>
    <w:rsid w:val="005503F0"/>
    <w:rsid w:val="0055058F"/>
    <w:rsid w:val="00550D82"/>
    <w:rsid w:val="005510CD"/>
    <w:rsid w:val="005511C1"/>
    <w:rsid w:val="005512BB"/>
    <w:rsid w:val="005514D0"/>
    <w:rsid w:val="00551668"/>
    <w:rsid w:val="00551933"/>
    <w:rsid w:val="0055197E"/>
    <w:rsid w:val="00552101"/>
    <w:rsid w:val="00552572"/>
    <w:rsid w:val="00552D90"/>
    <w:rsid w:val="005530AC"/>
    <w:rsid w:val="005532D8"/>
    <w:rsid w:val="0055353F"/>
    <w:rsid w:val="00553694"/>
    <w:rsid w:val="00553F81"/>
    <w:rsid w:val="00554342"/>
    <w:rsid w:val="0055471A"/>
    <w:rsid w:val="0055485B"/>
    <w:rsid w:val="00554CDA"/>
    <w:rsid w:val="00554D89"/>
    <w:rsid w:val="0055518F"/>
    <w:rsid w:val="00555247"/>
    <w:rsid w:val="005552A2"/>
    <w:rsid w:val="00555358"/>
    <w:rsid w:val="0055562B"/>
    <w:rsid w:val="00555846"/>
    <w:rsid w:val="00555D86"/>
    <w:rsid w:val="00555F8A"/>
    <w:rsid w:val="005563C3"/>
    <w:rsid w:val="00556417"/>
    <w:rsid w:val="00556570"/>
    <w:rsid w:val="00556725"/>
    <w:rsid w:val="00556BFB"/>
    <w:rsid w:val="005573C8"/>
    <w:rsid w:val="00557618"/>
    <w:rsid w:val="0055798B"/>
    <w:rsid w:val="00557E47"/>
    <w:rsid w:val="00557FD4"/>
    <w:rsid w:val="00560224"/>
    <w:rsid w:val="00560674"/>
    <w:rsid w:val="005606FC"/>
    <w:rsid w:val="00561423"/>
    <w:rsid w:val="00561648"/>
    <w:rsid w:val="00562492"/>
    <w:rsid w:val="005625B8"/>
    <w:rsid w:val="00562945"/>
    <w:rsid w:val="00562B9E"/>
    <w:rsid w:val="00562EFC"/>
    <w:rsid w:val="005630B1"/>
    <w:rsid w:val="0056331B"/>
    <w:rsid w:val="0056336C"/>
    <w:rsid w:val="0056343E"/>
    <w:rsid w:val="00563532"/>
    <w:rsid w:val="00563B86"/>
    <w:rsid w:val="0056427A"/>
    <w:rsid w:val="0056480F"/>
    <w:rsid w:val="005648EF"/>
    <w:rsid w:val="00564A21"/>
    <w:rsid w:val="0056511B"/>
    <w:rsid w:val="00565315"/>
    <w:rsid w:val="0056535D"/>
    <w:rsid w:val="005654F4"/>
    <w:rsid w:val="0056588A"/>
    <w:rsid w:val="005658B1"/>
    <w:rsid w:val="0056596D"/>
    <w:rsid w:val="00565ABE"/>
    <w:rsid w:val="005662DE"/>
    <w:rsid w:val="00566480"/>
    <w:rsid w:val="00566808"/>
    <w:rsid w:val="00567966"/>
    <w:rsid w:val="00567A39"/>
    <w:rsid w:val="00567DCB"/>
    <w:rsid w:val="0057018C"/>
    <w:rsid w:val="005702CB"/>
    <w:rsid w:val="005705B3"/>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274"/>
    <w:rsid w:val="0057334D"/>
    <w:rsid w:val="0057388D"/>
    <w:rsid w:val="00573AE6"/>
    <w:rsid w:val="00573E54"/>
    <w:rsid w:val="005742C8"/>
    <w:rsid w:val="00574A7B"/>
    <w:rsid w:val="00574D39"/>
    <w:rsid w:val="00574D43"/>
    <w:rsid w:val="00574E98"/>
    <w:rsid w:val="00575133"/>
    <w:rsid w:val="0057539F"/>
    <w:rsid w:val="005757BE"/>
    <w:rsid w:val="005757DB"/>
    <w:rsid w:val="00575968"/>
    <w:rsid w:val="00575E4B"/>
    <w:rsid w:val="00575F5C"/>
    <w:rsid w:val="005763E4"/>
    <w:rsid w:val="00576989"/>
    <w:rsid w:val="00576B1A"/>
    <w:rsid w:val="00576E68"/>
    <w:rsid w:val="005777D7"/>
    <w:rsid w:val="00577932"/>
    <w:rsid w:val="00577DD0"/>
    <w:rsid w:val="00577F15"/>
    <w:rsid w:val="005802EE"/>
    <w:rsid w:val="00580551"/>
    <w:rsid w:val="00580E54"/>
    <w:rsid w:val="005813C0"/>
    <w:rsid w:val="00581618"/>
    <w:rsid w:val="00581703"/>
    <w:rsid w:val="00581F82"/>
    <w:rsid w:val="00582192"/>
    <w:rsid w:val="0058236F"/>
    <w:rsid w:val="0058255E"/>
    <w:rsid w:val="005828DE"/>
    <w:rsid w:val="00582B4F"/>
    <w:rsid w:val="00582DE6"/>
    <w:rsid w:val="0058308A"/>
    <w:rsid w:val="00583436"/>
    <w:rsid w:val="005836F8"/>
    <w:rsid w:val="00583BCE"/>
    <w:rsid w:val="00583C27"/>
    <w:rsid w:val="00583C8E"/>
    <w:rsid w:val="00583D9A"/>
    <w:rsid w:val="0058412E"/>
    <w:rsid w:val="00584286"/>
    <w:rsid w:val="005846F9"/>
    <w:rsid w:val="00584950"/>
    <w:rsid w:val="00584E28"/>
    <w:rsid w:val="00584E54"/>
    <w:rsid w:val="0058535C"/>
    <w:rsid w:val="005857D7"/>
    <w:rsid w:val="00586911"/>
    <w:rsid w:val="00587249"/>
    <w:rsid w:val="00587297"/>
    <w:rsid w:val="005872B6"/>
    <w:rsid w:val="00587387"/>
    <w:rsid w:val="0058764C"/>
    <w:rsid w:val="00587874"/>
    <w:rsid w:val="00587BE7"/>
    <w:rsid w:val="00587F88"/>
    <w:rsid w:val="00590139"/>
    <w:rsid w:val="0059043D"/>
    <w:rsid w:val="005906CE"/>
    <w:rsid w:val="0059084F"/>
    <w:rsid w:val="00590B68"/>
    <w:rsid w:val="00590D18"/>
    <w:rsid w:val="00590D89"/>
    <w:rsid w:val="00590DE4"/>
    <w:rsid w:val="00591356"/>
    <w:rsid w:val="005916C9"/>
    <w:rsid w:val="0059172B"/>
    <w:rsid w:val="00591866"/>
    <w:rsid w:val="005918FA"/>
    <w:rsid w:val="00591984"/>
    <w:rsid w:val="00591DFB"/>
    <w:rsid w:val="00591EDE"/>
    <w:rsid w:val="005923FE"/>
    <w:rsid w:val="005926A5"/>
    <w:rsid w:val="0059279E"/>
    <w:rsid w:val="00592A7E"/>
    <w:rsid w:val="00592A86"/>
    <w:rsid w:val="00592B6E"/>
    <w:rsid w:val="00593039"/>
    <w:rsid w:val="0059303C"/>
    <w:rsid w:val="0059304B"/>
    <w:rsid w:val="0059349A"/>
    <w:rsid w:val="005934FD"/>
    <w:rsid w:val="00593B58"/>
    <w:rsid w:val="005949A3"/>
    <w:rsid w:val="005950DF"/>
    <w:rsid w:val="0059543B"/>
    <w:rsid w:val="00595459"/>
    <w:rsid w:val="005959A2"/>
    <w:rsid w:val="00595BB1"/>
    <w:rsid w:val="00595CCA"/>
    <w:rsid w:val="00595DC0"/>
    <w:rsid w:val="00596763"/>
    <w:rsid w:val="00596BB5"/>
    <w:rsid w:val="005972E5"/>
    <w:rsid w:val="005972F9"/>
    <w:rsid w:val="00597F10"/>
    <w:rsid w:val="005A012A"/>
    <w:rsid w:val="005A0D21"/>
    <w:rsid w:val="005A0DAB"/>
    <w:rsid w:val="005A0F24"/>
    <w:rsid w:val="005A0F7E"/>
    <w:rsid w:val="005A0FC6"/>
    <w:rsid w:val="005A118D"/>
    <w:rsid w:val="005A1388"/>
    <w:rsid w:val="005A1680"/>
    <w:rsid w:val="005A187D"/>
    <w:rsid w:val="005A1914"/>
    <w:rsid w:val="005A1DDA"/>
    <w:rsid w:val="005A1FC0"/>
    <w:rsid w:val="005A2694"/>
    <w:rsid w:val="005A27E0"/>
    <w:rsid w:val="005A288F"/>
    <w:rsid w:val="005A2BA8"/>
    <w:rsid w:val="005A2C16"/>
    <w:rsid w:val="005A33E8"/>
    <w:rsid w:val="005A42E0"/>
    <w:rsid w:val="005A45C3"/>
    <w:rsid w:val="005A4B99"/>
    <w:rsid w:val="005A525C"/>
    <w:rsid w:val="005A5344"/>
    <w:rsid w:val="005A5618"/>
    <w:rsid w:val="005A5634"/>
    <w:rsid w:val="005A5A8D"/>
    <w:rsid w:val="005A5C9E"/>
    <w:rsid w:val="005A5EF2"/>
    <w:rsid w:val="005A61FD"/>
    <w:rsid w:val="005A647A"/>
    <w:rsid w:val="005A6532"/>
    <w:rsid w:val="005A6568"/>
    <w:rsid w:val="005A68CF"/>
    <w:rsid w:val="005A6E87"/>
    <w:rsid w:val="005A7067"/>
    <w:rsid w:val="005A70BA"/>
    <w:rsid w:val="005A73E5"/>
    <w:rsid w:val="005A781C"/>
    <w:rsid w:val="005B0389"/>
    <w:rsid w:val="005B0A49"/>
    <w:rsid w:val="005B1195"/>
    <w:rsid w:val="005B12AE"/>
    <w:rsid w:val="005B15F8"/>
    <w:rsid w:val="005B2189"/>
    <w:rsid w:val="005B275E"/>
    <w:rsid w:val="005B2D63"/>
    <w:rsid w:val="005B2E3D"/>
    <w:rsid w:val="005B2FF0"/>
    <w:rsid w:val="005B3029"/>
    <w:rsid w:val="005B3C36"/>
    <w:rsid w:val="005B4343"/>
    <w:rsid w:val="005B44AA"/>
    <w:rsid w:val="005B4603"/>
    <w:rsid w:val="005B476E"/>
    <w:rsid w:val="005B4801"/>
    <w:rsid w:val="005B4BA7"/>
    <w:rsid w:val="005B4D96"/>
    <w:rsid w:val="005B560E"/>
    <w:rsid w:val="005B56AB"/>
    <w:rsid w:val="005B5951"/>
    <w:rsid w:val="005B59EF"/>
    <w:rsid w:val="005B6735"/>
    <w:rsid w:val="005B67C3"/>
    <w:rsid w:val="005B68E6"/>
    <w:rsid w:val="005B6AD1"/>
    <w:rsid w:val="005B745F"/>
    <w:rsid w:val="005B7D93"/>
    <w:rsid w:val="005B7E64"/>
    <w:rsid w:val="005C020E"/>
    <w:rsid w:val="005C0269"/>
    <w:rsid w:val="005C05B0"/>
    <w:rsid w:val="005C06D3"/>
    <w:rsid w:val="005C076C"/>
    <w:rsid w:val="005C07F6"/>
    <w:rsid w:val="005C0C34"/>
    <w:rsid w:val="005C0CBD"/>
    <w:rsid w:val="005C1368"/>
    <w:rsid w:val="005C1F18"/>
    <w:rsid w:val="005C2147"/>
    <w:rsid w:val="005C23A4"/>
    <w:rsid w:val="005C25AD"/>
    <w:rsid w:val="005C294E"/>
    <w:rsid w:val="005C2EFE"/>
    <w:rsid w:val="005C3307"/>
    <w:rsid w:val="005C4189"/>
    <w:rsid w:val="005C42AF"/>
    <w:rsid w:val="005C43A4"/>
    <w:rsid w:val="005C459D"/>
    <w:rsid w:val="005C50FB"/>
    <w:rsid w:val="005C5282"/>
    <w:rsid w:val="005C53C8"/>
    <w:rsid w:val="005C55D6"/>
    <w:rsid w:val="005C564C"/>
    <w:rsid w:val="005C56FE"/>
    <w:rsid w:val="005C58EB"/>
    <w:rsid w:val="005C5C63"/>
    <w:rsid w:val="005C61E5"/>
    <w:rsid w:val="005C6406"/>
    <w:rsid w:val="005C726A"/>
    <w:rsid w:val="005C72A8"/>
    <w:rsid w:val="005C7844"/>
    <w:rsid w:val="005C79A2"/>
    <w:rsid w:val="005C7C80"/>
    <w:rsid w:val="005C7D5C"/>
    <w:rsid w:val="005C7F9E"/>
    <w:rsid w:val="005D0219"/>
    <w:rsid w:val="005D0396"/>
    <w:rsid w:val="005D064E"/>
    <w:rsid w:val="005D0833"/>
    <w:rsid w:val="005D0D12"/>
    <w:rsid w:val="005D0DA8"/>
    <w:rsid w:val="005D0F05"/>
    <w:rsid w:val="005D1014"/>
    <w:rsid w:val="005D1065"/>
    <w:rsid w:val="005D114E"/>
    <w:rsid w:val="005D1242"/>
    <w:rsid w:val="005D1293"/>
    <w:rsid w:val="005D18C9"/>
    <w:rsid w:val="005D1B6A"/>
    <w:rsid w:val="005D1BD1"/>
    <w:rsid w:val="005D1CDF"/>
    <w:rsid w:val="005D2250"/>
    <w:rsid w:val="005D2898"/>
    <w:rsid w:val="005D2947"/>
    <w:rsid w:val="005D2B22"/>
    <w:rsid w:val="005D2BB7"/>
    <w:rsid w:val="005D3333"/>
    <w:rsid w:val="005D3689"/>
    <w:rsid w:val="005D3861"/>
    <w:rsid w:val="005D3A83"/>
    <w:rsid w:val="005D3BF1"/>
    <w:rsid w:val="005D3C44"/>
    <w:rsid w:val="005D3E56"/>
    <w:rsid w:val="005D3FD6"/>
    <w:rsid w:val="005D40E4"/>
    <w:rsid w:val="005D4104"/>
    <w:rsid w:val="005D48ED"/>
    <w:rsid w:val="005D6919"/>
    <w:rsid w:val="005D6D34"/>
    <w:rsid w:val="005D6D41"/>
    <w:rsid w:val="005D6FC1"/>
    <w:rsid w:val="005D6FFE"/>
    <w:rsid w:val="005D7214"/>
    <w:rsid w:val="005D760E"/>
    <w:rsid w:val="005D788F"/>
    <w:rsid w:val="005E0025"/>
    <w:rsid w:val="005E0435"/>
    <w:rsid w:val="005E0581"/>
    <w:rsid w:val="005E0594"/>
    <w:rsid w:val="005E059D"/>
    <w:rsid w:val="005E0868"/>
    <w:rsid w:val="005E096F"/>
    <w:rsid w:val="005E09DA"/>
    <w:rsid w:val="005E0AE9"/>
    <w:rsid w:val="005E0CA0"/>
    <w:rsid w:val="005E0DF0"/>
    <w:rsid w:val="005E13F3"/>
    <w:rsid w:val="005E1529"/>
    <w:rsid w:val="005E161D"/>
    <w:rsid w:val="005E17D2"/>
    <w:rsid w:val="005E1C14"/>
    <w:rsid w:val="005E1CEC"/>
    <w:rsid w:val="005E1DE4"/>
    <w:rsid w:val="005E2207"/>
    <w:rsid w:val="005E27FF"/>
    <w:rsid w:val="005E2972"/>
    <w:rsid w:val="005E2A9F"/>
    <w:rsid w:val="005E2C42"/>
    <w:rsid w:val="005E33BB"/>
    <w:rsid w:val="005E34B8"/>
    <w:rsid w:val="005E3816"/>
    <w:rsid w:val="005E3830"/>
    <w:rsid w:val="005E3E70"/>
    <w:rsid w:val="005E42F3"/>
    <w:rsid w:val="005E4300"/>
    <w:rsid w:val="005E473A"/>
    <w:rsid w:val="005E60DF"/>
    <w:rsid w:val="005E61A8"/>
    <w:rsid w:val="005E6418"/>
    <w:rsid w:val="005E659B"/>
    <w:rsid w:val="005E6623"/>
    <w:rsid w:val="005E66DE"/>
    <w:rsid w:val="005E66FA"/>
    <w:rsid w:val="005E6801"/>
    <w:rsid w:val="005E6A66"/>
    <w:rsid w:val="005E6AA0"/>
    <w:rsid w:val="005E7358"/>
    <w:rsid w:val="005E7AFF"/>
    <w:rsid w:val="005E7BD6"/>
    <w:rsid w:val="005E7F0B"/>
    <w:rsid w:val="005E7F18"/>
    <w:rsid w:val="005E7F2A"/>
    <w:rsid w:val="005F0372"/>
    <w:rsid w:val="005F0BF5"/>
    <w:rsid w:val="005F0D75"/>
    <w:rsid w:val="005F0EA4"/>
    <w:rsid w:val="005F0F3C"/>
    <w:rsid w:val="005F1298"/>
    <w:rsid w:val="005F1BDF"/>
    <w:rsid w:val="005F1C09"/>
    <w:rsid w:val="005F1D0C"/>
    <w:rsid w:val="005F2330"/>
    <w:rsid w:val="005F3166"/>
    <w:rsid w:val="005F424B"/>
    <w:rsid w:val="005F45B6"/>
    <w:rsid w:val="005F4635"/>
    <w:rsid w:val="005F4AC9"/>
    <w:rsid w:val="005F4CB5"/>
    <w:rsid w:val="005F4F07"/>
    <w:rsid w:val="005F5DDB"/>
    <w:rsid w:val="005F5EA9"/>
    <w:rsid w:val="005F609E"/>
    <w:rsid w:val="005F6419"/>
    <w:rsid w:val="005F66A6"/>
    <w:rsid w:val="005F6DA0"/>
    <w:rsid w:val="005F760C"/>
    <w:rsid w:val="005F7D9C"/>
    <w:rsid w:val="00600081"/>
    <w:rsid w:val="006003A3"/>
    <w:rsid w:val="0060082F"/>
    <w:rsid w:val="006009FA"/>
    <w:rsid w:val="006011DD"/>
    <w:rsid w:val="00601314"/>
    <w:rsid w:val="006017A6"/>
    <w:rsid w:val="00601B55"/>
    <w:rsid w:val="0060233F"/>
    <w:rsid w:val="0060258A"/>
    <w:rsid w:val="00602D7D"/>
    <w:rsid w:val="00602E17"/>
    <w:rsid w:val="00602F02"/>
    <w:rsid w:val="0060301D"/>
    <w:rsid w:val="00603160"/>
    <w:rsid w:val="00603A3C"/>
    <w:rsid w:val="00603F5C"/>
    <w:rsid w:val="0060446D"/>
    <w:rsid w:val="006044A3"/>
    <w:rsid w:val="00604B24"/>
    <w:rsid w:val="00604D5F"/>
    <w:rsid w:val="00604EF2"/>
    <w:rsid w:val="006053AA"/>
    <w:rsid w:val="0060543D"/>
    <w:rsid w:val="00605ACE"/>
    <w:rsid w:val="006060FF"/>
    <w:rsid w:val="006065CD"/>
    <w:rsid w:val="0060690E"/>
    <w:rsid w:val="0060718D"/>
    <w:rsid w:val="006073B5"/>
    <w:rsid w:val="00607426"/>
    <w:rsid w:val="00607466"/>
    <w:rsid w:val="006075EA"/>
    <w:rsid w:val="0060760D"/>
    <w:rsid w:val="00607673"/>
    <w:rsid w:val="00607A51"/>
    <w:rsid w:val="00607AEA"/>
    <w:rsid w:val="00607BA0"/>
    <w:rsid w:val="00607CE3"/>
    <w:rsid w:val="00610317"/>
    <w:rsid w:val="006104DD"/>
    <w:rsid w:val="0061128F"/>
    <w:rsid w:val="00611423"/>
    <w:rsid w:val="00611AD0"/>
    <w:rsid w:val="0061232F"/>
    <w:rsid w:val="00612622"/>
    <w:rsid w:val="006130B5"/>
    <w:rsid w:val="0061444E"/>
    <w:rsid w:val="006148FA"/>
    <w:rsid w:val="00614DD8"/>
    <w:rsid w:val="00615004"/>
    <w:rsid w:val="0061523B"/>
    <w:rsid w:val="006152C1"/>
    <w:rsid w:val="006155A7"/>
    <w:rsid w:val="006156C6"/>
    <w:rsid w:val="00615CFA"/>
    <w:rsid w:val="00615DB4"/>
    <w:rsid w:val="006162E3"/>
    <w:rsid w:val="0061651C"/>
    <w:rsid w:val="0061672F"/>
    <w:rsid w:val="0061688F"/>
    <w:rsid w:val="00616998"/>
    <w:rsid w:val="00616B9F"/>
    <w:rsid w:val="00616CA2"/>
    <w:rsid w:val="00616EBE"/>
    <w:rsid w:val="00617400"/>
    <w:rsid w:val="00617D2C"/>
    <w:rsid w:val="00620357"/>
    <w:rsid w:val="00620891"/>
    <w:rsid w:val="00620AED"/>
    <w:rsid w:val="00620E96"/>
    <w:rsid w:val="00621389"/>
    <w:rsid w:val="00621544"/>
    <w:rsid w:val="00621CA8"/>
    <w:rsid w:val="00622051"/>
    <w:rsid w:val="00622111"/>
    <w:rsid w:val="0062216C"/>
    <w:rsid w:val="00622345"/>
    <w:rsid w:val="006223FE"/>
    <w:rsid w:val="00622547"/>
    <w:rsid w:val="0062265F"/>
    <w:rsid w:val="00622746"/>
    <w:rsid w:val="00623077"/>
    <w:rsid w:val="0062338A"/>
    <w:rsid w:val="00623776"/>
    <w:rsid w:val="00623CBE"/>
    <w:rsid w:val="006247F0"/>
    <w:rsid w:val="00624C0F"/>
    <w:rsid w:val="00624F8D"/>
    <w:rsid w:val="00625883"/>
    <w:rsid w:val="00625AD0"/>
    <w:rsid w:val="00625B71"/>
    <w:rsid w:val="00625C36"/>
    <w:rsid w:val="00625C6C"/>
    <w:rsid w:val="00625F5E"/>
    <w:rsid w:val="00626AD1"/>
    <w:rsid w:val="006270BF"/>
    <w:rsid w:val="006271AD"/>
    <w:rsid w:val="006274C0"/>
    <w:rsid w:val="006277B7"/>
    <w:rsid w:val="00627882"/>
    <w:rsid w:val="00627CC7"/>
    <w:rsid w:val="006308A9"/>
    <w:rsid w:val="00630CDB"/>
    <w:rsid w:val="00630E98"/>
    <w:rsid w:val="00630F1F"/>
    <w:rsid w:val="00631090"/>
    <w:rsid w:val="0063128C"/>
    <w:rsid w:val="006316C9"/>
    <w:rsid w:val="00631723"/>
    <w:rsid w:val="0063191B"/>
    <w:rsid w:val="0063236C"/>
    <w:rsid w:val="0063251F"/>
    <w:rsid w:val="00632917"/>
    <w:rsid w:val="00632D29"/>
    <w:rsid w:val="0063322A"/>
    <w:rsid w:val="00633462"/>
    <w:rsid w:val="006334D7"/>
    <w:rsid w:val="0063384E"/>
    <w:rsid w:val="00633B6B"/>
    <w:rsid w:val="00633D13"/>
    <w:rsid w:val="00633FF7"/>
    <w:rsid w:val="00634727"/>
    <w:rsid w:val="00634772"/>
    <w:rsid w:val="00634C0D"/>
    <w:rsid w:val="00634D53"/>
    <w:rsid w:val="00634E78"/>
    <w:rsid w:val="00635534"/>
    <w:rsid w:val="006359AD"/>
    <w:rsid w:val="00635DA9"/>
    <w:rsid w:val="00636071"/>
    <w:rsid w:val="00636167"/>
    <w:rsid w:val="0063636A"/>
    <w:rsid w:val="0063737A"/>
    <w:rsid w:val="0063757C"/>
    <w:rsid w:val="006375E7"/>
    <w:rsid w:val="006378F6"/>
    <w:rsid w:val="00637A83"/>
    <w:rsid w:val="00637CA3"/>
    <w:rsid w:val="00640344"/>
    <w:rsid w:val="00640488"/>
    <w:rsid w:val="00640AF6"/>
    <w:rsid w:val="00640DF4"/>
    <w:rsid w:val="00640F61"/>
    <w:rsid w:val="0064116C"/>
    <w:rsid w:val="00641176"/>
    <w:rsid w:val="006418DD"/>
    <w:rsid w:val="00641CCA"/>
    <w:rsid w:val="0064217B"/>
    <w:rsid w:val="00642213"/>
    <w:rsid w:val="00642C42"/>
    <w:rsid w:val="00642F6D"/>
    <w:rsid w:val="00643129"/>
    <w:rsid w:val="00643197"/>
    <w:rsid w:val="006433D9"/>
    <w:rsid w:val="0064366D"/>
    <w:rsid w:val="00643679"/>
    <w:rsid w:val="0064392A"/>
    <w:rsid w:val="00643B0F"/>
    <w:rsid w:val="006446A3"/>
    <w:rsid w:val="006447D7"/>
    <w:rsid w:val="00644CDF"/>
    <w:rsid w:val="006458A3"/>
    <w:rsid w:val="006458AE"/>
    <w:rsid w:val="00645ED3"/>
    <w:rsid w:val="00645F15"/>
    <w:rsid w:val="0064602F"/>
    <w:rsid w:val="006462C9"/>
    <w:rsid w:val="006467D0"/>
    <w:rsid w:val="00646B82"/>
    <w:rsid w:val="006479FF"/>
    <w:rsid w:val="00647B33"/>
    <w:rsid w:val="00647EE0"/>
    <w:rsid w:val="0065004F"/>
    <w:rsid w:val="006508DE"/>
    <w:rsid w:val="00650B8E"/>
    <w:rsid w:val="00650F6B"/>
    <w:rsid w:val="006510DB"/>
    <w:rsid w:val="00651107"/>
    <w:rsid w:val="006517CC"/>
    <w:rsid w:val="00651AD2"/>
    <w:rsid w:val="00651C8D"/>
    <w:rsid w:val="00652063"/>
    <w:rsid w:val="0065288B"/>
    <w:rsid w:val="00652C29"/>
    <w:rsid w:val="006534F0"/>
    <w:rsid w:val="00653759"/>
    <w:rsid w:val="006537B1"/>
    <w:rsid w:val="006542CC"/>
    <w:rsid w:val="006548AC"/>
    <w:rsid w:val="0065498F"/>
    <w:rsid w:val="006549AB"/>
    <w:rsid w:val="006549FB"/>
    <w:rsid w:val="00655250"/>
    <w:rsid w:val="00655288"/>
    <w:rsid w:val="00655466"/>
    <w:rsid w:val="006555F8"/>
    <w:rsid w:val="00655FEE"/>
    <w:rsid w:val="006577F0"/>
    <w:rsid w:val="0065796F"/>
    <w:rsid w:val="00657E7F"/>
    <w:rsid w:val="00657F30"/>
    <w:rsid w:val="00657F6F"/>
    <w:rsid w:val="006602A5"/>
    <w:rsid w:val="006603F9"/>
    <w:rsid w:val="00660994"/>
    <w:rsid w:val="00661973"/>
    <w:rsid w:val="00661DED"/>
    <w:rsid w:val="00662050"/>
    <w:rsid w:val="0066221F"/>
    <w:rsid w:val="0066224A"/>
    <w:rsid w:val="00662438"/>
    <w:rsid w:val="006625F3"/>
    <w:rsid w:val="0066273D"/>
    <w:rsid w:val="00662EED"/>
    <w:rsid w:val="00662FC1"/>
    <w:rsid w:val="00663554"/>
    <w:rsid w:val="006635FF"/>
    <w:rsid w:val="00663AE6"/>
    <w:rsid w:val="0066412D"/>
    <w:rsid w:val="006644E6"/>
    <w:rsid w:val="0066470C"/>
    <w:rsid w:val="00664950"/>
    <w:rsid w:val="006649F1"/>
    <w:rsid w:val="00664AFD"/>
    <w:rsid w:val="00665246"/>
    <w:rsid w:val="006654C8"/>
    <w:rsid w:val="0066570D"/>
    <w:rsid w:val="00665990"/>
    <w:rsid w:val="006660EF"/>
    <w:rsid w:val="0066632D"/>
    <w:rsid w:val="006663C6"/>
    <w:rsid w:val="006664F4"/>
    <w:rsid w:val="0066670F"/>
    <w:rsid w:val="0066685D"/>
    <w:rsid w:val="00666D58"/>
    <w:rsid w:val="00667082"/>
    <w:rsid w:val="0066768E"/>
    <w:rsid w:val="00670024"/>
    <w:rsid w:val="006705AF"/>
    <w:rsid w:val="00670818"/>
    <w:rsid w:val="0067105F"/>
    <w:rsid w:val="00671117"/>
    <w:rsid w:val="00671823"/>
    <w:rsid w:val="00671826"/>
    <w:rsid w:val="00671937"/>
    <w:rsid w:val="00671DB9"/>
    <w:rsid w:val="006720CB"/>
    <w:rsid w:val="00672E77"/>
    <w:rsid w:val="0067317C"/>
    <w:rsid w:val="006734EB"/>
    <w:rsid w:val="00673E78"/>
    <w:rsid w:val="00673F78"/>
    <w:rsid w:val="006742E3"/>
    <w:rsid w:val="006745A6"/>
    <w:rsid w:val="006746F4"/>
    <w:rsid w:val="00674D3E"/>
    <w:rsid w:val="00674E41"/>
    <w:rsid w:val="00674FD2"/>
    <w:rsid w:val="006751C4"/>
    <w:rsid w:val="00675639"/>
    <w:rsid w:val="00675E05"/>
    <w:rsid w:val="00675E4D"/>
    <w:rsid w:val="0067661A"/>
    <w:rsid w:val="00676626"/>
    <w:rsid w:val="00676C34"/>
    <w:rsid w:val="00677026"/>
    <w:rsid w:val="0067711F"/>
    <w:rsid w:val="0067729C"/>
    <w:rsid w:val="006772C0"/>
    <w:rsid w:val="006774C8"/>
    <w:rsid w:val="0067761E"/>
    <w:rsid w:val="00677B7B"/>
    <w:rsid w:val="00677C65"/>
    <w:rsid w:val="00677C75"/>
    <w:rsid w:val="00677E50"/>
    <w:rsid w:val="0068026C"/>
    <w:rsid w:val="00680D25"/>
    <w:rsid w:val="00680E09"/>
    <w:rsid w:val="00680F6F"/>
    <w:rsid w:val="006812E7"/>
    <w:rsid w:val="0068229B"/>
    <w:rsid w:val="0068264E"/>
    <w:rsid w:val="006827B5"/>
    <w:rsid w:val="00682B55"/>
    <w:rsid w:val="00682CD2"/>
    <w:rsid w:val="006830AF"/>
    <w:rsid w:val="00683220"/>
    <w:rsid w:val="00683320"/>
    <w:rsid w:val="00683720"/>
    <w:rsid w:val="00683C46"/>
    <w:rsid w:val="00683D29"/>
    <w:rsid w:val="00684FFF"/>
    <w:rsid w:val="00685A40"/>
    <w:rsid w:val="0068626F"/>
    <w:rsid w:val="00686561"/>
    <w:rsid w:val="00686A5F"/>
    <w:rsid w:val="00686DCC"/>
    <w:rsid w:val="00686FDA"/>
    <w:rsid w:val="006870DF"/>
    <w:rsid w:val="006870FD"/>
    <w:rsid w:val="00687298"/>
    <w:rsid w:val="006872D3"/>
    <w:rsid w:val="0068746F"/>
    <w:rsid w:val="006878DC"/>
    <w:rsid w:val="00687A2C"/>
    <w:rsid w:val="00687A8C"/>
    <w:rsid w:val="00687B4F"/>
    <w:rsid w:val="00687FA0"/>
    <w:rsid w:val="00690627"/>
    <w:rsid w:val="0069074B"/>
    <w:rsid w:val="00690AB9"/>
    <w:rsid w:val="006913B2"/>
    <w:rsid w:val="0069167B"/>
    <w:rsid w:val="00691DA2"/>
    <w:rsid w:val="0069204D"/>
    <w:rsid w:val="00692ABE"/>
    <w:rsid w:val="00692F3C"/>
    <w:rsid w:val="00693117"/>
    <w:rsid w:val="00693B64"/>
    <w:rsid w:val="00693D82"/>
    <w:rsid w:val="00694228"/>
    <w:rsid w:val="006946C8"/>
    <w:rsid w:val="00694BA0"/>
    <w:rsid w:val="00695077"/>
    <w:rsid w:val="00695C25"/>
    <w:rsid w:val="006967B6"/>
    <w:rsid w:val="006968A4"/>
    <w:rsid w:val="0069693A"/>
    <w:rsid w:val="00696A85"/>
    <w:rsid w:val="00696B6C"/>
    <w:rsid w:val="006975D6"/>
    <w:rsid w:val="00697AD1"/>
    <w:rsid w:val="00697EB4"/>
    <w:rsid w:val="00697F8B"/>
    <w:rsid w:val="00697FCD"/>
    <w:rsid w:val="00697FD4"/>
    <w:rsid w:val="006A0203"/>
    <w:rsid w:val="006A04D7"/>
    <w:rsid w:val="006A04DA"/>
    <w:rsid w:val="006A0862"/>
    <w:rsid w:val="006A0925"/>
    <w:rsid w:val="006A13D8"/>
    <w:rsid w:val="006A1447"/>
    <w:rsid w:val="006A14D2"/>
    <w:rsid w:val="006A1675"/>
    <w:rsid w:val="006A1C0E"/>
    <w:rsid w:val="006A1DCB"/>
    <w:rsid w:val="006A1E17"/>
    <w:rsid w:val="006A22CD"/>
    <w:rsid w:val="006A278E"/>
    <w:rsid w:val="006A29C4"/>
    <w:rsid w:val="006A2BF8"/>
    <w:rsid w:val="006A2F2F"/>
    <w:rsid w:val="006A3278"/>
    <w:rsid w:val="006A3B75"/>
    <w:rsid w:val="006A3C11"/>
    <w:rsid w:val="006A3D1C"/>
    <w:rsid w:val="006A3DC3"/>
    <w:rsid w:val="006A4AFE"/>
    <w:rsid w:val="006A5397"/>
    <w:rsid w:val="006A541A"/>
    <w:rsid w:val="006A5526"/>
    <w:rsid w:val="006A582D"/>
    <w:rsid w:val="006A5CA9"/>
    <w:rsid w:val="006A6B8C"/>
    <w:rsid w:val="006A7D22"/>
    <w:rsid w:val="006A7E54"/>
    <w:rsid w:val="006B02DB"/>
    <w:rsid w:val="006B03A6"/>
    <w:rsid w:val="006B0AD9"/>
    <w:rsid w:val="006B0FA4"/>
    <w:rsid w:val="006B146C"/>
    <w:rsid w:val="006B1A69"/>
    <w:rsid w:val="006B1EB2"/>
    <w:rsid w:val="006B2403"/>
    <w:rsid w:val="006B2502"/>
    <w:rsid w:val="006B28A9"/>
    <w:rsid w:val="006B2913"/>
    <w:rsid w:val="006B2E1E"/>
    <w:rsid w:val="006B3236"/>
    <w:rsid w:val="006B3620"/>
    <w:rsid w:val="006B38F2"/>
    <w:rsid w:val="006B3D14"/>
    <w:rsid w:val="006B41D0"/>
    <w:rsid w:val="006B4206"/>
    <w:rsid w:val="006B43BF"/>
    <w:rsid w:val="006B475A"/>
    <w:rsid w:val="006B4DA8"/>
    <w:rsid w:val="006B5010"/>
    <w:rsid w:val="006B523E"/>
    <w:rsid w:val="006B5376"/>
    <w:rsid w:val="006B5905"/>
    <w:rsid w:val="006B59C9"/>
    <w:rsid w:val="006B5D1F"/>
    <w:rsid w:val="006B607C"/>
    <w:rsid w:val="006B634A"/>
    <w:rsid w:val="006B687C"/>
    <w:rsid w:val="006B6C56"/>
    <w:rsid w:val="006B7010"/>
    <w:rsid w:val="006B74DA"/>
    <w:rsid w:val="006B78CA"/>
    <w:rsid w:val="006B7B8A"/>
    <w:rsid w:val="006C007F"/>
    <w:rsid w:val="006C032A"/>
    <w:rsid w:val="006C0344"/>
    <w:rsid w:val="006C06E7"/>
    <w:rsid w:val="006C0866"/>
    <w:rsid w:val="006C09D0"/>
    <w:rsid w:val="006C15C3"/>
    <w:rsid w:val="006C1D2E"/>
    <w:rsid w:val="006C2B22"/>
    <w:rsid w:val="006C3095"/>
    <w:rsid w:val="006C3286"/>
    <w:rsid w:val="006C32DB"/>
    <w:rsid w:val="006C35A5"/>
    <w:rsid w:val="006C4111"/>
    <w:rsid w:val="006C424E"/>
    <w:rsid w:val="006C425A"/>
    <w:rsid w:val="006C48C2"/>
    <w:rsid w:val="006C48EF"/>
    <w:rsid w:val="006C5211"/>
    <w:rsid w:val="006C5387"/>
    <w:rsid w:val="006C5444"/>
    <w:rsid w:val="006C552C"/>
    <w:rsid w:val="006C59E3"/>
    <w:rsid w:val="006C67CF"/>
    <w:rsid w:val="006C69B9"/>
    <w:rsid w:val="006C6A5A"/>
    <w:rsid w:val="006C6D15"/>
    <w:rsid w:val="006C70A2"/>
    <w:rsid w:val="006C7259"/>
    <w:rsid w:val="006C7372"/>
    <w:rsid w:val="006C740E"/>
    <w:rsid w:val="006C75AC"/>
    <w:rsid w:val="006C768F"/>
    <w:rsid w:val="006D0144"/>
    <w:rsid w:val="006D046C"/>
    <w:rsid w:val="006D05E6"/>
    <w:rsid w:val="006D06C3"/>
    <w:rsid w:val="006D1AAD"/>
    <w:rsid w:val="006D1B02"/>
    <w:rsid w:val="006D2367"/>
    <w:rsid w:val="006D29F8"/>
    <w:rsid w:val="006D2D44"/>
    <w:rsid w:val="006D302B"/>
    <w:rsid w:val="006D327C"/>
    <w:rsid w:val="006D3592"/>
    <w:rsid w:val="006D3942"/>
    <w:rsid w:val="006D3D91"/>
    <w:rsid w:val="006D3EEC"/>
    <w:rsid w:val="006D3F29"/>
    <w:rsid w:val="006D43A7"/>
    <w:rsid w:val="006D499C"/>
    <w:rsid w:val="006D4B0C"/>
    <w:rsid w:val="006D545D"/>
    <w:rsid w:val="006D566E"/>
    <w:rsid w:val="006D59A1"/>
    <w:rsid w:val="006D5D31"/>
    <w:rsid w:val="006D5F2D"/>
    <w:rsid w:val="006D6219"/>
    <w:rsid w:val="006D64C6"/>
    <w:rsid w:val="006D6F78"/>
    <w:rsid w:val="006D7975"/>
    <w:rsid w:val="006D7BB0"/>
    <w:rsid w:val="006E02F6"/>
    <w:rsid w:val="006E06A4"/>
    <w:rsid w:val="006E092F"/>
    <w:rsid w:val="006E09A6"/>
    <w:rsid w:val="006E1151"/>
    <w:rsid w:val="006E126F"/>
    <w:rsid w:val="006E1579"/>
    <w:rsid w:val="006E1A1D"/>
    <w:rsid w:val="006E1E90"/>
    <w:rsid w:val="006E25F4"/>
    <w:rsid w:val="006E2865"/>
    <w:rsid w:val="006E291B"/>
    <w:rsid w:val="006E299B"/>
    <w:rsid w:val="006E2DD0"/>
    <w:rsid w:val="006E324A"/>
    <w:rsid w:val="006E3284"/>
    <w:rsid w:val="006E379B"/>
    <w:rsid w:val="006E38B8"/>
    <w:rsid w:val="006E38D7"/>
    <w:rsid w:val="006E41C5"/>
    <w:rsid w:val="006E469B"/>
    <w:rsid w:val="006E483C"/>
    <w:rsid w:val="006E4FC9"/>
    <w:rsid w:val="006E5138"/>
    <w:rsid w:val="006E52DE"/>
    <w:rsid w:val="006E5570"/>
    <w:rsid w:val="006E5892"/>
    <w:rsid w:val="006E5FFC"/>
    <w:rsid w:val="006E6311"/>
    <w:rsid w:val="006E6400"/>
    <w:rsid w:val="006E6BFE"/>
    <w:rsid w:val="006E6EE9"/>
    <w:rsid w:val="006E757D"/>
    <w:rsid w:val="006E781C"/>
    <w:rsid w:val="006E7A39"/>
    <w:rsid w:val="006E7BE9"/>
    <w:rsid w:val="006E7CE8"/>
    <w:rsid w:val="006F0923"/>
    <w:rsid w:val="006F0C1F"/>
    <w:rsid w:val="006F0FB0"/>
    <w:rsid w:val="006F10AB"/>
    <w:rsid w:val="006F1249"/>
    <w:rsid w:val="006F13AE"/>
    <w:rsid w:val="006F1E32"/>
    <w:rsid w:val="006F2016"/>
    <w:rsid w:val="006F222C"/>
    <w:rsid w:val="006F29CF"/>
    <w:rsid w:val="006F2FD8"/>
    <w:rsid w:val="006F4034"/>
    <w:rsid w:val="006F4404"/>
    <w:rsid w:val="006F46C4"/>
    <w:rsid w:val="006F478B"/>
    <w:rsid w:val="006F47A6"/>
    <w:rsid w:val="006F487D"/>
    <w:rsid w:val="006F4DB6"/>
    <w:rsid w:val="006F4EB1"/>
    <w:rsid w:val="006F558B"/>
    <w:rsid w:val="006F5642"/>
    <w:rsid w:val="006F5910"/>
    <w:rsid w:val="006F61F1"/>
    <w:rsid w:val="006F6911"/>
    <w:rsid w:val="006F7295"/>
    <w:rsid w:val="006F7D76"/>
    <w:rsid w:val="0070030D"/>
    <w:rsid w:val="00700BBB"/>
    <w:rsid w:val="00701185"/>
    <w:rsid w:val="00701E36"/>
    <w:rsid w:val="007022A7"/>
    <w:rsid w:val="00702322"/>
    <w:rsid w:val="007024AF"/>
    <w:rsid w:val="00702785"/>
    <w:rsid w:val="00702902"/>
    <w:rsid w:val="00702C05"/>
    <w:rsid w:val="00703E1A"/>
    <w:rsid w:val="00704180"/>
    <w:rsid w:val="00704BE7"/>
    <w:rsid w:val="00705443"/>
    <w:rsid w:val="007054BF"/>
    <w:rsid w:val="007054CC"/>
    <w:rsid w:val="0070579B"/>
    <w:rsid w:val="007057B7"/>
    <w:rsid w:val="007059D0"/>
    <w:rsid w:val="00705AB2"/>
    <w:rsid w:val="00705CA5"/>
    <w:rsid w:val="00706466"/>
    <w:rsid w:val="00706966"/>
    <w:rsid w:val="00706EF4"/>
    <w:rsid w:val="00707060"/>
    <w:rsid w:val="0070712A"/>
    <w:rsid w:val="00707BB2"/>
    <w:rsid w:val="00707CC6"/>
    <w:rsid w:val="00707E62"/>
    <w:rsid w:val="00707EFA"/>
    <w:rsid w:val="007100F5"/>
    <w:rsid w:val="00710192"/>
    <w:rsid w:val="007106CA"/>
    <w:rsid w:val="00710843"/>
    <w:rsid w:val="0071084A"/>
    <w:rsid w:val="00710ECF"/>
    <w:rsid w:val="007111B0"/>
    <w:rsid w:val="00711354"/>
    <w:rsid w:val="007115FB"/>
    <w:rsid w:val="00711852"/>
    <w:rsid w:val="00711A66"/>
    <w:rsid w:val="00712269"/>
    <w:rsid w:val="00712593"/>
    <w:rsid w:val="00712D1D"/>
    <w:rsid w:val="00712DEC"/>
    <w:rsid w:val="007132AC"/>
    <w:rsid w:val="007136AC"/>
    <w:rsid w:val="007137BC"/>
    <w:rsid w:val="00713B16"/>
    <w:rsid w:val="00713D53"/>
    <w:rsid w:val="0071420C"/>
    <w:rsid w:val="007145E3"/>
    <w:rsid w:val="007145FF"/>
    <w:rsid w:val="0071463E"/>
    <w:rsid w:val="00714AF9"/>
    <w:rsid w:val="00715221"/>
    <w:rsid w:val="00715B2A"/>
    <w:rsid w:val="00715F6E"/>
    <w:rsid w:val="007160E7"/>
    <w:rsid w:val="0071610E"/>
    <w:rsid w:val="00716711"/>
    <w:rsid w:val="00716D10"/>
    <w:rsid w:val="00717145"/>
    <w:rsid w:val="007173CA"/>
    <w:rsid w:val="00717AF2"/>
    <w:rsid w:val="00717B1A"/>
    <w:rsid w:val="00720231"/>
    <w:rsid w:val="00720315"/>
    <w:rsid w:val="00720447"/>
    <w:rsid w:val="0072096A"/>
    <w:rsid w:val="00720DDF"/>
    <w:rsid w:val="00721528"/>
    <w:rsid w:val="0072189F"/>
    <w:rsid w:val="00721947"/>
    <w:rsid w:val="00721958"/>
    <w:rsid w:val="00721973"/>
    <w:rsid w:val="00721ABB"/>
    <w:rsid w:val="00721D2C"/>
    <w:rsid w:val="00722215"/>
    <w:rsid w:val="007223A1"/>
    <w:rsid w:val="0072256D"/>
    <w:rsid w:val="00722F3B"/>
    <w:rsid w:val="007232A0"/>
    <w:rsid w:val="0072377F"/>
    <w:rsid w:val="00723EA5"/>
    <w:rsid w:val="00723F7F"/>
    <w:rsid w:val="00724092"/>
    <w:rsid w:val="00724131"/>
    <w:rsid w:val="007249FB"/>
    <w:rsid w:val="00724BA7"/>
    <w:rsid w:val="00725039"/>
    <w:rsid w:val="00725080"/>
    <w:rsid w:val="00725B04"/>
    <w:rsid w:val="00726091"/>
    <w:rsid w:val="00726A30"/>
    <w:rsid w:val="007278F6"/>
    <w:rsid w:val="00727E1E"/>
    <w:rsid w:val="00727E40"/>
    <w:rsid w:val="00730005"/>
    <w:rsid w:val="00730061"/>
    <w:rsid w:val="007300D4"/>
    <w:rsid w:val="00730163"/>
    <w:rsid w:val="0073028C"/>
    <w:rsid w:val="0073035E"/>
    <w:rsid w:val="00730556"/>
    <w:rsid w:val="007305E0"/>
    <w:rsid w:val="0073061E"/>
    <w:rsid w:val="0073087B"/>
    <w:rsid w:val="007308AD"/>
    <w:rsid w:val="0073090D"/>
    <w:rsid w:val="00730B9E"/>
    <w:rsid w:val="0073110D"/>
    <w:rsid w:val="007311D0"/>
    <w:rsid w:val="007314E6"/>
    <w:rsid w:val="00731E36"/>
    <w:rsid w:val="0073218B"/>
    <w:rsid w:val="007325AA"/>
    <w:rsid w:val="007325BA"/>
    <w:rsid w:val="007325F8"/>
    <w:rsid w:val="00732E34"/>
    <w:rsid w:val="00732F4D"/>
    <w:rsid w:val="007336C5"/>
    <w:rsid w:val="007339D3"/>
    <w:rsid w:val="00733B21"/>
    <w:rsid w:val="00734105"/>
    <w:rsid w:val="00735481"/>
    <w:rsid w:val="007356B9"/>
    <w:rsid w:val="007359EF"/>
    <w:rsid w:val="00735B8E"/>
    <w:rsid w:val="00735DAB"/>
    <w:rsid w:val="007365A9"/>
    <w:rsid w:val="00736690"/>
    <w:rsid w:val="007367AE"/>
    <w:rsid w:val="00736953"/>
    <w:rsid w:val="00736A3F"/>
    <w:rsid w:val="00736AA5"/>
    <w:rsid w:val="00736C36"/>
    <w:rsid w:val="00736E54"/>
    <w:rsid w:val="00736FEA"/>
    <w:rsid w:val="00737F44"/>
    <w:rsid w:val="00737FD6"/>
    <w:rsid w:val="00740637"/>
    <w:rsid w:val="00740757"/>
    <w:rsid w:val="00740DF2"/>
    <w:rsid w:val="007412D9"/>
    <w:rsid w:val="0074188C"/>
    <w:rsid w:val="007418EA"/>
    <w:rsid w:val="00741D00"/>
    <w:rsid w:val="00741FFE"/>
    <w:rsid w:val="00742081"/>
    <w:rsid w:val="007422DE"/>
    <w:rsid w:val="00742387"/>
    <w:rsid w:val="00742710"/>
    <w:rsid w:val="00742BE3"/>
    <w:rsid w:val="00743586"/>
    <w:rsid w:val="007437A8"/>
    <w:rsid w:val="007438A5"/>
    <w:rsid w:val="00743CAF"/>
    <w:rsid w:val="00743E64"/>
    <w:rsid w:val="00743F16"/>
    <w:rsid w:val="00744593"/>
    <w:rsid w:val="00744C3F"/>
    <w:rsid w:val="00744D06"/>
    <w:rsid w:val="00744F57"/>
    <w:rsid w:val="007450F1"/>
    <w:rsid w:val="007452F8"/>
    <w:rsid w:val="00745609"/>
    <w:rsid w:val="007457AD"/>
    <w:rsid w:val="00745AD1"/>
    <w:rsid w:val="00745B00"/>
    <w:rsid w:val="00745F8E"/>
    <w:rsid w:val="0074626E"/>
    <w:rsid w:val="00746519"/>
    <w:rsid w:val="007466D2"/>
    <w:rsid w:val="0074689C"/>
    <w:rsid w:val="00747474"/>
    <w:rsid w:val="0074749F"/>
    <w:rsid w:val="00747674"/>
    <w:rsid w:val="00750600"/>
    <w:rsid w:val="00750BA7"/>
    <w:rsid w:val="00751515"/>
    <w:rsid w:val="00751613"/>
    <w:rsid w:val="0075174A"/>
    <w:rsid w:val="00751AA9"/>
    <w:rsid w:val="00751D39"/>
    <w:rsid w:val="00751FF1"/>
    <w:rsid w:val="007522E7"/>
    <w:rsid w:val="00752419"/>
    <w:rsid w:val="007525CF"/>
    <w:rsid w:val="00752BF7"/>
    <w:rsid w:val="00752DC0"/>
    <w:rsid w:val="007536A8"/>
    <w:rsid w:val="00753CF7"/>
    <w:rsid w:val="00753DA1"/>
    <w:rsid w:val="00754065"/>
    <w:rsid w:val="007548CA"/>
    <w:rsid w:val="00754D8C"/>
    <w:rsid w:val="00755CB6"/>
    <w:rsid w:val="00755E93"/>
    <w:rsid w:val="00756000"/>
    <w:rsid w:val="00756186"/>
    <w:rsid w:val="007561D2"/>
    <w:rsid w:val="0075641B"/>
    <w:rsid w:val="00756685"/>
    <w:rsid w:val="00756AAD"/>
    <w:rsid w:val="007570AA"/>
    <w:rsid w:val="00757148"/>
    <w:rsid w:val="00757270"/>
    <w:rsid w:val="0075772D"/>
    <w:rsid w:val="0075776A"/>
    <w:rsid w:val="00757781"/>
    <w:rsid w:val="00757A63"/>
    <w:rsid w:val="00760BA5"/>
    <w:rsid w:val="00760D03"/>
    <w:rsid w:val="007610EB"/>
    <w:rsid w:val="00761163"/>
    <w:rsid w:val="00761809"/>
    <w:rsid w:val="00761ED1"/>
    <w:rsid w:val="0076232E"/>
    <w:rsid w:val="007623FD"/>
    <w:rsid w:val="007626AA"/>
    <w:rsid w:val="007626B7"/>
    <w:rsid w:val="00762AC7"/>
    <w:rsid w:val="00762D6A"/>
    <w:rsid w:val="00763A82"/>
    <w:rsid w:val="00763E1E"/>
    <w:rsid w:val="007643C7"/>
    <w:rsid w:val="00764527"/>
    <w:rsid w:val="00764B7F"/>
    <w:rsid w:val="00764FF9"/>
    <w:rsid w:val="00765000"/>
    <w:rsid w:val="00765039"/>
    <w:rsid w:val="0076518B"/>
    <w:rsid w:val="00765A73"/>
    <w:rsid w:val="00765A99"/>
    <w:rsid w:val="00765C02"/>
    <w:rsid w:val="0076602C"/>
    <w:rsid w:val="00766BF8"/>
    <w:rsid w:val="00767433"/>
    <w:rsid w:val="00770219"/>
    <w:rsid w:val="00770239"/>
    <w:rsid w:val="007709CD"/>
    <w:rsid w:val="00770C47"/>
    <w:rsid w:val="00771286"/>
    <w:rsid w:val="0077186B"/>
    <w:rsid w:val="007718DB"/>
    <w:rsid w:val="007718FC"/>
    <w:rsid w:val="00772214"/>
    <w:rsid w:val="007725A0"/>
    <w:rsid w:val="007725BC"/>
    <w:rsid w:val="00772E69"/>
    <w:rsid w:val="00773151"/>
    <w:rsid w:val="007733D5"/>
    <w:rsid w:val="00773CEC"/>
    <w:rsid w:val="00773F50"/>
    <w:rsid w:val="00773F57"/>
    <w:rsid w:val="007740BE"/>
    <w:rsid w:val="007740FF"/>
    <w:rsid w:val="00774297"/>
    <w:rsid w:val="00774552"/>
    <w:rsid w:val="0077495D"/>
    <w:rsid w:val="00774A34"/>
    <w:rsid w:val="00774BAC"/>
    <w:rsid w:val="00774D68"/>
    <w:rsid w:val="0077505F"/>
    <w:rsid w:val="00775434"/>
    <w:rsid w:val="00775E14"/>
    <w:rsid w:val="007760BD"/>
    <w:rsid w:val="00776379"/>
    <w:rsid w:val="007767B5"/>
    <w:rsid w:val="00776F40"/>
    <w:rsid w:val="00776FE0"/>
    <w:rsid w:val="00777014"/>
    <w:rsid w:val="0077709E"/>
    <w:rsid w:val="007770DF"/>
    <w:rsid w:val="00777896"/>
    <w:rsid w:val="00777BC0"/>
    <w:rsid w:val="00777CB4"/>
    <w:rsid w:val="00777F26"/>
    <w:rsid w:val="0078022E"/>
    <w:rsid w:val="007808F3"/>
    <w:rsid w:val="0078090E"/>
    <w:rsid w:val="00780F08"/>
    <w:rsid w:val="0078168C"/>
    <w:rsid w:val="0078173A"/>
    <w:rsid w:val="00781ADC"/>
    <w:rsid w:val="0078212B"/>
    <w:rsid w:val="00782170"/>
    <w:rsid w:val="0078242C"/>
    <w:rsid w:val="007824AA"/>
    <w:rsid w:val="007825B8"/>
    <w:rsid w:val="00782AA9"/>
    <w:rsid w:val="00782CF0"/>
    <w:rsid w:val="0078346A"/>
    <w:rsid w:val="007835B6"/>
    <w:rsid w:val="0078360E"/>
    <w:rsid w:val="00783883"/>
    <w:rsid w:val="00784422"/>
    <w:rsid w:val="00784B5C"/>
    <w:rsid w:val="00784DF6"/>
    <w:rsid w:val="00784E0B"/>
    <w:rsid w:val="007850AF"/>
    <w:rsid w:val="00785226"/>
    <w:rsid w:val="00785232"/>
    <w:rsid w:val="0078557B"/>
    <w:rsid w:val="007855F8"/>
    <w:rsid w:val="0078589E"/>
    <w:rsid w:val="00785CEF"/>
    <w:rsid w:val="00785D7C"/>
    <w:rsid w:val="00786029"/>
    <w:rsid w:val="007860BC"/>
    <w:rsid w:val="00786764"/>
    <w:rsid w:val="00786B13"/>
    <w:rsid w:val="00786DF4"/>
    <w:rsid w:val="00787114"/>
    <w:rsid w:val="0078771B"/>
    <w:rsid w:val="00787746"/>
    <w:rsid w:val="007878DA"/>
    <w:rsid w:val="00787942"/>
    <w:rsid w:val="00787DE1"/>
    <w:rsid w:val="00787E9B"/>
    <w:rsid w:val="00790797"/>
    <w:rsid w:val="007907C9"/>
    <w:rsid w:val="00790935"/>
    <w:rsid w:val="00790B18"/>
    <w:rsid w:val="00790CB9"/>
    <w:rsid w:val="00790EB4"/>
    <w:rsid w:val="0079102B"/>
    <w:rsid w:val="0079113F"/>
    <w:rsid w:val="007911C1"/>
    <w:rsid w:val="00791210"/>
    <w:rsid w:val="00791464"/>
    <w:rsid w:val="00791D41"/>
    <w:rsid w:val="00791EAD"/>
    <w:rsid w:val="007920E1"/>
    <w:rsid w:val="007924B2"/>
    <w:rsid w:val="00792E9A"/>
    <w:rsid w:val="00793371"/>
    <w:rsid w:val="007934D0"/>
    <w:rsid w:val="00793982"/>
    <w:rsid w:val="00794187"/>
    <w:rsid w:val="007944D6"/>
    <w:rsid w:val="007947F0"/>
    <w:rsid w:val="0079480F"/>
    <w:rsid w:val="0079503F"/>
    <w:rsid w:val="007954EB"/>
    <w:rsid w:val="007956A3"/>
    <w:rsid w:val="00795797"/>
    <w:rsid w:val="00795B63"/>
    <w:rsid w:val="007960B2"/>
    <w:rsid w:val="00796BA8"/>
    <w:rsid w:val="00796E4E"/>
    <w:rsid w:val="00796E84"/>
    <w:rsid w:val="007970B2"/>
    <w:rsid w:val="007971EC"/>
    <w:rsid w:val="007974C5"/>
    <w:rsid w:val="007979BC"/>
    <w:rsid w:val="00797BEA"/>
    <w:rsid w:val="007A004F"/>
    <w:rsid w:val="007A00E5"/>
    <w:rsid w:val="007A0170"/>
    <w:rsid w:val="007A01E2"/>
    <w:rsid w:val="007A02E1"/>
    <w:rsid w:val="007A03F8"/>
    <w:rsid w:val="007A070E"/>
    <w:rsid w:val="007A0C9D"/>
    <w:rsid w:val="007A11FF"/>
    <w:rsid w:val="007A13A9"/>
    <w:rsid w:val="007A14A5"/>
    <w:rsid w:val="007A1D50"/>
    <w:rsid w:val="007A2022"/>
    <w:rsid w:val="007A21BF"/>
    <w:rsid w:val="007A2588"/>
    <w:rsid w:val="007A2DCB"/>
    <w:rsid w:val="007A36E5"/>
    <w:rsid w:val="007A4EC4"/>
    <w:rsid w:val="007A51E6"/>
    <w:rsid w:val="007A5856"/>
    <w:rsid w:val="007A6D2F"/>
    <w:rsid w:val="007A6E92"/>
    <w:rsid w:val="007A70CF"/>
    <w:rsid w:val="007A7599"/>
    <w:rsid w:val="007A7A95"/>
    <w:rsid w:val="007A7F8A"/>
    <w:rsid w:val="007B00E2"/>
    <w:rsid w:val="007B0283"/>
    <w:rsid w:val="007B1193"/>
    <w:rsid w:val="007B186C"/>
    <w:rsid w:val="007B1A2E"/>
    <w:rsid w:val="007B2008"/>
    <w:rsid w:val="007B208E"/>
    <w:rsid w:val="007B2B2E"/>
    <w:rsid w:val="007B322B"/>
    <w:rsid w:val="007B32B3"/>
    <w:rsid w:val="007B44EE"/>
    <w:rsid w:val="007B46F1"/>
    <w:rsid w:val="007B488E"/>
    <w:rsid w:val="007B49E2"/>
    <w:rsid w:val="007B4D6D"/>
    <w:rsid w:val="007B4E87"/>
    <w:rsid w:val="007B57EE"/>
    <w:rsid w:val="007B5A27"/>
    <w:rsid w:val="007B5CAD"/>
    <w:rsid w:val="007B603F"/>
    <w:rsid w:val="007B6341"/>
    <w:rsid w:val="007B673B"/>
    <w:rsid w:val="007B6C83"/>
    <w:rsid w:val="007B6CE6"/>
    <w:rsid w:val="007B6E17"/>
    <w:rsid w:val="007B74BB"/>
    <w:rsid w:val="007B7740"/>
    <w:rsid w:val="007B79A6"/>
    <w:rsid w:val="007B7D3F"/>
    <w:rsid w:val="007B7F74"/>
    <w:rsid w:val="007C0448"/>
    <w:rsid w:val="007C047F"/>
    <w:rsid w:val="007C058B"/>
    <w:rsid w:val="007C09D0"/>
    <w:rsid w:val="007C0B57"/>
    <w:rsid w:val="007C0E19"/>
    <w:rsid w:val="007C101B"/>
    <w:rsid w:val="007C1149"/>
    <w:rsid w:val="007C15AD"/>
    <w:rsid w:val="007C1696"/>
    <w:rsid w:val="007C2292"/>
    <w:rsid w:val="007C2317"/>
    <w:rsid w:val="007C23F1"/>
    <w:rsid w:val="007C261A"/>
    <w:rsid w:val="007C270A"/>
    <w:rsid w:val="007C2858"/>
    <w:rsid w:val="007C2C05"/>
    <w:rsid w:val="007C2CDD"/>
    <w:rsid w:val="007C3344"/>
    <w:rsid w:val="007C3D6F"/>
    <w:rsid w:val="007C3ED0"/>
    <w:rsid w:val="007C40F7"/>
    <w:rsid w:val="007C42B5"/>
    <w:rsid w:val="007C47AB"/>
    <w:rsid w:val="007C48A0"/>
    <w:rsid w:val="007C48C4"/>
    <w:rsid w:val="007C4CA2"/>
    <w:rsid w:val="007C5971"/>
    <w:rsid w:val="007C5D60"/>
    <w:rsid w:val="007C5FB3"/>
    <w:rsid w:val="007C64A9"/>
    <w:rsid w:val="007C69C0"/>
    <w:rsid w:val="007C6D68"/>
    <w:rsid w:val="007C6EF8"/>
    <w:rsid w:val="007C6FB9"/>
    <w:rsid w:val="007C704D"/>
    <w:rsid w:val="007C78D8"/>
    <w:rsid w:val="007D00A8"/>
    <w:rsid w:val="007D0355"/>
    <w:rsid w:val="007D03AC"/>
    <w:rsid w:val="007D0536"/>
    <w:rsid w:val="007D0850"/>
    <w:rsid w:val="007D0CA5"/>
    <w:rsid w:val="007D13DC"/>
    <w:rsid w:val="007D2027"/>
    <w:rsid w:val="007D240E"/>
    <w:rsid w:val="007D2E66"/>
    <w:rsid w:val="007D32C4"/>
    <w:rsid w:val="007D3A71"/>
    <w:rsid w:val="007D3C34"/>
    <w:rsid w:val="007D403E"/>
    <w:rsid w:val="007D4162"/>
    <w:rsid w:val="007D472B"/>
    <w:rsid w:val="007D47D4"/>
    <w:rsid w:val="007D4922"/>
    <w:rsid w:val="007D4E6F"/>
    <w:rsid w:val="007D5951"/>
    <w:rsid w:val="007D5CAB"/>
    <w:rsid w:val="007D60A7"/>
    <w:rsid w:val="007D62D5"/>
    <w:rsid w:val="007D6443"/>
    <w:rsid w:val="007D6540"/>
    <w:rsid w:val="007D6EEE"/>
    <w:rsid w:val="007D6F43"/>
    <w:rsid w:val="007D75BF"/>
    <w:rsid w:val="007D7BCF"/>
    <w:rsid w:val="007E082D"/>
    <w:rsid w:val="007E0895"/>
    <w:rsid w:val="007E0A19"/>
    <w:rsid w:val="007E0C40"/>
    <w:rsid w:val="007E0C94"/>
    <w:rsid w:val="007E10D1"/>
    <w:rsid w:val="007E120F"/>
    <w:rsid w:val="007E1255"/>
    <w:rsid w:val="007E16BE"/>
    <w:rsid w:val="007E1731"/>
    <w:rsid w:val="007E1C22"/>
    <w:rsid w:val="007E1EC4"/>
    <w:rsid w:val="007E2B8B"/>
    <w:rsid w:val="007E318E"/>
    <w:rsid w:val="007E32D9"/>
    <w:rsid w:val="007E3701"/>
    <w:rsid w:val="007E3A6D"/>
    <w:rsid w:val="007E3BA9"/>
    <w:rsid w:val="007E40F7"/>
    <w:rsid w:val="007E419B"/>
    <w:rsid w:val="007E42DA"/>
    <w:rsid w:val="007E42DC"/>
    <w:rsid w:val="007E4871"/>
    <w:rsid w:val="007E51BB"/>
    <w:rsid w:val="007E5255"/>
    <w:rsid w:val="007E5471"/>
    <w:rsid w:val="007E5D0B"/>
    <w:rsid w:val="007E6ABC"/>
    <w:rsid w:val="007E6D57"/>
    <w:rsid w:val="007E6F12"/>
    <w:rsid w:val="007E7427"/>
    <w:rsid w:val="007E76E4"/>
    <w:rsid w:val="007E7A6B"/>
    <w:rsid w:val="007E7B2D"/>
    <w:rsid w:val="007E7D8C"/>
    <w:rsid w:val="007E7E2C"/>
    <w:rsid w:val="007F00E9"/>
    <w:rsid w:val="007F0F56"/>
    <w:rsid w:val="007F15B5"/>
    <w:rsid w:val="007F183D"/>
    <w:rsid w:val="007F1967"/>
    <w:rsid w:val="007F1A8D"/>
    <w:rsid w:val="007F1B8E"/>
    <w:rsid w:val="007F1E4B"/>
    <w:rsid w:val="007F2276"/>
    <w:rsid w:val="007F255B"/>
    <w:rsid w:val="007F2C7B"/>
    <w:rsid w:val="007F2F18"/>
    <w:rsid w:val="007F2FAF"/>
    <w:rsid w:val="007F3047"/>
    <w:rsid w:val="007F33D2"/>
    <w:rsid w:val="007F345E"/>
    <w:rsid w:val="007F34CD"/>
    <w:rsid w:val="007F37F4"/>
    <w:rsid w:val="007F3E01"/>
    <w:rsid w:val="007F40D5"/>
    <w:rsid w:val="007F417D"/>
    <w:rsid w:val="007F4888"/>
    <w:rsid w:val="007F4EE5"/>
    <w:rsid w:val="007F54B9"/>
    <w:rsid w:val="007F5563"/>
    <w:rsid w:val="007F5A87"/>
    <w:rsid w:val="007F6279"/>
    <w:rsid w:val="007F64CF"/>
    <w:rsid w:val="007F6AAD"/>
    <w:rsid w:val="007F6C1F"/>
    <w:rsid w:val="007F7398"/>
    <w:rsid w:val="007F74DA"/>
    <w:rsid w:val="007F763B"/>
    <w:rsid w:val="007F7836"/>
    <w:rsid w:val="007F7838"/>
    <w:rsid w:val="007F7992"/>
    <w:rsid w:val="007F7A2D"/>
    <w:rsid w:val="007F7A9C"/>
    <w:rsid w:val="007F7D19"/>
    <w:rsid w:val="008003B5"/>
    <w:rsid w:val="00800866"/>
    <w:rsid w:val="00801737"/>
    <w:rsid w:val="008029DE"/>
    <w:rsid w:val="00802CB1"/>
    <w:rsid w:val="00802DC0"/>
    <w:rsid w:val="0080308A"/>
    <w:rsid w:val="00803DB1"/>
    <w:rsid w:val="0080465B"/>
    <w:rsid w:val="008049D1"/>
    <w:rsid w:val="008049FA"/>
    <w:rsid w:val="00804BB1"/>
    <w:rsid w:val="00804FBE"/>
    <w:rsid w:val="00805087"/>
    <w:rsid w:val="00805AE8"/>
    <w:rsid w:val="00805C34"/>
    <w:rsid w:val="0080630E"/>
    <w:rsid w:val="00806A76"/>
    <w:rsid w:val="00806BD7"/>
    <w:rsid w:val="00806EA9"/>
    <w:rsid w:val="00807DF9"/>
    <w:rsid w:val="00810338"/>
    <w:rsid w:val="0081056A"/>
    <w:rsid w:val="00810911"/>
    <w:rsid w:val="00810D91"/>
    <w:rsid w:val="00810E89"/>
    <w:rsid w:val="00811087"/>
    <w:rsid w:val="00811095"/>
    <w:rsid w:val="00811603"/>
    <w:rsid w:val="00811699"/>
    <w:rsid w:val="008118E4"/>
    <w:rsid w:val="00811B6D"/>
    <w:rsid w:val="00811C9D"/>
    <w:rsid w:val="00811D55"/>
    <w:rsid w:val="00811DD4"/>
    <w:rsid w:val="00811E86"/>
    <w:rsid w:val="0081265E"/>
    <w:rsid w:val="00812AA2"/>
    <w:rsid w:val="00812BD6"/>
    <w:rsid w:val="00812F2B"/>
    <w:rsid w:val="00813AD0"/>
    <w:rsid w:val="00813D00"/>
    <w:rsid w:val="00813DB8"/>
    <w:rsid w:val="00813F7C"/>
    <w:rsid w:val="00814227"/>
    <w:rsid w:val="0081440D"/>
    <w:rsid w:val="00814813"/>
    <w:rsid w:val="00815218"/>
    <w:rsid w:val="00815497"/>
    <w:rsid w:val="00815569"/>
    <w:rsid w:val="00815EB4"/>
    <w:rsid w:val="008161FD"/>
    <w:rsid w:val="00816814"/>
    <w:rsid w:val="00816916"/>
    <w:rsid w:val="00816B2F"/>
    <w:rsid w:val="00816C80"/>
    <w:rsid w:val="00816E4C"/>
    <w:rsid w:val="00816EF7"/>
    <w:rsid w:val="00817134"/>
    <w:rsid w:val="0081779B"/>
    <w:rsid w:val="0081797B"/>
    <w:rsid w:val="00817A58"/>
    <w:rsid w:val="00820877"/>
    <w:rsid w:val="00820C03"/>
    <w:rsid w:val="00821102"/>
    <w:rsid w:val="0082176B"/>
    <w:rsid w:val="00821A5A"/>
    <w:rsid w:val="00821F83"/>
    <w:rsid w:val="008224BC"/>
    <w:rsid w:val="00822665"/>
    <w:rsid w:val="0082266A"/>
    <w:rsid w:val="008227D3"/>
    <w:rsid w:val="008229C3"/>
    <w:rsid w:val="00822DB3"/>
    <w:rsid w:val="008233E0"/>
    <w:rsid w:val="008240BF"/>
    <w:rsid w:val="00824395"/>
    <w:rsid w:val="00824514"/>
    <w:rsid w:val="00824D09"/>
    <w:rsid w:val="008253B0"/>
    <w:rsid w:val="00825672"/>
    <w:rsid w:val="00825E36"/>
    <w:rsid w:val="00825F12"/>
    <w:rsid w:val="0082637B"/>
    <w:rsid w:val="00826D6F"/>
    <w:rsid w:val="00826F07"/>
    <w:rsid w:val="008271F9"/>
    <w:rsid w:val="008273CE"/>
    <w:rsid w:val="00827525"/>
    <w:rsid w:val="008275E0"/>
    <w:rsid w:val="0082769C"/>
    <w:rsid w:val="008278D5"/>
    <w:rsid w:val="0082796A"/>
    <w:rsid w:val="00827B04"/>
    <w:rsid w:val="00827C22"/>
    <w:rsid w:val="00830030"/>
    <w:rsid w:val="008304AC"/>
    <w:rsid w:val="00830505"/>
    <w:rsid w:val="00830704"/>
    <w:rsid w:val="00830860"/>
    <w:rsid w:val="008309D8"/>
    <w:rsid w:val="00830A0A"/>
    <w:rsid w:val="00830CAB"/>
    <w:rsid w:val="00831166"/>
    <w:rsid w:val="00831925"/>
    <w:rsid w:val="00831A38"/>
    <w:rsid w:val="00832D62"/>
    <w:rsid w:val="0083308F"/>
    <w:rsid w:val="0083319F"/>
    <w:rsid w:val="0083347D"/>
    <w:rsid w:val="008336BE"/>
    <w:rsid w:val="008342EB"/>
    <w:rsid w:val="00834948"/>
    <w:rsid w:val="00834F52"/>
    <w:rsid w:val="008356CB"/>
    <w:rsid w:val="00835AD7"/>
    <w:rsid w:val="00835E96"/>
    <w:rsid w:val="00835F59"/>
    <w:rsid w:val="00836093"/>
    <w:rsid w:val="008360BD"/>
    <w:rsid w:val="00836EF2"/>
    <w:rsid w:val="0083707A"/>
    <w:rsid w:val="0083744A"/>
    <w:rsid w:val="008374AE"/>
    <w:rsid w:val="00837524"/>
    <w:rsid w:val="00837E1F"/>
    <w:rsid w:val="0084015C"/>
    <w:rsid w:val="0084039B"/>
    <w:rsid w:val="008409F6"/>
    <w:rsid w:val="00840D17"/>
    <w:rsid w:val="00840D96"/>
    <w:rsid w:val="00840E6A"/>
    <w:rsid w:val="00840F92"/>
    <w:rsid w:val="00840FCA"/>
    <w:rsid w:val="008411B5"/>
    <w:rsid w:val="00841401"/>
    <w:rsid w:val="008418A5"/>
    <w:rsid w:val="00841BCD"/>
    <w:rsid w:val="00841DB3"/>
    <w:rsid w:val="00842174"/>
    <w:rsid w:val="008423BA"/>
    <w:rsid w:val="00842599"/>
    <w:rsid w:val="0084259A"/>
    <w:rsid w:val="00843034"/>
    <w:rsid w:val="00843CD8"/>
    <w:rsid w:val="00843DF9"/>
    <w:rsid w:val="0084436D"/>
    <w:rsid w:val="008443BC"/>
    <w:rsid w:val="00844709"/>
    <w:rsid w:val="00844721"/>
    <w:rsid w:val="00844FE5"/>
    <w:rsid w:val="0084503F"/>
    <w:rsid w:val="00845951"/>
    <w:rsid w:val="00845C6D"/>
    <w:rsid w:val="0084605D"/>
    <w:rsid w:val="008461E2"/>
    <w:rsid w:val="008462F8"/>
    <w:rsid w:val="00846582"/>
    <w:rsid w:val="008469B6"/>
    <w:rsid w:val="00847264"/>
    <w:rsid w:val="008475EE"/>
    <w:rsid w:val="008478D2"/>
    <w:rsid w:val="00847B3B"/>
    <w:rsid w:val="00847BD0"/>
    <w:rsid w:val="00847D69"/>
    <w:rsid w:val="0085032A"/>
    <w:rsid w:val="00850392"/>
    <w:rsid w:val="00850E8A"/>
    <w:rsid w:val="008516A1"/>
    <w:rsid w:val="008517E2"/>
    <w:rsid w:val="00851A8E"/>
    <w:rsid w:val="00851F2D"/>
    <w:rsid w:val="008520BE"/>
    <w:rsid w:val="00852678"/>
    <w:rsid w:val="008529BD"/>
    <w:rsid w:val="00852AF0"/>
    <w:rsid w:val="00852F76"/>
    <w:rsid w:val="00853114"/>
    <w:rsid w:val="00853191"/>
    <w:rsid w:val="008535B3"/>
    <w:rsid w:val="0085365B"/>
    <w:rsid w:val="00853C12"/>
    <w:rsid w:val="00853F4B"/>
    <w:rsid w:val="008546BF"/>
    <w:rsid w:val="00854B38"/>
    <w:rsid w:val="00854BAC"/>
    <w:rsid w:val="0085586A"/>
    <w:rsid w:val="00856131"/>
    <w:rsid w:val="008566E0"/>
    <w:rsid w:val="00856A80"/>
    <w:rsid w:val="0085722B"/>
    <w:rsid w:val="00857576"/>
    <w:rsid w:val="00857A4D"/>
    <w:rsid w:val="00857DED"/>
    <w:rsid w:val="008603CE"/>
    <w:rsid w:val="00860734"/>
    <w:rsid w:val="00860CDB"/>
    <w:rsid w:val="00861524"/>
    <w:rsid w:val="00861877"/>
    <w:rsid w:val="00861D92"/>
    <w:rsid w:val="00862075"/>
    <w:rsid w:val="00862385"/>
    <w:rsid w:val="0086258E"/>
    <w:rsid w:val="008625FD"/>
    <w:rsid w:val="00862665"/>
    <w:rsid w:val="00863204"/>
    <w:rsid w:val="00863226"/>
    <w:rsid w:val="00863893"/>
    <w:rsid w:val="00863C5D"/>
    <w:rsid w:val="00863E44"/>
    <w:rsid w:val="008648C9"/>
    <w:rsid w:val="008649DB"/>
    <w:rsid w:val="0086522A"/>
    <w:rsid w:val="008653F8"/>
    <w:rsid w:val="0086586F"/>
    <w:rsid w:val="00865EA9"/>
    <w:rsid w:val="008661A9"/>
    <w:rsid w:val="00866837"/>
    <w:rsid w:val="008702E7"/>
    <w:rsid w:val="0087066B"/>
    <w:rsid w:val="008709E3"/>
    <w:rsid w:val="00870A56"/>
    <w:rsid w:val="00870A94"/>
    <w:rsid w:val="0087103E"/>
    <w:rsid w:val="00871289"/>
    <w:rsid w:val="00871B96"/>
    <w:rsid w:val="00871D66"/>
    <w:rsid w:val="00872453"/>
    <w:rsid w:val="008725B5"/>
    <w:rsid w:val="0087267E"/>
    <w:rsid w:val="00872BA0"/>
    <w:rsid w:val="00872DC1"/>
    <w:rsid w:val="00873506"/>
    <w:rsid w:val="008737EA"/>
    <w:rsid w:val="00873B94"/>
    <w:rsid w:val="00873BEB"/>
    <w:rsid w:val="00873EE3"/>
    <w:rsid w:val="0087451F"/>
    <w:rsid w:val="008745AA"/>
    <w:rsid w:val="00874EC0"/>
    <w:rsid w:val="00875314"/>
    <w:rsid w:val="00875BE1"/>
    <w:rsid w:val="0087612B"/>
    <w:rsid w:val="0087642F"/>
    <w:rsid w:val="00876AFA"/>
    <w:rsid w:val="008775AF"/>
    <w:rsid w:val="008776F6"/>
    <w:rsid w:val="0087796C"/>
    <w:rsid w:val="00877F4C"/>
    <w:rsid w:val="00880146"/>
    <w:rsid w:val="00880ABC"/>
    <w:rsid w:val="00880EEF"/>
    <w:rsid w:val="0088144B"/>
    <w:rsid w:val="0088174D"/>
    <w:rsid w:val="00881B3D"/>
    <w:rsid w:val="00881B7A"/>
    <w:rsid w:val="00881F74"/>
    <w:rsid w:val="008826C1"/>
    <w:rsid w:val="0088337A"/>
    <w:rsid w:val="008834E0"/>
    <w:rsid w:val="00883DFD"/>
    <w:rsid w:val="0088499D"/>
    <w:rsid w:val="008849DB"/>
    <w:rsid w:val="00884A0D"/>
    <w:rsid w:val="008851D3"/>
    <w:rsid w:val="008857A9"/>
    <w:rsid w:val="00885D3B"/>
    <w:rsid w:val="00886031"/>
    <w:rsid w:val="00886371"/>
    <w:rsid w:val="00886EF6"/>
    <w:rsid w:val="00886F28"/>
    <w:rsid w:val="0088773C"/>
    <w:rsid w:val="00887857"/>
    <w:rsid w:val="008879A2"/>
    <w:rsid w:val="00887BB2"/>
    <w:rsid w:val="00887CD1"/>
    <w:rsid w:val="00887D72"/>
    <w:rsid w:val="00887DFE"/>
    <w:rsid w:val="00887E01"/>
    <w:rsid w:val="00887F0B"/>
    <w:rsid w:val="00887F53"/>
    <w:rsid w:val="0089017D"/>
    <w:rsid w:val="0089025D"/>
    <w:rsid w:val="008908D8"/>
    <w:rsid w:val="00890CCF"/>
    <w:rsid w:val="00890EBF"/>
    <w:rsid w:val="008910F9"/>
    <w:rsid w:val="008914BC"/>
    <w:rsid w:val="00892032"/>
    <w:rsid w:val="0089210C"/>
    <w:rsid w:val="00892136"/>
    <w:rsid w:val="00892143"/>
    <w:rsid w:val="008923AE"/>
    <w:rsid w:val="0089260D"/>
    <w:rsid w:val="00893389"/>
    <w:rsid w:val="008939E0"/>
    <w:rsid w:val="00893B36"/>
    <w:rsid w:val="00893CD6"/>
    <w:rsid w:val="00893D2E"/>
    <w:rsid w:val="0089420D"/>
    <w:rsid w:val="00894FF3"/>
    <w:rsid w:val="00895B60"/>
    <w:rsid w:val="0089605C"/>
    <w:rsid w:val="008968AD"/>
    <w:rsid w:val="00896AD6"/>
    <w:rsid w:val="00896FC3"/>
    <w:rsid w:val="00897CCB"/>
    <w:rsid w:val="008A01A4"/>
    <w:rsid w:val="008A020D"/>
    <w:rsid w:val="008A028D"/>
    <w:rsid w:val="008A0840"/>
    <w:rsid w:val="008A0D44"/>
    <w:rsid w:val="008A1339"/>
    <w:rsid w:val="008A1BF7"/>
    <w:rsid w:val="008A1D15"/>
    <w:rsid w:val="008A1DED"/>
    <w:rsid w:val="008A2396"/>
    <w:rsid w:val="008A24B5"/>
    <w:rsid w:val="008A2E5C"/>
    <w:rsid w:val="008A2EEE"/>
    <w:rsid w:val="008A2FDB"/>
    <w:rsid w:val="008A30CF"/>
    <w:rsid w:val="008A3319"/>
    <w:rsid w:val="008A35D5"/>
    <w:rsid w:val="008A360C"/>
    <w:rsid w:val="008A364C"/>
    <w:rsid w:val="008A3842"/>
    <w:rsid w:val="008A3C2A"/>
    <w:rsid w:val="008A3E50"/>
    <w:rsid w:val="008A478A"/>
    <w:rsid w:val="008A4D12"/>
    <w:rsid w:val="008A4F7E"/>
    <w:rsid w:val="008A4FAE"/>
    <w:rsid w:val="008A523A"/>
    <w:rsid w:val="008A52A1"/>
    <w:rsid w:val="008A556E"/>
    <w:rsid w:val="008A5B0E"/>
    <w:rsid w:val="008A5E7D"/>
    <w:rsid w:val="008A68D2"/>
    <w:rsid w:val="008A7739"/>
    <w:rsid w:val="008A7897"/>
    <w:rsid w:val="008A7934"/>
    <w:rsid w:val="008A793D"/>
    <w:rsid w:val="008A7A56"/>
    <w:rsid w:val="008A7F3A"/>
    <w:rsid w:val="008A7FCC"/>
    <w:rsid w:val="008B00D2"/>
    <w:rsid w:val="008B00D5"/>
    <w:rsid w:val="008B078E"/>
    <w:rsid w:val="008B0961"/>
    <w:rsid w:val="008B0ABD"/>
    <w:rsid w:val="008B0EE1"/>
    <w:rsid w:val="008B1070"/>
    <w:rsid w:val="008B1BA2"/>
    <w:rsid w:val="008B1DBB"/>
    <w:rsid w:val="008B1EE2"/>
    <w:rsid w:val="008B2191"/>
    <w:rsid w:val="008B2359"/>
    <w:rsid w:val="008B2BF6"/>
    <w:rsid w:val="008B2CD3"/>
    <w:rsid w:val="008B3053"/>
    <w:rsid w:val="008B31AB"/>
    <w:rsid w:val="008B37ED"/>
    <w:rsid w:val="008B3B83"/>
    <w:rsid w:val="008B3EDC"/>
    <w:rsid w:val="008B4143"/>
    <w:rsid w:val="008B43A9"/>
    <w:rsid w:val="008B4642"/>
    <w:rsid w:val="008B468A"/>
    <w:rsid w:val="008B50CA"/>
    <w:rsid w:val="008B5D29"/>
    <w:rsid w:val="008B5DDF"/>
    <w:rsid w:val="008B62E4"/>
    <w:rsid w:val="008B65F3"/>
    <w:rsid w:val="008B70F0"/>
    <w:rsid w:val="008B7351"/>
    <w:rsid w:val="008B7732"/>
    <w:rsid w:val="008C011C"/>
    <w:rsid w:val="008C015C"/>
    <w:rsid w:val="008C02E9"/>
    <w:rsid w:val="008C04C4"/>
    <w:rsid w:val="008C04C9"/>
    <w:rsid w:val="008C05B2"/>
    <w:rsid w:val="008C0E99"/>
    <w:rsid w:val="008C0F6A"/>
    <w:rsid w:val="008C166D"/>
    <w:rsid w:val="008C1CD7"/>
    <w:rsid w:val="008C1E0D"/>
    <w:rsid w:val="008C1E94"/>
    <w:rsid w:val="008C20AD"/>
    <w:rsid w:val="008C20DD"/>
    <w:rsid w:val="008C20E1"/>
    <w:rsid w:val="008C2613"/>
    <w:rsid w:val="008C2E5E"/>
    <w:rsid w:val="008C32D5"/>
    <w:rsid w:val="008C3582"/>
    <w:rsid w:val="008C37A1"/>
    <w:rsid w:val="008C39F7"/>
    <w:rsid w:val="008C3DAA"/>
    <w:rsid w:val="008C3E61"/>
    <w:rsid w:val="008C3FD8"/>
    <w:rsid w:val="008C40CB"/>
    <w:rsid w:val="008C4232"/>
    <w:rsid w:val="008C44C9"/>
    <w:rsid w:val="008C4DEF"/>
    <w:rsid w:val="008C4E61"/>
    <w:rsid w:val="008C53C5"/>
    <w:rsid w:val="008C5E52"/>
    <w:rsid w:val="008C5E67"/>
    <w:rsid w:val="008C61A4"/>
    <w:rsid w:val="008C6361"/>
    <w:rsid w:val="008C7092"/>
    <w:rsid w:val="008C7154"/>
    <w:rsid w:val="008C7368"/>
    <w:rsid w:val="008C74A8"/>
    <w:rsid w:val="008C756E"/>
    <w:rsid w:val="008C7811"/>
    <w:rsid w:val="008C7B5F"/>
    <w:rsid w:val="008C7DEA"/>
    <w:rsid w:val="008D0722"/>
    <w:rsid w:val="008D1113"/>
    <w:rsid w:val="008D12E6"/>
    <w:rsid w:val="008D1466"/>
    <w:rsid w:val="008D1740"/>
    <w:rsid w:val="008D22B2"/>
    <w:rsid w:val="008D241B"/>
    <w:rsid w:val="008D2D4B"/>
    <w:rsid w:val="008D34DA"/>
    <w:rsid w:val="008D3FB6"/>
    <w:rsid w:val="008D400B"/>
    <w:rsid w:val="008D4319"/>
    <w:rsid w:val="008D4441"/>
    <w:rsid w:val="008D4FAE"/>
    <w:rsid w:val="008D5A17"/>
    <w:rsid w:val="008D5A50"/>
    <w:rsid w:val="008D6605"/>
    <w:rsid w:val="008D6AC0"/>
    <w:rsid w:val="008D6BE2"/>
    <w:rsid w:val="008D6CED"/>
    <w:rsid w:val="008D72DA"/>
    <w:rsid w:val="008D7587"/>
    <w:rsid w:val="008D76CA"/>
    <w:rsid w:val="008D77B6"/>
    <w:rsid w:val="008D7C24"/>
    <w:rsid w:val="008D7F4F"/>
    <w:rsid w:val="008D7F67"/>
    <w:rsid w:val="008E0E05"/>
    <w:rsid w:val="008E106A"/>
    <w:rsid w:val="008E17F6"/>
    <w:rsid w:val="008E1A9B"/>
    <w:rsid w:val="008E233B"/>
    <w:rsid w:val="008E2602"/>
    <w:rsid w:val="008E2864"/>
    <w:rsid w:val="008E2DDC"/>
    <w:rsid w:val="008E3164"/>
    <w:rsid w:val="008E31E4"/>
    <w:rsid w:val="008E3343"/>
    <w:rsid w:val="008E33DB"/>
    <w:rsid w:val="008E3622"/>
    <w:rsid w:val="008E3842"/>
    <w:rsid w:val="008E3AC9"/>
    <w:rsid w:val="008E3B02"/>
    <w:rsid w:val="008E3C16"/>
    <w:rsid w:val="008E42C2"/>
    <w:rsid w:val="008E4686"/>
    <w:rsid w:val="008E46CE"/>
    <w:rsid w:val="008E4CBC"/>
    <w:rsid w:val="008E4CC8"/>
    <w:rsid w:val="008E5BE3"/>
    <w:rsid w:val="008E63FC"/>
    <w:rsid w:val="008E6CE2"/>
    <w:rsid w:val="008E6F39"/>
    <w:rsid w:val="008E7424"/>
    <w:rsid w:val="008E7431"/>
    <w:rsid w:val="008E76CF"/>
    <w:rsid w:val="008E76F2"/>
    <w:rsid w:val="008E7DDA"/>
    <w:rsid w:val="008E7F51"/>
    <w:rsid w:val="008F0116"/>
    <w:rsid w:val="008F03E8"/>
    <w:rsid w:val="008F041C"/>
    <w:rsid w:val="008F062F"/>
    <w:rsid w:val="008F1173"/>
    <w:rsid w:val="008F1250"/>
    <w:rsid w:val="008F1391"/>
    <w:rsid w:val="008F15C6"/>
    <w:rsid w:val="008F1804"/>
    <w:rsid w:val="008F24E1"/>
    <w:rsid w:val="008F2A69"/>
    <w:rsid w:val="008F3D26"/>
    <w:rsid w:val="008F3D35"/>
    <w:rsid w:val="008F42B1"/>
    <w:rsid w:val="008F4544"/>
    <w:rsid w:val="008F4C93"/>
    <w:rsid w:val="008F5087"/>
    <w:rsid w:val="008F53C7"/>
    <w:rsid w:val="008F5EFB"/>
    <w:rsid w:val="008F649C"/>
    <w:rsid w:val="008F6D36"/>
    <w:rsid w:val="008F6F32"/>
    <w:rsid w:val="008F722C"/>
    <w:rsid w:val="008F741E"/>
    <w:rsid w:val="008F7A78"/>
    <w:rsid w:val="008F7B44"/>
    <w:rsid w:val="0090091A"/>
    <w:rsid w:val="00901291"/>
    <w:rsid w:val="00901461"/>
    <w:rsid w:val="00901733"/>
    <w:rsid w:val="00901A70"/>
    <w:rsid w:val="00901C1F"/>
    <w:rsid w:val="00901CA4"/>
    <w:rsid w:val="00902430"/>
    <w:rsid w:val="00902B8E"/>
    <w:rsid w:val="00902E3B"/>
    <w:rsid w:val="0090342B"/>
    <w:rsid w:val="009034F0"/>
    <w:rsid w:val="0090373B"/>
    <w:rsid w:val="00903D63"/>
    <w:rsid w:val="00903F8A"/>
    <w:rsid w:val="00904116"/>
    <w:rsid w:val="0090427E"/>
    <w:rsid w:val="009042BD"/>
    <w:rsid w:val="009042D0"/>
    <w:rsid w:val="00904B35"/>
    <w:rsid w:val="00904C69"/>
    <w:rsid w:val="00904FE4"/>
    <w:rsid w:val="0090521F"/>
    <w:rsid w:val="00905659"/>
    <w:rsid w:val="009059F0"/>
    <w:rsid w:val="00905CBD"/>
    <w:rsid w:val="00905EDB"/>
    <w:rsid w:val="009061BC"/>
    <w:rsid w:val="009063C1"/>
    <w:rsid w:val="0090652A"/>
    <w:rsid w:val="009065D3"/>
    <w:rsid w:val="00906B37"/>
    <w:rsid w:val="0090718B"/>
    <w:rsid w:val="009075DE"/>
    <w:rsid w:val="0090764B"/>
    <w:rsid w:val="00907871"/>
    <w:rsid w:val="00907BC2"/>
    <w:rsid w:val="00907D7B"/>
    <w:rsid w:val="00910312"/>
    <w:rsid w:val="00910A00"/>
    <w:rsid w:val="00910D95"/>
    <w:rsid w:val="0091177F"/>
    <w:rsid w:val="00911898"/>
    <w:rsid w:val="0091210E"/>
    <w:rsid w:val="0091218C"/>
    <w:rsid w:val="00912929"/>
    <w:rsid w:val="00912A77"/>
    <w:rsid w:val="00913272"/>
    <w:rsid w:val="00913723"/>
    <w:rsid w:val="00913737"/>
    <w:rsid w:val="009137AA"/>
    <w:rsid w:val="0091383D"/>
    <w:rsid w:val="00913860"/>
    <w:rsid w:val="00913DA6"/>
    <w:rsid w:val="0091456A"/>
    <w:rsid w:val="009146B9"/>
    <w:rsid w:val="00914895"/>
    <w:rsid w:val="009151CB"/>
    <w:rsid w:val="009151F3"/>
    <w:rsid w:val="00915B6B"/>
    <w:rsid w:val="00916617"/>
    <w:rsid w:val="009166C9"/>
    <w:rsid w:val="00916723"/>
    <w:rsid w:val="009169B4"/>
    <w:rsid w:val="00916B58"/>
    <w:rsid w:val="00916B88"/>
    <w:rsid w:val="00916CAB"/>
    <w:rsid w:val="00916D49"/>
    <w:rsid w:val="00916F08"/>
    <w:rsid w:val="00917C28"/>
    <w:rsid w:val="00917DC9"/>
    <w:rsid w:val="009203F9"/>
    <w:rsid w:val="00920480"/>
    <w:rsid w:val="00920500"/>
    <w:rsid w:val="00920793"/>
    <w:rsid w:val="00920A6C"/>
    <w:rsid w:val="009214C7"/>
    <w:rsid w:val="00921506"/>
    <w:rsid w:val="00921F64"/>
    <w:rsid w:val="009222C7"/>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481"/>
    <w:rsid w:val="0093056D"/>
    <w:rsid w:val="00931162"/>
    <w:rsid w:val="009311BF"/>
    <w:rsid w:val="0093146A"/>
    <w:rsid w:val="0093160E"/>
    <w:rsid w:val="009317BB"/>
    <w:rsid w:val="0093196C"/>
    <w:rsid w:val="00931F93"/>
    <w:rsid w:val="00932154"/>
    <w:rsid w:val="009326CD"/>
    <w:rsid w:val="00932F91"/>
    <w:rsid w:val="0093309F"/>
    <w:rsid w:val="00933192"/>
    <w:rsid w:val="00933887"/>
    <w:rsid w:val="00933921"/>
    <w:rsid w:val="00933EAE"/>
    <w:rsid w:val="00934619"/>
    <w:rsid w:val="009347F2"/>
    <w:rsid w:val="0093487C"/>
    <w:rsid w:val="00934BB1"/>
    <w:rsid w:val="00934E8D"/>
    <w:rsid w:val="00934E9E"/>
    <w:rsid w:val="00935258"/>
    <w:rsid w:val="0093549D"/>
    <w:rsid w:val="00935932"/>
    <w:rsid w:val="00936073"/>
    <w:rsid w:val="00936159"/>
    <w:rsid w:val="009361AB"/>
    <w:rsid w:val="0093624B"/>
    <w:rsid w:val="0093637E"/>
    <w:rsid w:val="00936D42"/>
    <w:rsid w:val="00937399"/>
    <w:rsid w:val="00940082"/>
    <w:rsid w:val="009402F1"/>
    <w:rsid w:val="00940340"/>
    <w:rsid w:val="009407E5"/>
    <w:rsid w:val="00940CD5"/>
    <w:rsid w:val="00941236"/>
    <w:rsid w:val="009412E1"/>
    <w:rsid w:val="009413F8"/>
    <w:rsid w:val="0094154E"/>
    <w:rsid w:val="009417C4"/>
    <w:rsid w:val="009420CF"/>
    <w:rsid w:val="00942A73"/>
    <w:rsid w:val="00942E42"/>
    <w:rsid w:val="00943428"/>
    <w:rsid w:val="009437F0"/>
    <w:rsid w:val="00943E08"/>
    <w:rsid w:val="00944409"/>
    <w:rsid w:val="00944582"/>
    <w:rsid w:val="00944717"/>
    <w:rsid w:val="00944E03"/>
    <w:rsid w:val="00944FA2"/>
    <w:rsid w:val="0094526E"/>
    <w:rsid w:val="009454DF"/>
    <w:rsid w:val="009455EB"/>
    <w:rsid w:val="009457B5"/>
    <w:rsid w:val="00945AFD"/>
    <w:rsid w:val="00945B9A"/>
    <w:rsid w:val="009461F4"/>
    <w:rsid w:val="009468AC"/>
    <w:rsid w:val="00946A12"/>
    <w:rsid w:val="00946C26"/>
    <w:rsid w:val="00946E32"/>
    <w:rsid w:val="009470EE"/>
    <w:rsid w:val="00950647"/>
    <w:rsid w:val="00950AB1"/>
    <w:rsid w:val="00950C6C"/>
    <w:rsid w:val="009510DE"/>
    <w:rsid w:val="0095130B"/>
    <w:rsid w:val="00951ECE"/>
    <w:rsid w:val="009522EF"/>
    <w:rsid w:val="009523D1"/>
    <w:rsid w:val="009526B5"/>
    <w:rsid w:val="00952A42"/>
    <w:rsid w:val="00952BC0"/>
    <w:rsid w:val="0095305A"/>
    <w:rsid w:val="0095308F"/>
    <w:rsid w:val="0095348F"/>
    <w:rsid w:val="00953885"/>
    <w:rsid w:val="00953899"/>
    <w:rsid w:val="00953A93"/>
    <w:rsid w:val="00953E38"/>
    <w:rsid w:val="009541D3"/>
    <w:rsid w:val="0095453A"/>
    <w:rsid w:val="00954786"/>
    <w:rsid w:val="009548C4"/>
    <w:rsid w:val="00954C2D"/>
    <w:rsid w:val="00954CDB"/>
    <w:rsid w:val="0095504F"/>
    <w:rsid w:val="009550E2"/>
    <w:rsid w:val="009551AD"/>
    <w:rsid w:val="00955296"/>
    <w:rsid w:val="009553B3"/>
    <w:rsid w:val="00955898"/>
    <w:rsid w:val="00955D83"/>
    <w:rsid w:val="00955E6D"/>
    <w:rsid w:val="009560AA"/>
    <w:rsid w:val="009562C7"/>
    <w:rsid w:val="009563D3"/>
    <w:rsid w:val="0095658A"/>
    <w:rsid w:val="00956729"/>
    <w:rsid w:val="0095684A"/>
    <w:rsid w:val="00956C9D"/>
    <w:rsid w:val="00956D10"/>
    <w:rsid w:val="0096085B"/>
    <w:rsid w:val="009609B4"/>
    <w:rsid w:val="00960D11"/>
    <w:rsid w:val="0096124F"/>
    <w:rsid w:val="009617B8"/>
    <w:rsid w:val="00961E96"/>
    <w:rsid w:val="00961F3B"/>
    <w:rsid w:val="00962183"/>
    <w:rsid w:val="00962721"/>
    <w:rsid w:val="00962925"/>
    <w:rsid w:val="00962D30"/>
    <w:rsid w:val="00963216"/>
    <w:rsid w:val="00963606"/>
    <w:rsid w:val="00963770"/>
    <w:rsid w:val="00963D86"/>
    <w:rsid w:val="00963D89"/>
    <w:rsid w:val="00963ECB"/>
    <w:rsid w:val="00963FD7"/>
    <w:rsid w:val="0096415C"/>
    <w:rsid w:val="0096430A"/>
    <w:rsid w:val="00964554"/>
    <w:rsid w:val="009645C1"/>
    <w:rsid w:val="00964CE6"/>
    <w:rsid w:val="00964D45"/>
    <w:rsid w:val="009650E1"/>
    <w:rsid w:val="009656DE"/>
    <w:rsid w:val="00965CAF"/>
    <w:rsid w:val="00966117"/>
    <w:rsid w:val="0096621D"/>
    <w:rsid w:val="0096624D"/>
    <w:rsid w:val="009666A2"/>
    <w:rsid w:val="00966860"/>
    <w:rsid w:val="009668A6"/>
    <w:rsid w:val="0096693D"/>
    <w:rsid w:val="00966C27"/>
    <w:rsid w:val="00966D4E"/>
    <w:rsid w:val="00966F11"/>
    <w:rsid w:val="009676DA"/>
    <w:rsid w:val="009676FA"/>
    <w:rsid w:val="00967A87"/>
    <w:rsid w:val="00967F2C"/>
    <w:rsid w:val="00970676"/>
    <w:rsid w:val="009706C1"/>
    <w:rsid w:val="00970C25"/>
    <w:rsid w:val="00970DCE"/>
    <w:rsid w:val="0097153F"/>
    <w:rsid w:val="009719C3"/>
    <w:rsid w:val="00971C5B"/>
    <w:rsid w:val="00971DAB"/>
    <w:rsid w:val="009721A9"/>
    <w:rsid w:val="009722DF"/>
    <w:rsid w:val="0097271D"/>
    <w:rsid w:val="00972736"/>
    <w:rsid w:val="009727B9"/>
    <w:rsid w:val="009730B9"/>
    <w:rsid w:val="00973475"/>
    <w:rsid w:val="009735CD"/>
    <w:rsid w:val="009736BE"/>
    <w:rsid w:val="00973B42"/>
    <w:rsid w:val="009741E4"/>
    <w:rsid w:val="00974491"/>
    <w:rsid w:val="00975130"/>
    <w:rsid w:val="0097527C"/>
    <w:rsid w:val="00975C61"/>
    <w:rsid w:val="00975FEB"/>
    <w:rsid w:val="00976072"/>
    <w:rsid w:val="009762DA"/>
    <w:rsid w:val="00976E70"/>
    <w:rsid w:val="009774E5"/>
    <w:rsid w:val="0097784C"/>
    <w:rsid w:val="009778BA"/>
    <w:rsid w:val="00977A7F"/>
    <w:rsid w:val="00977CA7"/>
    <w:rsid w:val="00977E1D"/>
    <w:rsid w:val="00977F4A"/>
    <w:rsid w:val="00980136"/>
    <w:rsid w:val="00980326"/>
    <w:rsid w:val="00981189"/>
    <w:rsid w:val="00981334"/>
    <w:rsid w:val="00981566"/>
    <w:rsid w:val="009817F9"/>
    <w:rsid w:val="00981A00"/>
    <w:rsid w:val="00981E96"/>
    <w:rsid w:val="009824D9"/>
    <w:rsid w:val="00982ABB"/>
    <w:rsid w:val="00982DB4"/>
    <w:rsid w:val="00982E3A"/>
    <w:rsid w:val="0098331F"/>
    <w:rsid w:val="00983499"/>
    <w:rsid w:val="0098356C"/>
    <w:rsid w:val="0098361A"/>
    <w:rsid w:val="00983BB8"/>
    <w:rsid w:val="00983E04"/>
    <w:rsid w:val="00983E58"/>
    <w:rsid w:val="00984AA3"/>
    <w:rsid w:val="00985350"/>
    <w:rsid w:val="00985526"/>
    <w:rsid w:val="00985E8F"/>
    <w:rsid w:val="00985F9F"/>
    <w:rsid w:val="00986045"/>
    <w:rsid w:val="00986480"/>
    <w:rsid w:val="0098681C"/>
    <w:rsid w:val="00986D12"/>
    <w:rsid w:val="00986F66"/>
    <w:rsid w:val="00987863"/>
    <w:rsid w:val="0098790C"/>
    <w:rsid w:val="009901AC"/>
    <w:rsid w:val="0099036F"/>
    <w:rsid w:val="009907E0"/>
    <w:rsid w:val="00990DDA"/>
    <w:rsid w:val="009916A7"/>
    <w:rsid w:val="00991DF6"/>
    <w:rsid w:val="0099226B"/>
    <w:rsid w:val="009922B7"/>
    <w:rsid w:val="009925B9"/>
    <w:rsid w:val="00992A7E"/>
    <w:rsid w:val="0099355E"/>
    <w:rsid w:val="0099360D"/>
    <w:rsid w:val="009936CB"/>
    <w:rsid w:val="00993B1B"/>
    <w:rsid w:val="00993B4D"/>
    <w:rsid w:val="00993CBA"/>
    <w:rsid w:val="00994184"/>
    <w:rsid w:val="00994654"/>
    <w:rsid w:val="009948A1"/>
    <w:rsid w:val="00994916"/>
    <w:rsid w:val="00994CBB"/>
    <w:rsid w:val="00994CEE"/>
    <w:rsid w:val="00994FDD"/>
    <w:rsid w:val="009956E7"/>
    <w:rsid w:val="0099594D"/>
    <w:rsid w:val="00995B49"/>
    <w:rsid w:val="00995E7A"/>
    <w:rsid w:val="00995EF8"/>
    <w:rsid w:val="0099613E"/>
    <w:rsid w:val="0099691B"/>
    <w:rsid w:val="00996BF1"/>
    <w:rsid w:val="00996C1D"/>
    <w:rsid w:val="00996DEF"/>
    <w:rsid w:val="00997297"/>
    <w:rsid w:val="009978D3"/>
    <w:rsid w:val="00997A09"/>
    <w:rsid w:val="00997D3E"/>
    <w:rsid w:val="009A01F9"/>
    <w:rsid w:val="009A0EF7"/>
    <w:rsid w:val="009A1480"/>
    <w:rsid w:val="009A1B83"/>
    <w:rsid w:val="009A1DFC"/>
    <w:rsid w:val="009A1E04"/>
    <w:rsid w:val="009A1FBF"/>
    <w:rsid w:val="009A2089"/>
    <w:rsid w:val="009A20FC"/>
    <w:rsid w:val="009A2461"/>
    <w:rsid w:val="009A2575"/>
    <w:rsid w:val="009A2724"/>
    <w:rsid w:val="009A2765"/>
    <w:rsid w:val="009A2890"/>
    <w:rsid w:val="009A28DA"/>
    <w:rsid w:val="009A2AC3"/>
    <w:rsid w:val="009A31EA"/>
    <w:rsid w:val="009A37F4"/>
    <w:rsid w:val="009A384B"/>
    <w:rsid w:val="009A3C60"/>
    <w:rsid w:val="009A3D81"/>
    <w:rsid w:val="009A3D82"/>
    <w:rsid w:val="009A41BF"/>
    <w:rsid w:val="009A4278"/>
    <w:rsid w:val="009A430B"/>
    <w:rsid w:val="009A494A"/>
    <w:rsid w:val="009A501C"/>
    <w:rsid w:val="009A57CF"/>
    <w:rsid w:val="009A595C"/>
    <w:rsid w:val="009A6430"/>
    <w:rsid w:val="009A64BB"/>
    <w:rsid w:val="009A663A"/>
    <w:rsid w:val="009A6855"/>
    <w:rsid w:val="009A68F0"/>
    <w:rsid w:val="009A6B02"/>
    <w:rsid w:val="009A6D65"/>
    <w:rsid w:val="009A71AC"/>
    <w:rsid w:val="009A7E94"/>
    <w:rsid w:val="009B0573"/>
    <w:rsid w:val="009B0EDB"/>
    <w:rsid w:val="009B18F5"/>
    <w:rsid w:val="009B215B"/>
    <w:rsid w:val="009B241F"/>
    <w:rsid w:val="009B275A"/>
    <w:rsid w:val="009B2990"/>
    <w:rsid w:val="009B355B"/>
    <w:rsid w:val="009B38E1"/>
    <w:rsid w:val="009B4860"/>
    <w:rsid w:val="009B48BA"/>
    <w:rsid w:val="009B4948"/>
    <w:rsid w:val="009B4D00"/>
    <w:rsid w:val="009B55F6"/>
    <w:rsid w:val="009B58DC"/>
    <w:rsid w:val="009B5F73"/>
    <w:rsid w:val="009B65B8"/>
    <w:rsid w:val="009B6C89"/>
    <w:rsid w:val="009B7189"/>
    <w:rsid w:val="009B7634"/>
    <w:rsid w:val="009B7B4B"/>
    <w:rsid w:val="009B7BC7"/>
    <w:rsid w:val="009B7C21"/>
    <w:rsid w:val="009C0114"/>
    <w:rsid w:val="009C082E"/>
    <w:rsid w:val="009C0D78"/>
    <w:rsid w:val="009C0FC7"/>
    <w:rsid w:val="009C1397"/>
    <w:rsid w:val="009C1D25"/>
    <w:rsid w:val="009C2320"/>
    <w:rsid w:val="009C2820"/>
    <w:rsid w:val="009C28E7"/>
    <w:rsid w:val="009C34CA"/>
    <w:rsid w:val="009C39B3"/>
    <w:rsid w:val="009C3C55"/>
    <w:rsid w:val="009C3DC6"/>
    <w:rsid w:val="009C41E8"/>
    <w:rsid w:val="009C44DA"/>
    <w:rsid w:val="009C46D3"/>
    <w:rsid w:val="009C4893"/>
    <w:rsid w:val="009C5357"/>
    <w:rsid w:val="009C554E"/>
    <w:rsid w:val="009C578D"/>
    <w:rsid w:val="009C5ADE"/>
    <w:rsid w:val="009C5AE0"/>
    <w:rsid w:val="009C60E8"/>
    <w:rsid w:val="009C617E"/>
    <w:rsid w:val="009C665E"/>
    <w:rsid w:val="009C67FE"/>
    <w:rsid w:val="009C68B2"/>
    <w:rsid w:val="009C68B5"/>
    <w:rsid w:val="009C6C21"/>
    <w:rsid w:val="009C6EB5"/>
    <w:rsid w:val="009C7935"/>
    <w:rsid w:val="009C7A53"/>
    <w:rsid w:val="009C7A91"/>
    <w:rsid w:val="009C7DD0"/>
    <w:rsid w:val="009D018F"/>
    <w:rsid w:val="009D0280"/>
    <w:rsid w:val="009D0A7F"/>
    <w:rsid w:val="009D0B55"/>
    <w:rsid w:val="009D0CBC"/>
    <w:rsid w:val="009D1FD7"/>
    <w:rsid w:val="009D234E"/>
    <w:rsid w:val="009D34E6"/>
    <w:rsid w:val="009D385D"/>
    <w:rsid w:val="009D3CA6"/>
    <w:rsid w:val="009D46B5"/>
    <w:rsid w:val="009D4895"/>
    <w:rsid w:val="009D49DB"/>
    <w:rsid w:val="009D4C1E"/>
    <w:rsid w:val="009D5145"/>
    <w:rsid w:val="009D5DAD"/>
    <w:rsid w:val="009D5F6D"/>
    <w:rsid w:val="009D627C"/>
    <w:rsid w:val="009D6333"/>
    <w:rsid w:val="009D6635"/>
    <w:rsid w:val="009D6672"/>
    <w:rsid w:val="009D67C4"/>
    <w:rsid w:val="009D71CA"/>
    <w:rsid w:val="009D750D"/>
    <w:rsid w:val="009D761E"/>
    <w:rsid w:val="009D7928"/>
    <w:rsid w:val="009D7A5D"/>
    <w:rsid w:val="009E0026"/>
    <w:rsid w:val="009E0F66"/>
    <w:rsid w:val="009E12C3"/>
    <w:rsid w:val="009E132A"/>
    <w:rsid w:val="009E1496"/>
    <w:rsid w:val="009E187C"/>
    <w:rsid w:val="009E192B"/>
    <w:rsid w:val="009E1945"/>
    <w:rsid w:val="009E19BE"/>
    <w:rsid w:val="009E1EAA"/>
    <w:rsid w:val="009E1FA9"/>
    <w:rsid w:val="009E2349"/>
    <w:rsid w:val="009E2E09"/>
    <w:rsid w:val="009E3069"/>
    <w:rsid w:val="009E3897"/>
    <w:rsid w:val="009E4270"/>
    <w:rsid w:val="009E473F"/>
    <w:rsid w:val="009E484A"/>
    <w:rsid w:val="009E487C"/>
    <w:rsid w:val="009E4916"/>
    <w:rsid w:val="009E4B05"/>
    <w:rsid w:val="009E4D49"/>
    <w:rsid w:val="009E4E6E"/>
    <w:rsid w:val="009E534C"/>
    <w:rsid w:val="009E5795"/>
    <w:rsid w:val="009E5A07"/>
    <w:rsid w:val="009E5F94"/>
    <w:rsid w:val="009E66FF"/>
    <w:rsid w:val="009E699D"/>
    <w:rsid w:val="009E6A01"/>
    <w:rsid w:val="009E6B2F"/>
    <w:rsid w:val="009E6DDB"/>
    <w:rsid w:val="009E6E85"/>
    <w:rsid w:val="009E71C3"/>
    <w:rsid w:val="009E728D"/>
    <w:rsid w:val="009E73E1"/>
    <w:rsid w:val="009E7717"/>
    <w:rsid w:val="009E7BB2"/>
    <w:rsid w:val="009E7C25"/>
    <w:rsid w:val="009F0039"/>
    <w:rsid w:val="009F01B3"/>
    <w:rsid w:val="009F0200"/>
    <w:rsid w:val="009F0764"/>
    <w:rsid w:val="009F07AF"/>
    <w:rsid w:val="009F0CEF"/>
    <w:rsid w:val="009F172D"/>
    <w:rsid w:val="009F1D1D"/>
    <w:rsid w:val="009F21B8"/>
    <w:rsid w:val="009F2321"/>
    <w:rsid w:val="009F23A7"/>
    <w:rsid w:val="009F25B0"/>
    <w:rsid w:val="009F2BBD"/>
    <w:rsid w:val="009F2DD4"/>
    <w:rsid w:val="009F37BA"/>
    <w:rsid w:val="009F395A"/>
    <w:rsid w:val="009F3CCB"/>
    <w:rsid w:val="009F3DEC"/>
    <w:rsid w:val="009F3E20"/>
    <w:rsid w:val="009F403C"/>
    <w:rsid w:val="009F4894"/>
    <w:rsid w:val="009F48B8"/>
    <w:rsid w:val="009F4EC5"/>
    <w:rsid w:val="009F4EFE"/>
    <w:rsid w:val="009F50A0"/>
    <w:rsid w:val="009F580A"/>
    <w:rsid w:val="009F5F44"/>
    <w:rsid w:val="009F62B1"/>
    <w:rsid w:val="009F63D0"/>
    <w:rsid w:val="009F682B"/>
    <w:rsid w:val="009F6AC3"/>
    <w:rsid w:val="009F6B64"/>
    <w:rsid w:val="009F6C34"/>
    <w:rsid w:val="009F6F67"/>
    <w:rsid w:val="009F6FB3"/>
    <w:rsid w:val="009F716A"/>
    <w:rsid w:val="009F7FB4"/>
    <w:rsid w:val="00A0017F"/>
    <w:rsid w:val="00A00354"/>
    <w:rsid w:val="00A0065D"/>
    <w:rsid w:val="00A00C11"/>
    <w:rsid w:val="00A00D73"/>
    <w:rsid w:val="00A012EE"/>
    <w:rsid w:val="00A01554"/>
    <w:rsid w:val="00A01A55"/>
    <w:rsid w:val="00A01E1F"/>
    <w:rsid w:val="00A01E9D"/>
    <w:rsid w:val="00A021CE"/>
    <w:rsid w:val="00A025FE"/>
    <w:rsid w:val="00A02FE7"/>
    <w:rsid w:val="00A03035"/>
    <w:rsid w:val="00A036EF"/>
    <w:rsid w:val="00A03F3C"/>
    <w:rsid w:val="00A04106"/>
    <w:rsid w:val="00A04237"/>
    <w:rsid w:val="00A04717"/>
    <w:rsid w:val="00A0471D"/>
    <w:rsid w:val="00A04992"/>
    <w:rsid w:val="00A04AF7"/>
    <w:rsid w:val="00A04E4D"/>
    <w:rsid w:val="00A04F09"/>
    <w:rsid w:val="00A059CF"/>
    <w:rsid w:val="00A05BE4"/>
    <w:rsid w:val="00A05D6B"/>
    <w:rsid w:val="00A06017"/>
    <w:rsid w:val="00A06D74"/>
    <w:rsid w:val="00A06F3A"/>
    <w:rsid w:val="00A07661"/>
    <w:rsid w:val="00A07B86"/>
    <w:rsid w:val="00A07BB0"/>
    <w:rsid w:val="00A102A6"/>
    <w:rsid w:val="00A110EE"/>
    <w:rsid w:val="00A1122F"/>
    <w:rsid w:val="00A11357"/>
    <w:rsid w:val="00A11576"/>
    <w:rsid w:val="00A115FE"/>
    <w:rsid w:val="00A11736"/>
    <w:rsid w:val="00A117DD"/>
    <w:rsid w:val="00A117F1"/>
    <w:rsid w:val="00A118B7"/>
    <w:rsid w:val="00A11C70"/>
    <w:rsid w:val="00A11E63"/>
    <w:rsid w:val="00A12AB7"/>
    <w:rsid w:val="00A12C8B"/>
    <w:rsid w:val="00A12DD5"/>
    <w:rsid w:val="00A130A6"/>
    <w:rsid w:val="00A136E1"/>
    <w:rsid w:val="00A137F7"/>
    <w:rsid w:val="00A13EB1"/>
    <w:rsid w:val="00A13FB6"/>
    <w:rsid w:val="00A13FC5"/>
    <w:rsid w:val="00A14236"/>
    <w:rsid w:val="00A145E3"/>
    <w:rsid w:val="00A147AA"/>
    <w:rsid w:val="00A149CA"/>
    <w:rsid w:val="00A14A70"/>
    <w:rsid w:val="00A14B63"/>
    <w:rsid w:val="00A14BCB"/>
    <w:rsid w:val="00A1515C"/>
    <w:rsid w:val="00A15613"/>
    <w:rsid w:val="00A158A9"/>
    <w:rsid w:val="00A15DF5"/>
    <w:rsid w:val="00A15FA5"/>
    <w:rsid w:val="00A16003"/>
    <w:rsid w:val="00A16367"/>
    <w:rsid w:val="00A16E7D"/>
    <w:rsid w:val="00A179C6"/>
    <w:rsid w:val="00A17A3D"/>
    <w:rsid w:val="00A17E36"/>
    <w:rsid w:val="00A17F18"/>
    <w:rsid w:val="00A20092"/>
    <w:rsid w:val="00A20ED3"/>
    <w:rsid w:val="00A20EEB"/>
    <w:rsid w:val="00A21773"/>
    <w:rsid w:val="00A21D71"/>
    <w:rsid w:val="00A22298"/>
    <w:rsid w:val="00A224D5"/>
    <w:rsid w:val="00A2284B"/>
    <w:rsid w:val="00A22B78"/>
    <w:rsid w:val="00A230D0"/>
    <w:rsid w:val="00A23870"/>
    <w:rsid w:val="00A23DAC"/>
    <w:rsid w:val="00A23FBE"/>
    <w:rsid w:val="00A24312"/>
    <w:rsid w:val="00A24361"/>
    <w:rsid w:val="00A244CB"/>
    <w:rsid w:val="00A24621"/>
    <w:rsid w:val="00A246B3"/>
    <w:rsid w:val="00A246F7"/>
    <w:rsid w:val="00A24755"/>
    <w:rsid w:val="00A24E88"/>
    <w:rsid w:val="00A24EBF"/>
    <w:rsid w:val="00A25023"/>
    <w:rsid w:val="00A251C2"/>
    <w:rsid w:val="00A2598F"/>
    <w:rsid w:val="00A25AE5"/>
    <w:rsid w:val="00A25D00"/>
    <w:rsid w:val="00A25F5C"/>
    <w:rsid w:val="00A2616B"/>
    <w:rsid w:val="00A261F8"/>
    <w:rsid w:val="00A26442"/>
    <w:rsid w:val="00A26546"/>
    <w:rsid w:val="00A2664C"/>
    <w:rsid w:val="00A2666E"/>
    <w:rsid w:val="00A269F4"/>
    <w:rsid w:val="00A26B87"/>
    <w:rsid w:val="00A27176"/>
    <w:rsid w:val="00A2785D"/>
    <w:rsid w:val="00A27E30"/>
    <w:rsid w:val="00A30165"/>
    <w:rsid w:val="00A307C1"/>
    <w:rsid w:val="00A30B21"/>
    <w:rsid w:val="00A31634"/>
    <w:rsid w:val="00A31C1F"/>
    <w:rsid w:val="00A31CAA"/>
    <w:rsid w:val="00A31E90"/>
    <w:rsid w:val="00A32055"/>
    <w:rsid w:val="00A32240"/>
    <w:rsid w:val="00A3259F"/>
    <w:rsid w:val="00A32C69"/>
    <w:rsid w:val="00A32F97"/>
    <w:rsid w:val="00A338C9"/>
    <w:rsid w:val="00A338D6"/>
    <w:rsid w:val="00A3417C"/>
    <w:rsid w:val="00A3428D"/>
    <w:rsid w:val="00A3439B"/>
    <w:rsid w:val="00A3484B"/>
    <w:rsid w:val="00A34ACF"/>
    <w:rsid w:val="00A35677"/>
    <w:rsid w:val="00A3574C"/>
    <w:rsid w:val="00A3584A"/>
    <w:rsid w:val="00A364BB"/>
    <w:rsid w:val="00A36D41"/>
    <w:rsid w:val="00A37002"/>
    <w:rsid w:val="00A370E7"/>
    <w:rsid w:val="00A37163"/>
    <w:rsid w:val="00A371F4"/>
    <w:rsid w:val="00A3761F"/>
    <w:rsid w:val="00A4077F"/>
    <w:rsid w:val="00A40B33"/>
    <w:rsid w:val="00A4194F"/>
    <w:rsid w:val="00A41E04"/>
    <w:rsid w:val="00A4201A"/>
    <w:rsid w:val="00A42068"/>
    <w:rsid w:val="00A420F8"/>
    <w:rsid w:val="00A425F7"/>
    <w:rsid w:val="00A42747"/>
    <w:rsid w:val="00A42C57"/>
    <w:rsid w:val="00A4355E"/>
    <w:rsid w:val="00A4396F"/>
    <w:rsid w:val="00A43DF5"/>
    <w:rsid w:val="00A43EF5"/>
    <w:rsid w:val="00A44150"/>
    <w:rsid w:val="00A442B1"/>
    <w:rsid w:val="00A448D7"/>
    <w:rsid w:val="00A44A90"/>
    <w:rsid w:val="00A44EE4"/>
    <w:rsid w:val="00A4556D"/>
    <w:rsid w:val="00A459AF"/>
    <w:rsid w:val="00A45BFA"/>
    <w:rsid w:val="00A461CD"/>
    <w:rsid w:val="00A469AC"/>
    <w:rsid w:val="00A46C2A"/>
    <w:rsid w:val="00A47741"/>
    <w:rsid w:val="00A478C6"/>
    <w:rsid w:val="00A47B85"/>
    <w:rsid w:val="00A47FE1"/>
    <w:rsid w:val="00A501D7"/>
    <w:rsid w:val="00A50315"/>
    <w:rsid w:val="00A50514"/>
    <w:rsid w:val="00A50523"/>
    <w:rsid w:val="00A5097E"/>
    <w:rsid w:val="00A50CFD"/>
    <w:rsid w:val="00A50F25"/>
    <w:rsid w:val="00A51148"/>
    <w:rsid w:val="00A5116C"/>
    <w:rsid w:val="00A51259"/>
    <w:rsid w:val="00A51368"/>
    <w:rsid w:val="00A515D9"/>
    <w:rsid w:val="00A5179B"/>
    <w:rsid w:val="00A51ECB"/>
    <w:rsid w:val="00A52094"/>
    <w:rsid w:val="00A520AE"/>
    <w:rsid w:val="00A520D9"/>
    <w:rsid w:val="00A524D9"/>
    <w:rsid w:val="00A52F6F"/>
    <w:rsid w:val="00A5332A"/>
    <w:rsid w:val="00A53682"/>
    <w:rsid w:val="00A53713"/>
    <w:rsid w:val="00A53F5D"/>
    <w:rsid w:val="00A53F98"/>
    <w:rsid w:val="00A5439E"/>
    <w:rsid w:val="00A54566"/>
    <w:rsid w:val="00A545CD"/>
    <w:rsid w:val="00A546CE"/>
    <w:rsid w:val="00A54C5E"/>
    <w:rsid w:val="00A54F02"/>
    <w:rsid w:val="00A555CE"/>
    <w:rsid w:val="00A55781"/>
    <w:rsid w:val="00A55AFC"/>
    <w:rsid w:val="00A55B54"/>
    <w:rsid w:val="00A55B5D"/>
    <w:rsid w:val="00A55DBD"/>
    <w:rsid w:val="00A56B72"/>
    <w:rsid w:val="00A56B9F"/>
    <w:rsid w:val="00A56F59"/>
    <w:rsid w:val="00A57014"/>
    <w:rsid w:val="00A5733F"/>
    <w:rsid w:val="00A576A9"/>
    <w:rsid w:val="00A57B72"/>
    <w:rsid w:val="00A60226"/>
    <w:rsid w:val="00A60ADB"/>
    <w:rsid w:val="00A612A7"/>
    <w:rsid w:val="00A6138E"/>
    <w:rsid w:val="00A6145D"/>
    <w:rsid w:val="00A6150D"/>
    <w:rsid w:val="00A6179C"/>
    <w:rsid w:val="00A6187F"/>
    <w:rsid w:val="00A61C56"/>
    <w:rsid w:val="00A622A6"/>
    <w:rsid w:val="00A62315"/>
    <w:rsid w:val="00A63AC4"/>
    <w:rsid w:val="00A63EE5"/>
    <w:rsid w:val="00A63FB0"/>
    <w:rsid w:val="00A64262"/>
    <w:rsid w:val="00A64D6C"/>
    <w:rsid w:val="00A64DA0"/>
    <w:rsid w:val="00A64DB5"/>
    <w:rsid w:val="00A65190"/>
    <w:rsid w:val="00A65BF1"/>
    <w:rsid w:val="00A65DF7"/>
    <w:rsid w:val="00A65FE6"/>
    <w:rsid w:val="00A6608B"/>
    <w:rsid w:val="00A6618B"/>
    <w:rsid w:val="00A665B1"/>
    <w:rsid w:val="00A66B80"/>
    <w:rsid w:val="00A67C7B"/>
    <w:rsid w:val="00A67FA4"/>
    <w:rsid w:val="00A70FD0"/>
    <w:rsid w:val="00A711D1"/>
    <w:rsid w:val="00A718E5"/>
    <w:rsid w:val="00A71B4C"/>
    <w:rsid w:val="00A726BE"/>
    <w:rsid w:val="00A72808"/>
    <w:rsid w:val="00A72B3E"/>
    <w:rsid w:val="00A7319A"/>
    <w:rsid w:val="00A735B9"/>
    <w:rsid w:val="00A74280"/>
    <w:rsid w:val="00A743EF"/>
    <w:rsid w:val="00A74467"/>
    <w:rsid w:val="00A74BEF"/>
    <w:rsid w:val="00A74DE0"/>
    <w:rsid w:val="00A75447"/>
    <w:rsid w:val="00A75861"/>
    <w:rsid w:val="00A75BEF"/>
    <w:rsid w:val="00A75EF1"/>
    <w:rsid w:val="00A7611C"/>
    <w:rsid w:val="00A76198"/>
    <w:rsid w:val="00A768C7"/>
    <w:rsid w:val="00A76FCA"/>
    <w:rsid w:val="00A772B4"/>
    <w:rsid w:val="00A77828"/>
    <w:rsid w:val="00A77F28"/>
    <w:rsid w:val="00A77F2A"/>
    <w:rsid w:val="00A80420"/>
    <w:rsid w:val="00A807DC"/>
    <w:rsid w:val="00A808F3"/>
    <w:rsid w:val="00A80A05"/>
    <w:rsid w:val="00A80AC5"/>
    <w:rsid w:val="00A80EA8"/>
    <w:rsid w:val="00A81171"/>
    <w:rsid w:val="00A817CB"/>
    <w:rsid w:val="00A81877"/>
    <w:rsid w:val="00A81F6B"/>
    <w:rsid w:val="00A82045"/>
    <w:rsid w:val="00A82194"/>
    <w:rsid w:val="00A827CF"/>
    <w:rsid w:val="00A82B77"/>
    <w:rsid w:val="00A82F03"/>
    <w:rsid w:val="00A8327E"/>
    <w:rsid w:val="00A83829"/>
    <w:rsid w:val="00A83B7F"/>
    <w:rsid w:val="00A83F4E"/>
    <w:rsid w:val="00A83F79"/>
    <w:rsid w:val="00A83FF5"/>
    <w:rsid w:val="00A84D8B"/>
    <w:rsid w:val="00A84F30"/>
    <w:rsid w:val="00A851F6"/>
    <w:rsid w:val="00A85CF5"/>
    <w:rsid w:val="00A85E00"/>
    <w:rsid w:val="00A86272"/>
    <w:rsid w:val="00A86543"/>
    <w:rsid w:val="00A8654B"/>
    <w:rsid w:val="00A86CC8"/>
    <w:rsid w:val="00A875ED"/>
    <w:rsid w:val="00A87717"/>
    <w:rsid w:val="00A9008B"/>
    <w:rsid w:val="00A902C9"/>
    <w:rsid w:val="00A90331"/>
    <w:rsid w:val="00A90C69"/>
    <w:rsid w:val="00A91061"/>
    <w:rsid w:val="00A91B82"/>
    <w:rsid w:val="00A91F82"/>
    <w:rsid w:val="00A923C7"/>
    <w:rsid w:val="00A9246D"/>
    <w:rsid w:val="00A9257F"/>
    <w:rsid w:val="00A9269A"/>
    <w:rsid w:val="00A926C9"/>
    <w:rsid w:val="00A92B82"/>
    <w:rsid w:val="00A92BCD"/>
    <w:rsid w:val="00A9341B"/>
    <w:rsid w:val="00A93938"/>
    <w:rsid w:val="00A9398D"/>
    <w:rsid w:val="00A939A2"/>
    <w:rsid w:val="00A93EBD"/>
    <w:rsid w:val="00A942F7"/>
    <w:rsid w:val="00A943BC"/>
    <w:rsid w:val="00A9454F"/>
    <w:rsid w:val="00A946A0"/>
    <w:rsid w:val="00A94882"/>
    <w:rsid w:val="00A948BB"/>
    <w:rsid w:val="00A94916"/>
    <w:rsid w:val="00A94C99"/>
    <w:rsid w:val="00A950E0"/>
    <w:rsid w:val="00A95941"/>
    <w:rsid w:val="00A95A6D"/>
    <w:rsid w:val="00A95FBA"/>
    <w:rsid w:val="00A96252"/>
    <w:rsid w:val="00A96390"/>
    <w:rsid w:val="00A96AFB"/>
    <w:rsid w:val="00A96F2E"/>
    <w:rsid w:val="00A973A8"/>
    <w:rsid w:val="00A97A31"/>
    <w:rsid w:val="00A97ACE"/>
    <w:rsid w:val="00A97BBF"/>
    <w:rsid w:val="00AA0522"/>
    <w:rsid w:val="00AA07EC"/>
    <w:rsid w:val="00AA0B1A"/>
    <w:rsid w:val="00AA0D37"/>
    <w:rsid w:val="00AA111F"/>
    <w:rsid w:val="00AA1122"/>
    <w:rsid w:val="00AA1798"/>
    <w:rsid w:val="00AA1AE5"/>
    <w:rsid w:val="00AA1B0E"/>
    <w:rsid w:val="00AA1F45"/>
    <w:rsid w:val="00AA2769"/>
    <w:rsid w:val="00AA2B71"/>
    <w:rsid w:val="00AA42FC"/>
    <w:rsid w:val="00AA47B6"/>
    <w:rsid w:val="00AA4CF9"/>
    <w:rsid w:val="00AA4E28"/>
    <w:rsid w:val="00AA4F21"/>
    <w:rsid w:val="00AA503D"/>
    <w:rsid w:val="00AA5996"/>
    <w:rsid w:val="00AA5E67"/>
    <w:rsid w:val="00AA6729"/>
    <w:rsid w:val="00AA6B1C"/>
    <w:rsid w:val="00AA6B54"/>
    <w:rsid w:val="00AA707F"/>
    <w:rsid w:val="00AA7698"/>
    <w:rsid w:val="00AA7865"/>
    <w:rsid w:val="00AA7E50"/>
    <w:rsid w:val="00AB0904"/>
    <w:rsid w:val="00AB0C31"/>
    <w:rsid w:val="00AB0D0E"/>
    <w:rsid w:val="00AB159A"/>
    <w:rsid w:val="00AB1E53"/>
    <w:rsid w:val="00AB216C"/>
    <w:rsid w:val="00AB24D6"/>
    <w:rsid w:val="00AB2623"/>
    <w:rsid w:val="00AB2982"/>
    <w:rsid w:val="00AB2BC6"/>
    <w:rsid w:val="00AB305D"/>
    <w:rsid w:val="00AB34C8"/>
    <w:rsid w:val="00AB3726"/>
    <w:rsid w:val="00AB3822"/>
    <w:rsid w:val="00AB43F2"/>
    <w:rsid w:val="00AB4C1E"/>
    <w:rsid w:val="00AB52CC"/>
    <w:rsid w:val="00AB532D"/>
    <w:rsid w:val="00AB5407"/>
    <w:rsid w:val="00AB59CB"/>
    <w:rsid w:val="00AB5DAD"/>
    <w:rsid w:val="00AB629A"/>
    <w:rsid w:val="00AB64D4"/>
    <w:rsid w:val="00AB6DA8"/>
    <w:rsid w:val="00AB7947"/>
    <w:rsid w:val="00AC018E"/>
    <w:rsid w:val="00AC0387"/>
    <w:rsid w:val="00AC0BA8"/>
    <w:rsid w:val="00AC0CC6"/>
    <w:rsid w:val="00AC1067"/>
    <w:rsid w:val="00AC12AB"/>
    <w:rsid w:val="00AC1562"/>
    <w:rsid w:val="00AC163B"/>
    <w:rsid w:val="00AC1BEC"/>
    <w:rsid w:val="00AC1CCE"/>
    <w:rsid w:val="00AC1DAA"/>
    <w:rsid w:val="00AC1DD2"/>
    <w:rsid w:val="00AC22FC"/>
    <w:rsid w:val="00AC384C"/>
    <w:rsid w:val="00AC3F3D"/>
    <w:rsid w:val="00AC5070"/>
    <w:rsid w:val="00AC53E3"/>
    <w:rsid w:val="00AC58A8"/>
    <w:rsid w:val="00AC5CA7"/>
    <w:rsid w:val="00AC5DEE"/>
    <w:rsid w:val="00AC6058"/>
    <w:rsid w:val="00AC6142"/>
    <w:rsid w:val="00AC618D"/>
    <w:rsid w:val="00AC6238"/>
    <w:rsid w:val="00AC6539"/>
    <w:rsid w:val="00AC6CA0"/>
    <w:rsid w:val="00AC6EF6"/>
    <w:rsid w:val="00AC71FE"/>
    <w:rsid w:val="00AC73E3"/>
    <w:rsid w:val="00AC75C1"/>
    <w:rsid w:val="00AC7F62"/>
    <w:rsid w:val="00AD0212"/>
    <w:rsid w:val="00AD0215"/>
    <w:rsid w:val="00AD0372"/>
    <w:rsid w:val="00AD151C"/>
    <w:rsid w:val="00AD1828"/>
    <w:rsid w:val="00AD1C47"/>
    <w:rsid w:val="00AD1F15"/>
    <w:rsid w:val="00AD22BB"/>
    <w:rsid w:val="00AD272E"/>
    <w:rsid w:val="00AD2D7B"/>
    <w:rsid w:val="00AD2F23"/>
    <w:rsid w:val="00AD3538"/>
    <w:rsid w:val="00AD36C5"/>
    <w:rsid w:val="00AD3B62"/>
    <w:rsid w:val="00AD3BA5"/>
    <w:rsid w:val="00AD3FE2"/>
    <w:rsid w:val="00AD4121"/>
    <w:rsid w:val="00AD4A3A"/>
    <w:rsid w:val="00AD57C3"/>
    <w:rsid w:val="00AD5BED"/>
    <w:rsid w:val="00AD61A1"/>
    <w:rsid w:val="00AD61CF"/>
    <w:rsid w:val="00AD67A1"/>
    <w:rsid w:val="00AD7A40"/>
    <w:rsid w:val="00AD7A97"/>
    <w:rsid w:val="00AE0B57"/>
    <w:rsid w:val="00AE0B94"/>
    <w:rsid w:val="00AE0E8D"/>
    <w:rsid w:val="00AE17E2"/>
    <w:rsid w:val="00AE1834"/>
    <w:rsid w:val="00AE207B"/>
    <w:rsid w:val="00AE212C"/>
    <w:rsid w:val="00AE24DF"/>
    <w:rsid w:val="00AE2631"/>
    <w:rsid w:val="00AE26DE"/>
    <w:rsid w:val="00AE2785"/>
    <w:rsid w:val="00AE28FD"/>
    <w:rsid w:val="00AE2BA5"/>
    <w:rsid w:val="00AE31DA"/>
    <w:rsid w:val="00AE3448"/>
    <w:rsid w:val="00AE3D53"/>
    <w:rsid w:val="00AE48EA"/>
    <w:rsid w:val="00AE4F48"/>
    <w:rsid w:val="00AE5461"/>
    <w:rsid w:val="00AE5687"/>
    <w:rsid w:val="00AE56B1"/>
    <w:rsid w:val="00AE584B"/>
    <w:rsid w:val="00AE5BC9"/>
    <w:rsid w:val="00AE5FCA"/>
    <w:rsid w:val="00AE5FCC"/>
    <w:rsid w:val="00AE63DD"/>
    <w:rsid w:val="00AE671A"/>
    <w:rsid w:val="00AE6885"/>
    <w:rsid w:val="00AE6AF6"/>
    <w:rsid w:val="00AE6CD7"/>
    <w:rsid w:val="00AE6D09"/>
    <w:rsid w:val="00AE6E25"/>
    <w:rsid w:val="00AE6E30"/>
    <w:rsid w:val="00AE6F21"/>
    <w:rsid w:val="00AE721E"/>
    <w:rsid w:val="00AE7291"/>
    <w:rsid w:val="00AE736A"/>
    <w:rsid w:val="00AE7640"/>
    <w:rsid w:val="00AE7730"/>
    <w:rsid w:val="00AF0198"/>
    <w:rsid w:val="00AF033B"/>
    <w:rsid w:val="00AF0B20"/>
    <w:rsid w:val="00AF140B"/>
    <w:rsid w:val="00AF1C1D"/>
    <w:rsid w:val="00AF1C3E"/>
    <w:rsid w:val="00AF2B00"/>
    <w:rsid w:val="00AF2D16"/>
    <w:rsid w:val="00AF336D"/>
    <w:rsid w:val="00AF3649"/>
    <w:rsid w:val="00AF375C"/>
    <w:rsid w:val="00AF383C"/>
    <w:rsid w:val="00AF3F6B"/>
    <w:rsid w:val="00AF4002"/>
    <w:rsid w:val="00AF419F"/>
    <w:rsid w:val="00AF44E1"/>
    <w:rsid w:val="00AF4A35"/>
    <w:rsid w:val="00AF5406"/>
    <w:rsid w:val="00AF5540"/>
    <w:rsid w:val="00AF58DD"/>
    <w:rsid w:val="00AF5D1F"/>
    <w:rsid w:val="00AF602B"/>
    <w:rsid w:val="00AF627B"/>
    <w:rsid w:val="00AF6666"/>
    <w:rsid w:val="00AF66A1"/>
    <w:rsid w:val="00AF6916"/>
    <w:rsid w:val="00AF6BFE"/>
    <w:rsid w:val="00AF7038"/>
    <w:rsid w:val="00AF7361"/>
    <w:rsid w:val="00AF7745"/>
    <w:rsid w:val="00AF7A7C"/>
    <w:rsid w:val="00B0021C"/>
    <w:rsid w:val="00B00231"/>
    <w:rsid w:val="00B006D7"/>
    <w:rsid w:val="00B007A5"/>
    <w:rsid w:val="00B00F0B"/>
    <w:rsid w:val="00B013BE"/>
    <w:rsid w:val="00B0185E"/>
    <w:rsid w:val="00B01B32"/>
    <w:rsid w:val="00B01CFA"/>
    <w:rsid w:val="00B01D08"/>
    <w:rsid w:val="00B02070"/>
    <w:rsid w:val="00B022B0"/>
    <w:rsid w:val="00B02382"/>
    <w:rsid w:val="00B02936"/>
    <w:rsid w:val="00B02A30"/>
    <w:rsid w:val="00B02E61"/>
    <w:rsid w:val="00B03587"/>
    <w:rsid w:val="00B03A4D"/>
    <w:rsid w:val="00B03C12"/>
    <w:rsid w:val="00B03F4D"/>
    <w:rsid w:val="00B042FE"/>
    <w:rsid w:val="00B0431D"/>
    <w:rsid w:val="00B047E9"/>
    <w:rsid w:val="00B04E66"/>
    <w:rsid w:val="00B05178"/>
    <w:rsid w:val="00B052A3"/>
    <w:rsid w:val="00B05851"/>
    <w:rsid w:val="00B05B6F"/>
    <w:rsid w:val="00B05BB9"/>
    <w:rsid w:val="00B05CCE"/>
    <w:rsid w:val="00B05D01"/>
    <w:rsid w:val="00B0732A"/>
    <w:rsid w:val="00B0766F"/>
    <w:rsid w:val="00B07A7C"/>
    <w:rsid w:val="00B07B2A"/>
    <w:rsid w:val="00B07C05"/>
    <w:rsid w:val="00B10933"/>
    <w:rsid w:val="00B10B57"/>
    <w:rsid w:val="00B10F71"/>
    <w:rsid w:val="00B1151F"/>
    <w:rsid w:val="00B12380"/>
    <w:rsid w:val="00B1255B"/>
    <w:rsid w:val="00B126E1"/>
    <w:rsid w:val="00B129BC"/>
    <w:rsid w:val="00B12C9A"/>
    <w:rsid w:val="00B131B5"/>
    <w:rsid w:val="00B1340D"/>
    <w:rsid w:val="00B13CD3"/>
    <w:rsid w:val="00B144B8"/>
    <w:rsid w:val="00B144FA"/>
    <w:rsid w:val="00B14AAE"/>
    <w:rsid w:val="00B14DFB"/>
    <w:rsid w:val="00B15148"/>
    <w:rsid w:val="00B15458"/>
    <w:rsid w:val="00B15908"/>
    <w:rsid w:val="00B15FBC"/>
    <w:rsid w:val="00B16248"/>
    <w:rsid w:val="00B166DC"/>
    <w:rsid w:val="00B1686C"/>
    <w:rsid w:val="00B16D2E"/>
    <w:rsid w:val="00B17167"/>
    <w:rsid w:val="00B17404"/>
    <w:rsid w:val="00B17629"/>
    <w:rsid w:val="00B17638"/>
    <w:rsid w:val="00B205B5"/>
    <w:rsid w:val="00B2063B"/>
    <w:rsid w:val="00B20D04"/>
    <w:rsid w:val="00B217AA"/>
    <w:rsid w:val="00B2186F"/>
    <w:rsid w:val="00B21A84"/>
    <w:rsid w:val="00B21C69"/>
    <w:rsid w:val="00B2203A"/>
    <w:rsid w:val="00B231C5"/>
    <w:rsid w:val="00B234B7"/>
    <w:rsid w:val="00B234EE"/>
    <w:rsid w:val="00B23C1D"/>
    <w:rsid w:val="00B24687"/>
    <w:rsid w:val="00B24DAB"/>
    <w:rsid w:val="00B24DB3"/>
    <w:rsid w:val="00B257D6"/>
    <w:rsid w:val="00B25A12"/>
    <w:rsid w:val="00B260F5"/>
    <w:rsid w:val="00B264AB"/>
    <w:rsid w:val="00B267E4"/>
    <w:rsid w:val="00B26CB9"/>
    <w:rsid w:val="00B26F68"/>
    <w:rsid w:val="00B27679"/>
    <w:rsid w:val="00B27AAC"/>
    <w:rsid w:val="00B27C5B"/>
    <w:rsid w:val="00B30072"/>
    <w:rsid w:val="00B300C4"/>
    <w:rsid w:val="00B3034D"/>
    <w:rsid w:val="00B30573"/>
    <w:rsid w:val="00B3077F"/>
    <w:rsid w:val="00B307D8"/>
    <w:rsid w:val="00B308F7"/>
    <w:rsid w:val="00B309EB"/>
    <w:rsid w:val="00B310ED"/>
    <w:rsid w:val="00B313D8"/>
    <w:rsid w:val="00B315AE"/>
    <w:rsid w:val="00B3184A"/>
    <w:rsid w:val="00B31E9E"/>
    <w:rsid w:val="00B320AF"/>
    <w:rsid w:val="00B32525"/>
    <w:rsid w:val="00B33166"/>
    <w:rsid w:val="00B335FE"/>
    <w:rsid w:val="00B3373C"/>
    <w:rsid w:val="00B33743"/>
    <w:rsid w:val="00B337C0"/>
    <w:rsid w:val="00B33AE6"/>
    <w:rsid w:val="00B33FBF"/>
    <w:rsid w:val="00B34018"/>
    <w:rsid w:val="00B34140"/>
    <w:rsid w:val="00B34187"/>
    <w:rsid w:val="00B34984"/>
    <w:rsid w:val="00B34A05"/>
    <w:rsid w:val="00B34B91"/>
    <w:rsid w:val="00B35005"/>
    <w:rsid w:val="00B3556B"/>
    <w:rsid w:val="00B35923"/>
    <w:rsid w:val="00B35955"/>
    <w:rsid w:val="00B35C6E"/>
    <w:rsid w:val="00B35E45"/>
    <w:rsid w:val="00B360A5"/>
    <w:rsid w:val="00B362C1"/>
    <w:rsid w:val="00B36530"/>
    <w:rsid w:val="00B36DEB"/>
    <w:rsid w:val="00B37D11"/>
    <w:rsid w:val="00B40408"/>
    <w:rsid w:val="00B40495"/>
    <w:rsid w:val="00B4076A"/>
    <w:rsid w:val="00B408B6"/>
    <w:rsid w:val="00B40A6E"/>
    <w:rsid w:val="00B40B0F"/>
    <w:rsid w:val="00B4181A"/>
    <w:rsid w:val="00B42134"/>
    <w:rsid w:val="00B42975"/>
    <w:rsid w:val="00B42C15"/>
    <w:rsid w:val="00B43E95"/>
    <w:rsid w:val="00B44874"/>
    <w:rsid w:val="00B44A31"/>
    <w:rsid w:val="00B44DF4"/>
    <w:rsid w:val="00B44FA4"/>
    <w:rsid w:val="00B45353"/>
    <w:rsid w:val="00B45577"/>
    <w:rsid w:val="00B459C9"/>
    <w:rsid w:val="00B45B53"/>
    <w:rsid w:val="00B45CDA"/>
    <w:rsid w:val="00B45E4F"/>
    <w:rsid w:val="00B4694F"/>
    <w:rsid w:val="00B46A78"/>
    <w:rsid w:val="00B46F78"/>
    <w:rsid w:val="00B47310"/>
    <w:rsid w:val="00B47382"/>
    <w:rsid w:val="00B473A5"/>
    <w:rsid w:val="00B47612"/>
    <w:rsid w:val="00B500BF"/>
    <w:rsid w:val="00B5021F"/>
    <w:rsid w:val="00B50346"/>
    <w:rsid w:val="00B508A1"/>
    <w:rsid w:val="00B50C42"/>
    <w:rsid w:val="00B50CA7"/>
    <w:rsid w:val="00B51161"/>
    <w:rsid w:val="00B51169"/>
    <w:rsid w:val="00B515BD"/>
    <w:rsid w:val="00B522E5"/>
    <w:rsid w:val="00B529ED"/>
    <w:rsid w:val="00B52C12"/>
    <w:rsid w:val="00B52E9F"/>
    <w:rsid w:val="00B531D5"/>
    <w:rsid w:val="00B538EE"/>
    <w:rsid w:val="00B542DA"/>
    <w:rsid w:val="00B548B2"/>
    <w:rsid w:val="00B54AB5"/>
    <w:rsid w:val="00B54D1C"/>
    <w:rsid w:val="00B54E9B"/>
    <w:rsid w:val="00B552EE"/>
    <w:rsid w:val="00B55B77"/>
    <w:rsid w:val="00B55F74"/>
    <w:rsid w:val="00B56169"/>
    <w:rsid w:val="00B56949"/>
    <w:rsid w:val="00B56C00"/>
    <w:rsid w:val="00B56D7D"/>
    <w:rsid w:val="00B56DF5"/>
    <w:rsid w:val="00B57263"/>
    <w:rsid w:val="00B57390"/>
    <w:rsid w:val="00B573AB"/>
    <w:rsid w:val="00B5757F"/>
    <w:rsid w:val="00B601CC"/>
    <w:rsid w:val="00B60351"/>
    <w:rsid w:val="00B603E8"/>
    <w:rsid w:val="00B606EA"/>
    <w:rsid w:val="00B60AD4"/>
    <w:rsid w:val="00B6118F"/>
    <w:rsid w:val="00B61633"/>
    <w:rsid w:val="00B617BE"/>
    <w:rsid w:val="00B619D2"/>
    <w:rsid w:val="00B61A46"/>
    <w:rsid w:val="00B61BEC"/>
    <w:rsid w:val="00B61D0C"/>
    <w:rsid w:val="00B61DD4"/>
    <w:rsid w:val="00B61E91"/>
    <w:rsid w:val="00B62B8B"/>
    <w:rsid w:val="00B62D9F"/>
    <w:rsid w:val="00B63223"/>
    <w:rsid w:val="00B63BE1"/>
    <w:rsid w:val="00B63C48"/>
    <w:rsid w:val="00B64042"/>
    <w:rsid w:val="00B64092"/>
    <w:rsid w:val="00B642B1"/>
    <w:rsid w:val="00B64351"/>
    <w:rsid w:val="00B64CAE"/>
    <w:rsid w:val="00B6542D"/>
    <w:rsid w:val="00B654D7"/>
    <w:rsid w:val="00B655EA"/>
    <w:rsid w:val="00B658B6"/>
    <w:rsid w:val="00B658F3"/>
    <w:rsid w:val="00B65B1B"/>
    <w:rsid w:val="00B66B7D"/>
    <w:rsid w:val="00B66F13"/>
    <w:rsid w:val="00B670C5"/>
    <w:rsid w:val="00B673E0"/>
    <w:rsid w:val="00B67A2B"/>
    <w:rsid w:val="00B67DE7"/>
    <w:rsid w:val="00B7049F"/>
    <w:rsid w:val="00B705A2"/>
    <w:rsid w:val="00B70601"/>
    <w:rsid w:val="00B7095B"/>
    <w:rsid w:val="00B714A6"/>
    <w:rsid w:val="00B718DB"/>
    <w:rsid w:val="00B7190A"/>
    <w:rsid w:val="00B72025"/>
    <w:rsid w:val="00B7222C"/>
    <w:rsid w:val="00B726B5"/>
    <w:rsid w:val="00B7288B"/>
    <w:rsid w:val="00B7301E"/>
    <w:rsid w:val="00B7321A"/>
    <w:rsid w:val="00B73862"/>
    <w:rsid w:val="00B73A8D"/>
    <w:rsid w:val="00B73BE5"/>
    <w:rsid w:val="00B73EEF"/>
    <w:rsid w:val="00B73F22"/>
    <w:rsid w:val="00B73F43"/>
    <w:rsid w:val="00B74DBA"/>
    <w:rsid w:val="00B74F6B"/>
    <w:rsid w:val="00B74FB8"/>
    <w:rsid w:val="00B75465"/>
    <w:rsid w:val="00B75BBF"/>
    <w:rsid w:val="00B75BD4"/>
    <w:rsid w:val="00B75CB4"/>
    <w:rsid w:val="00B7605C"/>
    <w:rsid w:val="00B76A29"/>
    <w:rsid w:val="00B76CBA"/>
    <w:rsid w:val="00B77148"/>
    <w:rsid w:val="00B771F9"/>
    <w:rsid w:val="00B772DD"/>
    <w:rsid w:val="00B7736F"/>
    <w:rsid w:val="00B776C4"/>
    <w:rsid w:val="00B776C6"/>
    <w:rsid w:val="00B776DC"/>
    <w:rsid w:val="00B80345"/>
    <w:rsid w:val="00B80413"/>
    <w:rsid w:val="00B807F3"/>
    <w:rsid w:val="00B80AE3"/>
    <w:rsid w:val="00B81066"/>
    <w:rsid w:val="00B81B78"/>
    <w:rsid w:val="00B81CDC"/>
    <w:rsid w:val="00B8202F"/>
    <w:rsid w:val="00B828A7"/>
    <w:rsid w:val="00B828E0"/>
    <w:rsid w:val="00B83124"/>
    <w:rsid w:val="00B83451"/>
    <w:rsid w:val="00B835F4"/>
    <w:rsid w:val="00B8409F"/>
    <w:rsid w:val="00B842C5"/>
    <w:rsid w:val="00B84953"/>
    <w:rsid w:val="00B84964"/>
    <w:rsid w:val="00B84DB3"/>
    <w:rsid w:val="00B84DE4"/>
    <w:rsid w:val="00B851D3"/>
    <w:rsid w:val="00B85659"/>
    <w:rsid w:val="00B857DD"/>
    <w:rsid w:val="00B85833"/>
    <w:rsid w:val="00B858D9"/>
    <w:rsid w:val="00B86347"/>
    <w:rsid w:val="00B86862"/>
    <w:rsid w:val="00B86BE6"/>
    <w:rsid w:val="00B86D88"/>
    <w:rsid w:val="00B87040"/>
    <w:rsid w:val="00B87066"/>
    <w:rsid w:val="00B87097"/>
    <w:rsid w:val="00B8711C"/>
    <w:rsid w:val="00B87165"/>
    <w:rsid w:val="00B871EB"/>
    <w:rsid w:val="00B87778"/>
    <w:rsid w:val="00B90752"/>
    <w:rsid w:val="00B90A3A"/>
    <w:rsid w:val="00B90B7A"/>
    <w:rsid w:val="00B914E3"/>
    <w:rsid w:val="00B9162D"/>
    <w:rsid w:val="00B9188E"/>
    <w:rsid w:val="00B91E15"/>
    <w:rsid w:val="00B91FB4"/>
    <w:rsid w:val="00B92327"/>
    <w:rsid w:val="00B92425"/>
    <w:rsid w:val="00B925FA"/>
    <w:rsid w:val="00B92724"/>
    <w:rsid w:val="00B92811"/>
    <w:rsid w:val="00B934A5"/>
    <w:rsid w:val="00B9366D"/>
    <w:rsid w:val="00B9384D"/>
    <w:rsid w:val="00B9390D"/>
    <w:rsid w:val="00B93958"/>
    <w:rsid w:val="00B942B4"/>
    <w:rsid w:val="00B947E7"/>
    <w:rsid w:val="00B94DAC"/>
    <w:rsid w:val="00B94DE1"/>
    <w:rsid w:val="00B94F92"/>
    <w:rsid w:val="00B954DE"/>
    <w:rsid w:val="00B9550D"/>
    <w:rsid w:val="00B95524"/>
    <w:rsid w:val="00B957B7"/>
    <w:rsid w:val="00B95B45"/>
    <w:rsid w:val="00B9600F"/>
    <w:rsid w:val="00B9620C"/>
    <w:rsid w:val="00B965E9"/>
    <w:rsid w:val="00B967ED"/>
    <w:rsid w:val="00B971CA"/>
    <w:rsid w:val="00B97592"/>
    <w:rsid w:val="00B97931"/>
    <w:rsid w:val="00B97F34"/>
    <w:rsid w:val="00BA0339"/>
    <w:rsid w:val="00BA076B"/>
    <w:rsid w:val="00BA0A06"/>
    <w:rsid w:val="00BA0A8A"/>
    <w:rsid w:val="00BA13F4"/>
    <w:rsid w:val="00BA1E9E"/>
    <w:rsid w:val="00BA308C"/>
    <w:rsid w:val="00BA31A5"/>
    <w:rsid w:val="00BA40FD"/>
    <w:rsid w:val="00BA4793"/>
    <w:rsid w:val="00BA48A3"/>
    <w:rsid w:val="00BA52D2"/>
    <w:rsid w:val="00BA5D74"/>
    <w:rsid w:val="00BA62C1"/>
    <w:rsid w:val="00BA6457"/>
    <w:rsid w:val="00BA6938"/>
    <w:rsid w:val="00BA6B66"/>
    <w:rsid w:val="00BA6CF6"/>
    <w:rsid w:val="00BA6E48"/>
    <w:rsid w:val="00BA6E66"/>
    <w:rsid w:val="00BA7238"/>
    <w:rsid w:val="00BA7811"/>
    <w:rsid w:val="00BA7BF1"/>
    <w:rsid w:val="00BA7E15"/>
    <w:rsid w:val="00BB0434"/>
    <w:rsid w:val="00BB06F9"/>
    <w:rsid w:val="00BB0E75"/>
    <w:rsid w:val="00BB1157"/>
    <w:rsid w:val="00BB127C"/>
    <w:rsid w:val="00BB144F"/>
    <w:rsid w:val="00BB1512"/>
    <w:rsid w:val="00BB156C"/>
    <w:rsid w:val="00BB2308"/>
    <w:rsid w:val="00BB23E0"/>
    <w:rsid w:val="00BB3207"/>
    <w:rsid w:val="00BB32C8"/>
    <w:rsid w:val="00BB3390"/>
    <w:rsid w:val="00BB3914"/>
    <w:rsid w:val="00BB3DB5"/>
    <w:rsid w:val="00BB44C8"/>
    <w:rsid w:val="00BB4532"/>
    <w:rsid w:val="00BB454E"/>
    <w:rsid w:val="00BB4640"/>
    <w:rsid w:val="00BB4667"/>
    <w:rsid w:val="00BB4869"/>
    <w:rsid w:val="00BB52FB"/>
    <w:rsid w:val="00BB561E"/>
    <w:rsid w:val="00BB5A00"/>
    <w:rsid w:val="00BB5A97"/>
    <w:rsid w:val="00BB5C8A"/>
    <w:rsid w:val="00BB5D67"/>
    <w:rsid w:val="00BB5E7E"/>
    <w:rsid w:val="00BB6582"/>
    <w:rsid w:val="00BB667D"/>
    <w:rsid w:val="00BB6A21"/>
    <w:rsid w:val="00BB7914"/>
    <w:rsid w:val="00BB7A6B"/>
    <w:rsid w:val="00BB7A78"/>
    <w:rsid w:val="00BB7E95"/>
    <w:rsid w:val="00BC021B"/>
    <w:rsid w:val="00BC0CD9"/>
    <w:rsid w:val="00BC110C"/>
    <w:rsid w:val="00BC1E9A"/>
    <w:rsid w:val="00BC21A0"/>
    <w:rsid w:val="00BC260C"/>
    <w:rsid w:val="00BC2698"/>
    <w:rsid w:val="00BC2A4D"/>
    <w:rsid w:val="00BC2E1E"/>
    <w:rsid w:val="00BC34F6"/>
    <w:rsid w:val="00BC3F7B"/>
    <w:rsid w:val="00BC45B9"/>
    <w:rsid w:val="00BC497E"/>
    <w:rsid w:val="00BC4D97"/>
    <w:rsid w:val="00BC59BF"/>
    <w:rsid w:val="00BC644A"/>
    <w:rsid w:val="00BC6887"/>
    <w:rsid w:val="00BC6BD9"/>
    <w:rsid w:val="00BC6E43"/>
    <w:rsid w:val="00BC7143"/>
    <w:rsid w:val="00BC7184"/>
    <w:rsid w:val="00BC7CB9"/>
    <w:rsid w:val="00BD0962"/>
    <w:rsid w:val="00BD09DA"/>
    <w:rsid w:val="00BD1271"/>
    <w:rsid w:val="00BD1977"/>
    <w:rsid w:val="00BD1A0D"/>
    <w:rsid w:val="00BD2164"/>
    <w:rsid w:val="00BD244B"/>
    <w:rsid w:val="00BD2545"/>
    <w:rsid w:val="00BD2B57"/>
    <w:rsid w:val="00BD31E9"/>
    <w:rsid w:val="00BD399D"/>
    <w:rsid w:val="00BD3A60"/>
    <w:rsid w:val="00BD3BE7"/>
    <w:rsid w:val="00BD3D9C"/>
    <w:rsid w:val="00BD3DC1"/>
    <w:rsid w:val="00BD3FF5"/>
    <w:rsid w:val="00BD427F"/>
    <w:rsid w:val="00BD4765"/>
    <w:rsid w:val="00BD4BFB"/>
    <w:rsid w:val="00BD4D96"/>
    <w:rsid w:val="00BD4E0A"/>
    <w:rsid w:val="00BD4F4F"/>
    <w:rsid w:val="00BD5076"/>
    <w:rsid w:val="00BD56DC"/>
    <w:rsid w:val="00BD5803"/>
    <w:rsid w:val="00BD5B24"/>
    <w:rsid w:val="00BD5B91"/>
    <w:rsid w:val="00BD5C5C"/>
    <w:rsid w:val="00BD5CF7"/>
    <w:rsid w:val="00BD6129"/>
    <w:rsid w:val="00BD622A"/>
    <w:rsid w:val="00BD62F9"/>
    <w:rsid w:val="00BD6923"/>
    <w:rsid w:val="00BD6EEC"/>
    <w:rsid w:val="00BD6FEB"/>
    <w:rsid w:val="00BD71BA"/>
    <w:rsid w:val="00BD7746"/>
    <w:rsid w:val="00BE00E8"/>
    <w:rsid w:val="00BE09C7"/>
    <w:rsid w:val="00BE0AF6"/>
    <w:rsid w:val="00BE0E2A"/>
    <w:rsid w:val="00BE10C8"/>
    <w:rsid w:val="00BE140E"/>
    <w:rsid w:val="00BE145E"/>
    <w:rsid w:val="00BE1754"/>
    <w:rsid w:val="00BE17BC"/>
    <w:rsid w:val="00BE182A"/>
    <w:rsid w:val="00BE1A01"/>
    <w:rsid w:val="00BE1D72"/>
    <w:rsid w:val="00BE1F03"/>
    <w:rsid w:val="00BE2379"/>
    <w:rsid w:val="00BE2398"/>
    <w:rsid w:val="00BE28AF"/>
    <w:rsid w:val="00BE2CB7"/>
    <w:rsid w:val="00BE391A"/>
    <w:rsid w:val="00BE4F07"/>
    <w:rsid w:val="00BE5015"/>
    <w:rsid w:val="00BE5195"/>
    <w:rsid w:val="00BE56E5"/>
    <w:rsid w:val="00BE572A"/>
    <w:rsid w:val="00BE58A7"/>
    <w:rsid w:val="00BE5EF9"/>
    <w:rsid w:val="00BE6331"/>
    <w:rsid w:val="00BE63D7"/>
    <w:rsid w:val="00BE6466"/>
    <w:rsid w:val="00BE67C4"/>
    <w:rsid w:val="00BE687C"/>
    <w:rsid w:val="00BE6A2C"/>
    <w:rsid w:val="00BE75B8"/>
    <w:rsid w:val="00BE778C"/>
    <w:rsid w:val="00BF046C"/>
    <w:rsid w:val="00BF049F"/>
    <w:rsid w:val="00BF1005"/>
    <w:rsid w:val="00BF11A3"/>
    <w:rsid w:val="00BF129F"/>
    <w:rsid w:val="00BF18E7"/>
    <w:rsid w:val="00BF1B8D"/>
    <w:rsid w:val="00BF1DB6"/>
    <w:rsid w:val="00BF2218"/>
    <w:rsid w:val="00BF2551"/>
    <w:rsid w:val="00BF27A0"/>
    <w:rsid w:val="00BF2887"/>
    <w:rsid w:val="00BF2BE4"/>
    <w:rsid w:val="00BF2E1A"/>
    <w:rsid w:val="00BF3344"/>
    <w:rsid w:val="00BF4349"/>
    <w:rsid w:val="00BF44C2"/>
    <w:rsid w:val="00BF498C"/>
    <w:rsid w:val="00BF4C32"/>
    <w:rsid w:val="00BF4E97"/>
    <w:rsid w:val="00BF55ED"/>
    <w:rsid w:val="00BF5EBF"/>
    <w:rsid w:val="00BF602E"/>
    <w:rsid w:val="00BF686B"/>
    <w:rsid w:val="00BF6E49"/>
    <w:rsid w:val="00BF7D49"/>
    <w:rsid w:val="00BF7E8D"/>
    <w:rsid w:val="00C004DE"/>
    <w:rsid w:val="00C006FB"/>
    <w:rsid w:val="00C00CCE"/>
    <w:rsid w:val="00C01001"/>
    <w:rsid w:val="00C010BF"/>
    <w:rsid w:val="00C0127B"/>
    <w:rsid w:val="00C0148D"/>
    <w:rsid w:val="00C01B52"/>
    <w:rsid w:val="00C01BD3"/>
    <w:rsid w:val="00C02361"/>
    <w:rsid w:val="00C0236A"/>
    <w:rsid w:val="00C02863"/>
    <w:rsid w:val="00C02E59"/>
    <w:rsid w:val="00C033A0"/>
    <w:rsid w:val="00C03417"/>
    <w:rsid w:val="00C03482"/>
    <w:rsid w:val="00C037C0"/>
    <w:rsid w:val="00C03AE2"/>
    <w:rsid w:val="00C03E42"/>
    <w:rsid w:val="00C03F64"/>
    <w:rsid w:val="00C0426B"/>
    <w:rsid w:val="00C0453C"/>
    <w:rsid w:val="00C045DF"/>
    <w:rsid w:val="00C0465A"/>
    <w:rsid w:val="00C0492F"/>
    <w:rsid w:val="00C04E40"/>
    <w:rsid w:val="00C0557F"/>
    <w:rsid w:val="00C0574B"/>
    <w:rsid w:val="00C05ABB"/>
    <w:rsid w:val="00C05B78"/>
    <w:rsid w:val="00C062B7"/>
    <w:rsid w:val="00C063DB"/>
    <w:rsid w:val="00C06469"/>
    <w:rsid w:val="00C06848"/>
    <w:rsid w:val="00C068F1"/>
    <w:rsid w:val="00C069F0"/>
    <w:rsid w:val="00C07596"/>
    <w:rsid w:val="00C07995"/>
    <w:rsid w:val="00C07FCA"/>
    <w:rsid w:val="00C101C1"/>
    <w:rsid w:val="00C1059C"/>
    <w:rsid w:val="00C105EC"/>
    <w:rsid w:val="00C10694"/>
    <w:rsid w:val="00C10914"/>
    <w:rsid w:val="00C115B9"/>
    <w:rsid w:val="00C11774"/>
    <w:rsid w:val="00C118C1"/>
    <w:rsid w:val="00C122D4"/>
    <w:rsid w:val="00C125E9"/>
    <w:rsid w:val="00C126A1"/>
    <w:rsid w:val="00C12775"/>
    <w:rsid w:val="00C1290E"/>
    <w:rsid w:val="00C12C29"/>
    <w:rsid w:val="00C134D7"/>
    <w:rsid w:val="00C13A76"/>
    <w:rsid w:val="00C13BBD"/>
    <w:rsid w:val="00C13F11"/>
    <w:rsid w:val="00C14213"/>
    <w:rsid w:val="00C144F2"/>
    <w:rsid w:val="00C145D5"/>
    <w:rsid w:val="00C146F2"/>
    <w:rsid w:val="00C1484C"/>
    <w:rsid w:val="00C14912"/>
    <w:rsid w:val="00C14A1E"/>
    <w:rsid w:val="00C14CC4"/>
    <w:rsid w:val="00C1510A"/>
    <w:rsid w:val="00C152FC"/>
    <w:rsid w:val="00C15398"/>
    <w:rsid w:val="00C158AE"/>
    <w:rsid w:val="00C15F93"/>
    <w:rsid w:val="00C1634A"/>
    <w:rsid w:val="00C163F2"/>
    <w:rsid w:val="00C164A7"/>
    <w:rsid w:val="00C165C0"/>
    <w:rsid w:val="00C16F66"/>
    <w:rsid w:val="00C20B48"/>
    <w:rsid w:val="00C20EA9"/>
    <w:rsid w:val="00C20ED4"/>
    <w:rsid w:val="00C21981"/>
    <w:rsid w:val="00C21CB8"/>
    <w:rsid w:val="00C21FDC"/>
    <w:rsid w:val="00C21FF9"/>
    <w:rsid w:val="00C2221A"/>
    <w:rsid w:val="00C22689"/>
    <w:rsid w:val="00C22713"/>
    <w:rsid w:val="00C22DD9"/>
    <w:rsid w:val="00C232AC"/>
    <w:rsid w:val="00C2341C"/>
    <w:rsid w:val="00C238A1"/>
    <w:rsid w:val="00C24462"/>
    <w:rsid w:val="00C24629"/>
    <w:rsid w:val="00C247CC"/>
    <w:rsid w:val="00C24B68"/>
    <w:rsid w:val="00C24C80"/>
    <w:rsid w:val="00C255DA"/>
    <w:rsid w:val="00C2568A"/>
    <w:rsid w:val="00C25B09"/>
    <w:rsid w:val="00C25E82"/>
    <w:rsid w:val="00C25FE0"/>
    <w:rsid w:val="00C261B2"/>
    <w:rsid w:val="00C268BB"/>
    <w:rsid w:val="00C269B2"/>
    <w:rsid w:val="00C26AE7"/>
    <w:rsid w:val="00C26D43"/>
    <w:rsid w:val="00C2768B"/>
    <w:rsid w:val="00C2781F"/>
    <w:rsid w:val="00C278F1"/>
    <w:rsid w:val="00C30332"/>
    <w:rsid w:val="00C309C9"/>
    <w:rsid w:val="00C3125E"/>
    <w:rsid w:val="00C312AA"/>
    <w:rsid w:val="00C31552"/>
    <w:rsid w:val="00C31629"/>
    <w:rsid w:val="00C31FC5"/>
    <w:rsid w:val="00C32D38"/>
    <w:rsid w:val="00C3309F"/>
    <w:rsid w:val="00C331F2"/>
    <w:rsid w:val="00C334A5"/>
    <w:rsid w:val="00C33652"/>
    <w:rsid w:val="00C336FF"/>
    <w:rsid w:val="00C33C20"/>
    <w:rsid w:val="00C33CA1"/>
    <w:rsid w:val="00C3442D"/>
    <w:rsid w:val="00C3468A"/>
    <w:rsid w:val="00C34970"/>
    <w:rsid w:val="00C34C10"/>
    <w:rsid w:val="00C34CF2"/>
    <w:rsid w:val="00C35022"/>
    <w:rsid w:val="00C35065"/>
    <w:rsid w:val="00C35173"/>
    <w:rsid w:val="00C3521C"/>
    <w:rsid w:val="00C35585"/>
    <w:rsid w:val="00C3568F"/>
    <w:rsid w:val="00C35E98"/>
    <w:rsid w:val="00C35F48"/>
    <w:rsid w:val="00C366DC"/>
    <w:rsid w:val="00C36945"/>
    <w:rsid w:val="00C3698F"/>
    <w:rsid w:val="00C36A3D"/>
    <w:rsid w:val="00C36A60"/>
    <w:rsid w:val="00C36A8B"/>
    <w:rsid w:val="00C36AE2"/>
    <w:rsid w:val="00C36BF7"/>
    <w:rsid w:val="00C37330"/>
    <w:rsid w:val="00C375BD"/>
    <w:rsid w:val="00C37785"/>
    <w:rsid w:val="00C37E30"/>
    <w:rsid w:val="00C37F18"/>
    <w:rsid w:val="00C37F37"/>
    <w:rsid w:val="00C40355"/>
    <w:rsid w:val="00C4058A"/>
    <w:rsid w:val="00C40ED3"/>
    <w:rsid w:val="00C40EDE"/>
    <w:rsid w:val="00C411BA"/>
    <w:rsid w:val="00C4122E"/>
    <w:rsid w:val="00C41647"/>
    <w:rsid w:val="00C416C3"/>
    <w:rsid w:val="00C42422"/>
    <w:rsid w:val="00C424EA"/>
    <w:rsid w:val="00C43392"/>
    <w:rsid w:val="00C43F4D"/>
    <w:rsid w:val="00C44002"/>
    <w:rsid w:val="00C44BA9"/>
    <w:rsid w:val="00C450AF"/>
    <w:rsid w:val="00C454FB"/>
    <w:rsid w:val="00C455AE"/>
    <w:rsid w:val="00C45C55"/>
    <w:rsid w:val="00C45E7A"/>
    <w:rsid w:val="00C46548"/>
    <w:rsid w:val="00C4663A"/>
    <w:rsid w:val="00C46F46"/>
    <w:rsid w:val="00C47112"/>
    <w:rsid w:val="00C47566"/>
    <w:rsid w:val="00C503E3"/>
    <w:rsid w:val="00C50BA5"/>
    <w:rsid w:val="00C50E16"/>
    <w:rsid w:val="00C513FC"/>
    <w:rsid w:val="00C51A1D"/>
    <w:rsid w:val="00C51BDE"/>
    <w:rsid w:val="00C51E7F"/>
    <w:rsid w:val="00C523F0"/>
    <w:rsid w:val="00C525BB"/>
    <w:rsid w:val="00C52895"/>
    <w:rsid w:val="00C52C3B"/>
    <w:rsid w:val="00C52C75"/>
    <w:rsid w:val="00C52CE9"/>
    <w:rsid w:val="00C5308C"/>
    <w:rsid w:val="00C54585"/>
    <w:rsid w:val="00C54A36"/>
    <w:rsid w:val="00C54FDB"/>
    <w:rsid w:val="00C553D2"/>
    <w:rsid w:val="00C55FB6"/>
    <w:rsid w:val="00C563A3"/>
    <w:rsid w:val="00C565BE"/>
    <w:rsid w:val="00C574D5"/>
    <w:rsid w:val="00C575D5"/>
    <w:rsid w:val="00C577C4"/>
    <w:rsid w:val="00C57A9D"/>
    <w:rsid w:val="00C57D43"/>
    <w:rsid w:val="00C60028"/>
    <w:rsid w:val="00C6033E"/>
    <w:rsid w:val="00C6060C"/>
    <w:rsid w:val="00C60753"/>
    <w:rsid w:val="00C60B6F"/>
    <w:rsid w:val="00C6109C"/>
    <w:rsid w:val="00C61D7A"/>
    <w:rsid w:val="00C62692"/>
    <w:rsid w:val="00C62885"/>
    <w:rsid w:val="00C6306E"/>
    <w:rsid w:val="00C63804"/>
    <w:rsid w:val="00C63821"/>
    <w:rsid w:val="00C641B8"/>
    <w:rsid w:val="00C646EE"/>
    <w:rsid w:val="00C648D9"/>
    <w:rsid w:val="00C65170"/>
    <w:rsid w:val="00C655E6"/>
    <w:rsid w:val="00C6578F"/>
    <w:rsid w:val="00C657B8"/>
    <w:rsid w:val="00C65A4B"/>
    <w:rsid w:val="00C65C80"/>
    <w:rsid w:val="00C65E4D"/>
    <w:rsid w:val="00C66004"/>
    <w:rsid w:val="00C660BC"/>
    <w:rsid w:val="00C66328"/>
    <w:rsid w:val="00C664BA"/>
    <w:rsid w:val="00C665DC"/>
    <w:rsid w:val="00C665F6"/>
    <w:rsid w:val="00C669E3"/>
    <w:rsid w:val="00C672BC"/>
    <w:rsid w:val="00C675A2"/>
    <w:rsid w:val="00C675FE"/>
    <w:rsid w:val="00C67973"/>
    <w:rsid w:val="00C67EB8"/>
    <w:rsid w:val="00C67F58"/>
    <w:rsid w:val="00C70475"/>
    <w:rsid w:val="00C707A8"/>
    <w:rsid w:val="00C70F6D"/>
    <w:rsid w:val="00C71002"/>
    <w:rsid w:val="00C713C7"/>
    <w:rsid w:val="00C71A84"/>
    <w:rsid w:val="00C71D98"/>
    <w:rsid w:val="00C729C4"/>
    <w:rsid w:val="00C72C79"/>
    <w:rsid w:val="00C73214"/>
    <w:rsid w:val="00C738B2"/>
    <w:rsid w:val="00C73EDB"/>
    <w:rsid w:val="00C73F32"/>
    <w:rsid w:val="00C74125"/>
    <w:rsid w:val="00C74C99"/>
    <w:rsid w:val="00C74CDD"/>
    <w:rsid w:val="00C7522E"/>
    <w:rsid w:val="00C753A5"/>
    <w:rsid w:val="00C75A78"/>
    <w:rsid w:val="00C75C65"/>
    <w:rsid w:val="00C75C9B"/>
    <w:rsid w:val="00C7636C"/>
    <w:rsid w:val="00C76498"/>
    <w:rsid w:val="00C764E4"/>
    <w:rsid w:val="00C765CF"/>
    <w:rsid w:val="00C76A71"/>
    <w:rsid w:val="00C76E08"/>
    <w:rsid w:val="00C76FC5"/>
    <w:rsid w:val="00C7772A"/>
    <w:rsid w:val="00C778DF"/>
    <w:rsid w:val="00C7792A"/>
    <w:rsid w:val="00C77C2D"/>
    <w:rsid w:val="00C80135"/>
    <w:rsid w:val="00C80ABE"/>
    <w:rsid w:val="00C80C23"/>
    <w:rsid w:val="00C80DE7"/>
    <w:rsid w:val="00C81871"/>
    <w:rsid w:val="00C818E6"/>
    <w:rsid w:val="00C81BD1"/>
    <w:rsid w:val="00C81FB4"/>
    <w:rsid w:val="00C822D3"/>
    <w:rsid w:val="00C827A9"/>
    <w:rsid w:val="00C82895"/>
    <w:rsid w:val="00C82D26"/>
    <w:rsid w:val="00C830AA"/>
    <w:rsid w:val="00C834BA"/>
    <w:rsid w:val="00C83DEF"/>
    <w:rsid w:val="00C842BF"/>
    <w:rsid w:val="00C84421"/>
    <w:rsid w:val="00C84821"/>
    <w:rsid w:val="00C84A42"/>
    <w:rsid w:val="00C84FDE"/>
    <w:rsid w:val="00C85162"/>
    <w:rsid w:val="00C8522E"/>
    <w:rsid w:val="00C853D6"/>
    <w:rsid w:val="00C85899"/>
    <w:rsid w:val="00C86004"/>
    <w:rsid w:val="00C86297"/>
    <w:rsid w:val="00C86547"/>
    <w:rsid w:val="00C865B6"/>
    <w:rsid w:val="00C866DF"/>
    <w:rsid w:val="00C86830"/>
    <w:rsid w:val="00C86C16"/>
    <w:rsid w:val="00C86D81"/>
    <w:rsid w:val="00C8720E"/>
    <w:rsid w:val="00C87462"/>
    <w:rsid w:val="00C87ABD"/>
    <w:rsid w:val="00C87B3D"/>
    <w:rsid w:val="00C87D55"/>
    <w:rsid w:val="00C87FA7"/>
    <w:rsid w:val="00C87FD7"/>
    <w:rsid w:val="00C903E7"/>
    <w:rsid w:val="00C906E3"/>
    <w:rsid w:val="00C90937"/>
    <w:rsid w:val="00C90EFC"/>
    <w:rsid w:val="00C91566"/>
    <w:rsid w:val="00C921C4"/>
    <w:rsid w:val="00C921CA"/>
    <w:rsid w:val="00C92703"/>
    <w:rsid w:val="00C928EF"/>
    <w:rsid w:val="00C929BD"/>
    <w:rsid w:val="00C93068"/>
    <w:rsid w:val="00C937E3"/>
    <w:rsid w:val="00C93D7C"/>
    <w:rsid w:val="00C940E9"/>
    <w:rsid w:val="00C946F4"/>
    <w:rsid w:val="00C94A2F"/>
    <w:rsid w:val="00C95930"/>
    <w:rsid w:val="00C959CD"/>
    <w:rsid w:val="00C959D9"/>
    <w:rsid w:val="00C95EEE"/>
    <w:rsid w:val="00C9634B"/>
    <w:rsid w:val="00C96850"/>
    <w:rsid w:val="00C969E4"/>
    <w:rsid w:val="00C97575"/>
    <w:rsid w:val="00C97B0A"/>
    <w:rsid w:val="00C97C5F"/>
    <w:rsid w:val="00C97E8C"/>
    <w:rsid w:val="00CA02A8"/>
    <w:rsid w:val="00CA02F4"/>
    <w:rsid w:val="00CA03BA"/>
    <w:rsid w:val="00CA0657"/>
    <w:rsid w:val="00CA09E8"/>
    <w:rsid w:val="00CA0ADA"/>
    <w:rsid w:val="00CA0EC5"/>
    <w:rsid w:val="00CA1071"/>
    <w:rsid w:val="00CA1344"/>
    <w:rsid w:val="00CA180C"/>
    <w:rsid w:val="00CA1CF6"/>
    <w:rsid w:val="00CA210F"/>
    <w:rsid w:val="00CA23CD"/>
    <w:rsid w:val="00CA2963"/>
    <w:rsid w:val="00CA2B0F"/>
    <w:rsid w:val="00CA2D05"/>
    <w:rsid w:val="00CA3023"/>
    <w:rsid w:val="00CA31B6"/>
    <w:rsid w:val="00CA340B"/>
    <w:rsid w:val="00CA3534"/>
    <w:rsid w:val="00CA359E"/>
    <w:rsid w:val="00CA3FC5"/>
    <w:rsid w:val="00CA4169"/>
    <w:rsid w:val="00CA4330"/>
    <w:rsid w:val="00CA47BB"/>
    <w:rsid w:val="00CA4BB2"/>
    <w:rsid w:val="00CA4BC1"/>
    <w:rsid w:val="00CA5B25"/>
    <w:rsid w:val="00CA5CD6"/>
    <w:rsid w:val="00CA6011"/>
    <w:rsid w:val="00CA67E9"/>
    <w:rsid w:val="00CA6A2D"/>
    <w:rsid w:val="00CA6D26"/>
    <w:rsid w:val="00CA6FCE"/>
    <w:rsid w:val="00CA7065"/>
    <w:rsid w:val="00CA70AA"/>
    <w:rsid w:val="00CA7519"/>
    <w:rsid w:val="00CA7B47"/>
    <w:rsid w:val="00CB030A"/>
    <w:rsid w:val="00CB040B"/>
    <w:rsid w:val="00CB0495"/>
    <w:rsid w:val="00CB092E"/>
    <w:rsid w:val="00CB0B97"/>
    <w:rsid w:val="00CB12B1"/>
    <w:rsid w:val="00CB14EE"/>
    <w:rsid w:val="00CB1711"/>
    <w:rsid w:val="00CB1A5C"/>
    <w:rsid w:val="00CB1C7C"/>
    <w:rsid w:val="00CB1EB3"/>
    <w:rsid w:val="00CB22B2"/>
    <w:rsid w:val="00CB26A6"/>
    <w:rsid w:val="00CB2801"/>
    <w:rsid w:val="00CB2C09"/>
    <w:rsid w:val="00CB2D37"/>
    <w:rsid w:val="00CB2DE1"/>
    <w:rsid w:val="00CB2F33"/>
    <w:rsid w:val="00CB30BA"/>
    <w:rsid w:val="00CB3121"/>
    <w:rsid w:val="00CB320D"/>
    <w:rsid w:val="00CB3D9E"/>
    <w:rsid w:val="00CB43C5"/>
    <w:rsid w:val="00CB47B6"/>
    <w:rsid w:val="00CB4B33"/>
    <w:rsid w:val="00CB4CF4"/>
    <w:rsid w:val="00CB4EEE"/>
    <w:rsid w:val="00CB525E"/>
    <w:rsid w:val="00CB53BF"/>
    <w:rsid w:val="00CB5757"/>
    <w:rsid w:val="00CB5B9F"/>
    <w:rsid w:val="00CB5CFA"/>
    <w:rsid w:val="00CB7845"/>
    <w:rsid w:val="00CB7EDA"/>
    <w:rsid w:val="00CC03AC"/>
    <w:rsid w:val="00CC043E"/>
    <w:rsid w:val="00CC08AC"/>
    <w:rsid w:val="00CC0989"/>
    <w:rsid w:val="00CC09D9"/>
    <w:rsid w:val="00CC09DB"/>
    <w:rsid w:val="00CC0AEA"/>
    <w:rsid w:val="00CC0CDC"/>
    <w:rsid w:val="00CC0D7F"/>
    <w:rsid w:val="00CC0D96"/>
    <w:rsid w:val="00CC0E19"/>
    <w:rsid w:val="00CC0E8F"/>
    <w:rsid w:val="00CC10FB"/>
    <w:rsid w:val="00CC17E3"/>
    <w:rsid w:val="00CC1CB8"/>
    <w:rsid w:val="00CC1F52"/>
    <w:rsid w:val="00CC20C6"/>
    <w:rsid w:val="00CC21F9"/>
    <w:rsid w:val="00CC2482"/>
    <w:rsid w:val="00CC2C13"/>
    <w:rsid w:val="00CC306A"/>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68DD"/>
    <w:rsid w:val="00CC6B88"/>
    <w:rsid w:val="00CC74FD"/>
    <w:rsid w:val="00CC7AD6"/>
    <w:rsid w:val="00CC7F24"/>
    <w:rsid w:val="00CD00D0"/>
    <w:rsid w:val="00CD02C8"/>
    <w:rsid w:val="00CD07B4"/>
    <w:rsid w:val="00CD09FD"/>
    <w:rsid w:val="00CD0A11"/>
    <w:rsid w:val="00CD0DE7"/>
    <w:rsid w:val="00CD0E7A"/>
    <w:rsid w:val="00CD1118"/>
    <w:rsid w:val="00CD13BA"/>
    <w:rsid w:val="00CD1AD6"/>
    <w:rsid w:val="00CD20AC"/>
    <w:rsid w:val="00CD267F"/>
    <w:rsid w:val="00CD2AD5"/>
    <w:rsid w:val="00CD2CC9"/>
    <w:rsid w:val="00CD308E"/>
    <w:rsid w:val="00CD363C"/>
    <w:rsid w:val="00CD3816"/>
    <w:rsid w:val="00CD3921"/>
    <w:rsid w:val="00CD398D"/>
    <w:rsid w:val="00CD39D8"/>
    <w:rsid w:val="00CD39EC"/>
    <w:rsid w:val="00CD3BCE"/>
    <w:rsid w:val="00CD3E53"/>
    <w:rsid w:val="00CD4013"/>
    <w:rsid w:val="00CD4508"/>
    <w:rsid w:val="00CD4A6A"/>
    <w:rsid w:val="00CD4AAC"/>
    <w:rsid w:val="00CD4AB2"/>
    <w:rsid w:val="00CD4ADD"/>
    <w:rsid w:val="00CD5070"/>
    <w:rsid w:val="00CD507D"/>
    <w:rsid w:val="00CD588D"/>
    <w:rsid w:val="00CD5D01"/>
    <w:rsid w:val="00CD5D45"/>
    <w:rsid w:val="00CD6029"/>
    <w:rsid w:val="00CD660A"/>
    <w:rsid w:val="00CD6B78"/>
    <w:rsid w:val="00CD6E1B"/>
    <w:rsid w:val="00CD6E74"/>
    <w:rsid w:val="00CD7492"/>
    <w:rsid w:val="00CD75D5"/>
    <w:rsid w:val="00CD7650"/>
    <w:rsid w:val="00CD7B4B"/>
    <w:rsid w:val="00CD7FF8"/>
    <w:rsid w:val="00CE05C9"/>
    <w:rsid w:val="00CE08B4"/>
    <w:rsid w:val="00CE1122"/>
    <w:rsid w:val="00CE11E4"/>
    <w:rsid w:val="00CE128E"/>
    <w:rsid w:val="00CE15F2"/>
    <w:rsid w:val="00CE1D7A"/>
    <w:rsid w:val="00CE1DB8"/>
    <w:rsid w:val="00CE2165"/>
    <w:rsid w:val="00CE22AE"/>
    <w:rsid w:val="00CE2435"/>
    <w:rsid w:val="00CE2553"/>
    <w:rsid w:val="00CE2683"/>
    <w:rsid w:val="00CE27A3"/>
    <w:rsid w:val="00CE2B93"/>
    <w:rsid w:val="00CE30B6"/>
    <w:rsid w:val="00CE3338"/>
    <w:rsid w:val="00CE3366"/>
    <w:rsid w:val="00CE39B9"/>
    <w:rsid w:val="00CE3A6B"/>
    <w:rsid w:val="00CE3B1F"/>
    <w:rsid w:val="00CE3B6D"/>
    <w:rsid w:val="00CE3CD3"/>
    <w:rsid w:val="00CE44D2"/>
    <w:rsid w:val="00CE4704"/>
    <w:rsid w:val="00CE49F1"/>
    <w:rsid w:val="00CE4B90"/>
    <w:rsid w:val="00CE5663"/>
    <w:rsid w:val="00CE5765"/>
    <w:rsid w:val="00CE5A9E"/>
    <w:rsid w:val="00CE5B2F"/>
    <w:rsid w:val="00CE63E8"/>
    <w:rsid w:val="00CE6887"/>
    <w:rsid w:val="00CE6F30"/>
    <w:rsid w:val="00CE71BC"/>
    <w:rsid w:val="00CE75C0"/>
    <w:rsid w:val="00CE7883"/>
    <w:rsid w:val="00CE798A"/>
    <w:rsid w:val="00CE7E83"/>
    <w:rsid w:val="00CF0434"/>
    <w:rsid w:val="00CF0A55"/>
    <w:rsid w:val="00CF1717"/>
    <w:rsid w:val="00CF1BF3"/>
    <w:rsid w:val="00CF2087"/>
    <w:rsid w:val="00CF239E"/>
    <w:rsid w:val="00CF2467"/>
    <w:rsid w:val="00CF2580"/>
    <w:rsid w:val="00CF25A2"/>
    <w:rsid w:val="00CF28B3"/>
    <w:rsid w:val="00CF2A97"/>
    <w:rsid w:val="00CF2B75"/>
    <w:rsid w:val="00CF3B97"/>
    <w:rsid w:val="00CF3BCA"/>
    <w:rsid w:val="00CF41FA"/>
    <w:rsid w:val="00CF49BD"/>
    <w:rsid w:val="00CF4A99"/>
    <w:rsid w:val="00CF55CF"/>
    <w:rsid w:val="00CF59C9"/>
    <w:rsid w:val="00CF5E4C"/>
    <w:rsid w:val="00CF6E6F"/>
    <w:rsid w:val="00CF6F22"/>
    <w:rsid w:val="00CF7986"/>
    <w:rsid w:val="00CF7B9C"/>
    <w:rsid w:val="00CF7E07"/>
    <w:rsid w:val="00CF7E43"/>
    <w:rsid w:val="00D00211"/>
    <w:rsid w:val="00D006D1"/>
    <w:rsid w:val="00D00E3A"/>
    <w:rsid w:val="00D01363"/>
    <w:rsid w:val="00D013BF"/>
    <w:rsid w:val="00D01CC0"/>
    <w:rsid w:val="00D01F85"/>
    <w:rsid w:val="00D02084"/>
    <w:rsid w:val="00D021FC"/>
    <w:rsid w:val="00D023CB"/>
    <w:rsid w:val="00D02501"/>
    <w:rsid w:val="00D025AE"/>
    <w:rsid w:val="00D02A0A"/>
    <w:rsid w:val="00D035EE"/>
    <w:rsid w:val="00D0419A"/>
    <w:rsid w:val="00D0438B"/>
    <w:rsid w:val="00D044A7"/>
    <w:rsid w:val="00D04E8A"/>
    <w:rsid w:val="00D050E3"/>
    <w:rsid w:val="00D05251"/>
    <w:rsid w:val="00D05887"/>
    <w:rsid w:val="00D0588A"/>
    <w:rsid w:val="00D05CBB"/>
    <w:rsid w:val="00D06122"/>
    <w:rsid w:val="00D0621A"/>
    <w:rsid w:val="00D06271"/>
    <w:rsid w:val="00D06309"/>
    <w:rsid w:val="00D063DD"/>
    <w:rsid w:val="00D063E2"/>
    <w:rsid w:val="00D067EF"/>
    <w:rsid w:val="00D06FC3"/>
    <w:rsid w:val="00D07289"/>
    <w:rsid w:val="00D0759B"/>
    <w:rsid w:val="00D07939"/>
    <w:rsid w:val="00D07B25"/>
    <w:rsid w:val="00D07E96"/>
    <w:rsid w:val="00D1101B"/>
    <w:rsid w:val="00D11496"/>
    <w:rsid w:val="00D1164D"/>
    <w:rsid w:val="00D11ACE"/>
    <w:rsid w:val="00D11FC3"/>
    <w:rsid w:val="00D1218F"/>
    <w:rsid w:val="00D13318"/>
    <w:rsid w:val="00D13B18"/>
    <w:rsid w:val="00D13D37"/>
    <w:rsid w:val="00D14061"/>
    <w:rsid w:val="00D147DB"/>
    <w:rsid w:val="00D149C4"/>
    <w:rsid w:val="00D14AE8"/>
    <w:rsid w:val="00D14B95"/>
    <w:rsid w:val="00D14BFD"/>
    <w:rsid w:val="00D14F1A"/>
    <w:rsid w:val="00D150D2"/>
    <w:rsid w:val="00D155C2"/>
    <w:rsid w:val="00D15D8C"/>
    <w:rsid w:val="00D15E71"/>
    <w:rsid w:val="00D16414"/>
    <w:rsid w:val="00D165A8"/>
    <w:rsid w:val="00D16B92"/>
    <w:rsid w:val="00D16F5C"/>
    <w:rsid w:val="00D177CD"/>
    <w:rsid w:val="00D17A20"/>
    <w:rsid w:val="00D17FC2"/>
    <w:rsid w:val="00D202AD"/>
    <w:rsid w:val="00D206EE"/>
    <w:rsid w:val="00D2090D"/>
    <w:rsid w:val="00D20D59"/>
    <w:rsid w:val="00D214E0"/>
    <w:rsid w:val="00D21C2C"/>
    <w:rsid w:val="00D22214"/>
    <w:rsid w:val="00D22FBA"/>
    <w:rsid w:val="00D231E8"/>
    <w:rsid w:val="00D23226"/>
    <w:rsid w:val="00D2375F"/>
    <w:rsid w:val="00D23ED0"/>
    <w:rsid w:val="00D240E7"/>
    <w:rsid w:val="00D24585"/>
    <w:rsid w:val="00D255A8"/>
    <w:rsid w:val="00D25D61"/>
    <w:rsid w:val="00D265A5"/>
    <w:rsid w:val="00D26D06"/>
    <w:rsid w:val="00D273EE"/>
    <w:rsid w:val="00D27AFA"/>
    <w:rsid w:val="00D27F05"/>
    <w:rsid w:val="00D3048A"/>
    <w:rsid w:val="00D305DE"/>
    <w:rsid w:val="00D30AAF"/>
    <w:rsid w:val="00D30AB1"/>
    <w:rsid w:val="00D30BDD"/>
    <w:rsid w:val="00D30F95"/>
    <w:rsid w:val="00D31263"/>
    <w:rsid w:val="00D312EC"/>
    <w:rsid w:val="00D3171E"/>
    <w:rsid w:val="00D31D62"/>
    <w:rsid w:val="00D31D74"/>
    <w:rsid w:val="00D328D5"/>
    <w:rsid w:val="00D32988"/>
    <w:rsid w:val="00D32BC4"/>
    <w:rsid w:val="00D32E19"/>
    <w:rsid w:val="00D330EF"/>
    <w:rsid w:val="00D336EB"/>
    <w:rsid w:val="00D33D42"/>
    <w:rsid w:val="00D33FCC"/>
    <w:rsid w:val="00D341B3"/>
    <w:rsid w:val="00D347D8"/>
    <w:rsid w:val="00D34D74"/>
    <w:rsid w:val="00D34F59"/>
    <w:rsid w:val="00D351EA"/>
    <w:rsid w:val="00D35396"/>
    <w:rsid w:val="00D3625A"/>
    <w:rsid w:val="00D377CA"/>
    <w:rsid w:val="00D37EEF"/>
    <w:rsid w:val="00D4004E"/>
    <w:rsid w:val="00D4021E"/>
    <w:rsid w:val="00D40288"/>
    <w:rsid w:val="00D40B06"/>
    <w:rsid w:val="00D40B5F"/>
    <w:rsid w:val="00D40F9A"/>
    <w:rsid w:val="00D40FB8"/>
    <w:rsid w:val="00D42C53"/>
    <w:rsid w:val="00D42CC9"/>
    <w:rsid w:val="00D43403"/>
    <w:rsid w:val="00D4352A"/>
    <w:rsid w:val="00D43E00"/>
    <w:rsid w:val="00D44081"/>
    <w:rsid w:val="00D442BA"/>
    <w:rsid w:val="00D4467E"/>
    <w:rsid w:val="00D446E4"/>
    <w:rsid w:val="00D44DA1"/>
    <w:rsid w:val="00D44DA7"/>
    <w:rsid w:val="00D44DFF"/>
    <w:rsid w:val="00D451D7"/>
    <w:rsid w:val="00D458B6"/>
    <w:rsid w:val="00D45A55"/>
    <w:rsid w:val="00D45DFF"/>
    <w:rsid w:val="00D45F8C"/>
    <w:rsid w:val="00D462CA"/>
    <w:rsid w:val="00D464F9"/>
    <w:rsid w:val="00D46A2A"/>
    <w:rsid w:val="00D46F4C"/>
    <w:rsid w:val="00D46F5A"/>
    <w:rsid w:val="00D470E6"/>
    <w:rsid w:val="00D479D8"/>
    <w:rsid w:val="00D47D35"/>
    <w:rsid w:val="00D47E3A"/>
    <w:rsid w:val="00D50049"/>
    <w:rsid w:val="00D503BE"/>
    <w:rsid w:val="00D50A6B"/>
    <w:rsid w:val="00D50C9C"/>
    <w:rsid w:val="00D50D52"/>
    <w:rsid w:val="00D50EA0"/>
    <w:rsid w:val="00D5137B"/>
    <w:rsid w:val="00D51ACA"/>
    <w:rsid w:val="00D51ADD"/>
    <w:rsid w:val="00D51D81"/>
    <w:rsid w:val="00D51F57"/>
    <w:rsid w:val="00D51F71"/>
    <w:rsid w:val="00D5270B"/>
    <w:rsid w:val="00D52B88"/>
    <w:rsid w:val="00D52CB9"/>
    <w:rsid w:val="00D52E67"/>
    <w:rsid w:val="00D531FE"/>
    <w:rsid w:val="00D53758"/>
    <w:rsid w:val="00D53C5F"/>
    <w:rsid w:val="00D53F42"/>
    <w:rsid w:val="00D54365"/>
    <w:rsid w:val="00D54402"/>
    <w:rsid w:val="00D54495"/>
    <w:rsid w:val="00D54689"/>
    <w:rsid w:val="00D549A4"/>
    <w:rsid w:val="00D549B5"/>
    <w:rsid w:val="00D54B0B"/>
    <w:rsid w:val="00D55312"/>
    <w:rsid w:val="00D5547D"/>
    <w:rsid w:val="00D55C5E"/>
    <w:rsid w:val="00D55DB8"/>
    <w:rsid w:val="00D55E4E"/>
    <w:rsid w:val="00D5616D"/>
    <w:rsid w:val="00D5643C"/>
    <w:rsid w:val="00D56B04"/>
    <w:rsid w:val="00D56B0D"/>
    <w:rsid w:val="00D56C07"/>
    <w:rsid w:val="00D56C46"/>
    <w:rsid w:val="00D56D52"/>
    <w:rsid w:val="00D5705B"/>
    <w:rsid w:val="00D5714F"/>
    <w:rsid w:val="00D575FE"/>
    <w:rsid w:val="00D61026"/>
    <w:rsid w:val="00D61137"/>
    <w:rsid w:val="00D61466"/>
    <w:rsid w:val="00D615B8"/>
    <w:rsid w:val="00D618EE"/>
    <w:rsid w:val="00D62047"/>
    <w:rsid w:val="00D621DE"/>
    <w:rsid w:val="00D6256B"/>
    <w:rsid w:val="00D62B75"/>
    <w:rsid w:val="00D62E71"/>
    <w:rsid w:val="00D6317F"/>
    <w:rsid w:val="00D6329A"/>
    <w:rsid w:val="00D634EC"/>
    <w:rsid w:val="00D63795"/>
    <w:rsid w:val="00D63E78"/>
    <w:rsid w:val="00D640EE"/>
    <w:rsid w:val="00D6430D"/>
    <w:rsid w:val="00D64469"/>
    <w:rsid w:val="00D6485A"/>
    <w:rsid w:val="00D64C27"/>
    <w:rsid w:val="00D64D7C"/>
    <w:rsid w:val="00D64DBA"/>
    <w:rsid w:val="00D6527E"/>
    <w:rsid w:val="00D652F3"/>
    <w:rsid w:val="00D654F0"/>
    <w:rsid w:val="00D657D4"/>
    <w:rsid w:val="00D66188"/>
    <w:rsid w:val="00D661C8"/>
    <w:rsid w:val="00D66252"/>
    <w:rsid w:val="00D6634C"/>
    <w:rsid w:val="00D663B3"/>
    <w:rsid w:val="00D6671B"/>
    <w:rsid w:val="00D66AD5"/>
    <w:rsid w:val="00D66F21"/>
    <w:rsid w:val="00D6731F"/>
    <w:rsid w:val="00D67712"/>
    <w:rsid w:val="00D67A1C"/>
    <w:rsid w:val="00D67B3E"/>
    <w:rsid w:val="00D67F91"/>
    <w:rsid w:val="00D7030D"/>
    <w:rsid w:val="00D706AF"/>
    <w:rsid w:val="00D70840"/>
    <w:rsid w:val="00D7103B"/>
    <w:rsid w:val="00D71391"/>
    <w:rsid w:val="00D71679"/>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BE8"/>
    <w:rsid w:val="00D74EBE"/>
    <w:rsid w:val="00D75413"/>
    <w:rsid w:val="00D7583C"/>
    <w:rsid w:val="00D75F74"/>
    <w:rsid w:val="00D7615E"/>
    <w:rsid w:val="00D763BE"/>
    <w:rsid w:val="00D76763"/>
    <w:rsid w:val="00D7719F"/>
    <w:rsid w:val="00D77320"/>
    <w:rsid w:val="00D7738D"/>
    <w:rsid w:val="00D77428"/>
    <w:rsid w:val="00D774D1"/>
    <w:rsid w:val="00D7758D"/>
    <w:rsid w:val="00D802FF"/>
    <w:rsid w:val="00D80461"/>
    <w:rsid w:val="00D8065C"/>
    <w:rsid w:val="00D8081F"/>
    <w:rsid w:val="00D80B95"/>
    <w:rsid w:val="00D80E3A"/>
    <w:rsid w:val="00D80F63"/>
    <w:rsid w:val="00D80F65"/>
    <w:rsid w:val="00D81387"/>
    <w:rsid w:val="00D816B7"/>
    <w:rsid w:val="00D81B7A"/>
    <w:rsid w:val="00D81D86"/>
    <w:rsid w:val="00D82336"/>
    <w:rsid w:val="00D82C29"/>
    <w:rsid w:val="00D82D38"/>
    <w:rsid w:val="00D83FA7"/>
    <w:rsid w:val="00D8431B"/>
    <w:rsid w:val="00D84BF2"/>
    <w:rsid w:val="00D84F7D"/>
    <w:rsid w:val="00D85220"/>
    <w:rsid w:val="00D856BA"/>
    <w:rsid w:val="00D85728"/>
    <w:rsid w:val="00D85E78"/>
    <w:rsid w:val="00D85EE0"/>
    <w:rsid w:val="00D86147"/>
    <w:rsid w:val="00D864B1"/>
    <w:rsid w:val="00D869DA"/>
    <w:rsid w:val="00D86B20"/>
    <w:rsid w:val="00D86B9E"/>
    <w:rsid w:val="00D86F23"/>
    <w:rsid w:val="00D871C5"/>
    <w:rsid w:val="00D87339"/>
    <w:rsid w:val="00D87C3B"/>
    <w:rsid w:val="00D90083"/>
    <w:rsid w:val="00D902B5"/>
    <w:rsid w:val="00D90A4E"/>
    <w:rsid w:val="00D91393"/>
    <w:rsid w:val="00D913B7"/>
    <w:rsid w:val="00D915A1"/>
    <w:rsid w:val="00D916B6"/>
    <w:rsid w:val="00D917C1"/>
    <w:rsid w:val="00D937DA"/>
    <w:rsid w:val="00D937F7"/>
    <w:rsid w:val="00D93929"/>
    <w:rsid w:val="00D93CAE"/>
    <w:rsid w:val="00D9440A"/>
    <w:rsid w:val="00D94690"/>
    <w:rsid w:val="00D94ADA"/>
    <w:rsid w:val="00D94AE4"/>
    <w:rsid w:val="00D94BC1"/>
    <w:rsid w:val="00D94F0C"/>
    <w:rsid w:val="00D95206"/>
    <w:rsid w:val="00D95481"/>
    <w:rsid w:val="00D9560A"/>
    <w:rsid w:val="00D95B6E"/>
    <w:rsid w:val="00D95F0F"/>
    <w:rsid w:val="00D96086"/>
    <w:rsid w:val="00D962A9"/>
    <w:rsid w:val="00D96CE7"/>
    <w:rsid w:val="00D96D41"/>
    <w:rsid w:val="00D9712B"/>
    <w:rsid w:val="00D97AD4"/>
    <w:rsid w:val="00DA01F9"/>
    <w:rsid w:val="00DA0296"/>
    <w:rsid w:val="00DA0F05"/>
    <w:rsid w:val="00DA10E9"/>
    <w:rsid w:val="00DA12E8"/>
    <w:rsid w:val="00DA1821"/>
    <w:rsid w:val="00DA1AA7"/>
    <w:rsid w:val="00DA1F36"/>
    <w:rsid w:val="00DA2EC9"/>
    <w:rsid w:val="00DA3530"/>
    <w:rsid w:val="00DA3644"/>
    <w:rsid w:val="00DA37EA"/>
    <w:rsid w:val="00DA3E03"/>
    <w:rsid w:val="00DA3E34"/>
    <w:rsid w:val="00DA3F84"/>
    <w:rsid w:val="00DA43F2"/>
    <w:rsid w:val="00DA4492"/>
    <w:rsid w:val="00DA450A"/>
    <w:rsid w:val="00DA466C"/>
    <w:rsid w:val="00DA46B6"/>
    <w:rsid w:val="00DA474B"/>
    <w:rsid w:val="00DA4A92"/>
    <w:rsid w:val="00DA4ECD"/>
    <w:rsid w:val="00DA5061"/>
    <w:rsid w:val="00DA5332"/>
    <w:rsid w:val="00DA5360"/>
    <w:rsid w:val="00DA5D30"/>
    <w:rsid w:val="00DA5EEC"/>
    <w:rsid w:val="00DA62F1"/>
    <w:rsid w:val="00DA64FF"/>
    <w:rsid w:val="00DA68D9"/>
    <w:rsid w:val="00DA699D"/>
    <w:rsid w:val="00DA69C1"/>
    <w:rsid w:val="00DA6ADE"/>
    <w:rsid w:val="00DA6F99"/>
    <w:rsid w:val="00DA7478"/>
    <w:rsid w:val="00DA777D"/>
    <w:rsid w:val="00DA7BCB"/>
    <w:rsid w:val="00DA7BF7"/>
    <w:rsid w:val="00DB0058"/>
    <w:rsid w:val="00DB01D6"/>
    <w:rsid w:val="00DB0B61"/>
    <w:rsid w:val="00DB0DAF"/>
    <w:rsid w:val="00DB10AD"/>
    <w:rsid w:val="00DB115A"/>
    <w:rsid w:val="00DB128B"/>
    <w:rsid w:val="00DB1520"/>
    <w:rsid w:val="00DB2825"/>
    <w:rsid w:val="00DB2B0A"/>
    <w:rsid w:val="00DB31B8"/>
    <w:rsid w:val="00DB34F3"/>
    <w:rsid w:val="00DB36A1"/>
    <w:rsid w:val="00DB3B65"/>
    <w:rsid w:val="00DB4898"/>
    <w:rsid w:val="00DB5210"/>
    <w:rsid w:val="00DB5A98"/>
    <w:rsid w:val="00DB61D1"/>
    <w:rsid w:val="00DB66F4"/>
    <w:rsid w:val="00DB682E"/>
    <w:rsid w:val="00DB6CC0"/>
    <w:rsid w:val="00DB7D92"/>
    <w:rsid w:val="00DB7FEB"/>
    <w:rsid w:val="00DC03BF"/>
    <w:rsid w:val="00DC0AE5"/>
    <w:rsid w:val="00DC0E10"/>
    <w:rsid w:val="00DC1407"/>
    <w:rsid w:val="00DC14CE"/>
    <w:rsid w:val="00DC14F4"/>
    <w:rsid w:val="00DC15AC"/>
    <w:rsid w:val="00DC1850"/>
    <w:rsid w:val="00DC1C7B"/>
    <w:rsid w:val="00DC225B"/>
    <w:rsid w:val="00DC2413"/>
    <w:rsid w:val="00DC2625"/>
    <w:rsid w:val="00DC2728"/>
    <w:rsid w:val="00DC3135"/>
    <w:rsid w:val="00DC31A5"/>
    <w:rsid w:val="00DC38B6"/>
    <w:rsid w:val="00DC3E93"/>
    <w:rsid w:val="00DC45C9"/>
    <w:rsid w:val="00DC4664"/>
    <w:rsid w:val="00DC4832"/>
    <w:rsid w:val="00DC530F"/>
    <w:rsid w:val="00DC54F2"/>
    <w:rsid w:val="00DC5547"/>
    <w:rsid w:val="00DC5585"/>
    <w:rsid w:val="00DC55C2"/>
    <w:rsid w:val="00DC5AA1"/>
    <w:rsid w:val="00DC5D5B"/>
    <w:rsid w:val="00DC6674"/>
    <w:rsid w:val="00DC67C1"/>
    <w:rsid w:val="00DC69F5"/>
    <w:rsid w:val="00DC6A73"/>
    <w:rsid w:val="00DC6AF4"/>
    <w:rsid w:val="00DC6EB5"/>
    <w:rsid w:val="00DC7474"/>
    <w:rsid w:val="00DC76EF"/>
    <w:rsid w:val="00DC7A13"/>
    <w:rsid w:val="00DC7A3C"/>
    <w:rsid w:val="00DC7EAD"/>
    <w:rsid w:val="00DD0194"/>
    <w:rsid w:val="00DD0ECE"/>
    <w:rsid w:val="00DD1233"/>
    <w:rsid w:val="00DD146D"/>
    <w:rsid w:val="00DD1EE7"/>
    <w:rsid w:val="00DD2176"/>
    <w:rsid w:val="00DD221D"/>
    <w:rsid w:val="00DD28A5"/>
    <w:rsid w:val="00DD2A84"/>
    <w:rsid w:val="00DD30E2"/>
    <w:rsid w:val="00DD3311"/>
    <w:rsid w:val="00DD3F6C"/>
    <w:rsid w:val="00DD4318"/>
    <w:rsid w:val="00DD435B"/>
    <w:rsid w:val="00DD4616"/>
    <w:rsid w:val="00DD46DB"/>
    <w:rsid w:val="00DD4710"/>
    <w:rsid w:val="00DD4E3B"/>
    <w:rsid w:val="00DD54C4"/>
    <w:rsid w:val="00DD55CB"/>
    <w:rsid w:val="00DD5E30"/>
    <w:rsid w:val="00DD60EB"/>
    <w:rsid w:val="00DD66D3"/>
    <w:rsid w:val="00DD69EC"/>
    <w:rsid w:val="00DD6B14"/>
    <w:rsid w:val="00DD7259"/>
    <w:rsid w:val="00DD73F4"/>
    <w:rsid w:val="00DD749B"/>
    <w:rsid w:val="00DD7527"/>
    <w:rsid w:val="00DD7990"/>
    <w:rsid w:val="00DE0033"/>
    <w:rsid w:val="00DE03EE"/>
    <w:rsid w:val="00DE08CC"/>
    <w:rsid w:val="00DE0B69"/>
    <w:rsid w:val="00DE0BA7"/>
    <w:rsid w:val="00DE0CBC"/>
    <w:rsid w:val="00DE11A4"/>
    <w:rsid w:val="00DE207C"/>
    <w:rsid w:val="00DE2CC1"/>
    <w:rsid w:val="00DE2CC9"/>
    <w:rsid w:val="00DE31C7"/>
    <w:rsid w:val="00DE337A"/>
    <w:rsid w:val="00DE3E1D"/>
    <w:rsid w:val="00DE3EC8"/>
    <w:rsid w:val="00DE42CC"/>
    <w:rsid w:val="00DE4310"/>
    <w:rsid w:val="00DE47BC"/>
    <w:rsid w:val="00DE4A30"/>
    <w:rsid w:val="00DE4EF3"/>
    <w:rsid w:val="00DE584C"/>
    <w:rsid w:val="00DE5D86"/>
    <w:rsid w:val="00DE6048"/>
    <w:rsid w:val="00DE6177"/>
    <w:rsid w:val="00DE6916"/>
    <w:rsid w:val="00DE7064"/>
    <w:rsid w:val="00DE70E1"/>
    <w:rsid w:val="00DE75D3"/>
    <w:rsid w:val="00DF04B0"/>
    <w:rsid w:val="00DF072F"/>
    <w:rsid w:val="00DF0CDA"/>
    <w:rsid w:val="00DF1080"/>
    <w:rsid w:val="00DF11DF"/>
    <w:rsid w:val="00DF1236"/>
    <w:rsid w:val="00DF15F4"/>
    <w:rsid w:val="00DF1AA8"/>
    <w:rsid w:val="00DF1D74"/>
    <w:rsid w:val="00DF1E29"/>
    <w:rsid w:val="00DF1E62"/>
    <w:rsid w:val="00DF2997"/>
    <w:rsid w:val="00DF2AC9"/>
    <w:rsid w:val="00DF318A"/>
    <w:rsid w:val="00DF3400"/>
    <w:rsid w:val="00DF3943"/>
    <w:rsid w:val="00DF4697"/>
    <w:rsid w:val="00DF47C8"/>
    <w:rsid w:val="00DF4800"/>
    <w:rsid w:val="00DF4A04"/>
    <w:rsid w:val="00DF5717"/>
    <w:rsid w:val="00DF5C00"/>
    <w:rsid w:val="00DF62E4"/>
    <w:rsid w:val="00DF7445"/>
    <w:rsid w:val="00DF782E"/>
    <w:rsid w:val="00DF7B84"/>
    <w:rsid w:val="00DF7F98"/>
    <w:rsid w:val="00E000C6"/>
    <w:rsid w:val="00E002E2"/>
    <w:rsid w:val="00E003E9"/>
    <w:rsid w:val="00E0066A"/>
    <w:rsid w:val="00E00670"/>
    <w:rsid w:val="00E00768"/>
    <w:rsid w:val="00E007BE"/>
    <w:rsid w:val="00E011A0"/>
    <w:rsid w:val="00E01851"/>
    <w:rsid w:val="00E01CA4"/>
    <w:rsid w:val="00E02374"/>
    <w:rsid w:val="00E02BC6"/>
    <w:rsid w:val="00E02E0D"/>
    <w:rsid w:val="00E02F69"/>
    <w:rsid w:val="00E0313C"/>
    <w:rsid w:val="00E04505"/>
    <w:rsid w:val="00E045D3"/>
    <w:rsid w:val="00E04BA1"/>
    <w:rsid w:val="00E04FBD"/>
    <w:rsid w:val="00E05074"/>
    <w:rsid w:val="00E0598E"/>
    <w:rsid w:val="00E05EC5"/>
    <w:rsid w:val="00E062A6"/>
    <w:rsid w:val="00E06976"/>
    <w:rsid w:val="00E06F55"/>
    <w:rsid w:val="00E072DF"/>
    <w:rsid w:val="00E073B3"/>
    <w:rsid w:val="00E07473"/>
    <w:rsid w:val="00E074F5"/>
    <w:rsid w:val="00E075E7"/>
    <w:rsid w:val="00E07AC0"/>
    <w:rsid w:val="00E07C8E"/>
    <w:rsid w:val="00E10472"/>
    <w:rsid w:val="00E10B23"/>
    <w:rsid w:val="00E10BC4"/>
    <w:rsid w:val="00E111BB"/>
    <w:rsid w:val="00E11430"/>
    <w:rsid w:val="00E1166B"/>
    <w:rsid w:val="00E1190D"/>
    <w:rsid w:val="00E11EB4"/>
    <w:rsid w:val="00E11FC1"/>
    <w:rsid w:val="00E11FE7"/>
    <w:rsid w:val="00E122B8"/>
    <w:rsid w:val="00E1257D"/>
    <w:rsid w:val="00E13229"/>
    <w:rsid w:val="00E133D2"/>
    <w:rsid w:val="00E1359D"/>
    <w:rsid w:val="00E1371D"/>
    <w:rsid w:val="00E138A8"/>
    <w:rsid w:val="00E138BF"/>
    <w:rsid w:val="00E138EB"/>
    <w:rsid w:val="00E13A57"/>
    <w:rsid w:val="00E13E04"/>
    <w:rsid w:val="00E13F20"/>
    <w:rsid w:val="00E1415D"/>
    <w:rsid w:val="00E14DC0"/>
    <w:rsid w:val="00E15361"/>
    <w:rsid w:val="00E15544"/>
    <w:rsid w:val="00E156CD"/>
    <w:rsid w:val="00E15712"/>
    <w:rsid w:val="00E1571A"/>
    <w:rsid w:val="00E15E12"/>
    <w:rsid w:val="00E1672A"/>
    <w:rsid w:val="00E16B16"/>
    <w:rsid w:val="00E16B24"/>
    <w:rsid w:val="00E17804"/>
    <w:rsid w:val="00E178A0"/>
    <w:rsid w:val="00E1790D"/>
    <w:rsid w:val="00E17920"/>
    <w:rsid w:val="00E20014"/>
    <w:rsid w:val="00E203EE"/>
    <w:rsid w:val="00E20B13"/>
    <w:rsid w:val="00E20D6E"/>
    <w:rsid w:val="00E21223"/>
    <w:rsid w:val="00E213BD"/>
    <w:rsid w:val="00E2140C"/>
    <w:rsid w:val="00E215B3"/>
    <w:rsid w:val="00E21EF3"/>
    <w:rsid w:val="00E22358"/>
    <w:rsid w:val="00E22EA3"/>
    <w:rsid w:val="00E230C3"/>
    <w:rsid w:val="00E231C0"/>
    <w:rsid w:val="00E23271"/>
    <w:rsid w:val="00E233E7"/>
    <w:rsid w:val="00E23854"/>
    <w:rsid w:val="00E23C98"/>
    <w:rsid w:val="00E23D1B"/>
    <w:rsid w:val="00E23F0B"/>
    <w:rsid w:val="00E2427D"/>
    <w:rsid w:val="00E2451C"/>
    <w:rsid w:val="00E24CC9"/>
    <w:rsid w:val="00E252FB"/>
    <w:rsid w:val="00E259A3"/>
    <w:rsid w:val="00E25C73"/>
    <w:rsid w:val="00E25EAF"/>
    <w:rsid w:val="00E26441"/>
    <w:rsid w:val="00E26681"/>
    <w:rsid w:val="00E2691D"/>
    <w:rsid w:val="00E2701A"/>
    <w:rsid w:val="00E2710F"/>
    <w:rsid w:val="00E277CB"/>
    <w:rsid w:val="00E27C4F"/>
    <w:rsid w:val="00E27DA3"/>
    <w:rsid w:val="00E304A3"/>
    <w:rsid w:val="00E30583"/>
    <w:rsid w:val="00E308EC"/>
    <w:rsid w:val="00E313BF"/>
    <w:rsid w:val="00E31730"/>
    <w:rsid w:val="00E32279"/>
    <w:rsid w:val="00E323B0"/>
    <w:rsid w:val="00E323E9"/>
    <w:rsid w:val="00E326B1"/>
    <w:rsid w:val="00E328AF"/>
    <w:rsid w:val="00E32A4D"/>
    <w:rsid w:val="00E32A63"/>
    <w:rsid w:val="00E32FB6"/>
    <w:rsid w:val="00E332E8"/>
    <w:rsid w:val="00E33759"/>
    <w:rsid w:val="00E33774"/>
    <w:rsid w:val="00E33D56"/>
    <w:rsid w:val="00E33E91"/>
    <w:rsid w:val="00E33FF8"/>
    <w:rsid w:val="00E34018"/>
    <w:rsid w:val="00E34019"/>
    <w:rsid w:val="00E340E5"/>
    <w:rsid w:val="00E34316"/>
    <w:rsid w:val="00E34F26"/>
    <w:rsid w:val="00E3526B"/>
    <w:rsid w:val="00E35CBF"/>
    <w:rsid w:val="00E376EC"/>
    <w:rsid w:val="00E37EF8"/>
    <w:rsid w:val="00E4015D"/>
    <w:rsid w:val="00E4026E"/>
    <w:rsid w:val="00E40623"/>
    <w:rsid w:val="00E40730"/>
    <w:rsid w:val="00E40D74"/>
    <w:rsid w:val="00E4108C"/>
    <w:rsid w:val="00E41D82"/>
    <w:rsid w:val="00E42021"/>
    <w:rsid w:val="00E42089"/>
    <w:rsid w:val="00E4227D"/>
    <w:rsid w:val="00E426DA"/>
    <w:rsid w:val="00E4276D"/>
    <w:rsid w:val="00E43691"/>
    <w:rsid w:val="00E437D2"/>
    <w:rsid w:val="00E43BF9"/>
    <w:rsid w:val="00E43FCC"/>
    <w:rsid w:val="00E44E62"/>
    <w:rsid w:val="00E45B2F"/>
    <w:rsid w:val="00E45DD4"/>
    <w:rsid w:val="00E45EA8"/>
    <w:rsid w:val="00E461BA"/>
    <w:rsid w:val="00E46394"/>
    <w:rsid w:val="00E4643E"/>
    <w:rsid w:val="00E4650A"/>
    <w:rsid w:val="00E4696C"/>
    <w:rsid w:val="00E469B1"/>
    <w:rsid w:val="00E475F9"/>
    <w:rsid w:val="00E47BC6"/>
    <w:rsid w:val="00E47F1D"/>
    <w:rsid w:val="00E50260"/>
    <w:rsid w:val="00E50536"/>
    <w:rsid w:val="00E508D0"/>
    <w:rsid w:val="00E50C6B"/>
    <w:rsid w:val="00E51930"/>
    <w:rsid w:val="00E51AA1"/>
    <w:rsid w:val="00E5219A"/>
    <w:rsid w:val="00E528F2"/>
    <w:rsid w:val="00E52A7C"/>
    <w:rsid w:val="00E52AC4"/>
    <w:rsid w:val="00E52B3E"/>
    <w:rsid w:val="00E52D4A"/>
    <w:rsid w:val="00E52EAE"/>
    <w:rsid w:val="00E53146"/>
    <w:rsid w:val="00E53443"/>
    <w:rsid w:val="00E5375A"/>
    <w:rsid w:val="00E53C7E"/>
    <w:rsid w:val="00E53CF0"/>
    <w:rsid w:val="00E53F61"/>
    <w:rsid w:val="00E544DA"/>
    <w:rsid w:val="00E5494D"/>
    <w:rsid w:val="00E54AC5"/>
    <w:rsid w:val="00E5544C"/>
    <w:rsid w:val="00E55751"/>
    <w:rsid w:val="00E55A2C"/>
    <w:rsid w:val="00E55D88"/>
    <w:rsid w:val="00E5626B"/>
    <w:rsid w:val="00E56B07"/>
    <w:rsid w:val="00E56CA2"/>
    <w:rsid w:val="00E56E84"/>
    <w:rsid w:val="00E57343"/>
    <w:rsid w:val="00E574E0"/>
    <w:rsid w:val="00E575C4"/>
    <w:rsid w:val="00E57801"/>
    <w:rsid w:val="00E57843"/>
    <w:rsid w:val="00E57F71"/>
    <w:rsid w:val="00E603FF"/>
    <w:rsid w:val="00E60544"/>
    <w:rsid w:val="00E60F35"/>
    <w:rsid w:val="00E61326"/>
    <w:rsid w:val="00E61DC5"/>
    <w:rsid w:val="00E61E66"/>
    <w:rsid w:val="00E62177"/>
    <w:rsid w:val="00E6258D"/>
    <w:rsid w:val="00E62A58"/>
    <w:rsid w:val="00E62D59"/>
    <w:rsid w:val="00E62FC4"/>
    <w:rsid w:val="00E63019"/>
    <w:rsid w:val="00E6359B"/>
    <w:rsid w:val="00E63973"/>
    <w:rsid w:val="00E65404"/>
    <w:rsid w:val="00E65AC9"/>
    <w:rsid w:val="00E663B6"/>
    <w:rsid w:val="00E665CC"/>
    <w:rsid w:val="00E66826"/>
    <w:rsid w:val="00E668E0"/>
    <w:rsid w:val="00E672BB"/>
    <w:rsid w:val="00E672D6"/>
    <w:rsid w:val="00E673A7"/>
    <w:rsid w:val="00E673F3"/>
    <w:rsid w:val="00E677F4"/>
    <w:rsid w:val="00E67A80"/>
    <w:rsid w:val="00E67BE7"/>
    <w:rsid w:val="00E7015C"/>
    <w:rsid w:val="00E70EDC"/>
    <w:rsid w:val="00E70F14"/>
    <w:rsid w:val="00E7119F"/>
    <w:rsid w:val="00E712DC"/>
    <w:rsid w:val="00E71727"/>
    <w:rsid w:val="00E71CD8"/>
    <w:rsid w:val="00E7294C"/>
    <w:rsid w:val="00E72CE5"/>
    <w:rsid w:val="00E730DF"/>
    <w:rsid w:val="00E730FE"/>
    <w:rsid w:val="00E73366"/>
    <w:rsid w:val="00E73779"/>
    <w:rsid w:val="00E73783"/>
    <w:rsid w:val="00E73790"/>
    <w:rsid w:val="00E7398E"/>
    <w:rsid w:val="00E73DBC"/>
    <w:rsid w:val="00E74099"/>
    <w:rsid w:val="00E74391"/>
    <w:rsid w:val="00E746C0"/>
    <w:rsid w:val="00E747E0"/>
    <w:rsid w:val="00E747F1"/>
    <w:rsid w:val="00E74886"/>
    <w:rsid w:val="00E74C75"/>
    <w:rsid w:val="00E74F29"/>
    <w:rsid w:val="00E75B28"/>
    <w:rsid w:val="00E76384"/>
    <w:rsid w:val="00E76478"/>
    <w:rsid w:val="00E764EC"/>
    <w:rsid w:val="00E76D8E"/>
    <w:rsid w:val="00E7709C"/>
    <w:rsid w:val="00E77A30"/>
    <w:rsid w:val="00E77EF5"/>
    <w:rsid w:val="00E80161"/>
    <w:rsid w:val="00E80674"/>
    <w:rsid w:val="00E80D1D"/>
    <w:rsid w:val="00E811A0"/>
    <w:rsid w:val="00E81DA1"/>
    <w:rsid w:val="00E81F34"/>
    <w:rsid w:val="00E821E2"/>
    <w:rsid w:val="00E82930"/>
    <w:rsid w:val="00E82979"/>
    <w:rsid w:val="00E82B94"/>
    <w:rsid w:val="00E8304D"/>
    <w:rsid w:val="00E8312B"/>
    <w:rsid w:val="00E83B50"/>
    <w:rsid w:val="00E83DCC"/>
    <w:rsid w:val="00E8400B"/>
    <w:rsid w:val="00E841E2"/>
    <w:rsid w:val="00E84590"/>
    <w:rsid w:val="00E845F5"/>
    <w:rsid w:val="00E849AD"/>
    <w:rsid w:val="00E84E7D"/>
    <w:rsid w:val="00E850FD"/>
    <w:rsid w:val="00E8582C"/>
    <w:rsid w:val="00E85A93"/>
    <w:rsid w:val="00E85CB7"/>
    <w:rsid w:val="00E85F99"/>
    <w:rsid w:val="00E865B5"/>
    <w:rsid w:val="00E8680C"/>
    <w:rsid w:val="00E86C90"/>
    <w:rsid w:val="00E8729D"/>
    <w:rsid w:val="00E87676"/>
    <w:rsid w:val="00E87774"/>
    <w:rsid w:val="00E8777D"/>
    <w:rsid w:val="00E87E03"/>
    <w:rsid w:val="00E9007D"/>
    <w:rsid w:val="00E901FE"/>
    <w:rsid w:val="00E90532"/>
    <w:rsid w:val="00E90889"/>
    <w:rsid w:val="00E90CC3"/>
    <w:rsid w:val="00E90E1B"/>
    <w:rsid w:val="00E911B3"/>
    <w:rsid w:val="00E911C8"/>
    <w:rsid w:val="00E915B5"/>
    <w:rsid w:val="00E924B3"/>
    <w:rsid w:val="00E926FF"/>
    <w:rsid w:val="00E928E1"/>
    <w:rsid w:val="00E92D8E"/>
    <w:rsid w:val="00E92DD9"/>
    <w:rsid w:val="00E93089"/>
    <w:rsid w:val="00E932CA"/>
    <w:rsid w:val="00E93595"/>
    <w:rsid w:val="00E93788"/>
    <w:rsid w:val="00E949DE"/>
    <w:rsid w:val="00E94C83"/>
    <w:rsid w:val="00E94EA8"/>
    <w:rsid w:val="00E951FE"/>
    <w:rsid w:val="00E95959"/>
    <w:rsid w:val="00E95D92"/>
    <w:rsid w:val="00E96190"/>
    <w:rsid w:val="00E96957"/>
    <w:rsid w:val="00E9695C"/>
    <w:rsid w:val="00E96DAD"/>
    <w:rsid w:val="00E97108"/>
    <w:rsid w:val="00EA0831"/>
    <w:rsid w:val="00EA09B2"/>
    <w:rsid w:val="00EA0DF0"/>
    <w:rsid w:val="00EA12F2"/>
    <w:rsid w:val="00EA1A5D"/>
    <w:rsid w:val="00EA1BA9"/>
    <w:rsid w:val="00EA1BFA"/>
    <w:rsid w:val="00EA1D2A"/>
    <w:rsid w:val="00EA1E79"/>
    <w:rsid w:val="00EA2311"/>
    <w:rsid w:val="00EA2EDB"/>
    <w:rsid w:val="00EA343C"/>
    <w:rsid w:val="00EA3665"/>
    <w:rsid w:val="00EA3ADA"/>
    <w:rsid w:val="00EA3FDC"/>
    <w:rsid w:val="00EA4438"/>
    <w:rsid w:val="00EA460B"/>
    <w:rsid w:val="00EA476F"/>
    <w:rsid w:val="00EA4918"/>
    <w:rsid w:val="00EA4BE9"/>
    <w:rsid w:val="00EA4CE5"/>
    <w:rsid w:val="00EA4D93"/>
    <w:rsid w:val="00EA4F2F"/>
    <w:rsid w:val="00EA549A"/>
    <w:rsid w:val="00EA596F"/>
    <w:rsid w:val="00EA5A0B"/>
    <w:rsid w:val="00EA5A4F"/>
    <w:rsid w:val="00EA5BF2"/>
    <w:rsid w:val="00EA5EB1"/>
    <w:rsid w:val="00EA67C4"/>
    <w:rsid w:val="00EA71A5"/>
    <w:rsid w:val="00EA754E"/>
    <w:rsid w:val="00EA76CB"/>
    <w:rsid w:val="00EA7CAF"/>
    <w:rsid w:val="00EA7F3A"/>
    <w:rsid w:val="00EB0193"/>
    <w:rsid w:val="00EB0709"/>
    <w:rsid w:val="00EB0780"/>
    <w:rsid w:val="00EB0A8E"/>
    <w:rsid w:val="00EB0BED"/>
    <w:rsid w:val="00EB0D1C"/>
    <w:rsid w:val="00EB11B8"/>
    <w:rsid w:val="00EB12CE"/>
    <w:rsid w:val="00EB13EF"/>
    <w:rsid w:val="00EB15E4"/>
    <w:rsid w:val="00EB1AA3"/>
    <w:rsid w:val="00EB1FAF"/>
    <w:rsid w:val="00EB2C71"/>
    <w:rsid w:val="00EB326B"/>
    <w:rsid w:val="00EB3345"/>
    <w:rsid w:val="00EB3433"/>
    <w:rsid w:val="00EB39E7"/>
    <w:rsid w:val="00EB3B15"/>
    <w:rsid w:val="00EB3B21"/>
    <w:rsid w:val="00EB415B"/>
    <w:rsid w:val="00EB41D2"/>
    <w:rsid w:val="00EB4BFC"/>
    <w:rsid w:val="00EB4CAB"/>
    <w:rsid w:val="00EB4DE2"/>
    <w:rsid w:val="00EB5319"/>
    <w:rsid w:val="00EB5521"/>
    <w:rsid w:val="00EB55FD"/>
    <w:rsid w:val="00EB56D9"/>
    <w:rsid w:val="00EB5A19"/>
    <w:rsid w:val="00EB5C29"/>
    <w:rsid w:val="00EB5CAE"/>
    <w:rsid w:val="00EB6544"/>
    <w:rsid w:val="00EB6738"/>
    <w:rsid w:val="00EB67C3"/>
    <w:rsid w:val="00EB6C2D"/>
    <w:rsid w:val="00EB701C"/>
    <w:rsid w:val="00EB7E60"/>
    <w:rsid w:val="00EB7F45"/>
    <w:rsid w:val="00EC03AF"/>
    <w:rsid w:val="00EC0947"/>
    <w:rsid w:val="00EC09FF"/>
    <w:rsid w:val="00EC0A08"/>
    <w:rsid w:val="00EC180D"/>
    <w:rsid w:val="00EC18D2"/>
    <w:rsid w:val="00EC1F60"/>
    <w:rsid w:val="00EC1F7C"/>
    <w:rsid w:val="00EC22BC"/>
    <w:rsid w:val="00EC2405"/>
    <w:rsid w:val="00EC2520"/>
    <w:rsid w:val="00EC27B0"/>
    <w:rsid w:val="00EC32FF"/>
    <w:rsid w:val="00EC3770"/>
    <w:rsid w:val="00EC3D07"/>
    <w:rsid w:val="00EC4106"/>
    <w:rsid w:val="00EC436C"/>
    <w:rsid w:val="00EC44DD"/>
    <w:rsid w:val="00EC45AD"/>
    <w:rsid w:val="00EC49D0"/>
    <w:rsid w:val="00EC4CC0"/>
    <w:rsid w:val="00EC6119"/>
    <w:rsid w:val="00EC6253"/>
    <w:rsid w:val="00EC62DF"/>
    <w:rsid w:val="00EC6431"/>
    <w:rsid w:val="00EC6B2F"/>
    <w:rsid w:val="00EC736A"/>
    <w:rsid w:val="00EC7588"/>
    <w:rsid w:val="00EC7BC3"/>
    <w:rsid w:val="00EC7E58"/>
    <w:rsid w:val="00ED03AC"/>
    <w:rsid w:val="00ED06AD"/>
    <w:rsid w:val="00ED083E"/>
    <w:rsid w:val="00ED1344"/>
    <w:rsid w:val="00ED152E"/>
    <w:rsid w:val="00ED18DE"/>
    <w:rsid w:val="00ED1D61"/>
    <w:rsid w:val="00ED2103"/>
    <w:rsid w:val="00ED2C57"/>
    <w:rsid w:val="00ED310E"/>
    <w:rsid w:val="00ED3756"/>
    <w:rsid w:val="00ED3DD0"/>
    <w:rsid w:val="00ED421D"/>
    <w:rsid w:val="00ED4288"/>
    <w:rsid w:val="00ED482D"/>
    <w:rsid w:val="00ED4943"/>
    <w:rsid w:val="00ED4A08"/>
    <w:rsid w:val="00ED530F"/>
    <w:rsid w:val="00ED5423"/>
    <w:rsid w:val="00ED6417"/>
    <w:rsid w:val="00ED646D"/>
    <w:rsid w:val="00ED6945"/>
    <w:rsid w:val="00ED6C84"/>
    <w:rsid w:val="00ED7414"/>
    <w:rsid w:val="00ED7600"/>
    <w:rsid w:val="00ED78D7"/>
    <w:rsid w:val="00ED78F8"/>
    <w:rsid w:val="00ED7A22"/>
    <w:rsid w:val="00ED7DF5"/>
    <w:rsid w:val="00EE0578"/>
    <w:rsid w:val="00EE0646"/>
    <w:rsid w:val="00EE07C1"/>
    <w:rsid w:val="00EE0DCF"/>
    <w:rsid w:val="00EE1F1D"/>
    <w:rsid w:val="00EE2805"/>
    <w:rsid w:val="00EE2834"/>
    <w:rsid w:val="00EE310D"/>
    <w:rsid w:val="00EE3120"/>
    <w:rsid w:val="00EE312C"/>
    <w:rsid w:val="00EE351A"/>
    <w:rsid w:val="00EE356D"/>
    <w:rsid w:val="00EE37DB"/>
    <w:rsid w:val="00EE38DC"/>
    <w:rsid w:val="00EE3E0B"/>
    <w:rsid w:val="00EE3FE5"/>
    <w:rsid w:val="00EE422B"/>
    <w:rsid w:val="00EE4B43"/>
    <w:rsid w:val="00EE4F48"/>
    <w:rsid w:val="00EE4F79"/>
    <w:rsid w:val="00EE508D"/>
    <w:rsid w:val="00EE5511"/>
    <w:rsid w:val="00EE55E1"/>
    <w:rsid w:val="00EE56FD"/>
    <w:rsid w:val="00EE58A2"/>
    <w:rsid w:val="00EE5C92"/>
    <w:rsid w:val="00EE6183"/>
    <w:rsid w:val="00EE63D3"/>
    <w:rsid w:val="00EE6692"/>
    <w:rsid w:val="00EE66C3"/>
    <w:rsid w:val="00EE6A48"/>
    <w:rsid w:val="00EE6C51"/>
    <w:rsid w:val="00EE73A0"/>
    <w:rsid w:val="00EF01D1"/>
    <w:rsid w:val="00EF073C"/>
    <w:rsid w:val="00EF08C4"/>
    <w:rsid w:val="00EF0A5D"/>
    <w:rsid w:val="00EF1018"/>
    <w:rsid w:val="00EF1257"/>
    <w:rsid w:val="00EF1714"/>
    <w:rsid w:val="00EF18E5"/>
    <w:rsid w:val="00EF19D2"/>
    <w:rsid w:val="00EF20C6"/>
    <w:rsid w:val="00EF2259"/>
    <w:rsid w:val="00EF242E"/>
    <w:rsid w:val="00EF25A7"/>
    <w:rsid w:val="00EF2A86"/>
    <w:rsid w:val="00EF2EC2"/>
    <w:rsid w:val="00EF330A"/>
    <w:rsid w:val="00EF3B7A"/>
    <w:rsid w:val="00EF3ECE"/>
    <w:rsid w:val="00EF41F0"/>
    <w:rsid w:val="00EF4432"/>
    <w:rsid w:val="00EF445C"/>
    <w:rsid w:val="00EF46C7"/>
    <w:rsid w:val="00EF481D"/>
    <w:rsid w:val="00EF4CCF"/>
    <w:rsid w:val="00EF4F69"/>
    <w:rsid w:val="00EF511F"/>
    <w:rsid w:val="00EF539D"/>
    <w:rsid w:val="00EF53DC"/>
    <w:rsid w:val="00EF5533"/>
    <w:rsid w:val="00EF57D8"/>
    <w:rsid w:val="00EF5EAB"/>
    <w:rsid w:val="00EF6073"/>
    <w:rsid w:val="00EF6470"/>
    <w:rsid w:val="00EF6847"/>
    <w:rsid w:val="00EF698B"/>
    <w:rsid w:val="00EF6B7F"/>
    <w:rsid w:val="00EF6D3D"/>
    <w:rsid w:val="00EF7991"/>
    <w:rsid w:val="00EF7C0C"/>
    <w:rsid w:val="00F0021E"/>
    <w:rsid w:val="00F002C8"/>
    <w:rsid w:val="00F002D3"/>
    <w:rsid w:val="00F009F5"/>
    <w:rsid w:val="00F00A54"/>
    <w:rsid w:val="00F00AF4"/>
    <w:rsid w:val="00F0117C"/>
    <w:rsid w:val="00F019F1"/>
    <w:rsid w:val="00F01B39"/>
    <w:rsid w:val="00F01B5C"/>
    <w:rsid w:val="00F01E7D"/>
    <w:rsid w:val="00F02675"/>
    <w:rsid w:val="00F02AFE"/>
    <w:rsid w:val="00F0307F"/>
    <w:rsid w:val="00F03103"/>
    <w:rsid w:val="00F03776"/>
    <w:rsid w:val="00F03BD3"/>
    <w:rsid w:val="00F03FB4"/>
    <w:rsid w:val="00F04088"/>
    <w:rsid w:val="00F044A8"/>
    <w:rsid w:val="00F04A45"/>
    <w:rsid w:val="00F0554A"/>
    <w:rsid w:val="00F056F7"/>
    <w:rsid w:val="00F05FFF"/>
    <w:rsid w:val="00F063DE"/>
    <w:rsid w:val="00F0641E"/>
    <w:rsid w:val="00F06B46"/>
    <w:rsid w:val="00F06F56"/>
    <w:rsid w:val="00F0745F"/>
    <w:rsid w:val="00F075AF"/>
    <w:rsid w:val="00F0774F"/>
    <w:rsid w:val="00F10031"/>
    <w:rsid w:val="00F100CB"/>
    <w:rsid w:val="00F10699"/>
    <w:rsid w:val="00F108EA"/>
    <w:rsid w:val="00F10C31"/>
    <w:rsid w:val="00F10DAE"/>
    <w:rsid w:val="00F10FAD"/>
    <w:rsid w:val="00F117DA"/>
    <w:rsid w:val="00F1182E"/>
    <w:rsid w:val="00F119B2"/>
    <w:rsid w:val="00F11C31"/>
    <w:rsid w:val="00F11D0C"/>
    <w:rsid w:val="00F121C7"/>
    <w:rsid w:val="00F12213"/>
    <w:rsid w:val="00F1266A"/>
    <w:rsid w:val="00F1290F"/>
    <w:rsid w:val="00F12CDF"/>
    <w:rsid w:val="00F130E4"/>
    <w:rsid w:val="00F1362C"/>
    <w:rsid w:val="00F1365F"/>
    <w:rsid w:val="00F141FF"/>
    <w:rsid w:val="00F1435B"/>
    <w:rsid w:val="00F143C4"/>
    <w:rsid w:val="00F146BE"/>
    <w:rsid w:val="00F14D1D"/>
    <w:rsid w:val="00F1529E"/>
    <w:rsid w:val="00F156F7"/>
    <w:rsid w:val="00F15B6A"/>
    <w:rsid w:val="00F15DEF"/>
    <w:rsid w:val="00F15E53"/>
    <w:rsid w:val="00F168FB"/>
    <w:rsid w:val="00F16C76"/>
    <w:rsid w:val="00F17372"/>
    <w:rsid w:val="00F1773B"/>
    <w:rsid w:val="00F17899"/>
    <w:rsid w:val="00F17AD5"/>
    <w:rsid w:val="00F17DAA"/>
    <w:rsid w:val="00F20462"/>
    <w:rsid w:val="00F2076D"/>
    <w:rsid w:val="00F20B4C"/>
    <w:rsid w:val="00F20B76"/>
    <w:rsid w:val="00F21111"/>
    <w:rsid w:val="00F21394"/>
    <w:rsid w:val="00F2160A"/>
    <w:rsid w:val="00F21937"/>
    <w:rsid w:val="00F21D36"/>
    <w:rsid w:val="00F21EE8"/>
    <w:rsid w:val="00F221FD"/>
    <w:rsid w:val="00F222C0"/>
    <w:rsid w:val="00F22D26"/>
    <w:rsid w:val="00F22F0F"/>
    <w:rsid w:val="00F2348A"/>
    <w:rsid w:val="00F23504"/>
    <w:rsid w:val="00F239BA"/>
    <w:rsid w:val="00F240DE"/>
    <w:rsid w:val="00F24884"/>
    <w:rsid w:val="00F24C6C"/>
    <w:rsid w:val="00F250F2"/>
    <w:rsid w:val="00F254C9"/>
    <w:rsid w:val="00F25897"/>
    <w:rsid w:val="00F25A2F"/>
    <w:rsid w:val="00F25D3A"/>
    <w:rsid w:val="00F2606D"/>
    <w:rsid w:val="00F26745"/>
    <w:rsid w:val="00F27185"/>
    <w:rsid w:val="00F27D1C"/>
    <w:rsid w:val="00F30410"/>
    <w:rsid w:val="00F30654"/>
    <w:rsid w:val="00F30DEC"/>
    <w:rsid w:val="00F31928"/>
    <w:rsid w:val="00F31C8E"/>
    <w:rsid w:val="00F32140"/>
    <w:rsid w:val="00F32279"/>
    <w:rsid w:val="00F322D4"/>
    <w:rsid w:val="00F32519"/>
    <w:rsid w:val="00F32718"/>
    <w:rsid w:val="00F32CD9"/>
    <w:rsid w:val="00F333B6"/>
    <w:rsid w:val="00F335BC"/>
    <w:rsid w:val="00F338EF"/>
    <w:rsid w:val="00F33A8F"/>
    <w:rsid w:val="00F33DF6"/>
    <w:rsid w:val="00F3403B"/>
    <w:rsid w:val="00F341A9"/>
    <w:rsid w:val="00F34B40"/>
    <w:rsid w:val="00F3507B"/>
    <w:rsid w:val="00F35828"/>
    <w:rsid w:val="00F35857"/>
    <w:rsid w:val="00F3588E"/>
    <w:rsid w:val="00F35C49"/>
    <w:rsid w:val="00F36009"/>
    <w:rsid w:val="00F3625B"/>
    <w:rsid w:val="00F36272"/>
    <w:rsid w:val="00F36AD5"/>
    <w:rsid w:val="00F36FAB"/>
    <w:rsid w:val="00F3707E"/>
    <w:rsid w:val="00F37152"/>
    <w:rsid w:val="00F37C26"/>
    <w:rsid w:val="00F40361"/>
    <w:rsid w:val="00F41052"/>
    <w:rsid w:val="00F4107D"/>
    <w:rsid w:val="00F414AE"/>
    <w:rsid w:val="00F414F1"/>
    <w:rsid w:val="00F41583"/>
    <w:rsid w:val="00F4166A"/>
    <w:rsid w:val="00F41963"/>
    <w:rsid w:val="00F41C7B"/>
    <w:rsid w:val="00F41F09"/>
    <w:rsid w:val="00F420AC"/>
    <w:rsid w:val="00F42141"/>
    <w:rsid w:val="00F42256"/>
    <w:rsid w:val="00F42657"/>
    <w:rsid w:val="00F42847"/>
    <w:rsid w:val="00F42882"/>
    <w:rsid w:val="00F42A7B"/>
    <w:rsid w:val="00F42CD5"/>
    <w:rsid w:val="00F42EAA"/>
    <w:rsid w:val="00F43A0E"/>
    <w:rsid w:val="00F43A29"/>
    <w:rsid w:val="00F43ABA"/>
    <w:rsid w:val="00F43C90"/>
    <w:rsid w:val="00F43F7F"/>
    <w:rsid w:val="00F44112"/>
    <w:rsid w:val="00F449C0"/>
    <w:rsid w:val="00F44EBF"/>
    <w:rsid w:val="00F4501B"/>
    <w:rsid w:val="00F45A66"/>
    <w:rsid w:val="00F45E19"/>
    <w:rsid w:val="00F45EA6"/>
    <w:rsid w:val="00F45F42"/>
    <w:rsid w:val="00F46103"/>
    <w:rsid w:val="00F46925"/>
    <w:rsid w:val="00F46C33"/>
    <w:rsid w:val="00F47595"/>
    <w:rsid w:val="00F47897"/>
    <w:rsid w:val="00F478E1"/>
    <w:rsid w:val="00F47A63"/>
    <w:rsid w:val="00F50100"/>
    <w:rsid w:val="00F502EC"/>
    <w:rsid w:val="00F50687"/>
    <w:rsid w:val="00F5073F"/>
    <w:rsid w:val="00F508B8"/>
    <w:rsid w:val="00F50DFA"/>
    <w:rsid w:val="00F514E6"/>
    <w:rsid w:val="00F51605"/>
    <w:rsid w:val="00F5188C"/>
    <w:rsid w:val="00F52228"/>
    <w:rsid w:val="00F52262"/>
    <w:rsid w:val="00F52887"/>
    <w:rsid w:val="00F52896"/>
    <w:rsid w:val="00F529BC"/>
    <w:rsid w:val="00F52EA0"/>
    <w:rsid w:val="00F532ED"/>
    <w:rsid w:val="00F53581"/>
    <w:rsid w:val="00F5377F"/>
    <w:rsid w:val="00F53BB0"/>
    <w:rsid w:val="00F53D44"/>
    <w:rsid w:val="00F54647"/>
    <w:rsid w:val="00F5479B"/>
    <w:rsid w:val="00F54D1C"/>
    <w:rsid w:val="00F54D79"/>
    <w:rsid w:val="00F54E8F"/>
    <w:rsid w:val="00F5501F"/>
    <w:rsid w:val="00F5555E"/>
    <w:rsid w:val="00F55666"/>
    <w:rsid w:val="00F5576E"/>
    <w:rsid w:val="00F56733"/>
    <w:rsid w:val="00F56A01"/>
    <w:rsid w:val="00F56A9B"/>
    <w:rsid w:val="00F5700E"/>
    <w:rsid w:val="00F57EAA"/>
    <w:rsid w:val="00F60659"/>
    <w:rsid w:val="00F609E8"/>
    <w:rsid w:val="00F61097"/>
    <w:rsid w:val="00F614C0"/>
    <w:rsid w:val="00F615D5"/>
    <w:rsid w:val="00F619EE"/>
    <w:rsid w:val="00F6219D"/>
    <w:rsid w:val="00F62479"/>
    <w:rsid w:val="00F625A4"/>
    <w:rsid w:val="00F626F6"/>
    <w:rsid w:val="00F62860"/>
    <w:rsid w:val="00F62AD4"/>
    <w:rsid w:val="00F63A34"/>
    <w:rsid w:val="00F644A0"/>
    <w:rsid w:val="00F64DE5"/>
    <w:rsid w:val="00F64DF7"/>
    <w:rsid w:val="00F64E6F"/>
    <w:rsid w:val="00F65724"/>
    <w:rsid w:val="00F6581F"/>
    <w:rsid w:val="00F658CE"/>
    <w:rsid w:val="00F65A6D"/>
    <w:rsid w:val="00F65AAC"/>
    <w:rsid w:val="00F65DCA"/>
    <w:rsid w:val="00F660D4"/>
    <w:rsid w:val="00F669C0"/>
    <w:rsid w:val="00F66E64"/>
    <w:rsid w:val="00F67294"/>
    <w:rsid w:val="00F6735A"/>
    <w:rsid w:val="00F673B9"/>
    <w:rsid w:val="00F673DE"/>
    <w:rsid w:val="00F674C8"/>
    <w:rsid w:val="00F67CBB"/>
    <w:rsid w:val="00F67FFA"/>
    <w:rsid w:val="00F7024D"/>
    <w:rsid w:val="00F7098C"/>
    <w:rsid w:val="00F70B57"/>
    <w:rsid w:val="00F70D59"/>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4F3"/>
    <w:rsid w:val="00F74F91"/>
    <w:rsid w:val="00F763C7"/>
    <w:rsid w:val="00F7647F"/>
    <w:rsid w:val="00F764D6"/>
    <w:rsid w:val="00F765C6"/>
    <w:rsid w:val="00F76706"/>
    <w:rsid w:val="00F767FF"/>
    <w:rsid w:val="00F76AA8"/>
    <w:rsid w:val="00F76F4C"/>
    <w:rsid w:val="00F77D06"/>
    <w:rsid w:val="00F806B9"/>
    <w:rsid w:val="00F80F6D"/>
    <w:rsid w:val="00F811E6"/>
    <w:rsid w:val="00F8199F"/>
    <w:rsid w:val="00F81C12"/>
    <w:rsid w:val="00F81DA9"/>
    <w:rsid w:val="00F81F8C"/>
    <w:rsid w:val="00F8215E"/>
    <w:rsid w:val="00F824F5"/>
    <w:rsid w:val="00F82677"/>
    <w:rsid w:val="00F837EA"/>
    <w:rsid w:val="00F83B27"/>
    <w:rsid w:val="00F83B52"/>
    <w:rsid w:val="00F84342"/>
    <w:rsid w:val="00F846DE"/>
    <w:rsid w:val="00F847C1"/>
    <w:rsid w:val="00F849D8"/>
    <w:rsid w:val="00F849F3"/>
    <w:rsid w:val="00F84F8A"/>
    <w:rsid w:val="00F8521B"/>
    <w:rsid w:val="00F85408"/>
    <w:rsid w:val="00F85493"/>
    <w:rsid w:val="00F8558B"/>
    <w:rsid w:val="00F8575D"/>
    <w:rsid w:val="00F8589B"/>
    <w:rsid w:val="00F85CB7"/>
    <w:rsid w:val="00F85D77"/>
    <w:rsid w:val="00F85F8E"/>
    <w:rsid w:val="00F86113"/>
    <w:rsid w:val="00F861C4"/>
    <w:rsid w:val="00F86438"/>
    <w:rsid w:val="00F86A09"/>
    <w:rsid w:val="00F86E6D"/>
    <w:rsid w:val="00F8717A"/>
    <w:rsid w:val="00F90495"/>
    <w:rsid w:val="00F904B3"/>
    <w:rsid w:val="00F90CEB"/>
    <w:rsid w:val="00F90FAB"/>
    <w:rsid w:val="00F91206"/>
    <w:rsid w:val="00F91309"/>
    <w:rsid w:val="00F91327"/>
    <w:rsid w:val="00F91491"/>
    <w:rsid w:val="00F91511"/>
    <w:rsid w:val="00F91D7E"/>
    <w:rsid w:val="00F922F6"/>
    <w:rsid w:val="00F923B7"/>
    <w:rsid w:val="00F927A7"/>
    <w:rsid w:val="00F92D91"/>
    <w:rsid w:val="00F934E2"/>
    <w:rsid w:val="00F9356F"/>
    <w:rsid w:val="00F9374D"/>
    <w:rsid w:val="00F93845"/>
    <w:rsid w:val="00F93D6A"/>
    <w:rsid w:val="00F93D9C"/>
    <w:rsid w:val="00F93F60"/>
    <w:rsid w:val="00F94225"/>
    <w:rsid w:val="00F946BA"/>
    <w:rsid w:val="00F94F89"/>
    <w:rsid w:val="00F95AD9"/>
    <w:rsid w:val="00F95B4D"/>
    <w:rsid w:val="00F966D0"/>
    <w:rsid w:val="00F96B73"/>
    <w:rsid w:val="00F96CC2"/>
    <w:rsid w:val="00F96F52"/>
    <w:rsid w:val="00F9716F"/>
    <w:rsid w:val="00F97641"/>
    <w:rsid w:val="00F979D1"/>
    <w:rsid w:val="00FA0111"/>
    <w:rsid w:val="00FA072F"/>
    <w:rsid w:val="00FA075F"/>
    <w:rsid w:val="00FA0D70"/>
    <w:rsid w:val="00FA0D96"/>
    <w:rsid w:val="00FA1170"/>
    <w:rsid w:val="00FA14BF"/>
    <w:rsid w:val="00FA14DF"/>
    <w:rsid w:val="00FA183E"/>
    <w:rsid w:val="00FA1945"/>
    <w:rsid w:val="00FA1D66"/>
    <w:rsid w:val="00FA2777"/>
    <w:rsid w:val="00FA277E"/>
    <w:rsid w:val="00FA3274"/>
    <w:rsid w:val="00FA329A"/>
    <w:rsid w:val="00FA3DDB"/>
    <w:rsid w:val="00FA3F68"/>
    <w:rsid w:val="00FA4393"/>
    <w:rsid w:val="00FA445D"/>
    <w:rsid w:val="00FA4490"/>
    <w:rsid w:val="00FA4CC3"/>
    <w:rsid w:val="00FA5234"/>
    <w:rsid w:val="00FA5402"/>
    <w:rsid w:val="00FA54C1"/>
    <w:rsid w:val="00FA5855"/>
    <w:rsid w:val="00FA5D67"/>
    <w:rsid w:val="00FA5F4C"/>
    <w:rsid w:val="00FA6190"/>
    <w:rsid w:val="00FA6411"/>
    <w:rsid w:val="00FA6A88"/>
    <w:rsid w:val="00FA6B60"/>
    <w:rsid w:val="00FA7507"/>
    <w:rsid w:val="00FA772F"/>
    <w:rsid w:val="00FA7A33"/>
    <w:rsid w:val="00FA7F3B"/>
    <w:rsid w:val="00FA7F5C"/>
    <w:rsid w:val="00FB0084"/>
    <w:rsid w:val="00FB0277"/>
    <w:rsid w:val="00FB037F"/>
    <w:rsid w:val="00FB0566"/>
    <w:rsid w:val="00FB0BD0"/>
    <w:rsid w:val="00FB0D35"/>
    <w:rsid w:val="00FB0F92"/>
    <w:rsid w:val="00FB1021"/>
    <w:rsid w:val="00FB154F"/>
    <w:rsid w:val="00FB1777"/>
    <w:rsid w:val="00FB1A28"/>
    <w:rsid w:val="00FB1F5C"/>
    <w:rsid w:val="00FB2878"/>
    <w:rsid w:val="00FB2BE8"/>
    <w:rsid w:val="00FB3845"/>
    <w:rsid w:val="00FB3B2D"/>
    <w:rsid w:val="00FB3E5A"/>
    <w:rsid w:val="00FB3F10"/>
    <w:rsid w:val="00FB445C"/>
    <w:rsid w:val="00FB4709"/>
    <w:rsid w:val="00FB4A9A"/>
    <w:rsid w:val="00FB4B20"/>
    <w:rsid w:val="00FB4BF0"/>
    <w:rsid w:val="00FB4E1F"/>
    <w:rsid w:val="00FB5625"/>
    <w:rsid w:val="00FB572D"/>
    <w:rsid w:val="00FB5746"/>
    <w:rsid w:val="00FB58C6"/>
    <w:rsid w:val="00FB5B05"/>
    <w:rsid w:val="00FB64DE"/>
    <w:rsid w:val="00FB66FE"/>
    <w:rsid w:val="00FB670B"/>
    <w:rsid w:val="00FB6768"/>
    <w:rsid w:val="00FB6855"/>
    <w:rsid w:val="00FB6924"/>
    <w:rsid w:val="00FB7CB8"/>
    <w:rsid w:val="00FC05DB"/>
    <w:rsid w:val="00FC07FB"/>
    <w:rsid w:val="00FC0804"/>
    <w:rsid w:val="00FC0DB4"/>
    <w:rsid w:val="00FC0F95"/>
    <w:rsid w:val="00FC1308"/>
    <w:rsid w:val="00FC1334"/>
    <w:rsid w:val="00FC1F89"/>
    <w:rsid w:val="00FC26AD"/>
    <w:rsid w:val="00FC2802"/>
    <w:rsid w:val="00FC28DD"/>
    <w:rsid w:val="00FC29B9"/>
    <w:rsid w:val="00FC2AAD"/>
    <w:rsid w:val="00FC2AE5"/>
    <w:rsid w:val="00FC2D87"/>
    <w:rsid w:val="00FC318B"/>
    <w:rsid w:val="00FC31E9"/>
    <w:rsid w:val="00FC345A"/>
    <w:rsid w:val="00FC3534"/>
    <w:rsid w:val="00FC3749"/>
    <w:rsid w:val="00FC3829"/>
    <w:rsid w:val="00FC3F60"/>
    <w:rsid w:val="00FC3F73"/>
    <w:rsid w:val="00FC4298"/>
    <w:rsid w:val="00FC4903"/>
    <w:rsid w:val="00FC50DA"/>
    <w:rsid w:val="00FC580B"/>
    <w:rsid w:val="00FC58DE"/>
    <w:rsid w:val="00FC5AFF"/>
    <w:rsid w:val="00FC5E12"/>
    <w:rsid w:val="00FC5F16"/>
    <w:rsid w:val="00FC5F82"/>
    <w:rsid w:val="00FC5FB8"/>
    <w:rsid w:val="00FC6151"/>
    <w:rsid w:val="00FC6205"/>
    <w:rsid w:val="00FC62A0"/>
    <w:rsid w:val="00FC6326"/>
    <w:rsid w:val="00FC64A3"/>
    <w:rsid w:val="00FC6526"/>
    <w:rsid w:val="00FC6710"/>
    <w:rsid w:val="00FC6890"/>
    <w:rsid w:val="00FC6D12"/>
    <w:rsid w:val="00FC6E71"/>
    <w:rsid w:val="00FC6FD3"/>
    <w:rsid w:val="00FC7242"/>
    <w:rsid w:val="00FC74C0"/>
    <w:rsid w:val="00FC7989"/>
    <w:rsid w:val="00FC7A70"/>
    <w:rsid w:val="00FC7E12"/>
    <w:rsid w:val="00FD017E"/>
    <w:rsid w:val="00FD018F"/>
    <w:rsid w:val="00FD01FB"/>
    <w:rsid w:val="00FD0642"/>
    <w:rsid w:val="00FD18E2"/>
    <w:rsid w:val="00FD1AA2"/>
    <w:rsid w:val="00FD222C"/>
    <w:rsid w:val="00FD28C1"/>
    <w:rsid w:val="00FD28C5"/>
    <w:rsid w:val="00FD2AA8"/>
    <w:rsid w:val="00FD2E16"/>
    <w:rsid w:val="00FD31BA"/>
    <w:rsid w:val="00FD3B2A"/>
    <w:rsid w:val="00FD3D32"/>
    <w:rsid w:val="00FD3E63"/>
    <w:rsid w:val="00FD4278"/>
    <w:rsid w:val="00FD4399"/>
    <w:rsid w:val="00FD45B8"/>
    <w:rsid w:val="00FD473B"/>
    <w:rsid w:val="00FD47F0"/>
    <w:rsid w:val="00FD50F9"/>
    <w:rsid w:val="00FD530C"/>
    <w:rsid w:val="00FD540E"/>
    <w:rsid w:val="00FD54C3"/>
    <w:rsid w:val="00FD5557"/>
    <w:rsid w:val="00FD5829"/>
    <w:rsid w:val="00FD64A9"/>
    <w:rsid w:val="00FD6A8F"/>
    <w:rsid w:val="00FD6BA6"/>
    <w:rsid w:val="00FD6D81"/>
    <w:rsid w:val="00FD6FAA"/>
    <w:rsid w:val="00FD7398"/>
    <w:rsid w:val="00FD7F55"/>
    <w:rsid w:val="00FE018B"/>
    <w:rsid w:val="00FE0216"/>
    <w:rsid w:val="00FE082A"/>
    <w:rsid w:val="00FE08E4"/>
    <w:rsid w:val="00FE0970"/>
    <w:rsid w:val="00FE15CF"/>
    <w:rsid w:val="00FE21E3"/>
    <w:rsid w:val="00FE28A1"/>
    <w:rsid w:val="00FE2BE9"/>
    <w:rsid w:val="00FE2FA2"/>
    <w:rsid w:val="00FE305C"/>
    <w:rsid w:val="00FE3B1A"/>
    <w:rsid w:val="00FE3D30"/>
    <w:rsid w:val="00FE3E31"/>
    <w:rsid w:val="00FE4162"/>
    <w:rsid w:val="00FE4479"/>
    <w:rsid w:val="00FE49AC"/>
    <w:rsid w:val="00FE5D94"/>
    <w:rsid w:val="00FE5EEC"/>
    <w:rsid w:val="00FE6367"/>
    <w:rsid w:val="00FE6460"/>
    <w:rsid w:val="00FE64C8"/>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1D3C"/>
    <w:rsid w:val="00FF21AE"/>
    <w:rsid w:val="00FF2236"/>
    <w:rsid w:val="00FF232E"/>
    <w:rsid w:val="00FF2746"/>
    <w:rsid w:val="00FF2A10"/>
    <w:rsid w:val="00FF2AF3"/>
    <w:rsid w:val="00FF2EB1"/>
    <w:rsid w:val="00FF2F3F"/>
    <w:rsid w:val="00FF37A1"/>
    <w:rsid w:val="00FF37DE"/>
    <w:rsid w:val="00FF3D3F"/>
    <w:rsid w:val="00FF4534"/>
    <w:rsid w:val="00FF4DE6"/>
    <w:rsid w:val="00FF5AC0"/>
    <w:rsid w:val="00FF5CFD"/>
    <w:rsid w:val="00FF60D9"/>
    <w:rsid w:val="00FF6917"/>
    <w:rsid w:val="00FF6F30"/>
    <w:rsid w:val="00FF7664"/>
    <w:rsid w:val="00FF7E15"/>
    <w:rsid w:val="012CA1F7"/>
    <w:rsid w:val="03474E69"/>
    <w:rsid w:val="034846B6"/>
    <w:rsid w:val="034A1385"/>
    <w:rsid w:val="03914B21"/>
    <w:rsid w:val="03C24BCD"/>
    <w:rsid w:val="042F5FA7"/>
    <w:rsid w:val="04921DF4"/>
    <w:rsid w:val="051F0149"/>
    <w:rsid w:val="07ACC793"/>
    <w:rsid w:val="0B5E17D5"/>
    <w:rsid w:val="0CADBE16"/>
    <w:rsid w:val="0CC0B010"/>
    <w:rsid w:val="0D31C3FE"/>
    <w:rsid w:val="0DCB9D77"/>
    <w:rsid w:val="0EA32FF5"/>
    <w:rsid w:val="0F9126FB"/>
    <w:rsid w:val="1176950A"/>
    <w:rsid w:val="11816AF7"/>
    <w:rsid w:val="118CDFF2"/>
    <w:rsid w:val="11A1095B"/>
    <w:rsid w:val="12959026"/>
    <w:rsid w:val="1302E0B6"/>
    <w:rsid w:val="13467CBB"/>
    <w:rsid w:val="1392CF6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8B7BD50"/>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6E9FCCD"/>
    <w:rsid w:val="3798C6FD"/>
    <w:rsid w:val="38AB7086"/>
    <w:rsid w:val="39A73162"/>
    <w:rsid w:val="3A42496D"/>
    <w:rsid w:val="3ABD9B42"/>
    <w:rsid w:val="3ABF0B3E"/>
    <w:rsid w:val="3B285941"/>
    <w:rsid w:val="3B695C32"/>
    <w:rsid w:val="3B6F85FE"/>
    <w:rsid w:val="3D3DB244"/>
    <w:rsid w:val="3DCD7728"/>
    <w:rsid w:val="3F35C8FB"/>
    <w:rsid w:val="3F805037"/>
    <w:rsid w:val="3F9AC8B8"/>
    <w:rsid w:val="40DB2DDC"/>
    <w:rsid w:val="41096BA5"/>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03D4F94"/>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ED23BDF"/>
    <w:rsid w:val="5FC800F4"/>
    <w:rsid w:val="6124C461"/>
    <w:rsid w:val="63B01E02"/>
    <w:rsid w:val="63FAD116"/>
    <w:rsid w:val="652C64E4"/>
    <w:rsid w:val="65B85188"/>
    <w:rsid w:val="665A89DE"/>
    <w:rsid w:val="67380944"/>
    <w:rsid w:val="67CCBD74"/>
    <w:rsid w:val="6840785B"/>
    <w:rsid w:val="690760AF"/>
    <w:rsid w:val="6977DA5B"/>
    <w:rsid w:val="69A3AC46"/>
    <w:rsid w:val="6A5E475B"/>
    <w:rsid w:val="6A9013B2"/>
    <w:rsid w:val="6AE6CC83"/>
    <w:rsid w:val="6BC5282C"/>
    <w:rsid w:val="6D39EB24"/>
    <w:rsid w:val="6F46FC46"/>
    <w:rsid w:val="6F8C38D3"/>
    <w:rsid w:val="703FD612"/>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DA96000"/>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E43883C8-4EC9-4470-A940-B06772F51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RBI5PAMIO524-1616901215-33648</_dlc_DocId>
    <HideFromDelve xmlns="71c5aaf6-e6ce-465b-b873-5148d2a4c105">false</HideFromDelve>
    <_dlc_DocIdUrl xmlns="71c5aaf6-e6ce-465b-b873-5148d2a4c105">
      <Url>https://nokia.sharepoint.com/sites/gxp/_layouts/15/DocIdRedir.aspx?ID=RBI5PAMIO524-1616901215-33648</Url>
      <Description>RBI5PAMIO524-1616901215-33648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0</TotalTime>
  <Pages>15</Pages>
  <Words>6500</Words>
  <Characters>37052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2024-11-08T21:05:00Z</dcterms:created>
  <dcterms:modified xsi:type="dcterms:W3CDTF">2024-11-08T21:05:00Z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67b9ae71-116a-41fb-b707-83f653292604</vt:lpwstr>
  </property>
  <property fmtid="{D5CDD505-2E9C-101B-9397-08002B2CF9AE}" pid="11" name="MediaServiceImageTags">
    <vt:lpwstr/>
  </property>
</Properties>
</file>