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9C0587" w14:textId="0BBA2DFC" w:rsidR="00FC7D5E" w:rsidRPr="0033027D" w:rsidRDefault="00FC7D5E" w:rsidP="00FC7D5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113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417634</w:t>
      </w:r>
    </w:p>
    <w:p w14:paraId="698CE0B6" w14:textId="77777777" w:rsidR="00FC7D5E" w:rsidRDefault="00FC7D5E" w:rsidP="00FC7D5E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Orlando, FL, US, Nov.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4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39BBF4CD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77A2743B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64639C">
        <w:rPr>
          <w:rFonts w:ascii="Arial" w:hAnsi="Arial" w:cs="Arial"/>
          <w:b/>
        </w:rPr>
        <w:t>On</w:t>
      </w:r>
      <w:r w:rsidR="00C051CB">
        <w:rPr>
          <w:rFonts w:ascii="Arial" w:hAnsi="Arial" w:cs="Arial"/>
          <w:b/>
        </w:rPr>
        <w:t xml:space="preserve"> the</w:t>
      </w:r>
      <w:r w:rsidR="0064639C">
        <w:rPr>
          <w:rFonts w:ascii="Arial" w:hAnsi="Arial" w:cs="Arial"/>
          <w:b/>
        </w:rPr>
        <w:t xml:space="preserve"> proposed FR2 PC8 (new power class) UE</w:t>
      </w:r>
      <w:r w:rsidR="0018074A">
        <w:rPr>
          <w:rFonts w:ascii="Arial" w:hAnsi="Arial" w:cs="Arial"/>
          <w:b/>
        </w:rPr>
        <w:t xml:space="preserve"> </w:t>
      </w:r>
      <w:r w:rsidR="00843922">
        <w:rPr>
          <w:rFonts w:ascii="Arial" w:hAnsi="Arial" w:cs="Arial"/>
          <w:b/>
        </w:rPr>
        <w:t xml:space="preserve"> </w:t>
      </w:r>
    </w:p>
    <w:p w14:paraId="6F13FD65" w14:textId="57CAB483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615C49">
        <w:rPr>
          <w:rFonts w:ascii="Arial" w:hAnsi="Arial" w:cs="Arial"/>
          <w:b/>
        </w:rPr>
        <w:t>5.33</w:t>
      </w:r>
      <w:r w:rsidR="00B47CF5">
        <w:rPr>
          <w:rFonts w:ascii="Arial" w:hAnsi="Arial" w:cs="Arial"/>
          <w:b/>
        </w:rPr>
        <w:t>.1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1729F431" w:rsidR="00A35B3D" w:rsidRPr="00C9042B" w:rsidRDefault="00541B22" w:rsidP="00313B11">
      <w:r>
        <w:t>Emerging FR</w:t>
      </w:r>
      <w:r w:rsidR="00E5579B">
        <w:t>2 markets</w:t>
      </w:r>
      <w:r w:rsidR="002D5D1C">
        <w:t xml:space="preserve"> </w:t>
      </w:r>
      <w:r w:rsidR="00FF282E">
        <w:t>may well have denser deployment and more use cases than current practice</w:t>
      </w:r>
      <w:r w:rsidR="0054303C">
        <w:t xml:space="preserve"> in North America</w:t>
      </w:r>
      <w:r w:rsidR="00FF282E">
        <w:t xml:space="preserve">. </w:t>
      </w:r>
      <w:r w:rsidR="002D1209">
        <w:t xml:space="preserve">A previous </w:t>
      </w:r>
      <w:r w:rsidR="005C44A8">
        <w:t>proposal</w:t>
      </w:r>
      <w:r w:rsidR="0054303C">
        <w:t xml:space="preserve"> </w:t>
      </w:r>
      <w:r w:rsidR="00B266B0">
        <w:t xml:space="preserve">[1] </w:t>
      </w:r>
      <w:r w:rsidR="0070454F">
        <w:t>suggested that these new scenarios</w:t>
      </w:r>
      <w:r w:rsidR="002D1209">
        <w:t xml:space="preserve"> </w:t>
      </w:r>
      <w:r w:rsidR="002D5D1C">
        <w:t>will be better served by</w:t>
      </w:r>
      <w:r w:rsidR="0070454F">
        <w:t xml:space="preserve"> a</w:t>
      </w:r>
      <w:r w:rsidR="002D5D1C">
        <w:t xml:space="preserve"> new UE </w:t>
      </w:r>
      <w:r w:rsidR="00B121AF">
        <w:t>type that combines the RF front end of a PC7 (</w:t>
      </w:r>
      <w:proofErr w:type="spellStart"/>
      <w:r w:rsidR="00B121AF">
        <w:t>RedCap</w:t>
      </w:r>
      <w:proofErr w:type="spellEnd"/>
      <w:r w:rsidR="00B121AF">
        <w:t xml:space="preserve"> UE) with the full featured baseband </w:t>
      </w:r>
      <w:r w:rsidR="00C4037E">
        <w:t xml:space="preserve">capabilities of PC3 (handheld UE). </w:t>
      </w:r>
      <w:r w:rsidR="00DD20F2">
        <w:t>In this contribution we discuss</w:t>
      </w:r>
      <w:r w:rsidR="007D786F">
        <w:t xml:space="preserve"> next steps.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69615EB7" w14:textId="6E035D60" w:rsidR="00353A95" w:rsidRDefault="008E202A" w:rsidP="005C3712">
      <w:r>
        <w:rPr>
          <w:noProof/>
          <w:lang w:eastAsia="ko-KR"/>
        </w:rPr>
        <w:t>It was previously proposed to create an FR2 UE</w:t>
      </w:r>
      <w:r w:rsidR="00515FB2">
        <w:rPr>
          <w:noProof/>
          <w:lang w:eastAsia="ko-KR"/>
        </w:rPr>
        <w:t xml:space="preserve"> (‘PC8’)</w:t>
      </w:r>
      <w:r>
        <w:rPr>
          <w:noProof/>
          <w:lang w:eastAsia="ko-KR"/>
        </w:rPr>
        <w:t xml:space="preserve"> by combining a full</w:t>
      </w:r>
      <w:r w:rsidR="00D67F46">
        <w:rPr>
          <w:noProof/>
          <w:lang w:eastAsia="ko-KR"/>
        </w:rPr>
        <w:t>-</w:t>
      </w:r>
      <w:r>
        <w:rPr>
          <w:noProof/>
          <w:lang w:eastAsia="ko-KR"/>
        </w:rPr>
        <w:t>featured baseband section with a</w:t>
      </w:r>
      <w:r w:rsidR="00185F53">
        <w:rPr>
          <w:noProof/>
          <w:lang w:eastAsia="ko-KR"/>
        </w:rPr>
        <w:t>n</w:t>
      </w:r>
      <w:r>
        <w:rPr>
          <w:noProof/>
          <w:lang w:eastAsia="ko-KR"/>
        </w:rPr>
        <w:t xml:space="preserve"> </w:t>
      </w:r>
      <w:r w:rsidR="00515FB2">
        <w:rPr>
          <w:noProof/>
          <w:lang w:eastAsia="ko-KR"/>
        </w:rPr>
        <w:t>FR2 Redcap UE front end (</w:t>
      </w:r>
      <w:r w:rsidR="00185F53">
        <w:rPr>
          <w:noProof/>
          <w:lang w:eastAsia="ko-KR"/>
        </w:rPr>
        <w:t xml:space="preserve">i.e. PC7, which has </w:t>
      </w:r>
      <w:r w:rsidR="00515FB2">
        <w:rPr>
          <w:noProof/>
          <w:lang w:eastAsia="ko-KR"/>
        </w:rPr>
        <w:t xml:space="preserve"> diminished RF capability compared to PC3). </w:t>
      </w:r>
      <w:r w:rsidR="00CB4632">
        <w:rPr>
          <w:noProof/>
          <w:lang w:eastAsia="ko-KR"/>
        </w:rPr>
        <w:t xml:space="preserve">In a previous contribution [2], we showed the incompatibility of the stated </w:t>
      </w:r>
      <w:r w:rsidR="006269BD">
        <w:rPr>
          <w:noProof/>
          <w:lang w:eastAsia="ko-KR"/>
        </w:rPr>
        <w:t>use cases [1] and the proposed low EIRP capability.</w:t>
      </w:r>
    </w:p>
    <w:p w14:paraId="5E941926" w14:textId="0BE8FBEE" w:rsidR="006269BD" w:rsidRDefault="00F8340B" w:rsidP="005C3712">
      <w:r>
        <w:t xml:space="preserve">Further discussions showed that </w:t>
      </w:r>
      <w:r w:rsidR="00B33045">
        <w:t xml:space="preserve">there are </w:t>
      </w:r>
      <w:r w:rsidR="00995012">
        <w:t xml:space="preserve">other </w:t>
      </w:r>
      <w:r w:rsidR="009048EC">
        <w:t>scenarios</w:t>
      </w:r>
      <w:r>
        <w:t xml:space="preserve"> where the </w:t>
      </w:r>
      <w:r w:rsidR="00CE68D6">
        <w:t xml:space="preserve">low </w:t>
      </w:r>
      <w:r>
        <w:t>EIRP suffices</w:t>
      </w:r>
      <w:r w:rsidR="00234A88">
        <w:t xml:space="preserve"> [3]</w:t>
      </w:r>
      <w:r w:rsidR="00C62EDA">
        <w:t xml:space="preserve">. While these </w:t>
      </w:r>
      <w:r w:rsidR="00A62A49">
        <w:t xml:space="preserve">scenarios </w:t>
      </w:r>
      <w:r w:rsidR="00C62EDA">
        <w:t xml:space="preserve">may </w:t>
      </w:r>
      <w:r w:rsidR="002578A2">
        <w:t>exist</w:t>
      </w:r>
      <w:r w:rsidR="00C62EDA">
        <w:t xml:space="preserve">, </w:t>
      </w:r>
      <w:r w:rsidR="002F13DC">
        <w:t>the</w:t>
      </w:r>
      <w:r w:rsidR="00A62A49">
        <w:t>ir</w:t>
      </w:r>
      <w:r w:rsidR="002F13DC">
        <w:t xml:space="preserve"> limited nature</w:t>
      </w:r>
      <w:r w:rsidR="00921295">
        <w:t xml:space="preserve"> and special conditions</w:t>
      </w:r>
      <w:r w:rsidR="00C62EDA">
        <w:t xml:space="preserve"> may </w:t>
      </w:r>
      <w:r w:rsidR="002D2CE9">
        <w:t xml:space="preserve">not be readily </w:t>
      </w:r>
      <w:r w:rsidR="00A62A49">
        <w:t>evident</w:t>
      </w:r>
      <w:r w:rsidR="004A02E7">
        <w:t xml:space="preserve">. </w:t>
      </w:r>
      <w:r w:rsidR="00932785">
        <w:t>In [4], RAN4 agreed in principle to introduce PC8</w:t>
      </w:r>
      <w:r w:rsidR="00511D76">
        <w:t xml:space="preserve">. </w:t>
      </w:r>
      <w:r w:rsidR="004A02E7">
        <w:t xml:space="preserve">For posterity it </w:t>
      </w:r>
      <w:r w:rsidR="00A62A49">
        <w:t xml:space="preserve">would be </w:t>
      </w:r>
      <w:r w:rsidR="00EE19FF">
        <w:t xml:space="preserve">useful </w:t>
      </w:r>
      <w:r w:rsidR="002F13DC">
        <w:t>t</w:t>
      </w:r>
      <w:r w:rsidR="009653C1">
        <w:t>o capture</w:t>
      </w:r>
      <w:r w:rsidR="002578A2">
        <w:t xml:space="preserve"> in</w:t>
      </w:r>
      <w:r w:rsidR="009653C1">
        <w:t xml:space="preserve"> the description of </w:t>
      </w:r>
      <w:r w:rsidR="002578A2">
        <w:t>the</w:t>
      </w:r>
      <w:r w:rsidR="002D2CE9">
        <w:t xml:space="preserve"> proposed</w:t>
      </w:r>
      <w:r w:rsidR="009653C1">
        <w:t xml:space="preserve"> low EIRP UE</w:t>
      </w:r>
      <w:r w:rsidR="002578A2">
        <w:t xml:space="preserve"> that it is intend for</w:t>
      </w:r>
      <w:r w:rsidR="009653C1">
        <w:t xml:space="preserve"> ‘DL-heavy’</w:t>
      </w:r>
      <w:r w:rsidR="002578A2">
        <w:t xml:space="preserve"> applications</w:t>
      </w:r>
      <w:r w:rsidR="001E6760">
        <w:t>.</w:t>
      </w:r>
    </w:p>
    <w:p w14:paraId="365F0553" w14:textId="36B6AB86" w:rsidR="00605900" w:rsidRPr="008E572A" w:rsidRDefault="00382C00" w:rsidP="00605900">
      <w:pPr>
        <w:rPr>
          <w:b/>
          <w:bCs/>
        </w:rPr>
      </w:pPr>
      <w:r w:rsidRPr="008E572A">
        <w:rPr>
          <w:b/>
          <w:bCs/>
        </w:rPr>
        <w:t xml:space="preserve">Proposal </w:t>
      </w:r>
      <w:r>
        <w:rPr>
          <w:b/>
          <w:bCs/>
        </w:rPr>
        <w:t>1</w:t>
      </w:r>
      <w:r w:rsidRPr="008E572A">
        <w:rPr>
          <w:b/>
          <w:bCs/>
        </w:rPr>
        <w:t xml:space="preserve">: </w:t>
      </w:r>
      <w:r w:rsidR="00F631EA">
        <w:rPr>
          <w:b/>
          <w:bCs/>
        </w:rPr>
        <w:t xml:space="preserve">The description for </w:t>
      </w:r>
      <w:r w:rsidR="00511D76">
        <w:rPr>
          <w:b/>
          <w:bCs/>
        </w:rPr>
        <w:t xml:space="preserve">FR2 PC8 UE </w:t>
      </w:r>
      <w:r w:rsidR="004A362B">
        <w:rPr>
          <w:b/>
          <w:bCs/>
        </w:rPr>
        <w:t xml:space="preserve">shall </w:t>
      </w:r>
      <w:r w:rsidR="00A156DC">
        <w:rPr>
          <w:b/>
          <w:bCs/>
        </w:rPr>
        <w:t xml:space="preserve">capture that the UE </w:t>
      </w:r>
      <w:r w:rsidR="008D6D3F">
        <w:rPr>
          <w:b/>
          <w:bCs/>
        </w:rPr>
        <w:t xml:space="preserve">has low EIRP requirements because it </w:t>
      </w:r>
      <w:r w:rsidR="00A156DC">
        <w:rPr>
          <w:b/>
          <w:bCs/>
        </w:rPr>
        <w:t>is</w:t>
      </w:r>
      <w:r w:rsidR="00F54E04">
        <w:rPr>
          <w:b/>
          <w:bCs/>
        </w:rPr>
        <w:t xml:space="preserve"> meant for DL-heavy </w:t>
      </w:r>
      <w:r w:rsidR="000F6A0E">
        <w:rPr>
          <w:b/>
          <w:bCs/>
        </w:rPr>
        <w:t>traffic in the FR2 band</w:t>
      </w:r>
      <w:r w:rsidR="00187F96">
        <w:rPr>
          <w:b/>
          <w:bCs/>
        </w:rPr>
        <w:t xml:space="preserve">. </w:t>
      </w:r>
    </w:p>
    <w:p w14:paraId="2B2472D1" w14:textId="09446E8D" w:rsidR="00011F96" w:rsidRDefault="008E202A" w:rsidP="00EC3F2A">
      <w:pPr>
        <w:pStyle w:val="Heading1"/>
        <w:ind w:left="0" w:firstLine="0"/>
      </w:pPr>
      <w:r>
        <w:t>3</w:t>
      </w:r>
      <w:r w:rsidR="009B0187">
        <w:t>.</w:t>
      </w:r>
      <w:r w:rsidR="009B0187">
        <w:tab/>
      </w:r>
      <w:r w:rsidR="00011F96">
        <w:t>References</w:t>
      </w:r>
    </w:p>
    <w:p w14:paraId="1D2E4ABF" w14:textId="03260F54" w:rsidR="00D32DDA" w:rsidRDefault="00011F96" w:rsidP="00DC6376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</w:t>
      </w:r>
      <w:r w:rsidR="00DC6376">
        <w:rPr>
          <w:lang w:eastAsia="ko-KR"/>
        </w:rPr>
        <w:t>4</w:t>
      </w:r>
      <w:r w:rsidR="004860CD">
        <w:rPr>
          <w:lang w:eastAsia="ko-KR"/>
        </w:rPr>
        <w:t>-240</w:t>
      </w:r>
      <w:r w:rsidR="00F6777C">
        <w:rPr>
          <w:lang w:eastAsia="ko-KR"/>
        </w:rPr>
        <w:t>899</w:t>
      </w:r>
      <w:r w:rsidR="00FC7B75">
        <w:rPr>
          <w:lang w:eastAsia="ko-KR"/>
        </w:rPr>
        <w:t>7</w:t>
      </w:r>
      <w:r w:rsidR="00DC6376">
        <w:rPr>
          <w:lang w:eastAsia="ko-KR"/>
        </w:rPr>
        <w:t>, ‘</w:t>
      </w:r>
      <w:r w:rsidR="006E47EC" w:rsidRPr="006E47EC">
        <w:rPr>
          <w:lang w:eastAsia="ko-KR"/>
        </w:rPr>
        <w:t>Discussion on extension FR2 UE power class 7 to non-</w:t>
      </w:r>
      <w:proofErr w:type="spellStart"/>
      <w:r w:rsidR="006E47EC" w:rsidRPr="006E47EC">
        <w:rPr>
          <w:lang w:eastAsia="ko-KR"/>
        </w:rPr>
        <w:t>RedCap</w:t>
      </w:r>
      <w:proofErr w:type="spellEnd"/>
      <w:r w:rsidR="006E47EC" w:rsidRPr="006E47EC">
        <w:rPr>
          <w:lang w:eastAsia="ko-KR"/>
        </w:rPr>
        <w:t xml:space="preserve"> UE</w:t>
      </w:r>
      <w:proofErr w:type="gramStart"/>
      <w:r w:rsidR="00DC6376">
        <w:rPr>
          <w:lang w:eastAsia="ko-KR"/>
        </w:rPr>
        <w:t xml:space="preserve">’, </w:t>
      </w:r>
      <w:r>
        <w:rPr>
          <w:lang w:eastAsia="ko-KR"/>
        </w:rPr>
        <w:t xml:space="preserve"> </w:t>
      </w:r>
      <w:r w:rsidR="004953F3">
        <w:rPr>
          <w:lang w:eastAsia="ko-KR"/>
        </w:rPr>
        <w:t>Huawei</w:t>
      </w:r>
      <w:proofErr w:type="gramEnd"/>
      <w:r w:rsidR="00DC6376">
        <w:rPr>
          <w:lang w:eastAsia="ko-KR"/>
        </w:rPr>
        <w:t>, RAN4#</w:t>
      </w:r>
      <w:r w:rsidR="006E47EC">
        <w:rPr>
          <w:lang w:eastAsia="ko-KR"/>
        </w:rPr>
        <w:t>111</w:t>
      </w:r>
      <w:r w:rsidR="00DC6376">
        <w:rPr>
          <w:lang w:eastAsia="ko-KR"/>
        </w:rPr>
        <w:t xml:space="preserve">, </w:t>
      </w:r>
      <w:r w:rsidR="006E47EC">
        <w:rPr>
          <w:lang w:eastAsia="ko-KR"/>
        </w:rPr>
        <w:t>May</w:t>
      </w:r>
      <w:r w:rsidR="00DC6376">
        <w:rPr>
          <w:lang w:eastAsia="ko-KR"/>
        </w:rPr>
        <w:t>. 2024</w:t>
      </w:r>
    </w:p>
    <w:p w14:paraId="298925C2" w14:textId="7ACB31BF" w:rsidR="007E0ED1" w:rsidRDefault="007E0ED1" w:rsidP="00DC6376">
      <w:pPr>
        <w:ind w:left="540" w:hanging="540"/>
        <w:rPr>
          <w:lang w:eastAsia="ko-KR"/>
        </w:rPr>
      </w:pPr>
      <w:r>
        <w:rPr>
          <w:lang w:eastAsia="ko-KR"/>
        </w:rPr>
        <w:t>[2</w:t>
      </w:r>
      <w:r w:rsidR="00E67CCE">
        <w:rPr>
          <w:lang w:eastAsia="ko-KR"/>
        </w:rPr>
        <w:t>]</w:t>
      </w:r>
      <w:r>
        <w:rPr>
          <w:lang w:eastAsia="ko-KR"/>
        </w:rPr>
        <w:t xml:space="preserve"> </w:t>
      </w:r>
      <w:r>
        <w:rPr>
          <w:lang w:eastAsia="ko-KR"/>
        </w:rPr>
        <w:tab/>
        <w:t>R4-2413227, ‘</w:t>
      </w:r>
      <w:r w:rsidRPr="007E0ED1">
        <w:rPr>
          <w:lang w:eastAsia="ko-KR"/>
        </w:rPr>
        <w:t>Discussion on feasibility of FR2 UEs with low EIRP</w:t>
      </w:r>
      <w:r>
        <w:rPr>
          <w:lang w:eastAsia="ko-KR"/>
        </w:rPr>
        <w:t>’, Qualcomm, RAN4#11</w:t>
      </w:r>
      <w:r w:rsidR="00E67CCE">
        <w:rPr>
          <w:lang w:eastAsia="ko-KR"/>
        </w:rPr>
        <w:t>2</w:t>
      </w:r>
      <w:r>
        <w:rPr>
          <w:lang w:eastAsia="ko-KR"/>
        </w:rPr>
        <w:t xml:space="preserve">, </w:t>
      </w:r>
      <w:r w:rsidR="00E67CCE">
        <w:rPr>
          <w:lang w:eastAsia="ko-KR"/>
        </w:rPr>
        <w:t>Aug</w:t>
      </w:r>
      <w:r>
        <w:rPr>
          <w:lang w:eastAsia="ko-KR"/>
        </w:rPr>
        <w:t>. 2024</w:t>
      </w:r>
    </w:p>
    <w:p w14:paraId="73E0CCC7" w14:textId="4B56E648" w:rsidR="00E67CCE" w:rsidRDefault="00E67CCE" w:rsidP="00DC6376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E42FDC">
        <w:rPr>
          <w:lang w:eastAsia="ko-KR"/>
        </w:rPr>
        <w:t>3</w:t>
      </w:r>
      <w:r>
        <w:rPr>
          <w:lang w:eastAsia="ko-KR"/>
        </w:rPr>
        <w:t xml:space="preserve">] </w:t>
      </w:r>
      <w:r>
        <w:rPr>
          <w:lang w:eastAsia="ko-KR"/>
        </w:rPr>
        <w:tab/>
        <w:t>R4-241</w:t>
      </w:r>
      <w:r w:rsidR="004A1EC2">
        <w:rPr>
          <w:lang w:eastAsia="ko-KR"/>
        </w:rPr>
        <w:t>4420</w:t>
      </w:r>
      <w:r>
        <w:rPr>
          <w:lang w:eastAsia="ko-KR"/>
        </w:rPr>
        <w:t>, ‘</w:t>
      </w:r>
      <w:r w:rsidR="004A1EC2" w:rsidRPr="004A1EC2">
        <w:rPr>
          <w:lang w:eastAsia="ko-KR"/>
        </w:rPr>
        <w:t>WF on introduction of new FR2 Power Class 8</w:t>
      </w:r>
      <w:r w:rsidR="004A1EC2">
        <w:rPr>
          <w:lang w:eastAsia="ko-KR"/>
        </w:rPr>
        <w:t>’</w:t>
      </w:r>
      <w:r>
        <w:rPr>
          <w:lang w:eastAsia="ko-KR"/>
        </w:rPr>
        <w:t xml:space="preserve">, </w:t>
      </w:r>
      <w:r w:rsidR="004A1EC2">
        <w:rPr>
          <w:lang w:eastAsia="ko-KR"/>
        </w:rPr>
        <w:t>Huawei</w:t>
      </w:r>
      <w:r>
        <w:rPr>
          <w:lang w:eastAsia="ko-KR"/>
        </w:rPr>
        <w:t>, RAN4#112, Aug. 2024</w:t>
      </w:r>
    </w:p>
    <w:p w14:paraId="3B3B12E4" w14:textId="361EE77F" w:rsidR="00674685" w:rsidRDefault="00674685" w:rsidP="00674685">
      <w:pPr>
        <w:ind w:left="540" w:hanging="540"/>
        <w:rPr>
          <w:lang w:eastAsia="ko-KR"/>
        </w:rPr>
      </w:pPr>
      <w:r>
        <w:rPr>
          <w:lang w:eastAsia="ko-KR"/>
        </w:rPr>
        <w:t xml:space="preserve">[4] </w:t>
      </w:r>
      <w:r>
        <w:rPr>
          <w:lang w:eastAsia="ko-KR"/>
        </w:rPr>
        <w:tab/>
        <w:t>R4-241</w:t>
      </w:r>
      <w:r w:rsidR="000D638D">
        <w:rPr>
          <w:lang w:eastAsia="ko-KR"/>
        </w:rPr>
        <w:t>7183</w:t>
      </w:r>
      <w:r>
        <w:rPr>
          <w:lang w:eastAsia="ko-KR"/>
        </w:rPr>
        <w:t>, ‘</w:t>
      </w:r>
      <w:r w:rsidR="000D638D" w:rsidRPr="000D638D">
        <w:rPr>
          <w:lang w:eastAsia="ko-KR"/>
        </w:rPr>
        <w:t>WF on FR2 Power Class 8</w:t>
      </w:r>
      <w:r>
        <w:rPr>
          <w:lang w:eastAsia="ko-KR"/>
        </w:rPr>
        <w:t>’, Huawei, RAN4#112</w:t>
      </w:r>
      <w:r w:rsidR="000D638D">
        <w:rPr>
          <w:lang w:eastAsia="ko-KR"/>
        </w:rPr>
        <w:t>-Bis</w:t>
      </w:r>
      <w:r>
        <w:rPr>
          <w:lang w:eastAsia="ko-KR"/>
        </w:rPr>
        <w:t xml:space="preserve">, </w:t>
      </w:r>
      <w:r w:rsidR="000D638D">
        <w:rPr>
          <w:lang w:eastAsia="ko-KR"/>
        </w:rPr>
        <w:t>Oct</w:t>
      </w:r>
      <w:r>
        <w:rPr>
          <w:lang w:eastAsia="ko-KR"/>
        </w:rPr>
        <w:t>. 2024</w:t>
      </w: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6"/>
  </w:num>
  <w:num w:numId="5" w16cid:durableId="221723423">
    <w:abstractNumId w:val="3"/>
  </w:num>
  <w:num w:numId="6" w16cid:durableId="1071076408">
    <w:abstractNumId w:val="4"/>
  </w:num>
  <w:num w:numId="7" w16cid:durableId="57640067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FBC"/>
    <w:rsid w:val="00066E80"/>
    <w:rsid w:val="000703C4"/>
    <w:rsid w:val="00070AD8"/>
    <w:rsid w:val="00070E0B"/>
    <w:rsid w:val="000713B9"/>
    <w:rsid w:val="00071F9C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D638D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6A0E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600C2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627"/>
    <w:rsid w:val="001821DC"/>
    <w:rsid w:val="001823D6"/>
    <w:rsid w:val="00182ACA"/>
    <w:rsid w:val="00182D35"/>
    <w:rsid w:val="0018383E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F96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305"/>
    <w:rsid w:val="001E45A6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8C"/>
    <w:rsid w:val="002C26FA"/>
    <w:rsid w:val="002C2D5B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2CE9"/>
    <w:rsid w:val="002D33E3"/>
    <w:rsid w:val="002D4CC7"/>
    <w:rsid w:val="002D4FBE"/>
    <w:rsid w:val="002D5D1C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3DC"/>
    <w:rsid w:val="002F178F"/>
    <w:rsid w:val="002F1C8C"/>
    <w:rsid w:val="002F2196"/>
    <w:rsid w:val="002F2460"/>
    <w:rsid w:val="002F280F"/>
    <w:rsid w:val="002F28ED"/>
    <w:rsid w:val="002F3968"/>
    <w:rsid w:val="002F48EE"/>
    <w:rsid w:val="002F554D"/>
    <w:rsid w:val="002F59D6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5E3"/>
    <w:rsid w:val="00316676"/>
    <w:rsid w:val="003172BC"/>
    <w:rsid w:val="00317D5E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20"/>
    <w:rsid w:val="003C7D8D"/>
    <w:rsid w:val="003D0400"/>
    <w:rsid w:val="003D1093"/>
    <w:rsid w:val="003D1FC9"/>
    <w:rsid w:val="003D20FA"/>
    <w:rsid w:val="003D2C20"/>
    <w:rsid w:val="003D2DA5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5C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E36"/>
    <w:rsid w:val="004541E5"/>
    <w:rsid w:val="0045428D"/>
    <w:rsid w:val="004544D6"/>
    <w:rsid w:val="0045479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08EF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0603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5AFA"/>
    <w:rsid w:val="00505F2F"/>
    <w:rsid w:val="00507C4F"/>
    <w:rsid w:val="00510653"/>
    <w:rsid w:val="0051074B"/>
    <w:rsid w:val="00510C8D"/>
    <w:rsid w:val="00510EFE"/>
    <w:rsid w:val="00511D76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40198"/>
    <w:rsid w:val="0054036B"/>
    <w:rsid w:val="00540427"/>
    <w:rsid w:val="00540A06"/>
    <w:rsid w:val="0054108B"/>
    <w:rsid w:val="005411B9"/>
    <w:rsid w:val="00541B22"/>
    <w:rsid w:val="00541B78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56CA"/>
    <w:rsid w:val="005B5C97"/>
    <w:rsid w:val="005B5FB7"/>
    <w:rsid w:val="005B6021"/>
    <w:rsid w:val="005B6152"/>
    <w:rsid w:val="005B6347"/>
    <w:rsid w:val="005B7105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C49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685"/>
    <w:rsid w:val="00674D9B"/>
    <w:rsid w:val="006758A4"/>
    <w:rsid w:val="006768CA"/>
    <w:rsid w:val="00680459"/>
    <w:rsid w:val="0068118E"/>
    <w:rsid w:val="006815CF"/>
    <w:rsid w:val="00681E78"/>
    <w:rsid w:val="00682666"/>
    <w:rsid w:val="006834CE"/>
    <w:rsid w:val="0068385F"/>
    <w:rsid w:val="0068437E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7EC"/>
    <w:rsid w:val="006E4ADA"/>
    <w:rsid w:val="006E4B36"/>
    <w:rsid w:val="006E4D12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7B0"/>
    <w:rsid w:val="007509CC"/>
    <w:rsid w:val="00750BA5"/>
    <w:rsid w:val="00750F37"/>
    <w:rsid w:val="00752554"/>
    <w:rsid w:val="00752BBB"/>
    <w:rsid w:val="00752EC9"/>
    <w:rsid w:val="00753763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0E58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3E"/>
    <w:rsid w:val="00886969"/>
    <w:rsid w:val="00887600"/>
    <w:rsid w:val="0089195C"/>
    <w:rsid w:val="008924C3"/>
    <w:rsid w:val="00895A92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B7A5A"/>
    <w:rsid w:val="008C0A21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6D3F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785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B23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C027C"/>
    <w:rsid w:val="009C054C"/>
    <w:rsid w:val="009C0DD3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4BA5"/>
    <w:rsid w:val="00A156DC"/>
    <w:rsid w:val="00A15C09"/>
    <w:rsid w:val="00A15C70"/>
    <w:rsid w:val="00A16211"/>
    <w:rsid w:val="00A166F0"/>
    <w:rsid w:val="00A167BE"/>
    <w:rsid w:val="00A17D67"/>
    <w:rsid w:val="00A20998"/>
    <w:rsid w:val="00A22A07"/>
    <w:rsid w:val="00A22A74"/>
    <w:rsid w:val="00A22D40"/>
    <w:rsid w:val="00A236D3"/>
    <w:rsid w:val="00A24A5D"/>
    <w:rsid w:val="00A25128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5C69"/>
    <w:rsid w:val="00A46198"/>
    <w:rsid w:val="00A466A5"/>
    <w:rsid w:val="00A46A6C"/>
    <w:rsid w:val="00A46AB5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A3"/>
    <w:rsid w:val="00A65F1E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F46"/>
    <w:rsid w:val="00B40E28"/>
    <w:rsid w:val="00B40F99"/>
    <w:rsid w:val="00B413BC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C7889"/>
    <w:rsid w:val="00BD13D3"/>
    <w:rsid w:val="00BD277D"/>
    <w:rsid w:val="00BD2ECE"/>
    <w:rsid w:val="00BD314D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EE3"/>
    <w:rsid w:val="00C239AA"/>
    <w:rsid w:val="00C23A55"/>
    <w:rsid w:val="00C2400B"/>
    <w:rsid w:val="00C240C2"/>
    <w:rsid w:val="00C244E9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FD8"/>
    <w:rsid w:val="00CE270D"/>
    <w:rsid w:val="00CE2FDD"/>
    <w:rsid w:val="00CE300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6106"/>
    <w:rsid w:val="00D479FB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36B1"/>
    <w:rsid w:val="00D738EE"/>
    <w:rsid w:val="00D74896"/>
    <w:rsid w:val="00D748A8"/>
    <w:rsid w:val="00D751F8"/>
    <w:rsid w:val="00D75548"/>
    <w:rsid w:val="00D77A1C"/>
    <w:rsid w:val="00D77B97"/>
    <w:rsid w:val="00D77DD5"/>
    <w:rsid w:val="00D80666"/>
    <w:rsid w:val="00D80697"/>
    <w:rsid w:val="00D807C7"/>
    <w:rsid w:val="00D80F7E"/>
    <w:rsid w:val="00D81C65"/>
    <w:rsid w:val="00D81F64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822"/>
    <w:rsid w:val="00E07880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5B9"/>
    <w:rsid w:val="00E14F2F"/>
    <w:rsid w:val="00E1577D"/>
    <w:rsid w:val="00E166DD"/>
    <w:rsid w:val="00E16A92"/>
    <w:rsid w:val="00E175AA"/>
    <w:rsid w:val="00E17D34"/>
    <w:rsid w:val="00E2087E"/>
    <w:rsid w:val="00E20D1E"/>
    <w:rsid w:val="00E20DAE"/>
    <w:rsid w:val="00E214A3"/>
    <w:rsid w:val="00E21708"/>
    <w:rsid w:val="00E21827"/>
    <w:rsid w:val="00E228AE"/>
    <w:rsid w:val="00E23430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D3E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2568"/>
    <w:rsid w:val="00E727F4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35C3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5D70"/>
    <w:rsid w:val="00ED60E7"/>
    <w:rsid w:val="00EE046C"/>
    <w:rsid w:val="00EE076D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408"/>
    <w:rsid w:val="00EF45D1"/>
    <w:rsid w:val="00EF4DBE"/>
    <w:rsid w:val="00EF5EFF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41BA"/>
    <w:rsid w:val="00F5497D"/>
    <w:rsid w:val="00F54E04"/>
    <w:rsid w:val="00F552DE"/>
    <w:rsid w:val="00F56263"/>
    <w:rsid w:val="00F56FF3"/>
    <w:rsid w:val="00F60E8E"/>
    <w:rsid w:val="00F62A38"/>
    <w:rsid w:val="00F62AA2"/>
    <w:rsid w:val="00F62C32"/>
    <w:rsid w:val="00F631EA"/>
    <w:rsid w:val="00F63972"/>
    <w:rsid w:val="00F640E5"/>
    <w:rsid w:val="00F6481F"/>
    <w:rsid w:val="00F649C7"/>
    <w:rsid w:val="00F66051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78E5"/>
    <w:rsid w:val="00FB7964"/>
    <w:rsid w:val="00FC015F"/>
    <w:rsid w:val="00FC0BB9"/>
    <w:rsid w:val="00FC16CA"/>
    <w:rsid w:val="00FC187E"/>
    <w:rsid w:val="00FC1A09"/>
    <w:rsid w:val="00FC1A3E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C7D5E"/>
    <w:rsid w:val="00FD19D6"/>
    <w:rsid w:val="00FD234D"/>
    <w:rsid w:val="00FD2658"/>
    <w:rsid w:val="00FD2998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51FB"/>
    <w:rsid w:val="00FF551A"/>
    <w:rsid w:val="00FF57C9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308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15</cp:revision>
  <dcterms:created xsi:type="dcterms:W3CDTF">2024-11-06T17:31:00Z</dcterms:created>
  <dcterms:modified xsi:type="dcterms:W3CDTF">2024-11-08T15:05:00Z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