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D069FB" w14:textId="68D3DD7A"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Pr>
          <w:bCs/>
          <w:noProof w:val="0"/>
          <w:sz w:val="24"/>
          <w:szCs w:val="24"/>
        </w:rPr>
        <w:t>8</w:t>
      </w:r>
      <w:r w:rsidRPr="00DD23B7">
        <w:rPr>
          <w:bCs/>
          <w:noProof w:val="0"/>
          <w:sz w:val="24"/>
          <w:szCs w:val="24"/>
        </w:rPr>
        <w:tab/>
      </w:r>
      <w:r w:rsidRPr="00933F54">
        <w:rPr>
          <w:bCs/>
          <w:noProof w:val="0"/>
          <w:sz w:val="24"/>
          <w:szCs w:val="24"/>
        </w:rPr>
        <w:t>R1-</w:t>
      </w:r>
      <w:r w:rsidRPr="00607A7F">
        <w:t xml:space="preserve"> </w:t>
      </w:r>
      <w:r w:rsidR="002003AA" w:rsidRPr="002003AA">
        <w:rPr>
          <w:bCs/>
          <w:noProof w:val="0"/>
          <w:sz w:val="24"/>
          <w:szCs w:val="24"/>
        </w:rPr>
        <w:t>2406684</w:t>
      </w:r>
    </w:p>
    <w:bookmarkEnd w:id="0"/>
    <w:bookmarkEnd w:id="1"/>
    <w:p w14:paraId="237E9342" w14:textId="77777777" w:rsidR="00F207C0" w:rsidRDefault="00F207C0" w:rsidP="00F207C0">
      <w:pPr>
        <w:pStyle w:val="Header"/>
        <w:rPr>
          <w:bCs/>
          <w:noProof w:val="0"/>
          <w:sz w:val="24"/>
          <w:szCs w:val="24"/>
        </w:rPr>
      </w:pPr>
      <w:r>
        <w:rPr>
          <w:bCs/>
          <w:noProof w:val="0"/>
          <w:sz w:val="24"/>
          <w:szCs w:val="24"/>
        </w:rPr>
        <w:t xml:space="preserve">Maastricht, Netherlands, 19 – 23 </w:t>
      </w:r>
      <w:proofErr w:type="gramStart"/>
      <w:r>
        <w:rPr>
          <w:bCs/>
          <w:noProof w:val="0"/>
          <w:sz w:val="24"/>
          <w:szCs w:val="24"/>
        </w:rPr>
        <w:t>August,</w:t>
      </w:r>
      <w:proofErr w:type="gramEnd"/>
      <w:r>
        <w:rPr>
          <w:bCs/>
          <w:noProof w:val="0"/>
          <w:sz w:val="24"/>
          <w:szCs w:val="24"/>
        </w:rPr>
        <w:t xml:space="preserve"> 2024</w:t>
      </w:r>
    </w:p>
    <w:p w14:paraId="2CFE1919" w14:textId="77777777" w:rsidR="00850D96" w:rsidRPr="00850D96" w:rsidRDefault="00850D96" w:rsidP="00CA26CE">
      <w:pPr>
        <w:pStyle w:val="Header"/>
        <w:rPr>
          <w:bCs/>
          <w:noProof w:val="0"/>
          <w:sz w:val="24"/>
          <w:lang w:val="en-GB"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C8CE71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54669" w:rsidRPr="002C0FBD">
        <w:rPr>
          <w:rFonts w:cs="Arial"/>
          <w:b/>
          <w:sz w:val="24"/>
          <w:szCs w:val="24"/>
        </w:rPr>
        <w:t xml:space="preserve">On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76A38459" w:rsidR="001800A3" w:rsidRPr="00523CAE" w:rsidRDefault="003D5EB5" w:rsidP="00523CAE">
      <w:bookmarkStart w:id="4" w:name="_Hlk510705081"/>
      <w:r>
        <w:t>A revised version of the</w:t>
      </w:r>
      <w:r w:rsidR="00561EDD" w:rsidRPr="00523CAE">
        <w:t xml:space="preserve"> Work Item (WI) on</w:t>
      </w:r>
      <w:r w:rsidR="00F76BF8" w:rsidRPr="00523CAE">
        <w:t xml:space="preserve"> Evolution of NR duplex operation: </w:t>
      </w:r>
      <w:r w:rsidR="00D27135">
        <w:t>Subband</w:t>
      </w:r>
      <w:r w:rsidR="00F76BF8" w:rsidRPr="00523CAE">
        <w:t xml:space="preserve"> full duplex (SBFD) </w:t>
      </w:r>
      <w:r>
        <w:t xml:space="preserve">was </w:t>
      </w:r>
      <w:r w:rsidR="00F76BF8" w:rsidRPr="00523CAE">
        <w:t>approved</w:t>
      </w:r>
      <w:r>
        <w:t xml:space="preserve"> in RAN#1</w:t>
      </w:r>
      <w:r w:rsidR="002172F9">
        <w:t>0</w:t>
      </w:r>
      <w:r>
        <w:t xml:space="preserve">4 </w:t>
      </w:r>
      <w:r w:rsidR="00A913FD">
        <w:t>[1]</w:t>
      </w:r>
      <w:r w:rsidR="00F76BF8" w:rsidRPr="00523CAE">
        <w:t xml:space="preserve">. </w:t>
      </w:r>
      <w:r w:rsidR="005F3874">
        <w:t xml:space="preserve">This contribution presents our views regarding the objectives </w:t>
      </w:r>
      <w:r w:rsidR="00402EEA">
        <w:t xml:space="preserve">listed </w:t>
      </w:r>
      <w:r w:rsidR="005F3874">
        <w:t>below in black font:</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0EBB1E24" w14:textId="77777777" w:rsidR="00473AD4" w:rsidRPr="00592328" w:rsidRDefault="00473AD4" w:rsidP="00592328">
            <w:pPr>
              <w:rPr>
                <w:rFonts w:ascii="Calibri" w:hAnsi="Calibri" w:cs="Calibri"/>
              </w:rPr>
            </w:pPr>
            <w:r w:rsidRPr="00592328">
              <w:t>For subband non-overlapping full duplex (SBFD) operation at gNB side within a TDD carrier:</w:t>
            </w:r>
          </w:p>
          <w:p w14:paraId="611FF9E3" w14:textId="77777777" w:rsidR="00D479F7" w:rsidRDefault="00D479F7" w:rsidP="00316374">
            <w:pPr>
              <w:numPr>
                <w:ilvl w:val="1"/>
                <w:numId w:val="94"/>
              </w:numPr>
              <w:spacing w:after="160" w:line="254" w:lineRule="auto"/>
              <w:ind w:left="644" w:right="-99"/>
              <w:jc w:val="left"/>
              <w:rPr>
                <w:rFonts w:eastAsia="Malgun Gothic"/>
                <w:lang w:eastAsia="ko-KR"/>
              </w:rPr>
            </w:pPr>
            <w:r>
              <w:rPr>
                <w:rFonts w:eastAsia="Malgun Gothic" w:hint="eastAsia"/>
                <w:lang w:eastAsia="ko-KR"/>
              </w:rPr>
              <w:t>Specify semi-static indication of time location of SBFD subbands to UEs in RRC_CONNECTED mode [RAN1, RAN2]</w:t>
            </w:r>
          </w:p>
          <w:p w14:paraId="22C25C26"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Indication of time location of SBFD subbands in SIB is not precluded</w:t>
            </w:r>
          </w:p>
          <w:p w14:paraId="1555D9C0" w14:textId="77777777" w:rsidR="00D479F7" w:rsidRDefault="00D479F7" w:rsidP="00316374">
            <w:pPr>
              <w:numPr>
                <w:ilvl w:val="1"/>
                <w:numId w:val="94"/>
              </w:numPr>
              <w:spacing w:after="160" w:line="254" w:lineRule="auto"/>
              <w:ind w:left="644" w:right="-99"/>
              <w:jc w:val="left"/>
              <w:rPr>
                <w:rFonts w:eastAsia="Malgun Gothic"/>
                <w:lang w:eastAsia="ko-KR"/>
              </w:rPr>
            </w:pPr>
            <w:r>
              <w:rPr>
                <w:rFonts w:eastAsia="Malgun Gothic" w:hint="eastAsia"/>
                <w:lang w:eastAsia="ko-KR"/>
              </w:rPr>
              <w:t>Specify semi-static indication of frequency domain location of SBFD subbands to UEs in RRC_CONNECTED mode [RAN1, RAN2]</w:t>
            </w:r>
          </w:p>
          <w:p w14:paraId="198F5A38"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Indication of frequency domain location of SBFD subbands in SIB is not precluded</w:t>
            </w:r>
          </w:p>
          <w:p w14:paraId="2B84C40D" w14:textId="77777777" w:rsidR="00D479F7" w:rsidRPr="00316374" w:rsidRDefault="00D479F7" w:rsidP="00316374">
            <w:pPr>
              <w:numPr>
                <w:ilvl w:val="1"/>
                <w:numId w:val="94"/>
              </w:numPr>
              <w:spacing w:after="160" w:line="276" w:lineRule="auto"/>
              <w:ind w:left="644"/>
              <w:jc w:val="left"/>
              <w:rPr>
                <w:rFonts w:eastAsiaTheme="minorHAnsi"/>
                <w:color w:val="A6A6A6" w:themeColor="background1" w:themeShade="A6"/>
                <w:lang w:eastAsia="zh-CN"/>
              </w:rPr>
            </w:pPr>
            <w:r w:rsidRPr="00316374">
              <w:rPr>
                <w:rFonts w:hint="eastAsia"/>
                <w:color w:val="A6A6A6" w:themeColor="background1" w:themeShade="A6"/>
                <w:lang w:eastAsia="zh-CN"/>
              </w:rPr>
              <w:t>Specify SBFD operation to support random access in SBFD symbols by UEs in RRC_CONNECTED mode and RRC_IDLE/INACTIVE mode [RAN1, RAN2]</w:t>
            </w:r>
          </w:p>
          <w:p w14:paraId="1F61F8EC" w14:textId="77777777" w:rsidR="00D479F7" w:rsidRDefault="00D479F7" w:rsidP="00316374">
            <w:pPr>
              <w:numPr>
                <w:ilvl w:val="1"/>
                <w:numId w:val="94"/>
              </w:numPr>
              <w:spacing w:after="160" w:line="254" w:lineRule="auto"/>
              <w:ind w:left="644" w:right="-99"/>
              <w:jc w:val="left"/>
              <w:rPr>
                <w:rFonts w:eastAsia="Malgun Gothic"/>
                <w:lang w:eastAsia="ko-KR"/>
              </w:rPr>
            </w:pPr>
            <w:bookmarkStart w:id="5" w:name="_Hlk153407590"/>
            <w:r>
              <w:rPr>
                <w:rFonts w:eastAsia="Malgun Gothic" w:hint="eastAsia"/>
                <w:lang w:eastAsia="ko-KR"/>
              </w:rPr>
              <w:t>Specify UE transmission, reception and measurement behavior and procedures in SBFD symbols and/or non-SBFD symbols for SBFD aware UE [RAN1, RAN2]</w:t>
            </w:r>
          </w:p>
          <w:bookmarkEnd w:id="5"/>
          <w:p w14:paraId="0C97332E"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Transmission and reception behaviours on SBFD subbands configured in DL and/or flexible symbol indicated by </w:t>
            </w:r>
            <w:r>
              <w:rPr>
                <w:rFonts w:eastAsia="Malgun Gothic" w:hint="eastAsia"/>
                <w:i/>
                <w:iCs/>
                <w:lang w:eastAsia="ko-KR"/>
              </w:rPr>
              <w:t>TDD-UL-DL-ConfigCommon</w:t>
            </w:r>
          </w:p>
          <w:p w14:paraId="1F931D17"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UL transmissions within UL subband only</w:t>
            </w:r>
          </w:p>
          <w:p w14:paraId="69CFC9BA"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DL receptions within DL subband(s) only, except for CLI measurement by the UE outside of the DL subbands</w:t>
            </w:r>
          </w:p>
          <w:p w14:paraId="637AE49F" w14:textId="77777777" w:rsidR="00D479F7" w:rsidRDefault="00D479F7" w:rsidP="00316374">
            <w:pPr>
              <w:spacing w:line="254" w:lineRule="auto"/>
              <w:ind w:left="1724" w:right="-99"/>
              <w:rPr>
                <w:rFonts w:eastAsia="Malgun Gothic"/>
                <w:lang w:eastAsia="ko-KR"/>
              </w:rPr>
            </w:pPr>
            <w:r>
              <w:rPr>
                <w:rFonts w:eastAsia="Malgun Gothic" w:hint="eastAsia"/>
                <w:lang w:eastAsia="ko-KR"/>
              </w:rPr>
              <w:t xml:space="preserve">Note: </w:t>
            </w:r>
            <w:r>
              <w:rPr>
                <w:rFonts w:hint="eastAsia"/>
                <w:lang w:eastAsia="zh-CN"/>
              </w:rPr>
              <w:t>When flexible symbols are used, it is not expected that any legacy Uplink symbol is converted to Downlink/SBFD symbols</w:t>
            </w:r>
          </w:p>
          <w:p w14:paraId="7CA191D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Enhancement on resource allocation in frequency domain in SBFD symbols, including</w:t>
            </w:r>
          </w:p>
          <w:p w14:paraId="5D65868D"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resource allocation in frequency domain for PDSCH/CSI-RS across two DL subbands in SBFD symbols</w:t>
            </w:r>
          </w:p>
          <w:p w14:paraId="1AE7C324"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handling of unaligned boundaries between SBFD subband(s) and RBG, CSI reporting subband, CSI-RS resource, PRG</w:t>
            </w:r>
          </w:p>
          <w:p w14:paraId="4835EF7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Enhancements on physical channels/signals and procedure across SBFD symbols and non-SBFD symbols in different slots, where each transmission/reception within a slot has either all SBFD or all non-SBFD symbols, including</w:t>
            </w:r>
          </w:p>
          <w:p w14:paraId="58310C63"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resource allocation in frequency domain for transmission or reception in SBFD symbols and non-SBFD symbols with different available frequency resource in different slots</w:t>
            </w:r>
          </w:p>
          <w:p w14:paraId="6CB50F79"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CSI report of which associated CSI-RS instances occur in both SBFD symbols and non-SBFD symbols in different slots</w:t>
            </w:r>
          </w:p>
          <w:p w14:paraId="791F892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lastRenderedPageBreak/>
              <w:t>Configurations for SRS, PUCCH and PUSCH on SBFD symbols and non-SBFD symbols, e.g., resources, frequency hopping parameters, UL power control parameters and/or beam/spatial relation</w:t>
            </w:r>
          </w:p>
          <w:p w14:paraId="49DE2C55"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Collision handling between DL reception in DL subband(s) and UL transmission in UL subband in a SBFD symbol</w:t>
            </w:r>
          </w:p>
          <w:p w14:paraId="6B57A081" w14:textId="77777777" w:rsidR="00D479F7" w:rsidRDefault="00D479F7" w:rsidP="00316374">
            <w:pPr>
              <w:numPr>
                <w:ilvl w:val="1"/>
                <w:numId w:val="94"/>
              </w:numPr>
              <w:spacing w:after="160" w:line="254" w:lineRule="auto"/>
              <w:ind w:left="644" w:right="-99"/>
              <w:jc w:val="left"/>
              <w:rPr>
                <w:rFonts w:eastAsia="Malgun Gothic"/>
                <w:lang w:eastAsia="ko-KR"/>
              </w:rPr>
            </w:pPr>
            <w:r>
              <w:rPr>
                <w:rFonts w:eastAsia="Malgun Gothic" w:hint="eastAsia"/>
                <w:lang w:eastAsia="ko-KR"/>
              </w:rPr>
              <w:t>Followings are assumed based on TR 38.858</w:t>
            </w:r>
          </w:p>
          <w:p w14:paraId="1BB556B9"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SBFD at the gNB side</w:t>
            </w:r>
          </w:p>
          <w:p w14:paraId="16CCB361"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Half duplex operation at the UE side</w:t>
            </w:r>
          </w:p>
          <w:p w14:paraId="460A3E3F"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FR1 and FR2-1</w:t>
            </w:r>
          </w:p>
          <w:p w14:paraId="1202BE99"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SBFD operation Option 4, i.e., both time and frequency locations of subbands for SBFD operation are known to SBFD aware UEs</w:t>
            </w:r>
          </w:p>
          <w:p w14:paraId="0E56A08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Coexistence between non-SBFD aware UEs (including legacy UEs) and SBFD aware UEs in the cell operating SBFD at gNB side</w:t>
            </w:r>
          </w:p>
          <w:p w14:paraId="2C59A760"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SBFD scheme within a single configured DL and UL BWP pair with aligned center frequencies</w:t>
            </w:r>
          </w:p>
          <w:p w14:paraId="0676CE2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One UL subband for SBFD operation in an SBFD symbol (excluding legacy UL symbol/slot) within a TDD carrier</w:t>
            </w:r>
          </w:p>
          <w:p w14:paraId="16CFF541" w14:textId="77777777" w:rsidR="00D479F7" w:rsidRDefault="00D479F7" w:rsidP="00316374">
            <w:pPr>
              <w:numPr>
                <w:ilvl w:val="2"/>
                <w:numId w:val="94"/>
              </w:numPr>
              <w:spacing w:after="160" w:line="254" w:lineRule="auto"/>
              <w:ind w:left="1364" w:right="-99"/>
              <w:jc w:val="left"/>
              <w:rPr>
                <w:rFonts w:eastAsia="Malgun Gothic"/>
                <w:lang w:eastAsia="ko-KR"/>
              </w:rPr>
            </w:pPr>
            <w:r>
              <w:rPr>
                <w:rFonts w:hint="eastAsia"/>
                <w:lang w:eastAsia="zh-CN"/>
              </w:rPr>
              <w:t xml:space="preserve">Mechanisms for SBFD operation shall also consider the </w:t>
            </w:r>
            <w:r>
              <w:rPr>
                <w:rFonts w:eastAsia="Malgun Gothic" w:hint="eastAsia"/>
                <w:lang w:eastAsia="ko-KR"/>
              </w:rPr>
              <w:t>adjacent channel coexistence between two operators</w:t>
            </w:r>
          </w:p>
          <w:p w14:paraId="430089D7"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enhancements for CLI handling [RAN1, RAN2, RAN3, RAN4]</w:t>
            </w:r>
          </w:p>
          <w:p w14:paraId="06B4E509" w14:textId="77777777" w:rsidR="00D479F7" w:rsidRPr="00316374" w:rsidRDefault="00D479F7" w:rsidP="00316374">
            <w:pPr>
              <w:numPr>
                <w:ilvl w:val="2"/>
                <w:numId w:val="94"/>
              </w:numPr>
              <w:tabs>
                <w:tab w:val="left" w:pos="720"/>
                <w:tab w:val="left" w:pos="1440"/>
              </w:tabs>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Information exchange among gNBs, including [RAN3]</w:t>
            </w:r>
          </w:p>
          <w:p w14:paraId="64C33B45"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Semi-static cell-specific SBFD time and frequency location configuration </w:t>
            </w:r>
          </w:p>
          <w:p w14:paraId="30C5BE54"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Measurement resource configuration, i.e., SSB and/or periodic NZP CSI-RS </w:t>
            </w:r>
          </w:p>
          <w:p w14:paraId="2D236473"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Strongest DL beam information</w:t>
            </w:r>
          </w:p>
          <w:p w14:paraId="41D151A4"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CLI-mitigation request</w:t>
            </w:r>
          </w:p>
          <w:p w14:paraId="1635CD75" w14:textId="77777777" w:rsidR="00D479F7" w:rsidRPr="00316374" w:rsidRDefault="00D479F7" w:rsidP="00316374">
            <w:pPr>
              <w:numPr>
                <w:ilvl w:val="2"/>
                <w:numId w:val="94"/>
              </w:numPr>
              <w:tabs>
                <w:tab w:val="left" w:pos="1440"/>
              </w:tabs>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UL resource muting for PUSCH, including [RAN1, RAN2, RAN4] </w:t>
            </w:r>
          </w:p>
          <w:p w14:paraId="2917C2EB" w14:textId="77777777" w:rsidR="00D479F7" w:rsidRPr="00316374" w:rsidRDefault="00D479F7" w:rsidP="00316374">
            <w:pPr>
              <w:numPr>
                <w:ilvl w:val="3"/>
                <w:numId w:val="94"/>
              </w:numPr>
              <w:tabs>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Indication/determination of UL resource muting for PUSCH based on semi-static configuration, assuming comb-2 for both DFT-S-OFDM and CP-OFDM in each allocated PRB and up to 2 symbols in time domain</w:t>
            </w:r>
          </w:p>
          <w:p w14:paraId="0F9D7ACE" w14:textId="77777777" w:rsidR="00D479F7" w:rsidRPr="00316374" w:rsidRDefault="00D479F7" w:rsidP="00316374">
            <w:pPr>
              <w:numPr>
                <w:ilvl w:val="3"/>
                <w:numId w:val="94"/>
              </w:numPr>
              <w:tabs>
                <w:tab w:val="left" w:pos="144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PUSCH resource mapping, i.e., rate-matching around the muted REs</w:t>
            </w:r>
          </w:p>
          <w:p w14:paraId="277CE49D" w14:textId="77777777" w:rsidR="00D479F7" w:rsidRPr="00316374" w:rsidRDefault="00D479F7" w:rsidP="00316374">
            <w:pPr>
              <w:numPr>
                <w:ilvl w:val="3"/>
                <w:numId w:val="94"/>
              </w:numPr>
              <w:tabs>
                <w:tab w:val="left" w:pos="144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UCI resource determination in symbols with muted REs</w:t>
            </w:r>
          </w:p>
          <w:p w14:paraId="7D5B2237" w14:textId="77777777" w:rsidR="00D479F7" w:rsidRPr="00316374" w:rsidRDefault="00D479F7" w:rsidP="00316374">
            <w:pPr>
              <w:numPr>
                <w:ilvl w:val="2"/>
                <w:numId w:val="94"/>
              </w:numPr>
              <w:tabs>
                <w:tab w:val="left" w:pos="1440"/>
              </w:tabs>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L1 based UE-to-UE CLI measurement and reporting based on existing CSI framework, including [RAN1, RAN2, RAN4]</w:t>
            </w:r>
          </w:p>
          <w:p w14:paraId="2C3C8740"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Periodic, semi-persistent, or aperiodic measurement resource (set), i.e., SRS-RSRP resource or CLI-RSSI resource, and configuration/determination of </w:t>
            </w:r>
            <w:r w:rsidRPr="00316374">
              <w:rPr>
                <w:rFonts w:eastAsia="Malgun Gothic" w:hint="eastAsia"/>
                <w:color w:val="A6A6A6" w:themeColor="background1" w:themeShade="A6"/>
                <w:lang w:eastAsia="ko-KR"/>
              </w:rPr>
              <w:t>‘</w:t>
            </w:r>
            <w:r w:rsidRPr="00316374">
              <w:rPr>
                <w:rFonts w:eastAsia="Malgun Gothic" w:hint="eastAsia"/>
                <w:color w:val="A6A6A6" w:themeColor="background1" w:themeShade="A6"/>
                <w:lang w:eastAsia="ko-KR"/>
              </w:rPr>
              <w:t>typeD</w:t>
            </w:r>
            <w:r w:rsidRPr="00316374">
              <w:rPr>
                <w:rFonts w:eastAsia="Malgun Gothic" w:hint="eastAsia"/>
                <w:color w:val="A6A6A6" w:themeColor="background1" w:themeShade="A6"/>
                <w:lang w:eastAsia="ko-KR"/>
              </w:rPr>
              <w:t>’</w:t>
            </w:r>
            <w:r w:rsidRPr="00316374">
              <w:rPr>
                <w:rFonts w:eastAsia="Malgun Gothic" w:hint="eastAsia"/>
                <w:color w:val="A6A6A6" w:themeColor="background1" w:themeShade="A6"/>
                <w:lang w:eastAsia="ko-KR"/>
              </w:rPr>
              <w:t xml:space="preserve"> QCL assumptions for the CLI measurement resource</w:t>
            </w:r>
          </w:p>
          <w:p w14:paraId="291D720D"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At least aperiodic reporting</w:t>
            </w:r>
          </w:p>
          <w:p w14:paraId="69AD215B"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New report quantities, e.g., L1-SRS-RSRP, L1-CLI-RSSI and/or measurement resource indices</w:t>
            </w:r>
          </w:p>
          <w:p w14:paraId="31E58896"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UCI bits generation </w:t>
            </w:r>
          </w:p>
          <w:p w14:paraId="4DB5A4E1"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Priority rules for multiple CSI reporting</w:t>
            </w:r>
          </w:p>
          <w:p w14:paraId="4C832308" w14:textId="77777777" w:rsidR="00D479F7" w:rsidRPr="00316374" w:rsidRDefault="00D479F7" w:rsidP="00316374">
            <w:pPr>
              <w:numPr>
                <w:ilvl w:val="3"/>
                <w:numId w:val="94"/>
              </w:numPr>
              <w:tabs>
                <w:tab w:val="left" w:pos="1440"/>
                <w:tab w:val="left" w:pos="2160"/>
              </w:tabs>
              <w:spacing w:after="160" w:line="254" w:lineRule="auto"/>
              <w:ind w:left="2084" w:right="-99"/>
              <w:jc w:val="left"/>
              <w:rPr>
                <w:rFonts w:eastAsia="Malgun Gothic"/>
                <w:color w:val="A6A6A6" w:themeColor="background1" w:themeShade="A6"/>
                <w:lang w:eastAsia="ko-KR"/>
              </w:rPr>
            </w:pPr>
            <w:r w:rsidRPr="00316374">
              <w:rPr>
                <w:rFonts w:hint="eastAsia"/>
                <w:color w:val="A6A6A6" w:themeColor="background1" w:themeShade="A6"/>
                <w:lang w:eastAsia="zh-CN"/>
              </w:rPr>
              <w:lastRenderedPageBreak/>
              <w:t>CLI measurement accuracy requirement</w:t>
            </w:r>
          </w:p>
          <w:p w14:paraId="5DE3B4D5" w14:textId="77777777" w:rsidR="00D479F7" w:rsidRPr="00316374" w:rsidRDefault="00D479F7" w:rsidP="00316374">
            <w:pPr>
              <w:numPr>
                <w:ilvl w:val="2"/>
                <w:numId w:val="94"/>
              </w:numPr>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Note: Without dedicated optimization for dynamic/flexible TDD. </w:t>
            </w:r>
          </w:p>
          <w:p w14:paraId="039D41CC"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BS RF requirements for SBFD operation at gNB [RAN4]</w:t>
            </w:r>
          </w:p>
          <w:p w14:paraId="42F1F099"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applicable RRM core requirements for CLI handling mechanisms [RAN4]</w:t>
            </w:r>
          </w:p>
          <w:p w14:paraId="56A7EDFB"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other RRM core requirements for SBFD operation, if identified [RAN4]</w:t>
            </w:r>
          </w:p>
          <w:p w14:paraId="03618C35"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Note: RAN3 will not specify enhancements to network signalling to support inter-operator coordination for CLI handling </w:t>
            </w:r>
          </w:p>
          <w:p w14:paraId="40D391E7" w14:textId="6129CBD0" w:rsidR="006B3DBB" w:rsidRPr="006B3DBB" w:rsidRDefault="006B3DBB" w:rsidP="00316374">
            <w:pPr>
              <w:spacing w:after="160"/>
              <w:jc w:val="left"/>
              <w:textAlignment w:val="center"/>
              <w:rPr>
                <w:color w:val="A5A5A5" w:themeColor="accent3"/>
                <w:szCs w:val="20"/>
              </w:rPr>
            </w:pPr>
            <w:r w:rsidRPr="006B3DBB">
              <w:rPr>
                <w:rFonts w:eastAsia="Yu Mincho"/>
                <w:color w:val="A5A5A5" w:themeColor="accent3"/>
                <w:szCs w:val="20"/>
              </w:rPr>
              <w:t xml:space="preserve"> </w:t>
            </w:r>
          </w:p>
        </w:tc>
      </w:tr>
    </w:tbl>
    <w:p w14:paraId="015F6780" w14:textId="77777777" w:rsidR="008F1051" w:rsidRDefault="008F1051" w:rsidP="00523CAE"/>
    <w:p w14:paraId="04E0B391" w14:textId="7C812A25" w:rsidR="003A1AE3" w:rsidRDefault="003A1AE3" w:rsidP="003A1AE3">
      <w:pPr>
        <w:pStyle w:val="Heading1"/>
      </w:pPr>
      <w:r>
        <w:t>SBFD configuration in time and frequency domain</w:t>
      </w:r>
    </w:p>
    <w:p w14:paraId="05B79F56" w14:textId="71C05D6A" w:rsidR="00CC77C1" w:rsidRPr="00CC77C1" w:rsidRDefault="006B5971" w:rsidP="00523CAE">
      <w:r>
        <w:t>This section focuses on the configuration of the SBFD subbands in time and frequency domain as per the below objectives:</w:t>
      </w:r>
    </w:p>
    <w:tbl>
      <w:tblPr>
        <w:tblStyle w:val="TableGrid"/>
        <w:tblW w:w="0" w:type="auto"/>
        <w:tblLook w:val="04A0" w:firstRow="1" w:lastRow="0" w:firstColumn="1" w:lastColumn="0" w:noHBand="0" w:noVBand="1"/>
      </w:tblPr>
      <w:tblGrid>
        <w:gridCol w:w="9629"/>
      </w:tblGrid>
      <w:tr w:rsidR="00CC77C1" w14:paraId="17605B7C" w14:textId="77777777" w:rsidTr="00CC77C1">
        <w:tc>
          <w:tcPr>
            <w:tcW w:w="9629" w:type="dxa"/>
          </w:tcPr>
          <w:p w14:paraId="734A0FAA" w14:textId="77777777" w:rsidR="00CC77C1" w:rsidRPr="00AA4188" w:rsidRDefault="00CC77C1" w:rsidP="00356437">
            <w:pPr>
              <w:pStyle w:val="ListParagraph"/>
              <w:numPr>
                <w:ilvl w:val="0"/>
                <w:numId w:val="6"/>
              </w:numPr>
              <w:rPr>
                <w:rFonts w:ascii="Calibri" w:hAnsi="Calibri" w:cs="Calibri"/>
                <w:sz w:val="22"/>
                <w:szCs w:val="22"/>
                <w:lang w:val="en-US"/>
              </w:rPr>
            </w:pPr>
            <w:r w:rsidRPr="00AA4188">
              <w:rPr>
                <w:lang w:val="en-US"/>
              </w:rPr>
              <w:t>For subband non-overlapping full duplex (SBFD) operation at gNB side within a TDD carrier:</w:t>
            </w:r>
          </w:p>
          <w:p w14:paraId="7B47EDB5"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Specify semi-static indication of time location of SBFD subbands to UEs in RRC_CONNECTED mode [RAN1, RAN2]</w:t>
            </w:r>
          </w:p>
          <w:p w14:paraId="117729D3" w14:textId="77777777" w:rsidR="00CC77C1" w:rsidRPr="00AA4188" w:rsidRDefault="00CC77C1" w:rsidP="00356437">
            <w:pPr>
              <w:pStyle w:val="ListParagraph"/>
              <w:numPr>
                <w:ilvl w:val="2"/>
                <w:numId w:val="6"/>
              </w:numPr>
              <w:rPr>
                <w:rFonts w:ascii="Calibri" w:hAnsi="Calibri" w:cs="Calibri"/>
                <w:sz w:val="22"/>
                <w:szCs w:val="22"/>
                <w:lang w:val="en-US"/>
              </w:rPr>
            </w:pPr>
            <w:r w:rsidRPr="00AA4188">
              <w:rPr>
                <w:lang w:val="en-US"/>
              </w:rPr>
              <w:t>Indication of time location of SBFD subbands in SIB is not precluded</w:t>
            </w:r>
          </w:p>
          <w:p w14:paraId="238C3AE0"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Specify semi-static indication of frequency domain location of SBFD subbands to UEs in RRC_CONNECTED mode [RAN1, RAN2]</w:t>
            </w:r>
          </w:p>
          <w:p w14:paraId="016B95D9" w14:textId="7F0673DA" w:rsidR="00CC77C1" w:rsidRPr="00523CAE" w:rsidRDefault="00CC77C1" w:rsidP="00356437">
            <w:pPr>
              <w:pStyle w:val="ListParagraph"/>
              <w:numPr>
                <w:ilvl w:val="2"/>
                <w:numId w:val="6"/>
              </w:numPr>
              <w:rPr>
                <w:rFonts w:ascii="Calibri" w:hAnsi="Calibri" w:cs="Calibri"/>
                <w:sz w:val="22"/>
                <w:szCs w:val="22"/>
              </w:rPr>
            </w:pPr>
            <w:r w:rsidRPr="00AA4188">
              <w:rPr>
                <w:lang w:val="en-US"/>
              </w:rPr>
              <w:t>Indication of frequency domain location of SBFD subbands in SIB is not precluded</w:t>
            </w:r>
          </w:p>
        </w:tc>
      </w:tr>
    </w:tbl>
    <w:p w14:paraId="078DFD7B" w14:textId="77777777" w:rsidR="00CC77C1" w:rsidRDefault="00CC77C1" w:rsidP="00523CAE"/>
    <w:p w14:paraId="7926D608" w14:textId="4A7AE696" w:rsidR="00DB3DEB" w:rsidRDefault="00DB3DEB" w:rsidP="00DB3DEB">
      <w:r w:rsidRPr="00095CCC">
        <w:t xml:space="preserve">During the SI, there was a lengthy discussion about the SBFD configuration in time and frequency domain. The TR 38.858 captured part of this discussion. In </w:t>
      </w:r>
      <w:r>
        <w:t>the following</w:t>
      </w:r>
      <w:r w:rsidRPr="00095CCC">
        <w:t xml:space="preserve"> we discuss the signaling design of the subband location indication, considering the aspects captured in the TR, and other aspects discussed during the SI.</w:t>
      </w:r>
    </w:p>
    <w:p w14:paraId="45800538" w14:textId="77777777" w:rsidR="00262DAC" w:rsidRDefault="00262DAC" w:rsidP="00262DAC">
      <w:pPr>
        <w:pStyle w:val="Heading2"/>
        <w:jc w:val="both"/>
      </w:pPr>
      <w:bookmarkStart w:id="6" w:name="_Ref156811279"/>
      <w:r>
        <w:t>Cell-common signalling or UE specific signalling</w:t>
      </w:r>
      <w:bookmarkEnd w:id="6"/>
    </w:p>
    <w:p w14:paraId="2FFCFAA9" w14:textId="77777777" w:rsidR="00773215" w:rsidRDefault="00773215" w:rsidP="00773215">
      <w:r>
        <w:t>The following agreement was reached in RAN1#116 regarding SBFD signaling:</w:t>
      </w:r>
    </w:p>
    <w:tbl>
      <w:tblPr>
        <w:tblStyle w:val="TableGrid"/>
        <w:tblW w:w="0" w:type="auto"/>
        <w:tblLook w:val="04A0" w:firstRow="1" w:lastRow="0" w:firstColumn="1" w:lastColumn="0" w:noHBand="0" w:noVBand="1"/>
      </w:tblPr>
      <w:tblGrid>
        <w:gridCol w:w="9629"/>
      </w:tblGrid>
      <w:tr w:rsidR="00773215" w14:paraId="1F108A62" w14:textId="77777777">
        <w:tc>
          <w:tcPr>
            <w:tcW w:w="9629" w:type="dxa"/>
          </w:tcPr>
          <w:p w14:paraId="1728ECF4" w14:textId="77777777" w:rsidR="00773215" w:rsidRPr="009624A1" w:rsidRDefault="00773215">
            <w:pPr>
              <w:spacing w:after="0"/>
              <w:rPr>
                <w:rFonts w:ascii="Times" w:eastAsia="Batang" w:hAnsi="Times"/>
                <w:iCs/>
                <w:lang w:val="en-GB"/>
              </w:rPr>
            </w:pPr>
          </w:p>
          <w:p w14:paraId="18171207" w14:textId="77777777" w:rsidR="00773215" w:rsidRPr="009624A1" w:rsidRDefault="00773215">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81B51A9" w14:textId="632E5597" w:rsidR="00773215" w:rsidRPr="009624A1" w:rsidRDefault="00773215">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at least cell-specific configuration on time </w:t>
            </w:r>
            <w:r w:rsidRPr="009624A1">
              <w:rPr>
                <w:rFonts w:eastAsia="Malgun Gothic" w:cs="Times"/>
                <w:highlight w:val="darkYellow"/>
                <w:lang w:val="en-GB" w:eastAsia="x-none"/>
              </w:rPr>
              <w:t xml:space="preserve">and </w:t>
            </w:r>
            <w:proofErr w:type="gramStart"/>
            <w:r w:rsidRPr="009624A1">
              <w:rPr>
                <w:rFonts w:eastAsia="Malgun Gothic" w:cs="Times"/>
                <w:highlight w:val="darkYellow"/>
                <w:lang w:val="en-GB" w:eastAsia="x-none"/>
              </w:rPr>
              <w:t>frequency(</w:t>
            </w:r>
            <w:proofErr w:type="gramEnd"/>
            <w:r w:rsidRPr="009624A1">
              <w:rPr>
                <w:rFonts w:eastAsia="Malgun Gothic" w:cs="Times"/>
                <w:highlight w:val="darkYellow"/>
                <w:lang w:val="en-GB" w:eastAsia="x-none"/>
              </w:rPr>
              <w:t xml:space="preserve">working assumption) </w:t>
            </w:r>
            <w:r w:rsidRPr="009624A1">
              <w:rPr>
                <w:rFonts w:eastAsia="Malgun Gothic" w:cs="Times"/>
                <w:lang w:val="en-GB" w:eastAsia="x-none"/>
              </w:rPr>
              <w:t>location of SBFD subbands is supported within a TDD carrier.</w:t>
            </w:r>
          </w:p>
          <w:p w14:paraId="5BB08CA5" w14:textId="0AAE492B" w:rsidR="00773215" w:rsidRPr="00943EA4" w:rsidRDefault="00773215" w:rsidP="00943EA4">
            <w:pPr>
              <w:numPr>
                <w:ilvl w:val="0"/>
                <w:numId w:val="19"/>
              </w:numPr>
              <w:tabs>
                <w:tab w:val="left" w:pos="0"/>
              </w:tabs>
              <w:suppressAutoHyphens/>
              <w:spacing w:after="0"/>
              <w:rPr>
                <w:lang w:val="en-GB"/>
              </w:rPr>
            </w:pPr>
            <w:r w:rsidRPr="009624A1">
              <w:rPr>
                <w:rFonts w:eastAsia="Malgun Gothic" w:cs="Times"/>
                <w:lang w:val="en-GB" w:eastAsia="x-none"/>
              </w:rPr>
              <w:t>FFS: Additional support of UE-specific configuration on time and/or frequency locations of SBFD subbands</w:t>
            </w:r>
          </w:p>
        </w:tc>
      </w:tr>
    </w:tbl>
    <w:p w14:paraId="081D7733" w14:textId="77777777" w:rsidR="00667879" w:rsidRDefault="00667879" w:rsidP="00262DAC"/>
    <w:p w14:paraId="2E22E1C3" w14:textId="32C309D8" w:rsidR="000F0532" w:rsidRDefault="000F0532" w:rsidP="00262DAC">
      <w:r>
        <w:t>A</w:t>
      </w:r>
      <w:r w:rsidR="000E182E">
        <w:t>s noted above, c</w:t>
      </w:r>
      <w:r>
        <w:t>ell-specific configuration on the time-domain location of the SBFD subbands</w:t>
      </w:r>
      <w:r w:rsidR="000E182E">
        <w:t xml:space="preserve"> has been agreed, while the cell-specific configuration for the frequency-domain location </w:t>
      </w:r>
      <w:r w:rsidR="007F099D">
        <w:t xml:space="preserve">was agreed as a working assumption. </w:t>
      </w:r>
      <w:r w:rsidR="005F2F7A">
        <w:t xml:space="preserve">In our view, both time- and frequency-domain location of UL subbands </w:t>
      </w:r>
      <w:r w:rsidR="00A52682">
        <w:t>can be</w:t>
      </w:r>
      <w:r w:rsidR="005F2F7A">
        <w:t xml:space="preserve"> </w:t>
      </w:r>
      <w:r w:rsidR="00D12DAF">
        <w:t xml:space="preserve">at least </w:t>
      </w:r>
      <w:r w:rsidR="005F2F7A">
        <w:t xml:space="preserve">cell-specific </w:t>
      </w:r>
      <w:r w:rsidR="006131FE">
        <w:t>parameters</w:t>
      </w:r>
      <w:r w:rsidR="00964FF2">
        <w:t xml:space="preserve"> </w:t>
      </w:r>
      <w:r w:rsidR="00EE201E">
        <w:t xml:space="preserve">e.g. </w:t>
      </w:r>
      <w:r w:rsidR="00F9413E">
        <w:t>determined by</w:t>
      </w:r>
      <w:r w:rsidR="006131FE">
        <w:t xml:space="preserve"> gNB </w:t>
      </w:r>
      <w:r w:rsidR="00EE201E">
        <w:t>design</w:t>
      </w:r>
      <w:r w:rsidR="005524A5">
        <w:t xml:space="preserve">, </w:t>
      </w:r>
      <w:r w:rsidR="00263278">
        <w:t xml:space="preserve">thus </w:t>
      </w:r>
      <w:r w:rsidR="005524A5">
        <w:t xml:space="preserve">should be </w:t>
      </w:r>
      <w:r w:rsidR="00C368D0">
        <w:t>made available to all the users in the cell</w:t>
      </w:r>
      <w:r w:rsidR="005524A5">
        <w:t>.</w:t>
      </w:r>
      <w:r w:rsidR="00C368D0">
        <w:t xml:space="preserve"> </w:t>
      </w:r>
    </w:p>
    <w:p w14:paraId="24538555" w14:textId="770EF03F" w:rsidR="00262DAC" w:rsidRDefault="00262DAC" w:rsidP="00262DAC">
      <w:pPr>
        <w:pStyle w:val="Proposal"/>
        <w:overflowPunct w:val="0"/>
        <w:autoSpaceDE w:val="0"/>
        <w:autoSpaceDN w:val="0"/>
        <w:adjustRightInd w:val="0"/>
        <w:textAlignment w:val="baseline"/>
      </w:pPr>
      <w:bookmarkStart w:id="7" w:name="_Toc156479025"/>
      <w:bookmarkStart w:id="8" w:name="_Toc156560661"/>
      <w:bookmarkStart w:id="9" w:name="_Toc156570080"/>
      <w:bookmarkStart w:id="10" w:name="_Toc156570257"/>
      <w:bookmarkStart w:id="11" w:name="_Toc156570287"/>
      <w:bookmarkStart w:id="12" w:name="_Toc158371543"/>
      <w:bookmarkStart w:id="13" w:name="_Toc158985037"/>
      <w:bookmarkStart w:id="14" w:name="_Toc158986176"/>
      <w:bookmarkStart w:id="15" w:name="_Toc159180941"/>
      <w:bookmarkStart w:id="16" w:name="_Toc159181127"/>
      <w:bookmarkStart w:id="17" w:name="_Toc159181361"/>
      <w:bookmarkStart w:id="18" w:name="_Toc159228397"/>
      <w:bookmarkStart w:id="19" w:name="_Toc163215316"/>
      <w:bookmarkStart w:id="20" w:name="_Toc163215600"/>
      <w:bookmarkStart w:id="21" w:name="_Toc163215757"/>
      <w:bookmarkStart w:id="22" w:name="_Toc163215839"/>
      <w:bookmarkStart w:id="23" w:name="_Toc163215922"/>
      <w:bookmarkStart w:id="24" w:name="_Toc165984484"/>
      <w:bookmarkStart w:id="25" w:name="_Toc165984729"/>
      <w:bookmarkStart w:id="26" w:name="_Toc165984833"/>
      <w:bookmarkStart w:id="27" w:name="_Toc165984939"/>
      <w:bookmarkStart w:id="28" w:name="_Toc165985044"/>
      <w:bookmarkStart w:id="29" w:name="_Toc165985153"/>
      <w:bookmarkStart w:id="30" w:name="_Toc165985236"/>
      <w:bookmarkStart w:id="31" w:name="_Toc166099316"/>
      <w:bookmarkStart w:id="32" w:name="_Toc166099775"/>
      <w:bookmarkStart w:id="33" w:name="_Toc166099878"/>
      <w:bookmarkStart w:id="34" w:name="_Toc166099982"/>
      <w:bookmarkStart w:id="35" w:name="_Toc166100088"/>
      <w:bookmarkStart w:id="36" w:name="_Toc166100198"/>
      <w:bookmarkStart w:id="37" w:name="_Toc166100308"/>
      <w:bookmarkStart w:id="38" w:name="_Toc166100417"/>
      <w:bookmarkStart w:id="39" w:name="_Toc166100526"/>
      <w:bookmarkStart w:id="40" w:name="_Toc166237645"/>
      <w:bookmarkStart w:id="41" w:name="_Toc166237752"/>
      <w:r>
        <w:t>The SBFD configuration in</w:t>
      </w:r>
      <w:r w:rsidR="003639DC">
        <w:t xml:space="preserve"> both</w:t>
      </w:r>
      <w:r>
        <w:t xml:space="preserve"> time and frequency domains in cell-</w:t>
      </w:r>
      <w:r w:rsidR="005854CA">
        <w:t>specific</w:t>
      </w:r>
      <w:r>
        <w:t xml:space="preserve"> signaling</w:t>
      </w:r>
      <w:r w:rsidR="005F3F30">
        <w:t xml:space="preserve"> </w:t>
      </w:r>
      <w:r w:rsidR="005524A5">
        <w:t>shall</w:t>
      </w:r>
      <w:r w:rsidR="005F3F30">
        <w:t xml:space="preserve"> be supported</w:t>
      </w:r>
      <w: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ED6DAE3" w14:textId="77777777" w:rsidR="00943EA4" w:rsidRDefault="00943EA4" w:rsidP="00943EA4"/>
    <w:p w14:paraId="58631F0B" w14:textId="5ADCF335" w:rsidR="00943EA4" w:rsidRDefault="00943EA4" w:rsidP="00943EA4">
      <w:r>
        <w:t>The following was furthermore agreed on SBFD random access operation in RAN1 agenda item 9.3.2 during RAN1#117 meeting:</w:t>
      </w:r>
    </w:p>
    <w:tbl>
      <w:tblPr>
        <w:tblStyle w:val="TableGrid"/>
        <w:tblW w:w="0" w:type="auto"/>
        <w:tblLook w:val="04A0" w:firstRow="1" w:lastRow="0" w:firstColumn="1" w:lastColumn="0" w:noHBand="0" w:noVBand="1"/>
      </w:tblPr>
      <w:tblGrid>
        <w:gridCol w:w="9629"/>
      </w:tblGrid>
      <w:tr w:rsidR="00943EA4" w14:paraId="2F7958A0" w14:textId="77777777">
        <w:tc>
          <w:tcPr>
            <w:tcW w:w="9629" w:type="dxa"/>
          </w:tcPr>
          <w:p w14:paraId="6DAAD377" w14:textId="77777777" w:rsidR="00943EA4" w:rsidRPr="00943EA4" w:rsidRDefault="00943EA4">
            <w:pPr>
              <w:spacing w:after="0"/>
              <w:jc w:val="left"/>
              <w:rPr>
                <w:rFonts w:ascii="Times" w:hAnsi="Times" w:cs="Times"/>
                <w:szCs w:val="20"/>
                <w:lang w:val="en-GB"/>
              </w:rPr>
            </w:pPr>
            <w:r w:rsidRPr="00943EA4">
              <w:rPr>
                <w:rFonts w:ascii="Times" w:hAnsi="Times" w:cs="Times"/>
                <w:b/>
                <w:bCs/>
                <w:szCs w:val="20"/>
                <w:highlight w:val="green"/>
                <w:lang w:val="en-GB"/>
              </w:rPr>
              <w:t>Agreement</w:t>
            </w:r>
          </w:p>
          <w:p w14:paraId="4D7F80B4" w14:textId="77777777" w:rsidR="00943EA4" w:rsidRPr="007F6626" w:rsidRDefault="00943EA4">
            <w:pPr>
              <w:spacing w:after="0"/>
              <w:jc w:val="left"/>
              <w:rPr>
                <w:rFonts w:ascii="Times" w:hAnsi="Times" w:cs="Times"/>
                <w:szCs w:val="20"/>
                <w:lang w:val="en-GB"/>
              </w:rPr>
            </w:pPr>
            <w:r w:rsidRPr="00943EA4">
              <w:rPr>
                <w:rFonts w:ascii="Times" w:hAnsi="Times" w:cs="Times"/>
                <w:szCs w:val="20"/>
                <w:lang w:val="en-GB"/>
              </w:rPr>
              <w:t xml:space="preserve">Support random access in SBFD symbols for UEs in RRC_IDLE/INACTIVE mode. </w:t>
            </w:r>
          </w:p>
        </w:tc>
      </w:tr>
    </w:tbl>
    <w:p w14:paraId="3C8FA037" w14:textId="77777777" w:rsidR="00943EA4" w:rsidRDefault="00943EA4" w:rsidP="00943EA4"/>
    <w:p w14:paraId="6566E048" w14:textId="693FD349" w:rsidR="00437ABB" w:rsidRDefault="00C05005" w:rsidP="00262DAC">
      <w:r>
        <w:lastRenderedPageBreak/>
        <w:t>Now, w</w:t>
      </w:r>
      <w:r w:rsidR="00AF12CF">
        <w:t xml:space="preserve">ith the agreement on supporting </w:t>
      </w:r>
      <w:r>
        <w:t xml:space="preserve">random access operation in SBFD symbols </w:t>
      </w:r>
      <w:r w:rsidRPr="00943EA4">
        <w:rPr>
          <w:rFonts w:ascii="Times" w:hAnsi="Times" w:cs="Times"/>
          <w:szCs w:val="20"/>
          <w:lang w:val="en-GB"/>
        </w:rPr>
        <w:t>in RRC_IDLE/INACTIVE mode</w:t>
      </w:r>
      <w:r>
        <w:rPr>
          <w:rFonts w:ascii="Times" w:hAnsi="Times" w:cs="Times"/>
          <w:szCs w:val="20"/>
          <w:lang w:val="en-GB"/>
        </w:rPr>
        <w:t xml:space="preserve">, we think it is necessary that the </w:t>
      </w:r>
      <w:r w:rsidR="004B6C64">
        <w:rPr>
          <w:rFonts w:ascii="Times" w:hAnsi="Times" w:cs="Times"/>
          <w:szCs w:val="20"/>
          <w:lang w:val="en-GB"/>
        </w:rPr>
        <w:t>SBFD subband locations</w:t>
      </w:r>
      <w:r w:rsidR="00262DAC">
        <w:t xml:space="preserve"> </w:t>
      </w:r>
      <w:r w:rsidR="004B6C64">
        <w:t xml:space="preserve">are available to </w:t>
      </w:r>
      <w:r w:rsidR="004B6C64" w:rsidRPr="00943EA4">
        <w:rPr>
          <w:rFonts w:ascii="Times" w:hAnsi="Times" w:cs="Times"/>
          <w:szCs w:val="20"/>
          <w:lang w:val="en-GB"/>
        </w:rPr>
        <w:t xml:space="preserve">RRC_IDLE/INACTIVE </w:t>
      </w:r>
      <w:r w:rsidR="004B6C64">
        <w:rPr>
          <w:rFonts w:ascii="Times" w:hAnsi="Times" w:cs="Times"/>
          <w:szCs w:val="20"/>
          <w:lang w:val="en-GB"/>
        </w:rPr>
        <w:t xml:space="preserve">UEs meaning that </w:t>
      </w:r>
      <w:r w:rsidR="00730F52">
        <w:rPr>
          <w:rFonts w:ascii="Times" w:hAnsi="Times" w:cs="Times"/>
          <w:szCs w:val="20"/>
          <w:lang w:val="en-GB"/>
        </w:rPr>
        <w:t>they need to be broadcasted via System Information Block (SIB), preferably SIB1.</w:t>
      </w:r>
      <w:r w:rsidR="00DD37EA">
        <w:t xml:space="preserve"> Another aspect that is important considering UEs in RRC_IDLE is </w:t>
      </w:r>
      <w:r w:rsidR="00807523">
        <w:t xml:space="preserve">how </w:t>
      </w:r>
      <w:r w:rsidR="00E07257">
        <w:t>to differentiate cells that support SBFD or not already during cell selectio</w:t>
      </w:r>
      <w:r w:rsidR="00773DA3">
        <w:t>n and or re-selectio</w:t>
      </w:r>
      <w:r w:rsidR="009F27FB">
        <w:t>n, which could b</w:t>
      </w:r>
      <w:r w:rsidR="004148E9">
        <w:t>e beneficial, for example, for prioritizing cells tha</w:t>
      </w:r>
      <w:r w:rsidR="00EB7CD7">
        <w:t>t support SBFD</w:t>
      </w:r>
      <w:r w:rsidR="00157955">
        <w:t xml:space="preserve"> for </w:t>
      </w:r>
      <w:r w:rsidR="008F5276">
        <w:t>better UL coverage/throughput especially for cell edge UE</w:t>
      </w:r>
      <w:r w:rsidR="00EB7CD7">
        <w:t xml:space="preserve">, as discussed in our contribution in Rel-18 study item </w:t>
      </w:r>
      <w:r w:rsidR="004C40C3" w:rsidRPr="004C40C3">
        <w:t>[</w:t>
      </w:r>
      <w:r w:rsidR="00A913FD">
        <w:t>3</w:t>
      </w:r>
      <w:r w:rsidR="004C40C3" w:rsidRPr="004C40C3">
        <w:t>].</w:t>
      </w:r>
    </w:p>
    <w:p w14:paraId="2E1B35F0" w14:textId="517C2E08" w:rsidR="00FC267D" w:rsidRPr="00B4326D" w:rsidRDefault="00FC267D" w:rsidP="00E6127C">
      <w:pPr>
        <w:pStyle w:val="Observation"/>
        <w:ind w:left="426"/>
        <w:rPr>
          <w:rFonts w:eastAsia="Malgun Gothic"/>
          <w:lang w:val="en-GB"/>
        </w:rPr>
      </w:pPr>
      <w:bookmarkStart w:id="42" w:name="_Toc158371544"/>
      <w:bookmarkStart w:id="43" w:name="_Toc158985038"/>
      <w:bookmarkStart w:id="44" w:name="_Toc158986177"/>
      <w:bookmarkStart w:id="45" w:name="_Toc159180942"/>
      <w:bookmarkStart w:id="46" w:name="_Toc159181128"/>
      <w:bookmarkStart w:id="47" w:name="_Toc159181362"/>
      <w:bookmarkStart w:id="48" w:name="_Toc159228398"/>
      <w:bookmarkStart w:id="49" w:name="_Toc163215317"/>
      <w:bookmarkStart w:id="50" w:name="_Toc163215601"/>
      <w:bookmarkStart w:id="51" w:name="_Toc163215758"/>
      <w:bookmarkStart w:id="52" w:name="_Toc163215840"/>
      <w:bookmarkStart w:id="53" w:name="_Toc163215923"/>
      <w:bookmarkStart w:id="54" w:name="_Toc165984485"/>
      <w:bookmarkStart w:id="55" w:name="_Toc165984730"/>
      <w:bookmarkStart w:id="56" w:name="_Toc165984834"/>
      <w:bookmarkStart w:id="57" w:name="_Toc165984940"/>
      <w:bookmarkStart w:id="58" w:name="_Toc165985045"/>
      <w:bookmarkStart w:id="59" w:name="_Toc165985154"/>
      <w:bookmarkStart w:id="60" w:name="_Toc165985237"/>
      <w:bookmarkStart w:id="61" w:name="_Toc166099317"/>
      <w:bookmarkStart w:id="62" w:name="_Toc166099776"/>
      <w:bookmarkStart w:id="63" w:name="_Toc166099879"/>
      <w:bookmarkStart w:id="64" w:name="_Toc166099983"/>
      <w:bookmarkStart w:id="65" w:name="_Toc166100089"/>
      <w:bookmarkStart w:id="66" w:name="_Toc166100199"/>
      <w:bookmarkStart w:id="67" w:name="_Toc166100309"/>
      <w:bookmarkStart w:id="68" w:name="_Toc166100418"/>
      <w:bookmarkStart w:id="69" w:name="_Toc166100527"/>
      <w:bookmarkStart w:id="70" w:name="_Toc166237646"/>
      <w:bookmarkStart w:id="71" w:name="_Toc166237753"/>
      <w:r w:rsidRPr="00B4326D">
        <w:rPr>
          <w:rFonts w:eastAsia="Malgun Gothic"/>
          <w:lang w:val="en-GB"/>
        </w:rPr>
        <w:t xml:space="preserve">Signaling of the frequency and time location of the UL subband via </w:t>
      </w:r>
      <w:r w:rsidR="009854E7" w:rsidRPr="00B4326D">
        <w:rPr>
          <w:rFonts w:eastAsia="Malgun Gothic"/>
          <w:lang w:val="en-GB"/>
        </w:rPr>
        <w:t xml:space="preserve">RRC common configuration or </w:t>
      </w:r>
      <w:r w:rsidRPr="00B4326D">
        <w:rPr>
          <w:rFonts w:eastAsia="Malgun Gothic"/>
          <w:lang w:val="en-GB"/>
        </w:rPr>
        <w:t xml:space="preserve">SIB is beneficial </w:t>
      </w:r>
      <w:r w:rsidR="009854E7" w:rsidRPr="00B4326D">
        <w:rPr>
          <w:rFonts w:eastAsia="Malgun Gothic"/>
          <w:lang w:val="en-GB"/>
        </w:rPr>
        <w:t>due to the following reasons: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1C5D51A" w14:textId="2AEF2C21" w:rsidR="00F124D6" w:rsidRDefault="00DA6E16" w:rsidP="00356437">
      <w:pPr>
        <w:pStyle w:val="Observation"/>
        <w:numPr>
          <w:ilvl w:val="4"/>
          <w:numId w:val="5"/>
        </w:numPr>
        <w:overflowPunct w:val="0"/>
        <w:autoSpaceDE w:val="0"/>
        <w:autoSpaceDN w:val="0"/>
        <w:adjustRightInd w:val="0"/>
        <w:textAlignment w:val="baseline"/>
      </w:pPr>
      <w:bookmarkStart w:id="72" w:name="_Toc158371545"/>
      <w:bookmarkStart w:id="73" w:name="_Toc158985039"/>
      <w:bookmarkStart w:id="74" w:name="_Toc158986178"/>
      <w:bookmarkStart w:id="75" w:name="_Toc159180943"/>
      <w:bookmarkStart w:id="76" w:name="_Toc159181129"/>
      <w:bookmarkStart w:id="77" w:name="_Toc159181363"/>
      <w:bookmarkStart w:id="78" w:name="_Toc159228399"/>
      <w:bookmarkStart w:id="79" w:name="_Toc163215318"/>
      <w:bookmarkStart w:id="80" w:name="_Toc163215602"/>
      <w:bookmarkStart w:id="81" w:name="_Toc163215759"/>
      <w:bookmarkStart w:id="82" w:name="_Toc163215841"/>
      <w:bookmarkStart w:id="83" w:name="_Toc163215924"/>
      <w:bookmarkStart w:id="84" w:name="_Toc165984486"/>
      <w:bookmarkStart w:id="85" w:name="_Toc165984731"/>
      <w:bookmarkStart w:id="86" w:name="_Toc165984835"/>
      <w:bookmarkStart w:id="87" w:name="_Toc165984941"/>
      <w:bookmarkStart w:id="88" w:name="_Toc165985046"/>
      <w:bookmarkStart w:id="89" w:name="_Toc165985155"/>
      <w:bookmarkStart w:id="90" w:name="_Toc165985238"/>
      <w:bookmarkStart w:id="91" w:name="_Toc166099318"/>
      <w:bookmarkStart w:id="92" w:name="_Toc166099777"/>
      <w:bookmarkStart w:id="93" w:name="_Toc166099880"/>
      <w:bookmarkStart w:id="94" w:name="_Toc166099984"/>
      <w:bookmarkStart w:id="95" w:name="_Toc166100090"/>
      <w:bookmarkStart w:id="96" w:name="_Toc166100200"/>
      <w:bookmarkStart w:id="97" w:name="_Toc166100310"/>
      <w:bookmarkStart w:id="98" w:name="_Toc166100419"/>
      <w:bookmarkStart w:id="99" w:name="_Toc166100528"/>
      <w:bookmarkStart w:id="100" w:name="_Toc166237647"/>
      <w:bookmarkStart w:id="101" w:name="_Toc166237754"/>
      <w:r>
        <w:t xml:space="preserve">SBFD capability of the cell can </w:t>
      </w:r>
      <w:r w:rsidR="00370175">
        <w:t>be</w:t>
      </w:r>
      <w:r>
        <w:t xml:space="preserve"> </w:t>
      </w:r>
      <w:proofErr w:type="gramStart"/>
      <w:r w:rsidR="00545D97">
        <w:t>taken into account</w:t>
      </w:r>
      <w:proofErr w:type="gramEnd"/>
      <w:r w:rsidR="00B7272A">
        <w:t xml:space="preserve"> for cell </w:t>
      </w:r>
      <w:r w:rsidR="001A3FFB">
        <w:t xml:space="preserve">(re-)selection </w:t>
      </w:r>
      <w:r w:rsidR="00545D97">
        <w:t>purposes</w:t>
      </w:r>
      <w:bookmarkEnd w:id="72"/>
      <w:r w:rsidR="00FD5E04">
        <w:t xml:space="preserve">, e.g. </w:t>
      </w:r>
      <w:r w:rsidR="00847324">
        <w:t>for better coverage/cell-edge performance.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6CEAC3" w14:textId="40873724" w:rsidR="005B3886" w:rsidRDefault="00370175" w:rsidP="00356437">
      <w:pPr>
        <w:pStyle w:val="Observation"/>
        <w:numPr>
          <w:ilvl w:val="4"/>
          <w:numId w:val="5"/>
        </w:numPr>
        <w:overflowPunct w:val="0"/>
        <w:autoSpaceDE w:val="0"/>
        <w:autoSpaceDN w:val="0"/>
        <w:adjustRightInd w:val="0"/>
        <w:textAlignment w:val="baseline"/>
      </w:pPr>
      <w:bookmarkStart w:id="102" w:name="_Toc158371546"/>
      <w:bookmarkStart w:id="103" w:name="_Toc158985040"/>
      <w:bookmarkStart w:id="104" w:name="_Toc158986179"/>
      <w:bookmarkStart w:id="105" w:name="_Toc159180944"/>
      <w:bookmarkStart w:id="106" w:name="_Toc159181130"/>
      <w:bookmarkStart w:id="107" w:name="_Toc159181364"/>
      <w:bookmarkStart w:id="108" w:name="_Toc159228400"/>
      <w:bookmarkStart w:id="109" w:name="_Toc163215319"/>
      <w:bookmarkStart w:id="110" w:name="_Toc163215603"/>
      <w:bookmarkStart w:id="111" w:name="_Toc163215760"/>
      <w:bookmarkStart w:id="112" w:name="_Toc163215842"/>
      <w:bookmarkStart w:id="113" w:name="_Toc163215925"/>
      <w:bookmarkStart w:id="114" w:name="_Toc165984487"/>
      <w:bookmarkStart w:id="115" w:name="_Toc165984732"/>
      <w:bookmarkStart w:id="116" w:name="_Toc165984836"/>
      <w:bookmarkStart w:id="117" w:name="_Toc165984942"/>
      <w:bookmarkStart w:id="118" w:name="_Toc165985047"/>
      <w:bookmarkStart w:id="119" w:name="_Toc165985156"/>
      <w:bookmarkStart w:id="120" w:name="_Toc165985239"/>
      <w:bookmarkStart w:id="121" w:name="_Toc166099319"/>
      <w:bookmarkStart w:id="122" w:name="_Toc166099778"/>
      <w:bookmarkStart w:id="123" w:name="_Toc166099881"/>
      <w:bookmarkStart w:id="124" w:name="_Toc166099985"/>
      <w:bookmarkStart w:id="125" w:name="_Toc166100091"/>
      <w:bookmarkStart w:id="126" w:name="_Toc166100201"/>
      <w:bookmarkStart w:id="127" w:name="_Toc166100311"/>
      <w:bookmarkStart w:id="128" w:name="_Toc166100420"/>
      <w:bookmarkStart w:id="129" w:name="_Toc166100529"/>
      <w:bookmarkStart w:id="130" w:name="_Toc166237648"/>
      <w:bookmarkStart w:id="131" w:name="_Toc166237755"/>
      <w:r>
        <w:t>To a</w:t>
      </w:r>
      <w:r w:rsidR="00DB24D9">
        <w:t xml:space="preserve">llow </w:t>
      </w:r>
      <w:r w:rsidR="00E83CE4">
        <w:t xml:space="preserve">initial access </w:t>
      </w:r>
      <w:r w:rsidR="00E07646" w:rsidRPr="00E07646">
        <w:t xml:space="preserve">operation </w:t>
      </w:r>
      <w:r w:rsidR="00CA6FFC">
        <w:t xml:space="preserve">with SBFD </w:t>
      </w:r>
      <w:r w:rsidR="005B3886">
        <w:t xml:space="preserve">for </w:t>
      </w:r>
      <w:r w:rsidR="00E07646" w:rsidRPr="00E07646">
        <w:t>UE</w:t>
      </w:r>
      <w:r w:rsidR="005B3886">
        <w:t>s</w:t>
      </w:r>
      <w:r w:rsidR="00E07646" w:rsidRPr="00E07646">
        <w:t xml:space="preserve"> in RRC_IDLE/INACTIVE</w:t>
      </w:r>
      <w:r w:rsidR="005B3886">
        <w:t xml:space="preserve"> </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730F52">
        <w:t>as agreed in RAN1 agenda item 9.3.2</w:t>
      </w:r>
    </w:p>
    <w:p w14:paraId="05E66706" w14:textId="507DAA67" w:rsidR="00262DAC" w:rsidRDefault="009555C9" w:rsidP="00262DAC">
      <w:pPr>
        <w:pStyle w:val="Proposal"/>
        <w:overflowPunct w:val="0"/>
        <w:autoSpaceDE w:val="0"/>
        <w:autoSpaceDN w:val="0"/>
        <w:adjustRightInd w:val="0"/>
        <w:textAlignment w:val="baseline"/>
      </w:pPr>
      <w:bookmarkStart w:id="132" w:name="_Toc156560663"/>
      <w:bookmarkStart w:id="133" w:name="_Toc156570082"/>
      <w:bookmarkStart w:id="134" w:name="_Toc156570259"/>
      <w:bookmarkStart w:id="135" w:name="_Toc156570289"/>
      <w:bookmarkStart w:id="136" w:name="_Toc158371548"/>
      <w:bookmarkStart w:id="137" w:name="_Toc158985042"/>
      <w:bookmarkStart w:id="138" w:name="_Toc158986181"/>
      <w:bookmarkStart w:id="139" w:name="_Toc159180946"/>
      <w:bookmarkStart w:id="140" w:name="_Toc159181132"/>
      <w:bookmarkStart w:id="141" w:name="_Toc159181366"/>
      <w:bookmarkStart w:id="142" w:name="_Toc159228402"/>
      <w:bookmarkStart w:id="143" w:name="_Toc163215321"/>
      <w:bookmarkStart w:id="144" w:name="_Toc163215605"/>
      <w:bookmarkStart w:id="145" w:name="_Toc163215762"/>
      <w:bookmarkStart w:id="146" w:name="_Toc163215844"/>
      <w:bookmarkStart w:id="147" w:name="_Toc163215927"/>
      <w:bookmarkStart w:id="148" w:name="_Toc165984489"/>
      <w:bookmarkStart w:id="149" w:name="_Toc165984734"/>
      <w:bookmarkStart w:id="150" w:name="_Toc165984838"/>
      <w:bookmarkStart w:id="151" w:name="_Toc165984944"/>
      <w:bookmarkStart w:id="152" w:name="_Toc165985049"/>
      <w:bookmarkStart w:id="153" w:name="_Toc165985158"/>
      <w:bookmarkStart w:id="154" w:name="_Toc165985241"/>
      <w:bookmarkStart w:id="155" w:name="_Toc166099321"/>
      <w:bookmarkStart w:id="156" w:name="_Toc166099780"/>
      <w:bookmarkStart w:id="157" w:name="_Toc166099883"/>
      <w:bookmarkStart w:id="158" w:name="_Toc166099987"/>
      <w:bookmarkStart w:id="159" w:name="_Toc166100093"/>
      <w:bookmarkStart w:id="160" w:name="_Toc166100203"/>
      <w:bookmarkStart w:id="161" w:name="_Toc166100313"/>
      <w:bookmarkStart w:id="162" w:name="_Toc166100422"/>
      <w:bookmarkStart w:id="163" w:name="_Toc166100531"/>
      <w:bookmarkStart w:id="164" w:name="_Toc166237650"/>
      <w:bookmarkStart w:id="165" w:name="_Toc166237757"/>
      <w:r w:rsidRPr="009555C9">
        <w:t>The SBFD configuration in time and frequency domains is indicated via SIB as baseline</w:t>
      </w:r>
      <w: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00262DAC" w:rsidRPr="00D7652A">
        <w:t xml:space="preserve"> </w:t>
      </w:r>
    </w:p>
    <w:p w14:paraId="730B10B7" w14:textId="25865926" w:rsidR="00262DAC" w:rsidRDefault="00730F52" w:rsidP="0082408E">
      <w:pPr>
        <w:rPr>
          <w:rFonts w:eastAsia="Malgun Gothic"/>
        </w:rPr>
      </w:pPr>
      <w:r>
        <w:t xml:space="preserve">Besides, regarding the </w:t>
      </w:r>
      <w:r w:rsidR="005524A5">
        <w:t>FFS in the agreement above</w:t>
      </w:r>
      <w:r>
        <w:t xml:space="preserve"> on </w:t>
      </w:r>
      <w:r w:rsidRPr="009624A1">
        <w:rPr>
          <w:rFonts w:eastAsia="Malgun Gothic" w:cs="Times"/>
          <w:lang w:val="en-GB" w:eastAsia="x-none"/>
        </w:rPr>
        <w:t>UE-specific configuration</w:t>
      </w:r>
      <w:r w:rsidR="005524A5">
        <w:t xml:space="preserve">, </w:t>
      </w:r>
      <w:r w:rsidR="007243CA">
        <w:t xml:space="preserve">we are open to </w:t>
      </w:r>
      <w:r w:rsidR="005524A5">
        <w:t>having the</w:t>
      </w:r>
      <w:r w:rsidR="007243CA">
        <w:t xml:space="preserve"> additional possibility of providing </w:t>
      </w:r>
      <w:r w:rsidR="007243CA" w:rsidRPr="009624A1">
        <w:rPr>
          <w:rFonts w:eastAsia="Malgun Gothic" w:cs="Times"/>
          <w:lang w:val="en-GB" w:eastAsia="x-none"/>
        </w:rPr>
        <w:t>UE-specific configuration on time and/or frequency locations of SBFD subbands</w:t>
      </w:r>
      <w:r w:rsidR="007243CA">
        <w:rPr>
          <w:rFonts w:eastAsia="Malgun Gothic" w:cs="Times"/>
          <w:lang w:val="en-GB" w:eastAsia="x-none"/>
        </w:rPr>
        <w:t xml:space="preserve">. This </w:t>
      </w:r>
      <w:r w:rsidR="00BF7854">
        <w:rPr>
          <w:rFonts w:eastAsia="Malgun Gothic" w:cs="Times"/>
          <w:lang w:val="en-GB" w:eastAsia="x-none"/>
        </w:rPr>
        <w:t xml:space="preserve">can </w:t>
      </w:r>
      <w:r w:rsidR="009B32BC">
        <w:rPr>
          <w:rFonts w:eastAsia="Malgun Gothic" w:cs="Times"/>
          <w:lang w:val="en-GB" w:eastAsia="x-none"/>
        </w:rPr>
        <w:t xml:space="preserve">be used to force some UEs to operate with larger guardband e.g. due to poorer </w:t>
      </w:r>
      <w:r w:rsidR="003D689E">
        <w:rPr>
          <w:rFonts w:eastAsia="Malgun Gothic" w:cs="Times"/>
          <w:lang w:val="en-GB" w:eastAsia="x-none"/>
        </w:rPr>
        <w:t>filtering capabilities compared to other UEs</w:t>
      </w:r>
      <w:r w:rsidR="004176D7">
        <w:rPr>
          <w:rFonts w:eastAsia="Malgun Gothic" w:cs="Times"/>
          <w:lang w:val="en-GB" w:eastAsia="x-none"/>
        </w:rPr>
        <w:t>, or different UE-to-UE CLI conditions</w:t>
      </w:r>
      <w:r w:rsidR="003D689E">
        <w:rPr>
          <w:rFonts w:eastAsia="Malgun Gothic" w:cs="Times"/>
          <w:lang w:val="en-GB" w:eastAsia="x-none"/>
        </w:rPr>
        <w:t xml:space="preserve">. </w:t>
      </w:r>
      <w:r w:rsidR="00AB4129">
        <w:rPr>
          <w:rFonts w:eastAsia="Malgun Gothic" w:cs="Times"/>
          <w:lang w:val="en-GB" w:eastAsia="x-none"/>
        </w:rPr>
        <w:t xml:space="preserve">Note that </w:t>
      </w:r>
      <w:r w:rsidR="00052BDF">
        <w:rPr>
          <w:rFonts w:eastAsia="Malgun Gothic" w:cs="Times"/>
          <w:lang w:val="en-GB" w:eastAsia="x-none"/>
        </w:rPr>
        <w:t xml:space="preserve">the UE-specific signalling </w:t>
      </w:r>
      <w:r w:rsidR="00B8496D">
        <w:rPr>
          <w:rFonts w:eastAsia="Malgun Gothic" w:cs="Times"/>
          <w:lang w:val="en-GB" w:eastAsia="x-none"/>
        </w:rPr>
        <w:t xml:space="preserve">should </w:t>
      </w:r>
      <w:r w:rsidR="00506BAE">
        <w:rPr>
          <w:rFonts w:eastAsia="Malgun Gothic" w:cs="Times"/>
          <w:lang w:val="en-GB" w:eastAsia="x-none"/>
        </w:rPr>
        <w:t xml:space="preserve">be still subject to </w:t>
      </w:r>
      <w:r w:rsidR="00AB4129">
        <w:rPr>
          <w:rFonts w:eastAsia="Malgun Gothic" w:cs="Times"/>
          <w:lang w:val="en-GB" w:eastAsia="x-none"/>
        </w:rPr>
        <w:t xml:space="preserve">some </w:t>
      </w:r>
      <w:r w:rsidR="00052BDF">
        <w:rPr>
          <w:rFonts w:eastAsia="Malgun Gothic" w:cs="Times"/>
          <w:lang w:val="en-GB" w:eastAsia="x-none"/>
        </w:rPr>
        <w:t>restrictions</w:t>
      </w:r>
      <w:r w:rsidR="00506BAE">
        <w:rPr>
          <w:rFonts w:eastAsia="Malgun Gothic" w:cs="Times"/>
          <w:lang w:val="en-GB" w:eastAsia="x-none"/>
        </w:rPr>
        <w:t xml:space="preserve">, e.g. </w:t>
      </w:r>
      <w:r w:rsidR="004019DF">
        <w:rPr>
          <w:rFonts w:eastAsia="Malgun Gothic" w:cs="Times"/>
          <w:lang w:val="en-GB" w:eastAsia="x-none"/>
        </w:rPr>
        <w:t xml:space="preserve">RBs indicated as guardband in the cell-specific configuration should not be re-configured </w:t>
      </w:r>
      <w:r w:rsidR="00F328D1">
        <w:rPr>
          <w:rFonts w:eastAsia="Malgun Gothic" w:cs="Times"/>
          <w:lang w:val="en-GB" w:eastAsia="x-none"/>
        </w:rPr>
        <w:t xml:space="preserve">for DL or UL direction, while the opposite </w:t>
      </w:r>
      <w:r w:rsidR="00CF329C">
        <w:rPr>
          <w:rFonts w:eastAsia="Malgun Gothic" w:cs="Times"/>
          <w:lang w:val="en-GB" w:eastAsia="x-none"/>
        </w:rPr>
        <w:t xml:space="preserve">operation should be possible. </w:t>
      </w:r>
      <w:r w:rsidR="00DC3D5D">
        <w:rPr>
          <w:rFonts w:eastAsia="Malgun Gothic" w:cs="Times"/>
          <w:lang w:val="en-GB" w:eastAsia="x-none"/>
        </w:rPr>
        <w:t xml:space="preserve">Besides, additional </w:t>
      </w:r>
      <w:r w:rsidR="00822DD5">
        <w:t xml:space="preserve">RRC configuration might be needed, </w:t>
      </w:r>
      <w:r w:rsidR="001B5EC8">
        <w:t xml:space="preserve">while the RRC configuration can also be used </w:t>
      </w:r>
      <w:r w:rsidR="00822DD5">
        <w:t xml:space="preserve">for example for supporting other scenarios </w:t>
      </w:r>
      <w:r w:rsidR="00BE4FC1">
        <w:t>such as dual connectivity</w:t>
      </w:r>
      <w:r w:rsidR="008708AF">
        <w:t xml:space="preserve">, EN-DC or NR-DC, or carrier aggregation. </w:t>
      </w:r>
    </w:p>
    <w:p w14:paraId="765DA9D6" w14:textId="218964DB" w:rsidR="00890C15" w:rsidRPr="00053298" w:rsidRDefault="00890C15" w:rsidP="0082408E">
      <w:pPr>
        <w:rPr>
          <w:rFonts w:eastAsia="Malgun Gothic" w:cs="Times"/>
          <w:lang w:val="en-GB" w:eastAsia="x-none"/>
        </w:rPr>
      </w:pPr>
      <w:r>
        <w:t xml:space="preserve">In RAN1 #117 meeting, there is discussion on sending LS to RAN4 on the UE-specific guard band related issue. </w:t>
      </w:r>
      <w:r w:rsidR="00E075DC">
        <w:t>To make progress, we think RAN1 should finalize the LS and send to RAN4 in RAN1 #118 meeting.</w:t>
      </w:r>
    </w:p>
    <w:p w14:paraId="2EE0B822" w14:textId="0FADD543" w:rsidR="00DC3D5D" w:rsidRDefault="00DC3D5D" w:rsidP="00DC3D5D">
      <w:pPr>
        <w:pStyle w:val="Proposal"/>
      </w:pPr>
      <w:bookmarkStart w:id="166" w:name="_Toc163215322"/>
      <w:bookmarkStart w:id="167" w:name="_Toc163215606"/>
      <w:bookmarkStart w:id="168" w:name="_Toc163215763"/>
      <w:bookmarkStart w:id="169" w:name="_Toc163215845"/>
      <w:bookmarkStart w:id="170" w:name="_Toc163215928"/>
      <w:bookmarkStart w:id="171" w:name="_Toc165984490"/>
      <w:bookmarkStart w:id="172" w:name="_Toc165984735"/>
      <w:bookmarkStart w:id="173" w:name="_Toc165984839"/>
      <w:bookmarkStart w:id="174" w:name="_Toc165984945"/>
      <w:bookmarkStart w:id="175" w:name="_Toc165985050"/>
      <w:bookmarkStart w:id="176" w:name="_Toc165985159"/>
      <w:bookmarkStart w:id="177" w:name="_Toc165985242"/>
      <w:bookmarkStart w:id="178" w:name="_Toc166099322"/>
      <w:bookmarkStart w:id="179" w:name="_Toc166099781"/>
      <w:bookmarkStart w:id="180" w:name="_Toc166099884"/>
      <w:bookmarkStart w:id="181" w:name="_Toc166099988"/>
      <w:bookmarkStart w:id="182" w:name="_Toc166100094"/>
      <w:bookmarkStart w:id="183" w:name="_Toc166100204"/>
      <w:bookmarkStart w:id="184" w:name="_Toc166100314"/>
      <w:bookmarkStart w:id="185" w:name="_Toc166100423"/>
      <w:bookmarkStart w:id="186" w:name="_Toc166100532"/>
      <w:bookmarkStart w:id="187" w:name="_Toc166237651"/>
      <w:bookmarkStart w:id="188" w:name="_Toc166237758"/>
      <w:bookmarkStart w:id="189" w:name="_Toc158371549"/>
      <w:bookmarkStart w:id="190" w:name="_Toc158985043"/>
      <w:bookmarkStart w:id="191" w:name="_Toc158986182"/>
      <w:bookmarkStart w:id="192" w:name="_Toc159180947"/>
      <w:bookmarkStart w:id="193" w:name="_Toc159181133"/>
      <w:bookmarkStart w:id="194" w:name="_Toc159181367"/>
      <w:bookmarkStart w:id="195" w:name="_Toc159228403"/>
      <w:r>
        <w:t xml:space="preserve">In addition to cell-specific configuration of DL and UL subbands, signaling of </w:t>
      </w:r>
      <w:r w:rsidRPr="009624A1">
        <w:rPr>
          <w:rFonts w:eastAsia="Malgun Gothic" w:cs="Times"/>
          <w:lang w:val="en-GB" w:eastAsia="x-none"/>
        </w:rPr>
        <w:t xml:space="preserve">UE-specific configuration </w:t>
      </w:r>
      <w:r>
        <w:rPr>
          <w:rFonts w:eastAsia="Malgun Gothic" w:cs="Times"/>
          <w:lang w:val="en-GB" w:eastAsia="x-none"/>
        </w:rPr>
        <w:t>can be supported, e.g. to configure some UEs to operate with larger guardband</w:t>
      </w:r>
      <w:r w:rsidR="0069689E">
        <w:rPr>
          <w:rFonts w:eastAsia="Malgun Gothic" w:cs="Times"/>
          <w:lang w:val="en-GB" w:eastAsia="x-none"/>
        </w:rPr>
        <w:t xml:space="preserve"> </w:t>
      </w:r>
      <w:r>
        <w:rPr>
          <w:rFonts w:eastAsia="Malgun Gothic" w:cs="Times"/>
          <w:lang w:val="en-GB" w:eastAsia="x-none"/>
        </w:rPr>
        <w:t xml:space="preserve">due to poorer filtering capabilities </w:t>
      </w:r>
      <w:r w:rsidR="00C8257B">
        <w:rPr>
          <w:rFonts w:eastAsia="Malgun Gothic" w:cs="Times"/>
          <w:lang w:val="en-GB" w:eastAsia="x-none"/>
        </w:rPr>
        <w:t xml:space="preserve">or different UE-UE CLI conditions </w:t>
      </w:r>
      <w:r>
        <w:rPr>
          <w:rFonts w:eastAsia="Malgun Gothic" w:cs="Times"/>
          <w:lang w:val="en-GB" w:eastAsia="x-none"/>
        </w:rPr>
        <w:t>compared to other UEs</w:t>
      </w:r>
      <w:r w:rsidR="00C8257B">
        <w:rPr>
          <w:rFonts w:eastAsia="Malgun Gothic" w:cs="Times"/>
          <w:lang w:val="en-GB" w:eastAsia="x-none"/>
        </w:rPr>
        <w: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9FC13D6" w14:textId="49E69B4D" w:rsidR="008708AF" w:rsidRDefault="06747438" w:rsidP="00053298">
      <w:pPr>
        <w:pStyle w:val="Proposal"/>
      </w:pPr>
      <w:bookmarkStart w:id="196" w:name="_Toc163215323"/>
      <w:bookmarkStart w:id="197" w:name="_Toc163215607"/>
      <w:bookmarkStart w:id="198" w:name="_Toc163215764"/>
      <w:bookmarkStart w:id="199" w:name="_Toc163215846"/>
      <w:bookmarkStart w:id="200" w:name="_Toc163215929"/>
      <w:bookmarkStart w:id="201" w:name="_Toc165984491"/>
      <w:bookmarkStart w:id="202" w:name="_Toc165984736"/>
      <w:bookmarkStart w:id="203" w:name="_Toc165984840"/>
      <w:bookmarkStart w:id="204" w:name="_Toc165984946"/>
      <w:bookmarkStart w:id="205" w:name="_Toc165985051"/>
      <w:bookmarkStart w:id="206" w:name="_Toc165985160"/>
      <w:bookmarkStart w:id="207" w:name="_Toc165985243"/>
      <w:bookmarkStart w:id="208" w:name="_Toc166099323"/>
      <w:bookmarkStart w:id="209" w:name="_Toc166099782"/>
      <w:bookmarkStart w:id="210" w:name="_Toc166099885"/>
      <w:bookmarkStart w:id="211" w:name="_Toc166099989"/>
      <w:bookmarkStart w:id="212" w:name="_Toc166100095"/>
      <w:bookmarkStart w:id="213" w:name="_Toc166100205"/>
      <w:bookmarkStart w:id="214" w:name="_Toc166100315"/>
      <w:bookmarkStart w:id="215" w:name="_Toc166100424"/>
      <w:bookmarkStart w:id="216" w:name="_Toc166100533"/>
      <w:bookmarkStart w:id="217" w:name="_Toc166237652"/>
      <w:bookmarkStart w:id="218" w:name="_Toc166237759"/>
      <w:r>
        <w:t xml:space="preserve">Signaling of the </w:t>
      </w:r>
      <w:r w:rsidR="0EA70789">
        <w:t xml:space="preserve">SBFD time and frequency configuration </w:t>
      </w:r>
      <w:r>
        <w:t xml:space="preserve">via </w:t>
      </w:r>
      <w:r w:rsidR="7D6DC140">
        <w:t xml:space="preserve">RRC </w:t>
      </w:r>
      <w:r w:rsidR="27385540">
        <w:t xml:space="preserve">dedicated </w:t>
      </w:r>
      <w:r w:rsidR="7D6DC140">
        <w:t xml:space="preserve">signaling can be considered, additionally to signaling </w:t>
      </w:r>
      <w:r w:rsidR="634065DE">
        <w:t xml:space="preserve">in </w:t>
      </w:r>
      <w:r w:rsidR="7D6DC140">
        <w:t>SIB</w:t>
      </w:r>
      <w:r w:rsidR="634065DE">
        <w:t>,</w:t>
      </w:r>
      <w:r w:rsidR="7D6DC140">
        <w:t xml:space="preserve"> to support dual connectivity or carrier aggregation with SBFD carriers</w:t>
      </w:r>
      <w: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t xml:space="preserve"> </w:t>
      </w:r>
    </w:p>
    <w:p w14:paraId="116208D4" w14:textId="24C2C569" w:rsidR="00E075DC" w:rsidRPr="00C74248" w:rsidRDefault="00C74248" w:rsidP="00C74248">
      <w:pPr>
        <w:pStyle w:val="Proposal"/>
      </w:pPr>
      <w:r w:rsidRPr="00C74248">
        <w:t>RAN1 should finalize the LS on UE-specific guardband and send to RAN4.</w:t>
      </w:r>
    </w:p>
    <w:p w14:paraId="7631FE3A" w14:textId="26B6D76B" w:rsidR="747523BC" w:rsidRDefault="00731A89" w:rsidP="00731A89">
      <w:r>
        <w:t xml:space="preserve">In RAN1 </w:t>
      </w:r>
      <w:r w:rsidR="00D449F8">
        <w:t>#117 meeting, RAN1 agreed random access in SBFD symbols for UEs in RRC_IDLE/INACTIVE mode is supported.</w:t>
      </w:r>
      <w:r w:rsidR="00F3205B">
        <w:t xml:space="preserve"> </w:t>
      </w:r>
      <w:r w:rsidR="00070651">
        <w:t xml:space="preserve">To support the </w:t>
      </w:r>
      <w:r w:rsidR="00F3205B">
        <w:t xml:space="preserve">initial access for SBFD UE in </w:t>
      </w:r>
      <w:r w:rsidR="00841E30">
        <w:t>IDLE</w:t>
      </w:r>
      <w:r w:rsidR="00F3205B">
        <w:t>/</w:t>
      </w:r>
      <w:r w:rsidR="00841E30">
        <w:t>INACTRIVE</w:t>
      </w:r>
      <w:r w:rsidR="00F3205B">
        <w:t xml:space="preserve"> mode</w:t>
      </w:r>
      <w:r w:rsidR="00807732">
        <w:t xml:space="preserve"> in SBFD symbols, the initial BWP should </w:t>
      </w:r>
      <w:r w:rsidR="0028552A">
        <w:t xml:space="preserve">include </w:t>
      </w:r>
      <w:r w:rsidR="00FB7D38">
        <w:t xml:space="preserve">both </w:t>
      </w:r>
      <w:r w:rsidR="0028552A">
        <w:t xml:space="preserve">PRBs for SSB/CORESET0 </w:t>
      </w:r>
      <w:r w:rsidR="0026246A">
        <w:t xml:space="preserve">in DL subband </w:t>
      </w:r>
      <w:r w:rsidR="0028552A">
        <w:t xml:space="preserve">and </w:t>
      </w:r>
      <w:r w:rsidR="00FB7D38">
        <w:t xml:space="preserve">PRBs for </w:t>
      </w:r>
      <w:r w:rsidR="0028552A">
        <w:t>PRACH/M</w:t>
      </w:r>
      <w:r w:rsidR="003421E5">
        <w:t>sg3</w:t>
      </w:r>
      <w:r w:rsidR="0026246A">
        <w:t xml:space="preserve"> in UL subband</w:t>
      </w:r>
      <w:r w:rsidR="00BD0DF6">
        <w:t>, considering the center frequency of initial UL and DL BWP should be same</w:t>
      </w:r>
      <w:r w:rsidR="008432E7">
        <w:t xml:space="preserve">. </w:t>
      </w:r>
      <w:r w:rsidR="00D62158">
        <w:t>C</w:t>
      </w:r>
      <w:r w:rsidR="008432E7">
        <w:t>o</w:t>
      </w:r>
      <w:r w:rsidR="00D62158">
        <w:t xml:space="preserve">mparing with legacy configuration of initial BWP, </w:t>
      </w:r>
      <w:r w:rsidR="008F03A2">
        <w:t>the initial BWP may need larger size to cover the UL resource for initial access</w:t>
      </w:r>
      <w:r w:rsidR="00647DEB">
        <w:t xml:space="preserve">, as the </w:t>
      </w:r>
      <w:r w:rsidR="00B5138A">
        <w:t xml:space="preserve">UL subband and DL subband are </w:t>
      </w:r>
      <w:r w:rsidR="008259AD">
        <w:t xml:space="preserve">no different PRBs and </w:t>
      </w:r>
      <w:r w:rsidR="00B5138A">
        <w:t>not overlapped with each other</w:t>
      </w:r>
      <w:r w:rsidR="00DF0918">
        <w:t xml:space="preserve">, as shown in </w:t>
      </w:r>
      <w:r w:rsidR="00DF0918">
        <w:fldChar w:fldCharType="begin"/>
      </w:r>
      <w:r w:rsidR="00DF0918">
        <w:instrText xml:space="preserve"> REF _Ref174101484 \h </w:instrText>
      </w:r>
      <w:r w:rsidR="00DF0918">
        <w:fldChar w:fldCharType="separate"/>
      </w:r>
      <w:r w:rsidR="00ED283A">
        <w:t xml:space="preserve">Figure </w:t>
      </w:r>
      <w:r w:rsidR="00ED283A">
        <w:rPr>
          <w:noProof/>
        </w:rPr>
        <w:t>1</w:t>
      </w:r>
      <w:r w:rsidR="00DF0918">
        <w:fldChar w:fldCharType="end"/>
      </w:r>
      <w:r w:rsidR="008259AD">
        <w:t>.</w:t>
      </w:r>
    </w:p>
    <w:p w14:paraId="7648AE83" w14:textId="5955FE06" w:rsidR="007764C7" w:rsidRDefault="3DE00087" w:rsidP="6A96A23D">
      <w:r>
        <w:rPr>
          <w:noProof/>
        </w:rPr>
        <w:lastRenderedPageBreak/>
        <w:drawing>
          <wp:inline distT="0" distB="0" distL="0" distR="0" wp14:anchorId="6CA814D0" wp14:editId="7B705C2A">
            <wp:extent cx="6124574" cy="2505075"/>
            <wp:effectExtent l="0" t="0" r="0" b="0"/>
            <wp:docPr id="123882671" name="Picture 12388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124574" cy="2505075"/>
                    </a:xfrm>
                    <a:prstGeom prst="rect">
                      <a:avLst/>
                    </a:prstGeom>
                  </pic:spPr>
                </pic:pic>
              </a:graphicData>
            </a:graphic>
          </wp:inline>
        </w:drawing>
      </w:r>
    </w:p>
    <w:p w14:paraId="4711F8FD" w14:textId="52711AFF" w:rsidR="00DF0918" w:rsidRDefault="00DF0918" w:rsidP="00B4326D">
      <w:pPr>
        <w:jc w:val="center"/>
      </w:pPr>
      <w:bookmarkStart w:id="219" w:name="_Ref174101484"/>
      <w:r>
        <w:t xml:space="preserve">Figure </w:t>
      </w:r>
      <w:r>
        <w:fldChar w:fldCharType="begin"/>
      </w:r>
      <w:r>
        <w:instrText xml:space="preserve"> SEQ Figure \* ARABIC </w:instrText>
      </w:r>
      <w:r>
        <w:fldChar w:fldCharType="separate"/>
      </w:r>
      <w:r w:rsidR="00ED283A">
        <w:rPr>
          <w:noProof/>
        </w:rPr>
        <w:t>1</w:t>
      </w:r>
      <w:r>
        <w:rPr>
          <w:noProof/>
        </w:rPr>
        <w:fldChar w:fldCharType="end"/>
      </w:r>
      <w:bookmarkEnd w:id="219"/>
      <w:r>
        <w:t>: Initial UL/DL BWP covering both SSB/CORESET0 and PRACH/Msg3</w:t>
      </w:r>
    </w:p>
    <w:p w14:paraId="4427820B" w14:textId="4C065EE0" w:rsidR="008259AD" w:rsidRPr="00B4326D" w:rsidRDefault="00B922B6" w:rsidP="00E6127C">
      <w:pPr>
        <w:pStyle w:val="Observation"/>
        <w:ind w:left="426"/>
        <w:rPr>
          <w:rFonts w:eastAsia="Malgun Gothic"/>
          <w:lang w:val="en-GB"/>
        </w:rPr>
      </w:pPr>
      <w:r w:rsidRPr="00B4326D">
        <w:rPr>
          <w:rFonts w:eastAsia="Malgun Gothic"/>
          <w:lang w:val="en-GB"/>
        </w:rPr>
        <w:t xml:space="preserve">The initial BWP </w:t>
      </w:r>
      <w:r w:rsidR="003C45B6" w:rsidRPr="00B4326D">
        <w:rPr>
          <w:rFonts w:eastAsia="Malgun Gothic"/>
          <w:lang w:val="en-GB"/>
        </w:rPr>
        <w:t>for</w:t>
      </w:r>
      <w:r w:rsidR="00CF7F2B" w:rsidRPr="00B4326D">
        <w:rPr>
          <w:rFonts w:eastAsia="Malgun Gothic"/>
          <w:lang w:val="en-GB"/>
        </w:rPr>
        <w:t xml:space="preserve"> initial</w:t>
      </w:r>
      <w:r w:rsidR="003C45B6" w:rsidRPr="00B4326D">
        <w:rPr>
          <w:rFonts w:eastAsia="Malgun Gothic"/>
          <w:lang w:val="en-GB"/>
        </w:rPr>
        <w:t xml:space="preserve"> access in </w:t>
      </w:r>
      <w:r w:rsidR="00522885" w:rsidRPr="00B4326D">
        <w:rPr>
          <w:rFonts w:eastAsia="Malgun Gothic"/>
          <w:lang w:val="en-GB"/>
        </w:rPr>
        <w:t>SBFD symbols may need larger size</w:t>
      </w:r>
      <w:r w:rsidR="00812AC4" w:rsidRPr="00B4326D">
        <w:rPr>
          <w:rFonts w:eastAsia="Malgun Gothic"/>
          <w:lang w:val="en-GB"/>
        </w:rPr>
        <w:t xml:space="preserve"> than for legacy case without support SBFD</w:t>
      </w:r>
      <w:r w:rsidR="00A469F9" w:rsidRPr="00B4326D">
        <w:rPr>
          <w:rFonts w:eastAsia="Malgun Gothic"/>
          <w:lang w:val="en-GB"/>
        </w:rPr>
        <w:t>,</w:t>
      </w:r>
      <w:r w:rsidR="00023B28" w:rsidRPr="00B4326D">
        <w:rPr>
          <w:rFonts w:eastAsia="Malgun Gothic"/>
          <w:lang w:val="en-GB"/>
        </w:rPr>
        <w:t xml:space="preserve"> to cover </w:t>
      </w:r>
      <w:r w:rsidR="00263373" w:rsidRPr="00B4326D">
        <w:rPr>
          <w:rFonts w:eastAsia="Malgun Gothic"/>
          <w:lang w:val="en-GB"/>
        </w:rPr>
        <w:t>PRACH/Msg3 in UL subband</w:t>
      </w:r>
      <w:r w:rsidR="00C578EE" w:rsidRPr="00B4326D">
        <w:rPr>
          <w:rFonts w:eastAsia="Malgun Gothic"/>
          <w:lang w:val="en-GB"/>
        </w:rPr>
        <w:t xml:space="preserve"> that is parallel with SSB in frequency domain in SBFD symbols</w:t>
      </w:r>
      <w:r w:rsidR="00263373" w:rsidRPr="00B4326D">
        <w:rPr>
          <w:rFonts w:eastAsia="Malgun Gothic"/>
          <w:lang w:val="en-GB"/>
        </w:rPr>
        <w:t>.</w:t>
      </w:r>
    </w:p>
    <w:p w14:paraId="3B6B414F" w14:textId="5D315EE8" w:rsidR="00D00B1D" w:rsidRDefault="00990939" w:rsidP="00E6127C">
      <w:pPr>
        <w:ind w:left="426"/>
      </w:pPr>
      <w:r>
        <w:t xml:space="preserve">If </w:t>
      </w:r>
      <w:r w:rsidR="00666099">
        <w:t xml:space="preserve">enlarge the legacy </w:t>
      </w:r>
      <w:r w:rsidR="002D62D9">
        <w:t>initial BWP, to support SBFD where initial access BWP cover both SSB</w:t>
      </w:r>
      <w:r w:rsidR="009A77FF">
        <w:t>/CORESET0</w:t>
      </w:r>
      <w:r w:rsidR="002D62D9">
        <w:t xml:space="preserve"> and PRACH</w:t>
      </w:r>
      <w:r w:rsidR="009A77FF">
        <w:t>/Msg3</w:t>
      </w:r>
      <w:r w:rsidR="00845C84">
        <w:t xml:space="preserve">, then </w:t>
      </w:r>
      <w:r w:rsidR="00AC6A06">
        <w:t xml:space="preserve">the requirement on supported </w:t>
      </w:r>
      <w:r w:rsidR="002A3E9E">
        <w:t>initial BWP size from legacy UE may be changed.</w:t>
      </w:r>
      <w:r w:rsidR="00D00B1D">
        <w:t xml:space="preserve"> How this impact to RAN1 should be studied.</w:t>
      </w:r>
    </w:p>
    <w:p w14:paraId="6AF6A824" w14:textId="55CECF3D" w:rsidR="00D00B1D" w:rsidRPr="00B4326D" w:rsidRDefault="00D00B1D" w:rsidP="00E6127C">
      <w:pPr>
        <w:pStyle w:val="Observation"/>
        <w:ind w:left="426"/>
        <w:rPr>
          <w:rFonts w:eastAsia="Malgun Gothic"/>
          <w:lang w:val="en-GB"/>
        </w:rPr>
      </w:pPr>
      <w:r w:rsidRPr="00B4326D">
        <w:rPr>
          <w:rFonts w:eastAsia="Malgun Gothic"/>
          <w:lang w:val="en-GB"/>
        </w:rPr>
        <w:t>The require</w:t>
      </w:r>
      <w:r w:rsidR="00324E2A" w:rsidRPr="00B4326D">
        <w:rPr>
          <w:rFonts w:eastAsia="Malgun Gothic"/>
          <w:lang w:val="en-GB"/>
        </w:rPr>
        <w:t>ment on supported initial BWP size from legacy UE may be changed.</w:t>
      </w:r>
    </w:p>
    <w:p w14:paraId="02493286" w14:textId="7AE2576C" w:rsidR="00791443" w:rsidRPr="00B4326D" w:rsidRDefault="00791443" w:rsidP="00E6127C">
      <w:pPr>
        <w:ind w:left="426"/>
      </w:pPr>
      <w:r w:rsidRPr="00B4326D">
        <w:t>Addition</w:t>
      </w:r>
      <w:r w:rsidR="006C3EAB" w:rsidRPr="00B4326D">
        <w:t>a</w:t>
      </w:r>
      <w:r w:rsidRPr="00B4326D">
        <w:t xml:space="preserve">lly, as </w:t>
      </w:r>
      <w:r w:rsidR="006A2B32" w:rsidRPr="00B4326D">
        <w:t xml:space="preserve">PRACH/Msg3 resource in UL subband should be included in initial BWP, </w:t>
      </w:r>
      <w:r w:rsidR="00A9793B" w:rsidRPr="00B4326D">
        <w:t xml:space="preserve">if </w:t>
      </w:r>
      <w:r w:rsidR="00561945" w:rsidRPr="00B4326D">
        <w:t xml:space="preserve">we want to keep the initial BWP </w:t>
      </w:r>
      <w:r w:rsidR="000E2DCE" w:rsidRPr="00B4326D">
        <w:t xml:space="preserve">small, </w:t>
      </w:r>
      <w:r w:rsidR="00A157C8" w:rsidRPr="00B4326D">
        <w:t xml:space="preserve">the location of UL subband </w:t>
      </w:r>
      <w:r w:rsidR="00F26BB5" w:rsidRPr="00B4326D">
        <w:t xml:space="preserve">should be </w:t>
      </w:r>
      <w:r w:rsidR="00CF3C57" w:rsidRPr="00B4326D">
        <w:t xml:space="preserve">near to the </w:t>
      </w:r>
      <w:r w:rsidR="006A090F" w:rsidRPr="00B4326D">
        <w:t>SSB/CORESET0</w:t>
      </w:r>
      <w:r w:rsidR="00F26BB5" w:rsidRPr="00B4326D">
        <w:t>. This may be a limitation on flexibility of the UL subband location.</w:t>
      </w:r>
      <w:r w:rsidR="002B5693" w:rsidRPr="00B4326D">
        <w:t xml:space="preserve"> Anyway, RAN1 should study whether initial BWP will be impacted to support random access in SBFD symbols and how to configure the initial BWP for SBFD UEs.</w:t>
      </w:r>
    </w:p>
    <w:p w14:paraId="589977D4" w14:textId="68ABCCAE" w:rsidR="00F26BB5" w:rsidRPr="00B4326D" w:rsidRDefault="006831AC" w:rsidP="00E6127C">
      <w:pPr>
        <w:pStyle w:val="Observation"/>
        <w:ind w:left="426"/>
        <w:rPr>
          <w:rFonts w:eastAsia="Malgun Gothic"/>
          <w:lang w:val="en-GB"/>
        </w:rPr>
      </w:pPr>
      <w:r>
        <w:rPr>
          <w:rFonts w:eastAsia="Malgun Gothic"/>
          <w:lang w:val="en-GB"/>
        </w:rPr>
        <w:t>T</w:t>
      </w:r>
      <w:r w:rsidR="00F26BB5" w:rsidRPr="00B4326D">
        <w:rPr>
          <w:rFonts w:eastAsia="Malgun Gothic"/>
          <w:lang w:val="en-GB"/>
        </w:rPr>
        <w:t>he initial BWP may have limitation on UL subband location in frequency domain.</w:t>
      </w:r>
    </w:p>
    <w:p w14:paraId="748F2387" w14:textId="49BED21E" w:rsidR="00324E2A" w:rsidRPr="00B4326D" w:rsidRDefault="00324E2A" w:rsidP="00B4326D">
      <w:pPr>
        <w:pStyle w:val="Proposal"/>
        <w:rPr>
          <w:rFonts w:ascii="Times" w:hAnsi="Times" w:cs="Times"/>
          <w:szCs w:val="20"/>
          <w:lang w:val="en-GB"/>
        </w:rPr>
      </w:pPr>
      <w:r w:rsidRPr="00B4326D">
        <w:rPr>
          <w:rFonts w:ascii="Times" w:hAnsi="Times" w:cs="Times"/>
          <w:szCs w:val="20"/>
          <w:lang w:val="en-GB"/>
        </w:rPr>
        <w:t xml:space="preserve">RAN1 should study </w:t>
      </w:r>
      <w:r w:rsidR="009A18FC" w:rsidRPr="00B4326D">
        <w:rPr>
          <w:rFonts w:ascii="Times" w:hAnsi="Times" w:cs="Times"/>
          <w:szCs w:val="20"/>
          <w:lang w:val="en-GB"/>
        </w:rPr>
        <w:t xml:space="preserve">whether initial BWP </w:t>
      </w:r>
      <w:r w:rsidR="000C575D" w:rsidRPr="00B4326D">
        <w:rPr>
          <w:rFonts w:ascii="Times" w:hAnsi="Times" w:cs="Times"/>
          <w:szCs w:val="20"/>
          <w:lang w:val="en-GB"/>
        </w:rPr>
        <w:t xml:space="preserve">will be impacted to support </w:t>
      </w:r>
      <w:r w:rsidR="00FD269E" w:rsidRPr="00B4326D">
        <w:rPr>
          <w:rFonts w:ascii="Times" w:hAnsi="Times" w:cs="Times"/>
          <w:szCs w:val="20"/>
          <w:lang w:val="en-GB"/>
        </w:rPr>
        <w:t>random access in SBFD symbols</w:t>
      </w:r>
      <w:r w:rsidR="00A63DD3" w:rsidRPr="00A63DD3">
        <w:rPr>
          <w:rFonts w:ascii="Times" w:hAnsi="Times" w:cs="Times"/>
          <w:szCs w:val="20"/>
          <w:lang w:val="en-GB"/>
        </w:rPr>
        <w:t xml:space="preserve"> and how to configure the initial BWP for SBFD UEs.</w:t>
      </w:r>
    </w:p>
    <w:p w14:paraId="31A8E689" w14:textId="1296BA06" w:rsidR="0087238B" w:rsidRDefault="00845C84" w:rsidP="00B4326D">
      <w:r>
        <w:t xml:space="preserve"> </w:t>
      </w:r>
    </w:p>
    <w:p w14:paraId="0A8D3DE3" w14:textId="5E756F78" w:rsidR="00262DAC" w:rsidRDefault="00262DAC" w:rsidP="00262DAC">
      <w:pPr>
        <w:pStyle w:val="Heading2"/>
        <w:jc w:val="both"/>
      </w:pPr>
      <w:r>
        <w:t>Time domain aspects</w:t>
      </w:r>
    </w:p>
    <w:p w14:paraId="05133917" w14:textId="5875BDCC" w:rsidR="00D22F60" w:rsidRDefault="00D22F60" w:rsidP="00D22F60">
      <w:r>
        <w:t>The following agreement</w:t>
      </w:r>
      <w:r w:rsidR="00E07F4C">
        <w:t>s</w:t>
      </w:r>
      <w:r>
        <w:t xml:space="preserve"> </w:t>
      </w:r>
      <w:r w:rsidR="00E07F4C">
        <w:t xml:space="preserve">have been </w:t>
      </w:r>
      <w:r>
        <w:t>reached regarding SBFD time-domain indication:</w:t>
      </w:r>
    </w:p>
    <w:tbl>
      <w:tblPr>
        <w:tblStyle w:val="TableGrid"/>
        <w:tblW w:w="0" w:type="auto"/>
        <w:tblLook w:val="04A0" w:firstRow="1" w:lastRow="0" w:firstColumn="1" w:lastColumn="0" w:noHBand="0" w:noVBand="1"/>
      </w:tblPr>
      <w:tblGrid>
        <w:gridCol w:w="9629"/>
      </w:tblGrid>
      <w:tr w:rsidR="00D22F60" w14:paraId="6A5DF88F" w14:textId="77777777" w:rsidTr="1096B624">
        <w:tc>
          <w:tcPr>
            <w:tcW w:w="9629" w:type="dxa"/>
          </w:tcPr>
          <w:p w14:paraId="4D81CCD2" w14:textId="58AAB95D" w:rsidR="00D22F60" w:rsidRPr="00B4326D" w:rsidRDefault="00E07F4C">
            <w:pPr>
              <w:spacing w:after="0"/>
              <w:rPr>
                <w:rFonts w:ascii="Times" w:eastAsia="Batang" w:hAnsi="Times"/>
                <w:b/>
                <w:bCs/>
                <w:iCs/>
                <w:lang w:val="en-GB"/>
              </w:rPr>
            </w:pPr>
            <w:r w:rsidRPr="00B4326D">
              <w:rPr>
                <w:rFonts w:ascii="Times" w:eastAsia="Batang" w:hAnsi="Times"/>
                <w:b/>
                <w:bCs/>
                <w:iCs/>
                <w:lang w:val="en-GB"/>
              </w:rPr>
              <w:t>RAN1#116:</w:t>
            </w:r>
          </w:p>
          <w:p w14:paraId="0CD5056E" w14:textId="77777777" w:rsidR="00E07F4C" w:rsidRPr="009624A1" w:rsidRDefault="00E07F4C">
            <w:pPr>
              <w:spacing w:after="0"/>
              <w:rPr>
                <w:rFonts w:ascii="Times" w:eastAsia="Batang" w:hAnsi="Times"/>
                <w:iCs/>
                <w:lang w:val="en-GB"/>
              </w:rPr>
            </w:pPr>
          </w:p>
          <w:p w14:paraId="65E435E3"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EF42EE3" w14:textId="77777777" w:rsidR="00D247CA" w:rsidRPr="009624A1" w:rsidRDefault="00D247CA" w:rsidP="00D247CA">
            <w:pPr>
              <w:tabs>
                <w:tab w:val="left" w:pos="0"/>
              </w:tabs>
              <w:spacing w:after="0"/>
              <w:rPr>
                <w:rFonts w:eastAsia="Malgun Gothic" w:cs="Times"/>
                <w:lang w:val="en-GB" w:eastAsia="x-none"/>
              </w:rPr>
            </w:pPr>
            <w:r w:rsidRPr="009624A1">
              <w:rPr>
                <w:rFonts w:eastAsia="Malgun Gothic" w:cs="Times"/>
                <w:lang w:val="en-GB" w:eastAsia="x-none"/>
              </w:rPr>
              <w:t>For RRC connected mode UEs, SBFD subband time locations are configured within a period. At least when only one TDD-UL-DL pattern is configured, the period is down-selected from one of the following options.</w:t>
            </w:r>
          </w:p>
          <w:p w14:paraId="78B7AA1B" w14:textId="4C71C7A9" w:rsidR="00D247CA" w:rsidRPr="009624A1" w:rsidRDefault="00D247CA" w:rsidP="1096B624">
            <w:pPr>
              <w:numPr>
                <w:ilvl w:val="0"/>
                <w:numId w:val="19"/>
              </w:numPr>
              <w:suppressAutoHyphens/>
              <w:spacing w:after="0"/>
              <w:rPr>
                <w:rFonts w:eastAsia="Malgun Gothic" w:cs="Times"/>
              </w:rPr>
            </w:pPr>
            <w:r w:rsidRPr="1096B624">
              <w:rPr>
                <w:rFonts w:eastAsia="Malgun Gothic" w:cs="Times"/>
              </w:rPr>
              <w:t xml:space="preserve">Option 1: The period is the same as TDD-UL-DL pattern period configured by </w:t>
            </w:r>
            <w:r w:rsidRPr="1096B624">
              <w:rPr>
                <w:rFonts w:eastAsia="Malgun Gothic" w:cs="Times"/>
                <w:i/>
                <w:iCs/>
              </w:rPr>
              <w:t>dl-UL-TransmissionPeriodicity</w:t>
            </w:r>
            <w:r w:rsidRPr="1096B624">
              <w:rPr>
                <w:rFonts w:eastAsia="Malgun Gothic" w:cs="Times"/>
              </w:rPr>
              <w:t xml:space="preserve"> in </w:t>
            </w:r>
            <w:r w:rsidRPr="1096B624">
              <w:rPr>
                <w:rFonts w:eastAsia="Malgun Gothic" w:cs="Times"/>
                <w:i/>
                <w:iCs/>
              </w:rPr>
              <w:t>TDD-UL-DL-ConfigCommon</w:t>
            </w:r>
            <w:r w:rsidRPr="1096B624">
              <w:rPr>
                <w:rFonts w:eastAsia="Malgun Gothic" w:cs="Times"/>
              </w:rPr>
              <w:t>.</w:t>
            </w:r>
            <w:r w:rsidR="7B9946D9" w:rsidRPr="1096B624">
              <w:rPr>
                <w:rFonts w:eastAsia="Malgun Gothic" w:cs="Times"/>
              </w:rPr>
              <w:t xml:space="preserve">            </w:t>
            </w:r>
          </w:p>
          <w:p w14:paraId="3905C086"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 xml:space="preserve">Option 2: The period is integer multiple of TDD-UL-DL pattern period configured by </w:t>
            </w:r>
            <w:r w:rsidRPr="009624A1">
              <w:rPr>
                <w:rFonts w:eastAsia="Malgun Gothic" w:cs="Times"/>
                <w:i/>
                <w:lang w:val="en-GB" w:eastAsia="x-none"/>
              </w:rPr>
              <w:t>dl-UL-TransmissionPeriodicity</w:t>
            </w:r>
            <w:r w:rsidRPr="009624A1">
              <w:rPr>
                <w:rFonts w:eastAsia="Malgun Gothic" w:cs="Times"/>
                <w:lang w:val="en-GB" w:eastAsia="x-none"/>
              </w:rPr>
              <w:t xml:space="preserve"> in </w:t>
            </w:r>
            <w:r w:rsidRPr="009624A1">
              <w:rPr>
                <w:rFonts w:eastAsia="Malgun Gothic" w:cs="Times"/>
                <w:i/>
                <w:lang w:val="en-GB" w:eastAsia="x-none"/>
              </w:rPr>
              <w:t>TDD-UL-DL-ConfigCommon</w:t>
            </w:r>
            <w:r w:rsidRPr="009624A1">
              <w:rPr>
                <w:rFonts w:eastAsia="Malgun Gothic" w:cs="Times"/>
                <w:lang w:val="en-GB" w:eastAsia="x-none"/>
              </w:rPr>
              <w:t>.</w:t>
            </w:r>
          </w:p>
          <w:p w14:paraId="2CB7B21E"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FFS: Further details</w:t>
            </w:r>
          </w:p>
          <w:p w14:paraId="1E38EFC8" w14:textId="37217B7B" w:rsidR="00D247CA" w:rsidRPr="009624A1" w:rsidRDefault="00D247CA" w:rsidP="00D247CA">
            <w:pPr>
              <w:suppressAutoHyphens/>
              <w:spacing w:after="0"/>
              <w:rPr>
                <w:rFonts w:eastAsia="Malgun Gothic" w:cs="Times"/>
                <w:lang w:val="en-GB" w:eastAsia="x-none"/>
              </w:rPr>
            </w:pPr>
            <w:r w:rsidRPr="009624A1">
              <w:rPr>
                <w:rFonts w:eastAsia="Malgun Gothic" w:cs="Times"/>
                <w:lang w:val="en-GB" w:eastAsia="x-none"/>
              </w:rPr>
              <w:t>FFS: Details when two TDD-UL-DL patterns are configured</w:t>
            </w:r>
          </w:p>
          <w:p w14:paraId="09539F0E" w14:textId="22CFC54A" w:rsidR="00D247CA" w:rsidRPr="009624A1" w:rsidRDefault="00D247CA" w:rsidP="00D247CA">
            <w:pPr>
              <w:tabs>
                <w:tab w:val="left" w:pos="0"/>
              </w:tabs>
              <w:spacing w:after="0"/>
              <w:rPr>
                <w:rFonts w:ascii="Times" w:eastAsia="Malgun Gothic" w:hAnsi="Times"/>
                <w:lang w:val="en-GB" w:eastAsia="zh-CN"/>
              </w:rPr>
            </w:pPr>
          </w:p>
          <w:p w14:paraId="680995EE"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C9ADFE" w14:textId="1A8AE697" w:rsidR="00D247CA" w:rsidRDefault="00D247CA" w:rsidP="00D247CA">
            <w:pPr>
              <w:spacing w:after="0"/>
              <w:rPr>
                <w:rFonts w:ascii="Times" w:eastAsia="Malgun Gothic" w:hAnsi="Times"/>
                <w:lang w:val="en-GB" w:eastAsia="zh-CN"/>
              </w:rPr>
            </w:pPr>
            <w:r w:rsidRPr="009624A1">
              <w:rPr>
                <w:rFonts w:ascii="Times" w:eastAsia="Malgun Gothic" w:hAnsi="Times"/>
                <w:lang w:val="en-GB" w:eastAsia="zh-CN"/>
              </w:rPr>
              <w:t>A slot can consist of SBFD symbols and non-SBFD symbols.</w:t>
            </w:r>
          </w:p>
          <w:p w14:paraId="1A88B9B5" w14:textId="17D0761C" w:rsidR="007D4A03" w:rsidRPr="009624A1" w:rsidRDefault="007D4A03" w:rsidP="00D247CA">
            <w:pPr>
              <w:spacing w:after="0"/>
              <w:rPr>
                <w:rFonts w:ascii="Times" w:eastAsia="Malgun Gothic" w:hAnsi="Times"/>
                <w:lang w:val="en-GB" w:eastAsia="zh-CN"/>
              </w:rPr>
            </w:pPr>
          </w:p>
          <w:p w14:paraId="1E24BDA5" w14:textId="77777777" w:rsidR="00D247CA" w:rsidRPr="009624A1" w:rsidRDefault="00D247CA" w:rsidP="00D247CA">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028C2AA7"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A slot can consist of SBFD symbols and non-SBFD symbols.</w:t>
            </w:r>
          </w:p>
          <w:p w14:paraId="564CF5A0"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lastRenderedPageBreak/>
              <w:t>For semi-static indication of SBFD subband time location,</w:t>
            </w:r>
          </w:p>
          <w:p w14:paraId="6177D45D" w14:textId="77777777" w:rsidR="00D247CA" w:rsidRPr="009624A1" w:rsidRDefault="00D247CA" w:rsidP="001F50AD">
            <w:pPr>
              <w:numPr>
                <w:ilvl w:val="0"/>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D1AF170"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SBFD symbols are configured in DL and/or flexible symbols configured in </w:t>
            </w:r>
            <w:r w:rsidRPr="009624A1">
              <w:rPr>
                <w:rFonts w:ascii="Times" w:eastAsia="Malgun Gothic" w:hAnsi="Times" w:cs="Times"/>
                <w:i/>
                <w:szCs w:val="20"/>
                <w:lang w:val="en-GB" w:eastAsia="zh-CN"/>
              </w:rPr>
              <w:t>TDD-UL-DL-ConfigCommon</w:t>
            </w:r>
          </w:p>
          <w:p w14:paraId="1DAD46FB"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The configured SBFD symbols can start from any symbol within a slot and can end in any symbol within a slot.</w:t>
            </w:r>
          </w:p>
          <w:p w14:paraId="1B88D73D"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i/>
                <w:szCs w:val="20"/>
                <w:lang w:val="en-GB" w:eastAsia="zh-CN"/>
              </w:rPr>
              <w:t>referenceSubcarrierSpacing</w:t>
            </w:r>
            <w:r w:rsidRPr="009624A1">
              <w:rPr>
                <w:rFonts w:ascii="Times" w:eastAsia="Malgun Gothic" w:hAnsi="Times" w:cs="Times"/>
                <w:szCs w:val="20"/>
                <w:lang w:val="en-GB" w:eastAsia="zh-CN"/>
              </w:rPr>
              <w:t xml:space="preserve"> in </w:t>
            </w:r>
            <w:r w:rsidRPr="009624A1">
              <w:rPr>
                <w:rFonts w:ascii="Times" w:eastAsia="Malgun Gothic" w:hAnsi="Times" w:cs="Times"/>
                <w:i/>
                <w:szCs w:val="20"/>
                <w:lang w:val="en-GB" w:eastAsia="zh-CN"/>
              </w:rPr>
              <w:t xml:space="preserve">TDD-UL-DL-ConfigCommon </w:t>
            </w:r>
            <w:r w:rsidRPr="009624A1">
              <w:rPr>
                <w:rFonts w:ascii="Times" w:eastAsia="Malgun Gothic" w:hAnsi="Times" w:cs="Times"/>
                <w:szCs w:val="20"/>
                <w:lang w:val="en-GB" w:eastAsia="zh-CN"/>
              </w:rPr>
              <w:t>is used as reference SCS.</w:t>
            </w:r>
          </w:p>
          <w:p w14:paraId="6BB600A5"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details</w:t>
            </w:r>
          </w:p>
          <w:p w14:paraId="69DC35A0" w14:textId="77777777" w:rsidR="00D22F60" w:rsidRDefault="00D22F60" w:rsidP="00475766">
            <w:pPr>
              <w:spacing w:after="0"/>
              <w:rPr>
                <w:lang w:val="en-GB"/>
              </w:rPr>
            </w:pPr>
          </w:p>
          <w:p w14:paraId="58A6525F" w14:textId="7C882A29" w:rsidR="00E07F4C" w:rsidRPr="00B4326D" w:rsidRDefault="00E07F4C" w:rsidP="00E07F4C">
            <w:pPr>
              <w:spacing w:after="0"/>
              <w:rPr>
                <w:rFonts w:ascii="Times" w:eastAsia="Batang" w:hAnsi="Times"/>
                <w:b/>
                <w:bCs/>
                <w:iCs/>
                <w:lang w:val="en-GB"/>
              </w:rPr>
            </w:pPr>
            <w:r w:rsidRPr="00B4326D">
              <w:rPr>
                <w:rFonts w:ascii="Times" w:eastAsia="Batang" w:hAnsi="Times"/>
                <w:b/>
                <w:bCs/>
                <w:iCs/>
                <w:lang w:val="en-GB"/>
              </w:rPr>
              <w:t>RAN1#116bis:</w:t>
            </w:r>
          </w:p>
          <w:p w14:paraId="4957D45B" w14:textId="77777777" w:rsidR="00E07F4C" w:rsidRDefault="00E07F4C" w:rsidP="00E07F4C">
            <w:pPr>
              <w:spacing w:after="0"/>
              <w:rPr>
                <w:rFonts w:ascii="Times" w:eastAsia="Batang" w:hAnsi="Times"/>
                <w:iCs/>
                <w:lang w:val="en-GB"/>
              </w:rPr>
            </w:pPr>
          </w:p>
          <w:p w14:paraId="6B3DFB85" w14:textId="77777777" w:rsidR="00E07F4C" w:rsidRDefault="00E07F4C" w:rsidP="00E07F4C">
            <w:pPr>
              <w:rPr>
                <w:rFonts w:eastAsia="Malgun Gothic"/>
                <w:b/>
                <w:szCs w:val="20"/>
                <w:highlight w:val="green"/>
                <w:lang w:eastAsia="zh-CN"/>
              </w:rPr>
            </w:pPr>
            <w:r>
              <w:rPr>
                <w:rFonts w:eastAsia="Malgun Gothic"/>
                <w:b/>
                <w:szCs w:val="20"/>
                <w:highlight w:val="green"/>
                <w:lang w:eastAsia="zh-CN"/>
              </w:rPr>
              <w:t>Agreement</w:t>
            </w:r>
          </w:p>
          <w:p w14:paraId="43E710C8" w14:textId="77777777" w:rsidR="00E07F4C" w:rsidRDefault="00E07F4C" w:rsidP="00E07F4C">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1D143EFD" w14:textId="77777777" w:rsidR="00E07F4C" w:rsidRDefault="00E07F4C" w:rsidP="00E07F4C">
            <w:pPr>
              <w:spacing w:after="0"/>
              <w:rPr>
                <w:rFonts w:eastAsia="Malgun Gothic"/>
                <w:szCs w:val="20"/>
                <w:lang w:eastAsia="zh-CN"/>
              </w:rPr>
            </w:pPr>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p w14:paraId="1DFFDCC7" w14:textId="77777777" w:rsidR="00E07F4C" w:rsidRDefault="00E07F4C" w:rsidP="00E07F4C">
            <w:pPr>
              <w:spacing w:after="0"/>
              <w:rPr>
                <w:rFonts w:eastAsia="Malgun Gothic"/>
                <w:lang w:eastAsia="zh-CN"/>
              </w:rPr>
            </w:pPr>
          </w:p>
          <w:p w14:paraId="0362F7C3" w14:textId="0FB450EC" w:rsidR="00E07F4C" w:rsidRDefault="00E07F4C" w:rsidP="00E07F4C">
            <w:pPr>
              <w:spacing w:after="0"/>
              <w:rPr>
                <w:rFonts w:ascii="Times" w:eastAsia="Batang" w:hAnsi="Times"/>
                <w:b/>
                <w:bCs/>
                <w:iCs/>
                <w:lang w:val="en-GB"/>
              </w:rPr>
            </w:pPr>
            <w:r w:rsidRPr="00B4326D">
              <w:rPr>
                <w:rFonts w:ascii="Times" w:eastAsia="Batang" w:hAnsi="Times"/>
                <w:b/>
                <w:bCs/>
                <w:iCs/>
                <w:lang w:val="en-GB"/>
              </w:rPr>
              <w:t>RAN1#117:</w:t>
            </w:r>
          </w:p>
          <w:p w14:paraId="41F823EA" w14:textId="77777777" w:rsidR="00E07F4C" w:rsidRPr="00B4326D" w:rsidRDefault="00E07F4C" w:rsidP="00E07F4C">
            <w:pPr>
              <w:spacing w:after="0"/>
              <w:rPr>
                <w:rFonts w:ascii="Times" w:eastAsia="Batang" w:hAnsi="Times"/>
                <w:b/>
                <w:bCs/>
                <w:iCs/>
                <w:lang w:val="en-GB"/>
              </w:rPr>
            </w:pPr>
          </w:p>
          <w:p w14:paraId="27B2CB82" w14:textId="77777777" w:rsidR="00E07F4C" w:rsidRPr="00E85D65" w:rsidRDefault="00E07F4C" w:rsidP="00E07F4C">
            <w:pPr>
              <w:spacing w:after="0"/>
              <w:jc w:val="left"/>
              <w:rPr>
                <w:rFonts w:ascii="Times" w:hAnsi="Times" w:cs="Times"/>
                <w:szCs w:val="20"/>
                <w:lang w:val="en-GB"/>
              </w:rPr>
            </w:pPr>
            <w:r w:rsidRPr="00E85D65">
              <w:rPr>
                <w:rFonts w:ascii="Times" w:hAnsi="Times" w:cs="Times"/>
                <w:b/>
                <w:bCs/>
                <w:szCs w:val="20"/>
                <w:highlight w:val="green"/>
                <w:lang w:val="en-GB"/>
              </w:rPr>
              <w:t>Agreement</w:t>
            </w:r>
          </w:p>
          <w:p w14:paraId="113608D4" w14:textId="77777777" w:rsidR="00E07F4C" w:rsidRPr="00E85D65" w:rsidRDefault="00E07F4C" w:rsidP="00E07F4C">
            <w:pPr>
              <w:spacing w:after="0"/>
              <w:jc w:val="left"/>
              <w:rPr>
                <w:rFonts w:ascii="Times" w:hAnsi="Times" w:cs="Times"/>
                <w:szCs w:val="20"/>
                <w:lang w:val="en-GB"/>
              </w:rPr>
            </w:pPr>
            <w:r w:rsidRPr="00E85D65">
              <w:rPr>
                <w:rFonts w:ascii="Times" w:hAnsi="Times" w:cs="Times"/>
                <w:szCs w:val="20"/>
                <w:lang w:val="en-GB"/>
              </w:rPr>
              <w:t xml:space="preserve">For RRC connected mode UEs, SBFD subband </w:t>
            </w:r>
            <w:proofErr w:type="gramStart"/>
            <w:r w:rsidRPr="00E85D65">
              <w:rPr>
                <w:rFonts w:ascii="Times" w:hAnsi="Times" w:cs="Times"/>
                <w:szCs w:val="20"/>
                <w:lang w:val="en-GB"/>
              </w:rPr>
              <w:t>time period</w:t>
            </w:r>
            <w:proofErr w:type="gramEnd"/>
            <w:r w:rsidRPr="00E85D65">
              <w:rPr>
                <w:rFonts w:ascii="Times" w:hAnsi="Times" w:cs="Times"/>
                <w:szCs w:val="20"/>
                <w:lang w:val="en-GB"/>
              </w:rPr>
              <w:t>:</w:t>
            </w:r>
          </w:p>
          <w:p w14:paraId="60FD753F" w14:textId="77777777" w:rsidR="00E07F4C" w:rsidRPr="00E85D65"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t xml:space="preserve">When only one TDD-UL-DL pattern is configured, the period is the same as TDD-UL-DL pattern period configured by </w:t>
            </w:r>
            <w:r w:rsidRPr="00E85D65">
              <w:rPr>
                <w:rFonts w:ascii="Times" w:hAnsi="Times" w:cs="Times"/>
                <w:i/>
                <w:iCs/>
                <w:szCs w:val="20"/>
                <w:lang w:val="en-GB"/>
              </w:rPr>
              <w:t>dl-UL-TransmissionPeriodicity</w:t>
            </w:r>
            <w:r w:rsidRPr="00E85D65">
              <w:rPr>
                <w:rFonts w:ascii="Times" w:hAnsi="Times" w:cs="Times"/>
                <w:szCs w:val="20"/>
                <w:lang w:val="en-GB"/>
              </w:rPr>
              <w:t xml:space="preserve"> in </w:t>
            </w:r>
            <w:r w:rsidRPr="00E85D65">
              <w:rPr>
                <w:rFonts w:ascii="Times" w:hAnsi="Times" w:cs="Times"/>
                <w:i/>
                <w:iCs/>
                <w:szCs w:val="20"/>
                <w:lang w:val="en-GB"/>
              </w:rPr>
              <w:t>TDD-UL-DL-ConfigCommon</w:t>
            </w:r>
            <w:r w:rsidRPr="00E85D65">
              <w:rPr>
                <w:rFonts w:ascii="Times" w:hAnsi="Times" w:cs="Times"/>
                <w:szCs w:val="20"/>
                <w:lang w:val="en-GB"/>
              </w:rPr>
              <w:t xml:space="preserve">. </w:t>
            </w:r>
          </w:p>
          <w:p w14:paraId="7687CF9E" w14:textId="77777777" w:rsidR="00E07F4C" w:rsidRPr="00E85D65"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t xml:space="preserve">When two TDD-UL-DL patterns are configured, the period is the same as the sum of the two TDD-UL-DL pattern periods configured by </w:t>
            </w:r>
            <w:r w:rsidRPr="00E85D65">
              <w:rPr>
                <w:rFonts w:ascii="Times" w:hAnsi="Times" w:cs="Times"/>
                <w:i/>
                <w:iCs/>
                <w:szCs w:val="20"/>
                <w:lang w:val="en-GB"/>
              </w:rPr>
              <w:t>dl-UL-TransmissionPeriodicity</w:t>
            </w:r>
            <w:r w:rsidRPr="00E85D65">
              <w:rPr>
                <w:rFonts w:ascii="Times" w:hAnsi="Times" w:cs="Times"/>
                <w:szCs w:val="20"/>
                <w:lang w:val="en-GB"/>
              </w:rPr>
              <w:t xml:space="preserve"> in </w:t>
            </w:r>
            <w:r w:rsidRPr="00E85D65">
              <w:rPr>
                <w:rFonts w:ascii="Times" w:hAnsi="Times" w:cs="Times"/>
                <w:i/>
                <w:iCs/>
                <w:szCs w:val="20"/>
                <w:lang w:val="en-GB"/>
              </w:rPr>
              <w:t>TDD-UL-DL-ConfigCommon</w:t>
            </w:r>
            <w:r w:rsidRPr="00E85D65">
              <w:rPr>
                <w:rFonts w:ascii="Times" w:hAnsi="Times" w:cs="Times"/>
                <w:szCs w:val="20"/>
                <w:lang w:val="en-GB"/>
              </w:rPr>
              <w:t>.</w:t>
            </w:r>
          </w:p>
          <w:p w14:paraId="0C0657AB" w14:textId="127B9F0D" w:rsidR="00E07F4C" w:rsidRPr="00773215" w:rsidRDefault="00E07F4C" w:rsidP="00E07F4C">
            <w:pPr>
              <w:spacing w:after="0"/>
              <w:rPr>
                <w:lang w:val="en-GB"/>
              </w:rPr>
            </w:pPr>
          </w:p>
        </w:tc>
      </w:tr>
    </w:tbl>
    <w:p w14:paraId="6990ADD4" w14:textId="77777777" w:rsidR="0003098A" w:rsidRDefault="0003098A" w:rsidP="00002CEA"/>
    <w:p w14:paraId="6A345EA8" w14:textId="1419100C" w:rsidR="00186F54" w:rsidRDefault="004946DB" w:rsidP="004946DB">
      <w:r>
        <w:t>T</w:t>
      </w:r>
      <w:r w:rsidR="0003098A">
        <w:t xml:space="preserve">here has been significant progress </w:t>
      </w:r>
      <w:r w:rsidR="005578A7">
        <w:t xml:space="preserve">in </w:t>
      </w:r>
      <w:r w:rsidR="006D11DD">
        <w:t xml:space="preserve">RAN1 regarding this topic. One open point is the format of the signaling </w:t>
      </w:r>
      <w:r>
        <w:t xml:space="preserve">in RRC specifications to support the agreements above. As noted above, it has been agreed that </w:t>
      </w:r>
      <w:r w:rsidRPr="004946DB">
        <w:t xml:space="preserve">SBFD symbols are configured in consecutive manner within </w:t>
      </w:r>
      <w:r>
        <w:t>a</w:t>
      </w:r>
      <w:r w:rsidRPr="004946DB">
        <w:t xml:space="preserve"> TDD-UL-DL pattern period</w:t>
      </w:r>
      <w:r>
        <w:t>, and t</w:t>
      </w:r>
      <w:r w:rsidRPr="004946DB">
        <w:t>he SBFD symbols can start from any symbol within a slot and can end in any symbol within a slot</w:t>
      </w:r>
      <w:r>
        <w:t xml:space="preserve">. Based on this, </w:t>
      </w:r>
      <w:r w:rsidR="00186F54">
        <w:t>we think that it is sufficient to extend existing TDD-UL-DL-Pattern RRC information element to include a new parameter that indicates the start and end of the SBFD subbands within the TDD-UL-DL-Pattern, e.g. start and end symbols</w:t>
      </w:r>
      <w:r w:rsidR="008C0001">
        <w:t>, SLIV</w:t>
      </w:r>
      <w:r w:rsidR="00186F54">
        <w:t xml:space="preserve"> or a combination of slot index and start/end symbols relative to the start of the slot. It can be further considered whether the end slot/symbol can be optionally omitted in which case the end of the SBFD subband is the same as the end of the TDD-UL-DL-Pattern or the start of the uplink-only symbols. </w:t>
      </w:r>
    </w:p>
    <w:p w14:paraId="76204778" w14:textId="77777777" w:rsidR="00186F54" w:rsidRDefault="00186F54" w:rsidP="00186F54">
      <w:r>
        <w:t xml:space="preserve">Apart from that discussion, another important topic is how many transitions between SBFD and non-SBFD slots would be allowed within a TDD UL/DL configuration period. </w:t>
      </w:r>
      <w:r w:rsidRPr="00115475">
        <w:t xml:space="preserve">In Rel-18, various gNB antenna configuration options are considered. Some antenna configuration options like option 2 (Method 2-1) and option 3 (Method 3-1), do not require guard period for switching between SBFD and non-SBFD symbols since no DL/UL switching in the same panel is assumed, </w:t>
      </w:r>
      <m:oMath>
        <m:sSub>
          <m:sSubPr>
            <m:ctrlPr>
              <w:rPr>
                <w:rFonts w:ascii="Cambria Math" w:hAnsi="Cambria Math"/>
                <w:i/>
              </w:rPr>
            </m:ctrlPr>
          </m:sSubPr>
          <m:e>
            <m:r>
              <w:rPr>
                <w:rFonts w:ascii="Cambria Math" w:hAnsi="Cambria Math"/>
              </w:rPr>
              <m:t>TA</m:t>
            </m:r>
          </m:e>
          <m:sub>
            <m:r>
              <w:rPr>
                <w:rFonts w:ascii="Cambria Math" w:hAnsi="Cambria Math"/>
              </w:rPr>
              <m:t>offset</m:t>
            </m:r>
          </m:sub>
        </m:sSub>
      </m:oMath>
      <w:r w:rsidRPr="00115475">
        <w:t xml:space="preserve"> can be skipped. </w:t>
      </w:r>
      <w:r>
        <w:t xml:space="preserve">Therefore, at least for these cases, there is no big problem in terms of guard period overhead thus frequent </w:t>
      </w:r>
      <w:r w:rsidRPr="00A56551">
        <w:t xml:space="preserve">transitions between </w:t>
      </w:r>
      <w:r w:rsidRPr="00115475">
        <w:t>SBFD and non-SBFD symbols</w:t>
      </w:r>
      <w:r w:rsidRPr="00A56551">
        <w:t xml:space="preserve"> should not be prevented at least from specification point of view.</w:t>
      </w:r>
      <w:r>
        <w:t xml:space="preserve"> </w:t>
      </w:r>
    </w:p>
    <w:p w14:paraId="4F62AAC6" w14:textId="3FC26CA7" w:rsidR="00186F54" w:rsidRPr="00B4326D" w:rsidRDefault="00186F54" w:rsidP="00E6127C">
      <w:pPr>
        <w:pStyle w:val="Observation"/>
        <w:ind w:left="426"/>
        <w:rPr>
          <w:rFonts w:eastAsia="Malgun Gothic"/>
          <w:lang w:val="en-GB"/>
        </w:rPr>
      </w:pPr>
      <w:r w:rsidRPr="00B4326D">
        <w:rPr>
          <w:rFonts w:eastAsia="Malgun Gothic"/>
          <w:lang w:val="en-GB"/>
        </w:rPr>
        <w:t xml:space="preserve">Depending on the gNB architecture and antenna configuration, guard periods might or might not be needed during the transitions between SBFD and non-SBFD symbols. The number of transition points between SBFD and non-SBFD symbols should not be constrained at least from specification point of view. </w:t>
      </w:r>
    </w:p>
    <w:p w14:paraId="173E423A" w14:textId="77777777" w:rsidR="00186F54" w:rsidRDefault="00186F54" w:rsidP="00186F54">
      <w:r>
        <w:t xml:space="preserve">Based on the above points, the following observation is made: </w:t>
      </w:r>
    </w:p>
    <w:p w14:paraId="07F01B64" w14:textId="77777777" w:rsidR="0077037C" w:rsidRDefault="00186F54" w:rsidP="00186F54">
      <w:pPr>
        <w:pStyle w:val="Proposal"/>
      </w:pPr>
      <w:r>
        <w:t>E</w:t>
      </w:r>
      <w:r w:rsidRPr="00467B2D">
        <w:t xml:space="preserve">xisting </w:t>
      </w:r>
      <w:r w:rsidRPr="000C2D43">
        <w:rPr>
          <w:i/>
        </w:rPr>
        <w:t>TDD-UL-DL-Pattern</w:t>
      </w:r>
      <w:r w:rsidRPr="00467B2D">
        <w:t xml:space="preserve"> RRC information element </w:t>
      </w:r>
      <w:r>
        <w:t xml:space="preserve">is extended </w:t>
      </w:r>
      <w:r w:rsidRPr="00467B2D">
        <w:t>to include new parameter</w:t>
      </w:r>
      <w:r>
        <w:t>(s)</w:t>
      </w:r>
      <w:r w:rsidRPr="00467B2D">
        <w:t xml:space="preserve"> that indicate the start and end of the SBFD </w:t>
      </w:r>
      <w:r>
        <w:t>symbols</w:t>
      </w:r>
      <w:r w:rsidRPr="00467B2D">
        <w:t xml:space="preserve"> within the TDD-UL-DL</w:t>
      </w:r>
      <w:r>
        <w:t xml:space="preserve"> p</w:t>
      </w:r>
      <w:r w:rsidRPr="00467B2D">
        <w:t>attern, e.g. start and end symbols or a combination of slot index and start/end symbols relative to the start of the slot.</w:t>
      </w:r>
      <w:r>
        <w:t xml:space="preserve"> </w:t>
      </w:r>
    </w:p>
    <w:p w14:paraId="4A7F6BCF" w14:textId="4BD00F84" w:rsidR="00186F54" w:rsidRDefault="00186F54" w:rsidP="00186F54">
      <w:pPr>
        <w:pStyle w:val="Proposal"/>
      </w:pPr>
      <w:r>
        <w:lastRenderedPageBreak/>
        <w:t xml:space="preserve">A set SBFD symbols (with start and end) are indicated per </w:t>
      </w:r>
      <w:r w:rsidRPr="00467B2D">
        <w:t>TDD-UL-DL</w:t>
      </w:r>
      <w:r>
        <w:t xml:space="preserve"> p</w:t>
      </w:r>
      <w:r w:rsidRPr="00467B2D">
        <w:t>attern</w:t>
      </w:r>
      <w:r>
        <w:t xml:space="preserve"> and there are no further limitations to be specified regarding the number of </w:t>
      </w:r>
      <w:r w:rsidRPr="004614F2">
        <w:t>transition points between SBFD and non-SBFD symbols within a TDD UL/DL pattern period</w:t>
      </w:r>
      <w:r>
        <w:t>.</w:t>
      </w:r>
    </w:p>
    <w:p w14:paraId="3E8036B4" w14:textId="2FEF95A7" w:rsidR="00055603" w:rsidRDefault="00196658" w:rsidP="004D4A9C">
      <w:pPr>
        <w:rPr>
          <w:rFonts w:eastAsia="Malgun Gothic" w:cs="Times"/>
          <w:lang w:val="en-GB" w:eastAsia="x-none"/>
        </w:rPr>
      </w:pPr>
      <w:r>
        <w:t xml:space="preserve">Another issue regarding time-domain configuration is </w:t>
      </w:r>
      <w:r w:rsidR="00672F16">
        <w:rPr>
          <w:rFonts w:eastAsia="Malgun Gothic" w:cs="Times"/>
        </w:rPr>
        <w:t>related to the transmission of</w:t>
      </w:r>
      <w:r w:rsidRPr="7479D23B">
        <w:rPr>
          <w:rFonts w:eastAsia="Malgun Gothic" w:cs="Times"/>
        </w:rPr>
        <w:t xml:space="preserve"> </w:t>
      </w:r>
      <w:r w:rsidR="0064153E">
        <w:rPr>
          <w:rFonts w:eastAsia="Malgun Gothic" w:cs="Times"/>
        </w:rPr>
        <w:t xml:space="preserve">some </w:t>
      </w:r>
      <w:r w:rsidRPr="7479D23B">
        <w:rPr>
          <w:rFonts w:eastAsia="Malgun Gothic" w:cs="Times"/>
        </w:rPr>
        <w:t xml:space="preserve">periodic </w:t>
      </w:r>
      <w:r w:rsidR="008556FF">
        <w:rPr>
          <w:rFonts w:eastAsia="Malgun Gothic" w:cs="Times"/>
        </w:rPr>
        <w:t>wideban</w:t>
      </w:r>
      <w:r w:rsidR="00D36CEE">
        <w:rPr>
          <w:rFonts w:eastAsia="Malgun Gothic" w:cs="Times"/>
        </w:rPr>
        <w:t>d</w:t>
      </w:r>
      <w:r w:rsidR="008556FF">
        <w:rPr>
          <w:rFonts w:eastAsia="Malgun Gothic" w:cs="Times"/>
        </w:rPr>
        <w:t xml:space="preserve"> </w:t>
      </w:r>
      <w:r w:rsidRPr="7479D23B">
        <w:rPr>
          <w:rFonts w:eastAsia="Malgun Gothic" w:cs="Times"/>
        </w:rPr>
        <w:t>signals, e.g. CSI-RS</w:t>
      </w:r>
      <w:r w:rsidR="008556FF">
        <w:rPr>
          <w:rFonts w:eastAsia="Malgun Gothic" w:cs="Times"/>
        </w:rPr>
        <w:t xml:space="preserve"> for tracking. These signals </w:t>
      </w:r>
      <w:r w:rsidR="00623B25">
        <w:rPr>
          <w:rFonts w:eastAsia="Malgun Gothic" w:cs="Times"/>
        </w:rPr>
        <w:t>have typically a large</w:t>
      </w:r>
      <w:r w:rsidR="008556FF">
        <w:rPr>
          <w:rFonts w:eastAsia="Malgun Gothic" w:cs="Times"/>
        </w:rPr>
        <w:t xml:space="preserve"> periodicity</w:t>
      </w:r>
      <w:r w:rsidR="00623B25">
        <w:rPr>
          <w:rFonts w:eastAsia="Malgun Gothic" w:cs="Times"/>
        </w:rPr>
        <w:t>, e.g, 1</w:t>
      </w:r>
      <w:r w:rsidR="00490C75">
        <w:rPr>
          <w:rFonts w:eastAsia="Malgun Gothic" w:cs="Times"/>
        </w:rPr>
        <w:t>6</w:t>
      </w:r>
      <w:r w:rsidR="00623B25">
        <w:rPr>
          <w:rFonts w:eastAsia="Malgun Gothic" w:cs="Times"/>
        </w:rPr>
        <w:t xml:space="preserve">0 ms, while the periodicity of </w:t>
      </w:r>
      <w:r w:rsidR="00D36CEE">
        <w:rPr>
          <w:rFonts w:eastAsia="Malgun Gothic" w:cs="Times"/>
        </w:rPr>
        <w:t xml:space="preserve">SBFD configuration (part of </w:t>
      </w:r>
      <w:r w:rsidR="008556FF">
        <w:rPr>
          <w:rFonts w:eastAsia="Malgun Gothic" w:cs="Times"/>
        </w:rPr>
        <w:t xml:space="preserve">TDD </w:t>
      </w:r>
      <w:r w:rsidR="003A3234">
        <w:rPr>
          <w:rFonts w:eastAsia="Malgun Gothic" w:cs="Times"/>
        </w:rPr>
        <w:t>U</w:t>
      </w:r>
      <w:r w:rsidR="008556FF">
        <w:rPr>
          <w:rFonts w:eastAsia="Malgun Gothic" w:cs="Times"/>
        </w:rPr>
        <w:t>L-</w:t>
      </w:r>
      <w:r w:rsidR="003A3234">
        <w:rPr>
          <w:rFonts w:eastAsia="Malgun Gothic" w:cs="Times"/>
        </w:rPr>
        <w:t>D</w:t>
      </w:r>
      <w:r w:rsidR="008556FF">
        <w:rPr>
          <w:rFonts w:eastAsia="Malgun Gothic" w:cs="Times"/>
        </w:rPr>
        <w:t xml:space="preserve">L </w:t>
      </w:r>
      <w:r w:rsidR="00D36CEE">
        <w:rPr>
          <w:rFonts w:eastAsia="Malgun Gothic" w:cs="Times"/>
        </w:rPr>
        <w:t>pattern)</w:t>
      </w:r>
      <w:r w:rsidR="008A03B4">
        <w:rPr>
          <w:rFonts w:eastAsia="Malgun Gothic" w:cs="Times"/>
        </w:rPr>
        <w:t xml:space="preserve"> is much smaller, e.g. 2 to 5 ms. To </w:t>
      </w:r>
      <w:r w:rsidR="00D4796F">
        <w:rPr>
          <w:rFonts w:eastAsia="Malgun Gothic" w:cs="Times"/>
        </w:rPr>
        <w:t xml:space="preserve">allow </w:t>
      </w:r>
      <w:r w:rsidR="008A03B4">
        <w:rPr>
          <w:rFonts w:eastAsia="Malgun Gothic" w:cs="Times"/>
        </w:rPr>
        <w:t>the transmission</w:t>
      </w:r>
      <w:r w:rsidR="003A3234">
        <w:rPr>
          <w:rFonts w:eastAsia="Malgun Gothic" w:cs="Times"/>
        </w:rPr>
        <w:t xml:space="preserve"> of </w:t>
      </w:r>
      <w:r w:rsidR="0064153E">
        <w:rPr>
          <w:rFonts w:eastAsia="Malgun Gothic" w:cs="Times"/>
        </w:rPr>
        <w:t xml:space="preserve">these </w:t>
      </w:r>
      <w:r w:rsidR="003A3234">
        <w:rPr>
          <w:rFonts w:eastAsia="Malgun Gothic" w:cs="Times"/>
        </w:rPr>
        <w:t xml:space="preserve">periodic wideband signals, </w:t>
      </w:r>
      <w:r w:rsidR="003B7862">
        <w:rPr>
          <w:rFonts w:eastAsia="Malgun Gothic" w:cs="Times"/>
        </w:rPr>
        <w:t xml:space="preserve">the </w:t>
      </w:r>
      <w:r w:rsidR="00D4796F">
        <w:rPr>
          <w:rFonts w:eastAsia="Malgun Gothic" w:cs="Times"/>
        </w:rPr>
        <w:t>time-domain configuration</w:t>
      </w:r>
      <w:r w:rsidR="003A3234">
        <w:rPr>
          <w:rFonts w:eastAsia="Malgun Gothic" w:cs="Times"/>
        </w:rPr>
        <w:t xml:space="preserve"> </w:t>
      </w:r>
      <w:r w:rsidR="00D4796F">
        <w:rPr>
          <w:rFonts w:eastAsia="Malgun Gothic" w:cs="Times"/>
        </w:rPr>
        <w:t xml:space="preserve">would need to accommodate DL-only symbols or slots in every TDD UL-DL pattern period, even though the </w:t>
      </w:r>
      <w:r w:rsidR="001A27B9">
        <w:rPr>
          <w:rFonts w:eastAsia="Malgun Gothic" w:cs="Times"/>
        </w:rPr>
        <w:t xml:space="preserve">wideband DL transmission happens very seldom. </w:t>
      </w:r>
      <w:r w:rsidR="004D4A9C">
        <w:t xml:space="preserve">To address this, </w:t>
      </w:r>
      <w:r w:rsidR="004156B5">
        <w:rPr>
          <w:rFonts w:eastAsia="Malgun Gothic" w:cs="Times"/>
          <w:lang w:val="en-GB" w:eastAsia="x-none"/>
        </w:rPr>
        <w:t xml:space="preserve">we think </w:t>
      </w:r>
      <w:r w:rsidR="001A5C7C">
        <w:rPr>
          <w:rFonts w:eastAsia="Malgun Gothic" w:cs="Times"/>
          <w:lang w:val="en-GB" w:eastAsia="x-none"/>
        </w:rPr>
        <w:t xml:space="preserve">that </w:t>
      </w:r>
      <w:r w:rsidR="004156B5">
        <w:rPr>
          <w:rFonts w:eastAsia="Malgun Gothic" w:cs="Times"/>
          <w:lang w:val="en-GB" w:eastAsia="x-none"/>
        </w:rPr>
        <w:t xml:space="preserve">the existing periodic UL-DL pattern </w:t>
      </w:r>
      <w:r w:rsidR="001A5C7C">
        <w:rPr>
          <w:rFonts w:eastAsia="Malgun Gothic" w:cs="Times"/>
          <w:lang w:val="en-GB" w:eastAsia="x-none"/>
        </w:rPr>
        <w:t xml:space="preserve">can </w:t>
      </w:r>
      <w:r w:rsidR="00A464BA">
        <w:rPr>
          <w:rFonts w:eastAsia="Malgun Gothic" w:cs="Times"/>
          <w:lang w:val="en-GB" w:eastAsia="x-none"/>
        </w:rPr>
        <w:t xml:space="preserve">be complemented with additional cell-specific signaling </w:t>
      </w:r>
      <w:r w:rsidR="002E1BCF">
        <w:rPr>
          <w:rFonts w:eastAsia="Malgun Gothic" w:cs="Times"/>
          <w:lang w:val="en-GB" w:eastAsia="x-none"/>
        </w:rPr>
        <w:t>that can change the configuration for one or more slots</w:t>
      </w:r>
      <w:r w:rsidR="000A0FE9">
        <w:rPr>
          <w:rFonts w:eastAsia="Malgun Gothic" w:cs="Times"/>
          <w:lang w:val="en-GB" w:eastAsia="x-none"/>
        </w:rPr>
        <w:t>, e.g. from SBFD to non-SBFD</w:t>
      </w:r>
      <w:r w:rsidR="002E1BCF">
        <w:rPr>
          <w:rFonts w:eastAsia="Malgun Gothic" w:cs="Times"/>
          <w:lang w:val="en-GB" w:eastAsia="x-none"/>
        </w:rPr>
        <w:t>.</w:t>
      </w:r>
      <w:r w:rsidR="001A5C7C">
        <w:rPr>
          <w:rFonts w:eastAsia="Malgun Gothic" w:cs="Times"/>
          <w:lang w:val="en-GB" w:eastAsia="x-none"/>
        </w:rPr>
        <w:t xml:space="preserve"> One example is illustrated in </w:t>
      </w:r>
      <w:r w:rsidR="00536D40">
        <w:rPr>
          <w:rFonts w:eastAsia="Malgun Gothic" w:cs="Times"/>
          <w:lang w:val="en-GB" w:eastAsia="x-none"/>
        </w:rPr>
        <w:fldChar w:fldCharType="begin"/>
      </w:r>
      <w:r w:rsidR="00536D40">
        <w:rPr>
          <w:rFonts w:eastAsia="Malgun Gothic" w:cs="Times"/>
          <w:lang w:val="en-GB" w:eastAsia="x-none"/>
        </w:rPr>
        <w:instrText xml:space="preserve"> REF _Ref165025689 \h </w:instrText>
      </w:r>
      <w:r w:rsidR="00536D40">
        <w:rPr>
          <w:rFonts w:eastAsia="Malgun Gothic" w:cs="Times"/>
          <w:lang w:val="en-GB" w:eastAsia="x-none"/>
        </w:rPr>
      </w:r>
      <w:r w:rsidR="00536D40">
        <w:rPr>
          <w:rFonts w:eastAsia="Malgun Gothic" w:cs="Times"/>
          <w:lang w:val="en-GB" w:eastAsia="x-none"/>
        </w:rPr>
        <w:fldChar w:fldCharType="separate"/>
      </w:r>
      <w:r w:rsidR="00ED283A">
        <w:t xml:space="preserve">Figure </w:t>
      </w:r>
      <w:r w:rsidR="00ED283A">
        <w:rPr>
          <w:noProof/>
        </w:rPr>
        <w:t>2</w:t>
      </w:r>
      <w:r w:rsidR="00536D40">
        <w:rPr>
          <w:rFonts w:eastAsia="Malgun Gothic" w:cs="Times"/>
          <w:lang w:val="en-GB" w:eastAsia="x-none"/>
        </w:rPr>
        <w:fldChar w:fldCharType="end"/>
      </w:r>
      <w:r w:rsidR="00597963">
        <w:rPr>
          <w:rFonts w:eastAsia="Malgun Gothic" w:cs="Times"/>
          <w:lang w:val="en-GB" w:eastAsia="x-none"/>
        </w:rPr>
        <w:t xml:space="preserve"> </w:t>
      </w:r>
      <w:r w:rsidR="00DE2960">
        <w:rPr>
          <w:rFonts w:eastAsia="Malgun Gothic" w:cs="Times"/>
          <w:lang w:val="en-GB" w:eastAsia="x-none"/>
        </w:rPr>
        <w:t xml:space="preserve">where the format of some </w:t>
      </w:r>
      <w:r w:rsidR="00597963">
        <w:rPr>
          <w:rFonts w:eastAsia="Malgun Gothic" w:cs="Times"/>
          <w:lang w:val="en-GB" w:eastAsia="x-none"/>
        </w:rPr>
        <w:t xml:space="preserve">‘sparse’ slots </w:t>
      </w:r>
      <w:r w:rsidR="00DE2960">
        <w:rPr>
          <w:rFonts w:eastAsia="Malgun Gothic" w:cs="Times"/>
          <w:lang w:val="en-GB" w:eastAsia="x-none"/>
        </w:rPr>
        <w:t>are modified from SBFD to non-SBFD symbol</w:t>
      </w:r>
      <w:r w:rsidR="00B0313B">
        <w:rPr>
          <w:rFonts w:eastAsia="Malgun Gothic" w:cs="Times"/>
          <w:lang w:val="en-GB" w:eastAsia="x-none"/>
        </w:rPr>
        <w:t>.</w:t>
      </w:r>
      <w:r w:rsidR="00DE2960">
        <w:rPr>
          <w:rFonts w:eastAsia="Malgun Gothic" w:cs="Times"/>
          <w:lang w:val="en-GB" w:eastAsia="x-none"/>
        </w:rPr>
        <w:t xml:space="preserve"> This is used by the gNB to </w:t>
      </w:r>
      <w:r w:rsidR="00B87975">
        <w:rPr>
          <w:rFonts w:eastAsia="Malgun Gothic" w:cs="Times"/>
          <w:lang w:val="en-GB" w:eastAsia="x-none"/>
        </w:rPr>
        <w:t xml:space="preserve">e.g. allow the transmission of wideband DL signals like CSI-RS for </w:t>
      </w:r>
      <w:proofErr w:type="gramStart"/>
      <w:r w:rsidR="00B87975">
        <w:rPr>
          <w:rFonts w:eastAsia="Malgun Gothic" w:cs="Times"/>
          <w:lang w:val="en-GB" w:eastAsia="x-none"/>
        </w:rPr>
        <w:t>tracking</w:t>
      </w:r>
      <w:r w:rsidR="008F2C28">
        <w:rPr>
          <w:rFonts w:eastAsia="Malgun Gothic" w:cs="Times"/>
          <w:lang w:val="en-GB" w:eastAsia="x-none"/>
        </w:rPr>
        <w:t>, or</w:t>
      </w:r>
      <w:proofErr w:type="gramEnd"/>
      <w:r w:rsidR="008F2C28">
        <w:rPr>
          <w:rFonts w:eastAsia="Malgun Gothic" w:cs="Times"/>
          <w:lang w:val="en-GB" w:eastAsia="x-none"/>
        </w:rPr>
        <w:t xml:space="preserve"> </w:t>
      </w:r>
      <w:r w:rsidR="00BD5354">
        <w:rPr>
          <w:rFonts w:eastAsia="Malgun Gothic" w:cs="Times"/>
          <w:lang w:val="en-GB" w:eastAsia="x-none"/>
        </w:rPr>
        <w:t>reduce</w:t>
      </w:r>
      <w:r w:rsidR="008F2C28">
        <w:rPr>
          <w:rFonts w:eastAsia="Malgun Gothic" w:cs="Times"/>
          <w:lang w:val="en-GB" w:eastAsia="x-none"/>
        </w:rPr>
        <w:t xml:space="preserve"> SSB</w:t>
      </w:r>
      <w:r w:rsidR="00BD5354">
        <w:rPr>
          <w:rFonts w:eastAsia="Malgun Gothic" w:cs="Times"/>
          <w:lang w:val="en-GB" w:eastAsia="x-none"/>
        </w:rPr>
        <w:t xml:space="preserve"> (e.g. for cell edge coverage)</w:t>
      </w:r>
      <w:r w:rsidR="008F2C28">
        <w:rPr>
          <w:rFonts w:eastAsia="Malgun Gothic" w:cs="Times"/>
          <w:lang w:val="en-GB" w:eastAsia="x-none"/>
        </w:rPr>
        <w:t xml:space="preserve"> </w:t>
      </w:r>
      <w:r w:rsidR="00210390">
        <w:rPr>
          <w:rFonts w:eastAsia="Malgun Gothic" w:cs="Times"/>
          <w:lang w:val="en-GB" w:eastAsia="x-none"/>
        </w:rPr>
        <w:t>interference</w:t>
      </w:r>
      <w:r w:rsidR="00643609">
        <w:rPr>
          <w:rFonts w:eastAsia="Malgun Gothic" w:cs="Times"/>
          <w:lang w:val="en-GB" w:eastAsia="x-none"/>
        </w:rPr>
        <w:t xml:space="preserve"> </w:t>
      </w:r>
      <w:r w:rsidR="00210390">
        <w:rPr>
          <w:rFonts w:eastAsia="Malgun Gothic" w:cs="Times"/>
          <w:lang w:val="en-GB" w:eastAsia="x-none"/>
        </w:rPr>
        <w:t xml:space="preserve">caused </w:t>
      </w:r>
      <w:r w:rsidR="00643609">
        <w:rPr>
          <w:rFonts w:eastAsia="Malgun Gothic" w:cs="Times"/>
          <w:lang w:val="en-GB" w:eastAsia="x-none"/>
        </w:rPr>
        <w:t>by SBFD</w:t>
      </w:r>
      <w:r w:rsidR="00B87975">
        <w:rPr>
          <w:rFonts w:eastAsia="Malgun Gothic" w:cs="Times"/>
          <w:lang w:val="en-GB" w:eastAsia="x-none"/>
        </w:rPr>
        <w:t>.</w:t>
      </w:r>
    </w:p>
    <w:p w14:paraId="6A413F3B" w14:textId="5645F20A" w:rsidR="00A751C5" w:rsidRDefault="004769D9" w:rsidP="00E63373">
      <w:pPr>
        <w:pStyle w:val="Observation"/>
        <w:ind w:left="426"/>
        <w:rPr>
          <w:rFonts w:eastAsia="Malgun Gothic"/>
          <w:lang w:val="en-GB"/>
        </w:rPr>
      </w:pPr>
      <w:bookmarkStart w:id="220" w:name="_Toc165984494"/>
      <w:bookmarkStart w:id="221" w:name="_Toc165984739"/>
      <w:bookmarkStart w:id="222" w:name="_Toc165984843"/>
      <w:bookmarkStart w:id="223" w:name="_Toc165984949"/>
      <w:bookmarkStart w:id="224" w:name="_Toc165985054"/>
      <w:bookmarkStart w:id="225" w:name="_Toc165985163"/>
      <w:bookmarkStart w:id="226" w:name="_Toc165985246"/>
      <w:bookmarkStart w:id="227" w:name="_Toc166099326"/>
      <w:bookmarkStart w:id="228" w:name="_Toc166099785"/>
      <w:bookmarkStart w:id="229" w:name="_Toc166099888"/>
      <w:bookmarkStart w:id="230" w:name="_Toc166099992"/>
      <w:bookmarkStart w:id="231" w:name="_Toc166100098"/>
      <w:bookmarkStart w:id="232" w:name="_Toc166100208"/>
      <w:bookmarkStart w:id="233" w:name="_Toc166100318"/>
      <w:bookmarkStart w:id="234" w:name="_Toc166100427"/>
      <w:bookmarkStart w:id="235" w:name="_Toc166100536"/>
      <w:bookmarkStart w:id="236" w:name="_Toc166237655"/>
      <w:bookmarkStart w:id="237" w:name="_Toc166237762"/>
      <w:r>
        <w:rPr>
          <w:rFonts w:eastAsia="Malgun Gothic"/>
          <w:lang w:val="en-GB"/>
        </w:rPr>
        <w:t xml:space="preserve">The </w:t>
      </w:r>
      <w:r w:rsidR="00970AA1">
        <w:rPr>
          <w:rFonts w:eastAsia="Malgun Gothic"/>
          <w:lang w:val="en-GB"/>
        </w:rPr>
        <w:t>TDD</w:t>
      </w:r>
      <w:r w:rsidR="00EF5B10">
        <w:rPr>
          <w:rFonts w:eastAsia="Malgun Gothic"/>
          <w:lang w:val="en-GB"/>
        </w:rPr>
        <w:t xml:space="preserve"> UL-DL pattern</w:t>
      </w:r>
      <w:r w:rsidR="00397440">
        <w:rPr>
          <w:rFonts w:eastAsia="Malgun Gothic"/>
          <w:lang w:val="en-GB"/>
        </w:rPr>
        <w:t xml:space="preserve"> (provided via </w:t>
      </w:r>
      <w:r w:rsidR="00397440" w:rsidRPr="00B4326D">
        <w:rPr>
          <w:rFonts w:eastAsia="Malgun Gothic"/>
          <w:lang w:val="en-GB"/>
        </w:rPr>
        <w:t>TDD-UL-DL-ConfigCommon</w:t>
      </w:r>
      <w:r w:rsidR="00397440">
        <w:rPr>
          <w:rFonts w:eastAsia="Malgun Gothic"/>
          <w:lang w:val="en-GB"/>
        </w:rPr>
        <w:t>)</w:t>
      </w:r>
      <w:r w:rsidR="00EF5B10">
        <w:rPr>
          <w:rFonts w:eastAsia="Malgun Gothic"/>
          <w:lang w:val="en-GB"/>
        </w:rPr>
        <w:t xml:space="preserve"> </w:t>
      </w:r>
      <w:r w:rsidR="00397440">
        <w:rPr>
          <w:rFonts w:eastAsia="Malgun Gothic"/>
          <w:lang w:val="en-GB"/>
        </w:rPr>
        <w:t>has typical</w:t>
      </w:r>
      <w:r>
        <w:rPr>
          <w:rFonts w:eastAsia="Malgun Gothic"/>
          <w:lang w:val="en-GB"/>
        </w:rPr>
        <w:t>ly a short</w:t>
      </w:r>
      <w:r w:rsidR="00397440">
        <w:rPr>
          <w:rFonts w:eastAsia="Malgun Gothic"/>
          <w:lang w:val="en-GB"/>
        </w:rPr>
        <w:t xml:space="preserve"> periodicity of </w:t>
      </w:r>
      <w:proofErr w:type="gramStart"/>
      <w:r w:rsidR="009132C9">
        <w:rPr>
          <w:rFonts w:eastAsia="Malgun Gothic"/>
          <w:lang w:val="en-GB"/>
        </w:rPr>
        <w:t>1..</w:t>
      </w:r>
      <w:proofErr w:type="gramEnd"/>
      <w:r w:rsidR="00482B99">
        <w:rPr>
          <w:rFonts w:eastAsia="Malgun Gothic"/>
          <w:lang w:val="en-GB"/>
        </w:rPr>
        <w:t>5</w:t>
      </w:r>
      <w:r w:rsidR="009132C9">
        <w:rPr>
          <w:rFonts w:eastAsia="Malgun Gothic"/>
          <w:lang w:val="en-GB"/>
        </w:rPr>
        <w:t xml:space="preserve"> ms</w:t>
      </w:r>
      <w:r>
        <w:rPr>
          <w:rFonts w:eastAsia="Malgun Gothic"/>
          <w:lang w:val="en-GB"/>
        </w:rPr>
        <w:t xml:space="preserve">, while </w:t>
      </w:r>
      <w:r w:rsidR="00D013E4">
        <w:rPr>
          <w:rFonts w:eastAsia="Malgun Gothic"/>
          <w:lang w:val="en-GB"/>
        </w:rPr>
        <w:t xml:space="preserve">some reference signals (e.g. </w:t>
      </w:r>
      <w:r>
        <w:rPr>
          <w:rFonts w:eastAsia="Malgun Gothic"/>
          <w:lang w:val="en-GB"/>
        </w:rPr>
        <w:t>SSB</w:t>
      </w:r>
      <w:r w:rsidR="00317581">
        <w:rPr>
          <w:rFonts w:eastAsia="Malgun Gothic"/>
          <w:lang w:val="en-GB"/>
        </w:rPr>
        <w:t xml:space="preserve"> or CSI-RS for tracking</w:t>
      </w:r>
      <w:r w:rsidR="00D013E4">
        <w:rPr>
          <w:rFonts w:eastAsia="Malgun Gothic"/>
          <w:lang w:val="en-GB"/>
        </w:rPr>
        <w:t xml:space="preserve">) </w:t>
      </w:r>
      <w:r w:rsidR="00970AA1">
        <w:rPr>
          <w:rFonts w:eastAsia="Malgun Gothic"/>
          <w:lang w:val="en-GB"/>
        </w:rPr>
        <w:t>are transmitted with</w:t>
      </w:r>
      <w:r w:rsidR="00D013E4">
        <w:rPr>
          <w:rFonts w:eastAsia="Malgun Gothic"/>
          <w:lang w:val="en-GB"/>
        </w:rPr>
        <w:t xml:space="preserve"> much larger periodicity</w:t>
      </w:r>
      <w:r w:rsidR="00970AA1">
        <w:rPr>
          <w:rFonts w:eastAsia="Malgun Gothic"/>
          <w:lang w:val="en-GB"/>
        </w:rPr>
        <w:t xml:space="preserve"> (e.g. 20 .. </w:t>
      </w:r>
      <w:r w:rsidR="00490C75">
        <w:rPr>
          <w:rFonts w:eastAsia="Malgun Gothic"/>
          <w:lang w:val="en-GB"/>
        </w:rPr>
        <w:t xml:space="preserve">160 </w:t>
      </w:r>
      <w:r w:rsidR="00970AA1">
        <w:rPr>
          <w:rFonts w:eastAsia="Malgun Gothic"/>
          <w:lang w:val="en-GB"/>
        </w:rPr>
        <w:t xml:space="preserve">ms). </w:t>
      </w:r>
      <w:r w:rsidR="00815F37">
        <w:rPr>
          <w:rFonts w:eastAsia="Malgun Gothic"/>
          <w:lang w:val="en-GB"/>
        </w:rPr>
        <w:t xml:space="preserve">The </w:t>
      </w:r>
      <w:r w:rsidR="00D96A2D">
        <w:rPr>
          <w:rFonts w:eastAsia="Malgun Gothic"/>
          <w:lang w:val="en-GB"/>
        </w:rPr>
        <w:t xml:space="preserve">SBFD time-domain configuration shall allow </w:t>
      </w:r>
      <w:r w:rsidR="00912FD9">
        <w:rPr>
          <w:rFonts w:eastAsia="Malgun Gothic"/>
          <w:lang w:val="en-GB"/>
        </w:rPr>
        <w:t xml:space="preserve">SBFD operation in </w:t>
      </w:r>
      <w:proofErr w:type="gramStart"/>
      <w:r w:rsidR="00912FD9">
        <w:rPr>
          <w:rFonts w:eastAsia="Malgun Gothic"/>
          <w:lang w:val="en-GB"/>
        </w:rPr>
        <w:t>the majority of</w:t>
      </w:r>
      <w:proofErr w:type="gramEnd"/>
      <w:r w:rsidR="00912FD9">
        <w:rPr>
          <w:rFonts w:eastAsia="Malgun Gothic"/>
          <w:lang w:val="en-GB"/>
        </w:rPr>
        <w:t xml:space="preserve"> the time slots, while </w:t>
      </w:r>
      <w:r w:rsidR="008D533B">
        <w:rPr>
          <w:rFonts w:eastAsia="Malgun Gothic"/>
          <w:lang w:val="en-GB"/>
        </w:rPr>
        <w:t xml:space="preserve">still </w:t>
      </w:r>
      <w:r w:rsidR="00851D5A">
        <w:rPr>
          <w:rFonts w:eastAsia="Malgun Gothic"/>
          <w:lang w:val="en-GB"/>
        </w:rPr>
        <w:t>allow</w:t>
      </w:r>
      <w:r w:rsidR="00FB60E4">
        <w:rPr>
          <w:rFonts w:eastAsia="Malgun Gothic"/>
          <w:lang w:val="en-GB"/>
        </w:rPr>
        <w:t xml:space="preserve"> </w:t>
      </w:r>
      <w:r w:rsidR="00283077">
        <w:rPr>
          <w:rFonts w:eastAsia="Malgun Gothic"/>
          <w:lang w:val="en-GB"/>
        </w:rPr>
        <w:t xml:space="preserve">some ‘sparse’ </w:t>
      </w:r>
      <w:r w:rsidR="00912FD9">
        <w:rPr>
          <w:rFonts w:eastAsia="Malgun Gothic"/>
          <w:lang w:val="en-GB"/>
        </w:rPr>
        <w:t>slots</w:t>
      </w:r>
      <w:r w:rsidR="00851D5A">
        <w:rPr>
          <w:rFonts w:eastAsia="Malgun Gothic"/>
          <w:lang w:val="en-GB"/>
        </w:rPr>
        <w:t xml:space="preserve"> to operate </w:t>
      </w:r>
      <w:r w:rsidR="0074589B">
        <w:rPr>
          <w:rFonts w:eastAsia="Malgun Gothic"/>
          <w:lang w:val="en-GB"/>
        </w:rPr>
        <w:t>as legacy/DL-only manner.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0074589B">
        <w:rPr>
          <w:rFonts w:eastAsia="Malgun Gothic"/>
          <w:lang w:val="en-GB"/>
        </w:rPr>
        <w:t xml:space="preserve"> </w:t>
      </w:r>
    </w:p>
    <w:p w14:paraId="3180A49D" w14:textId="77777777" w:rsidR="00055603" w:rsidRPr="0074589B" w:rsidRDefault="00055603" w:rsidP="003E3E83">
      <w:pPr>
        <w:pStyle w:val="Proposal"/>
      </w:pPr>
      <w:bookmarkStart w:id="238" w:name="_Toc165984495"/>
      <w:bookmarkStart w:id="239" w:name="_Toc165984740"/>
      <w:bookmarkStart w:id="240" w:name="_Toc165984844"/>
      <w:bookmarkStart w:id="241" w:name="_Toc165984950"/>
      <w:bookmarkStart w:id="242" w:name="_Toc165985055"/>
      <w:bookmarkStart w:id="243" w:name="_Toc165985164"/>
      <w:bookmarkStart w:id="244" w:name="_Toc165985247"/>
      <w:bookmarkStart w:id="245" w:name="_Toc166099327"/>
      <w:bookmarkStart w:id="246" w:name="_Toc166099786"/>
      <w:bookmarkStart w:id="247" w:name="_Toc166099889"/>
      <w:bookmarkStart w:id="248" w:name="_Toc166099993"/>
      <w:bookmarkStart w:id="249" w:name="_Toc166100099"/>
      <w:bookmarkStart w:id="250" w:name="_Toc166100209"/>
      <w:bookmarkStart w:id="251" w:name="_Toc166100319"/>
      <w:bookmarkStart w:id="252" w:name="_Toc166100428"/>
      <w:bookmarkStart w:id="253" w:name="_Toc166100537"/>
      <w:bookmarkStart w:id="254" w:name="_Toc166237656"/>
      <w:bookmarkStart w:id="255" w:name="_Toc166237763"/>
      <w:r w:rsidRPr="0074589B">
        <w:t>The periodic UL-DL pattern configuration can be complemented with additional cell-specific signaling that can change the configuration or format for one or more slots.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5355CEE" w14:textId="1468EB0F" w:rsidR="001A5C7C" w:rsidRDefault="00B87975" w:rsidP="00C23F2D">
      <w:r>
        <w:rPr>
          <w:rFonts w:eastAsia="Malgun Gothic" w:cs="Times"/>
          <w:lang w:val="en-GB" w:eastAsia="x-none"/>
        </w:rPr>
        <w:t xml:space="preserve"> </w:t>
      </w:r>
      <w:r w:rsidR="0067201D">
        <w:rPr>
          <w:rFonts w:eastAsia="Malgun Gothic" w:cs="Times"/>
          <w:noProof/>
          <w:lang w:val="en-GB" w:eastAsia="x-none"/>
        </w:rPr>
        <w:drawing>
          <wp:inline distT="0" distB="0" distL="0" distR="0" wp14:anchorId="685DE127" wp14:editId="121BBEC0">
            <wp:extent cx="6117971" cy="2943941"/>
            <wp:effectExtent l="0" t="0" r="0" b="0"/>
            <wp:docPr id="260887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887069" name="Picture 2"/>
                    <pic:cNvPicPr>
                      <a:picLocks noChangeAspect="1" noChangeArrowheads="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bwMode="auto">
                    <a:xfrm>
                      <a:off x="0" y="0"/>
                      <a:ext cx="6117971" cy="2943941"/>
                    </a:xfrm>
                    <a:prstGeom prst="rect">
                      <a:avLst/>
                    </a:prstGeom>
                  </pic:spPr>
                </pic:pic>
              </a:graphicData>
            </a:graphic>
          </wp:inline>
        </w:drawing>
      </w:r>
    </w:p>
    <w:p w14:paraId="79733C2B" w14:textId="4B36BB54" w:rsidR="00B75743" w:rsidRDefault="001A5C7C" w:rsidP="001A5C7C">
      <w:pPr>
        <w:pStyle w:val="Caption"/>
        <w:jc w:val="center"/>
      </w:pPr>
      <w:bookmarkStart w:id="256" w:name="_Ref165025689"/>
      <w:r>
        <w:t xml:space="preserve">Figure </w:t>
      </w:r>
      <w:r>
        <w:fldChar w:fldCharType="begin"/>
      </w:r>
      <w:r>
        <w:instrText xml:space="preserve"> SEQ Figure \* ARABIC </w:instrText>
      </w:r>
      <w:r>
        <w:fldChar w:fldCharType="separate"/>
      </w:r>
      <w:r w:rsidR="00ED283A">
        <w:rPr>
          <w:noProof/>
        </w:rPr>
        <w:t>2</w:t>
      </w:r>
      <w:r>
        <w:rPr>
          <w:noProof/>
        </w:rPr>
        <w:fldChar w:fldCharType="end"/>
      </w:r>
      <w:bookmarkEnd w:id="256"/>
      <w:r>
        <w:t xml:space="preserve">: </w:t>
      </w:r>
      <w:r w:rsidR="00A3687B">
        <w:t>Cell-specific signaling to change the format of some slots or symbols</w:t>
      </w:r>
    </w:p>
    <w:p w14:paraId="645D222E" w14:textId="77777777" w:rsidR="00262DAC" w:rsidRPr="00053F8E" w:rsidRDefault="00262DAC" w:rsidP="00262DAC">
      <w:pPr>
        <w:pStyle w:val="Heading2"/>
      </w:pPr>
      <w:bookmarkStart w:id="257" w:name="_Toc165984496"/>
      <w:bookmarkStart w:id="258" w:name="_Toc165984741"/>
      <w:bookmarkStart w:id="259" w:name="_Toc165984845"/>
      <w:bookmarkStart w:id="260" w:name="_Toc165984951"/>
      <w:bookmarkStart w:id="261" w:name="_Toc165985056"/>
      <w:bookmarkStart w:id="262" w:name="_Toc165985248"/>
      <w:bookmarkStart w:id="263" w:name="_Toc156560665"/>
      <w:bookmarkEnd w:id="257"/>
      <w:bookmarkEnd w:id="258"/>
      <w:bookmarkEnd w:id="259"/>
      <w:bookmarkEnd w:id="260"/>
      <w:bookmarkEnd w:id="261"/>
      <w:bookmarkEnd w:id="262"/>
      <w:bookmarkEnd w:id="263"/>
      <w:r w:rsidRPr="00053F8E">
        <w:t>Frequency domain aspects</w:t>
      </w:r>
    </w:p>
    <w:p w14:paraId="435D94F6" w14:textId="378F56DA" w:rsidR="00124800" w:rsidRDefault="00124800" w:rsidP="00124800">
      <w:r>
        <w:t>The following agreement was reached in RAN1#116 regarding SBFD frequency-domain indication:</w:t>
      </w:r>
    </w:p>
    <w:tbl>
      <w:tblPr>
        <w:tblStyle w:val="TableGrid"/>
        <w:tblW w:w="0" w:type="auto"/>
        <w:tblLook w:val="04A0" w:firstRow="1" w:lastRow="0" w:firstColumn="1" w:lastColumn="0" w:noHBand="0" w:noVBand="1"/>
      </w:tblPr>
      <w:tblGrid>
        <w:gridCol w:w="9629"/>
      </w:tblGrid>
      <w:tr w:rsidR="00124800" w14:paraId="0A733E6E" w14:textId="77777777" w:rsidTr="00124800">
        <w:tc>
          <w:tcPr>
            <w:tcW w:w="9629" w:type="dxa"/>
            <w:tcBorders>
              <w:top w:val="single" w:sz="4" w:space="0" w:color="auto"/>
              <w:left w:val="single" w:sz="4" w:space="0" w:color="auto"/>
              <w:bottom w:val="single" w:sz="4" w:space="0" w:color="auto"/>
              <w:right w:val="single" w:sz="4" w:space="0" w:color="auto"/>
            </w:tcBorders>
          </w:tcPr>
          <w:p w14:paraId="7828797B" w14:textId="77777777" w:rsidR="00124800" w:rsidRDefault="00124800">
            <w:pPr>
              <w:spacing w:after="0"/>
              <w:rPr>
                <w:rFonts w:ascii="Times" w:eastAsia="Batang" w:hAnsi="Times"/>
                <w:iCs/>
                <w:lang w:val="en-GB"/>
              </w:rPr>
            </w:pPr>
          </w:p>
          <w:p w14:paraId="652B01E8" w14:textId="77777777" w:rsidR="00D83B0B" w:rsidRPr="009624A1" w:rsidRDefault="00D83B0B" w:rsidP="00D83B0B">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3DF4FE0B"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The maximum number of UL subbands for SBFD operation in an SBFD symbol within a TDD carrier is one.</w:t>
            </w:r>
          </w:p>
          <w:p w14:paraId="7AC2C0E3"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The UL subband can be located at one side of the carrier or can be located at the middle part of the carrier.</w:t>
            </w:r>
          </w:p>
          <w:p w14:paraId="1C6EBCF4"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For semi-static indication of SBFD subband frequency location, down-select from the following options.</w:t>
            </w:r>
          </w:p>
          <w:p w14:paraId="5F53931D" w14:textId="77777777" w:rsidR="00D83B0B" w:rsidRPr="009624A1" w:rsidRDefault="00D83B0B" w:rsidP="001F50AD">
            <w:pPr>
              <w:numPr>
                <w:ilvl w:val="0"/>
                <w:numId w:val="19"/>
              </w:numPr>
              <w:spacing w:after="0"/>
              <w:jc w:val="left"/>
              <w:rPr>
                <w:rFonts w:ascii="Times" w:eastAsia="Malgun Gothic" w:hAnsi="Times"/>
                <w:lang w:val="en-GB" w:eastAsia="zh-CN"/>
              </w:rPr>
            </w:pPr>
            <w:r w:rsidRPr="009624A1">
              <w:rPr>
                <w:rFonts w:ascii="Times" w:eastAsia="Malgun Gothic" w:hAnsi="Times"/>
                <w:lang w:val="en-GB" w:eastAsia="zh-CN"/>
              </w:rPr>
              <w:t xml:space="preserve">Option 1: Frequency locations of UL subband and DL subband(s) are explicitly configured. Guardband(s) if any are implicitly derived as the RBs which are not within UL subband or DL subband(s). </w:t>
            </w:r>
          </w:p>
          <w:p w14:paraId="243F9B66" w14:textId="5014A8D2" w:rsidR="00D83B0B" w:rsidRPr="009624A1" w:rsidRDefault="00D83B0B" w:rsidP="001F50AD">
            <w:pPr>
              <w:numPr>
                <w:ilvl w:val="0"/>
                <w:numId w:val="19"/>
              </w:numPr>
              <w:spacing w:after="0"/>
              <w:jc w:val="left"/>
              <w:rPr>
                <w:rFonts w:ascii="Times" w:eastAsia="Malgun Gothic" w:hAnsi="Times"/>
                <w:lang w:val="en-GB" w:eastAsia="zh-CN"/>
              </w:rPr>
            </w:pPr>
            <w:r w:rsidRPr="009624A1">
              <w:rPr>
                <w:rFonts w:ascii="Times" w:eastAsia="Malgun Gothic" w:hAnsi="Times"/>
                <w:lang w:val="en-GB" w:eastAsia="zh-CN"/>
              </w:rPr>
              <w:t>Option 2: Frequency location of UL subband and the number of RBs for guardband(s), if any, are explicitly configured. DL subband(s) are implicitly derived as RBs which are not within UL subband or guardband(s).</w:t>
            </w:r>
          </w:p>
          <w:p w14:paraId="3739660E" w14:textId="77777777" w:rsidR="00D83B0B" w:rsidRDefault="00D83B0B" w:rsidP="00D83B0B">
            <w:pPr>
              <w:rPr>
                <w:lang w:val="en-GB"/>
              </w:rPr>
            </w:pPr>
          </w:p>
          <w:p w14:paraId="300D044C" w14:textId="77777777" w:rsidR="00D83B0B" w:rsidRPr="009624A1" w:rsidRDefault="00D83B0B" w:rsidP="00D83B0B">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7E6AAFF2" w14:textId="77777777" w:rsidR="00D83B0B" w:rsidRPr="009624A1" w:rsidRDefault="00D83B0B" w:rsidP="00D83B0B">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lastRenderedPageBreak/>
              <w:t>The subband frequency-domain resources are same across different SBFD symbols within a TDD carrier. Frequency location of cell specific UL subband, and DL subband(s) if explicitly indicated, are indicated with reference to CRB grid.</w:t>
            </w:r>
          </w:p>
          <w:p w14:paraId="5DECDD09" w14:textId="77777777"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RB-level granularity is supported for semi-static indication of SBFD subband frequency location.</w:t>
            </w:r>
          </w:p>
          <w:p w14:paraId="62E88180" w14:textId="77777777" w:rsidR="00D83B0B" w:rsidRPr="009624A1" w:rsidRDefault="00D83B0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Subject to RAN4 guidance on the size of subband/guardband, if any</w:t>
            </w:r>
          </w:p>
          <w:p w14:paraId="0CBD0689" w14:textId="77777777" w:rsidR="00D83B0B" w:rsidRPr="009624A1" w:rsidRDefault="00D83B0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reference starting RB and reference SCS</w:t>
            </w:r>
          </w:p>
          <w:p w14:paraId="4AB072FC" w14:textId="77777777" w:rsidR="00D83B0B" w:rsidRPr="009624A1" w:rsidRDefault="00D83B0B" w:rsidP="00D83B0B">
            <w:pPr>
              <w:spacing w:after="0"/>
              <w:rPr>
                <w:rFonts w:ascii="Times" w:eastAsia="Batang" w:hAnsi="Times" w:cs="Times"/>
                <w:iCs/>
                <w:szCs w:val="20"/>
                <w:lang w:val="en-GB"/>
              </w:rPr>
            </w:pPr>
          </w:p>
          <w:p w14:paraId="6E3816BE" w14:textId="77777777" w:rsidR="00D83B0B" w:rsidRPr="009624A1" w:rsidRDefault="00D83B0B" w:rsidP="00D83B0B">
            <w:pPr>
              <w:spacing w:after="0"/>
              <w:rPr>
                <w:rFonts w:ascii="Times" w:eastAsia="Batang" w:hAnsi="Times"/>
                <w:b/>
                <w:bCs/>
                <w:iCs/>
                <w:highlight w:val="green"/>
                <w:lang w:val="en-GB"/>
              </w:rPr>
            </w:pPr>
            <w:r w:rsidRPr="009624A1">
              <w:rPr>
                <w:rFonts w:ascii="Times" w:eastAsia="Batang" w:hAnsi="Times"/>
                <w:b/>
                <w:bCs/>
                <w:iCs/>
                <w:highlight w:val="green"/>
                <w:lang w:val="en-GB"/>
              </w:rPr>
              <w:t>Agreement</w:t>
            </w:r>
          </w:p>
          <w:p w14:paraId="78CD781F"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For discussion purpose, UL subband frequency resources within active UL BWP are called UL usable PRBs and DL subband(s) frequency resources within active DL BWP are called DL usable PRBs.</w:t>
            </w:r>
          </w:p>
          <w:p w14:paraId="7D863C43"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For determining UL/DL usable PRBs, consider the following options.</w:t>
            </w:r>
          </w:p>
          <w:p w14:paraId="21C2D20C" w14:textId="52435932"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4A00EC01" w14:textId="77777777"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Option 2: UL/DL usable PRBs are explicitly configured within active UL/DL BWP in SBFD symbols.</w:t>
            </w:r>
          </w:p>
          <w:p w14:paraId="51E6485F" w14:textId="77777777" w:rsidR="00124800" w:rsidRDefault="00124800">
            <w:pPr>
              <w:rPr>
                <w:lang w:val="en-GB"/>
              </w:rPr>
            </w:pPr>
          </w:p>
        </w:tc>
      </w:tr>
    </w:tbl>
    <w:p w14:paraId="0E3E024F" w14:textId="77777777" w:rsidR="000A6DEA" w:rsidRDefault="000A6DEA" w:rsidP="00262DAC"/>
    <w:p w14:paraId="743CC034" w14:textId="61A238CA" w:rsidR="000A6DEA" w:rsidRDefault="000A6DEA" w:rsidP="00262DAC">
      <w:r>
        <w:t>Additionally, the following was agreed in RAN1#117:</w:t>
      </w:r>
    </w:p>
    <w:tbl>
      <w:tblPr>
        <w:tblStyle w:val="TableGrid"/>
        <w:tblW w:w="0" w:type="auto"/>
        <w:tblLook w:val="04A0" w:firstRow="1" w:lastRow="0" w:firstColumn="1" w:lastColumn="0" w:noHBand="0" w:noVBand="1"/>
      </w:tblPr>
      <w:tblGrid>
        <w:gridCol w:w="9629"/>
      </w:tblGrid>
      <w:tr w:rsidR="00227EFA" w14:paraId="16575FA5" w14:textId="77777777" w:rsidTr="00227EFA">
        <w:tc>
          <w:tcPr>
            <w:tcW w:w="9629" w:type="dxa"/>
          </w:tcPr>
          <w:p w14:paraId="2AF772C2" w14:textId="77777777" w:rsidR="007C18B6" w:rsidRPr="007C18B6" w:rsidRDefault="007C18B6" w:rsidP="00E85D65">
            <w:pPr>
              <w:spacing w:after="0"/>
              <w:jc w:val="left"/>
              <w:rPr>
                <w:rFonts w:ascii="Times" w:hAnsi="Times" w:cs="Times"/>
                <w:szCs w:val="20"/>
                <w:lang w:val="en-GB"/>
              </w:rPr>
            </w:pPr>
            <w:r w:rsidRPr="007C18B6">
              <w:rPr>
                <w:rFonts w:ascii="Times" w:hAnsi="Times" w:cs="Times"/>
                <w:b/>
                <w:bCs/>
                <w:szCs w:val="20"/>
                <w:highlight w:val="green"/>
                <w:lang w:val="en-GB"/>
              </w:rPr>
              <w:t>Agreement</w:t>
            </w:r>
          </w:p>
          <w:p w14:paraId="71FA345F" w14:textId="77777777" w:rsidR="007C18B6" w:rsidRPr="007C18B6" w:rsidRDefault="007C18B6" w:rsidP="00E85D65">
            <w:pPr>
              <w:spacing w:after="0"/>
              <w:jc w:val="left"/>
              <w:rPr>
                <w:rFonts w:ascii="Times" w:hAnsi="Times" w:cs="Times"/>
                <w:szCs w:val="20"/>
                <w:lang w:val="en-GB"/>
              </w:rPr>
            </w:pPr>
            <w:r w:rsidRPr="007C18B6">
              <w:rPr>
                <w:rFonts w:ascii="Times" w:hAnsi="Times" w:cs="Times"/>
                <w:szCs w:val="20"/>
                <w:lang w:val="en-GB"/>
              </w:rPr>
              <w:t>For cell-specific indication of SBFD subband frequency location, adopt the following option.</w:t>
            </w:r>
          </w:p>
          <w:p w14:paraId="26B80DAF" w14:textId="77777777" w:rsidR="007C18B6" w:rsidRPr="007C18B6" w:rsidRDefault="007C18B6" w:rsidP="007C18B6">
            <w:pPr>
              <w:numPr>
                <w:ilvl w:val="0"/>
                <w:numId w:val="76"/>
              </w:numPr>
              <w:spacing w:after="0"/>
              <w:jc w:val="left"/>
              <w:textAlignment w:val="center"/>
              <w:rPr>
                <w:rFonts w:ascii="Calibri" w:hAnsi="Calibri" w:cs="Calibri"/>
                <w:sz w:val="22"/>
                <w:szCs w:val="22"/>
                <w:lang w:val="en-GB"/>
              </w:rPr>
            </w:pPr>
            <w:r w:rsidRPr="007C18B6">
              <w:rPr>
                <w:rFonts w:ascii="Times" w:hAnsi="Times" w:cs="Times"/>
                <w:szCs w:val="20"/>
                <w:lang w:val="en-GB"/>
              </w:rPr>
              <w:t xml:space="preserve">Option 1: Frequency locations of UL subband and DL subband(s) are explicitly configured. Guardband(s) if any are implicitly derived as the RBs which are not within UL subband or DL subband(s). </w:t>
            </w:r>
          </w:p>
          <w:p w14:paraId="14D04E45" w14:textId="77777777" w:rsidR="00227EFA" w:rsidRPr="00E85D65" w:rsidRDefault="00227EFA" w:rsidP="00262DAC">
            <w:pPr>
              <w:rPr>
                <w:lang w:val="en-GB"/>
              </w:rPr>
            </w:pPr>
          </w:p>
        </w:tc>
      </w:tr>
    </w:tbl>
    <w:p w14:paraId="56C3F115" w14:textId="6A13E55F" w:rsidR="00185994" w:rsidRDefault="00185994" w:rsidP="00185994">
      <w:r>
        <w:t xml:space="preserve">As noted above, RAN1 has agreed that </w:t>
      </w:r>
      <w:r>
        <w:rPr>
          <w:rFonts w:ascii="Times" w:hAnsi="Times" w:cs="Times"/>
          <w:szCs w:val="20"/>
          <w:lang w:val="en-GB"/>
        </w:rPr>
        <w:t>f</w:t>
      </w:r>
      <w:r w:rsidRPr="007C18B6">
        <w:rPr>
          <w:rFonts w:ascii="Times" w:hAnsi="Times" w:cs="Times"/>
          <w:szCs w:val="20"/>
          <w:lang w:val="en-GB"/>
        </w:rPr>
        <w:t>requency locations of UL subband and DL subband(s) are explicitly configured</w:t>
      </w:r>
      <w:r w:rsidDel="00C26D8E">
        <w:t xml:space="preserve"> </w:t>
      </w:r>
      <w:r>
        <w:t xml:space="preserve">by the gNB, while the guardbands are derived as the RBs </w:t>
      </w:r>
      <w:r w:rsidRPr="00EC26B4">
        <w:t>which are not within UL subband or DL subband(s)</w:t>
      </w:r>
      <w:r>
        <w:t>.</w:t>
      </w:r>
      <w:r w:rsidR="001451E6">
        <w:t xml:space="preserve"> </w:t>
      </w:r>
      <w:r>
        <w:t xml:space="preserve">For minimal resource configuration overhead, we think the </w:t>
      </w:r>
      <w:r w:rsidR="001451E6">
        <w:t>signaling</w:t>
      </w:r>
      <w:r>
        <w:t xml:space="preserve"> of the UL and DL subbands can be </w:t>
      </w:r>
      <w:r w:rsidR="001451E6">
        <w:t xml:space="preserve">done </w:t>
      </w:r>
      <w:r>
        <w:t xml:space="preserve">as </w:t>
      </w:r>
      <w:r w:rsidR="00EB4818">
        <w:t xml:space="preserve">illustrated in </w:t>
      </w:r>
      <w:r w:rsidR="00EB4818">
        <w:fldChar w:fldCharType="begin"/>
      </w:r>
      <w:r w:rsidR="00EB4818">
        <w:instrText xml:space="preserve"> REF _Ref171511805 \h </w:instrText>
      </w:r>
      <w:r w:rsidR="00ED283A">
        <w:instrText xml:space="preserve">Figure </w:instrText>
      </w:r>
      <w:r w:rsidR="00ED283A">
        <w:rPr>
          <w:noProof/>
        </w:rPr>
        <w:instrText>3</w:instrText>
      </w:r>
      <w:r w:rsidR="00EB4818">
        <w:fldChar w:fldCharType="end"/>
      </w:r>
      <w:r w:rsidR="00EB4818">
        <w:t xml:space="preserve"> and explained in the following</w:t>
      </w:r>
      <w:r>
        <w:t>:</w:t>
      </w:r>
    </w:p>
    <w:p w14:paraId="103E0E8E" w14:textId="151974AA" w:rsidR="00640CDE" w:rsidRDefault="003F379D" w:rsidP="001F50AD">
      <w:pPr>
        <w:pStyle w:val="ListParagraph"/>
        <w:numPr>
          <w:ilvl w:val="0"/>
          <w:numId w:val="24"/>
        </w:numPr>
      </w:pPr>
      <w:r>
        <w:t xml:space="preserve">The frequency-domain </w:t>
      </w:r>
      <w:r w:rsidR="00C279CD">
        <w:t>configuration</w:t>
      </w:r>
      <w:r>
        <w:t xml:space="preserve"> of SBFD subbands </w:t>
      </w:r>
      <w:r w:rsidR="002560C9">
        <w:t xml:space="preserve">can be </w:t>
      </w:r>
      <w:r>
        <w:t xml:space="preserve">provided via 3 </w:t>
      </w:r>
      <w:r w:rsidR="00DF1787">
        <w:t>p</w:t>
      </w:r>
      <w:r w:rsidR="006269D2">
        <w:t>arameters</w:t>
      </w:r>
      <w:r w:rsidR="00974C99">
        <w:t>, as example in Figure 3</w:t>
      </w:r>
      <w:r w:rsidR="006269D2">
        <w:t xml:space="preserve">: </w:t>
      </w:r>
    </w:p>
    <w:p w14:paraId="3B1C4398" w14:textId="1D6E6C4A" w:rsidR="00640CDE" w:rsidRDefault="00B13C98" w:rsidP="001F50AD">
      <w:pPr>
        <w:pStyle w:val="ListParagraph"/>
        <w:numPr>
          <w:ilvl w:val="1"/>
          <w:numId w:val="24"/>
        </w:numPr>
      </w:pPr>
      <w:r>
        <w:t>A</w:t>
      </w:r>
      <w:r w:rsidR="006269D2">
        <w:t xml:space="preserve">) </w:t>
      </w:r>
      <w:r w:rsidR="00116152">
        <w:t>start and end RB (or RIV)</w:t>
      </w:r>
    </w:p>
    <w:p w14:paraId="0F0030F3" w14:textId="64C993E5" w:rsidR="00640CDE" w:rsidRDefault="00B13C98" w:rsidP="001F50AD">
      <w:pPr>
        <w:pStyle w:val="ListParagraph"/>
        <w:numPr>
          <w:ilvl w:val="1"/>
          <w:numId w:val="24"/>
        </w:numPr>
      </w:pPr>
      <w:r>
        <w:t>B</w:t>
      </w:r>
      <w:r w:rsidR="00116152">
        <w:t xml:space="preserve">) </w:t>
      </w:r>
      <w:r w:rsidR="00D31615">
        <w:t>A number of RBs (</w:t>
      </w:r>
      <w:r w:rsidR="00F835AE">
        <w:t>e.g. 0 .. 275)</w:t>
      </w:r>
    </w:p>
    <w:p w14:paraId="55097024" w14:textId="4A7A6691" w:rsidR="00640CDE" w:rsidRDefault="00B13C98" w:rsidP="00F835AE">
      <w:pPr>
        <w:pStyle w:val="ListParagraph"/>
        <w:numPr>
          <w:ilvl w:val="1"/>
          <w:numId w:val="24"/>
        </w:numPr>
      </w:pPr>
      <w:r>
        <w:t>C</w:t>
      </w:r>
      <w:r w:rsidR="00A04728">
        <w:t xml:space="preserve">) </w:t>
      </w:r>
      <w:r w:rsidR="00F835AE">
        <w:t>A number of RBs (e.g. 0 .. 275)</w:t>
      </w:r>
    </w:p>
    <w:p w14:paraId="55F277C1" w14:textId="6531FA23" w:rsidR="000460DA" w:rsidRDefault="008E96ED" w:rsidP="00B4326D">
      <w:pPr>
        <w:pStyle w:val="ListParagraph"/>
        <w:numPr>
          <w:ilvl w:val="0"/>
          <w:numId w:val="0"/>
        </w:numPr>
        <w:ind w:left="1598"/>
      </w:pPr>
      <w:r>
        <w:t xml:space="preserve">where </w:t>
      </w:r>
      <w:r w:rsidR="2DE2ACAF">
        <w:t>A</w:t>
      </w:r>
      <w:r>
        <w:t xml:space="preserve"> is mandatory</w:t>
      </w:r>
      <w:r w:rsidR="0F8C91E5">
        <w:t>,</w:t>
      </w:r>
      <w:r>
        <w:t xml:space="preserve"> and </w:t>
      </w:r>
      <w:r w:rsidR="2DE2ACAF">
        <w:t xml:space="preserve">B </w:t>
      </w:r>
      <w:r>
        <w:t xml:space="preserve">and </w:t>
      </w:r>
      <w:r w:rsidR="2DE2ACAF">
        <w:t xml:space="preserve">C </w:t>
      </w:r>
      <w:r>
        <w:t>are optional.</w:t>
      </w:r>
    </w:p>
    <w:p w14:paraId="2E427AA4" w14:textId="4B2FD17B" w:rsidR="00A04728" w:rsidRDefault="00185994" w:rsidP="00185994">
      <w:pPr>
        <w:pStyle w:val="ListParagraph"/>
        <w:numPr>
          <w:ilvl w:val="0"/>
          <w:numId w:val="24"/>
        </w:numPr>
      </w:pPr>
      <w:r>
        <w:t>For DUD configuration,</w:t>
      </w:r>
      <w:r w:rsidR="00C5650B">
        <w:t xml:space="preserve"> both A, B and C are provided, where</w:t>
      </w:r>
      <w:r>
        <w:t xml:space="preserve"> </w:t>
      </w:r>
      <w:r w:rsidRPr="00185994">
        <w:t xml:space="preserve">A provides the location of the UL subband, and B and C provide the size of each </w:t>
      </w:r>
      <w:r>
        <w:t>DL subband</w:t>
      </w:r>
      <w:r w:rsidRPr="00185994">
        <w:t>.</w:t>
      </w:r>
    </w:p>
    <w:p w14:paraId="045CC41F" w14:textId="7AD9071A" w:rsidR="006C0E1C" w:rsidRDefault="006C0E1C" w:rsidP="001F50AD">
      <w:pPr>
        <w:pStyle w:val="ListParagraph"/>
        <w:numPr>
          <w:ilvl w:val="0"/>
          <w:numId w:val="24"/>
        </w:numPr>
      </w:pPr>
      <w:r w:rsidRPr="00E27686">
        <w:t xml:space="preserve">Signaling of only </w:t>
      </w:r>
      <w:r w:rsidR="00B13C98" w:rsidRPr="00E27686">
        <w:t>A</w:t>
      </w:r>
      <w:r w:rsidRPr="00E27686">
        <w:t xml:space="preserve"> and </w:t>
      </w:r>
      <w:r w:rsidR="00B13C98" w:rsidRPr="00E27686">
        <w:t>B</w:t>
      </w:r>
      <w:r w:rsidRPr="00E27686">
        <w:t xml:space="preserve"> indicates DU configuration</w:t>
      </w:r>
      <w:r>
        <w:t xml:space="preserve">, </w:t>
      </w:r>
      <w:r w:rsidR="004D37BA">
        <w:t xml:space="preserve">where </w:t>
      </w:r>
      <w:r w:rsidR="00B13C98">
        <w:t>A</w:t>
      </w:r>
      <w:r w:rsidR="004D37BA">
        <w:t xml:space="preserve"> provides the location of the UL subband, and </w:t>
      </w:r>
      <w:r w:rsidR="00B13C98">
        <w:t>B</w:t>
      </w:r>
      <w:r w:rsidR="004D37BA">
        <w:t xml:space="preserve"> provides the size of the </w:t>
      </w:r>
      <w:r w:rsidR="00672837">
        <w:t>DL</w:t>
      </w:r>
      <w:r w:rsidR="00F1696D">
        <w:t xml:space="preserve"> subband</w:t>
      </w:r>
      <w:r w:rsidR="004D37BA">
        <w:t>.</w:t>
      </w:r>
    </w:p>
    <w:p w14:paraId="5208FACC" w14:textId="77777777" w:rsidR="00851C5E" w:rsidRDefault="00672837" w:rsidP="00851C5E">
      <w:pPr>
        <w:pStyle w:val="ListParagraph"/>
        <w:numPr>
          <w:ilvl w:val="0"/>
          <w:numId w:val="24"/>
        </w:numPr>
      </w:pPr>
      <w:r w:rsidRPr="00E27686">
        <w:t xml:space="preserve">Signaling of only A and </w:t>
      </w:r>
      <w:r>
        <w:t>C</w:t>
      </w:r>
      <w:r w:rsidRPr="00E27686">
        <w:t xml:space="preserve"> indicates </w:t>
      </w:r>
      <w:r>
        <w:t>UD</w:t>
      </w:r>
      <w:r w:rsidRPr="00E27686">
        <w:t xml:space="preserve"> configuration</w:t>
      </w:r>
      <w:r>
        <w:t xml:space="preserve">, where A provides the location of the UL subband, and </w:t>
      </w:r>
      <w:r w:rsidR="00EA405C">
        <w:t>C</w:t>
      </w:r>
      <w:r>
        <w:t xml:space="preserve"> provides the size of the DL subband.</w:t>
      </w:r>
    </w:p>
    <w:p w14:paraId="00EA31AC" w14:textId="77777777" w:rsidR="00851C5E" w:rsidRDefault="0090028E" w:rsidP="009C1137">
      <w:pPr>
        <w:jc w:val="left"/>
      </w:pPr>
      <w:r>
        <w:t xml:space="preserve">Note that it is also possible to define B and C as a </w:t>
      </w:r>
      <w:r w:rsidRPr="00EB4818">
        <w:t>start and end RB</w:t>
      </w:r>
      <w:r>
        <w:t>,</w:t>
      </w:r>
      <w:r w:rsidRPr="00EB4818">
        <w:t xml:space="preserve"> or RIV</w:t>
      </w:r>
      <w:r>
        <w:t xml:space="preserve"> (instead of a number of RBs); however, this would come at the expense of larger signaling overhead (for reference, a RIV indication typically takes values in the </w:t>
      </w:r>
      <w:r>
        <w:lastRenderedPageBreak/>
        <w:t xml:space="preserve">range of </w:t>
      </w:r>
      <w:r w:rsidRPr="002257BE">
        <w:t>(0..37949)</w:t>
      </w:r>
      <w:r>
        <w:t xml:space="preserve"> while “a number of RBs” only requires a number in the range of (0..275)).</w:t>
      </w:r>
      <w:r w:rsidR="001B51F8">
        <w:rPr>
          <w:noProof/>
        </w:rPr>
        <w:drawing>
          <wp:inline distT="0" distB="0" distL="0" distR="0" wp14:anchorId="76C72393" wp14:editId="1889D836">
            <wp:extent cx="5749290" cy="2036445"/>
            <wp:effectExtent l="0" t="0" r="3810" b="1905"/>
            <wp:docPr id="1590657787" name="Picture 1" descr="A blue and green rectangles with whit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657787" name="Picture 1" descr="A blue and green rectangles with white letter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9290" cy="2036445"/>
                    </a:xfrm>
                    <a:prstGeom prst="rect">
                      <a:avLst/>
                    </a:prstGeom>
                    <a:noFill/>
                  </pic:spPr>
                </pic:pic>
              </a:graphicData>
            </a:graphic>
          </wp:inline>
        </w:drawing>
      </w:r>
      <w:bookmarkStart w:id="264" w:name="_Ref171511805"/>
    </w:p>
    <w:p w14:paraId="71F59E4F" w14:textId="6B463EF5" w:rsidR="001B51F8" w:rsidRPr="00974C99" w:rsidRDefault="001B51F8" w:rsidP="00851C5E">
      <w:pPr>
        <w:jc w:val="center"/>
        <w:rPr>
          <w:b/>
          <w:bCs/>
        </w:rPr>
      </w:pPr>
      <w:r w:rsidRPr="00974C99">
        <w:rPr>
          <w:b/>
          <w:bCs/>
        </w:rPr>
        <w:t xml:space="preserve">Figure </w:t>
      </w:r>
      <w:r w:rsidRPr="00974C99">
        <w:rPr>
          <w:b/>
          <w:bCs/>
        </w:rPr>
        <w:fldChar w:fldCharType="begin"/>
      </w:r>
      <w:r w:rsidRPr="00974C99">
        <w:rPr>
          <w:b/>
          <w:bCs/>
        </w:rPr>
        <w:instrText xml:space="preserve"> SEQ Figure \* ARABIC </w:instrText>
      </w:r>
      <w:r w:rsidRPr="00974C99">
        <w:rPr>
          <w:b/>
          <w:bCs/>
        </w:rPr>
        <w:fldChar w:fldCharType="separate"/>
      </w:r>
      <w:r w:rsidR="00ED283A" w:rsidRPr="00974C99">
        <w:rPr>
          <w:b/>
          <w:bCs/>
          <w:noProof/>
        </w:rPr>
        <w:t>3</w:t>
      </w:r>
      <w:r w:rsidRPr="00974C99">
        <w:rPr>
          <w:b/>
          <w:bCs/>
        </w:rPr>
        <w:fldChar w:fldCharType="end"/>
      </w:r>
      <w:bookmarkEnd w:id="264"/>
      <w:r w:rsidR="001F696B" w:rsidRPr="00974C99">
        <w:rPr>
          <w:b/>
          <w:bCs/>
        </w:rPr>
        <w:t xml:space="preserve"> D</w:t>
      </w:r>
      <w:r w:rsidR="005B47BD" w:rsidRPr="00974C99">
        <w:rPr>
          <w:b/>
          <w:bCs/>
        </w:rPr>
        <w:t>i</w:t>
      </w:r>
      <w:r w:rsidR="001F696B" w:rsidRPr="00974C99">
        <w:rPr>
          <w:b/>
          <w:bCs/>
        </w:rPr>
        <w:t>vision of UL/DL subband</w:t>
      </w:r>
      <w:r w:rsidR="005B47BD" w:rsidRPr="00974C99">
        <w:rPr>
          <w:b/>
          <w:bCs/>
        </w:rPr>
        <w:t xml:space="preserve"> in SBFD</w:t>
      </w:r>
    </w:p>
    <w:p w14:paraId="34511A35" w14:textId="6D8CE534" w:rsidR="001451E6" w:rsidRDefault="00633284" w:rsidP="00B4326D">
      <w:pPr>
        <w:pStyle w:val="Proposal"/>
      </w:pPr>
      <w:r>
        <w:rPr>
          <w:rFonts w:ascii="Times" w:hAnsi="Times" w:cs="Times"/>
          <w:szCs w:val="20"/>
          <w:lang w:val="en-GB"/>
        </w:rPr>
        <w:t>The</w:t>
      </w:r>
      <w:r w:rsidRPr="007C18B6">
        <w:rPr>
          <w:rFonts w:ascii="Times" w:hAnsi="Times" w:cs="Times"/>
          <w:szCs w:val="20"/>
          <w:lang w:val="en-GB"/>
        </w:rPr>
        <w:t xml:space="preserve"> cell-specific indication of SBFD subband frequency location</w:t>
      </w:r>
      <w:r>
        <w:rPr>
          <w:rFonts w:ascii="Times" w:hAnsi="Times" w:cs="Times"/>
          <w:szCs w:val="20"/>
          <w:lang w:val="en-GB"/>
        </w:rPr>
        <w:t xml:space="preserve"> is </w:t>
      </w:r>
      <w:r>
        <w:t xml:space="preserve">provided via </w:t>
      </w:r>
      <w:r w:rsidR="000D3F37">
        <w:t>up to</w:t>
      </w:r>
      <w:r w:rsidR="00B90881">
        <w:t xml:space="preserve"> </w:t>
      </w:r>
      <w:r>
        <w:t>3 parameters</w:t>
      </w:r>
      <w:r w:rsidR="000D3F37">
        <w:t xml:space="preserve"> depends on the </w:t>
      </w:r>
      <w:r w:rsidR="00615E6B">
        <w:t>SBFD configuration</w:t>
      </w:r>
      <w:r>
        <w:rPr>
          <w:rFonts w:ascii="Times" w:hAnsi="Times" w:cs="Times"/>
          <w:szCs w:val="20"/>
          <w:lang w:val="en-GB"/>
        </w:rPr>
        <w:t xml:space="preserve">: </w:t>
      </w:r>
      <w:r w:rsidR="00A8156F">
        <w:rPr>
          <w:rFonts w:ascii="Times" w:hAnsi="Times" w:cs="Times"/>
          <w:szCs w:val="20"/>
          <w:lang w:val="en-GB"/>
        </w:rPr>
        <w:t>location and size of UL subband should always be mandatory</w:t>
      </w:r>
      <w:r w:rsidR="005C0B2E">
        <w:rPr>
          <w:rFonts w:ascii="Times" w:hAnsi="Times" w:cs="Times"/>
          <w:szCs w:val="20"/>
          <w:lang w:val="en-GB"/>
        </w:rPr>
        <w:t xml:space="preserve"> while location and size of DL subband may be optional for some cases.</w:t>
      </w:r>
    </w:p>
    <w:p w14:paraId="2B2A75E0" w14:textId="5DC6358C" w:rsidR="00A913FD" w:rsidRDefault="004651B4" w:rsidP="00941A5A">
      <w:pPr>
        <w:rPr>
          <w:rFonts w:ascii="Times" w:eastAsia="Malgun Gothic" w:hAnsi="Times" w:cs="Times"/>
          <w:szCs w:val="20"/>
          <w:lang w:val="en-GB" w:eastAsia="zh-CN"/>
        </w:rPr>
      </w:pPr>
      <w:bookmarkStart w:id="265" w:name="_Toc158371561"/>
      <w:r>
        <w:t>O</w:t>
      </w:r>
      <w:r w:rsidR="002C052F">
        <w:t xml:space="preserve">n the agreement related the determination of UL and DL usable PRBs, two options </w:t>
      </w:r>
      <w:r w:rsidR="005470ED">
        <w:t xml:space="preserve">were </w:t>
      </w:r>
      <w:r w:rsidR="002C052F">
        <w:t>agreed w</w:t>
      </w:r>
      <w:r w:rsidR="005470ED">
        <w:t>h</w:t>
      </w:r>
      <w:r w:rsidR="002C052F">
        <w:t>ere the first one consist</w:t>
      </w:r>
      <w:r w:rsidR="005470ED">
        <w:t>s</w:t>
      </w:r>
      <w:r w:rsidR="002C052F">
        <w:t xml:space="preserve"> of the </w:t>
      </w:r>
      <w:r w:rsidR="002C052F" w:rsidRPr="009624A1">
        <w:rPr>
          <w:rFonts w:ascii="Times" w:eastAsia="Malgun Gothic" w:hAnsi="Times" w:cs="Times"/>
          <w:szCs w:val="20"/>
          <w:lang w:val="en-GB" w:eastAsia="zh-CN"/>
        </w:rPr>
        <w:t>intersection between cell-specific UL subband and active UL BWP in SBFD symbols</w:t>
      </w:r>
      <w:r w:rsidR="00344697">
        <w:rPr>
          <w:rFonts w:ascii="Times" w:eastAsia="Malgun Gothic" w:hAnsi="Times" w:cs="Times"/>
          <w:szCs w:val="20"/>
          <w:lang w:val="en-GB" w:eastAsia="zh-CN"/>
        </w:rPr>
        <w:t>, and the second one consists o</w:t>
      </w:r>
      <w:r w:rsidR="005C425F">
        <w:rPr>
          <w:rFonts w:ascii="Times" w:eastAsia="Malgun Gothic" w:hAnsi="Times" w:cs="Times"/>
          <w:szCs w:val="20"/>
          <w:lang w:val="en-GB" w:eastAsia="zh-CN"/>
        </w:rPr>
        <w:t xml:space="preserve">f </w:t>
      </w:r>
      <w:r w:rsidR="005C425F" w:rsidRPr="009624A1">
        <w:rPr>
          <w:rFonts w:ascii="Times" w:eastAsia="Malgun Gothic" w:hAnsi="Times" w:cs="Times"/>
          <w:szCs w:val="20"/>
          <w:lang w:val="en-GB" w:eastAsia="zh-CN"/>
        </w:rPr>
        <w:t xml:space="preserve">explicit </w:t>
      </w:r>
      <w:r w:rsidR="005C425F">
        <w:rPr>
          <w:rFonts w:ascii="Times" w:eastAsia="Malgun Gothic" w:hAnsi="Times" w:cs="Times"/>
          <w:szCs w:val="20"/>
          <w:lang w:val="en-GB" w:eastAsia="zh-CN"/>
        </w:rPr>
        <w:t>configuration of the usable</w:t>
      </w:r>
      <w:r w:rsidR="005C425F" w:rsidRPr="009624A1">
        <w:rPr>
          <w:rFonts w:ascii="Times" w:eastAsia="Malgun Gothic" w:hAnsi="Times" w:cs="Times"/>
          <w:szCs w:val="20"/>
          <w:lang w:val="en-GB" w:eastAsia="zh-CN"/>
        </w:rPr>
        <w:t xml:space="preserve"> </w:t>
      </w:r>
      <w:r w:rsidR="005C425F">
        <w:rPr>
          <w:rFonts w:ascii="Times" w:eastAsia="Malgun Gothic" w:hAnsi="Times" w:cs="Times"/>
          <w:szCs w:val="20"/>
          <w:lang w:val="en-GB" w:eastAsia="zh-CN"/>
        </w:rPr>
        <w:t xml:space="preserve">RBs </w:t>
      </w:r>
      <w:r w:rsidR="005C425F" w:rsidRPr="009624A1">
        <w:rPr>
          <w:rFonts w:ascii="Times" w:eastAsia="Malgun Gothic" w:hAnsi="Times" w:cs="Times"/>
          <w:szCs w:val="20"/>
          <w:lang w:val="en-GB" w:eastAsia="zh-CN"/>
        </w:rPr>
        <w:t>within active UL/DL BWP in SBFD symbols</w:t>
      </w:r>
      <w:r w:rsidR="005C425F">
        <w:rPr>
          <w:rFonts w:ascii="Times" w:eastAsia="Malgun Gothic" w:hAnsi="Times" w:cs="Times"/>
          <w:szCs w:val="20"/>
          <w:lang w:val="en-GB" w:eastAsia="zh-CN"/>
        </w:rPr>
        <w:t xml:space="preserve">. In general, the second option would likely require more </w:t>
      </w:r>
      <w:r w:rsidR="00DD3305">
        <w:rPr>
          <w:rFonts w:ascii="Times" w:eastAsia="Malgun Gothic" w:hAnsi="Times" w:cs="Times"/>
          <w:szCs w:val="20"/>
          <w:lang w:val="en-GB" w:eastAsia="zh-CN"/>
        </w:rPr>
        <w:t xml:space="preserve">impact to the </w:t>
      </w:r>
      <w:r w:rsidR="005C425F">
        <w:rPr>
          <w:rFonts w:ascii="Times" w:eastAsia="Malgun Gothic" w:hAnsi="Times" w:cs="Times"/>
          <w:szCs w:val="20"/>
          <w:lang w:val="en-GB" w:eastAsia="zh-CN"/>
        </w:rPr>
        <w:t>specification</w:t>
      </w:r>
      <w:r w:rsidR="00DD3305">
        <w:rPr>
          <w:rFonts w:ascii="Times" w:eastAsia="Malgun Gothic" w:hAnsi="Times" w:cs="Times"/>
          <w:szCs w:val="20"/>
          <w:lang w:val="en-GB" w:eastAsia="zh-CN"/>
        </w:rPr>
        <w:t xml:space="preserve">s, </w:t>
      </w:r>
      <w:r w:rsidR="00275567">
        <w:rPr>
          <w:rFonts w:ascii="Times" w:eastAsia="Malgun Gothic" w:hAnsi="Times" w:cs="Times"/>
          <w:szCs w:val="20"/>
          <w:lang w:val="en-GB" w:eastAsia="zh-CN"/>
        </w:rPr>
        <w:t xml:space="preserve">without having clear benefits over option 1. </w:t>
      </w:r>
      <w:r w:rsidR="00DB3673">
        <w:rPr>
          <w:rFonts w:ascii="Times" w:eastAsia="Malgun Gothic" w:hAnsi="Times" w:cs="Times"/>
          <w:szCs w:val="20"/>
          <w:lang w:val="en-GB" w:eastAsia="zh-CN"/>
        </w:rPr>
        <w:t>We would like to note that</w:t>
      </w:r>
      <w:r w:rsidR="00744209">
        <w:rPr>
          <w:rFonts w:ascii="Times" w:eastAsia="Malgun Gothic" w:hAnsi="Times" w:cs="Times"/>
          <w:szCs w:val="20"/>
          <w:lang w:val="en-GB" w:eastAsia="zh-CN"/>
        </w:rPr>
        <w:t xml:space="preserve">, in case UE-specific configuration </w:t>
      </w:r>
      <w:r w:rsidR="00744209" w:rsidRPr="009624A1">
        <w:rPr>
          <w:rFonts w:eastAsia="Malgun Gothic" w:cs="Times"/>
          <w:lang w:val="en-GB" w:eastAsia="x-none"/>
        </w:rPr>
        <w:t>on time and/or frequency locations of SBFD subbands</w:t>
      </w:r>
      <w:r w:rsidR="00744209">
        <w:rPr>
          <w:rFonts w:eastAsia="Malgun Gothic" w:cs="Times"/>
          <w:lang w:val="en-GB" w:eastAsia="x-none"/>
        </w:rPr>
        <w:t xml:space="preserve"> is agreed, </w:t>
      </w:r>
      <w:r w:rsidR="00033DE1">
        <w:rPr>
          <w:rFonts w:eastAsia="Malgun Gothic" w:cs="Times"/>
          <w:lang w:val="en-GB" w:eastAsia="x-none"/>
        </w:rPr>
        <w:t xml:space="preserve">there should not be any further need of explicit configuration of </w:t>
      </w:r>
      <w:r w:rsidR="00033DE1" w:rsidRPr="009624A1">
        <w:rPr>
          <w:rFonts w:ascii="Times" w:eastAsia="Malgun Gothic" w:hAnsi="Times" w:cs="Times"/>
          <w:szCs w:val="20"/>
          <w:lang w:val="en-GB" w:eastAsia="zh-CN"/>
        </w:rPr>
        <w:t>UL/DL usable PRBs</w:t>
      </w:r>
      <w:r w:rsidR="00033DE1">
        <w:rPr>
          <w:rFonts w:ascii="Times" w:eastAsia="Malgun Gothic" w:hAnsi="Times" w:cs="Times"/>
          <w:szCs w:val="20"/>
          <w:lang w:val="en-GB" w:eastAsia="zh-CN"/>
        </w:rPr>
        <w:t xml:space="preserve"> within the BWP. </w:t>
      </w:r>
      <w:r w:rsidR="00076CAB">
        <w:rPr>
          <w:rFonts w:ascii="Times" w:eastAsia="Malgun Gothic" w:hAnsi="Times" w:cs="Times"/>
          <w:szCs w:val="20"/>
          <w:lang w:val="en-GB" w:eastAsia="zh-CN"/>
        </w:rPr>
        <w:t xml:space="preserve">Therefore, Option 1 is preferred. </w:t>
      </w:r>
    </w:p>
    <w:p w14:paraId="1795DDB1" w14:textId="77777777" w:rsidR="00BD7D28" w:rsidRDefault="00115124" w:rsidP="00B67478">
      <w:pPr>
        <w:pStyle w:val="Proposal"/>
        <w:rPr>
          <w:rFonts w:ascii="Times" w:eastAsia="Malgun Gothic" w:hAnsi="Times"/>
          <w:lang w:val="en-GB" w:eastAsia="zh-CN"/>
        </w:rPr>
      </w:pPr>
      <w:bookmarkStart w:id="266" w:name="_Toc163215333"/>
      <w:bookmarkStart w:id="267" w:name="_Toc163215625"/>
      <w:bookmarkStart w:id="268" w:name="_Toc163215782"/>
      <w:bookmarkStart w:id="269" w:name="_Toc163215864"/>
      <w:bookmarkStart w:id="270" w:name="_Toc163215947"/>
      <w:bookmarkStart w:id="271" w:name="_Toc165984504"/>
      <w:bookmarkStart w:id="272" w:name="_Toc165984749"/>
      <w:bookmarkStart w:id="273" w:name="_Toc165984853"/>
      <w:bookmarkStart w:id="274" w:name="_Toc165984959"/>
      <w:bookmarkStart w:id="275" w:name="_Toc165985064"/>
      <w:bookmarkStart w:id="276" w:name="_Toc165985168"/>
      <w:bookmarkStart w:id="277" w:name="_Toc165985256"/>
      <w:bookmarkStart w:id="278" w:name="_Toc166099331"/>
      <w:bookmarkStart w:id="279" w:name="_Toc166099790"/>
      <w:bookmarkStart w:id="280" w:name="_Toc166099893"/>
      <w:bookmarkStart w:id="281" w:name="_Toc166099997"/>
      <w:bookmarkStart w:id="282" w:name="_Toc166100103"/>
      <w:bookmarkStart w:id="283" w:name="_Toc166100213"/>
      <w:bookmarkStart w:id="284" w:name="_Toc166100323"/>
      <w:bookmarkStart w:id="285" w:name="_Toc166100432"/>
      <w:bookmarkStart w:id="286" w:name="_Toc166100541"/>
      <w:bookmarkStart w:id="287" w:name="_Toc166237660"/>
      <w:bookmarkStart w:id="288" w:name="_Toc166237767"/>
      <w:r w:rsidRPr="009624A1">
        <w:rPr>
          <w:rFonts w:ascii="Times" w:eastAsia="Malgun Gothic" w:hAnsi="Times"/>
          <w:lang w:val="en-GB" w:eastAsia="zh-CN"/>
        </w:rPr>
        <w:t>For determining UL/DL usable PRBs</w:t>
      </w:r>
      <w:r>
        <w:rPr>
          <w:rFonts w:ascii="Times" w:eastAsia="Malgun Gothic" w:hAnsi="Times"/>
          <w:lang w:val="en-GB" w:eastAsia="zh-CN"/>
        </w:rPr>
        <w:t xml:space="preserve">, support Option 1 </w:t>
      </w:r>
      <w:r w:rsidR="00FD3102">
        <w:rPr>
          <w:rFonts w:ascii="Times" w:eastAsia="Malgun Gothic" w:hAnsi="Times"/>
          <w:lang w:val="en-GB" w:eastAsia="zh-CN"/>
        </w:rPr>
        <w:t xml:space="preserve">agreed in RAN1#116 with the following </w:t>
      </w:r>
      <w:r w:rsidR="00B67478">
        <w:rPr>
          <w:rFonts w:ascii="Times" w:eastAsia="Malgun Gothic" w:hAnsi="Times"/>
          <w:lang w:val="en-GB" w:eastAsia="zh-CN"/>
        </w:rPr>
        <w:t>additions/clarifications: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00B67478">
        <w:rPr>
          <w:rFonts w:ascii="Times" w:eastAsia="Malgun Gothic" w:hAnsi="Times"/>
          <w:lang w:val="en-GB" w:eastAsia="zh-CN"/>
        </w:rPr>
        <w:t xml:space="preserve"> </w:t>
      </w:r>
    </w:p>
    <w:p w14:paraId="6F566CE2" w14:textId="7FC5FF0F" w:rsidR="00B67478" w:rsidRDefault="00B67478" w:rsidP="008909AC">
      <w:pPr>
        <w:pStyle w:val="Proposal"/>
        <w:numPr>
          <w:ilvl w:val="1"/>
          <w:numId w:val="4"/>
        </w:numPr>
        <w:rPr>
          <w:rFonts w:ascii="Times" w:eastAsia="Malgun Gothic" w:hAnsi="Times"/>
          <w:lang w:val="en-GB" w:eastAsia="zh-CN"/>
        </w:rPr>
      </w:pPr>
      <w:bookmarkStart w:id="289" w:name="_Toc163215334"/>
      <w:bookmarkStart w:id="290" w:name="_Toc163215626"/>
      <w:bookmarkStart w:id="291" w:name="_Toc163215783"/>
      <w:bookmarkStart w:id="292" w:name="_Toc163215865"/>
      <w:bookmarkStart w:id="293" w:name="_Toc163215948"/>
      <w:bookmarkStart w:id="294" w:name="_Toc165984505"/>
      <w:bookmarkStart w:id="295" w:name="_Toc165984750"/>
      <w:bookmarkStart w:id="296" w:name="_Toc165984854"/>
      <w:bookmarkStart w:id="297" w:name="_Toc165984960"/>
      <w:bookmarkStart w:id="298" w:name="_Toc165985065"/>
      <w:bookmarkStart w:id="299" w:name="_Toc165985169"/>
      <w:bookmarkStart w:id="300" w:name="_Toc165985257"/>
      <w:bookmarkStart w:id="301" w:name="_Toc166099332"/>
      <w:bookmarkStart w:id="302" w:name="_Toc166099791"/>
      <w:bookmarkStart w:id="303" w:name="_Toc166099894"/>
      <w:bookmarkStart w:id="304" w:name="_Toc166099998"/>
      <w:bookmarkStart w:id="305" w:name="_Toc166100104"/>
      <w:bookmarkStart w:id="306" w:name="_Toc166100214"/>
      <w:bookmarkStart w:id="307" w:name="_Toc166100324"/>
      <w:bookmarkStart w:id="308" w:name="_Toc166100433"/>
      <w:bookmarkStart w:id="309" w:name="_Toc166100542"/>
      <w:bookmarkStart w:id="310" w:name="_Toc166237661"/>
      <w:bookmarkStart w:id="311" w:name="_Toc166237768"/>
      <w:r w:rsidRPr="00B67478">
        <w:rPr>
          <w:rFonts w:ascii="Times" w:eastAsia="Malgun Gothic" w:hAnsi="Times"/>
          <w:lang w:val="en-GB" w:eastAsia="zh-CN"/>
        </w:rPr>
        <w:t xml:space="preserve">Option 1: UL usable PRBs are determined as intersection between cell-specific </w:t>
      </w:r>
      <w:r w:rsidR="00BD7D28" w:rsidRPr="00AA4A67">
        <w:rPr>
          <w:rFonts w:ascii="Times" w:eastAsia="Malgun Gothic" w:hAnsi="Times"/>
          <w:lang w:val="en-GB" w:eastAsia="zh-CN"/>
        </w:rPr>
        <w:t>(or U</w:t>
      </w:r>
      <w:r w:rsidR="00BD7D28" w:rsidRPr="008909AC">
        <w:rPr>
          <w:rFonts w:ascii="Times" w:eastAsia="Malgun Gothic" w:hAnsi="Times"/>
          <w:lang w:val="en-GB" w:eastAsia="zh-CN"/>
        </w:rPr>
        <w:t>E</w:t>
      </w:r>
      <w:r w:rsidR="00BD7D28" w:rsidRPr="00AA4A67">
        <w:rPr>
          <w:rFonts w:ascii="Times" w:eastAsia="Malgun Gothic" w:hAnsi="Times"/>
          <w:lang w:val="en-GB" w:eastAsia="zh-CN"/>
        </w:rPr>
        <w:t>-specific, if supported)</w:t>
      </w:r>
      <w:r w:rsidR="00BD7D28">
        <w:rPr>
          <w:rFonts w:ascii="Times" w:eastAsia="Malgun Gothic" w:hAnsi="Times"/>
          <w:lang w:val="en-GB" w:eastAsia="zh-CN"/>
        </w:rPr>
        <w:t xml:space="preserve"> </w:t>
      </w:r>
      <w:r w:rsidRPr="00B67478">
        <w:rPr>
          <w:rFonts w:ascii="Times" w:eastAsia="Malgun Gothic" w:hAnsi="Times"/>
          <w:lang w:val="en-GB" w:eastAsia="zh-CN"/>
        </w:rPr>
        <w:t xml:space="preserve">UL subband and active UL BWP in SBFD symbols. DL usable PRBs are determined as intersection between cell-specific </w:t>
      </w:r>
      <w:r w:rsidR="00BD7D28" w:rsidRPr="008909AC">
        <w:rPr>
          <w:rFonts w:ascii="Times" w:eastAsia="Malgun Gothic" w:hAnsi="Times"/>
          <w:lang w:val="en-GB" w:eastAsia="zh-CN"/>
        </w:rPr>
        <w:t xml:space="preserve">(or UE-specific, if supported) </w:t>
      </w:r>
      <w:r w:rsidRPr="00B67478">
        <w:rPr>
          <w:rFonts w:ascii="Times" w:eastAsia="Malgun Gothic" w:hAnsi="Times"/>
          <w:lang w:val="en-GB" w:eastAsia="zh-CN"/>
        </w:rPr>
        <w:t>DL subband(s) and active DL BWP in SBFD symbols.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45CC63" w14:textId="77777777" w:rsidR="00C51648" w:rsidRPr="00B4326D" w:rsidRDefault="00C51648" w:rsidP="007051F3">
      <w:pPr>
        <w:pStyle w:val="00BodyText"/>
        <w:rPr>
          <w:rFonts w:eastAsia="Malgun Gothic"/>
          <w:lang w:val="en-GB" w:eastAsia="zh-CN"/>
        </w:rPr>
      </w:pPr>
    </w:p>
    <w:bookmarkEnd w:id="265"/>
    <w:p w14:paraId="175D39D5" w14:textId="68CF0E55" w:rsidR="00344375" w:rsidRDefault="00344375" w:rsidP="00344375">
      <w:r>
        <w:t>Furthermore, in RAN1#116bis the following was also agreed:</w:t>
      </w:r>
    </w:p>
    <w:tbl>
      <w:tblPr>
        <w:tblStyle w:val="TableGrid"/>
        <w:tblW w:w="0" w:type="auto"/>
        <w:tblLook w:val="04A0" w:firstRow="1" w:lastRow="0" w:firstColumn="1" w:lastColumn="0" w:noHBand="0" w:noVBand="1"/>
      </w:tblPr>
      <w:tblGrid>
        <w:gridCol w:w="9629"/>
      </w:tblGrid>
      <w:tr w:rsidR="00344375" w14:paraId="16AE6482" w14:textId="77777777" w:rsidTr="00834723">
        <w:tc>
          <w:tcPr>
            <w:tcW w:w="9629" w:type="dxa"/>
          </w:tcPr>
          <w:p w14:paraId="6E805D71" w14:textId="77777777" w:rsidR="00344375" w:rsidRDefault="00344375" w:rsidP="00834723">
            <w:pPr>
              <w:rPr>
                <w:rFonts w:eastAsia="Malgun Gothic"/>
                <w:b/>
                <w:highlight w:val="green"/>
                <w:lang w:eastAsia="zh-CN"/>
              </w:rPr>
            </w:pPr>
            <w:r>
              <w:rPr>
                <w:rFonts w:eastAsia="Malgun Gothic"/>
                <w:b/>
                <w:highlight w:val="green"/>
                <w:lang w:eastAsia="zh-CN"/>
              </w:rPr>
              <w:t>Agreement</w:t>
            </w:r>
          </w:p>
          <w:p w14:paraId="4D8DB9AD" w14:textId="77777777" w:rsidR="00344375" w:rsidRDefault="00344375" w:rsidP="00834723">
            <w:pPr>
              <w:rPr>
                <w:rFonts w:eastAsia="Malgun Gothic"/>
                <w:lang w:eastAsia="zh-CN"/>
              </w:rPr>
            </w:pPr>
            <w:r>
              <w:rPr>
                <w:rFonts w:eastAsia="Malgun Gothic"/>
                <w:lang w:eastAsia="zh-CN"/>
              </w:rPr>
              <w:t>For cell-specific configuration of frequency locations of SBFD subbands,</w:t>
            </w:r>
          </w:p>
          <w:p w14:paraId="511904FA" w14:textId="6A65B089" w:rsidR="00344375" w:rsidRDefault="00344375" w:rsidP="00834723">
            <w:pPr>
              <w:numPr>
                <w:ilvl w:val="0"/>
                <w:numId w:val="49"/>
              </w:numPr>
              <w:spacing w:after="0"/>
              <w:jc w:val="left"/>
              <w:rPr>
                <w:rFonts w:eastAsia="Malgun Gothic"/>
                <w:lang w:eastAsia="zh-CN"/>
              </w:rPr>
            </w:pPr>
            <w:r>
              <w:rPr>
                <w:rFonts w:eastAsia="Malgun Gothic"/>
                <w:lang w:eastAsia="zh-CN"/>
              </w:rPr>
              <w:t xml:space="preserve">Option 1: Cell-specific frequency locations of SBFD subbands are separately configured for each SCS configuration in </w:t>
            </w:r>
            <w:r>
              <w:rPr>
                <w:i/>
                <w:lang w:eastAsia="zh-CN"/>
              </w:rPr>
              <w:t>SCS-SpecificCarrier</w:t>
            </w:r>
            <w:r>
              <w:rPr>
                <w:rFonts w:eastAsia="Malgun Gothic"/>
                <w:i/>
                <w:lang w:eastAsia="zh-CN"/>
              </w:rPr>
              <w:t>List</w:t>
            </w:r>
            <w:r>
              <w:rPr>
                <w:rFonts w:eastAsia="Malgun Gothic"/>
                <w:lang w:eastAsia="zh-CN"/>
              </w:rPr>
              <w:t>.</w:t>
            </w:r>
          </w:p>
          <w:p w14:paraId="47E0D093" w14:textId="77777777" w:rsidR="00344375" w:rsidRPr="00D35982" w:rsidRDefault="00344375" w:rsidP="00834723">
            <w:pPr>
              <w:numPr>
                <w:ilvl w:val="1"/>
                <w:numId w:val="49"/>
              </w:numPr>
              <w:spacing w:after="0"/>
              <w:jc w:val="left"/>
              <w:rPr>
                <w:rFonts w:eastAsia="Malgun Gothic"/>
                <w:i/>
                <w:lang w:eastAsia="zh-CN"/>
              </w:rPr>
            </w:pPr>
            <w:r>
              <w:rPr>
                <w:rFonts w:eastAsia="Malgun Gothic"/>
                <w:lang w:eastAsia="zh-CN"/>
              </w:rPr>
              <w:t>For each SCS configuration, the reference starting PRB is the PRB determined by the SCS configuration and</w:t>
            </w:r>
            <w:r>
              <w:rPr>
                <w:rFonts w:eastAsia="Malgun Gothic"/>
                <w:i/>
                <w:lang w:eastAsia="zh-CN"/>
              </w:rPr>
              <w:t xml:space="preserve"> offsetToCarrier</w:t>
            </w:r>
            <w:r>
              <w:rPr>
                <w:szCs w:val="22"/>
                <w:lang w:eastAsia="sv-SE"/>
              </w:rPr>
              <w:t xml:space="preserve"> corresponding to this subcarrier spacing</w:t>
            </w:r>
            <w:r>
              <w:rPr>
                <w:rFonts w:eastAsia="Malgun Gothic"/>
                <w:lang w:eastAsia="zh-CN"/>
              </w:rPr>
              <w:t>.</w:t>
            </w:r>
          </w:p>
        </w:tc>
      </w:tr>
    </w:tbl>
    <w:p w14:paraId="3B527F2E" w14:textId="77777777" w:rsidR="00344375" w:rsidRDefault="00344375" w:rsidP="00344375"/>
    <w:p w14:paraId="6FA435EF" w14:textId="77777777" w:rsidR="005F6232" w:rsidRDefault="005E51FD" w:rsidP="004C4F75">
      <w:r>
        <w:t>As this agreement is for cell-specific frequency location, it should be noted that the location should be for all UE working on same or different SCS.</w:t>
      </w:r>
      <w:r w:rsidR="00781D50">
        <w:t xml:space="preserve"> Our understanding is even the frequency location of SBFD subband can be configured </w:t>
      </w:r>
      <w:r w:rsidR="005F6232">
        <w:t xml:space="preserve">for each SCS configuration in </w:t>
      </w:r>
      <w:r w:rsidR="005F6232" w:rsidRPr="002E663F">
        <w:rPr>
          <w:i/>
          <w:iCs/>
        </w:rPr>
        <w:t>SCS-SpecificCarrierList</w:t>
      </w:r>
      <w:r w:rsidR="005F6232">
        <w:t>, the actual size and boundary of the SBFD subbands should be same for all the SCS configurations.</w:t>
      </w:r>
    </w:p>
    <w:p w14:paraId="77BF9E0A" w14:textId="472EC9E8" w:rsidR="004C4F75" w:rsidRDefault="005F6232" w:rsidP="002E663F">
      <w:pPr>
        <w:pStyle w:val="Proposal"/>
      </w:pPr>
      <w:bookmarkStart w:id="312" w:name="_Toc166099333"/>
      <w:bookmarkStart w:id="313" w:name="_Toc166099792"/>
      <w:bookmarkStart w:id="314" w:name="_Toc166099895"/>
      <w:bookmarkStart w:id="315" w:name="_Toc166099999"/>
      <w:bookmarkStart w:id="316" w:name="_Toc166100105"/>
      <w:bookmarkStart w:id="317" w:name="_Toc166100215"/>
      <w:bookmarkStart w:id="318" w:name="_Toc166100325"/>
      <w:bookmarkStart w:id="319" w:name="_Toc166100434"/>
      <w:bookmarkStart w:id="320" w:name="_Toc166100543"/>
      <w:bookmarkStart w:id="321" w:name="_Toc166237662"/>
      <w:bookmarkStart w:id="322" w:name="_Toc166237769"/>
      <w:r>
        <w:rPr>
          <w:rFonts w:ascii="Times" w:eastAsia="Malgun Gothic" w:hAnsi="Times"/>
          <w:lang w:val="en-GB" w:eastAsia="zh-CN"/>
        </w:rPr>
        <w:t xml:space="preserve">Cell-specific frequency location of SBFD subbands, for both size and boundary, should be same for all </w:t>
      </w:r>
      <w:r>
        <w:t xml:space="preserve">SCS configuration in </w:t>
      </w:r>
      <w:r w:rsidRPr="00D35982">
        <w:rPr>
          <w:i/>
          <w:iCs/>
        </w:rPr>
        <w:t>SCS-SpecificCarrierList</w:t>
      </w:r>
      <w:r>
        <w:t>.</w:t>
      </w:r>
      <w:bookmarkEnd w:id="312"/>
      <w:bookmarkEnd w:id="313"/>
      <w:bookmarkEnd w:id="314"/>
      <w:bookmarkEnd w:id="315"/>
      <w:bookmarkEnd w:id="316"/>
      <w:bookmarkEnd w:id="317"/>
      <w:bookmarkEnd w:id="318"/>
      <w:bookmarkEnd w:id="319"/>
      <w:bookmarkEnd w:id="320"/>
      <w:bookmarkEnd w:id="321"/>
      <w:bookmarkEnd w:id="322"/>
    </w:p>
    <w:p w14:paraId="2DDA9105" w14:textId="303F943A" w:rsidR="00B54F97" w:rsidRDefault="00196344" w:rsidP="00B54F97">
      <w:pPr>
        <w:pStyle w:val="Heading1"/>
      </w:pPr>
      <w:r>
        <w:lastRenderedPageBreak/>
        <w:t xml:space="preserve">UE </w:t>
      </w:r>
      <w:r w:rsidR="001D23AA" w:rsidRPr="001D23AA">
        <w:t>Transmission and reception behaviours on SBFD subbands</w:t>
      </w:r>
      <w:r w:rsidR="001D23AA">
        <w:t xml:space="preserve"> </w:t>
      </w:r>
    </w:p>
    <w:p w14:paraId="03017797" w14:textId="1226319E" w:rsidR="00B268E2" w:rsidRDefault="00812F91" w:rsidP="00523CAE">
      <w:r>
        <w:t xml:space="preserve">This section focuses on transmission and reception </w:t>
      </w:r>
      <w:r w:rsidR="005423BA">
        <w:t>behaviors</w:t>
      </w:r>
      <w:r>
        <w:t xml:space="preserve"> for SBFD-aware UEs as per the following objectives:</w:t>
      </w:r>
    </w:p>
    <w:tbl>
      <w:tblPr>
        <w:tblStyle w:val="TableGrid"/>
        <w:tblW w:w="0" w:type="auto"/>
        <w:tblLook w:val="04A0" w:firstRow="1" w:lastRow="0" w:firstColumn="1" w:lastColumn="0" w:noHBand="0" w:noVBand="1"/>
      </w:tblPr>
      <w:tblGrid>
        <w:gridCol w:w="9629"/>
      </w:tblGrid>
      <w:tr w:rsidR="00CC77C1" w14:paraId="32D4EC51" w14:textId="77777777" w:rsidTr="00CC77C1">
        <w:tc>
          <w:tcPr>
            <w:tcW w:w="9629" w:type="dxa"/>
          </w:tcPr>
          <w:p w14:paraId="1176406E" w14:textId="7924A2B1" w:rsidR="00196344" w:rsidRPr="00AA4188" w:rsidRDefault="00196344"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0092756F" w14:textId="77777777" w:rsidR="00196344" w:rsidRPr="00AA4188" w:rsidRDefault="00196344" w:rsidP="00356437">
            <w:pPr>
              <w:pStyle w:val="ListParagraph"/>
              <w:numPr>
                <w:ilvl w:val="0"/>
                <w:numId w:val="8"/>
              </w:numPr>
              <w:rPr>
                <w:rFonts w:ascii="Calibri" w:hAnsi="Calibri" w:cs="Calibri"/>
                <w:sz w:val="22"/>
                <w:szCs w:val="22"/>
                <w:highlight w:val="yellow"/>
                <w:lang w:val="en-US"/>
              </w:rPr>
            </w:pPr>
            <w:r w:rsidRPr="00AA4188">
              <w:rPr>
                <w:highlight w:val="yellow"/>
                <w:lang w:val="en-US"/>
              </w:rPr>
              <w:t xml:space="preserve">Transmission and reception behaviours on SBFD subbands configured in DL and/or flexible symbol indicated by </w:t>
            </w:r>
            <w:r w:rsidRPr="00AA4188">
              <w:rPr>
                <w:i/>
                <w:highlight w:val="yellow"/>
                <w:lang w:val="en-US"/>
              </w:rPr>
              <w:t>TDD-UL-DL-ConfigCommon</w:t>
            </w:r>
          </w:p>
          <w:p w14:paraId="0DAFE304"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UL transmissions within UL subband only</w:t>
            </w:r>
          </w:p>
          <w:p w14:paraId="2FA4D311"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DL receptions within DL subband(s) only, except for CLI measurement by the UE outside of the DL subbands</w:t>
            </w:r>
          </w:p>
          <w:p w14:paraId="0A9FE305" w14:textId="6AD77ED7" w:rsidR="00CC77C1" w:rsidRPr="00523CAE" w:rsidRDefault="00196344" w:rsidP="00244CEB">
            <w:pPr>
              <w:rPr>
                <w:rFonts w:ascii="Calibri" w:hAnsi="Calibri" w:cs="Calibri"/>
                <w:sz w:val="22"/>
                <w:szCs w:val="22"/>
                <w:highlight w:val="yellow"/>
              </w:rPr>
            </w:pPr>
            <w:r w:rsidRPr="00196344">
              <w:rPr>
                <w:highlight w:val="yellow"/>
              </w:rPr>
              <w:t>Note: When flexible symbols are used, it is not expected that any legacy Uplink symbol is converted to Downlink/SBFD symbols</w:t>
            </w:r>
          </w:p>
        </w:tc>
      </w:tr>
    </w:tbl>
    <w:p w14:paraId="71013A16" w14:textId="77777777" w:rsidR="00CC77C1" w:rsidRDefault="00CC77C1" w:rsidP="00523CAE"/>
    <w:p w14:paraId="428C8A31" w14:textId="5E71168A" w:rsidR="000E0C7C" w:rsidRDefault="00366CB7" w:rsidP="007566ED">
      <w:r>
        <w:t xml:space="preserve">According to the WI objectives presented above, the UE behavior is clear within the DL subband and the UL subband. </w:t>
      </w:r>
      <w:r w:rsidR="00712532">
        <w:t xml:space="preserve">However, </w:t>
      </w:r>
      <w:r w:rsidR="00B233AD">
        <w:t xml:space="preserve">there are some topics that still need </w:t>
      </w:r>
      <w:r w:rsidR="000E0C7C">
        <w:t>further discussion</w:t>
      </w:r>
      <w:r w:rsidR="007566ED">
        <w:t>, e.g.</w:t>
      </w:r>
      <w:r w:rsidR="000E0C7C">
        <w:t xml:space="preserve"> </w:t>
      </w:r>
      <w:r w:rsidR="00052E59">
        <w:t>UE behavior in the guardband</w:t>
      </w:r>
      <w:r w:rsidR="00010060">
        <w:t>s</w:t>
      </w:r>
      <w:r w:rsidR="007566ED">
        <w:t>, and w</w:t>
      </w:r>
      <w:r w:rsidR="000E0C7C">
        <w:t xml:space="preserve">hether a transmission </w:t>
      </w:r>
      <w:r w:rsidR="004A6FFC">
        <w:t xml:space="preserve">or reception occasion </w:t>
      </w:r>
      <w:r w:rsidR="000E0C7C">
        <w:t>can span through SBFD and non-SBFD symbols in the same slot</w:t>
      </w:r>
      <w:r w:rsidR="007566ED">
        <w:t>.</w:t>
      </w:r>
    </w:p>
    <w:p w14:paraId="37CB7FA3" w14:textId="4C5389FB" w:rsidR="004D3400" w:rsidRPr="00053F8E" w:rsidRDefault="004D3400" w:rsidP="004D3400">
      <w:pPr>
        <w:pStyle w:val="Heading2"/>
      </w:pPr>
      <w:bookmarkStart w:id="323" w:name="_Ref172115083"/>
      <w:r>
        <w:t>Link direction determination</w:t>
      </w:r>
      <w:r w:rsidR="00576B30">
        <w:t xml:space="preserve"> from UE perspective</w:t>
      </w:r>
      <w:bookmarkEnd w:id="323"/>
    </w:p>
    <w:p w14:paraId="2ADE7987" w14:textId="1858467A" w:rsidR="005870C7" w:rsidRDefault="00646E6A" w:rsidP="007566ED">
      <w:pPr>
        <w:rPr>
          <w:lang w:val="en-GB"/>
        </w:rPr>
      </w:pPr>
      <w:r>
        <w:rPr>
          <w:lang w:val="en-GB"/>
        </w:rPr>
        <w:t>UE l</w:t>
      </w:r>
      <w:r w:rsidR="004D3400">
        <w:rPr>
          <w:lang w:val="en-GB"/>
        </w:rPr>
        <w:t xml:space="preserve">ink direction determination </w:t>
      </w:r>
      <w:r w:rsidR="00311447">
        <w:rPr>
          <w:lang w:val="en-GB"/>
        </w:rPr>
        <w:t xml:space="preserve">in SBFD symbols </w:t>
      </w:r>
      <w:r w:rsidR="004D3400">
        <w:rPr>
          <w:lang w:val="en-GB"/>
        </w:rPr>
        <w:t>was discussed in RAN1#116</w:t>
      </w:r>
      <w:r w:rsidR="00496079">
        <w:rPr>
          <w:lang w:val="en-GB"/>
        </w:rPr>
        <w:t xml:space="preserve"> as part of the </w:t>
      </w:r>
      <w:r w:rsidR="00496079" w:rsidRPr="00496079">
        <w:rPr>
          <w:lang w:val="en-GB"/>
        </w:rPr>
        <w:t>UE Transmission and reception behaviours</w:t>
      </w:r>
      <w:r w:rsidR="00496079">
        <w:rPr>
          <w:lang w:val="en-GB"/>
        </w:rPr>
        <w:t xml:space="preserve"> </w:t>
      </w:r>
      <w:r w:rsidR="009B5FA1">
        <w:rPr>
          <w:lang w:val="en-GB"/>
        </w:rPr>
        <w:t>topic</w:t>
      </w:r>
      <w:r w:rsidR="00393EAD">
        <w:rPr>
          <w:lang w:val="en-GB"/>
        </w:rPr>
        <w:t xml:space="preserve">, where the following was </w:t>
      </w:r>
      <w:r w:rsidR="005870C7">
        <w:rPr>
          <w:lang w:val="en-GB"/>
        </w:rPr>
        <w:t>agreed:</w:t>
      </w:r>
    </w:p>
    <w:tbl>
      <w:tblPr>
        <w:tblStyle w:val="TableGrid"/>
        <w:tblW w:w="0" w:type="auto"/>
        <w:tblLook w:val="04A0" w:firstRow="1" w:lastRow="0" w:firstColumn="1" w:lastColumn="0" w:noHBand="0" w:noVBand="1"/>
      </w:tblPr>
      <w:tblGrid>
        <w:gridCol w:w="9629"/>
      </w:tblGrid>
      <w:tr w:rsidR="005870C7" w14:paraId="0C145197" w14:textId="77777777" w:rsidTr="005870C7">
        <w:tc>
          <w:tcPr>
            <w:tcW w:w="9629" w:type="dxa"/>
          </w:tcPr>
          <w:p w14:paraId="291D109B" w14:textId="77777777" w:rsidR="005870C7" w:rsidRPr="00287173" w:rsidRDefault="005870C7" w:rsidP="00534DA7">
            <w:pPr>
              <w:spacing w:after="0"/>
              <w:jc w:val="left"/>
              <w:rPr>
                <w:rFonts w:ascii="Times" w:hAnsi="Times" w:cs="Times"/>
                <w:szCs w:val="20"/>
                <w:lang w:val="en-GB"/>
              </w:rPr>
            </w:pPr>
            <w:r w:rsidRPr="00287173">
              <w:rPr>
                <w:rFonts w:ascii="Times" w:hAnsi="Times" w:cs="Times"/>
                <w:b/>
                <w:bCs/>
                <w:szCs w:val="20"/>
                <w:highlight w:val="green"/>
                <w:lang w:val="en-GB"/>
              </w:rPr>
              <w:t>Agreement</w:t>
            </w:r>
          </w:p>
          <w:p w14:paraId="5B12BFF5" w14:textId="77777777" w:rsidR="005870C7" w:rsidRPr="00287173" w:rsidRDefault="005870C7" w:rsidP="00534DA7">
            <w:pPr>
              <w:spacing w:after="0"/>
              <w:jc w:val="left"/>
              <w:rPr>
                <w:rFonts w:ascii="Times" w:hAnsi="Times" w:cs="Times"/>
                <w:szCs w:val="20"/>
                <w:lang w:val="en-GB"/>
              </w:rPr>
            </w:pPr>
            <w:r w:rsidRPr="00287173">
              <w:rPr>
                <w:rFonts w:ascii="Times" w:hAnsi="Times" w:cs="Times"/>
                <w:szCs w:val="20"/>
                <w:lang w:val="en-GB"/>
              </w:rPr>
              <w:t xml:space="preserve">For SBFD-aware UE transmission and reception in an SBFD symbol, consider the following options to determine link direction, i.e. whether to transmit or to receive in the SBFD symbol. </w:t>
            </w:r>
          </w:p>
          <w:p w14:paraId="795AF5F0"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Option 1: UE determines link direction based on configured/scheduled transmissions/receptions and collision handling (if any).</w:t>
            </w:r>
          </w:p>
          <w:p w14:paraId="3199F385"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Option 2: link direction is indicated by gNB explicitly.</w:t>
            </w:r>
          </w:p>
          <w:p w14:paraId="7D1AE6C7" w14:textId="0C8F7C37" w:rsidR="005870C7" w:rsidRDefault="005870C7" w:rsidP="00534DA7">
            <w:pPr>
              <w:spacing w:after="0"/>
              <w:jc w:val="left"/>
              <w:rPr>
                <w:lang w:val="en-GB"/>
              </w:rPr>
            </w:pPr>
            <w:r w:rsidRPr="00287173">
              <w:rPr>
                <w:rFonts w:ascii="Times" w:hAnsi="Times" w:cs="Times"/>
                <w:szCs w:val="20"/>
                <w:lang w:val="en-GB"/>
              </w:rPr>
              <w:t xml:space="preserve">Other options are not precluded. </w:t>
            </w:r>
          </w:p>
        </w:tc>
      </w:tr>
    </w:tbl>
    <w:p w14:paraId="0A6A6A09" w14:textId="1F02009E" w:rsidR="00393EAD" w:rsidRDefault="00393EAD" w:rsidP="007566ED">
      <w:pPr>
        <w:rPr>
          <w:lang w:val="en-GB"/>
        </w:rPr>
      </w:pPr>
      <w:r>
        <w:rPr>
          <w:lang w:val="en-GB"/>
        </w:rPr>
        <w:t xml:space="preserve"> </w:t>
      </w:r>
    </w:p>
    <w:p w14:paraId="1FE76FBB" w14:textId="337A8D04" w:rsidR="00317FDC" w:rsidRDefault="009B5FA1" w:rsidP="007566ED">
      <w:pPr>
        <w:rPr>
          <w:lang w:val="en-GB"/>
        </w:rPr>
      </w:pPr>
      <w:r>
        <w:rPr>
          <w:lang w:val="en-GB"/>
        </w:rPr>
        <w:t xml:space="preserve">The main </w:t>
      </w:r>
      <w:r w:rsidR="00311447">
        <w:rPr>
          <w:lang w:val="en-GB"/>
        </w:rPr>
        <w:t xml:space="preserve">challenge here comes from the fact that the UE is half-duplex </w:t>
      </w:r>
      <w:r w:rsidR="000470D8">
        <w:rPr>
          <w:lang w:val="en-GB"/>
        </w:rPr>
        <w:t xml:space="preserve">while the </w:t>
      </w:r>
      <w:r w:rsidR="00E606F5">
        <w:rPr>
          <w:lang w:val="en-GB"/>
        </w:rPr>
        <w:t>gNB</w:t>
      </w:r>
      <w:r w:rsidR="000470D8">
        <w:rPr>
          <w:lang w:val="en-GB"/>
        </w:rPr>
        <w:t xml:space="preserve"> is full</w:t>
      </w:r>
      <w:r w:rsidR="004C70EA">
        <w:rPr>
          <w:lang w:val="en-GB"/>
        </w:rPr>
        <w:t xml:space="preserve"> </w:t>
      </w:r>
      <w:r w:rsidR="000470D8">
        <w:rPr>
          <w:lang w:val="en-GB"/>
        </w:rPr>
        <w:t xml:space="preserve">duplex, therefore </w:t>
      </w:r>
      <w:r w:rsidR="00163D19">
        <w:rPr>
          <w:lang w:val="en-GB"/>
        </w:rPr>
        <w:t xml:space="preserve">some companies raised </w:t>
      </w:r>
      <w:r w:rsidR="00CA2DED">
        <w:rPr>
          <w:lang w:val="en-GB"/>
        </w:rPr>
        <w:t xml:space="preserve">potential link direction ambiguities or need of extra means for the UE to know whether to prioritize DL reception or UL transmission </w:t>
      </w:r>
      <w:r w:rsidR="00E4409F">
        <w:rPr>
          <w:lang w:val="en-GB"/>
        </w:rPr>
        <w:t xml:space="preserve">in </w:t>
      </w:r>
      <w:r w:rsidR="00317FDC">
        <w:rPr>
          <w:lang w:val="en-GB"/>
        </w:rPr>
        <w:t xml:space="preserve">the SBFD </w:t>
      </w:r>
      <w:r w:rsidR="00E4409F">
        <w:rPr>
          <w:lang w:val="en-GB"/>
        </w:rPr>
        <w:t>symbols</w:t>
      </w:r>
      <w:r w:rsidR="004B26CF">
        <w:rPr>
          <w:lang w:val="en-GB"/>
        </w:rPr>
        <w:t xml:space="preserve">. </w:t>
      </w:r>
    </w:p>
    <w:p w14:paraId="098585C7" w14:textId="6C55E60F" w:rsidR="00443510" w:rsidRPr="008477D4" w:rsidRDefault="00E65EA0" w:rsidP="007566ED">
      <w:pPr>
        <w:rPr>
          <w:lang w:val="en-GB"/>
        </w:rPr>
      </w:pPr>
      <w:r>
        <w:rPr>
          <w:lang w:val="en-GB"/>
        </w:rPr>
        <w:t xml:space="preserve">Option 1 in the agreement above </w:t>
      </w:r>
      <w:r w:rsidR="004C70EA">
        <w:rPr>
          <w:lang w:val="en-GB"/>
        </w:rPr>
        <w:t xml:space="preserve">entails the use of </w:t>
      </w:r>
      <w:r w:rsidR="000D4665">
        <w:rPr>
          <w:lang w:val="en-GB"/>
        </w:rPr>
        <w:t>existing collision handling rules</w:t>
      </w:r>
      <w:r w:rsidR="00312BB8">
        <w:rPr>
          <w:lang w:val="en-GB"/>
        </w:rPr>
        <w:t xml:space="preserve">. </w:t>
      </w:r>
      <w:r w:rsidR="00F959E1">
        <w:rPr>
          <w:lang w:val="en-GB"/>
        </w:rPr>
        <w:t>Here we assume</w:t>
      </w:r>
      <w:r w:rsidR="00BC0272">
        <w:rPr>
          <w:lang w:val="en-GB"/>
        </w:rPr>
        <w:t xml:space="preserve"> that</w:t>
      </w:r>
      <w:r w:rsidR="00F959E1">
        <w:rPr>
          <w:lang w:val="en-GB"/>
        </w:rPr>
        <w:t xml:space="preserve"> the main intention is to use </w:t>
      </w:r>
      <w:r w:rsidR="00BC0272">
        <w:rPr>
          <w:lang w:val="en-GB"/>
        </w:rPr>
        <w:t xml:space="preserve">or build on </w:t>
      </w:r>
      <w:r w:rsidR="00F959E1">
        <w:rPr>
          <w:lang w:val="en-GB"/>
        </w:rPr>
        <w:t>the</w:t>
      </w:r>
      <w:r w:rsidR="00312BB8">
        <w:rPr>
          <w:lang w:val="en-GB"/>
        </w:rPr>
        <w:t xml:space="preserve"> </w:t>
      </w:r>
      <w:r w:rsidR="00637EDD">
        <w:rPr>
          <w:lang w:val="en-GB"/>
        </w:rPr>
        <w:t xml:space="preserve">existing rules for UL/DL collision handling </w:t>
      </w:r>
      <w:r w:rsidR="00C32614">
        <w:rPr>
          <w:lang w:val="en-GB"/>
        </w:rPr>
        <w:t xml:space="preserve">on flexible symbols </w:t>
      </w:r>
      <w:r w:rsidR="00F959E1">
        <w:rPr>
          <w:lang w:val="en-GB"/>
        </w:rPr>
        <w:t xml:space="preserve">as </w:t>
      </w:r>
      <w:r w:rsidR="00C32614">
        <w:rPr>
          <w:lang w:val="en-GB"/>
        </w:rPr>
        <w:t>specified in TS 38.213, Clause 11.1</w:t>
      </w:r>
      <w:r w:rsidR="000F5837">
        <w:rPr>
          <w:lang w:val="en-GB"/>
        </w:rPr>
        <w:t xml:space="preserve"> (</w:t>
      </w:r>
      <w:r w:rsidR="007743A2">
        <w:rPr>
          <w:lang w:val="en-GB"/>
        </w:rPr>
        <w:t>n</w:t>
      </w:r>
      <w:r w:rsidR="000F5837">
        <w:rPr>
          <w:lang w:val="en-GB"/>
        </w:rPr>
        <w:t xml:space="preserve">ote that more details related to </w:t>
      </w:r>
      <w:r w:rsidR="007743A2">
        <w:rPr>
          <w:lang w:val="en-GB"/>
        </w:rPr>
        <w:t xml:space="preserve">these </w:t>
      </w:r>
      <w:r w:rsidR="000F5837">
        <w:rPr>
          <w:lang w:val="en-GB"/>
        </w:rPr>
        <w:t xml:space="preserve">collision handling </w:t>
      </w:r>
      <w:r w:rsidR="007743A2">
        <w:rPr>
          <w:lang w:val="en-GB"/>
        </w:rPr>
        <w:t xml:space="preserve">rules </w:t>
      </w:r>
      <w:r w:rsidR="000F5837">
        <w:rPr>
          <w:lang w:val="en-GB"/>
        </w:rPr>
        <w:t xml:space="preserve">are provided in </w:t>
      </w:r>
      <w:r w:rsidR="000F5837" w:rsidRPr="00534DA7">
        <w:rPr>
          <w:lang w:val="en-GB"/>
        </w:rPr>
        <w:t>Section 7</w:t>
      </w:r>
      <w:r w:rsidR="000F5837">
        <w:rPr>
          <w:lang w:val="en-GB"/>
        </w:rPr>
        <w:t xml:space="preserve"> of this document)</w:t>
      </w:r>
      <w:r w:rsidR="00307FF0">
        <w:rPr>
          <w:lang w:val="en-GB"/>
        </w:rPr>
        <w:t>. Option 2, in our understanding</w:t>
      </w:r>
      <w:r w:rsidR="003C7C94">
        <w:rPr>
          <w:lang w:val="en-GB"/>
        </w:rPr>
        <w:t xml:space="preserve">, entails </w:t>
      </w:r>
      <w:r w:rsidR="00047A34">
        <w:rPr>
          <w:lang w:val="en-GB"/>
        </w:rPr>
        <w:t xml:space="preserve">the use of </w:t>
      </w:r>
      <w:r w:rsidR="00307FF0">
        <w:rPr>
          <w:lang w:val="en-GB"/>
        </w:rPr>
        <w:t>additional</w:t>
      </w:r>
      <w:r w:rsidR="00047A34">
        <w:rPr>
          <w:lang w:val="en-GB"/>
        </w:rPr>
        <w:t xml:space="preserve"> or new</w:t>
      </w:r>
      <w:r w:rsidR="00307FF0">
        <w:rPr>
          <w:lang w:val="en-GB"/>
        </w:rPr>
        <w:t xml:space="preserve"> </w:t>
      </w:r>
      <w:r w:rsidR="00A7082C">
        <w:rPr>
          <w:lang w:val="en-GB"/>
        </w:rPr>
        <w:t>signalling</w:t>
      </w:r>
      <w:r w:rsidR="00307FF0">
        <w:rPr>
          <w:lang w:val="en-GB"/>
        </w:rPr>
        <w:t xml:space="preserve"> to </w:t>
      </w:r>
      <w:r w:rsidR="00A7082C">
        <w:rPr>
          <w:lang w:val="en-GB"/>
        </w:rPr>
        <w:t xml:space="preserve">explicitly </w:t>
      </w:r>
      <w:r w:rsidR="00615815">
        <w:rPr>
          <w:lang w:val="en-GB"/>
        </w:rPr>
        <w:t xml:space="preserve">indicate the UE whether </w:t>
      </w:r>
      <w:r w:rsidR="00B57936">
        <w:rPr>
          <w:lang w:val="en-GB"/>
        </w:rPr>
        <w:t xml:space="preserve">the UE shall regard some SBFD symbols </w:t>
      </w:r>
      <w:r w:rsidR="003C7C83">
        <w:rPr>
          <w:lang w:val="en-GB"/>
        </w:rPr>
        <w:t xml:space="preserve">as </w:t>
      </w:r>
      <w:r w:rsidR="003C7C83" w:rsidRPr="00534DA7">
        <w:rPr>
          <w:i/>
          <w:iCs/>
          <w:lang w:val="en-GB"/>
        </w:rPr>
        <w:t>uplink</w:t>
      </w:r>
      <w:r w:rsidR="003C7C83">
        <w:rPr>
          <w:lang w:val="en-GB"/>
        </w:rPr>
        <w:t xml:space="preserve"> or </w:t>
      </w:r>
      <w:r w:rsidR="003C7C83" w:rsidRPr="00534DA7">
        <w:rPr>
          <w:i/>
          <w:iCs/>
          <w:lang w:val="en-GB"/>
        </w:rPr>
        <w:t>downlink</w:t>
      </w:r>
      <w:r w:rsidR="008477D4">
        <w:rPr>
          <w:lang w:val="en-GB"/>
        </w:rPr>
        <w:t xml:space="preserve">, </w:t>
      </w:r>
      <w:r w:rsidR="001B6DC7">
        <w:rPr>
          <w:lang w:val="en-GB"/>
        </w:rPr>
        <w:t>which can be e.g. used to</w:t>
      </w:r>
      <w:r w:rsidR="00051D58">
        <w:rPr>
          <w:lang w:val="en-GB"/>
        </w:rPr>
        <w:t xml:space="preserve"> ignore </w:t>
      </w:r>
      <w:r w:rsidR="00AC4272">
        <w:rPr>
          <w:lang w:val="en-GB"/>
        </w:rPr>
        <w:t xml:space="preserve">configured transmissions/receptions </w:t>
      </w:r>
      <w:r w:rsidR="004E0183">
        <w:rPr>
          <w:lang w:val="en-GB"/>
        </w:rPr>
        <w:t xml:space="preserve">in the opposite link direction. </w:t>
      </w:r>
    </w:p>
    <w:p w14:paraId="59B52762" w14:textId="6C6F5D51" w:rsidR="00E34049" w:rsidRDefault="00F959E1" w:rsidP="007566ED">
      <w:pPr>
        <w:rPr>
          <w:lang w:val="en-GB"/>
        </w:rPr>
      </w:pPr>
      <w:r>
        <w:rPr>
          <w:lang w:val="en-GB"/>
        </w:rPr>
        <w:t>In our view,</w:t>
      </w:r>
      <w:r w:rsidR="00CD109C">
        <w:rPr>
          <w:lang w:val="en-GB"/>
        </w:rPr>
        <w:t xml:space="preserve"> to minimize specification effort,</w:t>
      </w:r>
      <w:r>
        <w:rPr>
          <w:lang w:val="en-GB"/>
        </w:rPr>
        <w:t xml:space="preserve"> </w:t>
      </w:r>
      <w:r w:rsidR="00C43C75">
        <w:rPr>
          <w:lang w:val="en-GB"/>
        </w:rPr>
        <w:t xml:space="preserve">we think existing rules for UL/DL collision handling on flexible symbols </w:t>
      </w:r>
      <w:r w:rsidR="0055120E">
        <w:rPr>
          <w:lang w:val="en-GB"/>
        </w:rPr>
        <w:t xml:space="preserve">should be the baseline </w:t>
      </w:r>
      <w:r w:rsidR="000B7A6C">
        <w:rPr>
          <w:lang w:val="en-GB"/>
        </w:rPr>
        <w:t xml:space="preserve">for </w:t>
      </w:r>
      <w:r w:rsidR="00C43C75">
        <w:rPr>
          <w:lang w:val="en-GB"/>
        </w:rPr>
        <w:t xml:space="preserve">determining </w:t>
      </w:r>
      <w:r w:rsidR="00D143D4">
        <w:rPr>
          <w:lang w:val="en-GB"/>
        </w:rPr>
        <w:t>the link direction</w:t>
      </w:r>
      <w:r w:rsidR="00E96B16">
        <w:rPr>
          <w:lang w:val="en-GB"/>
        </w:rPr>
        <w:t xml:space="preserve"> </w:t>
      </w:r>
      <w:r w:rsidR="00E34049">
        <w:rPr>
          <w:lang w:val="en-GB"/>
        </w:rPr>
        <w:t>on SBFD symbols</w:t>
      </w:r>
      <w:r w:rsidR="00BB6785">
        <w:rPr>
          <w:lang w:val="en-GB"/>
        </w:rPr>
        <w:t xml:space="preserve">. </w:t>
      </w:r>
      <w:r w:rsidR="00F5714D">
        <w:rPr>
          <w:lang w:val="en-GB"/>
        </w:rPr>
        <w:t xml:space="preserve">In other words, as baseline, we </w:t>
      </w:r>
      <w:r w:rsidR="005A296A">
        <w:rPr>
          <w:lang w:val="en-GB"/>
        </w:rPr>
        <w:t xml:space="preserve">should </w:t>
      </w:r>
      <w:r w:rsidR="009D4BC7">
        <w:rPr>
          <w:lang w:val="en-GB"/>
        </w:rPr>
        <w:t>target to rely as little as possible</w:t>
      </w:r>
      <w:r w:rsidR="00F5714D">
        <w:rPr>
          <w:lang w:val="en-GB"/>
        </w:rPr>
        <w:t xml:space="preserve"> on additional signalling </w:t>
      </w:r>
      <w:r w:rsidR="00776405">
        <w:rPr>
          <w:lang w:val="en-GB"/>
        </w:rPr>
        <w:t xml:space="preserve">or </w:t>
      </w:r>
      <w:r w:rsidR="007D3279">
        <w:rPr>
          <w:lang w:val="en-GB"/>
        </w:rPr>
        <w:t>avoid</w:t>
      </w:r>
      <w:r w:rsidR="005A296A">
        <w:rPr>
          <w:lang w:val="en-GB"/>
        </w:rPr>
        <w:t xml:space="preserve"> hav</w:t>
      </w:r>
      <w:r w:rsidR="007D3279">
        <w:rPr>
          <w:lang w:val="en-GB"/>
        </w:rPr>
        <w:t>ing</w:t>
      </w:r>
      <w:r w:rsidR="005A296A">
        <w:rPr>
          <w:lang w:val="en-GB"/>
        </w:rPr>
        <w:t xml:space="preserve"> a separate</w:t>
      </w:r>
      <w:r w:rsidR="005E522C">
        <w:rPr>
          <w:lang w:val="en-GB"/>
        </w:rPr>
        <w:t>/alternative mechanism</w:t>
      </w:r>
      <w:r w:rsidR="00117632">
        <w:rPr>
          <w:lang w:val="en-GB"/>
        </w:rPr>
        <w:t xml:space="preserve"> to perform UL/DL link direction determination </w:t>
      </w:r>
      <w:r w:rsidR="009D4BC7">
        <w:rPr>
          <w:lang w:val="en-GB"/>
        </w:rPr>
        <w:t>as this</w:t>
      </w:r>
      <w:r w:rsidR="00DF0284">
        <w:rPr>
          <w:lang w:val="en-GB"/>
        </w:rPr>
        <w:t xml:space="preserve"> </w:t>
      </w:r>
      <w:r w:rsidR="00583F3C">
        <w:rPr>
          <w:lang w:val="en-GB"/>
        </w:rPr>
        <w:t>would</w:t>
      </w:r>
      <w:r w:rsidR="00DF0284">
        <w:rPr>
          <w:lang w:val="en-GB"/>
        </w:rPr>
        <w:t xml:space="preserve"> </w:t>
      </w:r>
      <w:r w:rsidR="00D61317">
        <w:rPr>
          <w:lang w:val="en-GB"/>
        </w:rPr>
        <w:t xml:space="preserve">complicate the </w:t>
      </w:r>
      <w:r w:rsidR="00EB29BA">
        <w:rPr>
          <w:lang w:val="en-GB"/>
        </w:rPr>
        <w:t>scheduling</w:t>
      </w:r>
      <w:r w:rsidR="00D61317">
        <w:rPr>
          <w:lang w:val="en-GB"/>
        </w:rPr>
        <w:t xml:space="preserve"> of </w:t>
      </w:r>
      <w:r w:rsidR="00EB29BA">
        <w:rPr>
          <w:lang w:val="en-GB"/>
        </w:rPr>
        <w:t>legacy and SBFD-aware UEs in the cell</w:t>
      </w:r>
      <w:r w:rsidR="001B6DC7">
        <w:rPr>
          <w:lang w:val="en-GB"/>
        </w:rPr>
        <w:t xml:space="preserve"> (since legacy UEs w</w:t>
      </w:r>
      <w:r w:rsidR="00BB3B9B">
        <w:rPr>
          <w:lang w:val="en-GB"/>
        </w:rPr>
        <w:t>ould not support new rules specified in Option 2</w:t>
      </w:r>
      <w:r w:rsidR="001B6DC7">
        <w:rPr>
          <w:lang w:val="en-GB"/>
        </w:rPr>
        <w:t>)</w:t>
      </w:r>
      <w:r w:rsidR="00EB29BA">
        <w:rPr>
          <w:lang w:val="en-GB"/>
        </w:rPr>
        <w:t xml:space="preserve">. </w:t>
      </w:r>
      <w:r w:rsidR="008C7769" w:rsidRPr="006E6256">
        <w:rPr>
          <w:lang w:val="en-GB"/>
        </w:rPr>
        <w:t xml:space="preserve">Note furthermore </w:t>
      </w:r>
      <w:r w:rsidR="00CF2B2A" w:rsidRPr="006E6256">
        <w:rPr>
          <w:lang w:val="en-GB"/>
        </w:rPr>
        <w:t xml:space="preserve">that Option 2 </w:t>
      </w:r>
      <w:r w:rsidR="00A33F09" w:rsidRPr="00534DA7">
        <w:rPr>
          <w:lang w:val="en-GB"/>
        </w:rPr>
        <w:t>may</w:t>
      </w:r>
      <w:r w:rsidR="00DF0284" w:rsidRPr="006E6256">
        <w:rPr>
          <w:lang w:val="en-GB"/>
        </w:rPr>
        <w:t xml:space="preserve"> i)</w:t>
      </w:r>
      <w:r w:rsidR="00583F3C" w:rsidRPr="006E6256">
        <w:rPr>
          <w:lang w:val="en-GB"/>
        </w:rPr>
        <w:t xml:space="preserve"> limit the UL/DL scheduling flexibility </w:t>
      </w:r>
      <w:r w:rsidR="00581B60" w:rsidRPr="006E6256">
        <w:rPr>
          <w:lang w:val="en-GB"/>
        </w:rPr>
        <w:t>or peak UL/DL throughput for the UE</w:t>
      </w:r>
      <w:r w:rsidR="009D4BC7" w:rsidRPr="006E6256">
        <w:rPr>
          <w:lang w:val="en-GB"/>
        </w:rPr>
        <w:t xml:space="preserve">, </w:t>
      </w:r>
      <w:r w:rsidR="00581B60" w:rsidRPr="006E6256">
        <w:rPr>
          <w:lang w:val="en-GB"/>
        </w:rPr>
        <w:t xml:space="preserve">e.g. in case the </w:t>
      </w:r>
      <w:r w:rsidR="00F87E5A" w:rsidRPr="006E6256">
        <w:rPr>
          <w:lang w:val="en-GB"/>
        </w:rPr>
        <w:t xml:space="preserve">additional signalling is provided by RRC, or ii) prone to errors </w:t>
      </w:r>
      <w:r w:rsidR="00744CFA" w:rsidRPr="006E6256">
        <w:rPr>
          <w:lang w:val="en-GB"/>
        </w:rPr>
        <w:t>and additional overhead</w:t>
      </w:r>
      <w:r w:rsidR="009D4BC7" w:rsidRPr="006E6256">
        <w:rPr>
          <w:lang w:val="en-GB"/>
        </w:rPr>
        <w:t xml:space="preserve">, in case PHY or MAC </w:t>
      </w:r>
      <w:r w:rsidR="00AB3B08" w:rsidRPr="00534DA7">
        <w:rPr>
          <w:lang w:val="en-GB"/>
        </w:rPr>
        <w:t>signalling</w:t>
      </w:r>
      <w:r w:rsidR="009D4BC7" w:rsidRPr="006E6256">
        <w:rPr>
          <w:lang w:val="en-GB"/>
        </w:rPr>
        <w:t xml:space="preserve"> is used.</w:t>
      </w:r>
      <w:r w:rsidR="009D4BC7">
        <w:rPr>
          <w:lang w:val="en-GB"/>
        </w:rPr>
        <w:t xml:space="preserve"> </w:t>
      </w:r>
      <w:proofErr w:type="gramStart"/>
      <w:r w:rsidR="00AF3A22">
        <w:rPr>
          <w:lang w:val="en-GB"/>
        </w:rPr>
        <w:t>Last but not least</w:t>
      </w:r>
      <w:proofErr w:type="gramEnd"/>
      <w:r w:rsidR="00AF3A22">
        <w:rPr>
          <w:lang w:val="en-GB"/>
        </w:rPr>
        <w:t>, if the link direction is simply to tell the UE to always consider an SBFD slot as either UL or DL, then the benefit of link direction indication is unclear and gNB should not configure the slot as SBFD slot in the first place. In contrast, if the link direction is to tell the UE link direction only in case of UL/DL collision, then using only Option 1 should be sufficient for that purpose.</w:t>
      </w:r>
      <w:r w:rsidR="00EF0AA7">
        <w:rPr>
          <w:lang w:val="en-GB"/>
        </w:rPr>
        <w:t xml:space="preserve"> In other words, </w:t>
      </w:r>
      <w:r w:rsidR="00014B77">
        <w:rPr>
          <w:lang w:val="en-GB"/>
        </w:rPr>
        <w:t xml:space="preserve">we disagree with Option 2 in the sense that </w:t>
      </w:r>
      <w:r w:rsidR="00DE05EC">
        <w:rPr>
          <w:lang w:val="en-GB"/>
        </w:rPr>
        <w:t xml:space="preserve">it </w:t>
      </w:r>
      <w:r w:rsidR="00BC01FD">
        <w:rPr>
          <w:lang w:val="en-GB"/>
        </w:rPr>
        <w:t>assign</w:t>
      </w:r>
      <w:r w:rsidR="00966B1C">
        <w:rPr>
          <w:lang w:val="en-GB"/>
        </w:rPr>
        <w:t>s</w:t>
      </w:r>
      <w:r w:rsidR="00BC01FD">
        <w:rPr>
          <w:lang w:val="en-GB"/>
        </w:rPr>
        <w:t xml:space="preserve"> a pre-defined link direction </w:t>
      </w:r>
      <w:r w:rsidR="004015E6">
        <w:rPr>
          <w:lang w:val="en-GB"/>
        </w:rPr>
        <w:t xml:space="preserve">(e.g. per slot) to the UE, </w:t>
      </w:r>
      <w:r w:rsidR="002F635B">
        <w:rPr>
          <w:lang w:val="en-GB"/>
        </w:rPr>
        <w:t xml:space="preserve">while </w:t>
      </w:r>
      <w:r w:rsidR="004B46C3">
        <w:rPr>
          <w:lang w:val="en-GB"/>
        </w:rPr>
        <w:t xml:space="preserve">we </w:t>
      </w:r>
      <w:r w:rsidR="00771223">
        <w:rPr>
          <w:lang w:val="en-GB"/>
        </w:rPr>
        <w:t xml:space="preserve">support </w:t>
      </w:r>
      <w:r w:rsidR="00E1209A">
        <w:rPr>
          <w:lang w:val="en-GB"/>
        </w:rPr>
        <w:t xml:space="preserve">Option 1 with </w:t>
      </w:r>
      <w:r w:rsidR="008A7CA2">
        <w:rPr>
          <w:lang w:val="en-GB"/>
        </w:rPr>
        <w:t xml:space="preserve">potentially additional indications that allows the UE </w:t>
      </w:r>
      <w:r w:rsidR="000672CA">
        <w:rPr>
          <w:lang w:val="en-GB"/>
        </w:rPr>
        <w:t>to determine UL/DL priorities</w:t>
      </w:r>
      <w:r w:rsidR="006B28E3">
        <w:rPr>
          <w:lang w:val="en-GB"/>
        </w:rPr>
        <w:t>; these prio</w:t>
      </w:r>
      <w:r w:rsidR="000728B1">
        <w:rPr>
          <w:lang w:val="en-GB"/>
        </w:rPr>
        <w:t>rities</w:t>
      </w:r>
      <w:r w:rsidR="000672CA">
        <w:rPr>
          <w:lang w:val="en-GB"/>
        </w:rPr>
        <w:t xml:space="preserve"> </w:t>
      </w:r>
      <w:r w:rsidR="00E3360B">
        <w:rPr>
          <w:lang w:val="en-GB"/>
        </w:rPr>
        <w:t xml:space="preserve">might be </w:t>
      </w:r>
      <w:proofErr w:type="gramStart"/>
      <w:r w:rsidR="00E61416">
        <w:rPr>
          <w:lang w:val="en-GB"/>
        </w:rPr>
        <w:t>taken into account</w:t>
      </w:r>
      <w:proofErr w:type="gramEnd"/>
      <w:r w:rsidR="00E61416">
        <w:rPr>
          <w:lang w:val="en-GB"/>
        </w:rPr>
        <w:t xml:space="preserve"> </w:t>
      </w:r>
      <w:r w:rsidR="00AC1631">
        <w:rPr>
          <w:lang w:val="en-GB"/>
        </w:rPr>
        <w:t>for specific</w:t>
      </w:r>
      <w:r w:rsidR="003E011C">
        <w:rPr>
          <w:lang w:val="en-GB"/>
        </w:rPr>
        <w:t xml:space="preserve"> </w:t>
      </w:r>
      <w:r w:rsidR="00E3360B">
        <w:rPr>
          <w:lang w:val="en-GB"/>
        </w:rPr>
        <w:t xml:space="preserve">UL/DL collision </w:t>
      </w:r>
      <w:r w:rsidR="00AC1631">
        <w:rPr>
          <w:lang w:val="en-GB"/>
        </w:rPr>
        <w:t>cases</w:t>
      </w:r>
      <w:r w:rsidR="00BE471D">
        <w:rPr>
          <w:lang w:val="en-GB"/>
        </w:rPr>
        <w:t>.</w:t>
      </w:r>
    </w:p>
    <w:p w14:paraId="787A6A0C" w14:textId="7C6CB139" w:rsidR="00BE471D" w:rsidRDefault="00BE471D" w:rsidP="007566ED">
      <w:pPr>
        <w:rPr>
          <w:lang w:val="en-GB"/>
        </w:rPr>
      </w:pPr>
      <w:r>
        <w:rPr>
          <w:lang w:val="en-GB"/>
        </w:rPr>
        <w:lastRenderedPageBreak/>
        <w:t xml:space="preserve">To further exemplify the problem, </w:t>
      </w:r>
      <w:r w:rsidR="0034121C">
        <w:rPr>
          <w:lang w:val="en-GB"/>
        </w:rPr>
        <w:t xml:space="preserve">in </w:t>
      </w:r>
      <w:r w:rsidR="00BE1D2A">
        <w:rPr>
          <w:lang w:val="en-GB"/>
        </w:rPr>
        <w:fldChar w:fldCharType="begin"/>
      </w:r>
      <w:r w:rsidR="00BE1D2A">
        <w:rPr>
          <w:lang w:val="en-GB"/>
        </w:rPr>
        <w:instrText xml:space="preserve"> REF _Ref172113341 \h </w:instrText>
      </w:r>
      <w:r w:rsidR="00BE1D2A">
        <w:rPr>
          <w:lang w:val="en-GB"/>
        </w:rPr>
      </w:r>
      <w:r w:rsidR="00BE1D2A">
        <w:rPr>
          <w:lang w:val="en-GB"/>
        </w:rPr>
        <w:fldChar w:fldCharType="separate"/>
      </w:r>
      <w:r w:rsidR="00BE1D2A">
        <w:t xml:space="preserve">Figure </w:t>
      </w:r>
      <w:r w:rsidR="00BE1D2A">
        <w:rPr>
          <w:noProof/>
        </w:rPr>
        <w:t>4</w:t>
      </w:r>
      <w:r w:rsidR="00BE1D2A">
        <w:rPr>
          <w:lang w:val="en-GB"/>
        </w:rPr>
        <w:fldChar w:fldCharType="end"/>
      </w:r>
      <w:r w:rsidR="0034121C">
        <w:rPr>
          <w:lang w:val="en-GB"/>
        </w:rPr>
        <w:t xml:space="preserve"> </w:t>
      </w:r>
      <w:r w:rsidR="00C50092">
        <w:rPr>
          <w:lang w:val="en-GB"/>
        </w:rPr>
        <w:t xml:space="preserve">we </w:t>
      </w:r>
      <w:r w:rsidR="00063B4B">
        <w:rPr>
          <w:lang w:val="en-GB"/>
        </w:rPr>
        <w:t xml:space="preserve">compare Option 2 on </w:t>
      </w:r>
      <w:r w:rsidR="00063B4B">
        <w:rPr>
          <w:i/>
          <w:iCs/>
          <w:lang w:val="en-GB"/>
        </w:rPr>
        <w:t>link direction indication</w:t>
      </w:r>
      <w:r w:rsidR="00063B4B">
        <w:rPr>
          <w:lang w:val="en-GB"/>
        </w:rPr>
        <w:t xml:space="preserve"> </w:t>
      </w:r>
      <w:r w:rsidR="0034121C">
        <w:rPr>
          <w:lang w:val="en-GB"/>
        </w:rPr>
        <w:t>(</w:t>
      </w:r>
      <w:r w:rsidR="0034121C">
        <w:rPr>
          <w:lang w:val="en-GB"/>
        </w:rPr>
        <w:fldChar w:fldCharType="begin"/>
      </w:r>
      <w:r w:rsidR="0034121C">
        <w:rPr>
          <w:lang w:val="en-GB"/>
        </w:rPr>
        <w:instrText xml:space="preserve"> REF _Ref172113341 \h </w:instrText>
      </w:r>
      <w:r w:rsidR="0034121C">
        <w:rPr>
          <w:lang w:val="en-GB"/>
        </w:rPr>
      </w:r>
      <w:r w:rsidR="0034121C">
        <w:rPr>
          <w:lang w:val="en-GB"/>
        </w:rPr>
        <w:fldChar w:fldCharType="separate"/>
      </w:r>
      <w:r w:rsidR="00ED283A">
        <w:t xml:space="preserve">Figure </w:t>
      </w:r>
      <w:r w:rsidR="00ED283A">
        <w:rPr>
          <w:noProof/>
        </w:rPr>
        <w:t>4</w:t>
      </w:r>
      <w:r w:rsidR="0034121C">
        <w:rPr>
          <w:lang w:val="en-GB"/>
        </w:rPr>
        <w:fldChar w:fldCharType="end"/>
      </w:r>
      <w:r w:rsidR="0034121C">
        <w:rPr>
          <w:lang w:val="en-GB"/>
        </w:rPr>
        <w:t xml:space="preserve">A) </w:t>
      </w:r>
      <w:r w:rsidR="00063B4B">
        <w:rPr>
          <w:lang w:val="en-GB"/>
        </w:rPr>
        <w:t xml:space="preserve">with </w:t>
      </w:r>
      <w:r w:rsidR="0034121C">
        <w:rPr>
          <w:lang w:val="en-GB"/>
        </w:rPr>
        <w:t>an alternative approach of providing additional information to aid the collision</w:t>
      </w:r>
      <w:r w:rsidR="003F3DCA">
        <w:rPr>
          <w:lang w:val="en-GB"/>
        </w:rPr>
        <w:t xml:space="preserve"> </w:t>
      </w:r>
      <w:r w:rsidR="0034121C">
        <w:rPr>
          <w:lang w:val="en-GB"/>
        </w:rPr>
        <w:t>handling procedure (</w:t>
      </w:r>
      <w:r w:rsidR="0034121C">
        <w:rPr>
          <w:lang w:val="en-GB"/>
        </w:rPr>
        <w:fldChar w:fldCharType="begin"/>
      </w:r>
      <w:r w:rsidR="0034121C">
        <w:rPr>
          <w:lang w:val="en-GB"/>
        </w:rPr>
        <w:instrText xml:space="preserve"> REF _Ref172113341 \h </w:instrText>
      </w:r>
      <w:r w:rsidR="0034121C">
        <w:rPr>
          <w:lang w:val="en-GB"/>
        </w:rPr>
      </w:r>
      <w:r w:rsidR="0034121C">
        <w:rPr>
          <w:lang w:val="en-GB"/>
        </w:rPr>
        <w:fldChar w:fldCharType="separate"/>
      </w:r>
      <w:r w:rsidR="00ED283A">
        <w:t xml:space="preserve">Figure </w:t>
      </w:r>
      <w:r w:rsidR="00ED283A">
        <w:rPr>
          <w:noProof/>
        </w:rPr>
        <w:t>4</w:t>
      </w:r>
      <w:r w:rsidR="0034121C">
        <w:rPr>
          <w:lang w:val="en-GB"/>
        </w:rPr>
        <w:fldChar w:fldCharType="end"/>
      </w:r>
      <w:r w:rsidR="0034121C">
        <w:rPr>
          <w:lang w:val="en-GB"/>
        </w:rPr>
        <w:t>B)</w:t>
      </w:r>
      <w:r w:rsidR="00860BF1">
        <w:rPr>
          <w:lang w:val="en-GB"/>
        </w:rPr>
        <w:t xml:space="preserve">. </w:t>
      </w:r>
      <w:r w:rsidR="003E0931">
        <w:rPr>
          <w:lang w:val="en-GB"/>
        </w:rPr>
        <w:t xml:space="preserve">In </w:t>
      </w:r>
      <w:r w:rsidR="003E0931">
        <w:rPr>
          <w:lang w:val="en-GB"/>
        </w:rPr>
        <w:fldChar w:fldCharType="begin"/>
      </w:r>
      <w:r w:rsidR="003E0931">
        <w:rPr>
          <w:lang w:val="en-GB"/>
        </w:rPr>
        <w:instrText xml:space="preserve"> REF _Ref172113341 \h </w:instrText>
      </w:r>
      <w:r w:rsidR="003E0931">
        <w:rPr>
          <w:lang w:val="en-GB"/>
        </w:rPr>
      </w:r>
      <w:r w:rsidR="003E0931">
        <w:rPr>
          <w:lang w:val="en-GB"/>
        </w:rPr>
        <w:fldChar w:fldCharType="separate"/>
      </w:r>
      <w:r w:rsidR="00ED283A">
        <w:t xml:space="preserve">Figure </w:t>
      </w:r>
      <w:r w:rsidR="00ED283A">
        <w:rPr>
          <w:noProof/>
        </w:rPr>
        <w:t>4</w:t>
      </w:r>
      <w:r w:rsidR="003E0931">
        <w:rPr>
          <w:lang w:val="en-GB"/>
        </w:rPr>
        <w:fldChar w:fldCharType="end"/>
      </w:r>
      <w:r w:rsidR="003E0931">
        <w:rPr>
          <w:lang w:val="en-GB"/>
        </w:rPr>
        <w:t>A</w:t>
      </w:r>
      <w:r w:rsidR="004F78D9">
        <w:rPr>
          <w:lang w:val="en-GB"/>
        </w:rPr>
        <w:t>,</w:t>
      </w:r>
      <w:r w:rsidR="0024592D">
        <w:rPr>
          <w:lang w:val="en-GB"/>
        </w:rPr>
        <w:t xml:space="preserve"> the link direction </w:t>
      </w:r>
      <w:r w:rsidR="002F3780">
        <w:rPr>
          <w:lang w:val="en-GB"/>
        </w:rPr>
        <w:t xml:space="preserve">information </w:t>
      </w:r>
      <w:r w:rsidR="00176D9E">
        <w:rPr>
          <w:lang w:val="en-GB"/>
        </w:rPr>
        <w:t xml:space="preserve">may be used to </w:t>
      </w:r>
      <w:r w:rsidR="000D6FE6">
        <w:rPr>
          <w:lang w:val="en-GB"/>
        </w:rPr>
        <w:t xml:space="preserve">cancel or </w:t>
      </w:r>
      <w:r w:rsidR="002F3780">
        <w:rPr>
          <w:lang w:val="en-GB"/>
        </w:rPr>
        <w:t xml:space="preserve">invalidate </w:t>
      </w:r>
      <w:r w:rsidR="000D6FE6">
        <w:rPr>
          <w:lang w:val="en-GB"/>
        </w:rPr>
        <w:t>semi-static signals</w:t>
      </w:r>
      <w:r w:rsidR="002F3780">
        <w:rPr>
          <w:lang w:val="en-GB"/>
        </w:rPr>
        <w:t xml:space="preserve"> configured on the opposite link direction; however, </w:t>
      </w:r>
      <w:r w:rsidR="00F0193C">
        <w:rPr>
          <w:lang w:val="en-GB"/>
        </w:rPr>
        <w:t>the fact that the link direction is fixed</w:t>
      </w:r>
      <w:r w:rsidR="003A09A4">
        <w:rPr>
          <w:lang w:val="en-GB"/>
        </w:rPr>
        <w:t xml:space="preserve">, </w:t>
      </w:r>
      <w:r w:rsidR="000962F1">
        <w:rPr>
          <w:lang w:val="en-GB"/>
        </w:rPr>
        <w:t xml:space="preserve">this approach </w:t>
      </w:r>
      <w:r w:rsidR="009E37C9">
        <w:rPr>
          <w:lang w:val="en-GB"/>
        </w:rPr>
        <w:t xml:space="preserve">would also prevent </w:t>
      </w:r>
      <w:r w:rsidR="007A73C8">
        <w:rPr>
          <w:lang w:val="en-GB"/>
        </w:rPr>
        <w:t xml:space="preserve">e.g. </w:t>
      </w:r>
      <w:r w:rsidR="00425544">
        <w:rPr>
          <w:lang w:val="en-GB"/>
        </w:rPr>
        <w:t xml:space="preserve">receiving a PDCCH that schedules </w:t>
      </w:r>
      <w:r w:rsidR="007A73C8">
        <w:rPr>
          <w:lang w:val="en-GB"/>
        </w:rPr>
        <w:t xml:space="preserve">a </w:t>
      </w:r>
      <w:r w:rsidR="009E37C9">
        <w:rPr>
          <w:lang w:val="en-GB"/>
        </w:rPr>
        <w:t xml:space="preserve">dynamic </w:t>
      </w:r>
      <w:r w:rsidR="00425544">
        <w:rPr>
          <w:lang w:val="en-GB"/>
        </w:rPr>
        <w:t>D</w:t>
      </w:r>
      <w:r w:rsidR="004228F7">
        <w:rPr>
          <w:lang w:val="en-GB"/>
        </w:rPr>
        <w:t xml:space="preserve">L transmission </w:t>
      </w:r>
      <w:r w:rsidR="00E059AA">
        <w:rPr>
          <w:lang w:val="en-GB"/>
        </w:rPr>
        <w:t>in a slot configured as ‘</w:t>
      </w:r>
      <w:r w:rsidR="00425544">
        <w:rPr>
          <w:lang w:val="en-GB"/>
        </w:rPr>
        <w:t>U</w:t>
      </w:r>
      <w:r w:rsidR="00E059AA">
        <w:rPr>
          <w:lang w:val="en-GB"/>
        </w:rPr>
        <w:t>’ by the link direction indication</w:t>
      </w:r>
      <w:r w:rsidR="00783556">
        <w:rPr>
          <w:lang w:val="en-GB"/>
        </w:rPr>
        <w:t>, even though there are no UL transmissions configured or scheduled in the slot</w:t>
      </w:r>
      <w:r w:rsidR="00E059AA">
        <w:rPr>
          <w:lang w:val="en-GB"/>
        </w:rPr>
        <w:t xml:space="preserve">. </w:t>
      </w:r>
      <w:r w:rsidR="00770611">
        <w:rPr>
          <w:lang w:val="en-GB"/>
        </w:rPr>
        <w:t xml:space="preserve">In contrast, in </w:t>
      </w:r>
      <w:r w:rsidR="00770611">
        <w:rPr>
          <w:lang w:val="en-GB"/>
        </w:rPr>
        <w:fldChar w:fldCharType="begin"/>
      </w:r>
      <w:r w:rsidR="00770611">
        <w:rPr>
          <w:lang w:val="en-GB"/>
        </w:rPr>
        <w:instrText xml:space="preserve"> REF _Ref172113341 \h </w:instrText>
      </w:r>
      <w:r w:rsidR="00770611">
        <w:rPr>
          <w:lang w:val="en-GB"/>
        </w:rPr>
      </w:r>
      <w:r w:rsidR="00770611">
        <w:rPr>
          <w:lang w:val="en-GB"/>
        </w:rPr>
        <w:fldChar w:fldCharType="separate"/>
      </w:r>
      <w:r w:rsidR="00ED283A">
        <w:t xml:space="preserve">Figure </w:t>
      </w:r>
      <w:r w:rsidR="00ED283A">
        <w:rPr>
          <w:noProof/>
        </w:rPr>
        <w:t>4</w:t>
      </w:r>
      <w:r w:rsidR="00770611">
        <w:rPr>
          <w:lang w:val="en-GB"/>
        </w:rPr>
        <w:fldChar w:fldCharType="end"/>
      </w:r>
      <w:r w:rsidR="00770611">
        <w:rPr>
          <w:lang w:val="en-GB"/>
        </w:rPr>
        <w:t>B</w:t>
      </w:r>
      <w:r w:rsidR="00B65C82">
        <w:rPr>
          <w:lang w:val="en-GB"/>
        </w:rPr>
        <w:t xml:space="preserve">, the link direction is used </w:t>
      </w:r>
      <w:r w:rsidR="00B61F66">
        <w:rPr>
          <w:lang w:val="en-GB"/>
        </w:rPr>
        <w:t xml:space="preserve">to indicate priority between DL and UL in case of </w:t>
      </w:r>
      <w:r w:rsidR="00792E7B">
        <w:rPr>
          <w:lang w:val="en-GB"/>
        </w:rPr>
        <w:t xml:space="preserve">conflicting </w:t>
      </w:r>
      <w:r w:rsidR="007F6E7D">
        <w:rPr>
          <w:lang w:val="en-GB"/>
        </w:rPr>
        <w:t xml:space="preserve">allocations, </w:t>
      </w:r>
      <w:r w:rsidR="00A0762B">
        <w:rPr>
          <w:lang w:val="en-GB"/>
        </w:rPr>
        <w:t xml:space="preserve">while </w:t>
      </w:r>
      <w:r w:rsidR="00783556">
        <w:rPr>
          <w:lang w:val="en-GB"/>
        </w:rPr>
        <w:t xml:space="preserve">a </w:t>
      </w:r>
      <w:r w:rsidR="003C7D5C">
        <w:rPr>
          <w:lang w:val="en-GB"/>
        </w:rPr>
        <w:t>s</w:t>
      </w:r>
      <w:r w:rsidR="00783556">
        <w:rPr>
          <w:lang w:val="en-GB"/>
        </w:rPr>
        <w:t xml:space="preserve">lot may still be used for transmissions/receptions in the opposite link direction </w:t>
      </w:r>
      <w:r w:rsidR="002244D9">
        <w:rPr>
          <w:lang w:val="en-GB"/>
        </w:rPr>
        <w:t xml:space="preserve">if there are no </w:t>
      </w:r>
      <w:r w:rsidR="00DE13BB">
        <w:rPr>
          <w:lang w:val="en-GB"/>
        </w:rPr>
        <w:t xml:space="preserve">planned transmissions/receptions for the </w:t>
      </w:r>
      <w:r w:rsidR="00365721">
        <w:rPr>
          <w:lang w:val="en-GB"/>
        </w:rPr>
        <w:t>configured link direction.</w:t>
      </w:r>
      <w:r w:rsidR="00A0762B">
        <w:rPr>
          <w:lang w:val="en-GB"/>
        </w:rPr>
        <w:t xml:space="preserve"> </w:t>
      </w:r>
    </w:p>
    <w:p w14:paraId="3BBC9D24" w14:textId="23B94EA3" w:rsidR="00EB397D" w:rsidRDefault="007C3357" w:rsidP="00711BD5">
      <w:pPr>
        <w:keepNext/>
        <w:jc w:val="center"/>
      </w:pPr>
      <w:r>
        <w:rPr>
          <w:noProof/>
        </w:rPr>
        <w:drawing>
          <wp:inline distT="0" distB="0" distL="0" distR="0" wp14:anchorId="6E5CBD0D" wp14:editId="7E398A7F">
            <wp:extent cx="6156000" cy="2317431"/>
            <wp:effectExtent l="0" t="0" r="0" b="0"/>
            <wp:docPr id="7654265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426592" name="Picture 3"/>
                    <pic:cNvPicPr>
                      <a:picLocks noChangeAspect="1" noChangeArrowheads="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rcRect l="762" r="762"/>
                    <a:stretch>
                      <a:fillRect/>
                    </a:stretch>
                  </pic:blipFill>
                  <pic:spPr bwMode="auto">
                    <a:xfrm>
                      <a:off x="0" y="0"/>
                      <a:ext cx="6156000" cy="2317431"/>
                    </a:xfrm>
                    <a:prstGeom prst="rect">
                      <a:avLst/>
                    </a:prstGeom>
                    <a:extLst>
                      <a:ext uri="{53640926-AAD7-44D8-BBD7-CCE9431645EC}">
                        <a14:shadowObscured xmlns:a14="http://schemas.microsoft.com/office/drawing/2010/main"/>
                      </a:ext>
                    </a:extLst>
                  </pic:spPr>
                </pic:pic>
              </a:graphicData>
            </a:graphic>
          </wp:inline>
        </w:drawing>
      </w:r>
    </w:p>
    <w:p w14:paraId="14C8A69B" w14:textId="741EEAEC" w:rsidR="003D304E" w:rsidRDefault="00DA7340" w:rsidP="00711BD5">
      <w:pPr>
        <w:pStyle w:val="Caption"/>
        <w:jc w:val="center"/>
        <w:rPr>
          <w:lang w:val="en-GB"/>
        </w:rPr>
      </w:pPr>
      <w:bookmarkStart w:id="324" w:name="_Ref172113341"/>
      <w:r>
        <w:t xml:space="preserve">Figure </w:t>
      </w:r>
      <w:r w:rsidR="00EB397D">
        <w:fldChar w:fldCharType="begin"/>
      </w:r>
      <w:r w:rsidR="00EB397D">
        <w:instrText xml:space="preserve"> SEQ Figure \* ARABIC </w:instrText>
      </w:r>
      <w:r w:rsidR="00EB397D">
        <w:fldChar w:fldCharType="separate"/>
      </w:r>
      <w:r w:rsidR="00ED283A">
        <w:rPr>
          <w:noProof/>
        </w:rPr>
        <w:t>4</w:t>
      </w:r>
      <w:r w:rsidR="00EB397D">
        <w:fldChar w:fldCharType="end"/>
      </w:r>
      <w:bookmarkEnd w:id="324"/>
      <w:r w:rsidR="00EB397D">
        <w:t>:</w:t>
      </w:r>
      <w:r w:rsidR="00365721">
        <w:t xml:space="preserve"> Comparison of </w:t>
      </w:r>
      <w:r w:rsidR="00365721">
        <w:rPr>
          <w:i/>
          <w:iCs/>
          <w:lang w:val="en-GB"/>
        </w:rPr>
        <w:t>link direction indication</w:t>
      </w:r>
      <w:r w:rsidR="00365721">
        <w:rPr>
          <w:lang w:val="en-GB"/>
        </w:rPr>
        <w:t xml:space="preserve"> (</w:t>
      </w:r>
      <w:r w:rsidR="003C7D5C">
        <w:rPr>
          <w:lang w:val="en-GB"/>
        </w:rPr>
        <w:t xml:space="preserve">i.e., Option 2, </w:t>
      </w:r>
      <w:r w:rsidR="00365721">
        <w:rPr>
          <w:lang w:val="en-GB"/>
        </w:rPr>
        <w:t>left) with an alternative approach of providing additional information to aid the collision handling procedure (</w:t>
      </w:r>
      <w:r w:rsidR="00365721">
        <w:rPr>
          <w:lang w:val="en-GB"/>
        </w:rPr>
        <w:fldChar w:fldCharType="begin"/>
      </w:r>
      <w:r w:rsidR="00365721">
        <w:rPr>
          <w:lang w:val="en-GB"/>
        </w:rPr>
        <w:instrText xml:space="preserve"> REF _Ref172113341 \h </w:instrText>
      </w:r>
      <w:r w:rsidR="00365721">
        <w:rPr>
          <w:lang w:val="en-GB"/>
        </w:rPr>
      </w:r>
      <w:r w:rsidR="00365721">
        <w:rPr>
          <w:lang w:val="en-GB"/>
        </w:rPr>
        <w:fldChar w:fldCharType="separate"/>
      </w:r>
      <w:r w:rsidR="00ED283A">
        <w:t xml:space="preserve">Figure </w:t>
      </w:r>
      <w:r w:rsidR="00ED283A">
        <w:rPr>
          <w:noProof/>
        </w:rPr>
        <w:t>4</w:t>
      </w:r>
      <w:r w:rsidR="00365721">
        <w:rPr>
          <w:lang w:val="en-GB"/>
        </w:rPr>
        <w:fldChar w:fldCharType="end"/>
      </w:r>
      <w:r w:rsidR="00365721">
        <w:rPr>
          <w:lang w:val="en-GB"/>
        </w:rPr>
        <w:t>right).</w:t>
      </w:r>
    </w:p>
    <w:p w14:paraId="4B7C4FF0" w14:textId="5F634F94" w:rsidR="00A52459" w:rsidRDefault="00A52459" w:rsidP="00711BD5">
      <w:pPr>
        <w:pStyle w:val="Observation"/>
        <w:ind w:left="284"/>
        <w:rPr>
          <w:lang w:val="en-GB"/>
        </w:rPr>
      </w:pPr>
      <w:bookmarkStart w:id="325" w:name="_Toc165984506"/>
      <w:bookmarkStart w:id="326" w:name="_Toc165984751"/>
      <w:bookmarkStart w:id="327" w:name="_Toc165984855"/>
      <w:bookmarkStart w:id="328" w:name="_Toc165984961"/>
      <w:bookmarkStart w:id="329" w:name="_Toc165985066"/>
      <w:bookmarkStart w:id="330" w:name="_Toc165985170"/>
      <w:bookmarkStart w:id="331" w:name="_Toc165985258"/>
      <w:bookmarkStart w:id="332" w:name="_Toc166099334"/>
      <w:bookmarkStart w:id="333" w:name="_Toc166099793"/>
      <w:bookmarkStart w:id="334" w:name="_Toc166099896"/>
      <w:bookmarkStart w:id="335" w:name="_Toc166100000"/>
      <w:bookmarkStart w:id="336" w:name="_Toc166100106"/>
      <w:bookmarkStart w:id="337" w:name="_Toc166100216"/>
      <w:bookmarkStart w:id="338" w:name="_Toc166100326"/>
      <w:bookmarkStart w:id="339" w:name="_Toc166100435"/>
      <w:bookmarkStart w:id="340" w:name="_Toc166100544"/>
      <w:bookmarkStart w:id="341" w:name="_Toc166237663"/>
      <w:bookmarkStart w:id="342" w:name="_Toc166237770"/>
      <w:r>
        <w:rPr>
          <w:lang w:val="en-GB"/>
        </w:rPr>
        <w:t>For link direction determination, Option 2 (</w:t>
      </w:r>
      <w:r w:rsidRPr="00534DA7">
        <w:rPr>
          <w:rFonts w:ascii="Times" w:hAnsi="Times" w:cs="Times"/>
          <w:szCs w:val="20"/>
          <w:lang w:val="en-GB"/>
        </w:rPr>
        <w:t>link direction is indicated by gNB explicitly</w:t>
      </w:r>
      <w:r>
        <w:rPr>
          <w:lang w:val="en-GB"/>
        </w:rPr>
        <w:t>) a</w:t>
      </w:r>
      <w:r w:rsidRPr="00A52459">
        <w:rPr>
          <w:lang w:val="en-GB"/>
        </w:rPr>
        <w:t>ssigns a pre-defined link direction (e.g. per slot) to the UE</w:t>
      </w:r>
      <w:r>
        <w:rPr>
          <w:lang w:val="en-GB"/>
        </w:rPr>
        <w:t xml:space="preserve"> which diminishes the benefits of SBFD. In contrast, Option 1</w:t>
      </w:r>
      <w:r w:rsidR="002965D7">
        <w:rPr>
          <w:lang w:val="en-GB"/>
        </w:rPr>
        <w:t xml:space="preserve"> (based on collision handling rules)</w:t>
      </w:r>
      <w:r>
        <w:rPr>
          <w:lang w:val="en-GB"/>
        </w:rPr>
        <w:t xml:space="preserve"> is</w:t>
      </w:r>
      <w:r w:rsidR="002965D7">
        <w:rPr>
          <w:lang w:val="en-GB"/>
        </w:rPr>
        <w:t xml:space="preserve"> more flexible and better aligned with legacy UE handling. Option 1 </w:t>
      </w:r>
      <w:r w:rsidR="00932263">
        <w:rPr>
          <w:lang w:val="en-GB"/>
        </w:rPr>
        <w:t xml:space="preserve">could benefit of </w:t>
      </w:r>
      <w:r w:rsidR="002965D7" w:rsidRPr="002965D7">
        <w:rPr>
          <w:lang w:val="en-GB"/>
        </w:rPr>
        <w:t>additional indications that allows the UE to determine UL/DL priorities</w:t>
      </w:r>
      <w:r w:rsidR="00932263">
        <w:rPr>
          <w:lang w:val="en-GB"/>
        </w:rPr>
        <w:t xml:space="preserve"> e.g. for</w:t>
      </w:r>
      <w:r w:rsidR="002965D7" w:rsidRPr="002965D7">
        <w:rPr>
          <w:lang w:val="en-GB"/>
        </w:rPr>
        <w:t xml:space="preserve"> </w:t>
      </w:r>
      <w:r w:rsidR="00932263">
        <w:rPr>
          <w:lang w:val="en-GB"/>
        </w:rPr>
        <w:t>some (but not all)</w:t>
      </w:r>
      <w:r w:rsidR="002965D7" w:rsidRPr="002965D7">
        <w:rPr>
          <w:lang w:val="en-GB"/>
        </w:rPr>
        <w:t xml:space="preserve"> UL/DL collision cases</w:t>
      </w:r>
      <w:r w:rsidR="00932263">
        <w:rPr>
          <w:lang w:val="en-GB"/>
        </w:rPr>
        <w: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Pr>
          <w:lang w:val="en-GB"/>
        </w:rPr>
        <w:t xml:space="preserve"> </w:t>
      </w:r>
    </w:p>
    <w:p w14:paraId="1569026D" w14:textId="4CBD123C" w:rsidR="004D3400" w:rsidRDefault="00DF2AD3" w:rsidP="007566ED">
      <w:pPr>
        <w:rPr>
          <w:lang w:val="en-GB"/>
        </w:rPr>
      </w:pPr>
      <w:r>
        <w:rPr>
          <w:lang w:val="en-GB"/>
        </w:rPr>
        <w:t xml:space="preserve">Based on the above, our preference is to support Option 1 as baseline. </w:t>
      </w:r>
      <w:r w:rsidR="00BB6785">
        <w:rPr>
          <w:lang w:val="en-GB"/>
        </w:rPr>
        <w:t xml:space="preserve">Note that </w:t>
      </w:r>
      <w:r>
        <w:rPr>
          <w:lang w:val="en-GB"/>
        </w:rPr>
        <w:t xml:space="preserve">this does not preclude that </w:t>
      </w:r>
      <w:r w:rsidR="00755210">
        <w:rPr>
          <w:lang w:val="en-GB"/>
        </w:rPr>
        <w:t>existing collision handling rules</w:t>
      </w:r>
      <w:r w:rsidR="00CC0146">
        <w:rPr>
          <w:lang w:val="en-GB"/>
        </w:rPr>
        <w:t xml:space="preserve"> </w:t>
      </w:r>
      <w:r w:rsidR="00132C3D">
        <w:rPr>
          <w:lang w:val="en-GB"/>
        </w:rPr>
        <w:t xml:space="preserve">should not </w:t>
      </w:r>
      <w:r w:rsidR="005C5822">
        <w:rPr>
          <w:lang w:val="en-GB"/>
        </w:rPr>
        <w:t>be modified for SBFD operation</w:t>
      </w:r>
      <w:r w:rsidR="00AF674F">
        <w:rPr>
          <w:lang w:val="en-GB"/>
        </w:rPr>
        <w:t xml:space="preserve">. As we </w:t>
      </w:r>
      <w:r w:rsidR="006E4C02">
        <w:rPr>
          <w:lang w:val="en-GB"/>
        </w:rPr>
        <w:t>further elaborate</w:t>
      </w:r>
      <w:r w:rsidR="00AF674F">
        <w:rPr>
          <w:lang w:val="en-GB"/>
        </w:rPr>
        <w:t xml:space="preserve"> in </w:t>
      </w:r>
      <w:r w:rsidR="00AF674F" w:rsidRPr="00534DA7">
        <w:rPr>
          <w:lang w:val="en-GB"/>
        </w:rPr>
        <w:t>Section 7</w:t>
      </w:r>
      <w:r w:rsidR="00AF674F">
        <w:rPr>
          <w:lang w:val="en-GB"/>
        </w:rPr>
        <w:t xml:space="preserve"> of this document, </w:t>
      </w:r>
      <w:r w:rsidR="00E83C47">
        <w:rPr>
          <w:lang w:val="en-GB"/>
        </w:rPr>
        <w:t xml:space="preserve">there are some collision cases where </w:t>
      </w:r>
      <w:r w:rsidR="00BA0FDA">
        <w:rPr>
          <w:lang w:val="en-GB"/>
        </w:rPr>
        <w:t xml:space="preserve">it may be beneficial </w:t>
      </w:r>
      <w:r w:rsidR="00207B3E">
        <w:rPr>
          <w:lang w:val="en-GB"/>
        </w:rPr>
        <w:t>to modify or soften some of the restrictions</w:t>
      </w:r>
      <w:r w:rsidR="0043503D">
        <w:rPr>
          <w:lang w:val="en-GB"/>
        </w:rPr>
        <w:t>, e.g. in case of overlapping of configured DL reception and configured UL transmission.</w:t>
      </w:r>
    </w:p>
    <w:p w14:paraId="2E2148A7" w14:textId="77777777" w:rsidR="00694590" w:rsidRDefault="00550724" w:rsidP="00550724">
      <w:pPr>
        <w:pStyle w:val="Proposal"/>
        <w:rPr>
          <w:lang w:val="en-GB"/>
        </w:rPr>
      </w:pPr>
      <w:bookmarkStart w:id="343" w:name="_Toc163215335"/>
      <w:bookmarkStart w:id="344" w:name="_Toc163215627"/>
      <w:bookmarkStart w:id="345" w:name="_Toc163215784"/>
      <w:bookmarkStart w:id="346" w:name="_Toc163215866"/>
      <w:bookmarkStart w:id="347" w:name="_Toc163215949"/>
      <w:bookmarkStart w:id="348" w:name="_Toc165984507"/>
      <w:bookmarkStart w:id="349" w:name="_Toc165984752"/>
      <w:bookmarkStart w:id="350" w:name="_Toc165984856"/>
      <w:bookmarkStart w:id="351" w:name="_Toc165984962"/>
      <w:bookmarkStart w:id="352" w:name="_Toc165985067"/>
      <w:bookmarkStart w:id="353" w:name="_Toc165985171"/>
      <w:bookmarkStart w:id="354" w:name="_Toc165985259"/>
      <w:bookmarkStart w:id="355" w:name="_Toc166099335"/>
      <w:bookmarkStart w:id="356" w:name="_Toc166099794"/>
      <w:bookmarkStart w:id="357" w:name="_Toc166099897"/>
      <w:bookmarkStart w:id="358" w:name="_Toc166100001"/>
      <w:bookmarkStart w:id="359" w:name="_Toc166100107"/>
      <w:bookmarkStart w:id="360" w:name="_Toc166100217"/>
      <w:bookmarkStart w:id="361" w:name="_Toc166100327"/>
      <w:bookmarkStart w:id="362" w:name="_Toc166100436"/>
      <w:bookmarkStart w:id="363" w:name="_Toc166100545"/>
      <w:bookmarkStart w:id="364" w:name="_Toc166237664"/>
      <w:bookmarkStart w:id="365" w:name="_Toc166237771"/>
      <w:r>
        <w:rPr>
          <w:lang w:val="en-GB"/>
        </w:rPr>
        <w:t xml:space="preserve">For the link direction determination, support Option 1 from RAN1#116 </w:t>
      </w:r>
      <w:r w:rsidR="00694590">
        <w:rPr>
          <w:lang w:val="en-GB"/>
        </w:rPr>
        <w:t>as baseline: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149ACE9" w14:textId="4C98110F" w:rsidR="00694590" w:rsidRDefault="00694590" w:rsidP="00694590">
      <w:pPr>
        <w:pStyle w:val="Proposal"/>
        <w:numPr>
          <w:ilvl w:val="1"/>
          <w:numId w:val="4"/>
        </w:numPr>
        <w:rPr>
          <w:lang w:val="en-GB"/>
        </w:rPr>
      </w:pPr>
      <w:bookmarkStart w:id="366" w:name="_Toc163215336"/>
      <w:bookmarkStart w:id="367" w:name="_Toc163215628"/>
      <w:bookmarkStart w:id="368" w:name="_Toc163215785"/>
      <w:bookmarkStart w:id="369" w:name="_Toc163215867"/>
      <w:bookmarkStart w:id="370" w:name="_Toc163215950"/>
      <w:bookmarkStart w:id="371" w:name="_Toc165984508"/>
      <w:bookmarkStart w:id="372" w:name="_Toc165984753"/>
      <w:bookmarkStart w:id="373" w:name="_Toc165984857"/>
      <w:bookmarkStart w:id="374" w:name="_Toc165984963"/>
      <w:bookmarkStart w:id="375" w:name="_Toc165985068"/>
      <w:bookmarkStart w:id="376" w:name="_Toc165985172"/>
      <w:bookmarkStart w:id="377" w:name="_Toc165985260"/>
      <w:bookmarkStart w:id="378" w:name="_Toc166099336"/>
      <w:bookmarkStart w:id="379" w:name="_Toc166099795"/>
      <w:bookmarkStart w:id="380" w:name="_Toc166099898"/>
      <w:bookmarkStart w:id="381" w:name="_Toc166100002"/>
      <w:bookmarkStart w:id="382" w:name="_Toc166100108"/>
      <w:bookmarkStart w:id="383" w:name="_Toc166100218"/>
      <w:bookmarkStart w:id="384" w:name="_Toc166100328"/>
      <w:bookmarkStart w:id="385" w:name="_Toc166100437"/>
      <w:bookmarkStart w:id="386" w:name="_Toc166100546"/>
      <w:bookmarkStart w:id="387" w:name="_Toc166237665"/>
      <w:bookmarkStart w:id="388" w:name="_Toc166237772"/>
      <w:r>
        <w:rPr>
          <w:lang w:val="en-GB"/>
        </w:rPr>
        <w:t xml:space="preserve">Option 1: </w:t>
      </w:r>
      <w:r w:rsidR="00550724" w:rsidRPr="00550724">
        <w:rPr>
          <w:lang w:val="en-GB"/>
        </w:rPr>
        <w:t>UE determines link direction based on configured/scheduled transmissions/receptions and collision handling (if any).</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009A7F4C">
        <w:rPr>
          <w:lang w:val="en-GB"/>
        </w:rPr>
        <w:t xml:space="preserve"> </w:t>
      </w:r>
    </w:p>
    <w:p w14:paraId="4E0F0776" w14:textId="75650B0A" w:rsidR="00050502" w:rsidRPr="00050502" w:rsidRDefault="009A7F4C" w:rsidP="00050502">
      <w:pPr>
        <w:pStyle w:val="Proposal"/>
        <w:numPr>
          <w:ilvl w:val="0"/>
          <w:numId w:val="0"/>
        </w:numPr>
        <w:ind w:left="1080"/>
        <w:rPr>
          <w:lang w:val="en-GB"/>
        </w:rPr>
      </w:pPr>
      <w:bookmarkStart w:id="389" w:name="_Toc163215337"/>
      <w:bookmarkStart w:id="390" w:name="_Toc163215629"/>
      <w:bookmarkStart w:id="391" w:name="_Toc163215786"/>
      <w:bookmarkStart w:id="392" w:name="_Toc163215868"/>
      <w:bookmarkStart w:id="393" w:name="_Toc163215951"/>
      <w:bookmarkStart w:id="394" w:name="_Toc165984509"/>
      <w:bookmarkStart w:id="395" w:name="_Toc165984754"/>
      <w:bookmarkStart w:id="396" w:name="_Toc165984858"/>
      <w:bookmarkStart w:id="397" w:name="_Toc165984964"/>
      <w:bookmarkStart w:id="398" w:name="_Toc165985069"/>
      <w:bookmarkStart w:id="399" w:name="_Toc165985173"/>
      <w:bookmarkStart w:id="400" w:name="_Toc165985261"/>
      <w:bookmarkStart w:id="401" w:name="_Toc166099337"/>
      <w:bookmarkStart w:id="402" w:name="_Toc166099796"/>
      <w:bookmarkStart w:id="403" w:name="_Toc166099899"/>
      <w:bookmarkStart w:id="404" w:name="_Toc166100003"/>
      <w:bookmarkStart w:id="405" w:name="_Toc166100109"/>
      <w:bookmarkStart w:id="406" w:name="_Toc166100219"/>
      <w:bookmarkStart w:id="407" w:name="_Toc166100329"/>
      <w:bookmarkStart w:id="408" w:name="_Toc166100438"/>
      <w:bookmarkStart w:id="409" w:name="_Toc166100547"/>
      <w:bookmarkStart w:id="410" w:name="_Toc166237666"/>
      <w:bookmarkStart w:id="411" w:name="_Toc166237773"/>
      <w:r>
        <w:rPr>
          <w:lang w:val="en-GB"/>
        </w:rPr>
        <w:t>Note</w:t>
      </w:r>
      <w:r w:rsidR="00694590">
        <w:rPr>
          <w:lang w:val="en-GB"/>
        </w:rPr>
        <w:t xml:space="preserve">: Option 1 should </w:t>
      </w:r>
      <w:r>
        <w:rPr>
          <w:lang w:val="en-GB"/>
        </w:rPr>
        <w:t xml:space="preserve">not preclude </w:t>
      </w:r>
      <w:r w:rsidR="00694590">
        <w:rPr>
          <w:lang w:val="en-GB"/>
        </w:rPr>
        <w:t xml:space="preserve">enhancements to </w:t>
      </w:r>
      <w:r>
        <w:rPr>
          <w:lang w:val="en-GB"/>
        </w:rPr>
        <w:t>existing collision handling rules for SBFD operation</w:t>
      </w:r>
      <w:r w:rsidR="001540AE">
        <w:rPr>
          <w:lang w:val="en-GB"/>
        </w:rPr>
        <w:t xml:space="preserve">. </w:t>
      </w:r>
      <w:r w:rsidR="008E6C4E">
        <w:rPr>
          <w:lang w:val="en-GB"/>
        </w:rPr>
        <w:t xml:space="preserve">Option 2 </w:t>
      </w:r>
      <w:r w:rsidR="00153C02">
        <w:rPr>
          <w:lang w:val="en-GB"/>
        </w:rPr>
        <w:t xml:space="preserve">should be further discussed </w:t>
      </w:r>
      <w:r w:rsidR="005E7B12">
        <w:rPr>
          <w:lang w:val="en-GB"/>
        </w:rPr>
        <w:t xml:space="preserve">based on Option 1. </w:t>
      </w:r>
      <w:r w:rsidR="001540AE">
        <w:rPr>
          <w:lang w:val="en-GB"/>
        </w:rPr>
        <w:t>For instance, existing collision handling rules may be supplemented</w:t>
      </w:r>
      <w:r w:rsidR="006E7253">
        <w:rPr>
          <w:lang w:val="en-GB"/>
        </w:rPr>
        <w:t xml:space="preserve"> with</w:t>
      </w:r>
      <w:r w:rsidR="001540AE">
        <w:rPr>
          <w:lang w:val="en-GB"/>
        </w:rPr>
        <w:t xml:space="preserve"> additional indications </w:t>
      </w:r>
      <w:r w:rsidR="004F4B9C">
        <w:rPr>
          <w:lang w:val="en-GB"/>
        </w:rPr>
        <w:t xml:space="preserve">to determine </w:t>
      </w:r>
      <w:r w:rsidR="00965044">
        <w:rPr>
          <w:lang w:val="en-GB"/>
        </w:rPr>
        <w:t xml:space="preserve">UL/DL </w:t>
      </w:r>
      <w:r w:rsidR="004F4B9C">
        <w:rPr>
          <w:lang w:val="en-GB"/>
        </w:rPr>
        <w:t xml:space="preserve">priorities </w:t>
      </w:r>
      <w:r w:rsidR="0035172F">
        <w:rPr>
          <w:lang w:val="en-GB"/>
        </w:rPr>
        <w:t>for upcoming slot(s</w:t>
      </w:r>
      <w:bookmarkEnd w:id="389"/>
      <w:bookmarkEnd w:id="390"/>
      <w:bookmarkEnd w:id="391"/>
      <w:bookmarkEnd w:id="392"/>
      <w:bookmarkEnd w:id="393"/>
      <w:r w:rsidR="00932263">
        <w:rPr>
          <w:lang w:val="en-GB"/>
        </w:rPr>
        <w:t xml:space="preserve">) </w:t>
      </w:r>
      <w:r w:rsidR="006770A0">
        <w:rPr>
          <w:lang w:val="en-GB"/>
        </w:rPr>
        <w:t xml:space="preserve">(potentially limited </w:t>
      </w:r>
      <w:r w:rsidR="002E1446">
        <w:rPr>
          <w:lang w:val="en-GB"/>
        </w:rPr>
        <w:t xml:space="preserve">to specific </w:t>
      </w:r>
      <w:r w:rsidR="006425B9">
        <w:rPr>
          <w:lang w:val="en-GB"/>
        </w:rPr>
        <w:t>UL/DL collision cases</w:t>
      </w:r>
      <w:r w:rsidR="002E1446">
        <w:rPr>
          <w:lang w:val="en-GB"/>
        </w:rPr>
        <w:t xml:space="preserve">) </w:t>
      </w:r>
      <w:r w:rsidR="00A34B61">
        <w:rPr>
          <w:lang w:val="en-GB"/>
        </w:rPr>
        <w:t xml:space="preserve">but without </w:t>
      </w:r>
      <w:r w:rsidR="009C103D">
        <w:rPr>
          <w:lang w:val="en-GB"/>
        </w:rPr>
        <w:t>fixing the link direction</w:t>
      </w:r>
      <w:r w:rsidR="00576F38">
        <w:rPr>
          <w:lang w:val="en-GB"/>
        </w:rPr>
        <w:t xml:space="preserve"> in advance.</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6F89CE9" w14:textId="19BA8D64" w:rsidR="00550724" w:rsidRPr="00534DA7" w:rsidRDefault="00550724" w:rsidP="00965044">
      <w:pPr>
        <w:rPr>
          <w:lang w:val="en-GB"/>
        </w:rPr>
      </w:pPr>
    </w:p>
    <w:p w14:paraId="3B21BEBE" w14:textId="376D2F14" w:rsidR="00666C00" w:rsidRPr="00053F8E" w:rsidRDefault="00666C00" w:rsidP="00666C00">
      <w:pPr>
        <w:pStyle w:val="Heading2"/>
      </w:pPr>
      <w:r>
        <w:t>Interaction with SFI and RRC</w:t>
      </w:r>
      <w:r w:rsidRPr="00BC1E72">
        <w:t xml:space="preserve"> </w:t>
      </w:r>
      <w:r w:rsidRPr="00E60CAC">
        <w:rPr>
          <w:i/>
          <w:iCs/>
        </w:rPr>
        <w:t>TDD-UL-DL-ConfigDedicated</w:t>
      </w:r>
      <w:r>
        <w:t xml:space="preserve"> Configurations</w:t>
      </w:r>
    </w:p>
    <w:p w14:paraId="189F487E" w14:textId="7F9F89E6" w:rsidR="00666C00" w:rsidRDefault="00666C00" w:rsidP="00666C00">
      <w:r>
        <w:t>The following agreement was reached in RAN1#116 regarding this issue:</w:t>
      </w:r>
    </w:p>
    <w:tbl>
      <w:tblPr>
        <w:tblStyle w:val="TableGrid"/>
        <w:tblW w:w="0" w:type="auto"/>
        <w:tblLook w:val="04A0" w:firstRow="1" w:lastRow="0" w:firstColumn="1" w:lastColumn="0" w:noHBand="0" w:noVBand="1"/>
      </w:tblPr>
      <w:tblGrid>
        <w:gridCol w:w="9629"/>
      </w:tblGrid>
      <w:tr w:rsidR="00666C00" w14:paraId="1F4ED30D" w14:textId="77777777">
        <w:tc>
          <w:tcPr>
            <w:tcW w:w="9629" w:type="dxa"/>
            <w:tcBorders>
              <w:top w:val="single" w:sz="4" w:space="0" w:color="auto"/>
              <w:left w:val="single" w:sz="4" w:space="0" w:color="auto"/>
              <w:bottom w:val="single" w:sz="4" w:space="0" w:color="auto"/>
              <w:right w:val="single" w:sz="4" w:space="0" w:color="auto"/>
            </w:tcBorders>
          </w:tcPr>
          <w:p w14:paraId="31ACD441" w14:textId="77777777" w:rsidR="00666C00" w:rsidRPr="009624A1" w:rsidRDefault="00666C00">
            <w:pPr>
              <w:spacing w:after="0"/>
              <w:rPr>
                <w:rFonts w:ascii="Times" w:eastAsia="Batang" w:hAnsi="Times" w:cs="Times"/>
                <w:iCs/>
                <w:szCs w:val="20"/>
                <w:lang w:val="en-GB"/>
              </w:rPr>
            </w:pPr>
          </w:p>
          <w:p w14:paraId="63BA3F40" w14:textId="77777777" w:rsidR="00E23F93" w:rsidRPr="009624A1" w:rsidRDefault="00E23F93" w:rsidP="00E23F93">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B195642" w14:textId="77777777" w:rsidR="00E23F93" w:rsidRPr="009624A1" w:rsidRDefault="00E23F93" w:rsidP="00E23F93">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the SBFD symbols configured in DL and/or flexible </w:t>
            </w:r>
            <w:r w:rsidRPr="009624A1">
              <w:rPr>
                <w:rFonts w:ascii="Times" w:eastAsia="Malgun Gothic" w:hAnsi="Times"/>
                <w:lang w:val="en-GB" w:eastAsia="zh-CN"/>
              </w:rPr>
              <w:t>in</w:t>
            </w:r>
            <w:r w:rsidRPr="009624A1">
              <w:rPr>
                <w:rFonts w:ascii="Times" w:eastAsia="Malgun Gothic" w:hAnsi="Times"/>
                <w:lang w:val="en-GB" w:eastAsia="ko-KR"/>
              </w:rPr>
              <w:t xml:space="preserve"> </w:t>
            </w:r>
            <w:r w:rsidRPr="009624A1">
              <w:rPr>
                <w:rFonts w:ascii="Times" w:eastAsia="Malgun Gothic" w:hAnsi="Times"/>
                <w:i/>
                <w:lang w:val="en-GB" w:eastAsia="ko-KR"/>
              </w:rPr>
              <w:t>TDD-UL-DL-ConfigCommon</w:t>
            </w:r>
            <w:r w:rsidRPr="009624A1">
              <w:rPr>
                <w:rFonts w:ascii="Times" w:eastAsia="Malgun Gothic" w:hAnsi="Times"/>
                <w:lang w:val="en-GB" w:eastAsia="ko-KR"/>
              </w:rPr>
              <w:t xml:space="preserve">, </w:t>
            </w:r>
          </w:p>
          <w:p w14:paraId="160F2448"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lastRenderedPageBreak/>
              <w:t>UL transmissions within UL usable PRBs are allowed</w:t>
            </w:r>
          </w:p>
          <w:p w14:paraId="5DEF8CD6"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SSB symbols</w:t>
            </w:r>
          </w:p>
          <w:p w14:paraId="49FACDC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DL receptions within DL usable PRBs are allowed</w:t>
            </w:r>
          </w:p>
          <w:p w14:paraId="35B60611"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UL transmissions outside UL usable PRBs are not allowed</w:t>
            </w:r>
          </w:p>
          <w:p w14:paraId="231396CA"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DL receptions outside DL usable PRBs are not allowed</w:t>
            </w:r>
          </w:p>
          <w:p w14:paraId="418C8A57"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This restriction is not applicable for CLI measurement</w:t>
            </w:r>
          </w:p>
          <w:p w14:paraId="47A405F8" w14:textId="77777777" w:rsidR="00E23F93" w:rsidRPr="009624A1" w:rsidRDefault="00E23F93" w:rsidP="00E23F93">
            <w:pPr>
              <w:spacing w:after="0"/>
              <w:rPr>
                <w:rFonts w:ascii="Times" w:eastAsia="宋体" w:hAnsi="Times"/>
                <w:lang w:val="en-GB" w:eastAsia="zh-CN"/>
              </w:rPr>
            </w:pPr>
            <w:r w:rsidRPr="009624A1">
              <w:rPr>
                <w:rFonts w:ascii="Times" w:eastAsia="Malgun Gothic" w:hAnsi="Times"/>
                <w:lang w:val="en-GB" w:eastAsia="zh-CN"/>
              </w:rPr>
              <w:t xml:space="preserve">CLI measurement </w:t>
            </w:r>
            <w:r w:rsidRPr="009624A1">
              <w:rPr>
                <w:rFonts w:ascii="Times" w:eastAsia="宋体" w:hAnsi="Times"/>
                <w:lang w:val="en-GB" w:eastAsia="zh-CN"/>
              </w:rPr>
              <w:t>behaviours for SBFD-aware UE are discussed in agenda item 9.3.3.</w:t>
            </w:r>
          </w:p>
          <w:p w14:paraId="7A85D72D" w14:textId="77777777" w:rsidR="00E23F93" w:rsidRPr="009624A1" w:rsidRDefault="00E23F93" w:rsidP="00E23F93">
            <w:pPr>
              <w:tabs>
                <w:tab w:val="left" w:pos="0"/>
              </w:tabs>
              <w:spacing w:after="0"/>
              <w:rPr>
                <w:rFonts w:ascii="Times" w:eastAsia="Malgun Gothic" w:hAnsi="Times" w:cs="Times"/>
                <w:lang w:val="en-GB" w:eastAsia="x-none"/>
              </w:rPr>
            </w:pPr>
            <w:r w:rsidRPr="009624A1">
              <w:rPr>
                <w:rFonts w:ascii="Times" w:eastAsia="Malgun Gothic" w:hAnsi="Times" w:cs="Times"/>
                <w:lang w:val="en-GB" w:eastAsia="x-none"/>
              </w:rPr>
              <w:t xml:space="preserve">RAN1 to discuss SBFD aware UE behaviors in SBFD symbols with interaction with legacy TDD slot configuration indications via </w:t>
            </w:r>
            <w:r w:rsidRPr="009624A1">
              <w:rPr>
                <w:rFonts w:ascii="Times" w:eastAsia="Malgun Gothic" w:hAnsi="Times" w:cs="Times"/>
                <w:i/>
                <w:lang w:val="en-GB" w:eastAsia="x-none"/>
              </w:rPr>
              <w:t>TDD-UL-DL-ConfigDedicated</w:t>
            </w:r>
            <w:r w:rsidRPr="009624A1">
              <w:rPr>
                <w:rFonts w:ascii="Times" w:eastAsia="Malgun Gothic" w:hAnsi="Times" w:cs="Times"/>
                <w:lang w:val="en-GB" w:eastAsia="x-none"/>
              </w:rPr>
              <w:t xml:space="preserve"> and SFI in DCI format 2_0</w:t>
            </w:r>
          </w:p>
          <w:p w14:paraId="7B9CE29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DCI format 2_0 cannot be used to revert SBFD symbol to non-SBFD symbol</w:t>
            </w:r>
          </w:p>
          <w:p w14:paraId="4B97F2EA" w14:textId="77777777" w:rsidR="00666C00" w:rsidRDefault="00666C00">
            <w:pPr>
              <w:rPr>
                <w:lang w:val="en-GB"/>
              </w:rPr>
            </w:pPr>
          </w:p>
        </w:tc>
      </w:tr>
    </w:tbl>
    <w:p w14:paraId="24981190" w14:textId="466AA1CA" w:rsidR="00666C00" w:rsidRDefault="00666C00" w:rsidP="007566ED"/>
    <w:p w14:paraId="39C7E333" w14:textId="4E786079" w:rsidR="00055603" w:rsidRDefault="00055603" w:rsidP="007566ED">
      <w:r>
        <w:t>In addition, the following agreement from RAN1#116bis is also relevant for this issue:</w:t>
      </w:r>
    </w:p>
    <w:tbl>
      <w:tblPr>
        <w:tblStyle w:val="TableGrid"/>
        <w:tblW w:w="0" w:type="auto"/>
        <w:tblLook w:val="04A0" w:firstRow="1" w:lastRow="0" w:firstColumn="1" w:lastColumn="0" w:noHBand="0" w:noVBand="1"/>
      </w:tblPr>
      <w:tblGrid>
        <w:gridCol w:w="9629"/>
      </w:tblGrid>
      <w:tr w:rsidR="00055603" w14:paraId="4268BF2D" w14:textId="77777777" w:rsidTr="00055603">
        <w:tc>
          <w:tcPr>
            <w:tcW w:w="9629" w:type="dxa"/>
          </w:tcPr>
          <w:p w14:paraId="162678B6" w14:textId="77777777" w:rsidR="00055603" w:rsidRDefault="00055603" w:rsidP="00055603">
            <w:pPr>
              <w:rPr>
                <w:rFonts w:eastAsia="Malgun Gothic"/>
                <w:b/>
                <w:szCs w:val="20"/>
                <w:highlight w:val="green"/>
                <w:lang w:eastAsia="zh-CN"/>
              </w:rPr>
            </w:pPr>
            <w:r>
              <w:rPr>
                <w:rFonts w:eastAsia="Malgun Gothic"/>
                <w:b/>
                <w:szCs w:val="20"/>
                <w:highlight w:val="green"/>
                <w:lang w:eastAsia="zh-CN"/>
              </w:rPr>
              <w:t>Agreement</w:t>
            </w:r>
          </w:p>
          <w:p w14:paraId="5CF188E6" w14:textId="77777777" w:rsidR="00055603" w:rsidRDefault="00055603" w:rsidP="00055603">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3A1B3FBB" w14:textId="391DD4E5" w:rsidR="00055603" w:rsidRDefault="00055603" w:rsidP="00055603">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tc>
      </w:tr>
    </w:tbl>
    <w:p w14:paraId="088C781F" w14:textId="77777777" w:rsidR="00055603" w:rsidRDefault="00055603" w:rsidP="007566ED"/>
    <w:p w14:paraId="2467242B" w14:textId="2E21C569" w:rsidR="005E25A1" w:rsidRDefault="005E25A1" w:rsidP="007566ED">
      <w:pPr>
        <w:rPr>
          <w:szCs w:val="20"/>
        </w:rPr>
      </w:pPr>
      <w:r>
        <w:rPr>
          <w:szCs w:val="20"/>
        </w:rPr>
        <w:t>The NR TDD configuration framework has a hierarchical structure consisting of, first, cell-common TDD pattern provided via RRC/SIB signaling (</w:t>
      </w:r>
      <w:r>
        <w:rPr>
          <w:i/>
          <w:iCs/>
          <w:szCs w:val="20"/>
        </w:rPr>
        <w:t>TDD-UL-DL-ConfigCommon</w:t>
      </w:r>
      <w:r>
        <w:rPr>
          <w:szCs w:val="20"/>
        </w:rPr>
        <w:t xml:space="preserve">); second, UE specific TDD pattern via RRC signalling in </w:t>
      </w:r>
      <w:r>
        <w:rPr>
          <w:i/>
          <w:iCs/>
          <w:szCs w:val="20"/>
        </w:rPr>
        <w:t>TDD-UL-DL-ConfigDedicated</w:t>
      </w:r>
      <w:r>
        <w:rPr>
          <w:szCs w:val="20"/>
        </w:rPr>
        <w:t xml:space="preserve"> and, third, dynamic (lower-layer) indication provided via a DCI scheduling an UL or DL transmission or providing Slot Format Indication (SFI) for one or multiple radio slots. Each of these signalling messages allows to indicate whether a symbol is either UL, DL or flexible, and currently </w:t>
      </w:r>
      <w:r>
        <w:rPr>
          <w:szCs w:val="20"/>
          <w:u w:val="single"/>
        </w:rPr>
        <w:t>only</w:t>
      </w:r>
      <w:r>
        <w:rPr>
          <w:szCs w:val="20"/>
        </w:rPr>
        <w:t xml:space="preserve"> those symbols defined as ‘flexible’ may be later overridden to be either UL or DL following the specified signalling hierarchy.</w:t>
      </w:r>
    </w:p>
    <w:p w14:paraId="41FFDD02" w14:textId="20434619" w:rsidR="005C585C" w:rsidRPr="004200F2" w:rsidRDefault="00302229" w:rsidP="005C585C">
      <w:pPr>
        <w:tabs>
          <w:tab w:val="left" w:pos="0"/>
        </w:tabs>
        <w:spacing w:after="0"/>
        <w:rPr>
          <w:rFonts w:ascii="Times" w:eastAsia="Malgun Gothic" w:hAnsi="Times" w:cs="Times"/>
          <w:iCs/>
          <w:lang w:val="en-GB" w:eastAsia="x-none"/>
        </w:rPr>
      </w:pPr>
      <w:r>
        <w:rPr>
          <w:szCs w:val="20"/>
        </w:rPr>
        <w:t xml:space="preserve">If SBFD operation </w:t>
      </w:r>
      <w:r w:rsidR="004F0DB2">
        <w:rPr>
          <w:szCs w:val="20"/>
        </w:rPr>
        <w:t xml:space="preserve">is configured </w:t>
      </w:r>
      <w:r w:rsidR="005C585C">
        <w:rPr>
          <w:szCs w:val="20"/>
        </w:rPr>
        <w:t xml:space="preserve">on symbols </w:t>
      </w:r>
      <w:r w:rsidR="005C585C" w:rsidRPr="005C585C">
        <w:rPr>
          <w:szCs w:val="20"/>
        </w:rPr>
        <w:t xml:space="preserve">configured </w:t>
      </w:r>
      <w:r w:rsidR="00D34481">
        <w:rPr>
          <w:szCs w:val="20"/>
        </w:rPr>
        <w:t>as</w:t>
      </w:r>
      <w:r w:rsidR="005C585C" w:rsidRPr="005C585C">
        <w:rPr>
          <w:szCs w:val="20"/>
        </w:rPr>
        <w:t xml:space="preserve"> DL and/or flexible in </w:t>
      </w:r>
      <w:r w:rsidR="005C585C" w:rsidRPr="00534DA7">
        <w:rPr>
          <w:i/>
          <w:iCs/>
          <w:szCs w:val="20"/>
        </w:rPr>
        <w:t>TDD-UL-DL-ConfigCommon</w:t>
      </w:r>
      <w:r w:rsidR="005C585C" w:rsidRPr="005C585C">
        <w:rPr>
          <w:szCs w:val="20"/>
        </w:rPr>
        <w:t>,</w:t>
      </w:r>
      <w:r w:rsidR="005C585C">
        <w:rPr>
          <w:szCs w:val="20"/>
        </w:rPr>
        <w:t xml:space="preserve"> one open question is the interaction </w:t>
      </w:r>
      <w:r w:rsidR="005C585C" w:rsidRPr="009624A1">
        <w:rPr>
          <w:rFonts w:ascii="Times" w:eastAsia="Malgun Gothic" w:hAnsi="Times" w:cs="Times"/>
          <w:lang w:val="en-GB" w:eastAsia="x-none"/>
        </w:rPr>
        <w:t xml:space="preserve">with legacy TDD slot configuration indications via </w:t>
      </w:r>
      <w:r w:rsidR="005C585C" w:rsidRPr="009624A1">
        <w:rPr>
          <w:rFonts w:ascii="Times" w:eastAsia="Malgun Gothic" w:hAnsi="Times" w:cs="Times"/>
          <w:i/>
          <w:lang w:val="en-GB" w:eastAsia="x-none"/>
        </w:rPr>
        <w:t>TDD-UL-DL-ConfigDedicated</w:t>
      </w:r>
      <w:r w:rsidR="005C585C" w:rsidRPr="009624A1">
        <w:rPr>
          <w:rFonts w:ascii="Times" w:eastAsia="Malgun Gothic" w:hAnsi="Times" w:cs="Times"/>
          <w:lang w:val="en-GB" w:eastAsia="x-none"/>
        </w:rPr>
        <w:t xml:space="preserve"> and SFI in DCI format 2_0</w:t>
      </w:r>
      <w:r w:rsidR="005C585C">
        <w:rPr>
          <w:rFonts w:ascii="Times" w:eastAsia="Malgun Gothic" w:hAnsi="Times" w:cs="Times"/>
          <w:lang w:val="en-GB" w:eastAsia="x-none"/>
        </w:rPr>
        <w:t xml:space="preserve">.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D283A">
        <w:t xml:space="preserve">Figure </w:t>
      </w:r>
      <w:r w:rsidR="00ED283A">
        <w:rPr>
          <w:noProof/>
        </w:rPr>
        <w:t>5</w:t>
      </w:r>
      <w:r w:rsidR="00EE0312">
        <w:rPr>
          <w:rFonts w:ascii="Times" w:eastAsia="Malgun Gothic" w:hAnsi="Times" w:cs="Times"/>
          <w:iCs/>
          <w:lang w:val="en-GB" w:eastAsia="x-none"/>
        </w:rPr>
        <w:fldChar w:fldCharType="end"/>
      </w:r>
      <w:r w:rsidR="002D21B3">
        <w:rPr>
          <w:rFonts w:ascii="Times" w:eastAsia="Malgun Gothic" w:hAnsi="Times" w:cs="Times"/>
          <w:iCs/>
          <w:lang w:val="en-GB" w:eastAsia="x-none"/>
        </w:rPr>
        <w:t xml:space="preserve"> shows one example operation where </w:t>
      </w:r>
      <w:r w:rsidR="005966E0">
        <w:rPr>
          <w:rFonts w:ascii="Times" w:eastAsia="Malgun Gothic" w:hAnsi="Times" w:cs="Times"/>
          <w:iCs/>
          <w:lang w:val="en-GB" w:eastAsia="x-none"/>
        </w:rPr>
        <w:t xml:space="preserve">SBFD operation is configured over a set of symbols configured as flexible in </w:t>
      </w:r>
      <w:r w:rsidR="002D21B3" w:rsidRPr="009624A1">
        <w:rPr>
          <w:rFonts w:ascii="Times" w:eastAsia="Malgun Gothic" w:hAnsi="Times" w:cs="Times"/>
          <w:i/>
          <w:lang w:val="en-GB" w:eastAsia="x-none"/>
        </w:rPr>
        <w:t>TDD-UL-DL-Config</w:t>
      </w:r>
      <w:r w:rsidR="005966E0">
        <w:rPr>
          <w:rFonts w:ascii="Times" w:eastAsia="Malgun Gothic" w:hAnsi="Times" w:cs="Times"/>
          <w:i/>
          <w:lang w:val="en-GB" w:eastAsia="x-none"/>
        </w:rPr>
        <w:t>Common</w:t>
      </w:r>
      <w:r w:rsidR="005966E0">
        <w:rPr>
          <w:rFonts w:ascii="Times" w:eastAsia="Malgun Gothic" w:hAnsi="Times" w:cs="Times"/>
          <w:iCs/>
          <w:lang w:val="en-GB" w:eastAsia="x-none"/>
        </w:rPr>
        <w:t xml:space="preserve">, resulting in a TDD frame structure consisting of DL-only, UL-only, </w:t>
      </w:r>
      <w:r w:rsidR="00345A48">
        <w:rPr>
          <w:rFonts w:ascii="Times" w:eastAsia="Malgun Gothic" w:hAnsi="Times" w:cs="Times"/>
          <w:iCs/>
          <w:lang w:val="en-GB" w:eastAsia="x-none"/>
        </w:rPr>
        <w:t xml:space="preserve">flexible and SBFD symbols. </w:t>
      </w:r>
      <w:r w:rsidR="00005DF7">
        <w:rPr>
          <w:rFonts w:ascii="Times" w:eastAsia="Malgun Gothic" w:hAnsi="Times" w:cs="Times"/>
          <w:iCs/>
          <w:lang w:val="en-GB" w:eastAsia="x-none"/>
        </w:rPr>
        <w:t>Starting with</w:t>
      </w:r>
      <w:r w:rsidR="00345A48">
        <w:rPr>
          <w:rFonts w:ascii="Times" w:eastAsia="Malgun Gothic" w:hAnsi="Times" w:cs="Times"/>
          <w:iCs/>
          <w:lang w:val="en-GB" w:eastAsia="x-none"/>
        </w:rPr>
        <w:t xml:space="preserve"> the interaction with </w:t>
      </w:r>
      <w:r w:rsidR="00345A48" w:rsidRPr="009624A1">
        <w:rPr>
          <w:rFonts w:ascii="Times" w:eastAsia="Malgun Gothic" w:hAnsi="Times" w:cs="Times"/>
          <w:i/>
          <w:lang w:val="en-GB" w:eastAsia="x-none"/>
        </w:rPr>
        <w:t>TDD-UL-DL-ConfigDedicated</w:t>
      </w:r>
      <w:r w:rsidR="00345A48">
        <w:rPr>
          <w:rFonts w:ascii="Times" w:eastAsia="Malgun Gothic" w:hAnsi="Times" w:cs="Times"/>
          <w:iCs/>
          <w:lang w:val="en-GB" w:eastAsia="x-none"/>
        </w:rPr>
        <w:t xml:space="preserve">, </w:t>
      </w:r>
      <w:r w:rsidR="004200F2">
        <w:rPr>
          <w:rFonts w:ascii="Times" w:eastAsia="Malgun Gothic" w:hAnsi="Times" w:cs="Times"/>
          <w:iCs/>
          <w:lang w:val="en-GB" w:eastAsia="x-none"/>
        </w:rPr>
        <w:t>l</w:t>
      </w:r>
      <w:r w:rsidR="001A3B0F">
        <w:rPr>
          <w:rFonts w:ascii="Times" w:eastAsia="Malgun Gothic" w:hAnsi="Times" w:cs="Times"/>
          <w:iCs/>
          <w:lang w:val="en-GB" w:eastAsia="x-none"/>
        </w:rPr>
        <w:t xml:space="preserve">ooking at e.g. slot index 0 in the example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D283A">
        <w:t xml:space="preserve">Figure </w:t>
      </w:r>
      <w:r w:rsidR="00ED283A">
        <w:rPr>
          <w:noProof/>
        </w:rPr>
        <w:t>5</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i</w:t>
      </w:r>
      <w:r w:rsidR="00345A48">
        <w:rPr>
          <w:rFonts w:ascii="Times" w:eastAsia="Malgun Gothic" w:hAnsi="Times" w:cs="Times"/>
          <w:iCs/>
          <w:lang w:val="en-GB" w:eastAsia="x-none"/>
        </w:rPr>
        <w:t xml:space="preserve">t seems reasonable to keep legacy behaviour in which </w:t>
      </w:r>
      <w:r w:rsidR="00243227">
        <w:rPr>
          <w:rFonts w:ascii="Times" w:eastAsia="Malgun Gothic" w:hAnsi="Times" w:cs="Times"/>
          <w:iCs/>
          <w:lang w:val="en-GB" w:eastAsia="x-none"/>
        </w:rPr>
        <w:t>flexible symbols</w:t>
      </w:r>
      <w:r w:rsidR="001A3B0F">
        <w:rPr>
          <w:rFonts w:ascii="Times" w:eastAsia="Malgun Gothic" w:hAnsi="Times" w:cs="Times"/>
          <w:iCs/>
          <w:lang w:val="en-GB" w:eastAsia="x-none"/>
        </w:rPr>
        <w:t xml:space="preserve"> in that slot</w:t>
      </w:r>
      <w:r w:rsidR="00243227">
        <w:rPr>
          <w:rFonts w:ascii="Times" w:eastAsia="Malgun Gothic" w:hAnsi="Times" w:cs="Times"/>
          <w:iCs/>
          <w:lang w:val="en-GB" w:eastAsia="x-none"/>
        </w:rPr>
        <w:t xml:space="preserve"> can be converted to DL or UL symbols via dedicated signalling</w:t>
      </w:r>
      <w:r w:rsidR="001A3B0F">
        <w:rPr>
          <w:rFonts w:ascii="Times" w:eastAsia="Malgun Gothic" w:hAnsi="Times" w:cs="Times"/>
          <w:iCs/>
          <w:lang w:val="en-GB" w:eastAsia="x-none"/>
        </w:rPr>
        <w:t xml:space="preserve">. For the second slot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D283A">
        <w:t xml:space="preserve">Figure </w:t>
      </w:r>
      <w:r w:rsidR="00ED283A">
        <w:rPr>
          <w:noProof/>
        </w:rPr>
        <w:t>5</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xml:space="preserve"> (slot index 1), consisting of flexible and SBFD symbols, </w:t>
      </w:r>
      <w:r w:rsidR="004200F2">
        <w:rPr>
          <w:rFonts w:ascii="Times" w:eastAsia="Malgun Gothic" w:hAnsi="Times" w:cs="Times"/>
          <w:iCs/>
          <w:lang w:val="en-GB" w:eastAsia="x-none"/>
        </w:rPr>
        <w:t>we think that it should not be allowed to convert the SBFD symbols to UL or DL only symbols (similarly as agreed for DCI format 2_0 in RAN1#116)</w:t>
      </w:r>
      <w:r w:rsidR="007404E7">
        <w:rPr>
          <w:rFonts w:ascii="Times" w:eastAsia="Malgun Gothic" w:hAnsi="Times" w:cs="Times"/>
          <w:iCs/>
          <w:lang w:val="en-GB" w:eastAsia="x-none"/>
        </w:rPr>
        <w:t xml:space="preserve"> since the</w:t>
      </w:r>
      <w:r w:rsidR="00941B89">
        <w:rPr>
          <w:rFonts w:ascii="Times" w:eastAsia="Malgun Gothic" w:hAnsi="Times" w:cs="Times"/>
          <w:iCs/>
          <w:lang w:val="en-GB" w:eastAsia="x-none"/>
        </w:rPr>
        <w:t xml:space="preserve"> subbands are </w:t>
      </w:r>
      <w:r w:rsidR="00B96123">
        <w:rPr>
          <w:rFonts w:ascii="Times" w:eastAsia="Malgun Gothic" w:hAnsi="Times" w:cs="Times"/>
          <w:iCs/>
          <w:lang w:val="en-GB" w:eastAsia="x-none"/>
        </w:rPr>
        <w:t xml:space="preserve">cell-specific and </w:t>
      </w:r>
      <w:r w:rsidR="005E4D72">
        <w:rPr>
          <w:rFonts w:ascii="Times" w:eastAsia="Malgun Gothic" w:hAnsi="Times" w:cs="Times"/>
          <w:iCs/>
          <w:lang w:val="en-GB" w:eastAsia="x-none"/>
        </w:rPr>
        <w:t>apply commonly to all the UEs in the cell</w:t>
      </w:r>
      <w:r w:rsidR="004200F2">
        <w:rPr>
          <w:rFonts w:ascii="Times" w:eastAsia="Malgun Gothic" w:hAnsi="Times" w:cs="Times"/>
          <w:iCs/>
          <w:lang w:val="en-GB" w:eastAsia="x-none"/>
        </w:rPr>
        <w:t xml:space="preserve">. Note that the existing </w:t>
      </w:r>
      <w:r w:rsidR="004200F2" w:rsidRPr="009624A1">
        <w:rPr>
          <w:rFonts w:ascii="Times" w:eastAsia="Malgun Gothic" w:hAnsi="Times" w:cs="Times"/>
          <w:i/>
          <w:lang w:val="en-GB" w:eastAsia="x-none"/>
        </w:rPr>
        <w:t>TDD-UL-DL-ConfigDedicated</w:t>
      </w:r>
      <w:r w:rsidR="004200F2">
        <w:rPr>
          <w:rFonts w:ascii="Times" w:eastAsia="Malgun Gothic" w:hAnsi="Times" w:cs="Times"/>
          <w:iCs/>
          <w:lang w:val="en-GB" w:eastAsia="x-none"/>
        </w:rPr>
        <w:t xml:space="preserve"> signalling allows to provide a pattern (</w:t>
      </w:r>
      <w:r w:rsidR="004200F2" w:rsidRPr="005D2842">
        <w:rPr>
          <w:rFonts w:ascii="Times" w:eastAsia="Malgun Gothic" w:hAnsi="Times" w:cs="Times"/>
          <w:iCs/>
          <w:lang w:val="en-GB" w:eastAsia="x-none"/>
        </w:rPr>
        <w:t>allDownlink</w:t>
      </w:r>
      <w:r w:rsidR="004200F2">
        <w:rPr>
          <w:rFonts w:ascii="Times" w:eastAsia="Malgun Gothic" w:hAnsi="Times" w:cs="Times"/>
          <w:iCs/>
          <w:lang w:val="en-GB" w:eastAsia="x-none"/>
        </w:rPr>
        <w:t xml:space="preserve">, allUplink, or explicit </w:t>
      </w:r>
      <w:r w:rsidR="004200F2" w:rsidRPr="005D2842">
        <w:rPr>
          <w:rFonts w:ascii="Times" w:eastAsia="Malgun Gothic" w:hAnsi="Times" w:cs="Times"/>
          <w:iCs/>
          <w:lang w:val="en-GB" w:eastAsia="x-none"/>
        </w:rPr>
        <w:t>nrofDownlinkSymbols</w:t>
      </w:r>
      <w:r w:rsidR="004200F2">
        <w:rPr>
          <w:rFonts w:ascii="Times" w:eastAsia="Malgun Gothic" w:hAnsi="Times" w:cs="Times"/>
          <w:iCs/>
          <w:lang w:val="en-GB" w:eastAsia="x-none"/>
        </w:rPr>
        <w:t xml:space="preserve"> and </w:t>
      </w:r>
      <w:r w:rsidR="004200F2" w:rsidRPr="00140A41">
        <w:rPr>
          <w:rFonts w:ascii="Times" w:eastAsia="Malgun Gothic" w:hAnsi="Times" w:cs="Times"/>
          <w:iCs/>
          <w:lang w:val="en-GB" w:eastAsia="x-none"/>
        </w:rPr>
        <w:t>nrofUplinkSymbols</w:t>
      </w:r>
      <w:r w:rsidR="004200F2">
        <w:rPr>
          <w:rFonts w:ascii="Times" w:eastAsia="Malgun Gothic" w:hAnsi="Times" w:cs="Times"/>
          <w:iCs/>
          <w:lang w:val="en-GB" w:eastAsia="x-none"/>
        </w:rPr>
        <w:t xml:space="preserve">) for one or more specific slots in the TDD UL-DL pattern, so the following two options can be considered for handling </w:t>
      </w:r>
      <w:r w:rsidR="004200F2" w:rsidRPr="009624A1">
        <w:rPr>
          <w:rFonts w:ascii="Times" w:eastAsia="Malgun Gothic" w:hAnsi="Times" w:cs="Times"/>
          <w:i/>
          <w:lang w:val="en-GB" w:eastAsia="x-none"/>
        </w:rPr>
        <w:t>TDD-UL-DL-ConfigDedicated</w:t>
      </w:r>
      <w:r w:rsidR="004200F2">
        <w:rPr>
          <w:rFonts w:ascii="Times" w:eastAsia="Malgun Gothic" w:hAnsi="Times" w:cs="Times"/>
          <w:i/>
          <w:lang w:val="en-GB" w:eastAsia="x-none"/>
        </w:rPr>
        <w:t xml:space="preserve"> </w:t>
      </w:r>
      <w:r w:rsidR="004200F2">
        <w:rPr>
          <w:rFonts w:ascii="Times" w:eastAsia="Malgun Gothic" w:hAnsi="Times" w:cs="Times"/>
          <w:iCs/>
          <w:lang w:val="en-GB" w:eastAsia="x-none"/>
        </w:rPr>
        <w:t>information when there is a mix of flexible symbols and SBFD symbols:</w:t>
      </w:r>
    </w:p>
    <w:p w14:paraId="68F9AB71" w14:textId="74863F14" w:rsidR="003A4AE2" w:rsidRPr="00534DA7" w:rsidRDefault="004B0EC9" w:rsidP="001F50AD">
      <w:pPr>
        <w:pStyle w:val="ListParagraph"/>
        <w:numPr>
          <w:ilvl w:val="0"/>
          <w:numId w:val="21"/>
        </w:numPr>
        <w:tabs>
          <w:tab w:val="left" w:pos="0"/>
        </w:tabs>
        <w:spacing w:after="0"/>
        <w:rPr>
          <w:rFonts w:ascii="Times" w:eastAsia="Malgun Gothic" w:hAnsi="Times" w:cs="Times"/>
          <w:iCs/>
          <w:lang w:val="en-GB" w:eastAsia="x-none"/>
        </w:rPr>
      </w:pPr>
      <w:r>
        <w:rPr>
          <w:rFonts w:ascii="Times" w:eastAsia="Malgun Gothic" w:hAnsi="Times" w:cs="Times"/>
          <w:iCs/>
          <w:lang w:val="en-GB" w:eastAsia="x-none"/>
        </w:rPr>
        <w:t xml:space="preserve">Option 1: </w:t>
      </w:r>
      <w:r w:rsidR="003A4AE2" w:rsidRPr="003A4AE2">
        <w:rPr>
          <w:rFonts w:ascii="Times" w:eastAsia="Malgun Gothic" w:hAnsi="Times" w:cs="Times"/>
          <w:iCs/>
          <w:lang w:val="en-GB" w:eastAsia="x-none"/>
        </w:rPr>
        <w:t>The UE does not expect dedicated TDD UL-DL configuration on SBFD symbols</w:t>
      </w:r>
      <w:r w:rsidR="0096432D">
        <w:rPr>
          <w:rFonts w:ascii="Times" w:eastAsia="Malgun Gothic" w:hAnsi="Times" w:cs="Times"/>
          <w:iCs/>
          <w:lang w:val="en-GB" w:eastAsia="x-none"/>
        </w:rPr>
        <w:t xml:space="preserve">, e.g. dedicated configuration can be provided </w:t>
      </w:r>
      <w:r w:rsidR="0017208E">
        <w:rPr>
          <w:rFonts w:ascii="Times" w:eastAsia="Malgun Gothic" w:hAnsi="Times" w:cs="Times"/>
          <w:iCs/>
          <w:lang w:val="en-GB" w:eastAsia="x-none"/>
        </w:rPr>
        <w:t>for</w:t>
      </w:r>
      <w:r w:rsidR="00E253D0">
        <w:rPr>
          <w:rFonts w:ascii="Times" w:eastAsia="Malgun Gothic" w:hAnsi="Times" w:cs="Times"/>
          <w:iCs/>
          <w:lang w:val="en-GB" w:eastAsia="x-none"/>
        </w:rPr>
        <w:t xml:space="preserve"> the flexible symbols in</w:t>
      </w:r>
      <w:r w:rsidR="0017208E">
        <w:rPr>
          <w:rFonts w:ascii="Times" w:eastAsia="Malgun Gothic" w:hAnsi="Times" w:cs="Times"/>
          <w:iCs/>
          <w:lang w:val="en-GB" w:eastAsia="x-none"/>
        </w:rPr>
        <w:t xml:space="preserve"> slot index 1, but no UL/DL link direction indication </w:t>
      </w:r>
      <w:r w:rsidR="00E253D0">
        <w:rPr>
          <w:rFonts w:ascii="Times" w:eastAsia="Malgun Gothic" w:hAnsi="Times" w:cs="Times"/>
          <w:iCs/>
          <w:lang w:val="en-GB" w:eastAsia="x-none"/>
        </w:rPr>
        <w:t xml:space="preserve">is </w:t>
      </w:r>
      <w:r w:rsidR="0017208E">
        <w:rPr>
          <w:rFonts w:ascii="Times" w:eastAsia="Malgun Gothic" w:hAnsi="Times" w:cs="Times"/>
          <w:iCs/>
          <w:lang w:val="en-GB" w:eastAsia="x-none"/>
        </w:rPr>
        <w:t xml:space="preserve">expected on </w:t>
      </w:r>
      <w:r w:rsidR="002A2A13">
        <w:rPr>
          <w:rFonts w:ascii="Times" w:eastAsia="Malgun Gothic" w:hAnsi="Times" w:cs="Times"/>
          <w:iCs/>
          <w:lang w:val="en-GB" w:eastAsia="x-none"/>
        </w:rPr>
        <w:t>symbols configured with SBFD operation</w:t>
      </w:r>
      <w:r w:rsidR="00E253D0">
        <w:rPr>
          <w:rFonts w:ascii="Times" w:eastAsia="Malgun Gothic" w:hAnsi="Times" w:cs="Times"/>
          <w:iCs/>
          <w:lang w:val="en-GB" w:eastAsia="x-none"/>
        </w:rPr>
        <w:t xml:space="preserve"> in the slot</w:t>
      </w:r>
      <w:r w:rsidR="002A2A13">
        <w:rPr>
          <w:rFonts w:ascii="Times" w:eastAsia="Malgun Gothic" w:hAnsi="Times" w:cs="Times"/>
          <w:iCs/>
          <w:lang w:val="en-GB" w:eastAsia="x-none"/>
        </w:rPr>
        <w:t>.</w:t>
      </w:r>
    </w:p>
    <w:p w14:paraId="4D04A940" w14:textId="48E0A0B1" w:rsidR="004B0EC9" w:rsidRDefault="003A4AE2" w:rsidP="001F50AD">
      <w:pPr>
        <w:pStyle w:val="ListParagraph"/>
        <w:numPr>
          <w:ilvl w:val="0"/>
          <w:numId w:val="21"/>
        </w:numPr>
        <w:tabs>
          <w:tab w:val="left" w:pos="0"/>
        </w:tabs>
        <w:spacing w:after="0"/>
        <w:rPr>
          <w:rFonts w:ascii="Times" w:eastAsia="Malgun Gothic" w:hAnsi="Times" w:cs="Times"/>
          <w:iCs/>
          <w:lang w:val="en-GB" w:eastAsia="x-none"/>
        </w:rPr>
      </w:pPr>
      <w:r w:rsidRPr="003A4AE2">
        <w:rPr>
          <w:rFonts w:ascii="Times" w:eastAsia="Malgun Gothic" w:hAnsi="Times" w:cs="Times"/>
          <w:iCs/>
          <w:lang w:val="en-GB" w:eastAsia="x-none"/>
        </w:rPr>
        <w:t>Option</w:t>
      </w:r>
      <w:r w:rsidR="007D20D5">
        <w:rPr>
          <w:rFonts w:ascii="Times" w:eastAsia="Malgun Gothic" w:hAnsi="Times" w:cs="Times"/>
          <w:iCs/>
          <w:lang w:val="en-GB" w:eastAsia="x-none"/>
        </w:rPr>
        <w:t xml:space="preserve"> </w:t>
      </w:r>
      <w:r w:rsidRPr="003A4AE2">
        <w:rPr>
          <w:rFonts w:ascii="Times" w:eastAsia="Malgun Gothic" w:hAnsi="Times" w:cs="Times"/>
          <w:iCs/>
          <w:lang w:val="en-GB" w:eastAsia="x-none"/>
        </w:rPr>
        <w:t>2: The UE ignores dedicated TDD UL-DL configuration overlapping with SBFD symbols</w:t>
      </w:r>
      <w:r w:rsidR="002A2A13">
        <w:rPr>
          <w:rFonts w:ascii="Times" w:eastAsia="Malgun Gothic" w:hAnsi="Times" w:cs="Times"/>
          <w:iCs/>
          <w:lang w:val="en-GB" w:eastAsia="x-none"/>
        </w:rPr>
        <w:t xml:space="preserve">, i.e. the signalling </w:t>
      </w:r>
      <w:r w:rsidR="00DA4A07">
        <w:rPr>
          <w:rFonts w:ascii="Times" w:eastAsia="Malgun Gothic" w:hAnsi="Times" w:cs="Times"/>
          <w:iCs/>
          <w:lang w:val="en-GB" w:eastAsia="x-none"/>
        </w:rPr>
        <w:t>only applies for</w:t>
      </w:r>
      <w:r w:rsidR="002A2A13">
        <w:rPr>
          <w:rFonts w:ascii="Times" w:eastAsia="Malgun Gothic" w:hAnsi="Times" w:cs="Times"/>
          <w:iCs/>
          <w:lang w:val="en-GB" w:eastAsia="x-none"/>
        </w:rPr>
        <w:t xml:space="preserve"> flexible symbol</w:t>
      </w:r>
      <w:r w:rsidR="00DA4A07">
        <w:rPr>
          <w:rFonts w:ascii="Times" w:eastAsia="Malgun Gothic" w:hAnsi="Times" w:cs="Times"/>
          <w:iCs/>
          <w:lang w:val="en-GB" w:eastAsia="x-none"/>
        </w:rPr>
        <w:t>s</w:t>
      </w:r>
      <w:r w:rsidR="002A2A13">
        <w:rPr>
          <w:rFonts w:ascii="Times" w:eastAsia="Malgun Gothic" w:hAnsi="Times" w:cs="Times"/>
          <w:iCs/>
          <w:lang w:val="en-GB" w:eastAsia="x-none"/>
        </w:rPr>
        <w:t xml:space="preserve"> in the slot</w:t>
      </w:r>
      <w:r w:rsidR="00DA4A07">
        <w:rPr>
          <w:rFonts w:ascii="Times" w:eastAsia="Malgun Gothic" w:hAnsi="Times" w:cs="Times"/>
          <w:iCs/>
          <w:lang w:val="en-GB" w:eastAsia="x-none"/>
        </w:rPr>
        <w:t xml:space="preserve"> while any </w:t>
      </w:r>
      <w:r w:rsidR="002A2A13">
        <w:rPr>
          <w:rFonts w:ascii="Times" w:eastAsia="Malgun Gothic" w:hAnsi="Times" w:cs="Times"/>
          <w:iCs/>
          <w:lang w:val="en-GB" w:eastAsia="x-none"/>
        </w:rPr>
        <w:t xml:space="preserve">UL/DL link direction indication on SBFD symbols is ignored. </w:t>
      </w:r>
    </w:p>
    <w:p w14:paraId="2ACFC70D" w14:textId="77777777" w:rsidR="003759D8" w:rsidRDefault="003759D8" w:rsidP="00DA4A07">
      <w:pPr>
        <w:tabs>
          <w:tab w:val="left" w:pos="0"/>
        </w:tabs>
        <w:spacing w:after="0"/>
        <w:rPr>
          <w:rFonts w:ascii="Times" w:eastAsia="Malgun Gothic" w:hAnsi="Times" w:cs="Times"/>
          <w:iCs/>
          <w:lang w:val="en-GB" w:eastAsia="x-none"/>
        </w:rPr>
      </w:pPr>
    </w:p>
    <w:p w14:paraId="68780AA3" w14:textId="47D98F94" w:rsidR="007273CE" w:rsidRDefault="007273CE">
      <w:pPr>
        <w:pStyle w:val="Proposal"/>
        <w:rPr>
          <w:lang w:val="en-GB"/>
        </w:rPr>
      </w:pPr>
      <w:bookmarkStart w:id="412" w:name="_Toc163215338"/>
      <w:bookmarkStart w:id="413" w:name="_Toc163215630"/>
      <w:bookmarkStart w:id="414" w:name="_Toc163215787"/>
      <w:bookmarkStart w:id="415" w:name="_Toc163215869"/>
      <w:bookmarkStart w:id="416" w:name="_Toc163215952"/>
      <w:bookmarkStart w:id="417" w:name="_Toc165984510"/>
      <w:bookmarkStart w:id="418" w:name="_Toc165984755"/>
      <w:bookmarkStart w:id="419" w:name="_Toc165984859"/>
      <w:bookmarkStart w:id="420" w:name="_Toc165984965"/>
      <w:bookmarkStart w:id="421" w:name="_Toc165985070"/>
      <w:bookmarkStart w:id="422" w:name="_Toc165985174"/>
      <w:bookmarkStart w:id="423" w:name="_Toc165985262"/>
      <w:bookmarkStart w:id="424" w:name="_Toc166099338"/>
      <w:bookmarkStart w:id="425" w:name="_Toc166099797"/>
      <w:bookmarkStart w:id="426" w:name="_Toc166099900"/>
      <w:bookmarkStart w:id="427" w:name="_Toc166100004"/>
      <w:bookmarkStart w:id="428" w:name="_Toc166100110"/>
      <w:bookmarkStart w:id="429" w:name="_Toc166100220"/>
      <w:bookmarkStart w:id="430" w:name="_Toc166100330"/>
      <w:bookmarkStart w:id="431" w:name="_Toc166100439"/>
      <w:bookmarkStart w:id="432" w:name="_Toc166100548"/>
      <w:bookmarkStart w:id="433" w:name="_Toc166237667"/>
      <w:bookmarkStart w:id="434" w:name="_Toc166237774"/>
      <w:r w:rsidRPr="007273CE">
        <w:rPr>
          <w:lang w:val="en-GB"/>
        </w:rPr>
        <w:t>For a flexible symbol which is not configured with SBFD subbands, TDD-UL-DL-ConfigDedicated can override the flexible symbol into an UL symbol or a DL symbol</w:t>
      </w:r>
      <w:r>
        <w:rPr>
          <w:lang w:val="en-GB"/>
        </w:rPr>
        <w:t xml:space="preserve">. </w:t>
      </w:r>
      <w:r w:rsidR="00977E3E">
        <w:rPr>
          <w:lang w:val="en-GB"/>
        </w:rPr>
        <w:t xml:space="preserve"> For symbols configured with SBFD subbands, d</w:t>
      </w:r>
      <w:r>
        <w:rPr>
          <w:lang w:val="en-GB"/>
        </w:rPr>
        <w:t>ownselect between: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6509C444" w14:textId="0C290054" w:rsidR="00F05751" w:rsidRPr="00534DA7" w:rsidRDefault="00F05751" w:rsidP="007273CE">
      <w:pPr>
        <w:pStyle w:val="Proposal"/>
        <w:numPr>
          <w:ilvl w:val="1"/>
          <w:numId w:val="4"/>
        </w:numPr>
        <w:rPr>
          <w:lang w:val="en-GB"/>
        </w:rPr>
      </w:pPr>
      <w:bookmarkStart w:id="435" w:name="_Toc163215339"/>
      <w:bookmarkStart w:id="436" w:name="_Toc163215631"/>
      <w:bookmarkStart w:id="437" w:name="_Toc163215788"/>
      <w:bookmarkStart w:id="438" w:name="_Toc163215870"/>
      <w:bookmarkStart w:id="439" w:name="_Toc163215953"/>
      <w:bookmarkStart w:id="440" w:name="_Toc165984511"/>
      <w:bookmarkStart w:id="441" w:name="_Toc165984756"/>
      <w:bookmarkStart w:id="442" w:name="_Toc165984860"/>
      <w:bookmarkStart w:id="443" w:name="_Toc165984966"/>
      <w:bookmarkStart w:id="444" w:name="_Toc165985071"/>
      <w:bookmarkStart w:id="445" w:name="_Toc165985175"/>
      <w:bookmarkStart w:id="446" w:name="_Toc165985263"/>
      <w:bookmarkStart w:id="447" w:name="_Toc166099339"/>
      <w:bookmarkStart w:id="448" w:name="_Toc166099798"/>
      <w:bookmarkStart w:id="449" w:name="_Toc166099901"/>
      <w:bookmarkStart w:id="450" w:name="_Toc166100005"/>
      <w:bookmarkStart w:id="451" w:name="_Toc166100111"/>
      <w:bookmarkStart w:id="452" w:name="_Toc166100221"/>
      <w:bookmarkStart w:id="453" w:name="_Toc166100331"/>
      <w:bookmarkStart w:id="454" w:name="_Toc166100440"/>
      <w:bookmarkStart w:id="455" w:name="_Toc166100549"/>
      <w:bookmarkStart w:id="456" w:name="_Toc166237668"/>
      <w:bookmarkStart w:id="457" w:name="_Toc166237775"/>
      <w:r>
        <w:rPr>
          <w:lang w:val="en-GB"/>
        </w:rPr>
        <w:t xml:space="preserve">Option 1: </w:t>
      </w:r>
      <w:r w:rsidRPr="003A4AE2">
        <w:rPr>
          <w:rFonts w:ascii="Times" w:eastAsia="Malgun Gothic" w:hAnsi="Times" w:cs="Times"/>
          <w:iCs/>
          <w:lang w:val="en-GB" w:eastAsia="x-none"/>
        </w:rPr>
        <w:t>The UE does not expect dedicated TDD UL-DL configuration on SBFD symbols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3F44128" w14:textId="21C25765" w:rsidR="001163A9" w:rsidRDefault="00F05751" w:rsidP="00534DA7">
      <w:pPr>
        <w:pStyle w:val="Proposal"/>
        <w:numPr>
          <w:ilvl w:val="1"/>
          <w:numId w:val="4"/>
        </w:numPr>
        <w:rPr>
          <w:lang w:val="en-GB"/>
        </w:rPr>
      </w:pPr>
      <w:bookmarkStart w:id="458" w:name="_Toc163215340"/>
      <w:bookmarkStart w:id="459" w:name="_Toc163215632"/>
      <w:bookmarkStart w:id="460" w:name="_Toc163215789"/>
      <w:bookmarkStart w:id="461" w:name="_Toc163215871"/>
      <w:bookmarkStart w:id="462" w:name="_Toc163215954"/>
      <w:bookmarkStart w:id="463" w:name="_Toc165984512"/>
      <w:bookmarkStart w:id="464" w:name="_Toc165984757"/>
      <w:bookmarkStart w:id="465" w:name="_Toc165984861"/>
      <w:bookmarkStart w:id="466" w:name="_Toc165984967"/>
      <w:bookmarkStart w:id="467" w:name="_Toc165985072"/>
      <w:bookmarkStart w:id="468" w:name="_Toc165985176"/>
      <w:bookmarkStart w:id="469" w:name="_Toc165985264"/>
      <w:bookmarkStart w:id="470" w:name="_Toc166099340"/>
      <w:bookmarkStart w:id="471" w:name="_Toc166099799"/>
      <w:bookmarkStart w:id="472" w:name="_Toc166099902"/>
      <w:bookmarkStart w:id="473" w:name="_Toc166100006"/>
      <w:bookmarkStart w:id="474" w:name="_Toc166100112"/>
      <w:bookmarkStart w:id="475" w:name="_Toc166100222"/>
      <w:bookmarkStart w:id="476" w:name="_Toc166100332"/>
      <w:bookmarkStart w:id="477" w:name="_Toc166100441"/>
      <w:bookmarkStart w:id="478" w:name="_Toc166100550"/>
      <w:bookmarkStart w:id="479" w:name="_Toc166237669"/>
      <w:bookmarkStart w:id="480" w:name="_Toc166237776"/>
      <w:r>
        <w:rPr>
          <w:lang w:val="en-GB"/>
        </w:rPr>
        <w:t>Option 2:</w:t>
      </w:r>
      <w:r>
        <w:rPr>
          <w:rFonts w:ascii="Times" w:eastAsia="Malgun Gothic" w:hAnsi="Times" w:cs="Times"/>
          <w:iCs/>
          <w:lang w:val="en-GB" w:eastAsia="x-none"/>
        </w:rPr>
        <w:t xml:space="preserve"> </w:t>
      </w:r>
      <w:r w:rsidRPr="00F05751">
        <w:rPr>
          <w:rFonts w:ascii="Times" w:eastAsia="Malgun Gothic" w:hAnsi="Times" w:cs="Times"/>
          <w:iCs/>
          <w:lang w:val="en-GB" w:eastAsia="x-none"/>
        </w:rPr>
        <w:t>The UE ignores dedicated TDD UL-DL configuration overlapping with SBFD symbols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1F93CE1B" w14:textId="77777777" w:rsidR="007273CE" w:rsidRPr="00534DA7" w:rsidRDefault="007273CE" w:rsidP="00534DA7">
      <w:pPr>
        <w:pStyle w:val="00BodyText"/>
        <w:rPr>
          <w:lang w:val="en-GB"/>
        </w:rPr>
      </w:pPr>
    </w:p>
    <w:p w14:paraId="1F16BBDF" w14:textId="72B3DCD1" w:rsidR="00754DFA" w:rsidRDefault="00754DFA" w:rsidP="00534DA7">
      <w:pPr>
        <w:keepNext/>
        <w:jc w:val="center"/>
      </w:pPr>
      <w:r>
        <w:rPr>
          <w:noProof/>
        </w:rPr>
        <w:lastRenderedPageBreak/>
        <w:drawing>
          <wp:inline distT="0" distB="0" distL="0" distR="0" wp14:anchorId="6A3B4C34" wp14:editId="700401B0">
            <wp:extent cx="4254500" cy="3731699"/>
            <wp:effectExtent l="0" t="0" r="0" b="0"/>
            <wp:docPr id="2013558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1795" cy="3738097"/>
                    </a:xfrm>
                    <a:prstGeom prst="rect">
                      <a:avLst/>
                    </a:prstGeom>
                    <a:noFill/>
                  </pic:spPr>
                </pic:pic>
              </a:graphicData>
            </a:graphic>
          </wp:inline>
        </w:drawing>
      </w:r>
    </w:p>
    <w:p w14:paraId="47771F41" w14:textId="171B23E5" w:rsidR="005E25A1" w:rsidRDefault="00754DFA" w:rsidP="00534DA7">
      <w:pPr>
        <w:pStyle w:val="Caption"/>
        <w:jc w:val="center"/>
      </w:pPr>
      <w:bookmarkStart w:id="481" w:name="_Ref162955603"/>
      <w:r>
        <w:t xml:space="preserve">Figure </w:t>
      </w:r>
      <w:r>
        <w:fldChar w:fldCharType="begin"/>
      </w:r>
      <w:r>
        <w:instrText xml:space="preserve"> SEQ Figure \* ARABIC </w:instrText>
      </w:r>
      <w:r>
        <w:fldChar w:fldCharType="separate"/>
      </w:r>
      <w:r w:rsidR="00ED283A">
        <w:rPr>
          <w:noProof/>
        </w:rPr>
        <w:t>5</w:t>
      </w:r>
      <w:r>
        <w:rPr>
          <w:noProof/>
        </w:rPr>
        <w:fldChar w:fldCharType="end"/>
      </w:r>
      <w:bookmarkEnd w:id="481"/>
      <w:r>
        <w:t xml:space="preserve">: </w:t>
      </w:r>
      <w:r w:rsidR="00E86B06">
        <w:t xml:space="preserve">Interaction </w:t>
      </w:r>
      <w:r w:rsidR="00EE0312">
        <w:t>of SBFD cell-specific configuration with RRC TDD-UL-DL-ConfigDedicated configuration</w:t>
      </w:r>
      <w:r w:rsidR="00311C17">
        <w:t>.</w:t>
      </w:r>
    </w:p>
    <w:p w14:paraId="43B875C7" w14:textId="77777777" w:rsidR="00666C00" w:rsidRDefault="00666C00" w:rsidP="007566ED"/>
    <w:p w14:paraId="6943BDF8" w14:textId="56F8E664" w:rsidR="00F52A59" w:rsidRDefault="001E7EB7">
      <w:r w:rsidRPr="001E7EB7">
        <w:t xml:space="preserve">For SFI interaction, </w:t>
      </w:r>
      <w:r w:rsidR="0025457E">
        <w:t xml:space="preserve">it has been agreed that </w:t>
      </w:r>
      <w:r w:rsidR="0025457E" w:rsidRPr="0025457E">
        <w:t>DCI format 2_0 cannot be used to revert SBFD symbol to non-SBFD symbol</w:t>
      </w:r>
      <w:r w:rsidR="00FE27E9">
        <w:t>.</w:t>
      </w:r>
      <w:r w:rsidR="0025457E">
        <w:t xml:space="preserve"> </w:t>
      </w:r>
      <w:r w:rsidR="00FE2F8B">
        <w:t xml:space="preserve">In principle, similar as </w:t>
      </w:r>
      <w:r w:rsidR="00D813B5">
        <w:t xml:space="preserve">discussed for </w:t>
      </w:r>
      <w:r w:rsidR="00ED39F1" w:rsidRPr="007273CE">
        <w:rPr>
          <w:lang w:val="en-GB"/>
        </w:rPr>
        <w:t>TDD-UL-DL-ConfigDedicated</w:t>
      </w:r>
      <w:r w:rsidR="00ED39F1">
        <w:t xml:space="preserve">, </w:t>
      </w:r>
      <w:r w:rsidR="00E529FA">
        <w:t xml:space="preserve">the following </w:t>
      </w:r>
      <w:r w:rsidR="00D813B5">
        <w:t xml:space="preserve">options can be </w:t>
      </w:r>
      <w:r w:rsidR="001D667F">
        <w:t>considered</w:t>
      </w:r>
      <w:r w:rsidR="00D813B5">
        <w:t xml:space="preserve"> </w:t>
      </w:r>
      <w:r w:rsidR="000000B9">
        <w:t>for th</w:t>
      </w:r>
      <w:r w:rsidR="004C20C4">
        <w:t xml:space="preserve">e interaction </w:t>
      </w:r>
      <w:r w:rsidR="00E529FA">
        <w:t xml:space="preserve">with SFI: </w:t>
      </w:r>
    </w:p>
    <w:p w14:paraId="1E2BEB34" w14:textId="35B428E2" w:rsidR="00F52A59" w:rsidRDefault="004C20C4" w:rsidP="001F50AD">
      <w:pPr>
        <w:numPr>
          <w:ilvl w:val="0"/>
          <w:numId w:val="22"/>
        </w:numPr>
      </w:pPr>
      <w:r w:rsidRPr="004C20C4">
        <w:t>UE ignores the SFI content on symbols overlapping with SBFD symbols</w:t>
      </w:r>
      <w:r>
        <w:t xml:space="preserve"> </w:t>
      </w:r>
    </w:p>
    <w:p w14:paraId="4B899EE0" w14:textId="77777777" w:rsidR="00F52A59" w:rsidRDefault="00F52A59" w:rsidP="001F50AD">
      <w:pPr>
        <w:numPr>
          <w:ilvl w:val="0"/>
          <w:numId w:val="22"/>
        </w:numPr>
      </w:pPr>
      <w:r w:rsidRPr="001E7EB7">
        <w:t xml:space="preserve">SFI (DCI format 2_0) and SBFD cannot be simultaneously configured </w:t>
      </w:r>
      <w:r>
        <w:t>for a UE</w:t>
      </w:r>
    </w:p>
    <w:p w14:paraId="59DCBBB2" w14:textId="3BAD2BAA" w:rsidR="003A7F24" w:rsidRDefault="003A7F24" w:rsidP="001F50AD">
      <w:pPr>
        <w:numPr>
          <w:ilvl w:val="0"/>
          <w:numId w:val="22"/>
        </w:numPr>
      </w:pPr>
      <w:r w:rsidRPr="00F41B91">
        <w:t xml:space="preserve">UE does not expect </w:t>
      </w:r>
      <w:r>
        <w:t>SFI information</w:t>
      </w:r>
      <w:r w:rsidRPr="00F41B91">
        <w:t xml:space="preserve"> on SBFD symbols</w:t>
      </w:r>
      <w:r>
        <w:t xml:space="preserve">. </w:t>
      </w:r>
    </w:p>
    <w:p w14:paraId="39DF9199" w14:textId="5133637E" w:rsidR="00F52A59" w:rsidRDefault="006E6256" w:rsidP="001F50AD">
      <w:pPr>
        <w:numPr>
          <w:ilvl w:val="0"/>
          <w:numId w:val="22"/>
        </w:numPr>
      </w:pPr>
      <w:r w:rsidRPr="001E7EB7">
        <w:t>SFI (DCI format 2_0)</w:t>
      </w:r>
      <w:r>
        <w:t xml:space="preserve"> is used for a different purpose, e.g. for link direction determination. </w:t>
      </w:r>
    </w:p>
    <w:p w14:paraId="7841DA3E" w14:textId="7D70F750" w:rsidR="00F52A59" w:rsidRDefault="00B6574A" w:rsidP="00F52A59">
      <w:r>
        <w:t xml:space="preserve">Starting with Option </w:t>
      </w:r>
      <w:r w:rsidR="003A7F24">
        <w:t>3</w:t>
      </w:r>
      <w:r>
        <w:t xml:space="preserve"> above, </w:t>
      </w:r>
      <w:r w:rsidR="00F57FDD" w:rsidRPr="00F57FDD">
        <w:t>contrary to TDD-UL-DL-ConfigDedicated, SFI can only indicate one or multiple pre-determined slot formats (defined in TS 38.213 Table 11.1.1-1), while it does not allow to provide any other UL-DL sequence not specified in the table.</w:t>
      </w:r>
      <w:r w:rsidR="00F57FDD">
        <w:t xml:space="preserve"> It is therefore more difficult to</w:t>
      </w:r>
      <w:r w:rsidR="00222F60">
        <w:t xml:space="preserve"> completely</w:t>
      </w:r>
      <w:r w:rsidR="00F57FDD">
        <w:t xml:space="preserve"> avoid </w:t>
      </w:r>
      <w:r w:rsidR="00847A34">
        <w:t xml:space="preserve">(e.g. by gNB implementation) </w:t>
      </w:r>
      <w:r w:rsidR="00222F60">
        <w:t xml:space="preserve">any conflicts between the </w:t>
      </w:r>
      <w:r w:rsidR="00BB70EF">
        <w:t xml:space="preserve">content in the SFI indication and the SBFD configuration. Therefore, Option </w:t>
      </w:r>
      <w:r w:rsidR="00E54D05">
        <w:t>3</w:t>
      </w:r>
      <w:r w:rsidR="00BB70EF">
        <w:t xml:space="preserve"> is not preferred. </w:t>
      </w:r>
    </w:p>
    <w:p w14:paraId="2D6B006A" w14:textId="19597282" w:rsidR="00550724" w:rsidRDefault="00550724" w:rsidP="00F52A59">
      <w:r>
        <w:t xml:space="preserve">On Option 4, </w:t>
      </w:r>
      <w:r w:rsidR="00653B2D">
        <w:t xml:space="preserve">we would like to note that </w:t>
      </w:r>
      <w:r w:rsidR="005E74C3">
        <w:t xml:space="preserve">DCI format 2_0 </w:t>
      </w:r>
      <w:r w:rsidR="004A25B2">
        <w:t xml:space="preserve">carrying </w:t>
      </w:r>
      <w:r w:rsidR="00D854C0">
        <w:t xml:space="preserve">SFI </w:t>
      </w:r>
      <w:r w:rsidR="004A25B2">
        <w:t>is a</w:t>
      </w:r>
      <w:r w:rsidR="00D854C0">
        <w:t xml:space="preserve"> </w:t>
      </w:r>
      <w:r w:rsidR="00A25837">
        <w:t xml:space="preserve">group-common </w:t>
      </w:r>
      <w:r w:rsidR="00D854C0">
        <w:t xml:space="preserve">signal </w:t>
      </w:r>
      <w:r w:rsidR="008A6EF1">
        <w:t xml:space="preserve">while the UL/DL link direction determination in SBFD is a UE-specific problem (e.g. depending on the traffic volumes and priorities </w:t>
      </w:r>
      <w:r w:rsidR="00856C7B">
        <w:t xml:space="preserve">in </w:t>
      </w:r>
      <w:r w:rsidR="00F76DDD">
        <w:t xml:space="preserve">UL and DL </w:t>
      </w:r>
      <w:r w:rsidR="002F2648">
        <w:t>direction</w:t>
      </w:r>
      <w:r w:rsidR="00F76DDD">
        <w:t xml:space="preserve"> for each specific UE</w:t>
      </w:r>
      <w:r w:rsidR="008A6EF1">
        <w:t>)</w:t>
      </w:r>
      <w:r w:rsidR="00F76DDD">
        <w:t>. Therefore</w:t>
      </w:r>
      <w:r w:rsidR="00F60AA5">
        <w:t xml:space="preserve">, using SFI </w:t>
      </w:r>
      <w:r w:rsidR="00AF3184">
        <w:t xml:space="preserve">for link direction determination is not a preferred option, </w:t>
      </w:r>
      <w:r w:rsidR="0032372C">
        <w:t xml:space="preserve">although we still </w:t>
      </w:r>
      <w:r w:rsidR="007F49EC">
        <w:t xml:space="preserve">see benefits </w:t>
      </w:r>
      <w:r w:rsidR="0009762D">
        <w:t xml:space="preserve">of having </w:t>
      </w:r>
      <w:r w:rsidR="003439CB">
        <w:t>some sort of dynamic indication</w:t>
      </w:r>
      <w:r w:rsidR="00324161">
        <w:t xml:space="preserve"> for link direction</w:t>
      </w:r>
      <w:r w:rsidR="005303A3">
        <w:t xml:space="preserve"> determination</w:t>
      </w:r>
      <w:r w:rsidR="00324161">
        <w:t xml:space="preserve"> </w:t>
      </w:r>
      <w:r w:rsidR="005A7778">
        <w:t xml:space="preserve">as a supplement of </w:t>
      </w:r>
      <w:r w:rsidR="005303A3">
        <w:t>existing collision handling rules</w:t>
      </w:r>
      <w:r w:rsidR="000C1B66">
        <w:t xml:space="preserve"> which we further discuss in </w:t>
      </w:r>
      <w:r w:rsidR="000C1B66" w:rsidRPr="00567E26">
        <w:t>Section 7.</w:t>
      </w:r>
    </w:p>
    <w:p w14:paraId="5CDF15CB" w14:textId="15312737" w:rsidR="00A25837" w:rsidRDefault="00A25837" w:rsidP="00C23F97">
      <w:pPr>
        <w:pStyle w:val="Observation"/>
        <w:ind w:left="284"/>
      </w:pPr>
      <w:bookmarkStart w:id="482" w:name="_Toc163215341"/>
      <w:bookmarkStart w:id="483" w:name="_Toc163215633"/>
      <w:bookmarkStart w:id="484" w:name="_Toc163215790"/>
      <w:bookmarkStart w:id="485" w:name="_Toc163215872"/>
      <w:bookmarkStart w:id="486" w:name="_Toc163215955"/>
      <w:bookmarkStart w:id="487" w:name="_Toc165984513"/>
      <w:bookmarkStart w:id="488" w:name="_Toc165984758"/>
      <w:bookmarkStart w:id="489" w:name="_Toc165984862"/>
      <w:bookmarkStart w:id="490" w:name="_Toc165984968"/>
      <w:bookmarkStart w:id="491" w:name="_Toc165985073"/>
      <w:bookmarkStart w:id="492" w:name="_Toc165985177"/>
      <w:bookmarkStart w:id="493" w:name="_Toc165985265"/>
      <w:bookmarkStart w:id="494" w:name="_Toc166099341"/>
      <w:bookmarkStart w:id="495" w:name="_Toc166099800"/>
      <w:bookmarkStart w:id="496" w:name="_Toc166099903"/>
      <w:bookmarkStart w:id="497" w:name="_Toc166100007"/>
      <w:bookmarkStart w:id="498" w:name="_Toc166100113"/>
      <w:bookmarkStart w:id="499" w:name="_Toc166100223"/>
      <w:bookmarkStart w:id="500" w:name="_Toc166100333"/>
      <w:bookmarkStart w:id="501" w:name="_Toc166100442"/>
      <w:bookmarkStart w:id="502" w:name="_Toc166100551"/>
      <w:bookmarkStart w:id="503" w:name="_Toc166237670"/>
      <w:bookmarkStart w:id="504" w:name="_Toc166237777"/>
      <w:r>
        <w:t>Using DCI format 2_0 carrying SFI for UL/DL direction determination is not preferred since DCI format 2_0 is a group-common signal while the UL/DL link direction determination in SBFD is a UE-specific problem (e.g. depending on the traffic volumes and priorities in UL and DL direction for each specific UE).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04B15EA" w14:textId="57190B30" w:rsidR="001E7EB7" w:rsidRDefault="000C1B66" w:rsidP="00F52A59">
      <w:r>
        <w:t xml:space="preserve">This leaves </w:t>
      </w:r>
      <w:r w:rsidR="00634329">
        <w:t xml:space="preserve">Option </w:t>
      </w:r>
      <w:r w:rsidR="003A7F24">
        <w:t>1</w:t>
      </w:r>
      <w:r w:rsidR="00634329">
        <w:t xml:space="preserve"> and Option </w:t>
      </w:r>
      <w:r w:rsidR="003A7F24">
        <w:t>2</w:t>
      </w:r>
      <w:r w:rsidR="00634329">
        <w:t xml:space="preserve"> </w:t>
      </w:r>
      <w:r>
        <w:rPr>
          <w:rFonts w:ascii="Times" w:eastAsia="Malgun Gothic" w:hAnsi="Times" w:cs="Times"/>
          <w:iCs/>
          <w:lang w:val="en-GB" w:eastAsia="x-none"/>
        </w:rPr>
        <w:t xml:space="preserve">as the </w:t>
      </w:r>
      <w:r w:rsidR="00B71269">
        <w:rPr>
          <w:rFonts w:ascii="Times" w:eastAsia="Malgun Gothic" w:hAnsi="Times" w:cs="Times"/>
          <w:iCs/>
          <w:lang w:val="en-GB" w:eastAsia="x-none"/>
        </w:rPr>
        <w:t>two remaining options</w:t>
      </w:r>
      <w:r w:rsidR="00D150AC">
        <w:rPr>
          <w:rFonts w:ascii="Times" w:eastAsia="Malgun Gothic" w:hAnsi="Times" w:cs="Times"/>
          <w:iCs/>
          <w:lang w:val="en-GB" w:eastAsia="x-none"/>
        </w:rPr>
        <w:t xml:space="preserve">. </w:t>
      </w:r>
      <w:r w:rsidR="001D667F">
        <w:rPr>
          <w:rFonts w:ascii="Times" w:eastAsia="Malgun Gothic" w:hAnsi="Times" w:cs="Times"/>
          <w:iCs/>
          <w:lang w:val="en-GB" w:eastAsia="x-none"/>
        </w:rPr>
        <w:t>As we</w:t>
      </w:r>
      <w:r w:rsidR="00D150AC">
        <w:rPr>
          <w:rFonts w:ascii="Times" w:eastAsia="Malgun Gothic" w:hAnsi="Times" w:cs="Times"/>
          <w:iCs/>
          <w:lang w:val="en-GB" w:eastAsia="x-none"/>
        </w:rPr>
        <w:t xml:space="preserve"> </w:t>
      </w:r>
      <w:r w:rsidR="00440903">
        <w:rPr>
          <w:rFonts w:ascii="Times" w:eastAsia="Malgun Gothic" w:hAnsi="Times" w:cs="Times"/>
          <w:iCs/>
          <w:lang w:val="en-GB" w:eastAsia="x-none"/>
        </w:rPr>
        <w:t xml:space="preserve">do not have a strong preference between these two options, </w:t>
      </w:r>
      <w:r w:rsidR="00A0081F">
        <w:rPr>
          <w:rFonts w:ascii="Times" w:eastAsia="Malgun Gothic" w:hAnsi="Times" w:cs="Times"/>
          <w:iCs/>
          <w:lang w:val="en-GB" w:eastAsia="x-none"/>
        </w:rPr>
        <w:t>we think both options can be the start</w:t>
      </w:r>
      <w:r w:rsidR="00A25837">
        <w:rPr>
          <w:rFonts w:ascii="Times" w:eastAsia="Malgun Gothic" w:hAnsi="Times" w:cs="Times"/>
          <w:iCs/>
          <w:lang w:val="en-GB" w:eastAsia="x-none"/>
        </w:rPr>
        <w:t>ing</w:t>
      </w:r>
      <w:r w:rsidR="00A0081F">
        <w:rPr>
          <w:rFonts w:ascii="Times" w:eastAsia="Malgun Gothic" w:hAnsi="Times" w:cs="Times"/>
          <w:iCs/>
          <w:lang w:val="en-GB" w:eastAsia="x-none"/>
        </w:rPr>
        <w:t xml:space="preserve"> point for discussion</w:t>
      </w:r>
      <w:r w:rsidR="00A25837">
        <w:rPr>
          <w:rFonts w:ascii="Times" w:eastAsia="Malgun Gothic" w:hAnsi="Times" w:cs="Times"/>
          <w:iCs/>
          <w:lang w:val="en-GB" w:eastAsia="x-none"/>
        </w:rPr>
        <w:t xml:space="preserve"> in the next RAN1 meeting</w:t>
      </w:r>
      <w:r w:rsidR="001E7EB7" w:rsidRPr="001E7EB7">
        <w:t>:</w:t>
      </w:r>
    </w:p>
    <w:p w14:paraId="406C433C" w14:textId="77777777" w:rsidR="005F5ECD" w:rsidRDefault="00536EB2" w:rsidP="00536EB2">
      <w:pPr>
        <w:pStyle w:val="Proposal"/>
      </w:pPr>
      <w:bookmarkStart w:id="505" w:name="_Toc163215791"/>
      <w:bookmarkStart w:id="506" w:name="_Toc163215873"/>
      <w:bookmarkStart w:id="507" w:name="_Toc163215956"/>
      <w:bookmarkStart w:id="508" w:name="_Toc165984514"/>
      <w:bookmarkStart w:id="509" w:name="_Toc165984759"/>
      <w:bookmarkStart w:id="510" w:name="_Toc165984863"/>
      <w:bookmarkStart w:id="511" w:name="_Toc165984969"/>
      <w:bookmarkStart w:id="512" w:name="_Toc165985074"/>
      <w:bookmarkStart w:id="513" w:name="_Toc165985178"/>
      <w:bookmarkStart w:id="514" w:name="_Toc165985266"/>
      <w:bookmarkStart w:id="515" w:name="_Toc166099342"/>
      <w:bookmarkStart w:id="516" w:name="_Toc166099801"/>
      <w:bookmarkStart w:id="517" w:name="_Toc166099904"/>
      <w:bookmarkStart w:id="518" w:name="_Toc166100008"/>
      <w:bookmarkStart w:id="519" w:name="_Toc166100114"/>
      <w:bookmarkStart w:id="520" w:name="_Toc166100224"/>
      <w:bookmarkStart w:id="521" w:name="_Toc166100334"/>
      <w:bookmarkStart w:id="522" w:name="_Toc166100443"/>
      <w:bookmarkStart w:id="523" w:name="_Toc166100552"/>
      <w:bookmarkStart w:id="524" w:name="_Toc166237671"/>
      <w:bookmarkStart w:id="525" w:name="_Toc166237778"/>
      <w:bookmarkStart w:id="526" w:name="_Toc163215342"/>
      <w:bookmarkStart w:id="527" w:name="_Toc163215634"/>
      <w:r>
        <w:t xml:space="preserve">For the interaction between SFI in DCI format 2_0 and SBFD symbols, </w:t>
      </w:r>
      <w:r w:rsidR="00BE49B8">
        <w:t>down select among the following options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46BDAA8" w14:textId="041CE4F0" w:rsidR="005F5ECD" w:rsidRPr="00590EAD" w:rsidRDefault="005F5ECD" w:rsidP="005F5ECD">
      <w:pPr>
        <w:pStyle w:val="Proposal"/>
        <w:numPr>
          <w:ilvl w:val="1"/>
          <w:numId w:val="4"/>
        </w:numPr>
        <w:rPr>
          <w:bCs w:val="0"/>
        </w:rPr>
      </w:pPr>
      <w:bookmarkStart w:id="528" w:name="_Toc163215792"/>
      <w:bookmarkStart w:id="529" w:name="_Toc163215874"/>
      <w:bookmarkStart w:id="530" w:name="_Toc163215957"/>
      <w:bookmarkStart w:id="531" w:name="_Toc165984515"/>
      <w:bookmarkStart w:id="532" w:name="_Toc165984760"/>
      <w:bookmarkStart w:id="533" w:name="_Toc165984864"/>
      <w:bookmarkStart w:id="534" w:name="_Toc165984970"/>
      <w:bookmarkStart w:id="535" w:name="_Toc165985075"/>
      <w:bookmarkStart w:id="536" w:name="_Toc165985179"/>
      <w:bookmarkStart w:id="537" w:name="_Toc165985267"/>
      <w:bookmarkStart w:id="538" w:name="_Toc166099343"/>
      <w:bookmarkStart w:id="539" w:name="_Toc166099802"/>
      <w:bookmarkStart w:id="540" w:name="_Toc166099905"/>
      <w:bookmarkStart w:id="541" w:name="_Toc166100009"/>
      <w:bookmarkStart w:id="542" w:name="_Toc166100115"/>
      <w:bookmarkStart w:id="543" w:name="_Toc166100225"/>
      <w:bookmarkStart w:id="544" w:name="_Toc166100335"/>
      <w:bookmarkStart w:id="545" w:name="_Toc166100444"/>
      <w:bookmarkStart w:id="546" w:name="_Toc166100553"/>
      <w:bookmarkStart w:id="547" w:name="_Toc166237672"/>
      <w:bookmarkStart w:id="548" w:name="_Toc166237779"/>
      <w:r w:rsidRPr="005F5ECD">
        <w:t xml:space="preserve">Option 1: </w:t>
      </w:r>
      <w:r w:rsidRPr="00590EAD">
        <w:rPr>
          <w:bCs w:val="0"/>
        </w:rPr>
        <w:t>UE ignores the SFI content on symbols overlapping with SBFD symbols</w:t>
      </w:r>
      <w:bookmarkEnd w:id="526"/>
      <w:bookmarkEnd w:id="527"/>
      <w:r w:rsidRPr="00590EAD">
        <w:rPr>
          <w:bCs w:val="0"/>
        </w:rPr>
        <w:t>.</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705ED09" w14:textId="4711F5F8" w:rsidR="00694CD0" w:rsidRPr="00590EAD" w:rsidRDefault="005F5ECD" w:rsidP="005F5ECD">
      <w:pPr>
        <w:pStyle w:val="Proposal"/>
        <w:numPr>
          <w:ilvl w:val="1"/>
          <w:numId w:val="4"/>
        </w:numPr>
        <w:rPr>
          <w:bCs w:val="0"/>
        </w:rPr>
      </w:pPr>
      <w:bookmarkStart w:id="549" w:name="_Toc163215875"/>
      <w:bookmarkStart w:id="550" w:name="_Toc163215958"/>
      <w:bookmarkStart w:id="551" w:name="_Toc165984516"/>
      <w:bookmarkStart w:id="552" w:name="_Toc165984761"/>
      <w:bookmarkStart w:id="553" w:name="_Toc165984865"/>
      <w:bookmarkStart w:id="554" w:name="_Toc165984971"/>
      <w:bookmarkStart w:id="555" w:name="_Toc165985076"/>
      <w:bookmarkStart w:id="556" w:name="_Toc165985180"/>
      <w:bookmarkStart w:id="557" w:name="_Toc165985268"/>
      <w:bookmarkStart w:id="558" w:name="_Toc166099344"/>
      <w:bookmarkStart w:id="559" w:name="_Toc166099803"/>
      <w:bookmarkStart w:id="560" w:name="_Toc166099906"/>
      <w:bookmarkStart w:id="561" w:name="_Toc166100010"/>
      <w:bookmarkStart w:id="562" w:name="_Toc166100116"/>
      <w:bookmarkStart w:id="563" w:name="_Toc166100226"/>
      <w:bookmarkStart w:id="564" w:name="_Toc166100336"/>
      <w:bookmarkStart w:id="565" w:name="_Toc166100445"/>
      <w:bookmarkStart w:id="566" w:name="_Toc166100554"/>
      <w:bookmarkStart w:id="567" w:name="_Toc166237673"/>
      <w:bookmarkStart w:id="568" w:name="_Toc166237780"/>
      <w:r w:rsidRPr="00590EAD">
        <w:rPr>
          <w:bCs w:val="0"/>
        </w:rPr>
        <w:lastRenderedPageBreak/>
        <w:t>Option 2: SFI (DCI format 2_0) and SBFD cannot be simultaneously configured for a UE.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2ABCD4CF" w14:textId="0345958C" w:rsidR="008F7BA7" w:rsidRPr="008F7BA7" w:rsidRDefault="008F7BA7" w:rsidP="0021202D">
      <w:pPr>
        <w:pStyle w:val="00BodyText"/>
      </w:pPr>
    </w:p>
    <w:p w14:paraId="3E10B127" w14:textId="17D2D397" w:rsidR="003A3880" w:rsidRPr="00E268CD" w:rsidRDefault="003A3880" w:rsidP="00534DA7">
      <w:pPr>
        <w:pStyle w:val="Heading2"/>
      </w:pPr>
      <w:r w:rsidRPr="00E268CD">
        <w:t xml:space="preserve">Whether the transmission/reception occasion of a physical channel/signal can be mapped to SBFD and non-SBFD symbols within a slot </w:t>
      </w:r>
    </w:p>
    <w:p w14:paraId="118A39AF" w14:textId="76FCC63B" w:rsidR="000759CE" w:rsidRDefault="00063C8E" w:rsidP="000A38F5">
      <w:r>
        <w:t xml:space="preserve">During the Rel-18 SI, it has been studied whether </w:t>
      </w:r>
      <w:r w:rsidR="0060778C">
        <w:t xml:space="preserve">a physical </w:t>
      </w:r>
      <w:r w:rsidR="00F65505">
        <w:t xml:space="preserve">channel/ signal </w:t>
      </w:r>
      <w:r w:rsidR="000759CE">
        <w:t>can be mapped to SBFD and non-SBFD symbols within a slot</w:t>
      </w:r>
      <w:r w:rsidR="000A38F5">
        <w:t xml:space="preserve">, as captured in TS 38.858 and copied below: </w:t>
      </w:r>
    </w:p>
    <w:tbl>
      <w:tblPr>
        <w:tblStyle w:val="TableGrid"/>
        <w:tblW w:w="0" w:type="auto"/>
        <w:tblLook w:val="04A0" w:firstRow="1" w:lastRow="0" w:firstColumn="1" w:lastColumn="0" w:noHBand="0" w:noVBand="1"/>
      </w:tblPr>
      <w:tblGrid>
        <w:gridCol w:w="9629"/>
      </w:tblGrid>
      <w:tr w:rsidR="00242F1B" w14:paraId="6482F7AA" w14:textId="77777777" w:rsidTr="00242F1B">
        <w:tc>
          <w:tcPr>
            <w:tcW w:w="9629" w:type="dxa"/>
          </w:tcPr>
          <w:p w14:paraId="419958B2" w14:textId="77777777" w:rsidR="00242F1B" w:rsidRPr="00123115" w:rsidRDefault="00242F1B" w:rsidP="00242F1B">
            <w:pPr>
              <w:spacing w:beforeLines="50" w:before="120"/>
              <w:ind w:left="284"/>
              <w:rPr>
                <w:rFonts w:ascii="Times" w:hAnsi="Times"/>
              </w:rPr>
            </w:pPr>
            <w:r w:rsidRPr="00123115">
              <w:rPr>
                <w:rFonts w:ascii="Times" w:hAnsi="Times"/>
              </w:rPr>
              <w:t>For a physical channel/signal occasion mapped to SBFD and non-SBFD symbols within a slot if any, the following options for UE transmission/reception can be considered in the normative stage.</w:t>
            </w:r>
          </w:p>
          <w:p w14:paraId="32EC7A4F" w14:textId="77777777" w:rsidR="00242F1B" w:rsidRPr="00123115" w:rsidRDefault="00242F1B" w:rsidP="00242F1B">
            <w:pPr>
              <w:pStyle w:val="B1"/>
              <w:ind w:left="852"/>
            </w:pPr>
            <w:r w:rsidRPr="00123115">
              <w:t>-</w:t>
            </w:r>
            <w:r w:rsidRPr="00123115">
              <w:tab/>
              <w:t>Option 1: UE does not transmit or receive the physical channel/signal within the slot.</w:t>
            </w:r>
          </w:p>
          <w:p w14:paraId="351CF3C7" w14:textId="77777777" w:rsidR="00242F1B" w:rsidRPr="00123115" w:rsidRDefault="00242F1B" w:rsidP="00242F1B">
            <w:pPr>
              <w:pStyle w:val="B1"/>
              <w:ind w:left="852"/>
            </w:pPr>
            <w:r w:rsidRPr="00123115">
              <w:t>-</w:t>
            </w:r>
            <w:r w:rsidRPr="00123115">
              <w:tab/>
              <w:t>Option 2: UE can transmit or receive the physical channel/signal within the slot only under certain conditions.</w:t>
            </w:r>
          </w:p>
          <w:p w14:paraId="32C0F348" w14:textId="77777777" w:rsidR="00242F1B" w:rsidRPr="00123115" w:rsidRDefault="00242F1B" w:rsidP="00242F1B">
            <w:pPr>
              <w:pStyle w:val="B2"/>
              <w:ind w:left="1135"/>
            </w:pPr>
            <w:r w:rsidRPr="00123115">
              <w:t>-</w:t>
            </w:r>
            <w:r w:rsidRPr="00123115">
              <w:tab/>
              <w:t xml:space="preserve">The conditions may depend on at least the following: </w:t>
            </w:r>
            <w:proofErr w:type="gramStart"/>
            <w:r w:rsidRPr="00123115">
              <w:t>whether or not</w:t>
            </w:r>
            <w:proofErr w:type="gramEnd"/>
            <w:r w:rsidRPr="00123115">
              <w:t xml:space="preserve">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5F73474B" w14:textId="281D5CE1" w:rsidR="00242F1B" w:rsidRDefault="00242F1B" w:rsidP="00123115">
            <w:pPr>
              <w:pStyle w:val="B1"/>
              <w:ind w:left="852"/>
              <w:rPr>
                <w:i/>
                <w:iCs/>
              </w:rPr>
            </w:pPr>
            <w:r w:rsidRPr="00123115">
              <w:rPr>
                <w:rFonts w:ascii="Times" w:hAnsi="Times"/>
              </w:rPr>
              <w:t>-</w:t>
            </w:r>
            <w:r w:rsidRPr="00123115">
              <w:rPr>
                <w:rFonts w:ascii="Times" w:hAnsi="Times"/>
              </w:rPr>
              <w:tab/>
              <w:t>Other options are not precluded.</w:t>
            </w:r>
          </w:p>
        </w:tc>
      </w:tr>
    </w:tbl>
    <w:p w14:paraId="5DAA3EDE" w14:textId="77777777" w:rsidR="00242F1B" w:rsidRPr="00123115" w:rsidRDefault="00242F1B" w:rsidP="000A38F5">
      <w:pPr>
        <w:rPr>
          <w:i/>
          <w:iCs/>
        </w:rPr>
      </w:pPr>
    </w:p>
    <w:p w14:paraId="104625B6" w14:textId="728202A6" w:rsidR="00654577" w:rsidRDefault="00654577" w:rsidP="00654577">
      <w:pPr>
        <w:pStyle w:val="CommentText"/>
      </w:pPr>
      <w:r>
        <w:t xml:space="preserve">The first part of the study </w:t>
      </w:r>
      <w:r w:rsidR="00677A0F">
        <w:t xml:space="preserve">in Rel-18, was </w:t>
      </w:r>
      <w:r>
        <w:t xml:space="preserve">to identify </w:t>
      </w:r>
      <w:r w:rsidR="00AD5E4E">
        <w:t>in which cases</w:t>
      </w:r>
      <w:r>
        <w:t xml:space="preserve"> a transmission can be mapped across SBFD and non-SBFD symbols within a slot. </w:t>
      </w:r>
      <w:r w:rsidR="0020452A">
        <w:t>We refer to this mapping as</w:t>
      </w:r>
      <w:r>
        <w:t xml:space="preserve"> </w:t>
      </w:r>
      <w:r w:rsidRPr="0021202D">
        <w:rPr>
          <w:i/>
        </w:rPr>
        <w:t>cross-symbol-</w:t>
      </w:r>
      <w:r w:rsidRPr="0021202D">
        <w:rPr>
          <w:i/>
          <w:iCs/>
        </w:rPr>
        <w:t>type</w:t>
      </w:r>
      <w:r w:rsidRPr="0021202D">
        <w:rPr>
          <w:i/>
        </w:rPr>
        <w:t xml:space="preserve"> mapping</w:t>
      </w:r>
      <w:r>
        <w:t xml:space="preserve"> and refer to the slot as </w:t>
      </w:r>
      <w:r w:rsidRPr="0021202D">
        <w:rPr>
          <w:i/>
        </w:rPr>
        <w:t>mixed slot</w:t>
      </w:r>
      <w:r>
        <w:t xml:space="preserve"> hereinafter. One obvious use case </w:t>
      </w:r>
      <w:r w:rsidR="00282224" w:rsidRPr="00282224">
        <w:t>of cross-symbol-type mapping</w:t>
      </w:r>
      <w:r w:rsidR="00282224">
        <w:t xml:space="preserve"> </w:t>
      </w:r>
      <w:r>
        <w:t>is to allow a full-slot scheduling in</w:t>
      </w:r>
      <w:r w:rsidDel="006568D2">
        <w:t xml:space="preserve"> </w:t>
      </w:r>
      <w:r>
        <w:t>mixed slot</w:t>
      </w:r>
      <w:r w:rsidR="006568D2">
        <w:t>s</w:t>
      </w:r>
      <w:r w:rsidR="00585DC1">
        <w:t xml:space="preserve">, </w:t>
      </w:r>
      <w:r w:rsidR="00570DE1">
        <w:t>e where there may be</w:t>
      </w:r>
      <w:r w:rsidR="006568D2">
        <w:t xml:space="preserve"> both</w:t>
      </w:r>
      <w:r w:rsidR="00570DE1">
        <w:t xml:space="preserve"> SBFD symbols and UL</w:t>
      </w:r>
      <w:r w:rsidR="006568D2">
        <w:t xml:space="preserve">- or DL-only </w:t>
      </w:r>
      <w:r w:rsidR="00570DE1">
        <w:t>symbols.</w:t>
      </w:r>
      <w:r w:rsidR="00492A3F">
        <w:t xml:space="preserve"> </w:t>
      </w:r>
      <w:r w:rsidR="00936A34">
        <w:t>G</w:t>
      </w:r>
      <w:r w:rsidR="00E11B8E" w:rsidRPr="003F50FA">
        <w:t>iven that interference is lower in non-SBFD symbol compared to its counterpart, interleaved encoded bits are spread across symbol types and may result in better performance.</w:t>
      </w:r>
    </w:p>
    <w:p w14:paraId="6E21814B" w14:textId="05E86996" w:rsidR="00654577" w:rsidRDefault="00017B02" w:rsidP="00654577">
      <w:pPr>
        <w:pStyle w:val="CommentText"/>
        <w:rPr>
          <w:rFonts w:eastAsiaTheme="minorEastAsia" w:cs="Arial"/>
        </w:rPr>
      </w:pPr>
      <w:r>
        <w:t xml:space="preserve">For DL perspective, whether a single transmission can be mapped to both DL-only and SBFD-symbols </w:t>
      </w:r>
      <w:r w:rsidR="00E150B7">
        <w:t>can be up to gNB implementation</w:t>
      </w:r>
      <w:r w:rsidR="00401645">
        <w:t xml:space="preserve">; in other words, </w:t>
      </w:r>
      <w:r w:rsidR="001F1626">
        <w:t xml:space="preserve">it should not be prevented by </w:t>
      </w:r>
      <w:r w:rsidR="00401645">
        <w:t xml:space="preserve">3GPP specifications and it is up to the gNB to use </w:t>
      </w:r>
      <w:r w:rsidR="00492A3F">
        <w:t xml:space="preserve">this possibility or not </w:t>
      </w:r>
      <w:proofErr w:type="gramStart"/>
      <w:r w:rsidR="00492A3F">
        <w:t>taking into account</w:t>
      </w:r>
      <w:proofErr w:type="gramEnd"/>
      <w:r w:rsidR="00492A3F">
        <w:t xml:space="preserve"> whether it can guarantee phase continuity of the DL transmission. In UL, it can be </w:t>
      </w:r>
      <w:r w:rsidR="00055913">
        <w:t>based</w:t>
      </w:r>
      <w:r w:rsidR="00193BB9">
        <w:t xml:space="preserve"> on UE capability</w:t>
      </w:r>
      <w:r w:rsidR="00055913">
        <w:t xml:space="preserve">; We are open to specify additional conditions for which such operation is feasible at the UE side, e.g. same frequency-domain resources </w:t>
      </w:r>
      <w:r w:rsidR="00A70B28">
        <w:t xml:space="preserve">in SBFD and non-SBFD symbols, same </w:t>
      </w:r>
      <w:r w:rsidR="00002700">
        <w:t>UL transmit power</w:t>
      </w:r>
      <w:r w:rsidR="0055708E">
        <w:t xml:space="preserve"> and spatial filter.</w:t>
      </w:r>
      <w:r w:rsidR="00EC0FD8">
        <w:t xml:space="preserve"> </w:t>
      </w:r>
      <w:r w:rsidR="00E5148E">
        <w:t xml:space="preserve">Note furthermore that </w:t>
      </w:r>
      <w:r w:rsidR="00FF6A7F">
        <w:t xml:space="preserve">legacy UEs </w:t>
      </w:r>
      <w:r w:rsidR="004A4AEA">
        <w:t>could</w:t>
      </w:r>
      <w:r w:rsidR="00FF6A7F">
        <w:t xml:space="preserve"> in </w:t>
      </w:r>
      <w:r w:rsidR="004A4AEA">
        <w:t>principle be scheduled across SBFD and non-SBFD symbols in a slot (as they are unaware of the SBFD configuration), thus it would be unreasonable not to allow this for SBFD-aware UEs.</w:t>
      </w:r>
    </w:p>
    <w:p w14:paraId="70956614" w14:textId="62D641B1" w:rsidR="004A4AEA" w:rsidRPr="00976DFF" w:rsidRDefault="00654577" w:rsidP="00711BD5">
      <w:pPr>
        <w:pStyle w:val="Observation"/>
        <w:ind w:left="284"/>
      </w:pPr>
      <w:bookmarkStart w:id="569" w:name="_Toc142394826"/>
      <w:bookmarkStart w:id="570" w:name="_Toc142394918"/>
      <w:bookmarkStart w:id="571" w:name="_Toc142397664"/>
      <w:bookmarkStart w:id="572" w:name="_Toc142397762"/>
      <w:bookmarkStart w:id="573" w:name="_Toc142397969"/>
      <w:bookmarkStart w:id="574" w:name="_Toc142399694"/>
      <w:bookmarkStart w:id="575" w:name="_Toc142400780"/>
      <w:bookmarkStart w:id="576" w:name="_Toc142400879"/>
      <w:bookmarkStart w:id="577" w:name="_Toc142400977"/>
      <w:bookmarkStart w:id="578" w:name="_Toc142401087"/>
      <w:bookmarkStart w:id="579" w:name="_Toc142401260"/>
      <w:bookmarkStart w:id="580" w:name="_Toc142466604"/>
      <w:bookmarkStart w:id="581" w:name="_Toc142481223"/>
      <w:bookmarkStart w:id="582" w:name="_Toc142482037"/>
      <w:bookmarkStart w:id="583" w:name="_Toc158371566"/>
      <w:bookmarkStart w:id="584" w:name="_Toc158985055"/>
      <w:bookmarkStart w:id="585" w:name="_Toc158986194"/>
      <w:bookmarkStart w:id="586" w:name="_Toc159180959"/>
      <w:bookmarkStart w:id="587" w:name="_Toc159181145"/>
      <w:bookmarkStart w:id="588" w:name="_Toc159181379"/>
      <w:bookmarkStart w:id="589" w:name="_Toc159228415"/>
      <w:bookmarkStart w:id="590" w:name="_Toc163215343"/>
      <w:bookmarkStart w:id="591" w:name="_Toc163215635"/>
      <w:bookmarkStart w:id="592" w:name="_Toc163215793"/>
      <w:bookmarkStart w:id="593" w:name="_Toc163215876"/>
      <w:bookmarkStart w:id="594" w:name="_Toc163215959"/>
      <w:bookmarkStart w:id="595" w:name="_Toc165984517"/>
      <w:bookmarkStart w:id="596" w:name="_Toc165984762"/>
      <w:bookmarkStart w:id="597" w:name="_Toc165984866"/>
      <w:bookmarkStart w:id="598" w:name="_Toc165984972"/>
      <w:bookmarkStart w:id="599" w:name="_Toc165985077"/>
      <w:bookmarkStart w:id="600" w:name="_Toc165985181"/>
      <w:bookmarkStart w:id="601" w:name="_Toc165985269"/>
      <w:bookmarkStart w:id="602" w:name="_Toc166099345"/>
      <w:bookmarkStart w:id="603" w:name="_Toc166099804"/>
      <w:bookmarkStart w:id="604" w:name="_Toc166099907"/>
      <w:bookmarkStart w:id="605" w:name="_Toc166100011"/>
      <w:bookmarkStart w:id="606" w:name="_Toc166100117"/>
      <w:bookmarkStart w:id="607" w:name="_Toc166100227"/>
      <w:bookmarkStart w:id="608" w:name="_Toc166100337"/>
      <w:bookmarkStart w:id="609" w:name="_Toc166100446"/>
      <w:bookmarkStart w:id="610" w:name="_Toc166100555"/>
      <w:bookmarkStart w:id="611" w:name="_Toc166237674"/>
      <w:bookmarkStart w:id="612" w:name="_Toc166237781"/>
      <w:r w:rsidRPr="00976DFF">
        <w:t xml:space="preserve">Several benefits of allowing a transmission to be mapped across SBFD and non-SBFD symbols in a slot could be observed, namely </w:t>
      </w:r>
      <w:r w:rsidR="00573A12">
        <w:t xml:space="preserve">allowing full-slot scheduling in the </w:t>
      </w:r>
      <w:r w:rsidR="00AC6EBF">
        <w:t>slot</w:t>
      </w:r>
      <w:r w:rsidR="00E57215">
        <w:t xml:space="preserve"> and thus</w:t>
      </w:r>
      <w:r w:rsidR="00AC6EBF">
        <w:t xml:space="preserve"> </w:t>
      </w:r>
      <w:r w:rsidRPr="00976DFF">
        <w:t>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5CC84AA" w14:textId="3F61E3FA" w:rsidR="004B3B26" w:rsidRPr="00373CA0" w:rsidRDefault="004B3B26" w:rsidP="0055606C">
      <w:pPr>
        <w:pStyle w:val="Proposal"/>
        <w:rPr>
          <w:rFonts w:eastAsiaTheme="minorEastAsia" w:cs="Arial"/>
        </w:rPr>
      </w:pPr>
      <w:bookmarkStart w:id="613" w:name="_Toc159228416"/>
      <w:bookmarkStart w:id="614" w:name="_Toc163215344"/>
      <w:bookmarkStart w:id="615" w:name="_Toc163215636"/>
      <w:bookmarkStart w:id="616" w:name="_Toc163215794"/>
      <w:bookmarkStart w:id="617" w:name="_Toc163215877"/>
      <w:bookmarkStart w:id="618" w:name="_Toc163215960"/>
      <w:bookmarkStart w:id="619" w:name="_Toc165984518"/>
      <w:bookmarkStart w:id="620" w:name="_Toc165984763"/>
      <w:bookmarkStart w:id="621" w:name="_Toc165984867"/>
      <w:bookmarkStart w:id="622" w:name="_Toc165984973"/>
      <w:bookmarkStart w:id="623" w:name="_Toc165985078"/>
      <w:bookmarkStart w:id="624" w:name="_Toc165985182"/>
      <w:bookmarkStart w:id="625" w:name="_Toc165985270"/>
      <w:bookmarkStart w:id="626" w:name="_Toc166099346"/>
      <w:bookmarkStart w:id="627" w:name="_Toc166099805"/>
      <w:bookmarkStart w:id="628" w:name="_Toc166099908"/>
      <w:bookmarkStart w:id="629" w:name="_Toc166100012"/>
      <w:bookmarkStart w:id="630" w:name="_Toc166100118"/>
      <w:bookmarkStart w:id="631" w:name="_Toc166100228"/>
      <w:bookmarkStart w:id="632" w:name="_Toc166100338"/>
      <w:bookmarkStart w:id="633" w:name="_Toc166100447"/>
      <w:bookmarkStart w:id="634" w:name="_Toc166100556"/>
      <w:bookmarkStart w:id="635" w:name="_Toc166237675"/>
      <w:bookmarkStart w:id="636" w:name="_Toc166237782"/>
      <w:bookmarkStart w:id="637" w:name="_Toc142481227"/>
      <w:bookmarkStart w:id="638" w:name="_Toc142482041"/>
      <w:bookmarkStart w:id="639" w:name="_Toc158371567"/>
      <w:bookmarkStart w:id="640" w:name="_Toc158985056"/>
      <w:bookmarkStart w:id="641" w:name="_Toc158986195"/>
      <w:bookmarkStart w:id="642" w:name="_Toc159180960"/>
      <w:bookmarkStart w:id="643" w:name="_Toc159181146"/>
      <w:bookmarkStart w:id="644" w:name="_Toc159181380"/>
      <w:r w:rsidRPr="001A023D">
        <w:t xml:space="preserve">For a slot covering both SBFD symbol and non-SBFD symbol, </w:t>
      </w:r>
      <w:r w:rsidR="005E677C" w:rsidRPr="00976DFF">
        <w:t xml:space="preserve">a transmission </w:t>
      </w:r>
      <w:r w:rsidR="0004184C">
        <w:t>spanning</w:t>
      </w:r>
      <w:r w:rsidR="005E677C" w:rsidRPr="00976DFF">
        <w:t xml:space="preserve"> across SBFD and non-SBFD symbols in a slot</w:t>
      </w:r>
      <w:r w:rsidR="00CD7C50">
        <w:t xml:space="preserve"> should be allowed</w:t>
      </w:r>
      <w:r w:rsidR="00B030E9">
        <w:t>.</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Pr="001A023D" w:rsidDel="00A02B45">
        <w:t xml:space="preserve"> </w:t>
      </w:r>
      <w:bookmarkEnd w:id="637"/>
      <w:bookmarkEnd w:id="638"/>
      <w:bookmarkEnd w:id="639"/>
      <w:bookmarkEnd w:id="640"/>
      <w:bookmarkEnd w:id="641"/>
      <w:bookmarkEnd w:id="642"/>
      <w:bookmarkEnd w:id="643"/>
      <w:bookmarkEnd w:id="644"/>
      <w:r w:rsidR="001B5EE0">
        <w:t xml:space="preserve">In DL </w:t>
      </w:r>
      <w:r w:rsidR="00315F40">
        <w:t xml:space="preserve">it is up to the gNB to use this feature or not, while in UL </w:t>
      </w:r>
      <w:r w:rsidR="00F81499">
        <w:t xml:space="preserve">it may be conditioned on UE capability </w:t>
      </w:r>
      <w:r w:rsidR="003D2ACC">
        <w:t>and additional const</w:t>
      </w:r>
      <w:r w:rsidR="00DF11DD">
        <w:t>raints (same frequency-domain resources in SBFD and non-SBFD symbols, same UL transmit power and spatial filter</w:t>
      </w:r>
      <w:r w:rsidR="00996989">
        <w:t>, etc.</w:t>
      </w:r>
      <w:r w:rsidR="00DF11DD">
        <w:t>)</w:t>
      </w:r>
    </w:p>
    <w:p w14:paraId="7B7DF3AA" w14:textId="053FE14A" w:rsidR="00016138" w:rsidRDefault="00016138" w:rsidP="00016138">
      <w:pPr>
        <w:pStyle w:val="Heading1"/>
        <w:rPr>
          <w:rFonts w:eastAsia="Times New Roman"/>
          <w:lang w:val="en-US"/>
        </w:rPr>
      </w:pPr>
      <w:bookmarkStart w:id="645" w:name="_Toc142399696"/>
      <w:bookmarkStart w:id="646" w:name="_Toc142400782"/>
      <w:bookmarkEnd w:id="645"/>
      <w:bookmarkEnd w:id="646"/>
      <w:r w:rsidRPr="00016138">
        <w:rPr>
          <w:rFonts w:eastAsia="Times New Roman"/>
          <w:lang w:val="en-US"/>
        </w:rPr>
        <w:t>Frequency domain resource allocation enhancements</w:t>
      </w:r>
    </w:p>
    <w:tbl>
      <w:tblPr>
        <w:tblStyle w:val="TableGrid"/>
        <w:tblW w:w="0" w:type="auto"/>
        <w:tblLook w:val="04A0" w:firstRow="1" w:lastRow="0" w:firstColumn="1" w:lastColumn="0" w:noHBand="0" w:noVBand="1"/>
      </w:tblPr>
      <w:tblGrid>
        <w:gridCol w:w="9629"/>
      </w:tblGrid>
      <w:tr w:rsidR="00016138" w14:paraId="762438F6" w14:textId="77777777">
        <w:tc>
          <w:tcPr>
            <w:tcW w:w="9629" w:type="dxa"/>
          </w:tcPr>
          <w:p w14:paraId="0095E322" w14:textId="77777777" w:rsidR="00016138" w:rsidRPr="00201974" w:rsidRDefault="00016138" w:rsidP="00356437">
            <w:pPr>
              <w:pStyle w:val="ListParagraph"/>
              <w:numPr>
                <w:ilvl w:val="0"/>
                <w:numId w:val="7"/>
              </w:numPr>
              <w:rPr>
                <w:rFonts w:ascii="Calibri" w:hAnsi="Calibri" w:cs="Calibri"/>
                <w:sz w:val="22"/>
                <w:szCs w:val="22"/>
                <w:lang w:val="en-US"/>
              </w:rPr>
            </w:pPr>
            <w:r w:rsidRPr="00201974">
              <w:rPr>
                <w:lang w:val="en-US"/>
              </w:rPr>
              <w:t>Specify UE transmission, reception and measurement behavior and procedures in SBFD symbols and/or non-SBFD symbols for SBFD aware UE [RAN1, RAN2]</w:t>
            </w:r>
            <w:r w:rsidRPr="00201974">
              <w:rPr>
                <w:rFonts w:ascii="Calibri" w:hAnsi="Calibri" w:cs="Calibri"/>
                <w:sz w:val="22"/>
                <w:szCs w:val="22"/>
                <w:lang w:val="en-US"/>
              </w:rPr>
              <w:t> </w:t>
            </w:r>
          </w:p>
          <w:p w14:paraId="0F117BF1" w14:textId="77777777" w:rsidR="00016138" w:rsidRPr="00201974" w:rsidRDefault="00016138" w:rsidP="00356437">
            <w:pPr>
              <w:pStyle w:val="ListParagraph"/>
              <w:numPr>
                <w:ilvl w:val="0"/>
                <w:numId w:val="8"/>
              </w:numPr>
              <w:rPr>
                <w:rFonts w:ascii="Calibri" w:hAnsi="Calibri" w:cs="Calibri"/>
                <w:sz w:val="22"/>
                <w:szCs w:val="22"/>
                <w:lang w:val="en-US"/>
              </w:rPr>
            </w:pPr>
            <w:r w:rsidRPr="00201974">
              <w:rPr>
                <w:lang w:val="en-US"/>
              </w:rPr>
              <w:t xml:space="preserve">Transmission and reception behaviours on SBFD subbands configured in DL and/or flexible symbol indicated by </w:t>
            </w:r>
            <w:r w:rsidRPr="00201974">
              <w:rPr>
                <w:i/>
                <w:lang w:val="en-US"/>
              </w:rPr>
              <w:t>TDD-UL-DL-ConfigCommon</w:t>
            </w:r>
          </w:p>
          <w:p w14:paraId="2CCC9858"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lastRenderedPageBreak/>
              <w:t>UL transmissions within UL subband only</w:t>
            </w:r>
          </w:p>
          <w:p w14:paraId="3FFD2440"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DL receptions within DL subband(s) only, except for CLI measurement by the UE outside of the DL subbands</w:t>
            </w:r>
          </w:p>
          <w:p w14:paraId="6D6476E3" w14:textId="77777777" w:rsidR="00016138" w:rsidRPr="00196344" w:rsidRDefault="00016138" w:rsidP="00523CAE">
            <w:r w:rsidRPr="00196344">
              <w:t>Note: When flexible symbols are used, it is not expected that any legacy Uplink symbol is converted to Downlink/SBFD symbols</w:t>
            </w:r>
          </w:p>
          <w:p w14:paraId="4231DD7F" w14:textId="77777777" w:rsidR="00016138" w:rsidRPr="00201974" w:rsidRDefault="00016138" w:rsidP="00356437">
            <w:pPr>
              <w:pStyle w:val="ListParagraph"/>
              <w:numPr>
                <w:ilvl w:val="0"/>
                <w:numId w:val="9"/>
              </w:numPr>
              <w:rPr>
                <w:rFonts w:ascii="Calibri" w:hAnsi="Calibri" w:cs="Calibri"/>
                <w:sz w:val="22"/>
                <w:szCs w:val="22"/>
                <w:highlight w:val="yellow"/>
                <w:lang w:val="en-US"/>
              </w:rPr>
            </w:pPr>
            <w:r w:rsidRPr="00201974">
              <w:rPr>
                <w:highlight w:val="yellow"/>
                <w:lang w:val="en-US"/>
              </w:rPr>
              <w:t>Enhancement on resource allocation in frequency domain in SBFD symbols, including</w:t>
            </w:r>
          </w:p>
          <w:p w14:paraId="0E0B34DF"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resource allocation in frequency domain for PDSCH/CSI-RS across two DL subbands in SBFD symbols</w:t>
            </w:r>
          </w:p>
          <w:p w14:paraId="5EF7F96B"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handling of unaligned boundaries between SBFD subband(s) and RBG, CSI reporting subband, CSI-RS resource, PRG</w:t>
            </w:r>
          </w:p>
          <w:p w14:paraId="6A2876B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Enhancements on physical channels/signals and procedure across SBFD symbols and non-SBFD symbols in different slots, where each transmission/reception within a slot has either all SBFD or all non-SBFD symbols, including</w:t>
            </w:r>
          </w:p>
          <w:p w14:paraId="2D5FBD40"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resource allocation in frequency domain for transmission or reception in SBFD symbols and non-SBFD symbols with different available frequency resource in different slots</w:t>
            </w:r>
          </w:p>
          <w:p w14:paraId="4CEC0782"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CSI report of which associated CSI-RS instances occur in both SBFD symbols and non-SBFD symbols in different slots</w:t>
            </w:r>
          </w:p>
          <w:p w14:paraId="15E8D61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Configurations for SRS, PUCCH and PUSCH on SBFD symbols and non-SBFD symbols, e.g., resources, frequency hopping parameters, UL power control parameters and/or beam/spatial relation</w:t>
            </w:r>
          </w:p>
          <w:p w14:paraId="2E3303C4" w14:textId="3109C03A" w:rsidR="00016138" w:rsidRPr="00D22508" w:rsidRDefault="00016138" w:rsidP="00356437">
            <w:pPr>
              <w:pStyle w:val="ListParagraph"/>
              <w:numPr>
                <w:ilvl w:val="0"/>
                <w:numId w:val="9"/>
              </w:numPr>
              <w:rPr>
                <w:rFonts w:ascii="Calibri" w:hAnsi="Calibri" w:cs="Calibri"/>
                <w:sz w:val="22"/>
                <w:szCs w:val="22"/>
              </w:rPr>
            </w:pPr>
            <w:r w:rsidRPr="00201974">
              <w:rPr>
                <w:lang w:val="en-US"/>
              </w:rPr>
              <w:t>Collision handling between DL reception in DL subband(s) and UL transmission in UL subband in a SBFD symbol</w:t>
            </w:r>
          </w:p>
        </w:tc>
      </w:tr>
    </w:tbl>
    <w:p w14:paraId="2050797F" w14:textId="77777777" w:rsidR="00016138" w:rsidRDefault="00016138" w:rsidP="00523CAE"/>
    <w:p w14:paraId="549AE5B3" w14:textId="3FE94289" w:rsidR="00EA40AC" w:rsidRPr="00EB3A2E" w:rsidRDefault="00EA40AC" w:rsidP="00EA40AC">
      <w:pPr>
        <w:rPr>
          <w:rFonts w:eastAsia="Malgun Gothic"/>
          <w:szCs w:val="20"/>
        </w:rPr>
      </w:pPr>
      <w:r w:rsidRPr="00EB3A2E">
        <w:rPr>
          <w:rFonts w:eastAsia="Malgun Gothic"/>
          <w:szCs w:val="20"/>
        </w:rPr>
        <w:t xml:space="preserve">Frequency-domain resource allocation </w:t>
      </w:r>
      <w:r>
        <w:rPr>
          <w:rFonts w:eastAsia="Malgun Gothic"/>
          <w:szCs w:val="20"/>
        </w:rPr>
        <w:t>(FDRA)</w:t>
      </w:r>
      <w:r w:rsidRPr="00EB3A2E">
        <w:rPr>
          <w:rFonts w:eastAsia="Malgun Gothic"/>
          <w:szCs w:val="20"/>
        </w:rPr>
        <w:t xml:space="preserve"> enhancements were extensively discussed during the Rel-18 Duplex_</w:t>
      </w:r>
      <w:r w:rsidR="00CE3AE4">
        <w:rPr>
          <w:rFonts w:eastAsia="Malgun Gothic"/>
          <w:szCs w:val="20"/>
        </w:rPr>
        <w:t>E</w:t>
      </w:r>
      <w:r w:rsidRPr="00EB3A2E">
        <w:rPr>
          <w:rFonts w:eastAsia="Malgun Gothic"/>
          <w:szCs w:val="20"/>
        </w:rPr>
        <w:t xml:space="preserve">vo study item. As noted in the WI description, the main challenges arise from the </w:t>
      </w:r>
      <w:r>
        <w:rPr>
          <w:rFonts w:eastAsia="Malgun Gothic"/>
          <w:szCs w:val="20"/>
        </w:rPr>
        <w:t>presence of two disjoint DL subbands, and potential misalignment between the UL/DL subbands and the resource block groups (RBG). In the following, we discuss some of the challenges related to PDSCH FDRA Type 0</w:t>
      </w:r>
      <w:r w:rsidR="00C311A8">
        <w:rPr>
          <w:rFonts w:eastAsia="Malgun Gothic"/>
          <w:szCs w:val="20"/>
        </w:rPr>
        <w:t xml:space="preserve"> and </w:t>
      </w:r>
      <w:r>
        <w:rPr>
          <w:rFonts w:eastAsia="Malgun Gothic"/>
          <w:szCs w:val="20"/>
        </w:rPr>
        <w:t>Type 1</w:t>
      </w:r>
      <w:r w:rsidR="00C311A8">
        <w:rPr>
          <w:rFonts w:eastAsia="Malgun Gothic"/>
          <w:szCs w:val="20"/>
        </w:rPr>
        <w:t>,</w:t>
      </w:r>
      <w:r>
        <w:rPr>
          <w:rFonts w:eastAsia="Malgun Gothic"/>
          <w:szCs w:val="20"/>
        </w:rPr>
        <w:t xml:space="preserve"> and CSI-RS.</w:t>
      </w:r>
    </w:p>
    <w:p w14:paraId="744AC55E" w14:textId="3017CF1E" w:rsidR="00F32A2A" w:rsidRPr="00EB3A2E" w:rsidRDefault="00F32A2A" w:rsidP="00F32A2A">
      <w:pPr>
        <w:pStyle w:val="Heading2"/>
      </w:pPr>
      <w:r w:rsidRPr="00EE7E08">
        <w:t>PDSCH</w:t>
      </w:r>
      <w:r>
        <w:t xml:space="preserve">/PUSCH </w:t>
      </w:r>
      <w:r w:rsidR="00D94BBC">
        <w:t>Resource allocation</w:t>
      </w:r>
    </w:p>
    <w:p w14:paraId="08061C77" w14:textId="0DBFB361" w:rsidR="00D94BBC" w:rsidRDefault="00D94BBC" w:rsidP="00F87B7E">
      <w:pPr>
        <w:spacing w:before="120" w:after="120"/>
        <w:rPr>
          <w:szCs w:val="20"/>
        </w:rPr>
      </w:pPr>
      <w:r w:rsidRPr="00E8723A">
        <w:rPr>
          <w:szCs w:val="20"/>
        </w:rPr>
        <w:t>Ac</w:t>
      </w:r>
      <w:r>
        <w:rPr>
          <w:szCs w:val="20"/>
        </w:rPr>
        <w:t xml:space="preserve">cording to the WID, enhancements should be done to support resource allocation (RA) in frequency domain for PDSCH across two DL </w:t>
      </w:r>
      <w:r w:rsidR="00D27135">
        <w:rPr>
          <w:szCs w:val="20"/>
        </w:rPr>
        <w:t>subband</w:t>
      </w:r>
      <w:r>
        <w:rPr>
          <w:szCs w:val="20"/>
        </w:rPr>
        <w:t xml:space="preserve">s. </w:t>
      </w:r>
      <w:r w:rsidR="00CE3AE4">
        <w:rPr>
          <w:szCs w:val="20"/>
        </w:rPr>
        <w:t>Herein we</w:t>
      </w:r>
      <w:r>
        <w:rPr>
          <w:szCs w:val="20"/>
        </w:rPr>
        <w:t xml:space="preserve"> provide analyses on the potential issues for RA type 0 and RA type 1.</w:t>
      </w:r>
    </w:p>
    <w:p w14:paraId="288696C0" w14:textId="64C9F243" w:rsidR="00055603" w:rsidRDefault="00055603" w:rsidP="00F87B7E">
      <w:pPr>
        <w:spacing w:before="120" w:after="120"/>
        <w:rPr>
          <w:szCs w:val="20"/>
        </w:rPr>
      </w:pPr>
      <w:r>
        <w:rPr>
          <w:szCs w:val="20"/>
        </w:rPr>
        <w:t>The following was agreed in RAN1#116bis regarding resource allocation:</w:t>
      </w:r>
    </w:p>
    <w:tbl>
      <w:tblPr>
        <w:tblStyle w:val="TableGrid"/>
        <w:tblW w:w="0" w:type="auto"/>
        <w:tblLook w:val="04A0" w:firstRow="1" w:lastRow="0" w:firstColumn="1" w:lastColumn="0" w:noHBand="0" w:noVBand="1"/>
      </w:tblPr>
      <w:tblGrid>
        <w:gridCol w:w="9629"/>
      </w:tblGrid>
      <w:tr w:rsidR="00055603" w14:paraId="696562EA" w14:textId="77777777" w:rsidTr="00055603">
        <w:tc>
          <w:tcPr>
            <w:tcW w:w="9629" w:type="dxa"/>
          </w:tcPr>
          <w:p w14:paraId="6FAB04D6" w14:textId="287B21E9" w:rsidR="00A40F83" w:rsidRDefault="00A40F83" w:rsidP="00A40F83">
            <w:pPr>
              <w:rPr>
                <w:rFonts w:eastAsia="微软雅黑"/>
                <w:szCs w:val="20"/>
                <w:highlight w:val="green"/>
                <w:lang w:eastAsia="zh-CN"/>
              </w:rPr>
            </w:pPr>
            <w:r>
              <w:rPr>
                <w:rFonts w:eastAsia="Malgun Gothic"/>
                <w:b/>
                <w:szCs w:val="20"/>
                <w:highlight w:val="green"/>
                <w:lang w:eastAsia="zh-CN"/>
              </w:rPr>
              <w:t>Agreement</w:t>
            </w:r>
          </w:p>
          <w:p w14:paraId="0EE585F3" w14:textId="77777777" w:rsidR="00A40F83" w:rsidRDefault="00A40F83" w:rsidP="00A40F83">
            <w:pPr>
              <w:rPr>
                <w:rFonts w:eastAsia="Malgun Gothic" w:cs="Times"/>
                <w:szCs w:val="20"/>
                <w:lang w:eastAsia="zh-CN"/>
              </w:rPr>
            </w:pPr>
            <w:r>
              <w:rPr>
                <w:rFonts w:cs="Times"/>
                <w:szCs w:val="20"/>
                <w:lang w:eastAsia="zh-CN"/>
              </w:rPr>
              <w:t>For</w:t>
            </w:r>
            <w:r>
              <w:rPr>
                <w:szCs w:val="20"/>
              </w:rPr>
              <w:t xml:space="preserve"> </w:t>
            </w:r>
            <w:r>
              <w:rPr>
                <w:rFonts w:cs="Times"/>
                <w:szCs w:val="20"/>
                <w:lang w:eastAsia="zh-CN"/>
              </w:rPr>
              <w:t xml:space="preserve">frequency resource allocation Type 0 for PDSCH or PUSCH in a single slot by DCI based scheduling (without repetition or TBoMS), when an </w:t>
            </w:r>
            <w:r>
              <w:rPr>
                <w:rFonts w:eastAsia="Malgun Gothic" w:cs="Times"/>
                <w:szCs w:val="20"/>
                <w:lang w:eastAsia="zh-CN"/>
              </w:rPr>
              <w:t xml:space="preserve">assigned </w:t>
            </w:r>
            <w:r>
              <w:rPr>
                <w:rFonts w:cs="Times"/>
                <w:szCs w:val="20"/>
                <w:lang w:eastAsia="zh-CN"/>
              </w:rPr>
              <w:t>RBG overlaps</w:t>
            </w:r>
            <w:r>
              <w:rPr>
                <w:rFonts w:eastAsia="Malgun Gothic" w:cs="Times"/>
                <w:szCs w:val="20"/>
                <w:lang w:eastAsia="zh-CN"/>
              </w:rPr>
              <w:t xml:space="preserve"> with</w:t>
            </w:r>
            <w:r>
              <w:rPr>
                <w:rFonts w:cs="Times"/>
                <w:szCs w:val="20"/>
                <w:lang w:eastAsia="zh-CN"/>
              </w:rPr>
              <w:t xml:space="preserve"> the subband boundary,</w:t>
            </w:r>
            <w:r>
              <w:rPr>
                <w:rFonts w:eastAsia="Malgun Gothic" w:cs="Times"/>
                <w:szCs w:val="20"/>
                <w:lang w:eastAsia="zh-CN"/>
              </w:rPr>
              <w:t xml:space="preserve"> only the PRBs within DL usable PRBs </w:t>
            </w:r>
            <w:proofErr w:type="gramStart"/>
            <w:r>
              <w:rPr>
                <w:rFonts w:eastAsia="Malgun Gothic" w:cs="Times"/>
                <w:szCs w:val="20"/>
                <w:lang w:eastAsia="zh-CN"/>
              </w:rPr>
              <w:t>are considered to be</w:t>
            </w:r>
            <w:proofErr w:type="gramEnd"/>
            <w:r>
              <w:rPr>
                <w:rFonts w:eastAsia="Malgun Gothic" w:cs="Times"/>
                <w:szCs w:val="20"/>
                <w:lang w:eastAsia="zh-CN"/>
              </w:rPr>
              <w:t xml:space="preserve"> valid for PDSCH reception and only the PRBs within UL usable PRBs are considered to be valid for PUSCH transmission.</w:t>
            </w:r>
          </w:p>
          <w:p w14:paraId="165066AA" w14:textId="77777777" w:rsidR="00A40F83" w:rsidRDefault="00A40F83" w:rsidP="00A40F83">
            <w:pPr>
              <w:numPr>
                <w:ilvl w:val="0"/>
                <w:numId w:val="19"/>
              </w:numPr>
              <w:spacing w:after="0"/>
              <w:rPr>
                <w:rFonts w:eastAsia="Malgun Gothic" w:cs="Times"/>
                <w:szCs w:val="20"/>
                <w:lang w:eastAsia="zh-CN"/>
              </w:rPr>
            </w:pPr>
            <w:r>
              <w:rPr>
                <w:rFonts w:eastAsia="Malgun Gothic" w:cs="Times"/>
                <w:szCs w:val="20"/>
                <w:lang w:eastAsia="zh-CN"/>
              </w:rPr>
              <w:t>SBFD aware UE does not expect to be assigned with a RBG for PDSCH which is fully outside DL usable PRBs or a RBG for PUSCH which is fully outside UL usable PRBs.</w:t>
            </w:r>
          </w:p>
          <w:p w14:paraId="66274DD0" w14:textId="77777777" w:rsidR="00A40F83" w:rsidRDefault="00A40F83" w:rsidP="005C38F4">
            <w:pPr>
              <w:spacing w:after="0"/>
              <w:rPr>
                <w:rFonts w:eastAsia="Malgun Gothic" w:cs="Times"/>
                <w:szCs w:val="20"/>
                <w:lang w:eastAsia="zh-CN"/>
              </w:rPr>
            </w:pPr>
          </w:p>
          <w:p w14:paraId="257F41C1" w14:textId="77777777" w:rsidR="00A40F83" w:rsidRDefault="00A40F83" w:rsidP="00A40F83">
            <w:pPr>
              <w:rPr>
                <w:rFonts w:eastAsia="Malgun Gothic"/>
                <w:b/>
                <w:highlight w:val="green"/>
                <w:lang w:eastAsia="zh-CN"/>
              </w:rPr>
            </w:pPr>
            <w:r>
              <w:rPr>
                <w:rFonts w:eastAsia="Malgun Gothic"/>
                <w:b/>
                <w:highlight w:val="green"/>
                <w:lang w:eastAsia="zh-CN"/>
              </w:rPr>
              <w:t>Agreement</w:t>
            </w:r>
          </w:p>
          <w:p w14:paraId="1E0A5338" w14:textId="77777777" w:rsidR="00A40F83" w:rsidRDefault="00A40F83" w:rsidP="00A40F83">
            <w:pPr>
              <w:rPr>
                <w:rFonts w:eastAsia="Malgun Gothic"/>
                <w:lang w:eastAsia="zh-CN"/>
              </w:rPr>
            </w:pPr>
            <w:r>
              <w:rPr>
                <w:rFonts w:eastAsia="Malgun Gothic"/>
                <w:lang w:eastAsia="zh-CN"/>
              </w:rPr>
              <w:t>For frequency domain resource allocation Type 1 for PDSCH</w:t>
            </w:r>
            <w:r>
              <w:rPr>
                <w:rFonts w:cs="Times"/>
                <w:lang w:eastAsia="zh-CN"/>
              </w:rPr>
              <w:t xml:space="preserve"> in a single slot </w:t>
            </w:r>
            <w:r>
              <w:rPr>
                <w:rFonts w:eastAsia="Malgun Gothic" w:cs="Times"/>
                <w:lang w:eastAsia="zh-CN"/>
              </w:rPr>
              <w:t xml:space="preserve">scheduled at least </w:t>
            </w:r>
            <w:r>
              <w:rPr>
                <w:rFonts w:cs="Times"/>
                <w:lang w:eastAsia="zh-CN"/>
              </w:rPr>
              <w:t xml:space="preserve">by DCI </w:t>
            </w:r>
            <w:r>
              <w:rPr>
                <w:rFonts w:eastAsia="Malgun Gothic" w:cs="Times"/>
                <w:lang w:eastAsia="zh-CN"/>
              </w:rPr>
              <w:t>format in USS, d</w:t>
            </w:r>
            <w:r>
              <w:rPr>
                <w:rFonts w:eastAsia="Malgun Gothic"/>
                <w:lang w:eastAsia="zh-CN"/>
              </w:rPr>
              <w:t>iscuss and decide whether/which of the following options is supported.</w:t>
            </w:r>
          </w:p>
          <w:p w14:paraId="0D275779" w14:textId="77777777" w:rsidR="00A40F83" w:rsidRDefault="00A40F83" w:rsidP="00A40F83">
            <w:pPr>
              <w:numPr>
                <w:ilvl w:val="0"/>
                <w:numId w:val="19"/>
              </w:numPr>
              <w:tabs>
                <w:tab w:val="left" w:pos="0"/>
              </w:tabs>
              <w:spacing w:after="0"/>
              <w:rPr>
                <w:rFonts w:eastAsia="Malgun Gothic"/>
                <w:lang w:eastAsia="zh-CN"/>
              </w:rPr>
            </w:pPr>
            <w:r>
              <w:rPr>
                <w:rFonts w:eastAsia="Malgun Gothic"/>
                <w:lang w:eastAsia="zh-CN"/>
              </w:rPr>
              <w:t xml:space="preserve">Option 1-1: Only the assigned PRBs within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cs="Times"/>
                <w:lang w:eastAsia="zh-CN"/>
              </w:rPr>
              <w:t xml:space="preserve"> valid for</w:t>
            </w:r>
            <w:r>
              <w:rPr>
                <w:rFonts w:eastAsia="Malgun Gothic"/>
                <w:lang w:eastAsia="zh-CN"/>
              </w:rPr>
              <w:t xml:space="preserve"> PDSCH. Assigned PRBs that fall outside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lang w:eastAsia="zh-CN"/>
              </w:rPr>
              <w:t xml:space="preserve"> invalid and should not be used for PDSCH resource mapping.</w:t>
            </w:r>
          </w:p>
          <w:p w14:paraId="3953856A" w14:textId="77777777" w:rsidR="00A40F83" w:rsidRDefault="00A40F83" w:rsidP="00A40F83">
            <w:pPr>
              <w:numPr>
                <w:ilvl w:val="1"/>
                <w:numId w:val="20"/>
              </w:numPr>
              <w:spacing w:after="0"/>
              <w:rPr>
                <w:rFonts w:eastAsia="Malgun Gothic"/>
                <w:lang w:eastAsia="zh-CN"/>
              </w:rPr>
            </w:pPr>
            <w:r>
              <w:rPr>
                <w:rFonts w:eastAsia="Malgun Gothic" w:cs="Times"/>
                <w:lang w:eastAsia="zh-CN"/>
              </w:rPr>
              <w:t>Existing</w:t>
            </w:r>
            <w:r>
              <w:rPr>
                <w:rFonts w:eastAsia="Malgun Gothic"/>
                <w:lang w:eastAsia="zh-CN"/>
              </w:rPr>
              <w:t xml:space="preserve"> RB indexing and VRB-to-PRB mapping are reused</w:t>
            </w:r>
          </w:p>
          <w:p w14:paraId="5431FFC9" w14:textId="77777777" w:rsidR="00A40F83" w:rsidRDefault="00A40F83" w:rsidP="00A40F83">
            <w:pPr>
              <w:numPr>
                <w:ilvl w:val="1"/>
                <w:numId w:val="20"/>
              </w:numPr>
              <w:spacing w:after="0"/>
              <w:rPr>
                <w:rFonts w:eastAsia="Malgun Gothic"/>
                <w:lang w:eastAsia="zh-CN"/>
              </w:rPr>
            </w:pPr>
            <w:r>
              <w:rPr>
                <w:rFonts w:eastAsia="Malgun Gothic"/>
                <w:lang w:eastAsia="zh-CN"/>
              </w:rPr>
              <w:t>The number of PRBs for TBS determination is based on the assigned PRBs within DL usable PRBs only</w:t>
            </w:r>
          </w:p>
          <w:p w14:paraId="1D2E986A"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1F99DE8C" w14:textId="77777777" w:rsidR="00A40F83" w:rsidRDefault="00A40F83" w:rsidP="00A40F83">
            <w:pPr>
              <w:numPr>
                <w:ilvl w:val="0"/>
                <w:numId w:val="19"/>
              </w:numPr>
              <w:tabs>
                <w:tab w:val="left" w:pos="0"/>
              </w:tabs>
              <w:spacing w:after="0"/>
              <w:rPr>
                <w:rFonts w:eastAsia="Malgun Gothic"/>
                <w:lang w:eastAsia="zh-CN"/>
              </w:rPr>
            </w:pPr>
            <w:r>
              <w:rPr>
                <w:rFonts w:eastAsia="Malgun Gothic"/>
                <w:lang w:eastAsia="zh-CN"/>
              </w:rPr>
              <w:lastRenderedPageBreak/>
              <w:t xml:space="preserve">Option 1-2: Only the assigned PRBs within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cs="Times"/>
                <w:lang w:eastAsia="zh-CN"/>
              </w:rPr>
              <w:t xml:space="preserve"> valid for</w:t>
            </w:r>
            <w:r>
              <w:rPr>
                <w:rFonts w:eastAsia="Malgun Gothic"/>
                <w:lang w:eastAsia="zh-CN"/>
              </w:rPr>
              <w:t xml:space="preserve"> PDSCH. Assigned PRBs that fall outside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lang w:eastAsia="zh-CN"/>
              </w:rPr>
              <w:t xml:space="preserve"> invalid and should not be used for PDSCH resource mapping.</w:t>
            </w:r>
          </w:p>
          <w:p w14:paraId="6CFB51A3" w14:textId="77777777" w:rsidR="00A40F83" w:rsidRDefault="00A40F83" w:rsidP="00A40F83">
            <w:pPr>
              <w:numPr>
                <w:ilvl w:val="1"/>
                <w:numId w:val="20"/>
              </w:numPr>
              <w:spacing w:after="0"/>
              <w:rPr>
                <w:rFonts w:eastAsia="Malgun Gothic"/>
                <w:lang w:eastAsia="zh-CN"/>
              </w:rPr>
            </w:pPr>
            <w:r>
              <w:rPr>
                <w:rFonts w:eastAsia="Malgun Gothic" w:cs="Times"/>
                <w:lang w:eastAsia="zh-CN"/>
              </w:rPr>
              <w:t>Existing</w:t>
            </w:r>
            <w:r>
              <w:rPr>
                <w:rFonts w:eastAsia="Malgun Gothic"/>
                <w:lang w:eastAsia="zh-CN"/>
              </w:rPr>
              <w:t xml:space="preserve"> RB indexing and VRB-to-PRB mapping are reused</w:t>
            </w:r>
          </w:p>
          <w:p w14:paraId="0077BD93" w14:textId="77777777" w:rsidR="00A40F83" w:rsidRDefault="00A40F83" w:rsidP="00A40F83">
            <w:pPr>
              <w:numPr>
                <w:ilvl w:val="1"/>
                <w:numId w:val="20"/>
              </w:numPr>
              <w:spacing w:after="0"/>
              <w:rPr>
                <w:rFonts w:eastAsia="Malgun Gothic"/>
                <w:lang w:eastAsia="zh-CN"/>
              </w:rPr>
            </w:pPr>
            <w:r>
              <w:rPr>
                <w:rFonts w:eastAsia="Malgun Gothic"/>
                <w:lang w:eastAsia="zh-CN"/>
              </w:rPr>
              <w:t>The number of PRBs for TBS determination is based on the assigned PRBs as legacy</w:t>
            </w:r>
          </w:p>
          <w:p w14:paraId="0CB05E7D"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652589B9" w14:textId="77777777" w:rsidR="00A40F83" w:rsidRDefault="00A40F83" w:rsidP="00A40F83">
            <w:pPr>
              <w:numPr>
                <w:ilvl w:val="0"/>
                <w:numId w:val="19"/>
              </w:numPr>
              <w:tabs>
                <w:tab w:val="left" w:pos="0"/>
              </w:tabs>
              <w:spacing w:after="0"/>
              <w:rPr>
                <w:rFonts w:eastAsia="Malgun Gothic"/>
                <w:lang w:eastAsia="zh-CN"/>
              </w:rPr>
            </w:pPr>
            <w:r>
              <w:rPr>
                <w:rFonts w:eastAsia="Malgun Gothic"/>
                <w:lang w:eastAsia="zh-CN"/>
              </w:rPr>
              <w:t>Option 2: Introduce new RB indexing/PRB bundle indexing to ensure VRBs are mapped to DL usable PRBs only.</w:t>
            </w:r>
          </w:p>
          <w:p w14:paraId="6C2158E8" w14:textId="77777777" w:rsidR="00A40F83" w:rsidRDefault="00A40F83" w:rsidP="00A40F83">
            <w:pPr>
              <w:numPr>
                <w:ilvl w:val="1"/>
                <w:numId w:val="20"/>
              </w:numPr>
              <w:spacing w:after="0"/>
              <w:rPr>
                <w:rFonts w:eastAsia="Malgun Gothic" w:cs="Times"/>
                <w:lang w:eastAsia="zh-CN"/>
              </w:rPr>
            </w:pPr>
            <w:r>
              <w:rPr>
                <w:rFonts w:eastAsia="Malgun Gothic" w:cs="Times"/>
                <w:lang w:eastAsia="zh-CN"/>
              </w:rPr>
              <w:t>Existing VRB-to-PRB mapping is reused</w:t>
            </w:r>
          </w:p>
          <w:p w14:paraId="565CA495" w14:textId="77777777" w:rsidR="00A40F83" w:rsidRDefault="00A40F83" w:rsidP="00A40F83">
            <w:pPr>
              <w:numPr>
                <w:ilvl w:val="1"/>
                <w:numId w:val="20"/>
              </w:numPr>
              <w:spacing w:after="0"/>
              <w:rPr>
                <w:rFonts w:eastAsia="Malgun Gothic" w:cs="Times"/>
                <w:lang w:eastAsia="zh-CN"/>
              </w:rPr>
            </w:pPr>
            <w:r>
              <w:rPr>
                <w:rFonts w:eastAsia="Malgun Gothic" w:cs="Times"/>
                <w:lang w:eastAsia="zh-CN"/>
              </w:rPr>
              <w:t>Legacy TBS determination method is used</w:t>
            </w:r>
          </w:p>
          <w:p w14:paraId="3B22BBF9"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3E92231D" w14:textId="77777777" w:rsidR="00A40F83" w:rsidRDefault="00A40F83" w:rsidP="00A40F83">
            <w:pPr>
              <w:numPr>
                <w:ilvl w:val="0"/>
                <w:numId w:val="20"/>
              </w:numPr>
              <w:spacing w:after="0"/>
              <w:rPr>
                <w:rFonts w:eastAsia="Malgun Gothic"/>
                <w:lang w:eastAsia="zh-CN"/>
              </w:rPr>
            </w:pPr>
            <w:r>
              <w:rPr>
                <w:rFonts w:eastAsia="Malgun Gothic"/>
                <w:lang w:eastAsia="zh-CN"/>
              </w:rPr>
              <w:t>Option 3: Modify VRB-to-PRB mapping interleaver to ensure VRBs are mapped to DL usable PRBs only.</w:t>
            </w:r>
          </w:p>
          <w:p w14:paraId="0759D958" w14:textId="77777777" w:rsidR="00A40F83" w:rsidRDefault="00A40F83" w:rsidP="00A40F83">
            <w:pPr>
              <w:numPr>
                <w:ilvl w:val="1"/>
                <w:numId w:val="20"/>
              </w:numPr>
              <w:spacing w:after="0"/>
              <w:rPr>
                <w:rFonts w:eastAsia="Malgun Gothic"/>
                <w:lang w:eastAsia="zh-CN"/>
              </w:rPr>
            </w:pPr>
            <w:r>
              <w:rPr>
                <w:rFonts w:eastAsia="Malgun Gothic" w:cs="Times"/>
                <w:lang w:eastAsia="zh-CN"/>
              </w:rPr>
              <w:t>Existing</w:t>
            </w:r>
            <w:r>
              <w:rPr>
                <w:rFonts w:eastAsia="Malgun Gothic"/>
                <w:lang w:eastAsia="zh-CN"/>
              </w:rPr>
              <w:t xml:space="preserve"> RB indexing/PRB bundle indexing</w:t>
            </w:r>
            <w:r>
              <w:rPr>
                <w:rFonts w:eastAsia="Malgun Gothic" w:cs="Times"/>
                <w:lang w:eastAsia="zh-CN"/>
              </w:rPr>
              <w:t xml:space="preserve"> is reused</w:t>
            </w:r>
          </w:p>
          <w:p w14:paraId="1CF3B53A" w14:textId="77777777" w:rsidR="00A40F83" w:rsidRDefault="00A40F83" w:rsidP="00A40F83">
            <w:pPr>
              <w:numPr>
                <w:ilvl w:val="1"/>
                <w:numId w:val="20"/>
              </w:numPr>
              <w:spacing w:after="0"/>
              <w:rPr>
                <w:rFonts w:eastAsia="Malgun Gothic"/>
                <w:lang w:eastAsia="zh-CN"/>
              </w:rPr>
            </w:pPr>
            <w:r>
              <w:rPr>
                <w:rFonts w:eastAsia="Malgun Gothic" w:cs="Times"/>
                <w:lang w:eastAsia="zh-CN"/>
              </w:rPr>
              <w:t>If the interleaver is not enabled, Option 1-1 or Option 1-2 is used</w:t>
            </w:r>
          </w:p>
          <w:p w14:paraId="4C7C24A5" w14:textId="77777777" w:rsidR="00A40F83" w:rsidRDefault="00A40F83" w:rsidP="00A40F83">
            <w:pPr>
              <w:numPr>
                <w:ilvl w:val="1"/>
                <w:numId w:val="20"/>
              </w:numPr>
              <w:spacing w:after="0"/>
              <w:rPr>
                <w:rFonts w:eastAsia="Malgun Gothic" w:cs="Times"/>
                <w:lang w:eastAsia="zh-CN"/>
              </w:rPr>
            </w:pPr>
            <w:r>
              <w:rPr>
                <w:rFonts w:eastAsia="Malgun Gothic" w:cs="Times"/>
                <w:lang w:eastAsia="zh-CN"/>
              </w:rPr>
              <w:t>Legacy TBS determination method is used</w:t>
            </w:r>
          </w:p>
          <w:p w14:paraId="5196BF15"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6DD6ED95" w14:textId="77777777" w:rsidR="00055603" w:rsidRDefault="00055603" w:rsidP="00F87B7E">
            <w:pPr>
              <w:spacing w:before="120" w:after="120"/>
              <w:rPr>
                <w:szCs w:val="20"/>
              </w:rPr>
            </w:pPr>
          </w:p>
        </w:tc>
      </w:tr>
    </w:tbl>
    <w:p w14:paraId="38F9A92C" w14:textId="77777777" w:rsidR="00A06BA9" w:rsidRDefault="00A06BA9" w:rsidP="00F87B7E">
      <w:pPr>
        <w:spacing w:before="120" w:after="120"/>
        <w:rPr>
          <w:szCs w:val="20"/>
        </w:rPr>
      </w:pPr>
    </w:p>
    <w:p w14:paraId="48B8528B" w14:textId="4A6C54AF" w:rsidR="00055603" w:rsidRDefault="00A06BA9" w:rsidP="00F87B7E">
      <w:pPr>
        <w:spacing w:before="120" w:after="120"/>
        <w:rPr>
          <w:szCs w:val="20"/>
        </w:rPr>
      </w:pPr>
      <w:r>
        <w:rPr>
          <w:szCs w:val="20"/>
        </w:rPr>
        <w:t>Furthermore, RAN1#117 reached the following agreement:</w:t>
      </w:r>
    </w:p>
    <w:tbl>
      <w:tblPr>
        <w:tblStyle w:val="TableGrid"/>
        <w:tblW w:w="0" w:type="auto"/>
        <w:tblLook w:val="04A0" w:firstRow="1" w:lastRow="0" w:firstColumn="1" w:lastColumn="0" w:noHBand="0" w:noVBand="1"/>
      </w:tblPr>
      <w:tblGrid>
        <w:gridCol w:w="9629"/>
      </w:tblGrid>
      <w:tr w:rsidR="008436BA" w14:paraId="6ADC1F37" w14:textId="77777777" w:rsidTr="008436BA">
        <w:tc>
          <w:tcPr>
            <w:tcW w:w="9629" w:type="dxa"/>
          </w:tcPr>
          <w:p w14:paraId="00F5CFF9" w14:textId="614402E5" w:rsidR="007377A0" w:rsidRPr="007377A0" w:rsidRDefault="007377A0" w:rsidP="00711BD5">
            <w:pPr>
              <w:spacing w:after="0"/>
              <w:jc w:val="left"/>
              <w:rPr>
                <w:rFonts w:ascii="Times" w:hAnsi="Times" w:cs="Times"/>
                <w:szCs w:val="20"/>
                <w:lang w:val="en-GB"/>
              </w:rPr>
            </w:pPr>
            <w:r>
              <w:rPr>
                <w:rFonts w:ascii="Times" w:hAnsi="Times" w:cs="Times"/>
                <w:b/>
                <w:bCs/>
                <w:szCs w:val="20"/>
                <w:highlight w:val="green"/>
                <w:lang w:val="en-GB"/>
              </w:rPr>
              <w:t>A</w:t>
            </w:r>
            <w:r w:rsidRPr="007377A0">
              <w:rPr>
                <w:rFonts w:ascii="Times" w:hAnsi="Times" w:cs="Times"/>
                <w:b/>
                <w:bCs/>
                <w:szCs w:val="20"/>
                <w:highlight w:val="green"/>
                <w:lang w:val="en-GB"/>
              </w:rPr>
              <w:t>greement</w:t>
            </w:r>
          </w:p>
          <w:p w14:paraId="71383B47" w14:textId="77777777" w:rsidR="007377A0" w:rsidRPr="007377A0" w:rsidRDefault="007377A0" w:rsidP="00711BD5">
            <w:pPr>
              <w:spacing w:after="0"/>
              <w:jc w:val="left"/>
              <w:rPr>
                <w:rFonts w:ascii="Times" w:hAnsi="Times" w:cs="Times"/>
                <w:szCs w:val="20"/>
                <w:lang w:val="en-GB"/>
              </w:rPr>
            </w:pPr>
            <w:r w:rsidRPr="007377A0">
              <w:rPr>
                <w:rFonts w:ascii="Times" w:hAnsi="Times" w:cs="Times"/>
                <w:szCs w:val="20"/>
                <w:lang w:val="en-GB"/>
              </w:rPr>
              <w:t xml:space="preserve">For frequency domain resource allocation Type 1 for PDSCH in a single slot scheduled at least by DCI format in USS when PRG is determined as one of the values among {2, 4}, </w:t>
            </w:r>
          </w:p>
          <w:p w14:paraId="1546F900" w14:textId="77777777" w:rsidR="007377A0" w:rsidRPr="007377A0" w:rsidRDefault="007377A0" w:rsidP="007377A0">
            <w:pPr>
              <w:numPr>
                <w:ilvl w:val="0"/>
                <w:numId w:val="89"/>
              </w:numPr>
              <w:spacing w:after="0"/>
              <w:jc w:val="left"/>
              <w:textAlignment w:val="center"/>
              <w:rPr>
                <w:rFonts w:ascii="Calibri" w:hAnsi="Calibri" w:cs="Calibri"/>
                <w:sz w:val="22"/>
                <w:szCs w:val="22"/>
                <w:lang w:val="en-GB"/>
              </w:rPr>
            </w:pPr>
            <w:r w:rsidRPr="007377A0">
              <w:rPr>
                <w:rFonts w:ascii="Times" w:hAnsi="Times" w:cs="Times"/>
                <w:szCs w:val="20"/>
                <w:lang w:val="en-GB"/>
              </w:rPr>
              <w:t xml:space="preserve">Option 1-1: Only the assigned PRBs within DL usable PRBs </w:t>
            </w:r>
            <w:proofErr w:type="gramStart"/>
            <w:r w:rsidRPr="007377A0">
              <w:rPr>
                <w:rFonts w:ascii="Times" w:hAnsi="Times" w:cs="Times"/>
                <w:szCs w:val="20"/>
                <w:lang w:val="en-GB"/>
              </w:rPr>
              <w:t>are considered to be</w:t>
            </w:r>
            <w:proofErr w:type="gramEnd"/>
            <w:r w:rsidRPr="007377A0">
              <w:rPr>
                <w:rFonts w:ascii="Times" w:hAnsi="Times" w:cs="Times"/>
                <w:szCs w:val="20"/>
                <w:lang w:val="en-GB"/>
              </w:rPr>
              <w:t xml:space="preserve"> valid for PDSCH. Assigned PRBs that fall outside DL usable PRBs </w:t>
            </w:r>
            <w:proofErr w:type="gramStart"/>
            <w:r w:rsidRPr="007377A0">
              <w:rPr>
                <w:rFonts w:ascii="Times" w:hAnsi="Times" w:cs="Times"/>
                <w:szCs w:val="20"/>
                <w:lang w:val="en-GB"/>
              </w:rPr>
              <w:t>are considered to be</w:t>
            </w:r>
            <w:proofErr w:type="gramEnd"/>
            <w:r w:rsidRPr="007377A0">
              <w:rPr>
                <w:rFonts w:ascii="Times" w:hAnsi="Times" w:cs="Times"/>
                <w:szCs w:val="20"/>
                <w:lang w:val="en-GB"/>
              </w:rPr>
              <w:t xml:space="preserve"> invalid and should not be used for PDSCH resource mapping.</w:t>
            </w:r>
          </w:p>
          <w:p w14:paraId="5ECB2AB9" w14:textId="77777777" w:rsidR="007377A0" w:rsidRPr="007377A0" w:rsidRDefault="007377A0" w:rsidP="007377A0">
            <w:pPr>
              <w:numPr>
                <w:ilvl w:val="0"/>
                <w:numId w:val="90"/>
              </w:numPr>
              <w:spacing w:after="0"/>
              <w:jc w:val="left"/>
              <w:textAlignment w:val="center"/>
              <w:rPr>
                <w:rFonts w:ascii="Calibri" w:hAnsi="Calibri" w:cs="Calibri"/>
                <w:sz w:val="22"/>
                <w:szCs w:val="22"/>
                <w:lang w:val="en-GB"/>
              </w:rPr>
            </w:pPr>
            <w:r w:rsidRPr="007377A0">
              <w:rPr>
                <w:rFonts w:ascii="Times" w:hAnsi="Times" w:cs="Times"/>
                <w:szCs w:val="20"/>
                <w:lang w:val="en-GB"/>
              </w:rPr>
              <w:t>Existing RB indexing and VRB-to-PRB mapping are reused</w:t>
            </w:r>
          </w:p>
          <w:p w14:paraId="3332DE1D" w14:textId="77777777" w:rsidR="007377A0" w:rsidRPr="007377A0" w:rsidRDefault="007377A0" w:rsidP="007377A0">
            <w:pPr>
              <w:numPr>
                <w:ilvl w:val="0"/>
                <w:numId w:val="90"/>
              </w:numPr>
              <w:spacing w:after="0"/>
              <w:jc w:val="left"/>
              <w:textAlignment w:val="center"/>
              <w:rPr>
                <w:rFonts w:ascii="Calibri" w:hAnsi="Calibri" w:cs="Calibri"/>
                <w:sz w:val="22"/>
                <w:szCs w:val="22"/>
                <w:lang w:val="en-GB"/>
              </w:rPr>
            </w:pPr>
            <w:r w:rsidRPr="007377A0">
              <w:rPr>
                <w:rFonts w:ascii="Times" w:hAnsi="Times" w:cs="Times"/>
                <w:szCs w:val="20"/>
                <w:lang w:val="en-GB"/>
              </w:rPr>
              <w:t>The number of PRBs for TBS determination is based on the assigned PRBs within DL usable PRBs only</w:t>
            </w:r>
          </w:p>
          <w:p w14:paraId="417FCF62" w14:textId="77777777" w:rsidR="007377A0" w:rsidRPr="007377A0" w:rsidRDefault="007377A0" w:rsidP="007377A0">
            <w:pPr>
              <w:numPr>
                <w:ilvl w:val="0"/>
                <w:numId w:val="90"/>
              </w:numPr>
              <w:spacing w:after="0"/>
              <w:jc w:val="left"/>
              <w:textAlignment w:val="center"/>
              <w:rPr>
                <w:rFonts w:ascii="Calibri" w:hAnsi="Calibri" w:cs="Calibri"/>
                <w:sz w:val="22"/>
                <w:szCs w:val="22"/>
                <w:lang w:val="en-GB"/>
              </w:rPr>
            </w:pPr>
            <w:r w:rsidRPr="007377A0">
              <w:rPr>
                <w:rFonts w:ascii="Times" w:hAnsi="Times" w:cs="Times"/>
                <w:szCs w:val="20"/>
                <w:lang w:val="en-GB"/>
              </w:rPr>
              <w:t xml:space="preserve">FFS: DMRS sequence mapping </w:t>
            </w:r>
          </w:p>
          <w:p w14:paraId="5F43BC10" w14:textId="77777777" w:rsidR="007377A0" w:rsidRPr="007377A0" w:rsidRDefault="007377A0" w:rsidP="007377A0">
            <w:pPr>
              <w:numPr>
                <w:ilvl w:val="0"/>
                <w:numId w:val="91"/>
              </w:numPr>
              <w:spacing w:after="0"/>
              <w:jc w:val="left"/>
              <w:textAlignment w:val="center"/>
              <w:rPr>
                <w:rFonts w:ascii="Calibri" w:hAnsi="Calibri" w:cs="Calibri"/>
                <w:sz w:val="22"/>
                <w:szCs w:val="22"/>
                <w:lang w:val="en-GB"/>
              </w:rPr>
            </w:pPr>
            <w:r w:rsidRPr="007377A0">
              <w:rPr>
                <w:rFonts w:ascii="Times" w:hAnsi="Times" w:cs="Times"/>
                <w:szCs w:val="20"/>
                <w:lang w:val="en-GB"/>
              </w:rPr>
              <w:t>FFS: when PRG is determined as wideband</w:t>
            </w:r>
          </w:p>
          <w:p w14:paraId="4492AD5F" w14:textId="77777777" w:rsidR="007377A0" w:rsidRPr="00711BD5" w:rsidRDefault="007377A0" w:rsidP="007377A0">
            <w:pPr>
              <w:numPr>
                <w:ilvl w:val="0"/>
                <w:numId w:val="91"/>
              </w:numPr>
              <w:spacing w:after="0"/>
              <w:jc w:val="left"/>
              <w:textAlignment w:val="center"/>
              <w:rPr>
                <w:rFonts w:ascii="Calibri" w:hAnsi="Calibri" w:cs="Calibri"/>
                <w:sz w:val="22"/>
                <w:szCs w:val="22"/>
                <w:lang w:val="en-GB"/>
              </w:rPr>
            </w:pPr>
            <w:r w:rsidRPr="007377A0">
              <w:rPr>
                <w:rFonts w:ascii="Times" w:hAnsi="Times" w:cs="Times"/>
                <w:szCs w:val="20"/>
                <w:lang w:val="en-GB"/>
              </w:rPr>
              <w:t>FFS: partial PRG</w:t>
            </w:r>
          </w:p>
          <w:p w14:paraId="49E9CD32" w14:textId="77777777" w:rsidR="007377A0" w:rsidRPr="007377A0" w:rsidRDefault="007377A0" w:rsidP="00711BD5">
            <w:pPr>
              <w:spacing w:after="0"/>
              <w:jc w:val="left"/>
              <w:textAlignment w:val="center"/>
              <w:rPr>
                <w:rFonts w:ascii="Calibri" w:hAnsi="Calibri" w:cs="Calibri"/>
                <w:sz w:val="22"/>
                <w:szCs w:val="22"/>
                <w:lang w:val="en-GB"/>
              </w:rPr>
            </w:pPr>
          </w:p>
          <w:p w14:paraId="09C70E06" w14:textId="77777777" w:rsidR="007377A0" w:rsidRPr="007377A0" w:rsidRDefault="007377A0" w:rsidP="007377A0">
            <w:pPr>
              <w:spacing w:after="0"/>
              <w:jc w:val="left"/>
              <w:rPr>
                <w:rFonts w:ascii="Times" w:hAnsi="Times" w:cs="Times"/>
                <w:szCs w:val="20"/>
                <w:lang w:val="en-GB"/>
              </w:rPr>
            </w:pPr>
            <w:r w:rsidRPr="007377A0">
              <w:rPr>
                <w:rFonts w:ascii="Times" w:hAnsi="Times" w:cs="Times"/>
                <w:b/>
                <w:bCs/>
                <w:szCs w:val="20"/>
                <w:highlight w:val="green"/>
                <w:lang w:val="en-GB"/>
              </w:rPr>
              <w:t>Agreement</w:t>
            </w:r>
          </w:p>
          <w:p w14:paraId="3471B833" w14:textId="77777777" w:rsidR="007377A0" w:rsidRPr="007377A0" w:rsidRDefault="007377A0" w:rsidP="007377A0">
            <w:pPr>
              <w:spacing w:after="0"/>
              <w:jc w:val="left"/>
              <w:rPr>
                <w:rFonts w:ascii="Times" w:hAnsi="Times" w:cs="Times"/>
                <w:szCs w:val="20"/>
                <w:lang w:val="en-GB"/>
              </w:rPr>
            </w:pPr>
            <w:r w:rsidRPr="007377A0">
              <w:rPr>
                <w:rFonts w:ascii="Times" w:hAnsi="Times" w:cs="Times"/>
                <w:szCs w:val="20"/>
                <w:lang w:val="en-GB"/>
              </w:rPr>
              <w:t>For frequency resource allocation Type 0 for PDSCH or PUSCH in a single slot by DCI based scheduling (without repetition or TBoMS), when an assigned RBG overlaps with the subband boundary, the number of PRBs for TBS determination is based on the assigned PRBs within DL usable PRBs only and assigned PRBs within UL usable PRBs only for PDSCH and PUSCH respectively.</w:t>
            </w:r>
          </w:p>
          <w:p w14:paraId="595ACFF9" w14:textId="77777777" w:rsidR="008436BA" w:rsidRPr="00711BD5" w:rsidRDefault="008436BA" w:rsidP="00F87B7E">
            <w:pPr>
              <w:spacing w:before="120" w:after="120"/>
              <w:rPr>
                <w:szCs w:val="20"/>
                <w:lang w:val="en-GB"/>
              </w:rPr>
            </w:pPr>
          </w:p>
        </w:tc>
      </w:tr>
    </w:tbl>
    <w:p w14:paraId="736149CE" w14:textId="3DBB4D5D" w:rsidR="000F322F" w:rsidRDefault="00B60DE9" w:rsidP="00F87B7E">
      <w:pPr>
        <w:spacing w:before="120" w:after="120"/>
        <w:rPr>
          <w:szCs w:val="20"/>
        </w:rPr>
      </w:pPr>
      <w:r>
        <w:rPr>
          <w:szCs w:val="20"/>
        </w:rPr>
        <w:t xml:space="preserve">Concerning the part of the agreement related to “the number of PRBs for TBS determination is based on the assigned PRBs within DL usable PRBs only”, RAN1 should further discuss on how this can be realized in practice. Indeed, when receiving the scheduling PDCCH, UE may need to immediately calculate the TBS </w:t>
      </w:r>
      <w:proofErr w:type="gramStart"/>
      <w:r>
        <w:rPr>
          <w:szCs w:val="20"/>
        </w:rPr>
        <w:t>in order to</w:t>
      </w:r>
      <w:proofErr w:type="gramEnd"/>
      <w:r>
        <w:rPr>
          <w:szCs w:val="20"/>
        </w:rPr>
        <w:t xml:space="preserve"> prepare in advance some processing blocks corresponding to the TBS. However, UE may not need to determine the exact available resources (on DL usable PRBs) immediately when receiving the scheduling PDCCH. The determination of the exact available resources only needs to be done at the step of </w:t>
      </w:r>
      <w:r w:rsidR="000F322F">
        <w:rPr>
          <w:szCs w:val="20"/>
        </w:rPr>
        <w:t>receiving</w:t>
      </w:r>
      <w:r>
        <w:rPr>
          <w:szCs w:val="20"/>
        </w:rPr>
        <w:t xml:space="preserve"> the PDSCH. Therefore, means for calculating the TBS based </w:t>
      </w:r>
      <w:r w:rsidR="000F322F">
        <w:rPr>
          <w:szCs w:val="20"/>
        </w:rPr>
        <w:t xml:space="preserve">only on the information received from the scheduling DCI (i.e., from the allocated PRBs) should be discussed. </w:t>
      </w:r>
    </w:p>
    <w:p w14:paraId="628E9C3A" w14:textId="794A575D" w:rsidR="008436BA" w:rsidRPr="00C158D4" w:rsidRDefault="000F322F" w:rsidP="00711BD5">
      <w:pPr>
        <w:pStyle w:val="Proposal"/>
      </w:pPr>
      <w:r w:rsidRPr="00C158D4">
        <w:t xml:space="preserve">RAN1 to discuss details on TBS determination based on the assigned PRBs within DL usable PRBs only, including means for calculating the TBS based only on the information received from the scheduling DCI (i.e., from the number of allocated PRBs).   </w:t>
      </w:r>
    </w:p>
    <w:p w14:paraId="67B4C3BC" w14:textId="1875A192" w:rsidR="009F10BC" w:rsidRDefault="00210019" w:rsidP="00011E2B">
      <w:pPr>
        <w:rPr>
          <w:rFonts w:eastAsia="Malgun Gothic"/>
          <w:lang w:eastAsia="ko-KR"/>
        </w:rPr>
      </w:pPr>
      <w:r w:rsidRPr="005C38F4">
        <w:rPr>
          <w:rFonts w:eastAsia="Malgun Gothic"/>
          <w:lang w:eastAsia="ko-KR"/>
        </w:rPr>
        <w:t xml:space="preserve">On the FFS regarding DMRS sequence mapping, </w:t>
      </w:r>
      <w:r w:rsidR="00B252D9" w:rsidRPr="005C38F4">
        <w:rPr>
          <w:rFonts w:eastAsia="Malgun Gothic"/>
          <w:lang w:eastAsia="ko-KR"/>
        </w:rPr>
        <w:t xml:space="preserve">DMRS sequence is determined as function of sub-carrier offset from the subcarrier 0 in CRB 0 </w:t>
      </w:r>
      <w:proofErr w:type="gramStart"/>
      <w:r w:rsidR="00B252D9" w:rsidRPr="005C38F4">
        <w:rPr>
          <w:rFonts w:eastAsia="Malgun Gothic"/>
          <w:lang w:eastAsia="ko-KR"/>
        </w:rPr>
        <w:t>in order to</w:t>
      </w:r>
      <w:proofErr w:type="gramEnd"/>
      <w:r w:rsidR="00B252D9" w:rsidRPr="005C38F4">
        <w:rPr>
          <w:rFonts w:eastAsia="Malgun Gothic"/>
          <w:lang w:eastAsia="ko-KR"/>
        </w:rPr>
        <w:t xml:space="preserve"> support inter-cell interference mitigation. The existing DMRS sequence mapping rule should be used for SBFD</w:t>
      </w:r>
      <w:r w:rsidR="004D0759" w:rsidRPr="009F10BC">
        <w:rPr>
          <w:rFonts w:eastAsia="Malgun Gothic"/>
          <w:lang w:eastAsia="ko-KR"/>
        </w:rPr>
        <w:t>.</w:t>
      </w:r>
      <w:r w:rsidR="00D617EB">
        <w:rPr>
          <w:rFonts w:eastAsia="Malgun Gothic"/>
          <w:lang w:eastAsia="ko-KR"/>
        </w:rPr>
        <w:t xml:space="preserve"> </w:t>
      </w:r>
      <w:r w:rsidR="00DB5DA1">
        <w:rPr>
          <w:rFonts w:eastAsia="Malgun Gothic"/>
          <w:lang w:eastAsia="ko-KR"/>
        </w:rPr>
        <w:t xml:space="preserve">This is </w:t>
      </w:r>
      <w:proofErr w:type="gramStart"/>
      <w:r w:rsidR="00DB5DA1">
        <w:rPr>
          <w:rFonts w:eastAsia="Malgun Gothic"/>
          <w:lang w:eastAsia="ko-KR"/>
        </w:rPr>
        <w:t>similar to</w:t>
      </w:r>
      <w:proofErr w:type="gramEnd"/>
      <w:r w:rsidR="00DB5DA1">
        <w:rPr>
          <w:rFonts w:eastAsia="Malgun Gothic"/>
          <w:lang w:eastAsia="ko-KR"/>
        </w:rPr>
        <w:t xml:space="preserve"> what</w:t>
      </w:r>
      <w:r w:rsidR="00A26A31">
        <w:rPr>
          <w:rFonts w:eastAsia="Malgun Gothic"/>
          <w:lang w:eastAsia="ko-KR"/>
        </w:rPr>
        <w:t xml:space="preserve"> has been agreed for CSI-RS sequence mapping where </w:t>
      </w:r>
      <w:r w:rsidR="00A26A31" w:rsidRPr="00A26A31">
        <w:rPr>
          <w:rFonts w:eastAsia="Malgun Gothic"/>
          <w:lang w:val="en-GB" w:eastAsia="ko-KR"/>
        </w:rPr>
        <w:t>CSI-RS sequence mapped to the RBs outside the DL usable PRBs are punctured</w:t>
      </w:r>
      <w:r w:rsidR="00A26A31">
        <w:rPr>
          <w:rFonts w:eastAsia="Malgun Gothic"/>
          <w:lang w:val="en-GB" w:eastAsia="ko-KR"/>
        </w:rPr>
        <w:t>.</w:t>
      </w:r>
    </w:p>
    <w:p w14:paraId="20E41C2C" w14:textId="0BD0A03A" w:rsidR="00F07C8F" w:rsidRDefault="00F07C8F" w:rsidP="005C38F4">
      <w:pPr>
        <w:pStyle w:val="Proposal"/>
        <w:rPr>
          <w:rFonts w:eastAsia="Malgun Gothic"/>
          <w:lang w:eastAsia="ko-KR"/>
        </w:rPr>
      </w:pPr>
      <w:bookmarkStart w:id="647" w:name="_Toc166099349"/>
      <w:bookmarkStart w:id="648" w:name="_Toc166099818"/>
      <w:bookmarkStart w:id="649" w:name="_Toc166099922"/>
      <w:bookmarkStart w:id="650" w:name="_Toc166100028"/>
      <w:bookmarkStart w:id="651" w:name="_Toc166100134"/>
      <w:bookmarkStart w:id="652" w:name="_Toc166100244"/>
      <w:bookmarkStart w:id="653" w:name="_Toc166100354"/>
      <w:bookmarkStart w:id="654" w:name="_Toc166100463"/>
      <w:bookmarkStart w:id="655" w:name="_Toc166100572"/>
      <w:bookmarkStart w:id="656" w:name="_Toc166237691"/>
      <w:bookmarkStart w:id="657" w:name="_Toc166237798"/>
      <w:r>
        <w:rPr>
          <w:rFonts w:eastAsia="Malgun Gothic"/>
          <w:lang w:eastAsia="zh-CN"/>
        </w:rPr>
        <w:t>For frequency domain resource allocation Type 1 for PDSCH in SBFD symbols, t</w:t>
      </w:r>
      <w:r w:rsidRPr="00F07C8F">
        <w:rPr>
          <w:rFonts w:eastAsia="Malgun Gothic"/>
          <w:lang w:eastAsia="zh-CN"/>
        </w:rPr>
        <w:t xml:space="preserve">he existing DMRS sequence mapping rule </w:t>
      </w:r>
      <w:r w:rsidR="00F0061A">
        <w:rPr>
          <w:rFonts w:eastAsia="Malgun Gothic"/>
          <w:lang w:eastAsia="zh-CN"/>
        </w:rPr>
        <w:t>is</w:t>
      </w:r>
      <w:r w:rsidRPr="00F07C8F">
        <w:rPr>
          <w:rFonts w:eastAsia="Malgun Gothic"/>
          <w:lang w:eastAsia="zh-CN"/>
        </w:rPr>
        <w:t xml:space="preserve"> used.</w:t>
      </w:r>
      <w:bookmarkEnd w:id="647"/>
      <w:bookmarkEnd w:id="648"/>
      <w:bookmarkEnd w:id="649"/>
      <w:bookmarkEnd w:id="650"/>
      <w:bookmarkEnd w:id="651"/>
      <w:bookmarkEnd w:id="652"/>
      <w:bookmarkEnd w:id="653"/>
      <w:bookmarkEnd w:id="654"/>
      <w:bookmarkEnd w:id="655"/>
      <w:bookmarkEnd w:id="656"/>
      <w:bookmarkEnd w:id="657"/>
      <w:r w:rsidR="00A26A31">
        <w:rPr>
          <w:rFonts w:eastAsia="Malgun Gothic"/>
          <w:lang w:eastAsia="zh-CN"/>
        </w:rPr>
        <w:t xml:space="preserve"> </w:t>
      </w:r>
      <w:r w:rsidR="00A26A31">
        <w:rPr>
          <w:rFonts w:eastAsia="Malgun Gothic"/>
          <w:lang w:val="en-GB" w:eastAsia="zh-CN"/>
        </w:rPr>
        <w:t>Effectively</w:t>
      </w:r>
      <w:r w:rsidR="00A26A31" w:rsidRPr="00A26A31">
        <w:rPr>
          <w:rFonts w:eastAsia="Malgun Gothic"/>
          <w:lang w:val="en-GB" w:eastAsia="zh-CN"/>
        </w:rPr>
        <w:t xml:space="preserve">, this is same as the case when the </w:t>
      </w:r>
      <w:r w:rsidR="0019681E">
        <w:rPr>
          <w:rFonts w:eastAsia="Malgun Gothic"/>
          <w:lang w:val="en-GB" w:eastAsia="zh-CN"/>
        </w:rPr>
        <w:t>DMRS</w:t>
      </w:r>
      <w:r w:rsidR="00A26A31" w:rsidRPr="00A26A31">
        <w:rPr>
          <w:rFonts w:eastAsia="Malgun Gothic"/>
          <w:lang w:val="en-GB" w:eastAsia="zh-CN"/>
        </w:rPr>
        <w:t xml:space="preserve"> sequence mapped to the RBs outside the DL usable PRBs are punctured</w:t>
      </w:r>
      <w:r w:rsidR="00433381">
        <w:rPr>
          <w:rFonts w:eastAsia="Malgun Gothic"/>
          <w:lang w:val="en-GB" w:eastAsia="zh-CN"/>
        </w:rPr>
        <w:t>.</w:t>
      </w:r>
    </w:p>
    <w:p w14:paraId="30384CD4" w14:textId="4EC83A35" w:rsidR="000E39C6" w:rsidRDefault="004D0759" w:rsidP="00011E2B">
      <w:pPr>
        <w:rPr>
          <w:rFonts w:eastAsiaTheme="minorEastAsia"/>
          <w:lang w:val="en-GB" w:eastAsia="zh-CN"/>
        </w:rPr>
      </w:pPr>
      <w:r w:rsidRPr="009F10BC">
        <w:rPr>
          <w:rFonts w:eastAsiaTheme="minorEastAsia"/>
        </w:rPr>
        <w:lastRenderedPageBreak/>
        <w:t>Another issue is related to the potential rate matching of DMRS around the UL subband. In current specifications</w:t>
      </w:r>
      <w:r w:rsidRPr="009F10BC">
        <w:rPr>
          <w:rFonts w:eastAsiaTheme="minorEastAsia"/>
          <w:lang w:val="en-GB" w:eastAsia="zh-CN"/>
        </w:rPr>
        <w:t xml:space="preserve"> (</w:t>
      </w:r>
      <w:r>
        <w:rPr>
          <w:rFonts w:eastAsiaTheme="minorEastAsia"/>
          <w:lang w:val="en-GB" w:eastAsia="zh-CN"/>
        </w:rPr>
        <w:t>TS 38.214, Clause 5.1.4</w:t>
      </w:r>
      <w:r>
        <w:rPr>
          <w:rFonts w:eastAsiaTheme="minorEastAsia"/>
        </w:rPr>
        <w:t>),</w:t>
      </w:r>
      <w:r w:rsidR="0007281B">
        <w:rPr>
          <w:rFonts w:eastAsiaTheme="minorEastAsia"/>
        </w:rPr>
        <w:t xml:space="preserve"> </w:t>
      </w:r>
      <w:r w:rsidR="00247D8D">
        <w:rPr>
          <w:rFonts w:eastAsiaTheme="minorEastAsia"/>
          <w:lang w:val="en-GB" w:eastAsia="zh-CN"/>
        </w:rPr>
        <w:t>there is a restriction where the rate matching is only applied to the PDSCH data symbol</w:t>
      </w:r>
      <w:r w:rsidR="002A5F4C">
        <w:rPr>
          <w:rFonts w:eastAsiaTheme="minorEastAsia"/>
          <w:lang w:val="en-GB" w:eastAsia="zh-CN"/>
        </w:rPr>
        <w:t xml:space="preserve"> (and </w:t>
      </w:r>
      <w:r w:rsidR="00247D8D">
        <w:rPr>
          <w:rFonts w:eastAsiaTheme="minorEastAsia"/>
          <w:lang w:val="en-GB" w:eastAsia="zh-CN"/>
        </w:rPr>
        <w:t>not the DMRS symbols</w:t>
      </w:r>
      <w:r w:rsidR="002A5F4C">
        <w:rPr>
          <w:rFonts w:eastAsiaTheme="minorEastAsia"/>
          <w:lang w:val="en-GB" w:eastAsia="zh-CN"/>
        </w:rPr>
        <w:t>)</w:t>
      </w:r>
      <w:r w:rsidR="00B767E2">
        <w:rPr>
          <w:rFonts w:eastAsiaTheme="minorEastAsia"/>
          <w:lang w:val="en-GB" w:eastAsia="zh-CN"/>
        </w:rPr>
        <w:t xml:space="preserve">, and </w:t>
      </w:r>
      <w:r w:rsidR="007E0CA9">
        <w:rPr>
          <w:rFonts w:eastAsiaTheme="minorEastAsia"/>
          <w:lang w:val="en-GB" w:eastAsia="zh-CN"/>
        </w:rPr>
        <w:t xml:space="preserve">the </w:t>
      </w:r>
      <w:r w:rsidR="007E0CA9">
        <w:rPr>
          <w:lang w:eastAsia="zh-CN"/>
        </w:rPr>
        <w:t xml:space="preserve">UE is not expected to handle the case where PDSCH DM-RS REs </w:t>
      </w:r>
      <w:proofErr w:type="gramStart"/>
      <w:r w:rsidR="007E0CA9">
        <w:rPr>
          <w:lang w:eastAsia="zh-CN"/>
        </w:rPr>
        <w:t>are</w:t>
      </w:r>
      <w:proofErr w:type="gramEnd"/>
      <w:r w:rsidR="007E0CA9">
        <w:rPr>
          <w:lang w:eastAsia="zh-CN"/>
        </w:rPr>
        <w:t xml:space="preserve"> overlapping</w:t>
      </w:r>
      <w:r w:rsidR="00070EBB">
        <w:rPr>
          <w:lang w:eastAsia="zh-CN"/>
        </w:rPr>
        <w:t xml:space="preserve"> </w:t>
      </w:r>
      <w:r w:rsidR="007E0CA9">
        <w:rPr>
          <w:lang w:eastAsia="zh-CN"/>
        </w:rPr>
        <w:t>with any RE</w:t>
      </w:r>
      <w:r w:rsidR="00070EBB">
        <w:rPr>
          <w:lang w:eastAsia="zh-CN"/>
        </w:rPr>
        <w:t>s</w:t>
      </w:r>
      <w:r w:rsidR="007E0CA9">
        <w:rPr>
          <w:lang w:eastAsia="zh-CN"/>
        </w:rPr>
        <w:t xml:space="preserve"> not available for PDSCH</w:t>
      </w:r>
      <w:r w:rsidR="00070EBB">
        <w:rPr>
          <w:lang w:eastAsia="zh-CN"/>
        </w:rPr>
        <w:t>.</w:t>
      </w:r>
      <w:r w:rsidR="00297203">
        <w:rPr>
          <w:lang w:eastAsia="zh-CN"/>
        </w:rPr>
        <w:t xml:space="preserve"> </w:t>
      </w:r>
      <w:r w:rsidR="00C64377">
        <w:rPr>
          <w:lang w:eastAsia="zh-CN"/>
        </w:rPr>
        <w:t xml:space="preserve">For option 2 and option 3, </w:t>
      </w:r>
      <w:r w:rsidR="00920EBA">
        <w:rPr>
          <w:lang w:eastAsia="zh-CN"/>
        </w:rPr>
        <w:t>we do not think</w:t>
      </w:r>
      <w:r w:rsidR="00C64377">
        <w:rPr>
          <w:lang w:eastAsia="zh-CN"/>
        </w:rPr>
        <w:t xml:space="preserve"> </w:t>
      </w:r>
      <w:r w:rsidR="001D6DE4">
        <w:rPr>
          <w:lang w:eastAsia="zh-CN"/>
        </w:rPr>
        <w:t>the</w:t>
      </w:r>
      <w:r w:rsidR="00C64377">
        <w:rPr>
          <w:lang w:eastAsia="zh-CN"/>
        </w:rPr>
        <w:t xml:space="preserve"> restriction regarding DMRS sequence mapping </w:t>
      </w:r>
      <w:r w:rsidR="001D6DE4">
        <w:rPr>
          <w:lang w:eastAsia="zh-CN"/>
        </w:rPr>
        <w:t xml:space="preserve">represents a problem since </w:t>
      </w:r>
      <w:r w:rsidR="00682677">
        <w:rPr>
          <w:lang w:eastAsia="zh-CN"/>
        </w:rPr>
        <w:t xml:space="preserve">the </w:t>
      </w:r>
      <w:r w:rsidR="00EA14E0">
        <w:rPr>
          <w:lang w:eastAsia="zh-CN"/>
        </w:rPr>
        <w:t xml:space="preserve">indicated </w:t>
      </w:r>
      <w:r w:rsidR="00682677">
        <w:rPr>
          <w:lang w:eastAsia="zh-CN"/>
        </w:rPr>
        <w:t>VRBs</w:t>
      </w:r>
      <w:r w:rsidR="00EA14E0">
        <w:rPr>
          <w:lang w:eastAsia="zh-CN"/>
        </w:rPr>
        <w:t xml:space="preserve"> are mapped to DL usable PRBs </w:t>
      </w:r>
      <w:r w:rsidR="0018468B" w:rsidRPr="002D58A8">
        <w:rPr>
          <w:lang w:eastAsia="zh-CN"/>
        </w:rPr>
        <w:t>only</w:t>
      </w:r>
      <w:r w:rsidR="006164CA">
        <w:rPr>
          <w:lang w:eastAsia="zh-CN"/>
        </w:rPr>
        <w:t xml:space="preserve">. </w:t>
      </w:r>
      <w:r w:rsidR="00465EE7">
        <w:rPr>
          <w:lang w:eastAsia="zh-CN"/>
        </w:rPr>
        <w:t>For option 1-1</w:t>
      </w:r>
      <w:r w:rsidR="00982BDD">
        <w:rPr>
          <w:lang w:eastAsia="zh-CN"/>
        </w:rPr>
        <w:t xml:space="preserve">, </w:t>
      </w:r>
      <w:r w:rsidR="00622723">
        <w:rPr>
          <w:lang w:eastAsia="zh-CN"/>
        </w:rPr>
        <w:t xml:space="preserve">further discussions are needed to understand if existing </w:t>
      </w:r>
      <w:r w:rsidR="005E093C" w:rsidRPr="00E46CB8">
        <w:rPr>
          <w:lang w:eastAsia="zh-CN"/>
        </w:rPr>
        <w:t>DMRS sequence mapping</w:t>
      </w:r>
      <w:r w:rsidR="005E093C">
        <w:rPr>
          <w:lang w:eastAsia="zh-CN"/>
        </w:rPr>
        <w:t xml:space="preserve"> </w:t>
      </w:r>
      <w:r w:rsidR="00622723">
        <w:rPr>
          <w:lang w:eastAsia="zh-CN"/>
        </w:rPr>
        <w:t xml:space="preserve">limitations </w:t>
      </w:r>
      <w:r w:rsidR="00004869">
        <w:rPr>
          <w:lang w:eastAsia="zh-CN"/>
        </w:rPr>
        <w:t>represent an issue or not. For instance, i</w:t>
      </w:r>
      <w:r w:rsidR="00B5561F">
        <w:rPr>
          <w:lang w:eastAsia="zh-CN"/>
        </w:rPr>
        <w:t xml:space="preserve">f </w:t>
      </w:r>
      <w:r w:rsidR="00004869">
        <w:rPr>
          <w:lang w:eastAsia="zh-CN"/>
        </w:rPr>
        <w:t>option 1-1</w:t>
      </w:r>
      <w:r w:rsidR="00B5561F">
        <w:rPr>
          <w:lang w:eastAsia="zh-CN"/>
        </w:rPr>
        <w:t xml:space="preserve"> assume</w:t>
      </w:r>
      <w:r w:rsidR="00004869">
        <w:rPr>
          <w:lang w:eastAsia="zh-CN"/>
        </w:rPr>
        <w:t>s</w:t>
      </w:r>
      <w:r w:rsidR="00B5561F">
        <w:rPr>
          <w:lang w:eastAsia="zh-CN"/>
        </w:rPr>
        <w:t xml:space="preserve"> that RBs </w:t>
      </w:r>
      <w:r w:rsidR="009C479A">
        <w:rPr>
          <w:lang w:eastAsia="zh-CN"/>
        </w:rPr>
        <w:t xml:space="preserve">outside the DL usable RBs </w:t>
      </w:r>
      <w:r w:rsidR="00B5561F">
        <w:rPr>
          <w:lang w:eastAsia="zh-CN"/>
        </w:rPr>
        <w:t xml:space="preserve">are not </w:t>
      </w:r>
      <w:r w:rsidR="00F42EFF">
        <w:rPr>
          <w:lang w:eastAsia="zh-CN"/>
        </w:rPr>
        <w:t xml:space="preserve">scheduled at all </w:t>
      </w:r>
      <w:r w:rsidR="00D87882">
        <w:rPr>
          <w:lang w:eastAsia="zh-CN"/>
        </w:rPr>
        <w:t xml:space="preserve">(i.e. </w:t>
      </w:r>
      <w:r w:rsidR="00730B10">
        <w:rPr>
          <w:lang w:eastAsia="zh-CN"/>
        </w:rPr>
        <w:t>already excluded prior to</w:t>
      </w:r>
      <w:r w:rsidR="005E093C">
        <w:rPr>
          <w:lang w:eastAsia="zh-CN"/>
        </w:rPr>
        <w:t xml:space="preserve"> both</w:t>
      </w:r>
      <w:r w:rsidR="00730B10">
        <w:rPr>
          <w:lang w:eastAsia="zh-CN"/>
        </w:rPr>
        <w:t xml:space="preserve"> the TBS determination step</w:t>
      </w:r>
      <w:r w:rsidR="009212F1">
        <w:rPr>
          <w:lang w:eastAsia="zh-CN"/>
        </w:rPr>
        <w:t xml:space="preserve"> and PDSCH </w:t>
      </w:r>
      <w:r w:rsidR="004C0F2E">
        <w:rPr>
          <w:lang w:eastAsia="zh-CN"/>
        </w:rPr>
        <w:t>resource</w:t>
      </w:r>
      <w:r w:rsidR="009212F1">
        <w:rPr>
          <w:lang w:eastAsia="zh-CN"/>
        </w:rPr>
        <w:t xml:space="preserve"> mapping step), we expect that </w:t>
      </w:r>
      <w:r w:rsidR="005E0AB9">
        <w:rPr>
          <w:lang w:eastAsia="zh-CN"/>
        </w:rPr>
        <w:t xml:space="preserve">existing limitation regarding </w:t>
      </w:r>
      <w:r w:rsidR="00DF7FCD">
        <w:rPr>
          <w:lang w:eastAsia="zh-CN"/>
        </w:rPr>
        <w:t xml:space="preserve">DRMS rate-matching </w:t>
      </w:r>
      <w:r w:rsidR="00CA42AF">
        <w:rPr>
          <w:lang w:eastAsia="zh-CN"/>
        </w:rPr>
        <w:t xml:space="preserve">in </w:t>
      </w:r>
      <w:r w:rsidR="00CA42AF">
        <w:rPr>
          <w:rFonts w:eastAsiaTheme="minorEastAsia"/>
          <w:lang w:val="en-GB" w:eastAsia="zh-CN"/>
        </w:rPr>
        <w:t>TS 38.214</w:t>
      </w:r>
      <w:r w:rsidR="00EA6574">
        <w:rPr>
          <w:rFonts w:eastAsiaTheme="minorEastAsia"/>
          <w:lang w:val="en-GB" w:eastAsia="zh-CN"/>
        </w:rPr>
        <w:t xml:space="preserve"> </w:t>
      </w:r>
      <w:r w:rsidR="00CA42AF">
        <w:rPr>
          <w:rFonts w:eastAsiaTheme="minorEastAsia"/>
          <w:lang w:val="en-GB" w:eastAsia="zh-CN"/>
        </w:rPr>
        <w:t>Clause 5.1.4 will not</w:t>
      </w:r>
      <w:r w:rsidR="00254EF6">
        <w:rPr>
          <w:rFonts w:eastAsiaTheme="minorEastAsia"/>
          <w:lang w:val="en-GB" w:eastAsia="zh-CN"/>
        </w:rPr>
        <w:t xml:space="preserve"> cause much trouble</w:t>
      </w:r>
      <w:r w:rsidR="002D5671">
        <w:rPr>
          <w:rFonts w:eastAsiaTheme="minorEastAsia"/>
          <w:lang w:val="en-GB" w:eastAsia="zh-CN"/>
        </w:rPr>
        <w:t>.</w:t>
      </w:r>
      <w:r w:rsidR="006A5F31">
        <w:rPr>
          <w:rFonts w:eastAsiaTheme="minorEastAsia"/>
          <w:lang w:val="en-GB" w:eastAsia="zh-CN"/>
        </w:rPr>
        <w:t xml:space="preserve"> </w:t>
      </w:r>
      <w:r w:rsidR="00F01A6B">
        <w:rPr>
          <w:rFonts w:eastAsiaTheme="minorEastAsia"/>
          <w:lang w:val="en-GB" w:eastAsia="zh-CN"/>
        </w:rPr>
        <w:t>If option 1-1 is to be specified differently</w:t>
      </w:r>
      <w:r w:rsidR="006A5F31">
        <w:rPr>
          <w:rFonts w:eastAsiaTheme="minorEastAsia"/>
          <w:lang w:val="en-GB" w:eastAsia="zh-CN"/>
        </w:rPr>
        <w:t>,</w:t>
      </w:r>
      <w:r w:rsidR="00600482">
        <w:rPr>
          <w:rFonts w:eastAsiaTheme="minorEastAsia"/>
          <w:lang w:val="en-GB" w:eastAsia="zh-CN"/>
        </w:rPr>
        <w:t xml:space="preserve"> </w:t>
      </w:r>
      <w:r w:rsidR="0026241F">
        <w:rPr>
          <w:rFonts w:eastAsiaTheme="minorEastAsia"/>
          <w:lang w:val="en-GB" w:eastAsia="zh-CN"/>
        </w:rPr>
        <w:t xml:space="preserve">the specifications </w:t>
      </w:r>
      <w:r w:rsidR="00163D42">
        <w:rPr>
          <w:rFonts w:eastAsiaTheme="minorEastAsia"/>
          <w:lang w:val="en-GB" w:eastAsia="zh-CN"/>
        </w:rPr>
        <w:t xml:space="preserve">may </w:t>
      </w:r>
      <w:r w:rsidR="0026241F">
        <w:rPr>
          <w:rFonts w:eastAsiaTheme="minorEastAsia"/>
          <w:lang w:val="en-GB" w:eastAsia="zh-CN"/>
        </w:rPr>
        <w:t xml:space="preserve">need to </w:t>
      </w:r>
      <w:r w:rsidR="00163D42">
        <w:rPr>
          <w:rFonts w:eastAsiaTheme="minorEastAsia"/>
          <w:lang w:val="en-GB" w:eastAsia="zh-CN"/>
        </w:rPr>
        <w:t xml:space="preserve">change to allow </w:t>
      </w:r>
      <w:r w:rsidR="005E628F">
        <w:rPr>
          <w:rFonts w:eastAsiaTheme="minorEastAsia"/>
          <w:lang w:val="en-GB" w:eastAsia="zh-CN"/>
        </w:rPr>
        <w:t xml:space="preserve">rate-matching of the </w:t>
      </w:r>
      <w:r w:rsidR="00163D42">
        <w:rPr>
          <w:lang w:eastAsia="zh-CN"/>
        </w:rPr>
        <w:t>PDSCH DM-RS</w:t>
      </w:r>
      <w:r w:rsidR="005E628F">
        <w:rPr>
          <w:lang w:eastAsia="zh-CN"/>
        </w:rPr>
        <w:t xml:space="preserve"> on not usable DL RBs.</w:t>
      </w:r>
    </w:p>
    <w:p w14:paraId="1CC4E4B9" w14:textId="784ACC5F" w:rsidR="00CB7192" w:rsidRDefault="005629FB" w:rsidP="00CB7192">
      <w:pPr>
        <w:rPr>
          <w:rFonts w:eastAsia="Malgun Gothic"/>
        </w:rPr>
      </w:pPr>
      <w:proofErr w:type="gramStart"/>
      <w:r>
        <w:rPr>
          <w:rFonts w:eastAsia="Malgun Gothic"/>
        </w:rPr>
        <w:t>Last but not least</w:t>
      </w:r>
      <w:proofErr w:type="gramEnd"/>
      <w:r>
        <w:rPr>
          <w:rFonts w:eastAsia="Malgun Gothic"/>
        </w:rPr>
        <w:t xml:space="preserve">, it is also open </w:t>
      </w:r>
      <w:r w:rsidR="00890FAC">
        <w:rPr>
          <w:rFonts w:eastAsia="Malgun Gothic"/>
        </w:rPr>
        <w:t xml:space="preserve">how to handle </w:t>
      </w:r>
      <w:r w:rsidR="005608AB">
        <w:rPr>
          <w:rFonts w:eastAsia="Malgun Gothic"/>
        </w:rPr>
        <w:t xml:space="preserve">the issue of </w:t>
      </w:r>
      <w:r w:rsidR="00C55645">
        <w:rPr>
          <w:rFonts w:eastAsia="Malgun Gothic"/>
        </w:rPr>
        <w:t>partial PRG or wideband PRG for Type-1 PDSCH frequency resource allocation.</w:t>
      </w:r>
      <w:r w:rsidR="00CB7192">
        <w:rPr>
          <w:rFonts w:eastAsia="Malgun Gothic"/>
        </w:rPr>
        <w:t xml:space="preserve"> For </w:t>
      </w:r>
      <w:r w:rsidR="00CB7192" w:rsidRPr="00711BD5">
        <w:rPr>
          <w:rFonts w:eastAsia="Malgun Gothic"/>
          <w:u w:val="single"/>
        </w:rPr>
        <w:t>wideband PRG</w:t>
      </w:r>
      <w:r w:rsidR="00CB7192">
        <w:rPr>
          <w:rFonts w:eastAsia="Malgun Gothic"/>
        </w:rPr>
        <w:t>, the current standard specifies that</w:t>
      </w:r>
      <w:r w:rsidR="00E45E65">
        <w:rPr>
          <w:rFonts w:eastAsia="Malgun Gothic"/>
        </w:rPr>
        <w:t xml:space="preserve"> (…) </w:t>
      </w:r>
      <w:r w:rsidR="00E45E65" w:rsidRPr="00711BD5">
        <w:rPr>
          <w:rFonts w:eastAsia="Malgun Gothic"/>
          <w:i/>
        </w:rPr>
        <w:t>i</w:t>
      </w:r>
      <w:r w:rsidR="00CB7192" w:rsidRPr="00711BD5">
        <w:rPr>
          <w:rFonts w:eastAsia="Malgun Gothic"/>
          <w:i/>
        </w:rPr>
        <w:t>f PRG is determined as "wideband", the UE is not expected to be scheduled with non-contiguous PRBs and the UE may assume that the same precoding is applied to the allocated resource associated with a same TCI state or a same QCL assumption.</w:t>
      </w:r>
      <w:r w:rsidR="00E45E65">
        <w:rPr>
          <w:rFonts w:eastAsia="Malgun Gothic"/>
        </w:rPr>
        <w:t xml:space="preserve"> </w:t>
      </w:r>
      <w:r w:rsidR="00630B6F">
        <w:rPr>
          <w:rFonts w:eastAsia="Malgun Gothic"/>
        </w:rPr>
        <w:t xml:space="preserve">In our view, </w:t>
      </w:r>
      <w:r w:rsidR="00B63A6A">
        <w:rPr>
          <w:rFonts w:eastAsia="Malgun Gothic"/>
        </w:rPr>
        <w:t>the following three options can be considered</w:t>
      </w:r>
      <w:r w:rsidR="008F4090">
        <w:rPr>
          <w:rFonts w:eastAsia="Malgun Gothic"/>
        </w:rPr>
        <w:t xml:space="preserve"> to handle this issue: </w:t>
      </w:r>
    </w:p>
    <w:p w14:paraId="4A2DA105" w14:textId="2123AFE2" w:rsidR="00A874D1" w:rsidRDefault="00102A03" w:rsidP="00A874D1">
      <w:pPr>
        <w:pStyle w:val="ListParagraph"/>
        <w:numPr>
          <w:ilvl w:val="0"/>
          <w:numId w:val="96"/>
        </w:numPr>
        <w:rPr>
          <w:rFonts w:eastAsia="Malgun Gothic"/>
        </w:rPr>
      </w:pPr>
      <w:r>
        <w:rPr>
          <w:rFonts w:eastAsia="Malgun Gothic"/>
        </w:rPr>
        <w:t xml:space="preserve">As the most flexible option, </w:t>
      </w:r>
      <w:r w:rsidR="00ED5311">
        <w:rPr>
          <w:rFonts w:eastAsia="Malgun Gothic"/>
        </w:rPr>
        <w:t xml:space="preserve">the existing restriction may be softened in the sense that </w:t>
      </w:r>
      <w:r w:rsidR="00EF7AF5">
        <w:rPr>
          <w:rFonts w:eastAsia="Malgun Gothic"/>
        </w:rPr>
        <w:t xml:space="preserve">same precoding shall be applied </w:t>
      </w:r>
      <w:r w:rsidR="00B45C03">
        <w:rPr>
          <w:rFonts w:eastAsia="Malgun Gothic"/>
        </w:rPr>
        <w:t>in each DL subban</w:t>
      </w:r>
      <w:r w:rsidR="00D1082E">
        <w:rPr>
          <w:rFonts w:eastAsia="Malgun Gothic"/>
        </w:rPr>
        <w:t xml:space="preserve">d, while </w:t>
      </w:r>
      <w:r w:rsidR="00C33061">
        <w:rPr>
          <w:rFonts w:eastAsia="Malgun Gothic"/>
        </w:rPr>
        <w:t>RBs in</w:t>
      </w:r>
      <w:r w:rsidR="001F073A">
        <w:rPr>
          <w:rFonts w:eastAsia="Malgun Gothic"/>
        </w:rPr>
        <w:t xml:space="preserve"> different subbands may be subject to different precoding.</w:t>
      </w:r>
    </w:p>
    <w:p w14:paraId="0CBFE508" w14:textId="3D4DAE46" w:rsidR="001F073A" w:rsidRDefault="001F073A" w:rsidP="00A874D1">
      <w:pPr>
        <w:pStyle w:val="ListParagraph"/>
        <w:numPr>
          <w:ilvl w:val="0"/>
          <w:numId w:val="96"/>
        </w:numPr>
        <w:rPr>
          <w:rFonts w:eastAsia="Malgun Gothic"/>
        </w:rPr>
      </w:pPr>
      <w:r>
        <w:rPr>
          <w:rFonts w:eastAsia="Malgun Gothic"/>
        </w:rPr>
        <w:t xml:space="preserve">As a </w:t>
      </w:r>
      <w:r w:rsidR="00E0724F">
        <w:rPr>
          <w:rFonts w:eastAsia="Malgun Gothic"/>
        </w:rPr>
        <w:t xml:space="preserve">second and </w:t>
      </w:r>
      <w:r w:rsidR="00785464">
        <w:rPr>
          <w:rFonts w:eastAsia="Malgun Gothic"/>
        </w:rPr>
        <w:t>less flexible option,</w:t>
      </w:r>
      <w:r w:rsidR="00E0724F">
        <w:rPr>
          <w:rFonts w:eastAsia="Malgun Gothic"/>
        </w:rPr>
        <w:t xml:space="preserve"> the same precoding </w:t>
      </w:r>
      <w:r w:rsidR="0032462D">
        <w:rPr>
          <w:rFonts w:eastAsia="Malgun Gothic"/>
        </w:rPr>
        <w:t xml:space="preserve">is applied </w:t>
      </w:r>
      <w:r w:rsidR="000757FD">
        <w:rPr>
          <w:rFonts w:eastAsia="Malgun Gothic"/>
        </w:rPr>
        <w:t>across both subbands</w:t>
      </w:r>
      <w:r w:rsidR="007C4F92">
        <w:rPr>
          <w:rFonts w:eastAsia="Malgun Gothic"/>
        </w:rPr>
        <w:t xml:space="preserve"> (even though the DL allocation is not strictly contiguous due to the UL subband in the middle).</w:t>
      </w:r>
    </w:p>
    <w:p w14:paraId="1011BD2A" w14:textId="5072F788" w:rsidR="00CC3458" w:rsidRDefault="001903A1">
      <w:pPr>
        <w:pStyle w:val="ListParagraph"/>
        <w:numPr>
          <w:ilvl w:val="0"/>
          <w:numId w:val="96"/>
        </w:numPr>
        <w:tabs>
          <w:tab w:val="left" w:pos="720"/>
        </w:tabs>
        <w:rPr>
          <w:rFonts w:eastAsia="Malgun Gothic"/>
        </w:rPr>
      </w:pPr>
      <w:r w:rsidRPr="001903A1">
        <w:rPr>
          <w:rFonts w:eastAsia="Malgun Gothic"/>
        </w:rPr>
        <w:t>As last resort</w:t>
      </w:r>
      <w:r w:rsidR="007C4F92" w:rsidRPr="001903A1">
        <w:rPr>
          <w:rFonts w:eastAsia="Malgun Gothic"/>
        </w:rPr>
        <w:t>,</w:t>
      </w:r>
      <w:r w:rsidRPr="001903A1">
        <w:rPr>
          <w:rFonts w:eastAsia="Malgun Gothic"/>
        </w:rPr>
        <w:t xml:space="preserve"> only partial PRG may be supported for PDSCH FDRA Type 1</w:t>
      </w:r>
      <w:r>
        <w:rPr>
          <w:rFonts w:eastAsia="Malgun Gothic"/>
        </w:rPr>
        <w:t xml:space="preserve"> across DL subbands, while </w:t>
      </w:r>
      <w:r w:rsidR="00580D5F">
        <w:rPr>
          <w:rFonts w:eastAsia="Malgun Gothic"/>
        </w:rPr>
        <w:t xml:space="preserve">wideband PRG may still be used for allocations </w:t>
      </w:r>
      <w:r w:rsidR="00B63A6A">
        <w:rPr>
          <w:rFonts w:eastAsia="Malgun Gothic"/>
        </w:rPr>
        <w:t>contained within the same DL subband.</w:t>
      </w:r>
    </w:p>
    <w:p w14:paraId="05EA912F" w14:textId="2038690D" w:rsidR="00C43852" w:rsidRPr="00711BD5" w:rsidRDefault="00BC433D" w:rsidP="00B644E1">
      <w:pPr>
        <w:pStyle w:val="Proposal"/>
        <w:rPr>
          <w:rFonts w:eastAsia="Malgun Gothic"/>
        </w:rPr>
      </w:pPr>
      <w:r>
        <w:rPr>
          <w:rFonts w:eastAsia="Malgun Gothic"/>
        </w:rPr>
        <w:t xml:space="preserve">For </w:t>
      </w:r>
      <w:r w:rsidRPr="007377A0">
        <w:rPr>
          <w:lang w:val="en-GB"/>
        </w:rPr>
        <w:t>frequency domain resource allocation Type 1 for PDSCH</w:t>
      </w:r>
      <w:r>
        <w:rPr>
          <w:lang w:val="en-GB"/>
        </w:rPr>
        <w:t xml:space="preserve"> and wideband PRG, </w:t>
      </w:r>
      <w:r w:rsidR="00433381">
        <w:rPr>
          <w:lang w:val="en-GB"/>
        </w:rPr>
        <w:t>down select</w:t>
      </w:r>
      <w:r w:rsidR="00C43852">
        <w:rPr>
          <w:lang w:val="en-GB"/>
        </w:rPr>
        <w:t xml:space="preserve"> among the following options:</w:t>
      </w:r>
    </w:p>
    <w:p w14:paraId="7DC89DE1" w14:textId="07A775A3" w:rsidR="00C43852" w:rsidRPr="00C43852" w:rsidRDefault="00150DEA" w:rsidP="00711BD5">
      <w:pPr>
        <w:pStyle w:val="Proposal"/>
        <w:numPr>
          <w:ilvl w:val="1"/>
          <w:numId w:val="4"/>
        </w:numPr>
        <w:spacing w:before="0"/>
        <w:ind w:hanging="357"/>
        <w:rPr>
          <w:rFonts w:eastAsia="Malgun Gothic"/>
        </w:rPr>
      </w:pPr>
      <w:r>
        <w:rPr>
          <w:rFonts w:eastAsia="Malgun Gothic"/>
        </w:rPr>
        <w:t>S</w:t>
      </w:r>
      <w:r w:rsidR="00C43852" w:rsidRPr="00C43852">
        <w:rPr>
          <w:rFonts w:eastAsia="Malgun Gothic"/>
        </w:rPr>
        <w:t xml:space="preserve">ame precoding shall be applied in each DL subband, while RBs in different subbands may </w:t>
      </w:r>
      <w:r w:rsidR="008D0DF4">
        <w:rPr>
          <w:rFonts w:eastAsia="Malgun Gothic"/>
        </w:rPr>
        <w:t>have</w:t>
      </w:r>
      <w:r w:rsidR="00C43852" w:rsidRPr="00C43852">
        <w:rPr>
          <w:rFonts w:eastAsia="Malgun Gothic"/>
        </w:rPr>
        <w:t xml:space="preserve"> different precoding.</w:t>
      </w:r>
    </w:p>
    <w:p w14:paraId="145DAD2A" w14:textId="07E94D58" w:rsidR="00C43852" w:rsidRPr="00C43852" w:rsidRDefault="00150DEA" w:rsidP="00711BD5">
      <w:pPr>
        <w:pStyle w:val="Proposal"/>
        <w:numPr>
          <w:ilvl w:val="1"/>
          <w:numId w:val="4"/>
        </w:numPr>
        <w:spacing w:before="0"/>
        <w:ind w:hanging="357"/>
        <w:rPr>
          <w:rFonts w:eastAsia="Malgun Gothic"/>
        </w:rPr>
      </w:pPr>
      <w:r>
        <w:rPr>
          <w:rFonts w:eastAsia="Malgun Gothic"/>
        </w:rPr>
        <w:t>S</w:t>
      </w:r>
      <w:r w:rsidR="00C43852" w:rsidRPr="00C43852">
        <w:rPr>
          <w:rFonts w:eastAsia="Malgun Gothic"/>
        </w:rPr>
        <w:t xml:space="preserve">ame precoding is applied across both </w:t>
      </w:r>
      <w:r>
        <w:rPr>
          <w:rFonts w:eastAsia="Malgun Gothic"/>
        </w:rPr>
        <w:t xml:space="preserve">DL </w:t>
      </w:r>
      <w:r w:rsidR="00C43852" w:rsidRPr="00C43852">
        <w:rPr>
          <w:rFonts w:eastAsia="Malgun Gothic"/>
        </w:rPr>
        <w:t>subbands.</w:t>
      </w:r>
    </w:p>
    <w:p w14:paraId="618D3AC6" w14:textId="163332E8" w:rsidR="00BC433D" w:rsidRPr="00150DEA" w:rsidRDefault="00150DEA" w:rsidP="00711BD5">
      <w:pPr>
        <w:pStyle w:val="Proposal"/>
        <w:numPr>
          <w:ilvl w:val="1"/>
          <w:numId w:val="4"/>
        </w:numPr>
        <w:spacing w:before="0"/>
        <w:ind w:hanging="357"/>
        <w:rPr>
          <w:rFonts w:eastAsia="Malgun Gothic"/>
        </w:rPr>
      </w:pPr>
      <w:r>
        <w:rPr>
          <w:rFonts w:eastAsia="Malgun Gothic"/>
        </w:rPr>
        <w:t>Only</w:t>
      </w:r>
      <w:r w:rsidR="00C43852" w:rsidRPr="00C43852">
        <w:rPr>
          <w:rFonts w:eastAsia="Malgun Gothic"/>
        </w:rPr>
        <w:t xml:space="preserve"> partial PRG </w:t>
      </w:r>
      <w:r>
        <w:rPr>
          <w:rFonts w:eastAsia="Malgun Gothic"/>
        </w:rPr>
        <w:t xml:space="preserve">is </w:t>
      </w:r>
      <w:r w:rsidR="00C43852" w:rsidRPr="00C43852">
        <w:rPr>
          <w:rFonts w:eastAsia="Malgun Gothic"/>
        </w:rPr>
        <w:t>supported for PDSCH FDRA Type 1 across DL subbands, while wideband PRG may still be used for allocations contained within the same DL subband.</w:t>
      </w:r>
    </w:p>
    <w:p w14:paraId="48D7B331" w14:textId="0B2007B2" w:rsidR="001A094A" w:rsidRDefault="00B63A6A" w:rsidP="00103FE3">
      <w:pPr>
        <w:tabs>
          <w:tab w:val="left" w:pos="720"/>
        </w:tabs>
        <w:rPr>
          <w:rFonts w:eastAsia="Malgun Gothic"/>
        </w:rPr>
      </w:pPr>
      <w:r>
        <w:rPr>
          <w:rFonts w:eastAsia="Malgun Gothic"/>
        </w:rPr>
        <w:t xml:space="preserve">For </w:t>
      </w:r>
      <w:r w:rsidRPr="00711BD5">
        <w:rPr>
          <w:rFonts w:eastAsia="Malgun Gothic"/>
          <w:u w:val="single"/>
        </w:rPr>
        <w:t>subband PRG</w:t>
      </w:r>
      <w:r>
        <w:rPr>
          <w:rFonts w:eastAsia="Malgun Gothic"/>
        </w:rPr>
        <w:t xml:space="preserve"> of size 2 or 4, </w:t>
      </w:r>
      <w:r w:rsidR="004B0765">
        <w:rPr>
          <w:rFonts w:eastAsia="Malgun Gothic"/>
        </w:rPr>
        <w:t xml:space="preserve">the issue is </w:t>
      </w:r>
      <w:proofErr w:type="gramStart"/>
      <w:r w:rsidR="004B0765">
        <w:rPr>
          <w:rFonts w:eastAsia="Malgun Gothic"/>
        </w:rPr>
        <w:t>similar to</w:t>
      </w:r>
      <w:proofErr w:type="gramEnd"/>
      <w:r w:rsidR="004B0765">
        <w:rPr>
          <w:rFonts w:eastAsia="Malgun Gothic"/>
        </w:rPr>
        <w:t xml:space="preserve"> Type-0 PDSCH frequency resource allocation in the sense that </w:t>
      </w:r>
      <w:r w:rsidR="00396FFD">
        <w:rPr>
          <w:rFonts w:eastAsia="Malgun Gothic"/>
        </w:rPr>
        <w:t xml:space="preserve">part of the PRG may </w:t>
      </w:r>
      <w:r w:rsidR="002164F8">
        <w:rPr>
          <w:rFonts w:eastAsia="Malgun Gothic"/>
        </w:rPr>
        <w:t xml:space="preserve">fall outside the DL subband. </w:t>
      </w:r>
      <w:r w:rsidR="0054584B">
        <w:rPr>
          <w:rFonts w:eastAsia="Malgun Gothic"/>
        </w:rPr>
        <w:t>In our view,</w:t>
      </w:r>
      <w:r w:rsidR="00197A30">
        <w:rPr>
          <w:rFonts w:eastAsia="Malgun Gothic"/>
        </w:rPr>
        <w:t xml:space="preserve"> partial PRG </w:t>
      </w:r>
      <w:r w:rsidR="007002C8">
        <w:rPr>
          <w:rFonts w:eastAsia="Malgun Gothic"/>
        </w:rPr>
        <w:t xml:space="preserve">operation should be supported </w:t>
      </w:r>
      <w:r w:rsidR="000D64A8">
        <w:rPr>
          <w:rFonts w:eastAsia="Malgun Gothic"/>
        </w:rPr>
        <w:t>in the sense that</w:t>
      </w:r>
      <w:r w:rsidR="001A094A">
        <w:rPr>
          <w:rFonts w:eastAsia="Malgun Gothic"/>
        </w:rPr>
        <w:t xml:space="preserve"> the actual number of RBs in the PRG </w:t>
      </w:r>
      <w:r w:rsidR="00103FE3">
        <w:rPr>
          <w:rFonts w:eastAsia="Malgun Gothic"/>
        </w:rPr>
        <w:t xml:space="preserve">could be smaller than the </w:t>
      </w:r>
      <w:r w:rsidR="00103FE3" w:rsidRPr="00103FE3">
        <w:rPr>
          <w:rFonts w:eastAsia="Malgun Gothic"/>
        </w:rPr>
        <w:t>configured precoding granularity</w:t>
      </w:r>
      <w:r w:rsidR="00103FE3">
        <w:rPr>
          <w:rFonts w:eastAsia="Malgun Gothic"/>
        </w:rPr>
        <w:t xml:space="preserve"> and determined based on the overlap with the SBFD DL subband configuration. Note that this is already supported in the specs</w:t>
      </w:r>
      <w:r w:rsidR="00982112">
        <w:rPr>
          <w:rFonts w:eastAsia="Malgun Gothic"/>
        </w:rPr>
        <w:t xml:space="preserve"> where partial PRG is allowed at the boundaries of the configured BWP for the UE.</w:t>
      </w:r>
    </w:p>
    <w:p w14:paraId="36172A57" w14:textId="2CA3EDDF" w:rsidR="00434ED8" w:rsidRPr="00B63A6A" w:rsidRDefault="00150DEA" w:rsidP="00711BD5">
      <w:pPr>
        <w:pStyle w:val="Proposal"/>
        <w:rPr>
          <w:rFonts w:eastAsia="Malgun Gothic"/>
        </w:rPr>
      </w:pPr>
      <w:r w:rsidRPr="00150DEA">
        <w:rPr>
          <w:rFonts w:eastAsia="Malgun Gothic"/>
        </w:rPr>
        <w:t>For frequency domain resource allocation Type 1 for PDSCH</w:t>
      </w:r>
      <w:r>
        <w:rPr>
          <w:rFonts w:eastAsia="Malgun Gothic"/>
        </w:rPr>
        <w:t xml:space="preserve">, </w:t>
      </w:r>
      <w:r w:rsidRPr="00150DEA">
        <w:rPr>
          <w:rFonts w:eastAsia="Malgun Gothic"/>
        </w:rPr>
        <w:t>partial DL PRG inside the DL subband can be used.</w:t>
      </w:r>
    </w:p>
    <w:p w14:paraId="35C2A0DD" w14:textId="09C2335D" w:rsidR="00507A1E" w:rsidRDefault="00507A1E" w:rsidP="00507A1E">
      <w:pPr>
        <w:pStyle w:val="Heading2"/>
      </w:pPr>
      <w:r>
        <w:t>CSI</w:t>
      </w:r>
      <w:r w:rsidR="00453743">
        <w:t xml:space="preserve">-RS </w:t>
      </w:r>
      <w:r w:rsidR="00F42013">
        <w:t>Resource allocation</w:t>
      </w:r>
    </w:p>
    <w:p w14:paraId="2E24C5AF" w14:textId="016FB6E0" w:rsidR="000323EB" w:rsidRPr="000E14F3" w:rsidRDefault="000323EB" w:rsidP="00711BD5">
      <w:r>
        <w:rPr>
          <w:lang w:val="en-GB"/>
        </w:rPr>
        <w:t>The following has been agreed in RAN1#117</w:t>
      </w:r>
      <w:r w:rsidR="000E14F3">
        <w:rPr>
          <w:lang w:val="en-GB"/>
        </w:rPr>
        <w:t>:</w:t>
      </w:r>
    </w:p>
    <w:tbl>
      <w:tblPr>
        <w:tblStyle w:val="TableGrid"/>
        <w:tblW w:w="0" w:type="auto"/>
        <w:tblLook w:val="04A0" w:firstRow="1" w:lastRow="0" w:firstColumn="1" w:lastColumn="0" w:noHBand="0" w:noVBand="1"/>
      </w:tblPr>
      <w:tblGrid>
        <w:gridCol w:w="9629"/>
      </w:tblGrid>
      <w:tr w:rsidR="00BD2C5F" w14:paraId="6E8AC603" w14:textId="77777777" w:rsidTr="00BD2C5F">
        <w:tc>
          <w:tcPr>
            <w:tcW w:w="9629" w:type="dxa"/>
          </w:tcPr>
          <w:p w14:paraId="0657DB63" w14:textId="405A6A5B" w:rsidR="00F8081E" w:rsidRPr="00F8081E" w:rsidRDefault="00F8081E" w:rsidP="00711BD5">
            <w:pPr>
              <w:spacing w:after="0"/>
              <w:jc w:val="left"/>
              <w:rPr>
                <w:rFonts w:ascii="Times" w:hAnsi="Times" w:cs="Times"/>
                <w:szCs w:val="20"/>
                <w:lang w:val="en-GB"/>
              </w:rPr>
            </w:pPr>
            <w:r w:rsidRPr="00F8081E">
              <w:rPr>
                <w:rFonts w:ascii="Times" w:hAnsi="Times" w:cs="Times"/>
                <w:b/>
                <w:bCs/>
                <w:szCs w:val="20"/>
                <w:highlight w:val="darkYellow"/>
                <w:lang w:val="en-GB"/>
              </w:rPr>
              <w:t>Working Assumption</w:t>
            </w:r>
          </w:p>
          <w:p w14:paraId="73881D75" w14:textId="77777777" w:rsidR="00F8081E" w:rsidRPr="00F8081E" w:rsidRDefault="00F8081E" w:rsidP="00711BD5">
            <w:pPr>
              <w:spacing w:after="0"/>
              <w:jc w:val="left"/>
              <w:rPr>
                <w:rFonts w:ascii="Times" w:hAnsi="Times" w:cs="Times"/>
                <w:szCs w:val="20"/>
                <w:lang w:val="en-GB"/>
              </w:rPr>
            </w:pPr>
            <w:r w:rsidRPr="00F8081E">
              <w:rPr>
                <w:rFonts w:ascii="Times" w:hAnsi="Times" w:cs="Times"/>
                <w:szCs w:val="20"/>
                <w:lang w:val="en-GB"/>
              </w:rPr>
              <w:t>For frequency resource allocation for CSI-RS across downlink subbands for SBFD-aware UEs, support one contiguous CSI-RS resource allocation with non-contiguous CSI-RS resource derived by excluding frequency resources outside DL usable PRBs.</w:t>
            </w:r>
          </w:p>
          <w:p w14:paraId="47DF100F" w14:textId="77777777" w:rsidR="00F8081E" w:rsidRPr="00F8081E" w:rsidRDefault="00F8081E" w:rsidP="00F8081E">
            <w:pPr>
              <w:numPr>
                <w:ilvl w:val="0"/>
                <w:numId w:val="78"/>
              </w:numPr>
              <w:spacing w:after="0"/>
              <w:jc w:val="left"/>
              <w:textAlignment w:val="center"/>
              <w:rPr>
                <w:rFonts w:ascii="Calibri" w:hAnsi="Calibri" w:cs="Calibri"/>
                <w:sz w:val="22"/>
                <w:szCs w:val="22"/>
                <w:lang w:val="en-GB"/>
              </w:rPr>
            </w:pPr>
            <w:r w:rsidRPr="00F8081E">
              <w:rPr>
                <w:rFonts w:ascii="Times" w:hAnsi="Times" w:cs="Times"/>
                <w:szCs w:val="20"/>
                <w:lang w:val="en-GB"/>
              </w:rPr>
              <w:t>No impact on CSI-RS sequence generation</w:t>
            </w:r>
          </w:p>
          <w:p w14:paraId="5377E158" w14:textId="77777777" w:rsidR="00F8081E" w:rsidRPr="00F8081E" w:rsidRDefault="00F8081E" w:rsidP="00F8081E">
            <w:pPr>
              <w:numPr>
                <w:ilvl w:val="0"/>
                <w:numId w:val="78"/>
              </w:numPr>
              <w:spacing w:after="0"/>
              <w:jc w:val="left"/>
              <w:textAlignment w:val="center"/>
              <w:rPr>
                <w:rFonts w:ascii="Calibri" w:hAnsi="Calibri" w:cs="Calibri"/>
                <w:sz w:val="22"/>
                <w:szCs w:val="22"/>
                <w:lang w:val="en-GB"/>
              </w:rPr>
            </w:pPr>
            <w:r w:rsidRPr="00F8081E">
              <w:rPr>
                <w:rFonts w:ascii="Times" w:hAnsi="Times" w:cs="Times"/>
                <w:szCs w:val="20"/>
                <w:lang w:val="en-GB"/>
              </w:rPr>
              <w:t>CSI-RS sequence mapping is applied to CSI-RS resources within DL usable PRBs only (effectively, this is same as the case when the CSI-RS sequence mapped to the RBs outside the DL usable PRBs are punctured)</w:t>
            </w:r>
          </w:p>
          <w:p w14:paraId="4D052824" w14:textId="77777777" w:rsidR="00F8081E" w:rsidRDefault="00F8081E" w:rsidP="00F8081E">
            <w:pPr>
              <w:numPr>
                <w:ilvl w:val="0"/>
                <w:numId w:val="78"/>
              </w:numPr>
              <w:spacing w:after="0"/>
              <w:jc w:val="left"/>
              <w:textAlignment w:val="center"/>
              <w:rPr>
                <w:rFonts w:ascii="Times" w:hAnsi="Times" w:cs="Times"/>
                <w:szCs w:val="20"/>
                <w:lang w:val="en-GB"/>
              </w:rPr>
            </w:pPr>
            <w:r w:rsidRPr="00F8081E">
              <w:rPr>
                <w:rFonts w:ascii="Times" w:hAnsi="Times" w:cs="Times"/>
                <w:szCs w:val="20"/>
                <w:lang w:val="en-GB"/>
              </w:rPr>
              <w:t>RAN1 to further study the impact on CSI processing timeline in SBFD symbols to process the CSI-RS across the two DL subbands</w:t>
            </w:r>
          </w:p>
          <w:p w14:paraId="138DC58C" w14:textId="7DC6C1C9" w:rsidR="00F8081E" w:rsidRPr="00F8081E" w:rsidRDefault="00F8081E" w:rsidP="00711BD5">
            <w:pPr>
              <w:spacing w:after="0"/>
              <w:ind w:left="720"/>
              <w:jc w:val="left"/>
              <w:textAlignment w:val="center"/>
              <w:rPr>
                <w:rFonts w:ascii="Times" w:hAnsi="Times" w:cs="Times"/>
                <w:szCs w:val="20"/>
                <w:lang w:val="en-GB"/>
              </w:rPr>
            </w:pPr>
            <w:r w:rsidRPr="00F8081E">
              <w:rPr>
                <w:rFonts w:ascii="Times" w:hAnsi="Times" w:cs="Times"/>
                <w:szCs w:val="20"/>
                <w:lang w:val="en-GB"/>
              </w:rPr>
              <w:t> </w:t>
            </w:r>
          </w:p>
          <w:p w14:paraId="40E04328" w14:textId="77777777" w:rsidR="00F8081E" w:rsidRPr="00F8081E" w:rsidRDefault="00F8081E" w:rsidP="00711BD5">
            <w:pPr>
              <w:spacing w:after="0"/>
              <w:jc w:val="left"/>
              <w:rPr>
                <w:rFonts w:ascii="Times" w:hAnsi="Times" w:cs="Times"/>
                <w:szCs w:val="20"/>
                <w:lang w:val="en-GB"/>
              </w:rPr>
            </w:pPr>
            <w:r w:rsidRPr="00F8081E">
              <w:rPr>
                <w:rFonts w:ascii="Times" w:hAnsi="Times" w:cs="Times"/>
                <w:b/>
                <w:bCs/>
                <w:szCs w:val="20"/>
                <w:highlight w:val="green"/>
                <w:lang w:val="en-GB"/>
              </w:rPr>
              <w:t>Agreement</w:t>
            </w:r>
          </w:p>
          <w:p w14:paraId="767D3151" w14:textId="77777777" w:rsidR="00F8081E" w:rsidRPr="00F8081E" w:rsidRDefault="00F8081E" w:rsidP="00711BD5">
            <w:pPr>
              <w:spacing w:after="0"/>
              <w:jc w:val="left"/>
              <w:rPr>
                <w:szCs w:val="20"/>
                <w:lang w:val="en-GB"/>
              </w:rPr>
            </w:pPr>
            <w:r w:rsidRPr="00F8081E">
              <w:rPr>
                <w:szCs w:val="20"/>
                <w:lang w:val="en-GB"/>
              </w:rPr>
              <w:t>For a contiguous CSI-RS resource which overlaps with SBFD subband boundaries, only CSI-RS frequency resources within DL usable PRBs are valid for SBFD-aware.</w:t>
            </w:r>
          </w:p>
          <w:p w14:paraId="3BD9DDD2" w14:textId="77777777" w:rsidR="00F8081E" w:rsidRPr="00F8081E" w:rsidRDefault="00F8081E" w:rsidP="00F8081E">
            <w:pPr>
              <w:numPr>
                <w:ilvl w:val="0"/>
                <w:numId w:val="80"/>
              </w:numPr>
              <w:spacing w:after="0"/>
              <w:jc w:val="left"/>
              <w:textAlignment w:val="center"/>
              <w:rPr>
                <w:rFonts w:ascii="Calibri" w:hAnsi="Calibri" w:cs="Calibri"/>
                <w:sz w:val="22"/>
                <w:szCs w:val="22"/>
                <w:lang w:val="en-GB"/>
              </w:rPr>
            </w:pPr>
            <w:r w:rsidRPr="00F8081E">
              <w:rPr>
                <w:rFonts w:ascii="Times" w:hAnsi="Times" w:cs="Times"/>
                <w:szCs w:val="20"/>
                <w:lang w:val="en-GB"/>
              </w:rPr>
              <w:t>No impact on CSI-RS sequence generation</w:t>
            </w:r>
          </w:p>
          <w:p w14:paraId="48AE85BA" w14:textId="5CDC4170" w:rsidR="00F8081E" w:rsidRPr="00711BD5" w:rsidRDefault="00F8081E" w:rsidP="00711BD5">
            <w:pPr>
              <w:numPr>
                <w:ilvl w:val="0"/>
                <w:numId w:val="80"/>
              </w:numPr>
              <w:spacing w:after="0"/>
              <w:jc w:val="left"/>
              <w:textAlignment w:val="center"/>
              <w:rPr>
                <w:rFonts w:ascii="Calibri" w:hAnsi="Calibri" w:cs="Calibri"/>
                <w:sz w:val="22"/>
                <w:szCs w:val="22"/>
                <w:lang w:val="en-GB"/>
              </w:rPr>
            </w:pPr>
            <w:r w:rsidRPr="00F8081E">
              <w:rPr>
                <w:rFonts w:ascii="Times" w:hAnsi="Times" w:cs="Times"/>
                <w:szCs w:val="20"/>
                <w:lang w:val="en-GB"/>
              </w:rPr>
              <w:lastRenderedPageBreak/>
              <w:t>CSI-RS sequence mapping is applied to CSI-RS resources within DL usable PRBs only (effectively, this is same as the case when the CSI-RS sequence mapped to the RBs outside the DL usable PRBs are punctured)</w:t>
            </w:r>
          </w:p>
          <w:p w14:paraId="17F0C351" w14:textId="77777777" w:rsidR="00BD2C5F" w:rsidRPr="00711BD5" w:rsidRDefault="00BD2C5F" w:rsidP="00082322">
            <w:pPr>
              <w:rPr>
                <w:szCs w:val="20"/>
                <w:lang w:val="en-GB"/>
              </w:rPr>
            </w:pPr>
          </w:p>
        </w:tc>
      </w:tr>
    </w:tbl>
    <w:p w14:paraId="59113861" w14:textId="77777777" w:rsidR="00BD2C5F" w:rsidRDefault="00BD2C5F" w:rsidP="00082322">
      <w:pPr>
        <w:rPr>
          <w:szCs w:val="20"/>
        </w:rPr>
      </w:pPr>
    </w:p>
    <w:p w14:paraId="11E154ED" w14:textId="77777777" w:rsidR="000506B3" w:rsidRDefault="3D0EF1C0" w:rsidP="00082322">
      <w:pPr>
        <w:rPr>
          <w:szCs w:val="20"/>
        </w:rPr>
      </w:pPr>
      <w:r w:rsidRPr="00EB3A2E">
        <w:rPr>
          <w:szCs w:val="20"/>
        </w:rPr>
        <w:t xml:space="preserve">CSI-RS has similar frequency resource fragmentation problem as described for PDSCH in the previous section, especially in a DUD configuration. </w:t>
      </w:r>
      <w:r w:rsidR="00991C46">
        <w:rPr>
          <w:szCs w:val="20"/>
        </w:rPr>
        <w:t xml:space="preserve">In RAN1 #117 meeting, </w:t>
      </w:r>
      <w:r w:rsidR="008F23CC">
        <w:rPr>
          <w:szCs w:val="20"/>
        </w:rPr>
        <w:t xml:space="preserve">one working assumption is agreed as </w:t>
      </w:r>
      <w:r w:rsidR="0066622B">
        <w:rPr>
          <w:szCs w:val="20"/>
        </w:rPr>
        <w:t>“</w:t>
      </w:r>
      <w:r w:rsidR="0066622B" w:rsidRPr="00F8081E">
        <w:rPr>
          <w:rFonts w:ascii="Times" w:hAnsi="Times" w:cs="Times"/>
          <w:szCs w:val="20"/>
          <w:lang w:val="en-GB"/>
        </w:rPr>
        <w:t>one contiguous CSI-RS resource allocation with non-contiguous CSI-RS resource derived by excluding frequency resources outside DL usable PRBs</w:t>
      </w:r>
      <w:r w:rsidR="0066622B">
        <w:rPr>
          <w:szCs w:val="20"/>
        </w:rPr>
        <w:t>”</w:t>
      </w:r>
      <w:r w:rsidR="00126C8A">
        <w:rPr>
          <w:szCs w:val="20"/>
        </w:rPr>
        <w:t>. This is the simplest way</w:t>
      </w:r>
      <w:r w:rsidR="00E4582D">
        <w:rPr>
          <w:szCs w:val="20"/>
        </w:rPr>
        <w:t xml:space="preserve"> and provide good definition for CSI-RS resource and sequence </w:t>
      </w:r>
      <w:r w:rsidR="00631828">
        <w:rPr>
          <w:szCs w:val="20"/>
        </w:rPr>
        <w:t xml:space="preserve">for SBFD UE, also with lowest </w:t>
      </w:r>
      <w:r w:rsidR="00C54E9A">
        <w:rPr>
          <w:szCs w:val="20"/>
        </w:rPr>
        <w:t>impact to the spec.</w:t>
      </w:r>
      <w:r w:rsidR="00A37968">
        <w:rPr>
          <w:szCs w:val="20"/>
        </w:rPr>
        <w:t xml:space="preserve"> This working assumption should be confirmed in this meeting.</w:t>
      </w:r>
    </w:p>
    <w:p w14:paraId="5D09F665" w14:textId="26DEDB7C" w:rsidR="3D0EF1C0" w:rsidRPr="00EB3A2E" w:rsidRDefault="00966A0B" w:rsidP="00082322">
      <w:pPr>
        <w:rPr>
          <w:szCs w:val="20"/>
        </w:rPr>
      </w:pPr>
      <w:r>
        <w:rPr>
          <w:szCs w:val="20"/>
        </w:rPr>
        <w:t>For the processing timeline of CSI</w:t>
      </w:r>
      <w:r w:rsidR="00C34424">
        <w:rPr>
          <w:szCs w:val="20"/>
        </w:rPr>
        <w:t xml:space="preserve">, </w:t>
      </w:r>
      <w:r w:rsidR="007E5E57">
        <w:rPr>
          <w:szCs w:val="20"/>
        </w:rPr>
        <w:t xml:space="preserve">RAN1 can be further discussed when </w:t>
      </w:r>
      <w:r w:rsidR="00230BBD">
        <w:rPr>
          <w:szCs w:val="20"/>
        </w:rPr>
        <w:t xml:space="preserve">only one DL subband CSI </w:t>
      </w:r>
      <w:r w:rsidR="00FB5491">
        <w:rPr>
          <w:szCs w:val="20"/>
        </w:rPr>
        <w:t xml:space="preserve">need to be processed or </w:t>
      </w:r>
      <w:r w:rsidR="00142730">
        <w:rPr>
          <w:szCs w:val="20"/>
        </w:rPr>
        <w:t>both DL subband CSI need to be processed</w:t>
      </w:r>
      <w:r w:rsidR="00A74F3A">
        <w:rPr>
          <w:szCs w:val="20"/>
        </w:rPr>
        <w:t xml:space="preserve"> in the following meetings</w:t>
      </w:r>
      <w:r w:rsidR="001A0BC0">
        <w:rPr>
          <w:szCs w:val="20"/>
        </w:rPr>
        <w:t xml:space="preserve">. After the CSI for </w:t>
      </w:r>
      <w:r w:rsidR="00FE1859">
        <w:rPr>
          <w:szCs w:val="20"/>
        </w:rPr>
        <w:t xml:space="preserve">SBFD is clear, </w:t>
      </w:r>
      <w:r w:rsidR="000F1190">
        <w:rPr>
          <w:szCs w:val="20"/>
        </w:rPr>
        <w:t xml:space="preserve">it will be easy to define the processing timeline based on </w:t>
      </w:r>
      <w:r w:rsidR="00CC4D8A">
        <w:rPr>
          <w:szCs w:val="20"/>
        </w:rPr>
        <w:t>the requested CSI.</w:t>
      </w:r>
    </w:p>
    <w:p w14:paraId="1CE0793D" w14:textId="35364AC6" w:rsidR="004F59E4" w:rsidRPr="00AA64A1" w:rsidRDefault="00CC4D8A" w:rsidP="0055606C">
      <w:pPr>
        <w:pStyle w:val="Proposal"/>
        <w:rPr>
          <w:rFonts w:eastAsia="Malgun Gothic"/>
        </w:rPr>
      </w:pPr>
      <w:r>
        <w:rPr>
          <w:rFonts w:eastAsia="Malgun Gothic"/>
        </w:rPr>
        <w:t xml:space="preserve">RAN1 </w:t>
      </w:r>
      <w:r w:rsidR="00001081">
        <w:rPr>
          <w:rFonts w:eastAsia="Malgun Gothic"/>
        </w:rPr>
        <w:t xml:space="preserve">confirm the working assumption in RAN1 #117 meeting and further discuss the </w:t>
      </w:r>
      <w:r w:rsidR="004E3EEA">
        <w:rPr>
          <w:rFonts w:eastAsia="Malgun Gothic"/>
        </w:rPr>
        <w:t>processing timeline.</w:t>
      </w:r>
    </w:p>
    <w:p w14:paraId="1016DECF" w14:textId="55E1D50D" w:rsidR="00A30CB1" w:rsidRDefault="0010670B" w:rsidP="10C8CAA0">
      <w:pPr>
        <w:ind w:left="-20" w:right="-20"/>
      </w:pPr>
      <w:r>
        <w:t>Some CSI-RS are used for tracking, i.e. TRS</w:t>
      </w:r>
      <w:r w:rsidR="00D6517D">
        <w:t>, and</w:t>
      </w:r>
      <w:r w:rsidR="43FD4954">
        <w:t xml:space="preserve"> t</w:t>
      </w:r>
      <w:r w:rsidR="2B9521C3">
        <w:t xml:space="preserve">he current time domain position of </w:t>
      </w:r>
      <w:r w:rsidR="00D6517D">
        <w:t>TRS</w:t>
      </w:r>
      <w:r w:rsidR="2B9521C3">
        <w:t xml:space="preserve"> on FR1 are {4,8}, {5,9}, or {6,10}</w:t>
      </w:r>
      <w:r w:rsidR="2FB36FA8">
        <w:t>.</w:t>
      </w:r>
      <w:r w:rsidR="2B9521C3">
        <w:t xml:space="preserve"> </w:t>
      </w:r>
      <w:proofErr w:type="gramStart"/>
      <w:r w:rsidR="00D6517D">
        <w:t>It can be see</w:t>
      </w:r>
      <w:r w:rsidR="00BE3753">
        <w:t>n</w:t>
      </w:r>
      <w:r w:rsidR="00D6517D">
        <w:t xml:space="preserve"> that</w:t>
      </w:r>
      <w:r w:rsidR="618535ED">
        <w:rPr>
          <w:rFonts w:eastAsia="Segoe UI"/>
        </w:rPr>
        <w:t xml:space="preserve"> </w:t>
      </w:r>
      <w:r w:rsidR="0F204857" w:rsidRPr="005A688E">
        <w:rPr>
          <w:rFonts w:eastAsia="Segoe UI"/>
          <w:lang w:val="en"/>
        </w:rPr>
        <w:t>once</w:t>
      </w:r>
      <w:proofErr w:type="gramEnd"/>
      <w:r w:rsidR="0F204857" w:rsidRPr="005A688E">
        <w:rPr>
          <w:rFonts w:eastAsia="Segoe UI"/>
          <w:lang w:val="en"/>
        </w:rPr>
        <w:t xml:space="preserve"> </w:t>
      </w:r>
      <w:r w:rsidR="00D6517D">
        <w:rPr>
          <w:rFonts w:eastAsia="Segoe UI"/>
          <w:lang w:val="en"/>
        </w:rPr>
        <w:t>one</w:t>
      </w:r>
      <w:r w:rsidR="00D6517D" w:rsidRPr="005A688E">
        <w:rPr>
          <w:rFonts w:eastAsia="Segoe UI"/>
          <w:lang w:val="en"/>
        </w:rPr>
        <w:t xml:space="preserve"> </w:t>
      </w:r>
      <w:r w:rsidR="0F204857" w:rsidRPr="005A688E">
        <w:rPr>
          <w:rFonts w:eastAsia="Segoe UI"/>
          <w:lang w:val="en"/>
        </w:rPr>
        <w:t xml:space="preserve">slot is occupied by TRS, </w:t>
      </w:r>
      <w:r w:rsidR="00D6517D">
        <w:rPr>
          <w:rFonts w:eastAsia="Segoe UI"/>
          <w:lang w:val="en"/>
        </w:rPr>
        <w:t>it</w:t>
      </w:r>
      <w:r w:rsidR="0F204857" w:rsidRPr="005A688E">
        <w:rPr>
          <w:rFonts w:eastAsia="Segoe UI"/>
          <w:lang w:val="en"/>
        </w:rPr>
        <w:t xml:space="preserve"> is difficult for the remaining symbols to be used for the UL subband.</w:t>
      </w:r>
      <w:r w:rsidR="2B9521C3">
        <w:t xml:space="preserve"> </w:t>
      </w:r>
      <w:r w:rsidR="00D6517D">
        <w:t>Also in some cases, t</w:t>
      </w:r>
      <w:r w:rsidR="77FA8F54" w:rsidRPr="005A688E">
        <w:rPr>
          <w:rFonts w:eastAsia="Segoe UI"/>
          <w:lang w:val="en"/>
        </w:rPr>
        <w:t xml:space="preserve">here aren't too many consecutive </w:t>
      </w:r>
      <w:r w:rsidR="00D6517D">
        <w:rPr>
          <w:lang w:val="en"/>
        </w:rPr>
        <w:t>SBFD</w:t>
      </w:r>
      <w:r w:rsidR="0B46B1EB" w:rsidRPr="005A688E">
        <w:rPr>
          <w:lang w:val="en"/>
        </w:rPr>
        <w:t xml:space="preserve"> </w:t>
      </w:r>
      <w:r w:rsidR="77FA8F54" w:rsidRPr="005A688E">
        <w:rPr>
          <w:rFonts w:eastAsia="Segoe UI"/>
          <w:lang w:val="en"/>
        </w:rPr>
        <w:t>symbols that can be used</w:t>
      </w:r>
      <w:r w:rsidR="0B46B1EB" w:rsidRPr="005A688E">
        <w:rPr>
          <w:lang w:val="en"/>
        </w:rPr>
        <w:t>.</w:t>
      </w:r>
      <w:r w:rsidR="1EBC9411">
        <w:t xml:space="preserve"> </w:t>
      </w:r>
      <w:r w:rsidR="00D6517D">
        <w:t>Thus</w:t>
      </w:r>
      <w:r w:rsidR="00BE3753">
        <w:t>,</w:t>
      </w:r>
      <w:r w:rsidR="00D6517D">
        <w:t xml:space="preserve"> it is hard for </w:t>
      </w:r>
      <w:r w:rsidR="1EBC9411">
        <w:t xml:space="preserve">the SBFD aware UE </w:t>
      </w:r>
      <w:r w:rsidR="00BE3753">
        <w:t xml:space="preserve">to </w:t>
      </w:r>
      <w:r w:rsidR="00D6517D">
        <w:t>transmit</w:t>
      </w:r>
      <w:r w:rsidR="440EE28F">
        <w:t xml:space="preserve"> PUSCH </w:t>
      </w:r>
      <w:r w:rsidR="1EBC9411">
        <w:t>in the TRS on SBFD slot</w:t>
      </w:r>
      <w:r w:rsidR="0295C867">
        <w:t>s</w:t>
      </w:r>
      <w:r w:rsidR="00A30CB1">
        <w:t>.</w:t>
      </w:r>
    </w:p>
    <w:p w14:paraId="6619209F" w14:textId="2C3BE09C" w:rsidR="2B9521C3" w:rsidRPr="00EB3A2E" w:rsidRDefault="00A30CB1" w:rsidP="10C8CAA0">
      <w:pPr>
        <w:ind w:left="-20" w:right="-20"/>
      </w:pPr>
      <w:r w:rsidRPr="00A30CB1">
        <w:t>If the TRS on FR1 can support FR2 configuration range, such as {0,4},{1,5},{2,6},{3,7},{8,12},{9,13}</w:t>
      </w:r>
      <w:r w:rsidR="008C12C8">
        <w:t>,</w:t>
      </w:r>
      <w:r w:rsidRPr="00A30CB1">
        <w:t xml:space="preserve"> the SBFD aware UE </w:t>
      </w:r>
      <w:r w:rsidR="008C12C8">
        <w:t xml:space="preserve">may be able to </w:t>
      </w:r>
      <w:r w:rsidRPr="00A30CB1">
        <w:t xml:space="preserve">monitor TRS and </w:t>
      </w:r>
      <w:r w:rsidR="00C16830">
        <w:t>transmit on SBFD symbols</w:t>
      </w:r>
      <w:r w:rsidRPr="00A30CB1">
        <w:t xml:space="preserve"> in SBFD slots, </w:t>
      </w:r>
      <w:r w:rsidR="008C12C8">
        <w:t>as</w:t>
      </w:r>
      <w:r w:rsidRPr="00A30CB1">
        <w:t xml:space="preserve"> there are max 9 contiguous symbols [5-13] or [0-8] for UL compare with current FR1 </w:t>
      </w:r>
      <w:r w:rsidR="00CC284B">
        <w:t xml:space="preserve">with </w:t>
      </w:r>
      <w:r w:rsidRPr="00A30CB1">
        <w:t xml:space="preserve">max 5 UL symbols [0-5] or [9-13]. </w:t>
      </w:r>
      <w:r w:rsidR="006B726C">
        <w:t xml:space="preserve"> </w:t>
      </w:r>
      <w:r w:rsidR="1EBC9411">
        <w:t xml:space="preserve">  </w:t>
      </w:r>
    </w:p>
    <w:p w14:paraId="66C6A156" w14:textId="0E312D45" w:rsidR="79DBE66C" w:rsidRPr="00EB3A2E" w:rsidRDefault="00F853DE" w:rsidP="0055606C">
      <w:pPr>
        <w:pStyle w:val="Proposal"/>
      </w:pPr>
      <w:bookmarkStart w:id="658" w:name="_Toc158371582"/>
      <w:bookmarkStart w:id="659" w:name="_Toc158985063"/>
      <w:bookmarkStart w:id="660" w:name="_Toc158986202"/>
      <w:bookmarkStart w:id="661" w:name="_Toc159180967"/>
      <w:bookmarkStart w:id="662" w:name="_Toc159181157"/>
      <w:bookmarkStart w:id="663" w:name="_Toc159181391"/>
      <w:bookmarkStart w:id="664" w:name="_Toc159228427"/>
      <w:bookmarkStart w:id="665" w:name="_Toc163215356"/>
      <w:bookmarkStart w:id="666" w:name="_Toc163215648"/>
      <w:bookmarkStart w:id="667" w:name="_Toc163215806"/>
      <w:bookmarkStart w:id="668" w:name="_Toc163215889"/>
      <w:bookmarkStart w:id="669" w:name="_Toc163215972"/>
      <w:bookmarkStart w:id="670" w:name="_Toc165984531"/>
      <w:bookmarkStart w:id="671" w:name="_Toc165984776"/>
      <w:bookmarkStart w:id="672" w:name="_Toc165984880"/>
      <w:bookmarkStart w:id="673" w:name="_Toc165984986"/>
      <w:bookmarkStart w:id="674" w:name="_Toc165985091"/>
      <w:bookmarkStart w:id="675" w:name="_Toc165985186"/>
      <w:bookmarkStart w:id="676" w:name="_Toc165985283"/>
      <w:bookmarkStart w:id="677" w:name="_Toc166099351"/>
      <w:bookmarkStart w:id="678" w:name="_Toc166099820"/>
      <w:bookmarkStart w:id="679" w:name="_Toc166099924"/>
      <w:bookmarkStart w:id="680" w:name="_Toc166100030"/>
      <w:bookmarkStart w:id="681" w:name="_Toc166100136"/>
      <w:bookmarkStart w:id="682" w:name="_Toc166100246"/>
      <w:bookmarkStart w:id="683" w:name="_Toc166100356"/>
      <w:bookmarkStart w:id="684" w:name="_Toc166100465"/>
      <w:bookmarkStart w:id="685" w:name="_Toc166100574"/>
      <w:bookmarkStart w:id="686" w:name="_Toc166237693"/>
      <w:bookmarkStart w:id="687" w:name="_Toc166237800"/>
      <w:r>
        <w:t>Supporting more TRS symbol positions in</w:t>
      </w:r>
      <w:r w:rsidR="79DBE66C" w:rsidRPr="00EB3A2E">
        <w:t xml:space="preserve"> FR1 </w:t>
      </w:r>
      <w:r>
        <w:t xml:space="preserve">may allow </w:t>
      </w:r>
      <w:r w:rsidR="79DBE66C" w:rsidRPr="00EB3A2E">
        <w:t xml:space="preserve">the SBFD aware UE </w:t>
      </w:r>
      <w:r>
        <w:t xml:space="preserve">transmit </w:t>
      </w:r>
      <w:r w:rsidR="7ABA872D" w:rsidRPr="00EB3A2E">
        <w:t>UL</w:t>
      </w:r>
      <w:r>
        <w:t xml:space="preserve"> data</w:t>
      </w:r>
      <w:r w:rsidR="7ABA872D" w:rsidRPr="00EB3A2E">
        <w:t xml:space="preserve"> in SBFD slots</w:t>
      </w:r>
      <w:r w:rsidR="00446205">
        <w:t xml:space="preserve"> with TRS</w:t>
      </w:r>
      <w:r w:rsidR="00D22FE4">
        <w: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86C1FC" w14:textId="5F38144A" w:rsidR="00016138" w:rsidRPr="00016138" w:rsidRDefault="00016138" w:rsidP="00523CAE"/>
    <w:p w14:paraId="3039A011" w14:textId="482CD897" w:rsidR="00196344" w:rsidRDefault="00196344" w:rsidP="00196344">
      <w:pPr>
        <w:pStyle w:val="Heading1"/>
        <w:rPr>
          <w:rFonts w:eastAsia="Times New Roman"/>
          <w:lang w:val="en-US"/>
        </w:rPr>
      </w:pPr>
      <w:r w:rsidRPr="00196344">
        <w:rPr>
          <w:rFonts w:eastAsia="Times New Roman"/>
          <w:lang w:val="en-US"/>
        </w:rPr>
        <w:t xml:space="preserve">Enhancements on physical channels/signals across SBFD symbols and non-SBFD symbols </w:t>
      </w:r>
      <w:r>
        <w:rPr>
          <w:rFonts w:eastAsia="Times New Roman"/>
          <w:lang w:val="en-US"/>
        </w:rPr>
        <w:t xml:space="preserve"> </w:t>
      </w:r>
    </w:p>
    <w:p w14:paraId="36B892A3" w14:textId="479FA8BE" w:rsidR="00EE1D63" w:rsidRPr="00EE1D63" w:rsidRDefault="00EE1D63" w:rsidP="00EE1D63">
      <w:r>
        <w:t>This section discusses enhancements in</w:t>
      </w:r>
      <w:r w:rsidR="000C6CD0">
        <w:t xml:space="preserve"> </w:t>
      </w:r>
      <w:r>
        <w:t>line with the objective highlighted below:</w:t>
      </w:r>
    </w:p>
    <w:tbl>
      <w:tblPr>
        <w:tblStyle w:val="TableGrid"/>
        <w:tblW w:w="0" w:type="auto"/>
        <w:tblLook w:val="04A0" w:firstRow="1" w:lastRow="0" w:firstColumn="1" w:lastColumn="0" w:noHBand="0" w:noVBand="1"/>
      </w:tblPr>
      <w:tblGrid>
        <w:gridCol w:w="9629"/>
      </w:tblGrid>
      <w:tr w:rsidR="00596CB8" w14:paraId="21CEC5A3" w14:textId="77777777">
        <w:tc>
          <w:tcPr>
            <w:tcW w:w="9629" w:type="dxa"/>
          </w:tcPr>
          <w:p w14:paraId="17D58DAF" w14:textId="77777777" w:rsidR="00596CB8" w:rsidRPr="00AA4188" w:rsidRDefault="00596CB8"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55EE46D0" w14:textId="77777777" w:rsidR="00596CB8" w:rsidRPr="00AA4188" w:rsidRDefault="00596CB8" w:rsidP="00356437">
            <w:pPr>
              <w:pStyle w:val="ListParagraph"/>
              <w:numPr>
                <w:ilvl w:val="0"/>
                <w:numId w:val="8"/>
              </w:numPr>
              <w:rPr>
                <w:rFonts w:ascii="Calibri" w:hAnsi="Calibri" w:cs="Calibri"/>
                <w:sz w:val="22"/>
                <w:szCs w:val="22"/>
                <w:lang w:val="en-US"/>
              </w:rPr>
            </w:pPr>
            <w:r w:rsidRPr="00AA4188">
              <w:rPr>
                <w:lang w:val="en-US"/>
              </w:rPr>
              <w:t xml:space="preserve">Transmission and reception behaviours on SBFD subbands configured in DL and/or flexible symbol indicated by </w:t>
            </w:r>
            <w:r w:rsidRPr="00AA4188">
              <w:rPr>
                <w:i/>
                <w:lang w:val="en-US"/>
              </w:rPr>
              <w:t>TDD-UL-DL-ConfigCommon</w:t>
            </w:r>
          </w:p>
          <w:p w14:paraId="311F6B4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UL transmissions within UL subband only</w:t>
            </w:r>
          </w:p>
          <w:p w14:paraId="1D64960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DL receptions within DL subband(s) only, except for CLI measurement by the UE outside of the DL subbands</w:t>
            </w:r>
          </w:p>
          <w:p w14:paraId="36DD878E" w14:textId="77777777" w:rsidR="00596CB8" w:rsidRPr="00196344" w:rsidRDefault="00596CB8" w:rsidP="00523CAE">
            <w:r w:rsidRPr="00196344">
              <w:t>Note: When flexible symbols are used, it is not expected that any legacy Uplink symbol is converted to Downlink/SBFD symbols</w:t>
            </w:r>
          </w:p>
          <w:p w14:paraId="6BA61EB6" w14:textId="77777777" w:rsidR="00596CB8" w:rsidRPr="00AA4188" w:rsidRDefault="00596CB8" w:rsidP="00356437">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EF51AEF"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resource allocation in frequency domain for PDSCH/CSI-RS across two DL subbands in SBFD symbols</w:t>
            </w:r>
          </w:p>
          <w:p w14:paraId="7C173589"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handling of unaligned boundaries between SBFD subband(s) and RBG, CSI reporting subband, CSI-RS resource, PRG</w:t>
            </w:r>
          </w:p>
          <w:p w14:paraId="216DCC7F" w14:textId="77777777" w:rsidR="00596CB8" w:rsidRPr="00AA4188" w:rsidRDefault="00596CB8" w:rsidP="00356437">
            <w:pPr>
              <w:pStyle w:val="ListParagraph"/>
              <w:numPr>
                <w:ilvl w:val="0"/>
                <w:numId w:val="9"/>
              </w:numPr>
              <w:rPr>
                <w:rFonts w:ascii="Calibri" w:hAnsi="Calibri" w:cs="Calibri"/>
                <w:sz w:val="22"/>
                <w:szCs w:val="22"/>
                <w:highlight w:val="yellow"/>
                <w:lang w:val="en-US"/>
              </w:rPr>
            </w:pPr>
            <w:r w:rsidRPr="00AA4188">
              <w:rPr>
                <w:highlight w:val="yellow"/>
                <w:lang w:val="en-US"/>
              </w:rPr>
              <w:t>Enhancements on physical channels/signals and procedure across SBFD symbols and non-SBFD symbols in different slots, where each transmission/reception within a slot has either all SBFD or all non-SBFD symbols, including</w:t>
            </w:r>
          </w:p>
          <w:p w14:paraId="0C4AE434"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lastRenderedPageBreak/>
              <w:t>resource allocation in frequency domain for transmission or reception in SBFD symbols and non-SBFD symbols with different available frequency resource in different slots</w:t>
            </w:r>
          </w:p>
          <w:p w14:paraId="30215DFB"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CSI report of which associated CSI-RS instances occur in both SBFD symbols and non-SBFD symbols in different slots</w:t>
            </w:r>
          </w:p>
          <w:p w14:paraId="0B1F3DC7" w14:textId="77777777" w:rsidR="00596CB8" w:rsidRPr="00EE1D63" w:rsidRDefault="00596CB8" w:rsidP="00356437">
            <w:pPr>
              <w:pStyle w:val="ListParagraph"/>
              <w:numPr>
                <w:ilvl w:val="0"/>
                <w:numId w:val="9"/>
              </w:numPr>
              <w:rPr>
                <w:rFonts w:ascii="Calibri" w:hAnsi="Calibri" w:cs="Calibri"/>
                <w:sz w:val="22"/>
                <w:szCs w:val="22"/>
                <w:lang w:val="en-US"/>
              </w:rPr>
            </w:pPr>
            <w:r w:rsidRPr="00EE1D63">
              <w:rPr>
                <w:lang w:val="en-US"/>
              </w:rPr>
              <w:t>Configurations for SRS, PUCCH and PUSCH on SBFD symbols and non-SBFD symbols, e.g., resources, frequency hopping parameters, UL power control parameters and/or beam/spatial relation</w:t>
            </w:r>
          </w:p>
          <w:p w14:paraId="19DBD6DE" w14:textId="5341F0A4" w:rsidR="00596CB8" w:rsidRPr="00D22508" w:rsidRDefault="00596CB8" w:rsidP="00356437">
            <w:pPr>
              <w:pStyle w:val="ListParagraph"/>
              <w:numPr>
                <w:ilvl w:val="0"/>
                <w:numId w:val="9"/>
              </w:numPr>
              <w:rPr>
                <w:rFonts w:ascii="Calibri" w:hAnsi="Calibri" w:cs="Calibri"/>
                <w:sz w:val="22"/>
                <w:szCs w:val="22"/>
              </w:rPr>
            </w:pPr>
            <w:r w:rsidRPr="00AA4188">
              <w:rPr>
                <w:lang w:val="en-US"/>
              </w:rPr>
              <w:t>Collision handling between DL reception in DL subband(s) and UL transmission in UL subband in a SBFD symbol</w:t>
            </w:r>
          </w:p>
        </w:tc>
      </w:tr>
    </w:tbl>
    <w:p w14:paraId="50824263" w14:textId="77777777" w:rsidR="00196344" w:rsidRPr="00596CB8" w:rsidRDefault="00196344" w:rsidP="00523CAE"/>
    <w:p w14:paraId="239ACF52" w14:textId="73D07704" w:rsidR="00E35B28" w:rsidRDefault="00E35B28" w:rsidP="005A688E">
      <w:pPr>
        <w:pStyle w:val="Heading2"/>
      </w:pPr>
      <w:r w:rsidRPr="00A513A7">
        <w:t>PUSCH</w:t>
      </w:r>
    </w:p>
    <w:p w14:paraId="1B8082BC" w14:textId="079BAA70" w:rsidR="00E35B28" w:rsidRPr="005A688E" w:rsidRDefault="00E35B28" w:rsidP="005A688E">
      <w:pPr>
        <w:pStyle w:val="Heading3"/>
      </w:pPr>
      <w:bookmarkStart w:id="688" w:name="_Ref165628066"/>
      <w:r w:rsidRPr="005A688E">
        <w:t>PUSCH repetitions</w:t>
      </w:r>
      <w:r w:rsidR="00CA29F1">
        <w:t>, multi-PUSCH</w:t>
      </w:r>
      <w:r w:rsidRPr="005A688E">
        <w:t xml:space="preserve"> and single TBoMS</w:t>
      </w:r>
      <w:r w:rsidR="005A5882">
        <w:t xml:space="preserve"> with the same number of RBs across the repetitions/transmissions.</w:t>
      </w:r>
      <w:bookmarkEnd w:id="688"/>
    </w:p>
    <w:p w14:paraId="071678A7" w14:textId="77777777" w:rsidR="005A5882" w:rsidRDefault="005A5882" w:rsidP="005A5882">
      <w:pPr>
        <w:rPr>
          <w:lang w:val="en-GB"/>
        </w:rPr>
      </w:pPr>
      <w:r>
        <w:rPr>
          <w:lang w:val="en-GB"/>
        </w:rPr>
        <w:t>The following was agreed in RAN1#116bis:</w:t>
      </w:r>
    </w:p>
    <w:tbl>
      <w:tblPr>
        <w:tblStyle w:val="TableGrid"/>
        <w:tblW w:w="0" w:type="auto"/>
        <w:tblLook w:val="04A0" w:firstRow="1" w:lastRow="0" w:firstColumn="1" w:lastColumn="0" w:noHBand="0" w:noVBand="1"/>
      </w:tblPr>
      <w:tblGrid>
        <w:gridCol w:w="9629"/>
      </w:tblGrid>
      <w:tr w:rsidR="005A5882" w14:paraId="3D6C5DFC" w14:textId="77777777">
        <w:tc>
          <w:tcPr>
            <w:tcW w:w="9629" w:type="dxa"/>
          </w:tcPr>
          <w:p w14:paraId="041F51C6" w14:textId="77777777" w:rsidR="005A5882" w:rsidRDefault="005A5882">
            <w:pPr>
              <w:rPr>
                <w:rFonts w:eastAsia="Malgun Gothic"/>
                <w:b/>
                <w:highlight w:val="green"/>
                <w:lang w:eastAsia="zh-CN"/>
              </w:rPr>
            </w:pPr>
            <w:r>
              <w:rPr>
                <w:rFonts w:eastAsia="Malgun Gothic"/>
                <w:b/>
                <w:highlight w:val="green"/>
                <w:lang w:eastAsia="zh-CN"/>
              </w:rPr>
              <w:t>Agreement</w:t>
            </w:r>
          </w:p>
          <w:p w14:paraId="4090C7C3" w14:textId="77777777" w:rsidR="005A5882" w:rsidRDefault="005A5882">
            <w:pPr>
              <w:rPr>
                <w:rFonts w:eastAsia="Malgun Gothic"/>
                <w:b/>
                <w:lang w:eastAsia="zh-CN"/>
              </w:rPr>
            </w:pPr>
            <w:r>
              <w:rPr>
                <w:rFonts w:eastAsia="Malgun Gothic"/>
                <w:bCs/>
                <w:lang w:eastAsia="zh-CN"/>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w:t>
            </w:r>
            <w:r>
              <w:t xml:space="preserve"> </w:t>
            </w:r>
            <w:r>
              <w:rPr>
                <w:rFonts w:eastAsia="Malgun Gothic"/>
                <w:bCs/>
                <w:lang w:eastAsia="zh-CN"/>
              </w:rPr>
              <w:t>in different slots, where each transmission within a slot has either all SBFD or all non-SBFD symbols,</w:t>
            </w:r>
            <w:r>
              <w:rPr>
                <w:rFonts w:eastAsia="Malgun Gothic" w:cs="Times"/>
                <w:lang w:eastAsia="zh-CN"/>
              </w:rPr>
              <w:t xml:space="preserve"> d</w:t>
            </w:r>
            <w:r>
              <w:rPr>
                <w:rFonts w:eastAsia="Malgun Gothic"/>
                <w:lang w:eastAsia="zh-CN"/>
              </w:rPr>
              <w:t>iscuss and decide whether/which of</w:t>
            </w:r>
            <w:r>
              <w:rPr>
                <w:rFonts w:eastAsia="Malgun Gothic"/>
                <w:bCs/>
                <w:lang w:eastAsia="zh-CN"/>
              </w:rPr>
              <w:t xml:space="preserve"> the following option(s)</w:t>
            </w:r>
            <w:r>
              <w:rPr>
                <w:rFonts w:eastAsia="Malgun Gothic"/>
                <w:lang w:eastAsia="zh-CN"/>
              </w:rPr>
              <w:t xml:space="preserve"> are supported</w:t>
            </w:r>
            <w:r>
              <w:rPr>
                <w:rFonts w:eastAsia="Malgun Gothic"/>
                <w:bCs/>
                <w:lang w:eastAsia="zh-CN"/>
              </w:rPr>
              <w:t xml:space="preserve">. </w:t>
            </w:r>
          </w:p>
          <w:p w14:paraId="0D4C4B7A"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1: Separate FDRA configuration/indications/interpretations for SBFD symbols and non-SBFD symbols</w:t>
            </w:r>
          </w:p>
          <w:p w14:paraId="42F82D4F"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2: Single FDRA configuration/indication for one symbol type (SBFD or non-SBFD symbol) and RB offset(s) configuration/indication/determination to determine resource for the other symbol type </w:t>
            </w:r>
          </w:p>
          <w:p w14:paraId="45EF0D0F"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3: A PUSCH in a slot overlapping with RBs outside UL usable PRBs in SBFD symbols is invalid, e.g. the PUSCH in the slot is dropped/postponed</w:t>
            </w:r>
          </w:p>
          <w:p w14:paraId="7ED4DEB9"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4: Only PUSCH in one symbol type is valid and PUSCH in the other symbol type is invalid</w:t>
            </w:r>
          </w:p>
          <w:p w14:paraId="47715D16"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5: For a PUSCH in a slot overlapping with RBs outside UL usable PRBs in SBFD symbols, only the assigned PRBs within UL usable PRBs </w:t>
            </w:r>
            <w:proofErr w:type="gramStart"/>
            <w:r>
              <w:rPr>
                <w:rFonts w:eastAsia="Malgun Gothic"/>
                <w:lang w:eastAsia="zh-CN"/>
              </w:rPr>
              <w:t>are considered to be</w:t>
            </w:r>
            <w:proofErr w:type="gramEnd"/>
            <w:r>
              <w:rPr>
                <w:rFonts w:eastAsia="Malgun Gothic"/>
                <w:lang w:eastAsia="zh-CN"/>
              </w:rPr>
              <w:t xml:space="preserve"> valid </w:t>
            </w:r>
          </w:p>
          <w:p w14:paraId="630CF4D3"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6: gNB does not schedule any PUSCH in SBFD symbols in a slot to be overlapping with PRBs outside UL usable PRBs</w:t>
            </w:r>
          </w:p>
          <w:p w14:paraId="031928B5" w14:textId="77777777" w:rsidR="005A5882" w:rsidRDefault="005A5882" w:rsidP="005A5882">
            <w:pPr>
              <w:numPr>
                <w:ilvl w:val="0"/>
                <w:numId w:val="50"/>
              </w:numPr>
              <w:spacing w:after="0"/>
              <w:jc w:val="left"/>
              <w:rPr>
                <w:rFonts w:eastAsia="Malgun Gothic"/>
                <w:lang w:eastAsia="zh-CN"/>
              </w:rPr>
            </w:pPr>
            <w:r>
              <w:rPr>
                <w:rFonts w:eastAsia="Malgun Gothic"/>
                <w:lang w:eastAsia="zh-CN"/>
              </w:rPr>
              <w:t>Other options are not precluded</w:t>
            </w:r>
          </w:p>
          <w:p w14:paraId="773B6A5D" w14:textId="77777777" w:rsidR="005A5882" w:rsidRPr="005A5882" w:rsidRDefault="005A5882" w:rsidP="005A5882">
            <w:pPr>
              <w:numPr>
                <w:ilvl w:val="0"/>
                <w:numId w:val="50"/>
              </w:numPr>
              <w:spacing w:after="0"/>
              <w:jc w:val="left"/>
              <w:rPr>
                <w:lang w:val="en-GB"/>
              </w:rPr>
            </w:pPr>
            <w:r>
              <w:rPr>
                <w:rFonts w:eastAsia="Malgun Gothic"/>
                <w:lang w:eastAsia="zh-CN"/>
              </w:rPr>
              <w:t>FFS: Applicable conditions</w:t>
            </w:r>
          </w:p>
        </w:tc>
      </w:tr>
    </w:tbl>
    <w:p w14:paraId="4BB293E9" w14:textId="77777777" w:rsidR="000E14F3" w:rsidRDefault="000E14F3" w:rsidP="000E14F3">
      <w:pPr>
        <w:rPr>
          <w:lang w:val="en-GB"/>
        </w:rPr>
      </w:pPr>
    </w:p>
    <w:p w14:paraId="67E69033" w14:textId="392CF038" w:rsidR="000E14F3" w:rsidRDefault="000E14F3" w:rsidP="000E14F3">
      <w:pPr>
        <w:rPr>
          <w:lang w:val="en-GB"/>
        </w:rPr>
      </w:pPr>
      <w:r>
        <w:rPr>
          <w:lang w:val="en-GB"/>
        </w:rPr>
        <w:t>The following was agreed in RAN1#117:</w:t>
      </w:r>
    </w:p>
    <w:tbl>
      <w:tblPr>
        <w:tblStyle w:val="TableGrid"/>
        <w:tblW w:w="0" w:type="auto"/>
        <w:tblLook w:val="04A0" w:firstRow="1" w:lastRow="0" w:firstColumn="1" w:lastColumn="0" w:noHBand="0" w:noVBand="1"/>
      </w:tblPr>
      <w:tblGrid>
        <w:gridCol w:w="9629"/>
      </w:tblGrid>
      <w:tr w:rsidR="00B26FB4" w14:paraId="51C23023" w14:textId="77777777" w:rsidTr="00B26FB4">
        <w:tc>
          <w:tcPr>
            <w:tcW w:w="9629" w:type="dxa"/>
          </w:tcPr>
          <w:p w14:paraId="7E637C52" w14:textId="77777777" w:rsidR="00B26FB4" w:rsidRPr="00B26FB4" w:rsidRDefault="00B26FB4" w:rsidP="00711BD5">
            <w:pPr>
              <w:spacing w:after="0"/>
              <w:jc w:val="left"/>
              <w:rPr>
                <w:rFonts w:ascii="Times" w:hAnsi="Times" w:cs="Times"/>
                <w:szCs w:val="20"/>
                <w:lang w:val="en-GB"/>
              </w:rPr>
            </w:pPr>
            <w:r w:rsidRPr="00B26FB4">
              <w:rPr>
                <w:rFonts w:ascii="Times" w:hAnsi="Times" w:cs="Times"/>
                <w:b/>
                <w:bCs/>
                <w:szCs w:val="20"/>
                <w:highlight w:val="green"/>
                <w:lang w:val="en-GB"/>
              </w:rPr>
              <w:t>Agreement</w:t>
            </w:r>
          </w:p>
          <w:p w14:paraId="49A5595D" w14:textId="77777777" w:rsidR="00B26FB4" w:rsidRPr="00B26FB4" w:rsidRDefault="00B26FB4" w:rsidP="00711BD5">
            <w:pPr>
              <w:spacing w:after="0"/>
              <w:jc w:val="left"/>
              <w:rPr>
                <w:rFonts w:ascii="Times" w:hAnsi="Times" w:cs="Times"/>
                <w:szCs w:val="20"/>
                <w:lang w:val="en-GB"/>
              </w:rPr>
            </w:pPr>
            <w:r w:rsidRPr="00B26FB4">
              <w:rPr>
                <w:rFonts w:ascii="Times" w:hAnsi="Times" w:cs="Times"/>
                <w:szCs w:val="20"/>
                <w:lang w:val="en-GB"/>
              </w:rPr>
              <w:t xml:space="preserve">For UL transmissions and DL receptions across SBFD symbols and non-SBFD symbols in different slots (each transmission/reception within a slot has either all SBFD or all non-SBFD symbols) for an SBFD aware UE, the SBFD-aware UE is </w:t>
            </w:r>
            <w:r w:rsidRPr="00711BD5">
              <w:rPr>
                <w:rFonts w:ascii="Times" w:hAnsi="Times" w:cs="Times"/>
                <w:szCs w:val="20"/>
                <w:lang w:val="en-GB"/>
              </w:rPr>
              <w:t>provided</w:t>
            </w:r>
            <w:r w:rsidRPr="00B26FB4">
              <w:rPr>
                <w:rFonts w:ascii="Times" w:hAnsi="Times" w:cs="Times"/>
                <w:szCs w:val="20"/>
                <w:lang w:val="en-GB"/>
              </w:rPr>
              <w:t xml:space="preserve"> with one of the configurations.</w:t>
            </w:r>
          </w:p>
          <w:p w14:paraId="67621D20" w14:textId="77777777" w:rsidR="00B26FB4" w:rsidRPr="00B26FB4" w:rsidRDefault="00B26FB4" w:rsidP="00B26FB4">
            <w:pPr>
              <w:numPr>
                <w:ilvl w:val="0"/>
                <w:numId w:val="88"/>
              </w:numPr>
              <w:spacing w:after="0"/>
              <w:jc w:val="left"/>
              <w:textAlignment w:val="center"/>
              <w:rPr>
                <w:rFonts w:ascii="Calibri" w:hAnsi="Calibri" w:cs="Calibri"/>
                <w:sz w:val="22"/>
                <w:szCs w:val="22"/>
                <w:lang w:val="en-GB"/>
              </w:rPr>
            </w:pPr>
            <w:r w:rsidRPr="00B26FB4">
              <w:rPr>
                <w:rFonts w:ascii="Times" w:hAnsi="Times" w:cs="Times"/>
                <w:szCs w:val="20"/>
                <w:lang w:val="en-GB"/>
              </w:rPr>
              <w:t>Configuration 1: The transmissions/receptions are restricted to SBFD symbols only or non-SBFD symbols only</w:t>
            </w:r>
          </w:p>
          <w:p w14:paraId="3A043462" w14:textId="77777777" w:rsidR="00B26FB4" w:rsidRPr="00B26FB4" w:rsidRDefault="00B26FB4" w:rsidP="00B26FB4">
            <w:pPr>
              <w:numPr>
                <w:ilvl w:val="0"/>
                <w:numId w:val="88"/>
              </w:numPr>
              <w:spacing w:after="0"/>
              <w:jc w:val="left"/>
              <w:textAlignment w:val="center"/>
              <w:rPr>
                <w:rFonts w:ascii="Calibri" w:hAnsi="Calibri" w:cs="Calibri"/>
                <w:sz w:val="22"/>
                <w:szCs w:val="22"/>
                <w:lang w:val="en-GB"/>
              </w:rPr>
            </w:pPr>
            <w:r w:rsidRPr="423A86A3">
              <w:rPr>
                <w:rFonts w:ascii="Times" w:hAnsi="Times" w:cs="Times"/>
                <w:lang w:val="en-GB"/>
              </w:rPr>
              <w:t>Configuration 2: The transmissions/receptions can be in SBFD symbols and non-SBFD symbols</w:t>
            </w:r>
          </w:p>
          <w:p w14:paraId="4E5A72AF" w14:textId="77777777" w:rsidR="00B26FB4" w:rsidRPr="00B26FB4" w:rsidRDefault="00B26FB4" w:rsidP="00B26FB4">
            <w:pPr>
              <w:numPr>
                <w:ilvl w:val="0"/>
                <w:numId w:val="88"/>
              </w:numPr>
              <w:spacing w:after="0"/>
              <w:jc w:val="left"/>
              <w:textAlignment w:val="center"/>
              <w:rPr>
                <w:rFonts w:ascii="Calibri" w:hAnsi="Calibri" w:cs="Calibri"/>
                <w:sz w:val="22"/>
                <w:szCs w:val="22"/>
                <w:lang w:val="en-GB"/>
              </w:rPr>
            </w:pPr>
            <w:r w:rsidRPr="00B26FB4">
              <w:rPr>
                <w:rFonts w:ascii="Times" w:hAnsi="Times" w:cs="Times"/>
                <w:szCs w:val="20"/>
                <w:lang w:val="en-GB"/>
              </w:rPr>
              <w:t>FFS granularity of the configuration, e.g. per UE, per channel/signal etc.</w:t>
            </w:r>
          </w:p>
          <w:p w14:paraId="351A6C86" w14:textId="719473F1" w:rsidR="00B26FB4" w:rsidRPr="00711BD5" w:rsidRDefault="00B26FB4" w:rsidP="00711BD5">
            <w:pPr>
              <w:numPr>
                <w:ilvl w:val="0"/>
                <w:numId w:val="88"/>
              </w:numPr>
              <w:spacing w:after="0"/>
              <w:jc w:val="left"/>
              <w:textAlignment w:val="center"/>
              <w:rPr>
                <w:rFonts w:ascii="Calibri" w:hAnsi="Calibri" w:cs="Calibri"/>
                <w:sz w:val="22"/>
                <w:szCs w:val="22"/>
                <w:lang w:val="en-GB"/>
              </w:rPr>
            </w:pPr>
            <w:r w:rsidRPr="423A86A3">
              <w:rPr>
                <w:rFonts w:ascii="Times" w:hAnsi="Times" w:cs="Times"/>
                <w:lang w:val="en-GB"/>
              </w:rPr>
              <w:t>FFS whether support of configuration 2 is subject to UE capability</w:t>
            </w:r>
          </w:p>
        </w:tc>
      </w:tr>
    </w:tbl>
    <w:p w14:paraId="21C8CE6E" w14:textId="42773552" w:rsidR="00B26FB4" w:rsidRDefault="004F04E4" w:rsidP="00EB6591">
      <w:pPr>
        <w:spacing w:before="120" w:after="120"/>
        <w:rPr>
          <w:szCs w:val="20"/>
        </w:rPr>
      </w:pPr>
      <w:r>
        <w:rPr>
          <w:szCs w:val="20"/>
        </w:rPr>
        <w:t xml:space="preserve">As noted above, two options for configuration </w:t>
      </w:r>
      <w:r w:rsidR="00FB0202">
        <w:rPr>
          <w:szCs w:val="20"/>
        </w:rPr>
        <w:t>have</w:t>
      </w:r>
      <w:r>
        <w:rPr>
          <w:szCs w:val="20"/>
        </w:rPr>
        <w:t xml:space="preserve"> been agreed</w:t>
      </w:r>
      <w:r w:rsidR="00097985">
        <w:rPr>
          <w:szCs w:val="20"/>
        </w:rPr>
        <w:t xml:space="preserve">. For configuration 2, </w:t>
      </w:r>
      <w:r w:rsidR="00EB6591">
        <w:rPr>
          <w:szCs w:val="20"/>
        </w:rPr>
        <w:t xml:space="preserve">RAN1 should still discuss whether to support one or more of </w:t>
      </w:r>
      <w:r w:rsidR="00223383">
        <w:rPr>
          <w:szCs w:val="20"/>
        </w:rPr>
        <w:t xml:space="preserve">Option 1, 2, 3, and 5 </w:t>
      </w:r>
      <w:r w:rsidR="00DB4820">
        <w:rPr>
          <w:szCs w:val="20"/>
        </w:rPr>
        <w:t xml:space="preserve">(from the RAN1#116bis agreement) </w:t>
      </w:r>
      <w:r w:rsidR="00EB6591">
        <w:rPr>
          <w:szCs w:val="20"/>
        </w:rPr>
        <w:t xml:space="preserve">for determining </w:t>
      </w:r>
      <w:r w:rsidR="00E213C3">
        <w:rPr>
          <w:szCs w:val="20"/>
        </w:rPr>
        <w:t>the resources</w:t>
      </w:r>
      <w:r w:rsidR="00EB6591">
        <w:rPr>
          <w:szCs w:val="20"/>
        </w:rPr>
        <w:t xml:space="preserve"> and/or the validity of each transmission/reception across SBFD and non-SBFD symbol types. </w:t>
      </w:r>
    </w:p>
    <w:p w14:paraId="16C00E80" w14:textId="2F8D2237" w:rsidR="005A5882" w:rsidRDefault="00CD722D" w:rsidP="00E35B28">
      <w:pPr>
        <w:spacing w:before="120" w:after="120"/>
        <w:rPr>
          <w:szCs w:val="20"/>
        </w:rPr>
      </w:pPr>
      <w:r>
        <w:rPr>
          <w:szCs w:val="20"/>
        </w:rPr>
        <w:t xml:space="preserve">It’s worth noting that the above options assume the same number of RBs across the repetitions/transmissions as per legacy behavior, whereas further discussion on whether different number of RBs can be applied for the PUSCH repetitions/transmissions on SBFD and non-SBFD symbols can be separately discussed, as per Section </w:t>
      </w:r>
      <w:r>
        <w:rPr>
          <w:szCs w:val="20"/>
        </w:rPr>
        <w:fldChar w:fldCharType="begin"/>
      </w:r>
      <w:r>
        <w:rPr>
          <w:szCs w:val="20"/>
        </w:rPr>
        <w:instrText xml:space="preserve"> REF _Ref165553530 \n \h </w:instrText>
      </w:r>
      <w:r>
        <w:rPr>
          <w:szCs w:val="20"/>
        </w:rPr>
      </w:r>
      <w:r>
        <w:rPr>
          <w:szCs w:val="20"/>
        </w:rPr>
        <w:fldChar w:fldCharType="separate"/>
      </w:r>
      <w:r w:rsidR="00ED283A">
        <w:rPr>
          <w:szCs w:val="20"/>
        </w:rPr>
        <w:t>5.1.2</w:t>
      </w:r>
      <w:r>
        <w:rPr>
          <w:szCs w:val="20"/>
        </w:rPr>
        <w:fldChar w:fldCharType="end"/>
      </w:r>
      <w:r>
        <w:rPr>
          <w:szCs w:val="20"/>
        </w:rPr>
        <w:t>.</w:t>
      </w:r>
    </w:p>
    <w:p w14:paraId="0FA031EC" w14:textId="1DEAD75A" w:rsidR="00CD722D" w:rsidRDefault="00E91CEE" w:rsidP="00E35B28">
      <w:pPr>
        <w:spacing w:before="120" w:after="120"/>
        <w:rPr>
          <w:szCs w:val="20"/>
        </w:rPr>
      </w:pPr>
      <w:r>
        <w:t>Among</w:t>
      </w:r>
      <w:r w:rsidR="00CD722D">
        <w:t xml:space="preserve"> the </w:t>
      </w:r>
      <w:r>
        <w:t>listed</w:t>
      </w:r>
      <w:r w:rsidR="00CD722D">
        <w:t xml:space="preserve"> options</w:t>
      </w:r>
      <w:r w:rsidR="00CD722D">
        <w:rPr>
          <w:szCs w:val="20"/>
        </w:rPr>
        <w:t>, the following observations can be noted:</w:t>
      </w:r>
    </w:p>
    <w:p w14:paraId="217F8F80" w14:textId="5CCBA894" w:rsidR="009A1959" w:rsidRDefault="009A1959" w:rsidP="00CD722D">
      <w:pPr>
        <w:pStyle w:val="ListParagraph"/>
        <w:numPr>
          <w:ilvl w:val="0"/>
          <w:numId w:val="16"/>
        </w:numPr>
        <w:spacing w:before="120"/>
        <w:rPr>
          <w:lang w:val="en-US"/>
        </w:rPr>
      </w:pPr>
      <w:r>
        <w:rPr>
          <w:lang w:val="en-US"/>
        </w:rPr>
        <w:lastRenderedPageBreak/>
        <w:t>Option 1 and Option 2 are the optimal ones in terms of performance, given that two FDRAs can help avoiding any performance loss due to dropping/postponing or rate-matching.</w:t>
      </w:r>
    </w:p>
    <w:p w14:paraId="1D9AC292" w14:textId="4D49C10B" w:rsidR="005A149F" w:rsidRDefault="00CD722D" w:rsidP="005C38F4">
      <w:pPr>
        <w:pStyle w:val="ListParagraph"/>
        <w:numPr>
          <w:ilvl w:val="1"/>
          <w:numId w:val="16"/>
        </w:numPr>
        <w:spacing w:before="120"/>
        <w:rPr>
          <w:lang w:val="en-US"/>
        </w:rPr>
      </w:pPr>
      <w:r w:rsidRPr="005C38F4">
        <w:rPr>
          <w:lang w:val="en-US"/>
        </w:rPr>
        <w:t>For Option 1</w:t>
      </w:r>
      <w:r>
        <w:rPr>
          <w:lang w:val="en-US"/>
        </w:rPr>
        <w:t>: T</w:t>
      </w:r>
      <w:r w:rsidRPr="005C38F4">
        <w:rPr>
          <w:lang w:val="en-US"/>
        </w:rPr>
        <w:t xml:space="preserve">his option is </w:t>
      </w:r>
      <w:r>
        <w:rPr>
          <w:lang w:val="en-US"/>
        </w:rPr>
        <w:t xml:space="preserve">more relevant </w:t>
      </w:r>
      <w:r w:rsidRPr="005C38F4">
        <w:rPr>
          <w:lang w:val="en-US"/>
        </w:rPr>
        <w:t xml:space="preserve">for </w:t>
      </w:r>
      <w:r>
        <w:rPr>
          <w:lang w:val="en-US"/>
        </w:rPr>
        <w:t xml:space="preserve">CG PUSCH than DG PUSCH. </w:t>
      </w:r>
      <w:r w:rsidR="005A149F">
        <w:rPr>
          <w:lang w:val="en-US"/>
        </w:rPr>
        <w:t>Firstly, “FDRA configuration” is used for CG but not DG PUSCH. Secondly, for DG PUSCH, “separate FDRA indications/interpretations” would require either:</w:t>
      </w:r>
    </w:p>
    <w:p w14:paraId="754A056C" w14:textId="4B9EAEF3" w:rsidR="005A149F" w:rsidRDefault="005A149F" w:rsidP="005C38F4">
      <w:pPr>
        <w:pStyle w:val="ListParagraph"/>
        <w:numPr>
          <w:ilvl w:val="2"/>
          <w:numId w:val="16"/>
        </w:numPr>
        <w:spacing w:before="120"/>
        <w:rPr>
          <w:lang w:val="en-US"/>
        </w:rPr>
      </w:pPr>
      <w:r>
        <w:rPr>
          <w:lang w:val="en-US"/>
        </w:rPr>
        <w:t xml:space="preserve">a significant increase of DCI overhead for adding a new DCI field, or </w:t>
      </w:r>
    </w:p>
    <w:p w14:paraId="0B54866F" w14:textId="156F9ADE" w:rsidR="00CD722D" w:rsidRDefault="005A149F" w:rsidP="005C38F4">
      <w:pPr>
        <w:pStyle w:val="ListParagraph"/>
        <w:numPr>
          <w:ilvl w:val="2"/>
          <w:numId w:val="16"/>
        </w:numPr>
        <w:spacing w:before="120"/>
        <w:rPr>
          <w:lang w:val="en-US"/>
        </w:rPr>
      </w:pPr>
      <w:r>
        <w:rPr>
          <w:lang w:val="en-US"/>
        </w:rPr>
        <w:t xml:space="preserve">significant specification impacts/complications if solutions for interpretations are adopted, e.g., adding a secondary interpretation of the </w:t>
      </w:r>
      <w:r w:rsidR="00A95EAE">
        <w:rPr>
          <w:lang w:val="en-US"/>
        </w:rPr>
        <w:t>same</w:t>
      </w:r>
      <w:r>
        <w:rPr>
          <w:lang w:val="en-US"/>
        </w:rPr>
        <w:t xml:space="preserve"> RIV value.</w:t>
      </w:r>
    </w:p>
    <w:p w14:paraId="630FF788" w14:textId="227596D2" w:rsidR="00FD603D" w:rsidRDefault="00FD603D" w:rsidP="005C38F4">
      <w:pPr>
        <w:pStyle w:val="ListParagraph"/>
        <w:numPr>
          <w:ilvl w:val="0"/>
          <w:numId w:val="0"/>
        </w:numPr>
        <w:spacing w:before="120"/>
        <w:ind w:left="1420"/>
        <w:rPr>
          <w:lang w:val="en-US"/>
        </w:rPr>
      </w:pPr>
      <w:r>
        <w:rPr>
          <w:lang w:val="en-US"/>
        </w:rPr>
        <w:t>For the above reasons, Option 1 should be deprioritized for DG PUSCH.</w:t>
      </w:r>
      <w:r w:rsidR="009A1959">
        <w:rPr>
          <w:lang w:val="en-US"/>
        </w:rPr>
        <w:t xml:space="preserve"> This option can be considered for CG PUSCH</w:t>
      </w:r>
      <w:r w:rsidR="0061345B">
        <w:rPr>
          <w:lang w:val="en-US"/>
        </w:rPr>
        <w:t xml:space="preserve"> to handle the </w:t>
      </w:r>
      <w:r w:rsidR="007C18BF" w:rsidRPr="007C18BF">
        <w:rPr>
          <w:lang w:val="en-US"/>
        </w:rPr>
        <w:t xml:space="preserve">different resource availability in SBFD vs non-SBFD slots, as well as potentially different SINR conditions in SBFD vs non-SBFD slots due to the presence of new SBFD interference types, e.g. self-interference and inter-subband interference. </w:t>
      </w:r>
    </w:p>
    <w:p w14:paraId="1C3F1ED5" w14:textId="30C9B57A" w:rsidR="00044223" w:rsidRDefault="001A4652" w:rsidP="00044223">
      <w:pPr>
        <w:pStyle w:val="ListParagraph"/>
        <w:numPr>
          <w:ilvl w:val="1"/>
          <w:numId w:val="16"/>
        </w:numPr>
        <w:spacing w:before="120"/>
        <w:rPr>
          <w:lang w:val="en-US"/>
        </w:rPr>
      </w:pPr>
      <w:r w:rsidRPr="0053405F">
        <w:rPr>
          <w:lang w:val="en-US"/>
        </w:rPr>
        <w:t>For Option 2</w:t>
      </w:r>
      <w:r>
        <w:rPr>
          <w:lang w:val="en-US"/>
        </w:rPr>
        <w:t>:</w:t>
      </w:r>
      <w:r w:rsidR="009A1959">
        <w:rPr>
          <w:lang w:val="en-US"/>
        </w:rPr>
        <w:t xml:space="preserve"> </w:t>
      </w:r>
      <w:r w:rsidR="00044223">
        <w:rPr>
          <w:lang w:val="en-US"/>
        </w:rPr>
        <w:t>This option is simpler than Option 1 and is more relevant for DG PUSCH, given that the legacy single FDRA indication is reused</w:t>
      </w:r>
      <w:r w:rsidR="00A8613F">
        <w:rPr>
          <w:lang w:val="en-US"/>
        </w:rPr>
        <w:t>.</w:t>
      </w:r>
      <w:r w:rsidR="00044223">
        <w:rPr>
          <w:lang w:val="en-US"/>
        </w:rPr>
        <w:t xml:space="preserve"> However, RAN1 should discuss details on how the offset is indicated and how it can be used by the UE. </w:t>
      </w:r>
    </w:p>
    <w:p w14:paraId="12B67E40" w14:textId="063C4A1C" w:rsidR="00044223" w:rsidRPr="00044223" w:rsidRDefault="00044223" w:rsidP="00044223">
      <w:pPr>
        <w:pStyle w:val="ListParagraph"/>
        <w:numPr>
          <w:ilvl w:val="2"/>
          <w:numId w:val="16"/>
        </w:numPr>
        <w:spacing w:before="120"/>
        <w:rPr>
          <w:lang w:val="en-US"/>
        </w:rPr>
      </w:pPr>
      <w:r>
        <w:rPr>
          <w:lang w:val="en-US"/>
        </w:rPr>
        <w:t>Indeed, i</w:t>
      </w:r>
      <w:r w:rsidRPr="005C38F4">
        <w:rPr>
          <w:lang w:val="en-US"/>
        </w:rPr>
        <w:t xml:space="preserve">f the </w:t>
      </w:r>
      <w:r>
        <w:rPr>
          <w:lang w:val="en-US"/>
        </w:rPr>
        <w:t xml:space="preserve">offset is simply a constant to be added on </w:t>
      </w:r>
      <w:r w:rsidR="002D6964">
        <w:rPr>
          <w:lang w:val="en-US"/>
        </w:rPr>
        <w:t>top of the RB</w:t>
      </w:r>
      <w:r w:rsidR="002D6964">
        <w:rPr>
          <w:vertAlign w:val="subscript"/>
          <w:lang w:val="en-US"/>
        </w:rPr>
        <w:t>start</w:t>
      </w:r>
      <w:r w:rsidR="002D6964">
        <w:rPr>
          <w:lang w:val="en-US"/>
        </w:rPr>
        <w:t xml:space="preserve"> </w:t>
      </w:r>
      <w:r w:rsidR="0036322B">
        <w:rPr>
          <w:lang w:val="en-US"/>
        </w:rPr>
        <w:t>(i.e., New</w:t>
      </w:r>
      <w:r w:rsidR="00896A06">
        <w:rPr>
          <w:lang w:val="en-US"/>
        </w:rPr>
        <w:t>_</w:t>
      </w:r>
      <w:r w:rsidR="0036322B">
        <w:rPr>
          <w:lang w:val="en-US"/>
        </w:rPr>
        <w:t>RB</w:t>
      </w:r>
      <w:r w:rsidR="0036322B">
        <w:rPr>
          <w:vertAlign w:val="subscript"/>
          <w:lang w:val="en-US"/>
        </w:rPr>
        <w:t>start</w:t>
      </w:r>
      <w:r w:rsidR="0036322B">
        <w:rPr>
          <w:lang w:val="en-US"/>
        </w:rPr>
        <w:t xml:space="preserve"> = RB</w:t>
      </w:r>
      <w:r w:rsidR="0036322B">
        <w:rPr>
          <w:vertAlign w:val="subscript"/>
          <w:lang w:val="en-US"/>
        </w:rPr>
        <w:t>start</w:t>
      </w:r>
      <w:r w:rsidR="0036322B">
        <w:rPr>
          <w:lang w:val="en-US"/>
        </w:rPr>
        <w:t xml:space="preserve"> </w:t>
      </w:r>
      <m:oMath>
        <m:r>
          <w:rPr>
            <w:rFonts w:ascii="Cambria Math" w:hAnsi="Cambria Math"/>
            <w:lang w:val="en-US"/>
          </w:rPr>
          <m:t>±</m:t>
        </m:r>
      </m:oMath>
      <w:r w:rsidR="0036322B">
        <w:rPr>
          <w:lang w:val="en-US"/>
        </w:rPr>
        <w:t xml:space="preserve"> offset) </w:t>
      </w:r>
      <w:r w:rsidR="002D6964">
        <w:rPr>
          <w:lang w:val="en-US"/>
        </w:rPr>
        <w:t>to bring the repetitions/transmissions in SBFD symbols into the UL sub-band, then the design seems to be complicated. The reason is that for</w:t>
      </w:r>
      <w:r w:rsidR="00896A06">
        <w:rPr>
          <w:lang w:val="en-US"/>
        </w:rPr>
        <w:t xml:space="preserve"> different</w:t>
      </w:r>
      <w:r w:rsidR="002D6964">
        <w:rPr>
          <w:lang w:val="en-US"/>
        </w:rPr>
        <w:t xml:space="preserve"> original </w:t>
      </w:r>
      <w:r w:rsidR="0036322B">
        <w:rPr>
          <w:lang w:val="en-US"/>
        </w:rPr>
        <w:t>RB</w:t>
      </w:r>
      <w:r w:rsidR="0036322B">
        <w:rPr>
          <w:vertAlign w:val="subscript"/>
          <w:lang w:val="en-US"/>
        </w:rPr>
        <w:t>start</w:t>
      </w:r>
      <w:r w:rsidR="0036322B">
        <w:rPr>
          <w:lang w:val="en-US"/>
        </w:rPr>
        <w:t xml:space="preserve"> the UE should </w:t>
      </w:r>
      <w:r w:rsidR="00896A06">
        <w:rPr>
          <w:lang w:val="en-US"/>
        </w:rPr>
        <w:t>be indicated with different offsets. This would end up that, for each legacy FDRA indication, gNB needs to dynamically indicate an additional offset. This solution does not offer a lower complexity compared to Option 1.</w:t>
      </w:r>
    </w:p>
    <w:p w14:paraId="7C91B04E" w14:textId="36F42191" w:rsidR="00896A06" w:rsidRPr="00044223" w:rsidRDefault="00896A06" w:rsidP="00044223">
      <w:pPr>
        <w:pStyle w:val="ListParagraph"/>
        <w:numPr>
          <w:ilvl w:val="2"/>
          <w:numId w:val="16"/>
        </w:numPr>
        <w:spacing w:before="120"/>
        <w:rPr>
          <w:lang w:val="en-US"/>
        </w:rPr>
      </w:pPr>
      <w:r>
        <w:rPr>
          <w:lang w:val="en-US"/>
        </w:rPr>
        <w:t xml:space="preserve">In contrast, </w:t>
      </w:r>
      <w:r w:rsidR="00B65334">
        <w:rPr>
          <w:lang w:val="en-US"/>
        </w:rPr>
        <w:t xml:space="preserve">if the offset can be designed such that </w:t>
      </w:r>
      <w:r w:rsidR="000555A1">
        <w:rPr>
          <w:lang w:val="en-US"/>
        </w:rPr>
        <w:t>UE can deduce the offset</w:t>
      </w:r>
      <w:r w:rsidR="00B65334">
        <w:rPr>
          <w:lang w:val="en-US"/>
        </w:rPr>
        <w:t xml:space="preserve"> for any indication of RB</w:t>
      </w:r>
      <w:r w:rsidR="00B65334">
        <w:rPr>
          <w:vertAlign w:val="subscript"/>
          <w:lang w:val="en-US"/>
        </w:rPr>
        <w:t>start</w:t>
      </w:r>
      <w:r w:rsidR="00B65334">
        <w:rPr>
          <w:lang w:val="en-US"/>
        </w:rPr>
        <w:t xml:space="preserve"> </w:t>
      </w:r>
      <w:r w:rsidR="000555A1">
        <w:rPr>
          <w:lang w:val="en-US"/>
        </w:rPr>
        <w:t xml:space="preserve">without the need of dynamic indication of the offset </w:t>
      </w:r>
      <w:r w:rsidR="00EA16FC">
        <w:rPr>
          <w:lang w:val="en-US"/>
        </w:rPr>
        <w:t>itself</w:t>
      </w:r>
      <w:r w:rsidR="000555A1">
        <w:rPr>
          <w:lang w:val="en-US"/>
        </w:rPr>
        <w:t xml:space="preserve"> </w:t>
      </w:r>
      <w:r w:rsidR="00B65334">
        <w:rPr>
          <w:lang w:val="en-US"/>
        </w:rPr>
        <w:t xml:space="preserve">(e.g., </w:t>
      </w:r>
      <w:r w:rsidR="00EA16FC">
        <w:rPr>
          <w:lang w:val="en-US"/>
        </w:rPr>
        <w:t>New_RB</w:t>
      </w:r>
      <w:r w:rsidR="00EA16FC">
        <w:rPr>
          <w:vertAlign w:val="subscript"/>
          <w:lang w:val="en-US"/>
        </w:rPr>
        <w:t>start</w:t>
      </w:r>
      <w:r w:rsidR="00EA16FC">
        <w:rPr>
          <w:lang w:val="en-US"/>
        </w:rPr>
        <w:t>=</w:t>
      </w:r>
      <w:r w:rsidR="00EA16FC" w:rsidRPr="00EA16FC">
        <w:rPr>
          <w:lang w:val="en-US"/>
        </w:rPr>
        <w:t xml:space="preserve"> </w:t>
      </w:r>
      <w:r w:rsidR="00EA16FC">
        <w:rPr>
          <w:lang w:val="en-US"/>
        </w:rPr>
        <w:t>RB</w:t>
      </w:r>
      <w:r w:rsidR="00EA16FC">
        <w:rPr>
          <w:vertAlign w:val="subscript"/>
          <w:lang w:val="en-US"/>
        </w:rPr>
        <w:t>start</w:t>
      </w:r>
      <m:oMath>
        <m:r>
          <w:rPr>
            <w:rFonts w:ascii="Cambria Math" w:hAnsi="Cambria Math"/>
            <w:vertAlign w:val="subscript"/>
            <w:lang w:val="en-US"/>
          </w:rPr>
          <m:t>×</m:t>
        </m:r>
        <m:f>
          <m:fPr>
            <m:ctrlPr>
              <w:rPr>
                <w:rFonts w:ascii="Cambria Math" w:hAnsi="Cambria Math"/>
                <w:i/>
                <w:vertAlign w:val="subscript"/>
                <w:lang w:val="en-US"/>
              </w:rPr>
            </m:ctrlPr>
          </m:fPr>
          <m:num>
            <m:r>
              <w:rPr>
                <w:rFonts w:ascii="Cambria Math" w:hAnsi="Cambria Math"/>
                <w:vertAlign w:val="subscript"/>
                <w:lang w:val="en-US"/>
              </w:rPr>
              <m:t>entire BW</m:t>
            </m:r>
          </m:num>
          <m:den>
            <m:r>
              <w:rPr>
                <w:rFonts w:ascii="Cambria Math" w:hAnsi="Cambria Math"/>
                <w:vertAlign w:val="subscript"/>
                <w:lang w:val="en-US"/>
              </w:rPr>
              <m:t>UL subband BW</m:t>
            </m:r>
          </m:den>
        </m:f>
      </m:oMath>
      <w:r w:rsidR="00EA16FC">
        <w:rPr>
          <w:lang w:val="en-US"/>
        </w:rPr>
        <w:t xml:space="preserve">, where </w:t>
      </w:r>
      <m:oMath>
        <m:f>
          <m:fPr>
            <m:ctrlPr>
              <w:rPr>
                <w:rFonts w:ascii="Cambria Math" w:hAnsi="Cambria Math"/>
                <w:i/>
                <w:vertAlign w:val="subscript"/>
                <w:lang w:val="en-US"/>
              </w:rPr>
            </m:ctrlPr>
          </m:fPr>
          <m:num>
            <m:r>
              <w:rPr>
                <w:rFonts w:ascii="Cambria Math" w:hAnsi="Cambria Math"/>
                <w:vertAlign w:val="subscript"/>
                <w:lang w:val="en-US"/>
              </w:rPr>
              <m:t>entire BW</m:t>
            </m:r>
          </m:num>
          <m:den>
            <m:r>
              <w:rPr>
                <w:rFonts w:ascii="Cambria Math" w:hAnsi="Cambria Math"/>
                <w:vertAlign w:val="subscript"/>
                <w:lang w:val="en-US"/>
              </w:rPr>
              <m:t>UL subband BW</m:t>
            </m:r>
          </m:den>
        </m:f>
      </m:oMath>
      <w:r w:rsidR="00EA16FC">
        <w:rPr>
          <w:lang w:val="en-US"/>
        </w:rPr>
        <w:t xml:space="preserve"> is the offset</w:t>
      </w:r>
      <w:r w:rsidR="00B65334">
        <w:rPr>
          <w:lang w:val="en-US"/>
        </w:rPr>
        <w:t>)</w:t>
      </w:r>
      <w:r w:rsidR="000555A1">
        <w:rPr>
          <w:lang w:val="en-US"/>
        </w:rPr>
        <w:t>, then this Option 2 is simple and can be adopted.</w:t>
      </w:r>
    </w:p>
    <w:p w14:paraId="35089B6D" w14:textId="1D75ADF1" w:rsidR="00EA16FC" w:rsidRPr="00EA16FC" w:rsidRDefault="00EA16FC" w:rsidP="005C38F4">
      <w:pPr>
        <w:spacing w:before="120"/>
        <w:ind w:left="1420"/>
      </w:pPr>
      <w:r>
        <w:t>For the above reasons, Option 2 can be considered for DG PUSCH with a careful design of the offset.</w:t>
      </w:r>
    </w:p>
    <w:p w14:paraId="1C58F1F9" w14:textId="355DD476" w:rsidR="0053405F" w:rsidRPr="005C38F4" w:rsidRDefault="00E91CEE" w:rsidP="00CD722D">
      <w:pPr>
        <w:pStyle w:val="ListParagraph"/>
        <w:numPr>
          <w:ilvl w:val="0"/>
          <w:numId w:val="16"/>
        </w:numPr>
        <w:spacing w:before="120"/>
      </w:pPr>
      <w:r>
        <w:rPr>
          <w:lang w:val="en-US"/>
        </w:rPr>
        <w:t>Option 3 and Option 5 alone would impact the performance (if dropping or rate matching is applied) and</w:t>
      </w:r>
      <w:r w:rsidR="00E12A96">
        <w:rPr>
          <w:lang w:val="en-US"/>
        </w:rPr>
        <w:t>/or</w:t>
      </w:r>
      <w:r>
        <w:rPr>
          <w:lang w:val="en-US"/>
        </w:rPr>
        <w:t xml:space="preserve"> latency (if postponing is applied)</w:t>
      </w:r>
      <w:r w:rsidR="00E12A96">
        <w:rPr>
          <w:lang w:val="en-US"/>
        </w:rPr>
        <w:t>. This would contradict with the motivation of exploiting the UL resources in UL subbband offered by SBFD</w:t>
      </w:r>
      <w:r w:rsidR="00C82986">
        <w:rPr>
          <w:lang w:val="en-US"/>
        </w:rPr>
        <w:t xml:space="preserve"> for performance enhancement or latency reduction</w:t>
      </w:r>
      <w:r w:rsidR="00E12A96">
        <w:rPr>
          <w:lang w:val="en-US"/>
        </w:rPr>
        <w:t xml:space="preserve">. </w:t>
      </w:r>
    </w:p>
    <w:p w14:paraId="0D3CDC98" w14:textId="4D9F7712" w:rsidR="009A1959" w:rsidRPr="003A265E" w:rsidRDefault="00E12A96" w:rsidP="005C38F4">
      <w:pPr>
        <w:pStyle w:val="ListParagraph"/>
        <w:numPr>
          <w:ilvl w:val="1"/>
          <w:numId w:val="16"/>
        </w:numPr>
        <w:spacing w:before="120"/>
      </w:pPr>
      <w:r>
        <w:rPr>
          <w:lang w:val="en-US"/>
        </w:rPr>
        <w:t xml:space="preserve">However, at least Option 5 can be considered on top of Option 2 for DG PUSCH. For example, after applying the offset for bringing the repetitions/transmissions in SBFD symbols into the UL subband as per Option 2, </w:t>
      </w:r>
      <w:r w:rsidR="00A86529">
        <w:rPr>
          <w:lang w:val="en-US"/>
        </w:rPr>
        <w:t xml:space="preserve">if </w:t>
      </w:r>
      <w:r>
        <w:rPr>
          <w:lang w:val="en-US"/>
        </w:rPr>
        <w:t>there is still part of the resource landing outside the UL usable RBs, then rate-matching can be applied in that case.</w:t>
      </w:r>
      <w:r w:rsidR="009E31DB">
        <w:rPr>
          <w:lang w:val="en-US"/>
        </w:rPr>
        <w:t xml:space="preserve"> In addition, Option 3 can be considered as a default behavior if other options are not configured.</w:t>
      </w:r>
    </w:p>
    <w:p w14:paraId="7E8B8B4F" w14:textId="3832C21C" w:rsidR="005A5882" w:rsidRPr="00CD722D" w:rsidRDefault="00660221" w:rsidP="00E35B28">
      <w:pPr>
        <w:spacing w:before="120" w:after="120"/>
        <w:rPr>
          <w:szCs w:val="20"/>
        </w:rPr>
      </w:pPr>
      <w:r>
        <w:rPr>
          <w:szCs w:val="20"/>
        </w:rPr>
        <w:t>From the above observations, we propose the following:</w:t>
      </w:r>
    </w:p>
    <w:p w14:paraId="7EA1D1C1" w14:textId="09370362" w:rsidR="0014487F" w:rsidRPr="00477113" w:rsidRDefault="00CA5CC4" w:rsidP="00B4326D">
      <w:pPr>
        <w:pStyle w:val="Proposal"/>
        <w:rPr>
          <w:rFonts w:eastAsia="Malgun Gothic"/>
          <w:lang w:eastAsia="zh-CN"/>
        </w:rPr>
      </w:pPr>
      <w:r w:rsidRPr="00477113" w:rsidDel="00477113">
        <w:rPr>
          <w:rFonts w:eastAsia="Malgun Gothic"/>
          <w:lang w:eastAsia="zh-CN"/>
        </w:rPr>
        <w:t xml:space="preserve"> </w:t>
      </w:r>
      <w:bookmarkStart w:id="689" w:name="_Toc165985096"/>
      <w:bookmarkStart w:id="690" w:name="_Toc165985288"/>
      <w:bookmarkStart w:id="691" w:name="_Toc165985188"/>
      <w:bookmarkStart w:id="692" w:name="_Toc166099353"/>
      <w:bookmarkStart w:id="693" w:name="_Toc166099822"/>
      <w:bookmarkStart w:id="694" w:name="_Toc166099926"/>
      <w:bookmarkStart w:id="695" w:name="_Toc166100032"/>
      <w:bookmarkStart w:id="696" w:name="_Toc166100138"/>
      <w:bookmarkStart w:id="697" w:name="_Toc166100248"/>
      <w:bookmarkStart w:id="698" w:name="_Toc166100358"/>
      <w:bookmarkStart w:id="699" w:name="_Toc166100467"/>
      <w:bookmarkStart w:id="700" w:name="_Toc166100576"/>
      <w:bookmarkStart w:id="701" w:name="_Toc166237695"/>
      <w:bookmarkStart w:id="702" w:name="_Toc166237802"/>
      <w:r w:rsidR="0014487F" w:rsidRPr="00711BD5">
        <w:t>For</w:t>
      </w:r>
      <w:r w:rsidR="0014487F" w:rsidRPr="00477113">
        <w:rPr>
          <w:lang w:val="en-GB"/>
        </w:rPr>
        <w:t xml:space="preserve"> Configuration 2 </w:t>
      </w:r>
      <w:r w:rsidR="00477113" w:rsidRPr="00477113">
        <w:rPr>
          <w:lang w:val="en-GB"/>
        </w:rPr>
        <w:t xml:space="preserve">allowing </w:t>
      </w:r>
      <w:r w:rsidR="00535187" w:rsidRPr="00477113">
        <w:rPr>
          <w:lang w:val="en-GB"/>
        </w:rPr>
        <w:t>UL transmissions across SBFD symbols and non-SBFD symbols in different slots</w:t>
      </w:r>
      <w:r w:rsidR="00477113" w:rsidRPr="00477113">
        <w:rPr>
          <w:lang w:val="en-GB"/>
        </w:rPr>
        <w:t>:</w:t>
      </w:r>
    </w:p>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14:paraId="5E1104F7" w14:textId="18E17F2B" w:rsidR="00CA5CC4" w:rsidRPr="00CA5CC4" w:rsidRDefault="00CA5CC4" w:rsidP="008161E5">
      <w:pPr>
        <w:pStyle w:val="Proposal"/>
        <w:numPr>
          <w:ilvl w:val="1"/>
          <w:numId w:val="4"/>
        </w:numPr>
        <w:rPr>
          <w:rFonts w:eastAsia="Malgun Gothic"/>
          <w:lang w:eastAsia="zh-CN"/>
        </w:rPr>
      </w:pPr>
      <w:r w:rsidRPr="00CA5CC4">
        <w:rPr>
          <w:rFonts w:eastAsia="Malgun Gothic"/>
          <w:lang w:eastAsia="zh-CN"/>
        </w:rPr>
        <w:t>For DG PUSCH repetition type-A</w:t>
      </w:r>
      <w:r w:rsidR="00477113">
        <w:rPr>
          <w:rFonts w:eastAsia="Malgun Gothic"/>
          <w:lang w:eastAsia="zh-CN"/>
        </w:rPr>
        <w:t xml:space="preserve">, </w:t>
      </w:r>
      <w:r w:rsidRPr="00CA5CC4">
        <w:rPr>
          <w:rFonts w:eastAsia="Malgun Gothic"/>
          <w:lang w:eastAsia="zh-CN"/>
        </w:rPr>
        <w:t xml:space="preserve">multi-PUSCH scheduled by a single DCI </w:t>
      </w:r>
      <w:r w:rsidR="00477113" w:rsidRPr="00CA5CC4">
        <w:rPr>
          <w:rFonts w:eastAsia="Malgun Gothic"/>
          <w:lang w:eastAsia="zh-CN"/>
        </w:rPr>
        <w:t>and for DG TBoMS across SBFD symbols and non-SBFD symbols in different</w:t>
      </w:r>
      <w:r w:rsidR="00477113">
        <w:rPr>
          <w:rFonts w:eastAsia="Malgun Gothic"/>
          <w:lang w:eastAsia="zh-CN"/>
        </w:rPr>
        <w:t xml:space="preserve"> slots</w:t>
      </w:r>
      <w:r w:rsidRPr="00CA5CC4">
        <w:rPr>
          <w:rFonts w:eastAsia="Malgun Gothic"/>
          <w:lang w:eastAsia="zh-CN"/>
        </w:rPr>
        <w:t>, RAN1 to adopt one or more of the following options:</w:t>
      </w:r>
    </w:p>
    <w:p w14:paraId="3503F5BD" w14:textId="77777777" w:rsidR="00CA5CC4" w:rsidRPr="00CA5CC4" w:rsidRDefault="00CA5CC4" w:rsidP="00CA5CC4">
      <w:pPr>
        <w:pStyle w:val="Proposal"/>
        <w:numPr>
          <w:ilvl w:val="2"/>
          <w:numId w:val="4"/>
        </w:numPr>
        <w:rPr>
          <w:rFonts w:eastAsia="Malgun Gothic"/>
          <w:lang w:eastAsia="zh-CN"/>
        </w:rPr>
      </w:pPr>
      <w:bookmarkStart w:id="703" w:name="_Toc165984536"/>
      <w:bookmarkStart w:id="704" w:name="_Toc165984781"/>
      <w:bookmarkStart w:id="705" w:name="_Toc165984885"/>
      <w:bookmarkStart w:id="706" w:name="_Toc165984991"/>
      <w:bookmarkStart w:id="707" w:name="_Toc165985097"/>
      <w:bookmarkStart w:id="708" w:name="_Toc165985189"/>
      <w:bookmarkStart w:id="709" w:name="_Toc165985289"/>
      <w:bookmarkStart w:id="710" w:name="_Toc166099354"/>
      <w:bookmarkStart w:id="711" w:name="_Toc166099823"/>
      <w:bookmarkStart w:id="712" w:name="_Toc166099927"/>
      <w:bookmarkStart w:id="713" w:name="_Toc166100033"/>
      <w:bookmarkStart w:id="714" w:name="_Toc166100139"/>
      <w:bookmarkStart w:id="715" w:name="_Toc166100249"/>
      <w:bookmarkStart w:id="716" w:name="_Toc166100359"/>
      <w:bookmarkStart w:id="717" w:name="_Toc166100468"/>
      <w:bookmarkStart w:id="718" w:name="_Toc166100577"/>
      <w:bookmarkStart w:id="719" w:name="_Toc166237696"/>
      <w:bookmarkStart w:id="720" w:name="_Toc166237803"/>
      <w:r w:rsidRPr="00CA5CC4">
        <w:rPr>
          <w:rFonts w:eastAsia="Malgun Gothic"/>
          <w:lang w:eastAsia="zh-CN"/>
        </w:rPr>
        <w:t>Option 2: Single FDRA configuration/indication for one symbol type (SBFD or non-SBFD symbol) and RB offset(s) configuration/indication/determination to determine resource for the other symbol type.</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r w:rsidRPr="00CA5CC4">
        <w:rPr>
          <w:rFonts w:eastAsia="Malgun Gothic"/>
          <w:lang w:eastAsia="zh-CN"/>
        </w:rPr>
        <w:t xml:space="preserve"> </w:t>
      </w:r>
    </w:p>
    <w:p w14:paraId="73F714D8" w14:textId="77777777" w:rsidR="00CA5CC4" w:rsidRPr="00CA5CC4" w:rsidRDefault="00CA5CC4" w:rsidP="00CA5CC4">
      <w:pPr>
        <w:pStyle w:val="Proposal"/>
        <w:numPr>
          <w:ilvl w:val="2"/>
          <w:numId w:val="4"/>
        </w:numPr>
        <w:rPr>
          <w:rFonts w:eastAsia="Malgun Gothic"/>
          <w:lang w:eastAsia="zh-CN"/>
        </w:rPr>
      </w:pPr>
      <w:bookmarkStart w:id="721" w:name="_Toc165984537"/>
      <w:bookmarkStart w:id="722" w:name="_Toc165984782"/>
      <w:bookmarkStart w:id="723" w:name="_Toc165984886"/>
      <w:bookmarkStart w:id="724" w:name="_Toc165984992"/>
      <w:bookmarkStart w:id="725" w:name="_Toc165985098"/>
      <w:bookmarkStart w:id="726" w:name="_Toc165985190"/>
      <w:bookmarkStart w:id="727" w:name="_Toc165985290"/>
      <w:bookmarkStart w:id="728" w:name="_Toc166099355"/>
      <w:bookmarkStart w:id="729" w:name="_Toc166099824"/>
      <w:bookmarkStart w:id="730" w:name="_Toc166099928"/>
      <w:bookmarkStart w:id="731" w:name="_Toc166100034"/>
      <w:bookmarkStart w:id="732" w:name="_Toc166100140"/>
      <w:bookmarkStart w:id="733" w:name="_Toc166100250"/>
      <w:bookmarkStart w:id="734" w:name="_Toc166100360"/>
      <w:bookmarkStart w:id="735" w:name="_Toc166100469"/>
      <w:bookmarkStart w:id="736" w:name="_Toc166100578"/>
      <w:bookmarkStart w:id="737" w:name="_Toc166237697"/>
      <w:bookmarkStart w:id="738" w:name="_Toc166237804"/>
      <w:r w:rsidRPr="00CA5CC4">
        <w:rPr>
          <w:rFonts w:eastAsia="Malgun Gothic"/>
          <w:lang w:eastAsia="zh-CN"/>
        </w:rPr>
        <w:t xml:space="preserve">Option 5: For a PUSCH in a slot overlapping with RBs outside UL usable PRBs in SBFD symbols, only the assigned PRBs within UL usable PRBs </w:t>
      </w:r>
      <w:proofErr w:type="gramStart"/>
      <w:r w:rsidRPr="00CA5CC4">
        <w:rPr>
          <w:rFonts w:eastAsia="Malgun Gothic"/>
          <w:lang w:eastAsia="zh-CN"/>
        </w:rPr>
        <w:t>are considered to be</w:t>
      </w:r>
      <w:proofErr w:type="gramEnd"/>
      <w:r w:rsidRPr="00CA5CC4">
        <w:rPr>
          <w:rFonts w:eastAsia="Malgun Gothic"/>
          <w:lang w:eastAsia="zh-CN"/>
        </w:rPr>
        <w:t xml:space="preserve"> valid.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sidRPr="00CA5CC4">
        <w:rPr>
          <w:rFonts w:eastAsia="Malgun Gothic"/>
          <w:lang w:eastAsia="zh-CN"/>
        </w:rPr>
        <w:t xml:space="preserve"> </w:t>
      </w:r>
    </w:p>
    <w:p w14:paraId="55F50339" w14:textId="343B46E0" w:rsidR="00CA5CC4" w:rsidRPr="00477113" w:rsidRDefault="00CA5CC4" w:rsidP="00B4326D">
      <w:pPr>
        <w:pStyle w:val="Proposal"/>
        <w:numPr>
          <w:ilvl w:val="1"/>
          <w:numId w:val="4"/>
        </w:numPr>
        <w:rPr>
          <w:rFonts w:eastAsia="Malgun Gothic"/>
          <w:lang w:eastAsia="zh-CN"/>
        </w:rPr>
      </w:pPr>
      <w:bookmarkStart w:id="739" w:name="_Toc165985099"/>
      <w:bookmarkStart w:id="740" w:name="_Toc165985191"/>
      <w:bookmarkStart w:id="741" w:name="_Toc165985291"/>
      <w:bookmarkStart w:id="742" w:name="_Toc166099356"/>
      <w:bookmarkStart w:id="743" w:name="_Toc166099825"/>
      <w:bookmarkStart w:id="744" w:name="_Toc166099929"/>
      <w:bookmarkStart w:id="745" w:name="_Toc166100035"/>
      <w:bookmarkStart w:id="746" w:name="_Toc166100141"/>
      <w:bookmarkStart w:id="747" w:name="_Toc166100251"/>
      <w:bookmarkStart w:id="748" w:name="_Toc166100361"/>
      <w:bookmarkStart w:id="749" w:name="_Toc166100470"/>
      <w:bookmarkStart w:id="750" w:name="_Toc166100579"/>
      <w:bookmarkStart w:id="751" w:name="_Toc166237698"/>
      <w:bookmarkStart w:id="752" w:name="_Toc166237805"/>
      <w:r w:rsidRPr="00CA5CC4">
        <w:rPr>
          <w:rFonts w:eastAsia="Malgun Gothic"/>
          <w:lang w:eastAsia="zh-CN"/>
        </w:rPr>
        <w:t>For Type 1 CG PUSCH with</w:t>
      </w:r>
      <w:r w:rsidR="00477113">
        <w:rPr>
          <w:rFonts w:eastAsia="Malgun Gothic"/>
          <w:lang w:eastAsia="zh-CN"/>
        </w:rPr>
        <w:t xml:space="preserve"> or without</w:t>
      </w:r>
      <w:r w:rsidRPr="00CA5CC4">
        <w:rPr>
          <w:rFonts w:eastAsia="Malgun Gothic"/>
          <w:lang w:eastAsia="zh-CN"/>
        </w:rPr>
        <w:t xml:space="preserve"> PUSCH repetition type-A across SBFD symbols and non-SBFD symbols in different slots</w:t>
      </w:r>
      <w:r w:rsidR="00477113">
        <w:rPr>
          <w:rFonts w:eastAsia="Malgun Gothic"/>
          <w:lang w:eastAsia="zh-CN"/>
        </w:rPr>
        <w:t xml:space="preserve">, support the following: </w:t>
      </w:r>
      <w:bookmarkStart w:id="753" w:name="_Toc165984538"/>
      <w:bookmarkStart w:id="754" w:name="_Toc165984783"/>
      <w:bookmarkStart w:id="755" w:name="_Toc165984887"/>
      <w:bookmarkStart w:id="756" w:name="_Toc165984993"/>
      <w:bookmarkStart w:id="757" w:name="_Toc165985100"/>
      <w:bookmarkStart w:id="758" w:name="_Toc165985192"/>
      <w:bookmarkStart w:id="759" w:name="_Toc165985292"/>
      <w:bookmarkStart w:id="760" w:name="_Toc166099357"/>
      <w:bookmarkStart w:id="761" w:name="_Toc166099826"/>
      <w:bookmarkStart w:id="762" w:name="_Toc166099930"/>
      <w:bookmarkStart w:id="763" w:name="_Toc166100036"/>
      <w:bookmarkStart w:id="764" w:name="_Toc166100142"/>
      <w:bookmarkStart w:id="765" w:name="_Toc166100252"/>
      <w:bookmarkStart w:id="766" w:name="_Toc166100362"/>
      <w:bookmarkStart w:id="767" w:name="_Toc166100471"/>
      <w:bookmarkStart w:id="768" w:name="_Toc166100580"/>
      <w:bookmarkStart w:id="769" w:name="_Toc166237699"/>
      <w:bookmarkStart w:id="770" w:name="_Toc166237806"/>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r w:rsidRPr="00477113">
        <w:rPr>
          <w:rFonts w:eastAsia="Malgun Gothic"/>
          <w:lang w:eastAsia="zh-CN"/>
        </w:rPr>
        <w:t>Option 1: Separate FDRA configuration/indications/interpretations for SBFD symbols and non-SBFD symbols.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B387463" w14:textId="743FBAA3" w:rsidR="00CA5CC4" w:rsidRPr="00CA5CC4" w:rsidRDefault="00CA5CC4" w:rsidP="008161E5">
      <w:pPr>
        <w:pStyle w:val="Proposal"/>
        <w:numPr>
          <w:ilvl w:val="1"/>
          <w:numId w:val="4"/>
        </w:numPr>
        <w:rPr>
          <w:rFonts w:eastAsia="Malgun Gothic"/>
          <w:lang w:eastAsia="zh-CN"/>
        </w:rPr>
      </w:pPr>
      <w:bookmarkStart w:id="771" w:name="_Toc165985102"/>
      <w:bookmarkStart w:id="772" w:name="_Toc165985194"/>
      <w:bookmarkStart w:id="773" w:name="_Toc165985294"/>
      <w:bookmarkStart w:id="774" w:name="_Toc166099359"/>
      <w:bookmarkStart w:id="775" w:name="_Toc166099828"/>
      <w:bookmarkStart w:id="776" w:name="_Toc166099932"/>
      <w:bookmarkStart w:id="777" w:name="_Toc166100038"/>
      <w:bookmarkStart w:id="778" w:name="_Toc166100144"/>
      <w:bookmarkStart w:id="779" w:name="_Toc166100254"/>
      <w:bookmarkStart w:id="780" w:name="_Toc166100364"/>
      <w:bookmarkStart w:id="781" w:name="_Toc166100473"/>
      <w:bookmarkStart w:id="782" w:name="_Toc166100582"/>
      <w:bookmarkStart w:id="783" w:name="_Toc166237701"/>
      <w:bookmarkStart w:id="784" w:name="_Toc166237808"/>
      <w:r w:rsidRPr="00CA5CC4">
        <w:rPr>
          <w:rFonts w:eastAsia="Malgun Gothic"/>
          <w:lang w:eastAsia="zh-CN"/>
        </w:rPr>
        <w:lastRenderedPageBreak/>
        <w:t xml:space="preserve">For both DG and CG PUSCH, Option 3 </w:t>
      </w:r>
      <w:r w:rsidR="0054720B">
        <w:rPr>
          <w:rFonts w:eastAsia="Malgun Gothic"/>
          <w:lang w:eastAsia="zh-CN"/>
        </w:rPr>
        <w:t xml:space="preserve">or Option 5 </w:t>
      </w:r>
      <w:r w:rsidRPr="00CA5CC4">
        <w:rPr>
          <w:rFonts w:eastAsia="Malgun Gothic"/>
          <w:lang w:eastAsia="zh-CN"/>
        </w:rPr>
        <w:t>can be considered as a default behaviour if other option(s) is/are not configured.</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43C534E1" w14:textId="77777777" w:rsidR="00E35B28" w:rsidRPr="00AC739E" w:rsidRDefault="00E35B28" w:rsidP="00E35B28">
      <w:pPr>
        <w:pStyle w:val="ListParagraph"/>
        <w:numPr>
          <w:ilvl w:val="0"/>
          <w:numId w:val="0"/>
        </w:numPr>
        <w:spacing w:before="120"/>
        <w:ind w:left="720"/>
        <w:contextualSpacing/>
        <w:rPr>
          <w:lang w:val="en-US"/>
        </w:rPr>
      </w:pPr>
      <w:bookmarkStart w:id="785" w:name="_Toc158985069"/>
      <w:bookmarkEnd w:id="785"/>
    </w:p>
    <w:p w14:paraId="0EE3F033" w14:textId="0E44EA4E" w:rsidR="005A5882" w:rsidRDefault="005A5882" w:rsidP="005A688E">
      <w:pPr>
        <w:pStyle w:val="Heading3"/>
      </w:pPr>
      <w:bookmarkStart w:id="786" w:name="_Ref165553530"/>
      <w:r>
        <w:t>Different number of RBs across the PUSCH repetitions/transmissions.</w:t>
      </w:r>
      <w:bookmarkEnd w:id="786"/>
    </w:p>
    <w:p w14:paraId="51FECCF0" w14:textId="77777777" w:rsidR="005A5882" w:rsidRPr="00207D26" w:rsidRDefault="005A5882" w:rsidP="005A5882">
      <w:pPr>
        <w:spacing w:before="120" w:after="120"/>
      </w:pPr>
      <w:r>
        <w:t xml:space="preserve">It can be observed that, </w:t>
      </w:r>
    </w:p>
    <w:p w14:paraId="3708FB0A" w14:textId="77777777" w:rsidR="005A5882" w:rsidRPr="005A688E" w:rsidRDefault="005A5882" w:rsidP="005A5882">
      <w:pPr>
        <w:pStyle w:val="ListParagraph"/>
        <w:numPr>
          <w:ilvl w:val="0"/>
          <w:numId w:val="12"/>
        </w:numPr>
        <w:spacing w:before="120"/>
        <w:rPr>
          <w:lang w:val="en-US"/>
        </w:rPr>
      </w:pPr>
      <w:r w:rsidRPr="005A688E">
        <w:rPr>
          <w:lang w:val="en-US"/>
        </w:rPr>
        <w:t xml:space="preserve">On the one hand, UL transmissions in SBFD slots (e.g., PUSCH in particular) would be impacted by different types of CLI namely, gNB self-interference, gNB-to-gNB co-channel inter-subband CLI, and/or gNB-to-gNB inter-cell co-channel intra-subband. This significantly impacts performance of the UL transmissions in SBFD slots. In contrast, UL transmissions in non-SBFD slots would not be suffering from these interferences, at least for the case when frame structures are aligned across the cells. </w:t>
      </w:r>
    </w:p>
    <w:p w14:paraId="6E937F07" w14:textId="77777777" w:rsidR="005A5882" w:rsidRPr="005A688E" w:rsidRDefault="005A5882" w:rsidP="005A5882">
      <w:pPr>
        <w:pStyle w:val="ListParagraph"/>
        <w:numPr>
          <w:ilvl w:val="0"/>
          <w:numId w:val="12"/>
        </w:numPr>
        <w:spacing w:before="120"/>
        <w:rPr>
          <w:lang w:val="en-US"/>
        </w:rPr>
      </w:pPr>
      <w:r w:rsidRPr="005A688E">
        <w:rPr>
          <w:lang w:val="en-US"/>
        </w:rPr>
        <w:t>On the other hand, non-SBFD slots offer a wider available bandwidth for UL transmissions compared to SBFD slots counterpart.</w:t>
      </w:r>
    </w:p>
    <w:p w14:paraId="2B7D2BED" w14:textId="77777777" w:rsidR="005A5882" w:rsidRPr="00F53F6B" w:rsidRDefault="005A5882" w:rsidP="005A5882">
      <w:pPr>
        <w:pStyle w:val="ListParagraph"/>
        <w:numPr>
          <w:ilvl w:val="0"/>
          <w:numId w:val="12"/>
        </w:numPr>
        <w:spacing w:before="120"/>
        <w:rPr>
          <w:lang w:val="en-US"/>
        </w:rPr>
      </w:pPr>
      <w:r w:rsidRPr="00F53F6B">
        <w:rPr>
          <w:lang w:val="en-US"/>
        </w:rPr>
        <w:t>In addition, transmissions in narrow bandwidth could help improving coverage thanks to higher EPRE.</w:t>
      </w:r>
    </w:p>
    <w:p w14:paraId="7C0AEAA7" w14:textId="77777777" w:rsidR="005A5882" w:rsidRDefault="005A5882" w:rsidP="005A5882">
      <w:pPr>
        <w:spacing w:before="120" w:after="120"/>
        <w:rPr>
          <w:szCs w:val="20"/>
        </w:rPr>
      </w:pPr>
      <w:r>
        <w:rPr>
          <w:szCs w:val="20"/>
        </w:rPr>
        <w:t>From the above observations, it’s straightforward to deduce that, for transmissions across SBFD and non-SBFD slots, it is beneficial to allow the part of the transmission in non-SBFD slots having a higher number of RBs compared to the SBFD slots counterpart.</w:t>
      </w:r>
    </w:p>
    <w:p w14:paraId="49D8F46A" w14:textId="77777777" w:rsidR="005A5882" w:rsidRPr="00F65152" w:rsidRDefault="005A5882" w:rsidP="001144D1">
      <w:pPr>
        <w:pStyle w:val="Observation"/>
        <w:ind w:left="426"/>
      </w:pPr>
      <w:bookmarkStart w:id="787" w:name="_Toc165984545"/>
      <w:bookmarkStart w:id="788" w:name="_Toc165984790"/>
      <w:bookmarkStart w:id="789" w:name="_Toc165984894"/>
      <w:bookmarkStart w:id="790" w:name="_Toc165985000"/>
      <w:bookmarkStart w:id="791" w:name="_Toc165985108"/>
      <w:bookmarkStart w:id="792" w:name="_Toc165985195"/>
      <w:bookmarkStart w:id="793" w:name="_Toc165985300"/>
      <w:bookmarkStart w:id="794" w:name="_Toc166099360"/>
      <w:bookmarkStart w:id="795" w:name="_Toc166099829"/>
      <w:bookmarkStart w:id="796" w:name="_Toc166099933"/>
      <w:bookmarkStart w:id="797" w:name="_Toc166100039"/>
      <w:bookmarkStart w:id="798" w:name="_Toc166100145"/>
      <w:bookmarkStart w:id="799" w:name="_Toc166100255"/>
      <w:bookmarkStart w:id="800" w:name="_Toc166100365"/>
      <w:bookmarkStart w:id="801" w:name="_Toc166100474"/>
      <w:bookmarkStart w:id="802" w:name="_Toc166100583"/>
      <w:bookmarkStart w:id="803" w:name="_Toc166237702"/>
      <w:bookmarkStart w:id="804" w:name="_Toc166237809"/>
      <w:r>
        <w:t>F</w:t>
      </w:r>
      <w:r w:rsidRPr="003D70AA">
        <w:t xml:space="preserve">or </w:t>
      </w:r>
      <w:r w:rsidRPr="000E27F2">
        <w:t>transmissions</w:t>
      </w:r>
      <w:r>
        <w:t xml:space="preserve"> across</w:t>
      </w:r>
      <w:r w:rsidRPr="003D70AA">
        <w:t xml:space="preserve"> SBFD and non-SBFD slots, it is beneficial to allow the part of the transmission in </w:t>
      </w:r>
      <w:r>
        <w:t>non-</w:t>
      </w:r>
      <w:r w:rsidRPr="003D70AA">
        <w:t xml:space="preserve">SBFD slots </w:t>
      </w:r>
      <w:r>
        <w:t>to have</w:t>
      </w:r>
      <w:r w:rsidRPr="003D70AA">
        <w:t xml:space="preserve"> a </w:t>
      </w:r>
      <w:r>
        <w:t>higher</w:t>
      </w:r>
      <w:r w:rsidRPr="003D70AA">
        <w:t xml:space="preserve"> number of RBs compared to the part of the transmission in SBFD slots.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23256824" w14:textId="77777777" w:rsidR="005A5882" w:rsidRDefault="005A5882" w:rsidP="005A5882">
      <w:pPr>
        <w:spacing w:before="120" w:after="120"/>
        <w:rPr>
          <w:szCs w:val="20"/>
        </w:rPr>
      </w:pPr>
      <w:r>
        <w:rPr>
          <w:szCs w:val="20"/>
        </w:rPr>
        <w:t xml:space="preserve">Since the main motivation of introducing SBFD is for coverage enhancements (and/or latency reduction), RAN1 should pay attention to the impacts of SBFD on coverage enhancement features, namely, PUSCH repetitions and TBoMS (with or without repetitions). Indeed, according to the current specs, these features apply the same frequency allocation across the repetitions (i.e., across the slots that include the repetitions, whose slot types could be different). </w:t>
      </w:r>
    </w:p>
    <w:p w14:paraId="6D18FA8D" w14:textId="77777777" w:rsidR="005A5882" w:rsidRPr="00C743C3" w:rsidRDefault="005A5882" w:rsidP="00711BD5">
      <w:pPr>
        <w:pStyle w:val="Observation"/>
        <w:ind w:left="426" w:hanging="284"/>
      </w:pPr>
      <w:bookmarkStart w:id="805" w:name="_Toc165984546"/>
      <w:bookmarkStart w:id="806" w:name="_Toc165984791"/>
      <w:bookmarkStart w:id="807" w:name="_Toc165984895"/>
      <w:bookmarkStart w:id="808" w:name="_Toc165985001"/>
      <w:bookmarkStart w:id="809" w:name="_Toc165985109"/>
      <w:bookmarkStart w:id="810" w:name="_Toc165985196"/>
      <w:bookmarkStart w:id="811" w:name="_Toc165985301"/>
      <w:bookmarkStart w:id="812" w:name="_Toc166099361"/>
      <w:bookmarkStart w:id="813" w:name="_Toc166099830"/>
      <w:bookmarkStart w:id="814" w:name="_Toc166099934"/>
      <w:bookmarkStart w:id="815" w:name="_Toc166100040"/>
      <w:bookmarkStart w:id="816" w:name="_Toc166100146"/>
      <w:bookmarkStart w:id="817" w:name="_Toc166100256"/>
      <w:bookmarkStart w:id="818" w:name="_Toc166100366"/>
      <w:bookmarkStart w:id="819" w:name="_Toc166100475"/>
      <w:bookmarkStart w:id="820" w:name="_Toc166100584"/>
      <w:bookmarkStart w:id="821" w:name="_Toc166237703"/>
      <w:bookmarkStart w:id="822" w:name="_Toc166237810"/>
      <w:r w:rsidRPr="00C51FBC">
        <w:t xml:space="preserve">Given </w:t>
      </w:r>
      <w:r>
        <w:t xml:space="preserve">that </w:t>
      </w:r>
      <w:r w:rsidRPr="00C51FBC">
        <w:t>the main motivation of introducing SBFD is for coverage enhancements (and/or latency reduction), it is worth paying more attention to the impacts of SBFD on coverage enhancement features, namely, PUSCH repetitions and TBoMS (with or without repetitions).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250EC61" w14:textId="28FB485E" w:rsidR="005A5882" w:rsidRPr="007335E6" w:rsidRDefault="005A5882" w:rsidP="001E52F4">
      <w:pPr>
        <w:pStyle w:val="Proposal"/>
        <w:rPr>
          <w:iCs/>
          <w:szCs w:val="20"/>
        </w:rPr>
      </w:pPr>
      <w:bookmarkStart w:id="823" w:name="_Toc165984547"/>
      <w:bookmarkStart w:id="824" w:name="_Toc165984792"/>
      <w:bookmarkStart w:id="825" w:name="_Toc165984896"/>
      <w:bookmarkStart w:id="826" w:name="_Toc165985002"/>
      <w:bookmarkStart w:id="827" w:name="_Toc165985110"/>
      <w:bookmarkStart w:id="828" w:name="_Toc165985197"/>
      <w:bookmarkStart w:id="829" w:name="_Toc165985302"/>
      <w:bookmarkStart w:id="830" w:name="_Toc166099362"/>
      <w:bookmarkStart w:id="831" w:name="_Toc166099831"/>
      <w:bookmarkStart w:id="832" w:name="_Toc166099935"/>
      <w:bookmarkStart w:id="833" w:name="_Toc166100041"/>
      <w:bookmarkStart w:id="834" w:name="_Toc166100147"/>
      <w:bookmarkStart w:id="835" w:name="_Toc166100257"/>
      <w:bookmarkStart w:id="836" w:name="_Toc166100367"/>
      <w:bookmarkStart w:id="837" w:name="_Toc166100476"/>
      <w:bookmarkStart w:id="838" w:name="_Toc166100585"/>
      <w:bookmarkStart w:id="839" w:name="_Toc166237704"/>
      <w:bookmarkStart w:id="840" w:name="_Toc166237811"/>
      <w:r w:rsidRPr="001E52F4">
        <w:t>For transmissions across SBFD and non-SBFD slots, RAN1 to specify means for UE to apply a higher number of RBs for the part of the transmission in non-SBFD slots compared to the SBFD slots counterpart. The transmission can be PUSCH repetitions or TBoMS with or without repetitions.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977E368" w14:textId="77777777" w:rsidR="00FF42C1" w:rsidRPr="00E35B28" w:rsidRDefault="00FF42C1" w:rsidP="00E35B28">
      <w:pPr>
        <w:tabs>
          <w:tab w:val="left" w:pos="720"/>
          <w:tab w:val="left" w:pos="1440"/>
          <w:tab w:val="left" w:pos="2160"/>
        </w:tabs>
        <w:rPr>
          <w:rFonts w:eastAsia="Malgun Gothic"/>
          <w:color w:val="FF0000"/>
        </w:rPr>
      </w:pPr>
    </w:p>
    <w:p w14:paraId="7B6287D6" w14:textId="7B60E3B0" w:rsidR="005A5882" w:rsidRDefault="005A5882" w:rsidP="005A688E">
      <w:pPr>
        <w:pStyle w:val="Heading2"/>
      </w:pPr>
      <w:r>
        <w:t>PDSCH</w:t>
      </w:r>
    </w:p>
    <w:p w14:paraId="1540DDEC" w14:textId="58670A11" w:rsidR="005A5882" w:rsidRPr="00066EBA" w:rsidRDefault="005A5882" w:rsidP="005C38F4">
      <w:r>
        <w:rPr>
          <w:lang w:val="en-GB"/>
        </w:rPr>
        <w:t>The following was agreed in RAN1#116bis:</w:t>
      </w:r>
    </w:p>
    <w:tbl>
      <w:tblPr>
        <w:tblStyle w:val="TableGrid"/>
        <w:tblW w:w="0" w:type="auto"/>
        <w:tblLook w:val="04A0" w:firstRow="1" w:lastRow="0" w:firstColumn="1" w:lastColumn="0" w:noHBand="0" w:noVBand="1"/>
      </w:tblPr>
      <w:tblGrid>
        <w:gridCol w:w="9629"/>
      </w:tblGrid>
      <w:tr w:rsidR="005A5882" w14:paraId="3286D795" w14:textId="77777777" w:rsidTr="005A5882">
        <w:tc>
          <w:tcPr>
            <w:tcW w:w="9629" w:type="dxa"/>
          </w:tcPr>
          <w:p w14:paraId="0E600B0A" w14:textId="77777777" w:rsidR="005A5882" w:rsidRDefault="005A5882" w:rsidP="005A5882">
            <w:pPr>
              <w:rPr>
                <w:rFonts w:eastAsia="Malgun Gothic"/>
                <w:b/>
                <w:highlight w:val="green"/>
                <w:lang w:eastAsia="zh-CN"/>
              </w:rPr>
            </w:pPr>
            <w:r>
              <w:rPr>
                <w:rFonts w:eastAsia="Malgun Gothic"/>
                <w:b/>
                <w:highlight w:val="green"/>
                <w:lang w:eastAsia="zh-CN"/>
              </w:rPr>
              <w:t>Agreement</w:t>
            </w:r>
          </w:p>
          <w:p w14:paraId="15943003" w14:textId="77777777" w:rsidR="005A5882" w:rsidRDefault="005A5882" w:rsidP="005A5882">
            <w:pPr>
              <w:rPr>
                <w:rFonts w:eastAsia="Malgun Gothic"/>
                <w:b/>
                <w:lang w:eastAsia="zh-CN"/>
              </w:rPr>
            </w:pPr>
            <w:r>
              <w:rPr>
                <w:rFonts w:eastAsia="Malgun Gothic"/>
                <w:bCs/>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option(s)</w:t>
            </w:r>
            <w:r>
              <w:rPr>
                <w:rFonts w:eastAsia="Malgun Gothic"/>
                <w:lang w:eastAsia="zh-CN"/>
              </w:rPr>
              <w:t xml:space="preserve"> are supported</w:t>
            </w:r>
            <w:r>
              <w:rPr>
                <w:rFonts w:eastAsia="Malgun Gothic"/>
                <w:bCs/>
                <w:lang w:eastAsia="zh-CN"/>
              </w:rPr>
              <w:t xml:space="preserve">. </w:t>
            </w:r>
          </w:p>
          <w:p w14:paraId="7102B176"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1: Separate FDRA configuration/indications/interpretations for SBFD symbols and non-SBFD symbols</w:t>
            </w:r>
          </w:p>
          <w:p w14:paraId="0F5EFBEC"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2: Single FDRA configuration/indication for one symbol type (SBFD or non-SBFD symbol) and RB offset(s) configuration/indication/determination to determine resource for the other symbol type </w:t>
            </w:r>
          </w:p>
          <w:p w14:paraId="49F3508B"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3: A PDSCH in a slot overlapping with RBs outside DL usable PRBs in SBFD symbols is invalid, e.g. the PDSCH in the slot is dropped</w:t>
            </w:r>
          </w:p>
          <w:p w14:paraId="1665CD19"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4: Only PDSCH in one symbol type is valid and PDSCH in the other symbol type is invalid</w:t>
            </w:r>
          </w:p>
          <w:p w14:paraId="5A7A016F"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5: For a PDSCH in a slot overlapping with RBs outside DL usable PRBs in SBFD symbols, only the assigned PRBs within DL usable PRBs </w:t>
            </w:r>
            <w:proofErr w:type="gramStart"/>
            <w:r>
              <w:rPr>
                <w:rFonts w:eastAsia="Malgun Gothic"/>
                <w:lang w:eastAsia="zh-CN"/>
              </w:rPr>
              <w:t>are considered to be</w:t>
            </w:r>
            <w:proofErr w:type="gramEnd"/>
            <w:r>
              <w:rPr>
                <w:rFonts w:eastAsia="Malgun Gothic"/>
                <w:lang w:eastAsia="zh-CN"/>
              </w:rPr>
              <w:t xml:space="preserve"> valid </w:t>
            </w:r>
          </w:p>
          <w:p w14:paraId="1595F8DC"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6: gNB does not schedule any PDSCH in SBFD symbols in a slot to be overlapping with PRBs outside DL usable PRBs</w:t>
            </w:r>
          </w:p>
          <w:p w14:paraId="3578DB3A" w14:textId="77777777" w:rsidR="005A5882" w:rsidRDefault="005A5882" w:rsidP="005A5882">
            <w:pPr>
              <w:numPr>
                <w:ilvl w:val="0"/>
                <w:numId w:val="50"/>
              </w:numPr>
              <w:spacing w:after="0"/>
              <w:jc w:val="left"/>
              <w:rPr>
                <w:rFonts w:eastAsia="Malgun Gothic"/>
                <w:lang w:eastAsia="zh-CN"/>
              </w:rPr>
            </w:pPr>
            <w:r>
              <w:rPr>
                <w:rFonts w:eastAsia="Malgun Gothic"/>
                <w:lang w:eastAsia="zh-CN"/>
              </w:rPr>
              <w:lastRenderedPageBreak/>
              <w:t>Other options are not precluded</w:t>
            </w:r>
          </w:p>
          <w:p w14:paraId="7F1A644D" w14:textId="1C626CA1" w:rsidR="005A5882" w:rsidRPr="005C38F4" w:rsidRDefault="005A5882" w:rsidP="005C38F4">
            <w:pPr>
              <w:numPr>
                <w:ilvl w:val="0"/>
                <w:numId w:val="50"/>
              </w:numPr>
              <w:spacing w:after="0"/>
              <w:jc w:val="left"/>
              <w:rPr>
                <w:rFonts w:eastAsia="Malgun Gothic"/>
                <w:lang w:eastAsia="zh-CN"/>
              </w:rPr>
            </w:pPr>
            <w:r>
              <w:rPr>
                <w:rFonts w:eastAsia="Malgun Gothic"/>
                <w:lang w:eastAsia="zh-CN"/>
              </w:rPr>
              <w:t>FFS: Applicable conditions</w:t>
            </w:r>
          </w:p>
        </w:tc>
      </w:tr>
    </w:tbl>
    <w:p w14:paraId="538B43BB" w14:textId="77777777" w:rsidR="0054720B" w:rsidRDefault="0054720B" w:rsidP="0054720B">
      <w:pPr>
        <w:rPr>
          <w:lang w:val="en-GB"/>
        </w:rPr>
      </w:pPr>
    </w:p>
    <w:p w14:paraId="133CFF30" w14:textId="588DD0AC" w:rsidR="0054720B" w:rsidRDefault="0054720B" w:rsidP="0054720B">
      <w:pPr>
        <w:rPr>
          <w:lang w:val="en-GB"/>
        </w:rPr>
      </w:pPr>
      <w:r>
        <w:rPr>
          <w:lang w:val="en-GB"/>
        </w:rPr>
        <w:t>The following was agreed in RAN1#117:</w:t>
      </w:r>
    </w:p>
    <w:tbl>
      <w:tblPr>
        <w:tblStyle w:val="TableGrid"/>
        <w:tblW w:w="0" w:type="auto"/>
        <w:tblLook w:val="04A0" w:firstRow="1" w:lastRow="0" w:firstColumn="1" w:lastColumn="0" w:noHBand="0" w:noVBand="1"/>
      </w:tblPr>
      <w:tblGrid>
        <w:gridCol w:w="9629"/>
      </w:tblGrid>
      <w:tr w:rsidR="0054720B" w14:paraId="7B0CAB5B" w14:textId="77777777">
        <w:tc>
          <w:tcPr>
            <w:tcW w:w="9629" w:type="dxa"/>
          </w:tcPr>
          <w:p w14:paraId="26167D6D" w14:textId="77777777" w:rsidR="0054720B" w:rsidRPr="00B26FB4" w:rsidRDefault="0054720B">
            <w:pPr>
              <w:spacing w:after="0"/>
              <w:jc w:val="left"/>
              <w:rPr>
                <w:rFonts w:ascii="Times" w:hAnsi="Times" w:cs="Times"/>
                <w:szCs w:val="20"/>
                <w:lang w:val="en-GB"/>
              </w:rPr>
            </w:pPr>
            <w:r w:rsidRPr="00B26FB4">
              <w:rPr>
                <w:rFonts w:ascii="Times" w:hAnsi="Times" w:cs="Times"/>
                <w:b/>
                <w:bCs/>
                <w:szCs w:val="20"/>
                <w:highlight w:val="green"/>
                <w:lang w:val="en-GB"/>
              </w:rPr>
              <w:t>Agreement</w:t>
            </w:r>
          </w:p>
          <w:p w14:paraId="47D67FC9" w14:textId="77777777" w:rsidR="0054720B" w:rsidRPr="00B26FB4" w:rsidRDefault="0054720B">
            <w:pPr>
              <w:spacing w:after="0"/>
              <w:jc w:val="left"/>
              <w:rPr>
                <w:rFonts w:ascii="Times" w:hAnsi="Times" w:cs="Times"/>
                <w:szCs w:val="20"/>
                <w:lang w:val="en-GB"/>
              </w:rPr>
            </w:pPr>
            <w:r w:rsidRPr="00B26FB4">
              <w:rPr>
                <w:rFonts w:ascii="Times" w:hAnsi="Times" w:cs="Times"/>
                <w:szCs w:val="20"/>
                <w:lang w:val="en-GB"/>
              </w:rPr>
              <w:t xml:space="preserve">For UL transmissions and DL receptions across SBFD symbols and non-SBFD symbols in different slots (each transmission/reception within a slot has either all SBFD or all non-SBFD symbols) for an SBFD aware UE, the SBFD-aware UE is </w:t>
            </w:r>
            <w:r w:rsidRPr="00CA3245">
              <w:rPr>
                <w:rFonts w:ascii="Times" w:hAnsi="Times" w:cs="Times"/>
                <w:szCs w:val="20"/>
                <w:lang w:val="en-GB"/>
              </w:rPr>
              <w:t>provided</w:t>
            </w:r>
            <w:r w:rsidRPr="00B26FB4">
              <w:rPr>
                <w:rFonts w:ascii="Times" w:hAnsi="Times" w:cs="Times"/>
                <w:szCs w:val="20"/>
                <w:lang w:val="en-GB"/>
              </w:rPr>
              <w:t xml:space="preserve"> with one of the configurations.</w:t>
            </w:r>
          </w:p>
          <w:p w14:paraId="0AF11CE9" w14:textId="77777777" w:rsidR="0054720B" w:rsidRPr="00B26FB4" w:rsidRDefault="0054720B" w:rsidP="0054720B">
            <w:pPr>
              <w:numPr>
                <w:ilvl w:val="0"/>
                <w:numId w:val="88"/>
              </w:numPr>
              <w:spacing w:after="0"/>
              <w:jc w:val="left"/>
              <w:textAlignment w:val="center"/>
              <w:rPr>
                <w:rFonts w:ascii="Calibri" w:hAnsi="Calibri" w:cs="Calibri"/>
                <w:sz w:val="22"/>
                <w:szCs w:val="22"/>
                <w:lang w:val="en-GB"/>
              </w:rPr>
            </w:pPr>
            <w:r w:rsidRPr="00B26FB4">
              <w:rPr>
                <w:rFonts w:ascii="Times" w:hAnsi="Times" w:cs="Times"/>
                <w:szCs w:val="20"/>
                <w:lang w:val="en-GB"/>
              </w:rPr>
              <w:t>Configuration 1: The transmissions/receptions are restricted to SBFD symbols only or non-SBFD symbols only</w:t>
            </w:r>
          </w:p>
          <w:p w14:paraId="5EEED6C8" w14:textId="77777777" w:rsidR="0054720B" w:rsidRPr="00B26FB4" w:rsidRDefault="0054720B" w:rsidP="0054720B">
            <w:pPr>
              <w:numPr>
                <w:ilvl w:val="0"/>
                <w:numId w:val="88"/>
              </w:numPr>
              <w:spacing w:after="0"/>
              <w:jc w:val="left"/>
              <w:textAlignment w:val="center"/>
              <w:rPr>
                <w:rFonts w:ascii="Calibri" w:hAnsi="Calibri" w:cs="Calibri"/>
                <w:sz w:val="22"/>
                <w:szCs w:val="22"/>
                <w:lang w:val="en-GB"/>
              </w:rPr>
            </w:pPr>
            <w:r w:rsidRPr="423A86A3">
              <w:rPr>
                <w:rFonts w:ascii="Times" w:hAnsi="Times" w:cs="Times"/>
                <w:lang w:val="en-GB"/>
              </w:rPr>
              <w:t>Configuration 2: The transmissions/receptions can be in SBFD symbols and non-SBFD symbols</w:t>
            </w:r>
          </w:p>
          <w:p w14:paraId="0BB2A315" w14:textId="77777777" w:rsidR="0054720B" w:rsidRPr="00B26FB4" w:rsidRDefault="0054720B" w:rsidP="0054720B">
            <w:pPr>
              <w:numPr>
                <w:ilvl w:val="0"/>
                <w:numId w:val="88"/>
              </w:numPr>
              <w:spacing w:after="0"/>
              <w:jc w:val="left"/>
              <w:textAlignment w:val="center"/>
              <w:rPr>
                <w:rFonts w:ascii="Calibri" w:hAnsi="Calibri" w:cs="Calibri"/>
                <w:sz w:val="22"/>
                <w:szCs w:val="22"/>
                <w:lang w:val="en-GB"/>
              </w:rPr>
            </w:pPr>
            <w:r w:rsidRPr="00B26FB4">
              <w:rPr>
                <w:rFonts w:ascii="Times" w:hAnsi="Times" w:cs="Times"/>
                <w:szCs w:val="20"/>
                <w:lang w:val="en-GB"/>
              </w:rPr>
              <w:t>FFS granularity of the configuration, e.g. per UE, per channel/signal etc.</w:t>
            </w:r>
          </w:p>
          <w:p w14:paraId="5F2709BC" w14:textId="77777777" w:rsidR="0054720B" w:rsidRPr="00CA3245" w:rsidRDefault="0054720B" w:rsidP="0054720B">
            <w:pPr>
              <w:numPr>
                <w:ilvl w:val="0"/>
                <w:numId w:val="88"/>
              </w:numPr>
              <w:spacing w:after="0"/>
              <w:jc w:val="left"/>
              <w:textAlignment w:val="center"/>
              <w:rPr>
                <w:rFonts w:ascii="Calibri" w:hAnsi="Calibri" w:cs="Calibri"/>
                <w:sz w:val="22"/>
                <w:szCs w:val="22"/>
                <w:lang w:val="en-GB"/>
              </w:rPr>
            </w:pPr>
            <w:r w:rsidRPr="423A86A3">
              <w:rPr>
                <w:rFonts w:ascii="Times" w:hAnsi="Times" w:cs="Times"/>
                <w:lang w:val="en-GB"/>
              </w:rPr>
              <w:t>FFS whether support of configuration 2 is subject to UE capability</w:t>
            </w:r>
          </w:p>
        </w:tc>
      </w:tr>
    </w:tbl>
    <w:p w14:paraId="18FF1CE6" w14:textId="77777777" w:rsidR="005A5882" w:rsidRPr="00711BD5" w:rsidRDefault="005A5882" w:rsidP="005A5882"/>
    <w:p w14:paraId="0A4BA3B4" w14:textId="768E74F6" w:rsidR="006D3037" w:rsidRDefault="006D3037" w:rsidP="005A5882">
      <w:pPr>
        <w:rPr>
          <w:lang w:val="en-GB"/>
        </w:rPr>
      </w:pPr>
      <w:r>
        <w:rPr>
          <w:lang w:val="en-GB"/>
        </w:rPr>
        <w:t xml:space="preserve">Similar observations as per Section </w:t>
      </w:r>
      <w:r>
        <w:rPr>
          <w:lang w:val="en-GB"/>
        </w:rPr>
        <w:fldChar w:fldCharType="begin"/>
      </w:r>
      <w:r>
        <w:rPr>
          <w:lang w:val="en-GB"/>
        </w:rPr>
        <w:instrText xml:space="preserve"> REF _Ref165628066 \n \h </w:instrText>
      </w:r>
      <w:r>
        <w:rPr>
          <w:lang w:val="en-GB"/>
        </w:rPr>
      </w:r>
      <w:r>
        <w:rPr>
          <w:lang w:val="en-GB"/>
        </w:rPr>
        <w:fldChar w:fldCharType="separate"/>
      </w:r>
      <w:r w:rsidR="00ED283A">
        <w:rPr>
          <w:lang w:val="en-GB"/>
        </w:rPr>
        <w:t>5.1.1</w:t>
      </w:r>
      <w:r>
        <w:rPr>
          <w:lang w:val="en-GB"/>
        </w:rPr>
        <w:fldChar w:fldCharType="end"/>
      </w:r>
      <w:r>
        <w:rPr>
          <w:lang w:val="en-GB"/>
        </w:rPr>
        <w:t xml:space="preserve"> for PUSCH repetitions, multi-PUSCH and single TBoMS also hold for PDSCH repetitions and multi-PDSCH. </w:t>
      </w:r>
      <w:r w:rsidR="001E52F4">
        <w:rPr>
          <w:lang w:val="en-GB"/>
        </w:rPr>
        <w:t>However, it should be noted that</w:t>
      </w:r>
      <w:r w:rsidR="001136A0">
        <w:rPr>
          <w:lang w:val="en-GB"/>
        </w:rPr>
        <w:t>,</w:t>
      </w:r>
      <w:r w:rsidR="001E52F4">
        <w:rPr>
          <w:lang w:val="en-GB"/>
        </w:rPr>
        <w:t xml:space="preserve"> in this case</w:t>
      </w:r>
      <w:r w:rsidR="001136A0">
        <w:rPr>
          <w:lang w:val="en-GB"/>
        </w:rPr>
        <w:t>,</w:t>
      </w:r>
      <w:r w:rsidR="001E52F4">
        <w:rPr>
          <w:lang w:val="en-GB"/>
        </w:rPr>
        <w:t xml:space="preserve"> the need for additional enhancements </w:t>
      </w:r>
      <w:r w:rsidR="00A07F0A">
        <w:rPr>
          <w:lang w:val="en-GB"/>
        </w:rPr>
        <w:t xml:space="preserve">is less </w:t>
      </w:r>
      <w:r w:rsidR="00124204">
        <w:rPr>
          <w:lang w:val="en-GB"/>
        </w:rPr>
        <w:t>critical</w:t>
      </w:r>
      <w:r w:rsidR="00A07F0A">
        <w:rPr>
          <w:lang w:val="en-GB"/>
        </w:rPr>
        <w:t xml:space="preserve"> </w:t>
      </w:r>
      <w:r w:rsidR="00305FBC">
        <w:rPr>
          <w:lang w:val="en-GB"/>
        </w:rPr>
        <w:t xml:space="preserve">since </w:t>
      </w:r>
      <w:r w:rsidR="001D6D2A">
        <w:rPr>
          <w:lang w:val="en-GB"/>
        </w:rPr>
        <w:t>large majority of the DL resource</w:t>
      </w:r>
      <w:r w:rsidR="00443C91">
        <w:rPr>
          <w:lang w:val="en-GB"/>
        </w:rPr>
        <w:t>s</w:t>
      </w:r>
      <w:r w:rsidR="001D6D2A">
        <w:rPr>
          <w:lang w:val="en-GB"/>
        </w:rPr>
        <w:t xml:space="preserve"> are expected to be available in both SBFD and non-SBFD </w:t>
      </w:r>
      <w:r w:rsidR="00AB460E">
        <w:rPr>
          <w:lang w:val="en-GB"/>
        </w:rPr>
        <w:t>symbols</w:t>
      </w:r>
      <w:r w:rsidR="001D6D2A">
        <w:rPr>
          <w:lang w:val="en-GB"/>
        </w:rPr>
        <w:t xml:space="preserve"> (</w:t>
      </w:r>
      <w:r w:rsidR="00443C91">
        <w:rPr>
          <w:lang w:val="en-GB"/>
        </w:rPr>
        <w:t>~70%</w:t>
      </w:r>
      <w:r w:rsidR="008B5011">
        <w:rPr>
          <w:lang w:val="en-GB"/>
        </w:rPr>
        <w:t xml:space="preserve"> to 80% </w:t>
      </w:r>
      <w:r w:rsidR="00135F0F">
        <w:rPr>
          <w:lang w:val="en-GB"/>
        </w:rPr>
        <w:t>depending on the UL subband and guardband sizes</w:t>
      </w:r>
      <w:r w:rsidR="001D6D2A">
        <w:rPr>
          <w:lang w:val="en-GB"/>
        </w:rPr>
        <w:t>)</w:t>
      </w:r>
      <w:r w:rsidR="00343364">
        <w:rPr>
          <w:lang w:val="en-GB"/>
        </w:rPr>
        <w:t xml:space="preserve">. For this reason, </w:t>
      </w:r>
      <w:r w:rsidR="00BA79F0">
        <w:rPr>
          <w:lang w:val="en-GB"/>
        </w:rPr>
        <w:t>a simple solution like Option 3 may be sufficient</w:t>
      </w:r>
      <w:r w:rsidR="00343364">
        <w:rPr>
          <w:lang w:val="en-GB"/>
        </w:rPr>
        <w:t xml:space="preserve"> </w:t>
      </w:r>
      <w:r w:rsidR="001443F6">
        <w:rPr>
          <w:lang w:val="en-GB"/>
        </w:rPr>
        <w:t>which allows the gNB to schedule PDSCH</w:t>
      </w:r>
      <w:r w:rsidR="006F7755">
        <w:rPr>
          <w:lang w:val="en-GB"/>
        </w:rPr>
        <w:t xml:space="preserve"> </w:t>
      </w:r>
      <w:r w:rsidR="006966F3">
        <w:rPr>
          <w:lang w:val="en-GB"/>
        </w:rPr>
        <w:t xml:space="preserve">with repetitions </w:t>
      </w:r>
      <w:r w:rsidR="007D1A81">
        <w:rPr>
          <w:lang w:val="en-GB"/>
        </w:rPr>
        <w:t xml:space="preserve">in RBs that </w:t>
      </w:r>
      <w:r w:rsidR="00AB460E">
        <w:rPr>
          <w:lang w:val="en-GB"/>
        </w:rPr>
        <w:t xml:space="preserve">are available in both </w:t>
      </w:r>
      <w:r w:rsidR="006966F3">
        <w:rPr>
          <w:lang w:val="en-GB"/>
        </w:rPr>
        <w:t>SBFD and non-SBFD</w:t>
      </w:r>
      <w:r w:rsidR="00AB460E">
        <w:rPr>
          <w:lang w:val="en-GB"/>
        </w:rPr>
        <w:t xml:space="preserve"> symbol types</w:t>
      </w:r>
      <w:r w:rsidR="006966F3">
        <w:rPr>
          <w:lang w:val="en-GB"/>
        </w:rPr>
        <w:t xml:space="preserve">, while </w:t>
      </w:r>
      <w:r w:rsidR="00F966E3">
        <w:rPr>
          <w:lang w:val="en-GB"/>
        </w:rPr>
        <w:t xml:space="preserve">single PDSCH scheduling may take place in </w:t>
      </w:r>
      <w:r w:rsidR="00F05F61">
        <w:rPr>
          <w:lang w:val="en-GB"/>
        </w:rPr>
        <w:t>any type</w:t>
      </w:r>
      <w:r w:rsidR="00F966E3">
        <w:rPr>
          <w:lang w:val="en-GB"/>
        </w:rPr>
        <w:t xml:space="preserve"> of </w:t>
      </w:r>
      <w:r w:rsidR="00F05F61">
        <w:rPr>
          <w:lang w:val="en-GB"/>
        </w:rPr>
        <w:t>RB.</w:t>
      </w:r>
      <w:r w:rsidR="00171DD6">
        <w:rPr>
          <w:lang w:val="en-GB"/>
        </w:rPr>
        <w:t xml:space="preserve"> T</w:t>
      </w:r>
      <w:r>
        <w:rPr>
          <w:lang w:val="en-GB"/>
        </w:rPr>
        <w:t>he following is proposed:</w:t>
      </w:r>
    </w:p>
    <w:p w14:paraId="158803E0" w14:textId="499995B6" w:rsidR="006D3037" w:rsidRPr="00D500FA" w:rsidRDefault="00D500FA" w:rsidP="00D500FA">
      <w:pPr>
        <w:pStyle w:val="Proposal"/>
        <w:rPr>
          <w:rFonts w:eastAsia="Malgun Gothic"/>
          <w:lang w:eastAsia="zh-CN"/>
        </w:rPr>
      </w:pPr>
      <w:bookmarkStart w:id="841" w:name="_Toc165984797"/>
      <w:bookmarkStart w:id="842" w:name="_Toc165984901"/>
      <w:bookmarkStart w:id="843" w:name="_Toc165985007"/>
      <w:bookmarkStart w:id="844" w:name="_Toc165985115"/>
      <w:bookmarkStart w:id="845" w:name="_Toc165985198"/>
      <w:bookmarkStart w:id="846" w:name="_Toc165985307"/>
      <w:bookmarkStart w:id="847" w:name="_Toc166099363"/>
      <w:bookmarkStart w:id="848" w:name="_Toc166099832"/>
      <w:bookmarkStart w:id="849" w:name="_Toc166099936"/>
      <w:bookmarkStart w:id="850" w:name="_Toc166100042"/>
      <w:bookmarkStart w:id="851" w:name="_Toc166100148"/>
      <w:bookmarkStart w:id="852" w:name="_Toc166100258"/>
      <w:bookmarkStart w:id="853" w:name="_Toc166100368"/>
      <w:bookmarkStart w:id="854" w:name="_Toc166100477"/>
      <w:bookmarkStart w:id="855" w:name="_Toc166100586"/>
      <w:bookmarkStart w:id="856" w:name="_Toc166237705"/>
      <w:bookmarkStart w:id="857" w:name="_Toc166237812"/>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rsidRPr="00D500FA">
        <w:rPr>
          <w:rFonts w:eastAsia="Malgun Gothic"/>
          <w:lang w:eastAsia="zh-CN"/>
        </w:rPr>
        <w:t>For Configuration 2 allowing DL transmissions and receptions across SBFD symbols and non-SBFD symbols in different slots:</w:t>
      </w:r>
    </w:p>
    <w:p w14:paraId="1E0974BB" w14:textId="21EE6FD3" w:rsidR="006D3037" w:rsidRPr="006D3037" w:rsidRDefault="006D3037" w:rsidP="002D2F4C">
      <w:pPr>
        <w:pStyle w:val="Proposal"/>
        <w:numPr>
          <w:ilvl w:val="1"/>
          <w:numId w:val="4"/>
        </w:numPr>
        <w:rPr>
          <w:rFonts w:eastAsia="Malgun Gothic"/>
          <w:b w:val="0"/>
          <w:lang w:val="en-GB"/>
        </w:rPr>
      </w:pPr>
      <w:bookmarkStart w:id="858" w:name="_Toc165984903"/>
      <w:bookmarkStart w:id="859" w:name="_Toc165985008"/>
      <w:bookmarkStart w:id="860" w:name="_Toc165985116"/>
      <w:bookmarkStart w:id="861" w:name="_Toc165985199"/>
      <w:bookmarkStart w:id="862" w:name="_Toc165985308"/>
      <w:bookmarkStart w:id="863" w:name="_Toc166099364"/>
      <w:bookmarkStart w:id="864" w:name="_Toc166099833"/>
      <w:bookmarkStart w:id="865" w:name="_Toc166099937"/>
      <w:bookmarkStart w:id="866" w:name="_Toc166100043"/>
      <w:bookmarkStart w:id="867" w:name="_Toc166100149"/>
      <w:bookmarkStart w:id="868" w:name="_Toc166100259"/>
      <w:bookmarkStart w:id="869" w:name="_Toc166100369"/>
      <w:bookmarkStart w:id="870" w:name="_Toc166100478"/>
      <w:bookmarkStart w:id="871" w:name="_Toc166100587"/>
      <w:bookmarkStart w:id="872" w:name="_Toc166237706"/>
      <w:bookmarkStart w:id="873" w:name="_Toc166237813"/>
      <w:r w:rsidRPr="0F2CE620">
        <w:rPr>
          <w:rFonts w:eastAsia="Malgun Gothic"/>
          <w:lang w:val="fi-FI" w:eastAsia="zh-CN"/>
        </w:rPr>
        <w:t>For DG PDSCH repetitions</w:t>
      </w:r>
      <w:r w:rsidRPr="002476B1">
        <w:rPr>
          <w:rFonts w:eastAsia="Malgun Gothic"/>
        </w:rPr>
        <w:t>, and for multi-PDSCH scheduled by a single DCI across SBFD symbols and non-SBFD symbols, where each PDSCH within a slot has either all SBFD or all non-SBFD symbols</w:t>
      </w:r>
      <w:r w:rsidRPr="006D3037">
        <w:rPr>
          <w:rFonts w:eastAsia="Malgun Gothic"/>
          <w:lang w:val="en-GB"/>
        </w:rPr>
        <w:t>, RAN1 to adopt one or more of the following options: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28062D4" w14:textId="77777777" w:rsidR="006D3037" w:rsidRPr="00F05F61" w:rsidRDefault="006D3037" w:rsidP="00F05F61">
      <w:pPr>
        <w:pStyle w:val="Proposal"/>
        <w:numPr>
          <w:ilvl w:val="2"/>
          <w:numId w:val="4"/>
        </w:numPr>
        <w:rPr>
          <w:rFonts w:eastAsia="Malgun Gothic"/>
          <w:lang w:eastAsia="zh-CN"/>
        </w:rPr>
      </w:pPr>
      <w:bookmarkStart w:id="874" w:name="_Toc165984553"/>
      <w:bookmarkStart w:id="875" w:name="_Toc165984799"/>
      <w:bookmarkStart w:id="876" w:name="_Toc165984904"/>
      <w:bookmarkStart w:id="877" w:name="_Toc165985009"/>
      <w:bookmarkStart w:id="878" w:name="_Toc165985117"/>
      <w:bookmarkStart w:id="879" w:name="_Toc165985200"/>
      <w:bookmarkStart w:id="880" w:name="_Toc165985309"/>
      <w:bookmarkStart w:id="881" w:name="_Toc166099365"/>
      <w:bookmarkStart w:id="882" w:name="_Toc166099834"/>
      <w:bookmarkStart w:id="883" w:name="_Toc166099938"/>
      <w:bookmarkStart w:id="884" w:name="_Toc166100044"/>
      <w:bookmarkStart w:id="885" w:name="_Toc166100150"/>
      <w:bookmarkStart w:id="886" w:name="_Toc166100260"/>
      <w:bookmarkStart w:id="887" w:name="_Toc166100370"/>
      <w:bookmarkStart w:id="888" w:name="_Toc166100479"/>
      <w:bookmarkStart w:id="889" w:name="_Toc166100588"/>
      <w:bookmarkStart w:id="890" w:name="_Toc166237707"/>
      <w:bookmarkStart w:id="891" w:name="_Toc166237814"/>
      <w:r w:rsidRPr="00F05F61">
        <w:rPr>
          <w:rFonts w:eastAsia="Malgun Gothic"/>
          <w:lang w:eastAsia="zh-CN"/>
        </w:rPr>
        <w:t>Option 2: Single FDRA configuration/indication for one symbol type (SBFD or non-SBFD symbol) and RB offset(s) configuration/indication/determination to determine resource for the other symbol type.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20F4F0BE" w14:textId="29290968" w:rsidR="006D3037" w:rsidRPr="005C38F4" w:rsidRDefault="006D3037" w:rsidP="00F05F61">
      <w:pPr>
        <w:pStyle w:val="Proposal"/>
        <w:numPr>
          <w:ilvl w:val="2"/>
          <w:numId w:val="4"/>
        </w:numPr>
        <w:rPr>
          <w:rFonts w:eastAsia="Malgun Gothic"/>
          <w:b w:val="0"/>
          <w:lang w:eastAsia="zh-CN"/>
        </w:rPr>
      </w:pPr>
      <w:bookmarkStart w:id="892" w:name="_Toc165984554"/>
      <w:bookmarkStart w:id="893" w:name="_Toc165984800"/>
      <w:bookmarkStart w:id="894" w:name="_Toc165984905"/>
      <w:bookmarkStart w:id="895" w:name="_Toc165985010"/>
      <w:bookmarkStart w:id="896" w:name="_Toc165985118"/>
      <w:bookmarkStart w:id="897" w:name="_Toc165985201"/>
      <w:bookmarkStart w:id="898" w:name="_Toc165985310"/>
      <w:bookmarkStart w:id="899" w:name="_Toc166099366"/>
      <w:bookmarkStart w:id="900" w:name="_Toc166099835"/>
      <w:bookmarkStart w:id="901" w:name="_Toc166099939"/>
      <w:bookmarkStart w:id="902" w:name="_Toc166100045"/>
      <w:bookmarkStart w:id="903" w:name="_Toc166100151"/>
      <w:bookmarkStart w:id="904" w:name="_Toc166100261"/>
      <w:bookmarkStart w:id="905" w:name="_Toc166100371"/>
      <w:bookmarkStart w:id="906" w:name="_Toc166100480"/>
      <w:bookmarkStart w:id="907" w:name="_Toc166100589"/>
      <w:bookmarkStart w:id="908" w:name="_Toc166237708"/>
      <w:bookmarkStart w:id="909" w:name="_Toc166237815"/>
      <w:r w:rsidRPr="00F05F61">
        <w:rPr>
          <w:rFonts w:eastAsia="Malgun Gothic"/>
          <w:lang w:eastAsia="zh-CN"/>
        </w:rPr>
        <w:t xml:space="preserve">Option 5: For a PDSCH in a slot overlapping with RBs outside DL usable PRBs in SBFD symbols, only the assigned PRBs within DL usable PRBs </w:t>
      </w:r>
      <w:proofErr w:type="gramStart"/>
      <w:r w:rsidRPr="00F05F61">
        <w:rPr>
          <w:rFonts w:eastAsia="Malgun Gothic"/>
          <w:lang w:eastAsia="zh-CN"/>
        </w:rPr>
        <w:t>are considered to be</w:t>
      </w:r>
      <w:proofErr w:type="gramEnd"/>
      <w:r w:rsidRPr="00F05F61">
        <w:rPr>
          <w:rFonts w:eastAsia="Malgun Gothic"/>
          <w:lang w:eastAsia="zh-CN"/>
        </w:rPr>
        <w:t xml:space="preserve"> valid.</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1419B7EA" w14:textId="30F37712" w:rsidR="006D3037" w:rsidRPr="002960C4" w:rsidRDefault="006D3037" w:rsidP="00B4326D">
      <w:pPr>
        <w:pStyle w:val="Proposal"/>
        <w:numPr>
          <w:ilvl w:val="1"/>
          <w:numId w:val="4"/>
        </w:numPr>
        <w:rPr>
          <w:rFonts w:eastAsia="Malgun Gothic"/>
          <w:lang w:eastAsia="zh-CN"/>
        </w:rPr>
      </w:pPr>
      <w:bookmarkStart w:id="910" w:name="_Toc165984906"/>
      <w:bookmarkStart w:id="911" w:name="_Toc165985011"/>
      <w:bookmarkStart w:id="912" w:name="_Toc165985119"/>
      <w:bookmarkStart w:id="913" w:name="_Toc165985202"/>
      <w:bookmarkStart w:id="914" w:name="_Toc165985311"/>
      <w:bookmarkStart w:id="915" w:name="_Toc166099367"/>
      <w:bookmarkStart w:id="916" w:name="_Toc166099836"/>
      <w:bookmarkStart w:id="917" w:name="_Toc166099940"/>
      <w:bookmarkStart w:id="918" w:name="_Toc166100046"/>
      <w:bookmarkStart w:id="919" w:name="_Toc166100152"/>
      <w:bookmarkStart w:id="920" w:name="_Toc166100262"/>
      <w:bookmarkStart w:id="921" w:name="_Toc166100372"/>
      <w:bookmarkStart w:id="922" w:name="_Toc166100481"/>
      <w:bookmarkStart w:id="923" w:name="_Toc166100590"/>
      <w:bookmarkStart w:id="924" w:name="_Toc166237709"/>
      <w:bookmarkStart w:id="925" w:name="_Toc166237816"/>
      <w:r w:rsidRPr="7CB4FF83">
        <w:rPr>
          <w:rFonts w:eastAsia="Malgun Gothic"/>
          <w:lang w:val="en-GB" w:eastAsia="zh-CN"/>
        </w:rPr>
        <w:t>For</w:t>
      </w:r>
      <w:r>
        <w:rPr>
          <w:rFonts w:eastAsia="Malgun Gothic"/>
        </w:rPr>
        <w:t xml:space="preserve"> SPS</w:t>
      </w:r>
      <w:r w:rsidRPr="00FA5F8F">
        <w:rPr>
          <w:rFonts w:eastAsia="Malgun Gothic"/>
        </w:rPr>
        <w:t xml:space="preserve"> PDSCH</w:t>
      </w:r>
      <w:r>
        <w:rPr>
          <w:rFonts w:eastAsia="Malgun Gothic"/>
        </w:rPr>
        <w:t xml:space="preserve"> with</w:t>
      </w:r>
      <w:r w:rsidR="00F86F2E">
        <w:rPr>
          <w:rFonts w:eastAsia="Malgun Gothic"/>
        </w:rPr>
        <w:t xml:space="preserve"> or without</w:t>
      </w:r>
      <w:r w:rsidRPr="00FA5F8F">
        <w:rPr>
          <w:rFonts w:eastAsia="Malgun Gothic"/>
        </w:rPr>
        <w:t xml:space="preserve"> repetitions across SBFD symbols and non-SBFD symbols in different slots where each repetition has either all SBFD or all non-SBFD symbols</w:t>
      </w:r>
      <w:r w:rsidRPr="7CB4FF83">
        <w:rPr>
          <w:rFonts w:eastAsia="Malgun Gothic"/>
          <w:lang w:val="en-GB" w:eastAsia="zh-CN"/>
        </w:rPr>
        <w:t xml:space="preserve">, </w:t>
      </w:r>
      <w:r w:rsidR="002960C4">
        <w:rPr>
          <w:rFonts w:eastAsia="Malgun Gothic"/>
          <w:lang w:val="en-GB" w:eastAsia="zh-CN"/>
        </w:rPr>
        <w:t>support</w:t>
      </w:r>
      <w:r w:rsidRPr="7CB4FF83">
        <w:rPr>
          <w:rFonts w:eastAsia="Malgun Gothic"/>
          <w:lang w:val="en-GB" w:eastAsia="zh-CN"/>
        </w:rPr>
        <w:t xml:space="preserve"> the following </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rsidRPr="7CB4FF83">
        <w:rPr>
          <w:rFonts w:eastAsia="Malgun Gothic"/>
          <w:lang w:val="en-GB" w:eastAsia="zh-CN"/>
        </w:rPr>
        <w:t>option:</w:t>
      </w:r>
      <w:r w:rsidR="002960C4">
        <w:rPr>
          <w:rFonts w:eastAsia="Malgun Gothic"/>
          <w:lang w:eastAsia="zh-CN"/>
        </w:rPr>
        <w:t xml:space="preserve"> </w:t>
      </w:r>
      <w:r w:rsidR="00C57312">
        <w:rPr>
          <w:rFonts w:eastAsia="Malgun Gothic"/>
          <w:lang w:eastAsia="zh-CN"/>
        </w:rPr>
        <w:t>Option</w:t>
      </w:r>
      <w:bookmarkStart w:id="926" w:name="_Toc165984555"/>
      <w:bookmarkStart w:id="927" w:name="_Toc165984801"/>
      <w:bookmarkStart w:id="928" w:name="_Toc165984907"/>
      <w:bookmarkStart w:id="929" w:name="_Toc165985012"/>
      <w:bookmarkStart w:id="930" w:name="_Toc165985120"/>
      <w:bookmarkStart w:id="931" w:name="_Toc165985203"/>
      <w:bookmarkStart w:id="932" w:name="_Toc165985312"/>
      <w:bookmarkStart w:id="933" w:name="_Toc166099368"/>
      <w:bookmarkStart w:id="934" w:name="_Toc166099837"/>
      <w:bookmarkStart w:id="935" w:name="_Toc166099941"/>
      <w:bookmarkStart w:id="936" w:name="_Toc166100047"/>
      <w:bookmarkStart w:id="937" w:name="_Toc166100153"/>
      <w:bookmarkStart w:id="938" w:name="_Toc166100263"/>
      <w:bookmarkStart w:id="939" w:name="_Toc166100373"/>
      <w:bookmarkStart w:id="940" w:name="_Toc166100482"/>
      <w:bookmarkStart w:id="941" w:name="_Toc166100591"/>
      <w:bookmarkStart w:id="942" w:name="_Toc166237710"/>
      <w:bookmarkStart w:id="943" w:name="_Toc166237817"/>
      <w:r w:rsidRPr="002960C4" w:rsidDel="002960C4">
        <w:rPr>
          <w:rFonts w:eastAsia="Malgun Gothic"/>
          <w:lang w:eastAsia="zh-CN"/>
        </w:rPr>
        <w:t xml:space="preserve"> 1: </w:t>
      </w:r>
      <w:r w:rsidRPr="002960C4">
        <w:rPr>
          <w:rFonts w:eastAsia="Malgun Gothic"/>
          <w:lang w:eastAsia="zh-CN"/>
        </w:rPr>
        <w:t>Separate FDRA configuration/indications/interpretations for SBFD symbols and non-SBFD symbols</w:t>
      </w:r>
      <w:r w:rsidRPr="002960C4">
        <w:rPr>
          <w:rFonts w:eastAsia="Malgun Gothic"/>
          <w:lang w:val="en-GB" w:eastAsia="zh-CN"/>
        </w:rPr>
        <w: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BAD54D0" w14:textId="73F2F21F" w:rsidR="006D3037" w:rsidRPr="005C38F4" w:rsidRDefault="00F05F61" w:rsidP="005C38F4">
      <w:pPr>
        <w:pStyle w:val="Proposal"/>
        <w:numPr>
          <w:ilvl w:val="1"/>
          <w:numId w:val="4"/>
        </w:numPr>
        <w:rPr>
          <w:rFonts w:eastAsia="Malgun Gothic"/>
          <w:lang w:eastAsia="zh-CN"/>
        </w:rPr>
      </w:pPr>
      <w:bookmarkStart w:id="944" w:name="_Toc165985122"/>
      <w:bookmarkStart w:id="945" w:name="_Toc165985205"/>
      <w:bookmarkStart w:id="946" w:name="_Toc165985314"/>
      <w:bookmarkStart w:id="947" w:name="_Toc166099370"/>
      <w:bookmarkStart w:id="948" w:name="_Toc166099839"/>
      <w:bookmarkStart w:id="949" w:name="_Toc166099943"/>
      <w:bookmarkStart w:id="950" w:name="_Toc166100049"/>
      <w:bookmarkStart w:id="951" w:name="_Toc166100155"/>
      <w:bookmarkStart w:id="952" w:name="_Toc166100265"/>
      <w:bookmarkStart w:id="953" w:name="_Toc166100375"/>
      <w:bookmarkStart w:id="954" w:name="_Toc166100484"/>
      <w:bookmarkStart w:id="955" w:name="_Toc166100593"/>
      <w:bookmarkStart w:id="956" w:name="_Toc166237712"/>
      <w:bookmarkStart w:id="957" w:name="_Toc166237819"/>
      <w:r w:rsidRPr="00CA5CC4">
        <w:rPr>
          <w:rFonts w:eastAsia="Malgun Gothic"/>
          <w:lang w:eastAsia="zh-CN"/>
        </w:rPr>
        <w:t xml:space="preserve">For both DG and </w:t>
      </w:r>
      <w:r w:rsidRPr="008161E5">
        <w:rPr>
          <w:rFonts w:eastAsia="Malgun Gothic"/>
          <w:lang w:eastAsia="zh-CN"/>
        </w:rPr>
        <w:t>SPS</w:t>
      </w:r>
      <w:r w:rsidRPr="00CA5CC4">
        <w:rPr>
          <w:rFonts w:eastAsia="Malgun Gothic"/>
          <w:lang w:eastAsia="zh-CN"/>
        </w:rPr>
        <w:t xml:space="preserve"> PUSCH, Option 3 can be considered as a default behaviour if other option(s) is/are not configured.</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FB15652" w14:textId="77777777" w:rsidR="00C67875" w:rsidRPr="00066EBA" w:rsidRDefault="00C67875" w:rsidP="00F05F61"/>
    <w:p w14:paraId="1419499A" w14:textId="72446F94" w:rsidR="00056954" w:rsidRDefault="00056954" w:rsidP="005A688E">
      <w:pPr>
        <w:pStyle w:val="Heading2"/>
      </w:pPr>
      <w:r>
        <w:t>Activation</w:t>
      </w:r>
      <w:r w:rsidR="005A4DA7">
        <w:t>/re-activation</w:t>
      </w:r>
      <w:r w:rsidR="00AB04C6">
        <w:t xml:space="preserve"> of CG-PUSCH and SPS-PDSCH</w:t>
      </w:r>
    </w:p>
    <w:p w14:paraId="2E3032E1" w14:textId="72D6CA86" w:rsidR="00987351" w:rsidRDefault="00987351" w:rsidP="00987351">
      <w:pPr>
        <w:rPr>
          <w:rFonts w:eastAsia="Malgun Gothic"/>
        </w:rPr>
      </w:pPr>
      <w:r>
        <w:rPr>
          <w:rFonts w:eastAsia="Malgun Gothic"/>
        </w:rPr>
        <w:t>The following five options were agreed for further discussion in RAN1#116bis:</w:t>
      </w:r>
    </w:p>
    <w:tbl>
      <w:tblPr>
        <w:tblStyle w:val="TableGrid"/>
        <w:tblW w:w="0" w:type="auto"/>
        <w:tblLook w:val="04A0" w:firstRow="1" w:lastRow="0" w:firstColumn="1" w:lastColumn="0" w:noHBand="0" w:noVBand="1"/>
      </w:tblPr>
      <w:tblGrid>
        <w:gridCol w:w="9629"/>
      </w:tblGrid>
      <w:tr w:rsidR="00987351" w14:paraId="44408D29" w14:textId="77777777">
        <w:tc>
          <w:tcPr>
            <w:tcW w:w="9629" w:type="dxa"/>
          </w:tcPr>
          <w:p w14:paraId="0A1C9AEA" w14:textId="77777777" w:rsidR="00987351" w:rsidRDefault="00987351">
            <w:pPr>
              <w:rPr>
                <w:rFonts w:eastAsia="Malgun Gothic"/>
                <w:b/>
                <w:highlight w:val="green"/>
                <w:lang w:eastAsia="zh-CN"/>
              </w:rPr>
            </w:pPr>
            <w:r>
              <w:rPr>
                <w:rFonts w:eastAsia="Malgun Gothic"/>
                <w:b/>
                <w:highlight w:val="green"/>
                <w:lang w:eastAsia="zh-CN"/>
              </w:rPr>
              <w:t>Agreement</w:t>
            </w:r>
          </w:p>
          <w:p w14:paraId="066FA6D4" w14:textId="77777777" w:rsidR="00987351" w:rsidRDefault="00987351">
            <w:pPr>
              <w:rPr>
                <w:rFonts w:eastAsia="Malgun Gothic"/>
                <w:bCs/>
                <w:lang w:eastAsia="zh-CN"/>
              </w:rPr>
            </w:pPr>
            <w:r>
              <w:rPr>
                <w:rFonts w:eastAsia="Malgun Gothic"/>
                <w:bCs/>
                <w:lang w:eastAsia="zh-CN"/>
              </w:rPr>
              <w:t xml:space="preserve">For an SPS PDSCH configuration without repetitions, if the reception occasions are across SBFD symbols and non-SBFD symbols where each reception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option(s)</w:t>
            </w:r>
            <w:r>
              <w:rPr>
                <w:rFonts w:eastAsia="Malgun Gothic"/>
                <w:lang w:eastAsia="zh-CN"/>
              </w:rPr>
              <w:t xml:space="preserve"> are supported</w:t>
            </w:r>
            <w:r>
              <w:rPr>
                <w:rFonts w:eastAsia="Malgun Gothic"/>
                <w:bCs/>
                <w:lang w:eastAsia="zh-CN"/>
              </w:rPr>
              <w:t xml:space="preserve">. </w:t>
            </w:r>
          </w:p>
          <w:p w14:paraId="045FBFC0" w14:textId="77777777" w:rsidR="00987351" w:rsidRDefault="00987351" w:rsidP="00987351">
            <w:pPr>
              <w:numPr>
                <w:ilvl w:val="0"/>
                <w:numId w:val="50"/>
              </w:numPr>
              <w:spacing w:after="0"/>
              <w:jc w:val="left"/>
              <w:rPr>
                <w:rFonts w:eastAsia="Malgun Gothic"/>
                <w:lang w:eastAsia="zh-CN"/>
              </w:rPr>
            </w:pPr>
            <w:r>
              <w:rPr>
                <w:rFonts w:eastAsia="Malgun Gothic"/>
                <w:lang w:eastAsia="zh-CN"/>
              </w:rPr>
              <w:t>Option 1: Separate resource allocations for SBFD symbols and non-SBFD symbols</w:t>
            </w:r>
          </w:p>
          <w:p w14:paraId="684BED15" w14:textId="77777777" w:rsidR="00987351" w:rsidRDefault="00987351" w:rsidP="00987351">
            <w:pPr>
              <w:numPr>
                <w:ilvl w:val="1"/>
                <w:numId w:val="51"/>
              </w:numPr>
              <w:spacing w:after="0"/>
              <w:jc w:val="left"/>
              <w:rPr>
                <w:rFonts w:eastAsia="Malgun Gothic" w:cs="Times"/>
                <w:lang w:eastAsia="zh-CN"/>
              </w:rPr>
            </w:pPr>
            <w:r>
              <w:rPr>
                <w:rFonts w:eastAsia="Malgun Gothic" w:cs="Times"/>
                <w:lang w:eastAsia="zh-CN"/>
              </w:rPr>
              <w:t>FFS other separate configurations for SBFD symbols and non-SBFD symbols</w:t>
            </w:r>
          </w:p>
          <w:p w14:paraId="43D331A5" w14:textId="77777777" w:rsidR="00987351" w:rsidRDefault="00987351" w:rsidP="00987351">
            <w:pPr>
              <w:numPr>
                <w:ilvl w:val="0"/>
                <w:numId w:val="50"/>
              </w:numPr>
              <w:spacing w:after="0"/>
              <w:jc w:val="left"/>
              <w:rPr>
                <w:rFonts w:eastAsia="Malgun Gothic"/>
                <w:lang w:eastAsia="zh-CN"/>
              </w:rPr>
            </w:pPr>
            <w:r>
              <w:rPr>
                <w:rFonts w:eastAsia="Malgun Gothic"/>
                <w:lang w:eastAsia="zh-CN"/>
              </w:rPr>
              <w:lastRenderedPageBreak/>
              <w:t>Option 2: Single resource configuration/indication for one symbol type (SBFD or non-SBFD symbol) and RB offset(s) configuration/indication/determination to determine resource for the other symbol type</w:t>
            </w:r>
          </w:p>
          <w:p w14:paraId="182459D1" w14:textId="77777777" w:rsidR="00987351" w:rsidRDefault="00987351" w:rsidP="00987351">
            <w:pPr>
              <w:numPr>
                <w:ilvl w:val="0"/>
                <w:numId w:val="50"/>
              </w:numPr>
              <w:spacing w:after="0"/>
              <w:jc w:val="left"/>
              <w:rPr>
                <w:rFonts w:eastAsia="Malgun Gothic"/>
                <w:lang w:eastAsia="zh-CN"/>
              </w:rPr>
            </w:pPr>
            <w:r>
              <w:rPr>
                <w:rFonts w:eastAsia="Malgun Gothic"/>
                <w:lang w:eastAsia="zh-CN"/>
              </w:rPr>
              <w:t xml:space="preserve">Option 3: An SPS PDSCH reception occasion overlapping with RBs outside DL usable PRBs in SBFD symbols is invalid </w:t>
            </w:r>
          </w:p>
          <w:p w14:paraId="4596565B" w14:textId="77777777" w:rsidR="00987351" w:rsidRDefault="00987351" w:rsidP="00987351">
            <w:pPr>
              <w:numPr>
                <w:ilvl w:val="0"/>
                <w:numId w:val="50"/>
              </w:numPr>
              <w:spacing w:after="0"/>
              <w:jc w:val="left"/>
              <w:rPr>
                <w:rFonts w:eastAsia="Malgun Gothic"/>
                <w:lang w:eastAsia="zh-CN"/>
              </w:rPr>
            </w:pPr>
            <w:r>
              <w:rPr>
                <w:rFonts w:eastAsia="Malgun Gothic"/>
                <w:lang w:eastAsia="zh-CN"/>
              </w:rPr>
              <w:t xml:space="preserve">Option 4: Only SPS PDSCH reception occasion in one symbol type is valid and SPS PDSCH reception occasion in the other symbol type is invalid </w:t>
            </w:r>
          </w:p>
          <w:p w14:paraId="337BBA13" w14:textId="77777777" w:rsidR="00987351" w:rsidRDefault="00987351" w:rsidP="00987351">
            <w:pPr>
              <w:numPr>
                <w:ilvl w:val="0"/>
                <w:numId w:val="50"/>
              </w:numPr>
              <w:spacing w:after="0"/>
              <w:jc w:val="left"/>
              <w:rPr>
                <w:rFonts w:eastAsia="Malgun Gothic"/>
                <w:lang w:eastAsia="zh-CN"/>
              </w:rPr>
            </w:pPr>
            <w:r>
              <w:rPr>
                <w:rFonts w:eastAsia="Malgun Gothic"/>
                <w:lang w:eastAsia="zh-CN"/>
              </w:rPr>
              <w:t xml:space="preserve">Option 5: Only the assigned PRBs within DL usable PRBs in SBFD symbols </w:t>
            </w:r>
            <w:proofErr w:type="gramStart"/>
            <w:r>
              <w:rPr>
                <w:rFonts w:eastAsia="Malgun Gothic"/>
                <w:lang w:eastAsia="zh-CN"/>
              </w:rPr>
              <w:t>are considered to be</w:t>
            </w:r>
            <w:proofErr w:type="gramEnd"/>
            <w:r>
              <w:rPr>
                <w:rFonts w:eastAsia="Malgun Gothic"/>
                <w:lang w:eastAsia="zh-CN"/>
              </w:rPr>
              <w:t xml:space="preserve"> valid for SPS PDSCH</w:t>
            </w:r>
          </w:p>
          <w:p w14:paraId="2C9E3CA7" w14:textId="77777777" w:rsidR="00987351" w:rsidRDefault="00987351" w:rsidP="00987351">
            <w:pPr>
              <w:numPr>
                <w:ilvl w:val="0"/>
                <w:numId w:val="50"/>
              </w:numPr>
              <w:spacing w:after="0"/>
              <w:jc w:val="left"/>
              <w:rPr>
                <w:rFonts w:eastAsia="Malgun Gothic"/>
                <w:lang w:eastAsia="zh-CN"/>
              </w:rPr>
            </w:pPr>
            <w:r>
              <w:rPr>
                <w:rFonts w:eastAsia="Malgun Gothic"/>
                <w:lang w:eastAsia="zh-CN"/>
              </w:rPr>
              <w:t>Other options are not precluded</w:t>
            </w:r>
          </w:p>
          <w:p w14:paraId="4D898CA9" w14:textId="77777777" w:rsidR="00987351" w:rsidRDefault="00987351">
            <w:pPr>
              <w:rPr>
                <w:rFonts w:eastAsia="Malgun Gothic"/>
                <w:bCs/>
                <w:lang w:eastAsia="zh-CN"/>
              </w:rPr>
            </w:pPr>
            <w:r>
              <w:rPr>
                <w:rFonts w:eastAsia="Malgun Gothic"/>
                <w:bCs/>
                <w:lang w:eastAsia="zh-CN"/>
              </w:rPr>
              <w:t xml:space="preserve">For a CG PUSCH configuration without repetitions, if the transmission occasions are across SBFD symbols and non-SBFD symbols where each transmission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option(s)</w:t>
            </w:r>
            <w:r>
              <w:rPr>
                <w:rFonts w:eastAsia="Malgun Gothic"/>
                <w:lang w:eastAsia="zh-CN"/>
              </w:rPr>
              <w:t xml:space="preserve"> are supported</w:t>
            </w:r>
            <w:r>
              <w:rPr>
                <w:rFonts w:eastAsia="Malgun Gothic"/>
                <w:bCs/>
                <w:lang w:eastAsia="zh-CN"/>
              </w:rPr>
              <w:t xml:space="preserve">. </w:t>
            </w:r>
          </w:p>
          <w:p w14:paraId="30E61FDD" w14:textId="77777777" w:rsidR="00987351" w:rsidRDefault="00987351" w:rsidP="00987351">
            <w:pPr>
              <w:numPr>
                <w:ilvl w:val="0"/>
                <w:numId w:val="50"/>
              </w:numPr>
              <w:spacing w:after="0"/>
              <w:jc w:val="left"/>
              <w:rPr>
                <w:rFonts w:eastAsia="Malgun Gothic"/>
                <w:lang w:eastAsia="zh-CN"/>
              </w:rPr>
            </w:pPr>
            <w:r>
              <w:rPr>
                <w:rFonts w:eastAsia="Malgun Gothic"/>
                <w:lang w:eastAsia="zh-CN"/>
              </w:rPr>
              <w:t>Option 1: Separate resource configurations for SBFD symbols and non-SBFD symbols</w:t>
            </w:r>
          </w:p>
          <w:p w14:paraId="07612D6B" w14:textId="77777777" w:rsidR="00987351" w:rsidRPr="00972AB4" w:rsidRDefault="00987351" w:rsidP="00987351">
            <w:pPr>
              <w:numPr>
                <w:ilvl w:val="1"/>
                <w:numId w:val="51"/>
              </w:numPr>
              <w:spacing w:after="0"/>
              <w:jc w:val="left"/>
              <w:rPr>
                <w:rFonts w:eastAsia="Malgun Gothic" w:cs="Times"/>
                <w:lang w:eastAsia="zh-CN"/>
              </w:rPr>
            </w:pPr>
            <w:r w:rsidRPr="00972AB4">
              <w:rPr>
                <w:rFonts w:eastAsia="Malgun Gothic" w:cs="Times"/>
                <w:lang w:eastAsia="zh-CN"/>
              </w:rPr>
              <w:t>FFS type 2 CG PUSCH</w:t>
            </w:r>
          </w:p>
          <w:p w14:paraId="361803F7" w14:textId="77777777" w:rsidR="00987351" w:rsidRDefault="00987351" w:rsidP="00987351">
            <w:pPr>
              <w:numPr>
                <w:ilvl w:val="1"/>
                <w:numId w:val="51"/>
              </w:numPr>
              <w:spacing w:after="0"/>
              <w:jc w:val="left"/>
              <w:rPr>
                <w:rFonts w:eastAsia="Malgun Gothic" w:cs="Times"/>
                <w:lang w:eastAsia="zh-CN"/>
              </w:rPr>
            </w:pPr>
            <w:r>
              <w:rPr>
                <w:rFonts w:eastAsia="Malgun Gothic" w:cs="Times"/>
                <w:lang w:eastAsia="zh-CN"/>
              </w:rPr>
              <w:t>FFS other separate configurations for SBFD symbols and non-SBFD symbols</w:t>
            </w:r>
          </w:p>
          <w:p w14:paraId="525CE702" w14:textId="77777777" w:rsidR="00987351" w:rsidRDefault="00987351" w:rsidP="00987351">
            <w:pPr>
              <w:numPr>
                <w:ilvl w:val="0"/>
                <w:numId w:val="50"/>
              </w:numPr>
              <w:spacing w:after="0"/>
              <w:jc w:val="left"/>
              <w:rPr>
                <w:rFonts w:eastAsia="Malgun Gothic"/>
                <w:lang w:eastAsia="zh-CN"/>
              </w:rPr>
            </w:pPr>
            <w:r>
              <w:rPr>
                <w:rFonts w:eastAsia="Malgun Gothic"/>
                <w:lang w:eastAsia="zh-CN"/>
              </w:rPr>
              <w:t>Option 2: Single resource configuration/indication for one symbol type (SBFD or non-SBFD symbol) and RB offset(s) configuration/indication/determination to determine resource for the other symbol type</w:t>
            </w:r>
          </w:p>
          <w:p w14:paraId="51170E1E" w14:textId="77777777" w:rsidR="00987351" w:rsidRDefault="00987351" w:rsidP="00987351">
            <w:pPr>
              <w:numPr>
                <w:ilvl w:val="0"/>
                <w:numId w:val="50"/>
              </w:numPr>
              <w:spacing w:after="0"/>
              <w:jc w:val="left"/>
              <w:rPr>
                <w:rFonts w:eastAsia="Malgun Gothic"/>
                <w:lang w:eastAsia="zh-CN"/>
              </w:rPr>
            </w:pPr>
            <w:r>
              <w:rPr>
                <w:rFonts w:eastAsia="Malgun Gothic"/>
                <w:lang w:eastAsia="zh-CN"/>
              </w:rPr>
              <w:t>Option 3: A CG PUSCH transmission occasion overlapping with RBs outside UL usable PRBs in SBFD symbols is invalid</w:t>
            </w:r>
          </w:p>
          <w:p w14:paraId="7C857F4B" w14:textId="77777777" w:rsidR="00987351" w:rsidRDefault="00987351" w:rsidP="00987351">
            <w:pPr>
              <w:numPr>
                <w:ilvl w:val="0"/>
                <w:numId w:val="50"/>
              </w:numPr>
              <w:spacing w:after="0"/>
              <w:jc w:val="left"/>
              <w:rPr>
                <w:rFonts w:eastAsia="Malgun Gothic"/>
                <w:lang w:eastAsia="zh-CN"/>
              </w:rPr>
            </w:pPr>
            <w:r>
              <w:rPr>
                <w:rFonts w:eastAsia="Malgun Gothic"/>
                <w:lang w:eastAsia="zh-CN"/>
              </w:rPr>
              <w:t xml:space="preserve">Option 4: Only CG PUSCH transmission occasion in one symbol type is valid and CG PUSCH transmission occasion in the other symbol type is invalid </w:t>
            </w:r>
          </w:p>
          <w:p w14:paraId="28715DC1" w14:textId="77777777" w:rsidR="00987351" w:rsidRDefault="00987351" w:rsidP="00987351">
            <w:pPr>
              <w:numPr>
                <w:ilvl w:val="0"/>
                <w:numId w:val="50"/>
              </w:numPr>
              <w:spacing w:after="0"/>
              <w:jc w:val="left"/>
              <w:rPr>
                <w:rFonts w:eastAsia="Malgun Gothic"/>
                <w:lang w:eastAsia="zh-CN"/>
              </w:rPr>
            </w:pPr>
            <w:r>
              <w:rPr>
                <w:rFonts w:eastAsia="Malgun Gothic"/>
                <w:lang w:eastAsia="zh-CN"/>
              </w:rPr>
              <w:t xml:space="preserve">Option 5: Only the assigned PRBs within UL usable PRBs in SBFD symbols </w:t>
            </w:r>
            <w:proofErr w:type="gramStart"/>
            <w:r>
              <w:rPr>
                <w:rFonts w:eastAsia="Malgun Gothic"/>
                <w:lang w:eastAsia="zh-CN"/>
              </w:rPr>
              <w:t>are considered to be</w:t>
            </w:r>
            <w:proofErr w:type="gramEnd"/>
            <w:r>
              <w:rPr>
                <w:rFonts w:eastAsia="Malgun Gothic"/>
                <w:lang w:eastAsia="zh-CN"/>
              </w:rPr>
              <w:t xml:space="preserve"> valid for CG PUSCH </w:t>
            </w:r>
          </w:p>
          <w:p w14:paraId="2026722F" w14:textId="77777777" w:rsidR="00987351" w:rsidRDefault="00987351" w:rsidP="00987351">
            <w:pPr>
              <w:numPr>
                <w:ilvl w:val="0"/>
                <w:numId w:val="50"/>
              </w:numPr>
              <w:spacing w:after="0"/>
              <w:jc w:val="left"/>
              <w:rPr>
                <w:rFonts w:eastAsia="Malgun Gothic"/>
                <w:lang w:eastAsia="zh-CN"/>
              </w:rPr>
            </w:pPr>
            <w:r>
              <w:rPr>
                <w:rFonts w:eastAsia="Malgun Gothic"/>
                <w:lang w:eastAsia="zh-CN"/>
              </w:rPr>
              <w:t>Other options are not precluded</w:t>
            </w:r>
          </w:p>
          <w:p w14:paraId="7DF729F8" w14:textId="77777777" w:rsidR="00987351" w:rsidRDefault="00987351">
            <w:pPr>
              <w:rPr>
                <w:rFonts w:eastAsia="Malgun Gothic"/>
              </w:rPr>
            </w:pPr>
          </w:p>
        </w:tc>
      </w:tr>
    </w:tbl>
    <w:p w14:paraId="7888E5C6" w14:textId="77777777" w:rsidR="00AB04C6" w:rsidRDefault="00AB04C6" w:rsidP="00AB04C6">
      <w:pPr>
        <w:rPr>
          <w:lang w:val="en-GB"/>
        </w:rPr>
      </w:pPr>
    </w:p>
    <w:p w14:paraId="53DAC5EC" w14:textId="6DADB3D6" w:rsidR="00AB04C6" w:rsidRDefault="00210063" w:rsidP="000C10D2">
      <w:pPr>
        <w:rPr>
          <w:rFonts w:eastAsia="Malgun Gothic"/>
        </w:rPr>
      </w:pPr>
      <w:r>
        <w:rPr>
          <w:lang w:val="en-GB"/>
        </w:rPr>
        <w:t xml:space="preserve">While the </w:t>
      </w:r>
      <w:r w:rsidR="0057344C">
        <w:rPr>
          <w:lang w:val="en-GB"/>
        </w:rPr>
        <w:t xml:space="preserve">options to support different resources in SBFD and non-SBFD symbols have been discussed </w:t>
      </w:r>
      <w:r w:rsidR="00DD3A9C">
        <w:rPr>
          <w:lang w:val="en-GB"/>
        </w:rPr>
        <w:t xml:space="preserve">in Sections 5.1 and 5.2 above, </w:t>
      </w:r>
      <w:r w:rsidR="00E72FC8">
        <w:rPr>
          <w:lang w:val="en-GB"/>
        </w:rPr>
        <w:t xml:space="preserve">this section focuses on </w:t>
      </w:r>
      <w:r w:rsidR="00AB04C6">
        <w:rPr>
          <w:rFonts w:eastAsia="Malgun Gothic"/>
        </w:rPr>
        <w:t>how to support Option 1 for SPS-PDSCH and Type-2 CG-PUSCH</w:t>
      </w:r>
      <w:r w:rsidR="004D04CD">
        <w:rPr>
          <w:rFonts w:eastAsia="Malgun Gothic"/>
        </w:rPr>
        <w:t xml:space="preserve"> where </w:t>
      </w:r>
      <w:r w:rsidR="00AB04C6">
        <w:rPr>
          <w:rFonts w:eastAsia="Malgun Gothic"/>
        </w:rPr>
        <w:t xml:space="preserve">the transmission parameters (TDRA, FDRA, etc.) for these two schemes are provided in the activation DCI. </w:t>
      </w:r>
      <w:r w:rsidR="004D04CD">
        <w:rPr>
          <w:rFonts w:eastAsia="Malgun Gothic"/>
        </w:rPr>
        <w:t>A</w:t>
      </w:r>
      <w:r w:rsidR="00AB04C6">
        <w:rPr>
          <w:rFonts w:eastAsia="Malgun Gothic"/>
        </w:rPr>
        <w:t xml:space="preserve">s starting point, if option 1 is supported for dynamic PUSCH/PDSCH repetitions in different slot types, we think similar mechanism can be reused to support separate FDRA indications for SPS-PDSCH and Type-2 CG-PUSCH as well. Otherwise, a mechanism tailored to specific SPS-PDSCH and Type-2 CG-PUSCH can be considered e.g. where an activation DCI provides FDRA (and other parameters) for CG-PUSCH/SPS occasions in non-SBFD slots/symbols, while a second activation DCI provides the allocation parameters for the occasions in SBFD slots/symbols. </w:t>
      </w:r>
    </w:p>
    <w:p w14:paraId="0AE7C222" w14:textId="38FFBDF2" w:rsidR="00AB04C6" w:rsidRPr="00AB04C6" w:rsidRDefault="00AB04C6" w:rsidP="00711BD5">
      <w:pPr>
        <w:pStyle w:val="Proposal"/>
        <w:rPr>
          <w:rFonts w:eastAsia="Malgun Gothic"/>
          <w:lang w:eastAsia="zh-CN"/>
        </w:rPr>
      </w:pPr>
      <w:r w:rsidRPr="00AB04C6">
        <w:rPr>
          <w:rFonts w:eastAsia="Malgun Gothic"/>
          <w:lang w:eastAsia="zh-CN"/>
        </w:rPr>
        <w:t>To support separate resource allocations</w:t>
      </w:r>
      <w:r w:rsidR="00C6642A">
        <w:rPr>
          <w:rFonts w:eastAsia="Malgun Gothic"/>
          <w:lang w:eastAsia="zh-CN"/>
        </w:rPr>
        <w:t xml:space="preserve"> (Option 1)</w:t>
      </w:r>
      <w:r w:rsidRPr="00AB04C6">
        <w:rPr>
          <w:rFonts w:eastAsia="Malgun Gothic"/>
          <w:lang w:eastAsia="zh-CN"/>
        </w:rPr>
        <w:t xml:space="preserve"> for SPS-PDSCH and Type-2 CG-PUSCH in SBFD and non-SBFD symbols, a first activation DCI provides FDRA (and other parameters) for CG-PUSCH/SPS occasions in non-SBFD slots/symbols, while a second activation DCI provides the allocation parameters for the occasions in SBFD slots/symbols.</w:t>
      </w:r>
    </w:p>
    <w:p w14:paraId="55EDF6DD" w14:textId="77777777" w:rsidR="00AB04C6" w:rsidRPr="00AB04C6" w:rsidRDefault="00AB04C6" w:rsidP="00711BD5"/>
    <w:p w14:paraId="6D5A1BC6" w14:textId="6A387CD1" w:rsidR="002448DD" w:rsidRPr="005A688E" w:rsidRDefault="002448DD" w:rsidP="005A688E">
      <w:pPr>
        <w:pStyle w:val="Heading2"/>
      </w:pPr>
      <w:r w:rsidRPr="005A688E">
        <w:t>PDCCH</w:t>
      </w:r>
    </w:p>
    <w:p w14:paraId="6ABEDD8A" w14:textId="77777777" w:rsidR="003F3D3D" w:rsidRDefault="008E468E" w:rsidP="006725D3">
      <w:pPr>
        <w:rPr>
          <w:sz w:val="19"/>
          <w:szCs w:val="19"/>
        </w:rPr>
      </w:pPr>
      <w:r w:rsidRPr="00EE5B82">
        <w:rPr>
          <w:rFonts w:hint="eastAsia"/>
          <w:sz w:val="19"/>
          <w:szCs w:val="19"/>
        </w:rPr>
        <w:t>A</w:t>
      </w:r>
      <w:r w:rsidRPr="00EE5B82">
        <w:rPr>
          <w:sz w:val="19"/>
          <w:szCs w:val="19"/>
        </w:rPr>
        <w:t xml:space="preserve">s RAN1 discussed in </w:t>
      </w:r>
      <w:r w:rsidR="00EE5B82" w:rsidRPr="00EE5B82">
        <w:rPr>
          <w:sz w:val="19"/>
          <w:szCs w:val="19"/>
        </w:rPr>
        <w:t xml:space="preserve">SI phase, </w:t>
      </w:r>
      <w:r w:rsidR="002752BB">
        <w:rPr>
          <w:sz w:val="19"/>
          <w:szCs w:val="19"/>
        </w:rPr>
        <w:t xml:space="preserve">since </w:t>
      </w:r>
      <w:r w:rsidR="00DE3653">
        <w:rPr>
          <w:sz w:val="19"/>
          <w:szCs w:val="19"/>
        </w:rPr>
        <w:t>PDCCH resource</w:t>
      </w:r>
      <w:r w:rsidR="001D51BA">
        <w:rPr>
          <w:sz w:val="19"/>
          <w:szCs w:val="19"/>
        </w:rPr>
        <w:t>s</w:t>
      </w:r>
      <w:r w:rsidR="00DE3653">
        <w:rPr>
          <w:sz w:val="19"/>
          <w:szCs w:val="19"/>
        </w:rPr>
        <w:t xml:space="preserve"> may be interrupted by </w:t>
      </w:r>
      <w:r w:rsidR="00CE39A8">
        <w:rPr>
          <w:sz w:val="19"/>
          <w:szCs w:val="19"/>
        </w:rPr>
        <w:t>UL subband</w:t>
      </w:r>
      <w:r w:rsidR="00CE14A8">
        <w:rPr>
          <w:sz w:val="19"/>
          <w:szCs w:val="19"/>
        </w:rPr>
        <w:t>/guard band</w:t>
      </w:r>
      <w:r w:rsidR="00116CE3">
        <w:rPr>
          <w:sz w:val="19"/>
          <w:szCs w:val="19"/>
        </w:rPr>
        <w:t xml:space="preserve"> in SBFD </w:t>
      </w:r>
      <w:r w:rsidR="00F4621D">
        <w:rPr>
          <w:sz w:val="19"/>
          <w:szCs w:val="19"/>
        </w:rPr>
        <w:t>symbols/</w:t>
      </w:r>
      <w:r w:rsidR="00116CE3">
        <w:rPr>
          <w:sz w:val="19"/>
          <w:szCs w:val="19"/>
        </w:rPr>
        <w:t>slots</w:t>
      </w:r>
      <w:r w:rsidR="00302B0E">
        <w:rPr>
          <w:sz w:val="19"/>
          <w:szCs w:val="19"/>
        </w:rPr>
        <w:t xml:space="preserve">, </w:t>
      </w:r>
      <w:r w:rsidR="00162D54">
        <w:rPr>
          <w:sz w:val="19"/>
          <w:szCs w:val="19"/>
        </w:rPr>
        <w:t>RAN1 has already list</w:t>
      </w:r>
      <w:r w:rsidR="009943E3">
        <w:rPr>
          <w:sz w:val="19"/>
          <w:szCs w:val="19"/>
        </w:rPr>
        <w:t>ed</w:t>
      </w:r>
      <w:r w:rsidR="00162D54">
        <w:rPr>
          <w:sz w:val="19"/>
          <w:szCs w:val="19"/>
        </w:rPr>
        <w:t xml:space="preserve"> </w:t>
      </w:r>
      <w:r w:rsidR="00092977">
        <w:rPr>
          <w:sz w:val="19"/>
          <w:szCs w:val="19"/>
        </w:rPr>
        <w:t xml:space="preserve">the candidate solutions to solve the PDCCH resource </w:t>
      </w:r>
      <w:r w:rsidR="00F4621D">
        <w:rPr>
          <w:sz w:val="19"/>
          <w:szCs w:val="19"/>
        </w:rPr>
        <w:t xml:space="preserve">allocation in SBFD symbols/slots. </w:t>
      </w:r>
    </w:p>
    <w:p w14:paraId="5B9F3A60" w14:textId="37220A13" w:rsidR="00055065" w:rsidRDefault="009943E3" w:rsidP="006725D3">
      <w:pPr>
        <w:rPr>
          <w:rFonts w:eastAsiaTheme="minorEastAsia"/>
          <w:sz w:val="19"/>
          <w:szCs w:val="19"/>
        </w:rPr>
      </w:pPr>
      <w:r>
        <w:rPr>
          <w:sz w:val="19"/>
          <w:szCs w:val="19"/>
        </w:rPr>
        <w:t xml:space="preserve">Above all, </w:t>
      </w:r>
      <w:r w:rsidR="00B948F6">
        <w:rPr>
          <w:sz w:val="19"/>
          <w:szCs w:val="19"/>
        </w:rPr>
        <w:t>as the DL frequency resource</w:t>
      </w:r>
      <w:r w:rsidR="00EA0FC6">
        <w:rPr>
          <w:sz w:val="19"/>
          <w:szCs w:val="19"/>
        </w:rPr>
        <w:t>s</w:t>
      </w:r>
      <w:r w:rsidR="00B948F6">
        <w:rPr>
          <w:sz w:val="19"/>
          <w:szCs w:val="19"/>
        </w:rPr>
        <w:t xml:space="preserve"> in DL</w:t>
      </w:r>
      <w:r w:rsidR="00AF4628">
        <w:rPr>
          <w:sz w:val="19"/>
          <w:szCs w:val="19"/>
        </w:rPr>
        <w:t xml:space="preserve"> or </w:t>
      </w:r>
      <w:r w:rsidR="00B948F6">
        <w:rPr>
          <w:sz w:val="19"/>
          <w:szCs w:val="19"/>
        </w:rPr>
        <w:t>flexible symb</w:t>
      </w:r>
      <w:r w:rsidR="00611E35">
        <w:rPr>
          <w:sz w:val="19"/>
          <w:szCs w:val="19"/>
        </w:rPr>
        <w:t>ol</w:t>
      </w:r>
      <w:r w:rsidR="00AF4628">
        <w:rPr>
          <w:sz w:val="19"/>
          <w:szCs w:val="19"/>
        </w:rPr>
        <w:t>s</w:t>
      </w:r>
      <w:r w:rsidR="00B948F6">
        <w:rPr>
          <w:sz w:val="19"/>
          <w:szCs w:val="19"/>
        </w:rPr>
        <w:t xml:space="preserve">/slots and in </w:t>
      </w:r>
      <w:r w:rsidR="00A85081">
        <w:rPr>
          <w:sz w:val="19"/>
          <w:szCs w:val="19"/>
        </w:rPr>
        <w:t xml:space="preserve">SBFD </w:t>
      </w:r>
      <w:r w:rsidR="00B948F6">
        <w:rPr>
          <w:sz w:val="19"/>
          <w:szCs w:val="19"/>
        </w:rPr>
        <w:t>symbol</w:t>
      </w:r>
      <w:r w:rsidR="00AF4628">
        <w:rPr>
          <w:sz w:val="19"/>
          <w:szCs w:val="19"/>
        </w:rPr>
        <w:t>s</w:t>
      </w:r>
      <w:r w:rsidR="00B948F6">
        <w:rPr>
          <w:sz w:val="19"/>
          <w:szCs w:val="19"/>
        </w:rPr>
        <w:t xml:space="preserve">/slots are different, </w:t>
      </w:r>
      <w:r w:rsidR="00611E35">
        <w:rPr>
          <w:sz w:val="19"/>
          <w:szCs w:val="19"/>
        </w:rPr>
        <w:t xml:space="preserve">SBFD UE should have different principle or rule for PDCCH detection. </w:t>
      </w:r>
      <w:r w:rsidR="00415A3D">
        <w:rPr>
          <w:sz w:val="19"/>
          <w:szCs w:val="19"/>
        </w:rPr>
        <w:t xml:space="preserve">Since PDCCH in SBFD symbols/slots can </w:t>
      </w:r>
      <w:r w:rsidR="009705DE">
        <w:rPr>
          <w:sz w:val="19"/>
          <w:szCs w:val="19"/>
        </w:rPr>
        <w:t xml:space="preserve">be only in DL </w:t>
      </w:r>
      <w:r w:rsidR="00D27135">
        <w:rPr>
          <w:sz w:val="19"/>
          <w:szCs w:val="19"/>
        </w:rPr>
        <w:t>subband</w:t>
      </w:r>
      <w:r w:rsidR="009705DE">
        <w:rPr>
          <w:sz w:val="19"/>
          <w:szCs w:val="19"/>
        </w:rPr>
        <w:t>(s)</w:t>
      </w:r>
      <w:r w:rsidR="0092377A">
        <w:rPr>
          <w:sz w:val="19"/>
          <w:szCs w:val="19"/>
        </w:rPr>
        <w:t xml:space="preserve"> in frequency dom</w:t>
      </w:r>
      <w:r w:rsidR="004158EF">
        <w:rPr>
          <w:sz w:val="19"/>
          <w:szCs w:val="19"/>
        </w:rPr>
        <w:t xml:space="preserve">ain, there should be different </w:t>
      </w:r>
      <w:r w:rsidR="00A4234F">
        <w:rPr>
          <w:rFonts w:hint="eastAsia"/>
          <w:sz w:val="19"/>
          <w:szCs w:val="19"/>
        </w:rPr>
        <w:t>P</w:t>
      </w:r>
      <w:r w:rsidR="00A4234F">
        <w:rPr>
          <w:sz w:val="19"/>
          <w:szCs w:val="19"/>
        </w:rPr>
        <w:t>DCCH resource</w:t>
      </w:r>
      <w:r w:rsidR="000C5003">
        <w:rPr>
          <w:sz w:val="19"/>
          <w:szCs w:val="19"/>
        </w:rPr>
        <w:t>s</w:t>
      </w:r>
      <w:r w:rsidR="00A4234F">
        <w:rPr>
          <w:sz w:val="19"/>
          <w:szCs w:val="19"/>
        </w:rPr>
        <w:t xml:space="preserve"> </w:t>
      </w:r>
      <w:r w:rsidR="002F1DA4">
        <w:rPr>
          <w:sz w:val="19"/>
          <w:szCs w:val="19"/>
        </w:rPr>
        <w:t>in different slot types</w:t>
      </w:r>
      <w:r w:rsidR="00A06176">
        <w:rPr>
          <w:sz w:val="19"/>
          <w:szCs w:val="19"/>
        </w:rPr>
        <w:t>, as shown in</w:t>
      </w:r>
      <w:r w:rsidR="00EA0FC6">
        <w:rPr>
          <w:sz w:val="19"/>
          <w:szCs w:val="19"/>
        </w:rPr>
        <w:t xml:space="preserve"> </w:t>
      </w:r>
      <w:r w:rsidR="00EA0FC6">
        <w:rPr>
          <w:sz w:val="19"/>
          <w:szCs w:val="19"/>
        </w:rPr>
        <w:fldChar w:fldCharType="begin"/>
      </w:r>
      <w:r w:rsidR="00EA0FC6">
        <w:rPr>
          <w:sz w:val="19"/>
          <w:szCs w:val="19"/>
        </w:rPr>
        <w:instrText xml:space="preserve"> REF _Ref158983639 \h </w:instrText>
      </w:r>
      <w:r w:rsidR="00EA0FC6">
        <w:rPr>
          <w:sz w:val="19"/>
          <w:szCs w:val="19"/>
        </w:rPr>
      </w:r>
      <w:r w:rsidR="00EA0FC6">
        <w:rPr>
          <w:sz w:val="19"/>
          <w:szCs w:val="19"/>
        </w:rPr>
        <w:fldChar w:fldCharType="separate"/>
      </w:r>
      <w:r w:rsidR="00ED283A">
        <w:t xml:space="preserve">Figure </w:t>
      </w:r>
      <w:r w:rsidR="00ED283A">
        <w:rPr>
          <w:noProof/>
        </w:rPr>
        <w:t>6</w:t>
      </w:r>
      <w:r w:rsidR="00EA0FC6">
        <w:rPr>
          <w:sz w:val="19"/>
          <w:szCs w:val="19"/>
        </w:rPr>
        <w:fldChar w:fldCharType="end"/>
      </w:r>
      <w:r w:rsidR="002F1DA4">
        <w:rPr>
          <w:sz w:val="19"/>
          <w:szCs w:val="19"/>
        </w:rPr>
        <w:t xml:space="preserve">. </w:t>
      </w:r>
      <w:r w:rsidR="0081211B">
        <w:rPr>
          <w:sz w:val="19"/>
          <w:szCs w:val="19"/>
        </w:rPr>
        <w:t xml:space="preserve">From this </w:t>
      </w:r>
      <w:r w:rsidR="000C5003">
        <w:rPr>
          <w:sz w:val="19"/>
          <w:szCs w:val="19"/>
        </w:rPr>
        <w:t>point of view</w:t>
      </w:r>
      <w:r w:rsidR="0081211B">
        <w:rPr>
          <w:sz w:val="19"/>
          <w:szCs w:val="19"/>
        </w:rPr>
        <w:t xml:space="preserve">, </w:t>
      </w:r>
      <w:r w:rsidR="0081769E">
        <w:rPr>
          <w:sz w:val="19"/>
          <w:szCs w:val="19"/>
        </w:rPr>
        <w:t xml:space="preserve">to align with the definition of CORESET and search space, it is good to define different CORESET in SBFD and non-SBFD slots while </w:t>
      </w:r>
      <w:r w:rsidR="00D94CCC">
        <w:rPr>
          <w:sz w:val="19"/>
          <w:szCs w:val="19"/>
        </w:rPr>
        <w:t xml:space="preserve">they can be corresponding to </w:t>
      </w:r>
      <w:r w:rsidR="00521CBD">
        <w:rPr>
          <w:sz w:val="19"/>
          <w:szCs w:val="19"/>
        </w:rPr>
        <w:t xml:space="preserve">the </w:t>
      </w:r>
      <w:r w:rsidR="00D94CCC">
        <w:rPr>
          <w:sz w:val="19"/>
          <w:szCs w:val="19"/>
        </w:rPr>
        <w:t xml:space="preserve">same search space, so that the PDCCH can be searched in different frequency resource for same PDCCH format. </w:t>
      </w:r>
    </w:p>
    <w:p w14:paraId="5712CA39" w14:textId="77777777" w:rsidR="00795AF2" w:rsidRDefault="00513EAB" w:rsidP="00FE0DF7">
      <w:pPr>
        <w:keepNext/>
        <w:jc w:val="center"/>
      </w:pPr>
      <w:r>
        <w:object w:dxaOrig="5497" w:dyaOrig="1861" w14:anchorId="0EA33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92.25pt" o:ole="">
            <v:imagedata r:id="rId20" o:title=""/>
          </v:shape>
          <o:OLEObject Type="Embed" ProgID="Visio.Drawing.15" ShapeID="_x0000_i1025" DrawAspect="Content" ObjectID="_1784750819" r:id="rId21"/>
        </w:object>
      </w:r>
    </w:p>
    <w:p w14:paraId="4FBE2A47" w14:textId="11426B69" w:rsidR="00A06176" w:rsidRDefault="00795AF2" w:rsidP="00A06176">
      <w:pPr>
        <w:pStyle w:val="Caption"/>
        <w:jc w:val="center"/>
        <w:rPr>
          <w:szCs w:val="20"/>
          <w:u w:val="single"/>
        </w:rPr>
      </w:pPr>
      <w:bookmarkStart w:id="958" w:name="_Ref158983639"/>
      <w:r>
        <w:t xml:space="preserve">Figure </w:t>
      </w:r>
      <w:r>
        <w:fldChar w:fldCharType="begin"/>
      </w:r>
      <w:r>
        <w:instrText xml:space="preserve"> SEQ Figure \* ARABIC </w:instrText>
      </w:r>
      <w:r>
        <w:fldChar w:fldCharType="separate"/>
      </w:r>
      <w:r w:rsidR="00ED283A">
        <w:rPr>
          <w:noProof/>
        </w:rPr>
        <w:t>6</w:t>
      </w:r>
      <w:r>
        <w:rPr>
          <w:noProof/>
        </w:rPr>
        <w:fldChar w:fldCharType="end"/>
      </w:r>
      <w:bookmarkEnd w:id="958"/>
      <w:r>
        <w:t xml:space="preserve">: </w:t>
      </w:r>
      <w:r w:rsidR="001C6F92">
        <w:t>PDCCH resource in non-SBFD and SBFD slots</w:t>
      </w:r>
    </w:p>
    <w:p w14:paraId="10E4CFB3" w14:textId="1DF695F0" w:rsidR="005D329F" w:rsidRDefault="00D53A39" w:rsidP="00E52357">
      <w:pPr>
        <w:pStyle w:val="Proposal"/>
        <w:rPr>
          <w:rFonts w:eastAsia="Malgun Gothic"/>
          <w:lang w:eastAsia="ko-KR"/>
        </w:rPr>
      </w:pPr>
      <w:bookmarkStart w:id="959" w:name="_Toc158985077"/>
      <w:bookmarkStart w:id="960" w:name="_Toc158986216"/>
      <w:bookmarkStart w:id="961" w:name="_Toc158985078"/>
      <w:bookmarkStart w:id="962" w:name="_Toc158986217"/>
      <w:bookmarkStart w:id="963" w:name="_Toc159180980"/>
      <w:bookmarkStart w:id="964" w:name="_Toc159181170"/>
      <w:bookmarkStart w:id="965" w:name="_Toc159181404"/>
      <w:bookmarkStart w:id="966" w:name="_Toc159228440"/>
      <w:bookmarkStart w:id="967" w:name="_Toc163215369"/>
      <w:bookmarkStart w:id="968" w:name="_Toc163215661"/>
      <w:bookmarkStart w:id="969" w:name="_Toc163215819"/>
      <w:bookmarkStart w:id="970" w:name="_Toc163215902"/>
      <w:bookmarkStart w:id="971" w:name="_Toc163215985"/>
      <w:bookmarkStart w:id="972" w:name="_Toc165984557"/>
      <w:bookmarkStart w:id="973" w:name="_Toc165984803"/>
      <w:bookmarkStart w:id="974" w:name="_Toc165984909"/>
      <w:bookmarkStart w:id="975" w:name="_Toc165985014"/>
      <w:bookmarkStart w:id="976" w:name="_Toc165985123"/>
      <w:bookmarkStart w:id="977" w:name="_Toc165985206"/>
      <w:bookmarkStart w:id="978" w:name="_Toc165985315"/>
      <w:bookmarkStart w:id="979" w:name="_Toc166099371"/>
      <w:bookmarkStart w:id="980" w:name="_Toc166099840"/>
      <w:bookmarkStart w:id="981" w:name="_Toc166099944"/>
      <w:bookmarkStart w:id="982" w:name="_Toc166100050"/>
      <w:bookmarkStart w:id="983" w:name="_Toc166100156"/>
      <w:bookmarkStart w:id="984" w:name="_Toc166100266"/>
      <w:bookmarkStart w:id="985" w:name="_Toc166100376"/>
      <w:bookmarkStart w:id="986" w:name="_Toc166100485"/>
      <w:bookmarkStart w:id="987" w:name="_Toc166100594"/>
      <w:bookmarkStart w:id="988" w:name="_Toc166237713"/>
      <w:bookmarkStart w:id="989" w:name="_Toc166237820"/>
      <w:bookmarkEnd w:id="959"/>
      <w:bookmarkEnd w:id="960"/>
      <w:r w:rsidRPr="005A688E">
        <w:rPr>
          <w:rFonts w:eastAsia="Malgun Gothic"/>
          <w:lang w:eastAsia="ko-KR"/>
        </w:rPr>
        <w:t xml:space="preserve">SBFD UE should have different </w:t>
      </w:r>
      <w:r w:rsidR="00392246" w:rsidRPr="00E52357">
        <w:rPr>
          <w:rFonts w:eastAsia="Malgun Gothic"/>
        </w:rPr>
        <w:t>PDCCH</w:t>
      </w:r>
      <w:r w:rsidR="00392246" w:rsidRPr="005A688E">
        <w:rPr>
          <w:rFonts w:eastAsia="Malgun Gothic"/>
          <w:lang w:eastAsia="ko-KR"/>
        </w:rPr>
        <w:t xml:space="preserve"> </w:t>
      </w:r>
      <w:r w:rsidR="0050100E">
        <w:rPr>
          <w:rFonts w:eastAsia="Malgun Gothic"/>
          <w:lang w:eastAsia="ko-KR"/>
        </w:rPr>
        <w:t>resources</w:t>
      </w:r>
      <w:r w:rsidR="0050100E" w:rsidRPr="005A688E">
        <w:rPr>
          <w:rFonts w:eastAsia="Malgun Gothic"/>
          <w:lang w:eastAsia="ko-KR"/>
        </w:rPr>
        <w:t xml:space="preserve"> </w:t>
      </w:r>
      <w:r w:rsidR="00392246" w:rsidRPr="005A688E">
        <w:rPr>
          <w:rFonts w:eastAsia="Malgun Gothic"/>
          <w:lang w:eastAsia="ko-KR"/>
        </w:rPr>
        <w:t>in SBFD and non-SBFD symbols/slots</w:t>
      </w:r>
      <w:r w:rsidR="000C7F66" w:rsidRPr="005A688E">
        <w:rPr>
          <w:rFonts w:eastAsia="Malgun Gothic"/>
          <w:lang w:eastAsia="ko-KR"/>
        </w:rPr>
        <w:t>.</w:t>
      </w:r>
      <w:r w:rsidR="00D815AA">
        <w:rPr>
          <w:rFonts w:eastAsia="Malgun Gothic"/>
          <w:lang w:eastAsia="ko-KR"/>
        </w:rPr>
        <w:t xml:space="preserve"> </w:t>
      </w:r>
      <w:r w:rsidR="00D94CCC" w:rsidRPr="005A688E">
        <w:rPr>
          <w:rFonts w:eastAsia="Malgun Gothic"/>
          <w:lang w:eastAsia="ko-KR"/>
        </w:rPr>
        <w:t xml:space="preserve">Search space for </w:t>
      </w:r>
      <w:r w:rsidR="00AB35FE">
        <w:rPr>
          <w:rFonts w:eastAsia="Malgun Gothic"/>
          <w:lang w:eastAsia="ko-KR"/>
        </w:rPr>
        <w:t>same</w:t>
      </w:r>
      <w:r w:rsidR="00AB35FE" w:rsidRPr="005A688E">
        <w:rPr>
          <w:rFonts w:eastAsia="Malgun Gothic"/>
          <w:lang w:eastAsia="ko-KR"/>
        </w:rPr>
        <w:t xml:space="preserve"> </w:t>
      </w:r>
      <w:r w:rsidR="00D94CCC" w:rsidRPr="005A688E">
        <w:rPr>
          <w:rFonts w:eastAsia="Malgun Gothic"/>
          <w:lang w:eastAsia="ko-KR"/>
        </w:rPr>
        <w:t>PDCCH format(s) should be corresponding to different frequency resource</w:t>
      </w:r>
      <w:r w:rsidR="00D20919">
        <w:rPr>
          <w:rFonts w:eastAsia="Malgun Gothic"/>
          <w:b w:val="0"/>
          <w:lang w:eastAsia="ko-KR"/>
        </w:rPr>
        <w:t>s</w:t>
      </w:r>
      <w:r w:rsidR="00D94CCC" w:rsidRPr="005A688E">
        <w:rPr>
          <w:rFonts w:eastAsia="Malgun Gothic"/>
          <w:lang w:eastAsia="ko-KR"/>
        </w:rPr>
        <w:t>, i.e. CORESET</w:t>
      </w:r>
      <w:r w:rsidR="00EF2B84">
        <w:rPr>
          <w:rFonts w:eastAsia="Malgun Gothic"/>
          <w:lang w:eastAsia="ko-KR"/>
        </w:rPr>
        <w:t>, on different slot type</w:t>
      </w:r>
      <w:r w:rsidR="002B2484">
        <w:rPr>
          <w:rFonts w:eastAsia="Malgun Gothic"/>
          <w:b w:val="0"/>
          <w:lang w:eastAsia="ko-KR"/>
        </w:rPr>
        <w:t>s</w:t>
      </w:r>
      <w:r w:rsidR="00D94CCC" w:rsidRPr="005A688E">
        <w:rPr>
          <w:rFonts w:eastAsia="Malgun Gothic"/>
          <w:lang w:eastAsia="ko-KR"/>
        </w:rPr>
        <w:t>.</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79017811" w14:textId="482D4976" w:rsidR="00164A6D" w:rsidRDefault="002D5E74" w:rsidP="00164A6D">
      <w:pPr>
        <w:rPr>
          <w:rFonts w:eastAsiaTheme="minorEastAsia"/>
          <w:sz w:val="19"/>
          <w:szCs w:val="19"/>
        </w:rPr>
      </w:pPr>
      <w:r>
        <w:rPr>
          <w:sz w:val="19"/>
          <w:szCs w:val="19"/>
        </w:rPr>
        <w:t>C</w:t>
      </w:r>
      <w:r w:rsidR="00164A6D">
        <w:rPr>
          <w:sz w:val="19"/>
          <w:szCs w:val="19"/>
        </w:rPr>
        <w:t>onsidering different frequency resource in SBFD and non-SBFD symbol</w:t>
      </w:r>
      <w:r w:rsidR="00B12451">
        <w:rPr>
          <w:sz w:val="19"/>
          <w:szCs w:val="19"/>
        </w:rPr>
        <w:t>s</w:t>
      </w:r>
      <w:r w:rsidR="00164A6D">
        <w:rPr>
          <w:sz w:val="19"/>
          <w:szCs w:val="19"/>
        </w:rPr>
        <w:t>/slot</w:t>
      </w:r>
      <w:r w:rsidR="00B12451">
        <w:rPr>
          <w:sz w:val="19"/>
          <w:szCs w:val="19"/>
        </w:rPr>
        <w:t>s</w:t>
      </w:r>
      <w:r w:rsidR="00164A6D">
        <w:rPr>
          <w:sz w:val="19"/>
          <w:szCs w:val="19"/>
        </w:rPr>
        <w:t xml:space="preserve">, </w:t>
      </w:r>
      <w:r w:rsidR="00953327">
        <w:rPr>
          <w:sz w:val="19"/>
          <w:szCs w:val="19"/>
        </w:rPr>
        <w:t xml:space="preserve">if only one CORESET is configured </w:t>
      </w:r>
      <w:r w:rsidR="00C62703">
        <w:rPr>
          <w:sz w:val="19"/>
          <w:szCs w:val="19"/>
        </w:rPr>
        <w:t>for a SBFD UE</w:t>
      </w:r>
      <w:r w:rsidR="00C262A5">
        <w:rPr>
          <w:sz w:val="19"/>
          <w:szCs w:val="19"/>
        </w:rPr>
        <w:t xml:space="preserve"> for both SBFD and non-SBFD slots</w:t>
      </w:r>
      <w:r w:rsidR="00C62703">
        <w:rPr>
          <w:sz w:val="19"/>
          <w:szCs w:val="19"/>
        </w:rPr>
        <w:t>, then some CCE/REG may overlap with</w:t>
      </w:r>
      <w:r w:rsidR="00E639CE">
        <w:rPr>
          <w:sz w:val="19"/>
          <w:szCs w:val="19"/>
        </w:rPr>
        <w:t xml:space="preserve"> the</w:t>
      </w:r>
      <w:r w:rsidR="00C62703">
        <w:rPr>
          <w:sz w:val="19"/>
          <w:szCs w:val="19"/>
        </w:rPr>
        <w:t xml:space="preserve"> UL </w:t>
      </w:r>
      <w:r w:rsidR="00D27135">
        <w:rPr>
          <w:sz w:val="19"/>
          <w:szCs w:val="19"/>
        </w:rPr>
        <w:t>subband</w:t>
      </w:r>
      <w:r w:rsidR="00C62703">
        <w:rPr>
          <w:sz w:val="19"/>
          <w:szCs w:val="19"/>
        </w:rPr>
        <w:t>/guard band and not available for PDCCH</w:t>
      </w:r>
      <w:r w:rsidR="00C262A5">
        <w:rPr>
          <w:sz w:val="19"/>
          <w:szCs w:val="19"/>
        </w:rPr>
        <w:t xml:space="preserve"> in SBFD slot</w:t>
      </w:r>
      <w:r w:rsidR="00240FF8">
        <w:rPr>
          <w:sz w:val="19"/>
          <w:szCs w:val="19"/>
        </w:rPr>
        <w:t xml:space="preserve">. </w:t>
      </w:r>
      <w:r w:rsidR="00554C8C">
        <w:rPr>
          <w:sz w:val="19"/>
          <w:szCs w:val="19"/>
        </w:rPr>
        <w:t xml:space="preserve">In this case, </w:t>
      </w:r>
      <w:r w:rsidR="00680F7E">
        <w:rPr>
          <w:sz w:val="19"/>
          <w:szCs w:val="19"/>
        </w:rPr>
        <w:t xml:space="preserve">all the PDCCH candidates </w:t>
      </w:r>
      <w:r w:rsidR="00FA345A">
        <w:rPr>
          <w:sz w:val="19"/>
          <w:szCs w:val="19"/>
        </w:rPr>
        <w:t>that the</w:t>
      </w:r>
      <w:r w:rsidR="00680F7E">
        <w:rPr>
          <w:sz w:val="19"/>
          <w:szCs w:val="19"/>
        </w:rPr>
        <w:t xml:space="preserve"> UE monitor</w:t>
      </w:r>
      <w:r w:rsidR="00FA345A">
        <w:rPr>
          <w:sz w:val="19"/>
          <w:szCs w:val="19"/>
        </w:rPr>
        <w:t>s</w:t>
      </w:r>
      <w:r w:rsidR="00680F7E">
        <w:rPr>
          <w:sz w:val="19"/>
          <w:szCs w:val="19"/>
        </w:rPr>
        <w:t xml:space="preserve"> should be fully on </w:t>
      </w:r>
      <w:r w:rsidR="005F76C4">
        <w:rPr>
          <w:sz w:val="19"/>
          <w:szCs w:val="19"/>
        </w:rPr>
        <w:t xml:space="preserve">the </w:t>
      </w:r>
      <w:r w:rsidR="00680F7E">
        <w:rPr>
          <w:sz w:val="19"/>
          <w:szCs w:val="19"/>
        </w:rPr>
        <w:t xml:space="preserve">DL </w:t>
      </w:r>
      <w:r w:rsidR="00D27135">
        <w:rPr>
          <w:sz w:val="19"/>
          <w:szCs w:val="19"/>
        </w:rPr>
        <w:t>subband</w:t>
      </w:r>
      <w:r w:rsidR="005F76C4">
        <w:rPr>
          <w:sz w:val="19"/>
          <w:szCs w:val="19"/>
        </w:rPr>
        <w:t>,</w:t>
      </w:r>
      <w:r w:rsidR="00F965EF">
        <w:rPr>
          <w:sz w:val="19"/>
          <w:szCs w:val="19"/>
        </w:rPr>
        <w:t xml:space="preserve"> </w:t>
      </w:r>
      <w:r w:rsidR="00A57454">
        <w:rPr>
          <w:sz w:val="19"/>
          <w:szCs w:val="19"/>
        </w:rPr>
        <w:t xml:space="preserve">and the </w:t>
      </w:r>
      <w:r w:rsidR="008A5BC1">
        <w:rPr>
          <w:sz w:val="19"/>
          <w:szCs w:val="19"/>
        </w:rPr>
        <w:t xml:space="preserve">UE </w:t>
      </w:r>
      <w:r w:rsidR="00A57454">
        <w:rPr>
          <w:sz w:val="19"/>
          <w:szCs w:val="19"/>
        </w:rPr>
        <w:t xml:space="preserve">should </w:t>
      </w:r>
      <w:r w:rsidR="008A5BC1">
        <w:rPr>
          <w:sz w:val="19"/>
          <w:szCs w:val="19"/>
        </w:rPr>
        <w:t xml:space="preserve">not need to monitor </w:t>
      </w:r>
      <w:r w:rsidR="00A57454">
        <w:rPr>
          <w:sz w:val="19"/>
          <w:szCs w:val="19"/>
        </w:rPr>
        <w:t xml:space="preserve">PDCCH candidates that overlap with a CCE/REG outside the DL </w:t>
      </w:r>
      <w:r w:rsidR="00D27135">
        <w:rPr>
          <w:sz w:val="19"/>
          <w:szCs w:val="19"/>
        </w:rPr>
        <w:t>subband</w:t>
      </w:r>
      <w:r w:rsidR="00C91B21">
        <w:rPr>
          <w:sz w:val="19"/>
          <w:szCs w:val="19"/>
        </w:rPr>
        <w:t xml:space="preserve"> which also helps to</w:t>
      </w:r>
      <w:r w:rsidR="005D0BE5">
        <w:rPr>
          <w:sz w:val="19"/>
          <w:szCs w:val="19"/>
        </w:rPr>
        <w:t xml:space="preserve"> avoid unnecessary power consumption</w:t>
      </w:r>
      <w:r w:rsidR="008A5BC1">
        <w:rPr>
          <w:sz w:val="19"/>
          <w:szCs w:val="19"/>
        </w:rPr>
        <w:t>.</w:t>
      </w:r>
    </w:p>
    <w:p w14:paraId="259D84B9" w14:textId="21967EE2" w:rsidR="00D47EAB" w:rsidRPr="00E52357" w:rsidRDefault="00D47EAB" w:rsidP="001144D1">
      <w:pPr>
        <w:pStyle w:val="Observation"/>
        <w:ind w:left="426"/>
        <w:rPr>
          <w:rFonts w:eastAsia="Malgun Gothic"/>
        </w:rPr>
      </w:pPr>
      <w:bookmarkStart w:id="990" w:name="_Toc158986218"/>
      <w:bookmarkStart w:id="991" w:name="_Toc158985079"/>
      <w:bookmarkStart w:id="992" w:name="_Toc159180981"/>
      <w:bookmarkStart w:id="993" w:name="_Toc159181171"/>
      <w:bookmarkStart w:id="994" w:name="_Toc159181405"/>
      <w:bookmarkStart w:id="995" w:name="_Toc159228441"/>
      <w:bookmarkStart w:id="996" w:name="_Toc163215370"/>
      <w:bookmarkStart w:id="997" w:name="_Toc163215662"/>
      <w:bookmarkStart w:id="998" w:name="_Toc163215820"/>
      <w:bookmarkStart w:id="999" w:name="_Toc163215903"/>
      <w:bookmarkStart w:id="1000" w:name="_Toc163215986"/>
      <w:bookmarkStart w:id="1001" w:name="_Toc165984558"/>
      <w:bookmarkStart w:id="1002" w:name="_Toc165984804"/>
      <w:bookmarkStart w:id="1003" w:name="_Toc165984910"/>
      <w:bookmarkStart w:id="1004" w:name="_Toc165985015"/>
      <w:bookmarkStart w:id="1005" w:name="_Toc165985124"/>
      <w:bookmarkStart w:id="1006" w:name="_Toc165985207"/>
      <w:bookmarkStart w:id="1007" w:name="_Toc165985316"/>
      <w:bookmarkStart w:id="1008" w:name="_Toc166099372"/>
      <w:bookmarkStart w:id="1009" w:name="_Toc166099841"/>
      <w:bookmarkStart w:id="1010" w:name="_Toc166099945"/>
      <w:bookmarkStart w:id="1011" w:name="_Toc166100051"/>
      <w:bookmarkStart w:id="1012" w:name="_Toc166100157"/>
      <w:bookmarkStart w:id="1013" w:name="_Toc166100267"/>
      <w:bookmarkStart w:id="1014" w:name="_Toc166100377"/>
      <w:bookmarkStart w:id="1015" w:name="_Toc166100486"/>
      <w:bookmarkStart w:id="1016" w:name="_Toc166100595"/>
      <w:bookmarkStart w:id="1017" w:name="_Toc166237714"/>
      <w:bookmarkStart w:id="1018" w:name="_Toc166237821"/>
      <w:r>
        <w:rPr>
          <w:rFonts w:eastAsia="Malgun Gothic"/>
          <w:lang w:eastAsia="ko-KR"/>
        </w:rPr>
        <w:t xml:space="preserve">Some </w:t>
      </w:r>
      <w:r w:rsidRPr="00E52357">
        <w:rPr>
          <w:rFonts w:eastAsia="Malgun Gothic"/>
        </w:rPr>
        <w:t>PDCCH candidates</w:t>
      </w:r>
      <w:r w:rsidR="00F9323E" w:rsidRPr="00E52357">
        <w:rPr>
          <w:rFonts w:eastAsia="Malgun Gothic"/>
        </w:rPr>
        <w:t>, e.g. with aggregation level</w:t>
      </w:r>
      <w:r w:rsidR="00C34BFA" w:rsidRPr="00E52357">
        <w:rPr>
          <w:rFonts w:eastAsia="Malgun Gothic"/>
        </w:rPr>
        <w:t xml:space="preserve"> 4/8/16</w:t>
      </w:r>
      <w:r w:rsidR="00F9323E" w:rsidRPr="00E52357">
        <w:rPr>
          <w:rFonts w:eastAsia="Malgun Gothic"/>
        </w:rPr>
        <w:t>,</w:t>
      </w:r>
      <w:r w:rsidRPr="00E52357">
        <w:rPr>
          <w:rFonts w:eastAsia="Malgun Gothic"/>
        </w:rPr>
        <w:t xml:space="preserve"> may be </w:t>
      </w:r>
      <w:r w:rsidR="00765FF4" w:rsidRPr="00E52357">
        <w:rPr>
          <w:rFonts w:eastAsia="Malgun Gothic"/>
        </w:rPr>
        <w:t xml:space="preserve">disrupted as </w:t>
      </w:r>
      <w:r w:rsidR="00A51140" w:rsidRPr="00E52357">
        <w:rPr>
          <w:rFonts w:eastAsia="Malgun Gothic"/>
        </w:rPr>
        <w:t xml:space="preserve">they </w:t>
      </w:r>
      <w:r w:rsidR="00765FF4" w:rsidRPr="00E52357">
        <w:rPr>
          <w:rFonts w:eastAsia="Malgun Gothic"/>
        </w:rPr>
        <w:t>overlap</w:t>
      </w:r>
      <w:r w:rsidR="00A76386" w:rsidRPr="00E52357">
        <w:rPr>
          <w:rFonts w:eastAsia="Malgun Gothic"/>
        </w:rPr>
        <w:t xml:space="preserve"> with UL </w:t>
      </w:r>
      <w:r w:rsidR="00D27135" w:rsidRPr="00E52357">
        <w:rPr>
          <w:rFonts w:eastAsia="Malgun Gothic"/>
        </w:rPr>
        <w:t>subband</w:t>
      </w:r>
      <w:r w:rsidR="00A76386" w:rsidRPr="00E52357">
        <w:rPr>
          <w:rFonts w:eastAsia="Malgun Gothic"/>
        </w:rPr>
        <w:t>/guard band.</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00765FF4" w:rsidRPr="00E52357">
        <w:rPr>
          <w:rFonts w:eastAsia="Malgun Gothic"/>
        </w:rPr>
        <w:t xml:space="preserve"> </w:t>
      </w:r>
    </w:p>
    <w:p w14:paraId="4F8475BC" w14:textId="258E783F" w:rsidR="00D94CCC" w:rsidRPr="005A688E" w:rsidRDefault="00D94CCC" w:rsidP="001144D1">
      <w:pPr>
        <w:pStyle w:val="Observation"/>
        <w:ind w:left="426"/>
        <w:rPr>
          <w:sz w:val="19"/>
          <w:szCs w:val="19"/>
        </w:rPr>
      </w:pPr>
      <w:bookmarkStart w:id="1019" w:name="_Toc158986219"/>
      <w:bookmarkStart w:id="1020" w:name="_Toc158985080"/>
      <w:bookmarkStart w:id="1021" w:name="_Toc159180982"/>
      <w:bookmarkStart w:id="1022" w:name="_Toc159181172"/>
      <w:bookmarkStart w:id="1023" w:name="_Toc159181406"/>
      <w:bookmarkStart w:id="1024" w:name="_Toc159228442"/>
      <w:bookmarkStart w:id="1025" w:name="_Toc163215371"/>
      <w:bookmarkStart w:id="1026" w:name="_Toc163215663"/>
      <w:bookmarkStart w:id="1027" w:name="_Toc163215821"/>
      <w:bookmarkStart w:id="1028" w:name="_Toc163215904"/>
      <w:bookmarkStart w:id="1029" w:name="_Toc163215987"/>
      <w:bookmarkStart w:id="1030" w:name="_Toc165984559"/>
      <w:bookmarkStart w:id="1031" w:name="_Toc165984805"/>
      <w:bookmarkStart w:id="1032" w:name="_Toc165984911"/>
      <w:bookmarkStart w:id="1033" w:name="_Toc165985016"/>
      <w:bookmarkStart w:id="1034" w:name="_Toc165985125"/>
      <w:bookmarkStart w:id="1035" w:name="_Toc165985208"/>
      <w:bookmarkStart w:id="1036" w:name="_Toc165985317"/>
      <w:bookmarkStart w:id="1037" w:name="_Toc166099373"/>
      <w:bookmarkStart w:id="1038" w:name="_Toc166099842"/>
      <w:bookmarkStart w:id="1039" w:name="_Toc166099946"/>
      <w:bookmarkStart w:id="1040" w:name="_Toc166100052"/>
      <w:bookmarkStart w:id="1041" w:name="_Toc166100158"/>
      <w:bookmarkStart w:id="1042" w:name="_Toc166100268"/>
      <w:bookmarkStart w:id="1043" w:name="_Toc166100378"/>
      <w:bookmarkStart w:id="1044" w:name="_Toc166100487"/>
      <w:bookmarkStart w:id="1045" w:name="_Toc166100596"/>
      <w:bookmarkStart w:id="1046" w:name="_Toc166237715"/>
      <w:bookmarkStart w:id="1047" w:name="_Toc166237822"/>
      <w:r w:rsidRPr="00E52357">
        <w:rPr>
          <w:rFonts w:eastAsia="Malgun Gothic"/>
        </w:rPr>
        <w:t>Different number</w:t>
      </w:r>
      <w:r w:rsidRPr="005A688E">
        <w:rPr>
          <w:rFonts w:eastAsia="Malgun Gothic"/>
          <w:lang w:eastAsia="ko-KR"/>
        </w:rPr>
        <w:t xml:space="preserve"> of PDCCH candidates are available in SBFD and non-SBFD slots.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B9BFA75" w14:textId="65A7E20D" w:rsidR="00B6190A" w:rsidRDefault="00A3673A" w:rsidP="00E52357">
      <w:pPr>
        <w:pStyle w:val="Proposal"/>
        <w:rPr>
          <w:rFonts w:eastAsia="Malgun Gothic"/>
          <w:lang w:eastAsia="ko-KR"/>
        </w:rPr>
      </w:pPr>
      <w:bookmarkStart w:id="1048" w:name="_Toc158985081"/>
      <w:bookmarkStart w:id="1049" w:name="_Toc158986220"/>
      <w:bookmarkStart w:id="1050" w:name="_Toc159180983"/>
      <w:bookmarkStart w:id="1051" w:name="_Toc159181173"/>
      <w:bookmarkStart w:id="1052" w:name="_Toc159181407"/>
      <w:bookmarkStart w:id="1053" w:name="_Toc159228443"/>
      <w:bookmarkStart w:id="1054" w:name="_Toc163215372"/>
      <w:bookmarkStart w:id="1055" w:name="_Toc163215664"/>
      <w:bookmarkStart w:id="1056" w:name="_Toc163215822"/>
      <w:bookmarkStart w:id="1057" w:name="_Toc163215905"/>
      <w:bookmarkStart w:id="1058" w:name="_Toc163215988"/>
      <w:bookmarkStart w:id="1059" w:name="_Toc165984560"/>
      <w:bookmarkStart w:id="1060" w:name="_Toc165984806"/>
      <w:bookmarkStart w:id="1061" w:name="_Toc165984912"/>
      <w:bookmarkStart w:id="1062" w:name="_Toc165985017"/>
      <w:bookmarkStart w:id="1063" w:name="_Toc165985126"/>
      <w:bookmarkStart w:id="1064" w:name="_Toc165985209"/>
      <w:bookmarkStart w:id="1065" w:name="_Toc165985318"/>
      <w:bookmarkStart w:id="1066" w:name="_Toc166099374"/>
      <w:bookmarkStart w:id="1067" w:name="_Toc166099843"/>
      <w:bookmarkStart w:id="1068" w:name="_Toc166099947"/>
      <w:bookmarkStart w:id="1069" w:name="_Toc166100053"/>
      <w:bookmarkStart w:id="1070" w:name="_Toc166100159"/>
      <w:bookmarkStart w:id="1071" w:name="_Toc166100269"/>
      <w:bookmarkStart w:id="1072" w:name="_Toc166100379"/>
      <w:bookmarkStart w:id="1073" w:name="_Toc166100488"/>
      <w:bookmarkStart w:id="1074" w:name="_Toc166100597"/>
      <w:bookmarkStart w:id="1075" w:name="_Toc166237716"/>
      <w:bookmarkStart w:id="1076" w:name="_Toc166237823"/>
      <w:r w:rsidRPr="005A688E">
        <w:rPr>
          <w:rFonts w:eastAsia="Malgun Gothic"/>
          <w:lang w:eastAsia="ko-KR"/>
        </w:rPr>
        <w:t>Only the available</w:t>
      </w:r>
      <w:r w:rsidR="00C371AC">
        <w:rPr>
          <w:rFonts w:eastAsia="Malgun Gothic"/>
          <w:lang w:eastAsia="ko-KR"/>
        </w:rPr>
        <w:t>/</w:t>
      </w:r>
      <w:r w:rsidR="00265676">
        <w:rPr>
          <w:rFonts w:eastAsia="Malgun Gothic"/>
          <w:lang w:eastAsia="ko-KR"/>
        </w:rPr>
        <w:t>non-disrupted</w:t>
      </w:r>
      <w:r w:rsidRPr="005A688E">
        <w:rPr>
          <w:rFonts w:eastAsia="Malgun Gothic"/>
          <w:lang w:eastAsia="ko-KR"/>
        </w:rPr>
        <w:t xml:space="preserve"> </w:t>
      </w:r>
      <w:r w:rsidR="00F76696" w:rsidRPr="005A688E">
        <w:rPr>
          <w:rFonts w:eastAsia="Malgun Gothic"/>
          <w:lang w:eastAsia="ko-KR"/>
        </w:rPr>
        <w:t>PDCCH candidates</w:t>
      </w:r>
      <w:r w:rsidRPr="005A688E">
        <w:rPr>
          <w:rFonts w:eastAsia="Malgun Gothic"/>
          <w:lang w:eastAsia="ko-KR"/>
        </w:rPr>
        <w:t xml:space="preserve"> can be considered in PDCCH detection</w:t>
      </w:r>
      <w:r w:rsidR="00BE6B61" w:rsidRPr="005A688E">
        <w:rPr>
          <w:rFonts w:eastAsia="Malgun Gothic"/>
          <w:lang w:eastAsia="ko-KR"/>
        </w:rPr>
        <w:t>, in both SBFD and non-SBFD slots.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AE30CE4" w14:textId="7122B782" w:rsidR="6301A1DA" w:rsidRDefault="00086BB8" w:rsidP="005A688E">
      <w:pPr>
        <w:pStyle w:val="Heading2"/>
        <w:rPr>
          <w:rFonts w:eastAsia="Malgun Gothic"/>
        </w:rPr>
      </w:pPr>
      <w:r>
        <w:rPr>
          <w:rFonts w:eastAsia="Malgun Gothic"/>
        </w:rPr>
        <w:t>CSI Reporting</w:t>
      </w:r>
    </w:p>
    <w:p w14:paraId="06924824" w14:textId="357274E7" w:rsidR="002964B7" w:rsidRPr="00260393" w:rsidRDefault="002964B7" w:rsidP="00711BD5">
      <w:pPr>
        <w:rPr>
          <w:rFonts w:eastAsia="Malgun Gothic"/>
        </w:rPr>
      </w:pPr>
      <w:r>
        <w:rPr>
          <w:lang w:val="en-GB"/>
        </w:rPr>
        <w:t>The following was agreed in RAN1#117:</w:t>
      </w:r>
    </w:p>
    <w:tbl>
      <w:tblPr>
        <w:tblStyle w:val="TableGrid"/>
        <w:tblW w:w="0" w:type="auto"/>
        <w:tblLook w:val="04A0" w:firstRow="1" w:lastRow="0" w:firstColumn="1" w:lastColumn="0" w:noHBand="0" w:noVBand="1"/>
      </w:tblPr>
      <w:tblGrid>
        <w:gridCol w:w="9629"/>
      </w:tblGrid>
      <w:tr w:rsidR="00243C44" w14:paraId="44E7123A" w14:textId="77777777" w:rsidTr="00243C44">
        <w:tc>
          <w:tcPr>
            <w:tcW w:w="9629" w:type="dxa"/>
          </w:tcPr>
          <w:p w14:paraId="65DB0D35" w14:textId="77777777" w:rsidR="00243C44" w:rsidRPr="00243C44" w:rsidRDefault="00243C44" w:rsidP="00711BD5">
            <w:pPr>
              <w:spacing w:after="0"/>
              <w:jc w:val="left"/>
              <w:rPr>
                <w:rFonts w:ascii="Times" w:hAnsi="Times" w:cs="Times"/>
                <w:szCs w:val="20"/>
                <w:lang w:val="en-GB"/>
              </w:rPr>
            </w:pPr>
            <w:r w:rsidRPr="00243C44">
              <w:rPr>
                <w:rFonts w:ascii="Times" w:hAnsi="Times" w:cs="Times"/>
                <w:b/>
                <w:bCs/>
                <w:szCs w:val="20"/>
                <w:highlight w:val="green"/>
                <w:lang w:val="en-GB"/>
              </w:rPr>
              <w:t>Agreement</w:t>
            </w:r>
          </w:p>
          <w:p w14:paraId="1F968C1D" w14:textId="77777777" w:rsidR="00243C44" w:rsidRPr="00243C44" w:rsidRDefault="00243C44" w:rsidP="00711BD5">
            <w:pPr>
              <w:spacing w:after="0"/>
              <w:jc w:val="left"/>
              <w:rPr>
                <w:rFonts w:ascii="Times" w:hAnsi="Times" w:cs="Times"/>
                <w:szCs w:val="20"/>
                <w:lang w:val="en-GB"/>
              </w:rPr>
            </w:pPr>
            <w:r w:rsidRPr="00243C44">
              <w:rPr>
                <w:rFonts w:ascii="Times" w:hAnsi="Times" w:cs="Times"/>
                <w:szCs w:val="20"/>
                <w:lang w:val="en-GB"/>
              </w:rPr>
              <w:t>For CSI report associated with periodic/semi-persistent CSI-RS, discuss and decide whether to support the following options.</w:t>
            </w:r>
          </w:p>
          <w:p w14:paraId="6D89F08D" w14:textId="77777777" w:rsidR="00243C44" w:rsidRPr="00243C44" w:rsidRDefault="00243C44" w:rsidP="00243C44">
            <w:pPr>
              <w:numPr>
                <w:ilvl w:val="0"/>
                <w:numId w:val="81"/>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Option A: For separate CSI reports on SBFD and non-SBFD, one </w:t>
            </w:r>
            <w:r w:rsidRPr="00243C44">
              <w:rPr>
                <w:rFonts w:ascii="Times" w:hAnsi="Times" w:cs="Times"/>
                <w:i/>
                <w:iCs/>
                <w:szCs w:val="20"/>
                <w:lang w:val="en-GB"/>
              </w:rPr>
              <w:t>CSI-ReportConfig</w:t>
            </w:r>
            <w:r w:rsidRPr="00243C44">
              <w:rPr>
                <w:rFonts w:ascii="Times" w:hAnsi="Times" w:cs="Times"/>
                <w:szCs w:val="20"/>
                <w:lang w:val="en-GB"/>
              </w:rPr>
              <w:t xml:space="preserve"> is associated with CSI-RS(s) restricted to SBFD symbols only and the second </w:t>
            </w:r>
            <w:r w:rsidRPr="00243C44">
              <w:rPr>
                <w:rFonts w:ascii="Times" w:hAnsi="Times" w:cs="Times"/>
                <w:i/>
                <w:iCs/>
                <w:szCs w:val="20"/>
                <w:lang w:val="en-GB"/>
              </w:rPr>
              <w:t>CSI-ReportConfig</w:t>
            </w:r>
            <w:r w:rsidRPr="00243C44">
              <w:rPr>
                <w:rFonts w:ascii="Times" w:hAnsi="Times" w:cs="Times"/>
                <w:szCs w:val="20"/>
                <w:lang w:val="en-GB"/>
              </w:rPr>
              <w:t xml:space="preserve"> is associated with CSI-RS(s) restricted to non-SBFD symbols only.</w:t>
            </w:r>
          </w:p>
          <w:p w14:paraId="5FDE3E04" w14:textId="77777777" w:rsidR="00243C44" w:rsidRPr="00243C44" w:rsidRDefault="00243C44" w:rsidP="00243C44">
            <w:pPr>
              <w:numPr>
                <w:ilvl w:val="0"/>
                <w:numId w:val="82"/>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gNB configuration may not ensure that the CSI-RS associated with each </w:t>
            </w:r>
            <w:r w:rsidRPr="00243C44">
              <w:rPr>
                <w:rFonts w:ascii="Times" w:hAnsi="Times" w:cs="Times"/>
                <w:i/>
                <w:iCs/>
                <w:szCs w:val="20"/>
                <w:lang w:val="en-GB"/>
              </w:rPr>
              <w:t>CSI-ReportConfig</w:t>
            </w:r>
            <w:r w:rsidRPr="00243C44">
              <w:rPr>
                <w:rFonts w:ascii="Times" w:hAnsi="Times" w:cs="Times"/>
                <w:szCs w:val="20"/>
                <w:lang w:val="en-GB"/>
              </w:rPr>
              <w:t xml:space="preserve"> is confined to either SBFD symbols or non-SBFD symbols only.</w:t>
            </w:r>
          </w:p>
          <w:p w14:paraId="6BFE15C3" w14:textId="77777777" w:rsidR="00243C44" w:rsidRPr="00243C44" w:rsidRDefault="00243C44" w:rsidP="00243C44">
            <w:pPr>
              <w:numPr>
                <w:ilvl w:val="1"/>
                <w:numId w:val="82"/>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For the </w:t>
            </w:r>
            <w:r w:rsidRPr="00243C44">
              <w:rPr>
                <w:rFonts w:ascii="Times" w:hAnsi="Times" w:cs="Times"/>
                <w:i/>
                <w:iCs/>
                <w:szCs w:val="20"/>
                <w:lang w:val="en-GB"/>
              </w:rPr>
              <w:t>CSI-ReportConfig</w:t>
            </w:r>
            <w:r w:rsidRPr="00243C44">
              <w:rPr>
                <w:rFonts w:ascii="Times" w:hAnsi="Times" w:cs="Times"/>
                <w:szCs w:val="20"/>
                <w:lang w:val="en-GB"/>
              </w:rPr>
              <w:t xml:space="preserve"> associated with CSI-RS(s) restricted to SBFD symbols only, only CSI-RS transmission occasions within SBFD symbols are used for CSI derivation. For the </w:t>
            </w:r>
            <w:r w:rsidRPr="00243C44">
              <w:rPr>
                <w:rFonts w:ascii="Times" w:hAnsi="Times" w:cs="Times"/>
                <w:i/>
                <w:iCs/>
                <w:szCs w:val="20"/>
                <w:lang w:val="en-GB"/>
              </w:rPr>
              <w:t>CSI-ReportConfig</w:t>
            </w:r>
            <w:r w:rsidRPr="00243C44">
              <w:rPr>
                <w:rFonts w:ascii="Times" w:hAnsi="Times" w:cs="Times"/>
                <w:szCs w:val="20"/>
                <w:lang w:val="en-GB"/>
              </w:rPr>
              <w:t xml:space="preserve"> associated with CSI-RS(s) restricted to non-SBFD symbols only, only CSI-RS transmission occasions within non-SBFD symbols are used for CSI derivation.</w:t>
            </w:r>
          </w:p>
          <w:p w14:paraId="0D95D2C7" w14:textId="77777777" w:rsidR="00243C44" w:rsidRPr="00243C44" w:rsidRDefault="00243C44" w:rsidP="00243C44">
            <w:pPr>
              <w:numPr>
                <w:ilvl w:val="0"/>
                <w:numId w:val="83"/>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Option B: Enhance Rel-18 NES CSI reporting framework to support one </w:t>
            </w:r>
            <w:r w:rsidRPr="00243C44">
              <w:rPr>
                <w:rFonts w:ascii="Times" w:hAnsi="Times" w:cs="Times"/>
                <w:i/>
                <w:iCs/>
                <w:szCs w:val="20"/>
                <w:lang w:val="en-GB"/>
              </w:rPr>
              <w:t>CSI-ReportConfig</w:t>
            </w:r>
            <w:r w:rsidRPr="00243C44">
              <w:rPr>
                <w:rFonts w:ascii="Times" w:hAnsi="Times" w:cs="Times"/>
                <w:szCs w:val="20"/>
                <w:lang w:val="en-GB"/>
              </w:rPr>
              <w:t xml:space="preserve"> with one sub-configuration associated with SBFD symbols and the other sub-configuration associated with non-SBFD symbols</w:t>
            </w:r>
          </w:p>
          <w:p w14:paraId="01338934" w14:textId="77777777" w:rsidR="00630ABB" w:rsidRDefault="00630ABB" w:rsidP="00630ABB">
            <w:pPr>
              <w:spacing w:after="0"/>
              <w:jc w:val="left"/>
              <w:rPr>
                <w:rFonts w:ascii="Times" w:hAnsi="Times" w:cs="Times"/>
                <w:b/>
                <w:bCs/>
                <w:szCs w:val="20"/>
                <w:highlight w:val="green"/>
                <w:lang w:val="en-GB"/>
              </w:rPr>
            </w:pPr>
          </w:p>
          <w:p w14:paraId="5D31997A" w14:textId="220DA9B0" w:rsidR="00630ABB" w:rsidRPr="00630ABB" w:rsidRDefault="00630ABB" w:rsidP="00630ABB">
            <w:pPr>
              <w:spacing w:after="0"/>
              <w:jc w:val="left"/>
              <w:rPr>
                <w:rFonts w:ascii="Times" w:hAnsi="Times" w:cs="Times"/>
                <w:szCs w:val="20"/>
                <w:lang w:val="en-GB"/>
              </w:rPr>
            </w:pPr>
            <w:r w:rsidRPr="00630ABB">
              <w:rPr>
                <w:rFonts w:ascii="Times" w:hAnsi="Times" w:cs="Times"/>
                <w:b/>
                <w:bCs/>
                <w:szCs w:val="20"/>
                <w:highlight w:val="green"/>
                <w:lang w:val="en-GB"/>
              </w:rPr>
              <w:t>Agreement</w:t>
            </w:r>
          </w:p>
          <w:p w14:paraId="52D9C1F3" w14:textId="77777777" w:rsidR="00630ABB" w:rsidRPr="00630ABB" w:rsidRDefault="00630ABB" w:rsidP="00630ABB">
            <w:pPr>
              <w:spacing w:after="0"/>
              <w:jc w:val="left"/>
              <w:rPr>
                <w:rFonts w:ascii="Times" w:hAnsi="Times" w:cs="Times"/>
                <w:szCs w:val="20"/>
                <w:lang w:val="en-GB"/>
              </w:rPr>
            </w:pPr>
            <w:r w:rsidRPr="00630ABB">
              <w:rPr>
                <w:rFonts w:ascii="Times" w:hAnsi="Times" w:cs="Times"/>
                <w:szCs w:val="20"/>
                <w:lang w:val="en-GB"/>
              </w:rPr>
              <w:t>For a CSI reporting subband which overlaps with at least one PRB within DL usable PRBs and one or more PRBs outside DL usable PRBs, the CSI reporting subband includes PRB(s) within DL usable PRBs only.</w:t>
            </w:r>
          </w:p>
          <w:p w14:paraId="735DD4BC" w14:textId="77777777" w:rsidR="00243C44" w:rsidRPr="00711BD5" w:rsidRDefault="00243C44" w:rsidP="00D75234">
            <w:pPr>
              <w:spacing w:after="120"/>
              <w:rPr>
                <w:lang w:val="en-GB"/>
              </w:rPr>
            </w:pPr>
          </w:p>
        </w:tc>
      </w:tr>
    </w:tbl>
    <w:p w14:paraId="5C508038" w14:textId="77777777" w:rsidR="00243C44" w:rsidRDefault="00243C44" w:rsidP="00D75234">
      <w:pPr>
        <w:spacing w:after="120"/>
      </w:pPr>
    </w:p>
    <w:p w14:paraId="25F2E0B7" w14:textId="74E5E56D" w:rsidR="00644500" w:rsidRDefault="001D01DD" w:rsidP="00D75234">
      <w:pPr>
        <w:spacing w:after="120"/>
      </w:pPr>
      <w:r>
        <w:t>As noted in the agreement, two options have been</w:t>
      </w:r>
      <w:r w:rsidR="00F6304E">
        <w:t xml:space="preserve"> down selected </w:t>
      </w:r>
      <w:r w:rsidR="00785CF6">
        <w:t xml:space="preserve">(for further discussion) to support separate CSI reports associated to measurements on SBFD and non-SBFD symbols, respectively. </w:t>
      </w:r>
      <w:r w:rsidR="002E0C7D">
        <w:t>From technical perspective</w:t>
      </w:r>
      <w:r w:rsidR="00345B71">
        <w:t xml:space="preserve">, </w:t>
      </w:r>
      <w:r w:rsidR="006D2E11">
        <w:t xml:space="preserve">we do not see </w:t>
      </w:r>
      <w:r w:rsidR="00E41240">
        <w:t xml:space="preserve">much difference </w:t>
      </w:r>
      <w:r w:rsidR="002E0C7D">
        <w:t>between Option A or Option B</w:t>
      </w:r>
      <w:r w:rsidR="00644500">
        <w:t>, thus Option A is slightly preferred due to simplicity.</w:t>
      </w:r>
    </w:p>
    <w:p w14:paraId="1D334137" w14:textId="0EC81E31" w:rsidR="00644500" w:rsidRPr="00644500" w:rsidRDefault="00644500" w:rsidP="00FA3F02">
      <w:pPr>
        <w:pStyle w:val="Proposal"/>
        <w:rPr>
          <w:rFonts w:ascii="Calibri" w:hAnsi="Calibri" w:cs="Calibri"/>
          <w:sz w:val="22"/>
          <w:szCs w:val="22"/>
          <w:lang w:val="en-GB"/>
        </w:rPr>
      </w:pPr>
      <w:r w:rsidRPr="00644500">
        <w:rPr>
          <w:rFonts w:ascii="Times" w:hAnsi="Times" w:cs="Times"/>
          <w:szCs w:val="20"/>
          <w:lang w:val="en-GB"/>
        </w:rPr>
        <w:t>For separate CSI reports on SBFD and non-SBFD</w:t>
      </w:r>
      <w:r>
        <w:t xml:space="preserve">, support Option A: </w:t>
      </w:r>
      <w:r w:rsidRPr="00644500">
        <w:rPr>
          <w:lang w:val="en-GB"/>
        </w:rPr>
        <w:t xml:space="preserve">one </w:t>
      </w:r>
      <w:r w:rsidRPr="00644500">
        <w:rPr>
          <w:i/>
          <w:iCs/>
          <w:lang w:val="en-GB"/>
        </w:rPr>
        <w:t>CSI-ReportConfig</w:t>
      </w:r>
      <w:r w:rsidRPr="00644500">
        <w:rPr>
          <w:lang w:val="en-GB"/>
        </w:rPr>
        <w:t xml:space="preserve"> is associated with CSI-RS(s) restricted to SBFD symbols only and the second </w:t>
      </w:r>
      <w:r w:rsidRPr="00644500">
        <w:rPr>
          <w:i/>
          <w:iCs/>
          <w:lang w:val="en-GB"/>
        </w:rPr>
        <w:t>CSI-ReportConfig</w:t>
      </w:r>
      <w:r w:rsidRPr="00644500">
        <w:rPr>
          <w:lang w:val="en-GB"/>
        </w:rPr>
        <w:t xml:space="preserve"> is associated with CSI-RS(s) restricted to non-SBFD symbols only.</w:t>
      </w:r>
    </w:p>
    <w:p w14:paraId="5D707824" w14:textId="77777777" w:rsidR="001D01DD" w:rsidRDefault="001D01DD" w:rsidP="005A688E">
      <w:pPr>
        <w:spacing w:before="120"/>
        <w:rPr>
          <w:rFonts w:cstheme="minorBidi"/>
          <w:b/>
        </w:rPr>
      </w:pPr>
    </w:p>
    <w:p w14:paraId="18644CD1" w14:textId="770F903B" w:rsidR="006277CD" w:rsidRPr="00037AB0" w:rsidRDefault="006277CD" w:rsidP="006277CD">
      <w:pPr>
        <w:pStyle w:val="Heading1"/>
        <w:rPr>
          <w:lang w:val="en-US"/>
        </w:rPr>
      </w:pPr>
      <w:r w:rsidRPr="00037AB0">
        <w:rPr>
          <w:lang w:val="en-US"/>
        </w:rPr>
        <w:t>Configurations for channels and signals on SBFD symbols and non-SBFD symbols</w:t>
      </w:r>
    </w:p>
    <w:p w14:paraId="1C51E748" w14:textId="65A460F5" w:rsidR="00EE1D63" w:rsidRPr="00EE1D63" w:rsidRDefault="00EE1D63" w:rsidP="00EE1D63">
      <w:r>
        <w:t xml:space="preserve">This section discusses enhancements </w:t>
      </w:r>
      <w:r w:rsidR="000C6CD0">
        <w:t xml:space="preserve">for different signals or channels </w:t>
      </w:r>
      <w:r>
        <w:t>in line with the objective highlighted below:</w:t>
      </w:r>
    </w:p>
    <w:tbl>
      <w:tblPr>
        <w:tblStyle w:val="TableGrid"/>
        <w:tblW w:w="0" w:type="auto"/>
        <w:tblLook w:val="04A0" w:firstRow="1" w:lastRow="0" w:firstColumn="1" w:lastColumn="0" w:noHBand="0" w:noVBand="1"/>
      </w:tblPr>
      <w:tblGrid>
        <w:gridCol w:w="9629"/>
      </w:tblGrid>
      <w:tr w:rsidR="00EE1D63" w14:paraId="41D30854" w14:textId="77777777" w:rsidTr="00383E2B">
        <w:tc>
          <w:tcPr>
            <w:tcW w:w="9629" w:type="dxa"/>
          </w:tcPr>
          <w:p w14:paraId="0D227E37" w14:textId="77777777" w:rsidR="00EE1D63" w:rsidRPr="00AA4188" w:rsidRDefault="00EE1D63"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7F50BB46" w14:textId="77777777" w:rsidR="00EE1D63" w:rsidRPr="00AA4188" w:rsidRDefault="00EE1D63" w:rsidP="00356437">
            <w:pPr>
              <w:pStyle w:val="ListParagraph"/>
              <w:numPr>
                <w:ilvl w:val="0"/>
                <w:numId w:val="8"/>
              </w:numPr>
              <w:rPr>
                <w:rFonts w:ascii="Calibri" w:hAnsi="Calibri" w:cs="Calibri"/>
                <w:sz w:val="22"/>
                <w:szCs w:val="22"/>
                <w:lang w:val="en-US"/>
              </w:rPr>
            </w:pPr>
            <w:r w:rsidRPr="00AA4188">
              <w:rPr>
                <w:lang w:val="en-US"/>
              </w:rPr>
              <w:t xml:space="preserve">Transmission and reception behaviours on SBFD subbands configured in DL and/or flexible symbol indicated by </w:t>
            </w:r>
            <w:r w:rsidRPr="00AA4188">
              <w:rPr>
                <w:i/>
                <w:lang w:val="en-US"/>
              </w:rPr>
              <w:t>TDD-UL-DL-ConfigCommon</w:t>
            </w:r>
          </w:p>
          <w:p w14:paraId="572D6E94"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UL transmissions within UL subband only</w:t>
            </w:r>
          </w:p>
          <w:p w14:paraId="04F8113D"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DL receptions within DL subband(s) only, except for CLI measurement by the UE outside of the DL subbands</w:t>
            </w:r>
          </w:p>
          <w:p w14:paraId="3BBA1319" w14:textId="77777777" w:rsidR="00EE1D63" w:rsidRPr="00196344" w:rsidRDefault="00EE1D63" w:rsidP="00383E2B">
            <w:r w:rsidRPr="00196344">
              <w:t>Note: When flexible symbols are used, it is not expected that any legacy Uplink symbol is converted to Downlink/SBFD symbols</w:t>
            </w:r>
          </w:p>
          <w:p w14:paraId="6C7B79ED" w14:textId="77777777" w:rsidR="00EE1D63" w:rsidRPr="00AA4188" w:rsidRDefault="00EE1D63" w:rsidP="00356437">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8015CC0"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resource allocation in frequency domain for PDSCH/CSI-RS across two DL subbands in SBFD symbols</w:t>
            </w:r>
          </w:p>
          <w:p w14:paraId="47502211"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handling of unaligned boundaries between SBFD subband(s) and RBG, CSI reporting subband, CSI-RS resource, PRG</w:t>
            </w:r>
          </w:p>
          <w:p w14:paraId="6837CABA" w14:textId="77777777" w:rsidR="00EE1D63" w:rsidRPr="00EE1D63" w:rsidRDefault="00EE1D63" w:rsidP="00356437">
            <w:pPr>
              <w:pStyle w:val="ListParagraph"/>
              <w:numPr>
                <w:ilvl w:val="0"/>
                <w:numId w:val="9"/>
              </w:numPr>
              <w:rPr>
                <w:rFonts w:ascii="Calibri" w:hAnsi="Calibri" w:cs="Calibri"/>
                <w:sz w:val="22"/>
                <w:szCs w:val="22"/>
                <w:lang w:val="en-US"/>
              </w:rPr>
            </w:pPr>
            <w:r w:rsidRPr="00EE1D63">
              <w:rPr>
                <w:lang w:val="en-US"/>
              </w:rPr>
              <w:t>Enhancements on physical channels/signals and procedure across SBFD symbols and non-SBFD symbols in different slots, where each transmission/reception within a slot has either all SBFD or all non-SBFD symbols, including</w:t>
            </w:r>
          </w:p>
          <w:p w14:paraId="3F6938A2"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resource allocation in frequency domain for transmission or reception in SBFD symbols and non-SBFD symbols with different available frequency resource in different slots</w:t>
            </w:r>
          </w:p>
          <w:p w14:paraId="42AE6A61"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CSI report of which associated CSI-RS instances occur in both SBFD symbols and non-SBFD symbols in different slots</w:t>
            </w:r>
          </w:p>
          <w:p w14:paraId="3833E8AD" w14:textId="77777777" w:rsidR="00EE1D63" w:rsidRPr="00EE1D63" w:rsidRDefault="00EE1D63" w:rsidP="00356437">
            <w:pPr>
              <w:pStyle w:val="ListParagraph"/>
              <w:numPr>
                <w:ilvl w:val="0"/>
                <w:numId w:val="9"/>
              </w:numPr>
              <w:rPr>
                <w:rFonts w:ascii="Calibri" w:hAnsi="Calibri" w:cs="Calibri"/>
                <w:sz w:val="22"/>
                <w:szCs w:val="22"/>
                <w:highlight w:val="yellow"/>
                <w:lang w:val="en-US"/>
              </w:rPr>
            </w:pPr>
            <w:r w:rsidRPr="00EE1D63">
              <w:rPr>
                <w:highlight w:val="yellow"/>
                <w:lang w:val="en-US"/>
              </w:rPr>
              <w:t>Configurations for SRS, PUCCH and PUSCH on SBFD symbols and non-SBFD symbols, e.g., resources, frequency hopping parameters, UL power control parameters and/or beam/spatial relation</w:t>
            </w:r>
          </w:p>
          <w:p w14:paraId="3A71FBBB" w14:textId="77777777" w:rsidR="00EE1D63" w:rsidRPr="00D22508" w:rsidRDefault="00EE1D63" w:rsidP="00356437">
            <w:pPr>
              <w:pStyle w:val="ListParagraph"/>
              <w:numPr>
                <w:ilvl w:val="0"/>
                <w:numId w:val="9"/>
              </w:numPr>
              <w:rPr>
                <w:rFonts w:ascii="Calibri" w:hAnsi="Calibri" w:cs="Calibri"/>
                <w:sz w:val="22"/>
                <w:szCs w:val="22"/>
              </w:rPr>
            </w:pPr>
            <w:r w:rsidRPr="00AA4188">
              <w:rPr>
                <w:lang w:val="en-US"/>
              </w:rPr>
              <w:t>Collision handling between DL reception in DL subband(s) and UL transmission in UL subband in a SBFD symbol</w:t>
            </w:r>
          </w:p>
        </w:tc>
      </w:tr>
    </w:tbl>
    <w:p w14:paraId="57F35EB9" w14:textId="77777777" w:rsidR="00EE1D63" w:rsidRPr="00596CB8" w:rsidRDefault="00EE1D63" w:rsidP="00EE1D63"/>
    <w:p w14:paraId="1B30B75E" w14:textId="2643A15E" w:rsidR="006277CD" w:rsidRDefault="006277CD" w:rsidP="00C12229">
      <w:pPr>
        <w:pStyle w:val="Heading2"/>
      </w:pPr>
      <w:r>
        <w:t>PUCCH</w:t>
      </w:r>
    </w:p>
    <w:p w14:paraId="4470C85E" w14:textId="42D45244" w:rsidR="000F3196" w:rsidRDefault="000F3196" w:rsidP="000F3196">
      <w:r>
        <w:t xml:space="preserve">With extra UL resources in UL </w:t>
      </w:r>
      <w:r w:rsidR="00D27135">
        <w:t>subband</w:t>
      </w:r>
      <w:r>
        <w:t xml:space="preserve"> of SBFD slots, more repetitions can be applied for PUCCH for improving coverage or more PUCCH occasions would be available for latency reduction. However, advantages of SBFD come not only from UL transmissions (otherwise gNB could have simply configured more full UL slots for the UE), but also from DL receptions in the DL </w:t>
      </w:r>
      <w:r w:rsidR="00D27135">
        <w:t>subband</w:t>
      </w:r>
      <w:r>
        <w:t xml:space="preserve">s. In this regard, allowing any PUCCH resource to be available in SBFD slots would lead to a blockage of DL transmissions in these slots. This is highly relevant when multiple PUCCH with repetitions are transmitted on SBFD slots. </w:t>
      </w:r>
      <w:r w:rsidRPr="008C097B">
        <w:t>Indeed, let’s consider a scenario of PUCCH repetitions across SBFD slots for a long format PUCCH. Given that long PUCCH formats (formats 1, 3 and 4) can occupy from 4 to 14 symbols in a slot, the repetitions of a long format across SBFD slots would</w:t>
      </w:r>
      <w:r>
        <w:t xml:space="preserve"> </w:t>
      </w:r>
      <w:r w:rsidRPr="008C097B">
        <w:t>block all potential DL transmissions in these slots. This applies at least for the PUCCHs that conveys HARQ-ACK and/or A-CSI which can be classified as ‘dynamic’ UL transmissions. In addition, it is likely that semi-static UL transmissions should also be prioritized over semi-static DL transmissions, given that the SBFD slots is introduced intentionally for having more UL resources for improving UL coverage.</w:t>
      </w:r>
    </w:p>
    <w:p w14:paraId="35C39E0F" w14:textId="6664E314" w:rsidR="000F3196" w:rsidRPr="005A688E" w:rsidRDefault="000F3196" w:rsidP="008D57B2">
      <w:pPr>
        <w:pStyle w:val="Observation"/>
        <w:ind w:left="426"/>
      </w:pPr>
      <w:bookmarkStart w:id="1077" w:name="_Toc158986225"/>
      <w:bookmarkStart w:id="1078" w:name="_Toc158985085"/>
      <w:bookmarkStart w:id="1079" w:name="_Toc159180987"/>
      <w:bookmarkStart w:id="1080" w:name="_Toc159181177"/>
      <w:bookmarkStart w:id="1081" w:name="_Toc159181411"/>
      <w:bookmarkStart w:id="1082" w:name="_Toc159228447"/>
      <w:bookmarkStart w:id="1083" w:name="_Toc163215376"/>
      <w:bookmarkStart w:id="1084" w:name="_Toc163215668"/>
      <w:bookmarkStart w:id="1085" w:name="_Toc163215826"/>
      <w:bookmarkStart w:id="1086" w:name="_Toc163215909"/>
      <w:bookmarkStart w:id="1087" w:name="_Toc163215992"/>
      <w:bookmarkStart w:id="1088" w:name="_Toc165984569"/>
      <w:bookmarkStart w:id="1089" w:name="_Toc165984815"/>
      <w:bookmarkStart w:id="1090" w:name="_Toc165984921"/>
      <w:bookmarkStart w:id="1091" w:name="_Toc165985026"/>
      <w:bookmarkStart w:id="1092" w:name="_Toc165985135"/>
      <w:bookmarkStart w:id="1093" w:name="_Toc165985218"/>
      <w:bookmarkStart w:id="1094" w:name="_Toc165985327"/>
      <w:bookmarkStart w:id="1095" w:name="_Toc166099383"/>
      <w:bookmarkStart w:id="1096" w:name="_Toc166099852"/>
      <w:bookmarkStart w:id="1097" w:name="_Toc166099956"/>
      <w:bookmarkStart w:id="1098" w:name="_Toc166100062"/>
      <w:bookmarkStart w:id="1099" w:name="_Toc166100172"/>
      <w:bookmarkStart w:id="1100" w:name="_Toc166100282"/>
      <w:bookmarkStart w:id="1101" w:name="_Toc166100392"/>
      <w:bookmarkStart w:id="1102" w:name="_Toc166100501"/>
      <w:bookmarkStart w:id="1103" w:name="_Toc166100610"/>
      <w:bookmarkStart w:id="1104" w:name="_Toc166237729"/>
      <w:bookmarkStart w:id="1105" w:name="_Toc166237836"/>
      <w:r w:rsidRPr="005A688E">
        <w:t xml:space="preserve">Allowing </w:t>
      </w:r>
      <w:r w:rsidRPr="000E27F2">
        <w:t>any</w:t>
      </w:r>
      <w:r w:rsidRPr="005A688E">
        <w:t xml:space="preserve"> PUCCH resource with any format (e.g., long PUCCH formats) to be repeated or transmitted in SBFD slots would lead to a blockage of DL transmissions in these slots.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C936C1C" w14:textId="77777777" w:rsidR="000F3196" w:rsidRDefault="000F3196" w:rsidP="000F3196">
      <w:r>
        <w:lastRenderedPageBreak/>
        <w:t>Therefore, RAN1 should limit the PUCCH resource(s) or format(s) that can be considered as available in SBFD slots. For PUCCH repetitions, the limitation could be that SBFD slots are available only for the repetitions of a few (short) PUCCH formats.</w:t>
      </w:r>
    </w:p>
    <w:p w14:paraId="2EA72CAA" w14:textId="47685114" w:rsidR="000F3196" w:rsidRPr="005A688E" w:rsidRDefault="000F3196" w:rsidP="00E52357">
      <w:pPr>
        <w:pStyle w:val="Proposal"/>
      </w:pPr>
      <w:bookmarkStart w:id="1106" w:name="_Toc158986226"/>
      <w:bookmarkStart w:id="1107" w:name="_Toc158985086"/>
      <w:bookmarkStart w:id="1108" w:name="_Toc159180988"/>
      <w:bookmarkStart w:id="1109" w:name="_Toc159181178"/>
      <w:bookmarkStart w:id="1110" w:name="_Toc159181412"/>
      <w:bookmarkStart w:id="1111" w:name="_Toc159228448"/>
      <w:bookmarkStart w:id="1112" w:name="_Toc163215377"/>
      <w:bookmarkStart w:id="1113" w:name="_Toc163215669"/>
      <w:bookmarkStart w:id="1114" w:name="_Toc163215827"/>
      <w:bookmarkStart w:id="1115" w:name="_Toc163215910"/>
      <w:bookmarkStart w:id="1116" w:name="_Toc163215993"/>
      <w:bookmarkStart w:id="1117" w:name="_Toc165984570"/>
      <w:bookmarkStart w:id="1118" w:name="_Toc165984816"/>
      <w:bookmarkStart w:id="1119" w:name="_Toc165984922"/>
      <w:bookmarkStart w:id="1120" w:name="_Toc165985027"/>
      <w:bookmarkStart w:id="1121" w:name="_Toc165985136"/>
      <w:bookmarkStart w:id="1122" w:name="_Toc165985219"/>
      <w:bookmarkStart w:id="1123" w:name="_Toc165985328"/>
      <w:bookmarkStart w:id="1124" w:name="_Toc166099384"/>
      <w:bookmarkStart w:id="1125" w:name="_Toc166099853"/>
      <w:bookmarkStart w:id="1126" w:name="_Toc166099957"/>
      <w:bookmarkStart w:id="1127" w:name="_Toc166100063"/>
      <w:bookmarkStart w:id="1128" w:name="_Toc166100173"/>
      <w:bookmarkStart w:id="1129" w:name="_Toc166100283"/>
      <w:bookmarkStart w:id="1130" w:name="_Toc166100393"/>
      <w:bookmarkStart w:id="1131" w:name="_Toc166100502"/>
      <w:bookmarkStart w:id="1132" w:name="_Toc166100611"/>
      <w:bookmarkStart w:id="1133" w:name="_Toc166237730"/>
      <w:bookmarkStart w:id="1134" w:name="_Toc166237837"/>
      <w:r>
        <w:t>T</w:t>
      </w:r>
      <w:r w:rsidRPr="0055660A">
        <w:t xml:space="preserve">o avoid blocking </w:t>
      </w:r>
      <w:r w:rsidRPr="000E27F2">
        <w:t>the</w:t>
      </w:r>
      <w:r w:rsidRPr="0055660A">
        <w:t xml:space="preserve"> potential DL transmissions</w:t>
      </w:r>
      <w:r>
        <w:t xml:space="preserve"> in SBFD slots,</w:t>
      </w:r>
      <w:r w:rsidRPr="00942675">
        <w:t xml:space="preserve"> </w:t>
      </w:r>
      <w:r w:rsidRPr="005A688E">
        <w:t>RAN1 should limit the PUCCH resource(s) or format(s) that can be considered as available in SBFD slots</w:t>
      </w:r>
      <w:r>
        <w:t>, at least for PUCCH with repetitions</w:t>
      </w:r>
      <w:r w:rsidRPr="005A688E">
        <w:t>.</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E693BF7" w14:textId="07FB4BCE" w:rsidR="000F3196" w:rsidRDefault="000F3196" w:rsidP="000F3196">
      <w:pPr>
        <w:spacing w:before="120"/>
        <w:rPr>
          <w:rFonts w:cstheme="minorHAnsi"/>
          <w:szCs w:val="20"/>
        </w:rPr>
      </w:pPr>
      <w:r>
        <w:t>For transmissions of short PUCCH formats with repetitions, RAN1 should allow increasing the number of repetitions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t xml:space="preserve">) for the PUCCH resources that overlap with UL </w:t>
      </w:r>
      <w:r w:rsidR="00D27135">
        <w:t>subband</w:t>
      </w:r>
      <w:r>
        <w:t xml:space="preserve">. In the current specification, </w:t>
      </w:r>
      <m:oMath>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PUCCH</m:t>
            </m:r>
          </m:sub>
          <m:sup>
            <m:r>
              <w:rPr>
                <w:rFonts w:ascii="Cambria Math" w:hAnsi="Cambria Math" w:cstheme="minorHAnsi"/>
                <w:szCs w:val="20"/>
              </w:rPr>
              <m:t>repeat</m:t>
            </m:r>
          </m:sup>
        </m:sSubSup>
      </m:oMath>
      <w:r w:rsidRPr="006F4869">
        <w:rPr>
          <w:rFonts w:cstheme="minorHAnsi"/>
          <w:szCs w:val="20"/>
        </w:rPr>
        <w:t xml:space="preserve"> can be configured for each PUCCH resource using </w:t>
      </w:r>
      <w:r w:rsidRPr="006F4869">
        <w:rPr>
          <w:rFonts w:cstheme="minorHAnsi"/>
          <w:i/>
          <w:iCs/>
          <w:szCs w:val="20"/>
        </w:rPr>
        <w:t>pucch-RepetitionNrofSlots-r17</w:t>
      </w:r>
      <w:r w:rsidRPr="006F4869">
        <w:rPr>
          <w:rFonts w:cstheme="minorHAnsi"/>
          <w:szCs w:val="20"/>
        </w:rPr>
        <w:t xml:space="preserve"> parameter and/or configured for each PUCCH format using </w:t>
      </w:r>
      <w:r w:rsidRPr="006F4869">
        <w:rPr>
          <w:rFonts w:cstheme="minorHAnsi"/>
          <w:i/>
          <w:iCs/>
          <w:szCs w:val="20"/>
        </w:rPr>
        <w:t>nrofSlots</w:t>
      </w:r>
      <w:r w:rsidRPr="006F4869">
        <w:rPr>
          <w:rFonts w:cstheme="minorHAnsi"/>
          <w:szCs w:val="20"/>
        </w:rPr>
        <w:t xml:space="preserve"> parameter. If both parameters are configured, the former will overwrite the latter if the PUCCH resource is indicated by a DCI (meaning that if the PUCCH resource is for HARQ-ACK). Otherwise, the latter is applied.</w:t>
      </w:r>
      <w:r>
        <w:rPr>
          <w:rFonts w:cstheme="minorHAnsi"/>
          <w:szCs w:val="20"/>
        </w:rPr>
        <w:t xml:space="preserve"> </w:t>
      </w:r>
      <w:r w:rsidRPr="006F4869">
        <w:rPr>
          <w:rFonts w:cstheme="minorHAnsi"/>
          <w:szCs w:val="20"/>
        </w:rPr>
        <w:t>It</w:t>
      </w:r>
      <w:r>
        <w:rPr>
          <w:rFonts w:cstheme="minorHAnsi"/>
          <w:szCs w:val="20"/>
        </w:rPr>
        <w:t xml:space="preserve"> is</w:t>
      </w:r>
      <w:r w:rsidRPr="006F4869">
        <w:rPr>
          <w:rFonts w:cstheme="minorHAnsi"/>
          <w:szCs w:val="20"/>
        </w:rPr>
        <w:t xml:space="preserve"> worth noting that, the </w:t>
      </w:r>
      <w:r w:rsidRPr="006F4869">
        <w:rPr>
          <w:rFonts w:cstheme="minorHAnsi"/>
          <w:i/>
          <w:iCs/>
          <w:szCs w:val="20"/>
        </w:rPr>
        <w:t>nrofSlots</w:t>
      </w:r>
      <w:r w:rsidRPr="006F4869">
        <w:rPr>
          <w:rFonts w:cstheme="minorHAnsi"/>
          <w:szCs w:val="20"/>
        </w:rPr>
        <w:t xml:space="preserve"> parameter is configured in </w:t>
      </w:r>
      <w:r w:rsidRPr="006F4869">
        <w:rPr>
          <w:rFonts w:cstheme="minorHAnsi"/>
          <w:i/>
          <w:iCs/>
          <w:szCs w:val="20"/>
        </w:rPr>
        <w:t>PUCCH-FormatConfig</w:t>
      </w:r>
      <w:r w:rsidRPr="006F4869">
        <w:rPr>
          <w:rFonts w:cstheme="minorHAnsi"/>
          <w:szCs w:val="20"/>
        </w:rPr>
        <w:t>, which is a common configuration for all PUCCH formats</w:t>
      </w:r>
      <w:r>
        <w:rPr>
          <w:rFonts w:cstheme="minorHAnsi"/>
          <w:szCs w:val="20"/>
        </w:rPr>
        <w:t>. Therefore, it can be observed that:</w:t>
      </w:r>
    </w:p>
    <w:p w14:paraId="062E5424" w14:textId="4E97C1A7" w:rsidR="000F3196" w:rsidRPr="009F10B0" w:rsidRDefault="000F3196" w:rsidP="001F50AD">
      <w:pPr>
        <w:pStyle w:val="ListParagraph"/>
        <w:numPr>
          <w:ilvl w:val="0"/>
          <w:numId w:val="13"/>
        </w:numPr>
        <w:spacing w:before="120"/>
        <w:rPr>
          <w:rFonts w:cstheme="minorHAnsi"/>
          <w:lang w:val="en-US"/>
        </w:rPr>
      </w:pPr>
      <w:r w:rsidRPr="009F10B0">
        <w:rPr>
          <w:rFonts w:cstheme="minorHAnsi"/>
          <w:lang w:val="en-US"/>
        </w:rPr>
        <w:t xml:space="preserve">For PUCCH repetitions with PUCCH resource indicated by a DCI, gNB can configure a higher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oMath>
      <w:r w:rsidRPr="009F10B0">
        <w:rPr>
          <w:rFonts w:cstheme="minorHAnsi"/>
          <w:lang w:val="en-US"/>
        </w:rPr>
        <w:t xml:space="preserve"> (via </w:t>
      </w:r>
      <w:r w:rsidRPr="00C86795">
        <w:rPr>
          <w:rFonts w:cstheme="minorHAnsi"/>
          <w:i/>
          <w:iCs/>
          <w:lang w:val="en-US"/>
        </w:rPr>
        <w:t>pucch-RepetitionNrofSlots-r17</w:t>
      </w:r>
      <w:r w:rsidRPr="009F10B0">
        <w:rPr>
          <w:rFonts w:cstheme="minorHAnsi"/>
          <w:lang w:val="en-US"/>
        </w:rPr>
        <w:t xml:space="preserve">) for the PUCCH resources overlapping with UL </w:t>
      </w:r>
      <w:r w:rsidR="00D27135">
        <w:rPr>
          <w:rFonts w:cstheme="minorHAnsi"/>
          <w:lang w:val="en-US"/>
        </w:rPr>
        <w:t>subband</w:t>
      </w:r>
      <w:r w:rsidRPr="009F10B0">
        <w:rPr>
          <w:rFonts w:cstheme="minorHAnsi"/>
          <w:lang w:val="en-US"/>
        </w:rPr>
        <w:t>. Thus, gNB can indicates these resources for UE using DCI.</w:t>
      </w:r>
    </w:p>
    <w:p w14:paraId="3A5EA1A6" w14:textId="77777777" w:rsidR="000F3196" w:rsidRPr="009F10B0" w:rsidRDefault="000F3196" w:rsidP="001F50AD">
      <w:pPr>
        <w:pStyle w:val="ListParagraph"/>
        <w:numPr>
          <w:ilvl w:val="0"/>
          <w:numId w:val="13"/>
        </w:numPr>
        <w:spacing w:before="120"/>
        <w:rPr>
          <w:rFonts w:cstheme="minorHAnsi"/>
          <w:lang w:val="en-US"/>
        </w:rPr>
      </w:pPr>
      <w:r w:rsidRPr="009F10B0">
        <w:rPr>
          <w:rFonts w:cstheme="minorHAnsi"/>
          <w:lang w:val="en-US"/>
        </w:rPr>
        <w:t xml:space="preserve">For PUCCH repetitions with a PUCCH resource semi-statically configured by gNB (e.g., SR or CSI), whose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r>
          <w:rPr>
            <w:rFonts w:ascii="Cambria Math" w:hAnsi="Cambria Math" w:cstheme="minorHAnsi"/>
            <w:lang w:val="en-US"/>
          </w:rPr>
          <m:t xml:space="preserve"> </m:t>
        </m:r>
      </m:oMath>
      <w:r w:rsidRPr="00C86795">
        <w:rPr>
          <w:rFonts w:cstheme="minorHAnsi"/>
          <w:lang w:val="en-US"/>
        </w:rPr>
        <w:t xml:space="preserve">follows </w:t>
      </w:r>
      <w:r w:rsidRPr="00C86795">
        <w:rPr>
          <w:rFonts w:cstheme="minorHAnsi"/>
          <w:i/>
          <w:iCs/>
          <w:lang w:val="en-US"/>
        </w:rPr>
        <w:t>nrofSlots</w:t>
      </w:r>
      <w:r w:rsidRPr="00C86795">
        <w:rPr>
          <w:rFonts w:cstheme="minorHAnsi"/>
          <w:lang w:val="en-US"/>
        </w:rPr>
        <w:t xml:space="preserve"> commonly configured for all formats, there is no existing approach for gNB to increase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oMath>
      <w:r w:rsidRPr="00C86795">
        <w:rPr>
          <w:rFonts w:cstheme="minorHAnsi"/>
          <w:lang w:val="en-US"/>
        </w:rPr>
        <w:t xml:space="preserve"> for the PUCCH resource.</w:t>
      </w:r>
    </w:p>
    <w:p w14:paraId="5B6C3C76" w14:textId="53C38189" w:rsidR="000F3196" w:rsidRPr="005A688E" w:rsidRDefault="000F3196" w:rsidP="002E17E1">
      <w:pPr>
        <w:pStyle w:val="Observation"/>
        <w:ind w:left="426"/>
        <w:rPr>
          <w:rFonts w:cstheme="minorHAnsi"/>
          <w:bCs/>
        </w:rPr>
      </w:pPr>
      <w:bookmarkStart w:id="1135" w:name="_Toc158986227"/>
      <w:bookmarkStart w:id="1136" w:name="_Toc158985087"/>
      <w:bookmarkStart w:id="1137" w:name="_Toc159180989"/>
      <w:bookmarkStart w:id="1138" w:name="_Toc159181179"/>
      <w:bookmarkStart w:id="1139" w:name="_Toc159181413"/>
      <w:bookmarkStart w:id="1140" w:name="_Toc159228449"/>
      <w:bookmarkStart w:id="1141" w:name="_Toc163215378"/>
      <w:bookmarkStart w:id="1142" w:name="_Toc163215670"/>
      <w:bookmarkStart w:id="1143" w:name="_Toc163215828"/>
      <w:bookmarkStart w:id="1144" w:name="_Toc163215911"/>
      <w:bookmarkStart w:id="1145" w:name="_Toc163215994"/>
      <w:bookmarkStart w:id="1146" w:name="_Toc165984571"/>
      <w:bookmarkStart w:id="1147" w:name="_Toc165984817"/>
      <w:bookmarkStart w:id="1148" w:name="_Toc165984923"/>
      <w:bookmarkStart w:id="1149" w:name="_Toc165985028"/>
      <w:bookmarkStart w:id="1150" w:name="_Toc165985137"/>
      <w:bookmarkStart w:id="1151" w:name="_Toc165985220"/>
      <w:bookmarkStart w:id="1152" w:name="_Toc165985329"/>
      <w:bookmarkStart w:id="1153" w:name="_Toc166099385"/>
      <w:bookmarkStart w:id="1154" w:name="_Toc166099854"/>
      <w:bookmarkStart w:id="1155" w:name="_Toc166099958"/>
      <w:bookmarkStart w:id="1156" w:name="_Toc166100064"/>
      <w:bookmarkStart w:id="1157" w:name="_Toc166100174"/>
      <w:bookmarkStart w:id="1158" w:name="_Toc166100284"/>
      <w:bookmarkStart w:id="1159" w:name="_Toc166100394"/>
      <w:bookmarkStart w:id="1160" w:name="_Toc166100503"/>
      <w:bookmarkStart w:id="1161" w:name="_Toc166100612"/>
      <w:bookmarkStart w:id="1162" w:name="_Toc166237731"/>
      <w:bookmarkStart w:id="1163" w:name="_Toc166237838"/>
      <w:r w:rsidRPr="005A688E">
        <w:t xml:space="preserve">For </w:t>
      </w:r>
      <w:r w:rsidRPr="000E27F2">
        <w:t>PUCCH</w:t>
      </w:r>
      <w:r w:rsidRPr="005A688E">
        <w:t xml:space="preserve"> repetitions </w:t>
      </w:r>
      <w:r w:rsidRPr="6301A1DA">
        <w:t>with a</w:t>
      </w:r>
      <w:r w:rsidRPr="005A688E">
        <w:t xml:space="preserve"> PUCCH resource semi-statically configured by gNB (e.g., SR or CSI), the number of repetitions</w:t>
      </w:r>
      <m:oMath>
        <m:r>
          <m:rPr>
            <m:sty m:val="bi"/>
          </m:rPr>
          <w:rPr>
            <w:rFonts w:ascii="Cambria Math" w:hAnsi="Cambria Math" w:cstheme="minorHAnsi"/>
          </w:rPr>
          <m:t xml:space="preserve"> </m:t>
        </m:r>
      </m:oMath>
      <w:r w:rsidRPr="005A688E">
        <w:t>follows nrofSlots parameter, which is commonly configured for all formats. There is no existing approach for increas</w:t>
      </w:r>
      <w:r w:rsidRPr="6301A1DA">
        <w:t>ing</w:t>
      </w:r>
      <w:r w:rsidRPr="005A688E">
        <w:t xml:space="preserve"> the number of repetitions if the PUCCH resource overlaps with UL </w:t>
      </w:r>
      <w:r w:rsidR="00D27135">
        <w:t>subband</w:t>
      </w:r>
      <w:r w:rsidRPr="005A688E">
        <w:t>.</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2586EEE" w14:textId="482D8CE4" w:rsidR="000F3196" w:rsidRDefault="000F3196" w:rsidP="000F3196">
      <w:pPr>
        <w:spacing w:before="120"/>
        <w:rPr>
          <w:rFonts w:cstheme="minorHAnsi"/>
        </w:rPr>
      </w:pPr>
      <w:r>
        <w:rPr>
          <w:rFonts w:cstheme="minorHAnsi"/>
        </w:rPr>
        <w:t xml:space="preserve">From the above analysis, RAN1 should discuss an approach for increasing the number of repetitions if the PUCCH resource overlaps with UL </w:t>
      </w:r>
      <w:r w:rsidR="00D27135">
        <w:rPr>
          <w:rFonts w:cstheme="minorHAnsi"/>
        </w:rPr>
        <w:t>subband</w:t>
      </w:r>
      <w:r>
        <w:rPr>
          <w:rFonts w:cstheme="minorHAnsi"/>
        </w:rPr>
        <w:t xml:space="preserve">. For example, gNB can configure another parameter for number of repetitions in PUCCH format (e.g., </w:t>
      </w:r>
      <w:r w:rsidRPr="006F4869">
        <w:rPr>
          <w:rFonts w:cstheme="minorHAnsi"/>
          <w:i/>
          <w:iCs/>
          <w:szCs w:val="20"/>
        </w:rPr>
        <w:t>nrofSlots</w:t>
      </w:r>
      <w:r>
        <w:rPr>
          <w:rFonts w:cstheme="minorHAnsi"/>
          <w:i/>
          <w:iCs/>
          <w:szCs w:val="20"/>
        </w:rPr>
        <w:t>-r19</w:t>
      </w:r>
      <w:r>
        <w:rPr>
          <w:rFonts w:cstheme="minorHAnsi"/>
        </w:rPr>
        <w:t xml:space="preserve">), which is used if the associated resource overlaps with UL </w:t>
      </w:r>
      <w:r w:rsidR="00D27135">
        <w:rPr>
          <w:rFonts w:cstheme="minorHAnsi"/>
        </w:rPr>
        <w:t>subband</w:t>
      </w:r>
      <w:r>
        <w:rPr>
          <w:rFonts w:cstheme="minorHAnsi"/>
        </w:rPr>
        <w:t>.</w:t>
      </w:r>
    </w:p>
    <w:p w14:paraId="75A48829" w14:textId="2B2B6A5E" w:rsidR="000F3196" w:rsidRDefault="000F3196" w:rsidP="00E52357">
      <w:pPr>
        <w:pStyle w:val="Proposal"/>
        <w:rPr>
          <w:rFonts w:cstheme="minorHAnsi"/>
        </w:rPr>
      </w:pPr>
      <w:bookmarkStart w:id="1164" w:name="_Toc158986228"/>
      <w:bookmarkStart w:id="1165" w:name="_Toc158985088"/>
      <w:bookmarkStart w:id="1166" w:name="_Toc159180990"/>
      <w:bookmarkStart w:id="1167" w:name="_Toc159181180"/>
      <w:bookmarkStart w:id="1168" w:name="_Toc159181414"/>
      <w:bookmarkStart w:id="1169" w:name="_Toc159228450"/>
      <w:bookmarkStart w:id="1170" w:name="_Toc163215379"/>
      <w:bookmarkStart w:id="1171" w:name="_Toc163215671"/>
      <w:bookmarkStart w:id="1172" w:name="_Toc163215829"/>
      <w:bookmarkStart w:id="1173" w:name="_Toc163215912"/>
      <w:bookmarkStart w:id="1174" w:name="_Toc163215995"/>
      <w:bookmarkStart w:id="1175" w:name="_Toc165984572"/>
      <w:bookmarkStart w:id="1176" w:name="_Toc165984818"/>
      <w:bookmarkStart w:id="1177" w:name="_Toc165984924"/>
      <w:bookmarkStart w:id="1178" w:name="_Toc165985029"/>
      <w:bookmarkStart w:id="1179" w:name="_Toc165985138"/>
      <w:bookmarkStart w:id="1180" w:name="_Toc165985221"/>
      <w:bookmarkStart w:id="1181" w:name="_Toc165985330"/>
      <w:bookmarkStart w:id="1182" w:name="_Toc166099386"/>
      <w:bookmarkStart w:id="1183" w:name="_Toc166099855"/>
      <w:bookmarkStart w:id="1184" w:name="_Toc166099959"/>
      <w:bookmarkStart w:id="1185" w:name="_Toc166100065"/>
      <w:bookmarkStart w:id="1186" w:name="_Toc166100175"/>
      <w:bookmarkStart w:id="1187" w:name="_Toc166100285"/>
      <w:bookmarkStart w:id="1188" w:name="_Toc166100395"/>
      <w:bookmarkStart w:id="1189" w:name="_Toc166100504"/>
      <w:bookmarkStart w:id="1190" w:name="_Toc166100613"/>
      <w:bookmarkStart w:id="1191" w:name="_Toc166237732"/>
      <w:bookmarkStart w:id="1192" w:name="_Toc166237839"/>
      <w:r w:rsidRPr="005A688E">
        <w:t>For PUCCH repetitions with a PUCCH resource semi-statically configured by gNB (e.g., SR or CSI), the number of repetitions</w:t>
      </w:r>
      <w:r w:rsidR="00ED6C16">
        <w:t xml:space="preserve"> can </w:t>
      </w:r>
      <w:r w:rsidR="00ED6C16" w:rsidRPr="000E27F2">
        <w:t>be</w:t>
      </w:r>
      <w:r w:rsidR="00ED6C16">
        <w:t xml:space="preserve"> different</w:t>
      </w:r>
      <w:r w:rsidRPr="005A688E">
        <w:t xml:space="preserve"> if the PUCCH resource overlaps with UL </w:t>
      </w:r>
      <w:r w:rsidR="00D27135">
        <w:t>subband</w:t>
      </w:r>
      <w:r w:rsidRPr="005A688E">
        <w: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09E27175" w14:textId="1B001F53" w:rsidR="000F3196" w:rsidRDefault="00C80B67" w:rsidP="004D6177">
      <w:pPr>
        <w:pStyle w:val="Heading2"/>
      </w:pPr>
      <w:r>
        <w:t>Separate configurations for power control and/or spatial relation</w:t>
      </w:r>
    </w:p>
    <w:p w14:paraId="1A1CE16B" w14:textId="77777777" w:rsidR="005225DF" w:rsidRDefault="005225DF" w:rsidP="005225DF">
      <w:pPr>
        <w:rPr>
          <w:lang w:val="en-GB"/>
        </w:rPr>
      </w:pPr>
      <w:r>
        <w:rPr>
          <w:lang w:val="en-GB"/>
        </w:rPr>
        <w:t>The following was agreed in RAN1#116bis:</w:t>
      </w:r>
    </w:p>
    <w:tbl>
      <w:tblPr>
        <w:tblStyle w:val="TableGrid"/>
        <w:tblW w:w="0" w:type="auto"/>
        <w:tblLook w:val="04A0" w:firstRow="1" w:lastRow="0" w:firstColumn="1" w:lastColumn="0" w:noHBand="0" w:noVBand="1"/>
      </w:tblPr>
      <w:tblGrid>
        <w:gridCol w:w="9629"/>
      </w:tblGrid>
      <w:tr w:rsidR="004D6177" w14:paraId="4DBC95CE" w14:textId="77777777" w:rsidTr="004D6177">
        <w:tc>
          <w:tcPr>
            <w:tcW w:w="9629" w:type="dxa"/>
          </w:tcPr>
          <w:p w14:paraId="11B169AB" w14:textId="77777777" w:rsidR="004D6177" w:rsidRDefault="004D6177" w:rsidP="004D6177">
            <w:pPr>
              <w:rPr>
                <w:rFonts w:eastAsia="Malgun Gothic"/>
                <w:b/>
                <w:highlight w:val="green"/>
                <w:lang w:eastAsia="zh-CN"/>
              </w:rPr>
            </w:pPr>
            <w:r>
              <w:rPr>
                <w:rFonts w:eastAsia="Malgun Gothic"/>
                <w:b/>
                <w:highlight w:val="green"/>
                <w:lang w:eastAsia="zh-CN"/>
              </w:rPr>
              <w:t>Agreement</w:t>
            </w:r>
          </w:p>
          <w:p w14:paraId="5D602D74" w14:textId="547C7883" w:rsidR="004D6177" w:rsidRPr="007C2892" w:rsidRDefault="004D6177" w:rsidP="004D6177">
            <w:pPr>
              <w:rPr>
                <w:rFonts w:eastAsia="Malgun Gothic"/>
                <w:bCs/>
                <w:lang w:eastAsia="zh-CN"/>
              </w:rPr>
            </w:pPr>
            <w:r>
              <w:rPr>
                <w:rFonts w:eastAsia="Malgun Gothic"/>
                <w:bCs/>
                <w:lang w:eastAsia="zh-CN"/>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14:paraId="20E60F57" w14:textId="77777777" w:rsidR="004D6177" w:rsidRDefault="004D6177" w:rsidP="004D6177">
      <w:pPr>
        <w:rPr>
          <w:rFonts w:eastAsia="Malgun Gothic"/>
          <w:lang w:eastAsia="ko-KR"/>
        </w:rPr>
      </w:pPr>
    </w:p>
    <w:p w14:paraId="3EAE88E7" w14:textId="39F06F7D" w:rsidR="005225DF" w:rsidRDefault="005225DF" w:rsidP="004D6177">
      <w:pPr>
        <w:rPr>
          <w:rFonts w:eastAsia="Malgun Gothic"/>
          <w:lang w:eastAsia="ko-KR"/>
        </w:rPr>
      </w:pPr>
      <w:r>
        <w:rPr>
          <w:rFonts w:eastAsia="Malgun Gothic"/>
          <w:lang w:eastAsia="ko-KR"/>
        </w:rPr>
        <w:t>Furthermore, RAN1#117 reached the following agreement:</w:t>
      </w:r>
    </w:p>
    <w:tbl>
      <w:tblPr>
        <w:tblStyle w:val="TableGrid"/>
        <w:tblW w:w="0" w:type="auto"/>
        <w:tblLook w:val="04A0" w:firstRow="1" w:lastRow="0" w:firstColumn="1" w:lastColumn="0" w:noHBand="0" w:noVBand="1"/>
      </w:tblPr>
      <w:tblGrid>
        <w:gridCol w:w="9629"/>
      </w:tblGrid>
      <w:tr w:rsidR="00941302" w14:paraId="39033065" w14:textId="77777777" w:rsidTr="00941302">
        <w:tc>
          <w:tcPr>
            <w:tcW w:w="9629" w:type="dxa"/>
          </w:tcPr>
          <w:p w14:paraId="2B6D8AF6" w14:textId="77777777" w:rsidR="00941302" w:rsidRPr="00941302" w:rsidRDefault="00941302" w:rsidP="00711BD5">
            <w:pPr>
              <w:spacing w:after="0"/>
              <w:jc w:val="left"/>
              <w:rPr>
                <w:rFonts w:ascii="Times" w:hAnsi="Times" w:cs="Times"/>
                <w:szCs w:val="20"/>
                <w:lang w:val="en-GB"/>
              </w:rPr>
            </w:pPr>
            <w:r w:rsidRPr="00941302">
              <w:rPr>
                <w:rFonts w:ascii="Times" w:hAnsi="Times" w:cs="Times"/>
                <w:b/>
                <w:bCs/>
                <w:szCs w:val="20"/>
                <w:highlight w:val="green"/>
                <w:lang w:val="en-GB"/>
              </w:rPr>
              <w:t>Agreement</w:t>
            </w:r>
          </w:p>
          <w:p w14:paraId="2478D7B6" w14:textId="77777777" w:rsidR="00941302" w:rsidRPr="00941302" w:rsidRDefault="00941302" w:rsidP="00711BD5">
            <w:pPr>
              <w:spacing w:after="0"/>
              <w:jc w:val="left"/>
              <w:rPr>
                <w:rFonts w:ascii="Times" w:hAnsi="Times" w:cs="Times"/>
                <w:szCs w:val="20"/>
                <w:lang w:val="en-GB"/>
              </w:rPr>
            </w:pPr>
            <w:r w:rsidRPr="00941302">
              <w:rPr>
                <w:rFonts w:ascii="Times" w:hAnsi="Times" w:cs="Times"/>
                <w:szCs w:val="20"/>
                <w:lang w:val="en-GB"/>
              </w:rPr>
              <w:t xml:space="preserve">For a single TRP scenario, support separate UL power control for PUSCH/PUCCH/SRS transmissions in SBFD symbols and non-SBFD symbols </w:t>
            </w:r>
          </w:p>
          <w:p w14:paraId="4AF81A83" w14:textId="68D96AA2" w:rsidR="00941302" w:rsidRPr="00941302" w:rsidRDefault="00941302" w:rsidP="00941302">
            <w:pPr>
              <w:numPr>
                <w:ilvl w:val="0"/>
                <w:numId w:val="84"/>
              </w:numPr>
              <w:spacing w:after="0"/>
              <w:jc w:val="left"/>
              <w:textAlignment w:val="center"/>
              <w:rPr>
                <w:rFonts w:ascii="Calibri" w:hAnsi="Calibri" w:cs="Calibri"/>
                <w:sz w:val="22"/>
                <w:szCs w:val="22"/>
                <w:lang w:val="en-GB"/>
              </w:rPr>
            </w:pPr>
            <w:r w:rsidRPr="00941302">
              <w:rPr>
                <w:rFonts w:ascii="Times" w:hAnsi="Times" w:cs="Times"/>
                <w:szCs w:val="20"/>
                <w:lang w:val="en-GB"/>
              </w:rPr>
              <w:t xml:space="preserve">Decide in RAN1#118 whether separate UL power control </w:t>
            </w:r>
            <w:r w:rsidRPr="005A7C43">
              <w:rPr>
                <w:rFonts w:ascii="Times" w:hAnsi="Times" w:cs="Times"/>
                <w:szCs w:val="20"/>
                <w:lang w:val="en-GB"/>
              </w:rPr>
              <w:t>for FR2</w:t>
            </w:r>
            <w:r w:rsidRPr="00941302">
              <w:rPr>
                <w:rFonts w:ascii="Times" w:hAnsi="Times" w:cs="Times"/>
                <w:szCs w:val="20"/>
                <w:lang w:val="en-GB"/>
              </w:rPr>
              <w:t xml:space="preserve"> is supported based on UL spatial relation Info framework and/or unified TCI state framework.</w:t>
            </w:r>
          </w:p>
          <w:p w14:paraId="0BC5A979" w14:textId="77777777" w:rsidR="00941302" w:rsidRPr="00711BD5" w:rsidRDefault="00941302" w:rsidP="004D6177">
            <w:pPr>
              <w:rPr>
                <w:rFonts w:eastAsia="Malgun Gothic"/>
                <w:lang w:val="en-GB" w:eastAsia="ko-KR"/>
              </w:rPr>
            </w:pPr>
          </w:p>
        </w:tc>
      </w:tr>
    </w:tbl>
    <w:p w14:paraId="21394674" w14:textId="77777777" w:rsidR="00941302" w:rsidRPr="005C38F4" w:rsidRDefault="00941302" w:rsidP="004D6177">
      <w:pPr>
        <w:rPr>
          <w:rFonts w:eastAsia="Malgun Gothic"/>
          <w:lang w:eastAsia="ko-KR"/>
        </w:rPr>
      </w:pPr>
    </w:p>
    <w:p w14:paraId="344663FE" w14:textId="257FED0C" w:rsidR="009F6E8A" w:rsidRPr="005C38F4" w:rsidRDefault="009F6E8A" w:rsidP="004D6177">
      <w:pPr>
        <w:rPr>
          <w:rFonts w:eastAsia="Malgun Gothic"/>
          <w:b/>
          <w:u w:val="single"/>
          <w:lang w:eastAsia="ko-KR"/>
        </w:rPr>
      </w:pPr>
      <w:r w:rsidRPr="005C38F4">
        <w:rPr>
          <w:b/>
          <w:u w:val="single"/>
        </w:rPr>
        <w:t>In single TRP scenario:</w:t>
      </w:r>
    </w:p>
    <w:p w14:paraId="36BBE6BF" w14:textId="6423C6C2" w:rsidR="005C09A3" w:rsidRDefault="005C09A3" w:rsidP="00020AD4">
      <w:pPr>
        <w:rPr>
          <w:lang w:val="en-GB"/>
        </w:rPr>
      </w:pPr>
      <w:r>
        <w:rPr>
          <w:lang w:val="en-GB"/>
        </w:rPr>
        <w:t>Compared to the UL spatial relation info framework, the unified TCI state framework provides a simpler solution with lower overhead. Therefore, we propose the following:</w:t>
      </w:r>
    </w:p>
    <w:p w14:paraId="53A4560A" w14:textId="24569818" w:rsidR="005C09A3" w:rsidRPr="00711BD5" w:rsidRDefault="005C09A3" w:rsidP="00711BD5">
      <w:pPr>
        <w:pStyle w:val="Proposal"/>
        <w:rPr>
          <w:lang w:val="en-GB"/>
        </w:rPr>
      </w:pPr>
      <w:r w:rsidRPr="00A434CE">
        <w:rPr>
          <w:lang w:val="en-GB"/>
        </w:rPr>
        <w:t>Separate UL power control for FR2 is supported based on unified TCI state framework.</w:t>
      </w:r>
    </w:p>
    <w:p w14:paraId="0C34BC65" w14:textId="16644998" w:rsidR="001F4D8B" w:rsidRDefault="001F4D8B" w:rsidP="001F4D8B">
      <w:pPr>
        <w:rPr>
          <w:lang w:val="en-GB"/>
        </w:rPr>
      </w:pPr>
      <w:r>
        <w:rPr>
          <w:lang w:val="en-GB"/>
        </w:rPr>
        <w:lastRenderedPageBreak/>
        <w:t xml:space="preserve">Moreover, among the SBFD slots, different PC settings are suitable in different occasions depending on the level of CLI. </w:t>
      </w:r>
      <w:r w:rsidR="00CD089D">
        <w:rPr>
          <w:lang w:val="en-GB"/>
        </w:rPr>
        <w:t>In certain SBFD slots, i</w:t>
      </w:r>
      <w:r>
        <w:rPr>
          <w:lang w:val="en-GB"/>
        </w:rPr>
        <w:t xml:space="preserve">t might be beneficial to increase the UL transmit power to cope with the gNB self-interference and the gNB-to-gNB CLI, if the UE-to-UE CLI is not a major problem. On the other hand, if UE-to-UE CLI is the bottleneck, </w:t>
      </w:r>
      <w:r w:rsidR="00CD089D">
        <w:rPr>
          <w:lang w:val="en-GB"/>
        </w:rPr>
        <w:t xml:space="preserve">during certain SBFD slots, </w:t>
      </w:r>
      <w:r>
        <w:rPr>
          <w:lang w:val="en-GB"/>
        </w:rPr>
        <w:t xml:space="preserve">the UE might </w:t>
      </w:r>
      <w:r w:rsidR="00CD089D">
        <w:rPr>
          <w:lang w:val="en-GB"/>
        </w:rPr>
        <w:t xml:space="preserve">should </w:t>
      </w:r>
      <w:r>
        <w:rPr>
          <w:lang w:val="en-GB"/>
        </w:rPr>
        <w:t xml:space="preserve">decrease </w:t>
      </w:r>
      <w:r w:rsidR="00CD089D">
        <w:rPr>
          <w:lang w:val="en-GB"/>
        </w:rPr>
        <w:t xml:space="preserve">its </w:t>
      </w:r>
      <w:r>
        <w:rPr>
          <w:lang w:val="en-GB"/>
        </w:rPr>
        <w:t xml:space="preserve">UL transmit power during SBFD symbols. </w:t>
      </w:r>
      <w:r w:rsidR="00A43C4D">
        <w:rPr>
          <w:lang w:val="en-GB"/>
        </w:rPr>
        <w:t xml:space="preserve">Therefore, </w:t>
      </w:r>
      <w:r w:rsidR="007D7536">
        <w:rPr>
          <w:lang w:val="en-GB"/>
        </w:rPr>
        <w:t xml:space="preserve">we think that </w:t>
      </w:r>
      <w:r w:rsidR="00447D60">
        <w:rPr>
          <w:lang w:val="en-GB"/>
        </w:rPr>
        <w:t>the CL</w:t>
      </w:r>
      <w:r w:rsidR="00C15FE7">
        <w:rPr>
          <w:lang w:val="en-GB"/>
        </w:rPr>
        <w:t xml:space="preserve">I measurements should be considered as a </w:t>
      </w:r>
      <w:r w:rsidR="001B0B3F">
        <w:rPr>
          <w:lang w:val="en-GB"/>
        </w:rPr>
        <w:t xml:space="preserve">relevant input when deciding which </w:t>
      </w:r>
      <w:r w:rsidR="00675C23">
        <w:rPr>
          <w:lang w:val="en-GB"/>
        </w:rPr>
        <w:t xml:space="preserve">power control parameters should be used. </w:t>
      </w:r>
      <w:r w:rsidR="00734E33">
        <w:rPr>
          <w:lang w:val="en-GB"/>
        </w:rPr>
        <w:t>This improves the UL reception at the gNB side.</w:t>
      </w:r>
    </w:p>
    <w:p w14:paraId="46EFA039" w14:textId="4DF60B7A" w:rsidR="00B77B74" w:rsidRDefault="00B66960" w:rsidP="005C38F4">
      <w:pPr>
        <w:pStyle w:val="Proposal"/>
        <w:rPr>
          <w:lang w:val="en-GB"/>
        </w:rPr>
      </w:pPr>
      <w:bookmarkStart w:id="1193" w:name="_Toc166099388"/>
      <w:bookmarkStart w:id="1194" w:name="_Toc166099857"/>
      <w:bookmarkStart w:id="1195" w:name="_Toc166099961"/>
      <w:bookmarkStart w:id="1196" w:name="_Toc166100067"/>
      <w:bookmarkStart w:id="1197" w:name="_Toc166100177"/>
      <w:bookmarkStart w:id="1198" w:name="_Toc166100287"/>
      <w:bookmarkStart w:id="1199" w:name="_Toc166100397"/>
      <w:bookmarkStart w:id="1200" w:name="_Toc166100506"/>
      <w:bookmarkStart w:id="1201" w:name="_Toc166100615"/>
      <w:bookmarkStart w:id="1202" w:name="_Toc166237734"/>
      <w:bookmarkStart w:id="1203" w:name="_Toc166237841"/>
      <w:r>
        <w:rPr>
          <w:lang w:val="en-GB"/>
        </w:rPr>
        <w:t>Use the UE-to-UE CLI measurements as input for the decision on the UL transmit power</w:t>
      </w:r>
      <w:bookmarkEnd w:id="1193"/>
      <w:bookmarkEnd w:id="1194"/>
      <w:bookmarkEnd w:id="1195"/>
      <w:bookmarkEnd w:id="1196"/>
      <w:bookmarkEnd w:id="1197"/>
      <w:bookmarkEnd w:id="1198"/>
      <w:bookmarkEnd w:id="1199"/>
      <w:bookmarkEnd w:id="1200"/>
      <w:bookmarkEnd w:id="1201"/>
      <w:r w:rsidR="003F7CCB">
        <w:rPr>
          <w:lang w:val="en-GB"/>
        </w:rPr>
        <w:t>.</w:t>
      </w:r>
      <w:bookmarkEnd w:id="1202"/>
      <w:bookmarkEnd w:id="1203"/>
    </w:p>
    <w:p w14:paraId="140EF489" w14:textId="77777777" w:rsidR="00826C72" w:rsidRDefault="00826C72" w:rsidP="00534F4E">
      <w:pPr>
        <w:rPr>
          <w:lang w:val="en-GB"/>
        </w:rPr>
      </w:pPr>
    </w:p>
    <w:p w14:paraId="77E94F1D" w14:textId="577B86EA" w:rsidR="009F6E8A" w:rsidRPr="005C38F4" w:rsidRDefault="009F6E8A" w:rsidP="00534F4E">
      <w:pPr>
        <w:rPr>
          <w:rFonts w:eastAsia="Malgun Gothic"/>
          <w:b/>
          <w:u w:val="single"/>
          <w:lang w:val="en-GB" w:eastAsia="ko-KR"/>
        </w:rPr>
      </w:pPr>
      <w:r w:rsidRPr="005C38F4">
        <w:rPr>
          <w:b/>
          <w:u w:val="single"/>
          <w:lang w:val="en-GB"/>
        </w:rPr>
        <w:t>In multiple TRPs (m-TRP) scenario:</w:t>
      </w:r>
    </w:p>
    <w:p w14:paraId="77223BA8" w14:textId="77777777" w:rsidR="00DE0200" w:rsidRDefault="00637BAE" w:rsidP="005C38F4">
      <w:pPr>
        <w:spacing w:before="120"/>
        <w:contextualSpacing/>
      </w:pPr>
      <w:r w:rsidRPr="00637BAE">
        <w:t xml:space="preserve">Rel-17 introduces a feature for multiple transmission/reception points (m-TRP) that allows a UE to transmit different uplink repetitions (PUCCH or PUSCH repetitions) towards different TRPs. This is supported by configuring two sounding reference signal (SRS) resource sets, </w:t>
      </w:r>
      <w:r w:rsidRPr="005C38F4">
        <w:t>where two SRS resource sets correspond to two TRPs</w:t>
      </w:r>
      <w:r w:rsidRPr="00637BAE">
        <w:t xml:space="preserve">, and repetitions towards each TRP follow the SRS resource set associated with that TRP. </w:t>
      </w:r>
      <w:r w:rsidR="00DE0200">
        <w:t>When two SRS resource sets are configured, i.e., two TRPs are used, the SRS resource set indicator field in DCI format 0_1 or 0_2 will indicate a 2-bit codepoint which indicates the mapping of TRPs to PUSCH repetitions as follows:</w:t>
      </w:r>
    </w:p>
    <w:p w14:paraId="78D8CFC9" w14:textId="77777777" w:rsidR="00DE0200" w:rsidRPr="001F62CF" w:rsidRDefault="00DE0200" w:rsidP="005C38F4">
      <w:pPr>
        <w:pStyle w:val="ListParagraph"/>
        <w:numPr>
          <w:ilvl w:val="0"/>
          <w:numId w:val="61"/>
        </w:numPr>
        <w:spacing w:before="120"/>
        <w:contextualSpacing/>
      </w:pPr>
      <w:r w:rsidRPr="005C38F4">
        <w:rPr>
          <w:lang w:val="en-US"/>
        </w:rPr>
        <w:t>“00” means all repetitions are mapped to the first TRP (first SRS resource set).</w:t>
      </w:r>
    </w:p>
    <w:p w14:paraId="131B3DDD" w14:textId="77777777" w:rsidR="00DE0200" w:rsidRPr="001F62CF" w:rsidRDefault="00DE0200" w:rsidP="005C38F4">
      <w:pPr>
        <w:pStyle w:val="ListParagraph"/>
        <w:numPr>
          <w:ilvl w:val="0"/>
          <w:numId w:val="61"/>
        </w:numPr>
        <w:spacing w:before="120"/>
        <w:contextualSpacing/>
      </w:pPr>
      <w:r w:rsidRPr="005C38F4">
        <w:rPr>
          <w:lang w:val="en-US"/>
        </w:rPr>
        <w:t>“01” means all repetitions are mapped to the second TRP (second SRS resource set).</w:t>
      </w:r>
    </w:p>
    <w:p w14:paraId="2D8D6A65" w14:textId="225E34C5" w:rsidR="00637BAE" w:rsidRPr="001F62CF" w:rsidRDefault="00DE0200" w:rsidP="005C38F4">
      <w:pPr>
        <w:pStyle w:val="ListParagraph"/>
        <w:numPr>
          <w:ilvl w:val="0"/>
          <w:numId w:val="61"/>
        </w:numPr>
        <w:spacing w:before="120"/>
        <w:contextualSpacing/>
      </w:pPr>
      <w:r w:rsidRPr="005C38F4">
        <w:rPr>
          <w:lang w:val="en-US"/>
        </w:rPr>
        <w:t>“10” means the first and second TRPs are alternatively mapped, where the first repetition is mapped to the first TRP.</w:t>
      </w:r>
    </w:p>
    <w:p w14:paraId="5831EDCD" w14:textId="27A3E362" w:rsidR="00DE0200" w:rsidRPr="005C38F4" w:rsidRDefault="00DE0200" w:rsidP="00DE0200">
      <w:pPr>
        <w:pStyle w:val="ListParagraph"/>
        <w:numPr>
          <w:ilvl w:val="0"/>
          <w:numId w:val="61"/>
        </w:numPr>
        <w:spacing w:before="120"/>
        <w:contextualSpacing/>
        <w:rPr>
          <w:lang w:val="en-US"/>
        </w:rPr>
      </w:pPr>
      <w:r w:rsidRPr="005C38F4">
        <w:rPr>
          <w:lang w:val="en-US"/>
        </w:rPr>
        <w:t>“11” means the first and second TRPs are alternatively mapped, where the first repetition is mapped to the second TRP.</w:t>
      </w:r>
    </w:p>
    <w:p w14:paraId="25B24E62" w14:textId="59054AEF" w:rsidR="00DE0200" w:rsidRDefault="00DE0200" w:rsidP="00DE0200">
      <w:pPr>
        <w:spacing w:before="120"/>
        <w:contextualSpacing/>
      </w:pPr>
      <w:r>
        <w:t>In addition, UE is configured with an additional RRC parameter to define the mapping pattern in case the number of repetitions K &gt; 2 and the codepoint indicates “10” or “11”.</w:t>
      </w:r>
    </w:p>
    <w:p w14:paraId="7C95CF36" w14:textId="4D3D26C9" w:rsidR="00DE0200" w:rsidRPr="005C38F4" w:rsidRDefault="00DE0200" w:rsidP="00DE0200">
      <w:pPr>
        <w:pStyle w:val="ListParagraph"/>
        <w:numPr>
          <w:ilvl w:val="0"/>
          <w:numId w:val="62"/>
        </w:numPr>
        <w:spacing w:before="120"/>
        <w:contextualSpacing/>
        <w:rPr>
          <w:lang w:val="en-US"/>
        </w:rPr>
      </w:pPr>
      <w:r w:rsidRPr="005C38F4">
        <w:rPr>
          <w:lang w:val="en-US"/>
        </w:rPr>
        <w:t xml:space="preserve">If “cyclicMapping” is configured, the first repetition is mapped to the TRP indicated by the codepoint. The second repetition is mapped to the other TRP. The pattern is repeated, as shown in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r w:rsidR="00ED283A" w:rsidRPr="005C38F4">
        <w:rPr>
          <w:b/>
        </w:rPr>
        <w:t xml:space="preserve">Figure </w:t>
      </w:r>
      <w:r w:rsidR="00ED283A">
        <w:rPr>
          <w:b/>
          <w:noProof/>
        </w:rPr>
        <w:t>7</w:t>
      </w:r>
      <w:r w:rsidRPr="005C38F4">
        <w:rPr>
          <w:lang w:val="en-US"/>
        </w:rPr>
        <w:fldChar w:fldCharType="end"/>
      </w:r>
      <w:proofErr w:type="gramStart"/>
      <w:r w:rsidRPr="005C38F4">
        <w:rPr>
          <w:lang w:val="en-US"/>
        </w:rPr>
        <w:t>a and</w:t>
      </w:r>
      <w:proofErr w:type="gramEnd"/>
      <w:r w:rsidRPr="005C38F4">
        <w:rPr>
          <w:lang w:val="en-US"/>
        </w:rPr>
        <w:t xml:space="preserve">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r w:rsidR="00ED283A" w:rsidRPr="005C38F4">
        <w:rPr>
          <w:b/>
        </w:rPr>
        <w:t xml:space="preserve">Figure </w:t>
      </w:r>
      <w:r w:rsidR="00ED283A">
        <w:rPr>
          <w:b/>
          <w:noProof/>
        </w:rPr>
        <w:t>7</w:t>
      </w:r>
      <w:r w:rsidRPr="005C38F4">
        <w:rPr>
          <w:lang w:val="en-US"/>
        </w:rPr>
        <w:fldChar w:fldCharType="end"/>
      </w:r>
      <w:r w:rsidRPr="005C38F4">
        <w:rPr>
          <w:lang w:val="en-US"/>
        </w:rPr>
        <w:t>c.</w:t>
      </w:r>
    </w:p>
    <w:p w14:paraId="204C1F1E" w14:textId="2B03036E" w:rsidR="009F6E8A" w:rsidRPr="001F62CF" w:rsidRDefault="00DE0200" w:rsidP="005C38F4">
      <w:pPr>
        <w:pStyle w:val="ListParagraph"/>
        <w:numPr>
          <w:ilvl w:val="0"/>
          <w:numId w:val="62"/>
        </w:numPr>
        <w:spacing w:before="120"/>
        <w:contextualSpacing/>
      </w:pPr>
      <w:r w:rsidRPr="005C38F4">
        <w:rPr>
          <w:lang w:val="en-US"/>
        </w:rPr>
        <w:t xml:space="preserve">If “sequentialMapping” is configured, the first and second repetitions are mapped to the TRP indicated by the codepoint. The third and fourth repetitions are mapped to the other TRP. The pattern is repeated, as shown in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r w:rsidR="00ED283A" w:rsidRPr="005C38F4">
        <w:rPr>
          <w:b/>
        </w:rPr>
        <w:t xml:space="preserve">Figure </w:t>
      </w:r>
      <w:r w:rsidR="00ED283A">
        <w:rPr>
          <w:b/>
          <w:noProof/>
        </w:rPr>
        <w:t>7</w:t>
      </w:r>
      <w:r w:rsidRPr="005C38F4">
        <w:rPr>
          <w:lang w:val="en-US"/>
        </w:rPr>
        <w:fldChar w:fldCharType="end"/>
      </w:r>
      <w:r w:rsidRPr="005C38F4">
        <w:rPr>
          <w:lang w:val="en-US"/>
        </w:rPr>
        <w:t xml:space="preserve">b and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r w:rsidR="00ED283A" w:rsidRPr="005C38F4">
        <w:rPr>
          <w:b/>
        </w:rPr>
        <w:t xml:space="preserve">Figure </w:t>
      </w:r>
      <w:r w:rsidR="00ED283A">
        <w:rPr>
          <w:b/>
          <w:noProof/>
        </w:rPr>
        <w:t>7</w:t>
      </w:r>
      <w:r w:rsidRPr="005C38F4">
        <w:rPr>
          <w:lang w:val="en-US"/>
        </w:rPr>
        <w:fldChar w:fldCharType="end"/>
      </w:r>
      <w:r w:rsidRPr="005C38F4">
        <w:rPr>
          <w:lang w:val="en-US"/>
        </w:rPr>
        <w:t>d.</w:t>
      </w:r>
    </w:p>
    <w:p w14:paraId="712A019D" w14:textId="77777777" w:rsidR="00637BAE" w:rsidRDefault="00637BAE" w:rsidP="005C38F4">
      <w:pPr>
        <w:keepNext/>
        <w:jc w:val="center"/>
      </w:pPr>
      <w:r>
        <w:rPr>
          <w:noProof/>
        </w:rPr>
        <w:drawing>
          <wp:inline distT="0" distB="0" distL="0" distR="0" wp14:anchorId="34383703" wp14:editId="4103ACB8">
            <wp:extent cx="3627264" cy="1749471"/>
            <wp:effectExtent l="0" t="0" r="0" b="3175"/>
            <wp:docPr id="1355087898" name="Picture 1" descr="A diagram of a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087898" name="Picture 1" descr="A diagram of a game&#10;&#10;Description automatically generated with medium confidence"/>
                    <pic:cNvPicPr/>
                  </pic:nvPicPr>
                  <pic:blipFill>
                    <a:blip r:embed="rId22"/>
                    <a:stretch>
                      <a:fillRect/>
                    </a:stretch>
                  </pic:blipFill>
                  <pic:spPr>
                    <a:xfrm>
                      <a:off x="0" y="0"/>
                      <a:ext cx="3636824" cy="1754082"/>
                    </a:xfrm>
                    <a:prstGeom prst="rect">
                      <a:avLst/>
                    </a:prstGeom>
                  </pic:spPr>
                </pic:pic>
              </a:graphicData>
            </a:graphic>
          </wp:inline>
        </w:drawing>
      </w:r>
    </w:p>
    <w:p w14:paraId="6C28CB2A" w14:textId="30CBEC40" w:rsidR="00637BAE" w:rsidRDefault="00637BAE" w:rsidP="00637BAE">
      <w:pPr>
        <w:pStyle w:val="Caption"/>
        <w:jc w:val="center"/>
        <w:rPr>
          <w:b w:val="0"/>
          <w:bCs/>
        </w:rPr>
      </w:pPr>
      <w:bookmarkStart w:id="1204" w:name="_Ref165629607"/>
      <w:r w:rsidRPr="005C38F4">
        <w:rPr>
          <w:b w:val="0"/>
        </w:rPr>
        <w:t xml:space="preserve">Figure </w:t>
      </w:r>
      <w:r w:rsidRPr="005C38F4">
        <w:rPr>
          <w:b w:val="0"/>
        </w:rPr>
        <w:fldChar w:fldCharType="begin"/>
      </w:r>
      <w:r w:rsidRPr="005C38F4">
        <w:rPr>
          <w:b w:val="0"/>
        </w:rPr>
        <w:instrText xml:space="preserve"> SEQ Figure \* ARABIC </w:instrText>
      </w:r>
      <w:r w:rsidRPr="005C38F4">
        <w:rPr>
          <w:b w:val="0"/>
        </w:rPr>
        <w:fldChar w:fldCharType="separate"/>
      </w:r>
      <w:r w:rsidR="00ED283A">
        <w:rPr>
          <w:b w:val="0"/>
          <w:noProof/>
        </w:rPr>
        <w:t>7</w:t>
      </w:r>
      <w:r w:rsidRPr="005C38F4">
        <w:rPr>
          <w:b w:val="0"/>
        </w:rPr>
        <w:fldChar w:fldCharType="end"/>
      </w:r>
      <w:bookmarkEnd w:id="1204"/>
      <w:r w:rsidRPr="005C38F4">
        <w:rPr>
          <w:b w:val="0"/>
        </w:rPr>
        <w:t>. Examples of TRP to PUSCH repetitions mapping in case K = 8 repetitions.</w:t>
      </w:r>
    </w:p>
    <w:p w14:paraId="5CFD74A8" w14:textId="491B63CF" w:rsidR="00DE0200" w:rsidRDefault="00DE0200" w:rsidP="00DE0200">
      <w:r>
        <w:t>From the above agreement in RAN1#116-bis, RAN1 should study the feasibility and enhancements to support separate power control and/or spatial relation for SRS, PUCCH and PUSCH considering the existing multi-TRP PUCCH/PUSCH repetitions. In this regard, the following observations can be noted:</w:t>
      </w:r>
    </w:p>
    <w:p w14:paraId="05DBFFD3" w14:textId="2F4B2DBC" w:rsidR="00E164A0" w:rsidRPr="005C38F4" w:rsidRDefault="00DE0200" w:rsidP="00DE0200">
      <w:pPr>
        <w:pStyle w:val="ListParagraph"/>
        <w:numPr>
          <w:ilvl w:val="0"/>
          <w:numId w:val="63"/>
        </w:numPr>
        <w:rPr>
          <w:lang w:val="en-US"/>
        </w:rPr>
      </w:pPr>
      <w:r w:rsidRPr="005C38F4">
        <w:rPr>
          <w:lang w:val="en-US"/>
        </w:rPr>
        <w:t xml:space="preserve">Currently, power control configuration and spatial relation can be different for different TRPs. Therefore, in m-TRP scenario, one way to achieve separate power control and/or spatial relation for PUCCH/PUSCH repetitions in SBFD symbols and PUCCH/PUSCH repetitions in non-SBFD symbols, is to map these repetitions to different TRPs. This is not supported in current specifications (as they lack support for SBFD operation in general). </w:t>
      </w:r>
    </w:p>
    <w:p w14:paraId="4BC2B075" w14:textId="68D572F5" w:rsidR="00DE0200" w:rsidRPr="005C38F4" w:rsidRDefault="00DE0200" w:rsidP="00DE0200">
      <w:pPr>
        <w:pStyle w:val="ListParagraph"/>
        <w:numPr>
          <w:ilvl w:val="0"/>
          <w:numId w:val="63"/>
        </w:numPr>
        <w:rPr>
          <w:lang w:val="en-US"/>
        </w:rPr>
      </w:pPr>
      <w:r w:rsidRPr="005C38F4">
        <w:rPr>
          <w:lang w:val="en-US"/>
        </w:rPr>
        <w:t xml:space="preserve">UL transmissions in SBFD symbols may cause UE-to-UE CLI. For transmitting UL transmissions to different TRPs, it’s safe to assume that UE will use different spatial filters for each TRP and therefore the generated UE-to-UE CLI can be completely different. In other words, to cope with UE-to-UE CLI, UL transmission to one TRP may be </w:t>
      </w:r>
      <w:proofErr w:type="gramStart"/>
      <w:r w:rsidRPr="005C38F4">
        <w:rPr>
          <w:lang w:val="en-US"/>
        </w:rPr>
        <w:t>more preferable</w:t>
      </w:r>
      <w:proofErr w:type="gramEnd"/>
      <w:r w:rsidRPr="005C38F4">
        <w:rPr>
          <w:lang w:val="en-US"/>
        </w:rPr>
        <w:t xml:space="preserve"> than another TRP in the SBFD symbols. Similar thinking can be applied to the CLI </w:t>
      </w:r>
      <w:r w:rsidRPr="005C38F4">
        <w:rPr>
          <w:lang w:val="en-US"/>
        </w:rPr>
        <w:lastRenderedPageBreak/>
        <w:t>conditions in each TRP. It can be beneficial to avoid PUSCH reception in SBFD symbols for one TRP given its CLI levels (self-interference, inter-sector CLI, gNB-to-gNB CLI)</w:t>
      </w:r>
      <w:r w:rsidR="00E164A0" w:rsidRPr="005C38F4">
        <w:rPr>
          <w:lang w:val="en-US"/>
        </w:rPr>
        <w:t>.</w:t>
      </w:r>
    </w:p>
    <w:p w14:paraId="1DE7C734" w14:textId="148D33B7" w:rsidR="00E164A0" w:rsidRDefault="00E164A0" w:rsidP="005C38F4">
      <w:r>
        <w:t xml:space="preserve">However, as shown in </w:t>
      </w:r>
      <w:r>
        <w:fldChar w:fldCharType="begin"/>
      </w:r>
      <w:r>
        <w:instrText xml:space="preserve"> REF _Ref165629607 \h </w:instrText>
      </w:r>
      <w:r>
        <w:fldChar w:fldCharType="separate"/>
      </w:r>
      <w:r w:rsidR="00ED283A" w:rsidRPr="005C38F4">
        <w:rPr>
          <w:b/>
        </w:rPr>
        <w:t xml:space="preserve">Figure </w:t>
      </w:r>
      <w:r w:rsidR="00ED283A">
        <w:rPr>
          <w:b/>
          <w:noProof/>
        </w:rPr>
        <w:t>7</w:t>
      </w:r>
      <w:r>
        <w:fldChar w:fldCharType="end"/>
      </w:r>
      <w:r>
        <w:t>, the current TRP to PUCCH/PUSCH repetitions mapping cannot offer the separation of TRPs associated with repetitions in SBFD and non-SBFD symbols.</w:t>
      </w:r>
    </w:p>
    <w:p w14:paraId="7FC2892C" w14:textId="78279003" w:rsidR="00E164A0" w:rsidRPr="00CD1D4A" w:rsidRDefault="00E164A0" w:rsidP="00EB36A5">
      <w:pPr>
        <w:pStyle w:val="Observation"/>
        <w:ind w:left="426"/>
        <w:rPr>
          <w:bCs/>
        </w:rPr>
      </w:pPr>
      <w:bookmarkStart w:id="1205" w:name="_Toc166099389"/>
      <w:bookmarkStart w:id="1206" w:name="_Toc166099858"/>
      <w:bookmarkStart w:id="1207" w:name="_Toc166099962"/>
      <w:bookmarkStart w:id="1208" w:name="_Toc166100068"/>
      <w:bookmarkStart w:id="1209" w:name="_Toc166100178"/>
      <w:bookmarkStart w:id="1210" w:name="_Toc166100288"/>
      <w:bookmarkStart w:id="1211" w:name="_Toc166100398"/>
      <w:bookmarkStart w:id="1212" w:name="_Toc166100507"/>
      <w:bookmarkStart w:id="1213" w:name="_Toc166100616"/>
      <w:bookmarkStart w:id="1214" w:name="_Toc166237735"/>
      <w:bookmarkStart w:id="1215" w:name="_Toc166237842"/>
      <w:r w:rsidRPr="00CD1D4A">
        <w:rPr>
          <w:bCs/>
        </w:rPr>
        <w:t>In multi-TRP scenarios, separate power control and/or spatial relation for PUCCH/PUSCH repetitions/transmissions across SBFD and non-SBFD symbols can be automatically achieved by mapping the PUCCH/PUSCH repetitions/transmissions in SBFD and non-SBFD symbols to different TRPs.</w:t>
      </w:r>
      <w:bookmarkEnd w:id="1205"/>
      <w:bookmarkEnd w:id="1206"/>
      <w:bookmarkEnd w:id="1207"/>
      <w:bookmarkEnd w:id="1208"/>
      <w:bookmarkEnd w:id="1209"/>
      <w:bookmarkEnd w:id="1210"/>
      <w:bookmarkEnd w:id="1211"/>
      <w:bookmarkEnd w:id="1212"/>
      <w:bookmarkEnd w:id="1213"/>
      <w:bookmarkEnd w:id="1214"/>
      <w:bookmarkEnd w:id="1215"/>
      <w:r w:rsidRPr="00CD1D4A">
        <w:rPr>
          <w:bCs/>
        </w:rPr>
        <w:t xml:space="preserve"> </w:t>
      </w:r>
    </w:p>
    <w:p w14:paraId="64833EC6" w14:textId="20CCCA43" w:rsidR="00E164A0" w:rsidRPr="00CD1D4A" w:rsidRDefault="00E164A0" w:rsidP="00EB36A5">
      <w:pPr>
        <w:pStyle w:val="Observation"/>
        <w:ind w:left="426"/>
        <w:rPr>
          <w:bCs/>
        </w:rPr>
      </w:pPr>
      <w:r w:rsidRPr="007B44E3">
        <w:t xml:space="preserve"> </w:t>
      </w:r>
      <w:bookmarkStart w:id="1216" w:name="_Toc166099390"/>
      <w:bookmarkStart w:id="1217" w:name="_Toc166099859"/>
      <w:bookmarkStart w:id="1218" w:name="_Toc166099963"/>
      <w:bookmarkStart w:id="1219" w:name="_Toc166100069"/>
      <w:bookmarkStart w:id="1220" w:name="_Toc166100179"/>
      <w:bookmarkStart w:id="1221" w:name="_Toc166100289"/>
      <w:bookmarkStart w:id="1222" w:name="_Toc166100399"/>
      <w:bookmarkStart w:id="1223" w:name="_Toc166100508"/>
      <w:bookmarkStart w:id="1224" w:name="_Toc166100617"/>
      <w:bookmarkStart w:id="1225" w:name="_Toc166237736"/>
      <w:bookmarkStart w:id="1226" w:name="_Toc166237843"/>
      <w:r w:rsidRPr="007B44E3">
        <w:t xml:space="preserve">The current TRP to PUCCH/PUSCH repetitions mapping cannot offer the </w:t>
      </w:r>
      <w:r w:rsidRPr="00CD1D4A">
        <w:rPr>
          <w:bCs/>
        </w:rPr>
        <w:t>separation of TRPs associated with repetitions in SBFD and non-SBFD symbols. In addition, means for indicating the preferred TRP to be used for PUCCH/PUSCH repetitions in SBFD symbols do not exist.</w:t>
      </w:r>
      <w:bookmarkEnd w:id="1216"/>
      <w:bookmarkEnd w:id="1217"/>
      <w:bookmarkEnd w:id="1218"/>
      <w:bookmarkEnd w:id="1219"/>
      <w:bookmarkEnd w:id="1220"/>
      <w:bookmarkEnd w:id="1221"/>
      <w:bookmarkEnd w:id="1222"/>
      <w:bookmarkEnd w:id="1223"/>
      <w:bookmarkEnd w:id="1224"/>
      <w:bookmarkEnd w:id="1225"/>
      <w:bookmarkEnd w:id="1226"/>
    </w:p>
    <w:p w14:paraId="3CE1BD82" w14:textId="1F55BF39" w:rsidR="00E164A0" w:rsidRDefault="00E164A0" w:rsidP="00E164A0">
      <w:r>
        <w:t>From the above observations, the following is proposed:</w:t>
      </w:r>
    </w:p>
    <w:p w14:paraId="41163BEC" w14:textId="2049C713" w:rsidR="00E164A0" w:rsidRPr="00CD1D4A" w:rsidRDefault="00E164A0" w:rsidP="005C38F4">
      <w:pPr>
        <w:pStyle w:val="Proposal"/>
      </w:pPr>
      <w:bookmarkStart w:id="1227" w:name="_Toc166099391"/>
      <w:bookmarkStart w:id="1228" w:name="_Toc166099860"/>
      <w:bookmarkStart w:id="1229" w:name="_Toc166099964"/>
      <w:bookmarkStart w:id="1230" w:name="_Toc166100070"/>
      <w:bookmarkStart w:id="1231" w:name="_Toc166100180"/>
      <w:bookmarkStart w:id="1232" w:name="_Toc166100290"/>
      <w:bookmarkStart w:id="1233" w:name="_Toc166100400"/>
      <w:bookmarkStart w:id="1234" w:name="_Toc166100509"/>
      <w:bookmarkStart w:id="1235" w:name="_Toc166100618"/>
      <w:bookmarkStart w:id="1236" w:name="_Toc166237737"/>
      <w:bookmarkStart w:id="1237" w:name="_Toc166237844"/>
      <w:r w:rsidRPr="00CF74B5">
        <w:t>RAN1 to specify enhancements for TR</w:t>
      </w:r>
      <w:r w:rsidRPr="00CD1D4A">
        <w:t>P-to-PUCCH/PUSCH-repetitions mapping to enable the separation of TRPs associated with repetitions in SBFD and non-SBFD symbols. In addition, RAN1 to specify means for gNB to indicate the preferred TRP to be used for PUCCH/PUSCH repetitions in SBFD symbols.</w:t>
      </w:r>
      <w:bookmarkEnd w:id="1227"/>
      <w:bookmarkEnd w:id="1228"/>
      <w:bookmarkEnd w:id="1229"/>
      <w:bookmarkEnd w:id="1230"/>
      <w:bookmarkEnd w:id="1231"/>
      <w:bookmarkEnd w:id="1232"/>
      <w:bookmarkEnd w:id="1233"/>
      <w:bookmarkEnd w:id="1234"/>
      <w:bookmarkEnd w:id="1235"/>
      <w:bookmarkEnd w:id="1236"/>
      <w:bookmarkEnd w:id="1237"/>
    </w:p>
    <w:p w14:paraId="0C91CA08" w14:textId="77777777" w:rsidR="00DE0200" w:rsidRPr="005C38F4" w:rsidRDefault="00DE0200" w:rsidP="00DE0200"/>
    <w:p w14:paraId="26D61642" w14:textId="0751C916" w:rsidR="004519BF" w:rsidRPr="00A513A7" w:rsidRDefault="00D13A9F" w:rsidP="00FB2760">
      <w:pPr>
        <w:pStyle w:val="Heading2"/>
      </w:pPr>
      <w:r>
        <w:t xml:space="preserve">Configuration for </w:t>
      </w:r>
      <w:r w:rsidR="00F865AC">
        <w:t xml:space="preserve">scheduling of </w:t>
      </w:r>
      <w:r>
        <w:t xml:space="preserve">PUCCH/PUSCH </w:t>
      </w:r>
    </w:p>
    <w:p w14:paraId="47E93D13" w14:textId="3B9C609B" w:rsidR="004519BF" w:rsidRDefault="004519BF" w:rsidP="004519BF">
      <w:pPr>
        <w:spacing w:before="120"/>
        <w:rPr>
          <w:rFonts w:cstheme="minorHAnsi"/>
        </w:rPr>
      </w:pPr>
      <w:r>
        <w:rPr>
          <w:rFonts w:cstheme="minorHAnsi"/>
        </w:rPr>
        <w:t xml:space="preserve">Though SBFD-aware UE is supporting SBFD operation, the UE is still constrained to half-duplex operation. For DL operation, PDDCH monitoring is one of key operations, however, the PDCCH monitoring is limited when UE is transmitting PUSCH in SBFD UL </w:t>
      </w:r>
      <w:r w:rsidR="00D27135">
        <w:rPr>
          <w:rFonts w:cstheme="minorHAnsi"/>
        </w:rPr>
        <w:t>subband</w:t>
      </w:r>
      <w:r>
        <w:rPr>
          <w:rFonts w:cstheme="minorHAnsi"/>
        </w:rPr>
        <w:t xml:space="preserve">. </w:t>
      </w:r>
    </w:p>
    <w:p w14:paraId="29457595" w14:textId="45BCBE0C" w:rsidR="00534F4E" w:rsidRDefault="00534F4E" w:rsidP="00534F4E">
      <w:pPr>
        <w:spacing w:before="120"/>
        <w:rPr>
          <w:rFonts w:cstheme="minorHAnsi"/>
        </w:rPr>
      </w:pPr>
      <w:r>
        <w:rPr>
          <w:rFonts w:cstheme="minorHAnsi"/>
        </w:rPr>
        <w:t>SBFD has two main use case</w:t>
      </w:r>
      <w:r w:rsidR="004519BF">
        <w:rPr>
          <w:rFonts w:cstheme="minorHAnsi"/>
        </w:rPr>
        <w:t>s: one is for</w:t>
      </w:r>
      <w:r>
        <w:rPr>
          <w:rFonts w:cstheme="minorHAnsi"/>
        </w:rPr>
        <w:t xml:space="preserve"> UL coverage enhancement and the other is low-latency support. If a NR cell is deployed in downtown, the UL coverage may not be the main use case for SBFD. Instead</w:t>
      </w:r>
      <w:r w:rsidR="00824736">
        <w:rPr>
          <w:rFonts w:cstheme="minorHAnsi"/>
        </w:rPr>
        <w:t>,</w:t>
      </w:r>
      <w:r>
        <w:rPr>
          <w:rFonts w:cstheme="minorHAnsi"/>
        </w:rPr>
        <w:t xml:space="preserve"> DL/UL latency can be the main use case. Also, if a UE is in the cell center area with downlink low-latency traffic, PUSCH transmission in SBFD is not very useful. Also, some UEs can be software upgradable for some of SBFD aware-UE operation, but it may not support full SBFD capability.  </w:t>
      </w:r>
    </w:p>
    <w:p w14:paraId="14A10055" w14:textId="42975CE1" w:rsidR="004519BF" w:rsidRDefault="00F53B64" w:rsidP="004519BF">
      <w:pPr>
        <w:spacing w:before="120"/>
        <w:rPr>
          <w:rFonts w:cstheme="minorHAnsi"/>
        </w:rPr>
      </w:pPr>
      <w:r>
        <w:rPr>
          <w:rFonts w:cstheme="minorHAnsi"/>
        </w:rPr>
        <w:t>To</w:t>
      </w:r>
      <w:r w:rsidR="00534F4E">
        <w:rPr>
          <w:rFonts w:cstheme="minorHAnsi"/>
        </w:rPr>
        <w:t xml:space="preserve"> support different UE capability, NW deployment, UE application scenarios, it is beneficial to configure the UE to perform a limited SBFD operation, e.g. following of the three operational modes described below:</w:t>
      </w:r>
    </w:p>
    <w:tbl>
      <w:tblPr>
        <w:tblStyle w:val="TableGrid"/>
        <w:tblW w:w="9616" w:type="dxa"/>
        <w:tblLook w:val="04A0" w:firstRow="1" w:lastRow="0" w:firstColumn="1" w:lastColumn="0" w:noHBand="0" w:noVBand="1"/>
      </w:tblPr>
      <w:tblGrid>
        <w:gridCol w:w="1696"/>
        <w:gridCol w:w="4820"/>
        <w:gridCol w:w="3100"/>
      </w:tblGrid>
      <w:tr w:rsidR="00534F4E" w14:paraId="751F3359" w14:textId="77777777" w:rsidTr="00A913FD">
        <w:trPr>
          <w:trHeight w:val="272"/>
        </w:trPr>
        <w:tc>
          <w:tcPr>
            <w:tcW w:w="1696" w:type="dxa"/>
            <w:shd w:val="clear" w:color="auto" w:fill="F2F2F2" w:themeFill="background1" w:themeFillShade="F2"/>
            <w:vAlign w:val="center"/>
          </w:tcPr>
          <w:p w14:paraId="736EE2AF" w14:textId="328BFE9A" w:rsidR="00534F4E" w:rsidRDefault="00534F4E" w:rsidP="00A913FD">
            <w:pPr>
              <w:spacing w:after="0"/>
              <w:jc w:val="center"/>
              <w:rPr>
                <w:rFonts w:cstheme="minorHAnsi"/>
              </w:rPr>
            </w:pPr>
            <w:r>
              <w:rPr>
                <w:rFonts w:cstheme="minorHAnsi"/>
              </w:rPr>
              <w:t>UE operation modes</w:t>
            </w:r>
          </w:p>
        </w:tc>
        <w:tc>
          <w:tcPr>
            <w:tcW w:w="4820" w:type="dxa"/>
            <w:shd w:val="clear" w:color="auto" w:fill="F2F2F2" w:themeFill="background1" w:themeFillShade="F2"/>
            <w:vAlign w:val="center"/>
          </w:tcPr>
          <w:p w14:paraId="7FFB446A" w14:textId="77777777" w:rsidR="00534F4E" w:rsidRDefault="00534F4E" w:rsidP="00A913FD">
            <w:pPr>
              <w:spacing w:after="0"/>
              <w:jc w:val="center"/>
              <w:rPr>
                <w:rFonts w:cstheme="minorHAnsi"/>
              </w:rPr>
            </w:pPr>
            <w:r>
              <w:rPr>
                <w:rFonts w:cstheme="minorHAnsi"/>
              </w:rPr>
              <w:t>Description</w:t>
            </w:r>
          </w:p>
        </w:tc>
        <w:tc>
          <w:tcPr>
            <w:tcW w:w="3100" w:type="dxa"/>
            <w:shd w:val="clear" w:color="auto" w:fill="F2F2F2" w:themeFill="background1" w:themeFillShade="F2"/>
            <w:vAlign w:val="center"/>
          </w:tcPr>
          <w:p w14:paraId="657C85A0" w14:textId="77777777" w:rsidR="00534F4E" w:rsidRDefault="00534F4E" w:rsidP="00A913FD">
            <w:pPr>
              <w:spacing w:after="0"/>
              <w:jc w:val="center"/>
              <w:rPr>
                <w:rFonts w:cstheme="minorHAnsi"/>
              </w:rPr>
            </w:pPr>
            <w:r>
              <w:rPr>
                <w:rFonts w:cstheme="minorHAnsi"/>
              </w:rPr>
              <w:t>Useful Scenario</w:t>
            </w:r>
          </w:p>
        </w:tc>
      </w:tr>
      <w:tr w:rsidR="001A337F" w14:paraId="07336602" w14:textId="77777777" w:rsidTr="00A913FD">
        <w:trPr>
          <w:trHeight w:val="828"/>
        </w:trPr>
        <w:tc>
          <w:tcPr>
            <w:tcW w:w="1696" w:type="dxa"/>
            <w:vAlign w:val="center"/>
          </w:tcPr>
          <w:p w14:paraId="4901D092" w14:textId="77777777" w:rsidR="004519BF" w:rsidRDefault="004519BF" w:rsidP="00A913FD">
            <w:pPr>
              <w:spacing w:after="0"/>
              <w:jc w:val="center"/>
              <w:rPr>
                <w:rFonts w:cstheme="minorHAnsi"/>
              </w:rPr>
            </w:pPr>
            <w:r>
              <w:rPr>
                <w:rFonts w:cstheme="minorHAnsi"/>
              </w:rPr>
              <w:t>Mode 1</w:t>
            </w:r>
          </w:p>
        </w:tc>
        <w:tc>
          <w:tcPr>
            <w:tcW w:w="4820" w:type="dxa"/>
            <w:vAlign w:val="center"/>
          </w:tcPr>
          <w:p w14:paraId="65AB58F6" w14:textId="7932E695" w:rsidR="004519BF" w:rsidRDefault="004519BF" w:rsidP="00A913FD">
            <w:pPr>
              <w:spacing w:after="0"/>
              <w:jc w:val="left"/>
              <w:rPr>
                <w:rFonts w:cstheme="minorHAnsi"/>
              </w:rPr>
            </w:pPr>
            <w:r>
              <w:rPr>
                <w:rFonts w:cstheme="minorHAnsi"/>
              </w:rPr>
              <w:t xml:space="preserve">UE is aware of SBFD </w:t>
            </w:r>
            <w:r w:rsidR="00D27135">
              <w:rPr>
                <w:rFonts w:cstheme="minorHAnsi"/>
              </w:rPr>
              <w:t>subband</w:t>
            </w:r>
            <w:r>
              <w:rPr>
                <w:rFonts w:cstheme="minorHAnsi"/>
              </w:rPr>
              <w:t xml:space="preserve"> configuration and signaling, but it doesn’t support SBFD UL transmission.</w:t>
            </w:r>
          </w:p>
        </w:tc>
        <w:tc>
          <w:tcPr>
            <w:tcW w:w="3100" w:type="dxa"/>
            <w:vAlign w:val="center"/>
          </w:tcPr>
          <w:p w14:paraId="7980D318" w14:textId="77777777" w:rsidR="004519BF" w:rsidRDefault="004519BF" w:rsidP="00A913FD">
            <w:pPr>
              <w:spacing w:after="0"/>
              <w:jc w:val="left"/>
              <w:rPr>
                <w:rFonts w:cstheme="minorHAnsi"/>
              </w:rPr>
            </w:pPr>
            <w:r>
              <w:rPr>
                <w:rFonts w:cstheme="minorHAnsi"/>
              </w:rPr>
              <w:t>Legacy UE upgraded by SW.</w:t>
            </w:r>
          </w:p>
          <w:p w14:paraId="5E2F37FA" w14:textId="77777777" w:rsidR="004519BF" w:rsidRDefault="004519BF" w:rsidP="00A913FD">
            <w:pPr>
              <w:spacing w:after="0"/>
              <w:jc w:val="left"/>
              <w:rPr>
                <w:rFonts w:cstheme="minorHAnsi"/>
              </w:rPr>
            </w:pPr>
            <w:r>
              <w:rPr>
                <w:rFonts w:cstheme="minorHAnsi"/>
              </w:rPr>
              <w:t xml:space="preserve">Operate in SBFD configured gNB. </w:t>
            </w:r>
          </w:p>
        </w:tc>
      </w:tr>
      <w:tr w:rsidR="00534F4E" w14:paraId="2CBC95C7" w14:textId="77777777" w:rsidTr="00A913FD">
        <w:trPr>
          <w:trHeight w:val="777"/>
        </w:trPr>
        <w:tc>
          <w:tcPr>
            <w:tcW w:w="1696" w:type="dxa"/>
            <w:vAlign w:val="center"/>
          </w:tcPr>
          <w:p w14:paraId="4F0E00A1" w14:textId="77777777" w:rsidR="00534F4E" w:rsidRDefault="00534F4E" w:rsidP="00A913FD">
            <w:pPr>
              <w:spacing w:after="0"/>
              <w:jc w:val="center"/>
              <w:rPr>
                <w:rFonts w:cstheme="minorHAnsi"/>
              </w:rPr>
            </w:pPr>
            <w:r>
              <w:rPr>
                <w:rFonts w:cstheme="minorHAnsi"/>
              </w:rPr>
              <w:t>Mode 2</w:t>
            </w:r>
          </w:p>
        </w:tc>
        <w:tc>
          <w:tcPr>
            <w:tcW w:w="4820" w:type="dxa"/>
            <w:vAlign w:val="center"/>
          </w:tcPr>
          <w:p w14:paraId="673B0F9B" w14:textId="77777777" w:rsidR="00534F4E" w:rsidRDefault="00534F4E" w:rsidP="00A913FD">
            <w:pPr>
              <w:spacing w:after="0"/>
              <w:jc w:val="left"/>
              <w:rPr>
                <w:rFonts w:cstheme="minorHAnsi"/>
              </w:rPr>
            </w:pPr>
            <w:r>
              <w:rPr>
                <w:rFonts w:cstheme="minorHAnsi"/>
              </w:rPr>
              <w:t xml:space="preserve">UE supports PUCCH transmission in SBFD UL, no SBFD UL PUSCH transmission. UE monitor PDCCH and transmit PUCCH in the same slot. </w:t>
            </w:r>
          </w:p>
        </w:tc>
        <w:tc>
          <w:tcPr>
            <w:tcW w:w="3100" w:type="dxa"/>
            <w:vAlign w:val="center"/>
          </w:tcPr>
          <w:p w14:paraId="5FD29575" w14:textId="77777777" w:rsidR="00534F4E" w:rsidRDefault="00534F4E" w:rsidP="00A913FD">
            <w:pPr>
              <w:spacing w:after="0"/>
              <w:jc w:val="left"/>
              <w:rPr>
                <w:rFonts w:cstheme="minorHAnsi"/>
              </w:rPr>
            </w:pPr>
            <w:r>
              <w:rPr>
                <w:rFonts w:cstheme="minorHAnsi"/>
              </w:rPr>
              <w:t>Low latency DL application</w:t>
            </w:r>
          </w:p>
        </w:tc>
      </w:tr>
      <w:tr w:rsidR="00534F4E" w14:paraId="34A2E651" w14:textId="77777777" w:rsidTr="00A913FD">
        <w:trPr>
          <w:trHeight w:val="514"/>
        </w:trPr>
        <w:tc>
          <w:tcPr>
            <w:tcW w:w="1696" w:type="dxa"/>
            <w:vAlign w:val="center"/>
          </w:tcPr>
          <w:p w14:paraId="59CAB8D3" w14:textId="77777777" w:rsidR="00534F4E" w:rsidRDefault="00534F4E" w:rsidP="00A913FD">
            <w:pPr>
              <w:spacing w:after="0"/>
              <w:jc w:val="center"/>
              <w:rPr>
                <w:rFonts w:cstheme="minorHAnsi"/>
              </w:rPr>
            </w:pPr>
            <w:r>
              <w:rPr>
                <w:rFonts w:cstheme="minorHAnsi"/>
              </w:rPr>
              <w:t>Mode 3</w:t>
            </w:r>
          </w:p>
        </w:tc>
        <w:tc>
          <w:tcPr>
            <w:tcW w:w="4820" w:type="dxa"/>
            <w:vAlign w:val="center"/>
          </w:tcPr>
          <w:p w14:paraId="51216612" w14:textId="77777777" w:rsidR="00534F4E" w:rsidRDefault="00534F4E" w:rsidP="00A913FD">
            <w:pPr>
              <w:spacing w:after="0"/>
              <w:jc w:val="left"/>
              <w:rPr>
                <w:rFonts w:cstheme="minorHAnsi"/>
              </w:rPr>
            </w:pPr>
            <w:r>
              <w:rPr>
                <w:rFonts w:cstheme="minorHAnsi"/>
              </w:rPr>
              <w:t xml:space="preserve">UE supports both PDCCH and PUSCH in SBFD UL. </w:t>
            </w:r>
          </w:p>
        </w:tc>
        <w:tc>
          <w:tcPr>
            <w:tcW w:w="3100" w:type="dxa"/>
            <w:vAlign w:val="center"/>
          </w:tcPr>
          <w:p w14:paraId="09559E34" w14:textId="77777777" w:rsidR="00534F4E" w:rsidRDefault="00534F4E" w:rsidP="00A913FD">
            <w:pPr>
              <w:spacing w:after="0"/>
              <w:jc w:val="left"/>
              <w:rPr>
                <w:rFonts w:cstheme="minorHAnsi"/>
              </w:rPr>
            </w:pPr>
            <w:r>
              <w:rPr>
                <w:rFonts w:cstheme="minorHAnsi"/>
              </w:rPr>
              <w:t xml:space="preserve">Advanced UE, both coverage and UL/DL low latency application. </w:t>
            </w:r>
          </w:p>
        </w:tc>
      </w:tr>
    </w:tbl>
    <w:p w14:paraId="579C01D6" w14:textId="77777777" w:rsidR="00534F4E" w:rsidRDefault="00534F4E" w:rsidP="00534F4E">
      <w:pPr>
        <w:spacing w:before="120"/>
        <w:rPr>
          <w:rFonts w:cstheme="minorHAnsi"/>
        </w:rPr>
      </w:pPr>
      <w:r>
        <w:rPr>
          <w:rFonts w:cstheme="minorHAnsi"/>
        </w:rPr>
        <w:t xml:space="preserve">In mode 1, UE is not expected to be scheduled with UL data and control in SBFD symbol. But, signaling and configuration are the same as SBFD-aware UE. </w:t>
      </w:r>
    </w:p>
    <w:p w14:paraId="16FF46B6" w14:textId="77777777" w:rsidR="00534F4E" w:rsidRDefault="00534F4E" w:rsidP="00534F4E">
      <w:pPr>
        <w:spacing w:before="120"/>
        <w:rPr>
          <w:rFonts w:cstheme="minorHAnsi"/>
        </w:rPr>
      </w:pPr>
      <w:r>
        <w:rPr>
          <w:rFonts w:cstheme="minorHAnsi"/>
        </w:rPr>
        <w:t xml:space="preserve">In mode 2, the UE is not expected to be scheduled with UL data in SBFD symbol. So, very simple UL PUCCH transmission is supported for HARQ ACK/NACK transmission. It is basically supporting PDCCH monitoring in all search spaces. There is only one switching of data processing between DL/UL in guard period. </w:t>
      </w:r>
    </w:p>
    <w:p w14:paraId="5A487108" w14:textId="77777777" w:rsidR="00534F4E" w:rsidRDefault="00534F4E" w:rsidP="00534F4E">
      <w:pPr>
        <w:spacing w:before="120"/>
        <w:rPr>
          <w:rFonts w:cstheme="minorHAnsi"/>
        </w:rPr>
      </w:pPr>
      <w:r>
        <w:rPr>
          <w:rFonts w:cstheme="minorHAnsi"/>
        </w:rPr>
        <w:t xml:space="preserve">In mode 3, the UE supports all SBFD operations.  </w:t>
      </w:r>
    </w:p>
    <w:p w14:paraId="28253399" w14:textId="0BA76E94" w:rsidR="00534F4E" w:rsidRDefault="00D4374E" w:rsidP="00F5159F">
      <w:pPr>
        <w:pStyle w:val="Observation"/>
        <w:ind w:left="426"/>
        <w:rPr>
          <w:rFonts w:cstheme="minorBidi"/>
        </w:rPr>
      </w:pPr>
      <w:bookmarkStart w:id="1238" w:name="_Toc158986229"/>
      <w:bookmarkStart w:id="1239" w:name="_Toc158985089"/>
      <w:bookmarkStart w:id="1240" w:name="_Toc159180991"/>
      <w:bookmarkStart w:id="1241" w:name="_Toc159181181"/>
      <w:bookmarkStart w:id="1242" w:name="_Toc159181415"/>
      <w:bookmarkStart w:id="1243" w:name="_Toc159228451"/>
      <w:bookmarkStart w:id="1244" w:name="_Toc163215380"/>
      <w:bookmarkStart w:id="1245" w:name="_Toc163215672"/>
      <w:bookmarkStart w:id="1246" w:name="_Toc163215830"/>
      <w:bookmarkStart w:id="1247" w:name="_Toc163215913"/>
      <w:bookmarkStart w:id="1248" w:name="_Toc163215996"/>
      <w:bookmarkStart w:id="1249" w:name="_Toc165984573"/>
      <w:bookmarkStart w:id="1250" w:name="_Toc165984819"/>
      <w:bookmarkStart w:id="1251" w:name="_Toc165984925"/>
      <w:bookmarkStart w:id="1252" w:name="_Toc165985030"/>
      <w:bookmarkStart w:id="1253" w:name="_Toc165985139"/>
      <w:bookmarkStart w:id="1254" w:name="_Toc165985222"/>
      <w:bookmarkStart w:id="1255" w:name="_Toc165985331"/>
      <w:bookmarkStart w:id="1256" w:name="_Toc166099392"/>
      <w:bookmarkStart w:id="1257" w:name="_Toc166099861"/>
      <w:bookmarkStart w:id="1258" w:name="_Toc166099965"/>
      <w:bookmarkStart w:id="1259" w:name="_Toc166100071"/>
      <w:bookmarkStart w:id="1260" w:name="_Toc166100181"/>
      <w:bookmarkStart w:id="1261" w:name="_Toc166100291"/>
      <w:bookmarkStart w:id="1262" w:name="_Toc166100401"/>
      <w:bookmarkStart w:id="1263" w:name="_Toc166100510"/>
      <w:bookmarkStart w:id="1264" w:name="_Toc166100619"/>
      <w:bookmarkStart w:id="1265" w:name="_Toc166237738"/>
      <w:bookmarkStart w:id="1266" w:name="_Toc166237845"/>
      <w:r>
        <w:t>A</w:t>
      </w:r>
      <w:r w:rsidR="00534F4E">
        <w:t xml:space="preserve">ccording to UE capabilities, NW </w:t>
      </w:r>
      <w:r w:rsidR="00534F4E" w:rsidRPr="000E27F2">
        <w:t>deployments</w:t>
      </w:r>
      <w:r w:rsidR="00534F4E">
        <w:t xml:space="preserve"> and applications, required UE operation may be different and support </w:t>
      </w:r>
      <w:r>
        <w:t xml:space="preserve">of </w:t>
      </w:r>
      <w:r w:rsidR="00534F4E">
        <w:t>different UE operation modes can optimize UE complexity.</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00534F4E">
        <w:t xml:space="preserve"> </w:t>
      </w:r>
    </w:p>
    <w:p w14:paraId="5C5B7632" w14:textId="73790708" w:rsidR="004519BF" w:rsidRPr="00A913FD" w:rsidRDefault="00534F4E" w:rsidP="0055606C">
      <w:pPr>
        <w:pStyle w:val="Proposal"/>
        <w:rPr>
          <w:lang w:val="en-GB"/>
        </w:rPr>
      </w:pPr>
      <w:bookmarkStart w:id="1267" w:name="_Toc158986230"/>
      <w:bookmarkStart w:id="1268" w:name="_Toc158985090"/>
      <w:bookmarkStart w:id="1269" w:name="_Toc159180992"/>
      <w:bookmarkStart w:id="1270" w:name="_Toc159181182"/>
      <w:bookmarkStart w:id="1271" w:name="_Toc159181416"/>
      <w:bookmarkStart w:id="1272" w:name="_Toc159228452"/>
      <w:bookmarkStart w:id="1273" w:name="_Toc163215381"/>
      <w:bookmarkStart w:id="1274" w:name="_Toc163215673"/>
      <w:bookmarkStart w:id="1275" w:name="_Toc163215831"/>
      <w:bookmarkStart w:id="1276" w:name="_Toc163215914"/>
      <w:bookmarkStart w:id="1277" w:name="_Toc163215997"/>
      <w:bookmarkStart w:id="1278" w:name="_Toc165984574"/>
      <w:bookmarkStart w:id="1279" w:name="_Toc165984820"/>
      <w:bookmarkStart w:id="1280" w:name="_Toc165984926"/>
      <w:bookmarkStart w:id="1281" w:name="_Toc165985031"/>
      <w:bookmarkStart w:id="1282" w:name="_Toc165985140"/>
      <w:bookmarkStart w:id="1283" w:name="_Toc165985223"/>
      <w:bookmarkStart w:id="1284" w:name="_Toc165985332"/>
      <w:bookmarkStart w:id="1285" w:name="_Toc166099393"/>
      <w:bookmarkStart w:id="1286" w:name="_Toc166099862"/>
      <w:bookmarkStart w:id="1287" w:name="_Toc166099966"/>
      <w:bookmarkStart w:id="1288" w:name="_Toc166100072"/>
      <w:bookmarkStart w:id="1289" w:name="_Toc166100182"/>
      <w:bookmarkStart w:id="1290" w:name="_Toc166100292"/>
      <w:bookmarkStart w:id="1291" w:name="_Toc166100402"/>
      <w:bookmarkStart w:id="1292" w:name="_Toc166100511"/>
      <w:bookmarkStart w:id="1293" w:name="_Toc166100620"/>
      <w:bookmarkStart w:id="1294" w:name="_Toc166237739"/>
      <w:bookmarkStart w:id="1295" w:name="_Toc166237846"/>
      <w:r>
        <w:t xml:space="preserve">Support gNB to configure different SBFD UE </w:t>
      </w:r>
      <w:r w:rsidRPr="000E27F2">
        <w:t>operational</w:t>
      </w:r>
      <w:r>
        <w:t xml:space="preserve"> modes to reduce unnecessary UE operations.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r>
        <w:t xml:space="preserve"> </w:t>
      </w:r>
      <w:r w:rsidR="004519BF">
        <w:tab/>
      </w:r>
    </w:p>
    <w:p w14:paraId="6D2DAB9E" w14:textId="792B33DC" w:rsidR="00244CEB" w:rsidRDefault="00244CEB" w:rsidP="00244CEB">
      <w:pPr>
        <w:pStyle w:val="Heading1"/>
      </w:pPr>
      <w:bookmarkStart w:id="1296" w:name="OLE_LINK5"/>
      <w:bookmarkStart w:id="1297" w:name="_Hlk118714984"/>
      <w:r>
        <w:lastRenderedPageBreak/>
        <w:t>UL-DL collision handling</w:t>
      </w:r>
    </w:p>
    <w:p w14:paraId="0C1DB48D" w14:textId="77777777" w:rsidR="00244CEB" w:rsidRDefault="00244CEB" w:rsidP="00244CEB">
      <w:r>
        <w:t>This section focuses on transmission and reception behaviors for SBFD-aware UEs as per the following objectives:</w:t>
      </w:r>
    </w:p>
    <w:tbl>
      <w:tblPr>
        <w:tblStyle w:val="TableGrid"/>
        <w:tblW w:w="0" w:type="auto"/>
        <w:tblLook w:val="04A0" w:firstRow="1" w:lastRow="0" w:firstColumn="1" w:lastColumn="0" w:noHBand="0" w:noVBand="1"/>
      </w:tblPr>
      <w:tblGrid>
        <w:gridCol w:w="9629"/>
      </w:tblGrid>
      <w:tr w:rsidR="00244CEB" w14:paraId="37D7BE0A" w14:textId="77777777">
        <w:tc>
          <w:tcPr>
            <w:tcW w:w="9629" w:type="dxa"/>
          </w:tcPr>
          <w:p w14:paraId="6AA44B47" w14:textId="77777777" w:rsidR="00244CEB" w:rsidRPr="00AA4188" w:rsidRDefault="00244CEB" w:rsidP="00A913FD">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3BE8DCA0" w14:textId="77777777" w:rsidR="00244CEB" w:rsidRPr="00244CEB" w:rsidRDefault="00244CEB" w:rsidP="00A913FD">
            <w:pPr>
              <w:pStyle w:val="ListParagraph"/>
              <w:numPr>
                <w:ilvl w:val="0"/>
                <w:numId w:val="8"/>
              </w:numPr>
              <w:rPr>
                <w:rFonts w:ascii="Calibri" w:hAnsi="Calibri" w:cs="Calibri"/>
                <w:sz w:val="22"/>
                <w:szCs w:val="22"/>
                <w:lang w:val="en-US"/>
              </w:rPr>
            </w:pPr>
            <w:r w:rsidRPr="00244CEB">
              <w:rPr>
                <w:lang w:val="en-US"/>
              </w:rPr>
              <w:t xml:space="preserve">Transmission and reception behaviours on SBFD subbands configured in DL and/or flexible symbol indicated by </w:t>
            </w:r>
            <w:r w:rsidRPr="00244CEB">
              <w:rPr>
                <w:i/>
                <w:lang w:val="en-US"/>
              </w:rPr>
              <w:t>TDD-UL-DL-ConfigCommon</w:t>
            </w:r>
          </w:p>
          <w:p w14:paraId="6F64CD4C"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UL transmissions within UL subband only</w:t>
            </w:r>
          </w:p>
          <w:p w14:paraId="0924E163"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DL receptions within DL subband(s) only, except for CLI measurement by the UE outside of the DL subbands</w:t>
            </w:r>
          </w:p>
          <w:p w14:paraId="66E74158" w14:textId="77777777" w:rsidR="00244CEB" w:rsidRPr="00196344" w:rsidRDefault="00244CEB" w:rsidP="00A913FD">
            <w:pPr>
              <w:spacing w:after="120"/>
            </w:pPr>
            <w:r w:rsidRPr="00244CEB">
              <w:t>Note: When flexible symbols are used, it is not expected that any legacy Uplink symbol is converted to Downlink/SBFD symbols</w:t>
            </w:r>
          </w:p>
          <w:p w14:paraId="50C2B784" w14:textId="77777777" w:rsidR="00244CEB" w:rsidRPr="00AA4188" w:rsidRDefault="00244CEB" w:rsidP="00A913FD">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9072808" w14:textId="77777777" w:rsidR="00244CEB" w:rsidRPr="00AA4188" w:rsidRDefault="00244CEB" w:rsidP="00A913FD">
            <w:pPr>
              <w:pStyle w:val="ListParagraph"/>
              <w:numPr>
                <w:ilvl w:val="1"/>
                <w:numId w:val="9"/>
              </w:numPr>
              <w:rPr>
                <w:rFonts w:ascii="Calibri" w:hAnsi="Calibri" w:cs="Calibri"/>
                <w:sz w:val="22"/>
                <w:szCs w:val="22"/>
                <w:lang w:val="en-US"/>
              </w:rPr>
            </w:pPr>
            <w:r w:rsidRPr="00AA4188">
              <w:rPr>
                <w:lang w:val="en-US"/>
              </w:rPr>
              <w:t>resource allocation in frequency domain for PDSCH/CSI-RS across two DL subbands in SBFD symbols</w:t>
            </w:r>
          </w:p>
          <w:p w14:paraId="0297960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handling of unaligned boundaries between SBFD subband(s) and RBG, CSI reporting subband, CSI-RS resource, PRG</w:t>
            </w:r>
          </w:p>
          <w:p w14:paraId="0C6312DD"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Enhancements on physical channels/signals and procedure across SBFD symbols and non-SBFD symbols in different slots, where each transmission/reception within a slot has either all SBFD or all non-SBFD symbols, including</w:t>
            </w:r>
          </w:p>
          <w:p w14:paraId="4FD761FB"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resource allocation in frequency domain for transmission or reception in SBFD symbols and non-SBFD symbols with different available frequency resource in different slots</w:t>
            </w:r>
          </w:p>
          <w:p w14:paraId="14D6C5C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CSI report of which associated CSI-RS instances occur in both SBFD symbols and non-SBFD symbols in different slots</w:t>
            </w:r>
          </w:p>
          <w:p w14:paraId="0E6E0131"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Configurations for SRS, PUCCH and PUSCH on SBFD symbols and non-SBFD symbols, e.g., resources, frequency hopping parameters, UL power control parameters and/or beam/spatial relation</w:t>
            </w:r>
          </w:p>
          <w:p w14:paraId="2D307A7C" w14:textId="77777777" w:rsidR="00244CEB" w:rsidRPr="00523CAE" w:rsidRDefault="00244CEB" w:rsidP="00A913FD">
            <w:pPr>
              <w:pStyle w:val="ListParagraph"/>
              <w:numPr>
                <w:ilvl w:val="0"/>
                <w:numId w:val="9"/>
              </w:numPr>
              <w:rPr>
                <w:rFonts w:ascii="Calibri" w:hAnsi="Calibri" w:cs="Calibri"/>
                <w:sz w:val="22"/>
                <w:szCs w:val="22"/>
                <w:highlight w:val="yellow"/>
              </w:rPr>
            </w:pPr>
            <w:r w:rsidRPr="00AA4188">
              <w:rPr>
                <w:highlight w:val="yellow"/>
                <w:lang w:val="en-GB"/>
              </w:rPr>
              <w:t>Collision handling between DL reception in DL subband(s) and UL transmission in UL subband in a SBFD symbol</w:t>
            </w:r>
          </w:p>
        </w:tc>
      </w:tr>
    </w:tbl>
    <w:p w14:paraId="6AA25B0C" w14:textId="77777777" w:rsidR="00244CEB" w:rsidRPr="006F020C" w:rsidRDefault="00244CEB" w:rsidP="00244CEB"/>
    <w:p w14:paraId="399228D6" w14:textId="77777777" w:rsidR="009175BB" w:rsidRDefault="00244CEB" w:rsidP="00244CEB">
      <w:r w:rsidRPr="00F57E40">
        <w:t>The fact that the gNB has full-duplex capabilities (i.e. can transmit and receive at the same time), while the UE remains half-duplex, introduces new challenges in terms of UL-DL colision handling at the UE-side, as compared to existing UE operation in legacy TDD bands. This topic was discussed in the Rel-18 SI phase, but no agreements were reached on which specific collision cases need to be further analysed or studied.</w:t>
      </w:r>
      <w:r w:rsidR="004F405C">
        <w:t xml:space="preserve"> </w:t>
      </w:r>
    </w:p>
    <w:p w14:paraId="0BFD99EB" w14:textId="3BE297AF" w:rsidR="00D0765C" w:rsidRDefault="008176E9" w:rsidP="00244CEB">
      <w:r>
        <w:t xml:space="preserve">Before going into the details, we think it is relevant to first describe </w:t>
      </w:r>
      <w:r w:rsidR="0062484F">
        <w:t>existing collision rules according to current specifications.</w:t>
      </w:r>
      <w:r>
        <w:t xml:space="preserve">  </w:t>
      </w:r>
      <w:r w:rsidR="00244CEB" w:rsidRPr="00171797">
        <w:t xml:space="preserve">For unpaired TDD spectrum, </w:t>
      </w:r>
      <w:r w:rsidR="00730BAC">
        <w:t>several</w:t>
      </w:r>
      <w:r w:rsidR="00244CEB">
        <w:t xml:space="preserve"> rules are </w:t>
      </w:r>
      <w:r w:rsidR="005642F2">
        <w:t xml:space="preserve">defined primarily targeting </w:t>
      </w:r>
      <w:r w:rsidR="00244CEB">
        <w:t xml:space="preserve">dynamic or flexible TDD operation where some OFDM symbols are assumed as flexible by the higher </w:t>
      </w:r>
      <w:proofErr w:type="gramStart"/>
      <w:r w:rsidR="00244CEB">
        <w:t>layers, and</w:t>
      </w:r>
      <w:proofErr w:type="gramEnd"/>
      <w:r w:rsidR="00244CEB">
        <w:t xml:space="preserve"> can be more dynamically switched between UL and DL at the lower layers</w:t>
      </w:r>
      <w:r w:rsidR="00244CEB" w:rsidRPr="00171797">
        <w:t xml:space="preserve">. </w:t>
      </w:r>
      <w:r w:rsidR="00244CEB">
        <w:t>T</w:t>
      </w:r>
      <w:r w:rsidR="00244CEB" w:rsidRPr="00171797">
        <w:t>hose rules are primarily defined in TS 38.213 and generally differentiate between a dynamically scheduled signal (e.g. UL or DL transmission triggered by a downlink control information (DCI) reception) and semi-static or higher-layer configured signal (UL or DL transmission not triggered by DCI, e.g. PRACH, SRS or periodic configured-grant PUSCH).</w:t>
      </w:r>
      <w:r w:rsidR="00244CEB">
        <w:t xml:space="preserve"> </w:t>
      </w:r>
      <w:r w:rsidR="007465DC">
        <w:fldChar w:fldCharType="begin"/>
      </w:r>
      <w:r w:rsidR="007465DC">
        <w:instrText xml:space="preserve"> REF _Ref163243018 \h </w:instrText>
      </w:r>
      <w:r w:rsidR="007465DC">
        <w:fldChar w:fldCharType="separate"/>
      </w:r>
      <w:r w:rsidR="00ED283A">
        <w:t xml:space="preserve">Table </w:t>
      </w:r>
      <w:r w:rsidR="00ED283A">
        <w:rPr>
          <w:noProof/>
        </w:rPr>
        <w:t>1</w:t>
      </w:r>
      <w:r w:rsidR="007465DC">
        <w:fldChar w:fldCharType="end"/>
      </w:r>
      <w:r w:rsidR="00741DF2">
        <w:t xml:space="preserve"> lists different relevant </w:t>
      </w:r>
      <w:r w:rsidR="00F0713B">
        <w:t xml:space="preserve">UL-DL </w:t>
      </w:r>
      <w:r w:rsidR="00741DF2">
        <w:t>collision cases</w:t>
      </w:r>
      <w:r w:rsidR="00F74931">
        <w:t xml:space="preserve"> </w:t>
      </w:r>
      <w:r w:rsidR="00F1122F">
        <w:t>with</w:t>
      </w:r>
      <w:r w:rsidR="00F74931">
        <w:t xml:space="preserve"> corresponding handling as per current Rel-18 specifications</w:t>
      </w:r>
      <w:r w:rsidR="00F1122F">
        <w:t xml:space="preserve">, as well as potential areas for improvement that should be considered for SBFD-capable cells </w:t>
      </w:r>
      <w:r w:rsidR="005F24DD">
        <w:t>using Rel-19 specifications.</w:t>
      </w:r>
    </w:p>
    <w:p w14:paraId="0FC52485" w14:textId="533DA633" w:rsidR="00262E30" w:rsidRDefault="00262E30" w:rsidP="0055606C">
      <w:pPr>
        <w:pStyle w:val="Caption"/>
        <w:keepNext/>
        <w:jc w:val="center"/>
      </w:pPr>
      <w:bookmarkStart w:id="1298" w:name="_Ref163243018"/>
      <w:r>
        <w:t xml:space="preserve">Table </w:t>
      </w:r>
      <w:r>
        <w:fldChar w:fldCharType="begin"/>
      </w:r>
      <w:r>
        <w:instrText xml:space="preserve"> SEQ Table \* ARABIC </w:instrText>
      </w:r>
      <w:r>
        <w:fldChar w:fldCharType="separate"/>
      </w:r>
      <w:r w:rsidR="00ED283A">
        <w:rPr>
          <w:noProof/>
        </w:rPr>
        <w:t>1</w:t>
      </w:r>
      <w:r>
        <w:rPr>
          <w:noProof/>
        </w:rPr>
        <w:fldChar w:fldCharType="end"/>
      </w:r>
      <w:bookmarkEnd w:id="1298"/>
      <w:r>
        <w:t>: UL-DL collision cases</w:t>
      </w:r>
    </w:p>
    <w:tbl>
      <w:tblPr>
        <w:tblStyle w:val="TableGrid"/>
        <w:tblW w:w="0" w:type="auto"/>
        <w:tblLook w:val="04A0" w:firstRow="1" w:lastRow="0" w:firstColumn="1" w:lastColumn="0" w:noHBand="0" w:noVBand="1"/>
      </w:tblPr>
      <w:tblGrid>
        <w:gridCol w:w="1838"/>
        <w:gridCol w:w="3686"/>
        <w:gridCol w:w="4013"/>
      </w:tblGrid>
      <w:tr w:rsidR="005F24DD" w14:paraId="22C74433" w14:textId="77777777" w:rsidTr="006C0158">
        <w:trPr>
          <w:trHeight w:val="426"/>
        </w:trPr>
        <w:tc>
          <w:tcPr>
            <w:tcW w:w="1838" w:type="dxa"/>
            <w:shd w:val="clear" w:color="auto" w:fill="D9D9D9" w:themeFill="background1" w:themeFillShade="D9"/>
            <w:vAlign w:val="center"/>
          </w:tcPr>
          <w:p w14:paraId="1916B139" w14:textId="09717B88" w:rsidR="00262E30" w:rsidRPr="009F2708" w:rsidRDefault="00262E30" w:rsidP="00A913FD">
            <w:pPr>
              <w:spacing w:after="120"/>
              <w:rPr>
                <w:b/>
                <w:bCs/>
              </w:rPr>
            </w:pPr>
            <w:r w:rsidRPr="009F2708">
              <w:rPr>
                <w:b/>
                <w:bCs/>
              </w:rPr>
              <w:t>Collision case</w:t>
            </w:r>
          </w:p>
        </w:tc>
        <w:tc>
          <w:tcPr>
            <w:tcW w:w="3686" w:type="dxa"/>
            <w:shd w:val="clear" w:color="auto" w:fill="D9D9D9" w:themeFill="background1" w:themeFillShade="D9"/>
            <w:vAlign w:val="center"/>
          </w:tcPr>
          <w:p w14:paraId="1699A64F" w14:textId="77777777" w:rsidR="00262E30" w:rsidRPr="00171455" w:rsidRDefault="00262E30" w:rsidP="00A913FD">
            <w:pPr>
              <w:spacing w:after="120"/>
              <w:rPr>
                <w:b/>
                <w:bCs/>
              </w:rPr>
            </w:pPr>
            <w:r w:rsidRPr="00171455">
              <w:rPr>
                <w:b/>
                <w:bCs/>
              </w:rPr>
              <w:t>Current (Rel-18) handling</w:t>
            </w:r>
          </w:p>
        </w:tc>
        <w:tc>
          <w:tcPr>
            <w:tcW w:w="4013" w:type="dxa"/>
            <w:shd w:val="clear" w:color="auto" w:fill="D9D9D9" w:themeFill="background1" w:themeFillShade="D9"/>
            <w:vAlign w:val="center"/>
          </w:tcPr>
          <w:p w14:paraId="1F8DECEF" w14:textId="77777777" w:rsidR="00262E30" w:rsidRPr="007B321A" w:rsidRDefault="00262E30" w:rsidP="00A913FD">
            <w:pPr>
              <w:spacing w:after="120"/>
              <w:rPr>
                <w:b/>
                <w:bCs/>
              </w:rPr>
            </w:pPr>
            <w:r w:rsidRPr="007B321A">
              <w:rPr>
                <w:b/>
                <w:bCs/>
              </w:rPr>
              <w:t>Potential SBFD-specific challenges</w:t>
            </w:r>
            <w:r>
              <w:rPr>
                <w:b/>
                <w:bCs/>
              </w:rPr>
              <w:t xml:space="preserve"> or areas for improvement</w:t>
            </w:r>
          </w:p>
        </w:tc>
      </w:tr>
      <w:tr w:rsidR="008F7257" w14:paraId="3A29CF2E" w14:textId="77777777" w:rsidTr="006C0158">
        <w:trPr>
          <w:trHeight w:val="663"/>
        </w:trPr>
        <w:tc>
          <w:tcPr>
            <w:tcW w:w="1838" w:type="dxa"/>
            <w:shd w:val="clear" w:color="auto" w:fill="F2F2F2" w:themeFill="background1" w:themeFillShade="F2"/>
          </w:tcPr>
          <w:p w14:paraId="78DE2EF2" w14:textId="7D72F39D" w:rsidR="008F7257" w:rsidRDefault="008F7257" w:rsidP="001F50AD">
            <w:pPr>
              <w:pStyle w:val="ListParagraph"/>
              <w:numPr>
                <w:ilvl w:val="0"/>
                <w:numId w:val="14"/>
              </w:numPr>
              <w:ind w:left="0"/>
              <w:jc w:val="left"/>
            </w:pPr>
            <w:r>
              <w:t xml:space="preserve">Case 1: </w:t>
            </w:r>
            <w:r w:rsidRPr="009F2708">
              <w:t>Dynamic DL vs semi-static UL</w:t>
            </w:r>
          </w:p>
        </w:tc>
        <w:tc>
          <w:tcPr>
            <w:tcW w:w="3686" w:type="dxa"/>
          </w:tcPr>
          <w:p w14:paraId="7EBBED3A" w14:textId="3DF8C386" w:rsidR="008F7257" w:rsidRDefault="008F7257" w:rsidP="008F7257">
            <w:pPr>
              <w:spacing w:after="120"/>
            </w:pPr>
            <w:r w:rsidRPr="00D0752F">
              <w:t>UE prioritizes the scheduled DL reception</w:t>
            </w:r>
            <w:r>
              <w:t xml:space="preserve">, </w:t>
            </w:r>
            <w:r w:rsidRPr="00D0752F">
              <w:t xml:space="preserve">with the condition that the PDCCH scheduling the DL receptions occurs at least </w:t>
            </w:r>
            <m:oMath>
              <m:sSub>
                <m:sSubPr>
                  <m:ctrlPr>
                    <w:rPr>
                      <w:rFonts w:ascii="Cambria Math" w:hAnsi="Cambria Math" w:cstheme="minorHAnsi"/>
                      <w:i/>
                      <w:iCs/>
                      <w:szCs w:val="22"/>
                    </w:rPr>
                  </m:ctrlPr>
                </m:sSubPr>
                <m:e>
                  <m:r>
                    <w:rPr>
                      <w:rFonts w:ascii="Cambria Math" w:hAnsi="Cambria Math" w:cstheme="minorHAnsi"/>
                      <w:szCs w:val="22"/>
                    </w:rPr>
                    <m:t>T</m:t>
                  </m:r>
                </m:e>
                <m:sub>
                  <m:r>
                    <w:rPr>
                      <w:rFonts w:ascii="Cambria Math" w:hAnsi="Cambria Math" w:cstheme="minorHAnsi"/>
                      <w:szCs w:val="22"/>
                    </w:rPr>
                    <m:t>proc,2 </m:t>
                  </m:r>
                </m:sub>
              </m:sSub>
            </m:oMath>
            <w:r w:rsidRPr="00D0752F">
              <w:t xml:space="preserve">before the </w:t>
            </w:r>
            <w:r>
              <w:t>semi-static</w:t>
            </w:r>
            <w:r w:rsidRPr="00D0752F">
              <w:t xml:space="preserve"> UL transmission.</w:t>
            </w:r>
            <w:r>
              <w:t xml:space="preserve"> </w:t>
            </w:r>
            <m:oMath>
              <m:sSub>
                <m:sSubPr>
                  <m:ctrlPr>
                    <w:rPr>
                      <w:rFonts w:ascii="Cambria Math" w:hAnsi="Cambria Math" w:cs="Cambria Math"/>
                      <w:i/>
                      <w:iCs/>
                    </w:rPr>
                  </m:ctrlPr>
                </m:sSubPr>
                <m:e>
                  <m:r>
                    <w:rPr>
                      <w:rFonts w:ascii="Cambria Math" w:hAnsi="Cambria Math" w:cs="Cambria Math"/>
                    </w:rPr>
                    <m:t>T</m:t>
                  </m:r>
                </m:e>
                <m:sub>
                  <m:r>
                    <w:rPr>
                      <w:rFonts w:ascii="Cambria Math" w:hAnsi="Cambria Math" w:cs="Cambria Math"/>
                    </w:rPr>
                    <m:t>proc,2 </m:t>
                  </m:r>
                </m:sub>
              </m:sSub>
            </m:oMath>
            <w:r w:rsidRPr="007704C0">
              <w:rPr>
                <w:rFonts w:cstheme="minorHAnsi"/>
              </w:rPr>
              <w:t xml:space="preserve"> is </w:t>
            </w:r>
            <w:r>
              <w:rPr>
                <w:rFonts w:cstheme="minorHAnsi"/>
              </w:rPr>
              <w:t xml:space="preserve">defined in TS 38.214 as </w:t>
            </w:r>
            <w:r w:rsidRPr="007704C0">
              <w:rPr>
                <w:rFonts w:cstheme="minorHAnsi"/>
              </w:rPr>
              <w:t xml:space="preserve">12 + 1 </w:t>
            </w:r>
            <w:r>
              <w:rPr>
                <w:rFonts w:cstheme="minorHAnsi"/>
              </w:rPr>
              <w:t>OFDM symbols</w:t>
            </w:r>
            <w:r w:rsidRPr="007704C0">
              <w:rPr>
                <w:rFonts w:cstheme="minorHAnsi"/>
              </w:rPr>
              <w:t xml:space="preserve"> for 30 kHz </w:t>
            </w:r>
            <w:r>
              <w:rPr>
                <w:rFonts w:cstheme="minorHAnsi"/>
              </w:rPr>
              <w:t xml:space="preserve">subcarrier spacing, </w:t>
            </w:r>
          </w:p>
        </w:tc>
        <w:tc>
          <w:tcPr>
            <w:tcW w:w="4013" w:type="dxa"/>
          </w:tcPr>
          <w:p w14:paraId="0A88B8E5" w14:textId="09866248" w:rsidR="008F7257" w:rsidRDefault="008F7257" w:rsidP="008C638D">
            <w:pPr>
              <w:spacing w:after="120"/>
            </w:pPr>
            <w:r w:rsidRPr="06BB97D6">
              <w:rPr>
                <w:rFonts w:cstheme="minorBidi"/>
              </w:rPr>
              <w:lastRenderedPageBreak/>
              <w:t xml:space="preserve">DL cross-slot scheduling (i.e. with k0&gt;0) is required in current specs to overwrite UL transmission. </w:t>
            </w:r>
            <w:r>
              <w:rPr>
                <w:rFonts w:cstheme="minorHAnsi"/>
              </w:rPr>
              <w:t xml:space="preserve">Frequent semi-static UL </w:t>
            </w:r>
            <w:r>
              <w:rPr>
                <w:rFonts w:cstheme="minorHAnsi"/>
              </w:rPr>
              <w:lastRenderedPageBreak/>
              <w:t>transmissions would limit/constrain gNB DL scheduling flexibility.</w:t>
            </w:r>
          </w:p>
        </w:tc>
      </w:tr>
      <w:tr w:rsidR="008F7257" w14:paraId="39C1C7BE" w14:textId="77777777" w:rsidTr="006C0158">
        <w:trPr>
          <w:trHeight w:val="663"/>
        </w:trPr>
        <w:tc>
          <w:tcPr>
            <w:tcW w:w="1838" w:type="dxa"/>
            <w:shd w:val="clear" w:color="auto" w:fill="F2F2F2" w:themeFill="background1" w:themeFillShade="F2"/>
          </w:tcPr>
          <w:p w14:paraId="519014EB" w14:textId="13986CDC" w:rsidR="008F7257" w:rsidRDefault="008F7257" w:rsidP="001F50AD">
            <w:pPr>
              <w:pStyle w:val="ListParagraph"/>
              <w:numPr>
                <w:ilvl w:val="0"/>
                <w:numId w:val="14"/>
              </w:numPr>
              <w:ind w:left="0"/>
              <w:jc w:val="left"/>
            </w:pPr>
            <w:r>
              <w:lastRenderedPageBreak/>
              <w:t xml:space="preserve">Case 2: </w:t>
            </w:r>
            <w:r w:rsidRPr="009F2708">
              <w:t xml:space="preserve">Dynamic </w:t>
            </w:r>
            <w:r>
              <w:t>U</w:t>
            </w:r>
            <w:r w:rsidRPr="009F2708">
              <w:t xml:space="preserve">L vs semi-static </w:t>
            </w:r>
            <w:r>
              <w:t>D</w:t>
            </w:r>
            <w:r w:rsidRPr="009F2708">
              <w:t>L</w:t>
            </w:r>
          </w:p>
        </w:tc>
        <w:tc>
          <w:tcPr>
            <w:tcW w:w="3686" w:type="dxa"/>
          </w:tcPr>
          <w:p w14:paraId="7544EFA5" w14:textId="5994DCC2" w:rsidR="008F7257" w:rsidRPr="000303BA" w:rsidRDefault="008F7257" w:rsidP="008F7257">
            <w:pPr>
              <w:spacing w:after="120"/>
            </w:pPr>
            <w:r>
              <w:t>Dynamic UL transmission is prioritized, e.g. PDCCH would not be monitored in slots where there are scheduled overlapping UL transmissions</w:t>
            </w:r>
          </w:p>
        </w:tc>
        <w:tc>
          <w:tcPr>
            <w:tcW w:w="4013" w:type="dxa"/>
          </w:tcPr>
          <w:p w14:paraId="59269F80" w14:textId="3EE5D817" w:rsidR="008F7257" w:rsidRDefault="008F7257" w:rsidP="008F7257">
            <w:pPr>
              <w:spacing w:after="120"/>
            </w:pPr>
            <w:r>
              <w:t xml:space="preserve">It is reasonable to have similar handling in SBFD Rel-19 cell as well. </w:t>
            </w:r>
            <w:r w:rsidRPr="00FE0DF7">
              <w:t>In case of dynamic UL transmission with repetition, it can be considered whether UL transmission on some SBFD slots may be skipped, to prioritize DL PDCCH/PDSCH reception.</w:t>
            </w:r>
          </w:p>
        </w:tc>
      </w:tr>
      <w:tr w:rsidR="008F7257" w14:paraId="600E8D1D" w14:textId="77777777" w:rsidTr="006C0158">
        <w:trPr>
          <w:trHeight w:val="663"/>
        </w:trPr>
        <w:tc>
          <w:tcPr>
            <w:tcW w:w="1838" w:type="dxa"/>
            <w:shd w:val="clear" w:color="auto" w:fill="F2F2F2" w:themeFill="background1" w:themeFillShade="F2"/>
          </w:tcPr>
          <w:p w14:paraId="5A18A07C" w14:textId="45C6D073" w:rsidR="008F7257" w:rsidRDefault="008F7257" w:rsidP="001F50AD">
            <w:pPr>
              <w:pStyle w:val="ListParagraph"/>
              <w:numPr>
                <w:ilvl w:val="0"/>
                <w:numId w:val="14"/>
              </w:numPr>
              <w:ind w:left="0"/>
              <w:jc w:val="left"/>
            </w:pPr>
            <w:r>
              <w:t>Case 3: Semi-static DL vs Semi-static UL</w:t>
            </w:r>
          </w:p>
        </w:tc>
        <w:tc>
          <w:tcPr>
            <w:tcW w:w="3686" w:type="dxa"/>
          </w:tcPr>
          <w:p w14:paraId="77379C52" w14:textId="77777777" w:rsidR="008F7257" w:rsidRDefault="008F7257" w:rsidP="008F7257">
            <w:pPr>
              <w:spacing w:after="120"/>
            </w:pPr>
            <w:r>
              <w:t xml:space="preserve">Defined as an error-case (i.e. to be prevented by gNB configuration) for symbols configured as </w:t>
            </w:r>
            <w:r>
              <w:rPr>
                <w:i/>
                <w:iCs/>
              </w:rPr>
              <w:t>flexible</w:t>
            </w:r>
            <w:r w:rsidRPr="004F0E9E">
              <w:t>.</w:t>
            </w:r>
          </w:p>
          <w:p w14:paraId="7DD1946D" w14:textId="2B75001C" w:rsidR="008F7257" w:rsidRDefault="008F7257" w:rsidP="008F7257">
            <w:pPr>
              <w:spacing w:after="120"/>
            </w:pPr>
            <w:r>
              <w:t xml:space="preserve">Reasonable assumption for legacy TDD operation with </w:t>
            </w:r>
            <w:r w:rsidRPr="00693779">
              <w:t>flexible</w:t>
            </w:r>
            <w:r w:rsidRPr="007064D2">
              <w:t xml:space="preserve"> symbols</w:t>
            </w:r>
            <w:r>
              <w:t xml:space="preserve"> as the gNB is </w:t>
            </w:r>
            <w:r w:rsidRPr="00C92584">
              <w:rPr>
                <w:i/>
                <w:iCs/>
              </w:rPr>
              <w:t>half-duplex</w:t>
            </w:r>
            <w:r>
              <w:t>, so it cannot transmit and receive at the same time.</w:t>
            </w:r>
          </w:p>
        </w:tc>
        <w:tc>
          <w:tcPr>
            <w:tcW w:w="4013" w:type="dxa"/>
          </w:tcPr>
          <w:p w14:paraId="4291F1A3" w14:textId="77777777" w:rsidR="008F7257" w:rsidRDefault="008F7257" w:rsidP="008F7257">
            <w:pPr>
              <w:spacing w:after="120"/>
            </w:pPr>
            <w:r>
              <w:t xml:space="preserve">Considering SBFD gNB is now full-duplex, some overlapping cases could be allowed in </w:t>
            </w:r>
            <w:r>
              <w:rPr>
                <w:i/>
                <w:iCs/>
              </w:rPr>
              <w:t xml:space="preserve">SBFD-symbols. </w:t>
            </w:r>
            <w:r>
              <w:t>This makes the configuration of semi-static PDCCH, PUCCH, PUSCH and other signals less cumbersome for the gNB.</w:t>
            </w:r>
          </w:p>
          <w:p w14:paraId="4092F003" w14:textId="004271DA" w:rsidR="008F7257" w:rsidRDefault="008F7257" w:rsidP="008F7257">
            <w:pPr>
              <w:spacing w:after="120"/>
            </w:pPr>
            <w:r w:rsidRPr="00467028">
              <w:t xml:space="preserve">For </w:t>
            </w:r>
            <w:r>
              <w:t xml:space="preserve">example, </w:t>
            </w:r>
            <w:r w:rsidRPr="00313774">
              <w:t xml:space="preserve">semi-static UL transmissions </w:t>
            </w:r>
            <w:r>
              <w:t>could</w:t>
            </w:r>
            <w:r w:rsidRPr="00313774">
              <w:t xml:space="preserve"> be prioritized over semi-static DL transmissions, given that the SBFD slots </w:t>
            </w:r>
            <w:r>
              <w:t>are introduced primarily</w:t>
            </w:r>
            <w:r w:rsidRPr="00313774">
              <w:t xml:space="preserve"> for improving UL coverage</w:t>
            </w:r>
            <w:r w:rsidR="006015B4">
              <w:t>.</w:t>
            </w:r>
            <w:r w:rsidRPr="00313774">
              <w:t xml:space="preserve"> </w:t>
            </w:r>
          </w:p>
        </w:tc>
      </w:tr>
      <w:tr w:rsidR="008F7257" w14:paraId="5CE1C6B4" w14:textId="77777777" w:rsidTr="006C0158">
        <w:trPr>
          <w:trHeight w:val="663"/>
        </w:trPr>
        <w:tc>
          <w:tcPr>
            <w:tcW w:w="1838" w:type="dxa"/>
            <w:shd w:val="clear" w:color="auto" w:fill="F2F2F2" w:themeFill="background1" w:themeFillShade="F2"/>
          </w:tcPr>
          <w:p w14:paraId="29486C33" w14:textId="1C80900F" w:rsidR="008F7257" w:rsidRDefault="008F7257" w:rsidP="001F50AD">
            <w:pPr>
              <w:pStyle w:val="ListParagraph"/>
              <w:numPr>
                <w:ilvl w:val="0"/>
                <w:numId w:val="14"/>
              </w:numPr>
              <w:ind w:left="0"/>
              <w:jc w:val="left"/>
            </w:pPr>
            <w:r>
              <w:t xml:space="preserve">Case 4: </w:t>
            </w:r>
            <w:r w:rsidRPr="009F2708">
              <w:t>Dynamic UL vs dynamic DL</w:t>
            </w:r>
          </w:p>
        </w:tc>
        <w:tc>
          <w:tcPr>
            <w:tcW w:w="3686" w:type="dxa"/>
          </w:tcPr>
          <w:p w14:paraId="5A6BB21F" w14:textId="0B23574F" w:rsidR="008F7257" w:rsidRDefault="008F7257" w:rsidP="008F7257">
            <w:pPr>
              <w:spacing w:after="120"/>
            </w:pPr>
            <w:r>
              <w:t>Defined as an error-case (i.e. to be prevented by gNB scheduling). Reasonable assumption since the UE is half-duplex.</w:t>
            </w:r>
          </w:p>
        </w:tc>
        <w:tc>
          <w:tcPr>
            <w:tcW w:w="4013" w:type="dxa"/>
          </w:tcPr>
          <w:p w14:paraId="709D480B" w14:textId="65D92C97" w:rsidR="008F7257" w:rsidRDefault="008F7257" w:rsidP="008F7257">
            <w:pPr>
              <w:spacing w:after="120"/>
            </w:pPr>
            <w:r w:rsidRPr="00A56240">
              <w:t>Legacy behaviour can be kept for SBFD-aware UEs since scheduler is anyway under gNB control.</w:t>
            </w:r>
          </w:p>
        </w:tc>
      </w:tr>
      <w:tr w:rsidR="008F7257" w14:paraId="62FC5AA3" w14:textId="77777777" w:rsidTr="006C0158">
        <w:trPr>
          <w:trHeight w:val="670"/>
        </w:trPr>
        <w:tc>
          <w:tcPr>
            <w:tcW w:w="1838" w:type="dxa"/>
            <w:shd w:val="clear" w:color="auto" w:fill="F2F2F2" w:themeFill="background1" w:themeFillShade="F2"/>
          </w:tcPr>
          <w:p w14:paraId="5C90D935" w14:textId="57909437" w:rsidR="008F7257" w:rsidRDefault="008F7257" w:rsidP="001F50AD">
            <w:pPr>
              <w:pStyle w:val="ListParagraph"/>
              <w:numPr>
                <w:ilvl w:val="0"/>
                <w:numId w:val="14"/>
              </w:numPr>
              <w:ind w:left="0"/>
              <w:jc w:val="left"/>
            </w:pPr>
            <w:r>
              <w:t xml:space="preserve">Case 5: </w:t>
            </w:r>
            <w:r w:rsidRPr="00262E30">
              <w:t>Dynamic</w:t>
            </w:r>
            <w:r>
              <w:t>/semi-static</w:t>
            </w:r>
            <w:r w:rsidRPr="00262E30">
              <w:t xml:space="preserve"> UL vs. SSB reception</w:t>
            </w:r>
          </w:p>
        </w:tc>
        <w:tc>
          <w:tcPr>
            <w:tcW w:w="3686" w:type="dxa"/>
          </w:tcPr>
          <w:p w14:paraId="6092E961" w14:textId="77777777" w:rsidR="008F7257" w:rsidRDefault="008F7257" w:rsidP="008F7257">
            <w:pPr>
              <w:spacing w:after="120"/>
            </w:pPr>
            <w:r>
              <w:t xml:space="preserve">TS 38.213: </w:t>
            </w:r>
            <w:r w:rsidRPr="00262E30">
              <w:t xml:space="preserve">for a set of symbols of a slot corresponding to SSB indices indicated in </w:t>
            </w:r>
            <w:r w:rsidRPr="00467028">
              <w:rPr>
                <w:i/>
              </w:rPr>
              <w:t>ssb-PositionsInBurst</w:t>
            </w:r>
            <w:r w:rsidRPr="00262E30">
              <w:t>, the UE is not expected to detect a DCI format 2_0 with an SFI-index field value indicating the set of symbols of the slot as uplink.</w:t>
            </w:r>
          </w:p>
          <w:p w14:paraId="3BE99CB9" w14:textId="7F10218D" w:rsidR="008F7257" w:rsidRDefault="008F7257" w:rsidP="008F7257">
            <w:pPr>
              <w:spacing w:after="120"/>
            </w:pPr>
            <w:r w:rsidRPr="006E2422">
              <w:t>TS 38.133</w:t>
            </w:r>
            <w:r>
              <w:t xml:space="preserve"> furthermore describes </w:t>
            </w:r>
            <w:r w:rsidRPr="006E2422">
              <w:t>different conditions under which scheduling restrictions are applicable</w:t>
            </w:r>
            <w:r>
              <w:t>.</w:t>
            </w:r>
          </w:p>
        </w:tc>
        <w:tc>
          <w:tcPr>
            <w:tcW w:w="4013" w:type="dxa"/>
          </w:tcPr>
          <w:p w14:paraId="0C2E3037" w14:textId="5AD7F889" w:rsidR="008F7257" w:rsidRDefault="008F7257" w:rsidP="008F7257">
            <w:pPr>
              <w:spacing w:after="120"/>
            </w:pPr>
            <w:r w:rsidRPr="00262E30">
              <w:t>SSBs are measured by UEs in IDLE and CONNECTED mode. The gNB is not aware of all UEs that could suffer from UE-to-UE interference during SSB measurement</w:t>
            </w:r>
            <w:r>
              <w:t xml:space="preserve"> due to potential UL transmissions in these symbols. </w:t>
            </w:r>
            <w:r w:rsidRPr="009E3F8F">
              <w:t xml:space="preserve">On the other hand, SSBs are transmitted with quite high periodicity and </w:t>
            </w:r>
            <w:r w:rsidR="001554C4">
              <w:t xml:space="preserve">always </w:t>
            </w:r>
            <w:r w:rsidRPr="009E3F8F">
              <w:t>not allowing UL transmissions could degrade the performance of SBFD.</w:t>
            </w:r>
          </w:p>
        </w:tc>
      </w:tr>
    </w:tbl>
    <w:p w14:paraId="062E02F3" w14:textId="77777777" w:rsidR="00262E30" w:rsidRDefault="00262E30" w:rsidP="00262E30"/>
    <w:p w14:paraId="38678866" w14:textId="20F56CF5" w:rsidR="00DB313D" w:rsidRDefault="00DB313D" w:rsidP="00DB313D">
      <w:r>
        <w:t>In RAN1#116, options for collision handling and collision cases to be addressed were agreed as follows:</w:t>
      </w:r>
    </w:p>
    <w:tbl>
      <w:tblPr>
        <w:tblStyle w:val="TableGrid"/>
        <w:tblW w:w="0" w:type="auto"/>
        <w:tblLook w:val="04A0" w:firstRow="1" w:lastRow="0" w:firstColumn="1" w:lastColumn="0" w:noHBand="0" w:noVBand="1"/>
      </w:tblPr>
      <w:tblGrid>
        <w:gridCol w:w="9629"/>
      </w:tblGrid>
      <w:tr w:rsidR="00DB313D" w14:paraId="67EAEC8A" w14:textId="77777777">
        <w:tc>
          <w:tcPr>
            <w:tcW w:w="9629" w:type="dxa"/>
          </w:tcPr>
          <w:p w14:paraId="76E88DF6" w14:textId="77777777" w:rsidR="00DB313D" w:rsidRPr="009624A1" w:rsidRDefault="00DB313D">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9B1F8F" w14:textId="77777777" w:rsidR="00DB313D" w:rsidRPr="009624A1" w:rsidRDefault="00DB313D">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w:t>
            </w:r>
            <w:r w:rsidRPr="009624A1">
              <w:rPr>
                <w:rFonts w:ascii="Times" w:eastAsia="Malgun Gothic" w:hAnsi="Times"/>
                <w:lang w:val="en-GB" w:eastAsia="zh-CN"/>
              </w:rPr>
              <w:t>an</w:t>
            </w:r>
            <w:r w:rsidRPr="009624A1">
              <w:rPr>
                <w:rFonts w:ascii="Times" w:eastAsia="Malgun Gothic" w:hAnsi="Times"/>
                <w:lang w:val="en-GB" w:eastAsia="ko-KR"/>
              </w:rPr>
              <w:t xml:space="preserve"> SBFD symbol,</w:t>
            </w:r>
            <w:r w:rsidRPr="009624A1">
              <w:rPr>
                <w:rFonts w:ascii="Times" w:eastAsia="Malgun Gothic" w:hAnsi="Times"/>
                <w:lang w:val="en-GB" w:eastAsia="zh-CN"/>
              </w:rPr>
              <w:t xml:space="preserve"> consider the following options to determine link direction, i.e. whether to transmit or to receive in the SBFD symbol.</w:t>
            </w:r>
            <w:r w:rsidRPr="009624A1">
              <w:rPr>
                <w:rFonts w:ascii="Times" w:eastAsia="Malgun Gothic" w:hAnsi="Times"/>
                <w:lang w:val="en-GB" w:eastAsia="ko-KR"/>
              </w:rPr>
              <w:t xml:space="preserve"> </w:t>
            </w:r>
          </w:p>
          <w:p w14:paraId="2416A145"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Option 1: UE determines link direction based on configured/scheduled transmissions/receptions and collision handling (if any).</w:t>
            </w:r>
          </w:p>
          <w:p w14:paraId="13359243"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Option 2: link direction is indicated by gNB explicitly.</w:t>
            </w:r>
          </w:p>
          <w:p w14:paraId="0938BEAE" w14:textId="77777777" w:rsidR="00DB313D" w:rsidRPr="009624A1" w:rsidRDefault="00DB313D">
            <w:pPr>
              <w:spacing w:after="0"/>
              <w:rPr>
                <w:rFonts w:ascii="Times" w:eastAsia="Malgun Gothic" w:hAnsi="Times"/>
                <w:lang w:val="en-GB" w:eastAsia="zh-CN"/>
              </w:rPr>
            </w:pPr>
            <w:r w:rsidRPr="009624A1">
              <w:rPr>
                <w:rFonts w:ascii="Times" w:eastAsia="Malgun Gothic" w:hAnsi="Times"/>
                <w:lang w:val="en-GB" w:eastAsia="zh-CN"/>
              </w:rPr>
              <w:t xml:space="preserve">Other options are not precluded. </w:t>
            </w:r>
          </w:p>
          <w:p w14:paraId="60F7BE60" w14:textId="77777777" w:rsidR="00DB313D" w:rsidRPr="009624A1" w:rsidRDefault="00DB313D">
            <w:pPr>
              <w:spacing w:after="0"/>
              <w:rPr>
                <w:rFonts w:ascii="Times" w:eastAsia="Malgun Gothic" w:hAnsi="Times"/>
                <w:sz w:val="32"/>
                <w:szCs w:val="40"/>
                <w:lang w:val="en-GB" w:eastAsia="zh-CN"/>
              </w:rPr>
            </w:pPr>
          </w:p>
          <w:p w14:paraId="1B4F4650" w14:textId="77777777" w:rsidR="00DB313D" w:rsidRPr="009624A1" w:rsidRDefault="00DB313D">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B4931F2" w14:textId="77777777" w:rsidR="00DB313D" w:rsidRPr="009624A1" w:rsidRDefault="00DB313D">
            <w:pPr>
              <w:spacing w:after="0"/>
              <w:rPr>
                <w:rFonts w:ascii="Times" w:eastAsia="Batang" w:hAnsi="Times"/>
                <w:lang w:val="en-GB" w:eastAsia="zh-CN"/>
              </w:rPr>
            </w:pPr>
            <w:r w:rsidRPr="009624A1">
              <w:rPr>
                <w:rFonts w:ascii="Times" w:eastAsia="Malgun Gothic" w:hAnsi="Times"/>
                <w:lang w:val="en-GB" w:eastAsia="zh-CN"/>
              </w:rPr>
              <w:t>For SBFD-aware UEs, collisions between DL reception in DL subband(s) and UL transmission in UL subband in a SBFD symbol</w:t>
            </w:r>
            <w:r w:rsidRPr="009624A1">
              <w:rPr>
                <w:rFonts w:ascii="Times" w:eastAsia="Batang" w:hAnsi="Times"/>
                <w:lang w:val="en-GB" w:eastAsia="zh-CN"/>
              </w:rPr>
              <w:t xml:space="preserve"> may be addressed or alleviated with proper scheduling.</w:t>
            </w:r>
            <w:r w:rsidRPr="009624A1">
              <w:rPr>
                <w:rFonts w:ascii="Times" w:eastAsia="Malgun Gothic" w:hAnsi="Times"/>
                <w:lang w:val="en-GB" w:eastAsia="zh-CN"/>
              </w:rPr>
              <w:t xml:space="preserve"> </w:t>
            </w:r>
            <w:r w:rsidRPr="009624A1">
              <w:rPr>
                <w:rFonts w:ascii="Times" w:eastAsia="Batang" w:hAnsi="Times"/>
                <w:lang w:val="en-GB" w:eastAsia="zh-CN"/>
              </w:rPr>
              <w:t>The following cases of potential collisions</w:t>
            </w:r>
            <w:r w:rsidRPr="009624A1">
              <w:rPr>
                <w:rFonts w:ascii="Times" w:eastAsia="Malgun Gothic" w:hAnsi="Times"/>
                <w:lang w:val="en-GB" w:eastAsia="zh-CN"/>
              </w:rPr>
              <w:t>, [if link direction indication is not supported or provided],</w:t>
            </w:r>
            <w:r w:rsidRPr="009624A1">
              <w:rPr>
                <w:rFonts w:ascii="Times" w:eastAsia="Batang" w:hAnsi="Times"/>
                <w:lang w:val="en-GB" w:eastAsia="zh-CN"/>
              </w:rPr>
              <w:t xml:space="preserve"> can be further studied to see if any change to the current specs is necessary:</w:t>
            </w:r>
          </w:p>
          <w:p w14:paraId="520DE44F"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1: Dynamically scheduled DL reception vs. semi-statically configured UL transmission</w:t>
            </w:r>
          </w:p>
          <w:p w14:paraId="79FC8AE7" w14:textId="77777777" w:rsidR="00DB313D" w:rsidRPr="009624A1" w:rsidRDefault="00DB313D" w:rsidP="00DB313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dynamic PDSCH or CSI-RS collides with configured SRS, PUCCH, or CG PUSCH</w:t>
            </w:r>
          </w:p>
          <w:p w14:paraId="6869C8CF"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2: Semi-statically configured DL reception vs. dynamically scheduled UL transmission</w:t>
            </w:r>
          </w:p>
          <w:p w14:paraId="3D49A802" w14:textId="77777777" w:rsidR="00DB313D" w:rsidRPr="009624A1" w:rsidRDefault="00DB313D" w:rsidP="00DB313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PDCCH or SPS PDSCH collides with dynamic PUSCH or PUCCH</w:t>
            </w:r>
          </w:p>
          <w:p w14:paraId="4DBF2367"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Case 3: Semi-statically configured DL reception vs. semi-statically configured UL transmission  </w:t>
            </w:r>
          </w:p>
          <w:p w14:paraId="38BDF59E"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4: Dynamically scheduled DL reception vs. dynamic scheduled UL transmission</w:t>
            </w:r>
          </w:p>
          <w:p w14:paraId="6A848803"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5: SSB vs. dynamically scheduled or configured UL transmission</w:t>
            </w:r>
          </w:p>
          <w:p w14:paraId="7962BE37" w14:textId="77777777" w:rsidR="00DB313D" w:rsidRPr="009624A1" w:rsidRDefault="00DB313D" w:rsidP="00DB313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PUSCH, PUCCH, PRACH, SRS</w:t>
            </w:r>
          </w:p>
          <w:p w14:paraId="5C285018"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lastRenderedPageBreak/>
              <w:t>Case 6: Dynamic or semi-static DL vs. valid RO</w:t>
            </w:r>
          </w:p>
          <w:p w14:paraId="11959C56" w14:textId="77777777" w:rsidR="00DB313D" w:rsidRPr="009624A1" w:rsidRDefault="00DB313D">
            <w:pPr>
              <w:tabs>
                <w:tab w:val="left" w:pos="0"/>
              </w:tabs>
              <w:spacing w:after="0"/>
              <w:rPr>
                <w:rFonts w:ascii="Times" w:eastAsia="Malgun Gothic" w:hAnsi="Times"/>
                <w:bCs/>
                <w:strike/>
                <w:lang w:val="en-GB" w:eastAsia="x-none"/>
              </w:rPr>
            </w:pPr>
            <w:r w:rsidRPr="009624A1">
              <w:rPr>
                <w:rFonts w:ascii="Times" w:eastAsia="Malgun Gothic" w:hAnsi="Times" w:cs="Times"/>
                <w:bCs/>
                <w:lang w:val="en-GB"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p w14:paraId="339B4D22" w14:textId="77777777" w:rsidR="00DB313D" w:rsidRPr="0055606C" w:rsidRDefault="00DB313D">
            <w:pPr>
              <w:rPr>
                <w:lang w:val="en-GB"/>
              </w:rPr>
            </w:pPr>
          </w:p>
        </w:tc>
      </w:tr>
    </w:tbl>
    <w:p w14:paraId="3A814625" w14:textId="77777777" w:rsidR="00DB313D" w:rsidRDefault="00DB313D" w:rsidP="00DB313D"/>
    <w:p w14:paraId="494F3512" w14:textId="29E16003" w:rsidR="00D53B99" w:rsidRDefault="00C56A9E" w:rsidP="00262E30">
      <w:r>
        <w:t>Furthermore, i</w:t>
      </w:r>
      <w:r w:rsidR="00D53B99">
        <w:t>n RAN1#116bis</w:t>
      </w:r>
      <w:r w:rsidR="00DF3EE1">
        <w:t xml:space="preserve"> and RAN1#117</w:t>
      </w:r>
      <w:r w:rsidR="00D53B99">
        <w:t xml:space="preserve">, the following was agreed for </w:t>
      </w:r>
      <w:r w:rsidR="00DF3EE1">
        <w:t>each collision case</w:t>
      </w:r>
      <w:r w:rsidR="00D53B99">
        <w:t>:</w:t>
      </w:r>
    </w:p>
    <w:tbl>
      <w:tblPr>
        <w:tblStyle w:val="TableGrid"/>
        <w:tblW w:w="0" w:type="auto"/>
        <w:tblLook w:val="04A0" w:firstRow="1" w:lastRow="0" w:firstColumn="1" w:lastColumn="0" w:noHBand="0" w:noVBand="1"/>
      </w:tblPr>
      <w:tblGrid>
        <w:gridCol w:w="9629"/>
      </w:tblGrid>
      <w:tr w:rsidR="00D53B99" w14:paraId="50AC7D17" w14:textId="77777777" w:rsidTr="00D53B99">
        <w:tc>
          <w:tcPr>
            <w:tcW w:w="9629" w:type="dxa"/>
          </w:tcPr>
          <w:p w14:paraId="42E2F791" w14:textId="3F9916E8" w:rsidR="00DF3EE1" w:rsidRPr="00B4326D" w:rsidRDefault="00DF3EE1" w:rsidP="00D53B99">
            <w:pPr>
              <w:rPr>
                <w:rFonts w:eastAsia="Malgun Gothic"/>
                <w:b/>
                <w:lang w:eastAsia="zh-CN"/>
              </w:rPr>
            </w:pPr>
            <w:r w:rsidRPr="00B4326D">
              <w:rPr>
                <w:rFonts w:eastAsia="Malgun Gothic"/>
                <w:b/>
                <w:lang w:eastAsia="zh-CN"/>
              </w:rPr>
              <w:t>RAN1#116bis:</w:t>
            </w:r>
          </w:p>
          <w:p w14:paraId="075AE968" w14:textId="759A7E0F" w:rsidR="00D53B99" w:rsidRDefault="00D53B99" w:rsidP="00D53B99">
            <w:pPr>
              <w:rPr>
                <w:rFonts w:eastAsia="Malgun Gothic"/>
                <w:b/>
                <w:highlight w:val="green"/>
                <w:lang w:eastAsia="zh-CN"/>
              </w:rPr>
            </w:pPr>
            <w:r>
              <w:rPr>
                <w:rFonts w:eastAsia="Malgun Gothic"/>
                <w:b/>
                <w:highlight w:val="green"/>
                <w:lang w:eastAsia="zh-CN"/>
              </w:rPr>
              <w:t>Agreement</w:t>
            </w:r>
          </w:p>
          <w:p w14:paraId="45B8EA10" w14:textId="77777777" w:rsidR="00D53B99" w:rsidRDefault="00D53B99" w:rsidP="00D53B99">
            <w:pPr>
              <w:pStyle w:val="ListParagraph"/>
              <w:tabs>
                <w:tab w:val="left" w:pos="0"/>
              </w:tabs>
              <w:ind w:left="0"/>
              <w:rPr>
                <w:rFonts w:eastAsia="Malgun Gothic"/>
              </w:rPr>
            </w:pPr>
            <w:r>
              <w:rPr>
                <w:rFonts w:eastAsia="Malgun Gothic"/>
                <w:lang w:val="en-US"/>
              </w:rPr>
              <w:t>I</w:t>
            </w:r>
            <w:r>
              <w:rPr>
                <w:rFonts w:eastAsia="Malgun Gothic"/>
              </w:rPr>
              <w:t xml:space="preserve">f link direction indication is not supported nor provided for a SBFD symbol, </w:t>
            </w:r>
            <w:r>
              <w:rPr>
                <w:rFonts w:eastAsia="宋体"/>
              </w:rPr>
              <w:t>for collision Case 2</w:t>
            </w:r>
            <w:r>
              <w:rPr>
                <w:rFonts w:eastAsia="Malgun Gothic"/>
              </w:rPr>
              <w:t xml:space="preserve"> </w:t>
            </w:r>
            <w:r>
              <w:t>(semi-statically configured DL reception vs. dynamically scheduled UL transmission)</w:t>
            </w:r>
            <w:r>
              <w:rPr>
                <w:rFonts w:eastAsia="Malgun Gothic"/>
              </w:rPr>
              <w:t xml:space="preserve"> in the SBFD symbol for SBFD-aware UEs</w:t>
            </w:r>
            <w:r>
              <w:t>, reuse the existing collision handling principles</w:t>
            </w:r>
            <w:r>
              <w:rPr>
                <w:rFonts w:eastAsia="Malgun Gothic"/>
              </w:rPr>
              <w:t xml:space="preserve"> </w:t>
            </w:r>
            <w:r>
              <w:t>in NR for operation on flexible symbols on a single carrier in unpaired spectrum</w:t>
            </w:r>
            <w:r>
              <w:rPr>
                <w:rFonts w:eastAsia="Malgun Gothic"/>
              </w:rPr>
              <w:t>, i.e. UE does not receive DL channel/signal.</w:t>
            </w:r>
          </w:p>
          <w:p w14:paraId="61F832E4" w14:textId="77777777" w:rsidR="00D53B99" w:rsidRDefault="00D53B99" w:rsidP="00D53B99">
            <w:pPr>
              <w:numPr>
                <w:ilvl w:val="0"/>
                <w:numId w:val="19"/>
              </w:numPr>
              <w:tabs>
                <w:tab w:val="left" w:pos="0"/>
              </w:tabs>
              <w:spacing w:after="0"/>
              <w:rPr>
                <w:rFonts w:eastAsia="Malgun Gothic"/>
              </w:rPr>
            </w:pPr>
            <w:r>
              <w:rPr>
                <w:rFonts w:eastAsia="Malgun Gothic"/>
                <w:lang w:eastAsia="zh-CN"/>
              </w:rPr>
              <w:t>The above does not imply link direction indication is supported</w:t>
            </w:r>
          </w:p>
          <w:p w14:paraId="09C52ED2" w14:textId="77777777" w:rsidR="00D53B99" w:rsidRDefault="00D53B99" w:rsidP="00D53B99">
            <w:pPr>
              <w:numPr>
                <w:ilvl w:val="0"/>
                <w:numId w:val="19"/>
              </w:numPr>
              <w:tabs>
                <w:tab w:val="left" w:pos="0"/>
              </w:tabs>
              <w:spacing w:after="0"/>
              <w:rPr>
                <w:rFonts w:eastAsia="Malgun Gothic"/>
              </w:rPr>
            </w:pPr>
            <w:r>
              <w:rPr>
                <w:rFonts w:eastAsia="Malgun Gothic"/>
                <w:lang w:eastAsia="zh-CN"/>
              </w:rPr>
              <w:t>FFS on dynamically scheduled UL transmission with repetition</w:t>
            </w:r>
          </w:p>
          <w:p w14:paraId="6CA1E788" w14:textId="77777777" w:rsidR="00D53B99" w:rsidRDefault="00D53B99" w:rsidP="00D53B99">
            <w:pPr>
              <w:rPr>
                <w:rFonts w:eastAsia="Malgun Gothic"/>
                <w:lang w:eastAsia="zh-CN"/>
              </w:rPr>
            </w:pPr>
          </w:p>
          <w:p w14:paraId="1A3C43EB" w14:textId="77777777" w:rsidR="00D53B99" w:rsidRDefault="00D53B99" w:rsidP="00D53B99">
            <w:pPr>
              <w:rPr>
                <w:rFonts w:eastAsia="Malgun Gothic"/>
                <w:b/>
                <w:highlight w:val="green"/>
                <w:lang w:eastAsia="zh-CN"/>
              </w:rPr>
            </w:pPr>
            <w:r>
              <w:rPr>
                <w:rFonts w:eastAsia="Malgun Gothic"/>
                <w:b/>
                <w:highlight w:val="green"/>
                <w:lang w:eastAsia="zh-CN"/>
              </w:rPr>
              <w:t>Agreement</w:t>
            </w:r>
          </w:p>
          <w:p w14:paraId="15065D6C" w14:textId="77777777" w:rsidR="00D53B99" w:rsidRDefault="00D53B99" w:rsidP="00D53B99">
            <w:pPr>
              <w:pStyle w:val="ListParagraph"/>
              <w:tabs>
                <w:tab w:val="left" w:pos="0"/>
              </w:tabs>
              <w:ind w:left="0"/>
              <w:rPr>
                <w:rFonts w:eastAsia="Malgun Gothic"/>
              </w:rPr>
            </w:pPr>
            <w:r>
              <w:rPr>
                <w:rFonts w:eastAsia="Malgun Gothic"/>
                <w:lang w:val="en-US"/>
              </w:rPr>
              <w:t>I</w:t>
            </w:r>
            <w:r>
              <w:rPr>
                <w:rFonts w:eastAsia="Malgun Gothic"/>
              </w:rPr>
              <w:t xml:space="preserve">f link direction indication is not supported nor provided for a SBFD symbol, </w:t>
            </w:r>
            <w:r>
              <w:rPr>
                <w:rFonts w:eastAsia="宋体"/>
              </w:rPr>
              <w:t>for collision Case 1</w:t>
            </w:r>
            <w:r>
              <w:rPr>
                <w:rFonts w:eastAsia="Malgun Gothic"/>
              </w:rPr>
              <w:t xml:space="preserve"> </w:t>
            </w:r>
            <w:r>
              <w:t>(dynamically scheduled DL reception vs. semi-statically configured UL transmission)</w:t>
            </w:r>
            <w:r>
              <w:rPr>
                <w:rFonts w:eastAsia="Malgun Gothic"/>
              </w:rPr>
              <w:t xml:space="preserve"> in the SBFD symbol for SBFD-aware UEs</w:t>
            </w:r>
            <w:r>
              <w:t>, reuse the existing collision handling principles</w:t>
            </w:r>
            <w:r>
              <w:rPr>
                <w:rFonts w:eastAsia="Malgun Gothic"/>
              </w:rPr>
              <w:t xml:space="preserve"> and timeline</w:t>
            </w:r>
            <w:r>
              <w:t xml:space="preserve"> in NR for operation on flexible symbols on a single carrier</w:t>
            </w:r>
            <w:r>
              <w:rPr>
                <w:rFonts w:eastAsia="Malgun Gothic"/>
              </w:rPr>
              <w:t xml:space="preserve"> </w:t>
            </w:r>
            <w:r>
              <w:t>in unpaired spectrum</w:t>
            </w:r>
            <w:r>
              <w:rPr>
                <w:rFonts w:eastAsia="Malgun Gothic"/>
              </w:rPr>
              <w:t xml:space="preserve">, i.e. </w:t>
            </w:r>
            <w:r>
              <w:rPr>
                <w:rFonts w:eastAsia="Malgun Gothic"/>
                <w:lang w:eastAsia="ko-KR"/>
              </w:rPr>
              <w:t xml:space="preserve">UL transmission </w:t>
            </w:r>
            <w:r>
              <w:rPr>
                <w:rFonts w:eastAsia="Malgun Gothic"/>
              </w:rPr>
              <w:t xml:space="preserve">is cancelled </w:t>
            </w:r>
            <w:r>
              <w:rPr>
                <w:rFonts w:eastAsia="Malgun Gothic"/>
                <w:lang w:eastAsia="ko-KR"/>
              </w:rPr>
              <w:t>if cancellation timeline is met</w:t>
            </w:r>
            <w:r>
              <w:rPr>
                <w:rFonts w:eastAsia="Malgun Gothic"/>
              </w:rPr>
              <w:t>.</w:t>
            </w:r>
          </w:p>
          <w:p w14:paraId="303AC3EA" w14:textId="77777777" w:rsidR="00D53B99" w:rsidRDefault="00D53B99" w:rsidP="00D53B99">
            <w:pPr>
              <w:numPr>
                <w:ilvl w:val="0"/>
                <w:numId w:val="19"/>
              </w:numPr>
              <w:tabs>
                <w:tab w:val="left" w:pos="0"/>
              </w:tabs>
              <w:spacing w:after="0"/>
              <w:rPr>
                <w:rFonts w:eastAsia="Malgun Gothic"/>
              </w:rPr>
            </w:pPr>
            <w:r>
              <w:rPr>
                <w:rFonts w:eastAsia="Malgun Gothic"/>
                <w:lang w:eastAsia="zh-CN"/>
              </w:rPr>
              <w:t>The above does not imply link direction indication is supported</w:t>
            </w:r>
          </w:p>
          <w:p w14:paraId="597AAD04" w14:textId="77777777" w:rsidR="00D53B99" w:rsidRDefault="00D53B99" w:rsidP="00D53B99">
            <w:pPr>
              <w:numPr>
                <w:ilvl w:val="0"/>
                <w:numId w:val="19"/>
              </w:numPr>
              <w:tabs>
                <w:tab w:val="left" w:pos="0"/>
              </w:tabs>
              <w:spacing w:after="0"/>
              <w:rPr>
                <w:rFonts w:eastAsia="Malgun Gothic"/>
              </w:rPr>
            </w:pPr>
            <w:r>
              <w:rPr>
                <w:rFonts w:eastAsia="Malgun Gothic"/>
                <w:lang w:eastAsia="zh-CN"/>
              </w:rPr>
              <w:t>FFS on dynamically scheduled DL reception with repetition</w:t>
            </w:r>
          </w:p>
          <w:p w14:paraId="2C2F2056" w14:textId="77777777" w:rsidR="00D53B99" w:rsidRDefault="00D53B99" w:rsidP="00262E30"/>
          <w:p w14:paraId="0608E057" w14:textId="4E688EB4" w:rsidR="00DF3EE1" w:rsidRPr="00CA3245" w:rsidRDefault="00DF3EE1" w:rsidP="00DF3EE1">
            <w:pPr>
              <w:rPr>
                <w:rFonts w:eastAsia="Malgun Gothic"/>
                <w:b/>
                <w:lang w:eastAsia="zh-CN"/>
              </w:rPr>
            </w:pPr>
            <w:r w:rsidRPr="00CA3245">
              <w:rPr>
                <w:rFonts w:eastAsia="Malgun Gothic"/>
                <w:b/>
                <w:lang w:eastAsia="zh-CN"/>
              </w:rPr>
              <w:t>RAN1#11</w:t>
            </w:r>
            <w:r>
              <w:rPr>
                <w:rFonts w:eastAsia="Malgun Gothic"/>
                <w:b/>
                <w:lang w:eastAsia="zh-CN"/>
              </w:rPr>
              <w:t>7</w:t>
            </w:r>
            <w:r w:rsidRPr="00CA3245">
              <w:rPr>
                <w:rFonts w:eastAsia="Malgun Gothic"/>
                <w:b/>
                <w:lang w:eastAsia="zh-CN"/>
              </w:rPr>
              <w:t>:</w:t>
            </w:r>
          </w:p>
          <w:p w14:paraId="194FDCE7" w14:textId="77777777" w:rsidR="00DF3EE1" w:rsidRPr="006F2BC5" w:rsidRDefault="00DF3EE1" w:rsidP="00DF3EE1">
            <w:pPr>
              <w:spacing w:after="0"/>
              <w:jc w:val="left"/>
              <w:rPr>
                <w:rFonts w:ascii="Times" w:hAnsi="Times" w:cs="Times"/>
                <w:szCs w:val="20"/>
                <w:lang w:val="en-GB"/>
              </w:rPr>
            </w:pPr>
            <w:r w:rsidRPr="006F2BC5">
              <w:rPr>
                <w:rFonts w:ascii="Times" w:hAnsi="Times" w:cs="Times"/>
                <w:b/>
                <w:bCs/>
                <w:szCs w:val="20"/>
                <w:highlight w:val="green"/>
                <w:lang w:val="en-GB"/>
              </w:rPr>
              <w:t>Agreement</w:t>
            </w:r>
          </w:p>
          <w:p w14:paraId="27DA54EC" w14:textId="77777777" w:rsidR="00DF3EE1" w:rsidRPr="006F2BC5" w:rsidRDefault="00DF3EE1" w:rsidP="00DF3EE1">
            <w:pPr>
              <w:spacing w:after="0"/>
              <w:jc w:val="left"/>
              <w:rPr>
                <w:rFonts w:ascii="Times" w:hAnsi="Times" w:cs="Times"/>
                <w:szCs w:val="20"/>
                <w:lang w:val="en-GB"/>
              </w:rPr>
            </w:pPr>
            <w:r w:rsidRPr="006F2BC5">
              <w:rPr>
                <w:rFonts w:ascii="Times" w:hAnsi="Times" w:cs="Times"/>
                <w:szCs w:val="20"/>
                <w:lang w:val="en-GB"/>
              </w:rPr>
              <w:t xml:space="preserve">If link direction indication is not supported nor provided for a SBFD symbol, for collision Case 4 (dynamically scheduled DL reception vs. dynamically scheduled UL transmission) in a SBFD symbol for SBFD-aware UEs, it is considered as an error case if a dynamically scheduled DL reception in DL subband(s) without repetitions overlaps with a dynamically scheduled UL transmission in UL subband without repetitions. </w:t>
            </w:r>
          </w:p>
          <w:p w14:paraId="7DF8B4C0" w14:textId="77777777" w:rsidR="00DF3EE1" w:rsidRPr="006F2BC5" w:rsidRDefault="00DF3EE1" w:rsidP="00DF3EE1">
            <w:pPr>
              <w:numPr>
                <w:ilvl w:val="0"/>
                <w:numId w:val="85"/>
              </w:numPr>
              <w:spacing w:after="0"/>
              <w:jc w:val="left"/>
              <w:textAlignment w:val="center"/>
              <w:rPr>
                <w:rFonts w:ascii="Calibri" w:hAnsi="Calibri" w:cs="Calibri"/>
                <w:sz w:val="22"/>
                <w:szCs w:val="22"/>
                <w:lang w:val="en-GB"/>
              </w:rPr>
            </w:pPr>
            <w:r w:rsidRPr="006F2BC5">
              <w:rPr>
                <w:rFonts w:ascii="Times" w:hAnsi="Times" w:cs="Times"/>
                <w:szCs w:val="20"/>
                <w:lang w:val="en-GB"/>
              </w:rPr>
              <w:t>FFS DL reception with repetitions and/or UL transmission with repetitions</w:t>
            </w:r>
          </w:p>
          <w:p w14:paraId="493B33D8" w14:textId="77777777" w:rsidR="00DF3EE1" w:rsidRPr="006F2BC5" w:rsidRDefault="00DF3EE1" w:rsidP="00DF3EE1">
            <w:pPr>
              <w:spacing w:after="0"/>
              <w:ind w:left="540"/>
              <w:jc w:val="left"/>
              <w:rPr>
                <w:rFonts w:ascii="Times" w:hAnsi="Times" w:cs="Times"/>
                <w:szCs w:val="20"/>
                <w:lang w:val="en-GB"/>
              </w:rPr>
            </w:pPr>
            <w:r w:rsidRPr="006F2BC5">
              <w:rPr>
                <w:rFonts w:ascii="Times" w:hAnsi="Times" w:cs="Times"/>
                <w:szCs w:val="20"/>
                <w:lang w:val="en-GB"/>
              </w:rPr>
              <w:t> </w:t>
            </w:r>
          </w:p>
          <w:p w14:paraId="7F40B650" w14:textId="77777777" w:rsidR="00DF3EE1" w:rsidRPr="006F2BC5" w:rsidRDefault="00DF3EE1" w:rsidP="00DF3EE1">
            <w:pPr>
              <w:spacing w:after="0"/>
              <w:jc w:val="left"/>
              <w:rPr>
                <w:rFonts w:ascii="Times" w:hAnsi="Times" w:cs="Times"/>
                <w:szCs w:val="20"/>
                <w:lang w:val="en-GB"/>
              </w:rPr>
            </w:pPr>
            <w:r w:rsidRPr="006F2BC5">
              <w:rPr>
                <w:rFonts w:ascii="Times" w:hAnsi="Times" w:cs="Times"/>
                <w:b/>
                <w:bCs/>
                <w:szCs w:val="20"/>
                <w:highlight w:val="green"/>
                <w:lang w:val="en-GB"/>
              </w:rPr>
              <w:t>Agreement</w:t>
            </w:r>
          </w:p>
          <w:p w14:paraId="709F1AE3" w14:textId="5D9FA86C" w:rsidR="00DF3EE1" w:rsidRPr="006F2BC5" w:rsidRDefault="00DF3EE1" w:rsidP="00DF3EE1">
            <w:pPr>
              <w:spacing w:after="0"/>
              <w:jc w:val="left"/>
              <w:rPr>
                <w:rFonts w:ascii="Times" w:hAnsi="Times" w:cs="Times"/>
                <w:szCs w:val="20"/>
                <w:lang w:val="en-GB"/>
              </w:rPr>
            </w:pPr>
            <w:r w:rsidRPr="006F2BC5">
              <w:rPr>
                <w:rFonts w:ascii="Times" w:hAnsi="Times" w:cs="Times"/>
                <w:szCs w:val="20"/>
                <w:lang w:val="en-GB"/>
              </w:rPr>
              <w:t>If link direction indication is not supported nor provided for a SBFD symbol, collision Case 3 (semi-statically configured DL reception vs. semi-statically configured UL transmission) in the SBFD symbol for SBFD-aware UEs is an error case.</w:t>
            </w:r>
          </w:p>
          <w:p w14:paraId="22D7722C" w14:textId="77777777" w:rsidR="00DF3EE1" w:rsidRPr="006F2BC5" w:rsidRDefault="00DF3EE1" w:rsidP="00DF3EE1">
            <w:pPr>
              <w:numPr>
                <w:ilvl w:val="0"/>
                <w:numId w:val="86"/>
              </w:numPr>
              <w:spacing w:after="0"/>
              <w:jc w:val="left"/>
              <w:textAlignment w:val="center"/>
              <w:rPr>
                <w:rFonts w:ascii="Calibri" w:hAnsi="Calibri" w:cs="Calibri"/>
                <w:sz w:val="22"/>
                <w:szCs w:val="22"/>
                <w:lang w:val="en-GB"/>
              </w:rPr>
            </w:pPr>
            <w:r w:rsidRPr="006F2BC5">
              <w:rPr>
                <w:rFonts w:ascii="Times" w:hAnsi="Times" w:cs="Times"/>
                <w:color w:val="000000"/>
                <w:szCs w:val="20"/>
                <w:shd w:val="clear" w:color="auto" w:fill="FFFFFF"/>
                <w:lang w:val="en-GB"/>
              </w:rPr>
              <w:t>An SBFD-aware UE does not expect to receive both dedicated higher layer parameters configuring transmission in UL usable PRBs from the UE and dedicated higher layer parameters configuring reception in DL usable PRBs in the SBFD symbol</w:t>
            </w:r>
          </w:p>
          <w:p w14:paraId="3E43D7A1" w14:textId="77777777" w:rsidR="00DF3EE1" w:rsidRPr="006F2BC5" w:rsidRDefault="00DF3EE1" w:rsidP="00DF3EE1">
            <w:pPr>
              <w:numPr>
                <w:ilvl w:val="0"/>
                <w:numId w:val="86"/>
              </w:numPr>
              <w:spacing w:after="0"/>
              <w:jc w:val="left"/>
              <w:textAlignment w:val="center"/>
              <w:rPr>
                <w:rFonts w:ascii="Calibri" w:hAnsi="Calibri" w:cs="Calibri"/>
                <w:sz w:val="22"/>
                <w:szCs w:val="22"/>
                <w:lang w:val="en-GB"/>
              </w:rPr>
            </w:pPr>
            <w:r w:rsidRPr="006F2BC5">
              <w:rPr>
                <w:rFonts w:ascii="Times" w:hAnsi="Times" w:cs="Times"/>
                <w:color w:val="000000"/>
                <w:szCs w:val="20"/>
                <w:shd w:val="clear" w:color="auto" w:fill="FFFFFF"/>
                <w:lang w:val="en-GB"/>
              </w:rPr>
              <w:t>An SBFD-aware UE does not expect to receive both dedicated higher layer parameters configuring transmission in UL usable PRBs from the UE and cell specific higher layer parameters configuring reception in DL usable PRBs in the SBFD symbol</w:t>
            </w:r>
          </w:p>
          <w:p w14:paraId="4BB40691" w14:textId="77777777" w:rsidR="00DF3EE1" w:rsidRPr="006F2BC5" w:rsidRDefault="00DF3EE1" w:rsidP="00DF3EE1">
            <w:pPr>
              <w:numPr>
                <w:ilvl w:val="0"/>
                <w:numId w:val="87"/>
              </w:numPr>
              <w:spacing w:after="0"/>
              <w:jc w:val="left"/>
              <w:textAlignment w:val="center"/>
              <w:rPr>
                <w:rFonts w:ascii="Calibri" w:hAnsi="Calibri" w:cs="Calibri"/>
                <w:sz w:val="22"/>
                <w:szCs w:val="22"/>
                <w:lang w:val="en-GB"/>
              </w:rPr>
            </w:pPr>
            <w:r w:rsidRPr="006F2BC5">
              <w:rPr>
                <w:rFonts w:ascii="Times" w:hAnsi="Times" w:cs="Times"/>
                <w:szCs w:val="20"/>
                <w:lang w:val="en-GB"/>
              </w:rPr>
              <w:t>Cell-specifically configured DL reception refers to PDCCH in Type-0/0A/1/2 CSS set</w:t>
            </w:r>
          </w:p>
          <w:p w14:paraId="546CC2AA" w14:textId="77777777" w:rsidR="00DF3EE1" w:rsidRPr="006F2BC5" w:rsidRDefault="00DF3EE1" w:rsidP="00DF3EE1">
            <w:pPr>
              <w:numPr>
                <w:ilvl w:val="1"/>
                <w:numId w:val="87"/>
              </w:numPr>
              <w:spacing w:after="0"/>
              <w:jc w:val="left"/>
              <w:textAlignment w:val="center"/>
              <w:rPr>
                <w:rFonts w:ascii="Calibri" w:hAnsi="Calibri" w:cs="Calibri"/>
                <w:sz w:val="22"/>
                <w:szCs w:val="22"/>
                <w:lang w:val="en-GB"/>
              </w:rPr>
            </w:pPr>
            <w:r w:rsidRPr="006F2BC5">
              <w:rPr>
                <w:rFonts w:ascii="Times" w:hAnsi="Times" w:cs="Times"/>
                <w:szCs w:val="20"/>
                <w:lang w:val="en-GB"/>
              </w:rPr>
              <w:t>FFS: Additional cases</w:t>
            </w:r>
          </w:p>
          <w:p w14:paraId="284AE3FB" w14:textId="77777777" w:rsidR="007C65E1" w:rsidRPr="00D50E68" w:rsidRDefault="007C65E1" w:rsidP="007C65E1">
            <w:pPr>
              <w:rPr>
                <w:b/>
                <w:bCs/>
                <w:lang w:eastAsia="ko-KR"/>
              </w:rPr>
            </w:pPr>
            <w:r w:rsidRPr="00D50E68">
              <w:rPr>
                <w:b/>
                <w:bCs/>
                <w:highlight w:val="green"/>
                <w:lang w:eastAsia="ko-KR"/>
              </w:rPr>
              <w:t>Agreement</w:t>
            </w:r>
          </w:p>
          <w:p w14:paraId="5C18D48C" w14:textId="77777777" w:rsidR="007C65E1" w:rsidRDefault="007C65E1" w:rsidP="007C65E1">
            <w:pPr>
              <w:rPr>
                <w:rFonts w:eastAsia="Malgun Gothic"/>
              </w:rPr>
            </w:pPr>
            <w:r>
              <w:rPr>
                <w:lang w:eastAsia="zh-CN"/>
              </w:rPr>
              <w:t>R</w:t>
            </w:r>
            <w:r>
              <w:t>e-use the existing collision handling principles for NR TDD that SSB is prioritized over configured UL transmission</w:t>
            </w:r>
            <w:r>
              <w:rPr>
                <w:lang w:eastAsia="zh-CN"/>
              </w:rPr>
              <w:t xml:space="preserve"> and </w:t>
            </w:r>
            <w:r>
              <w:rPr>
                <w:rFonts w:eastAsia="MS PGothic"/>
                <w:color w:val="000000"/>
                <w:lang w:eastAsia="zh-CN"/>
              </w:rPr>
              <w:t>dynamically scheduled UL transmission</w:t>
            </w:r>
          </w:p>
          <w:p w14:paraId="3F9ED9D3" w14:textId="77777777" w:rsidR="007C65E1" w:rsidRPr="00627CBA" w:rsidRDefault="007C65E1" w:rsidP="007C65E1">
            <w:pPr>
              <w:numPr>
                <w:ilvl w:val="0"/>
                <w:numId w:val="19"/>
              </w:numPr>
              <w:spacing w:after="0"/>
              <w:jc w:val="left"/>
              <w:rPr>
                <w:rFonts w:eastAsia="Malgun Gothic"/>
              </w:rPr>
            </w:pPr>
            <w:r w:rsidRPr="005B3859">
              <w:rPr>
                <w:rFonts w:hint="eastAsia"/>
                <w:lang w:eastAsia="zh-CN"/>
              </w:rPr>
              <w:t>FFS whether a slot consisting of SSB symbols is considered as a full DL slot or SSB symbols configured with SBFD subbands are SBFD symbols and only DL receptions within DL usable PRBs are allowed for SBFD aware UEs.</w:t>
            </w:r>
          </w:p>
          <w:p w14:paraId="0E0AD57B" w14:textId="6E8A7970" w:rsidR="00D53B99" w:rsidRPr="00B4326D" w:rsidRDefault="00D53B99" w:rsidP="007051F3">
            <w:pPr>
              <w:spacing w:after="0"/>
              <w:jc w:val="left"/>
              <w:rPr>
                <w:rFonts w:ascii="Times" w:hAnsi="Times" w:cs="Times"/>
                <w:szCs w:val="20"/>
                <w:lang w:val="en-GB"/>
              </w:rPr>
            </w:pPr>
          </w:p>
        </w:tc>
      </w:tr>
    </w:tbl>
    <w:p w14:paraId="14A428D1" w14:textId="77777777" w:rsidR="00D53B99" w:rsidRDefault="00D53B99" w:rsidP="00262E30"/>
    <w:p w14:paraId="4B4923D1" w14:textId="72D929DC" w:rsidR="00572446" w:rsidRPr="005C38F4" w:rsidRDefault="00572446" w:rsidP="00572446">
      <w:pPr>
        <w:rPr>
          <w:b/>
          <w:u w:val="single"/>
        </w:rPr>
      </w:pPr>
      <w:r>
        <w:rPr>
          <w:b/>
          <w:u w:val="single"/>
        </w:rPr>
        <w:lastRenderedPageBreak/>
        <w:t>On link direction indication</w:t>
      </w:r>
      <w:r w:rsidRPr="005C38F4">
        <w:rPr>
          <w:b/>
          <w:u w:val="single"/>
        </w:rPr>
        <w:t>:</w:t>
      </w:r>
    </w:p>
    <w:p w14:paraId="779A1F4D" w14:textId="4A38A6EE" w:rsidR="0024400F" w:rsidRDefault="00DF3EE1" w:rsidP="00E77CBB">
      <w:r>
        <w:t>As noted above,</w:t>
      </w:r>
      <w:r w:rsidR="003B05FC">
        <w:t xml:space="preserve"> </w:t>
      </w:r>
      <w:r w:rsidR="0024400F">
        <w:t xml:space="preserve">RAN1 has agreed to apply </w:t>
      </w:r>
      <w:r w:rsidR="003B05FC">
        <w:t xml:space="preserve">the existing/legacy behavior </w:t>
      </w:r>
      <w:r w:rsidR="003D485B">
        <w:t>for majority of the collision cases</w:t>
      </w:r>
      <w:r w:rsidR="00EF1D25">
        <w:t xml:space="preserve"> conditioned that </w:t>
      </w:r>
      <w:r w:rsidR="00714792">
        <w:t>a ‘link direction indication’ is not provided to the UE</w:t>
      </w:r>
      <w:r w:rsidR="00A05964">
        <w:t xml:space="preserve">, which is still under discussion in RAN1 </w:t>
      </w:r>
      <w:r w:rsidR="004469FF">
        <w:t xml:space="preserve">(see Section </w:t>
      </w:r>
      <w:r w:rsidR="004469FF">
        <w:fldChar w:fldCharType="begin"/>
      </w:r>
      <w:r w:rsidR="004469FF">
        <w:instrText xml:space="preserve"> REF _Ref172115083 \n \h </w:instrText>
      </w:r>
      <w:r w:rsidR="004469FF">
        <w:fldChar w:fldCharType="separate"/>
      </w:r>
      <w:r w:rsidR="00ED283A">
        <w:t>3.1</w:t>
      </w:r>
      <w:r w:rsidR="004469FF">
        <w:fldChar w:fldCharType="end"/>
      </w:r>
      <w:r w:rsidR="004469FF">
        <w:t xml:space="preserve"> of this document). </w:t>
      </w:r>
      <w:r w:rsidR="009B76B2">
        <w:t>Overall, we would like to note that existing collision handling rule</w:t>
      </w:r>
      <w:r w:rsidR="00E57A37">
        <w:t xml:space="preserve">s </w:t>
      </w:r>
      <w:r w:rsidR="009B76B2">
        <w:t>were specified mainly under the assumption that both the gNB and UE are half-duplex</w:t>
      </w:r>
      <w:r w:rsidR="003604EC">
        <w:t xml:space="preserve"> in a TDD carrier</w:t>
      </w:r>
      <w:r w:rsidR="009B76B2">
        <w:t>. This means that, from operation point of view, it does not make sense for a legacy system to configure</w:t>
      </w:r>
      <w:r w:rsidR="00E57A37">
        <w:t xml:space="preserve"> e.g.</w:t>
      </w:r>
      <w:r w:rsidR="009B76B2">
        <w:t xml:space="preserve"> both a semi-static/dynamic DL and semi-static/dynamic UL transmission that overlap in time since the gNB can only receive or transmit at a time</w:t>
      </w:r>
      <w:r w:rsidR="003604EC">
        <w:t xml:space="preserve"> in a TDD carrier</w:t>
      </w:r>
      <w:r w:rsidR="009B76B2">
        <w:t xml:space="preserve">. </w:t>
      </w:r>
      <w:r w:rsidR="00E77CBB">
        <w:t xml:space="preserve">To fully attain the benefits of SBFD operation, </w:t>
      </w:r>
      <w:r w:rsidR="00AA2616">
        <w:t xml:space="preserve">we therefore support the provisioning of a ‘link direction indication’ to the UE – however, </w:t>
      </w:r>
      <w:r w:rsidR="00C34D3A">
        <w:t xml:space="preserve">as noted in Section </w:t>
      </w:r>
      <w:r w:rsidR="00C34D3A">
        <w:fldChar w:fldCharType="begin"/>
      </w:r>
      <w:r w:rsidR="00C34D3A">
        <w:instrText xml:space="preserve"> REF _Ref172115083 \n \h </w:instrText>
      </w:r>
      <w:r w:rsidR="00C34D3A">
        <w:fldChar w:fldCharType="separate"/>
      </w:r>
      <w:r w:rsidR="00ED283A">
        <w:t>3.1</w:t>
      </w:r>
      <w:r w:rsidR="00C34D3A">
        <w:fldChar w:fldCharType="end"/>
      </w:r>
      <w:r w:rsidR="00C34D3A">
        <w:t>, we think this link direction indication should only be used to</w:t>
      </w:r>
      <w:r w:rsidR="00C34D3A" w:rsidRPr="00C34D3A">
        <w:t xml:space="preserve"> determine UL/DL priorities e.g. for some (but not all) UL/DL collision cases</w:t>
      </w:r>
      <w:r w:rsidR="00C34D3A">
        <w:t xml:space="preserve">, and not to </w:t>
      </w:r>
      <w:r w:rsidR="00D91ECC">
        <w:t>provide a pre-defined/fixed link direction to a slot or symbol</w:t>
      </w:r>
      <w:r w:rsidR="003A76C5">
        <w:t xml:space="preserve"> that will </w:t>
      </w:r>
      <w:r w:rsidR="009E4F9C">
        <w:rPr>
          <w:rFonts w:eastAsiaTheme="minorEastAsia" w:hint="eastAsia"/>
          <w:lang w:eastAsia="zh-CN"/>
        </w:rPr>
        <w:t>remove the benefit of SBFD</w:t>
      </w:r>
      <w:r w:rsidR="00D91ECC">
        <w:t xml:space="preserve">. </w:t>
      </w:r>
      <w:r w:rsidR="00561F45">
        <w:t>E.g.</w:t>
      </w:r>
      <w:r w:rsidR="0051677C">
        <w:t xml:space="preserve"> </w:t>
      </w:r>
      <w:r w:rsidR="00AB7429">
        <w:t xml:space="preserve">RAN1 </w:t>
      </w:r>
      <w:proofErr w:type="gramStart"/>
      <w:r w:rsidR="00AB7429">
        <w:t xml:space="preserve">should </w:t>
      </w:r>
      <w:r w:rsidR="00D91ECC">
        <w:t xml:space="preserve"> e.g.</w:t>
      </w:r>
      <w:proofErr w:type="gramEnd"/>
      <w:r w:rsidR="00D91ECC">
        <w:t xml:space="preserve">  allow </w:t>
      </w:r>
      <w:r w:rsidR="00D91ECC" w:rsidRPr="00A0346C">
        <w:t xml:space="preserve">CG-PUSCH </w:t>
      </w:r>
      <w:r w:rsidR="00D91ECC">
        <w:t xml:space="preserve">to overlap </w:t>
      </w:r>
      <w:r w:rsidR="00D91ECC" w:rsidRPr="00A0346C">
        <w:t>with semi-static DL</w:t>
      </w:r>
      <w:r w:rsidR="00D91ECC">
        <w:t xml:space="preserve"> (e.g. PDCCH),</w:t>
      </w:r>
      <w:r w:rsidR="00D91ECC" w:rsidRPr="00A0346C">
        <w:t xml:space="preserve"> where </w:t>
      </w:r>
      <w:r w:rsidR="00D91ECC">
        <w:t>one or the other</w:t>
      </w:r>
      <w:r w:rsidR="00D91ECC" w:rsidRPr="00A0346C">
        <w:t xml:space="preserve"> could be prioritized.</w:t>
      </w:r>
      <w:r w:rsidR="00D91ECC">
        <w:t xml:space="preserve"> This makes the configuration of semi-static PDCCH, PUCCH, PUSCH and other signals less cumbersome for the gNB, since otherwise the gNB need to meticulously ensure that the overlapping of semi-static UL and DL signals never happens at UE side.</w:t>
      </w:r>
      <w:r w:rsidR="00504DAA">
        <w:t xml:space="preserve"> This indication could be provided </w:t>
      </w:r>
      <w:r w:rsidR="0006736F">
        <w:t xml:space="preserve">for each </w:t>
      </w:r>
      <w:r w:rsidR="00504DAA">
        <w:t xml:space="preserve">slot </w:t>
      </w:r>
      <w:r w:rsidR="00AF2935">
        <w:t xml:space="preserve">(dynamically or semi-static) </w:t>
      </w:r>
      <w:r w:rsidR="00504DAA">
        <w:t>and/or specific to a channel or signal</w:t>
      </w:r>
      <w:r w:rsidR="00AF2935">
        <w:t>.</w:t>
      </w:r>
      <w:r w:rsidR="00D208E1">
        <w:t xml:space="preserve"> The following is therefore proposed:</w:t>
      </w:r>
    </w:p>
    <w:p w14:paraId="56BF3948" w14:textId="6EA95510" w:rsidR="00D866EE" w:rsidRPr="007051F3" w:rsidRDefault="0082494A" w:rsidP="007051F3">
      <w:pPr>
        <w:pStyle w:val="Proposal"/>
        <w:rPr>
          <w:rFonts w:eastAsia="宋体"/>
        </w:rPr>
      </w:pPr>
      <w:r w:rsidRPr="007051F3">
        <w:rPr>
          <w:rFonts w:eastAsia="宋体"/>
        </w:rPr>
        <w:t>For link direction indication,</w:t>
      </w:r>
      <w:r w:rsidR="00D866EE" w:rsidRPr="007051F3">
        <w:rPr>
          <w:rFonts w:eastAsia="宋体"/>
        </w:rPr>
        <w:t xml:space="preserve"> RAN1 to consider at least the following</w:t>
      </w:r>
      <w:r w:rsidR="006618BC">
        <w:rPr>
          <w:rFonts w:eastAsia="宋体"/>
        </w:rPr>
        <w:t xml:space="preserve"> for SBFD</w:t>
      </w:r>
      <w:r w:rsidR="00D866EE" w:rsidRPr="007051F3">
        <w:rPr>
          <w:rFonts w:eastAsia="宋体"/>
        </w:rPr>
        <w:t>:</w:t>
      </w:r>
    </w:p>
    <w:p w14:paraId="010562AA" w14:textId="11E446D4" w:rsidR="00D866EE" w:rsidRDefault="00D866EE" w:rsidP="00D866EE">
      <w:pPr>
        <w:pStyle w:val="Proposal"/>
        <w:numPr>
          <w:ilvl w:val="1"/>
          <w:numId w:val="4"/>
        </w:numPr>
      </w:pPr>
      <w:r>
        <w:t xml:space="preserve">RRC level-signaling can indicate whether to prioritize </w:t>
      </w:r>
      <w:r w:rsidR="00696952">
        <w:t xml:space="preserve">semi-static </w:t>
      </w:r>
      <w:r>
        <w:t xml:space="preserve">UL </w:t>
      </w:r>
      <w:r w:rsidR="007C5EE6">
        <w:t xml:space="preserve">or </w:t>
      </w:r>
      <w:r w:rsidR="00696952">
        <w:t xml:space="preserve">semi-static </w:t>
      </w:r>
      <w:r>
        <w:t>DL in certain slots in case of overlapping between semi-static UL and semi-static DL signals.</w:t>
      </w:r>
    </w:p>
    <w:p w14:paraId="46A6CFA0" w14:textId="77777777" w:rsidR="00D866EE" w:rsidRDefault="00D866EE" w:rsidP="00D866EE">
      <w:pPr>
        <w:pStyle w:val="Proposal"/>
        <w:numPr>
          <w:ilvl w:val="1"/>
          <w:numId w:val="4"/>
        </w:numPr>
      </w:pPr>
      <w:r>
        <w:t>gNB indicates dynamically whether the UE should prioritize UL or DL transmissions in upcoming slot(s).</w:t>
      </w:r>
    </w:p>
    <w:p w14:paraId="6666F97E" w14:textId="6EAFD437" w:rsidR="00630ABB" w:rsidRPr="007051F3" w:rsidRDefault="00630ABB" w:rsidP="00262E30">
      <w:pPr>
        <w:rPr>
          <w:lang w:val="en-GB"/>
        </w:rPr>
      </w:pPr>
    </w:p>
    <w:p w14:paraId="3142B82E" w14:textId="118942E6" w:rsidR="00A915E9" w:rsidRPr="005C38F4" w:rsidRDefault="0024400F" w:rsidP="00262E30">
      <w:pPr>
        <w:rPr>
          <w:b/>
          <w:u w:val="single"/>
        </w:rPr>
      </w:pPr>
      <w:r>
        <w:rPr>
          <w:b/>
          <w:u w:val="single"/>
        </w:rPr>
        <w:t>F</w:t>
      </w:r>
      <w:r w:rsidRPr="0024400F">
        <w:rPr>
          <w:b/>
          <w:u w:val="single"/>
        </w:rPr>
        <w:t xml:space="preserve">FS </w:t>
      </w:r>
      <w:r>
        <w:rPr>
          <w:b/>
          <w:u w:val="single"/>
        </w:rPr>
        <w:t>on</w:t>
      </w:r>
      <w:r w:rsidRPr="0024400F">
        <w:rPr>
          <w:b/>
          <w:u w:val="single"/>
        </w:rPr>
        <w:t xml:space="preserve"> UL transmission with repetitions</w:t>
      </w:r>
      <w:r>
        <w:rPr>
          <w:b/>
          <w:u w:val="single"/>
        </w:rPr>
        <w:t xml:space="preserve"> for </w:t>
      </w:r>
      <w:r w:rsidR="00A915E9" w:rsidRPr="005C38F4">
        <w:rPr>
          <w:b/>
          <w:u w:val="single"/>
        </w:rPr>
        <w:t>Collision case 2:</w:t>
      </w:r>
    </w:p>
    <w:p w14:paraId="08D478DF" w14:textId="7CB0DC47" w:rsidR="005F045E" w:rsidRDefault="005F045E" w:rsidP="00262E30">
      <w:r>
        <w:t>As noted above, there is a</w:t>
      </w:r>
      <w:r w:rsidR="003112C0">
        <w:t>n</w:t>
      </w:r>
      <w:r>
        <w:t xml:space="preserve"> FFS</w:t>
      </w:r>
      <w:r w:rsidR="00422246">
        <w:t xml:space="preserve"> on how to handle dynamically</w:t>
      </w:r>
      <w:r w:rsidR="003112C0">
        <w:t xml:space="preserve"> </w:t>
      </w:r>
      <w:r w:rsidR="00422246">
        <w:t xml:space="preserve">scheduled UL or DL transmissions with repetitions. </w:t>
      </w:r>
      <w:r w:rsidR="00A46F4A">
        <w:t xml:space="preserve">Starting with collision case </w:t>
      </w:r>
      <w:r w:rsidR="003E4828">
        <w:t>2, t</w:t>
      </w:r>
      <w:r w:rsidR="004C4906">
        <w:t xml:space="preserve">he fact that the UE is half-duplex, </w:t>
      </w:r>
      <w:r w:rsidR="009C0277">
        <w:t>transmission of UL data (PUSCH, PUCCH) over multiple slots</w:t>
      </w:r>
      <w:r w:rsidR="001F5FF1">
        <w:t xml:space="preserve"> </w:t>
      </w:r>
      <w:r w:rsidR="003112C0">
        <w:t>ma</w:t>
      </w:r>
      <w:r w:rsidR="00977EB0">
        <w:t>y</w:t>
      </w:r>
      <w:r w:rsidR="00B04B24">
        <w:t xml:space="preserve"> impede DL reception in those slots. </w:t>
      </w:r>
      <w:r w:rsidR="00B0003C">
        <w:t xml:space="preserve">One example is illustrated </w:t>
      </w:r>
      <w:r w:rsidR="0038353D">
        <w:t xml:space="preserve">in </w:t>
      </w:r>
      <w:r w:rsidR="0038353D">
        <w:fldChar w:fldCharType="begin"/>
      </w:r>
      <w:r w:rsidR="0038353D">
        <w:instrText xml:space="preserve"> REF _Ref164942885 \h </w:instrText>
      </w:r>
      <w:r w:rsidR="0038353D">
        <w:fldChar w:fldCharType="separate"/>
      </w:r>
      <w:r w:rsidR="00ED283A">
        <w:t xml:space="preserve">Figure </w:t>
      </w:r>
      <w:r w:rsidR="00ED283A">
        <w:rPr>
          <w:noProof/>
        </w:rPr>
        <w:t>8</w:t>
      </w:r>
      <w:r w:rsidR="0038353D">
        <w:fldChar w:fldCharType="end"/>
      </w:r>
      <w:r w:rsidR="009544CF">
        <w:t xml:space="preserve">, </w:t>
      </w:r>
      <w:r w:rsidR="00B0003C">
        <w:t xml:space="preserve">where </w:t>
      </w:r>
      <w:r w:rsidR="009544CF">
        <w:t xml:space="preserve">a </w:t>
      </w:r>
      <w:r w:rsidR="006735A8">
        <w:t xml:space="preserve">scheduled </w:t>
      </w:r>
      <w:r w:rsidR="009544CF">
        <w:t xml:space="preserve">PUSCH with two </w:t>
      </w:r>
      <w:r w:rsidR="006735A8">
        <w:t xml:space="preserve">Type-A </w:t>
      </w:r>
      <w:r w:rsidR="009544CF">
        <w:t xml:space="preserve">repetitions </w:t>
      </w:r>
      <w:r w:rsidR="008156B0">
        <w:t xml:space="preserve">prevents the UE to receive </w:t>
      </w:r>
      <w:r w:rsidR="009544CF">
        <w:t>downlink control (PDCCH)</w:t>
      </w:r>
      <w:r w:rsidR="008156B0">
        <w:t xml:space="preserve"> information in over 3 SBFD slots. </w:t>
      </w:r>
      <w:r w:rsidR="00E67570">
        <w:t xml:space="preserve">Not </w:t>
      </w:r>
      <w:r w:rsidR="00B0265A">
        <w:t xml:space="preserve">receiving the PDCCH </w:t>
      </w:r>
      <w:r w:rsidR="00172478">
        <w:t>have significant consequences for the UE’s performance</w:t>
      </w:r>
      <w:r w:rsidR="00977EB0">
        <w:t xml:space="preserve">, e.g. it prevents the gNB to schedule </w:t>
      </w:r>
      <w:r w:rsidR="00F7043D">
        <w:t xml:space="preserve">further UL transmissions to the UE </w:t>
      </w:r>
      <w:r w:rsidR="00AE7E3F">
        <w:t>(e.g. in slot 4 and 5) thus limiting</w:t>
      </w:r>
      <w:r w:rsidR="00AB26BF">
        <w:t xml:space="preserve"> or even reducing</w:t>
      </w:r>
      <w:r w:rsidR="00AE7E3F">
        <w:t xml:space="preserve"> the UL throughput</w:t>
      </w:r>
      <w:r w:rsidR="00154D4D">
        <w:t>/coverage</w:t>
      </w:r>
      <w:r w:rsidR="00AE7E3F">
        <w:t xml:space="preserve"> gains </w:t>
      </w:r>
      <w:r w:rsidR="007D5B54">
        <w:t xml:space="preserve">that can be obtained with SBFD. </w:t>
      </w:r>
      <w:r w:rsidR="00E162E6">
        <w:t>The problem aggravates with larger number of UL repetitions</w:t>
      </w:r>
      <w:r w:rsidR="00CB364B">
        <w:t xml:space="preserve"> </w:t>
      </w:r>
      <w:proofErr w:type="gramStart"/>
      <w:r w:rsidR="00CB364B">
        <w:t>and also</w:t>
      </w:r>
      <w:proofErr w:type="gramEnd"/>
      <w:r w:rsidR="00CB364B">
        <w:t xml:space="preserve"> affects the DL user-plane performance since PDSCH scheduling opportunities may also be rather limited </w:t>
      </w:r>
      <w:r w:rsidR="002A5BE6">
        <w:t>i</w:t>
      </w:r>
      <w:r w:rsidR="00CB364B">
        <w:t xml:space="preserve">n those slots. </w:t>
      </w:r>
      <w:r w:rsidR="004C7CE3">
        <w:t xml:space="preserve">Note this is not much of a problem </w:t>
      </w:r>
      <w:r w:rsidR="005130AD">
        <w:t xml:space="preserve">for UL transmissions </w:t>
      </w:r>
      <w:r w:rsidR="002D3760">
        <w:rPr>
          <w:rFonts w:cs="Times"/>
          <w:szCs w:val="20"/>
          <w:lang w:eastAsia="zh-CN"/>
        </w:rPr>
        <w:t>in a single slot (without repetitions)</w:t>
      </w:r>
      <w:r w:rsidR="00367E80">
        <w:t xml:space="preserve">, especially </w:t>
      </w:r>
      <w:r w:rsidR="00E2442D">
        <w:t xml:space="preserve">if they are scheduled with rather short k2 </w:t>
      </w:r>
      <w:r w:rsidR="00620AA0">
        <w:t>value (</w:t>
      </w:r>
      <w:r w:rsidR="00E2442D">
        <w:t>DCI-to-PUSCH</w:t>
      </w:r>
      <w:r w:rsidR="00620AA0">
        <w:t xml:space="preserve"> timing)</w:t>
      </w:r>
      <w:r w:rsidR="003163D1">
        <w:t>,</w:t>
      </w:r>
      <w:r w:rsidR="00F062A6">
        <w:t xml:space="preserve"> as the scheduler </w:t>
      </w:r>
      <w:r w:rsidR="002F46CE">
        <w:t xml:space="preserve">have more flexibility to prioritize between UL transmission or DL reception </w:t>
      </w:r>
      <w:r w:rsidR="00F5716F">
        <w:t xml:space="preserve">on each PDCCH monitoring occasion. </w:t>
      </w:r>
      <w:r w:rsidR="003163D1">
        <w:t xml:space="preserve"> </w:t>
      </w:r>
    </w:p>
    <w:p w14:paraId="5B06D702" w14:textId="627B251D" w:rsidR="00D51DB7" w:rsidRDefault="00D51DB7" w:rsidP="007A0BFC">
      <w:pPr>
        <w:pStyle w:val="Observation"/>
        <w:ind w:left="426"/>
      </w:pPr>
      <w:bookmarkStart w:id="1299" w:name="_Toc165984575"/>
      <w:bookmarkStart w:id="1300" w:name="_Toc165984821"/>
      <w:bookmarkStart w:id="1301" w:name="_Toc165984927"/>
      <w:bookmarkStart w:id="1302" w:name="_Toc165985032"/>
      <w:bookmarkStart w:id="1303" w:name="_Toc165985141"/>
      <w:bookmarkStart w:id="1304" w:name="_Toc165985224"/>
      <w:bookmarkStart w:id="1305" w:name="_Toc165985333"/>
      <w:bookmarkStart w:id="1306" w:name="_Toc166099394"/>
      <w:bookmarkStart w:id="1307" w:name="_Toc166099863"/>
      <w:bookmarkStart w:id="1308" w:name="_Toc166099967"/>
      <w:bookmarkStart w:id="1309" w:name="_Toc166100073"/>
      <w:bookmarkStart w:id="1310" w:name="_Toc166100183"/>
      <w:bookmarkStart w:id="1311" w:name="_Toc166100293"/>
      <w:bookmarkStart w:id="1312" w:name="_Toc166100403"/>
      <w:bookmarkStart w:id="1313" w:name="_Toc166100512"/>
      <w:bookmarkStart w:id="1314" w:name="_Toc166100621"/>
      <w:bookmarkStart w:id="1315" w:name="_Toc166237740"/>
      <w:bookmarkStart w:id="1316" w:name="_Toc166237847"/>
      <w:r>
        <w:t xml:space="preserve">To </w:t>
      </w:r>
      <w:r w:rsidR="001E5DDE">
        <w:t>attain the benefits of SBFD in terms of UL coverage/throughput improvement, it is important allow UE to monitor PDCCH for provisioning the UL grants for following slots. PUSCH or PUCCH transmissions with repetitions over multiple consecutive slots may prevent the gNB to schedule further UL transmissions to the UE.</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78F16FB" w14:textId="77777777" w:rsidR="001F5FF1" w:rsidRDefault="000948C6" w:rsidP="005C38F4">
      <w:pPr>
        <w:keepNext/>
        <w:jc w:val="center"/>
      </w:pPr>
      <w:r>
        <w:rPr>
          <w:noProof/>
        </w:rPr>
        <w:lastRenderedPageBreak/>
        <w:drawing>
          <wp:inline distT="0" distB="0" distL="0" distR="0" wp14:anchorId="0D6D6B8B" wp14:editId="54232679">
            <wp:extent cx="4274716" cy="3142259"/>
            <wp:effectExtent l="0" t="0" r="0" b="0"/>
            <wp:docPr id="334242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242834" name="Picture 1"/>
                    <pic:cNvPicPr>
                      <a:picLocks noChangeAspect="1" noChangeArrowheads="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bwMode="auto">
                    <a:xfrm>
                      <a:off x="0" y="0"/>
                      <a:ext cx="4274716" cy="3142259"/>
                    </a:xfrm>
                    <a:prstGeom prst="rect">
                      <a:avLst/>
                    </a:prstGeom>
                  </pic:spPr>
                </pic:pic>
              </a:graphicData>
            </a:graphic>
          </wp:inline>
        </w:drawing>
      </w:r>
    </w:p>
    <w:p w14:paraId="42ADDFE2" w14:textId="341DBE3C" w:rsidR="000948C6" w:rsidRDefault="001F5FF1" w:rsidP="001F5FF1">
      <w:pPr>
        <w:pStyle w:val="Caption"/>
        <w:jc w:val="center"/>
      </w:pPr>
      <w:bookmarkStart w:id="1317" w:name="_Ref164942885"/>
      <w:r>
        <w:t xml:space="preserve">Figure </w:t>
      </w:r>
      <w:r>
        <w:fldChar w:fldCharType="begin"/>
      </w:r>
      <w:r>
        <w:instrText xml:space="preserve"> SEQ Figure \* ARABIC </w:instrText>
      </w:r>
      <w:r>
        <w:fldChar w:fldCharType="separate"/>
      </w:r>
      <w:r w:rsidR="00ED283A">
        <w:rPr>
          <w:noProof/>
        </w:rPr>
        <w:t>8</w:t>
      </w:r>
      <w:r>
        <w:rPr>
          <w:noProof/>
        </w:rPr>
        <w:fldChar w:fldCharType="end"/>
      </w:r>
      <w:bookmarkEnd w:id="1317"/>
      <w:r w:rsidR="006877C4">
        <w:t>: Collision case 2 (</w:t>
      </w:r>
      <w:r w:rsidR="006877C4" w:rsidRPr="006877C4">
        <w:t>semi-statically configured DL reception vs. dynamically scheduled UL transmission</w:t>
      </w:r>
      <w:r w:rsidR="006877C4">
        <w:t>) with UL repetitions</w:t>
      </w:r>
    </w:p>
    <w:p w14:paraId="1DA8BA2B" w14:textId="18BCD213" w:rsidR="00F5716F" w:rsidRDefault="005F2028" w:rsidP="00F5716F">
      <w:r>
        <w:t xml:space="preserve">To alleviate this issue, </w:t>
      </w:r>
      <w:r w:rsidR="001C00E9">
        <w:t xml:space="preserve">we think </w:t>
      </w:r>
      <w:r w:rsidR="0094065B">
        <w:t>mechanisms to</w:t>
      </w:r>
      <w:r w:rsidR="00986924">
        <w:t xml:space="preserve"> control or prioritize better </w:t>
      </w:r>
      <w:r w:rsidR="00604C7C">
        <w:t>between DL semi-static signal reception (primarily PDCCH) and UL transmission</w:t>
      </w:r>
      <w:r w:rsidR="00D41351">
        <w:t xml:space="preserve"> should be considered in RAN1</w:t>
      </w:r>
      <w:r w:rsidR="00D25950">
        <w:t xml:space="preserve">. </w:t>
      </w:r>
      <w:r w:rsidR="00A763D4">
        <w:t>Some options to achieve this</w:t>
      </w:r>
      <w:r w:rsidR="00996CE6">
        <w:t xml:space="preserve"> </w:t>
      </w:r>
      <w:r w:rsidR="00B11568">
        <w:t xml:space="preserve">are </w:t>
      </w:r>
      <w:r w:rsidR="00996CE6">
        <w:t>described in the following:</w:t>
      </w:r>
    </w:p>
    <w:p w14:paraId="7FF69476" w14:textId="77777777" w:rsidR="00D00967" w:rsidRDefault="00090FBE" w:rsidP="00A763D4">
      <w:pPr>
        <w:pStyle w:val="ListParagraph"/>
        <w:numPr>
          <w:ilvl w:val="0"/>
          <w:numId w:val="54"/>
        </w:numPr>
        <w:rPr>
          <w:lang w:val="en-US"/>
        </w:rPr>
      </w:pPr>
      <w:r>
        <w:rPr>
          <w:lang w:val="en-US"/>
        </w:rPr>
        <w:t xml:space="preserve">Some slots during the UL repetition can be selected to prioritize PDCCH reception while the UL repetition can be postponed or cancelled in these slots. </w:t>
      </w:r>
    </w:p>
    <w:p w14:paraId="539E1E6D" w14:textId="7020C2EB" w:rsidR="00A763D4" w:rsidRPr="00D00967" w:rsidRDefault="00090FBE" w:rsidP="00D00967">
      <w:pPr>
        <w:pStyle w:val="ListParagraph"/>
        <w:numPr>
          <w:ilvl w:val="0"/>
          <w:numId w:val="54"/>
        </w:numPr>
        <w:rPr>
          <w:lang w:val="en-US"/>
        </w:rPr>
      </w:pPr>
      <w:r w:rsidRPr="00D00967">
        <w:rPr>
          <w:lang w:val="en-US"/>
        </w:rPr>
        <w:t>The scheduler can do this selection based on scheduling of UL and DL.</w:t>
      </w:r>
      <w:r w:rsidR="008F0F33">
        <w:rPr>
          <w:lang w:val="en-US"/>
        </w:rPr>
        <w:t xml:space="preserve"> </w:t>
      </w:r>
      <w:r w:rsidR="00D00967">
        <w:rPr>
          <w:lang w:val="en-US"/>
        </w:rPr>
        <w:t>S</w:t>
      </w:r>
      <w:r w:rsidR="00D554C9" w:rsidRPr="008F0F33">
        <w:rPr>
          <w:lang w:val="en-US"/>
        </w:rPr>
        <w:t xml:space="preserve">emi-static RRC signaling </w:t>
      </w:r>
      <w:r w:rsidR="00D00967">
        <w:rPr>
          <w:lang w:val="en-US"/>
        </w:rPr>
        <w:t xml:space="preserve">can be used to indicate </w:t>
      </w:r>
      <w:r w:rsidR="00896170" w:rsidRPr="008F0F33">
        <w:rPr>
          <w:lang w:val="en-US"/>
        </w:rPr>
        <w:t xml:space="preserve">one or more slots per TDD </w:t>
      </w:r>
      <w:r w:rsidR="00726DB3" w:rsidRPr="008F0F33">
        <w:rPr>
          <w:lang w:val="en-US"/>
        </w:rPr>
        <w:t xml:space="preserve">UL-DL pattern that shall not be considered available for the UE. The indication </w:t>
      </w:r>
      <w:r w:rsidR="00AE782C" w:rsidRPr="008F0F33">
        <w:rPr>
          <w:lang w:val="en-US"/>
        </w:rPr>
        <w:t xml:space="preserve">may be </w:t>
      </w:r>
      <w:r w:rsidR="00D6119A" w:rsidRPr="008F0F33">
        <w:rPr>
          <w:lang w:val="en-US"/>
        </w:rPr>
        <w:t>applicable specifically to e.g. repetitions of PUCCH/PUSCH transmissions</w:t>
      </w:r>
      <w:r w:rsidR="00FA4028" w:rsidRPr="00D00967">
        <w:rPr>
          <w:lang w:val="en-US"/>
        </w:rPr>
        <w:t xml:space="preserve"> (e.g. repetitions are postponed or cancelled in the indicated slots) </w:t>
      </w:r>
      <w:r w:rsidR="001B0FE5" w:rsidRPr="00D00967">
        <w:rPr>
          <w:lang w:val="en-US"/>
        </w:rPr>
        <w:t xml:space="preserve">while the first repetition </w:t>
      </w:r>
      <w:r w:rsidR="00C86568" w:rsidRPr="00D00967">
        <w:rPr>
          <w:lang w:val="en-US"/>
        </w:rPr>
        <w:t xml:space="preserve">or PUSCH/PUCCH transmissions in a single slot </w:t>
      </w:r>
      <w:r w:rsidR="00FA4028" w:rsidRPr="00D00967">
        <w:rPr>
          <w:lang w:val="en-US"/>
        </w:rPr>
        <w:t xml:space="preserve">may not be subject to this restriction. </w:t>
      </w:r>
    </w:p>
    <w:p w14:paraId="7C678661" w14:textId="14638F52" w:rsidR="00070D59" w:rsidRDefault="005553B8" w:rsidP="008F0F33">
      <w:pPr>
        <w:pStyle w:val="ListParagraph"/>
        <w:numPr>
          <w:ilvl w:val="1"/>
          <w:numId w:val="54"/>
        </w:numPr>
        <w:rPr>
          <w:lang w:val="en-US"/>
        </w:rPr>
      </w:pPr>
      <w:r>
        <w:rPr>
          <w:lang w:val="en-US"/>
        </w:rPr>
        <w:t xml:space="preserve">Note that </w:t>
      </w:r>
      <w:r w:rsidR="00FE312A">
        <w:rPr>
          <w:lang w:val="en-US"/>
        </w:rPr>
        <w:t xml:space="preserve">this could be </w:t>
      </w:r>
      <w:r w:rsidR="00F30B3F">
        <w:rPr>
          <w:lang w:val="en-US"/>
        </w:rPr>
        <w:t xml:space="preserve">regarded </w:t>
      </w:r>
      <w:r w:rsidR="00621B5E">
        <w:rPr>
          <w:lang w:val="en-US"/>
        </w:rPr>
        <w:t xml:space="preserve">part </w:t>
      </w:r>
      <w:r w:rsidR="00F30B3F">
        <w:rPr>
          <w:lang w:val="en-US"/>
        </w:rPr>
        <w:t>of a ‘</w:t>
      </w:r>
      <w:r w:rsidRPr="005553B8">
        <w:rPr>
          <w:lang w:val="en-US"/>
        </w:rPr>
        <w:t>link direction indication</w:t>
      </w:r>
      <w:r w:rsidR="00F30B3F">
        <w:rPr>
          <w:lang w:val="en-US"/>
        </w:rPr>
        <w:t xml:space="preserve">’ mechanism </w:t>
      </w:r>
      <w:r w:rsidR="00DC775F">
        <w:rPr>
          <w:lang w:val="en-US"/>
        </w:rPr>
        <w:t xml:space="preserve">which is under discussion </w:t>
      </w:r>
      <w:r w:rsidR="0006127C">
        <w:rPr>
          <w:lang w:val="en-US"/>
        </w:rPr>
        <w:t xml:space="preserve">as an </w:t>
      </w:r>
      <w:r w:rsidR="00922D2C">
        <w:rPr>
          <w:lang w:val="en-US"/>
        </w:rPr>
        <w:t>extension</w:t>
      </w:r>
      <w:r w:rsidR="0006127C">
        <w:rPr>
          <w:lang w:val="en-US"/>
        </w:rPr>
        <w:t xml:space="preserve"> or</w:t>
      </w:r>
      <w:r w:rsidR="00922D2C">
        <w:rPr>
          <w:lang w:val="en-US"/>
        </w:rPr>
        <w:t xml:space="preserve"> as</w:t>
      </w:r>
      <w:r w:rsidR="0006127C">
        <w:rPr>
          <w:lang w:val="en-US"/>
        </w:rPr>
        <w:t xml:space="preserve"> an alternative to existing collision handling rules, in general.</w:t>
      </w:r>
    </w:p>
    <w:p w14:paraId="43B5FCB4" w14:textId="0786FFA7" w:rsidR="00D00967" w:rsidRDefault="00D00967" w:rsidP="00A763D4">
      <w:pPr>
        <w:pStyle w:val="ListParagraph"/>
        <w:numPr>
          <w:ilvl w:val="0"/>
          <w:numId w:val="54"/>
        </w:numPr>
        <w:rPr>
          <w:lang w:val="en-US"/>
        </w:rPr>
      </w:pPr>
      <w:r>
        <w:rPr>
          <w:lang w:val="en-US"/>
        </w:rPr>
        <w:t>D</w:t>
      </w:r>
      <w:r w:rsidR="00677817">
        <w:rPr>
          <w:lang w:val="en-US"/>
        </w:rPr>
        <w:t xml:space="preserve">ynamic </w:t>
      </w:r>
      <w:r>
        <w:rPr>
          <w:lang w:val="en-US"/>
        </w:rPr>
        <w:t xml:space="preserve">indication </w:t>
      </w:r>
      <w:r w:rsidR="00677817">
        <w:rPr>
          <w:lang w:val="en-US"/>
        </w:rPr>
        <w:t xml:space="preserve">or </w:t>
      </w:r>
      <w:r>
        <w:rPr>
          <w:lang w:val="en-US"/>
        </w:rPr>
        <w:t xml:space="preserve">other </w:t>
      </w:r>
      <w:r w:rsidR="00922D2C">
        <w:rPr>
          <w:lang w:val="en-US"/>
        </w:rPr>
        <w:t>semi-static</w:t>
      </w:r>
      <w:r w:rsidR="00677817">
        <w:rPr>
          <w:lang w:val="en-US"/>
        </w:rPr>
        <w:t xml:space="preserve"> indication </w:t>
      </w:r>
      <w:r w:rsidR="009B1A09">
        <w:rPr>
          <w:lang w:val="en-US"/>
        </w:rPr>
        <w:t xml:space="preserve">may be used as well to </w:t>
      </w:r>
      <w:r w:rsidR="007B536A">
        <w:rPr>
          <w:lang w:val="en-US"/>
        </w:rPr>
        <w:t xml:space="preserve">facilitate UL/DL scheduling with repetitions. </w:t>
      </w:r>
      <w:r w:rsidR="00DC36CD">
        <w:rPr>
          <w:lang w:val="en-US"/>
        </w:rPr>
        <w:t xml:space="preserve">For instance, </w:t>
      </w:r>
      <w:r w:rsidR="006556A2">
        <w:rPr>
          <w:lang w:val="en-US"/>
        </w:rPr>
        <w:t xml:space="preserve">a DCI scheduling UL or DL transmissions may provide information on </w:t>
      </w:r>
      <w:r w:rsidR="006556A2">
        <w:t xml:space="preserve">whether the UE should prioritize </w:t>
      </w:r>
      <w:r w:rsidR="00A946E7">
        <w:t>DL reception over</w:t>
      </w:r>
      <w:r w:rsidR="006556A2">
        <w:t xml:space="preserve"> </w:t>
      </w:r>
      <w:r w:rsidR="00A946E7" w:rsidRPr="00A946E7">
        <w:t>a repetition of a UL transmission in upcoming slots</w:t>
      </w:r>
      <w:r w:rsidR="006556A2">
        <w:t>.</w:t>
      </w:r>
      <w:r w:rsidR="00652A95" w:rsidRPr="00652A95">
        <w:rPr>
          <w:lang w:val="en-US"/>
        </w:rPr>
        <w:t xml:space="preserve"> </w:t>
      </w:r>
    </w:p>
    <w:p w14:paraId="58897558" w14:textId="49992538" w:rsidR="00D00967" w:rsidRDefault="00D00967" w:rsidP="00A763D4">
      <w:pPr>
        <w:pStyle w:val="ListParagraph"/>
        <w:numPr>
          <w:ilvl w:val="0"/>
          <w:numId w:val="54"/>
        </w:numPr>
        <w:rPr>
          <w:lang w:val="en-US"/>
        </w:rPr>
      </w:pPr>
      <w:r>
        <w:rPr>
          <w:lang w:val="en-US"/>
        </w:rPr>
        <w:t xml:space="preserve">Some collision handling rule can also be considered, e.g. rule to define necessary slots during the UL repetition </w:t>
      </w:r>
      <w:r w:rsidR="00CB1247">
        <w:rPr>
          <w:lang w:val="en-US"/>
        </w:rPr>
        <w:t xml:space="preserve">that </w:t>
      </w:r>
      <w:r>
        <w:rPr>
          <w:lang w:val="en-US"/>
        </w:rPr>
        <w:t>should be used for DL PDCCH</w:t>
      </w:r>
      <w:r w:rsidR="00E615AB">
        <w:rPr>
          <w:lang w:val="en-US"/>
        </w:rPr>
        <w:t xml:space="preserve"> </w:t>
      </w:r>
      <w:r w:rsidR="00CB1247">
        <w:rPr>
          <w:lang w:val="en-US"/>
        </w:rPr>
        <w:t>reception</w:t>
      </w:r>
      <w:r>
        <w:rPr>
          <w:lang w:val="en-US"/>
        </w:rPr>
        <w:t xml:space="preserve"> for the scheduling of UL in UL/SBFD slots after the ongoing UL repetitions.</w:t>
      </w:r>
    </w:p>
    <w:p w14:paraId="565CF7D9" w14:textId="128D79E1" w:rsidR="00FA4028" w:rsidRDefault="005F65FC" w:rsidP="00A763D4">
      <w:pPr>
        <w:pStyle w:val="ListParagraph"/>
        <w:numPr>
          <w:ilvl w:val="0"/>
          <w:numId w:val="54"/>
        </w:numPr>
        <w:rPr>
          <w:lang w:val="en-US"/>
        </w:rPr>
      </w:pPr>
      <w:r>
        <w:rPr>
          <w:lang w:val="en-US"/>
        </w:rPr>
        <w:t xml:space="preserve">Note that this mechanism </w:t>
      </w:r>
      <w:r w:rsidR="00652A95" w:rsidRPr="000C4A56">
        <w:rPr>
          <w:lang w:val="en-US"/>
        </w:rPr>
        <w:t xml:space="preserve">may be applicable </w:t>
      </w:r>
      <w:r w:rsidR="00A946E7">
        <w:rPr>
          <w:lang w:val="en-US"/>
        </w:rPr>
        <w:t>also</w:t>
      </w:r>
      <w:r w:rsidR="007E6025">
        <w:rPr>
          <w:lang w:val="en-US"/>
        </w:rPr>
        <w:t xml:space="preserve"> </w:t>
      </w:r>
      <w:r>
        <w:rPr>
          <w:lang w:val="en-US"/>
        </w:rPr>
        <w:t xml:space="preserve">to </w:t>
      </w:r>
      <w:r w:rsidR="007E6025">
        <w:rPr>
          <w:lang w:val="en-US"/>
        </w:rPr>
        <w:t xml:space="preserve">handle the </w:t>
      </w:r>
      <w:r>
        <w:rPr>
          <w:lang w:val="en-US"/>
        </w:rPr>
        <w:t>collision of semi-static UL and semi-static DL (collision case 3)</w:t>
      </w:r>
      <w:r w:rsidR="007E6025">
        <w:rPr>
          <w:lang w:val="en-US"/>
        </w:rPr>
        <w:t>, as discussed latter in this section</w:t>
      </w:r>
      <w:r>
        <w:rPr>
          <w:lang w:val="en-US"/>
        </w:rPr>
        <w:t>.</w:t>
      </w:r>
    </w:p>
    <w:p w14:paraId="1CD9DA16" w14:textId="77777777" w:rsidR="004D6AEA" w:rsidRPr="004D6AEA" w:rsidRDefault="002F1556" w:rsidP="002F1556">
      <w:pPr>
        <w:pStyle w:val="Proposal"/>
      </w:pPr>
      <w:bookmarkStart w:id="1318" w:name="_Toc165984576"/>
      <w:bookmarkStart w:id="1319" w:name="_Toc165984822"/>
      <w:bookmarkStart w:id="1320" w:name="_Toc165984928"/>
      <w:bookmarkStart w:id="1321" w:name="_Toc165985033"/>
      <w:bookmarkStart w:id="1322" w:name="_Toc165985142"/>
      <w:bookmarkStart w:id="1323" w:name="_Toc165985225"/>
      <w:bookmarkStart w:id="1324" w:name="_Toc165985334"/>
      <w:bookmarkStart w:id="1325" w:name="_Toc166099395"/>
      <w:bookmarkStart w:id="1326" w:name="_Toc166099864"/>
      <w:bookmarkStart w:id="1327" w:name="_Toc166099968"/>
      <w:bookmarkStart w:id="1328" w:name="_Toc166100074"/>
      <w:bookmarkStart w:id="1329" w:name="_Toc166100184"/>
      <w:bookmarkStart w:id="1330" w:name="_Toc166100294"/>
      <w:bookmarkStart w:id="1331" w:name="_Toc166100404"/>
      <w:bookmarkStart w:id="1332" w:name="_Toc166100513"/>
      <w:bookmarkStart w:id="1333" w:name="_Toc166100622"/>
      <w:bookmarkStart w:id="1334" w:name="_Toc166237741"/>
      <w:bookmarkStart w:id="1335" w:name="_Toc166237848"/>
      <w:r>
        <w:rPr>
          <w:rFonts w:eastAsia="宋体"/>
        </w:rPr>
        <w:t>For collision Case 2</w:t>
      </w:r>
      <w:r>
        <w:rPr>
          <w:rFonts w:eastAsia="Malgun Gothic"/>
          <w:szCs w:val="20"/>
        </w:rPr>
        <w:t xml:space="preserve"> </w:t>
      </w:r>
      <w:r>
        <w:rPr>
          <w:szCs w:val="20"/>
        </w:rPr>
        <w:t>(semi-statically configured DL reception vs. dynamically scheduled UL transmission)</w:t>
      </w:r>
      <w:r w:rsidR="004D6AEA">
        <w:rPr>
          <w:szCs w:val="20"/>
        </w:rPr>
        <w:t>, consider the following options for handling at least dynamic scheduled UL transmission with repetitions: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9DC864B" w14:textId="4B2DE91E" w:rsidR="000C5643" w:rsidRDefault="004D6AEA" w:rsidP="004D6AEA">
      <w:pPr>
        <w:pStyle w:val="Proposal"/>
        <w:numPr>
          <w:ilvl w:val="1"/>
          <w:numId w:val="4"/>
        </w:numPr>
        <w:rPr>
          <w:szCs w:val="20"/>
        </w:rPr>
      </w:pPr>
      <w:bookmarkStart w:id="1336" w:name="_Toc165984577"/>
      <w:bookmarkStart w:id="1337" w:name="_Toc165984823"/>
      <w:bookmarkStart w:id="1338" w:name="_Toc165984929"/>
      <w:bookmarkStart w:id="1339" w:name="_Toc165985034"/>
      <w:bookmarkStart w:id="1340" w:name="_Toc165985143"/>
      <w:bookmarkStart w:id="1341" w:name="_Toc165985226"/>
      <w:bookmarkStart w:id="1342" w:name="_Toc165985335"/>
      <w:bookmarkStart w:id="1343" w:name="_Toc166099396"/>
      <w:bookmarkStart w:id="1344" w:name="_Toc166099865"/>
      <w:bookmarkStart w:id="1345" w:name="_Toc166099969"/>
      <w:bookmarkStart w:id="1346" w:name="_Toc166100075"/>
      <w:bookmarkStart w:id="1347" w:name="_Toc166100185"/>
      <w:bookmarkStart w:id="1348" w:name="_Toc166100295"/>
      <w:bookmarkStart w:id="1349" w:name="_Toc166100405"/>
      <w:bookmarkStart w:id="1350" w:name="_Toc166100514"/>
      <w:bookmarkStart w:id="1351" w:name="_Toc166100623"/>
      <w:bookmarkStart w:id="1352" w:name="_Toc166237742"/>
      <w:bookmarkStart w:id="1353" w:name="_Toc166237849"/>
      <w:r w:rsidRPr="004D6AEA">
        <w:rPr>
          <w:szCs w:val="20"/>
        </w:rPr>
        <w:t>The gNB may indicate one or more slots per TDD UL-DL pattern that shall not be considered available for the UE</w:t>
      </w:r>
      <w:r>
        <w:rPr>
          <w:szCs w:val="20"/>
        </w:rPr>
        <w:t xml:space="preserve"> for UL transmission</w:t>
      </w:r>
      <w:r w:rsidRPr="004D6AEA">
        <w:rPr>
          <w:szCs w:val="20"/>
        </w:rPr>
        <w:t>.</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63DA0391" w14:textId="77777777" w:rsidR="00C13512" w:rsidRPr="00C13512" w:rsidRDefault="00A46F4A" w:rsidP="00961641">
      <w:pPr>
        <w:pStyle w:val="Proposal"/>
        <w:numPr>
          <w:ilvl w:val="1"/>
          <w:numId w:val="4"/>
        </w:numPr>
        <w:rPr>
          <w:szCs w:val="20"/>
        </w:rPr>
      </w:pPr>
      <w:bookmarkStart w:id="1354" w:name="_Toc165984578"/>
      <w:bookmarkStart w:id="1355" w:name="_Toc165984824"/>
      <w:bookmarkStart w:id="1356" w:name="_Toc165984930"/>
      <w:bookmarkStart w:id="1357" w:name="_Toc165985035"/>
      <w:bookmarkStart w:id="1358" w:name="_Toc165985144"/>
      <w:bookmarkStart w:id="1359" w:name="_Toc165985227"/>
      <w:bookmarkStart w:id="1360" w:name="_Toc165985336"/>
      <w:bookmarkStart w:id="1361" w:name="_Toc166099397"/>
      <w:bookmarkStart w:id="1362" w:name="_Toc166099866"/>
      <w:bookmarkStart w:id="1363" w:name="_Toc166099970"/>
      <w:bookmarkStart w:id="1364" w:name="_Toc166100076"/>
      <w:bookmarkStart w:id="1365" w:name="_Toc166100186"/>
      <w:bookmarkStart w:id="1366" w:name="_Toc166100296"/>
      <w:bookmarkStart w:id="1367" w:name="_Toc166100515"/>
      <w:bookmarkStart w:id="1368" w:name="_Toc166100624"/>
      <w:bookmarkStart w:id="1369" w:name="_Toc166237743"/>
      <w:bookmarkStart w:id="1370" w:name="_Toc166237850"/>
      <w:bookmarkStart w:id="1371" w:name="_Toc166100406"/>
      <w:r w:rsidRPr="00C13512">
        <w:rPr>
          <w:szCs w:val="20"/>
        </w:rPr>
        <w:t xml:space="preserve">Dynamic signaling in DCI can indicate whether </w:t>
      </w:r>
      <w:r w:rsidR="00836B56" w:rsidRPr="00C13512">
        <w:rPr>
          <w:szCs w:val="20"/>
        </w:rPr>
        <w:t>DL reception should be prioritized over a repetition of a UL transmission</w:t>
      </w:r>
      <w:r w:rsidRPr="00C13512">
        <w:rPr>
          <w:szCs w:val="20"/>
        </w:rPr>
        <w:t xml:space="preserve"> in upcoming slots.</w:t>
      </w:r>
      <w:bookmarkStart w:id="1372" w:name="_Toc166099398"/>
      <w:bookmarkStart w:id="1373" w:name="_Toc166099867"/>
      <w:bookmarkStart w:id="1374" w:name="_Toc166099971"/>
      <w:bookmarkStart w:id="1375" w:name="_Toc166100077"/>
      <w:bookmarkStart w:id="1376" w:name="_Toc166100187"/>
      <w:bookmarkStart w:id="1377" w:name="_Toc166100297"/>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4165FD80" w14:textId="5479E884" w:rsidR="006877C4" w:rsidRPr="00694550" w:rsidRDefault="00E615AB" w:rsidP="00194551">
      <w:pPr>
        <w:pStyle w:val="Proposal"/>
        <w:numPr>
          <w:ilvl w:val="1"/>
          <w:numId w:val="4"/>
        </w:numPr>
        <w:rPr>
          <w:szCs w:val="20"/>
        </w:rPr>
      </w:pPr>
      <w:bookmarkStart w:id="1378" w:name="_Toc166100516"/>
      <w:bookmarkStart w:id="1379" w:name="_Toc166100625"/>
      <w:bookmarkStart w:id="1380" w:name="_Toc166237744"/>
      <w:bookmarkStart w:id="1381" w:name="_Toc166237851"/>
      <w:r w:rsidRPr="00C13512">
        <w:rPr>
          <w:szCs w:val="20"/>
        </w:rPr>
        <w:lastRenderedPageBreak/>
        <w:t xml:space="preserve">Collision handling rule can be defined on some slots during the UL repetition </w:t>
      </w:r>
      <w:r w:rsidR="00AD05D5">
        <w:rPr>
          <w:szCs w:val="20"/>
        </w:rPr>
        <w:t>w</w:t>
      </w:r>
      <w:r w:rsidR="00AD05D5" w:rsidRPr="005D438C">
        <w:rPr>
          <w:rFonts w:eastAsia="宋体"/>
          <w:szCs w:val="20"/>
        </w:rPr>
        <w:t xml:space="preserve">hich </w:t>
      </w:r>
      <w:r w:rsidRPr="00C13512">
        <w:rPr>
          <w:szCs w:val="20"/>
        </w:rPr>
        <w:t>should be used for DL PDCCH reception for the scheduling of UL in UL/SBFD slots after the ongoing UL repetitions.</w:t>
      </w:r>
      <w:bookmarkStart w:id="1382" w:name="_Toc166099399"/>
      <w:bookmarkStart w:id="1383" w:name="_Toc166099868"/>
      <w:bookmarkStart w:id="1384" w:name="_Toc166099972"/>
      <w:bookmarkStart w:id="1385" w:name="_Toc166100078"/>
      <w:bookmarkStart w:id="1386" w:name="_Toc166100188"/>
      <w:bookmarkStart w:id="1387" w:name="_Toc166100298"/>
      <w:bookmarkStart w:id="1388" w:name="_Toc166100407"/>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3510FF8" w14:textId="3E1B24D2" w:rsidR="00A915E9" w:rsidRPr="000C4A56" w:rsidRDefault="0024400F" w:rsidP="00A915E9">
      <w:pPr>
        <w:rPr>
          <w:b/>
          <w:bCs/>
          <w:u w:val="single"/>
        </w:rPr>
      </w:pPr>
      <w:r>
        <w:rPr>
          <w:b/>
          <w:u w:val="single"/>
        </w:rPr>
        <w:t>F</w:t>
      </w:r>
      <w:r w:rsidRPr="0024400F">
        <w:rPr>
          <w:b/>
          <w:u w:val="single"/>
        </w:rPr>
        <w:t xml:space="preserve">FS </w:t>
      </w:r>
      <w:r>
        <w:rPr>
          <w:b/>
          <w:u w:val="single"/>
        </w:rPr>
        <w:t>on</w:t>
      </w:r>
      <w:r w:rsidRPr="0024400F">
        <w:rPr>
          <w:b/>
          <w:u w:val="single"/>
        </w:rPr>
        <w:t xml:space="preserve"> </w:t>
      </w:r>
      <w:r>
        <w:rPr>
          <w:b/>
          <w:u w:val="single"/>
        </w:rPr>
        <w:t>D</w:t>
      </w:r>
      <w:r w:rsidRPr="0024400F">
        <w:rPr>
          <w:b/>
          <w:u w:val="single"/>
        </w:rPr>
        <w:t xml:space="preserve">L </w:t>
      </w:r>
      <w:r>
        <w:rPr>
          <w:b/>
          <w:u w:val="single"/>
        </w:rPr>
        <w:t>reception</w:t>
      </w:r>
      <w:r w:rsidRPr="0024400F">
        <w:rPr>
          <w:b/>
          <w:u w:val="single"/>
        </w:rPr>
        <w:t xml:space="preserve"> with repetitions</w:t>
      </w:r>
      <w:r>
        <w:rPr>
          <w:b/>
          <w:u w:val="single"/>
        </w:rPr>
        <w:t xml:space="preserve"> for </w:t>
      </w:r>
      <w:r w:rsidR="00A915E9" w:rsidRPr="000C4A56">
        <w:rPr>
          <w:b/>
          <w:bCs/>
          <w:u w:val="single"/>
        </w:rPr>
        <w:t xml:space="preserve">Collision case </w:t>
      </w:r>
      <w:r w:rsidR="00A915E9">
        <w:rPr>
          <w:b/>
          <w:bCs/>
          <w:u w:val="single"/>
        </w:rPr>
        <w:t>1</w:t>
      </w:r>
      <w:r w:rsidR="00A915E9" w:rsidRPr="000C4A56">
        <w:rPr>
          <w:b/>
          <w:bCs/>
          <w:u w:val="single"/>
        </w:rPr>
        <w:t>:</w:t>
      </w:r>
    </w:p>
    <w:p w14:paraId="59BA9EAF" w14:textId="77777777" w:rsidR="007E6025" w:rsidRDefault="003E4828" w:rsidP="003E4828">
      <w:pPr>
        <w:rPr>
          <w:szCs w:val="20"/>
        </w:rPr>
      </w:pPr>
      <w:r>
        <w:t xml:space="preserve">On collision case </w:t>
      </w:r>
      <w:r w:rsidR="0067136D">
        <w:t xml:space="preserve">1, in case of </w:t>
      </w:r>
      <w:r w:rsidR="0067136D">
        <w:rPr>
          <w:szCs w:val="20"/>
        </w:rPr>
        <w:t>dynamically scheduled DL reception with repetitions</w:t>
      </w:r>
      <w:r>
        <w:rPr>
          <w:szCs w:val="20"/>
        </w:rPr>
        <w:t xml:space="preserve">, </w:t>
      </w:r>
      <w:r w:rsidR="0067136D">
        <w:rPr>
          <w:szCs w:val="20"/>
        </w:rPr>
        <w:t xml:space="preserve">we do not foresee any major </w:t>
      </w:r>
      <w:r w:rsidR="00DC7422">
        <w:rPr>
          <w:szCs w:val="20"/>
        </w:rPr>
        <w:t xml:space="preserve">need for improvements since </w:t>
      </w:r>
      <w:r>
        <w:rPr>
          <w:szCs w:val="20"/>
        </w:rPr>
        <w:t xml:space="preserve">the UE can </w:t>
      </w:r>
      <w:r w:rsidR="00DC7422">
        <w:rPr>
          <w:szCs w:val="20"/>
        </w:rPr>
        <w:t xml:space="preserve">still decode PDCCH while </w:t>
      </w:r>
      <w:r>
        <w:rPr>
          <w:szCs w:val="20"/>
        </w:rPr>
        <w:t>receiv</w:t>
      </w:r>
      <w:r w:rsidR="00DC7422">
        <w:rPr>
          <w:szCs w:val="20"/>
        </w:rPr>
        <w:t>ing</w:t>
      </w:r>
      <w:r>
        <w:rPr>
          <w:szCs w:val="20"/>
        </w:rPr>
        <w:t xml:space="preserve"> a </w:t>
      </w:r>
      <w:r w:rsidR="006877C4">
        <w:rPr>
          <w:szCs w:val="20"/>
        </w:rPr>
        <w:t>dynamically scheduled</w:t>
      </w:r>
      <w:r>
        <w:rPr>
          <w:szCs w:val="20"/>
        </w:rPr>
        <w:t xml:space="preserve"> PDSCH</w:t>
      </w:r>
      <w:r w:rsidR="006877C4">
        <w:rPr>
          <w:szCs w:val="20"/>
        </w:rPr>
        <w:t xml:space="preserve"> signal </w:t>
      </w:r>
      <w:r w:rsidR="006700E7">
        <w:rPr>
          <w:szCs w:val="20"/>
        </w:rPr>
        <w:t>in those slots</w:t>
      </w:r>
      <w:r w:rsidR="00DC7422">
        <w:rPr>
          <w:szCs w:val="20"/>
        </w:rPr>
        <w:t xml:space="preserve">. This should </w:t>
      </w:r>
      <w:r w:rsidR="0023528E">
        <w:rPr>
          <w:szCs w:val="20"/>
        </w:rPr>
        <w:t xml:space="preserve">provide sufficient flexibility for the gNB for </w:t>
      </w:r>
      <w:r w:rsidR="00A915E9">
        <w:rPr>
          <w:szCs w:val="20"/>
        </w:rPr>
        <w:t xml:space="preserve">providing </w:t>
      </w:r>
      <w:r w:rsidR="0023528E">
        <w:rPr>
          <w:szCs w:val="20"/>
        </w:rPr>
        <w:t>additional</w:t>
      </w:r>
      <w:r w:rsidR="0067136D">
        <w:rPr>
          <w:szCs w:val="20"/>
        </w:rPr>
        <w:t xml:space="preserve"> UL or DL grants in later slots.</w:t>
      </w:r>
    </w:p>
    <w:p w14:paraId="692271E6" w14:textId="0F609D6F" w:rsidR="004B2E4D" w:rsidRPr="0055606C" w:rsidRDefault="006B492A" w:rsidP="0055606C">
      <w:pPr>
        <w:rPr>
          <w:rFonts w:cstheme="minorHAnsi"/>
          <w:b/>
          <w:bCs/>
          <w:u w:val="single"/>
        </w:rPr>
      </w:pPr>
      <w:bookmarkStart w:id="1389" w:name="_Toc166099405"/>
      <w:bookmarkStart w:id="1390" w:name="_Toc166099874"/>
      <w:bookmarkStart w:id="1391" w:name="_Toc166099978"/>
      <w:bookmarkStart w:id="1392" w:name="_Toc166100084"/>
      <w:bookmarkStart w:id="1393" w:name="_Toc166100194"/>
      <w:bookmarkStart w:id="1394" w:name="_Toc166100304"/>
      <w:bookmarkStart w:id="1395" w:name="_Toc166100413"/>
      <w:bookmarkStart w:id="1396" w:name="_Toc166100522"/>
      <w:bookmarkEnd w:id="1389"/>
      <w:bookmarkEnd w:id="1390"/>
      <w:bookmarkEnd w:id="1391"/>
      <w:bookmarkEnd w:id="1392"/>
      <w:bookmarkEnd w:id="1393"/>
      <w:bookmarkEnd w:id="1394"/>
      <w:bookmarkEnd w:id="1395"/>
      <w:bookmarkEnd w:id="1396"/>
      <w:r w:rsidRPr="0055606C">
        <w:rPr>
          <w:rFonts w:cstheme="minorHAnsi"/>
          <w:b/>
          <w:bCs/>
          <w:u w:val="single"/>
        </w:rPr>
        <w:t xml:space="preserve">Collision between </w:t>
      </w:r>
      <w:r w:rsidRPr="0055606C">
        <w:rPr>
          <w:rFonts w:eastAsiaTheme="minorEastAsia"/>
          <w:b/>
          <w:bCs/>
          <w:u w:val="single"/>
        </w:rPr>
        <w:t>configured SSB vs. dynamically scheduled or configured UL transmission</w:t>
      </w:r>
      <w:r w:rsidRPr="0055606C">
        <w:rPr>
          <w:b/>
          <w:bCs/>
          <w:u w:val="single"/>
        </w:rPr>
        <w:t xml:space="preserve"> (Case 5):</w:t>
      </w:r>
    </w:p>
    <w:p w14:paraId="1A22B394" w14:textId="61AC3678" w:rsidR="004E1160" w:rsidRDefault="004E1160" w:rsidP="008161E5">
      <w:r>
        <w:t xml:space="preserve">In RAN1#117, </w:t>
      </w:r>
      <w:r w:rsidR="003429DB">
        <w:t xml:space="preserve">RAN1 has </w:t>
      </w:r>
      <w:bookmarkStart w:id="1397" w:name="_Toc165984585"/>
      <w:bookmarkStart w:id="1398" w:name="_Toc165984831"/>
      <w:bookmarkStart w:id="1399" w:name="_Toc165984937"/>
      <w:bookmarkStart w:id="1400" w:name="_Toc165985042"/>
      <w:bookmarkStart w:id="1401" w:name="_Toc165985151"/>
      <w:bookmarkStart w:id="1402" w:name="_Toc165985234"/>
      <w:bookmarkEnd w:id="1397"/>
      <w:bookmarkEnd w:id="1398"/>
      <w:bookmarkEnd w:id="1399"/>
      <w:bookmarkEnd w:id="1400"/>
      <w:bookmarkEnd w:id="1401"/>
      <w:bookmarkEnd w:id="1402"/>
      <w:r w:rsidR="003429DB">
        <w:t xml:space="preserve">agreed that SSB reception should be prioritized over </w:t>
      </w:r>
      <w:r w:rsidR="003429DB" w:rsidRPr="003429DB">
        <w:t>dynamically scheduled or configured UL transmission</w:t>
      </w:r>
      <w:r>
        <w:t>:</w:t>
      </w:r>
    </w:p>
    <w:tbl>
      <w:tblPr>
        <w:tblStyle w:val="TableGrid"/>
        <w:tblW w:w="0" w:type="auto"/>
        <w:tblLook w:val="04A0" w:firstRow="1" w:lastRow="0" w:firstColumn="1" w:lastColumn="0" w:noHBand="0" w:noVBand="1"/>
      </w:tblPr>
      <w:tblGrid>
        <w:gridCol w:w="9629"/>
      </w:tblGrid>
      <w:tr w:rsidR="004E1160" w14:paraId="2741D2C3" w14:textId="77777777" w:rsidTr="004E1160">
        <w:tc>
          <w:tcPr>
            <w:tcW w:w="9629" w:type="dxa"/>
          </w:tcPr>
          <w:p w14:paraId="706E37FD" w14:textId="77777777" w:rsidR="004E1160" w:rsidRPr="006D01E7" w:rsidRDefault="004E1160" w:rsidP="004E1160">
            <w:pPr>
              <w:spacing w:after="0"/>
              <w:jc w:val="left"/>
              <w:rPr>
                <w:rFonts w:ascii="Times" w:hAnsi="Times" w:cs="Times"/>
                <w:szCs w:val="20"/>
                <w:lang w:val="en-GB"/>
              </w:rPr>
            </w:pPr>
            <w:r w:rsidRPr="006D01E7">
              <w:rPr>
                <w:rFonts w:ascii="Times" w:hAnsi="Times" w:cs="Times"/>
                <w:b/>
                <w:bCs/>
                <w:szCs w:val="20"/>
                <w:highlight w:val="green"/>
                <w:lang w:val="en-GB"/>
              </w:rPr>
              <w:t>Agreement</w:t>
            </w:r>
          </w:p>
          <w:p w14:paraId="4F66E197" w14:textId="77777777" w:rsidR="004E1160" w:rsidRPr="006D01E7" w:rsidRDefault="004E1160" w:rsidP="004E1160">
            <w:pPr>
              <w:spacing w:after="0"/>
              <w:jc w:val="left"/>
              <w:rPr>
                <w:rFonts w:ascii="Times" w:hAnsi="Times" w:cs="Times"/>
                <w:szCs w:val="20"/>
                <w:lang w:val="en-GB"/>
              </w:rPr>
            </w:pPr>
            <w:r w:rsidRPr="006D01E7">
              <w:rPr>
                <w:rFonts w:ascii="Times" w:hAnsi="Times" w:cs="Times"/>
                <w:szCs w:val="20"/>
                <w:lang w:val="en-GB"/>
              </w:rPr>
              <w:t>Re-use the existing collision handling principles for NR TDD that SSB is prioritized over configured UL transmission and dynamically scheduled UL transmission</w:t>
            </w:r>
          </w:p>
          <w:p w14:paraId="38E94149" w14:textId="77777777" w:rsidR="004E1160" w:rsidRPr="006D01E7" w:rsidRDefault="004E1160" w:rsidP="004E1160">
            <w:pPr>
              <w:numPr>
                <w:ilvl w:val="0"/>
                <w:numId w:val="92"/>
              </w:numPr>
              <w:spacing w:after="0"/>
              <w:jc w:val="left"/>
              <w:textAlignment w:val="center"/>
              <w:rPr>
                <w:rFonts w:ascii="Calibri" w:hAnsi="Calibri" w:cs="Calibri"/>
                <w:sz w:val="22"/>
                <w:szCs w:val="22"/>
                <w:lang w:val="en-GB"/>
              </w:rPr>
            </w:pPr>
            <w:r w:rsidRPr="006D01E7">
              <w:rPr>
                <w:rFonts w:ascii="Times" w:hAnsi="Times" w:cs="Times"/>
                <w:szCs w:val="20"/>
                <w:lang w:val="en-GB"/>
              </w:rPr>
              <w:t>FFS whether a slot consisting of SSB symbols is considered as a full DL slot or SSB symbols configured with SBFD subbands are SBFD symbols and only DL receptions within DL usable PRBs are allowed for SBFD aware UEs.</w:t>
            </w:r>
          </w:p>
          <w:p w14:paraId="20383479" w14:textId="677A68C8" w:rsidR="004E1160" w:rsidRPr="004E1160" w:rsidRDefault="004E1160" w:rsidP="004E1160">
            <w:r w:rsidRPr="006D01E7">
              <w:rPr>
                <w:rFonts w:ascii="Times" w:hAnsi="Times" w:cs="Times"/>
                <w:szCs w:val="20"/>
                <w:lang w:val="en-GB"/>
              </w:rPr>
              <w:t> </w:t>
            </w:r>
          </w:p>
        </w:tc>
      </w:tr>
    </w:tbl>
    <w:p w14:paraId="3A89DF57" w14:textId="77777777" w:rsidR="004E1160" w:rsidRDefault="004E1160" w:rsidP="008161E5"/>
    <w:p w14:paraId="65286DC0" w14:textId="310F92E9" w:rsidR="007D0CC4" w:rsidRDefault="007D0CC4" w:rsidP="007D0CC4">
      <w:pPr>
        <w:rPr>
          <w:lang w:eastAsia="zh-CN"/>
        </w:rPr>
      </w:pPr>
      <w:r>
        <w:rPr>
          <w:lang w:eastAsia="zh-CN"/>
        </w:rPr>
        <w:t xml:space="preserve">The main agreement specifies that SSB is </w:t>
      </w:r>
      <w:r w:rsidRPr="00BA1101">
        <w:rPr>
          <w:i/>
          <w:iCs/>
          <w:lang w:eastAsia="zh-CN"/>
        </w:rPr>
        <w:t>prioritized</w:t>
      </w:r>
      <w:r>
        <w:rPr>
          <w:lang w:eastAsia="zh-CN"/>
        </w:rPr>
        <w:t xml:space="preserve"> over UL transmissions. In our understanding, this would mean the UE would ignore or drop an UL transmission if it overlaps with </w:t>
      </w:r>
      <w:r w:rsidR="00441C79">
        <w:rPr>
          <w:lang w:eastAsia="zh-CN"/>
        </w:rPr>
        <w:t>any</w:t>
      </w:r>
      <w:r>
        <w:rPr>
          <w:lang w:eastAsia="zh-CN"/>
        </w:rPr>
        <w:t xml:space="preserve"> SSB</w:t>
      </w:r>
      <w:r w:rsidR="00441C79">
        <w:rPr>
          <w:lang w:eastAsia="zh-CN"/>
        </w:rPr>
        <w:t xml:space="preserve"> that is measured or not by the UE</w:t>
      </w:r>
      <w:r w:rsidR="006649A0">
        <w:rPr>
          <w:lang w:eastAsia="zh-CN"/>
        </w:rPr>
        <w:t>.</w:t>
      </w:r>
      <w:r>
        <w:rPr>
          <w:lang w:eastAsia="zh-CN"/>
        </w:rPr>
        <w:t xml:space="preserve"> The FFS specifies two additional possible behaviors which are still under discussion resulting in a total of three different possibilities for handling SSB reception as illustrated in </w:t>
      </w:r>
      <w:r>
        <w:rPr>
          <w:lang w:eastAsia="zh-CN"/>
        </w:rPr>
        <w:fldChar w:fldCharType="begin"/>
      </w:r>
      <w:r>
        <w:rPr>
          <w:lang w:eastAsia="zh-CN"/>
        </w:rPr>
        <w:instrText xml:space="preserve"> REF _Ref173487957 \h </w:instrText>
      </w:r>
      <w:r>
        <w:rPr>
          <w:lang w:eastAsia="zh-CN"/>
        </w:rPr>
      </w:r>
      <w:r>
        <w:rPr>
          <w:lang w:eastAsia="zh-CN"/>
        </w:rPr>
        <w:fldChar w:fldCharType="separate"/>
      </w:r>
      <w:r w:rsidR="00ED283A">
        <w:t xml:space="preserve">Figure </w:t>
      </w:r>
      <w:r w:rsidR="00ED283A">
        <w:rPr>
          <w:noProof/>
        </w:rPr>
        <w:t>9</w:t>
      </w:r>
      <w:r>
        <w:rPr>
          <w:lang w:eastAsia="zh-CN"/>
        </w:rPr>
        <w:fldChar w:fldCharType="end"/>
      </w:r>
      <w:r>
        <w:rPr>
          <w:lang w:eastAsia="zh-CN"/>
        </w:rPr>
        <w:t>:</w:t>
      </w:r>
    </w:p>
    <w:p w14:paraId="5B074E77" w14:textId="1D9F768A" w:rsidR="007D0CC4" w:rsidRDefault="002A1635" w:rsidP="007D0CC4">
      <w:pPr>
        <w:pStyle w:val="ListParagraph"/>
        <w:numPr>
          <w:ilvl w:val="0"/>
          <w:numId w:val="102"/>
        </w:numPr>
        <w:spacing w:after="0"/>
        <w:contextualSpacing/>
        <w:jc w:val="left"/>
        <w:rPr>
          <w:lang w:val="en-GB"/>
        </w:rPr>
      </w:pPr>
      <w:r>
        <w:rPr>
          <w:lang w:val="en-GB"/>
        </w:rPr>
        <w:t>In the first part of the FFS, it is considered</w:t>
      </w:r>
      <w:r w:rsidR="007D0CC4" w:rsidRPr="0033026B">
        <w:rPr>
          <w:lang w:val="en-GB"/>
        </w:rPr>
        <w:t xml:space="preserve"> whether a slot consisting of SSB symbols is considered as a full DL slot. This would mean that the UL subband is not expected to be </w:t>
      </w:r>
      <w:r w:rsidR="007D0CC4">
        <w:rPr>
          <w:lang w:val="en-GB"/>
        </w:rPr>
        <w:t>active</w:t>
      </w:r>
      <w:r w:rsidR="007D0CC4" w:rsidRPr="0033026B">
        <w:rPr>
          <w:lang w:val="en-GB"/>
        </w:rPr>
        <w:t xml:space="preserve"> in that slot, thus the SSB</w:t>
      </w:r>
      <w:r w:rsidR="007D0CC4">
        <w:rPr>
          <w:lang w:val="en-GB"/>
        </w:rPr>
        <w:t xml:space="preserve"> may be placed on any part of the bandwidth without any SBFD-related restriction. </w:t>
      </w:r>
    </w:p>
    <w:p w14:paraId="425A24C4" w14:textId="34D373E4" w:rsidR="007D0CC4" w:rsidRDefault="002A1635" w:rsidP="007D0CC4">
      <w:pPr>
        <w:pStyle w:val="ListParagraph"/>
        <w:numPr>
          <w:ilvl w:val="0"/>
          <w:numId w:val="102"/>
        </w:numPr>
        <w:spacing w:after="0"/>
        <w:contextualSpacing/>
        <w:jc w:val="left"/>
        <w:rPr>
          <w:lang w:val="en-GB"/>
        </w:rPr>
      </w:pPr>
      <w:r>
        <w:rPr>
          <w:lang w:val="en-GB"/>
        </w:rPr>
        <w:t>In the second part of the FFS</w:t>
      </w:r>
      <w:r w:rsidR="007D0CC4">
        <w:rPr>
          <w:lang w:val="en-GB"/>
        </w:rPr>
        <w:t xml:space="preserve">, </w:t>
      </w:r>
      <w:r w:rsidR="007D0CC4" w:rsidRPr="0043327E">
        <w:rPr>
          <w:lang w:val="en-GB"/>
        </w:rPr>
        <w:t xml:space="preserve">SSB symbols configured </w:t>
      </w:r>
      <w:r w:rsidR="007D0CC4">
        <w:rPr>
          <w:lang w:val="en-GB"/>
        </w:rPr>
        <w:t xml:space="preserve">on </w:t>
      </w:r>
      <w:r w:rsidR="007D0CC4" w:rsidRPr="0043327E">
        <w:rPr>
          <w:lang w:val="en-GB"/>
        </w:rPr>
        <w:t xml:space="preserve">SBFD </w:t>
      </w:r>
      <w:r w:rsidR="007D0CC4">
        <w:rPr>
          <w:lang w:val="en-GB"/>
        </w:rPr>
        <w:t>symbols</w:t>
      </w:r>
      <w:r w:rsidR="007D0CC4" w:rsidRPr="0043327E">
        <w:rPr>
          <w:lang w:val="en-GB"/>
        </w:rPr>
        <w:t xml:space="preserve"> are </w:t>
      </w:r>
      <w:r w:rsidR="007D0CC4">
        <w:rPr>
          <w:lang w:val="en-GB"/>
        </w:rPr>
        <w:t>still to be regarded as “</w:t>
      </w:r>
      <w:r w:rsidR="007D0CC4" w:rsidRPr="0043327E">
        <w:rPr>
          <w:lang w:val="en-GB"/>
        </w:rPr>
        <w:t>SBFD symbols</w:t>
      </w:r>
      <w:r w:rsidR="007D0CC4">
        <w:rPr>
          <w:lang w:val="en-GB"/>
        </w:rPr>
        <w:t>”</w:t>
      </w:r>
      <w:r w:rsidR="007D0CC4" w:rsidRPr="0043327E">
        <w:rPr>
          <w:lang w:val="en-GB"/>
        </w:rPr>
        <w:t xml:space="preserve"> </w:t>
      </w:r>
      <w:r w:rsidR="007D0CC4">
        <w:rPr>
          <w:lang w:val="en-GB"/>
        </w:rPr>
        <w:t xml:space="preserve">but only </w:t>
      </w:r>
      <w:r w:rsidR="007D0CC4" w:rsidRPr="0043327E">
        <w:rPr>
          <w:lang w:val="en-GB"/>
        </w:rPr>
        <w:t xml:space="preserve">DL receptions within </w:t>
      </w:r>
      <w:r w:rsidR="007D0CC4">
        <w:rPr>
          <w:lang w:val="en-GB"/>
        </w:rPr>
        <w:t xml:space="preserve">the </w:t>
      </w:r>
      <w:r w:rsidR="007D0CC4" w:rsidRPr="0043327E">
        <w:rPr>
          <w:lang w:val="en-GB"/>
        </w:rPr>
        <w:t>DL PRBs are allowed</w:t>
      </w:r>
      <w:r w:rsidR="007D0CC4">
        <w:rPr>
          <w:lang w:val="en-GB"/>
        </w:rPr>
        <w:t>, i.e. no UL transmissions on the UL PRBs are expected by the UE.</w:t>
      </w:r>
      <w:r w:rsidR="00643564">
        <w:rPr>
          <w:lang w:val="en-GB"/>
        </w:rPr>
        <w:t xml:space="preserve"> Compared to the main agreement, this essentially means that there is a restriction on SSB symbols</w:t>
      </w:r>
      <w:r w:rsidR="00A96CDA">
        <w:rPr>
          <w:lang w:val="en-GB"/>
        </w:rPr>
        <w:t xml:space="preserve"> </w:t>
      </w:r>
      <w:r w:rsidR="00453926">
        <w:rPr>
          <w:lang w:val="en-GB"/>
        </w:rPr>
        <w:t xml:space="preserve">meaning that </w:t>
      </w:r>
      <w:r w:rsidR="001A576B">
        <w:rPr>
          <w:lang w:val="en-GB"/>
        </w:rPr>
        <w:t>no</w:t>
      </w:r>
      <w:r w:rsidR="00A96CDA">
        <w:rPr>
          <w:lang w:val="en-GB"/>
        </w:rPr>
        <w:t xml:space="preserve"> UL transmissions </w:t>
      </w:r>
      <w:r w:rsidR="001A576B">
        <w:rPr>
          <w:lang w:val="en-GB"/>
        </w:rPr>
        <w:t xml:space="preserve">exist </w:t>
      </w:r>
      <w:r w:rsidR="00A96CDA">
        <w:rPr>
          <w:lang w:val="en-GB"/>
        </w:rPr>
        <w:t xml:space="preserve">in those symbols. </w:t>
      </w:r>
    </w:p>
    <w:p w14:paraId="17413E82" w14:textId="77777777" w:rsidR="007D0CC4" w:rsidRPr="007051F3" w:rsidRDefault="007D0CC4" w:rsidP="007D0CC4">
      <w:pPr>
        <w:rPr>
          <w:lang w:val="en-GB"/>
        </w:rPr>
      </w:pPr>
    </w:p>
    <w:p w14:paraId="3D07C9C2" w14:textId="77777777" w:rsidR="007D0CC4" w:rsidRDefault="007D0CC4" w:rsidP="007D0CC4">
      <w:pPr>
        <w:keepNext/>
        <w:jc w:val="center"/>
      </w:pPr>
      <w:r>
        <w:rPr>
          <w:noProof/>
          <w:lang w:eastAsia="zh-CN"/>
        </w:rPr>
        <w:drawing>
          <wp:inline distT="0" distB="0" distL="0" distR="0" wp14:anchorId="52E08D7A" wp14:editId="5DC99670">
            <wp:extent cx="2654300" cy="2525138"/>
            <wp:effectExtent l="0" t="0" r="0" b="8890"/>
            <wp:docPr id="1328426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426382" name="Picture 1"/>
                    <pic:cNvPicPr>
                      <a:picLocks noChangeAspect="1" noChangeArrowheads="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bwMode="auto">
                    <a:xfrm>
                      <a:off x="0" y="0"/>
                      <a:ext cx="2662325" cy="2532772"/>
                    </a:xfrm>
                    <a:prstGeom prst="rect">
                      <a:avLst/>
                    </a:prstGeom>
                  </pic:spPr>
                </pic:pic>
              </a:graphicData>
            </a:graphic>
          </wp:inline>
        </w:drawing>
      </w:r>
    </w:p>
    <w:p w14:paraId="6ED3EAB8" w14:textId="5AC9C5C4" w:rsidR="007D0CC4" w:rsidRDefault="007D0CC4" w:rsidP="007D0CC4">
      <w:pPr>
        <w:pStyle w:val="Caption"/>
        <w:jc w:val="center"/>
        <w:rPr>
          <w:lang w:eastAsia="zh-CN"/>
        </w:rPr>
      </w:pPr>
      <w:bookmarkStart w:id="1403" w:name="_Ref173487957"/>
      <w:r>
        <w:t xml:space="preserve">Figure </w:t>
      </w:r>
      <w:r>
        <w:fldChar w:fldCharType="begin"/>
      </w:r>
      <w:r>
        <w:instrText xml:space="preserve"> SEQ Figure \* ARABIC </w:instrText>
      </w:r>
      <w:r>
        <w:fldChar w:fldCharType="separate"/>
      </w:r>
      <w:r w:rsidR="00ED283A">
        <w:rPr>
          <w:noProof/>
        </w:rPr>
        <w:t>9</w:t>
      </w:r>
      <w:r>
        <w:fldChar w:fldCharType="end"/>
      </w:r>
      <w:bookmarkEnd w:id="1403"/>
      <w:r>
        <w:t>: Possibilities for handling of SSB receptions based on RAN1</w:t>
      </w:r>
      <w:r w:rsidR="00AF0855">
        <w:t>#117</w:t>
      </w:r>
      <w:r>
        <w:t xml:space="preserve"> agreement</w:t>
      </w:r>
    </w:p>
    <w:p w14:paraId="10EFB1D1" w14:textId="678A0AEB" w:rsidR="00BB1CE1" w:rsidRDefault="00472400" w:rsidP="00BB1CE1">
      <w:pPr>
        <w:rPr>
          <w:lang w:eastAsia="zh-CN"/>
        </w:rPr>
      </w:pPr>
      <w:r>
        <w:rPr>
          <w:lang w:eastAsia="zh-CN"/>
        </w:rPr>
        <w:t>Both options in the FFS will provide chance of UL transmission in the configured SBFD symbols</w:t>
      </w:r>
      <w:r w:rsidR="00C96695">
        <w:rPr>
          <w:lang w:eastAsia="zh-CN"/>
        </w:rPr>
        <w:t xml:space="preserve">. If considered as a full-DL slot/symbol, then the resource will not be wasted comparing just no UL in the SBFD symbols. While as </w:t>
      </w:r>
      <w:r w:rsidR="00463949">
        <w:rPr>
          <w:lang w:eastAsia="zh-CN"/>
        </w:rPr>
        <w:t xml:space="preserve">gNB will transmit the </w:t>
      </w:r>
      <w:r w:rsidR="00D940B8">
        <w:rPr>
          <w:lang w:eastAsia="zh-CN"/>
        </w:rPr>
        <w:t>SSB, then transition points are needed between the symbols with SSB and the SBFD symbols</w:t>
      </w:r>
      <w:r w:rsidR="000A2171">
        <w:rPr>
          <w:lang w:eastAsia="zh-CN"/>
        </w:rPr>
        <w:t>, no matter the symbols are considered as full-DL or no UL transmission</w:t>
      </w:r>
      <w:r w:rsidR="006A1B6E">
        <w:rPr>
          <w:lang w:eastAsia="zh-CN"/>
        </w:rPr>
        <w:t>, as defined in TS 38.133 specifications.</w:t>
      </w:r>
      <w:r w:rsidR="00ED0221">
        <w:rPr>
          <w:lang w:eastAsia="zh-CN"/>
        </w:rPr>
        <w:t xml:space="preserve"> While for “</w:t>
      </w:r>
      <w:r w:rsidR="00ED0221" w:rsidRPr="00ED0221">
        <w:rPr>
          <w:lang w:eastAsia="zh-CN"/>
        </w:rPr>
        <w:t xml:space="preserve">whether </w:t>
      </w:r>
      <w:r w:rsidR="00ED0221" w:rsidRPr="00ED0221">
        <w:rPr>
          <w:lang w:eastAsia="zh-CN"/>
        </w:rPr>
        <w:lastRenderedPageBreak/>
        <w:t>only DL reception on DL-usable RBs is allowed on SSB symbols</w:t>
      </w:r>
      <w:r w:rsidR="00ED0221">
        <w:rPr>
          <w:lang w:eastAsia="zh-CN"/>
        </w:rPr>
        <w:t xml:space="preserve">”, </w:t>
      </w:r>
      <w:r w:rsidR="007B7511">
        <w:rPr>
          <w:lang w:eastAsia="zh-CN"/>
        </w:rPr>
        <w:t xml:space="preserve">it may be possible to </w:t>
      </w:r>
      <w:r w:rsidR="007B7511">
        <w:rPr>
          <w:iCs/>
        </w:rPr>
        <w:t>leave up to the gNB whether to schedule the UE in UL or not in SSB symbols</w:t>
      </w:r>
      <w:r w:rsidR="00A2239B">
        <w:rPr>
          <w:iCs/>
        </w:rPr>
        <w:t>, or whether there is scheduling restrictions from gNB</w:t>
      </w:r>
      <w:r w:rsidR="007B7511">
        <w:rPr>
          <w:iCs/>
        </w:rPr>
        <w:t>.</w:t>
      </w:r>
    </w:p>
    <w:p w14:paraId="0FC64F58" w14:textId="5834958F" w:rsidR="00680D5F" w:rsidRDefault="00204DE0" w:rsidP="00680D5F">
      <w:pPr>
        <w:rPr>
          <w:iCs/>
        </w:rPr>
      </w:pPr>
      <w:r>
        <w:rPr>
          <w:iCs/>
        </w:rPr>
        <w:t xml:space="preserve">Based on the above analysis, </w:t>
      </w:r>
      <w:r w:rsidR="002844D6">
        <w:rPr>
          <w:iCs/>
        </w:rPr>
        <w:t>we think it is good to</w:t>
      </w:r>
      <w:r>
        <w:rPr>
          <w:iCs/>
        </w:rPr>
        <w:t xml:space="preserve"> support the current agreement where </w:t>
      </w:r>
      <w:r w:rsidRPr="00204DE0">
        <w:rPr>
          <w:iCs/>
        </w:rPr>
        <w:t xml:space="preserve">SSB </w:t>
      </w:r>
      <w:r>
        <w:rPr>
          <w:iCs/>
        </w:rPr>
        <w:t xml:space="preserve">is </w:t>
      </w:r>
      <w:r w:rsidRPr="00204DE0">
        <w:rPr>
          <w:iCs/>
        </w:rPr>
        <w:t>prioritized over UL transmission in SSB symbols</w:t>
      </w:r>
      <w:r>
        <w:rPr>
          <w:iCs/>
        </w:rPr>
        <w:t>, with the additional possibility (based on gNB configuration) of considering the</w:t>
      </w:r>
      <w:r w:rsidRPr="00204DE0">
        <w:rPr>
          <w:iCs/>
        </w:rPr>
        <w:t xml:space="preserve"> slot containing SSB </w:t>
      </w:r>
      <w:r>
        <w:rPr>
          <w:iCs/>
        </w:rPr>
        <w:t xml:space="preserve">as </w:t>
      </w:r>
      <w:r w:rsidRPr="00204DE0">
        <w:rPr>
          <w:iCs/>
        </w:rPr>
        <w:t>a full-DL slot</w:t>
      </w:r>
      <w:r>
        <w:rPr>
          <w:iCs/>
        </w:rPr>
        <w:t>.</w:t>
      </w:r>
    </w:p>
    <w:p w14:paraId="7DDC115F" w14:textId="0908876A" w:rsidR="00204DE0" w:rsidRDefault="001519BC" w:rsidP="008D402A">
      <w:pPr>
        <w:pStyle w:val="Proposal"/>
        <w:rPr>
          <w:lang w:val="en-GB"/>
        </w:rPr>
      </w:pPr>
      <w:r>
        <w:t xml:space="preserve">For the collision </w:t>
      </w:r>
      <w:r w:rsidR="00827756">
        <w:t xml:space="preserve">between </w:t>
      </w:r>
      <w:r>
        <w:t xml:space="preserve">SSB reception </w:t>
      </w:r>
      <w:r w:rsidR="00827756">
        <w:t xml:space="preserve">and </w:t>
      </w:r>
      <w:r w:rsidRPr="006D01E7">
        <w:rPr>
          <w:lang w:val="en-GB"/>
        </w:rPr>
        <w:t xml:space="preserve">configured </w:t>
      </w:r>
      <w:r>
        <w:rPr>
          <w:lang w:val="en-GB"/>
        </w:rPr>
        <w:t>or</w:t>
      </w:r>
      <w:r w:rsidRPr="006D01E7">
        <w:rPr>
          <w:lang w:val="en-GB"/>
        </w:rPr>
        <w:t xml:space="preserve"> dynamically scheduled UL transmission</w:t>
      </w:r>
      <w:r>
        <w:rPr>
          <w:lang w:val="en-GB"/>
        </w:rPr>
        <w:t>, RAN1 to further adopt “</w:t>
      </w:r>
      <w:r w:rsidRPr="006D01E7">
        <w:rPr>
          <w:rFonts w:ascii="Times" w:hAnsi="Times" w:cs="Times"/>
          <w:szCs w:val="20"/>
          <w:lang w:val="en-GB"/>
        </w:rPr>
        <w:t>whether a slot consisting of SSB symbols is considered as a full DL slot or SSB symbols configured with SBFD subbands</w:t>
      </w:r>
      <w:r>
        <w:rPr>
          <w:lang w:val="en-GB"/>
        </w:rPr>
        <w:t>” based on gNB configuration.</w:t>
      </w:r>
    </w:p>
    <w:p w14:paraId="60540D48" w14:textId="3B7AAA33" w:rsidR="001519BC" w:rsidRPr="00827756" w:rsidRDefault="001519BC" w:rsidP="001519BC">
      <w:pPr>
        <w:rPr>
          <w:lang w:val="en-GB"/>
        </w:rPr>
      </w:pPr>
      <w:r>
        <w:rPr>
          <w:lang w:val="en-GB"/>
        </w:rPr>
        <w:t xml:space="preserve">We would like furthermore to note that, in case UL restrictions </w:t>
      </w:r>
      <w:r w:rsidR="00827756">
        <w:rPr>
          <w:lang w:val="en-GB"/>
        </w:rPr>
        <w:t xml:space="preserve">during the SSB </w:t>
      </w:r>
      <w:r>
        <w:rPr>
          <w:lang w:val="en-GB"/>
        </w:rPr>
        <w:t>are to be specified</w:t>
      </w:r>
      <w:r w:rsidR="00827756">
        <w:rPr>
          <w:lang w:val="en-GB"/>
        </w:rPr>
        <w:t xml:space="preserve">, the time duration of the restriction should also include related RRM requirements specified as specified by RAN4 in TS 38.133, </w:t>
      </w:r>
      <w:r w:rsidR="00827756" w:rsidRPr="00827756">
        <w:rPr>
          <w:lang w:val="en-GB"/>
        </w:rPr>
        <w:t>e.g. for intra-frequen</w:t>
      </w:r>
      <w:r w:rsidR="00EB4C16">
        <w:rPr>
          <w:lang w:val="en-GB"/>
        </w:rPr>
        <w:t>c</w:t>
      </w:r>
      <w:r w:rsidR="00827756" w:rsidRPr="00827756">
        <w:rPr>
          <w:lang w:val="en-GB"/>
        </w:rPr>
        <w:t>y measurements, UL transmissions not expected on SSB symbols as well as 1 symbol before and after SSB symbols.</w:t>
      </w:r>
    </w:p>
    <w:p w14:paraId="31617471" w14:textId="60CFB28D" w:rsidR="00AD043B" w:rsidRPr="006D01E7" w:rsidRDefault="000E1DD6" w:rsidP="00AF0855">
      <w:pPr>
        <w:pStyle w:val="Proposal"/>
        <w:rPr>
          <w:lang w:val="en-GB"/>
        </w:rPr>
      </w:pPr>
      <w:r>
        <w:t xml:space="preserve">For the collision of SSB </w:t>
      </w:r>
      <w:r w:rsidR="00AD043B">
        <w:t xml:space="preserve">vs </w:t>
      </w:r>
      <w:r w:rsidR="00AD043B" w:rsidRPr="006D01E7">
        <w:rPr>
          <w:lang w:val="en-GB"/>
        </w:rPr>
        <w:t xml:space="preserve">configured </w:t>
      </w:r>
      <w:r w:rsidR="00AD043B">
        <w:rPr>
          <w:lang w:val="en-GB"/>
        </w:rPr>
        <w:t>or</w:t>
      </w:r>
      <w:r w:rsidR="00AD043B" w:rsidRPr="006D01E7">
        <w:rPr>
          <w:lang w:val="en-GB"/>
        </w:rPr>
        <w:t xml:space="preserve"> dynamically scheduled UL transmission</w:t>
      </w:r>
      <w:r w:rsidR="00AD043B">
        <w:rPr>
          <w:lang w:val="en-GB"/>
        </w:rPr>
        <w:t xml:space="preserve">, any </w:t>
      </w:r>
      <w:r w:rsidR="00191F4E">
        <w:rPr>
          <w:lang w:val="en-GB"/>
        </w:rPr>
        <w:t xml:space="preserve">UL </w:t>
      </w:r>
      <w:r w:rsidR="00B04CF8">
        <w:rPr>
          <w:lang w:val="en-GB"/>
        </w:rPr>
        <w:t xml:space="preserve">restriction </w:t>
      </w:r>
      <w:r w:rsidR="003503A6">
        <w:rPr>
          <w:lang w:val="en-GB"/>
        </w:rPr>
        <w:t xml:space="preserve">should </w:t>
      </w:r>
      <w:proofErr w:type="gramStart"/>
      <w:r w:rsidR="00B63AAE">
        <w:rPr>
          <w:lang w:val="en-GB"/>
        </w:rPr>
        <w:t xml:space="preserve">take into </w:t>
      </w:r>
      <w:r w:rsidR="003503A6">
        <w:rPr>
          <w:lang w:val="en-GB"/>
        </w:rPr>
        <w:t>account</w:t>
      </w:r>
      <w:proofErr w:type="gramEnd"/>
      <w:r w:rsidR="003503A6">
        <w:rPr>
          <w:lang w:val="en-GB"/>
        </w:rPr>
        <w:t xml:space="preserve"> </w:t>
      </w:r>
      <w:r w:rsidR="00C33711">
        <w:rPr>
          <w:lang w:val="en-GB"/>
        </w:rPr>
        <w:t>RAN4 RRM requirements</w:t>
      </w:r>
      <w:r w:rsidR="00E91000">
        <w:rPr>
          <w:lang w:val="en-GB"/>
        </w:rPr>
        <w:t xml:space="preserve"> </w:t>
      </w:r>
      <w:r w:rsidR="003E4A15">
        <w:rPr>
          <w:lang w:val="en-GB"/>
        </w:rPr>
        <w:t>for SSB reception</w:t>
      </w:r>
      <w:r w:rsidR="00754804">
        <w:rPr>
          <w:lang w:val="en-GB"/>
        </w:rPr>
        <w:t xml:space="preserve">: </w:t>
      </w:r>
      <w:r w:rsidR="00E91000">
        <w:rPr>
          <w:lang w:val="en-GB"/>
        </w:rPr>
        <w:t xml:space="preserve">e.g. </w:t>
      </w:r>
      <w:r w:rsidR="004050C2">
        <w:rPr>
          <w:lang w:val="en-GB"/>
        </w:rPr>
        <w:t>for intra-frequen</w:t>
      </w:r>
      <w:r w:rsidR="00EB4C16">
        <w:rPr>
          <w:lang w:val="en-GB"/>
        </w:rPr>
        <w:t>c</w:t>
      </w:r>
      <w:r w:rsidR="004050C2">
        <w:rPr>
          <w:lang w:val="en-GB"/>
        </w:rPr>
        <w:t xml:space="preserve">y measurements, </w:t>
      </w:r>
      <w:r w:rsidR="00350C18">
        <w:t xml:space="preserve">UL transmissions not expected </w:t>
      </w:r>
      <w:r w:rsidR="003E4A15">
        <w:t>on SSB symbols as well as 1 symbol before and after SSB symbols</w:t>
      </w:r>
      <w:r w:rsidR="00754804">
        <w:t>.</w:t>
      </w:r>
    </w:p>
    <w:p w14:paraId="652EDA62" w14:textId="44AD99E9" w:rsidR="00511E03" w:rsidRPr="007051F3" w:rsidRDefault="00511E03" w:rsidP="008161E5">
      <w:pPr>
        <w:rPr>
          <w:lang w:val="en-GB"/>
        </w:rPr>
      </w:pPr>
    </w:p>
    <w:p w14:paraId="7A687A35" w14:textId="331F9DDD" w:rsidR="004B2E4D" w:rsidRPr="0055606C" w:rsidRDefault="00822275" w:rsidP="004E5DA1">
      <w:pPr>
        <w:spacing w:before="120"/>
        <w:rPr>
          <w:rFonts w:cstheme="minorHAnsi"/>
          <w:b/>
          <w:bCs/>
          <w:u w:val="single"/>
        </w:rPr>
      </w:pPr>
      <w:r>
        <w:rPr>
          <w:rFonts w:cstheme="minorHAnsi"/>
          <w:b/>
          <w:bCs/>
          <w:u w:val="single"/>
        </w:rPr>
        <w:t>Additional</w:t>
      </w:r>
      <w:r w:rsidR="00E407B2">
        <w:rPr>
          <w:rFonts w:cstheme="minorHAnsi"/>
          <w:b/>
          <w:bCs/>
          <w:u w:val="single"/>
        </w:rPr>
        <w:t xml:space="preserve"> PUSCH scheduling restrictions:</w:t>
      </w:r>
    </w:p>
    <w:p w14:paraId="20B017E5" w14:textId="62C6217B" w:rsidR="004E5DA1" w:rsidRDefault="008A2187" w:rsidP="004E5DA1">
      <w:pPr>
        <w:spacing w:before="120"/>
        <w:rPr>
          <w:rFonts w:cstheme="minorHAnsi"/>
        </w:rPr>
      </w:pPr>
      <w:r>
        <w:rPr>
          <w:rFonts w:cstheme="minorHAnsi"/>
        </w:rPr>
        <w:t>UL-DL collision can be avoided by scheduling</w:t>
      </w:r>
      <w:r w:rsidR="0076323A">
        <w:rPr>
          <w:rFonts w:cstheme="minorHAnsi"/>
        </w:rPr>
        <w:t xml:space="preserve"> restrictions.</w:t>
      </w:r>
      <w:r w:rsidR="004E5DA1">
        <w:rPr>
          <w:rFonts w:cstheme="minorHAnsi"/>
        </w:rPr>
        <w:t xml:space="preserve"> PDCCH monitoring is one of key problems for SBFD PUSCH operation. To support both PDCCH monitoring and SBFD UL transmission in a slot, only a limited number of UL resources can be available for transmission</w:t>
      </w:r>
      <w:r w:rsidR="004E5DA1" w:rsidDel="00E37AE8">
        <w:rPr>
          <w:rFonts w:cstheme="minorHAnsi"/>
        </w:rPr>
        <w:t>.</w:t>
      </w:r>
      <w:r w:rsidR="004E5DA1">
        <w:rPr>
          <w:rFonts w:cstheme="minorHAnsi"/>
        </w:rPr>
        <w:t xml:space="preserve"> </w:t>
      </w:r>
      <w:r w:rsidR="002452E8">
        <w:rPr>
          <w:rFonts w:cstheme="minorHAnsi"/>
        </w:rPr>
        <w:t xml:space="preserve">Also, </w:t>
      </w:r>
      <w:r w:rsidR="004E5DA1">
        <w:rPr>
          <w:rFonts w:cstheme="minorHAnsi"/>
        </w:rPr>
        <w:t>UE’s DL/UL switching time</w:t>
      </w:r>
      <w:r w:rsidR="0032757E">
        <w:rPr>
          <w:rFonts w:cstheme="minorHAnsi"/>
        </w:rPr>
        <w:t xml:space="preserve"> </w:t>
      </w:r>
      <w:r w:rsidR="00772F8B">
        <w:rPr>
          <w:rFonts w:cstheme="minorHAnsi"/>
        </w:rPr>
        <w:t>make</w:t>
      </w:r>
      <w:r w:rsidR="004E4C37">
        <w:rPr>
          <w:rFonts w:cstheme="minorHAnsi"/>
        </w:rPr>
        <w:t>s</w:t>
      </w:r>
      <w:r w:rsidR="004E5DA1">
        <w:rPr>
          <w:rFonts w:cstheme="minorHAnsi"/>
        </w:rPr>
        <w:t xml:space="preserve"> the UL </w:t>
      </w:r>
      <w:r w:rsidR="004E4C37">
        <w:rPr>
          <w:rFonts w:cstheme="minorHAnsi"/>
        </w:rPr>
        <w:t>duration</w:t>
      </w:r>
      <w:r w:rsidR="004E5DA1">
        <w:rPr>
          <w:rFonts w:cstheme="minorHAnsi"/>
        </w:rPr>
        <w:t xml:space="preserve"> </w:t>
      </w:r>
      <w:r w:rsidR="004E4C37">
        <w:rPr>
          <w:rFonts w:cstheme="minorHAnsi"/>
        </w:rPr>
        <w:t xml:space="preserve">short. </w:t>
      </w:r>
      <w:r w:rsidR="004E5DA1">
        <w:rPr>
          <w:rFonts w:cstheme="minorHAnsi"/>
        </w:rPr>
        <w:t xml:space="preserve"> </w:t>
      </w:r>
    </w:p>
    <w:p w14:paraId="1E91771F" w14:textId="3F57E01F" w:rsidR="004E5DA1" w:rsidRDefault="004E5DA1" w:rsidP="004E5DA1">
      <w:pPr>
        <w:spacing w:before="120"/>
        <w:rPr>
          <w:rFonts w:cstheme="minorHAnsi"/>
        </w:rPr>
      </w:pPr>
      <w:r>
        <w:rPr>
          <w:rFonts w:cstheme="minorHAnsi"/>
        </w:rPr>
        <w:t xml:space="preserve">To avoid this problem, </w:t>
      </w:r>
      <w:r w:rsidR="00D304DD">
        <w:rPr>
          <w:rFonts w:cstheme="minorHAnsi"/>
        </w:rPr>
        <w:t xml:space="preserve">UE can be configured to be scheduled with restrictions as shown in the following options. </w:t>
      </w:r>
      <w:r>
        <w:rPr>
          <w:rFonts w:cstheme="minorHAnsi"/>
        </w:rPr>
        <w:t xml:space="preserve"> </w:t>
      </w:r>
    </w:p>
    <w:p w14:paraId="4D93AC50" w14:textId="77777777" w:rsidR="004E5DA1" w:rsidRDefault="004E5DA1" w:rsidP="001F50AD">
      <w:pPr>
        <w:pStyle w:val="ListParagraph"/>
        <w:numPr>
          <w:ilvl w:val="0"/>
          <w:numId w:val="13"/>
        </w:numPr>
        <w:spacing w:before="120"/>
        <w:rPr>
          <w:rFonts w:cstheme="minorHAnsi"/>
        </w:rPr>
      </w:pPr>
      <w:r>
        <w:rPr>
          <w:rFonts w:cstheme="minorHAnsi"/>
        </w:rPr>
        <w:t>Option 1: UE only supports configured grant PUSCH in SBFD UL</w:t>
      </w:r>
    </w:p>
    <w:p w14:paraId="354660EA" w14:textId="77777777" w:rsidR="004E5DA1" w:rsidRDefault="004E5DA1" w:rsidP="001F50AD">
      <w:pPr>
        <w:pStyle w:val="ListParagraph"/>
        <w:numPr>
          <w:ilvl w:val="1"/>
          <w:numId w:val="13"/>
        </w:numPr>
        <w:spacing w:before="120"/>
        <w:rPr>
          <w:rFonts w:cstheme="minorHAnsi"/>
        </w:rPr>
      </w:pPr>
      <w:r>
        <w:rPr>
          <w:rFonts w:cstheme="minorHAnsi"/>
        </w:rPr>
        <w:t>In this option, UE is already configured with a PUSCH resource, and UE will not monitor PDCCH in the scheduled SBFD UL symbols.</w:t>
      </w:r>
    </w:p>
    <w:p w14:paraId="6800C167" w14:textId="77777777" w:rsidR="004E5DA1" w:rsidRDefault="004E5DA1" w:rsidP="001F50AD">
      <w:pPr>
        <w:pStyle w:val="ListParagraph"/>
        <w:numPr>
          <w:ilvl w:val="1"/>
          <w:numId w:val="13"/>
        </w:numPr>
        <w:spacing w:before="120"/>
        <w:rPr>
          <w:rFonts w:cstheme="minorHAnsi"/>
        </w:rPr>
      </w:pPr>
      <w:r>
        <w:rPr>
          <w:rFonts w:cstheme="minorHAnsi"/>
        </w:rPr>
        <w:t xml:space="preserve">UE is not expected to be scheduled with DG-PUSCH in SBFD symbols. </w:t>
      </w:r>
    </w:p>
    <w:p w14:paraId="000888CE" w14:textId="77777777" w:rsidR="004E5DA1" w:rsidRDefault="004E5DA1" w:rsidP="001F50AD">
      <w:pPr>
        <w:pStyle w:val="ListParagraph"/>
        <w:numPr>
          <w:ilvl w:val="0"/>
          <w:numId w:val="13"/>
        </w:numPr>
        <w:spacing w:before="120"/>
        <w:rPr>
          <w:rFonts w:cstheme="minorHAnsi"/>
        </w:rPr>
      </w:pPr>
      <w:r>
        <w:rPr>
          <w:rFonts w:cstheme="minorHAnsi"/>
        </w:rPr>
        <w:t>Option 2: UE only supports multi-PUSCH scheduling for SBFD UL.</w:t>
      </w:r>
    </w:p>
    <w:p w14:paraId="6274E807" w14:textId="2D5C85B7" w:rsidR="004E5DA1" w:rsidRDefault="004E5DA1" w:rsidP="001F50AD">
      <w:pPr>
        <w:pStyle w:val="ListParagraph"/>
        <w:numPr>
          <w:ilvl w:val="1"/>
          <w:numId w:val="13"/>
        </w:numPr>
        <w:spacing w:before="120"/>
        <w:rPr>
          <w:rFonts w:cstheme="minorHAnsi"/>
        </w:rPr>
      </w:pPr>
      <w:r>
        <w:rPr>
          <w:rFonts w:cstheme="minorHAnsi"/>
        </w:rPr>
        <w:t xml:space="preserve">In this option, UE is configured to be scheduled with multi-PUSCH for PUSCH. The UL DCI can be sent in a specific time slot. Because UE has full information of PUSCH scheduling in a TDD period, UE can easily perform DL and UL operation in a TDD frame. </w:t>
      </w:r>
    </w:p>
    <w:p w14:paraId="39F6404B" w14:textId="03ACD2DE" w:rsidR="004E5DA1" w:rsidRDefault="004E5DA1" w:rsidP="001F50AD">
      <w:pPr>
        <w:pStyle w:val="ListParagraph"/>
        <w:numPr>
          <w:ilvl w:val="0"/>
          <w:numId w:val="13"/>
        </w:numPr>
        <w:spacing w:before="120"/>
        <w:rPr>
          <w:rFonts w:cstheme="minorHAnsi"/>
        </w:rPr>
      </w:pPr>
      <w:r>
        <w:rPr>
          <w:rFonts w:cstheme="minorHAnsi"/>
        </w:rPr>
        <w:t xml:space="preserve">Option 3: UE is pre-configured with </w:t>
      </w:r>
      <w:r w:rsidR="00BE786D">
        <w:rPr>
          <w:rFonts w:cstheme="minorHAnsi"/>
        </w:rPr>
        <w:t xml:space="preserve">a </w:t>
      </w:r>
      <w:r>
        <w:rPr>
          <w:rFonts w:cstheme="minorHAnsi"/>
        </w:rPr>
        <w:t xml:space="preserve">DL/UL pattern for SBFD </w:t>
      </w:r>
      <w:r w:rsidR="00E312EF">
        <w:rPr>
          <w:rFonts w:cstheme="minorHAnsi"/>
        </w:rPr>
        <w:t>slots/symbols</w:t>
      </w:r>
      <w:r>
        <w:rPr>
          <w:rFonts w:cstheme="minorHAnsi"/>
        </w:rPr>
        <w:t xml:space="preserve">. </w:t>
      </w:r>
    </w:p>
    <w:p w14:paraId="370D4601" w14:textId="7D7DF5A0" w:rsidR="004E5DA1" w:rsidRDefault="004E5DA1" w:rsidP="001F50AD">
      <w:pPr>
        <w:pStyle w:val="ListParagraph"/>
        <w:numPr>
          <w:ilvl w:val="1"/>
          <w:numId w:val="13"/>
        </w:numPr>
        <w:spacing w:before="120"/>
        <w:rPr>
          <w:rFonts w:cstheme="minorHAnsi"/>
        </w:rPr>
      </w:pPr>
      <w:r>
        <w:rPr>
          <w:rFonts w:cstheme="minorHAnsi"/>
        </w:rPr>
        <w:t xml:space="preserve">In this option, UE is configured with its own TDD frame </w:t>
      </w:r>
      <w:r w:rsidR="006F4C14">
        <w:rPr>
          <w:rFonts w:cstheme="minorHAnsi"/>
        </w:rPr>
        <w:t>pattern</w:t>
      </w:r>
      <w:r>
        <w:rPr>
          <w:rFonts w:cstheme="minorHAnsi"/>
        </w:rPr>
        <w:t xml:space="preserve"> in SBFD slots. This pattern can be different per UEs. The prior knowledge may limit the flexible use of DL/UL for SBFD slots, but it may reduce the complexity in UE.  </w:t>
      </w:r>
    </w:p>
    <w:p w14:paraId="13435627" w14:textId="77777777" w:rsidR="004E5DA1" w:rsidRDefault="004E5DA1" w:rsidP="004E5DA1">
      <w:pPr>
        <w:spacing w:before="120"/>
        <w:rPr>
          <w:rFonts w:cstheme="minorHAnsi"/>
        </w:rPr>
      </w:pPr>
      <w:r>
        <w:rPr>
          <w:rFonts w:cstheme="minorHAnsi"/>
        </w:rPr>
        <w:t xml:space="preserve">In addition to the above options, further enhanced scheduling to reduce the PDCCH monitoring overhead due to multiple DL/UL occasions should be considered. </w:t>
      </w:r>
    </w:p>
    <w:p w14:paraId="194CDC14" w14:textId="42D73904" w:rsidR="004E5DA1" w:rsidRDefault="004E5DA1" w:rsidP="0055606C">
      <w:pPr>
        <w:pStyle w:val="Proposal"/>
        <w:rPr>
          <w:rFonts w:cstheme="minorBidi"/>
        </w:rPr>
      </w:pPr>
      <w:bookmarkStart w:id="1404" w:name="_Toc158985096"/>
      <w:bookmarkStart w:id="1405" w:name="_Toc158986236"/>
      <w:bookmarkStart w:id="1406" w:name="_Toc159180998"/>
      <w:bookmarkStart w:id="1407" w:name="_Toc159181188"/>
      <w:bookmarkStart w:id="1408" w:name="_Toc159181422"/>
      <w:bookmarkStart w:id="1409" w:name="_Toc159228458"/>
      <w:bookmarkStart w:id="1410" w:name="_Toc163215388"/>
      <w:bookmarkStart w:id="1411" w:name="_Toc163215680"/>
      <w:bookmarkStart w:id="1412" w:name="_Toc163215838"/>
      <w:bookmarkStart w:id="1413" w:name="_Toc163215921"/>
      <w:bookmarkStart w:id="1414" w:name="_Toc163216004"/>
      <w:bookmarkStart w:id="1415" w:name="_Toc165984586"/>
      <w:bookmarkStart w:id="1416" w:name="_Toc165984832"/>
      <w:bookmarkStart w:id="1417" w:name="_Toc165984938"/>
      <w:bookmarkStart w:id="1418" w:name="_Toc165985043"/>
      <w:bookmarkStart w:id="1419" w:name="_Toc165985152"/>
      <w:bookmarkStart w:id="1420" w:name="_Toc165985235"/>
      <w:bookmarkStart w:id="1421" w:name="_Toc165985343"/>
      <w:bookmarkStart w:id="1422" w:name="_Toc166099408"/>
      <w:bookmarkStart w:id="1423" w:name="_Toc166099877"/>
      <w:bookmarkStart w:id="1424" w:name="_Toc166099981"/>
      <w:bookmarkStart w:id="1425" w:name="_Toc166100087"/>
      <w:bookmarkStart w:id="1426" w:name="_Toc166100197"/>
      <w:bookmarkStart w:id="1427" w:name="_Toc166100307"/>
      <w:bookmarkStart w:id="1428" w:name="_Toc166100416"/>
      <w:bookmarkStart w:id="1429" w:name="_Toc166100525"/>
      <w:bookmarkStart w:id="1430" w:name="_Toc166100632"/>
      <w:bookmarkStart w:id="1431" w:name="_Toc166237751"/>
      <w:bookmarkStart w:id="1432" w:name="_Toc166237858"/>
      <w:r>
        <w:t>S</w:t>
      </w:r>
      <w:r w:rsidR="002E1322">
        <w:t xml:space="preserve">tudy options for SBFD PUSCH scheduling restriction to avoid </w:t>
      </w:r>
      <w:r w:rsidR="004D19BE">
        <w:t>collision of PDCCH monitoring and SBFD PUSCH scheduling.</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r w:rsidR="004D19BE">
        <w:t xml:space="preserve"> </w:t>
      </w:r>
    </w:p>
    <w:p w14:paraId="0A9F762A" w14:textId="77777777" w:rsidR="004E5DA1" w:rsidRPr="00D30D9D" w:rsidRDefault="004E5DA1" w:rsidP="00244CEB">
      <w:pPr>
        <w:ind w:left="720" w:hanging="360"/>
        <w:rPr>
          <w:rFonts w:eastAsia="Malgun Gothic"/>
          <w:highlight w:val="yellow"/>
        </w:rPr>
      </w:pPr>
    </w:p>
    <w:bookmarkEnd w:id="4"/>
    <w:bookmarkEnd w:id="1296"/>
    <w:bookmarkEnd w:id="1297"/>
    <w:p w14:paraId="10445A01" w14:textId="65BF2491" w:rsidR="00885580" w:rsidRDefault="007820D0" w:rsidP="00885580">
      <w:pPr>
        <w:pStyle w:val="Heading1"/>
      </w:pPr>
      <w:r>
        <w:t>Conclusion</w:t>
      </w:r>
    </w:p>
    <w:p w14:paraId="3D5BC62E" w14:textId="75FB57C8" w:rsidR="006B3732" w:rsidRDefault="008C27BF" w:rsidP="00D03BC8">
      <w:pPr>
        <w:rPr>
          <w:rStyle w:val="normaltextrun"/>
          <w:color w:val="000000"/>
          <w:shd w:val="clear" w:color="auto" w:fill="FFFFFF"/>
        </w:rPr>
      </w:pPr>
      <w:r>
        <w:rPr>
          <w:rStyle w:val="normaltextrun"/>
          <w:color w:val="000000"/>
          <w:shd w:val="clear" w:color="auto" w:fill="FFFFFF"/>
        </w:rPr>
        <w:t xml:space="preserve">In this contribution we have provided our views regarding </w:t>
      </w:r>
      <w:r w:rsidR="00366B02">
        <w:rPr>
          <w:rStyle w:val="normaltextrun"/>
          <w:color w:val="000000"/>
          <w:shd w:val="clear" w:color="auto" w:fill="FFFFFF"/>
        </w:rPr>
        <w:t xml:space="preserve">the required signaling to support SBFD operation, as well as UE transmission, reception 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06D9F4C5" w14:textId="77777777" w:rsidR="00BC2ADB" w:rsidRPr="00BC2ADB" w:rsidRDefault="00BC2ADB" w:rsidP="00BC2ADB">
      <w:pPr>
        <w:pStyle w:val="Observation"/>
        <w:numPr>
          <w:ilvl w:val="0"/>
          <w:numId w:val="116"/>
        </w:numPr>
        <w:ind w:left="426"/>
        <w:rPr>
          <w:rFonts w:eastAsia="Malgun Gothic"/>
          <w:lang w:val="en-GB"/>
        </w:rPr>
      </w:pPr>
      <w:r w:rsidRPr="00BC2ADB">
        <w:rPr>
          <w:rFonts w:eastAsia="Malgun Gothic"/>
          <w:lang w:val="en-GB"/>
        </w:rPr>
        <w:t>Signaling of the frequency and time location of the UL subband via RRC common configuration or SIB is beneficial due to the following reasons:</w:t>
      </w:r>
    </w:p>
    <w:p w14:paraId="728FCF54" w14:textId="77777777" w:rsidR="00BC2ADB" w:rsidRDefault="00BC2ADB" w:rsidP="00BC2ADB">
      <w:pPr>
        <w:pStyle w:val="Observation"/>
        <w:numPr>
          <w:ilvl w:val="4"/>
          <w:numId w:val="5"/>
        </w:numPr>
        <w:overflowPunct w:val="0"/>
        <w:autoSpaceDE w:val="0"/>
        <w:autoSpaceDN w:val="0"/>
        <w:adjustRightInd w:val="0"/>
        <w:ind w:left="426"/>
        <w:textAlignment w:val="baseline"/>
      </w:pPr>
      <w:r>
        <w:lastRenderedPageBreak/>
        <w:t xml:space="preserve">SBFD capability of the cell can be </w:t>
      </w:r>
      <w:proofErr w:type="gramStart"/>
      <w:r>
        <w:t>taken into account</w:t>
      </w:r>
      <w:proofErr w:type="gramEnd"/>
      <w:r>
        <w:t xml:space="preserve"> for cell (re-)selection purposes, e.g. for better coverage/cell-edge performance.</w:t>
      </w:r>
    </w:p>
    <w:p w14:paraId="1211B856" w14:textId="77777777" w:rsidR="00BC2ADB" w:rsidRDefault="00BC2ADB" w:rsidP="00BC2ADB">
      <w:pPr>
        <w:pStyle w:val="Observation"/>
        <w:numPr>
          <w:ilvl w:val="4"/>
          <w:numId w:val="5"/>
        </w:numPr>
        <w:overflowPunct w:val="0"/>
        <w:autoSpaceDE w:val="0"/>
        <w:autoSpaceDN w:val="0"/>
        <w:adjustRightInd w:val="0"/>
        <w:ind w:left="426"/>
        <w:textAlignment w:val="baseline"/>
      </w:pPr>
      <w:r>
        <w:t xml:space="preserve">To allow initial access </w:t>
      </w:r>
      <w:r w:rsidRPr="00E07646">
        <w:t xml:space="preserve">operation </w:t>
      </w:r>
      <w:r>
        <w:t xml:space="preserve">with SBFD for </w:t>
      </w:r>
      <w:r w:rsidRPr="00E07646">
        <w:t>UE</w:t>
      </w:r>
      <w:r>
        <w:t>s</w:t>
      </w:r>
      <w:r w:rsidRPr="00E07646">
        <w:t xml:space="preserve"> in RRC_IDLE/INACTIVE</w:t>
      </w:r>
      <w:r>
        <w:t xml:space="preserve"> as agreed in RAN1 agenda item 9.3.2</w:t>
      </w:r>
    </w:p>
    <w:p w14:paraId="4CD98798" w14:textId="77777777" w:rsidR="00BC2ADB" w:rsidRPr="00B4326D" w:rsidRDefault="00BC2ADB" w:rsidP="00BC2ADB">
      <w:pPr>
        <w:pStyle w:val="Observation"/>
        <w:ind w:left="426"/>
        <w:rPr>
          <w:rFonts w:eastAsia="Malgun Gothic"/>
          <w:lang w:val="en-GB"/>
        </w:rPr>
      </w:pPr>
      <w:r w:rsidRPr="00B4326D">
        <w:rPr>
          <w:rFonts w:eastAsia="Malgun Gothic"/>
          <w:lang w:val="en-GB"/>
        </w:rPr>
        <w:t>The initial BWP for initial access in SBFD symbols may need larger size than for legacy case without support SBFD, to cover PRACH/Msg3 in UL subband that is parallel with SSB in frequency domain in SBFD symbols.</w:t>
      </w:r>
    </w:p>
    <w:p w14:paraId="5033AF94" w14:textId="77777777" w:rsidR="00BC2ADB" w:rsidRPr="00B4326D" w:rsidRDefault="00BC2ADB" w:rsidP="00BC2ADB">
      <w:pPr>
        <w:pStyle w:val="Observation"/>
        <w:ind w:left="426"/>
        <w:rPr>
          <w:rFonts w:eastAsia="Malgun Gothic"/>
          <w:lang w:val="en-GB"/>
        </w:rPr>
      </w:pPr>
      <w:r w:rsidRPr="00B4326D">
        <w:rPr>
          <w:rFonts w:eastAsia="Malgun Gothic"/>
          <w:lang w:val="en-GB"/>
        </w:rPr>
        <w:t>The requirement on supported initial BWP size from legacy UE may be changed.</w:t>
      </w:r>
    </w:p>
    <w:p w14:paraId="69E3A70A" w14:textId="77777777" w:rsidR="00BC2ADB" w:rsidRPr="00B4326D" w:rsidRDefault="00BC2ADB" w:rsidP="00BC2ADB">
      <w:pPr>
        <w:pStyle w:val="Observation"/>
        <w:ind w:left="426"/>
        <w:rPr>
          <w:rFonts w:eastAsia="Malgun Gothic"/>
          <w:lang w:val="en-GB"/>
        </w:rPr>
      </w:pPr>
      <w:r>
        <w:rPr>
          <w:rFonts w:eastAsia="Malgun Gothic"/>
          <w:lang w:val="en-GB"/>
        </w:rPr>
        <w:t>T</w:t>
      </w:r>
      <w:r w:rsidRPr="00B4326D">
        <w:rPr>
          <w:rFonts w:eastAsia="Malgun Gothic"/>
          <w:lang w:val="en-GB"/>
        </w:rPr>
        <w:t>he initial BWP may have limitation on UL subband location in frequency domain.</w:t>
      </w:r>
    </w:p>
    <w:p w14:paraId="5D8C2883" w14:textId="77777777" w:rsidR="00BC2ADB" w:rsidRPr="00B4326D" w:rsidRDefault="00BC2ADB" w:rsidP="00BC2ADB">
      <w:pPr>
        <w:pStyle w:val="Observation"/>
        <w:ind w:left="426"/>
        <w:rPr>
          <w:rFonts w:eastAsia="Malgun Gothic"/>
          <w:lang w:val="en-GB"/>
        </w:rPr>
      </w:pPr>
      <w:r w:rsidRPr="00B4326D">
        <w:rPr>
          <w:rFonts w:eastAsia="Malgun Gothic"/>
          <w:lang w:val="en-GB"/>
        </w:rPr>
        <w:t xml:space="preserve">Depending on the gNB architecture and antenna configuration, guard periods might or might not be needed during the transitions between SBFD and non-SBFD symbols. The number of transition points between SBFD and non-SBFD symbols should not be constrained at least from specification point of view. </w:t>
      </w:r>
    </w:p>
    <w:p w14:paraId="64FB096C" w14:textId="77777777" w:rsidR="00BC2ADB" w:rsidRDefault="00BC2ADB" w:rsidP="00BC2ADB">
      <w:pPr>
        <w:pStyle w:val="Observation"/>
        <w:ind w:left="426"/>
        <w:rPr>
          <w:rFonts w:eastAsia="Malgun Gothic"/>
          <w:lang w:val="en-GB"/>
        </w:rPr>
      </w:pPr>
      <w:r>
        <w:rPr>
          <w:rFonts w:eastAsia="Malgun Gothic"/>
          <w:lang w:val="en-GB"/>
        </w:rPr>
        <w:t xml:space="preserve">The TDD UL-DL pattern (provided via </w:t>
      </w:r>
      <w:r w:rsidRPr="00B4326D">
        <w:rPr>
          <w:rFonts w:eastAsia="Malgun Gothic"/>
          <w:lang w:val="en-GB"/>
        </w:rPr>
        <w:t>TDD-UL-DL-ConfigCommon</w:t>
      </w:r>
      <w:r>
        <w:rPr>
          <w:rFonts w:eastAsia="Malgun Gothic"/>
          <w:lang w:val="en-GB"/>
        </w:rPr>
        <w:t xml:space="preserve">) has typically a short periodicity of </w:t>
      </w:r>
      <w:proofErr w:type="gramStart"/>
      <w:r>
        <w:rPr>
          <w:rFonts w:eastAsia="Malgun Gothic"/>
          <w:lang w:val="en-GB"/>
        </w:rPr>
        <w:t>1..</w:t>
      </w:r>
      <w:proofErr w:type="gramEnd"/>
      <w:r>
        <w:rPr>
          <w:rFonts w:eastAsia="Malgun Gothic"/>
          <w:lang w:val="en-GB"/>
        </w:rPr>
        <w:t xml:space="preserve">5 ms, while some reference signals (e.g. SSB or CSI-RS for tracking) are transmitted with much larger periodicity (e.g. 20 .. 160 ms). The SBFD time-domain configuration shall allow SBFD operation in </w:t>
      </w:r>
      <w:proofErr w:type="gramStart"/>
      <w:r>
        <w:rPr>
          <w:rFonts w:eastAsia="Malgun Gothic"/>
          <w:lang w:val="en-GB"/>
        </w:rPr>
        <w:t>the majority of</w:t>
      </w:r>
      <w:proofErr w:type="gramEnd"/>
      <w:r>
        <w:rPr>
          <w:rFonts w:eastAsia="Malgun Gothic"/>
          <w:lang w:val="en-GB"/>
        </w:rPr>
        <w:t xml:space="preserve"> the time slots, while still allow some ‘sparse’ slots to operate as legacy/DL-only manner. </w:t>
      </w:r>
    </w:p>
    <w:p w14:paraId="0DA55A4A" w14:textId="77777777" w:rsidR="00BC2ADB" w:rsidRDefault="00BC2ADB" w:rsidP="00BC2ADB">
      <w:pPr>
        <w:pStyle w:val="Observation"/>
        <w:ind w:left="426"/>
        <w:rPr>
          <w:lang w:val="en-GB"/>
        </w:rPr>
      </w:pPr>
      <w:r>
        <w:rPr>
          <w:lang w:val="en-GB"/>
        </w:rPr>
        <w:t>For link direction determination, Option 2 (</w:t>
      </w:r>
      <w:r w:rsidRPr="00534DA7">
        <w:rPr>
          <w:rFonts w:ascii="Times" w:hAnsi="Times" w:cs="Times"/>
          <w:szCs w:val="20"/>
          <w:lang w:val="en-GB"/>
        </w:rPr>
        <w:t>link direction is indicated by gNB explicitly</w:t>
      </w:r>
      <w:r>
        <w:rPr>
          <w:lang w:val="en-GB"/>
        </w:rPr>
        <w:t>) a</w:t>
      </w:r>
      <w:r w:rsidRPr="00A52459">
        <w:rPr>
          <w:lang w:val="en-GB"/>
        </w:rPr>
        <w:t>ssigns a pre-defined link direction (e.g. per slot) to the UE</w:t>
      </w:r>
      <w:r>
        <w:rPr>
          <w:lang w:val="en-GB"/>
        </w:rPr>
        <w:t xml:space="preserve"> which diminishes the benefits of SBFD. In contrast, Option 1 (based on collision handling rules) is more flexible and better aligned with legacy UE handling. Option 1 could benefit of </w:t>
      </w:r>
      <w:r w:rsidRPr="002965D7">
        <w:rPr>
          <w:lang w:val="en-GB"/>
        </w:rPr>
        <w:t>additional indications that allows the UE to determine UL/DL priorities</w:t>
      </w:r>
      <w:r>
        <w:rPr>
          <w:lang w:val="en-GB"/>
        </w:rPr>
        <w:t xml:space="preserve"> e.g. for</w:t>
      </w:r>
      <w:r w:rsidRPr="002965D7">
        <w:rPr>
          <w:lang w:val="en-GB"/>
        </w:rPr>
        <w:t xml:space="preserve"> </w:t>
      </w:r>
      <w:r>
        <w:rPr>
          <w:lang w:val="en-GB"/>
        </w:rPr>
        <w:t>some (but not all)</w:t>
      </w:r>
      <w:r w:rsidRPr="002965D7">
        <w:rPr>
          <w:lang w:val="en-GB"/>
        </w:rPr>
        <w:t xml:space="preserve"> UL/DL collision cases</w:t>
      </w:r>
      <w:r>
        <w:rPr>
          <w:lang w:val="en-GB"/>
        </w:rPr>
        <w:t xml:space="preserve">. </w:t>
      </w:r>
    </w:p>
    <w:p w14:paraId="1B858B7F" w14:textId="77777777" w:rsidR="00BC2ADB" w:rsidRDefault="00BC2ADB" w:rsidP="00BC2ADB">
      <w:pPr>
        <w:pStyle w:val="Observation"/>
        <w:ind w:left="426"/>
      </w:pPr>
      <w:r>
        <w:t>Using DCI format 2_0 carrying SFI for UL/DL direction determination is not preferred since DCI format 2_0 is a group-common signal while the UL/DL link direction determination in SBFD is a UE-specific problem (e.g. depending on the traffic volumes and priorities in UL and DL direction for each specific UE).</w:t>
      </w:r>
    </w:p>
    <w:p w14:paraId="6D454CF8" w14:textId="77777777" w:rsidR="00BC2ADB" w:rsidRDefault="00BC2ADB" w:rsidP="00BC2ADB">
      <w:pPr>
        <w:pStyle w:val="Observation"/>
        <w:ind w:left="426"/>
        <w:jc w:val="left"/>
      </w:pPr>
      <w:r w:rsidRPr="00976DFF">
        <w:t xml:space="preserve">Several benefits of allowing a transmission to be mapped across SBFD and non-SBFD symbols in a slot could be observed, namely </w:t>
      </w:r>
      <w:r>
        <w:t xml:space="preserve">allowing full-slot scheduling in the slot and thus </w:t>
      </w:r>
      <w:r w:rsidRPr="00976DFF">
        <w:t>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p>
    <w:p w14:paraId="16A6AB06" w14:textId="77777777" w:rsidR="00BC2ADB" w:rsidRPr="00F65152" w:rsidRDefault="00BC2ADB" w:rsidP="00BC2ADB">
      <w:pPr>
        <w:pStyle w:val="Observation"/>
        <w:ind w:left="426"/>
        <w:jc w:val="left"/>
      </w:pPr>
      <w:r>
        <w:t>F</w:t>
      </w:r>
      <w:r w:rsidRPr="003D70AA">
        <w:t xml:space="preserve">or </w:t>
      </w:r>
      <w:r w:rsidRPr="000E27F2">
        <w:t>transmissions</w:t>
      </w:r>
      <w:r>
        <w:t xml:space="preserve"> across</w:t>
      </w:r>
      <w:r w:rsidRPr="003D70AA">
        <w:t xml:space="preserve"> SBFD and non-SBFD slots, it is beneficial to allow the part of the transmission in </w:t>
      </w:r>
      <w:r>
        <w:t>non-</w:t>
      </w:r>
      <w:r w:rsidRPr="003D70AA">
        <w:t xml:space="preserve">SBFD slots </w:t>
      </w:r>
      <w:r>
        <w:t>to have</w:t>
      </w:r>
      <w:r w:rsidRPr="003D70AA">
        <w:t xml:space="preserve"> a </w:t>
      </w:r>
      <w:r>
        <w:t>higher</w:t>
      </w:r>
      <w:r w:rsidRPr="003D70AA">
        <w:t xml:space="preserve"> number of RBs compared to the part of the transmission in SBFD slots.</w:t>
      </w:r>
    </w:p>
    <w:p w14:paraId="12FBD26F" w14:textId="77777777" w:rsidR="00BC2ADB" w:rsidRPr="00C743C3" w:rsidRDefault="00BC2ADB" w:rsidP="00BC2ADB">
      <w:pPr>
        <w:pStyle w:val="Observation"/>
        <w:ind w:left="426"/>
        <w:jc w:val="left"/>
      </w:pPr>
      <w:r w:rsidRPr="00C51FBC">
        <w:t xml:space="preserve">Given </w:t>
      </w:r>
      <w:r>
        <w:t xml:space="preserve">that </w:t>
      </w:r>
      <w:r w:rsidRPr="00C51FBC">
        <w:t>the main motivation of introducing SBFD is for coverage enhancements (and/or latency reduction), it is worth paying more attention to the impacts of SBFD on coverage enhancement features, namely, PUSCH repetitions and TBoMS (with or without repetitions).</w:t>
      </w:r>
    </w:p>
    <w:p w14:paraId="61C4AA37" w14:textId="77777777" w:rsidR="00BC2ADB" w:rsidRPr="00BC2C2C" w:rsidRDefault="00BC2ADB" w:rsidP="00BC2ADB">
      <w:pPr>
        <w:pStyle w:val="Observation"/>
        <w:ind w:left="426"/>
        <w:jc w:val="left"/>
      </w:pPr>
      <w:r w:rsidRPr="00BC2C2C">
        <w:t xml:space="preserve">Some PDCCH candidates, e.g. with aggregation level 4/8/16, may be disrupted as they overlap with UL subband/guard band. </w:t>
      </w:r>
    </w:p>
    <w:p w14:paraId="50C2DB2B" w14:textId="77777777" w:rsidR="00BC2ADB" w:rsidRPr="00BC2C2C" w:rsidRDefault="00BC2ADB" w:rsidP="00BC2ADB">
      <w:pPr>
        <w:pStyle w:val="Observation"/>
        <w:ind w:left="426"/>
        <w:jc w:val="left"/>
      </w:pPr>
      <w:r w:rsidRPr="00BC2C2C">
        <w:t>Different number of PDCCH candidates are available in SBFD and non-SBFD slots.</w:t>
      </w:r>
    </w:p>
    <w:p w14:paraId="5E5EDCA2" w14:textId="77777777" w:rsidR="00BC2ADB" w:rsidRPr="005A688E" w:rsidRDefault="00BC2ADB" w:rsidP="00BC2ADB">
      <w:pPr>
        <w:pStyle w:val="Observation"/>
        <w:ind w:left="426"/>
      </w:pPr>
      <w:r w:rsidRPr="005A688E">
        <w:t xml:space="preserve">Allowing </w:t>
      </w:r>
      <w:r w:rsidRPr="000E27F2">
        <w:t>any</w:t>
      </w:r>
      <w:r w:rsidRPr="005A688E">
        <w:t xml:space="preserve"> PUCCH resource with any format (e.g., long PUCCH formats) to be repeated or transmitted in SBFD slots would lead to a blockage of DL transmissions in these slots.</w:t>
      </w:r>
    </w:p>
    <w:p w14:paraId="78430EC9" w14:textId="77777777" w:rsidR="00BC2ADB" w:rsidRPr="00BC2C2C" w:rsidRDefault="00BC2ADB" w:rsidP="00BC2ADB">
      <w:pPr>
        <w:pStyle w:val="Observation"/>
        <w:ind w:left="426"/>
        <w:rPr>
          <w:rFonts w:cstheme="minorHAnsi"/>
          <w:bCs/>
        </w:rPr>
      </w:pPr>
      <w:r w:rsidRPr="005A688E">
        <w:t xml:space="preserve">For </w:t>
      </w:r>
      <w:r w:rsidRPr="000E27F2">
        <w:t>PUCCH</w:t>
      </w:r>
      <w:r w:rsidRPr="005A688E">
        <w:t xml:space="preserve"> repetitions </w:t>
      </w:r>
      <w:r w:rsidRPr="6301A1DA">
        <w:t>with a</w:t>
      </w:r>
      <w:r w:rsidRPr="005A688E">
        <w:t xml:space="preserve"> PUCCH resource semi-statically configured by gNB (e.g., SR or CSI), the number of repetitions</w:t>
      </w:r>
      <m:oMath>
        <m:r>
          <m:rPr>
            <m:sty m:val="bi"/>
          </m:rPr>
          <w:rPr>
            <w:rFonts w:ascii="Cambria Math" w:hAnsi="Cambria Math" w:cstheme="minorHAnsi"/>
          </w:rPr>
          <m:t xml:space="preserve"> </m:t>
        </m:r>
      </m:oMath>
      <w:r w:rsidRPr="005A688E">
        <w:t>follows nrofSlots parameter, which is commonly configured for all formats. There is no existing approach for increas</w:t>
      </w:r>
      <w:r w:rsidRPr="6301A1DA">
        <w:t>ing</w:t>
      </w:r>
      <w:r w:rsidRPr="005A688E">
        <w:t xml:space="preserve"> the number of repetitions if the PUCCH resource overlaps with UL </w:t>
      </w:r>
      <w:r>
        <w:t>subband</w:t>
      </w:r>
      <w:r w:rsidRPr="005A688E">
        <w:t>.</w:t>
      </w:r>
    </w:p>
    <w:p w14:paraId="3F9B305A" w14:textId="77777777" w:rsidR="00BC2ADB" w:rsidRPr="00BC2C2C" w:rsidRDefault="00BC2ADB" w:rsidP="00BC2ADB">
      <w:pPr>
        <w:pStyle w:val="Observation"/>
        <w:ind w:left="426"/>
      </w:pPr>
      <w:r w:rsidRPr="00BC2C2C">
        <w:lastRenderedPageBreak/>
        <w:t xml:space="preserve">In multi-TRP scenarios, separate power control and/or spatial relation for PUCCH/PUSCH repetitions/transmissions across SBFD and non-SBFD symbols can be automatically achieved by mapping the PUCCH/PUSCH repetitions/transmissions in SBFD and non-SBFD symbols to different TRPs. </w:t>
      </w:r>
    </w:p>
    <w:p w14:paraId="3F9AC5EF" w14:textId="77777777" w:rsidR="00BC2ADB" w:rsidRPr="00CD1D4A" w:rsidRDefault="00BC2ADB" w:rsidP="00BC2ADB">
      <w:pPr>
        <w:pStyle w:val="Observation"/>
        <w:ind w:left="426"/>
        <w:rPr>
          <w:bCs/>
        </w:rPr>
      </w:pPr>
      <w:r w:rsidRPr="007B44E3">
        <w:t xml:space="preserve"> The current TRP to PUCCH/PUSCH repetitions mapping cannot offer the </w:t>
      </w:r>
      <w:r w:rsidRPr="00CD1D4A">
        <w:rPr>
          <w:bCs/>
        </w:rPr>
        <w:t>separation of TRPs associated with repetitions in SBFD and non-SBFD symbols. In addition, means for indicating the preferred TRP to be used for PUCCH/PUSCH repetitions in SBFD symbols do not exist.</w:t>
      </w:r>
    </w:p>
    <w:p w14:paraId="2FA8487A" w14:textId="77777777" w:rsidR="00BC2ADB" w:rsidRPr="00BC2C2C" w:rsidRDefault="00BC2ADB" w:rsidP="00BC2ADB">
      <w:pPr>
        <w:pStyle w:val="Observation"/>
        <w:ind w:left="426"/>
        <w:rPr>
          <w:rFonts w:cstheme="minorBidi"/>
        </w:rPr>
      </w:pPr>
      <w:r>
        <w:t xml:space="preserve">According to UE capabilities, NW </w:t>
      </w:r>
      <w:r w:rsidRPr="000E27F2">
        <w:t>deployments</w:t>
      </w:r>
      <w:r>
        <w:t xml:space="preserve"> and applications, required UE operation may be different and support of different UE operation modes can optimize UE complexity. </w:t>
      </w:r>
    </w:p>
    <w:p w14:paraId="65F14450" w14:textId="77777777" w:rsidR="00BC2ADB" w:rsidRDefault="00BC2ADB" w:rsidP="00BC2ADB">
      <w:pPr>
        <w:pStyle w:val="Observation"/>
        <w:ind w:left="426"/>
      </w:pPr>
      <w:r>
        <w:t>To attain the benefits of SBFD in terms of UL coverage/throughput improvement, it is important allow UE to monitor PDCCH for provisioning the UL grants for following slots. PUSCH or PUCCH transmissions with repetitions over multiple consecutive slots may prevent the gNB to schedule further UL transmissions to the UE.</w:t>
      </w:r>
    </w:p>
    <w:p w14:paraId="73D6A2A7" w14:textId="77777777" w:rsidR="00BC2ADB" w:rsidRPr="00BC2C2C" w:rsidRDefault="00BC2ADB" w:rsidP="00BC2ADB">
      <w:pPr>
        <w:jc w:val="left"/>
      </w:pPr>
    </w:p>
    <w:p w14:paraId="0C2AC899" w14:textId="77777777" w:rsidR="00BC2ADB" w:rsidRDefault="00BC2ADB" w:rsidP="00BC2ADB">
      <w:pPr>
        <w:pStyle w:val="Proposal"/>
        <w:numPr>
          <w:ilvl w:val="0"/>
          <w:numId w:val="117"/>
        </w:numPr>
        <w:overflowPunct w:val="0"/>
        <w:autoSpaceDE w:val="0"/>
        <w:autoSpaceDN w:val="0"/>
        <w:adjustRightInd w:val="0"/>
        <w:jc w:val="left"/>
        <w:textAlignment w:val="baseline"/>
      </w:pPr>
      <w:r>
        <w:t>The SBFD configuration in both time and frequency domains in cell-specific signaling shall be supported.</w:t>
      </w:r>
    </w:p>
    <w:p w14:paraId="605E46A9" w14:textId="77777777" w:rsidR="00BC2ADB" w:rsidRDefault="00BC2ADB" w:rsidP="00BC2ADB">
      <w:pPr>
        <w:pStyle w:val="Proposal"/>
        <w:overflowPunct w:val="0"/>
        <w:autoSpaceDE w:val="0"/>
        <w:autoSpaceDN w:val="0"/>
        <w:adjustRightInd w:val="0"/>
        <w:textAlignment w:val="baseline"/>
      </w:pPr>
      <w:r w:rsidRPr="009555C9">
        <w:t>The SBFD configuration in time and frequency domains is indicated via SIB as baseline</w:t>
      </w:r>
      <w:r>
        <w:t>.</w:t>
      </w:r>
      <w:r w:rsidRPr="00D7652A">
        <w:t xml:space="preserve"> </w:t>
      </w:r>
    </w:p>
    <w:p w14:paraId="1BC99A43" w14:textId="77777777" w:rsidR="00BC2ADB" w:rsidRDefault="00BC2ADB" w:rsidP="00BC2ADB">
      <w:pPr>
        <w:pStyle w:val="Proposal"/>
      </w:pPr>
      <w:r>
        <w:t xml:space="preserve">In addition to cell-specific configuration of DL and UL subbands, signaling of </w:t>
      </w:r>
      <w:r w:rsidRPr="009624A1">
        <w:rPr>
          <w:rFonts w:eastAsia="Malgun Gothic" w:cs="Times"/>
          <w:lang w:val="en-GB" w:eastAsia="x-none"/>
        </w:rPr>
        <w:t xml:space="preserve">UE-specific configuration </w:t>
      </w:r>
      <w:r>
        <w:rPr>
          <w:rFonts w:eastAsia="Malgun Gothic" w:cs="Times"/>
          <w:lang w:val="en-GB" w:eastAsia="x-none"/>
        </w:rPr>
        <w:t>can be supported, e.g. to configure some UEs to operate with larger guardband due to poorer filtering capabilities or different UE-UE CLI conditions compared to other UEs.</w:t>
      </w:r>
    </w:p>
    <w:p w14:paraId="202FC027" w14:textId="77777777" w:rsidR="00BC2ADB" w:rsidRDefault="00BC2ADB" w:rsidP="00BC2ADB">
      <w:pPr>
        <w:pStyle w:val="Proposal"/>
      </w:pPr>
      <w:r>
        <w:t xml:space="preserve">Signaling of the SBFD time and frequency configuration via RRC dedicated signaling can be considered, additionally to signaling in SIB, to support dual connectivity or carrier aggregation with SBFD carriers. </w:t>
      </w:r>
    </w:p>
    <w:p w14:paraId="62EB5A67" w14:textId="77777777" w:rsidR="00BC2ADB" w:rsidRPr="00C74248" w:rsidRDefault="00BC2ADB" w:rsidP="00BC2ADB">
      <w:pPr>
        <w:pStyle w:val="Proposal"/>
      </w:pPr>
      <w:r w:rsidRPr="00C74248">
        <w:t>RAN1 should finalize the LS on UE-specific guardband and send to RAN4.</w:t>
      </w:r>
    </w:p>
    <w:p w14:paraId="79F81122" w14:textId="77777777" w:rsidR="00BC2ADB" w:rsidRPr="00B4326D" w:rsidRDefault="00BC2ADB" w:rsidP="00BC2ADB">
      <w:pPr>
        <w:pStyle w:val="Proposal"/>
        <w:rPr>
          <w:rFonts w:ascii="Times" w:hAnsi="Times" w:cs="Times"/>
          <w:szCs w:val="20"/>
          <w:lang w:val="en-GB"/>
        </w:rPr>
      </w:pPr>
      <w:r w:rsidRPr="00B4326D">
        <w:rPr>
          <w:rFonts w:ascii="Times" w:hAnsi="Times" w:cs="Times"/>
          <w:szCs w:val="20"/>
          <w:lang w:val="en-GB"/>
        </w:rPr>
        <w:t>RAN1 should study whether initial BWP will be impacted to support random access in SBFD symbols</w:t>
      </w:r>
      <w:r w:rsidRPr="00A63DD3">
        <w:rPr>
          <w:rFonts w:ascii="Times" w:hAnsi="Times" w:cs="Times"/>
          <w:szCs w:val="20"/>
          <w:lang w:val="en-GB"/>
        </w:rPr>
        <w:t xml:space="preserve"> and how to configure the initial BWP for SBFD UEs.</w:t>
      </w:r>
    </w:p>
    <w:p w14:paraId="3CB63EE3" w14:textId="77777777" w:rsidR="00BC2ADB" w:rsidRDefault="00BC2ADB" w:rsidP="00BC2ADB">
      <w:pPr>
        <w:pStyle w:val="Proposal"/>
      </w:pPr>
      <w:r>
        <w:t>E</w:t>
      </w:r>
      <w:r w:rsidRPr="00467B2D">
        <w:t xml:space="preserve">xisting </w:t>
      </w:r>
      <w:r w:rsidRPr="000C2D43">
        <w:rPr>
          <w:i/>
        </w:rPr>
        <w:t>TDD-UL-DL-Pattern</w:t>
      </w:r>
      <w:r w:rsidRPr="00467B2D">
        <w:t xml:space="preserve"> RRC information element </w:t>
      </w:r>
      <w:r>
        <w:t xml:space="preserve">is extended </w:t>
      </w:r>
      <w:r w:rsidRPr="00467B2D">
        <w:t>to include new parameter</w:t>
      </w:r>
      <w:r>
        <w:t>(s)</w:t>
      </w:r>
      <w:r w:rsidRPr="00467B2D">
        <w:t xml:space="preserve"> that indicate the start and end of the SBFD </w:t>
      </w:r>
      <w:r>
        <w:t>symbols</w:t>
      </w:r>
      <w:r w:rsidRPr="00467B2D">
        <w:t xml:space="preserve"> within the TDD-UL-DL</w:t>
      </w:r>
      <w:r>
        <w:t xml:space="preserve"> p</w:t>
      </w:r>
      <w:r w:rsidRPr="00467B2D">
        <w:t>attern, e.g. start and end symbols or a combination of slot index and start/end symbols relative to the start of the slot.</w:t>
      </w:r>
      <w:r>
        <w:t xml:space="preserve"> </w:t>
      </w:r>
    </w:p>
    <w:p w14:paraId="369755EB" w14:textId="77777777" w:rsidR="00BC2ADB" w:rsidRDefault="00BC2ADB" w:rsidP="00BC2ADB">
      <w:pPr>
        <w:pStyle w:val="Proposal"/>
      </w:pPr>
      <w:r>
        <w:t xml:space="preserve">A set SBFD symbols (with start and end) are indicated per </w:t>
      </w:r>
      <w:r w:rsidRPr="00467B2D">
        <w:t>TDD-UL-DL</w:t>
      </w:r>
      <w:r>
        <w:t xml:space="preserve"> p</w:t>
      </w:r>
      <w:r w:rsidRPr="00467B2D">
        <w:t>attern</w:t>
      </w:r>
      <w:r>
        <w:t xml:space="preserve"> and there are no further limitations to be specified regarding the number of </w:t>
      </w:r>
      <w:r w:rsidRPr="004614F2">
        <w:t>transition points between SBFD and non-SBFD symbols within a TDD UL/DL pattern period</w:t>
      </w:r>
      <w:r>
        <w:t>.</w:t>
      </w:r>
    </w:p>
    <w:p w14:paraId="66C7EED6" w14:textId="77777777" w:rsidR="00BC2ADB" w:rsidRPr="0074589B" w:rsidRDefault="00BC2ADB" w:rsidP="00BC2ADB">
      <w:pPr>
        <w:pStyle w:val="Proposal"/>
      </w:pPr>
      <w:r w:rsidRPr="0074589B">
        <w:t>The periodic UL-DL pattern configuration can be complemented with additional cell-specific signaling that can change the configuration or format for one or more slots.</w:t>
      </w:r>
    </w:p>
    <w:p w14:paraId="1F22791C" w14:textId="77777777" w:rsidR="00BC2ADB" w:rsidRDefault="00BC2ADB" w:rsidP="00BC2ADB">
      <w:pPr>
        <w:pStyle w:val="Proposal"/>
      </w:pPr>
      <w:r>
        <w:rPr>
          <w:rFonts w:ascii="Times" w:hAnsi="Times" w:cs="Times"/>
          <w:szCs w:val="20"/>
          <w:lang w:val="en-GB"/>
        </w:rPr>
        <w:t>The</w:t>
      </w:r>
      <w:r w:rsidRPr="007C18B6">
        <w:rPr>
          <w:rFonts w:ascii="Times" w:hAnsi="Times" w:cs="Times"/>
          <w:szCs w:val="20"/>
          <w:lang w:val="en-GB"/>
        </w:rPr>
        <w:t xml:space="preserve"> cell-specific indication of SBFD subband frequency location</w:t>
      </w:r>
      <w:r>
        <w:rPr>
          <w:rFonts w:ascii="Times" w:hAnsi="Times" w:cs="Times"/>
          <w:szCs w:val="20"/>
          <w:lang w:val="en-GB"/>
        </w:rPr>
        <w:t xml:space="preserve"> is </w:t>
      </w:r>
      <w:r>
        <w:t>provided via up to 3 parameters depends on the SBFD configuration</w:t>
      </w:r>
      <w:r>
        <w:rPr>
          <w:rFonts w:ascii="Times" w:hAnsi="Times" w:cs="Times"/>
          <w:szCs w:val="20"/>
          <w:lang w:val="en-GB"/>
        </w:rPr>
        <w:t>: location and size of UL subband should always be mandatory while location and size of DL subband may be optional for some cases.</w:t>
      </w:r>
    </w:p>
    <w:p w14:paraId="088CFA32" w14:textId="77777777" w:rsidR="00BC2ADB" w:rsidRDefault="00BC2ADB" w:rsidP="00BC2ADB">
      <w:pPr>
        <w:pStyle w:val="Proposal"/>
        <w:rPr>
          <w:rFonts w:ascii="Times" w:eastAsia="Malgun Gothic" w:hAnsi="Times"/>
          <w:lang w:val="en-GB" w:eastAsia="zh-CN"/>
        </w:rPr>
      </w:pPr>
      <w:r w:rsidRPr="009624A1">
        <w:rPr>
          <w:rFonts w:ascii="Times" w:eastAsia="Malgun Gothic" w:hAnsi="Times"/>
          <w:lang w:val="en-GB" w:eastAsia="zh-CN"/>
        </w:rPr>
        <w:t>For determining UL/DL usable PRBs</w:t>
      </w:r>
      <w:r>
        <w:rPr>
          <w:rFonts w:ascii="Times" w:eastAsia="Malgun Gothic" w:hAnsi="Times"/>
          <w:lang w:val="en-GB" w:eastAsia="zh-CN"/>
        </w:rPr>
        <w:t xml:space="preserve">, support Option 1 agreed in RAN1#116 with the following additions/clarifications: </w:t>
      </w:r>
    </w:p>
    <w:p w14:paraId="23670D88" w14:textId="77777777" w:rsidR="00BC2ADB" w:rsidRDefault="00BC2ADB" w:rsidP="00BC2ADB">
      <w:pPr>
        <w:pStyle w:val="Proposal"/>
        <w:numPr>
          <w:ilvl w:val="1"/>
          <w:numId w:val="4"/>
        </w:numPr>
        <w:rPr>
          <w:rFonts w:ascii="Times" w:eastAsia="Malgun Gothic" w:hAnsi="Times"/>
          <w:lang w:val="en-GB" w:eastAsia="zh-CN"/>
        </w:rPr>
      </w:pPr>
      <w:r w:rsidRPr="00B67478">
        <w:rPr>
          <w:rFonts w:ascii="Times" w:eastAsia="Malgun Gothic" w:hAnsi="Times"/>
          <w:lang w:val="en-GB" w:eastAsia="zh-CN"/>
        </w:rPr>
        <w:t xml:space="preserve">Option 1: UL usable PRBs are determined as intersection between cell-specific </w:t>
      </w:r>
      <w:r w:rsidRPr="00AA4A67">
        <w:rPr>
          <w:rFonts w:ascii="Times" w:eastAsia="Malgun Gothic" w:hAnsi="Times"/>
          <w:lang w:val="en-GB" w:eastAsia="zh-CN"/>
        </w:rPr>
        <w:t>(or U</w:t>
      </w:r>
      <w:r w:rsidRPr="008909AC">
        <w:rPr>
          <w:rFonts w:ascii="Times" w:eastAsia="Malgun Gothic" w:hAnsi="Times"/>
          <w:lang w:val="en-GB" w:eastAsia="zh-CN"/>
        </w:rPr>
        <w:t>E</w:t>
      </w:r>
      <w:r w:rsidRPr="00AA4A67">
        <w:rPr>
          <w:rFonts w:ascii="Times" w:eastAsia="Malgun Gothic" w:hAnsi="Times"/>
          <w:lang w:val="en-GB" w:eastAsia="zh-CN"/>
        </w:rPr>
        <w:t>-specific, if supported)</w:t>
      </w:r>
      <w:r>
        <w:rPr>
          <w:rFonts w:ascii="Times" w:eastAsia="Malgun Gothic" w:hAnsi="Times"/>
          <w:lang w:val="en-GB" w:eastAsia="zh-CN"/>
        </w:rPr>
        <w:t xml:space="preserve"> </w:t>
      </w:r>
      <w:r w:rsidRPr="00B67478">
        <w:rPr>
          <w:rFonts w:ascii="Times" w:eastAsia="Malgun Gothic" w:hAnsi="Times"/>
          <w:lang w:val="en-GB" w:eastAsia="zh-CN"/>
        </w:rPr>
        <w:t xml:space="preserve">UL subband and active UL BWP in SBFD symbols. DL usable PRBs are determined as intersection between cell-specific </w:t>
      </w:r>
      <w:r w:rsidRPr="008909AC">
        <w:rPr>
          <w:rFonts w:ascii="Times" w:eastAsia="Malgun Gothic" w:hAnsi="Times"/>
          <w:lang w:val="en-GB" w:eastAsia="zh-CN"/>
        </w:rPr>
        <w:t xml:space="preserve">(or UE-specific, if supported) </w:t>
      </w:r>
      <w:r w:rsidRPr="00B67478">
        <w:rPr>
          <w:rFonts w:ascii="Times" w:eastAsia="Malgun Gothic" w:hAnsi="Times"/>
          <w:lang w:val="en-GB" w:eastAsia="zh-CN"/>
        </w:rPr>
        <w:t>DL subband(s) and active DL BWP in SBFD symbols.</w:t>
      </w:r>
    </w:p>
    <w:p w14:paraId="437EEB2E" w14:textId="77777777" w:rsidR="00BC2ADB" w:rsidRDefault="00BC2ADB" w:rsidP="00BC2ADB">
      <w:pPr>
        <w:pStyle w:val="Proposal"/>
      </w:pPr>
      <w:r>
        <w:rPr>
          <w:rFonts w:ascii="Times" w:eastAsia="Malgun Gothic" w:hAnsi="Times"/>
          <w:lang w:val="en-GB" w:eastAsia="zh-CN"/>
        </w:rPr>
        <w:t xml:space="preserve">Cell-specific frequency location of SBFD subbands, for both size and boundary, should be same for all </w:t>
      </w:r>
      <w:r>
        <w:t xml:space="preserve">SCS configuration in </w:t>
      </w:r>
      <w:r w:rsidRPr="00D35982">
        <w:rPr>
          <w:i/>
          <w:iCs/>
        </w:rPr>
        <w:t>SCS-SpecificCarrierList</w:t>
      </w:r>
      <w:r>
        <w:t>.</w:t>
      </w:r>
    </w:p>
    <w:p w14:paraId="77111634" w14:textId="77777777" w:rsidR="00BC2ADB" w:rsidRDefault="00BC2ADB" w:rsidP="00BC2ADB">
      <w:pPr>
        <w:pStyle w:val="Proposal"/>
        <w:rPr>
          <w:lang w:val="en-GB"/>
        </w:rPr>
      </w:pPr>
      <w:r>
        <w:rPr>
          <w:lang w:val="en-GB"/>
        </w:rPr>
        <w:lastRenderedPageBreak/>
        <w:t>For the link direction determination, support Option 1 from RAN1#116 as baseline:</w:t>
      </w:r>
    </w:p>
    <w:p w14:paraId="658DC891" w14:textId="77777777" w:rsidR="00BC2ADB" w:rsidRDefault="00BC2ADB" w:rsidP="00BC2ADB">
      <w:pPr>
        <w:pStyle w:val="Proposal"/>
        <w:numPr>
          <w:ilvl w:val="1"/>
          <w:numId w:val="4"/>
        </w:numPr>
        <w:rPr>
          <w:lang w:val="en-GB"/>
        </w:rPr>
      </w:pPr>
      <w:r>
        <w:rPr>
          <w:lang w:val="en-GB"/>
        </w:rPr>
        <w:t xml:space="preserve">Option 1: </w:t>
      </w:r>
      <w:r w:rsidRPr="00550724">
        <w:rPr>
          <w:lang w:val="en-GB"/>
        </w:rPr>
        <w:t>UE determines link direction based on configured/scheduled transmissions/receptions and collision handling (if any).</w:t>
      </w:r>
      <w:r>
        <w:rPr>
          <w:lang w:val="en-GB"/>
        </w:rPr>
        <w:t xml:space="preserve"> </w:t>
      </w:r>
    </w:p>
    <w:p w14:paraId="0B54504D" w14:textId="77777777" w:rsidR="00BC2ADB" w:rsidRPr="00050502" w:rsidRDefault="00BC2ADB" w:rsidP="00BC2ADB">
      <w:pPr>
        <w:pStyle w:val="Proposal"/>
        <w:numPr>
          <w:ilvl w:val="0"/>
          <w:numId w:val="0"/>
        </w:numPr>
        <w:ind w:left="1080"/>
        <w:rPr>
          <w:lang w:val="en-GB"/>
        </w:rPr>
      </w:pPr>
      <w:r>
        <w:rPr>
          <w:lang w:val="en-GB"/>
        </w:rPr>
        <w:t>Note: Option 1 should not preclude enhancements to existing collision handling rules for SBFD operation. Option 2 should be further discussed based on Option 1. For instance, existing collision handling rules may be supplemented with additional indications to determine UL/DL priorities for upcoming slot(s) (potentially limited to specific UL/DL collision cases) but without fixing the link direction in advance.</w:t>
      </w:r>
    </w:p>
    <w:p w14:paraId="3C99437C" w14:textId="77777777" w:rsidR="00BC2ADB" w:rsidRDefault="00BC2ADB" w:rsidP="00BC2ADB">
      <w:pPr>
        <w:pStyle w:val="Proposal"/>
        <w:rPr>
          <w:lang w:val="en-GB"/>
        </w:rPr>
      </w:pPr>
      <w:r w:rsidRPr="007273CE">
        <w:rPr>
          <w:lang w:val="en-GB"/>
        </w:rPr>
        <w:t>For a flexible symbol which is not configured with SBFD subbands, TDD-UL-DL-ConfigDedicated can override the flexible symbol into an UL symbol or a DL symbol</w:t>
      </w:r>
      <w:r>
        <w:rPr>
          <w:lang w:val="en-GB"/>
        </w:rPr>
        <w:t>.  For symbols configured with SBFD subbands, downselect between:</w:t>
      </w:r>
    </w:p>
    <w:p w14:paraId="5EBEB7A6" w14:textId="77777777" w:rsidR="00BC2ADB" w:rsidRPr="00534DA7" w:rsidRDefault="00BC2ADB" w:rsidP="00BC2ADB">
      <w:pPr>
        <w:pStyle w:val="Proposal"/>
        <w:numPr>
          <w:ilvl w:val="1"/>
          <w:numId w:val="4"/>
        </w:numPr>
        <w:rPr>
          <w:lang w:val="en-GB"/>
        </w:rPr>
      </w:pPr>
      <w:r>
        <w:rPr>
          <w:lang w:val="en-GB"/>
        </w:rPr>
        <w:t xml:space="preserve">Option 1: </w:t>
      </w:r>
      <w:r w:rsidRPr="003A4AE2">
        <w:rPr>
          <w:rFonts w:ascii="Times" w:eastAsia="Malgun Gothic" w:hAnsi="Times" w:cs="Times"/>
          <w:iCs/>
          <w:lang w:val="en-GB" w:eastAsia="x-none"/>
        </w:rPr>
        <w:t>The UE does not expect dedicated TDD UL-DL configuration on SBFD symbols</w:t>
      </w:r>
    </w:p>
    <w:p w14:paraId="55983FB5" w14:textId="77777777" w:rsidR="00BC2ADB" w:rsidRDefault="00BC2ADB" w:rsidP="00BC2ADB">
      <w:pPr>
        <w:pStyle w:val="Proposal"/>
        <w:numPr>
          <w:ilvl w:val="1"/>
          <w:numId w:val="4"/>
        </w:numPr>
        <w:rPr>
          <w:lang w:val="en-GB"/>
        </w:rPr>
      </w:pPr>
      <w:r>
        <w:rPr>
          <w:lang w:val="en-GB"/>
        </w:rPr>
        <w:t>Option 2:</w:t>
      </w:r>
      <w:r>
        <w:rPr>
          <w:rFonts w:ascii="Times" w:eastAsia="Malgun Gothic" w:hAnsi="Times" w:cs="Times"/>
          <w:iCs/>
          <w:lang w:val="en-GB" w:eastAsia="x-none"/>
        </w:rPr>
        <w:t xml:space="preserve"> </w:t>
      </w:r>
      <w:r w:rsidRPr="00F05751">
        <w:rPr>
          <w:rFonts w:ascii="Times" w:eastAsia="Malgun Gothic" w:hAnsi="Times" w:cs="Times"/>
          <w:iCs/>
          <w:lang w:val="en-GB" w:eastAsia="x-none"/>
        </w:rPr>
        <w:t>The UE ignores dedicated TDD UL-DL configuration overlapping with SBFD symbols</w:t>
      </w:r>
    </w:p>
    <w:p w14:paraId="4CD0EBE1" w14:textId="77777777" w:rsidR="00BC2ADB" w:rsidRDefault="00BC2ADB" w:rsidP="00BC2ADB">
      <w:pPr>
        <w:pStyle w:val="Proposal"/>
      </w:pPr>
      <w:r>
        <w:t>For the interaction between SFI in DCI format 2_0 and SBFD symbols, down select among the following options</w:t>
      </w:r>
    </w:p>
    <w:p w14:paraId="05F5EA83" w14:textId="77777777" w:rsidR="00BC2ADB" w:rsidRPr="00590EAD" w:rsidRDefault="00BC2ADB" w:rsidP="00BC2ADB">
      <w:pPr>
        <w:pStyle w:val="Proposal"/>
        <w:numPr>
          <w:ilvl w:val="1"/>
          <w:numId w:val="4"/>
        </w:numPr>
        <w:rPr>
          <w:bCs w:val="0"/>
        </w:rPr>
      </w:pPr>
      <w:r w:rsidRPr="005F5ECD">
        <w:t xml:space="preserve">Option 1: </w:t>
      </w:r>
      <w:r w:rsidRPr="00590EAD">
        <w:rPr>
          <w:bCs w:val="0"/>
        </w:rPr>
        <w:t>UE ignores the SFI content on symbols overlapping with SBFD symbols.</w:t>
      </w:r>
    </w:p>
    <w:p w14:paraId="463259EA" w14:textId="77777777" w:rsidR="00BC2ADB" w:rsidRPr="00590EAD" w:rsidRDefault="00BC2ADB" w:rsidP="00BC2ADB">
      <w:pPr>
        <w:pStyle w:val="Proposal"/>
        <w:numPr>
          <w:ilvl w:val="1"/>
          <w:numId w:val="4"/>
        </w:numPr>
        <w:rPr>
          <w:bCs w:val="0"/>
        </w:rPr>
      </w:pPr>
      <w:r w:rsidRPr="00590EAD">
        <w:rPr>
          <w:bCs w:val="0"/>
        </w:rPr>
        <w:t>Option 2: SFI (DCI format 2_0) and SBFD cannot be simultaneously configured for a UE.</w:t>
      </w:r>
    </w:p>
    <w:p w14:paraId="14B033F0" w14:textId="77777777" w:rsidR="00BC2ADB" w:rsidRPr="00373CA0" w:rsidRDefault="00BC2ADB" w:rsidP="00BC2ADB">
      <w:pPr>
        <w:pStyle w:val="Proposal"/>
        <w:rPr>
          <w:rFonts w:eastAsiaTheme="minorEastAsia" w:cs="Arial"/>
        </w:rPr>
      </w:pPr>
      <w:r w:rsidRPr="001A023D">
        <w:t xml:space="preserve">For a slot covering both SBFD symbol and non-SBFD symbol, </w:t>
      </w:r>
      <w:r w:rsidRPr="00976DFF">
        <w:t xml:space="preserve">a transmission </w:t>
      </w:r>
      <w:r>
        <w:t>spanning</w:t>
      </w:r>
      <w:r w:rsidRPr="00976DFF">
        <w:t xml:space="preserve"> across SBFD and non-SBFD symbols in a slot</w:t>
      </w:r>
      <w:r>
        <w:t xml:space="preserve"> should be allowed.</w:t>
      </w:r>
      <w:r w:rsidRPr="001A023D" w:rsidDel="00A02B45">
        <w:t xml:space="preserve"> </w:t>
      </w:r>
      <w:r>
        <w:t>In DL it is up to the gNB to use this feature or not, while in UL it may be conditioned on UE capability and additional constraints (same frequency-domain resources in SBFD and non-SBFD symbols, same UL transmit power and spatial filter, etc.)</w:t>
      </w:r>
    </w:p>
    <w:p w14:paraId="46C52E11" w14:textId="77777777" w:rsidR="00BC2ADB" w:rsidRPr="00C158D4" w:rsidRDefault="00BC2ADB" w:rsidP="00BC2ADB">
      <w:pPr>
        <w:pStyle w:val="Proposal"/>
      </w:pPr>
      <w:r w:rsidRPr="00C158D4">
        <w:t xml:space="preserve">RAN1 to discuss details on TBS determination based on the assigned PRBs within DL usable PRBs only, including means for calculating the TBS based only on the information received from the scheduling DCI (i.e., from the number of allocated PRBs).   </w:t>
      </w:r>
    </w:p>
    <w:p w14:paraId="15851EA4" w14:textId="77777777" w:rsidR="00BC2ADB" w:rsidRDefault="00BC2ADB" w:rsidP="00BC2ADB">
      <w:pPr>
        <w:pStyle w:val="Proposal"/>
        <w:rPr>
          <w:rFonts w:eastAsia="Malgun Gothic"/>
          <w:lang w:eastAsia="ko-KR"/>
        </w:rPr>
      </w:pPr>
      <w:r>
        <w:rPr>
          <w:rFonts w:eastAsia="Malgun Gothic"/>
          <w:lang w:eastAsia="zh-CN"/>
        </w:rPr>
        <w:t>For frequency domain resource allocation Type 1 for PDSCH in SBFD symbols, t</w:t>
      </w:r>
      <w:r w:rsidRPr="00F07C8F">
        <w:rPr>
          <w:rFonts w:eastAsia="Malgun Gothic"/>
          <w:lang w:eastAsia="zh-CN"/>
        </w:rPr>
        <w:t xml:space="preserve">he existing DMRS sequence mapping rule </w:t>
      </w:r>
      <w:r>
        <w:rPr>
          <w:rFonts w:eastAsia="Malgun Gothic"/>
          <w:lang w:eastAsia="zh-CN"/>
        </w:rPr>
        <w:t>is</w:t>
      </w:r>
      <w:r w:rsidRPr="00F07C8F">
        <w:rPr>
          <w:rFonts w:eastAsia="Malgun Gothic"/>
          <w:lang w:eastAsia="zh-CN"/>
        </w:rPr>
        <w:t xml:space="preserve"> used.</w:t>
      </w:r>
      <w:r>
        <w:rPr>
          <w:rFonts w:eastAsia="Malgun Gothic"/>
          <w:lang w:eastAsia="zh-CN"/>
        </w:rPr>
        <w:t xml:space="preserve"> </w:t>
      </w:r>
      <w:r>
        <w:rPr>
          <w:rFonts w:eastAsia="Malgun Gothic"/>
          <w:lang w:val="en-GB" w:eastAsia="zh-CN"/>
        </w:rPr>
        <w:t>Effectively</w:t>
      </w:r>
      <w:r w:rsidRPr="00A26A31">
        <w:rPr>
          <w:rFonts w:eastAsia="Malgun Gothic"/>
          <w:lang w:val="en-GB" w:eastAsia="zh-CN"/>
        </w:rPr>
        <w:t xml:space="preserve">, this is same as the case when the </w:t>
      </w:r>
      <w:r>
        <w:rPr>
          <w:rFonts w:eastAsia="Malgun Gothic"/>
          <w:lang w:val="en-GB" w:eastAsia="zh-CN"/>
        </w:rPr>
        <w:t>DMRS</w:t>
      </w:r>
      <w:r w:rsidRPr="00A26A31">
        <w:rPr>
          <w:rFonts w:eastAsia="Malgun Gothic"/>
          <w:lang w:val="en-GB" w:eastAsia="zh-CN"/>
        </w:rPr>
        <w:t xml:space="preserve"> sequence mapped to the RBs outside the DL usable PRBs are punctured</w:t>
      </w:r>
      <w:r>
        <w:rPr>
          <w:rFonts w:eastAsia="Malgun Gothic"/>
          <w:lang w:val="en-GB" w:eastAsia="zh-CN"/>
        </w:rPr>
        <w:t>.</w:t>
      </w:r>
    </w:p>
    <w:p w14:paraId="2EF5329A" w14:textId="77777777" w:rsidR="00BC2ADB" w:rsidRPr="00BC2C2C" w:rsidRDefault="00BC2ADB" w:rsidP="00BC2ADB">
      <w:pPr>
        <w:pStyle w:val="Proposal"/>
        <w:rPr>
          <w:rFonts w:eastAsia="Malgun Gothic"/>
        </w:rPr>
      </w:pPr>
      <w:r w:rsidRPr="00BC2C2C">
        <w:rPr>
          <w:rFonts w:eastAsia="Malgun Gothic"/>
        </w:rPr>
        <w:t xml:space="preserve">For </w:t>
      </w:r>
      <w:r w:rsidRPr="00BC2C2C">
        <w:rPr>
          <w:lang w:val="en-GB"/>
        </w:rPr>
        <w:t>frequency domain resource allocation Type 1 for PDSCH and wideband PRG, down select among the following options:</w:t>
      </w:r>
    </w:p>
    <w:p w14:paraId="0FA2FA31" w14:textId="77777777" w:rsidR="00BC2ADB" w:rsidRPr="00C43852" w:rsidRDefault="00BC2ADB" w:rsidP="00BC2ADB">
      <w:pPr>
        <w:pStyle w:val="Proposal"/>
        <w:numPr>
          <w:ilvl w:val="1"/>
          <w:numId w:val="4"/>
        </w:numPr>
        <w:spacing w:before="0"/>
        <w:ind w:hanging="357"/>
        <w:rPr>
          <w:rFonts w:eastAsia="Malgun Gothic"/>
        </w:rPr>
      </w:pPr>
      <w:r>
        <w:rPr>
          <w:rFonts w:eastAsia="Malgun Gothic"/>
        </w:rPr>
        <w:t>S</w:t>
      </w:r>
      <w:r w:rsidRPr="00C43852">
        <w:rPr>
          <w:rFonts w:eastAsia="Malgun Gothic"/>
        </w:rPr>
        <w:t xml:space="preserve">ame precoding shall be applied in each DL subband, while RBs in different subbands may </w:t>
      </w:r>
      <w:r>
        <w:rPr>
          <w:rFonts w:eastAsia="Malgun Gothic"/>
        </w:rPr>
        <w:t>have</w:t>
      </w:r>
      <w:r w:rsidRPr="00C43852">
        <w:rPr>
          <w:rFonts w:eastAsia="Malgun Gothic"/>
        </w:rPr>
        <w:t xml:space="preserve"> different precoding.</w:t>
      </w:r>
    </w:p>
    <w:p w14:paraId="7A64DEC6" w14:textId="77777777" w:rsidR="00BC2ADB" w:rsidRPr="00C43852" w:rsidRDefault="00BC2ADB" w:rsidP="00BC2ADB">
      <w:pPr>
        <w:pStyle w:val="Proposal"/>
        <w:numPr>
          <w:ilvl w:val="1"/>
          <w:numId w:val="4"/>
        </w:numPr>
        <w:spacing w:before="0"/>
        <w:ind w:hanging="357"/>
        <w:rPr>
          <w:rFonts w:eastAsia="Malgun Gothic"/>
        </w:rPr>
      </w:pPr>
      <w:r>
        <w:rPr>
          <w:rFonts w:eastAsia="Malgun Gothic"/>
        </w:rPr>
        <w:t>S</w:t>
      </w:r>
      <w:r w:rsidRPr="00C43852">
        <w:rPr>
          <w:rFonts w:eastAsia="Malgun Gothic"/>
        </w:rPr>
        <w:t xml:space="preserve">ame precoding is applied across both </w:t>
      </w:r>
      <w:r>
        <w:rPr>
          <w:rFonts w:eastAsia="Malgun Gothic"/>
        </w:rPr>
        <w:t xml:space="preserve">DL </w:t>
      </w:r>
      <w:r w:rsidRPr="00C43852">
        <w:rPr>
          <w:rFonts w:eastAsia="Malgun Gothic"/>
        </w:rPr>
        <w:t>subbands.</w:t>
      </w:r>
    </w:p>
    <w:p w14:paraId="0AC33BE2" w14:textId="77777777" w:rsidR="00BC2ADB" w:rsidRPr="00150DEA" w:rsidRDefault="00BC2ADB" w:rsidP="00BC2ADB">
      <w:pPr>
        <w:pStyle w:val="Proposal"/>
        <w:numPr>
          <w:ilvl w:val="1"/>
          <w:numId w:val="4"/>
        </w:numPr>
        <w:spacing w:before="0"/>
        <w:ind w:hanging="357"/>
        <w:rPr>
          <w:rFonts w:eastAsia="Malgun Gothic"/>
        </w:rPr>
      </w:pPr>
      <w:r>
        <w:rPr>
          <w:rFonts w:eastAsia="Malgun Gothic"/>
        </w:rPr>
        <w:t>Only</w:t>
      </w:r>
      <w:r w:rsidRPr="00C43852">
        <w:rPr>
          <w:rFonts w:eastAsia="Malgun Gothic"/>
        </w:rPr>
        <w:t xml:space="preserve"> partial PRG </w:t>
      </w:r>
      <w:r>
        <w:rPr>
          <w:rFonts w:eastAsia="Malgun Gothic"/>
        </w:rPr>
        <w:t xml:space="preserve">is </w:t>
      </w:r>
      <w:r w:rsidRPr="00C43852">
        <w:rPr>
          <w:rFonts w:eastAsia="Malgun Gothic"/>
        </w:rPr>
        <w:t>supported for PDSCH FDRA Type 1 across DL subbands, while wideband PRG may still be used for allocations contained within the same DL subband.</w:t>
      </w:r>
    </w:p>
    <w:p w14:paraId="7EDCFA94" w14:textId="77777777" w:rsidR="00BC2ADB" w:rsidRPr="00B63A6A" w:rsidRDefault="00BC2ADB" w:rsidP="00BC2ADB">
      <w:pPr>
        <w:pStyle w:val="Proposal"/>
        <w:rPr>
          <w:rFonts w:eastAsia="Malgun Gothic"/>
        </w:rPr>
      </w:pPr>
      <w:r w:rsidRPr="00150DEA">
        <w:rPr>
          <w:rFonts w:eastAsia="Malgun Gothic"/>
        </w:rPr>
        <w:t>For frequency domain resource allocation Type 1 for PDSCH</w:t>
      </w:r>
      <w:r>
        <w:rPr>
          <w:rFonts w:eastAsia="Malgun Gothic"/>
        </w:rPr>
        <w:t xml:space="preserve">, </w:t>
      </w:r>
      <w:r w:rsidRPr="00150DEA">
        <w:rPr>
          <w:rFonts w:eastAsia="Malgun Gothic"/>
        </w:rPr>
        <w:t>partial DL PRG inside the DL subband can be used.</w:t>
      </w:r>
    </w:p>
    <w:p w14:paraId="7E8609C8" w14:textId="77777777" w:rsidR="00BC2ADB" w:rsidRPr="00AA64A1" w:rsidRDefault="00BC2ADB" w:rsidP="00BC2ADB">
      <w:pPr>
        <w:pStyle w:val="Proposal"/>
        <w:rPr>
          <w:rFonts w:eastAsia="Malgun Gothic"/>
        </w:rPr>
      </w:pPr>
      <w:r>
        <w:rPr>
          <w:rFonts w:eastAsia="Malgun Gothic"/>
        </w:rPr>
        <w:t>RAN1 confirm the working assumption in RAN1 #117 meeting and further discuss the processing timeline.</w:t>
      </w:r>
    </w:p>
    <w:p w14:paraId="77322DF9" w14:textId="77777777" w:rsidR="00BC2ADB" w:rsidRPr="00EB3A2E" w:rsidRDefault="00BC2ADB" w:rsidP="00BC2ADB">
      <w:pPr>
        <w:pStyle w:val="Proposal"/>
      </w:pPr>
      <w:r>
        <w:t>Supporting more TRS symbol positions in</w:t>
      </w:r>
      <w:r w:rsidRPr="00EB3A2E">
        <w:t xml:space="preserve"> FR1 </w:t>
      </w:r>
      <w:r>
        <w:t xml:space="preserve">may allow </w:t>
      </w:r>
      <w:r w:rsidRPr="00EB3A2E">
        <w:t xml:space="preserve">the SBFD aware UE </w:t>
      </w:r>
      <w:r>
        <w:t xml:space="preserve">transmit </w:t>
      </w:r>
      <w:r w:rsidRPr="00EB3A2E">
        <w:t>UL</w:t>
      </w:r>
      <w:r>
        <w:t xml:space="preserve"> data</w:t>
      </w:r>
      <w:r w:rsidRPr="00EB3A2E">
        <w:t xml:space="preserve"> in SBFD slots</w:t>
      </w:r>
      <w:r>
        <w:t xml:space="preserve"> with TRS.</w:t>
      </w:r>
    </w:p>
    <w:p w14:paraId="5B1A8E16" w14:textId="77777777" w:rsidR="00BC2ADB" w:rsidRPr="00477113" w:rsidRDefault="00BC2ADB" w:rsidP="00BC2ADB">
      <w:pPr>
        <w:pStyle w:val="Proposal"/>
        <w:rPr>
          <w:rFonts w:eastAsia="Malgun Gothic"/>
          <w:lang w:eastAsia="zh-CN"/>
        </w:rPr>
      </w:pPr>
      <w:r w:rsidRPr="00711BD5">
        <w:t>For</w:t>
      </w:r>
      <w:r w:rsidRPr="00477113">
        <w:rPr>
          <w:lang w:val="en-GB"/>
        </w:rPr>
        <w:t xml:space="preserve"> Configuration 2 allowing UL transmissions across SBFD symbols and non-SBFD symbols in different slots:</w:t>
      </w:r>
    </w:p>
    <w:p w14:paraId="24C9B9BC" w14:textId="77777777" w:rsidR="00BC2ADB" w:rsidRPr="00CA5CC4" w:rsidRDefault="00BC2ADB" w:rsidP="00BC2ADB">
      <w:pPr>
        <w:pStyle w:val="Proposal"/>
        <w:numPr>
          <w:ilvl w:val="1"/>
          <w:numId w:val="4"/>
        </w:numPr>
        <w:rPr>
          <w:rFonts w:eastAsia="Malgun Gothic"/>
          <w:lang w:eastAsia="zh-CN"/>
        </w:rPr>
      </w:pPr>
      <w:r w:rsidRPr="00CA5CC4">
        <w:rPr>
          <w:rFonts w:eastAsia="Malgun Gothic"/>
          <w:lang w:eastAsia="zh-CN"/>
        </w:rPr>
        <w:lastRenderedPageBreak/>
        <w:t>For DG PUSCH repetition type-A</w:t>
      </w:r>
      <w:r>
        <w:rPr>
          <w:rFonts w:eastAsia="Malgun Gothic"/>
          <w:lang w:eastAsia="zh-CN"/>
        </w:rPr>
        <w:t xml:space="preserve">, </w:t>
      </w:r>
      <w:r w:rsidRPr="00CA5CC4">
        <w:rPr>
          <w:rFonts w:eastAsia="Malgun Gothic"/>
          <w:lang w:eastAsia="zh-CN"/>
        </w:rPr>
        <w:t>multi-PUSCH scheduled by a single DCI and for DG TBoMS across SBFD symbols and non-SBFD symbols in different</w:t>
      </w:r>
      <w:r>
        <w:rPr>
          <w:rFonts w:eastAsia="Malgun Gothic"/>
          <w:lang w:eastAsia="zh-CN"/>
        </w:rPr>
        <w:t xml:space="preserve"> slots</w:t>
      </w:r>
      <w:r w:rsidRPr="00CA5CC4">
        <w:rPr>
          <w:rFonts w:eastAsia="Malgun Gothic"/>
          <w:lang w:eastAsia="zh-CN"/>
        </w:rPr>
        <w:t>, RAN1 to adopt one or more of the following options:</w:t>
      </w:r>
    </w:p>
    <w:p w14:paraId="69E72FAB" w14:textId="77777777" w:rsidR="00BC2ADB" w:rsidRPr="00CA5CC4" w:rsidRDefault="00BC2ADB" w:rsidP="00BC2ADB">
      <w:pPr>
        <w:pStyle w:val="Proposal"/>
        <w:numPr>
          <w:ilvl w:val="2"/>
          <w:numId w:val="4"/>
        </w:numPr>
        <w:rPr>
          <w:rFonts w:eastAsia="Malgun Gothic"/>
          <w:lang w:eastAsia="zh-CN"/>
        </w:rPr>
      </w:pPr>
      <w:r w:rsidRPr="00CA5CC4">
        <w:rPr>
          <w:rFonts w:eastAsia="Malgun Gothic"/>
          <w:lang w:eastAsia="zh-CN"/>
        </w:rPr>
        <w:t xml:space="preserve">Option 2: Single FDRA configuration/indication for one symbol type (SBFD or non-SBFD symbol) and RB offset(s) configuration/indication/determination to determine resource for the other symbol type. </w:t>
      </w:r>
    </w:p>
    <w:p w14:paraId="651CB32C" w14:textId="77777777" w:rsidR="00BC2ADB" w:rsidRPr="00CA5CC4" w:rsidRDefault="00BC2ADB" w:rsidP="00BC2ADB">
      <w:pPr>
        <w:pStyle w:val="Proposal"/>
        <w:numPr>
          <w:ilvl w:val="2"/>
          <w:numId w:val="4"/>
        </w:numPr>
        <w:rPr>
          <w:rFonts w:eastAsia="Malgun Gothic"/>
          <w:lang w:eastAsia="zh-CN"/>
        </w:rPr>
      </w:pPr>
      <w:r w:rsidRPr="00CA5CC4">
        <w:rPr>
          <w:rFonts w:eastAsia="Malgun Gothic"/>
          <w:lang w:eastAsia="zh-CN"/>
        </w:rPr>
        <w:t xml:space="preserve">Option 5: For a PUSCH in a slot overlapping with RBs outside UL usable PRBs in SBFD symbols, only the assigned PRBs within UL usable PRBs </w:t>
      </w:r>
      <w:proofErr w:type="gramStart"/>
      <w:r w:rsidRPr="00CA5CC4">
        <w:rPr>
          <w:rFonts w:eastAsia="Malgun Gothic"/>
          <w:lang w:eastAsia="zh-CN"/>
        </w:rPr>
        <w:t>are considered to be</w:t>
      </w:r>
      <w:proofErr w:type="gramEnd"/>
      <w:r w:rsidRPr="00CA5CC4">
        <w:rPr>
          <w:rFonts w:eastAsia="Malgun Gothic"/>
          <w:lang w:eastAsia="zh-CN"/>
        </w:rPr>
        <w:t xml:space="preserve"> valid. </w:t>
      </w:r>
    </w:p>
    <w:p w14:paraId="19128916" w14:textId="77777777" w:rsidR="00BC2ADB" w:rsidRPr="00477113" w:rsidRDefault="00BC2ADB" w:rsidP="00BC2ADB">
      <w:pPr>
        <w:pStyle w:val="Proposal"/>
        <w:numPr>
          <w:ilvl w:val="1"/>
          <w:numId w:val="4"/>
        </w:numPr>
        <w:rPr>
          <w:rFonts w:eastAsia="Malgun Gothic"/>
          <w:lang w:eastAsia="zh-CN"/>
        </w:rPr>
      </w:pPr>
      <w:r w:rsidRPr="00CA5CC4">
        <w:rPr>
          <w:rFonts w:eastAsia="Malgun Gothic"/>
          <w:lang w:eastAsia="zh-CN"/>
        </w:rPr>
        <w:t>For Type 1 CG PUSCH with</w:t>
      </w:r>
      <w:r>
        <w:rPr>
          <w:rFonts w:eastAsia="Malgun Gothic"/>
          <w:lang w:eastAsia="zh-CN"/>
        </w:rPr>
        <w:t xml:space="preserve"> or without</w:t>
      </w:r>
      <w:r w:rsidRPr="00CA5CC4">
        <w:rPr>
          <w:rFonts w:eastAsia="Malgun Gothic"/>
          <w:lang w:eastAsia="zh-CN"/>
        </w:rPr>
        <w:t xml:space="preserve"> PUSCH repetition type-A across SBFD symbols and non-SBFD symbols in different slots</w:t>
      </w:r>
      <w:r>
        <w:rPr>
          <w:rFonts w:eastAsia="Malgun Gothic"/>
          <w:lang w:eastAsia="zh-CN"/>
        </w:rPr>
        <w:t xml:space="preserve">, support the following: </w:t>
      </w:r>
      <w:r w:rsidRPr="00477113">
        <w:rPr>
          <w:rFonts w:eastAsia="Malgun Gothic"/>
          <w:lang w:eastAsia="zh-CN"/>
        </w:rPr>
        <w:t>Option 1: Separate FDRA configuration/indications/interpretations for SBFD symbols and non-SBFD symbols.</w:t>
      </w:r>
    </w:p>
    <w:p w14:paraId="7721CC42" w14:textId="77777777" w:rsidR="00BC2ADB" w:rsidRPr="00CA5CC4" w:rsidRDefault="00BC2ADB" w:rsidP="00BC2ADB">
      <w:pPr>
        <w:pStyle w:val="Proposal"/>
        <w:numPr>
          <w:ilvl w:val="1"/>
          <w:numId w:val="4"/>
        </w:numPr>
        <w:rPr>
          <w:rFonts w:eastAsia="Malgun Gothic"/>
          <w:lang w:eastAsia="zh-CN"/>
        </w:rPr>
      </w:pPr>
      <w:r w:rsidRPr="00CA5CC4">
        <w:rPr>
          <w:rFonts w:eastAsia="Malgun Gothic"/>
          <w:lang w:eastAsia="zh-CN"/>
        </w:rPr>
        <w:t xml:space="preserve">For both DG and CG PUSCH, Option 3 </w:t>
      </w:r>
      <w:r>
        <w:rPr>
          <w:rFonts w:eastAsia="Malgun Gothic"/>
          <w:lang w:eastAsia="zh-CN"/>
        </w:rPr>
        <w:t xml:space="preserve">or Option 5 </w:t>
      </w:r>
      <w:r w:rsidRPr="00CA5CC4">
        <w:rPr>
          <w:rFonts w:eastAsia="Malgun Gothic"/>
          <w:lang w:eastAsia="zh-CN"/>
        </w:rPr>
        <w:t>can be considered as a default behaviour if other option(s) is/are not configured.</w:t>
      </w:r>
    </w:p>
    <w:p w14:paraId="66A5F3D0" w14:textId="77777777" w:rsidR="00BC2ADB" w:rsidRPr="007335E6" w:rsidRDefault="00BC2ADB" w:rsidP="00BC2ADB">
      <w:pPr>
        <w:pStyle w:val="Proposal"/>
        <w:rPr>
          <w:iCs/>
          <w:szCs w:val="20"/>
        </w:rPr>
      </w:pPr>
      <w:r w:rsidRPr="001E52F4">
        <w:t>For transmissions across SBFD and non-SBFD slots, RAN1 to specify means for UE to apply a higher number of RBs for the part of the transmission in non-SBFD slots compared to the SBFD slots counterpart. The transmission can be PUSCH repetitions or TBoMS with or without repetitions.</w:t>
      </w:r>
    </w:p>
    <w:p w14:paraId="07876BE0" w14:textId="77777777" w:rsidR="00BC2ADB" w:rsidRPr="00D500FA" w:rsidRDefault="00BC2ADB" w:rsidP="00BC2ADB">
      <w:pPr>
        <w:pStyle w:val="Proposal"/>
        <w:rPr>
          <w:rFonts w:eastAsia="Malgun Gothic"/>
          <w:lang w:eastAsia="zh-CN"/>
        </w:rPr>
      </w:pPr>
      <w:r w:rsidRPr="00D500FA">
        <w:rPr>
          <w:rFonts w:eastAsia="Malgun Gothic"/>
          <w:lang w:eastAsia="zh-CN"/>
        </w:rPr>
        <w:t>For Configuration 2 allowing DL transmissions and receptions across SBFD symbols and non-SBFD symbols in different slots:</w:t>
      </w:r>
    </w:p>
    <w:p w14:paraId="714226C5" w14:textId="77777777" w:rsidR="00BC2ADB" w:rsidRPr="006D3037" w:rsidRDefault="00BC2ADB" w:rsidP="00BC2ADB">
      <w:pPr>
        <w:pStyle w:val="Proposal"/>
        <w:numPr>
          <w:ilvl w:val="1"/>
          <w:numId w:val="4"/>
        </w:numPr>
        <w:rPr>
          <w:rFonts w:eastAsia="Malgun Gothic"/>
          <w:b w:val="0"/>
          <w:lang w:val="en-GB"/>
        </w:rPr>
      </w:pPr>
      <w:r w:rsidRPr="0F2CE620">
        <w:rPr>
          <w:rFonts w:eastAsia="Malgun Gothic"/>
          <w:lang w:val="fi-FI" w:eastAsia="zh-CN"/>
        </w:rPr>
        <w:t>For DG PDSCH repetitions</w:t>
      </w:r>
      <w:r w:rsidRPr="002476B1">
        <w:rPr>
          <w:rFonts w:eastAsia="Malgun Gothic"/>
        </w:rPr>
        <w:t>, and for multi-PDSCH scheduled by a single DCI across SBFD symbols and non-SBFD symbols, where each PDSCH within a slot has either all SBFD or all non-SBFD symbols</w:t>
      </w:r>
      <w:r w:rsidRPr="006D3037">
        <w:rPr>
          <w:rFonts w:eastAsia="Malgun Gothic"/>
          <w:lang w:val="en-GB"/>
        </w:rPr>
        <w:t>, RAN1 to adopt one or more of the following options:</w:t>
      </w:r>
    </w:p>
    <w:p w14:paraId="11D64ED4" w14:textId="77777777" w:rsidR="00BC2ADB" w:rsidRPr="00F05F61" w:rsidRDefault="00BC2ADB" w:rsidP="00BC2ADB">
      <w:pPr>
        <w:pStyle w:val="Proposal"/>
        <w:numPr>
          <w:ilvl w:val="2"/>
          <w:numId w:val="4"/>
        </w:numPr>
        <w:rPr>
          <w:rFonts w:eastAsia="Malgun Gothic"/>
          <w:lang w:eastAsia="zh-CN"/>
        </w:rPr>
      </w:pPr>
      <w:r w:rsidRPr="00F05F61">
        <w:rPr>
          <w:rFonts w:eastAsia="Malgun Gothic"/>
          <w:lang w:eastAsia="zh-CN"/>
        </w:rPr>
        <w:t>Option 2: Single FDRA configuration/indication for one symbol type (SBFD or non-SBFD symbol) and RB offset(s) configuration/indication/determination to determine resource for the other symbol type.</w:t>
      </w:r>
    </w:p>
    <w:p w14:paraId="659AC6D9" w14:textId="77777777" w:rsidR="00BC2ADB" w:rsidRPr="005C38F4" w:rsidRDefault="00BC2ADB" w:rsidP="00BC2ADB">
      <w:pPr>
        <w:pStyle w:val="Proposal"/>
        <w:numPr>
          <w:ilvl w:val="2"/>
          <w:numId w:val="4"/>
        </w:numPr>
        <w:rPr>
          <w:rFonts w:eastAsia="Malgun Gothic"/>
          <w:b w:val="0"/>
          <w:lang w:eastAsia="zh-CN"/>
        </w:rPr>
      </w:pPr>
      <w:r w:rsidRPr="00F05F61">
        <w:rPr>
          <w:rFonts w:eastAsia="Malgun Gothic"/>
          <w:lang w:eastAsia="zh-CN"/>
        </w:rPr>
        <w:t xml:space="preserve">Option 5: For a PDSCH in a slot overlapping with RBs outside DL usable PRBs in SBFD symbols, only the assigned PRBs within DL usable PRBs </w:t>
      </w:r>
      <w:proofErr w:type="gramStart"/>
      <w:r w:rsidRPr="00F05F61">
        <w:rPr>
          <w:rFonts w:eastAsia="Malgun Gothic"/>
          <w:lang w:eastAsia="zh-CN"/>
        </w:rPr>
        <w:t>are considered to be</w:t>
      </w:r>
      <w:proofErr w:type="gramEnd"/>
      <w:r w:rsidRPr="00F05F61">
        <w:rPr>
          <w:rFonts w:eastAsia="Malgun Gothic"/>
          <w:lang w:eastAsia="zh-CN"/>
        </w:rPr>
        <w:t xml:space="preserve"> valid.</w:t>
      </w:r>
    </w:p>
    <w:p w14:paraId="7DCB56A2" w14:textId="77777777" w:rsidR="00BC2ADB" w:rsidRPr="002960C4" w:rsidRDefault="00BC2ADB" w:rsidP="00BC2ADB">
      <w:pPr>
        <w:pStyle w:val="Proposal"/>
        <w:numPr>
          <w:ilvl w:val="1"/>
          <w:numId w:val="4"/>
        </w:numPr>
        <w:rPr>
          <w:rFonts w:eastAsia="Malgun Gothic"/>
          <w:lang w:eastAsia="zh-CN"/>
        </w:rPr>
      </w:pPr>
      <w:r w:rsidRPr="7CB4FF83">
        <w:rPr>
          <w:rFonts w:eastAsia="Malgun Gothic"/>
          <w:lang w:val="en-GB" w:eastAsia="zh-CN"/>
        </w:rPr>
        <w:t>For</w:t>
      </w:r>
      <w:r>
        <w:rPr>
          <w:rFonts w:eastAsia="Malgun Gothic"/>
        </w:rPr>
        <w:t xml:space="preserve"> SPS</w:t>
      </w:r>
      <w:r w:rsidRPr="00FA5F8F">
        <w:rPr>
          <w:rFonts w:eastAsia="Malgun Gothic"/>
        </w:rPr>
        <w:t xml:space="preserve"> PDSCH</w:t>
      </w:r>
      <w:r>
        <w:rPr>
          <w:rFonts w:eastAsia="Malgun Gothic"/>
        </w:rPr>
        <w:t xml:space="preserve"> with or without</w:t>
      </w:r>
      <w:r w:rsidRPr="00FA5F8F">
        <w:rPr>
          <w:rFonts w:eastAsia="Malgun Gothic"/>
        </w:rPr>
        <w:t xml:space="preserve"> repetitions across SBFD symbols and non-SBFD symbols in different slots where each repetition has either all SBFD or all non-SBFD symbols</w:t>
      </w:r>
      <w:r w:rsidRPr="7CB4FF83">
        <w:rPr>
          <w:rFonts w:eastAsia="Malgun Gothic"/>
          <w:lang w:val="en-GB" w:eastAsia="zh-CN"/>
        </w:rPr>
        <w:t xml:space="preserve">, </w:t>
      </w:r>
      <w:r>
        <w:rPr>
          <w:rFonts w:eastAsia="Malgun Gothic"/>
          <w:lang w:val="en-GB" w:eastAsia="zh-CN"/>
        </w:rPr>
        <w:t>support</w:t>
      </w:r>
      <w:r w:rsidRPr="7CB4FF83">
        <w:rPr>
          <w:rFonts w:eastAsia="Malgun Gothic"/>
          <w:lang w:val="en-GB" w:eastAsia="zh-CN"/>
        </w:rPr>
        <w:t xml:space="preserve"> the following option:</w:t>
      </w:r>
      <w:r>
        <w:rPr>
          <w:rFonts w:eastAsia="Malgun Gothic"/>
          <w:lang w:eastAsia="zh-CN"/>
        </w:rPr>
        <w:t xml:space="preserve"> Option</w:t>
      </w:r>
      <w:r w:rsidRPr="002960C4" w:rsidDel="002960C4">
        <w:rPr>
          <w:rFonts w:eastAsia="Malgun Gothic"/>
          <w:lang w:eastAsia="zh-CN"/>
        </w:rPr>
        <w:t xml:space="preserve"> 1: </w:t>
      </w:r>
      <w:r w:rsidRPr="002960C4">
        <w:rPr>
          <w:rFonts w:eastAsia="Malgun Gothic"/>
          <w:lang w:eastAsia="zh-CN"/>
        </w:rPr>
        <w:t>Separate FDRA configuration/indications/interpretations for SBFD symbols and non-SBFD symbols</w:t>
      </w:r>
      <w:r w:rsidRPr="002960C4">
        <w:rPr>
          <w:rFonts w:eastAsia="Malgun Gothic"/>
          <w:lang w:val="en-GB" w:eastAsia="zh-CN"/>
        </w:rPr>
        <w:t>.</w:t>
      </w:r>
    </w:p>
    <w:p w14:paraId="7CC782F4" w14:textId="77777777" w:rsidR="00BC2ADB" w:rsidRPr="005C38F4" w:rsidRDefault="00BC2ADB" w:rsidP="00BC2ADB">
      <w:pPr>
        <w:pStyle w:val="Proposal"/>
        <w:numPr>
          <w:ilvl w:val="1"/>
          <w:numId w:val="4"/>
        </w:numPr>
        <w:rPr>
          <w:rFonts w:eastAsia="Malgun Gothic"/>
          <w:lang w:eastAsia="zh-CN"/>
        </w:rPr>
      </w:pPr>
      <w:r w:rsidRPr="00CA5CC4">
        <w:rPr>
          <w:rFonts w:eastAsia="Malgun Gothic"/>
          <w:lang w:eastAsia="zh-CN"/>
        </w:rPr>
        <w:t xml:space="preserve">For both DG and </w:t>
      </w:r>
      <w:r w:rsidRPr="008161E5">
        <w:rPr>
          <w:rFonts w:eastAsia="Malgun Gothic"/>
          <w:lang w:eastAsia="zh-CN"/>
        </w:rPr>
        <w:t>SPS</w:t>
      </w:r>
      <w:r w:rsidRPr="00CA5CC4">
        <w:rPr>
          <w:rFonts w:eastAsia="Malgun Gothic"/>
          <w:lang w:eastAsia="zh-CN"/>
        </w:rPr>
        <w:t xml:space="preserve"> PUSCH, Option 3 can be considered as a default behaviour if other option(s) is/are not configured.</w:t>
      </w:r>
    </w:p>
    <w:p w14:paraId="0CF7BF75" w14:textId="77777777" w:rsidR="00BC2ADB" w:rsidRPr="00AB04C6" w:rsidRDefault="00BC2ADB" w:rsidP="00BC2ADB">
      <w:pPr>
        <w:pStyle w:val="Proposal"/>
        <w:rPr>
          <w:rFonts w:eastAsia="Malgun Gothic"/>
          <w:lang w:eastAsia="zh-CN"/>
        </w:rPr>
      </w:pPr>
      <w:r w:rsidRPr="00AB04C6">
        <w:rPr>
          <w:rFonts w:eastAsia="Malgun Gothic"/>
          <w:lang w:eastAsia="zh-CN"/>
        </w:rPr>
        <w:t>To support separate resource allocations</w:t>
      </w:r>
      <w:r>
        <w:rPr>
          <w:rFonts w:eastAsia="Malgun Gothic"/>
          <w:lang w:eastAsia="zh-CN"/>
        </w:rPr>
        <w:t xml:space="preserve"> (Option 1)</w:t>
      </w:r>
      <w:r w:rsidRPr="00AB04C6">
        <w:rPr>
          <w:rFonts w:eastAsia="Malgun Gothic"/>
          <w:lang w:eastAsia="zh-CN"/>
        </w:rPr>
        <w:t xml:space="preserve"> for SPS-PDSCH and Type-2 CG-PUSCH in SBFD and non-SBFD symbols, a first activation DCI provides FDRA (and other parameters) for CG-PUSCH/SPS occasions in non-SBFD slots/symbols, while a second activation DCI provides the allocation parameters for the occasions in SBFD slots/symbols.</w:t>
      </w:r>
    </w:p>
    <w:p w14:paraId="1778A5E0" w14:textId="77777777" w:rsidR="00BC2ADB" w:rsidRDefault="00BC2ADB" w:rsidP="00BC2ADB">
      <w:pPr>
        <w:pStyle w:val="Proposal"/>
        <w:rPr>
          <w:rFonts w:eastAsia="Malgun Gothic"/>
          <w:lang w:eastAsia="ko-KR"/>
        </w:rPr>
      </w:pPr>
      <w:r w:rsidRPr="005A688E">
        <w:rPr>
          <w:rFonts w:eastAsia="Malgun Gothic"/>
          <w:lang w:eastAsia="ko-KR"/>
        </w:rPr>
        <w:t xml:space="preserve">SBFD UE should have different </w:t>
      </w:r>
      <w:r w:rsidRPr="00E52357">
        <w:rPr>
          <w:rFonts w:eastAsia="Malgun Gothic"/>
        </w:rPr>
        <w:t>PDCCH</w:t>
      </w:r>
      <w:r w:rsidRPr="005A688E">
        <w:rPr>
          <w:rFonts w:eastAsia="Malgun Gothic"/>
          <w:lang w:eastAsia="ko-KR"/>
        </w:rPr>
        <w:t xml:space="preserve"> </w:t>
      </w:r>
      <w:r>
        <w:rPr>
          <w:rFonts w:eastAsia="Malgun Gothic"/>
          <w:lang w:eastAsia="ko-KR"/>
        </w:rPr>
        <w:t>resources</w:t>
      </w:r>
      <w:r w:rsidRPr="005A688E">
        <w:rPr>
          <w:rFonts w:eastAsia="Malgun Gothic"/>
          <w:lang w:eastAsia="ko-KR"/>
        </w:rPr>
        <w:t xml:space="preserve"> in SBFD and non-SBFD symbols/slots.</w:t>
      </w:r>
      <w:r>
        <w:rPr>
          <w:rFonts w:eastAsia="Malgun Gothic"/>
          <w:lang w:eastAsia="ko-KR"/>
        </w:rPr>
        <w:t xml:space="preserve"> </w:t>
      </w:r>
      <w:r w:rsidRPr="005A688E">
        <w:rPr>
          <w:rFonts w:eastAsia="Malgun Gothic"/>
          <w:lang w:eastAsia="ko-KR"/>
        </w:rPr>
        <w:t xml:space="preserve">Search space for </w:t>
      </w:r>
      <w:r>
        <w:rPr>
          <w:rFonts w:eastAsia="Malgun Gothic"/>
          <w:lang w:eastAsia="ko-KR"/>
        </w:rPr>
        <w:t>same</w:t>
      </w:r>
      <w:r w:rsidRPr="005A688E">
        <w:rPr>
          <w:rFonts w:eastAsia="Malgun Gothic"/>
          <w:lang w:eastAsia="ko-KR"/>
        </w:rPr>
        <w:t xml:space="preserve"> PDCCH format(s) should be corresponding to different frequency resource</w:t>
      </w:r>
      <w:r>
        <w:rPr>
          <w:rFonts w:eastAsia="Malgun Gothic"/>
          <w:b w:val="0"/>
          <w:lang w:eastAsia="ko-KR"/>
        </w:rPr>
        <w:t>s</w:t>
      </w:r>
      <w:r w:rsidRPr="005A688E">
        <w:rPr>
          <w:rFonts w:eastAsia="Malgun Gothic"/>
          <w:lang w:eastAsia="ko-KR"/>
        </w:rPr>
        <w:t>, i.e. CORESET</w:t>
      </w:r>
      <w:r>
        <w:rPr>
          <w:rFonts w:eastAsia="Malgun Gothic"/>
          <w:lang w:eastAsia="ko-KR"/>
        </w:rPr>
        <w:t>, on different slot type</w:t>
      </w:r>
      <w:r>
        <w:rPr>
          <w:rFonts w:eastAsia="Malgun Gothic"/>
          <w:b w:val="0"/>
          <w:lang w:eastAsia="ko-KR"/>
        </w:rPr>
        <w:t>s</w:t>
      </w:r>
      <w:r w:rsidRPr="005A688E">
        <w:rPr>
          <w:rFonts w:eastAsia="Malgun Gothic"/>
          <w:lang w:eastAsia="ko-KR"/>
        </w:rPr>
        <w:t>.</w:t>
      </w:r>
    </w:p>
    <w:p w14:paraId="0A8048F6" w14:textId="77777777" w:rsidR="00BC2ADB" w:rsidRDefault="00BC2ADB" w:rsidP="00BC2ADB">
      <w:pPr>
        <w:pStyle w:val="Proposal"/>
        <w:rPr>
          <w:rFonts w:eastAsia="Malgun Gothic"/>
          <w:lang w:eastAsia="ko-KR"/>
        </w:rPr>
      </w:pPr>
      <w:r w:rsidRPr="005A688E">
        <w:rPr>
          <w:rFonts w:eastAsia="Malgun Gothic"/>
          <w:lang w:eastAsia="ko-KR"/>
        </w:rPr>
        <w:t>Only the available</w:t>
      </w:r>
      <w:r>
        <w:rPr>
          <w:rFonts w:eastAsia="Malgun Gothic"/>
          <w:lang w:eastAsia="ko-KR"/>
        </w:rPr>
        <w:t>/non-disrupted</w:t>
      </w:r>
      <w:r w:rsidRPr="005A688E">
        <w:rPr>
          <w:rFonts w:eastAsia="Malgun Gothic"/>
          <w:lang w:eastAsia="ko-KR"/>
        </w:rPr>
        <w:t xml:space="preserve"> PDCCH candidates can be considered in PDCCH detection, in both SBFD and non-SBFD slots.</w:t>
      </w:r>
    </w:p>
    <w:p w14:paraId="767BBCE3" w14:textId="77777777" w:rsidR="00BC2ADB" w:rsidRPr="00644500" w:rsidRDefault="00BC2ADB" w:rsidP="00BC2ADB">
      <w:pPr>
        <w:pStyle w:val="Proposal"/>
        <w:rPr>
          <w:rFonts w:ascii="Calibri" w:hAnsi="Calibri" w:cs="Calibri"/>
          <w:sz w:val="22"/>
          <w:szCs w:val="22"/>
          <w:lang w:val="en-GB"/>
        </w:rPr>
      </w:pPr>
      <w:r w:rsidRPr="00644500">
        <w:rPr>
          <w:rFonts w:ascii="Times" w:hAnsi="Times" w:cs="Times"/>
          <w:szCs w:val="20"/>
          <w:lang w:val="en-GB"/>
        </w:rPr>
        <w:t>For separate CSI reports on SBFD and non-SBFD</w:t>
      </w:r>
      <w:r>
        <w:t xml:space="preserve">, support Option A: </w:t>
      </w:r>
      <w:r w:rsidRPr="00644500">
        <w:rPr>
          <w:lang w:val="en-GB"/>
        </w:rPr>
        <w:t xml:space="preserve">one </w:t>
      </w:r>
      <w:r w:rsidRPr="00644500">
        <w:rPr>
          <w:i/>
          <w:iCs/>
          <w:lang w:val="en-GB"/>
        </w:rPr>
        <w:t>CSI-ReportConfig</w:t>
      </w:r>
      <w:r w:rsidRPr="00644500">
        <w:rPr>
          <w:lang w:val="en-GB"/>
        </w:rPr>
        <w:t xml:space="preserve"> is associated with CSI-RS(s) restricted to SBFD symbols only and the second </w:t>
      </w:r>
      <w:r w:rsidRPr="00644500">
        <w:rPr>
          <w:i/>
          <w:iCs/>
          <w:lang w:val="en-GB"/>
        </w:rPr>
        <w:t>CSI-ReportConfig</w:t>
      </w:r>
      <w:r w:rsidRPr="00644500">
        <w:rPr>
          <w:lang w:val="en-GB"/>
        </w:rPr>
        <w:t xml:space="preserve"> is associated with CSI-RS(s) restricted to non-SBFD symbols only.</w:t>
      </w:r>
    </w:p>
    <w:p w14:paraId="040A4129" w14:textId="77777777" w:rsidR="00BC2ADB" w:rsidRPr="005A688E" w:rsidRDefault="00BC2ADB" w:rsidP="00BC2ADB">
      <w:pPr>
        <w:pStyle w:val="Proposal"/>
      </w:pPr>
      <w:r>
        <w:lastRenderedPageBreak/>
        <w:t>T</w:t>
      </w:r>
      <w:r w:rsidRPr="0055660A">
        <w:t xml:space="preserve">o avoid blocking </w:t>
      </w:r>
      <w:r w:rsidRPr="000E27F2">
        <w:t>the</w:t>
      </w:r>
      <w:r w:rsidRPr="0055660A">
        <w:t xml:space="preserve"> potential DL transmissions</w:t>
      </w:r>
      <w:r>
        <w:t xml:space="preserve"> in SBFD slots,</w:t>
      </w:r>
      <w:r w:rsidRPr="00942675">
        <w:t xml:space="preserve"> </w:t>
      </w:r>
      <w:r w:rsidRPr="005A688E">
        <w:t>RAN1 should limit the PUCCH resource(s) or format(s) that can be considered as available in SBFD slots</w:t>
      </w:r>
      <w:r>
        <w:t>, at least for PUCCH with repetitions</w:t>
      </w:r>
      <w:r w:rsidRPr="005A688E">
        <w:t>.</w:t>
      </w:r>
    </w:p>
    <w:p w14:paraId="18727C91" w14:textId="77777777" w:rsidR="00BC2ADB" w:rsidRDefault="00BC2ADB" w:rsidP="00BC2ADB">
      <w:pPr>
        <w:pStyle w:val="Proposal"/>
        <w:rPr>
          <w:rFonts w:cstheme="minorHAnsi"/>
        </w:rPr>
      </w:pPr>
      <w:r w:rsidRPr="005A688E">
        <w:t>For PUCCH repetitions with a PUCCH resource semi-statically configured by gNB (e.g., SR or CSI), the number of repetitions</w:t>
      </w:r>
      <w:r>
        <w:t xml:space="preserve"> can </w:t>
      </w:r>
      <w:r w:rsidRPr="000E27F2">
        <w:t>be</w:t>
      </w:r>
      <w:r>
        <w:t xml:space="preserve"> different</w:t>
      </w:r>
      <w:r w:rsidRPr="005A688E">
        <w:t xml:space="preserve"> if the PUCCH resource overlaps with UL </w:t>
      </w:r>
      <w:r>
        <w:t>subband</w:t>
      </w:r>
      <w:r w:rsidRPr="005A688E">
        <w:t>.</w:t>
      </w:r>
    </w:p>
    <w:p w14:paraId="7B2182C4" w14:textId="77777777" w:rsidR="00BC2ADB" w:rsidRPr="00711BD5" w:rsidRDefault="00BC2ADB" w:rsidP="00BC2ADB">
      <w:pPr>
        <w:pStyle w:val="Proposal"/>
        <w:rPr>
          <w:lang w:val="en-GB"/>
        </w:rPr>
      </w:pPr>
      <w:r w:rsidRPr="00A434CE">
        <w:rPr>
          <w:lang w:val="en-GB"/>
        </w:rPr>
        <w:t>Separate UL power control for FR2 is supported based on unified TCI state framework.</w:t>
      </w:r>
    </w:p>
    <w:p w14:paraId="4FA28CF7" w14:textId="77777777" w:rsidR="00BC2ADB" w:rsidRDefault="00BC2ADB" w:rsidP="00BC2ADB">
      <w:pPr>
        <w:pStyle w:val="Proposal"/>
        <w:rPr>
          <w:lang w:val="en-GB"/>
        </w:rPr>
      </w:pPr>
      <w:r>
        <w:rPr>
          <w:lang w:val="en-GB"/>
        </w:rPr>
        <w:t>Use the UE-to-UE CLI measurements as input for the decision on the UL transmit power.</w:t>
      </w:r>
    </w:p>
    <w:p w14:paraId="2A06D1FF" w14:textId="77777777" w:rsidR="00BC2ADB" w:rsidRPr="00CD1D4A" w:rsidRDefault="00BC2ADB" w:rsidP="00BC2ADB">
      <w:pPr>
        <w:pStyle w:val="Proposal"/>
      </w:pPr>
      <w:r w:rsidRPr="00CF74B5">
        <w:t>RAN1 to specify enhancements for TR</w:t>
      </w:r>
      <w:r w:rsidRPr="00CD1D4A">
        <w:t>P-to-PUCCH/PUSCH-repetitions mapping to enable the separation of TRPs associated with repetitions in SBFD and non-SBFD symbols. In addition, RAN1 to specify means for gNB to indicate the preferred TRP to be used for PUCCH/PUSCH repetitions in SBFD symbols.</w:t>
      </w:r>
    </w:p>
    <w:p w14:paraId="62B2FD8D" w14:textId="77777777" w:rsidR="00BC2ADB" w:rsidRPr="00A913FD" w:rsidRDefault="00BC2ADB" w:rsidP="00BC2ADB">
      <w:pPr>
        <w:pStyle w:val="Proposal"/>
        <w:rPr>
          <w:lang w:val="en-GB"/>
        </w:rPr>
      </w:pPr>
      <w:r>
        <w:t xml:space="preserve">Support gNB to configure different SBFD UE </w:t>
      </w:r>
      <w:r w:rsidRPr="000E27F2">
        <w:t>operational</w:t>
      </w:r>
      <w:r>
        <w:t xml:space="preserve"> modes to reduce unnecessary UE operations. </w:t>
      </w:r>
      <w:r>
        <w:tab/>
      </w:r>
    </w:p>
    <w:p w14:paraId="07B5E2DE" w14:textId="77777777" w:rsidR="00BC2ADB" w:rsidRPr="007051F3" w:rsidRDefault="00BC2ADB" w:rsidP="00BC2ADB">
      <w:pPr>
        <w:pStyle w:val="Proposal"/>
        <w:rPr>
          <w:rFonts w:eastAsia="宋体"/>
        </w:rPr>
      </w:pPr>
      <w:r w:rsidRPr="007051F3">
        <w:rPr>
          <w:rFonts w:eastAsia="宋体"/>
        </w:rPr>
        <w:t>For link direction indication, RAN1 to consider at least the following</w:t>
      </w:r>
      <w:r>
        <w:rPr>
          <w:rFonts w:eastAsia="宋体"/>
        </w:rPr>
        <w:t xml:space="preserve"> for SBFD</w:t>
      </w:r>
      <w:r w:rsidRPr="007051F3">
        <w:rPr>
          <w:rFonts w:eastAsia="宋体"/>
        </w:rPr>
        <w:t>:</w:t>
      </w:r>
    </w:p>
    <w:p w14:paraId="67CD0D8D" w14:textId="77777777" w:rsidR="00BC2ADB" w:rsidRDefault="00BC2ADB" w:rsidP="00BC2ADB">
      <w:pPr>
        <w:pStyle w:val="Proposal"/>
        <w:numPr>
          <w:ilvl w:val="1"/>
          <w:numId w:val="4"/>
        </w:numPr>
      </w:pPr>
      <w:r>
        <w:t>RRC level-signaling can indicate whether to prioritize semi-static UL or semi-static DL in certain slots in case of overlapping between semi-static UL and semi-static DL signals.</w:t>
      </w:r>
    </w:p>
    <w:p w14:paraId="408DCF30" w14:textId="77777777" w:rsidR="00BC2ADB" w:rsidRDefault="00BC2ADB" w:rsidP="00BC2ADB">
      <w:pPr>
        <w:pStyle w:val="Proposal"/>
        <w:numPr>
          <w:ilvl w:val="1"/>
          <w:numId w:val="4"/>
        </w:numPr>
      </w:pPr>
      <w:r>
        <w:t>gNB indicates dynamically whether the UE should prioritize UL or DL transmissions in upcoming slot(s).</w:t>
      </w:r>
    </w:p>
    <w:p w14:paraId="1B522CAC" w14:textId="77777777" w:rsidR="00BC2ADB" w:rsidRPr="004D6AEA" w:rsidRDefault="00BC2ADB" w:rsidP="00BC2ADB">
      <w:pPr>
        <w:pStyle w:val="Proposal"/>
      </w:pPr>
      <w:r>
        <w:rPr>
          <w:rFonts w:eastAsia="宋体"/>
        </w:rPr>
        <w:t>For collision Case 2</w:t>
      </w:r>
      <w:r>
        <w:rPr>
          <w:rFonts w:eastAsia="Malgun Gothic"/>
          <w:szCs w:val="20"/>
        </w:rPr>
        <w:t xml:space="preserve"> </w:t>
      </w:r>
      <w:r>
        <w:rPr>
          <w:szCs w:val="20"/>
        </w:rPr>
        <w:t>(semi-statically configured DL reception vs. dynamically scheduled UL transmission), consider the following options for handling at least dynamic scheduled UL transmission with repetitions:</w:t>
      </w:r>
    </w:p>
    <w:p w14:paraId="3A8879DB" w14:textId="77777777" w:rsidR="00BC2ADB" w:rsidRDefault="00BC2ADB" w:rsidP="00BC2ADB">
      <w:pPr>
        <w:pStyle w:val="Proposal"/>
        <w:numPr>
          <w:ilvl w:val="1"/>
          <w:numId w:val="4"/>
        </w:numPr>
        <w:rPr>
          <w:szCs w:val="20"/>
        </w:rPr>
      </w:pPr>
      <w:r w:rsidRPr="004D6AEA">
        <w:rPr>
          <w:szCs w:val="20"/>
        </w:rPr>
        <w:t>The gNB may indicate one or more slots per TDD UL-DL pattern that shall not be considered available for the UE</w:t>
      </w:r>
      <w:r>
        <w:rPr>
          <w:szCs w:val="20"/>
        </w:rPr>
        <w:t xml:space="preserve"> for UL transmission</w:t>
      </w:r>
      <w:r w:rsidRPr="004D6AEA">
        <w:rPr>
          <w:szCs w:val="20"/>
        </w:rPr>
        <w:t>.</w:t>
      </w:r>
    </w:p>
    <w:p w14:paraId="20B7A951" w14:textId="77777777" w:rsidR="00BC2ADB" w:rsidRPr="00C13512" w:rsidRDefault="00BC2ADB" w:rsidP="00BC2ADB">
      <w:pPr>
        <w:pStyle w:val="Proposal"/>
        <w:numPr>
          <w:ilvl w:val="1"/>
          <w:numId w:val="4"/>
        </w:numPr>
        <w:rPr>
          <w:szCs w:val="20"/>
        </w:rPr>
      </w:pPr>
      <w:r w:rsidRPr="00C13512">
        <w:rPr>
          <w:szCs w:val="20"/>
        </w:rPr>
        <w:t>Dynamic signaling in DCI can indicate whether DL reception should be prioritized over a repetition of a UL transmission in upcoming slots.</w:t>
      </w:r>
    </w:p>
    <w:p w14:paraId="40E74B56" w14:textId="77777777" w:rsidR="00BC2ADB" w:rsidRPr="00694550" w:rsidRDefault="00BC2ADB" w:rsidP="00BC2ADB">
      <w:pPr>
        <w:pStyle w:val="Proposal"/>
        <w:numPr>
          <w:ilvl w:val="1"/>
          <w:numId w:val="4"/>
        </w:numPr>
        <w:rPr>
          <w:szCs w:val="20"/>
        </w:rPr>
      </w:pPr>
      <w:r w:rsidRPr="00C13512">
        <w:rPr>
          <w:szCs w:val="20"/>
        </w:rPr>
        <w:t xml:space="preserve">Collision handling rule can be defined on some slots during the UL repetition </w:t>
      </w:r>
      <w:r>
        <w:rPr>
          <w:szCs w:val="20"/>
        </w:rPr>
        <w:t>w</w:t>
      </w:r>
      <w:r w:rsidRPr="005D438C">
        <w:rPr>
          <w:rFonts w:eastAsia="宋体"/>
          <w:szCs w:val="20"/>
        </w:rPr>
        <w:t xml:space="preserve">hich </w:t>
      </w:r>
      <w:r w:rsidRPr="00C13512">
        <w:rPr>
          <w:szCs w:val="20"/>
        </w:rPr>
        <w:t>should be used for DL PDCCH reception for the scheduling of UL in UL/SBFD slots after the ongoing UL repetitions.</w:t>
      </w:r>
    </w:p>
    <w:p w14:paraId="044203F4" w14:textId="77777777" w:rsidR="00BC2ADB" w:rsidRDefault="00BC2ADB" w:rsidP="00BC2ADB">
      <w:pPr>
        <w:pStyle w:val="Proposal"/>
        <w:rPr>
          <w:lang w:val="en-GB"/>
        </w:rPr>
      </w:pPr>
      <w:r>
        <w:t xml:space="preserve">For the collision between SSB reception and </w:t>
      </w:r>
      <w:r w:rsidRPr="006D01E7">
        <w:rPr>
          <w:lang w:val="en-GB"/>
        </w:rPr>
        <w:t xml:space="preserve">configured </w:t>
      </w:r>
      <w:r>
        <w:rPr>
          <w:lang w:val="en-GB"/>
        </w:rPr>
        <w:t>or</w:t>
      </w:r>
      <w:r w:rsidRPr="006D01E7">
        <w:rPr>
          <w:lang w:val="en-GB"/>
        </w:rPr>
        <w:t xml:space="preserve"> dynamically scheduled UL transmission</w:t>
      </w:r>
      <w:r>
        <w:rPr>
          <w:lang w:val="en-GB"/>
        </w:rPr>
        <w:t>, RAN1 to further adopt “</w:t>
      </w:r>
      <w:r w:rsidRPr="006D01E7">
        <w:rPr>
          <w:rFonts w:ascii="Times" w:hAnsi="Times" w:cs="Times"/>
          <w:szCs w:val="20"/>
          <w:lang w:val="en-GB"/>
        </w:rPr>
        <w:t>whether a slot consisting of SSB symbols is considered as a full DL slot or SSB symbols configured with SBFD subbands</w:t>
      </w:r>
      <w:r>
        <w:rPr>
          <w:lang w:val="en-GB"/>
        </w:rPr>
        <w:t>” based on gNB configuration.</w:t>
      </w:r>
    </w:p>
    <w:p w14:paraId="739E55B8" w14:textId="77777777" w:rsidR="00BC2ADB" w:rsidRPr="006D01E7" w:rsidRDefault="00BC2ADB" w:rsidP="00BC2ADB">
      <w:pPr>
        <w:pStyle w:val="Proposal"/>
        <w:rPr>
          <w:lang w:val="en-GB"/>
        </w:rPr>
      </w:pPr>
      <w:r>
        <w:t xml:space="preserve">For the collision of SSB vs </w:t>
      </w:r>
      <w:r w:rsidRPr="006D01E7">
        <w:rPr>
          <w:lang w:val="en-GB"/>
        </w:rPr>
        <w:t xml:space="preserve">configured </w:t>
      </w:r>
      <w:r>
        <w:rPr>
          <w:lang w:val="en-GB"/>
        </w:rPr>
        <w:t>or</w:t>
      </w:r>
      <w:r w:rsidRPr="006D01E7">
        <w:rPr>
          <w:lang w:val="en-GB"/>
        </w:rPr>
        <w:t xml:space="preserve"> dynamically scheduled UL transmission</w:t>
      </w:r>
      <w:r>
        <w:rPr>
          <w:lang w:val="en-GB"/>
        </w:rPr>
        <w:t xml:space="preserve">, any UL restriction should </w:t>
      </w:r>
      <w:proofErr w:type="gramStart"/>
      <w:r>
        <w:rPr>
          <w:lang w:val="en-GB"/>
        </w:rPr>
        <w:t>take into account</w:t>
      </w:r>
      <w:proofErr w:type="gramEnd"/>
      <w:r>
        <w:rPr>
          <w:lang w:val="en-GB"/>
        </w:rPr>
        <w:t xml:space="preserve"> RAN4 RRM requirements for SSB reception: e.g. for intra-frequency measurements, </w:t>
      </w:r>
      <w:r>
        <w:t>UL transmissions not expected on SSB symbols as well as 1 symbol before and after SSB symbols.</w:t>
      </w:r>
    </w:p>
    <w:p w14:paraId="1C4B68E2" w14:textId="77777777" w:rsidR="00BC2ADB" w:rsidRDefault="00BC2ADB" w:rsidP="00BC2ADB">
      <w:pPr>
        <w:pStyle w:val="Proposal"/>
        <w:rPr>
          <w:rFonts w:cstheme="minorBidi"/>
        </w:rPr>
      </w:pPr>
      <w:r>
        <w:t xml:space="preserve">Study options for SBFD PUSCH scheduling restriction to avoid collision of PDCCH monitoring and SBFD PUSCH scheduling. </w:t>
      </w:r>
    </w:p>
    <w:p w14:paraId="14037574" w14:textId="77777777" w:rsidR="00BC2ADB" w:rsidRPr="00AB6DB8" w:rsidRDefault="00BC2ADB" w:rsidP="00BC2ADB">
      <w:pPr>
        <w:jc w:val="left"/>
      </w:pPr>
    </w:p>
    <w:p w14:paraId="1362AAA1" w14:textId="106C1431" w:rsidR="00A913FD" w:rsidRPr="00EC030D" w:rsidRDefault="00A913FD" w:rsidP="00A913FD">
      <w:pPr>
        <w:spacing w:after="60"/>
        <w:rPr>
          <w:rStyle w:val="normaltextrun"/>
          <w:rFonts w:eastAsia="宋体"/>
          <w:b/>
          <w:color w:val="000000"/>
          <w:szCs w:val="20"/>
          <w:shd w:val="clear" w:color="auto" w:fill="FFFFFF"/>
        </w:rPr>
      </w:pPr>
    </w:p>
    <w:p w14:paraId="1619F3C0" w14:textId="77777777" w:rsidR="00A913FD" w:rsidRPr="00FF5C81" w:rsidRDefault="00A913FD" w:rsidP="00A913FD">
      <w:pPr>
        <w:pStyle w:val="Heading1"/>
        <w:numPr>
          <w:ilvl w:val="0"/>
          <w:numId w:val="0"/>
        </w:numPr>
        <w:rPr>
          <w:lang w:val="en-US"/>
        </w:rPr>
      </w:pPr>
      <w:r w:rsidRPr="00FF5C81">
        <w:rPr>
          <w:lang w:val="en-US"/>
        </w:rPr>
        <w:t>References</w:t>
      </w:r>
    </w:p>
    <w:p w14:paraId="0B805991" w14:textId="77777777" w:rsidR="00316374" w:rsidRPr="00316374" w:rsidRDefault="00316374" w:rsidP="00316374">
      <w:pPr>
        <w:pStyle w:val="ListParagraph"/>
        <w:numPr>
          <w:ilvl w:val="0"/>
          <w:numId w:val="18"/>
        </w:numPr>
        <w:rPr>
          <w:lang w:val="en-US"/>
        </w:rPr>
      </w:pPr>
      <w:bookmarkStart w:id="1433" w:name="_Ref153965061"/>
      <w:r w:rsidRPr="00316374">
        <w:rPr>
          <w:lang w:val="en-US"/>
        </w:rPr>
        <w:t>RP-241614, “Revised WID: Evolution of NR duplex operation: Sub-band full duplex (SBFD)”, Huawei</w:t>
      </w:r>
    </w:p>
    <w:p w14:paraId="53EAFF29" w14:textId="4D7F0C74" w:rsidR="00316374" w:rsidRPr="007051F3" w:rsidRDefault="00203410" w:rsidP="007051F3">
      <w:pPr>
        <w:pStyle w:val="ListParagraph"/>
        <w:numPr>
          <w:ilvl w:val="0"/>
          <w:numId w:val="18"/>
        </w:numPr>
        <w:rPr>
          <w:lang w:val="en-US"/>
        </w:rPr>
      </w:pPr>
      <w:bookmarkStart w:id="1434" w:name="_Ref153965349"/>
      <w:bookmarkEnd w:id="1433"/>
      <w:r w:rsidRPr="00203410">
        <w:rPr>
          <w:lang w:val="en-US"/>
        </w:rPr>
        <w:lastRenderedPageBreak/>
        <w:t>R1-2402926</w:t>
      </w:r>
      <w:r w:rsidR="00A913FD" w:rsidRPr="00A913FD">
        <w:rPr>
          <w:lang w:val="en-US"/>
        </w:rPr>
        <w:t>, “SBFD random access operation”, Nokia, Nokia Shanghai Bell</w:t>
      </w:r>
      <w:bookmarkEnd w:id="1434"/>
    </w:p>
    <w:p w14:paraId="62540D2F" w14:textId="2B040B9A" w:rsidR="00A913FD" w:rsidRPr="007051F3" w:rsidRDefault="00A913FD" w:rsidP="007051F3">
      <w:pPr>
        <w:pStyle w:val="ListParagraph"/>
        <w:numPr>
          <w:ilvl w:val="0"/>
          <w:numId w:val="18"/>
        </w:numPr>
        <w:rPr>
          <w:lang w:val="en-US"/>
        </w:rPr>
      </w:pPr>
      <w:r w:rsidRPr="007051F3">
        <w:rPr>
          <w:lang w:val="en-US"/>
        </w:rPr>
        <w:t xml:space="preserve">R1-2303016, </w:t>
      </w:r>
      <w:r w:rsidRPr="00A913FD">
        <w:rPr>
          <w:lang w:val="en-US"/>
        </w:rPr>
        <w:t>“</w:t>
      </w:r>
      <w:r w:rsidRPr="007051F3">
        <w:rPr>
          <w:lang w:val="en-US"/>
        </w:rPr>
        <w:t xml:space="preserve">On subband non-overlapping full duplex for NR”, </w:t>
      </w:r>
      <w:r w:rsidRPr="00A913FD">
        <w:rPr>
          <w:lang w:val="en-US"/>
        </w:rPr>
        <w:t>Nokia, Nokia Shanghai Bell</w:t>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F1EE2" w14:textId="77777777" w:rsidR="00832116" w:rsidRDefault="00832116" w:rsidP="00523CAE">
      <w:r>
        <w:separator/>
      </w:r>
    </w:p>
  </w:endnote>
  <w:endnote w:type="continuationSeparator" w:id="0">
    <w:p w14:paraId="004FE9CD" w14:textId="77777777" w:rsidR="00832116" w:rsidRDefault="00832116" w:rsidP="00523CAE">
      <w:r>
        <w:continuationSeparator/>
      </w:r>
    </w:p>
  </w:endnote>
  <w:endnote w:type="continuationNotice" w:id="1">
    <w:p w14:paraId="7D4C1219" w14:textId="77777777" w:rsidR="00832116" w:rsidRDefault="00832116"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等线"/>
    <w:charset w:val="00"/>
    <w:family w:val="roma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E9689" w14:textId="77777777" w:rsidR="00832116" w:rsidRDefault="00832116" w:rsidP="00523CAE">
      <w:r>
        <w:separator/>
      </w:r>
    </w:p>
  </w:footnote>
  <w:footnote w:type="continuationSeparator" w:id="0">
    <w:p w14:paraId="6C874D53" w14:textId="77777777" w:rsidR="00832116" w:rsidRDefault="00832116" w:rsidP="00523CAE">
      <w:r>
        <w:continuationSeparator/>
      </w:r>
    </w:p>
  </w:footnote>
  <w:footnote w:type="continuationNotice" w:id="1">
    <w:p w14:paraId="464EE257" w14:textId="77777777" w:rsidR="00832116" w:rsidRDefault="00832116"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D04892A"/>
    <w:lvl w:ilvl="0" w:tplc="FFFFFFFF">
      <w:start w:val="1"/>
      <w:numFmt w:val="decimal"/>
      <w:pStyle w:val="Observation"/>
      <w:lvlText w:val="Observation %1:"/>
      <w:lvlJc w:val="left"/>
      <w:pPr>
        <w:ind w:left="3338" w:hanging="360"/>
      </w:p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4"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8"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1"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36"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2"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43"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44"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47" w15:restartNumberingAfterBreak="0">
    <w:nsid w:val="4A310120"/>
    <w:multiLevelType w:val="hybridMultilevel"/>
    <w:tmpl w:val="12C21D9C"/>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55"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0"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63"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67"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7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72"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73"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74"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75"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76"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8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30"/>
  </w:num>
  <w:num w:numId="2" w16cid:durableId="1331981388">
    <w:abstractNumId w:val="38"/>
  </w:num>
  <w:num w:numId="3" w16cid:durableId="1093741073">
    <w:abstractNumId w:val="6"/>
  </w:num>
  <w:num w:numId="4" w16cid:durableId="385034422">
    <w:abstractNumId w:val="47"/>
  </w:num>
  <w:num w:numId="5" w16cid:durableId="25981799">
    <w:abstractNumId w:val="0"/>
  </w:num>
  <w:num w:numId="6" w16cid:durableId="1974946327">
    <w:abstractNumId w:val="14"/>
  </w:num>
  <w:num w:numId="7" w16cid:durableId="24016211">
    <w:abstractNumId w:val="27"/>
  </w:num>
  <w:num w:numId="8" w16cid:durableId="395322063">
    <w:abstractNumId w:val="50"/>
  </w:num>
  <w:num w:numId="9" w16cid:durableId="2073119847">
    <w:abstractNumId w:val="18"/>
  </w:num>
  <w:num w:numId="10" w16cid:durableId="1572806877">
    <w:abstractNumId w:val="82"/>
  </w:num>
  <w:num w:numId="11" w16cid:durableId="474295784">
    <w:abstractNumId w:val="3"/>
  </w:num>
  <w:num w:numId="12" w16cid:durableId="1964800721">
    <w:abstractNumId w:val="77"/>
  </w:num>
  <w:num w:numId="13" w16cid:durableId="1577083261">
    <w:abstractNumId w:val="56"/>
  </w:num>
  <w:num w:numId="14" w16cid:durableId="1779062327">
    <w:abstractNumId w:val="36"/>
  </w:num>
  <w:num w:numId="15" w16cid:durableId="1249001352">
    <w:abstractNumId w:val="80"/>
  </w:num>
  <w:num w:numId="16" w16cid:durableId="620258462">
    <w:abstractNumId w:val="40"/>
  </w:num>
  <w:num w:numId="17" w16cid:durableId="913123570">
    <w:abstractNumId w:val="74"/>
  </w:num>
  <w:num w:numId="18" w16cid:durableId="1693721205">
    <w:abstractNumId w:val="22"/>
  </w:num>
  <w:num w:numId="19" w16cid:durableId="1363359267">
    <w:abstractNumId w:val="31"/>
  </w:num>
  <w:num w:numId="20" w16cid:durableId="737946477">
    <w:abstractNumId w:val="70"/>
  </w:num>
  <w:num w:numId="21" w16cid:durableId="1121458463">
    <w:abstractNumId w:val="65"/>
  </w:num>
  <w:num w:numId="22" w16cid:durableId="466317491">
    <w:abstractNumId w:val="35"/>
  </w:num>
  <w:num w:numId="23" w16cid:durableId="1489858591">
    <w:abstractNumId w:val="19"/>
  </w:num>
  <w:num w:numId="24" w16cid:durableId="991980820">
    <w:abstractNumId w:val="66"/>
  </w:num>
  <w:num w:numId="25" w16cid:durableId="769088024">
    <w:abstractNumId w:val="37"/>
  </w:num>
  <w:num w:numId="26" w16cid:durableId="833955007">
    <w:abstractNumId w:val="68"/>
  </w:num>
  <w:num w:numId="27" w16cid:durableId="1481925724">
    <w:abstractNumId w:val="10"/>
  </w:num>
  <w:num w:numId="28" w16cid:durableId="184370019">
    <w:abstractNumId w:val="59"/>
  </w:num>
  <w:num w:numId="29" w16cid:durableId="2139445982">
    <w:abstractNumId w:val="64"/>
  </w:num>
  <w:num w:numId="30" w16cid:durableId="557742798">
    <w:abstractNumId w:val="32"/>
  </w:num>
  <w:num w:numId="31" w16cid:durableId="426461678">
    <w:abstractNumId w:val="47"/>
    <w:lvlOverride w:ilvl="0">
      <w:startOverride w:val="1"/>
    </w:lvlOverride>
  </w:num>
  <w:num w:numId="32" w16cid:durableId="848637650">
    <w:abstractNumId w:val="20"/>
  </w:num>
  <w:num w:numId="33" w16cid:durableId="1150361667">
    <w:abstractNumId w:val="75"/>
  </w:num>
  <w:num w:numId="34" w16cid:durableId="200899030">
    <w:abstractNumId w:val="5"/>
  </w:num>
  <w:num w:numId="35" w16cid:durableId="1027172885">
    <w:abstractNumId w:val="81"/>
  </w:num>
  <w:num w:numId="36" w16cid:durableId="216628378">
    <w:abstractNumId w:val="63"/>
  </w:num>
  <w:num w:numId="37" w16cid:durableId="1456368836">
    <w:abstractNumId w:val="43"/>
  </w:num>
  <w:num w:numId="38" w16cid:durableId="784662569">
    <w:abstractNumId w:val="71"/>
  </w:num>
  <w:num w:numId="39" w16cid:durableId="640430246">
    <w:abstractNumId w:val="72"/>
  </w:num>
  <w:num w:numId="40" w16cid:durableId="1155803574">
    <w:abstractNumId w:val="62"/>
  </w:num>
  <w:num w:numId="41" w16cid:durableId="702363586">
    <w:abstractNumId w:val="15"/>
  </w:num>
  <w:num w:numId="42" w16cid:durableId="344402083">
    <w:abstractNumId w:val="46"/>
  </w:num>
  <w:num w:numId="43" w16cid:durableId="509177780">
    <w:abstractNumId w:val="41"/>
  </w:num>
  <w:num w:numId="44" w16cid:durableId="449975848">
    <w:abstractNumId w:val="47"/>
    <w:lvlOverride w:ilvl="0">
      <w:startOverride w:val="1"/>
    </w:lvlOverride>
  </w:num>
  <w:num w:numId="45" w16cid:durableId="1108551249">
    <w:abstractNumId w:val="47"/>
    <w:lvlOverride w:ilvl="0">
      <w:startOverride w:val="1"/>
    </w:lvlOverride>
  </w:num>
  <w:num w:numId="46" w16cid:durableId="225183817">
    <w:abstractNumId w:val="42"/>
  </w:num>
  <w:num w:numId="47" w16cid:durableId="2001425222">
    <w:abstractNumId w:val="45"/>
  </w:num>
  <w:num w:numId="48" w16cid:durableId="206842605">
    <w:abstractNumId w:val="51"/>
  </w:num>
  <w:num w:numId="49" w16cid:durableId="1229268509">
    <w:abstractNumId w:val="51"/>
  </w:num>
  <w:num w:numId="50" w16cid:durableId="956180504">
    <w:abstractNumId w:val="16"/>
  </w:num>
  <w:num w:numId="51" w16cid:durableId="245579060">
    <w:abstractNumId w:val="33"/>
  </w:num>
  <w:num w:numId="52" w16cid:durableId="1685748316">
    <w:abstractNumId w:val="47"/>
  </w:num>
  <w:num w:numId="53" w16cid:durableId="869755766">
    <w:abstractNumId w:val="69"/>
  </w:num>
  <w:num w:numId="54" w16cid:durableId="115637413">
    <w:abstractNumId w:val="26"/>
  </w:num>
  <w:num w:numId="55" w16cid:durableId="189993728">
    <w:abstractNumId w:val="47"/>
    <w:lvlOverride w:ilvl="0">
      <w:startOverride w:val="1"/>
    </w:lvlOverride>
  </w:num>
  <w:num w:numId="56" w16cid:durableId="815294842">
    <w:abstractNumId w:val="47"/>
    <w:lvlOverride w:ilvl="0">
      <w:startOverride w:val="1"/>
    </w:lvlOverride>
  </w:num>
  <w:num w:numId="57" w16cid:durableId="250436888">
    <w:abstractNumId w:val="47"/>
  </w:num>
  <w:num w:numId="58" w16cid:durableId="1265073387">
    <w:abstractNumId w:val="54"/>
  </w:num>
  <w:num w:numId="59" w16cid:durableId="1731027871">
    <w:abstractNumId w:val="23"/>
  </w:num>
  <w:num w:numId="60" w16cid:durableId="377096137">
    <w:abstractNumId w:val="58"/>
  </w:num>
  <w:num w:numId="61" w16cid:durableId="786051183">
    <w:abstractNumId w:val="44"/>
  </w:num>
  <w:num w:numId="62" w16cid:durableId="743991439">
    <w:abstractNumId w:val="11"/>
  </w:num>
  <w:num w:numId="63" w16cid:durableId="1475484505">
    <w:abstractNumId w:val="52"/>
  </w:num>
  <w:num w:numId="64" w16cid:durableId="1760170973">
    <w:abstractNumId w:val="55"/>
  </w:num>
  <w:num w:numId="65" w16cid:durableId="2138327808">
    <w:abstractNumId w:val="69"/>
  </w:num>
  <w:num w:numId="66" w16cid:durableId="826165319">
    <w:abstractNumId w:val="47"/>
  </w:num>
  <w:num w:numId="67" w16cid:durableId="1255939047">
    <w:abstractNumId w:val="47"/>
  </w:num>
  <w:num w:numId="68" w16cid:durableId="919405895">
    <w:abstractNumId w:val="47"/>
  </w:num>
  <w:num w:numId="69" w16cid:durableId="697199482">
    <w:abstractNumId w:val="47"/>
  </w:num>
  <w:num w:numId="70" w16cid:durableId="1510094866">
    <w:abstractNumId w:val="47"/>
  </w:num>
  <w:num w:numId="71" w16cid:durableId="937910068">
    <w:abstractNumId w:val="47"/>
  </w:num>
  <w:num w:numId="72" w16cid:durableId="1282031639">
    <w:abstractNumId w:val="73"/>
  </w:num>
  <w:num w:numId="73" w16cid:durableId="57435237">
    <w:abstractNumId w:val="47"/>
  </w:num>
  <w:num w:numId="74" w16cid:durableId="545409615">
    <w:abstractNumId w:val="47"/>
  </w:num>
  <w:num w:numId="75" w16cid:durableId="1144077335">
    <w:abstractNumId w:val="76"/>
  </w:num>
  <w:num w:numId="76" w16cid:durableId="1600403574">
    <w:abstractNumId w:val="13"/>
  </w:num>
  <w:num w:numId="77" w16cid:durableId="1353190185">
    <w:abstractNumId w:val="60"/>
  </w:num>
  <w:num w:numId="78" w16cid:durableId="953436640">
    <w:abstractNumId w:val="2"/>
  </w:num>
  <w:num w:numId="79" w16cid:durableId="2040276779">
    <w:abstractNumId w:val="53"/>
  </w:num>
  <w:num w:numId="80" w16cid:durableId="1799493134">
    <w:abstractNumId w:val="57"/>
  </w:num>
  <w:num w:numId="81" w16cid:durableId="1898205217">
    <w:abstractNumId w:val="12"/>
  </w:num>
  <w:num w:numId="82" w16cid:durableId="1286079653">
    <w:abstractNumId w:val="49"/>
  </w:num>
  <w:num w:numId="83" w16cid:durableId="1010720306">
    <w:abstractNumId w:val="61"/>
  </w:num>
  <w:num w:numId="84" w16cid:durableId="718549445">
    <w:abstractNumId w:val="17"/>
  </w:num>
  <w:num w:numId="85" w16cid:durableId="513569374">
    <w:abstractNumId w:val="1"/>
  </w:num>
  <w:num w:numId="86" w16cid:durableId="745230257">
    <w:abstractNumId w:val="48"/>
  </w:num>
  <w:num w:numId="87" w16cid:durableId="923105409">
    <w:abstractNumId w:val="79"/>
  </w:num>
  <w:num w:numId="88" w16cid:durableId="2072338076">
    <w:abstractNumId w:val="34"/>
  </w:num>
  <w:num w:numId="89" w16cid:durableId="2122413663">
    <w:abstractNumId w:val="29"/>
  </w:num>
  <w:num w:numId="90" w16cid:durableId="1147042481">
    <w:abstractNumId w:val="67"/>
  </w:num>
  <w:num w:numId="91" w16cid:durableId="8140500">
    <w:abstractNumId w:val="24"/>
  </w:num>
  <w:num w:numId="92" w16cid:durableId="1328436745">
    <w:abstractNumId w:val="28"/>
  </w:num>
  <w:num w:numId="93" w16cid:durableId="1480538017">
    <w:abstractNumId w:val="7"/>
  </w:num>
  <w:num w:numId="94" w16cid:durableId="446127030">
    <w:abstractNumId w:val="21"/>
  </w:num>
  <w:num w:numId="95" w16cid:durableId="2040929861">
    <w:abstractNumId w:val="82"/>
  </w:num>
  <w:num w:numId="96" w16cid:durableId="1975521480">
    <w:abstractNumId w:val="8"/>
  </w:num>
  <w:num w:numId="97" w16cid:durableId="1847017970">
    <w:abstractNumId w:val="47"/>
    <w:lvlOverride w:ilvl="0">
      <w:startOverride w:val="1"/>
    </w:lvlOverride>
  </w:num>
  <w:num w:numId="98" w16cid:durableId="1423914887">
    <w:abstractNumId w:val="47"/>
    <w:lvlOverride w:ilvl="0">
      <w:startOverride w:val="1"/>
    </w:lvlOverride>
  </w:num>
  <w:num w:numId="99" w16cid:durableId="1533572169">
    <w:abstractNumId w:val="47"/>
  </w:num>
  <w:num w:numId="100" w16cid:durableId="509292908">
    <w:abstractNumId w:val="78"/>
  </w:num>
  <w:num w:numId="101" w16cid:durableId="16029492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39"/>
  </w:num>
  <w:num w:numId="103" w16cid:durableId="1634630551">
    <w:abstractNumId w:val="47"/>
  </w:num>
  <w:num w:numId="104" w16cid:durableId="1202792336">
    <w:abstractNumId w:val="0"/>
  </w:num>
  <w:num w:numId="105" w16cid:durableId="1469006399">
    <w:abstractNumId w:val="0"/>
  </w:num>
  <w:num w:numId="106" w16cid:durableId="880484145">
    <w:abstractNumId w:val="0"/>
  </w:num>
  <w:num w:numId="107" w16cid:durableId="752359294">
    <w:abstractNumId w:val="47"/>
  </w:num>
  <w:num w:numId="108" w16cid:durableId="850493396">
    <w:abstractNumId w:val="0"/>
  </w:num>
  <w:num w:numId="109" w16cid:durableId="1209757057">
    <w:abstractNumId w:val="0"/>
  </w:num>
  <w:num w:numId="110" w16cid:durableId="2091581887">
    <w:abstractNumId w:val="0"/>
  </w:num>
  <w:num w:numId="111" w16cid:durableId="718675680">
    <w:abstractNumId w:val="0"/>
  </w:num>
  <w:num w:numId="112" w16cid:durableId="1416784307">
    <w:abstractNumId w:val="0"/>
  </w:num>
  <w:num w:numId="113" w16cid:durableId="1226113197">
    <w:abstractNumId w:val="25"/>
  </w:num>
  <w:num w:numId="114" w16cid:durableId="555700889">
    <w:abstractNumId w:val="9"/>
  </w:num>
  <w:num w:numId="115" w16cid:durableId="1580820927">
    <w:abstractNumId w:val="4"/>
  </w:num>
  <w:num w:numId="116" w16cid:durableId="1609779635">
    <w:abstractNumId w:val="0"/>
    <w:lvlOverride w:ilvl="0">
      <w:startOverride w:val="1"/>
    </w:lvlOverride>
  </w:num>
  <w:num w:numId="117" w16cid:durableId="1301888576">
    <w:abstractNumId w:val="47"/>
    <w:lvlOverride w:ilvl="0">
      <w:startOverride w:val="1"/>
    </w:lvlOverride>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A2"/>
    <w:rsid w:val="000008A9"/>
    <w:rsid w:val="000009D0"/>
    <w:rsid w:val="00000A1F"/>
    <w:rsid w:val="00000D1D"/>
    <w:rsid w:val="00001081"/>
    <w:rsid w:val="000011A3"/>
    <w:rsid w:val="00001313"/>
    <w:rsid w:val="00001516"/>
    <w:rsid w:val="0000159F"/>
    <w:rsid w:val="000016BC"/>
    <w:rsid w:val="000018F1"/>
    <w:rsid w:val="00001AEA"/>
    <w:rsid w:val="00001B15"/>
    <w:rsid w:val="00001BCD"/>
    <w:rsid w:val="00001C7D"/>
    <w:rsid w:val="0000247A"/>
    <w:rsid w:val="000024C7"/>
    <w:rsid w:val="00002700"/>
    <w:rsid w:val="00002886"/>
    <w:rsid w:val="000029AC"/>
    <w:rsid w:val="00002B13"/>
    <w:rsid w:val="00002CEA"/>
    <w:rsid w:val="00002F82"/>
    <w:rsid w:val="00002F8B"/>
    <w:rsid w:val="000032EE"/>
    <w:rsid w:val="000033B5"/>
    <w:rsid w:val="000036A5"/>
    <w:rsid w:val="000037A9"/>
    <w:rsid w:val="000037C7"/>
    <w:rsid w:val="00003883"/>
    <w:rsid w:val="00003B78"/>
    <w:rsid w:val="00003CA9"/>
    <w:rsid w:val="00003E20"/>
    <w:rsid w:val="00003ECA"/>
    <w:rsid w:val="00003EE8"/>
    <w:rsid w:val="00003EFB"/>
    <w:rsid w:val="000041CC"/>
    <w:rsid w:val="00004582"/>
    <w:rsid w:val="000046FE"/>
    <w:rsid w:val="000047FD"/>
    <w:rsid w:val="00004869"/>
    <w:rsid w:val="00004AAE"/>
    <w:rsid w:val="00004AC8"/>
    <w:rsid w:val="00005135"/>
    <w:rsid w:val="000051CC"/>
    <w:rsid w:val="000053BA"/>
    <w:rsid w:val="0000550D"/>
    <w:rsid w:val="000056C3"/>
    <w:rsid w:val="0000571B"/>
    <w:rsid w:val="00005B23"/>
    <w:rsid w:val="00005B3E"/>
    <w:rsid w:val="00005C35"/>
    <w:rsid w:val="00005DF7"/>
    <w:rsid w:val="00006055"/>
    <w:rsid w:val="000060D0"/>
    <w:rsid w:val="0000630C"/>
    <w:rsid w:val="00006416"/>
    <w:rsid w:val="000065E7"/>
    <w:rsid w:val="000065ED"/>
    <w:rsid w:val="0000663D"/>
    <w:rsid w:val="00006AA0"/>
    <w:rsid w:val="00006AD4"/>
    <w:rsid w:val="00006C3B"/>
    <w:rsid w:val="00006CB9"/>
    <w:rsid w:val="000071DC"/>
    <w:rsid w:val="00007211"/>
    <w:rsid w:val="000074C4"/>
    <w:rsid w:val="000076EE"/>
    <w:rsid w:val="0000781C"/>
    <w:rsid w:val="000078D6"/>
    <w:rsid w:val="000079A6"/>
    <w:rsid w:val="0001003C"/>
    <w:rsid w:val="00010060"/>
    <w:rsid w:val="000100BE"/>
    <w:rsid w:val="00010391"/>
    <w:rsid w:val="00010396"/>
    <w:rsid w:val="00010468"/>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631"/>
    <w:rsid w:val="0002076E"/>
    <w:rsid w:val="00020AD4"/>
    <w:rsid w:val="00020EF6"/>
    <w:rsid w:val="00020F7A"/>
    <w:rsid w:val="00020FA2"/>
    <w:rsid w:val="00021296"/>
    <w:rsid w:val="000212A5"/>
    <w:rsid w:val="000213F8"/>
    <w:rsid w:val="00021474"/>
    <w:rsid w:val="00021722"/>
    <w:rsid w:val="00021B47"/>
    <w:rsid w:val="00021D6D"/>
    <w:rsid w:val="00021F64"/>
    <w:rsid w:val="000220B3"/>
    <w:rsid w:val="00022235"/>
    <w:rsid w:val="0002228D"/>
    <w:rsid w:val="000222CE"/>
    <w:rsid w:val="00022B8C"/>
    <w:rsid w:val="00022D6A"/>
    <w:rsid w:val="000230C0"/>
    <w:rsid w:val="0002328C"/>
    <w:rsid w:val="00023366"/>
    <w:rsid w:val="000235F7"/>
    <w:rsid w:val="00023742"/>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37"/>
    <w:rsid w:val="0002563A"/>
    <w:rsid w:val="00025663"/>
    <w:rsid w:val="0002587B"/>
    <w:rsid w:val="000258D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A4"/>
    <w:rsid w:val="00034B4A"/>
    <w:rsid w:val="00034BB6"/>
    <w:rsid w:val="00034C5B"/>
    <w:rsid w:val="00034D66"/>
    <w:rsid w:val="00034FDB"/>
    <w:rsid w:val="00035233"/>
    <w:rsid w:val="00035379"/>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7C"/>
    <w:rsid w:val="00037707"/>
    <w:rsid w:val="00037787"/>
    <w:rsid w:val="00037AB0"/>
    <w:rsid w:val="00037B8A"/>
    <w:rsid w:val="00037CB1"/>
    <w:rsid w:val="00037F73"/>
    <w:rsid w:val="00040337"/>
    <w:rsid w:val="0004033C"/>
    <w:rsid w:val="0004035F"/>
    <w:rsid w:val="000403D6"/>
    <w:rsid w:val="0004043D"/>
    <w:rsid w:val="00040758"/>
    <w:rsid w:val="0004082A"/>
    <w:rsid w:val="00040DA4"/>
    <w:rsid w:val="00040F4F"/>
    <w:rsid w:val="00041039"/>
    <w:rsid w:val="0004132D"/>
    <w:rsid w:val="000414BE"/>
    <w:rsid w:val="0004184C"/>
    <w:rsid w:val="0004187B"/>
    <w:rsid w:val="00041C06"/>
    <w:rsid w:val="00041C9D"/>
    <w:rsid w:val="00041ECC"/>
    <w:rsid w:val="000420B9"/>
    <w:rsid w:val="00042369"/>
    <w:rsid w:val="0004272A"/>
    <w:rsid w:val="00042A2D"/>
    <w:rsid w:val="000430EC"/>
    <w:rsid w:val="0004328B"/>
    <w:rsid w:val="000432D6"/>
    <w:rsid w:val="00043628"/>
    <w:rsid w:val="0004397E"/>
    <w:rsid w:val="00043D7D"/>
    <w:rsid w:val="0004419D"/>
    <w:rsid w:val="000441DC"/>
    <w:rsid w:val="00044223"/>
    <w:rsid w:val="0004457B"/>
    <w:rsid w:val="00044CFA"/>
    <w:rsid w:val="00044F41"/>
    <w:rsid w:val="000451C8"/>
    <w:rsid w:val="000455E3"/>
    <w:rsid w:val="000456B0"/>
    <w:rsid w:val="000458EE"/>
    <w:rsid w:val="00045991"/>
    <w:rsid w:val="000459C7"/>
    <w:rsid w:val="00045A54"/>
    <w:rsid w:val="00045B33"/>
    <w:rsid w:val="00045B59"/>
    <w:rsid w:val="00045B81"/>
    <w:rsid w:val="00045FB6"/>
    <w:rsid w:val="000460DA"/>
    <w:rsid w:val="0004638E"/>
    <w:rsid w:val="000463FA"/>
    <w:rsid w:val="00046474"/>
    <w:rsid w:val="00046630"/>
    <w:rsid w:val="000466E2"/>
    <w:rsid w:val="00046AF4"/>
    <w:rsid w:val="00046C80"/>
    <w:rsid w:val="00046D5A"/>
    <w:rsid w:val="00046D90"/>
    <w:rsid w:val="00046F61"/>
    <w:rsid w:val="0004703A"/>
    <w:rsid w:val="000470B8"/>
    <w:rsid w:val="000470D8"/>
    <w:rsid w:val="000470DD"/>
    <w:rsid w:val="00047136"/>
    <w:rsid w:val="00047317"/>
    <w:rsid w:val="0004771D"/>
    <w:rsid w:val="00047A34"/>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EF9"/>
    <w:rsid w:val="000510B8"/>
    <w:rsid w:val="00051182"/>
    <w:rsid w:val="000511F9"/>
    <w:rsid w:val="000513C9"/>
    <w:rsid w:val="00051AD2"/>
    <w:rsid w:val="00051B32"/>
    <w:rsid w:val="00051D58"/>
    <w:rsid w:val="00051DC6"/>
    <w:rsid w:val="00052259"/>
    <w:rsid w:val="0005230E"/>
    <w:rsid w:val="000523ED"/>
    <w:rsid w:val="000526E4"/>
    <w:rsid w:val="0005277C"/>
    <w:rsid w:val="00052850"/>
    <w:rsid w:val="000528A2"/>
    <w:rsid w:val="0005298F"/>
    <w:rsid w:val="00052BBA"/>
    <w:rsid w:val="00052BDF"/>
    <w:rsid w:val="00052C59"/>
    <w:rsid w:val="00052C6D"/>
    <w:rsid w:val="00052CAB"/>
    <w:rsid w:val="00052D18"/>
    <w:rsid w:val="00052E59"/>
    <w:rsid w:val="0005308F"/>
    <w:rsid w:val="00053298"/>
    <w:rsid w:val="00053511"/>
    <w:rsid w:val="00053588"/>
    <w:rsid w:val="00053DE8"/>
    <w:rsid w:val="00054272"/>
    <w:rsid w:val="00054492"/>
    <w:rsid w:val="000545AA"/>
    <w:rsid w:val="000545DE"/>
    <w:rsid w:val="00054945"/>
    <w:rsid w:val="0005499B"/>
    <w:rsid w:val="00054B05"/>
    <w:rsid w:val="00054D9D"/>
    <w:rsid w:val="00054DE4"/>
    <w:rsid w:val="00054F70"/>
    <w:rsid w:val="0005506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954"/>
    <w:rsid w:val="00056BDE"/>
    <w:rsid w:val="00056C32"/>
    <w:rsid w:val="000573D8"/>
    <w:rsid w:val="000573F8"/>
    <w:rsid w:val="0005792C"/>
    <w:rsid w:val="00057B56"/>
    <w:rsid w:val="00057DDA"/>
    <w:rsid w:val="0006042E"/>
    <w:rsid w:val="0006072B"/>
    <w:rsid w:val="000608C2"/>
    <w:rsid w:val="000609E7"/>
    <w:rsid w:val="00060D29"/>
    <w:rsid w:val="00060D8E"/>
    <w:rsid w:val="00060EF4"/>
    <w:rsid w:val="0006127C"/>
    <w:rsid w:val="0006128F"/>
    <w:rsid w:val="000614EA"/>
    <w:rsid w:val="00061517"/>
    <w:rsid w:val="0006165A"/>
    <w:rsid w:val="000619F4"/>
    <w:rsid w:val="00061DB8"/>
    <w:rsid w:val="00061DEA"/>
    <w:rsid w:val="00061F7F"/>
    <w:rsid w:val="00061FF2"/>
    <w:rsid w:val="00062159"/>
    <w:rsid w:val="0006217F"/>
    <w:rsid w:val="000621D7"/>
    <w:rsid w:val="0006226D"/>
    <w:rsid w:val="000622CC"/>
    <w:rsid w:val="000624F7"/>
    <w:rsid w:val="00062568"/>
    <w:rsid w:val="000625AB"/>
    <w:rsid w:val="0006280D"/>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C6"/>
    <w:rsid w:val="00063C8E"/>
    <w:rsid w:val="00063D9E"/>
    <w:rsid w:val="000640F1"/>
    <w:rsid w:val="000641C2"/>
    <w:rsid w:val="000641D8"/>
    <w:rsid w:val="00064314"/>
    <w:rsid w:val="0006467E"/>
    <w:rsid w:val="00064AD3"/>
    <w:rsid w:val="00065088"/>
    <w:rsid w:val="000650CE"/>
    <w:rsid w:val="000652D3"/>
    <w:rsid w:val="0006547C"/>
    <w:rsid w:val="000654A0"/>
    <w:rsid w:val="00065621"/>
    <w:rsid w:val="000656D7"/>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D47"/>
    <w:rsid w:val="0007010D"/>
    <w:rsid w:val="000701AD"/>
    <w:rsid w:val="000701E2"/>
    <w:rsid w:val="0007035F"/>
    <w:rsid w:val="00070405"/>
    <w:rsid w:val="000705AC"/>
    <w:rsid w:val="00070651"/>
    <w:rsid w:val="00070684"/>
    <w:rsid w:val="00070714"/>
    <w:rsid w:val="00070718"/>
    <w:rsid w:val="000707CA"/>
    <w:rsid w:val="00070830"/>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81B"/>
    <w:rsid w:val="000728B1"/>
    <w:rsid w:val="0007291F"/>
    <w:rsid w:val="00072984"/>
    <w:rsid w:val="00072997"/>
    <w:rsid w:val="00072B3E"/>
    <w:rsid w:val="00072BBA"/>
    <w:rsid w:val="00072CFB"/>
    <w:rsid w:val="00072D6C"/>
    <w:rsid w:val="00072FEA"/>
    <w:rsid w:val="00072FF5"/>
    <w:rsid w:val="000730DC"/>
    <w:rsid w:val="0007371F"/>
    <w:rsid w:val="0007394A"/>
    <w:rsid w:val="00073BC0"/>
    <w:rsid w:val="0007417A"/>
    <w:rsid w:val="0007420E"/>
    <w:rsid w:val="000743C4"/>
    <w:rsid w:val="000747BC"/>
    <w:rsid w:val="000747F7"/>
    <w:rsid w:val="000748C3"/>
    <w:rsid w:val="000749BB"/>
    <w:rsid w:val="00074ACC"/>
    <w:rsid w:val="000752E5"/>
    <w:rsid w:val="00075502"/>
    <w:rsid w:val="00075550"/>
    <w:rsid w:val="000757FD"/>
    <w:rsid w:val="0007583B"/>
    <w:rsid w:val="00075841"/>
    <w:rsid w:val="00075965"/>
    <w:rsid w:val="000759CE"/>
    <w:rsid w:val="00075D33"/>
    <w:rsid w:val="00075F93"/>
    <w:rsid w:val="00075FDA"/>
    <w:rsid w:val="0007613F"/>
    <w:rsid w:val="00076386"/>
    <w:rsid w:val="00076443"/>
    <w:rsid w:val="000764B7"/>
    <w:rsid w:val="00076889"/>
    <w:rsid w:val="00076CAB"/>
    <w:rsid w:val="00076D82"/>
    <w:rsid w:val="00076E99"/>
    <w:rsid w:val="000770E3"/>
    <w:rsid w:val="00077C0F"/>
    <w:rsid w:val="00077FD6"/>
    <w:rsid w:val="0008007F"/>
    <w:rsid w:val="00080598"/>
    <w:rsid w:val="000806DA"/>
    <w:rsid w:val="00080BFC"/>
    <w:rsid w:val="00080F92"/>
    <w:rsid w:val="00080FF4"/>
    <w:rsid w:val="00081557"/>
    <w:rsid w:val="00081EC2"/>
    <w:rsid w:val="00082154"/>
    <w:rsid w:val="000821E6"/>
    <w:rsid w:val="00082322"/>
    <w:rsid w:val="00082531"/>
    <w:rsid w:val="00082692"/>
    <w:rsid w:val="000827D6"/>
    <w:rsid w:val="000827E0"/>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C2"/>
    <w:rsid w:val="00085193"/>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554"/>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EA"/>
    <w:rsid w:val="0009406E"/>
    <w:rsid w:val="0009411D"/>
    <w:rsid w:val="000941FD"/>
    <w:rsid w:val="0009429E"/>
    <w:rsid w:val="0009476C"/>
    <w:rsid w:val="000948C6"/>
    <w:rsid w:val="0009495C"/>
    <w:rsid w:val="00094CAF"/>
    <w:rsid w:val="00094DDC"/>
    <w:rsid w:val="00094E2B"/>
    <w:rsid w:val="00094EC6"/>
    <w:rsid w:val="00095109"/>
    <w:rsid w:val="0009515C"/>
    <w:rsid w:val="00095353"/>
    <w:rsid w:val="0009568C"/>
    <w:rsid w:val="000956AB"/>
    <w:rsid w:val="000959ED"/>
    <w:rsid w:val="00095A80"/>
    <w:rsid w:val="00095C91"/>
    <w:rsid w:val="00095DB4"/>
    <w:rsid w:val="00095F79"/>
    <w:rsid w:val="000962F1"/>
    <w:rsid w:val="00096A7F"/>
    <w:rsid w:val="00096CB5"/>
    <w:rsid w:val="000972E7"/>
    <w:rsid w:val="000973D4"/>
    <w:rsid w:val="000973E1"/>
    <w:rsid w:val="00097471"/>
    <w:rsid w:val="0009762D"/>
    <w:rsid w:val="00097985"/>
    <w:rsid w:val="00097A0A"/>
    <w:rsid w:val="0009FDC9"/>
    <w:rsid w:val="000A03BB"/>
    <w:rsid w:val="000A050B"/>
    <w:rsid w:val="000A05F9"/>
    <w:rsid w:val="000A086F"/>
    <w:rsid w:val="000A08B1"/>
    <w:rsid w:val="000A0983"/>
    <w:rsid w:val="000A0B21"/>
    <w:rsid w:val="000A0B2A"/>
    <w:rsid w:val="000A0FE9"/>
    <w:rsid w:val="000A110A"/>
    <w:rsid w:val="000A136B"/>
    <w:rsid w:val="000A13C3"/>
    <w:rsid w:val="000A1402"/>
    <w:rsid w:val="000A1C38"/>
    <w:rsid w:val="000A20BA"/>
    <w:rsid w:val="000A2171"/>
    <w:rsid w:val="000A2546"/>
    <w:rsid w:val="000A25A0"/>
    <w:rsid w:val="000A262C"/>
    <w:rsid w:val="000A26F7"/>
    <w:rsid w:val="000A27C7"/>
    <w:rsid w:val="000A2800"/>
    <w:rsid w:val="000A2EAB"/>
    <w:rsid w:val="000A2EE9"/>
    <w:rsid w:val="000A2F9E"/>
    <w:rsid w:val="000A375D"/>
    <w:rsid w:val="000A37AD"/>
    <w:rsid w:val="000A38D3"/>
    <w:rsid w:val="000A38DC"/>
    <w:rsid w:val="000A38F5"/>
    <w:rsid w:val="000A3B3D"/>
    <w:rsid w:val="000A3BC9"/>
    <w:rsid w:val="000A3C8D"/>
    <w:rsid w:val="000A3DFE"/>
    <w:rsid w:val="000A3E2F"/>
    <w:rsid w:val="000A3E4D"/>
    <w:rsid w:val="000A3FEF"/>
    <w:rsid w:val="000A4056"/>
    <w:rsid w:val="000A40EC"/>
    <w:rsid w:val="000A4323"/>
    <w:rsid w:val="000A4370"/>
    <w:rsid w:val="000A4555"/>
    <w:rsid w:val="000A45A4"/>
    <w:rsid w:val="000A45F7"/>
    <w:rsid w:val="000A4621"/>
    <w:rsid w:val="000A46D2"/>
    <w:rsid w:val="000A5291"/>
    <w:rsid w:val="000A54EE"/>
    <w:rsid w:val="000A57E6"/>
    <w:rsid w:val="000A5B41"/>
    <w:rsid w:val="000A5B5E"/>
    <w:rsid w:val="000A5DA0"/>
    <w:rsid w:val="000A60A0"/>
    <w:rsid w:val="000A613F"/>
    <w:rsid w:val="000A645E"/>
    <w:rsid w:val="000A6672"/>
    <w:rsid w:val="000A67F6"/>
    <w:rsid w:val="000A6A23"/>
    <w:rsid w:val="000A6D0E"/>
    <w:rsid w:val="000A6D3D"/>
    <w:rsid w:val="000A6DEA"/>
    <w:rsid w:val="000A6E99"/>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AF3"/>
    <w:rsid w:val="000B0C45"/>
    <w:rsid w:val="000B0C77"/>
    <w:rsid w:val="000B0FE3"/>
    <w:rsid w:val="000B13D2"/>
    <w:rsid w:val="000B13E1"/>
    <w:rsid w:val="000B1652"/>
    <w:rsid w:val="000B166C"/>
    <w:rsid w:val="000B16DB"/>
    <w:rsid w:val="000B18D7"/>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B4E"/>
    <w:rsid w:val="000B2C93"/>
    <w:rsid w:val="000B2DB1"/>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43C"/>
    <w:rsid w:val="000B74A6"/>
    <w:rsid w:val="000B7724"/>
    <w:rsid w:val="000B77A7"/>
    <w:rsid w:val="000B78F6"/>
    <w:rsid w:val="000B7929"/>
    <w:rsid w:val="000B7A6C"/>
    <w:rsid w:val="000B7B21"/>
    <w:rsid w:val="000B7BFF"/>
    <w:rsid w:val="000B7C46"/>
    <w:rsid w:val="000B7CE7"/>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10D2"/>
    <w:rsid w:val="000C10F9"/>
    <w:rsid w:val="000C10FA"/>
    <w:rsid w:val="000C1238"/>
    <w:rsid w:val="000C1580"/>
    <w:rsid w:val="000C176B"/>
    <w:rsid w:val="000C1A0D"/>
    <w:rsid w:val="000C1AD0"/>
    <w:rsid w:val="000C1B66"/>
    <w:rsid w:val="000C1D2A"/>
    <w:rsid w:val="000C1D59"/>
    <w:rsid w:val="000C1D7F"/>
    <w:rsid w:val="000C1D9F"/>
    <w:rsid w:val="000C1E64"/>
    <w:rsid w:val="000C2027"/>
    <w:rsid w:val="000C20C4"/>
    <w:rsid w:val="000C220E"/>
    <w:rsid w:val="000C23BB"/>
    <w:rsid w:val="000C24A9"/>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308"/>
    <w:rsid w:val="000C35B2"/>
    <w:rsid w:val="000C35E6"/>
    <w:rsid w:val="000C36B9"/>
    <w:rsid w:val="000C36ED"/>
    <w:rsid w:val="000C370F"/>
    <w:rsid w:val="000C3BFB"/>
    <w:rsid w:val="000C3CCC"/>
    <w:rsid w:val="000C4159"/>
    <w:rsid w:val="000C416C"/>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643"/>
    <w:rsid w:val="000C575D"/>
    <w:rsid w:val="000C5B5B"/>
    <w:rsid w:val="000C5CBA"/>
    <w:rsid w:val="000C5F33"/>
    <w:rsid w:val="000C644D"/>
    <w:rsid w:val="000C6660"/>
    <w:rsid w:val="000C6C9E"/>
    <w:rsid w:val="000C6CD0"/>
    <w:rsid w:val="000C6D8B"/>
    <w:rsid w:val="000C6D8C"/>
    <w:rsid w:val="000C6DD8"/>
    <w:rsid w:val="000C6E47"/>
    <w:rsid w:val="000C7042"/>
    <w:rsid w:val="000C74BA"/>
    <w:rsid w:val="000C7531"/>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207F"/>
    <w:rsid w:val="000D20E2"/>
    <w:rsid w:val="000D21F9"/>
    <w:rsid w:val="000D24BD"/>
    <w:rsid w:val="000D2550"/>
    <w:rsid w:val="000D27AD"/>
    <w:rsid w:val="000D2810"/>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780"/>
    <w:rsid w:val="000D68FE"/>
    <w:rsid w:val="000D693B"/>
    <w:rsid w:val="000D6FE6"/>
    <w:rsid w:val="000D6FFE"/>
    <w:rsid w:val="000D716E"/>
    <w:rsid w:val="000D71EA"/>
    <w:rsid w:val="000D73BD"/>
    <w:rsid w:val="000D76BC"/>
    <w:rsid w:val="000D76CC"/>
    <w:rsid w:val="000D7750"/>
    <w:rsid w:val="000D77A1"/>
    <w:rsid w:val="000D7895"/>
    <w:rsid w:val="000D7B29"/>
    <w:rsid w:val="000D7BA4"/>
    <w:rsid w:val="000D7DBB"/>
    <w:rsid w:val="000E00D2"/>
    <w:rsid w:val="000E0352"/>
    <w:rsid w:val="000E071E"/>
    <w:rsid w:val="000E07DC"/>
    <w:rsid w:val="000E0928"/>
    <w:rsid w:val="000E0C7C"/>
    <w:rsid w:val="000E0DEE"/>
    <w:rsid w:val="000E1187"/>
    <w:rsid w:val="000E1245"/>
    <w:rsid w:val="000E1388"/>
    <w:rsid w:val="000E138B"/>
    <w:rsid w:val="000E14F3"/>
    <w:rsid w:val="000E180C"/>
    <w:rsid w:val="000E181D"/>
    <w:rsid w:val="000E182E"/>
    <w:rsid w:val="000E188B"/>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105"/>
    <w:rsid w:val="000E313B"/>
    <w:rsid w:val="000E3237"/>
    <w:rsid w:val="000E3278"/>
    <w:rsid w:val="000E337A"/>
    <w:rsid w:val="000E34FD"/>
    <w:rsid w:val="000E39C6"/>
    <w:rsid w:val="000E3BEA"/>
    <w:rsid w:val="000E3BFB"/>
    <w:rsid w:val="000E3F60"/>
    <w:rsid w:val="000E3FDE"/>
    <w:rsid w:val="000E4070"/>
    <w:rsid w:val="000E422E"/>
    <w:rsid w:val="000E4350"/>
    <w:rsid w:val="000E4355"/>
    <w:rsid w:val="000E4376"/>
    <w:rsid w:val="000E4408"/>
    <w:rsid w:val="000E46D3"/>
    <w:rsid w:val="000E4983"/>
    <w:rsid w:val="000E4A2C"/>
    <w:rsid w:val="000E4A4A"/>
    <w:rsid w:val="000E4B6F"/>
    <w:rsid w:val="000E4BD3"/>
    <w:rsid w:val="000E4CCC"/>
    <w:rsid w:val="000E4E70"/>
    <w:rsid w:val="000E4F4B"/>
    <w:rsid w:val="000E5284"/>
    <w:rsid w:val="000E53AB"/>
    <w:rsid w:val="000E5716"/>
    <w:rsid w:val="000E5869"/>
    <w:rsid w:val="000E58D7"/>
    <w:rsid w:val="000E59CA"/>
    <w:rsid w:val="000E5AAA"/>
    <w:rsid w:val="000E5DA0"/>
    <w:rsid w:val="000E5E37"/>
    <w:rsid w:val="000E5FEC"/>
    <w:rsid w:val="000E6141"/>
    <w:rsid w:val="000E6322"/>
    <w:rsid w:val="000E6337"/>
    <w:rsid w:val="000E6373"/>
    <w:rsid w:val="000E66B5"/>
    <w:rsid w:val="000E68A1"/>
    <w:rsid w:val="000E69F5"/>
    <w:rsid w:val="000E6EA5"/>
    <w:rsid w:val="000E6EE5"/>
    <w:rsid w:val="000E70E0"/>
    <w:rsid w:val="000E7144"/>
    <w:rsid w:val="000E73C8"/>
    <w:rsid w:val="000E74CB"/>
    <w:rsid w:val="000E77A9"/>
    <w:rsid w:val="000E7A79"/>
    <w:rsid w:val="000E7E0D"/>
    <w:rsid w:val="000F0016"/>
    <w:rsid w:val="000F0532"/>
    <w:rsid w:val="000F07F1"/>
    <w:rsid w:val="000F084C"/>
    <w:rsid w:val="000F08BD"/>
    <w:rsid w:val="000F0B12"/>
    <w:rsid w:val="000F0EA1"/>
    <w:rsid w:val="000F0F1D"/>
    <w:rsid w:val="000F1096"/>
    <w:rsid w:val="000F1190"/>
    <w:rsid w:val="000F1573"/>
    <w:rsid w:val="000F15B2"/>
    <w:rsid w:val="000F1890"/>
    <w:rsid w:val="000F1960"/>
    <w:rsid w:val="000F19DE"/>
    <w:rsid w:val="000F1A4F"/>
    <w:rsid w:val="000F1F3D"/>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BA8"/>
    <w:rsid w:val="000F3DE2"/>
    <w:rsid w:val="000F4040"/>
    <w:rsid w:val="000F408F"/>
    <w:rsid w:val="000F426C"/>
    <w:rsid w:val="000F4595"/>
    <w:rsid w:val="000F47B4"/>
    <w:rsid w:val="000F47BB"/>
    <w:rsid w:val="000F4A71"/>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C7E"/>
    <w:rsid w:val="000F5CF3"/>
    <w:rsid w:val="000F5D39"/>
    <w:rsid w:val="000F6297"/>
    <w:rsid w:val="000F6384"/>
    <w:rsid w:val="000F68D0"/>
    <w:rsid w:val="000F6990"/>
    <w:rsid w:val="000F6B15"/>
    <w:rsid w:val="000F6C06"/>
    <w:rsid w:val="000F6DDF"/>
    <w:rsid w:val="000F7100"/>
    <w:rsid w:val="000F715C"/>
    <w:rsid w:val="000F72B8"/>
    <w:rsid w:val="000F7426"/>
    <w:rsid w:val="000F747F"/>
    <w:rsid w:val="000F7720"/>
    <w:rsid w:val="000F7857"/>
    <w:rsid w:val="000F7BD5"/>
    <w:rsid w:val="000F7C07"/>
    <w:rsid w:val="000F7C7B"/>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5EE"/>
    <w:rsid w:val="00105654"/>
    <w:rsid w:val="0010597C"/>
    <w:rsid w:val="00105B86"/>
    <w:rsid w:val="00106026"/>
    <w:rsid w:val="001062E1"/>
    <w:rsid w:val="0010670B"/>
    <w:rsid w:val="001068D2"/>
    <w:rsid w:val="001069F2"/>
    <w:rsid w:val="00106C79"/>
    <w:rsid w:val="00107264"/>
    <w:rsid w:val="0010734C"/>
    <w:rsid w:val="0010736E"/>
    <w:rsid w:val="0010737D"/>
    <w:rsid w:val="001075C1"/>
    <w:rsid w:val="00107741"/>
    <w:rsid w:val="00107C04"/>
    <w:rsid w:val="00107CE6"/>
    <w:rsid w:val="00107E29"/>
    <w:rsid w:val="00107E78"/>
    <w:rsid w:val="0011014A"/>
    <w:rsid w:val="00110167"/>
    <w:rsid w:val="001102F2"/>
    <w:rsid w:val="00110339"/>
    <w:rsid w:val="001103BD"/>
    <w:rsid w:val="001103CA"/>
    <w:rsid w:val="001105AD"/>
    <w:rsid w:val="001105CF"/>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E4"/>
    <w:rsid w:val="00111808"/>
    <w:rsid w:val="001119F4"/>
    <w:rsid w:val="00111BF6"/>
    <w:rsid w:val="00111DDA"/>
    <w:rsid w:val="00112220"/>
    <w:rsid w:val="00112643"/>
    <w:rsid w:val="0011279C"/>
    <w:rsid w:val="00112AD4"/>
    <w:rsid w:val="00112B6A"/>
    <w:rsid w:val="00112B70"/>
    <w:rsid w:val="00112B85"/>
    <w:rsid w:val="00112BA0"/>
    <w:rsid w:val="00112C6F"/>
    <w:rsid w:val="00112C9A"/>
    <w:rsid w:val="00112E7E"/>
    <w:rsid w:val="00112ED3"/>
    <w:rsid w:val="00113144"/>
    <w:rsid w:val="0011315B"/>
    <w:rsid w:val="00113216"/>
    <w:rsid w:val="0011339F"/>
    <w:rsid w:val="001134FA"/>
    <w:rsid w:val="001136A0"/>
    <w:rsid w:val="001136D6"/>
    <w:rsid w:val="001138B7"/>
    <w:rsid w:val="001138DE"/>
    <w:rsid w:val="001139C0"/>
    <w:rsid w:val="00113A66"/>
    <w:rsid w:val="00113B8F"/>
    <w:rsid w:val="00113BB7"/>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899"/>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81D"/>
    <w:rsid w:val="0011784B"/>
    <w:rsid w:val="00117C6E"/>
    <w:rsid w:val="00117C8C"/>
    <w:rsid w:val="00117E52"/>
    <w:rsid w:val="00117EA4"/>
    <w:rsid w:val="00120001"/>
    <w:rsid w:val="001204DD"/>
    <w:rsid w:val="0012066A"/>
    <w:rsid w:val="00120808"/>
    <w:rsid w:val="00120B3E"/>
    <w:rsid w:val="00120EE6"/>
    <w:rsid w:val="001210C8"/>
    <w:rsid w:val="0012149B"/>
    <w:rsid w:val="00121846"/>
    <w:rsid w:val="00121909"/>
    <w:rsid w:val="00121A33"/>
    <w:rsid w:val="00121A9F"/>
    <w:rsid w:val="00121DB3"/>
    <w:rsid w:val="0012231F"/>
    <w:rsid w:val="0012234F"/>
    <w:rsid w:val="001223CA"/>
    <w:rsid w:val="0012275A"/>
    <w:rsid w:val="00122839"/>
    <w:rsid w:val="00122A42"/>
    <w:rsid w:val="00122B68"/>
    <w:rsid w:val="00123115"/>
    <w:rsid w:val="00123145"/>
    <w:rsid w:val="001232D4"/>
    <w:rsid w:val="00123359"/>
    <w:rsid w:val="00123416"/>
    <w:rsid w:val="00123431"/>
    <w:rsid w:val="001237AC"/>
    <w:rsid w:val="001237EF"/>
    <w:rsid w:val="00123968"/>
    <w:rsid w:val="001239D2"/>
    <w:rsid w:val="00123A69"/>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C7A"/>
    <w:rsid w:val="00125D1A"/>
    <w:rsid w:val="001260C5"/>
    <w:rsid w:val="001261B3"/>
    <w:rsid w:val="001262A4"/>
    <w:rsid w:val="001262CD"/>
    <w:rsid w:val="0012662F"/>
    <w:rsid w:val="0012673D"/>
    <w:rsid w:val="001269B8"/>
    <w:rsid w:val="00126C8A"/>
    <w:rsid w:val="00126CA9"/>
    <w:rsid w:val="00126E52"/>
    <w:rsid w:val="00127099"/>
    <w:rsid w:val="00127206"/>
    <w:rsid w:val="00127B9C"/>
    <w:rsid w:val="00127CCC"/>
    <w:rsid w:val="00127E23"/>
    <w:rsid w:val="001302BC"/>
    <w:rsid w:val="001305EA"/>
    <w:rsid w:val="001306E5"/>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65E"/>
    <w:rsid w:val="001348FE"/>
    <w:rsid w:val="00134A9D"/>
    <w:rsid w:val="00134AE7"/>
    <w:rsid w:val="00134B36"/>
    <w:rsid w:val="00134C28"/>
    <w:rsid w:val="00134D55"/>
    <w:rsid w:val="00135248"/>
    <w:rsid w:val="0013532A"/>
    <w:rsid w:val="0013551F"/>
    <w:rsid w:val="001355C7"/>
    <w:rsid w:val="001358E9"/>
    <w:rsid w:val="00135992"/>
    <w:rsid w:val="001359A9"/>
    <w:rsid w:val="00135F0F"/>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BB"/>
    <w:rsid w:val="00141046"/>
    <w:rsid w:val="00141489"/>
    <w:rsid w:val="001416E4"/>
    <w:rsid w:val="001419E5"/>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3F6"/>
    <w:rsid w:val="001445DB"/>
    <w:rsid w:val="00144664"/>
    <w:rsid w:val="0014472A"/>
    <w:rsid w:val="0014487F"/>
    <w:rsid w:val="00144C87"/>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C62"/>
    <w:rsid w:val="00146CAA"/>
    <w:rsid w:val="00146E3D"/>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933"/>
    <w:rsid w:val="001519BC"/>
    <w:rsid w:val="00151B58"/>
    <w:rsid w:val="00151D56"/>
    <w:rsid w:val="00152AE6"/>
    <w:rsid w:val="00152D31"/>
    <w:rsid w:val="001530FB"/>
    <w:rsid w:val="001532BA"/>
    <w:rsid w:val="00153304"/>
    <w:rsid w:val="001533A5"/>
    <w:rsid w:val="00153453"/>
    <w:rsid w:val="00153543"/>
    <w:rsid w:val="001536E4"/>
    <w:rsid w:val="00153A00"/>
    <w:rsid w:val="00153C02"/>
    <w:rsid w:val="00153FED"/>
    <w:rsid w:val="001540AE"/>
    <w:rsid w:val="001541AA"/>
    <w:rsid w:val="00154328"/>
    <w:rsid w:val="00154363"/>
    <w:rsid w:val="001543BF"/>
    <w:rsid w:val="0015463C"/>
    <w:rsid w:val="00154D4D"/>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77"/>
    <w:rsid w:val="00156702"/>
    <w:rsid w:val="00156887"/>
    <w:rsid w:val="00156ABA"/>
    <w:rsid w:val="00156AFB"/>
    <w:rsid w:val="00157055"/>
    <w:rsid w:val="001570C5"/>
    <w:rsid w:val="00157390"/>
    <w:rsid w:val="00157955"/>
    <w:rsid w:val="00157995"/>
    <w:rsid w:val="00157D71"/>
    <w:rsid w:val="00157DF5"/>
    <w:rsid w:val="00160009"/>
    <w:rsid w:val="001602B1"/>
    <w:rsid w:val="00160441"/>
    <w:rsid w:val="0016062B"/>
    <w:rsid w:val="0016070E"/>
    <w:rsid w:val="00160998"/>
    <w:rsid w:val="00160C74"/>
    <w:rsid w:val="00160CB0"/>
    <w:rsid w:val="00160CD6"/>
    <w:rsid w:val="00160D5F"/>
    <w:rsid w:val="00160F5F"/>
    <w:rsid w:val="00160FB2"/>
    <w:rsid w:val="0016152C"/>
    <w:rsid w:val="00161D5F"/>
    <w:rsid w:val="00161EBC"/>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81F"/>
    <w:rsid w:val="00163879"/>
    <w:rsid w:val="00163B01"/>
    <w:rsid w:val="00163B58"/>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DE8"/>
    <w:rsid w:val="00164E39"/>
    <w:rsid w:val="00164E58"/>
    <w:rsid w:val="00164EC9"/>
    <w:rsid w:val="00165033"/>
    <w:rsid w:val="00165389"/>
    <w:rsid w:val="00165406"/>
    <w:rsid w:val="0016583B"/>
    <w:rsid w:val="00165926"/>
    <w:rsid w:val="00165C4B"/>
    <w:rsid w:val="00165D6A"/>
    <w:rsid w:val="00165D76"/>
    <w:rsid w:val="00165DBC"/>
    <w:rsid w:val="00165F3C"/>
    <w:rsid w:val="001660C5"/>
    <w:rsid w:val="00166286"/>
    <w:rsid w:val="001664DD"/>
    <w:rsid w:val="001665E8"/>
    <w:rsid w:val="001665EB"/>
    <w:rsid w:val="00166823"/>
    <w:rsid w:val="00166AE7"/>
    <w:rsid w:val="00166D74"/>
    <w:rsid w:val="00166E7A"/>
    <w:rsid w:val="001670EA"/>
    <w:rsid w:val="001671EB"/>
    <w:rsid w:val="00167364"/>
    <w:rsid w:val="001674A0"/>
    <w:rsid w:val="001675E7"/>
    <w:rsid w:val="00167C35"/>
    <w:rsid w:val="00167C84"/>
    <w:rsid w:val="00167D0F"/>
    <w:rsid w:val="00167E06"/>
    <w:rsid w:val="0017020F"/>
    <w:rsid w:val="0017024A"/>
    <w:rsid w:val="001703DD"/>
    <w:rsid w:val="00170502"/>
    <w:rsid w:val="0017082C"/>
    <w:rsid w:val="00170A50"/>
    <w:rsid w:val="00170AF8"/>
    <w:rsid w:val="00170C02"/>
    <w:rsid w:val="00171039"/>
    <w:rsid w:val="00171128"/>
    <w:rsid w:val="0017117F"/>
    <w:rsid w:val="00171455"/>
    <w:rsid w:val="00171797"/>
    <w:rsid w:val="00171CD5"/>
    <w:rsid w:val="00171DD6"/>
    <w:rsid w:val="0017208E"/>
    <w:rsid w:val="00172268"/>
    <w:rsid w:val="00172396"/>
    <w:rsid w:val="00172397"/>
    <w:rsid w:val="00172478"/>
    <w:rsid w:val="0017247E"/>
    <w:rsid w:val="001724BF"/>
    <w:rsid w:val="0017297A"/>
    <w:rsid w:val="00172F6A"/>
    <w:rsid w:val="00172FEE"/>
    <w:rsid w:val="0017307D"/>
    <w:rsid w:val="00173186"/>
    <w:rsid w:val="001731E2"/>
    <w:rsid w:val="00173A9D"/>
    <w:rsid w:val="00173F64"/>
    <w:rsid w:val="00174C5E"/>
    <w:rsid w:val="00174F3E"/>
    <w:rsid w:val="00174FFD"/>
    <w:rsid w:val="001754B5"/>
    <w:rsid w:val="001754FF"/>
    <w:rsid w:val="00175612"/>
    <w:rsid w:val="00175738"/>
    <w:rsid w:val="001757E5"/>
    <w:rsid w:val="001759CA"/>
    <w:rsid w:val="00175A41"/>
    <w:rsid w:val="00175C2F"/>
    <w:rsid w:val="00175E33"/>
    <w:rsid w:val="00175FED"/>
    <w:rsid w:val="0017639D"/>
    <w:rsid w:val="001764CC"/>
    <w:rsid w:val="0017658B"/>
    <w:rsid w:val="00176650"/>
    <w:rsid w:val="00176954"/>
    <w:rsid w:val="00176A06"/>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F5"/>
    <w:rsid w:val="00180799"/>
    <w:rsid w:val="001807F2"/>
    <w:rsid w:val="0018083B"/>
    <w:rsid w:val="00181033"/>
    <w:rsid w:val="00181099"/>
    <w:rsid w:val="0018137A"/>
    <w:rsid w:val="00181431"/>
    <w:rsid w:val="001815F4"/>
    <w:rsid w:val="00181712"/>
    <w:rsid w:val="0018177D"/>
    <w:rsid w:val="0018182C"/>
    <w:rsid w:val="001818A7"/>
    <w:rsid w:val="001818D5"/>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41DB"/>
    <w:rsid w:val="0018423A"/>
    <w:rsid w:val="00184582"/>
    <w:rsid w:val="0018468B"/>
    <w:rsid w:val="00184999"/>
    <w:rsid w:val="00184B09"/>
    <w:rsid w:val="00184C72"/>
    <w:rsid w:val="00184D64"/>
    <w:rsid w:val="00184FCD"/>
    <w:rsid w:val="0018509E"/>
    <w:rsid w:val="00185102"/>
    <w:rsid w:val="001851C4"/>
    <w:rsid w:val="001856C1"/>
    <w:rsid w:val="00185726"/>
    <w:rsid w:val="001858BC"/>
    <w:rsid w:val="00185994"/>
    <w:rsid w:val="00185B1E"/>
    <w:rsid w:val="00185C41"/>
    <w:rsid w:val="00185D57"/>
    <w:rsid w:val="00185E36"/>
    <w:rsid w:val="00185FA0"/>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512"/>
    <w:rsid w:val="001875F3"/>
    <w:rsid w:val="00187868"/>
    <w:rsid w:val="00187978"/>
    <w:rsid w:val="00187A5C"/>
    <w:rsid w:val="00190348"/>
    <w:rsid w:val="001903A1"/>
    <w:rsid w:val="001905BD"/>
    <w:rsid w:val="001906B9"/>
    <w:rsid w:val="001907F2"/>
    <w:rsid w:val="00190ABE"/>
    <w:rsid w:val="0019109A"/>
    <w:rsid w:val="00191345"/>
    <w:rsid w:val="001915C7"/>
    <w:rsid w:val="001919E9"/>
    <w:rsid w:val="00191A11"/>
    <w:rsid w:val="00191ACF"/>
    <w:rsid w:val="00191BBC"/>
    <w:rsid w:val="00191D56"/>
    <w:rsid w:val="00191E79"/>
    <w:rsid w:val="00191F4E"/>
    <w:rsid w:val="00191FC9"/>
    <w:rsid w:val="00192445"/>
    <w:rsid w:val="00192779"/>
    <w:rsid w:val="0019296B"/>
    <w:rsid w:val="00192C59"/>
    <w:rsid w:val="00192EDE"/>
    <w:rsid w:val="00192FE6"/>
    <w:rsid w:val="00192FF2"/>
    <w:rsid w:val="0019302C"/>
    <w:rsid w:val="00193120"/>
    <w:rsid w:val="001935DB"/>
    <w:rsid w:val="0019360B"/>
    <w:rsid w:val="00193688"/>
    <w:rsid w:val="001936CD"/>
    <w:rsid w:val="001936DE"/>
    <w:rsid w:val="00193780"/>
    <w:rsid w:val="00193986"/>
    <w:rsid w:val="00193ACC"/>
    <w:rsid w:val="00193B08"/>
    <w:rsid w:val="00193BB9"/>
    <w:rsid w:val="00193DDC"/>
    <w:rsid w:val="00193DE3"/>
    <w:rsid w:val="00193E95"/>
    <w:rsid w:val="00193FE3"/>
    <w:rsid w:val="00194004"/>
    <w:rsid w:val="001940D1"/>
    <w:rsid w:val="0019410A"/>
    <w:rsid w:val="00194171"/>
    <w:rsid w:val="00194305"/>
    <w:rsid w:val="001943CE"/>
    <w:rsid w:val="001943DF"/>
    <w:rsid w:val="001944EA"/>
    <w:rsid w:val="00194551"/>
    <w:rsid w:val="00194570"/>
    <w:rsid w:val="001945DE"/>
    <w:rsid w:val="001946CE"/>
    <w:rsid w:val="00194938"/>
    <w:rsid w:val="00194946"/>
    <w:rsid w:val="00194A15"/>
    <w:rsid w:val="00194B7C"/>
    <w:rsid w:val="00194D46"/>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DE"/>
    <w:rsid w:val="0019681E"/>
    <w:rsid w:val="00196BF4"/>
    <w:rsid w:val="001971D1"/>
    <w:rsid w:val="001972DA"/>
    <w:rsid w:val="001972EF"/>
    <w:rsid w:val="001976AA"/>
    <w:rsid w:val="0019794C"/>
    <w:rsid w:val="00197A30"/>
    <w:rsid w:val="00197C0D"/>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533"/>
    <w:rsid w:val="001A2666"/>
    <w:rsid w:val="001A277D"/>
    <w:rsid w:val="001A27B9"/>
    <w:rsid w:val="001A2EFB"/>
    <w:rsid w:val="001A30CA"/>
    <w:rsid w:val="001A3290"/>
    <w:rsid w:val="001A32B9"/>
    <w:rsid w:val="001A335B"/>
    <w:rsid w:val="001A336C"/>
    <w:rsid w:val="001A337F"/>
    <w:rsid w:val="001A354C"/>
    <w:rsid w:val="001A371C"/>
    <w:rsid w:val="001A38F8"/>
    <w:rsid w:val="001A3B0F"/>
    <w:rsid w:val="001A3E1A"/>
    <w:rsid w:val="001A3FFB"/>
    <w:rsid w:val="001A437B"/>
    <w:rsid w:val="001A4608"/>
    <w:rsid w:val="001A4652"/>
    <w:rsid w:val="001A4788"/>
    <w:rsid w:val="001A49FD"/>
    <w:rsid w:val="001A4F2B"/>
    <w:rsid w:val="001A4F54"/>
    <w:rsid w:val="001A501A"/>
    <w:rsid w:val="001A5076"/>
    <w:rsid w:val="001A5510"/>
    <w:rsid w:val="001A576B"/>
    <w:rsid w:val="001A5B31"/>
    <w:rsid w:val="001A5BB8"/>
    <w:rsid w:val="001A5C7B"/>
    <w:rsid w:val="001A5C7C"/>
    <w:rsid w:val="001A5E19"/>
    <w:rsid w:val="001A5E57"/>
    <w:rsid w:val="001A62FD"/>
    <w:rsid w:val="001A63D8"/>
    <w:rsid w:val="001A659F"/>
    <w:rsid w:val="001A67E3"/>
    <w:rsid w:val="001A683C"/>
    <w:rsid w:val="001A68CC"/>
    <w:rsid w:val="001A68E6"/>
    <w:rsid w:val="001A693B"/>
    <w:rsid w:val="001A6AE0"/>
    <w:rsid w:val="001A6DEB"/>
    <w:rsid w:val="001A7061"/>
    <w:rsid w:val="001A739C"/>
    <w:rsid w:val="001A7560"/>
    <w:rsid w:val="001A758B"/>
    <w:rsid w:val="001A78D5"/>
    <w:rsid w:val="001A7B41"/>
    <w:rsid w:val="001A7E0E"/>
    <w:rsid w:val="001AFEF1"/>
    <w:rsid w:val="001B0108"/>
    <w:rsid w:val="001B01FA"/>
    <w:rsid w:val="001B0230"/>
    <w:rsid w:val="001B0400"/>
    <w:rsid w:val="001B06AE"/>
    <w:rsid w:val="001B0832"/>
    <w:rsid w:val="001B08FB"/>
    <w:rsid w:val="001B0940"/>
    <w:rsid w:val="001B0B14"/>
    <w:rsid w:val="001B0B3F"/>
    <w:rsid w:val="001B0BD1"/>
    <w:rsid w:val="001B0C13"/>
    <w:rsid w:val="001B0CC7"/>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60C8"/>
    <w:rsid w:val="001B6C1A"/>
    <w:rsid w:val="001B6C2A"/>
    <w:rsid w:val="001B6DC7"/>
    <w:rsid w:val="001B6DDF"/>
    <w:rsid w:val="001B6DF1"/>
    <w:rsid w:val="001B6E6D"/>
    <w:rsid w:val="001B6E8B"/>
    <w:rsid w:val="001B6F9F"/>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D43"/>
    <w:rsid w:val="001C4DA7"/>
    <w:rsid w:val="001C4E46"/>
    <w:rsid w:val="001C529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89F"/>
    <w:rsid w:val="001D0966"/>
    <w:rsid w:val="001D0C0A"/>
    <w:rsid w:val="001D0DD1"/>
    <w:rsid w:val="001D114D"/>
    <w:rsid w:val="001D172A"/>
    <w:rsid w:val="001D1845"/>
    <w:rsid w:val="001D1B43"/>
    <w:rsid w:val="001D23AA"/>
    <w:rsid w:val="001D2943"/>
    <w:rsid w:val="001D2C31"/>
    <w:rsid w:val="001D3019"/>
    <w:rsid w:val="001D30C9"/>
    <w:rsid w:val="001D34C4"/>
    <w:rsid w:val="001D3595"/>
    <w:rsid w:val="001D35A4"/>
    <w:rsid w:val="001D364A"/>
    <w:rsid w:val="001D3A5C"/>
    <w:rsid w:val="001D3B3D"/>
    <w:rsid w:val="001D3CBD"/>
    <w:rsid w:val="001D3DCB"/>
    <w:rsid w:val="001D3EDE"/>
    <w:rsid w:val="001D3FC8"/>
    <w:rsid w:val="001D3FCA"/>
    <w:rsid w:val="001D3FFE"/>
    <w:rsid w:val="001D4399"/>
    <w:rsid w:val="001D445B"/>
    <w:rsid w:val="001D4542"/>
    <w:rsid w:val="001D46A0"/>
    <w:rsid w:val="001D48E7"/>
    <w:rsid w:val="001D4A87"/>
    <w:rsid w:val="001D4B9A"/>
    <w:rsid w:val="001D4C94"/>
    <w:rsid w:val="001D4CAA"/>
    <w:rsid w:val="001D4DA0"/>
    <w:rsid w:val="001D4F61"/>
    <w:rsid w:val="001D50C2"/>
    <w:rsid w:val="001D51BA"/>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60D2"/>
    <w:rsid w:val="001E6117"/>
    <w:rsid w:val="001E6191"/>
    <w:rsid w:val="001E6466"/>
    <w:rsid w:val="001E6826"/>
    <w:rsid w:val="001E687C"/>
    <w:rsid w:val="001E6A5D"/>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449"/>
    <w:rsid w:val="001F0658"/>
    <w:rsid w:val="001F073A"/>
    <w:rsid w:val="001F0AE1"/>
    <w:rsid w:val="001F0C29"/>
    <w:rsid w:val="001F0E92"/>
    <w:rsid w:val="001F1477"/>
    <w:rsid w:val="001F1626"/>
    <w:rsid w:val="001F1694"/>
    <w:rsid w:val="001F1762"/>
    <w:rsid w:val="001F1987"/>
    <w:rsid w:val="001F1B04"/>
    <w:rsid w:val="001F1B7E"/>
    <w:rsid w:val="001F1D9E"/>
    <w:rsid w:val="001F201D"/>
    <w:rsid w:val="001F216D"/>
    <w:rsid w:val="001F21BC"/>
    <w:rsid w:val="001F2211"/>
    <w:rsid w:val="001F22D5"/>
    <w:rsid w:val="001F23BD"/>
    <w:rsid w:val="001F2674"/>
    <w:rsid w:val="001F271F"/>
    <w:rsid w:val="001F2B54"/>
    <w:rsid w:val="001F2D18"/>
    <w:rsid w:val="001F2E70"/>
    <w:rsid w:val="001F3159"/>
    <w:rsid w:val="001F3490"/>
    <w:rsid w:val="001F34DA"/>
    <w:rsid w:val="001F358A"/>
    <w:rsid w:val="001F3AFA"/>
    <w:rsid w:val="001F3B0A"/>
    <w:rsid w:val="001F3C3B"/>
    <w:rsid w:val="001F3E12"/>
    <w:rsid w:val="001F3E5B"/>
    <w:rsid w:val="001F400C"/>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5B0"/>
    <w:rsid w:val="001F67AA"/>
    <w:rsid w:val="001F6862"/>
    <w:rsid w:val="001F68CB"/>
    <w:rsid w:val="001F696B"/>
    <w:rsid w:val="001F698D"/>
    <w:rsid w:val="001F6A5E"/>
    <w:rsid w:val="001F6A9E"/>
    <w:rsid w:val="001F6AFD"/>
    <w:rsid w:val="001F6D88"/>
    <w:rsid w:val="001F6FBA"/>
    <w:rsid w:val="001F7005"/>
    <w:rsid w:val="001F7040"/>
    <w:rsid w:val="001F738D"/>
    <w:rsid w:val="001F7429"/>
    <w:rsid w:val="001F7599"/>
    <w:rsid w:val="001F75B3"/>
    <w:rsid w:val="001F75EF"/>
    <w:rsid w:val="001F7659"/>
    <w:rsid w:val="001F776A"/>
    <w:rsid w:val="001F7A92"/>
    <w:rsid w:val="001F7F34"/>
    <w:rsid w:val="00200008"/>
    <w:rsid w:val="0020011F"/>
    <w:rsid w:val="002003AA"/>
    <w:rsid w:val="00200561"/>
    <w:rsid w:val="002006FA"/>
    <w:rsid w:val="00200873"/>
    <w:rsid w:val="002008CE"/>
    <w:rsid w:val="00200B80"/>
    <w:rsid w:val="00200C3F"/>
    <w:rsid w:val="00200F2C"/>
    <w:rsid w:val="00201028"/>
    <w:rsid w:val="002012F7"/>
    <w:rsid w:val="0020184B"/>
    <w:rsid w:val="00201915"/>
    <w:rsid w:val="00201974"/>
    <w:rsid w:val="00201C45"/>
    <w:rsid w:val="00201D37"/>
    <w:rsid w:val="00201D49"/>
    <w:rsid w:val="00201DFA"/>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EF7"/>
    <w:rsid w:val="00214F9A"/>
    <w:rsid w:val="00214FE2"/>
    <w:rsid w:val="002151C1"/>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B05"/>
    <w:rsid w:val="00216B87"/>
    <w:rsid w:val="00216E0A"/>
    <w:rsid w:val="00216F5F"/>
    <w:rsid w:val="0021716B"/>
    <w:rsid w:val="002172F9"/>
    <w:rsid w:val="00217540"/>
    <w:rsid w:val="0021754C"/>
    <w:rsid w:val="002177B9"/>
    <w:rsid w:val="00217919"/>
    <w:rsid w:val="00217CB6"/>
    <w:rsid w:val="00217FCB"/>
    <w:rsid w:val="00217FEB"/>
    <w:rsid w:val="00220019"/>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C1"/>
    <w:rsid w:val="00223E02"/>
    <w:rsid w:val="00223E3E"/>
    <w:rsid w:val="00224149"/>
    <w:rsid w:val="00224280"/>
    <w:rsid w:val="00224360"/>
    <w:rsid w:val="002244D9"/>
    <w:rsid w:val="002245C7"/>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75D4"/>
    <w:rsid w:val="00227710"/>
    <w:rsid w:val="00227893"/>
    <w:rsid w:val="00227A91"/>
    <w:rsid w:val="00227BBC"/>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8E"/>
    <w:rsid w:val="00233312"/>
    <w:rsid w:val="00233403"/>
    <w:rsid w:val="00233440"/>
    <w:rsid w:val="00233889"/>
    <w:rsid w:val="00233D0E"/>
    <w:rsid w:val="00233E64"/>
    <w:rsid w:val="00234043"/>
    <w:rsid w:val="002341D8"/>
    <w:rsid w:val="00234493"/>
    <w:rsid w:val="002345CD"/>
    <w:rsid w:val="002345D7"/>
    <w:rsid w:val="002347A0"/>
    <w:rsid w:val="002349C4"/>
    <w:rsid w:val="00234A7B"/>
    <w:rsid w:val="00234E13"/>
    <w:rsid w:val="0023528E"/>
    <w:rsid w:val="0023538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103"/>
    <w:rsid w:val="00237255"/>
    <w:rsid w:val="002372CB"/>
    <w:rsid w:val="002375C5"/>
    <w:rsid w:val="002375D2"/>
    <w:rsid w:val="0023765A"/>
    <w:rsid w:val="00237750"/>
    <w:rsid w:val="00237921"/>
    <w:rsid w:val="00237B2B"/>
    <w:rsid w:val="00237BA0"/>
    <w:rsid w:val="00237BBB"/>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B9"/>
    <w:rsid w:val="00244C6D"/>
    <w:rsid w:val="00244CEB"/>
    <w:rsid w:val="00244D28"/>
    <w:rsid w:val="00244D80"/>
    <w:rsid w:val="00244F08"/>
    <w:rsid w:val="002452E8"/>
    <w:rsid w:val="00245622"/>
    <w:rsid w:val="00245689"/>
    <w:rsid w:val="00245720"/>
    <w:rsid w:val="0024592D"/>
    <w:rsid w:val="00245A6F"/>
    <w:rsid w:val="00245A83"/>
    <w:rsid w:val="00245B05"/>
    <w:rsid w:val="00245B0F"/>
    <w:rsid w:val="00245C37"/>
    <w:rsid w:val="00245E5F"/>
    <w:rsid w:val="00245FD5"/>
    <w:rsid w:val="002460FF"/>
    <w:rsid w:val="00246116"/>
    <w:rsid w:val="0024624C"/>
    <w:rsid w:val="0024672A"/>
    <w:rsid w:val="00246CED"/>
    <w:rsid w:val="00246DD6"/>
    <w:rsid w:val="00246FED"/>
    <w:rsid w:val="00247049"/>
    <w:rsid w:val="002473EA"/>
    <w:rsid w:val="00247672"/>
    <w:rsid w:val="002476B1"/>
    <w:rsid w:val="002477DE"/>
    <w:rsid w:val="002477DF"/>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6A"/>
    <w:rsid w:val="002512DB"/>
    <w:rsid w:val="0025167D"/>
    <w:rsid w:val="002517D1"/>
    <w:rsid w:val="002518AE"/>
    <w:rsid w:val="00251AD6"/>
    <w:rsid w:val="00251E41"/>
    <w:rsid w:val="00251E73"/>
    <w:rsid w:val="00251F88"/>
    <w:rsid w:val="00252136"/>
    <w:rsid w:val="00252386"/>
    <w:rsid w:val="002524D7"/>
    <w:rsid w:val="002527B3"/>
    <w:rsid w:val="00252816"/>
    <w:rsid w:val="00252C17"/>
    <w:rsid w:val="00252E79"/>
    <w:rsid w:val="00252F04"/>
    <w:rsid w:val="0025305F"/>
    <w:rsid w:val="0025307F"/>
    <w:rsid w:val="00253328"/>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C1"/>
    <w:rsid w:val="00257192"/>
    <w:rsid w:val="002572EB"/>
    <w:rsid w:val="002572F0"/>
    <w:rsid w:val="002574F9"/>
    <w:rsid w:val="00257516"/>
    <w:rsid w:val="00257781"/>
    <w:rsid w:val="0025795E"/>
    <w:rsid w:val="00257B63"/>
    <w:rsid w:val="00257EDD"/>
    <w:rsid w:val="00257F4D"/>
    <w:rsid w:val="00260070"/>
    <w:rsid w:val="002601B2"/>
    <w:rsid w:val="002601EC"/>
    <w:rsid w:val="00260393"/>
    <w:rsid w:val="00260A40"/>
    <w:rsid w:val="00260A4E"/>
    <w:rsid w:val="00260AD4"/>
    <w:rsid w:val="00260AD5"/>
    <w:rsid w:val="00260AEE"/>
    <w:rsid w:val="00260B7C"/>
    <w:rsid w:val="00260D7F"/>
    <w:rsid w:val="0026136E"/>
    <w:rsid w:val="00261688"/>
    <w:rsid w:val="00261730"/>
    <w:rsid w:val="002618F0"/>
    <w:rsid w:val="00262058"/>
    <w:rsid w:val="002621A6"/>
    <w:rsid w:val="002622ED"/>
    <w:rsid w:val="0026241F"/>
    <w:rsid w:val="0026242D"/>
    <w:rsid w:val="0026246A"/>
    <w:rsid w:val="00262661"/>
    <w:rsid w:val="0026298F"/>
    <w:rsid w:val="00262995"/>
    <w:rsid w:val="002629DE"/>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4023"/>
    <w:rsid w:val="002640BA"/>
    <w:rsid w:val="0026442E"/>
    <w:rsid w:val="002644EC"/>
    <w:rsid w:val="00264C65"/>
    <w:rsid w:val="00264CF2"/>
    <w:rsid w:val="00264DF3"/>
    <w:rsid w:val="0026503E"/>
    <w:rsid w:val="00265268"/>
    <w:rsid w:val="00265676"/>
    <w:rsid w:val="002658AF"/>
    <w:rsid w:val="002659DA"/>
    <w:rsid w:val="00265BE3"/>
    <w:rsid w:val="00265CC4"/>
    <w:rsid w:val="00265E57"/>
    <w:rsid w:val="0026605A"/>
    <w:rsid w:val="0026618B"/>
    <w:rsid w:val="0026628B"/>
    <w:rsid w:val="00266439"/>
    <w:rsid w:val="002664A3"/>
    <w:rsid w:val="0026663F"/>
    <w:rsid w:val="002667A8"/>
    <w:rsid w:val="0026697E"/>
    <w:rsid w:val="00266B10"/>
    <w:rsid w:val="00266BEE"/>
    <w:rsid w:val="00266D8D"/>
    <w:rsid w:val="00266E50"/>
    <w:rsid w:val="00266F45"/>
    <w:rsid w:val="00267587"/>
    <w:rsid w:val="002675C8"/>
    <w:rsid w:val="00267675"/>
    <w:rsid w:val="00267760"/>
    <w:rsid w:val="00267BD2"/>
    <w:rsid w:val="00267E32"/>
    <w:rsid w:val="00267E80"/>
    <w:rsid w:val="00270031"/>
    <w:rsid w:val="0027047B"/>
    <w:rsid w:val="002705B0"/>
    <w:rsid w:val="00270778"/>
    <w:rsid w:val="00270ABB"/>
    <w:rsid w:val="00270AF7"/>
    <w:rsid w:val="00270B50"/>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BD"/>
    <w:rsid w:val="00272CF8"/>
    <w:rsid w:val="00272F97"/>
    <w:rsid w:val="002730B5"/>
    <w:rsid w:val="00273126"/>
    <w:rsid w:val="00273177"/>
    <w:rsid w:val="002731D9"/>
    <w:rsid w:val="00273256"/>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994"/>
    <w:rsid w:val="002759A2"/>
    <w:rsid w:val="00275ECF"/>
    <w:rsid w:val="00275F1B"/>
    <w:rsid w:val="002763E9"/>
    <w:rsid w:val="00276431"/>
    <w:rsid w:val="002764AD"/>
    <w:rsid w:val="00276736"/>
    <w:rsid w:val="00276ACB"/>
    <w:rsid w:val="00276CC7"/>
    <w:rsid w:val="00276D9A"/>
    <w:rsid w:val="00276E3C"/>
    <w:rsid w:val="00276F4E"/>
    <w:rsid w:val="0027773D"/>
    <w:rsid w:val="002778BD"/>
    <w:rsid w:val="002779AB"/>
    <w:rsid w:val="00277B5E"/>
    <w:rsid w:val="00277D3A"/>
    <w:rsid w:val="00277EFF"/>
    <w:rsid w:val="002800F7"/>
    <w:rsid w:val="002801E6"/>
    <w:rsid w:val="0028025D"/>
    <w:rsid w:val="00280323"/>
    <w:rsid w:val="00280421"/>
    <w:rsid w:val="002805FD"/>
    <w:rsid w:val="002806A8"/>
    <w:rsid w:val="002809FA"/>
    <w:rsid w:val="00280AF5"/>
    <w:rsid w:val="00280CF9"/>
    <w:rsid w:val="002811B0"/>
    <w:rsid w:val="0028124C"/>
    <w:rsid w:val="0028139F"/>
    <w:rsid w:val="00281431"/>
    <w:rsid w:val="002815FA"/>
    <w:rsid w:val="002819AC"/>
    <w:rsid w:val="00281A06"/>
    <w:rsid w:val="00281A9A"/>
    <w:rsid w:val="00281E99"/>
    <w:rsid w:val="00282146"/>
    <w:rsid w:val="00282224"/>
    <w:rsid w:val="00282443"/>
    <w:rsid w:val="002824C2"/>
    <w:rsid w:val="00282773"/>
    <w:rsid w:val="002828AF"/>
    <w:rsid w:val="00282975"/>
    <w:rsid w:val="00282AB3"/>
    <w:rsid w:val="00282C63"/>
    <w:rsid w:val="00282EBF"/>
    <w:rsid w:val="00282FF0"/>
    <w:rsid w:val="00283077"/>
    <w:rsid w:val="00283582"/>
    <w:rsid w:val="0028358A"/>
    <w:rsid w:val="0028368B"/>
    <w:rsid w:val="002837C2"/>
    <w:rsid w:val="00283873"/>
    <w:rsid w:val="00283917"/>
    <w:rsid w:val="00283D10"/>
    <w:rsid w:val="0028403A"/>
    <w:rsid w:val="002844D6"/>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E6A"/>
    <w:rsid w:val="00287173"/>
    <w:rsid w:val="0028717C"/>
    <w:rsid w:val="002871DF"/>
    <w:rsid w:val="0028723C"/>
    <w:rsid w:val="0028726E"/>
    <w:rsid w:val="00287552"/>
    <w:rsid w:val="0028755B"/>
    <w:rsid w:val="0028761C"/>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D2F"/>
    <w:rsid w:val="00291F11"/>
    <w:rsid w:val="00291FDE"/>
    <w:rsid w:val="002922E0"/>
    <w:rsid w:val="00292399"/>
    <w:rsid w:val="00292787"/>
    <w:rsid w:val="00292AB5"/>
    <w:rsid w:val="00292CAC"/>
    <w:rsid w:val="00292D83"/>
    <w:rsid w:val="00292E91"/>
    <w:rsid w:val="0029313B"/>
    <w:rsid w:val="002933E9"/>
    <w:rsid w:val="002939B8"/>
    <w:rsid w:val="00293AB0"/>
    <w:rsid w:val="00293B0B"/>
    <w:rsid w:val="00293BE3"/>
    <w:rsid w:val="00293F99"/>
    <w:rsid w:val="0029410B"/>
    <w:rsid w:val="002941AC"/>
    <w:rsid w:val="00294445"/>
    <w:rsid w:val="002945DD"/>
    <w:rsid w:val="0029495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A1"/>
    <w:rsid w:val="00297926"/>
    <w:rsid w:val="00297D17"/>
    <w:rsid w:val="002A00E1"/>
    <w:rsid w:val="002A02C9"/>
    <w:rsid w:val="002A0304"/>
    <w:rsid w:val="002A03B3"/>
    <w:rsid w:val="002A04A3"/>
    <w:rsid w:val="002A08F0"/>
    <w:rsid w:val="002A0C70"/>
    <w:rsid w:val="002A1062"/>
    <w:rsid w:val="002A119E"/>
    <w:rsid w:val="002A1635"/>
    <w:rsid w:val="002A181E"/>
    <w:rsid w:val="002A1B9B"/>
    <w:rsid w:val="002A1F32"/>
    <w:rsid w:val="002A2012"/>
    <w:rsid w:val="002A215A"/>
    <w:rsid w:val="002A2203"/>
    <w:rsid w:val="002A2332"/>
    <w:rsid w:val="002A2413"/>
    <w:rsid w:val="002A2596"/>
    <w:rsid w:val="002A285E"/>
    <w:rsid w:val="002A2A13"/>
    <w:rsid w:val="002A2A68"/>
    <w:rsid w:val="002A2B23"/>
    <w:rsid w:val="002A2F5E"/>
    <w:rsid w:val="002A352A"/>
    <w:rsid w:val="002A363E"/>
    <w:rsid w:val="002A3777"/>
    <w:rsid w:val="002A3B6A"/>
    <w:rsid w:val="002A3D9E"/>
    <w:rsid w:val="002A3E9E"/>
    <w:rsid w:val="002A413A"/>
    <w:rsid w:val="002A422F"/>
    <w:rsid w:val="002A44C4"/>
    <w:rsid w:val="002A45DC"/>
    <w:rsid w:val="002A4B7B"/>
    <w:rsid w:val="002A4CD1"/>
    <w:rsid w:val="002A528D"/>
    <w:rsid w:val="002A54CD"/>
    <w:rsid w:val="002A57EF"/>
    <w:rsid w:val="002A5874"/>
    <w:rsid w:val="002A5BCF"/>
    <w:rsid w:val="002A5BE6"/>
    <w:rsid w:val="002A5CFE"/>
    <w:rsid w:val="002A5D6C"/>
    <w:rsid w:val="002A5EB5"/>
    <w:rsid w:val="002A5F4C"/>
    <w:rsid w:val="002A607D"/>
    <w:rsid w:val="002A6484"/>
    <w:rsid w:val="002A666D"/>
    <w:rsid w:val="002A67C4"/>
    <w:rsid w:val="002A6A06"/>
    <w:rsid w:val="002A6A67"/>
    <w:rsid w:val="002A6B2E"/>
    <w:rsid w:val="002A6E1A"/>
    <w:rsid w:val="002A6F03"/>
    <w:rsid w:val="002A7019"/>
    <w:rsid w:val="002A74FB"/>
    <w:rsid w:val="002A77B9"/>
    <w:rsid w:val="002A788A"/>
    <w:rsid w:val="002A7945"/>
    <w:rsid w:val="002A7BAC"/>
    <w:rsid w:val="002B002F"/>
    <w:rsid w:val="002B0246"/>
    <w:rsid w:val="002B06E8"/>
    <w:rsid w:val="002B132E"/>
    <w:rsid w:val="002B13F1"/>
    <w:rsid w:val="002B1499"/>
    <w:rsid w:val="002B16F3"/>
    <w:rsid w:val="002B180E"/>
    <w:rsid w:val="002B18B3"/>
    <w:rsid w:val="002B216F"/>
    <w:rsid w:val="002B23CB"/>
    <w:rsid w:val="002B2484"/>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E2B"/>
    <w:rsid w:val="002B4F8F"/>
    <w:rsid w:val="002B4FDF"/>
    <w:rsid w:val="002B5075"/>
    <w:rsid w:val="002B551E"/>
    <w:rsid w:val="002B5595"/>
    <w:rsid w:val="002B5693"/>
    <w:rsid w:val="002B5946"/>
    <w:rsid w:val="002B5B98"/>
    <w:rsid w:val="002B5C31"/>
    <w:rsid w:val="002B5F5F"/>
    <w:rsid w:val="002B6201"/>
    <w:rsid w:val="002B647F"/>
    <w:rsid w:val="002B6556"/>
    <w:rsid w:val="002B65FE"/>
    <w:rsid w:val="002B661D"/>
    <w:rsid w:val="002B6A58"/>
    <w:rsid w:val="002B6C46"/>
    <w:rsid w:val="002B6C64"/>
    <w:rsid w:val="002B6EE0"/>
    <w:rsid w:val="002B705B"/>
    <w:rsid w:val="002B7446"/>
    <w:rsid w:val="002B751F"/>
    <w:rsid w:val="002B77F1"/>
    <w:rsid w:val="002B7806"/>
    <w:rsid w:val="002B7DB3"/>
    <w:rsid w:val="002B7E6C"/>
    <w:rsid w:val="002C029B"/>
    <w:rsid w:val="002C032D"/>
    <w:rsid w:val="002C03F1"/>
    <w:rsid w:val="002C052F"/>
    <w:rsid w:val="002C07FD"/>
    <w:rsid w:val="002C0C4B"/>
    <w:rsid w:val="002C0CDF"/>
    <w:rsid w:val="002C0FBD"/>
    <w:rsid w:val="002C1064"/>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EA5"/>
    <w:rsid w:val="002C41E4"/>
    <w:rsid w:val="002C422F"/>
    <w:rsid w:val="002C45D9"/>
    <w:rsid w:val="002C4647"/>
    <w:rsid w:val="002C47AD"/>
    <w:rsid w:val="002C4E55"/>
    <w:rsid w:val="002C4FCB"/>
    <w:rsid w:val="002C53B1"/>
    <w:rsid w:val="002C5510"/>
    <w:rsid w:val="002C55BD"/>
    <w:rsid w:val="002C5686"/>
    <w:rsid w:val="002C6009"/>
    <w:rsid w:val="002C6034"/>
    <w:rsid w:val="002C6141"/>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F26"/>
    <w:rsid w:val="002D12DB"/>
    <w:rsid w:val="002D141B"/>
    <w:rsid w:val="002D17C5"/>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679"/>
    <w:rsid w:val="002D67A8"/>
    <w:rsid w:val="002D684F"/>
    <w:rsid w:val="002D6892"/>
    <w:rsid w:val="002D68C2"/>
    <w:rsid w:val="002D6964"/>
    <w:rsid w:val="002D6989"/>
    <w:rsid w:val="002D6BE1"/>
    <w:rsid w:val="002D6C51"/>
    <w:rsid w:val="002D6F7E"/>
    <w:rsid w:val="002D719C"/>
    <w:rsid w:val="002D75C6"/>
    <w:rsid w:val="002D7C86"/>
    <w:rsid w:val="002E03A3"/>
    <w:rsid w:val="002E0692"/>
    <w:rsid w:val="002E0748"/>
    <w:rsid w:val="002E0C7D"/>
    <w:rsid w:val="002E0CD8"/>
    <w:rsid w:val="002E0F4F"/>
    <w:rsid w:val="002E1069"/>
    <w:rsid w:val="002E10AD"/>
    <w:rsid w:val="002E11EF"/>
    <w:rsid w:val="002E1322"/>
    <w:rsid w:val="002E139D"/>
    <w:rsid w:val="002E1446"/>
    <w:rsid w:val="002E152D"/>
    <w:rsid w:val="002E17E1"/>
    <w:rsid w:val="002E19AE"/>
    <w:rsid w:val="002E1B2C"/>
    <w:rsid w:val="002E1BCF"/>
    <w:rsid w:val="002E1D74"/>
    <w:rsid w:val="002E220B"/>
    <w:rsid w:val="002E2371"/>
    <w:rsid w:val="002E26F7"/>
    <w:rsid w:val="002E2824"/>
    <w:rsid w:val="002E2943"/>
    <w:rsid w:val="002E2B74"/>
    <w:rsid w:val="002E2BEE"/>
    <w:rsid w:val="002E2C34"/>
    <w:rsid w:val="002E2CF1"/>
    <w:rsid w:val="002E2DF2"/>
    <w:rsid w:val="002E2EA1"/>
    <w:rsid w:val="002E3112"/>
    <w:rsid w:val="002E33CB"/>
    <w:rsid w:val="002E34AF"/>
    <w:rsid w:val="002E37A3"/>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78"/>
    <w:rsid w:val="002E62D2"/>
    <w:rsid w:val="002E663F"/>
    <w:rsid w:val="002E666E"/>
    <w:rsid w:val="002E6BD0"/>
    <w:rsid w:val="002E6C31"/>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4FF"/>
    <w:rsid w:val="002F3529"/>
    <w:rsid w:val="002F352D"/>
    <w:rsid w:val="002F3780"/>
    <w:rsid w:val="002F38D7"/>
    <w:rsid w:val="002F39FF"/>
    <w:rsid w:val="002F3BC1"/>
    <w:rsid w:val="002F3DCA"/>
    <w:rsid w:val="002F3E82"/>
    <w:rsid w:val="002F3FE3"/>
    <w:rsid w:val="002F42B2"/>
    <w:rsid w:val="002F44A3"/>
    <w:rsid w:val="002F46CE"/>
    <w:rsid w:val="002F47DB"/>
    <w:rsid w:val="002F4B75"/>
    <w:rsid w:val="002F52A6"/>
    <w:rsid w:val="002F5691"/>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2DA"/>
    <w:rsid w:val="002F747D"/>
    <w:rsid w:val="002F7600"/>
    <w:rsid w:val="002F76B1"/>
    <w:rsid w:val="002F7D66"/>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BF1"/>
    <w:rsid w:val="00302229"/>
    <w:rsid w:val="003023F5"/>
    <w:rsid w:val="00302572"/>
    <w:rsid w:val="0030277E"/>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CD9"/>
    <w:rsid w:val="0030404B"/>
    <w:rsid w:val="003040E3"/>
    <w:rsid w:val="003041DB"/>
    <w:rsid w:val="00304210"/>
    <w:rsid w:val="003043C3"/>
    <w:rsid w:val="0030440A"/>
    <w:rsid w:val="00304575"/>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37E"/>
    <w:rsid w:val="003104DE"/>
    <w:rsid w:val="003105C7"/>
    <w:rsid w:val="003107EB"/>
    <w:rsid w:val="003108B9"/>
    <w:rsid w:val="00310C4F"/>
    <w:rsid w:val="00310C66"/>
    <w:rsid w:val="00310CCB"/>
    <w:rsid w:val="00310D8F"/>
    <w:rsid w:val="00310E66"/>
    <w:rsid w:val="0031108B"/>
    <w:rsid w:val="003112C0"/>
    <w:rsid w:val="00311447"/>
    <w:rsid w:val="003116CB"/>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96"/>
    <w:rsid w:val="003141D0"/>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E57"/>
    <w:rsid w:val="00315ED5"/>
    <w:rsid w:val="00315F40"/>
    <w:rsid w:val="00316299"/>
    <w:rsid w:val="00316374"/>
    <w:rsid w:val="00316394"/>
    <w:rsid w:val="003163D1"/>
    <w:rsid w:val="0031646B"/>
    <w:rsid w:val="00316757"/>
    <w:rsid w:val="003168BC"/>
    <w:rsid w:val="00316947"/>
    <w:rsid w:val="00316A81"/>
    <w:rsid w:val="00316C1B"/>
    <w:rsid w:val="00316ED7"/>
    <w:rsid w:val="00316F9A"/>
    <w:rsid w:val="00316FB1"/>
    <w:rsid w:val="003170A3"/>
    <w:rsid w:val="003173A2"/>
    <w:rsid w:val="00317581"/>
    <w:rsid w:val="003175E1"/>
    <w:rsid w:val="00317771"/>
    <w:rsid w:val="00317896"/>
    <w:rsid w:val="003179E4"/>
    <w:rsid w:val="00317BB5"/>
    <w:rsid w:val="00317C81"/>
    <w:rsid w:val="00317D7C"/>
    <w:rsid w:val="00317EB0"/>
    <w:rsid w:val="00317FCF"/>
    <w:rsid w:val="00317FDC"/>
    <w:rsid w:val="00320224"/>
    <w:rsid w:val="00320299"/>
    <w:rsid w:val="0032036C"/>
    <w:rsid w:val="00320631"/>
    <w:rsid w:val="003208A7"/>
    <w:rsid w:val="003209A3"/>
    <w:rsid w:val="00320A18"/>
    <w:rsid w:val="00320DBE"/>
    <w:rsid w:val="00321154"/>
    <w:rsid w:val="003211B0"/>
    <w:rsid w:val="00321248"/>
    <w:rsid w:val="00321252"/>
    <w:rsid w:val="003218B1"/>
    <w:rsid w:val="00321B2C"/>
    <w:rsid w:val="00321EDA"/>
    <w:rsid w:val="00321F01"/>
    <w:rsid w:val="003220F6"/>
    <w:rsid w:val="00322356"/>
    <w:rsid w:val="00322490"/>
    <w:rsid w:val="003224AA"/>
    <w:rsid w:val="003224E7"/>
    <w:rsid w:val="00322730"/>
    <w:rsid w:val="00322C81"/>
    <w:rsid w:val="00322CE5"/>
    <w:rsid w:val="00322D16"/>
    <w:rsid w:val="00322D6C"/>
    <w:rsid w:val="00322E34"/>
    <w:rsid w:val="00323016"/>
    <w:rsid w:val="003234D9"/>
    <w:rsid w:val="003235BE"/>
    <w:rsid w:val="003236CF"/>
    <w:rsid w:val="0032372C"/>
    <w:rsid w:val="003237E6"/>
    <w:rsid w:val="0032386F"/>
    <w:rsid w:val="0032389B"/>
    <w:rsid w:val="00323AC5"/>
    <w:rsid w:val="00323BE0"/>
    <w:rsid w:val="00323C82"/>
    <w:rsid w:val="00323D23"/>
    <w:rsid w:val="00323D73"/>
    <w:rsid w:val="003240C9"/>
    <w:rsid w:val="00324161"/>
    <w:rsid w:val="0032431A"/>
    <w:rsid w:val="00324628"/>
    <w:rsid w:val="0032462D"/>
    <w:rsid w:val="00324842"/>
    <w:rsid w:val="003248C0"/>
    <w:rsid w:val="00324A77"/>
    <w:rsid w:val="00324BCB"/>
    <w:rsid w:val="00324BD7"/>
    <w:rsid w:val="00324C76"/>
    <w:rsid w:val="00324E2A"/>
    <w:rsid w:val="00324F0A"/>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91"/>
    <w:rsid w:val="003317B8"/>
    <w:rsid w:val="00331C77"/>
    <w:rsid w:val="00331D34"/>
    <w:rsid w:val="00331DB6"/>
    <w:rsid w:val="00331F96"/>
    <w:rsid w:val="003321C6"/>
    <w:rsid w:val="0033220D"/>
    <w:rsid w:val="0033228F"/>
    <w:rsid w:val="003329AB"/>
    <w:rsid w:val="00332A2E"/>
    <w:rsid w:val="00332B55"/>
    <w:rsid w:val="00332C88"/>
    <w:rsid w:val="0033324A"/>
    <w:rsid w:val="00333559"/>
    <w:rsid w:val="003336B9"/>
    <w:rsid w:val="00333865"/>
    <w:rsid w:val="00333A5F"/>
    <w:rsid w:val="00333A72"/>
    <w:rsid w:val="00333B19"/>
    <w:rsid w:val="00333B60"/>
    <w:rsid w:val="00333DB5"/>
    <w:rsid w:val="00333F65"/>
    <w:rsid w:val="00334051"/>
    <w:rsid w:val="0033409E"/>
    <w:rsid w:val="0033413C"/>
    <w:rsid w:val="003342E1"/>
    <w:rsid w:val="003346D8"/>
    <w:rsid w:val="0033476C"/>
    <w:rsid w:val="0033491D"/>
    <w:rsid w:val="00334A3E"/>
    <w:rsid w:val="00334AA9"/>
    <w:rsid w:val="00334BFA"/>
    <w:rsid w:val="00334E3F"/>
    <w:rsid w:val="00334F15"/>
    <w:rsid w:val="003353D9"/>
    <w:rsid w:val="003355A2"/>
    <w:rsid w:val="00335886"/>
    <w:rsid w:val="00335AD8"/>
    <w:rsid w:val="00335EA8"/>
    <w:rsid w:val="0033615E"/>
    <w:rsid w:val="003361A7"/>
    <w:rsid w:val="00336343"/>
    <w:rsid w:val="003363DD"/>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48"/>
    <w:rsid w:val="00345B71"/>
    <w:rsid w:val="00345DDD"/>
    <w:rsid w:val="00345E68"/>
    <w:rsid w:val="00345FAE"/>
    <w:rsid w:val="0034611E"/>
    <w:rsid w:val="0034642A"/>
    <w:rsid w:val="00346465"/>
    <w:rsid w:val="00346584"/>
    <w:rsid w:val="0034667C"/>
    <w:rsid w:val="00346799"/>
    <w:rsid w:val="003469E2"/>
    <w:rsid w:val="00346B82"/>
    <w:rsid w:val="00346DBD"/>
    <w:rsid w:val="00346FED"/>
    <w:rsid w:val="00347281"/>
    <w:rsid w:val="003475A3"/>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1019"/>
    <w:rsid w:val="003510B0"/>
    <w:rsid w:val="003511C5"/>
    <w:rsid w:val="00351276"/>
    <w:rsid w:val="003512DA"/>
    <w:rsid w:val="0035165D"/>
    <w:rsid w:val="0035172F"/>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F49"/>
    <w:rsid w:val="0035342B"/>
    <w:rsid w:val="00353869"/>
    <w:rsid w:val="0035388C"/>
    <w:rsid w:val="00353B12"/>
    <w:rsid w:val="00353FFE"/>
    <w:rsid w:val="0035443D"/>
    <w:rsid w:val="003544BB"/>
    <w:rsid w:val="0035497D"/>
    <w:rsid w:val="003549E2"/>
    <w:rsid w:val="00354A0B"/>
    <w:rsid w:val="00354AA2"/>
    <w:rsid w:val="00354BA5"/>
    <w:rsid w:val="00354FEE"/>
    <w:rsid w:val="003550F9"/>
    <w:rsid w:val="00355493"/>
    <w:rsid w:val="00355611"/>
    <w:rsid w:val="00355B90"/>
    <w:rsid w:val="00355C20"/>
    <w:rsid w:val="0035605B"/>
    <w:rsid w:val="003561EF"/>
    <w:rsid w:val="00356275"/>
    <w:rsid w:val="00356435"/>
    <w:rsid w:val="00356437"/>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694"/>
    <w:rsid w:val="00360821"/>
    <w:rsid w:val="0036099D"/>
    <w:rsid w:val="00360D8D"/>
    <w:rsid w:val="00360EDA"/>
    <w:rsid w:val="00360F11"/>
    <w:rsid w:val="003610D8"/>
    <w:rsid w:val="00361131"/>
    <w:rsid w:val="00361268"/>
    <w:rsid w:val="00361412"/>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43F"/>
    <w:rsid w:val="003637CE"/>
    <w:rsid w:val="00363849"/>
    <w:rsid w:val="003638AC"/>
    <w:rsid w:val="003639DC"/>
    <w:rsid w:val="00363A3B"/>
    <w:rsid w:val="00363ADB"/>
    <w:rsid w:val="00363B2C"/>
    <w:rsid w:val="0036402E"/>
    <w:rsid w:val="003642A6"/>
    <w:rsid w:val="0036458D"/>
    <w:rsid w:val="00364724"/>
    <w:rsid w:val="00364763"/>
    <w:rsid w:val="003649D6"/>
    <w:rsid w:val="00364A2B"/>
    <w:rsid w:val="00364AAE"/>
    <w:rsid w:val="00364ACE"/>
    <w:rsid w:val="003656E7"/>
    <w:rsid w:val="00365721"/>
    <w:rsid w:val="00365803"/>
    <w:rsid w:val="00365811"/>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75"/>
    <w:rsid w:val="0037021F"/>
    <w:rsid w:val="0037049E"/>
    <w:rsid w:val="0037069D"/>
    <w:rsid w:val="00370B63"/>
    <w:rsid w:val="00370FC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6EB"/>
    <w:rsid w:val="0037270D"/>
    <w:rsid w:val="00372CD3"/>
    <w:rsid w:val="00372D80"/>
    <w:rsid w:val="00372E3F"/>
    <w:rsid w:val="003731C8"/>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AFD"/>
    <w:rsid w:val="0037549A"/>
    <w:rsid w:val="003754E6"/>
    <w:rsid w:val="00375530"/>
    <w:rsid w:val="003756C3"/>
    <w:rsid w:val="003757A1"/>
    <w:rsid w:val="003759C2"/>
    <w:rsid w:val="003759D8"/>
    <w:rsid w:val="00375D09"/>
    <w:rsid w:val="003762DC"/>
    <w:rsid w:val="003763C5"/>
    <w:rsid w:val="00376A94"/>
    <w:rsid w:val="00376BA7"/>
    <w:rsid w:val="00376C81"/>
    <w:rsid w:val="00376EB0"/>
    <w:rsid w:val="00376F92"/>
    <w:rsid w:val="0037700D"/>
    <w:rsid w:val="003770CB"/>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1277"/>
    <w:rsid w:val="00381291"/>
    <w:rsid w:val="00381464"/>
    <w:rsid w:val="003814FB"/>
    <w:rsid w:val="0038165E"/>
    <w:rsid w:val="0038184F"/>
    <w:rsid w:val="003818DC"/>
    <w:rsid w:val="0038192A"/>
    <w:rsid w:val="00381953"/>
    <w:rsid w:val="00381999"/>
    <w:rsid w:val="00382071"/>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E"/>
    <w:rsid w:val="003835AC"/>
    <w:rsid w:val="00383658"/>
    <w:rsid w:val="00383926"/>
    <w:rsid w:val="003839E9"/>
    <w:rsid w:val="00383E2B"/>
    <w:rsid w:val="0038412E"/>
    <w:rsid w:val="0038430D"/>
    <w:rsid w:val="00384589"/>
    <w:rsid w:val="0038489F"/>
    <w:rsid w:val="00384F33"/>
    <w:rsid w:val="00385333"/>
    <w:rsid w:val="003853BC"/>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FD2"/>
    <w:rsid w:val="00393124"/>
    <w:rsid w:val="00393355"/>
    <w:rsid w:val="00393446"/>
    <w:rsid w:val="003934DF"/>
    <w:rsid w:val="003935B0"/>
    <w:rsid w:val="00393660"/>
    <w:rsid w:val="00393793"/>
    <w:rsid w:val="00393998"/>
    <w:rsid w:val="00393BC0"/>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76"/>
    <w:rsid w:val="003960A6"/>
    <w:rsid w:val="003960BA"/>
    <w:rsid w:val="003963B3"/>
    <w:rsid w:val="0039656C"/>
    <w:rsid w:val="00396EFF"/>
    <w:rsid w:val="00396FFD"/>
    <w:rsid w:val="003971F3"/>
    <w:rsid w:val="0039723A"/>
    <w:rsid w:val="00397440"/>
    <w:rsid w:val="0039747B"/>
    <w:rsid w:val="00397679"/>
    <w:rsid w:val="003977A3"/>
    <w:rsid w:val="0039792A"/>
    <w:rsid w:val="00397AB6"/>
    <w:rsid w:val="00397ACA"/>
    <w:rsid w:val="00397BE5"/>
    <w:rsid w:val="003A00B9"/>
    <w:rsid w:val="003A00F5"/>
    <w:rsid w:val="003A03CA"/>
    <w:rsid w:val="003A044B"/>
    <w:rsid w:val="003A04A4"/>
    <w:rsid w:val="003A05C5"/>
    <w:rsid w:val="003A05F5"/>
    <w:rsid w:val="003A067E"/>
    <w:rsid w:val="003A0841"/>
    <w:rsid w:val="003A086E"/>
    <w:rsid w:val="003A087F"/>
    <w:rsid w:val="003A09A4"/>
    <w:rsid w:val="003A09F7"/>
    <w:rsid w:val="003A0A23"/>
    <w:rsid w:val="003A0AE8"/>
    <w:rsid w:val="003A0B64"/>
    <w:rsid w:val="003A10C3"/>
    <w:rsid w:val="003A1168"/>
    <w:rsid w:val="003A116D"/>
    <w:rsid w:val="003A1501"/>
    <w:rsid w:val="003A1842"/>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E5"/>
    <w:rsid w:val="003A3F3C"/>
    <w:rsid w:val="003A4047"/>
    <w:rsid w:val="003A404A"/>
    <w:rsid w:val="003A43CB"/>
    <w:rsid w:val="003A45D2"/>
    <w:rsid w:val="003A45E4"/>
    <w:rsid w:val="003A495D"/>
    <w:rsid w:val="003A4A40"/>
    <w:rsid w:val="003A4AE2"/>
    <w:rsid w:val="003A4C15"/>
    <w:rsid w:val="003A4C7C"/>
    <w:rsid w:val="003A4FC8"/>
    <w:rsid w:val="003A5100"/>
    <w:rsid w:val="003A518E"/>
    <w:rsid w:val="003A54D9"/>
    <w:rsid w:val="003A5595"/>
    <w:rsid w:val="003A5611"/>
    <w:rsid w:val="003A56B4"/>
    <w:rsid w:val="003A56CC"/>
    <w:rsid w:val="003A5748"/>
    <w:rsid w:val="003A5840"/>
    <w:rsid w:val="003A5844"/>
    <w:rsid w:val="003A5913"/>
    <w:rsid w:val="003A5974"/>
    <w:rsid w:val="003A597F"/>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11"/>
    <w:rsid w:val="003B13C6"/>
    <w:rsid w:val="003B18E3"/>
    <w:rsid w:val="003B19EE"/>
    <w:rsid w:val="003B1D99"/>
    <w:rsid w:val="003B1E88"/>
    <w:rsid w:val="003B233F"/>
    <w:rsid w:val="003B2582"/>
    <w:rsid w:val="003B2641"/>
    <w:rsid w:val="003B2DAE"/>
    <w:rsid w:val="003B2E9B"/>
    <w:rsid w:val="003B2F8D"/>
    <w:rsid w:val="003B3044"/>
    <w:rsid w:val="003B3262"/>
    <w:rsid w:val="003B336A"/>
    <w:rsid w:val="003B393A"/>
    <w:rsid w:val="003B3C64"/>
    <w:rsid w:val="003B3E89"/>
    <w:rsid w:val="003B3EEF"/>
    <w:rsid w:val="003B3EF0"/>
    <w:rsid w:val="003B4C9E"/>
    <w:rsid w:val="003B4FAA"/>
    <w:rsid w:val="003B547A"/>
    <w:rsid w:val="003B582B"/>
    <w:rsid w:val="003B5C3C"/>
    <w:rsid w:val="003B5F3E"/>
    <w:rsid w:val="003B6598"/>
    <w:rsid w:val="003B65CC"/>
    <w:rsid w:val="003B6660"/>
    <w:rsid w:val="003B68A7"/>
    <w:rsid w:val="003B68F2"/>
    <w:rsid w:val="003B6EC0"/>
    <w:rsid w:val="003B752A"/>
    <w:rsid w:val="003B75B6"/>
    <w:rsid w:val="003B75B9"/>
    <w:rsid w:val="003B7653"/>
    <w:rsid w:val="003B7854"/>
    <w:rsid w:val="003B7862"/>
    <w:rsid w:val="003B7935"/>
    <w:rsid w:val="003B7B70"/>
    <w:rsid w:val="003B7E65"/>
    <w:rsid w:val="003B7ECC"/>
    <w:rsid w:val="003B7F5C"/>
    <w:rsid w:val="003C0144"/>
    <w:rsid w:val="003C049C"/>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D6F"/>
    <w:rsid w:val="003C1FE5"/>
    <w:rsid w:val="003C211F"/>
    <w:rsid w:val="003C2226"/>
    <w:rsid w:val="003C29D4"/>
    <w:rsid w:val="003C2AFC"/>
    <w:rsid w:val="003C2E28"/>
    <w:rsid w:val="003C2FD6"/>
    <w:rsid w:val="003C3264"/>
    <w:rsid w:val="003C344E"/>
    <w:rsid w:val="003C34F2"/>
    <w:rsid w:val="003C353A"/>
    <w:rsid w:val="003C3590"/>
    <w:rsid w:val="003C37AF"/>
    <w:rsid w:val="003C3BEE"/>
    <w:rsid w:val="003C3E51"/>
    <w:rsid w:val="003C3E58"/>
    <w:rsid w:val="003C4118"/>
    <w:rsid w:val="003C44AC"/>
    <w:rsid w:val="003C4545"/>
    <w:rsid w:val="003C45B6"/>
    <w:rsid w:val="003C4716"/>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207F"/>
    <w:rsid w:val="003D2107"/>
    <w:rsid w:val="003D2320"/>
    <w:rsid w:val="003D232D"/>
    <w:rsid w:val="003D243A"/>
    <w:rsid w:val="003D2648"/>
    <w:rsid w:val="003D286B"/>
    <w:rsid w:val="003D2938"/>
    <w:rsid w:val="003D2ACC"/>
    <w:rsid w:val="003D2C8F"/>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A6"/>
    <w:rsid w:val="003D53DC"/>
    <w:rsid w:val="003D54B0"/>
    <w:rsid w:val="003D5551"/>
    <w:rsid w:val="003D5613"/>
    <w:rsid w:val="003D5640"/>
    <w:rsid w:val="003D5AB6"/>
    <w:rsid w:val="003D5D97"/>
    <w:rsid w:val="003D5EB5"/>
    <w:rsid w:val="003D603E"/>
    <w:rsid w:val="003D60B5"/>
    <w:rsid w:val="003D617E"/>
    <w:rsid w:val="003D64BE"/>
    <w:rsid w:val="003D659F"/>
    <w:rsid w:val="003D67E1"/>
    <w:rsid w:val="003D689E"/>
    <w:rsid w:val="003D68E7"/>
    <w:rsid w:val="003D695F"/>
    <w:rsid w:val="003D6A04"/>
    <w:rsid w:val="003D6D4A"/>
    <w:rsid w:val="003D6FA0"/>
    <w:rsid w:val="003D6FD7"/>
    <w:rsid w:val="003D7065"/>
    <w:rsid w:val="003D764F"/>
    <w:rsid w:val="003D76EF"/>
    <w:rsid w:val="003D7748"/>
    <w:rsid w:val="003D7912"/>
    <w:rsid w:val="003D7D0E"/>
    <w:rsid w:val="003D7F4F"/>
    <w:rsid w:val="003D7F94"/>
    <w:rsid w:val="003E0042"/>
    <w:rsid w:val="003E007C"/>
    <w:rsid w:val="003E00B2"/>
    <w:rsid w:val="003E011C"/>
    <w:rsid w:val="003E02E3"/>
    <w:rsid w:val="003E0380"/>
    <w:rsid w:val="003E0667"/>
    <w:rsid w:val="003E06E2"/>
    <w:rsid w:val="003E0835"/>
    <w:rsid w:val="003E0848"/>
    <w:rsid w:val="003E0931"/>
    <w:rsid w:val="003E0BCE"/>
    <w:rsid w:val="003E0D28"/>
    <w:rsid w:val="003E0DF3"/>
    <w:rsid w:val="003E0F7C"/>
    <w:rsid w:val="003E1360"/>
    <w:rsid w:val="003E13E0"/>
    <w:rsid w:val="003E1660"/>
    <w:rsid w:val="003E16B4"/>
    <w:rsid w:val="003E1898"/>
    <w:rsid w:val="003E1AB5"/>
    <w:rsid w:val="003E1CD1"/>
    <w:rsid w:val="003E1DAF"/>
    <w:rsid w:val="003E1FC7"/>
    <w:rsid w:val="003E21A0"/>
    <w:rsid w:val="003E22D7"/>
    <w:rsid w:val="003E2A2D"/>
    <w:rsid w:val="003E2F0B"/>
    <w:rsid w:val="003E2FE7"/>
    <w:rsid w:val="003E309B"/>
    <w:rsid w:val="003E3290"/>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50B9"/>
    <w:rsid w:val="003E50DF"/>
    <w:rsid w:val="003E5215"/>
    <w:rsid w:val="003E52EB"/>
    <w:rsid w:val="003E5485"/>
    <w:rsid w:val="003E54A1"/>
    <w:rsid w:val="003E5562"/>
    <w:rsid w:val="003E58AD"/>
    <w:rsid w:val="003E5998"/>
    <w:rsid w:val="003E5BDA"/>
    <w:rsid w:val="003E5C27"/>
    <w:rsid w:val="003E5DE5"/>
    <w:rsid w:val="003E5F9A"/>
    <w:rsid w:val="003E635F"/>
    <w:rsid w:val="003E6464"/>
    <w:rsid w:val="003E64A9"/>
    <w:rsid w:val="003E6766"/>
    <w:rsid w:val="003E67F3"/>
    <w:rsid w:val="003E69AE"/>
    <w:rsid w:val="003E6C78"/>
    <w:rsid w:val="003E6C84"/>
    <w:rsid w:val="003E6CEF"/>
    <w:rsid w:val="003E6D6F"/>
    <w:rsid w:val="003E6EC6"/>
    <w:rsid w:val="003E6ED8"/>
    <w:rsid w:val="003E76DC"/>
    <w:rsid w:val="003E7905"/>
    <w:rsid w:val="003E7B1A"/>
    <w:rsid w:val="003E7EE1"/>
    <w:rsid w:val="003E7F2E"/>
    <w:rsid w:val="003E7FEB"/>
    <w:rsid w:val="003F00CF"/>
    <w:rsid w:val="003F02FD"/>
    <w:rsid w:val="003F0336"/>
    <w:rsid w:val="003F033C"/>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E3"/>
    <w:rsid w:val="003F66AF"/>
    <w:rsid w:val="003F6880"/>
    <w:rsid w:val="003F697C"/>
    <w:rsid w:val="003F6E12"/>
    <w:rsid w:val="003F6E4F"/>
    <w:rsid w:val="003F6F8B"/>
    <w:rsid w:val="003F750D"/>
    <w:rsid w:val="003F756C"/>
    <w:rsid w:val="003F756F"/>
    <w:rsid w:val="003F75D9"/>
    <w:rsid w:val="003F75ED"/>
    <w:rsid w:val="003F7777"/>
    <w:rsid w:val="003F797C"/>
    <w:rsid w:val="003F7C2E"/>
    <w:rsid w:val="003F7C49"/>
    <w:rsid w:val="003F7CCB"/>
    <w:rsid w:val="003F7D6D"/>
    <w:rsid w:val="00400179"/>
    <w:rsid w:val="00400297"/>
    <w:rsid w:val="004002B7"/>
    <w:rsid w:val="004005F1"/>
    <w:rsid w:val="00400732"/>
    <w:rsid w:val="00400A79"/>
    <w:rsid w:val="00400D3F"/>
    <w:rsid w:val="00400DAF"/>
    <w:rsid w:val="00400F31"/>
    <w:rsid w:val="004015E6"/>
    <w:rsid w:val="00401645"/>
    <w:rsid w:val="00401918"/>
    <w:rsid w:val="004019DF"/>
    <w:rsid w:val="00401EC9"/>
    <w:rsid w:val="0040203D"/>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410A"/>
    <w:rsid w:val="004042D8"/>
    <w:rsid w:val="00404583"/>
    <w:rsid w:val="00404773"/>
    <w:rsid w:val="00404A6C"/>
    <w:rsid w:val="00404BFE"/>
    <w:rsid w:val="00404E1E"/>
    <w:rsid w:val="004050A5"/>
    <w:rsid w:val="004050C2"/>
    <w:rsid w:val="004050FF"/>
    <w:rsid w:val="00405141"/>
    <w:rsid w:val="00405272"/>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13"/>
    <w:rsid w:val="0040738D"/>
    <w:rsid w:val="004075F6"/>
    <w:rsid w:val="00407C84"/>
    <w:rsid w:val="00407DF0"/>
    <w:rsid w:val="00407E01"/>
    <w:rsid w:val="00407F64"/>
    <w:rsid w:val="00410158"/>
    <w:rsid w:val="00410374"/>
    <w:rsid w:val="004105E2"/>
    <w:rsid w:val="00410B0A"/>
    <w:rsid w:val="00410C4A"/>
    <w:rsid w:val="00410CD2"/>
    <w:rsid w:val="00410DDC"/>
    <w:rsid w:val="00411008"/>
    <w:rsid w:val="00411133"/>
    <w:rsid w:val="0041117A"/>
    <w:rsid w:val="00411924"/>
    <w:rsid w:val="004119FC"/>
    <w:rsid w:val="00411AEF"/>
    <w:rsid w:val="004120DB"/>
    <w:rsid w:val="004122BE"/>
    <w:rsid w:val="004122E3"/>
    <w:rsid w:val="004127F8"/>
    <w:rsid w:val="0041283F"/>
    <w:rsid w:val="0041292B"/>
    <w:rsid w:val="00412C12"/>
    <w:rsid w:val="00412C5F"/>
    <w:rsid w:val="004133D6"/>
    <w:rsid w:val="0041371D"/>
    <w:rsid w:val="00413857"/>
    <w:rsid w:val="004140D5"/>
    <w:rsid w:val="00414112"/>
    <w:rsid w:val="00414136"/>
    <w:rsid w:val="0041433E"/>
    <w:rsid w:val="0041443C"/>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C34"/>
    <w:rsid w:val="0041E155"/>
    <w:rsid w:val="004200F2"/>
    <w:rsid w:val="00420409"/>
    <w:rsid w:val="0042067D"/>
    <w:rsid w:val="0042068B"/>
    <w:rsid w:val="0042077D"/>
    <w:rsid w:val="004209F8"/>
    <w:rsid w:val="00420A40"/>
    <w:rsid w:val="00420B24"/>
    <w:rsid w:val="00420CB2"/>
    <w:rsid w:val="00421143"/>
    <w:rsid w:val="004214AE"/>
    <w:rsid w:val="00421540"/>
    <w:rsid w:val="004217DA"/>
    <w:rsid w:val="00421A27"/>
    <w:rsid w:val="00421BD1"/>
    <w:rsid w:val="00421C5D"/>
    <w:rsid w:val="00421D0A"/>
    <w:rsid w:val="00421DBE"/>
    <w:rsid w:val="00421E3A"/>
    <w:rsid w:val="00421E74"/>
    <w:rsid w:val="00421EED"/>
    <w:rsid w:val="00422015"/>
    <w:rsid w:val="0042205E"/>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495"/>
    <w:rsid w:val="004235A4"/>
    <w:rsid w:val="00423A58"/>
    <w:rsid w:val="00423DD6"/>
    <w:rsid w:val="00423E05"/>
    <w:rsid w:val="00423E24"/>
    <w:rsid w:val="004241C5"/>
    <w:rsid w:val="004242E1"/>
    <w:rsid w:val="00424548"/>
    <w:rsid w:val="00424A3B"/>
    <w:rsid w:val="00424D01"/>
    <w:rsid w:val="00424D22"/>
    <w:rsid w:val="00424DF8"/>
    <w:rsid w:val="00424FA7"/>
    <w:rsid w:val="004250B4"/>
    <w:rsid w:val="004251C4"/>
    <w:rsid w:val="0042534C"/>
    <w:rsid w:val="00425544"/>
    <w:rsid w:val="004256A3"/>
    <w:rsid w:val="004256CD"/>
    <w:rsid w:val="004256F7"/>
    <w:rsid w:val="004257CA"/>
    <w:rsid w:val="00425A1B"/>
    <w:rsid w:val="00425A9E"/>
    <w:rsid w:val="00425AD8"/>
    <w:rsid w:val="00425BD3"/>
    <w:rsid w:val="00425D2C"/>
    <w:rsid w:val="00426453"/>
    <w:rsid w:val="004264E1"/>
    <w:rsid w:val="0042655B"/>
    <w:rsid w:val="004267FB"/>
    <w:rsid w:val="00426A22"/>
    <w:rsid w:val="00426A87"/>
    <w:rsid w:val="00426B42"/>
    <w:rsid w:val="00426C6A"/>
    <w:rsid w:val="00426D64"/>
    <w:rsid w:val="00426DA8"/>
    <w:rsid w:val="00426F6D"/>
    <w:rsid w:val="00427007"/>
    <w:rsid w:val="00427174"/>
    <w:rsid w:val="004272C9"/>
    <w:rsid w:val="00427367"/>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73"/>
    <w:rsid w:val="00431DCE"/>
    <w:rsid w:val="00432110"/>
    <w:rsid w:val="0043263B"/>
    <w:rsid w:val="004326CE"/>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D1E"/>
    <w:rsid w:val="00434E17"/>
    <w:rsid w:val="00434ED8"/>
    <w:rsid w:val="00434EF8"/>
    <w:rsid w:val="0043503D"/>
    <w:rsid w:val="00435388"/>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556"/>
    <w:rsid w:val="00440677"/>
    <w:rsid w:val="00440882"/>
    <w:rsid w:val="00440903"/>
    <w:rsid w:val="00440AEC"/>
    <w:rsid w:val="00440FED"/>
    <w:rsid w:val="00441054"/>
    <w:rsid w:val="004411A4"/>
    <w:rsid w:val="00441301"/>
    <w:rsid w:val="0044144A"/>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E60"/>
    <w:rsid w:val="0044300F"/>
    <w:rsid w:val="00443510"/>
    <w:rsid w:val="004435AD"/>
    <w:rsid w:val="004438B1"/>
    <w:rsid w:val="00443A9F"/>
    <w:rsid w:val="00443C35"/>
    <w:rsid w:val="00443C91"/>
    <w:rsid w:val="00443DE8"/>
    <w:rsid w:val="00444519"/>
    <w:rsid w:val="0044474B"/>
    <w:rsid w:val="00444798"/>
    <w:rsid w:val="00444826"/>
    <w:rsid w:val="00444A44"/>
    <w:rsid w:val="00444CBF"/>
    <w:rsid w:val="00444E50"/>
    <w:rsid w:val="00444E9D"/>
    <w:rsid w:val="00445045"/>
    <w:rsid w:val="00445260"/>
    <w:rsid w:val="004455A0"/>
    <w:rsid w:val="00445917"/>
    <w:rsid w:val="00445CC7"/>
    <w:rsid w:val="00445CF9"/>
    <w:rsid w:val="00445F55"/>
    <w:rsid w:val="00445F9B"/>
    <w:rsid w:val="00445FF7"/>
    <w:rsid w:val="00446205"/>
    <w:rsid w:val="004463BA"/>
    <w:rsid w:val="0044676D"/>
    <w:rsid w:val="0044691A"/>
    <w:rsid w:val="004469CA"/>
    <w:rsid w:val="004469FF"/>
    <w:rsid w:val="00446A78"/>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A"/>
    <w:rsid w:val="0045440E"/>
    <w:rsid w:val="004544E5"/>
    <w:rsid w:val="004545C6"/>
    <w:rsid w:val="004546C8"/>
    <w:rsid w:val="004547F1"/>
    <w:rsid w:val="00454975"/>
    <w:rsid w:val="00454A0A"/>
    <w:rsid w:val="00454AA0"/>
    <w:rsid w:val="00454C7D"/>
    <w:rsid w:val="00454DCA"/>
    <w:rsid w:val="00454E26"/>
    <w:rsid w:val="00454F07"/>
    <w:rsid w:val="00455227"/>
    <w:rsid w:val="0045524E"/>
    <w:rsid w:val="004552F0"/>
    <w:rsid w:val="0045535E"/>
    <w:rsid w:val="004553EC"/>
    <w:rsid w:val="00455B33"/>
    <w:rsid w:val="00455BAC"/>
    <w:rsid w:val="00455BD0"/>
    <w:rsid w:val="004562F7"/>
    <w:rsid w:val="004564EB"/>
    <w:rsid w:val="00456544"/>
    <w:rsid w:val="00456649"/>
    <w:rsid w:val="004567B7"/>
    <w:rsid w:val="004567CC"/>
    <w:rsid w:val="004567DC"/>
    <w:rsid w:val="00456856"/>
    <w:rsid w:val="004569A1"/>
    <w:rsid w:val="00456B33"/>
    <w:rsid w:val="004571EF"/>
    <w:rsid w:val="004572C6"/>
    <w:rsid w:val="00457902"/>
    <w:rsid w:val="00457916"/>
    <w:rsid w:val="00457CBB"/>
    <w:rsid w:val="00457F9B"/>
    <w:rsid w:val="00460017"/>
    <w:rsid w:val="00460189"/>
    <w:rsid w:val="00460457"/>
    <w:rsid w:val="0046047A"/>
    <w:rsid w:val="004605DB"/>
    <w:rsid w:val="004607CC"/>
    <w:rsid w:val="00461210"/>
    <w:rsid w:val="004614F2"/>
    <w:rsid w:val="0046157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910"/>
    <w:rsid w:val="00464974"/>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871"/>
    <w:rsid w:val="00474ACE"/>
    <w:rsid w:val="00474CA8"/>
    <w:rsid w:val="00474D33"/>
    <w:rsid w:val="00474E43"/>
    <w:rsid w:val="00475261"/>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7032"/>
    <w:rsid w:val="00477039"/>
    <w:rsid w:val="004770EE"/>
    <w:rsid w:val="00477113"/>
    <w:rsid w:val="00477135"/>
    <w:rsid w:val="0047754E"/>
    <w:rsid w:val="00477D3F"/>
    <w:rsid w:val="004800A1"/>
    <w:rsid w:val="004800C9"/>
    <w:rsid w:val="0048014A"/>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D2E"/>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9E1"/>
    <w:rsid w:val="00485B23"/>
    <w:rsid w:val="00485B50"/>
    <w:rsid w:val="00485BF0"/>
    <w:rsid w:val="00485CCF"/>
    <w:rsid w:val="00486656"/>
    <w:rsid w:val="004866CF"/>
    <w:rsid w:val="0048680C"/>
    <w:rsid w:val="004869B2"/>
    <w:rsid w:val="00486A9D"/>
    <w:rsid w:val="00486FB8"/>
    <w:rsid w:val="00487058"/>
    <w:rsid w:val="00487485"/>
    <w:rsid w:val="004874E4"/>
    <w:rsid w:val="00490046"/>
    <w:rsid w:val="00490158"/>
    <w:rsid w:val="0049034F"/>
    <w:rsid w:val="00490511"/>
    <w:rsid w:val="0049070D"/>
    <w:rsid w:val="004909D4"/>
    <w:rsid w:val="00490A39"/>
    <w:rsid w:val="00490C6E"/>
    <w:rsid w:val="00490C75"/>
    <w:rsid w:val="00490D92"/>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5DF"/>
    <w:rsid w:val="00492782"/>
    <w:rsid w:val="00492877"/>
    <w:rsid w:val="00492A3F"/>
    <w:rsid w:val="00492AEB"/>
    <w:rsid w:val="00492C8F"/>
    <w:rsid w:val="00492CF1"/>
    <w:rsid w:val="00492E54"/>
    <w:rsid w:val="00492EB7"/>
    <w:rsid w:val="00492F4D"/>
    <w:rsid w:val="00493010"/>
    <w:rsid w:val="004930FA"/>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563"/>
    <w:rsid w:val="004955B0"/>
    <w:rsid w:val="00495600"/>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DC2"/>
    <w:rsid w:val="00496E75"/>
    <w:rsid w:val="00497083"/>
    <w:rsid w:val="004971FA"/>
    <w:rsid w:val="004974BD"/>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AA8"/>
    <w:rsid w:val="004A0E49"/>
    <w:rsid w:val="004A0FC8"/>
    <w:rsid w:val="004A107A"/>
    <w:rsid w:val="004A10C0"/>
    <w:rsid w:val="004A151E"/>
    <w:rsid w:val="004A163D"/>
    <w:rsid w:val="004A1795"/>
    <w:rsid w:val="004A1AC2"/>
    <w:rsid w:val="004A1B43"/>
    <w:rsid w:val="004A1CCD"/>
    <w:rsid w:val="004A1EE4"/>
    <w:rsid w:val="004A1FE4"/>
    <w:rsid w:val="004A2103"/>
    <w:rsid w:val="004A2264"/>
    <w:rsid w:val="004A22B2"/>
    <w:rsid w:val="004A25B2"/>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25F"/>
    <w:rsid w:val="004A438B"/>
    <w:rsid w:val="004A46DD"/>
    <w:rsid w:val="004A48C3"/>
    <w:rsid w:val="004A4952"/>
    <w:rsid w:val="004A497B"/>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69"/>
    <w:rsid w:val="004A77B1"/>
    <w:rsid w:val="004A7886"/>
    <w:rsid w:val="004A7BBA"/>
    <w:rsid w:val="004A7CF2"/>
    <w:rsid w:val="004A7E3D"/>
    <w:rsid w:val="004B0643"/>
    <w:rsid w:val="004B0765"/>
    <w:rsid w:val="004B0BA7"/>
    <w:rsid w:val="004B0D36"/>
    <w:rsid w:val="004B0EC9"/>
    <w:rsid w:val="004B1612"/>
    <w:rsid w:val="004B1B9D"/>
    <w:rsid w:val="004B21C7"/>
    <w:rsid w:val="004B2257"/>
    <w:rsid w:val="004B23AD"/>
    <w:rsid w:val="004B2456"/>
    <w:rsid w:val="004B26CF"/>
    <w:rsid w:val="004B2965"/>
    <w:rsid w:val="004B2991"/>
    <w:rsid w:val="004B2E4D"/>
    <w:rsid w:val="004B2F0C"/>
    <w:rsid w:val="004B30A2"/>
    <w:rsid w:val="004B31AB"/>
    <w:rsid w:val="004B3263"/>
    <w:rsid w:val="004B3265"/>
    <w:rsid w:val="004B3545"/>
    <w:rsid w:val="004B3A78"/>
    <w:rsid w:val="004B3B26"/>
    <w:rsid w:val="004B3B8E"/>
    <w:rsid w:val="004B3E02"/>
    <w:rsid w:val="004B3E9E"/>
    <w:rsid w:val="004B4224"/>
    <w:rsid w:val="004B4244"/>
    <w:rsid w:val="004B4297"/>
    <w:rsid w:val="004B4390"/>
    <w:rsid w:val="004B4647"/>
    <w:rsid w:val="004B46C3"/>
    <w:rsid w:val="004B46D0"/>
    <w:rsid w:val="004B4951"/>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FC"/>
    <w:rsid w:val="004B650E"/>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EF"/>
    <w:rsid w:val="004B7CE4"/>
    <w:rsid w:val="004B7D22"/>
    <w:rsid w:val="004B7DE8"/>
    <w:rsid w:val="004B7ECA"/>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28A"/>
    <w:rsid w:val="004C2354"/>
    <w:rsid w:val="004C27AF"/>
    <w:rsid w:val="004C2805"/>
    <w:rsid w:val="004C296E"/>
    <w:rsid w:val="004C2A47"/>
    <w:rsid w:val="004C2BDF"/>
    <w:rsid w:val="004C2D5B"/>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64F3"/>
    <w:rsid w:val="004C6520"/>
    <w:rsid w:val="004C672F"/>
    <w:rsid w:val="004C679B"/>
    <w:rsid w:val="004C6AA6"/>
    <w:rsid w:val="004C6DA5"/>
    <w:rsid w:val="004C6DE6"/>
    <w:rsid w:val="004C70EA"/>
    <w:rsid w:val="004C795A"/>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81A"/>
    <w:rsid w:val="004D1828"/>
    <w:rsid w:val="004D19BE"/>
    <w:rsid w:val="004D1C24"/>
    <w:rsid w:val="004D24CB"/>
    <w:rsid w:val="004D2629"/>
    <w:rsid w:val="004D26B8"/>
    <w:rsid w:val="004D28FF"/>
    <w:rsid w:val="004D29C4"/>
    <w:rsid w:val="004D2A22"/>
    <w:rsid w:val="004D2B3A"/>
    <w:rsid w:val="004D2C2C"/>
    <w:rsid w:val="004D2D8D"/>
    <w:rsid w:val="004D3400"/>
    <w:rsid w:val="004D3416"/>
    <w:rsid w:val="004D376B"/>
    <w:rsid w:val="004D37BA"/>
    <w:rsid w:val="004D38AF"/>
    <w:rsid w:val="004D38C2"/>
    <w:rsid w:val="004D39BA"/>
    <w:rsid w:val="004D3C76"/>
    <w:rsid w:val="004D3CF4"/>
    <w:rsid w:val="004D3D14"/>
    <w:rsid w:val="004D41DC"/>
    <w:rsid w:val="004D41F8"/>
    <w:rsid w:val="004D429D"/>
    <w:rsid w:val="004D4323"/>
    <w:rsid w:val="004D49CB"/>
    <w:rsid w:val="004D4A9C"/>
    <w:rsid w:val="004D4C86"/>
    <w:rsid w:val="004D4EB2"/>
    <w:rsid w:val="004D4EF9"/>
    <w:rsid w:val="004D4FBD"/>
    <w:rsid w:val="004D4FC0"/>
    <w:rsid w:val="004D51ED"/>
    <w:rsid w:val="004D55A4"/>
    <w:rsid w:val="004D571D"/>
    <w:rsid w:val="004D5A8E"/>
    <w:rsid w:val="004D5CE7"/>
    <w:rsid w:val="004D5DE2"/>
    <w:rsid w:val="004D5DF7"/>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16E"/>
    <w:rsid w:val="004E362B"/>
    <w:rsid w:val="004E3681"/>
    <w:rsid w:val="004E3CC5"/>
    <w:rsid w:val="004E3D74"/>
    <w:rsid w:val="004E3EEA"/>
    <w:rsid w:val="004E3FC5"/>
    <w:rsid w:val="004E4094"/>
    <w:rsid w:val="004E412B"/>
    <w:rsid w:val="004E4179"/>
    <w:rsid w:val="004E41BF"/>
    <w:rsid w:val="004E44A3"/>
    <w:rsid w:val="004E4621"/>
    <w:rsid w:val="004E4877"/>
    <w:rsid w:val="004E4B07"/>
    <w:rsid w:val="004E4C03"/>
    <w:rsid w:val="004E4C37"/>
    <w:rsid w:val="004E4E45"/>
    <w:rsid w:val="004E4E71"/>
    <w:rsid w:val="004E50F3"/>
    <w:rsid w:val="004E5421"/>
    <w:rsid w:val="004E563A"/>
    <w:rsid w:val="004E5C17"/>
    <w:rsid w:val="004E5DA1"/>
    <w:rsid w:val="004E5DE1"/>
    <w:rsid w:val="004E61A8"/>
    <w:rsid w:val="004E61DD"/>
    <w:rsid w:val="004E6463"/>
    <w:rsid w:val="004E65E8"/>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E8"/>
    <w:rsid w:val="004F2100"/>
    <w:rsid w:val="004F21BC"/>
    <w:rsid w:val="004F2244"/>
    <w:rsid w:val="004F2746"/>
    <w:rsid w:val="004F2E8D"/>
    <w:rsid w:val="004F30C8"/>
    <w:rsid w:val="004F3172"/>
    <w:rsid w:val="004F358B"/>
    <w:rsid w:val="004F35A6"/>
    <w:rsid w:val="004F35DC"/>
    <w:rsid w:val="004F3862"/>
    <w:rsid w:val="004F395F"/>
    <w:rsid w:val="004F3B4D"/>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E4"/>
    <w:rsid w:val="004F5A84"/>
    <w:rsid w:val="004F5CFC"/>
    <w:rsid w:val="004F6018"/>
    <w:rsid w:val="004F6218"/>
    <w:rsid w:val="004F625A"/>
    <w:rsid w:val="004F63A1"/>
    <w:rsid w:val="004F6455"/>
    <w:rsid w:val="004F661C"/>
    <w:rsid w:val="004F674A"/>
    <w:rsid w:val="004F6ABF"/>
    <w:rsid w:val="004F6BC3"/>
    <w:rsid w:val="004F6D99"/>
    <w:rsid w:val="004F6E38"/>
    <w:rsid w:val="004F6F78"/>
    <w:rsid w:val="004F716B"/>
    <w:rsid w:val="004F7427"/>
    <w:rsid w:val="004F75B3"/>
    <w:rsid w:val="004F767C"/>
    <w:rsid w:val="004F77CC"/>
    <w:rsid w:val="004F78D9"/>
    <w:rsid w:val="004F78EB"/>
    <w:rsid w:val="004F7963"/>
    <w:rsid w:val="004F7C29"/>
    <w:rsid w:val="004F7C7C"/>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AA9"/>
    <w:rsid w:val="00500B81"/>
    <w:rsid w:val="00500EDA"/>
    <w:rsid w:val="0050100E"/>
    <w:rsid w:val="00501283"/>
    <w:rsid w:val="00501304"/>
    <w:rsid w:val="00501425"/>
    <w:rsid w:val="00501451"/>
    <w:rsid w:val="00501468"/>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F50"/>
    <w:rsid w:val="005106F0"/>
    <w:rsid w:val="00510ABC"/>
    <w:rsid w:val="00510D6E"/>
    <w:rsid w:val="00510E66"/>
    <w:rsid w:val="00511079"/>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A99"/>
    <w:rsid w:val="00514C91"/>
    <w:rsid w:val="00514E3B"/>
    <w:rsid w:val="005153CE"/>
    <w:rsid w:val="00515404"/>
    <w:rsid w:val="00515513"/>
    <w:rsid w:val="00515598"/>
    <w:rsid w:val="0051570F"/>
    <w:rsid w:val="005159BD"/>
    <w:rsid w:val="00515A78"/>
    <w:rsid w:val="00515B7A"/>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C2A"/>
    <w:rsid w:val="00524E59"/>
    <w:rsid w:val="00524FA6"/>
    <w:rsid w:val="005251DC"/>
    <w:rsid w:val="00525303"/>
    <w:rsid w:val="0052532F"/>
    <w:rsid w:val="005256F3"/>
    <w:rsid w:val="00525729"/>
    <w:rsid w:val="00525797"/>
    <w:rsid w:val="00525A26"/>
    <w:rsid w:val="00525B71"/>
    <w:rsid w:val="00525DD0"/>
    <w:rsid w:val="00525EF4"/>
    <w:rsid w:val="00526015"/>
    <w:rsid w:val="005260AE"/>
    <w:rsid w:val="005262A9"/>
    <w:rsid w:val="005265A3"/>
    <w:rsid w:val="00526714"/>
    <w:rsid w:val="00526783"/>
    <w:rsid w:val="0052687C"/>
    <w:rsid w:val="0052688B"/>
    <w:rsid w:val="00526A4B"/>
    <w:rsid w:val="00526EB2"/>
    <w:rsid w:val="00526FBE"/>
    <w:rsid w:val="005274B7"/>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88"/>
    <w:rsid w:val="005324E5"/>
    <w:rsid w:val="0053259F"/>
    <w:rsid w:val="005325B6"/>
    <w:rsid w:val="005326E4"/>
    <w:rsid w:val="0053281C"/>
    <w:rsid w:val="00532A7C"/>
    <w:rsid w:val="00532A81"/>
    <w:rsid w:val="00532AD0"/>
    <w:rsid w:val="00532CA8"/>
    <w:rsid w:val="00532CC5"/>
    <w:rsid w:val="00532F75"/>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E4"/>
    <w:rsid w:val="00536698"/>
    <w:rsid w:val="00536D40"/>
    <w:rsid w:val="00536EB2"/>
    <w:rsid w:val="005371DB"/>
    <w:rsid w:val="005375FE"/>
    <w:rsid w:val="005377D1"/>
    <w:rsid w:val="00537AB2"/>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60A"/>
    <w:rsid w:val="00543707"/>
    <w:rsid w:val="0054396F"/>
    <w:rsid w:val="005439D2"/>
    <w:rsid w:val="00543C87"/>
    <w:rsid w:val="00543CB8"/>
    <w:rsid w:val="00543CBC"/>
    <w:rsid w:val="00543EBB"/>
    <w:rsid w:val="00543FF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40C"/>
    <w:rsid w:val="0054755E"/>
    <w:rsid w:val="005476F5"/>
    <w:rsid w:val="005477E2"/>
    <w:rsid w:val="005478AD"/>
    <w:rsid w:val="00547E91"/>
    <w:rsid w:val="00547F0E"/>
    <w:rsid w:val="00547F97"/>
    <w:rsid w:val="00550109"/>
    <w:rsid w:val="005501A7"/>
    <w:rsid w:val="0055038F"/>
    <w:rsid w:val="00550724"/>
    <w:rsid w:val="0055097D"/>
    <w:rsid w:val="0055098C"/>
    <w:rsid w:val="00550993"/>
    <w:rsid w:val="00550A4F"/>
    <w:rsid w:val="00550B5D"/>
    <w:rsid w:val="00550B91"/>
    <w:rsid w:val="00550F99"/>
    <w:rsid w:val="0055120E"/>
    <w:rsid w:val="005514D9"/>
    <w:rsid w:val="0055162B"/>
    <w:rsid w:val="005518ED"/>
    <w:rsid w:val="005519FD"/>
    <w:rsid w:val="00551B37"/>
    <w:rsid w:val="00551D4E"/>
    <w:rsid w:val="00551DB9"/>
    <w:rsid w:val="00551EF2"/>
    <w:rsid w:val="00551F4C"/>
    <w:rsid w:val="00552093"/>
    <w:rsid w:val="0055216F"/>
    <w:rsid w:val="005521CD"/>
    <w:rsid w:val="0055221B"/>
    <w:rsid w:val="0055227E"/>
    <w:rsid w:val="005524A5"/>
    <w:rsid w:val="00552517"/>
    <w:rsid w:val="00552C36"/>
    <w:rsid w:val="00552F0E"/>
    <w:rsid w:val="00552FD6"/>
    <w:rsid w:val="00552FE3"/>
    <w:rsid w:val="00553148"/>
    <w:rsid w:val="00553643"/>
    <w:rsid w:val="0055378A"/>
    <w:rsid w:val="00553BA2"/>
    <w:rsid w:val="00553DFA"/>
    <w:rsid w:val="00554199"/>
    <w:rsid w:val="0055419A"/>
    <w:rsid w:val="005542AC"/>
    <w:rsid w:val="005542D7"/>
    <w:rsid w:val="00554458"/>
    <w:rsid w:val="00554590"/>
    <w:rsid w:val="005545C0"/>
    <w:rsid w:val="0055478B"/>
    <w:rsid w:val="00554C49"/>
    <w:rsid w:val="00554C8C"/>
    <w:rsid w:val="00554E06"/>
    <w:rsid w:val="00554E0B"/>
    <w:rsid w:val="00554E4B"/>
    <w:rsid w:val="00555089"/>
    <w:rsid w:val="00555161"/>
    <w:rsid w:val="0055519C"/>
    <w:rsid w:val="00555357"/>
    <w:rsid w:val="005553B8"/>
    <w:rsid w:val="0055547D"/>
    <w:rsid w:val="005554C1"/>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840"/>
    <w:rsid w:val="005649BF"/>
    <w:rsid w:val="00564D94"/>
    <w:rsid w:val="00564DA7"/>
    <w:rsid w:val="005650ED"/>
    <w:rsid w:val="0056512E"/>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7022F"/>
    <w:rsid w:val="0057026D"/>
    <w:rsid w:val="0057054B"/>
    <w:rsid w:val="00570729"/>
    <w:rsid w:val="005707DD"/>
    <w:rsid w:val="00570886"/>
    <w:rsid w:val="005708DE"/>
    <w:rsid w:val="0057092C"/>
    <w:rsid w:val="005709F1"/>
    <w:rsid w:val="00570B9F"/>
    <w:rsid w:val="00570D9F"/>
    <w:rsid w:val="00570DE1"/>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AB0"/>
    <w:rsid w:val="00574B50"/>
    <w:rsid w:val="00574EFF"/>
    <w:rsid w:val="00574F3D"/>
    <w:rsid w:val="00575015"/>
    <w:rsid w:val="00575A34"/>
    <w:rsid w:val="00575DF4"/>
    <w:rsid w:val="005763DE"/>
    <w:rsid w:val="00576492"/>
    <w:rsid w:val="005764CD"/>
    <w:rsid w:val="0057664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6AE"/>
    <w:rsid w:val="00580793"/>
    <w:rsid w:val="005807C1"/>
    <w:rsid w:val="00580949"/>
    <w:rsid w:val="005809BD"/>
    <w:rsid w:val="00580BC3"/>
    <w:rsid w:val="00580D5F"/>
    <w:rsid w:val="00580E28"/>
    <w:rsid w:val="00580EB9"/>
    <w:rsid w:val="00580FE3"/>
    <w:rsid w:val="00581382"/>
    <w:rsid w:val="00581391"/>
    <w:rsid w:val="00581470"/>
    <w:rsid w:val="00581628"/>
    <w:rsid w:val="005816E6"/>
    <w:rsid w:val="00581B60"/>
    <w:rsid w:val="00581B62"/>
    <w:rsid w:val="00581BAD"/>
    <w:rsid w:val="00581D62"/>
    <w:rsid w:val="00581DEA"/>
    <w:rsid w:val="00581EB4"/>
    <w:rsid w:val="00581F0C"/>
    <w:rsid w:val="00581F6F"/>
    <w:rsid w:val="0058207C"/>
    <w:rsid w:val="00582087"/>
    <w:rsid w:val="005820D9"/>
    <w:rsid w:val="005821E8"/>
    <w:rsid w:val="00582202"/>
    <w:rsid w:val="00582480"/>
    <w:rsid w:val="00582664"/>
    <w:rsid w:val="00582828"/>
    <w:rsid w:val="005828D4"/>
    <w:rsid w:val="00582986"/>
    <w:rsid w:val="0058298E"/>
    <w:rsid w:val="005829B8"/>
    <w:rsid w:val="00582AF5"/>
    <w:rsid w:val="00582B14"/>
    <w:rsid w:val="00582DA3"/>
    <w:rsid w:val="00582DEE"/>
    <w:rsid w:val="00582F21"/>
    <w:rsid w:val="005831DD"/>
    <w:rsid w:val="005833E3"/>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7D"/>
    <w:rsid w:val="005952B2"/>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A00"/>
    <w:rsid w:val="005A1BBD"/>
    <w:rsid w:val="005A1CC3"/>
    <w:rsid w:val="005A1CFE"/>
    <w:rsid w:val="005A1EEA"/>
    <w:rsid w:val="005A1F30"/>
    <w:rsid w:val="005A2822"/>
    <w:rsid w:val="005A28DE"/>
    <w:rsid w:val="005A2934"/>
    <w:rsid w:val="005A296A"/>
    <w:rsid w:val="005A2AD5"/>
    <w:rsid w:val="005A2B20"/>
    <w:rsid w:val="005A2B5F"/>
    <w:rsid w:val="005A2E0E"/>
    <w:rsid w:val="005A3270"/>
    <w:rsid w:val="005A34D5"/>
    <w:rsid w:val="005A3507"/>
    <w:rsid w:val="005A3943"/>
    <w:rsid w:val="005A3A22"/>
    <w:rsid w:val="005A41AD"/>
    <w:rsid w:val="005A42EB"/>
    <w:rsid w:val="005A43DF"/>
    <w:rsid w:val="005A460C"/>
    <w:rsid w:val="005A4678"/>
    <w:rsid w:val="005A4804"/>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C2E"/>
    <w:rsid w:val="005A7C43"/>
    <w:rsid w:val="005A7F15"/>
    <w:rsid w:val="005A7FE0"/>
    <w:rsid w:val="005B0074"/>
    <w:rsid w:val="005B04AD"/>
    <w:rsid w:val="005B0902"/>
    <w:rsid w:val="005B098A"/>
    <w:rsid w:val="005B0A13"/>
    <w:rsid w:val="005B0BD3"/>
    <w:rsid w:val="005B0D07"/>
    <w:rsid w:val="005B0EB5"/>
    <w:rsid w:val="005B1272"/>
    <w:rsid w:val="005B1545"/>
    <w:rsid w:val="005B15E0"/>
    <w:rsid w:val="005B16B5"/>
    <w:rsid w:val="005B1713"/>
    <w:rsid w:val="005B18A0"/>
    <w:rsid w:val="005B18FE"/>
    <w:rsid w:val="005B19FE"/>
    <w:rsid w:val="005B1AF9"/>
    <w:rsid w:val="005B1CB4"/>
    <w:rsid w:val="005B1D9D"/>
    <w:rsid w:val="005B1F99"/>
    <w:rsid w:val="005B2577"/>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501"/>
    <w:rsid w:val="005B47BD"/>
    <w:rsid w:val="005B47CF"/>
    <w:rsid w:val="005B4A18"/>
    <w:rsid w:val="005B4F46"/>
    <w:rsid w:val="005B5101"/>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18B"/>
    <w:rsid w:val="005B71A1"/>
    <w:rsid w:val="005B7374"/>
    <w:rsid w:val="005B7814"/>
    <w:rsid w:val="005B7855"/>
    <w:rsid w:val="005B786D"/>
    <w:rsid w:val="005B78B7"/>
    <w:rsid w:val="005B7AA3"/>
    <w:rsid w:val="005B7B7D"/>
    <w:rsid w:val="005B7C1B"/>
    <w:rsid w:val="005B7C72"/>
    <w:rsid w:val="005B7CB5"/>
    <w:rsid w:val="005B7E0B"/>
    <w:rsid w:val="005C01C7"/>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F4"/>
    <w:rsid w:val="005C392D"/>
    <w:rsid w:val="005C39EA"/>
    <w:rsid w:val="005C3CE0"/>
    <w:rsid w:val="005C3E4C"/>
    <w:rsid w:val="005C3F12"/>
    <w:rsid w:val="005C41D1"/>
    <w:rsid w:val="005C425F"/>
    <w:rsid w:val="005C43B1"/>
    <w:rsid w:val="005C4482"/>
    <w:rsid w:val="005C472F"/>
    <w:rsid w:val="005C4754"/>
    <w:rsid w:val="005C499F"/>
    <w:rsid w:val="005C4BFB"/>
    <w:rsid w:val="005C4C4D"/>
    <w:rsid w:val="005C4D04"/>
    <w:rsid w:val="005C4F12"/>
    <w:rsid w:val="005C4FAE"/>
    <w:rsid w:val="005C52E7"/>
    <w:rsid w:val="005C52EF"/>
    <w:rsid w:val="005C55F8"/>
    <w:rsid w:val="005C5808"/>
    <w:rsid w:val="005C5822"/>
    <w:rsid w:val="005C585C"/>
    <w:rsid w:val="005C5870"/>
    <w:rsid w:val="005C5982"/>
    <w:rsid w:val="005C5A52"/>
    <w:rsid w:val="005C5AA4"/>
    <w:rsid w:val="005C5C75"/>
    <w:rsid w:val="005C6960"/>
    <w:rsid w:val="005C69D3"/>
    <w:rsid w:val="005C6C1C"/>
    <w:rsid w:val="005C6C2C"/>
    <w:rsid w:val="005C6D95"/>
    <w:rsid w:val="005C6E7F"/>
    <w:rsid w:val="005C6E90"/>
    <w:rsid w:val="005C7079"/>
    <w:rsid w:val="005C71EE"/>
    <w:rsid w:val="005C7326"/>
    <w:rsid w:val="005C7327"/>
    <w:rsid w:val="005C7473"/>
    <w:rsid w:val="005C74F7"/>
    <w:rsid w:val="005C76FE"/>
    <w:rsid w:val="005C7A0B"/>
    <w:rsid w:val="005C7A24"/>
    <w:rsid w:val="005D03D8"/>
    <w:rsid w:val="005D059A"/>
    <w:rsid w:val="005D07C5"/>
    <w:rsid w:val="005D088E"/>
    <w:rsid w:val="005D0ABB"/>
    <w:rsid w:val="005D0AC2"/>
    <w:rsid w:val="005D0BDB"/>
    <w:rsid w:val="005D0BE5"/>
    <w:rsid w:val="005D0CC3"/>
    <w:rsid w:val="005D0E7B"/>
    <w:rsid w:val="005D0EBD"/>
    <w:rsid w:val="005D1301"/>
    <w:rsid w:val="005D1345"/>
    <w:rsid w:val="005D149F"/>
    <w:rsid w:val="005D176A"/>
    <w:rsid w:val="005D17C7"/>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81D"/>
    <w:rsid w:val="005D3943"/>
    <w:rsid w:val="005D3D6C"/>
    <w:rsid w:val="005D3F60"/>
    <w:rsid w:val="005D4274"/>
    <w:rsid w:val="005D4302"/>
    <w:rsid w:val="005D438C"/>
    <w:rsid w:val="005D459D"/>
    <w:rsid w:val="005D463E"/>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327"/>
    <w:rsid w:val="005E1456"/>
    <w:rsid w:val="005E1658"/>
    <w:rsid w:val="005E1873"/>
    <w:rsid w:val="005E193C"/>
    <w:rsid w:val="005E1BED"/>
    <w:rsid w:val="005E202F"/>
    <w:rsid w:val="005E2117"/>
    <w:rsid w:val="005E256E"/>
    <w:rsid w:val="005E25A1"/>
    <w:rsid w:val="005E291A"/>
    <w:rsid w:val="005E2A75"/>
    <w:rsid w:val="005E2BAD"/>
    <w:rsid w:val="005E2CB5"/>
    <w:rsid w:val="005E2D19"/>
    <w:rsid w:val="005E2E06"/>
    <w:rsid w:val="005E3073"/>
    <w:rsid w:val="005E316A"/>
    <w:rsid w:val="005E326C"/>
    <w:rsid w:val="005E3A56"/>
    <w:rsid w:val="005E3BA8"/>
    <w:rsid w:val="005E3C6D"/>
    <w:rsid w:val="005E3D95"/>
    <w:rsid w:val="005E3FF7"/>
    <w:rsid w:val="005E4015"/>
    <w:rsid w:val="005E40F1"/>
    <w:rsid w:val="005E411A"/>
    <w:rsid w:val="005E46E1"/>
    <w:rsid w:val="005E470B"/>
    <w:rsid w:val="005E473D"/>
    <w:rsid w:val="005E47C8"/>
    <w:rsid w:val="005E49BC"/>
    <w:rsid w:val="005E4BB7"/>
    <w:rsid w:val="005E4D72"/>
    <w:rsid w:val="005E4DEC"/>
    <w:rsid w:val="005E4E0F"/>
    <w:rsid w:val="005E4E3E"/>
    <w:rsid w:val="005E508E"/>
    <w:rsid w:val="005E51FD"/>
    <w:rsid w:val="005E522C"/>
    <w:rsid w:val="005E52AC"/>
    <w:rsid w:val="005E53D1"/>
    <w:rsid w:val="005E556D"/>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A13"/>
    <w:rsid w:val="005F0A1F"/>
    <w:rsid w:val="005F0A2C"/>
    <w:rsid w:val="005F0C18"/>
    <w:rsid w:val="005F0DC0"/>
    <w:rsid w:val="005F0ECC"/>
    <w:rsid w:val="005F0FC1"/>
    <w:rsid w:val="005F13A8"/>
    <w:rsid w:val="005F13B6"/>
    <w:rsid w:val="005F15E0"/>
    <w:rsid w:val="005F1663"/>
    <w:rsid w:val="005F1CB5"/>
    <w:rsid w:val="005F1F67"/>
    <w:rsid w:val="005F1FFE"/>
    <w:rsid w:val="005F2028"/>
    <w:rsid w:val="005F2104"/>
    <w:rsid w:val="005F21A5"/>
    <w:rsid w:val="005F2470"/>
    <w:rsid w:val="005F24DD"/>
    <w:rsid w:val="005F2615"/>
    <w:rsid w:val="005F261E"/>
    <w:rsid w:val="005F28C6"/>
    <w:rsid w:val="005F292B"/>
    <w:rsid w:val="005F2A78"/>
    <w:rsid w:val="005F2C72"/>
    <w:rsid w:val="005F2F03"/>
    <w:rsid w:val="005F2F7A"/>
    <w:rsid w:val="005F35EE"/>
    <w:rsid w:val="005F3761"/>
    <w:rsid w:val="005F3874"/>
    <w:rsid w:val="005F3C8B"/>
    <w:rsid w:val="005F3E6B"/>
    <w:rsid w:val="005F3F16"/>
    <w:rsid w:val="005F3F30"/>
    <w:rsid w:val="005F40A1"/>
    <w:rsid w:val="005F45DF"/>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510"/>
    <w:rsid w:val="005F65F8"/>
    <w:rsid w:val="005F65FC"/>
    <w:rsid w:val="005F661F"/>
    <w:rsid w:val="005F674B"/>
    <w:rsid w:val="005F681C"/>
    <w:rsid w:val="005F688F"/>
    <w:rsid w:val="005F69B8"/>
    <w:rsid w:val="005F6AC3"/>
    <w:rsid w:val="005F6BD4"/>
    <w:rsid w:val="005F7118"/>
    <w:rsid w:val="005F7188"/>
    <w:rsid w:val="005F76C4"/>
    <w:rsid w:val="005F7985"/>
    <w:rsid w:val="005F79AE"/>
    <w:rsid w:val="005F79BD"/>
    <w:rsid w:val="005F7A70"/>
    <w:rsid w:val="005F7C67"/>
    <w:rsid w:val="005F7D7B"/>
    <w:rsid w:val="005F7EF5"/>
    <w:rsid w:val="006000E2"/>
    <w:rsid w:val="00600482"/>
    <w:rsid w:val="006004F1"/>
    <w:rsid w:val="0060082C"/>
    <w:rsid w:val="0060094A"/>
    <w:rsid w:val="006009ED"/>
    <w:rsid w:val="00600CEB"/>
    <w:rsid w:val="00600F99"/>
    <w:rsid w:val="006011D7"/>
    <w:rsid w:val="00601557"/>
    <w:rsid w:val="006015B4"/>
    <w:rsid w:val="0060177F"/>
    <w:rsid w:val="00601861"/>
    <w:rsid w:val="0060199B"/>
    <w:rsid w:val="00601EAE"/>
    <w:rsid w:val="00602352"/>
    <w:rsid w:val="006024CA"/>
    <w:rsid w:val="00602913"/>
    <w:rsid w:val="0060291B"/>
    <w:rsid w:val="00602A78"/>
    <w:rsid w:val="00602A84"/>
    <w:rsid w:val="00602AA1"/>
    <w:rsid w:val="006030BC"/>
    <w:rsid w:val="006030CE"/>
    <w:rsid w:val="00603123"/>
    <w:rsid w:val="006031B0"/>
    <w:rsid w:val="0060338F"/>
    <w:rsid w:val="006034A2"/>
    <w:rsid w:val="0060368C"/>
    <w:rsid w:val="006036F4"/>
    <w:rsid w:val="0060370E"/>
    <w:rsid w:val="006038AA"/>
    <w:rsid w:val="00603BD0"/>
    <w:rsid w:val="00603CBA"/>
    <w:rsid w:val="00603EC5"/>
    <w:rsid w:val="00603FC8"/>
    <w:rsid w:val="0060405D"/>
    <w:rsid w:val="00604151"/>
    <w:rsid w:val="00604211"/>
    <w:rsid w:val="00604367"/>
    <w:rsid w:val="006044BE"/>
    <w:rsid w:val="00604594"/>
    <w:rsid w:val="00604695"/>
    <w:rsid w:val="0060475F"/>
    <w:rsid w:val="006047DF"/>
    <w:rsid w:val="00604804"/>
    <w:rsid w:val="006048D2"/>
    <w:rsid w:val="00604927"/>
    <w:rsid w:val="00604C7C"/>
    <w:rsid w:val="00604D85"/>
    <w:rsid w:val="00604DE1"/>
    <w:rsid w:val="00604EBD"/>
    <w:rsid w:val="00604EC2"/>
    <w:rsid w:val="00604F84"/>
    <w:rsid w:val="006055EC"/>
    <w:rsid w:val="006056BE"/>
    <w:rsid w:val="006060C2"/>
    <w:rsid w:val="00606250"/>
    <w:rsid w:val="00606353"/>
    <w:rsid w:val="006063B7"/>
    <w:rsid w:val="0060650E"/>
    <w:rsid w:val="0060657B"/>
    <w:rsid w:val="006065C4"/>
    <w:rsid w:val="0060663E"/>
    <w:rsid w:val="0060667D"/>
    <w:rsid w:val="0060681C"/>
    <w:rsid w:val="0060691B"/>
    <w:rsid w:val="00606934"/>
    <w:rsid w:val="00606A26"/>
    <w:rsid w:val="00606B11"/>
    <w:rsid w:val="00606C96"/>
    <w:rsid w:val="00607045"/>
    <w:rsid w:val="00607508"/>
    <w:rsid w:val="0060767B"/>
    <w:rsid w:val="00607716"/>
    <w:rsid w:val="0060778C"/>
    <w:rsid w:val="00607A5E"/>
    <w:rsid w:val="00607B4A"/>
    <w:rsid w:val="00607C02"/>
    <w:rsid w:val="00607C92"/>
    <w:rsid w:val="00607D15"/>
    <w:rsid w:val="00607D81"/>
    <w:rsid w:val="00607DC3"/>
    <w:rsid w:val="00607E8B"/>
    <w:rsid w:val="00607EAD"/>
    <w:rsid w:val="00607FAD"/>
    <w:rsid w:val="00610051"/>
    <w:rsid w:val="00610371"/>
    <w:rsid w:val="006104EE"/>
    <w:rsid w:val="006105A2"/>
    <w:rsid w:val="006106F0"/>
    <w:rsid w:val="00610747"/>
    <w:rsid w:val="006107C4"/>
    <w:rsid w:val="00610914"/>
    <w:rsid w:val="00610B92"/>
    <w:rsid w:val="00610DDD"/>
    <w:rsid w:val="00610DEA"/>
    <w:rsid w:val="00610E03"/>
    <w:rsid w:val="006111C3"/>
    <w:rsid w:val="0061176E"/>
    <w:rsid w:val="00611848"/>
    <w:rsid w:val="00611BCF"/>
    <w:rsid w:val="00611C83"/>
    <w:rsid w:val="00611DA8"/>
    <w:rsid w:val="00611E35"/>
    <w:rsid w:val="00611EA6"/>
    <w:rsid w:val="00611F59"/>
    <w:rsid w:val="006120ED"/>
    <w:rsid w:val="00612162"/>
    <w:rsid w:val="00612165"/>
    <w:rsid w:val="00612248"/>
    <w:rsid w:val="006122D6"/>
    <w:rsid w:val="006122EB"/>
    <w:rsid w:val="00612CB0"/>
    <w:rsid w:val="00612E0F"/>
    <w:rsid w:val="00612E49"/>
    <w:rsid w:val="00612EDF"/>
    <w:rsid w:val="006131FE"/>
    <w:rsid w:val="00613203"/>
    <w:rsid w:val="0061345B"/>
    <w:rsid w:val="00613508"/>
    <w:rsid w:val="006135CC"/>
    <w:rsid w:val="006137AA"/>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5FC"/>
    <w:rsid w:val="0061770B"/>
    <w:rsid w:val="0061783E"/>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812"/>
    <w:rsid w:val="00623B25"/>
    <w:rsid w:val="00623CED"/>
    <w:rsid w:val="00623DF4"/>
    <w:rsid w:val="00624091"/>
    <w:rsid w:val="00624199"/>
    <w:rsid w:val="006241FC"/>
    <w:rsid w:val="006243D2"/>
    <w:rsid w:val="006243F0"/>
    <w:rsid w:val="006245E4"/>
    <w:rsid w:val="0062462F"/>
    <w:rsid w:val="0062484F"/>
    <w:rsid w:val="006249B7"/>
    <w:rsid w:val="00624A51"/>
    <w:rsid w:val="00624ACB"/>
    <w:rsid w:val="00624BA1"/>
    <w:rsid w:val="00624EDF"/>
    <w:rsid w:val="006252D3"/>
    <w:rsid w:val="00625559"/>
    <w:rsid w:val="0062557C"/>
    <w:rsid w:val="006259EA"/>
    <w:rsid w:val="00625A6B"/>
    <w:rsid w:val="00625A75"/>
    <w:rsid w:val="00625AF2"/>
    <w:rsid w:val="00625E73"/>
    <w:rsid w:val="00626598"/>
    <w:rsid w:val="0062661B"/>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648"/>
    <w:rsid w:val="00632657"/>
    <w:rsid w:val="00632672"/>
    <w:rsid w:val="00632711"/>
    <w:rsid w:val="006327ED"/>
    <w:rsid w:val="00632BA2"/>
    <w:rsid w:val="00632E93"/>
    <w:rsid w:val="0063309B"/>
    <w:rsid w:val="00633284"/>
    <w:rsid w:val="0063358A"/>
    <w:rsid w:val="00633854"/>
    <w:rsid w:val="0063390D"/>
    <w:rsid w:val="00633BCC"/>
    <w:rsid w:val="00633BF2"/>
    <w:rsid w:val="00633F67"/>
    <w:rsid w:val="006340B2"/>
    <w:rsid w:val="006340F7"/>
    <w:rsid w:val="0063412B"/>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151"/>
    <w:rsid w:val="006362F9"/>
    <w:rsid w:val="006363FD"/>
    <w:rsid w:val="00636470"/>
    <w:rsid w:val="0063671C"/>
    <w:rsid w:val="0063687E"/>
    <w:rsid w:val="00636900"/>
    <w:rsid w:val="006369A9"/>
    <w:rsid w:val="0063701A"/>
    <w:rsid w:val="006370BA"/>
    <w:rsid w:val="006370C1"/>
    <w:rsid w:val="006373CD"/>
    <w:rsid w:val="006376F9"/>
    <w:rsid w:val="00637956"/>
    <w:rsid w:val="00637BAE"/>
    <w:rsid w:val="00637CB4"/>
    <w:rsid w:val="00637E69"/>
    <w:rsid w:val="00637EDD"/>
    <w:rsid w:val="0064033F"/>
    <w:rsid w:val="00640526"/>
    <w:rsid w:val="00640CDE"/>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A3"/>
    <w:rsid w:val="00646E6A"/>
    <w:rsid w:val="00646F23"/>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884"/>
    <w:rsid w:val="006508B9"/>
    <w:rsid w:val="00650934"/>
    <w:rsid w:val="00650966"/>
    <w:rsid w:val="006509C5"/>
    <w:rsid w:val="00650B29"/>
    <w:rsid w:val="00650CA1"/>
    <w:rsid w:val="00650E1C"/>
    <w:rsid w:val="00651006"/>
    <w:rsid w:val="0065108C"/>
    <w:rsid w:val="006512C6"/>
    <w:rsid w:val="0065143C"/>
    <w:rsid w:val="006514CA"/>
    <w:rsid w:val="00651577"/>
    <w:rsid w:val="006516E2"/>
    <w:rsid w:val="00651854"/>
    <w:rsid w:val="00651D5A"/>
    <w:rsid w:val="00651D9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2DB"/>
    <w:rsid w:val="00655473"/>
    <w:rsid w:val="006556A2"/>
    <w:rsid w:val="0065586E"/>
    <w:rsid w:val="0065588F"/>
    <w:rsid w:val="006558E8"/>
    <w:rsid w:val="00655924"/>
    <w:rsid w:val="00655B1D"/>
    <w:rsid w:val="00655B29"/>
    <w:rsid w:val="00655D3B"/>
    <w:rsid w:val="00655DB6"/>
    <w:rsid w:val="00656307"/>
    <w:rsid w:val="00656490"/>
    <w:rsid w:val="006564F4"/>
    <w:rsid w:val="006565D8"/>
    <w:rsid w:val="006567B3"/>
    <w:rsid w:val="0065684D"/>
    <w:rsid w:val="006568D2"/>
    <w:rsid w:val="0065699D"/>
    <w:rsid w:val="00656B03"/>
    <w:rsid w:val="00656B96"/>
    <w:rsid w:val="00656EF8"/>
    <w:rsid w:val="00656F79"/>
    <w:rsid w:val="00656FFC"/>
    <w:rsid w:val="00657104"/>
    <w:rsid w:val="00657111"/>
    <w:rsid w:val="00657341"/>
    <w:rsid w:val="0065736B"/>
    <w:rsid w:val="00657855"/>
    <w:rsid w:val="006578E4"/>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B0"/>
    <w:rsid w:val="00661DFA"/>
    <w:rsid w:val="00662012"/>
    <w:rsid w:val="00662096"/>
    <w:rsid w:val="00662162"/>
    <w:rsid w:val="006621C8"/>
    <w:rsid w:val="006622C5"/>
    <w:rsid w:val="00662543"/>
    <w:rsid w:val="006625B1"/>
    <w:rsid w:val="006626D0"/>
    <w:rsid w:val="006628E9"/>
    <w:rsid w:val="00662BCF"/>
    <w:rsid w:val="00663123"/>
    <w:rsid w:val="006632C5"/>
    <w:rsid w:val="00663948"/>
    <w:rsid w:val="00663CA2"/>
    <w:rsid w:val="00663CD2"/>
    <w:rsid w:val="00663E76"/>
    <w:rsid w:val="00663EC0"/>
    <w:rsid w:val="006641F4"/>
    <w:rsid w:val="0066479D"/>
    <w:rsid w:val="006649A0"/>
    <w:rsid w:val="00664BB4"/>
    <w:rsid w:val="00664DA3"/>
    <w:rsid w:val="00664DE6"/>
    <w:rsid w:val="00664E37"/>
    <w:rsid w:val="00664E8C"/>
    <w:rsid w:val="00664F2C"/>
    <w:rsid w:val="006652E3"/>
    <w:rsid w:val="00665468"/>
    <w:rsid w:val="006656F5"/>
    <w:rsid w:val="006658A1"/>
    <w:rsid w:val="00665B00"/>
    <w:rsid w:val="00665DD8"/>
    <w:rsid w:val="00665F26"/>
    <w:rsid w:val="00665F7C"/>
    <w:rsid w:val="00665FB4"/>
    <w:rsid w:val="00666099"/>
    <w:rsid w:val="0066622B"/>
    <w:rsid w:val="00666437"/>
    <w:rsid w:val="00666506"/>
    <w:rsid w:val="0066673B"/>
    <w:rsid w:val="0066674F"/>
    <w:rsid w:val="00666919"/>
    <w:rsid w:val="0066699A"/>
    <w:rsid w:val="00666C00"/>
    <w:rsid w:val="00666DFC"/>
    <w:rsid w:val="00666EBB"/>
    <w:rsid w:val="00667075"/>
    <w:rsid w:val="006674DA"/>
    <w:rsid w:val="006676BA"/>
    <w:rsid w:val="0066779E"/>
    <w:rsid w:val="006677BE"/>
    <w:rsid w:val="00667879"/>
    <w:rsid w:val="006678C9"/>
    <w:rsid w:val="006679F4"/>
    <w:rsid w:val="00667B08"/>
    <w:rsid w:val="00667B49"/>
    <w:rsid w:val="00667CA3"/>
    <w:rsid w:val="00667FAF"/>
    <w:rsid w:val="006700E7"/>
    <w:rsid w:val="006701D0"/>
    <w:rsid w:val="0067033A"/>
    <w:rsid w:val="006703D8"/>
    <w:rsid w:val="0067096D"/>
    <w:rsid w:val="0067097D"/>
    <w:rsid w:val="00670ADB"/>
    <w:rsid w:val="00670AF4"/>
    <w:rsid w:val="00670B33"/>
    <w:rsid w:val="00670B6C"/>
    <w:rsid w:val="00670C14"/>
    <w:rsid w:val="00670C42"/>
    <w:rsid w:val="00670F2E"/>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9E4"/>
    <w:rsid w:val="00676A64"/>
    <w:rsid w:val="00676C26"/>
    <w:rsid w:val="00676F06"/>
    <w:rsid w:val="006770A0"/>
    <w:rsid w:val="006774C2"/>
    <w:rsid w:val="006776AF"/>
    <w:rsid w:val="00677817"/>
    <w:rsid w:val="00677839"/>
    <w:rsid w:val="00677925"/>
    <w:rsid w:val="006779BF"/>
    <w:rsid w:val="00677A0F"/>
    <w:rsid w:val="00677D19"/>
    <w:rsid w:val="00677D56"/>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6E6"/>
    <w:rsid w:val="0068199E"/>
    <w:rsid w:val="00681D7C"/>
    <w:rsid w:val="00681ECC"/>
    <w:rsid w:val="00681FDC"/>
    <w:rsid w:val="00681FDF"/>
    <w:rsid w:val="00682029"/>
    <w:rsid w:val="0068220D"/>
    <w:rsid w:val="0068249E"/>
    <w:rsid w:val="00682677"/>
    <w:rsid w:val="006826F9"/>
    <w:rsid w:val="00682760"/>
    <w:rsid w:val="0068277D"/>
    <w:rsid w:val="0068297C"/>
    <w:rsid w:val="00682B1E"/>
    <w:rsid w:val="00682B32"/>
    <w:rsid w:val="00682B53"/>
    <w:rsid w:val="00682DBF"/>
    <w:rsid w:val="00682E6C"/>
    <w:rsid w:val="00682F27"/>
    <w:rsid w:val="006831AC"/>
    <w:rsid w:val="00683457"/>
    <w:rsid w:val="00683768"/>
    <w:rsid w:val="00683924"/>
    <w:rsid w:val="006839C8"/>
    <w:rsid w:val="00683B43"/>
    <w:rsid w:val="00683BD7"/>
    <w:rsid w:val="00683F9A"/>
    <w:rsid w:val="0068429F"/>
    <w:rsid w:val="006847C0"/>
    <w:rsid w:val="006848A5"/>
    <w:rsid w:val="00684A72"/>
    <w:rsid w:val="00684D2A"/>
    <w:rsid w:val="00684EFF"/>
    <w:rsid w:val="0068502F"/>
    <w:rsid w:val="00685295"/>
    <w:rsid w:val="0068537E"/>
    <w:rsid w:val="00685814"/>
    <w:rsid w:val="00685817"/>
    <w:rsid w:val="0068587B"/>
    <w:rsid w:val="006859DB"/>
    <w:rsid w:val="00685A90"/>
    <w:rsid w:val="0068602F"/>
    <w:rsid w:val="00686171"/>
    <w:rsid w:val="0068617B"/>
    <w:rsid w:val="0068624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224"/>
    <w:rsid w:val="0069037A"/>
    <w:rsid w:val="006903DF"/>
    <w:rsid w:val="006904ED"/>
    <w:rsid w:val="00690864"/>
    <w:rsid w:val="00690BDC"/>
    <w:rsid w:val="00690C31"/>
    <w:rsid w:val="00690E2E"/>
    <w:rsid w:val="00690E5C"/>
    <w:rsid w:val="00691286"/>
    <w:rsid w:val="006915D7"/>
    <w:rsid w:val="0069177A"/>
    <w:rsid w:val="006917E8"/>
    <w:rsid w:val="00691B00"/>
    <w:rsid w:val="00691CE0"/>
    <w:rsid w:val="006920FD"/>
    <w:rsid w:val="006921B1"/>
    <w:rsid w:val="00692814"/>
    <w:rsid w:val="00692A76"/>
    <w:rsid w:val="00692A9E"/>
    <w:rsid w:val="00692B61"/>
    <w:rsid w:val="00692D09"/>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C1"/>
    <w:rsid w:val="0069689E"/>
    <w:rsid w:val="00696952"/>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A12"/>
    <w:rsid w:val="006A405A"/>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BF1"/>
    <w:rsid w:val="006A6C53"/>
    <w:rsid w:val="006A6C81"/>
    <w:rsid w:val="006A6CC0"/>
    <w:rsid w:val="006A6CCF"/>
    <w:rsid w:val="006A6D25"/>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C8F"/>
    <w:rsid w:val="006B0D9B"/>
    <w:rsid w:val="006B1372"/>
    <w:rsid w:val="006B13CE"/>
    <w:rsid w:val="006B1545"/>
    <w:rsid w:val="006B1665"/>
    <w:rsid w:val="006B1710"/>
    <w:rsid w:val="006B174F"/>
    <w:rsid w:val="006B1905"/>
    <w:rsid w:val="006B1A25"/>
    <w:rsid w:val="006B20C7"/>
    <w:rsid w:val="006B215A"/>
    <w:rsid w:val="006B23B9"/>
    <w:rsid w:val="006B24D4"/>
    <w:rsid w:val="006B27E1"/>
    <w:rsid w:val="006B28E3"/>
    <w:rsid w:val="006B2C1B"/>
    <w:rsid w:val="006B2DA7"/>
    <w:rsid w:val="006B2F4D"/>
    <w:rsid w:val="006B306B"/>
    <w:rsid w:val="006B3543"/>
    <w:rsid w:val="006B35B5"/>
    <w:rsid w:val="006B35E7"/>
    <w:rsid w:val="006B3682"/>
    <w:rsid w:val="006B3732"/>
    <w:rsid w:val="006B3974"/>
    <w:rsid w:val="006B39B8"/>
    <w:rsid w:val="006B39E7"/>
    <w:rsid w:val="006B3DBB"/>
    <w:rsid w:val="006B40AF"/>
    <w:rsid w:val="006B4163"/>
    <w:rsid w:val="006B4184"/>
    <w:rsid w:val="006B4332"/>
    <w:rsid w:val="006B43D9"/>
    <w:rsid w:val="006B479F"/>
    <w:rsid w:val="006B48CB"/>
    <w:rsid w:val="006B48F1"/>
    <w:rsid w:val="006B492A"/>
    <w:rsid w:val="006B49EE"/>
    <w:rsid w:val="006B55F9"/>
    <w:rsid w:val="006B564D"/>
    <w:rsid w:val="006B5971"/>
    <w:rsid w:val="006B59C8"/>
    <w:rsid w:val="006B5B71"/>
    <w:rsid w:val="006B5D97"/>
    <w:rsid w:val="006B5DF6"/>
    <w:rsid w:val="006B5E5F"/>
    <w:rsid w:val="006B5EED"/>
    <w:rsid w:val="006B5FD1"/>
    <w:rsid w:val="006B6075"/>
    <w:rsid w:val="006B610B"/>
    <w:rsid w:val="006B61AC"/>
    <w:rsid w:val="006B624C"/>
    <w:rsid w:val="006B726C"/>
    <w:rsid w:val="006B733C"/>
    <w:rsid w:val="006B73AA"/>
    <w:rsid w:val="006B7425"/>
    <w:rsid w:val="006B7565"/>
    <w:rsid w:val="006B782D"/>
    <w:rsid w:val="006B7866"/>
    <w:rsid w:val="006B7E5A"/>
    <w:rsid w:val="006C0158"/>
    <w:rsid w:val="006C04E6"/>
    <w:rsid w:val="006C088D"/>
    <w:rsid w:val="006C0B3E"/>
    <w:rsid w:val="006C0E1C"/>
    <w:rsid w:val="006C0EDE"/>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57"/>
    <w:rsid w:val="006C6020"/>
    <w:rsid w:val="006C610A"/>
    <w:rsid w:val="006C62E1"/>
    <w:rsid w:val="006C63B2"/>
    <w:rsid w:val="006C6536"/>
    <w:rsid w:val="006C6545"/>
    <w:rsid w:val="006C6798"/>
    <w:rsid w:val="006C67C4"/>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D7B"/>
    <w:rsid w:val="006D3DD6"/>
    <w:rsid w:val="006D40C0"/>
    <w:rsid w:val="006D4398"/>
    <w:rsid w:val="006D49BB"/>
    <w:rsid w:val="006D4F95"/>
    <w:rsid w:val="006D52FA"/>
    <w:rsid w:val="006D5587"/>
    <w:rsid w:val="006D56A1"/>
    <w:rsid w:val="006D5725"/>
    <w:rsid w:val="006D58C9"/>
    <w:rsid w:val="006D5934"/>
    <w:rsid w:val="006D5B32"/>
    <w:rsid w:val="006D5BE7"/>
    <w:rsid w:val="006D5E0D"/>
    <w:rsid w:val="006D5F3F"/>
    <w:rsid w:val="006D62F9"/>
    <w:rsid w:val="006D632E"/>
    <w:rsid w:val="006D633D"/>
    <w:rsid w:val="006D64A1"/>
    <w:rsid w:val="006D64AF"/>
    <w:rsid w:val="006D657C"/>
    <w:rsid w:val="006D672C"/>
    <w:rsid w:val="006D6A30"/>
    <w:rsid w:val="006D6C9C"/>
    <w:rsid w:val="006D6DDE"/>
    <w:rsid w:val="006D70CF"/>
    <w:rsid w:val="006D723D"/>
    <w:rsid w:val="006D72AB"/>
    <w:rsid w:val="006D7454"/>
    <w:rsid w:val="006D7942"/>
    <w:rsid w:val="006D79E2"/>
    <w:rsid w:val="006D7C76"/>
    <w:rsid w:val="006D7F56"/>
    <w:rsid w:val="006E0085"/>
    <w:rsid w:val="006E01C8"/>
    <w:rsid w:val="006E0243"/>
    <w:rsid w:val="006E0398"/>
    <w:rsid w:val="006E03CB"/>
    <w:rsid w:val="006E0555"/>
    <w:rsid w:val="006E094A"/>
    <w:rsid w:val="006E098C"/>
    <w:rsid w:val="006E0A16"/>
    <w:rsid w:val="006E105D"/>
    <w:rsid w:val="006E11CC"/>
    <w:rsid w:val="006E12B1"/>
    <w:rsid w:val="006E13D1"/>
    <w:rsid w:val="006E147E"/>
    <w:rsid w:val="006E1AED"/>
    <w:rsid w:val="006E1D9D"/>
    <w:rsid w:val="006E2057"/>
    <w:rsid w:val="006E2422"/>
    <w:rsid w:val="006E25E0"/>
    <w:rsid w:val="006E285B"/>
    <w:rsid w:val="006E2A02"/>
    <w:rsid w:val="006E3171"/>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B16"/>
    <w:rsid w:val="006F0BC3"/>
    <w:rsid w:val="006F0C9A"/>
    <w:rsid w:val="006F0D41"/>
    <w:rsid w:val="006F0ECB"/>
    <w:rsid w:val="006F0F64"/>
    <w:rsid w:val="006F0FD5"/>
    <w:rsid w:val="006F1116"/>
    <w:rsid w:val="006F1229"/>
    <w:rsid w:val="006F13FA"/>
    <w:rsid w:val="006F141A"/>
    <w:rsid w:val="006F14DD"/>
    <w:rsid w:val="006F14FA"/>
    <w:rsid w:val="006F1521"/>
    <w:rsid w:val="006F173B"/>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96"/>
    <w:rsid w:val="006F3663"/>
    <w:rsid w:val="006F3A20"/>
    <w:rsid w:val="006F3B00"/>
    <w:rsid w:val="006F3C4A"/>
    <w:rsid w:val="006F3C54"/>
    <w:rsid w:val="006F3E39"/>
    <w:rsid w:val="006F418C"/>
    <w:rsid w:val="006F4292"/>
    <w:rsid w:val="006F4446"/>
    <w:rsid w:val="006F468B"/>
    <w:rsid w:val="006F49E2"/>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4A1"/>
    <w:rsid w:val="006F65CE"/>
    <w:rsid w:val="006F65FB"/>
    <w:rsid w:val="006F68A2"/>
    <w:rsid w:val="006F70B7"/>
    <w:rsid w:val="006F72FC"/>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B25"/>
    <w:rsid w:val="00700B96"/>
    <w:rsid w:val="00700EF0"/>
    <w:rsid w:val="00700FCA"/>
    <w:rsid w:val="00701006"/>
    <w:rsid w:val="007014EB"/>
    <w:rsid w:val="0070150B"/>
    <w:rsid w:val="007015C6"/>
    <w:rsid w:val="00701645"/>
    <w:rsid w:val="007016F2"/>
    <w:rsid w:val="007019BE"/>
    <w:rsid w:val="00701BBC"/>
    <w:rsid w:val="007023A7"/>
    <w:rsid w:val="00702401"/>
    <w:rsid w:val="00702458"/>
    <w:rsid w:val="00702924"/>
    <w:rsid w:val="00702AA9"/>
    <w:rsid w:val="00702BBE"/>
    <w:rsid w:val="00702D5A"/>
    <w:rsid w:val="00702EF7"/>
    <w:rsid w:val="00703038"/>
    <w:rsid w:val="00703196"/>
    <w:rsid w:val="00703571"/>
    <w:rsid w:val="007036BC"/>
    <w:rsid w:val="00703845"/>
    <w:rsid w:val="0070397F"/>
    <w:rsid w:val="00703989"/>
    <w:rsid w:val="00703A55"/>
    <w:rsid w:val="00703C17"/>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6C"/>
    <w:rsid w:val="0070607B"/>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10006"/>
    <w:rsid w:val="00710026"/>
    <w:rsid w:val="00710264"/>
    <w:rsid w:val="007102D2"/>
    <w:rsid w:val="007102DA"/>
    <w:rsid w:val="00710549"/>
    <w:rsid w:val="007108D3"/>
    <w:rsid w:val="007109AE"/>
    <w:rsid w:val="007109ED"/>
    <w:rsid w:val="00710AFF"/>
    <w:rsid w:val="00710CCD"/>
    <w:rsid w:val="00710D31"/>
    <w:rsid w:val="00710DE7"/>
    <w:rsid w:val="0071118B"/>
    <w:rsid w:val="0071137E"/>
    <w:rsid w:val="0071191D"/>
    <w:rsid w:val="00711B70"/>
    <w:rsid w:val="00711BD5"/>
    <w:rsid w:val="00711C66"/>
    <w:rsid w:val="00711E13"/>
    <w:rsid w:val="007124DF"/>
    <w:rsid w:val="00712532"/>
    <w:rsid w:val="007125AF"/>
    <w:rsid w:val="00712697"/>
    <w:rsid w:val="00712CEC"/>
    <w:rsid w:val="00712CEE"/>
    <w:rsid w:val="00712EDA"/>
    <w:rsid w:val="00712F17"/>
    <w:rsid w:val="007136D0"/>
    <w:rsid w:val="00713809"/>
    <w:rsid w:val="00713BD9"/>
    <w:rsid w:val="00713CAD"/>
    <w:rsid w:val="00713F82"/>
    <w:rsid w:val="00713FEB"/>
    <w:rsid w:val="00714020"/>
    <w:rsid w:val="00714242"/>
    <w:rsid w:val="0071445C"/>
    <w:rsid w:val="00714528"/>
    <w:rsid w:val="00714792"/>
    <w:rsid w:val="00714A01"/>
    <w:rsid w:val="00714B34"/>
    <w:rsid w:val="00714BF3"/>
    <w:rsid w:val="00714E36"/>
    <w:rsid w:val="00714FFA"/>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5B"/>
    <w:rsid w:val="00717404"/>
    <w:rsid w:val="00717862"/>
    <w:rsid w:val="00717A70"/>
    <w:rsid w:val="00717C6F"/>
    <w:rsid w:val="00717D82"/>
    <w:rsid w:val="00717E99"/>
    <w:rsid w:val="00717E9A"/>
    <w:rsid w:val="00717F92"/>
    <w:rsid w:val="007200BA"/>
    <w:rsid w:val="0072018B"/>
    <w:rsid w:val="0072037A"/>
    <w:rsid w:val="00720505"/>
    <w:rsid w:val="007209DE"/>
    <w:rsid w:val="00720D64"/>
    <w:rsid w:val="00720D6D"/>
    <w:rsid w:val="00720F63"/>
    <w:rsid w:val="0072105B"/>
    <w:rsid w:val="0072121C"/>
    <w:rsid w:val="007212DA"/>
    <w:rsid w:val="00721491"/>
    <w:rsid w:val="0072171A"/>
    <w:rsid w:val="00721E13"/>
    <w:rsid w:val="00721EB8"/>
    <w:rsid w:val="00721EE0"/>
    <w:rsid w:val="007227DA"/>
    <w:rsid w:val="00722827"/>
    <w:rsid w:val="0072284A"/>
    <w:rsid w:val="007228D0"/>
    <w:rsid w:val="00722E66"/>
    <w:rsid w:val="00722E67"/>
    <w:rsid w:val="00723066"/>
    <w:rsid w:val="00723161"/>
    <w:rsid w:val="00723595"/>
    <w:rsid w:val="007236A3"/>
    <w:rsid w:val="0072393F"/>
    <w:rsid w:val="007239B6"/>
    <w:rsid w:val="00723AF5"/>
    <w:rsid w:val="00723EB7"/>
    <w:rsid w:val="00723F36"/>
    <w:rsid w:val="00724171"/>
    <w:rsid w:val="007242B1"/>
    <w:rsid w:val="007242F8"/>
    <w:rsid w:val="007243CA"/>
    <w:rsid w:val="00724436"/>
    <w:rsid w:val="00724537"/>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C04"/>
    <w:rsid w:val="0072600C"/>
    <w:rsid w:val="00726199"/>
    <w:rsid w:val="007261EE"/>
    <w:rsid w:val="007264F4"/>
    <w:rsid w:val="00726619"/>
    <w:rsid w:val="00726878"/>
    <w:rsid w:val="00726C14"/>
    <w:rsid w:val="00726D03"/>
    <w:rsid w:val="00726D76"/>
    <w:rsid w:val="00726DB3"/>
    <w:rsid w:val="00726F8B"/>
    <w:rsid w:val="007273CE"/>
    <w:rsid w:val="007277E3"/>
    <w:rsid w:val="0072789E"/>
    <w:rsid w:val="00727986"/>
    <w:rsid w:val="007300F0"/>
    <w:rsid w:val="00730127"/>
    <w:rsid w:val="007302E0"/>
    <w:rsid w:val="00730378"/>
    <w:rsid w:val="0073060D"/>
    <w:rsid w:val="0073073F"/>
    <w:rsid w:val="0073083F"/>
    <w:rsid w:val="007308CF"/>
    <w:rsid w:val="007308EC"/>
    <w:rsid w:val="0073095F"/>
    <w:rsid w:val="00730B10"/>
    <w:rsid w:val="00730B76"/>
    <w:rsid w:val="00730BAC"/>
    <w:rsid w:val="00730DBE"/>
    <w:rsid w:val="00730ECE"/>
    <w:rsid w:val="00730ED8"/>
    <w:rsid w:val="00730F52"/>
    <w:rsid w:val="00731167"/>
    <w:rsid w:val="0073124A"/>
    <w:rsid w:val="0073186D"/>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DF4"/>
    <w:rsid w:val="00733EAE"/>
    <w:rsid w:val="007342BE"/>
    <w:rsid w:val="00734325"/>
    <w:rsid w:val="007347EB"/>
    <w:rsid w:val="00734949"/>
    <w:rsid w:val="00734A05"/>
    <w:rsid w:val="00734C5D"/>
    <w:rsid w:val="00734CE1"/>
    <w:rsid w:val="00734E33"/>
    <w:rsid w:val="00734ECC"/>
    <w:rsid w:val="007351D3"/>
    <w:rsid w:val="007353F4"/>
    <w:rsid w:val="0073556E"/>
    <w:rsid w:val="00735807"/>
    <w:rsid w:val="00735C29"/>
    <w:rsid w:val="00735C63"/>
    <w:rsid w:val="00735C6F"/>
    <w:rsid w:val="00735D1E"/>
    <w:rsid w:val="00735D7B"/>
    <w:rsid w:val="007363FB"/>
    <w:rsid w:val="007365BF"/>
    <w:rsid w:val="00736696"/>
    <w:rsid w:val="0073696A"/>
    <w:rsid w:val="00736B20"/>
    <w:rsid w:val="00736E74"/>
    <w:rsid w:val="0073735E"/>
    <w:rsid w:val="00737511"/>
    <w:rsid w:val="00737570"/>
    <w:rsid w:val="007376D1"/>
    <w:rsid w:val="007377A0"/>
    <w:rsid w:val="00737A31"/>
    <w:rsid w:val="00737A3B"/>
    <w:rsid w:val="00737AD1"/>
    <w:rsid w:val="00737BFC"/>
    <w:rsid w:val="00737C09"/>
    <w:rsid w:val="007400CD"/>
    <w:rsid w:val="00740266"/>
    <w:rsid w:val="007402CB"/>
    <w:rsid w:val="00740482"/>
    <w:rsid w:val="007404E7"/>
    <w:rsid w:val="00740724"/>
    <w:rsid w:val="00740A91"/>
    <w:rsid w:val="00740AC3"/>
    <w:rsid w:val="00740C59"/>
    <w:rsid w:val="00740DF7"/>
    <w:rsid w:val="00740E00"/>
    <w:rsid w:val="00740F81"/>
    <w:rsid w:val="00741498"/>
    <w:rsid w:val="007414B3"/>
    <w:rsid w:val="00741676"/>
    <w:rsid w:val="00741C84"/>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FA"/>
    <w:rsid w:val="00744E67"/>
    <w:rsid w:val="00745210"/>
    <w:rsid w:val="00745265"/>
    <w:rsid w:val="007454ED"/>
    <w:rsid w:val="007454FD"/>
    <w:rsid w:val="0074589B"/>
    <w:rsid w:val="00745946"/>
    <w:rsid w:val="00745D56"/>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D5F"/>
    <w:rsid w:val="00747ED6"/>
    <w:rsid w:val="00747FC9"/>
    <w:rsid w:val="00750113"/>
    <w:rsid w:val="007501AC"/>
    <w:rsid w:val="007504C7"/>
    <w:rsid w:val="00750612"/>
    <w:rsid w:val="0075068D"/>
    <w:rsid w:val="0075080C"/>
    <w:rsid w:val="00750824"/>
    <w:rsid w:val="007508B3"/>
    <w:rsid w:val="00750ECC"/>
    <w:rsid w:val="0075106A"/>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DF"/>
    <w:rsid w:val="00755210"/>
    <w:rsid w:val="00755632"/>
    <w:rsid w:val="00755762"/>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7327"/>
    <w:rsid w:val="007574CB"/>
    <w:rsid w:val="0075777C"/>
    <w:rsid w:val="00757820"/>
    <w:rsid w:val="0075792C"/>
    <w:rsid w:val="00757BBF"/>
    <w:rsid w:val="00757CCB"/>
    <w:rsid w:val="00757DBF"/>
    <w:rsid w:val="00757F0B"/>
    <w:rsid w:val="00757F8D"/>
    <w:rsid w:val="007601FA"/>
    <w:rsid w:val="00760276"/>
    <w:rsid w:val="0076027C"/>
    <w:rsid w:val="00760710"/>
    <w:rsid w:val="0076078C"/>
    <w:rsid w:val="007609F4"/>
    <w:rsid w:val="00760C64"/>
    <w:rsid w:val="00760CEB"/>
    <w:rsid w:val="00760CFD"/>
    <w:rsid w:val="00760FD0"/>
    <w:rsid w:val="0076157B"/>
    <w:rsid w:val="007618A7"/>
    <w:rsid w:val="00761BC5"/>
    <w:rsid w:val="00761CA5"/>
    <w:rsid w:val="00761D27"/>
    <w:rsid w:val="00761F46"/>
    <w:rsid w:val="007620FE"/>
    <w:rsid w:val="0076229D"/>
    <w:rsid w:val="00762512"/>
    <w:rsid w:val="007626D0"/>
    <w:rsid w:val="007628E9"/>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B5D"/>
    <w:rsid w:val="00764BB8"/>
    <w:rsid w:val="00764DFB"/>
    <w:rsid w:val="007650BA"/>
    <w:rsid w:val="007651CA"/>
    <w:rsid w:val="0076563B"/>
    <w:rsid w:val="007656A9"/>
    <w:rsid w:val="00765740"/>
    <w:rsid w:val="00765793"/>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37C"/>
    <w:rsid w:val="0077040C"/>
    <w:rsid w:val="007704E1"/>
    <w:rsid w:val="00770611"/>
    <w:rsid w:val="007709C0"/>
    <w:rsid w:val="00770D7A"/>
    <w:rsid w:val="00770D9B"/>
    <w:rsid w:val="00770E5C"/>
    <w:rsid w:val="007711B8"/>
    <w:rsid w:val="00771223"/>
    <w:rsid w:val="00771255"/>
    <w:rsid w:val="00771324"/>
    <w:rsid w:val="007714DB"/>
    <w:rsid w:val="0077163C"/>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60"/>
    <w:rsid w:val="007734C3"/>
    <w:rsid w:val="007734D9"/>
    <w:rsid w:val="00773671"/>
    <w:rsid w:val="007736D3"/>
    <w:rsid w:val="0077376B"/>
    <w:rsid w:val="007739DE"/>
    <w:rsid w:val="00773C51"/>
    <w:rsid w:val="00773DA3"/>
    <w:rsid w:val="00773E0F"/>
    <w:rsid w:val="00773F0C"/>
    <w:rsid w:val="00774035"/>
    <w:rsid w:val="00774180"/>
    <w:rsid w:val="007743A2"/>
    <w:rsid w:val="007749E8"/>
    <w:rsid w:val="00774A59"/>
    <w:rsid w:val="00774F6C"/>
    <w:rsid w:val="00774FC9"/>
    <w:rsid w:val="0077500F"/>
    <w:rsid w:val="0077507C"/>
    <w:rsid w:val="00775224"/>
    <w:rsid w:val="00775305"/>
    <w:rsid w:val="00775307"/>
    <w:rsid w:val="00775476"/>
    <w:rsid w:val="0077548E"/>
    <w:rsid w:val="0077557F"/>
    <w:rsid w:val="007759C7"/>
    <w:rsid w:val="00775CC1"/>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C8"/>
    <w:rsid w:val="00777F93"/>
    <w:rsid w:val="00780207"/>
    <w:rsid w:val="007802E4"/>
    <w:rsid w:val="007805AC"/>
    <w:rsid w:val="0078078F"/>
    <w:rsid w:val="007808A2"/>
    <w:rsid w:val="00780919"/>
    <w:rsid w:val="00780A04"/>
    <w:rsid w:val="00780B89"/>
    <w:rsid w:val="00780DE7"/>
    <w:rsid w:val="00780EBA"/>
    <w:rsid w:val="00780F23"/>
    <w:rsid w:val="00781185"/>
    <w:rsid w:val="00781589"/>
    <w:rsid w:val="0078159C"/>
    <w:rsid w:val="00781BC8"/>
    <w:rsid w:val="00781D50"/>
    <w:rsid w:val="00781E95"/>
    <w:rsid w:val="0078202B"/>
    <w:rsid w:val="007820D0"/>
    <w:rsid w:val="00782311"/>
    <w:rsid w:val="00782347"/>
    <w:rsid w:val="007826C8"/>
    <w:rsid w:val="00782A96"/>
    <w:rsid w:val="00782BAD"/>
    <w:rsid w:val="007831B2"/>
    <w:rsid w:val="007832C0"/>
    <w:rsid w:val="00783556"/>
    <w:rsid w:val="0078364C"/>
    <w:rsid w:val="0078381E"/>
    <w:rsid w:val="007839F3"/>
    <w:rsid w:val="00783C1D"/>
    <w:rsid w:val="00783CEE"/>
    <w:rsid w:val="00784190"/>
    <w:rsid w:val="0078457B"/>
    <w:rsid w:val="00784656"/>
    <w:rsid w:val="00784756"/>
    <w:rsid w:val="00784812"/>
    <w:rsid w:val="0078490B"/>
    <w:rsid w:val="00784D0B"/>
    <w:rsid w:val="00784DC5"/>
    <w:rsid w:val="00784FC0"/>
    <w:rsid w:val="007850B6"/>
    <w:rsid w:val="007850F8"/>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DF3"/>
    <w:rsid w:val="00787051"/>
    <w:rsid w:val="007878A8"/>
    <w:rsid w:val="00787BDD"/>
    <w:rsid w:val="00787DE5"/>
    <w:rsid w:val="0079018D"/>
    <w:rsid w:val="007901DC"/>
    <w:rsid w:val="00790257"/>
    <w:rsid w:val="007902A3"/>
    <w:rsid w:val="007906A0"/>
    <w:rsid w:val="00790797"/>
    <w:rsid w:val="007907A7"/>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52A"/>
    <w:rsid w:val="00794635"/>
    <w:rsid w:val="00794AC8"/>
    <w:rsid w:val="00794B76"/>
    <w:rsid w:val="00794C4E"/>
    <w:rsid w:val="00794C94"/>
    <w:rsid w:val="0079522E"/>
    <w:rsid w:val="0079523D"/>
    <w:rsid w:val="0079531D"/>
    <w:rsid w:val="00795AF2"/>
    <w:rsid w:val="00795B7F"/>
    <w:rsid w:val="00795F65"/>
    <w:rsid w:val="007960EC"/>
    <w:rsid w:val="007962B4"/>
    <w:rsid w:val="00796451"/>
    <w:rsid w:val="0079656E"/>
    <w:rsid w:val="00796739"/>
    <w:rsid w:val="0079675B"/>
    <w:rsid w:val="007967F9"/>
    <w:rsid w:val="00796A54"/>
    <w:rsid w:val="00796BDB"/>
    <w:rsid w:val="00796C36"/>
    <w:rsid w:val="00796C71"/>
    <w:rsid w:val="00796CCB"/>
    <w:rsid w:val="00796F15"/>
    <w:rsid w:val="007970C7"/>
    <w:rsid w:val="00797182"/>
    <w:rsid w:val="00797AA9"/>
    <w:rsid w:val="00797BFA"/>
    <w:rsid w:val="00797C77"/>
    <w:rsid w:val="00797E22"/>
    <w:rsid w:val="007A0072"/>
    <w:rsid w:val="007A03F6"/>
    <w:rsid w:val="007A0410"/>
    <w:rsid w:val="007A06B1"/>
    <w:rsid w:val="007A06C7"/>
    <w:rsid w:val="007A0719"/>
    <w:rsid w:val="007A085C"/>
    <w:rsid w:val="007A0BC8"/>
    <w:rsid w:val="007A0BFC"/>
    <w:rsid w:val="007A0DA9"/>
    <w:rsid w:val="007A0FFC"/>
    <w:rsid w:val="007A108B"/>
    <w:rsid w:val="007A11A1"/>
    <w:rsid w:val="007A138F"/>
    <w:rsid w:val="007A145A"/>
    <w:rsid w:val="007A1523"/>
    <w:rsid w:val="007A160F"/>
    <w:rsid w:val="007A1640"/>
    <w:rsid w:val="007A1848"/>
    <w:rsid w:val="007A1917"/>
    <w:rsid w:val="007A1A4F"/>
    <w:rsid w:val="007A1AE4"/>
    <w:rsid w:val="007A1B50"/>
    <w:rsid w:val="007A1F45"/>
    <w:rsid w:val="007A1F71"/>
    <w:rsid w:val="007A2541"/>
    <w:rsid w:val="007A2589"/>
    <w:rsid w:val="007A265D"/>
    <w:rsid w:val="007A27DB"/>
    <w:rsid w:val="007A280E"/>
    <w:rsid w:val="007A2AD5"/>
    <w:rsid w:val="007A2AEB"/>
    <w:rsid w:val="007A2EA6"/>
    <w:rsid w:val="007A3138"/>
    <w:rsid w:val="007A360F"/>
    <w:rsid w:val="007A36CB"/>
    <w:rsid w:val="007A37AD"/>
    <w:rsid w:val="007A39DF"/>
    <w:rsid w:val="007A3EF2"/>
    <w:rsid w:val="007A4189"/>
    <w:rsid w:val="007A43ED"/>
    <w:rsid w:val="007A44F8"/>
    <w:rsid w:val="007A4BDD"/>
    <w:rsid w:val="007A4E60"/>
    <w:rsid w:val="007A4FF3"/>
    <w:rsid w:val="007A504B"/>
    <w:rsid w:val="007A52FB"/>
    <w:rsid w:val="007A5340"/>
    <w:rsid w:val="007A5385"/>
    <w:rsid w:val="007A53B8"/>
    <w:rsid w:val="007A53F4"/>
    <w:rsid w:val="007A5802"/>
    <w:rsid w:val="007A594C"/>
    <w:rsid w:val="007A5A3F"/>
    <w:rsid w:val="007A6062"/>
    <w:rsid w:val="007A61A5"/>
    <w:rsid w:val="007A645F"/>
    <w:rsid w:val="007A651C"/>
    <w:rsid w:val="007A6599"/>
    <w:rsid w:val="007A6654"/>
    <w:rsid w:val="007A67BA"/>
    <w:rsid w:val="007A6892"/>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DB"/>
    <w:rsid w:val="007B0B8B"/>
    <w:rsid w:val="007B0E1C"/>
    <w:rsid w:val="007B1282"/>
    <w:rsid w:val="007B165C"/>
    <w:rsid w:val="007B1681"/>
    <w:rsid w:val="007B16FF"/>
    <w:rsid w:val="007B17E2"/>
    <w:rsid w:val="007B1A71"/>
    <w:rsid w:val="007B1AAB"/>
    <w:rsid w:val="007B225F"/>
    <w:rsid w:val="007B23F9"/>
    <w:rsid w:val="007B2463"/>
    <w:rsid w:val="007B26EE"/>
    <w:rsid w:val="007B2810"/>
    <w:rsid w:val="007B2A08"/>
    <w:rsid w:val="007B2E49"/>
    <w:rsid w:val="007B2E9F"/>
    <w:rsid w:val="007B2EA4"/>
    <w:rsid w:val="007B321A"/>
    <w:rsid w:val="007B3261"/>
    <w:rsid w:val="007B3475"/>
    <w:rsid w:val="007B3502"/>
    <w:rsid w:val="007B381C"/>
    <w:rsid w:val="007B3839"/>
    <w:rsid w:val="007B39A6"/>
    <w:rsid w:val="007B3A76"/>
    <w:rsid w:val="007B3E6D"/>
    <w:rsid w:val="007B422C"/>
    <w:rsid w:val="007B435A"/>
    <w:rsid w:val="007B44E3"/>
    <w:rsid w:val="007B44ED"/>
    <w:rsid w:val="007B4504"/>
    <w:rsid w:val="007B455F"/>
    <w:rsid w:val="007B4640"/>
    <w:rsid w:val="007B46DC"/>
    <w:rsid w:val="007B491A"/>
    <w:rsid w:val="007B4AAC"/>
    <w:rsid w:val="007B4B86"/>
    <w:rsid w:val="007B4C53"/>
    <w:rsid w:val="007B4CE8"/>
    <w:rsid w:val="007B4DBF"/>
    <w:rsid w:val="007B4E6A"/>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913"/>
    <w:rsid w:val="007B6971"/>
    <w:rsid w:val="007B6C4B"/>
    <w:rsid w:val="007B6CA5"/>
    <w:rsid w:val="007B6D5D"/>
    <w:rsid w:val="007B6DE8"/>
    <w:rsid w:val="007B6FE8"/>
    <w:rsid w:val="007B70D7"/>
    <w:rsid w:val="007B725D"/>
    <w:rsid w:val="007B7496"/>
    <w:rsid w:val="007B7511"/>
    <w:rsid w:val="007B7676"/>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ED0"/>
    <w:rsid w:val="007C0F8D"/>
    <w:rsid w:val="007C0FA7"/>
    <w:rsid w:val="007C1274"/>
    <w:rsid w:val="007C12BE"/>
    <w:rsid w:val="007C16D0"/>
    <w:rsid w:val="007C182F"/>
    <w:rsid w:val="007C18B6"/>
    <w:rsid w:val="007C18BF"/>
    <w:rsid w:val="007C1DD8"/>
    <w:rsid w:val="007C1EFE"/>
    <w:rsid w:val="007C23D2"/>
    <w:rsid w:val="007C244F"/>
    <w:rsid w:val="007C246F"/>
    <w:rsid w:val="007C24BD"/>
    <w:rsid w:val="007C2739"/>
    <w:rsid w:val="007C2892"/>
    <w:rsid w:val="007C2CBC"/>
    <w:rsid w:val="007C2E44"/>
    <w:rsid w:val="007C2EEA"/>
    <w:rsid w:val="007C2F68"/>
    <w:rsid w:val="007C311B"/>
    <w:rsid w:val="007C31CA"/>
    <w:rsid w:val="007C3357"/>
    <w:rsid w:val="007C3CB6"/>
    <w:rsid w:val="007C3ECD"/>
    <w:rsid w:val="007C3FAC"/>
    <w:rsid w:val="007C40AA"/>
    <w:rsid w:val="007C414F"/>
    <w:rsid w:val="007C445B"/>
    <w:rsid w:val="007C4AC1"/>
    <w:rsid w:val="007C4B0F"/>
    <w:rsid w:val="007C4BE4"/>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5E1"/>
    <w:rsid w:val="007C6654"/>
    <w:rsid w:val="007C669F"/>
    <w:rsid w:val="007C6C16"/>
    <w:rsid w:val="007C6CA2"/>
    <w:rsid w:val="007C6F96"/>
    <w:rsid w:val="007C717E"/>
    <w:rsid w:val="007C728C"/>
    <w:rsid w:val="007C72D5"/>
    <w:rsid w:val="007C74C2"/>
    <w:rsid w:val="007C7570"/>
    <w:rsid w:val="007C77AB"/>
    <w:rsid w:val="007C7AB0"/>
    <w:rsid w:val="007C7AD9"/>
    <w:rsid w:val="007D0477"/>
    <w:rsid w:val="007D05B2"/>
    <w:rsid w:val="007D05FA"/>
    <w:rsid w:val="007D062F"/>
    <w:rsid w:val="007D08E5"/>
    <w:rsid w:val="007D0AAB"/>
    <w:rsid w:val="007D0AEF"/>
    <w:rsid w:val="007D0C44"/>
    <w:rsid w:val="007D0CA4"/>
    <w:rsid w:val="007D0CBE"/>
    <w:rsid w:val="007D0CC4"/>
    <w:rsid w:val="007D109A"/>
    <w:rsid w:val="007D10EE"/>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F49"/>
    <w:rsid w:val="007E00C6"/>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3B7"/>
    <w:rsid w:val="007E23CC"/>
    <w:rsid w:val="007E2599"/>
    <w:rsid w:val="007E25AB"/>
    <w:rsid w:val="007E2700"/>
    <w:rsid w:val="007E2DD8"/>
    <w:rsid w:val="007E2DE6"/>
    <w:rsid w:val="007E2F41"/>
    <w:rsid w:val="007E2F61"/>
    <w:rsid w:val="007E2F9C"/>
    <w:rsid w:val="007E306F"/>
    <w:rsid w:val="007E33EB"/>
    <w:rsid w:val="007E3910"/>
    <w:rsid w:val="007E39E3"/>
    <w:rsid w:val="007E3AEA"/>
    <w:rsid w:val="007E3B42"/>
    <w:rsid w:val="007E3C43"/>
    <w:rsid w:val="007E3EA0"/>
    <w:rsid w:val="007E3F09"/>
    <w:rsid w:val="007E3F2A"/>
    <w:rsid w:val="007E41AC"/>
    <w:rsid w:val="007E44FC"/>
    <w:rsid w:val="007E4673"/>
    <w:rsid w:val="007E4BA0"/>
    <w:rsid w:val="007E4C6B"/>
    <w:rsid w:val="007E5013"/>
    <w:rsid w:val="007E5134"/>
    <w:rsid w:val="007E52EB"/>
    <w:rsid w:val="007E54BD"/>
    <w:rsid w:val="007E554D"/>
    <w:rsid w:val="007E56C7"/>
    <w:rsid w:val="007E5A2F"/>
    <w:rsid w:val="007E5AC2"/>
    <w:rsid w:val="007E5BB4"/>
    <w:rsid w:val="007E5CDC"/>
    <w:rsid w:val="007E5CE7"/>
    <w:rsid w:val="007E5D0A"/>
    <w:rsid w:val="007E5D97"/>
    <w:rsid w:val="007E5E57"/>
    <w:rsid w:val="007E5E80"/>
    <w:rsid w:val="007E6025"/>
    <w:rsid w:val="007E63E7"/>
    <w:rsid w:val="007E64DF"/>
    <w:rsid w:val="007E6836"/>
    <w:rsid w:val="007E6DD0"/>
    <w:rsid w:val="007E716C"/>
    <w:rsid w:val="007E729C"/>
    <w:rsid w:val="007E7816"/>
    <w:rsid w:val="007E79B4"/>
    <w:rsid w:val="007E79C5"/>
    <w:rsid w:val="007E7AB1"/>
    <w:rsid w:val="007E7ACA"/>
    <w:rsid w:val="007E7E76"/>
    <w:rsid w:val="007F00D4"/>
    <w:rsid w:val="007F0163"/>
    <w:rsid w:val="007F0382"/>
    <w:rsid w:val="007F04E5"/>
    <w:rsid w:val="007F05B9"/>
    <w:rsid w:val="007F0798"/>
    <w:rsid w:val="007F0816"/>
    <w:rsid w:val="007F099D"/>
    <w:rsid w:val="007F0CED"/>
    <w:rsid w:val="007F0E17"/>
    <w:rsid w:val="007F114D"/>
    <w:rsid w:val="007F1178"/>
    <w:rsid w:val="007F1256"/>
    <w:rsid w:val="007F1967"/>
    <w:rsid w:val="007F1AA5"/>
    <w:rsid w:val="007F1CA5"/>
    <w:rsid w:val="007F1FFB"/>
    <w:rsid w:val="007F206C"/>
    <w:rsid w:val="007F20BD"/>
    <w:rsid w:val="007F22B6"/>
    <w:rsid w:val="007F24D3"/>
    <w:rsid w:val="007F279C"/>
    <w:rsid w:val="007F2845"/>
    <w:rsid w:val="007F2A69"/>
    <w:rsid w:val="007F2C80"/>
    <w:rsid w:val="007F2EC6"/>
    <w:rsid w:val="007F32A6"/>
    <w:rsid w:val="007F38A2"/>
    <w:rsid w:val="007F38F5"/>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E70"/>
    <w:rsid w:val="007F4FB5"/>
    <w:rsid w:val="007F5413"/>
    <w:rsid w:val="007F565B"/>
    <w:rsid w:val="007F56DE"/>
    <w:rsid w:val="007F5BFA"/>
    <w:rsid w:val="007F6144"/>
    <w:rsid w:val="007F6955"/>
    <w:rsid w:val="007F6DB4"/>
    <w:rsid w:val="007F6E7D"/>
    <w:rsid w:val="007F720B"/>
    <w:rsid w:val="007F72CB"/>
    <w:rsid w:val="007F73B4"/>
    <w:rsid w:val="007F74FF"/>
    <w:rsid w:val="007F7623"/>
    <w:rsid w:val="007F7A92"/>
    <w:rsid w:val="007F7BB7"/>
    <w:rsid w:val="007F7F6D"/>
    <w:rsid w:val="00800241"/>
    <w:rsid w:val="00800442"/>
    <w:rsid w:val="00800572"/>
    <w:rsid w:val="008006C6"/>
    <w:rsid w:val="00800753"/>
    <w:rsid w:val="008007C2"/>
    <w:rsid w:val="0080087A"/>
    <w:rsid w:val="00800BE0"/>
    <w:rsid w:val="00800C52"/>
    <w:rsid w:val="00800F40"/>
    <w:rsid w:val="00800FB0"/>
    <w:rsid w:val="008010D1"/>
    <w:rsid w:val="008011CB"/>
    <w:rsid w:val="0080153E"/>
    <w:rsid w:val="0080155A"/>
    <w:rsid w:val="0080167B"/>
    <w:rsid w:val="008018A9"/>
    <w:rsid w:val="008018C8"/>
    <w:rsid w:val="00801928"/>
    <w:rsid w:val="00801974"/>
    <w:rsid w:val="00801AC0"/>
    <w:rsid w:val="00801AC8"/>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5B"/>
    <w:rsid w:val="00805560"/>
    <w:rsid w:val="008055A9"/>
    <w:rsid w:val="0080562E"/>
    <w:rsid w:val="00805C36"/>
    <w:rsid w:val="0080614A"/>
    <w:rsid w:val="00806224"/>
    <w:rsid w:val="00806294"/>
    <w:rsid w:val="008065E1"/>
    <w:rsid w:val="00806934"/>
    <w:rsid w:val="008069CF"/>
    <w:rsid w:val="00806BA6"/>
    <w:rsid w:val="00806BB0"/>
    <w:rsid w:val="00806D0E"/>
    <w:rsid w:val="00806E12"/>
    <w:rsid w:val="00806EBA"/>
    <w:rsid w:val="00806EE4"/>
    <w:rsid w:val="00807073"/>
    <w:rsid w:val="008070F4"/>
    <w:rsid w:val="00807142"/>
    <w:rsid w:val="00807149"/>
    <w:rsid w:val="00807211"/>
    <w:rsid w:val="00807423"/>
    <w:rsid w:val="0080742D"/>
    <w:rsid w:val="00807523"/>
    <w:rsid w:val="00807732"/>
    <w:rsid w:val="008078FB"/>
    <w:rsid w:val="00807AC9"/>
    <w:rsid w:val="00807AED"/>
    <w:rsid w:val="00810047"/>
    <w:rsid w:val="008100AC"/>
    <w:rsid w:val="008104A6"/>
    <w:rsid w:val="00810548"/>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11B"/>
    <w:rsid w:val="008122D2"/>
    <w:rsid w:val="008123B5"/>
    <w:rsid w:val="00812498"/>
    <w:rsid w:val="00812693"/>
    <w:rsid w:val="008127E6"/>
    <w:rsid w:val="008128AF"/>
    <w:rsid w:val="00812988"/>
    <w:rsid w:val="00812AC4"/>
    <w:rsid w:val="00812B8B"/>
    <w:rsid w:val="00812BDC"/>
    <w:rsid w:val="00812F91"/>
    <w:rsid w:val="0081320A"/>
    <w:rsid w:val="0081336E"/>
    <w:rsid w:val="00813469"/>
    <w:rsid w:val="008134F0"/>
    <w:rsid w:val="00813557"/>
    <w:rsid w:val="008136E6"/>
    <w:rsid w:val="00813863"/>
    <w:rsid w:val="00813874"/>
    <w:rsid w:val="00813928"/>
    <w:rsid w:val="008139F5"/>
    <w:rsid w:val="00813A10"/>
    <w:rsid w:val="0081420D"/>
    <w:rsid w:val="00814588"/>
    <w:rsid w:val="00814AC8"/>
    <w:rsid w:val="00814F7D"/>
    <w:rsid w:val="00814FAC"/>
    <w:rsid w:val="00815068"/>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BA"/>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FD"/>
    <w:rsid w:val="00820A0F"/>
    <w:rsid w:val="00820A46"/>
    <w:rsid w:val="00820ABF"/>
    <w:rsid w:val="00820D54"/>
    <w:rsid w:val="00820DC7"/>
    <w:rsid w:val="00820FA1"/>
    <w:rsid w:val="00820FFB"/>
    <w:rsid w:val="0082120C"/>
    <w:rsid w:val="0082167B"/>
    <w:rsid w:val="00821698"/>
    <w:rsid w:val="0082185B"/>
    <w:rsid w:val="008219C4"/>
    <w:rsid w:val="00821BF7"/>
    <w:rsid w:val="0082211C"/>
    <w:rsid w:val="008221BB"/>
    <w:rsid w:val="008221FE"/>
    <w:rsid w:val="00822274"/>
    <w:rsid w:val="00822275"/>
    <w:rsid w:val="008222C7"/>
    <w:rsid w:val="008227DF"/>
    <w:rsid w:val="008228CA"/>
    <w:rsid w:val="00822B22"/>
    <w:rsid w:val="00822BF5"/>
    <w:rsid w:val="00822D50"/>
    <w:rsid w:val="00822DD5"/>
    <w:rsid w:val="00823079"/>
    <w:rsid w:val="00823728"/>
    <w:rsid w:val="008237FE"/>
    <w:rsid w:val="00823886"/>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C72"/>
    <w:rsid w:val="00826C7B"/>
    <w:rsid w:val="00826DC5"/>
    <w:rsid w:val="00826DD9"/>
    <w:rsid w:val="00826E01"/>
    <w:rsid w:val="00826F04"/>
    <w:rsid w:val="00827756"/>
    <w:rsid w:val="008277A8"/>
    <w:rsid w:val="008278B6"/>
    <w:rsid w:val="00827E21"/>
    <w:rsid w:val="00827F43"/>
    <w:rsid w:val="0083025A"/>
    <w:rsid w:val="00830379"/>
    <w:rsid w:val="00830442"/>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E2C"/>
    <w:rsid w:val="00832F59"/>
    <w:rsid w:val="00833134"/>
    <w:rsid w:val="00833369"/>
    <w:rsid w:val="0083350F"/>
    <w:rsid w:val="0083353F"/>
    <w:rsid w:val="008337BC"/>
    <w:rsid w:val="00833864"/>
    <w:rsid w:val="008339EC"/>
    <w:rsid w:val="00833A2C"/>
    <w:rsid w:val="00833C8D"/>
    <w:rsid w:val="00833E60"/>
    <w:rsid w:val="00833F61"/>
    <w:rsid w:val="008341F4"/>
    <w:rsid w:val="00834358"/>
    <w:rsid w:val="0083446D"/>
    <w:rsid w:val="0083451B"/>
    <w:rsid w:val="008346BD"/>
    <w:rsid w:val="00834723"/>
    <w:rsid w:val="008347D0"/>
    <w:rsid w:val="00834814"/>
    <w:rsid w:val="00834923"/>
    <w:rsid w:val="00834B12"/>
    <w:rsid w:val="00834B33"/>
    <w:rsid w:val="00834C45"/>
    <w:rsid w:val="00834F9B"/>
    <w:rsid w:val="00835439"/>
    <w:rsid w:val="0083567A"/>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4D"/>
    <w:rsid w:val="00837B90"/>
    <w:rsid w:val="00837C00"/>
    <w:rsid w:val="00837C77"/>
    <w:rsid w:val="00837D61"/>
    <w:rsid w:val="00837DF1"/>
    <w:rsid w:val="00837E69"/>
    <w:rsid w:val="00837F61"/>
    <w:rsid w:val="008400F1"/>
    <w:rsid w:val="00840262"/>
    <w:rsid w:val="00840538"/>
    <w:rsid w:val="00840904"/>
    <w:rsid w:val="008409AA"/>
    <w:rsid w:val="00840CC0"/>
    <w:rsid w:val="00840DAD"/>
    <w:rsid w:val="00840FB8"/>
    <w:rsid w:val="0084166B"/>
    <w:rsid w:val="00841BC5"/>
    <w:rsid w:val="00841E30"/>
    <w:rsid w:val="00841F9F"/>
    <w:rsid w:val="008420A0"/>
    <w:rsid w:val="0084239E"/>
    <w:rsid w:val="0084260C"/>
    <w:rsid w:val="008429D0"/>
    <w:rsid w:val="00842A43"/>
    <w:rsid w:val="00842AA3"/>
    <w:rsid w:val="00842AE8"/>
    <w:rsid w:val="00842C66"/>
    <w:rsid w:val="00842C84"/>
    <w:rsid w:val="00842CC7"/>
    <w:rsid w:val="00842E0C"/>
    <w:rsid w:val="00843230"/>
    <w:rsid w:val="008432E7"/>
    <w:rsid w:val="0084350B"/>
    <w:rsid w:val="008436BA"/>
    <w:rsid w:val="00843751"/>
    <w:rsid w:val="00843960"/>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7A"/>
    <w:rsid w:val="00847F42"/>
    <w:rsid w:val="0085040E"/>
    <w:rsid w:val="00850411"/>
    <w:rsid w:val="008506E1"/>
    <w:rsid w:val="00850D76"/>
    <w:rsid w:val="00850D96"/>
    <w:rsid w:val="00850DBC"/>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FE"/>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720"/>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623"/>
    <w:rsid w:val="0086586E"/>
    <w:rsid w:val="008659FB"/>
    <w:rsid w:val="00865B45"/>
    <w:rsid w:val="00865BF7"/>
    <w:rsid w:val="00865C9D"/>
    <w:rsid w:val="00865CE4"/>
    <w:rsid w:val="00865D1B"/>
    <w:rsid w:val="00865DE1"/>
    <w:rsid w:val="00865FEE"/>
    <w:rsid w:val="008660BE"/>
    <w:rsid w:val="00866238"/>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48"/>
    <w:rsid w:val="00871FE0"/>
    <w:rsid w:val="00872108"/>
    <w:rsid w:val="0087211A"/>
    <w:rsid w:val="00872136"/>
    <w:rsid w:val="00872294"/>
    <w:rsid w:val="0087238B"/>
    <w:rsid w:val="00872498"/>
    <w:rsid w:val="008725A0"/>
    <w:rsid w:val="008726FA"/>
    <w:rsid w:val="008727F9"/>
    <w:rsid w:val="008729CA"/>
    <w:rsid w:val="00872ADD"/>
    <w:rsid w:val="00872B9A"/>
    <w:rsid w:val="00872CBF"/>
    <w:rsid w:val="00872E98"/>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6385"/>
    <w:rsid w:val="00876460"/>
    <w:rsid w:val="00876A4D"/>
    <w:rsid w:val="00876B75"/>
    <w:rsid w:val="00876E14"/>
    <w:rsid w:val="00876EFA"/>
    <w:rsid w:val="00876F6A"/>
    <w:rsid w:val="0087706A"/>
    <w:rsid w:val="008772CF"/>
    <w:rsid w:val="008773A6"/>
    <w:rsid w:val="00877704"/>
    <w:rsid w:val="00877BDA"/>
    <w:rsid w:val="00877C45"/>
    <w:rsid w:val="00877D13"/>
    <w:rsid w:val="00877DA3"/>
    <w:rsid w:val="00877E14"/>
    <w:rsid w:val="00877E90"/>
    <w:rsid w:val="00880528"/>
    <w:rsid w:val="008806A7"/>
    <w:rsid w:val="0088081B"/>
    <w:rsid w:val="0088083F"/>
    <w:rsid w:val="00880932"/>
    <w:rsid w:val="00880C58"/>
    <w:rsid w:val="00880EDF"/>
    <w:rsid w:val="008811FD"/>
    <w:rsid w:val="008812AD"/>
    <w:rsid w:val="00881574"/>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580"/>
    <w:rsid w:val="00885745"/>
    <w:rsid w:val="00885876"/>
    <w:rsid w:val="00885978"/>
    <w:rsid w:val="008859AF"/>
    <w:rsid w:val="00885B52"/>
    <w:rsid w:val="00885D5A"/>
    <w:rsid w:val="00885E68"/>
    <w:rsid w:val="00886185"/>
    <w:rsid w:val="008861C6"/>
    <w:rsid w:val="008861D9"/>
    <w:rsid w:val="0088638C"/>
    <w:rsid w:val="008863A2"/>
    <w:rsid w:val="0088671C"/>
    <w:rsid w:val="00886840"/>
    <w:rsid w:val="00886EBB"/>
    <w:rsid w:val="00886EDF"/>
    <w:rsid w:val="00887011"/>
    <w:rsid w:val="00887042"/>
    <w:rsid w:val="008870AD"/>
    <w:rsid w:val="008870E8"/>
    <w:rsid w:val="008871D4"/>
    <w:rsid w:val="00887444"/>
    <w:rsid w:val="00887A58"/>
    <w:rsid w:val="00887ADC"/>
    <w:rsid w:val="00887E1E"/>
    <w:rsid w:val="00887F05"/>
    <w:rsid w:val="00887F3B"/>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2058"/>
    <w:rsid w:val="00892118"/>
    <w:rsid w:val="0089242E"/>
    <w:rsid w:val="008925A5"/>
    <w:rsid w:val="008929DD"/>
    <w:rsid w:val="00892AED"/>
    <w:rsid w:val="00892CF7"/>
    <w:rsid w:val="00892D1F"/>
    <w:rsid w:val="00892E4B"/>
    <w:rsid w:val="00892F20"/>
    <w:rsid w:val="00893193"/>
    <w:rsid w:val="00893213"/>
    <w:rsid w:val="00893614"/>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1C"/>
    <w:rsid w:val="00894FAD"/>
    <w:rsid w:val="00894FDC"/>
    <w:rsid w:val="008950B7"/>
    <w:rsid w:val="0089543A"/>
    <w:rsid w:val="008955D5"/>
    <w:rsid w:val="00895799"/>
    <w:rsid w:val="008957D3"/>
    <w:rsid w:val="00895A39"/>
    <w:rsid w:val="00896170"/>
    <w:rsid w:val="008961A8"/>
    <w:rsid w:val="00896394"/>
    <w:rsid w:val="00896414"/>
    <w:rsid w:val="00896A06"/>
    <w:rsid w:val="00896BA8"/>
    <w:rsid w:val="00896F04"/>
    <w:rsid w:val="00896FC5"/>
    <w:rsid w:val="0089716F"/>
    <w:rsid w:val="00897339"/>
    <w:rsid w:val="00897704"/>
    <w:rsid w:val="0089770E"/>
    <w:rsid w:val="00897768"/>
    <w:rsid w:val="00897A20"/>
    <w:rsid w:val="00897A7F"/>
    <w:rsid w:val="00897C71"/>
    <w:rsid w:val="00897DB1"/>
    <w:rsid w:val="00897E17"/>
    <w:rsid w:val="008A0118"/>
    <w:rsid w:val="008A02EE"/>
    <w:rsid w:val="008A03B4"/>
    <w:rsid w:val="008A040D"/>
    <w:rsid w:val="008A04CF"/>
    <w:rsid w:val="008A0551"/>
    <w:rsid w:val="008A063F"/>
    <w:rsid w:val="008A077D"/>
    <w:rsid w:val="008A0BDF"/>
    <w:rsid w:val="008A0D85"/>
    <w:rsid w:val="008A0E51"/>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D63"/>
    <w:rsid w:val="008A4E11"/>
    <w:rsid w:val="008A4F4F"/>
    <w:rsid w:val="008A5213"/>
    <w:rsid w:val="008A551C"/>
    <w:rsid w:val="008A55CB"/>
    <w:rsid w:val="008A56CA"/>
    <w:rsid w:val="008A5735"/>
    <w:rsid w:val="008A5BC1"/>
    <w:rsid w:val="008A5C91"/>
    <w:rsid w:val="008A601E"/>
    <w:rsid w:val="008A6115"/>
    <w:rsid w:val="008A620C"/>
    <w:rsid w:val="008A6213"/>
    <w:rsid w:val="008A625C"/>
    <w:rsid w:val="008A654F"/>
    <w:rsid w:val="008A6586"/>
    <w:rsid w:val="008A6832"/>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24C"/>
    <w:rsid w:val="008B1323"/>
    <w:rsid w:val="008B137F"/>
    <w:rsid w:val="008B13E9"/>
    <w:rsid w:val="008B15DA"/>
    <w:rsid w:val="008B1C0E"/>
    <w:rsid w:val="008B1D2B"/>
    <w:rsid w:val="008B1D6B"/>
    <w:rsid w:val="008B1FAA"/>
    <w:rsid w:val="008B2043"/>
    <w:rsid w:val="008B210D"/>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633"/>
    <w:rsid w:val="008B58F2"/>
    <w:rsid w:val="008B59B7"/>
    <w:rsid w:val="008B5C2B"/>
    <w:rsid w:val="008B5EC8"/>
    <w:rsid w:val="008B5ED8"/>
    <w:rsid w:val="008B6190"/>
    <w:rsid w:val="008B639F"/>
    <w:rsid w:val="008B686A"/>
    <w:rsid w:val="008B690C"/>
    <w:rsid w:val="008B6A4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1000"/>
    <w:rsid w:val="008C1104"/>
    <w:rsid w:val="008C11CB"/>
    <w:rsid w:val="008C1246"/>
    <w:rsid w:val="008C12C8"/>
    <w:rsid w:val="008C1355"/>
    <w:rsid w:val="008C1620"/>
    <w:rsid w:val="008C1716"/>
    <w:rsid w:val="008C18A5"/>
    <w:rsid w:val="008C18EE"/>
    <w:rsid w:val="008C1B3F"/>
    <w:rsid w:val="008C1BE9"/>
    <w:rsid w:val="008C1EDA"/>
    <w:rsid w:val="008C2011"/>
    <w:rsid w:val="008C20D9"/>
    <w:rsid w:val="008C2198"/>
    <w:rsid w:val="008C2309"/>
    <w:rsid w:val="008C2542"/>
    <w:rsid w:val="008C275C"/>
    <w:rsid w:val="008C27BF"/>
    <w:rsid w:val="008C27F5"/>
    <w:rsid w:val="008C2822"/>
    <w:rsid w:val="008C2CFD"/>
    <w:rsid w:val="008C2EB3"/>
    <w:rsid w:val="008C2FD0"/>
    <w:rsid w:val="008C338A"/>
    <w:rsid w:val="008C39B0"/>
    <w:rsid w:val="008C3AF8"/>
    <w:rsid w:val="008C3DA6"/>
    <w:rsid w:val="008C3FDC"/>
    <w:rsid w:val="008C4065"/>
    <w:rsid w:val="008C47AD"/>
    <w:rsid w:val="008C487D"/>
    <w:rsid w:val="008C496D"/>
    <w:rsid w:val="008C4F19"/>
    <w:rsid w:val="008C4FA8"/>
    <w:rsid w:val="008C5156"/>
    <w:rsid w:val="008C51CB"/>
    <w:rsid w:val="008C53E4"/>
    <w:rsid w:val="008C58BD"/>
    <w:rsid w:val="008C5CEA"/>
    <w:rsid w:val="008C5F5F"/>
    <w:rsid w:val="008C603A"/>
    <w:rsid w:val="008C638D"/>
    <w:rsid w:val="008C66B3"/>
    <w:rsid w:val="008C683D"/>
    <w:rsid w:val="008C68C4"/>
    <w:rsid w:val="008C68D6"/>
    <w:rsid w:val="008C6A2F"/>
    <w:rsid w:val="008C6AAD"/>
    <w:rsid w:val="008C6E7F"/>
    <w:rsid w:val="008C6ED4"/>
    <w:rsid w:val="008C71C8"/>
    <w:rsid w:val="008C7239"/>
    <w:rsid w:val="008C73CB"/>
    <w:rsid w:val="008C7769"/>
    <w:rsid w:val="008C7B4C"/>
    <w:rsid w:val="008C7B4E"/>
    <w:rsid w:val="008D05E8"/>
    <w:rsid w:val="008D067B"/>
    <w:rsid w:val="008D0750"/>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636"/>
    <w:rsid w:val="008D375B"/>
    <w:rsid w:val="008D3C73"/>
    <w:rsid w:val="008D3E6B"/>
    <w:rsid w:val="008D402A"/>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B5"/>
    <w:rsid w:val="008D601D"/>
    <w:rsid w:val="008D616A"/>
    <w:rsid w:val="008D6541"/>
    <w:rsid w:val="008D65D3"/>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1B3"/>
    <w:rsid w:val="008E0336"/>
    <w:rsid w:val="008E03DE"/>
    <w:rsid w:val="008E06EE"/>
    <w:rsid w:val="008E0AE8"/>
    <w:rsid w:val="008E0B71"/>
    <w:rsid w:val="008E0C4D"/>
    <w:rsid w:val="008E0D03"/>
    <w:rsid w:val="008E0F52"/>
    <w:rsid w:val="008E1339"/>
    <w:rsid w:val="008E147C"/>
    <w:rsid w:val="008E156A"/>
    <w:rsid w:val="008E157F"/>
    <w:rsid w:val="008E15D9"/>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994"/>
    <w:rsid w:val="008E6BD3"/>
    <w:rsid w:val="008E6C4E"/>
    <w:rsid w:val="008E6C53"/>
    <w:rsid w:val="008E6D5E"/>
    <w:rsid w:val="008E6E06"/>
    <w:rsid w:val="008E7259"/>
    <w:rsid w:val="008E72FA"/>
    <w:rsid w:val="008E74FE"/>
    <w:rsid w:val="008E750C"/>
    <w:rsid w:val="008E7515"/>
    <w:rsid w:val="008E7B3F"/>
    <w:rsid w:val="008E7FC1"/>
    <w:rsid w:val="008E96ED"/>
    <w:rsid w:val="008F00DB"/>
    <w:rsid w:val="008F03A2"/>
    <w:rsid w:val="008F047C"/>
    <w:rsid w:val="008F084E"/>
    <w:rsid w:val="008F0877"/>
    <w:rsid w:val="008F09C4"/>
    <w:rsid w:val="008F0AE6"/>
    <w:rsid w:val="008F0E30"/>
    <w:rsid w:val="008F0F33"/>
    <w:rsid w:val="008F1051"/>
    <w:rsid w:val="008F111E"/>
    <w:rsid w:val="008F115C"/>
    <w:rsid w:val="008F1230"/>
    <w:rsid w:val="008F1264"/>
    <w:rsid w:val="008F150B"/>
    <w:rsid w:val="008F181C"/>
    <w:rsid w:val="008F1A62"/>
    <w:rsid w:val="008F1BBA"/>
    <w:rsid w:val="008F1F01"/>
    <w:rsid w:val="008F202E"/>
    <w:rsid w:val="008F225F"/>
    <w:rsid w:val="008F22D1"/>
    <w:rsid w:val="008F2310"/>
    <w:rsid w:val="008F23CC"/>
    <w:rsid w:val="008F2633"/>
    <w:rsid w:val="008F2638"/>
    <w:rsid w:val="008F267B"/>
    <w:rsid w:val="008F26CD"/>
    <w:rsid w:val="008F2908"/>
    <w:rsid w:val="008F2C28"/>
    <w:rsid w:val="008F2E69"/>
    <w:rsid w:val="008F2FB4"/>
    <w:rsid w:val="008F33CC"/>
    <w:rsid w:val="008F3730"/>
    <w:rsid w:val="008F3894"/>
    <w:rsid w:val="008F3FC3"/>
    <w:rsid w:val="008F4002"/>
    <w:rsid w:val="008F4090"/>
    <w:rsid w:val="008F41F8"/>
    <w:rsid w:val="008F4424"/>
    <w:rsid w:val="008F45F0"/>
    <w:rsid w:val="008F47C6"/>
    <w:rsid w:val="008F480A"/>
    <w:rsid w:val="008F4FE4"/>
    <w:rsid w:val="008F50C4"/>
    <w:rsid w:val="008F514F"/>
    <w:rsid w:val="008F5276"/>
    <w:rsid w:val="008F52DA"/>
    <w:rsid w:val="008F53AA"/>
    <w:rsid w:val="008F5602"/>
    <w:rsid w:val="008F56DA"/>
    <w:rsid w:val="008F58B1"/>
    <w:rsid w:val="008F5A0A"/>
    <w:rsid w:val="008F5B12"/>
    <w:rsid w:val="008F5BBD"/>
    <w:rsid w:val="008F5E6A"/>
    <w:rsid w:val="008F5FD6"/>
    <w:rsid w:val="008F62CF"/>
    <w:rsid w:val="008F6311"/>
    <w:rsid w:val="008F65FE"/>
    <w:rsid w:val="008F6647"/>
    <w:rsid w:val="008F66F8"/>
    <w:rsid w:val="008F6A79"/>
    <w:rsid w:val="008F6B01"/>
    <w:rsid w:val="008F6D25"/>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102B"/>
    <w:rsid w:val="0090122E"/>
    <w:rsid w:val="00901448"/>
    <w:rsid w:val="00901579"/>
    <w:rsid w:val="00901AF7"/>
    <w:rsid w:val="00901CD2"/>
    <w:rsid w:val="00901D13"/>
    <w:rsid w:val="00901F13"/>
    <w:rsid w:val="00902023"/>
    <w:rsid w:val="009034D3"/>
    <w:rsid w:val="00903559"/>
    <w:rsid w:val="00903595"/>
    <w:rsid w:val="009036BC"/>
    <w:rsid w:val="00903D30"/>
    <w:rsid w:val="00903D52"/>
    <w:rsid w:val="0090403C"/>
    <w:rsid w:val="00904205"/>
    <w:rsid w:val="00904414"/>
    <w:rsid w:val="009045AE"/>
    <w:rsid w:val="00904CFE"/>
    <w:rsid w:val="00904D7D"/>
    <w:rsid w:val="00904F39"/>
    <w:rsid w:val="00904FBE"/>
    <w:rsid w:val="0090501E"/>
    <w:rsid w:val="0090512A"/>
    <w:rsid w:val="00905197"/>
    <w:rsid w:val="0090533C"/>
    <w:rsid w:val="009053E9"/>
    <w:rsid w:val="00905498"/>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8C"/>
    <w:rsid w:val="00906D76"/>
    <w:rsid w:val="00906E6C"/>
    <w:rsid w:val="00906ED2"/>
    <w:rsid w:val="00906F16"/>
    <w:rsid w:val="00907142"/>
    <w:rsid w:val="009073E7"/>
    <w:rsid w:val="009076DE"/>
    <w:rsid w:val="009079A1"/>
    <w:rsid w:val="00907A05"/>
    <w:rsid w:val="00907C81"/>
    <w:rsid w:val="00907E1D"/>
    <w:rsid w:val="009101EA"/>
    <w:rsid w:val="009105DA"/>
    <w:rsid w:val="00910689"/>
    <w:rsid w:val="009106FC"/>
    <w:rsid w:val="009108B0"/>
    <w:rsid w:val="009108E5"/>
    <w:rsid w:val="00910942"/>
    <w:rsid w:val="00910CEE"/>
    <w:rsid w:val="00910D63"/>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8A5"/>
    <w:rsid w:val="00915B81"/>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905"/>
    <w:rsid w:val="00920A38"/>
    <w:rsid w:val="00920AAB"/>
    <w:rsid w:val="00920C0F"/>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4479"/>
    <w:rsid w:val="00924627"/>
    <w:rsid w:val="009248F6"/>
    <w:rsid w:val="009250A8"/>
    <w:rsid w:val="0092512F"/>
    <w:rsid w:val="0092540B"/>
    <w:rsid w:val="00925450"/>
    <w:rsid w:val="009254F3"/>
    <w:rsid w:val="0092583B"/>
    <w:rsid w:val="00925BE6"/>
    <w:rsid w:val="00925ECC"/>
    <w:rsid w:val="00926162"/>
    <w:rsid w:val="00926200"/>
    <w:rsid w:val="00926260"/>
    <w:rsid w:val="009264EA"/>
    <w:rsid w:val="00926697"/>
    <w:rsid w:val="0092685B"/>
    <w:rsid w:val="00926E88"/>
    <w:rsid w:val="00926F61"/>
    <w:rsid w:val="00926FA9"/>
    <w:rsid w:val="0092723B"/>
    <w:rsid w:val="009272AE"/>
    <w:rsid w:val="009272D3"/>
    <w:rsid w:val="0092744A"/>
    <w:rsid w:val="00927630"/>
    <w:rsid w:val="009278A2"/>
    <w:rsid w:val="00927A76"/>
    <w:rsid w:val="00927DD7"/>
    <w:rsid w:val="009303E8"/>
    <w:rsid w:val="009307EB"/>
    <w:rsid w:val="0093082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442"/>
    <w:rsid w:val="009326ED"/>
    <w:rsid w:val="00932A0F"/>
    <w:rsid w:val="00932AD6"/>
    <w:rsid w:val="00932C62"/>
    <w:rsid w:val="00932DD3"/>
    <w:rsid w:val="00932EFB"/>
    <w:rsid w:val="00933040"/>
    <w:rsid w:val="009330E9"/>
    <w:rsid w:val="0093331A"/>
    <w:rsid w:val="0093340C"/>
    <w:rsid w:val="009337C5"/>
    <w:rsid w:val="00933880"/>
    <w:rsid w:val="00933A46"/>
    <w:rsid w:val="00933C90"/>
    <w:rsid w:val="00933DBB"/>
    <w:rsid w:val="00933DE7"/>
    <w:rsid w:val="00933E8C"/>
    <w:rsid w:val="009341D7"/>
    <w:rsid w:val="009347FB"/>
    <w:rsid w:val="00934C62"/>
    <w:rsid w:val="00934D97"/>
    <w:rsid w:val="00934EAE"/>
    <w:rsid w:val="00934F65"/>
    <w:rsid w:val="009351A0"/>
    <w:rsid w:val="009351B4"/>
    <w:rsid w:val="009351E7"/>
    <w:rsid w:val="009355C9"/>
    <w:rsid w:val="00935776"/>
    <w:rsid w:val="00935D15"/>
    <w:rsid w:val="00935EE5"/>
    <w:rsid w:val="00935F93"/>
    <w:rsid w:val="0093602F"/>
    <w:rsid w:val="009361E8"/>
    <w:rsid w:val="00936200"/>
    <w:rsid w:val="00936312"/>
    <w:rsid w:val="0093680F"/>
    <w:rsid w:val="009368F5"/>
    <w:rsid w:val="00936A34"/>
    <w:rsid w:val="00936A4C"/>
    <w:rsid w:val="00936BCF"/>
    <w:rsid w:val="00936DA3"/>
    <w:rsid w:val="00936EE6"/>
    <w:rsid w:val="00937018"/>
    <w:rsid w:val="0093706A"/>
    <w:rsid w:val="009370E2"/>
    <w:rsid w:val="00937409"/>
    <w:rsid w:val="00937877"/>
    <w:rsid w:val="0093799D"/>
    <w:rsid w:val="00937B73"/>
    <w:rsid w:val="00937C4C"/>
    <w:rsid w:val="00937DF7"/>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21AD"/>
    <w:rsid w:val="0094221C"/>
    <w:rsid w:val="0094227E"/>
    <w:rsid w:val="00942675"/>
    <w:rsid w:val="0094281B"/>
    <w:rsid w:val="0094294B"/>
    <w:rsid w:val="00943443"/>
    <w:rsid w:val="00943512"/>
    <w:rsid w:val="0094358B"/>
    <w:rsid w:val="00943630"/>
    <w:rsid w:val="009436A7"/>
    <w:rsid w:val="00943930"/>
    <w:rsid w:val="00943AC6"/>
    <w:rsid w:val="00943C0C"/>
    <w:rsid w:val="00943EA4"/>
    <w:rsid w:val="0094409C"/>
    <w:rsid w:val="00944159"/>
    <w:rsid w:val="00944493"/>
    <w:rsid w:val="009444B8"/>
    <w:rsid w:val="009446FE"/>
    <w:rsid w:val="00944845"/>
    <w:rsid w:val="009449B2"/>
    <w:rsid w:val="00944A11"/>
    <w:rsid w:val="00944A82"/>
    <w:rsid w:val="00944BA5"/>
    <w:rsid w:val="00944D4C"/>
    <w:rsid w:val="00944E0C"/>
    <w:rsid w:val="009451D8"/>
    <w:rsid w:val="009451F7"/>
    <w:rsid w:val="00945543"/>
    <w:rsid w:val="009456FD"/>
    <w:rsid w:val="00945AD9"/>
    <w:rsid w:val="00945AFF"/>
    <w:rsid w:val="00945B8F"/>
    <w:rsid w:val="00945CB2"/>
    <w:rsid w:val="00945FBA"/>
    <w:rsid w:val="00946081"/>
    <w:rsid w:val="009469CF"/>
    <w:rsid w:val="00946C4D"/>
    <w:rsid w:val="00946F2C"/>
    <w:rsid w:val="0094722C"/>
    <w:rsid w:val="009472FF"/>
    <w:rsid w:val="009473E2"/>
    <w:rsid w:val="009473F8"/>
    <w:rsid w:val="00947750"/>
    <w:rsid w:val="00947857"/>
    <w:rsid w:val="00947911"/>
    <w:rsid w:val="00947C2E"/>
    <w:rsid w:val="00947C3F"/>
    <w:rsid w:val="00947D0C"/>
    <w:rsid w:val="00947E85"/>
    <w:rsid w:val="009500E2"/>
    <w:rsid w:val="0095010A"/>
    <w:rsid w:val="0095019A"/>
    <w:rsid w:val="00950531"/>
    <w:rsid w:val="00950992"/>
    <w:rsid w:val="00950B1D"/>
    <w:rsid w:val="00950D75"/>
    <w:rsid w:val="00950E61"/>
    <w:rsid w:val="0095100D"/>
    <w:rsid w:val="00951232"/>
    <w:rsid w:val="0095137E"/>
    <w:rsid w:val="0095144E"/>
    <w:rsid w:val="009515AB"/>
    <w:rsid w:val="0095167E"/>
    <w:rsid w:val="00951AE3"/>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29"/>
    <w:rsid w:val="00953FE9"/>
    <w:rsid w:val="00954181"/>
    <w:rsid w:val="00954417"/>
    <w:rsid w:val="009544CF"/>
    <w:rsid w:val="00954669"/>
    <w:rsid w:val="0095481C"/>
    <w:rsid w:val="00954C4E"/>
    <w:rsid w:val="00954D30"/>
    <w:rsid w:val="009550D7"/>
    <w:rsid w:val="0095526F"/>
    <w:rsid w:val="009554E7"/>
    <w:rsid w:val="009555C9"/>
    <w:rsid w:val="009557B3"/>
    <w:rsid w:val="0095594B"/>
    <w:rsid w:val="00955B5B"/>
    <w:rsid w:val="00956307"/>
    <w:rsid w:val="00956556"/>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F40"/>
    <w:rsid w:val="009610C4"/>
    <w:rsid w:val="009610ED"/>
    <w:rsid w:val="00961480"/>
    <w:rsid w:val="00961569"/>
    <w:rsid w:val="00961641"/>
    <w:rsid w:val="009616EC"/>
    <w:rsid w:val="009617AC"/>
    <w:rsid w:val="00961CF1"/>
    <w:rsid w:val="00961E85"/>
    <w:rsid w:val="00961EE9"/>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32D"/>
    <w:rsid w:val="009643DA"/>
    <w:rsid w:val="00964674"/>
    <w:rsid w:val="009646D8"/>
    <w:rsid w:val="009646F5"/>
    <w:rsid w:val="0096485F"/>
    <w:rsid w:val="00964A3D"/>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9FB"/>
    <w:rsid w:val="00966A0B"/>
    <w:rsid w:val="00966B1C"/>
    <w:rsid w:val="00966D9C"/>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5DE"/>
    <w:rsid w:val="0097077E"/>
    <w:rsid w:val="009707A5"/>
    <w:rsid w:val="00970AA1"/>
    <w:rsid w:val="00970CF1"/>
    <w:rsid w:val="00970D30"/>
    <w:rsid w:val="00970F2B"/>
    <w:rsid w:val="00970FD5"/>
    <w:rsid w:val="00971338"/>
    <w:rsid w:val="0097142C"/>
    <w:rsid w:val="00971592"/>
    <w:rsid w:val="00971617"/>
    <w:rsid w:val="0097165F"/>
    <w:rsid w:val="009717F8"/>
    <w:rsid w:val="009718F6"/>
    <w:rsid w:val="00971C80"/>
    <w:rsid w:val="00971DDF"/>
    <w:rsid w:val="00972029"/>
    <w:rsid w:val="009721EC"/>
    <w:rsid w:val="0097225C"/>
    <w:rsid w:val="00972534"/>
    <w:rsid w:val="009725EA"/>
    <w:rsid w:val="00972723"/>
    <w:rsid w:val="00972AB4"/>
    <w:rsid w:val="00972DE3"/>
    <w:rsid w:val="009730B1"/>
    <w:rsid w:val="0097311C"/>
    <w:rsid w:val="009731D6"/>
    <w:rsid w:val="00973432"/>
    <w:rsid w:val="00973447"/>
    <w:rsid w:val="00973784"/>
    <w:rsid w:val="00973802"/>
    <w:rsid w:val="0097384C"/>
    <w:rsid w:val="00973A33"/>
    <w:rsid w:val="00973E6D"/>
    <w:rsid w:val="00973FC6"/>
    <w:rsid w:val="009743DA"/>
    <w:rsid w:val="00974473"/>
    <w:rsid w:val="009745B5"/>
    <w:rsid w:val="00974746"/>
    <w:rsid w:val="00974A72"/>
    <w:rsid w:val="00974A86"/>
    <w:rsid w:val="00974B5B"/>
    <w:rsid w:val="00974B73"/>
    <w:rsid w:val="00974C99"/>
    <w:rsid w:val="00975119"/>
    <w:rsid w:val="00975217"/>
    <w:rsid w:val="00975346"/>
    <w:rsid w:val="00975489"/>
    <w:rsid w:val="0097570C"/>
    <w:rsid w:val="0097597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D14"/>
    <w:rsid w:val="00981F9D"/>
    <w:rsid w:val="00981FC2"/>
    <w:rsid w:val="00982112"/>
    <w:rsid w:val="0098218B"/>
    <w:rsid w:val="0098229C"/>
    <w:rsid w:val="0098243C"/>
    <w:rsid w:val="00982578"/>
    <w:rsid w:val="009827A6"/>
    <w:rsid w:val="0098289D"/>
    <w:rsid w:val="00982AA4"/>
    <w:rsid w:val="00982BDD"/>
    <w:rsid w:val="00982C86"/>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E7"/>
    <w:rsid w:val="00985514"/>
    <w:rsid w:val="00985689"/>
    <w:rsid w:val="009856AA"/>
    <w:rsid w:val="00985C31"/>
    <w:rsid w:val="00985C73"/>
    <w:rsid w:val="00985EF7"/>
    <w:rsid w:val="00986093"/>
    <w:rsid w:val="00986146"/>
    <w:rsid w:val="00986675"/>
    <w:rsid w:val="009867FB"/>
    <w:rsid w:val="00986924"/>
    <w:rsid w:val="009869D0"/>
    <w:rsid w:val="00986A1D"/>
    <w:rsid w:val="00986AE2"/>
    <w:rsid w:val="00986B57"/>
    <w:rsid w:val="00986CF9"/>
    <w:rsid w:val="00986D69"/>
    <w:rsid w:val="00986D7A"/>
    <w:rsid w:val="00986E1D"/>
    <w:rsid w:val="00986E87"/>
    <w:rsid w:val="00986FC8"/>
    <w:rsid w:val="0098710E"/>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F0F"/>
    <w:rsid w:val="00994012"/>
    <w:rsid w:val="009940D0"/>
    <w:rsid w:val="009943E3"/>
    <w:rsid w:val="009947A8"/>
    <w:rsid w:val="0099499F"/>
    <w:rsid w:val="00994A23"/>
    <w:rsid w:val="00994C03"/>
    <w:rsid w:val="00994D00"/>
    <w:rsid w:val="00994E69"/>
    <w:rsid w:val="00995015"/>
    <w:rsid w:val="009951B4"/>
    <w:rsid w:val="0099520C"/>
    <w:rsid w:val="0099586E"/>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744"/>
    <w:rsid w:val="00996769"/>
    <w:rsid w:val="00996989"/>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954"/>
    <w:rsid w:val="009A0A74"/>
    <w:rsid w:val="009A0B23"/>
    <w:rsid w:val="009A1169"/>
    <w:rsid w:val="009A1302"/>
    <w:rsid w:val="009A164C"/>
    <w:rsid w:val="009A18FC"/>
    <w:rsid w:val="009A1959"/>
    <w:rsid w:val="009A1A9B"/>
    <w:rsid w:val="009A1AAC"/>
    <w:rsid w:val="009A1ADE"/>
    <w:rsid w:val="009A1DDD"/>
    <w:rsid w:val="009A1E0F"/>
    <w:rsid w:val="009A2037"/>
    <w:rsid w:val="009A2527"/>
    <w:rsid w:val="009A278F"/>
    <w:rsid w:val="009A29D7"/>
    <w:rsid w:val="009A2A71"/>
    <w:rsid w:val="009A2AD6"/>
    <w:rsid w:val="009A2AF8"/>
    <w:rsid w:val="009A2BB6"/>
    <w:rsid w:val="009A2BCD"/>
    <w:rsid w:val="009A2BD3"/>
    <w:rsid w:val="009A2CB8"/>
    <w:rsid w:val="009A323C"/>
    <w:rsid w:val="009A345E"/>
    <w:rsid w:val="009A34EE"/>
    <w:rsid w:val="009A3789"/>
    <w:rsid w:val="009A3EAE"/>
    <w:rsid w:val="009A428F"/>
    <w:rsid w:val="009A457D"/>
    <w:rsid w:val="009A45A2"/>
    <w:rsid w:val="009A46A1"/>
    <w:rsid w:val="009A4729"/>
    <w:rsid w:val="009A490C"/>
    <w:rsid w:val="009A4EB0"/>
    <w:rsid w:val="009A538A"/>
    <w:rsid w:val="009A544B"/>
    <w:rsid w:val="009A55E5"/>
    <w:rsid w:val="009A5665"/>
    <w:rsid w:val="009A594D"/>
    <w:rsid w:val="009A5A51"/>
    <w:rsid w:val="009A5BED"/>
    <w:rsid w:val="009A5D9E"/>
    <w:rsid w:val="009A609E"/>
    <w:rsid w:val="009A60E3"/>
    <w:rsid w:val="009A6476"/>
    <w:rsid w:val="009A64E7"/>
    <w:rsid w:val="009A65CC"/>
    <w:rsid w:val="009A6919"/>
    <w:rsid w:val="009A6AC7"/>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335"/>
    <w:rsid w:val="009B14BC"/>
    <w:rsid w:val="009B176D"/>
    <w:rsid w:val="009B1A09"/>
    <w:rsid w:val="009B1ACB"/>
    <w:rsid w:val="009B1C21"/>
    <w:rsid w:val="009B1D31"/>
    <w:rsid w:val="009B1E47"/>
    <w:rsid w:val="009B1FAB"/>
    <w:rsid w:val="009B2257"/>
    <w:rsid w:val="009B27FD"/>
    <w:rsid w:val="009B2914"/>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F8"/>
    <w:rsid w:val="009B3E48"/>
    <w:rsid w:val="009B4036"/>
    <w:rsid w:val="009B4600"/>
    <w:rsid w:val="009B47EE"/>
    <w:rsid w:val="009B4936"/>
    <w:rsid w:val="009B4BAB"/>
    <w:rsid w:val="009B4D01"/>
    <w:rsid w:val="009B4E26"/>
    <w:rsid w:val="009B4E78"/>
    <w:rsid w:val="009B4E7D"/>
    <w:rsid w:val="009B5084"/>
    <w:rsid w:val="009B5152"/>
    <w:rsid w:val="009B5284"/>
    <w:rsid w:val="009B52A1"/>
    <w:rsid w:val="009B5353"/>
    <w:rsid w:val="009B5399"/>
    <w:rsid w:val="009B5600"/>
    <w:rsid w:val="009B5664"/>
    <w:rsid w:val="009B5BE0"/>
    <w:rsid w:val="009B5FA1"/>
    <w:rsid w:val="009B60CB"/>
    <w:rsid w:val="009B64C2"/>
    <w:rsid w:val="009B653A"/>
    <w:rsid w:val="009B675B"/>
    <w:rsid w:val="009B6830"/>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5D"/>
    <w:rsid w:val="009C0277"/>
    <w:rsid w:val="009C0463"/>
    <w:rsid w:val="009C095E"/>
    <w:rsid w:val="009C0B13"/>
    <w:rsid w:val="009C0C05"/>
    <w:rsid w:val="009C0E9B"/>
    <w:rsid w:val="009C103D"/>
    <w:rsid w:val="009C1137"/>
    <w:rsid w:val="009C1212"/>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7E"/>
    <w:rsid w:val="009C462B"/>
    <w:rsid w:val="009C4745"/>
    <w:rsid w:val="009C479A"/>
    <w:rsid w:val="009C48D4"/>
    <w:rsid w:val="009C4A07"/>
    <w:rsid w:val="009C4B8E"/>
    <w:rsid w:val="009C4B9E"/>
    <w:rsid w:val="009C4BCB"/>
    <w:rsid w:val="009C51D5"/>
    <w:rsid w:val="009C543C"/>
    <w:rsid w:val="009C5823"/>
    <w:rsid w:val="009C599A"/>
    <w:rsid w:val="009C5EFF"/>
    <w:rsid w:val="009C5FCE"/>
    <w:rsid w:val="009C603E"/>
    <w:rsid w:val="009C60B5"/>
    <w:rsid w:val="009C6229"/>
    <w:rsid w:val="009C63D4"/>
    <w:rsid w:val="009C650E"/>
    <w:rsid w:val="009C6709"/>
    <w:rsid w:val="009C6B2B"/>
    <w:rsid w:val="009C6BBA"/>
    <w:rsid w:val="009C6F67"/>
    <w:rsid w:val="009C70DB"/>
    <w:rsid w:val="009C7468"/>
    <w:rsid w:val="009C774A"/>
    <w:rsid w:val="009C77FA"/>
    <w:rsid w:val="009C793C"/>
    <w:rsid w:val="009C7D60"/>
    <w:rsid w:val="009C7EEE"/>
    <w:rsid w:val="009D0144"/>
    <w:rsid w:val="009D0AF3"/>
    <w:rsid w:val="009D0DDE"/>
    <w:rsid w:val="009D0FF6"/>
    <w:rsid w:val="009D11CE"/>
    <w:rsid w:val="009D150D"/>
    <w:rsid w:val="009D162E"/>
    <w:rsid w:val="009D16B6"/>
    <w:rsid w:val="009D174D"/>
    <w:rsid w:val="009D18CB"/>
    <w:rsid w:val="009D19BC"/>
    <w:rsid w:val="009D230B"/>
    <w:rsid w:val="009D2348"/>
    <w:rsid w:val="009D25C9"/>
    <w:rsid w:val="009D26B2"/>
    <w:rsid w:val="009D26B3"/>
    <w:rsid w:val="009D2A52"/>
    <w:rsid w:val="009D2C6A"/>
    <w:rsid w:val="009D2C6B"/>
    <w:rsid w:val="009D2EA8"/>
    <w:rsid w:val="009D2F0C"/>
    <w:rsid w:val="009D3306"/>
    <w:rsid w:val="009D33F1"/>
    <w:rsid w:val="009D349D"/>
    <w:rsid w:val="009D3578"/>
    <w:rsid w:val="009D3700"/>
    <w:rsid w:val="009D3767"/>
    <w:rsid w:val="009D37D0"/>
    <w:rsid w:val="009D3A5F"/>
    <w:rsid w:val="009D3DE8"/>
    <w:rsid w:val="009D4014"/>
    <w:rsid w:val="009D46F8"/>
    <w:rsid w:val="009D4845"/>
    <w:rsid w:val="009D4BC7"/>
    <w:rsid w:val="009D4C64"/>
    <w:rsid w:val="009D4D61"/>
    <w:rsid w:val="009D4F88"/>
    <w:rsid w:val="009D5193"/>
    <w:rsid w:val="009D5225"/>
    <w:rsid w:val="009D5487"/>
    <w:rsid w:val="009D558B"/>
    <w:rsid w:val="009D5630"/>
    <w:rsid w:val="009D567A"/>
    <w:rsid w:val="009D56B3"/>
    <w:rsid w:val="009D58F8"/>
    <w:rsid w:val="009D59FA"/>
    <w:rsid w:val="009D5C32"/>
    <w:rsid w:val="009D5C56"/>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93E"/>
    <w:rsid w:val="009E1A7D"/>
    <w:rsid w:val="009E1A93"/>
    <w:rsid w:val="009E1EBA"/>
    <w:rsid w:val="009E1F0D"/>
    <w:rsid w:val="009E1F7F"/>
    <w:rsid w:val="009E1FC5"/>
    <w:rsid w:val="009E1FD6"/>
    <w:rsid w:val="009E2146"/>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FD1"/>
    <w:rsid w:val="009E7123"/>
    <w:rsid w:val="009E7355"/>
    <w:rsid w:val="009E74EE"/>
    <w:rsid w:val="009E74F0"/>
    <w:rsid w:val="009E762B"/>
    <w:rsid w:val="009E7A0B"/>
    <w:rsid w:val="009E7A71"/>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A19"/>
    <w:rsid w:val="009F2DC7"/>
    <w:rsid w:val="009F2E05"/>
    <w:rsid w:val="009F2F5B"/>
    <w:rsid w:val="009F2F83"/>
    <w:rsid w:val="009F3001"/>
    <w:rsid w:val="009F3203"/>
    <w:rsid w:val="009F328D"/>
    <w:rsid w:val="009F32FE"/>
    <w:rsid w:val="009F363B"/>
    <w:rsid w:val="009F37C1"/>
    <w:rsid w:val="009F3B30"/>
    <w:rsid w:val="009F3E95"/>
    <w:rsid w:val="009F457D"/>
    <w:rsid w:val="009F4A44"/>
    <w:rsid w:val="009F4AB8"/>
    <w:rsid w:val="009F4C47"/>
    <w:rsid w:val="009F4CE9"/>
    <w:rsid w:val="009F5069"/>
    <w:rsid w:val="009F5117"/>
    <w:rsid w:val="009F512E"/>
    <w:rsid w:val="009F514E"/>
    <w:rsid w:val="009F5455"/>
    <w:rsid w:val="009F5611"/>
    <w:rsid w:val="009F571B"/>
    <w:rsid w:val="009F5763"/>
    <w:rsid w:val="009F5A76"/>
    <w:rsid w:val="009F5B3F"/>
    <w:rsid w:val="009F5C48"/>
    <w:rsid w:val="009F6053"/>
    <w:rsid w:val="009F606D"/>
    <w:rsid w:val="009F66F9"/>
    <w:rsid w:val="009F6AEF"/>
    <w:rsid w:val="009F6E8A"/>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27F3"/>
    <w:rsid w:val="00A02B45"/>
    <w:rsid w:val="00A02BCB"/>
    <w:rsid w:val="00A03293"/>
    <w:rsid w:val="00A0346C"/>
    <w:rsid w:val="00A035A4"/>
    <w:rsid w:val="00A03801"/>
    <w:rsid w:val="00A038F8"/>
    <w:rsid w:val="00A03978"/>
    <w:rsid w:val="00A03AB1"/>
    <w:rsid w:val="00A03C64"/>
    <w:rsid w:val="00A04512"/>
    <w:rsid w:val="00A045F3"/>
    <w:rsid w:val="00A04728"/>
    <w:rsid w:val="00A049FF"/>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BA9"/>
    <w:rsid w:val="00A06FC5"/>
    <w:rsid w:val="00A06FCD"/>
    <w:rsid w:val="00A0705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B23"/>
    <w:rsid w:val="00A12F48"/>
    <w:rsid w:val="00A130DA"/>
    <w:rsid w:val="00A13106"/>
    <w:rsid w:val="00A13263"/>
    <w:rsid w:val="00A13282"/>
    <w:rsid w:val="00A1378D"/>
    <w:rsid w:val="00A137C3"/>
    <w:rsid w:val="00A13A09"/>
    <w:rsid w:val="00A13BB9"/>
    <w:rsid w:val="00A13DB5"/>
    <w:rsid w:val="00A13EE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72DF"/>
    <w:rsid w:val="00A172EA"/>
    <w:rsid w:val="00A17425"/>
    <w:rsid w:val="00A17662"/>
    <w:rsid w:val="00A1777A"/>
    <w:rsid w:val="00A179B3"/>
    <w:rsid w:val="00A179E0"/>
    <w:rsid w:val="00A17C4F"/>
    <w:rsid w:val="00A20113"/>
    <w:rsid w:val="00A202CA"/>
    <w:rsid w:val="00A20459"/>
    <w:rsid w:val="00A205D2"/>
    <w:rsid w:val="00A20608"/>
    <w:rsid w:val="00A20653"/>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F04"/>
    <w:rsid w:val="00A21F58"/>
    <w:rsid w:val="00A220FA"/>
    <w:rsid w:val="00A2239B"/>
    <w:rsid w:val="00A223AD"/>
    <w:rsid w:val="00A2249C"/>
    <w:rsid w:val="00A22693"/>
    <w:rsid w:val="00A22804"/>
    <w:rsid w:val="00A22A08"/>
    <w:rsid w:val="00A22C8E"/>
    <w:rsid w:val="00A234A9"/>
    <w:rsid w:val="00A23651"/>
    <w:rsid w:val="00A23814"/>
    <w:rsid w:val="00A238BD"/>
    <w:rsid w:val="00A2399B"/>
    <w:rsid w:val="00A23B65"/>
    <w:rsid w:val="00A23BD5"/>
    <w:rsid w:val="00A23D83"/>
    <w:rsid w:val="00A23DC8"/>
    <w:rsid w:val="00A23DCA"/>
    <w:rsid w:val="00A23DEB"/>
    <w:rsid w:val="00A23E9D"/>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D3"/>
    <w:rsid w:val="00A25602"/>
    <w:rsid w:val="00A25666"/>
    <w:rsid w:val="00A2566C"/>
    <w:rsid w:val="00A25837"/>
    <w:rsid w:val="00A25CAB"/>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C3C"/>
    <w:rsid w:val="00A34C69"/>
    <w:rsid w:val="00A34C8C"/>
    <w:rsid w:val="00A34D10"/>
    <w:rsid w:val="00A34D4A"/>
    <w:rsid w:val="00A34ED2"/>
    <w:rsid w:val="00A35147"/>
    <w:rsid w:val="00A355D5"/>
    <w:rsid w:val="00A356BD"/>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710A"/>
    <w:rsid w:val="00A3721A"/>
    <w:rsid w:val="00A37270"/>
    <w:rsid w:val="00A373A0"/>
    <w:rsid w:val="00A37669"/>
    <w:rsid w:val="00A3787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9D6"/>
    <w:rsid w:val="00A42A85"/>
    <w:rsid w:val="00A42BA3"/>
    <w:rsid w:val="00A42D07"/>
    <w:rsid w:val="00A42D85"/>
    <w:rsid w:val="00A42E7F"/>
    <w:rsid w:val="00A43319"/>
    <w:rsid w:val="00A4341F"/>
    <w:rsid w:val="00A4346C"/>
    <w:rsid w:val="00A434CE"/>
    <w:rsid w:val="00A4371A"/>
    <w:rsid w:val="00A439CA"/>
    <w:rsid w:val="00A43C4D"/>
    <w:rsid w:val="00A43C55"/>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2E5"/>
    <w:rsid w:val="00A4539A"/>
    <w:rsid w:val="00A453DD"/>
    <w:rsid w:val="00A45420"/>
    <w:rsid w:val="00A45434"/>
    <w:rsid w:val="00A45468"/>
    <w:rsid w:val="00A458F6"/>
    <w:rsid w:val="00A45D21"/>
    <w:rsid w:val="00A45D49"/>
    <w:rsid w:val="00A464BA"/>
    <w:rsid w:val="00A469F9"/>
    <w:rsid w:val="00A46C6A"/>
    <w:rsid w:val="00A46E49"/>
    <w:rsid w:val="00A46F4A"/>
    <w:rsid w:val="00A471A8"/>
    <w:rsid w:val="00A473DB"/>
    <w:rsid w:val="00A4750F"/>
    <w:rsid w:val="00A4788A"/>
    <w:rsid w:val="00A4791B"/>
    <w:rsid w:val="00A4793C"/>
    <w:rsid w:val="00A47C1D"/>
    <w:rsid w:val="00A47DA0"/>
    <w:rsid w:val="00A50245"/>
    <w:rsid w:val="00A50A48"/>
    <w:rsid w:val="00A50ACB"/>
    <w:rsid w:val="00A50E61"/>
    <w:rsid w:val="00A50E90"/>
    <w:rsid w:val="00A5101D"/>
    <w:rsid w:val="00A5102C"/>
    <w:rsid w:val="00A51140"/>
    <w:rsid w:val="00A51180"/>
    <w:rsid w:val="00A51242"/>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D7D"/>
    <w:rsid w:val="00A52F43"/>
    <w:rsid w:val="00A532BA"/>
    <w:rsid w:val="00A5398A"/>
    <w:rsid w:val="00A539A5"/>
    <w:rsid w:val="00A539D4"/>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6240"/>
    <w:rsid w:val="00A56306"/>
    <w:rsid w:val="00A56436"/>
    <w:rsid w:val="00A56458"/>
    <w:rsid w:val="00A56551"/>
    <w:rsid w:val="00A566AB"/>
    <w:rsid w:val="00A56C50"/>
    <w:rsid w:val="00A57454"/>
    <w:rsid w:val="00A57546"/>
    <w:rsid w:val="00A5763E"/>
    <w:rsid w:val="00A5765D"/>
    <w:rsid w:val="00A57792"/>
    <w:rsid w:val="00A5787E"/>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D6D"/>
    <w:rsid w:val="00A63DD3"/>
    <w:rsid w:val="00A63EEA"/>
    <w:rsid w:val="00A64093"/>
    <w:rsid w:val="00A64278"/>
    <w:rsid w:val="00A643C0"/>
    <w:rsid w:val="00A645E5"/>
    <w:rsid w:val="00A64733"/>
    <w:rsid w:val="00A64A6E"/>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E3"/>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D"/>
    <w:rsid w:val="00A676D9"/>
    <w:rsid w:val="00A679EF"/>
    <w:rsid w:val="00A67AF7"/>
    <w:rsid w:val="00A67B57"/>
    <w:rsid w:val="00A67E3F"/>
    <w:rsid w:val="00A67EFC"/>
    <w:rsid w:val="00A700B9"/>
    <w:rsid w:val="00A7031E"/>
    <w:rsid w:val="00A70373"/>
    <w:rsid w:val="00A703AA"/>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72"/>
    <w:rsid w:val="00A71874"/>
    <w:rsid w:val="00A719D9"/>
    <w:rsid w:val="00A71CA4"/>
    <w:rsid w:val="00A71F4F"/>
    <w:rsid w:val="00A71F90"/>
    <w:rsid w:val="00A71FD7"/>
    <w:rsid w:val="00A7205E"/>
    <w:rsid w:val="00A72361"/>
    <w:rsid w:val="00A7287B"/>
    <w:rsid w:val="00A72902"/>
    <w:rsid w:val="00A72908"/>
    <w:rsid w:val="00A72962"/>
    <w:rsid w:val="00A72999"/>
    <w:rsid w:val="00A72AF0"/>
    <w:rsid w:val="00A72EDB"/>
    <w:rsid w:val="00A73195"/>
    <w:rsid w:val="00A735E4"/>
    <w:rsid w:val="00A73609"/>
    <w:rsid w:val="00A73803"/>
    <w:rsid w:val="00A739A7"/>
    <w:rsid w:val="00A73DCD"/>
    <w:rsid w:val="00A73FA8"/>
    <w:rsid w:val="00A74146"/>
    <w:rsid w:val="00A742E0"/>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DE"/>
    <w:rsid w:val="00A779CC"/>
    <w:rsid w:val="00A77BEF"/>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23B"/>
    <w:rsid w:val="00A813A6"/>
    <w:rsid w:val="00A81476"/>
    <w:rsid w:val="00A8156F"/>
    <w:rsid w:val="00A8163C"/>
    <w:rsid w:val="00A8168F"/>
    <w:rsid w:val="00A8181F"/>
    <w:rsid w:val="00A81B9B"/>
    <w:rsid w:val="00A81CA9"/>
    <w:rsid w:val="00A81D91"/>
    <w:rsid w:val="00A81F29"/>
    <w:rsid w:val="00A82614"/>
    <w:rsid w:val="00A82A04"/>
    <w:rsid w:val="00A82A6B"/>
    <w:rsid w:val="00A832E0"/>
    <w:rsid w:val="00A836EC"/>
    <w:rsid w:val="00A83BD0"/>
    <w:rsid w:val="00A83D81"/>
    <w:rsid w:val="00A83E33"/>
    <w:rsid w:val="00A83FAC"/>
    <w:rsid w:val="00A8406C"/>
    <w:rsid w:val="00A84253"/>
    <w:rsid w:val="00A8428E"/>
    <w:rsid w:val="00A8436E"/>
    <w:rsid w:val="00A84420"/>
    <w:rsid w:val="00A84673"/>
    <w:rsid w:val="00A84873"/>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E9B"/>
    <w:rsid w:val="00A85F08"/>
    <w:rsid w:val="00A8609D"/>
    <w:rsid w:val="00A86125"/>
    <w:rsid w:val="00A8613F"/>
    <w:rsid w:val="00A8617E"/>
    <w:rsid w:val="00A862A0"/>
    <w:rsid w:val="00A86529"/>
    <w:rsid w:val="00A86578"/>
    <w:rsid w:val="00A86627"/>
    <w:rsid w:val="00A866E2"/>
    <w:rsid w:val="00A8692A"/>
    <w:rsid w:val="00A8695C"/>
    <w:rsid w:val="00A86D1B"/>
    <w:rsid w:val="00A86EA7"/>
    <w:rsid w:val="00A8742B"/>
    <w:rsid w:val="00A874D1"/>
    <w:rsid w:val="00A87551"/>
    <w:rsid w:val="00A87616"/>
    <w:rsid w:val="00A876CC"/>
    <w:rsid w:val="00A87E7F"/>
    <w:rsid w:val="00A87EC2"/>
    <w:rsid w:val="00A9009D"/>
    <w:rsid w:val="00A90149"/>
    <w:rsid w:val="00A9026E"/>
    <w:rsid w:val="00A90490"/>
    <w:rsid w:val="00A90588"/>
    <w:rsid w:val="00A90683"/>
    <w:rsid w:val="00A90A53"/>
    <w:rsid w:val="00A90B57"/>
    <w:rsid w:val="00A90E89"/>
    <w:rsid w:val="00A90F23"/>
    <w:rsid w:val="00A90F59"/>
    <w:rsid w:val="00A91244"/>
    <w:rsid w:val="00A9131F"/>
    <w:rsid w:val="00A913FD"/>
    <w:rsid w:val="00A915E9"/>
    <w:rsid w:val="00A91681"/>
    <w:rsid w:val="00A91774"/>
    <w:rsid w:val="00A9185D"/>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F68"/>
    <w:rsid w:val="00A94167"/>
    <w:rsid w:val="00A941E5"/>
    <w:rsid w:val="00A942C9"/>
    <w:rsid w:val="00A94349"/>
    <w:rsid w:val="00A943BE"/>
    <w:rsid w:val="00A946D0"/>
    <w:rsid w:val="00A946E7"/>
    <w:rsid w:val="00A9480F"/>
    <w:rsid w:val="00A949CA"/>
    <w:rsid w:val="00A94A91"/>
    <w:rsid w:val="00A94BB8"/>
    <w:rsid w:val="00A94E4E"/>
    <w:rsid w:val="00A94EB6"/>
    <w:rsid w:val="00A9505C"/>
    <w:rsid w:val="00A951F6"/>
    <w:rsid w:val="00A95414"/>
    <w:rsid w:val="00A95514"/>
    <w:rsid w:val="00A9559B"/>
    <w:rsid w:val="00A957C2"/>
    <w:rsid w:val="00A95B72"/>
    <w:rsid w:val="00A95BD5"/>
    <w:rsid w:val="00A95BF7"/>
    <w:rsid w:val="00A95C53"/>
    <w:rsid w:val="00A95EAE"/>
    <w:rsid w:val="00A960EF"/>
    <w:rsid w:val="00A96488"/>
    <w:rsid w:val="00A968F6"/>
    <w:rsid w:val="00A969CB"/>
    <w:rsid w:val="00A96C7B"/>
    <w:rsid w:val="00A96CDA"/>
    <w:rsid w:val="00A96E0A"/>
    <w:rsid w:val="00A96E1C"/>
    <w:rsid w:val="00A96E6F"/>
    <w:rsid w:val="00A96F78"/>
    <w:rsid w:val="00A9705C"/>
    <w:rsid w:val="00A97162"/>
    <w:rsid w:val="00A9732A"/>
    <w:rsid w:val="00A975E9"/>
    <w:rsid w:val="00A978D2"/>
    <w:rsid w:val="00A9793B"/>
    <w:rsid w:val="00A979E1"/>
    <w:rsid w:val="00A97D70"/>
    <w:rsid w:val="00A97F2A"/>
    <w:rsid w:val="00AA011C"/>
    <w:rsid w:val="00AA01CC"/>
    <w:rsid w:val="00AA049B"/>
    <w:rsid w:val="00AA0651"/>
    <w:rsid w:val="00AA087E"/>
    <w:rsid w:val="00AA08BD"/>
    <w:rsid w:val="00AA0A68"/>
    <w:rsid w:val="00AA0B7F"/>
    <w:rsid w:val="00AA0B9E"/>
    <w:rsid w:val="00AA0EBC"/>
    <w:rsid w:val="00AA1087"/>
    <w:rsid w:val="00AA161A"/>
    <w:rsid w:val="00AA186C"/>
    <w:rsid w:val="00AA199F"/>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AD"/>
    <w:rsid w:val="00AA3182"/>
    <w:rsid w:val="00AA3183"/>
    <w:rsid w:val="00AA347A"/>
    <w:rsid w:val="00AA3562"/>
    <w:rsid w:val="00AA3577"/>
    <w:rsid w:val="00AA3646"/>
    <w:rsid w:val="00AA3683"/>
    <w:rsid w:val="00AA400C"/>
    <w:rsid w:val="00AA4188"/>
    <w:rsid w:val="00AA4605"/>
    <w:rsid w:val="00AA4723"/>
    <w:rsid w:val="00AA4729"/>
    <w:rsid w:val="00AA48B1"/>
    <w:rsid w:val="00AA4A67"/>
    <w:rsid w:val="00AA5004"/>
    <w:rsid w:val="00AA51AD"/>
    <w:rsid w:val="00AA526E"/>
    <w:rsid w:val="00AA5423"/>
    <w:rsid w:val="00AA5511"/>
    <w:rsid w:val="00AA591E"/>
    <w:rsid w:val="00AA5A92"/>
    <w:rsid w:val="00AA5DF4"/>
    <w:rsid w:val="00AA6129"/>
    <w:rsid w:val="00AA64A1"/>
    <w:rsid w:val="00AA64BE"/>
    <w:rsid w:val="00AA64FC"/>
    <w:rsid w:val="00AA65C9"/>
    <w:rsid w:val="00AA66CB"/>
    <w:rsid w:val="00AA6774"/>
    <w:rsid w:val="00AA6CCD"/>
    <w:rsid w:val="00AA724C"/>
    <w:rsid w:val="00AA7272"/>
    <w:rsid w:val="00AA74A9"/>
    <w:rsid w:val="00AA7556"/>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3F0"/>
    <w:rsid w:val="00AB18AC"/>
    <w:rsid w:val="00AB19FF"/>
    <w:rsid w:val="00AB1A0A"/>
    <w:rsid w:val="00AB1A7B"/>
    <w:rsid w:val="00AB1C40"/>
    <w:rsid w:val="00AB1EB7"/>
    <w:rsid w:val="00AB226F"/>
    <w:rsid w:val="00AB25E2"/>
    <w:rsid w:val="00AB26BF"/>
    <w:rsid w:val="00AB2740"/>
    <w:rsid w:val="00AB2A23"/>
    <w:rsid w:val="00AB2F48"/>
    <w:rsid w:val="00AB3080"/>
    <w:rsid w:val="00AB322C"/>
    <w:rsid w:val="00AB33D1"/>
    <w:rsid w:val="00AB35FE"/>
    <w:rsid w:val="00AB36D7"/>
    <w:rsid w:val="00AB37C9"/>
    <w:rsid w:val="00AB37D4"/>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5041"/>
    <w:rsid w:val="00AB5065"/>
    <w:rsid w:val="00AB5119"/>
    <w:rsid w:val="00AB5199"/>
    <w:rsid w:val="00AB53E3"/>
    <w:rsid w:val="00AB5460"/>
    <w:rsid w:val="00AB5530"/>
    <w:rsid w:val="00AB5625"/>
    <w:rsid w:val="00AB58CF"/>
    <w:rsid w:val="00AB5A02"/>
    <w:rsid w:val="00AB5B3A"/>
    <w:rsid w:val="00AB60E2"/>
    <w:rsid w:val="00AB648B"/>
    <w:rsid w:val="00AB6582"/>
    <w:rsid w:val="00AB6601"/>
    <w:rsid w:val="00AB674E"/>
    <w:rsid w:val="00AB6844"/>
    <w:rsid w:val="00AB69CE"/>
    <w:rsid w:val="00AB6D79"/>
    <w:rsid w:val="00AB6E16"/>
    <w:rsid w:val="00AB709E"/>
    <w:rsid w:val="00AB7429"/>
    <w:rsid w:val="00AB755D"/>
    <w:rsid w:val="00AB762C"/>
    <w:rsid w:val="00AB77BC"/>
    <w:rsid w:val="00AB7806"/>
    <w:rsid w:val="00AB7913"/>
    <w:rsid w:val="00AB7BF6"/>
    <w:rsid w:val="00AB7C1D"/>
    <w:rsid w:val="00AB7C89"/>
    <w:rsid w:val="00AB7C92"/>
    <w:rsid w:val="00AB7FC1"/>
    <w:rsid w:val="00AB7FFA"/>
    <w:rsid w:val="00AC0104"/>
    <w:rsid w:val="00AC02C1"/>
    <w:rsid w:val="00AC0317"/>
    <w:rsid w:val="00AC0570"/>
    <w:rsid w:val="00AC0738"/>
    <w:rsid w:val="00AC087F"/>
    <w:rsid w:val="00AC08BA"/>
    <w:rsid w:val="00AC0A71"/>
    <w:rsid w:val="00AC0AB6"/>
    <w:rsid w:val="00AC0D1E"/>
    <w:rsid w:val="00AC0DF6"/>
    <w:rsid w:val="00AC0F7F"/>
    <w:rsid w:val="00AC10AD"/>
    <w:rsid w:val="00AC1631"/>
    <w:rsid w:val="00AC165C"/>
    <w:rsid w:val="00AC1867"/>
    <w:rsid w:val="00AC1E55"/>
    <w:rsid w:val="00AC245A"/>
    <w:rsid w:val="00AC2461"/>
    <w:rsid w:val="00AC267E"/>
    <w:rsid w:val="00AC26C4"/>
    <w:rsid w:val="00AC2784"/>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C85"/>
    <w:rsid w:val="00AC4E78"/>
    <w:rsid w:val="00AC5075"/>
    <w:rsid w:val="00AC50D4"/>
    <w:rsid w:val="00AC540C"/>
    <w:rsid w:val="00AC54D5"/>
    <w:rsid w:val="00AC5734"/>
    <w:rsid w:val="00AC57FE"/>
    <w:rsid w:val="00AC5820"/>
    <w:rsid w:val="00AC5B50"/>
    <w:rsid w:val="00AC5CBC"/>
    <w:rsid w:val="00AC5F31"/>
    <w:rsid w:val="00AC60B4"/>
    <w:rsid w:val="00AC61C5"/>
    <w:rsid w:val="00AC625C"/>
    <w:rsid w:val="00AC64D7"/>
    <w:rsid w:val="00AC6585"/>
    <w:rsid w:val="00AC6648"/>
    <w:rsid w:val="00AC676B"/>
    <w:rsid w:val="00AC67B6"/>
    <w:rsid w:val="00AC696B"/>
    <w:rsid w:val="00AC6A06"/>
    <w:rsid w:val="00AC6BF2"/>
    <w:rsid w:val="00AC6C07"/>
    <w:rsid w:val="00AC6CE2"/>
    <w:rsid w:val="00AC6EBF"/>
    <w:rsid w:val="00AC7101"/>
    <w:rsid w:val="00AC753A"/>
    <w:rsid w:val="00AC75D2"/>
    <w:rsid w:val="00AC76CF"/>
    <w:rsid w:val="00AC76F8"/>
    <w:rsid w:val="00AC7908"/>
    <w:rsid w:val="00AC7D98"/>
    <w:rsid w:val="00AD00C5"/>
    <w:rsid w:val="00AD02D1"/>
    <w:rsid w:val="00AD0303"/>
    <w:rsid w:val="00AD043B"/>
    <w:rsid w:val="00AD05D5"/>
    <w:rsid w:val="00AD09F3"/>
    <w:rsid w:val="00AD1117"/>
    <w:rsid w:val="00AD165F"/>
    <w:rsid w:val="00AD16D3"/>
    <w:rsid w:val="00AD202A"/>
    <w:rsid w:val="00AD24F9"/>
    <w:rsid w:val="00AD267A"/>
    <w:rsid w:val="00AD2794"/>
    <w:rsid w:val="00AD27FC"/>
    <w:rsid w:val="00AD29AF"/>
    <w:rsid w:val="00AD2D8E"/>
    <w:rsid w:val="00AD2DC5"/>
    <w:rsid w:val="00AD2EB8"/>
    <w:rsid w:val="00AD2EEE"/>
    <w:rsid w:val="00AD2F81"/>
    <w:rsid w:val="00AD303E"/>
    <w:rsid w:val="00AD3455"/>
    <w:rsid w:val="00AD3496"/>
    <w:rsid w:val="00AD382C"/>
    <w:rsid w:val="00AD382F"/>
    <w:rsid w:val="00AD3A88"/>
    <w:rsid w:val="00AD3CAD"/>
    <w:rsid w:val="00AD3E02"/>
    <w:rsid w:val="00AD4256"/>
    <w:rsid w:val="00AD4291"/>
    <w:rsid w:val="00AD448A"/>
    <w:rsid w:val="00AD4813"/>
    <w:rsid w:val="00AD4B09"/>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DA9"/>
    <w:rsid w:val="00AE10D6"/>
    <w:rsid w:val="00AE122D"/>
    <w:rsid w:val="00AE141E"/>
    <w:rsid w:val="00AE149D"/>
    <w:rsid w:val="00AE1574"/>
    <w:rsid w:val="00AE17BB"/>
    <w:rsid w:val="00AE187F"/>
    <w:rsid w:val="00AE1B17"/>
    <w:rsid w:val="00AE1BC0"/>
    <w:rsid w:val="00AE1DC2"/>
    <w:rsid w:val="00AE22C3"/>
    <w:rsid w:val="00AE2866"/>
    <w:rsid w:val="00AE2BED"/>
    <w:rsid w:val="00AE2C18"/>
    <w:rsid w:val="00AE2F23"/>
    <w:rsid w:val="00AE306D"/>
    <w:rsid w:val="00AE3087"/>
    <w:rsid w:val="00AE3691"/>
    <w:rsid w:val="00AE37B4"/>
    <w:rsid w:val="00AE3894"/>
    <w:rsid w:val="00AE3946"/>
    <w:rsid w:val="00AE3A21"/>
    <w:rsid w:val="00AE3A68"/>
    <w:rsid w:val="00AE3C2A"/>
    <w:rsid w:val="00AE3DE1"/>
    <w:rsid w:val="00AE3EC8"/>
    <w:rsid w:val="00AE3F18"/>
    <w:rsid w:val="00AE3F91"/>
    <w:rsid w:val="00AE3F96"/>
    <w:rsid w:val="00AE3FB0"/>
    <w:rsid w:val="00AE40CF"/>
    <w:rsid w:val="00AE4315"/>
    <w:rsid w:val="00AE4511"/>
    <w:rsid w:val="00AE4513"/>
    <w:rsid w:val="00AE4AE5"/>
    <w:rsid w:val="00AE4F50"/>
    <w:rsid w:val="00AE52E9"/>
    <w:rsid w:val="00AE53B5"/>
    <w:rsid w:val="00AE5439"/>
    <w:rsid w:val="00AE55F2"/>
    <w:rsid w:val="00AE56DC"/>
    <w:rsid w:val="00AE57FF"/>
    <w:rsid w:val="00AE5E1A"/>
    <w:rsid w:val="00AE601B"/>
    <w:rsid w:val="00AE60FF"/>
    <w:rsid w:val="00AE61B2"/>
    <w:rsid w:val="00AE6786"/>
    <w:rsid w:val="00AE6C66"/>
    <w:rsid w:val="00AE6CD5"/>
    <w:rsid w:val="00AE6CDE"/>
    <w:rsid w:val="00AE6D07"/>
    <w:rsid w:val="00AE6E62"/>
    <w:rsid w:val="00AE6E65"/>
    <w:rsid w:val="00AE6F3E"/>
    <w:rsid w:val="00AE735D"/>
    <w:rsid w:val="00AE77C4"/>
    <w:rsid w:val="00AE782C"/>
    <w:rsid w:val="00AE78D1"/>
    <w:rsid w:val="00AE7B58"/>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1DF"/>
    <w:rsid w:val="00AF12CF"/>
    <w:rsid w:val="00AF139F"/>
    <w:rsid w:val="00AF13CD"/>
    <w:rsid w:val="00AF1449"/>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75B"/>
    <w:rsid w:val="00AF492B"/>
    <w:rsid w:val="00AF493D"/>
    <w:rsid w:val="00AF4B8A"/>
    <w:rsid w:val="00AF4C40"/>
    <w:rsid w:val="00AF4ED9"/>
    <w:rsid w:val="00AF4F1B"/>
    <w:rsid w:val="00AF4FCC"/>
    <w:rsid w:val="00AF53DA"/>
    <w:rsid w:val="00AF55DE"/>
    <w:rsid w:val="00AF570A"/>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71"/>
    <w:rsid w:val="00AF78F5"/>
    <w:rsid w:val="00AF7D92"/>
    <w:rsid w:val="00AF7DE9"/>
    <w:rsid w:val="00AF7FCB"/>
    <w:rsid w:val="00B0003C"/>
    <w:rsid w:val="00B0025F"/>
    <w:rsid w:val="00B0032B"/>
    <w:rsid w:val="00B004D3"/>
    <w:rsid w:val="00B006B7"/>
    <w:rsid w:val="00B00848"/>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B43"/>
    <w:rsid w:val="00B04046"/>
    <w:rsid w:val="00B04048"/>
    <w:rsid w:val="00B0475D"/>
    <w:rsid w:val="00B04B24"/>
    <w:rsid w:val="00B04C51"/>
    <w:rsid w:val="00B04CF8"/>
    <w:rsid w:val="00B04D04"/>
    <w:rsid w:val="00B04D83"/>
    <w:rsid w:val="00B04F3D"/>
    <w:rsid w:val="00B04FD4"/>
    <w:rsid w:val="00B05136"/>
    <w:rsid w:val="00B05523"/>
    <w:rsid w:val="00B055DF"/>
    <w:rsid w:val="00B05702"/>
    <w:rsid w:val="00B05AAE"/>
    <w:rsid w:val="00B05C14"/>
    <w:rsid w:val="00B05E22"/>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302D"/>
    <w:rsid w:val="00B130BD"/>
    <w:rsid w:val="00B131AB"/>
    <w:rsid w:val="00B13236"/>
    <w:rsid w:val="00B1330C"/>
    <w:rsid w:val="00B134E6"/>
    <w:rsid w:val="00B137D3"/>
    <w:rsid w:val="00B1390B"/>
    <w:rsid w:val="00B13A0A"/>
    <w:rsid w:val="00B13C98"/>
    <w:rsid w:val="00B1410E"/>
    <w:rsid w:val="00B145D2"/>
    <w:rsid w:val="00B147FE"/>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C9"/>
    <w:rsid w:val="00B16A8D"/>
    <w:rsid w:val="00B16B6C"/>
    <w:rsid w:val="00B16D87"/>
    <w:rsid w:val="00B16E40"/>
    <w:rsid w:val="00B170DC"/>
    <w:rsid w:val="00B171A1"/>
    <w:rsid w:val="00B17239"/>
    <w:rsid w:val="00B173BF"/>
    <w:rsid w:val="00B1746F"/>
    <w:rsid w:val="00B175E8"/>
    <w:rsid w:val="00B17BC2"/>
    <w:rsid w:val="00B17C36"/>
    <w:rsid w:val="00B17F00"/>
    <w:rsid w:val="00B17F09"/>
    <w:rsid w:val="00B17F59"/>
    <w:rsid w:val="00B201F6"/>
    <w:rsid w:val="00B20352"/>
    <w:rsid w:val="00B2037E"/>
    <w:rsid w:val="00B20527"/>
    <w:rsid w:val="00B20725"/>
    <w:rsid w:val="00B2087E"/>
    <w:rsid w:val="00B209D7"/>
    <w:rsid w:val="00B20ACA"/>
    <w:rsid w:val="00B20B11"/>
    <w:rsid w:val="00B20B94"/>
    <w:rsid w:val="00B20CC5"/>
    <w:rsid w:val="00B20D84"/>
    <w:rsid w:val="00B20DE7"/>
    <w:rsid w:val="00B20F57"/>
    <w:rsid w:val="00B210A3"/>
    <w:rsid w:val="00B21477"/>
    <w:rsid w:val="00B21540"/>
    <w:rsid w:val="00B21776"/>
    <w:rsid w:val="00B218C2"/>
    <w:rsid w:val="00B21944"/>
    <w:rsid w:val="00B21B99"/>
    <w:rsid w:val="00B21BB0"/>
    <w:rsid w:val="00B21C10"/>
    <w:rsid w:val="00B21CBB"/>
    <w:rsid w:val="00B21D5B"/>
    <w:rsid w:val="00B21E59"/>
    <w:rsid w:val="00B220E3"/>
    <w:rsid w:val="00B2231B"/>
    <w:rsid w:val="00B2289B"/>
    <w:rsid w:val="00B2291D"/>
    <w:rsid w:val="00B22A6C"/>
    <w:rsid w:val="00B22C77"/>
    <w:rsid w:val="00B22DD9"/>
    <w:rsid w:val="00B22E88"/>
    <w:rsid w:val="00B22F7B"/>
    <w:rsid w:val="00B22FDC"/>
    <w:rsid w:val="00B233AD"/>
    <w:rsid w:val="00B23A04"/>
    <w:rsid w:val="00B23B0C"/>
    <w:rsid w:val="00B23B59"/>
    <w:rsid w:val="00B23B5E"/>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DB"/>
    <w:rsid w:val="00B3048B"/>
    <w:rsid w:val="00B3055E"/>
    <w:rsid w:val="00B305F3"/>
    <w:rsid w:val="00B3076D"/>
    <w:rsid w:val="00B3091A"/>
    <w:rsid w:val="00B30C2F"/>
    <w:rsid w:val="00B30DB3"/>
    <w:rsid w:val="00B30DBD"/>
    <w:rsid w:val="00B30F56"/>
    <w:rsid w:val="00B31000"/>
    <w:rsid w:val="00B3112A"/>
    <w:rsid w:val="00B3135F"/>
    <w:rsid w:val="00B31456"/>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E63"/>
    <w:rsid w:val="00B34EEA"/>
    <w:rsid w:val="00B35136"/>
    <w:rsid w:val="00B35261"/>
    <w:rsid w:val="00B3533D"/>
    <w:rsid w:val="00B35386"/>
    <w:rsid w:val="00B35396"/>
    <w:rsid w:val="00B35428"/>
    <w:rsid w:val="00B354E3"/>
    <w:rsid w:val="00B355F4"/>
    <w:rsid w:val="00B3580B"/>
    <w:rsid w:val="00B35B60"/>
    <w:rsid w:val="00B35C32"/>
    <w:rsid w:val="00B35D12"/>
    <w:rsid w:val="00B35DA4"/>
    <w:rsid w:val="00B35DFB"/>
    <w:rsid w:val="00B35E0C"/>
    <w:rsid w:val="00B3603D"/>
    <w:rsid w:val="00B360C3"/>
    <w:rsid w:val="00B36643"/>
    <w:rsid w:val="00B36DA8"/>
    <w:rsid w:val="00B36ED2"/>
    <w:rsid w:val="00B370B6"/>
    <w:rsid w:val="00B37571"/>
    <w:rsid w:val="00B375F4"/>
    <w:rsid w:val="00B400A0"/>
    <w:rsid w:val="00B40126"/>
    <w:rsid w:val="00B401D9"/>
    <w:rsid w:val="00B40306"/>
    <w:rsid w:val="00B40421"/>
    <w:rsid w:val="00B406BA"/>
    <w:rsid w:val="00B406F2"/>
    <w:rsid w:val="00B408B0"/>
    <w:rsid w:val="00B40A96"/>
    <w:rsid w:val="00B40AED"/>
    <w:rsid w:val="00B40CE9"/>
    <w:rsid w:val="00B40CF9"/>
    <w:rsid w:val="00B40D2A"/>
    <w:rsid w:val="00B40DA8"/>
    <w:rsid w:val="00B40E82"/>
    <w:rsid w:val="00B411D2"/>
    <w:rsid w:val="00B411FE"/>
    <w:rsid w:val="00B41311"/>
    <w:rsid w:val="00B413A4"/>
    <w:rsid w:val="00B413D8"/>
    <w:rsid w:val="00B41505"/>
    <w:rsid w:val="00B41524"/>
    <w:rsid w:val="00B41555"/>
    <w:rsid w:val="00B4155A"/>
    <w:rsid w:val="00B4184B"/>
    <w:rsid w:val="00B4196A"/>
    <w:rsid w:val="00B41C44"/>
    <w:rsid w:val="00B42026"/>
    <w:rsid w:val="00B422A7"/>
    <w:rsid w:val="00B424ED"/>
    <w:rsid w:val="00B4279A"/>
    <w:rsid w:val="00B429A1"/>
    <w:rsid w:val="00B42A32"/>
    <w:rsid w:val="00B42D49"/>
    <w:rsid w:val="00B42FA6"/>
    <w:rsid w:val="00B43165"/>
    <w:rsid w:val="00B4326D"/>
    <w:rsid w:val="00B436AF"/>
    <w:rsid w:val="00B4374E"/>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6AF"/>
    <w:rsid w:val="00B44831"/>
    <w:rsid w:val="00B4485A"/>
    <w:rsid w:val="00B448B3"/>
    <w:rsid w:val="00B44AE2"/>
    <w:rsid w:val="00B44B41"/>
    <w:rsid w:val="00B44C3E"/>
    <w:rsid w:val="00B44D0B"/>
    <w:rsid w:val="00B44F9B"/>
    <w:rsid w:val="00B44FAB"/>
    <w:rsid w:val="00B452C3"/>
    <w:rsid w:val="00B454BF"/>
    <w:rsid w:val="00B455B9"/>
    <w:rsid w:val="00B45765"/>
    <w:rsid w:val="00B457B1"/>
    <w:rsid w:val="00B457C2"/>
    <w:rsid w:val="00B45C03"/>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A9D"/>
    <w:rsid w:val="00B47D6F"/>
    <w:rsid w:val="00B47EEF"/>
    <w:rsid w:val="00B47F10"/>
    <w:rsid w:val="00B47F7A"/>
    <w:rsid w:val="00B500CD"/>
    <w:rsid w:val="00B50237"/>
    <w:rsid w:val="00B50456"/>
    <w:rsid w:val="00B504EE"/>
    <w:rsid w:val="00B5062F"/>
    <w:rsid w:val="00B50820"/>
    <w:rsid w:val="00B509E1"/>
    <w:rsid w:val="00B50F01"/>
    <w:rsid w:val="00B50F32"/>
    <w:rsid w:val="00B50F78"/>
    <w:rsid w:val="00B51002"/>
    <w:rsid w:val="00B5109D"/>
    <w:rsid w:val="00B51253"/>
    <w:rsid w:val="00B5138A"/>
    <w:rsid w:val="00B514B4"/>
    <w:rsid w:val="00B51690"/>
    <w:rsid w:val="00B51A9B"/>
    <w:rsid w:val="00B51ADA"/>
    <w:rsid w:val="00B51C88"/>
    <w:rsid w:val="00B51CE2"/>
    <w:rsid w:val="00B51D00"/>
    <w:rsid w:val="00B51E19"/>
    <w:rsid w:val="00B51E2F"/>
    <w:rsid w:val="00B51E85"/>
    <w:rsid w:val="00B51FB1"/>
    <w:rsid w:val="00B52289"/>
    <w:rsid w:val="00B5239C"/>
    <w:rsid w:val="00B5241C"/>
    <w:rsid w:val="00B525C5"/>
    <w:rsid w:val="00B528D7"/>
    <w:rsid w:val="00B52A4C"/>
    <w:rsid w:val="00B52B42"/>
    <w:rsid w:val="00B52CD0"/>
    <w:rsid w:val="00B52E22"/>
    <w:rsid w:val="00B52F99"/>
    <w:rsid w:val="00B5308F"/>
    <w:rsid w:val="00B531D0"/>
    <w:rsid w:val="00B53259"/>
    <w:rsid w:val="00B53450"/>
    <w:rsid w:val="00B534E1"/>
    <w:rsid w:val="00B537EF"/>
    <w:rsid w:val="00B53893"/>
    <w:rsid w:val="00B538FD"/>
    <w:rsid w:val="00B54074"/>
    <w:rsid w:val="00B54206"/>
    <w:rsid w:val="00B54227"/>
    <w:rsid w:val="00B54461"/>
    <w:rsid w:val="00B54494"/>
    <w:rsid w:val="00B54866"/>
    <w:rsid w:val="00B548C2"/>
    <w:rsid w:val="00B548D9"/>
    <w:rsid w:val="00B54B6A"/>
    <w:rsid w:val="00B54D8D"/>
    <w:rsid w:val="00B54F97"/>
    <w:rsid w:val="00B55173"/>
    <w:rsid w:val="00B55428"/>
    <w:rsid w:val="00B5561F"/>
    <w:rsid w:val="00B5590C"/>
    <w:rsid w:val="00B55917"/>
    <w:rsid w:val="00B559CA"/>
    <w:rsid w:val="00B55ACA"/>
    <w:rsid w:val="00B55ACC"/>
    <w:rsid w:val="00B56299"/>
    <w:rsid w:val="00B567A3"/>
    <w:rsid w:val="00B569DF"/>
    <w:rsid w:val="00B56C2C"/>
    <w:rsid w:val="00B56F0A"/>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E3"/>
    <w:rsid w:val="00B61129"/>
    <w:rsid w:val="00B614DD"/>
    <w:rsid w:val="00B618AA"/>
    <w:rsid w:val="00B61900"/>
    <w:rsid w:val="00B6190A"/>
    <w:rsid w:val="00B61B46"/>
    <w:rsid w:val="00B61C5B"/>
    <w:rsid w:val="00B61D6B"/>
    <w:rsid w:val="00B61F66"/>
    <w:rsid w:val="00B620B3"/>
    <w:rsid w:val="00B62293"/>
    <w:rsid w:val="00B622BE"/>
    <w:rsid w:val="00B625CC"/>
    <w:rsid w:val="00B626CA"/>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4E1"/>
    <w:rsid w:val="00B64997"/>
    <w:rsid w:val="00B64AA7"/>
    <w:rsid w:val="00B64B4D"/>
    <w:rsid w:val="00B64E45"/>
    <w:rsid w:val="00B64F71"/>
    <w:rsid w:val="00B65334"/>
    <w:rsid w:val="00B65452"/>
    <w:rsid w:val="00B6560B"/>
    <w:rsid w:val="00B6574A"/>
    <w:rsid w:val="00B6584E"/>
    <w:rsid w:val="00B658AE"/>
    <w:rsid w:val="00B65A15"/>
    <w:rsid w:val="00B65C58"/>
    <w:rsid w:val="00B65C82"/>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10C7"/>
    <w:rsid w:val="00B7117C"/>
    <w:rsid w:val="00B711EA"/>
    <w:rsid w:val="00B71269"/>
    <w:rsid w:val="00B7140A"/>
    <w:rsid w:val="00B71417"/>
    <w:rsid w:val="00B716DA"/>
    <w:rsid w:val="00B71911"/>
    <w:rsid w:val="00B71B4D"/>
    <w:rsid w:val="00B71CB8"/>
    <w:rsid w:val="00B71CEA"/>
    <w:rsid w:val="00B720D4"/>
    <w:rsid w:val="00B72124"/>
    <w:rsid w:val="00B721CD"/>
    <w:rsid w:val="00B7226C"/>
    <w:rsid w:val="00B72484"/>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D23"/>
    <w:rsid w:val="00B74EEB"/>
    <w:rsid w:val="00B75160"/>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7E2"/>
    <w:rsid w:val="00B7695D"/>
    <w:rsid w:val="00B769EB"/>
    <w:rsid w:val="00B76A20"/>
    <w:rsid w:val="00B76BCD"/>
    <w:rsid w:val="00B76DCE"/>
    <w:rsid w:val="00B76EE9"/>
    <w:rsid w:val="00B76F13"/>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6B7"/>
    <w:rsid w:val="00B81AD0"/>
    <w:rsid w:val="00B81AD6"/>
    <w:rsid w:val="00B81CB9"/>
    <w:rsid w:val="00B81EA6"/>
    <w:rsid w:val="00B81F5A"/>
    <w:rsid w:val="00B8245C"/>
    <w:rsid w:val="00B82613"/>
    <w:rsid w:val="00B828B5"/>
    <w:rsid w:val="00B82947"/>
    <w:rsid w:val="00B82970"/>
    <w:rsid w:val="00B82A66"/>
    <w:rsid w:val="00B82C3D"/>
    <w:rsid w:val="00B82EBC"/>
    <w:rsid w:val="00B82ED8"/>
    <w:rsid w:val="00B83642"/>
    <w:rsid w:val="00B8379A"/>
    <w:rsid w:val="00B8394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6A6"/>
    <w:rsid w:val="00B906E0"/>
    <w:rsid w:val="00B90708"/>
    <w:rsid w:val="00B90881"/>
    <w:rsid w:val="00B90AAC"/>
    <w:rsid w:val="00B90C3C"/>
    <w:rsid w:val="00B90E2A"/>
    <w:rsid w:val="00B90ED9"/>
    <w:rsid w:val="00B90F2A"/>
    <w:rsid w:val="00B910C5"/>
    <w:rsid w:val="00B91126"/>
    <w:rsid w:val="00B911E6"/>
    <w:rsid w:val="00B91687"/>
    <w:rsid w:val="00B9198D"/>
    <w:rsid w:val="00B91B74"/>
    <w:rsid w:val="00B91D03"/>
    <w:rsid w:val="00B91F54"/>
    <w:rsid w:val="00B91FBA"/>
    <w:rsid w:val="00B922B6"/>
    <w:rsid w:val="00B926C6"/>
    <w:rsid w:val="00B928D2"/>
    <w:rsid w:val="00B929B4"/>
    <w:rsid w:val="00B92C23"/>
    <w:rsid w:val="00B92D25"/>
    <w:rsid w:val="00B93008"/>
    <w:rsid w:val="00B93191"/>
    <w:rsid w:val="00B94026"/>
    <w:rsid w:val="00B9406D"/>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B4"/>
    <w:rsid w:val="00B97BC5"/>
    <w:rsid w:val="00B97CA3"/>
    <w:rsid w:val="00BA0043"/>
    <w:rsid w:val="00BA00F0"/>
    <w:rsid w:val="00BA023F"/>
    <w:rsid w:val="00BA036E"/>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F6A"/>
    <w:rsid w:val="00BB1005"/>
    <w:rsid w:val="00BB100A"/>
    <w:rsid w:val="00BB10FC"/>
    <w:rsid w:val="00BB117E"/>
    <w:rsid w:val="00BB11F9"/>
    <w:rsid w:val="00BB136D"/>
    <w:rsid w:val="00BB186C"/>
    <w:rsid w:val="00BB1898"/>
    <w:rsid w:val="00BB1CE1"/>
    <w:rsid w:val="00BB1D64"/>
    <w:rsid w:val="00BB1EC3"/>
    <w:rsid w:val="00BB1ECB"/>
    <w:rsid w:val="00BB2249"/>
    <w:rsid w:val="00BB2568"/>
    <w:rsid w:val="00BB267E"/>
    <w:rsid w:val="00BB2966"/>
    <w:rsid w:val="00BB2A06"/>
    <w:rsid w:val="00BB2B13"/>
    <w:rsid w:val="00BB2E6A"/>
    <w:rsid w:val="00BB2F36"/>
    <w:rsid w:val="00BB3456"/>
    <w:rsid w:val="00BB34B6"/>
    <w:rsid w:val="00BB35D0"/>
    <w:rsid w:val="00BB3647"/>
    <w:rsid w:val="00BB3B9B"/>
    <w:rsid w:val="00BB3E2B"/>
    <w:rsid w:val="00BB429F"/>
    <w:rsid w:val="00BB47FA"/>
    <w:rsid w:val="00BB4810"/>
    <w:rsid w:val="00BB4972"/>
    <w:rsid w:val="00BB4C02"/>
    <w:rsid w:val="00BB4C8B"/>
    <w:rsid w:val="00BB5159"/>
    <w:rsid w:val="00BB52E4"/>
    <w:rsid w:val="00BB535F"/>
    <w:rsid w:val="00BB5A64"/>
    <w:rsid w:val="00BB5BA2"/>
    <w:rsid w:val="00BB5D1C"/>
    <w:rsid w:val="00BB5D1F"/>
    <w:rsid w:val="00BB5D39"/>
    <w:rsid w:val="00BB602B"/>
    <w:rsid w:val="00BB605B"/>
    <w:rsid w:val="00BB6552"/>
    <w:rsid w:val="00BB65E0"/>
    <w:rsid w:val="00BB66ED"/>
    <w:rsid w:val="00BB6785"/>
    <w:rsid w:val="00BB68ED"/>
    <w:rsid w:val="00BB6975"/>
    <w:rsid w:val="00BB69D6"/>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D7F"/>
    <w:rsid w:val="00BC6419"/>
    <w:rsid w:val="00BC660F"/>
    <w:rsid w:val="00BC67EB"/>
    <w:rsid w:val="00BC69C2"/>
    <w:rsid w:val="00BC6DD4"/>
    <w:rsid w:val="00BC6EA4"/>
    <w:rsid w:val="00BC7011"/>
    <w:rsid w:val="00BC71B9"/>
    <w:rsid w:val="00BC74B5"/>
    <w:rsid w:val="00BC75A6"/>
    <w:rsid w:val="00BC7775"/>
    <w:rsid w:val="00BC7998"/>
    <w:rsid w:val="00BC7AC9"/>
    <w:rsid w:val="00BC7B88"/>
    <w:rsid w:val="00BC7BB5"/>
    <w:rsid w:val="00BC7BEF"/>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E05"/>
    <w:rsid w:val="00BD5354"/>
    <w:rsid w:val="00BD5842"/>
    <w:rsid w:val="00BD598A"/>
    <w:rsid w:val="00BD5C6B"/>
    <w:rsid w:val="00BD5C7A"/>
    <w:rsid w:val="00BD60B9"/>
    <w:rsid w:val="00BD61BA"/>
    <w:rsid w:val="00BD62E4"/>
    <w:rsid w:val="00BD648D"/>
    <w:rsid w:val="00BD65FE"/>
    <w:rsid w:val="00BD67A8"/>
    <w:rsid w:val="00BD6AB6"/>
    <w:rsid w:val="00BD6BA6"/>
    <w:rsid w:val="00BD6CA8"/>
    <w:rsid w:val="00BD6D98"/>
    <w:rsid w:val="00BD6F75"/>
    <w:rsid w:val="00BD70E0"/>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548"/>
    <w:rsid w:val="00BE1727"/>
    <w:rsid w:val="00BE1854"/>
    <w:rsid w:val="00BE18C2"/>
    <w:rsid w:val="00BE1ABC"/>
    <w:rsid w:val="00BE1B88"/>
    <w:rsid w:val="00BE1C4E"/>
    <w:rsid w:val="00BE1D2A"/>
    <w:rsid w:val="00BE225C"/>
    <w:rsid w:val="00BE264C"/>
    <w:rsid w:val="00BE27BB"/>
    <w:rsid w:val="00BE28C1"/>
    <w:rsid w:val="00BE2999"/>
    <w:rsid w:val="00BE2DFF"/>
    <w:rsid w:val="00BE2EAC"/>
    <w:rsid w:val="00BE2F1D"/>
    <w:rsid w:val="00BE2F3A"/>
    <w:rsid w:val="00BE2FEE"/>
    <w:rsid w:val="00BE3409"/>
    <w:rsid w:val="00BE3456"/>
    <w:rsid w:val="00BE3492"/>
    <w:rsid w:val="00BE36BD"/>
    <w:rsid w:val="00BE3753"/>
    <w:rsid w:val="00BE3788"/>
    <w:rsid w:val="00BE3945"/>
    <w:rsid w:val="00BE3946"/>
    <w:rsid w:val="00BE3B62"/>
    <w:rsid w:val="00BE3D21"/>
    <w:rsid w:val="00BE3F24"/>
    <w:rsid w:val="00BE4443"/>
    <w:rsid w:val="00BE4639"/>
    <w:rsid w:val="00BE471D"/>
    <w:rsid w:val="00BE4727"/>
    <w:rsid w:val="00BE486E"/>
    <w:rsid w:val="00BE49B8"/>
    <w:rsid w:val="00BE4C18"/>
    <w:rsid w:val="00BE4DC9"/>
    <w:rsid w:val="00BE4EBE"/>
    <w:rsid w:val="00BE4EC9"/>
    <w:rsid w:val="00BE4F92"/>
    <w:rsid w:val="00BE4FC1"/>
    <w:rsid w:val="00BE50FA"/>
    <w:rsid w:val="00BE5439"/>
    <w:rsid w:val="00BE550C"/>
    <w:rsid w:val="00BE56DE"/>
    <w:rsid w:val="00BE631E"/>
    <w:rsid w:val="00BE63C4"/>
    <w:rsid w:val="00BE6B10"/>
    <w:rsid w:val="00BE6B61"/>
    <w:rsid w:val="00BE6BEC"/>
    <w:rsid w:val="00BE6ECB"/>
    <w:rsid w:val="00BE71CA"/>
    <w:rsid w:val="00BE7203"/>
    <w:rsid w:val="00BE744F"/>
    <w:rsid w:val="00BE7649"/>
    <w:rsid w:val="00BE77C5"/>
    <w:rsid w:val="00BE786D"/>
    <w:rsid w:val="00BE7977"/>
    <w:rsid w:val="00BE7A08"/>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45F"/>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52"/>
    <w:rsid w:val="00BF6255"/>
    <w:rsid w:val="00BF62A8"/>
    <w:rsid w:val="00BF632C"/>
    <w:rsid w:val="00BF6340"/>
    <w:rsid w:val="00BF6B4C"/>
    <w:rsid w:val="00BF6F6B"/>
    <w:rsid w:val="00BF711C"/>
    <w:rsid w:val="00BF7272"/>
    <w:rsid w:val="00BF7361"/>
    <w:rsid w:val="00BF7429"/>
    <w:rsid w:val="00BF748E"/>
    <w:rsid w:val="00BF750B"/>
    <w:rsid w:val="00BF760F"/>
    <w:rsid w:val="00BF7854"/>
    <w:rsid w:val="00BF789B"/>
    <w:rsid w:val="00BF78B7"/>
    <w:rsid w:val="00BF79E9"/>
    <w:rsid w:val="00BF7B6D"/>
    <w:rsid w:val="00C000E5"/>
    <w:rsid w:val="00C00BD4"/>
    <w:rsid w:val="00C00BE2"/>
    <w:rsid w:val="00C00D51"/>
    <w:rsid w:val="00C00FB2"/>
    <w:rsid w:val="00C00FE5"/>
    <w:rsid w:val="00C01315"/>
    <w:rsid w:val="00C0133C"/>
    <w:rsid w:val="00C0140B"/>
    <w:rsid w:val="00C0157E"/>
    <w:rsid w:val="00C0170E"/>
    <w:rsid w:val="00C0194F"/>
    <w:rsid w:val="00C01B6B"/>
    <w:rsid w:val="00C01DCE"/>
    <w:rsid w:val="00C01E98"/>
    <w:rsid w:val="00C01F3F"/>
    <w:rsid w:val="00C022AF"/>
    <w:rsid w:val="00C023E4"/>
    <w:rsid w:val="00C023FC"/>
    <w:rsid w:val="00C025B4"/>
    <w:rsid w:val="00C02814"/>
    <w:rsid w:val="00C02874"/>
    <w:rsid w:val="00C02C30"/>
    <w:rsid w:val="00C02C9E"/>
    <w:rsid w:val="00C0304F"/>
    <w:rsid w:val="00C03087"/>
    <w:rsid w:val="00C030AC"/>
    <w:rsid w:val="00C031C1"/>
    <w:rsid w:val="00C032D2"/>
    <w:rsid w:val="00C03301"/>
    <w:rsid w:val="00C03309"/>
    <w:rsid w:val="00C03343"/>
    <w:rsid w:val="00C03783"/>
    <w:rsid w:val="00C037E0"/>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C3C"/>
    <w:rsid w:val="00C06C53"/>
    <w:rsid w:val="00C06D6B"/>
    <w:rsid w:val="00C070A4"/>
    <w:rsid w:val="00C070EC"/>
    <w:rsid w:val="00C07141"/>
    <w:rsid w:val="00C072FE"/>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B43"/>
    <w:rsid w:val="00C10D2B"/>
    <w:rsid w:val="00C10DA3"/>
    <w:rsid w:val="00C11207"/>
    <w:rsid w:val="00C114B8"/>
    <w:rsid w:val="00C1154C"/>
    <w:rsid w:val="00C115E2"/>
    <w:rsid w:val="00C11650"/>
    <w:rsid w:val="00C117A4"/>
    <w:rsid w:val="00C11939"/>
    <w:rsid w:val="00C11ADE"/>
    <w:rsid w:val="00C11B2F"/>
    <w:rsid w:val="00C11D63"/>
    <w:rsid w:val="00C12151"/>
    <w:rsid w:val="00C12158"/>
    <w:rsid w:val="00C12229"/>
    <w:rsid w:val="00C12631"/>
    <w:rsid w:val="00C126E0"/>
    <w:rsid w:val="00C12724"/>
    <w:rsid w:val="00C12869"/>
    <w:rsid w:val="00C128BC"/>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BCD"/>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72F"/>
    <w:rsid w:val="00C237CE"/>
    <w:rsid w:val="00C238B3"/>
    <w:rsid w:val="00C23947"/>
    <w:rsid w:val="00C23ABF"/>
    <w:rsid w:val="00C23B03"/>
    <w:rsid w:val="00C23D5D"/>
    <w:rsid w:val="00C23E2D"/>
    <w:rsid w:val="00C23F2D"/>
    <w:rsid w:val="00C23F97"/>
    <w:rsid w:val="00C24227"/>
    <w:rsid w:val="00C24290"/>
    <w:rsid w:val="00C24563"/>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C63"/>
    <w:rsid w:val="00C26D8E"/>
    <w:rsid w:val="00C26FE2"/>
    <w:rsid w:val="00C272A6"/>
    <w:rsid w:val="00C272E8"/>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790"/>
    <w:rsid w:val="00C31816"/>
    <w:rsid w:val="00C31BC2"/>
    <w:rsid w:val="00C31DC3"/>
    <w:rsid w:val="00C31DF7"/>
    <w:rsid w:val="00C31E9C"/>
    <w:rsid w:val="00C31F3A"/>
    <w:rsid w:val="00C31FAA"/>
    <w:rsid w:val="00C320AE"/>
    <w:rsid w:val="00C320B0"/>
    <w:rsid w:val="00C321A5"/>
    <w:rsid w:val="00C3225D"/>
    <w:rsid w:val="00C32422"/>
    <w:rsid w:val="00C325E0"/>
    <w:rsid w:val="00C32614"/>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969"/>
    <w:rsid w:val="00C35B00"/>
    <w:rsid w:val="00C35F50"/>
    <w:rsid w:val="00C363C6"/>
    <w:rsid w:val="00C365E7"/>
    <w:rsid w:val="00C3665C"/>
    <w:rsid w:val="00C368D0"/>
    <w:rsid w:val="00C36BAE"/>
    <w:rsid w:val="00C36BB5"/>
    <w:rsid w:val="00C36CEA"/>
    <w:rsid w:val="00C36E34"/>
    <w:rsid w:val="00C36E52"/>
    <w:rsid w:val="00C36E9A"/>
    <w:rsid w:val="00C370E1"/>
    <w:rsid w:val="00C371AC"/>
    <w:rsid w:val="00C37253"/>
    <w:rsid w:val="00C3732A"/>
    <w:rsid w:val="00C37387"/>
    <w:rsid w:val="00C37A35"/>
    <w:rsid w:val="00C40101"/>
    <w:rsid w:val="00C40388"/>
    <w:rsid w:val="00C404D7"/>
    <w:rsid w:val="00C404EE"/>
    <w:rsid w:val="00C4081B"/>
    <w:rsid w:val="00C4092D"/>
    <w:rsid w:val="00C40D0B"/>
    <w:rsid w:val="00C41115"/>
    <w:rsid w:val="00C412D2"/>
    <w:rsid w:val="00C414C5"/>
    <w:rsid w:val="00C41696"/>
    <w:rsid w:val="00C4170D"/>
    <w:rsid w:val="00C4171B"/>
    <w:rsid w:val="00C41891"/>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8B5"/>
    <w:rsid w:val="00C47E58"/>
    <w:rsid w:val="00C47F69"/>
    <w:rsid w:val="00C50092"/>
    <w:rsid w:val="00C501E2"/>
    <w:rsid w:val="00C5034C"/>
    <w:rsid w:val="00C5068E"/>
    <w:rsid w:val="00C508B7"/>
    <w:rsid w:val="00C50949"/>
    <w:rsid w:val="00C5099B"/>
    <w:rsid w:val="00C50A4E"/>
    <w:rsid w:val="00C50B2A"/>
    <w:rsid w:val="00C510C1"/>
    <w:rsid w:val="00C5163B"/>
    <w:rsid w:val="00C51648"/>
    <w:rsid w:val="00C51697"/>
    <w:rsid w:val="00C51799"/>
    <w:rsid w:val="00C51BE6"/>
    <w:rsid w:val="00C51C37"/>
    <w:rsid w:val="00C51D26"/>
    <w:rsid w:val="00C52023"/>
    <w:rsid w:val="00C520B1"/>
    <w:rsid w:val="00C5224C"/>
    <w:rsid w:val="00C522D6"/>
    <w:rsid w:val="00C52621"/>
    <w:rsid w:val="00C52745"/>
    <w:rsid w:val="00C52BA0"/>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9B6"/>
    <w:rsid w:val="00C54E9A"/>
    <w:rsid w:val="00C54F35"/>
    <w:rsid w:val="00C54F62"/>
    <w:rsid w:val="00C55098"/>
    <w:rsid w:val="00C55136"/>
    <w:rsid w:val="00C553DA"/>
    <w:rsid w:val="00C5547A"/>
    <w:rsid w:val="00C55566"/>
    <w:rsid w:val="00C55631"/>
    <w:rsid w:val="00C55645"/>
    <w:rsid w:val="00C5564B"/>
    <w:rsid w:val="00C559DE"/>
    <w:rsid w:val="00C55A73"/>
    <w:rsid w:val="00C55A9D"/>
    <w:rsid w:val="00C55C4D"/>
    <w:rsid w:val="00C55D95"/>
    <w:rsid w:val="00C55E58"/>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312"/>
    <w:rsid w:val="00C57390"/>
    <w:rsid w:val="00C5747B"/>
    <w:rsid w:val="00C57837"/>
    <w:rsid w:val="00C578EE"/>
    <w:rsid w:val="00C57A01"/>
    <w:rsid w:val="00C57A2D"/>
    <w:rsid w:val="00C57B0B"/>
    <w:rsid w:val="00C60462"/>
    <w:rsid w:val="00C60567"/>
    <w:rsid w:val="00C607F4"/>
    <w:rsid w:val="00C60AEF"/>
    <w:rsid w:val="00C60B07"/>
    <w:rsid w:val="00C60E29"/>
    <w:rsid w:val="00C6109F"/>
    <w:rsid w:val="00C6110A"/>
    <w:rsid w:val="00C611A3"/>
    <w:rsid w:val="00C611B3"/>
    <w:rsid w:val="00C611EE"/>
    <w:rsid w:val="00C613D5"/>
    <w:rsid w:val="00C61511"/>
    <w:rsid w:val="00C615FF"/>
    <w:rsid w:val="00C61972"/>
    <w:rsid w:val="00C61D4B"/>
    <w:rsid w:val="00C61DEE"/>
    <w:rsid w:val="00C6209F"/>
    <w:rsid w:val="00C623C9"/>
    <w:rsid w:val="00C62703"/>
    <w:rsid w:val="00C62B0A"/>
    <w:rsid w:val="00C62CE7"/>
    <w:rsid w:val="00C636DF"/>
    <w:rsid w:val="00C63A89"/>
    <w:rsid w:val="00C63B82"/>
    <w:rsid w:val="00C63BDC"/>
    <w:rsid w:val="00C63C52"/>
    <w:rsid w:val="00C63C71"/>
    <w:rsid w:val="00C63F08"/>
    <w:rsid w:val="00C64130"/>
    <w:rsid w:val="00C6416F"/>
    <w:rsid w:val="00C6422F"/>
    <w:rsid w:val="00C64377"/>
    <w:rsid w:val="00C645F7"/>
    <w:rsid w:val="00C648D9"/>
    <w:rsid w:val="00C64A5D"/>
    <w:rsid w:val="00C64E90"/>
    <w:rsid w:val="00C65143"/>
    <w:rsid w:val="00C6528C"/>
    <w:rsid w:val="00C654CC"/>
    <w:rsid w:val="00C65601"/>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2FF"/>
    <w:rsid w:val="00C7235B"/>
    <w:rsid w:val="00C72776"/>
    <w:rsid w:val="00C727B3"/>
    <w:rsid w:val="00C7292E"/>
    <w:rsid w:val="00C72949"/>
    <w:rsid w:val="00C72E18"/>
    <w:rsid w:val="00C73040"/>
    <w:rsid w:val="00C731AD"/>
    <w:rsid w:val="00C73490"/>
    <w:rsid w:val="00C73686"/>
    <w:rsid w:val="00C7380B"/>
    <w:rsid w:val="00C73C7E"/>
    <w:rsid w:val="00C74158"/>
    <w:rsid w:val="00C74248"/>
    <w:rsid w:val="00C742B7"/>
    <w:rsid w:val="00C743C3"/>
    <w:rsid w:val="00C74421"/>
    <w:rsid w:val="00C7493F"/>
    <w:rsid w:val="00C74969"/>
    <w:rsid w:val="00C74A51"/>
    <w:rsid w:val="00C74BF4"/>
    <w:rsid w:val="00C74CD5"/>
    <w:rsid w:val="00C74E2D"/>
    <w:rsid w:val="00C74EFF"/>
    <w:rsid w:val="00C74FFF"/>
    <w:rsid w:val="00C75766"/>
    <w:rsid w:val="00C7599C"/>
    <w:rsid w:val="00C759B3"/>
    <w:rsid w:val="00C759C3"/>
    <w:rsid w:val="00C75ACF"/>
    <w:rsid w:val="00C75E65"/>
    <w:rsid w:val="00C75F2F"/>
    <w:rsid w:val="00C75FEE"/>
    <w:rsid w:val="00C76150"/>
    <w:rsid w:val="00C7656D"/>
    <w:rsid w:val="00C76640"/>
    <w:rsid w:val="00C7694F"/>
    <w:rsid w:val="00C769FA"/>
    <w:rsid w:val="00C76AAB"/>
    <w:rsid w:val="00C76B63"/>
    <w:rsid w:val="00C76F1D"/>
    <w:rsid w:val="00C76FDC"/>
    <w:rsid w:val="00C773AD"/>
    <w:rsid w:val="00C77409"/>
    <w:rsid w:val="00C77449"/>
    <w:rsid w:val="00C77779"/>
    <w:rsid w:val="00C77937"/>
    <w:rsid w:val="00C779A5"/>
    <w:rsid w:val="00C77C84"/>
    <w:rsid w:val="00C77CA4"/>
    <w:rsid w:val="00C77CF1"/>
    <w:rsid w:val="00C77D26"/>
    <w:rsid w:val="00C77D91"/>
    <w:rsid w:val="00C77E4F"/>
    <w:rsid w:val="00C77F0A"/>
    <w:rsid w:val="00C77FC7"/>
    <w:rsid w:val="00C80152"/>
    <w:rsid w:val="00C8041E"/>
    <w:rsid w:val="00C80537"/>
    <w:rsid w:val="00C80781"/>
    <w:rsid w:val="00C80996"/>
    <w:rsid w:val="00C80A02"/>
    <w:rsid w:val="00C80AB6"/>
    <w:rsid w:val="00C80B67"/>
    <w:rsid w:val="00C80BDF"/>
    <w:rsid w:val="00C80DB8"/>
    <w:rsid w:val="00C80EC3"/>
    <w:rsid w:val="00C80ECB"/>
    <w:rsid w:val="00C812EB"/>
    <w:rsid w:val="00C813A1"/>
    <w:rsid w:val="00C814C0"/>
    <w:rsid w:val="00C81516"/>
    <w:rsid w:val="00C815DF"/>
    <w:rsid w:val="00C81742"/>
    <w:rsid w:val="00C81819"/>
    <w:rsid w:val="00C81A64"/>
    <w:rsid w:val="00C81ACD"/>
    <w:rsid w:val="00C81B22"/>
    <w:rsid w:val="00C81B50"/>
    <w:rsid w:val="00C81C5E"/>
    <w:rsid w:val="00C81CC7"/>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713"/>
    <w:rsid w:val="00C857B5"/>
    <w:rsid w:val="00C85806"/>
    <w:rsid w:val="00C85A3A"/>
    <w:rsid w:val="00C85D76"/>
    <w:rsid w:val="00C85E0C"/>
    <w:rsid w:val="00C8600D"/>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384"/>
    <w:rsid w:val="00C94697"/>
    <w:rsid w:val="00C94A34"/>
    <w:rsid w:val="00C94BD5"/>
    <w:rsid w:val="00C94C2B"/>
    <w:rsid w:val="00C94C39"/>
    <w:rsid w:val="00C94CE7"/>
    <w:rsid w:val="00C94F73"/>
    <w:rsid w:val="00C9507D"/>
    <w:rsid w:val="00C950F3"/>
    <w:rsid w:val="00C9529E"/>
    <w:rsid w:val="00C95562"/>
    <w:rsid w:val="00C95609"/>
    <w:rsid w:val="00C95684"/>
    <w:rsid w:val="00C959D4"/>
    <w:rsid w:val="00C95AD1"/>
    <w:rsid w:val="00C95C51"/>
    <w:rsid w:val="00C95D53"/>
    <w:rsid w:val="00C95DBC"/>
    <w:rsid w:val="00C9645E"/>
    <w:rsid w:val="00C96695"/>
    <w:rsid w:val="00C969A8"/>
    <w:rsid w:val="00C96A7F"/>
    <w:rsid w:val="00C96AAE"/>
    <w:rsid w:val="00C96B97"/>
    <w:rsid w:val="00C96C14"/>
    <w:rsid w:val="00C96C15"/>
    <w:rsid w:val="00C96F79"/>
    <w:rsid w:val="00C973EB"/>
    <w:rsid w:val="00C974C2"/>
    <w:rsid w:val="00C97580"/>
    <w:rsid w:val="00C97673"/>
    <w:rsid w:val="00C97721"/>
    <w:rsid w:val="00C977D9"/>
    <w:rsid w:val="00C978C8"/>
    <w:rsid w:val="00C97920"/>
    <w:rsid w:val="00C97CF9"/>
    <w:rsid w:val="00C97E4C"/>
    <w:rsid w:val="00C97EB8"/>
    <w:rsid w:val="00C97F00"/>
    <w:rsid w:val="00C97F1E"/>
    <w:rsid w:val="00CA00E9"/>
    <w:rsid w:val="00CA01FA"/>
    <w:rsid w:val="00CA055B"/>
    <w:rsid w:val="00CA068B"/>
    <w:rsid w:val="00CA06EE"/>
    <w:rsid w:val="00CA07BF"/>
    <w:rsid w:val="00CA094B"/>
    <w:rsid w:val="00CA0D1A"/>
    <w:rsid w:val="00CA0E68"/>
    <w:rsid w:val="00CA0EC2"/>
    <w:rsid w:val="00CA11D7"/>
    <w:rsid w:val="00CA11FD"/>
    <w:rsid w:val="00CA17DD"/>
    <w:rsid w:val="00CA1840"/>
    <w:rsid w:val="00CA1855"/>
    <w:rsid w:val="00CA1863"/>
    <w:rsid w:val="00CA1941"/>
    <w:rsid w:val="00CA1AAA"/>
    <w:rsid w:val="00CA1B75"/>
    <w:rsid w:val="00CA1CA9"/>
    <w:rsid w:val="00CA1D2D"/>
    <w:rsid w:val="00CA1D2F"/>
    <w:rsid w:val="00CA212A"/>
    <w:rsid w:val="00CA2178"/>
    <w:rsid w:val="00CA233D"/>
    <w:rsid w:val="00CA23A3"/>
    <w:rsid w:val="00CA26CE"/>
    <w:rsid w:val="00CA29A6"/>
    <w:rsid w:val="00CA29F1"/>
    <w:rsid w:val="00CA2D02"/>
    <w:rsid w:val="00CA2D48"/>
    <w:rsid w:val="00CA2D93"/>
    <w:rsid w:val="00CA2DA0"/>
    <w:rsid w:val="00CA2DED"/>
    <w:rsid w:val="00CA300D"/>
    <w:rsid w:val="00CA33EE"/>
    <w:rsid w:val="00CA3564"/>
    <w:rsid w:val="00CA35E8"/>
    <w:rsid w:val="00CA372B"/>
    <w:rsid w:val="00CA391D"/>
    <w:rsid w:val="00CA3ACD"/>
    <w:rsid w:val="00CA3BE8"/>
    <w:rsid w:val="00CA3C02"/>
    <w:rsid w:val="00CA3D8D"/>
    <w:rsid w:val="00CA4211"/>
    <w:rsid w:val="00CA42AF"/>
    <w:rsid w:val="00CA46B2"/>
    <w:rsid w:val="00CA495F"/>
    <w:rsid w:val="00CA4E61"/>
    <w:rsid w:val="00CA4E79"/>
    <w:rsid w:val="00CA4F8B"/>
    <w:rsid w:val="00CA4FDA"/>
    <w:rsid w:val="00CA517D"/>
    <w:rsid w:val="00CA520B"/>
    <w:rsid w:val="00CA52DA"/>
    <w:rsid w:val="00CA5445"/>
    <w:rsid w:val="00CA5465"/>
    <w:rsid w:val="00CA5505"/>
    <w:rsid w:val="00CA5BBB"/>
    <w:rsid w:val="00CA5CC4"/>
    <w:rsid w:val="00CA5EA8"/>
    <w:rsid w:val="00CA5F61"/>
    <w:rsid w:val="00CA601D"/>
    <w:rsid w:val="00CA620F"/>
    <w:rsid w:val="00CA6416"/>
    <w:rsid w:val="00CA6460"/>
    <w:rsid w:val="00CA64A5"/>
    <w:rsid w:val="00CA69AB"/>
    <w:rsid w:val="00CA6AB5"/>
    <w:rsid w:val="00CA6CA1"/>
    <w:rsid w:val="00CA6F56"/>
    <w:rsid w:val="00CA6FFC"/>
    <w:rsid w:val="00CA7563"/>
    <w:rsid w:val="00CA770B"/>
    <w:rsid w:val="00CA7C88"/>
    <w:rsid w:val="00CA7CF4"/>
    <w:rsid w:val="00CA7E1B"/>
    <w:rsid w:val="00CA7E7C"/>
    <w:rsid w:val="00CA7F28"/>
    <w:rsid w:val="00CB0007"/>
    <w:rsid w:val="00CB005C"/>
    <w:rsid w:val="00CB00AD"/>
    <w:rsid w:val="00CB03BD"/>
    <w:rsid w:val="00CB04C5"/>
    <w:rsid w:val="00CB0637"/>
    <w:rsid w:val="00CB0907"/>
    <w:rsid w:val="00CB09DA"/>
    <w:rsid w:val="00CB0A35"/>
    <w:rsid w:val="00CB0BD9"/>
    <w:rsid w:val="00CB0ED3"/>
    <w:rsid w:val="00CB1247"/>
    <w:rsid w:val="00CB125C"/>
    <w:rsid w:val="00CB12AD"/>
    <w:rsid w:val="00CB1399"/>
    <w:rsid w:val="00CB17E5"/>
    <w:rsid w:val="00CB1845"/>
    <w:rsid w:val="00CB1CAC"/>
    <w:rsid w:val="00CB1DE8"/>
    <w:rsid w:val="00CB1E3B"/>
    <w:rsid w:val="00CB1F0D"/>
    <w:rsid w:val="00CB1F1D"/>
    <w:rsid w:val="00CB1FB3"/>
    <w:rsid w:val="00CB20C4"/>
    <w:rsid w:val="00CB2264"/>
    <w:rsid w:val="00CB31F3"/>
    <w:rsid w:val="00CB32FD"/>
    <w:rsid w:val="00CB35E2"/>
    <w:rsid w:val="00CB35F3"/>
    <w:rsid w:val="00CB364B"/>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50C2"/>
    <w:rsid w:val="00CB51F9"/>
    <w:rsid w:val="00CB52D2"/>
    <w:rsid w:val="00CB52DE"/>
    <w:rsid w:val="00CB5628"/>
    <w:rsid w:val="00CB5832"/>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F7A"/>
    <w:rsid w:val="00CB7192"/>
    <w:rsid w:val="00CB71F8"/>
    <w:rsid w:val="00CB7312"/>
    <w:rsid w:val="00CB74FD"/>
    <w:rsid w:val="00CB76A6"/>
    <w:rsid w:val="00CB7718"/>
    <w:rsid w:val="00CB786B"/>
    <w:rsid w:val="00CB7B3F"/>
    <w:rsid w:val="00CB7B56"/>
    <w:rsid w:val="00CB7E16"/>
    <w:rsid w:val="00CB7F6F"/>
    <w:rsid w:val="00CC00C8"/>
    <w:rsid w:val="00CC0146"/>
    <w:rsid w:val="00CC027F"/>
    <w:rsid w:val="00CC0486"/>
    <w:rsid w:val="00CC0C67"/>
    <w:rsid w:val="00CC0C74"/>
    <w:rsid w:val="00CC11E9"/>
    <w:rsid w:val="00CC126B"/>
    <w:rsid w:val="00CC1411"/>
    <w:rsid w:val="00CC143A"/>
    <w:rsid w:val="00CC180A"/>
    <w:rsid w:val="00CC195B"/>
    <w:rsid w:val="00CC1990"/>
    <w:rsid w:val="00CC1C28"/>
    <w:rsid w:val="00CC209D"/>
    <w:rsid w:val="00CC22FC"/>
    <w:rsid w:val="00CC231F"/>
    <w:rsid w:val="00CC26DB"/>
    <w:rsid w:val="00CC26FB"/>
    <w:rsid w:val="00CC284A"/>
    <w:rsid w:val="00CC284B"/>
    <w:rsid w:val="00CC29C0"/>
    <w:rsid w:val="00CC300C"/>
    <w:rsid w:val="00CC312D"/>
    <w:rsid w:val="00CC3458"/>
    <w:rsid w:val="00CC34DB"/>
    <w:rsid w:val="00CC34F5"/>
    <w:rsid w:val="00CC35AE"/>
    <w:rsid w:val="00CC3690"/>
    <w:rsid w:val="00CC36EA"/>
    <w:rsid w:val="00CC38F1"/>
    <w:rsid w:val="00CC3AE9"/>
    <w:rsid w:val="00CC3B76"/>
    <w:rsid w:val="00CC3DAA"/>
    <w:rsid w:val="00CC4213"/>
    <w:rsid w:val="00CC42B3"/>
    <w:rsid w:val="00CC4516"/>
    <w:rsid w:val="00CC45EC"/>
    <w:rsid w:val="00CC471B"/>
    <w:rsid w:val="00CC4808"/>
    <w:rsid w:val="00CC4C2C"/>
    <w:rsid w:val="00CC4C5E"/>
    <w:rsid w:val="00CC4D8A"/>
    <w:rsid w:val="00CC4F1D"/>
    <w:rsid w:val="00CC4F97"/>
    <w:rsid w:val="00CC4FA8"/>
    <w:rsid w:val="00CC5057"/>
    <w:rsid w:val="00CC5061"/>
    <w:rsid w:val="00CC5198"/>
    <w:rsid w:val="00CC524D"/>
    <w:rsid w:val="00CC5698"/>
    <w:rsid w:val="00CC582E"/>
    <w:rsid w:val="00CC5875"/>
    <w:rsid w:val="00CC5BBF"/>
    <w:rsid w:val="00CC5C16"/>
    <w:rsid w:val="00CC5C1C"/>
    <w:rsid w:val="00CC5D07"/>
    <w:rsid w:val="00CC5D78"/>
    <w:rsid w:val="00CC62CF"/>
    <w:rsid w:val="00CC6318"/>
    <w:rsid w:val="00CC64F9"/>
    <w:rsid w:val="00CC6564"/>
    <w:rsid w:val="00CC6AD5"/>
    <w:rsid w:val="00CC6C8B"/>
    <w:rsid w:val="00CC6DBF"/>
    <w:rsid w:val="00CC6E47"/>
    <w:rsid w:val="00CC700B"/>
    <w:rsid w:val="00CC7074"/>
    <w:rsid w:val="00CC738B"/>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9C"/>
    <w:rsid w:val="00CD109E"/>
    <w:rsid w:val="00CD121E"/>
    <w:rsid w:val="00CD129B"/>
    <w:rsid w:val="00CD1349"/>
    <w:rsid w:val="00CD1746"/>
    <w:rsid w:val="00CD185D"/>
    <w:rsid w:val="00CD188F"/>
    <w:rsid w:val="00CD18C6"/>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AFF"/>
    <w:rsid w:val="00CD3B73"/>
    <w:rsid w:val="00CD3C00"/>
    <w:rsid w:val="00CD3DE0"/>
    <w:rsid w:val="00CD3ED8"/>
    <w:rsid w:val="00CD47B3"/>
    <w:rsid w:val="00CD4899"/>
    <w:rsid w:val="00CD4932"/>
    <w:rsid w:val="00CD497A"/>
    <w:rsid w:val="00CD4DB7"/>
    <w:rsid w:val="00CD50A1"/>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2D"/>
    <w:rsid w:val="00CD739E"/>
    <w:rsid w:val="00CD761D"/>
    <w:rsid w:val="00CD76B5"/>
    <w:rsid w:val="00CD78B9"/>
    <w:rsid w:val="00CD7C50"/>
    <w:rsid w:val="00CDB781"/>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925"/>
    <w:rsid w:val="00CE610D"/>
    <w:rsid w:val="00CE610F"/>
    <w:rsid w:val="00CE61E9"/>
    <w:rsid w:val="00CE6201"/>
    <w:rsid w:val="00CE622C"/>
    <w:rsid w:val="00CE63AE"/>
    <w:rsid w:val="00CE6551"/>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4B7"/>
    <w:rsid w:val="00CF0720"/>
    <w:rsid w:val="00CF09D8"/>
    <w:rsid w:val="00CF0BC6"/>
    <w:rsid w:val="00CF0D91"/>
    <w:rsid w:val="00CF0DD4"/>
    <w:rsid w:val="00CF0E91"/>
    <w:rsid w:val="00CF162C"/>
    <w:rsid w:val="00CF16A0"/>
    <w:rsid w:val="00CF17D5"/>
    <w:rsid w:val="00CF1A6B"/>
    <w:rsid w:val="00CF1E5C"/>
    <w:rsid w:val="00CF1EBC"/>
    <w:rsid w:val="00CF2319"/>
    <w:rsid w:val="00CF2483"/>
    <w:rsid w:val="00CF24E2"/>
    <w:rsid w:val="00CF250C"/>
    <w:rsid w:val="00CF253E"/>
    <w:rsid w:val="00CF2642"/>
    <w:rsid w:val="00CF26C9"/>
    <w:rsid w:val="00CF26FA"/>
    <w:rsid w:val="00CF2B2A"/>
    <w:rsid w:val="00CF324D"/>
    <w:rsid w:val="00CF329C"/>
    <w:rsid w:val="00CF3576"/>
    <w:rsid w:val="00CF393D"/>
    <w:rsid w:val="00CF3972"/>
    <w:rsid w:val="00CF39D9"/>
    <w:rsid w:val="00CF3C57"/>
    <w:rsid w:val="00CF4002"/>
    <w:rsid w:val="00CF4496"/>
    <w:rsid w:val="00CF44A0"/>
    <w:rsid w:val="00CF45D6"/>
    <w:rsid w:val="00CF4ABD"/>
    <w:rsid w:val="00CF4C74"/>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59"/>
    <w:rsid w:val="00CF61DD"/>
    <w:rsid w:val="00CF6311"/>
    <w:rsid w:val="00CF6334"/>
    <w:rsid w:val="00CF6828"/>
    <w:rsid w:val="00CF68B8"/>
    <w:rsid w:val="00CF6B67"/>
    <w:rsid w:val="00CF6E99"/>
    <w:rsid w:val="00CF6EAD"/>
    <w:rsid w:val="00CF6ECF"/>
    <w:rsid w:val="00CF6F1D"/>
    <w:rsid w:val="00CF6F1E"/>
    <w:rsid w:val="00CF6F3A"/>
    <w:rsid w:val="00CF7196"/>
    <w:rsid w:val="00CF7374"/>
    <w:rsid w:val="00CF74B5"/>
    <w:rsid w:val="00CF7ADE"/>
    <w:rsid w:val="00CF7B5B"/>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8DD"/>
    <w:rsid w:val="00D019A6"/>
    <w:rsid w:val="00D01DB6"/>
    <w:rsid w:val="00D01E4F"/>
    <w:rsid w:val="00D01EAD"/>
    <w:rsid w:val="00D01F3A"/>
    <w:rsid w:val="00D02211"/>
    <w:rsid w:val="00D02727"/>
    <w:rsid w:val="00D02880"/>
    <w:rsid w:val="00D02A22"/>
    <w:rsid w:val="00D02A76"/>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F0"/>
    <w:rsid w:val="00D06757"/>
    <w:rsid w:val="00D0699B"/>
    <w:rsid w:val="00D06A70"/>
    <w:rsid w:val="00D06BE5"/>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469"/>
    <w:rsid w:val="00D106E0"/>
    <w:rsid w:val="00D1082E"/>
    <w:rsid w:val="00D1089C"/>
    <w:rsid w:val="00D10A5F"/>
    <w:rsid w:val="00D10BAA"/>
    <w:rsid w:val="00D10CB4"/>
    <w:rsid w:val="00D10EBD"/>
    <w:rsid w:val="00D11078"/>
    <w:rsid w:val="00D11080"/>
    <w:rsid w:val="00D11271"/>
    <w:rsid w:val="00D112FD"/>
    <w:rsid w:val="00D11384"/>
    <w:rsid w:val="00D115D3"/>
    <w:rsid w:val="00D116E8"/>
    <w:rsid w:val="00D1199D"/>
    <w:rsid w:val="00D11B97"/>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519"/>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74D"/>
    <w:rsid w:val="00D15892"/>
    <w:rsid w:val="00D158A6"/>
    <w:rsid w:val="00D15BEC"/>
    <w:rsid w:val="00D15C0B"/>
    <w:rsid w:val="00D15D1C"/>
    <w:rsid w:val="00D15D63"/>
    <w:rsid w:val="00D15E7E"/>
    <w:rsid w:val="00D15E8F"/>
    <w:rsid w:val="00D15EB4"/>
    <w:rsid w:val="00D15F9D"/>
    <w:rsid w:val="00D16058"/>
    <w:rsid w:val="00D1611A"/>
    <w:rsid w:val="00D16154"/>
    <w:rsid w:val="00D161E9"/>
    <w:rsid w:val="00D16362"/>
    <w:rsid w:val="00D16876"/>
    <w:rsid w:val="00D16F32"/>
    <w:rsid w:val="00D16FC8"/>
    <w:rsid w:val="00D16FDD"/>
    <w:rsid w:val="00D17414"/>
    <w:rsid w:val="00D17584"/>
    <w:rsid w:val="00D1772A"/>
    <w:rsid w:val="00D1784B"/>
    <w:rsid w:val="00D17878"/>
    <w:rsid w:val="00D17AA7"/>
    <w:rsid w:val="00D20016"/>
    <w:rsid w:val="00D2029A"/>
    <w:rsid w:val="00D20324"/>
    <w:rsid w:val="00D2035D"/>
    <w:rsid w:val="00D20421"/>
    <w:rsid w:val="00D204B7"/>
    <w:rsid w:val="00D2073D"/>
    <w:rsid w:val="00D207A7"/>
    <w:rsid w:val="00D208E1"/>
    <w:rsid w:val="00D20919"/>
    <w:rsid w:val="00D20998"/>
    <w:rsid w:val="00D20A85"/>
    <w:rsid w:val="00D20ADC"/>
    <w:rsid w:val="00D20C2D"/>
    <w:rsid w:val="00D20D04"/>
    <w:rsid w:val="00D2105B"/>
    <w:rsid w:val="00D21147"/>
    <w:rsid w:val="00D211AD"/>
    <w:rsid w:val="00D2123E"/>
    <w:rsid w:val="00D21281"/>
    <w:rsid w:val="00D2134B"/>
    <w:rsid w:val="00D21416"/>
    <w:rsid w:val="00D21516"/>
    <w:rsid w:val="00D21702"/>
    <w:rsid w:val="00D21959"/>
    <w:rsid w:val="00D21BF6"/>
    <w:rsid w:val="00D21C22"/>
    <w:rsid w:val="00D21CDE"/>
    <w:rsid w:val="00D21D65"/>
    <w:rsid w:val="00D21FA2"/>
    <w:rsid w:val="00D220E0"/>
    <w:rsid w:val="00D22508"/>
    <w:rsid w:val="00D225C0"/>
    <w:rsid w:val="00D22741"/>
    <w:rsid w:val="00D2279F"/>
    <w:rsid w:val="00D22AF1"/>
    <w:rsid w:val="00D22BA2"/>
    <w:rsid w:val="00D22BF2"/>
    <w:rsid w:val="00D22DB8"/>
    <w:rsid w:val="00D22DE0"/>
    <w:rsid w:val="00D22E93"/>
    <w:rsid w:val="00D22F60"/>
    <w:rsid w:val="00D22FE4"/>
    <w:rsid w:val="00D2304A"/>
    <w:rsid w:val="00D232D0"/>
    <w:rsid w:val="00D232F3"/>
    <w:rsid w:val="00D235C2"/>
    <w:rsid w:val="00D23665"/>
    <w:rsid w:val="00D2382C"/>
    <w:rsid w:val="00D2386B"/>
    <w:rsid w:val="00D23E48"/>
    <w:rsid w:val="00D2406E"/>
    <w:rsid w:val="00D242DA"/>
    <w:rsid w:val="00D24315"/>
    <w:rsid w:val="00D245C1"/>
    <w:rsid w:val="00D24616"/>
    <w:rsid w:val="00D247CA"/>
    <w:rsid w:val="00D247EC"/>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300AA"/>
    <w:rsid w:val="00D3047E"/>
    <w:rsid w:val="00D304DD"/>
    <w:rsid w:val="00D307A7"/>
    <w:rsid w:val="00D307EA"/>
    <w:rsid w:val="00D30828"/>
    <w:rsid w:val="00D30877"/>
    <w:rsid w:val="00D30B36"/>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D99"/>
    <w:rsid w:val="00D322BE"/>
    <w:rsid w:val="00D32322"/>
    <w:rsid w:val="00D3232B"/>
    <w:rsid w:val="00D3239F"/>
    <w:rsid w:val="00D324A4"/>
    <w:rsid w:val="00D3250C"/>
    <w:rsid w:val="00D328F6"/>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964"/>
    <w:rsid w:val="00D36B2E"/>
    <w:rsid w:val="00D36C85"/>
    <w:rsid w:val="00D36CEE"/>
    <w:rsid w:val="00D3702D"/>
    <w:rsid w:val="00D37075"/>
    <w:rsid w:val="00D370A8"/>
    <w:rsid w:val="00D37803"/>
    <w:rsid w:val="00D37920"/>
    <w:rsid w:val="00D37A1A"/>
    <w:rsid w:val="00D37F3C"/>
    <w:rsid w:val="00D37FEF"/>
    <w:rsid w:val="00D400F0"/>
    <w:rsid w:val="00D404F0"/>
    <w:rsid w:val="00D406D3"/>
    <w:rsid w:val="00D4081B"/>
    <w:rsid w:val="00D40962"/>
    <w:rsid w:val="00D40E1A"/>
    <w:rsid w:val="00D40EB4"/>
    <w:rsid w:val="00D4117C"/>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932"/>
    <w:rsid w:val="00D44961"/>
    <w:rsid w:val="00D449F8"/>
    <w:rsid w:val="00D44A13"/>
    <w:rsid w:val="00D44FC1"/>
    <w:rsid w:val="00D45227"/>
    <w:rsid w:val="00D45625"/>
    <w:rsid w:val="00D45864"/>
    <w:rsid w:val="00D4591D"/>
    <w:rsid w:val="00D459A9"/>
    <w:rsid w:val="00D45C85"/>
    <w:rsid w:val="00D45E24"/>
    <w:rsid w:val="00D45E83"/>
    <w:rsid w:val="00D45F76"/>
    <w:rsid w:val="00D46111"/>
    <w:rsid w:val="00D46326"/>
    <w:rsid w:val="00D46422"/>
    <w:rsid w:val="00D464EE"/>
    <w:rsid w:val="00D4662F"/>
    <w:rsid w:val="00D466E3"/>
    <w:rsid w:val="00D46735"/>
    <w:rsid w:val="00D4685C"/>
    <w:rsid w:val="00D46876"/>
    <w:rsid w:val="00D468EF"/>
    <w:rsid w:val="00D469BB"/>
    <w:rsid w:val="00D46A4D"/>
    <w:rsid w:val="00D46D57"/>
    <w:rsid w:val="00D46F1B"/>
    <w:rsid w:val="00D46F22"/>
    <w:rsid w:val="00D46FBD"/>
    <w:rsid w:val="00D471E4"/>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5A6"/>
    <w:rsid w:val="00D5267B"/>
    <w:rsid w:val="00D52A82"/>
    <w:rsid w:val="00D52B1C"/>
    <w:rsid w:val="00D52B61"/>
    <w:rsid w:val="00D52D23"/>
    <w:rsid w:val="00D52E8C"/>
    <w:rsid w:val="00D533D5"/>
    <w:rsid w:val="00D53649"/>
    <w:rsid w:val="00D537EE"/>
    <w:rsid w:val="00D53830"/>
    <w:rsid w:val="00D538BC"/>
    <w:rsid w:val="00D539AC"/>
    <w:rsid w:val="00D53A39"/>
    <w:rsid w:val="00D53B99"/>
    <w:rsid w:val="00D53CAC"/>
    <w:rsid w:val="00D53F94"/>
    <w:rsid w:val="00D54089"/>
    <w:rsid w:val="00D544E6"/>
    <w:rsid w:val="00D5481E"/>
    <w:rsid w:val="00D54D76"/>
    <w:rsid w:val="00D54EEC"/>
    <w:rsid w:val="00D54FB3"/>
    <w:rsid w:val="00D55346"/>
    <w:rsid w:val="00D5540B"/>
    <w:rsid w:val="00D554C9"/>
    <w:rsid w:val="00D55541"/>
    <w:rsid w:val="00D557F0"/>
    <w:rsid w:val="00D55889"/>
    <w:rsid w:val="00D5592A"/>
    <w:rsid w:val="00D55D3E"/>
    <w:rsid w:val="00D560A1"/>
    <w:rsid w:val="00D563F8"/>
    <w:rsid w:val="00D5649A"/>
    <w:rsid w:val="00D5684F"/>
    <w:rsid w:val="00D56B5F"/>
    <w:rsid w:val="00D56C2F"/>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239"/>
    <w:rsid w:val="00D61317"/>
    <w:rsid w:val="00D613E5"/>
    <w:rsid w:val="00D6170A"/>
    <w:rsid w:val="00D617EB"/>
    <w:rsid w:val="00D61815"/>
    <w:rsid w:val="00D6181A"/>
    <w:rsid w:val="00D61B77"/>
    <w:rsid w:val="00D62158"/>
    <w:rsid w:val="00D6223A"/>
    <w:rsid w:val="00D623EA"/>
    <w:rsid w:val="00D6240D"/>
    <w:rsid w:val="00D6243A"/>
    <w:rsid w:val="00D624D1"/>
    <w:rsid w:val="00D624DC"/>
    <w:rsid w:val="00D6258D"/>
    <w:rsid w:val="00D627E3"/>
    <w:rsid w:val="00D629C8"/>
    <w:rsid w:val="00D62C33"/>
    <w:rsid w:val="00D62D32"/>
    <w:rsid w:val="00D62ECD"/>
    <w:rsid w:val="00D630BE"/>
    <w:rsid w:val="00D631A4"/>
    <w:rsid w:val="00D63622"/>
    <w:rsid w:val="00D636A0"/>
    <w:rsid w:val="00D63741"/>
    <w:rsid w:val="00D63884"/>
    <w:rsid w:val="00D638C9"/>
    <w:rsid w:val="00D6393A"/>
    <w:rsid w:val="00D63B4B"/>
    <w:rsid w:val="00D63DAC"/>
    <w:rsid w:val="00D64072"/>
    <w:rsid w:val="00D640A3"/>
    <w:rsid w:val="00D640A5"/>
    <w:rsid w:val="00D64426"/>
    <w:rsid w:val="00D6443A"/>
    <w:rsid w:val="00D64475"/>
    <w:rsid w:val="00D64536"/>
    <w:rsid w:val="00D64A2A"/>
    <w:rsid w:val="00D64A2D"/>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41B8"/>
    <w:rsid w:val="00D742FF"/>
    <w:rsid w:val="00D746D4"/>
    <w:rsid w:val="00D74832"/>
    <w:rsid w:val="00D74BB8"/>
    <w:rsid w:val="00D74D80"/>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F29"/>
    <w:rsid w:val="00D76F37"/>
    <w:rsid w:val="00D7718A"/>
    <w:rsid w:val="00D77413"/>
    <w:rsid w:val="00D778BF"/>
    <w:rsid w:val="00D7791C"/>
    <w:rsid w:val="00D77974"/>
    <w:rsid w:val="00D77BDC"/>
    <w:rsid w:val="00D77C34"/>
    <w:rsid w:val="00D77D1C"/>
    <w:rsid w:val="00D77D5A"/>
    <w:rsid w:val="00D77EF3"/>
    <w:rsid w:val="00D80054"/>
    <w:rsid w:val="00D801EF"/>
    <w:rsid w:val="00D804F0"/>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B04"/>
    <w:rsid w:val="00D84D75"/>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6EE"/>
    <w:rsid w:val="00D866F6"/>
    <w:rsid w:val="00D8678E"/>
    <w:rsid w:val="00D86B31"/>
    <w:rsid w:val="00D87307"/>
    <w:rsid w:val="00D874DF"/>
    <w:rsid w:val="00D87530"/>
    <w:rsid w:val="00D875B8"/>
    <w:rsid w:val="00D87882"/>
    <w:rsid w:val="00D87A12"/>
    <w:rsid w:val="00D87DD7"/>
    <w:rsid w:val="00D900C7"/>
    <w:rsid w:val="00D9010A"/>
    <w:rsid w:val="00D90428"/>
    <w:rsid w:val="00D905ED"/>
    <w:rsid w:val="00D90668"/>
    <w:rsid w:val="00D90B56"/>
    <w:rsid w:val="00D911DA"/>
    <w:rsid w:val="00D91467"/>
    <w:rsid w:val="00D91524"/>
    <w:rsid w:val="00D9180A"/>
    <w:rsid w:val="00D91A82"/>
    <w:rsid w:val="00D91C24"/>
    <w:rsid w:val="00D91C8F"/>
    <w:rsid w:val="00D91ECC"/>
    <w:rsid w:val="00D9201C"/>
    <w:rsid w:val="00D92075"/>
    <w:rsid w:val="00D922A9"/>
    <w:rsid w:val="00D92CD4"/>
    <w:rsid w:val="00D92D49"/>
    <w:rsid w:val="00D92DFB"/>
    <w:rsid w:val="00D9306D"/>
    <w:rsid w:val="00D930E1"/>
    <w:rsid w:val="00D931C3"/>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F5"/>
    <w:rsid w:val="00D94BAF"/>
    <w:rsid w:val="00D94BBC"/>
    <w:rsid w:val="00D94CCC"/>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713E"/>
    <w:rsid w:val="00D97178"/>
    <w:rsid w:val="00D974F8"/>
    <w:rsid w:val="00D9755F"/>
    <w:rsid w:val="00D97683"/>
    <w:rsid w:val="00D97959"/>
    <w:rsid w:val="00D97A76"/>
    <w:rsid w:val="00DA0418"/>
    <w:rsid w:val="00DA07B6"/>
    <w:rsid w:val="00DA0A46"/>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95C"/>
    <w:rsid w:val="00DA29A8"/>
    <w:rsid w:val="00DA2AC9"/>
    <w:rsid w:val="00DA2C0B"/>
    <w:rsid w:val="00DA2ED0"/>
    <w:rsid w:val="00DA3253"/>
    <w:rsid w:val="00DA32F0"/>
    <w:rsid w:val="00DA33DD"/>
    <w:rsid w:val="00DA36B6"/>
    <w:rsid w:val="00DA3E7B"/>
    <w:rsid w:val="00DA3E7E"/>
    <w:rsid w:val="00DA3F17"/>
    <w:rsid w:val="00DA3F6D"/>
    <w:rsid w:val="00DA418E"/>
    <w:rsid w:val="00DA41F0"/>
    <w:rsid w:val="00DA41F1"/>
    <w:rsid w:val="00DA420D"/>
    <w:rsid w:val="00DA4369"/>
    <w:rsid w:val="00DA43F6"/>
    <w:rsid w:val="00DA4419"/>
    <w:rsid w:val="00DA451D"/>
    <w:rsid w:val="00DA45D2"/>
    <w:rsid w:val="00DA470D"/>
    <w:rsid w:val="00DA47C9"/>
    <w:rsid w:val="00DA49EF"/>
    <w:rsid w:val="00DA4A07"/>
    <w:rsid w:val="00DA4A78"/>
    <w:rsid w:val="00DA4ABB"/>
    <w:rsid w:val="00DA4CC5"/>
    <w:rsid w:val="00DA4D71"/>
    <w:rsid w:val="00DA5050"/>
    <w:rsid w:val="00DA526D"/>
    <w:rsid w:val="00DA52FC"/>
    <w:rsid w:val="00DA5333"/>
    <w:rsid w:val="00DA56DB"/>
    <w:rsid w:val="00DA5726"/>
    <w:rsid w:val="00DA583C"/>
    <w:rsid w:val="00DA58A6"/>
    <w:rsid w:val="00DA5A15"/>
    <w:rsid w:val="00DA5B43"/>
    <w:rsid w:val="00DA5D50"/>
    <w:rsid w:val="00DA5D65"/>
    <w:rsid w:val="00DA5EE2"/>
    <w:rsid w:val="00DA5F4A"/>
    <w:rsid w:val="00DA6004"/>
    <w:rsid w:val="00DA61B0"/>
    <w:rsid w:val="00DA620C"/>
    <w:rsid w:val="00DA6419"/>
    <w:rsid w:val="00DA6452"/>
    <w:rsid w:val="00DA660F"/>
    <w:rsid w:val="00DA6881"/>
    <w:rsid w:val="00DA6A4D"/>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975"/>
    <w:rsid w:val="00DB0A75"/>
    <w:rsid w:val="00DB0AB8"/>
    <w:rsid w:val="00DB0D2A"/>
    <w:rsid w:val="00DB0DC5"/>
    <w:rsid w:val="00DB11CD"/>
    <w:rsid w:val="00DB13A1"/>
    <w:rsid w:val="00DB157A"/>
    <w:rsid w:val="00DB16CC"/>
    <w:rsid w:val="00DB1B82"/>
    <w:rsid w:val="00DB1DAB"/>
    <w:rsid w:val="00DB2035"/>
    <w:rsid w:val="00DB24D9"/>
    <w:rsid w:val="00DB26AA"/>
    <w:rsid w:val="00DB2FF2"/>
    <w:rsid w:val="00DB313D"/>
    <w:rsid w:val="00DB32BB"/>
    <w:rsid w:val="00DB33BF"/>
    <w:rsid w:val="00DB3673"/>
    <w:rsid w:val="00DB3676"/>
    <w:rsid w:val="00DB37B9"/>
    <w:rsid w:val="00DB3814"/>
    <w:rsid w:val="00DB39D4"/>
    <w:rsid w:val="00DB3A1A"/>
    <w:rsid w:val="00DB3A47"/>
    <w:rsid w:val="00DB3CFD"/>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B06"/>
    <w:rsid w:val="00DB7D52"/>
    <w:rsid w:val="00DB7E59"/>
    <w:rsid w:val="00DC0249"/>
    <w:rsid w:val="00DC043D"/>
    <w:rsid w:val="00DC0612"/>
    <w:rsid w:val="00DC06E2"/>
    <w:rsid w:val="00DC070D"/>
    <w:rsid w:val="00DC08B1"/>
    <w:rsid w:val="00DC0B14"/>
    <w:rsid w:val="00DC0EA9"/>
    <w:rsid w:val="00DC0FA0"/>
    <w:rsid w:val="00DC1070"/>
    <w:rsid w:val="00DC116E"/>
    <w:rsid w:val="00DC11D3"/>
    <w:rsid w:val="00DC1912"/>
    <w:rsid w:val="00DC1FC3"/>
    <w:rsid w:val="00DC2120"/>
    <w:rsid w:val="00DC258B"/>
    <w:rsid w:val="00DC2DF5"/>
    <w:rsid w:val="00DC2E2C"/>
    <w:rsid w:val="00DC2EDA"/>
    <w:rsid w:val="00DC2F5A"/>
    <w:rsid w:val="00DC2F6A"/>
    <w:rsid w:val="00DC318A"/>
    <w:rsid w:val="00DC326A"/>
    <w:rsid w:val="00DC33A1"/>
    <w:rsid w:val="00DC367C"/>
    <w:rsid w:val="00DC36CD"/>
    <w:rsid w:val="00DC3A12"/>
    <w:rsid w:val="00DC3A9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E51"/>
    <w:rsid w:val="00DC4FF3"/>
    <w:rsid w:val="00DC500E"/>
    <w:rsid w:val="00DC51ED"/>
    <w:rsid w:val="00DC526A"/>
    <w:rsid w:val="00DC552D"/>
    <w:rsid w:val="00DC5584"/>
    <w:rsid w:val="00DC55B6"/>
    <w:rsid w:val="00DC590A"/>
    <w:rsid w:val="00DC5E5A"/>
    <w:rsid w:val="00DC5E96"/>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FC"/>
    <w:rsid w:val="00DC78E2"/>
    <w:rsid w:val="00DC7951"/>
    <w:rsid w:val="00DC7CCA"/>
    <w:rsid w:val="00DD014F"/>
    <w:rsid w:val="00DD03DC"/>
    <w:rsid w:val="00DD0437"/>
    <w:rsid w:val="00DD0562"/>
    <w:rsid w:val="00DD0EF8"/>
    <w:rsid w:val="00DD0FBF"/>
    <w:rsid w:val="00DD1021"/>
    <w:rsid w:val="00DD1052"/>
    <w:rsid w:val="00DD1158"/>
    <w:rsid w:val="00DD142C"/>
    <w:rsid w:val="00DD1B07"/>
    <w:rsid w:val="00DD1B3C"/>
    <w:rsid w:val="00DD1C35"/>
    <w:rsid w:val="00DD1C4B"/>
    <w:rsid w:val="00DD1D3F"/>
    <w:rsid w:val="00DD1F7B"/>
    <w:rsid w:val="00DD229E"/>
    <w:rsid w:val="00DD25A0"/>
    <w:rsid w:val="00DD290D"/>
    <w:rsid w:val="00DD2BAA"/>
    <w:rsid w:val="00DD2DFC"/>
    <w:rsid w:val="00DD3029"/>
    <w:rsid w:val="00DD3067"/>
    <w:rsid w:val="00DD31D3"/>
    <w:rsid w:val="00DD3305"/>
    <w:rsid w:val="00DD3324"/>
    <w:rsid w:val="00DD3695"/>
    <w:rsid w:val="00DD37EA"/>
    <w:rsid w:val="00DD3920"/>
    <w:rsid w:val="00DD3A75"/>
    <w:rsid w:val="00DD3A9C"/>
    <w:rsid w:val="00DD3EE2"/>
    <w:rsid w:val="00DD4165"/>
    <w:rsid w:val="00DD4262"/>
    <w:rsid w:val="00DD43B8"/>
    <w:rsid w:val="00DD46D3"/>
    <w:rsid w:val="00DD4F00"/>
    <w:rsid w:val="00DD512C"/>
    <w:rsid w:val="00DD534B"/>
    <w:rsid w:val="00DD5458"/>
    <w:rsid w:val="00DD5523"/>
    <w:rsid w:val="00DD55E0"/>
    <w:rsid w:val="00DD57D6"/>
    <w:rsid w:val="00DD593A"/>
    <w:rsid w:val="00DD62F3"/>
    <w:rsid w:val="00DD698F"/>
    <w:rsid w:val="00DD6B32"/>
    <w:rsid w:val="00DD70B5"/>
    <w:rsid w:val="00DD70CA"/>
    <w:rsid w:val="00DD71F9"/>
    <w:rsid w:val="00DD746C"/>
    <w:rsid w:val="00DD757B"/>
    <w:rsid w:val="00DD78B2"/>
    <w:rsid w:val="00DD7AE4"/>
    <w:rsid w:val="00DD7B8A"/>
    <w:rsid w:val="00DD7C5B"/>
    <w:rsid w:val="00DE0200"/>
    <w:rsid w:val="00DE0284"/>
    <w:rsid w:val="00DE0297"/>
    <w:rsid w:val="00DE0358"/>
    <w:rsid w:val="00DE05EC"/>
    <w:rsid w:val="00DE070A"/>
    <w:rsid w:val="00DE08DA"/>
    <w:rsid w:val="00DE08DF"/>
    <w:rsid w:val="00DE091E"/>
    <w:rsid w:val="00DE1164"/>
    <w:rsid w:val="00DE1336"/>
    <w:rsid w:val="00DE138A"/>
    <w:rsid w:val="00DE13BB"/>
    <w:rsid w:val="00DE1687"/>
    <w:rsid w:val="00DE18A3"/>
    <w:rsid w:val="00DE1904"/>
    <w:rsid w:val="00DE1A4D"/>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4364"/>
    <w:rsid w:val="00DE43A2"/>
    <w:rsid w:val="00DE4483"/>
    <w:rsid w:val="00DE45AF"/>
    <w:rsid w:val="00DE45F1"/>
    <w:rsid w:val="00DE489C"/>
    <w:rsid w:val="00DE4A74"/>
    <w:rsid w:val="00DE4B05"/>
    <w:rsid w:val="00DE4BF4"/>
    <w:rsid w:val="00DE4CC6"/>
    <w:rsid w:val="00DE4CF1"/>
    <w:rsid w:val="00DE4DE4"/>
    <w:rsid w:val="00DE4EE9"/>
    <w:rsid w:val="00DE4F58"/>
    <w:rsid w:val="00DE5275"/>
    <w:rsid w:val="00DE5323"/>
    <w:rsid w:val="00DE541C"/>
    <w:rsid w:val="00DE5472"/>
    <w:rsid w:val="00DE55C9"/>
    <w:rsid w:val="00DE56DB"/>
    <w:rsid w:val="00DE6049"/>
    <w:rsid w:val="00DE6194"/>
    <w:rsid w:val="00DE65D1"/>
    <w:rsid w:val="00DE6668"/>
    <w:rsid w:val="00DE666F"/>
    <w:rsid w:val="00DE6706"/>
    <w:rsid w:val="00DE67F0"/>
    <w:rsid w:val="00DE6CA5"/>
    <w:rsid w:val="00DE7057"/>
    <w:rsid w:val="00DE737B"/>
    <w:rsid w:val="00DE7466"/>
    <w:rsid w:val="00DE7A41"/>
    <w:rsid w:val="00DE7B66"/>
    <w:rsid w:val="00DF0215"/>
    <w:rsid w:val="00DF0284"/>
    <w:rsid w:val="00DF033D"/>
    <w:rsid w:val="00DF0454"/>
    <w:rsid w:val="00DF045B"/>
    <w:rsid w:val="00DF08E7"/>
    <w:rsid w:val="00DF0918"/>
    <w:rsid w:val="00DF0951"/>
    <w:rsid w:val="00DF0D5C"/>
    <w:rsid w:val="00DF0E63"/>
    <w:rsid w:val="00DF100B"/>
    <w:rsid w:val="00DF103E"/>
    <w:rsid w:val="00DF105B"/>
    <w:rsid w:val="00DF11B7"/>
    <w:rsid w:val="00DF11DD"/>
    <w:rsid w:val="00DF120F"/>
    <w:rsid w:val="00DF1787"/>
    <w:rsid w:val="00DF17C2"/>
    <w:rsid w:val="00DF18A2"/>
    <w:rsid w:val="00DF197F"/>
    <w:rsid w:val="00DF1A2D"/>
    <w:rsid w:val="00DF1F75"/>
    <w:rsid w:val="00DF1F9D"/>
    <w:rsid w:val="00DF21A3"/>
    <w:rsid w:val="00DF240A"/>
    <w:rsid w:val="00DF24F9"/>
    <w:rsid w:val="00DF2AD3"/>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EC8"/>
    <w:rsid w:val="00DF6F19"/>
    <w:rsid w:val="00DF70B9"/>
    <w:rsid w:val="00DF7369"/>
    <w:rsid w:val="00DF73C1"/>
    <w:rsid w:val="00DF73FC"/>
    <w:rsid w:val="00DF7511"/>
    <w:rsid w:val="00DF7751"/>
    <w:rsid w:val="00DF7948"/>
    <w:rsid w:val="00DF7958"/>
    <w:rsid w:val="00DF7BD2"/>
    <w:rsid w:val="00DF7BE8"/>
    <w:rsid w:val="00DF7D38"/>
    <w:rsid w:val="00DF7EC7"/>
    <w:rsid w:val="00DF7F99"/>
    <w:rsid w:val="00DF7FCD"/>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244"/>
    <w:rsid w:val="00E022CB"/>
    <w:rsid w:val="00E023B8"/>
    <w:rsid w:val="00E0240A"/>
    <w:rsid w:val="00E0245A"/>
    <w:rsid w:val="00E026E0"/>
    <w:rsid w:val="00E0276C"/>
    <w:rsid w:val="00E02885"/>
    <w:rsid w:val="00E02E64"/>
    <w:rsid w:val="00E02EDB"/>
    <w:rsid w:val="00E0304C"/>
    <w:rsid w:val="00E031BB"/>
    <w:rsid w:val="00E0322E"/>
    <w:rsid w:val="00E033D9"/>
    <w:rsid w:val="00E0343B"/>
    <w:rsid w:val="00E034EA"/>
    <w:rsid w:val="00E0359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9AA"/>
    <w:rsid w:val="00E05E3A"/>
    <w:rsid w:val="00E05E3C"/>
    <w:rsid w:val="00E06175"/>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B"/>
    <w:rsid w:val="00E113C8"/>
    <w:rsid w:val="00E11A6E"/>
    <w:rsid w:val="00E11B8E"/>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E5A"/>
    <w:rsid w:val="00E13EE4"/>
    <w:rsid w:val="00E14158"/>
    <w:rsid w:val="00E14366"/>
    <w:rsid w:val="00E144DE"/>
    <w:rsid w:val="00E14A48"/>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CC1"/>
    <w:rsid w:val="00E16CED"/>
    <w:rsid w:val="00E16E24"/>
    <w:rsid w:val="00E16E27"/>
    <w:rsid w:val="00E16F82"/>
    <w:rsid w:val="00E17157"/>
    <w:rsid w:val="00E172FB"/>
    <w:rsid w:val="00E17420"/>
    <w:rsid w:val="00E17582"/>
    <w:rsid w:val="00E175BC"/>
    <w:rsid w:val="00E176EE"/>
    <w:rsid w:val="00E17998"/>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60"/>
    <w:rsid w:val="00E2251E"/>
    <w:rsid w:val="00E2272A"/>
    <w:rsid w:val="00E22A98"/>
    <w:rsid w:val="00E22BBA"/>
    <w:rsid w:val="00E22CCE"/>
    <w:rsid w:val="00E22ECA"/>
    <w:rsid w:val="00E22F46"/>
    <w:rsid w:val="00E22FB3"/>
    <w:rsid w:val="00E23011"/>
    <w:rsid w:val="00E23293"/>
    <w:rsid w:val="00E2331C"/>
    <w:rsid w:val="00E23456"/>
    <w:rsid w:val="00E234DD"/>
    <w:rsid w:val="00E239D1"/>
    <w:rsid w:val="00E23A19"/>
    <w:rsid w:val="00E23A97"/>
    <w:rsid w:val="00E23C04"/>
    <w:rsid w:val="00E23C47"/>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52"/>
    <w:rsid w:val="00E26483"/>
    <w:rsid w:val="00E26727"/>
    <w:rsid w:val="00E268CD"/>
    <w:rsid w:val="00E26970"/>
    <w:rsid w:val="00E26BAF"/>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2046"/>
    <w:rsid w:val="00E3217F"/>
    <w:rsid w:val="00E32269"/>
    <w:rsid w:val="00E3250F"/>
    <w:rsid w:val="00E325A9"/>
    <w:rsid w:val="00E32CEE"/>
    <w:rsid w:val="00E32D1C"/>
    <w:rsid w:val="00E32EC2"/>
    <w:rsid w:val="00E32FC9"/>
    <w:rsid w:val="00E33078"/>
    <w:rsid w:val="00E3360B"/>
    <w:rsid w:val="00E336A4"/>
    <w:rsid w:val="00E336D4"/>
    <w:rsid w:val="00E339A8"/>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AD4"/>
    <w:rsid w:val="00E35B28"/>
    <w:rsid w:val="00E35D2E"/>
    <w:rsid w:val="00E35D6B"/>
    <w:rsid w:val="00E35DA0"/>
    <w:rsid w:val="00E35F00"/>
    <w:rsid w:val="00E36076"/>
    <w:rsid w:val="00E365C0"/>
    <w:rsid w:val="00E36906"/>
    <w:rsid w:val="00E36974"/>
    <w:rsid w:val="00E369EA"/>
    <w:rsid w:val="00E37017"/>
    <w:rsid w:val="00E37129"/>
    <w:rsid w:val="00E37892"/>
    <w:rsid w:val="00E37898"/>
    <w:rsid w:val="00E37ABD"/>
    <w:rsid w:val="00E37AE8"/>
    <w:rsid w:val="00E37B27"/>
    <w:rsid w:val="00E37BE5"/>
    <w:rsid w:val="00E37DD6"/>
    <w:rsid w:val="00E37FB4"/>
    <w:rsid w:val="00E37FBA"/>
    <w:rsid w:val="00E40378"/>
    <w:rsid w:val="00E40411"/>
    <w:rsid w:val="00E40429"/>
    <w:rsid w:val="00E4046C"/>
    <w:rsid w:val="00E407B2"/>
    <w:rsid w:val="00E407E8"/>
    <w:rsid w:val="00E40B93"/>
    <w:rsid w:val="00E40CF8"/>
    <w:rsid w:val="00E41201"/>
    <w:rsid w:val="00E41240"/>
    <w:rsid w:val="00E416BF"/>
    <w:rsid w:val="00E418EB"/>
    <w:rsid w:val="00E41A27"/>
    <w:rsid w:val="00E41AB4"/>
    <w:rsid w:val="00E41D11"/>
    <w:rsid w:val="00E41F2F"/>
    <w:rsid w:val="00E41F4E"/>
    <w:rsid w:val="00E423AD"/>
    <w:rsid w:val="00E42737"/>
    <w:rsid w:val="00E4277C"/>
    <w:rsid w:val="00E42B1B"/>
    <w:rsid w:val="00E4316B"/>
    <w:rsid w:val="00E432D6"/>
    <w:rsid w:val="00E43321"/>
    <w:rsid w:val="00E4381C"/>
    <w:rsid w:val="00E43CC0"/>
    <w:rsid w:val="00E43CF0"/>
    <w:rsid w:val="00E43E31"/>
    <w:rsid w:val="00E43F0C"/>
    <w:rsid w:val="00E43FCD"/>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F18"/>
    <w:rsid w:val="00E5111C"/>
    <w:rsid w:val="00E51150"/>
    <w:rsid w:val="00E51156"/>
    <w:rsid w:val="00E511FD"/>
    <w:rsid w:val="00E5148E"/>
    <w:rsid w:val="00E51509"/>
    <w:rsid w:val="00E517A4"/>
    <w:rsid w:val="00E51BC0"/>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574"/>
    <w:rsid w:val="00E53973"/>
    <w:rsid w:val="00E53A01"/>
    <w:rsid w:val="00E53D5B"/>
    <w:rsid w:val="00E54139"/>
    <w:rsid w:val="00E54357"/>
    <w:rsid w:val="00E5437B"/>
    <w:rsid w:val="00E54608"/>
    <w:rsid w:val="00E546BF"/>
    <w:rsid w:val="00E546F5"/>
    <w:rsid w:val="00E5475F"/>
    <w:rsid w:val="00E54B5A"/>
    <w:rsid w:val="00E54D05"/>
    <w:rsid w:val="00E553BB"/>
    <w:rsid w:val="00E55406"/>
    <w:rsid w:val="00E55647"/>
    <w:rsid w:val="00E55876"/>
    <w:rsid w:val="00E558FF"/>
    <w:rsid w:val="00E55915"/>
    <w:rsid w:val="00E55B75"/>
    <w:rsid w:val="00E55D9C"/>
    <w:rsid w:val="00E55E7E"/>
    <w:rsid w:val="00E55E9B"/>
    <w:rsid w:val="00E55FAC"/>
    <w:rsid w:val="00E56014"/>
    <w:rsid w:val="00E56461"/>
    <w:rsid w:val="00E564C4"/>
    <w:rsid w:val="00E5659F"/>
    <w:rsid w:val="00E567C9"/>
    <w:rsid w:val="00E56A6D"/>
    <w:rsid w:val="00E56B8D"/>
    <w:rsid w:val="00E56E3C"/>
    <w:rsid w:val="00E570E3"/>
    <w:rsid w:val="00E57100"/>
    <w:rsid w:val="00E571C2"/>
    <w:rsid w:val="00E57215"/>
    <w:rsid w:val="00E5797C"/>
    <w:rsid w:val="00E57A37"/>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7DD"/>
    <w:rsid w:val="00E6293E"/>
    <w:rsid w:val="00E62A81"/>
    <w:rsid w:val="00E62CD2"/>
    <w:rsid w:val="00E62EB1"/>
    <w:rsid w:val="00E62EE6"/>
    <w:rsid w:val="00E63373"/>
    <w:rsid w:val="00E635B9"/>
    <w:rsid w:val="00E6370E"/>
    <w:rsid w:val="00E639CE"/>
    <w:rsid w:val="00E63B89"/>
    <w:rsid w:val="00E63DE7"/>
    <w:rsid w:val="00E63F19"/>
    <w:rsid w:val="00E63F24"/>
    <w:rsid w:val="00E63F4D"/>
    <w:rsid w:val="00E63F64"/>
    <w:rsid w:val="00E64143"/>
    <w:rsid w:val="00E6426F"/>
    <w:rsid w:val="00E64331"/>
    <w:rsid w:val="00E64404"/>
    <w:rsid w:val="00E64702"/>
    <w:rsid w:val="00E6482B"/>
    <w:rsid w:val="00E64862"/>
    <w:rsid w:val="00E64A49"/>
    <w:rsid w:val="00E64B02"/>
    <w:rsid w:val="00E64B53"/>
    <w:rsid w:val="00E64E1C"/>
    <w:rsid w:val="00E651A7"/>
    <w:rsid w:val="00E65259"/>
    <w:rsid w:val="00E6545C"/>
    <w:rsid w:val="00E65524"/>
    <w:rsid w:val="00E65D15"/>
    <w:rsid w:val="00E65EA0"/>
    <w:rsid w:val="00E66085"/>
    <w:rsid w:val="00E6627D"/>
    <w:rsid w:val="00E6666F"/>
    <w:rsid w:val="00E666CC"/>
    <w:rsid w:val="00E66726"/>
    <w:rsid w:val="00E66840"/>
    <w:rsid w:val="00E66CD8"/>
    <w:rsid w:val="00E66EB9"/>
    <w:rsid w:val="00E67048"/>
    <w:rsid w:val="00E67067"/>
    <w:rsid w:val="00E67381"/>
    <w:rsid w:val="00E67570"/>
    <w:rsid w:val="00E67802"/>
    <w:rsid w:val="00E6780A"/>
    <w:rsid w:val="00E67847"/>
    <w:rsid w:val="00E6785C"/>
    <w:rsid w:val="00E67EE5"/>
    <w:rsid w:val="00E67F87"/>
    <w:rsid w:val="00E7013A"/>
    <w:rsid w:val="00E709F0"/>
    <w:rsid w:val="00E70D1D"/>
    <w:rsid w:val="00E70EB1"/>
    <w:rsid w:val="00E71310"/>
    <w:rsid w:val="00E713D4"/>
    <w:rsid w:val="00E7158A"/>
    <w:rsid w:val="00E7161B"/>
    <w:rsid w:val="00E7183E"/>
    <w:rsid w:val="00E71857"/>
    <w:rsid w:val="00E71CC4"/>
    <w:rsid w:val="00E71FCF"/>
    <w:rsid w:val="00E724E4"/>
    <w:rsid w:val="00E724F0"/>
    <w:rsid w:val="00E729BC"/>
    <w:rsid w:val="00E72A01"/>
    <w:rsid w:val="00E72AD3"/>
    <w:rsid w:val="00E72B0B"/>
    <w:rsid w:val="00E72C5B"/>
    <w:rsid w:val="00E72C6B"/>
    <w:rsid w:val="00E72F0E"/>
    <w:rsid w:val="00E72FC8"/>
    <w:rsid w:val="00E7324C"/>
    <w:rsid w:val="00E7358D"/>
    <w:rsid w:val="00E7366E"/>
    <w:rsid w:val="00E73710"/>
    <w:rsid w:val="00E738DC"/>
    <w:rsid w:val="00E73AB7"/>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6034"/>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B98"/>
    <w:rsid w:val="00E81D53"/>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94F"/>
    <w:rsid w:val="00E839B6"/>
    <w:rsid w:val="00E83B4B"/>
    <w:rsid w:val="00E83C47"/>
    <w:rsid w:val="00E83CC1"/>
    <w:rsid w:val="00E83CE4"/>
    <w:rsid w:val="00E83DA4"/>
    <w:rsid w:val="00E83EBC"/>
    <w:rsid w:val="00E8404A"/>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59A"/>
    <w:rsid w:val="00E85A12"/>
    <w:rsid w:val="00E85B0A"/>
    <w:rsid w:val="00E85C2F"/>
    <w:rsid w:val="00E85D08"/>
    <w:rsid w:val="00E85D65"/>
    <w:rsid w:val="00E8604F"/>
    <w:rsid w:val="00E866A0"/>
    <w:rsid w:val="00E869ED"/>
    <w:rsid w:val="00E86B06"/>
    <w:rsid w:val="00E86EB9"/>
    <w:rsid w:val="00E86ECB"/>
    <w:rsid w:val="00E86F6E"/>
    <w:rsid w:val="00E871DA"/>
    <w:rsid w:val="00E87224"/>
    <w:rsid w:val="00E87266"/>
    <w:rsid w:val="00E87742"/>
    <w:rsid w:val="00E879D1"/>
    <w:rsid w:val="00E87A16"/>
    <w:rsid w:val="00E87C5B"/>
    <w:rsid w:val="00E8B3D4"/>
    <w:rsid w:val="00E907E4"/>
    <w:rsid w:val="00E909AF"/>
    <w:rsid w:val="00E90A24"/>
    <w:rsid w:val="00E90C34"/>
    <w:rsid w:val="00E90CBB"/>
    <w:rsid w:val="00E90F33"/>
    <w:rsid w:val="00E91000"/>
    <w:rsid w:val="00E91440"/>
    <w:rsid w:val="00E914A4"/>
    <w:rsid w:val="00E915B5"/>
    <w:rsid w:val="00E915FC"/>
    <w:rsid w:val="00E91689"/>
    <w:rsid w:val="00E91901"/>
    <w:rsid w:val="00E919AC"/>
    <w:rsid w:val="00E91A3E"/>
    <w:rsid w:val="00E91B9A"/>
    <w:rsid w:val="00E91CEE"/>
    <w:rsid w:val="00E91F34"/>
    <w:rsid w:val="00E920C3"/>
    <w:rsid w:val="00E922A5"/>
    <w:rsid w:val="00E925C4"/>
    <w:rsid w:val="00E92798"/>
    <w:rsid w:val="00E927CD"/>
    <w:rsid w:val="00E929BB"/>
    <w:rsid w:val="00E92A4F"/>
    <w:rsid w:val="00E9321C"/>
    <w:rsid w:val="00E93499"/>
    <w:rsid w:val="00E9369A"/>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456"/>
    <w:rsid w:val="00E96A29"/>
    <w:rsid w:val="00E96AE5"/>
    <w:rsid w:val="00E96B16"/>
    <w:rsid w:val="00E96B28"/>
    <w:rsid w:val="00E96B37"/>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6E9"/>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41C"/>
    <w:rsid w:val="00EA281D"/>
    <w:rsid w:val="00EA282C"/>
    <w:rsid w:val="00EA2987"/>
    <w:rsid w:val="00EA2DA3"/>
    <w:rsid w:val="00EA2F1A"/>
    <w:rsid w:val="00EA311B"/>
    <w:rsid w:val="00EA34BE"/>
    <w:rsid w:val="00EA3531"/>
    <w:rsid w:val="00EA35FB"/>
    <w:rsid w:val="00EA37B8"/>
    <w:rsid w:val="00EA3C28"/>
    <w:rsid w:val="00EA3DFD"/>
    <w:rsid w:val="00EA3E78"/>
    <w:rsid w:val="00EA3F60"/>
    <w:rsid w:val="00EA3F78"/>
    <w:rsid w:val="00EA3FF5"/>
    <w:rsid w:val="00EA4052"/>
    <w:rsid w:val="00EA405C"/>
    <w:rsid w:val="00EA40AC"/>
    <w:rsid w:val="00EA43D6"/>
    <w:rsid w:val="00EA46B6"/>
    <w:rsid w:val="00EA49DE"/>
    <w:rsid w:val="00EA4A0E"/>
    <w:rsid w:val="00EA4ABB"/>
    <w:rsid w:val="00EA4C04"/>
    <w:rsid w:val="00EA4DBD"/>
    <w:rsid w:val="00EA4EC9"/>
    <w:rsid w:val="00EA4FE4"/>
    <w:rsid w:val="00EA50F2"/>
    <w:rsid w:val="00EA51A9"/>
    <w:rsid w:val="00EA5523"/>
    <w:rsid w:val="00EA557D"/>
    <w:rsid w:val="00EA55B6"/>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340"/>
    <w:rsid w:val="00EA74A4"/>
    <w:rsid w:val="00EA762D"/>
    <w:rsid w:val="00EA76AC"/>
    <w:rsid w:val="00EA76F6"/>
    <w:rsid w:val="00EA798D"/>
    <w:rsid w:val="00EA7C0C"/>
    <w:rsid w:val="00EA7CE4"/>
    <w:rsid w:val="00EA7E8B"/>
    <w:rsid w:val="00EA7F4C"/>
    <w:rsid w:val="00EB0051"/>
    <w:rsid w:val="00EB037C"/>
    <w:rsid w:val="00EB0608"/>
    <w:rsid w:val="00EB08E2"/>
    <w:rsid w:val="00EB0918"/>
    <w:rsid w:val="00EB0A4F"/>
    <w:rsid w:val="00EB0BF9"/>
    <w:rsid w:val="00EB14A3"/>
    <w:rsid w:val="00EB16FA"/>
    <w:rsid w:val="00EB1816"/>
    <w:rsid w:val="00EB197C"/>
    <w:rsid w:val="00EB1B31"/>
    <w:rsid w:val="00EB1BDD"/>
    <w:rsid w:val="00EB1BFB"/>
    <w:rsid w:val="00EB1CD5"/>
    <w:rsid w:val="00EB1D47"/>
    <w:rsid w:val="00EB1D68"/>
    <w:rsid w:val="00EB1DB0"/>
    <w:rsid w:val="00EB1FE0"/>
    <w:rsid w:val="00EB2146"/>
    <w:rsid w:val="00EB2317"/>
    <w:rsid w:val="00EB246F"/>
    <w:rsid w:val="00EB252C"/>
    <w:rsid w:val="00EB26C6"/>
    <w:rsid w:val="00EB2722"/>
    <w:rsid w:val="00EB279B"/>
    <w:rsid w:val="00EB2888"/>
    <w:rsid w:val="00EB28A8"/>
    <w:rsid w:val="00EB29BA"/>
    <w:rsid w:val="00EB2ABB"/>
    <w:rsid w:val="00EB2B18"/>
    <w:rsid w:val="00EB2EB1"/>
    <w:rsid w:val="00EB2F70"/>
    <w:rsid w:val="00EB349B"/>
    <w:rsid w:val="00EB36A5"/>
    <w:rsid w:val="00EB37E4"/>
    <w:rsid w:val="00EB3834"/>
    <w:rsid w:val="00EB397D"/>
    <w:rsid w:val="00EB3A2E"/>
    <w:rsid w:val="00EB3EE4"/>
    <w:rsid w:val="00EB3F13"/>
    <w:rsid w:val="00EB4818"/>
    <w:rsid w:val="00EB4BB0"/>
    <w:rsid w:val="00EB4C16"/>
    <w:rsid w:val="00EB4D53"/>
    <w:rsid w:val="00EB4F83"/>
    <w:rsid w:val="00EB4FE8"/>
    <w:rsid w:val="00EB519E"/>
    <w:rsid w:val="00EB5211"/>
    <w:rsid w:val="00EB5302"/>
    <w:rsid w:val="00EB584C"/>
    <w:rsid w:val="00EB5863"/>
    <w:rsid w:val="00EB58BD"/>
    <w:rsid w:val="00EB5BF9"/>
    <w:rsid w:val="00EB5C41"/>
    <w:rsid w:val="00EB5D88"/>
    <w:rsid w:val="00EB61FE"/>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CD7"/>
    <w:rsid w:val="00EB7F03"/>
    <w:rsid w:val="00EC0228"/>
    <w:rsid w:val="00EC030D"/>
    <w:rsid w:val="00EC069B"/>
    <w:rsid w:val="00EC06D6"/>
    <w:rsid w:val="00EC0902"/>
    <w:rsid w:val="00EC097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F"/>
    <w:rsid w:val="00EC2DFB"/>
    <w:rsid w:val="00EC345C"/>
    <w:rsid w:val="00EC36E0"/>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95"/>
    <w:rsid w:val="00EC651E"/>
    <w:rsid w:val="00EC65E5"/>
    <w:rsid w:val="00EC6657"/>
    <w:rsid w:val="00EC670B"/>
    <w:rsid w:val="00EC692E"/>
    <w:rsid w:val="00EC6B6B"/>
    <w:rsid w:val="00EC6D4A"/>
    <w:rsid w:val="00EC6F77"/>
    <w:rsid w:val="00EC6FB0"/>
    <w:rsid w:val="00EC7146"/>
    <w:rsid w:val="00EC7365"/>
    <w:rsid w:val="00EC7374"/>
    <w:rsid w:val="00EC745E"/>
    <w:rsid w:val="00EC74CA"/>
    <w:rsid w:val="00EC775C"/>
    <w:rsid w:val="00EC7C5D"/>
    <w:rsid w:val="00EC7D0C"/>
    <w:rsid w:val="00EC7EAF"/>
    <w:rsid w:val="00EC7EB5"/>
    <w:rsid w:val="00EC7EC4"/>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615"/>
    <w:rsid w:val="00ED6C16"/>
    <w:rsid w:val="00ED6D4A"/>
    <w:rsid w:val="00ED6ED6"/>
    <w:rsid w:val="00ED6F40"/>
    <w:rsid w:val="00ED6F9D"/>
    <w:rsid w:val="00ED721A"/>
    <w:rsid w:val="00ED734E"/>
    <w:rsid w:val="00ED738C"/>
    <w:rsid w:val="00ED7596"/>
    <w:rsid w:val="00ED770C"/>
    <w:rsid w:val="00ED7918"/>
    <w:rsid w:val="00ED7CB3"/>
    <w:rsid w:val="00ED7E4E"/>
    <w:rsid w:val="00ED7F3E"/>
    <w:rsid w:val="00ED7FD3"/>
    <w:rsid w:val="00EE0229"/>
    <w:rsid w:val="00EE02E0"/>
    <w:rsid w:val="00EE0312"/>
    <w:rsid w:val="00EE05BF"/>
    <w:rsid w:val="00EE0603"/>
    <w:rsid w:val="00EE09D0"/>
    <w:rsid w:val="00EE09D1"/>
    <w:rsid w:val="00EE0B03"/>
    <w:rsid w:val="00EE0CD5"/>
    <w:rsid w:val="00EE0D55"/>
    <w:rsid w:val="00EE0E5D"/>
    <w:rsid w:val="00EE0ED3"/>
    <w:rsid w:val="00EE11C2"/>
    <w:rsid w:val="00EE16D5"/>
    <w:rsid w:val="00EE16E5"/>
    <w:rsid w:val="00EE1A04"/>
    <w:rsid w:val="00EE1D63"/>
    <w:rsid w:val="00EE1DA7"/>
    <w:rsid w:val="00EE201E"/>
    <w:rsid w:val="00EE276E"/>
    <w:rsid w:val="00EE2934"/>
    <w:rsid w:val="00EE29E1"/>
    <w:rsid w:val="00EE2A61"/>
    <w:rsid w:val="00EE2B46"/>
    <w:rsid w:val="00EE2B52"/>
    <w:rsid w:val="00EE2BE6"/>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D3"/>
    <w:rsid w:val="00EE55AF"/>
    <w:rsid w:val="00EE5630"/>
    <w:rsid w:val="00EE57F8"/>
    <w:rsid w:val="00EE5A27"/>
    <w:rsid w:val="00EE5B82"/>
    <w:rsid w:val="00EE5C92"/>
    <w:rsid w:val="00EE5D2F"/>
    <w:rsid w:val="00EE5F88"/>
    <w:rsid w:val="00EE62F1"/>
    <w:rsid w:val="00EE6368"/>
    <w:rsid w:val="00EE6419"/>
    <w:rsid w:val="00EE647F"/>
    <w:rsid w:val="00EE6785"/>
    <w:rsid w:val="00EE67FB"/>
    <w:rsid w:val="00EE68D5"/>
    <w:rsid w:val="00EE6B4A"/>
    <w:rsid w:val="00EE6B71"/>
    <w:rsid w:val="00EE6CC6"/>
    <w:rsid w:val="00EE6E77"/>
    <w:rsid w:val="00EE7168"/>
    <w:rsid w:val="00EE71B3"/>
    <w:rsid w:val="00EE7213"/>
    <w:rsid w:val="00EE7597"/>
    <w:rsid w:val="00EE76A9"/>
    <w:rsid w:val="00EE7728"/>
    <w:rsid w:val="00EE7849"/>
    <w:rsid w:val="00EE799E"/>
    <w:rsid w:val="00EE7ADC"/>
    <w:rsid w:val="00EE7B43"/>
    <w:rsid w:val="00EE7CA8"/>
    <w:rsid w:val="00EE7CDA"/>
    <w:rsid w:val="00EE7D30"/>
    <w:rsid w:val="00EE7E08"/>
    <w:rsid w:val="00EE7FA7"/>
    <w:rsid w:val="00EF0179"/>
    <w:rsid w:val="00EF0203"/>
    <w:rsid w:val="00EF0322"/>
    <w:rsid w:val="00EF041B"/>
    <w:rsid w:val="00EF0576"/>
    <w:rsid w:val="00EF082D"/>
    <w:rsid w:val="00EF0A72"/>
    <w:rsid w:val="00EF0AA7"/>
    <w:rsid w:val="00EF0AB4"/>
    <w:rsid w:val="00EF0B76"/>
    <w:rsid w:val="00EF0C29"/>
    <w:rsid w:val="00EF0C33"/>
    <w:rsid w:val="00EF0CB0"/>
    <w:rsid w:val="00EF1029"/>
    <w:rsid w:val="00EF1093"/>
    <w:rsid w:val="00EF10F4"/>
    <w:rsid w:val="00EF1276"/>
    <w:rsid w:val="00EF158A"/>
    <w:rsid w:val="00EF18C9"/>
    <w:rsid w:val="00EF1D06"/>
    <w:rsid w:val="00EF1D25"/>
    <w:rsid w:val="00EF1FCB"/>
    <w:rsid w:val="00EF21C3"/>
    <w:rsid w:val="00EF25D9"/>
    <w:rsid w:val="00EF2B84"/>
    <w:rsid w:val="00EF2BC5"/>
    <w:rsid w:val="00EF2C14"/>
    <w:rsid w:val="00EF2C86"/>
    <w:rsid w:val="00EF2E6B"/>
    <w:rsid w:val="00EF2EF8"/>
    <w:rsid w:val="00EF319C"/>
    <w:rsid w:val="00EF3554"/>
    <w:rsid w:val="00EF3614"/>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4D1"/>
    <w:rsid w:val="00EF56B7"/>
    <w:rsid w:val="00EF58ED"/>
    <w:rsid w:val="00EF5A01"/>
    <w:rsid w:val="00EF5A3A"/>
    <w:rsid w:val="00EF5B10"/>
    <w:rsid w:val="00EF5CE3"/>
    <w:rsid w:val="00EF5D01"/>
    <w:rsid w:val="00EF5D61"/>
    <w:rsid w:val="00EF609C"/>
    <w:rsid w:val="00EF60BE"/>
    <w:rsid w:val="00EF6244"/>
    <w:rsid w:val="00EF6526"/>
    <w:rsid w:val="00EF6589"/>
    <w:rsid w:val="00EF67BB"/>
    <w:rsid w:val="00EF6883"/>
    <w:rsid w:val="00EF6A05"/>
    <w:rsid w:val="00EF6A3A"/>
    <w:rsid w:val="00EF6DE4"/>
    <w:rsid w:val="00EF6DEE"/>
    <w:rsid w:val="00EF712F"/>
    <w:rsid w:val="00EF7195"/>
    <w:rsid w:val="00EF72F9"/>
    <w:rsid w:val="00EF74FB"/>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A6B"/>
    <w:rsid w:val="00F01E41"/>
    <w:rsid w:val="00F01E6B"/>
    <w:rsid w:val="00F02377"/>
    <w:rsid w:val="00F023E2"/>
    <w:rsid w:val="00F0241C"/>
    <w:rsid w:val="00F0259A"/>
    <w:rsid w:val="00F025F3"/>
    <w:rsid w:val="00F02F78"/>
    <w:rsid w:val="00F0305C"/>
    <w:rsid w:val="00F031EE"/>
    <w:rsid w:val="00F0331E"/>
    <w:rsid w:val="00F036FF"/>
    <w:rsid w:val="00F03784"/>
    <w:rsid w:val="00F03922"/>
    <w:rsid w:val="00F03A33"/>
    <w:rsid w:val="00F03ACB"/>
    <w:rsid w:val="00F03C51"/>
    <w:rsid w:val="00F03CC8"/>
    <w:rsid w:val="00F03DF4"/>
    <w:rsid w:val="00F04163"/>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61"/>
    <w:rsid w:val="00F062A6"/>
    <w:rsid w:val="00F062B5"/>
    <w:rsid w:val="00F064EC"/>
    <w:rsid w:val="00F06698"/>
    <w:rsid w:val="00F067ED"/>
    <w:rsid w:val="00F06937"/>
    <w:rsid w:val="00F069A4"/>
    <w:rsid w:val="00F06A62"/>
    <w:rsid w:val="00F06C44"/>
    <w:rsid w:val="00F06F59"/>
    <w:rsid w:val="00F070FC"/>
    <w:rsid w:val="00F0713B"/>
    <w:rsid w:val="00F073C2"/>
    <w:rsid w:val="00F07410"/>
    <w:rsid w:val="00F07601"/>
    <w:rsid w:val="00F076A9"/>
    <w:rsid w:val="00F0780D"/>
    <w:rsid w:val="00F07830"/>
    <w:rsid w:val="00F07C8F"/>
    <w:rsid w:val="00F07E40"/>
    <w:rsid w:val="00F07F39"/>
    <w:rsid w:val="00F07F3A"/>
    <w:rsid w:val="00F10144"/>
    <w:rsid w:val="00F10288"/>
    <w:rsid w:val="00F1047A"/>
    <w:rsid w:val="00F1059F"/>
    <w:rsid w:val="00F1078A"/>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2351"/>
    <w:rsid w:val="00F123E4"/>
    <w:rsid w:val="00F124D6"/>
    <w:rsid w:val="00F12624"/>
    <w:rsid w:val="00F126F8"/>
    <w:rsid w:val="00F1295B"/>
    <w:rsid w:val="00F12A39"/>
    <w:rsid w:val="00F12C05"/>
    <w:rsid w:val="00F12C39"/>
    <w:rsid w:val="00F1325F"/>
    <w:rsid w:val="00F132D1"/>
    <w:rsid w:val="00F13769"/>
    <w:rsid w:val="00F13A3D"/>
    <w:rsid w:val="00F142DD"/>
    <w:rsid w:val="00F142EE"/>
    <w:rsid w:val="00F14868"/>
    <w:rsid w:val="00F14A34"/>
    <w:rsid w:val="00F14A6C"/>
    <w:rsid w:val="00F14FE2"/>
    <w:rsid w:val="00F150BB"/>
    <w:rsid w:val="00F1514C"/>
    <w:rsid w:val="00F15193"/>
    <w:rsid w:val="00F15270"/>
    <w:rsid w:val="00F15332"/>
    <w:rsid w:val="00F15666"/>
    <w:rsid w:val="00F15BDF"/>
    <w:rsid w:val="00F15C6E"/>
    <w:rsid w:val="00F15F4F"/>
    <w:rsid w:val="00F15FF3"/>
    <w:rsid w:val="00F160D3"/>
    <w:rsid w:val="00F1630B"/>
    <w:rsid w:val="00F1640D"/>
    <w:rsid w:val="00F165E9"/>
    <w:rsid w:val="00F16739"/>
    <w:rsid w:val="00F168AC"/>
    <w:rsid w:val="00F1696D"/>
    <w:rsid w:val="00F16AB6"/>
    <w:rsid w:val="00F16C50"/>
    <w:rsid w:val="00F16DE2"/>
    <w:rsid w:val="00F1700C"/>
    <w:rsid w:val="00F17037"/>
    <w:rsid w:val="00F171F6"/>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D4"/>
    <w:rsid w:val="00F21C37"/>
    <w:rsid w:val="00F21EEA"/>
    <w:rsid w:val="00F21F0A"/>
    <w:rsid w:val="00F22183"/>
    <w:rsid w:val="00F2221E"/>
    <w:rsid w:val="00F2260F"/>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C4D"/>
    <w:rsid w:val="00F24E5F"/>
    <w:rsid w:val="00F24F71"/>
    <w:rsid w:val="00F2518F"/>
    <w:rsid w:val="00F25235"/>
    <w:rsid w:val="00F252A8"/>
    <w:rsid w:val="00F255D9"/>
    <w:rsid w:val="00F2562C"/>
    <w:rsid w:val="00F2567A"/>
    <w:rsid w:val="00F25833"/>
    <w:rsid w:val="00F25938"/>
    <w:rsid w:val="00F25BB7"/>
    <w:rsid w:val="00F25DCC"/>
    <w:rsid w:val="00F25E66"/>
    <w:rsid w:val="00F25FD0"/>
    <w:rsid w:val="00F2618C"/>
    <w:rsid w:val="00F262E4"/>
    <w:rsid w:val="00F264A5"/>
    <w:rsid w:val="00F264CA"/>
    <w:rsid w:val="00F26541"/>
    <w:rsid w:val="00F265F7"/>
    <w:rsid w:val="00F266FF"/>
    <w:rsid w:val="00F26B57"/>
    <w:rsid w:val="00F26BB5"/>
    <w:rsid w:val="00F26C96"/>
    <w:rsid w:val="00F27211"/>
    <w:rsid w:val="00F272E1"/>
    <w:rsid w:val="00F27589"/>
    <w:rsid w:val="00F2763A"/>
    <w:rsid w:val="00F276E0"/>
    <w:rsid w:val="00F277EF"/>
    <w:rsid w:val="00F278D9"/>
    <w:rsid w:val="00F27EDE"/>
    <w:rsid w:val="00F27FA6"/>
    <w:rsid w:val="00F30054"/>
    <w:rsid w:val="00F3016A"/>
    <w:rsid w:val="00F304B5"/>
    <w:rsid w:val="00F30570"/>
    <w:rsid w:val="00F30B3F"/>
    <w:rsid w:val="00F30B5C"/>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DC8"/>
    <w:rsid w:val="00F33E10"/>
    <w:rsid w:val="00F34038"/>
    <w:rsid w:val="00F34444"/>
    <w:rsid w:val="00F344A9"/>
    <w:rsid w:val="00F34742"/>
    <w:rsid w:val="00F347B5"/>
    <w:rsid w:val="00F348C4"/>
    <w:rsid w:val="00F34A46"/>
    <w:rsid w:val="00F34B41"/>
    <w:rsid w:val="00F34DC9"/>
    <w:rsid w:val="00F35341"/>
    <w:rsid w:val="00F35636"/>
    <w:rsid w:val="00F35946"/>
    <w:rsid w:val="00F35C8A"/>
    <w:rsid w:val="00F35D0D"/>
    <w:rsid w:val="00F35E2B"/>
    <w:rsid w:val="00F35E78"/>
    <w:rsid w:val="00F360A9"/>
    <w:rsid w:val="00F360EF"/>
    <w:rsid w:val="00F3618C"/>
    <w:rsid w:val="00F36469"/>
    <w:rsid w:val="00F36743"/>
    <w:rsid w:val="00F36951"/>
    <w:rsid w:val="00F36CDC"/>
    <w:rsid w:val="00F372B2"/>
    <w:rsid w:val="00F3730C"/>
    <w:rsid w:val="00F374AB"/>
    <w:rsid w:val="00F37867"/>
    <w:rsid w:val="00F378F1"/>
    <w:rsid w:val="00F37C31"/>
    <w:rsid w:val="00F37CC3"/>
    <w:rsid w:val="00F37CD1"/>
    <w:rsid w:val="00F37D1A"/>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D1F"/>
    <w:rsid w:val="00F43EDA"/>
    <w:rsid w:val="00F43FAE"/>
    <w:rsid w:val="00F43FD4"/>
    <w:rsid w:val="00F4414F"/>
    <w:rsid w:val="00F442C7"/>
    <w:rsid w:val="00F444B6"/>
    <w:rsid w:val="00F44731"/>
    <w:rsid w:val="00F44A62"/>
    <w:rsid w:val="00F45323"/>
    <w:rsid w:val="00F45332"/>
    <w:rsid w:val="00F45693"/>
    <w:rsid w:val="00F45960"/>
    <w:rsid w:val="00F45CC6"/>
    <w:rsid w:val="00F460B4"/>
    <w:rsid w:val="00F4621D"/>
    <w:rsid w:val="00F46378"/>
    <w:rsid w:val="00F4638F"/>
    <w:rsid w:val="00F46709"/>
    <w:rsid w:val="00F4692F"/>
    <w:rsid w:val="00F46B43"/>
    <w:rsid w:val="00F46CC3"/>
    <w:rsid w:val="00F46DC0"/>
    <w:rsid w:val="00F46FA2"/>
    <w:rsid w:val="00F47008"/>
    <w:rsid w:val="00F4733C"/>
    <w:rsid w:val="00F47391"/>
    <w:rsid w:val="00F4769A"/>
    <w:rsid w:val="00F478B9"/>
    <w:rsid w:val="00F4790F"/>
    <w:rsid w:val="00F479B9"/>
    <w:rsid w:val="00F47AB7"/>
    <w:rsid w:val="00F47B50"/>
    <w:rsid w:val="00F47CF3"/>
    <w:rsid w:val="00F47D86"/>
    <w:rsid w:val="00F47F03"/>
    <w:rsid w:val="00F501D7"/>
    <w:rsid w:val="00F5023C"/>
    <w:rsid w:val="00F5031B"/>
    <w:rsid w:val="00F50389"/>
    <w:rsid w:val="00F503D8"/>
    <w:rsid w:val="00F505B6"/>
    <w:rsid w:val="00F505C0"/>
    <w:rsid w:val="00F50936"/>
    <w:rsid w:val="00F50C37"/>
    <w:rsid w:val="00F50CF2"/>
    <w:rsid w:val="00F51031"/>
    <w:rsid w:val="00F510F4"/>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D6E"/>
    <w:rsid w:val="00F53F6B"/>
    <w:rsid w:val="00F5410E"/>
    <w:rsid w:val="00F5415E"/>
    <w:rsid w:val="00F54331"/>
    <w:rsid w:val="00F543F7"/>
    <w:rsid w:val="00F548C5"/>
    <w:rsid w:val="00F54E36"/>
    <w:rsid w:val="00F54E7E"/>
    <w:rsid w:val="00F5561B"/>
    <w:rsid w:val="00F55628"/>
    <w:rsid w:val="00F55791"/>
    <w:rsid w:val="00F55C2E"/>
    <w:rsid w:val="00F55DC2"/>
    <w:rsid w:val="00F55F5E"/>
    <w:rsid w:val="00F56031"/>
    <w:rsid w:val="00F560BA"/>
    <w:rsid w:val="00F560FE"/>
    <w:rsid w:val="00F564AD"/>
    <w:rsid w:val="00F564FB"/>
    <w:rsid w:val="00F56768"/>
    <w:rsid w:val="00F567FC"/>
    <w:rsid w:val="00F5686A"/>
    <w:rsid w:val="00F56970"/>
    <w:rsid w:val="00F56F29"/>
    <w:rsid w:val="00F57049"/>
    <w:rsid w:val="00F5714D"/>
    <w:rsid w:val="00F5716F"/>
    <w:rsid w:val="00F5721E"/>
    <w:rsid w:val="00F57270"/>
    <w:rsid w:val="00F572D1"/>
    <w:rsid w:val="00F57731"/>
    <w:rsid w:val="00F57AAC"/>
    <w:rsid w:val="00F57B3B"/>
    <w:rsid w:val="00F57B87"/>
    <w:rsid w:val="00F57E40"/>
    <w:rsid w:val="00F57F32"/>
    <w:rsid w:val="00F57FDD"/>
    <w:rsid w:val="00F6002B"/>
    <w:rsid w:val="00F600AD"/>
    <w:rsid w:val="00F60108"/>
    <w:rsid w:val="00F601A5"/>
    <w:rsid w:val="00F6034A"/>
    <w:rsid w:val="00F603AC"/>
    <w:rsid w:val="00F604CB"/>
    <w:rsid w:val="00F606A8"/>
    <w:rsid w:val="00F6071C"/>
    <w:rsid w:val="00F608C9"/>
    <w:rsid w:val="00F60A32"/>
    <w:rsid w:val="00F60AA5"/>
    <w:rsid w:val="00F60BC4"/>
    <w:rsid w:val="00F60C6E"/>
    <w:rsid w:val="00F60CD6"/>
    <w:rsid w:val="00F6111C"/>
    <w:rsid w:val="00F61207"/>
    <w:rsid w:val="00F612F1"/>
    <w:rsid w:val="00F614C0"/>
    <w:rsid w:val="00F61622"/>
    <w:rsid w:val="00F61647"/>
    <w:rsid w:val="00F61871"/>
    <w:rsid w:val="00F6187E"/>
    <w:rsid w:val="00F61908"/>
    <w:rsid w:val="00F61D62"/>
    <w:rsid w:val="00F61FC4"/>
    <w:rsid w:val="00F6226B"/>
    <w:rsid w:val="00F625D2"/>
    <w:rsid w:val="00F62B0B"/>
    <w:rsid w:val="00F62D69"/>
    <w:rsid w:val="00F6304E"/>
    <w:rsid w:val="00F633D5"/>
    <w:rsid w:val="00F63578"/>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D1"/>
    <w:rsid w:val="00F6543A"/>
    <w:rsid w:val="00F65505"/>
    <w:rsid w:val="00F657CF"/>
    <w:rsid w:val="00F65808"/>
    <w:rsid w:val="00F6587D"/>
    <w:rsid w:val="00F65B56"/>
    <w:rsid w:val="00F65BA3"/>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2FE"/>
    <w:rsid w:val="00F713A3"/>
    <w:rsid w:val="00F714A4"/>
    <w:rsid w:val="00F7174F"/>
    <w:rsid w:val="00F717A4"/>
    <w:rsid w:val="00F71946"/>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8C"/>
    <w:rsid w:val="00F72F3F"/>
    <w:rsid w:val="00F7327C"/>
    <w:rsid w:val="00F734ED"/>
    <w:rsid w:val="00F73606"/>
    <w:rsid w:val="00F73666"/>
    <w:rsid w:val="00F73B19"/>
    <w:rsid w:val="00F73BD9"/>
    <w:rsid w:val="00F7402C"/>
    <w:rsid w:val="00F744B5"/>
    <w:rsid w:val="00F74707"/>
    <w:rsid w:val="00F74931"/>
    <w:rsid w:val="00F74955"/>
    <w:rsid w:val="00F74D88"/>
    <w:rsid w:val="00F750DB"/>
    <w:rsid w:val="00F75330"/>
    <w:rsid w:val="00F758B2"/>
    <w:rsid w:val="00F75B66"/>
    <w:rsid w:val="00F75C8A"/>
    <w:rsid w:val="00F760E4"/>
    <w:rsid w:val="00F7611B"/>
    <w:rsid w:val="00F761CA"/>
    <w:rsid w:val="00F76365"/>
    <w:rsid w:val="00F76560"/>
    <w:rsid w:val="00F76696"/>
    <w:rsid w:val="00F767DF"/>
    <w:rsid w:val="00F76BD9"/>
    <w:rsid w:val="00F76BF8"/>
    <w:rsid w:val="00F76CC5"/>
    <w:rsid w:val="00F76DDD"/>
    <w:rsid w:val="00F76DFA"/>
    <w:rsid w:val="00F7703D"/>
    <w:rsid w:val="00F7707C"/>
    <w:rsid w:val="00F772F0"/>
    <w:rsid w:val="00F7743E"/>
    <w:rsid w:val="00F77845"/>
    <w:rsid w:val="00F77B13"/>
    <w:rsid w:val="00F77CBD"/>
    <w:rsid w:val="00F77FE5"/>
    <w:rsid w:val="00F800E9"/>
    <w:rsid w:val="00F80318"/>
    <w:rsid w:val="00F803D0"/>
    <w:rsid w:val="00F80703"/>
    <w:rsid w:val="00F8081E"/>
    <w:rsid w:val="00F808C1"/>
    <w:rsid w:val="00F80948"/>
    <w:rsid w:val="00F809AA"/>
    <w:rsid w:val="00F809DE"/>
    <w:rsid w:val="00F80A59"/>
    <w:rsid w:val="00F80AC3"/>
    <w:rsid w:val="00F80BB6"/>
    <w:rsid w:val="00F80EE0"/>
    <w:rsid w:val="00F8114F"/>
    <w:rsid w:val="00F81214"/>
    <w:rsid w:val="00F81387"/>
    <w:rsid w:val="00F813F7"/>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226"/>
    <w:rsid w:val="00F8351A"/>
    <w:rsid w:val="00F835AE"/>
    <w:rsid w:val="00F83871"/>
    <w:rsid w:val="00F83924"/>
    <w:rsid w:val="00F839FC"/>
    <w:rsid w:val="00F83A4E"/>
    <w:rsid w:val="00F83B28"/>
    <w:rsid w:val="00F83B94"/>
    <w:rsid w:val="00F83D78"/>
    <w:rsid w:val="00F83F17"/>
    <w:rsid w:val="00F83F91"/>
    <w:rsid w:val="00F841FB"/>
    <w:rsid w:val="00F84421"/>
    <w:rsid w:val="00F8449B"/>
    <w:rsid w:val="00F845DB"/>
    <w:rsid w:val="00F84B44"/>
    <w:rsid w:val="00F84C6B"/>
    <w:rsid w:val="00F84CEB"/>
    <w:rsid w:val="00F84D78"/>
    <w:rsid w:val="00F84DF2"/>
    <w:rsid w:val="00F84EF6"/>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5F5"/>
    <w:rsid w:val="00F8760B"/>
    <w:rsid w:val="00F87612"/>
    <w:rsid w:val="00F87954"/>
    <w:rsid w:val="00F87AB3"/>
    <w:rsid w:val="00F87B7E"/>
    <w:rsid w:val="00F87E5A"/>
    <w:rsid w:val="00F90444"/>
    <w:rsid w:val="00F9054D"/>
    <w:rsid w:val="00F905C1"/>
    <w:rsid w:val="00F90B6C"/>
    <w:rsid w:val="00F9105C"/>
    <w:rsid w:val="00F913DC"/>
    <w:rsid w:val="00F91504"/>
    <w:rsid w:val="00F91723"/>
    <w:rsid w:val="00F918E9"/>
    <w:rsid w:val="00F919DF"/>
    <w:rsid w:val="00F91CB2"/>
    <w:rsid w:val="00F91DDA"/>
    <w:rsid w:val="00F91DDE"/>
    <w:rsid w:val="00F92453"/>
    <w:rsid w:val="00F92620"/>
    <w:rsid w:val="00F9285D"/>
    <w:rsid w:val="00F92A82"/>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9"/>
    <w:rsid w:val="00F94757"/>
    <w:rsid w:val="00F9481B"/>
    <w:rsid w:val="00F94A0D"/>
    <w:rsid w:val="00F94B96"/>
    <w:rsid w:val="00F94D31"/>
    <w:rsid w:val="00F94DB3"/>
    <w:rsid w:val="00F94F59"/>
    <w:rsid w:val="00F9553B"/>
    <w:rsid w:val="00F95666"/>
    <w:rsid w:val="00F9595F"/>
    <w:rsid w:val="00F959E1"/>
    <w:rsid w:val="00F95A5F"/>
    <w:rsid w:val="00F95B35"/>
    <w:rsid w:val="00F95CB3"/>
    <w:rsid w:val="00F95F34"/>
    <w:rsid w:val="00F95F9E"/>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9A"/>
    <w:rsid w:val="00F97DFD"/>
    <w:rsid w:val="00FA01F7"/>
    <w:rsid w:val="00FA0287"/>
    <w:rsid w:val="00FA0516"/>
    <w:rsid w:val="00FA08DA"/>
    <w:rsid w:val="00FA0A42"/>
    <w:rsid w:val="00FA0D42"/>
    <w:rsid w:val="00FA0E6D"/>
    <w:rsid w:val="00FA1089"/>
    <w:rsid w:val="00FA10F6"/>
    <w:rsid w:val="00FA1EDB"/>
    <w:rsid w:val="00FA1FA4"/>
    <w:rsid w:val="00FA1FC4"/>
    <w:rsid w:val="00FA22AC"/>
    <w:rsid w:val="00FA23FB"/>
    <w:rsid w:val="00FA2756"/>
    <w:rsid w:val="00FA2C35"/>
    <w:rsid w:val="00FA2C3E"/>
    <w:rsid w:val="00FA2EA0"/>
    <w:rsid w:val="00FA2EC6"/>
    <w:rsid w:val="00FA2FA9"/>
    <w:rsid w:val="00FA2FF9"/>
    <w:rsid w:val="00FA31D1"/>
    <w:rsid w:val="00FA31E7"/>
    <w:rsid w:val="00FA328A"/>
    <w:rsid w:val="00FA345A"/>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E69"/>
    <w:rsid w:val="00FA6E7F"/>
    <w:rsid w:val="00FA70C2"/>
    <w:rsid w:val="00FA70D7"/>
    <w:rsid w:val="00FA7114"/>
    <w:rsid w:val="00FA71EF"/>
    <w:rsid w:val="00FA736B"/>
    <w:rsid w:val="00FA74A7"/>
    <w:rsid w:val="00FA7618"/>
    <w:rsid w:val="00FA7A0C"/>
    <w:rsid w:val="00FA7B92"/>
    <w:rsid w:val="00FA7D0A"/>
    <w:rsid w:val="00FA7E78"/>
    <w:rsid w:val="00FB0202"/>
    <w:rsid w:val="00FB049A"/>
    <w:rsid w:val="00FB052D"/>
    <w:rsid w:val="00FB0A1C"/>
    <w:rsid w:val="00FB116B"/>
    <w:rsid w:val="00FB1415"/>
    <w:rsid w:val="00FB145D"/>
    <w:rsid w:val="00FB1469"/>
    <w:rsid w:val="00FB1623"/>
    <w:rsid w:val="00FB167E"/>
    <w:rsid w:val="00FB1A41"/>
    <w:rsid w:val="00FB1B12"/>
    <w:rsid w:val="00FB1F3A"/>
    <w:rsid w:val="00FB1F75"/>
    <w:rsid w:val="00FB1FC8"/>
    <w:rsid w:val="00FB22D7"/>
    <w:rsid w:val="00FB2379"/>
    <w:rsid w:val="00FB24B5"/>
    <w:rsid w:val="00FB24F0"/>
    <w:rsid w:val="00FB2760"/>
    <w:rsid w:val="00FB27E4"/>
    <w:rsid w:val="00FB2AB5"/>
    <w:rsid w:val="00FB2C99"/>
    <w:rsid w:val="00FB2ECA"/>
    <w:rsid w:val="00FB2F9E"/>
    <w:rsid w:val="00FB3058"/>
    <w:rsid w:val="00FB31C4"/>
    <w:rsid w:val="00FB3291"/>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F8F"/>
    <w:rsid w:val="00FB60E4"/>
    <w:rsid w:val="00FB6324"/>
    <w:rsid w:val="00FB63BB"/>
    <w:rsid w:val="00FB66A0"/>
    <w:rsid w:val="00FB680E"/>
    <w:rsid w:val="00FB6904"/>
    <w:rsid w:val="00FB6B14"/>
    <w:rsid w:val="00FB6B73"/>
    <w:rsid w:val="00FB6CD9"/>
    <w:rsid w:val="00FB6F31"/>
    <w:rsid w:val="00FB7240"/>
    <w:rsid w:val="00FB7701"/>
    <w:rsid w:val="00FB7A0B"/>
    <w:rsid w:val="00FB7A57"/>
    <w:rsid w:val="00FB7D38"/>
    <w:rsid w:val="00FB7E61"/>
    <w:rsid w:val="00FB7F58"/>
    <w:rsid w:val="00FC0065"/>
    <w:rsid w:val="00FC0261"/>
    <w:rsid w:val="00FC040C"/>
    <w:rsid w:val="00FC062F"/>
    <w:rsid w:val="00FC069F"/>
    <w:rsid w:val="00FC06B7"/>
    <w:rsid w:val="00FC0754"/>
    <w:rsid w:val="00FC07F6"/>
    <w:rsid w:val="00FC0F87"/>
    <w:rsid w:val="00FC154D"/>
    <w:rsid w:val="00FC1571"/>
    <w:rsid w:val="00FC15D6"/>
    <w:rsid w:val="00FC18E8"/>
    <w:rsid w:val="00FC1DFC"/>
    <w:rsid w:val="00FC205B"/>
    <w:rsid w:val="00FC234F"/>
    <w:rsid w:val="00FC2457"/>
    <w:rsid w:val="00FC25C3"/>
    <w:rsid w:val="00FC267D"/>
    <w:rsid w:val="00FC281C"/>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ED8"/>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7068"/>
    <w:rsid w:val="00FC718C"/>
    <w:rsid w:val="00FC7599"/>
    <w:rsid w:val="00FC7926"/>
    <w:rsid w:val="00FC7951"/>
    <w:rsid w:val="00FC7983"/>
    <w:rsid w:val="00FC7A76"/>
    <w:rsid w:val="00FC7EAE"/>
    <w:rsid w:val="00FC7EFB"/>
    <w:rsid w:val="00FD0622"/>
    <w:rsid w:val="00FD0737"/>
    <w:rsid w:val="00FD08ED"/>
    <w:rsid w:val="00FD0A12"/>
    <w:rsid w:val="00FD0F17"/>
    <w:rsid w:val="00FD0FFE"/>
    <w:rsid w:val="00FD10F3"/>
    <w:rsid w:val="00FD19E5"/>
    <w:rsid w:val="00FD19EC"/>
    <w:rsid w:val="00FD1B43"/>
    <w:rsid w:val="00FD1CBC"/>
    <w:rsid w:val="00FD1D69"/>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937"/>
    <w:rsid w:val="00FD3ADE"/>
    <w:rsid w:val="00FD3B08"/>
    <w:rsid w:val="00FD3CB1"/>
    <w:rsid w:val="00FD3E6C"/>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BB"/>
    <w:rsid w:val="00FD5E04"/>
    <w:rsid w:val="00FD600F"/>
    <w:rsid w:val="00FD603D"/>
    <w:rsid w:val="00FD6156"/>
    <w:rsid w:val="00FD61A3"/>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37F"/>
    <w:rsid w:val="00FD7829"/>
    <w:rsid w:val="00FD793C"/>
    <w:rsid w:val="00FD7C3C"/>
    <w:rsid w:val="00FD7D9F"/>
    <w:rsid w:val="00FD7E36"/>
    <w:rsid w:val="00FE002E"/>
    <w:rsid w:val="00FE004D"/>
    <w:rsid w:val="00FE01D5"/>
    <w:rsid w:val="00FE01FB"/>
    <w:rsid w:val="00FE03C8"/>
    <w:rsid w:val="00FE0406"/>
    <w:rsid w:val="00FE058E"/>
    <w:rsid w:val="00FE06CC"/>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70"/>
    <w:rsid w:val="00FE27E9"/>
    <w:rsid w:val="00FE2E2B"/>
    <w:rsid w:val="00FE2F8B"/>
    <w:rsid w:val="00FE312A"/>
    <w:rsid w:val="00FE319F"/>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224"/>
    <w:rsid w:val="00FE64FD"/>
    <w:rsid w:val="00FE6533"/>
    <w:rsid w:val="00FE6662"/>
    <w:rsid w:val="00FE669E"/>
    <w:rsid w:val="00FE67F9"/>
    <w:rsid w:val="00FE68EF"/>
    <w:rsid w:val="00FE6C25"/>
    <w:rsid w:val="00FE787F"/>
    <w:rsid w:val="00FE7DAC"/>
    <w:rsid w:val="00FF009F"/>
    <w:rsid w:val="00FF00F5"/>
    <w:rsid w:val="00FF014E"/>
    <w:rsid w:val="00FF033A"/>
    <w:rsid w:val="00FF03BF"/>
    <w:rsid w:val="00FF06C2"/>
    <w:rsid w:val="00FF0964"/>
    <w:rsid w:val="00FF0B9E"/>
    <w:rsid w:val="00FF0DD2"/>
    <w:rsid w:val="00FF0F67"/>
    <w:rsid w:val="00FF169C"/>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DB"/>
    <w:rsid w:val="00FF316E"/>
    <w:rsid w:val="00FF3400"/>
    <w:rsid w:val="00FF3800"/>
    <w:rsid w:val="00FF3ACB"/>
    <w:rsid w:val="00FF3B7F"/>
    <w:rsid w:val="00FF3C7F"/>
    <w:rsid w:val="00FF42C1"/>
    <w:rsid w:val="00FF4731"/>
    <w:rsid w:val="00FF48EE"/>
    <w:rsid w:val="00FF4A4D"/>
    <w:rsid w:val="00FF4A56"/>
    <w:rsid w:val="00FF4C2E"/>
    <w:rsid w:val="00FF4C8E"/>
    <w:rsid w:val="00FF4EAA"/>
    <w:rsid w:val="00FF4F07"/>
    <w:rsid w:val="00FF4F8A"/>
    <w:rsid w:val="00FF4F92"/>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DD2739"/>
    <w:rsid w:val="4DE028FD"/>
    <w:rsid w:val="4DED8CFC"/>
    <w:rsid w:val="4DF0729B"/>
    <w:rsid w:val="4E07815A"/>
    <w:rsid w:val="4E1AAFBF"/>
    <w:rsid w:val="4E230375"/>
    <w:rsid w:val="4E3ACE0E"/>
    <w:rsid w:val="4E5B6497"/>
    <w:rsid w:val="4E83BE5E"/>
    <w:rsid w:val="4ECCB335"/>
    <w:rsid w:val="4ECFBB70"/>
    <w:rsid w:val="4EE4C4A5"/>
    <w:rsid w:val="4F430E46"/>
    <w:rsid w:val="4F4CFD44"/>
    <w:rsid w:val="4F4DC718"/>
    <w:rsid w:val="4F654626"/>
    <w:rsid w:val="4F7F5691"/>
    <w:rsid w:val="4F8C2429"/>
    <w:rsid w:val="4F9A3CC2"/>
    <w:rsid w:val="4FA27AD8"/>
    <w:rsid w:val="4FA812E0"/>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2AAF3"/>
    <w:rsid w:val="545489EB"/>
    <w:rsid w:val="546F0E2E"/>
    <w:rsid w:val="54733EFF"/>
    <w:rsid w:val="5477CD36"/>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59C1DE"/>
    <w:rsid w:val="62686AC0"/>
    <w:rsid w:val="62823C46"/>
    <w:rsid w:val="629C0E49"/>
    <w:rsid w:val="62CC0890"/>
    <w:rsid w:val="62CD7C2D"/>
    <w:rsid w:val="62D30AE2"/>
    <w:rsid w:val="62E431D5"/>
    <w:rsid w:val="62E46469"/>
    <w:rsid w:val="62EA677A"/>
    <w:rsid w:val="62F4A75E"/>
    <w:rsid w:val="6301A1DA"/>
    <w:rsid w:val="630958CC"/>
    <w:rsid w:val="633668BB"/>
    <w:rsid w:val="634065DE"/>
    <w:rsid w:val="634D6A16"/>
    <w:rsid w:val="638070AC"/>
    <w:rsid w:val="6391E3ED"/>
    <w:rsid w:val="6392C672"/>
    <w:rsid w:val="63B7AEDD"/>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F0B845"/>
    <w:rsid w:val="7E28425A"/>
    <w:rsid w:val="7E691F31"/>
    <w:rsid w:val="7E7C9D2E"/>
    <w:rsid w:val="7E9611B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41A2AC2-0190-449A-936E-8FC4EC53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CE1"/>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4"/>
      </w:numPr>
      <w:spacing w:before="240"/>
    </w:pPr>
    <w:rPr>
      <w:b/>
      <w:bCs/>
    </w:rPr>
  </w:style>
  <w:style w:type="paragraph" w:customStyle="1" w:styleId="Observation">
    <w:name w:val="Observation"/>
    <w:basedOn w:val="Proposal"/>
    <w:link w:val="ObservationChar"/>
    <w:qFormat/>
    <w:rsid w:val="00A434CE"/>
    <w:pPr>
      <w:numPr>
        <w:numId w:val="5"/>
      </w:numPr>
    </w:pPr>
    <w:rPr>
      <w:bCs w:val="0"/>
      <w:i/>
      <w:kern w:val="24"/>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082322"/>
    <w:rPr>
      <w:rFonts w:ascii="Times New Roman" w:eastAsia="Times New Roman" w:hAnsi="Times New Roman"/>
      <w:b/>
      <w:bCs w:val="0"/>
      <w:i/>
      <w:kern w:val="24"/>
      <w:szCs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黑体" w:hAnsi="Cambria" w:cs="宋体"/>
    </w:rPr>
  </w:style>
  <w:style w:type="character" w:customStyle="1" w:styleId="a">
    <w:name w:val="列出段落 字符"/>
    <w:link w:val="2"/>
    <w:uiPriority w:val="34"/>
    <w:qFormat/>
    <w:rsid w:val="00E26BAF"/>
    <w:rPr>
      <w:rFonts w:ascii="Cambria" w:eastAsia="黑体" w:hAnsi="Cambria" w:cs="宋体"/>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image" Target="media/image13.sv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svg"/><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RBI5PAMIO524-1616901215-24194</_dlc_DocId>
    <_dlc_DocIdUrl xmlns="71c5aaf6-e6ce-465b-b873-5148d2a4c105">
      <Url>https://nokia.sharepoint.com/sites/gxp/_layouts/15/DocIdRedir.aspx?ID=RBI5PAMIO524-1616901215-24194</Url>
      <Description>RBI5PAMIO524-1616901215-24194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1089</TotalTime>
  <Pages>41</Pages>
  <Words>19702</Words>
  <Characters>112305</Characters>
  <Application>Microsoft Office Word</Application>
  <DocSecurity>0</DocSecurity>
  <Lines>935</Lines>
  <Paragraphs>263</Paragraphs>
  <ScaleCrop>false</ScaleCrop>
  <Company>Nokia &amp; NSN</Company>
  <LinksUpToDate>false</LinksUpToDate>
  <CharactersWithSpaces>131744</CharactersWithSpaces>
  <SharedDoc>false</SharedDoc>
  <HLinks>
    <vt:vector size="126" baseType="variant">
      <vt:variant>
        <vt:i4>1638441</vt:i4>
      </vt:variant>
      <vt:variant>
        <vt:i4>60</vt:i4>
      </vt:variant>
      <vt:variant>
        <vt:i4>0</vt:i4>
      </vt:variant>
      <vt:variant>
        <vt:i4>5</vt:i4>
      </vt:variant>
      <vt:variant>
        <vt:lpwstr>mailto:nhat-quang.nhan@nokia.com</vt:lpwstr>
      </vt:variant>
      <vt:variant>
        <vt:lpwstr/>
      </vt:variant>
      <vt:variant>
        <vt:i4>3801154</vt:i4>
      </vt:variant>
      <vt:variant>
        <vt:i4>57</vt:i4>
      </vt:variant>
      <vt:variant>
        <vt:i4>0</vt:i4>
      </vt:variant>
      <vt:variant>
        <vt:i4>5</vt:i4>
      </vt:variant>
      <vt:variant>
        <vt:lpwstr>mailto:youngsoo.yuk@nokia.com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3801154</vt:i4>
      </vt:variant>
      <vt:variant>
        <vt:i4>51</vt:i4>
      </vt:variant>
      <vt:variant>
        <vt:i4>0</vt:i4>
      </vt:variant>
      <vt:variant>
        <vt:i4>5</vt:i4>
      </vt:variant>
      <vt:variant>
        <vt:lpwstr>mailto:youngsoo.yuk@nokia.com</vt:lpwstr>
      </vt:variant>
      <vt:variant>
        <vt:lpwstr/>
      </vt:variant>
      <vt:variant>
        <vt:i4>5505084</vt:i4>
      </vt:variant>
      <vt:variant>
        <vt:i4>48</vt:i4>
      </vt:variant>
      <vt:variant>
        <vt:i4>0</vt:i4>
      </vt:variant>
      <vt:variant>
        <vt:i4>5</vt:i4>
      </vt:variant>
      <vt:variant>
        <vt:lpwstr>mailto:roberto.1.maldonado@nokia.com</vt:lpwstr>
      </vt:variant>
      <vt:variant>
        <vt:lpwstr/>
      </vt:variant>
      <vt:variant>
        <vt:i4>3801154</vt:i4>
      </vt:variant>
      <vt:variant>
        <vt:i4>45</vt:i4>
      </vt:variant>
      <vt:variant>
        <vt:i4>0</vt:i4>
      </vt:variant>
      <vt:variant>
        <vt:i4>5</vt:i4>
      </vt:variant>
      <vt:variant>
        <vt:lpwstr>mailto:youngsoo.yuk@nokia.com</vt:lpwstr>
      </vt:variant>
      <vt:variant>
        <vt:lpwstr/>
      </vt:variant>
      <vt:variant>
        <vt:i4>65599</vt:i4>
      </vt:variant>
      <vt:variant>
        <vt:i4>42</vt:i4>
      </vt:variant>
      <vt:variant>
        <vt:i4>0</vt:i4>
      </vt:variant>
      <vt:variant>
        <vt:i4>5</vt:i4>
      </vt:variant>
      <vt:variant>
        <vt:lpwstr>mailto:jingyuan.sun@nokia-sbell.com</vt:lpwstr>
      </vt:variant>
      <vt:variant>
        <vt:lpwstr/>
      </vt:variant>
      <vt:variant>
        <vt:i4>65599</vt:i4>
      </vt:variant>
      <vt:variant>
        <vt:i4>39</vt:i4>
      </vt:variant>
      <vt:variant>
        <vt:i4>0</vt:i4>
      </vt:variant>
      <vt:variant>
        <vt:i4>5</vt:i4>
      </vt:variant>
      <vt:variant>
        <vt:lpwstr>mailto:jingyuan.sun@nokia-sbell.com</vt:lpwstr>
      </vt:variant>
      <vt:variant>
        <vt:lpwstr/>
      </vt:variant>
      <vt:variant>
        <vt:i4>3801154</vt:i4>
      </vt:variant>
      <vt:variant>
        <vt:i4>36</vt:i4>
      </vt:variant>
      <vt:variant>
        <vt:i4>0</vt:i4>
      </vt:variant>
      <vt:variant>
        <vt:i4>5</vt:i4>
      </vt:variant>
      <vt:variant>
        <vt:lpwstr>mailto:youngsoo.yuk@nokia.com</vt:lpwstr>
      </vt:variant>
      <vt:variant>
        <vt:lpwstr/>
      </vt:variant>
      <vt:variant>
        <vt:i4>8323099</vt:i4>
      </vt:variant>
      <vt:variant>
        <vt:i4>33</vt:i4>
      </vt:variant>
      <vt:variant>
        <vt:i4>0</vt:i4>
      </vt:variant>
      <vt:variant>
        <vt:i4>5</vt:i4>
      </vt:variant>
      <vt:variant>
        <vt:lpwstr>mailto:guillermo.pocovi@nokia.com</vt:lpwstr>
      </vt:variant>
      <vt:variant>
        <vt:lpwstr/>
      </vt:variant>
      <vt:variant>
        <vt:i4>65599</vt:i4>
      </vt:variant>
      <vt:variant>
        <vt:i4>30</vt:i4>
      </vt:variant>
      <vt:variant>
        <vt:i4>0</vt:i4>
      </vt:variant>
      <vt:variant>
        <vt:i4>5</vt:i4>
      </vt:variant>
      <vt:variant>
        <vt:lpwstr>mailto:jingyuan.sun@nokia-sbell.com</vt:lpwstr>
      </vt:variant>
      <vt:variant>
        <vt:lpwstr/>
      </vt:variant>
      <vt:variant>
        <vt:i4>8257600</vt:i4>
      </vt:variant>
      <vt:variant>
        <vt:i4>27</vt:i4>
      </vt:variant>
      <vt:variant>
        <vt:i4>0</vt:i4>
      </vt:variant>
      <vt:variant>
        <vt:i4>5</vt:i4>
      </vt:variant>
      <vt:variant>
        <vt:lpwstr>mailto:jarkko.t.koskela@nokia.com</vt:lpwstr>
      </vt:variant>
      <vt:variant>
        <vt:lpwstr/>
      </vt:variant>
      <vt:variant>
        <vt:i4>2555913</vt:i4>
      </vt:variant>
      <vt:variant>
        <vt:i4>24</vt:i4>
      </vt:variant>
      <vt:variant>
        <vt:i4>0</vt:i4>
      </vt:variant>
      <vt:variant>
        <vt:i4>5</vt:i4>
      </vt:variant>
      <vt:variant>
        <vt:lpwstr>mailto:lei.du@nokia-sbell.com</vt:lpwstr>
      </vt:variant>
      <vt:variant>
        <vt:lpwstr/>
      </vt:variant>
      <vt:variant>
        <vt:i4>1179775</vt:i4>
      </vt:variant>
      <vt:variant>
        <vt:i4>21</vt:i4>
      </vt:variant>
      <vt:variant>
        <vt:i4>0</vt:i4>
      </vt:variant>
      <vt:variant>
        <vt:i4>5</vt:i4>
      </vt:variant>
      <vt:variant>
        <vt:lpwstr>mailto:subin.narayanan@nokia.com</vt:lpwstr>
      </vt:variant>
      <vt:variant>
        <vt:lpwstr/>
      </vt:variant>
      <vt:variant>
        <vt:i4>5505084</vt:i4>
      </vt:variant>
      <vt:variant>
        <vt:i4>18</vt:i4>
      </vt:variant>
      <vt:variant>
        <vt:i4>0</vt:i4>
      </vt:variant>
      <vt:variant>
        <vt:i4>5</vt:i4>
      </vt:variant>
      <vt:variant>
        <vt:lpwstr>mailto:roberto.1.maldonado@nokia.com</vt:lpwstr>
      </vt:variant>
      <vt:variant>
        <vt:lpwstr/>
      </vt:variant>
      <vt:variant>
        <vt:i4>3801154</vt:i4>
      </vt:variant>
      <vt:variant>
        <vt:i4>15</vt:i4>
      </vt:variant>
      <vt:variant>
        <vt:i4>0</vt:i4>
      </vt:variant>
      <vt:variant>
        <vt:i4>5</vt:i4>
      </vt:variant>
      <vt:variant>
        <vt:lpwstr>mailto:youngsoo.yuk@nokia.com</vt:lpwstr>
      </vt:variant>
      <vt:variant>
        <vt:lpwstr/>
      </vt:variant>
      <vt:variant>
        <vt:i4>4587622</vt:i4>
      </vt:variant>
      <vt:variant>
        <vt:i4>12</vt:i4>
      </vt:variant>
      <vt:variant>
        <vt:i4>0</vt:i4>
      </vt:variant>
      <vt:variant>
        <vt:i4>5</vt:i4>
      </vt:variant>
      <vt:variant>
        <vt:lpwstr>mailto:jie.3.gao@nokia-sbell.com</vt:lpwstr>
      </vt:variant>
      <vt:variant>
        <vt:lpwstr/>
      </vt:variant>
      <vt:variant>
        <vt:i4>4587622</vt:i4>
      </vt:variant>
      <vt:variant>
        <vt:i4>9</vt:i4>
      </vt:variant>
      <vt:variant>
        <vt:i4>0</vt:i4>
      </vt:variant>
      <vt:variant>
        <vt:i4>5</vt:i4>
      </vt:variant>
      <vt:variant>
        <vt:lpwstr>mailto:jie.3.gao@nokia-sbell.com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65599</vt:i4>
      </vt:variant>
      <vt:variant>
        <vt:i4>3</vt:i4>
      </vt:variant>
      <vt:variant>
        <vt:i4>0</vt:i4>
      </vt:variant>
      <vt:variant>
        <vt:i4>5</vt:i4>
      </vt:variant>
      <vt:variant>
        <vt:lpwstr>mailto:jingyuan.sun@nokia-sbell.com</vt:lpwstr>
      </vt:variant>
      <vt:variant>
        <vt:lpwstr/>
      </vt:variant>
      <vt:variant>
        <vt:i4>4587622</vt:i4>
      </vt:variant>
      <vt:variant>
        <vt:i4>0</vt:i4>
      </vt:variant>
      <vt:variant>
        <vt:i4>0</vt:i4>
      </vt:variant>
      <vt:variant>
        <vt:i4>5</vt:i4>
      </vt:variant>
      <vt:variant>
        <vt:lpwstr>mailto:jie.3.gao@nokia-sbell.com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1149</cp:revision>
  <cp:lastPrinted>2016-06-27T16:35:00Z</cp:lastPrinted>
  <dcterms:created xsi:type="dcterms:W3CDTF">2024-04-23T11:56:00Z</dcterms:created>
  <dcterms:modified xsi:type="dcterms:W3CDTF">2024-08-09T15:08:00Z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2a575092-86ed-480d-b44a-80552c12521e</vt:lpwstr>
  </property>
</Properties>
</file>