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FA48B" w14:textId="13684DDA" w:rsidR="00004B27" w:rsidRDefault="00004B27" w:rsidP="00004B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 w:rsidR="00990AD4" w:rsidRPr="00423076">
        <w:rPr>
          <w:b/>
          <w:noProof/>
          <w:sz w:val="24"/>
        </w:rPr>
        <w:t>RAN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990AD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90AD4" w:rsidRPr="00EF3410">
        <w:rPr>
          <w:b/>
          <w:noProof/>
          <w:sz w:val="24"/>
        </w:rPr>
        <w:t>RP-24</w:t>
      </w:r>
      <w:r w:rsidR="00D01AB5" w:rsidRPr="00EF3410">
        <w:rPr>
          <w:b/>
          <w:noProof/>
          <w:sz w:val="24"/>
        </w:rPr>
        <w:t>2657</w:t>
      </w:r>
    </w:p>
    <w:p w14:paraId="45383F0A" w14:textId="2A19AB83" w:rsidR="00004B27" w:rsidRDefault="005F4CEF" w:rsidP="00004B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</w:t>
      </w:r>
      <w:r w:rsidR="00004B2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ES,</w:t>
      </w:r>
      <w:r w:rsidR="00004B27">
        <w:rPr>
          <w:b/>
          <w:noProof/>
          <w:sz w:val="24"/>
        </w:rPr>
        <w:t xml:space="preserve"> </w:t>
      </w:r>
      <w:r w:rsidR="00D16E9F">
        <w:rPr>
          <w:b/>
          <w:noProof/>
          <w:sz w:val="24"/>
        </w:rPr>
        <w:t>9</w:t>
      </w:r>
      <w:r w:rsidR="00004B27">
        <w:rPr>
          <w:b/>
          <w:noProof/>
          <w:sz w:val="24"/>
        </w:rPr>
        <w:t xml:space="preserve"> </w:t>
      </w:r>
      <w:r w:rsidR="00C131B0">
        <w:rPr>
          <w:b/>
          <w:noProof/>
          <w:sz w:val="24"/>
        </w:rPr>
        <w:t>-</w:t>
      </w:r>
      <w:r w:rsidR="00004B27">
        <w:rPr>
          <w:b/>
          <w:noProof/>
          <w:sz w:val="24"/>
        </w:rPr>
        <w:t xml:space="preserve"> </w:t>
      </w:r>
      <w:r w:rsidR="00D16E9F">
        <w:rPr>
          <w:b/>
          <w:noProof/>
          <w:sz w:val="24"/>
        </w:rPr>
        <w:t>12</w:t>
      </w:r>
      <w:r w:rsidR="00004B27">
        <w:rPr>
          <w:b/>
          <w:noProof/>
          <w:sz w:val="24"/>
        </w:rPr>
        <w:t xml:space="preserve"> </w:t>
      </w:r>
      <w:r w:rsidR="00D16E9F">
        <w:rPr>
          <w:b/>
          <w:noProof/>
          <w:sz w:val="24"/>
        </w:rPr>
        <w:t>December</w:t>
      </w:r>
      <w:r w:rsidR="00004B27">
        <w:rPr>
          <w:b/>
          <w:noProof/>
          <w:sz w:val="24"/>
        </w:rPr>
        <w:t xml:space="preserve"> 2024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7830B06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A7989">
        <w:rPr>
          <w:rFonts w:ascii="Arial" w:hAnsi="Arial" w:cs="Arial"/>
          <w:b/>
          <w:bCs/>
        </w:rPr>
        <w:t>MCC</w:t>
      </w:r>
      <w:r w:rsidR="009B3FBC">
        <w:rPr>
          <w:rFonts w:ascii="Arial" w:hAnsi="Arial" w:cs="Arial"/>
          <w:b/>
          <w:bCs/>
        </w:rPr>
        <w:t xml:space="preserve"> (Specifications Manager)</w:t>
      </w:r>
    </w:p>
    <w:p w14:paraId="280E0CAD" w14:textId="08F45D80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78FD" w:rsidRPr="009178FD">
        <w:rPr>
          <w:rFonts w:ascii="Arial" w:hAnsi="Arial" w:cs="Arial"/>
          <w:b/>
          <w:bCs/>
        </w:rPr>
        <w:t>MCC contributions to TSG SA and MCC-owned specifications</w:t>
      </w:r>
    </w:p>
    <w:p w14:paraId="3E0906BD" w14:textId="1505D0FC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52F76">
        <w:rPr>
          <w:rFonts w:ascii="Arial" w:hAnsi="Arial" w:cs="Arial"/>
          <w:b/>
          <w:bCs/>
        </w:rPr>
        <w:t>6.2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5034C26B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 xml:space="preserve">provides </w:t>
      </w:r>
      <w:r w:rsidR="00E52F76">
        <w:rPr>
          <w:rFonts w:ascii="Arial" w:hAnsi="Arial" w:cs="Arial"/>
          <w:i/>
          <w:iCs/>
          <w:sz w:val="24"/>
          <w:szCs w:val="24"/>
        </w:rPr>
        <w:t>an overview of the MCC contributions to TSG SA and MCC-owned specifications and includes copies of the contributions as attachments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3C6D26F8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provides an overview of the MCC contributions to TSG SA and MCC-owned specifications. For the contributions, the reader should consult the attachments and the SA Plenary contributions based on the SA Plenary </w:t>
      </w:r>
      <w:proofErr w:type="spellStart"/>
      <w:r>
        <w:t>TDoc</w:t>
      </w:r>
      <w:proofErr w:type="spellEnd"/>
      <w:r>
        <w:t xml:space="preserve"> numbers given in this document.</w:t>
      </w:r>
      <w:r w:rsidR="00B272C1">
        <w:t xml:space="preserve"> Table 1 below provides a summary</w:t>
      </w:r>
      <w:r w:rsidR="003A61E3">
        <w:t xml:space="preserve"> (see below Table 1 for more details)</w:t>
      </w:r>
      <w:r w:rsidR="00B272C1">
        <w:t>.</w:t>
      </w:r>
    </w:p>
    <w:p w14:paraId="30F679BF" w14:textId="5FAE0798" w:rsidR="00B272C1" w:rsidRDefault="00B272C1" w:rsidP="00B272C1">
      <w:pPr>
        <w:pStyle w:val="TH"/>
      </w:pPr>
      <w:r>
        <w:t>Table 1 Summary of MCC contributions to SA#106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30"/>
        <w:gridCol w:w="709"/>
        <w:gridCol w:w="1418"/>
        <w:gridCol w:w="4677"/>
      </w:tblGrid>
      <w:tr w:rsidR="007B5E07" w14:paraId="7F99E8AA" w14:textId="77777777" w:rsidTr="007B5E07">
        <w:tc>
          <w:tcPr>
            <w:tcW w:w="2830" w:type="dxa"/>
          </w:tcPr>
          <w:p w14:paraId="4C80582F" w14:textId="3BB336F8" w:rsidR="007B5E07" w:rsidRDefault="007B5E07" w:rsidP="007B5E07">
            <w:pPr>
              <w:pStyle w:val="TAH"/>
            </w:pPr>
            <w:r>
              <w:t>Specification</w:t>
            </w:r>
          </w:p>
        </w:tc>
        <w:tc>
          <w:tcPr>
            <w:tcW w:w="709" w:type="dxa"/>
          </w:tcPr>
          <w:p w14:paraId="72C3F350" w14:textId="5A3DCB51" w:rsidR="007B5E07" w:rsidRDefault="007B5E07" w:rsidP="007B5E07">
            <w:pPr>
              <w:pStyle w:val="TAH"/>
            </w:pPr>
            <w:r>
              <w:t>CR</w:t>
            </w:r>
          </w:p>
        </w:tc>
        <w:tc>
          <w:tcPr>
            <w:tcW w:w="1418" w:type="dxa"/>
          </w:tcPr>
          <w:p w14:paraId="09E51DCD" w14:textId="29B589EA" w:rsidR="007B5E07" w:rsidRDefault="007B5E07" w:rsidP="007B5E07">
            <w:pPr>
              <w:pStyle w:val="TAH"/>
            </w:pPr>
            <w:r>
              <w:t xml:space="preserve">SP </w:t>
            </w:r>
            <w:proofErr w:type="spellStart"/>
            <w:r>
              <w:t>TDoc</w:t>
            </w:r>
            <w:proofErr w:type="spellEnd"/>
          </w:p>
        </w:tc>
        <w:tc>
          <w:tcPr>
            <w:tcW w:w="4677" w:type="dxa"/>
          </w:tcPr>
          <w:p w14:paraId="625A4802" w14:textId="10F7B4F0" w:rsidR="007B5E07" w:rsidRDefault="007B5E07" w:rsidP="007B5E07">
            <w:pPr>
              <w:pStyle w:val="TAH"/>
            </w:pPr>
            <w:r>
              <w:t>Release / Title</w:t>
            </w:r>
          </w:p>
        </w:tc>
      </w:tr>
      <w:tr w:rsidR="00AD10A6" w14:paraId="73D9997E" w14:textId="77777777" w:rsidTr="007B5E07">
        <w:tc>
          <w:tcPr>
            <w:tcW w:w="2830" w:type="dxa"/>
            <w:vMerge w:val="restart"/>
          </w:tcPr>
          <w:p w14:paraId="4E7FC4F5" w14:textId="7925DF1C" w:rsidR="00AD10A6" w:rsidRDefault="00AD10A6" w:rsidP="007B5E07">
            <w:pPr>
              <w:pStyle w:val="TAL"/>
            </w:pPr>
            <w:r>
              <w:t>21.801 (Drafting Rules)</w:t>
            </w:r>
          </w:p>
        </w:tc>
        <w:tc>
          <w:tcPr>
            <w:tcW w:w="709" w:type="dxa"/>
          </w:tcPr>
          <w:p w14:paraId="16B3C6F2" w14:textId="0AC901FC" w:rsidR="00AD10A6" w:rsidRDefault="007D4F4A" w:rsidP="007B5E07">
            <w:pPr>
              <w:pStyle w:val="TAL"/>
            </w:pPr>
            <w:r>
              <w:t>0063</w:t>
            </w:r>
          </w:p>
        </w:tc>
        <w:tc>
          <w:tcPr>
            <w:tcW w:w="1418" w:type="dxa"/>
          </w:tcPr>
          <w:p w14:paraId="32659E2D" w14:textId="2BFD0721" w:rsidR="00AD10A6" w:rsidRDefault="00450658" w:rsidP="007B5E07">
            <w:pPr>
              <w:pStyle w:val="TAL"/>
            </w:pPr>
            <w:r>
              <w:t>SP-241535</w:t>
            </w:r>
          </w:p>
        </w:tc>
        <w:tc>
          <w:tcPr>
            <w:tcW w:w="4677" w:type="dxa"/>
          </w:tcPr>
          <w:p w14:paraId="09E3E086" w14:textId="23709DE2" w:rsidR="00AD10A6" w:rsidRDefault="00AD10A6" w:rsidP="007B5E07">
            <w:pPr>
              <w:pStyle w:val="TAL"/>
            </w:pPr>
            <w:r>
              <w:t xml:space="preserve">(R16) </w:t>
            </w:r>
            <w:r w:rsidRPr="00207BC1">
              <w:t>Add missing pointer to the next release</w:t>
            </w:r>
          </w:p>
        </w:tc>
      </w:tr>
      <w:tr w:rsidR="00AD10A6" w14:paraId="16068C93" w14:textId="77777777" w:rsidTr="007B5E07">
        <w:tc>
          <w:tcPr>
            <w:tcW w:w="2830" w:type="dxa"/>
            <w:vMerge/>
          </w:tcPr>
          <w:p w14:paraId="7DE2795F" w14:textId="77777777" w:rsidR="00AD10A6" w:rsidRDefault="00AD10A6" w:rsidP="007B5E07">
            <w:pPr>
              <w:pStyle w:val="TAL"/>
            </w:pPr>
          </w:p>
        </w:tc>
        <w:tc>
          <w:tcPr>
            <w:tcW w:w="709" w:type="dxa"/>
          </w:tcPr>
          <w:p w14:paraId="7457226D" w14:textId="4733F023" w:rsidR="00AD10A6" w:rsidRDefault="007D4F4A" w:rsidP="007B5E07">
            <w:pPr>
              <w:pStyle w:val="TAL"/>
            </w:pPr>
            <w:r>
              <w:t>0064</w:t>
            </w:r>
          </w:p>
        </w:tc>
        <w:tc>
          <w:tcPr>
            <w:tcW w:w="1418" w:type="dxa"/>
          </w:tcPr>
          <w:p w14:paraId="61244F1B" w14:textId="15B6BF37" w:rsidR="00AD10A6" w:rsidRDefault="00450658" w:rsidP="007B5E07">
            <w:pPr>
              <w:pStyle w:val="TAL"/>
            </w:pPr>
            <w:r>
              <w:t>SP-24153</w:t>
            </w:r>
            <w:r w:rsidR="00C94845">
              <w:t>6</w:t>
            </w:r>
          </w:p>
        </w:tc>
        <w:tc>
          <w:tcPr>
            <w:tcW w:w="4677" w:type="dxa"/>
          </w:tcPr>
          <w:p w14:paraId="4DD0A59C" w14:textId="2937EA4D" w:rsidR="00AD10A6" w:rsidRDefault="00AD10A6" w:rsidP="007B5E07">
            <w:pPr>
              <w:pStyle w:val="TAL"/>
            </w:pPr>
            <w:r>
              <w:t xml:space="preserve">(R17) </w:t>
            </w:r>
            <w:r w:rsidRPr="00207BC1">
              <w:t>Eliminate contents of Rel-17 and substitute with pointer to Rel-18</w:t>
            </w:r>
          </w:p>
        </w:tc>
      </w:tr>
      <w:tr w:rsidR="007B5E07" w14:paraId="788FBED5" w14:textId="77777777" w:rsidTr="007B5E07">
        <w:tc>
          <w:tcPr>
            <w:tcW w:w="2830" w:type="dxa"/>
          </w:tcPr>
          <w:p w14:paraId="144BA0EC" w14:textId="1099BA8D" w:rsidR="007B5E07" w:rsidRDefault="007B5E07" w:rsidP="007B5E07">
            <w:pPr>
              <w:pStyle w:val="TAL"/>
            </w:pPr>
            <w:r>
              <w:t>21.900 (TSG Working Methods)</w:t>
            </w:r>
          </w:p>
        </w:tc>
        <w:tc>
          <w:tcPr>
            <w:tcW w:w="709" w:type="dxa"/>
          </w:tcPr>
          <w:p w14:paraId="34693615" w14:textId="598DED37" w:rsidR="007B5E07" w:rsidRDefault="007D4F4A" w:rsidP="007B5E07">
            <w:pPr>
              <w:pStyle w:val="TAL"/>
            </w:pPr>
            <w:r>
              <w:t>0076</w:t>
            </w:r>
          </w:p>
        </w:tc>
        <w:tc>
          <w:tcPr>
            <w:tcW w:w="1418" w:type="dxa"/>
          </w:tcPr>
          <w:p w14:paraId="5DA334C7" w14:textId="05720484" w:rsidR="007B5E07" w:rsidRDefault="00450658" w:rsidP="007B5E07">
            <w:pPr>
              <w:pStyle w:val="TAL"/>
            </w:pPr>
            <w:r>
              <w:t>SP-24153</w:t>
            </w:r>
            <w:r w:rsidR="00C94845">
              <w:t>7</w:t>
            </w:r>
          </w:p>
        </w:tc>
        <w:tc>
          <w:tcPr>
            <w:tcW w:w="4677" w:type="dxa"/>
          </w:tcPr>
          <w:p w14:paraId="434C8DE2" w14:textId="7D9DE5CB" w:rsidR="007B5E07" w:rsidRDefault="009B045C" w:rsidP="007B5E07">
            <w:pPr>
              <w:pStyle w:val="TAL"/>
            </w:pPr>
            <w:r>
              <w:t>(R19)</w:t>
            </w:r>
            <w:r w:rsidR="000A4626">
              <w:t xml:space="preserve"> </w:t>
            </w:r>
            <w:r w:rsidR="000A4626" w:rsidRPr="000A4626">
              <w:t>Clarification on generations and correction CRs</w:t>
            </w:r>
          </w:p>
        </w:tc>
      </w:tr>
      <w:tr w:rsidR="007B5E07" w14:paraId="209848B3" w14:textId="77777777" w:rsidTr="007B5E07">
        <w:tc>
          <w:tcPr>
            <w:tcW w:w="2830" w:type="dxa"/>
          </w:tcPr>
          <w:p w14:paraId="05994E65" w14:textId="6139ECDB" w:rsidR="007B5E07" w:rsidRDefault="007B5E07" w:rsidP="007B5E07">
            <w:pPr>
              <w:pStyle w:val="TAL"/>
            </w:pPr>
            <w:r>
              <w:t>21.905 (3GPP Vocabulary)</w:t>
            </w:r>
          </w:p>
        </w:tc>
        <w:tc>
          <w:tcPr>
            <w:tcW w:w="709" w:type="dxa"/>
          </w:tcPr>
          <w:p w14:paraId="65611D7B" w14:textId="78B75366" w:rsidR="007B5E07" w:rsidRDefault="007B5E07" w:rsidP="007B5E07">
            <w:pPr>
              <w:pStyle w:val="TAL"/>
            </w:pPr>
            <w:r>
              <w:t>Draft</w:t>
            </w:r>
          </w:p>
        </w:tc>
        <w:tc>
          <w:tcPr>
            <w:tcW w:w="1418" w:type="dxa"/>
          </w:tcPr>
          <w:p w14:paraId="051F7712" w14:textId="665D1C23" w:rsidR="007B5E07" w:rsidRDefault="00450658" w:rsidP="007B5E07">
            <w:pPr>
              <w:pStyle w:val="TAL"/>
            </w:pPr>
            <w:r>
              <w:t>SP-2415</w:t>
            </w:r>
            <w:r w:rsidR="00C94845">
              <w:t>49</w:t>
            </w:r>
          </w:p>
        </w:tc>
        <w:tc>
          <w:tcPr>
            <w:tcW w:w="4677" w:type="dxa"/>
          </w:tcPr>
          <w:p w14:paraId="59B4D8A4" w14:textId="467880F8" w:rsidR="007B5E07" w:rsidRDefault="007B5E07" w:rsidP="007B5E07">
            <w:pPr>
              <w:pStyle w:val="TAL"/>
            </w:pPr>
            <w:r>
              <w:t xml:space="preserve">(R19) </w:t>
            </w:r>
            <w:r w:rsidR="005317B8">
              <w:t>Updates to the definitions of outdated terminologies</w:t>
            </w:r>
          </w:p>
        </w:tc>
      </w:tr>
      <w:tr w:rsidR="00DB77A6" w14:paraId="0501C7D2" w14:textId="77777777" w:rsidTr="007B5E07">
        <w:tc>
          <w:tcPr>
            <w:tcW w:w="2830" w:type="dxa"/>
            <w:vMerge w:val="restart"/>
          </w:tcPr>
          <w:p w14:paraId="3D98E4D8" w14:textId="28AF93FF" w:rsidR="00DB77A6" w:rsidRDefault="00DB77A6" w:rsidP="00DB77A6">
            <w:pPr>
              <w:pStyle w:val="TAL"/>
            </w:pPr>
            <w:r>
              <w:t>21.101 (UTRAN Spec List)</w:t>
            </w:r>
          </w:p>
        </w:tc>
        <w:tc>
          <w:tcPr>
            <w:tcW w:w="709" w:type="dxa"/>
          </w:tcPr>
          <w:p w14:paraId="2D9008DD" w14:textId="517F195C" w:rsidR="00DB77A6" w:rsidRDefault="007A6D7F" w:rsidP="00DB77A6">
            <w:pPr>
              <w:pStyle w:val="TAL"/>
            </w:pPr>
            <w:r>
              <w:t>0084</w:t>
            </w:r>
          </w:p>
        </w:tc>
        <w:tc>
          <w:tcPr>
            <w:tcW w:w="1418" w:type="dxa"/>
          </w:tcPr>
          <w:p w14:paraId="75D461E4" w14:textId="21321935" w:rsidR="00DB77A6" w:rsidRDefault="00450658" w:rsidP="00DB77A6">
            <w:pPr>
              <w:pStyle w:val="TAL"/>
            </w:pPr>
            <w:r>
              <w:t>SP-2415</w:t>
            </w:r>
            <w:r w:rsidR="00C94845">
              <w:t>25</w:t>
            </w:r>
          </w:p>
        </w:tc>
        <w:tc>
          <w:tcPr>
            <w:tcW w:w="4677" w:type="dxa"/>
          </w:tcPr>
          <w:p w14:paraId="09B0CA53" w14:textId="00D624CD" w:rsidR="00DB77A6" w:rsidRDefault="00DB77A6" w:rsidP="00DB77A6">
            <w:pPr>
              <w:pStyle w:val="TAL"/>
            </w:pPr>
            <w:r>
              <w:t xml:space="preserve">(R8) </w:t>
            </w:r>
            <w:r w:rsidRPr="00AB1740">
              <w:t>Replacing list with 3GU specifications link</w:t>
            </w:r>
          </w:p>
        </w:tc>
      </w:tr>
      <w:tr w:rsidR="00DB77A6" w14:paraId="6939CB9E" w14:textId="77777777" w:rsidTr="007B5E07">
        <w:tc>
          <w:tcPr>
            <w:tcW w:w="2830" w:type="dxa"/>
            <w:vMerge/>
          </w:tcPr>
          <w:p w14:paraId="5C079CAC" w14:textId="77777777" w:rsidR="00DB77A6" w:rsidRDefault="00DB77A6" w:rsidP="00DB77A6">
            <w:pPr>
              <w:pStyle w:val="TAL"/>
            </w:pPr>
          </w:p>
        </w:tc>
        <w:tc>
          <w:tcPr>
            <w:tcW w:w="709" w:type="dxa"/>
          </w:tcPr>
          <w:p w14:paraId="2B124A3A" w14:textId="3B1BA5A1" w:rsidR="00DB77A6" w:rsidRDefault="007A6D7F" w:rsidP="00DB77A6">
            <w:pPr>
              <w:pStyle w:val="TAL"/>
            </w:pPr>
            <w:r>
              <w:t>0085</w:t>
            </w:r>
          </w:p>
        </w:tc>
        <w:tc>
          <w:tcPr>
            <w:tcW w:w="1418" w:type="dxa"/>
          </w:tcPr>
          <w:p w14:paraId="77B66171" w14:textId="415930CD" w:rsidR="00DB77A6" w:rsidRDefault="00450658" w:rsidP="00DB77A6">
            <w:pPr>
              <w:pStyle w:val="TAL"/>
            </w:pPr>
            <w:r>
              <w:t>SP-2415</w:t>
            </w:r>
            <w:r w:rsidR="00C94845">
              <w:t>26</w:t>
            </w:r>
          </w:p>
        </w:tc>
        <w:tc>
          <w:tcPr>
            <w:tcW w:w="4677" w:type="dxa"/>
          </w:tcPr>
          <w:p w14:paraId="2AC52C1B" w14:textId="473D6CCB" w:rsidR="00DB77A6" w:rsidRDefault="00DB77A6" w:rsidP="00DB77A6">
            <w:pPr>
              <w:pStyle w:val="TAL"/>
            </w:pPr>
            <w:r>
              <w:t>(R</w:t>
            </w:r>
            <w:r w:rsidR="001A4E3E">
              <w:t>9</w:t>
            </w:r>
            <w:r>
              <w:t xml:space="preserve">) </w:t>
            </w:r>
            <w:r w:rsidRPr="00AB1740">
              <w:t>Replacing list with 3GU specifications link</w:t>
            </w:r>
          </w:p>
        </w:tc>
      </w:tr>
      <w:tr w:rsidR="00DB77A6" w14:paraId="23913EF6" w14:textId="77777777" w:rsidTr="007B5E07">
        <w:tc>
          <w:tcPr>
            <w:tcW w:w="2830" w:type="dxa"/>
            <w:vMerge/>
          </w:tcPr>
          <w:p w14:paraId="290AED31" w14:textId="77777777" w:rsidR="00DB77A6" w:rsidRDefault="00DB77A6" w:rsidP="00DB77A6">
            <w:pPr>
              <w:pStyle w:val="TAL"/>
            </w:pPr>
          </w:p>
        </w:tc>
        <w:tc>
          <w:tcPr>
            <w:tcW w:w="709" w:type="dxa"/>
          </w:tcPr>
          <w:p w14:paraId="233A440C" w14:textId="72AA0398" w:rsidR="00DB77A6" w:rsidRDefault="007A6D7F" w:rsidP="00DB77A6">
            <w:pPr>
              <w:pStyle w:val="TAL"/>
            </w:pPr>
            <w:r>
              <w:t>0086</w:t>
            </w:r>
          </w:p>
        </w:tc>
        <w:tc>
          <w:tcPr>
            <w:tcW w:w="1418" w:type="dxa"/>
          </w:tcPr>
          <w:p w14:paraId="0D5152A2" w14:textId="0C04861D" w:rsidR="00DB77A6" w:rsidRDefault="00450658" w:rsidP="00DB77A6">
            <w:pPr>
              <w:pStyle w:val="TAL"/>
            </w:pPr>
            <w:r>
              <w:t>SP-2415</w:t>
            </w:r>
            <w:r w:rsidR="00C94845">
              <w:t>27</w:t>
            </w:r>
          </w:p>
        </w:tc>
        <w:tc>
          <w:tcPr>
            <w:tcW w:w="4677" w:type="dxa"/>
          </w:tcPr>
          <w:p w14:paraId="03DBD544" w14:textId="6E2C66B6" w:rsidR="00DB77A6" w:rsidRDefault="00DB77A6" w:rsidP="00DB77A6">
            <w:pPr>
              <w:pStyle w:val="TAL"/>
            </w:pPr>
            <w:r>
              <w:t>(R</w:t>
            </w:r>
            <w:r w:rsidR="001A4E3E">
              <w:t>10</w:t>
            </w:r>
            <w:r>
              <w:t xml:space="preserve">) </w:t>
            </w:r>
            <w:r w:rsidRPr="00AB1740">
              <w:t>Replacing list with 3GU specifications link</w:t>
            </w:r>
          </w:p>
        </w:tc>
      </w:tr>
      <w:tr w:rsidR="00DB77A6" w14:paraId="465720AD" w14:textId="77777777" w:rsidTr="007B5E07">
        <w:tc>
          <w:tcPr>
            <w:tcW w:w="2830" w:type="dxa"/>
            <w:vMerge/>
          </w:tcPr>
          <w:p w14:paraId="33C3175B" w14:textId="77777777" w:rsidR="00DB77A6" w:rsidRDefault="00DB77A6" w:rsidP="00DB77A6">
            <w:pPr>
              <w:pStyle w:val="TAL"/>
            </w:pPr>
          </w:p>
        </w:tc>
        <w:tc>
          <w:tcPr>
            <w:tcW w:w="709" w:type="dxa"/>
          </w:tcPr>
          <w:p w14:paraId="5E63DCEB" w14:textId="48044F32" w:rsidR="00DB77A6" w:rsidRDefault="007D4F4A" w:rsidP="00DB77A6">
            <w:pPr>
              <w:pStyle w:val="TAL"/>
            </w:pPr>
            <w:r>
              <w:t>0087</w:t>
            </w:r>
          </w:p>
        </w:tc>
        <w:tc>
          <w:tcPr>
            <w:tcW w:w="1418" w:type="dxa"/>
          </w:tcPr>
          <w:p w14:paraId="381EFB90" w14:textId="7B9A2D4B" w:rsidR="00DB77A6" w:rsidRDefault="00450658" w:rsidP="00DB77A6">
            <w:pPr>
              <w:pStyle w:val="TAL"/>
            </w:pPr>
            <w:r>
              <w:t>SP-2415</w:t>
            </w:r>
            <w:r w:rsidR="00C94845">
              <w:t>28</w:t>
            </w:r>
          </w:p>
        </w:tc>
        <w:tc>
          <w:tcPr>
            <w:tcW w:w="4677" w:type="dxa"/>
          </w:tcPr>
          <w:p w14:paraId="17A59523" w14:textId="6E2B3783" w:rsidR="00DB77A6" w:rsidRDefault="00DB77A6" w:rsidP="00DB77A6">
            <w:pPr>
              <w:pStyle w:val="TAL"/>
            </w:pPr>
            <w:r>
              <w:t>(R</w:t>
            </w:r>
            <w:r w:rsidR="001A4E3E">
              <w:t>11</w:t>
            </w:r>
            <w:r>
              <w:t xml:space="preserve">) </w:t>
            </w:r>
            <w:r w:rsidRPr="00AB1740">
              <w:t>Replacing list with 3GU specifications link</w:t>
            </w:r>
          </w:p>
        </w:tc>
      </w:tr>
      <w:tr w:rsidR="00DB77A6" w14:paraId="116E912E" w14:textId="77777777" w:rsidTr="007B5E07">
        <w:tc>
          <w:tcPr>
            <w:tcW w:w="2830" w:type="dxa"/>
            <w:vMerge/>
          </w:tcPr>
          <w:p w14:paraId="5245C087" w14:textId="77777777" w:rsidR="00DB77A6" w:rsidRDefault="00DB77A6" w:rsidP="00DB77A6">
            <w:pPr>
              <w:pStyle w:val="TAL"/>
            </w:pPr>
          </w:p>
        </w:tc>
        <w:tc>
          <w:tcPr>
            <w:tcW w:w="709" w:type="dxa"/>
          </w:tcPr>
          <w:p w14:paraId="58F7D3D5" w14:textId="1A58010E" w:rsidR="00DB77A6" w:rsidRDefault="007D4F4A" w:rsidP="00DB77A6">
            <w:pPr>
              <w:pStyle w:val="TAL"/>
            </w:pPr>
            <w:r>
              <w:t>0088</w:t>
            </w:r>
          </w:p>
        </w:tc>
        <w:tc>
          <w:tcPr>
            <w:tcW w:w="1418" w:type="dxa"/>
          </w:tcPr>
          <w:p w14:paraId="36867596" w14:textId="1D43806E" w:rsidR="00DB77A6" w:rsidRDefault="00450658" w:rsidP="00DB77A6">
            <w:pPr>
              <w:pStyle w:val="TAL"/>
            </w:pPr>
            <w:r>
              <w:t>SP-2415</w:t>
            </w:r>
            <w:r w:rsidR="00C94845">
              <w:t>29</w:t>
            </w:r>
          </w:p>
        </w:tc>
        <w:tc>
          <w:tcPr>
            <w:tcW w:w="4677" w:type="dxa"/>
          </w:tcPr>
          <w:p w14:paraId="5F59C1D9" w14:textId="4B88776A" w:rsidR="00DB77A6" w:rsidRDefault="00DB77A6" w:rsidP="00DB77A6">
            <w:pPr>
              <w:pStyle w:val="TAL"/>
            </w:pPr>
            <w:r>
              <w:t>(R</w:t>
            </w:r>
            <w:r w:rsidR="001A4E3E">
              <w:t>12</w:t>
            </w:r>
            <w:r>
              <w:t xml:space="preserve">) </w:t>
            </w:r>
            <w:r w:rsidRPr="00AB1740">
              <w:t>Replacing list with 3GU specifications link</w:t>
            </w:r>
          </w:p>
        </w:tc>
      </w:tr>
      <w:tr w:rsidR="00DB77A6" w14:paraId="5B4FF3F9" w14:textId="77777777" w:rsidTr="007B5E07">
        <w:tc>
          <w:tcPr>
            <w:tcW w:w="2830" w:type="dxa"/>
            <w:vMerge/>
          </w:tcPr>
          <w:p w14:paraId="0903C564" w14:textId="77777777" w:rsidR="00DB77A6" w:rsidRDefault="00DB77A6" w:rsidP="00DB77A6">
            <w:pPr>
              <w:pStyle w:val="TAL"/>
            </w:pPr>
          </w:p>
        </w:tc>
        <w:tc>
          <w:tcPr>
            <w:tcW w:w="709" w:type="dxa"/>
          </w:tcPr>
          <w:p w14:paraId="70B8485E" w14:textId="4C13EA40" w:rsidR="00DB77A6" w:rsidRDefault="007D4F4A" w:rsidP="00DB77A6">
            <w:pPr>
              <w:pStyle w:val="TAL"/>
            </w:pPr>
            <w:r>
              <w:t>0089</w:t>
            </w:r>
          </w:p>
        </w:tc>
        <w:tc>
          <w:tcPr>
            <w:tcW w:w="1418" w:type="dxa"/>
          </w:tcPr>
          <w:p w14:paraId="68BD4372" w14:textId="108CDFE1" w:rsidR="00DB77A6" w:rsidRDefault="00450658" w:rsidP="00DB77A6">
            <w:pPr>
              <w:pStyle w:val="TAL"/>
            </w:pPr>
            <w:r>
              <w:t>SP-2415</w:t>
            </w:r>
            <w:r w:rsidR="00C94845">
              <w:t>30</w:t>
            </w:r>
          </w:p>
        </w:tc>
        <w:tc>
          <w:tcPr>
            <w:tcW w:w="4677" w:type="dxa"/>
          </w:tcPr>
          <w:p w14:paraId="3FD14BA6" w14:textId="0A7AEB21" w:rsidR="00DB77A6" w:rsidRDefault="00DB77A6" w:rsidP="00DB77A6">
            <w:pPr>
              <w:pStyle w:val="TAL"/>
            </w:pPr>
            <w:r>
              <w:t>(R</w:t>
            </w:r>
            <w:r w:rsidR="001A4E3E">
              <w:t>13</w:t>
            </w:r>
            <w:r>
              <w:t xml:space="preserve">) </w:t>
            </w:r>
            <w:r w:rsidRPr="00AB1740">
              <w:t>Replacing list with 3GU specifications link</w:t>
            </w:r>
          </w:p>
        </w:tc>
      </w:tr>
      <w:tr w:rsidR="006758D0" w14:paraId="2B9819D9" w14:textId="77777777" w:rsidTr="007B5E07">
        <w:tc>
          <w:tcPr>
            <w:tcW w:w="2830" w:type="dxa"/>
            <w:vMerge/>
          </w:tcPr>
          <w:p w14:paraId="59F59F95" w14:textId="77777777" w:rsidR="006758D0" w:rsidRDefault="006758D0" w:rsidP="006758D0">
            <w:pPr>
              <w:pStyle w:val="TAL"/>
            </w:pPr>
          </w:p>
        </w:tc>
        <w:tc>
          <w:tcPr>
            <w:tcW w:w="709" w:type="dxa"/>
          </w:tcPr>
          <w:p w14:paraId="3EF80C18" w14:textId="619D0F74" w:rsidR="006758D0" w:rsidRDefault="007D4F4A" w:rsidP="006758D0">
            <w:pPr>
              <w:pStyle w:val="TAL"/>
            </w:pPr>
            <w:r>
              <w:t>0090</w:t>
            </w:r>
          </w:p>
        </w:tc>
        <w:tc>
          <w:tcPr>
            <w:tcW w:w="1418" w:type="dxa"/>
          </w:tcPr>
          <w:p w14:paraId="4CF4BCF3" w14:textId="76500852" w:rsidR="006758D0" w:rsidRDefault="00450658" w:rsidP="006758D0">
            <w:pPr>
              <w:pStyle w:val="TAL"/>
            </w:pPr>
            <w:r>
              <w:t>SP-2415</w:t>
            </w:r>
            <w:r w:rsidR="00C94845">
              <w:t>31</w:t>
            </w:r>
          </w:p>
        </w:tc>
        <w:tc>
          <w:tcPr>
            <w:tcW w:w="4677" w:type="dxa"/>
          </w:tcPr>
          <w:p w14:paraId="64019403" w14:textId="24F35AB0" w:rsidR="006758D0" w:rsidRDefault="006758D0" w:rsidP="006758D0">
            <w:pPr>
              <w:pStyle w:val="TAL"/>
            </w:pPr>
            <w:r>
              <w:t>(R1</w:t>
            </w:r>
            <w:r w:rsidR="00584E95">
              <w:t>7</w:t>
            </w:r>
            <w:r>
              <w:t xml:space="preserve">) </w:t>
            </w:r>
            <w:r w:rsidRPr="0038288E">
              <w:t>Correction of Release</w:t>
            </w:r>
          </w:p>
        </w:tc>
      </w:tr>
      <w:tr w:rsidR="006758D0" w14:paraId="5751F576" w14:textId="77777777" w:rsidTr="007B5E07">
        <w:tc>
          <w:tcPr>
            <w:tcW w:w="2830" w:type="dxa"/>
            <w:vMerge/>
          </w:tcPr>
          <w:p w14:paraId="7CDF8334" w14:textId="77777777" w:rsidR="006758D0" w:rsidRDefault="006758D0" w:rsidP="006758D0">
            <w:pPr>
              <w:pStyle w:val="TAL"/>
            </w:pPr>
          </w:p>
        </w:tc>
        <w:tc>
          <w:tcPr>
            <w:tcW w:w="709" w:type="dxa"/>
          </w:tcPr>
          <w:p w14:paraId="25B961DF" w14:textId="708CA573" w:rsidR="006758D0" w:rsidRDefault="007D4F4A" w:rsidP="006758D0">
            <w:pPr>
              <w:pStyle w:val="TAL"/>
            </w:pPr>
            <w:r>
              <w:t>0091</w:t>
            </w:r>
          </w:p>
        </w:tc>
        <w:tc>
          <w:tcPr>
            <w:tcW w:w="1418" w:type="dxa"/>
          </w:tcPr>
          <w:p w14:paraId="53EC64C7" w14:textId="7464CA87" w:rsidR="006758D0" w:rsidRDefault="00450658" w:rsidP="006758D0">
            <w:pPr>
              <w:pStyle w:val="TAL"/>
            </w:pPr>
            <w:r>
              <w:t>SP-2415</w:t>
            </w:r>
            <w:r w:rsidR="00C94845">
              <w:t>32</w:t>
            </w:r>
          </w:p>
        </w:tc>
        <w:tc>
          <w:tcPr>
            <w:tcW w:w="4677" w:type="dxa"/>
          </w:tcPr>
          <w:p w14:paraId="2EE30C0C" w14:textId="03C6A98B" w:rsidR="006758D0" w:rsidRDefault="006758D0" w:rsidP="006758D0">
            <w:pPr>
              <w:pStyle w:val="TAL"/>
            </w:pPr>
            <w:r>
              <w:t xml:space="preserve">(R18) </w:t>
            </w:r>
            <w:r w:rsidRPr="0038288E">
              <w:t>Correction of Release</w:t>
            </w:r>
          </w:p>
        </w:tc>
      </w:tr>
      <w:tr w:rsidR="00450658" w14:paraId="17CADF69" w14:textId="77777777" w:rsidTr="007B5E07">
        <w:tc>
          <w:tcPr>
            <w:tcW w:w="2830" w:type="dxa"/>
          </w:tcPr>
          <w:p w14:paraId="305B7139" w14:textId="37A58C9A" w:rsidR="00450658" w:rsidRDefault="00450658" w:rsidP="00450658">
            <w:pPr>
              <w:pStyle w:val="TAN"/>
            </w:pPr>
            <w:r>
              <w:t>21.201 (EPS Spec List)</w:t>
            </w:r>
          </w:p>
        </w:tc>
        <w:tc>
          <w:tcPr>
            <w:tcW w:w="709" w:type="dxa"/>
          </w:tcPr>
          <w:p w14:paraId="3F135872" w14:textId="0A00DEF1" w:rsidR="00450658" w:rsidRDefault="00450658" w:rsidP="00450658">
            <w:pPr>
              <w:pStyle w:val="TAN"/>
            </w:pPr>
            <w:r>
              <w:t>0024</w:t>
            </w:r>
          </w:p>
        </w:tc>
        <w:tc>
          <w:tcPr>
            <w:tcW w:w="1418" w:type="dxa"/>
          </w:tcPr>
          <w:p w14:paraId="54209670" w14:textId="19021589" w:rsidR="00450658" w:rsidRDefault="00450658" w:rsidP="00450658">
            <w:pPr>
              <w:pStyle w:val="TAL"/>
            </w:pPr>
            <w:r>
              <w:t>SP-2415</w:t>
            </w:r>
            <w:r w:rsidR="00C94845">
              <w:t>33</w:t>
            </w:r>
          </w:p>
        </w:tc>
        <w:tc>
          <w:tcPr>
            <w:tcW w:w="4677" w:type="dxa"/>
          </w:tcPr>
          <w:p w14:paraId="6434E4DA" w14:textId="181DDE20" w:rsidR="00450658" w:rsidRDefault="00450658" w:rsidP="00450658">
            <w:pPr>
              <w:pStyle w:val="TAN"/>
            </w:pPr>
            <w:r>
              <w:t xml:space="preserve">(R18) </w:t>
            </w:r>
            <w:r w:rsidRPr="0038288E">
              <w:t>Correction of Release</w:t>
            </w:r>
          </w:p>
        </w:tc>
      </w:tr>
      <w:tr w:rsidR="00450658" w14:paraId="2BC9B03A" w14:textId="77777777" w:rsidTr="007B5E07">
        <w:tc>
          <w:tcPr>
            <w:tcW w:w="2830" w:type="dxa"/>
          </w:tcPr>
          <w:p w14:paraId="48F07C60" w14:textId="37B24B47" w:rsidR="00450658" w:rsidRDefault="00450658" w:rsidP="00450658">
            <w:pPr>
              <w:pStyle w:val="TAN"/>
            </w:pPr>
            <w:r>
              <w:t>21.205 (5G Spec List)</w:t>
            </w:r>
          </w:p>
        </w:tc>
        <w:tc>
          <w:tcPr>
            <w:tcW w:w="709" w:type="dxa"/>
          </w:tcPr>
          <w:p w14:paraId="4CE054ED" w14:textId="389B63EB" w:rsidR="00450658" w:rsidRDefault="00450658" w:rsidP="00450658">
            <w:pPr>
              <w:pStyle w:val="TAN"/>
            </w:pPr>
            <w:r>
              <w:t>0004</w:t>
            </w:r>
          </w:p>
        </w:tc>
        <w:tc>
          <w:tcPr>
            <w:tcW w:w="1418" w:type="dxa"/>
          </w:tcPr>
          <w:p w14:paraId="1EABF535" w14:textId="57C4044F" w:rsidR="00450658" w:rsidRDefault="00450658" w:rsidP="00450658">
            <w:pPr>
              <w:pStyle w:val="TAL"/>
            </w:pPr>
            <w:r>
              <w:t>SP-2415</w:t>
            </w:r>
            <w:r w:rsidR="00C94845">
              <w:t>34</w:t>
            </w:r>
          </w:p>
        </w:tc>
        <w:tc>
          <w:tcPr>
            <w:tcW w:w="4677" w:type="dxa"/>
          </w:tcPr>
          <w:p w14:paraId="5526F112" w14:textId="6A48C6A3" w:rsidR="00450658" w:rsidRDefault="00450658" w:rsidP="00450658">
            <w:pPr>
              <w:pStyle w:val="TAN"/>
            </w:pPr>
            <w:r>
              <w:t xml:space="preserve">(R18) </w:t>
            </w:r>
            <w:r w:rsidRPr="0038288E">
              <w:t>Correction of Release</w:t>
            </w:r>
          </w:p>
        </w:tc>
      </w:tr>
      <w:tr w:rsidR="00450658" w14:paraId="208594C4" w14:textId="77777777" w:rsidTr="007B5E07">
        <w:tc>
          <w:tcPr>
            <w:tcW w:w="2830" w:type="dxa"/>
            <w:vMerge w:val="restart"/>
          </w:tcPr>
          <w:p w14:paraId="7080D177" w14:textId="768915F8" w:rsidR="00450658" w:rsidRDefault="00450658" w:rsidP="00450658">
            <w:pPr>
              <w:pStyle w:val="TAN"/>
            </w:pPr>
            <w:r>
              <w:t>41.101 (GERAN Spec List)</w:t>
            </w:r>
          </w:p>
        </w:tc>
        <w:tc>
          <w:tcPr>
            <w:tcW w:w="709" w:type="dxa"/>
          </w:tcPr>
          <w:p w14:paraId="18F0ACA2" w14:textId="3A63EF3C" w:rsidR="00450658" w:rsidRDefault="00450658" w:rsidP="00450658">
            <w:pPr>
              <w:pStyle w:val="TAN"/>
            </w:pPr>
            <w:r>
              <w:t>0060</w:t>
            </w:r>
          </w:p>
        </w:tc>
        <w:tc>
          <w:tcPr>
            <w:tcW w:w="1418" w:type="dxa"/>
          </w:tcPr>
          <w:p w14:paraId="17C2CB68" w14:textId="3BFD124F" w:rsidR="00450658" w:rsidRDefault="00450658" w:rsidP="00450658">
            <w:pPr>
              <w:pStyle w:val="TAL"/>
            </w:pPr>
            <w:r>
              <w:t>SP-24153</w:t>
            </w:r>
            <w:r w:rsidR="00C94845">
              <w:t>8</w:t>
            </w:r>
          </w:p>
        </w:tc>
        <w:tc>
          <w:tcPr>
            <w:tcW w:w="4677" w:type="dxa"/>
          </w:tcPr>
          <w:p w14:paraId="641B73A1" w14:textId="1820AE5C" w:rsidR="00450658" w:rsidRDefault="00450658" w:rsidP="00450658">
            <w:pPr>
              <w:pStyle w:val="TAN"/>
            </w:pPr>
            <w:r>
              <w:t xml:space="preserve">(R8) </w:t>
            </w:r>
            <w:r w:rsidRPr="00AB1740">
              <w:t>Replacing list with 3GU specifications link</w:t>
            </w:r>
          </w:p>
        </w:tc>
      </w:tr>
      <w:tr w:rsidR="00450658" w14:paraId="4578FB5C" w14:textId="77777777" w:rsidTr="007B5E07">
        <w:tc>
          <w:tcPr>
            <w:tcW w:w="2830" w:type="dxa"/>
            <w:vMerge/>
          </w:tcPr>
          <w:p w14:paraId="349CE2EE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01BA8A13" w14:textId="63750ECF" w:rsidR="00450658" w:rsidRDefault="00450658" w:rsidP="00450658">
            <w:pPr>
              <w:pStyle w:val="TAN"/>
            </w:pPr>
            <w:r>
              <w:t>0061</w:t>
            </w:r>
          </w:p>
        </w:tc>
        <w:tc>
          <w:tcPr>
            <w:tcW w:w="1418" w:type="dxa"/>
          </w:tcPr>
          <w:p w14:paraId="6C4FA48F" w14:textId="7C2AE6CF" w:rsidR="00450658" w:rsidRDefault="00450658" w:rsidP="00450658">
            <w:pPr>
              <w:pStyle w:val="TAL"/>
            </w:pPr>
            <w:r>
              <w:t>SP-24153</w:t>
            </w:r>
            <w:r w:rsidR="00C94845">
              <w:t>9</w:t>
            </w:r>
          </w:p>
        </w:tc>
        <w:tc>
          <w:tcPr>
            <w:tcW w:w="4677" w:type="dxa"/>
          </w:tcPr>
          <w:p w14:paraId="466901DB" w14:textId="4026085C" w:rsidR="00450658" w:rsidRDefault="00450658" w:rsidP="00450658">
            <w:pPr>
              <w:pStyle w:val="TAN"/>
            </w:pPr>
            <w:r>
              <w:t xml:space="preserve">(R9) </w:t>
            </w:r>
            <w:r w:rsidRPr="00AB1740">
              <w:t>Replacing list with 3GU specifications link</w:t>
            </w:r>
          </w:p>
        </w:tc>
      </w:tr>
      <w:tr w:rsidR="00450658" w14:paraId="64F76DCC" w14:textId="77777777" w:rsidTr="007B5E07">
        <w:tc>
          <w:tcPr>
            <w:tcW w:w="2830" w:type="dxa"/>
            <w:vMerge/>
          </w:tcPr>
          <w:p w14:paraId="766629B6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485B1F55" w14:textId="2C9AA6D9" w:rsidR="00450658" w:rsidRDefault="00450658" w:rsidP="00450658">
            <w:pPr>
              <w:pStyle w:val="TAN"/>
            </w:pPr>
            <w:r>
              <w:t>0062</w:t>
            </w:r>
          </w:p>
        </w:tc>
        <w:tc>
          <w:tcPr>
            <w:tcW w:w="1418" w:type="dxa"/>
          </w:tcPr>
          <w:p w14:paraId="6ACDCF3A" w14:textId="34F66B7D" w:rsidR="00450658" w:rsidRDefault="00450658" w:rsidP="00450658">
            <w:pPr>
              <w:pStyle w:val="TAL"/>
            </w:pPr>
            <w:r>
              <w:t>SP-2415</w:t>
            </w:r>
            <w:r w:rsidR="00C94845">
              <w:t>40</w:t>
            </w:r>
          </w:p>
        </w:tc>
        <w:tc>
          <w:tcPr>
            <w:tcW w:w="4677" w:type="dxa"/>
          </w:tcPr>
          <w:p w14:paraId="7493CB9E" w14:textId="14EA0193" w:rsidR="00450658" w:rsidRDefault="00450658" w:rsidP="00450658">
            <w:pPr>
              <w:pStyle w:val="TAN"/>
            </w:pPr>
            <w:r w:rsidRPr="00563103">
              <w:t>(R</w:t>
            </w:r>
            <w:r>
              <w:t>10</w:t>
            </w:r>
            <w:r w:rsidRPr="00563103">
              <w:t>) Replacing list with 3GU specifications link</w:t>
            </w:r>
          </w:p>
        </w:tc>
      </w:tr>
      <w:tr w:rsidR="00450658" w14:paraId="7AE76CCB" w14:textId="77777777" w:rsidTr="007B5E07">
        <w:tc>
          <w:tcPr>
            <w:tcW w:w="2830" w:type="dxa"/>
            <w:vMerge/>
          </w:tcPr>
          <w:p w14:paraId="055015D3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6C61E4F7" w14:textId="43F393F9" w:rsidR="00450658" w:rsidRDefault="00450658" w:rsidP="00450658">
            <w:pPr>
              <w:pStyle w:val="TAN"/>
            </w:pPr>
            <w:r>
              <w:t>0063</w:t>
            </w:r>
          </w:p>
        </w:tc>
        <w:tc>
          <w:tcPr>
            <w:tcW w:w="1418" w:type="dxa"/>
          </w:tcPr>
          <w:p w14:paraId="0299C31B" w14:textId="4F051577" w:rsidR="00450658" w:rsidRDefault="00450658" w:rsidP="00450658">
            <w:pPr>
              <w:pStyle w:val="TAL"/>
            </w:pPr>
            <w:r>
              <w:t>SP-2415</w:t>
            </w:r>
            <w:r w:rsidR="00C94845">
              <w:t>41</w:t>
            </w:r>
          </w:p>
        </w:tc>
        <w:tc>
          <w:tcPr>
            <w:tcW w:w="4677" w:type="dxa"/>
          </w:tcPr>
          <w:p w14:paraId="5FDEA186" w14:textId="057FE752" w:rsidR="00450658" w:rsidRDefault="00450658" w:rsidP="00450658">
            <w:pPr>
              <w:pStyle w:val="TAN"/>
            </w:pPr>
            <w:r w:rsidRPr="00563103">
              <w:t>(R</w:t>
            </w:r>
            <w:r>
              <w:t>11</w:t>
            </w:r>
            <w:r w:rsidRPr="00563103">
              <w:t>) Replacing list with 3GU specifications link</w:t>
            </w:r>
          </w:p>
        </w:tc>
      </w:tr>
      <w:tr w:rsidR="00450658" w14:paraId="5C5AB97C" w14:textId="77777777" w:rsidTr="007B5E07">
        <w:tc>
          <w:tcPr>
            <w:tcW w:w="2830" w:type="dxa"/>
            <w:vMerge/>
          </w:tcPr>
          <w:p w14:paraId="3A3B833B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182645E1" w14:textId="6CF0835F" w:rsidR="00450658" w:rsidRDefault="00450658" w:rsidP="00450658">
            <w:pPr>
              <w:pStyle w:val="TAN"/>
            </w:pPr>
            <w:r>
              <w:t>0064</w:t>
            </w:r>
          </w:p>
        </w:tc>
        <w:tc>
          <w:tcPr>
            <w:tcW w:w="1418" w:type="dxa"/>
          </w:tcPr>
          <w:p w14:paraId="0F5389A1" w14:textId="5DCFD592" w:rsidR="00450658" w:rsidRDefault="00450658" w:rsidP="00450658">
            <w:pPr>
              <w:pStyle w:val="TAL"/>
            </w:pPr>
            <w:r>
              <w:t>SP-2415</w:t>
            </w:r>
            <w:r w:rsidR="00C94845">
              <w:t>42</w:t>
            </w:r>
          </w:p>
        </w:tc>
        <w:tc>
          <w:tcPr>
            <w:tcW w:w="4677" w:type="dxa"/>
          </w:tcPr>
          <w:p w14:paraId="12D3A482" w14:textId="5E0CD4FE" w:rsidR="00450658" w:rsidRDefault="00450658" w:rsidP="00450658">
            <w:pPr>
              <w:pStyle w:val="TAN"/>
            </w:pPr>
            <w:r w:rsidRPr="00563103">
              <w:t>(R</w:t>
            </w:r>
            <w:r>
              <w:t>12</w:t>
            </w:r>
            <w:r w:rsidRPr="00563103">
              <w:t>) Replacing list with 3GU specifications link</w:t>
            </w:r>
          </w:p>
        </w:tc>
      </w:tr>
      <w:tr w:rsidR="00450658" w14:paraId="6B77584B" w14:textId="77777777" w:rsidTr="007B5E07">
        <w:tc>
          <w:tcPr>
            <w:tcW w:w="2830" w:type="dxa"/>
            <w:vMerge/>
          </w:tcPr>
          <w:p w14:paraId="45944027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636DF8E6" w14:textId="016CF3E7" w:rsidR="00450658" w:rsidRDefault="00450658" w:rsidP="00450658">
            <w:pPr>
              <w:pStyle w:val="TAN"/>
            </w:pPr>
            <w:r>
              <w:t>0065</w:t>
            </w:r>
          </w:p>
        </w:tc>
        <w:tc>
          <w:tcPr>
            <w:tcW w:w="1418" w:type="dxa"/>
          </w:tcPr>
          <w:p w14:paraId="0CF27C81" w14:textId="7C907D32" w:rsidR="00450658" w:rsidRDefault="00450658" w:rsidP="00450658">
            <w:pPr>
              <w:pStyle w:val="TAL"/>
            </w:pPr>
            <w:r>
              <w:t>SP-2415</w:t>
            </w:r>
            <w:r w:rsidR="00C94845">
              <w:t>43</w:t>
            </w:r>
          </w:p>
        </w:tc>
        <w:tc>
          <w:tcPr>
            <w:tcW w:w="4677" w:type="dxa"/>
          </w:tcPr>
          <w:p w14:paraId="4D9F1862" w14:textId="68C3EF45" w:rsidR="00450658" w:rsidRDefault="00450658" w:rsidP="00450658">
            <w:pPr>
              <w:pStyle w:val="TAN"/>
            </w:pPr>
            <w:r w:rsidRPr="00563103">
              <w:t>(R</w:t>
            </w:r>
            <w:r>
              <w:t>13</w:t>
            </w:r>
            <w:r w:rsidRPr="00563103">
              <w:t>) Replacing list with 3GU specifications link</w:t>
            </w:r>
          </w:p>
        </w:tc>
      </w:tr>
      <w:tr w:rsidR="00450658" w14:paraId="07BDAADB" w14:textId="77777777" w:rsidTr="007B5E07">
        <w:tc>
          <w:tcPr>
            <w:tcW w:w="2830" w:type="dxa"/>
            <w:vMerge/>
          </w:tcPr>
          <w:p w14:paraId="5FC28D49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45B302C2" w14:textId="07530967" w:rsidR="00450658" w:rsidRDefault="00450658" w:rsidP="00450658">
            <w:pPr>
              <w:pStyle w:val="TAN"/>
            </w:pPr>
            <w:r>
              <w:t>0066</w:t>
            </w:r>
          </w:p>
        </w:tc>
        <w:tc>
          <w:tcPr>
            <w:tcW w:w="1418" w:type="dxa"/>
          </w:tcPr>
          <w:p w14:paraId="7F7DB320" w14:textId="6D5C5CA4" w:rsidR="00450658" w:rsidRDefault="00450658" w:rsidP="00450658">
            <w:pPr>
              <w:pStyle w:val="TAL"/>
            </w:pPr>
            <w:r>
              <w:t>SP-2415</w:t>
            </w:r>
            <w:r w:rsidR="00C94845">
              <w:t>44</w:t>
            </w:r>
          </w:p>
        </w:tc>
        <w:tc>
          <w:tcPr>
            <w:tcW w:w="4677" w:type="dxa"/>
          </w:tcPr>
          <w:p w14:paraId="144DCCFC" w14:textId="152DE020" w:rsidR="00450658" w:rsidRDefault="00450658" w:rsidP="00450658">
            <w:pPr>
              <w:pStyle w:val="TAN"/>
            </w:pPr>
            <w:r w:rsidRPr="00563103">
              <w:t>(R</w:t>
            </w:r>
            <w:r>
              <w:t>14</w:t>
            </w:r>
            <w:r w:rsidRPr="00563103">
              <w:t>) Replacing list with 3GU specifications link</w:t>
            </w:r>
          </w:p>
        </w:tc>
      </w:tr>
      <w:tr w:rsidR="00450658" w14:paraId="7BC4C4C9" w14:textId="77777777" w:rsidTr="007B5E07">
        <w:tc>
          <w:tcPr>
            <w:tcW w:w="2830" w:type="dxa"/>
            <w:vMerge/>
          </w:tcPr>
          <w:p w14:paraId="22F095CF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02AFF4F4" w14:textId="34D1D875" w:rsidR="00450658" w:rsidRDefault="00450658" w:rsidP="00450658">
            <w:pPr>
              <w:pStyle w:val="TAN"/>
            </w:pPr>
            <w:r>
              <w:t>0067</w:t>
            </w:r>
          </w:p>
        </w:tc>
        <w:tc>
          <w:tcPr>
            <w:tcW w:w="1418" w:type="dxa"/>
          </w:tcPr>
          <w:p w14:paraId="3354E472" w14:textId="607FA9EE" w:rsidR="00450658" w:rsidRDefault="00450658" w:rsidP="00450658">
            <w:pPr>
              <w:pStyle w:val="TAL"/>
            </w:pPr>
            <w:r>
              <w:t>SP-2415</w:t>
            </w:r>
            <w:r w:rsidR="00C94845">
              <w:t>45</w:t>
            </w:r>
          </w:p>
        </w:tc>
        <w:tc>
          <w:tcPr>
            <w:tcW w:w="4677" w:type="dxa"/>
          </w:tcPr>
          <w:p w14:paraId="5ACCBEE9" w14:textId="718E57A2" w:rsidR="00450658" w:rsidRDefault="00450658" w:rsidP="00450658">
            <w:pPr>
              <w:pStyle w:val="TAN"/>
            </w:pPr>
            <w:r w:rsidRPr="00563103">
              <w:t>(R</w:t>
            </w:r>
            <w:r>
              <w:t>15</w:t>
            </w:r>
            <w:r w:rsidRPr="00563103">
              <w:t>) Replacing list with 3GU specifications link</w:t>
            </w:r>
          </w:p>
        </w:tc>
      </w:tr>
      <w:tr w:rsidR="00450658" w14:paraId="12A178F1" w14:textId="77777777" w:rsidTr="007B5E07">
        <w:tc>
          <w:tcPr>
            <w:tcW w:w="2830" w:type="dxa"/>
            <w:vMerge/>
          </w:tcPr>
          <w:p w14:paraId="1BC33D52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2C14315B" w14:textId="1F2B2BA4" w:rsidR="00450658" w:rsidRDefault="00450658" w:rsidP="00450658">
            <w:pPr>
              <w:pStyle w:val="TAN"/>
            </w:pPr>
            <w:r>
              <w:t>0068</w:t>
            </w:r>
          </w:p>
        </w:tc>
        <w:tc>
          <w:tcPr>
            <w:tcW w:w="1418" w:type="dxa"/>
          </w:tcPr>
          <w:p w14:paraId="1DB63D3D" w14:textId="37654419" w:rsidR="00450658" w:rsidRDefault="00450658" w:rsidP="00450658">
            <w:pPr>
              <w:pStyle w:val="TAL"/>
            </w:pPr>
            <w:r>
              <w:t>SP-2415</w:t>
            </w:r>
            <w:r w:rsidR="00C94845">
              <w:t>46</w:t>
            </w:r>
          </w:p>
        </w:tc>
        <w:tc>
          <w:tcPr>
            <w:tcW w:w="4677" w:type="dxa"/>
          </w:tcPr>
          <w:p w14:paraId="73580414" w14:textId="60995D5A" w:rsidR="00450658" w:rsidRDefault="00450658" w:rsidP="00450658">
            <w:pPr>
              <w:pStyle w:val="TAN"/>
            </w:pPr>
            <w:r w:rsidRPr="00563103">
              <w:t>(R</w:t>
            </w:r>
            <w:r>
              <w:t>16</w:t>
            </w:r>
            <w:r w:rsidRPr="00563103">
              <w:t>) Replacing list with 3GU specifications link</w:t>
            </w:r>
          </w:p>
        </w:tc>
      </w:tr>
      <w:tr w:rsidR="00450658" w14:paraId="255844FA" w14:textId="77777777" w:rsidTr="007B5E07">
        <w:tc>
          <w:tcPr>
            <w:tcW w:w="2830" w:type="dxa"/>
            <w:vMerge/>
          </w:tcPr>
          <w:p w14:paraId="46590F45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61AB9A3D" w14:textId="71A50A72" w:rsidR="00450658" w:rsidRDefault="00450658" w:rsidP="00450658">
            <w:pPr>
              <w:pStyle w:val="TAN"/>
            </w:pPr>
            <w:r>
              <w:t>0069</w:t>
            </w:r>
          </w:p>
        </w:tc>
        <w:tc>
          <w:tcPr>
            <w:tcW w:w="1418" w:type="dxa"/>
          </w:tcPr>
          <w:p w14:paraId="0F48FDA4" w14:textId="431D64DF" w:rsidR="00450658" w:rsidRDefault="00450658" w:rsidP="00450658">
            <w:pPr>
              <w:pStyle w:val="TAL"/>
            </w:pPr>
            <w:r>
              <w:t>SP-2415</w:t>
            </w:r>
            <w:r w:rsidR="00C94845">
              <w:t>47</w:t>
            </w:r>
          </w:p>
        </w:tc>
        <w:tc>
          <w:tcPr>
            <w:tcW w:w="4677" w:type="dxa"/>
          </w:tcPr>
          <w:p w14:paraId="7E372A22" w14:textId="2ADE3E6E" w:rsidR="00450658" w:rsidRDefault="00450658" w:rsidP="00450658">
            <w:pPr>
              <w:pStyle w:val="TAN"/>
            </w:pPr>
            <w:r w:rsidRPr="00563103">
              <w:t>(R</w:t>
            </w:r>
            <w:r>
              <w:t>17</w:t>
            </w:r>
            <w:r w:rsidRPr="00563103">
              <w:t>) Replacing list with 3GU specifications link</w:t>
            </w:r>
          </w:p>
        </w:tc>
      </w:tr>
      <w:tr w:rsidR="00450658" w14:paraId="0F70F501" w14:textId="77777777" w:rsidTr="007B5E07">
        <w:tc>
          <w:tcPr>
            <w:tcW w:w="2830" w:type="dxa"/>
            <w:vMerge/>
          </w:tcPr>
          <w:p w14:paraId="00C1A4C9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1FDB568A" w14:textId="31861659" w:rsidR="00450658" w:rsidRDefault="00450658" w:rsidP="00450658">
            <w:pPr>
              <w:pStyle w:val="TAN"/>
            </w:pPr>
            <w:r>
              <w:t>0070</w:t>
            </w:r>
          </w:p>
        </w:tc>
        <w:tc>
          <w:tcPr>
            <w:tcW w:w="1418" w:type="dxa"/>
          </w:tcPr>
          <w:p w14:paraId="3C93A35B" w14:textId="53653E83" w:rsidR="00450658" w:rsidRDefault="00450658" w:rsidP="00450658">
            <w:pPr>
              <w:pStyle w:val="TAL"/>
            </w:pPr>
            <w:r>
              <w:t>SP-2415</w:t>
            </w:r>
            <w:r w:rsidR="00C94845">
              <w:t>48</w:t>
            </w:r>
          </w:p>
        </w:tc>
        <w:tc>
          <w:tcPr>
            <w:tcW w:w="4677" w:type="dxa"/>
          </w:tcPr>
          <w:p w14:paraId="06EEBA62" w14:textId="32A28325" w:rsidR="00450658" w:rsidRDefault="00450658" w:rsidP="00450658">
            <w:pPr>
              <w:pStyle w:val="TAN"/>
            </w:pPr>
            <w:r w:rsidRPr="00563103">
              <w:t>(R</w:t>
            </w:r>
            <w:r>
              <w:t>18</w:t>
            </w:r>
            <w:r w:rsidRPr="00563103">
              <w:t>) Replacing list with 3GU specifications link</w:t>
            </w:r>
          </w:p>
        </w:tc>
      </w:tr>
    </w:tbl>
    <w:p w14:paraId="5139E3F7" w14:textId="77777777" w:rsidR="00F83497" w:rsidRDefault="00F83497" w:rsidP="00D92211"/>
    <w:p w14:paraId="38E7D77E" w14:textId="77777777" w:rsidR="003A61E3" w:rsidRDefault="003A61E3" w:rsidP="003A61E3">
      <w:r>
        <w:t>More details that are not apparent from the titles are listed as follows:</w:t>
      </w:r>
    </w:p>
    <w:p w14:paraId="3232A266" w14:textId="694A7812" w:rsidR="003411B3" w:rsidRDefault="003A61E3" w:rsidP="003A61E3">
      <w:pPr>
        <w:pStyle w:val="B1"/>
      </w:pPr>
      <w:r>
        <w:t>-</w:t>
      </w:r>
      <w:r>
        <w:tab/>
      </w:r>
      <w:r w:rsidR="008B6C9D">
        <w:t>CRs to 21.801 attempts to provide pointers to the next release of the specification as was done in the past.</w:t>
      </w:r>
    </w:p>
    <w:p w14:paraId="5E747380" w14:textId="6845A2AC" w:rsidR="008B6C9D" w:rsidRDefault="003A61E3" w:rsidP="003A61E3">
      <w:pPr>
        <w:pStyle w:val="B1"/>
      </w:pPr>
      <w:r>
        <w:t>-</w:t>
      </w:r>
      <w:r>
        <w:tab/>
      </w:r>
      <w:r w:rsidR="008B6C9D">
        <w:t>Draft CR to 21.905 is to solicit feedback from the members. Members are encouraged to review and provide feedback to the specifications manager.</w:t>
      </w:r>
    </w:p>
    <w:p w14:paraId="35C86EFE" w14:textId="113A45F5" w:rsidR="005E7F7E" w:rsidRPr="00036F92" w:rsidRDefault="003A61E3" w:rsidP="00036F92">
      <w:pPr>
        <w:pStyle w:val="B1"/>
      </w:pPr>
      <w:r>
        <w:t>-</w:t>
      </w:r>
      <w:r>
        <w:tab/>
        <w:t xml:space="preserve">CRs on 21.101 and 41.101 with title "Replacing list with 3GU specifications link" attempt to replace a static specifications list or fix a non-working link to dynamic specifications list with a working link to dynamic specifications list provided by 3GU. This exercise is done to ensure </w:t>
      </w:r>
      <w:r w:rsidR="00072639">
        <w:t>that TS 21.101, TS 21.201, TS 21.205, and TS 41.101 are symmetric.</w:t>
      </w:r>
    </w:p>
    <w:sectPr w:rsidR="005E7F7E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DA3A9" w14:textId="77777777" w:rsidR="00887AFA" w:rsidRDefault="00887AFA">
      <w:r>
        <w:separator/>
      </w:r>
    </w:p>
  </w:endnote>
  <w:endnote w:type="continuationSeparator" w:id="0">
    <w:p w14:paraId="2B7FB390" w14:textId="77777777" w:rsidR="00887AFA" w:rsidRDefault="00887AFA">
      <w:r>
        <w:continuationSeparator/>
      </w:r>
    </w:p>
  </w:endnote>
  <w:endnote w:type="continuationNotice" w:id="1">
    <w:p w14:paraId="0D0899B7" w14:textId="77777777" w:rsidR="00887AFA" w:rsidRDefault="00887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BAC58" w14:textId="77777777" w:rsidR="00887AFA" w:rsidRDefault="00887AFA">
      <w:r>
        <w:separator/>
      </w:r>
    </w:p>
  </w:footnote>
  <w:footnote w:type="continuationSeparator" w:id="0">
    <w:p w14:paraId="1713DC1F" w14:textId="77777777" w:rsidR="00887AFA" w:rsidRDefault="00887AFA">
      <w:r>
        <w:continuationSeparator/>
      </w:r>
    </w:p>
  </w:footnote>
  <w:footnote w:type="continuationNotice" w:id="1">
    <w:p w14:paraId="71C8BE77" w14:textId="77777777" w:rsidR="00887AFA" w:rsidRDefault="00887A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D1B5B"/>
    <w:rsid w:val="000D4DC6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A4E3E"/>
    <w:rsid w:val="001B1652"/>
    <w:rsid w:val="001B2668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41B68"/>
    <w:rsid w:val="00244C9A"/>
    <w:rsid w:val="00247216"/>
    <w:rsid w:val="00247D26"/>
    <w:rsid w:val="0025130D"/>
    <w:rsid w:val="00257118"/>
    <w:rsid w:val="00264F04"/>
    <w:rsid w:val="00265495"/>
    <w:rsid w:val="00266700"/>
    <w:rsid w:val="00274023"/>
    <w:rsid w:val="002804C1"/>
    <w:rsid w:val="002A1857"/>
    <w:rsid w:val="002B6FF1"/>
    <w:rsid w:val="002B7076"/>
    <w:rsid w:val="002C13F2"/>
    <w:rsid w:val="002C4651"/>
    <w:rsid w:val="002C7F38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318D6"/>
    <w:rsid w:val="004363E8"/>
    <w:rsid w:val="00440414"/>
    <w:rsid w:val="00450658"/>
    <w:rsid w:val="004558E9"/>
    <w:rsid w:val="0045777E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961"/>
    <w:rsid w:val="00735463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950"/>
    <w:rsid w:val="007A00EF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300B"/>
    <w:rsid w:val="007F4932"/>
    <w:rsid w:val="007F602A"/>
    <w:rsid w:val="007F6A57"/>
    <w:rsid w:val="008014C3"/>
    <w:rsid w:val="00804BB3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D191D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F4E"/>
    <w:rsid w:val="0096032F"/>
    <w:rsid w:val="00962483"/>
    <w:rsid w:val="00966D47"/>
    <w:rsid w:val="009705CE"/>
    <w:rsid w:val="00970FA8"/>
    <w:rsid w:val="00971B77"/>
    <w:rsid w:val="00980D2F"/>
    <w:rsid w:val="009908FB"/>
    <w:rsid w:val="00990AD4"/>
    <w:rsid w:val="00990D1A"/>
    <w:rsid w:val="00991E68"/>
    <w:rsid w:val="00992312"/>
    <w:rsid w:val="009A7A87"/>
    <w:rsid w:val="009B045C"/>
    <w:rsid w:val="009B3FBC"/>
    <w:rsid w:val="009C0DED"/>
    <w:rsid w:val="009C2A4E"/>
    <w:rsid w:val="009C54B5"/>
    <w:rsid w:val="009D5EF0"/>
    <w:rsid w:val="009D61D2"/>
    <w:rsid w:val="009D7546"/>
    <w:rsid w:val="009E2382"/>
    <w:rsid w:val="00A0224C"/>
    <w:rsid w:val="00A04DB1"/>
    <w:rsid w:val="00A11D7C"/>
    <w:rsid w:val="00A20ED6"/>
    <w:rsid w:val="00A22117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5590"/>
    <w:rsid w:val="00B676BA"/>
    <w:rsid w:val="00B76763"/>
    <w:rsid w:val="00B7732B"/>
    <w:rsid w:val="00B879F0"/>
    <w:rsid w:val="00BA5633"/>
    <w:rsid w:val="00BC25AA"/>
    <w:rsid w:val="00BD04EE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44AE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D01AB5"/>
    <w:rsid w:val="00D146F1"/>
    <w:rsid w:val="00D16E9F"/>
    <w:rsid w:val="00D17EE6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512E"/>
    <w:rsid w:val="00D92211"/>
    <w:rsid w:val="00D93785"/>
    <w:rsid w:val="00DA1E58"/>
    <w:rsid w:val="00DA54F7"/>
    <w:rsid w:val="00DB77A6"/>
    <w:rsid w:val="00DC1055"/>
    <w:rsid w:val="00DC55EC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D9"/>
    <w:rsid w:val="00ED4954"/>
    <w:rsid w:val="00ED5A43"/>
    <w:rsid w:val="00EE0943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D5D1B"/>
    <w:rsid w:val="00FE6F70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402</TotalTime>
  <Pages>1</Pages>
  <Words>485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144</cp:revision>
  <cp:lastPrinted>1900-01-01T05:00:00Z</cp:lastPrinted>
  <dcterms:created xsi:type="dcterms:W3CDTF">2024-11-22T12:53:00Z</dcterms:created>
  <dcterms:modified xsi:type="dcterms:W3CDTF">2024-11-28T14:51:00Z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