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64A37" w14:textId="2C0472BC"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B04EB5">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w:t>
      </w:r>
      <w:r w:rsidR="002506E2">
        <w:rPr>
          <w:rFonts w:ascii="Arial" w:hAnsi="Arial" w:cs="Arial"/>
          <w:b/>
          <w:sz w:val="28"/>
          <w:szCs w:val="28"/>
        </w:rPr>
        <w:t>16</w:t>
      </w:r>
      <w:r w:rsidR="00B04EB5">
        <w:rPr>
          <w:rFonts w:ascii="Arial" w:hAnsi="Arial" w:cs="Arial"/>
          <w:b/>
          <w:sz w:val="28"/>
          <w:szCs w:val="28"/>
        </w:rPr>
        <w:t>96</w:t>
      </w:r>
    </w:p>
    <w:p w14:paraId="512DE6D6" w14:textId="14EA0921" w:rsidR="001808EE" w:rsidRPr="00D849EE" w:rsidRDefault="00B04EB5" w:rsidP="001808EE">
      <w:pPr>
        <w:snapToGrid w:val="0"/>
        <w:spacing w:after="0"/>
        <w:rPr>
          <w:rFonts w:ascii="Arial" w:hAnsi="Arial" w:cs="Arial"/>
          <w:b/>
          <w:sz w:val="28"/>
          <w:szCs w:val="28"/>
        </w:rPr>
      </w:pPr>
      <w:r>
        <w:rPr>
          <w:rFonts w:ascii="Arial" w:hAnsi="Arial" w:cs="Arial"/>
          <w:b/>
          <w:sz w:val="28"/>
          <w:szCs w:val="28"/>
        </w:rPr>
        <w:t>Melbourne, Australia</w:t>
      </w:r>
      <w:r w:rsidR="004B00D6">
        <w:rPr>
          <w:rFonts w:ascii="Arial" w:hAnsi="Arial" w:cs="Arial"/>
          <w:b/>
          <w:sz w:val="28"/>
          <w:szCs w:val="28"/>
        </w:rPr>
        <w:t xml:space="preserve">, </w:t>
      </w:r>
      <w:r>
        <w:rPr>
          <w:rFonts w:ascii="Arial" w:hAnsi="Arial" w:cs="Arial"/>
          <w:b/>
          <w:sz w:val="28"/>
          <w:szCs w:val="28"/>
        </w:rPr>
        <w:t>September</w:t>
      </w:r>
      <w:r w:rsidR="00FF5F18">
        <w:rPr>
          <w:rFonts w:ascii="Arial" w:hAnsi="Arial" w:cs="Arial"/>
          <w:b/>
          <w:sz w:val="28"/>
          <w:szCs w:val="28"/>
        </w:rPr>
        <w:t xml:space="preserve"> </w:t>
      </w:r>
      <w:r>
        <w:rPr>
          <w:rFonts w:ascii="Arial" w:hAnsi="Arial" w:cs="Arial"/>
          <w:b/>
          <w:sz w:val="28"/>
          <w:szCs w:val="28"/>
        </w:rPr>
        <w:t>9</w:t>
      </w:r>
      <w:r w:rsidR="00E15C88">
        <w:rPr>
          <w:rFonts w:ascii="Arial" w:hAnsi="Arial" w:cs="Arial"/>
          <w:b/>
          <w:sz w:val="28"/>
          <w:szCs w:val="28"/>
        </w:rPr>
        <w:t>-</w:t>
      </w:r>
      <w:r>
        <w:rPr>
          <w:rFonts w:ascii="Arial" w:hAnsi="Arial" w:cs="Arial"/>
          <w:b/>
          <w:sz w:val="28"/>
          <w:szCs w:val="28"/>
        </w:rPr>
        <w:t>12</w:t>
      </w:r>
      <w:r w:rsidR="004B00D6">
        <w:rPr>
          <w:rFonts w:ascii="Arial" w:hAnsi="Arial" w:cs="Arial"/>
          <w:b/>
          <w:sz w:val="28"/>
          <w:szCs w:val="28"/>
        </w:rPr>
        <w:t>, 202</w:t>
      </w:r>
      <w:r w:rsidR="009D3D7F">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4C49EDD"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B04EB5" w:rsidRPr="00B04EB5">
        <w:rPr>
          <w:rFonts w:ascii="Arial" w:hAnsi="Arial" w:cs="Arial"/>
          <w:b/>
          <w:sz w:val="32"/>
          <w:highlight w:val="yellow"/>
        </w:rPr>
        <w:t>DRAFT</w:t>
      </w:r>
      <w:r w:rsidR="00B04EB5">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B04EB5">
        <w:rPr>
          <w:rFonts w:ascii="Arial" w:hAnsi="Arial" w:cs="Arial"/>
          <w:b/>
          <w:sz w:val="32"/>
        </w:rPr>
        <w:t>4</w:t>
      </w:r>
    </w:p>
    <w:p w14:paraId="08317381" w14:textId="496326EC" w:rsidR="00F07CA1" w:rsidRDefault="00B04EB5" w:rsidP="00F07CA1">
      <w:pPr>
        <w:jc w:val="center"/>
        <w:rPr>
          <w:rFonts w:ascii="Arial" w:hAnsi="Arial" w:cs="Arial"/>
          <w:b/>
          <w:sz w:val="32"/>
        </w:rPr>
      </w:pPr>
      <w:r w:rsidRPr="00B04EB5">
        <w:rPr>
          <w:rFonts w:ascii="Arial" w:hAnsi="Arial" w:cs="Arial"/>
          <w:b/>
          <w:sz w:val="32"/>
        </w:rPr>
        <w:t>Shanghai, China</w:t>
      </w:r>
      <w:r w:rsidR="00FF5F18">
        <w:rPr>
          <w:rFonts w:ascii="Arial" w:hAnsi="Arial" w:cs="Arial"/>
          <w:b/>
          <w:sz w:val="32"/>
        </w:rPr>
        <w:t xml:space="preserve">, </w:t>
      </w:r>
      <w:r w:rsidR="00B256C6">
        <w:rPr>
          <w:rFonts w:ascii="Arial" w:hAnsi="Arial" w:cs="Arial"/>
          <w:b/>
          <w:sz w:val="32"/>
        </w:rPr>
        <w:t>1</w:t>
      </w:r>
      <w:r>
        <w:rPr>
          <w:rFonts w:ascii="Arial" w:hAnsi="Arial" w:cs="Arial"/>
          <w:b/>
          <w:sz w:val="32"/>
        </w:rPr>
        <w:t>7</w:t>
      </w:r>
      <w:r w:rsidR="002F5240">
        <w:rPr>
          <w:rFonts w:ascii="Arial" w:hAnsi="Arial" w:cs="Arial"/>
          <w:b/>
          <w:sz w:val="32"/>
        </w:rPr>
        <w:t>/</w:t>
      </w:r>
      <w:r w:rsidR="00866DD8">
        <w:rPr>
          <w:rFonts w:ascii="Arial" w:hAnsi="Arial" w:cs="Arial"/>
          <w:b/>
          <w:sz w:val="32"/>
        </w:rPr>
        <w:t>0</w:t>
      </w:r>
      <w:r>
        <w:rPr>
          <w:rFonts w:ascii="Arial" w:hAnsi="Arial" w:cs="Arial"/>
          <w:b/>
          <w:sz w:val="32"/>
        </w:rPr>
        <w:t>6</w:t>
      </w:r>
      <w:r w:rsidR="002F5240">
        <w:rPr>
          <w:rFonts w:ascii="Arial" w:hAnsi="Arial" w:cs="Arial"/>
          <w:b/>
          <w:sz w:val="32"/>
        </w:rPr>
        <w:t>/202</w:t>
      </w:r>
      <w:r w:rsidR="00866DD8">
        <w:rPr>
          <w:rFonts w:ascii="Arial" w:hAnsi="Arial" w:cs="Arial"/>
          <w:b/>
          <w:sz w:val="32"/>
        </w:rPr>
        <w:t>4</w:t>
      </w:r>
      <w:r w:rsidR="002F5240">
        <w:rPr>
          <w:rFonts w:ascii="Arial" w:hAnsi="Arial" w:cs="Arial"/>
          <w:b/>
          <w:sz w:val="32"/>
        </w:rPr>
        <w:t xml:space="preserve"> to </w:t>
      </w:r>
      <w:r w:rsidR="00866DD8">
        <w:rPr>
          <w:rFonts w:ascii="Arial" w:hAnsi="Arial" w:cs="Arial"/>
          <w:b/>
          <w:sz w:val="32"/>
        </w:rPr>
        <w:t>2</w:t>
      </w:r>
      <w:r>
        <w:rPr>
          <w:rFonts w:ascii="Arial" w:hAnsi="Arial" w:cs="Arial"/>
          <w:b/>
          <w:sz w:val="32"/>
        </w:rPr>
        <w:t>0</w:t>
      </w:r>
      <w:r w:rsidR="002F5240">
        <w:rPr>
          <w:rFonts w:ascii="Arial" w:hAnsi="Arial" w:cs="Arial"/>
          <w:b/>
          <w:sz w:val="32"/>
        </w:rPr>
        <w:t>/</w:t>
      </w:r>
      <w:r w:rsidR="00866DD8">
        <w:rPr>
          <w:rFonts w:ascii="Arial" w:hAnsi="Arial" w:cs="Arial"/>
          <w:b/>
          <w:sz w:val="32"/>
        </w:rPr>
        <w:t>0</w:t>
      </w:r>
      <w:r>
        <w:rPr>
          <w:rFonts w:ascii="Arial" w:hAnsi="Arial" w:cs="Arial"/>
          <w:b/>
          <w:sz w:val="32"/>
        </w:rPr>
        <w:t>6</w:t>
      </w:r>
      <w:r w:rsidR="002F5240">
        <w:rPr>
          <w:rFonts w:ascii="Arial" w:hAnsi="Arial" w:cs="Arial"/>
          <w:b/>
          <w:sz w:val="32"/>
        </w:rPr>
        <w:t>/202</w:t>
      </w:r>
      <w:r w:rsidR="00866DD8">
        <w:rPr>
          <w:rFonts w:ascii="Arial" w:hAnsi="Arial" w:cs="Arial"/>
          <w:b/>
          <w:sz w:val="32"/>
        </w:rPr>
        <w:t>4</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999733D" w14:textId="33674DD9" w:rsidR="00A95ADB" w:rsidRDefault="00AB0912">
      <w:pPr>
        <w:pStyle w:val="TOC1"/>
        <w:rPr>
          <w:rFonts w:ascii="Calibri" w:hAnsi="Calibri"/>
          <w:kern w:val="2"/>
          <w:sz w:val="24"/>
          <w:szCs w:val="24"/>
        </w:rPr>
      </w:pPr>
      <w:r>
        <w:fldChar w:fldCharType="begin" w:fldLock="1"/>
      </w:r>
      <w:r>
        <w:instrText xml:space="preserve"> TOC \o "1-9" </w:instrText>
      </w:r>
      <w:r>
        <w:fldChar w:fldCharType="separate"/>
      </w:r>
      <w:r w:rsidR="00A95ADB">
        <w:t>Meeting Organisation</w:t>
      </w:r>
      <w:r w:rsidR="00A95ADB">
        <w:tab/>
      </w:r>
      <w:r w:rsidR="00A95ADB">
        <w:fldChar w:fldCharType="begin" w:fldLock="1"/>
      </w:r>
      <w:r w:rsidR="00A95ADB">
        <w:instrText xml:space="preserve"> PAGEREF _Toc174924339 \h </w:instrText>
      </w:r>
      <w:r w:rsidR="00A95ADB">
        <w:fldChar w:fldCharType="separate"/>
      </w:r>
      <w:r w:rsidR="00A95ADB">
        <w:t>9</w:t>
      </w:r>
      <w:r w:rsidR="00A95ADB">
        <w:fldChar w:fldCharType="end"/>
      </w:r>
    </w:p>
    <w:p w14:paraId="7EE6B051" w14:textId="346C33E0" w:rsidR="00A95ADB" w:rsidRDefault="00A95ADB">
      <w:pPr>
        <w:pStyle w:val="TOC1"/>
        <w:rPr>
          <w:rFonts w:ascii="Calibri" w:hAnsi="Calibri"/>
          <w:kern w:val="2"/>
          <w:sz w:val="24"/>
          <w:szCs w:val="24"/>
        </w:rPr>
      </w:pPr>
      <w:r>
        <w:t>Executive Summary</w:t>
      </w:r>
      <w:r>
        <w:tab/>
      </w:r>
      <w:r>
        <w:fldChar w:fldCharType="begin" w:fldLock="1"/>
      </w:r>
      <w:r>
        <w:instrText xml:space="preserve"> PAGEREF _Toc174924340 \h </w:instrText>
      </w:r>
      <w:r>
        <w:fldChar w:fldCharType="separate"/>
      </w:r>
      <w:r>
        <w:t>9</w:t>
      </w:r>
      <w:r>
        <w:fldChar w:fldCharType="end"/>
      </w:r>
    </w:p>
    <w:p w14:paraId="7307065D" w14:textId="2EA860C4" w:rsidR="00A95ADB" w:rsidRDefault="00A95ADB">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_Toc174924341 \h </w:instrText>
      </w:r>
      <w:r>
        <w:fldChar w:fldCharType="separate"/>
      </w:r>
      <w:r>
        <w:t>16</w:t>
      </w:r>
      <w:r>
        <w:fldChar w:fldCharType="end"/>
      </w:r>
    </w:p>
    <w:p w14:paraId="6F8C1033" w14:textId="65E334F2" w:rsidR="00A95ADB" w:rsidRDefault="00A95ADB">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_Toc174924342 \h </w:instrText>
      </w:r>
      <w:r>
        <w:fldChar w:fldCharType="separate"/>
      </w:r>
      <w:r>
        <w:t>16</w:t>
      </w:r>
      <w:r>
        <w:fldChar w:fldCharType="end"/>
      </w:r>
    </w:p>
    <w:p w14:paraId="6B565C73" w14:textId="1718728E" w:rsidR="00A95ADB" w:rsidRDefault="00A95ADB">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_Toc174924343 \h </w:instrText>
      </w:r>
      <w:r>
        <w:fldChar w:fldCharType="separate"/>
      </w:r>
      <w:r>
        <w:t>17</w:t>
      </w:r>
      <w:r>
        <w:fldChar w:fldCharType="end"/>
      </w:r>
    </w:p>
    <w:p w14:paraId="6B25A594" w14:textId="3616C217" w:rsidR="00A95ADB" w:rsidRDefault="00A95ADB">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_Toc174924344 \h </w:instrText>
      </w:r>
      <w:r>
        <w:fldChar w:fldCharType="separate"/>
      </w:r>
      <w:r>
        <w:t>18</w:t>
      </w:r>
      <w:r>
        <w:fldChar w:fldCharType="end"/>
      </w:r>
    </w:p>
    <w:p w14:paraId="1E4E1E12" w14:textId="311DF95E" w:rsidR="00A95ADB" w:rsidRDefault="00A95ADB">
      <w:pPr>
        <w:pStyle w:val="TOC2"/>
        <w:rPr>
          <w:rFonts w:ascii="Calibri" w:hAnsi="Calibri"/>
          <w:kern w:val="2"/>
          <w:sz w:val="24"/>
          <w:szCs w:val="24"/>
        </w:rPr>
      </w:pPr>
      <w:r>
        <w:t>4</w:t>
      </w:r>
      <w:r>
        <w:rPr>
          <w:rFonts w:ascii="Calibri" w:hAnsi="Calibri"/>
          <w:kern w:val="2"/>
          <w:sz w:val="24"/>
          <w:szCs w:val="24"/>
        </w:rPr>
        <w:tab/>
      </w:r>
      <w:r>
        <w:t>Approval of the meeting report of TSG RAN #103</w:t>
      </w:r>
      <w:r>
        <w:tab/>
      </w:r>
      <w:r>
        <w:fldChar w:fldCharType="begin" w:fldLock="1"/>
      </w:r>
      <w:r>
        <w:instrText xml:space="preserve"> PAGEREF _Toc174924345 \h </w:instrText>
      </w:r>
      <w:r>
        <w:fldChar w:fldCharType="separate"/>
      </w:r>
      <w:r>
        <w:t>18</w:t>
      </w:r>
      <w:r>
        <w:fldChar w:fldCharType="end"/>
      </w:r>
    </w:p>
    <w:p w14:paraId="35E46365" w14:textId="6A07FDA3" w:rsidR="00A95ADB" w:rsidRDefault="00A95ADB">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_Toc174924346 \h </w:instrText>
      </w:r>
      <w:r>
        <w:fldChar w:fldCharType="separate"/>
      </w:r>
      <w:r>
        <w:t>18</w:t>
      </w:r>
      <w:r>
        <w:fldChar w:fldCharType="end"/>
      </w:r>
    </w:p>
    <w:p w14:paraId="15C5DEC7" w14:textId="2BCDE275" w:rsidR="00A95ADB" w:rsidRDefault="00A95ADB">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_Toc174924347 \h </w:instrText>
      </w:r>
      <w:r>
        <w:fldChar w:fldCharType="separate"/>
      </w:r>
      <w:r>
        <w:t>18</w:t>
      </w:r>
      <w:r>
        <w:fldChar w:fldCharType="end"/>
      </w:r>
    </w:p>
    <w:p w14:paraId="63003DE6" w14:textId="71E9DB94" w:rsidR="00A95ADB" w:rsidRDefault="00A95ADB">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_Toc174924348 \h </w:instrText>
      </w:r>
      <w:r>
        <w:fldChar w:fldCharType="separate"/>
      </w:r>
      <w:r>
        <w:t>18</w:t>
      </w:r>
      <w:r>
        <w:fldChar w:fldCharType="end"/>
      </w:r>
    </w:p>
    <w:p w14:paraId="1B5396F2" w14:textId="1620146C" w:rsidR="00A95ADB" w:rsidRDefault="00A95ADB">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_Toc174924349 \h </w:instrText>
      </w:r>
      <w:r>
        <w:fldChar w:fldCharType="separate"/>
      </w:r>
      <w:r>
        <w:t>19</w:t>
      </w:r>
      <w:r>
        <w:fldChar w:fldCharType="end"/>
      </w:r>
    </w:p>
    <w:p w14:paraId="70D27516" w14:textId="61A28797" w:rsidR="00A95ADB" w:rsidRDefault="00A95ADB">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_Toc174924350 \h </w:instrText>
      </w:r>
      <w:r>
        <w:fldChar w:fldCharType="separate"/>
      </w:r>
      <w:r>
        <w:t>19</w:t>
      </w:r>
      <w:r>
        <w:fldChar w:fldCharType="end"/>
      </w:r>
    </w:p>
    <w:p w14:paraId="54E2CF84" w14:textId="73CC21A6" w:rsidR="00A95ADB" w:rsidRDefault="00A95ADB">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_Toc174924351 \h </w:instrText>
      </w:r>
      <w:r>
        <w:fldChar w:fldCharType="separate"/>
      </w:r>
      <w:r>
        <w:t>20</w:t>
      </w:r>
      <w:r>
        <w:fldChar w:fldCharType="end"/>
      </w:r>
    </w:p>
    <w:p w14:paraId="1C3FE4FB" w14:textId="010666EA" w:rsidR="00A95ADB" w:rsidRDefault="00A95ADB">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_Toc174924352 \h </w:instrText>
      </w:r>
      <w:r>
        <w:fldChar w:fldCharType="separate"/>
      </w:r>
      <w:r>
        <w:t>20</w:t>
      </w:r>
      <w:r>
        <w:fldChar w:fldCharType="end"/>
      </w:r>
    </w:p>
    <w:p w14:paraId="5A40257B" w14:textId="5AB1C3CC" w:rsidR="00A95ADB" w:rsidRDefault="00A95ADB">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_Toc174924353 \h </w:instrText>
      </w:r>
      <w:r>
        <w:fldChar w:fldCharType="separate"/>
      </w:r>
      <w:r>
        <w:t>20</w:t>
      </w:r>
      <w:r>
        <w:fldChar w:fldCharType="end"/>
      </w:r>
    </w:p>
    <w:p w14:paraId="69EAD7A4" w14:textId="3282A8D2" w:rsidR="00A95ADB" w:rsidRDefault="00A95ADB">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_Toc174924354 \h </w:instrText>
      </w:r>
      <w:r>
        <w:fldChar w:fldCharType="separate"/>
      </w:r>
      <w:r>
        <w:t>23</w:t>
      </w:r>
      <w:r>
        <w:fldChar w:fldCharType="end"/>
      </w:r>
    </w:p>
    <w:p w14:paraId="715FA75C" w14:textId="3680BCF3" w:rsidR="00A95ADB" w:rsidRDefault="00A95ADB">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_Toc174924355 \h </w:instrText>
      </w:r>
      <w:r>
        <w:fldChar w:fldCharType="separate"/>
      </w:r>
      <w:r>
        <w:t>24</w:t>
      </w:r>
      <w:r>
        <w:fldChar w:fldCharType="end"/>
      </w:r>
    </w:p>
    <w:p w14:paraId="7DA46D21" w14:textId="4120118B" w:rsidR="00A95ADB" w:rsidRDefault="00A95ADB">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_Toc174924356 \h </w:instrText>
      </w:r>
      <w:r>
        <w:fldChar w:fldCharType="separate"/>
      </w:r>
      <w:r>
        <w:t>24</w:t>
      </w:r>
      <w:r>
        <w:fldChar w:fldCharType="end"/>
      </w:r>
    </w:p>
    <w:p w14:paraId="27FB7CCE" w14:textId="6E24A333" w:rsidR="00A95ADB" w:rsidRDefault="00A95ADB">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_Toc174924357 \h </w:instrText>
      </w:r>
      <w:r>
        <w:fldChar w:fldCharType="separate"/>
      </w:r>
      <w:r>
        <w:t>28</w:t>
      </w:r>
      <w:r>
        <w:fldChar w:fldCharType="end"/>
      </w:r>
    </w:p>
    <w:p w14:paraId="75EFC160" w14:textId="7AFAC776" w:rsidR="00A95ADB" w:rsidRDefault="00A95ADB">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_Toc174924358 \h </w:instrText>
      </w:r>
      <w:r>
        <w:fldChar w:fldCharType="separate"/>
      </w:r>
      <w:r>
        <w:t>28</w:t>
      </w:r>
      <w:r>
        <w:fldChar w:fldCharType="end"/>
      </w:r>
    </w:p>
    <w:p w14:paraId="09DA7837" w14:textId="1A5E6760" w:rsidR="00A95ADB" w:rsidRDefault="00A95ADB">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_Toc174924359 \h </w:instrText>
      </w:r>
      <w:r>
        <w:fldChar w:fldCharType="separate"/>
      </w:r>
      <w:r>
        <w:t>28</w:t>
      </w:r>
      <w:r>
        <w:fldChar w:fldCharType="end"/>
      </w:r>
    </w:p>
    <w:p w14:paraId="1D427EAB" w14:textId="2455F86E" w:rsidR="00A95ADB" w:rsidRDefault="00A95ADB">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_Toc174924360 \h </w:instrText>
      </w:r>
      <w:r>
        <w:fldChar w:fldCharType="separate"/>
      </w:r>
      <w:r>
        <w:t>29</w:t>
      </w:r>
      <w:r>
        <w:fldChar w:fldCharType="end"/>
      </w:r>
    </w:p>
    <w:p w14:paraId="1B0231CD" w14:textId="7754103A" w:rsidR="00A95ADB" w:rsidRDefault="00A95ADB">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_Toc174924361 \h </w:instrText>
      </w:r>
      <w:r>
        <w:fldChar w:fldCharType="separate"/>
      </w:r>
      <w:r>
        <w:t>29</w:t>
      </w:r>
      <w:r>
        <w:fldChar w:fldCharType="end"/>
      </w:r>
    </w:p>
    <w:p w14:paraId="3E3D4A7B" w14:textId="32DCB3A4" w:rsidR="00A95ADB" w:rsidRDefault="00A95ADB">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_Toc174924362 \h </w:instrText>
      </w:r>
      <w:r>
        <w:fldChar w:fldCharType="separate"/>
      </w:r>
      <w:r>
        <w:t>29</w:t>
      </w:r>
      <w:r>
        <w:fldChar w:fldCharType="end"/>
      </w:r>
    </w:p>
    <w:p w14:paraId="505F35B0" w14:textId="1E81239E" w:rsidR="00A95ADB" w:rsidRDefault="00A95ADB">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_Toc174924363 \h </w:instrText>
      </w:r>
      <w:r>
        <w:fldChar w:fldCharType="separate"/>
      </w:r>
      <w:r>
        <w:t>31</w:t>
      </w:r>
      <w:r>
        <w:fldChar w:fldCharType="end"/>
      </w:r>
    </w:p>
    <w:p w14:paraId="6F9B7514" w14:textId="21870D64" w:rsidR="00A95ADB" w:rsidRDefault="00A95ADB">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_Toc174924364 \h </w:instrText>
      </w:r>
      <w:r>
        <w:fldChar w:fldCharType="separate"/>
      </w:r>
      <w:r>
        <w:t>31</w:t>
      </w:r>
      <w:r>
        <w:fldChar w:fldCharType="end"/>
      </w:r>
    </w:p>
    <w:p w14:paraId="39E77FCB" w14:textId="6CD95FB5" w:rsidR="00A95ADB" w:rsidRDefault="00A95ADB">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_Toc174924365 \h </w:instrText>
      </w:r>
      <w:r>
        <w:fldChar w:fldCharType="separate"/>
      </w:r>
      <w:r>
        <w:t>32</w:t>
      </w:r>
      <w:r>
        <w:fldChar w:fldCharType="end"/>
      </w:r>
    </w:p>
    <w:p w14:paraId="011E6E95" w14:textId="2C3E4273" w:rsidR="00A95ADB" w:rsidRDefault="00A95ADB">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_Toc174924366 \h </w:instrText>
      </w:r>
      <w:r>
        <w:fldChar w:fldCharType="separate"/>
      </w:r>
      <w:r>
        <w:t>32</w:t>
      </w:r>
      <w:r>
        <w:fldChar w:fldCharType="end"/>
      </w:r>
    </w:p>
    <w:p w14:paraId="078509D2" w14:textId="1F5F6CC5" w:rsidR="00A95ADB" w:rsidRDefault="00A95ADB">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_Toc174924367 \h </w:instrText>
      </w:r>
      <w:r>
        <w:fldChar w:fldCharType="separate"/>
      </w:r>
      <w:r>
        <w:t>33</w:t>
      </w:r>
      <w:r>
        <w:fldChar w:fldCharType="end"/>
      </w:r>
    </w:p>
    <w:p w14:paraId="15D67FE8" w14:textId="7C92358F" w:rsidR="00A95ADB" w:rsidRDefault="00A95ADB">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_Toc174924368 \h </w:instrText>
      </w:r>
      <w:r>
        <w:fldChar w:fldCharType="separate"/>
      </w:r>
      <w:r>
        <w:t>33</w:t>
      </w:r>
      <w:r>
        <w:fldChar w:fldCharType="end"/>
      </w:r>
    </w:p>
    <w:p w14:paraId="60F59240" w14:textId="063F0C8D" w:rsidR="00A95ADB" w:rsidRDefault="00A95ADB">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_Toc174924369 \h </w:instrText>
      </w:r>
      <w:r>
        <w:fldChar w:fldCharType="separate"/>
      </w:r>
      <w:r>
        <w:t>35</w:t>
      </w:r>
      <w:r>
        <w:fldChar w:fldCharType="end"/>
      </w:r>
    </w:p>
    <w:p w14:paraId="47F894D4" w14:textId="1AEB2F51" w:rsidR="00A95ADB" w:rsidRDefault="00A95ADB">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_Toc174924370 \h </w:instrText>
      </w:r>
      <w:r>
        <w:fldChar w:fldCharType="separate"/>
      </w:r>
      <w:r>
        <w:t>56</w:t>
      </w:r>
      <w:r>
        <w:fldChar w:fldCharType="end"/>
      </w:r>
    </w:p>
    <w:p w14:paraId="267256A5" w14:textId="582F33BC" w:rsidR="00A95ADB" w:rsidRDefault="00A95ADB">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_Toc174924371 \h </w:instrText>
      </w:r>
      <w:r>
        <w:fldChar w:fldCharType="separate"/>
      </w:r>
      <w:r>
        <w:t>57</w:t>
      </w:r>
      <w:r>
        <w:fldChar w:fldCharType="end"/>
      </w:r>
    </w:p>
    <w:p w14:paraId="0B72B250" w14:textId="3FA79ABC" w:rsidR="00A95ADB" w:rsidRDefault="00A95ADB">
      <w:pPr>
        <w:pStyle w:val="TOC4"/>
        <w:rPr>
          <w:rFonts w:ascii="Calibri" w:hAnsi="Calibri"/>
          <w:kern w:val="2"/>
          <w:sz w:val="24"/>
          <w:szCs w:val="24"/>
        </w:rPr>
      </w:pPr>
      <w:r>
        <w:t>9.2.2</w:t>
      </w:r>
      <w:r>
        <w:rPr>
          <w:rFonts w:ascii="Calibri" w:hAnsi="Calibri"/>
          <w:kern w:val="2"/>
          <w:sz w:val="24"/>
          <w:szCs w:val="24"/>
        </w:rPr>
        <w:tab/>
      </w:r>
      <w:r>
        <w:t>Study on solutions for Ambient IoT in NR [RAN1 SI: FS_Ambient_IoT_solutions]</w:t>
      </w:r>
      <w:r>
        <w:tab/>
      </w:r>
      <w:r>
        <w:fldChar w:fldCharType="begin" w:fldLock="1"/>
      </w:r>
      <w:r>
        <w:instrText xml:space="preserve"> PAGEREF _Toc174924372 \h </w:instrText>
      </w:r>
      <w:r>
        <w:fldChar w:fldCharType="separate"/>
      </w:r>
      <w:r>
        <w:t>57</w:t>
      </w:r>
      <w:r>
        <w:fldChar w:fldCharType="end"/>
      </w:r>
    </w:p>
    <w:p w14:paraId="4A2F6DA5" w14:textId="09D5522D" w:rsidR="00A95ADB" w:rsidRDefault="00A95ADB">
      <w:pPr>
        <w:pStyle w:val="TOC4"/>
        <w:rPr>
          <w:rFonts w:ascii="Calibri" w:hAnsi="Calibri"/>
          <w:kern w:val="2"/>
          <w:sz w:val="24"/>
          <w:szCs w:val="24"/>
        </w:rPr>
      </w:pPr>
      <w:r>
        <w:t>9.2.3</w:t>
      </w:r>
      <w:r>
        <w:rPr>
          <w:rFonts w:ascii="Calibri" w:hAnsi="Calibri"/>
          <w:kern w:val="2"/>
          <w:sz w:val="24"/>
          <w:szCs w:val="24"/>
        </w:rPr>
        <w:tab/>
      </w:r>
      <w:r>
        <w:t>Study on channel modelling for Integrated Sensing And Communication (ISAC) for NR [RAN1 SI: FS_Sensing_NR]</w:t>
      </w:r>
      <w:r>
        <w:tab/>
      </w:r>
      <w:r>
        <w:fldChar w:fldCharType="begin" w:fldLock="1"/>
      </w:r>
      <w:r>
        <w:instrText xml:space="preserve"> PAGEREF _Toc174924373 \h </w:instrText>
      </w:r>
      <w:r>
        <w:fldChar w:fldCharType="separate"/>
      </w:r>
      <w:r>
        <w:t>58</w:t>
      </w:r>
      <w:r>
        <w:fldChar w:fldCharType="end"/>
      </w:r>
    </w:p>
    <w:p w14:paraId="188E30D4" w14:textId="65730DA5" w:rsidR="00A95ADB" w:rsidRDefault="00A95ADB">
      <w:pPr>
        <w:pStyle w:val="TOC4"/>
        <w:rPr>
          <w:rFonts w:ascii="Calibri" w:hAnsi="Calibri"/>
          <w:kern w:val="2"/>
          <w:sz w:val="24"/>
          <w:szCs w:val="24"/>
        </w:rPr>
      </w:pPr>
      <w:r>
        <w:t>9.2.4</w:t>
      </w:r>
      <w:r>
        <w:rPr>
          <w:rFonts w:ascii="Calibri" w:hAnsi="Calibri"/>
          <w:kern w:val="2"/>
          <w:sz w:val="24"/>
          <w:szCs w:val="24"/>
        </w:rPr>
        <w:tab/>
      </w:r>
      <w:r>
        <w:t>Study on AI/ML for mobility in NR [RAN2 SI: FS_NR_AIML_Mob]</w:t>
      </w:r>
      <w:r>
        <w:tab/>
      </w:r>
      <w:r>
        <w:fldChar w:fldCharType="begin" w:fldLock="1"/>
      </w:r>
      <w:r>
        <w:instrText xml:space="preserve"> PAGEREF _Toc174924374 \h </w:instrText>
      </w:r>
      <w:r>
        <w:fldChar w:fldCharType="separate"/>
      </w:r>
      <w:r>
        <w:t>59</w:t>
      </w:r>
      <w:r>
        <w:fldChar w:fldCharType="end"/>
      </w:r>
    </w:p>
    <w:p w14:paraId="21F3FF59" w14:textId="1B169655" w:rsidR="00A95ADB" w:rsidRDefault="00A95ADB">
      <w:pPr>
        <w:pStyle w:val="TOC4"/>
        <w:rPr>
          <w:rFonts w:ascii="Calibri" w:hAnsi="Calibri"/>
          <w:kern w:val="2"/>
          <w:sz w:val="24"/>
          <w:szCs w:val="24"/>
        </w:rPr>
      </w:pPr>
      <w:r>
        <w:t>9.2.5</w:t>
      </w:r>
      <w:r>
        <w:rPr>
          <w:rFonts w:ascii="Calibri" w:hAnsi="Calibri"/>
          <w:kern w:val="2"/>
          <w:sz w:val="24"/>
          <w:szCs w:val="24"/>
        </w:rPr>
        <w:tab/>
      </w:r>
      <w:r>
        <w:t>Study on enhancements for AI/ML for NG-RAN [RAN3 SI: FS_NR_AIML_NGRAN_enh]</w:t>
      </w:r>
      <w:r>
        <w:tab/>
      </w:r>
      <w:r>
        <w:fldChar w:fldCharType="begin" w:fldLock="1"/>
      </w:r>
      <w:r>
        <w:instrText xml:space="preserve"> PAGEREF _Toc174924375 \h </w:instrText>
      </w:r>
      <w:r>
        <w:fldChar w:fldCharType="separate"/>
      </w:r>
      <w:r>
        <w:t>59</w:t>
      </w:r>
      <w:r>
        <w:fldChar w:fldCharType="end"/>
      </w:r>
    </w:p>
    <w:p w14:paraId="2897B401" w14:textId="61C83E63" w:rsidR="00A95ADB" w:rsidRDefault="00A95ADB">
      <w:pPr>
        <w:pStyle w:val="TOC4"/>
        <w:rPr>
          <w:rFonts w:ascii="Calibri" w:hAnsi="Calibri"/>
          <w:kern w:val="2"/>
          <w:sz w:val="24"/>
          <w:szCs w:val="24"/>
        </w:rPr>
      </w:pPr>
      <w:r>
        <w:t>9.2.6</w:t>
      </w:r>
      <w:r>
        <w:rPr>
          <w:rFonts w:ascii="Calibri" w:hAnsi="Calibri"/>
          <w:kern w:val="2"/>
          <w:sz w:val="24"/>
          <w:szCs w:val="24"/>
        </w:rPr>
        <w:tab/>
      </w:r>
      <w:r>
        <w:t>Study on additional topological enhancements for NR [RAN3 SI: FS_NR_WAB_5GFemto]</w:t>
      </w:r>
      <w:r>
        <w:tab/>
      </w:r>
      <w:r>
        <w:fldChar w:fldCharType="begin" w:fldLock="1"/>
      </w:r>
      <w:r>
        <w:instrText xml:space="preserve"> PAGEREF _Toc174924376 \h </w:instrText>
      </w:r>
      <w:r>
        <w:fldChar w:fldCharType="separate"/>
      </w:r>
      <w:r>
        <w:t>59</w:t>
      </w:r>
      <w:r>
        <w:fldChar w:fldCharType="end"/>
      </w:r>
    </w:p>
    <w:p w14:paraId="5EE14674" w14:textId="504C95E5" w:rsidR="00A95ADB" w:rsidRDefault="00A95ADB">
      <w:pPr>
        <w:pStyle w:val="TOC4"/>
        <w:rPr>
          <w:rFonts w:ascii="Calibri" w:hAnsi="Calibri"/>
          <w:kern w:val="2"/>
          <w:sz w:val="24"/>
          <w:szCs w:val="24"/>
        </w:rPr>
      </w:pPr>
      <w:r>
        <w:t>9.2.7</w:t>
      </w:r>
      <w:r>
        <w:rPr>
          <w:rFonts w:ascii="Calibri" w:hAnsi="Calibri"/>
          <w:kern w:val="2"/>
          <w:sz w:val="24"/>
          <w:szCs w:val="24"/>
        </w:rPr>
        <w:tab/>
      </w:r>
      <w:r>
        <w:t>Study on NR FR2 OTA testing Phase 3 [New RAN4 SI: FS_NR_FR2_OTA_Ph3]</w:t>
      </w:r>
      <w:r>
        <w:tab/>
      </w:r>
      <w:r>
        <w:fldChar w:fldCharType="begin" w:fldLock="1"/>
      </w:r>
      <w:r>
        <w:instrText xml:space="preserve"> PAGEREF _Toc174924377 \h </w:instrText>
      </w:r>
      <w:r>
        <w:fldChar w:fldCharType="separate"/>
      </w:r>
      <w:r>
        <w:t>60</w:t>
      </w:r>
      <w:r>
        <w:fldChar w:fldCharType="end"/>
      </w:r>
    </w:p>
    <w:p w14:paraId="0358C3E9" w14:textId="7A680B37" w:rsidR="00A95ADB" w:rsidRDefault="00A95ADB">
      <w:pPr>
        <w:pStyle w:val="TOC4"/>
        <w:rPr>
          <w:rFonts w:ascii="Calibri" w:hAnsi="Calibri"/>
          <w:kern w:val="2"/>
          <w:sz w:val="24"/>
          <w:szCs w:val="24"/>
        </w:rPr>
      </w:pPr>
      <w:r>
        <w:t>9.2.8</w:t>
      </w:r>
      <w:r>
        <w:rPr>
          <w:rFonts w:ascii="Calibri" w:hAnsi="Calibri"/>
          <w:kern w:val="2"/>
          <w:sz w:val="24"/>
          <w:szCs w:val="24"/>
        </w:rPr>
        <w:tab/>
      </w:r>
      <w:r>
        <w:t>Study on IMT parameters for NR for 4400-4800 MHz, 7125-8400 MHz and 14800-15350 MHz [New RAN4 SI: FS_NR_IMT_4400_7125_14800MHz]</w:t>
      </w:r>
      <w:r>
        <w:tab/>
      </w:r>
      <w:r>
        <w:fldChar w:fldCharType="begin" w:fldLock="1"/>
      </w:r>
      <w:r>
        <w:instrText xml:space="preserve"> PAGEREF _Toc174924378 \h </w:instrText>
      </w:r>
      <w:r>
        <w:fldChar w:fldCharType="separate"/>
      </w:r>
      <w:r>
        <w:t>60</w:t>
      </w:r>
      <w:r>
        <w:fldChar w:fldCharType="end"/>
      </w:r>
    </w:p>
    <w:p w14:paraId="7F60671B" w14:textId="1AFCA10C" w:rsidR="00A95ADB" w:rsidRDefault="00A95ADB">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_Toc174924379 \h </w:instrText>
      </w:r>
      <w:r>
        <w:fldChar w:fldCharType="separate"/>
      </w:r>
      <w:r>
        <w:t>61</w:t>
      </w:r>
      <w:r>
        <w:fldChar w:fldCharType="end"/>
      </w:r>
    </w:p>
    <w:p w14:paraId="3060701E" w14:textId="02B8A62E" w:rsidR="00A95ADB" w:rsidRDefault="00A95ADB">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_Toc174924380 \h </w:instrText>
      </w:r>
      <w:r>
        <w:fldChar w:fldCharType="separate"/>
      </w:r>
      <w:r>
        <w:t>61</w:t>
      </w:r>
      <w:r>
        <w:fldChar w:fldCharType="end"/>
      </w:r>
    </w:p>
    <w:p w14:paraId="7EBA0BBB" w14:textId="579D6EED" w:rsidR="00A95ADB" w:rsidRDefault="00A95ADB">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_Toc174924381 \h </w:instrText>
      </w:r>
      <w:r>
        <w:fldChar w:fldCharType="separate"/>
      </w:r>
      <w:r>
        <w:t>61</w:t>
      </w:r>
      <w:r>
        <w:fldChar w:fldCharType="end"/>
      </w:r>
    </w:p>
    <w:p w14:paraId="42610729" w14:textId="5EE6902D" w:rsidR="00A95ADB" w:rsidRDefault="00A95ADB">
      <w:pPr>
        <w:pStyle w:val="TOC5"/>
        <w:rPr>
          <w:rFonts w:ascii="Calibri" w:hAnsi="Calibri"/>
          <w:kern w:val="2"/>
          <w:sz w:val="24"/>
          <w:szCs w:val="24"/>
        </w:rPr>
      </w:pPr>
      <w:r>
        <w:t>9.3.1.2</w:t>
      </w:r>
      <w:r>
        <w:rPr>
          <w:rFonts w:ascii="Calibri" w:hAnsi="Calibri"/>
          <w:kern w:val="2"/>
          <w:sz w:val="24"/>
          <w:szCs w:val="24"/>
        </w:rPr>
        <w:tab/>
      </w:r>
      <w:r>
        <w:t>Evolution of NR duplex operation: Sub-band full duplex (SBFD) [RAN1 WI: NR_duplex_evo]</w:t>
      </w:r>
      <w:r>
        <w:tab/>
      </w:r>
      <w:r>
        <w:fldChar w:fldCharType="begin" w:fldLock="1"/>
      </w:r>
      <w:r>
        <w:instrText xml:space="preserve"> PAGEREF _Toc174924382 \h </w:instrText>
      </w:r>
      <w:r>
        <w:fldChar w:fldCharType="separate"/>
      </w:r>
      <w:r>
        <w:t>62</w:t>
      </w:r>
      <w:r>
        <w:fldChar w:fldCharType="end"/>
      </w:r>
    </w:p>
    <w:p w14:paraId="1F5C7E0C" w14:textId="10EA1D2D" w:rsidR="00A95ADB" w:rsidRDefault="00A95ADB">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_Toc174924383 \h </w:instrText>
      </w:r>
      <w:r>
        <w:fldChar w:fldCharType="separate"/>
      </w:r>
      <w:r>
        <w:t>64</w:t>
      </w:r>
      <w:r>
        <w:fldChar w:fldCharType="end"/>
      </w:r>
    </w:p>
    <w:p w14:paraId="3A5C5725" w14:textId="20C9438C" w:rsidR="00A95ADB" w:rsidRDefault="00A95ADB">
      <w:pPr>
        <w:pStyle w:val="TOC5"/>
        <w:rPr>
          <w:rFonts w:ascii="Calibri" w:hAnsi="Calibri"/>
          <w:kern w:val="2"/>
          <w:sz w:val="24"/>
          <w:szCs w:val="24"/>
        </w:rPr>
      </w:pPr>
      <w:r>
        <w:t>9.3.1.4</w:t>
      </w:r>
      <w:r>
        <w:rPr>
          <w:rFonts w:ascii="Calibri" w:hAnsi="Calibri"/>
          <w:kern w:val="2"/>
          <w:sz w:val="24"/>
          <w:szCs w:val="24"/>
        </w:rPr>
        <w:tab/>
      </w:r>
      <w:r>
        <w:t>LP-WUS/WUR for NR [RAN1 WI: NR_LPWUS]</w:t>
      </w:r>
      <w:r>
        <w:tab/>
      </w:r>
      <w:r>
        <w:fldChar w:fldCharType="begin" w:fldLock="1"/>
      </w:r>
      <w:r>
        <w:instrText xml:space="preserve"> PAGEREF _Toc174924384 \h </w:instrText>
      </w:r>
      <w:r>
        <w:fldChar w:fldCharType="separate"/>
      </w:r>
      <w:r>
        <w:t>65</w:t>
      </w:r>
      <w:r>
        <w:fldChar w:fldCharType="end"/>
      </w:r>
    </w:p>
    <w:p w14:paraId="0387F68B" w14:textId="35029C9A" w:rsidR="00A95ADB" w:rsidRDefault="00A95ADB">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_Toc174924385 \h </w:instrText>
      </w:r>
      <w:r>
        <w:fldChar w:fldCharType="separate"/>
      </w:r>
      <w:r>
        <w:t>65</w:t>
      </w:r>
      <w:r>
        <w:fldChar w:fldCharType="end"/>
      </w:r>
    </w:p>
    <w:p w14:paraId="1209ECA5" w14:textId="6A29D15C" w:rsidR="00A95ADB" w:rsidRDefault="00A95ADB">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_Toc174924386 \h </w:instrText>
      </w:r>
      <w:r>
        <w:fldChar w:fldCharType="separate"/>
      </w:r>
      <w:r>
        <w:t>67</w:t>
      </w:r>
      <w:r>
        <w:fldChar w:fldCharType="end"/>
      </w:r>
    </w:p>
    <w:p w14:paraId="21C8279F" w14:textId="2B44B6E4" w:rsidR="00A95ADB" w:rsidRDefault="00A95ADB">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_Toc174924387 \h </w:instrText>
      </w:r>
      <w:r>
        <w:fldChar w:fldCharType="separate"/>
      </w:r>
      <w:r>
        <w:t>67</w:t>
      </w:r>
      <w:r>
        <w:fldChar w:fldCharType="end"/>
      </w:r>
    </w:p>
    <w:p w14:paraId="16A4C2A6" w14:textId="0E0E270C" w:rsidR="00A95ADB" w:rsidRDefault="00A95ADB">
      <w:pPr>
        <w:pStyle w:val="TOC5"/>
        <w:rPr>
          <w:rFonts w:ascii="Calibri" w:hAnsi="Calibri"/>
          <w:kern w:val="2"/>
          <w:sz w:val="24"/>
          <w:szCs w:val="24"/>
        </w:rPr>
      </w:pPr>
      <w:r>
        <w:t>9.3.2.2</w:t>
      </w:r>
      <w:r>
        <w:rPr>
          <w:rFonts w:ascii="Calibri" w:hAnsi="Calibri"/>
          <w:kern w:val="2"/>
          <w:sz w:val="24"/>
          <w:szCs w:val="24"/>
        </w:rPr>
        <w:tab/>
      </w:r>
      <w:r>
        <w:t>Non-Terrestrial Networks (NTN) for NR Phase 3 [RAN2 WI: NR_NTN_Ph3]</w:t>
      </w:r>
      <w:r>
        <w:tab/>
      </w:r>
      <w:r>
        <w:fldChar w:fldCharType="begin" w:fldLock="1"/>
      </w:r>
      <w:r>
        <w:instrText xml:space="preserve"> PAGEREF _Toc174924388 \h </w:instrText>
      </w:r>
      <w:r>
        <w:fldChar w:fldCharType="separate"/>
      </w:r>
      <w:r>
        <w:t>68</w:t>
      </w:r>
      <w:r>
        <w:fldChar w:fldCharType="end"/>
      </w:r>
    </w:p>
    <w:p w14:paraId="49CC2382" w14:textId="0465A846" w:rsidR="00A95ADB" w:rsidRDefault="00A95ADB">
      <w:pPr>
        <w:pStyle w:val="TOC5"/>
        <w:rPr>
          <w:rFonts w:ascii="Calibri" w:hAnsi="Calibri"/>
          <w:kern w:val="2"/>
          <w:sz w:val="24"/>
          <w:szCs w:val="24"/>
        </w:rPr>
      </w:pPr>
      <w:r>
        <w:t>9.3.2.3</w:t>
      </w:r>
      <w:r>
        <w:rPr>
          <w:rFonts w:ascii="Calibri" w:hAnsi="Calibri"/>
          <w:kern w:val="2"/>
          <w:sz w:val="24"/>
          <w:szCs w:val="24"/>
        </w:rPr>
        <w:tab/>
      </w:r>
      <w:r>
        <w:t>XR (eXtended Reality) for NR Phase 3 [RAN2 WI: NR_XR_Ph3]</w:t>
      </w:r>
      <w:r>
        <w:tab/>
      </w:r>
      <w:r>
        <w:fldChar w:fldCharType="begin" w:fldLock="1"/>
      </w:r>
      <w:r>
        <w:instrText xml:space="preserve"> PAGEREF _Toc174924389 \h </w:instrText>
      </w:r>
      <w:r>
        <w:fldChar w:fldCharType="separate"/>
      </w:r>
      <w:r>
        <w:t>72</w:t>
      </w:r>
      <w:r>
        <w:fldChar w:fldCharType="end"/>
      </w:r>
    </w:p>
    <w:p w14:paraId="377B1DD3" w14:textId="01A416DB" w:rsidR="00A95ADB" w:rsidRDefault="00A95ADB">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_Toc174924390 \h </w:instrText>
      </w:r>
      <w:r>
        <w:fldChar w:fldCharType="separate"/>
      </w:r>
      <w:r>
        <w:t>74</w:t>
      </w:r>
      <w:r>
        <w:fldChar w:fldCharType="end"/>
      </w:r>
    </w:p>
    <w:p w14:paraId="0933FB33" w14:textId="54BF7589" w:rsidR="00A95ADB" w:rsidRDefault="00A95ADB">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_Toc174924391 \h </w:instrText>
      </w:r>
      <w:r>
        <w:fldChar w:fldCharType="separate"/>
      </w:r>
      <w:r>
        <w:t>74</w:t>
      </w:r>
      <w:r>
        <w:fldChar w:fldCharType="end"/>
      </w:r>
    </w:p>
    <w:p w14:paraId="2A389B4F" w14:textId="1209A47A" w:rsidR="00A95ADB" w:rsidRDefault="00A95ADB">
      <w:pPr>
        <w:pStyle w:val="TOC4"/>
        <w:rPr>
          <w:rFonts w:ascii="Calibri" w:hAnsi="Calibri"/>
          <w:kern w:val="2"/>
          <w:sz w:val="24"/>
          <w:szCs w:val="24"/>
        </w:rPr>
      </w:pPr>
      <w:r>
        <w:lastRenderedPageBreak/>
        <w:t>9.3.4</w:t>
      </w:r>
      <w:r>
        <w:rPr>
          <w:rFonts w:ascii="Calibri" w:hAnsi="Calibri"/>
          <w:kern w:val="2"/>
          <w:sz w:val="24"/>
          <w:szCs w:val="24"/>
        </w:rPr>
        <w:tab/>
      </w:r>
      <w:r>
        <w:t>Related to RAN4 led WIs</w:t>
      </w:r>
      <w:r>
        <w:tab/>
      </w:r>
      <w:r>
        <w:fldChar w:fldCharType="begin" w:fldLock="1"/>
      </w:r>
      <w:r>
        <w:instrText xml:space="preserve"> PAGEREF _Toc174924392 \h </w:instrText>
      </w:r>
      <w:r>
        <w:fldChar w:fldCharType="separate"/>
      </w:r>
      <w:r>
        <w:t>74</w:t>
      </w:r>
      <w:r>
        <w:fldChar w:fldCharType="end"/>
      </w:r>
    </w:p>
    <w:p w14:paraId="58AAFFFD" w14:textId="5E740A31" w:rsidR="00A95ADB" w:rsidRDefault="00A95ADB">
      <w:pPr>
        <w:pStyle w:val="TOC5"/>
        <w:rPr>
          <w:rFonts w:ascii="Calibri" w:hAnsi="Calibri"/>
          <w:kern w:val="2"/>
          <w:sz w:val="24"/>
          <w:szCs w:val="24"/>
        </w:rPr>
      </w:pPr>
      <w:r>
        <w:t>9.3.4.1</w:t>
      </w:r>
      <w:r>
        <w:rPr>
          <w:rFonts w:ascii="Calibri" w:hAnsi="Calibri"/>
          <w:kern w:val="2"/>
          <w:sz w:val="24"/>
          <w:szCs w:val="24"/>
        </w:rPr>
        <w:tab/>
      </w:r>
      <w:r>
        <w:t>UE RF enhancements for NR FR1/FR2 and EN-DC, Phase 4 [New RAN4 WI: NR_ENDC_RF_Ph4]</w:t>
      </w:r>
      <w:r>
        <w:tab/>
      </w:r>
      <w:r>
        <w:fldChar w:fldCharType="begin" w:fldLock="1"/>
      </w:r>
      <w:r>
        <w:instrText xml:space="preserve"> PAGEREF _Toc174924393 \h </w:instrText>
      </w:r>
      <w:r>
        <w:fldChar w:fldCharType="separate"/>
      </w:r>
      <w:r>
        <w:t>74</w:t>
      </w:r>
      <w:r>
        <w:fldChar w:fldCharType="end"/>
      </w:r>
    </w:p>
    <w:p w14:paraId="332B6208" w14:textId="78B9CA4B" w:rsidR="00A95ADB" w:rsidRDefault="00A95ADB">
      <w:pPr>
        <w:pStyle w:val="TOC5"/>
        <w:rPr>
          <w:rFonts w:ascii="Calibri" w:hAnsi="Calibri"/>
          <w:kern w:val="2"/>
          <w:sz w:val="24"/>
          <w:szCs w:val="24"/>
        </w:rPr>
      </w:pPr>
      <w:r>
        <w:t>9.3.4.2</w:t>
      </w:r>
      <w:r>
        <w:rPr>
          <w:rFonts w:ascii="Calibri" w:hAnsi="Calibri"/>
          <w:kern w:val="2"/>
          <w:sz w:val="24"/>
          <w:szCs w:val="24"/>
        </w:rPr>
        <w:tab/>
      </w:r>
      <w:r>
        <w:t>NR BS RF requirement evolution for FR1/FR2 and testing [New RAN4 WI: NR_BS_RF_req_evo]</w:t>
      </w:r>
      <w:r>
        <w:tab/>
      </w:r>
      <w:r>
        <w:fldChar w:fldCharType="begin" w:fldLock="1"/>
      </w:r>
      <w:r>
        <w:instrText xml:space="preserve"> PAGEREF _Toc174924394 \h </w:instrText>
      </w:r>
      <w:r>
        <w:fldChar w:fldCharType="separate"/>
      </w:r>
      <w:r>
        <w:t>76</w:t>
      </w:r>
      <w:r>
        <w:fldChar w:fldCharType="end"/>
      </w:r>
    </w:p>
    <w:p w14:paraId="225C8D92" w14:textId="3FA03C26" w:rsidR="00A95ADB" w:rsidRDefault="00A95ADB">
      <w:pPr>
        <w:pStyle w:val="TOC5"/>
        <w:rPr>
          <w:rFonts w:ascii="Calibri" w:hAnsi="Calibri"/>
          <w:kern w:val="2"/>
          <w:sz w:val="24"/>
          <w:szCs w:val="24"/>
        </w:rPr>
      </w:pPr>
      <w:r>
        <w:t>9.3.4.3</w:t>
      </w:r>
      <w:r>
        <w:rPr>
          <w:rFonts w:ascii="Calibri" w:hAnsi="Calibri"/>
          <w:kern w:val="2"/>
          <w:sz w:val="24"/>
          <w:szCs w:val="24"/>
        </w:rPr>
        <w:tab/>
      </w:r>
      <w:r>
        <w:t>NR RRM Phase 5 [New RAN4 WI: NR_RRM_Ph5]</w:t>
      </w:r>
      <w:r>
        <w:tab/>
      </w:r>
      <w:r>
        <w:fldChar w:fldCharType="begin" w:fldLock="1"/>
      </w:r>
      <w:r>
        <w:instrText xml:space="preserve"> PAGEREF _Toc174924395 \h </w:instrText>
      </w:r>
      <w:r>
        <w:fldChar w:fldCharType="separate"/>
      </w:r>
      <w:r>
        <w:t>76</w:t>
      </w:r>
      <w:r>
        <w:fldChar w:fldCharType="end"/>
      </w:r>
    </w:p>
    <w:p w14:paraId="53AFEA83" w14:textId="228AFD95" w:rsidR="00A95ADB" w:rsidRDefault="00A95ADB">
      <w:pPr>
        <w:pStyle w:val="TOC5"/>
        <w:rPr>
          <w:rFonts w:ascii="Calibri" w:hAnsi="Calibri"/>
          <w:kern w:val="2"/>
          <w:sz w:val="24"/>
          <w:szCs w:val="24"/>
        </w:rPr>
      </w:pPr>
      <w:r>
        <w:t>9.3.4.4</w:t>
      </w:r>
      <w:r>
        <w:rPr>
          <w:rFonts w:ascii="Calibri" w:hAnsi="Calibri"/>
          <w:kern w:val="2"/>
          <w:sz w:val="24"/>
          <w:szCs w:val="24"/>
        </w:rPr>
        <w:tab/>
      </w:r>
      <w:r>
        <w:t>NR channel BW less than 5MHz for FR1 Phase 2 [New RAN4 WI: NR_FR1_lessthan_5MHz_BW_Ph2]</w:t>
      </w:r>
      <w:r>
        <w:tab/>
      </w:r>
      <w:r>
        <w:fldChar w:fldCharType="begin" w:fldLock="1"/>
      </w:r>
      <w:r>
        <w:instrText xml:space="preserve"> PAGEREF _Toc174924396 \h </w:instrText>
      </w:r>
      <w:r>
        <w:fldChar w:fldCharType="separate"/>
      </w:r>
      <w:r>
        <w:t>77</w:t>
      </w:r>
      <w:r>
        <w:fldChar w:fldCharType="end"/>
      </w:r>
    </w:p>
    <w:p w14:paraId="1EC48094" w14:textId="7DF6E592" w:rsidR="00A95ADB" w:rsidRDefault="00A95ADB">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[New RAN4 WI: NonCol_intraB_ENDC_NR_CA_Ph2]</w:t>
      </w:r>
      <w:r>
        <w:tab/>
      </w:r>
      <w:r>
        <w:fldChar w:fldCharType="begin" w:fldLock="1"/>
      </w:r>
      <w:r>
        <w:instrText xml:space="preserve"> PAGEREF _Toc174924397 \h </w:instrText>
      </w:r>
      <w:r>
        <w:fldChar w:fldCharType="separate"/>
      </w:r>
      <w:r>
        <w:t>78</w:t>
      </w:r>
      <w:r>
        <w:fldChar w:fldCharType="end"/>
      </w:r>
    </w:p>
    <w:p w14:paraId="73857133" w14:textId="7ADC887F" w:rsidR="00A95ADB" w:rsidRDefault="00A95ADB">
      <w:pPr>
        <w:pStyle w:val="TOC5"/>
        <w:rPr>
          <w:rFonts w:ascii="Calibri" w:hAnsi="Calibri"/>
          <w:kern w:val="2"/>
          <w:sz w:val="24"/>
          <w:szCs w:val="24"/>
        </w:rPr>
      </w:pPr>
      <w:r>
        <w:t>9.3.4.6</w:t>
      </w:r>
      <w:r>
        <w:rPr>
          <w:rFonts w:ascii="Calibri" w:hAnsi="Calibri"/>
          <w:kern w:val="2"/>
          <w:sz w:val="24"/>
          <w:szCs w:val="24"/>
        </w:rPr>
        <w:tab/>
      </w:r>
      <w:r>
        <w:t>Enhancements for Air-to-ground network for NR [New RAN4 WI: NR_ATG_enh]</w:t>
      </w:r>
      <w:r>
        <w:tab/>
      </w:r>
      <w:r>
        <w:fldChar w:fldCharType="begin" w:fldLock="1"/>
      </w:r>
      <w:r>
        <w:instrText xml:space="preserve"> PAGEREF _Toc174924398 \h </w:instrText>
      </w:r>
      <w:r>
        <w:fldChar w:fldCharType="separate"/>
      </w:r>
      <w:r>
        <w:t>79</w:t>
      </w:r>
      <w:r>
        <w:fldChar w:fldCharType="end"/>
      </w:r>
    </w:p>
    <w:p w14:paraId="61549DA6" w14:textId="7A78BDD9" w:rsidR="00A95ADB" w:rsidRDefault="00A95ADB">
      <w:pPr>
        <w:pStyle w:val="TOC5"/>
        <w:rPr>
          <w:rFonts w:ascii="Calibri" w:hAnsi="Calibri"/>
          <w:kern w:val="2"/>
          <w:sz w:val="24"/>
          <w:szCs w:val="24"/>
        </w:rPr>
      </w:pPr>
      <w:r>
        <w:t>9.3.4.7</w:t>
      </w:r>
      <w:r>
        <w:rPr>
          <w:rFonts w:ascii="Calibri" w:hAnsi="Calibri"/>
          <w:kern w:val="2"/>
          <w:sz w:val="24"/>
          <w:szCs w:val="24"/>
        </w:rPr>
        <w:tab/>
      </w:r>
      <w:r>
        <w:t>Core part: NR Sidelink: Intra-band CA in ITS band [New RAN4 WI: NR_SL_intraB_CA_ITS-Core]</w:t>
      </w:r>
      <w:r>
        <w:tab/>
      </w:r>
      <w:r>
        <w:fldChar w:fldCharType="begin" w:fldLock="1"/>
      </w:r>
      <w:r>
        <w:instrText xml:space="preserve"> PAGEREF _Toc174924399 \h </w:instrText>
      </w:r>
      <w:r>
        <w:fldChar w:fldCharType="separate"/>
      </w:r>
      <w:r>
        <w:t>79</w:t>
      </w:r>
      <w:r>
        <w:fldChar w:fldCharType="end"/>
      </w:r>
    </w:p>
    <w:p w14:paraId="0630C758" w14:textId="2611DC17" w:rsidR="00A95ADB" w:rsidRDefault="00A95ADB">
      <w:pPr>
        <w:pStyle w:val="TOC5"/>
        <w:rPr>
          <w:rFonts w:ascii="Calibri" w:hAnsi="Calibri"/>
          <w:kern w:val="2"/>
          <w:sz w:val="24"/>
          <w:szCs w:val="24"/>
        </w:rPr>
      </w:pPr>
      <w:r>
        <w:t>9.3.4.8</w:t>
      </w:r>
      <w:r>
        <w:rPr>
          <w:rFonts w:ascii="Calibri" w:hAnsi="Calibri"/>
          <w:kern w:val="2"/>
          <w:sz w:val="24"/>
          <w:szCs w:val="24"/>
        </w:rPr>
        <w:tab/>
      </w:r>
      <w:r>
        <w:t>TRP, TRS and MIMO OTA testing enhancement Phase 3 [New RAN4 WI: TRP_TRS_MIMO_OTA_Ph3]</w:t>
      </w:r>
      <w:r>
        <w:tab/>
      </w:r>
      <w:r>
        <w:fldChar w:fldCharType="begin" w:fldLock="1"/>
      </w:r>
      <w:r>
        <w:instrText xml:space="preserve"> PAGEREF _Toc174924400 \h </w:instrText>
      </w:r>
      <w:r>
        <w:fldChar w:fldCharType="separate"/>
      </w:r>
      <w:r>
        <w:t>79</w:t>
      </w:r>
      <w:r>
        <w:fldChar w:fldCharType="end"/>
      </w:r>
    </w:p>
    <w:p w14:paraId="185C2CE0" w14:textId="412EBB7D" w:rsidR="00A95ADB" w:rsidRDefault="00A95ADB">
      <w:pPr>
        <w:pStyle w:val="TOC5"/>
        <w:rPr>
          <w:rFonts w:ascii="Calibri" w:hAnsi="Calibri"/>
          <w:kern w:val="2"/>
          <w:sz w:val="24"/>
          <w:szCs w:val="24"/>
        </w:rPr>
      </w:pPr>
      <w:r>
        <w:t>9.3.4.9</w:t>
      </w:r>
      <w:r>
        <w:rPr>
          <w:rFonts w:ascii="Calibri" w:hAnsi="Calibri"/>
          <w:kern w:val="2"/>
          <w:sz w:val="24"/>
          <w:szCs w:val="24"/>
        </w:rPr>
        <w:tab/>
      </w:r>
      <w:r>
        <w:t>Enhanced requirements and conductive test methodology for NR NTN and IoT NTN [New RAN4 WI: NR_IoT_NTN_req_test_enh]</w:t>
      </w:r>
      <w:r>
        <w:tab/>
      </w:r>
      <w:r>
        <w:fldChar w:fldCharType="begin" w:fldLock="1"/>
      </w:r>
      <w:r>
        <w:instrText xml:space="preserve"> PAGEREF _Toc174924401 \h </w:instrText>
      </w:r>
      <w:r>
        <w:fldChar w:fldCharType="separate"/>
      </w:r>
      <w:r>
        <w:t>80</w:t>
      </w:r>
      <w:r>
        <w:fldChar w:fldCharType="end"/>
      </w:r>
    </w:p>
    <w:p w14:paraId="23323FCE" w14:textId="62F228F3" w:rsidR="00A95ADB" w:rsidRDefault="00A95ADB">
      <w:pPr>
        <w:pStyle w:val="TOC5"/>
        <w:rPr>
          <w:rFonts w:ascii="Calibri" w:hAnsi="Calibri"/>
          <w:kern w:val="2"/>
          <w:sz w:val="24"/>
          <w:szCs w:val="24"/>
        </w:rPr>
      </w:pPr>
      <w:r>
        <w:t>9.3.4.10</w:t>
      </w:r>
      <w:r>
        <w:rPr>
          <w:rFonts w:ascii="Calibri" w:hAnsi="Calibri"/>
          <w:kern w:val="2"/>
          <w:sz w:val="24"/>
          <w:szCs w:val="24"/>
        </w:rPr>
        <w:tab/>
      </w:r>
      <w:r>
        <w:t>Perf. part: NR demodulation performance Phase 5 [New RAN4 WI: NR_demod_Ph5-Perf]</w:t>
      </w:r>
      <w:r>
        <w:tab/>
      </w:r>
      <w:r>
        <w:fldChar w:fldCharType="begin" w:fldLock="1"/>
      </w:r>
      <w:r>
        <w:instrText xml:space="preserve"> PAGEREF _Toc174924402 \h </w:instrText>
      </w:r>
      <w:r>
        <w:fldChar w:fldCharType="separate"/>
      </w:r>
      <w:r>
        <w:t>80</w:t>
      </w:r>
      <w:r>
        <w:fldChar w:fldCharType="end"/>
      </w:r>
    </w:p>
    <w:p w14:paraId="59C67EAD" w14:textId="73393E87" w:rsidR="00A95ADB" w:rsidRDefault="00A95ADB">
      <w:pPr>
        <w:pStyle w:val="TOC3"/>
        <w:rPr>
          <w:rFonts w:ascii="Calibri" w:hAnsi="Calibri"/>
          <w:kern w:val="2"/>
          <w:sz w:val="24"/>
          <w:szCs w:val="24"/>
        </w:rPr>
      </w:pPr>
      <w:r>
        <w:t>9.4</w:t>
      </w:r>
      <w:r>
        <w:rPr>
          <w:rFonts w:ascii="Calibri" w:hAnsi="Calibri"/>
          <w:kern w:val="2"/>
          <w:sz w:val="24"/>
          <w:szCs w:val="24"/>
        </w:rPr>
        <w:tab/>
      </w:r>
      <w:r>
        <w:t>Open REL-18 NR or NR+LTE WIs (not spectrum related)</w:t>
      </w:r>
      <w:r>
        <w:tab/>
      </w:r>
      <w:r>
        <w:fldChar w:fldCharType="begin" w:fldLock="1"/>
      </w:r>
      <w:r>
        <w:instrText xml:space="preserve"> PAGEREF _Toc174924403 \h </w:instrText>
      </w:r>
      <w:r>
        <w:fldChar w:fldCharType="separate"/>
      </w:r>
      <w:r>
        <w:t>81</w:t>
      </w:r>
      <w:r>
        <w:fldChar w:fldCharType="end"/>
      </w:r>
    </w:p>
    <w:p w14:paraId="2EF69F92" w14:textId="4D414591" w:rsidR="00A95ADB" w:rsidRDefault="00A95ADB">
      <w:pPr>
        <w:pStyle w:val="TOC4"/>
        <w:rPr>
          <w:rFonts w:ascii="Calibri" w:hAnsi="Calibri"/>
          <w:kern w:val="2"/>
          <w:sz w:val="24"/>
          <w:szCs w:val="24"/>
        </w:rPr>
      </w:pPr>
      <w:r>
        <w:t>9.4.1</w:t>
      </w:r>
      <w:r>
        <w:rPr>
          <w:rFonts w:ascii="Calibri" w:hAnsi="Calibri"/>
          <w:kern w:val="2"/>
          <w:sz w:val="24"/>
          <w:szCs w:val="24"/>
        </w:rPr>
        <w:tab/>
      </w:r>
      <w:r>
        <w:t>Related to RAN1 led WIs</w:t>
      </w:r>
      <w:r>
        <w:tab/>
      </w:r>
      <w:r>
        <w:fldChar w:fldCharType="begin" w:fldLock="1"/>
      </w:r>
      <w:r>
        <w:instrText xml:space="preserve"> PAGEREF _Toc174924404 \h </w:instrText>
      </w:r>
      <w:r>
        <w:fldChar w:fldCharType="separate"/>
      </w:r>
      <w:r>
        <w:t>81</w:t>
      </w:r>
      <w:r>
        <w:fldChar w:fldCharType="end"/>
      </w:r>
    </w:p>
    <w:p w14:paraId="46546D05" w14:textId="1C84D171" w:rsidR="00A95ADB" w:rsidRDefault="00A95ADB">
      <w:pPr>
        <w:pStyle w:val="TOC5"/>
        <w:rPr>
          <w:rFonts w:ascii="Calibri" w:hAnsi="Calibri"/>
          <w:kern w:val="2"/>
          <w:sz w:val="24"/>
          <w:szCs w:val="24"/>
        </w:rPr>
      </w:pPr>
      <w:r>
        <w:t>9.4.1.1</w:t>
      </w:r>
      <w:r>
        <w:rPr>
          <w:rFonts w:ascii="Calibri" w:hAnsi="Calibri"/>
          <w:kern w:val="2"/>
          <w:sz w:val="24"/>
          <w:szCs w:val="24"/>
        </w:rPr>
        <w:tab/>
      </w:r>
      <w:r>
        <w:t>Perf. part: Enhancement of NR DSS [RAN1 WI: NR_DSS_enh-Perf]</w:t>
      </w:r>
      <w:r>
        <w:tab/>
      </w:r>
      <w:r>
        <w:fldChar w:fldCharType="begin" w:fldLock="1"/>
      </w:r>
      <w:r>
        <w:instrText xml:space="preserve"> PAGEREF _Toc174924405 \h </w:instrText>
      </w:r>
      <w:r>
        <w:fldChar w:fldCharType="separate"/>
      </w:r>
      <w:r>
        <w:t>81</w:t>
      </w:r>
      <w:r>
        <w:fldChar w:fldCharType="end"/>
      </w:r>
    </w:p>
    <w:p w14:paraId="2FE72F82" w14:textId="232F176F" w:rsidR="00A95ADB" w:rsidRDefault="00A95ADB">
      <w:pPr>
        <w:pStyle w:val="TOC5"/>
        <w:rPr>
          <w:rFonts w:ascii="Calibri" w:hAnsi="Calibri"/>
          <w:kern w:val="2"/>
          <w:sz w:val="24"/>
          <w:szCs w:val="24"/>
        </w:rPr>
      </w:pPr>
      <w:r>
        <w:t>9.4.1.2</w:t>
      </w:r>
      <w:r>
        <w:rPr>
          <w:rFonts w:ascii="Calibri" w:hAnsi="Calibri"/>
          <w:kern w:val="2"/>
          <w:sz w:val="24"/>
          <w:szCs w:val="24"/>
        </w:rPr>
        <w:tab/>
      </w:r>
      <w:r>
        <w:t>Perf. part: Multi-carrier enhancements for NR [RAN1 WI: NR_MC_enh-Perf]</w:t>
      </w:r>
      <w:r>
        <w:tab/>
      </w:r>
      <w:r>
        <w:fldChar w:fldCharType="begin" w:fldLock="1"/>
      </w:r>
      <w:r>
        <w:instrText xml:space="preserve"> PAGEREF _Toc174924406 \h </w:instrText>
      </w:r>
      <w:r>
        <w:fldChar w:fldCharType="separate"/>
      </w:r>
      <w:r>
        <w:t>81</w:t>
      </w:r>
      <w:r>
        <w:fldChar w:fldCharType="end"/>
      </w:r>
    </w:p>
    <w:p w14:paraId="53166E22" w14:textId="49B94A99" w:rsidR="00A95ADB" w:rsidRDefault="00A95ADB">
      <w:pPr>
        <w:pStyle w:val="TOC5"/>
        <w:rPr>
          <w:rFonts w:ascii="Calibri" w:hAnsi="Calibri"/>
          <w:kern w:val="2"/>
          <w:sz w:val="24"/>
          <w:szCs w:val="24"/>
        </w:rPr>
      </w:pPr>
      <w:r>
        <w:t>9.4.1.3</w:t>
      </w:r>
      <w:r>
        <w:rPr>
          <w:rFonts w:ascii="Calibri" w:hAnsi="Calibri"/>
          <w:kern w:val="2"/>
          <w:sz w:val="24"/>
          <w:szCs w:val="24"/>
        </w:rPr>
        <w:tab/>
      </w:r>
      <w:r>
        <w:t>Perf. part: Further NR coverage enhancements [RAN1 WI: NR_cov_enh2-Perf]</w:t>
      </w:r>
      <w:r>
        <w:tab/>
      </w:r>
      <w:r>
        <w:fldChar w:fldCharType="begin" w:fldLock="1"/>
      </w:r>
      <w:r>
        <w:instrText xml:space="preserve"> PAGEREF _Toc174924407 \h </w:instrText>
      </w:r>
      <w:r>
        <w:fldChar w:fldCharType="separate"/>
      </w:r>
      <w:r>
        <w:t>81</w:t>
      </w:r>
      <w:r>
        <w:fldChar w:fldCharType="end"/>
      </w:r>
    </w:p>
    <w:p w14:paraId="1E8BFB60" w14:textId="24EB1475" w:rsidR="00A95ADB" w:rsidRDefault="00A95ADB">
      <w:pPr>
        <w:pStyle w:val="TOC5"/>
        <w:rPr>
          <w:rFonts w:ascii="Calibri" w:hAnsi="Calibri"/>
          <w:kern w:val="2"/>
          <w:sz w:val="24"/>
          <w:szCs w:val="24"/>
        </w:rPr>
      </w:pPr>
      <w:r>
        <w:t>9.4.1.4</w:t>
      </w:r>
      <w:r>
        <w:rPr>
          <w:rFonts w:ascii="Calibri" w:hAnsi="Calibri"/>
          <w:kern w:val="2"/>
          <w:sz w:val="24"/>
          <w:szCs w:val="24"/>
        </w:rPr>
        <w:tab/>
      </w:r>
      <w:r>
        <w:t>Perf. part: NR MIMO evolution for DL and UL [RAN1 WI: NR_MIMO_evo_DL_UL-Perf]</w:t>
      </w:r>
      <w:r>
        <w:tab/>
      </w:r>
      <w:r>
        <w:fldChar w:fldCharType="begin" w:fldLock="1"/>
      </w:r>
      <w:r>
        <w:instrText xml:space="preserve"> PAGEREF _Toc174924408 \h </w:instrText>
      </w:r>
      <w:r>
        <w:fldChar w:fldCharType="separate"/>
      </w:r>
      <w:r>
        <w:t>82</w:t>
      </w:r>
      <w:r>
        <w:fldChar w:fldCharType="end"/>
      </w:r>
    </w:p>
    <w:p w14:paraId="7B37505D" w14:textId="307D17D4" w:rsidR="00A95ADB" w:rsidRDefault="00A95ADB">
      <w:pPr>
        <w:pStyle w:val="TOC5"/>
        <w:rPr>
          <w:rFonts w:ascii="Calibri" w:hAnsi="Calibri"/>
          <w:kern w:val="2"/>
          <w:sz w:val="24"/>
          <w:szCs w:val="24"/>
        </w:rPr>
      </w:pPr>
      <w:r>
        <w:t>9.4.1.5</w:t>
      </w:r>
      <w:r>
        <w:rPr>
          <w:rFonts w:ascii="Calibri" w:hAnsi="Calibri"/>
          <w:kern w:val="2"/>
          <w:sz w:val="24"/>
          <w:szCs w:val="24"/>
        </w:rPr>
        <w:tab/>
      </w:r>
      <w:r>
        <w:t>Perf. part: NR sidelink evolution [RAN1 WI: NR_SL_enh2-Perf]</w:t>
      </w:r>
      <w:r>
        <w:tab/>
      </w:r>
      <w:r>
        <w:fldChar w:fldCharType="begin" w:fldLock="1"/>
      </w:r>
      <w:r>
        <w:instrText xml:space="preserve"> PAGEREF _Toc174924409 \h </w:instrText>
      </w:r>
      <w:r>
        <w:fldChar w:fldCharType="separate"/>
      </w:r>
      <w:r>
        <w:t>82</w:t>
      </w:r>
      <w:r>
        <w:fldChar w:fldCharType="end"/>
      </w:r>
    </w:p>
    <w:p w14:paraId="1412EC5C" w14:textId="28F02311" w:rsidR="00A95ADB" w:rsidRDefault="00A95ADB">
      <w:pPr>
        <w:pStyle w:val="TOC5"/>
        <w:rPr>
          <w:rFonts w:ascii="Calibri" w:hAnsi="Calibri"/>
          <w:kern w:val="2"/>
          <w:sz w:val="24"/>
          <w:szCs w:val="24"/>
        </w:rPr>
      </w:pPr>
      <w:r>
        <w:t>9.4.1.6</w:t>
      </w:r>
      <w:r>
        <w:rPr>
          <w:rFonts w:ascii="Calibri" w:hAnsi="Calibri"/>
          <w:kern w:val="2"/>
          <w:sz w:val="24"/>
          <w:szCs w:val="24"/>
        </w:rPr>
        <w:tab/>
      </w:r>
      <w:r>
        <w:t>Perf. part: NR network-controlled repeaters [RAN1 WI: NR_netcon_repeater-Perf]</w:t>
      </w:r>
      <w:r>
        <w:tab/>
      </w:r>
      <w:r>
        <w:fldChar w:fldCharType="begin" w:fldLock="1"/>
      </w:r>
      <w:r>
        <w:instrText xml:space="preserve"> PAGEREF _Toc174924410 \h </w:instrText>
      </w:r>
      <w:r>
        <w:fldChar w:fldCharType="separate"/>
      </w:r>
      <w:r>
        <w:t>83</w:t>
      </w:r>
      <w:r>
        <w:fldChar w:fldCharType="end"/>
      </w:r>
    </w:p>
    <w:p w14:paraId="3502408B" w14:textId="50365F34" w:rsidR="00A95ADB" w:rsidRDefault="00A95ADB">
      <w:pPr>
        <w:pStyle w:val="TOC5"/>
        <w:rPr>
          <w:rFonts w:ascii="Calibri" w:hAnsi="Calibri"/>
          <w:kern w:val="2"/>
          <w:sz w:val="24"/>
          <w:szCs w:val="24"/>
        </w:rPr>
      </w:pPr>
      <w:r>
        <w:t>9.4.1.7</w:t>
      </w:r>
      <w:r>
        <w:rPr>
          <w:rFonts w:ascii="Calibri" w:hAnsi="Calibri"/>
          <w:kern w:val="2"/>
          <w:sz w:val="24"/>
          <w:szCs w:val="24"/>
        </w:rPr>
        <w:tab/>
      </w:r>
      <w:r>
        <w:t>Perf. part: Enhanced support of redcap NR devices [RAN1 WI: NR_redcap_enh-Perf]</w:t>
      </w:r>
      <w:r>
        <w:tab/>
      </w:r>
      <w:r>
        <w:fldChar w:fldCharType="begin" w:fldLock="1"/>
      </w:r>
      <w:r>
        <w:instrText xml:space="preserve"> PAGEREF _Toc174924411 \h </w:instrText>
      </w:r>
      <w:r>
        <w:fldChar w:fldCharType="separate"/>
      </w:r>
      <w:r>
        <w:t>83</w:t>
      </w:r>
      <w:r>
        <w:fldChar w:fldCharType="end"/>
      </w:r>
    </w:p>
    <w:p w14:paraId="3272D409" w14:textId="42EB3FAD" w:rsidR="00A95ADB" w:rsidRDefault="00A95ADB">
      <w:pPr>
        <w:pStyle w:val="TOC5"/>
        <w:rPr>
          <w:rFonts w:ascii="Calibri" w:hAnsi="Calibri"/>
          <w:kern w:val="2"/>
          <w:sz w:val="24"/>
          <w:szCs w:val="24"/>
        </w:rPr>
      </w:pPr>
      <w:r>
        <w:t>9.4.1.8</w:t>
      </w:r>
      <w:r>
        <w:rPr>
          <w:rFonts w:ascii="Calibri" w:hAnsi="Calibri"/>
          <w:kern w:val="2"/>
          <w:sz w:val="24"/>
          <w:szCs w:val="24"/>
        </w:rPr>
        <w:tab/>
      </w:r>
      <w:r>
        <w:t>Perf. part: Network energy savings for NR [RAN1 WI: Netw_Energy_NR-Perf]</w:t>
      </w:r>
      <w:r>
        <w:tab/>
      </w:r>
      <w:r>
        <w:fldChar w:fldCharType="begin" w:fldLock="1"/>
      </w:r>
      <w:r>
        <w:instrText xml:space="preserve"> PAGEREF _Toc174924412 \h </w:instrText>
      </w:r>
      <w:r>
        <w:fldChar w:fldCharType="separate"/>
      </w:r>
      <w:r>
        <w:t>84</w:t>
      </w:r>
      <w:r>
        <w:fldChar w:fldCharType="end"/>
      </w:r>
    </w:p>
    <w:p w14:paraId="7A3D384E" w14:textId="371D44DC" w:rsidR="00A95ADB" w:rsidRDefault="00A95ADB">
      <w:pPr>
        <w:pStyle w:val="TOC5"/>
        <w:rPr>
          <w:rFonts w:ascii="Calibri" w:hAnsi="Calibri"/>
          <w:kern w:val="2"/>
          <w:sz w:val="24"/>
          <w:szCs w:val="24"/>
        </w:rPr>
      </w:pPr>
      <w:r>
        <w:t>9.4.1.9</w:t>
      </w:r>
      <w:r>
        <w:rPr>
          <w:rFonts w:ascii="Calibri" w:hAnsi="Calibri"/>
          <w:kern w:val="2"/>
          <w:sz w:val="24"/>
          <w:szCs w:val="24"/>
        </w:rPr>
        <w:tab/>
      </w:r>
      <w:r>
        <w:t>Perf. part: Expanded and improved NR positioning [RAN1 WI: NR_pos_enh2-Perf]</w:t>
      </w:r>
      <w:r>
        <w:tab/>
      </w:r>
      <w:r>
        <w:fldChar w:fldCharType="begin" w:fldLock="1"/>
      </w:r>
      <w:r>
        <w:instrText xml:space="preserve"> PAGEREF _Toc174924413 \h </w:instrText>
      </w:r>
      <w:r>
        <w:fldChar w:fldCharType="separate"/>
      </w:r>
      <w:r>
        <w:t>84</w:t>
      </w:r>
      <w:r>
        <w:fldChar w:fldCharType="end"/>
      </w:r>
    </w:p>
    <w:p w14:paraId="19A5FCC7" w14:textId="39592D10" w:rsidR="00A95ADB" w:rsidRDefault="00A95ADB">
      <w:pPr>
        <w:pStyle w:val="TOC4"/>
        <w:rPr>
          <w:rFonts w:ascii="Calibri" w:hAnsi="Calibri"/>
          <w:kern w:val="2"/>
          <w:sz w:val="24"/>
          <w:szCs w:val="24"/>
        </w:rPr>
      </w:pPr>
      <w:r>
        <w:t>9.4.2</w:t>
      </w:r>
      <w:r>
        <w:rPr>
          <w:rFonts w:ascii="Calibri" w:hAnsi="Calibri"/>
          <w:kern w:val="2"/>
          <w:sz w:val="24"/>
          <w:szCs w:val="24"/>
        </w:rPr>
        <w:tab/>
      </w:r>
      <w:r>
        <w:t>Related to RAN2 led WIs</w:t>
      </w:r>
      <w:r>
        <w:tab/>
      </w:r>
      <w:r>
        <w:fldChar w:fldCharType="begin" w:fldLock="1"/>
      </w:r>
      <w:r>
        <w:instrText xml:space="preserve"> PAGEREF _Toc174924414 \h </w:instrText>
      </w:r>
      <w:r>
        <w:fldChar w:fldCharType="separate"/>
      </w:r>
      <w:r>
        <w:t>85</w:t>
      </w:r>
      <w:r>
        <w:fldChar w:fldCharType="end"/>
      </w:r>
    </w:p>
    <w:p w14:paraId="0FDF1C43" w14:textId="7E1E7C4A" w:rsidR="00A95ADB" w:rsidRDefault="00A95ADB">
      <w:pPr>
        <w:pStyle w:val="TOC5"/>
        <w:rPr>
          <w:rFonts w:ascii="Calibri" w:hAnsi="Calibri"/>
          <w:kern w:val="2"/>
          <w:sz w:val="24"/>
          <w:szCs w:val="24"/>
        </w:rPr>
      </w:pPr>
      <w:r>
        <w:t>9.4.2.1</w:t>
      </w:r>
      <w:r>
        <w:rPr>
          <w:rFonts w:ascii="Calibri" w:hAnsi="Calibri"/>
          <w:kern w:val="2"/>
          <w:sz w:val="24"/>
          <w:szCs w:val="24"/>
        </w:rPr>
        <w:tab/>
      </w:r>
      <w:r>
        <w:t>Perf. part: Further NR mobility enhancements [RAN2 WI: NR_Mob_enh2-Perf]</w:t>
      </w:r>
      <w:r>
        <w:tab/>
      </w:r>
      <w:r>
        <w:fldChar w:fldCharType="begin" w:fldLock="1"/>
      </w:r>
      <w:r>
        <w:instrText xml:space="preserve"> PAGEREF _Toc174924415 \h </w:instrText>
      </w:r>
      <w:r>
        <w:fldChar w:fldCharType="separate"/>
      </w:r>
      <w:r>
        <w:t>85</w:t>
      </w:r>
      <w:r>
        <w:fldChar w:fldCharType="end"/>
      </w:r>
    </w:p>
    <w:p w14:paraId="7D4BF221" w14:textId="60300888" w:rsidR="00A95ADB" w:rsidRDefault="00A95ADB">
      <w:pPr>
        <w:pStyle w:val="TOC5"/>
        <w:rPr>
          <w:rFonts w:ascii="Calibri" w:hAnsi="Calibri"/>
          <w:kern w:val="2"/>
          <w:sz w:val="24"/>
          <w:szCs w:val="24"/>
        </w:rPr>
      </w:pPr>
      <w:r>
        <w:t>9.4.2.2</w:t>
      </w:r>
      <w:r>
        <w:rPr>
          <w:rFonts w:ascii="Calibri" w:hAnsi="Calibri"/>
          <w:kern w:val="2"/>
          <w:sz w:val="24"/>
          <w:szCs w:val="24"/>
        </w:rPr>
        <w:tab/>
      </w:r>
      <w:r>
        <w:t>Perf. part: Dual Tx/Rx Multi-SIM for NR [RAN2 WI: NR_DualTxRx_MUSIM-Perf]</w:t>
      </w:r>
      <w:r>
        <w:tab/>
      </w:r>
      <w:r>
        <w:fldChar w:fldCharType="begin" w:fldLock="1"/>
      </w:r>
      <w:r>
        <w:instrText xml:space="preserve"> PAGEREF _Toc174924416 \h </w:instrText>
      </w:r>
      <w:r>
        <w:fldChar w:fldCharType="separate"/>
      </w:r>
      <w:r>
        <w:t>85</w:t>
      </w:r>
      <w:r>
        <w:fldChar w:fldCharType="end"/>
      </w:r>
    </w:p>
    <w:p w14:paraId="6594DA3E" w14:textId="6E306E54" w:rsidR="00A95ADB" w:rsidRDefault="00A95ADB">
      <w:pPr>
        <w:pStyle w:val="TOC5"/>
        <w:rPr>
          <w:rFonts w:ascii="Calibri" w:hAnsi="Calibri"/>
          <w:kern w:val="2"/>
          <w:sz w:val="24"/>
          <w:szCs w:val="24"/>
        </w:rPr>
      </w:pPr>
      <w:r>
        <w:t>9.4.2.3</w:t>
      </w:r>
      <w:r>
        <w:rPr>
          <w:rFonts w:ascii="Calibri" w:hAnsi="Calibri"/>
          <w:kern w:val="2"/>
          <w:sz w:val="24"/>
          <w:szCs w:val="24"/>
        </w:rPr>
        <w:tab/>
      </w:r>
      <w:r>
        <w:t>Perf. part: NR sidelink relay enhancements [RAN2 WI: NR_SL_relay_enh-Perf]</w:t>
      </w:r>
      <w:r>
        <w:tab/>
      </w:r>
      <w:r>
        <w:fldChar w:fldCharType="begin" w:fldLock="1"/>
      </w:r>
      <w:r>
        <w:instrText xml:space="preserve"> PAGEREF _Toc174924417 \h </w:instrText>
      </w:r>
      <w:r>
        <w:fldChar w:fldCharType="separate"/>
      </w:r>
      <w:r>
        <w:t>86</w:t>
      </w:r>
      <w:r>
        <w:fldChar w:fldCharType="end"/>
      </w:r>
    </w:p>
    <w:p w14:paraId="1A8558EA" w14:textId="7AC18E13" w:rsidR="00A95ADB" w:rsidRDefault="00A95ADB">
      <w:pPr>
        <w:pStyle w:val="TOC5"/>
        <w:rPr>
          <w:rFonts w:ascii="Calibri" w:hAnsi="Calibri"/>
          <w:kern w:val="2"/>
          <w:sz w:val="24"/>
          <w:szCs w:val="24"/>
        </w:rPr>
      </w:pPr>
      <w:r>
        <w:t>9.4.2.4</w:t>
      </w:r>
      <w:r>
        <w:rPr>
          <w:rFonts w:ascii="Calibri" w:hAnsi="Calibri"/>
          <w:kern w:val="2"/>
          <w:sz w:val="24"/>
          <w:szCs w:val="24"/>
        </w:rPr>
        <w:tab/>
      </w:r>
      <w:r>
        <w:t>NR NTN enhancements [RAN2 WI: NR_NTN_enh]</w:t>
      </w:r>
      <w:r>
        <w:tab/>
      </w:r>
      <w:r>
        <w:fldChar w:fldCharType="begin" w:fldLock="1"/>
      </w:r>
      <w:r>
        <w:instrText xml:space="preserve"> PAGEREF _Toc174924418 \h </w:instrText>
      </w:r>
      <w:r>
        <w:fldChar w:fldCharType="separate"/>
      </w:r>
      <w:r>
        <w:t>86</w:t>
      </w:r>
      <w:r>
        <w:fldChar w:fldCharType="end"/>
      </w:r>
    </w:p>
    <w:p w14:paraId="08B0BB10" w14:textId="0715135E" w:rsidR="00A95ADB" w:rsidRDefault="00A95ADB">
      <w:pPr>
        <w:pStyle w:val="TOC4"/>
        <w:rPr>
          <w:rFonts w:ascii="Calibri" w:hAnsi="Calibri"/>
          <w:kern w:val="2"/>
          <w:sz w:val="24"/>
          <w:szCs w:val="24"/>
        </w:rPr>
      </w:pPr>
      <w:r>
        <w:t>9.4.3</w:t>
      </w:r>
      <w:r>
        <w:rPr>
          <w:rFonts w:ascii="Calibri" w:hAnsi="Calibri"/>
          <w:kern w:val="2"/>
          <w:sz w:val="24"/>
          <w:szCs w:val="24"/>
        </w:rPr>
        <w:tab/>
      </w:r>
      <w:r>
        <w:t>Related to RAN3 led WIs</w:t>
      </w:r>
      <w:r>
        <w:tab/>
      </w:r>
      <w:r>
        <w:fldChar w:fldCharType="begin" w:fldLock="1"/>
      </w:r>
      <w:r>
        <w:instrText xml:space="preserve"> PAGEREF _Toc174924419 \h </w:instrText>
      </w:r>
      <w:r>
        <w:fldChar w:fldCharType="separate"/>
      </w:r>
      <w:r>
        <w:t>87</w:t>
      </w:r>
      <w:r>
        <w:fldChar w:fldCharType="end"/>
      </w:r>
    </w:p>
    <w:p w14:paraId="7F05152C" w14:textId="3C6B5E03" w:rsidR="00A95ADB" w:rsidRDefault="00A95ADB">
      <w:pPr>
        <w:pStyle w:val="TOC5"/>
        <w:rPr>
          <w:rFonts w:ascii="Calibri" w:hAnsi="Calibri"/>
          <w:kern w:val="2"/>
          <w:sz w:val="24"/>
          <w:szCs w:val="24"/>
        </w:rPr>
      </w:pPr>
      <w:r>
        <w:t>9.4.3.1</w:t>
      </w:r>
      <w:r>
        <w:rPr>
          <w:rFonts w:ascii="Calibri" w:hAnsi="Calibri"/>
          <w:kern w:val="2"/>
          <w:sz w:val="24"/>
          <w:szCs w:val="24"/>
        </w:rPr>
        <w:tab/>
      </w:r>
      <w:r>
        <w:t>Perf. part: Mobile IAB for NR [RAN3 WI: NR_mobile_IAB-Perf]</w:t>
      </w:r>
      <w:r>
        <w:tab/>
      </w:r>
      <w:r>
        <w:fldChar w:fldCharType="begin" w:fldLock="1"/>
      </w:r>
      <w:r>
        <w:instrText xml:space="preserve"> PAGEREF _Toc174924420 \h </w:instrText>
      </w:r>
      <w:r>
        <w:fldChar w:fldCharType="separate"/>
      </w:r>
      <w:r>
        <w:t>87</w:t>
      </w:r>
      <w:r>
        <w:fldChar w:fldCharType="end"/>
      </w:r>
    </w:p>
    <w:p w14:paraId="010A3A51" w14:textId="60B83C45" w:rsidR="00A95ADB" w:rsidRDefault="00A95ADB">
      <w:pPr>
        <w:pStyle w:val="TOC4"/>
        <w:rPr>
          <w:rFonts w:ascii="Calibri" w:hAnsi="Calibri"/>
          <w:kern w:val="2"/>
          <w:sz w:val="24"/>
          <w:szCs w:val="24"/>
        </w:rPr>
      </w:pPr>
      <w:r>
        <w:t>9.4.4</w:t>
      </w:r>
      <w:r>
        <w:rPr>
          <w:rFonts w:ascii="Calibri" w:hAnsi="Calibri"/>
          <w:kern w:val="2"/>
          <w:sz w:val="24"/>
          <w:szCs w:val="24"/>
        </w:rPr>
        <w:tab/>
      </w:r>
      <w:r>
        <w:t>Related to RAN4 led WIs</w:t>
      </w:r>
      <w:r>
        <w:tab/>
      </w:r>
      <w:r>
        <w:fldChar w:fldCharType="begin" w:fldLock="1"/>
      </w:r>
      <w:r>
        <w:instrText xml:space="preserve"> PAGEREF _Toc174924421 \h </w:instrText>
      </w:r>
      <w:r>
        <w:fldChar w:fldCharType="separate"/>
      </w:r>
      <w:r>
        <w:t>88</w:t>
      </w:r>
      <w:r>
        <w:fldChar w:fldCharType="end"/>
      </w:r>
    </w:p>
    <w:p w14:paraId="006BD653" w14:textId="4EA2C0A3" w:rsidR="00A95ADB" w:rsidRDefault="00A95ADB">
      <w:pPr>
        <w:pStyle w:val="TOC5"/>
        <w:rPr>
          <w:rFonts w:ascii="Calibri" w:hAnsi="Calibri"/>
          <w:kern w:val="2"/>
          <w:sz w:val="24"/>
          <w:szCs w:val="24"/>
        </w:rPr>
      </w:pPr>
      <w:r>
        <w:t>9.4.4.1</w:t>
      </w:r>
      <w:r>
        <w:rPr>
          <w:rFonts w:ascii="Calibri" w:hAnsi="Calibri"/>
          <w:kern w:val="2"/>
          <w:sz w:val="24"/>
          <w:szCs w:val="24"/>
        </w:rPr>
        <w:tab/>
      </w:r>
      <w:r>
        <w:t>Perf. part: NR support for dedicated spectrum less than 5MHz for FR1 [RAN4 WI: NR_FR1_lessthan_5MHz_BW-Perf]</w:t>
      </w:r>
      <w:r>
        <w:tab/>
      </w:r>
      <w:r>
        <w:fldChar w:fldCharType="begin" w:fldLock="1"/>
      </w:r>
      <w:r>
        <w:instrText xml:space="preserve"> PAGEREF _Toc174924422 \h </w:instrText>
      </w:r>
      <w:r>
        <w:fldChar w:fldCharType="separate"/>
      </w:r>
      <w:r>
        <w:t>88</w:t>
      </w:r>
      <w:r>
        <w:fldChar w:fldCharType="end"/>
      </w:r>
    </w:p>
    <w:p w14:paraId="4409D7AA" w14:textId="18FDD7E0" w:rsidR="00A95ADB" w:rsidRDefault="00A95ADB">
      <w:pPr>
        <w:pStyle w:val="TOC5"/>
        <w:rPr>
          <w:rFonts w:ascii="Calibri" w:hAnsi="Calibri"/>
          <w:kern w:val="2"/>
          <w:sz w:val="24"/>
          <w:szCs w:val="24"/>
        </w:rPr>
      </w:pPr>
      <w:r>
        <w:t>9.4.4.2</w:t>
      </w:r>
      <w:r>
        <w:rPr>
          <w:rFonts w:ascii="Calibri" w:hAnsi="Calibri"/>
          <w:kern w:val="2"/>
          <w:sz w:val="24"/>
          <w:szCs w:val="24"/>
        </w:rPr>
        <w:tab/>
      </w:r>
      <w:r>
        <w:t>Perf. part: Further RF requirements enhancement for NR and EN-DC in FR1 [RAN4 WI: NR_ENDC_ RF_FR1_enh2-Perf]</w:t>
      </w:r>
      <w:r>
        <w:tab/>
      </w:r>
      <w:r>
        <w:fldChar w:fldCharType="begin" w:fldLock="1"/>
      </w:r>
      <w:r>
        <w:instrText xml:space="preserve"> PAGEREF _Toc174924423 \h </w:instrText>
      </w:r>
      <w:r>
        <w:fldChar w:fldCharType="separate"/>
      </w:r>
      <w:r>
        <w:t>88</w:t>
      </w:r>
      <w:r>
        <w:fldChar w:fldCharType="end"/>
      </w:r>
    </w:p>
    <w:p w14:paraId="48A36BDC" w14:textId="2F27F301" w:rsidR="00A95ADB" w:rsidRDefault="00A95ADB">
      <w:pPr>
        <w:pStyle w:val="TOC5"/>
        <w:rPr>
          <w:rFonts w:ascii="Calibri" w:hAnsi="Calibri"/>
          <w:kern w:val="2"/>
          <w:sz w:val="24"/>
          <w:szCs w:val="24"/>
        </w:rPr>
      </w:pPr>
      <w:r>
        <w:t>9.4.4.3</w:t>
      </w:r>
      <w:r>
        <w:rPr>
          <w:rFonts w:ascii="Calibri" w:hAnsi="Calibri"/>
          <w:kern w:val="2"/>
          <w:sz w:val="24"/>
          <w:szCs w:val="24"/>
        </w:rPr>
        <w:tab/>
      </w:r>
      <w:r>
        <w:t>Perf. part: NR RF requirements enhancement for FR2, Phase 3 [RAN4 WI: NR_RF_FR2_req_Ph3-Perf]</w:t>
      </w:r>
      <w:r>
        <w:tab/>
      </w:r>
      <w:r>
        <w:fldChar w:fldCharType="begin" w:fldLock="1"/>
      </w:r>
      <w:r>
        <w:instrText xml:space="preserve"> PAGEREF _Toc174924424 \h </w:instrText>
      </w:r>
      <w:r>
        <w:fldChar w:fldCharType="separate"/>
      </w:r>
      <w:r>
        <w:t>89</w:t>
      </w:r>
      <w:r>
        <w:fldChar w:fldCharType="end"/>
      </w:r>
    </w:p>
    <w:p w14:paraId="406DB302" w14:textId="67725D69" w:rsidR="00A95ADB" w:rsidRDefault="00A95ADB">
      <w:pPr>
        <w:pStyle w:val="TOC5"/>
        <w:rPr>
          <w:rFonts w:ascii="Calibri" w:hAnsi="Calibri"/>
          <w:kern w:val="2"/>
          <w:sz w:val="24"/>
          <w:szCs w:val="24"/>
        </w:rPr>
      </w:pPr>
      <w:r>
        <w:t>9.4.4.4</w:t>
      </w:r>
      <w:r>
        <w:rPr>
          <w:rFonts w:ascii="Calibri" w:hAnsi="Calibri"/>
          <w:kern w:val="2"/>
          <w:sz w:val="24"/>
          <w:szCs w:val="24"/>
        </w:rPr>
        <w:tab/>
      </w:r>
      <w:r>
        <w:t>Perf. part: Requirement for NR FR2 multi-Rx chain DL reception [RAN4 WI: NR_FR2_multiRX_DL-Perf]</w:t>
      </w:r>
      <w:r>
        <w:tab/>
      </w:r>
      <w:r>
        <w:fldChar w:fldCharType="begin" w:fldLock="1"/>
      </w:r>
      <w:r>
        <w:instrText xml:space="preserve"> PAGEREF _Toc174924425 \h </w:instrText>
      </w:r>
      <w:r>
        <w:fldChar w:fldCharType="separate"/>
      </w:r>
      <w:r>
        <w:t>89</w:t>
      </w:r>
      <w:r>
        <w:fldChar w:fldCharType="end"/>
      </w:r>
    </w:p>
    <w:p w14:paraId="4B7936A2" w14:textId="30F2FF4A" w:rsidR="00A95ADB" w:rsidRDefault="00A95ADB">
      <w:pPr>
        <w:pStyle w:val="TOC5"/>
        <w:rPr>
          <w:rFonts w:ascii="Calibri" w:hAnsi="Calibri"/>
          <w:kern w:val="2"/>
          <w:sz w:val="24"/>
          <w:szCs w:val="24"/>
        </w:rPr>
      </w:pPr>
      <w:r>
        <w:t>9.4.4.5</w:t>
      </w:r>
      <w:r>
        <w:rPr>
          <w:rFonts w:ascii="Calibri" w:hAnsi="Calibri"/>
          <w:kern w:val="2"/>
          <w:sz w:val="24"/>
          <w:szCs w:val="24"/>
        </w:rPr>
        <w:tab/>
      </w:r>
      <w:r>
        <w:t>Perf. part: Enhanced NR support for high speed train scenario in FR2 [RAN4 WI: NR_HST_FR2_enh-Perf]</w:t>
      </w:r>
      <w:r>
        <w:tab/>
      </w:r>
      <w:r>
        <w:fldChar w:fldCharType="begin" w:fldLock="1"/>
      </w:r>
      <w:r>
        <w:instrText xml:space="preserve"> PAGEREF _Toc174924426 \h </w:instrText>
      </w:r>
      <w:r>
        <w:fldChar w:fldCharType="separate"/>
      </w:r>
      <w:r>
        <w:t>90</w:t>
      </w:r>
      <w:r>
        <w:fldChar w:fldCharType="end"/>
      </w:r>
    </w:p>
    <w:p w14:paraId="0431B5B4" w14:textId="353E8DF8" w:rsidR="00A95ADB" w:rsidRDefault="00A95ADB">
      <w:pPr>
        <w:pStyle w:val="TOC5"/>
        <w:rPr>
          <w:rFonts w:ascii="Calibri" w:hAnsi="Calibri"/>
          <w:kern w:val="2"/>
          <w:sz w:val="24"/>
          <w:szCs w:val="24"/>
        </w:rPr>
      </w:pPr>
      <w:r>
        <w:t>9.4.4.6</w:t>
      </w:r>
      <w:r>
        <w:rPr>
          <w:rFonts w:ascii="Calibri" w:hAnsi="Calibri"/>
          <w:kern w:val="2"/>
          <w:sz w:val="24"/>
          <w:szCs w:val="24"/>
        </w:rPr>
        <w:tab/>
      </w:r>
      <w:r>
        <w:t>Perf. part: Even Further RRM enhancement for NR and MR-DC [RAN4 WI: NR_RRM_enh3-Perf]</w:t>
      </w:r>
      <w:r>
        <w:tab/>
      </w:r>
      <w:r>
        <w:fldChar w:fldCharType="begin" w:fldLock="1"/>
      </w:r>
      <w:r>
        <w:instrText xml:space="preserve"> PAGEREF _Toc174924427 \h </w:instrText>
      </w:r>
      <w:r>
        <w:fldChar w:fldCharType="separate"/>
      </w:r>
      <w:r>
        <w:t>90</w:t>
      </w:r>
      <w:r>
        <w:fldChar w:fldCharType="end"/>
      </w:r>
    </w:p>
    <w:p w14:paraId="02146D7F" w14:textId="54EB1091" w:rsidR="00A95ADB" w:rsidRDefault="00A95ADB">
      <w:pPr>
        <w:pStyle w:val="TOC5"/>
        <w:rPr>
          <w:rFonts w:ascii="Calibri" w:hAnsi="Calibri"/>
          <w:kern w:val="2"/>
          <w:sz w:val="24"/>
          <w:szCs w:val="24"/>
        </w:rPr>
      </w:pPr>
      <w:r>
        <w:t>9.4.4.7</w:t>
      </w:r>
      <w:r>
        <w:rPr>
          <w:rFonts w:ascii="Calibri" w:hAnsi="Calibri"/>
          <w:kern w:val="2"/>
          <w:sz w:val="24"/>
          <w:szCs w:val="24"/>
        </w:rPr>
        <w:tab/>
      </w:r>
      <w:r>
        <w:t>Perf. part: Further enh. on NR and MR-DC measurement gaps and measurements without gaps [RAN4 WI: NR_MG_enh2-Perf]</w:t>
      </w:r>
      <w:r>
        <w:tab/>
      </w:r>
      <w:r>
        <w:fldChar w:fldCharType="begin" w:fldLock="1"/>
      </w:r>
      <w:r>
        <w:instrText xml:space="preserve"> PAGEREF _Toc174924428 \h </w:instrText>
      </w:r>
      <w:r>
        <w:fldChar w:fldCharType="separate"/>
      </w:r>
      <w:r>
        <w:t>91</w:t>
      </w:r>
      <w:r>
        <w:fldChar w:fldCharType="end"/>
      </w:r>
    </w:p>
    <w:p w14:paraId="64B94FF7" w14:textId="57527CB7" w:rsidR="00A95ADB" w:rsidRDefault="00A95ADB">
      <w:pPr>
        <w:pStyle w:val="TOC5"/>
        <w:rPr>
          <w:rFonts w:ascii="Calibri" w:hAnsi="Calibri"/>
          <w:kern w:val="2"/>
          <w:sz w:val="24"/>
          <w:szCs w:val="24"/>
        </w:rPr>
      </w:pPr>
      <w:r>
        <w:t>9.4.4.8</w:t>
      </w:r>
      <w:r>
        <w:rPr>
          <w:rFonts w:ascii="Calibri" w:hAnsi="Calibri"/>
          <w:kern w:val="2"/>
          <w:sz w:val="24"/>
          <w:szCs w:val="24"/>
        </w:rPr>
        <w:tab/>
      </w:r>
      <w:r>
        <w:t>Perf. part: NR demodulation performance evolution [RAN4 WI: NR_demod_enh3-Perf]</w:t>
      </w:r>
      <w:r>
        <w:tab/>
      </w:r>
      <w:r>
        <w:fldChar w:fldCharType="begin" w:fldLock="1"/>
      </w:r>
      <w:r>
        <w:instrText xml:space="preserve"> PAGEREF _Toc174924429 \h </w:instrText>
      </w:r>
      <w:r>
        <w:fldChar w:fldCharType="separate"/>
      </w:r>
      <w:r>
        <w:t>91</w:t>
      </w:r>
      <w:r>
        <w:fldChar w:fldCharType="end"/>
      </w:r>
    </w:p>
    <w:p w14:paraId="343DA4BB" w14:textId="60841527" w:rsidR="00A95ADB" w:rsidRDefault="00A95ADB">
      <w:pPr>
        <w:pStyle w:val="TOC5"/>
        <w:rPr>
          <w:rFonts w:ascii="Calibri" w:hAnsi="Calibri"/>
          <w:kern w:val="2"/>
          <w:sz w:val="24"/>
          <w:szCs w:val="24"/>
        </w:rPr>
      </w:pPr>
      <w:r>
        <w:t>9.4.4.9</w:t>
      </w:r>
      <w:r>
        <w:rPr>
          <w:rFonts w:ascii="Calibri" w:hAnsi="Calibri"/>
          <w:kern w:val="2"/>
          <w:sz w:val="24"/>
          <w:szCs w:val="24"/>
        </w:rPr>
        <w:tab/>
      </w:r>
      <w:r>
        <w:t>Perf. part: Enhancement of MIMO OTA requirement for NR UEs [RAN4 WI: NR_MIMO_OTA_enh-Perf]</w:t>
      </w:r>
      <w:r>
        <w:tab/>
      </w:r>
      <w:r>
        <w:fldChar w:fldCharType="begin" w:fldLock="1"/>
      </w:r>
      <w:r>
        <w:instrText xml:space="preserve"> PAGEREF _Toc174924430 \h </w:instrText>
      </w:r>
      <w:r>
        <w:fldChar w:fldCharType="separate"/>
      </w:r>
      <w:r>
        <w:t>92</w:t>
      </w:r>
      <w:r>
        <w:fldChar w:fldCharType="end"/>
      </w:r>
    </w:p>
    <w:p w14:paraId="3BE556ED" w14:textId="02E7EDA3" w:rsidR="00A95ADB" w:rsidRDefault="00A95ADB">
      <w:pPr>
        <w:pStyle w:val="TOC5"/>
        <w:rPr>
          <w:rFonts w:ascii="Calibri" w:hAnsi="Calibri"/>
          <w:kern w:val="2"/>
          <w:sz w:val="24"/>
          <w:szCs w:val="24"/>
        </w:rPr>
      </w:pPr>
      <w:r>
        <w:t>9.4.4.10</w:t>
      </w:r>
      <w:r>
        <w:rPr>
          <w:rFonts w:ascii="Calibri" w:hAnsi="Calibri"/>
          <w:kern w:val="2"/>
          <w:sz w:val="24"/>
          <w:szCs w:val="24"/>
        </w:rPr>
        <w:tab/>
      </w:r>
      <w:r>
        <w:t>Perf. part: Enh. of UE TRP and TRS requirements and test methodologies for FR1 (NR SA and EN-DC) [RAN4 WI: NR_FR1_TRP_TRS_enh-Perf]</w:t>
      </w:r>
      <w:r>
        <w:tab/>
      </w:r>
      <w:r>
        <w:fldChar w:fldCharType="begin" w:fldLock="1"/>
      </w:r>
      <w:r>
        <w:instrText xml:space="preserve"> PAGEREF _Toc174924431 \h </w:instrText>
      </w:r>
      <w:r>
        <w:fldChar w:fldCharType="separate"/>
      </w:r>
      <w:r>
        <w:t>92</w:t>
      </w:r>
      <w:r>
        <w:fldChar w:fldCharType="end"/>
      </w:r>
    </w:p>
    <w:p w14:paraId="68449664" w14:textId="26B922BB" w:rsidR="00A95ADB" w:rsidRDefault="00A95ADB">
      <w:pPr>
        <w:pStyle w:val="TOC5"/>
        <w:rPr>
          <w:rFonts w:ascii="Calibri" w:hAnsi="Calibri"/>
          <w:kern w:val="2"/>
          <w:sz w:val="24"/>
          <w:szCs w:val="24"/>
        </w:rPr>
      </w:pPr>
      <w:r>
        <w:t>9.4.4.11</w:t>
      </w:r>
      <w:r>
        <w:rPr>
          <w:rFonts w:ascii="Calibri" w:hAnsi="Calibri"/>
          <w:kern w:val="2"/>
          <w:sz w:val="24"/>
          <w:szCs w:val="24"/>
        </w:rPr>
        <w:tab/>
      </w:r>
      <w:r>
        <w:t>Perf. part: Complete the specification support for BW Part operation without restriction in NR [RAN4 WI: NR_BWP_wor-Perf]</w:t>
      </w:r>
      <w:r>
        <w:tab/>
      </w:r>
      <w:r>
        <w:fldChar w:fldCharType="begin" w:fldLock="1"/>
      </w:r>
      <w:r>
        <w:instrText xml:space="preserve"> PAGEREF _Toc174924432 \h </w:instrText>
      </w:r>
      <w:r>
        <w:fldChar w:fldCharType="separate"/>
      </w:r>
      <w:r>
        <w:t>93</w:t>
      </w:r>
      <w:r>
        <w:fldChar w:fldCharType="end"/>
      </w:r>
    </w:p>
    <w:p w14:paraId="2A4A616E" w14:textId="1CE8E2FA" w:rsidR="00A95ADB" w:rsidRDefault="00A95ADB">
      <w:pPr>
        <w:pStyle w:val="TOC3"/>
        <w:rPr>
          <w:rFonts w:ascii="Calibri" w:hAnsi="Calibri"/>
          <w:kern w:val="2"/>
          <w:sz w:val="24"/>
          <w:szCs w:val="24"/>
        </w:rPr>
      </w:pPr>
      <w:r>
        <w:t>9.5</w:t>
      </w:r>
      <w:r>
        <w:rPr>
          <w:rFonts w:ascii="Calibri" w:hAnsi="Calibri"/>
          <w:kern w:val="2"/>
          <w:sz w:val="24"/>
          <w:szCs w:val="24"/>
        </w:rPr>
        <w:tab/>
      </w:r>
      <w:r>
        <w:t>Open REL-18 NR or NR+LTE WIs (spectrum related)</w:t>
      </w:r>
      <w:r>
        <w:tab/>
      </w:r>
      <w:r>
        <w:fldChar w:fldCharType="begin" w:fldLock="1"/>
      </w:r>
      <w:r>
        <w:instrText xml:space="preserve"> PAGEREF _Toc174924433 \h </w:instrText>
      </w:r>
      <w:r>
        <w:fldChar w:fldCharType="separate"/>
      </w:r>
      <w:r>
        <w:t>93</w:t>
      </w:r>
      <w:r>
        <w:fldChar w:fldCharType="end"/>
      </w:r>
    </w:p>
    <w:p w14:paraId="02889068" w14:textId="615FC17E" w:rsidR="00A95ADB" w:rsidRDefault="00A95ADB">
      <w:pPr>
        <w:pStyle w:val="TOC4"/>
        <w:rPr>
          <w:rFonts w:ascii="Calibri" w:hAnsi="Calibri"/>
          <w:kern w:val="2"/>
          <w:sz w:val="24"/>
          <w:szCs w:val="24"/>
        </w:rPr>
      </w:pPr>
      <w:r>
        <w:t>9.5.1</w:t>
      </w:r>
      <w:r>
        <w:rPr>
          <w:rFonts w:ascii="Calibri" w:hAnsi="Calibri"/>
          <w:kern w:val="2"/>
          <w:sz w:val="24"/>
          <w:szCs w:val="24"/>
        </w:rPr>
        <w:tab/>
      </w:r>
      <w:r>
        <w:t>LTE/NR Dual Connectivity related basket WIs for Rel-18</w:t>
      </w:r>
      <w:r>
        <w:tab/>
      </w:r>
      <w:r>
        <w:fldChar w:fldCharType="begin" w:fldLock="1"/>
      </w:r>
      <w:r>
        <w:instrText xml:space="preserve"> PAGEREF _Toc174924434 \h </w:instrText>
      </w:r>
      <w:r>
        <w:fldChar w:fldCharType="separate"/>
      </w:r>
      <w:r>
        <w:t>93</w:t>
      </w:r>
      <w:r>
        <w:fldChar w:fldCharType="end"/>
      </w:r>
    </w:p>
    <w:p w14:paraId="4C189848" w14:textId="335538CB" w:rsidR="00A95ADB" w:rsidRDefault="00A95ADB">
      <w:pPr>
        <w:pStyle w:val="TOC5"/>
        <w:rPr>
          <w:rFonts w:ascii="Calibri" w:hAnsi="Calibri"/>
          <w:kern w:val="2"/>
          <w:sz w:val="24"/>
          <w:szCs w:val="24"/>
        </w:rPr>
      </w:pPr>
      <w:r>
        <w:t>9.5.1.1</w:t>
      </w:r>
      <w:r>
        <w:rPr>
          <w:rFonts w:ascii="Calibri" w:hAnsi="Calibri"/>
          <w:kern w:val="2"/>
          <w:sz w:val="24"/>
          <w:szCs w:val="24"/>
        </w:rPr>
        <w:tab/>
      </w:r>
      <w:r>
        <w:t>Rel-18 DC of 1 band LTE (1DL/1UL) and 1 NR band (1DL/1UL) [RAN4 WI: DC_R18_1BLTE_1BNR_2DL2UL]</w:t>
      </w:r>
      <w:r>
        <w:tab/>
      </w:r>
      <w:r>
        <w:fldChar w:fldCharType="begin" w:fldLock="1"/>
      </w:r>
      <w:r>
        <w:instrText xml:space="preserve"> PAGEREF _Toc174924435 \h </w:instrText>
      </w:r>
      <w:r>
        <w:fldChar w:fldCharType="separate"/>
      </w:r>
      <w:r>
        <w:t>93</w:t>
      </w:r>
      <w:r>
        <w:fldChar w:fldCharType="end"/>
      </w:r>
    </w:p>
    <w:p w14:paraId="6696EC54" w14:textId="65A8C6CD" w:rsidR="00A95ADB" w:rsidRDefault="00A95ADB">
      <w:pPr>
        <w:pStyle w:val="TOC5"/>
        <w:rPr>
          <w:rFonts w:ascii="Calibri" w:hAnsi="Calibri"/>
          <w:kern w:val="2"/>
          <w:sz w:val="24"/>
          <w:szCs w:val="24"/>
        </w:rPr>
      </w:pPr>
      <w:r>
        <w:lastRenderedPageBreak/>
        <w:t>9.5.1.2</w:t>
      </w:r>
      <w:r>
        <w:rPr>
          <w:rFonts w:ascii="Calibri" w:hAnsi="Calibri"/>
          <w:kern w:val="2"/>
          <w:sz w:val="24"/>
          <w:szCs w:val="24"/>
        </w:rPr>
        <w:tab/>
      </w:r>
      <w:r>
        <w:t>Core part: Rel-18 DC of 2 bands LTE inter-band CA (2DL/1UL) and 1 NR band (1DL/1UL) [RAN4 WI: DC_R18_2BLTE_1BNR_3DL2UL-Core]</w:t>
      </w:r>
      <w:r>
        <w:tab/>
      </w:r>
      <w:r>
        <w:fldChar w:fldCharType="begin" w:fldLock="1"/>
      </w:r>
      <w:r>
        <w:instrText xml:space="preserve"> PAGEREF _Toc174924436 \h </w:instrText>
      </w:r>
      <w:r>
        <w:fldChar w:fldCharType="separate"/>
      </w:r>
      <w:r>
        <w:t>94</w:t>
      </w:r>
      <w:r>
        <w:fldChar w:fldCharType="end"/>
      </w:r>
    </w:p>
    <w:p w14:paraId="46F5521E" w14:textId="60AECC70" w:rsidR="00A95ADB" w:rsidRDefault="00A95ADB">
      <w:pPr>
        <w:pStyle w:val="TOC5"/>
        <w:rPr>
          <w:rFonts w:ascii="Calibri" w:hAnsi="Calibri"/>
          <w:kern w:val="2"/>
          <w:sz w:val="24"/>
          <w:szCs w:val="24"/>
        </w:rPr>
      </w:pPr>
      <w:r>
        <w:t>9.5.1.3</w:t>
      </w:r>
      <w:r>
        <w:rPr>
          <w:rFonts w:ascii="Calibri" w:hAnsi="Calibri"/>
          <w:kern w:val="2"/>
          <w:sz w:val="24"/>
          <w:szCs w:val="24"/>
        </w:rPr>
        <w:tab/>
      </w:r>
      <w:r>
        <w:t>Core part: Rel-18 DC of x bands (x=3,4,5) LTE inter-band CA (xDL/1UL) and 1 NR band (1DL/1UL) [RAN4 WI: DC_R18_xBLTE_1BNR_yDL2UL]</w:t>
      </w:r>
      <w:r>
        <w:tab/>
      </w:r>
      <w:r>
        <w:fldChar w:fldCharType="begin" w:fldLock="1"/>
      </w:r>
      <w:r>
        <w:instrText xml:space="preserve"> PAGEREF _Toc174924437 \h </w:instrText>
      </w:r>
      <w:r>
        <w:fldChar w:fldCharType="separate"/>
      </w:r>
      <w:r>
        <w:t>95</w:t>
      </w:r>
      <w:r>
        <w:fldChar w:fldCharType="end"/>
      </w:r>
    </w:p>
    <w:p w14:paraId="4C5C2F8D" w14:textId="6D69C680" w:rsidR="00A95ADB" w:rsidRDefault="00A95ADB">
      <w:pPr>
        <w:pStyle w:val="TOC5"/>
        <w:rPr>
          <w:rFonts w:ascii="Calibri" w:hAnsi="Calibri"/>
          <w:kern w:val="2"/>
          <w:sz w:val="24"/>
          <w:szCs w:val="24"/>
        </w:rPr>
      </w:pPr>
      <w:r>
        <w:t>9.5.1.4</w:t>
      </w:r>
      <w:r>
        <w:rPr>
          <w:rFonts w:ascii="Calibri" w:hAnsi="Calibri"/>
          <w:kern w:val="2"/>
          <w:sz w:val="24"/>
          <w:szCs w:val="24"/>
        </w:rPr>
        <w:tab/>
      </w:r>
      <w:r>
        <w:t>Core: Rel-18 DC of x bands (x=1,2,3,4) LTE inter-band CA (xDL/1UL) and 2 bands NR inter-band CA (2DL/1UL) [RAN4 WI: DC_R18_xBLTE_2BNR_yDL2UL-Core]</w:t>
      </w:r>
      <w:r>
        <w:tab/>
      </w:r>
      <w:r>
        <w:fldChar w:fldCharType="begin" w:fldLock="1"/>
      </w:r>
      <w:r>
        <w:instrText xml:space="preserve"> PAGEREF _Toc174924438 \h </w:instrText>
      </w:r>
      <w:r>
        <w:fldChar w:fldCharType="separate"/>
      </w:r>
      <w:r>
        <w:t>95</w:t>
      </w:r>
      <w:r>
        <w:fldChar w:fldCharType="end"/>
      </w:r>
    </w:p>
    <w:p w14:paraId="07990839" w14:textId="09671E48" w:rsidR="00A95ADB" w:rsidRDefault="00A95ADB">
      <w:pPr>
        <w:pStyle w:val="TOC5"/>
        <w:rPr>
          <w:rFonts w:ascii="Calibri" w:hAnsi="Calibri"/>
          <w:kern w:val="2"/>
          <w:sz w:val="24"/>
          <w:szCs w:val="24"/>
        </w:rPr>
      </w:pPr>
      <w:r>
        <w:t>9.5.1.5</w:t>
      </w:r>
      <w:r>
        <w:rPr>
          <w:rFonts w:ascii="Calibri" w:hAnsi="Calibri"/>
          <w:kern w:val="2"/>
          <w:sz w:val="24"/>
          <w:szCs w:val="24"/>
        </w:rPr>
        <w:tab/>
      </w:r>
      <w:r>
        <w:t>Core part: Rel-18 DC of x bands (x=1,2,3) LTE inter-band CA (xDL/1UL) and y bands (3&lt;=y&lt;=5 and x+y &lt;= 6) NR inter-band CA (yDL/1UL) [RAN4 WI: DC_R18_xBLTE_yBNR_zDL2UL-Core]</w:t>
      </w:r>
      <w:r>
        <w:tab/>
      </w:r>
      <w:r>
        <w:fldChar w:fldCharType="begin" w:fldLock="1"/>
      </w:r>
      <w:r>
        <w:instrText xml:space="preserve"> PAGEREF _Toc174924439 \h </w:instrText>
      </w:r>
      <w:r>
        <w:fldChar w:fldCharType="separate"/>
      </w:r>
      <w:r>
        <w:t>96</w:t>
      </w:r>
      <w:r>
        <w:fldChar w:fldCharType="end"/>
      </w:r>
    </w:p>
    <w:p w14:paraId="14DD1793" w14:textId="09F59435" w:rsidR="00A95ADB" w:rsidRDefault="00A95ADB">
      <w:pPr>
        <w:pStyle w:val="TOC5"/>
        <w:rPr>
          <w:rFonts w:ascii="Calibri" w:hAnsi="Calibri"/>
          <w:kern w:val="2"/>
          <w:sz w:val="24"/>
          <w:szCs w:val="24"/>
        </w:rPr>
      </w:pPr>
      <w:r>
        <w:t>9.5.1.6</w:t>
      </w:r>
      <w:r>
        <w:rPr>
          <w:rFonts w:ascii="Calibri" w:hAnsi="Calibri"/>
          <w:kern w:val="2"/>
          <w:sz w:val="24"/>
          <w:szCs w:val="24"/>
        </w:rPr>
        <w:tab/>
      </w:r>
      <w:r>
        <w:t>Rel-18 DC of x LTE bands and y NR bands with z bands DL and 3 bands UL (x=1, 2, 3, 4; y=1, 2; 3&lt;=z&lt;=6) [RAN4 WI: DC_R18_xBLTE_yBNR_zDL3UL]</w:t>
      </w:r>
      <w:r>
        <w:tab/>
      </w:r>
      <w:r>
        <w:fldChar w:fldCharType="begin" w:fldLock="1"/>
      </w:r>
      <w:r>
        <w:instrText xml:space="preserve"> PAGEREF _Toc174924440 \h </w:instrText>
      </w:r>
      <w:r>
        <w:fldChar w:fldCharType="separate"/>
      </w:r>
      <w:r>
        <w:t>97</w:t>
      </w:r>
      <w:r>
        <w:fldChar w:fldCharType="end"/>
      </w:r>
    </w:p>
    <w:p w14:paraId="00DE23F8" w14:textId="2B612948" w:rsidR="00A95ADB" w:rsidRDefault="00A95ADB">
      <w:pPr>
        <w:pStyle w:val="TOC4"/>
        <w:rPr>
          <w:rFonts w:ascii="Calibri" w:hAnsi="Calibri"/>
          <w:kern w:val="2"/>
          <w:sz w:val="24"/>
          <w:szCs w:val="24"/>
        </w:rPr>
      </w:pPr>
      <w:r>
        <w:t>9.5.2</w:t>
      </w:r>
      <w:r>
        <w:rPr>
          <w:rFonts w:ascii="Calibri" w:hAnsi="Calibri"/>
          <w:kern w:val="2"/>
          <w:sz w:val="24"/>
          <w:szCs w:val="24"/>
        </w:rPr>
        <w:tab/>
      </w:r>
      <w:r>
        <w:t>NR CA/DC/SUL related basket WIs for Rel-18</w:t>
      </w:r>
      <w:r>
        <w:tab/>
      </w:r>
      <w:r>
        <w:fldChar w:fldCharType="begin" w:fldLock="1"/>
      </w:r>
      <w:r>
        <w:instrText xml:space="preserve"> PAGEREF _Toc174924441 \h </w:instrText>
      </w:r>
      <w:r>
        <w:fldChar w:fldCharType="separate"/>
      </w:r>
      <w:r>
        <w:t>98</w:t>
      </w:r>
      <w:r>
        <w:fldChar w:fldCharType="end"/>
      </w:r>
    </w:p>
    <w:p w14:paraId="65169218" w14:textId="501A17EF" w:rsidR="00A95ADB" w:rsidRDefault="00A95ADB">
      <w:pPr>
        <w:pStyle w:val="TOC5"/>
        <w:rPr>
          <w:rFonts w:ascii="Calibri" w:hAnsi="Calibri"/>
          <w:kern w:val="2"/>
          <w:sz w:val="24"/>
          <w:szCs w:val="24"/>
        </w:rPr>
      </w:pPr>
      <w:r>
        <w:t>9.5.2.1</w:t>
      </w:r>
      <w:r>
        <w:rPr>
          <w:rFonts w:ascii="Calibri" w:hAnsi="Calibri"/>
          <w:kern w:val="2"/>
          <w:sz w:val="24"/>
          <w:szCs w:val="24"/>
        </w:rPr>
        <w:tab/>
      </w:r>
      <w:r>
        <w:t>Core part: Rel-18 NR intra band CA for xCC DL/yCC UL including contiguous and non-contiguous spectrum (x&gt;=y) [RAN4 WI: NR_CA_R18_Intra-Core]</w:t>
      </w:r>
      <w:r>
        <w:tab/>
      </w:r>
      <w:r>
        <w:fldChar w:fldCharType="begin" w:fldLock="1"/>
      </w:r>
      <w:r>
        <w:instrText xml:space="preserve"> PAGEREF _Toc174924442 \h </w:instrText>
      </w:r>
      <w:r>
        <w:fldChar w:fldCharType="separate"/>
      </w:r>
      <w:r>
        <w:t>98</w:t>
      </w:r>
      <w:r>
        <w:fldChar w:fldCharType="end"/>
      </w:r>
    </w:p>
    <w:p w14:paraId="2DEF9AFB" w14:textId="3EFAFB86" w:rsidR="00A95ADB" w:rsidRDefault="00A95ADB">
      <w:pPr>
        <w:pStyle w:val="TOC5"/>
        <w:rPr>
          <w:rFonts w:ascii="Calibri" w:hAnsi="Calibri"/>
          <w:kern w:val="2"/>
          <w:sz w:val="24"/>
          <w:szCs w:val="24"/>
        </w:rPr>
      </w:pPr>
      <w:r>
        <w:t>9.5.2.2</w:t>
      </w:r>
      <w:r>
        <w:rPr>
          <w:rFonts w:ascii="Calibri" w:hAnsi="Calibri"/>
          <w:kern w:val="2"/>
          <w:sz w:val="24"/>
          <w:szCs w:val="24"/>
        </w:rPr>
        <w:tab/>
      </w:r>
      <w:r>
        <w:t>Core part: Rel-18 NR Inter-band CA/DC for 2 bands DL with x bands UL (x=1,2) [RAN4 WI: NR_CADC_R18_2BDL_xBUL-Core]</w:t>
      </w:r>
      <w:r>
        <w:tab/>
      </w:r>
      <w:r>
        <w:fldChar w:fldCharType="begin" w:fldLock="1"/>
      </w:r>
      <w:r>
        <w:instrText xml:space="preserve"> PAGEREF _Toc174924443 \h </w:instrText>
      </w:r>
      <w:r>
        <w:fldChar w:fldCharType="separate"/>
      </w:r>
      <w:r>
        <w:t>99</w:t>
      </w:r>
      <w:r>
        <w:fldChar w:fldCharType="end"/>
      </w:r>
    </w:p>
    <w:p w14:paraId="5C196294" w14:textId="4E82311D" w:rsidR="00A95ADB" w:rsidRDefault="00A95ADB">
      <w:pPr>
        <w:pStyle w:val="TOC5"/>
        <w:rPr>
          <w:rFonts w:ascii="Calibri" w:hAnsi="Calibri"/>
          <w:kern w:val="2"/>
          <w:sz w:val="24"/>
          <w:szCs w:val="24"/>
        </w:rPr>
      </w:pPr>
      <w:r>
        <w:t>9.5.2.3</w:t>
      </w:r>
      <w:r>
        <w:rPr>
          <w:rFonts w:ascii="Calibri" w:hAnsi="Calibri"/>
          <w:kern w:val="2"/>
          <w:sz w:val="24"/>
          <w:szCs w:val="24"/>
        </w:rPr>
        <w:tab/>
      </w:r>
      <w:r>
        <w:t>Rel-18 NR Inter-band CA/DC for 3 bands DL with x bands UL (x=1,2) [RAN4 WI: NR_CADC_R18_3BDL_xBUL]</w:t>
      </w:r>
      <w:r>
        <w:tab/>
      </w:r>
      <w:r>
        <w:fldChar w:fldCharType="begin" w:fldLock="1"/>
      </w:r>
      <w:r>
        <w:instrText xml:space="preserve"> PAGEREF _Toc174924444 \h </w:instrText>
      </w:r>
      <w:r>
        <w:fldChar w:fldCharType="separate"/>
      </w:r>
      <w:r>
        <w:t>99</w:t>
      </w:r>
      <w:r>
        <w:fldChar w:fldCharType="end"/>
      </w:r>
    </w:p>
    <w:p w14:paraId="54E7A7F9" w14:textId="2ED82F57" w:rsidR="00A95ADB" w:rsidRDefault="00A95ADB">
      <w:pPr>
        <w:pStyle w:val="TOC5"/>
        <w:rPr>
          <w:rFonts w:ascii="Calibri" w:hAnsi="Calibri"/>
          <w:kern w:val="2"/>
          <w:sz w:val="24"/>
          <w:szCs w:val="24"/>
        </w:rPr>
      </w:pPr>
      <w:r>
        <w:t>9.5.2.4</w:t>
      </w:r>
      <w:r>
        <w:rPr>
          <w:rFonts w:ascii="Calibri" w:hAnsi="Calibri"/>
          <w:kern w:val="2"/>
          <w:sz w:val="24"/>
          <w:szCs w:val="24"/>
        </w:rPr>
        <w:tab/>
      </w:r>
      <w:r>
        <w:t>Rel-18 NR inter-band CA/DC for y bands DL (y=4, 5, 6) with x bands UL (x=1, 2) [RAN4 WI: NR_CADC_R18_yBDL_xBUL]</w:t>
      </w:r>
      <w:r>
        <w:tab/>
      </w:r>
      <w:r>
        <w:fldChar w:fldCharType="begin" w:fldLock="1"/>
      </w:r>
      <w:r>
        <w:instrText xml:space="preserve"> PAGEREF _Toc174924445 \h </w:instrText>
      </w:r>
      <w:r>
        <w:fldChar w:fldCharType="separate"/>
      </w:r>
      <w:r>
        <w:t>100</w:t>
      </w:r>
      <w:r>
        <w:fldChar w:fldCharType="end"/>
      </w:r>
    </w:p>
    <w:p w14:paraId="5623DDFD" w14:textId="0760D13B" w:rsidR="00A95ADB" w:rsidRDefault="00A95ADB">
      <w:pPr>
        <w:pStyle w:val="TOC5"/>
        <w:rPr>
          <w:rFonts w:ascii="Calibri" w:hAnsi="Calibri"/>
          <w:kern w:val="2"/>
          <w:sz w:val="24"/>
          <w:szCs w:val="24"/>
        </w:rPr>
      </w:pPr>
      <w:r>
        <w:t>9.5.2.5</w:t>
      </w:r>
      <w:r>
        <w:rPr>
          <w:rFonts w:ascii="Calibri" w:hAnsi="Calibri"/>
          <w:kern w:val="2"/>
          <w:sz w:val="24"/>
          <w:szCs w:val="24"/>
        </w:rPr>
        <w:tab/>
      </w:r>
      <w:r>
        <w:t>Core part: Rel-18 band combinations for SA NR SUL, NSA NR SUL, NSA NR SUL with ULSUP [RAN4 WI: NR_SUL_combos_R18-Core]</w:t>
      </w:r>
      <w:r>
        <w:tab/>
      </w:r>
      <w:r>
        <w:fldChar w:fldCharType="begin" w:fldLock="1"/>
      </w:r>
      <w:r>
        <w:instrText xml:space="preserve"> PAGEREF _Toc174924446 \h </w:instrText>
      </w:r>
      <w:r>
        <w:fldChar w:fldCharType="separate"/>
      </w:r>
      <w:r>
        <w:t>101</w:t>
      </w:r>
      <w:r>
        <w:fldChar w:fldCharType="end"/>
      </w:r>
    </w:p>
    <w:p w14:paraId="39080748" w14:textId="5685C112" w:rsidR="00A95ADB" w:rsidRDefault="00A95ADB">
      <w:pPr>
        <w:pStyle w:val="TOC4"/>
        <w:rPr>
          <w:rFonts w:ascii="Calibri" w:hAnsi="Calibri"/>
          <w:kern w:val="2"/>
          <w:sz w:val="24"/>
          <w:szCs w:val="24"/>
        </w:rPr>
      </w:pPr>
      <w:r>
        <w:t>9.5.3</w:t>
      </w:r>
      <w:r>
        <w:rPr>
          <w:rFonts w:ascii="Calibri" w:hAnsi="Calibri"/>
          <w:kern w:val="2"/>
          <w:sz w:val="24"/>
          <w:szCs w:val="24"/>
        </w:rPr>
        <w:tab/>
      </w:r>
      <w:r>
        <w:t>Power class related WIs</w:t>
      </w:r>
      <w:r>
        <w:tab/>
      </w:r>
      <w:r>
        <w:fldChar w:fldCharType="begin" w:fldLock="1"/>
      </w:r>
      <w:r>
        <w:instrText xml:space="preserve"> PAGEREF _Toc174924447 \h </w:instrText>
      </w:r>
      <w:r>
        <w:fldChar w:fldCharType="separate"/>
      </w:r>
      <w:r>
        <w:t>102</w:t>
      </w:r>
      <w:r>
        <w:fldChar w:fldCharType="end"/>
      </w:r>
    </w:p>
    <w:p w14:paraId="040C1CDE" w14:textId="20097041" w:rsidR="00A95ADB" w:rsidRDefault="00A95ADB">
      <w:pPr>
        <w:pStyle w:val="TOC5"/>
        <w:rPr>
          <w:rFonts w:ascii="Calibri" w:hAnsi="Calibri"/>
          <w:kern w:val="2"/>
          <w:sz w:val="24"/>
          <w:szCs w:val="24"/>
        </w:rPr>
      </w:pPr>
      <w:r>
        <w:t>9.5.3.1</w:t>
      </w:r>
      <w:r>
        <w:rPr>
          <w:rFonts w:ascii="Calibri" w:hAnsi="Calibri"/>
          <w:kern w:val="2"/>
          <w:sz w:val="24"/>
          <w:szCs w:val="24"/>
        </w:rPr>
        <w:tab/>
      </w:r>
      <w:r>
        <w:t>Core part: High-power UE operation for fixed-wireless/vehicle-mounted use cases in LTE bands and NR bands [RAN4 WI: LTE_NR_HPUE_FWVM_R18-Core]</w:t>
      </w:r>
      <w:r>
        <w:tab/>
      </w:r>
      <w:r>
        <w:fldChar w:fldCharType="begin" w:fldLock="1"/>
      </w:r>
      <w:r>
        <w:instrText xml:space="preserve"> PAGEREF _Toc174924448 \h </w:instrText>
      </w:r>
      <w:r>
        <w:fldChar w:fldCharType="separate"/>
      </w:r>
      <w:r>
        <w:t>102</w:t>
      </w:r>
      <w:r>
        <w:fldChar w:fldCharType="end"/>
      </w:r>
    </w:p>
    <w:p w14:paraId="5FBC1D9B" w14:textId="1F324FB1" w:rsidR="00A95ADB" w:rsidRDefault="00A95ADB">
      <w:pPr>
        <w:pStyle w:val="TOC5"/>
        <w:rPr>
          <w:rFonts w:ascii="Calibri" w:hAnsi="Calibri"/>
          <w:kern w:val="2"/>
          <w:sz w:val="24"/>
          <w:szCs w:val="24"/>
        </w:rPr>
      </w:pPr>
      <w:r>
        <w:t>9.5.3.2</w:t>
      </w:r>
      <w:r>
        <w:rPr>
          <w:rFonts w:ascii="Calibri" w:hAnsi="Calibri"/>
          <w:kern w:val="2"/>
          <w:sz w:val="24"/>
          <w:szCs w:val="24"/>
        </w:rPr>
        <w:tab/>
      </w:r>
      <w:r>
        <w:t>High power UE (PC2) for NR FR1 FDD single band [RAN4 WI: HPUE_NR_FR1_FDD_R18]</w:t>
      </w:r>
      <w:r>
        <w:tab/>
      </w:r>
      <w:r>
        <w:fldChar w:fldCharType="begin" w:fldLock="1"/>
      </w:r>
      <w:r>
        <w:instrText xml:space="preserve"> PAGEREF _Toc174924449 \h </w:instrText>
      </w:r>
      <w:r>
        <w:fldChar w:fldCharType="separate"/>
      </w:r>
      <w:r>
        <w:t>102</w:t>
      </w:r>
      <w:r>
        <w:fldChar w:fldCharType="end"/>
      </w:r>
    </w:p>
    <w:p w14:paraId="4EC89C8C" w14:textId="5151E4B9" w:rsidR="00A95ADB" w:rsidRDefault="00A95ADB">
      <w:pPr>
        <w:pStyle w:val="TOC5"/>
        <w:rPr>
          <w:rFonts w:ascii="Calibri" w:hAnsi="Calibri"/>
          <w:kern w:val="2"/>
          <w:sz w:val="24"/>
          <w:szCs w:val="24"/>
        </w:rPr>
      </w:pPr>
      <w:r>
        <w:t>9.5.3.3</w:t>
      </w:r>
      <w:r>
        <w:rPr>
          <w:rFonts w:ascii="Calibri" w:hAnsi="Calibri"/>
          <w:kern w:val="2"/>
          <w:sz w:val="24"/>
          <w:szCs w:val="24"/>
        </w:rPr>
        <w:tab/>
      </w:r>
      <w:r>
        <w:t>Core part: High power UE (PC1.5 or PC2) for intra-band CA combinations of a single NR FR1 TDD band [RAN4 WI: HPUE_NR_FR1_TDD_intra_CA_R18-Core]</w:t>
      </w:r>
      <w:r>
        <w:tab/>
      </w:r>
      <w:r>
        <w:fldChar w:fldCharType="begin" w:fldLock="1"/>
      </w:r>
      <w:r>
        <w:instrText xml:space="preserve"> PAGEREF _Toc174924450 \h </w:instrText>
      </w:r>
      <w:r>
        <w:fldChar w:fldCharType="separate"/>
      </w:r>
      <w:r>
        <w:t>103</w:t>
      </w:r>
      <w:r>
        <w:fldChar w:fldCharType="end"/>
      </w:r>
    </w:p>
    <w:p w14:paraId="012A8D84" w14:textId="17F23B37" w:rsidR="00A95ADB" w:rsidRDefault="00A95ADB">
      <w:pPr>
        <w:pStyle w:val="TOC5"/>
        <w:rPr>
          <w:rFonts w:ascii="Calibri" w:hAnsi="Calibri"/>
          <w:kern w:val="2"/>
          <w:sz w:val="24"/>
          <w:szCs w:val="24"/>
        </w:rPr>
      </w:pPr>
      <w:r>
        <w:t>9.5.3.4</w:t>
      </w:r>
      <w:r>
        <w:rPr>
          <w:rFonts w:ascii="Calibri" w:hAnsi="Calibri"/>
          <w:kern w:val="2"/>
          <w:sz w:val="24"/>
          <w:szCs w:val="24"/>
        </w:rPr>
        <w:tab/>
      </w:r>
      <w:r>
        <w:t>Core part: Rel-18 High power UE (PCm with 1&lt;m&lt;3) for a single FR1 band in UL of DC combinations of x bands (x=1,2,3, 4 for y=1 or x=1, 2 for y=2) LTE inter-band CA (xDL/1UL) and y bands NR inter-band CA (yDL/1UL) [RAN4 WI: HPUE_FR1_DC_LTE_NR_R18-Core]</w:t>
      </w:r>
      <w:r>
        <w:tab/>
      </w:r>
      <w:r>
        <w:fldChar w:fldCharType="begin" w:fldLock="1"/>
      </w:r>
      <w:r>
        <w:instrText xml:space="preserve"> PAGEREF _Toc174924451 \h </w:instrText>
      </w:r>
      <w:r>
        <w:fldChar w:fldCharType="separate"/>
      </w:r>
      <w:r>
        <w:t>104</w:t>
      </w:r>
      <w:r>
        <w:fldChar w:fldCharType="end"/>
      </w:r>
    </w:p>
    <w:p w14:paraId="5883AE95" w14:textId="66C5AE4F" w:rsidR="00A95ADB" w:rsidRDefault="00A95ADB">
      <w:pPr>
        <w:pStyle w:val="TOC5"/>
        <w:rPr>
          <w:rFonts w:ascii="Calibri" w:hAnsi="Calibri"/>
          <w:kern w:val="2"/>
          <w:sz w:val="24"/>
          <w:szCs w:val="24"/>
        </w:rPr>
      </w:pPr>
      <w:r>
        <w:t>9.5.3.5</w:t>
      </w:r>
      <w:r>
        <w:rPr>
          <w:rFonts w:ascii="Calibri" w:hAnsi="Calibri"/>
          <w:kern w:val="2"/>
          <w:sz w:val="24"/>
          <w:szCs w:val="24"/>
        </w:rPr>
        <w:tab/>
      </w:r>
      <w:r>
        <w:t>Rel-18 High power UE (PC1.5 and PC2) for a single FR1 NR TDD band in UL of NR inter-band CA/DC combinations with/without NR SUL with y bands DL (y=2,3,4,5,6) and x bands UL (x=1,2) [RAN4 WI: HPUE_FR1_TDD_NR_CADC_SUL_R18]</w:t>
      </w:r>
      <w:r>
        <w:tab/>
      </w:r>
      <w:r>
        <w:fldChar w:fldCharType="begin" w:fldLock="1"/>
      </w:r>
      <w:r>
        <w:instrText xml:space="preserve"> PAGEREF _Toc174924452 \h </w:instrText>
      </w:r>
      <w:r>
        <w:fldChar w:fldCharType="separate"/>
      </w:r>
      <w:r>
        <w:t>105</w:t>
      </w:r>
      <w:r>
        <w:fldChar w:fldCharType="end"/>
      </w:r>
    </w:p>
    <w:p w14:paraId="4ECD7BB9" w14:textId="129BDB03" w:rsidR="00A95ADB" w:rsidRDefault="00A95ADB">
      <w:pPr>
        <w:pStyle w:val="TOC5"/>
        <w:rPr>
          <w:rFonts w:ascii="Calibri" w:hAnsi="Calibri"/>
          <w:kern w:val="2"/>
          <w:sz w:val="24"/>
          <w:szCs w:val="24"/>
        </w:rPr>
      </w:pPr>
      <w:r>
        <w:t>9.5.3.6</w:t>
      </w:r>
      <w:r>
        <w:rPr>
          <w:rFonts w:ascii="Calibri" w:hAnsi="Calibri"/>
          <w:kern w:val="2"/>
          <w:sz w:val="24"/>
          <w:szCs w:val="24"/>
        </w:rPr>
        <w:tab/>
      </w:r>
      <w:r>
        <w:t>Core part: Rel-18 High power UE (power class 2) for a single FR1 NR FDD band in UL of NR inter-band CA/DC combinations with y bands DL (y=2,3,4,5,6) and x bands UL (x=1) [RAN4 WI: HPUE_FR1_FDD_NR_CADC_R18-Core]</w:t>
      </w:r>
      <w:r>
        <w:tab/>
      </w:r>
      <w:r>
        <w:fldChar w:fldCharType="begin" w:fldLock="1"/>
      </w:r>
      <w:r>
        <w:instrText xml:space="preserve"> PAGEREF _Toc174924453 \h </w:instrText>
      </w:r>
      <w:r>
        <w:fldChar w:fldCharType="separate"/>
      </w:r>
      <w:r>
        <w:t>106</w:t>
      </w:r>
      <w:r>
        <w:fldChar w:fldCharType="end"/>
      </w:r>
    </w:p>
    <w:p w14:paraId="3C10353C" w14:textId="617FFC81" w:rsidR="00A95ADB" w:rsidRDefault="00A95ADB">
      <w:pPr>
        <w:pStyle w:val="TOC4"/>
        <w:rPr>
          <w:rFonts w:ascii="Calibri" w:hAnsi="Calibri"/>
          <w:kern w:val="2"/>
          <w:sz w:val="24"/>
          <w:szCs w:val="24"/>
        </w:rPr>
      </w:pPr>
      <w:r>
        <w:t>9.5.4</w:t>
      </w:r>
      <w:r>
        <w:rPr>
          <w:rFonts w:ascii="Calibri" w:hAnsi="Calibri"/>
          <w:kern w:val="2"/>
          <w:sz w:val="24"/>
          <w:szCs w:val="24"/>
        </w:rPr>
        <w:tab/>
      </w:r>
      <w:r>
        <w:t>Other spectrum related REL-18 WIs</w:t>
      </w:r>
      <w:r>
        <w:tab/>
      </w:r>
      <w:r>
        <w:fldChar w:fldCharType="begin" w:fldLock="1"/>
      </w:r>
      <w:r>
        <w:instrText xml:space="preserve"> PAGEREF _Toc174924454 \h </w:instrText>
      </w:r>
      <w:r>
        <w:fldChar w:fldCharType="separate"/>
      </w:r>
      <w:r>
        <w:t>107</w:t>
      </w:r>
      <w:r>
        <w:fldChar w:fldCharType="end"/>
      </w:r>
    </w:p>
    <w:p w14:paraId="54D70E25" w14:textId="0673E2F5" w:rsidR="00A95ADB" w:rsidRDefault="00A95ADB">
      <w:pPr>
        <w:pStyle w:val="TOC5"/>
        <w:rPr>
          <w:rFonts w:ascii="Calibri" w:hAnsi="Calibri"/>
          <w:kern w:val="2"/>
          <w:sz w:val="24"/>
          <w:szCs w:val="24"/>
        </w:rPr>
      </w:pPr>
      <w:r>
        <w:t>9.5.4.1</w:t>
      </w:r>
      <w:r>
        <w:rPr>
          <w:rFonts w:ascii="Calibri" w:hAnsi="Calibri"/>
          <w:kern w:val="2"/>
          <w:sz w:val="24"/>
          <w:szCs w:val="24"/>
        </w:rPr>
        <w:tab/>
      </w:r>
      <w:r>
        <w:t>Core part: Simultaneous Rx/Tx band combinations for NR CA/DC, NR SUL and LTE/NR DC in Rel-18 [RAN4 WI: LTE_NR_Simult_RxTx_R18-Core]</w:t>
      </w:r>
      <w:r>
        <w:tab/>
      </w:r>
      <w:r>
        <w:fldChar w:fldCharType="begin" w:fldLock="1"/>
      </w:r>
      <w:r>
        <w:instrText xml:space="preserve"> PAGEREF _Toc174924455 \h </w:instrText>
      </w:r>
      <w:r>
        <w:fldChar w:fldCharType="separate"/>
      </w:r>
      <w:r>
        <w:t>107</w:t>
      </w:r>
      <w:r>
        <w:fldChar w:fldCharType="end"/>
      </w:r>
    </w:p>
    <w:p w14:paraId="594688FE" w14:textId="10378928" w:rsidR="00A95ADB" w:rsidRDefault="00A95ADB">
      <w:pPr>
        <w:pStyle w:val="TOC5"/>
        <w:rPr>
          <w:rFonts w:ascii="Calibri" w:hAnsi="Calibri"/>
          <w:kern w:val="2"/>
          <w:sz w:val="24"/>
          <w:szCs w:val="24"/>
        </w:rPr>
      </w:pPr>
      <w:r>
        <w:t>9.5.4.2</w:t>
      </w:r>
      <w:r>
        <w:rPr>
          <w:rFonts w:ascii="Calibri" w:hAnsi="Calibri"/>
          <w:kern w:val="2"/>
          <w:sz w:val="24"/>
          <w:szCs w:val="24"/>
        </w:rPr>
        <w:tab/>
      </w:r>
      <w:r>
        <w:t>Core part: Rel-18 basket WI 3Tx NR inter-band UL CA and EN-DC [RAN4 WI: R18_3Tx_NR_CA_ENDC-Core]</w:t>
      </w:r>
      <w:r>
        <w:tab/>
      </w:r>
      <w:r>
        <w:fldChar w:fldCharType="begin" w:fldLock="1"/>
      </w:r>
      <w:r>
        <w:instrText xml:space="preserve"> PAGEREF _Toc174924456 \h </w:instrText>
      </w:r>
      <w:r>
        <w:fldChar w:fldCharType="separate"/>
      </w:r>
      <w:r>
        <w:t>108</w:t>
      </w:r>
      <w:r>
        <w:fldChar w:fldCharType="end"/>
      </w:r>
    </w:p>
    <w:p w14:paraId="0202532A" w14:textId="2BCD25ED" w:rsidR="00A95ADB" w:rsidRDefault="00A95ADB">
      <w:pPr>
        <w:pStyle w:val="TOC3"/>
        <w:rPr>
          <w:rFonts w:ascii="Calibri" w:hAnsi="Calibri"/>
          <w:kern w:val="2"/>
          <w:sz w:val="24"/>
          <w:szCs w:val="24"/>
        </w:rPr>
      </w:pPr>
      <w:r>
        <w:t>9.6</w:t>
      </w:r>
      <w:r>
        <w:rPr>
          <w:rFonts w:ascii="Calibri" w:hAnsi="Calibri"/>
          <w:kern w:val="2"/>
          <w:sz w:val="24"/>
          <w:szCs w:val="24"/>
        </w:rPr>
        <w:tab/>
      </w:r>
      <w:r>
        <w:t>Closed REL-18 NR or NR+LTE SIs</w:t>
      </w:r>
      <w:r>
        <w:tab/>
      </w:r>
      <w:r>
        <w:fldChar w:fldCharType="begin" w:fldLock="1"/>
      </w:r>
      <w:r>
        <w:instrText xml:space="preserve"> PAGEREF _Toc174924457 \h </w:instrText>
      </w:r>
      <w:r>
        <w:fldChar w:fldCharType="separate"/>
      </w:r>
      <w:r>
        <w:t>109</w:t>
      </w:r>
      <w:r>
        <w:fldChar w:fldCharType="end"/>
      </w:r>
    </w:p>
    <w:p w14:paraId="2E3D3266" w14:textId="65572AAB" w:rsidR="00A95ADB" w:rsidRDefault="00A95ADB">
      <w:pPr>
        <w:pStyle w:val="TOC3"/>
        <w:rPr>
          <w:rFonts w:ascii="Calibri" w:hAnsi="Calibri"/>
          <w:kern w:val="2"/>
          <w:sz w:val="24"/>
          <w:szCs w:val="24"/>
        </w:rPr>
      </w:pPr>
      <w:r>
        <w:t>9.7</w:t>
      </w:r>
      <w:r>
        <w:rPr>
          <w:rFonts w:ascii="Calibri" w:hAnsi="Calibri"/>
          <w:kern w:val="2"/>
          <w:sz w:val="24"/>
          <w:szCs w:val="24"/>
        </w:rPr>
        <w:tab/>
      </w:r>
      <w:r>
        <w:t>Closed REL-18 NR or NR+LTE WIs (not spectrum related)</w:t>
      </w:r>
      <w:r>
        <w:tab/>
      </w:r>
      <w:r>
        <w:fldChar w:fldCharType="begin" w:fldLock="1"/>
      </w:r>
      <w:r>
        <w:instrText xml:space="preserve"> PAGEREF _Toc174924458 \h </w:instrText>
      </w:r>
      <w:r>
        <w:fldChar w:fldCharType="separate"/>
      </w:r>
      <w:r>
        <w:t>109</w:t>
      </w:r>
      <w:r>
        <w:fldChar w:fldCharType="end"/>
      </w:r>
    </w:p>
    <w:p w14:paraId="7CC3391D" w14:textId="186CFA4D" w:rsidR="00A95ADB" w:rsidRDefault="00A95ADB">
      <w:pPr>
        <w:pStyle w:val="TOC4"/>
        <w:rPr>
          <w:rFonts w:ascii="Calibri" w:hAnsi="Calibri"/>
          <w:kern w:val="2"/>
          <w:sz w:val="24"/>
          <w:szCs w:val="24"/>
        </w:rPr>
      </w:pPr>
      <w:r>
        <w:t>9.7.1</w:t>
      </w:r>
      <w:r>
        <w:rPr>
          <w:rFonts w:ascii="Calibri" w:hAnsi="Calibri"/>
          <w:kern w:val="2"/>
          <w:sz w:val="24"/>
          <w:szCs w:val="24"/>
        </w:rPr>
        <w:tab/>
      </w:r>
      <w:r>
        <w:t>Related to RAN1 led WIs</w:t>
      </w:r>
      <w:r>
        <w:tab/>
      </w:r>
      <w:r>
        <w:fldChar w:fldCharType="begin" w:fldLock="1"/>
      </w:r>
      <w:r>
        <w:instrText xml:space="preserve"> PAGEREF _Toc174924459 \h </w:instrText>
      </w:r>
      <w:r>
        <w:fldChar w:fldCharType="separate"/>
      </w:r>
      <w:r>
        <w:t>109</w:t>
      </w:r>
      <w:r>
        <w:fldChar w:fldCharType="end"/>
      </w:r>
    </w:p>
    <w:p w14:paraId="6872F802" w14:textId="7B2EE43C" w:rsidR="00A95ADB" w:rsidRDefault="00A95ADB">
      <w:pPr>
        <w:pStyle w:val="TOC5"/>
        <w:rPr>
          <w:rFonts w:ascii="Calibri" w:hAnsi="Calibri"/>
          <w:kern w:val="2"/>
          <w:sz w:val="24"/>
          <w:szCs w:val="24"/>
        </w:rPr>
      </w:pPr>
      <w:r>
        <w:t>9.7.1.1</w:t>
      </w:r>
      <w:r>
        <w:rPr>
          <w:rFonts w:ascii="Calibri" w:hAnsi="Calibri"/>
          <w:kern w:val="2"/>
          <w:sz w:val="24"/>
          <w:szCs w:val="24"/>
        </w:rPr>
        <w:tab/>
      </w:r>
      <w:r>
        <w:t>Core part: Enhancement of NR DSS [RAN1 WI: NR_DSS_enh-Core]</w:t>
      </w:r>
      <w:r>
        <w:tab/>
      </w:r>
      <w:r>
        <w:fldChar w:fldCharType="begin" w:fldLock="1"/>
      </w:r>
      <w:r>
        <w:instrText xml:space="preserve"> PAGEREF _Toc174924460 \h </w:instrText>
      </w:r>
      <w:r>
        <w:fldChar w:fldCharType="separate"/>
      </w:r>
      <w:r>
        <w:t>109</w:t>
      </w:r>
      <w:r>
        <w:fldChar w:fldCharType="end"/>
      </w:r>
    </w:p>
    <w:p w14:paraId="1DA142EA" w14:textId="01EF4D24" w:rsidR="00A95ADB" w:rsidRDefault="00A95ADB">
      <w:pPr>
        <w:pStyle w:val="TOC5"/>
        <w:rPr>
          <w:rFonts w:ascii="Calibri" w:hAnsi="Calibri"/>
          <w:kern w:val="2"/>
          <w:sz w:val="24"/>
          <w:szCs w:val="24"/>
        </w:rPr>
      </w:pPr>
      <w:r>
        <w:t>9.7.1.2</w:t>
      </w:r>
      <w:r>
        <w:rPr>
          <w:rFonts w:ascii="Calibri" w:hAnsi="Calibri"/>
          <w:kern w:val="2"/>
          <w:sz w:val="24"/>
          <w:szCs w:val="24"/>
        </w:rPr>
        <w:tab/>
      </w:r>
      <w:r>
        <w:t>Core part: Multi-carrier enhancements for NR [RAN1 WI: NR_MC_enh-Core]</w:t>
      </w:r>
      <w:r>
        <w:tab/>
      </w:r>
      <w:r>
        <w:fldChar w:fldCharType="begin" w:fldLock="1"/>
      </w:r>
      <w:r>
        <w:instrText xml:space="preserve"> PAGEREF _Toc174924461 \h </w:instrText>
      </w:r>
      <w:r>
        <w:fldChar w:fldCharType="separate"/>
      </w:r>
      <w:r>
        <w:t>110</w:t>
      </w:r>
      <w:r>
        <w:fldChar w:fldCharType="end"/>
      </w:r>
    </w:p>
    <w:p w14:paraId="4E90CAD9" w14:textId="488044A8" w:rsidR="00A95ADB" w:rsidRDefault="00A95ADB">
      <w:pPr>
        <w:pStyle w:val="TOC5"/>
        <w:rPr>
          <w:rFonts w:ascii="Calibri" w:hAnsi="Calibri"/>
          <w:kern w:val="2"/>
          <w:sz w:val="24"/>
          <w:szCs w:val="24"/>
        </w:rPr>
      </w:pPr>
      <w:r>
        <w:t>9.7.1.3</w:t>
      </w:r>
      <w:r>
        <w:rPr>
          <w:rFonts w:ascii="Calibri" w:hAnsi="Calibri"/>
          <w:kern w:val="2"/>
          <w:sz w:val="24"/>
          <w:szCs w:val="24"/>
        </w:rPr>
        <w:tab/>
      </w:r>
      <w:r>
        <w:t>Core part: Further NR coverage enhancements [RAN1 WI: NR_cov_enh2-Core]</w:t>
      </w:r>
      <w:r>
        <w:tab/>
      </w:r>
      <w:r>
        <w:fldChar w:fldCharType="begin" w:fldLock="1"/>
      </w:r>
      <w:r>
        <w:instrText xml:space="preserve"> PAGEREF _Toc174924462 \h </w:instrText>
      </w:r>
      <w:r>
        <w:fldChar w:fldCharType="separate"/>
      </w:r>
      <w:r>
        <w:t>110</w:t>
      </w:r>
      <w:r>
        <w:fldChar w:fldCharType="end"/>
      </w:r>
    </w:p>
    <w:p w14:paraId="23C2B762" w14:textId="5AD2028F" w:rsidR="00A95ADB" w:rsidRDefault="00A95ADB">
      <w:pPr>
        <w:pStyle w:val="TOC5"/>
        <w:rPr>
          <w:rFonts w:ascii="Calibri" w:hAnsi="Calibri"/>
          <w:kern w:val="2"/>
          <w:sz w:val="24"/>
          <w:szCs w:val="24"/>
        </w:rPr>
      </w:pPr>
      <w:r>
        <w:t>9.7.1.4</w:t>
      </w:r>
      <w:r>
        <w:rPr>
          <w:rFonts w:ascii="Calibri" w:hAnsi="Calibri"/>
          <w:kern w:val="2"/>
          <w:sz w:val="24"/>
          <w:szCs w:val="24"/>
        </w:rPr>
        <w:tab/>
      </w:r>
      <w:r>
        <w:t>Core part: NR MIMO evolution for downlink and uplink [RAN1 WI: NR_MIMO_evo_DL_UL-Core]</w:t>
      </w:r>
      <w:r>
        <w:tab/>
      </w:r>
      <w:r>
        <w:fldChar w:fldCharType="begin" w:fldLock="1"/>
      </w:r>
      <w:r>
        <w:instrText xml:space="preserve"> PAGEREF _Toc174924463 \h </w:instrText>
      </w:r>
      <w:r>
        <w:fldChar w:fldCharType="separate"/>
      </w:r>
      <w:r>
        <w:t>110</w:t>
      </w:r>
      <w:r>
        <w:fldChar w:fldCharType="end"/>
      </w:r>
    </w:p>
    <w:p w14:paraId="0001E832" w14:textId="7E04E348" w:rsidR="00A95ADB" w:rsidRDefault="00A95ADB">
      <w:pPr>
        <w:pStyle w:val="TOC5"/>
        <w:rPr>
          <w:rFonts w:ascii="Calibri" w:hAnsi="Calibri"/>
          <w:kern w:val="2"/>
          <w:sz w:val="24"/>
          <w:szCs w:val="24"/>
        </w:rPr>
      </w:pPr>
      <w:r>
        <w:t>9.7.1.5</w:t>
      </w:r>
      <w:r>
        <w:rPr>
          <w:rFonts w:ascii="Calibri" w:hAnsi="Calibri"/>
          <w:kern w:val="2"/>
          <w:sz w:val="24"/>
          <w:szCs w:val="24"/>
        </w:rPr>
        <w:tab/>
      </w:r>
      <w:r>
        <w:t>Core part: NR sidelink evolution [RAN1 WI: NR_SL_enh2-Core]</w:t>
      </w:r>
      <w:r>
        <w:tab/>
      </w:r>
      <w:r>
        <w:fldChar w:fldCharType="begin" w:fldLock="1"/>
      </w:r>
      <w:r>
        <w:instrText xml:space="preserve"> PAGEREF _Toc174924464 \h </w:instrText>
      </w:r>
      <w:r>
        <w:fldChar w:fldCharType="separate"/>
      </w:r>
      <w:r>
        <w:t>111</w:t>
      </w:r>
      <w:r>
        <w:fldChar w:fldCharType="end"/>
      </w:r>
    </w:p>
    <w:p w14:paraId="6435857A" w14:textId="56AB7521" w:rsidR="00A95ADB" w:rsidRDefault="00A95ADB">
      <w:pPr>
        <w:pStyle w:val="TOC5"/>
        <w:rPr>
          <w:rFonts w:ascii="Calibri" w:hAnsi="Calibri"/>
          <w:kern w:val="2"/>
          <w:sz w:val="24"/>
          <w:szCs w:val="24"/>
        </w:rPr>
      </w:pPr>
      <w:r>
        <w:t>9.7.1.6</w:t>
      </w:r>
      <w:r>
        <w:rPr>
          <w:rFonts w:ascii="Calibri" w:hAnsi="Calibri"/>
          <w:kern w:val="2"/>
          <w:sz w:val="24"/>
          <w:szCs w:val="24"/>
        </w:rPr>
        <w:tab/>
      </w:r>
      <w:r>
        <w:t>Core part: NR network-controlled repeaters [RAN1 WI: NR_netcon_repeater-Core]</w:t>
      </w:r>
      <w:r>
        <w:tab/>
      </w:r>
      <w:r>
        <w:fldChar w:fldCharType="begin" w:fldLock="1"/>
      </w:r>
      <w:r>
        <w:instrText xml:space="preserve"> PAGEREF _Toc174924465 \h </w:instrText>
      </w:r>
      <w:r>
        <w:fldChar w:fldCharType="separate"/>
      </w:r>
      <w:r>
        <w:t>111</w:t>
      </w:r>
      <w:r>
        <w:fldChar w:fldCharType="end"/>
      </w:r>
    </w:p>
    <w:p w14:paraId="744E85D1" w14:textId="4629D55C" w:rsidR="00A95ADB" w:rsidRDefault="00A95ADB">
      <w:pPr>
        <w:pStyle w:val="TOC5"/>
        <w:rPr>
          <w:rFonts w:ascii="Calibri" w:hAnsi="Calibri"/>
          <w:kern w:val="2"/>
          <w:sz w:val="24"/>
          <w:szCs w:val="24"/>
        </w:rPr>
      </w:pPr>
      <w:r>
        <w:t>9.7.1.7</w:t>
      </w:r>
      <w:r>
        <w:rPr>
          <w:rFonts w:ascii="Calibri" w:hAnsi="Calibri"/>
          <w:kern w:val="2"/>
          <w:sz w:val="24"/>
          <w:szCs w:val="24"/>
        </w:rPr>
        <w:tab/>
      </w:r>
      <w:r>
        <w:t>Core part: Enhanced support of redcap NR devices [RAN1 WI: NR_redcap_enh-Core]</w:t>
      </w:r>
      <w:r>
        <w:tab/>
      </w:r>
      <w:r>
        <w:fldChar w:fldCharType="begin" w:fldLock="1"/>
      </w:r>
      <w:r>
        <w:instrText xml:space="preserve"> PAGEREF _Toc174924466 \h </w:instrText>
      </w:r>
      <w:r>
        <w:fldChar w:fldCharType="separate"/>
      </w:r>
      <w:r>
        <w:t>112</w:t>
      </w:r>
      <w:r>
        <w:fldChar w:fldCharType="end"/>
      </w:r>
    </w:p>
    <w:p w14:paraId="03708B3B" w14:textId="060EF1E3" w:rsidR="00A95ADB" w:rsidRDefault="00A95ADB">
      <w:pPr>
        <w:pStyle w:val="TOC5"/>
        <w:rPr>
          <w:rFonts w:ascii="Calibri" w:hAnsi="Calibri"/>
          <w:kern w:val="2"/>
          <w:sz w:val="24"/>
          <w:szCs w:val="24"/>
        </w:rPr>
      </w:pPr>
      <w:r>
        <w:t>9.7.1.8</w:t>
      </w:r>
      <w:r>
        <w:rPr>
          <w:rFonts w:ascii="Calibri" w:hAnsi="Calibri"/>
          <w:kern w:val="2"/>
          <w:sz w:val="24"/>
          <w:szCs w:val="24"/>
        </w:rPr>
        <w:tab/>
      </w:r>
      <w:r>
        <w:t>Core part: Network energy savings for NR [RAN1 WI: Netw_Energy_NR-Core]</w:t>
      </w:r>
      <w:r>
        <w:tab/>
      </w:r>
      <w:r>
        <w:fldChar w:fldCharType="begin" w:fldLock="1"/>
      </w:r>
      <w:r>
        <w:instrText xml:space="preserve"> PAGEREF _Toc174924467 \h </w:instrText>
      </w:r>
      <w:r>
        <w:fldChar w:fldCharType="separate"/>
      </w:r>
      <w:r>
        <w:t>112</w:t>
      </w:r>
      <w:r>
        <w:fldChar w:fldCharType="end"/>
      </w:r>
    </w:p>
    <w:p w14:paraId="0F9A03EB" w14:textId="10856466" w:rsidR="00A95ADB" w:rsidRDefault="00A95ADB">
      <w:pPr>
        <w:pStyle w:val="TOC5"/>
        <w:rPr>
          <w:rFonts w:ascii="Calibri" w:hAnsi="Calibri"/>
          <w:kern w:val="2"/>
          <w:sz w:val="24"/>
          <w:szCs w:val="24"/>
        </w:rPr>
      </w:pPr>
      <w:r>
        <w:t>9.7.1.9</w:t>
      </w:r>
      <w:r>
        <w:rPr>
          <w:rFonts w:ascii="Calibri" w:hAnsi="Calibri"/>
          <w:kern w:val="2"/>
          <w:sz w:val="24"/>
          <w:szCs w:val="24"/>
        </w:rPr>
        <w:tab/>
      </w:r>
      <w:r>
        <w:t>Core part: Expanded and improved NR positioning [RAN1 WI: NR_pos_enh2-Core]</w:t>
      </w:r>
      <w:r>
        <w:tab/>
      </w:r>
      <w:r>
        <w:fldChar w:fldCharType="begin" w:fldLock="1"/>
      </w:r>
      <w:r>
        <w:instrText xml:space="preserve"> PAGEREF _Toc174924468 \h </w:instrText>
      </w:r>
      <w:r>
        <w:fldChar w:fldCharType="separate"/>
      </w:r>
      <w:r>
        <w:t>113</w:t>
      </w:r>
      <w:r>
        <w:fldChar w:fldCharType="end"/>
      </w:r>
    </w:p>
    <w:p w14:paraId="22950BAA" w14:textId="26F20119" w:rsidR="00A95ADB" w:rsidRDefault="00A95ADB">
      <w:pPr>
        <w:pStyle w:val="TOC4"/>
        <w:rPr>
          <w:rFonts w:ascii="Calibri" w:hAnsi="Calibri"/>
          <w:kern w:val="2"/>
          <w:sz w:val="24"/>
          <w:szCs w:val="24"/>
        </w:rPr>
      </w:pPr>
      <w:r>
        <w:t>9.7.2</w:t>
      </w:r>
      <w:r>
        <w:rPr>
          <w:rFonts w:ascii="Calibri" w:hAnsi="Calibri"/>
          <w:kern w:val="2"/>
          <w:sz w:val="24"/>
          <w:szCs w:val="24"/>
        </w:rPr>
        <w:tab/>
      </w:r>
      <w:r>
        <w:t>Related to RAN2 led WIs</w:t>
      </w:r>
      <w:r>
        <w:tab/>
      </w:r>
      <w:r>
        <w:fldChar w:fldCharType="begin" w:fldLock="1"/>
      </w:r>
      <w:r>
        <w:instrText xml:space="preserve"> PAGEREF _Toc174924469 \h </w:instrText>
      </w:r>
      <w:r>
        <w:fldChar w:fldCharType="separate"/>
      </w:r>
      <w:r>
        <w:t>114</w:t>
      </w:r>
      <w:r>
        <w:fldChar w:fldCharType="end"/>
      </w:r>
    </w:p>
    <w:p w14:paraId="4AED4290" w14:textId="1A67114D" w:rsidR="00A95ADB" w:rsidRDefault="00A95ADB">
      <w:pPr>
        <w:pStyle w:val="TOC5"/>
        <w:rPr>
          <w:rFonts w:ascii="Calibri" w:hAnsi="Calibri"/>
          <w:kern w:val="2"/>
          <w:sz w:val="24"/>
          <w:szCs w:val="24"/>
        </w:rPr>
      </w:pPr>
      <w:r>
        <w:t>9.7.2.1</w:t>
      </w:r>
      <w:r>
        <w:rPr>
          <w:rFonts w:ascii="Calibri" w:hAnsi="Calibri"/>
          <w:kern w:val="2"/>
          <w:sz w:val="24"/>
          <w:szCs w:val="24"/>
        </w:rPr>
        <w:tab/>
      </w:r>
      <w:r>
        <w:t>Core part: MT-SDT for NR [RAN2 WI: NR_MT_SDT-Core]</w:t>
      </w:r>
      <w:r>
        <w:tab/>
      </w:r>
      <w:r>
        <w:fldChar w:fldCharType="begin" w:fldLock="1"/>
      </w:r>
      <w:r>
        <w:instrText xml:space="preserve"> PAGEREF _Toc174924470 \h </w:instrText>
      </w:r>
      <w:r>
        <w:fldChar w:fldCharType="separate"/>
      </w:r>
      <w:r>
        <w:t>114</w:t>
      </w:r>
      <w:r>
        <w:fldChar w:fldCharType="end"/>
      </w:r>
    </w:p>
    <w:p w14:paraId="0B1F64EF" w14:textId="214705D4" w:rsidR="00A95ADB" w:rsidRDefault="00A95ADB">
      <w:pPr>
        <w:pStyle w:val="TOC5"/>
        <w:rPr>
          <w:rFonts w:ascii="Calibri" w:hAnsi="Calibri"/>
          <w:kern w:val="2"/>
          <w:sz w:val="24"/>
          <w:szCs w:val="24"/>
        </w:rPr>
      </w:pPr>
      <w:r>
        <w:t>9.7.2.2</w:t>
      </w:r>
      <w:r>
        <w:rPr>
          <w:rFonts w:ascii="Calibri" w:hAnsi="Calibri"/>
          <w:kern w:val="2"/>
          <w:sz w:val="24"/>
          <w:szCs w:val="24"/>
        </w:rPr>
        <w:tab/>
      </w:r>
      <w:r>
        <w:t>Core part: Dual Tx/Rx Multi-SIM for NR [RAN2 WI: NR_DualTxRx_MUSIM-Core]</w:t>
      </w:r>
      <w:r>
        <w:tab/>
      </w:r>
      <w:r>
        <w:fldChar w:fldCharType="begin" w:fldLock="1"/>
      </w:r>
      <w:r>
        <w:instrText xml:space="preserve"> PAGEREF _Toc174924471 \h </w:instrText>
      </w:r>
      <w:r>
        <w:fldChar w:fldCharType="separate"/>
      </w:r>
      <w:r>
        <w:t>114</w:t>
      </w:r>
      <w:r>
        <w:fldChar w:fldCharType="end"/>
      </w:r>
    </w:p>
    <w:p w14:paraId="4E6FD766" w14:textId="45231E0B" w:rsidR="00A95ADB" w:rsidRDefault="00A95ADB">
      <w:pPr>
        <w:pStyle w:val="TOC5"/>
        <w:rPr>
          <w:rFonts w:ascii="Calibri" w:hAnsi="Calibri"/>
          <w:kern w:val="2"/>
          <w:sz w:val="24"/>
          <w:szCs w:val="24"/>
        </w:rPr>
      </w:pPr>
      <w:r>
        <w:t>9.7.2.3</w:t>
      </w:r>
      <w:r>
        <w:rPr>
          <w:rFonts w:ascii="Calibri" w:hAnsi="Calibri"/>
          <w:kern w:val="2"/>
          <w:sz w:val="24"/>
          <w:szCs w:val="24"/>
        </w:rPr>
        <w:tab/>
      </w:r>
      <w:r>
        <w:t>Core part: NR sidelink relay enhancements [RAN2 WI: NR_SL_relay_enh-Core]</w:t>
      </w:r>
      <w:r>
        <w:tab/>
      </w:r>
      <w:r>
        <w:fldChar w:fldCharType="begin" w:fldLock="1"/>
      </w:r>
      <w:r>
        <w:instrText xml:space="preserve"> PAGEREF _Toc174924472 \h </w:instrText>
      </w:r>
      <w:r>
        <w:fldChar w:fldCharType="separate"/>
      </w:r>
      <w:r>
        <w:t>114</w:t>
      </w:r>
      <w:r>
        <w:fldChar w:fldCharType="end"/>
      </w:r>
    </w:p>
    <w:p w14:paraId="33A75533" w14:textId="4C94CF2C" w:rsidR="00A95ADB" w:rsidRDefault="00A95ADB">
      <w:pPr>
        <w:pStyle w:val="TOC5"/>
        <w:rPr>
          <w:rFonts w:ascii="Calibri" w:hAnsi="Calibri"/>
          <w:kern w:val="2"/>
          <w:sz w:val="24"/>
          <w:szCs w:val="24"/>
        </w:rPr>
      </w:pPr>
      <w:r>
        <w:t>9.7.2.4</w:t>
      </w:r>
      <w:r>
        <w:rPr>
          <w:rFonts w:ascii="Calibri" w:hAnsi="Calibri"/>
          <w:kern w:val="2"/>
          <w:sz w:val="24"/>
          <w:szCs w:val="24"/>
        </w:rPr>
        <w:tab/>
      </w:r>
      <w:r>
        <w:t>Core part: IDC enhancements for NR and MR-DC [RAN2 WI: NR_IDC_enh-Core]</w:t>
      </w:r>
      <w:r>
        <w:tab/>
      </w:r>
      <w:r>
        <w:fldChar w:fldCharType="begin" w:fldLock="1"/>
      </w:r>
      <w:r>
        <w:instrText xml:space="preserve"> PAGEREF _Toc174924473 \h </w:instrText>
      </w:r>
      <w:r>
        <w:fldChar w:fldCharType="separate"/>
      </w:r>
      <w:r>
        <w:t>115</w:t>
      </w:r>
      <w:r>
        <w:fldChar w:fldCharType="end"/>
      </w:r>
    </w:p>
    <w:p w14:paraId="357C43A5" w14:textId="71B61BC7" w:rsidR="00A95ADB" w:rsidRDefault="00A95ADB">
      <w:pPr>
        <w:pStyle w:val="TOC5"/>
        <w:rPr>
          <w:rFonts w:ascii="Calibri" w:hAnsi="Calibri"/>
          <w:kern w:val="2"/>
          <w:sz w:val="24"/>
          <w:szCs w:val="24"/>
        </w:rPr>
      </w:pPr>
      <w:r>
        <w:lastRenderedPageBreak/>
        <w:t>9.7.2.5</w:t>
      </w:r>
      <w:r>
        <w:rPr>
          <w:rFonts w:ascii="Calibri" w:hAnsi="Calibri"/>
          <w:kern w:val="2"/>
          <w:sz w:val="24"/>
          <w:szCs w:val="24"/>
        </w:rPr>
        <w:tab/>
      </w:r>
      <w:r>
        <w:t>Core part: NR support for UAV [RAN2 WI: NR_UAV-Core]</w:t>
      </w:r>
      <w:r>
        <w:tab/>
      </w:r>
      <w:r>
        <w:fldChar w:fldCharType="begin" w:fldLock="1"/>
      </w:r>
      <w:r>
        <w:instrText xml:space="preserve"> PAGEREF _Toc174924474 \h </w:instrText>
      </w:r>
      <w:r>
        <w:fldChar w:fldCharType="separate"/>
      </w:r>
      <w:r>
        <w:t>115</w:t>
      </w:r>
      <w:r>
        <w:fldChar w:fldCharType="end"/>
      </w:r>
    </w:p>
    <w:p w14:paraId="7B3BDAAB" w14:textId="2874EEA6" w:rsidR="00A95ADB" w:rsidRDefault="00A95ADB">
      <w:pPr>
        <w:pStyle w:val="TOC5"/>
        <w:rPr>
          <w:rFonts w:ascii="Calibri" w:hAnsi="Calibri"/>
          <w:kern w:val="2"/>
          <w:sz w:val="24"/>
          <w:szCs w:val="24"/>
        </w:rPr>
      </w:pPr>
      <w:r>
        <w:t>9.7.2.6</w:t>
      </w:r>
      <w:r>
        <w:rPr>
          <w:rFonts w:ascii="Calibri" w:hAnsi="Calibri"/>
          <w:kern w:val="2"/>
          <w:sz w:val="24"/>
          <w:szCs w:val="24"/>
        </w:rPr>
        <w:tab/>
      </w:r>
      <w:r>
        <w:t>Core part: Enhancements of NR Multicast and Broadcast Services [RAN2 WI: NR_MBS_enh-Core]</w:t>
      </w:r>
      <w:r>
        <w:tab/>
      </w:r>
      <w:r>
        <w:fldChar w:fldCharType="begin" w:fldLock="1"/>
      </w:r>
      <w:r>
        <w:instrText xml:space="preserve"> PAGEREF _Toc174924475 \h </w:instrText>
      </w:r>
      <w:r>
        <w:fldChar w:fldCharType="separate"/>
      </w:r>
      <w:r>
        <w:t>115</w:t>
      </w:r>
      <w:r>
        <w:fldChar w:fldCharType="end"/>
      </w:r>
    </w:p>
    <w:p w14:paraId="4240C822" w14:textId="2CEC5858" w:rsidR="00A95ADB" w:rsidRDefault="00A95ADB">
      <w:pPr>
        <w:pStyle w:val="TOC5"/>
        <w:rPr>
          <w:rFonts w:ascii="Calibri" w:hAnsi="Calibri"/>
          <w:kern w:val="2"/>
          <w:sz w:val="24"/>
          <w:szCs w:val="24"/>
        </w:rPr>
      </w:pPr>
      <w:r>
        <w:t>9.7.2.7</w:t>
      </w:r>
      <w:r>
        <w:rPr>
          <w:rFonts w:ascii="Calibri" w:hAnsi="Calibri"/>
          <w:kern w:val="2"/>
          <w:sz w:val="24"/>
          <w:szCs w:val="24"/>
        </w:rPr>
        <w:tab/>
      </w:r>
      <w:r>
        <w:t>Core part: XR enhancements for NR [RAN2 WI: NR_XR_enh-Core]</w:t>
      </w:r>
      <w:r>
        <w:tab/>
      </w:r>
      <w:r>
        <w:fldChar w:fldCharType="begin" w:fldLock="1"/>
      </w:r>
      <w:r>
        <w:instrText xml:space="preserve"> PAGEREF _Toc174924476 \h </w:instrText>
      </w:r>
      <w:r>
        <w:fldChar w:fldCharType="separate"/>
      </w:r>
      <w:r>
        <w:t>115</w:t>
      </w:r>
      <w:r>
        <w:fldChar w:fldCharType="end"/>
      </w:r>
    </w:p>
    <w:p w14:paraId="4A4A9D7D" w14:textId="589AD974" w:rsidR="00A95ADB" w:rsidRDefault="00A95ADB">
      <w:pPr>
        <w:pStyle w:val="TOC5"/>
        <w:rPr>
          <w:rFonts w:ascii="Calibri" w:hAnsi="Calibri"/>
          <w:kern w:val="2"/>
          <w:sz w:val="24"/>
          <w:szCs w:val="24"/>
        </w:rPr>
      </w:pPr>
      <w:r>
        <w:t>9.7.2.8</w:t>
      </w:r>
      <w:r>
        <w:rPr>
          <w:rFonts w:ascii="Calibri" w:hAnsi="Calibri"/>
          <w:kern w:val="2"/>
          <w:sz w:val="24"/>
          <w:szCs w:val="24"/>
        </w:rPr>
        <w:tab/>
      </w:r>
      <w:r>
        <w:t>Core part: Further NR mobility enhancements [RAN2 WI: NR_Mob_enh2-Core]</w:t>
      </w:r>
      <w:r>
        <w:tab/>
      </w:r>
      <w:r>
        <w:fldChar w:fldCharType="begin" w:fldLock="1"/>
      </w:r>
      <w:r>
        <w:instrText xml:space="preserve"> PAGEREF _Toc174924477 \h </w:instrText>
      </w:r>
      <w:r>
        <w:fldChar w:fldCharType="separate"/>
      </w:r>
      <w:r>
        <w:t>116</w:t>
      </w:r>
      <w:r>
        <w:fldChar w:fldCharType="end"/>
      </w:r>
    </w:p>
    <w:p w14:paraId="2B8895C9" w14:textId="435FAEA2" w:rsidR="00A95ADB" w:rsidRDefault="00A95ADB">
      <w:pPr>
        <w:pStyle w:val="TOC4"/>
        <w:rPr>
          <w:rFonts w:ascii="Calibri" w:hAnsi="Calibri"/>
          <w:kern w:val="2"/>
          <w:sz w:val="24"/>
          <w:szCs w:val="24"/>
        </w:rPr>
      </w:pPr>
      <w:r>
        <w:t>9.7.3</w:t>
      </w:r>
      <w:r>
        <w:rPr>
          <w:rFonts w:ascii="Calibri" w:hAnsi="Calibri"/>
          <w:kern w:val="2"/>
          <w:sz w:val="24"/>
          <w:szCs w:val="24"/>
        </w:rPr>
        <w:tab/>
      </w:r>
      <w:r>
        <w:t>Related to RAN3 led WIs</w:t>
      </w:r>
      <w:r>
        <w:tab/>
      </w:r>
      <w:r>
        <w:fldChar w:fldCharType="begin" w:fldLock="1"/>
      </w:r>
      <w:r>
        <w:instrText xml:space="preserve"> PAGEREF _Toc174924478 \h </w:instrText>
      </w:r>
      <w:r>
        <w:fldChar w:fldCharType="separate"/>
      </w:r>
      <w:r>
        <w:t>117</w:t>
      </w:r>
      <w:r>
        <w:fldChar w:fldCharType="end"/>
      </w:r>
    </w:p>
    <w:p w14:paraId="31E6FD89" w14:textId="2BA96A3E" w:rsidR="00A95ADB" w:rsidRDefault="00A95ADB">
      <w:pPr>
        <w:pStyle w:val="TOC5"/>
        <w:rPr>
          <w:rFonts w:ascii="Calibri" w:hAnsi="Calibri"/>
          <w:kern w:val="2"/>
          <w:sz w:val="24"/>
          <w:szCs w:val="24"/>
        </w:rPr>
      </w:pPr>
      <w:r>
        <w:t>9.7.3.1</w:t>
      </w:r>
      <w:r>
        <w:rPr>
          <w:rFonts w:ascii="Calibri" w:hAnsi="Calibri"/>
          <w:kern w:val="2"/>
          <w:sz w:val="24"/>
          <w:szCs w:val="24"/>
        </w:rPr>
        <w:tab/>
      </w:r>
      <w:r>
        <w:t>Core part: Further enhancement of data collection for SON/MDT in NR standalone and MR-DC [RAN3 WI: NR_ENDC_SON_MDT_enh2-Core]</w:t>
      </w:r>
      <w:r>
        <w:tab/>
      </w:r>
      <w:r>
        <w:fldChar w:fldCharType="begin" w:fldLock="1"/>
      </w:r>
      <w:r>
        <w:instrText xml:space="preserve"> PAGEREF _Toc174924479 \h </w:instrText>
      </w:r>
      <w:r>
        <w:fldChar w:fldCharType="separate"/>
      </w:r>
      <w:r>
        <w:t>117</w:t>
      </w:r>
      <w:r>
        <w:fldChar w:fldCharType="end"/>
      </w:r>
    </w:p>
    <w:p w14:paraId="05994F7C" w14:textId="12828CCC" w:rsidR="00A95ADB" w:rsidRDefault="00A95ADB">
      <w:pPr>
        <w:pStyle w:val="TOC5"/>
        <w:rPr>
          <w:rFonts w:ascii="Calibri" w:hAnsi="Calibri"/>
          <w:kern w:val="2"/>
          <w:sz w:val="24"/>
          <w:szCs w:val="24"/>
        </w:rPr>
      </w:pPr>
      <w:r>
        <w:t>9.7.3.2</w:t>
      </w:r>
      <w:r>
        <w:rPr>
          <w:rFonts w:ascii="Calibri" w:hAnsi="Calibri"/>
          <w:kern w:val="2"/>
          <w:sz w:val="24"/>
          <w:szCs w:val="24"/>
        </w:rPr>
        <w:tab/>
      </w:r>
      <w:r>
        <w:t>Core part: Enhancement on NR QoE management and optimizations for diverse services [RAN3 WI: NR_QoE_enh-Core]</w:t>
      </w:r>
      <w:r>
        <w:tab/>
      </w:r>
      <w:r>
        <w:fldChar w:fldCharType="begin" w:fldLock="1"/>
      </w:r>
      <w:r>
        <w:instrText xml:space="preserve"> PAGEREF _Toc174924480 \h </w:instrText>
      </w:r>
      <w:r>
        <w:fldChar w:fldCharType="separate"/>
      </w:r>
      <w:r>
        <w:t>117</w:t>
      </w:r>
      <w:r>
        <w:fldChar w:fldCharType="end"/>
      </w:r>
    </w:p>
    <w:p w14:paraId="658AEBF0" w14:textId="0ABDB422" w:rsidR="00A95ADB" w:rsidRDefault="00A95ADB">
      <w:pPr>
        <w:pStyle w:val="TOC5"/>
        <w:rPr>
          <w:rFonts w:ascii="Calibri" w:hAnsi="Calibri"/>
          <w:kern w:val="2"/>
          <w:sz w:val="24"/>
          <w:szCs w:val="24"/>
        </w:rPr>
      </w:pPr>
      <w:r>
        <w:t>9.7.3.3</w:t>
      </w:r>
      <w:r>
        <w:rPr>
          <w:rFonts w:ascii="Calibri" w:hAnsi="Calibri"/>
          <w:kern w:val="2"/>
          <w:sz w:val="24"/>
          <w:szCs w:val="24"/>
        </w:rPr>
        <w:tab/>
      </w:r>
      <w:r>
        <w:t>Core part: Mobile IAB for NR [RAN3 WI: NR_mobile_IAB-Core]</w:t>
      </w:r>
      <w:r>
        <w:tab/>
      </w:r>
      <w:r>
        <w:fldChar w:fldCharType="begin" w:fldLock="1"/>
      </w:r>
      <w:r>
        <w:instrText xml:space="preserve"> PAGEREF _Toc174924481 \h </w:instrText>
      </w:r>
      <w:r>
        <w:fldChar w:fldCharType="separate"/>
      </w:r>
      <w:r>
        <w:t>118</w:t>
      </w:r>
      <w:r>
        <w:fldChar w:fldCharType="end"/>
      </w:r>
    </w:p>
    <w:p w14:paraId="1D8A3041" w14:textId="31987DB5" w:rsidR="00A95ADB" w:rsidRDefault="00A95ADB">
      <w:pPr>
        <w:pStyle w:val="TOC5"/>
        <w:rPr>
          <w:rFonts w:ascii="Calibri" w:hAnsi="Calibri"/>
          <w:kern w:val="2"/>
          <w:sz w:val="24"/>
          <w:szCs w:val="24"/>
        </w:rPr>
      </w:pPr>
      <w:r>
        <w:t>9.7.3.4</w:t>
      </w:r>
      <w:r>
        <w:rPr>
          <w:rFonts w:ascii="Calibri" w:hAnsi="Calibri"/>
          <w:kern w:val="2"/>
          <w:sz w:val="24"/>
          <w:szCs w:val="24"/>
        </w:rPr>
        <w:tab/>
      </w:r>
      <w:r>
        <w:t>Core part: AI/ML for NG-RAN [RAN3 WI: NR_AIML_NGRAN-Core]</w:t>
      </w:r>
      <w:r>
        <w:tab/>
      </w:r>
      <w:r>
        <w:fldChar w:fldCharType="begin" w:fldLock="1"/>
      </w:r>
      <w:r>
        <w:instrText xml:space="preserve"> PAGEREF _Toc174924482 \h </w:instrText>
      </w:r>
      <w:r>
        <w:fldChar w:fldCharType="separate"/>
      </w:r>
      <w:r>
        <w:t>118</w:t>
      </w:r>
      <w:r>
        <w:fldChar w:fldCharType="end"/>
      </w:r>
    </w:p>
    <w:p w14:paraId="5969EDD3" w14:textId="0C1BA60E" w:rsidR="00A95ADB" w:rsidRDefault="00A95ADB">
      <w:pPr>
        <w:pStyle w:val="TOC5"/>
        <w:rPr>
          <w:rFonts w:ascii="Calibri" w:hAnsi="Calibri"/>
          <w:kern w:val="2"/>
          <w:sz w:val="24"/>
          <w:szCs w:val="24"/>
        </w:rPr>
      </w:pPr>
      <w:r>
        <w:t>9.7.3.5</w:t>
      </w:r>
      <w:r>
        <w:rPr>
          <w:rFonts w:ascii="Calibri" w:hAnsi="Calibri"/>
          <w:kern w:val="2"/>
          <w:sz w:val="24"/>
          <w:szCs w:val="24"/>
        </w:rPr>
        <w:tab/>
      </w:r>
      <w:r>
        <w:t>Core part: NR Timing Resiliency and URLLC enhancements [RAN3 WI: TRS_URLLC-NR-Core]</w:t>
      </w:r>
      <w:r>
        <w:tab/>
      </w:r>
      <w:r>
        <w:fldChar w:fldCharType="begin" w:fldLock="1"/>
      </w:r>
      <w:r>
        <w:instrText xml:space="preserve"> PAGEREF _Toc174924483 \h </w:instrText>
      </w:r>
      <w:r>
        <w:fldChar w:fldCharType="separate"/>
      </w:r>
      <w:r>
        <w:t>118</w:t>
      </w:r>
      <w:r>
        <w:fldChar w:fldCharType="end"/>
      </w:r>
    </w:p>
    <w:p w14:paraId="4FD5AB0B" w14:textId="15942A06" w:rsidR="00A95ADB" w:rsidRDefault="00A95ADB">
      <w:pPr>
        <w:pStyle w:val="TOC5"/>
        <w:rPr>
          <w:rFonts w:ascii="Calibri" w:hAnsi="Calibri"/>
          <w:kern w:val="2"/>
          <w:sz w:val="24"/>
          <w:szCs w:val="24"/>
        </w:rPr>
      </w:pPr>
      <w:r>
        <w:t>9.7.3.6</w:t>
      </w:r>
      <w:r>
        <w:rPr>
          <w:rFonts w:ascii="Calibri" w:hAnsi="Calibri"/>
          <w:kern w:val="2"/>
          <w:sz w:val="24"/>
          <w:szCs w:val="24"/>
        </w:rPr>
        <w:tab/>
      </w:r>
      <w:r>
        <w:t>Core part: Network Slicing Phase 3: NR aspects [RAN3 WI: eNS_Ph3-NR-Core]</w:t>
      </w:r>
      <w:r>
        <w:tab/>
      </w:r>
      <w:r>
        <w:fldChar w:fldCharType="begin" w:fldLock="1"/>
      </w:r>
      <w:r>
        <w:instrText xml:space="preserve"> PAGEREF _Toc174924484 \h </w:instrText>
      </w:r>
      <w:r>
        <w:fldChar w:fldCharType="separate"/>
      </w:r>
      <w:r>
        <w:t>119</w:t>
      </w:r>
      <w:r>
        <w:fldChar w:fldCharType="end"/>
      </w:r>
    </w:p>
    <w:p w14:paraId="530F9458" w14:textId="250B814B" w:rsidR="00A95ADB" w:rsidRDefault="00A95ADB">
      <w:pPr>
        <w:pStyle w:val="TOC5"/>
        <w:rPr>
          <w:rFonts w:ascii="Calibri" w:hAnsi="Calibri"/>
          <w:kern w:val="2"/>
          <w:sz w:val="24"/>
          <w:szCs w:val="24"/>
        </w:rPr>
      </w:pPr>
      <w:r>
        <w:t>9.7.3.7</w:t>
      </w:r>
      <w:r>
        <w:rPr>
          <w:rFonts w:ascii="Calibri" w:hAnsi="Calibri"/>
          <w:kern w:val="2"/>
          <w:sz w:val="24"/>
          <w:szCs w:val="24"/>
        </w:rPr>
        <w:tab/>
      </w:r>
      <w:r>
        <w:t>Core part: Non-Public Networks Phase 2: NG-RAN aspects [RAN3 WI: eNPN_Ph2-NGRAN-Core]</w:t>
      </w:r>
      <w:r>
        <w:tab/>
      </w:r>
      <w:r>
        <w:fldChar w:fldCharType="begin" w:fldLock="1"/>
      </w:r>
      <w:r>
        <w:instrText xml:space="preserve"> PAGEREF _Toc174924485 \h </w:instrText>
      </w:r>
      <w:r>
        <w:fldChar w:fldCharType="separate"/>
      </w:r>
      <w:r>
        <w:t>119</w:t>
      </w:r>
      <w:r>
        <w:fldChar w:fldCharType="end"/>
      </w:r>
    </w:p>
    <w:p w14:paraId="17BADB86" w14:textId="3D11F607" w:rsidR="00A95ADB" w:rsidRDefault="00A95ADB">
      <w:pPr>
        <w:pStyle w:val="TOC4"/>
        <w:rPr>
          <w:rFonts w:ascii="Calibri" w:hAnsi="Calibri"/>
          <w:kern w:val="2"/>
          <w:sz w:val="24"/>
          <w:szCs w:val="24"/>
        </w:rPr>
      </w:pPr>
      <w:r>
        <w:t>9.7.4</w:t>
      </w:r>
      <w:r>
        <w:rPr>
          <w:rFonts w:ascii="Calibri" w:hAnsi="Calibri"/>
          <w:kern w:val="2"/>
          <w:sz w:val="24"/>
          <w:szCs w:val="24"/>
        </w:rPr>
        <w:tab/>
      </w:r>
      <w:r>
        <w:t>Related to RAN4 led WIs</w:t>
      </w:r>
      <w:r>
        <w:tab/>
      </w:r>
      <w:r>
        <w:fldChar w:fldCharType="begin" w:fldLock="1"/>
      </w:r>
      <w:r>
        <w:instrText xml:space="preserve"> PAGEREF _Toc174924486 \h </w:instrText>
      </w:r>
      <w:r>
        <w:fldChar w:fldCharType="separate"/>
      </w:r>
      <w:r>
        <w:t>119</w:t>
      </w:r>
      <w:r>
        <w:fldChar w:fldCharType="end"/>
      </w:r>
    </w:p>
    <w:p w14:paraId="76845834" w14:textId="48A4703B" w:rsidR="00A95ADB" w:rsidRDefault="00A95ADB">
      <w:pPr>
        <w:pStyle w:val="TOC5"/>
        <w:rPr>
          <w:rFonts w:ascii="Calibri" w:hAnsi="Calibri"/>
          <w:kern w:val="2"/>
          <w:sz w:val="24"/>
          <w:szCs w:val="24"/>
        </w:rPr>
      </w:pPr>
      <w:r>
        <w:t>9.7.4.1</w:t>
      </w:r>
      <w:r>
        <w:rPr>
          <w:rFonts w:ascii="Calibri" w:hAnsi="Calibri"/>
          <w:kern w:val="2"/>
          <w:sz w:val="24"/>
          <w:szCs w:val="24"/>
        </w:rPr>
        <w:tab/>
      </w:r>
      <w:r>
        <w:t>Core part: Enhanced NR support for high speed train scenario in FR2 [RAN4 WI: NR_HST_FR2_enh-Core]</w:t>
      </w:r>
      <w:r>
        <w:tab/>
      </w:r>
      <w:r>
        <w:fldChar w:fldCharType="begin" w:fldLock="1"/>
      </w:r>
      <w:r>
        <w:instrText xml:space="preserve"> PAGEREF _Toc174924487 \h </w:instrText>
      </w:r>
      <w:r>
        <w:fldChar w:fldCharType="separate"/>
      </w:r>
      <w:r>
        <w:t>119</w:t>
      </w:r>
      <w:r>
        <w:fldChar w:fldCharType="end"/>
      </w:r>
    </w:p>
    <w:p w14:paraId="4E38A964" w14:textId="6DFEEFD0" w:rsidR="00A95ADB" w:rsidRDefault="00A95ADB">
      <w:pPr>
        <w:pStyle w:val="TOC5"/>
        <w:rPr>
          <w:rFonts w:ascii="Calibri" w:hAnsi="Calibri"/>
          <w:kern w:val="2"/>
          <w:sz w:val="24"/>
          <w:szCs w:val="24"/>
        </w:rPr>
      </w:pPr>
      <w:r>
        <w:t>9.7.4.2</w:t>
      </w:r>
      <w:r>
        <w:rPr>
          <w:rFonts w:ascii="Calibri" w:hAnsi="Calibri"/>
          <w:kern w:val="2"/>
          <w:sz w:val="24"/>
          <w:szCs w:val="24"/>
        </w:rPr>
        <w:tab/>
      </w:r>
      <w:r>
        <w:t>Core part: NR support for dedicated spectrum less than 5MHz for FR1 [RAN4 WI: NR_FR1_lessthan_5MHz_BW-Core]</w:t>
      </w:r>
      <w:r>
        <w:tab/>
      </w:r>
      <w:r>
        <w:fldChar w:fldCharType="begin" w:fldLock="1"/>
      </w:r>
      <w:r>
        <w:instrText xml:space="preserve"> PAGEREF _Toc174924488 \h </w:instrText>
      </w:r>
      <w:r>
        <w:fldChar w:fldCharType="separate"/>
      </w:r>
      <w:r>
        <w:t>120</w:t>
      </w:r>
      <w:r>
        <w:fldChar w:fldCharType="end"/>
      </w:r>
    </w:p>
    <w:p w14:paraId="6EC74DBF" w14:textId="468C7C7F" w:rsidR="00A95ADB" w:rsidRDefault="00A95ADB">
      <w:pPr>
        <w:pStyle w:val="TOC5"/>
        <w:rPr>
          <w:rFonts w:ascii="Calibri" w:hAnsi="Calibri"/>
          <w:kern w:val="2"/>
          <w:sz w:val="24"/>
          <w:szCs w:val="24"/>
        </w:rPr>
      </w:pPr>
      <w:r>
        <w:t>9.7.4.3</w:t>
      </w:r>
      <w:r>
        <w:rPr>
          <w:rFonts w:ascii="Calibri" w:hAnsi="Calibri"/>
          <w:kern w:val="2"/>
          <w:sz w:val="24"/>
          <w:szCs w:val="24"/>
        </w:rPr>
        <w:tab/>
      </w:r>
      <w:r>
        <w:t>Core part: Further RF requirements enhancement for NR and EN-DC in FR1 [RAN4 WI: NR_ENDC_ RF_FR1_enh2-Core]</w:t>
      </w:r>
      <w:r>
        <w:tab/>
      </w:r>
      <w:r>
        <w:fldChar w:fldCharType="begin" w:fldLock="1"/>
      </w:r>
      <w:r>
        <w:instrText xml:space="preserve"> PAGEREF _Toc174924489 \h </w:instrText>
      </w:r>
      <w:r>
        <w:fldChar w:fldCharType="separate"/>
      </w:r>
      <w:r>
        <w:t>120</w:t>
      </w:r>
      <w:r>
        <w:fldChar w:fldCharType="end"/>
      </w:r>
    </w:p>
    <w:p w14:paraId="6EFE9238" w14:textId="474CDE84" w:rsidR="00A95ADB" w:rsidRDefault="00A95ADB">
      <w:pPr>
        <w:pStyle w:val="TOC5"/>
        <w:rPr>
          <w:rFonts w:ascii="Calibri" w:hAnsi="Calibri"/>
          <w:kern w:val="2"/>
          <w:sz w:val="24"/>
          <w:szCs w:val="24"/>
        </w:rPr>
      </w:pPr>
      <w:r>
        <w:t>9.7.4.4</w:t>
      </w:r>
      <w:r>
        <w:rPr>
          <w:rFonts w:ascii="Calibri" w:hAnsi="Calibri"/>
          <w:kern w:val="2"/>
          <w:sz w:val="24"/>
          <w:szCs w:val="24"/>
        </w:rPr>
        <w:tab/>
      </w:r>
      <w:r>
        <w:t>Core part: NR RF requirements enhancement for FR2, Phase 3 [RAN4 WI: NR_RF_FR2_req_Ph3-Core]</w:t>
      </w:r>
      <w:r>
        <w:tab/>
      </w:r>
      <w:r>
        <w:fldChar w:fldCharType="begin" w:fldLock="1"/>
      </w:r>
      <w:r>
        <w:instrText xml:space="preserve"> PAGEREF _Toc174924490 \h </w:instrText>
      </w:r>
      <w:r>
        <w:fldChar w:fldCharType="separate"/>
      </w:r>
      <w:r>
        <w:t>120</w:t>
      </w:r>
      <w:r>
        <w:fldChar w:fldCharType="end"/>
      </w:r>
    </w:p>
    <w:p w14:paraId="373C55AC" w14:textId="694F9CFF" w:rsidR="00A95ADB" w:rsidRDefault="00A95ADB">
      <w:pPr>
        <w:pStyle w:val="TOC5"/>
        <w:rPr>
          <w:rFonts w:ascii="Calibri" w:hAnsi="Calibri"/>
          <w:kern w:val="2"/>
          <w:sz w:val="24"/>
          <w:szCs w:val="24"/>
        </w:rPr>
      </w:pPr>
      <w:r>
        <w:t>9.7.4.5</w:t>
      </w:r>
      <w:r>
        <w:rPr>
          <w:rFonts w:ascii="Calibri" w:hAnsi="Calibri"/>
          <w:kern w:val="2"/>
          <w:sz w:val="24"/>
          <w:szCs w:val="24"/>
        </w:rPr>
        <w:tab/>
      </w:r>
      <w:r>
        <w:t>Core part: Requirement for NR FR2 multi-Rx chain DL reception [RAN4 WI: NR_FR2_multiRX_DL-Core]</w:t>
      </w:r>
      <w:r>
        <w:tab/>
      </w:r>
      <w:r>
        <w:fldChar w:fldCharType="begin" w:fldLock="1"/>
      </w:r>
      <w:r>
        <w:instrText xml:space="preserve"> PAGEREF _Toc174924491 \h </w:instrText>
      </w:r>
      <w:r>
        <w:fldChar w:fldCharType="separate"/>
      </w:r>
      <w:r>
        <w:t>121</w:t>
      </w:r>
      <w:r>
        <w:fldChar w:fldCharType="end"/>
      </w:r>
    </w:p>
    <w:p w14:paraId="20AF6D8B" w14:textId="450B6AD3" w:rsidR="00A95ADB" w:rsidRDefault="00A95ADB">
      <w:pPr>
        <w:pStyle w:val="TOC5"/>
        <w:rPr>
          <w:rFonts w:ascii="Calibri" w:hAnsi="Calibri"/>
          <w:kern w:val="2"/>
          <w:sz w:val="24"/>
          <w:szCs w:val="24"/>
        </w:rPr>
      </w:pPr>
      <w:r>
        <w:t>9.7.4.6</w:t>
      </w:r>
      <w:r>
        <w:rPr>
          <w:rFonts w:ascii="Calibri" w:hAnsi="Calibri"/>
          <w:kern w:val="2"/>
          <w:sz w:val="24"/>
          <w:szCs w:val="24"/>
        </w:rPr>
        <w:tab/>
      </w:r>
      <w:r>
        <w:t>Core part: Even Further RRM enhancement for NR and MR-DC [RAN4 WI: NR_RRM_enh3-Core]</w:t>
      </w:r>
      <w:r>
        <w:tab/>
      </w:r>
      <w:r>
        <w:fldChar w:fldCharType="begin" w:fldLock="1"/>
      </w:r>
      <w:r>
        <w:instrText xml:space="preserve"> PAGEREF _Toc174924492 \h </w:instrText>
      </w:r>
      <w:r>
        <w:fldChar w:fldCharType="separate"/>
      </w:r>
      <w:r>
        <w:t>121</w:t>
      </w:r>
      <w:r>
        <w:fldChar w:fldCharType="end"/>
      </w:r>
    </w:p>
    <w:p w14:paraId="050A40F8" w14:textId="340B1F3D" w:rsidR="00A95ADB" w:rsidRDefault="00A95ADB">
      <w:pPr>
        <w:pStyle w:val="TOC5"/>
        <w:rPr>
          <w:rFonts w:ascii="Calibri" w:hAnsi="Calibri"/>
          <w:kern w:val="2"/>
          <w:sz w:val="24"/>
          <w:szCs w:val="24"/>
        </w:rPr>
      </w:pPr>
      <w:r>
        <w:t>9.7.4.7</w:t>
      </w:r>
      <w:r>
        <w:rPr>
          <w:rFonts w:ascii="Calibri" w:hAnsi="Calibri"/>
          <w:kern w:val="2"/>
          <w:sz w:val="24"/>
          <w:szCs w:val="24"/>
        </w:rPr>
        <w:tab/>
      </w:r>
      <w:r>
        <w:t>Core part: Further enh. on NR and MR-DC measurement gaps and measurements without gaps [RAN4 WI: NR_MG_enh2-Core]</w:t>
      </w:r>
      <w:r>
        <w:tab/>
      </w:r>
      <w:r>
        <w:fldChar w:fldCharType="begin" w:fldLock="1"/>
      </w:r>
      <w:r>
        <w:instrText xml:space="preserve"> PAGEREF _Toc174924493 \h </w:instrText>
      </w:r>
      <w:r>
        <w:fldChar w:fldCharType="separate"/>
      </w:r>
      <w:r>
        <w:t>121</w:t>
      </w:r>
      <w:r>
        <w:fldChar w:fldCharType="end"/>
      </w:r>
    </w:p>
    <w:p w14:paraId="756B2AE7" w14:textId="6CBB9E03" w:rsidR="00A95ADB" w:rsidRDefault="00A95ADB">
      <w:pPr>
        <w:pStyle w:val="TOC5"/>
        <w:rPr>
          <w:rFonts w:ascii="Calibri" w:hAnsi="Calibri"/>
          <w:kern w:val="2"/>
          <w:sz w:val="24"/>
          <w:szCs w:val="24"/>
        </w:rPr>
      </w:pPr>
      <w:r>
        <w:t>9.7.4.8</w:t>
      </w:r>
      <w:r>
        <w:rPr>
          <w:rFonts w:ascii="Calibri" w:hAnsi="Calibri"/>
          <w:kern w:val="2"/>
          <w:sz w:val="24"/>
          <w:szCs w:val="24"/>
        </w:rPr>
        <w:tab/>
      </w:r>
      <w:r>
        <w:t>BS/UE EMC enhancements for NR and LTE [RAN4 WI: NR_LTE_EMC_enh]</w:t>
      </w:r>
      <w:r>
        <w:tab/>
      </w:r>
      <w:r>
        <w:fldChar w:fldCharType="begin" w:fldLock="1"/>
      </w:r>
      <w:r>
        <w:instrText xml:space="preserve"> PAGEREF _Toc174924494 \h </w:instrText>
      </w:r>
      <w:r>
        <w:fldChar w:fldCharType="separate"/>
      </w:r>
      <w:r>
        <w:t>121</w:t>
      </w:r>
      <w:r>
        <w:fldChar w:fldCharType="end"/>
      </w:r>
    </w:p>
    <w:p w14:paraId="2B59E4B1" w14:textId="4353735C" w:rsidR="00A95ADB" w:rsidRDefault="00A95ADB">
      <w:pPr>
        <w:pStyle w:val="TOC5"/>
        <w:rPr>
          <w:rFonts w:ascii="Calibri" w:hAnsi="Calibri"/>
          <w:kern w:val="2"/>
          <w:sz w:val="24"/>
          <w:szCs w:val="24"/>
        </w:rPr>
      </w:pPr>
      <w:r>
        <w:t>9.7.4.9</w:t>
      </w:r>
      <w:r>
        <w:rPr>
          <w:rFonts w:ascii="Calibri" w:hAnsi="Calibri"/>
          <w:kern w:val="2"/>
          <w:sz w:val="24"/>
          <w:szCs w:val="24"/>
        </w:rPr>
        <w:tab/>
      </w:r>
      <w:r>
        <w:t>Air-to-ground network for NR [RAN4 WI: NR_ATG]</w:t>
      </w:r>
      <w:r>
        <w:tab/>
      </w:r>
      <w:r>
        <w:fldChar w:fldCharType="begin" w:fldLock="1"/>
      </w:r>
      <w:r>
        <w:instrText xml:space="preserve"> PAGEREF _Toc174924495 \h </w:instrText>
      </w:r>
      <w:r>
        <w:fldChar w:fldCharType="separate"/>
      </w:r>
      <w:r>
        <w:t>121</w:t>
      </w:r>
      <w:r>
        <w:fldChar w:fldCharType="end"/>
      </w:r>
    </w:p>
    <w:p w14:paraId="32A72F0C" w14:textId="141E0FA3" w:rsidR="00A95ADB" w:rsidRDefault="00A95ADB">
      <w:pPr>
        <w:pStyle w:val="TOC5"/>
        <w:rPr>
          <w:rFonts w:ascii="Calibri" w:hAnsi="Calibri"/>
          <w:kern w:val="2"/>
          <w:sz w:val="24"/>
          <w:szCs w:val="24"/>
        </w:rPr>
      </w:pPr>
      <w:r>
        <w:t>9.7.4.10</w:t>
      </w:r>
      <w:r>
        <w:rPr>
          <w:rFonts w:ascii="Calibri" w:hAnsi="Calibri"/>
          <w:kern w:val="2"/>
          <w:sz w:val="24"/>
          <w:szCs w:val="24"/>
        </w:rPr>
        <w:tab/>
      </w:r>
      <w:r>
        <w:t>Support of intra-band non-collocated EN-DC/NR-CA deployment [RAN4 WI: NonCol_intraB_ENDC_NR_CA]</w:t>
      </w:r>
      <w:r>
        <w:tab/>
      </w:r>
      <w:r>
        <w:fldChar w:fldCharType="begin" w:fldLock="1"/>
      </w:r>
      <w:r>
        <w:instrText xml:space="preserve"> PAGEREF _Toc174924496 \h </w:instrText>
      </w:r>
      <w:r>
        <w:fldChar w:fldCharType="separate"/>
      </w:r>
      <w:r>
        <w:t>122</w:t>
      </w:r>
      <w:r>
        <w:fldChar w:fldCharType="end"/>
      </w:r>
    </w:p>
    <w:p w14:paraId="52C4A38B" w14:textId="5C509C06" w:rsidR="00A95ADB" w:rsidRDefault="00A95ADB">
      <w:pPr>
        <w:pStyle w:val="TOC5"/>
        <w:rPr>
          <w:rFonts w:ascii="Calibri" w:hAnsi="Calibri"/>
          <w:kern w:val="2"/>
          <w:sz w:val="24"/>
          <w:szCs w:val="24"/>
        </w:rPr>
      </w:pPr>
      <w:r>
        <w:t>9.7.4.11</w:t>
      </w:r>
      <w:r>
        <w:rPr>
          <w:rFonts w:ascii="Calibri" w:hAnsi="Calibri"/>
          <w:kern w:val="2"/>
          <w:sz w:val="24"/>
          <w:szCs w:val="24"/>
        </w:rPr>
        <w:tab/>
      </w:r>
      <w:r>
        <w:t>Core part: NR demodulation performance evolution [RAN4 WI: NR_demod_enh3-Core]</w:t>
      </w:r>
      <w:r>
        <w:tab/>
      </w:r>
      <w:r>
        <w:fldChar w:fldCharType="begin" w:fldLock="1"/>
      </w:r>
      <w:r>
        <w:instrText xml:space="preserve"> PAGEREF _Toc174924497 \h </w:instrText>
      </w:r>
      <w:r>
        <w:fldChar w:fldCharType="separate"/>
      </w:r>
      <w:r>
        <w:t>122</w:t>
      </w:r>
      <w:r>
        <w:fldChar w:fldCharType="end"/>
      </w:r>
    </w:p>
    <w:p w14:paraId="5CC2F093" w14:textId="3347459E" w:rsidR="00A95ADB" w:rsidRDefault="00A95ADB">
      <w:pPr>
        <w:pStyle w:val="TOC5"/>
        <w:rPr>
          <w:rFonts w:ascii="Calibri" w:hAnsi="Calibri"/>
          <w:kern w:val="2"/>
          <w:sz w:val="24"/>
          <w:szCs w:val="24"/>
        </w:rPr>
      </w:pPr>
      <w:r>
        <w:t>9.7.4.12</w:t>
      </w:r>
      <w:r>
        <w:rPr>
          <w:rFonts w:ascii="Calibri" w:hAnsi="Calibri"/>
          <w:kern w:val="2"/>
          <w:sz w:val="24"/>
          <w:szCs w:val="24"/>
        </w:rPr>
        <w:tab/>
      </w:r>
      <w:r>
        <w:t>Core part: Enhancement of MIMO OTA requirement for NR UEs [RAN4 WI: NR_MIMO_OTA_enh-Core]</w:t>
      </w:r>
      <w:r>
        <w:tab/>
      </w:r>
      <w:r>
        <w:fldChar w:fldCharType="begin" w:fldLock="1"/>
      </w:r>
      <w:r>
        <w:instrText xml:space="preserve"> PAGEREF _Toc174924498 \h </w:instrText>
      </w:r>
      <w:r>
        <w:fldChar w:fldCharType="separate"/>
      </w:r>
      <w:r>
        <w:t>122</w:t>
      </w:r>
      <w:r>
        <w:fldChar w:fldCharType="end"/>
      </w:r>
    </w:p>
    <w:p w14:paraId="3D941284" w14:textId="343E4FCA" w:rsidR="00A95ADB" w:rsidRDefault="00A95ADB">
      <w:pPr>
        <w:pStyle w:val="TOC5"/>
        <w:rPr>
          <w:rFonts w:ascii="Calibri" w:hAnsi="Calibri"/>
          <w:kern w:val="2"/>
          <w:sz w:val="24"/>
          <w:szCs w:val="24"/>
        </w:rPr>
      </w:pPr>
      <w:r>
        <w:t>9.7.4.13</w:t>
      </w:r>
      <w:r>
        <w:rPr>
          <w:rFonts w:ascii="Calibri" w:hAnsi="Calibri"/>
          <w:kern w:val="2"/>
          <w:sz w:val="24"/>
          <w:szCs w:val="24"/>
        </w:rPr>
        <w:tab/>
      </w:r>
      <w:r>
        <w:t>Core part: Enhancement of UE TRP and TRS req. and test methodologies for FR1 (NR SA and EN-DC) [RAN4 WI: NR_FR1_TRP_TRS_enh-Core]</w:t>
      </w:r>
      <w:r>
        <w:tab/>
      </w:r>
      <w:r>
        <w:fldChar w:fldCharType="begin" w:fldLock="1"/>
      </w:r>
      <w:r>
        <w:instrText xml:space="preserve"> PAGEREF _Toc174924499 \h </w:instrText>
      </w:r>
      <w:r>
        <w:fldChar w:fldCharType="separate"/>
      </w:r>
      <w:r>
        <w:t>122</w:t>
      </w:r>
      <w:r>
        <w:fldChar w:fldCharType="end"/>
      </w:r>
    </w:p>
    <w:p w14:paraId="749726FE" w14:textId="2222C5A6" w:rsidR="00A95ADB" w:rsidRDefault="00A95ADB">
      <w:pPr>
        <w:pStyle w:val="TOC5"/>
        <w:rPr>
          <w:rFonts w:ascii="Calibri" w:hAnsi="Calibri"/>
          <w:kern w:val="2"/>
          <w:sz w:val="24"/>
          <w:szCs w:val="24"/>
        </w:rPr>
      </w:pPr>
      <w:r>
        <w:t>9.7.4.14</w:t>
      </w:r>
      <w:r>
        <w:rPr>
          <w:rFonts w:ascii="Calibri" w:hAnsi="Calibri"/>
          <w:kern w:val="2"/>
          <w:sz w:val="24"/>
          <w:szCs w:val="24"/>
        </w:rPr>
        <w:tab/>
      </w:r>
      <w:r>
        <w:t>Core part: Complete the specification support for BW Part operation without restriction in NR [RAN4 WI: NR_BWP_wor-Core]</w:t>
      </w:r>
      <w:r>
        <w:tab/>
      </w:r>
      <w:r>
        <w:fldChar w:fldCharType="begin" w:fldLock="1"/>
      </w:r>
      <w:r>
        <w:instrText xml:space="preserve"> PAGEREF _Toc174924500 \h </w:instrText>
      </w:r>
      <w:r>
        <w:fldChar w:fldCharType="separate"/>
      </w:r>
      <w:r>
        <w:t>123</w:t>
      </w:r>
      <w:r>
        <w:fldChar w:fldCharType="end"/>
      </w:r>
    </w:p>
    <w:p w14:paraId="65BFE4B1" w14:textId="3D968208" w:rsidR="00A95ADB" w:rsidRDefault="00A95ADB">
      <w:pPr>
        <w:pStyle w:val="TOC5"/>
        <w:rPr>
          <w:rFonts w:ascii="Calibri" w:hAnsi="Calibri"/>
          <w:kern w:val="2"/>
          <w:sz w:val="24"/>
          <w:szCs w:val="24"/>
        </w:rPr>
      </w:pPr>
      <w:r>
        <w:t>9.7.4.15</w:t>
      </w:r>
      <w:r>
        <w:rPr>
          <w:rFonts w:ascii="Calibri" w:hAnsi="Calibri"/>
          <w:kern w:val="2"/>
          <w:sz w:val="24"/>
          <w:szCs w:val="24"/>
        </w:rPr>
        <w:tab/>
      </w:r>
      <w:r>
        <w:t>Core part: NR channel raster enhancement [RAN4 WI: NR_channel_raster_enh-Core]</w:t>
      </w:r>
      <w:r>
        <w:tab/>
      </w:r>
      <w:r>
        <w:fldChar w:fldCharType="begin" w:fldLock="1"/>
      </w:r>
      <w:r>
        <w:instrText xml:space="preserve"> PAGEREF _Toc174924501 \h </w:instrText>
      </w:r>
      <w:r>
        <w:fldChar w:fldCharType="separate"/>
      </w:r>
      <w:r>
        <w:t>123</w:t>
      </w:r>
      <w:r>
        <w:fldChar w:fldCharType="end"/>
      </w:r>
    </w:p>
    <w:p w14:paraId="0DB55569" w14:textId="110FFB55" w:rsidR="00A95ADB" w:rsidRDefault="00A95ADB">
      <w:pPr>
        <w:pStyle w:val="TOC3"/>
        <w:rPr>
          <w:rFonts w:ascii="Calibri" w:hAnsi="Calibri"/>
          <w:kern w:val="2"/>
          <w:sz w:val="24"/>
          <w:szCs w:val="24"/>
        </w:rPr>
      </w:pPr>
      <w:r>
        <w:t>9.8</w:t>
      </w:r>
      <w:r>
        <w:rPr>
          <w:rFonts w:ascii="Calibri" w:hAnsi="Calibri"/>
          <w:kern w:val="2"/>
          <w:sz w:val="24"/>
          <w:szCs w:val="24"/>
        </w:rPr>
        <w:tab/>
      </w:r>
      <w:r>
        <w:t>Closed REL-18 NR or NR+LTE WIs (spectrum related)</w:t>
      </w:r>
      <w:r>
        <w:tab/>
      </w:r>
      <w:r>
        <w:fldChar w:fldCharType="begin" w:fldLock="1"/>
      </w:r>
      <w:r>
        <w:instrText xml:space="preserve"> PAGEREF _Toc174924502 \h </w:instrText>
      </w:r>
      <w:r>
        <w:fldChar w:fldCharType="separate"/>
      </w:r>
      <w:r>
        <w:t>123</w:t>
      </w:r>
      <w:r>
        <w:fldChar w:fldCharType="end"/>
      </w:r>
    </w:p>
    <w:p w14:paraId="009A6155" w14:textId="3619DCAA" w:rsidR="00A95ADB" w:rsidRDefault="00A95ADB">
      <w:pPr>
        <w:pStyle w:val="TOC4"/>
        <w:rPr>
          <w:rFonts w:ascii="Calibri" w:hAnsi="Calibri"/>
          <w:kern w:val="2"/>
          <w:sz w:val="24"/>
          <w:szCs w:val="24"/>
        </w:rPr>
      </w:pPr>
      <w:r>
        <w:t>9.8.1</w:t>
      </w:r>
      <w:r>
        <w:rPr>
          <w:rFonts w:ascii="Calibri" w:hAnsi="Calibri"/>
          <w:kern w:val="2"/>
          <w:sz w:val="24"/>
          <w:szCs w:val="24"/>
        </w:rPr>
        <w:tab/>
      </w:r>
      <w:r>
        <w:t>Introduction of new bands</w:t>
      </w:r>
      <w:r>
        <w:tab/>
      </w:r>
      <w:r>
        <w:fldChar w:fldCharType="begin" w:fldLock="1"/>
      </w:r>
      <w:r>
        <w:instrText xml:space="preserve"> PAGEREF _Toc174924503 \h </w:instrText>
      </w:r>
      <w:r>
        <w:fldChar w:fldCharType="separate"/>
      </w:r>
      <w:r>
        <w:t>123</w:t>
      </w:r>
      <w:r>
        <w:fldChar w:fldCharType="end"/>
      </w:r>
    </w:p>
    <w:p w14:paraId="3D94B898" w14:textId="419A27AD" w:rsidR="00A95ADB" w:rsidRDefault="00A95ADB">
      <w:pPr>
        <w:pStyle w:val="TOC5"/>
        <w:rPr>
          <w:rFonts w:ascii="Calibri" w:hAnsi="Calibri"/>
          <w:kern w:val="2"/>
          <w:sz w:val="24"/>
          <w:szCs w:val="24"/>
        </w:rPr>
      </w:pPr>
      <w:r>
        <w:t>9.8.1.1</w:t>
      </w:r>
      <w:r>
        <w:rPr>
          <w:rFonts w:ascii="Calibri" w:hAnsi="Calibri"/>
          <w:kern w:val="2"/>
          <w:sz w:val="24"/>
          <w:szCs w:val="24"/>
        </w:rPr>
        <w:tab/>
      </w:r>
      <w:r>
        <w:t>APT 600MHz NR band [RAN4 WI: NR_600MHz_APT]</w:t>
      </w:r>
      <w:r>
        <w:tab/>
      </w:r>
      <w:r>
        <w:fldChar w:fldCharType="begin" w:fldLock="1"/>
      </w:r>
      <w:r>
        <w:instrText xml:space="preserve"> PAGEREF _Toc174924504 \h </w:instrText>
      </w:r>
      <w:r>
        <w:fldChar w:fldCharType="separate"/>
      </w:r>
      <w:r>
        <w:t>124</w:t>
      </w:r>
      <w:r>
        <w:fldChar w:fldCharType="end"/>
      </w:r>
    </w:p>
    <w:p w14:paraId="0D7A7A56" w14:textId="5A43B461" w:rsidR="00A95ADB" w:rsidRDefault="00A95ADB">
      <w:pPr>
        <w:pStyle w:val="TOC5"/>
        <w:rPr>
          <w:rFonts w:ascii="Calibri" w:hAnsi="Calibri"/>
          <w:kern w:val="2"/>
          <w:sz w:val="24"/>
          <w:szCs w:val="24"/>
        </w:rPr>
      </w:pPr>
      <w:r>
        <w:t>9.8.1.2</w:t>
      </w:r>
      <w:r>
        <w:rPr>
          <w:rFonts w:ascii="Calibri" w:hAnsi="Calibri"/>
          <w:kern w:val="2"/>
          <w:sz w:val="24"/>
          <w:szCs w:val="24"/>
        </w:rPr>
        <w:tab/>
      </w:r>
      <w:r>
        <w:t>Introduction of NR TDD band in 1670-1675 MHz (n54) [RAN4 WI: NR_TDD_n54]</w:t>
      </w:r>
      <w:r>
        <w:tab/>
      </w:r>
      <w:r>
        <w:fldChar w:fldCharType="begin" w:fldLock="1"/>
      </w:r>
      <w:r>
        <w:instrText xml:space="preserve"> PAGEREF _Toc174924505 \h </w:instrText>
      </w:r>
      <w:r>
        <w:fldChar w:fldCharType="separate"/>
      </w:r>
      <w:r>
        <w:t>124</w:t>
      </w:r>
      <w:r>
        <w:fldChar w:fldCharType="end"/>
      </w:r>
    </w:p>
    <w:p w14:paraId="2EB3EF63" w14:textId="0870002E" w:rsidR="00A95ADB" w:rsidRDefault="00A95ADB">
      <w:pPr>
        <w:pStyle w:val="TOC5"/>
        <w:rPr>
          <w:rFonts w:ascii="Calibri" w:hAnsi="Calibri"/>
          <w:kern w:val="2"/>
          <w:sz w:val="24"/>
          <w:szCs w:val="24"/>
        </w:rPr>
      </w:pPr>
      <w:r>
        <w:t>9.8.1.3</w:t>
      </w:r>
      <w:r>
        <w:rPr>
          <w:rFonts w:ascii="Calibri" w:hAnsi="Calibri"/>
          <w:kern w:val="2"/>
          <w:sz w:val="24"/>
          <w:szCs w:val="24"/>
        </w:rPr>
        <w:tab/>
      </w:r>
      <w:r>
        <w:t>Introduction of the satellite L-/S-band for NR [RAN4 WI: NTN_LSband]</w:t>
      </w:r>
      <w:r>
        <w:tab/>
      </w:r>
      <w:r>
        <w:fldChar w:fldCharType="begin" w:fldLock="1"/>
      </w:r>
      <w:r>
        <w:instrText xml:space="preserve"> PAGEREF _Toc174924506 \h </w:instrText>
      </w:r>
      <w:r>
        <w:fldChar w:fldCharType="separate"/>
      </w:r>
      <w:r>
        <w:t>124</w:t>
      </w:r>
      <w:r>
        <w:fldChar w:fldCharType="end"/>
      </w:r>
    </w:p>
    <w:p w14:paraId="47F38101" w14:textId="3D4D27ED" w:rsidR="00A95ADB" w:rsidRDefault="00A95ADB">
      <w:pPr>
        <w:pStyle w:val="TOC5"/>
        <w:rPr>
          <w:rFonts w:ascii="Calibri" w:hAnsi="Calibri"/>
          <w:kern w:val="2"/>
          <w:sz w:val="24"/>
          <w:szCs w:val="24"/>
        </w:rPr>
      </w:pPr>
      <w:r>
        <w:t>9.8.1.4</w:t>
      </w:r>
      <w:r>
        <w:rPr>
          <w:rFonts w:ascii="Calibri" w:hAnsi="Calibri"/>
          <w:kern w:val="2"/>
          <w:sz w:val="24"/>
          <w:szCs w:val="24"/>
        </w:rPr>
        <w:tab/>
      </w:r>
      <w:r>
        <w:t>Introduction of 900 MHz NR band in the US [RAN4 WI: NR_900MHz_US]</w:t>
      </w:r>
      <w:r>
        <w:tab/>
      </w:r>
      <w:r>
        <w:fldChar w:fldCharType="begin" w:fldLock="1"/>
      </w:r>
      <w:r>
        <w:instrText xml:space="preserve"> PAGEREF _Toc174924507 \h </w:instrText>
      </w:r>
      <w:r>
        <w:fldChar w:fldCharType="separate"/>
      </w:r>
      <w:r>
        <w:t>124</w:t>
      </w:r>
      <w:r>
        <w:fldChar w:fldCharType="end"/>
      </w:r>
    </w:p>
    <w:p w14:paraId="63A8ED9C" w14:textId="1D61BF0E" w:rsidR="00A95ADB" w:rsidRDefault="00A95ADB">
      <w:pPr>
        <w:pStyle w:val="TOC5"/>
        <w:rPr>
          <w:rFonts w:ascii="Calibri" w:hAnsi="Calibri"/>
          <w:kern w:val="2"/>
          <w:sz w:val="24"/>
          <w:szCs w:val="24"/>
        </w:rPr>
      </w:pPr>
      <w:r>
        <w:t>9.8.1.5</w:t>
      </w:r>
      <w:r>
        <w:rPr>
          <w:rFonts w:ascii="Calibri" w:hAnsi="Calibri"/>
          <w:kern w:val="2"/>
          <w:sz w:val="24"/>
          <w:szCs w:val="24"/>
        </w:rPr>
        <w:tab/>
      </w:r>
      <w:r>
        <w:t>Core part: Adding new NR FDD bands for RedCap in Rel-18 [RAN4 WI: NR_FDD_bands_R18_redcap-Core]</w:t>
      </w:r>
      <w:r>
        <w:tab/>
      </w:r>
      <w:r>
        <w:fldChar w:fldCharType="begin" w:fldLock="1"/>
      </w:r>
      <w:r>
        <w:instrText xml:space="preserve"> PAGEREF _Toc174924508 \h </w:instrText>
      </w:r>
      <w:r>
        <w:fldChar w:fldCharType="separate"/>
      </w:r>
      <w:r>
        <w:t>124</w:t>
      </w:r>
      <w:r>
        <w:fldChar w:fldCharType="end"/>
      </w:r>
    </w:p>
    <w:p w14:paraId="62B0693D" w14:textId="59D0E4A4" w:rsidR="00A95ADB" w:rsidRDefault="00A95ADB">
      <w:pPr>
        <w:pStyle w:val="TOC5"/>
        <w:rPr>
          <w:rFonts w:ascii="Calibri" w:hAnsi="Calibri"/>
          <w:kern w:val="2"/>
          <w:sz w:val="24"/>
          <w:szCs w:val="24"/>
        </w:rPr>
      </w:pPr>
      <w:r>
        <w:t>9.8.1.6</w:t>
      </w:r>
      <w:r>
        <w:rPr>
          <w:rFonts w:ascii="Calibri" w:hAnsi="Calibri"/>
          <w:kern w:val="2"/>
          <w:sz w:val="24"/>
          <w:szCs w:val="24"/>
        </w:rPr>
        <w:tab/>
      </w:r>
      <w:r>
        <w:t>Addition of FDD NR bands using the UL from n28 and the DL of n75 and n76 [RAN4 WI: NR_FDD_ULn28_DLn75_n76]</w:t>
      </w:r>
      <w:r>
        <w:tab/>
      </w:r>
      <w:r>
        <w:fldChar w:fldCharType="begin" w:fldLock="1"/>
      </w:r>
      <w:r>
        <w:instrText xml:space="preserve"> PAGEREF _Toc174924509 \h </w:instrText>
      </w:r>
      <w:r>
        <w:fldChar w:fldCharType="separate"/>
      </w:r>
      <w:r>
        <w:t>124</w:t>
      </w:r>
      <w:r>
        <w:fldChar w:fldCharType="end"/>
      </w:r>
    </w:p>
    <w:p w14:paraId="24C234C2" w14:textId="57483A5A" w:rsidR="00A95ADB" w:rsidRDefault="00A95ADB">
      <w:pPr>
        <w:pStyle w:val="TOC5"/>
        <w:rPr>
          <w:rFonts w:ascii="Calibri" w:hAnsi="Calibri"/>
          <w:kern w:val="2"/>
          <w:sz w:val="24"/>
          <w:szCs w:val="24"/>
        </w:rPr>
      </w:pPr>
      <w:r>
        <w:t>9.8.1.7</w:t>
      </w:r>
      <w:r>
        <w:rPr>
          <w:rFonts w:ascii="Calibri" w:hAnsi="Calibri"/>
          <w:kern w:val="2"/>
          <w:sz w:val="24"/>
          <w:szCs w:val="24"/>
        </w:rPr>
        <w:tab/>
      </w:r>
      <w:r>
        <w:t>Introduction of NR bands n31 and n72 [RAN4 WI: NR_bands_n31_n72]</w:t>
      </w:r>
      <w:r>
        <w:tab/>
      </w:r>
      <w:r>
        <w:fldChar w:fldCharType="begin" w:fldLock="1"/>
      </w:r>
      <w:r>
        <w:instrText xml:space="preserve"> PAGEREF _Toc174924510 \h </w:instrText>
      </w:r>
      <w:r>
        <w:fldChar w:fldCharType="separate"/>
      </w:r>
      <w:r>
        <w:t>124</w:t>
      </w:r>
      <w:r>
        <w:fldChar w:fldCharType="end"/>
      </w:r>
    </w:p>
    <w:p w14:paraId="496ECA05" w14:textId="53C407BE" w:rsidR="00A95ADB" w:rsidRDefault="00A95ADB">
      <w:pPr>
        <w:pStyle w:val="TOC5"/>
        <w:rPr>
          <w:rFonts w:ascii="Calibri" w:hAnsi="Calibri"/>
          <w:kern w:val="2"/>
          <w:sz w:val="24"/>
          <w:szCs w:val="24"/>
        </w:rPr>
      </w:pPr>
      <w:r>
        <w:t>9.8.1.8</w:t>
      </w:r>
      <w:r>
        <w:rPr>
          <w:rFonts w:ascii="Calibri" w:hAnsi="Calibri"/>
          <w:kern w:val="2"/>
          <w:sz w:val="24"/>
          <w:szCs w:val="24"/>
        </w:rPr>
        <w:tab/>
      </w:r>
      <w:r>
        <w:t>Core part: Additional NR bands for UL-MIMO in Rel-18 [RAN4 WI: NR_bands_UL_MIMO_R18-Core]</w:t>
      </w:r>
      <w:r>
        <w:tab/>
      </w:r>
      <w:r>
        <w:fldChar w:fldCharType="begin" w:fldLock="1"/>
      </w:r>
      <w:r>
        <w:instrText xml:space="preserve"> PAGEREF _Toc174924511 \h </w:instrText>
      </w:r>
      <w:r>
        <w:fldChar w:fldCharType="separate"/>
      </w:r>
      <w:r>
        <w:t>124</w:t>
      </w:r>
      <w:r>
        <w:fldChar w:fldCharType="end"/>
      </w:r>
    </w:p>
    <w:p w14:paraId="3A490FF6" w14:textId="00544ED4" w:rsidR="00A95ADB" w:rsidRDefault="00A95ADB">
      <w:pPr>
        <w:pStyle w:val="TOC4"/>
        <w:rPr>
          <w:rFonts w:ascii="Calibri" w:hAnsi="Calibri"/>
          <w:kern w:val="2"/>
          <w:sz w:val="24"/>
          <w:szCs w:val="24"/>
        </w:rPr>
      </w:pPr>
      <w:r>
        <w:t>9.8.2</w:t>
      </w:r>
      <w:r>
        <w:rPr>
          <w:rFonts w:ascii="Calibri" w:hAnsi="Calibri"/>
          <w:kern w:val="2"/>
          <w:sz w:val="24"/>
          <w:szCs w:val="24"/>
        </w:rPr>
        <w:tab/>
      </w:r>
      <w:r>
        <w:t>NR CA/DC/SUL related basket WIs for Rel-18</w:t>
      </w:r>
      <w:r>
        <w:tab/>
      </w:r>
      <w:r>
        <w:fldChar w:fldCharType="begin" w:fldLock="1"/>
      </w:r>
      <w:r>
        <w:instrText xml:space="preserve"> PAGEREF _Toc174924512 \h </w:instrText>
      </w:r>
      <w:r>
        <w:fldChar w:fldCharType="separate"/>
      </w:r>
      <w:r>
        <w:t>124</w:t>
      </w:r>
      <w:r>
        <w:fldChar w:fldCharType="end"/>
      </w:r>
    </w:p>
    <w:p w14:paraId="1FF62AA8" w14:textId="0CC83557" w:rsidR="00A95ADB" w:rsidRDefault="00A95ADB">
      <w:pPr>
        <w:pStyle w:val="TOC5"/>
        <w:rPr>
          <w:rFonts w:ascii="Calibri" w:hAnsi="Calibri"/>
          <w:kern w:val="2"/>
          <w:sz w:val="24"/>
          <w:szCs w:val="24"/>
        </w:rPr>
      </w:pPr>
      <w:r>
        <w:t>9.8.2.1</w:t>
      </w:r>
      <w:r>
        <w:rPr>
          <w:rFonts w:ascii="Calibri" w:hAnsi="Calibri"/>
          <w:kern w:val="2"/>
          <w:sz w:val="24"/>
          <w:szCs w:val="24"/>
        </w:rPr>
        <w:tab/>
      </w:r>
      <w:r>
        <w:t>Core part: Enhancement for 700/800/900MHz band combinations for NR [RAN4 WI: NR_700800900_combo_enh-Core]</w:t>
      </w:r>
      <w:r>
        <w:tab/>
      </w:r>
      <w:r>
        <w:fldChar w:fldCharType="begin" w:fldLock="1"/>
      </w:r>
      <w:r>
        <w:instrText xml:space="preserve"> PAGEREF _Toc174924513 \h </w:instrText>
      </w:r>
      <w:r>
        <w:fldChar w:fldCharType="separate"/>
      </w:r>
      <w:r>
        <w:t>124</w:t>
      </w:r>
      <w:r>
        <w:fldChar w:fldCharType="end"/>
      </w:r>
    </w:p>
    <w:p w14:paraId="41CF4426" w14:textId="33FC6E08" w:rsidR="00A95ADB" w:rsidRDefault="00A95ADB">
      <w:pPr>
        <w:pStyle w:val="TOC5"/>
        <w:rPr>
          <w:rFonts w:ascii="Calibri" w:hAnsi="Calibri"/>
          <w:kern w:val="2"/>
          <w:sz w:val="24"/>
          <w:szCs w:val="24"/>
        </w:rPr>
      </w:pPr>
      <w:r>
        <w:t>9.8.2.2</w:t>
      </w:r>
      <w:r>
        <w:rPr>
          <w:rFonts w:ascii="Calibri" w:hAnsi="Calibri"/>
          <w:kern w:val="2"/>
          <w:sz w:val="24"/>
          <w:szCs w:val="24"/>
        </w:rPr>
        <w:tab/>
      </w:r>
      <w:r>
        <w:t>Core part: Rel-18 NR CA band combinations with two SUL cells [RAN4 WI: NR_2SUL_cell_combos_R18-Core]</w:t>
      </w:r>
      <w:r>
        <w:tab/>
      </w:r>
      <w:r>
        <w:fldChar w:fldCharType="begin" w:fldLock="1"/>
      </w:r>
      <w:r>
        <w:instrText xml:space="preserve"> PAGEREF _Toc174924514 \h </w:instrText>
      </w:r>
      <w:r>
        <w:fldChar w:fldCharType="separate"/>
      </w:r>
      <w:r>
        <w:t>124</w:t>
      </w:r>
      <w:r>
        <w:fldChar w:fldCharType="end"/>
      </w:r>
    </w:p>
    <w:p w14:paraId="47764CD5" w14:textId="755CAB24" w:rsidR="00A95ADB" w:rsidRDefault="00A95ADB">
      <w:pPr>
        <w:pStyle w:val="TOC4"/>
        <w:rPr>
          <w:rFonts w:ascii="Calibri" w:hAnsi="Calibri"/>
          <w:kern w:val="2"/>
          <w:sz w:val="24"/>
          <w:szCs w:val="24"/>
        </w:rPr>
      </w:pPr>
      <w:r>
        <w:lastRenderedPageBreak/>
        <w:t>9.8.3</w:t>
      </w:r>
      <w:r>
        <w:rPr>
          <w:rFonts w:ascii="Calibri" w:hAnsi="Calibri"/>
          <w:kern w:val="2"/>
          <w:sz w:val="24"/>
          <w:szCs w:val="24"/>
        </w:rPr>
        <w:tab/>
      </w:r>
      <w:r>
        <w:t>Power class related WIs</w:t>
      </w:r>
      <w:r>
        <w:tab/>
      </w:r>
      <w:r>
        <w:fldChar w:fldCharType="begin" w:fldLock="1"/>
      </w:r>
      <w:r>
        <w:instrText xml:space="preserve"> PAGEREF _Toc174924515 \h </w:instrText>
      </w:r>
      <w:r>
        <w:fldChar w:fldCharType="separate"/>
      </w:r>
      <w:r>
        <w:t>124</w:t>
      </w:r>
      <w:r>
        <w:fldChar w:fldCharType="end"/>
      </w:r>
    </w:p>
    <w:p w14:paraId="206E57DB" w14:textId="0189746E" w:rsidR="00A95ADB" w:rsidRDefault="00A95ADB">
      <w:pPr>
        <w:pStyle w:val="TOC5"/>
        <w:rPr>
          <w:rFonts w:ascii="Calibri" w:hAnsi="Calibri"/>
          <w:kern w:val="2"/>
          <w:sz w:val="24"/>
          <w:szCs w:val="24"/>
        </w:rPr>
      </w:pPr>
      <w:r>
        <w:t>9.8.3.1</w:t>
      </w:r>
      <w:r>
        <w:rPr>
          <w:rFonts w:ascii="Calibri" w:hAnsi="Calibri"/>
          <w:kern w:val="2"/>
          <w:sz w:val="24"/>
          <w:szCs w:val="24"/>
        </w:rPr>
        <w:tab/>
      </w:r>
      <w:r>
        <w:t>Core part: High power UE (PC1.5) for NR FR1 TDD single band [RAN4 WI: HPUE_NR_FR1_TDD_R18-Core]</w:t>
      </w:r>
      <w:r>
        <w:tab/>
      </w:r>
      <w:r>
        <w:fldChar w:fldCharType="begin" w:fldLock="1"/>
      </w:r>
      <w:r>
        <w:instrText xml:space="preserve"> PAGEREF _Toc174924516 \h </w:instrText>
      </w:r>
      <w:r>
        <w:fldChar w:fldCharType="separate"/>
      </w:r>
      <w:r>
        <w:t>124</w:t>
      </w:r>
      <w:r>
        <w:fldChar w:fldCharType="end"/>
      </w:r>
    </w:p>
    <w:p w14:paraId="442D232E" w14:textId="541324DE" w:rsidR="00A95ADB" w:rsidRDefault="00A95ADB">
      <w:pPr>
        <w:pStyle w:val="TOC4"/>
        <w:rPr>
          <w:rFonts w:ascii="Calibri" w:hAnsi="Calibri"/>
          <w:kern w:val="2"/>
          <w:sz w:val="24"/>
          <w:szCs w:val="24"/>
        </w:rPr>
      </w:pPr>
      <w:r>
        <w:t>9.8.4</w:t>
      </w:r>
      <w:r>
        <w:rPr>
          <w:rFonts w:ascii="Calibri" w:hAnsi="Calibri"/>
          <w:kern w:val="2"/>
          <w:sz w:val="24"/>
          <w:szCs w:val="24"/>
        </w:rPr>
        <w:tab/>
      </w:r>
      <w:r>
        <w:t>Other spectrum related REL-18 WIs</w:t>
      </w:r>
      <w:r>
        <w:tab/>
      </w:r>
      <w:r>
        <w:fldChar w:fldCharType="begin" w:fldLock="1"/>
      </w:r>
      <w:r>
        <w:instrText xml:space="preserve"> PAGEREF _Toc174924517 \h </w:instrText>
      </w:r>
      <w:r>
        <w:fldChar w:fldCharType="separate"/>
      </w:r>
      <w:r>
        <w:t>124</w:t>
      </w:r>
      <w:r>
        <w:fldChar w:fldCharType="end"/>
      </w:r>
    </w:p>
    <w:p w14:paraId="12AB8583" w14:textId="49F9DA42" w:rsidR="00A95ADB" w:rsidRDefault="00A95ADB">
      <w:pPr>
        <w:pStyle w:val="TOC5"/>
        <w:rPr>
          <w:rFonts w:ascii="Calibri" w:hAnsi="Calibri"/>
          <w:kern w:val="2"/>
          <w:sz w:val="24"/>
          <w:szCs w:val="24"/>
        </w:rPr>
      </w:pPr>
      <w:r>
        <w:t>9.8.4.1</w:t>
      </w:r>
      <w:r>
        <w:rPr>
          <w:rFonts w:ascii="Calibri" w:hAnsi="Calibri"/>
          <w:kern w:val="2"/>
          <w:sz w:val="24"/>
          <w:szCs w:val="24"/>
        </w:rPr>
        <w:tab/>
      </w:r>
      <w:r>
        <w:t>Core part: Enhancements of NR shared spectrum bands [RAN4 WI: NR_unlic_enh-Core]</w:t>
      </w:r>
      <w:r>
        <w:tab/>
      </w:r>
      <w:r>
        <w:fldChar w:fldCharType="begin" w:fldLock="1"/>
      </w:r>
      <w:r>
        <w:instrText xml:space="preserve"> PAGEREF _Toc174924518 \h </w:instrText>
      </w:r>
      <w:r>
        <w:fldChar w:fldCharType="separate"/>
      </w:r>
      <w:r>
        <w:t>124</w:t>
      </w:r>
      <w:r>
        <w:fldChar w:fldCharType="end"/>
      </w:r>
    </w:p>
    <w:p w14:paraId="592DB859" w14:textId="1E773D74" w:rsidR="00A95ADB" w:rsidRDefault="00A95ADB">
      <w:pPr>
        <w:pStyle w:val="TOC5"/>
        <w:rPr>
          <w:rFonts w:ascii="Calibri" w:hAnsi="Calibri"/>
          <w:kern w:val="2"/>
          <w:sz w:val="24"/>
          <w:szCs w:val="24"/>
        </w:rPr>
      </w:pPr>
      <w:r>
        <w:t>9.8.4.2</w:t>
      </w:r>
      <w:r>
        <w:rPr>
          <w:rFonts w:ascii="Calibri" w:hAnsi="Calibri"/>
          <w:kern w:val="2"/>
          <w:sz w:val="24"/>
          <w:szCs w:val="24"/>
        </w:rPr>
        <w:tab/>
      </w:r>
      <w:r>
        <w:t>Core part: 30 MHz Channel BW for NR NTN (non-terrestrial networks) in FR1 [RAN4 WI: NR_NTN_CBW_30MHz-Core]</w:t>
      </w:r>
      <w:r>
        <w:tab/>
      </w:r>
      <w:r>
        <w:fldChar w:fldCharType="begin" w:fldLock="1"/>
      </w:r>
      <w:r>
        <w:instrText xml:space="preserve"> PAGEREF _Toc174924519 \h </w:instrText>
      </w:r>
      <w:r>
        <w:fldChar w:fldCharType="separate"/>
      </w:r>
      <w:r>
        <w:t>125</w:t>
      </w:r>
      <w:r>
        <w:fldChar w:fldCharType="end"/>
      </w:r>
    </w:p>
    <w:p w14:paraId="4A060C4B" w14:textId="6E53C299" w:rsidR="00A95ADB" w:rsidRDefault="00A95ADB">
      <w:pPr>
        <w:pStyle w:val="TOC5"/>
        <w:rPr>
          <w:rFonts w:ascii="Calibri" w:hAnsi="Calibri"/>
          <w:kern w:val="2"/>
          <w:sz w:val="24"/>
          <w:szCs w:val="24"/>
        </w:rPr>
      </w:pPr>
      <w:r>
        <w:t>9.8.4.3</w:t>
      </w:r>
      <w:r>
        <w:rPr>
          <w:rFonts w:ascii="Calibri" w:hAnsi="Calibri"/>
          <w:kern w:val="2"/>
          <w:sz w:val="24"/>
          <w:szCs w:val="24"/>
        </w:rPr>
        <w:tab/>
      </w:r>
      <w:r>
        <w:t>Rel-18 band combinations for concurrent operation of NR/LTE Uu bands/band combinations and one NR/LTE V2X PC5 band [RAN4 WI: NR_LTE_V2X_PC5_combos_R18]</w:t>
      </w:r>
      <w:r>
        <w:tab/>
      </w:r>
      <w:r>
        <w:fldChar w:fldCharType="begin" w:fldLock="1"/>
      </w:r>
      <w:r>
        <w:instrText xml:space="preserve"> PAGEREF _Toc174924520 \h </w:instrText>
      </w:r>
      <w:r>
        <w:fldChar w:fldCharType="separate"/>
      </w:r>
      <w:r>
        <w:t>125</w:t>
      </w:r>
      <w:r>
        <w:fldChar w:fldCharType="end"/>
      </w:r>
    </w:p>
    <w:p w14:paraId="65126A8B" w14:textId="282A6130" w:rsidR="00A95ADB" w:rsidRDefault="00A95ADB">
      <w:pPr>
        <w:pStyle w:val="TOC5"/>
        <w:rPr>
          <w:rFonts w:ascii="Calibri" w:hAnsi="Calibri"/>
          <w:kern w:val="2"/>
          <w:sz w:val="24"/>
          <w:szCs w:val="24"/>
        </w:rPr>
      </w:pPr>
      <w:r>
        <w:t>9.8.4.4</w:t>
      </w:r>
      <w:r>
        <w:rPr>
          <w:rFonts w:ascii="Calibri" w:hAnsi="Calibri"/>
          <w:kern w:val="2"/>
          <w:sz w:val="24"/>
          <w:szCs w:val="24"/>
        </w:rPr>
        <w:tab/>
      </w:r>
      <w:r>
        <w:t>Rel-18 DL interruption for NR and EN-DC band combinations at dynamic Tx Switching in UL [RAN4 WI: DL_intrpt_combos_TxSW_R18]</w:t>
      </w:r>
      <w:r>
        <w:tab/>
      </w:r>
      <w:r>
        <w:fldChar w:fldCharType="begin" w:fldLock="1"/>
      </w:r>
      <w:r>
        <w:instrText xml:space="preserve"> PAGEREF _Toc174924521 \h </w:instrText>
      </w:r>
      <w:r>
        <w:fldChar w:fldCharType="separate"/>
      </w:r>
      <w:r>
        <w:t>125</w:t>
      </w:r>
      <w:r>
        <w:fldChar w:fldCharType="end"/>
      </w:r>
    </w:p>
    <w:p w14:paraId="0E8E3369" w14:textId="64DD1EDE" w:rsidR="00A95ADB" w:rsidRDefault="00A95ADB">
      <w:pPr>
        <w:pStyle w:val="TOC5"/>
        <w:rPr>
          <w:rFonts w:ascii="Calibri" w:hAnsi="Calibri"/>
          <w:kern w:val="2"/>
          <w:sz w:val="24"/>
          <w:szCs w:val="24"/>
        </w:rPr>
      </w:pPr>
      <w:r>
        <w:t>9.8.4.5</w:t>
      </w:r>
      <w:r>
        <w:rPr>
          <w:rFonts w:ascii="Calibri" w:hAnsi="Calibri"/>
          <w:kern w:val="2"/>
          <w:sz w:val="24"/>
          <w:szCs w:val="24"/>
        </w:rPr>
        <w:tab/>
      </w:r>
      <w:r>
        <w:t>Core part: 4Rx handheld UE for low NR bands (&lt;1GHz) and/or 3Tx for NR inter-band UL CA and EN-DC [RAN4 WI: 4Rx_low_NR_band_handheld_3Tx_NR_CA_ENDC-Core]</w:t>
      </w:r>
      <w:r>
        <w:tab/>
      </w:r>
      <w:r>
        <w:fldChar w:fldCharType="begin" w:fldLock="1"/>
      </w:r>
      <w:r>
        <w:instrText xml:space="preserve"> PAGEREF _Toc174924522 \h </w:instrText>
      </w:r>
      <w:r>
        <w:fldChar w:fldCharType="separate"/>
      </w:r>
      <w:r>
        <w:t>125</w:t>
      </w:r>
      <w:r>
        <w:fldChar w:fldCharType="end"/>
      </w:r>
    </w:p>
    <w:p w14:paraId="0056FF9E" w14:textId="3D374A75" w:rsidR="00A95ADB" w:rsidRDefault="00A95ADB">
      <w:pPr>
        <w:pStyle w:val="TOC5"/>
        <w:rPr>
          <w:rFonts w:ascii="Calibri" w:hAnsi="Calibri"/>
          <w:kern w:val="2"/>
          <w:sz w:val="24"/>
          <w:szCs w:val="24"/>
        </w:rPr>
      </w:pPr>
      <w:r>
        <w:t>9.8.4.6</w:t>
      </w:r>
      <w:r>
        <w:rPr>
          <w:rFonts w:ascii="Calibri" w:hAnsi="Calibri"/>
          <w:kern w:val="2"/>
          <w:sz w:val="24"/>
          <w:szCs w:val="24"/>
        </w:rPr>
        <w:tab/>
      </w:r>
      <w:r>
        <w:t>Core part: Adding new channel BW(s) support to existing NR bands [RAN4 WI: NR_bands_R18_BWs-Core]</w:t>
      </w:r>
      <w:r>
        <w:tab/>
      </w:r>
      <w:r>
        <w:fldChar w:fldCharType="begin" w:fldLock="1"/>
      </w:r>
      <w:r>
        <w:instrText xml:space="preserve"> PAGEREF _Toc174924523 \h </w:instrText>
      </w:r>
      <w:r>
        <w:fldChar w:fldCharType="separate"/>
      </w:r>
      <w:r>
        <w:t>125</w:t>
      </w:r>
      <w:r>
        <w:fldChar w:fldCharType="end"/>
      </w:r>
    </w:p>
    <w:p w14:paraId="2498F3EB" w14:textId="79239907" w:rsidR="00A95ADB" w:rsidRDefault="00A95ADB">
      <w:pPr>
        <w:pStyle w:val="TOC5"/>
        <w:rPr>
          <w:rFonts w:ascii="Calibri" w:hAnsi="Calibri"/>
          <w:kern w:val="2"/>
          <w:sz w:val="24"/>
          <w:szCs w:val="24"/>
        </w:rPr>
      </w:pPr>
      <w:r>
        <w:t>9.8.4.7</w:t>
      </w:r>
      <w:r>
        <w:rPr>
          <w:rFonts w:ascii="Calibri" w:hAnsi="Calibri"/>
          <w:kern w:val="2"/>
          <w:sz w:val="24"/>
          <w:szCs w:val="24"/>
        </w:rPr>
        <w:tab/>
      </w:r>
      <w:r>
        <w:t>Core part: Rel-18 4Rx for NR bands for FWA UEs (&lt;2.6GHz) and handheld UEs (1GHz to 2.6GHz) [RAN4 WI: 4Rx_NR_bands_R18-Core]</w:t>
      </w:r>
      <w:r>
        <w:tab/>
      </w:r>
      <w:r>
        <w:fldChar w:fldCharType="begin" w:fldLock="1"/>
      </w:r>
      <w:r>
        <w:instrText xml:space="preserve"> PAGEREF _Toc174924524 \h </w:instrText>
      </w:r>
      <w:r>
        <w:fldChar w:fldCharType="separate"/>
      </w:r>
      <w:r>
        <w:t>125</w:t>
      </w:r>
      <w:r>
        <w:fldChar w:fldCharType="end"/>
      </w:r>
    </w:p>
    <w:p w14:paraId="1AD23599" w14:textId="65DC8917" w:rsidR="00A95ADB" w:rsidRDefault="00A95ADB">
      <w:pPr>
        <w:pStyle w:val="TOC3"/>
        <w:rPr>
          <w:rFonts w:ascii="Calibri" w:hAnsi="Calibri"/>
          <w:kern w:val="2"/>
          <w:sz w:val="24"/>
          <w:szCs w:val="24"/>
        </w:rPr>
      </w:pPr>
      <w:r>
        <w:t>9.9</w:t>
      </w:r>
      <w:r>
        <w:rPr>
          <w:rFonts w:ascii="Calibri" w:hAnsi="Calibri"/>
          <w:kern w:val="2"/>
          <w:sz w:val="24"/>
          <w:szCs w:val="24"/>
        </w:rPr>
        <w:tab/>
      </w:r>
      <w:r>
        <w:t>Small Technical Enhancements and Improvements for REL-18 [TEI18]</w:t>
      </w:r>
      <w:r>
        <w:tab/>
      </w:r>
      <w:r>
        <w:fldChar w:fldCharType="begin" w:fldLock="1"/>
      </w:r>
      <w:r>
        <w:instrText xml:space="preserve"> PAGEREF _Toc174924525 \h </w:instrText>
      </w:r>
      <w:r>
        <w:fldChar w:fldCharType="separate"/>
      </w:r>
      <w:r>
        <w:t>125</w:t>
      </w:r>
      <w:r>
        <w:fldChar w:fldCharType="end"/>
      </w:r>
    </w:p>
    <w:p w14:paraId="0D5EEB6D" w14:textId="337EDD6E" w:rsidR="00A95ADB" w:rsidRDefault="00A95ADB">
      <w:pPr>
        <w:pStyle w:val="TOC3"/>
        <w:rPr>
          <w:rFonts w:ascii="Calibri" w:hAnsi="Calibri"/>
          <w:kern w:val="2"/>
          <w:sz w:val="24"/>
          <w:szCs w:val="24"/>
        </w:rPr>
      </w:pPr>
      <w:r>
        <w:t>9.10</w:t>
      </w:r>
      <w:r>
        <w:rPr>
          <w:rFonts w:ascii="Calibri" w:hAnsi="Calibri"/>
          <w:kern w:val="2"/>
          <w:sz w:val="24"/>
          <w:szCs w:val="24"/>
        </w:rPr>
        <w:tab/>
      </w:r>
      <w:r>
        <w:t>NR UE capabilities</w:t>
      </w:r>
      <w:r>
        <w:tab/>
      </w:r>
      <w:r>
        <w:fldChar w:fldCharType="begin" w:fldLock="1"/>
      </w:r>
      <w:r>
        <w:instrText xml:space="preserve"> PAGEREF _Toc174924526 \h </w:instrText>
      </w:r>
      <w:r>
        <w:fldChar w:fldCharType="separate"/>
      </w:r>
      <w:r>
        <w:t>127</w:t>
      </w:r>
      <w:r>
        <w:fldChar w:fldCharType="end"/>
      </w:r>
    </w:p>
    <w:p w14:paraId="0D7A7AF5" w14:textId="6535D72F" w:rsidR="00A95ADB" w:rsidRDefault="00A95ADB">
      <w:pPr>
        <w:pStyle w:val="TOC3"/>
        <w:rPr>
          <w:rFonts w:ascii="Calibri" w:hAnsi="Calibri"/>
          <w:kern w:val="2"/>
          <w:sz w:val="24"/>
          <w:szCs w:val="24"/>
        </w:rPr>
      </w:pPr>
      <w:r>
        <w:t>9.11</w:t>
      </w:r>
      <w:r>
        <w:rPr>
          <w:rFonts w:ascii="Calibri" w:hAnsi="Calibri"/>
          <w:kern w:val="2"/>
          <w:sz w:val="24"/>
          <w:szCs w:val="24"/>
        </w:rPr>
        <w:tab/>
      </w:r>
      <w:r>
        <w:t>Other NR documents</w:t>
      </w:r>
      <w:r>
        <w:tab/>
      </w:r>
      <w:r>
        <w:fldChar w:fldCharType="begin" w:fldLock="1"/>
      </w:r>
      <w:r>
        <w:instrText xml:space="preserve"> PAGEREF _Toc174924527 \h </w:instrText>
      </w:r>
      <w:r>
        <w:fldChar w:fldCharType="separate"/>
      </w:r>
      <w:r>
        <w:t>128</w:t>
      </w:r>
      <w:r>
        <w:fldChar w:fldCharType="end"/>
      </w:r>
    </w:p>
    <w:p w14:paraId="2ECBD1FC" w14:textId="57ACFC5C" w:rsidR="00A95ADB" w:rsidRDefault="00A95ADB">
      <w:pPr>
        <w:pStyle w:val="TOC3"/>
        <w:rPr>
          <w:rFonts w:ascii="Calibri" w:hAnsi="Calibri"/>
          <w:kern w:val="2"/>
          <w:sz w:val="24"/>
          <w:szCs w:val="24"/>
        </w:rPr>
      </w:pPr>
      <w:r>
        <w:t>9.12</w:t>
      </w:r>
      <w:r>
        <w:rPr>
          <w:rFonts w:ascii="Calibri" w:hAnsi="Calibri"/>
          <w:kern w:val="2"/>
          <w:sz w:val="24"/>
          <w:szCs w:val="24"/>
        </w:rPr>
        <w:tab/>
      </w:r>
      <w:r>
        <w:t>Closed REL-19 NR or NR+LTE SIs</w:t>
      </w:r>
      <w:r>
        <w:tab/>
      </w:r>
      <w:r>
        <w:fldChar w:fldCharType="begin" w:fldLock="1"/>
      </w:r>
      <w:r>
        <w:instrText xml:space="preserve"> PAGEREF _Toc174924528 \h </w:instrText>
      </w:r>
      <w:r>
        <w:fldChar w:fldCharType="separate"/>
      </w:r>
      <w:r>
        <w:t>130</w:t>
      </w:r>
      <w:r>
        <w:fldChar w:fldCharType="end"/>
      </w:r>
    </w:p>
    <w:p w14:paraId="5C43873D" w14:textId="59502C32" w:rsidR="00A95ADB" w:rsidRDefault="00A95ADB">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_Toc174924529 \h </w:instrText>
      </w:r>
      <w:r>
        <w:fldChar w:fldCharType="separate"/>
      </w:r>
      <w:r>
        <w:t>130</w:t>
      </w:r>
      <w:r>
        <w:fldChar w:fldCharType="end"/>
      </w:r>
    </w:p>
    <w:p w14:paraId="25A80F12" w14:textId="54DCDD0F" w:rsidR="00A95ADB" w:rsidRDefault="00A95ADB">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_Toc174924530 \h </w:instrText>
      </w:r>
      <w:r>
        <w:fldChar w:fldCharType="separate"/>
      </w:r>
      <w:r>
        <w:t>130</w:t>
      </w:r>
      <w:r>
        <w:fldChar w:fldCharType="end"/>
      </w:r>
    </w:p>
    <w:p w14:paraId="3B56EC32" w14:textId="371144D7" w:rsidR="00A95ADB" w:rsidRDefault="00A95ADB">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_Toc174924531 \h </w:instrText>
      </w:r>
      <w:r>
        <w:fldChar w:fldCharType="separate"/>
      </w:r>
      <w:r>
        <w:t>130</w:t>
      </w:r>
      <w:r>
        <w:fldChar w:fldCharType="end"/>
      </w:r>
    </w:p>
    <w:p w14:paraId="10B01F05" w14:textId="6DAD4E20" w:rsidR="00A95ADB" w:rsidRDefault="00A95ADB">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_Toc174924532 \h </w:instrText>
      </w:r>
      <w:r>
        <w:fldChar w:fldCharType="separate"/>
      </w:r>
      <w:r>
        <w:t>130</w:t>
      </w:r>
      <w:r>
        <w:fldChar w:fldCharType="end"/>
      </w:r>
    </w:p>
    <w:p w14:paraId="4FA2C906" w14:textId="52F1A886" w:rsidR="00A95ADB" w:rsidRDefault="00A95ADB">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_Toc174924533 \h </w:instrText>
      </w:r>
      <w:r>
        <w:fldChar w:fldCharType="separate"/>
      </w:r>
      <w:r>
        <w:t>130</w:t>
      </w:r>
      <w:r>
        <w:fldChar w:fldCharType="end"/>
      </w:r>
    </w:p>
    <w:p w14:paraId="3306CC96" w14:textId="7ED2E842" w:rsidR="00A95ADB" w:rsidRDefault="00A95ADB">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_Toc174924534 \h </w:instrText>
      </w:r>
      <w:r>
        <w:fldChar w:fldCharType="separate"/>
      </w:r>
      <w:r>
        <w:t>130</w:t>
      </w:r>
      <w:r>
        <w:fldChar w:fldCharType="end"/>
      </w:r>
    </w:p>
    <w:p w14:paraId="26E3756E" w14:textId="7D35719B" w:rsidR="00A95ADB" w:rsidRDefault="00A95ADB">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_Toc174924535 \h </w:instrText>
      </w:r>
      <w:r>
        <w:fldChar w:fldCharType="separate"/>
      </w:r>
      <w:r>
        <w:t>130</w:t>
      </w:r>
      <w:r>
        <w:fldChar w:fldCharType="end"/>
      </w:r>
    </w:p>
    <w:p w14:paraId="7F1CB5C1" w14:textId="2D95B645" w:rsidR="00A95ADB" w:rsidRDefault="00A95ADB">
      <w:pPr>
        <w:pStyle w:val="TOC3"/>
        <w:rPr>
          <w:rFonts w:ascii="Calibri" w:hAnsi="Calibri"/>
          <w:kern w:val="2"/>
          <w:sz w:val="24"/>
          <w:szCs w:val="24"/>
        </w:rPr>
      </w:pPr>
      <w:r>
        <w:t>10.2</w:t>
      </w:r>
      <w:r>
        <w:rPr>
          <w:rFonts w:ascii="Calibri" w:hAnsi="Calibri"/>
          <w:kern w:val="2"/>
          <w:sz w:val="24"/>
          <w:szCs w:val="24"/>
        </w:rPr>
        <w:tab/>
      </w:r>
      <w:r>
        <w:t>Open REL-18 LTE WIs (not spectrum related)</w:t>
      </w:r>
      <w:r>
        <w:tab/>
      </w:r>
      <w:r>
        <w:fldChar w:fldCharType="begin" w:fldLock="1"/>
      </w:r>
      <w:r>
        <w:instrText xml:space="preserve"> PAGEREF _Toc174924536 \h </w:instrText>
      </w:r>
      <w:r>
        <w:fldChar w:fldCharType="separate"/>
      </w:r>
      <w:r>
        <w:t>132</w:t>
      </w:r>
      <w:r>
        <w:fldChar w:fldCharType="end"/>
      </w:r>
    </w:p>
    <w:p w14:paraId="0B75A12E" w14:textId="2596EBFE" w:rsidR="00A95ADB" w:rsidRDefault="00A95ADB">
      <w:pPr>
        <w:pStyle w:val="TOC4"/>
        <w:rPr>
          <w:rFonts w:ascii="Calibri" w:hAnsi="Calibri"/>
          <w:kern w:val="2"/>
          <w:sz w:val="24"/>
          <w:szCs w:val="24"/>
        </w:rPr>
      </w:pPr>
      <w:r>
        <w:t>10.2.1</w:t>
      </w:r>
      <w:r>
        <w:rPr>
          <w:rFonts w:ascii="Calibri" w:hAnsi="Calibri"/>
          <w:kern w:val="2"/>
          <w:sz w:val="24"/>
          <w:szCs w:val="24"/>
        </w:rPr>
        <w:tab/>
      </w:r>
      <w:r>
        <w:t>Perf. part: IoT NTN enhancements [RAN2 WI: IoT_NTN_enh-Perf]</w:t>
      </w:r>
      <w:r>
        <w:tab/>
      </w:r>
      <w:r>
        <w:fldChar w:fldCharType="begin" w:fldLock="1"/>
      </w:r>
      <w:r>
        <w:instrText xml:space="preserve"> PAGEREF _Toc174924537 \h </w:instrText>
      </w:r>
      <w:r>
        <w:fldChar w:fldCharType="separate"/>
      </w:r>
      <w:r>
        <w:t>132</w:t>
      </w:r>
      <w:r>
        <w:fldChar w:fldCharType="end"/>
      </w:r>
    </w:p>
    <w:p w14:paraId="3AB52320" w14:textId="4F50E953" w:rsidR="00A95ADB" w:rsidRDefault="00A95ADB">
      <w:pPr>
        <w:pStyle w:val="TOC3"/>
        <w:rPr>
          <w:rFonts w:ascii="Calibri" w:hAnsi="Calibri"/>
          <w:kern w:val="2"/>
          <w:sz w:val="24"/>
          <w:szCs w:val="24"/>
        </w:rPr>
      </w:pPr>
      <w:r>
        <w:t>10.3</w:t>
      </w:r>
      <w:r>
        <w:rPr>
          <w:rFonts w:ascii="Calibri" w:hAnsi="Calibri"/>
          <w:kern w:val="2"/>
          <w:sz w:val="24"/>
          <w:szCs w:val="24"/>
        </w:rPr>
        <w:tab/>
      </w:r>
      <w:r>
        <w:t>Open REL-18 LTE WIs (spectrum related)</w:t>
      </w:r>
      <w:r>
        <w:tab/>
      </w:r>
      <w:r>
        <w:fldChar w:fldCharType="begin" w:fldLock="1"/>
      </w:r>
      <w:r>
        <w:instrText xml:space="preserve"> PAGEREF _Toc174924538 \h </w:instrText>
      </w:r>
      <w:r>
        <w:fldChar w:fldCharType="separate"/>
      </w:r>
      <w:r>
        <w:t>133</w:t>
      </w:r>
      <w:r>
        <w:fldChar w:fldCharType="end"/>
      </w:r>
    </w:p>
    <w:p w14:paraId="52114C0E" w14:textId="65E7E5C4" w:rsidR="00A95ADB" w:rsidRDefault="00A95ADB">
      <w:pPr>
        <w:pStyle w:val="TOC4"/>
        <w:rPr>
          <w:rFonts w:ascii="Calibri" w:hAnsi="Calibri"/>
          <w:kern w:val="2"/>
          <w:sz w:val="24"/>
          <w:szCs w:val="24"/>
        </w:rPr>
      </w:pPr>
      <w:r>
        <w:t>10.3.1</w:t>
      </w:r>
      <w:r>
        <w:rPr>
          <w:rFonts w:ascii="Calibri" w:hAnsi="Calibri"/>
          <w:kern w:val="2"/>
          <w:sz w:val="24"/>
          <w:szCs w:val="24"/>
        </w:rPr>
        <w:tab/>
      </w:r>
      <w:r>
        <w:t>Perf. part: Introduction of the Extended L-band (UL 1668-1675MHz, DL 1518-1525MHz) for IoT NTN [RAN4 WI: IoT_NTN_extLband-Perf]</w:t>
      </w:r>
      <w:r>
        <w:tab/>
      </w:r>
      <w:r>
        <w:fldChar w:fldCharType="begin" w:fldLock="1"/>
      </w:r>
      <w:r>
        <w:instrText xml:space="preserve"> PAGEREF _Toc174924539 \h </w:instrText>
      </w:r>
      <w:r>
        <w:fldChar w:fldCharType="separate"/>
      </w:r>
      <w:r>
        <w:t>133</w:t>
      </w:r>
      <w:r>
        <w:fldChar w:fldCharType="end"/>
      </w:r>
    </w:p>
    <w:p w14:paraId="7C9F8F39" w14:textId="16E0F442" w:rsidR="00A95ADB" w:rsidRDefault="00A95ADB">
      <w:pPr>
        <w:pStyle w:val="TOC4"/>
        <w:rPr>
          <w:rFonts w:ascii="Calibri" w:hAnsi="Calibri"/>
          <w:kern w:val="2"/>
          <w:sz w:val="24"/>
          <w:szCs w:val="24"/>
        </w:rPr>
      </w:pPr>
      <w:r>
        <w:t>10.3.2</w:t>
      </w:r>
      <w:r>
        <w:rPr>
          <w:rFonts w:ascii="Calibri" w:hAnsi="Calibri"/>
          <w:kern w:val="2"/>
          <w:sz w:val="24"/>
          <w:szCs w:val="24"/>
        </w:rPr>
        <w:tab/>
      </w:r>
      <w:r>
        <w:t>Perf. part: Introduction of FDD LTE band (L+S band) for IoT NTN operation [RAN4 WI: IoT_NTN_FDD_LS_band-Perf]</w:t>
      </w:r>
      <w:r>
        <w:tab/>
      </w:r>
      <w:r>
        <w:fldChar w:fldCharType="begin" w:fldLock="1"/>
      </w:r>
      <w:r>
        <w:instrText xml:space="preserve"> PAGEREF _Toc174924540 \h </w:instrText>
      </w:r>
      <w:r>
        <w:fldChar w:fldCharType="separate"/>
      </w:r>
      <w:r>
        <w:t>134</w:t>
      </w:r>
      <w:r>
        <w:fldChar w:fldCharType="end"/>
      </w:r>
    </w:p>
    <w:p w14:paraId="10466B41" w14:textId="5A5D4E96" w:rsidR="00A95ADB" w:rsidRDefault="00A95ADB">
      <w:pPr>
        <w:pStyle w:val="TOC4"/>
        <w:rPr>
          <w:rFonts w:ascii="Calibri" w:hAnsi="Calibri"/>
          <w:kern w:val="2"/>
          <w:sz w:val="24"/>
          <w:szCs w:val="24"/>
        </w:rPr>
      </w:pPr>
      <w:r>
        <w:t>10.3.3</w:t>
      </w:r>
      <w:r>
        <w:rPr>
          <w:rFonts w:ascii="Calibri" w:hAnsi="Calibri"/>
          <w:kern w:val="2"/>
          <w:sz w:val="24"/>
          <w:szCs w:val="24"/>
        </w:rPr>
        <w:tab/>
      </w:r>
      <w:r>
        <w:t>LTE Carrier Aggregation related basket WIs for REL-18</w:t>
      </w:r>
      <w:r>
        <w:tab/>
      </w:r>
      <w:r>
        <w:fldChar w:fldCharType="begin" w:fldLock="1"/>
      </w:r>
      <w:r>
        <w:instrText xml:space="preserve"> PAGEREF _Toc174924541 \h </w:instrText>
      </w:r>
      <w:r>
        <w:fldChar w:fldCharType="separate"/>
      </w:r>
      <w:r>
        <w:t>134</w:t>
      </w:r>
      <w:r>
        <w:fldChar w:fldCharType="end"/>
      </w:r>
    </w:p>
    <w:p w14:paraId="788D65AA" w14:textId="69CC8BB3" w:rsidR="00A95ADB" w:rsidRDefault="00A95ADB">
      <w:pPr>
        <w:pStyle w:val="TOC5"/>
        <w:rPr>
          <w:rFonts w:ascii="Calibri" w:hAnsi="Calibri"/>
          <w:kern w:val="2"/>
          <w:sz w:val="24"/>
          <w:szCs w:val="24"/>
        </w:rPr>
      </w:pPr>
      <w:r>
        <w:t>10.3.3.1</w:t>
      </w:r>
      <w:r>
        <w:rPr>
          <w:rFonts w:ascii="Calibri" w:hAnsi="Calibri"/>
          <w:kern w:val="2"/>
          <w:sz w:val="24"/>
          <w:szCs w:val="24"/>
        </w:rPr>
        <w:tab/>
      </w:r>
      <w:r>
        <w:t>Core part: Rel-18 LTE-Advanced CA for x bands (2&lt;=x&lt;= 6) DL with y bands (y=1, 2) UL [RAN4 WI: LTE_CA_R18_xBDL_yBUL-Core]</w:t>
      </w:r>
      <w:r>
        <w:tab/>
      </w:r>
      <w:r>
        <w:fldChar w:fldCharType="begin" w:fldLock="1"/>
      </w:r>
      <w:r>
        <w:instrText xml:space="preserve"> PAGEREF _Toc174924542 \h </w:instrText>
      </w:r>
      <w:r>
        <w:fldChar w:fldCharType="separate"/>
      </w:r>
      <w:r>
        <w:t>134</w:t>
      </w:r>
      <w:r>
        <w:fldChar w:fldCharType="end"/>
      </w:r>
    </w:p>
    <w:p w14:paraId="63822EC8" w14:textId="1E7EBC89" w:rsidR="00A95ADB" w:rsidRDefault="00A95ADB">
      <w:pPr>
        <w:pStyle w:val="TOC3"/>
        <w:rPr>
          <w:rFonts w:ascii="Calibri" w:hAnsi="Calibri"/>
          <w:kern w:val="2"/>
          <w:sz w:val="24"/>
          <w:szCs w:val="24"/>
        </w:rPr>
      </w:pPr>
      <w:r>
        <w:t>10.4</w:t>
      </w:r>
      <w:r>
        <w:rPr>
          <w:rFonts w:ascii="Calibri" w:hAnsi="Calibri"/>
          <w:kern w:val="2"/>
          <w:sz w:val="24"/>
          <w:szCs w:val="24"/>
        </w:rPr>
        <w:tab/>
      </w:r>
      <w:r>
        <w:t>Closed REL-18 LTE SIs</w:t>
      </w:r>
      <w:r>
        <w:tab/>
      </w:r>
      <w:r>
        <w:fldChar w:fldCharType="begin" w:fldLock="1"/>
      </w:r>
      <w:r>
        <w:instrText xml:space="preserve"> PAGEREF _Toc174924543 \h </w:instrText>
      </w:r>
      <w:r>
        <w:fldChar w:fldCharType="separate"/>
      </w:r>
      <w:r>
        <w:t>135</w:t>
      </w:r>
      <w:r>
        <w:fldChar w:fldCharType="end"/>
      </w:r>
    </w:p>
    <w:p w14:paraId="14498A99" w14:textId="7010CD1A" w:rsidR="00A95ADB" w:rsidRDefault="00A95ADB">
      <w:pPr>
        <w:pStyle w:val="TOC3"/>
        <w:rPr>
          <w:rFonts w:ascii="Calibri" w:hAnsi="Calibri"/>
          <w:kern w:val="2"/>
          <w:sz w:val="24"/>
          <w:szCs w:val="24"/>
        </w:rPr>
      </w:pPr>
      <w:r>
        <w:t>10.5</w:t>
      </w:r>
      <w:r>
        <w:rPr>
          <w:rFonts w:ascii="Calibri" w:hAnsi="Calibri"/>
          <w:kern w:val="2"/>
          <w:sz w:val="24"/>
          <w:szCs w:val="24"/>
        </w:rPr>
        <w:tab/>
      </w:r>
      <w:r>
        <w:t>Closed REL-18 LTE WIs (not spectrum related)</w:t>
      </w:r>
      <w:r>
        <w:tab/>
      </w:r>
      <w:r>
        <w:fldChar w:fldCharType="begin" w:fldLock="1"/>
      </w:r>
      <w:r>
        <w:instrText xml:space="preserve"> PAGEREF _Toc174924544 \h </w:instrText>
      </w:r>
      <w:r>
        <w:fldChar w:fldCharType="separate"/>
      </w:r>
      <w:r>
        <w:t>135</w:t>
      </w:r>
      <w:r>
        <w:fldChar w:fldCharType="end"/>
      </w:r>
    </w:p>
    <w:p w14:paraId="6456BE2F" w14:textId="55089D56" w:rsidR="00A95ADB" w:rsidRDefault="00A95ADB">
      <w:pPr>
        <w:pStyle w:val="TOC4"/>
        <w:rPr>
          <w:rFonts w:ascii="Calibri" w:hAnsi="Calibri"/>
          <w:kern w:val="2"/>
          <w:sz w:val="24"/>
          <w:szCs w:val="24"/>
        </w:rPr>
      </w:pPr>
      <w:r>
        <w:t>10.5.1</w:t>
      </w:r>
      <w:r>
        <w:rPr>
          <w:rFonts w:ascii="Calibri" w:hAnsi="Calibri"/>
          <w:kern w:val="2"/>
          <w:sz w:val="24"/>
          <w:szCs w:val="24"/>
        </w:rPr>
        <w:tab/>
      </w:r>
      <w:r>
        <w:t>NB-IoT/eMTC core &amp; performance requirements for NTN [RAN4 WI: LTE_NBIOT_eMTC_NTN_req]</w:t>
      </w:r>
      <w:r>
        <w:tab/>
      </w:r>
      <w:r>
        <w:fldChar w:fldCharType="begin" w:fldLock="1"/>
      </w:r>
      <w:r>
        <w:instrText xml:space="preserve"> PAGEREF _Toc174924545 \h </w:instrText>
      </w:r>
      <w:r>
        <w:fldChar w:fldCharType="separate"/>
      </w:r>
      <w:r>
        <w:t>135</w:t>
      </w:r>
      <w:r>
        <w:fldChar w:fldCharType="end"/>
      </w:r>
    </w:p>
    <w:p w14:paraId="6ECB1086" w14:textId="60149205" w:rsidR="00A95ADB" w:rsidRDefault="00A95ADB">
      <w:pPr>
        <w:pStyle w:val="TOC4"/>
        <w:rPr>
          <w:rFonts w:ascii="Calibri" w:hAnsi="Calibri"/>
          <w:kern w:val="2"/>
          <w:sz w:val="24"/>
          <w:szCs w:val="24"/>
        </w:rPr>
      </w:pPr>
      <w:r>
        <w:t>10.5.2</w:t>
      </w:r>
      <w:r>
        <w:rPr>
          <w:rFonts w:ascii="Calibri" w:hAnsi="Calibri"/>
          <w:kern w:val="2"/>
          <w:sz w:val="24"/>
          <w:szCs w:val="24"/>
        </w:rPr>
        <w:tab/>
      </w:r>
      <w:r>
        <w:t>Core part: MPR for LTE intra-band CA with a CC gap larger than 35 MHz [RAN4 WI: LTE_intra_CA_MPR_35MHz_gap-Core]</w:t>
      </w:r>
      <w:r>
        <w:tab/>
      </w:r>
      <w:r>
        <w:fldChar w:fldCharType="begin" w:fldLock="1"/>
      </w:r>
      <w:r>
        <w:instrText xml:space="preserve"> PAGEREF _Toc174924546 \h </w:instrText>
      </w:r>
      <w:r>
        <w:fldChar w:fldCharType="separate"/>
      </w:r>
      <w:r>
        <w:t>135</w:t>
      </w:r>
      <w:r>
        <w:fldChar w:fldCharType="end"/>
      </w:r>
    </w:p>
    <w:p w14:paraId="7F45E3C1" w14:textId="79E3EB04" w:rsidR="00A95ADB" w:rsidRDefault="00A95ADB">
      <w:pPr>
        <w:pStyle w:val="TOC4"/>
        <w:rPr>
          <w:rFonts w:ascii="Calibri" w:hAnsi="Calibri"/>
          <w:kern w:val="2"/>
          <w:sz w:val="24"/>
          <w:szCs w:val="24"/>
        </w:rPr>
      </w:pPr>
      <w:r>
        <w:t>10.5.3</w:t>
      </w:r>
      <w:r>
        <w:rPr>
          <w:rFonts w:ascii="Calibri" w:hAnsi="Calibri"/>
          <w:kern w:val="2"/>
          <w:sz w:val="24"/>
          <w:szCs w:val="24"/>
        </w:rPr>
        <w:tab/>
      </w:r>
      <w:r>
        <w:t>Core part: IoT NTN enhancements [RAN2 WI: IoT_NTN_enh-Core]</w:t>
      </w:r>
      <w:r>
        <w:tab/>
      </w:r>
      <w:r>
        <w:fldChar w:fldCharType="begin" w:fldLock="1"/>
      </w:r>
      <w:r>
        <w:instrText xml:space="preserve"> PAGEREF _Toc174924547 \h </w:instrText>
      </w:r>
      <w:r>
        <w:fldChar w:fldCharType="separate"/>
      </w:r>
      <w:r>
        <w:t>135</w:t>
      </w:r>
      <w:r>
        <w:fldChar w:fldCharType="end"/>
      </w:r>
    </w:p>
    <w:p w14:paraId="373F65B7" w14:textId="21FC9834" w:rsidR="00A95ADB" w:rsidRDefault="00A95ADB">
      <w:pPr>
        <w:pStyle w:val="TOC4"/>
        <w:rPr>
          <w:rFonts w:ascii="Calibri" w:hAnsi="Calibri"/>
          <w:kern w:val="2"/>
          <w:sz w:val="24"/>
          <w:szCs w:val="24"/>
        </w:rPr>
      </w:pPr>
      <w:r>
        <w:t>10.5.4</w:t>
      </w:r>
      <w:r>
        <w:rPr>
          <w:rFonts w:ascii="Calibri" w:hAnsi="Calibri"/>
          <w:kern w:val="2"/>
          <w:sz w:val="24"/>
          <w:szCs w:val="24"/>
        </w:rPr>
        <w:tab/>
      </w:r>
      <w:r>
        <w:t>Core part: Enhanced LTE Support for UAV [RAN2 WI: LTE_UAV_enh-Core]]</w:t>
      </w:r>
      <w:r>
        <w:tab/>
      </w:r>
      <w:r>
        <w:fldChar w:fldCharType="begin" w:fldLock="1"/>
      </w:r>
      <w:r>
        <w:instrText xml:space="preserve"> PAGEREF _Toc174924548 \h </w:instrText>
      </w:r>
      <w:r>
        <w:fldChar w:fldCharType="separate"/>
      </w:r>
      <w:r>
        <w:t>136</w:t>
      </w:r>
      <w:r>
        <w:fldChar w:fldCharType="end"/>
      </w:r>
    </w:p>
    <w:p w14:paraId="162DE809" w14:textId="6140E638" w:rsidR="00A95ADB" w:rsidRDefault="00A95ADB">
      <w:pPr>
        <w:pStyle w:val="TOC3"/>
        <w:rPr>
          <w:rFonts w:ascii="Calibri" w:hAnsi="Calibri"/>
          <w:kern w:val="2"/>
          <w:sz w:val="24"/>
          <w:szCs w:val="24"/>
        </w:rPr>
      </w:pPr>
      <w:r>
        <w:t>10.6</w:t>
      </w:r>
      <w:r>
        <w:rPr>
          <w:rFonts w:ascii="Calibri" w:hAnsi="Calibri"/>
          <w:kern w:val="2"/>
          <w:sz w:val="24"/>
          <w:szCs w:val="24"/>
        </w:rPr>
        <w:tab/>
      </w:r>
      <w:r>
        <w:t>Closed REL-18 LTE WIs (spectrum related)</w:t>
      </w:r>
      <w:r>
        <w:tab/>
      </w:r>
      <w:r>
        <w:fldChar w:fldCharType="begin" w:fldLock="1"/>
      </w:r>
      <w:r>
        <w:instrText xml:space="preserve"> PAGEREF _Toc174924549 \h </w:instrText>
      </w:r>
      <w:r>
        <w:fldChar w:fldCharType="separate"/>
      </w:r>
      <w:r>
        <w:t>137</w:t>
      </w:r>
      <w:r>
        <w:fldChar w:fldCharType="end"/>
      </w:r>
    </w:p>
    <w:p w14:paraId="7A2B70D7" w14:textId="2CC41443" w:rsidR="00A95ADB" w:rsidRDefault="00A95ADB">
      <w:pPr>
        <w:pStyle w:val="TOC4"/>
        <w:rPr>
          <w:rFonts w:ascii="Calibri" w:hAnsi="Calibri"/>
          <w:kern w:val="2"/>
          <w:sz w:val="24"/>
          <w:szCs w:val="24"/>
        </w:rPr>
      </w:pPr>
      <w:r>
        <w:t>10.6.1</w:t>
      </w:r>
      <w:r>
        <w:rPr>
          <w:rFonts w:ascii="Calibri" w:hAnsi="Calibri"/>
          <w:kern w:val="2"/>
          <w:sz w:val="24"/>
          <w:szCs w:val="24"/>
        </w:rPr>
        <w:tab/>
      </w:r>
      <w:r>
        <w:t>Introduction of LTE TDD band in 1670-1675 MHz [RAN4 WI: LTE_TDD_1670_1675MHz]</w:t>
      </w:r>
      <w:r>
        <w:tab/>
      </w:r>
      <w:r>
        <w:fldChar w:fldCharType="begin" w:fldLock="1"/>
      </w:r>
      <w:r>
        <w:instrText xml:space="preserve"> PAGEREF _Toc174924550 \h </w:instrText>
      </w:r>
      <w:r>
        <w:fldChar w:fldCharType="separate"/>
      </w:r>
      <w:r>
        <w:t>137</w:t>
      </w:r>
      <w:r>
        <w:fldChar w:fldCharType="end"/>
      </w:r>
    </w:p>
    <w:p w14:paraId="6F94E48F" w14:textId="76098383" w:rsidR="00A95ADB" w:rsidRDefault="00A95ADB">
      <w:pPr>
        <w:pStyle w:val="TOC4"/>
        <w:rPr>
          <w:rFonts w:ascii="Calibri" w:hAnsi="Calibri"/>
          <w:kern w:val="2"/>
          <w:sz w:val="24"/>
          <w:szCs w:val="24"/>
        </w:rPr>
      </w:pPr>
      <w:r>
        <w:t>10.6.2</w:t>
      </w:r>
      <w:r>
        <w:rPr>
          <w:rFonts w:ascii="Calibri" w:hAnsi="Calibri"/>
          <w:kern w:val="2"/>
          <w:sz w:val="24"/>
          <w:szCs w:val="24"/>
        </w:rPr>
        <w:tab/>
      </w:r>
      <w:r>
        <w:t>Core part: LTE intra-band contiguous CA for band 8 [RAN4 WI: LTE_CA_intra_B8-Core]</w:t>
      </w:r>
      <w:r>
        <w:tab/>
      </w:r>
      <w:r>
        <w:fldChar w:fldCharType="begin" w:fldLock="1"/>
      </w:r>
      <w:r>
        <w:instrText xml:space="preserve"> PAGEREF _Toc174924551 \h </w:instrText>
      </w:r>
      <w:r>
        <w:fldChar w:fldCharType="separate"/>
      </w:r>
      <w:r>
        <w:t>137</w:t>
      </w:r>
      <w:r>
        <w:fldChar w:fldCharType="end"/>
      </w:r>
    </w:p>
    <w:p w14:paraId="3E1136EA" w14:textId="506CDB7B" w:rsidR="00A95ADB" w:rsidRDefault="00A95ADB">
      <w:pPr>
        <w:pStyle w:val="TOC4"/>
        <w:rPr>
          <w:rFonts w:ascii="Calibri" w:hAnsi="Calibri"/>
          <w:kern w:val="2"/>
          <w:sz w:val="24"/>
          <w:szCs w:val="24"/>
        </w:rPr>
      </w:pPr>
      <w:r>
        <w:t>10.6.3</w:t>
      </w:r>
      <w:r>
        <w:rPr>
          <w:rFonts w:ascii="Calibri" w:hAnsi="Calibri"/>
          <w:kern w:val="2"/>
          <w:sz w:val="24"/>
          <w:szCs w:val="24"/>
        </w:rPr>
        <w:tab/>
      </w:r>
      <w:r>
        <w:t>Introduction of 900 MHz LTE band in the US [RAN4 WI: LTE_900MHz_US]</w:t>
      </w:r>
      <w:r>
        <w:tab/>
      </w:r>
      <w:r>
        <w:fldChar w:fldCharType="begin" w:fldLock="1"/>
      </w:r>
      <w:r>
        <w:instrText xml:space="preserve"> PAGEREF _Toc174924552 \h </w:instrText>
      </w:r>
      <w:r>
        <w:fldChar w:fldCharType="separate"/>
      </w:r>
      <w:r>
        <w:t>137</w:t>
      </w:r>
      <w:r>
        <w:fldChar w:fldCharType="end"/>
      </w:r>
    </w:p>
    <w:p w14:paraId="35747751" w14:textId="067A207E" w:rsidR="00A95ADB" w:rsidRDefault="00A95ADB">
      <w:pPr>
        <w:pStyle w:val="TOC4"/>
        <w:rPr>
          <w:rFonts w:ascii="Calibri" w:hAnsi="Calibri"/>
          <w:kern w:val="2"/>
          <w:sz w:val="24"/>
          <w:szCs w:val="24"/>
        </w:rPr>
      </w:pPr>
      <w:r>
        <w:t>10.6.4</w:t>
      </w:r>
      <w:r>
        <w:rPr>
          <w:rFonts w:ascii="Calibri" w:hAnsi="Calibri"/>
          <w:kern w:val="2"/>
          <w:sz w:val="24"/>
          <w:szCs w:val="24"/>
        </w:rPr>
        <w:tab/>
      </w:r>
      <w:r>
        <w:t>Core part: New bands and BW allocation for 5G terrestrial broadcast - part 2 [RAN4 WI: LTE_terr_bcast_bands_part2-Core]</w:t>
      </w:r>
      <w:r>
        <w:tab/>
      </w:r>
      <w:r>
        <w:fldChar w:fldCharType="begin" w:fldLock="1"/>
      </w:r>
      <w:r>
        <w:instrText xml:space="preserve"> PAGEREF _Toc174924553 \h </w:instrText>
      </w:r>
      <w:r>
        <w:fldChar w:fldCharType="separate"/>
      </w:r>
      <w:r>
        <w:t>137</w:t>
      </w:r>
      <w:r>
        <w:fldChar w:fldCharType="end"/>
      </w:r>
    </w:p>
    <w:p w14:paraId="50121CC4" w14:textId="06987845" w:rsidR="00A95ADB" w:rsidRDefault="00A95ADB">
      <w:pPr>
        <w:pStyle w:val="TOC4"/>
        <w:rPr>
          <w:rFonts w:ascii="Calibri" w:hAnsi="Calibri"/>
          <w:kern w:val="2"/>
          <w:sz w:val="24"/>
          <w:szCs w:val="24"/>
        </w:rPr>
      </w:pPr>
      <w:r>
        <w:t>10.6.5</w:t>
      </w:r>
      <w:r>
        <w:rPr>
          <w:rFonts w:ascii="Calibri" w:hAnsi="Calibri"/>
          <w:kern w:val="2"/>
          <w:sz w:val="24"/>
          <w:szCs w:val="24"/>
        </w:rPr>
        <w:tab/>
      </w:r>
      <w:r>
        <w:t>Additional LTE bands for UE cat. M1/M2/NB1/NB2 in Rel-18 [RAN4 WI: LTE_bands_R18_M1_M2_NB1_NB2]</w:t>
      </w:r>
      <w:r>
        <w:tab/>
      </w:r>
      <w:r>
        <w:fldChar w:fldCharType="begin" w:fldLock="1"/>
      </w:r>
      <w:r>
        <w:instrText xml:space="preserve"> PAGEREF _Toc174924554 \h </w:instrText>
      </w:r>
      <w:r>
        <w:fldChar w:fldCharType="separate"/>
      </w:r>
      <w:r>
        <w:t>137</w:t>
      </w:r>
      <w:r>
        <w:fldChar w:fldCharType="end"/>
      </w:r>
    </w:p>
    <w:p w14:paraId="61E669D6" w14:textId="0045A241" w:rsidR="00A95ADB" w:rsidRDefault="00A95ADB">
      <w:pPr>
        <w:pStyle w:val="TOC4"/>
        <w:rPr>
          <w:rFonts w:ascii="Calibri" w:hAnsi="Calibri"/>
          <w:kern w:val="2"/>
          <w:sz w:val="24"/>
          <w:szCs w:val="24"/>
        </w:rPr>
      </w:pPr>
      <w:r>
        <w:t>10.6.6</w:t>
      </w:r>
      <w:r>
        <w:rPr>
          <w:rFonts w:ascii="Calibri" w:hAnsi="Calibri"/>
          <w:kern w:val="2"/>
          <w:sz w:val="24"/>
          <w:szCs w:val="24"/>
        </w:rPr>
        <w:tab/>
      </w:r>
      <w:r>
        <w:t>Core part: Introduction of FDD LTE band (L+S band) for IoT NTN operation [RAN4 WI: IoT_NTN_FDD_LS_band-Core]</w:t>
      </w:r>
      <w:r>
        <w:tab/>
      </w:r>
      <w:r>
        <w:fldChar w:fldCharType="begin" w:fldLock="1"/>
      </w:r>
      <w:r>
        <w:instrText xml:space="preserve"> PAGEREF _Toc174924555 \h </w:instrText>
      </w:r>
      <w:r>
        <w:fldChar w:fldCharType="separate"/>
      </w:r>
      <w:r>
        <w:t>137</w:t>
      </w:r>
      <w:r>
        <w:fldChar w:fldCharType="end"/>
      </w:r>
    </w:p>
    <w:p w14:paraId="5F772064" w14:textId="5F39DA6F" w:rsidR="00A95ADB" w:rsidRDefault="00A95ADB">
      <w:pPr>
        <w:pStyle w:val="TOC4"/>
        <w:rPr>
          <w:rFonts w:ascii="Calibri" w:hAnsi="Calibri"/>
          <w:kern w:val="2"/>
          <w:sz w:val="24"/>
          <w:szCs w:val="24"/>
        </w:rPr>
      </w:pPr>
      <w:r>
        <w:t>10.6.7</w:t>
      </w:r>
      <w:r>
        <w:rPr>
          <w:rFonts w:ascii="Calibri" w:hAnsi="Calibri"/>
          <w:kern w:val="2"/>
          <w:sz w:val="24"/>
          <w:szCs w:val="24"/>
        </w:rPr>
        <w:tab/>
      </w:r>
      <w:r>
        <w:t>Core part: Introduction of the Extended L-band (UL 1668-1675MHz, DL 1518-1525MHz) for IoT NTN [RAN4 WI: IoT_NTN_extLband-Core]</w:t>
      </w:r>
      <w:r>
        <w:tab/>
      </w:r>
      <w:r>
        <w:fldChar w:fldCharType="begin" w:fldLock="1"/>
      </w:r>
      <w:r>
        <w:instrText xml:space="preserve"> PAGEREF _Toc174924556 \h </w:instrText>
      </w:r>
      <w:r>
        <w:fldChar w:fldCharType="separate"/>
      </w:r>
      <w:r>
        <w:t>137</w:t>
      </w:r>
      <w:r>
        <w:fldChar w:fldCharType="end"/>
      </w:r>
    </w:p>
    <w:p w14:paraId="78227A83" w14:textId="27E8A9BF" w:rsidR="00A95ADB" w:rsidRDefault="00A95ADB">
      <w:pPr>
        <w:pStyle w:val="TOC4"/>
        <w:rPr>
          <w:rFonts w:ascii="Calibri" w:hAnsi="Calibri"/>
          <w:kern w:val="2"/>
          <w:sz w:val="24"/>
          <w:szCs w:val="24"/>
        </w:rPr>
      </w:pPr>
      <w:r>
        <w:t>10.6.8</w:t>
      </w:r>
      <w:r>
        <w:rPr>
          <w:rFonts w:ascii="Calibri" w:hAnsi="Calibri"/>
          <w:kern w:val="2"/>
          <w:sz w:val="24"/>
          <w:szCs w:val="24"/>
        </w:rPr>
        <w:tab/>
      </w:r>
      <w:r>
        <w:t>High Power UE (PC2) for LTE FDD Band 14 [RAN4 WI: HPUE_LTE_FDD_B14]</w:t>
      </w:r>
      <w:r>
        <w:tab/>
      </w:r>
      <w:r>
        <w:fldChar w:fldCharType="begin" w:fldLock="1"/>
      </w:r>
      <w:r>
        <w:instrText xml:space="preserve"> PAGEREF _Toc174924557 \h </w:instrText>
      </w:r>
      <w:r>
        <w:fldChar w:fldCharType="separate"/>
      </w:r>
      <w:r>
        <w:t>137</w:t>
      </w:r>
      <w:r>
        <w:fldChar w:fldCharType="end"/>
      </w:r>
    </w:p>
    <w:p w14:paraId="5DC2D9CA" w14:textId="153D949A" w:rsidR="00A95ADB" w:rsidRDefault="00A95ADB">
      <w:pPr>
        <w:pStyle w:val="TOC3"/>
        <w:rPr>
          <w:rFonts w:ascii="Calibri" w:hAnsi="Calibri"/>
          <w:kern w:val="2"/>
          <w:sz w:val="24"/>
          <w:szCs w:val="24"/>
        </w:rPr>
      </w:pPr>
      <w:r>
        <w:t>10.7</w:t>
      </w:r>
      <w:r>
        <w:rPr>
          <w:rFonts w:ascii="Calibri" w:hAnsi="Calibri"/>
          <w:kern w:val="2"/>
          <w:sz w:val="24"/>
          <w:szCs w:val="24"/>
        </w:rPr>
        <w:tab/>
      </w:r>
      <w:r>
        <w:t>Small Technical Enhancements and Improvements for REL-18 [TEI18]</w:t>
      </w:r>
      <w:r>
        <w:tab/>
      </w:r>
      <w:r>
        <w:fldChar w:fldCharType="begin" w:fldLock="1"/>
      </w:r>
      <w:r>
        <w:instrText xml:space="preserve"> PAGEREF _Toc174924558 \h </w:instrText>
      </w:r>
      <w:r>
        <w:fldChar w:fldCharType="separate"/>
      </w:r>
      <w:r>
        <w:t>137</w:t>
      </w:r>
      <w:r>
        <w:fldChar w:fldCharType="end"/>
      </w:r>
    </w:p>
    <w:p w14:paraId="172A114C" w14:textId="2B3F0EA6" w:rsidR="00A95ADB" w:rsidRDefault="00A95ADB">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_Toc174924559 \h </w:instrText>
      </w:r>
      <w:r>
        <w:fldChar w:fldCharType="separate"/>
      </w:r>
      <w:r>
        <w:t>138</w:t>
      </w:r>
      <w:r>
        <w:fldChar w:fldCharType="end"/>
      </w:r>
    </w:p>
    <w:p w14:paraId="43E64E33" w14:textId="6C8FD325" w:rsidR="00A95ADB" w:rsidRDefault="00A95ADB">
      <w:pPr>
        <w:pStyle w:val="TOC3"/>
        <w:rPr>
          <w:rFonts w:ascii="Calibri" w:hAnsi="Calibri"/>
          <w:kern w:val="2"/>
          <w:sz w:val="24"/>
          <w:szCs w:val="24"/>
        </w:rPr>
      </w:pPr>
      <w:r>
        <w:t>10.9</w:t>
      </w:r>
      <w:r>
        <w:rPr>
          <w:rFonts w:ascii="Calibri" w:hAnsi="Calibri"/>
          <w:kern w:val="2"/>
          <w:sz w:val="24"/>
          <w:szCs w:val="24"/>
        </w:rPr>
        <w:tab/>
      </w:r>
      <w:r>
        <w:t>Open REL-19 LTE WIs (not spectrum related)</w:t>
      </w:r>
      <w:r>
        <w:tab/>
      </w:r>
      <w:r>
        <w:fldChar w:fldCharType="begin" w:fldLock="1"/>
      </w:r>
      <w:r>
        <w:instrText xml:space="preserve"> PAGEREF _Toc174924560 \h </w:instrText>
      </w:r>
      <w:r>
        <w:fldChar w:fldCharType="separate"/>
      </w:r>
      <w:r>
        <w:t>138</w:t>
      </w:r>
      <w:r>
        <w:fldChar w:fldCharType="end"/>
      </w:r>
    </w:p>
    <w:p w14:paraId="7552E034" w14:textId="57157DD7" w:rsidR="00A95ADB" w:rsidRDefault="00A95ADB">
      <w:pPr>
        <w:pStyle w:val="TOC4"/>
        <w:rPr>
          <w:rFonts w:ascii="Calibri" w:hAnsi="Calibri"/>
          <w:kern w:val="2"/>
          <w:sz w:val="24"/>
          <w:szCs w:val="24"/>
        </w:rPr>
      </w:pPr>
      <w:r>
        <w:lastRenderedPageBreak/>
        <w:t>10.9.1</w:t>
      </w:r>
      <w:r>
        <w:rPr>
          <w:rFonts w:ascii="Calibri" w:hAnsi="Calibri"/>
          <w:kern w:val="2"/>
          <w:sz w:val="24"/>
          <w:szCs w:val="24"/>
        </w:rPr>
        <w:tab/>
      </w:r>
      <w:r>
        <w:t>NTN for IoT Phase 3 [RAN2 WI: IoT_NTN_Ph3]</w:t>
      </w:r>
      <w:r>
        <w:tab/>
      </w:r>
      <w:r>
        <w:fldChar w:fldCharType="begin" w:fldLock="1"/>
      </w:r>
      <w:r>
        <w:instrText xml:space="preserve"> PAGEREF _Toc174924561 \h </w:instrText>
      </w:r>
      <w:r>
        <w:fldChar w:fldCharType="separate"/>
      </w:r>
      <w:r>
        <w:t>138</w:t>
      </w:r>
      <w:r>
        <w:fldChar w:fldCharType="end"/>
      </w:r>
    </w:p>
    <w:p w14:paraId="07701764" w14:textId="59183367" w:rsidR="00A95ADB" w:rsidRDefault="00A95ADB">
      <w:pPr>
        <w:pStyle w:val="TOC4"/>
        <w:rPr>
          <w:rFonts w:ascii="Calibri" w:hAnsi="Calibri"/>
          <w:kern w:val="2"/>
          <w:sz w:val="24"/>
          <w:szCs w:val="24"/>
        </w:rPr>
      </w:pPr>
      <w:r>
        <w:t>10.9.2</w:t>
      </w:r>
      <w:r>
        <w:rPr>
          <w:rFonts w:ascii="Calibri" w:hAnsi="Calibri"/>
          <w:kern w:val="2"/>
          <w:sz w:val="24"/>
          <w:szCs w:val="24"/>
        </w:rPr>
        <w:tab/>
      </w:r>
      <w:r>
        <w:t>Core part: Inter-RAT mode mobility support from E-UTRAN TN to NR NTN [New RAN2 WI: LTE_TN_NR_NTN_mob-Core]</w:t>
      </w:r>
      <w:r>
        <w:tab/>
      </w:r>
      <w:r>
        <w:fldChar w:fldCharType="begin" w:fldLock="1"/>
      </w:r>
      <w:r>
        <w:instrText xml:space="preserve"> PAGEREF _Toc174924562 \h </w:instrText>
      </w:r>
      <w:r>
        <w:fldChar w:fldCharType="separate"/>
      </w:r>
      <w:r>
        <w:t>140</w:t>
      </w:r>
      <w:r>
        <w:fldChar w:fldCharType="end"/>
      </w:r>
    </w:p>
    <w:p w14:paraId="723E0B67" w14:textId="6206AB31" w:rsidR="00A95ADB" w:rsidRDefault="00A95ADB">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_Toc174924563 \h </w:instrText>
      </w:r>
      <w:r>
        <w:fldChar w:fldCharType="separate"/>
      </w:r>
      <w:r>
        <w:t>140</w:t>
      </w:r>
      <w:r>
        <w:fldChar w:fldCharType="end"/>
      </w:r>
    </w:p>
    <w:p w14:paraId="51485179" w14:textId="2604DF04" w:rsidR="00A95ADB" w:rsidRDefault="00A95ADB">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_Toc174924564 \h </w:instrText>
      </w:r>
      <w:r>
        <w:fldChar w:fldCharType="separate"/>
      </w:r>
      <w:r>
        <w:t>140</w:t>
      </w:r>
      <w:r>
        <w:fldChar w:fldCharType="end"/>
      </w:r>
    </w:p>
    <w:p w14:paraId="5E6A6DE4" w14:textId="43275296" w:rsidR="00A95ADB" w:rsidRDefault="00A95ADB">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_Toc174924565 \h </w:instrText>
      </w:r>
      <w:r>
        <w:fldChar w:fldCharType="separate"/>
      </w:r>
      <w:r>
        <w:t>141</w:t>
      </w:r>
      <w:r>
        <w:fldChar w:fldCharType="end"/>
      </w:r>
    </w:p>
    <w:p w14:paraId="3406A2FD" w14:textId="522366B6" w:rsidR="00A95ADB" w:rsidRDefault="00A95ADB">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_Toc174924566 \h </w:instrText>
      </w:r>
      <w:r>
        <w:fldChar w:fldCharType="separate"/>
      </w:r>
      <w:r>
        <w:t>141</w:t>
      </w:r>
      <w:r>
        <w:fldChar w:fldCharType="end"/>
      </w:r>
    </w:p>
    <w:p w14:paraId="7DA7919B" w14:textId="69F006AB" w:rsidR="00A95ADB" w:rsidRDefault="00A95ADB">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_Toc174924567 \h </w:instrText>
      </w:r>
      <w:r>
        <w:fldChar w:fldCharType="separate"/>
      </w:r>
      <w:r>
        <w:t>144</w:t>
      </w:r>
      <w:r>
        <w:fldChar w:fldCharType="end"/>
      </w:r>
    </w:p>
    <w:p w14:paraId="2089F560" w14:textId="65E5EF16" w:rsidR="00A95ADB" w:rsidRDefault="00A95ADB">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_Toc174924568 \h </w:instrText>
      </w:r>
      <w:r>
        <w:fldChar w:fldCharType="separate"/>
      </w:r>
      <w:r>
        <w:t>144</w:t>
      </w:r>
      <w:r>
        <w:fldChar w:fldCharType="end"/>
      </w:r>
    </w:p>
    <w:p w14:paraId="67972656" w14:textId="46718461" w:rsidR="00A95ADB" w:rsidRDefault="00A95ADB">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_Toc174924569 \h </w:instrText>
      </w:r>
      <w:r>
        <w:fldChar w:fldCharType="separate"/>
      </w:r>
      <w:r>
        <w:t>144</w:t>
      </w:r>
      <w:r>
        <w:fldChar w:fldCharType="end"/>
      </w:r>
    </w:p>
    <w:p w14:paraId="2CA68F81" w14:textId="157E46DC" w:rsidR="00A95ADB" w:rsidRDefault="00A95ADB">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_Toc174924570 \h </w:instrText>
      </w:r>
      <w:r>
        <w:fldChar w:fldCharType="separate"/>
      </w:r>
      <w:r>
        <w:t>145</w:t>
      </w:r>
      <w:r>
        <w:fldChar w:fldCharType="end"/>
      </w:r>
    </w:p>
    <w:p w14:paraId="0CDC0EAD" w14:textId="326B6B54" w:rsidR="00A95ADB" w:rsidRDefault="00A95ADB">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_Toc174924571 \h </w:instrText>
      </w:r>
      <w:r>
        <w:fldChar w:fldCharType="separate"/>
      </w:r>
      <w:r>
        <w:t>146</w:t>
      </w:r>
      <w:r>
        <w:fldChar w:fldCharType="end"/>
      </w:r>
    </w:p>
    <w:p w14:paraId="712BA8E9" w14:textId="10BB7A12" w:rsidR="00A95ADB" w:rsidRDefault="00A95ADB">
      <w:pPr>
        <w:pStyle w:val="TOC4"/>
        <w:rPr>
          <w:rFonts w:ascii="Calibri" w:hAnsi="Calibri"/>
          <w:kern w:val="2"/>
          <w:sz w:val="24"/>
          <w:szCs w:val="24"/>
        </w:rPr>
      </w:pPr>
      <w:r>
        <w:t>13.2.5</w:t>
      </w:r>
      <w:r>
        <w:rPr>
          <w:rFonts w:ascii="Calibri" w:hAnsi="Calibri"/>
          <w:kern w:val="2"/>
          <w:sz w:val="24"/>
          <w:szCs w:val="24"/>
        </w:rPr>
        <w:tab/>
      </w:r>
      <w:r>
        <w:t>Conf. Test Aspects - Protocol enh. for MC Services for Rel-16 (MCPTT, MCVideo, MCData) [RAN5 WI: MCProtoc16_enh2MCPTT_eMCData2-ConTest]</w:t>
      </w:r>
      <w:r>
        <w:tab/>
      </w:r>
      <w:r>
        <w:fldChar w:fldCharType="begin" w:fldLock="1"/>
      </w:r>
      <w:r>
        <w:instrText xml:space="preserve"> PAGEREF _Toc174924572 \h </w:instrText>
      </w:r>
      <w:r>
        <w:fldChar w:fldCharType="separate"/>
      </w:r>
      <w:r>
        <w:t>147</w:t>
      </w:r>
      <w:r>
        <w:fldChar w:fldCharType="end"/>
      </w:r>
    </w:p>
    <w:p w14:paraId="32FBD6FA" w14:textId="1A74079E" w:rsidR="00A95ADB" w:rsidRDefault="00A95ADB">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_Toc174924573 \h </w:instrText>
      </w:r>
      <w:r>
        <w:fldChar w:fldCharType="separate"/>
      </w:r>
      <w:r>
        <w:t>148</w:t>
      </w:r>
      <w:r>
        <w:fldChar w:fldCharType="end"/>
      </w:r>
    </w:p>
    <w:p w14:paraId="0272F0B1" w14:textId="160B711C" w:rsidR="00A95ADB" w:rsidRDefault="00A95ADB">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_Toc174924574 \h </w:instrText>
      </w:r>
      <w:r>
        <w:fldChar w:fldCharType="separate"/>
      </w:r>
      <w:r>
        <w:t>148</w:t>
      </w:r>
      <w:r>
        <w:fldChar w:fldCharType="end"/>
      </w:r>
    </w:p>
    <w:p w14:paraId="0E886ECD" w14:textId="373CC0E4" w:rsidR="00A95ADB" w:rsidRDefault="00A95ADB">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_Toc174924575 \h </w:instrText>
      </w:r>
      <w:r>
        <w:fldChar w:fldCharType="separate"/>
      </w:r>
      <w:r>
        <w:t>149</w:t>
      </w:r>
      <w:r>
        <w:fldChar w:fldCharType="end"/>
      </w:r>
    </w:p>
    <w:p w14:paraId="230F604E" w14:textId="78DE3173" w:rsidR="00A95ADB" w:rsidRDefault="00A95ADB">
      <w:pPr>
        <w:pStyle w:val="TOC4"/>
        <w:rPr>
          <w:rFonts w:ascii="Calibri" w:hAnsi="Calibri"/>
          <w:kern w:val="2"/>
          <w:sz w:val="24"/>
          <w:szCs w:val="24"/>
        </w:rPr>
      </w:pPr>
      <w:r>
        <w:t>13.3.3</w:t>
      </w:r>
      <w:r>
        <w:rPr>
          <w:rFonts w:ascii="Calibri" w:hAnsi="Calibri"/>
          <w:kern w:val="2"/>
          <w:sz w:val="24"/>
          <w:szCs w:val="24"/>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_Toc174924576 \h </w:instrText>
      </w:r>
      <w:r>
        <w:fldChar w:fldCharType="separate"/>
      </w:r>
      <w:r>
        <w:t>149</w:t>
      </w:r>
      <w:r>
        <w:fldChar w:fldCharType="end"/>
      </w:r>
    </w:p>
    <w:p w14:paraId="1FEE52CD" w14:textId="6419364B" w:rsidR="00A95ADB" w:rsidRDefault="00A95ADB">
      <w:pPr>
        <w:pStyle w:val="TOC4"/>
        <w:rPr>
          <w:rFonts w:ascii="Calibri" w:hAnsi="Calibri"/>
          <w:kern w:val="2"/>
          <w:sz w:val="24"/>
          <w:szCs w:val="24"/>
        </w:rPr>
      </w:pPr>
      <w:r>
        <w:t>13.3.4</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_Toc174924577 \h </w:instrText>
      </w:r>
      <w:r>
        <w:fldChar w:fldCharType="separate"/>
      </w:r>
      <w:r>
        <w:t>150</w:t>
      </w:r>
      <w:r>
        <w:fldChar w:fldCharType="end"/>
      </w:r>
    </w:p>
    <w:p w14:paraId="14EB3A5F" w14:textId="1C5BB0E3" w:rsidR="00A95ADB" w:rsidRDefault="00A95ADB">
      <w:pPr>
        <w:pStyle w:val="TOC4"/>
        <w:rPr>
          <w:rFonts w:ascii="Calibri" w:hAnsi="Calibri"/>
          <w:kern w:val="2"/>
          <w:sz w:val="24"/>
          <w:szCs w:val="24"/>
        </w:rPr>
      </w:pPr>
      <w:r>
        <w:t>13.3.5</w:t>
      </w:r>
      <w:r>
        <w:rPr>
          <w:rFonts w:ascii="Calibri" w:hAnsi="Calibri"/>
          <w:kern w:val="2"/>
          <w:sz w:val="24"/>
          <w:szCs w:val="24"/>
        </w:rPr>
        <w:tab/>
      </w:r>
      <w:r>
        <w:t>UE Conf. - Further enhancements on MIMO for NR [RAN5 WI: NR_feMIMO-UEConTest]</w:t>
      </w:r>
      <w:r>
        <w:tab/>
      </w:r>
      <w:r>
        <w:fldChar w:fldCharType="begin" w:fldLock="1"/>
      </w:r>
      <w:r>
        <w:instrText xml:space="preserve"> PAGEREF _Toc174924578 \h </w:instrText>
      </w:r>
      <w:r>
        <w:fldChar w:fldCharType="separate"/>
      </w:r>
      <w:r>
        <w:t>150</w:t>
      </w:r>
      <w:r>
        <w:fldChar w:fldCharType="end"/>
      </w:r>
    </w:p>
    <w:p w14:paraId="1F2B1552" w14:textId="69D8AFA6" w:rsidR="00A95ADB" w:rsidRDefault="00A95ADB">
      <w:pPr>
        <w:pStyle w:val="TOC4"/>
        <w:rPr>
          <w:rFonts w:ascii="Calibri" w:hAnsi="Calibri"/>
          <w:kern w:val="2"/>
          <w:sz w:val="24"/>
          <w:szCs w:val="24"/>
        </w:rPr>
      </w:pPr>
      <w:r>
        <w:t>13.3.6</w:t>
      </w:r>
      <w:r>
        <w:rPr>
          <w:rFonts w:ascii="Calibri" w:hAnsi="Calibri"/>
          <w:kern w:val="2"/>
          <w:sz w:val="24"/>
          <w:szCs w:val="24"/>
        </w:rPr>
        <w:tab/>
      </w:r>
      <w:r>
        <w:t>UE Conf. - Further enhancement on NR demodulation performance [RAN5 WI: NR_demod_enh2-UEConTest]</w:t>
      </w:r>
      <w:r>
        <w:tab/>
      </w:r>
      <w:r>
        <w:fldChar w:fldCharType="begin" w:fldLock="1"/>
      </w:r>
      <w:r>
        <w:instrText xml:space="preserve"> PAGEREF _Toc174924579 \h </w:instrText>
      </w:r>
      <w:r>
        <w:fldChar w:fldCharType="separate"/>
      </w:r>
      <w:r>
        <w:t>151</w:t>
      </w:r>
      <w:r>
        <w:fldChar w:fldCharType="end"/>
      </w:r>
    </w:p>
    <w:p w14:paraId="52DDB737" w14:textId="24264AA0" w:rsidR="00A95ADB" w:rsidRDefault="00A95ADB">
      <w:pPr>
        <w:pStyle w:val="TOC4"/>
        <w:rPr>
          <w:rFonts w:ascii="Calibri" w:hAnsi="Calibri"/>
          <w:kern w:val="2"/>
          <w:sz w:val="24"/>
          <w:szCs w:val="24"/>
        </w:rPr>
      </w:pPr>
      <w:r>
        <w:t>13.3.7</w:t>
      </w:r>
      <w:r>
        <w:rPr>
          <w:rFonts w:ascii="Calibri" w:hAnsi="Calibri"/>
          <w:kern w:val="2"/>
          <w:sz w:val="24"/>
          <w:szCs w:val="24"/>
        </w:rPr>
        <w:tab/>
      </w:r>
      <w:r>
        <w:t>UE Conf. - NR small data transmissions in INACTIVE state [RAN5 WI: NR_SmallData_INACTIVE-UEConTest]</w:t>
      </w:r>
      <w:r>
        <w:tab/>
      </w:r>
      <w:r>
        <w:fldChar w:fldCharType="begin" w:fldLock="1"/>
      </w:r>
      <w:r>
        <w:instrText xml:space="preserve"> PAGEREF _Toc174924580 \h </w:instrText>
      </w:r>
      <w:r>
        <w:fldChar w:fldCharType="separate"/>
      </w:r>
      <w:r>
        <w:t>151</w:t>
      </w:r>
      <w:r>
        <w:fldChar w:fldCharType="end"/>
      </w:r>
    </w:p>
    <w:p w14:paraId="1ECA9D50" w14:textId="38899743" w:rsidR="00A95ADB" w:rsidRDefault="00A95ADB">
      <w:pPr>
        <w:pStyle w:val="TOC4"/>
        <w:rPr>
          <w:rFonts w:ascii="Calibri" w:hAnsi="Calibri"/>
          <w:kern w:val="2"/>
          <w:sz w:val="24"/>
          <w:szCs w:val="24"/>
        </w:rPr>
      </w:pPr>
      <w:r>
        <w:t>13.3.8</w:t>
      </w:r>
      <w:r>
        <w:rPr>
          <w:rFonts w:ascii="Calibri" w:hAnsi="Calibri"/>
          <w:kern w:val="2"/>
          <w:sz w:val="24"/>
          <w:szCs w:val="24"/>
        </w:rPr>
        <w:tab/>
      </w:r>
      <w:r>
        <w:t>UE Conf. - Enhancement of Private Network support for NG-RAN including CT aspects [RAN5 WI: NG_RAN_PRN_enh_plus_CT-UEConTest]</w:t>
      </w:r>
      <w:r>
        <w:tab/>
      </w:r>
      <w:r>
        <w:fldChar w:fldCharType="begin" w:fldLock="1"/>
      </w:r>
      <w:r>
        <w:instrText xml:space="preserve"> PAGEREF _Toc174924581 \h </w:instrText>
      </w:r>
      <w:r>
        <w:fldChar w:fldCharType="separate"/>
      </w:r>
      <w:r>
        <w:t>151</w:t>
      </w:r>
      <w:r>
        <w:fldChar w:fldCharType="end"/>
      </w:r>
    </w:p>
    <w:p w14:paraId="5E01C1DB" w14:textId="27F362B7" w:rsidR="00A95ADB" w:rsidRDefault="00A95ADB">
      <w:pPr>
        <w:pStyle w:val="TOC4"/>
        <w:rPr>
          <w:rFonts w:ascii="Calibri" w:hAnsi="Calibri"/>
          <w:kern w:val="2"/>
          <w:sz w:val="24"/>
          <w:szCs w:val="24"/>
        </w:rPr>
      </w:pPr>
      <w:r>
        <w:t>13.3.9</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_Toc174924582 \h </w:instrText>
      </w:r>
      <w:r>
        <w:fldChar w:fldCharType="separate"/>
      </w:r>
      <w:r>
        <w:t>152</w:t>
      </w:r>
      <w:r>
        <w:fldChar w:fldCharType="end"/>
      </w:r>
    </w:p>
    <w:p w14:paraId="0476C674" w14:textId="514349E1" w:rsidR="00A95ADB" w:rsidRDefault="00A95ADB">
      <w:pPr>
        <w:pStyle w:val="TOC4"/>
        <w:rPr>
          <w:rFonts w:ascii="Calibri" w:hAnsi="Calibri"/>
          <w:kern w:val="2"/>
          <w:sz w:val="24"/>
          <w:szCs w:val="24"/>
        </w:rPr>
      </w:pPr>
      <w:r>
        <w:t>13.3.10</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_Toc174924583 \h </w:instrText>
      </w:r>
      <w:r>
        <w:fldChar w:fldCharType="separate"/>
      </w:r>
      <w:r>
        <w:t>153</w:t>
      </w:r>
      <w:r>
        <w:fldChar w:fldCharType="end"/>
      </w:r>
    </w:p>
    <w:p w14:paraId="5BA80616" w14:textId="79D39329" w:rsidR="00A95ADB" w:rsidRDefault="00A95ADB">
      <w:pPr>
        <w:pStyle w:val="TOC4"/>
        <w:rPr>
          <w:rFonts w:ascii="Calibri" w:hAnsi="Calibri"/>
          <w:kern w:val="2"/>
          <w:sz w:val="24"/>
          <w:szCs w:val="24"/>
        </w:rPr>
      </w:pPr>
      <w:r>
        <w:t>13.3.11</w:t>
      </w:r>
      <w:r>
        <w:rPr>
          <w:rFonts w:ascii="Calibri" w:hAnsi="Calibri"/>
          <w:kern w:val="2"/>
          <w:sz w:val="24"/>
          <w:szCs w:val="24"/>
        </w:rPr>
        <w:tab/>
      </w:r>
      <w:r>
        <w:t>UE Conf. - NR Sidelink enhancement [RAN5 WI: NR_SL_enh-UEConTest]</w:t>
      </w:r>
      <w:r>
        <w:tab/>
      </w:r>
      <w:r>
        <w:fldChar w:fldCharType="begin" w:fldLock="1"/>
      </w:r>
      <w:r>
        <w:instrText xml:space="preserve"> PAGEREF _Toc174924584 \h </w:instrText>
      </w:r>
      <w:r>
        <w:fldChar w:fldCharType="separate"/>
      </w:r>
      <w:r>
        <w:t>153</w:t>
      </w:r>
      <w:r>
        <w:fldChar w:fldCharType="end"/>
      </w:r>
    </w:p>
    <w:p w14:paraId="57FE71CD" w14:textId="4F8A5CB7" w:rsidR="00A95ADB" w:rsidRDefault="00A95ADB">
      <w:pPr>
        <w:pStyle w:val="TOC4"/>
        <w:rPr>
          <w:rFonts w:ascii="Calibri" w:hAnsi="Calibri"/>
          <w:kern w:val="2"/>
          <w:sz w:val="24"/>
          <w:szCs w:val="24"/>
        </w:rPr>
      </w:pPr>
      <w:r>
        <w:t>13.3.12</w:t>
      </w:r>
      <w:r>
        <w:rPr>
          <w:rFonts w:ascii="Calibri" w:hAnsi="Calibri"/>
          <w:kern w:val="2"/>
          <w:sz w:val="24"/>
          <w:szCs w:val="24"/>
        </w:rPr>
        <w:tab/>
      </w:r>
      <w:r>
        <w:t>UE Conf. - NR Sidelink Relay [RAN5 WI: NR_SL_relay-UEConTest]</w:t>
      </w:r>
      <w:r>
        <w:tab/>
      </w:r>
      <w:r>
        <w:fldChar w:fldCharType="begin" w:fldLock="1"/>
      </w:r>
      <w:r>
        <w:instrText xml:space="preserve"> PAGEREF _Toc174924585 \h </w:instrText>
      </w:r>
      <w:r>
        <w:fldChar w:fldCharType="separate"/>
      </w:r>
      <w:r>
        <w:t>153</w:t>
      </w:r>
      <w:r>
        <w:fldChar w:fldCharType="end"/>
      </w:r>
    </w:p>
    <w:p w14:paraId="5760B052" w14:textId="72716CF4" w:rsidR="00A95ADB" w:rsidRDefault="00A95ADB">
      <w:pPr>
        <w:pStyle w:val="TOC4"/>
        <w:rPr>
          <w:rFonts w:ascii="Calibri" w:hAnsi="Calibri"/>
          <w:kern w:val="2"/>
          <w:sz w:val="24"/>
          <w:szCs w:val="24"/>
        </w:rPr>
      </w:pPr>
      <w:r>
        <w:t>13.3.13</w:t>
      </w:r>
      <w:r>
        <w:rPr>
          <w:rFonts w:ascii="Calibri" w:hAnsi="Calibri"/>
          <w:kern w:val="2"/>
          <w:sz w:val="24"/>
          <w:szCs w:val="24"/>
        </w:rPr>
        <w:tab/>
      </w:r>
      <w:r>
        <w:t>UE Conf. - NR QoE management and optimizations for diverse services [RAN5 WI: NR_QoE-UEConTest]</w:t>
      </w:r>
      <w:r>
        <w:tab/>
      </w:r>
      <w:r>
        <w:fldChar w:fldCharType="begin" w:fldLock="1"/>
      </w:r>
      <w:r>
        <w:instrText xml:space="preserve"> PAGEREF _Toc174924586 \h </w:instrText>
      </w:r>
      <w:r>
        <w:fldChar w:fldCharType="separate"/>
      </w:r>
      <w:r>
        <w:t>154</w:t>
      </w:r>
      <w:r>
        <w:fldChar w:fldCharType="end"/>
      </w:r>
    </w:p>
    <w:p w14:paraId="33591461" w14:textId="12E707DC" w:rsidR="00A95ADB" w:rsidRDefault="00A95ADB">
      <w:pPr>
        <w:pStyle w:val="TOC4"/>
        <w:rPr>
          <w:rFonts w:ascii="Calibri" w:hAnsi="Calibri"/>
          <w:kern w:val="2"/>
          <w:sz w:val="24"/>
          <w:szCs w:val="24"/>
        </w:rPr>
      </w:pPr>
      <w:r>
        <w:t>13.3.14</w:t>
      </w:r>
      <w:r>
        <w:rPr>
          <w:rFonts w:ascii="Calibri" w:hAnsi="Calibri"/>
          <w:kern w:val="2"/>
          <w:sz w:val="24"/>
          <w:szCs w:val="24"/>
        </w:rPr>
        <w:tab/>
      </w:r>
      <w:r>
        <w:t>UE Conf. - NR Positioning Enhancements [RAN5 WI: NR_pos_enh-UEConTest]</w:t>
      </w:r>
      <w:r>
        <w:tab/>
      </w:r>
      <w:r>
        <w:fldChar w:fldCharType="begin" w:fldLock="1"/>
      </w:r>
      <w:r>
        <w:instrText xml:space="preserve"> PAGEREF _Toc174924587 \h </w:instrText>
      </w:r>
      <w:r>
        <w:fldChar w:fldCharType="separate"/>
      </w:r>
      <w:r>
        <w:t>154</w:t>
      </w:r>
      <w:r>
        <w:fldChar w:fldCharType="end"/>
      </w:r>
    </w:p>
    <w:p w14:paraId="7B6F97DD" w14:textId="6B51972B" w:rsidR="00A95ADB" w:rsidRDefault="00A95ADB">
      <w:pPr>
        <w:pStyle w:val="TOC4"/>
        <w:rPr>
          <w:rFonts w:ascii="Calibri" w:hAnsi="Calibri"/>
          <w:kern w:val="2"/>
          <w:sz w:val="24"/>
          <w:szCs w:val="24"/>
        </w:rPr>
      </w:pPr>
      <w:r>
        <w:t>13.3.15</w:t>
      </w:r>
      <w:r>
        <w:rPr>
          <w:rFonts w:ascii="Calibri" w:hAnsi="Calibri"/>
          <w:kern w:val="2"/>
          <w:sz w:val="24"/>
          <w:szCs w:val="24"/>
        </w:rPr>
        <w:tab/>
      </w:r>
      <w:r>
        <w:t>UE Conf. - NR and MR-DC measurement gap enhancements [RAN5 WI: NR_MG_enh-UEConTest]</w:t>
      </w:r>
      <w:r>
        <w:tab/>
      </w:r>
      <w:r>
        <w:fldChar w:fldCharType="begin" w:fldLock="1"/>
      </w:r>
      <w:r>
        <w:instrText xml:space="preserve"> PAGEREF _Toc174924588 \h </w:instrText>
      </w:r>
      <w:r>
        <w:fldChar w:fldCharType="separate"/>
      </w:r>
      <w:r>
        <w:t>155</w:t>
      </w:r>
      <w:r>
        <w:fldChar w:fldCharType="end"/>
      </w:r>
    </w:p>
    <w:p w14:paraId="0321F632" w14:textId="3AAC2AB0" w:rsidR="00A95ADB" w:rsidRDefault="00A95ADB">
      <w:pPr>
        <w:pStyle w:val="TOC4"/>
        <w:rPr>
          <w:rFonts w:ascii="Calibri" w:hAnsi="Calibri"/>
          <w:kern w:val="2"/>
          <w:sz w:val="24"/>
          <w:szCs w:val="24"/>
        </w:rPr>
      </w:pPr>
      <w:r>
        <w:t>13.3.16</w:t>
      </w:r>
      <w:r>
        <w:rPr>
          <w:rFonts w:ascii="Calibri" w:hAnsi="Calibri"/>
          <w:kern w:val="2"/>
          <w:sz w:val="24"/>
          <w:szCs w:val="24"/>
        </w:rPr>
        <w:tab/>
      </w:r>
      <w:r>
        <w:t>UE Conf. - Further Multi-RAT DC enhancement [RAN5 WI: LTE_NR_DC_enh2-UEConTest]</w:t>
      </w:r>
      <w:r>
        <w:tab/>
      </w:r>
      <w:r>
        <w:fldChar w:fldCharType="begin" w:fldLock="1"/>
      </w:r>
      <w:r>
        <w:instrText xml:space="preserve"> PAGEREF _Toc174924589 \h </w:instrText>
      </w:r>
      <w:r>
        <w:fldChar w:fldCharType="separate"/>
      </w:r>
      <w:r>
        <w:t>155</w:t>
      </w:r>
      <w:r>
        <w:fldChar w:fldCharType="end"/>
      </w:r>
    </w:p>
    <w:p w14:paraId="48EE87D9" w14:textId="368894A6" w:rsidR="00A95ADB" w:rsidRDefault="00A95ADB">
      <w:pPr>
        <w:pStyle w:val="TOC4"/>
        <w:rPr>
          <w:rFonts w:ascii="Calibri" w:hAnsi="Calibri"/>
          <w:kern w:val="2"/>
          <w:sz w:val="24"/>
          <w:szCs w:val="24"/>
        </w:rPr>
      </w:pPr>
      <w:r>
        <w:t>13.3.17</w:t>
      </w:r>
      <w:r>
        <w:rPr>
          <w:rFonts w:ascii="Calibri" w:hAnsi="Calibri"/>
          <w:kern w:val="2"/>
          <w:sz w:val="24"/>
          <w:szCs w:val="24"/>
        </w:rPr>
        <w:tab/>
      </w:r>
      <w:r>
        <w:t>UE Conf. - Support of Uncrewed Aerial Systems Connectivity, Identification, and Tracking [RAN5 WI: ID_UAS-UEConTest]</w:t>
      </w:r>
      <w:r>
        <w:tab/>
      </w:r>
      <w:r>
        <w:fldChar w:fldCharType="begin" w:fldLock="1"/>
      </w:r>
      <w:r>
        <w:instrText xml:space="preserve"> PAGEREF _Toc174924590 \h </w:instrText>
      </w:r>
      <w:r>
        <w:fldChar w:fldCharType="separate"/>
      </w:r>
      <w:r>
        <w:t>156</w:t>
      </w:r>
      <w:r>
        <w:fldChar w:fldCharType="end"/>
      </w:r>
    </w:p>
    <w:p w14:paraId="01DE65B5" w14:textId="5A7B9665" w:rsidR="00A95ADB" w:rsidRDefault="00A95ADB">
      <w:pPr>
        <w:pStyle w:val="TOC4"/>
        <w:rPr>
          <w:rFonts w:ascii="Calibri" w:hAnsi="Calibri"/>
          <w:kern w:val="2"/>
          <w:sz w:val="24"/>
          <w:szCs w:val="24"/>
        </w:rPr>
      </w:pPr>
      <w:r>
        <w:t>13.3.18</w:t>
      </w:r>
      <w:r>
        <w:rPr>
          <w:rFonts w:ascii="Calibri" w:hAnsi="Calibri"/>
          <w:kern w:val="2"/>
          <w:sz w:val="24"/>
          <w:szCs w:val="24"/>
        </w:rPr>
        <w:tab/>
      </w:r>
      <w:r>
        <w:t>UE Conf. - IMS voice service support and network usability guarantee for UE’s E-UTRA cap. disabled scenario in 5GS [RAN5 WI: ING_5GS-UEConTest]</w:t>
      </w:r>
      <w:r>
        <w:tab/>
      </w:r>
      <w:r>
        <w:fldChar w:fldCharType="begin" w:fldLock="1"/>
      </w:r>
      <w:r>
        <w:instrText xml:space="preserve"> PAGEREF _Toc174924591 \h </w:instrText>
      </w:r>
      <w:r>
        <w:fldChar w:fldCharType="separate"/>
      </w:r>
      <w:r>
        <w:t>157</w:t>
      </w:r>
      <w:r>
        <w:fldChar w:fldCharType="end"/>
      </w:r>
    </w:p>
    <w:p w14:paraId="4BF07B03" w14:textId="35849009" w:rsidR="00A95ADB" w:rsidRDefault="00A95ADB">
      <w:pPr>
        <w:pStyle w:val="TOC4"/>
        <w:rPr>
          <w:rFonts w:ascii="Calibri" w:hAnsi="Calibri"/>
          <w:kern w:val="2"/>
          <w:sz w:val="24"/>
          <w:szCs w:val="24"/>
        </w:rPr>
      </w:pPr>
      <w:r>
        <w:t>13.3.19</w:t>
      </w:r>
      <w:r>
        <w:rPr>
          <w:rFonts w:ascii="Calibri" w:hAnsi="Calibri"/>
          <w:kern w:val="2"/>
          <w:sz w:val="24"/>
          <w:szCs w:val="24"/>
        </w:rPr>
        <w:tab/>
      </w:r>
      <w:r>
        <w:t>UE Conf. - IMS Data Channel [RAN5 WI: IMSProtoc17_dataCH-UEContest]</w:t>
      </w:r>
      <w:r>
        <w:tab/>
      </w:r>
      <w:r>
        <w:fldChar w:fldCharType="begin" w:fldLock="1"/>
      </w:r>
      <w:r>
        <w:instrText xml:space="preserve"> PAGEREF _Toc174924592 \h </w:instrText>
      </w:r>
      <w:r>
        <w:fldChar w:fldCharType="separate"/>
      </w:r>
      <w:r>
        <w:t>157</w:t>
      </w:r>
      <w:r>
        <w:fldChar w:fldCharType="end"/>
      </w:r>
    </w:p>
    <w:p w14:paraId="63AC0D03" w14:textId="414144AE" w:rsidR="00A95ADB" w:rsidRDefault="00A95ADB">
      <w:pPr>
        <w:pStyle w:val="TOC4"/>
        <w:rPr>
          <w:rFonts w:ascii="Calibri" w:hAnsi="Calibri"/>
          <w:kern w:val="2"/>
          <w:sz w:val="24"/>
          <w:szCs w:val="24"/>
        </w:rPr>
      </w:pPr>
      <w:r>
        <w:t>13.3.20</w:t>
      </w:r>
      <w:r>
        <w:rPr>
          <w:rFonts w:ascii="Calibri" w:hAnsi="Calibri"/>
          <w:kern w:val="2"/>
          <w:sz w:val="24"/>
          <w:szCs w:val="24"/>
        </w:rPr>
        <w:tab/>
      </w:r>
      <w:r>
        <w:t>UE Conf. - Access Traffic Steering, Switch and Splitting support in the 5G system architecture; Phase 2 [RAN5 WI: ATSSS_Ph2-UEConTest]</w:t>
      </w:r>
      <w:r>
        <w:tab/>
      </w:r>
      <w:r>
        <w:fldChar w:fldCharType="begin" w:fldLock="1"/>
      </w:r>
      <w:r>
        <w:instrText xml:space="preserve"> PAGEREF _Toc174924593 \h </w:instrText>
      </w:r>
      <w:r>
        <w:fldChar w:fldCharType="separate"/>
      </w:r>
      <w:r>
        <w:t>158</w:t>
      </w:r>
      <w:r>
        <w:fldChar w:fldCharType="end"/>
      </w:r>
    </w:p>
    <w:p w14:paraId="5A7C24A6" w14:textId="3C56922A" w:rsidR="00A95ADB" w:rsidRDefault="00A95ADB">
      <w:pPr>
        <w:pStyle w:val="TOC4"/>
        <w:rPr>
          <w:rFonts w:ascii="Calibri" w:hAnsi="Calibri"/>
          <w:kern w:val="2"/>
          <w:sz w:val="24"/>
          <w:szCs w:val="24"/>
        </w:rPr>
      </w:pPr>
      <w:r>
        <w:t>13.3.21</w:t>
      </w:r>
      <w:r>
        <w:rPr>
          <w:rFonts w:ascii="Calibri" w:hAnsi="Calibri"/>
          <w:kern w:val="2"/>
          <w:sz w:val="24"/>
          <w:szCs w:val="24"/>
        </w:rPr>
        <w:tab/>
      </w:r>
      <w:r>
        <w:t>UE Conf. - Rel-17 LTE CA Configurations [RAN5 WI: LTE_CA_R17-UEConTest]</w:t>
      </w:r>
      <w:r>
        <w:tab/>
      </w:r>
      <w:r>
        <w:fldChar w:fldCharType="begin" w:fldLock="1"/>
      </w:r>
      <w:r>
        <w:instrText xml:space="preserve"> PAGEREF _Toc174924594 \h </w:instrText>
      </w:r>
      <w:r>
        <w:fldChar w:fldCharType="separate"/>
      </w:r>
      <w:r>
        <w:t>158</w:t>
      </w:r>
      <w:r>
        <w:fldChar w:fldCharType="end"/>
      </w:r>
    </w:p>
    <w:p w14:paraId="6796D81B" w14:textId="02AF14EE" w:rsidR="00A95ADB" w:rsidRDefault="00A95ADB">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_Toc174924595 \h </w:instrText>
      </w:r>
      <w:r>
        <w:fldChar w:fldCharType="separate"/>
      </w:r>
      <w:r>
        <w:t>159</w:t>
      </w:r>
      <w:r>
        <w:fldChar w:fldCharType="end"/>
      </w:r>
    </w:p>
    <w:p w14:paraId="20ED81EA" w14:textId="107E6487" w:rsidR="00A95ADB" w:rsidRDefault="00A95ADB">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_Toc174924596 \h </w:instrText>
      </w:r>
      <w:r>
        <w:fldChar w:fldCharType="separate"/>
      </w:r>
      <w:r>
        <w:t>159</w:t>
      </w:r>
      <w:r>
        <w:fldChar w:fldCharType="end"/>
      </w:r>
    </w:p>
    <w:p w14:paraId="529DBC62" w14:textId="429A6CAC" w:rsidR="00A95ADB" w:rsidRDefault="00A95ADB">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_Toc174924597 \h </w:instrText>
      </w:r>
      <w:r>
        <w:fldChar w:fldCharType="separate"/>
      </w:r>
      <w:r>
        <w:t>159</w:t>
      </w:r>
      <w:r>
        <w:fldChar w:fldCharType="end"/>
      </w:r>
    </w:p>
    <w:p w14:paraId="0850D54B" w14:textId="7F05C1DF" w:rsidR="00A95ADB" w:rsidRDefault="00A95ADB">
      <w:pPr>
        <w:pStyle w:val="TOC4"/>
        <w:rPr>
          <w:rFonts w:ascii="Calibri" w:hAnsi="Calibri"/>
          <w:kern w:val="2"/>
          <w:sz w:val="24"/>
          <w:szCs w:val="24"/>
        </w:rPr>
      </w:pPr>
      <w:r>
        <w:t>13.4.3</w:t>
      </w:r>
      <w:r>
        <w:rPr>
          <w:rFonts w:ascii="Calibri" w:hAnsi="Calibri"/>
          <w:kern w:val="2"/>
          <w:sz w:val="24"/>
          <w:szCs w:val="24"/>
        </w:rPr>
        <w:tab/>
      </w:r>
      <w:r>
        <w:t>UE Conf. - New Rel-18 NR licensed bands and extension of existing NR bands [RAN5 WI: NR_lic_bands_BW_R18-UEConTest]</w:t>
      </w:r>
      <w:r>
        <w:tab/>
      </w:r>
      <w:r>
        <w:fldChar w:fldCharType="begin" w:fldLock="1"/>
      </w:r>
      <w:r>
        <w:instrText xml:space="preserve"> PAGEREF _Toc174924598 \h </w:instrText>
      </w:r>
      <w:r>
        <w:fldChar w:fldCharType="separate"/>
      </w:r>
      <w:r>
        <w:t>159</w:t>
      </w:r>
      <w:r>
        <w:fldChar w:fldCharType="end"/>
      </w:r>
    </w:p>
    <w:p w14:paraId="201361FC" w14:textId="64D3CA06" w:rsidR="00A95ADB" w:rsidRDefault="00A95ADB">
      <w:pPr>
        <w:pStyle w:val="TOC4"/>
        <w:rPr>
          <w:rFonts w:ascii="Calibri" w:hAnsi="Calibri"/>
          <w:kern w:val="2"/>
          <w:sz w:val="24"/>
          <w:szCs w:val="24"/>
        </w:rPr>
      </w:pPr>
      <w:r>
        <w:lastRenderedPageBreak/>
        <w:t>13.4.4</w:t>
      </w:r>
      <w:r>
        <w:rPr>
          <w:rFonts w:ascii="Calibri" w:hAnsi="Calibri"/>
          <w:kern w:val="2"/>
          <w:sz w:val="24"/>
          <w:szCs w:val="24"/>
        </w:rPr>
        <w:tab/>
      </w:r>
      <w:r>
        <w:t>UE Conf. - High power UE (PC1.5) for NR FR1 TDD single band [RAN5 WI: HPUE_NR_FR1_TDD_R18-UEConTest]</w:t>
      </w:r>
      <w:r>
        <w:tab/>
      </w:r>
      <w:r>
        <w:fldChar w:fldCharType="begin" w:fldLock="1"/>
      </w:r>
      <w:r>
        <w:instrText xml:space="preserve"> PAGEREF _Toc174924599 \h </w:instrText>
      </w:r>
      <w:r>
        <w:fldChar w:fldCharType="separate"/>
      </w:r>
      <w:r>
        <w:t>160</w:t>
      </w:r>
      <w:r>
        <w:fldChar w:fldCharType="end"/>
      </w:r>
    </w:p>
    <w:p w14:paraId="22A2BBD1" w14:textId="33972241" w:rsidR="00A95ADB" w:rsidRDefault="00A95ADB">
      <w:pPr>
        <w:pStyle w:val="TOC4"/>
        <w:rPr>
          <w:rFonts w:ascii="Calibri" w:hAnsi="Calibri"/>
          <w:kern w:val="2"/>
          <w:sz w:val="24"/>
          <w:szCs w:val="24"/>
        </w:rPr>
      </w:pPr>
      <w:r>
        <w:t>13.4.5</w:t>
      </w:r>
      <w:r>
        <w:rPr>
          <w:rFonts w:ascii="Calibri" w:hAnsi="Calibri"/>
          <w:kern w:val="2"/>
          <w:sz w:val="24"/>
          <w:szCs w:val="24"/>
        </w:rPr>
        <w:tab/>
      </w:r>
      <w:r>
        <w:t>UE Conf. - High power UE (PC2) for NR FR1 FDD single band [RAN5 WI: HPUE_NR_FR1_FDD_R18-UEConTest]</w:t>
      </w:r>
      <w:r>
        <w:tab/>
      </w:r>
      <w:r>
        <w:fldChar w:fldCharType="begin" w:fldLock="1"/>
      </w:r>
      <w:r>
        <w:instrText xml:space="preserve"> PAGEREF _Toc174924600 \h </w:instrText>
      </w:r>
      <w:r>
        <w:fldChar w:fldCharType="separate"/>
      </w:r>
      <w:r>
        <w:t>161</w:t>
      </w:r>
      <w:r>
        <w:fldChar w:fldCharType="end"/>
      </w:r>
    </w:p>
    <w:p w14:paraId="580C0E67" w14:textId="211A7015" w:rsidR="00A95ADB" w:rsidRDefault="00A95ADB">
      <w:pPr>
        <w:pStyle w:val="TOC4"/>
        <w:rPr>
          <w:rFonts w:ascii="Calibri" w:hAnsi="Calibri"/>
          <w:kern w:val="2"/>
          <w:sz w:val="24"/>
          <w:szCs w:val="24"/>
        </w:rPr>
      </w:pPr>
      <w:r>
        <w:t>13.4.6</w:t>
      </w:r>
      <w:r>
        <w:rPr>
          <w:rFonts w:ascii="Calibri" w:hAnsi="Calibri"/>
          <w:kern w:val="2"/>
          <w:sz w:val="24"/>
          <w:szCs w:val="24"/>
        </w:rPr>
        <w:tab/>
      </w:r>
      <w:r>
        <w:t>UE Conf. - Rel-18 High Power UE for NR CA and DC; and NR and LTE DC Configurations [RAN5 WI: HPUE_NR_CADC_NR_LTE_DC_R18-UEConTest]</w:t>
      </w:r>
      <w:r>
        <w:tab/>
      </w:r>
      <w:r>
        <w:fldChar w:fldCharType="begin" w:fldLock="1"/>
      </w:r>
      <w:r>
        <w:instrText xml:space="preserve"> PAGEREF _Toc174924601 \h </w:instrText>
      </w:r>
      <w:r>
        <w:fldChar w:fldCharType="separate"/>
      </w:r>
      <w:r>
        <w:t>161</w:t>
      </w:r>
      <w:r>
        <w:fldChar w:fldCharType="end"/>
      </w:r>
    </w:p>
    <w:p w14:paraId="61915836" w14:textId="3BB07CBF" w:rsidR="00A95ADB" w:rsidRDefault="00A95ADB">
      <w:pPr>
        <w:pStyle w:val="TOC4"/>
        <w:rPr>
          <w:rFonts w:ascii="Calibri" w:hAnsi="Calibri"/>
          <w:kern w:val="2"/>
          <w:sz w:val="24"/>
          <w:szCs w:val="24"/>
        </w:rPr>
      </w:pPr>
      <w:r>
        <w:t>13.4.7</w:t>
      </w:r>
      <w:r>
        <w:rPr>
          <w:rFonts w:ascii="Calibri" w:hAnsi="Calibri"/>
          <w:kern w:val="2"/>
          <w:sz w:val="24"/>
          <w:szCs w:val="24"/>
        </w:rPr>
        <w:tab/>
      </w:r>
      <w:r>
        <w:t>UE Conf. - High-power UE operation for fixed-wireless/vehicle-mounted use cases in LTE bands and NR bands in Rel-18 [RAN5 WI: LTE_NR_HPUE_FWVM_R18-UEConTest]</w:t>
      </w:r>
      <w:r>
        <w:tab/>
      </w:r>
      <w:r>
        <w:fldChar w:fldCharType="begin" w:fldLock="1"/>
      </w:r>
      <w:r>
        <w:instrText xml:space="preserve"> PAGEREF _Toc174924602 \h </w:instrText>
      </w:r>
      <w:r>
        <w:fldChar w:fldCharType="separate"/>
      </w:r>
      <w:r>
        <w:t>161</w:t>
      </w:r>
      <w:r>
        <w:fldChar w:fldCharType="end"/>
      </w:r>
    </w:p>
    <w:p w14:paraId="1FF204CF" w14:textId="476581B6" w:rsidR="00A95ADB" w:rsidRDefault="00A95ADB">
      <w:pPr>
        <w:pStyle w:val="TOC4"/>
        <w:rPr>
          <w:rFonts w:ascii="Calibri" w:hAnsi="Calibri"/>
          <w:kern w:val="2"/>
          <w:sz w:val="24"/>
          <w:szCs w:val="24"/>
        </w:rPr>
      </w:pPr>
      <w:r>
        <w:t>13.4.8</w:t>
      </w:r>
      <w:r>
        <w:rPr>
          <w:rFonts w:ascii="Calibri" w:hAnsi="Calibri"/>
          <w:kern w:val="2"/>
          <w:sz w:val="24"/>
          <w:szCs w:val="24"/>
        </w:rPr>
        <w:tab/>
      </w:r>
      <w:r>
        <w:t>UE Conf. - Air-to-ground network for NR [RAN5 WI: NR_ATG-UEConTest]</w:t>
      </w:r>
      <w:r>
        <w:tab/>
      </w:r>
      <w:r>
        <w:fldChar w:fldCharType="begin" w:fldLock="1"/>
      </w:r>
      <w:r>
        <w:instrText xml:space="preserve"> PAGEREF _Toc174924603 \h </w:instrText>
      </w:r>
      <w:r>
        <w:fldChar w:fldCharType="separate"/>
      </w:r>
      <w:r>
        <w:t>162</w:t>
      </w:r>
      <w:r>
        <w:fldChar w:fldCharType="end"/>
      </w:r>
    </w:p>
    <w:p w14:paraId="22AF2FF9" w14:textId="3A746630" w:rsidR="00A95ADB" w:rsidRDefault="00A95ADB">
      <w:pPr>
        <w:pStyle w:val="TOC4"/>
        <w:rPr>
          <w:rFonts w:ascii="Calibri" w:hAnsi="Calibri"/>
          <w:kern w:val="2"/>
          <w:sz w:val="24"/>
          <w:szCs w:val="24"/>
        </w:rPr>
      </w:pPr>
      <w:r>
        <w:t>13.4.9</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_Toc174924604 \h </w:instrText>
      </w:r>
      <w:r>
        <w:fldChar w:fldCharType="separate"/>
      </w:r>
      <w:r>
        <w:t>162</w:t>
      </w:r>
      <w:r>
        <w:fldChar w:fldCharType="end"/>
      </w:r>
    </w:p>
    <w:p w14:paraId="35D034D5" w14:textId="20DF4756" w:rsidR="00A95ADB" w:rsidRDefault="00A95ADB">
      <w:pPr>
        <w:pStyle w:val="TOC4"/>
        <w:rPr>
          <w:rFonts w:ascii="Calibri" w:hAnsi="Calibri"/>
          <w:kern w:val="2"/>
          <w:sz w:val="24"/>
          <w:szCs w:val="24"/>
        </w:rPr>
      </w:pPr>
      <w:r>
        <w:t>13.4.10</w:t>
      </w:r>
      <w:r>
        <w:rPr>
          <w:rFonts w:ascii="Calibri" w:hAnsi="Calibri"/>
          <w:kern w:val="2"/>
          <w:sz w:val="24"/>
          <w:szCs w:val="24"/>
        </w:rPr>
        <w:tab/>
      </w:r>
      <w:r>
        <w:t>UE Conf. - NR support for dedicated spectrum less than 5MHz for FR1 [New RAN5 WI: NR_FR1_lessthan_5MHz_BW-UEConTest]</w:t>
      </w:r>
      <w:r>
        <w:tab/>
      </w:r>
      <w:r>
        <w:fldChar w:fldCharType="begin" w:fldLock="1"/>
      </w:r>
      <w:r>
        <w:instrText xml:space="preserve"> PAGEREF _Toc174924605 \h </w:instrText>
      </w:r>
      <w:r>
        <w:fldChar w:fldCharType="separate"/>
      </w:r>
      <w:r>
        <w:t>163</w:t>
      </w:r>
      <w:r>
        <w:fldChar w:fldCharType="end"/>
      </w:r>
    </w:p>
    <w:p w14:paraId="0F878CE6" w14:textId="678CE2E7" w:rsidR="00A95ADB" w:rsidRDefault="00A95ADB">
      <w:pPr>
        <w:pStyle w:val="TOC4"/>
        <w:rPr>
          <w:rFonts w:ascii="Calibri" w:hAnsi="Calibri"/>
          <w:kern w:val="2"/>
          <w:sz w:val="24"/>
          <w:szCs w:val="24"/>
        </w:rPr>
      </w:pPr>
      <w:r>
        <w:t>13.4.11</w:t>
      </w:r>
      <w:r>
        <w:rPr>
          <w:rFonts w:ascii="Calibri" w:hAnsi="Calibri"/>
          <w:kern w:val="2"/>
          <w:sz w:val="24"/>
          <w:szCs w:val="24"/>
        </w:rPr>
        <w:tab/>
      </w:r>
      <w:r>
        <w:t>UE Conf. - Dual Tx/Rx Multi-SIM for NR [New RAN5 WI: NR_DualTxRx_MUSIM-UEConTest]</w:t>
      </w:r>
      <w:r>
        <w:tab/>
      </w:r>
      <w:r>
        <w:fldChar w:fldCharType="begin" w:fldLock="1"/>
      </w:r>
      <w:r>
        <w:instrText xml:space="preserve"> PAGEREF _Toc174924606 \h </w:instrText>
      </w:r>
      <w:r>
        <w:fldChar w:fldCharType="separate"/>
      </w:r>
      <w:r>
        <w:t>163</w:t>
      </w:r>
      <w:r>
        <w:fldChar w:fldCharType="end"/>
      </w:r>
    </w:p>
    <w:p w14:paraId="5E350BE6" w14:textId="19AE99E4" w:rsidR="00A95ADB" w:rsidRDefault="00A95ADB">
      <w:pPr>
        <w:pStyle w:val="TOC4"/>
        <w:rPr>
          <w:rFonts w:ascii="Calibri" w:hAnsi="Calibri"/>
          <w:kern w:val="2"/>
          <w:sz w:val="24"/>
          <w:szCs w:val="24"/>
        </w:rPr>
      </w:pPr>
      <w:r>
        <w:t>13.4.12</w:t>
      </w:r>
      <w:r>
        <w:rPr>
          <w:rFonts w:ascii="Calibri" w:hAnsi="Calibri"/>
          <w:kern w:val="2"/>
          <w:sz w:val="24"/>
          <w:szCs w:val="24"/>
        </w:rPr>
        <w:tab/>
      </w:r>
      <w:r>
        <w:t>UE Conf. - Enhanced support of redcap NR devices plus CT1 aspects [New RAN5 WI: NR_redcap_enh_plus_CT1-UEConTest]</w:t>
      </w:r>
      <w:r>
        <w:tab/>
      </w:r>
      <w:r>
        <w:fldChar w:fldCharType="begin" w:fldLock="1"/>
      </w:r>
      <w:r>
        <w:instrText xml:space="preserve"> PAGEREF _Toc174924607 \h </w:instrText>
      </w:r>
      <w:r>
        <w:fldChar w:fldCharType="separate"/>
      </w:r>
      <w:r>
        <w:t>163</w:t>
      </w:r>
      <w:r>
        <w:fldChar w:fldCharType="end"/>
      </w:r>
    </w:p>
    <w:p w14:paraId="3416672C" w14:textId="2A42186A" w:rsidR="00A95ADB" w:rsidRDefault="00A95ADB">
      <w:pPr>
        <w:pStyle w:val="TOC4"/>
        <w:rPr>
          <w:rFonts w:ascii="Calibri" w:hAnsi="Calibri"/>
          <w:kern w:val="2"/>
          <w:sz w:val="24"/>
          <w:szCs w:val="24"/>
        </w:rPr>
      </w:pPr>
      <w:r>
        <w:t>13.4.14</w:t>
      </w:r>
      <w:r>
        <w:rPr>
          <w:rFonts w:ascii="Calibri" w:hAnsi="Calibri"/>
          <w:kern w:val="2"/>
          <w:sz w:val="24"/>
          <w:szCs w:val="24"/>
        </w:rPr>
        <w:tab/>
      </w:r>
      <w:r>
        <w:t>UE Conf. - Introduction of 900 MHz LTE band in the US [New RAN5 WI: LTE_900MHz_US-UEConTest]</w:t>
      </w:r>
      <w:r>
        <w:tab/>
      </w:r>
      <w:r>
        <w:fldChar w:fldCharType="begin" w:fldLock="1"/>
      </w:r>
      <w:r>
        <w:instrText xml:space="preserve"> PAGEREF _Toc174924608 \h </w:instrText>
      </w:r>
      <w:r>
        <w:fldChar w:fldCharType="separate"/>
      </w:r>
      <w:r>
        <w:t>164</w:t>
      </w:r>
      <w:r>
        <w:fldChar w:fldCharType="end"/>
      </w:r>
    </w:p>
    <w:p w14:paraId="5A80DD0C" w14:textId="52CA8118" w:rsidR="00A95ADB" w:rsidRDefault="00A95ADB">
      <w:pPr>
        <w:pStyle w:val="TOC4"/>
        <w:rPr>
          <w:rFonts w:ascii="Calibri" w:hAnsi="Calibri"/>
          <w:kern w:val="2"/>
          <w:sz w:val="24"/>
          <w:szCs w:val="24"/>
        </w:rPr>
      </w:pPr>
      <w:r>
        <w:t>13.4.15</w:t>
      </w:r>
      <w:r>
        <w:rPr>
          <w:rFonts w:ascii="Calibri" w:hAnsi="Calibri"/>
          <w:kern w:val="2"/>
          <w:sz w:val="24"/>
          <w:szCs w:val="24"/>
        </w:rPr>
        <w:tab/>
      </w:r>
      <w:r>
        <w:t>UE Conf. - NR RF requirements enhancement for FR2, Phase 3 [New RAN5 WI: NR_RF_FR2_req_Ph3-UEConTest]</w:t>
      </w:r>
      <w:r>
        <w:tab/>
      </w:r>
      <w:r>
        <w:fldChar w:fldCharType="begin" w:fldLock="1"/>
      </w:r>
      <w:r>
        <w:instrText xml:space="preserve"> PAGEREF _Toc174924609 \h </w:instrText>
      </w:r>
      <w:r>
        <w:fldChar w:fldCharType="separate"/>
      </w:r>
      <w:r>
        <w:t>165</w:t>
      </w:r>
      <w:r>
        <w:fldChar w:fldCharType="end"/>
      </w:r>
    </w:p>
    <w:p w14:paraId="1CACFBF0" w14:textId="05C2DCEA" w:rsidR="00A95ADB" w:rsidRDefault="00A95ADB">
      <w:pPr>
        <w:pStyle w:val="TOC4"/>
        <w:rPr>
          <w:rFonts w:ascii="Calibri" w:hAnsi="Calibri"/>
          <w:kern w:val="2"/>
          <w:sz w:val="24"/>
          <w:szCs w:val="24"/>
        </w:rPr>
      </w:pPr>
      <w:r>
        <w:t>13.4.16</w:t>
      </w:r>
      <w:r>
        <w:rPr>
          <w:rFonts w:ascii="Calibri" w:hAnsi="Calibri"/>
          <w:kern w:val="2"/>
          <w:sz w:val="24"/>
          <w:szCs w:val="24"/>
        </w:rPr>
        <w:tab/>
      </w:r>
      <w:r>
        <w:t>UE Conf. - Further RF requirements enhancement for NR and EN-DC in FR1 [New RAN5 WI: NR_ENDC_RF_FR1_enh2-UEConTest]</w:t>
      </w:r>
      <w:r>
        <w:tab/>
      </w:r>
      <w:r>
        <w:fldChar w:fldCharType="begin" w:fldLock="1"/>
      </w:r>
      <w:r>
        <w:instrText xml:space="preserve"> PAGEREF _Toc174924610 \h </w:instrText>
      </w:r>
      <w:r>
        <w:fldChar w:fldCharType="separate"/>
      </w:r>
      <w:r>
        <w:t>165</w:t>
      </w:r>
      <w:r>
        <w:fldChar w:fldCharType="end"/>
      </w:r>
    </w:p>
    <w:p w14:paraId="3349F337" w14:textId="2F5E59F0" w:rsidR="00A95ADB" w:rsidRDefault="00A95ADB">
      <w:pPr>
        <w:pStyle w:val="TOC4"/>
        <w:rPr>
          <w:rFonts w:ascii="Calibri" w:hAnsi="Calibri"/>
          <w:kern w:val="2"/>
          <w:sz w:val="24"/>
          <w:szCs w:val="24"/>
        </w:rPr>
      </w:pPr>
      <w:r>
        <w:t>13.4.17</w:t>
      </w:r>
      <w:r>
        <w:rPr>
          <w:rFonts w:ascii="Calibri" w:hAnsi="Calibri"/>
          <w:kern w:val="2"/>
          <w:sz w:val="24"/>
          <w:szCs w:val="24"/>
        </w:rPr>
        <w:tab/>
      </w:r>
      <w:r>
        <w:t>UE Conf. - Network energy savings for NR [New RAN5 WI: Netw_Energy_NR-UEConTest]</w:t>
      </w:r>
      <w:r>
        <w:tab/>
      </w:r>
      <w:r>
        <w:fldChar w:fldCharType="begin" w:fldLock="1"/>
      </w:r>
      <w:r>
        <w:instrText xml:space="preserve"> PAGEREF _Toc174924611 \h </w:instrText>
      </w:r>
      <w:r>
        <w:fldChar w:fldCharType="separate"/>
      </w:r>
      <w:r>
        <w:t>165</w:t>
      </w:r>
      <w:r>
        <w:fldChar w:fldCharType="end"/>
      </w:r>
    </w:p>
    <w:p w14:paraId="37045455" w14:textId="4452E4D6" w:rsidR="00A95ADB" w:rsidRDefault="00A95ADB">
      <w:pPr>
        <w:pStyle w:val="TOC4"/>
        <w:rPr>
          <w:rFonts w:ascii="Calibri" w:hAnsi="Calibri"/>
          <w:kern w:val="2"/>
          <w:sz w:val="24"/>
          <w:szCs w:val="24"/>
        </w:rPr>
      </w:pPr>
      <w:r>
        <w:t>13.4.18</w:t>
      </w:r>
      <w:r>
        <w:rPr>
          <w:rFonts w:ascii="Calibri" w:hAnsi="Calibri"/>
          <w:kern w:val="2"/>
          <w:sz w:val="24"/>
          <w:szCs w:val="24"/>
        </w:rPr>
        <w:tab/>
      </w:r>
      <w:r>
        <w:t>UE Conf. - Simultaneous Rx/Tx band combinations for NR CA/DC, NR SUL and LTE/NR DC in Rel-18 [New RAN5 WI: LTE_NR_Simult_RxTx_R18-UEConTest]</w:t>
      </w:r>
      <w:r>
        <w:tab/>
      </w:r>
      <w:r>
        <w:fldChar w:fldCharType="begin" w:fldLock="1"/>
      </w:r>
      <w:r>
        <w:instrText xml:space="preserve"> PAGEREF _Toc174924612 \h </w:instrText>
      </w:r>
      <w:r>
        <w:fldChar w:fldCharType="separate"/>
      </w:r>
      <w:r>
        <w:t>166</w:t>
      </w:r>
      <w:r>
        <w:fldChar w:fldCharType="end"/>
      </w:r>
    </w:p>
    <w:p w14:paraId="3C240211" w14:textId="0CA4A60F" w:rsidR="00A95ADB" w:rsidRDefault="00A95ADB">
      <w:pPr>
        <w:pStyle w:val="TOC4"/>
        <w:rPr>
          <w:rFonts w:ascii="Calibri" w:hAnsi="Calibri"/>
          <w:kern w:val="2"/>
          <w:sz w:val="24"/>
          <w:szCs w:val="24"/>
        </w:rPr>
      </w:pPr>
      <w:r>
        <w:t>13.4.19</w:t>
      </w:r>
      <w:r>
        <w:rPr>
          <w:rFonts w:ascii="Calibri" w:hAnsi="Calibri"/>
          <w:kern w:val="2"/>
          <w:sz w:val="24"/>
          <w:szCs w:val="24"/>
        </w:rPr>
        <w:tab/>
      </w:r>
      <w:r>
        <w:t>UE Conf. - Further NR coverage enhancements [New RAN5 WI: NR_cov_enh2-UEConTest]</w:t>
      </w:r>
      <w:r>
        <w:tab/>
      </w:r>
      <w:r>
        <w:fldChar w:fldCharType="begin" w:fldLock="1"/>
      </w:r>
      <w:r>
        <w:instrText xml:space="preserve"> PAGEREF _Toc174924613 \h </w:instrText>
      </w:r>
      <w:r>
        <w:fldChar w:fldCharType="separate"/>
      </w:r>
      <w:r>
        <w:t>166</w:t>
      </w:r>
      <w:r>
        <w:fldChar w:fldCharType="end"/>
      </w:r>
    </w:p>
    <w:p w14:paraId="4C702110" w14:textId="7BB5F7D7" w:rsidR="00A95ADB" w:rsidRDefault="00A95ADB">
      <w:pPr>
        <w:pStyle w:val="TOC4"/>
        <w:rPr>
          <w:rFonts w:ascii="Calibri" w:hAnsi="Calibri"/>
          <w:kern w:val="2"/>
          <w:sz w:val="24"/>
          <w:szCs w:val="24"/>
        </w:rPr>
      </w:pPr>
      <w:r>
        <w:t>13.4.20</w:t>
      </w:r>
      <w:r>
        <w:rPr>
          <w:rFonts w:ascii="Calibri" w:hAnsi="Calibri"/>
          <w:kern w:val="2"/>
          <w:sz w:val="24"/>
          <w:szCs w:val="24"/>
        </w:rPr>
        <w:tab/>
      </w:r>
      <w:r>
        <w:t>UE Conf. - Multi-carrier enhancements for NR [New RAN5 WI: NR_MC_enh-UEConTest]</w:t>
      </w:r>
      <w:r>
        <w:tab/>
      </w:r>
      <w:r>
        <w:fldChar w:fldCharType="begin" w:fldLock="1"/>
      </w:r>
      <w:r>
        <w:instrText xml:space="preserve"> PAGEREF _Toc174924614 \h </w:instrText>
      </w:r>
      <w:r>
        <w:fldChar w:fldCharType="separate"/>
      </w:r>
      <w:r>
        <w:t>166</w:t>
      </w:r>
      <w:r>
        <w:fldChar w:fldCharType="end"/>
      </w:r>
    </w:p>
    <w:p w14:paraId="04B14951" w14:textId="61779EF2" w:rsidR="00A95ADB" w:rsidRDefault="00A95ADB">
      <w:pPr>
        <w:pStyle w:val="TOC4"/>
        <w:rPr>
          <w:rFonts w:ascii="Calibri" w:hAnsi="Calibri"/>
          <w:kern w:val="2"/>
          <w:sz w:val="24"/>
          <w:szCs w:val="24"/>
        </w:rPr>
      </w:pPr>
      <w:r>
        <w:t>13.4.21</w:t>
      </w:r>
      <w:r>
        <w:rPr>
          <w:rFonts w:ascii="Calibri" w:hAnsi="Calibri"/>
          <w:kern w:val="2"/>
          <w:sz w:val="24"/>
          <w:szCs w:val="24"/>
        </w:rPr>
        <w:tab/>
      </w:r>
      <w:r>
        <w:t>UE Conf. - Enhanced NR support for high speed train scenario in FR2 [New RAN5 WI: NR_HST_FR2_enh-UEConTest]</w:t>
      </w:r>
      <w:r>
        <w:tab/>
      </w:r>
      <w:r>
        <w:fldChar w:fldCharType="begin" w:fldLock="1"/>
      </w:r>
      <w:r>
        <w:instrText xml:space="preserve"> PAGEREF _Toc174924615 \h </w:instrText>
      </w:r>
      <w:r>
        <w:fldChar w:fldCharType="separate"/>
      </w:r>
      <w:r>
        <w:t>167</w:t>
      </w:r>
      <w:r>
        <w:fldChar w:fldCharType="end"/>
      </w:r>
    </w:p>
    <w:p w14:paraId="20566E7C" w14:textId="25A7C21E" w:rsidR="00A95ADB" w:rsidRDefault="00A95ADB">
      <w:pPr>
        <w:pStyle w:val="TOC4"/>
        <w:rPr>
          <w:rFonts w:ascii="Calibri" w:hAnsi="Calibri"/>
          <w:kern w:val="2"/>
          <w:sz w:val="24"/>
          <w:szCs w:val="24"/>
        </w:rPr>
      </w:pPr>
      <w:r>
        <w:t>13.4.22</w:t>
      </w:r>
      <w:r>
        <w:rPr>
          <w:rFonts w:ascii="Calibri" w:hAnsi="Calibri"/>
          <w:kern w:val="2"/>
          <w:sz w:val="24"/>
          <w:szCs w:val="24"/>
        </w:rPr>
        <w:tab/>
      </w:r>
      <w:r>
        <w:t>UE Conf. - NR MIMO evolution for DL and UL [New RAN5 WI: NR_MIMO_evo_DL_UL-UEConTest]</w:t>
      </w:r>
      <w:r>
        <w:tab/>
      </w:r>
      <w:r>
        <w:fldChar w:fldCharType="begin" w:fldLock="1"/>
      </w:r>
      <w:r>
        <w:instrText xml:space="preserve"> PAGEREF _Toc174924616 \h </w:instrText>
      </w:r>
      <w:r>
        <w:fldChar w:fldCharType="separate"/>
      </w:r>
      <w:r>
        <w:t>167</w:t>
      </w:r>
      <w:r>
        <w:fldChar w:fldCharType="end"/>
      </w:r>
    </w:p>
    <w:p w14:paraId="2ED95E85" w14:textId="38AAE3A5" w:rsidR="00A95ADB" w:rsidRDefault="00A95ADB">
      <w:pPr>
        <w:pStyle w:val="TOC4"/>
        <w:rPr>
          <w:rFonts w:ascii="Calibri" w:hAnsi="Calibri"/>
          <w:kern w:val="2"/>
          <w:sz w:val="24"/>
          <w:szCs w:val="24"/>
        </w:rPr>
      </w:pPr>
      <w:r>
        <w:t>13.4.23</w:t>
      </w:r>
      <w:r>
        <w:rPr>
          <w:rFonts w:ascii="Calibri" w:hAnsi="Calibri"/>
          <w:kern w:val="2"/>
          <w:sz w:val="24"/>
          <w:szCs w:val="24"/>
        </w:rPr>
        <w:tab/>
      </w:r>
      <w:r>
        <w:t>UE Conf. - IoT NTN enhancements plus CT1 aspects [New RAN5 WI: IoT_NTN_enh_plus_CT1-UEConTest]</w:t>
      </w:r>
      <w:r>
        <w:tab/>
      </w:r>
      <w:r>
        <w:fldChar w:fldCharType="begin" w:fldLock="1"/>
      </w:r>
      <w:r>
        <w:instrText xml:space="preserve"> PAGEREF _Toc174924617 \h </w:instrText>
      </w:r>
      <w:r>
        <w:fldChar w:fldCharType="separate"/>
      </w:r>
      <w:r>
        <w:t>167</w:t>
      </w:r>
      <w:r>
        <w:fldChar w:fldCharType="end"/>
      </w:r>
    </w:p>
    <w:p w14:paraId="640BD521" w14:textId="5E4763CE" w:rsidR="00A95ADB" w:rsidRDefault="00A95ADB">
      <w:pPr>
        <w:pStyle w:val="TOC4"/>
        <w:rPr>
          <w:rFonts w:ascii="Calibri" w:hAnsi="Calibri"/>
          <w:kern w:val="2"/>
          <w:sz w:val="24"/>
          <w:szCs w:val="24"/>
        </w:rPr>
      </w:pPr>
      <w:r>
        <w:t>13.4.24</w:t>
      </w:r>
      <w:r>
        <w:rPr>
          <w:rFonts w:ascii="Calibri" w:hAnsi="Calibri"/>
          <w:kern w:val="2"/>
          <w:sz w:val="24"/>
          <w:szCs w:val="24"/>
        </w:rPr>
        <w:tab/>
      </w:r>
      <w:r>
        <w:t>Test - (Small) Technical Enhancements and Improvements for Rel-18 [TEI18_Test]</w:t>
      </w:r>
      <w:r>
        <w:tab/>
      </w:r>
      <w:r>
        <w:fldChar w:fldCharType="begin" w:fldLock="1"/>
      </w:r>
      <w:r>
        <w:instrText xml:space="preserve"> PAGEREF _Toc174924618 \h </w:instrText>
      </w:r>
      <w:r>
        <w:fldChar w:fldCharType="separate"/>
      </w:r>
      <w:r>
        <w:t>168</w:t>
      </w:r>
      <w:r>
        <w:fldChar w:fldCharType="end"/>
      </w:r>
    </w:p>
    <w:p w14:paraId="34FC3166" w14:textId="29093F44" w:rsidR="00A95ADB" w:rsidRDefault="00A95ADB">
      <w:pPr>
        <w:pStyle w:val="TOC3"/>
        <w:rPr>
          <w:rFonts w:ascii="Calibri" w:hAnsi="Calibri"/>
          <w:kern w:val="2"/>
          <w:sz w:val="24"/>
          <w:szCs w:val="24"/>
        </w:rPr>
      </w:pPr>
      <w:r>
        <w:t>13.5</w:t>
      </w:r>
      <w:r>
        <w:rPr>
          <w:rFonts w:ascii="Calibri" w:hAnsi="Calibri"/>
          <w:kern w:val="2"/>
          <w:sz w:val="24"/>
          <w:szCs w:val="24"/>
        </w:rPr>
        <w:tab/>
      </w:r>
      <w:r>
        <w:t>Closed Rel-18 WIs/SIs</w:t>
      </w:r>
      <w:r>
        <w:tab/>
      </w:r>
      <w:r>
        <w:fldChar w:fldCharType="begin" w:fldLock="1"/>
      </w:r>
      <w:r>
        <w:instrText xml:space="preserve"> PAGEREF _Toc174924619 \h </w:instrText>
      </w:r>
      <w:r>
        <w:fldChar w:fldCharType="separate"/>
      </w:r>
      <w:r>
        <w:t>168</w:t>
      </w:r>
      <w:r>
        <w:fldChar w:fldCharType="end"/>
      </w:r>
    </w:p>
    <w:p w14:paraId="49FFEACC" w14:textId="225F3D35" w:rsidR="00A95ADB" w:rsidRDefault="00A95ADB">
      <w:pPr>
        <w:pStyle w:val="TOC3"/>
        <w:rPr>
          <w:rFonts w:ascii="Calibri" w:hAnsi="Calibri"/>
          <w:kern w:val="2"/>
          <w:sz w:val="24"/>
          <w:szCs w:val="24"/>
        </w:rPr>
      </w:pPr>
      <w:r>
        <w:t>13.6</w:t>
      </w:r>
      <w:r>
        <w:rPr>
          <w:rFonts w:ascii="Calibri" w:hAnsi="Calibri"/>
          <w:kern w:val="2"/>
          <w:sz w:val="24"/>
          <w:szCs w:val="24"/>
        </w:rPr>
        <w:tab/>
      </w:r>
      <w:r>
        <w:t>R5s CRs from RAN5 electronic meeting ‘#2024-TTCN email’</w:t>
      </w:r>
      <w:r>
        <w:tab/>
      </w:r>
      <w:r>
        <w:fldChar w:fldCharType="begin" w:fldLock="1"/>
      </w:r>
      <w:r>
        <w:instrText xml:space="preserve"> PAGEREF _Toc174924620 \h </w:instrText>
      </w:r>
      <w:r>
        <w:fldChar w:fldCharType="separate"/>
      </w:r>
      <w:r>
        <w:t>168</w:t>
      </w:r>
      <w:r>
        <w:fldChar w:fldCharType="end"/>
      </w:r>
    </w:p>
    <w:p w14:paraId="79DF7EA7" w14:textId="10582AAC" w:rsidR="00A95ADB" w:rsidRDefault="00A95ADB">
      <w:pPr>
        <w:pStyle w:val="TOC2"/>
        <w:rPr>
          <w:rFonts w:ascii="Calibri" w:hAnsi="Calibri"/>
          <w:kern w:val="2"/>
          <w:sz w:val="24"/>
          <w:szCs w:val="24"/>
        </w:rPr>
      </w:pPr>
      <w:r>
        <w:t>14</w:t>
      </w:r>
      <w:r>
        <w:rPr>
          <w:rFonts w:ascii="Calibri" w:hAnsi="Calibri"/>
          <w:kern w:val="2"/>
          <w:sz w:val="24"/>
          <w:szCs w:val="24"/>
        </w:rPr>
        <w:tab/>
      </w:r>
      <w:r>
        <w:t>Maintenance for closed WIs/SIs of REL-17 and earlier</w:t>
      </w:r>
      <w:r>
        <w:tab/>
      </w:r>
      <w:r>
        <w:fldChar w:fldCharType="begin" w:fldLock="1"/>
      </w:r>
      <w:r>
        <w:instrText xml:space="preserve"> PAGEREF _Toc174924621 \h </w:instrText>
      </w:r>
      <w:r>
        <w:fldChar w:fldCharType="separate"/>
      </w:r>
      <w:r>
        <w:t>169</w:t>
      </w:r>
      <w:r>
        <w:fldChar w:fldCharType="end"/>
      </w:r>
    </w:p>
    <w:p w14:paraId="0E0AD81D" w14:textId="7AC8C4D2" w:rsidR="00A95ADB" w:rsidRDefault="00A95ADB">
      <w:pPr>
        <w:pStyle w:val="TOC2"/>
        <w:rPr>
          <w:rFonts w:ascii="Calibri" w:hAnsi="Calibri"/>
          <w:kern w:val="2"/>
          <w:sz w:val="24"/>
          <w:szCs w:val="24"/>
        </w:rPr>
      </w:pPr>
      <w:r>
        <w:t>15</w:t>
      </w:r>
      <w:r>
        <w:rPr>
          <w:rFonts w:ascii="Calibri" w:hAnsi="Calibri"/>
          <w:kern w:val="2"/>
          <w:sz w:val="24"/>
          <w:szCs w:val="24"/>
        </w:rPr>
        <w:tab/>
      </w:r>
      <w:r>
        <w:t>Any other business</w:t>
      </w:r>
      <w:r>
        <w:tab/>
      </w:r>
      <w:r>
        <w:fldChar w:fldCharType="begin" w:fldLock="1"/>
      </w:r>
      <w:r>
        <w:instrText xml:space="preserve"> PAGEREF _Toc174924622 \h </w:instrText>
      </w:r>
      <w:r>
        <w:fldChar w:fldCharType="separate"/>
      </w:r>
      <w:r>
        <w:t>182</w:t>
      </w:r>
      <w:r>
        <w:fldChar w:fldCharType="end"/>
      </w:r>
    </w:p>
    <w:p w14:paraId="5111855C" w14:textId="5F74199A" w:rsidR="00A95ADB" w:rsidRDefault="00A95ADB">
      <w:pPr>
        <w:pStyle w:val="TOC2"/>
        <w:rPr>
          <w:rFonts w:ascii="Calibri" w:hAnsi="Calibri"/>
          <w:kern w:val="2"/>
          <w:sz w:val="24"/>
          <w:szCs w:val="24"/>
        </w:rPr>
      </w:pPr>
      <w:r>
        <w:t>16</w:t>
      </w:r>
      <w:r>
        <w:rPr>
          <w:rFonts w:ascii="Calibri" w:hAnsi="Calibri"/>
          <w:kern w:val="2"/>
          <w:sz w:val="24"/>
          <w:szCs w:val="24"/>
        </w:rPr>
        <w:tab/>
      </w:r>
      <w:r>
        <w:t>Closing of the meeting</w:t>
      </w:r>
      <w:r>
        <w:tab/>
      </w:r>
      <w:r>
        <w:fldChar w:fldCharType="begin" w:fldLock="1"/>
      </w:r>
      <w:r>
        <w:instrText xml:space="preserve"> PAGEREF _Toc174924623 \h </w:instrText>
      </w:r>
      <w:r>
        <w:fldChar w:fldCharType="separate"/>
      </w:r>
      <w:r>
        <w:t>182</w:t>
      </w:r>
      <w:r>
        <w:fldChar w:fldCharType="end"/>
      </w:r>
    </w:p>
    <w:p w14:paraId="2835F670" w14:textId="21371AAB" w:rsidR="00A95ADB" w:rsidRDefault="00A95ADB">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_Toc174924624 \h </w:instrText>
      </w:r>
      <w:r>
        <w:fldChar w:fldCharType="separate"/>
      </w:r>
      <w:r>
        <w:t>183</w:t>
      </w:r>
      <w:r>
        <w:fldChar w:fldCharType="end"/>
      </w:r>
    </w:p>
    <w:p w14:paraId="393BDC43" w14:textId="61049ECE" w:rsidR="00A95ADB" w:rsidRDefault="00A95ADB">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_Toc174924625 \h </w:instrText>
      </w:r>
      <w:r>
        <w:fldChar w:fldCharType="separate"/>
      </w:r>
      <w:r>
        <w:t>184</w:t>
      </w:r>
      <w:r>
        <w:fldChar w:fldCharType="end"/>
      </w:r>
    </w:p>
    <w:p w14:paraId="487DCB4F" w14:textId="3ED24DA8" w:rsidR="00A95ADB" w:rsidRDefault="00A95ADB">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_Toc174924626 \h </w:instrText>
      </w:r>
      <w:r>
        <w:fldChar w:fldCharType="separate"/>
      </w:r>
      <w:r>
        <w:t>185</w:t>
      </w:r>
      <w:r>
        <w:fldChar w:fldCharType="end"/>
      </w:r>
    </w:p>
    <w:p w14:paraId="1CED6ECB" w14:textId="3C27C47F" w:rsidR="00A95ADB" w:rsidRDefault="00A95ADB">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_Toc174924627 \h </w:instrText>
      </w:r>
      <w:r>
        <w:fldChar w:fldCharType="separate"/>
      </w:r>
      <w:r>
        <w:t>186</w:t>
      </w:r>
      <w:r>
        <w:fldChar w:fldCharType="end"/>
      </w:r>
    </w:p>
    <w:p w14:paraId="5BC01419" w14:textId="5D40ABC6" w:rsidR="00A95ADB" w:rsidRDefault="00A95ADB">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_Toc174924628 \h </w:instrText>
      </w:r>
      <w:r>
        <w:fldChar w:fldCharType="separate"/>
      </w:r>
      <w:r>
        <w:t>187</w:t>
      </w:r>
      <w:r>
        <w:fldChar w:fldCharType="end"/>
      </w:r>
    </w:p>
    <w:p w14:paraId="72CFDF51" w14:textId="56D4B990" w:rsidR="00A95ADB" w:rsidRDefault="00A95ADB">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_Toc174924629 \h </w:instrText>
      </w:r>
      <w:r>
        <w:fldChar w:fldCharType="separate"/>
      </w:r>
      <w:r>
        <w:t>188</w:t>
      </w:r>
      <w:r>
        <w:fldChar w:fldCharType="end"/>
      </w:r>
    </w:p>
    <w:p w14:paraId="2BB71745" w14:textId="2BF0CD72" w:rsidR="00A95ADB" w:rsidRDefault="00A95ADB">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_Toc174924630 \h </w:instrText>
      </w:r>
      <w:r>
        <w:fldChar w:fldCharType="separate"/>
      </w:r>
      <w:r>
        <w:t>194</w:t>
      </w:r>
      <w:r>
        <w:fldChar w:fldCharType="end"/>
      </w:r>
    </w:p>
    <w:p w14:paraId="2A047AD3" w14:textId="3C5EDBA0" w:rsidR="00A95ADB" w:rsidRDefault="00A95ADB">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_Toc174924631 \h </w:instrText>
      </w:r>
      <w:r>
        <w:fldChar w:fldCharType="separate"/>
      </w:r>
      <w:r>
        <w:t>196</w:t>
      </w:r>
      <w:r>
        <w:fldChar w:fldCharType="end"/>
      </w:r>
    </w:p>
    <w:p w14:paraId="08E8B271" w14:textId="4DE29859" w:rsidR="00A95ADB" w:rsidRDefault="00A95ADB">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_Toc174924632 \h </w:instrText>
      </w:r>
      <w:r>
        <w:fldChar w:fldCharType="separate"/>
      </w:r>
      <w:r>
        <w:t>202</w:t>
      </w:r>
      <w:r>
        <w:fldChar w:fldCharType="end"/>
      </w:r>
    </w:p>
    <w:p w14:paraId="62125EF5" w14:textId="7412351D" w:rsidR="00A95ADB" w:rsidRDefault="00A95ADB">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_Toc174924633 \h </w:instrText>
      </w:r>
      <w:r>
        <w:fldChar w:fldCharType="separate"/>
      </w:r>
      <w:r>
        <w:t>204</w:t>
      </w:r>
      <w:r>
        <w:fldChar w:fldCharType="end"/>
      </w:r>
    </w:p>
    <w:p w14:paraId="75D1C8E6" w14:textId="7A0106BA" w:rsidR="00A95ADB" w:rsidRDefault="00A95ADB">
      <w:pPr>
        <w:pStyle w:val="TOC2"/>
        <w:rPr>
          <w:rFonts w:ascii="Calibri" w:hAnsi="Calibri"/>
          <w:kern w:val="2"/>
          <w:sz w:val="24"/>
          <w:szCs w:val="24"/>
        </w:rPr>
      </w:pPr>
      <w:r>
        <w:t>Annex I:</w:t>
      </w:r>
      <w:r>
        <w:rPr>
          <w:rFonts w:ascii="Calibri" w:hAnsi="Calibri"/>
          <w:kern w:val="2"/>
          <w:sz w:val="24"/>
          <w:szCs w:val="24"/>
        </w:rPr>
        <w:tab/>
      </w:r>
      <w:r>
        <w:t>List of email discussions after RAN #104</w:t>
      </w:r>
      <w:r>
        <w:tab/>
      </w:r>
      <w:r>
        <w:fldChar w:fldCharType="begin" w:fldLock="1"/>
      </w:r>
      <w:r>
        <w:instrText xml:space="preserve"> PAGEREF _Toc174924634 \h </w:instrText>
      </w:r>
      <w:r>
        <w:fldChar w:fldCharType="separate"/>
      </w:r>
      <w:r>
        <w:t>205</w:t>
      </w:r>
      <w:r>
        <w:fldChar w:fldCharType="end"/>
      </w:r>
    </w:p>
    <w:p w14:paraId="0C150EFA" w14:textId="2CB196CD" w:rsidR="00A95ADB" w:rsidRDefault="00A95ADB">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_Toc174924635 \h </w:instrText>
      </w:r>
      <w:r>
        <w:fldChar w:fldCharType="separate"/>
      </w:r>
      <w:r>
        <w:t>205</w:t>
      </w:r>
      <w:r>
        <w:fldChar w:fldCharType="end"/>
      </w:r>
    </w:p>
    <w:p w14:paraId="1EEC4432" w14:textId="3D87A153" w:rsidR="00A95ADB" w:rsidRDefault="00A95ADB">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_Toc174924636 \h </w:instrText>
      </w:r>
      <w:r>
        <w:fldChar w:fldCharType="separate"/>
      </w:r>
      <w:r>
        <w:t>206</w:t>
      </w:r>
      <w:r>
        <w:fldChar w:fldCharType="end"/>
      </w:r>
    </w:p>
    <w:p w14:paraId="3A7FA5B4" w14:textId="6900EE8E"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7492433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DAC9116" w:rsidR="00FE7C9A" w:rsidRDefault="00FE7C9A" w:rsidP="00FE7C9A">
      <w:pPr>
        <w:snapToGrid w:val="0"/>
      </w:pPr>
      <w:r>
        <w:t>Meeting:</w:t>
      </w:r>
      <w:r>
        <w:tab/>
      </w:r>
      <w:r>
        <w:tab/>
      </w:r>
      <w:r>
        <w:tab/>
      </w:r>
      <w:r>
        <w:tab/>
      </w:r>
      <w:r>
        <w:tab/>
      </w:r>
      <w:r>
        <w:tab/>
        <w:t>3GPP TSG RAN #</w:t>
      </w:r>
      <w:r w:rsidR="00B256C6">
        <w:t>10</w:t>
      </w:r>
      <w:r w:rsidR="00B04EB5">
        <w:t>4</w:t>
      </w:r>
    </w:p>
    <w:p w14:paraId="4ACB4783" w14:textId="447FC0D5" w:rsidR="00AC5636" w:rsidRDefault="00FE7C9A" w:rsidP="00FE7C9A">
      <w:pPr>
        <w:snapToGrid w:val="0"/>
      </w:pPr>
      <w:r>
        <w:t>Meeting location:</w:t>
      </w:r>
      <w:r>
        <w:tab/>
      </w:r>
      <w:r>
        <w:tab/>
      </w:r>
      <w:r>
        <w:tab/>
      </w:r>
      <w:r>
        <w:tab/>
      </w:r>
      <w:r w:rsidR="00B04EB5">
        <w:t>Shanghai, China</w:t>
      </w:r>
      <w:r w:rsidR="00AC5636">
        <w:t>,</w:t>
      </w:r>
      <w:r w:rsidR="00AC5636">
        <w:br/>
      </w:r>
      <w:r w:rsidR="00AC5636">
        <w:tab/>
      </w:r>
      <w:r w:rsidR="00AC5636">
        <w:tab/>
      </w:r>
      <w:r w:rsidR="00AC5636">
        <w:tab/>
      </w:r>
      <w:r w:rsidR="00AC5636">
        <w:tab/>
      </w:r>
      <w:r w:rsidR="00AC5636">
        <w:tab/>
      </w:r>
      <w:r w:rsidR="00AC5636">
        <w:tab/>
      </w:r>
      <w:r w:rsidR="00AC5636">
        <w:tab/>
      </w:r>
      <w:r w:rsidR="00AC5636">
        <w:tab/>
      </w:r>
      <w:r w:rsidR="00B04EB5" w:rsidRPr="00B04EB5">
        <w:t>Kerry Hotel Pudong, Shanghai</w:t>
      </w:r>
      <w:r w:rsidR="00EE5EAD">
        <w:t xml:space="preserve">, </w:t>
      </w:r>
      <w:r w:rsidR="00B04EB5" w:rsidRPr="00B04EB5">
        <w:t>Grand Ballroom 2</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B04EB5" w:rsidRPr="00B04EB5">
        <w:t>Pudong Ballroom 1-3</w:t>
      </w:r>
      <w:r w:rsidR="00971037">
        <w:t>)</w:t>
      </w:r>
    </w:p>
    <w:p w14:paraId="2F817339" w14:textId="1ABBA341" w:rsidR="00FE7C9A" w:rsidRDefault="00FE7C9A" w:rsidP="00FE7C9A">
      <w:pPr>
        <w:snapToGrid w:val="0"/>
      </w:pPr>
      <w:r>
        <w:t>Scheduled:</w:t>
      </w:r>
      <w:r>
        <w:tab/>
      </w:r>
      <w:r>
        <w:tab/>
      </w:r>
      <w:r>
        <w:tab/>
      </w:r>
      <w:r>
        <w:tab/>
      </w:r>
      <w:r>
        <w:tab/>
      </w:r>
      <w:r w:rsidR="002F5240">
        <w:t xml:space="preserve">Monday </w:t>
      </w:r>
      <w:r w:rsidR="00B256C6">
        <w:t>1</w:t>
      </w:r>
      <w:r w:rsidR="00B04EB5">
        <w:t>7</w:t>
      </w:r>
      <w:r>
        <w:t>.</w:t>
      </w:r>
      <w:r w:rsidR="0090266F">
        <w:t>0</w:t>
      </w:r>
      <w:r w:rsidR="00B04EB5">
        <w:t>6</w:t>
      </w:r>
      <w:r>
        <w:t>.202</w:t>
      </w:r>
      <w:r w:rsidR="0090266F">
        <w:t>4</w:t>
      </w:r>
      <w:r>
        <w:t xml:space="preserve"> (</w:t>
      </w:r>
      <w:r w:rsidR="00B04EB5">
        <w:t>1</w:t>
      </w:r>
      <w:r w:rsidR="00207011">
        <w:t>am</w:t>
      </w:r>
      <w:r w:rsidR="002F5240">
        <w:t xml:space="preserve"> UTC</w:t>
      </w:r>
      <w:r>
        <w:t xml:space="preserve">) - </w:t>
      </w:r>
      <w:r w:rsidR="0090266F">
        <w:t>Thursday</w:t>
      </w:r>
      <w:r w:rsidR="00680AC2">
        <w:t xml:space="preserve"> </w:t>
      </w:r>
      <w:r w:rsidR="0090266F">
        <w:t>2</w:t>
      </w:r>
      <w:r w:rsidR="00B04EB5">
        <w:t>0</w:t>
      </w:r>
      <w:r w:rsidR="00F3435E">
        <w:t>.</w:t>
      </w:r>
      <w:r w:rsidR="0090266F">
        <w:t>0</w:t>
      </w:r>
      <w:r w:rsidR="00B04EB5">
        <w:t>6</w:t>
      </w:r>
      <w:r>
        <w:t>.202</w:t>
      </w:r>
      <w:r w:rsidR="0090266F">
        <w:t>4</w:t>
      </w:r>
      <w:r>
        <w:t xml:space="preserve"> (</w:t>
      </w:r>
      <w:r w:rsidR="00B04EB5">
        <w:t>9am</w:t>
      </w:r>
      <w:r w:rsidR="003015BA">
        <w:t xml:space="preserve"> </w:t>
      </w:r>
      <w:r w:rsidR="004572A6">
        <w:t>UTC</w:t>
      </w:r>
      <w:r>
        <w:t>)</w:t>
      </w:r>
    </w:p>
    <w:p w14:paraId="142E2674" w14:textId="718658EB" w:rsidR="00FE7C9A" w:rsidRPr="006B5BDB" w:rsidRDefault="00FE7C9A" w:rsidP="00FE7C9A">
      <w:pPr>
        <w:snapToGrid w:val="0"/>
      </w:pPr>
      <w:r>
        <w:t>Host:</w:t>
      </w:r>
      <w:r>
        <w:tab/>
      </w:r>
      <w:r>
        <w:tab/>
      </w:r>
      <w:r>
        <w:tab/>
      </w:r>
      <w:r>
        <w:tab/>
      </w:r>
      <w:r>
        <w:tab/>
      </w:r>
      <w:r>
        <w:tab/>
      </w:r>
      <w:r>
        <w:tab/>
      </w:r>
      <w:r w:rsidR="00B04EB5" w:rsidRPr="00B04EB5">
        <w:t>Huawei Technologies Co., Ltd.</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1B41633A"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B04EB5">
        <w:t>4</w:t>
      </w:r>
      <w:r w:rsidR="00E15C88">
        <w:t>)</w:t>
      </w:r>
    </w:p>
    <w:p w14:paraId="03000520" w14:textId="2CDA715C" w:rsidR="00FE7C9A" w:rsidRDefault="00FE7C9A" w:rsidP="00FE7C9A">
      <w:pPr>
        <w:snapToGrid w:val="0"/>
      </w:pPr>
      <w:r>
        <w:t>Technical documents:</w:t>
      </w:r>
      <w:r>
        <w:tab/>
      </w:r>
      <w:r>
        <w:tab/>
      </w:r>
      <w:hyperlink r:id="rId19" w:history="1">
        <w:r w:rsidR="00B04EB5" w:rsidRPr="00B92652">
          <w:rPr>
            <w:rStyle w:val="Hyperlink"/>
          </w:rPr>
          <w:t>ftp://ftp.3gpp.org/tsg_ran/TSGR_104/Docs</w:t>
        </w:r>
      </w:hyperlink>
    </w:p>
    <w:p w14:paraId="31E9F94F" w14:textId="2E0EC04F" w:rsidR="0090266F" w:rsidRDefault="00FE7C9A" w:rsidP="0050368A">
      <w:pPr>
        <w:snapToGrid w:val="0"/>
        <w:spacing w:after="0"/>
      </w:pPr>
      <w:r>
        <w:t>next meetings:</w:t>
      </w:r>
      <w:r w:rsidR="000F44D3">
        <w:tab/>
      </w:r>
      <w:r w:rsidR="000F44D3">
        <w:tab/>
      </w:r>
      <w:r w:rsidR="00820501">
        <w:tab/>
      </w:r>
      <w:r w:rsidR="00820501">
        <w:tab/>
      </w:r>
      <w:r w:rsidR="0090266F">
        <w:t>TSG RAN #105</w:t>
      </w:r>
      <w:r w:rsidR="0090266F">
        <w:tab/>
      </w:r>
      <w:r w:rsidR="0090266F">
        <w:tab/>
      </w:r>
      <w:r w:rsidR="00F00CB9">
        <w:t>09.09. - 12.09.2024</w:t>
      </w:r>
      <w:r w:rsidR="00F00CB9">
        <w:tab/>
        <w:t>Melbourne, Australia</w:t>
      </w:r>
      <w:r w:rsidR="00F00CB9">
        <w:tab/>
      </w:r>
      <w:r w:rsidR="00F00CB9">
        <w:tab/>
        <w:t>host: Telstra</w:t>
      </w:r>
    </w:p>
    <w:p w14:paraId="6B462787" w14:textId="2BFF1AF0" w:rsidR="00B04EB5" w:rsidRDefault="00B04EB5" w:rsidP="0050368A">
      <w:pPr>
        <w:snapToGrid w:val="0"/>
        <w:spacing w:after="0"/>
      </w:pPr>
      <w:r>
        <w:tab/>
      </w:r>
      <w:r>
        <w:tab/>
      </w:r>
      <w:r>
        <w:tab/>
      </w:r>
      <w:r>
        <w:tab/>
      </w:r>
      <w:r>
        <w:tab/>
      </w:r>
      <w:r>
        <w:tab/>
      </w:r>
      <w:r>
        <w:tab/>
      </w:r>
      <w:r>
        <w:tab/>
        <w:t>TSG RAN #106</w:t>
      </w:r>
      <w:r>
        <w:tab/>
      </w:r>
      <w:r>
        <w:tab/>
      </w:r>
      <w:r w:rsidR="00251083">
        <w:t>09</w:t>
      </w:r>
      <w:r>
        <w:t xml:space="preserve">.12. - </w:t>
      </w:r>
      <w:r w:rsidR="00251083">
        <w:t>12</w:t>
      </w:r>
      <w:r>
        <w:t>.12.2024</w:t>
      </w:r>
      <w:r>
        <w:tab/>
        <w:t>Madrid, Spain</w:t>
      </w:r>
      <w:r>
        <w:tab/>
      </w:r>
      <w:r>
        <w:tab/>
      </w:r>
      <w:r>
        <w:tab/>
      </w:r>
      <w:r>
        <w:tab/>
        <w:t xml:space="preserve">host: </w:t>
      </w:r>
      <w:r w:rsidR="00251083">
        <w:t>ETSI/E3MAG</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74924340"/>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3801D53E" w:rsidR="005E4BD5" w:rsidRDefault="005E4BD5" w:rsidP="005E4BD5">
      <w:pPr>
        <w:snapToGrid w:val="0"/>
      </w:pPr>
      <w:r w:rsidRPr="007E7786">
        <w:t>3GPP TSG RAN meeting #</w:t>
      </w:r>
      <w:r w:rsidR="00D71A01">
        <w:t>10</w:t>
      </w:r>
      <w:r w:rsidR="003B4987">
        <w:t>4</w:t>
      </w:r>
      <w:r>
        <w:t xml:space="preserve"> </w:t>
      </w:r>
      <w:r w:rsidRPr="007E7786">
        <w:t xml:space="preserve">was held </w:t>
      </w:r>
      <w:r w:rsidR="003B4987">
        <w:t xml:space="preserve">June </w:t>
      </w:r>
      <w:r w:rsidR="00007B49">
        <w:t>1</w:t>
      </w:r>
      <w:r w:rsidR="003B4987">
        <w:t>7</w:t>
      </w:r>
      <w:r w:rsidR="00007B49">
        <w:t>-2</w:t>
      </w:r>
      <w:r w:rsidR="003B4987">
        <w:t>0</w:t>
      </w:r>
      <w:r>
        <w:t>, 202</w:t>
      </w:r>
      <w:r w:rsidR="00007B49">
        <w:t>4</w:t>
      </w:r>
      <w:r>
        <w:t xml:space="preserve"> as </w:t>
      </w:r>
      <w:r w:rsidR="00FC7371">
        <w:t>face-to-face</w:t>
      </w:r>
      <w:r>
        <w:t xml:space="preserve"> meeting </w:t>
      </w:r>
      <w:r w:rsidR="00FC7371">
        <w:t xml:space="preserve">in </w:t>
      </w:r>
      <w:r w:rsidR="003B4987">
        <w:t>Shanghai, China</w:t>
      </w:r>
      <w:r w:rsidR="002D3137">
        <w:t xml:space="preserve"> </w:t>
      </w:r>
      <w:r w:rsidR="00FC7371">
        <w:t>hosted by</w:t>
      </w:r>
      <w:r w:rsidR="00D71A01">
        <w:t xml:space="preserve"> </w:t>
      </w:r>
      <w:r w:rsidR="003B4987" w:rsidRPr="003B4987">
        <w:t>Huawei Technologies Co., Ltd.</w:t>
      </w:r>
      <w:r w:rsidR="002D3137">
        <w:t>.</w:t>
      </w:r>
      <w:r w:rsidR="002D3137">
        <w:br/>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BF5216">
        <w:t>394</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3D2AE5">
        <w:t>8</w:t>
      </w:r>
      <w:r w:rsidR="00BF5216">
        <w:t>30</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01D69605"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007B49" w:rsidRPr="00007B49">
        <w:t>1</w:t>
      </w:r>
      <w:r w:rsidR="003B4987">
        <w:t>6</w:t>
      </w:r>
      <w:r w:rsidR="00007B49" w:rsidRPr="00007B49">
        <w:t>.0</w:t>
      </w:r>
      <w:r w:rsidR="003B4987">
        <w:t>6</w:t>
      </w:r>
      <w:r w:rsidR="00007B49" w:rsidRPr="00007B49">
        <w:t>.2024</w:t>
      </w:r>
      <w:r w:rsidR="008554F9" w:rsidRPr="00FD1163">
        <w:t xml:space="preserve"> 21:00 UTC) got their expected status in order to focus afterwards on the inputs that may require more discussion.</w:t>
      </w:r>
    </w:p>
    <w:p w14:paraId="3B4A8C08" w14:textId="0B195F8E"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3B4987">
        <w:t>4</w:t>
      </w:r>
      <w:r w:rsidR="001A2787" w:rsidRPr="00FD1163">
        <w:t xml:space="preserve"> assessed the modified time budget requests in WI/SI status reports for already approved WIs/SIs relative to the time budget status endorsed by RAN #</w:t>
      </w:r>
      <w:r w:rsidR="00FD1163">
        <w:t>10</w:t>
      </w:r>
      <w:r w:rsidR="003B4987">
        <w:t>3</w:t>
      </w:r>
      <w:r w:rsidR="001A2787" w:rsidRPr="00FD1163">
        <w:t xml:space="preserve"> in </w:t>
      </w:r>
      <w:r w:rsidR="003B4987" w:rsidRPr="003B4987">
        <w:t>RP-240860</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3B4987">
        <w:t>4</w:t>
      </w:r>
      <w:r w:rsidR="001A2787" w:rsidRPr="00FD1163">
        <w:t xml:space="preserve"> were endorsed by email in </w:t>
      </w:r>
      <w:r w:rsidR="00FC3CC5" w:rsidRPr="00FD1163">
        <w:t>RP-2</w:t>
      </w:r>
      <w:r w:rsidR="00007B49">
        <w:t>40</w:t>
      </w:r>
      <w:r w:rsidR="003B4987">
        <w:t>901</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1A97891C" w:rsidR="007C06AE" w:rsidRDefault="007C06AE" w:rsidP="007C06AE">
      <w:pPr>
        <w:pStyle w:val="B2"/>
        <w:spacing w:after="0"/>
      </w:pPr>
      <w:r>
        <w:t>-</w:t>
      </w:r>
      <w:r>
        <w:tab/>
        <w:t>RAN1:</w:t>
      </w:r>
      <w:r w:rsidR="002649EE">
        <w:t xml:space="preserve"> </w:t>
      </w:r>
      <w:r w:rsidR="002649EE" w:rsidRPr="002649EE">
        <w:t>RP-240</w:t>
      </w:r>
      <w:r w:rsidR="00172E50">
        <w:t>863</w:t>
      </w:r>
    </w:p>
    <w:p w14:paraId="144161C3" w14:textId="3364C16F" w:rsidR="007C06AE" w:rsidRDefault="007C06AE" w:rsidP="007C06AE">
      <w:pPr>
        <w:pStyle w:val="B2"/>
        <w:spacing w:after="0"/>
      </w:pPr>
      <w:r>
        <w:t>-</w:t>
      </w:r>
      <w:r>
        <w:tab/>
        <w:t>RAN2:</w:t>
      </w:r>
      <w:r w:rsidR="002649EE">
        <w:t xml:space="preserve"> </w:t>
      </w:r>
      <w:r w:rsidR="002649EE" w:rsidRPr="002649EE">
        <w:t>RP-240</w:t>
      </w:r>
      <w:r w:rsidR="00172E50">
        <w:t>865</w:t>
      </w:r>
    </w:p>
    <w:p w14:paraId="4F97EAAF" w14:textId="6A7E6AB1" w:rsidR="007C06AE" w:rsidRDefault="007C06AE" w:rsidP="002649EE">
      <w:pPr>
        <w:pStyle w:val="B2"/>
        <w:spacing w:after="0"/>
      </w:pPr>
      <w:r>
        <w:t>-</w:t>
      </w:r>
      <w:r>
        <w:tab/>
        <w:t>RAN3:</w:t>
      </w:r>
      <w:r w:rsidR="002649EE">
        <w:t xml:space="preserve"> RP-240</w:t>
      </w:r>
      <w:r w:rsidR="00172E50">
        <w:t>867</w:t>
      </w:r>
    </w:p>
    <w:p w14:paraId="6DD8414C" w14:textId="297EEE45" w:rsidR="007C06AE" w:rsidRDefault="007C06AE" w:rsidP="007C06AE">
      <w:pPr>
        <w:pStyle w:val="B2"/>
        <w:spacing w:after="0"/>
      </w:pPr>
      <w:r>
        <w:t>-</w:t>
      </w:r>
      <w:r>
        <w:tab/>
        <w:t>RAN4:</w:t>
      </w:r>
      <w:r w:rsidR="002649EE">
        <w:t xml:space="preserve"> </w:t>
      </w:r>
      <w:r w:rsidR="002649EE" w:rsidRPr="002649EE">
        <w:t>RP-24</w:t>
      </w:r>
      <w:r w:rsidR="00172E50">
        <w:t>1628</w:t>
      </w:r>
    </w:p>
    <w:p w14:paraId="7CDA8D63" w14:textId="3087AF0D" w:rsidR="007C06AE" w:rsidRDefault="007C06AE" w:rsidP="007C06AE">
      <w:pPr>
        <w:pStyle w:val="B2"/>
        <w:spacing w:after="0"/>
      </w:pPr>
      <w:r>
        <w:t>-</w:t>
      </w:r>
      <w:r>
        <w:tab/>
        <w:t>RAN5:</w:t>
      </w:r>
      <w:r w:rsidR="002649EE">
        <w:t xml:space="preserve"> </w:t>
      </w:r>
      <w:r w:rsidR="002649EE" w:rsidRPr="002649EE">
        <w:t>RP-240</w:t>
      </w:r>
      <w:r w:rsidR="00172E50">
        <w:t>871</w:t>
      </w:r>
    </w:p>
    <w:p w14:paraId="1D64305F" w14:textId="12F1AE8E" w:rsidR="007C06AE" w:rsidRDefault="007C06AE" w:rsidP="007C06AE">
      <w:pPr>
        <w:pStyle w:val="B2"/>
        <w:spacing w:after="0"/>
      </w:pPr>
      <w:r>
        <w:t>-</w:t>
      </w:r>
      <w:r>
        <w:tab/>
        <w:t>TF160:</w:t>
      </w:r>
      <w:r w:rsidR="002649EE">
        <w:t xml:space="preserve"> </w:t>
      </w:r>
      <w:r w:rsidR="002649EE" w:rsidRPr="002649EE">
        <w:t>RP-240</w:t>
      </w:r>
      <w:r w:rsidR="00172E50">
        <w:t>873</w:t>
      </w:r>
      <w:r>
        <w:t xml:space="preserve">, MCC: </w:t>
      </w:r>
      <w:r w:rsidR="002649EE" w:rsidRPr="002649EE">
        <w:t>RP-240</w:t>
      </w:r>
      <w:r w:rsidR="00172E50">
        <w:t>874</w:t>
      </w:r>
    </w:p>
    <w:p w14:paraId="52A7EA06" w14:textId="15959D9F" w:rsidR="007C06AE" w:rsidRPr="00FD1163" w:rsidRDefault="007C06AE" w:rsidP="003428E9">
      <w:pPr>
        <w:pStyle w:val="B2"/>
        <w:spacing w:after="120"/>
      </w:pPr>
      <w:r>
        <w:t>-</w:t>
      </w:r>
      <w:r>
        <w:tab/>
        <w:t>3GPP ITU-R AH:</w:t>
      </w:r>
      <w:r w:rsidR="002649EE">
        <w:t xml:space="preserve"> </w:t>
      </w:r>
      <w:r w:rsidR="002649EE" w:rsidRPr="002649EE">
        <w:t>RP-240</w:t>
      </w:r>
      <w:r w:rsidR="00172E50">
        <w:t>875</w:t>
      </w:r>
    </w:p>
    <w:p w14:paraId="0FC88A32" w14:textId="1FF0140B" w:rsidR="009C1C01" w:rsidRDefault="00EC5D70" w:rsidP="00911A46">
      <w:pPr>
        <w:pStyle w:val="B1"/>
        <w:snapToGrid w:val="0"/>
      </w:pPr>
      <w:r w:rsidRPr="00C55BEE">
        <w:t>-</w:t>
      </w:r>
      <w:r w:rsidRPr="00C55BEE">
        <w:tab/>
      </w:r>
      <w:r w:rsidR="00FE7C9A" w:rsidRPr="00911A46">
        <w:rPr>
          <w:b/>
        </w:rPr>
        <w:t>REL-16</w:t>
      </w:r>
      <w:r w:rsidR="006318D7" w:rsidRPr="00911A46">
        <w:t xml:space="preserve"> (stage 3 and ASN.1 were frozen in June 20):</w:t>
      </w:r>
      <w:r w:rsidR="00E82B21" w:rsidRPr="00911A46">
        <w:br/>
        <w:t xml:space="preserve">No more open </w:t>
      </w:r>
      <w:r w:rsidR="00604955">
        <w:t xml:space="preserve">REL-16 </w:t>
      </w:r>
      <w:r w:rsidR="00604955" w:rsidRPr="00604955">
        <w:t>Core/Perf. part work items/study items</w:t>
      </w:r>
      <w:r w:rsidR="00D177B0" w:rsidRPr="00911A46">
        <w:t xml:space="preserve"> but after RAN #</w:t>
      </w:r>
      <w:r w:rsidR="00AB2ED6" w:rsidRPr="00911A46">
        <w:t>10</w:t>
      </w:r>
      <w:r w:rsidR="00911A46" w:rsidRPr="00911A46">
        <w:t>3</w:t>
      </w:r>
      <w:r w:rsidR="00D177B0" w:rsidRPr="00911A46">
        <w:t xml:space="preserve"> </w:t>
      </w:r>
      <w:r w:rsidR="003510F7" w:rsidRPr="00911A46">
        <w:t>5</w:t>
      </w:r>
      <w:r w:rsidR="00D177B0" w:rsidRPr="00911A46">
        <w:t xml:space="preserve"> REL-16 RAN5 testing </w:t>
      </w:r>
      <w:r w:rsidR="00604955">
        <w:lastRenderedPageBreak/>
        <w:t>work items</w:t>
      </w:r>
      <w:r w:rsidR="00D177B0" w:rsidRPr="00911A46">
        <w:t xml:space="preserve"> are </w:t>
      </w:r>
      <w:r w:rsidR="00911A46">
        <w:t xml:space="preserve">still </w:t>
      </w:r>
      <w:r w:rsidR="00D177B0" w:rsidRPr="00911A46">
        <w:t>ongoing</w:t>
      </w:r>
      <w:r w:rsidR="008406C9" w:rsidRPr="00911A46">
        <w:t>/open</w:t>
      </w:r>
      <w:r w:rsidR="00911A46">
        <w:t xml:space="preserve"> (NR_CADC_NR_LTE_DC_R16-UEConTest, 5G_V2X_NRSL_eV2XARC-UEConTest, NR_unlic-UEConTest, NR_RRM_enh-UEConTest, MCProtoc16_enh2MCPTT_eMCData2-ConTest).</w:t>
      </w:r>
    </w:p>
    <w:p w14:paraId="4C24D46A" w14:textId="72494AEE" w:rsidR="004A3D00" w:rsidRPr="00911A46" w:rsidRDefault="004A3D00" w:rsidP="004A3D00">
      <w:pPr>
        <w:pStyle w:val="B2"/>
      </w:pPr>
      <w:r w:rsidRPr="00D1363E">
        <w:t>-</w:t>
      </w:r>
      <w:r w:rsidRPr="00D1363E">
        <w:tab/>
      </w:r>
      <w:r w:rsidRPr="00D1363E">
        <w:rPr>
          <w:b/>
          <w:bCs/>
        </w:rPr>
        <w:t>non-backward compatible (NBC) REL-16 CRs</w:t>
      </w:r>
      <w:r w:rsidRPr="00D1363E">
        <w:t>:</w:t>
      </w:r>
      <w:r w:rsidRPr="00D1363E">
        <w:br/>
      </w:r>
      <w:r w:rsidRPr="00C360F1">
        <w:t xml:space="preserve">RAN3 reported </w:t>
      </w:r>
      <w:r w:rsidR="00565B90" w:rsidRPr="00C360F1">
        <w:t>in RP-240</w:t>
      </w:r>
      <w:r w:rsidR="00C360F1" w:rsidRPr="00C360F1">
        <w:t>867 slide 7</w:t>
      </w:r>
      <w:r w:rsidR="00565B90" w:rsidRPr="00C360F1">
        <w:t xml:space="preserve"> </w:t>
      </w:r>
      <w:r w:rsidRPr="00C360F1">
        <w:t xml:space="preserve">1 CR in </w:t>
      </w:r>
      <w:r w:rsidR="00C360F1" w:rsidRPr="00C360F1">
        <w:t>R3-243035</w:t>
      </w:r>
      <w:r w:rsidRPr="00C360F1">
        <w:t xml:space="preserve"> (</w:t>
      </w:r>
      <w:r w:rsidR="003C4CE5" w:rsidRPr="003C4CE5">
        <w:t>NR_IIOT-Core</w:t>
      </w:r>
      <w:r w:rsidRPr="00C360F1">
        <w:t>)</w:t>
      </w:r>
      <w:r w:rsidR="00D1363E" w:rsidRPr="00C360F1">
        <w:t>.</w:t>
      </w:r>
    </w:p>
    <w:p w14:paraId="5B918936" w14:textId="0D7093AB" w:rsidR="00653BF2" w:rsidRPr="00604955" w:rsidRDefault="00FE7C9A" w:rsidP="00345561">
      <w:pPr>
        <w:pStyle w:val="B1"/>
        <w:spacing w:after="120"/>
      </w:pPr>
      <w:r w:rsidRPr="00604955">
        <w:t>-</w:t>
      </w:r>
      <w:r w:rsidRPr="00604955">
        <w:tab/>
      </w:r>
      <w:r w:rsidRPr="00604955">
        <w:rPr>
          <w:b/>
        </w:rPr>
        <w:t>REL-17</w:t>
      </w:r>
      <w:r w:rsidR="00E70EA9" w:rsidRPr="00604955">
        <w:rPr>
          <w:b/>
        </w:rPr>
        <w:t xml:space="preserve"> </w:t>
      </w:r>
      <w:r w:rsidR="00E70EA9" w:rsidRPr="00604955">
        <w:rPr>
          <w:bCs/>
        </w:rPr>
        <w:t xml:space="preserve">(stage 3 </w:t>
      </w:r>
      <w:r w:rsidR="002A5ED2" w:rsidRPr="00604955">
        <w:rPr>
          <w:bCs/>
        </w:rPr>
        <w:t xml:space="preserve">was frozen in March 22 at RAN #95; </w:t>
      </w:r>
      <w:r w:rsidR="00E70EA9" w:rsidRPr="00604955">
        <w:rPr>
          <w:bCs/>
        </w:rPr>
        <w:t xml:space="preserve">ASN.1 </w:t>
      </w:r>
      <w:r w:rsidR="002A5ED2" w:rsidRPr="00604955">
        <w:rPr>
          <w:bCs/>
        </w:rPr>
        <w:t xml:space="preserve">was </w:t>
      </w:r>
      <w:r w:rsidR="00E70EA9" w:rsidRPr="00604955">
        <w:rPr>
          <w:bCs/>
        </w:rPr>
        <w:t>fr</w:t>
      </w:r>
      <w:r w:rsidR="002A5ED2" w:rsidRPr="00604955">
        <w:rPr>
          <w:bCs/>
        </w:rPr>
        <w:t>ozen at RAN #96 in June 22</w:t>
      </w:r>
      <w:r w:rsidR="00E70EA9" w:rsidRPr="00604955">
        <w:rPr>
          <w:bCs/>
        </w:rPr>
        <w:t>)</w:t>
      </w:r>
      <w:r w:rsidRPr="00604955">
        <w:t>:</w:t>
      </w:r>
      <w:r w:rsidR="003D6CC6" w:rsidRPr="00604955">
        <w:br/>
      </w:r>
      <w:r w:rsidR="00E1132A" w:rsidRPr="00604955">
        <w:t>N</w:t>
      </w:r>
      <w:r w:rsidR="00792DF0" w:rsidRPr="00604955">
        <w:t>o</w:t>
      </w:r>
      <w:r w:rsidR="003D6CC6" w:rsidRPr="00604955">
        <w:t xml:space="preserve"> </w:t>
      </w:r>
      <w:r w:rsidR="00604955">
        <w:t xml:space="preserve">more </w:t>
      </w:r>
      <w:r w:rsidR="00E1132A" w:rsidRPr="00604955">
        <w:t xml:space="preserve">open </w:t>
      </w:r>
      <w:r w:rsidR="00604955">
        <w:t xml:space="preserve">REL-17 </w:t>
      </w:r>
      <w:r w:rsidR="003D6CC6" w:rsidRPr="00604955">
        <w:t>Core</w:t>
      </w:r>
      <w:r w:rsidR="00517B94" w:rsidRPr="00604955">
        <w:t>/Perf.</w:t>
      </w:r>
      <w:r w:rsidR="003D6CC6" w:rsidRPr="00604955">
        <w:t xml:space="preserve"> part work items</w:t>
      </w:r>
      <w:r w:rsidR="00517B94" w:rsidRPr="00604955">
        <w:t>/study items</w:t>
      </w:r>
      <w:r w:rsidR="00FB1902" w:rsidRPr="00604955">
        <w:t xml:space="preserve"> but</w:t>
      </w:r>
      <w:r w:rsidR="00E1132A" w:rsidRPr="00604955">
        <w:t xml:space="preserve"> </w:t>
      </w:r>
      <w:r w:rsidR="00604955">
        <w:t>after RAN #10</w:t>
      </w:r>
      <w:r w:rsidR="00172E50">
        <w:t>4</w:t>
      </w:r>
      <w:r w:rsidR="00604955">
        <w:t xml:space="preserve"> </w:t>
      </w:r>
      <w:r w:rsidR="00172E50">
        <w:t>15</w:t>
      </w:r>
      <w:r w:rsidR="003D6CC6" w:rsidRPr="00604955">
        <w:t xml:space="preserve"> </w:t>
      </w:r>
      <w:r w:rsidR="00604955">
        <w:t>REL-17 RAN5 t</w:t>
      </w:r>
      <w:r w:rsidR="003D6CC6" w:rsidRPr="00604955">
        <w:t xml:space="preserve">esting </w:t>
      </w:r>
      <w:r w:rsidR="00604955">
        <w:t>wo</w:t>
      </w:r>
      <w:r w:rsidR="003D6CC6" w:rsidRPr="00604955">
        <w:t xml:space="preserve">rk items are </w:t>
      </w:r>
      <w:r w:rsidR="00604955" w:rsidRPr="00604955">
        <w:t xml:space="preserve">still </w:t>
      </w:r>
      <w:r w:rsidR="003D6CC6" w:rsidRPr="00604955">
        <w:t>ongoing</w:t>
      </w:r>
      <w:r w:rsidR="00C36F29" w:rsidRPr="00604955">
        <w:t>/open</w:t>
      </w:r>
      <w:r w:rsidR="00172E50">
        <w:t>.</w:t>
      </w:r>
    </w:p>
    <w:p w14:paraId="76CBD575" w14:textId="4EE86FCB" w:rsidR="004407F0" w:rsidRPr="00FC2285" w:rsidRDefault="007E11D8" w:rsidP="005B46AC">
      <w:pPr>
        <w:pStyle w:val="B2"/>
      </w:pPr>
      <w:r w:rsidRPr="00565B90">
        <w:t>-</w:t>
      </w:r>
      <w:r w:rsidRPr="00565B90">
        <w:tab/>
      </w:r>
      <w:r w:rsidRPr="00565B90">
        <w:rPr>
          <w:b/>
          <w:bCs/>
        </w:rPr>
        <w:t xml:space="preserve">non-backward compatible </w:t>
      </w:r>
      <w:r w:rsidR="0062029E" w:rsidRPr="00565B90">
        <w:rPr>
          <w:b/>
          <w:bCs/>
        </w:rPr>
        <w:t xml:space="preserve">(NBC) </w:t>
      </w:r>
      <w:r w:rsidRPr="00565B90">
        <w:rPr>
          <w:b/>
          <w:bCs/>
        </w:rPr>
        <w:t>REL-17 CRs:</w:t>
      </w:r>
      <w:r w:rsidR="004017E5" w:rsidRPr="00565B90">
        <w:rPr>
          <w:b/>
          <w:bCs/>
        </w:rPr>
        <w:br/>
      </w:r>
      <w:r w:rsidR="00565B90" w:rsidRPr="002513F8">
        <w:t xml:space="preserve">RAN3 reported in </w:t>
      </w:r>
      <w:r w:rsidR="002513F8" w:rsidRPr="002513F8">
        <w:t>RP-240867 slide 7 1 CR</w:t>
      </w:r>
      <w:r w:rsidR="00565B90" w:rsidRPr="002513F8">
        <w:t xml:space="preserve">: </w:t>
      </w:r>
      <w:r w:rsidR="002513F8" w:rsidRPr="002513F8">
        <w:t>R3-243036</w:t>
      </w:r>
      <w:r w:rsidR="00565B90" w:rsidRPr="002513F8">
        <w:t xml:space="preserve"> (</w:t>
      </w:r>
      <w:r w:rsidR="002513F8" w:rsidRPr="002513F8">
        <w:t>NR_IIOT-Core</w:t>
      </w:r>
      <w:r w:rsidR="00565B90" w:rsidRPr="002513F8">
        <w:t>).</w:t>
      </w:r>
    </w:p>
    <w:p w14:paraId="7CB38111" w14:textId="46133136" w:rsidR="004342AE" w:rsidRPr="00995245" w:rsidRDefault="00AE3B16" w:rsidP="004342AE">
      <w:pPr>
        <w:pStyle w:val="B1"/>
      </w:pPr>
      <w:r w:rsidRPr="00995245">
        <w:rPr>
          <w:b/>
          <w:bCs/>
        </w:rPr>
        <w:t>-</w:t>
      </w:r>
      <w:r w:rsidRPr="00995245">
        <w:rPr>
          <w:b/>
          <w:bCs/>
        </w:rPr>
        <w:tab/>
        <w:t>REL-18</w:t>
      </w:r>
      <w:r w:rsidR="00F4601D" w:rsidRPr="00995245">
        <w:rPr>
          <w:b/>
          <w:bCs/>
        </w:rPr>
        <w:t xml:space="preserve"> </w:t>
      </w:r>
      <w:r w:rsidR="00F4601D" w:rsidRPr="00995245">
        <w:t xml:space="preserve">(REL-18 stage3 freeze </w:t>
      </w:r>
      <w:r w:rsidR="007D74AC" w:rsidRPr="00995245">
        <w:t>in</w:t>
      </w:r>
      <w:r w:rsidR="00F4601D" w:rsidRPr="00995245">
        <w:t xml:space="preserve"> Dec.23 and REL-18 ASN.1 freeze </w:t>
      </w:r>
      <w:r w:rsidR="00172E50">
        <w:t>wa</w:t>
      </w:r>
      <w:r w:rsidR="00F4601D" w:rsidRPr="00995245">
        <w:t>s planned</w:t>
      </w:r>
      <w:r w:rsidR="009447A5" w:rsidRPr="00995245">
        <w:t xml:space="preserve"> </w:t>
      </w:r>
      <w:r w:rsidR="00F4601D" w:rsidRPr="00995245">
        <w:t xml:space="preserve">for </w:t>
      </w:r>
      <w:r w:rsidR="009447A5" w:rsidRPr="00995245">
        <w:t>June 24</w:t>
      </w:r>
      <w:r w:rsidR="00F4601D" w:rsidRPr="00995245">
        <w:t>)</w:t>
      </w:r>
      <w:r w:rsidRPr="00995245">
        <w:t>:</w:t>
      </w:r>
      <w:r w:rsidR="00323AF9" w:rsidRPr="00995245">
        <w:br/>
        <w:t>After RAN #</w:t>
      </w:r>
      <w:r w:rsidR="00B71B1C" w:rsidRPr="00995245">
        <w:t>10</w:t>
      </w:r>
      <w:r w:rsidR="00172E50">
        <w:t>4</w:t>
      </w:r>
      <w:r w:rsidR="00323AF9" w:rsidRPr="00995245">
        <w:t xml:space="preserve">, </w:t>
      </w:r>
      <w:r w:rsidR="00643FB0" w:rsidRPr="00995245">
        <w:t>no REL-18 SIs</w:t>
      </w:r>
      <w:r w:rsidR="00172E50">
        <w:t>, no</w:t>
      </w:r>
      <w:r w:rsidR="00323AF9" w:rsidRPr="00995245">
        <w:t xml:space="preserve"> Core part WIs, </w:t>
      </w:r>
      <w:r w:rsidR="00172E50">
        <w:t>2</w:t>
      </w:r>
      <w:r w:rsidR="00323AF9" w:rsidRPr="00995245">
        <w:t xml:space="preserve"> Perf. part WIs</w:t>
      </w:r>
      <w:r w:rsidR="00643FB0" w:rsidRPr="00995245">
        <w:t xml:space="preserve"> </w:t>
      </w:r>
      <w:r w:rsidR="00CF7A69" w:rsidRPr="00995245">
        <w:t xml:space="preserve">and </w:t>
      </w:r>
      <w:r w:rsidR="00172E50">
        <w:t>34</w:t>
      </w:r>
      <w:r w:rsidR="00CF7A69" w:rsidRPr="00995245">
        <w:t xml:space="preserve"> Testing WI</w:t>
      </w:r>
      <w:r w:rsidR="00A4333E" w:rsidRPr="00995245">
        <w:t>s</w:t>
      </w:r>
      <w:r w:rsidR="00CF7A69" w:rsidRPr="00995245">
        <w:t xml:space="preserve"> </w:t>
      </w:r>
      <w:r w:rsidR="00323AF9" w:rsidRPr="00995245">
        <w:t>are open/ongoing.</w:t>
      </w:r>
    </w:p>
    <w:p w14:paraId="5126ACE7" w14:textId="34481DA1" w:rsidR="00117038" w:rsidRPr="00B8472E" w:rsidRDefault="005F120A" w:rsidP="00087AA5">
      <w:pPr>
        <w:pStyle w:val="B2"/>
        <w:spacing w:after="0"/>
      </w:pPr>
      <w:r w:rsidRPr="00B8472E">
        <w:t>-</w:t>
      </w:r>
      <w:r w:rsidRPr="00B8472E">
        <w:tab/>
      </w:r>
      <w:r w:rsidR="00582BB0" w:rsidRPr="00582BB0">
        <w:rPr>
          <w:b/>
          <w:bCs/>
        </w:rPr>
        <w:t>REL-18 exceptions</w:t>
      </w:r>
      <w:r w:rsidR="00582BB0">
        <w:t xml:space="preserve">: </w:t>
      </w:r>
      <w:r w:rsidR="00172E50">
        <w:t xml:space="preserve">All </w:t>
      </w:r>
      <w:r w:rsidR="00004FF5">
        <w:t>21</w:t>
      </w:r>
      <w:r w:rsidR="00C730C9" w:rsidRPr="00B8472E">
        <w:t xml:space="preserve"> </w:t>
      </w:r>
      <w:r w:rsidR="00117038" w:rsidRPr="00B8472E">
        <w:t xml:space="preserve">REL-18 Core part WIs </w:t>
      </w:r>
      <w:r w:rsidR="00172E50">
        <w:t>(which got a 2nd</w:t>
      </w:r>
      <w:r w:rsidR="00004FF5">
        <w:t xml:space="preserve"> </w:t>
      </w:r>
      <w:r w:rsidR="00117038" w:rsidRPr="00B8472E">
        <w:t>3 months exception</w:t>
      </w:r>
      <w:r w:rsidR="00087AA5">
        <w:t xml:space="preserve"> </w:t>
      </w:r>
      <w:r w:rsidR="00117038" w:rsidRPr="00B8472E">
        <w:t>granted</w:t>
      </w:r>
      <w:r w:rsidR="00087AA5">
        <w:t xml:space="preserve"> in March 24</w:t>
      </w:r>
      <w:r w:rsidR="00117038" w:rsidRPr="00B8472E">
        <w:t xml:space="preserve"> in order to complete by </w:t>
      </w:r>
      <w:r w:rsidR="00B8472E" w:rsidRPr="00B8472E">
        <w:t>June 24</w:t>
      </w:r>
      <w:r w:rsidR="00117038" w:rsidRPr="00B8472E">
        <w:t xml:space="preserve"> </w:t>
      </w:r>
      <w:r w:rsidR="00805F99">
        <w:t xml:space="preserve">but still </w:t>
      </w:r>
      <w:r w:rsidR="00C730C9" w:rsidRPr="00B8472E">
        <w:t>staying in</w:t>
      </w:r>
      <w:r w:rsidR="004342AE" w:rsidRPr="00B8472E">
        <w:t xml:space="preserve"> REL-18</w:t>
      </w:r>
      <w:r w:rsidR="00172E50">
        <w:t xml:space="preserve">: </w:t>
      </w:r>
      <w:r w:rsidR="00172E50" w:rsidRPr="00B8472E">
        <w:t>RAN2: NR_NTN_enh-Core</w:t>
      </w:r>
      <w:r w:rsidR="00172E50">
        <w:t xml:space="preserve"> and 20 RAN4 basket WIs) were completed at RAN #104. So no further REL-18 exceptions were needed.</w:t>
      </w:r>
      <w:r w:rsidR="00087AA5">
        <w:br/>
        <w:t xml:space="preserve">After RAN #104, 2 REL-18 RAN4 Perf. part WIs (NR_pos_enh2-Perf, NR_FR1_TRP_TRS_enh-Perf) and </w:t>
      </w:r>
      <w:r w:rsidR="002F02A9">
        <w:t>34</w:t>
      </w:r>
      <w:r w:rsidR="00087AA5">
        <w:t xml:space="preserve"> REL-18 RAN5 testing work items are ongoing/open.</w:t>
      </w:r>
    </w:p>
    <w:p w14:paraId="470C5EAC" w14:textId="653DC417" w:rsidR="000D57D4" w:rsidRDefault="00C96D8B" w:rsidP="000C17E6">
      <w:pPr>
        <w:pStyle w:val="B2"/>
        <w:spacing w:after="0"/>
      </w:pPr>
      <w:r>
        <w:t>-</w:t>
      </w:r>
      <w:r>
        <w:tab/>
      </w:r>
      <w:r w:rsidR="00D361DD" w:rsidRPr="00D361DD">
        <w:rPr>
          <w:b/>
          <w:bCs/>
        </w:rPr>
        <w:t>Release 18 ASN.1 freeze</w:t>
      </w:r>
      <w:r w:rsidR="00D361DD" w:rsidRPr="00D361DD">
        <w:t xml:space="preserve"> was officially declared in RAN#104</w:t>
      </w:r>
      <w:r w:rsidR="00C10261">
        <w:t>.</w:t>
      </w:r>
    </w:p>
    <w:p w14:paraId="4C06BF84" w14:textId="16351CDE" w:rsidR="000C17E6" w:rsidRDefault="000C17E6" w:rsidP="00C96D8B">
      <w:pPr>
        <w:pStyle w:val="B2"/>
      </w:pPr>
      <w:r>
        <w:t>-</w:t>
      </w:r>
      <w:r>
        <w:tab/>
      </w:r>
      <w:r w:rsidRPr="000C17E6">
        <w:rPr>
          <w:b/>
          <w:bCs/>
        </w:rPr>
        <w:t>CA power class support</w:t>
      </w:r>
      <w:r>
        <w:t xml:space="preserve">: </w:t>
      </w:r>
      <w:r w:rsidR="0082507C">
        <w:t>High power UE aspects were discussed in connection with RP-241221 and concluded in RP-241687 tasking RAN4 to investigate until RAN #106.</w:t>
      </w:r>
    </w:p>
    <w:p w14:paraId="42F4B382" w14:textId="68536A8E" w:rsidR="00FE4D09" w:rsidRPr="004E6191" w:rsidRDefault="00FE4D09" w:rsidP="003428E9">
      <w:pPr>
        <w:pStyle w:val="B1"/>
        <w:spacing w:after="120"/>
      </w:pPr>
      <w:r w:rsidRPr="004E6191">
        <w:rPr>
          <w:b/>
          <w:bCs/>
        </w:rPr>
        <w:t>-</w:t>
      </w:r>
      <w:r w:rsidRPr="004E6191">
        <w:rPr>
          <w:b/>
          <w:bCs/>
        </w:rPr>
        <w:tab/>
        <w:t xml:space="preserve">REL-19 </w:t>
      </w:r>
      <w:r w:rsidRPr="004E6191">
        <w:t>(REL-19 stage3 freeze is planned for Sep.25 and REL-19 ASN.1 freeze is planned for Dec.25):</w:t>
      </w:r>
      <w:r w:rsidR="00642B0A" w:rsidRPr="004E6191">
        <w:br/>
        <w:t>After RAN #10</w:t>
      </w:r>
      <w:r w:rsidR="004E6191" w:rsidRPr="004E6191">
        <w:t>4</w:t>
      </w:r>
      <w:r w:rsidR="00642B0A" w:rsidRPr="004E6191">
        <w:t xml:space="preserve">, </w:t>
      </w:r>
      <w:r w:rsidR="00913396">
        <w:t>10</w:t>
      </w:r>
      <w:r w:rsidR="00642B0A" w:rsidRPr="004E6191">
        <w:t xml:space="preserve"> REL-19 SIs</w:t>
      </w:r>
      <w:r w:rsidR="00913396">
        <w:t xml:space="preserve"> (3xRAN1 led, 1xRAN2 led, 2xRAN3 led, 4xRAN4 led)</w:t>
      </w:r>
      <w:r w:rsidR="00642B0A" w:rsidRPr="004E6191">
        <w:t xml:space="preserve">, </w:t>
      </w:r>
      <w:r w:rsidR="00913396">
        <w:t>42</w:t>
      </w:r>
      <w:r w:rsidR="00642B0A" w:rsidRPr="004E6191">
        <w:t xml:space="preserve"> REL-19 Core part WIs</w:t>
      </w:r>
      <w:r w:rsidR="00913396">
        <w:t xml:space="preserve"> (5xRAN1 led, 6xRAN2 led, 1xRAN3 led, 30xRAN4 led)</w:t>
      </w:r>
      <w:r w:rsidR="00642B0A" w:rsidRPr="004E6191">
        <w:t>,</w:t>
      </w:r>
      <w:r w:rsidR="00913396">
        <w:t>26</w:t>
      </w:r>
      <w:r w:rsidR="00642B0A" w:rsidRPr="004E6191">
        <w:t xml:space="preserve"> Perf. part WIs are open/ongoing.</w:t>
      </w:r>
      <w:r w:rsidR="00642B0A" w:rsidRPr="004E6191">
        <w:br/>
        <w:t>RAN5 is not yet working on REL-19 testing WIs/SIs.</w:t>
      </w:r>
    </w:p>
    <w:p w14:paraId="03220FBE" w14:textId="4951B09A" w:rsidR="007A1F8D" w:rsidRDefault="007A1F8D" w:rsidP="00A3252B">
      <w:pPr>
        <w:pStyle w:val="B2"/>
        <w:spacing w:after="0"/>
      </w:pPr>
      <w:r w:rsidRPr="007A1F8D">
        <w:t>-</w:t>
      </w:r>
      <w:r w:rsidRPr="007A1F8D">
        <w:tab/>
      </w:r>
      <w:r w:rsidRPr="007A1F8D">
        <w:rPr>
          <w:b/>
          <w:bCs/>
        </w:rPr>
        <w:t>NR sidelink multi-hop relay</w:t>
      </w:r>
      <w:r w:rsidR="000E6156" w:rsidRPr="000E6156">
        <w:t xml:space="preserve"> (see AI </w:t>
      </w:r>
      <w:r w:rsidR="008735E5">
        <w:t>9.1.2</w:t>
      </w:r>
      <w:r w:rsidR="000E6156" w:rsidRPr="000E6156">
        <w:t>)</w:t>
      </w:r>
      <w:r w:rsidRPr="007A1F8D">
        <w:t xml:space="preserve">: Following an endorsed way forward RP-233998 of RAN #102 and an offline discussion during RAN #104 (RP-241635), a new </w:t>
      </w:r>
      <w:r w:rsidR="008735E5">
        <w:t xml:space="preserve">REL-19 </w:t>
      </w:r>
      <w:r w:rsidR="00AE0BE2">
        <w:t xml:space="preserve">RAN2 led </w:t>
      </w:r>
      <w:r w:rsidRPr="007A1F8D">
        <w:t>WID was approved in RP-241609 and the work will start in Aug. 24.</w:t>
      </w:r>
    </w:p>
    <w:p w14:paraId="26E822D8" w14:textId="67E30BA5" w:rsidR="000177B3" w:rsidRDefault="000177B3" w:rsidP="00A3252B">
      <w:pPr>
        <w:pStyle w:val="B2"/>
        <w:spacing w:after="0"/>
      </w:pPr>
      <w:r>
        <w:t>-</w:t>
      </w:r>
      <w:r>
        <w:tab/>
      </w:r>
      <w:r w:rsidRPr="000177B3">
        <w:rPr>
          <w:b/>
          <w:bCs/>
        </w:rPr>
        <w:t>Fragmented carriers</w:t>
      </w:r>
      <w:r w:rsidR="000E6156" w:rsidRPr="000E6156">
        <w:t xml:space="preserve"> (see AI 9.1.4)</w:t>
      </w:r>
      <w:r>
        <w:t xml:space="preserve">: </w:t>
      </w:r>
      <w:r w:rsidRPr="007A1F8D">
        <w:t>Following an endorsed way forward RP-2</w:t>
      </w:r>
      <w:r>
        <w:t>40768</w:t>
      </w:r>
      <w:r w:rsidRPr="007A1F8D">
        <w:t xml:space="preserve"> of RAN #10</w:t>
      </w:r>
      <w:r>
        <w:t>3</w:t>
      </w:r>
      <w:r w:rsidR="00D757EF">
        <w:t>,</w:t>
      </w:r>
      <w:r w:rsidR="000E6156">
        <w:t xml:space="preserve"> RAN #104 approved a new </w:t>
      </w:r>
      <w:r w:rsidR="008735E5">
        <w:t xml:space="preserve">REL-19 </w:t>
      </w:r>
      <w:r w:rsidR="00AE0BE2">
        <w:t xml:space="preserve">RAN2 led </w:t>
      </w:r>
      <w:r w:rsidR="000E6156">
        <w:t>SI</w:t>
      </w:r>
      <w:r w:rsidR="008735E5">
        <w:t>D</w:t>
      </w:r>
      <w:r w:rsidR="000E6156">
        <w:t xml:space="preserve"> in RP-241669 "</w:t>
      </w:r>
      <w:r w:rsidR="000E6156" w:rsidRPr="000E6156">
        <w:t>Study on NR FR1 DL fragmented carriers</w:t>
      </w:r>
      <w:r w:rsidR="000E6156">
        <w:t>".</w:t>
      </w:r>
    </w:p>
    <w:p w14:paraId="41E61EAE" w14:textId="0C694B84" w:rsidR="000E6156" w:rsidRDefault="000E6156" w:rsidP="00A3252B">
      <w:pPr>
        <w:pStyle w:val="B2"/>
        <w:spacing w:after="0"/>
      </w:pPr>
      <w:r>
        <w:t>-</w:t>
      </w:r>
      <w:r>
        <w:tab/>
      </w:r>
      <w:r w:rsidR="00AE0BE2" w:rsidRPr="00D757EF">
        <w:rPr>
          <w:b/>
          <w:bCs/>
        </w:rPr>
        <w:t>Spatial channel model</w:t>
      </w:r>
      <w:r w:rsidR="00AE0BE2">
        <w:t xml:space="preserve"> (see AI 9.1.4): </w:t>
      </w:r>
      <w:r w:rsidR="00D757EF" w:rsidRPr="007A1F8D">
        <w:t>Following an endorsed way forward RP-2</w:t>
      </w:r>
      <w:r w:rsidR="00D757EF">
        <w:t>40792</w:t>
      </w:r>
      <w:r w:rsidR="00D757EF" w:rsidRPr="007A1F8D">
        <w:t xml:space="preserve"> of RAN #10</w:t>
      </w:r>
      <w:r w:rsidR="00D757EF">
        <w:t>3</w:t>
      </w:r>
      <w:r w:rsidR="00460668">
        <w:t xml:space="preserve"> (compare also RP-240254 for the motivation)</w:t>
      </w:r>
      <w:r w:rsidR="00D757EF">
        <w:t xml:space="preserve">, </w:t>
      </w:r>
      <w:r w:rsidR="00AE0BE2">
        <w:t>RAN #104 approved a new REL-19 SID in RP-241610 "</w:t>
      </w:r>
      <w:r w:rsidR="00AE0BE2" w:rsidRPr="00AE0BE2">
        <w:t>Study on spatial channel model for demodulation performance requirements for NR</w:t>
      </w:r>
      <w:r w:rsidR="00AE0BE2">
        <w:t>".</w:t>
      </w:r>
    </w:p>
    <w:p w14:paraId="69C555C0" w14:textId="4E451156" w:rsidR="003417E5" w:rsidRPr="007A1F8D" w:rsidRDefault="003417E5" w:rsidP="00A3252B">
      <w:pPr>
        <w:pStyle w:val="B2"/>
        <w:spacing w:after="0"/>
      </w:pPr>
      <w:r>
        <w:t>-</w:t>
      </w:r>
      <w:r>
        <w:tab/>
      </w:r>
      <w:r w:rsidRPr="003071B2">
        <w:rPr>
          <w:b/>
          <w:bCs/>
        </w:rPr>
        <w:t>Ku Band for NR NTN</w:t>
      </w:r>
      <w:r>
        <w:t xml:space="preserve"> (see AI 9.1.</w:t>
      </w:r>
      <w:r w:rsidR="003071B2">
        <w:t>5</w:t>
      </w:r>
      <w:r>
        <w:t xml:space="preserve">): </w:t>
      </w:r>
      <w:r w:rsidR="00E475EA">
        <w:t xml:space="preserve">Following </w:t>
      </w:r>
      <w:r w:rsidR="00E475EA" w:rsidRPr="00E475EA">
        <w:t>an offline discussion during RAN #104 (RP-2416</w:t>
      </w:r>
      <w:r w:rsidR="00E475EA">
        <w:t>03</w:t>
      </w:r>
      <w:r w:rsidR="00E475EA" w:rsidRPr="00E475EA">
        <w:t>)</w:t>
      </w:r>
      <w:r w:rsidR="00E475EA">
        <w:t xml:space="preserve">, </w:t>
      </w:r>
      <w:r w:rsidR="003071B2">
        <w:t xml:space="preserve">RAN #104 approved a new REL-19 RAN4 led WID </w:t>
      </w:r>
      <w:r w:rsidR="003071B2" w:rsidRPr="003071B2">
        <w:t>RP-241690</w:t>
      </w:r>
      <w:r w:rsidR="003071B2">
        <w:t xml:space="preserve"> "</w:t>
      </w:r>
      <w:r w:rsidR="003071B2" w:rsidRPr="003071B2">
        <w:t>Introduction of Ku bands for NR NTN</w:t>
      </w:r>
      <w:r w:rsidR="003071B2">
        <w:t>"</w:t>
      </w:r>
      <w:r w:rsidR="00E475EA">
        <w:t>.</w:t>
      </w:r>
    </w:p>
    <w:p w14:paraId="1D7D32D5" w14:textId="2CF3127C" w:rsidR="00896AF6" w:rsidRDefault="00FE4D09" w:rsidP="00A3252B">
      <w:pPr>
        <w:pStyle w:val="B2"/>
        <w:spacing w:after="0"/>
      </w:pPr>
      <w:r w:rsidRPr="00896AF6">
        <w:t>-</w:t>
      </w:r>
      <w:r w:rsidRPr="00896AF6">
        <w:tab/>
      </w:r>
      <w:r w:rsidR="00F03FCE" w:rsidRPr="00896AF6">
        <w:rPr>
          <w:b/>
          <w:bCs/>
        </w:rPr>
        <w:t>RAN4 spectrum related WIs</w:t>
      </w:r>
      <w:r w:rsidR="00F03FCE" w:rsidRPr="00896AF6">
        <w:t xml:space="preserve">: </w:t>
      </w:r>
      <w:r w:rsidR="00896AF6">
        <w:t>Based on RP-240894 (RAN4 chair's proposal on how to reduce the number of REL-19 basket WIs by merging topics which had separate basket WIs in REL-18)</w:t>
      </w:r>
      <w:r w:rsidR="00764AED">
        <w:br/>
      </w:r>
      <w:r w:rsidR="00896AF6">
        <w:t>further offline discussion took place (see summary RP-241675 on RAN4 REL-19 basket WIs)</w:t>
      </w:r>
      <w:r w:rsidR="00764AED">
        <w:br/>
        <w:t>and led to the following new REL-19 basket WIs:</w:t>
      </w:r>
      <w:r w:rsidR="00764AED">
        <w:br/>
      </w:r>
      <w:r w:rsidR="00764AED" w:rsidRPr="00896AF6">
        <w:t>basket WI DC_R19_xBLTE_yBNR:</w:t>
      </w:r>
      <w:r w:rsidR="00764AED" w:rsidRPr="00896AF6">
        <w:tab/>
      </w:r>
      <w:r w:rsidR="00764AED" w:rsidRPr="00896AF6">
        <w:tab/>
      </w:r>
      <w:r w:rsidR="00764AED" w:rsidRPr="00896AF6">
        <w:tab/>
      </w:r>
      <w:r w:rsidR="00764AED">
        <w:tab/>
      </w:r>
      <w:r w:rsidR="00764AED" w:rsidRPr="00896AF6">
        <w:t>RP-241673</w:t>
      </w:r>
      <w:r w:rsidR="00764AED">
        <w:br/>
        <w:t xml:space="preserve">basket WI </w:t>
      </w:r>
      <w:r w:rsidR="00764AED" w:rsidRPr="00896AF6">
        <w:t>NR_CADC_SUL_R19</w:t>
      </w:r>
      <w:r w:rsidR="00764AED">
        <w:t>:</w:t>
      </w:r>
      <w:r w:rsidR="00764AED">
        <w:tab/>
      </w:r>
      <w:r w:rsidR="00764AED">
        <w:tab/>
      </w:r>
      <w:r w:rsidR="00764AED">
        <w:tab/>
      </w:r>
      <w:r w:rsidR="00764AED">
        <w:tab/>
      </w:r>
      <w:r w:rsidR="00764AED">
        <w:tab/>
      </w:r>
      <w:r w:rsidR="00764AED" w:rsidRPr="00896AF6">
        <w:t>RP-241674</w:t>
      </w:r>
      <w:r w:rsidR="00764AED">
        <w:br/>
        <w:t xml:space="preserve">basket WI </w:t>
      </w:r>
      <w:r w:rsidR="00764AED" w:rsidRPr="00896AF6">
        <w:t>LTE_CA_R19_xBDL_yBUL</w:t>
      </w:r>
      <w:r w:rsidR="00764AED">
        <w:t>:</w:t>
      </w:r>
      <w:r w:rsidR="00764AED">
        <w:tab/>
      </w:r>
      <w:r w:rsidR="00764AED">
        <w:tab/>
      </w:r>
      <w:r w:rsidR="00764AED">
        <w:tab/>
      </w:r>
      <w:r w:rsidR="00764AED" w:rsidRPr="00896AF6">
        <w:t>RP-241676</w:t>
      </w:r>
      <w:r w:rsidR="00764AED">
        <w:br/>
        <w:t xml:space="preserve">basket WI </w:t>
      </w:r>
      <w:r w:rsidR="00764AED" w:rsidRPr="00BB672B">
        <w:t>HPUE_NR_FR1_bands_R19</w:t>
      </w:r>
      <w:r w:rsidR="00764AED">
        <w:t>:</w:t>
      </w:r>
      <w:r w:rsidR="00764AED">
        <w:tab/>
      </w:r>
      <w:r w:rsidR="00764AED">
        <w:tab/>
      </w:r>
      <w:r w:rsidR="00764AED">
        <w:tab/>
      </w:r>
      <w:r w:rsidR="00764AED" w:rsidRPr="00BB672B">
        <w:t>RP-241680</w:t>
      </w:r>
      <w:r w:rsidR="00764AED">
        <w:br/>
        <w:t xml:space="preserve">basket WI </w:t>
      </w:r>
      <w:r w:rsidR="00764AED" w:rsidRPr="00BB672B">
        <w:t>HPUE_LTE_bands_R19</w:t>
      </w:r>
      <w:r w:rsidR="00764AED">
        <w:t>:</w:t>
      </w:r>
      <w:r w:rsidR="00764AED">
        <w:tab/>
      </w:r>
      <w:r w:rsidR="00764AED">
        <w:tab/>
      </w:r>
      <w:r w:rsidR="00764AED">
        <w:tab/>
      </w:r>
      <w:r w:rsidR="00764AED">
        <w:tab/>
      </w:r>
      <w:r w:rsidR="00764AED" w:rsidRPr="00BB672B">
        <w:t>RP-241681</w:t>
      </w:r>
      <w:r w:rsidR="00764AED">
        <w:br/>
        <w:t xml:space="preserve">basket WI </w:t>
      </w:r>
      <w:r w:rsidR="00764AED" w:rsidRPr="00940426">
        <w:t>HPUE_DC_LTE_NR_R19</w:t>
      </w:r>
      <w:r w:rsidR="00764AED">
        <w:t>:</w:t>
      </w:r>
      <w:r w:rsidR="00764AED">
        <w:tab/>
      </w:r>
      <w:r w:rsidR="00764AED">
        <w:tab/>
      </w:r>
      <w:r w:rsidR="00764AED">
        <w:tab/>
      </w:r>
      <w:r w:rsidR="00764AED">
        <w:tab/>
      </w:r>
      <w:r w:rsidR="00764AED" w:rsidRPr="00940426">
        <w:t>RP-241678</w:t>
      </w:r>
      <w:r w:rsidR="00764AED">
        <w:br/>
        <w:t xml:space="preserve">basket WI </w:t>
      </w:r>
      <w:r w:rsidR="00764AED" w:rsidRPr="00831705">
        <w:t>HPUE_NR_CADC_SUL_R19</w:t>
      </w:r>
      <w:r w:rsidR="00764AED">
        <w:t>:</w:t>
      </w:r>
      <w:r w:rsidR="00764AED">
        <w:tab/>
      </w:r>
      <w:r w:rsidR="00764AED">
        <w:tab/>
      </w:r>
      <w:r w:rsidR="00764AED">
        <w:tab/>
      </w:r>
      <w:r w:rsidR="00764AED" w:rsidRPr="00831705">
        <w:t>RP-241679</w:t>
      </w:r>
      <w:r w:rsidR="00764AED">
        <w:br/>
        <w:t xml:space="preserve">basket WI </w:t>
      </w:r>
      <w:r w:rsidR="00764AED" w:rsidRPr="00106DCC">
        <w:t>NR_bands_xFeature_R19</w:t>
      </w:r>
      <w:r w:rsidR="00764AED">
        <w:t>:</w:t>
      </w:r>
      <w:r w:rsidR="00764AED">
        <w:tab/>
      </w:r>
      <w:r w:rsidR="00764AED">
        <w:tab/>
      </w:r>
      <w:r w:rsidR="00764AED">
        <w:tab/>
      </w:r>
      <w:r w:rsidR="00764AED">
        <w:tab/>
      </w:r>
      <w:r w:rsidR="00764AED" w:rsidRPr="00106DCC">
        <w:t>RP-241677</w:t>
      </w:r>
      <w:r w:rsidR="00764AED">
        <w:br/>
        <w:t xml:space="preserve">basket WI </w:t>
      </w:r>
      <w:r w:rsidR="00764AED" w:rsidRPr="00442826">
        <w:t>DL_intrpt_combos_TxSW_R19</w:t>
      </w:r>
      <w:r w:rsidR="00764AED">
        <w:t>:</w:t>
      </w:r>
      <w:r w:rsidR="00764AED">
        <w:tab/>
      </w:r>
      <w:r w:rsidR="00764AED">
        <w:tab/>
      </w:r>
      <w:r w:rsidR="00764AED" w:rsidRPr="00442826">
        <w:t>RP-241672</w:t>
      </w:r>
      <w:r w:rsidR="00764AED">
        <w:br/>
        <w:t xml:space="preserve">basket WI </w:t>
      </w:r>
      <w:r w:rsidR="00764AED" w:rsidRPr="004F6B67">
        <w:t>LTE_NR_R19_Simult_RxTx</w:t>
      </w:r>
      <w:r w:rsidR="00764AED">
        <w:t>:</w:t>
      </w:r>
      <w:r w:rsidR="00764AED">
        <w:tab/>
      </w:r>
      <w:r w:rsidR="00764AED">
        <w:tab/>
      </w:r>
      <w:r w:rsidR="00764AED">
        <w:tab/>
      </w:r>
      <w:r w:rsidR="00764AED" w:rsidRPr="004F6B67">
        <w:t>RP-241682</w:t>
      </w:r>
      <w:r w:rsidR="00764AED">
        <w:br/>
        <w:t xml:space="preserve">basket WI </w:t>
      </w:r>
      <w:r w:rsidR="00764AED" w:rsidRPr="00764AED">
        <w:t>NR_bands_CA_ENDC_R19_BWs</w:t>
      </w:r>
      <w:r w:rsidR="00764AED">
        <w:t>:</w:t>
      </w:r>
      <w:r w:rsidR="00764AED">
        <w:tab/>
      </w:r>
      <w:r w:rsidR="00764AED" w:rsidRPr="00764AED">
        <w:t>RP-241684</w:t>
      </w:r>
      <w:r w:rsidR="00764AED">
        <w:br/>
      </w:r>
      <w:r w:rsidR="00896AF6">
        <w:t xml:space="preserve">In addition, offline discussions about RAN4 WIs for </w:t>
      </w:r>
      <w:r w:rsidR="00896AF6" w:rsidRPr="00896AF6">
        <w:t>NTN and 700 MHz bands</w:t>
      </w:r>
      <w:r w:rsidR="00896AF6">
        <w:t xml:space="preserve"> (summary RP-241631)</w:t>
      </w:r>
      <w:r w:rsidR="00764AED">
        <w:t xml:space="preserve"> led to the following WIs:</w:t>
      </w:r>
      <w:r w:rsidR="00764AED">
        <w:br/>
      </w:r>
      <w:r w:rsidR="00986A48">
        <w:t xml:space="preserve">WI </w:t>
      </w:r>
      <w:r w:rsidR="00986A48" w:rsidRPr="00986A48">
        <w:t>NR_n28_PC2_40MHz_CBW</w:t>
      </w:r>
      <w:r w:rsidR="00986A48">
        <w:t>:</w:t>
      </w:r>
      <w:r w:rsidR="00986A48">
        <w:tab/>
      </w:r>
      <w:r w:rsidR="00986A48">
        <w:tab/>
      </w:r>
      <w:r w:rsidR="00986A48">
        <w:tab/>
      </w:r>
      <w:r w:rsidR="00986A48">
        <w:tab/>
      </w:r>
      <w:r w:rsidR="00986A48">
        <w:tab/>
      </w:r>
      <w:r w:rsidR="00986A48" w:rsidRPr="00986A48">
        <w:t>RP-241660</w:t>
      </w:r>
      <w:r w:rsidR="00764AED">
        <w:br/>
      </w:r>
      <w:r w:rsidR="00986A48">
        <w:t xml:space="preserve">WI </w:t>
      </w:r>
      <w:r w:rsidR="00986A48" w:rsidRPr="00986A48">
        <w:t>NR_NTN_Sband</w:t>
      </w:r>
      <w:r w:rsidR="00986A48">
        <w:t>:</w:t>
      </w:r>
      <w:r w:rsidR="00986A48">
        <w:tab/>
      </w:r>
      <w:r w:rsidR="00986A48">
        <w:tab/>
      </w:r>
      <w:r w:rsidR="00986A48">
        <w:tab/>
      </w:r>
      <w:r w:rsidR="00986A48">
        <w:tab/>
      </w:r>
      <w:r w:rsidR="00986A48">
        <w:tab/>
      </w:r>
      <w:r w:rsidR="00986A48">
        <w:tab/>
      </w:r>
      <w:r w:rsidR="00986A48">
        <w:tab/>
      </w:r>
      <w:r w:rsidR="00986A48">
        <w:tab/>
      </w:r>
      <w:r w:rsidR="00986A48" w:rsidRPr="00986A48">
        <w:t>RP-241661</w:t>
      </w:r>
      <w:r w:rsidR="00764AED">
        <w:br/>
      </w:r>
      <w:r w:rsidR="00C14E97">
        <w:t xml:space="preserve">WI </w:t>
      </w:r>
      <w:r w:rsidR="00C14E97" w:rsidRPr="00C14E97">
        <w:t>IoT_NTN_FDD_S_band</w:t>
      </w:r>
      <w:r w:rsidR="00C14E97">
        <w:tab/>
      </w:r>
      <w:r w:rsidR="00C14E97">
        <w:tab/>
      </w:r>
      <w:r w:rsidR="00C14E97">
        <w:tab/>
      </w:r>
      <w:r w:rsidR="00C14E97">
        <w:tab/>
      </w:r>
      <w:r w:rsidR="00C14E97">
        <w:tab/>
      </w:r>
      <w:r w:rsidR="00C14E97">
        <w:tab/>
      </w:r>
      <w:r w:rsidR="00C14E97" w:rsidRPr="00C14E97">
        <w:t>RP-241662</w:t>
      </w:r>
      <w:r w:rsidR="00C14E97">
        <w:br/>
      </w:r>
      <w:r w:rsidR="00986A48">
        <w:t xml:space="preserve">WI </w:t>
      </w:r>
      <w:r w:rsidR="00986A48" w:rsidRPr="00986A48">
        <w:t>NR_NTN_combinedLband</w:t>
      </w:r>
      <w:r w:rsidR="00986A48">
        <w:t>:</w:t>
      </w:r>
      <w:r w:rsidR="00986A48">
        <w:tab/>
      </w:r>
      <w:r w:rsidR="00986A48">
        <w:tab/>
      </w:r>
      <w:r w:rsidR="00986A48">
        <w:tab/>
      </w:r>
      <w:r w:rsidR="00986A48">
        <w:tab/>
      </w:r>
      <w:r w:rsidR="00986A48">
        <w:tab/>
      </w:r>
      <w:r w:rsidR="00986A48">
        <w:tab/>
      </w:r>
      <w:r w:rsidR="00986A48" w:rsidRPr="00986A48">
        <w:t>RP-241689</w:t>
      </w:r>
      <w:r w:rsidR="00764AED">
        <w:br/>
      </w:r>
      <w:r w:rsidR="00C14E97" w:rsidRPr="00C14E97">
        <w:t xml:space="preserve">In addition, offline discussions </w:t>
      </w:r>
      <w:r w:rsidR="00896AF6">
        <w:t xml:space="preserve">about RAN4 WIs for </w:t>
      </w:r>
      <w:r w:rsidR="00896AF6" w:rsidRPr="00896AF6">
        <w:t>LTE/NR bands + high power for redcap UEs</w:t>
      </w:r>
      <w:r w:rsidR="00896AF6">
        <w:t xml:space="preserve"> (summary RP-241632) </w:t>
      </w:r>
      <w:r w:rsidR="00C14E97">
        <w:t>led to:</w:t>
      </w:r>
      <w:r w:rsidR="00896AF6" w:rsidRPr="00896AF6">
        <w:br/>
      </w:r>
      <w:r w:rsidR="00487D70" w:rsidRPr="00487D70">
        <w:lastRenderedPageBreak/>
        <w:t>WI LTE_FDD_1800_1830MHz_CAN:</w:t>
      </w:r>
      <w:r w:rsidR="00487D70" w:rsidRPr="00487D70">
        <w:tab/>
      </w:r>
      <w:r w:rsidR="00487D70" w:rsidRPr="00487D70">
        <w:tab/>
      </w:r>
      <w:r w:rsidR="00487D70" w:rsidRPr="00487D70">
        <w:tab/>
        <w:t>RP-241649</w:t>
      </w:r>
      <w:r w:rsidR="00896AF6" w:rsidRPr="00487D70">
        <w:br/>
      </w:r>
      <w:r w:rsidR="00584750">
        <w:t xml:space="preserve">WI </w:t>
      </w:r>
      <w:r w:rsidR="00584750" w:rsidRPr="00584750">
        <w:t>NR_bands_n87_n88</w:t>
      </w:r>
      <w:r w:rsidR="00584750">
        <w:t>:</w:t>
      </w:r>
      <w:r w:rsidR="00584750">
        <w:tab/>
      </w:r>
      <w:r w:rsidR="00584750">
        <w:tab/>
      </w:r>
      <w:r w:rsidR="00584750">
        <w:tab/>
      </w:r>
      <w:r w:rsidR="00584750">
        <w:tab/>
      </w:r>
      <w:r w:rsidR="00584750">
        <w:tab/>
      </w:r>
      <w:r w:rsidR="00584750">
        <w:tab/>
      </w:r>
      <w:r w:rsidR="00584750">
        <w:tab/>
      </w:r>
      <w:r w:rsidR="00584750" w:rsidRPr="00584750">
        <w:t>RP-241663</w:t>
      </w:r>
      <w:r w:rsidR="00584750">
        <w:br/>
      </w:r>
      <w:r w:rsidR="00921063">
        <w:t xml:space="preserve">WI </w:t>
      </w:r>
      <w:r w:rsidR="00921063" w:rsidRPr="00921063">
        <w:t>NR_band_n68</w:t>
      </w:r>
      <w:r w:rsidR="00921063">
        <w:t>:</w:t>
      </w:r>
      <w:r w:rsidR="00921063">
        <w:tab/>
      </w:r>
      <w:r w:rsidR="00921063">
        <w:tab/>
      </w:r>
      <w:r w:rsidR="00921063">
        <w:tab/>
      </w:r>
      <w:r w:rsidR="00921063">
        <w:tab/>
      </w:r>
      <w:r w:rsidR="00921063">
        <w:tab/>
      </w:r>
      <w:r w:rsidR="00921063">
        <w:tab/>
      </w:r>
      <w:r w:rsidR="00921063">
        <w:tab/>
      </w:r>
      <w:r w:rsidR="00921063">
        <w:tab/>
      </w:r>
      <w:r w:rsidR="00921063">
        <w:tab/>
      </w:r>
      <w:r w:rsidR="00921063" w:rsidRPr="00921063">
        <w:t>RP-241664</w:t>
      </w:r>
      <w:r w:rsidR="00584750">
        <w:br/>
      </w:r>
      <w:r w:rsidR="0061016E">
        <w:t xml:space="preserve">WI </w:t>
      </w:r>
      <w:r w:rsidR="0061016E" w:rsidRPr="0061016E">
        <w:t>NR_FDD_1400MHz</w:t>
      </w:r>
      <w:r w:rsidR="0061016E">
        <w:t>:</w:t>
      </w:r>
      <w:r w:rsidR="0061016E">
        <w:tab/>
      </w:r>
      <w:r w:rsidR="0061016E">
        <w:tab/>
      </w:r>
      <w:r w:rsidR="0061016E">
        <w:tab/>
      </w:r>
      <w:r w:rsidR="0061016E">
        <w:tab/>
      </w:r>
      <w:r w:rsidR="0061016E">
        <w:tab/>
      </w:r>
      <w:r w:rsidR="0061016E">
        <w:tab/>
      </w:r>
      <w:r w:rsidR="0061016E">
        <w:tab/>
      </w:r>
      <w:r w:rsidR="0061016E" w:rsidRPr="0061016E">
        <w:t>RP-241648</w:t>
      </w:r>
      <w:r w:rsidR="00584750">
        <w:br/>
      </w:r>
      <w:r w:rsidR="00533CC7">
        <w:t xml:space="preserve">WI </w:t>
      </w:r>
      <w:r w:rsidR="00533CC7" w:rsidRPr="00533CC7">
        <w:t>NR_PC2_RedCap_UE</w:t>
      </w:r>
      <w:r w:rsidR="00533CC7">
        <w:tab/>
      </w:r>
      <w:r w:rsidR="00533CC7">
        <w:tab/>
      </w:r>
      <w:r w:rsidR="00533CC7">
        <w:tab/>
      </w:r>
      <w:r w:rsidR="00533CC7">
        <w:tab/>
      </w:r>
      <w:r w:rsidR="00533CC7">
        <w:tab/>
      </w:r>
      <w:r w:rsidR="00533CC7">
        <w:tab/>
      </w:r>
      <w:r w:rsidR="00533CC7">
        <w:tab/>
      </w:r>
      <w:r w:rsidR="00533CC7" w:rsidRPr="00533CC7">
        <w:t>RP-241665</w:t>
      </w:r>
      <w:r w:rsidR="00280A59">
        <w:t xml:space="preserve"> (also written as basket WI)</w:t>
      </w:r>
    </w:p>
    <w:p w14:paraId="61C5BEB7" w14:textId="13FEAAF9" w:rsidR="00940426" w:rsidRDefault="004217CD" w:rsidP="00A3252B">
      <w:pPr>
        <w:pStyle w:val="B2"/>
        <w:spacing w:after="0"/>
      </w:pPr>
      <w:r>
        <w:t>-</w:t>
      </w:r>
      <w:r>
        <w:tab/>
      </w:r>
      <w:r w:rsidRPr="004217CD">
        <w:rPr>
          <w:b/>
          <w:bCs/>
        </w:rPr>
        <w:t>AI/ML</w:t>
      </w:r>
      <w:r>
        <w:t xml:space="preserve">: RAN4 email discussion is planned on RP-241615 regarding way forward on </w:t>
      </w:r>
      <w:r w:rsidRPr="004217CD">
        <w:t>requirements</w:t>
      </w:r>
      <w:r>
        <w:t>,</w:t>
      </w:r>
      <w:r w:rsidRPr="004217CD">
        <w:t xml:space="preserve"> capabilities</w:t>
      </w:r>
      <w:r>
        <w:t>, tools</w:t>
      </w:r>
      <w:r w:rsidRPr="004217CD">
        <w:t xml:space="preserve"> for sharing data</w:t>
      </w:r>
      <w:r>
        <w:t xml:space="preserve"> for AI/ML.</w:t>
      </w:r>
    </w:p>
    <w:p w14:paraId="595A0F82" w14:textId="524824A6" w:rsidR="00E151BF" w:rsidRDefault="00E151BF" w:rsidP="00E85756">
      <w:pPr>
        <w:pStyle w:val="B2"/>
        <w:spacing w:after="0"/>
      </w:pPr>
      <w:r w:rsidRPr="00E151BF">
        <w:t>-</w:t>
      </w:r>
      <w:r w:rsidRPr="00E151BF">
        <w:tab/>
      </w:r>
      <w:r w:rsidRPr="00E151BF">
        <w:rPr>
          <w:b/>
          <w:bCs/>
        </w:rPr>
        <w:t>No-Transmit Zone (NTZ)</w:t>
      </w:r>
      <w:r w:rsidRPr="00E151BF">
        <w:t>: RAN #10</w:t>
      </w:r>
      <w:r>
        <w:t>4</w:t>
      </w:r>
      <w:r w:rsidRPr="00E151BF">
        <w:t xml:space="preserve"> answered LSin S2-2407355 = RP-240891 in LSout RP-24</w:t>
      </w:r>
      <w:r>
        <w:t>1668 on</w:t>
      </w:r>
      <w:r w:rsidRPr="00E151BF">
        <w:t xml:space="preserve"> NTZ solution impacts to RAN</w:t>
      </w:r>
      <w:r>
        <w:t xml:space="preserve"> after endorsing way forward in RP-241658.</w:t>
      </w:r>
    </w:p>
    <w:p w14:paraId="17604F6C" w14:textId="24D21F5D" w:rsidR="00E151BF" w:rsidRDefault="00E85756" w:rsidP="00E85756">
      <w:pPr>
        <w:pStyle w:val="B2"/>
        <w:spacing w:after="0"/>
      </w:pPr>
      <w:r w:rsidRPr="00E85756">
        <w:t>-</w:t>
      </w:r>
      <w:r w:rsidRPr="00E85756">
        <w:tab/>
      </w:r>
      <w:r w:rsidRPr="00E85756">
        <w:rPr>
          <w:b/>
          <w:bCs/>
        </w:rPr>
        <w:t>Ambient IoT:</w:t>
      </w:r>
      <w:r w:rsidRPr="002D26E8">
        <w:t xml:space="preserve"> </w:t>
      </w:r>
      <w:r w:rsidR="00B722A5">
        <w:t xml:space="preserve">Scope clarification of REL-19 SI </w:t>
      </w:r>
      <w:r w:rsidR="00B722A5" w:rsidRPr="00B722A5">
        <w:t>FS_Ambient_IoT_solutions</w:t>
      </w:r>
      <w:r w:rsidR="00B722A5">
        <w:t xml:space="preserve"> was discussed with the conclusions endorsed in </w:t>
      </w:r>
      <w:r w:rsidR="002D26E8" w:rsidRPr="002D26E8">
        <w:t>RP-241688</w:t>
      </w:r>
      <w:r w:rsidR="00B722A5">
        <w:t>.</w:t>
      </w:r>
    </w:p>
    <w:p w14:paraId="0687D514" w14:textId="64AEB27A" w:rsidR="00A73F96" w:rsidRDefault="00A73F96" w:rsidP="00E85756">
      <w:pPr>
        <w:pStyle w:val="B2"/>
        <w:spacing w:after="0"/>
      </w:pPr>
      <w:r>
        <w:t>-</w:t>
      </w:r>
      <w:r>
        <w:tab/>
      </w:r>
      <w:r w:rsidRPr="00A73F96">
        <w:rPr>
          <w:b/>
          <w:bCs/>
        </w:rPr>
        <w:t>NTN</w:t>
      </w:r>
      <w:r>
        <w:t xml:space="preserve">: Scope clarification of REL-19 WI </w:t>
      </w:r>
      <w:r w:rsidRPr="00A73F96">
        <w:t>NR_NTN_Ph3</w:t>
      </w:r>
      <w:r>
        <w:t xml:space="preserve"> was discussed with endorsed proposals in RP-241659 and an approved revised WID RP-241667.</w:t>
      </w:r>
    </w:p>
    <w:p w14:paraId="1E237382" w14:textId="592B99C6" w:rsidR="00E20B32" w:rsidRDefault="00E20B32" w:rsidP="00E85756">
      <w:pPr>
        <w:pStyle w:val="B2"/>
        <w:spacing w:after="0"/>
      </w:pPr>
      <w:r>
        <w:t>-</w:t>
      </w:r>
      <w:r>
        <w:tab/>
      </w:r>
      <w:r w:rsidRPr="00E20B32">
        <w:rPr>
          <w:b/>
          <w:bCs/>
        </w:rPr>
        <w:t>XR</w:t>
      </w:r>
      <w:r>
        <w:t xml:space="preserve">: </w:t>
      </w:r>
      <w:r w:rsidR="008F4910">
        <w:t xml:space="preserve">Scope clarification of REL-19 WI </w:t>
      </w:r>
      <w:r w:rsidR="008F4910" w:rsidRPr="008F4910">
        <w:t>NR_XR_Ph3</w:t>
      </w:r>
      <w:r w:rsidR="008F4910">
        <w:t xml:space="preserve"> was discussed with endorsed way forward in </w:t>
      </w:r>
      <w:r>
        <w:t>RP-241651</w:t>
      </w:r>
      <w:r w:rsidR="008F4910">
        <w:t>. WID revision is planned for RAN #105.</w:t>
      </w:r>
    </w:p>
    <w:p w14:paraId="6FF4470C" w14:textId="698FDA88" w:rsidR="00860E2F" w:rsidRDefault="00975EC3" w:rsidP="00E85756">
      <w:pPr>
        <w:pStyle w:val="B2"/>
        <w:spacing w:after="0"/>
      </w:pPr>
      <w:r>
        <w:t>-</w:t>
      </w:r>
      <w:r>
        <w:tab/>
      </w:r>
      <w:r w:rsidRPr="00975EC3">
        <w:rPr>
          <w:b/>
          <w:bCs/>
        </w:rPr>
        <w:t>Network energy saving</w:t>
      </w:r>
      <w:r>
        <w:t xml:space="preserve">: </w:t>
      </w:r>
      <w:r w:rsidR="00112135">
        <w:t xml:space="preserve">Modifications of the REL-19 WI </w:t>
      </w:r>
      <w:r w:rsidR="00112135" w:rsidRPr="00112135">
        <w:t>Netw_Energy_NR_enh</w:t>
      </w:r>
      <w:r w:rsidR="00112135">
        <w:t xml:space="preserve"> were discussed in </w:t>
      </w:r>
      <w:r w:rsidR="000D7646">
        <w:t>RP-241616</w:t>
      </w:r>
      <w:r w:rsidR="00112135">
        <w:t xml:space="preserve"> with 3 endorsed proposals and an approved revised WID in RP-241650.</w:t>
      </w:r>
    </w:p>
    <w:p w14:paraId="49DDD7CD" w14:textId="3E8B6398" w:rsidR="00BA3BE8" w:rsidRDefault="00BA3BE8" w:rsidP="00E85756">
      <w:pPr>
        <w:pStyle w:val="B2"/>
        <w:spacing w:after="0"/>
      </w:pPr>
      <w:r>
        <w:t>-</w:t>
      </w:r>
      <w:r>
        <w:tab/>
      </w:r>
      <w:r w:rsidRPr="00302C68">
        <w:rPr>
          <w:b/>
          <w:bCs/>
        </w:rPr>
        <w:t>MIMO</w:t>
      </w:r>
      <w:r>
        <w:t xml:space="preserve">: </w:t>
      </w:r>
      <w:r w:rsidR="00302C68">
        <w:t xml:space="preserve">Scope of REL-19 WI </w:t>
      </w:r>
      <w:r w:rsidR="00302C68" w:rsidRPr="00302C68">
        <w:t>NR_MIMO_Ph5</w:t>
      </w:r>
      <w:r w:rsidR="00302C68">
        <w:t xml:space="preserve"> was discussed in </w:t>
      </w:r>
      <w:r>
        <w:t>RP-241633</w:t>
      </w:r>
      <w:r w:rsidR="00302C68">
        <w:t xml:space="preserve"> and finally postponed to RAN #105 (with no RAN1 discussions on this in the meantime).</w:t>
      </w:r>
    </w:p>
    <w:p w14:paraId="35E2A613" w14:textId="2368BB1A" w:rsidR="00F863E7" w:rsidRDefault="00F863E7" w:rsidP="00E85756">
      <w:pPr>
        <w:pStyle w:val="B2"/>
        <w:spacing w:after="0"/>
      </w:pPr>
      <w:r>
        <w:t>-</w:t>
      </w:r>
      <w:r>
        <w:tab/>
      </w:r>
      <w:r w:rsidRPr="00287293">
        <w:rPr>
          <w:b/>
          <w:bCs/>
        </w:rPr>
        <w:t>SRS antenna switching 3T6R and 4T6R</w:t>
      </w:r>
      <w:r>
        <w:t>: Proposal in RP-241621 was endorsed.</w:t>
      </w:r>
      <w:r w:rsidR="00287293">
        <w:t xml:space="preserve"> Based on this the REL-19 WID for </w:t>
      </w:r>
      <w:r w:rsidR="00287293" w:rsidRPr="00287293">
        <w:t>NR_ENDC_RF_Ph4</w:t>
      </w:r>
      <w:r w:rsidR="00287293">
        <w:t xml:space="preserve"> was revised in RP-241656.</w:t>
      </w:r>
    </w:p>
    <w:p w14:paraId="72D29F25" w14:textId="4355ED59" w:rsidR="00287293" w:rsidRDefault="00287293" w:rsidP="00E85756">
      <w:pPr>
        <w:pStyle w:val="B2"/>
        <w:spacing w:after="0"/>
      </w:pPr>
      <w:r>
        <w:t>-</w:t>
      </w:r>
      <w:r>
        <w:tab/>
      </w:r>
      <w:r w:rsidRPr="00287293">
        <w:rPr>
          <w:b/>
          <w:bCs/>
        </w:rPr>
        <w:t>NR sub-band full duplex (SBFD)</w:t>
      </w:r>
      <w:r>
        <w:t xml:space="preserve">: Scope of REL-19 WID </w:t>
      </w:r>
      <w:r w:rsidRPr="00287293">
        <w:t>NR_duplex_evo</w:t>
      </w:r>
      <w:r>
        <w:t xml:space="preserve"> was revised in RP-241614.</w:t>
      </w:r>
    </w:p>
    <w:p w14:paraId="5DBC13BC" w14:textId="2B4BD9AC" w:rsidR="00287293" w:rsidRDefault="00287293" w:rsidP="00E85756">
      <w:pPr>
        <w:pStyle w:val="B2"/>
        <w:spacing w:after="0"/>
      </w:pPr>
      <w:r>
        <w:t>-</w:t>
      </w:r>
      <w:r>
        <w:tab/>
      </w:r>
      <w:r w:rsidRPr="00287293">
        <w:rPr>
          <w:b/>
          <w:bCs/>
        </w:rPr>
        <w:t>MCS server testing</w:t>
      </w:r>
      <w:r>
        <w:t>: Following document RP-241517 "</w:t>
      </w:r>
      <w:r w:rsidRPr="00287293">
        <w:t>Discussion on extending RAN5 scope to include MCPTT, MCVideo and MCData Server Test Cases</w:t>
      </w:r>
      <w:r>
        <w:t xml:space="preserve">" and LSin RP-240899 received from TSG CT during RAN #104, RAN5 is tasked by TSG RAN to </w:t>
      </w:r>
      <w:r w:rsidRPr="00287293">
        <w:t>bring a proposal to RAN #105 to update the RAN5 ToR to cover also MCS server testing</w:t>
      </w:r>
      <w:r>
        <w:t>.</w:t>
      </w:r>
    </w:p>
    <w:p w14:paraId="613CF981" w14:textId="77777777" w:rsidR="000C17E6" w:rsidRDefault="000C17E6" w:rsidP="00E85756">
      <w:pPr>
        <w:pStyle w:val="B2"/>
        <w:spacing w:after="0"/>
      </w:pPr>
    </w:p>
    <w:p w14:paraId="733E2546" w14:textId="77777777" w:rsidR="007954F4" w:rsidRDefault="007954F4" w:rsidP="007954F4">
      <w:pPr>
        <w:pStyle w:val="B1"/>
        <w:spacing w:after="120"/>
      </w:pPr>
      <w:r>
        <w:t>-</w:t>
      </w:r>
      <w:r>
        <w:tab/>
      </w:r>
      <w:r w:rsidRPr="006A0B81">
        <w:rPr>
          <w:b/>
          <w:bCs/>
        </w:rPr>
        <w:t>3GPP 6G workshop</w:t>
      </w:r>
      <w:r>
        <w:rPr>
          <w:b/>
          <w:bCs/>
        </w:rPr>
        <w:t>, RAN 5G Advanced workshop</w:t>
      </w:r>
      <w:r>
        <w:t xml:space="preserve">: </w:t>
      </w:r>
      <w:r w:rsidRPr="007007A7">
        <w:t>A</w:t>
      </w:r>
      <w:r>
        <w:t>fter an LSin RP-231518 from ITU-R WP5D</w:t>
      </w:r>
      <w:r w:rsidRPr="007007A7">
        <w:t xml:space="preserve"> </w:t>
      </w:r>
      <w:r>
        <w:t xml:space="preserve">at RAN #101, a </w:t>
      </w:r>
      <w:r w:rsidRPr="007007A7">
        <w:t xml:space="preserve">joint </w:t>
      </w:r>
      <w:r>
        <w:t xml:space="preserve">CT/RAN/SA </w:t>
      </w:r>
      <w:r w:rsidRPr="007007A7">
        <w:t>session of RAN #102 endorsed RP-233985</w:t>
      </w:r>
      <w:r>
        <w:t xml:space="preserve"> with h</w:t>
      </w:r>
      <w:r w:rsidRPr="00464347">
        <w:t>igh-</w:t>
      </w:r>
      <w:r>
        <w:t>l</w:t>
      </w:r>
      <w:r w:rsidRPr="00464347">
        <w:t xml:space="preserve">evel </w:t>
      </w:r>
      <w:r>
        <w:t>c</w:t>
      </w:r>
      <w:r w:rsidRPr="00464347">
        <w:t xml:space="preserve">onsiderations for </w:t>
      </w:r>
      <w:r>
        <w:t xml:space="preserve">the </w:t>
      </w:r>
      <w:r w:rsidRPr="00464347">
        <w:t xml:space="preserve">6G </w:t>
      </w:r>
      <w:r>
        <w:t>t</w:t>
      </w:r>
      <w:r w:rsidRPr="00464347">
        <w:t>imeline</w:t>
      </w:r>
      <w:r>
        <w:t xml:space="preserve"> and a </w:t>
      </w:r>
      <w:r w:rsidRPr="007007A7">
        <w:t xml:space="preserve">joint </w:t>
      </w:r>
      <w:r>
        <w:t xml:space="preserve">CT/RAN/SA </w:t>
      </w:r>
      <w:r w:rsidRPr="007007A7">
        <w:t>session of RAN #10</w:t>
      </w:r>
      <w:r>
        <w:t>3</w:t>
      </w:r>
      <w:r w:rsidRPr="007007A7">
        <w:t xml:space="preserve"> endorsed RP-</w:t>
      </w:r>
      <w:r>
        <w:t>240823 with a</w:t>
      </w:r>
      <w:r w:rsidRPr="000755AE">
        <w:t xml:space="preserve">dditional </w:t>
      </w:r>
      <w:r>
        <w:t>c</w:t>
      </w:r>
      <w:r w:rsidRPr="000755AE">
        <w:t xml:space="preserve">onsiderations for </w:t>
      </w:r>
      <w:r>
        <w:t xml:space="preserve">the </w:t>
      </w:r>
      <w:r w:rsidRPr="000755AE">
        <w:t xml:space="preserve">6G </w:t>
      </w:r>
      <w:r>
        <w:t>t</w:t>
      </w:r>
      <w:r w:rsidRPr="000755AE">
        <w:t>imeline</w:t>
      </w:r>
      <w:r>
        <w:t xml:space="preserve">. RAN #104 endorsed </w:t>
      </w:r>
      <w:r w:rsidRPr="00325F23">
        <w:t>RP-241647</w:t>
      </w:r>
      <w:r>
        <w:t xml:space="preserve"> with a</w:t>
      </w:r>
      <w:r w:rsidRPr="00034B13">
        <w:t xml:space="preserve">dditional </w:t>
      </w:r>
      <w:r>
        <w:t>p</w:t>
      </w:r>
      <w:r w:rsidRPr="00034B13">
        <w:t xml:space="preserve">lanning </w:t>
      </w:r>
      <w:r>
        <w:t>d</w:t>
      </w:r>
      <w:r w:rsidRPr="00034B13">
        <w:t xml:space="preserve">etails for </w:t>
      </w:r>
      <w:r>
        <w:t xml:space="preserve">the </w:t>
      </w:r>
      <w:r w:rsidRPr="00034B13">
        <w:t xml:space="preserve">6G </w:t>
      </w:r>
      <w:r>
        <w:t>w</w:t>
      </w:r>
      <w:r w:rsidRPr="00034B13">
        <w:t xml:space="preserve">orkshop </w:t>
      </w:r>
      <w:r>
        <w:t xml:space="preserve">(joint RAN/SA/CT session on Monday morning and Tuesday afternoon, in March 25 just before RAN #107) </w:t>
      </w:r>
      <w:r w:rsidRPr="00034B13">
        <w:t>and 5G-Advanced in Rel-20</w:t>
      </w:r>
      <w:r>
        <w:t xml:space="preserve"> (1 day workshop during RAN #106 in Dec.24).</w:t>
      </w:r>
    </w:p>
    <w:p w14:paraId="02B0B355" w14:textId="4B115239" w:rsidR="005002C9" w:rsidRPr="00172E50" w:rsidRDefault="007954F4" w:rsidP="004301C7">
      <w:pPr>
        <w:pStyle w:val="B1"/>
        <w:spacing w:after="120"/>
        <w:rPr>
          <w:highlight w:val="yellow"/>
        </w:rPr>
      </w:pPr>
      <w:r>
        <w:t>-</w:t>
      </w:r>
      <w:r>
        <w:tab/>
      </w:r>
      <w:r w:rsidRPr="007954F4">
        <w:rPr>
          <w:b/>
          <w:bCs/>
        </w:rPr>
        <w:t>REL-independent spec handling</w:t>
      </w:r>
      <w:r>
        <w:t xml:space="preserve">: MCC </w:t>
      </w:r>
      <w:r w:rsidR="004301C7">
        <w:t>warned</w:t>
      </w:r>
      <w:r>
        <w:t xml:space="preserve"> in RP-240905 that the way the REL-independent spec TS 38.307 is handled nowadays in RAN4 </w:t>
      </w:r>
      <w:r w:rsidR="00287293">
        <w:t xml:space="preserve">(updating only latest REL spec for all releases) </w:t>
      </w:r>
      <w:r>
        <w:t xml:space="preserve">needs a clean up as it breaks REL-consistency of 3GPP, it breaks the way the </w:t>
      </w:r>
      <w:r w:rsidR="00287293">
        <w:t xml:space="preserve">REL-independent </w:t>
      </w:r>
      <w:r>
        <w:t xml:space="preserve">concept was introduced (e.g. </w:t>
      </w:r>
      <w:r w:rsidR="004301C7">
        <w:t xml:space="preserve">the requirement </w:t>
      </w:r>
      <w:r>
        <w:t xml:space="preserve">pointering will not work any longer), it led to missing REL-15 requirements and </w:t>
      </w:r>
      <w:r w:rsidR="004301C7">
        <w:t>people not attending RAN4 meetings will no longer know where to find REL-N requirements. No actions were decided by TSG RAN with the excuse that a number of RAN4 people is ok with the current way of handling.</w:t>
      </w:r>
    </w:p>
    <w:p w14:paraId="00D37A39" w14:textId="332A6E84" w:rsidR="006F6326" w:rsidRDefault="006F6326" w:rsidP="00FB5E55">
      <w:pPr>
        <w:pStyle w:val="B1"/>
        <w:spacing w:after="120"/>
      </w:pPr>
      <w:r w:rsidRPr="00087AA5">
        <w:t>-</w:t>
      </w:r>
      <w:r w:rsidRPr="00087AA5">
        <w:tab/>
      </w:r>
      <w:r w:rsidRPr="00087AA5">
        <w:rPr>
          <w:b/>
          <w:bCs/>
        </w:rPr>
        <w:t>T</w:t>
      </w:r>
      <w:r w:rsidR="00AA7C13" w:rsidRPr="00087AA5">
        <w:rPr>
          <w:b/>
          <w:bCs/>
        </w:rPr>
        <w:t>TCN</w:t>
      </w:r>
      <w:r w:rsidRPr="00087AA5">
        <w:t xml:space="preserve">: </w:t>
      </w:r>
      <w:r w:rsidR="00EB1DC6" w:rsidRPr="00087AA5">
        <w:t>RAN approved the Status Report MCC TF160 in RP-2</w:t>
      </w:r>
      <w:r w:rsidR="00EC4FD1" w:rsidRPr="00087AA5">
        <w:t>40</w:t>
      </w:r>
      <w:r w:rsidR="00087AA5" w:rsidRPr="00087AA5">
        <w:t>873</w:t>
      </w:r>
      <w:r w:rsidR="00EB1DC6" w:rsidRPr="00087AA5">
        <w:t>.</w:t>
      </w:r>
    </w:p>
    <w:p w14:paraId="6AF4EA1A" w14:textId="44C5B495" w:rsidR="00FC64CD" w:rsidRDefault="00FC64CD" w:rsidP="00FC64CD">
      <w:pPr>
        <w:pStyle w:val="B1"/>
        <w:spacing w:after="120"/>
      </w:pPr>
      <w:r>
        <w:t>-</w:t>
      </w:r>
      <w:r>
        <w:tab/>
      </w:r>
      <w:r w:rsidRPr="003626FA">
        <w:rPr>
          <w:b/>
          <w:bCs/>
        </w:rPr>
        <w:t>TEI CR handling</w:t>
      </w:r>
      <w:r>
        <w:t xml:space="preserve">: RP-241618 evaluated the usage of RAN principles for TEI CRs (documented in RP-240858) and an LSout was approved in RP-241686 requesting CT WGs &amp; SA WGs to use a proper WI code (and not TEIxx) in case they request related RAN work (a. TEI is standing for small technical enhancements and improvements and </w:t>
      </w:r>
      <w:r w:rsidR="003428E9">
        <w:t>a</w:t>
      </w:r>
      <w:r>
        <w:t xml:space="preserve"> TSG wide CR set is not </w:t>
      </w:r>
      <w:r w:rsidR="003428E9">
        <w:t>a "</w:t>
      </w:r>
      <w:r>
        <w:t>small</w:t>
      </w:r>
      <w:r w:rsidR="003428E9">
        <w:t>" feature</w:t>
      </w:r>
      <w:r>
        <w:t>; b. in case TEIxx would be used</w:t>
      </w:r>
      <w:r w:rsidR="003428E9">
        <w:t>,</w:t>
      </w:r>
      <w:r>
        <w:t xml:space="preserve"> there is no</w:t>
      </w:r>
      <w:r w:rsidR="003428E9">
        <w:t xml:space="preserve"> proper</w:t>
      </w:r>
      <w:r>
        <w:t xml:space="preserve"> traceability of such an inter-TSG TEI feature</w:t>
      </w:r>
      <w:r w:rsidR="003428E9">
        <w:t xml:space="preserve"> as CRs are not linked via an own WI code or a TEI identifier</w:t>
      </w:r>
      <w:r>
        <w:t>).</w:t>
      </w:r>
    </w:p>
    <w:p w14:paraId="2541FECA" w14:textId="6ACF2D05" w:rsidR="00FE7C9A" w:rsidRPr="00010CAE" w:rsidRDefault="00FE7C9A" w:rsidP="000869F2">
      <w:pPr>
        <w:pStyle w:val="B1"/>
        <w:rPr>
          <w:b/>
        </w:rPr>
      </w:pPr>
      <w:r w:rsidRPr="00010CAE">
        <w:t>-</w:t>
      </w:r>
      <w:r w:rsidRPr="00010CAE">
        <w:rPr>
          <w:b/>
        </w:rPr>
        <w:tab/>
        <w:t>ITU-R/ITU-T</w:t>
      </w:r>
      <w:r w:rsidRPr="00010CAE">
        <w:t xml:space="preserve"> (see AI 8)</w:t>
      </w:r>
      <w:r w:rsidRPr="00010CAE">
        <w:rPr>
          <w:b/>
        </w:rPr>
        <w:t>:</w:t>
      </w:r>
    </w:p>
    <w:p w14:paraId="600CB0AA" w14:textId="4E239B77" w:rsidR="00041451" w:rsidRDefault="00041451" w:rsidP="00010CAE">
      <w:pPr>
        <w:pStyle w:val="B2"/>
        <w:spacing w:after="0"/>
        <w:rPr>
          <w:rFonts w:eastAsia="SimSun"/>
          <w:lang w:eastAsia="ja-JP"/>
        </w:rPr>
      </w:pPr>
      <w:r>
        <w:rPr>
          <w:rFonts w:eastAsia="SimSun"/>
          <w:lang w:eastAsia="ja-JP"/>
        </w:rPr>
        <w:t>-</w:t>
      </w:r>
      <w:r>
        <w:rPr>
          <w:rFonts w:eastAsia="SimSun"/>
          <w:lang w:eastAsia="ja-JP"/>
        </w:rPr>
        <w:tab/>
      </w:r>
      <w:r w:rsidRPr="00041451">
        <w:rPr>
          <w:rFonts w:eastAsia="SimSun"/>
          <w:b/>
          <w:bCs/>
          <w:lang w:eastAsia="ja-JP"/>
        </w:rPr>
        <w:t>ITU-R M.2012 to revision 7</w:t>
      </w:r>
      <w:r>
        <w:rPr>
          <w:rFonts w:eastAsia="SimSun"/>
          <w:b/>
          <w:bCs/>
          <w:lang w:eastAsia="ja-JP"/>
        </w:rPr>
        <w:t xml:space="preserve"> (IMT-Advanced)</w:t>
      </w:r>
      <w:r>
        <w:rPr>
          <w:rFonts w:eastAsia="SimSun"/>
          <w:lang w:eastAsia="ja-JP"/>
        </w:rPr>
        <w:t xml:space="preserve">: Based on input from the 3GPP ITU-R AH, TSG RAN answered an LS from ITU-R WP5D </w:t>
      </w:r>
      <w:r w:rsidRPr="00041451">
        <w:rPr>
          <w:rFonts w:eastAsia="SimSun"/>
          <w:lang w:eastAsia="ja-JP"/>
        </w:rPr>
        <w:t>on the schedule for updating Recommendation ITU-R M.2012 to revision 7</w:t>
      </w:r>
      <w:r>
        <w:rPr>
          <w:rFonts w:eastAsia="SimSun"/>
          <w:lang w:eastAsia="ja-JP"/>
        </w:rPr>
        <w:t xml:space="preserve"> (</w:t>
      </w:r>
      <w:r w:rsidRPr="00041451">
        <w:rPr>
          <w:rFonts w:eastAsia="SimSun"/>
          <w:lang w:eastAsia="ja-JP"/>
        </w:rPr>
        <w:t>ITU-R WP5D/TEMP/895Rev1 = RP-231519</w:t>
      </w:r>
      <w:r>
        <w:rPr>
          <w:rFonts w:eastAsia="SimSun"/>
          <w:lang w:eastAsia="ja-JP"/>
        </w:rPr>
        <w:t>) in RP-240903 (clarifying that REL-18 of 3GPP will be covered). The LS will be for SA review and PCG approval and will finally include TR 21.918 as high level overview as attachment. A final input will follow to ITU-R WP5D in Jan.25.</w:t>
      </w:r>
    </w:p>
    <w:p w14:paraId="4E028E26" w14:textId="0E805177" w:rsidR="00041451" w:rsidRDefault="00041451" w:rsidP="00010CAE">
      <w:pPr>
        <w:pStyle w:val="B2"/>
        <w:spacing w:after="0"/>
        <w:rPr>
          <w:rFonts w:eastAsia="SimSun"/>
          <w:lang w:eastAsia="ja-JP"/>
        </w:rPr>
      </w:pPr>
      <w:r>
        <w:rPr>
          <w:rFonts w:eastAsia="SimSun"/>
          <w:lang w:eastAsia="ja-JP"/>
        </w:rPr>
        <w:t>-</w:t>
      </w:r>
      <w:r>
        <w:rPr>
          <w:rFonts w:eastAsia="SimSun"/>
          <w:lang w:eastAsia="ja-JP"/>
        </w:rPr>
        <w:tab/>
      </w:r>
      <w:r w:rsidRPr="00A0698A">
        <w:rPr>
          <w:rFonts w:eastAsia="SimSun"/>
          <w:b/>
          <w:bCs/>
          <w:lang w:eastAsia="ja-JP"/>
        </w:rPr>
        <w:t>ITU-R M.2150 to revision 3</w:t>
      </w:r>
      <w:r w:rsidR="002F194A" w:rsidRPr="00A0698A">
        <w:rPr>
          <w:rFonts w:eastAsia="SimSun"/>
          <w:b/>
          <w:bCs/>
          <w:lang w:eastAsia="ja-JP"/>
        </w:rPr>
        <w:t xml:space="preserve"> (</w:t>
      </w:r>
      <w:r w:rsidR="00A0698A" w:rsidRPr="00A0698A">
        <w:rPr>
          <w:rFonts w:eastAsia="SimSun"/>
          <w:b/>
          <w:bCs/>
          <w:lang w:eastAsia="ja-JP"/>
        </w:rPr>
        <w:t>IMT-2020</w:t>
      </w:r>
      <w:r w:rsidR="002F194A" w:rsidRPr="00A0698A">
        <w:rPr>
          <w:rFonts w:eastAsia="SimSun"/>
          <w:b/>
          <w:bCs/>
          <w:lang w:eastAsia="ja-JP"/>
        </w:rPr>
        <w:t>)</w:t>
      </w:r>
      <w:r>
        <w:rPr>
          <w:rFonts w:eastAsia="SimSun"/>
          <w:lang w:eastAsia="ja-JP"/>
        </w:rPr>
        <w:t xml:space="preserve">: Based on input from the 3GPP ITU-R AH, TSG RAN answered an LS from ITU-R WP5D </w:t>
      </w:r>
      <w:r w:rsidRPr="00041451">
        <w:rPr>
          <w:rFonts w:eastAsia="SimSun"/>
          <w:lang w:eastAsia="ja-JP"/>
        </w:rPr>
        <w:t>on the schedule for updating Recommendation ITU-R M.2</w:t>
      </w:r>
      <w:r w:rsidR="002F194A">
        <w:rPr>
          <w:rFonts w:eastAsia="SimSun"/>
          <w:lang w:eastAsia="ja-JP"/>
        </w:rPr>
        <w:t>150</w:t>
      </w:r>
      <w:r w:rsidRPr="00041451">
        <w:rPr>
          <w:rFonts w:eastAsia="SimSun"/>
          <w:lang w:eastAsia="ja-JP"/>
        </w:rPr>
        <w:t xml:space="preserve"> to revision </w:t>
      </w:r>
      <w:r w:rsidR="002F194A">
        <w:rPr>
          <w:rFonts w:eastAsia="SimSun"/>
          <w:lang w:eastAsia="ja-JP"/>
        </w:rPr>
        <w:t>3</w:t>
      </w:r>
      <w:r>
        <w:rPr>
          <w:rFonts w:eastAsia="SimSun"/>
          <w:lang w:eastAsia="ja-JP"/>
        </w:rPr>
        <w:t xml:space="preserve"> (</w:t>
      </w:r>
      <w:r w:rsidR="002F194A" w:rsidRPr="002F194A">
        <w:rPr>
          <w:rFonts w:eastAsia="SimSun"/>
          <w:lang w:eastAsia="ja-JP"/>
        </w:rPr>
        <w:t>ITU-R WP5D_TEMP_917rev1 = RP-231520</w:t>
      </w:r>
      <w:r>
        <w:rPr>
          <w:rFonts w:eastAsia="SimSun"/>
          <w:lang w:eastAsia="ja-JP"/>
        </w:rPr>
        <w:t>) in RP-24090</w:t>
      </w:r>
      <w:r w:rsidR="002F194A">
        <w:rPr>
          <w:rFonts w:eastAsia="SimSun"/>
          <w:lang w:eastAsia="ja-JP"/>
        </w:rPr>
        <w:t>4</w:t>
      </w:r>
      <w:r>
        <w:rPr>
          <w:rFonts w:eastAsia="SimSun"/>
          <w:lang w:eastAsia="ja-JP"/>
        </w:rPr>
        <w:t xml:space="preserve"> (clarifying that REL-18 of 3GPP will be covered). The LS will be for SA review and PCG approval and will finally include TR 21.918 as high level overview as attachment. A final input will follow to ITU-R WP5D in Jan.25.</w:t>
      </w:r>
    </w:p>
    <w:p w14:paraId="6F66F88A" w14:textId="77777777" w:rsidR="003428E9" w:rsidRDefault="003428E9" w:rsidP="00010CAE">
      <w:pPr>
        <w:pStyle w:val="B2"/>
        <w:spacing w:after="0"/>
        <w:rPr>
          <w:rFonts w:eastAsia="SimSun"/>
          <w:lang w:eastAsia="ja-JP"/>
        </w:rPr>
      </w:pPr>
    </w:p>
    <w:p w14:paraId="0E0E76A5" w14:textId="0E69AA17" w:rsidR="006F1E5B" w:rsidRPr="006F1E5B" w:rsidRDefault="007856F6" w:rsidP="00010CAE">
      <w:pPr>
        <w:pStyle w:val="B2"/>
        <w:spacing w:after="0"/>
      </w:pPr>
      <w:r w:rsidRPr="006F1E5B">
        <w:lastRenderedPageBreak/>
        <w:t>-</w:t>
      </w:r>
      <w:r w:rsidRPr="006F1E5B">
        <w:tab/>
      </w:r>
      <w:r w:rsidRPr="006F1E5B">
        <w:tab/>
      </w:r>
      <w:r w:rsidRPr="006F1E5B">
        <w:rPr>
          <w:b/>
          <w:bCs/>
        </w:rPr>
        <w:t>4400-4800 MHz, 7125-8400 MHz and 14.8-15.35 GHz</w:t>
      </w:r>
      <w:r w:rsidRPr="006F1E5B">
        <w:t xml:space="preserve">: </w:t>
      </w:r>
      <w:r w:rsidR="006F1E5B" w:rsidRPr="006F1E5B">
        <w:t xml:space="preserve">RAN4 informed TSG RAN in LSin "LS on Parameters for 4400 to 4800 MHz of terrestrial component of IMT for sharing and compatibility studies in preparation for WRC-27" in RP-240890 about an LS reply </w:t>
      </w:r>
      <w:r w:rsidR="006F1E5B">
        <w:t xml:space="preserve">to </w:t>
      </w:r>
      <w:r w:rsidR="006F1E5B" w:rsidRPr="006F1E5B">
        <w:t>R4-2400333</w:t>
      </w:r>
      <w:r w:rsidR="006F1E5B">
        <w:t xml:space="preserve"> (=RP-240024) </w:t>
      </w:r>
      <w:r w:rsidR="006F1E5B" w:rsidRPr="006F1E5B">
        <w:t>that RAN4 provided to ITU-R WP5D on th</w:t>
      </w:r>
      <w:r w:rsidR="00010CAE">
        <w:t>e progress on this</w:t>
      </w:r>
      <w:r w:rsidR="006F1E5B" w:rsidRPr="006F1E5B">
        <w:t xml:space="preserve"> topic.</w:t>
      </w:r>
      <w:r w:rsidR="006F1E5B">
        <w:t xml:space="preserve"> Note: RAN4 has a REL-19 SI </w:t>
      </w:r>
      <w:r w:rsidR="006F1E5B" w:rsidRPr="006F1E5B">
        <w:t>FS_NR_IMT_4400_7125_14800MHz</w:t>
      </w:r>
      <w:r w:rsidR="006F1E5B">
        <w:t xml:space="preserve"> (</w:t>
      </w:r>
      <w:r w:rsidR="006F1E5B" w:rsidRPr="006F1E5B">
        <w:t>Study on IMT parameters for NR for 4400 to 4800 MHz, 7125 to 8400 MHz and 14800 to 15350 MHz</w:t>
      </w:r>
      <w:r w:rsidR="006F1E5B">
        <w:t>) and further RAN4 replies are planned for Aug.24 and Nov.24.</w:t>
      </w:r>
    </w:p>
    <w:p w14:paraId="40DAB949" w14:textId="7C03338A" w:rsidR="00273BE2" w:rsidRDefault="00273BE2" w:rsidP="00273BE2">
      <w:pPr>
        <w:pStyle w:val="B2"/>
        <w:spacing w:after="0"/>
      </w:pPr>
      <w:r w:rsidRPr="00273BE2">
        <w:t>-</w:t>
      </w:r>
      <w:r w:rsidRPr="00273BE2">
        <w:tab/>
      </w:r>
      <w:r w:rsidRPr="00273BE2">
        <w:rPr>
          <w:b/>
          <w:bCs/>
        </w:rPr>
        <w:t>ITU-T LSs</w:t>
      </w:r>
      <w:r w:rsidRPr="00273BE2">
        <w:t>:</w:t>
      </w:r>
      <w:r>
        <w:t xml:space="preserve"> Various LSin from ITU-T groups were noted without replies:</w:t>
      </w:r>
    </w:p>
    <w:p w14:paraId="49472796" w14:textId="2202F924" w:rsidR="00273BE2" w:rsidRDefault="00273BE2" w:rsidP="00273BE2">
      <w:pPr>
        <w:pStyle w:val="B3"/>
        <w:spacing w:after="0"/>
      </w:pPr>
      <w:r w:rsidRPr="00273BE2">
        <w:t>-</w:t>
      </w:r>
      <w:r w:rsidRPr="00273BE2">
        <w:tab/>
        <w:t>R</w:t>
      </w:r>
      <w:r>
        <w:t>P‑240880 from ITU-T JCA-IMT2020: LS on Invitation to update the information in the IMT-2020 and beyond roadmap</w:t>
      </w:r>
    </w:p>
    <w:p w14:paraId="49C670B8" w14:textId="4F93E959" w:rsidR="00273BE2" w:rsidRDefault="00273BE2" w:rsidP="00273BE2">
      <w:pPr>
        <w:pStyle w:val="B3"/>
        <w:spacing w:after="0"/>
      </w:pPr>
      <w:r>
        <w:t>-</w:t>
      </w:r>
      <w:r>
        <w:tab/>
        <w:t>RP‑240881 from ITU-T SG12: LS on consent of draft new Recommendation ITU-T G.1052 (ex. Y.TestBed) "Testbed framework for mobile application QoS and QoE evaluation"</w:t>
      </w:r>
    </w:p>
    <w:p w14:paraId="5CDF2AC5" w14:textId="2570D149" w:rsidR="00273BE2" w:rsidRDefault="00273BE2" w:rsidP="00273BE2">
      <w:pPr>
        <w:pStyle w:val="B3"/>
        <w:spacing w:after="0"/>
      </w:pPr>
      <w:r>
        <w:t>-</w:t>
      </w:r>
      <w:r>
        <w:tab/>
        <w:t xml:space="preserve">RP‑240882 from ITU-T SG20: </w:t>
      </w:r>
      <w:r>
        <w:tab/>
        <w:t>LS on progress of draft Technical Report ITU-T YSTR.Ambient-IoT "Analysis on requirements and use cases of ambient power-enabled IoT"</w:t>
      </w:r>
    </w:p>
    <w:p w14:paraId="78789EEE" w14:textId="27472A37" w:rsidR="00273BE2" w:rsidRDefault="00273BE2" w:rsidP="00273BE2">
      <w:pPr>
        <w:pStyle w:val="B3"/>
        <w:spacing w:after="0"/>
      </w:pPr>
      <w:r>
        <w:t>-</w:t>
      </w:r>
      <w:r>
        <w:tab/>
        <w:t xml:space="preserve">RP‑240892 from ITU-T SG16: </w:t>
      </w:r>
      <w:r>
        <w:tab/>
        <w:t>LS on initiation of new work item ITU-T F.3DCS-reqts "Requirements and functional architecture for 3D collaborative design services"</w:t>
      </w:r>
    </w:p>
    <w:p w14:paraId="467608B9" w14:textId="52E73C73" w:rsidR="00273BE2" w:rsidRDefault="00273BE2" w:rsidP="00273BE2">
      <w:pPr>
        <w:pStyle w:val="B3"/>
        <w:spacing w:after="0"/>
      </w:pPr>
      <w:r>
        <w:t>-</w:t>
      </w:r>
      <w:r>
        <w:tab/>
        <w:t xml:space="preserve">RP‑240893 from ITU-T SG11: </w:t>
      </w:r>
      <w:r>
        <w:tab/>
        <w:t>LS on consent of the draft Recommendation ITU-T Q.4073 (Q.FW-IVV5G) "Framework for interconnection testing of Voice, Video over 5G"</w:t>
      </w:r>
    </w:p>
    <w:p w14:paraId="48BD02AB" w14:textId="76308CD8" w:rsidR="007856F6" w:rsidRPr="00172E50" w:rsidRDefault="00273BE2" w:rsidP="00273BE2">
      <w:pPr>
        <w:pStyle w:val="B3"/>
        <w:spacing w:after="120"/>
        <w:rPr>
          <w:highlight w:val="yellow"/>
        </w:rPr>
      </w:pPr>
      <w:r>
        <w:t>-</w:t>
      </w:r>
      <w:r>
        <w:tab/>
        <w:t xml:space="preserve">RP‑240895 from ITU-T CITS: </w:t>
      </w:r>
      <w:r>
        <w:tab/>
        <w:t>LS on revised ITU work related to ITS presented at 3GPP Stage-1 workshop on IMT-2030 use cases</w:t>
      </w:r>
    </w:p>
    <w:p w14:paraId="374472F4" w14:textId="3FB31745" w:rsidR="00FE7C9A" w:rsidRPr="00986899" w:rsidRDefault="00FE7C9A" w:rsidP="00FE7C9A">
      <w:pPr>
        <w:pStyle w:val="B1"/>
        <w:snapToGrid w:val="0"/>
      </w:pPr>
      <w:r w:rsidRPr="00986899">
        <w:t>-</w:t>
      </w:r>
      <w:r w:rsidRPr="00986899">
        <w:tab/>
      </w:r>
      <w:r w:rsidRPr="00986899">
        <w:rPr>
          <w:b/>
        </w:rPr>
        <w:t>Liaison statements</w:t>
      </w:r>
      <w:r w:rsidRPr="00986899">
        <w:t xml:space="preserve">/Letters to ITU: incoming: </w:t>
      </w:r>
      <w:r w:rsidR="00986899" w:rsidRPr="00986899">
        <w:t>20</w:t>
      </w:r>
      <w:r w:rsidRPr="00986899">
        <w:t>, outgoing</w:t>
      </w:r>
      <w:r w:rsidR="00BD57A3" w:rsidRPr="00986899">
        <w:t xml:space="preserve"> </w:t>
      </w:r>
      <w:r w:rsidR="00172E50">
        <w:t>4</w:t>
      </w:r>
      <w:r w:rsidRPr="00986899">
        <w:t xml:space="preserve"> (see Annex C)</w:t>
      </w:r>
    </w:p>
    <w:p w14:paraId="0F67CCF1" w14:textId="7932B99F" w:rsidR="00BD57A3" w:rsidRPr="00986899" w:rsidRDefault="00FE7C9A" w:rsidP="00AF2CB0">
      <w:pPr>
        <w:pStyle w:val="B1"/>
        <w:spacing w:after="0"/>
      </w:pPr>
      <w:r w:rsidRPr="00986899">
        <w:t>-</w:t>
      </w:r>
      <w:r w:rsidRPr="00986899">
        <w:tab/>
      </w:r>
      <w:r w:rsidRPr="00986899">
        <w:rPr>
          <w:b/>
        </w:rPr>
        <w:t>WI summar</w:t>
      </w:r>
      <w:r w:rsidR="00BD57A3" w:rsidRPr="00986899">
        <w:rPr>
          <w:b/>
        </w:rPr>
        <w:t>ies</w:t>
      </w:r>
      <w:r w:rsidRPr="00986899">
        <w:t>:</w:t>
      </w:r>
      <w:r w:rsidR="002C1353" w:rsidRPr="00986899">
        <w:t xml:space="preserve"> </w:t>
      </w:r>
      <w:r w:rsidR="00172E50">
        <w:t>1</w:t>
      </w:r>
      <w:r w:rsidR="0071166C" w:rsidRPr="00986899">
        <w:t xml:space="preserve"> </w:t>
      </w:r>
      <w:r w:rsidR="002C1353" w:rsidRPr="00986899">
        <w:t>REL-1</w:t>
      </w:r>
      <w:r w:rsidR="00346788" w:rsidRPr="00986899">
        <w:t>8</w:t>
      </w:r>
      <w:r w:rsidR="002C1353" w:rsidRPr="00986899">
        <w:t xml:space="preserve"> </w:t>
      </w:r>
      <w:r w:rsidR="0071166C" w:rsidRPr="00986899">
        <w:t>WI summar</w:t>
      </w:r>
      <w:r w:rsidR="00AB64A4" w:rsidRPr="00986899">
        <w:t>y</w:t>
      </w:r>
      <w:r w:rsidR="0071166C" w:rsidRPr="00986899">
        <w:t xml:space="preserve"> w</w:t>
      </w:r>
      <w:r w:rsidR="00172E50">
        <w:t>as</w:t>
      </w:r>
      <w:r w:rsidR="0071166C" w:rsidRPr="00986899">
        <w:t xml:space="preserve"> approved</w:t>
      </w:r>
      <w:r w:rsidR="00AB64A4" w:rsidRPr="00986899">
        <w:t>:</w:t>
      </w:r>
    </w:p>
    <w:p w14:paraId="4E864D51" w14:textId="11DD2E88" w:rsidR="00172E50" w:rsidRDefault="00172E50" w:rsidP="00986899">
      <w:pPr>
        <w:pStyle w:val="B2"/>
        <w:spacing w:after="0"/>
      </w:pPr>
      <w:r w:rsidRPr="00B8472E">
        <w:t>NR_NTN_enh-Core</w:t>
      </w:r>
      <w:r>
        <w:tab/>
      </w:r>
      <w:r>
        <w:tab/>
      </w:r>
      <w:r>
        <w:tab/>
      </w:r>
      <w:r>
        <w:tab/>
      </w:r>
      <w:r>
        <w:tab/>
      </w:r>
      <w:r>
        <w:tab/>
      </w:r>
      <w:r>
        <w:tab/>
      </w:r>
      <w:r>
        <w:tab/>
      </w:r>
      <w:r>
        <w:tab/>
      </w:r>
      <w:r>
        <w:tab/>
      </w:r>
      <w:r>
        <w:tab/>
      </w:r>
      <w:r>
        <w:tab/>
      </w:r>
      <w:r>
        <w:tab/>
      </w:r>
      <w:r w:rsidR="00783A8B">
        <w:t>RP-240922</w:t>
      </w:r>
    </w:p>
    <w:p w14:paraId="6EDD7F01" w14:textId="57E7D53A" w:rsidR="00AF2CB0" w:rsidRPr="00986899" w:rsidRDefault="00FE7C9A" w:rsidP="00AE7696">
      <w:pPr>
        <w:pStyle w:val="B2"/>
        <w:spacing w:after="0"/>
      </w:pPr>
      <w:r w:rsidRPr="00986899">
        <w:t>Note:</w:t>
      </w:r>
      <w:r w:rsidR="004637EB" w:rsidRPr="00986899">
        <w:tab/>
      </w:r>
      <w:r w:rsidRPr="00986899">
        <w:t xml:space="preserve">The rapporteur has to provide a WI summary to the RAN meeting at which a Core part WI is declared </w:t>
      </w:r>
      <w:r w:rsidR="004637EB" w:rsidRPr="00986899">
        <w:tab/>
      </w:r>
      <w:r w:rsidR="004637EB" w:rsidRPr="00986899">
        <w:tab/>
      </w:r>
      <w:r w:rsidR="004637EB" w:rsidRPr="00986899">
        <w:tab/>
      </w:r>
      <w:r w:rsidRPr="00986899">
        <w:t>to be 100% complete; this WI summary has to be reviewed by the leading WG of the WI before</w:t>
      </w:r>
      <w:r w:rsidR="009D2C87" w:rsidRPr="00986899">
        <w:t xml:space="preserve"> </w:t>
      </w:r>
      <w:r w:rsidR="004637EB" w:rsidRPr="00986899">
        <w:tab/>
      </w:r>
      <w:r w:rsidR="004637EB" w:rsidRPr="00986899">
        <w:tab/>
      </w:r>
      <w:r w:rsidR="004637EB" w:rsidRPr="00986899">
        <w:tab/>
      </w:r>
      <w:r w:rsidR="004637EB" w:rsidRPr="00986899">
        <w:tab/>
      </w:r>
      <w:r w:rsidR="009D2C87" w:rsidRPr="00986899">
        <w:t>submission to RAN</w:t>
      </w:r>
      <w:r w:rsidRPr="00986899">
        <w:t xml:space="preserve"> to check the technical correctness. Spectrum related Core part WI</w:t>
      </w:r>
      <w:r w:rsidR="009D2C87" w:rsidRPr="00986899">
        <w:t>s</w:t>
      </w:r>
      <w:r w:rsidRPr="00986899">
        <w:t xml:space="preserve"> are excluded </w:t>
      </w:r>
      <w:r w:rsidR="004637EB" w:rsidRPr="00986899">
        <w:tab/>
      </w:r>
      <w:r w:rsidR="004637EB" w:rsidRPr="00986899">
        <w:tab/>
      </w:r>
      <w:r w:rsidR="004637EB" w:rsidRPr="00986899">
        <w:tab/>
      </w:r>
      <w:r w:rsidRPr="00986899">
        <w:t>from this activity.</w:t>
      </w:r>
    </w:p>
    <w:p w14:paraId="51385CDA" w14:textId="34A28E3D" w:rsidR="00701611" w:rsidRPr="00AB4A71" w:rsidRDefault="00FE7C9A" w:rsidP="00ED2130">
      <w:pPr>
        <w:pStyle w:val="B1"/>
        <w:snapToGrid w:val="0"/>
        <w:spacing w:before="120" w:after="120"/>
      </w:pPr>
      <w:r w:rsidRPr="00AB4A71">
        <w:t>-</w:t>
      </w:r>
      <w:r w:rsidRPr="00AB4A71">
        <w:tab/>
      </w:r>
      <w:r w:rsidR="00AB4A71">
        <w:t>5</w:t>
      </w:r>
      <w:r w:rsidR="00AE3D81">
        <w:t>9</w:t>
      </w:r>
      <w:r w:rsidR="00077F96" w:rsidRPr="00AB4A71">
        <w:t xml:space="preserve"> </w:t>
      </w:r>
      <w:r w:rsidRPr="00AB4A71">
        <w:rPr>
          <w:b/>
          <w:bCs/>
          <w:u w:val="single"/>
        </w:rPr>
        <w:t>closed work items</w:t>
      </w:r>
      <w:r w:rsidRPr="00AB4A71">
        <w:t xml:space="preserve"> (WI) (</w:t>
      </w:r>
      <w:r w:rsidR="00AB4A71" w:rsidRPr="00AB4A71">
        <w:t>2</w:t>
      </w:r>
      <w:r w:rsidR="00AE3D81">
        <w:t>1</w:t>
      </w:r>
      <w:r w:rsidRPr="00AB4A71">
        <w:t xml:space="preserve"> Core, </w:t>
      </w:r>
      <w:r w:rsidR="00AB4A71" w:rsidRPr="00AB4A71">
        <w:t>31</w:t>
      </w:r>
      <w:r w:rsidRPr="00AB4A71">
        <w:t xml:space="preserve"> Perf., </w:t>
      </w:r>
      <w:r w:rsidR="00AB4A71" w:rsidRPr="00AB4A71">
        <w:t>7</w:t>
      </w:r>
      <w:r w:rsidRPr="00AB4A71">
        <w:t xml:space="preserve"> Testing):</w:t>
      </w:r>
    </w:p>
    <w:p w14:paraId="18948D6A" w14:textId="45F09ACC" w:rsidR="003D52FC" w:rsidRPr="00670288" w:rsidRDefault="003D52FC" w:rsidP="003D52FC">
      <w:pPr>
        <w:pStyle w:val="B2"/>
        <w:spacing w:after="0"/>
      </w:pPr>
      <w:r w:rsidRPr="00670288">
        <w:t>-</w:t>
      </w:r>
      <w:r w:rsidRPr="00670288">
        <w:tab/>
      </w:r>
      <w:r w:rsidR="00C95A1B" w:rsidRPr="00670288">
        <w:t>1</w:t>
      </w:r>
      <w:r w:rsidRPr="00670288">
        <w:t xml:space="preserve"> RAN2 led REL-18 Core part WI</w:t>
      </w:r>
      <w:r w:rsidR="00665A35" w:rsidRPr="00670288">
        <w:t xml:space="preserve"> for</w:t>
      </w:r>
      <w:r w:rsidRPr="00670288">
        <w:t>:</w:t>
      </w:r>
    </w:p>
    <w:p w14:paraId="2B2A19FD" w14:textId="23E82C53" w:rsidR="00670288" w:rsidRPr="00783A8B" w:rsidRDefault="00C95A1B" w:rsidP="00EB5B2D">
      <w:pPr>
        <w:pStyle w:val="B3"/>
        <w:spacing w:after="120"/>
        <w:rPr>
          <w:highlight w:val="yellow"/>
        </w:rPr>
      </w:pPr>
      <w:r w:rsidRPr="00670288">
        <w:t>-</w:t>
      </w:r>
      <w:r w:rsidRPr="00670288">
        <w:tab/>
      </w:r>
      <w:r w:rsidR="00670288" w:rsidRPr="00670288">
        <w:t>NR NTN (Non-Terrestrial Networks) enhancements</w:t>
      </w:r>
      <w:r w:rsidR="00670288">
        <w:t xml:space="preserve"> (</w:t>
      </w:r>
      <w:r w:rsidR="00670288" w:rsidRPr="00670288">
        <w:t>941106</w:t>
      </w:r>
      <w:r w:rsidR="00670288">
        <w:t xml:space="preserve">, </w:t>
      </w:r>
      <w:r w:rsidR="00670288" w:rsidRPr="00670288">
        <w:t>NR_NTN_enh-Core</w:t>
      </w:r>
      <w:r w:rsidR="00670288">
        <w:t>)</w:t>
      </w:r>
    </w:p>
    <w:p w14:paraId="2633AD11" w14:textId="36B4598C" w:rsidR="001E0519" w:rsidRPr="00AB4A71" w:rsidRDefault="001E0519" w:rsidP="001E0519">
      <w:pPr>
        <w:pStyle w:val="B2"/>
        <w:spacing w:after="0"/>
      </w:pPr>
      <w:r w:rsidRPr="00AB4A71">
        <w:t>-</w:t>
      </w:r>
      <w:r w:rsidRPr="00AB4A71">
        <w:tab/>
      </w:r>
      <w:r w:rsidR="004E7F4E" w:rsidRPr="00AB4A71">
        <w:t>1</w:t>
      </w:r>
      <w:r w:rsidR="000A3E08">
        <w:t>5</w:t>
      </w:r>
      <w:r w:rsidRPr="00AB4A71">
        <w:t xml:space="preserve"> RAN4 led REL-18 Core part WIs for:</w:t>
      </w:r>
    </w:p>
    <w:p w14:paraId="79A8C088" w14:textId="6F6B1962" w:rsidR="004E7F4E" w:rsidRDefault="004E7F4E" w:rsidP="004E7F4E">
      <w:pPr>
        <w:pStyle w:val="B3"/>
        <w:spacing w:after="0"/>
      </w:pPr>
      <w:r>
        <w:t>-</w:t>
      </w:r>
      <w:r>
        <w:tab/>
        <w:t>Rel-18 Dual Connectivity (DC) of 2 bands LTE inter-band CA (2DL/1UL) and 1 NR band (1DL/1UL) (961104, DC_R18_2BLTE_1BNR_3DL2UL-Core)</w:t>
      </w:r>
    </w:p>
    <w:p w14:paraId="59EF2222" w14:textId="413641D0" w:rsidR="004E7F4E" w:rsidRDefault="004E7F4E" w:rsidP="004E7F4E">
      <w:pPr>
        <w:pStyle w:val="B3"/>
        <w:spacing w:after="0"/>
      </w:pPr>
      <w:r>
        <w:t>-</w:t>
      </w:r>
      <w:r>
        <w:tab/>
        <w:t>Rel-18 Dual Connectivity (DC) of x bands (x=3,4,5) LTE inter-band CA (xDL/1UL) and 1 NR band (1DL/1UL) (961105, DC_R18_xBLTE_1BNR_yDL2UL-Core)</w:t>
      </w:r>
    </w:p>
    <w:p w14:paraId="45FD4E97" w14:textId="40437F8F" w:rsidR="004E7F4E" w:rsidRDefault="004E7F4E" w:rsidP="004E7F4E">
      <w:pPr>
        <w:pStyle w:val="B3"/>
        <w:spacing w:after="0"/>
      </w:pPr>
      <w:r>
        <w:t>-</w:t>
      </w:r>
      <w:r>
        <w:tab/>
        <w:t>Rel-18 Dual Connectivity (DC) of x bands (x=1,2,3,4) LTE inter-band CA (xDL/1UL) and 2 bands NR inter-band CA (2DL/1UL) (961103, DC_R18_xBLTE_2BNR_yDL2UL-Core)</w:t>
      </w:r>
    </w:p>
    <w:p w14:paraId="21BCC156" w14:textId="4ED3C26B" w:rsidR="004E7F4E" w:rsidRDefault="004E7F4E" w:rsidP="004E7F4E">
      <w:pPr>
        <w:pStyle w:val="B3"/>
        <w:spacing w:after="0"/>
      </w:pPr>
      <w:r>
        <w:t>-</w:t>
      </w:r>
      <w:r>
        <w:tab/>
        <w:t>Rel-18 Dual Connectivity (DC) of x bands (x=1,2,3) LTE inter-band CA (xDL/1UL) and y bands (3&lt;=y&lt;=5 and x+y &lt;= 6) NR inter-band CA (yDL/1UL)</w:t>
      </w:r>
      <w:r w:rsidR="00FE3E19">
        <w:br/>
      </w:r>
      <w:r>
        <w:t>(961106, DC_R18_xBLTE_yBNR_zDL2UL-Core)</w:t>
      </w:r>
    </w:p>
    <w:p w14:paraId="6151C8D9" w14:textId="2392FE7D" w:rsidR="004E7F4E" w:rsidRDefault="004E7F4E" w:rsidP="004E7F4E">
      <w:pPr>
        <w:pStyle w:val="B3"/>
        <w:spacing w:after="0"/>
      </w:pPr>
      <w:r>
        <w:t>-</w:t>
      </w:r>
      <w:r>
        <w:tab/>
        <w:t>Rel-18 Dual Connectivity (DC) of x LTE bands and y NR bands with z bands DL and 3 bands UL (x=1, 2, 3, 4; y=1, 2; 3&lt;=z&lt;=6) (961102, DC_R18_xBLTE_yBNR_zDL3UL-Core)</w:t>
      </w:r>
    </w:p>
    <w:p w14:paraId="1993070C" w14:textId="17026CF3" w:rsidR="004E7F4E" w:rsidRDefault="004E7F4E" w:rsidP="004E7F4E">
      <w:pPr>
        <w:pStyle w:val="B3"/>
        <w:spacing w:after="0"/>
      </w:pPr>
      <w:r>
        <w:t>-</w:t>
      </w:r>
      <w:r>
        <w:tab/>
        <w:t>Rel-18 NR intra band Carrier Aggregation for xCC DL/yCC UL including contiguous and non-contiguous spectrum (x&gt;=y) (961107, NR_CA_R18_Intra-Core)</w:t>
      </w:r>
    </w:p>
    <w:p w14:paraId="38822583" w14:textId="352010B8" w:rsidR="004E7F4E" w:rsidRDefault="004E7F4E" w:rsidP="004E7F4E">
      <w:pPr>
        <w:pStyle w:val="B3"/>
        <w:spacing w:after="0"/>
      </w:pPr>
      <w:r>
        <w:t>-</w:t>
      </w:r>
      <w:r>
        <w:tab/>
        <w:t>Rel-18 NR Inter-band Carrier Aggregation/Dual Connectivity for 2 bands DL with x bands UL (x=1,2) (961110, NR_CADC_R18_2BDL_xBUL-Core)</w:t>
      </w:r>
    </w:p>
    <w:p w14:paraId="53844DF9" w14:textId="0F51FB04" w:rsidR="004E7F4E" w:rsidRDefault="004E7F4E" w:rsidP="004E7F4E">
      <w:pPr>
        <w:pStyle w:val="B3"/>
        <w:spacing w:after="0"/>
      </w:pPr>
      <w:r>
        <w:t>-</w:t>
      </w:r>
      <w:r>
        <w:tab/>
        <w:t>Rel-18 single SUL band combinations for SA NR supplementary uplink (SUL), NSA NR SUL, NSA NR SUL with UL sharing from the UE perspective (ULSUP) (961109, NR_SUL_combos_R18-Core)</w:t>
      </w:r>
    </w:p>
    <w:p w14:paraId="15B02A0B" w14:textId="6D622452" w:rsidR="004E7F4E" w:rsidRDefault="004E7F4E" w:rsidP="004E7F4E">
      <w:pPr>
        <w:pStyle w:val="B3"/>
        <w:spacing w:after="0"/>
      </w:pPr>
      <w:r>
        <w:t>-</w:t>
      </w:r>
      <w:r>
        <w:tab/>
        <w:t>High-power UE operation for fixed-wireless/vehicle-mounted use cases in LTE bands and NR bands (961112, LTE_NR_HPUE_FWVM_R18-Core)</w:t>
      </w:r>
    </w:p>
    <w:p w14:paraId="2249A0A5" w14:textId="62DB590F" w:rsidR="004E7F4E" w:rsidRDefault="004E7F4E" w:rsidP="004E7F4E">
      <w:pPr>
        <w:pStyle w:val="B3"/>
        <w:spacing w:after="0"/>
      </w:pPr>
      <w:r>
        <w:t>-</w:t>
      </w:r>
      <w:r>
        <w:tab/>
        <w:t>High power UE (power class 1.5 or 2) for intra-band Carrier Aggregation combinations of a single NR FR1 TDD band (970187, HPUE_NR_FR1_TDD_intra_CA_R18-Core)</w:t>
      </w:r>
    </w:p>
    <w:p w14:paraId="7DA499B4" w14:textId="25966345" w:rsidR="004E7F4E" w:rsidRDefault="004E7F4E" w:rsidP="004E7F4E">
      <w:pPr>
        <w:pStyle w:val="B3"/>
        <w:spacing w:after="0"/>
      </w:pPr>
      <w:r>
        <w:t>-</w:t>
      </w:r>
      <w:r>
        <w:tab/>
        <w:t>Rel-18 High power UE (power class m with 1&lt;m&lt;3) for a single FR1 band in UL of Dual Connectivity (DC) combinations of x bands (x=1,2,3, 4 for y=1 or x=1, 2 for y=2) LTE inter-band CA (xDL/1UL) and y bands NR inter-band CA (yDL/1UL) (970188, HPUE_FR1_DC_LTE_NR_R18-Core)</w:t>
      </w:r>
    </w:p>
    <w:p w14:paraId="37606B1B" w14:textId="37957972" w:rsidR="004E7F4E" w:rsidRDefault="004E7F4E" w:rsidP="004E7F4E">
      <w:pPr>
        <w:pStyle w:val="B3"/>
        <w:spacing w:after="0"/>
      </w:pPr>
      <w:r>
        <w:t>-</w:t>
      </w:r>
      <w:r>
        <w:tab/>
        <w:t>Rel-18 High power UE (power class 2) for a single FR1 NR FDD band in UL of NR intra-band and inter-band CA/DC combinations with y bands downlink (y=1,2,3,4,5,6) and x bands uplink (x=1)</w:t>
      </w:r>
      <w:r w:rsidR="00FE3E19">
        <w:br/>
      </w:r>
      <w:r>
        <w:t>(970190, HPUE_FR1_FDD_NR_CADC_R18-Core)</w:t>
      </w:r>
    </w:p>
    <w:p w14:paraId="08F9B7B0" w14:textId="28A64B61" w:rsidR="004E7F4E" w:rsidRDefault="004E7F4E" w:rsidP="004E7F4E">
      <w:pPr>
        <w:pStyle w:val="B3"/>
        <w:spacing w:after="0"/>
      </w:pPr>
      <w:r>
        <w:t>-</w:t>
      </w:r>
      <w:r>
        <w:tab/>
        <w:t>Simultaneous Rx/Tx band combinations for NR CA/DC, NR SUL and LTE/NR DC in Rel-18</w:t>
      </w:r>
      <w:r w:rsidR="00FE3E19">
        <w:br/>
      </w:r>
      <w:r>
        <w:t>(970184, LTE_NR_Simult_RxTx_R18-Core)</w:t>
      </w:r>
    </w:p>
    <w:p w14:paraId="6F089C59" w14:textId="258E5A04" w:rsidR="004E7F4E" w:rsidRDefault="004E7F4E" w:rsidP="004E7F4E">
      <w:pPr>
        <w:pStyle w:val="B3"/>
        <w:spacing w:after="0"/>
      </w:pPr>
      <w:r>
        <w:lastRenderedPageBreak/>
        <w:t>-</w:t>
      </w:r>
      <w:r>
        <w:tab/>
        <w:t>Rel-18 basket WI 3Tx NR inter-band UL Carrier Aggregation (CA) and EN-DC</w:t>
      </w:r>
      <w:r w:rsidR="00FE3E19">
        <w:br/>
      </w:r>
      <w:r>
        <w:t>(1011053, R18_3Tx_NR_CA_ENDC-Core)</w:t>
      </w:r>
    </w:p>
    <w:p w14:paraId="3F85CEEA" w14:textId="7878B830" w:rsidR="00D00800" w:rsidRDefault="004E7F4E" w:rsidP="004E7F4E">
      <w:pPr>
        <w:pStyle w:val="B3"/>
        <w:spacing w:after="0"/>
        <w:rPr>
          <w:highlight w:val="yellow"/>
        </w:rPr>
      </w:pPr>
      <w:r>
        <w:t>-</w:t>
      </w:r>
      <w:r>
        <w:tab/>
        <w:t>Rel-18 LTE-Advanced Carrier Aggregation for x bands (2&lt;=x&lt;= 6) DL with y bands (y=1, 2) UL (960199, LTE_CA_R18_xBDL_yBUL-Core)</w:t>
      </w:r>
    </w:p>
    <w:p w14:paraId="3680632E" w14:textId="7E851324" w:rsidR="005B6FDE" w:rsidRPr="004F48EB" w:rsidRDefault="005B6FDE" w:rsidP="005B6FDE">
      <w:pPr>
        <w:pStyle w:val="B2"/>
        <w:spacing w:after="0"/>
      </w:pPr>
      <w:r w:rsidRPr="004F48EB">
        <w:t>-</w:t>
      </w:r>
      <w:r w:rsidRPr="004F48EB">
        <w:tab/>
      </w:r>
      <w:r w:rsidR="004F48EB" w:rsidRPr="004F48EB">
        <w:t>2</w:t>
      </w:r>
      <w:r w:rsidR="007718D4">
        <w:t>6</w:t>
      </w:r>
      <w:r w:rsidRPr="004F48EB">
        <w:t xml:space="preserve"> RAN4 led REL-18 Perf. part WIs for:</w:t>
      </w:r>
    </w:p>
    <w:p w14:paraId="31B9F489" w14:textId="359BE1FD" w:rsidR="00750D24" w:rsidRDefault="00750D24" w:rsidP="00750D24">
      <w:pPr>
        <w:pStyle w:val="B3"/>
        <w:spacing w:after="0"/>
      </w:pPr>
      <w:r>
        <w:t>-</w:t>
      </w:r>
      <w:r>
        <w:tab/>
        <w:t>Enhancement of NR Dynamic Spectrum Sharing (DSS) (940293, NR_DSS_enh-Perf)</w:t>
      </w:r>
    </w:p>
    <w:p w14:paraId="45E6EF94" w14:textId="0EBCF211" w:rsidR="00750D24" w:rsidRDefault="00750D24" w:rsidP="00750D24">
      <w:pPr>
        <w:pStyle w:val="B3"/>
        <w:spacing w:after="0"/>
      </w:pPr>
      <w:r>
        <w:t>-</w:t>
      </w:r>
      <w:r>
        <w:tab/>
        <w:t>Multi-carrier enhancements for NR (940294, NR_MC_enh-Perf)</w:t>
      </w:r>
    </w:p>
    <w:p w14:paraId="4781E95E" w14:textId="52BA3594" w:rsidR="00750D24" w:rsidRDefault="00750D24" w:rsidP="00750D24">
      <w:pPr>
        <w:pStyle w:val="B3"/>
        <w:spacing w:after="0"/>
      </w:pPr>
      <w:r>
        <w:t>-</w:t>
      </w:r>
      <w:r>
        <w:tab/>
        <w:t>Further NR coverage enhancements (940295, NR_cov_enh2-Perf)</w:t>
      </w:r>
    </w:p>
    <w:p w14:paraId="5DE28480" w14:textId="255B5B7E" w:rsidR="00750D24" w:rsidRDefault="00750D24" w:rsidP="00750D24">
      <w:pPr>
        <w:pStyle w:val="B3"/>
        <w:spacing w:after="0"/>
      </w:pPr>
      <w:r>
        <w:t>-</w:t>
      </w:r>
      <w:r>
        <w:tab/>
        <w:t>NR MIMO evolution for downlink and uplink (940296, NR_MIMO_evo_DL_UL-Perf)</w:t>
      </w:r>
    </w:p>
    <w:p w14:paraId="56021C08" w14:textId="56DB2044" w:rsidR="00750D24" w:rsidRDefault="00750D24" w:rsidP="00750D24">
      <w:pPr>
        <w:pStyle w:val="B3"/>
        <w:spacing w:after="0"/>
      </w:pPr>
      <w:r>
        <w:t>-</w:t>
      </w:r>
      <w:r>
        <w:tab/>
        <w:t>NR sidelink evolution (940297, NR_SL_enh2-Perf)</w:t>
      </w:r>
    </w:p>
    <w:p w14:paraId="29FA5093" w14:textId="3A265FF3" w:rsidR="00750D24" w:rsidRDefault="00750D24" w:rsidP="00750D24">
      <w:pPr>
        <w:pStyle w:val="B3"/>
        <w:spacing w:after="0"/>
      </w:pPr>
      <w:r>
        <w:t>-</w:t>
      </w:r>
      <w:r>
        <w:tab/>
        <w:t>NR network-controlled repeaters (970279, NR_netcon_repeater-Perf)</w:t>
      </w:r>
    </w:p>
    <w:p w14:paraId="02F1DFF0" w14:textId="26E89761" w:rsidR="00750D24" w:rsidRDefault="00750D24" w:rsidP="00750D24">
      <w:pPr>
        <w:pStyle w:val="B3"/>
        <w:spacing w:after="0"/>
      </w:pPr>
      <w:r>
        <w:t>-</w:t>
      </w:r>
      <w:r>
        <w:tab/>
        <w:t>Enhanced support of reduced capability NR devices (970280, NR_redcap_enh-Perf)</w:t>
      </w:r>
    </w:p>
    <w:p w14:paraId="1428A713" w14:textId="6C8D1376" w:rsidR="00750D24" w:rsidRDefault="00750D24" w:rsidP="00750D24">
      <w:pPr>
        <w:pStyle w:val="B3"/>
        <w:spacing w:after="0"/>
      </w:pPr>
      <w:r>
        <w:t>-</w:t>
      </w:r>
      <w:r>
        <w:tab/>
        <w:t>Network energy savings for NR (981237, Netw_Energy_NR-Perf)</w:t>
      </w:r>
    </w:p>
    <w:p w14:paraId="769E2FCF" w14:textId="0DBB732D" w:rsidR="00750D24" w:rsidRDefault="00750D24" w:rsidP="00750D24">
      <w:pPr>
        <w:pStyle w:val="B3"/>
        <w:spacing w:after="0"/>
      </w:pPr>
      <w:r>
        <w:t>-</w:t>
      </w:r>
      <w:r>
        <w:tab/>
        <w:t>Dual Transmission/Reception (Tx/Rx) Multi-SIM for NR (950283, NR_DualTxRx_MUSIM-Perf)</w:t>
      </w:r>
    </w:p>
    <w:p w14:paraId="2D9D19FA" w14:textId="4BCF1711" w:rsidR="00750D24" w:rsidRDefault="00750D24" w:rsidP="00750D24">
      <w:pPr>
        <w:pStyle w:val="B3"/>
        <w:spacing w:after="0"/>
      </w:pPr>
      <w:r>
        <w:t>-</w:t>
      </w:r>
      <w:r>
        <w:tab/>
        <w:t>NR sidelink relay enhancements (941202, NR_SL_relay_enh-Perf)</w:t>
      </w:r>
    </w:p>
    <w:p w14:paraId="7EFA565F" w14:textId="4CB6789B" w:rsidR="00750D24" w:rsidRDefault="00750D24" w:rsidP="00750D24">
      <w:pPr>
        <w:pStyle w:val="B3"/>
        <w:spacing w:after="0"/>
      </w:pPr>
      <w:r>
        <w:t>-</w:t>
      </w:r>
      <w:r>
        <w:tab/>
        <w:t>Further NR mobility enhancements (940298, NR_Mob_enh2-Perf)</w:t>
      </w:r>
    </w:p>
    <w:p w14:paraId="64D07072" w14:textId="4C91B903" w:rsidR="00750D24" w:rsidRDefault="00750D24" w:rsidP="00750D24">
      <w:pPr>
        <w:pStyle w:val="B3"/>
        <w:spacing w:after="0"/>
      </w:pPr>
      <w:r>
        <w:t>-</w:t>
      </w:r>
      <w:r>
        <w:tab/>
        <w:t>NR NTN (Non-Terrestrial Networks) enhancements (941206, NR_NTN_enh-Perf)</w:t>
      </w:r>
    </w:p>
    <w:p w14:paraId="2B76C205" w14:textId="2118F27C" w:rsidR="00750D24" w:rsidRDefault="00750D24" w:rsidP="00750D24">
      <w:pPr>
        <w:pStyle w:val="B3"/>
        <w:spacing w:after="0"/>
      </w:pPr>
      <w:r>
        <w:t>-</w:t>
      </w:r>
      <w:r>
        <w:tab/>
        <w:t>IoT (Internet of Things) NTN (non-terrestrial network) enhancements (950284, IoT_NTN_enh-Perf)</w:t>
      </w:r>
    </w:p>
    <w:p w14:paraId="05FE1648" w14:textId="0FAD4D82" w:rsidR="00750D24" w:rsidRDefault="00750D24" w:rsidP="00750D24">
      <w:pPr>
        <w:pStyle w:val="B3"/>
        <w:spacing w:after="0"/>
      </w:pPr>
      <w:r>
        <w:t>-</w:t>
      </w:r>
      <w:r>
        <w:tab/>
        <w:t>Mobile IAB (Integrated Access and Backhaul) for NR (941209, NR_mobile_IAB-Perf)</w:t>
      </w:r>
    </w:p>
    <w:p w14:paraId="7FA9812C" w14:textId="7E48DEF3" w:rsidR="00750D24" w:rsidRDefault="00750D24" w:rsidP="00750D24">
      <w:pPr>
        <w:pStyle w:val="B3"/>
        <w:spacing w:after="0"/>
      </w:pPr>
      <w:r>
        <w:t>-</w:t>
      </w:r>
      <w:r>
        <w:tab/>
        <w:t>Enhanced NR support for high speed train scenario in frequency range 2 (FR2)</w:t>
      </w:r>
      <w:r>
        <w:br/>
        <w:t>(950279, NR_HST_FR2_enh-Perf)</w:t>
      </w:r>
    </w:p>
    <w:p w14:paraId="24CD7DF5" w14:textId="68A2DC91" w:rsidR="00750D24" w:rsidRDefault="00750D24" w:rsidP="00750D24">
      <w:pPr>
        <w:pStyle w:val="B3"/>
        <w:spacing w:after="0"/>
      </w:pPr>
      <w:r>
        <w:t>-</w:t>
      </w:r>
      <w:r>
        <w:tab/>
        <w:t>NR support for dedicated spectrum less than 5MHz for FR1</w:t>
      </w:r>
      <w:r>
        <w:br/>
        <w:t>(941212, NR_FR1_lessthan_5MHz_BW-Perf)</w:t>
      </w:r>
    </w:p>
    <w:p w14:paraId="7A65D4FA" w14:textId="24209507" w:rsidR="00750D24" w:rsidRDefault="00750D24" w:rsidP="00750D24">
      <w:pPr>
        <w:pStyle w:val="B3"/>
        <w:spacing w:after="0"/>
      </w:pPr>
      <w:r>
        <w:t>-</w:t>
      </w:r>
      <w:r>
        <w:tab/>
        <w:t>Further RF requirements enhancement for NR and EN-DC in frequency range 1 (FR1)</w:t>
      </w:r>
      <w:r>
        <w:br/>
        <w:t>(950280, NR_ENDC_RF_FR1_enh2-Perf)</w:t>
      </w:r>
    </w:p>
    <w:p w14:paraId="2FA864C5" w14:textId="13838790" w:rsidR="00750D24" w:rsidRDefault="00750D24" w:rsidP="00750D24">
      <w:pPr>
        <w:pStyle w:val="B3"/>
        <w:spacing w:after="0"/>
      </w:pPr>
      <w:r>
        <w:t>-</w:t>
      </w:r>
      <w:r>
        <w:tab/>
        <w:t>NR RF requirements enhancement for frequency range 2 (FR2), Phase 3</w:t>
      </w:r>
      <w:r>
        <w:br/>
        <w:t>(950276, NR_RF_FR2_req_Ph3-Perf)</w:t>
      </w:r>
    </w:p>
    <w:p w14:paraId="6A2EAD69" w14:textId="36DBD5BB" w:rsidR="00750D24" w:rsidRDefault="00750D24" w:rsidP="00750D24">
      <w:pPr>
        <w:pStyle w:val="B3"/>
        <w:spacing w:after="0"/>
      </w:pPr>
      <w:r>
        <w:t>-</w:t>
      </w:r>
      <w:r>
        <w:tab/>
        <w:t>Requirement for NR frequency range 2 (FR2) multi-Rx chain DL reception</w:t>
      </w:r>
      <w:r>
        <w:br/>
        <w:t>(950277, NR_FR2_multiRX_DL-Perf)</w:t>
      </w:r>
    </w:p>
    <w:p w14:paraId="1BBF78CD" w14:textId="7A6137B0" w:rsidR="00750D24" w:rsidRDefault="00750D24" w:rsidP="00750D24">
      <w:pPr>
        <w:pStyle w:val="B3"/>
        <w:spacing w:after="0"/>
      </w:pPr>
      <w:r>
        <w:t>-</w:t>
      </w:r>
      <w:r>
        <w:tab/>
        <w:t>Even Further RRM enhancement for NR and MR-DC (950278, NR_RRM_enh3-Perf)</w:t>
      </w:r>
    </w:p>
    <w:p w14:paraId="1B8A1A48" w14:textId="4EAC053D" w:rsidR="00750D24" w:rsidRDefault="001420EE" w:rsidP="00750D24">
      <w:pPr>
        <w:pStyle w:val="B3"/>
        <w:spacing w:after="0"/>
      </w:pPr>
      <w:r>
        <w:t>-</w:t>
      </w:r>
      <w:r w:rsidR="00750D24">
        <w:tab/>
        <w:t>Further enhancements on NR and MR-DC measurement gaps and measurements without gaps</w:t>
      </w:r>
      <w:r w:rsidR="00750D24">
        <w:br/>
        <w:t>(950282, NR_MG_enh2-Perf)</w:t>
      </w:r>
    </w:p>
    <w:p w14:paraId="1C1EEC6A" w14:textId="19AEAE12" w:rsidR="00750D24" w:rsidRDefault="00750D24" w:rsidP="00750D24">
      <w:pPr>
        <w:pStyle w:val="B3"/>
        <w:spacing w:after="0"/>
      </w:pPr>
      <w:r>
        <w:t>-</w:t>
      </w:r>
      <w:r>
        <w:tab/>
        <w:t>NR demodulation performance evolution (950273, NR_demod_enh3-Perf)</w:t>
      </w:r>
    </w:p>
    <w:p w14:paraId="69605115" w14:textId="2D435007" w:rsidR="00750D24" w:rsidRDefault="00750D24" w:rsidP="00750D24">
      <w:pPr>
        <w:pStyle w:val="B3"/>
        <w:spacing w:after="0"/>
      </w:pPr>
      <w:r>
        <w:t>-</w:t>
      </w:r>
      <w:r>
        <w:tab/>
        <w:t>Enhancement of Multiple Input Multiple Output (MIMO) Over-the-Air (OTA) test methodology and requirement for NR UEs (970281, NR_MIMO_OTA_enh-Perf)</w:t>
      </w:r>
    </w:p>
    <w:p w14:paraId="2F1383C6" w14:textId="64767FAB" w:rsidR="00750D24" w:rsidRDefault="00750D24" w:rsidP="00750D24">
      <w:pPr>
        <w:pStyle w:val="B3"/>
        <w:spacing w:after="0"/>
      </w:pPr>
      <w:r>
        <w:t>-</w:t>
      </w:r>
      <w:r>
        <w:tab/>
        <w:t>Complete the specification support for BandWidth Part operation without restriction in NR</w:t>
      </w:r>
      <w:r>
        <w:br/>
        <w:t>(991244, NR_BWP_wor-Perf)</w:t>
      </w:r>
    </w:p>
    <w:p w14:paraId="603BF316" w14:textId="116F4E7C" w:rsidR="00750D24" w:rsidRDefault="00750D24" w:rsidP="00750D24">
      <w:pPr>
        <w:pStyle w:val="B3"/>
        <w:spacing w:after="0"/>
      </w:pPr>
      <w:r>
        <w:t>-</w:t>
      </w:r>
      <w:r>
        <w:tab/>
        <w:t>Introduction of the Extended L-band (UL 1668-1675MHz, DL 1518-1525MHz) for IoT NTN</w:t>
      </w:r>
      <w:r>
        <w:br/>
        <w:t>(991241, IoT_NTN_extLband-Perf)</w:t>
      </w:r>
    </w:p>
    <w:p w14:paraId="7341F059" w14:textId="21AD94C7" w:rsidR="00750D24" w:rsidRDefault="00750D24" w:rsidP="00750D24">
      <w:pPr>
        <w:pStyle w:val="B3"/>
        <w:spacing w:after="0"/>
        <w:rPr>
          <w:highlight w:val="yellow"/>
        </w:rPr>
      </w:pPr>
      <w:r>
        <w:t>-</w:t>
      </w:r>
      <w:r>
        <w:tab/>
        <w:t>Introduction of FDD LTE band (L+S band) for IoT NTN operation</w:t>
      </w:r>
      <w:r>
        <w:br/>
        <w:t>(991243, IoT_NTN_FDD_LS_band-Perf)</w:t>
      </w:r>
    </w:p>
    <w:p w14:paraId="57C873FD" w14:textId="7A7B8CA8" w:rsidR="001E0519" w:rsidRPr="00B47293" w:rsidRDefault="006A2043" w:rsidP="00510B5A">
      <w:pPr>
        <w:pStyle w:val="B2"/>
        <w:spacing w:after="0"/>
      </w:pPr>
      <w:r w:rsidRPr="00B47293">
        <w:t>-</w:t>
      </w:r>
      <w:r w:rsidRPr="00B47293">
        <w:tab/>
      </w:r>
      <w:r w:rsidR="000A3E08">
        <w:t>5</w:t>
      </w:r>
      <w:r w:rsidR="00D41F04" w:rsidRPr="00B47293">
        <w:t xml:space="preserve"> </w:t>
      </w:r>
      <w:r w:rsidRPr="00B47293">
        <w:t>RAN4 led REL-18 WIDs with Core part (X=1) and Perf. part (X=2) WI:</w:t>
      </w:r>
    </w:p>
    <w:p w14:paraId="10A0865E" w14:textId="10C47E18" w:rsidR="009F6BEC" w:rsidRDefault="009F6BEC" w:rsidP="009F6BEC">
      <w:pPr>
        <w:pStyle w:val="B3"/>
        <w:spacing w:after="0"/>
      </w:pPr>
      <w:r>
        <w:t>-</w:t>
      </w:r>
      <w:r>
        <w:tab/>
        <w:t>Rel-18 Dual Connectivity (DC) of 1 band LTE (1DL/1UL) and 1 NR band (1DL/1UL)</w:t>
      </w:r>
      <w:r>
        <w:br/>
        <w:t>(961X01, DC_R18_1BLTE_1BNR_2DL2UL-Core/Perf)</w:t>
      </w:r>
    </w:p>
    <w:p w14:paraId="7BEEA14A" w14:textId="114F1E18" w:rsidR="009F6BEC" w:rsidRDefault="009F6BEC" w:rsidP="009F6BEC">
      <w:pPr>
        <w:pStyle w:val="B3"/>
        <w:spacing w:after="0"/>
      </w:pPr>
      <w:r>
        <w:t>-</w:t>
      </w:r>
      <w:r>
        <w:tab/>
        <w:t>Rel-18 NR Inter-band Carrier Aggregation/Dual Connectivity for 3 bands DL with x bands UL (x=1,2) (961X11, NR_CADC_R18_3BDL_xBUL-Core/Perf)</w:t>
      </w:r>
    </w:p>
    <w:p w14:paraId="1F826C9B" w14:textId="7B8C0C5A" w:rsidR="009F6BEC" w:rsidRDefault="009F6BEC" w:rsidP="009F6BEC">
      <w:pPr>
        <w:pStyle w:val="B3"/>
        <w:spacing w:after="0"/>
      </w:pPr>
      <w:r>
        <w:t>-</w:t>
      </w:r>
      <w:r>
        <w:tab/>
        <w:t>High power UE (power class 2) for NR FR1 FDD single band</w:t>
      </w:r>
      <w:r w:rsidR="009364E7">
        <w:br/>
      </w:r>
      <w:r>
        <w:t>(970</w:t>
      </w:r>
      <w:r w:rsidR="009364E7">
        <w:t>X</w:t>
      </w:r>
      <w:r>
        <w:t>86</w:t>
      </w:r>
      <w:r w:rsidR="009364E7">
        <w:t xml:space="preserve">, </w:t>
      </w:r>
      <w:r>
        <w:t>HPUE_NR_FR1_FDD_R18-Core</w:t>
      </w:r>
      <w:r w:rsidR="009364E7">
        <w:t>/Perf</w:t>
      </w:r>
      <w:r>
        <w:t>)</w:t>
      </w:r>
    </w:p>
    <w:p w14:paraId="3F51D1AB" w14:textId="34604E18" w:rsidR="001F4E4B" w:rsidRDefault="001F4E4B" w:rsidP="001F4E4B">
      <w:pPr>
        <w:pStyle w:val="B3"/>
        <w:spacing w:after="0"/>
      </w:pPr>
      <w:r>
        <w:t>-</w:t>
      </w:r>
      <w:r>
        <w:tab/>
        <w:t xml:space="preserve">Rel-18 NR inter-band Carrier Aggregation/Dual Connectivity for y bands DL (y=4, 5, 6) with x bands UL (x=1, 2) </w:t>
      </w:r>
      <w:r w:rsidRPr="001F4E4B">
        <w:t>(961X08, N</w:t>
      </w:r>
      <w:r>
        <w:t>R_CADC_R18_yBDL_xBUL-Core/Perf)</w:t>
      </w:r>
    </w:p>
    <w:p w14:paraId="523C56B2" w14:textId="42AF4CD3" w:rsidR="007718D4" w:rsidRDefault="007718D4" w:rsidP="007718D4">
      <w:pPr>
        <w:pStyle w:val="B3"/>
        <w:spacing w:after="0"/>
      </w:pPr>
      <w:r>
        <w:t>-</w:t>
      </w:r>
      <w:r>
        <w:tab/>
        <w:t>Rel-18 High power UE (power class 1,5 and 2) for a single FR1 NR TDD band in UL of NR inter-band CA/DC combinations with/without NR SUL (supplementary uplink) with y bands downlink (y=2,3,4,5,6) and x bands uplink (x=1,2) (970X89, HPUE_FR1_TDD_NR_CADC_SUL_R18-Core/Perf)</w:t>
      </w:r>
      <w:r>
        <w:br/>
        <w:t>Note: Perf. part WI was stopped</w:t>
      </w:r>
    </w:p>
    <w:p w14:paraId="2864D526" w14:textId="77777777" w:rsidR="001F4E4B" w:rsidRDefault="001F4E4B" w:rsidP="009F6BEC">
      <w:pPr>
        <w:pStyle w:val="B3"/>
        <w:spacing w:after="0"/>
      </w:pPr>
    </w:p>
    <w:p w14:paraId="2BE27300" w14:textId="0F3F2D3E" w:rsidR="00FE7C9A" w:rsidRPr="00395BD2" w:rsidRDefault="00FE7C9A" w:rsidP="00FE7C9A">
      <w:pPr>
        <w:pStyle w:val="B1"/>
        <w:snapToGrid w:val="0"/>
        <w:spacing w:after="0"/>
        <w:ind w:left="851"/>
      </w:pPr>
      <w:r w:rsidRPr="00395BD2">
        <w:t>-</w:t>
      </w:r>
      <w:r w:rsidRPr="00395BD2">
        <w:tab/>
      </w:r>
      <w:r w:rsidR="00395BD2">
        <w:t>7</w:t>
      </w:r>
      <w:r w:rsidRPr="00395BD2">
        <w:t xml:space="preserve"> RAN5 led WI</w:t>
      </w:r>
      <w:r w:rsidR="009E3128" w:rsidRPr="00395BD2">
        <w:t>s</w:t>
      </w:r>
      <w:r w:rsidRPr="00395BD2">
        <w:t>:</w:t>
      </w:r>
    </w:p>
    <w:p w14:paraId="25EBFB11" w14:textId="67409945" w:rsidR="00395BD2" w:rsidRDefault="00395BD2" w:rsidP="00395BD2">
      <w:pPr>
        <w:pStyle w:val="B3"/>
        <w:spacing w:after="0"/>
      </w:pPr>
      <w:r>
        <w:t>-</w:t>
      </w:r>
      <w:r>
        <w:tab/>
        <w:t>REL-17, UE Conformance - Further Multi-RAT Dual-Connectivity enhancement</w:t>
      </w:r>
      <w:r>
        <w:br/>
        <w:t>(991033, LTE_NR_DC_enh2-UEConTest)</w:t>
      </w:r>
    </w:p>
    <w:p w14:paraId="690B87C0" w14:textId="5270ED04" w:rsidR="00395BD2" w:rsidRDefault="00395BD2" w:rsidP="00395BD2">
      <w:pPr>
        <w:pStyle w:val="B3"/>
        <w:spacing w:after="0"/>
      </w:pPr>
      <w:r>
        <w:t>-</w:t>
      </w:r>
      <w:r>
        <w:tab/>
        <w:t>REL-17, UE Conformance - NR and MR-DC measurement gap enhancements</w:t>
      </w:r>
      <w:r>
        <w:br/>
        <w:t>(981035, NR_MG_enh-UEConTest)</w:t>
      </w:r>
    </w:p>
    <w:p w14:paraId="7A63C303" w14:textId="18E332AE" w:rsidR="00395BD2" w:rsidRDefault="00395BD2" w:rsidP="00395BD2">
      <w:pPr>
        <w:pStyle w:val="B3"/>
        <w:spacing w:after="0"/>
      </w:pPr>
      <w:r>
        <w:t>-</w:t>
      </w:r>
      <w:r>
        <w:tab/>
        <w:t>REL-17, UE Conformance - Support of Uncrewed Aerial Systems Connectivity, Identification, and Tracking (991034, ID_UAS-UEConTest)</w:t>
      </w:r>
    </w:p>
    <w:p w14:paraId="603D4A5E" w14:textId="5248AF6E" w:rsidR="00395BD2" w:rsidRDefault="00395BD2" w:rsidP="00395BD2">
      <w:pPr>
        <w:pStyle w:val="B3"/>
        <w:spacing w:after="0"/>
      </w:pPr>
      <w:r>
        <w:lastRenderedPageBreak/>
        <w:t>-</w:t>
      </w:r>
      <w:r>
        <w:tab/>
        <w:t>REL-17, UE Conformance - IMS voice service support and network usability guarantee for UE’s E-UTRA capability disabled scenario in 5GS (1000052, ING_5GS-UEConTest)</w:t>
      </w:r>
    </w:p>
    <w:p w14:paraId="2A5AD0CA" w14:textId="70D6E6C1" w:rsidR="00395BD2" w:rsidRDefault="00395BD2" w:rsidP="00395BD2">
      <w:pPr>
        <w:pStyle w:val="B3"/>
        <w:spacing w:after="0"/>
      </w:pPr>
      <w:r>
        <w:t>-</w:t>
      </w:r>
      <w:r>
        <w:tab/>
        <w:t>REL-17, UE Conformance - IMS Data Channel (1000055, IMSProtoc17_dataCH-UEContest)</w:t>
      </w:r>
      <w:r>
        <w:br/>
        <w:t xml:space="preserve">Note: This </w:t>
      </w:r>
      <w:r w:rsidRPr="00395BD2">
        <w:t>WI was stopped at RAN #104 as it cannot be tested (CT functionality incomplete)</w:t>
      </w:r>
      <w:r>
        <w:t>.</w:t>
      </w:r>
    </w:p>
    <w:p w14:paraId="7908AAA6" w14:textId="71986FA3" w:rsidR="00395BD2" w:rsidRDefault="00395BD2" w:rsidP="00395BD2">
      <w:pPr>
        <w:pStyle w:val="B3"/>
        <w:spacing w:after="0"/>
      </w:pPr>
      <w:r>
        <w:t>-</w:t>
      </w:r>
      <w:r>
        <w:tab/>
        <w:t>REL-17, UE Conformance - Access Traffic Steering, Switch and Splitting support in the 5G system architecture; Phase 2 (1010050, ATSSS_Ph2-UEConTest)</w:t>
      </w:r>
    </w:p>
    <w:p w14:paraId="62893E45" w14:textId="017A48A6" w:rsidR="0062287A" w:rsidRPr="00ED4037" w:rsidRDefault="00395BD2" w:rsidP="00ED4037">
      <w:pPr>
        <w:pStyle w:val="B3"/>
        <w:spacing w:after="0"/>
      </w:pPr>
      <w:r>
        <w:t>-</w:t>
      </w:r>
      <w:r>
        <w:tab/>
        <w:t>REL-18, UE Conformance - High power UE (power class 1.5) for NR FR1 TDD single band</w:t>
      </w:r>
      <w:r>
        <w:br/>
        <w:t>(1000053, HPUE_NR_FR1_TDD_R18-UEConTest)</w:t>
      </w:r>
    </w:p>
    <w:p w14:paraId="180CF422" w14:textId="005C25C1" w:rsidR="00FE7C9A" w:rsidRPr="00B47308" w:rsidRDefault="00FE7C9A" w:rsidP="00A07CEB">
      <w:pPr>
        <w:pStyle w:val="B1"/>
        <w:snapToGrid w:val="0"/>
        <w:spacing w:after="120"/>
      </w:pPr>
      <w:r w:rsidRPr="00B47308">
        <w:t>-</w:t>
      </w:r>
      <w:r w:rsidRPr="00B47308">
        <w:tab/>
      </w:r>
      <w:r w:rsidR="00B47308" w:rsidRPr="00B47308">
        <w:t>0</w:t>
      </w:r>
      <w:r w:rsidRPr="00B47308">
        <w:t xml:space="preserve"> </w:t>
      </w:r>
      <w:r w:rsidRPr="00B47308">
        <w:rPr>
          <w:b/>
          <w:bCs/>
          <w:u w:val="single"/>
        </w:rPr>
        <w:t xml:space="preserve">closed </w:t>
      </w:r>
      <w:r w:rsidR="0006343F" w:rsidRPr="00B47308">
        <w:rPr>
          <w:b/>
          <w:bCs/>
          <w:u w:val="single"/>
        </w:rPr>
        <w:t xml:space="preserve">REL-18 </w:t>
      </w:r>
      <w:r w:rsidRPr="00B47308">
        <w:rPr>
          <w:b/>
          <w:bCs/>
          <w:u w:val="single"/>
        </w:rPr>
        <w:t>study item</w:t>
      </w:r>
      <w:r w:rsidR="00B47308" w:rsidRPr="00B47308">
        <w:rPr>
          <w:u w:val="single"/>
        </w:rPr>
        <w:t>s</w:t>
      </w:r>
      <w:r w:rsidRPr="00B47308">
        <w:t xml:space="preserve"> (SI)</w:t>
      </w:r>
    </w:p>
    <w:p w14:paraId="24570622" w14:textId="3CF2A89D" w:rsidR="002313C6" w:rsidRPr="00CC3A03" w:rsidRDefault="002313C6" w:rsidP="002313C6">
      <w:pPr>
        <w:pStyle w:val="B1"/>
        <w:snapToGrid w:val="0"/>
        <w:spacing w:after="120"/>
      </w:pPr>
      <w:r w:rsidRPr="00CC3A03">
        <w:t>-</w:t>
      </w:r>
      <w:r w:rsidRPr="00CC3A03">
        <w:tab/>
      </w:r>
      <w:r w:rsidR="00CC3A03">
        <w:t>42</w:t>
      </w:r>
      <w:r w:rsidRPr="00CC3A03">
        <w:t xml:space="preserve"> </w:t>
      </w:r>
      <w:r w:rsidRPr="00CC3A03">
        <w:rPr>
          <w:b/>
          <w:bCs/>
          <w:u w:val="single"/>
        </w:rPr>
        <w:t>new approved work items</w:t>
      </w:r>
      <w:r w:rsidRPr="00CC3A03">
        <w:t xml:space="preserve"> (WI) (</w:t>
      </w:r>
      <w:r w:rsidR="00CC3A03" w:rsidRPr="00CC3A03">
        <w:t>22</w:t>
      </w:r>
      <w:r w:rsidRPr="00CC3A03">
        <w:t xml:space="preserve"> Core, </w:t>
      </w:r>
      <w:r w:rsidR="00CC3A03">
        <w:t>8</w:t>
      </w:r>
      <w:r w:rsidRPr="00CC3A03">
        <w:t xml:space="preserve"> Perf., </w:t>
      </w:r>
      <w:r w:rsidR="00B1622F" w:rsidRPr="00CC3A03">
        <w:t>1</w:t>
      </w:r>
      <w:r w:rsidR="00CC3A03">
        <w:t>2</w:t>
      </w:r>
      <w:r w:rsidRPr="00CC3A03">
        <w:t xml:space="preserve"> Testing):</w:t>
      </w:r>
    </w:p>
    <w:p w14:paraId="19E57A20" w14:textId="48B4385E" w:rsidR="001E6884" w:rsidRPr="004F4B77" w:rsidRDefault="001E6884" w:rsidP="001E6884">
      <w:pPr>
        <w:pStyle w:val="B2"/>
        <w:spacing w:after="0"/>
      </w:pPr>
      <w:r w:rsidRPr="004F4B77">
        <w:t>-</w:t>
      </w:r>
      <w:r w:rsidRPr="004F4B77">
        <w:tab/>
        <w:t>1 RAN2 led REL-19 Core part WI (WI without Perf. part)</w:t>
      </w:r>
      <w:r w:rsidR="004F4B77">
        <w:t xml:space="preserve"> for</w:t>
      </w:r>
      <w:r w:rsidRPr="004F4B77">
        <w:t>:</w:t>
      </w:r>
    </w:p>
    <w:p w14:paraId="6F8861C8" w14:textId="434D7579" w:rsidR="004F4B77" w:rsidRDefault="004F4B77" w:rsidP="001E6884">
      <w:pPr>
        <w:pStyle w:val="B3"/>
        <w:spacing w:after="0"/>
      </w:pPr>
      <w:r>
        <w:t>-</w:t>
      </w:r>
      <w:r>
        <w:tab/>
      </w:r>
      <w:r w:rsidRPr="004F4B77">
        <w:t>NR sidelink multi-hop relay</w:t>
      </w:r>
      <w:r>
        <w:t xml:space="preserve"> (</w:t>
      </w:r>
      <w:r w:rsidRPr="004F4B77">
        <w:t>1041114</w:t>
      </w:r>
      <w:r>
        <w:t xml:space="preserve">, </w:t>
      </w:r>
      <w:r w:rsidRPr="004F4B77">
        <w:t>NR_SL_relay_multihop-Core</w:t>
      </w:r>
      <w:r>
        <w:t>)</w:t>
      </w:r>
      <w:r w:rsidRPr="004F4B77">
        <w:tab/>
      </w:r>
      <w:r>
        <w:tab/>
      </w:r>
      <w:r>
        <w:tab/>
      </w:r>
      <w:r>
        <w:tab/>
      </w:r>
      <w:r>
        <w:tab/>
      </w:r>
      <w:r>
        <w:tab/>
      </w:r>
      <w:r>
        <w:tab/>
      </w:r>
      <w:r w:rsidRPr="004F4B77">
        <w:t>RP-241609</w:t>
      </w:r>
    </w:p>
    <w:p w14:paraId="15D002C5" w14:textId="5D599E37" w:rsidR="00D52DF4" w:rsidRPr="00141891" w:rsidRDefault="00141891" w:rsidP="00D52DF4">
      <w:pPr>
        <w:pStyle w:val="B2"/>
        <w:spacing w:after="0"/>
      </w:pPr>
      <w:r w:rsidRPr="00141891">
        <w:t>-</w:t>
      </w:r>
      <w:r w:rsidRPr="00141891">
        <w:tab/>
      </w:r>
      <w:r w:rsidR="00E3459D">
        <w:t>8</w:t>
      </w:r>
      <w:r w:rsidR="00D52DF4" w:rsidRPr="00141891">
        <w:t xml:space="preserve"> RAN</w:t>
      </w:r>
      <w:r w:rsidR="000F0E50" w:rsidRPr="00141891">
        <w:t>4</w:t>
      </w:r>
      <w:r w:rsidR="00D52DF4" w:rsidRPr="00141891">
        <w:t xml:space="preserve"> led REL-19 WIDs with Core part (X=1) and Perf. part (X=2) WI:</w:t>
      </w:r>
    </w:p>
    <w:p w14:paraId="05E3324E" w14:textId="157DB8F7" w:rsidR="00141891" w:rsidRDefault="00141891" w:rsidP="00141891">
      <w:pPr>
        <w:pStyle w:val="B3"/>
        <w:spacing w:after="0"/>
      </w:pPr>
      <w:r w:rsidRPr="00E3459D">
        <w:t>-</w:t>
      </w:r>
      <w:r w:rsidRPr="00E3459D">
        <w:tab/>
        <w:t>Introduction of the NR FDD</w:t>
      </w:r>
      <w:r>
        <w:t xml:space="preserve"> 1.4 GHz band (104X127, NR_FDD_1400MHz-Core/Perf)</w:t>
      </w:r>
      <w:r>
        <w:tab/>
      </w:r>
      <w:r>
        <w:tab/>
        <w:t>RP-241648</w:t>
      </w:r>
    </w:p>
    <w:p w14:paraId="780D9EE4" w14:textId="12E0AB9F" w:rsidR="00141891" w:rsidRDefault="00141891" w:rsidP="00141891">
      <w:pPr>
        <w:pStyle w:val="B3"/>
        <w:spacing w:after="0"/>
      </w:pPr>
      <w:r>
        <w:t>-</w:t>
      </w:r>
      <w:r>
        <w:tab/>
        <w:t>Introduction of NR bands n87 and n88 (104X131, NR_bands_n87_n88-Core/Perf)</w:t>
      </w:r>
      <w:r>
        <w:tab/>
      </w:r>
      <w:r>
        <w:tab/>
      </w:r>
      <w:r>
        <w:tab/>
        <w:t>RP-241663</w:t>
      </w:r>
    </w:p>
    <w:p w14:paraId="3D9598C0" w14:textId="2EC2B01D" w:rsidR="00141891" w:rsidRDefault="00141891" w:rsidP="00141891">
      <w:pPr>
        <w:pStyle w:val="B3"/>
        <w:spacing w:after="0"/>
      </w:pPr>
      <w:r>
        <w:t>-</w:t>
      </w:r>
      <w:r>
        <w:tab/>
        <w:t>Introduction of NR band n68 (104X132, NR_band_n68-Core/Perf)</w:t>
      </w:r>
      <w:r>
        <w:tab/>
      </w:r>
      <w:r>
        <w:tab/>
      </w:r>
      <w:r>
        <w:tab/>
      </w:r>
      <w:r>
        <w:tab/>
      </w:r>
      <w:r>
        <w:tab/>
      </w:r>
      <w:r>
        <w:tab/>
      </w:r>
      <w:r>
        <w:tab/>
      </w:r>
      <w:r>
        <w:tab/>
        <w:t>RP-241664</w:t>
      </w:r>
    </w:p>
    <w:p w14:paraId="2F11C469" w14:textId="4BD9F279" w:rsidR="00141891" w:rsidRDefault="00141891" w:rsidP="00141891">
      <w:pPr>
        <w:pStyle w:val="B3"/>
        <w:spacing w:after="0"/>
      </w:pPr>
      <w:r>
        <w:t>-</w:t>
      </w:r>
      <w:r>
        <w:tab/>
        <w:t>Introduction of another NR NTN S-band (MSS band 2000-2020 MHz UL and</w:t>
      </w:r>
      <w:r>
        <w:br/>
        <w:t>2180-2200 MHz DL) (104X129, NR_NTN_Sband-Core/Perf)</w:t>
      </w:r>
      <w:r>
        <w:tab/>
      </w:r>
      <w:r>
        <w:tab/>
      </w:r>
      <w:r>
        <w:tab/>
      </w:r>
      <w:r>
        <w:tab/>
      </w:r>
      <w:r>
        <w:tab/>
      </w:r>
      <w:r>
        <w:tab/>
      </w:r>
      <w:r>
        <w:tab/>
      </w:r>
      <w:r>
        <w:tab/>
      </w:r>
      <w:r>
        <w:tab/>
        <w:t>RP-241661</w:t>
      </w:r>
    </w:p>
    <w:p w14:paraId="57A8AEA2" w14:textId="79CFFBAB" w:rsidR="00141891" w:rsidRDefault="00141891" w:rsidP="00141891">
      <w:pPr>
        <w:pStyle w:val="B3"/>
        <w:spacing w:after="0"/>
      </w:pPr>
      <w:r>
        <w:t>-</w:t>
      </w:r>
      <w:r>
        <w:tab/>
        <w:t>Introduction of new NR NTN bands to support the Extended L-band</w:t>
      </w:r>
      <w:r>
        <w:br/>
        <w:t>(UL 1668-1675MHz, DL 1518-1525MHz) and the combined MSS L-band and</w:t>
      </w:r>
      <w:r>
        <w:br/>
        <w:t>Extended L-band ranges (UL 1626.5-1660.5 MHz and 1668-1675 MHz,</w:t>
      </w:r>
      <w:r>
        <w:br/>
        <w:t>DL 1518-1559 MHz) (104X134, NR_NTN_combinedLband-Core/Perf)</w:t>
      </w:r>
      <w:r>
        <w:tab/>
      </w:r>
      <w:r>
        <w:tab/>
      </w:r>
      <w:r>
        <w:tab/>
      </w:r>
      <w:r>
        <w:tab/>
      </w:r>
      <w:r>
        <w:tab/>
      </w:r>
      <w:r>
        <w:tab/>
        <w:t>RP-241689</w:t>
      </w:r>
    </w:p>
    <w:p w14:paraId="7D40696B" w14:textId="69FA7C8E" w:rsidR="00141891" w:rsidRDefault="00141891" w:rsidP="00141891">
      <w:pPr>
        <w:pStyle w:val="B3"/>
        <w:spacing w:after="0"/>
      </w:pPr>
      <w:r>
        <w:t>-</w:t>
      </w:r>
      <w:r>
        <w:tab/>
        <w:t>Introduction of Ku bands for NR NTN</w:t>
      </w:r>
      <w:r w:rsidR="004F55DA">
        <w:t xml:space="preserve"> (</w:t>
      </w:r>
      <w:r>
        <w:t>104</w:t>
      </w:r>
      <w:r w:rsidR="004F55DA">
        <w:t>X</w:t>
      </w:r>
      <w:r>
        <w:t>135</w:t>
      </w:r>
      <w:r w:rsidR="004F55DA">
        <w:t xml:space="preserve">, </w:t>
      </w:r>
      <w:r>
        <w:t>NR_NTN_Ku_bands-Core</w:t>
      </w:r>
      <w:r w:rsidR="004F55DA">
        <w:t>/Perf)</w:t>
      </w:r>
      <w:r w:rsidR="004F55DA">
        <w:tab/>
      </w:r>
      <w:r w:rsidR="004F55DA">
        <w:tab/>
      </w:r>
      <w:r>
        <w:tab/>
        <w:t>RP-241690</w:t>
      </w:r>
    </w:p>
    <w:p w14:paraId="2B1935A5" w14:textId="57D5D781" w:rsidR="00141891" w:rsidRDefault="00141891" w:rsidP="00141891">
      <w:pPr>
        <w:pStyle w:val="B3"/>
        <w:spacing w:after="0"/>
      </w:pPr>
      <w:r>
        <w:t>-</w:t>
      </w:r>
      <w:r>
        <w:tab/>
        <w:t>Introduction of LTE FDD band in 1800–1830 MHz for Canada</w:t>
      </w:r>
      <w:r w:rsidR="00E3459D">
        <w:br/>
        <w:t>(</w:t>
      </w:r>
      <w:r>
        <w:t>104</w:t>
      </w:r>
      <w:r w:rsidR="00E3459D">
        <w:t>X</w:t>
      </w:r>
      <w:r>
        <w:t>117</w:t>
      </w:r>
      <w:r w:rsidR="00E3459D">
        <w:t xml:space="preserve">, </w:t>
      </w:r>
      <w:r>
        <w:tab/>
        <w:t>LTE_FDD_1800_1830MHz_CAN-Core</w:t>
      </w:r>
      <w:r w:rsidR="00E3459D">
        <w:t>/Perf)</w:t>
      </w:r>
      <w:r>
        <w:tab/>
      </w:r>
      <w:r w:rsidR="00E3459D">
        <w:tab/>
      </w:r>
      <w:r w:rsidR="00E3459D">
        <w:tab/>
      </w:r>
      <w:r w:rsidR="00E3459D">
        <w:tab/>
      </w:r>
      <w:r w:rsidR="00E3459D">
        <w:tab/>
      </w:r>
      <w:r w:rsidR="00E3459D">
        <w:tab/>
      </w:r>
      <w:r w:rsidR="00E3459D">
        <w:tab/>
      </w:r>
      <w:r w:rsidR="00E3459D">
        <w:tab/>
      </w:r>
      <w:r w:rsidR="00E3459D">
        <w:tab/>
      </w:r>
      <w:r>
        <w:t>RP-241649</w:t>
      </w:r>
    </w:p>
    <w:p w14:paraId="305CE5E6" w14:textId="3FA7E0F4" w:rsidR="00141891" w:rsidRDefault="00141891" w:rsidP="00141891">
      <w:pPr>
        <w:pStyle w:val="B3"/>
        <w:spacing w:after="0"/>
        <w:rPr>
          <w:highlight w:val="yellow"/>
        </w:rPr>
      </w:pPr>
      <w:r>
        <w:t>-</w:t>
      </w:r>
      <w:r>
        <w:tab/>
        <w:t>Introduction of another IoT-NTN S-band (MSS band 2000-2020 MHz UL and</w:t>
      </w:r>
      <w:r w:rsidR="00E3459D">
        <w:br/>
      </w:r>
      <w:r>
        <w:t>2180-2200 MHz DL)</w:t>
      </w:r>
      <w:r w:rsidR="00E3459D">
        <w:t xml:space="preserve"> (</w:t>
      </w:r>
      <w:r>
        <w:t>104</w:t>
      </w:r>
      <w:r w:rsidR="00E3459D">
        <w:t>X</w:t>
      </w:r>
      <w:r>
        <w:t>130</w:t>
      </w:r>
      <w:r w:rsidR="00E3459D">
        <w:t xml:space="preserve">, </w:t>
      </w:r>
      <w:r>
        <w:t>IoT_NTN_FDD_S_band-Core</w:t>
      </w:r>
      <w:r w:rsidR="00E3459D">
        <w:t>/Perf)</w:t>
      </w:r>
      <w:r>
        <w:tab/>
      </w:r>
      <w:r w:rsidR="00E3459D">
        <w:tab/>
      </w:r>
      <w:r w:rsidR="00E3459D">
        <w:tab/>
      </w:r>
      <w:r w:rsidR="00E3459D">
        <w:tab/>
      </w:r>
      <w:r w:rsidR="00E3459D">
        <w:tab/>
      </w:r>
      <w:r w:rsidR="00E3459D">
        <w:tab/>
      </w:r>
      <w:r w:rsidR="00E3459D">
        <w:tab/>
      </w:r>
      <w:r>
        <w:t>RP-241662</w:t>
      </w:r>
    </w:p>
    <w:p w14:paraId="022CC055" w14:textId="3B2C56B9" w:rsidR="00477B67" w:rsidRPr="00E3459D" w:rsidRDefault="00477B67" w:rsidP="00477B67">
      <w:pPr>
        <w:pStyle w:val="B2"/>
        <w:spacing w:after="0"/>
      </w:pPr>
      <w:r w:rsidRPr="00E3459D">
        <w:t>-</w:t>
      </w:r>
      <w:r w:rsidRPr="00E3459D">
        <w:tab/>
        <w:t>1</w:t>
      </w:r>
      <w:r w:rsidR="00E3459D" w:rsidRPr="00E3459D">
        <w:t>3</w:t>
      </w:r>
      <w:r w:rsidRPr="00E3459D">
        <w:t xml:space="preserve"> RAN4 led REL-19 Core part WI</w:t>
      </w:r>
      <w:r w:rsidR="00290663">
        <w:t>s</w:t>
      </w:r>
      <w:r w:rsidRPr="00E3459D">
        <w:t xml:space="preserve"> (WI without Perf. part)</w:t>
      </w:r>
      <w:r w:rsidR="00E3459D" w:rsidRPr="00E3459D">
        <w:t xml:space="preserve"> for</w:t>
      </w:r>
      <w:r w:rsidRPr="00E3459D">
        <w:t>:</w:t>
      </w:r>
    </w:p>
    <w:p w14:paraId="50EAB4B4" w14:textId="410205E1" w:rsidR="00E3459D" w:rsidRDefault="00CC3A03" w:rsidP="00E3459D">
      <w:pPr>
        <w:pStyle w:val="B3"/>
        <w:spacing w:after="0"/>
      </w:pPr>
      <w:r w:rsidRPr="00CC3A03">
        <w:t>-</w:t>
      </w:r>
      <w:r w:rsidRPr="00CC3A03">
        <w:tab/>
      </w:r>
      <w:r w:rsidR="00E3459D" w:rsidRPr="00CC3A03">
        <w:t>A</w:t>
      </w:r>
      <w:r w:rsidR="00E3459D">
        <w:t>dditional NR bands for NR features in Rel-19</w:t>
      </w:r>
      <w:r w:rsidR="001E5682">
        <w:t xml:space="preserve"> (</w:t>
      </w:r>
      <w:r w:rsidR="00E3459D">
        <w:t>1041121</w:t>
      </w:r>
      <w:r w:rsidR="001E5682">
        <w:t xml:space="preserve">, </w:t>
      </w:r>
      <w:r w:rsidR="00E3459D">
        <w:t>NR_bands_xFeature_R19-Core</w:t>
      </w:r>
      <w:r w:rsidR="001E5682">
        <w:t>)</w:t>
      </w:r>
      <w:r w:rsidR="00E3459D">
        <w:tab/>
        <w:t>RP-241677</w:t>
      </w:r>
    </w:p>
    <w:p w14:paraId="572347B6" w14:textId="2EDE4188" w:rsidR="00E3459D" w:rsidRDefault="001E5682" w:rsidP="00E3459D">
      <w:pPr>
        <w:pStyle w:val="B3"/>
        <w:spacing w:after="0"/>
      </w:pPr>
      <w:r>
        <w:t>-</w:t>
      </w:r>
      <w:r>
        <w:tab/>
      </w:r>
      <w:r w:rsidR="00E3459D">
        <w:t>Rel-19 Dual connectivity (DC) of x LTE band(s), y NR band(s) (x&lt;=6) and single</w:t>
      </w:r>
      <w:r w:rsidR="002F7C79">
        <w:br/>
      </w:r>
      <w:r w:rsidR="00E3459D">
        <w:t>or two NR Supplementary Uplink (SUL) bands</w:t>
      </w:r>
      <w:r w:rsidR="002F7C79">
        <w:t xml:space="preserve"> (</w:t>
      </w:r>
      <w:r w:rsidR="00E3459D">
        <w:t>1041119</w:t>
      </w:r>
      <w:r w:rsidR="002F7C79">
        <w:t xml:space="preserve">, </w:t>
      </w:r>
      <w:r w:rsidR="00E3459D">
        <w:t>DC_R19_xBLTE_yBNR-Core</w:t>
      </w:r>
      <w:r w:rsidR="002F7C79">
        <w:t>)</w:t>
      </w:r>
      <w:r w:rsidR="00E3459D">
        <w:tab/>
        <w:t>RP-241673</w:t>
      </w:r>
    </w:p>
    <w:p w14:paraId="7F8307A6" w14:textId="16FCF2EF" w:rsidR="00E3459D" w:rsidRDefault="001E5682" w:rsidP="00E3459D">
      <w:pPr>
        <w:pStyle w:val="B3"/>
        <w:spacing w:after="0"/>
      </w:pPr>
      <w:r>
        <w:t>-</w:t>
      </w:r>
      <w:r>
        <w:tab/>
      </w:r>
      <w:r w:rsidR="00E3459D">
        <w:t>Rel-19 NR Carrier Aggregation (CA)/Dual Connectivity (DC) for x bands DL with</w:t>
      </w:r>
      <w:r w:rsidR="002F7C79">
        <w:br/>
      </w:r>
      <w:r w:rsidR="00E3459D">
        <w:t>y bands UL (x&lt;7, y&lt;3) and Supplementary Uplink (SUL) band combinations/CA band</w:t>
      </w:r>
      <w:r w:rsidR="002F7C79">
        <w:br/>
      </w:r>
      <w:r w:rsidR="00E3459D">
        <w:t>combinations with a single SUL or two SUL cells</w:t>
      </w:r>
      <w:r w:rsidR="002F7C79">
        <w:t xml:space="preserve"> (</w:t>
      </w:r>
      <w:r w:rsidR="00E3459D">
        <w:t>1041120</w:t>
      </w:r>
      <w:r w:rsidR="002F7C79">
        <w:t xml:space="preserve">, </w:t>
      </w:r>
      <w:r w:rsidR="00E3459D">
        <w:t>NR_CADC_SUL_R19-Core</w:t>
      </w:r>
      <w:r w:rsidR="002F7C79">
        <w:t>)</w:t>
      </w:r>
      <w:r w:rsidR="00E3459D">
        <w:tab/>
        <w:t>RP-241674</w:t>
      </w:r>
    </w:p>
    <w:p w14:paraId="60C97924" w14:textId="00239E68" w:rsidR="00E3459D" w:rsidRDefault="001E5682" w:rsidP="00E3459D">
      <w:pPr>
        <w:pStyle w:val="B3"/>
        <w:spacing w:after="0"/>
      </w:pPr>
      <w:r>
        <w:t>-</w:t>
      </w:r>
      <w:r>
        <w:tab/>
      </w:r>
      <w:r w:rsidR="00E3459D">
        <w:t>Simultaneous Rx/Tx band combinations for NR CA/DC, NR SUL and LTE/NR DC</w:t>
      </w:r>
      <w:r w:rsidR="002F7C79">
        <w:br/>
      </w:r>
      <w:r w:rsidR="00E3459D">
        <w:t>in Rel-19</w:t>
      </w:r>
      <w:r w:rsidR="002F7C79">
        <w:t xml:space="preserve"> (</w:t>
      </w:r>
      <w:r w:rsidR="00E3459D">
        <w:t>1041125</w:t>
      </w:r>
      <w:r w:rsidR="002F7C79">
        <w:t xml:space="preserve">, </w:t>
      </w:r>
      <w:r w:rsidR="00E3459D">
        <w:t>LTE_NR_R19_Simult_RxTx-Core</w:t>
      </w:r>
      <w:r w:rsidR="002F7C79">
        <w:t>)</w:t>
      </w:r>
      <w:r w:rsidR="002F7C79">
        <w:tab/>
      </w:r>
      <w:r w:rsidR="002F7C79">
        <w:tab/>
      </w:r>
      <w:r w:rsidR="002F7C79">
        <w:tab/>
      </w:r>
      <w:r w:rsidR="002F7C79">
        <w:tab/>
      </w:r>
      <w:r w:rsidR="002F7C79">
        <w:tab/>
      </w:r>
      <w:r w:rsidR="002F7C79">
        <w:tab/>
      </w:r>
      <w:r w:rsidR="002F7C79">
        <w:tab/>
      </w:r>
      <w:r w:rsidR="002F7C79">
        <w:tab/>
      </w:r>
      <w:r w:rsidR="002F7C79">
        <w:tab/>
      </w:r>
      <w:r w:rsidR="00E3459D">
        <w:tab/>
        <w:t>RP-241682</w:t>
      </w:r>
    </w:p>
    <w:p w14:paraId="2C395470" w14:textId="5AC1DCD9" w:rsidR="00E3459D" w:rsidRDefault="001E5682" w:rsidP="00E3459D">
      <w:pPr>
        <w:pStyle w:val="B3"/>
        <w:spacing w:after="0"/>
      </w:pPr>
      <w:r>
        <w:t>-</w:t>
      </w:r>
      <w:r>
        <w:tab/>
      </w:r>
      <w:r w:rsidR="00E3459D">
        <w:t>Rel-19 downlink interruption for NR and EN-DC band combinations at dynamic</w:t>
      </w:r>
      <w:r w:rsidR="002F7C79">
        <w:br/>
      </w:r>
      <w:r w:rsidR="00E3459D">
        <w:t>Tx Switching in Uplink</w:t>
      </w:r>
      <w:r w:rsidR="002F7C79">
        <w:t xml:space="preserve"> (</w:t>
      </w:r>
      <w:r w:rsidR="00E3459D">
        <w:t>1041118</w:t>
      </w:r>
      <w:r w:rsidR="002F7C79">
        <w:t xml:space="preserve">, </w:t>
      </w:r>
      <w:r w:rsidR="00E3459D">
        <w:t>DL_intrpt_combos_TxSW_R19-Core</w:t>
      </w:r>
      <w:r w:rsidR="002F7C79">
        <w:t>)</w:t>
      </w:r>
      <w:r w:rsidR="00E3459D">
        <w:tab/>
      </w:r>
      <w:r w:rsidR="002F7C79">
        <w:tab/>
      </w:r>
      <w:r w:rsidR="002F7C79">
        <w:tab/>
      </w:r>
      <w:r w:rsidR="002F7C79">
        <w:tab/>
      </w:r>
      <w:r w:rsidR="002F7C79">
        <w:tab/>
      </w:r>
      <w:r w:rsidR="002F7C79">
        <w:tab/>
      </w:r>
      <w:r w:rsidR="00E3459D">
        <w:t>RP-241672</w:t>
      </w:r>
    </w:p>
    <w:p w14:paraId="2E6917EB" w14:textId="7819E5F1" w:rsidR="00E3459D" w:rsidRDefault="001E5682" w:rsidP="00E3459D">
      <w:pPr>
        <w:pStyle w:val="B3"/>
        <w:spacing w:after="0"/>
      </w:pPr>
      <w:r>
        <w:t>-</w:t>
      </w:r>
      <w:r>
        <w:tab/>
      </w:r>
      <w:r w:rsidR="00E3459D">
        <w:t>Rel-19 High power UE (power class 1.5 or 2) for Dual Connectivity (DC) combinations</w:t>
      </w:r>
      <w:r w:rsidR="002F7C79">
        <w:br/>
      </w:r>
      <w:r w:rsidR="00E3459D">
        <w:t>of LTE band(s) and NR band(s)</w:t>
      </w:r>
      <w:r w:rsidR="002F7C79">
        <w:t xml:space="preserve"> (</w:t>
      </w:r>
      <w:r w:rsidR="00E3459D">
        <w:t>1041122</w:t>
      </w:r>
      <w:r w:rsidR="002F7C79">
        <w:t xml:space="preserve">, </w:t>
      </w:r>
      <w:r w:rsidR="00E3459D">
        <w:t>HPUE_DC_LTE_NR_R19-Core</w:t>
      </w:r>
      <w:r w:rsidR="002F7C79">
        <w:t>)</w:t>
      </w:r>
      <w:r w:rsidR="002F7C79">
        <w:tab/>
      </w:r>
      <w:r w:rsidR="002F7C79">
        <w:tab/>
      </w:r>
      <w:r w:rsidR="002F7C79">
        <w:tab/>
      </w:r>
      <w:r w:rsidR="002F7C79">
        <w:tab/>
      </w:r>
      <w:r w:rsidR="00E3459D">
        <w:tab/>
        <w:t>RP-241678</w:t>
      </w:r>
    </w:p>
    <w:p w14:paraId="10C753F0" w14:textId="2CB772FC" w:rsidR="00E3459D" w:rsidRDefault="001E5682" w:rsidP="00E3459D">
      <w:pPr>
        <w:pStyle w:val="B3"/>
        <w:spacing w:after="0"/>
      </w:pPr>
      <w:r>
        <w:t>-</w:t>
      </w:r>
      <w:r>
        <w:tab/>
      </w:r>
      <w:r w:rsidR="00E3459D">
        <w:t>Rel-19 High power UE (power class 1.5 or 2) for NR intra-band Carrier Aggregation (CA)</w:t>
      </w:r>
      <w:r w:rsidR="002F7C79">
        <w:br/>
      </w:r>
      <w:r w:rsidR="00E3459D">
        <w:t>or NR inter-band CA/Dual connectivity (DC) band combinations with/without NR SUL</w:t>
      </w:r>
      <w:r w:rsidR="002F7C79">
        <w:br/>
      </w:r>
      <w:r w:rsidR="00E3459D">
        <w:t>(supplementary uplink)</w:t>
      </w:r>
      <w:r w:rsidR="002F7C79">
        <w:t xml:space="preserve"> (</w:t>
      </w:r>
      <w:r w:rsidR="00E3459D">
        <w:t>1041123</w:t>
      </w:r>
      <w:r w:rsidR="002F7C79">
        <w:t xml:space="preserve">, </w:t>
      </w:r>
      <w:r w:rsidR="00E3459D">
        <w:t>HPUE_NR_CADC_SUL_R19-Core</w:t>
      </w:r>
      <w:r w:rsidR="002F7C79">
        <w:t>)</w:t>
      </w:r>
      <w:r w:rsidR="002F7C79">
        <w:tab/>
      </w:r>
      <w:r w:rsidR="002F7C79">
        <w:tab/>
      </w:r>
      <w:r w:rsidR="002F7C79">
        <w:tab/>
      </w:r>
      <w:r w:rsidR="002F7C79">
        <w:tab/>
      </w:r>
      <w:r w:rsidR="002F7C79">
        <w:tab/>
      </w:r>
      <w:r w:rsidR="00E3459D">
        <w:tab/>
        <w:t>RP-241679</w:t>
      </w:r>
    </w:p>
    <w:p w14:paraId="49EBCF31" w14:textId="67806AA2" w:rsidR="00E3459D" w:rsidRDefault="001E5682" w:rsidP="00E3459D">
      <w:pPr>
        <w:pStyle w:val="B3"/>
        <w:spacing w:after="0"/>
      </w:pPr>
      <w:r>
        <w:t>-</w:t>
      </w:r>
      <w:r>
        <w:tab/>
      </w:r>
      <w:r w:rsidR="00E3459D">
        <w:t>NR power class 2 RedCap (Reduced Capability) UE in FR1</w:t>
      </w:r>
      <w:r w:rsidR="002F7C79">
        <w:br/>
        <w:t>(</w:t>
      </w:r>
      <w:r w:rsidR="00E3459D">
        <w:t>1041133</w:t>
      </w:r>
      <w:r w:rsidR="002F7C79">
        <w:t xml:space="preserve">, </w:t>
      </w:r>
      <w:r w:rsidR="00E3459D">
        <w:t>NR_PC2_RedCap_UE-Core</w:t>
      </w:r>
      <w:r w:rsidR="002F7C79">
        <w:t>)</w:t>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E3459D">
        <w:tab/>
        <w:t>RP-241665</w:t>
      </w:r>
    </w:p>
    <w:p w14:paraId="76785CB2" w14:textId="6E811E47" w:rsidR="00E3459D" w:rsidRDefault="001E5682" w:rsidP="00E3459D">
      <w:pPr>
        <w:pStyle w:val="B3"/>
        <w:spacing w:after="0"/>
      </w:pPr>
      <w:r>
        <w:t>-</w:t>
      </w:r>
      <w:r>
        <w:tab/>
      </w:r>
      <w:r w:rsidR="00E3459D">
        <w:t>Rel-19 High power UE (power class 1.5 and 2) for NR FR1 TDD/FDD single band, and</w:t>
      </w:r>
      <w:r w:rsidR="002F7C79">
        <w:br/>
      </w:r>
      <w:r w:rsidR="00E3459D">
        <w:t>high power UE operation (power class 1) for fixed-wireless/vehicle-mounted use cases</w:t>
      </w:r>
      <w:r w:rsidR="002F7C79">
        <w:br/>
      </w:r>
      <w:r w:rsidR="00E3459D">
        <w:t>in a single NR band</w:t>
      </w:r>
      <w:r w:rsidR="002F7C79">
        <w:t xml:space="preserve"> (</w:t>
      </w:r>
      <w:r w:rsidR="00E3459D">
        <w:t>1041124</w:t>
      </w:r>
      <w:r w:rsidR="002F7C79">
        <w:t xml:space="preserve">, </w:t>
      </w:r>
      <w:r w:rsidR="00E3459D">
        <w:t>HPUE_NR_FR1_bands_R19-Core</w:t>
      </w:r>
      <w:r w:rsidR="002F7C79">
        <w:t>)</w:t>
      </w:r>
      <w:r w:rsidR="002F7C79">
        <w:tab/>
      </w:r>
      <w:r w:rsidR="002F7C79">
        <w:tab/>
      </w:r>
      <w:r w:rsidR="002F7C79">
        <w:tab/>
      </w:r>
      <w:r w:rsidR="002F7C79">
        <w:tab/>
      </w:r>
      <w:r w:rsidR="002F7C79">
        <w:tab/>
      </w:r>
      <w:r w:rsidR="002F7C79">
        <w:tab/>
      </w:r>
      <w:r w:rsidR="002F7C79">
        <w:tab/>
      </w:r>
      <w:r w:rsidR="00E3459D">
        <w:tab/>
        <w:t>RP-241680</w:t>
      </w:r>
    </w:p>
    <w:p w14:paraId="028906F6" w14:textId="5603FC7C" w:rsidR="00E3459D" w:rsidRDefault="001E5682" w:rsidP="00E3459D">
      <w:pPr>
        <w:pStyle w:val="B3"/>
        <w:spacing w:after="0"/>
      </w:pPr>
      <w:r>
        <w:t>-</w:t>
      </w:r>
      <w:r>
        <w:tab/>
      </w:r>
      <w:r w:rsidR="00E3459D">
        <w:t>Introduction of Power Class 2 and UE 40MHz Channel Bandwidth in NR band n28</w:t>
      </w:r>
      <w:r w:rsidR="002F7C79">
        <w:br/>
        <w:t>(</w:t>
      </w:r>
      <w:r w:rsidR="00E3459D">
        <w:t>1041128</w:t>
      </w:r>
      <w:r w:rsidR="002F7C79">
        <w:t xml:space="preserve">, </w:t>
      </w:r>
      <w:r w:rsidR="00E3459D">
        <w:t>NR_n28_PC2_40MHz_CBW-Core</w:t>
      </w:r>
      <w:r w:rsidR="002F7C79">
        <w:t>)</w:t>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E3459D">
        <w:tab/>
        <w:t>RP-241660</w:t>
      </w:r>
    </w:p>
    <w:p w14:paraId="5DDCCD3A" w14:textId="41F3217F" w:rsidR="00E3459D" w:rsidRDefault="001E5682" w:rsidP="00E3459D">
      <w:pPr>
        <w:pStyle w:val="B3"/>
        <w:spacing w:after="0"/>
      </w:pPr>
      <w:r>
        <w:t>-</w:t>
      </w:r>
      <w:r>
        <w:tab/>
      </w:r>
      <w:r w:rsidR="00E3459D">
        <w:t>Adding channel bandwidth(s) support to existing NR bands and CA/ENDC combinations</w:t>
      </w:r>
      <w:r w:rsidR="002F7C79">
        <w:br/>
      </w:r>
      <w:r w:rsidR="00E3459D">
        <w:t>in REL-19</w:t>
      </w:r>
      <w:r w:rsidR="002F7C79">
        <w:t xml:space="preserve"> (</w:t>
      </w:r>
      <w:r w:rsidR="00E3459D">
        <w:t>1041126</w:t>
      </w:r>
      <w:r w:rsidR="002F7C79">
        <w:t xml:space="preserve">, </w:t>
      </w:r>
      <w:r w:rsidR="00E3459D">
        <w:t>NR_bands_CA_ENDC_R19_BWs-Core</w:t>
      </w:r>
      <w:r w:rsidR="002F7C79">
        <w:t>)</w:t>
      </w:r>
      <w:r w:rsidR="002F7C79">
        <w:tab/>
      </w:r>
      <w:r w:rsidR="002F7C79">
        <w:tab/>
      </w:r>
      <w:r w:rsidR="002F7C79">
        <w:tab/>
      </w:r>
      <w:r w:rsidR="002F7C79">
        <w:tab/>
      </w:r>
      <w:r w:rsidR="002F7C79">
        <w:tab/>
      </w:r>
      <w:r w:rsidR="002F7C79">
        <w:tab/>
      </w:r>
      <w:r w:rsidR="002F7C79">
        <w:tab/>
      </w:r>
      <w:r w:rsidR="002F7C79">
        <w:tab/>
      </w:r>
      <w:r w:rsidR="00E3459D">
        <w:tab/>
        <w:t>RP-241684</w:t>
      </w:r>
    </w:p>
    <w:p w14:paraId="7ABA1D4F" w14:textId="2447B3B9" w:rsidR="00E3459D" w:rsidRDefault="001E5682" w:rsidP="00E3459D">
      <w:pPr>
        <w:pStyle w:val="B3"/>
        <w:spacing w:after="0"/>
      </w:pPr>
      <w:r>
        <w:t>-</w:t>
      </w:r>
      <w:r>
        <w:tab/>
      </w:r>
      <w:r w:rsidR="00E3459D">
        <w:t>Rel-19 High power UE (power class 2) and high power operation (power class 1) for</w:t>
      </w:r>
      <w:r w:rsidR="002F7C79">
        <w:br/>
      </w:r>
      <w:r w:rsidR="00E3459D">
        <w:t>fixed-wireless/vehicle-mounted use cases in a single LTE band</w:t>
      </w:r>
      <w:r w:rsidR="002F7C79">
        <w:br/>
        <w:t>(</w:t>
      </w:r>
      <w:r w:rsidR="00E3459D">
        <w:t>1041116</w:t>
      </w:r>
      <w:r w:rsidR="002F7C79">
        <w:t xml:space="preserve">, </w:t>
      </w:r>
      <w:r w:rsidR="00E3459D">
        <w:t>HPUE_LTE_bands_R19-Core</w:t>
      </w:r>
      <w:r w:rsidR="002F7C79">
        <w:t>)</w:t>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E3459D">
        <w:tab/>
        <w:t>RP-241681</w:t>
      </w:r>
    </w:p>
    <w:p w14:paraId="791519F4" w14:textId="209FCC01" w:rsidR="00E3459D" w:rsidRDefault="001E5682" w:rsidP="00E3459D">
      <w:pPr>
        <w:pStyle w:val="B3"/>
        <w:spacing w:after="0"/>
        <w:rPr>
          <w:highlight w:val="yellow"/>
        </w:rPr>
      </w:pPr>
      <w:r>
        <w:t>-</w:t>
      </w:r>
      <w:r>
        <w:tab/>
      </w:r>
      <w:r w:rsidR="00E3459D">
        <w:t>Rel-19 LTE-Advanced Carrier Aggregation for x bands (1&lt;=x&lt;= 6) DL with</w:t>
      </w:r>
      <w:r w:rsidR="002F7C79">
        <w:br/>
      </w:r>
      <w:r w:rsidR="00E3459D">
        <w:t>y bands (y=1, 2) UL</w:t>
      </w:r>
      <w:r w:rsidR="002F7C79">
        <w:t xml:space="preserve"> (</w:t>
      </w:r>
      <w:r w:rsidR="00E3459D">
        <w:t>1041115</w:t>
      </w:r>
      <w:r w:rsidR="002F7C79">
        <w:t xml:space="preserve">, </w:t>
      </w:r>
      <w:r w:rsidR="00E3459D">
        <w:t>LTE_CA_R19_xBDL_yBUL-Core</w:t>
      </w:r>
      <w:r w:rsidR="002F7C79">
        <w:t>)</w:t>
      </w:r>
      <w:r w:rsidR="002F7C79">
        <w:tab/>
      </w:r>
      <w:r w:rsidR="002F7C79">
        <w:tab/>
      </w:r>
      <w:r w:rsidR="002F7C79">
        <w:tab/>
      </w:r>
      <w:r w:rsidR="002F7C79">
        <w:tab/>
      </w:r>
      <w:r w:rsidR="002F7C79">
        <w:tab/>
      </w:r>
      <w:r w:rsidR="002F7C79">
        <w:tab/>
      </w:r>
      <w:r w:rsidR="00E3459D">
        <w:tab/>
        <w:t>RP-241676</w:t>
      </w:r>
    </w:p>
    <w:p w14:paraId="61624AB9" w14:textId="637A17FE" w:rsidR="002313C6" w:rsidRPr="00AD6143" w:rsidRDefault="002313C6" w:rsidP="002313C6">
      <w:pPr>
        <w:pStyle w:val="B2"/>
        <w:spacing w:after="0"/>
      </w:pPr>
      <w:r w:rsidRPr="00AD6143">
        <w:t>-</w:t>
      </w:r>
      <w:r w:rsidR="00EA70F5" w:rsidRPr="00AD6143">
        <w:tab/>
      </w:r>
      <w:r w:rsidR="002A2068" w:rsidRPr="00AD6143">
        <w:t>1</w:t>
      </w:r>
      <w:r w:rsidR="00975017">
        <w:t>2</w:t>
      </w:r>
      <w:r w:rsidRPr="00AD6143">
        <w:t xml:space="preserve"> RAN5 led </w:t>
      </w:r>
      <w:r w:rsidR="002A2068" w:rsidRPr="00AD6143">
        <w:t xml:space="preserve">REL-18 </w:t>
      </w:r>
      <w:r w:rsidRPr="00AD6143">
        <w:t>WIs:</w:t>
      </w:r>
    </w:p>
    <w:p w14:paraId="4B1820DA" w14:textId="4A2B5886" w:rsidR="00975017" w:rsidRDefault="00975017" w:rsidP="00975017">
      <w:pPr>
        <w:pStyle w:val="B3"/>
        <w:spacing w:after="0"/>
      </w:pPr>
      <w:r w:rsidRPr="00975017">
        <w:t>-</w:t>
      </w:r>
      <w:r w:rsidRPr="00975017">
        <w:tab/>
        <w:t>UE Conformance - 4Rx for NR bands for FWA (Fixed Wireless Access) UEs (&lt;2.6GHz)</w:t>
      </w:r>
      <w:r>
        <w:br/>
      </w:r>
      <w:r w:rsidRPr="00975017">
        <w:t>and handheld</w:t>
      </w:r>
      <w:r>
        <w:t xml:space="preserve"> UEs (1GHz to 2.6GHz) (1040102, 4Rx_NR_bands_R18-UEConTest)</w:t>
      </w:r>
      <w:r>
        <w:tab/>
      </w:r>
      <w:r>
        <w:tab/>
      </w:r>
      <w:r>
        <w:tab/>
        <w:t>RP-241093</w:t>
      </w:r>
    </w:p>
    <w:p w14:paraId="77B11FF0" w14:textId="3509CFE2" w:rsidR="00975017" w:rsidRDefault="00975017" w:rsidP="00975017">
      <w:pPr>
        <w:pStyle w:val="B3"/>
        <w:spacing w:after="0"/>
      </w:pPr>
      <w:r>
        <w:lastRenderedPageBreak/>
        <w:t>-</w:t>
      </w:r>
      <w:r>
        <w:tab/>
        <w:t>UE Conformance - Enhancement of Multiple Input Multiple Output (MIMO)</w:t>
      </w:r>
      <w:r>
        <w:br/>
        <w:t>Over-the-Air (OTA) test methodology and requirements for NR UEs</w:t>
      </w:r>
      <w:r>
        <w:br/>
        <w:t>(1040112, NR_MIMO_OTA_enh-UEConTest)</w:t>
      </w:r>
      <w:r>
        <w:tab/>
      </w:r>
      <w:r>
        <w:tab/>
      </w:r>
      <w:r>
        <w:tab/>
      </w:r>
      <w:r>
        <w:tab/>
      </w:r>
      <w:r>
        <w:tab/>
      </w:r>
      <w:r>
        <w:tab/>
      </w:r>
      <w:r>
        <w:tab/>
      </w:r>
      <w:r>
        <w:tab/>
      </w:r>
      <w:r>
        <w:tab/>
      </w:r>
      <w:r>
        <w:tab/>
      </w:r>
      <w:r>
        <w:tab/>
      </w:r>
      <w:r>
        <w:tab/>
      </w:r>
      <w:r>
        <w:tab/>
        <w:t>RP-241504</w:t>
      </w:r>
    </w:p>
    <w:p w14:paraId="612324BC" w14:textId="70C16CA6" w:rsidR="00975017" w:rsidRDefault="00975017" w:rsidP="00975017">
      <w:pPr>
        <w:pStyle w:val="B3"/>
        <w:spacing w:after="0"/>
      </w:pPr>
      <w:r>
        <w:t>-</w:t>
      </w:r>
      <w:r>
        <w:tab/>
        <w:t>UE Conformance - Mobile Terminated-Small Data Transmission (MT-SDT) for NR</w:t>
      </w:r>
      <w:r>
        <w:br/>
        <w:t>(1040103, NR_MT_SDT-UEConTest)</w:t>
      </w:r>
      <w:r>
        <w:tab/>
      </w:r>
      <w:r>
        <w:tab/>
      </w:r>
      <w:r>
        <w:tab/>
      </w:r>
      <w:r>
        <w:tab/>
      </w:r>
      <w:r>
        <w:tab/>
      </w:r>
      <w:r>
        <w:tab/>
      </w:r>
      <w:r>
        <w:tab/>
      </w:r>
      <w:r>
        <w:tab/>
      </w:r>
      <w:r>
        <w:tab/>
      </w:r>
      <w:r>
        <w:tab/>
      </w:r>
      <w:r>
        <w:tab/>
      </w:r>
      <w:r>
        <w:tab/>
      </w:r>
      <w:r>
        <w:tab/>
      </w:r>
      <w:r>
        <w:tab/>
      </w:r>
      <w:r>
        <w:tab/>
      </w:r>
      <w:r>
        <w:tab/>
        <w:t>RP-241127</w:t>
      </w:r>
    </w:p>
    <w:p w14:paraId="1C452587" w14:textId="2E3721DA" w:rsidR="00975017" w:rsidRDefault="00D54A55" w:rsidP="00975017">
      <w:pPr>
        <w:pStyle w:val="B3"/>
        <w:spacing w:after="0"/>
      </w:pPr>
      <w:r>
        <w:t>-</w:t>
      </w:r>
      <w:r>
        <w:tab/>
      </w:r>
      <w:r w:rsidR="00975017">
        <w:t>UE Conformance - In-Device Co-existence (IDC) enhancements for NR and MR-DC</w:t>
      </w:r>
      <w:r w:rsidR="00CE274C">
        <w:br/>
        <w:t>(</w:t>
      </w:r>
      <w:r w:rsidR="00975017">
        <w:t>1040104</w:t>
      </w:r>
      <w:r w:rsidR="00CE274C">
        <w:t xml:space="preserve">, </w:t>
      </w:r>
      <w:r w:rsidR="00975017">
        <w:t>NR_IDC_enh-UEConTest</w:t>
      </w:r>
      <w:r w:rsidR="00CE274C">
        <w:t>)</w:t>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975017">
        <w:tab/>
        <w:t>RP-241195</w:t>
      </w:r>
    </w:p>
    <w:p w14:paraId="23BD6EBB" w14:textId="4C9A91EE" w:rsidR="00975017" w:rsidRDefault="00D54A55" w:rsidP="00975017">
      <w:pPr>
        <w:pStyle w:val="B3"/>
        <w:spacing w:after="0"/>
      </w:pPr>
      <w:r>
        <w:t>-</w:t>
      </w:r>
      <w:r>
        <w:tab/>
      </w:r>
      <w:r w:rsidR="00975017">
        <w:t>UE Conformance - NR demodulation performance evolution</w:t>
      </w:r>
      <w:r w:rsidR="00CE274C">
        <w:br/>
        <w:t>(</w:t>
      </w:r>
      <w:r w:rsidR="00975017">
        <w:t>1040105</w:t>
      </w:r>
      <w:r w:rsidR="00CE274C">
        <w:t xml:space="preserve">, </w:t>
      </w:r>
      <w:r w:rsidR="00975017">
        <w:t>NR_demod_enh3-UEConTest</w:t>
      </w:r>
      <w:r w:rsidR="00CE274C">
        <w:t>)</w:t>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975017">
        <w:tab/>
        <w:t>RP-241298</w:t>
      </w:r>
    </w:p>
    <w:p w14:paraId="354DC8BC" w14:textId="28F82CFB" w:rsidR="00975017" w:rsidRDefault="00D54A55" w:rsidP="00975017">
      <w:pPr>
        <w:pStyle w:val="B3"/>
        <w:spacing w:after="0"/>
      </w:pPr>
      <w:r>
        <w:t>-</w:t>
      </w:r>
      <w:r>
        <w:tab/>
      </w:r>
      <w:r w:rsidR="00975017">
        <w:t>UE Conformance - Non-Public Networks Phase 2: NG-RAN aspects plus CT1 aspects</w:t>
      </w:r>
      <w:r w:rsidR="00CE274C">
        <w:br/>
        <w:t>(</w:t>
      </w:r>
      <w:r w:rsidR="00975017">
        <w:t>1040106</w:t>
      </w:r>
      <w:r w:rsidR="00CE274C">
        <w:t xml:space="preserve">, </w:t>
      </w:r>
      <w:r w:rsidR="00975017">
        <w:t>eNPN_Ph2-NGRAN_plus_CT1-UEConTest</w:t>
      </w:r>
      <w:r w:rsidR="00CE274C">
        <w:t>)</w:t>
      </w:r>
      <w:r w:rsidR="00CE274C">
        <w:tab/>
      </w:r>
      <w:r w:rsidR="00CE274C">
        <w:tab/>
      </w:r>
      <w:r w:rsidR="00CE274C">
        <w:tab/>
      </w:r>
      <w:r w:rsidR="00CE274C">
        <w:tab/>
      </w:r>
      <w:r w:rsidR="00CE274C">
        <w:tab/>
      </w:r>
      <w:r w:rsidR="00CE274C">
        <w:tab/>
      </w:r>
      <w:r w:rsidR="00CE274C">
        <w:tab/>
      </w:r>
      <w:r w:rsidR="00CE274C">
        <w:tab/>
      </w:r>
      <w:r w:rsidR="00CE274C">
        <w:tab/>
      </w:r>
      <w:r w:rsidR="00CE274C">
        <w:tab/>
      </w:r>
      <w:r w:rsidR="00975017">
        <w:tab/>
        <w:t>RP-241307</w:t>
      </w:r>
    </w:p>
    <w:p w14:paraId="041AB51C" w14:textId="3978F100" w:rsidR="00975017" w:rsidRDefault="00D54A55" w:rsidP="00975017">
      <w:pPr>
        <w:pStyle w:val="B3"/>
        <w:spacing w:after="0"/>
      </w:pPr>
      <w:r>
        <w:t>-</w:t>
      </w:r>
      <w:r>
        <w:tab/>
      </w:r>
      <w:r w:rsidR="00975017">
        <w:t>UE Conformance - Expanded and improved NR positioning</w:t>
      </w:r>
      <w:r w:rsidR="009F61F1">
        <w:br/>
        <w:t>(</w:t>
      </w:r>
      <w:r w:rsidR="00975017">
        <w:t>1040107</w:t>
      </w:r>
      <w:r w:rsidR="009F61F1">
        <w:t xml:space="preserve">, </w:t>
      </w:r>
      <w:r w:rsidR="00975017">
        <w:t>NR_pos_enh2-UEConTest</w:t>
      </w:r>
      <w:r w:rsidR="009F61F1">
        <w:t>)</w:t>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75017">
        <w:tab/>
        <w:t>RP-241342</w:t>
      </w:r>
    </w:p>
    <w:p w14:paraId="0FA29A5D" w14:textId="1C16A83D" w:rsidR="00975017" w:rsidRDefault="00D54A55" w:rsidP="00975017">
      <w:pPr>
        <w:pStyle w:val="B3"/>
        <w:spacing w:after="0"/>
      </w:pPr>
      <w:r>
        <w:t>-</w:t>
      </w:r>
      <w:r>
        <w:tab/>
      </w:r>
      <w:r w:rsidR="00975017">
        <w:t>UE Conformance - Further NR mobility enhancements</w:t>
      </w:r>
      <w:r w:rsidR="009F61F1">
        <w:br/>
        <w:t>(</w:t>
      </w:r>
      <w:r w:rsidR="00975017">
        <w:t>1040108</w:t>
      </w:r>
      <w:r w:rsidR="009F61F1">
        <w:t xml:space="preserve">, </w:t>
      </w:r>
      <w:r w:rsidR="00975017">
        <w:t>NR_Mob_enh2-UEConTest</w:t>
      </w:r>
      <w:r w:rsidR="009F61F1">
        <w:t>)</w:t>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75017">
        <w:tab/>
        <w:t>RP-241348</w:t>
      </w:r>
    </w:p>
    <w:p w14:paraId="6C08952F" w14:textId="3E0772F2" w:rsidR="00975017" w:rsidRDefault="00D54A55" w:rsidP="00975017">
      <w:pPr>
        <w:pStyle w:val="B3"/>
        <w:spacing w:after="0"/>
      </w:pPr>
      <w:r>
        <w:t>-</w:t>
      </w:r>
      <w:r>
        <w:tab/>
      </w:r>
      <w:r w:rsidR="00975017">
        <w:t>UE Conformance - Introduction of FDD LTE band (L+S band) for IoT NTN operation</w:t>
      </w:r>
      <w:r w:rsidR="009F61F1">
        <w:br/>
        <w:t>(</w:t>
      </w:r>
      <w:r w:rsidR="00975017">
        <w:t>1040109</w:t>
      </w:r>
      <w:r w:rsidR="009F61F1">
        <w:t xml:space="preserve">, </w:t>
      </w:r>
      <w:r w:rsidR="00975017">
        <w:t>IoT_NTN_FDD_LS_band-UEConTest</w:t>
      </w:r>
      <w:r w:rsidR="009F61F1">
        <w:t>)</w:t>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75017">
        <w:tab/>
        <w:t>RP-241354</w:t>
      </w:r>
    </w:p>
    <w:p w14:paraId="20501D25" w14:textId="4C70D87F" w:rsidR="00975017" w:rsidRDefault="00D54A55" w:rsidP="00975017">
      <w:pPr>
        <w:pStyle w:val="B3"/>
        <w:spacing w:after="0"/>
      </w:pPr>
      <w:r>
        <w:t>-</w:t>
      </w:r>
      <w:r>
        <w:tab/>
      </w:r>
      <w:r w:rsidR="00975017">
        <w:t>UE Conformance - Introduction of the Extended L-band (UL 1668-1675MHz,</w:t>
      </w:r>
      <w:r w:rsidR="009F61F1">
        <w:br/>
      </w:r>
      <w:r w:rsidR="00975017">
        <w:t>DL 1518-1525MHz) for IoT NTN</w:t>
      </w:r>
      <w:r w:rsidR="009F61F1">
        <w:t xml:space="preserve"> (</w:t>
      </w:r>
      <w:r w:rsidR="00975017">
        <w:t>1040110</w:t>
      </w:r>
      <w:r w:rsidR="009F61F1">
        <w:t xml:space="preserve">, </w:t>
      </w:r>
      <w:r w:rsidR="00975017">
        <w:t>IoT_NTN_extLband-UEConTest</w:t>
      </w:r>
      <w:r w:rsidR="009F61F1">
        <w:t>)</w:t>
      </w:r>
      <w:r w:rsidR="009F61F1">
        <w:tab/>
      </w:r>
      <w:r w:rsidR="009F61F1">
        <w:tab/>
      </w:r>
      <w:r w:rsidR="009F61F1">
        <w:tab/>
      </w:r>
      <w:r w:rsidR="00975017">
        <w:tab/>
        <w:t>RP-241355</w:t>
      </w:r>
    </w:p>
    <w:p w14:paraId="3C7ACBAA" w14:textId="0DEA4CDE" w:rsidR="00975017" w:rsidRDefault="00D54A55" w:rsidP="00975017">
      <w:pPr>
        <w:pStyle w:val="B3"/>
        <w:spacing w:after="0"/>
      </w:pPr>
      <w:r>
        <w:t>-</w:t>
      </w:r>
      <w:r>
        <w:tab/>
      </w:r>
      <w:r w:rsidR="00975017">
        <w:t>UE Conformance - Enhancement of UE TRP (Total Radiated Power) and</w:t>
      </w:r>
      <w:r w:rsidR="009F61F1">
        <w:br/>
      </w:r>
      <w:r w:rsidR="00975017">
        <w:t>TRS (Total Radiated Sensitivity) requirements and test methodologies for FR1</w:t>
      </w:r>
      <w:r w:rsidR="009F61F1">
        <w:br/>
      </w:r>
      <w:r w:rsidR="00975017">
        <w:t>(NR SA and EN-DC)</w:t>
      </w:r>
      <w:r w:rsidR="009F61F1">
        <w:t xml:space="preserve"> (</w:t>
      </w:r>
      <w:r w:rsidR="00975017">
        <w:t>1040111</w:t>
      </w:r>
      <w:r w:rsidR="009F61F1">
        <w:t xml:space="preserve">, </w:t>
      </w:r>
      <w:r w:rsidR="00975017">
        <w:t>NR_FR1_TRP_TRS_enh-UEConTest</w:t>
      </w:r>
      <w:r w:rsidR="009F61F1">
        <w:t>)</w:t>
      </w:r>
      <w:r w:rsidR="009F61F1">
        <w:tab/>
      </w:r>
      <w:r w:rsidR="009F61F1">
        <w:tab/>
      </w:r>
      <w:r w:rsidR="009F61F1">
        <w:tab/>
      </w:r>
      <w:r w:rsidR="009F61F1">
        <w:tab/>
      </w:r>
      <w:r w:rsidR="009F61F1">
        <w:tab/>
      </w:r>
      <w:r w:rsidR="00975017">
        <w:tab/>
        <w:t>RP-241503</w:t>
      </w:r>
    </w:p>
    <w:p w14:paraId="314453F3" w14:textId="7553967A" w:rsidR="002A2068" w:rsidRPr="00783A8B" w:rsidRDefault="00D54A55" w:rsidP="00290663">
      <w:pPr>
        <w:pStyle w:val="B3"/>
        <w:spacing w:after="120"/>
        <w:rPr>
          <w:highlight w:val="yellow"/>
        </w:rPr>
      </w:pPr>
      <w:r>
        <w:t>-</w:t>
      </w:r>
      <w:r>
        <w:tab/>
      </w:r>
      <w:r w:rsidR="00975017">
        <w:t>UE Conformance - Requirement for NR frequency range 2 (FR2) multi-Rx chain</w:t>
      </w:r>
      <w:r w:rsidR="009F61F1">
        <w:br/>
      </w:r>
      <w:r w:rsidR="00975017">
        <w:t>DL reception</w:t>
      </w:r>
      <w:r w:rsidR="009F61F1">
        <w:t xml:space="preserve"> (</w:t>
      </w:r>
      <w:r w:rsidR="00975017">
        <w:t>1040113</w:t>
      </w:r>
      <w:r w:rsidR="009F61F1">
        <w:t xml:space="preserve">, </w:t>
      </w:r>
      <w:r w:rsidR="00975017">
        <w:t>NR_FR2_multiRX_DL-UEConTest</w:t>
      </w:r>
      <w:r w:rsidR="009F61F1">
        <w:t>)</w:t>
      </w:r>
      <w:r w:rsidR="009F61F1">
        <w:tab/>
      </w:r>
      <w:r w:rsidR="009F61F1">
        <w:tab/>
      </w:r>
      <w:r w:rsidR="009F61F1">
        <w:tab/>
      </w:r>
      <w:r w:rsidR="009F61F1">
        <w:tab/>
      </w:r>
      <w:r w:rsidR="009F61F1">
        <w:tab/>
      </w:r>
      <w:r w:rsidR="009F61F1">
        <w:tab/>
      </w:r>
      <w:r w:rsidR="009F61F1">
        <w:tab/>
      </w:r>
      <w:r w:rsidR="009F61F1">
        <w:tab/>
      </w:r>
      <w:r w:rsidR="00975017">
        <w:tab/>
        <w:t>RP-241653</w:t>
      </w:r>
    </w:p>
    <w:p w14:paraId="4BCC0781" w14:textId="2B710D84" w:rsidR="00FE7C9A" w:rsidRPr="0065423E" w:rsidRDefault="00FE7C9A" w:rsidP="00F038B8">
      <w:pPr>
        <w:pStyle w:val="B1"/>
        <w:snapToGrid w:val="0"/>
        <w:spacing w:after="120"/>
      </w:pPr>
      <w:r w:rsidRPr="0065423E">
        <w:t>-</w:t>
      </w:r>
      <w:r w:rsidRPr="0065423E">
        <w:tab/>
      </w:r>
      <w:r w:rsidR="004D6B58" w:rsidRPr="0065423E">
        <w:t>2</w:t>
      </w:r>
      <w:r w:rsidRPr="0065423E">
        <w:t xml:space="preserve"> </w:t>
      </w:r>
      <w:r w:rsidRPr="0065423E">
        <w:rPr>
          <w:b/>
          <w:bCs/>
          <w:u w:val="single"/>
        </w:rPr>
        <w:t>new approved REL-1</w:t>
      </w:r>
      <w:r w:rsidR="00715546" w:rsidRPr="0065423E">
        <w:rPr>
          <w:b/>
          <w:bCs/>
          <w:u w:val="single"/>
        </w:rPr>
        <w:t>9</w:t>
      </w:r>
      <w:r w:rsidRPr="0065423E">
        <w:rPr>
          <w:b/>
          <w:bCs/>
          <w:u w:val="single"/>
        </w:rPr>
        <w:t xml:space="preserve"> study item</w:t>
      </w:r>
      <w:r w:rsidR="003B2CEA" w:rsidRPr="0065423E">
        <w:rPr>
          <w:b/>
          <w:bCs/>
          <w:u w:val="single"/>
        </w:rPr>
        <w:t>s</w:t>
      </w:r>
      <w:r w:rsidRPr="0065423E">
        <w:t xml:space="preserve"> (SI)</w:t>
      </w:r>
      <w:r w:rsidR="008D370E" w:rsidRPr="0065423E">
        <w:t>:</w:t>
      </w:r>
    </w:p>
    <w:p w14:paraId="49C8E3FC" w14:textId="7E6C250B" w:rsidR="0065423E" w:rsidRDefault="0065423E" w:rsidP="0065423E">
      <w:pPr>
        <w:pStyle w:val="B2"/>
        <w:spacing w:after="0"/>
      </w:pPr>
      <w:r>
        <w:t>-</w:t>
      </w:r>
      <w:r>
        <w:tab/>
        <w:t>RAN4, Study on spatial channel model for demodulation performance requirements for NR</w:t>
      </w:r>
      <w:r>
        <w:br/>
        <w:t>(1040100, FS_NR_demod_SCM)</w:t>
      </w:r>
      <w:r>
        <w:tab/>
      </w:r>
      <w:r>
        <w:tab/>
      </w:r>
      <w:r>
        <w:tab/>
      </w:r>
      <w:r>
        <w:tab/>
      </w:r>
      <w:r>
        <w:tab/>
      </w:r>
      <w:r>
        <w:tab/>
      </w:r>
      <w:r>
        <w:tab/>
      </w:r>
      <w:r>
        <w:tab/>
      </w:r>
      <w:r>
        <w:tab/>
      </w:r>
      <w:r>
        <w:tab/>
      </w:r>
      <w:r>
        <w:tab/>
      </w:r>
      <w:r>
        <w:tab/>
      </w:r>
      <w:r>
        <w:tab/>
      </w:r>
      <w:r>
        <w:tab/>
      </w:r>
      <w:r>
        <w:tab/>
      </w:r>
      <w:r>
        <w:tab/>
      </w:r>
      <w:r>
        <w:tab/>
      </w:r>
      <w:r>
        <w:tab/>
        <w:t>RP-241610</w:t>
      </w:r>
    </w:p>
    <w:p w14:paraId="23663258" w14:textId="16F536DF" w:rsidR="0065423E" w:rsidRDefault="0065423E" w:rsidP="0065423E">
      <w:pPr>
        <w:pStyle w:val="B2"/>
        <w:spacing w:after="120"/>
        <w:rPr>
          <w:highlight w:val="yellow"/>
        </w:rPr>
      </w:pPr>
      <w:r>
        <w:t>-</w:t>
      </w:r>
      <w:r>
        <w:tab/>
        <w:t>RAN4, Study on NR FR1 DL fragmented carriers (1040101, FS_NR_FR1_DL_Frag_Carrier)</w:t>
      </w:r>
      <w:r>
        <w:tab/>
        <w:t>RP-241669</w:t>
      </w:r>
    </w:p>
    <w:p w14:paraId="183D14C2" w14:textId="51914C4D" w:rsidR="00FE7C9A" w:rsidRPr="00583BA1" w:rsidRDefault="00FE7C9A" w:rsidP="00FE7C9A">
      <w:pPr>
        <w:pStyle w:val="B1"/>
        <w:snapToGrid w:val="0"/>
        <w:spacing w:after="120"/>
        <w:rPr>
          <w:lang w:val="fr-FR"/>
        </w:rPr>
      </w:pPr>
      <w:r w:rsidRPr="00E220E9">
        <w:rPr>
          <w:lang w:val="fr-FR"/>
        </w:rPr>
        <w:t>-</w:t>
      </w:r>
      <w:r w:rsidRPr="00E220E9">
        <w:rPr>
          <w:lang w:val="fr-FR"/>
        </w:rPr>
        <w:tab/>
      </w:r>
      <w:r w:rsidR="00C1702E" w:rsidRPr="00E220E9">
        <w:rPr>
          <w:lang w:val="fr-FR"/>
        </w:rPr>
        <w:t>2</w:t>
      </w:r>
      <w:r w:rsidR="00E220E9" w:rsidRPr="00E220E9">
        <w:rPr>
          <w:lang w:val="fr-FR"/>
        </w:rPr>
        <w:t>269</w:t>
      </w:r>
      <w:r w:rsidRPr="00E220E9">
        <w:rPr>
          <w:lang w:val="fr-FR"/>
        </w:rPr>
        <w:t xml:space="preserve"> </w:t>
      </w:r>
      <w:r w:rsidRPr="00E220E9">
        <w:rPr>
          <w:b/>
          <w:u w:val="single"/>
          <w:lang w:val="fr-FR"/>
        </w:rPr>
        <w:t>CRs</w:t>
      </w:r>
      <w:r w:rsidRPr="00E220E9">
        <w:rPr>
          <w:lang w:val="fr-FR"/>
        </w:rPr>
        <w:t xml:space="preserve"> (incl. cat.A CRs and </w:t>
      </w:r>
      <w:r w:rsidR="00E220E9" w:rsidRPr="00E220E9">
        <w:rPr>
          <w:lang w:val="fr-FR"/>
        </w:rPr>
        <w:t>4</w:t>
      </w:r>
      <w:r w:rsidRPr="00E220E9">
        <w:rPr>
          <w:lang w:val="fr-FR"/>
        </w:rPr>
        <w:t xml:space="preserve"> company CR</w:t>
      </w:r>
      <w:r w:rsidR="00AA68A7" w:rsidRPr="00E220E9">
        <w:rPr>
          <w:lang w:val="fr-FR"/>
        </w:rPr>
        <w:t>s</w:t>
      </w:r>
      <w:r w:rsidRPr="00E220E9">
        <w:rPr>
          <w:lang w:val="fr-FR"/>
        </w:rPr>
        <w:t xml:space="preserve">) were handled and </w:t>
      </w:r>
      <w:r w:rsidR="00C1702E" w:rsidRPr="00E220E9">
        <w:rPr>
          <w:lang w:val="fr-FR"/>
        </w:rPr>
        <w:t>2</w:t>
      </w:r>
      <w:r w:rsidR="00E220E9" w:rsidRPr="00E220E9">
        <w:rPr>
          <w:lang w:val="fr-FR"/>
        </w:rPr>
        <w:t>256</w:t>
      </w:r>
      <w:r w:rsidRPr="00E220E9">
        <w:rPr>
          <w:lang w:val="fr-FR"/>
        </w:rPr>
        <w:t xml:space="preserve"> CRs were approved</w:t>
      </w:r>
      <w:r w:rsidRPr="00E220E9">
        <w:rPr>
          <w:lang w:val="fr-FR"/>
        </w:rPr>
        <w:br/>
        <w:t>(see Annex D and attached Tdoc list).</w:t>
      </w:r>
    </w:p>
    <w:p w14:paraId="7A5210D8" w14:textId="77777777" w:rsidR="00FE7C9A" w:rsidRPr="00B21EFE" w:rsidRDefault="00FE7C9A" w:rsidP="0056263A">
      <w:pPr>
        <w:pStyle w:val="B1"/>
        <w:snapToGrid w:val="0"/>
        <w:spacing w:after="0"/>
        <w:rPr>
          <w:lang w:val="fr-FR"/>
        </w:rPr>
      </w:pPr>
      <w:r w:rsidRPr="00B21EFE">
        <w:rPr>
          <w:lang w:val="fr-FR"/>
        </w:rPr>
        <w:t>-</w:t>
      </w:r>
      <w:r w:rsidRPr="00B21EFE">
        <w:rPr>
          <w:lang w:val="fr-FR"/>
        </w:rPr>
        <w:tab/>
        <w:t xml:space="preserve">approved/noted/agreed </w:t>
      </w:r>
      <w:r w:rsidRPr="00B21EFE">
        <w:rPr>
          <w:b/>
          <w:u w:val="single"/>
          <w:lang w:val="fr-FR"/>
        </w:rPr>
        <w:t>TRs/TSs</w:t>
      </w:r>
      <w:r w:rsidRPr="00B21EFE">
        <w:rPr>
          <w:lang w:val="fr-FR"/>
        </w:rPr>
        <w:t xml:space="preserve"> (see Annex E):</w:t>
      </w:r>
    </w:p>
    <w:p w14:paraId="66684F64" w14:textId="4B747B1A" w:rsidR="002732A5" w:rsidRDefault="00FE7C9A" w:rsidP="005325C2">
      <w:pPr>
        <w:pStyle w:val="B2"/>
        <w:spacing w:after="0"/>
      </w:pPr>
      <w:r w:rsidRPr="00B21EFE">
        <w:t>-</w:t>
      </w:r>
      <w:r w:rsidRPr="00B21EFE">
        <w:tab/>
      </w:r>
      <w:r w:rsidR="00D83CF0">
        <w:t>2</w:t>
      </w:r>
      <w:r w:rsidRPr="00B21EFE">
        <w:t xml:space="preserve"> noted specification</w:t>
      </w:r>
      <w:r w:rsidR="00D7738C" w:rsidRPr="00B21EFE">
        <w:t>s</w:t>
      </w:r>
      <w:r w:rsidRPr="00B21EFE">
        <w:t xml:space="preserve"> </w:t>
      </w:r>
      <w:r w:rsidR="00257DED" w:rsidRPr="00B21EFE">
        <w:t>(</w:t>
      </w:r>
      <w:r w:rsidRPr="00B21EFE">
        <w:t>for information</w:t>
      </w:r>
      <w:r w:rsidR="00257DED" w:rsidRPr="00B21EFE">
        <w:t>)</w:t>
      </w:r>
      <w:r w:rsidR="00D83CF0">
        <w:t>:</w:t>
      </w:r>
    </w:p>
    <w:p w14:paraId="24715E49" w14:textId="05FD2D99" w:rsidR="004F4952" w:rsidRDefault="00D83CF0" w:rsidP="004F4952">
      <w:pPr>
        <w:pStyle w:val="B3"/>
        <w:spacing w:after="0"/>
      </w:pPr>
      <w:r>
        <w:t>-</w:t>
      </w:r>
      <w:r w:rsidR="004F4952">
        <w:tab/>
        <w:t>REL-19 RAN3 TR38.743 (</w:t>
      </w:r>
      <w:r w:rsidR="004F4952" w:rsidRPr="004F4952">
        <w:t>FS_NR_AIML_NGRAN_enh</w:t>
      </w:r>
      <w:r w:rsidR="004F4952">
        <w:t>)</w:t>
      </w:r>
      <w:r w:rsidR="001B3EE8">
        <w:t>:</w:t>
      </w:r>
      <w:r w:rsidR="001B3EE8">
        <w:tab/>
      </w:r>
      <w:r w:rsidR="001B3EE8">
        <w:tab/>
      </w:r>
      <w:r w:rsidR="001B3EE8">
        <w:tab/>
      </w:r>
      <w:r w:rsidR="001B3EE8">
        <w:tab/>
      </w:r>
      <w:r w:rsidR="001B3EE8">
        <w:tab/>
      </w:r>
      <w:r w:rsidR="001B3EE8">
        <w:tab/>
      </w:r>
      <w:r w:rsidR="001B3EE8">
        <w:tab/>
      </w:r>
      <w:r w:rsidR="001B3EE8">
        <w:tab/>
      </w:r>
      <w:r w:rsidR="001B3EE8">
        <w:tab/>
      </w:r>
      <w:r w:rsidR="001B3EE8">
        <w:tab/>
      </w:r>
      <w:r w:rsidR="001B3EE8" w:rsidRPr="001B3EE8">
        <w:t>RP-241148</w:t>
      </w:r>
    </w:p>
    <w:p w14:paraId="720692F1" w14:textId="73B3CE6D" w:rsidR="00D83CF0" w:rsidRPr="00B21EFE" w:rsidRDefault="004F4952" w:rsidP="004F4952">
      <w:pPr>
        <w:pStyle w:val="B3"/>
        <w:spacing w:after="0"/>
      </w:pPr>
      <w:r>
        <w:t>-</w:t>
      </w:r>
      <w:r>
        <w:tab/>
        <w:t>REL-19 RAN3 TR 38.799 (</w:t>
      </w:r>
      <w:r w:rsidRPr="004F4952">
        <w:t>FS_NR_WAB_5GFemto</w:t>
      </w:r>
      <w:r>
        <w:t>)</w:t>
      </w:r>
      <w:r w:rsidR="001B3EE8">
        <w:t>:</w:t>
      </w:r>
      <w:r w:rsidR="001B3EE8">
        <w:tab/>
      </w:r>
      <w:r w:rsidR="001B3EE8">
        <w:tab/>
      </w:r>
      <w:r w:rsidR="001B3EE8">
        <w:tab/>
      </w:r>
      <w:r w:rsidR="001B3EE8">
        <w:tab/>
      </w:r>
      <w:r w:rsidR="001B3EE8">
        <w:tab/>
      </w:r>
      <w:r w:rsidR="001B3EE8">
        <w:tab/>
      </w:r>
      <w:r w:rsidR="001B3EE8">
        <w:tab/>
      </w:r>
      <w:r w:rsidR="001B3EE8">
        <w:tab/>
      </w:r>
      <w:r w:rsidR="001B3EE8">
        <w:tab/>
      </w:r>
      <w:r w:rsidR="001B3EE8">
        <w:tab/>
      </w:r>
      <w:r w:rsidR="001B3EE8">
        <w:tab/>
      </w:r>
      <w:r w:rsidR="001B3EE8" w:rsidRPr="001B3EE8">
        <w:t>RP-241262</w:t>
      </w:r>
    </w:p>
    <w:p w14:paraId="226B7114" w14:textId="5FE36B9C" w:rsidR="009B6CBF" w:rsidRPr="00B21EFE" w:rsidRDefault="00FE7C9A" w:rsidP="009B6CBF">
      <w:pPr>
        <w:pStyle w:val="B2"/>
        <w:spacing w:after="0"/>
      </w:pPr>
      <w:r w:rsidRPr="00B21EFE">
        <w:rPr>
          <w:lang w:val="fr-FR"/>
        </w:rPr>
        <w:t>-</w:t>
      </w:r>
      <w:r w:rsidRPr="00B21EFE">
        <w:tab/>
      </w:r>
      <w:r w:rsidR="004F4952">
        <w:t>16</w:t>
      </w:r>
      <w:r w:rsidR="00E72056" w:rsidRPr="00B21EFE">
        <w:t xml:space="preserve"> approved specifications: </w:t>
      </w:r>
      <w:r w:rsidR="004F4952">
        <w:t>16</w:t>
      </w:r>
      <w:r w:rsidRPr="00B21EFE">
        <w:t xml:space="preserve"> approved </w:t>
      </w:r>
      <w:r w:rsidR="00E72056" w:rsidRPr="00B21EFE">
        <w:t>TR</w:t>
      </w:r>
      <w:r w:rsidR="00962A3B" w:rsidRPr="00B21EFE">
        <w:t>s</w:t>
      </w:r>
      <w:r w:rsidR="00E72056" w:rsidRPr="00B21EFE">
        <w:t xml:space="preserve"> and </w:t>
      </w:r>
      <w:r w:rsidR="00B21EFE" w:rsidRPr="00B21EFE">
        <w:t>0</w:t>
      </w:r>
      <w:r w:rsidR="00E72056" w:rsidRPr="00B21EFE">
        <w:t xml:space="preserve"> approved TS</w:t>
      </w:r>
      <w:r w:rsidR="00962A3B" w:rsidRPr="00B21EFE">
        <w:t>s</w:t>
      </w:r>
      <w:r w:rsidRPr="00B21EFE">
        <w:t xml:space="preserve"> which </w:t>
      </w:r>
      <w:r w:rsidR="00EC6597" w:rsidRPr="00B21EFE">
        <w:t>are</w:t>
      </w:r>
      <w:r w:rsidRPr="00B21EFE">
        <w:t xml:space="preserve"> now under CR control:</w:t>
      </w:r>
    </w:p>
    <w:p w14:paraId="5B707641" w14:textId="77777777" w:rsidR="002D5E24" w:rsidRDefault="002D5E24" w:rsidP="002D5E24">
      <w:pPr>
        <w:pStyle w:val="B3"/>
        <w:spacing w:after="0"/>
      </w:pPr>
      <w:r>
        <w:t>-</w:t>
      </w:r>
      <w:r>
        <w:tab/>
        <w:t>Rel-18 RAN4 TR 36.718-02-01 (LTE_CA_R18_xBDL_yBUL-Core):</w:t>
      </w:r>
      <w:r>
        <w:tab/>
      </w:r>
      <w:r>
        <w:tab/>
      </w:r>
      <w:r>
        <w:tab/>
      </w:r>
      <w:r>
        <w:tab/>
      </w:r>
      <w:r>
        <w:tab/>
      </w:r>
      <w:r>
        <w:tab/>
      </w:r>
      <w:r>
        <w:tab/>
        <w:t>RP-241522</w:t>
      </w:r>
    </w:p>
    <w:p w14:paraId="0A1FD2A3" w14:textId="3704C325" w:rsidR="002D5E24" w:rsidRDefault="002D5E24" w:rsidP="002D5E24">
      <w:pPr>
        <w:pStyle w:val="B3"/>
        <w:spacing w:after="0"/>
      </w:pPr>
      <w:r>
        <w:t>-</w:t>
      </w:r>
      <w:r>
        <w:tab/>
        <w:t>Rel-18 RAN4 TR 37.718-00-00 (NR_SUL_combos_R18-Core):</w:t>
      </w:r>
      <w:r>
        <w:tab/>
      </w:r>
      <w:r>
        <w:tab/>
      </w:r>
      <w:r>
        <w:tab/>
      </w:r>
      <w:r>
        <w:tab/>
      </w:r>
      <w:r>
        <w:tab/>
      </w:r>
      <w:r>
        <w:tab/>
      </w:r>
      <w:r>
        <w:tab/>
      </w:r>
      <w:r>
        <w:tab/>
        <w:t>RP-241138</w:t>
      </w:r>
    </w:p>
    <w:p w14:paraId="03EB9EE7" w14:textId="274D9C61" w:rsidR="002D5E24" w:rsidRDefault="002D5E24" w:rsidP="002D5E24">
      <w:pPr>
        <w:pStyle w:val="B3"/>
        <w:spacing w:after="0"/>
      </w:pPr>
      <w:r>
        <w:t>-</w:t>
      </w:r>
      <w:r>
        <w:tab/>
        <w:t>Rel-18 RAN4 TR 37.718-11-11 (DC_R18_1BLTE_1BNR_2DL2UL-Core):</w:t>
      </w:r>
      <w:r>
        <w:tab/>
      </w:r>
      <w:r>
        <w:tab/>
      </w:r>
      <w:r>
        <w:tab/>
      </w:r>
      <w:r>
        <w:tab/>
      </w:r>
      <w:r>
        <w:tab/>
        <w:t>RP-241234</w:t>
      </w:r>
    </w:p>
    <w:p w14:paraId="68853454" w14:textId="5BD9C202" w:rsidR="001B3EE8" w:rsidRDefault="001B3EE8" w:rsidP="001B3EE8">
      <w:pPr>
        <w:pStyle w:val="B3"/>
        <w:spacing w:after="0"/>
      </w:pPr>
      <w:r>
        <w:t>-</w:t>
      </w:r>
      <w:r>
        <w:tab/>
        <w:t>Rel-18 RAN4 TR 37.718-11-21 (DC_R18_xBLTE_2BNR_yDL2UL-Core):</w:t>
      </w:r>
      <w:r>
        <w:tab/>
      </w:r>
      <w:r>
        <w:tab/>
      </w:r>
      <w:r>
        <w:tab/>
      </w:r>
      <w:r>
        <w:tab/>
      </w:r>
      <w:r>
        <w:tab/>
        <w:t>RP-241054</w:t>
      </w:r>
    </w:p>
    <w:p w14:paraId="259D93B1" w14:textId="77777777" w:rsidR="002D5E24" w:rsidRDefault="002D5E24" w:rsidP="002D5E24">
      <w:pPr>
        <w:pStyle w:val="B3"/>
        <w:spacing w:after="0"/>
      </w:pPr>
      <w:r>
        <w:t>-</w:t>
      </w:r>
      <w:r>
        <w:tab/>
        <w:t>Rel-18 RAN4 TR 37.718-21-11 (DC_R18_2BLTE_1BNR_3DL2UL-Core):</w:t>
      </w:r>
      <w:r>
        <w:tab/>
      </w:r>
      <w:r>
        <w:tab/>
      </w:r>
      <w:r>
        <w:tab/>
      </w:r>
      <w:r>
        <w:tab/>
      </w:r>
      <w:r>
        <w:tab/>
        <w:t>RP-241147</w:t>
      </w:r>
    </w:p>
    <w:p w14:paraId="62867E09" w14:textId="77777777" w:rsidR="0034015C" w:rsidRDefault="0034015C" w:rsidP="0034015C">
      <w:pPr>
        <w:pStyle w:val="B3"/>
        <w:spacing w:after="0"/>
      </w:pPr>
      <w:r>
        <w:t>-</w:t>
      </w:r>
      <w:r>
        <w:tab/>
        <w:t>Rel-18 RAN4 TR 37.829 (LTE_NR_HPUE_FWVM_R18-Core):</w:t>
      </w:r>
      <w:r>
        <w:tab/>
      </w:r>
      <w:r>
        <w:tab/>
      </w:r>
      <w:r>
        <w:tab/>
      </w:r>
      <w:r>
        <w:tab/>
      </w:r>
      <w:r>
        <w:tab/>
      </w:r>
      <w:r>
        <w:tab/>
      </w:r>
      <w:r>
        <w:tab/>
      </w:r>
      <w:r>
        <w:tab/>
        <w:t>RP-241136</w:t>
      </w:r>
    </w:p>
    <w:p w14:paraId="7A6E7007" w14:textId="77777777" w:rsidR="002D5E24" w:rsidRDefault="002D5E24" w:rsidP="002D5E24">
      <w:pPr>
        <w:pStyle w:val="B3"/>
        <w:spacing w:after="0"/>
      </w:pPr>
      <w:r>
        <w:t>-</w:t>
      </w:r>
      <w:r>
        <w:tab/>
        <w:t>Rel-18 RAN4 TR 38.718-01-01 (NR_CA_R18_Intra-Core):</w:t>
      </w:r>
      <w:r>
        <w:tab/>
      </w:r>
      <w:r>
        <w:tab/>
      </w:r>
      <w:r>
        <w:tab/>
      </w:r>
      <w:r>
        <w:tab/>
      </w:r>
      <w:r>
        <w:tab/>
      </w:r>
      <w:r>
        <w:tab/>
      </w:r>
      <w:r>
        <w:tab/>
      </w:r>
      <w:r>
        <w:tab/>
      </w:r>
      <w:r>
        <w:tab/>
      </w:r>
      <w:r>
        <w:tab/>
        <w:t>RP-241142</w:t>
      </w:r>
    </w:p>
    <w:p w14:paraId="75549775" w14:textId="77777777" w:rsidR="002D5E24" w:rsidRDefault="002D5E24" w:rsidP="002D5E24">
      <w:pPr>
        <w:pStyle w:val="B3"/>
        <w:spacing w:after="0"/>
      </w:pPr>
      <w:r>
        <w:t>-</w:t>
      </w:r>
      <w:r>
        <w:tab/>
        <w:t>Rel-18 RAN4 TR 38.718-02-01 (NR_CADC_R18_2BDL_xBUL-Core):</w:t>
      </w:r>
      <w:r>
        <w:tab/>
      </w:r>
      <w:r>
        <w:tab/>
      </w:r>
      <w:r>
        <w:tab/>
      </w:r>
      <w:r>
        <w:tab/>
      </w:r>
      <w:r>
        <w:tab/>
      </w:r>
      <w:r>
        <w:tab/>
        <w:t>RP-241224</w:t>
      </w:r>
    </w:p>
    <w:p w14:paraId="7A81A192" w14:textId="3EAE1A58" w:rsidR="002D5E24" w:rsidRDefault="002D5E24" w:rsidP="002D5E24">
      <w:pPr>
        <w:pStyle w:val="B3"/>
        <w:spacing w:after="0"/>
      </w:pPr>
      <w:r>
        <w:t>-</w:t>
      </w:r>
      <w:r>
        <w:tab/>
        <w:t>Rel-18 RAN4 TR 38.718-03-01 (NR_CADC_R18_3BDL_xBUL-Core):</w:t>
      </w:r>
      <w:r>
        <w:tab/>
      </w:r>
      <w:r>
        <w:tab/>
      </w:r>
      <w:r>
        <w:tab/>
      </w:r>
      <w:r>
        <w:tab/>
      </w:r>
      <w:r>
        <w:tab/>
      </w:r>
      <w:r>
        <w:tab/>
        <w:t>RP-241091</w:t>
      </w:r>
    </w:p>
    <w:p w14:paraId="1857C785" w14:textId="77777777" w:rsidR="002D5E24" w:rsidRDefault="002D5E24" w:rsidP="002D5E24">
      <w:pPr>
        <w:pStyle w:val="B3"/>
        <w:spacing w:after="0"/>
      </w:pPr>
      <w:r>
        <w:t>-</w:t>
      </w:r>
      <w:r>
        <w:tab/>
        <w:t>Rel-18 RAN4 TR 38.850 (HPUE_FR1_FDD_NR_CADC_R18-Core):</w:t>
      </w:r>
      <w:r>
        <w:tab/>
      </w:r>
      <w:r>
        <w:tab/>
      </w:r>
      <w:r>
        <w:tab/>
      </w:r>
      <w:r>
        <w:tab/>
      </w:r>
      <w:r>
        <w:tab/>
      </w:r>
      <w:r>
        <w:tab/>
      </w:r>
      <w:r>
        <w:tab/>
        <w:t>RP-241319</w:t>
      </w:r>
    </w:p>
    <w:p w14:paraId="1F1F236A" w14:textId="7B63C569" w:rsidR="001B3EE8" w:rsidRDefault="001B3EE8" w:rsidP="001B3EE8">
      <w:pPr>
        <w:pStyle w:val="B3"/>
        <w:spacing w:after="0"/>
      </w:pPr>
      <w:r>
        <w:t>-</w:t>
      </w:r>
      <w:r>
        <w:tab/>
        <w:t>Rel-18 RAN4 TR 38.880 (R18_3Tx_NR_CA_ENDC-Core):</w:t>
      </w:r>
      <w:r>
        <w:tab/>
      </w:r>
      <w:r>
        <w:tab/>
      </w:r>
      <w:r>
        <w:tab/>
      </w:r>
      <w:r>
        <w:tab/>
      </w:r>
      <w:r>
        <w:tab/>
      </w:r>
      <w:r>
        <w:tab/>
      </w:r>
      <w:r>
        <w:tab/>
      </w:r>
      <w:r>
        <w:tab/>
      </w:r>
      <w:r>
        <w:tab/>
        <w:t>RP-241151</w:t>
      </w:r>
    </w:p>
    <w:p w14:paraId="0FEE2C4A" w14:textId="77777777" w:rsidR="002D5E24" w:rsidRDefault="002D5E24" w:rsidP="002D5E24">
      <w:pPr>
        <w:pStyle w:val="B3"/>
        <w:spacing w:after="0"/>
      </w:pPr>
      <w:r>
        <w:t>-</w:t>
      </w:r>
      <w:r>
        <w:tab/>
        <w:t>Rel-18 RAN4 TR 38.894 (LTE_NR_Simult_RxTx_R18-Core):</w:t>
      </w:r>
      <w:r>
        <w:tab/>
      </w:r>
      <w:r>
        <w:tab/>
      </w:r>
      <w:r>
        <w:tab/>
      </w:r>
      <w:r>
        <w:tab/>
      </w:r>
      <w:r>
        <w:tab/>
      </w:r>
      <w:r>
        <w:tab/>
      </w:r>
      <w:r>
        <w:tab/>
      </w:r>
      <w:r>
        <w:tab/>
      </w:r>
      <w:r>
        <w:tab/>
        <w:t>RP-241135</w:t>
      </w:r>
    </w:p>
    <w:p w14:paraId="106CCDE8" w14:textId="77777777" w:rsidR="002D5E24" w:rsidRDefault="002D5E24" w:rsidP="002D5E24">
      <w:pPr>
        <w:pStyle w:val="B3"/>
        <w:spacing w:after="0"/>
      </w:pPr>
      <w:r>
        <w:t>-</w:t>
      </w:r>
      <w:r>
        <w:tab/>
        <w:t>Rel-18 RAN4 TR 38.896 (HPUE_NR_FR1_FDD_R18-Core):</w:t>
      </w:r>
      <w:r>
        <w:tab/>
      </w:r>
      <w:r>
        <w:tab/>
      </w:r>
      <w:r>
        <w:tab/>
      </w:r>
      <w:r>
        <w:tab/>
      </w:r>
      <w:r>
        <w:tab/>
      </w:r>
      <w:r>
        <w:tab/>
      </w:r>
      <w:r>
        <w:tab/>
      </w:r>
      <w:r>
        <w:tab/>
      </w:r>
      <w:r>
        <w:tab/>
        <w:t>RP-241316</w:t>
      </w:r>
    </w:p>
    <w:p w14:paraId="3F25C529" w14:textId="27098B2A" w:rsidR="002D5E24" w:rsidRDefault="002D5E24" w:rsidP="002D5E24">
      <w:pPr>
        <w:pStyle w:val="B3"/>
        <w:spacing w:after="0"/>
      </w:pPr>
      <w:r>
        <w:t>-</w:t>
      </w:r>
      <w:r>
        <w:tab/>
        <w:t>Rel-18 RAN4 TR 38.897 (HPUE_NR_FR1_TDD_intra_CA_R18-Core):</w:t>
      </w:r>
      <w:r>
        <w:tab/>
      </w:r>
      <w:r>
        <w:tab/>
      </w:r>
      <w:r>
        <w:tab/>
      </w:r>
      <w:r>
        <w:tab/>
      </w:r>
      <w:r>
        <w:tab/>
      </w:r>
      <w:r>
        <w:tab/>
        <w:t>RP-241137</w:t>
      </w:r>
    </w:p>
    <w:p w14:paraId="342E24C2" w14:textId="77777777" w:rsidR="002D5E24" w:rsidRDefault="002D5E24" w:rsidP="002D5E24">
      <w:pPr>
        <w:pStyle w:val="B3"/>
        <w:spacing w:after="0"/>
      </w:pPr>
      <w:r>
        <w:t>-</w:t>
      </w:r>
      <w:r>
        <w:tab/>
        <w:t>Rel-18 RAN4 TR 38.898 (HPUE_FR1_DC_LTE_NR_R18-Core):</w:t>
      </w:r>
      <w:r>
        <w:tab/>
      </w:r>
      <w:r>
        <w:tab/>
      </w:r>
      <w:r>
        <w:tab/>
      </w:r>
      <w:r>
        <w:tab/>
      </w:r>
      <w:r>
        <w:tab/>
      </w:r>
      <w:r>
        <w:tab/>
      </w:r>
      <w:r>
        <w:tab/>
      </w:r>
      <w:r>
        <w:tab/>
        <w:t>RP-241146</w:t>
      </w:r>
    </w:p>
    <w:p w14:paraId="089E52AF" w14:textId="36C6CD17" w:rsidR="001B3EE8" w:rsidRDefault="001B3EE8" w:rsidP="001B3EE8">
      <w:pPr>
        <w:pStyle w:val="B3"/>
        <w:spacing w:after="0"/>
      </w:pPr>
      <w:r>
        <w:t>-</w:t>
      </w:r>
      <w:r>
        <w:tab/>
        <w:t>Rel-18 RAN4 TR 38.899 (HPUE_FR1_TDD_NR_CADC_SUL_R18-Core):</w:t>
      </w:r>
      <w:r>
        <w:tab/>
      </w:r>
      <w:r>
        <w:tab/>
      </w:r>
      <w:r>
        <w:tab/>
      </w:r>
      <w:r>
        <w:tab/>
      </w:r>
      <w:r>
        <w:tab/>
        <w:t>RP-241160</w:t>
      </w:r>
    </w:p>
    <w:p w14:paraId="24C96094" w14:textId="48EA7322" w:rsidR="002732A5" w:rsidRPr="00BF6945" w:rsidRDefault="00FE7C9A" w:rsidP="004F571C">
      <w:pPr>
        <w:pStyle w:val="B2"/>
        <w:spacing w:after="0"/>
      </w:pPr>
      <w:r w:rsidRPr="00BF6945">
        <w:t>-</w:t>
      </w:r>
      <w:r w:rsidRPr="00BF6945">
        <w:tab/>
      </w:r>
      <w:r w:rsidR="00BF6945" w:rsidRPr="00BF6945">
        <w:t>0</w:t>
      </w:r>
      <w:r w:rsidRPr="00BF6945">
        <w:t xml:space="preserve"> agreed specification version under RAN leadership</w:t>
      </w:r>
    </w:p>
    <w:p w14:paraId="5629D4A1" w14:textId="77777777" w:rsidR="009073AD" w:rsidRDefault="009073AD" w:rsidP="00FE7C9A">
      <w:pPr>
        <w:pStyle w:val="B2"/>
        <w:spacing w:after="0"/>
      </w:pPr>
    </w:p>
    <w:p w14:paraId="3B05782F" w14:textId="77777777" w:rsidR="0082766F" w:rsidRDefault="0082766F"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66A84B1F" w14:textId="77777777" w:rsidR="00A7610C" w:rsidRDefault="00A7610C" w:rsidP="00A7610C">
      <w:pPr>
        <w:pStyle w:val="Heading2"/>
      </w:pPr>
      <w:bookmarkStart w:id="55" w:name="_Toc174268332"/>
      <w:bookmarkStart w:id="56" w:name="_Toc174924341"/>
      <w:bookmarkStart w:id="57" w:name="_Toc61976831"/>
      <w:bookmarkStart w:id="58" w:name="_Toc62413402"/>
      <w:bookmarkStart w:id="59" w:name="_Toc67153080"/>
      <w:r>
        <w:lastRenderedPageBreak/>
        <w:t>1</w:t>
      </w:r>
      <w:r>
        <w:tab/>
        <w:t>Opening of the meeting</w:t>
      </w:r>
      <w:bookmarkEnd w:id="55"/>
      <w:bookmarkEnd w:id="56"/>
    </w:p>
    <w:p w14:paraId="6156E2BD" w14:textId="77777777" w:rsidR="00A7610C" w:rsidRDefault="00A7610C" w:rsidP="00A7610C">
      <w:r>
        <w:t>3GPP TSG RAN chairman Dr. Wanshi Chen (Qualcomm) opened the f2f meeting RAN #104 in Shanghai, China on Monday June 17th, 2024 at 9am.</w:t>
      </w:r>
    </w:p>
    <w:p w14:paraId="5D455DE0" w14:textId="77777777" w:rsidR="00A7610C" w:rsidRDefault="00A7610C" w:rsidP="00A7610C">
      <w:r>
        <w:t>On behalf of the host, Huawei Technologies, Dr. David Mazzarese (Huawei) welcomed the participants to Shanghai and explained organisational aspects of the meeting.</w:t>
      </w:r>
    </w:p>
    <w:p w14:paraId="492F45D2" w14:textId="77777777" w:rsidR="00A7610C" w:rsidRDefault="00A7610C" w:rsidP="00A7610C">
      <w:r>
        <w:t>NOTE:</w:t>
      </w:r>
      <w:r>
        <w:tab/>
        <w:t xml:space="preserve">The TSG meetings #104 is carried out in a 1 week TSG set up (see RP-131328, RAN/CT at the beginning </w:t>
      </w:r>
      <w:r>
        <w:tab/>
      </w:r>
      <w:r>
        <w:tab/>
      </w:r>
      <w:r>
        <w:tab/>
        <w:t>and SA at the end of the week).</w:t>
      </w:r>
    </w:p>
    <w:p w14:paraId="35967543" w14:textId="77777777" w:rsidR="00A7610C" w:rsidRDefault="00A7610C" w:rsidP="00A7610C">
      <w:pPr>
        <w:pStyle w:val="Heading2"/>
      </w:pPr>
      <w:bookmarkStart w:id="60" w:name="_Toc174268333"/>
      <w:bookmarkStart w:id="61" w:name="_Toc174924342"/>
      <w:r>
        <w:t>2</w:t>
      </w:r>
      <w:r>
        <w:tab/>
        <w:t>Reminders for usage of IT resources, IPR declaration and antitrust compliance</w:t>
      </w:r>
      <w:bookmarkEnd w:id="60"/>
      <w:bookmarkEnd w:id="61"/>
    </w:p>
    <w:p w14:paraId="697959F2" w14:textId="77777777" w:rsidR="00A7610C" w:rsidRPr="006D7039" w:rsidRDefault="00A7610C" w:rsidP="00A7610C">
      <w:pPr>
        <w:rPr>
          <w:b/>
          <w:bCs/>
        </w:rPr>
      </w:pPr>
      <w:r w:rsidRPr="006D7039">
        <w:rPr>
          <w:b/>
          <w:bCs/>
        </w:rPr>
        <w:t>IT resources:</w:t>
      </w:r>
    </w:p>
    <w:p w14:paraId="6F7C90F2" w14:textId="77777777" w:rsidR="00A7610C" w:rsidRDefault="00A7610C" w:rsidP="00A7610C">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8D193AB" w14:textId="77777777" w:rsidR="00A7610C" w:rsidRDefault="00A7610C" w:rsidP="00A7610C">
      <w:r>
        <w:t>Delegates must respect the law of the hosting country, and should not visit prohibited internet sites.</w:t>
      </w:r>
    </w:p>
    <w:p w14:paraId="3B1AD56C" w14:textId="77777777" w:rsidR="00A7610C" w:rsidRDefault="00A7610C" w:rsidP="00A7610C">
      <w:r>
        <w:t>In cases of persistent abuse of the internet bandwidth, MCC may restrict individual’s use of the service.</w:t>
      </w:r>
    </w:p>
    <w:p w14:paraId="0F7A62F5" w14:textId="77777777" w:rsidR="00A7610C" w:rsidRDefault="00A7610C" w:rsidP="00A7610C">
      <w:r>
        <w:t>In particular, the PCG has laid down the following network usage conditions:</w:t>
      </w:r>
    </w:p>
    <w:p w14:paraId="653318DC" w14:textId="77777777" w:rsidR="00A7610C" w:rsidRDefault="00A7610C" w:rsidP="00A7610C">
      <w:r>
        <w:t>1. Users shall not use the network to engage in illegal activities. This includes activities such as copyright violation, hacking, espionage or any other activity that may be prohibited by local laws.</w:t>
      </w:r>
    </w:p>
    <w:p w14:paraId="744D912D" w14:textId="77777777" w:rsidR="00A7610C" w:rsidRDefault="00A7610C" w:rsidP="00A7610C">
      <w:r>
        <w:t>2. Users shall not engage in non-work-related activities that consume excessive bandwidth or cause significant degradation of the performance of the network.</w:t>
      </w:r>
    </w:p>
    <w:p w14:paraId="5EC762B5" w14:textId="77777777" w:rsidR="00A7610C" w:rsidRDefault="00A7610C" w:rsidP="00A7610C">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222A13B" w14:textId="77777777" w:rsidR="00A7610C" w:rsidRDefault="00A7610C" w:rsidP="00A7610C">
      <w:pPr>
        <w:spacing w:after="0"/>
      </w:pPr>
      <w:r>
        <w:t>1.</w:t>
      </w:r>
      <w:r>
        <w:tab/>
        <w:t>DON’T place your WiFi device in ad-hoc mode</w:t>
      </w:r>
    </w:p>
    <w:p w14:paraId="2590285B" w14:textId="77777777" w:rsidR="00A7610C" w:rsidRDefault="00A7610C" w:rsidP="00A7610C">
      <w:pPr>
        <w:spacing w:after="0"/>
      </w:pPr>
      <w:r>
        <w:t>2.</w:t>
      </w:r>
      <w:r>
        <w:tab/>
        <w:t>DON’T set up a personal hotspot in the meeting room</w:t>
      </w:r>
    </w:p>
    <w:p w14:paraId="2668EF52" w14:textId="77777777" w:rsidR="00A7610C" w:rsidRDefault="00A7610C" w:rsidP="00A7610C">
      <w:pPr>
        <w:spacing w:after="0"/>
      </w:pPr>
      <w:r>
        <w:t>3.</w:t>
      </w:r>
      <w:r>
        <w:tab/>
        <w:t>DO try 802.11a if your WiFi device supports it</w:t>
      </w:r>
    </w:p>
    <w:p w14:paraId="22B1E279" w14:textId="77777777" w:rsidR="00A7610C" w:rsidRDefault="00A7610C" w:rsidP="00A7610C">
      <w:pPr>
        <w:spacing w:after="0"/>
      </w:pPr>
      <w:r>
        <w:t>4.</w:t>
      </w:r>
      <w:r>
        <w:tab/>
        <w:t>DON’T manually allocate an IP address</w:t>
      </w:r>
    </w:p>
    <w:p w14:paraId="1D4A12F4" w14:textId="77777777" w:rsidR="00A7610C" w:rsidRDefault="00A7610C" w:rsidP="00A7610C">
      <w:pPr>
        <w:spacing w:after="0"/>
      </w:pPr>
      <w:r>
        <w:t>5.</w:t>
      </w:r>
      <w:r>
        <w:tab/>
        <w:t>DON’T be a bandwidth hog by streaming video, playing online games, or downloading huge files</w:t>
      </w:r>
    </w:p>
    <w:p w14:paraId="3DC5C9B2" w14:textId="77777777" w:rsidR="00A7610C" w:rsidRDefault="00A7610C" w:rsidP="00A7610C">
      <w:r>
        <w:t>6.</w:t>
      </w:r>
      <w:r>
        <w:tab/>
        <w:t>DON’T use packet probing software which clogs the local network (e.g., packet sniffers or port scanners)</w:t>
      </w:r>
    </w:p>
    <w:p w14:paraId="67D78E33" w14:textId="77777777" w:rsidR="00A7610C" w:rsidRDefault="00A7610C" w:rsidP="00A7610C">
      <w:pPr>
        <w:spacing w:after="0"/>
      </w:pPr>
      <w:r>
        <w:t>Based on the report of the PCG ad hoc group on IT improvements:</w:t>
      </w:r>
    </w:p>
    <w:p w14:paraId="537720E1" w14:textId="77777777" w:rsidR="00A7610C" w:rsidRDefault="00000000" w:rsidP="00A7610C">
      <w:pPr>
        <w:spacing w:after="0"/>
      </w:pPr>
      <w:hyperlink r:id="rId20" w:history="1">
        <w:r w:rsidR="00A7610C" w:rsidRPr="006D7039">
          <w:rPr>
            <w:rStyle w:val="Hyperlink"/>
          </w:rPr>
          <w:t>http://www.3gpp.org/ftp/PCG/PCG_27/DOCS/PCG27_13r1.zip</w:t>
        </w:r>
      </w:hyperlink>
    </w:p>
    <w:p w14:paraId="1C35363A" w14:textId="77777777" w:rsidR="00A7610C" w:rsidRDefault="00A7610C" w:rsidP="00A7610C">
      <w:pPr>
        <w:spacing w:after="0"/>
      </w:pPr>
      <w:r>
        <w:t xml:space="preserve">see also Responsible behaviour under </w:t>
      </w:r>
      <w:hyperlink r:id="rId21" w:history="1">
        <w:r w:rsidRPr="006D7039">
          <w:rPr>
            <w:rStyle w:val="Hyperlink"/>
          </w:rPr>
          <w:t>https://www.3gpp.org/delegates-corner/faqs</w:t>
        </w:r>
      </w:hyperlink>
    </w:p>
    <w:p w14:paraId="406E046B" w14:textId="77777777" w:rsidR="00A7610C" w:rsidRDefault="00A7610C" w:rsidP="00A7610C">
      <w:r>
        <w:t>Note: The IT resources section is not applicable to Electronic meetings.</w:t>
      </w:r>
    </w:p>
    <w:p w14:paraId="57AC634C" w14:textId="77777777" w:rsidR="00A7610C" w:rsidRDefault="00A7610C" w:rsidP="00A7610C">
      <w:pPr>
        <w:spacing w:after="0"/>
      </w:pPr>
    </w:p>
    <w:p w14:paraId="0B6A4011" w14:textId="77777777" w:rsidR="00A7610C" w:rsidRPr="006D7039" w:rsidRDefault="00A7610C" w:rsidP="00A7610C">
      <w:pPr>
        <w:rPr>
          <w:b/>
          <w:bCs/>
        </w:rPr>
      </w:pPr>
      <w:r w:rsidRPr="006D7039">
        <w:rPr>
          <w:b/>
          <w:bCs/>
        </w:rPr>
        <w:t>IPR declaration:</w:t>
      </w:r>
    </w:p>
    <w:p w14:paraId="06287D68" w14:textId="77777777" w:rsidR="00A7610C" w:rsidRDefault="00A7610C" w:rsidP="00A7610C">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A5FBF38" w14:textId="77777777" w:rsidR="00A7610C" w:rsidRDefault="00A7610C" w:rsidP="00A7610C">
      <w:pPr>
        <w:spacing w:after="0"/>
      </w:pPr>
      <w:r>
        <w:t>The delegates are asked to take note that they are thereby invited:</w:t>
      </w:r>
    </w:p>
    <w:p w14:paraId="2637A947" w14:textId="77777777" w:rsidR="00A7610C" w:rsidRDefault="00A7610C" w:rsidP="00A7610C">
      <w:pPr>
        <w:spacing w:after="0"/>
      </w:pPr>
      <w:r>
        <w:lastRenderedPageBreak/>
        <w:t>-</w:t>
      </w:r>
      <w:r>
        <w:tab/>
        <w:t>to investigate whether their organization or any other organization owns IPRs which were, or were likely to become Essential in respect of the work of 3GPP.</w:t>
      </w:r>
    </w:p>
    <w:p w14:paraId="4065CBC7" w14:textId="77777777" w:rsidR="00A7610C" w:rsidRDefault="00A7610C" w:rsidP="00A7610C">
      <w:pPr>
        <w:spacing w:after="0"/>
      </w:pPr>
      <w:r>
        <w:t>-</w:t>
      </w:r>
      <w:r>
        <w:tab/>
        <w:t>to notify their respective Organizational Partners of all potential IPRs, e.g., for ETSI, by means of the IPR Information Statement and the Licensing declaration forms</w:t>
      </w:r>
    </w:p>
    <w:p w14:paraId="1C4779F8" w14:textId="77777777" w:rsidR="00A7610C" w:rsidRDefault="00A7610C" w:rsidP="00A7610C">
      <w:r>
        <w:t xml:space="preserve">See also </w:t>
      </w:r>
      <w:hyperlink r:id="rId22" w:history="1">
        <w:r w:rsidRPr="00C70649">
          <w:rPr>
            <w:rStyle w:val="Hyperlink"/>
          </w:rPr>
          <w:t>https://www.3gpp.org/about-us/legal-matters/call-for-ipr</w:t>
        </w:r>
      </w:hyperlink>
    </w:p>
    <w:p w14:paraId="7D1EEF6A" w14:textId="77777777" w:rsidR="00A7610C" w:rsidRDefault="00A7610C" w:rsidP="00A7610C"/>
    <w:p w14:paraId="26D3AAEC" w14:textId="77777777" w:rsidR="00A7610C" w:rsidRPr="00C70649" w:rsidRDefault="00A7610C" w:rsidP="00A7610C">
      <w:pPr>
        <w:rPr>
          <w:b/>
          <w:bCs/>
        </w:rPr>
      </w:pPr>
      <w:r w:rsidRPr="00C70649">
        <w:rPr>
          <w:b/>
          <w:bCs/>
        </w:rPr>
        <w:t>Antitrust compliance:</w:t>
      </w:r>
    </w:p>
    <w:p w14:paraId="2150EB7D" w14:textId="766BD3C1" w:rsidR="00A7610C" w:rsidRDefault="00A7610C" w:rsidP="00A7610C">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3866E663" w14:textId="77777777" w:rsidR="00A7610C" w:rsidRDefault="00A7610C" w:rsidP="00A7610C">
      <w:r>
        <w:tab/>
        <w:t xml:space="preserve">Based on </w:t>
      </w:r>
      <w:hyperlink r:id="rId23" w:history="1">
        <w:r w:rsidRPr="00A64C3C">
          <w:rPr>
            <w:rStyle w:val="Hyperlink"/>
          </w:rPr>
          <w:t>https://www.3gpp.org/about-us/legal-matters/statement-regarding-competition-law</w:t>
        </w:r>
      </w:hyperlink>
    </w:p>
    <w:p w14:paraId="39EA238E" w14:textId="77777777" w:rsidR="00A7610C" w:rsidRDefault="00A7610C" w:rsidP="00A7610C">
      <w:pPr>
        <w:pStyle w:val="Heading2"/>
      </w:pPr>
      <w:bookmarkStart w:id="62" w:name="_Toc174268334"/>
      <w:bookmarkStart w:id="63" w:name="_Toc174924343"/>
      <w:r>
        <w:t>3</w:t>
      </w:r>
      <w:r>
        <w:tab/>
        <w:t>Approval of the agenda</w:t>
      </w:r>
      <w:bookmarkEnd w:id="62"/>
      <w:bookmarkEnd w:id="63"/>
    </w:p>
    <w:p w14:paraId="6662E131" w14:textId="77777777" w:rsidR="00A7610C" w:rsidRDefault="00A7610C" w:rsidP="00A7610C">
      <w:r>
        <w:t>RAN chair: a number of Tdocs will be marked as "not treated"</w:t>
      </w:r>
    </w:p>
    <w:p w14:paraId="7A65F023" w14:textId="77777777" w:rsidR="00A7610C" w:rsidRDefault="00A7610C" w:rsidP="00A7610C">
      <w:r>
        <w:t>- since no scope expansions were planned for RAN #104 (as indicated in the past, the earliest opportunity for this is RAN#105 (for RAN1/2/3-led) and RAN#106 (for RAN4-led))</w:t>
      </w:r>
    </w:p>
    <w:p w14:paraId="33BA58AA" w14:textId="77777777" w:rsidR="00A7610C" w:rsidRDefault="00A7610C" w:rsidP="00A7610C">
      <w:r>
        <w:t>- as indicated already in the agenda, there is no plan to discuss or approve any new Rel-19 proposals (other than RAN4 R19 spectrum items) in RAN#104</w:t>
      </w:r>
    </w:p>
    <w:p w14:paraId="0EE8459B" w14:textId="77777777" w:rsidR="00A7610C" w:rsidRDefault="00A7610C" w:rsidP="00A7610C">
      <w:r>
        <w:t>- several contributions are submitted under the RAN4 spectrum agenda items although they are not purely spectrum items (only one exception will be made for the Ku-band topic)</w:t>
      </w:r>
    </w:p>
    <w:p w14:paraId="7FC30899" w14:textId="77777777" w:rsidR="00A7610C" w:rsidRDefault="00A7610C" w:rsidP="00A7610C">
      <w:pPr>
        <w:rPr>
          <w:rFonts w:ascii="Arial" w:hAnsi="Arial" w:cs="Arial"/>
          <w:b/>
          <w:sz w:val="24"/>
        </w:rPr>
      </w:pPr>
      <w:r>
        <w:rPr>
          <w:rFonts w:ascii="Arial" w:hAnsi="Arial" w:cs="Arial"/>
          <w:b/>
          <w:color w:val="0000FF"/>
          <w:sz w:val="24"/>
        </w:rPr>
        <w:t>RP-240861</w:t>
      </w:r>
      <w:r>
        <w:rPr>
          <w:rFonts w:ascii="Arial" w:hAnsi="Arial" w:cs="Arial"/>
          <w:b/>
          <w:color w:val="0000FF"/>
          <w:sz w:val="24"/>
        </w:rPr>
        <w:tab/>
      </w:r>
      <w:r>
        <w:rPr>
          <w:rFonts w:ascii="Arial" w:hAnsi="Arial" w:cs="Arial"/>
          <w:b/>
          <w:sz w:val="24"/>
        </w:rPr>
        <w:t>Agenda for meeting RAN #104 held 17.06.-20.06.2024 in Shanghai, China</w:t>
      </w:r>
    </w:p>
    <w:p w14:paraId="782DC5BF" w14:textId="77777777" w:rsidR="00A7610C" w:rsidRDefault="00A7610C" w:rsidP="00A7610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0F082D7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RP-240885</w:t>
      </w:r>
      <w:r>
        <w:rPr>
          <w:color w:val="993300"/>
          <w:u w:val="single"/>
        </w:rPr>
        <w:t>.</w:t>
      </w:r>
    </w:p>
    <w:p w14:paraId="47C42809" w14:textId="77777777" w:rsidR="00A7610C" w:rsidRDefault="00A7610C" w:rsidP="00A7610C">
      <w:pPr>
        <w:rPr>
          <w:rFonts w:ascii="Arial" w:hAnsi="Arial" w:cs="Arial"/>
          <w:b/>
          <w:sz w:val="24"/>
        </w:rPr>
      </w:pPr>
      <w:r>
        <w:rPr>
          <w:rFonts w:ascii="Arial" w:hAnsi="Arial" w:cs="Arial"/>
          <w:b/>
          <w:color w:val="0000FF"/>
          <w:sz w:val="24"/>
        </w:rPr>
        <w:t>RP-240885</w:t>
      </w:r>
      <w:r>
        <w:rPr>
          <w:rFonts w:ascii="Arial" w:hAnsi="Arial" w:cs="Arial"/>
          <w:b/>
          <w:color w:val="0000FF"/>
          <w:sz w:val="24"/>
        </w:rPr>
        <w:tab/>
      </w:r>
      <w:r>
        <w:rPr>
          <w:rFonts w:ascii="Arial" w:hAnsi="Arial" w:cs="Arial"/>
          <w:b/>
          <w:sz w:val="24"/>
        </w:rPr>
        <w:t>Revised agenda for meeting RAN #104 held 17.06.-20.06.2024 in Shanghai, China</w:t>
      </w:r>
    </w:p>
    <w:p w14:paraId="4B40AEE5" w14:textId="77777777" w:rsidR="00A7610C" w:rsidRDefault="00A7610C" w:rsidP="00A7610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0B8267ED" w14:textId="77777777" w:rsidR="00A7610C" w:rsidRDefault="00A7610C" w:rsidP="00A7610C">
      <w:pPr>
        <w:rPr>
          <w:color w:val="808080"/>
        </w:rPr>
      </w:pPr>
      <w:r>
        <w:rPr>
          <w:color w:val="808080"/>
        </w:rPr>
        <w:t>(Replaces RP-240861)</w:t>
      </w:r>
    </w:p>
    <w:p w14:paraId="24D9B5A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RP-241122</w:t>
      </w:r>
      <w:r>
        <w:rPr>
          <w:color w:val="993300"/>
          <w:u w:val="single"/>
        </w:rPr>
        <w:t>.</w:t>
      </w:r>
    </w:p>
    <w:p w14:paraId="4F1BB218" w14:textId="77777777" w:rsidR="00A7610C" w:rsidRDefault="00A7610C" w:rsidP="00A7610C">
      <w:pPr>
        <w:rPr>
          <w:rFonts w:ascii="Arial" w:hAnsi="Arial" w:cs="Arial"/>
          <w:b/>
          <w:sz w:val="24"/>
        </w:rPr>
      </w:pPr>
      <w:r>
        <w:rPr>
          <w:rFonts w:ascii="Arial" w:hAnsi="Arial" w:cs="Arial"/>
          <w:b/>
          <w:color w:val="0000FF"/>
          <w:sz w:val="24"/>
        </w:rPr>
        <w:t>RP-241122</w:t>
      </w:r>
      <w:r>
        <w:rPr>
          <w:rFonts w:ascii="Arial" w:hAnsi="Arial" w:cs="Arial"/>
          <w:b/>
          <w:color w:val="0000FF"/>
          <w:sz w:val="24"/>
        </w:rPr>
        <w:tab/>
      </w:r>
      <w:r>
        <w:rPr>
          <w:rFonts w:ascii="Arial" w:hAnsi="Arial" w:cs="Arial"/>
          <w:b/>
          <w:sz w:val="24"/>
        </w:rPr>
        <w:t>Revised agenda for meeting RAN #104 held 17.06.-20.06.2024 in Shanghai, China</w:t>
      </w:r>
    </w:p>
    <w:p w14:paraId="748C3368" w14:textId="77777777" w:rsidR="00A7610C" w:rsidRDefault="00A7610C" w:rsidP="00A7610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419D242D" w14:textId="77777777" w:rsidR="00A7610C" w:rsidRDefault="00A7610C" w:rsidP="00A7610C">
      <w:pPr>
        <w:rPr>
          <w:color w:val="808080"/>
        </w:rPr>
      </w:pPr>
      <w:r>
        <w:rPr>
          <w:color w:val="808080"/>
        </w:rPr>
        <w:t>(Replaces RP-240885)</w:t>
      </w:r>
    </w:p>
    <w:p w14:paraId="4481B4E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4F01C" w14:textId="77777777" w:rsidR="00A7610C" w:rsidRDefault="00A7610C" w:rsidP="00A7610C">
      <w:pPr>
        <w:pStyle w:val="Heading3"/>
      </w:pPr>
      <w:bookmarkStart w:id="64" w:name="_Toc174268335"/>
      <w:bookmarkStart w:id="65" w:name="_Toc174924344"/>
      <w:r>
        <w:lastRenderedPageBreak/>
        <w:t>3.1</w:t>
      </w:r>
      <w:r>
        <w:tab/>
        <w:t>Elections and technical votings (if any)</w:t>
      </w:r>
      <w:bookmarkEnd w:id="64"/>
      <w:bookmarkEnd w:id="65"/>
    </w:p>
    <w:p w14:paraId="3B7C29E1" w14:textId="77777777" w:rsidR="00A7610C" w:rsidRDefault="00A7610C" w:rsidP="00A7610C">
      <w:pPr>
        <w:pStyle w:val="Heading2"/>
      </w:pPr>
      <w:bookmarkStart w:id="66" w:name="_Toc174268336"/>
      <w:bookmarkStart w:id="67" w:name="_Toc174924345"/>
      <w:r>
        <w:t>4</w:t>
      </w:r>
      <w:r>
        <w:tab/>
        <w:t>Approval of the meeting report of TSG RAN #103</w:t>
      </w:r>
      <w:bookmarkEnd w:id="66"/>
      <w:bookmarkEnd w:id="67"/>
    </w:p>
    <w:p w14:paraId="255F700F" w14:textId="77777777" w:rsidR="00A7610C" w:rsidRDefault="00A7610C" w:rsidP="00A7610C">
      <w:pPr>
        <w:rPr>
          <w:rFonts w:ascii="Arial" w:hAnsi="Arial" w:cs="Arial"/>
          <w:b/>
          <w:sz w:val="24"/>
        </w:rPr>
      </w:pPr>
      <w:r>
        <w:rPr>
          <w:rFonts w:ascii="Arial" w:hAnsi="Arial" w:cs="Arial"/>
          <w:b/>
          <w:color w:val="0000FF"/>
          <w:sz w:val="24"/>
        </w:rPr>
        <w:t>RP-240862</w:t>
      </w:r>
      <w:r>
        <w:rPr>
          <w:rFonts w:ascii="Arial" w:hAnsi="Arial" w:cs="Arial"/>
          <w:b/>
          <w:color w:val="0000FF"/>
          <w:sz w:val="24"/>
        </w:rPr>
        <w:tab/>
      </w:r>
      <w:r>
        <w:rPr>
          <w:rFonts w:ascii="Arial" w:hAnsi="Arial" w:cs="Arial"/>
          <w:b/>
          <w:sz w:val="24"/>
        </w:rPr>
        <w:t>Draft report of meeting RAN #103 held 18.03.-21.03.2024 in Maastricht, Netherlands</w:t>
      </w:r>
    </w:p>
    <w:p w14:paraId="595AC8B0"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AD1EE9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RP-241601</w:t>
      </w:r>
      <w:r>
        <w:rPr>
          <w:color w:val="993300"/>
          <w:u w:val="single"/>
        </w:rPr>
        <w:t>.</w:t>
      </w:r>
    </w:p>
    <w:p w14:paraId="32BAEADA" w14:textId="77777777" w:rsidR="00A7610C" w:rsidRDefault="00A7610C" w:rsidP="00A7610C">
      <w:pPr>
        <w:rPr>
          <w:rFonts w:ascii="Arial" w:hAnsi="Arial" w:cs="Arial"/>
          <w:b/>
          <w:sz w:val="24"/>
        </w:rPr>
      </w:pPr>
      <w:r>
        <w:rPr>
          <w:rFonts w:ascii="Arial" w:hAnsi="Arial" w:cs="Arial"/>
          <w:b/>
          <w:color w:val="0000FF"/>
          <w:sz w:val="24"/>
        </w:rPr>
        <w:t>RP-241601</w:t>
      </w:r>
      <w:r>
        <w:rPr>
          <w:rFonts w:ascii="Arial" w:hAnsi="Arial" w:cs="Arial"/>
          <w:b/>
          <w:color w:val="0000FF"/>
          <w:sz w:val="24"/>
        </w:rPr>
        <w:tab/>
      </w:r>
      <w:r>
        <w:rPr>
          <w:rFonts w:ascii="Arial" w:hAnsi="Arial" w:cs="Arial"/>
          <w:b/>
          <w:sz w:val="24"/>
        </w:rPr>
        <w:t>Report of meeting RAN #103 held 18.03.-21.03.2024 in Maastricht, Netherlands</w:t>
      </w:r>
    </w:p>
    <w:p w14:paraId="47D0786C"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3A8AF29" w14:textId="77777777" w:rsidR="00A7610C" w:rsidRDefault="00A7610C" w:rsidP="00A7610C">
      <w:pPr>
        <w:rPr>
          <w:color w:val="808080"/>
        </w:rPr>
      </w:pPr>
      <w:r>
        <w:rPr>
          <w:color w:val="808080"/>
        </w:rPr>
        <w:t>(Replaces RP-240862)</w:t>
      </w:r>
    </w:p>
    <w:p w14:paraId="19548F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8CF3C" w14:textId="77777777" w:rsidR="00A7610C" w:rsidRDefault="00A7610C" w:rsidP="00A7610C">
      <w:pPr>
        <w:pStyle w:val="Heading2"/>
      </w:pPr>
      <w:bookmarkStart w:id="68" w:name="_Toc174268337"/>
      <w:bookmarkStart w:id="69" w:name="_Toc174924346"/>
      <w:r>
        <w:t>5</w:t>
      </w:r>
      <w:r>
        <w:tab/>
        <w:t>RAN WG reports/coordination</w:t>
      </w:r>
      <w:bookmarkEnd w:id="68"/>
      <w:bookmarkEnd w:id="69"/>
    </w:p>
    <w:p w14:paraId="59031F17" w14:textId="77777777" w:rsidR="00A7610C" w:rsidRDefault="00A7610C" w:rsidP="00A7610C">
      <w:pPr>
        <w:pStyle w:val="Heading3"/>
      </w:pPr>
      <w:bookmarkStart w:id="70" w:name="_Toc174268338"/>
      <w:bookmarkStart w:id="71" w:name="_Toc174924347"/>
      <w:r>
        <w:t>5.1</w:t>
      </w:r>
      <w:r>
        <w:tab/>
        <w:t>TSG RAN WG1</w:t>
      </w:r>
      <w:bookmarkEnd w:id="70"/>
      <w:bookmarkEnd w:id="71"/>
    </w:p>
    <w:p w14:paraId="67CC9D94" w14:textId="77777777" w:rsidR="00A7610C" w:rsidRDefault="00A7610C" w:rsidP="00A7610C">
      <w:pPr>
        <w:rPr>
          <w:rFonts w:ascii="Arial" w:hAnsi="Arial" w:cs="Arial"/>
          <w:b/>
          <w:sz w:val="24"/>
        </w:rPr>
      </w:pPr>
      <w:r>
        <w:rPr>
          <w:rFonts w:ascii="Arial" w:hAnsi="Arial" w:cs="Arial"/>
          <w:b/>
          <w:color w:val="0000FF"/>
          <w:sz w:val="24"/>
        </w:rPr>
        <w:t>RP-240863</w:t>
      </w:r>
      <w:r>
        <w:rPr>
          <w:rFonts w:ascii="Arial" w:hAnsi="Arial" w:cs="Arial"/>
          <w:b/>
          <w:color w:val="0000FF"/>
          <w:sz w:val="24"/>
        </w:rPr>
        <w:tab/>
      </w:r>
      <w:r>
        <w:rPr>
          <w:rFonts w:ascii="Arial" w:hAnsi="Arial" w:cs="Arial"/>
          <w:b/>
          <w:sz w:val="24"/>
        </w:rPr>
        <w:t>Status Report RAN WG1</w:t>
      </w:r>
    </w:p>
    <w:p w14:paraId="2FC62A02"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604650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D3E83" w14:textId="77777777" w:rsidR="00A7610C" w:rsidRDefault="00A7610C" w:rsidP="00A7610C">
      <w:pPr>
        <w:rPr>
          <w:rFonts w:ascii="Arial" w:hAnsi="Arial" w:cs="Arial"/>
          <w:b/>
          <w:sz w:val="24"/>
        </w:rPr>
      </w:pPr>
      <w:r>
        <w:rPr>
          <w:rFonts w:ascii="Arial" w:hAnsi="Arial" w:cs="Arial"/>
          <w:b/>
          <w:color w:val="0000FF"/>
          <w:sz w:val="24"/>
        </w:rPr>
        <w:t>RP-240864</w:t>
      </w:r>
      <w:r>
        <w:rPr>
          <w:rFonts w:ascii="Arial" w:hAnsi="Arial" w:cs="Arial"/>
          <w:b/>
          <w:color w:val="0000FF"/>
          <w:sz w:val="24"/>
        </w:rPr>
        <w:tab/>
      </w:r>
      <w:r>
        <w:rPr>
          <w:rFonts w:ascii="Arial" w:hAnsi="Arial" w:cs="Arial"/>
          <w:b/>
          <w:sz w:val="24"/>
        </w:rPr>
        <w:t>List of CRs from RAN WG1</w:t>
      </w:r>
    </w:p>
    <w:p w14:paraId="53D3DB5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1936C5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FC1CA" w14:textId="77777777" w:rsidR="00A7610C" w:rsidRDefault="00A7610C" w:rsidP="00A7610C">
      <w:pPr>
        <w:pStyle w:val="Heading3"/>
      </w:pPr>
      <w:bookmarkStart w:id="72" w:name="_Toc174268339"/>
      <w:bookmarkStart w:id="73" w:name="_Toc174924348"/>
      <w:r>
        <w:t>5.2</w:t>
      </w:r>
      <w:r>
        <w:tab/>
        <w:t>TSG RAN WG2</w:t>
      </w:r>
      <w:bookmarkEnd w:id="72"/>
      <w:bookmarkEnd w:id="73"/>
    </w:p>
    <w:p w14:paraId="64AA0BBE" w14:textId="77777777" w:rsidR="00A7610C" w:rsidRDefault="00A7610C" w:rsidP="00A7610C">
      <w:pPr>
        <w:rPr>
          <w:rFonts w:ascii="Arial" w:hAnsi="Arial" w:cs="Arial"/>
          <w:b/>
          <w:sz w:val="24"/>
        </w:rPr>
      </w:pPr>
      <w:r>
        <w:rPr>
          <w:rFonts w:ascii="Arial" w:hAnsi="Arial" w:cs="Arial"/>
          <w:b/>
          <w:color w:val="0000FF"/>
          <w:sz w:val="24"/>
        </w:rPr>
        <w:t>RP-240865</w:t>
      </w:r>
      <w:r>
        <w:rPr>
          <w:rFonts w:ascii="Arial" w:hAnsi="Arial" w:cs="Arial"/>
          <w:b/>
          <w:color w:val="0000FF"/>
          <w:sz w:val="24"/>
        </w:rPr>
        <w:tab/>
      </w:r>
      <w:r>
        <w:rPr>
          <w:rFonts w:ascii="Arial" w:hAnsi="Arial" w:cs="Arial"/>
          <w:b/>
          <w:sz w:val="24"/>
        </w:rPr>
        <w:t>Status Report RAN WG2</w:t>
      </w:r>
    </w:p>
    <w:p w14:paraId="6A91678D"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673E878D" w14:textId="77777777" w:rsidR="00A7610C" w:rsidRDefault="00A7610C" w:rsidP="00A7610C">
      <w:pPr>
        <w:rPr>
          <w:rFonts w:ascii="Arial" w:hAnsi="Arial" w:cs="Arial"/>
          <w:b/>
        </w:rPr>
      </w:pPr>
      <w:r>
        <w:rPr>
          <w:rFonts w:ascii="Arial" w:hAnsi="Arial" w:cs="Arial"/>
          <w:b/>
        </w:rPr>
        <w:t xml:space="preserve">Discussion: </w:t>
      </w:r>
    </w:p>
    <w:p w14:paraId="64E32BAC" w14:textId="77777777" w:rsidR="00A7610C" w:rsidRDefault="00A7610C" w:rsidP="00A7610C">
      <w:r>
        <w:t>RAN chair: so from RAN2 the ASN.1 of REL-18 can be considered frozen</w:t>
      </w:r>
    </w:p>
    <w:p w14:paraId="7A0F648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1C48D" w14:textId="77777777" w:rsidR="00A7610C" w:rsidRDefault="00A7610C" w:rsidP="00A7610C">
      <w:pPr>
        <w:rPr>
          <w:rFonts w:ascii="Arial" w:hAnsi="Arial" w:cs="Arial"/>
          <w:b/>
          <w:sz w:val="24"/>
        </w:rPr>
      </w:pPr>
      <w:r>
        <w:rPr>
          <w:rFonts w:ascii="Arial" w:hAnsi="Arial" w:cs="Arial"/>
          <w:b/>
          <w:color w:val="0000FF"/>
          <w:sz w:val="24"/>
        </w:rPr>
        <w:t>RP-240866</w:t>
      </w:r>
      <w:r>
        <w:rPr>
          <w:rFonts w:ascii="Arial" w:hAnsi="Arial" w:cs="Arial"/>
          <w:b/>
          <w:color w:val="0000FF"/>
          <w:sz w:val="24"/>
        </w:rPr>
        <w:tab/>
      </w:r>
      <w:r>
        <w:rPr>
          <w:rFonts w:ascii="Arial" w:hAnsi="Arial" w:cs="Arial"/>
          <w:b/>
          <w:sz w:val="24"/>
        </w:rPr>
        <w:t>List of CRs from RAN WG2</w:t>
      </w:r>
    </w:p>
    <w:p w14:paraId="622E1FC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E85E4D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9EEBF" w14:textId="77777777" w:rsidR="00A7610C" w:rsidRDefault="00A7610C" w:rsidP="00A7610C">
      <w:pPr>
        <w:pStyle w:val="Heading3"/>
      </w:pPr>
      <w:bookmarkStart w:id="74" w:name="_Toc174268340"/>
      <w:bookmarkStart w:id="75" w:name="_Toc174924349"/>
      <w:r>
        <w:lastRenderedPageBreak/>
        <w:t>5.3</w:t>
      </w:r>
      <w:r>
        <w:tab/>
        <w:t>TSG RAN WG3</w:t>
      </w:r>
      <w:bookmarkEnd w:id="74"/>
      <w:bookmarkEnd w:id="75"/>
    </w:p>
    <w:p w14:paraId="3F38BD8C" w14:textId="77777777" w:rsidR="00A7610C" w:rsidRDefault="00A7610C" w:rsidP="00A7610C">
      <w:pPr>
        <w:rPr>
          <w:rFonts w:ascii="Arial" w:hAnsi="Arial" w:cs="Arial"/>
          <w:b/>
          <w:sz w:val="24"/>
        </w:rPr>
      </w:pPr>
      <w:r>
        <w:rPr>
          <w:rFonts w:ascii="Arial" w:hAnsi="Arial" w:cs="Arial"/>
          <w:b/>
          <w:color w:val="0000FF"/>
          <w:sz w:val="24"/>
        </w:rPr>
        <w:t>RP-240867</w:t>
      </w:r>
      <w:r>
        <w:rPr>
          <w:rFonts w:ascii="Arial" w:hAnsi="Arial" w:cs="Arial"/>
          <w:b/>
          <w:color w:val="0000FF"/>
          <w:sz w:val="24"/>
        </w:rPr>
        <w:tab/>
      </w:r>
      <w:r>
        <w:rPr>
          <w:rFonts w:ascii="Arial" w:hAnsi="Arial" w:cs="Arial"/>
          <w:b/>
          <w:sz w:val="24"/>
        </w:rPr>
        <w:t>Status Report RAN WG3</w:t>
      </w:r>
    </w:p>
    <w:p w14:paraId="7ECC8B7B"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080FF5E8" w14:textId="77777777" w:rsidR="00A7610C" w:rsidRDefault="00A7610C" w:rsidP="00A7610C">
      <w:pPr>
        <w:rPr>
          <w:rFonts w:ascii="Arial" w:hAnsi="Arial" w:cs="Arial"/>
          <w:b/>
        </w:rPr>
      </w:pPr>
      <w:r>
        <w:rPr>
          <w:rFonts w:ascii="Arial" w:hAnsi="Arial" w:cs="Arial"/>
          <w:b/>
        </w:rPr>
        <w:t xml:space="preserve">Discussion: </w:t>
      </w:r>
    </w:p>
    <w:p w14:paraId="67598172" w14:textId="77777777" w:rsidR="00A7610C" w:rsidRDefault="00A7610C" w:rsidP="00A7610C">
      <w:r>
        <w:t xml:space="preserve">Telecom Italia: </w:t>
      </w:r>
      <w:r>
        <w:tab/>
        <w:t>Please Improve management of online offline and parallel sessions, difficult to understand and to follow for small delegations, at least in last 2 meetings. Almost all Use Cases proposed by operators on NES and AI were discarded. Operators’ inputs at least on Use Cases should be taken in more consideration.</w:t>
      </w:r>
    </w:p>
    <w:p w14:paraId="6FC7ED25" w14:textId="77777777" w:rsidR="00A7610C" w:rsidRDefault="00A7610C" w:rsidP="00A7610C">
      <w:r>
        <w:t>Huawei: offline discussions should have more focussed scope, regarding meeting room usage: prefers to have priority for official discussion compared to offline discussions</w:t>
      </w:r>
    </w:p>
    <w:p w14:paraId="63E19282" w14:textId="77777777" w:rsidR="00A7610C" w:rsidRDefault="00A7610C" w:rsidP="00A7610C">
      <w:r>
        <w:t>Ericsson: some offline discussions get sometimes more time when compared to their TUs for official sessions so some focus would help</w:t>
      </w:r>
    </w:p>
    <w:p w14:paraId="5FBE7EFC" w14:textId="77777777" w:rsidR="00A7610C" w:rsidRDefault="00A7610C" w:rsidP="00A7610C">
      <w:r>
        <w:t>RAN chair: So REL-18 ASN.1 is frozen from RAN side.</w:t>
      </w:r>
    </w:p>
    <w:p w14:paraId="2A1A69C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7F3A5" w14:textId="77777777" w:rsidR="00A7610C" w:rsidRDefault="00A7610C" w:rsidP="00A7610C">
      <w:pPr>
        <w:rPr>
          <w:rFonts w:ascii="Arial" w:hAnsi="Arial" w:cs="Arial"/>
          <w:b/>
          <w:sz w:val="24"/>
        </w:rPr>
      </w:pPr>
      <w:r>
        <w:rPr>
          <w:rFonts w:ascii="Arial" w:hAnsi="Arial" w:cs="Arial"/>
          <w:b/>
          <w:color w:val="0000FF"/>
          <w:sz w:val="24"/>
        </w:rPr>
        <w:t>RP-240868</w:t>
      </w:r>
      <w:r>
        <w:rPr>
          <w:rFonts w:ascii="Arial" w:hAnsi="Arial" w:cs="Arial"/>
          <w:b/>
          <w:color w:val="0000FF"/>
          <w:sz w:val="24"/>
        </w:rPr>
        <w:tab/>
      </w:r>
      <w:r>
        <w:rPr>
          <w:rFonts w:ascii="Arial" w:hAnsi="Arial" w:cs="Arial"/>
          <w:b/>
          <w:sz w:val="24"/>
        </w:rPr>
        <w:t>List of CRs from RAN WG3</w:t>
      </w:r>
    </w:p>
    <w:p w14:paraId="132AD55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D4625C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3C9E3" w14:textId="77777777" w:rsidR="00A7610C" w:rsidRDefault="00A7610C" w:rsidP="00A7610C">
      <w:pPr>
        <w:pStyle w:val="Heading3"/>
      </w:pPr>
      <w:bookmarkStart w:id="76" w:name="_Toc174268341"/>
      <w:bookmarkStart w:id="77" w:name="_Toc174924350"/>
      <w:r>
        <w:t>5.4</w:t>
      </w:r>
      <w:r>
        <w:tab/>
        <w:t>TSG RAN WG4</w:t>
      </w:r>
      <w:bookmarkEnd w:id="76"/>
      <w:bookmarkEnd w:id="77"/>
    </w:p>
    <w:p w14:paraId="7304E2B4" w14:textId="77777777" w:rsidR="00A7610C" w:rsidRDefault="00A7610C" w:rsidP="00A7610C">
      <w:pPr>
        <w:rPr>
          <w:rFonts w:ascii="Arial" w:hAnsi="Arial" w:cs="Arial"/>
          <w:b/>
          <w:sz w:val="24"/>
        </w:rPr>
      </w:pPr>
      <w:r>
        <w:rPr>
          <w:rFonts w:ascii="Arial" w:hAnsi="Arial" w:cs="Arial"/>
          <w:b/>
          <w:color w:val="0000FF"/>
          <w:sz w:val="24"/>
        </w:rPr>
        <w:t>RP-240869</w:t>
      </w:r>
      <w:r>
        <w:rPr>
          <w:rFonts w:ascii="Arial" w:hAnsi="Arial" w:cs="Arial"/>
          <w:b/>
          <w:color w:val="0000FF"/>
          <w:sz w:val="24"/>
        </w:rPr>
        <w:tab/>
      </w:r>
      <w:r>
        <w:rPr>
          <w:rFonts w:ascii="Arial" w:hAnsi="Arial" w:cs="Arial"/>
          <w:b/>
          <w:sz w:val="24"/>
        </w:rPr>
        <w:t>Status Report RAN WG4</w:t>
      </w:r>
    </w:p>
    <w:p w14:paraId="1D79FA0B"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B7A4C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RP-241628</w:t>
      </w:r>
      <w:r>
        <w:rPr>
          <w:color w:val="993300"/>
          <w:u w:val="single"/>
        </w:rPr>
        <w:t>.</w:t>
      </w:r>
    </w:p>
    <w:p w14:paraId="4DC7DA3E" w14:textId="77777777" w:rsidR="00A7610C" w:rsidRDefault="00A7610C" w:rsidP="00A7610C">
      <w:pPr>
        <w:rPr>
          <w:rFonts w:ascii="Arial" w:hAnsi="Arial" w:cs="Arial"/>
          <w:b/>
          <w:sz w:val="24"/>
        </w:rPr>
      </w:pPr>
      <w:r>
        <w:rPr>
          <w:rFonts w:ascii="Arial" w:hAnsi="Arial" w:cs="Arial"/>
          <w:b/>
          <w:color w:val="0000FF"/>
          <w:sz w:val="24"/>
        </w:rPr>
        <w:t>RP-241628</w:t>
      </w:r>
      <w:r>
        <w:rPr>
          <w:rFonts w:ascii="Arial" w:hAnsi="Arial" w:cs="Arial"/>
          <w:b/>
          <w:color w:val="0000FF"/>
          <w:sz w:val="24"/>
        </w:rPr>
        <w:tab/>
      </w:r>
      <w:r>
        <w:rPr>
          <w:rFonts w:ascii="Arial" w:hAnsi="Arial" w:cs="Arial"/>
          <w:b/>
          <w:sz w:val="24"/>
        </w:rPr>
        <w:t>Status Report RAN WG4</w:t>
      </w:r>
    </w:p>
    <w:p w14:paraId="070C5C5C"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003FF51D" w14:textId="77777777" w:rsidR="00A7610C" w:rsidRDefault="00A7610C" w:rsidP="00A7610C">
      <w:pPr>
        <w:rPr>
          <w:color w:val="808080"/>
        </w:rPr>
      </w:pPr>
      <w:r>
        <w:rPr>
          <w:color w:val="808080"/>
        </w:rPr>
        <w:t>(Replaces RP-240869)</w:t>
      </w:r>
    </w:p>
    <w:p w14:paraId="30AB1C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A3A4" w14:textId="77777777" w:rsidR="00A7610C" w:rsidRDefault="00A7610C" w:rsidP="00A7610C">
      <w:pPr>
        <w:rPr>
          <w:rFonts w:ascii="Arial" w:hAnsi="Arial" w:cs="Arial"/>
          <w:b/>
          <w:sz w:val="24"/>
        </w:rPr>
      </w:pPr>
      <w:r>
        <w:rPr>
          <w:rFonts w:ascii="Arial" w:hAnsi="Arial" w:cs="Arial"/>
          <w:b/>
          <w:color w:val="0000FF"/>
          <w:sz w:val="24"/>
        </w:rPr>
        <w:t>RP-240870</w:t>
      </w:r>
      <w:r>
        <w:rPr>
          <w:rFonts w:ascii="Arial" w:hAnsi="Arial" w:cs="Arial"/>
          <w:b/>
          <w:color w:val="0000FF"/>
          <w:sz w:val="24"/>
        </w:rPr>
        <w:tab/>
      </w:r>
      <w:r>
        <w:rPr>
          <w:rFonts w:ascii="Arial" w:hAnsi="Arial" w:cs="Arial"/>
          <w:b/>
          <w:sz w:val="24"/>
        </w:rPr>
        <w:t>List of CRs from RAN WG4</w:t>
      </w:r>
    </w:p>
    <w:p w14:paraId="1C89978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58704C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F7EB2" w14:textId="77777777" w:rsidR="00A7610C" w:rsidRDefault="00A7610C" w:rsidP="00A7610C">
      <w:pPr>
        <w:rPr>
          <w:rFonts w:ascii="Arial" w:hAnsi="Arial" w:cs="Arial"/>
          <w:b/>
          <w:sz w:val="24"/>
        </w:rPr>
      </w:pPr>
      <w:r>
        <w:rPr>
          <w:rFonts w:ascii="Arial" w:hAnsi="Arial" w:cs="Arial"/>
          <w:b/>
          <w:color w:val="0000FF"/>
          <w:sz w:val="24"/>
        </w:rPr>
        <w:t>RP-240905</w:t>
      </w:r>
      <w:r>
        <w:rPr>
          <w:rFonts w:ascii="Arial" w:hAnsi="Arial" w:cs="Arial"/>
          <w:b/>
          <w:color w:val="0000FF"/>
          <w:sz w:val="24"/>
        </w:rPr>
        <w:tab/>
      </w:r>
      <w:r>
        <w:rPr>
          <w:rFonts w:ascii="Arial" w:hAnsi="Arial" w:cs="Arial"/>
          <w:b/>
          <w:sz w:val="24"/>
        </w:rPr>
        <w:t>REL-independent spec handling</w:t>
      </w:r>
    </w:p>
    <w:p w14:paraId="3E3C26D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24A9E397" w14:textId="77777777" w:rsidR="00A7610C" w:rsidRDefault="00A7610C" w:rsidP="00A7610C">
      <w:pPr>
        <w:rPr>
          <w:rFonts w:ascii="Arial" w:hAnsi="Arial" w:cs="Arial"/>
          <w:b/>
        </w:rPr>
      </w:pPr>
      <w:r>
        <w:rPr>
          <w:rFonts w:ascii="Arial" w:hAnsi="Arial" w:cs="Arial"/>
          <w:b/>
        </w:rPr>
        <w:t xml:space="preserve">Abstract: </w:t>
      </w:r>
    </w:p>
    <w:p w14:paraId="248CCC28" w14:textId="77777777" w:rsidR="00A7610C" w:rsidRDefault="00A7610C" w:rsidP="00A7610C">
      <w:r>
        <w:t>clarifying problems of the REL-independent approach of TS 38.307 as nowadays applied by RAN4</w:t>
      </w:r>
    </w:p>
    <w:p w14:paraId="4880EC21" w14:textId="77777777" w:rsidR="00A7610C" w:rsidRDefault="00A7610C" w:rsidP="00A7610C">
      <w:pPr>
        <w:rPr>
          <w:rFonts w:ascii="Arial" w:hAnsi="Arial" w:cs="Arial"/>
          <w:b/>
        </w:rPr>
      </w:pPr>
      <w:r>
        <w:rPr>
          <w:rFonts w:ascii="Arial" w:hAnsi="Arial" w:cs="Arial"/>
          <w:b/>
        </w:rPr>
        <w:t xml:space="preserve">Discussion: </w:t>
      </w:r>
    </w:p>
    <w:p w14:paraId="14EF806A" w14:textId="77777777" w:rsidR="00A7610C" w:rsidRDefault="00A7610C" w:rsidP="00A7610C">
      <w:r>
        <w:lastRenderedPageBreak/>
        <w:t>late submission</w:t>
      </w:r>
    </w:p>
    <w:p w14:paraId="431E0E7E" w14:textId="77777777" w:rsidR="00A7610C" w:rsidRDefault="00A7610C" w:rsidP="00A7610C">
      <w:r>
        <w:t>RAN chair: can have some further offline discussion</w:t>
      </w:r>
    </w:p>
    <w:p w14:paraId="731EC3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17EAA" w14:textId="77777777" w:rsidR="00A7610C" w:rsidRDefault="00A7610C" w:rsidP="00A7610C">
      <w:pPr>
        <w:pStyle w:val="Heading3"/>
      </w:pPr>
      <w:bookmarkStart w:id="78" w:name="_Toc174268342"/>
      <w:bookmarkStart w:id="79" w:name="_Toc174924351"/>
      <w:r>
        <w:t>5.5</w:t>
      </w:r>
      <w:r>
        <w:tab/>
        <w:t>TSG RAN WG5</w:t>
      </w:r>
      <w:bookmarkEnd w:id="78"/>
      <w:bookmarkEnd w:id="79"/>
    </w:p>
    <w:p w14:paraId="4BD53552" w14:textId="77777777" w:rsidR="00A7610C" w:rsidRDefault="00A7610C" w:rsidP="00A7610C">
      <w:pPr>
        <w:rPr>
          <w:rFonts w:ascii="Arial" w:hAnsi="Arial" w:cs="Arial"/>
          <w:b/>
          <w:sz w:val="24"/>
        </w:rPr>
      </w:pPr>
      <w:r>
        <w:rPr>
          <w:rFonts w:ascii="Arial" w:hAnsi="Arial" w:cs="Arial"/>
          <w:b/>
          <w:color w:val="0000FF"/>
          <w:sz w:val="24"/>
        </w:rPr>
        <w:t>RP-240871</w:t>
      </w:r>
      <w:r>
        <w:rPr>
          <w:rFonts w:ascii="Arial" w:hAnsi="Arial" w:cs="Arial"/>
          <w:b/>
          <w:color w:val="0000FF"/>
          <w:sz w:val="24"/>
        </w:rPr>
        <w:tab/>
      </w:r>
      <w:r>
        <w:rPr>
          <w:rFonts w:ascii="Arial" w:hAnsi="Arial" w:cs="Arial"/>
          <w:b/>
          <w:sz w:val="24"/>
        </w:rPr>
        <w:t>Status Report RAN WG5</w:t>
      </w:r>
    </w:p>
    <w:p w14:paraId="4D6B647A"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2BFA866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39881" w14:textId="77777777" w:rsidR="00A7610C" w:rsidRDefault="00A7610C" w:rsidP="00A7610C">
      <w:pPr>
        <w:rPr>
          <w:rFonts w:ascii="Arial" w:hAnsi="Arial" w:cs="Arial"/>
          <w:b/>
          <w:sz w:val="24"/>
        </w:rPr>
      </w:pPr>
      <w:r>
        <w:rPr>
          <w:rFonts w:ascii="Arial" w:hAnsi="Arial" w:cs="Arial"/>
          <w:b/>
          <w:color w:val="0000FF"/>
          <w:sz w:val="24"/>
        </w:rPr>
        <w:t>RP-240873</w:t>
      </w:r>
      <w:r>
        <w:rPr>
          <w:rFonts w:ascii="Arial" w:hAnsi="Arial" w:cs="Arial"/>
          <w:b/>
          <w:color w:val="0000FF"/>
          <w:sz w:val="24"/>
        </w:rPr>
        <w:tab/>
      </w:r>
      <w:r>
        <w:rPr>
          <w:rFonts w:ascii="Arial" w:hAnsi="Arial" w:cs="Arial"/>
          <w:b/>
          <w:sz w:val="24"/>
        </w:rPr>
        <w:t>Status Report MCC TF160 (for approval)</w:t>
      </w:r>
    </w:p>
    <w:p w14:paraId="35FE5A57"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9DC8E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FD43F" w14:textId="77777777" w:rsidR="00A7610C" w:rsidRDefault="00A7610C" w:rsidP="00A7610C">
      <w:pPr>
        <w:rPr>
          <w:rFonts w:ascii="Arial" w:hAnsi="Arial" w:cs="Arial"/>
          <w:b/>
          <w:sz w:val="24"/>
        </w:rPr>
      </w:pPr>
      <w:r>
        <w:rPr>
          <w:rFonts w:ascii="Arial" w:hAnsi="Arial" w:cs="Arial"/>
          <w:b/>
          <w:color w:val="0000FF"/>
          <w:sz w:val="24"/>
        </w:rPr>
        <w:t>RP-240872</w:t>
      </w:r>
      <w:r>
        <w:rPr>
          <w:rFonts w:ascii="Arial" w:hAnsi="Arial" w:cs="Arial"/>
          <w:b/>
          <w:color w:val="0000FF"/>
          <w:sz w:val="24"/>
        </w:rPr>
        <w:tab/>
      </w:r>
      <w:r>
        <w:rPr>
          <w:rFonts w:ascii="Arial" w:hAnsi="Arial" w:cs="Arial"/>
          <w:b/>
          <w:sz w:val="24"/>
        </w:rPr>
        <w:t>List of CRs from RAN WG5</w:t>
      </w:r>
    </w:p>
    <w:p w14:paraId="1A8E2BA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B2DC3C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C1A16" w14:textId="77777777" w:rsidR="00A7610C" w:rsidRDefault="00A7610C" w:rsidP="00A7610C">
      <w:pPr>
        <w:pStyle w:val="Heading2"/>
      </w:pPr>
      <w:bookmarkStart w:id="80" w:name="_Toc174268343"/>
      <w:bookmarkStart w:id="81" w:name="_Toc174924352"/>
      <w:r>
        <w:t>6</w:t>
      </w:r>
      <w:r>
        <w:tab/>
        <w:t>Other coordination matters</w:t>
      </w:r>
      <w:bookmarkEnd w:id="80"/>
      <w:bookmarkEnd w:id="81"/>
    </w:p>
    <w:p w14:paraId="1C417657" w14:textId="77777777" w:rsidR="00A7610C" w:rsidRDefault="00A7610C" w:rsidP="00A7610C">
      <w:pPr>
        <w:pStyle w:val="Heading3"/>
      </w:pPr>
      <w:bookmarkStart w:id="82" w:name="_Toc174268344"/>
      <w:bookmarkStart w:id="83" w:name="_Toc174924353"/>
      <w:r>
        <w:t>6.1</w:t>
      </w:r>
      <w:r>
        <w:tab/>
        <w:t>TSG SA/CT</w:t>
      </w:r>
      <w:bookmarkEnd w:id="82"/>
      <w:bookmarkEnd w:id="83"/>
    </w:p>
    <w:p w14:paraId="1665B1DD" w14:textId="77777777" w:rsidR="00A7610C" w:rsidRDefault="00A7610C" w:rsidP="00A7610C">
      <w:pPr>
        <w:rPr>
          <w:rFonts w:ascii="Arial" w:hAnsi="Arial" w:cs="Arial"/>
          <w:b/>
          <w:sz w:val="24"/>
        </w:rPr>
      </w:pPr>
      <w:r>
        <w:rPr>
          <w:rFonts w:ascii="Arial" w:hAnsi="Arial" w:cs="Arial"/>
          <w:b/>
          <w:color w:val="0000FF"/>
          <w:sz w:val="24"/>
        </w:rPr>
        <w:t>RP-240886</w:t>
      </w:r>
      <w:r>
        <w:rPr>
          <w:rFonts w:ascii="Arial" w:hAnsi="Arial" w:cs="Arial"/>
          <w:b/>
          <w:color w:val="0000FF"/>
          <w:sz w:val="24"/>
        </w:rPr>
        <w:tab/>
      </w:r>
      <w:r>
        <w:rPr>
          <w:rFonts w:ascii="Arial" w:hAnsi="Arial" w:cs="Arial"/>
          <w:b/>
          <w:sz w:val="24"/>
        </w:rPr>
        <w:t>Additional details on 6G Workshop arrangement in March 2025</w:t>
      </w:r>
    </w:p>
    <w:p w14:paraId="56651EF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0629021" w14:textId="77777777" w:rsidR="00A7610C" w:rsidRDefault="00A7610C" w:rsidP="00A7610C">
      <w:pPr>
        <w:rPr>
          <w:rFonts w:ascii="Arial" w:hAnsi="Arial" w:cs="Arial"/>
          <w:b/>
        </w:rPr>
      </w:pPr>
      <w:r>
        <w:rPr>
          <w:rFonts w:ascii="Arial" w:hAnsi="Arial" w:cs="Arial"/>
          <w:b/>
        </w:rPr>
        <w:t xml:space="preserve">Discussion: </w:t>
      </w:r>
    </w:p>
    <w:p w14:paraId="603FE8A6" w14:textId="77777777" w:rsidR="00A7610C" w:rsidRDefault="00A7610C" w:rsidP="00A7610C">
      <w:r>
        <w:t>Spreadtrum: 5G REL-20 will be approved in 1 or 2 packages</w:t>
      </w:r>
    </w:p>
    <w:p w14:paraId="0ECD1E06" w14:textId="77777777" w:rsidR="00A7610C" w:rsidRDefault="00A7610C" w:rsidP="00A7610C">
      <w:r>
        <w:t>RAN chair: will go in steps Dec.24, March 25, June 25</w:t>
      </w:r>
    </w:p>
    <w:p w14:paraId="6E057563" w14:textId="77777777" w:rsidR="00A7610C" w:rsidRDefault="00A7610C" w:rsidP="00A7610C">
      <w:r>
        <w:t>BT: strong concerns about separate workshops, we had an SA1 workshop already, a common workshop would be better (in Taipei we had a massive overlap between what happened in RAN workshop and in SA workshop; in Rotterdam RAN and SA decided on their schedules and we could not agree on a common schedule)</w:t>
      </w:r>
    </w:p>
    <w:p w14:paraId="6275536B" w14:textId="77777777" w:rsidR="00A7610C" w:rsidRDefault="00A7610C" w:rsidP="00A7610C">
      <w:r>
        <w:t>RAN chair: takes the point, thinks that a workshop will not decide all details</w:t>
      </w:r>
    </w:p>
    <w:p w14:paraId="4A0E24D5" w14:textId="77777777" w:rsidR="00A7610C" w:rsidRDefault="00A7610C" w:rsidP="00A7610C">
      <w:r>
        <w:t>Deutsche Telekom: BT was speaking for a lot of operators, so we support it, having a joint part would help</w:t>
      </w:r>
    </w:p>
    <w:p w14:paraId="1BA7EDFA" w14:textId="77777777" w:rsidR="00A7610C" w:rsidRDefault="00A7610C" w:rsidP="00A7610C">
      <w:r>
        <w:t>NEC: for 5G in Phoenix we had a RAN workshop which had in the end also SA/CT inputs so it was working on the fly; an input from the SA1 chair would also help as they have then worked already on 6G aspects for some time; so agenda could be structured in such a way to avoid repetition</w:t>
      </w:r>
    </w:p>
    <w:p w14:paraId="14614732" w14:textId="77777777" w:rsidR="00A7610C" w:rsidRDefault="00A7610C" w:rsidP="00A7610C">
      <w:r>
        <w:t>Vodafone: supports to have a joint workshop RAN together with SA/CT</w:t>
      </w:r>
    </w:p>
    <w:p w14:paraId="72F5058E" w14:textId="77777777" w:rsidR="00A7610C" w:rsidRDefault="00A7610C" w:rsidP="00A7610C">
      <w:r>
        <w:t>RAN chair: do not expect architecture decisions in a workshop, it will require a whole SI</w:t>
      </w:r>
    </w:p>
    <w:p w14:paraId="3CE301DC" w14:textId="77777777" w:rsidR="00A7610C" w:rsidRDefault="00A7610C" w:rsidP="00A7610C">
      <w:r>
        <w:t>Novamint: common workshop would have the benefit for verticals who have a small number of delegates and would have problems to attend multiple workshops</w:t>
      </w:r>
    </w:p>
    <w:p w14:paraId="6BCB36B3" w14:textId="77777777" w:rsidR="00A7610C" w:rsidRDefault="00A7610C" w:rsidP="00A7610C">
      <w:r>
        <w:lastRenderedPageBreak/>
        <w:t>RAN chair: a joint session in the workshop is certainly helpful but doubts that architecture decisions can come out of the workshop</w:t>
      </w:r>
    </w:p>
    <w:p w14:paraId="6DFE72CD" w14:textId="77777777" w:rsidR="00A7610C" w:rsidRDefault="00A7610C" w:rsidP="00A7610C">
      <w:r>
        <w:t>ZTE: having 5G Advanced discussion before 6G workshop would be useful</w:t>
      </w:r>
    </w:p>
    <w:p w14:paraId="55871363" w14:textId="77777777" w:rsidR="00A7610C" w:rsidRDefault="00A7610C" w:rsidP="00A7610C">
      <w:r>
        <w:t>Futurewei: 5G Advanced is very important for the industry; less presentation and more discussion would be useful for the workshops; having a 5G Adv summary before 6G workshop may be premature because some aspects could maybe done with existing functionality</w:t>
      </w:r>
    </w:p>
    <w:p w14:paraId="39FFB2FA" w14:textId="77777777" w:rsidR="00A7610C" w:rsidRDefault="00A7610C" w:rsidP="00A7610C">
      <w:r>
        <w:t>vivo: unclear what will happen with 5G Adv in March 25</w:t>
      </w:r>
    </w:p>
    <w:p w14:paraId="2181FDE2" w14:textId="77777777" w:rsidR="00A7610C" w:rsidRDefault="00A7610C" w:rsidP="00A7610C">
      <w:r>
        <w:t>RAN chair: 5G-Adv workshop in Dec.24, approval in June 25 so March 25 could be a consolidation phase but March 25 TSG will be only 3 days (due to 6G workshop)</w:t>
      </w:r>
    </w:p>
    <w:p w14:paraId="12F59182" w14:textId="77777777" w:rsidR="00A7610C" w:rsidRDefault="00A7610C" w:rsidP="00A7610C">
      <w:r>
        <w:t>RAN chair: plans to extend June 25 RAN meeting to extend to 5 days</w:t>
      </w:r>
    </w:p>
    <w:p w14:paraId="71DBE9DC" w14:textId="77777777" w:rsidR="00A7610C" w:rsidRDefault="00A7610C" w:rsidP="00A7610C">
      <w:r>
        <w:t>AT&amp;T: supports joint disussion to avoid issues we had in REL-19</w:t>
      </w:r>
    </w:p>
    <w:p w14:paraId="1CA7A19F" w14:textId="77777777" w:rsidR="00A7610C" w:rsidRDefault="00A7610C" w:rsidP="00A7610C">
      <w:r>
        <w:t>RAN chair: if people expect detailed decisions from 6G workshop, then this is certainly too optimistic</w:t>
      </w:r>
    </w:p>
    <w:p w14:paraId="65F01E9C" w14:textId="77777777" w:rsidR="00A7610C" w:rsidRDefault="00A7610C" w:rsidP="00A7610C">
      <w:r>
        <w:t>Orange: joint session will avoid duplicated presentation</w:t>
      </w:r>
    </w:p>
    <w:p w14:paraId="47D33C4F" w14:textId="77777777" w:rsidR="00A7610C" w:rsidRDefault="00A7610C" w:rsidP="00A7610C">
      <w:r>
        <w:t>Nokia: supports RAN chair that having some separate sessions and also having common session(s) is a good compromise</w:t>
      </w:r>
    </w:p>
    <w:p w14:paraId="0DBD8349" w14:textId="77777777" w:rsidR="00A7610C" w:rsidRDefault="00A7610C" w:rsidP="00A7610C">
      <w:r>
        <w:t>RAN chair: fine to take the whole Tue afternoon for a joint session and not just 2 hours and 3GPP partners can contribute (whether they will have a chance to present is a separate question); we could also encourage that companies bring contributions common to all TSGs</w:t>
      </w:r>
    </w:p>
    <w:p w14:paraId="3A62402A" w14:textId="77777777" w:rsidR="00A7610C" w:rsidRDefault="00A7610C" w:rsidP="00A7610C">
      <w:r>
        <w:t>BT: a joint session to start is better than a Tue afternoon is not so useful; fears that we repeat the Rotterdam problem that different TSGs have already their views and on Tue afternoon we can not converge</w:t>
      </w:r>
    </w:p>
    <w:p w14:paraId="66447162" w14:textId="77777777" w:rsidR="00A7610C" w:rsidRDefault="00A7610C" w:rsidP="00A7610C">
      <w:r>
        <w:t>RAN chair: people need to bring their views first</w:t>
      </w:r>
    </w:p>
    <w:p w14:paraId="6ABEAC8B" w14:textId="77777777" w:rsidR="00A7610C" w:rsidRDefault="00A7610C" w:rsidP="00A7610C">
      <w:r>
        <w:t>T-Mobile: supports BT to have a common session first</w:t>
      </w:r>
    </w:p>
    <w:p w14:paraId="2FEE3893" w14:textId="77777777" w:rsidR="00A7610C" w:rsidRDefault="00A7610C" w:rsidP="00A7610C">
      <w:r>
        <w:t>Qualcomm: instead of a silo for RAN and a silo for SA, maybe there could be a joint agenda of topics (different groups could be interested in different topics); we could also consider to have 3 days workshop plus 3 says TSG for March 25</w:t>
      </w:r>
    </w:p>
    <w:p w14:paraId="60FD1E57" w14:textId="77777777" w:rsidR="00A7610C" w:rsidRDefault="00A7610C" w:rsidP="00A7610C">
      <w:r>
        <w:t>Samsung: we can trust TSG chairs to structure the agenda for the workshop (they got enough ideas here now)</w:t>
      </w:r>
    </w:p>
    <w:p w14:paraId="6981DF9F" w14:textId="77777777" w:rsidR="00A7610C" w:rsidRDefault="00A7610C" w:rsidP="00A7610C">
      <w:r>
        <w:t>Ericsson: agrees with Samsung, the actual work will happen in the SIs</w:t>
      </w:r>
    </w:p>
    <w:p w14:paraId="366CC5CE" w14:textId="77777777" w:rsidR="00A7610C" w:rsidRDefault="00A7610C" w:rsidP="00A7610C">
      <w:r>
        <w:t>SA chair (Intel): we discussed different options among TSG chairs when planning for this 2 days 6G workshop, MRPs were given the opportunity in the SA1 workshop already also companies had an opportunity to provide their views, we have only 2 days for the workshop, SA is working on 6G already; so we need to avoid repetition</w:t>
      </w:r>
    </w:p>
    <w:p w14:paraId="05ED5106" w14:textId="77777777" w:rsidR="00A7610C" w:rsidRDefault="00A7610C" w:rsidP="00A7610C">
      <w:r>
        <w:t>BT: we could set a deadline 1 month before the workshop in order to have a proper review possibility</w:t>
      </w:r>
    </w:p>
    <w:p w14:paraId="7C49F6D8" w14:textId="77777777" w:rsidR="00A7610C" w:rsidRDefault="00A7610C" w:rsidP="00A7610C">
      <w:r>
        <w:t>Vodafone: thinks views from SA chair and RAN chair are different with respect what we plan as result of the workshop</w:t>
      </w:r>
    </w:p>
    <w:p w14:paraId="3C8FA7FE" w14:textId="77777777" w:rsidR="00A7610C" w:rsidRDefault="00A7610C" w:rsidP="00A7610C">
      <w:r>
        <w:t>SA chair: 6G use cases were already discussed a lot, it is more about what WGs need to work on in a SI</w:t>
      </w:r>
    </w:p>
    <w:p w14:paraId="6E2C87EC" w14:textId="77777777" w:rsidR="00A7610C" w:rsidRDefault="00A7610C" w:rsidP="00A7610C">
      <w:r>
        <w:t>BT: insists to have a joint session at the beginning of the workshop</w:t>
      </w:r>
    </w:p>
    <w:p w14:paraId="3D6761F8" w14:textId="77777777" w:rsidR="00A7610C" w:rsidRDefault="00A7610C" w:rsidP="00A7610C">
      <w:r>
        <w:t>SA chair: we need to see what is the purpose of the joint session at the beginning of the workshop</w:t>
      </w:r>
    </w:p>
    <w:p w14:paraId="42263D09" w14:textId="77777777" w:rsidR="00A7610C" w:rsidRDefault="00A7610C" w:rsidP="00A7610C">
      <w:r>
        <w:t>RAN chair: thinks a joint session afterwards is far better</w:t>
      </w:r>
    </w:p>
    <w:p w14:paraId="50006938" w14:textId="77777777" w:rsidR="00A7610C" w:rsidRDefault="00A7610C" w:rsidP="00A7610C">
      <w:r>
        <w:t>Deutsche Telekom: the main problem is that operators had no chance to contribute to the general direction of 6G in the Rotterdam workshop (only MRPs and Research could contribute to it)</w:t>
      </w:r>
    </w:p>
    <w:p w14:paraId="3AD17936" w14:textId="77777777" w:rsidR="00A7610C" w:rsidRDefault="00A7610C" w:rsidP="00A7610C">
      <w:r>
        <w:t>Mediatek: an agenda for the joint session would be useful, it should not just be a summary; we will anyway have further joint sessions for architecture decisions</w:t>
      </w:r>
    </w:p>
    <w:p w14:paraId="1123EDBA" w14:textId="77777777" w:rsidR="00A7610C" w:rsidRDefault="00A7610C" w:rsidP="00A7610C">
      <w:r>
        <w:t>Vodafone: worried about standalone vs. non-standalone discussions</w:t>
      </w:r>
    </w:p>
    <w:p w14:paraId="2A63BBA2" w14:textId="77777777" w:rsidR="00A7610C" w:rsidRDefault="00A7610C" w:rsidP="00A7610C">
      <w:r>
        <w:lastRenderedPageBreak/>
        <w:t>RAN chair: the 2 days workshop is not a RAN meeting taking decisions (like about SIs)</w:t>
      </w:r>
    </w:p>
    <w:p w14:paraId="4F21FF21" w14:textId="77777777" w:rsidR="00A7610C" w:rsidRDefault="00A7610C" w:rsidP="00A7610C">
      <w:r>
        <w:t>NEC: status from SA1 is needed for this workshop</w:t>
      </w:r>
    </w:p>
    <w:p w14:paraId="6645878D" w14:textId="77777777" w:rsidR="00A7610C" w:rsidRDefault="00A7610C" w:rsidP="00A7610C">
      <w:r>
        <w:t>Panasonic: not clear whether a joint session (with CT/SA) is planned this week</w:t>
      </w:r>
    </w:p>
    <w:p w14:paraId="146E2203" w14:textId="77777777" w:rsidR="00A7610C" w:rsidRDefault="00A7610C" w:rsidP="00A7610C">
      <w:r>
        <w:t>RAN chair: so far not but could be discussed</w:t>
      </w:r>
    </w:p>
    <w:p w14:paraId="601B953F" w14:textId="77777777" w:rsidR="00A7610C" w:rsidRDefault="00A7610C" w:rsidP="00A7610C">
      <w:r>
        <w:t>NTT DOCOMO: also MRPs can bring inputs?</w:t>
      </w:r>
    </w:p>
    <w:p w14:paraId="1D3968A8" w14:textId="77777777" w:rsidR="00A7610C" w:rsidRDefault="00A7610C" w:rsidP="00A7610C">
      <w:r>
        <w:t>RAN chair: with 2 days the time for presentations is limited, we can invite them but maybe no presentation (they also presented already during the SA1 6G workshop in Rotterdam)</w:t>
      </w:r>
    </w:p>
    <w:p w14:paraId="3E70B58C" w14:textId="77777777" w:rsidR="00A7610C" w:rsidRDefault="00A7610C" w:rsidP="00A7610C">
      <w:r>
        <w:t>vivo: TU split between 5G and 6G should be clear; any idea how much time would be for presentation?</w:t>
      </w:r>
    </w:p>
    <w:p w14:paraId="04F17E66" w14:textId="77777777" w:rsidR="00A7610C" w:rsidRDefault="00A7610C" w:rsidP="00A7610C">
      <w:r>
        <w:t>RAN chair: not yet clear (e.g. 5min presentation, 10min discussion)</w:t>
      </w:r>
    </w:p>
    <w:p w14:paraId="3F8ACDEB" w14:textId="77777777" w:rsidR="00A7610C" w:rsidRDefault="00A7610C" w:rsidP="00A7610C">
      <w:r>
        <w:t>RAN chair: suggests to have a half day joint on Tue afternoon or to go for 3 days workshop + 3 days RAN meeting</w:t>
      </w:r>
    </w:p>
    <w:p w14:paraId="4B0A996C" w14:textId="77777777" w:rsidR="00A7610C" w:rsidRDefault="00A7610C" w:rsidP="00A7610C">
      <w:r>
        <w:t>RAN chair: how many companies prefer a 3 days joints session? 9 companies; no one concerns</w:t>
      </w:r>
    </w:p>
    <w:p w14:paraId="70AC9109" w14:textId="77777777" w:rsidR="00A7610C" w:rsidRDefault="00A7610C" w:rsidP="00A7610C">
      <w:r>
        <w:t>Qualcomm: it would be 3 days workshop with topics that cover topics of 1 or multiple TSGs sot it would be a joint meeting</w:t>
      </w:r>
    </w:p>
    <w:p w14:paraId="2744E714" w14:textId="77777777" w:rsidR="00A7610C" w:rsidRDefault="00A7610C" w:rsidP="00A7610C">
      <w:r>
        <w:t>RAN chair: so 3 days workshop (Sun-Tue), single RAN/SA/CT</w:t>
      </w:r>
    </w:p>
    <w:p w14:paraId="1961B7D2" w14:textId="77777777" w:rsidR="00A7610C" w:rsidRDefault="00A7610C" w:rsidP="00A7610C">
      <w:r>
        <w:t>Deutsche Telekom: a joint session was asked for 2 hours joint at the beginning of the workshop and not for extending to 3 days</w:t>
      </w:r>
    </w:p>
    <w:p w14:paraId="54D5A6B0" w14:textId="77777777" w:rsidR="00A7610C" w:rsidRDefault="00A7610C" w:rsidP="00A7610C">
      <w:r>
        <w:t>Samsung: So we could accommodate 2 hours joint at the beginning of the workshop, maybe starting the workshop a bit earlier</w:t>
      </w:r>
    </w:p>
    <w:p w14:paraId="23689F02" w14:textId="77777777" w:rsidR="00A7610C" w:rsidRDefault="00A7610C" w:rsidP="00A7610C">
      <w:r>
        <w:t>RAN chair: joint RAN/CT/SA on Monday morning, Monday afternoon and Tuesday: RAN and CT/SA in separate sessions</w:t>
      </w:r>
    </w:p>
    <w:p w14:paraId="7FA8C6DF" w14:textId="616138E5" w:rsidR="00A7610C" w:rsidRDefault="007F3A92" w:rsidP="00A7610C">
      <w:r>
        <w:t>Nokia</w:t>
      </w:r>
      <w:r w:rsidR="00A7610C">
        <w:t>: one coherent slide set per company would be preferred covering all TSGs</w:t>
      </w:r>
    </w:p>
    <w:p w14:paraId="08E24D3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RP-241604</w:t>
      </w:r>
      <w:r>
        <w:rPr>
          <w:color w:val="993300"/>
          <w:u w:val="single"/>
        </w:rPr>
        <w:t>.</w:t>
      </w:r>
    </w:p>
    <w:p w14:paraId="6CB9796B" w14:textId="77777777" w:rsidR="00A7610C" w:rsidRDefault="00A7610C" w:rsidP="00A7610C">
      <w:pPr>
        <w:rPr>
          <w:rFonts w:ascii="Arial" w:hAnsi="Arial" w:cs="Arial"/>
          <w:b/>
          <w:sz w:val="24"/>
        </w:rPr>
      </w:pPr>
      <w:r>
        <w:rPr>
          <w:rFonts w:ascii="Arial" w:hAnsi="Arial" w:cs="Arial"/>
          <w:b/>
          <w:color w:val="0000FF"/>
          <w:sz w:val="24"/>
        </w:rPr>
        <w:t>RP-241604</w:t>
      </w:r>
      <w:r>
        <w:rPr>
          <w:rFonts w:ascii="Arial" w:hAnsi="Arial" w:cs="Arial"/>
          <w:b/>
          <w:color w:val="0000FF"/>
          <w:sz w:val="24"/>
        </w:rPr>
        <w:tab/>
      </w:r>
      <w:r>
        <w:rPr>
          <w:rFonts w:ascii="Arial" w:hAnsi="Arial" w:cs="Arial"/>
          <w:b/>
          <w:sz w:val="24"/>
        </w:rPr>
        <w:t>Additional details on 6G Workshop arrangement in March 2025</w:t>
      </w:r>
    </w:p>
    <w:p w14:paraId="2273E56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53353B45" w14:textId="77777777" w:rsidR="00A7610C" w:rsidRDefault="00A7610C" w:rsidP="00A7610C">
      <w:pPr>
        <w:rPr>
          <w:color w:val="808080"/>
        </w:rPr>
      </w:pPr>
      <w:r>
        <w:rPr>
          <w:color w:val="808080"/>
        </w:rPr>
        <w:t>(Replaces RP-240886)</w:t>
      </w:r>
    </w:p>
    <w:p w14:paraId="3C2FBA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RP-241647</w:t>
      </w:r>
      <w:r>
        <w:rPr>
          <w:color w:val="993300"/>
          <w:u w:val="single"/>
        </w:rPr>
        <w:t>.</w:t>
      </w:r>
    </w:p>
    <w:p w14:paraId="0E12CB0C" w14:textId="00100FDE" w:rsidR="00A7610C" w:rsidRDefault="00A7610C" w:rsidP="00A7610C">
      <w:pPr>
        <w:rPr>
          <w:rFonts w:ascii="Arial" w:hAnsi="Arial" w:cs="Arial"/>
          <w:b/>
          <w:sz w:val="24"/>
        </w:rPr>
      </w:pPr>
      <w:r>
        <w:rPr>
          <w:rFonts w:ascii="Arial" w:hAnsi="Arial" w:cs="Arial"/>
          <w:b/>
          <w:color w:val="0000FF"/>
          <w:sz w:val="24"/>
        </w:rPr>
        <w:t>RP-241647</w:t>
      </w:r>
      <w:r>
        <w:rPr>
          <w:rFonts w:ascii="Arial" w:hAnsi="Arial" w:cs="Arial"/>
          <w:b/>
          <w:color w:val="0000FF"/>
          <w:sz w:val="24"/>
        </w:rPr>
        <w:tab/>
      </w:r>
      <w:r w:rsidR="006A0B81" w:rsidRPr="006A0B81">
        <w:rPr>
          <w:rFonts w:ascii="Arial" w:hAnsi="Arial" w:cs="Arial"/>
          <w:b/>
          <w:sz w:val="24"/>
        </w:rPr>
        <w:t>Additional Planning Details for 6G Workshop and 5G-Advanced in Rel-20</w:t>
      </w:r>
    </w:p>
    <w:p w14:paraId="0204393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7713D31C" w14:textId="77777777" w:rsidR="00A7610C" w:rsidRDefault="00A7610C" w:rsidP="00A7610C">
      <w:pPr>
        <w:rPr>
          <w:color w:val="808080"/>
        </w:rPr>
      </w:pPr>
      <w:r>
        <w:rPr>
          <w:color w:val="808080"/>
        </w:rPr>
        <w:t>(Replaces RP-241604)</w:t>
      </w:r>
    </w:p>
    <w:p w14:paraId="4E96DB19" w14:textId="77777777" w:rsidR="00A7610C" w:rsidRDefault="00A7610C" w:rsidP="00A7610C">
      <w:pPr>
        <w:rPr>
          <w:rFonts w:ascii="Arial" w:hAnsi="Arial" w:cs="Arial"/>
          <w:b/>
        </w:rPr>
      </w:pPr>
      <w:r>
        <w:rPr>
          <w:rFonts w:ascii="Arial" w:hAnsi="Arial" w:cs="Arial"/>
          <w:b/>
        </w:rPr>
        <w:t xml:space="preserve">Discussion: </w:t>
      </w:r>
    </w:p>
    <w:p w14:paraId="0C603DA7" w14:textId="77777777" w:rsidR="00A7610C" w:rsidRDefault="00A7610C" w:rsidP="00A7610C">
      <w:r>
        <w:t>Oppo: difference between first and 2nd joint session</w:t>
      </w:r>
    </w:p>
    <w:p w14:paraId="6329F4E6" w14:textId="77777777" w:rsidR="00A7610C" w:rsidRDefault="00A7610C" w:rsidP="00A7610C">
      <w:r>
        <w:t>RAN chair: we will see, this was agreed in SA</w:t>
      </w:r>
    </w:p>
    <w:p w14:paraId="5BA51576" w14:textId="77777777" w:rsidR="00A7610C" w:rsidRDefault="00A7610C" w:rsidP="00A7610C">
      <w:r>
        <w:t>Deutsche Telekom: thanks for taking the operator's request into account</w:t>
      </w:r>
    </w:p>
    <w:p w14:paraId="67353E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8D362" w14:textId="77777777" w:rsidR="00A7610C" w:rsidRDefault="00A7610C" w:rsidP="00A7610C">
      <w:pPr>
        <w:rPr>
          <w:rFonts w:ascii="Arial" w:hAnsi="Arial" w:cs="Arial"/>
          <w:b/>
          <w:sz w:val="24"/>
        </w:rPr>
      </w:pPr>
      <w:r>
        <w:rPr>
          <w:rFonts w:ascii="Arial" w:hAnsi="Arial" w:cs="Arial"/>
          <w:b/>
          <w:color w:val="0000FF"/>
          <w:sz w:val="24"/>
        </w:rPr>
        <w:lastRenderedPageBreak/>
        <w:t>RP-241529</w:t>
      </w:r>
      <w:r>
        <w:rPr>
          <w:rFonts w:ascii="Arial" w:hAnsi="Arial" w:cs="Arial"/>
          <w:b/>
          <w:color w:val="0000FF"/>
          <w:sz w:val="24"/>
        </w:rPr>
        <w:tab/>
      </w:r>
      <w:r>
        <w:rPr>
          <w:rFonts w:ascii="Arial" w:hAnsi="Arial" w:cs="Arial"/>
          <w:b/>
          <w:sz w:val="24"/>
        </w:rPr>
        <w:t xml:space="preserve">RAN coordination with SA on their work on Energy Efficiency and Energy Saving  </w:t>
      </w:r>
    </w:p>
    <w:p w14:paraId="01F2055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CC45B16" w14:textId="77777777" w:rsidR="00A7610C" w:rsidRDefault="00A7610C" w:rsidP="00A7610C">
      <w:pPr>
        <w:rPr>
          <w:rFonts w:ascii="Arial" w:hAnsi="Arial" w:cs="Arial"/>
          <w:b/>
        </w:rPr>
      </w:pPr>
      <w:r>
        <w:rPr>
          <w:rFonts w:ascii="Arial" w:hAnsi="Arial" w:cs="Arial"/>
          <w:b/>
        </w:rPr>
        <w:t xml:space="preserve">Discussion: </w:t>
      </w:r>
    </w:p>
    <w:p w14:paraId="53E736F7" w14:textId="77777777" w:rsidR="00A7610C" w:rsidRDefault="00A7610C" w:rsidP="00A7610C">
      <w:r>
        <w:t>proposals:</w:t>
      </w:r>
    </w:p>
    <w:p w14:paraId="68347666" w14:textId="77777777" w:rsidR="00A7610C" w:rsidRDefault="00A7610C" w:rsidP="00A7610C">
      <w:r>
        <w:t>1. TSG-RAN and TSG-SA co-ordinate at TSG #104 to ensure 3GPP aims to get some useful output from this Rel 19 SA work on Energy Efficiency and Energy Saving.</w:t>
      </w:r>
    </w:p>
    <w:p w14:paraId="3FAF0AA2" w14:textId="77777777" w:rsidR="00A7610C" w:rsidRDefault="00A7610C" w:rsidP="00A7610C">
      <w:r>
        <w:t xml:space="preserve">2. </w:t>
      </w:r>
      <w:r>
        <w:tab/>
        <w:t>It is proposed that the above technical aspects are discussed to assist in the work organisation.</w:t>
      </w:r>
    </w:p>
    <w:p w14:paraId="3937D20D" w14:textId="77777777" w:rsidR="00A7610C" w:rsidRDefault="00A7610C" w:rsidP="00A7610C">
      <w:r>
        <w:t>DT: proposal for REL-20 or an upscoping of REL-19?</w:t>
      </w:r>
    </w:p>
    <w:p w14:paraId="2D821776" w14:textId="77777777" w:rsidR="00A7610C" w:rsidRDefault="00A7610C" w:rsidP="00A7610C">
      <w:r>
        <w:t>Vodafone: is about SA/RAN coordination</w:t>
      </w:r>
    </w:p>
    <w:p w14:paraId="72CAE26E" w14:textId="77777777" w:rsidR="00A7610C" w:rsidRDefault="00A7610C" w:rsidP="00A7610C">
      <w:r>
        <w:t>DT: would prefer to focus on saving and not on measuring energy</w:t>
      </w:r>
    </w:p>
    <w:p w14:paraId="6C5D8A9F" w14:textId="77777777" w:rsidR="00A7610C" w:rsidRDefault="00A7610C" w:rsidP="00A7610C">
      <w:r>
        <w:t>RAN chair: can come back in Sep.24</w:t>
      </w:r>
    </w:p>
    <w:p w14:paraId="5B9BEEE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9A2A3" w14:textId="77777777" w:rsidR="00A7610C" w:rsidRDefault="00A7610C" w:rsidP="00A7610C">
      <w:pPr>
        <w:pStyle w:val="Heading3"/>
      </w:pPr>
      <w:bookmarkStart w:id="84" w:name="_Toc174268345"/>
      <w:bookmarkStart w:id="85" w:name="_Toc174924354"/>
      <w:r>
        <w:t>6.2</w:t>
      </w:r>
      <w:r>
        <w:tab/>
        <w:t>MCC</w:t>
      </w:r>
      <w:bookmarkEnd w:id="84"/>
      <w:bookmarkEnd w:id="85"/>
    </w:p>
    <w:p w14:paraId="405104F5" w14:textId="77777777" w:rsidR="00A7610C" w:rsidRDefault="00A7610C" w:rsidP="00A7610C">
      <w:pPr>
        <w:rPr>
          <w:rFonts w:ascii="Arial" w:hAnsi="Arial" w:cs="Arial"/>
          <w:b/>
          <w:sz w:val="24"/>
        </w:rPr>
      </w:pPr>
      <w:r>
        <w:rPr>
          <w:rFonts w:ascii="Arial" w:hAnsi="Arial" w:cs="Arial"/>
          <w:b/>
          <w:color w:val="0000FF"/>
          <w:sz w:val="24"/>
        </w:rPr>
        <w:t>RP-240874</w:t>
      </w:r>
      <w:r>
        <w:rPr>
          <w:rFonts w:ascii="Arial" w:hAnsi="Arial" w:cs="Arial"/>
          <w:b/>
          <w:color w:val="0000FF"/>
          <w:sz w:val="24"/>
        </w:rPr>
        <w:tab/>
      </w:r>
      <w:r>
        <w:rPr>
          <w:rFonts w:ascii="Arial" w:hAnsi="Arial" w:cs="Arial"/>
          <w:b/>
          <w:sz w:val="24"/>
        </w:rPr>
        <w:t>3GPP Support Team Report</w:t>
      </w:r>
    </w:p>
    <w:p w14:paraId="7F37F840"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213BB9D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654FD" w14:textId="77777777" w:rsidR="00A7610C" w:rsidRDefault="00A7610C" w:rsidP="00A7610C">
      <w:pPr>
        <w:rPr>
          <w:rFonts w:ascii="Arial" w:hAnsi="Arial" w:cs="Arial"/>
          <w:b/>
          <w:sz w:val="24"/>
        </w:rPr>
      </w:pPr>
      <w:r>
        <w:rPr>
          <w:rFonts w:ascii="Arial" w:hAnsi="Arial" w:cs="Arial"/>
          <w:b/>
          <w:color w:val="0000FF"/>
          <w:sz w:val="24"/>
        </w:rPr>
        <w:t>RP-240876</w:t>
      </w:r>
      <w:r>
        <w:rPr>
          <w:rFonts w:ascii="Arial" w:hAnsi="Arial" w:cs="Arial"/>
          <w:b/>
          <w:color w:val="0000FF"/>
          <w:sz w:val="24"/>
        </w:rPr>
        <w:tab/>
      </w:r>
      <w:r>
        <w:rPr>
          <w:rFonts w:ascii="Arial" w:hAnsi="Arial" w:cs="Arial"/>
          <w:b/>
          <w:sz w:val="24"/>
        </w:rPr>
        <w:t>3GPP Work Plan review at Plenary #104</w:t>
      </w:r>
    </w:p>
    <w:p w14:paraId="0A073180" w14:textId="77777777" w:rsidR="00A7610C" w:rsidRDefault="00A7610C" w:rsidP="00A7610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102A8D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3C918" w14:textId="77777777" w:rsidR="00A7610C" w:rsidRDefault="00A7610C" w:rsidP="00A7610C">
      <w:pPr>
        <w:rPr>
          <w:rFonts w:ascii="Arial" w:hAnsi="Arial" w:cs="Arial"/>
          <w:b/>
          <w:sz w:val="24"/>
        </w:rPr>
      </w:pPr>
      <w:r>
        <w:rPr>
          <w:rFonts w:ascii="Arial" w:hAnsi="Arial" w:cs="Arial"/>
          <w:b/>
          <w:color w:val="0000FF"/>
          <w:sz w:val="24"/>
        </w:rPr>
        <w:t>RP-241523</w:t>
      </w:r>
      <w:r>
        <w:rPr>
          <w:rFonts w:ascii="Arial" w:hAnsi="Arial" w:cs="Arial"/>
          <w:b/>
          <w:color w:val="0000FF"/>
          <w:sz w:val="24"/>
        </w:rPr>
        <w:tab/>
      </w:r>
      <w:r>
        <w:rPr>
          <w:rFonts w:ascii="Arial" w:hAnsi="Arial" w:cs="Arial"/>
          <w:b/>
          <w:sz w:val="24"/>
        </w:rPr>
        <w:t>TR 21.918 v0.4.0 REL-18 description</w:t>
      </w:r>
    </w:p>
    <w:p w14:paraId="08169622" w14:textId="77777777" w:rsidR="00A7610C" w:rsidRDefault="00A7610C" w:rsidP="00A761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v0.4.0</w:t>
      </w:r>
      <w:r>
        <w:rPr>
          <w:i/>
        </w:rPr>
        <w:br/>
      </w:r>
      <w:r>
        <w:rPr>
          <w:i/>
        </w:rPr>
        <w:tab/>
      </w:r>
      <w:r>
        <w:rPr>
          <w:i/>
        </w:rPr>
        <w:tab/>
      </w:r>
      <w:r>
        <w:rPr>
          <w:i/>
        </w:rPr>
        <w:tab/>
      </w:r>
      <w:r>
        <w:rPr>
          <w:i/>
        </w:rPr>
        <w:tab/>
      </w:r>
      <w:r>
        <w:rPr>
          <w:i/>
        </w:rPr>
        <w:tab/>
        <w:t>Source: ETSI MCC (Work Plan Manager)</w:t>
      </w:r>
    </w:p>
    <w:p w14:paraId="658A45EE" w14:textId="77777777" w:rsidR="00A7610C" w:rsidRDefault="00A7610C" w:rsidP="00A7610C">
      <w:pPr>
        <w:rPr>
          <w:rFonts w:ascii="Arial" w:hAnsi="Arial" w:cs="Arial"/>
          <w:b/>
        </w:rPr>
      </w:pPr>
      <w:r>
        <w:rPr>
          <w:rFonts w:ascii="Arial" w:hAnsi="Arial" w:cs="Arial"/>
          <w:b/>
        </w:rPr>
        <w:t xml:space="preserve">Discussion: </w:t>
      </w:r>
    </w:p>
    <w:p w14:paraId="04A9A26B" w14:textId="77777777" w:rsidR="00A7610C" w:rsidRDefault="00A7610C" w:rsidP="00A7610C">
      <w:r>
        <w:t>ITU-R AH convenor (Novamint): reminded that the final TR needs to be included also into 2 LSs from RAN via SA and PCG to ITU-R (deadline for ITU-R submission is mid Sep.24 and PCG will handle the LSs by email)</w:t>
      </w:r>
    </w:p>
    <w:p w14:paraId="7AC886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A0232" w14:textId="77777777" w:rsidR="00A7610C" w:rsidRDefault="00A7610C" w:rsidP="00A7610C">
      <w:pPr>
        <w:rPr>
          <w:rFonts w:ascii="Arial" w:hAnsi="Arial" w:cs="Arial"/>
          <w:b/>
          <w:sz w:val="24"/>
        </w:rPr>
      </w:pPr>
      <w:r>
        <w:rPr>
          <w:rFonts w:ascii="Arial" w:hAnsi="Arial" w:cs="Arial"/>
          <w:b/>
          <w:color w:val="0000FF"/>
          <w:sz w:val="24"/>
        </w:rPr>
        <w:t>RP-240902</w:t>
      </w:r>
      <w:r>
        <w:rPr>
          <w:rFonts w:ascii="Arial" w:hAnsi="Arial" w:cs="Arial"/>
          <w:b/>
          <w:color w:val="0000FF"/>
          <w:sz w:val="24"/>
        </w:rPr>
        <w:tab/>
      </w:r>
      <w:r>
        <w:rPr>
          <w:rFonts w:ascii="Arial" w:hAnsi="Arial" w:cs="Arial"/>
          <w:b/>
          <w:sz w:val="24"/>
        </w:rPr>
        <w:t>3GPP Newcomers "quick-start" slides</w:t>
      </w:r>
    </w:p>
    <w:p w14:paraId="55C3219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 SA chair (Intel), CT chair (Huawei), RAN chair (Qualcomm)</w:t>
      </w:r>
    </w:p>
    <w:p w14:paraId="39EC6736" w14:textId="77777777" w:rsidR="00A7610C" w:rsidRDefault="00A7610C" w:rsidP="00A7610C">
      <w:pPr>
        <w:rPr>
          <w:rFonts w:ascii="Arial" w:hAnsi="Arial" w:cs="Arial"/>
          <w:b/>
        </w:rPr>
      </w:pPr>
      <w:r>
        <w:rPr>
          <w:rFonts w:ascii="Arial" w:hAnsi="Arial" w:cs="Arial"/>
          <w:b/>
        </w:rPr>
        <w:t xml:space="preserve">Abstract: </w:t>
      </w:r>
    </w:p>
    <w:p w14:paraId="3D4055CA" w14:textId="77777777" w:rsidR="00A7610C" w:rsidRDefault="00A7610C" w:rsidP="00A7610C">
      <w:r>
        <w:t>late submission</w:t>
      </w:r>
    </w:p>
    <w:p w14:paraId="6827F1AF" w14:textId="77777777" w:rsidR="00A7610C" w:rsidRDefault="00A7610C" w:rsidP="00A7610C">
      <w:pPr>
        <w:rPr>
          <w:rFonts w:ascii="Arial" w:hAnsi="Arial" w:cs="Arial"/>
          <w:b/>
        </w:rPr>
      </w:pPr>
      <w:r>
        <w:rPr>
          <w:rFonts w:ascii="Arial" w:hAnsi="Arial" w:cs="Arial"/>
          <w:b/>
        </w:rPr>
        <w:t xml:space="preserve">Discussion: </w:t>
      </w:r>
    </w:p>
    <w:p w14:paraId="5F6FB577" w14:textId="77777777" w:rsidR="00A7610C" w:rsidRDefault="00A7610C" w:rsidP="00A7610C">
      <w:r>
        <w:lastRenderedPageBreak/>
        <w:t>Novamint: suggested to have welcome guide on web page and some information on how to subscribe to lists and to register etc.</w:t>
      </w:r>
    </w:p>
    <w:p w14:paraId="5B918F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7FD60" w14:textId="77777777" w:rsidR="00A7610C" w:rsidRDefault="00A7610C" w:rsidP="00A7610C">
      <w:pPr>
        <w:pStyle w:val="Heading3"/>
      </w:pPr>
      <w:bookmarkStart w:id="86" w:name="_Toc174268346"/>
      <w:bookmarkStart w:id="87" w:name="_Toc174924355"/>
      <w:r>
        <w:t>6.3</w:t>
      </w:r>
      <w:r>
        <w:tab/>
        <w:t>Other groups/activities</w:t>
      </w:r>
      <w:bookmarkEnd w:id="86"/>
      <w:bookmarkEnd w:id="87"/>
    </w:p>
    <w:p w14:paraId="36D036A6" w14:textId="77777777" w:rsidR="00A7610C" w:rsidRDefault="00A7610C" w:rsidP="00A7610C">
      <w:pPr>
        <w:pStyle w:val="Heading2"/>
      </w:pPr>
      <w:bookmarkStart w:id="88" w:name="_Toc174268347"/>
      <w:bookmarkStart w:id="89" w:name="_Toc174924356"/>
      <w:r>
        <w:t>7</w:t>
      </w:r>
      <w:r>
        <w:tab/>
        <w:t>Liaison activities of TSG RAN</w:t>
      </w:r>
      <w:bookmarkEnd w:id="88"/>
      <w:bookmarkEnd w:id="89"/>
    </w:p>
    <w:p w14:paraId="6CCD51FF" w14:textId="77777777" w:rsidR="00A7610C" w:rsidRDefault="00A7610C" w:rsidP="00A7610C">
      <w:r>
        <w:t>NOTE:</w:t>
      </w:r>
      <w:r>
        <w:tab/>
        <w:t>This agenda item will only handle LSs not handled elsewhere.</w:t>
      </w:r>
    </w:p>
    <w:p w14:paraId="1BCF9FB8" w14:textId="77777777" w:rsidR="00A7610C" w:rsidRDefault="00A7610C" w:rsidP="00A7610C">
      <w:pPr>
        <w:rPr>
          <w:rFonts w:ascii="Arial" w:hAnsi="Arial" w:cs="Arial"/>
          <w:b/>
          <w:sz w:val="24"/>
        </w:rPr>
      </w:pPr>
      <w:r>
        <w:rPr>
          <w:rFonts w:ascii="Arial" w:hAnsi="Arial" w:cs="Arial"/>
          <w:b/>
          <w:color w:val="0000FF"/>
          <w:sz w:val="24"/>
        </w:rPr>
        <w:t>RP-240877</w:t>
      </w:r>
      <w:r>
        <w:rPr>
          <w:rFonts w:ascii="Arial" w:hAnsi="Arial" w:cs="Arial"/>
          <w:b/>
          <w:color w:val="0000FF"/>
          <w:sz w:val="24"/>
        </w:rPr>
        <w:tab/>
      </w:r>
      <w:r>
        <w:rPr>
          <w:rFonts w:ascii="Arial" w:hAnsi="Arial" w:cs="Arial"/>
          <w:b/>
          <w:sz w:val="24"/>
        </w:rPr>
        <w:t>LS on 5G NR FR1 OTA Technical Specifications (GCF_CAG-24-217r3; to: RAN4; cc: RAN5, RAN, ETSI MSG TFES, GCF SG, CTIA OTA WG, GSMA TSG-AP; contact: Motorola)</w:t>
      </w:r>
    </w:p>
    <w:p w14:paraId="072F27E5"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GCF_CAG-24-217r3, to RAN4, cc RAN5, RAN, ETSI MSG TFES, GCF SG, CTIA OTA WG, GSMA TSG-AP</w:t>
      </w:r>
      <w:r>
        <w:rPr>
          <w:i/>
        </w:rPr>
        <w:br/>
      </w:r>
      <w:r>
        <w:rPr>
          <w:i/>
        </w:rPr>
        <w:tab/>
      </w:r>
      <w:r>
        <w:rPr>
          <w:i/>
        </w:rPr>
        <w:tab/>
      </w:r>
      <w:r>
        <w:rPr>
          <w:i/>
        </w:rPr>
        <w:tab/>
      </w:r>
      <w:r>
        <w:rPr>
          <w:i/>
        </w:rPr>
        <w:tab/>
      </w:r>
      <w:r>
        <w:rPr>
          <w:i/>
        </w:rPr>
        <w:tab/>
        <w:t>Source: GCF-CAG</w:t>
      </w:r>
    </w:p>
    <w:p w14:paraId="371A2BB2" w14:textId="77777777" w:rsidR="00A7610C" w:rsidRDefault="00A7610C" w:rsidP="00A7610C">
      <w:pPr>
        <w:rPr>
          <w:rFonts w:ascii="Arial" w:hAnsi="Arial" w:cs="Arial"/>
          <w:b/>
        </w:rPr>
      </w:pPr>
      <w:r>
        <w:rPr>
          <w:rFonts w:ascii="Arial" w:hAnsi="Arial" w:cs="Arial"/>
          <w:b/>
        </w:rPr>
        <w:t xml:space="preserve">Abstract: </w:t>
      </w:r>
    </w:p>
    <w:p w14:paraId="020B2BA7" w14:textId="77777777" w:rsidR="00A7610C" w:rsidRDefault="00A7610C" w:rsidP="00A7610C">
      <w:r>
        <w:t>no RAN action requested</w:t>
      </w:r>
    </w:p>
    <w:p w14:paraId="01964CE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22731" w14:textId="77777777" w:rsidR="00A7610C" w:rsidRDefault="00A7610C" w:rsidP="00A7610C">
      <w:pPr>
        <w:rPr>
          <w:rFonts w:ascii="Arial" w:hAnsi="Arial" w:cs="Arial"/>
          <w:b/>
          <w:sz w:val="24"/>
        </w:rPr>
      </w:pPr>
      <w:r>
        <w:rPr>
          <w:rFonts w:ascii="Arial" w:hAnsi="Arial" w:cs="Arial"/>
          <w:b/>
          <w:color w:val="0000FF"/>
          <w:sz w:val="24"/>
        </w:rPr>
        <w:t>RP-240878</w:t>
      </w:r>
      <w:r>
        <w:rPr>
          <w:rFonts w:ascii="Arial" w:hAnsi="Arial" w:cs="Arial"/>
          <w:b/>
          <w:color w:val="0000FF"/>
          <w:sz w:val="24"/>
        </w:rPr>
        <w:tab/>
      </w:r>
      <w:r>
        <w:rPr>
          <w:rFonts w:ascii="Arial" w:hAnsi="Arial" w:cs="Arial"/>
          <w:b/>
          <w:sz w:val="24"/>
        </w:rPr>
        <w:t>LS to Key SDOs on the publication of GR THz 001 and GR THz 002 (ETSI_ISG_THz(24)000048r2; to: RAN, SA1, Next G Channel Model Alliance, One6G, ETSI TC ERM, ETSI ISG mWT, ETSI ISG RIS, ETSI ISG ISAC, ITU-R SG5, ITU-R SG3,  IMT-2030 6G Promotion Group, COST INTERACT, 802 IEEE LAN/MAN Standards Committee, CCSA TC5 Chair, O-RAN Alliance nGRG, WWRF, 5G-ACIA, 5GAA, 6G-IA, ATIS Next G Alliance, NGMN Alliance, GSMA; cc: ; contact: Huawei)</w:t>
      </w:r>
    </w:p>
    <w:p w14:paraId="197686BF"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ETSI_ISG_THz(24)000048r2, to RAN, SA1, Next G Channel Model Alliance, One6G, ETSI TC ERM, ETSI ISG mWT, ETSI ISG RIS, ETSI ISG ISAC, ITU-R SG5, ITU-R SG3,  IMT-2030 6G Promotion Group, COST INTERACT, 802 IEEE LAN/MAN Standards Committee, CCSA TC5 Chair, O-RAN Alliance nGRG, WWRF, cc -</w:t>
      </w:r>
      <w:r>
        <w:rPr>
          <w:i/>
        </w:rPr>
        <w:br/>
      </w:r>
      <w:r>
        <w:rPr>
          <w:i/>
        </w:rPr>
        <w:tab/>
      </w:r>
      <w:r>
        <w:rPr>
          <w:i/>
        </w:rPr>
        <w:tab/>
      </w:r>
      <w:r>
        <w:rPr>
          <w:i/>
        </w:rPr>
        <w:tab/>
      </w:r>
      <w:r>
        <w:rPr>
          <w:i/>
        </w:rPr>
        <w:tab/>
      </w:r>
      <w:r>
        <w:rPr>
          <w:i/>
        </w:rPr>
        <w:tab/>
        <w:t>Source: ETSI ISG THz</w:t>
      </w:r>
    </w:p>
    <w:p w14:paraId="731C0F19" w14:textId="77777777" w:rsidR="00A7610C" w:rsidRDefault="00A7610C" w:rsidP="00A7610C">
      <w:pPr>
        <w:rPr>
          <w:rFonts w:ascii="Arial" w:hAnsi="Arial" w:cs="Arial"/>
          <w:b/>
        </w:rPr>
      </w:pPr>
      <w:r>
        <w:rPr>
          <w:rFonts w:ascii="Arial" w:hAnsi="Arial" w:cs="Arial"/>
          <w:b/>
        </w:rPr>
        <w:t xml:space="preserve">Abstract: </w:t>
      </w:r>
    </w:p>
    <w:p w14:paraId="167C1763" w14:textId="77777777" w:rsidR="00A7610C" w:rsidRDefault="00A7610C" w:rsidP="00A7610C">
      <w:r>
        <w:t>RAN action requested</w:t>
      </w:r>
    </w:p>
    <w:p w14:paraId="3199FA9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06E70" w14:textId="77777777" w:rsidR="00A7610C" w:rsidRDefault="00A7610C" w:rsidP="00A7610C">
      <w:pPr>
        <w:rPr>
          <w:rFonts w:ascii="Arial" w:hAnsi="Arial" w:cs="Arial"/>
          <w:b/>
          <w:sz w:val="24"/>
        </w:rPr>
      </w:pPr>
      <w:r>
        <w:rPr>
          <w:rFonts w:ascii="Arial" w:hAnsi="Arial" w:cs="Arial"/>
          <w:b/>
          <w:color w:val="0000FF"/>
          <w:sz w:val="24"/>
        </w:rPr>
        <w:t>RP-240879</w:t>
      </w:r>
      <w:r>
        <w:rPr>
          <w:rFonts w:ascii="Arial" w:hAnsi="Arial" w:cs="Arial"/>
          <w:b/>
          <w:color w:val="0000FF"/>
          <w:sz w:val="24"/>
        </w:rPr>
        <w:tab/>
      </w:r>
      <w:r>
        <w:rPr>
          <w:rFonts w:ascii="Arial" w:hAnsi="Arial" w:cs="Arial"/>
          <w:b/>
          <w:sz w:val="24"/>
        </w:rPr>
        <w:t>LS on Head Phantoms for XR devices OTA testing (R4-2406085; to: CTIA OTA Working Group; cc: RAN, RAN5; contact: vivo)</w:t>
      </w:r>
    </w:p>
    <w:p w14:paraId="0C09C63C"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R4-2406085, to CTIA OTA Working Group, cc RAN, RAN5</w:t>
      </w:r>
      <w:r>
        <w:rPr>
          <w:i/>
        </w:rPr>
        <w:br/>
      </w:r>
      <w:r>
        <w:rPr>
          <w:i/>
        </w:rPr>
        <w:tab/>
      </w:r>
      <w:r>
        <w:rPr>
          <w:i/>
        </w:rPr>
        <w:tab/>
      </w:r>
      <w:r>
        <w:rPr>
          <w:i/>
        </w:rPr>
        <w:tab/>
      </w:r>
      <w:r>
        <w:rPr>
          <w:i/>
        </w:rPr>
        <w:tab/>
      </w:r>
      <w:r>
        <w:rPr>
          <w:i/>
        </w:rPr>
        <w:tab/>
        <w:t>Source: RAN4</w:t>
      </w:r>
    </w:p>
    <w:p w14:paraId="6E06B5E6" w14:textId="77777777" w:rsidR="00A7610C" w:rsidRDefault="00A7610C" w:rsidP="00A7610C">
      <w:pPr>
        <w:rPr>
          <w:rFonts w:ascii="Arial" w:hAnsi="Arial" w:cs="Arial"/>
          <w:b/>
        </w:rPr>
      </w:pPr>
      <w:r>
        <w:rPr>
          <w:rFonts w:ascii="Arial" w:hAnsi="Arial" w:cs="Arial"/>
          <w:b/>
        </w:rPr>
        <w:t xml:space="preserve">Abstract: </w:t>
      </w:r>
    </w:p>
    <w:p w14:paraId="127D2B0C" w14:textId="77777777" w:rsidR="00A7610C" w:rsidRDefault="00A7610C" w:rsidP="00A7610C">
      <w:r>
        <w:t>no RAN action requested</w:t>
      </w:r>
    </w:p>
    <w:p w14:paraId="66E933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A535" w14:textId="77777777" w:rsidR="00A7610C" w:rsidRDefault="00A7610C" w:rsidP="00A7610C">
      <w:pPr>
        <w:rPr>
          <w:rFonts w:ascii="Arial" w:hAnsi="Arial" w:cs="Arial"/>
          <w:b/>
          <w:sz w:val="24"/>
        </w:rPr>
      </w:pPr>
      <w:r>
        <w:rPr>
          <w:rFonts w:ascii="Arial" w:hAnsi="Arial" w:cs="Arial"/>
          <w:b/>
          <w:color w:val="0000FF"/>
          <w:sz w:val="24"/>
        </w:rPr>
        <w:t>RP-240883</w:t>
      </w:r>
      <w:r>
        <w:rPr>
          <w:rFonts w:ascii="Arial" w:hAnsi="Arial" w:cs="Arial"/>
          <w:b/>
          <w:color w:val="0000FF"/>
          <w:sz w:val="24"/>
        </w:rPr>
        <w:tab/>
      </w:r>
      <w:r>
        <w:rPr>
          <w:rFonts w:ascii="Arial" w:hAnsi="Arial" w:cs="Arial"/>
          <w:b/>
          <w:sz w:val="24"/>
        </w:rPr>
        <w:t>LS on development of FRMCS conformance test cases by ETSI TTF (ETSI_TC_RT(24)093032r1; to: RAN5; cc: RAN; contact: UIC)</w:t>
      </w:r>
    </w:p>
    <w:p w14:paraId="0B4F9249" w14:textId="77777777" w:rsidR="00A7610C" w:rsidRDefault="00A7610C" w:rsidP="00A7610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ETSI_TC_RT(24)093032r1, to RAN5, cc RAN</w:t>
      </w:r>
      <w:r>
        <w:rPr>
          <w:i/>
        </w:rPr>
        <w:br/>
      </w:r>
      <w:r>
        <w:rPr>
          <w:i/>
        </w:rPr>
        <w:tab/>
      </w:r>
      <w:r>
        <w:rPr>
          <w:i/>
        </w:rPr>
        <w:tab/>
      </w:r>
      <w:r>
        <w:rPr>
          <w:i/>
        </w:rPr>
        <w:tab/>
      </w:r>
      <w:r>
        <w:rPr>
          <w:i/>
        </w:rPr>
        <w:tab/>
      </w:r>
      <w:r>
        <w:rPr>
          <w:i/>
        </w:rPr>
        <w:tab/>
        <w:t>Source: ETSI TC RT</w:t>
      </w:r>
    </w:p>
    <w:p w14:paraId="06ABBE8F" w14:textId="77777777" w:rsidR="00A7610C" w:rsidRDefault="00A7610C" w:rsidP="00A7610C">
      <w:pPr>
        <w:rPr>
          <w:rFonts w:ascii="Arial" w:hAnsi="Arial" w:cs="Arial"/>
          <w:b/>
        </w:rPr>
      </w:pPr>
      <w:r>
        <w:rPr>
          <w:rFonts w:ascii="Arial" w:hAnsi="Arial" w:cs="Arial"/>
          <w:b/>
        </w:rPr>
        <w:t xml:space="preserve">Abstract: </w:t>
      </w:r>
    </w:p>
    <w:p w14:paraId="05BA24BB" w14:textId="77777777" w:rsidR="00A7610C" w:rsidRDefault="00A7610C" w:rsidP="00A7610C">
      <w:r>
        <w:t>RT = Rail Telecommunications; no RAN action requested</w:t>
      </w:r>
    </w:p>
    <w:p w14:paraId="511FD6E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51664" w14:textId="77777777" w:rsidR="00A7610C" w:rsidRDefault="00A7610C" w:rsidP="00A7610C">
      <w:pPr>
        <w:rPr>
          <w:rFonts w:ascii="Arial" w:hAnsi="Arial" w:cs="Arial"/>
          <w:b/>
          <w:sz w:val="24"/>
        </w:rPr>
      </w:pPr>
      <w:r>
        <w:rPr>
          <w:rFonts w:ascii="Arial" w:hAnsi="Arial" w:cs="Arial"/>
          <w:b/>
          <w:color w:val="0000FF"/>
          <w:sz w:val="24"/>
        </w:rPr>
        <w:t>RP-240884</w:t>
      </w:r>
      <w:r>
        <w:rPr>
          <w:rFonts w:ascii="Arial" w:hAnsi="Arial" w:cs="Arial"/>
          <w:b/>
          <w:color w:val="0000FF"/>
          <w:sz w:val="24"/>
        </w:rPr>
        <w:tab/>
      </w:r>
      <w:r>
        <w:rPr>
          <w:rFonts w:ascii="Arial" w:hAnsi="Arial" w:cs="Arial"/>
          <w:b/>
          <w:sz w:val="24"/>
        </w:rPr>
        <w:t>LS on development of Server Side Conformance for Mission Critical Services by ETSI TTF (ETSI_TC_TCCE(24)000026r2; to: RAN5; cc: RAN, CT, SA; contact: TCCE Chair)</w:t>
      </w:r>
    </w:p>
    <w:p w14:paraId="05B8E16F"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ETSI_TC_TCCE(24)000026r2, to RAN5, cc RAN, CT, SA</w:t>
      </w:r>
      <w:r>
        <w:rPr>
          <w:i/>
        </w:rPr>
        <w:br/>
      </w:r>
      <w:r>
        <w:rPr>
          <w:i/>
        </w:rPr>
        <w:tab/>
      </w:r>
      <w:r>
        <w:rPr>
          <w:i/>
        </w:rPr>
        <w:tab/>
      </w:r>
      <w:r>
        <w:rPr>
          <w:i/>
        </w:rPr>
        <w:tab/>
      </w:r>
      <w:r>
        <w:rPr>
          <w:i/>
        </w:rPr>
        <w:tab/>
      </w:r>
      <w:r>
        <w:rPr>
          <w:i/>
        </w:rPr>
        <w:tab/>
        <w:t>Source: ETSI TC TCCE</w:t>
      </w:r>
    </w:p>
    <w:p w14:paraId="20AD1068" w14:textId="77777777" w:rsidR="00A7610C" w:rsidRDefault="00A7610C" w:rsidP="00A7610C">
      <w:pPr>
        <w:rPr>
          <w:rFonts w:ascii="Arial" w:hAnsi="Arial" w:cs="Arial"/>
          <w:b/>
        </w:rPr>
      </w:pPr>
      <w:r>
        <w:rPr>
          <w:rFonts w:ascii="Arial" w:hAnsi="Arial" w:cs="Arial"/>
          <w:b/>
        </w:rPr>
        <w:t xml:space="preserve">Abstract: </w:t>
      </w:r>
    </w:p>
    <w:p w14:paraId="2A5B1849" w14:textId="77777777" w:rsidR="00A7610C" w:rsidRDefault="00A7610C" w:rsidP="00A7610C">
      <w:r>
        <w:t>TCCE = TETRA and Critical Communications Evolution; no RAN action requested</w:t>
      </w:r>
    </w:p>
    <w:p w14:paraId="03BF6C5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BBB1D" w14:textId="77777777" w:rsidR="00A7610C" w:rsidRDefault="00A7610C" w:rsidP="00A7610C">
      <w:pPr>
        <w:rPr>
          <w:rFonts w:ascii="Arial" w:hAnsi="Arial" w:cs="Arial"/>
          <w:b/>
          <w:sz w:val="24"/>
        </w:rPr>
      </w:pPr>
      <w:r>
        <w:rPr>
          <w:rFonts w:ascii="Arial" w:hAnsi="Arial" w:cs="Arial"/>
          <w:b/>
          <w:color w:val="0000FF"/>
          <w:sz w:val="24"/>
        </w:rPr>
        <w:t>RP-240887</w:t>
      </w:r>
      <w:r>
        <w:rPr>
          <w:rFonts w:ascii="Arial" w:hAnsi="Arial" w:cs="Arial"/>
          <w:b/>
          <w:color w:val="0000FF"/>
          <w:sz w:val="24"/>
        </w:rPr>
        <w:tab/>
      </w:r>
      <w:r>
        <w:rPr>
          <w:rFonts w:ascii="Arial" w:hAnsi="Arial" w:cs="Arial"/>
          <w:b/>
          <w:sz w:val="24"/>
        </w:rPr>
        <w:t>LS on terminology definitions for AI-ML in NG-RAN (R3-243969; to: SA5, RAN2; cc: RAN1, RAN, SA; contact: Ericsson)</w:t>
      </w:r>
    </w:p>
    <w:p w14:paraId="14363742"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R3-243969, to SA5, RAN2, cc RAN1, RAN, SA</w:t>
      </w:r>
      <w:r>
        <w:rPr>
          <w:i/>
        </w:rPr>
        <w:br/>
      </w:r>
      <w:r>
        <w:rPr>
          <w:i/>
        </w:rPr>
        <w:tab/>
      </w:r>
      <w:r>
        <w:rPr>
          <w:i/>
        </w:rPr>
        <w:tab/>
      </w:r>
      <w:r>
        <w:rPr>
          <w:i/>
        </w:rPr>
        <w:tab/>
      </w:r>
      <w:r>
        <w:rPr>
          <w:i/>
        </w:rPr>
        <w:tab/>
      </w:r>
      <w:r>
        <w:rPr>
          <w:i/>
        </w:rPr>
        <w:tab/>
        <w:t>Source: RAN3</w:t>
      </w:r>
    </w:p>
    <w:p w14:paraId="7EF28BC8" w14:textId="77777777" w:rsidR="00A7610C" w:rsidRDefault="00A7610C" w:rsidP="00A7610C">
      <w:pPr>
        <w:rPr>
          <w:rFonts w:ascii="Arial" w:hAnsi="Arial" w:cs="Arial"/>
          <w:b/>
        </w:rPr>
      </w:pPr>
      <w:r>
        <w:rPr>
          <w:rFonts w:ascii="Arial" w:hAnsi="Arial" w:cs="Arial"/>
          <w:b/>
        </w:rPr>
        <w:t xml:space="preserve">Abstract: </w:t>
      </w:r>
    </w:p>
    <w:p w14:paraId="39E96953" w14:textId="77777777" w:rsidR="00A7610C" w:rsidRDefault="00A7610C" w:rsidP="00A7610C">
      <w:r>
        <w:t>no RAN action requested</w:t>
      </w:r>
    </w:p>
    <w:p w14:paraId="4A7A5DC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BB5B0" w14:textId="77777777" w:rsidR="00A7610C" w:rsidRDefault="00A7610C" w:rsidP="00A7610C">
      <w:pPr>
        <w:rPr>
          <w:rFonts w:ascii="Arial" w:hAnsi="Arial" w:cs="Arial"/>
          <w:b/>
          <w:sz w:val="24"/>
        </w:rPr>
      </w:pPr>
      <w:r>
        <w:rPr>
          <w:rFonts w:ascii="Arial" w:hAnsi="Arial" w:cs="Arial"/>
          <w:b/>
          <w:color w:val="0000FF"/>
          <w:sz w:val="24"/>
        </w:rPr>
        <w:t>RP-240888</w:t>
      </w:r>
      <w:r>
        <w:rPr>
          <w:rFonts w:ascii="Arial" w:hAnsi="Arial" w:cs="Arial"/>
          <w:b/>
          <w:color w:val="0000FF"/>
          <w:sz w:val="24"/>
        </w:rPr>
        <w:tab/>
      </w:r>
      <w:r>
        <w:rPr>
          <w:rFonts w:ascii="Arial" w:hAnsi="Arial" w:cs="Arial"/>
          <w:b/>
          <w:sz w:val="24"/>
        </w:rPr>
        <w:t>LS on Rel-18 NR MIMO OTA progress (R4-2408908; to: RAN5, CTIA MOSG, CCSA TC9 WG1; cc: RAN; contact: CAICT)</w:t>
      </w:r>
    </w:p>
    <w:p w14:paraId="66261573"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R4-2408908, to RAN5, CTIA MOSG, CCSA TC9 WG1, cc RAN</w:t>
      </w:r>
      <w:r>
        <w:rPr>
          <w:i/>
        </w:rPr>
        <w:br/>
      </w:r>
      <w:r>
        <w:rPr>
          <w:i/>
        </w:rPr>
        <w:tab/>
      </w:r>
      <w:r>
        <w:rPr>
          <w:i/>
        </w:rPr>
        <w:tab/>
      </w:r>
      <w:r>
        <w:rPr>
          <w:i/>
        </w:rPr>
        <w:tab/>
      </w:r>
      <w:r>
        <w:rPr>
          <w:i/>
        </w:rPr>
        <w:tab/>
      </w:r>
      <w:r>
        <w:rPr>
          <w:i/>
        </w:rPr>
        <w:tab/>
        <w:t>Source: RAN4</w:t>
      </w:r>
    </w:p>
    <w:p w14:paraId="5E11C7EC" w14:textId="77777777" w:rsidR="00A7610C" w:rsidRDefault="00A7610C" w:rsidP="00A7610C">
      <w:pPr>
        <w:rPr>
          <w:rFonts w:ascii="Arial" w:hAnsi="Arial" w:cs="Arial"/>
          <w:b/>
        </w:rPr>
      </w:pPr>
      <w:r>
        <w:rPr>
          <w:rFonts w:ascii="Arial" w:hAnsi="Arial" w:cs="Arial"/>
          <w:b/>
        </w:rPr>
        <w:t xml:space="preserve">Abstract: </w:t>
      </w:r>
    </w:p>
    <w:p w14:paraId="6B2F9F32" w14:textId="77777777" w:rsidR="00A7610C" w:rsidRDefault="00A7610C" w:rsidP="00A7610C">
      <w:r>
        <w:t>no RAN action requested</w:t>
      </w:r>
    </w:p>
    <w:p w14:paraId="1CFB21A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79B86" w14:textId="77777777" w:rsidR="00A7610C" w:rsidRDefault="00A7610C" w:rsidP="00A7610C">
      <w:pPr>
        <w:rPr>
          <w:rFonts w:ascii="Arial" w:hAnsi="Arial" w:cs="Arial"/>
          <w:b/>
          <w:sz w:val="24"/>
        </w:rPr>
      </w:pPr>
      <w:r>
        <w:rPr>
          <w:rFonts w:ascii="Arial" w:hAnsi="Arial" w:cs="Arial"/>
          <w:b/>
          <w:color w:val="0000FF"/>
          <w:sz w:val="24"/>
        </w:rPr>
        <w:t>RP-240889</w:t>
      </w:r>
      <w:r>
        <w:rPr>
          <w:rFonts w:ascii="Arial" w:hAnsi="Arial" w:cs="Arial"/>
          <w:b/>
          <w:color w:val="0000FF"/>
          <w:sz w:val="24"/>
        </w:rPr>
        <w:tab/>
      </w:r>
      <w:r>
        <w:rPr>
          <w:rFonts w:ascii="Arial" w:hAnsi="Arial" w:cs="Arial"/>
          <w:b/>
          <w:sz w:val="24"/>
        </w:rPr>
        <w:t>LS on multiple carrier operation for n100/n101 bands (R4-2410001; to: ECC WG FM; cc: RAN, ETSI TC RT; contact: Huawei)</w:t>
      </w:r>
    </w:p>
    <w:p w14:paraId="7B264DED"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R4-2410001, to ECC WG FM, cc RAN, ETSI TC RT</w:t>
      </w:r>
      <w:r>
        <w:rPr>
          <w:i/>
        </w:rPr>
        <w:br/>
      </w:r>
      <w:r>
        <w:rPr>
          <w:i/>
        </w:rPr>
        <w:tab/>
      </w:r>
      <w:r>
        <w:rPr>
          <w:i/>
        </w:rPr>
        <w:tab/>
      </w:r>
      <w:r>
        <w:rPr>
          <w:i/>
        </w:rPr>
        <w:tab/>
      </w:r>
      <w:r>
        <w:rPr>
          <w:i/>
        </w:rPr>
        <w:tab/>
      </w:r>
      <w:r>
        <w:rPr>
          <w:i/>
        </w:rPr>
        <w:tab/>
        <w:t>Source: RAN4</w:t>
      </w:r>
    </w:p>
    <w:p w14:paraId="07886CAB" w14:textId="77777777" w:rsidR="00A7610C" w:rsidRDefault="00A7610C" w:rsidP="00A7610C">
      <w:pPr>
        <w:rPr>
          <w:rFonts w:ascii="Arial" w:hAnsi="Arial" w:cs="Arial"/>
          <w:b/>
        </w:rPr>
      </w:pPr>
      <w:r>
        <w:rPr>
          <w:rFonts w:ascii="Arial" w:hAnsi="Arial" w:cs="Arial"/>
          <w:b/>
        </w:rPr>
        <w:t xml:space="preserve">Abstract: </w:t>
      </w:r>
    </w:p>
    <w:p w14:paraId="17BDA16F" w14:textId="77777777" w:rsidR="00A7610C" w:rsidRDefault="00A7610C" w:rsidP="00A7610C">
      <w:r>
        <w:t>no RAN action requested</w:t>
      </w:r>
    </w:p>
    <w:p w14:paraId="60E6D37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BB2FC" w14:textId="77777777" w:rsidR="00A7610C" w:rsidRDefault="00A7610C" w:rsidP="00A7610C">
      <w:pPr>
        <w:rPr>
          <w:rFonts w:ascii="Arial" w:hAnsi="Arial" w:cs="Arial"/>
          <w:b/>
          <w:sz w:val="24"/>
        </w:rPr>
      </w:pPr>
      <w:r>
        <w:rPr>
          <w:rFonts w:ascii="Arial" w:hAnsi="Arial" w:cs="Arial"/>
          <w:b/>
          <w:color w:val="0000FF"/>
          <w:sz w:val="24"/>
        </w:rPr>
        <w:t>RP-240891</w:t>
      </w:r>
      <w:r>
        <w:rPr>
          <w:rFonts w:ascii="Arial" w:hAnsi="Arial" w:cs="Arial"/>
          <w:b/>
          <w:color w:val="0000FF"/>
          <w:sz w:val="24"/>
        </w:rPr>
        <w:tab/>
      </w:r>
      <w:r>
        <w:rPr>
          <w:rFonts w:ascii="Arial" w:hAnsi="Arial" w:cs="Arial"/>
          <w:b/>
          <w:sz w:val="24"/>
        </w:rPr>
        <w:t>LS on NTZ solution impacts to RAN (S2-2407355; to: RAN; cc: RAN2, RAN3; contact: LG Electronics)</w:t>
      </w:r>
    </w:p>
    <w:p w14:paraId="7D1E21D8" w14:textId="77777777" w:rsidR="00A7610C" w:rsidRDefault="00A7610C" w:rsidP="00A7610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S2-2407355, to RAN, cc RAN2, RAN3</w:t>
      </w:r>
      <w:r>
        <w:rPr>
          <w:i/>
        </w:rPr>
        <w:br/>
      </w:r>
      <w:r>
        <w:rPr>
          <w:i/>
        </w:rPr>
        <w:tab/>
      </w:r>
      <w:r>
        <w:rPr>
          <w:i/>
        </w:rPr>
        <w:tab/>
      </w:r>
      <w:r>
        <w:rPr>
          <w:i/>
        </w:rPr>
        <w:tab/>
      </w:r>
      <w:r>
        <w:rPr>
          <w:i/>
        </w:rPr>
        <w:tab/>
      </w:r>
      <w:r>
        <w:rPr>
          <w:i/>
        </w:rPr>
        <w:tab/>
        <w:t>Source: SA2</w:t>
      </w:r>
    </w:p>
    <w:p w14:paraId="0805536F" w14:textId="77777777" w:rsidR="00A7610C" w:rsidRDefault="00A7610C" w:rsidP="00A7610C">
      <w:pPr>
        <w:rPr>
          <w:rFonts w:ascii="Arial" w:hAnsi="Arial" w:cs="Arial"/>
          <w:b/>
        </w:rPr>
      </w:pPr>
      <w:r>
        <w:rPr>
          <w:rFonts w:ascii="Arial" w:hAnsi="Arial" w:cs="Arial"/>
          <w:b/>
        </w:rPr>
        <w:t xml:space="preserve">Abstract: </w:t>
      </w:r>
    </w:p>
    <w:p w14:paraId="4F5E7575" w14:textId="77777777" w:rsidR="00A7610C" w:rsidRDefault="00A7610C" w:rsidP="00A7610C">
      <w:r>
        <w:t>RAN action requested</w:t>
      </w:r>
    </w:p>
    <w:p w14:paraId="75CCE2D1" w14:textId="77777777" w:rsidR="00A7610C" w:rsidRDefault="00A7610C" w:rsidP="00A7610C">
      <w:pPr>
        <w:rPr>
          <w:rFonts w:ascii="Arial" w:hAnsi="Arial" w:cs="Arial"/>
          <w:b/>
        </w:rPr>
      </w:pPr>
      <w:r>
        <w:rPr>
          <w:rFonts w:ascii="Arial" w:hAnsi="Arial" w:cs="Arial"/>
          <w:b/>
        </w:rPr>
        <w:t xml:space="preserve">Discussion: </w:t>
      </w:r>
    </w:p>
    <w:p w14:paraId="5026598C" w14:textId="77777777" w:rsidR="00A7610C" w:rsidRDefault="00A7610C" w:rsidP="00A7610C">
      <w:r>
        <w:t>Qualcomm: we think there must be some mechanism at RAN, doubt we can do something in next quarter</w:t>
      </w:r>
    </w:p>
    <w:p w14:paraId="6A461FCE" w14:textId="77777777" w:rsidR="00A7610C" w:rsidRDefault="00A7610C" w:rsidP="00A7610C">
      <w:r>
        <w:t>Ericsson: not sure we need to do much about it but can check until Sep.24</w:t>
      </w:r>
    </w:p>
    <w:p w14:paraId="1F3F1AC6" w14:textId="77777777" w:rsidR="00A7610C" w:rsidRDefault="00A7610C" w:rsidP="00A7610C">
      <w:r>
        <w:t>Telecom Italia: supports that RAN directly responds to SA</w:t>
      </w:r>
    </w:p>
    <w:p w14:paraId="52F2D7D9" w14:textId="77777777" w:rsidR="00A7610C" w:rsidRDefault="00A7610C" w:rsidP="00A7610C">
      <w:r>
        <w:t>Orange: RAN should do nothing about it, it should be the operator to enforce the NTZ</w:t>
      </w:r>
    </w:p>
    <w:p w14:paraId="494F8955" w14:textId="77777777" w:rsidR="00A7610C" w:rsidRDefault="00A7610C" w:rsidP="00A7610C">
      <w:r>
        <w:t>Deutsche Telekom: agrees with other European operators that we do not do anything about</w:t>
      </w:r>
    </w:p>
    <w:p w14:paraId="0B54522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RP-241668</w:t>
      </w:r>
      <w:r>
        <w:rPr>
          <w:color w:val="993300"/>
          <w:u w:val="single"/>
        </w:rPr>
        <w:t>.</w:t>
      </w:r>
    </w:p>
    <w:p w14:paraId="3CDF8412" w14:textId="77777777" w:rsidR="00A7610C" w:rsidRDefault="00A7610C" w:rsidP="00A7610C">
      <w:pPr>
        <w:rPr>
          <w:rFonts w:ascii="Arial" w:hAnsi="Arial" w:cs="Arial"/>
          <w:b/>
          <w:sz w:val="24"/>
        </w:rPr>
      </w:pPr>
      <w:r>
        <w:rPr>
          <w:rFonts w:ascii="Arial" w:hAnsi="Arial" w:cs="Arial"/>
          <w:b/>
          <w:color w:val="0000FF"/>
          <w:sz w:val="24"/>
        </w:rPr>
        <w:t>RP-241339</w:t>
      </w:r>
      <w:r>
        <w:rPr>
          <w:rFonts w:ascii="Arial" w:hAnsi="Arial" w:cs="Arial"/>
          <w:b/>
          <w:color w:val="0000FF"/>
          <w:sz w:val="24"/>
        </w:rPr>
        <w:tab/>
      </w:r>
      <w:r>
        <w:rPr>
          <w:rFonts w:ascii="Arial" w:hAnsi="Arial" w:cs="Arial"/>
          <w:b/>
          <w:sz w:val="24"/>
        </w:rPr>
        <w:t>Discussion on NTZ in UAV (related to LS in RP-240891)</w:t>
      </w:r>
    </w:p>
    <w:p w14:paraId="65DA765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FAAC3E" w14:textId="77777777" w:rsidR="00A7610C" w:rsidRDefault="00A7610C" w:rsidP="00A7610C">
      <w:pPr>
        <w:rPr>
          <w:rFonts w:ascii="Arial" w:hAnsi="Arial" w:cs="Arial"/>
          <w:b/>
        </w:rPr>
      </w:pPr>
      <w:r>
        <w:rPr>
          <w:rFonts w:ascii="Arial" w:hAnsi="Arial" w:cs="Arial"/>
          <w:b/>
        </w:rPr>
        <w:t xml:space="preserve">Abstract: </w:t>
      </w:r>
    </w:p>
    <w:p w14:paraId="13AE88B0" w14:textId="77777777" w:rsidR="00A7610C" w:rsidRDefault="00A7610C" w:rsidP="00A7610C">
      <w:r>
        <w:t>Discussion on SA2 incoming LS in RP-240891.</w:t>
      </w:r>
    </w:p>
    <w:p w14:paraId="29BE8A53" w14:textId="77777777" w:rsidR="00A7610C" w:rsidRDefault="00A7610C" w:rsidP="00A7610C">
      <w:pPr>
        <w:rPr>
          <w:rFonts w:ascii="Arial" w:hAnsi="Arial" w:cs="Arial"/>
          <w:b/>
        </w:rPr>
      </w:pPr>
      <w:r>
        <w:rPr>
          <w:rFonts w:ascii="Arial" w:hAnsi="Arial" w:cs="Arial"/>
          <w:b/>
        </w:rPr>
        <w:t xml:space="preserve">Discussion: </w:t>
      </w:r>
    </w:p>
    <w:p w14:paraId="0DCD6972" w14:textId="77777777" w:rsidR="00A7610C" w:rsidRDefault="00A7610C" w:rsidP="00A7610C">
      <w:r>
        <w:t>Proposal: RAN concludes to carry out discussion on Rel-19 UAV related topics, together with potential reply to SA2 LS, in RAN#105 (September, 2024).</w:t>
      </w:r>
    </w:p>
    <w:p w14:paraId="1C53055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0CD06" w14:textId="77777777" w:rsidR="00A7610C" w:rsidRDefault="00A7610C" w:rsidP="00A7610C">
      <w:pPr>
        <w:rPr>
          <w:rFonts w:ascii="Arial" w:hAnsi="Arial" w:cs="Arial"/>
          <w:b/>
          <w:sz w:val="24"/>
        </w:rPr>
      </w:pPr>
      <w:r>
        <w:rPr>
          <w:rFonts w:ascii="Arial" w:hAnsi="Arial" w:cs="Arial"/>
          <w:b/>
          <w:color w:val="0000FF"/>
          <w:sz w:val="24"/>
        </w:rPr>
        <w:t>RP-241340</w:t>
      </w:r>
      <w:r>
        <w:rPr>
          <w:rFonts w:ascii="Arial" w:hAnsi="Arial" w:cs="Arial"/>
          <w:b/>
          <w:color w:val="0000FF"/>
          <w:sz w:val="24"/>
        </w:rPr>
        <w:tab/>
      </w:r>
      <w:r>
        <w:rPr>
          <w:rFonts w:ascii="Arial" w:hAnsi="Arial" w:cs="Arial"/>
          <w:b/>
          <w:sz w:val="24"/>
        </w:rPr>
        <w:t>[Draft] Reply LS to S2-2407355 = RP-240891 on RAN impacts for NTZ (to: SA2; cc: RAN1, RAN2, RAN3, RAN4, SA; contact: CATT)</w:t>
      </w:r>
    </w:p>
    <w:p w14:paraId="11C620AC"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RAN4, SA</w:t>
      </w:r>
      <w:r>
        <w:rPr>
          <w:i/>
        </w:rPr>
        <w:br/>
      </w:r>
      <w:r>
        <w:rPr>
          <w:i/>
        </w:rPr>
        <w:tab/>
      </w:r>
      <w:r>
        <w:rPr>
          <w:i/>
        </w:rPr>
        <w:tab/>
      </w:r>
      <w:r>
        <w:rPr>
          <w:i/>
        </w:rPr>
        <w:tab/>
      </w:r>
      <w:r>
        <w:rPr>
          <w:i/>
        </w:rPr>
        <w:tab/>
      </w:r>
      <w:r>
        <w:rPr>
          <w:i/>
        </w:rPr>
        <w:tab/>
        <w:t>Source: CATT</w:t>
      </w:r>
    </w:p>
    <w:p w14:paraId="78E010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RP-241634</w:t>
      </w:r>
      <w:r>
        <w:rPr>
          <w:color w:val="993300"/>
          <w:u w:val="single"/>
        </w:rPr>
        <w:t>.</w:t>
      </w:r>
    </w:p>
    <w:p w14:paraId="46E69456" w14:textId="77777777" w:rsidR="00A7610C" w:rsidRDefault="00A7610C" w:rsidP="00A7610C">
      <w:pPr>
        <w:rPr>
          <w:rFonts w:ascii="Arial" w:hAnsi="Arial" w:cs="Arial"/>
          <w:b/>
          <w:sz w:val="24"/>
        </w:rPr>
      </w:pPr>
      <w:r>
        <w:rPr>
          <w:rFonts w:ascii="Arial" w:hAnsi="Arial" w:cs="Arial"/>
          <w:b/>
          <w:color w:val="0000FF"/>
          <w:sz w:val="24"/>
        </w:rPr>
        <w:t>RP-241634</w:t>
      </w:r>
      <w:r>
        <w:rPr>
          <w:rFonts w:ascii="Arial" w:hAnsi="Arial" w:cs="Arial"/>
          <w:b/>
          <w:color w:val="0000FF"/>
          <w:sz w:val="24"/>
        </w:rPr>
        <w:tab/>
      </w:r>
      <w:r>
        <w:rPr>
          <w:rFonts w:ascii="Arial" w:hAnsi="Arial" w:cs="Arial"/>
          <w:b/>
          <w:sz w:val="24"/>
        </w:rPr>
        <w:t>[Draft] Reply LS to S2-2407355 = RP-240891 on NTZ solution impacts to RAN (to: SA2; cc: RAN1, RAN2, RAN3, RAN4, ETSI TFES, SA; contact: Interdigital)</w:t>
      </w:r>
    </w:p>
    <w:p w14:paraId="16D56ECD"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RAN4, SA, ETSI TFES</w:t>
      </w:r>
      <w:r>
        <w:rPr>
          <w:i/>
        </w:rPr>
        <w:br/>
      </w:r>
      <w:r>
        <w:rPr>
          <w:i/>
        </w:rPr>
        <w:tab/>
      </w:r>
      <w:r>
        <w:rPr>
          <w:i/>
        </w:rPr>
        <w:tab/>
      </w:r>
      <w:r>
        <w:rPr>
          <w:i/>
        </w:rPr>
        <w:tab/>
      </w:r>
      <w:r>
        <w:rPr>
          <w:i/>
        </w:rPr>
        <w:tab/>
      </w:r>
      <w:r>
        <w:rPr>
          <w:i/>
        </w:rPr>
        <w:tab/>
        <w:t>Source: Interdigital</w:t>
      </w:r>
    </w:p>
    <w:p w14:paraId="150873DC" w14:textId="77777777" w:rsidR="00A7610C" w:rsidRDefault="00A7610C" w:rsidP="00A7610C">
      <w:pPr>
        <w:rPr>
          <w:color w:val="808080"/>
        </w:rPr>
      </w:pPr>
      <w:r>
        <w:rPr>
          <w:color w:val="808080"/>
        </w:rPr>
        <w:t>(Replaces RP-241340)</w:t>
      </w:r>
    </w:p>
    <w:p w14:paraId="00517A0B" w14:textId="77777777" w:rsidR="00A7610C" w:rsidRDefault="00A7610C" w:rsidP="00A7610C">
      <w:pPr>
        <w:rPr>
          <w:rFonts w:ascii="Arial" w:hAnsi="Arial" w:cs="Arial"/>
          <w:b/>
        </w:rPr>
      </w:pPr>
      <w:r>
        <w:rPr>
          <w:rFonts w:ascii="Arial" w:hAnsi="Arial" w:cs="Arial"/>
          <w:b/>
        </w:rPr>
        <w:t xml:space="preserve">Discussion: </w:t>
      </w:r>
    </w:p>
    <w:p w14:paraId="50C3B789" w14:textId="77777777" w:rsidR="00A7610C" w:rsidRDefault="00A7610C" w:rsidP="00A7610C">
      <w:r>
        <w:t>RAN2 chair (Interdigital): plans to remove [ ] for TFES</w:t>
      </w:r>
    </w:p>
    <w:p w14:paraId="7F64DDCE" w14:textId="77777777" w:rsidR="00A7610C" w:rsidRDefault="00A7610C" w:rsidP="00A7610C">
      <w:r>
        <w:t>DT: "when it is located within the NTZ(s)" could lead to misinterpretations</w:t>
      </w:r>
    </w:p>
    <w:p w14:paraId="5B9E2AA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RP-241657</w:t>
      </w:r>
      <w:r>
        <w:rPr>
          <w:color w:val="993300"/>
          <w:u w:val="single"/>
        </w:rPr>
        <w:t>.</w:t>
      </w:r>
    </w:p>
    <w:p w14:paraId="5DD774ED" w14:textId="77777777" w:rsidR="00A7610C" w:rsidRDefault="00A7610C" w:rsidP="00A7610C">
      <w:pPr>
        <w:rPr>
          <w:rFonts w:ascii="Arial" w:hAnsi="Arial" w:cs="Arial"/>
          <w:b/>
          <w:sz w:val="24"/>
        </w:rPr>
      </w:pPr>
      <w:r>
        <w:rPr>
          <w:rFonts w:ascii="Arial" w:hAnsi="Arial" w:cs="Arial"/>
          <w:b/>
          <w:color w:val="0000FF"/>
          <w:sz w:val="24"/>
        </w:rPr>
        <w:lastRenderedPageBreak/>
        <w:t>RP-241657</w:t>
      </w:r>
      <w:r>
        <w:rPr>
          <w:rFonts w:ascii="Arial" w:hAnsi="Arial" w:cs="Arial"/>
          <w:b/>
          <w:color w:val="0000FF"/>
          <w:sz w:val="24"/>
        </w:rPr>
        <w:tab/>
      </w:r>
      <w:r>
        <w:rPr>
          <w:rFonts w:ascii="Arial" w:hAnsi="Arial" w:cs="Arial"/>
          <w:b/>
          <w:sz w:val="24"/>
        </w:rPr>
        <w:t>Draft Reply LS to S2-2407355 = RP-240891 on NTZ solution impacts to RAN (to: SA2; cc: RAN1, RAN2, RAN3, RAN4, SA, ETSI MSG TFES; contact: Interdigital)</w:t>
      </w:r>
    </w:p>
    <w:p w14:paraId="2DAD98A4"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RAN4, SA, ETSI MSG TFES</w:t>
      </w:r>
      <w:r>
        <w:rPr>
          <w:i/>
        </w:rPr>
        <w:br/>
      </w:r>
      <w:r>
        <w:rPr>
          <w:i/>
        </w:rPr>
        <w:tab/>
      </w:r>
      <w:r>
        <w:rPr>
          <w:i/>
        </w:rPr>
        <w:tab/>
      </w:r>
      <w:r>
        <w:rPr>
          <w:i/>
        </w:rPr>
        <w:tab/>
      </w:r>
      <w:r>
        <w:rPr>
          <w:i/>
        </w:rPr>
        <w:tab/>
      </w:r>
      <w:r>
        <w:rPr>
          <w:i/>
        </w:rPr>
        <w:tab/>
        <w:t>Source: Interdigital</w:t>
      </w:r>
    </w:p>
    <w:p w14:paraId="77C59EAC" w14:textId="77777777" w:rsidR="00A7610C" w:rsidRDefault="00A7610C" w:rsidP="00A7610C">
      <w:pPr>
        <w:rPr>
          <w:color w:val="808080"/>
        </w:rPr>
      </w:pPr>
      <w:r>
        <w:rPr>
          <w:color w:val="808080"/>
        </w:rPr>
        <w:t>(Replaces RP-241634)</w:t>
      </w:r>
    </w:p>
    <w:p w14:paraId="7365172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RP-241668</w:t>
      </w:r>
      <w:r>
        <w:rPr>
          <w:color w:val="993300"/>
          <w:u w:val="single"/>
        </w:rPr>
        <w:t>.</w:t>
      </w:r>
    </w:p>
    <w:p w14:paraId="083732BB" w14:textId="77777777" w:rsidR="00A7610C" w:rsidRDefault="00A7610C" w:rsidP="00A7610C">
      <w:pPr>
        <w:rPr>
          <w:rFonts w:ascii="Arial" w:hAnsi="Arial" w:cs="Arial"/>
          <w:b/>
          <w:sz w:val="24"/>
        </w:rPr>
      </w:pPr>
      <w:r>
        <w:rPr>
          <w:rFonts w:ascii="Arial" w:hAnsi="Arial" w:cs="Arial"/>
          <w:b/>
          <w:color w:val="0000FF"/>
          <w:sz w:val="24"/>
        </w:rPr>
        <w:t>RP-241668</w:t>
      </w:r>
      <w:r>
        <w:rPr>
          <w:rFonts w:ascii="Arial" w:hAnsi="Arial" w:cs="Arial"/>
          <w:b/>
          <w:color w:val="0000FF"/>
          <w:sz w:val="24"/>
        </w:rPr>
        <w:tab/>
      </w:r>
      <w:r>
        <w:rPr>
          <w:rFonts w:ascii="Arial" w:hAnsi="Arial" w:cs="Arial"/>
          <w:b/>
          <w:sz w:val="24"/>
        </w:rPr>
        <w:t>Reply LS to S2-2407355 = RP-240891 on NTZ solution impacts to RAN (to: SA2; cc: RAN1, RAN2, RAN3, RAN4, SA, ETSI TFES; contact: Interdigital)</w:t>
      </w:r>
    </w:p>
    <w:p w14:paraId="48A1DC84"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RAN4, SA, ETSI MSG TFES</w:t>
      </w:r>
      <w:r>
        <w:rPr>
          <w:i/>
        </w:rPr>
        <w:br/>
      </w:r>
      <w:r>
        <w:rPr>
          <w:i/>
        </w:rPr>
        <w:tab/>
      </w:r>
      <w:r>
        <w:rPr>
          <w:i/>
        </w:rPr>
        <w:tab/>
      </w:r>
      <w:r>
        <w:rPr>
          <w:i/>
        </w:rPr>
        <w:tab/>
      </w:r>
      <w:r>
        <w:rPr>
          <w:i/>
        </w:rPr>
        <w:tab/>
      </w:r>
      <w:r>
        <w:rPr>
          <w:i/>
        </w:rPr>
        <w:tab/>
        <w:t>Source: RAN</w:t>
      </w:r>
    </w:p>
    <w:p w14:paraId="049590B8" w14:textId="77777777" w:rsidR="00A7610C" w:rsidRDefault="00A7610C" w:rsidP="00A7610C">
      <w:pPr>
        <w:rPr>
          <w:color w:val="808080"/>
        </w:rPr>
      </w:pPr>
      <w:r>
        <w:rPr>
          <w:color w:val="808080"/>
        </w:rPr>
        <w:t>(Replaces RP-241657)</w:t>
      </w:r>
    </w:p>
    <w:p w14:paraId="78DD915F" w14:textId="77777777" w:rsidR="00A7610C" w:rsidRDefault="00A7610C" w:rsidP="00A7610C">
      <w:pPr>
        <w:rPr>
          <w:rFonts w:ascii="Arial" w:hAnsi="Arial" w:cs="Arial"/>
          <w:b/>
        </w:rPr>
      </w:pPr>
      <w:r>
        <w:rPr>
          <w:rFonts w:ascii="Arial" w:hAnsi="Arial" w:cs="Arial"/>
          <w:b/>
        </w:rPr>
        <w:t xml:space="preserve">Discussion: </w:t>
      </w:r>
    </w:p>
    <w:p w14:paraId="671EE1FF" w14:textId="77777777" w:rsidR="00A7610C" w:rsidRDefault="00A7610C" w:rsidP="00A7610C">
      <w:r>
        <w:t>conclusion: approved unseen</w:t>
      </w:r>
    </w:p>
    <w:p w14:paraId="26D0D07A" w14:textId="77777777" w:rsidR="00A7610C" w:rsidRDefault="00A7610C" w:rsidP="00A7610C">
      <w:r>
        <w:t>LS was sent to SA on Wed of RAN #104</w:t>
      </w:r>
    </w:p>
    <w:p w14:paraId="33DA8DD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F7F4A" w14:textId="77777777" w:rsidR="00A7610C" w:rsidRDefault="00A7610C" w:rsidP="00A7610C">
      <w:pPr>
        <w:rPr>
          <w:rFonts w:ascii="Arial" w:hAnsi="Arial" w:cs="Arial"/>
          <w:b/>
          <w:sz w:val="24"/>
        </w:rPr>
      </w:pPr>
      <w:r>
        <w:rPr>
          <w:rFonts w:ascii="Arial" w:hAnsi="Arial" w:cs="Arial"/>
          <w:b/>
          <w:color w:val="0000FF"/>
          <w:sz w:val="24"/>
        </w:rPr>
        <w:t>RP-241608</w:t>
      </w:r>
      <w:r>
        <w:rPr>
          <w:rFonts w:ascii="Arial" w:hAnsi="Arial" w:cs="Arial"/>
          <w:b/>
          <w:color w:val="0000FF"/>
          <w:sz w:val="24"/>
        </w:rPr>
        <w:tab/>
      </w:r>
      <w:r>
        <w:rPr>
          <w:rFonts w:ascii="Arial" w:hAnsi="Arial" w:cs="Arial"/>
          <w:b/>
          <w:sz w:val="24"/>
        </w:rPr>
        <w:t>Moderator's summary for offline discussion on NTZ</w:t>
      </w:r>
    </w:p>
    <w:p w14:paraId="50431718"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38D9CC0F" w14:textId="77777777" w:rsidR="00A7610C" w:rsidRDefault="00A7610C" w:rsidP="00A7610C">
      <w:pPr>
        <w:rPr>
          <w:rFonts w:ascii="Arial" w:hAnsi="Arial" w:cs="Arial"/>
          <w:b/>
        </w:rPr>
      </w:pPr>
      <w:r>
        <w:rPr>
          <w:rFonts w:ascii="Arial" w:hAnsi="Arial" w:cs="Arial"/>
          <w:b/>
        </w:rPr>
        <w:t xml:space="preserve">Abstract: </w:t>
      </w:r>
    </w:p>
    <w:p w14:paraId="16763B36" w14:textId="77777777" w:rsidR="00A7610C" w:rsidRDefault="00A7610C" w:rsidP="00A7610C">
      <w:r>
        <w:t>considered Tdocs: RP-240891, RP-241339, RP-241340</w:t>
      </w:r>
    </w:p>
    <w:p w14:paraId="50CA3F56" w14:textId="77777777" w:rsidR="00A7610C" w:rsidRDefault="00A7610C" w:rsidP="00A7610C">
      <w:pPr>
        <w:rPr>
          <w:rFonts w:ascii="Arial" w:hAnsi="Arial" w:cs="Arial"/>
          <w:b/>
        </w:rPr>
      </w:pPr>
      <w:r>
        <w:rPr>
          <w:rFonts w:ascii="Arial" w:hAnsi="Arial" w:cs="Arial"/>
          <w:b/>
        </w:rPr>
        <w:t xml:space="preserve">Discussion: </w:t>
      </w:r>
    </w:p>
    <w:p w14:paraId="79ECB356" w14:textId="77777777" w:rsidR="00A7610C" w:rsidRDefault="00A7610C" w:rsidP="00A7610C">
      <w:r>
        <w:t>way forward was originally endorsed but then revised to clean up an ambiguity</w:t>
      </w:r>
    </w:p>
    <w:p w14:paraId="08A8D61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RP-241658</w:t>
      </w:r>
      <w:r>
        <w:rPr>
          <w:color w:val="993300"/>
          <w:u w:val="single"/>
        </w:rPr>
        <w:t>.</w:t>
      </w:r>
    </w:p>
    <w:p w14:paraId="50290C56" w14:textId="77777777" w:rsidR="00A7610C" w:rsidRDefault="00A7610C" w:rsidP="00A7610C">
      <w:pPr>
        <w:rPr>
          <w:rFonts w:ascii="Arial" w:hAnsi="Arial" w:cs="Arial"/>
          <w:b/>
          <w:sz w:val="24"/>
        </w:rPr>
      </w:pPr>
      <w:r>
        <w:rPr>
          <w:rFonts w:ascii="Arial" w:hAnsi="Arial" w:cs="Arial"/>
          <w:b/>
          <w:color w:val="0000FF"/>
          <w:sz w:val="24"/>
        </w:rPr>
        <w:t>RP-241658</w:t>
      </w:r>
      <w:r>
        <w:rPr>
          <w:rFonts w:ascii="Arial" w:hAnsi="Arial" w:cs="Arial"/>
          <w:b/>
          <w:color w:val="0000FF"/>
          <w:sz w:val="24"/>
        </w:rPr>
        <w:tab/>
      </w:r>
      <w:r>
        <w:rPr>
          <w:rFonts w:ascii="Arial" w:hAnsi="Arial" w:cs="Arial"/>
          <w:b/>
          <w:sz w:val="24"/>
        </w:rPr>
        <w:t>Moderator's summary for offline discussion on NTZ</w:t>
      </w:r>
    </w:p>
    <w:p w14:paraId="51CB27FE"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79CA1290" w14:textId="77777777" w:rsidR="00A7610C" w:rsidRDefault="00A7610C" w:rsidP="00A7610C">
      <w:pPr>
        <w:rPr>
          <w:color w:val="808080"/>
        </w:rPr>
      </w:pPr>
      <w:r>
        <w:rPr>
          <w:color w:val="808080"/>
        </w:rPr>
        <w:t>(Replaces RP-241608)</w:t>
      </w:r>
    </w:p>
    <w:p w14:paraId="58370F9A" w14:textId="77777777" w:rsidR="00A7610C" w:rsidRDefault="00A7610C" w:rsidP="00A7610C">
      <w:pPr>
        <w:rPr>
          <w:rFonts w:ascii="Arial" w:hAnsi="Arial" w:cs="Arial"/>
          <w:b/>
        </w:rPr>
      </w:pPr>
      <w:r>
        <w:rPr>
          <w:rFonts w:ascii="Arial" w:hAnsi="Arial" w:cs="Arial"/>
          <w:b/>
        </w:rPr>
        <w:t xml:space="preserve">Discussion: </w:t>
      </w:r>
    </w:p>
    <w:p w14:paraId="535E795C" w14:textId="77777777" w:rsidR="00A7610C" w:rsidRDefault="00A7610C" w:rsidP="00A7610C">
      <w:r>
        <w:t>conclusion: proposal is endorsed</w:t>
      </w:r>
    </w:p>
    <w:p w14:paraId="6A62A645" w14:textId="77777777" w:rsidR="00A7610C" w:rsidRDefault="00A7610C" w:rsidP="00A7610C">
      <w:r>
        <w:t>see LSout in RP-241657</w:t>
      </w:r>
    </w:p>
    <w:p w14:paraId="65919B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3EA09" w14:textId="77777777" w:rsidR="00A7610C" w:rsidRDefault="00A7610C" w:rsidP="00A7610C">
      <w:pPr>
        <w:rPr>
          <w:rFonts w:ascii="Arial" w:hAnsi="Arial" w:cs="Arial"/>
          <w:b/>
          <w:sz w:val="24"/>
        </w:rPr>
      </w:pPr>
      <w:r>
        <w:rPr>
          <w:rFonts w:ascii="Arial" w:hAnsi="Arial" w:cs="Arial"/>
          <w:b/>
          <w:color w:val="0000FF"/>
          <w:sz w:val="24"/>
        </w:rPr>
        <w:t>RP-240900</w:t>
      </w:r>
      <w:r>
        <w:rPr>
          <w:rFonts w:ascii="Arial" w:hAnsi="Arial" w:cs="Arial"/>
          <w:b/>
          <w:color w:val="0000FF"/>
          <w:sz w:val="24"/>
        </w:rPr>
        <w:tab/>
      </w:r>
      <w:r>
        <w:rPr>
          <w:rFonts w:ascii="Arial" w:hAnsi="Arial" w:cs="Arial"/>
          <w:b/>
          <w:sz w:val="24"/>
        </w:rPr>
        <w:t>Void</w:t>
      </w:r>
    </w:p>
    <w:p w14:paraId="7D0622D3" w14:textId="77777777" w:rsidR="00A7610C" w:rsidRDefault="00A7610C" w:rsidP="00A7610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F72E4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0FEB0" w14:textId="77777777" w:rsidR="00A7610C" w:rsidRDefault="00A7610C" w:rsidP="00A7610C">
      <w:pPr>
        <w:pStyle w:val="Heading2"/>
      </w:pPr>
      <w:bookmarkStart w:id="90" w:name="_Toc174268348"/>
      <w:bookmarkStart w:id="91" w:name="_Toc174924357"/>
      <w:r>
        <w:lastRenderedPageBreak/>
        <w:t>8</w:t>
      </w:r>
      <w:r>
        <w:tab/>
        <w:t>ITU-R ad hoc</w:t>
      </w:r>
      <w:bookmarkEnd w:id="90"/>
      <w:bookmarkEnd w:id="91"/>
    </w:p>
    <w:p w14:paraId="1227737E" w14:textId="77777777" w:rsidR="00A7610C" w:rsidRDefault="00A7610C" w:rsidP="00A7610C">
      <w:pPr>
        <w:pStyle w:val="Heading3"/>
      </w:pPr>
      <w:bookmarkStart w:id="92" w:name="_Toc174268349"/>
      <w:bookmarkStart w:id="93" w:name="_Toc174924358"/>
      <w:r>
        <w:t>8.1</w:t>
      </w:r>
      <w:r>
        <w:tab/>
        <w:t>Status report</w:t>
      </w:r>
      <w:bookmarkEnd w:id="92"/>
      <w:bookmarkEnd w:id="93"/>
    </w:p>
    <w:p w14:paraId="0E865C2D" w14:textId="77777777" w:rsidR="00A7610C" w:rsidRDefault="00A7610C" w:rsidP="00A7610C">
      <w:pPr>
        <w:rPr>
          <w:rFonts w:ascii="Arial" w:hAnsi="Arial" w:cs="Arial"/>
          <w:b/>
          <w:sz w:val="24"/>
        </w:rPr>
      </w:pPr>
      <w:r>
        <w:rPr>
          <w:rFonts w:ascii="Arial" w:hAnsi="Arial" w:cs="Arial"/>
          <w:b/>
          <w:color w:val="0000FF"/>
          <w:sz w:val="24"/>
        </w:rPr>
        <w:t>RP-240875</w:t>
      </w:r>
      <w:r>
        <w:rPr>
          <w:rFonts w:ascii="Arial" w:hAnsi="Arial" w:cs="Arial"/>
          <w:b/>
          <w:color w:val="0000FF"/>
          <w:sz w:val="24"/>
        </w:rPr>
        <w:tab/>
      </w:r>
      <w:r>
        <w:rPr>
          <w:rFonts w:ascii="Arial" w:hAnsi="Arial" w:cs="Arial"/>
          <w:b/>
          <w:sz w:val="24"/>
        </w:rPr>
        <w:t>Status Report ITU-R Ad hoc</w:t>
      </w:r>
    </w:p>
    <w:p w14:paraId="538AF50D"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14E7D1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2B8A6" w14:textId="77777777" w:rsidR="00A7610C" w:rsidRDefault="00A7610C" w:rsidP="00A7610C">
      <w:pPr>
        <w:pStyle w:val="Heading3"/>
      </w:pPr>
      <w:bookmarkStart w:id="94" w:name="_Toc174268350"/>
      <w:bookmarkStart w:id="95" w:name="_Toc174924359"/>
      <w:r>
        <w:t>8.2</w:t>
      </w:r>
      <w:r>
        <w:tab/>
        <w:t>Documents from/to ITU-R WP5D</w:t>
      </w:r>
      <w:bookmarkEnd w:id="94"/>
      <w:bookmarkEnd w:id="95"/>
    </w:p>
    <w:p w14:paraId="2C828795" w14:textId="77777777" w:rsidR="00A7610C" w:rsidRDefault="00A7610C" w:rsidP="00A7610C">
      <w:pPr>
        <w:rPr>
          <w:rFonts w:ascii="Arial" w:hAnsi="Arial" w:cs="Arial"/>
          <w:b/>
          <w:sz w:val="24"/>
        </w:rPr>
      </w:pPr>
      <w:r>
        <w:rPr>
          <w:rFonts w:ascii="Arial" w:hAnsi="Arial" w:cs="Arial"/>
          <w:b/>
          <w:color w:val="0000FF"/>
          <w:sz w:val="24"/>
        </w:rPr>
        <w:t>RP-240890</w:t>
      </w:r>
      <w:r>
        <w:rPr>
          <w:rFonts w:ascii="Arial" w:hAnsi="Arial" w:cs="Arial"/>
          <w:b/>
          <w:color w:val="0000FF"/>
          <w:sz w:val="24"/>
        </w:rPr>
        <w:tab/>
      </w:r>
      <w:r>
        <w:rPr>
          <w:rFonts w:ascii="Arial" w:hAnsi="Arial" w:cs="Arial"/>
          <w:b/>
          <w:sz w:val="24"/>
        </w:rPr>
        <w:t>LS on Parameters for 4400 to 4800 MHz of terrestrial component of IMT for sharing and compatibility studies in preparation for WRC-27 (R4-2410576; to: ITU-R WP5D; cc: RAN; contact: Ericsson)</w:t>
      </w:r>
    </w:p>
    <w:p w14:paraId="2698195A"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R4-2410576, to ITU-R WP 5D, cc RAN</w:t>
      </w:r>
      <w:r>
        <w:rPr>
          <w:i/>
        </w:rPr>
        <w:br/>
      </w:r>
      <w:r>
        <w:rPr>
          <w:i/>
        </w:rPr>
        <w:tab/>
      </w:r>
      <w:r>
        <w:rPr>
          <w:i/>
        </w:rPr>
        <w:tab/>
      </w:r>
      <w:r>
        <w:rPr>
          <w:i/>
        </w:rPr>
        <w:tab/>
      </w:r>
      <w:r>
        <w:rPr>
          <w:i/>
        </w:rPr>
        <w:tab/>
      </w:r>
      <w:r>
        <w:rPr>
          <w:i/>
        </w:rPr>
        <w:tab/>
        <w:t>Source: RAN4</w:t>
      </w:r>
    </w:p>
    <w:p w14:paraId="34114A58" w14:textId="77777777" w:rsidR="00A7610C" w:rsidRDefault="00A7610C" w:rsidP="00A7610C">
      <w:pPr>
        <w:rPr>
          <w:rFonts w:ascii="Arial" w:hAnsi="Arial" w:cs="Arial"/>
          <w:b/>
        </w:rPr>
      </w:pPr>
      <w:r>
        <w:rPr>
          <w:rFonts w:ascii="Arial" w:hAnsi="Arial" w:cs="Arial"/>
          <w:b/>
        </w:rPr>
        <w:t xml:space="preserve">Abstract: </w:t>
      </w:r>
    </w:p>
    <w:p w14:paraId="165DD1BC" w14:textId="77777777" w:rsidR="00A7610C" w:rsidRDefault="00A7610C" w:rsidP="00A7610C">
      <w:r>
        <w:t>no RAN action requested</w:t>
      </w:r>
    </w:p>
    <w:p w14:paraId="2843E2E1" w14:textId="77777777" w:rsidR="00A7610C" w:rsidRDefault="00A7610C" w:rsidP="00A7610C">
      <w:pPr>
        <w:rPr>
          <w:rFonts w:ascii="Arial" w:hAnsi="Arial" w:cs="Arial"/>
          <w:b/>
        </w:rPr>
      </w:pPr>
      <w:r>
        <w:rPr>
          <w:rFonts w:ascii="Arial" w:hAnsi="Arial" w:cs="Arial"/>
          <w:b/>
        </w:rPr>
        <w:t xml:space="preserve">Discussion: </w:t>
      </w:r>
    </w:p>
    <w:p w14:paraId="4F639373" w14:textId="77777777" w:rsidR="00A7610C" w:rsidRDefault="00A7610C" w:rsidP="00A7610C">
      <w:r>
        <w:t>moved from AI 7 to AI 8.2</w:t>
      </w:r>
    </w:p>
    <w:p w14:paraId="3A1C8815" w14:textId="77777777" w:rsidR="00A7610C" w:rsidRDefault="00A7610C" w:rsidP="00A7610C">
      <w:r>
        <w:t>LS was sent already to ITU-R; SI is ongoing in RAN4</w:t>
      </w:r>
    </w:p>
    <w:p w14:paraId="739D57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A5432" w14:textId="77777777" w:rsidR="00A7610C" w:rsidRDefault="00A7610C" w:rsidP="00A7610C">
      <w:pPr>
        <w:rPr>
          <w:rFonts w:ascii="Arial" w:hAnsi="Arial" w:cs="Arial"/>
          <w:b/>
          <w:sz w:val="24"/>
        </w:rPr>
      </w:pPr>
      <w:r>
        <w:rPr>
          <w:rFonts w:ascii="Arial" w:hAnsi="Arial" w:cs="Arial"/>
          <w:b/>
          <w:color w:val="0000FF"/>
          <w:sz w:val="24"/>
        </w:rPr>
        <w:t>RP-240897</w:t>
      </w:r>
      <w:r>
        <w:rPr>
          <w:rFonts w:ascii="Arial" w:hAnsi="Arial" w:cs="Arial"/>
          <w:b/>
          <w:color w:val="0000FF"/>
          <w:sz w:val="24"/>
        </w:rPr>
        <w:tab/>
      </w:r>
      <w:r>
        <w:rPr>
          <w:rFonts w:ascii="Arial" w:hAnsi="Arial" w:cs="Arial"/>
          <w:b/>
          <w:sz w:val="24"/>
        </w:rPr>
        <w:t>DRAFT reply LTI to ITU-R WP5D/TEMP/895Rev1 = RP-231519 on the schedule for updating Recommendation ITU-R M.2012 to revision 7 (RT-240009; to: RAN; cc: -; contact: Novamint)</w:t>
      </w:r>
    </w:p>
    <w:p w14:paraId="50ED09DC"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RT-240009, to RAN, cc -</w:t>
      </w:r>
      <w:r>
        <w:rPr>
          <w:i/>
        </w:rPr>
        <w:br/>
      </w:r>
      <w:r>
        <w:rPr>
          <w:i/>
        </w:rPr>
        <w:tab/>
      </w:r>
      <w:r>
        <w:rPr>
          <w:i/>
        </w:rPr>
        <w:tab/>
      </w:r>
      <w:r>
        <w:rPr>
          <w:i/>
        </w:rPr>
        <w:tab/>
      </w:r>
      <w:r>
        <w:rPr>
          <w:i/>
        </w:rPr>
        <w:tab/>
      </w:r>
      <w:r>
        <w:rPr>
          <w:i/>
        </w:rPr>
        <w:tab/>
        <w:t>Source: 3GPP ITU-R AH</w:t>
      </w:r>
    </w:p>
    <w:p w14:paraId="30A014F7" w14:textId="77777777" w:rsidR="00A7610C" w:rsidRDefault="00A7610C" w:rsidP="00A7610C">
      <w:pPr>
        <w:rPr>
          <w:rFonts w:ascii="Arial" w:hAnsi="Arial" w:cs="Arial"/>
          <w:b/>
        </w:rPr>
      </w:pPr>
      <w:r>
        <w:rPr>
          <w:rFonts w:ascii="Arial" w:hAnsi="Arial" w:cs="Arial"/>
          <w:b/>
        </w:rPr>
        <w:t xml:space="preserve">Discussion: </w:t>
      </w:r>
    </w:p>
    <w:p w14:paraId="08510B9F" w14:textId="77777777" w:rsidR="00A7610C" w:rsidRDefault="00A7610C" w:rsidP="00A7610C">
      <w:r>
        <w:t>no LS answer to ITU-R AH but RP-240897 is used as basis for LSout RP-240903</w:t>
      </w:r>
    </w:p>
    <w:p w14:paraId="2837759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7808A" w14:textId="77777777" w:rsidR="00A7610C" w:rsidRDefault="00A7610C" w:rsidP="00A7610C">
      <w:pPr>
        <w:rPr>
          <w:rFonts w:ascii="Arial" w:hAnsi="Arial" w:cs="Arial"/>
          <w:b/>
          <w:sz w:val="24"/>
        </w:rPr>
      </w:pPr>
      <w:r>
        <w:rPr>
          <w:rFonts w:ascii="Arial" w:hAnsi="Arial" w:cs="Arial"/>
          <w:b/>
          <w:color w:val="0000FF"/>
          <w:sz w:val="24"/>
        </w:rPr>
        <w:t>RP-240903</w:t>
      </w:r>
      <w:r>
        <w:rPr>
          <w:rFonts w:ascii="Arial" w:hAnsi="Arial" w:cs="Arial"/>
          <w:b/>
          <w:color w:val="0000FF"/>
          <w:sz w:val="24"/>
        </w:rPr>
        <w:tab/>
      </w:r>
      <w:r>
        <w:rPr>
          <w:rFonts w:ascii="Arial" w:hAnsi="Arial" w:cs="Arial"/>
          <w:b/>
          <w:sz w:val="24"/>
        </w:rPr>
        <w:t>DRAFT reply LTI to ITU-R WP5D/TEMP/895Rev1 = RP-231519 on the schedule for updating Recommendation ITU-R M.2012 to revision 7 (to: SA; cc: -; contact: Novamint)</w:t>
      </w:r>
    </w:p>
    <w:p w14:paraId="1EFB280B"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43BF5DB" w14:textId="77777777" w:rsidR="00A7610C" w:rsidRDefault="00A7610C" w:rsidP="00A7610C">
      <w:pPr>
        <w:rPr>
          <w:rFonts w:ascii="Arial" w:hAnsi="Arial" w:cs="Arial"/>
          <w:b/>
        </w:rPr>
      </w:pPr>
      <w:r>
        <w:rPr>
          <w:rFonts w:ascii="Arial" w:hAnsi="Arial" w:cs="Arial"/>
          <w:b/>
        </w:rPr>
        <w:t xml:space="preserve">Abstract: </w:t>
      </w:r>
    </w:p>
    <w:p w14:paraId="2B538D74" w14:textId="77777777" w:rsidR="00A7610C" w:rsidRDefault="00A7610C" w:rsidP="00A7610C">
      <w:r>
        <w:t>based on LSin RP-240897 = RT-240009</w:t>
      </w:r>
    </w:p>
    <w:p w14:paraId="3F666C23" w14:textId="77777777" w:rsidR="00A7610C" w:rsidRDefault="00A7610C" w:rsidP="00A7610C">
      <w:pPr>
        <w:rPr>
          <w:rFonts w:ascii="Arial" w:hAnsi="Arial" w:cs="Arial"/>
          <w:b/>
        </w:rPr>
      </w:pPr>
      <w:r>
        <w:rPr>
          <w:rFonts w:ascii="Arial" w:hAnsi="Arial" w:cs="Arial"/>
          <w:b/>
        </w:rPr>
        <w:t xml:space="preserve">Discussion: </w:t>
      </w:r>
    </w:p>
    <w:p w14:paraId="574F621D" w14:textId="77777777" w:rsidR="00A7610C" w:rsidRDefault="00A7610C" w:rsidP="00A7610C">
      <w:r>
        <w:lastRenderedPageBreak/>
        <w:t>Intention is that this LSout will be sent to SA for review and from there to PCG for approval (which will include as attachment the TR 21.918) to send the final version to ITU-R WP5D.</w:t>
      </w:r>
    </w:p>
    <w:p w14:paraId="1B73E5DA" w14:textId="77777777" w:rsidR="00A7610C" w:rsidRDefault="00A7610C" w:rsidP="00A7610C">
      <w:r>
        <w:t>LS was sent out on Tue morning of RAN #104 to SA #104</w:t>
      </w:r>
    </w:p>
    <w:p w14:paraId="4845A4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78713" w14:textId="77777777" w:rsidR="00A7610C" w:rsidRDefault="00A7610C" w:rsidP="00A7610C">
      <w:pPr>
        <w:rPr>
          <w:rFonts w:ascii="Arial" w:hAnsi="Arial" w:cs="Arial"/>
          <w:b/>
          <w:sz w:val="24"/>
        </w:rPr>
      </w:pPr>
      <w:r>
        <w:rPr>
          <w:rFonts w:ascii="Arial" w:hAnsi="Arial" w:cs="Arial"/>
          <w:b/>
          <w:color w:val="0000FF"/>
          <w:sz w:val="24"/>
        </w:rPr>
        <w:t>RP-240898</w:t>
      </w:r>
      <w:r>
        <w:rPr>
          <w:rFonts w:ascii="Arial" w:hAnsi="Arial" w:cs="Arial"/>
          <w:b/>
          <w:color w:val="0000FF"/>
          <w:sz w:val="24"/>
        </w:rPr>
        <w:tab/>
      </w:r>
      <w:r>
        <w:rPr>
          <w:rFonts w:ascii="Arial" w:hAnsi="Arial" w:cs="Arial"/>
          <w:b/>
          <w:sz w:val="24"/>
        </w:rPr>
        <w:t>DRAFT reply LTI to ITU-R WP5D_TEMP_917rev1 = RP-231520 on the schedule for updating Recommendation ITU-R M.2150 to revision 3 (RT-240010; to: RAN; cc: -; contact: Novamint)</w:t>
      </w:r>
    </w:p>
    <w:p w14:paraId="2B95BE6B"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RT-240010, to RAN, cc -</w:t>
      </w:r>
      <w:r>
        <w:rPr>
          <w:i/>
        </w:rPr>
        <w:br/>
      </w:r>
      <w:r>
        <w:rPr>
          <w:i/>
        </w:rPr>
        <w:tab/>
      </w:r>
      <w:r>
        <w:rPr>
          <w:i/>
        </w:rPr>
        <w:tab/>
      </w:r>
      <w:r>
        <w:rPr>
          <w:i/>
        </w:rPr>
        <w:tab/>
      </w:r>
      <w:r>
        <w:rPr>
          <w:i/>
        </w:rPr>
        <w:tab/>
      </w:r>
      <w:r>
        <w:rPr>
          <w:i/>
        </w:rPr>
        <w:tab/>
        <w:t>Source: 3GPP ITU-R AH</w:t>
      </w:r>
    </w:p>
    <w:p w14:paraId="2AB6D288" w14:textId="77777777" w:rsidR="00A7610C" w:rsidRDefault="00A7610C" w:rsidP="00A7610C">
      <w:pPr>
        <w:rPr>
          <w:rFonts w:ascii="Arial" w:hAnsi="Arial" w:cs="Arial"/>
          <w:b/>
        </w:rPr>
      </w:pPr>
      <w:r>
        <w:rPr>
          <w:rFonts w:ascii="Arial" w:hAnsi="Arial" w:cs="Arial"/>
          <w:b/>
        </w:rPr>
        <w:t xml:space="preserve">Discussion: </w:t>
      </w:r>
    </w:p>
    <w:p w14:paraId="42B78612" w14:textId="77777777" w:rsidR="00A7610C" w:rsidRDefault="00A7610C" w:rsidP="00A7610C">
      <w:r>
        <w:t>no LS answer to ITU-R AH but RP-240897 is used as basis for LSout RP-240904</w:t>
      </w:r>
    </w:p>
    <w:p w14:paraId="159F322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33B24" w14:textId="77777777" w:rsidR="00A7610C" w:rsidRDefault="00A7610C" w:rsidP="00A7610C">
      <w:pPr>
        <w:rPr>
          <w:rFonts w:ascii="Arial" w:hAnsi="Arial" w:cs="Arial"/>
          <w:b/>
          <w:sz w:val="24"/>
        </w:rPr>
      </w:pPr>
      <w:r>
        <w:rPr>
          <w:rFonts w:ascii="Arial" w:hAnsi="Arial" w:cs="Arial"/>
          <w:b/>
          <w:color w:val="0000FF"/>
          <w:sz w:val="24"/>
        </w:rPr>
        <w:t>RP-240904</w:t>
      </w:r>
      <w:r>
        <w:rPr>
          <w:rFonts w:ascii="Arial" w:hAnsi="Arial" w:cs="Arial"/>
          <w:b/>
          <w:color w:val="0000FF"/>
          <w:sz w:val="24"/>
        </w:rPr>
        <w:tab/>
      </w:r>
      <w:r>
        <w:rPr>
          <w:rFonts w:ascii="Arial" w:hAnsi="Arial" w:cs="Arial"/>
          <w:b/>
          <w:sz w:val="24"/>
        </w:rPr>
        <w:t>DRAFT reply LTI to ITU-R WP5D_TEMP_917rev1 = RP-231520 on the schedule for updating Recommendation ITU-R M.2150 to revision 3 (to: SA; cc: -; contact: Novamint)</w:t>
      </w:r>
    </w:p>
    <w:p w14:paraId="6F10800F"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70DB130" w14:textId="77777777" w:rsidR="00A7610C" w:rsidRDefault="00A7610C" w:rsidP="00A7610C">
      <w:pPr>
        <w:rPr>
          <w:rFonts w:ascii="Arial" w:hAnsi="Arial" w:cs="Arial"/>
          <w:b/>
        </w:rPr>
      </w:pPr>
      <w:r>
        <w:rPr>
          <w:rFonts w:ascii="Arial" w:hAnsi="Arial" w:cs="Arial"/>
          <w:b/>
        </w:rPr>
        <w:t xml:space="preserve">Abstract: </w:t>
      </w:r>
    </w:p>
    <w:p w14:paraId="13537474" w14:textId="77777777" w:rsidR="00A7610C" w:rsidRDefault="00A7610C" w:rsidP="00A7610C">
      <w:r>
        <w:t>based on LSin RP-240898 = RT-240010</w:t>
      </w:r>
    </w:p>
    <w:p w14:paraId="03A73CD8" w14:textId="77777777" w:rsidR="00A7610C" w:rsidRDefault="00A7610C" w:rsidP="00A7610C">
      <w:pPr>
        <w:rPr>
          <w:rFonts w:ascii="Arial" w:hAnsi="Arial" w:cs="Arial"/>
          <w:b/>
        </w:rPr>
      </w:pPr>
      <w:r>
        <w:rPr>
          <w:rFonts w:ascii="Arial" w:hAnsi="Arial" w:cs="Arial"/>
          <w:b/>
        </w:rPr>
        <w:t xml:space="preserve">Discussion: </w:t>
      </w:r>
    </w:p>
    <w:p w14:paraId="41D5CE82" w14:textId="77777777" w:rsidR="00A7610C" w:rsidRDefault="00A7610C" w:rsidP="00A7610C">
      <w:r>
        <w:t>Intention is that this LSout will be sent to SA for review and from there to PCG for approval (which will include as attachment the TR 21.918) to send the final version to ITU-R WP5D.</w:t>
      </w:r>
    </w:p>
    <w:p w14:paraId="4260393A" w14:textId="77777777" w:rsidR="00A7610C" w:rsidRDefault="00A7610C" w:rsidP="00A7610C">
      <w:r>
        <w:t>LS was sent out on Tue morning of RAN #104 to SA #104</w:t>
      </w:r>
    </w:p>
    <w:p w14:paraId="0080446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D178E" w14:textId="77777777" w:rsidR="00A7610C" w:rsidRDefault="00A7610C" w:rsidP="00A7610C">
      <w:pPr>
        <w:pStyle w:val="Heading3"/>
      </w:pPr>
      <w:bookmarkStart w:id="96" w:name="_Toc174268351"/>
      <w:bookmarkStart w:id="97" w:name="_Toc174924360"/>
      <w:r>
        <w:t>8.3</w:t>
      </w:r>
      <w:r>
        <w:tab/>
        <w:t>Documents from/to ITU-R WP5A</w:t>
      </w:r>
      <w:bookmarkEnd w:id="96"/>
      <w:bookmarkEnd w:id="97"/>
    </w:p>
    <w:p w14:paraId="7E0D9141" w14:textId="77777777" w:rsidR="00A7610C" w:rsidRDefault="00A7610C" w:rsidP="00A7610C">
      <w:pPr>
        <w:pStyle w:val="Heading3"/>
      </w:pPr>
      <w:bookmarkStart w:id="98" w:name="_Toc174268352"/>
      <w:bookmarkStart w:id="99" w:name="_Toc174924361"/>
      <w:r>
        <w:t>8.4</w:t>
      </w:r>
      <w:r>
        <w:tab/>
        <w:t>Documents from/to ITU-R WP4B</w:t>
      </w:r>
      <w:bookmarkEnd w:id="98"/>
      <w:bookmarkEnd w:id="99"/>
    </w:p>
    <w:p w14:paraId="698A5AC7" w14:textId="77777777" w:rsidR="00A7610C" w:rsidRDefault="00A7610C" w:rsidP="00A7610C">
      <w:pPr>
        <w:pStyle w:val="Heading3"/>
      </w:pPr>
      <w:bookmarkStart w:id="100" w:name="_Toc174268353"/>
      <w:bookmarkStart w:id="101" w:name="_Toc174924362"/>
      <w:r>
        <w:t>8.5</w:t>
      </w:r>
      <w:r>
        <w:tab/>
        <w:t>Documents from/to other ITU groups</w:t>
      </w:r>
      <w:bookmarkEnd w:id="100"/>
      <w:bookmarkEnd w:id="101"/>
    </w:p>
    <w:p w14:paraId="7BC98158" w14:textId="77777777" w:rsidR="00A7610C" w:rsidRDefault="00A7610C" w:rsidP="00A7610C">
      <w:pPr>
        <w:rPr>
          <w:rFonts w:ascii="Arial" w:hAnsi="Arial" w:cs="Arial"/>
          <w:b/>
          <w:sz w:val="24"/>
        </w:rPr>
      </w:pPr>
      <w:r>
        <w:rPr>
          <w:rFonts w:ascii="Arial" w:hAnsi="Arial" w:cs="Arial"/>
          <w:b/>
          <w:color w:val="0000FF"/>
          <w:sz w:val="24"/>
        </w:rPr>
        <w:t>RP-240880</w:t>
      </w:r>
      <w:r>
        <w:rPr>
          <w:rFonts w:ascii="Arial" w:hAnsi="Arial" w:cs="Arial"/>
          <w:b/>
          <w:color w:val="0000FF"/>
          <w:sz w:val="24"/>
        </w:rPr>
        <w:tab/>
      </w:r>
      <w:r>
        <w:rPr>
          <w:rFonts w:ascii="Arial" w:hAnsi="Arial" w:cs="Arial"/>
          <w:b/>
          <w:sz w:val="24"/>
        </w:rPr>
        <w:t>LS on Invitation to update the information in the IMT-2020 and beyond roadmap (ITU_T_JCA-IMT2020-LS15; to: RAN, CT, SA, All ITU-T Study Groups, ITU-R SG5, ITU-D SG2, Broadband Forum, ETSI ISG MEC, ETSI ISG NFV, ETSI Millimetre Wave Transmission, GSMA, IEEE 802.1, IEEE Future Networks Initiative, IEEE 1914, IETF, The MEF Forum, NGNM, OASIS, oneM2M, ONF, ONAP, OSSDN, SCF, TM Forum, TTA, TSDSI; cc: -; contact: Ericsson)</w:t>
      </w:r>
    </w:p>
    <w:p w14:paraId="7C74133D"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ITU_T_JCA-IMT2020-LS15, to RAN, CT, SA, All ITU-T Study Groups, ITU-R SG5, ITU-D SG2, Broadband Forum, ETSI ISG MEC, ETSI ISG NFV, ETSI Millimetre Wave Transmission, GSMA, IEEE 802.1, IEEE Future Networks Initiative, IEEE 1914, IETF, The MEF Forum, NGNM, OASIS, oneM2M, ONF, ON, cc -</w:t>
      </w:r>
      <w:r>
        <w:rPr>
          <w:i/>
        </w:rPr>
        <w:br/>
      </w:r>
      <w:r>
        <w:rPr>
          <w:i/>
        </w:rPr>
        <w:tab/>
      </w:r>
      <w:r>
        <w:rPr>
          <w:i/>
        </w:rPr>
        <w:tab/>
      </w:r>
      <w:r>
        <w:rPr>
          <w:i/>
        </w:rPr>
        <w:tab/>
      </w:r>
      <w:r>
        <w:rPr>
          <w:i/>
        </w:rPr>
        <w:tab/>
      </w:r>
      <w:r>
        <w:rPr>
          <w:i/>
        </w:rPr>
        <w:tab/>
        <w:t>Source: ITU-T JCA-IMT2020</w:t>
      </w:r>
    </w:p>
    <w:p w14:paraId="0C12F82F" w14:textId="77777777" w:rsidR="00A7610C" w:rsidRDefault="00A7610C" w:rsidP="00A7610C">
      <w:pPr>
        <w:rPr>
          <w:rFonts w:ascii="Arial" w:hAnsi="Arial" w:cs="Arial"/>
          <w:b/>
        </w:rPr>
      </w:pPr>
      <w:r>
        <w:rPr>
          <w:rFonts w:ascii="Arial" w:hAnsi="Arial" w:cs="Arial"/>
          <w:b/>
        </w:rPr>
        <w:lastRenderedPageBreak/>
        <w:t xml:space="preserve">Abstract: </w:t>
      </w:r>
    </w:p>
    <w:p w14:paraId="4EC7E1A4" w14:textId="77777777" w:rsidR="00A7610C" w:rsidRDefault="00A7610C" w:rsidP="00A7610C">
      <w:r>
        <w:t>JCA: ITU-T Joint Coordination Activity for IMT2020 and Beyond; RAN action requested</w:t>
      </w:r>
    </w:p>
    <w:p w14:paraId="65281DC1" w14:textId="77777777" w:rsidR="00A7610C" w:rsidRDefault="00A7610C" w:rsidP="00A7610C">
      <w:pPr>
        <w:rPr>
          <w:rFonts w:ascii="Arial" w:hAnsi="Arial" w:cs="Arial"/>
          <w:b/>
        </w:rPr>
      </w:pPr>
      <w:r>
        <w:rPr>
          <w:rFonts w:ascii="Arial" w:hAnsi="Arial" w:cs="Arial"/>
          <w:b/>
        </w:rPr>
        <w:t xml:space="preserve">Discussion: </w:t>
      </w:r>
    </w:p>
    <w:p w14:paraId="4F0A5266" w14:textId="77777777" w:rsidR="00A7610C" w:rsidRDefault="00A7610C" w:rsidP="00A7610C">
      <w:r>
        <w:t>moved from AI 7 to AI 8.5</w:t>
      </w:r>
    </w:p>
    <w:p w14:paraId="5A07F25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9B56B" w14:textId="77777777" w:rsidR="00A7610C" w:rsidRDefault="00A7610C" w:rsidP="00A7610C">
      <w:pPr>
        <w:rPr>
          <w:rFonts w:ascii="Arial" w:hAnsi="Arial" w:cs="Arial"/>
          <w:b/>
          <w:sz w:val="24"/>
        </w:rPr>
      </w:pPr>
      <w:r>
        <w:rPr>
          <w:rFonts w:ascii="Arial" w:hAnsi="Arial" w:cs="Arial"/>
          <w:b/>
          <w:color w:val="0000FF"/>
          <w:sz w:val="24"/>
        </w:rPr>
        <w:t>RP-240881</w:t>
      </w:r>
      <w:r>
        <w:rPr>
          <w:rFonts w:ascii="Arial" w:hAnsi="Arial" w:cs="Arial"/>
          <w:b/>
          <w:color w:val="0000FF"/>
          <w:sz w:val="24"/>
        </w:rPr>
        <w:tab/>
      </w:r>
      <w:r>
        <w:rPr>
          <w:rFonts w:ascii="Arial" w:hAnsi="Arial" w:cs="Arial"/>
          <w:b/>
          <w:sz w:val="24"/>
        </w:rPr>
        <w:t>LS on consent of draft new Recommendation ITU-T G.1052 (ex. Y.TestBed) "Testbed framework for mobile application QoS and QoE evaluation" (ITU_T_SG12-LS66; to: SA, RAN, ITU-T SG11, BBF ATA, ETSI STQ, ETSI STQ-MOBILE, NGMN; cc: -; contact: Focus Infocom GmbH)</w:t>
      </w:r>
    </w:p>
    <w:p w14:paraId="09E1CFB2"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ITU_T_SG12-LS66, to SA, RAN, ITU-T SG11, BBF ATA, ETSI STQ, ETSI STQ-MOBILE, NGMN, cc -</w:t>
      </w:r>
      <w:r>
        <w:rPr>
          <w:i/>
        </w:rPr>
        <w:br/>
      </w:r>
      <w:r>
        <w:rPr>
          <w:i/>
        </w:rPr>
        <w:tab/>
      </w:r>
      <w:r>
        <w:rPr>
          <w:i/>
        </w:rPr>
        <w:tab/>
      </w:r>
      <w:r>
        <w:rPr>
          <w:i/>
        </w:rPr>
        <w:tab/>
      </w:r>
      <w:r>
        <w:rPr>
          <w:i/>
        </w:rPr>
        <w:tab/>
      </w:r>
      <w:r>
        <w:rPr>
          <w:i/>
        </w:rPr>
        <w:tab/>
        <w:t>Source: ITU-T SG12</w:t>
      </w:r>
    </w:p>
    <w:p w14:paraId="36E9A307" w14:textId="77777777" w:rsidR="00A7610C" w:rsidRDefault="00A7610C" w:rsidP="00A7610C">
      <w:pPr>
        <w:rPr>
          <w:rFonts w:ascii="Arial" w:hAnsi="Arial" w:cs="Arial"/>
          <w:b/>
        </w:rPr>
      </w:pPr>
      <w:r>
        <w:rPr>
          <w:rFonts w:ascii="Arial" w:hAnsi="Arial" w:cs="Arial"/>
          <w:b/>
        </w:rPr>
        <w:t xml:space="preserve">Abstract: </w:t>
      </w:r>
    </w:p>
    <w:p w14:paraId="3C200255" w14:textId="77777777" w:rsidR="00A7610C" w:rsidRDefault="00A7610C" w:rsidP="00A7610C">
      <w:r>
        <w:t>no RAN action requested</w:t>
      </w:r>
    </w:p>
    <w:p w14:paraId="330658F6" w14:textId="77777777" w:rsidR="00A7610C" w:rsidRDefault="00A7610C" w:rsidP="00A7610C">
      <w:pPr>
        <w:rPr>
          <w:rFonts w:ascii="Arial" w:hAnsi="Arial" w:cs="Arial"/>
          <w:b/>
        </w:rPr>
      </w:pPr>
      <w:r>
        <w:rPr>
          <w:rFonts w:ascii="Arial" w:hAnsi="Arial" w:cs="Arial"/>
          <w:b/>
        </w:rPr>
        <w:t xml:space="preserve">Discussion: </w:t>
      </w:r>
    </w:p>
    <w:p w14:paraId="158FA64B" w14:textId="77777777" w:rsidR="00A7610C" w:rsidRDefault="00A7610C" w:rsidP="00A7610C">
      <w:r>
        <w:t>moved from AI 7 to AI 8.5</w:t>
      </w:r>
    </w:p>
    <w:p w14:paraId="42EB455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F057F" w14:textId="77777777" w:rsidR="00A7610C" w:rsidRDefault="00A7610C" w:rsidP="00A7610C">
      <w:pPr>
        <w:rPr>
          <w:rFonts w:ascii="Arial" w:hAnsi="Arial" w:cs="Arial"/>
          <w:b/>
          <w:sz w:val="24"/>
        </w:rPr>
      </w:pPr>
      <w:r>
        <w:rPr>
          <w:rFonts w:ascii="Arial" w:hAnsi="Arial" w:cs="Arial"/>
          <w:b/>
          <w:color w:val="0000FF"/>
          <w:sz w:val="24"/>
        </w:rPr>
        <w:t>RP-240882</w:t>
      </w:r>
      <w:r>
        <w:rPr>
          <w:rFonts w:ascii="Arial" w:hAnsi="Arial" w:cs="Arial"/>
          <w:b/>
          <w:color w:val="0000FF"/>
          <w:sz w:val="24"/>
        </w:rPr>
        <w:tab/>
      </w:r>
      <w:r>
        <w:rPr>
          <w:rFonts w:ascii="Arial" w:hAnsi="Arial" w:cs="Arial"/>
          <w:b/>
          <w:sz w:val="24"/>
        </w:rPr>
        <w:t>LS on progress of draft Technical Report ITU-T YSTR.Ambient-IoT "Analysis on requirements and use cases of ambient power-enabled IoT" (ITU_T_SG20-LS119; to: RAN, SA, ISO/IEC JTC1/SC31, GS1 EPCglobal, IEEE 802.11 Ambient Power (AMP) TIG/SG; cc: -; contact: ETRI)</w:t>
      </w:r>
    </w:p>
    <w:p w14:paraId="5F12C781"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ITU_T_SG20-LS119, to RAN, SA, ISO/IEC JTC1/SC31, GS1 EPCglobal, IEEE 802.11 Ambient Power (AMP) TIG/SG, cc -</w:t>
      </w:r>
      <w:r>
        <w:rPr>
          <w:i/>
        </w:rPr>
        <w:br/>
      </w:r>
      <w:r>
        <w:rPr>
          <w:i/>
        </w:rPr>
        <w:tab/>
      </w:r>
      <w:r>
        <w:rPr>
          <w:i/>
        </w:rPr>
        <w:tab/>
      </w:r>
      <w:r>
        <w:rPr>
          <w:i/>
        </w:rPr>
        <w:tab/>
      </w:r>
      <w:r>
        <w:rPr>
          <w:i/>
        </w:rPr>
        <w:tab/>
      </w:r>
      <w:r>
        <w:rPr>
          <w:i/>
        </w:rPr>
        <w:tab/>
        <w:t>Source: ITU-T SG20</w:t>
      </w:r>
    </w:p>
    <w:p w14:paraId="6E7C8F0E" w14:textId="77777777" w:rsidR="00A7610C" w:rsidRDefault="00A7610C" w:rsidP="00A7610C">
      <w:pPr>
        <w:rPr>
          <w:rFonts w:ascii="Arial" w:hAnsi="Arial" w:cs="Arial"/>
          <w:b/>
        </w:rPr>
      </w:pPr>
      <w:r>
        <w:rPr>
          <w:rFonts w:ascii="Arial" w:hAnsi="Arial" w:cs="Arial"/>
          <w:b/>
        </w:rPr>
        <w:t xml:space="preserve">Abstract: </w:t>
      </w:r>
    </w:p>
    <w:p w14:paraId="3B88FB35" w14:textId="77777777" w:rsidR="00A7610C" w:rsidRDefault="00A7610C" w:rsidP="00A7610C">
      <w:r>
        <w:t>no explicit RAN action requested</w:t>
      </w:r>
    </w:p>
    <w:p w14:paraId="1119E21E" w14:textId="77777777" w:rsidR="00A7610C" w:rsidRDefault="00A7610C" w:rsidP="00A7610C">
      <w:pPr>
        <w:rPr>
          <w:rFonts w:ascii="Arial" w:hAnsi="Arial" w:cs="Arial"/>
          <w:b/>
        </w:rPr>
      </w:pPr>
      <w:r>
        <w:rPr>
          <w:rFonts w:ascii="Arial" w:hAnsi="Arial" w:cs="Arial"/>
          <w:b/>
        </w:rPr>
        <w:t xml:space="preserve">Discussion: </w:t>
      </w:r>
    </w:p>
    <w:p w14:paraId="290465C7" w14:textId="77777777" w:rsidR="00A7610C" w:rsidRDefault="00A7610C" w:rsidP="00A7610C">
      <w:r>
        <w:t>moved from AI 7 to AI 8.5</w:t>
      </w:r>
    </w:p>
    <w:p w14:paraId="28C144B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59D30" w14:textId="77777777" w:rsidR="00A7610C" w:rsidRDefault="00A7610C" w:rsidP="00A7610C">
      <w:pPr>
        <w:rPr>
          <w:rFonts w:ascii="Arial" w:hAnsi="Arial" w:cs="Arial"/>
          <w:b/>
          <w:sz w:val="24"/>
        </w:rPr>
      </w:pPr>
      <w:r>
        <w:rPr>
          <w:rFonts w:ascii="Arial" w:hAnsi="Arial" w:cs="Arial"/>
          <w:b/>
          <w:color w:val="0000FF"/>
          <w:sz w:val="24"/>
        </w:rPr>
        <w:t>RP-240892</w:t>
      </w:r>
      <w:r>
        <w:rPr>
          <w:rFonts w:ascii="Arial" w:hAnsi="Arial" w:cs="Arial"/>
          <w:b/>
          <w:color w:val="0000FF"/>
          <w:sz w:val="24"/>
        </w:rPr>
        <w:tab/>
      </w:r>
      <w:r>
        <w:rPr>
          <w:rFonts w:ascii="Arial" w:hAnsi="Arial" w:cs="Arial"/>
          <w:b/>
          <w:sz w:val="24"/>
        </w:rPr>
        <w:t>LS on initiation of new work item ITU-T F.3DCS-reqts"Requirements and functional architecture for 3D collaborative design services" (ITU_T_SG16-LS168; to: RAN, SA, ISO/IEC, IEC TC110, IEEE Metaverse Standards Committee; cc: -; contact: CAICT)</w:t>
      </w:r>
    </w:p>
    <w:p w14:paraId="501BEE36"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ITU_T_SG16-LS168, to RAN, SA, ISO/IEC, IEC TC110, IEEE Metaverse Standards Committee, cc -</w:t>
      </w:r>
      <w:r>
        <w:rPr>
          <w:i/>
        </w:rPr>
        <w:br/>
      </w:r>
      <w:r>
        <w:rPr>
          <w:i/>
        </w:rPr>
        <w:tab/>
      </w:r>
      <w:r>
        <w:rPr>
          <w:i/>
        </w:rPr>
        <w:tab/>
      </w:r>
      <w:r>
        <w:rPr>
          <w:i/>
        </w:rPr>
        <w:tab/>
      </w:r>
      <w:r>
        <w:rPr>
          <w:i/>
        </w:rPr>
        <w:tab/>
      </w:r>
      <w:r>
        <w:rPr>
          <w:i/>
        </w:rPr>
        <w:tab/>
        <w:t>Source: ITU-T SG16</w:t>
      </w:r>
    </w:p>
    <w:p w14:paraId="5A8E7B29" w14:textId="77777777" w:rsidR="00A7610C" w:rsidRDefault="00A7610C" w:rsidP="00A7610C">
      <w:pPr>
        <w:rPr>
          <w:rFonts w:ascii="Arial" w:hAnsi="Arial" w:cs="Arial"/>
          <w:b/>
        </w:rPr>
      </w:pPr>
      <w:r>
        <w:rPr>
          <w:rFonts w:ascii="Arial" w:hAnsi="Arial" w:cs="Arial"/>
          <w:b/>
        </w:rPr>
        <w:t xml:space="preserve">Abstract: </w:t>
      </w:r>
    </w:p>
    <w:p w14:paraId="2717C32A" w14:textId="77777777" w:rsidR="00A7610C" w:rsidRDefault="00A7610C" w:rsidP="00A7610C">
      <w:r>
        <w:t>no explicit RAN action requested</w:t>
      </w:r>
    </w:p>
    <w:p w14:paraId="55A6F1FB" w14:textId="77777777" w:rsidR="00A7610C" w:rsidRDefault="00A7610C" w:rsidP="00A7610C">
      <w:pPr>
        <w:rPr>
          <w:rFonts w:ascii="Arial" w:hAnsi="Arial" w:cs="Arial"/>
          <w:b/>
        </w:rPr>
      </w:pPr>
      <w:r>
        <w:rPr>
          <w:rFonts w:ascii="Arial" w:hAnsi="Arial" w:cs="Arial"/>
          <w:b/>
        </w:rPr>
        <w:lastRenderedPageBreak/>
        <w:t xml:space="preserve">Discussion: </w:t>
      </w:r>
    </w:p>
    <w:p w14:paraId="009E0E38" w14:textId="77777777" w:rsidR="00A7610C" w:rsidRDefault="00A7610C" w:rsidP="00A7610C">
      <w:r>
        <w:t>moved from AI 7 to AI 8.5</w:t>
      </w:r>
    </w:p>
    <w:p w14:paraId="4A941A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064B8" w14:textId="77777777" w:rsidR="00A7610C" w:rsidRDefault="00A7610C" w:rsidP="00A7610C">
      <w:pPr>
        <w:rPr>
          <w:rFonts w:ascii="Arial" w:hAnsi="Arial" w:cs="Arial"/>
          <w:b/>
          <w:sz w:val="24"/>
        </w:rPr>
      </w:pPr>
      <w:r>
        <w:rPr>
          <w:rFonts w:ascii="Arial" w:hAnsi="Arial" w:cs="Arial"/>
          <w:b/>
          <w:color w:val="0000FF"/>
          <w:sz w:val="24"/>
        </w:rPr>
        <w:t>RP-240893</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(ITU_T_SG11-LS204; to: RAN, SA; cc: -; contact: A1 Telekom Austria)</w:t>
      </w:r>
    </w:p>
    <w:p w14:paraId="25E4A6C2"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ITU_T_SG11-LS204, to RAN, SA, cc -</w:t>
      </w:r>
      <w:r>
        <w:rPr>
          <w:i/>
        </w:rPr>
        <w:br/>
      </w:r>
      <w:r>
        <w:rPr>
          <w:i/>
        </w:rPr>
        <w:tab/>
      </w:r>
      <w:r>
        <w:rPr>
          <w:i/>
        </w:rPr>
        <w:tab/>
      </w:r>
      <w:r>
        <w:rPr>
          <w:i/>
        </w:rPr>
        <w:tab/>
      </w:r>
      <w:r>
        <w:rPr>
          <w:i/>
        </w:rPr>
        <w:tab/>
      </w:r>
      <w:r>
        <w:rPr>
          <w:i/>
        </w:rPr>
        <w:tab/>
        <w:t>Source: ITU-T SG11</w:t>
      </w:r>
    </w:p>
    <w:p w14:paraId="4FDE37FE" w14:textId="77777777" w:rsidR="00A7610C" w:rsidRDefault="00A7610C" w:rsidP="00A7610C">
      <w:pPr>
        <w:rPr>
          <w:rFonts w:ascii="Arial" w:hAnsi="Arial" w:cs="Arial"/>
          <w:b/>
        </w:rPr>
      </w:pPr>
      <w:r>
        <w:rPr>
          <w:rFonts w:ascii="Arial" w:hAnsi="Arial" w:cs="Arial"/>
          <w:b/>
        </w:rPr>
        <w:t xml:space="preserve">Abstract: </w:t>
      </w:r>
    </w:p>
    <w:p w14:paraId="1B16EB1C" w14:textId="77777777" w:rsidR="00A7610C" w:rsidRDefault="00A7610C" w:rsidP="00A7610C">
      <w:r>
        <w:t>no RAN action requested</w:t>
      </w:r>
    </w:p>
    <w:p w14:paraId="594650DC" w14:textId="77777777" w:rsidR="00A7610C" w:rsidRDefault="00A7610C" w:rsidP="00A7610C">
      <w:pPr>
        <w:rPr>
          <w:rFonts w:ascii="Arial" w:hAnsi="Arial" w:cs="Arial"/>
          <w:b/>
        </w:rPr>
      </w:pPr>
      <w:r>
        <w:rPr>
          <w:rFonts w:ascii="Arial" w:hAnsi="Arial" w:cs="Arial"/>
          <w:b/>
        </w:rPr>
        <w:t xml:space="preserve">Discussion: </w:t>
      </w:r>
    </w:p>
    <w:p w14:paraId="7998F0E5" w14:textId="77777777" w:rsidR="00A7610C" w:rsidRDefault="00A7610C" w:rsidP="00A7610C">
      <w:r>
        <w:t>moved from AI 7 to AI 8.5</w:t>
      </w:r>
    </w:p>
    <w:p w14:paraId="7B5E6D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53E4" w14:textId="77777777" w:rsidR="00A7610C" w:rsidRDefault="00A7610C" w:rsidP="00A7610C">
      <w:pPr>
        <w:rPr>
          <w:rFonts w:ascii="Arial" w:hAnsi="Arial" w:cs="Arial"/>
          <w:b/>
          <w:sz w:val="24"/>
        </w:rPr>
      </w:pPr>
      <w:r>
        <w:rPr>
          <w:rFonts w:ascii="Arial" w:hAnsi="Arial" w:cs="Arial"/>
          <w:b/>
          <w:color w:val="0000FF"/>
          <w:sz w:val="24"/>
        </w:rPr>
        <w:t>RP-240895</w:t>
      </w:r>
      <w:r>
        <w:rPr>
          <w:rFonts w:ascii="Arial" w:hAnsi="Arial" w:cs="Arial"/>
          <w:b/>
          <w:color w:val="0000FF"/>
          <w:sz w:val="24"/>
        </w:rPr>
        <w:tab/>
      </w:r>
      <w:r>
        <w:rPr>
          <w:rFonts w:ascii="Arial" w:hAnsi="Arial" w:cs="Arial"/>
          <w:b/>
          <w:sz w:val="24"/>
        </w:rPr>
        <w:t>LS on revised ITU work related to ITS presented at 3GPP Stage-1 workshop on IMT-2030 use cases (ITU_T_CITS_EG-ComAD-LS001; to: RAN, CT, SA; cc: ITU-R SG 5, 5GAA; contact: Nokia)</w:t>
      </w:r>
    </w:p>
    <w:p w14:paraId="787A4570"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ITU_T_CITS_EG-ComAD-LS001, to RAN, CT, SA, cc ITU-R SG 5, 5GAA</w:t>
      </w:r>
      <w:r>
        <w:rPr>
          <w:i/>
        </w:rPr>
        <w:br/>
      </w:r>
      <w:r>
        <w:rPr>
          <w:i/>
        </w:rPr>
        <w:tab/>
      </w:r>
      <w:r>
        <w:rPr>
          <w:i/>
        </w:rPr>
        <w:tab/>
      </w:r>
      <w:r>
        <w:rPr>
          <w:i/>
        </w:rPr>
        <w:tab/>
      </w:r>
      <w:r>
        <w:rPr>
          <w:i/>
        </w:rPr>
        <w:tab/>
      </w:r>
      <w:r>
        <w:rPr>
          <w:i/>
        </w:rPr>
        <w:tab/>
        <w:t>Source: ITU-T CITS</w:t>
      </w:r>
    </w:p>
    <w:p w14:paraId="05C6E462" w14:textId="77777777" w:rsidR="00A7610C" w:rsidRDefault="00A7610C" w:rsidP="00A7610C">
      <w:pPr>
        <w:rPr>
          <w:rFonts w:ascii="Arial" w:hAnsi="Arial" w:cs="Arial"/>
          <w:b/>
        </w:rPr>
      </w:pPr>
      <w:r>
        <w:rPr>
          <w:rFonts w:ascii="Arial" w:hAnsi="Arial" w:cs="Arial"/>
          <w:b/>
        </w:rPr>
        <w:t xml:space="preserve">Abstract: </w:t>
      </w:r>
    </w:p>
    <w:p w14:paraId="3A343F78" w14:textId="77777777" w:rsidR="00A7610C" w:rsidRDefault="00A7610C" w:rsidP="00A7610C">
      <w:r>
        <w:t>CITS = Collaboration on Intelligent Transport Systems; EG-ComAD = Expert Group on Communications Technology for Automated Driving; no explicit RAN action requested; commenting on ITU-R presentation SWS-240022 to SA1 workshop on IMT-2030 held May 8-10, 2024</w:t>
      </w:r>
    </w:p>
    <w:p w14:paraId="0173BD7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7E355" w14:textId="77777777" w:rsidR="00A7610C" w:rsidRDefault="00A7610C" w:rsidP="00A7610C">
      <w:pPr>
        <w:pStyle w:val="Heading2"/>
      </w:pPr>
      <w:bookmarkStart w:id="102" w:name="_Toc174268354"/>
      <w:bookmarkStart w:id="103" w:name="_Toc174924363"/>
      <w:r>
        <w:t>9</w:t>
      </w:r>
      <w:r>
        <w:tab/>
        <w:t>NR</w:t>
      </w:r>
      <w:bookmarkEnd w:id="102"/>
      <w:bookmarkEnd w:id="103"/>
    </w:p>
    <w:p w14:paraId="0B1905B5" w14:textId="77777777" w:rsidR="00A7610C" w:rsidRDefault="00A7610C" w:rsidP="00A7610C">
      <w:r>
        <w:t>NOTE: This agenda item covers open/closed REL-18/REL-19 NR WIs/SIs and new REL-19 NR WIs/SIs.</w:t>
      </w:r>
    </w:p>
    <w:p w14:paraId="59FC96D1" w14:textId="77777777" w:rsidR="00A7610C" w:rsidRDefault="00A7610C" w:rsidP="00A7610C">
      <w:r>
        <w:t>NR UE conformance aspects are covered under AI 13 and</w:t>
      </w:r>
    </w:p>
    <w:p w14:paraId="4A32B441" w14:textId="77777777" w:rsidR="00A7610C" w:rsidRDefault="00A7610C" w:rsidP="00A7610C">
      <w:r>
        <w:t>maintenance of closed REL-14/15/16/17 WIs/SIs is covered under AI 14.</w:t>
      </w:r>
    </w:p>
    <w:p w14:paraId="163A03C6" w14:textId="77777777" w:rsidR="00A7610C" w:rsidRDefault="00A7610C" w:rsidP="00A7610C">
      <w:pPr>
        <w:pStyle w:val="Heading3"/>
      </w:pPr>
      <w:bookmarkStart w:id="104" w:name="_Toc174268355"/>
      <w:bookmarkStart w:id="105" w:name="_Toc174924364"/>
      <w:r>
        <w:t>9.1</w:t>
      </w:r>
      <w:r>
        <w:tab/>
        <w:t>New WI/SI proposals for NR</w:t>
      </w:r>
      <w:bookmarkEnd w:id="104"/>
      <w:bookmarkEnd w:id="105"/>
    </w:p>
    <w:p w14:paraId="4AAF7475" w14:textId="77777777" w:rsidR="00A7610C" w:rsidRDefault="00A7610C" w:rsidP="00A7610C">
      <w:r>
        <w:t>NOTE: RAN #102 in Dec.23 has frozen REL-18 freeze, i.e. no new REL-18 WIs/SIs anymore please.</w:t>
      </w:r>
    </w:p>
    <w:p w14:paraId="481388D1" w14:textId="77777777" w:rsidR="00A7610C" w:rsidRDefault="00A7610C" w:rsidP="00A7610C">
      <w:r>
        <w:t>RAN #102 has approved the REL-19 package of RAN1/2/3 led SIs and WIs.</w:t>
      </w:r>
    </w:p>
    <w:p w14:paraId="30748B60" w14:textId="77777777" w:rsidR="00A7610C" w:rsidRDefault="00A7610C" w:rsidP="00A7610C">
      <w:r>
        <w:t>RAN #103 has approved non-spectrum related REL-19 WIs/SIs led by RAN4.</w:t>
      </w:r>
    </w:p>
    <w:p w14:paraId="0213A65D" w14:textId="77777777" w:rsidR="00A7610C" w:rsidRDefault="00A7610C" w:rsidP="00A7610C">
      <w:r>
        <w:t>Therefore for RAN #104 no further inputs are expected for AI 9.1.1, 9.1.2, 9.1.3 and 9.1.4 except for previously endorsed way forwards like RP-233998, RP-240792 and RP-240768.</w:t>
      </w:r>
    </w:p>
    <w:p w14:paraId="46E1F203" w14:textId="77777777" w:rsidR="00A7610C" w:rsidRDefault="00A7610C" w:rsidP="00A7610C">
      <w:r>
        <w:t>RAN #104 will focus on spectrum related REL-19 WIs/SIs.</w:t>
      </w:r>
    </w:p>
    <w:p w14:paraId="650E27B8" w14:textId="77777777" w:rsidR="00A7610C" w:rsidRDefault="00A7610C" w:rsidP="00A7610C">
      <w:pPr>
        <w:pStyle w:val="Heading4"/>
      </w:pPr>
      <w:bookmarkStart w:id="106" w:name="_Toc174268356"/>
      <w:bookmarkStart w:id="107" w:name="_Toc174924365"/>
      <w:r>
        <w:lastRenderedPageBreak/>
        <w:t>9.1.1</w:t>
      </w:r>
      <w:r>
        <w:tab/>
        <w:t>Proposals led by RAN1</w:t>
      </w:r>
      <w:bookmarkEnd w:id="106"/>
      <w:bookmarkEnd w:id="107"/>
    </w:p>
    <w:p w14:paraId="6B16AB63" w14:textId="77777777" w:rsidR="00A7610C" w:rsidRDefault="00A7610C" w:rsidP="00A7610C">
      <w:pPr>
        <w:rPr>
          <w:rFonts w:ascii="Arial" w:hAnsi="Arial" w:cs="Arial"/>
          <w:b/>
          <w:sz w:val="24"/>
        </w:rPr>
      </w:pPr>
      <w:r>
        <w:rPr>
          <w:rFonts w:ascii="Arial" w:hAnsi="Arial" w:cs="Arial"/>
          <w:b/>
          <w:color w:val="0000FF"/>
          <w:sz w:val="24"/>
        </w:rPr>
        <w:t>RP-241128</w:t>
      </w:r>
      <w:r>
        <w:rPr>
          <w:rFonts w:ascii="Arial" w:hAnsi="Arial" w:cs="Arial"/>
          <w:b/>
          <w:color w:val="0000FF"/>
          <w:sz w:val="24"/>
        </w:rPr>
        <w:tab/>
      </w:r>
      <w:r>
        <w:rPr>
          <w:rFonts w:ascii="Arial" w:hAnsi="Arial" w:cs="Arial"/>
          <w:b/>
          <w:sz w:val="24"/>
        </w:rPr>
        <w:t>Motivation for SRS carrier switching enhancements in Rel-19</w:t>
      </w:r>
    </w:p>
    <w:p w14:paraId="5FB9E43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975A19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52F38" w14:textId="77777777" w:rsidR="00A7610C" w:rsidRDefault="00A7610C" w:rsidP="00A7610C">
      <w:pPr>
        <w:pStyle w:val="Heading4"/>
      </w:pPr>
      <w:bookmarkStart w:id="108" w:name="_Toc174268357"/>
      <w:bookmarkStart w:id="109" w:name="_Toc174924366"/>
      <w:r>
        <w:t>9.1.2</w:t>
      </w:r>
      <w:r>
        <w:tab/>
        <w:t>Proposals led by RAN2</w:t>
      </w:r>
      <w:bookmarkEnd w:id="108"/>
      <w:bookmarkEnd w:id="109"/>
    </w:p>
    <w:p w14:paraId="17B13982" w14:textId="77777777" w:rsidR="00A7610C" w:rsidRDefault="00A7610C" w:rsidP="00A7610C">
      <w:pPr>
        <w:rPr>
          <w:rFonts w:ascii="Arial" w:hAnsi="Arial" w:cs="Arial"/>
          <w:b/>
          <w:sz w:val="24"/>
        </w:rPr>
      </w:pPr>
      <w:r>
        <w:rPr>
          <w:rFonts w:ascii="Arial" w:hAnsi="Arial" w:cs="Arial"/>
          <w:b/>
          <w:color w:val="0000FF"/>
          <w:sz w:val="24"/>
        </w:rPr>
        <w:t>RP-241130</w:t>
      </w:r>
      <w:r>
        <w:rPr>
          <w:rFonts w:ascii="Arial" w:hAnsi="Arial" w:cs="Arial"/>
          <w:b/>
          <w:color w:val="0000FF"/>
          <w:sz w:val="24"/>
        </w:rPr>
        <w:tab/>
      </w:r>
      <w:r>
        <w:rPr>
          <w:rFonts w:ascii="Arial" w:hAnsi="Arial" w:cs="Arial"/>
          <w:b/>
          <w:sz w:val="24"/>
        </w:rPr>
        <w:t>NR SL multi-hop relay</w:t>
      </w:r>
    </w:p>
    <w:p w14:paraId="04F7F29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72348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A8971" w14:textId="77777777" w:rsidR="00A7610C" w:rsidRDefault="00A7610C" w:rsidP="00A7610C">
      <w:pPr>
        <w:rPr>
          <w:rFonts w:ascii="Arial" w:hAnsi="Arial" w:cs="Arial"/>
          <w:b/>
          <w:sz w:val="24"/>
        </w:rPr>
      </w:pPr>
      <w:r>
        <w:rPr>
          <w:rFonts w:ascii="Arial" w:hAnsi="Arial" w:cs="Arial"/>
          <w:b/>
          <w:color w:val="0000FF"/>
          <w:sz w:val="24"/>
        </w:rPr>
        <w:t>RP-241217</w:t>
      </w:r>
      <w:r>
        <w:rPr>
          <w:rFonts w:ascii="Arial" w:hAnsi="Arial" w:cs="Arial"/>
          <w:b/>
          <w:color w:val="0000FF"/>
          <w:sz w:val="24"/>
        </w:rPr>
        <w:tab/>
      </w:r>
      <w:r>
        <w:rPr>
          <w:rFonts w:ascii="Arial" w:hAnsi="Arial" w:cs="Arial"/>
          <w:b/>
          <w:sz w:val="24"/>
        </w:rPr>
        <w:t>Considerations on Multi-hop U2N relay in Rel-19</w:t>
      </w:r>
    </w:p>
    <w:p w14:paraId="4697A67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42DA0B1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7F507" w14:textId="77777777" w:rsidR="00A7610C" w:rsidRDefault="00A7610C" w:rsidP="00A7610C">
      <w:pPr>
        <w:rPr>
          <w:rFonts w:ascii="Arial" w:hAnsi="Arial" w:cs="Arial"/>
          <w:b/>
          <w:sz w:val="24"/>
        </w:rPr>
      </w:pPr>
      <w:r>
        <w:rPr>
          <w:rFonts w:ascii="Arial" w:hAnsi="Arial" w:cs="Arial"/>
          <w:b/>
          <w:color w:val="0000FF"/>
          <w:sz w:val="24"/>
        </w:rPr>
        <w:t>RP-241190</w:t>
      </w:r>
      <w:r>
        <w:rPr>
          <w:rFonts w:ascii="Arial" w:hAnsi="Arial" w:cs="Arial"/>
          <w:b/>
          <w:color w:val="0000FF"/>
          <w:sz w:val="24"/>
        </w:rPr>
        <w:tab/>
      </w:r>
      <w:r>
        <w:rPr>
          <w:rFonts w:ascii="Arial" w:hAnsi="Arial" w:cs="Arial"/>
          <w:b/>
          <w:sz w:val="24"/>
        </w:rPr>
        <w:t>Motivation on NR SL Multi-hop Relay</w:t>
      </w:r>
    </w:p>
    <w:p w14:paraId="7AAFE38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InterDigital, FirstNet</w:t>
      </w:r>
    </w:p>
    <w:p w14:paraId="48B9D2D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7A79" w14:textId="77777777" w:rsidR="00A7610C" w:rsidRDefault="00A7610C" w:rsidP="00A7610C">
      <w:pPr>
        <w:rPr>
          <w:rFonts w:ascii="Arial" w:hAnsi="Arial" w:cs="Arial"/>
          <w:b/>
          <w:sz w:val="24"/>
        </w:rPr>
      </w:pPr>
      <w:r>
        <w:rPr>
          <w:rFonts w:ascii="Arial" w:hAnsi="Arial" w:cs="Arial"/>
          <w:b/>
          <w:color w:val="0000FF"/>
          <w:sz w:val="24"/>
        </w:rPr>
        <w:t>RP-241189</w:t>
      </w:r>
      <w:r>
        <w:rPr>
          <w:rFonts w:ascii="Arial" w:hAnsi="Arial" w:cs="Arial"/>
          <w:b/>
          <w:color w:val="0000FF"/>
          <w:sz w:val="24"/>
        </w:rPr>
        <w:tab/>
      </w:r>
      <w:r>
        <w:rPr>
          <w:rFonts w:ascii="Arial" w:hAnsi="Arial" w:cs="Arial"/>
          <w:b/>
          <w:sz w:val="24"/>
        </w:rPr>
        <w:t xml:space="preserve">Proposed WID on NR sidelink multi-hop relay </w:t>
      </w:r>
    </w:p>
    <w:p w14:paraId="4DF6360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InterDigital, FirstNet</w:t>
      </w:r>
    </w:p>
    <w:p w14:paraId="798425C6" w14:textId="77777777" w:rsidR="00A7610C" w:rsidRDefault="00A7610C" w:rsidP="00A7610C">
      <w:pPr>
        <w:rPr>
          <w:rFonts w:ascii="Arial" w:hAnsi="Arial" w:cs="Arial"/>
          <w:b/>
        </w:rPr>
      </w:pPr>
      <w:r>
        <w:rPr>
          <w:rFonts w:ascii="Arial" w:hAnsi="Arial" w:cs="Arial"/>
          <w:b/>
        </w:rPr>
        <w:t xml:space="preserve">Discussion: </w:t>
      </w:r>
    </w:p>
    <w:p w14:paraId="5DAA1EB4" w14:textId="77777777" w:rsidR="00A7610C" w:rsidRDefault="00A7610C" w:rsidP="00A7610C">
      <w:r>
        <w:t>see way forward RP-233998</w:t>
      </w:r>
    </w:p>
    <w:p w14:paraId="6268D04E" w14:textId="77777777" w:rsidR="00A7610C" w:rsidRDefault="00A7610C" w:rsidP="00A7610C">
      <w:r>
        <w:t>Nokia: in general we support this, suggests to start with 1 hop only and to remove E.</w:t>
      </w:r>
    </w:p>
    <w:p w14:paraId="6A0C3645" w14:textId="77777777" w:rsidR="00A7610C" w:rsidRDefault="00A7610C" w:rsidP="00A7610C">
      <w:r>
        <w:t>Huawei: a note guiding RAN2 would help</w:t>
      </w:r>
    </w:p>
    <w:p w14:paraId="718AF185" w14:textId="77777777" w:rsidR="00A7610C" w:rsidRDefault="00A7610C" w:rsidP="00A7610C">
      <w:r>
        <w:t>AT&amp;T: premature to start the WI</w:t>
      </w:r>
    </w:p>
    <w:p w14:paraId="7A607034" w14:textId="77777777" w:rsidR="00A7610C" w:rsidRDefault="00A7610C" w:rsidP="00A7610C">
      <w:r>
        <w:t>RAN chair: this WI is only for approval in Sep.24</w:t>
      </w:r>
    </w:p>
    <w:p w14:paraId="60BD62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RP-241609</w:t>
      </w:r>
      <w:r>
        <w:rPr>
          <w:color w:val="993300"/>
          <w:u w:val="single"/>
        </w:rPr>
        <w:t>.</w:t>
      </w:r>
    </w:p>
    <w:p w14:paraId="5C7943E2" w14:textId="77777777" w:rsidR="00A7610C" w:rsidRDefault="00A7610C" w:rsidP="00A7610C">
      <w:pPr>
        <w:rPr>
          <w:rFonts w:ascii="Arial" w:hAnsi="Arial" w:cs="Arial"/>
          <w:b/>
          <w:sz w:val="24"/>
        </w:rPr>
      </w:pPr>
      <w:r>
        <w:rPr>
          <w:rFonts w:ascii="Arial" w:hAnsi="Arial" w:cs="Arial"/>
          <w:b/>
          <w:color w:val="0000FF"/>
          <w:sz w:val="24"/>
        </w:rPr>
        <w:t>RP-241609</w:t>
      </w:r>
      <w:r>
        <w:rPr>
          <w:rFonts w:ascii="Arial" w:hAnsi="Arial" w:cs="Arial"/>
          <w:b/>
          <w:color w:val="0000FF"/>
          <w:sz w:val="24"/>
        </w:rPr>
        <w:tab/>
      </w:r>
      <w:r>
        <w:rPr>
          <w:rFonts w:ascii="Arial" w:hAnsi="Arial" w:cs="Arial"/>
          <w:b/>
          <w:sz w:val="24"/>
        </w:rPr>
        <w:t>New WID on NR sidelink multi-hop relay</w:t>
      </w:r>
    </w:p>
    <w:p w14:paraId="332E1E7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InterDigital, FirstNet</w:t>
      </w:r>
    </w:p>
    <w:p w14:paraId="0B530A75" w14:textId="77777777" w:rsidR="00A7610C" w:rsidRDefault="00A7610C" w:rsidP="00A7610C">
      <w:pPr>
        <w:rPr>
          <w:color w:val="808080"/>
        </w:rPr>
      </w:pPr>
      <w:r>
        <w:rPr>
          <w:color w:val="808080"/>
        </w:rPr>
        <w:t>(Replaces RP-241189)</w:t>
      </w:r>
    </w:p>
    <w:p w14:paraId="0BC4D4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7A848" w14:textId="77777777" w:rsidR="00A7610C" w:rsidRDefault="00A7610C" w:rsidP="00A7610C">
      <w:pPr>
        <w:rPr>
          <w:rFonts w:ascii="Arial" w:hAnsi="Arial" w:cs="Arial"/>
          <w:b/>
          <w:sz w:val="24"/>
        </w:rPr>
      </w:pPr>
      <w:r>
        <w:rPr>
          <w:rFonts w:ascii="Arial" w:hAnsi="Arial" w:cs="Arial"/>
          <w:b/>
          <w:color w:val="0000FF"/>
          <w:sz w:val="24"/>
        </w:rPr>
        <w:t>RP-241635</w:t>
      </w:r>
      <w:r>
        <w:rPr>
          <w:rFonts w:ascii="Arial" w:hAnsi="Arial" w:cs="Arial"/>
          <w:b/>
          <w:color w:val="0000FF"/>
          <w:sz w:val="24"/>
        </w:rPr>
        <w:tab/>
      </w:r>
      <w:r>
        <w:rPr>
          <w:rFonts w:ascii="Arial" w:hAnsi="Arial" w:cs="Arial"/>
          <w:b/>
          <w:sz w:val="24"/>
        </w:rPr>
        <w:t>Moderator's summary for offline discussion about NR sidelink multi-hop relay</w:t>
      </w:r>
    </w:p>
    <w:p w14:paraId="3B9F9DD6"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7576DFC0" w14:textId="77777777" w:rsidR="00A7610C" w:rsidRDefault="00A7610C" w:rsidP="00A7610C">
      <w:pPr>
        <w:rPr>
          <w:rFonts w:ascii="Arial" w:hAnsi="Arial" w:cs="Arial"/>
          <w:b/>
        </w:rPr>
      </w:pPr>
      <w:r>
        <w:rPr>
          <w:rFonts w:ascii="Arial" w:hAnsi="Arial" w:cs="Arial"/>
          <w:b/>
        </w:rPr>
        <w:lastRenderedPageBreak/>
        <w:t xml:space="preserve">Discussion: </w:t>
      </w:r>
    </w:p>
    <w:p w14:paraId="6C72ADC0" w14:textId="77777777" w:rsidR="00A7610C" w:rsidRDefault="00A7610C" w:rsidP="00A7610C">
      <w:r>
        <w:t>RAN2 chair: plans to start in Au.24</w:t>
      </w:r>
    </w:p>
    <w:p w14:paraId="06809943" w14:textId="77777777" w:rsidR="00A7610C" w:rsidRDefault="00A7610C" w:rsidP="00A7610C">
      <w:r>
        <w:t>conclusion: conclusions of RP-241635 are endorsed</w:t>
      </w:r>
    </w:p>
    <w:p w14:paraId="0E845238" w14:textId="77777777" w:rsidR="00A7610C" w:rsidRDefault="00A7610C" w:rsidP="00A7610C">
      <w:r>
        <w:t>latest WID in RP-241609</w:t>
      </w:r>
    </w:p>
    <w:p w14:paraId="0552EEA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990D8" w14:textId="77777777" w:rsidR="00A7610C" w:rsidRDefault="00A7610C" w:rsidP="00A7610C">
      <w:pPr>
        <w:rPr>
          <w:rFonts w:ascii="Arial" w:hAnsi="Arial" w:cs="Arial"/>
          <w:b/>
          <w:sz w:val="24"/>
        </w:rPr>
      </w:pPr>
      <w:r>
        <w:rPr>
          <w:rFonts w:ascii="Arial" w:hAnsi="Arial" w:cs="Arial"/>
          <w:b/>
          <w:color w:val="0000FF"/>
          <w:sz w:val="24"/>
        </w:rPr>
        <w:t>RP-241094</w:t>
      </w:r>
      <w:r>
        <w:rPr>
          <w:rFonts w:ascii="Arial" w:hAnsi="Arial" w:cs="Arial"/>
          <w:b/>
          <w:color w:val="0000FF"/>
          <w:sz w:val="24"/>
        </w:rPr>
        <w:tab/>
      </w:r>
      <w:r>
        <w:rPr>
          <w:rFonts w:ascii="Arial" w:hAnsi="Arial" w:cs="Arial"/>
          <w:b/>
          <w:sz w:val="24"/>
        </w:rPr>
        <w:t>Introduction of BDS B2b in A-GNSS in Rel-19</w:t>
      </w:r>
    </w:p>
    <w:p w14:paraId="7356A00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CATT, CMCC, China Telecom, China Unicom, CBN, Huawei, Honor, OPPO, Xiaomi, Spreadtrum, ZTE, ASR, H3C, Intel, MediaTek Inc., Qualcomm, China broadnet, Hisilicon, vivo, Ericsson, Swifts, Apple, Nokia, Nokia Shanghai Bell.</w:t>
      </w:r>
    </w:p>
    <w:p w14:paraId="5D47476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A0552" w14:textId="77777777" w:rsidR="00A7610C" w:rsidRDefault="00A7610C" w:rsidP="00A7610C">
      <w:pPr>
        <w:rPr>
          <w:rFonts w:ascii="Arial" w:hAnsi="Arial" w:cs="Arial"/>
          <w:b/>
          <w:sz w:val="24"/>
        </w:rPr>
      </w:pPr>
      <w:r>
        <w:rPr>
          <w:rFonts w:ascii="Arial" w:hAnsi="Arial" w:cs="Arial"/>
          <w:b/>
          <w:color w:val="0000FF"/>
          <w:sz w:val="24"/>
        </w:rPr>
        <w:t>RP-241235</w:t>
      </w:r>
      <w:r>
        <w:rPr>
          <w:rFonts w:ascii="Arial" w:hAnsi="Arial" w:cs="Arial"/>
          <w:b/>
          <w:color w:val="0000FF"/>
          <w:sz w:val="24"/>
        </w:rPr>
        <w:tab/>
      </w:r>
      <w:r>
        <w:rPr>
          <w:rFonts w:ascii="Arial" w:hAnsi="Arial" w:cs="Arial"/>
          <w:b/>
          <w:sz w:val="24"/>
        </w:rPr>
        <w:t>Work scope of enhancements for UAV/UAM</w:t>
      </w:r>
    </w:p>
    <w:p w14:paraId="53FACD4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7A27A0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153B0" w14:textId="77777777" w:rsidR="00A7610C" w:rsidRDefault="00A7610C" w:rsidP="00A7610C">
      <w:pPr>
        <w:pStyle w:val="Heading4"/>
      </w:pPr>
      <w:bookmarkStart w:id="110" w:name="_Toc174268358"/>
      <w:bookmarkStart w:id="111" w:name="_Toc174924367"/>
      <w:r>
        <w:t>9.1.3</w:t>
      </w:r>
      <w:r>
        <w:tab/>
        <w:t>Proposals led by RAN3</w:t>
      </w:r>
      <w:bookmarkEnd w:id="110"/>
      <w:bookmarkEnd w:id="111"/>
    </w:p>
    <w:p w14:paraId="7264504A" w14:textId="77777777" w:rsidR="00A7610C" w:rsidRDefault="00A7610C" w:rsidP="00A7610C">
      <w:pPr>
        <w:pStyle w:val="Heading4"/>
      </w:pPr>
      <w:bookmarkStart w:id="112" w:name="_Toc174268359"/>
      <w:bookmarkStart w:id="113" w:name="_Toc174924368"/>
      <w:r>
        <w:t>9.1.4</w:t>
      </w:r>
      <w:r>
        <w:tab/>
        <w:t>Proposals led by RAN4 (not spectrum related)</w:t>
      </w:r>
      <w:bookmarkEnd w:id="112"/>
      <w:bookmarkEnd w:id="113"/>
    </w:p>
    <w:p w14:paraId="0D69206C" w14:textId="77777777" w:rsidR="00A7610C" w:rsidRDefault="00A7610C" w:rsidP="00A7610C">
      <w:pPr>
        <w:rPr>
          <w:rFonts w:ascii="Arial" w:hAnsi="Arial" w:cs="Arial"/>
          <w:b/>
          <w:sz w:val="24"/>
        </w:rPr>
      </w:pPr>
      <w:r>
        <w:rPr>
          <w:rFonts w:ascii="Arial" w:hAnsi="Arial" w:cs="Arial"/>
          <w:b/>
          <w:color w:val="0000FF"/>
          <w:sz w:val="24"/>
        </w:rPr>
        <w:t>RP-241361</w:t>
      </w:r>
      <w:r>
        <w:rPr>
          <w:rFonts w:ascii="Arial" w:hAnsi="Arial" w:cs="Arial"/>
          <w:b/>
          <w:color w:val="0000FF"/>
          <w:sz w:val="24"/>
        </w:rPr>
        <w:tab/>
      </w:r>
      <w:r>
        <w:rPr>
          <w:rFonts w:ascii="Arial" w:hAnsi="Arial" w:cs="Arial"/>
          <w:b/>
          <w:sz w:val="24"/>
        </w:rPr>
        <w:t>Recommended WF on Fragmented Carriers</w:t>
      </w:r>
    </w:p>
    <w:p w14:paraId="150D745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40346A9F" w14:textId="77777777" w:rsidR="00A7610C" w:rsidRDefault="00A7610C" w:rsidP="00A7610C">
      <w:pPr>
        <w:rPr>
          <w:rFonts w:ascii="Arial" w:hAnsi="Arial" w:cs="Arial"/>
          <w:b/>
        </w:rPr>
      </w:pPr>
      <w:r>
        <w:rPr>
          <w:rFonts w:ascii="Arial" w:hAnsi="Arial" w:cs="Arial"/>
          <w:b/>
        </w:rPr>
        <w:t xml:space="preserve">Abstract: </w:t>
      </w:r>
    </w:p>
    <w:p w14:paraId="35EB20C4" w14:textId="77777777" w:rsidR="00A7610C" w:rsidRDefault="00A7610C" w:rsidP="00A7610C">
      <w:r>
        <w:t>Workplan suggestion</w:t>
      </w:r>
    </w:p>
    <w:p w14:paraId="1854D23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1B871" w14:textId="77777777" w:rsidR="00A7610C" w:rsidRDefault="00A7610C" w:rsidP="00A7610C">
      <w:pPr>
        <w:rPr>
          <w:rFonts w:ascii="Arial" w:hAnsi="Arial" w:cs="Arial"/>
          <w:b/>
          <w:sz w:val="24"/>
        </w:rPr>
      </w:pPr>
      <w:r>
        <w:rPr>
          <w:rFonts w:ascii="Arial" w:hAnsi="Arial" w:cs="Arial"/>
          <w:b/>
          <w:color w:val="0000FF"/>
          <w:sz w:val="24"/>
        </w:rPr>
        <w:t>RP-241257</w:t>
      </w:r>
      <w:r>
        <w:rPr>
          <w:rFonts w:ascii="Arial" w:hAnsi="Arial" w:cs="Arial"/>
          <w:b/>
          <w:color w:val="0000FF"/>
          <w:sz w:val="24"/>
        </w:rPr>
        <w:tab/>
      </w:r>
      <w:r>
        <w:rPr>
          <w:rFonts w:ascii="Arial" w:hAnsi="Arial" w:cs="Arial"/>
          <w:b/>
          <w:sz w:val="24"/>
        </w:rPr>
        <w:t>Discussion on the scope of RAN4 study on fragmented carriers in Rel-19</w:t>
      </w:r>
    </w:p>
    <w:p w14:paraId="07DD717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568E5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05F19" w14:textId="77777777" w:rsidR="00A7610C" w:rsidRDefault="00A7610C" w:rsidP="00A7610C">
      <w:pPr>
        <w:rPr>
          <w:rFonts w:ascii="Arial" w:hAnsi="Arial" w:cs="Arial"/>
          <w:b/>
          <w:sz w:val="24"/>
        </w:rPr>
      </w:pPr>
      <w:r>
        <w:rPr>
          <w:rFonts w:ascii="Arial" w:hAnsi="Arial" w:cs="Arial"/>
          <w:b/>
          <w:color w:val="0000FF"/>
          <w:sz w:val="24"/>
        </w:rPr>
        <w:t>RP-241269</w:t>
      </w:r>
      <w:r>
        <w:rPr>
          <w:rFonts w:ascii="Arial" w:hAnsi="Arial" w:cs="Arial"/>
          <w:b/>
          <w:color w:val="0000FF"/>
          <w:sz w:val="24"/>
        </w:rPr>
        <w:tab/>
      </w:r>
      <w:r>
        <w:rPr>
          <w:rFonts w:ascii="Arial" w:hAnsi="Arial" w:cs="Arial"/>
          <w:b/>
          <w:sz w:val="24"/>
        </w:rPr>
        <w:t>On Fragmented Carriers in Rel-19</w:t>
      </w:r>
    </w:p>
    <w:p w14:paraId="476D2FB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2CBDC5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0C82E" w14:textId="77777777" w:rsidR="00A7610C" w:rsidRDefault="00A7610C" w:rsidP="00A7610C">
      <w:pPr>
        <w:rPr>
          <w:rFonts w:ascii="Arial" w:hAnsi="Arial" w:cs="Arial"/>
          <w:b/>
          <w:sz w:val="24"/>
        </w:rPr>
      </w:pPr>
      <w:r>
        <w:rPr>
          <w:rFonts w:ascii="Arial" w:hAnsi="Arial" w:cs="Arial"/>
          <w:b/>
          <w:color w:val="0000FF"/>
          <w:sz w:val="24"/>
        </w:rPr>
        <w:t>RP-241533</w:t>
      </w:r>
      <w:r>
        <w:rPr>
          <w:rFonts w:ascii="Arial" w:hAnsi="Arial" w:cs="Arial"/>
          <w:b/>
          <w:color w:val="0000FF"/>
          <w:sz w:val="24"/>
        </w:rPr>
        <w:tab/>
      </w:r>
      <w:r>
        <w:rPr>
          <w:rFonts w:ascii="Arial" w:hAnsi="Arial" w:cs="Arial"/>
          <w:b/>
          <w:sz w:val="24"/>
        </w:rPr>
        <w:t>Intra-SAN Carrier Aggregation (CA) and fragmented carrier aspects for NR NTN</w:t>
      </w:r>
    </w:p>
    <w:p w14:paraId="619C46A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434E77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DF529" w14:textId="77777777" w:rsidR="00A7610C" w:rsidRDefault="00A7610C" w:rsidP="00A7610C">
      <w:pPr>
        <w:rPr>
          <w:rFonts w:ascii="Arial" w:hAnsi="Arial" w:cs="Arial"/>
          <w:b/>
          <w:sz w:val="24"/>
        </w:rPr>
      </w:pPr>
      <w:r>
        <w:rPr>
          <w:rFonts w:ascii="Arial" w:hAnsi="Arial" w:cs="Arial"/>
          <w:b/>
          <w:color w:val="0000FF"/>
          <w:sz w:val="24"/>
        </w:rPr>
        <w:lastRenderedPageBreak/>
        <w:t>RP-241360</w:t>
      </w:r>
      <w:r>
        <w:rPr>
          <w:rFonts w:ascii="Arial" w:hAnsi="Arial" w:cs="Arial"/>
          <w:b/>
          <w:color w:val="0000FF"/>
          <w:sz w:val="24"/>
        </w:rPr>
        <w:tab/>
      </w:r>
      <w:r>
        <w:rPr>
          <w:rFonts w:ascii="Arial" w:hAnsi="Arial" w:cs="Arial"/>
          <w:b/>
          <w:sz w:val="24"/>
        </w:rPr>
        <w:t>New SI: Study on Fragmented Carriers in FR1</w:t>
      </w:r>
    </w:p>
    <w:p w14:paraId="1392EDFB"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 Inc. et al.</w:t>
      </w:r>
    </w:p>
    <w:p w14:paraId="06C05F9F" w14:textId="77777777" w:rsidR="00A7610C" w:rsidRDefault="00A7610C" w:rsidP="00A7610C">
      <w:pPr>
        <w:rPr>
          <w:rFonts w:ascii="Arial" w:hAnsi="Arial" w:cs="Arial"/>
          <w:b/>
        </w:rPr>
      </w:pPr>
      <w:r>
        <w:rPr>
          <w:rFonts w:ascii="Arial" w:hAnsi="Arial" w:cs="Arial"/>
          <w:b/>
        </w:rPr>
        <w:t xml:space="preserve">Abstract: </w:t>
      </w:r>
    </w:p>
    <w:p w14:paraId="1D211B66" w14:textId="77777777" w:rsidR="00A7610C" w:rsidRDefault="00A7610C" w:rsidP="00A7610C">
      <w:r>
        <w:t xml:space="preserve">SID corresponding to RAN#103-endorsed WF RP-240768. </w:t>
      </w:r>
    </w:p>
    <w:p w14:paraId="1A24DA38" w14:textId="77777777" w:rsidR="00A7610C" w:rsidRDefault="00A7610C" w:rsidP="00A7610C">
      <w:r>
        <w:t>"[...] for RAN #104 no further inputs are expected for AI 9.1.1, 9.1.2, 9.1.3 and 9.1.4 except for previously endorsed way forwards like RP-233998, RP-240792 and RP-240768."</w:t>
      </w:r>
    </w:p>
    <w:p w14:paraId="12D458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RP-241611</w:t>
      </w:r>
      <w:r>
        <w:rPr>
          <w:color w:val="993300"/>
          <w:u w:val="single"/>
        </w:rPr>
        <w:t>.</w:t>
      </w:r>
    </w:p>
    <w:p w14:paraId="775CD539" w14:textId="77777777" w:rsidR="00A7610C" w:rsidRDefault="00A7610C" w:rsidP="00A7610C">
      <w:pPr>
        <w:rPr>
          <w:rFonts w:ascii="Arial" w:hAnsi="Arial" w:cs="Arial"/>
          <w:b/>
          <w:sz w:val="24"/>
        </w:rPr>
      </w:pPr>
      <w:r>
        <w:rPr>
          <w:rFonts w:ascii="Arial" w:hAnsi="Arial" w:cs="Arial"/>
          <w:b/>
          <w:color w:val="0000FF"/>
          <w:sz w:val="24"/>
        </w:rPr>
        <w:t>RP-241611</w:t>
      </w:r>
      <w:r>
        <w:rPr>
          <w:rFonts w:ascii="Arial" w:hAnsi="Arial" w:cs="Arial"/>
          <w:b/>
          <w:color w:val="0000FF"/>
          <w:sz w:val="24"/>
        </w:rPr>
        <w:tab/>
      </w:r>
      <w:r>
        <w:rPr>
          <w:rFonts w:ascii="Arial" w:hAnsi="Arial" w:cs="Arial"/>
          <w:b/>
          <w:sz w:val="24"/>
        </w:rPr>
        <w:t>New SI: Study on Fragmented Carriers in FR1</w:t>
      </w:r>
    </w:p>
    <w:p w14:paraId="3F6CDD00"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 Inc. et al.</w:t>
      </w:r>
    </w:p>
    <w:p w14:paraId="4E67150D" w14:textId="77777777" w:rsidR="00A7610C" w:rsidRDefault="00A7610C" w:rsidP="00A7610C">
      <w:pPr>
        <w:rPr>
          <w:color w:val="808080"/>
        </w:rPr>
      </w:pPr>
      <w:r>
        <w:rPr>
          <w:color w:val="808080"/>
        </w:rPr>
        <w:t>(Replaces RP-241360)</w:t>
      </w:r>
    </w:p>
    <w:p w14:paraId="639F7B92" w14:textId="77777777" w:rsidR="00A7610C" w:rsidRDefault="00A7610C" w:rsidP="00A7610C">
      <w:pPr>
        <w:rPr>
          <w:rFonts w:ascii="Arial" w:hAnsi="Arial" w:cs="Arial"/>
          <w:b/>
        </w:rPr>
      </w:pPr>
      <w:r>
        <w:rPr>
          <w:rFonts w:ascii="Arial" w:hAnsi="Arial" w:cs="Arial"/>
          <w:b/>
        </w:rPr>
        <w:t xml:space="preserve">Discussion: </w:t>
      </w:r>
    </w:p>
    <w:p w14:paraId="785486CC" w14:textId="77777777" w:rsidR="00A7610C" w:rsidRDefault="00A7610C" w:rsidP="00A7610C">
      <w:r>
        <w:t>revised for 2 changes</w:t>
      </w:r>
    </w:p>
    <w:p w14:paraId="5DC43C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RP-241669</w:t>
      </w:r>
      <w:r>
        <w:rPr>
          <w:color w:val="993300"/>
          <w:u w:val="single"/>
        </w:rPr>
        <w:t>.</w:t>
      </w:r>
    </w:p>
    <w:p w14:paraId="4C517554" w14:textId="77777777" w:rsidR="00A7610C" w:rsidRDefault="00A7610C" w:rsidP="00A7610C">
      <w:pPr>
        <w:rPr>
          <w:rFonts w:ascii="Arial" w:hAnsi="Arial" w:cs="Arial"/>
          <w:b/>
          <w:sz w:val="24"/>
        </w:rPr>
      </w:pPr>
      <w:r>
        <w:rPr>
          <w:rFonts w:ascii="Arial" w:hAnsi="Arial" w:cs="Arial"/>
          <w:b/>
          <w:color w:val="0000FF"/>
          <w:sz w:val="24"/>
        </w:rPr>
        <w:t>RP-241669</w:t>
      </w:r>
      <w:r>
        <w:rPr>
          <w:rFonts w:ascii="Arial" w:hAnsi="Arial" w:cs="Arial"/>
          <w:b/>
          <w:color w:val="0000FF"/>
          <w:sz w:val="24"/>
        </w:rPr>
        <w:tab/>
      </w:r>
      <w:r>
        <w:rPr>
          <w:rFonts w:ascii="Arial" w:hAnsi="Arial" w:cs="Arial"/>
          <w:b/>
          <w:sz w:val="24"/>
        </w:rPr>
        <w:t>New SI: Study on Fragmented Carriers in FR1</w:t>
      </w:r>
    </w:p>
    <w:p w14:paraId="6C0F0343"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 Inc. et al.</w:t>
      </w:r>
    </w:p>
    <w:p w14:paraId="16FD02D3" w14:textId="77777777" w:rsidR="00A7610C" w:rsidRDefault="00A7610C" w:rsidP="00A7610C">
      <w:pPr>
        <w:rPr>
          <w:color w:val="808080"/>
        </w:rPr>
      </w:pPr>
      <w:r>
        <w:rPr>
          <w:color w:val="808080"/>
        </w:rPr>
        <w:t>(Replaces RP-241611)</w:t>
      </w:r>
    </w:p>
    <w:p w14:paraId="03621845" w14:textId="77777777" w:rsidR="00A7610C" w:rsidRDefault="00A7610C" w:rsidP="00A7610C">
      <w:pPr>
        <w:rPr>
          <w:rFonts w:ascii="Arial" w:hAnsi="Arial" w:cs="Arial"/>
          <w:b/>
        </w:rPr>
      </w:pPr>
      <w:r>
        <w:rPr>
          <w:rFonts w:ascii="Arial" w:hAnsi="Arial" w:cs="Arial"/>
          <w:b/>
        </w:rPr>
        <w:t xml:space="preserve">Discussion: </w:t>
      </w:r>
    </w:p>
    <w:p w14:paraId="6549CAB5" w14:textId="77777777" w:rsidR="00A7610C" w:rsidRDefault="00A7610C" w:rsidP="00A7610C">
      <w:r>
        <w:t>conclusion: approved unseen</w:t>
      </w:r>
    </w:p>
    <w:p w14:paraId="5AF2721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F0118" w14:textId="77777777" w:rsidR="00A7610C" w:rsidRDefault="00A7610C" w:rsidP="00A7610C">
      <w:pPr>
        <w:rPr>
          <w:rFonts w:ascii="Arial" w:hAnsi="Arial" w:cs="Arial"/>
          <w:b/>
          <w:sz w:val="24"/>
        </w:rPr>
      </w:pPr>
      <w:r>
        <w:rPr>
          <w:rFonts w:ascii="Arial" w:hAnsi="Arial" w:cs="Arial"/>
          <w:b/>
          <w:color w:val="0000FF"/>
          <w:sz w:val="24"/>
        </w:rPr>
        <w:t>RP-241258</w:t>
      </w:r>
      <w:r>
        <w:rPr>
          <w:rFonts w:ascii="Arial" w:hAnsi="Arial" w:cs="Arial"/>
          <w:b/>
          <w:color w:val="0000FF"/>
          <w:sz w:val="24"/>
        </w:rPr>
        <w:tab/>
      </w:r>
      <w:r>
        <w:rPr>
          <w:rFonts w:ascii="Arial" w:hAnsi="Arial" w:cs="Arial"/>
          <w:b/>
          <w:sz w:val="24"/>
        </w:rPr>
        <w:t>Discussion on the scope of RAN4 study on Spatial Channel Modelling in Rel-19</w:t>
      </w:r>
    </w:p>
    <w:p w14:paraId="34A9C66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2DC26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7A07E" w14:textId="77777777" w:rsidR="00A7610C" w:rsidRDefault="00A7610C" w:rsidP="00A7610C">
      <w:pPr>
        <w:rPr>
          <w:rFonts w:ascii="Arial" w:hAnsi="Arial" w:cs="Arial"/>
          <w:b/>
          <w:sz w:val="24"/>
        </w:rPr>
      </w:pPr>
      <w:r>
        <w:rPr>
          <w:rFonts w:ascii="Arial" w:hAnsi="Arial" w:cs="Arial"/>
          <w:b/>
          <w:color w:val="0000FF"/>
          <w:sz w:val="24"/>
        </w:rPr>
        <w:t>RP-241178</w:t>
      </w:r>
      <w:r>
        <w:rPr>
          <w:rFonts w:ascii="Arial" w:hAnsi="Arial" w:cs="Arial"/>
          <w:b/>
          <w:color w:val="0000FF"/>
          <w:sz w:val="24"/>
        </w:rPr>
        <w:tab/>
      </w:r>
      <w:r>
        <w:rPr>
          <w:rFonts w:ascii="Arial" w:hAnsi="Arial" w:cs="Arial"/>
          <w:b/>
          <w:sz w:val="24"/>
        </w:rPr>
        <w:t>New SID: Study on spatial channel model for demodulation performance requirements</w:t>
      </w:r>
    </w:p>
    <w:p w14:paraId="3C24C8BB"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Nokia </w:t>
      </w:r>
    </w:p>
    <w:p w14:paraId="6A35884B" w14:textId="77777777" w:rsidR="00A7610C" w:rsidRDefault="00A7610C" w:rsidP="00A7610C">
      <w:pPr>
        <w:rPr>
          <w:rFonts w:ascii="Arial" w:hAnsi="Arial" w:cs="Arial"/>
          <w:b/>
        </w:rPr>
      </w:pPr>
      <w:r>
        <w:rPr>
          <w:rFonts w:ascii="Arial" w:hAnsi="Arial" w:cs="Arial"/>
          <w:b/>
        </w:rPr>
        <w:t xml:space="preserve">Abstract: </w:t>
      </w:r>
    </w:p>
    <w:p w14:paraId="22BAA7B3" w14:textId="77777777" w:rsidR="00A7610C" w:rsidRDefault="00A7610C" w:rsidP="00A7610C">
      <w:r>
        <w:t>SID corresponding to endorsed WF from RP-240792.</w:t>
      </w:r>
    </w:p>
    <w:p w14:paraId="6DC03A91" w14:textId="77777777" w:rsidR="00A7610C" w:rsidRDefault="00A7610C" w:rsidP="00A7610C">
      <w:pPr>
        <w:rPr>
          <w:rFonts w:ascii="Arial" w:hAnsi="Arial" w:cs="Arial"/>
          <w:b/>
        </w:rPr>
      </w:pPr>
      <w:r>
        <w:rPr>
          <w:rFonts w:ascii="Arial" w:hAnsi="Arial" w:cs="Arial"/>
          <w:b/>
        </w:rPr>
        <w:t xml:space="preserve">Discussion: </w:t>
      </w:r>
    </w:p>
    <w:p w14:paraId="0293C3E4" w14:textId="77777777" w:rsidR="00A7610C" w:rsidRDefault="00A7610C" w:rsidP="00A7610C">
      <w:r>
        <w:t>revised as TU sheet was missed</w:t>
      </w:r>
    </w:p>
    <w:p w14:paraId="79CEB50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RP-241592</w:t>
      </w:r>
      <w:r>
        <w:rPr>
          <w:color w:val="993300"/>
          <w:u w:val="single"/>
        </w:rPr>
        <w:t>.</w:t>
      </w:r>
    </w:p>
    <w:p w14:paraId="0A02C388" w14:textId="77777777" w:rsidR="00A7610C" w:rsidRDefault="00A7610C" w:rsidP="00A7610C">
      <w:pPr>
        <w:rPr>
          <w:rFonts w:ascii="Arial" w:hAnsi="Arial" w:cs="Arial"/>
          <w:b/>
          <w:sz w:val="24"/>
        </w:rPr>
      </w:pPr>
      <w:r>
        <w:rPr>
          <w:rFonts w:ascii="Arial" w:hAnsi="Arial" w:cs="Arial"/>
          <w:b/>
          <w:color w:val="0000FF"/>
          <w:sz w:val="24"/>
        </w:rPr>
        <w:t>RP-241592</w:t>
      </w:r>
      <w:r>
        <w:rPr>
          <w:rFonts w:ascii="Arial" w:hAnsi="Arial" w:cs="Arial"/>
          <w:b/>
          <w:color w:val="0000FF"/>
          <w:sz w:val="24"/>
        </w:rPr>
        <w:tab/>
      </w:r>
      <w:r>
        <w:rPr>
          <w:rFonts w:ascii="Arial" w:hAnsi="Arial" w:cs="Arial"/>
          <w:b/>
          <w:sz w:val="24"/>
        </w:rPr>
        <w:t>New SID: Study on spatial channel model for demodulation performance requirements</w:t>
      </w:r>
    </w:p>
    <w:p w14:paraId="2713ECA2" w14:textId="77777777" w:rsidR="00A7610C" w:rsidRDefault="00A7610C" w:rsidP="00A7610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Nokia </w:t>
      </w:r>
    </w:p>
    <w:p w14:paraId="4269CD7B" w14:textId="77777777" w:rsidR="00A7610C" w:rsidRDefault="00A7610C" w:rsidP="00A7610C">
      <w:pPr>
        <w:rPr>
          <w:color w:val="808080"/>
        </w:rPr>
      </w:pPr>
      <w:r>
        <w:rPr>
          <w:color w:val="808080"/>
        </w:rPr>
        <w:t>(Replaces RP-241178)</w:t>
      </w:r>
    </w:p>
    <w:p w14:paraId="6FFCBE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RP-241610</w:t>
      </w:r>
      <w:r>
        <w:rPr>
          <w:color w:val="993300"/>
          <w:u w:val="single"/>
        </w:rPr>
        <w:t>.</w:t>
      </w:r>
    </w:p>
    <w:p w14:paraId="4E1A890B" w14:textId="77777777" w:rsidR="00A7610C" w:rsidRDefault="00A7610C" w:rsidP="00A7610C">
      <w:pPr>
        <w:rPr>
          <w:rFonts w:ascii="Arial" w:hAnsi="Arial" w:cs="Arial"/>
          <w:b/>
          <w:sz w:val="24"/>
        </w:rPr>
      </w:pPr>
      <w:r>
        <w:rPr>
          <w:rFonts w:ascii="Arial" w:hAnsi="Arial" w:cs="Arial"/>
          <w:b/>
          <w:color w:val="0000FF"/>
          <w:sz w:val="24"/>
        </w:rPr>
        <w:t>RP-241610</w:t>
      </w:r>
      <w:r>
        <w:rPr>
          <w:rFonts w:ascii="Arial" w:hAnsi="Arial" w:cs="Arial"/>
          <w:b/>
          <w:color w:val="0000FF"/>
          <w:sz w:val="24"/>
        </w:rPr>
        <w:tab/>
      </w:r>
      <w:r>
        <w:rPr>
          <w:rFonts w:ascii="Arial" w:hAnsi="Arial" w:cs="Arial"/>
          <w:b/>
          <w:sz w:val="24"/>
        </w:rPr>
        <w:t>New SID: Study on spatial channel model for demodulation performance requirements</w:t>
      </w:r>
    </w:p>
    <w:p w14:paraId="6B083A0B"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Nokia </w:t>
      </w:r>
    </w:p>
    <w:p w14:paraId="35A7AA0A" w14:textId="77777777" w:rsidR="00A7610C" w:rsidRDefault="00A7610C" w:rsidP="00A7610C">
      <w:pPr>
        <w:rPr>
          <w:color w:val="808080"/>
        </w:rPr>
      </w:pPr>
      <w:r>
        <w:rPr>
          <w:color w:val="808080"/>
        </w:rPr>
        <w:t>(Replaces RP-241592)</w:t>
      </w:r>
    </w:p>
    <w:p w14:paraId="7C3306CA" w14:textId="77777777" w:rsidR="00A7610C" w:rsidRDefault="00A7610C" w:rsidP="00A7610C">
      <w:pPr>
        <w:rPr>
          <w:rFonts w:ascii="Arial" w:hAnsi="Arial" w:cs="Arial"/>
          <w:b/>
        </w:rPr>
      </w:pPr>
      <w:r>
        <w:rPr>
          <w:rFonts w:ascii="Arial" w:hAnsi="Arial" w:cs="Arial"/>
          <w:b/>
        </w:rPr>
        <w:t xml:space="preserve">Discussion: </w:t>
      </w:r>
    </w:p>
    <w:p w14:paraId="4C986653" w14:textId="77777777" w:rsidR="00A7610C" w:rsidRDefault="00A7610C" w:rsidP="00A7610C">
      <w:r>
        <w:t>SI is for NR only</w:t>
      </w:r>
    </w:p>
    <w:p w14:paraId="0D9A4A3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D94BD" w14:textId="77777777" w:rsidR="00A7610C" w:rsidRDefault="00A7610C" w:rsidP="00A7610C">
      <w:pPr>
        <w:rPr>
          <w:rFonts w:ascii="Arial" w:hAnsi="Arial" w:cs="Arial"/>
          <w:b/>
          <w:sz w:val="24"/>
        </w:rPr>
      </w:pPr>
      <w:r>
        <w:rPr>
          <w:rFonts w:ascii="Arial" w:hAnsi="Arial" w:cs="Arial"/>
          <w:b/>
          <w:color w:val="0000FF"/>
          <w:sz w:val="24"/>
        </w:rPr>
        <w:t>RP-241171</w:t>
      </w:r>
      <w:r>
        <w:rPr>
          <w:rFonts w:ascii="Arial" w:hAnsi="Arial" w:cs="Arial"/>
          <w:b/>
          <w:color w:val="0000FF"/>
          <w:sz w:val="24"/>
        </w:rPr>
        <w:tab/>
      </w:r>
      <w:r>
        <w:rPr>
          <w:rFonts w:ascii="Arial" w:hAnsi="Arial" w:cs="Arial"/>
          <w:b/>
          <w:sz w:val="24"/>
        </w:rPr>
        <w:t>New SID on VSAT test methods</w:t>
      </w:r>
    </w:p>
    <w:p w14:paraId="50E00D6C"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Eutelsat Group</w:t>
      </w:r>
    </w:p>
    <w:p w14:paraId="3E6FBE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56B0A" w14:textId="77777777" w:rsidR="00A7610C" w:rsidRDefault="00A7610C" w:rsidP="00A7610C">
      <w:pPr>
        <w:rPr>
          <w:rFonts w:ascii="Arial" w:hAnsi="Arial" w:cs="Arial"/>
          <w:b/>
          <w:sz w:val="24"/>
        </w:rPr>
      </w:pPr>
      <w:r>
        <w:rPr>
          <w:rFonts w:ascii="Arial" w:hAnsi="Arial" w:cs="Arial"/>
          <w:b/>
          <w:color w:val="0000FF"/>
          <w:sz w:val="24"/>
        </w:rPr>
        <w:t>RP-241259</w:t>
      </w:r>
      <w:r>
        <w:rPr>
          <w:rFonts w:ascii="Arial" w:hAnsi="Arial" w:cs="Arial"/>
          <w:b/>
          <w:color w:val="0000FF"/>
          <w:sz w:val="24"/>
        </w:rPr>
        <w:tab/>
      </w:r>
      <w:r>
        <w:rPr>
          <w:rFonts w:ascii="Arial" w:hAnsi="Arial" w:cs="Arial"/>
          <w:b/>
          <w:sz w:val="24"/>
        </w:rPr>
        <w:t>Motivation on new power class for FR2</w:t>
      </w:r>
    </w:p>
    <w:p w14:paraId="7F48464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BC33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D54E9" w14:textId="77777777" w:rsidR="00A7610C" w:rsidRDefault="00A7610C" w:rsidP="00A7610C">
      <w:pPr>
        <w:rPr>
          <w:rFonts w:ascii="Arial" w:hAnsi="Arial" w:cs="Arial"/>
          <w:b/>
          <w:sz w:val="24"/>
        </w:rPr>
      </w:pPr>
      <w:r>
        <w:rPr>
          <w:rFonts w:ascii="Arial" w:hAnsi="Arial" w:cs="Arial"/>
          <w:b/>
          <w:color w:val="0000FF"/>
          <w:sz w:val="24"/>
        </w:rPr>
        <w:t>RP-241260</w:t>
      </w:r>
      <w:r>
        <w:rPr>
          <w:rFonts w:ascii="Arial" w:hAnsi="Arial" w:cs="Arial"/>
          <w:b/>
          <w:color w:val="0000FF"/>
          <w:sz w:val="24"/>
        </w:rPr>
        <w:tab/>
      </w:r>
      <w:r>
        <w:rPr>
          <w:rFonts w:ascii="Arial" w:hAnsi="Arial" w:cs="Arial"/>
          <w:b/>
          <w:sz w:val="24"/>
        </w:rPr>
        <w:t>New WID on introduction of new Power Class for FR2</w:t>
      </w:r>
    </w:p>
    <w:p w14:paraId="554F430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CCAB82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7D036" w14:textId="77777777" w:rsidR="00A7610C" w:rsidRDefault="00A7610C" w:rsidP="00A7610C">
      <w:pPr>
        <w:pStyle w:val="Heading4"/>
      </w:pPr>
      <w:bookmarkStart w:id="114" w:name="_Toc174268360"/>
      <w:bookmarkStart w:id="115" w:name="_Toc174924369"/>
      <w:r>
        <w:t>9.1.5</w:t>
      </w:r>
      <w:r>
        <w:tab/>
        <w:t>Proposals led by RAN4 (spectrum related)</w:t>
      </w:r>
      <w:bookmarkEnd w:id="114"/>
      <w:bookmarkEnd w:id="115"/>
    </w:p>
    <w:p w14:paraId="0ECBA739" w14:textId="77777777" w:rsidR="00A7610C" w:rsidRDefault="00A7610C" w:rsidP="00A7610C">
      <w:pPr>
        <w:rPr>
          <w:rFonts w:ascii="Arial" w:hAnsi="Arial" w:cs="Arial"/>
          <w:b/>
          <w:sz w:val="24"/>
        </w:rPr>
      </w:pPr>
      <w:r>
        <w:rPr>
          <w:rFonts w:ascii="Arial" w:hAnsi="Arial" w:cs="Arial"/>
          <w:b/>
          <w:color w:val="0000FF"/>
          <w:sz w:val="24"/>
        </w:rPr>
        <w:t>RP-240894</w:t>
      </w:r>
      <w:r>
        <w:rPr>
          <w:rFonts w:ascii="Arial" w:hAnsi="Arial" w:cs="Arial"/>
          <w:b/>
          <w:color w:val="0000FF"/>
          <w:sz w:val="24"/>
        </w:rPr>
        <w:tab/>
      </w:r>
      <w:r>
        <w:rPr>
          <w:rFonts w:ascii="Arial" w:hAnsi="Arial" w:cs="Arial"/>
          <w:b/>
          <w:sz w:val="24"/>
        </w:rPr>
        <w:t>Proposed RAN4 REL-19 basket WIs</w:t>
      </w:r>
    </w:p>
    <w:p w14:paraId="35DAF5F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2C1C0BA2" w14:textId="77777777" w:rsidR="00A7610C" w:rsidRDefault="00A7610C" w:rsidP="00A7610C">
      <w:pPr>
        <w:rPr>
          <w:rFonts w:ascii="Arial" w:hAnsi="Arial" w:cs="Arial"/>
          <w:b/>
        </w:rPr>
      </w:pPr>
      <w:r>
        <w:rPr>
          <w:rFonts w:ascii="Arial" w:hAnsi="Arial" w:cs="Arial"/>
          <w:b/>
        </w:rPr>
        <w:t xml:space="preserve">Discussion: </w:t>
      </w:r>
    </w:p>
    <w:p w14:paraId="4AF71114" w14:textId="77777777" w:rsidR="00A7610C" w:rsidRDefault="00A7610C" w:rsidP="00A7610C">
      <w:r>
        <w:t>Xiaomi: we preferred to continue with REL-18 baskets, we are fine to merge but we need to consider the workload</w:t>
      </w:r>
    </w:p>
    <w:p w14:paraId="03571432" w14:textId="77777777" w:rsidR="00A7610C" w:rsidRDefault="00A7610C" w:rsidP="00A7610C">
      <w:r>
        <w:t>Nokia: supports merging some topics in the basket WI</w:t>
      </w:r>
    </w:p>
    <w:p w14:paraId="3EAE732B" w14:textId="77777777" w:rsidR="00A7610C" w:rsidRDefault="00A7610C" w:rsidP="00A7610C">
      <w:r>
        <w:t>MCC: idea for merging was that RAN4 often anyway provided CRs related to multiple REL-18 WIs and we also always have to avoid overlap of WIs, if workload is an issue, you could have separate objectives and different co-rapporteurs</w:t>
      </w:r>
    </w:p>
    <w:p w14:paraId="45850A85" w14:textId="77777777" w:rsidR="00A7610C" w:rsidRDefault="00A7610C" w:rsidP="00A7610C">
      <w:r>
        <w:t>Ericsson, AT&amp;T: prefer to merge PC3 and high power class aspects in same WI</w:t>
      </w:r>
    </w:p>
    <w:p w14:paraId="1BF15840" w14:textId="77777777" w:rsidR="00A7610C" w:rsidRDefault="00A7610C" w:rsidP="00A7610C">
      <w:r>
        <w:t>RAN4 chair: prefers to not merge PC3 and high power class aspects (for procedure reasons: PC3 has to be done first before high power aspects; also workload wise)</w:t>
      </w:r>
    </w:p>
    <w:p w14:paraId="14D3511D" w14:textId="77777777" w:rsidR="00A7610C" w:rsidRDefault="00A7610C" w:rsidP="00A7610C">
      <w:r>
        <w:t>Huawei: also prefers to keep PC3 separate from high power UE</w:t>
      </w:r>
    </w:p>
    <w:p w14:paraId="09DB926A" w14:textId="77777777" w:rsidR="00A7610C" w:rsidRDefault="00A7610C" w:rsidP="00A7610C">
      <w:r>
        <w:lastRenderedPageBreak/>
        <w:t>Samsung: supports chair's proposal and supports to separate PC3 and high power class aspects</w:t>
      </w:r>
    </w:p>
    <w:p w14:paraId="478CADEC" w14:textId="77777777" w:rsidR="00A7610C" w:rsidRDefault="00A7610C" w:rsidP="00A7610C">
      <w:r>
        <w:t>vivo: if additional features are proposed would we extend the scope of the WI or have a separate WI?</w:t>
      </w:r>
    </w:p>
    <w:p w14:paraId="7AF90029" w14:textId="77777777" w:rsidR="00A7610C" w:rsidRDefault="00A7610C" w:rsidP="00A7610C">
      <w:r>
        <w:t>CMCC: RAN5 has quite a lot of configurations, to identify to which WI it belongs is a lot of work so merging some basket WIs is appreciated</w:t>
      </w:r>
    </w:p>
    <w:p w14:paraId="3D882566" w14:textId="77777777" w:rsidR="00A7610C" w:rsidRDefault="00A7610C" w:rsidP="00A7610C">
      <w:r>
        <w:t>RAN chair: we endorse RP-240894 in principle and have further offline discussion about the details (a summary will document this offline discussion inn RP-241602)</w:t>
      </w:r>
    </w:p>
    <w:p w14:paraId="2B0F81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0A9F1" w14:textId="77777777" w:rsidR="00A7610C" w:rsidRDefault="00A7610C" w:rsidP="00A7610C">
      <w:pPr>
        <w:rPr>
          <w:rFonts w:ascii="Arial" w:hAnsi="Arial" w:cs="Arial"/>
          <w:b/>
          <w:sz w:val="24"/>
        </w:rPr>
      </w:pPr>
      <w:r>
        <w:rPr>
          <w:rFonts w:ascii="Arial" w:hAnsi="Arial" w:cs="Arial"/>
          <w:b/>
          <w:color w:val="0000FF"/>
          <w:sz w:val="24"/>
        </w:rPr>
        <w:t>RP-241602</w:t>
      </w:r>
      <w:r>
        <w:rPr>
          <w:rFonts w:ascii="Arial" w:hAnsi="Arial" w:cs="Arial"/>
          <w:b/>
          <w:color w:val="0000FF"/>
          <w:sz w:val="24"/>
        </w:rPr>
        <w:tab/>
      </w:r>
      <w:r>
        <w:rPr>
          <w:rFonts w:ascii="Arial" w:hAnsi="Arial" w:cs="Arial"/>
          <w:b/>
          <w:sz w:val="24"/>
        </w:rPr>
        <w:t>Moderator's summary for offline discussion about RAN4 REL-19 basket WIs</w:t>
      </w:r>
    </w:p>
    <w:p w14:paraId="21E427CB"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48D754C9" w14:textId="77777777" w:rsidR="00A7610C" w:rsidRDefault="00A7610C" w:rsidP="00A7610C">
      <w:pPr>
        <w:rPr>
          <w:rFonts w:ascii="Arial" w:hAnsi="Arial" w:cs="Arial"/>
          <w:b/>
        </w:rPr>
      </w:pPr>
      <w:r>
        <w:rPr>
          <w:rFonts w:ascii="Arial" w:hAnsi="Arial" w:cs="Arial"/>
          <w:b/>
        </w:rPr>
        <w:t xml:space="preserve">Abstract: </w:t>
      </w:r>
    </w:p>
    <w:p w14:paraId="07DC8C26" w14:textId="77777777" w:rsidR="00A7610C" w:rsidRDefault="00A7610C" w:rsidP="00A7610C">
      <w:r>
        <w:t>considered in this discussion: RP-241218, 1246, 1167, 1331, 1228, 1141, 1227, 1092, 1329, 1249, 1204, 1243, 1203, 1321, 0944, 1145, 1255, 1310, 1322, 1261, 1231, 1232, 1332, 1229, 1230, 1311, 1252, 1176, 1086, 1085, 1336, 1337, 1168, 1309, 1335</w:t>
      </w:r>
    </w:p>
    <w:p w14:paraId="32F93B36" w14:textId="77777777" w:rsidR="00A7610C" w:rsidRDefault="00A7610C" w:rsidP="00A7610C">
      <w:pPr>
        <w:rPr>
          <w:rFonts w:ascii="Arial" w:hAnsi="Arial" w:cs="Arial"/>
          <w:b/>
        </w:rPr>
      </w:pPr>
      <w:r>
        <w:rPr>
          <w:rFonts w:ascii="Arial" w:hAnsi="Arial" w:cs="Arial"/>
          <w:b/>
        </w:rPr>
        <w:t xml:space="preserve">Discussion: </w:t>
      </w:r>
    </w:p>
    <w:p w14:paraId="1E61634E" w14:textId="77777777" w:rsidR="00A7610C" w:rsidRDefault="00A7610C" w:rsidP="00A7610C">
      <w:r>
        <w:t>MCC: multiple versions of this Tdoc exist</w:t>
      </w:r>
    </w:p>
    <w:p w14:paraId="192B754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RP-241675</w:t>
      </w:r>
      <w:r>
        <w:rPr>
          <w:color w:val="993300"/>
          <w:u w:val="single"/>
        </w:rPr>
        <w:t>.</w:t>
      </w:r>
    </w:p>
    <w:p w14:paraId="333E6195" w14:textId="77777777" w:rsidR="00A7610C" w:rsidRDefault="00A7610C" w:rsidP="00A7610C">
      <w:pPr>
        <w:rPr>
          <w:rFonts w:ascii="Arial" w:hAnsi="Arial" w:cs="Arial"/>
          <w:b/>
          <w:sz w:val="24"/>
        </w:rPr>
      </w:pPr>
      <w:r>
        <w:rPr>
          <w:rFonts w:ascii="Arial" w:hAnsi="Arial" w:cs="Arial"/>
          <w:b/>
          <w:color w:val="0000FF"/>
          <w:sz w:val="24"/>
        </w:rPr>
        <w:t>RP-241675</w:t>
      </w:r>
      <w:r>
        <w:rPr>
          <w:rFonts w:ascii="Arial" w:hAnsi="Arial" w:cs="Arial"/>
          <w:b/>
          <w:color w:val="0000FF"/>
          <w:sz w:val="24"/>
        </w:rPr>
        <w:tab/>
      </w:r>
      <w:r>
        <w:rPr>
          <w:rFonts w:ascii="Arial" w:hAnsi="Arial" w:cs="Arial"/>
          <w:b/>
          <w:sz w:val="24"/>
        </w:rPr>
        <w:t>Moderator's summary for offline discussion about RAN4 REL-19 basket WIs</w:t>
      </w:r>
    </w:p>
    <w:p w14:paraId="7B326D96"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58A3193D" w14:textId="77777777" w:rsidR="00A7610C" w:rsidRDefault="00A7610C" w:rsidP="00A7610C">
      <w:pPr>
        <w:rPr>
          <w:color w:val="808080"/>
        </w:rPr>
      </w:pPr>
      <w:r>
        <w:rPr>
          <w:color w:val="808080"/>
        </w:rPr>
        <w:t>(Replaces RP-241602)</w:t>
      </w:r>
    </w:p>
    <w:p w14:paraId="040C1B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E969" w14:textId="77777777" w:rsidR="00A7610C" w:rsidRDefault="00A7610C" w:rsidP="00A7610C">
      <w:pPr>
        <w:rPr>
          <w:rFonts w:ascii="Arial" w:hAnsi="Arial" w:cs="Arial"/>
          <w:b/>
          <w:sz w:val="24"/>
        </w:rPr>
      </w:pPr>
      <w:r>
        <w:rPr>
          <w:rFonts w:ascii="Arial" w:hAnsi="Arial" w:cs="Arial"/>
          <w:b/>
          <w:color w:val="0000FF"/>
          <w:sz w:val="24"/>
        </w:rPr>
        <w:t>RP-241168</w:t>
      </w:r>
      <w:r>
        <w:rPr>
          <w:rFonts w:ascii="Arial" w:hAnsi="Arial" w:cs="Arial"/>
          <w:b/>
          <w:color w:val="0000FF"/>
          <w:sz w:val="24"/>
        </w:rPr>
        <w:tab/>
      </w:r>
      <w:r>
        <w:rPr>
          <w:rFonts w:ascii="Arial" w:hAnsi="Arial" w:cs="Arial"/>
          <w:b/>
          <w:sz w:val="24"/>
        </w:rPr>
        <w:t>On RAN4 basket WI planning</w:t>
      </w:r>
    </w:p>
    <w:p w14:paraId="6ECB46F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076E928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81764" w14:textId="77777777" w:rsidR="00A7610C" w:rsidRDefault="00A7610C" w:rsidP="00A7610C">
      <w:pPr>
        <w:rPr>
          <w:rFonts w:ascii="Arial" w:hAnsi="Arial" w:cs="Arial"/>
          <w:b/>
          <w:sz w:val="24"/>
        </w:rPr>
      </w:pPr>
      <w:r>
        <w:rPr>
          <w:rFonts w:ascii="Arial" w:hAnsi="Arial" w:cs="Arial"/>
          <w:b/>
          <w:color w:val="0000FF"/>
          <w:sz w:val="24"/>
        </w:rPr>
        <w:t>RP-241309</w:t>
      </w:r>
      <w:r>
        <w:rPr>
          <w:rFonts w:ascii="Arial" w:hAnsi="Arial" w:cs="Arial"/>
          <w:b/>
          <w:color w:val="0000FF"/>
          <w:sz w:val="24"/>
        </w:rPr>
        <w:tab/>
      </w:r>
      <w:r>
        <w:rPr>
          <w:rFonts w:ascii="Arial" w:hAnsi="Arial" w:cs="Arial"/>
          <w:b/>
          <w:sz w:val="24"/>
        </w:rPr>
        <w:t>Discussion on RAN4 basket WI plan</w:t>
      </w:r>
    </w:p>
    <w:p w14:paraId="43A622B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8E494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11BE" w14:textId="77777777" w:rsidR="00A7610C" w:rsidRDefault="00A7610C" w:rsidP="00A7610C">
      <w:pPr>
        <w:rPr>
          <w:rFonts w:ascii="Arial" w:hAnsi="Arial" w:cs="Arial"/>
          <w:b/>
          <w:sz w:val="24"/>
        </w:rPr>
      </w:pPr>
      <w:r>
        <w:rPr>
          <w:rFonts w:ascii="Arial" w:hAnsi="Arial" w:cs="Arial"/>
          <w:b/>
          <w:color w:val="0000FF"/>
          <w:sz w:val="24"/>
        </w:rPr>
        <w:t>RP-241335</w:t>
      </w:r>
      <w:r>
        <w:rPr>
          <w:rFonts w:ascii="Arial" w:hAnsi="Arial" w:cs="Arial"/>
          <w:b/>
          <w:color w:val="0000FF"/>
          <w:sz w:val="24"/>
        </w:rPr>
        <w:tab/>
      </w:r>
      <w:r>
        <w:rPr>
          <w:rFonts w:ascii="Arial" w:hAnsi="Arial" w:cs="Arial"/>
          <w:b/>
          <w:sz w:val="24"/>
        </w:rPr>
        <w:t>Considerations for potential improvements in Rel-19 RAN4 basket work</w:t>
      </w:r>
    </w:p>
    <w:p w14:paraId="0CBE524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68619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49CDF" w14:textId="77777777" w:rsidR="00A7610C" w:rsidRDefault="00A7610C" w:rsidP="00A7610C">
      <w:pPr>
        <w:rPr>
          <w:rFonts w:ascii="Arial" w:hAnsi="Arial" w:cs="Arial"/>
          <w:b/>
          <w:sz w:val="24"/>
        </w:rPr>
      </w:pPr>
      <w:r>
        <w:rPr>
          <w:rFonts w:ascii="Arial" w:hAnsi="Arial" w:cs="Arial"/>
          <w:b/>
          <w:color w:val="0000FF"/>
          <w:sz w:val="24"/>
        </w:rPr>
        <w:t>RP-241218</w:t>
      </w:r>
      <w:r>
        <w:rPr>
          <w:rFonts w:ascii="Arial" w:hAnsi="Arial" w:cs="Arial"/>
          <w:b/>
          <w:color w:val="0000FF"/>
          <w:sz w:val="24"/>
        </w:rPr>
        <w:tab/>
      </w:r>
      <w:r>
        <w:rPr>
          <w:rFonts w:ascii="Arial" w:hAnsi="Arial" w:cs="Arial"/>
          <w:b/>
          <w:sz w:val="24"/>
        </w:rPr>
        <w:t xml:space="preserve">New WID: Rel-19 Dual Connectivity (DC) of 1 band LTE (1DL/1UL) and 1 NR band (1DL/1UL) </w:t>
      </w:r>
    </w:p>
    <w:p w14:paraId="53B2E7B5"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14:paraId="116FFCA6" w14:textId="77777777" w:rsidR="00A7610C" w:rsidRDefault="00A7610C" w:rsidP="00A7610C">
      <w:pPr>
        <w:rPr>
          <w:rFonts w:ascii="Arial" w:hAnsi="Arial" w:cs="Arial"/>
          <w:b/>
        </w:rPr>
      </w:pPr>
      <w:r>
        <w:rPr>
          <w:rFonts w:ascii="Arial" w:hAnsi="Arial" w:cs="Arial"/>
          <w:b/>
        </w:rPr>
        <w:t xml:space="preserve">Discussion: </w:t>
      </w:r>
    </w:p>
    <w:p w14:paraId="103C2361" w14:textId="77777777" w:rsidR="00A7610C" w:rsidRDefault="00A7610C" w:rsidP="00A7610C">
      <w:r>
        <w:t>merged into RP-241636</w:t>
      </w:r>
    </w:p>
    <w:p w14:paraId="6E26071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EC03A8" w14:textId="77777777" w:rsidR="00A7610C" w:rsidRDefault="00A7610C" w:rsidP="00A7610C">
      <w:pPr>
        <w:rPr>
          <w:rFonts w:ascii="Arial" w:hAnsi="Arial" w:cs="Arial"/>
          <w:b/>
          <w:sz w:val="24"/>
        </w:rPr>
      </w:pPr>
      <w:r>
        <w:rPr>
          <w:rFonts w:ascii="Arial" w:hAnsi="Arial" w:cs="Arial"/>
          <w:b/>
          <w:color w:val="0000FF"/>
          <w:sz w:val="24"/>
        </w:rPr>
        <w:t>RP-241246</w:t>
      </w:r>
      <w:r>
        <w:rPr>
          <w:rFonts w:ascii="Arial" w:hAnsi="Arial" w:cs="Arial"/>
          <w:b/>
          <w:color w:val="0000FF"/>
          <w:sz w:val="24"/>
        </w:rPr>
        <w:tab/>
      </w:r>
      <w:r>
        <w:rPr>
          <w:rFonts w:ascii="Arial" w:hAnsi="Arial" w:cs="Arial"/>
          <w:b/>
          <w:sz w:val="24"/>
        </w:rPr>
        <w:t>New WID: Rel-19 Dual Connectivity (DC) of 2 bands LTE inter-band CA (2DL/1UL) and 1 NR band (1DL/1UL)</w:t>
      </w:r>
    </w:p>
    <w:p w14:paraId="5055245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D5EFA8F" w14:textId="77777777" w:rsidR="00A7610C" w:rsidRDefault="00A7610C" w:rsidP="00A7610C">
      <w:pPr>
        <w:rPr>
          <w:rFonts w:ascii="Arial" w:hAnsi="Arial" w:cs="Arial"/>
          <w:b/>
        </w:rPr>
      </w:pPr>
      <w:r>
        <w:rPr>
          <w:rFonts w:ascii="Arial" w:hAnsi="Arial" w:cs="Arial"/>
          <w:b/>
        </w:rPr>
        <w:t xml:space="preserve">Discussion: </w:t>
      </w:r>
    </w:p>
    <w:p w14:paraId="6FBF368F" w14:textId="77777777" w:rsidR="00A7610C" w:rsidRDefault="00A7610C" w:rsidP="00A7610C">
      <w:r>
        <w:t>merged into RP-241636</w:t>
      </w:r>
    </w:p>
    <w:p w14:paraId="159CFA7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1A470" w14:textId="77777777" w:rsidR="00A7610C" w:rsidRDefault="00A7610C" w:rsidP="00A7610C">
      <w:pPr>
        <w:rPr>
          <w:rFonts w:ascii="Arial" w:hAnsi="Arial" w:cs="Arial"/>
          <w:b/>
          <w:sz w:val="24"/>
        </w:rPr>
      </w:pPr>
      <w:r>
        <w:rPr>
          <w:rFonts w:ascii="Arial" w:hAnsi="Arial" w:cs="Arial"/>
          <w:b/>
          <w:color w:val="0000FF"/>
          <w:sz w:val="24"/>
        </w:rPr>
        <w:t>RP-241167</w:t>
      </w:r>
      <w:r>
        <w:rPr>
          <w:rFonts w:ascii="Arial" w:hAnsi="Arial" w:cs="Arial"/>
          <w:b/>
          <w:color w:val="0000FF"/>
          <w:sz w:val="24"/>
        </w:rPr>
        <w:tab/>
      </w:r>
      <w:r>
        <w:rPr>
          <w:rFonts w:ascii="Arial" w:hAnsi="Arial" w:cs="Arial"/>
          <w:b/>
          <w:sz w:val="24"/>
        </w:rPr>
        <w:t>New WID: Rel-19 DC of x bands LTE inter-band CA (x345) and 1 NR band</w:t>
      </w:r>
    </w:p>
    <w:p w14:paraId="6B4E242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2FCE6A67" w14:textId="77777777" w:rsidR="00A7610C" w:rsidRDefault="00A7610C" w:rsidP="00A7610C">
      <w:pPr>
        <w:rPr>
          <w:rFonts w:ascii="Arial" w:hAnsi="Arial" w:cs="Arial"/>
          <w:b/>
        </w:rPr>
      </w:pPr>
      <w:r>
        <w:rPr>
          <w:rFonts w:ascii="Arial" w:hAnsi="Arial" w:cs="Arial"/>
          <w:b/>
        </w:rPr>
        <w:t xml:space="preserve">Abstract: </w:t>
      </w:r>
    </w:p>
    <w:p w14:paraId="1CD4B0BC" w14:textId="77777777" w:rsidR="00A7610C" w:rsidRDefault="00A7610C" w:rsidP="00A7610C">
      <w:r>
        <w:t>This is the continuation of the the Rel-18 WID DC_R18_xBLTE_1BNR_yDL2UL</w:t>
      </w:r>
    </w:p>
    <w:p w14:paraId="268CE26E" w14:textId="77777777" w:rsidR="00A7610C" w:rsidRDefault="00A7610C" w:rsidP="00A7610C">
      <w:pPr>
        <w:rPr>
          <w:rFonts w:ascii="Arial" w:hAnsi="Arial" w:cs="Arial"/>
          <w:b/>
        </w:rPr>
      </w:pPr>
      <w:r>
        <w:rPr>
          <w:rFonts w:ascii="Arial" w:hAnsi="Arial" w:cs="Arial"/>
          <w:b/>
        </w:rPr>
        <w:t xml:space="preserve">Discussion: </w:t>
      </w:r>
    </w:p>
    <w:p w14:paraId="05D77067" w14:textId="77777777" w:rsidR="00A7610C" w:rsidRDefault="00A7610C" w:rsidP="00A7610C">
      <w:r>
        <w:t>merged into RP-241636</w:t>
      </w:r>
    </w:p>
    <w:p w14:paraId="34FFDC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BFCF5" w14:textId="77777777" w:rsidR="00A7610C" w:rsidRDefault="00A7610C" w:rsidP="00A7610C">
      <w:pPr>
        <w:rPr>
          <w:rFonts w:ascii="Arial" w:hAnsi="Arial" w:cs="Arial"/>
          <w:b/>
          <w:sz w:val="24"/>
        </w:rPr>
      </w:pPr>
      <w:r>
        <w:rPr>
          <w:rFonts w:ascii="Arial" w:hAnsi="Arial" w:cs="Arial"/>
          <w:b/>
          <w:color w:val="0000FF"/>
          <w:sz w:val="24"/>
        </w:rPr>
        <w:t>RP-241331</w:t>
      </w:r>
      <w:r>
        <w:rPr>
          <w:rFonts w:ascii="Arial" w:hAnsi="Arial" w:cs="Arial"/>
          <w:b/>
          <w:color w:val="0000FF"/>
          <w:sz w:val="24"/>
        </w:rPr>
        <w:tab/>
      </w:r>
      <w:r>
        <w:rPr>
          <w:rFonts w:ascii="Arial" w:hAnsi="Arial" w:cs="Arial"/>
          <w:b/>
          <w:sz w:val="24"/>
        </w:rPr>
        <w:t>New WID on Rel-19 Dual Connectivity (DC) of x bands (x=1,2,3,4) LTE inter-band CA (xDL/1UL) and 2 bands NR inter-band CA (2DL/1UL)</w:t>
      </w:r>
    </w:p>
    <w:p w14:paraId="1F14143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Deutschland</w:t>
      </w:r>
    </w:p>
    <w:p w14:paraId="6058CB03" w14:textId="77777777" w:rsidR="00A7610C" w:rsidRDefault="00A7610C" w:rsidP="00A7610C">
      <w:pPr>
        <w:rPr>
          <w:rFonts w:ascii="Arial" w:hAnsi="Arial" w:cs="Arial"/>
          <w:b/>
        </w:rPr>
      </w:pPr>
      <w:r>
        <w:rPr>
          <w:rFonts w:ascii="Arial" w:hAnsi="Arial" w:cs="Arial"/>
          <w:b/>
        </w:rPr>
        <w:t xml:space="preserve">Discussion: </w:t>
      </w:r>
    </w:p>
    <w:p w14:paraId="4971190B" w14:textId="77777777" w:rsidR="00A7610C" w:rsidRDefault="00A7610C" w:rsidP="00A7610C">
      <w:r>
        <w:t>merged into RP-241636</w:t>
      </w:r>
    </w:p>
    <w:p w14:paraId="12DA84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1A039B" w14:textId="77777777" w:rsidR="00A7610C" w:rsidRDefault="00A7610C" w:rsidP="00A7610C">
      <w:pPr>
        <w:rPr>
          <w:rFonts w:ascii="Arial" w:hAnsi="Arial" w:cs="Arial"/>
          <w:b/>
          <w:sz w:val="24"/>
        </w:rPr>
      </w:pPr>
      <w:r>
        <w:rPr>
          <w:rFonts w:ascii="Arial" w:hAnsi="Arial" w:cs="Arial"/>
          <w:b/>
          <w:color w:val="0000FF"/>
          <w:sz w:val="24"/>
        </w:rPr>
        <w:t>RP-241228</w:t>
      </w:r>
      <w:r>
        <w:rPr>
          <w:rFonts w:ascii="Arial" w:hAnsi="Arial" w:cs="Arial"/>
          <w:b/>
          <w:color w:val="0000FF"/>
          <w:sz w:val="24"/>
        </w:rPr>
        <w:tab/>
      </w:r>
      <w:r>
        <w:rPr>
          <w:rFonts w:ascii="Arial" w:hAnsi="Arial" w:cs="Arial"/>
          <w:b/>
          <w:sz w:val="24"/>
        </w:rPr>
        <w:t>New WID: Rel-19 Dual Connectivity (DC) of x bands (x=1,2,3) LTE inter-band CA (xDL/1UL) and y bands (3&lt;=y&lt;=5 and x+y &lt;= 6) NR inter-band CA (yDL/1UL)</w:t>
      </w:r>
    </w:p>
    <w:p w14:paraId="55093AB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5E1F0793" w14:textId="77777777" w:rsidR="00A7610C" w:rsidRDefault="00A7610C" w:rsidP="00A7610C">
      <w:pPr>
        <w:rPr>
          <w:rFonts w:ascii="Arial" w:hAnsi="Arial" w:cs="Arial"/>
          <w:b/>
        </w:rPr>
      </w:pPr>
      <w:r>
        <w:rPr>
          <w:rFonts w:ascii="Arial" w:hAnsi="Arial" w:cs="Arial"/>
          <w:b/>
        </w:rPr>
        <w:t xml:space="preserve">Discussion: </w:t>
      </w:r>
    </w:p>
    <w:p w14:paraId="677284F7" w14:textId="77777777" w:rsidR="00A7610C" w:rsidRDefault="00A7610C" w:rsidP="00A7610C">
      <w:r>
        <w:t>merged into RP-241636</w:t>
      </w:r>
    </w:p>
    <w:p w14:paraId="2F63ED8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9BCF79" w14:textId="77777777" w:rsidR="00A7610C" w:rsidRDefault="00A7610C" w:rsidP="00A7610C">
      <w:pPr>
        <w:rPr>
          <w:rFonts w:ascii="Arial" w:hAnsi="Arial" w:cs="Arial"/>
          <w:b/>
          <w:sz w:val="24"/>
        </w:rPr>
      </w:pPr>
      <w:r>
        <w:rPr>
          <w:rFonts w:ascii="Arial" w:hAnsi="Arial" w:cs="Arial"/>
          <w:b/>
          <w:color w:val="0000FF"/>
          <w:sz w:val="24"/>
        </w:rPr>
        <w:t>RP-241636</w:t>
      </w:r>
      <w:r>
        <w:rPr>
          <w:rFonts w:ascii="Arial" w:hAnsi="Arial" w:cs="Arial"/>
          <w:b/>
          <w:color w:val="0000FF"/>
          <w:sz w:val="24"/>
        </w:rPr>
        <w:tab/>
      </w:r>
      <w:r>
        <w:rPr>
          <w:rFonts w:ascii="Arial" w:hAnsi="Arial" w:cs="Arial"/>
          <w:b/>
          <w:sz w:val="24"/>
        </w:rPr>
        <w:t>New WID: Rel-19 Dual connectivity (DC) of x LTE band(s), y NR band(s) (x&lt;6, y&lt;6, x+y&lt;=6) and single or two NR Supplementary Uplink (SUL) bands</w:t>
      </w:r>
    </w:p>
    <w:p w14:paraId="1F732BBA"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20613F16" w14:textId="77777777" w:rsidR="00A7610C" w:rsidRDefault="00A7610C" w:rsidP="00A7610C">
      <w:pPr>
        <w:rPr>
          <w:rFonts w:ascii="Arial" w:hAnsi="Arial" w:cs="Arial"/>
          <w:b/>
        </w:rPr>
      </w:pPr>
      <w:r>
        <w:rPr>
          <w:rFonts w:ascii="Arial" w:hAnsi="Arial" w:cs="Arial"/>
          <w:b/>
        </w:rPr>
        <w:t xml:space="preserve">Discussion: </w:t>
      </w:r>
    </w:p>
    <w:p w14:paraId="4DBDF187" w14:textId="77777777" w:rsidR="00A7610C" w:rsidRDefault="00A7610C" w:rsidP="00A7610C">
      <w:r>
        <w:t>basket WI DC_R19_xBLTE_yBNR merging RP-241218, RP-241246, RP-241167, RP-241331, RP-241228</w:t>
      </w:r>
    </w:p>
    <w:p w14:paraId="0AE7AD46" w14:textId="77777777" w:rsidR="00A7610C" w:rsidRDefault="00A7610C" w:rsidP="00A7610C">
      <w:r>
        <w:t>AT&amp;T: still old meetings and old acronyms shown</w:t>
      </w:r>
    </w:p>
    <w:p w14:paraId="74EF191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RP-241673</w:t>
      </w:r>
      <w:r>
        <w:rPr>
          <w:color w:val="993300"/>
          <w:u w:val="single"/>
        </w:rPr>
        <w:t>.</w:t>
      </w:r>
    </w:p>
    <w:p w14:paraId="13A360B4" w14:textId="77777777" w:rsidR="00A7610C" w:rsidRDefault="00A7610C" w:rsidP="00A7610C">
      <w:pPr>
        <w:rPr>
          <w:rFonts w:ascii="Arial" w:hAnsi="Arial" w:cs="Arial"/>
          <w:b/>
          <w:sz w:val="24"/>
        </w:rPr>
      </w:pPr>
      <w:r>
        <w:rPr>
          <w:rFonts w:ascii="Arial" w:hAnsi="Arial" w:cs="Arial"/>
          <w:b/>
          <w:color w:val="0000FF"/>
          <w:sz w:val="24"/>
        </w:rPr>
        <w:t>RP-241673</w:t>
      </w:r>
      <w:r>
        <w:rPr>
          <w:rFonts w:ascii="Arial" w:hAnsi="Arial" w:cs="Arial"/>
          <w:b/>
          <w:color w:val="0000FF"/>
          <w:sz w:val="24"/>
        </w:rPr>
        <w:tab/>
      </w:r>
      <w:r>
        <w:rPr>
          <w:rFonts w:ascii="Arial" w:hAnsi="Arial" w:cs="Arial"/>
          <w:b/>
          <w:sz w:val="24"/>
        </w:rPr>
        <w:t>New WID: Rel-19 Dual connectivity (DC) of x LTE band(s), y NR band(s) (x&lt;6, y&lt;6, x+y&lt;=6) and single or two NR Supplementary Uplink (SUL) bands</w:t>
      </w:r>
    </w:p>
    <w:p w14:paraId="7DC193E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0654262B" w14:textId="77777777" w:rsidR="00A7610C" w:rsidRDefault="00A7610C" w:rsidP="00A7610C">
      <w:pPr>
        <w:rPr>
          <w:color w:val="808080"/>
        </w:rPr>
      </w:pPr>
      <w:r>
        <w:rPr>
          <w:color w:val="808080"/>
        </w:rPr>
        <w:t>(Replaces RP-241636)</w:t>
      </w:r>
    </w:p>
    <w:p w14:paraId="6548EEE6" w14:textId="77777777" w:rsidR="00A7610C" w:rsidRDefault="00A7610C" w:rsidP="00A7610C">
      <w:pPr>
        <w:rPr>
          <w:rFonts w:ascii="Arial" w:hAnsi="Arial" w:cs="Arial"/>
          <w:b/>
        </w:rPr>
      </w:pPr>
      <w:r>
        <w:rPr>
          <w:rFonts w:ascii="Arial" w:hAnsi="Arial" w:cs="Arial"/>
          <w:b/>
        </w:rPr>
        <w:t xml:space="preserve">Discussion: </w:t>
      </w:r>
    </w:p>
    <w:p w14:paraId="3A01DEFF" w14:textId="77777777" w:rsidR="00A7610C" w:rsidRDefault="00A7610C" w:rsidP="00A7610C">
      <w:r>
        <w:t>conclusion: approved unseen</w:t>
      </w:r>
    </w:p>
    <w:p w14:paraId="74D4B69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EF7BC" w14:textId="77777777" w:rsidR="00A7610C" w:rsidRDefault="00A7610C" w:rsidP="00A7610C">
      <w:pPr>
        <w:rPr>
          <w:rFonts w:ascii="Arial" w:hAnsi="Arial" w:cs="Arial"/>
          <w:b/>
          <w:sz w:val="24"/>
        </w:rPr>
      </w:pPr>
      <w:r>
        <w:rPr>
          <w:rFonts w:ascii="Arial" w:hAnsi="Arial" w:cs="Arial"/>
          <w:b/>
          <w:color w:val="0000FF"/>
          <w:sz w:val="24"/>
        </w:rPr>
        <w:t>RP-241141</w:t>
      </w:r>
      <w:r>
        <w:rPr>
          <w:rFonts w:ascii="Arial" w:hAnsi="Arial" w:cs="Arial"/>
          <w:b/>
          <w:color w:val="0000FF"/>
          <w:sz w:val="24"/>
        </w:rPr>
        <w:tab/>
      </w:r>
      <w:r>
        <w:rPr>
          <w:rFonts w:ascii="Arial" w:hAnsi="Arial" w:cs="Arial"/>
          <w:b/>
          <w:sz w:val="24"/>
        </w:rPr>
        <w:t>New WID: Basket Rel-19 WID NR_CA_R18_Intra</w:t>
      </w:r>
    </w:p>
    <w:p w14:paraId="7F22B871"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20ABC63" w14:textId="77777777" w:rsidR="00A7610C" w:rsidRDefault="00A7610C" w:rsidP="00A7610C">
      <w:pPr>
        <w:rPr>
          <w:rFonts w:ascii="Arial" w:hAnsi="Arial" w:cs="Arial"/>
          <w:b/>
        </w:rPr>
      </w:pPr>
      <w:r>
        <w:rPr>
          <w:rFonts w:ascii="Arial" w:hAnsi="Arial" w:cs="Arial"/>
          <w:b/>
        </w:rPr>
        <w:t xml:space="preserve">Abstract: </w:t>
      </w:r>
    </w:p>
    <w:p w14:paraId="20EA0D31" w14:textId="77777777" w:rsidR="00A7610C" w:rsidRDefault="00A7610C" w:rsidP="00A7610C">
      <w:r>
        <w:t>New WID: Basket Rel-19 WID NR_CA_R18_Intra</w:t>
      </w:r>
    </w:p>
    <w:p w14:paraId="4E08C194" w14:textId="77777777" w:rsidR="00A7610C" w:rsidRDefault="00A7610C" w:rsidP="00A7610C">
      <w:pPr>
        <w:rPr>
          <w:rFonts w:ascii="Arial" w:hAnsi="Arial" w:cs="Arial"/>
          <w:b/>
        </w:rPr>
      </w:pPr>
      <w:r>
        <w:rPr>
          <w:rFonts w:ascii="Arial" w:hAnsi="Arial" w:cs="Arial"/>
          <w:b/>
        </w:rPr>
        <w:t xml:space="preserve">Discussion: </w:t>
      </w:r>
    </w:p>
    <w:p w14:paraId="40F72E1F" w14:textId="77777777" w:rsidR="00A7610C" w:rsidRDefault="00A7610C" w:rsidP="00A7610C">
      <w:r>
        <w:t>merged into RP-241637</w:t>
      </w:r>
    </w:p>
    <w:p w14:paraId="65B12F8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7A41B0" w14:textId="77777777" w:rsidR="00A7610C" w:rsidRDefault="00A7610C" w:rsidP="00A7610C">
      <w:pPr>
        <w:rPr>
          <w:rFonts w:ascii="Arial" w:hAnsi="Arial" w:cs="Arial"/>
          <w:b/>
          <w:sz w:val="24"/>
        </w:rPr>
      </w:pPr>
      <w:r>
        <w:rPr>
          <w:rFonts w:ascii="Arial" w:hAnsi="Arial" w:cs="Arial"/>
          <w:b/>
          <w:color w:val="0000FF"/>
          <w:sz w:val="24"/>
        </w:rPr>
        <w:t>RP-241231</w:t>
      </w:r>
      <w:r>
        <w:rPr>
          <w:rFonts w:ascii="Arial" w:hAnsi="Arial" w:cs="Arial"/>
          <w:b/>
          <w:color w:val="0000FF"/>
          <w:sz w:val="24"/>
        </w:rPr>
        <w:tab/>
      </w:r>
      <w:r>
        <w:rPr>
          <w:rFonts w:ascii="Arial" w:hAnsi="Arial" w:cs="Arial"/>
          <w:b/>
          <w:sz w:val="24"/>
        </w:rPr>
        <w:t>Motivation on R19 basket WID on NR intra-band contiguous CA with UL MIMO</w:t>
      </w:r>
    </w:p>
    <w:p w14:paraId="4236D46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 Samsung</w:t>
      </w:r>
    </w:p>
    <w:p w14:paraId="4C7E661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FDD9F" w14:textId="77777777" w:rsidR="00A7610C" w:rsidRDefault="00A7610C" w:rsidP="00A7610C">
      <w:pPr>
        <w:rPr>
          <w:rFonts w:ascii="Arial" w:hAnsi="Arial" w:cs="Arial"/>
          <w:b/>
          <w:sz w:val="24"/>
        </w:rPr>
      </w:pPr>
      <w:r>
        <w:rPr>
          <w:rFonts w:ascii="Arial" w:hAnsi="Arial" w:cs="Arial"/>
          <w:b/>
          <w:color w:val="0000FF"/>
          <w:sz w:val="24"/>
        </w:rPr>
        <w:t>RP-241232</w:t>
      </w:r>
      <w:r>
        <w:rPr>
          <w:rFonts w:ascii="Arial" w:hAnsi="Arial" w:cs="Arial"/>
          <w:b/>
          <w:color w:val="0000FF"/>
          <w:sz w:val="24"/>
        </w:rPr>
        <w:tab/>
      </w:r>
      <w:r>
        <w:rPr>
          <w:rFonts w:ascii="Arial" w:hAnsi="Arial" w:cs="Arial"/>
          <w:b/>
          <w:sz w:val="24"/>
        </w:rPr>
        <w:t>New WID R19 NR intra-band contiguous CA with UL MIMO</w:t>
      </w:r>
    </w:p>
    <w:p w14:paraId="6985DEFF"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Samsung</w:t>
      </w:r>
    </w:p>
    <w:p w14:paraId="4FC8CC5B" w14:textId="77777777" w:rsidR="00A7610C" w:rsidRDefault="00A7610C" w:rsidP="00A7610C">
      <w:pPr>
        <w:rPr>
          <w:rFonts w:ascii="Arial" w:hAnsi="Arial" w:cs="Arial"/>
          <w:b/>
        </w:rPr>
      </w:pPr>
      <w:r>
        <w:rPr>
          <w:rFonts w:ascii="Arial" w:hAnsi="Arial" w:cs="Arial"/>
          <w:b/>
        </w:rPr>
        <w:t xml:space="preserve">Discussion: </w:t>
      </w:r>
    </w:p>
    <w:p w14:paraId="6554923A" w14:textId="77777777" w:rsidR="00A7610C" w:rsidRDefault="00A7610C" w:rsidP="00A7610C">
      <w:r>
        <w:t>merged into RP-241637</w:t>
      </w:r>
    </w:p>
    <w:p w14:paraId="787AAC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419732" w14:textId="77777777" w:rsidR="00A7610C" w:rsidRDefault="00A7610C" w:rsidP="00A7610C">
      <w:pPr>
        <w:rPr>
          <w:rFonts w:ascii="Arial" w:hAnsi="Arial" w:cs="Arial"/>
          <w:b/>
          <w:sz w:val="24"/>
        </w:rPr>
      </w:pPr>
      <w:r>
        <w:rPr>
          <w:rFonts w:ascii="Arial" w:hAnsi="Arial" w:cs="Arial"/>
          <w:b/>
          <w:color w:val="0000FF"/>
          <w:sz w:val="24"/>
        </w:rPr>
        <w:t>RP-241227</w:t>
      </w:r>
      <w:r>
        <w:rPr>
          <w:rFonts w:ascii="Arial" w:hAnsi="Arial" w:cs="Arial"/>
          <w:b/>
          <w:color w:val="0000FF"/>
          <w:sz w:val="24"/>
        </w:rPr>
        <w:tab/>
      </w:r>
      <w:r>
        <w:rPr>
          <w:rFonts w:ascii="Arial" w:hAnsi="Arial" w:cs="Arial"/>
          <w:b/>
          <w:sz w:val="24"/>
        </w:rPr>
        <w:t>New WID: Rel-19 NR Inter-band Carrier Aggregation/Dual Connectivity for 2 bands DL with x bands UL (x=1,2)</w:t>
      </w:r>
    </w:p>
    <w:p w14:paraId="1052060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35BECCA2" w14:textId="77777777" w:rsidR="00A7610C" w:rsidRDefault="00A7610C" w:rsidP="00A7610C">
      <w:pPr>
        <w:rPr>
          <w:rFonts w:ascii="Arial" w:hAnsi="Arial" w:cs="Arial"/>
          <w:b/>
        </w:rPr>
      </w:pPr>
      <w:r>
        <w:rPr>
          <w:rFonts w:ascii="Arial" w:hAnsi="Arial" w:cs="Arial"/>
          <w:b/>
        </w:rPr>
        <w:t xml:space="preserve">Discussion: </w:t>
      </w:r>
    </w:p>
    <w:p w14:paraId="73BD2742" w14:textId="77777777" w:rsidR="00A7610C" w:rsidRDefault="00A7610C" w:rsidP="00A7610C">
      <w:r>
        <w:lastRenderedPageBreak/>
        <w:t>merged into RP-241637</w:t>
      </w:r>
    </w:p>
    <w:p w14:paraId="3A9808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9C941D" w14:textId="77777777" w:rsidR="00A7610C" w:rsidRDefault="00A7610C" w:rsidP="00A7610C">
      <w:pPr>
        <w:rPr>
          <w:rFonts w:ascii="Arial" w:hAnsi="Arial" w:cs="Arial"/>
          <w:b/>
          <w:sz w:val="24"/>
        </w:rPr>
      </w:pPr>
      <w:r>
        <w:rPr>
          <w:rFonts w:ascii="Arial" w:hAnsi="Arial" w:cs="Arial"/>
          <w:b/>
          <w:color w:val="0000FF"/>
          <w:sz w:val="24"/>
        </w:rPr>
        <w:t>RP-241336</w:t>
      </w:r>
      <w:r>
        <w:rPr>
          <w:rFonts w:ascii="Arial" w:hAnsi="Arial" w:cs="Arial"/>
          <w:b/>
          <w:color w:val="0000FF"/>
          <w:sz w:val="24"/>
        </w:rPr>
        <w:tab/>
      </w:r>
      <w:r>
        <w:rPr>
          <w:rFonts w:ascii="Arial" w:hAnsi="Arial" w:cs="Arial"/>
          <w:b/>
          <w:sz w:val="24"/>
        </w:rPr>
        <w:t>Motivation for R19 Low-Low inter-band CA basket WI</w:t>
      </w:r>
    </w:p>
    <w:p w14:paraId="12EB191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Spark</w:t>
      </w:r>
    </w:p>
    <w:p w14:paraId="602D76D1" w14:textId="77777777" w:rsidR="00A7610C" w:rsidRDefault="00A7610C" w:rsidP="00A7610C">
      <w:pPr>
        <w:rPr>
          <w:rFonts w:ascii="Arial" w:hAnsi="Arial" w:cs="Arial"/>
          <w:b/>
        </w:rPr>
      </w:pPr>
      <w:r>
        <w:rPr>
          <w:rFonts w:ascii="Arial" w:hAnsi="Arial" w:cs="Arial"/>
          <w:b/>
        </w:rPr>
        <w:t xml:space="preserve">Abstract: </w:t>
      </w:r>
    </w:p>
    <w:p w14:paraId="4B34215E" w14:textId="77777777" w:rsidR="00A7610C" w:rsidRDefault="00A7610C" w:rsidP="00A7610C">
      <w:r>
        <w:t>Motivation for creating a new basket WID for low-low band combinations</w:t>
      </w:r>
    </w:p>
    <w:p w14:paraId="29F0ED2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63753" w14:textId="77777777" w:rsidR="00A7610C" w:rsidRDefault="00A7610C" w:rsidP="00A7610C">
      <w:pPr>
        <w:rPr>
          <w:rFonts w:ascii="Arial" w:hAnsi="Arial" w:cs="Arial"/>
          <w:b/>
          <w:sz w:val="24"/>
        </w:rPr>
      </w:pPr>
      <w:r>
        <w:rPr>
          <w:rFonts w:ascii="Arial" w:hAnsi="Arial" w:cs="Arial"/>
          <w:b/>
          <w:color w:val="0000FF"/>
          <w:sz w:val="24"/>
        </w:rPr>
        <w:t>RP-241337</w:t>
      </w:r>
      <w:r>
        <w:rPr>
          <w:rFonts w:ascii="Arial" w:hAnsi="Arial" w:cs="Arial"/>
          <w:b/>
          <w:color w:val="0000FF"/>
          <w:sz w:val="24"/>
        </w:rPr>
        <w:tab/>
      </w:r>
      <w:r>
        <w:rPr>
          <w:rFonts w:ascii="Arial" w:hAnsi="Arial" w:cs="Arial"/>
          <w:b/>
          <w:sz w:val="24"/>
        </w:rPr>
        <w:t>New WID on Rel-19 NR inter-band Carrier Aggregation for Low-Low bands</w:t>
      </w:r>
    </w:p>
    <w:p w14:paraId="41453C4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Telecom, Spark</w:t>
      </w:r>
    </w:p>
    <w:p w14:paraId="182724F3" w14:textId="77777777" w:rsidR="00A7610C" w:rsidRDefault="00A7610C" w:rsidP="00A7610C">
      <w:pPr>
        <w:rPr>
          <w:rFonts w:ascii="Arial" w:hAnsi="Arial" w:cs="Arial"/>
          <w:b/>
        </w:rPr>
      </w:pPr>
      <w:r>
        <w:rPr>
          <w:rFonts w:ascii="Arial" w:hAnsi="Arial" w:cs="Arial"/>
          <w:b/>
        </w:rPr>
        <w:t xml:space="preserve">Abstract: </w:t>
      </w:r>
    </w:p>
    <w:p w14:paraId="30C142FD" w14:textId="77777777" w:rsidR="00A7610C" w:rsidRDefault="00A7610C" w:rsidP="00A7610C">
      <w:r>
        <w:t>New WID proposal for low-low band combinations</w:t>
      </w:r>
    </w:p>
    <w:p w14:paraId="0133AD0B" w14:textId="77777777" w:rsidR="00A7610C" w:rsidRDefault="00A7610C" w:rsidP="00A7610C">
      <w:pPr>
        <w:rPr>
          <w:rFonts w:ascii="Arial" w:hAnsi="Arial" w:cs="Arial"/>
          <w:b/>
        </w:rPr>
      </w:pPr>
      <w:r>
        <w:rPr>
          <w:rFonts w:ascii="Arial" w:hAnsi="Arial" w:cs="Arial"/>
          <w:b/>
        </w:rPr>
        <w:t xml:space="preserve">Discussion: </w:t>
      </w:r>
    </w:p>
    <w:p w14:paraId="36823D43" w14:textId="77777777" w:rsidR="00A7610C" w:rsidRDefault="00A7610C" w:rsidP="00A7610C">
      <w:r>
        <w:t>merged into RP-241637</w:t>
      </w:r>
    </w:p>
    <w:p w14:paraId="3D750B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341E99" w14:textId="77777777" w:rsidR="00A7610C" w:rsidRDefault="00A7610C" w:rsidP="00A7610C">
      <w:pPr>
        <w:rPr>
          <w:rFonts w:ascii="Arial" w:hAnsi="Arial" w:cs="Arial"/>
          <w:b/>
          <w:sz w:val="24"/>
        </w:rPr>
      </w:pPr>
      <w:r>
        <w:rPr>
          <w:rFonts w:ascii="Arial" w:hAnsi="Arial" w:cs="Arial"/>
          <w:b/>
          <w:color w:val="0000FF"/>
          <w:sz w:val="24"/>
        </w:rPr>
        <w:t>RP-241092</w:t>
      </w:r>
      <w:r>
        <w:rPr>
          <w:rFonts w:ascii="Arial" w:hAnsi="Arial" w:cs="Arial"/>
          <w:b/>
          <w:color w:val="0000FF"/>
          <w:sz w:val="24"/>
        </w:rPr>
        <w:tab/>
      </w:r>
      <w:r>
        <w:rPr>
          <w:rFonts w:ascii="Arial" w:hAnsi="Arial" w:cs="Arial"/>
          <w:b/>
          <w:sz w:val="24"/>
        </w:rPr>
        <w:t>New WID: Rel-19 NR Inter-band CA DC for 3 bands DL with x bands UL (x=1,2)</w:t>
      </w:r>
    </w:p>
    <w:p w14:paraId="4086A96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091CA0E5" w14:textId="77777777" w:rsidR="00A7610C" w:rsidRDefault="00A7610C" w:rsidP="00A7610C">
      <w:pPr>
        <w:rPr>
          <w:rFonts w:ascii="Arial" w:hAnsi="Arial" w:cs="Arial"/>
          <w:b/>
        </w:rPr>
      </w:pPr>
      <w:r>
        <w:rPr>
          <w:rFonts w:ascii="Arial" w:hAnsi="Arial" w:cs="Arial"/>
          <w:b/>
        </w:rPr>
        <w:t xml:space="preserve">Discussion: </w:t>
      </w:r>
    </w:p>
    <w:p w14:paraId="2A551C94" w14:textId="77777777" w:rsidR="00A7610C" w:rsidRDefault="00A7610C" w:rsidP="00A7610C">
      <w:r>
        <w:t>merged into RP-241637</w:t>
      </w:r>
    </w:p>
    <w:p w14:paraId="1E3613C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A0E9F2" w14:textId="77777777" w:rsidR="00A7610C" w:rsidRDefault="00A7610C" w:rsidP="00A7610C">
      <w:pPr>
        <w:rPr>
          <w:rFonts w:ascii="Arial" w:hAnsi="Arial" w:cs="Arial"/>
          <w:b/>
          <w:sz w:val="24"/>
        </w:rPr>
      </w:pPr>
      <w:r>
        <w:rPr>
          <w:rFonts w:ascii="Arial" w:hAnsi="Arial" w:cs="Arial"/>
          <w:b/>
          <w:color w:val="0000FF"/>
          <w:sz w:val="24"/>
        </w:rPr>
        <w:t>RP-241329</w:t>
      </w:r>
      <w:r>
        <w:rPr>
          <w:rFonts w:ascii="Arial" w:hAnsi="Arial" w:cs="Arial"/>
          <w:b/>
          <w:color w:val="0000FF"/>
          <w:sz w:val="24"/>
        </w:rPr>
        <w:tab/>
      </w:r>
      <w:r>
        <w:rPr>
          <w:rFonts w:ascii="Arial" w:hAnsi="Arial" w:cs="Arial"/>
          <w:b/>
          <w:sz w:val="24"/>
        </w:rPr>
        <w:t xml:space="preserve">New WID: Rel-19 NR inter-band Carrier Aggregation/Dual Connectivity for y bands DL (y=4, 5, 6) with x bands UL (x=1, 2) </w:t>
      </w:r>
    </w:p>
    <w:p w14:paraId="073BB50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GmbH, Eurolab</w:t>
      </w:r>
    </w:p>
    <w:p w14:paraId="189D2F74" w14:textId="77777777" w:rsidR="00A7610C" w:rsidRDefault="00A7610C" w:rsidP="00A7610C">
      <w:pPr>
        <w:rPr>
          <w:rFonts w:ascii="Arial" w:hAnsi="Arial" w:cs="Arial"/>
          <w:b/>
        </w:rPr>
      </w:pPr>
      <w:r>
        <w:rPr>
          <w:rFonts w:ascii="Arial" w:hAnsi="Arial" w:cs="Arial"/>
          <w:b/>
        </w:rPr>
        <w:t xml:space="preserve">Discussion: </w:t>
      </w:r>
    </w:p>
    <w:p w14:paraId="6132416A" w14:textId="77777777" w:rsidR="00A7610C" w:rsidRDefault="00A7610C" w:rsidP="00A7610C">
      <w:r>
        <w:t>merged into RP-241637</w:t>
      </w:r>
    </w:p>
    <w:p w14:paraId="60047C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000BD" w14:textId="77777777" w:rsidR="00A7610C" w:rsidRDefault="00A7610C" w:rsidP="00A7610C">
      <w:pPr>
        <w:rPr>
          <w:rFonts w:ascii="Arial" w:hAnsi="Arial" w:cs="Arial"/>
          <w:b/>
          <w:sz w:val="24"/>
        </w:rPr>
      </w:pPr>
      <w:r>
        <w:rPr>
          <w:rFonts w:ascii="Arial" w:hAnsi="Arial" w:cs="Arial"/>
          <w:b/>
          <w:color w:val="0000FF"/>
          <w:sz w:val="24"/>
        </w:rPr>
        <w:t>RP-241249</w:t>
      </w:r>
      <w:r>
        <w:rPr>
          <w:rFonts w:ascii="Arial" w:hAnsi="Arial" w:cs="Arial"/>
          <w:b/>
          <w:color w:val="0000FF"/>
          <w:sz w:val="24"/>
        </w:rPr>
        <w:tab/>
      </w:r>
      <w:r>
        <w:rPr>
          <w:rFonts w:ascii="Arial" w:hAnsi="Arial" w:cs="Arial"/>
          <w:b/>
          <w:sz w:val="24"/>
        </w:rPr>
        <w:t>New WID: Rel-19 Band combinations for SA NR supplementary uplink (SUL), NSA NR SUL, NSA NR SUL with UL sharing from the UE perspective (ULSUP)</w:t>
      </w:r>
    </w:p>
    <w:p w14:paraId="11C929C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D5580D3" w14:textId="77777777" w:rsidR="00A7610C" w:rsidRDefault="00A7610C" w:rsidP="00A7610C">
      <w:pPr>
        <w:rPr>
          <w:rFonts w:ascii="Arial" w:hAnsi="Arial" w:cs="Arial"/>
          <w:b/>
        </w:rPr>
      </w:pPr>
      <w:r>
        <w:rPr>
          <w:rFonts w:ascii="Arial" w:hAnsi="Arial" w:cs="Arial"/>
          <w:b/>
        </w:rPr>
        <w:t xml:space="preserve">Discussion: </w:t>
      </w:r>
    </w:p>
    <w:p w14:paraId="043C1950" w14:textId="77777777" w:rsidR="00A7610C" w:rsidRDefault="00A7610C" w:rsidP="00A7610C">
      <w:r>
        <w:t>merged into RP-241637</w:t>
      </w:r>
    </w:p>
    <w:p w14:paraId="10A3D2E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DDB9C8" w14:textId="77777777" w:rsidR="00A7610C" w:rsidRDefault="00A7610C" w:rsidP="00A7610C">
      <w:pPr>
        <w:rPr>
          <w:rFonts w:ascii="Arial" w:hAnsi="Arial" w:cs="Arial"/>
          <w:b/>
          <w:sz w:val="24"/>
        </w:rPr>
      </w:pPr>
      <w:r>
        <w:rPr>
          <w:rFonts w:ascii="Arial" w:hAnsi="Arial" w:cs="Arial"/>
          <w:b/>
          <w:color w:val="0000FF"/>
          <w:sz w:val="24"/>
        </w:rPr>
        <w:lastRenderedPageBreak/>
        <w:t>RP-241204</w:t>
      </w:r>
      <w:r>
        <w:rPr>
          <w:rFonts w:ascii="Arial" w:hAnsi="Arial" w:cs="Arial"/>
          <w:b/>
          <w:color w:val="0000FF"/>
          <w:sz w:val="24"/>
        </w:rPr>
        <w:tab/>
      </w:r>
      <w:r>
        <w:rPr>
          <w:rFonts w:ascii="Arial" w:hAnsi="Arial" w:cs="Arial"/>
          <w:b/>
          <w:sz w:val="24"/>
        </w:rPr>
        <w:t>New WID: NR CA band combinations with two SUL cells in Rel-19</w:t>
      </w:r>
    </w:p>
    <w:p w14:paraId="102D28C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China Telecom</w:t>
      </w:r>
    </w:p>
    <w:p w14:paraId="2F81AB77" w14:textId="77777777" w:rsidR="00A7610C" w:rsidRDefault="00A7610C" w:rsidP="00A7610C">
      <w:pPr>
        <w:rPr>
          <w:rFonts w:ascii="Arial" w:hAnsi="Arial" w:cs="Arial"/>
          <w:b/>
        </w:rPr>
      </w:pPr>
      <w:r>
        <w:rPr>
          <w:rFonts w:ascii="Arial" w:hAnsi="Arial" w:cs="Arial"/>
          <w:b/>
        </w:rPr>
        <w:t xml:space="preserve">Discussion: </w:t>
      </w:r>
    </w:p>
    <w:p w14:paraId="1C9BB9EB" w14:textId="77777777" w:rsidR="00A7610C" w:rsidRDefault="00A7610C" w:rsidP="00A7610C">
      <w:r>
        <w:t>merged into RP-241637</w:t>
      </w:r>
    </w:p>
    <w:p w14:paraId="1D381D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BD5E6C" w14:textId="77777777" w:rsidR="00A7610C" w:rsidRDefault="00A7610C" w:rsidP="00A7610C">
      <w:pPr>
        <w:rPr>
          <w:rFonts w:ascii="Arial" w:hAnsi="Arial" w:cs="Arial"/>
          <w:b/>
          <w:sz w:val="24"/>
        </w:rPr>
      </w:pPr>
      <w:r>
        <w:rPr>
          <w:rFonts w:ascii="Arial" w:hAnsi="Arial" w:cs="Arial"/>
          <w:b/>
          <w:color w:val="0000FF"/>
          <w:sz w:val="24"/>
        </w:rPr>
        <w:t>RP-241637</w:t>
      </w:r>
      <w:r>
        <w:rPr>
          <w:rFonts w:ascii="Arial" w:hAnsi="Arial" w:cs="Arial"/>
          <w:b/>
          <w:color w:val="0000FF"/>
          <w:sz w:val="24"/>
        </w:rPr>
        <w:tab/>
      </w:r>
      <w:r>
        <w:rPr>
          <w:rFonts w:ascii="Arial" w:hAnsi="Arial" w:cs="Arial"/>
          <w:b/>
          <w:sz w:val="24"/>
        </w:rPr>
        <w:t>New WID: Rel-19 NR Carrier Aggregation (CA)/Dual Connectivity (DC) for x bands DL with y bands UL (x&lt;7, y&lt;3) and Supplementary Uplink (SUL) band combinations/CA band combinations with a single SUL or two SUL cells</w:t>
      </w:r>
    </w:p>
    <w:p w14:paraId="57DC0B6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2FAE7B22" w14:textId="77777777" w:rsidR="00A7610C" w:rsidRDefault="00A7610C" w:rsidP="00A7610C">
      <w:pPr>
        <w:rPr>
          <w:rFonts w:ascii="Arial" w:hAnsi="Arial" w:cs="Arial"/>
          <w:b/>
        </w:rPr>
      </w:pPr>
      <w:r>
        <w:rPr>
          <w:rFonts w:ascii="Arial" w:hAnsi="Arial" w:cs="Arial"/>
          <w:b/>
        </w:rPr>
        <w:t xml:space="preserve">Discussion: </w:t>
      </w:r>
    </w:p>
    <w:p w14:paraId="53B6A5D6" w14:textId="77777777" w:rsidR="00A7610C" w:rsidRDefault="00A7610C" w:rsidP="00A7610C">
      <w:r>
        <w:t>basket WI NR_CADC_SUL_R19 merging RP-241141, RP-241232, RP-241227, RP-241337, RP-241092, RP-241329, RP-241249, RP-241204</w:t>
      </w:r>
    </w:p>
    <w:p w14:paraId="2104DE7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RP-241674</w:t>
      </w:r>
      <w:r>
        <w:rPr>
          <w:color w:val="993300"/>
          <w:u w:val="single"/>
        </w:rPr>
        <w:t>.</w:t>
      </w:r>
    </w:p>
    <w:p w14:paraId="52D6EE91" w14:textId="77777777" w:rsidR="00A7610C" w:rsidRDefault="00A7610C" w:rsidP="00A7610C">
      <w:pPr>
        <w:rPr>
          <w:rFonts w:ascii="Arial" w:hAnsi="Arial" w:cs="Arial"/>
          <w:b/>
          <w:sz w:val="24"/>
        </w:rPr>
      </w:pPr>
      <w:r>
        <w:rPr>
          <w:rFonts w:ascii="Arial" w:hAnsi="Arial" w:cs="Arial"/>
          <w:b/>
          <w:color w:val="0000FF"/>
          <w:sz w:val="24"/>
        </w:rPr>
        <w:t>RP-241674</w:t>
      </w:r>
      <w:r>
        <w:rPr>
          <w:rFonts w:ascii="Arial" w:hAnsi="Arial" w:cs="Arial"/>
          <w:b/>
          <w:color w:val="0000FF"/>
          <w:sz w:val="24"/>
        </w:rPr>
        <w:tab/>
      </w:r>
      <w:r>
        <w:rPr>
          <w:rFonts w:ascii="Arial" w:hAnsi="Arial" w:cs="Arial"/>
          <w:b/>
          <w:sz w:val="24"/>
        </w:rPr>
        <w:t>New WID: Rel-19 NR Carrier Aggregation (CA)/Dual Connectivity (DC) for x bands DL with y bands UL (x&lt;7, y&lt;3) and Supplementary Uplink (SUL) band combinations/CA band combinations with a single SUL or two SUL cells</w:t>
      </w:r>
    </w:p>
    <w:p w14:paraId="1A8B1622"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64DCC794" w14:textId="77777777" w:rsidR="00A7610C" w:rsidRDefault="00A7610C" w:rsidP="00A7610C">
      <w:pPr>
        <w:rPr>
          <w:color w:val="808080"/>
        </w:rPr>
      </w:pPr>
      <w:r>
        <w:rPr>
          <w:color w:val="808080"/>
        </w:rPr>
        <w:t>(Replaces RP-241637)</w:t>
      </w:r>
    </w:p>
    <w:p w14:paraId="04E15F92" w14:textId="77777777" w:rsidR="00A7610C" w:rsidRDefault="00A7610C" w:rsidP="00A7610C">
      <w:pPr>
        <w:rPr>
          <w:rFonts w:ascii="Arial" w:hAnsi="Arial" w:cs="Arial"/>
          <w:b/>
        </w:rPr>
      </w:pPr>
      <w:r>
        <w:rPr>
          <w:rFonts w:ascii="Arial" w:hAnsi="Arial" w:cs="Arial"/>
          <w:b/>
        </w:rPr>
        <w:t xml:space="preserve">Discussion: </w:t>
      </w:r>
    </w:p>
    <w:p w14:paraId="551C1F9B" w14:textId="77777777" w:rsidR="00A7610C" w:rsidRDefault="00A7610C" w:rsidP="00A7610C">
      <w:r>
        <w:t>conclusion: approved unseen</w:t>
      </w:r>
    </w:p>
    <w:p w14:paraId="32F566A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023B6" w14:textId="77777777" w:rsidR="00A7610C" w:rsidRDefault="00A7610C" w:rsidP="00A7610C">
      <w:pPr>
        <w:rPr>
          <w:rFonts w:ascii="Arial" w:hAnsi="Arial" w:cs="Arial"/>
          <w:b/>
          <w:sz w:val="24"/>
        </w:rPr>
      </w:pPr>
      <w:r>
        <w:rPr>
          <w:rFonts w:ascii="Arial" w:hAnsi="Arial" w:cs="Arial"/>
          <w:b/>
          <w:color w:val="0000FF"/>
          <w:sz w:val="24"/>
        </w:rPr>
        <w:t>RP-240944</w:t>
      </w:r>
      <w:r>
        <w:rPr>
          <w:rFonts w:ascii="Arial" w:hAnsi="Arial" w:cs="Arial"/>
          <w:b/>
          <w:color w:val="0000FF"/>
          <w:sz w:val="24"/>
        </w:rPr>
        <w:tab/>
      </w:r>
      <w:r>
        <w:rPr>
          <w:rFonts w:ascii="Arial" w:hAnsi="Arial" w:cs="Arial"/>
          <w:b/>
          <w:sz w:val="24"/>
        </w:rPr>
        <w:t>New WID of High-power UE operation for fixed-wireless/vehicle-mounted use cases in LTE bands and NR bands Rel-19</w:t>
      </w:r>
    </w:p>
    <w:p w14:paraId="6816A71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8147951" w14:textId="77777777" w:rsidR="00A7610C" w:rsidRDefault="00A7610C" w:rsidP="00A7610C">
      <w:pPr>
        <w:rPr>
          <w:rFonts w:ascii="Arial" w:hAnsi="Arial" w:cs="Arial"/>
          <w:b/>
        </w:rPr>
      </w:pPr>
      <w:r>
        <w:rPr>
          <w:rFonts w:ascii="Arial" w:hAnsi="Arial" w:cs="Arial"/>
          <w:b/>
        </w:rPr>
        <w:t xml:space="preserve">Discussion: </w:t>
      </w:r>
    </w:p>
    <w:p w14:paraId="547EE41A" w14:textId="77777777" w:rsidR="00A7610C" w:rsidRDefault="00A7610C" w:rsidP="00A7610C">
      <w:r>
        <w:t>NR aspects merged into RP-241639; LTE aspects merged into RP-241640</w:t>
      </w:r>
    </w:p>
    <w:p w14:paraId="2301A4D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1CCAEF" w14:textId="77777777" w:rsidR="00A7610C" w:rsidRDefault="00A7610C" w:rsidP="00A7610C">
      <w:pPr>
        <w:rPr>
          <w:rFonts w:ascii="Arial" w:hAnsi="Arial" w:cs="Arial"/>
          <w:b/>
          <w:sz w:val="24"/>
        </w:rPr>
      </w:pPr>
      <w:r>
        <w:rPr>
          <w:rFonts w:ascii="Arial" w:hAnsi="Arial" w:cs="Arial"/>
          <w:b/>
          <w:color w:val="0000FF"/>
          <w:sz w:val="24"/>
        </w:rPr>
        <w:t>RP-241203</w:t>
      </w:r>
      <w:r>
        <w:rPr>
          <w:rFonts w:ascii="Arial" w:hAnsi="Arial" w:cs="Arial"/>
          <w:b/>
          <w:color w:val="0000FF"/>
          <w:sz w:val="24"/>
        </w:rPr>
        <w:tab/>
      </w:r>
      <w:r>
        <w:rPr>
          <w:rFonts w:ascii="Arial" w:hAnsi="Arial" w:cs="Arial"/>
          <w:b/>
          <w:sz w:val="24"/>
        </w:rPr>
        <w:t>New WID: Rel-19 High power UE (power class 1.5) for NR FR1 TDD single band</w:t>
      </w:r>
    </w:p>
    <w:p w14:paraId="18A1E09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532737A" w14:textId="77777777" w:rsidR="00A7610C" w:rsidRDefault="00A7610C" w:rsidP="00A7610C">
      <w:pPr>
        <w:rPr>
          <w:rFonts w:ascii="Arial" w:hAnsi="Arial" w:cs="Arial"/>
          <w:b/>
        </w:rPr>
      </w:pPr>
      <w:r>
        <w:rPr>
          <w:rFonts w:ascii="Arial" w:hAnsi="Arial" w:cs="Arial"/>
          <w:b/>
        </w:rPr>
        <w:t xml:space="preserve">Discussion: </w:t>
      </w:r>
    </w:p>
    <w:p w14:paraId="4B84C8A4" w14:textId="77777777" w:rsidR="00A7610C" w:rsidRDefault="00A7610C" w:rsidP="00A7610C">
      <w:r>
        <w:t>merged into RP-241639</w:t>
      </w:r>
    </w:p>
    <w:p w14:paraId="401213B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8A5E85" w14:textId="77777777" w:rsidR="00A7610C" w:rsidRDefault="00A7610C" w:rsidP="00A7610C">
      <w:pPr>
        <w:rPr>
          <w:rFonts w:ascii="Arial" w:hAnsi="Arial" w:cs="Arial"/>
          <w:b/>
          <w:sz w:val="24"/>
        </w:rPr>
      </w:pPr>
      <w:r>
        <w:rPr>
          <w:rFonts w:ascii="Arial" w:hAnsi="Arial" w:cs="Arial"/>
          <w:b/>
          <w:color w:val="0000FF"/>
          <w:sz w:val="24"/>
        </w:rPr>
        <w:lastRenderedPageBreak/>
        <w:t>RP-241321</w:t>
      </w:r>
      <w:r>
        <w:rPr>
          <w:rFonts w:ascii="Arial" w:hAnsi="Arial" w:cs="Arial"/>
          <w:b/>
          <w:color w:val="0000FF"/>
          <w:sz w:val="24"/>
        </w:rPr>
        <w:tab/>
      </w:r>
      <w:r>
        <w:rPr>
          <w:rFonts w:ascii="Arial" w:hAnsi="Arial" w:cs="Arial"/>
          <w:b/>
          <w:sz w:val="24"/>
        </w:rPr>
        <w:t>New WID on Rel-19 High power UE (power class 2) for NR FR1 FDD single band</w:t>
      </w:r>
    </w:p>
    <w:p w14:paraId="2758D96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6990A07" w14:textId="77777777" w:rsidR="00A7610C" w:rsidRDefault="00A7610C" w:rsidP="00A7610C">
      <w:pPr>
        <w:rPr>
          <w:rFonts w:ascii="Arial" w:hAnsi="Arial" w:cs="Arial"/>
          <w:b/>
        </w:rPr>
      </w:pPr>
      <w:r>
        <w:rPr>
          <w:rFonts w:ascii="Arial" w:hAnsi="Arial" w:cs="Arial"/>
          <w:b/>
        </w:rPr>
        <w:t xml:space="preserve">Discussion: </w:t>
      </w:r>
    </w:p>
    <w:p w14:paraId="08227E92" w14:textId="77777777" w:rsidR="00A7610C" w:rsidRDefault="00A7610C" w:rsidP="00A7610C">
      <w:r>
        <w:t>merged into RP-241639</w:t>
      </w:r>
    </w:p>
    <w:p w14:paraId="2E5E5A3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7CC24" w14:textId="77777777" w:rsidR="00A7610C" w:rsidRDefault="00A7610C" w:rsidP="00A7610C">
      <w:pPr>
        <w:rPr>
          <w:rFonts w:ascii="Arial" w:hAnsi="Arial" w:cs="Arial"/>
          <w:b/>
          <w:sz w:val="24"/>
        </w:rPr>
      </w:pPr>
      <w:r>
        <w:rPr>
          <w:rFonts w:ascii="Arial" w:hAnsi="Arial" w:cs="Arial"/>
          <w:b/>
          <w:color w:val="0000FF"/>
          <w:sz w:val="24"/>
        </w:rPr>
        <w:t>RP-241639</w:t>
      </w:r>
      <w:r>
        <w:rPr>
          <w:rFonts w:ascii="Arial" w:hAnsi="Arial" w:cs="Arial"/>
          <w:b/>
          <w:color w:val="0000FF"/>
          <w:sz w:val="24"/>
        </w:rPr>
        <w:tab/>
      </w:r>
      <w:r>
        <w:rPr>
          <w:rFonts w:ascii="Arial" w:hAnsi="Arial" w:cs="Arial"/>
          <w:b/>
          <w:sz w:val="24"/>
        </w:rPr>
        <w:t>New WID: Rel-19 High power UE (power class 1.5 and 2) for NR FR1 TDD/FDD single band, and high power UE operation (power class 1) for fixed-wireless/vehicle-mounted use cases in a single NR band</w:t>
      </w:r>
    </w:p>
    <w:p w14:paraId="4A1F6AF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3256DF71" w14:textId="77777777" w:rsidR="00A7610C" w:rsidRDefault="00A7610C" w:rsidP="00A7610C">
      <w:pPr>
        <w:rPr>
          <w:rFonts w:ascii="Arial" w:hAnsi="Arial" w:cs="Arial"/>
          <w:b/>
        </w:rPr>
      </w:pPr>
      <w:r>
        <w:rPr>
          <w:rFonts w:ascii="Arial" w:hAnsi="Arial" w:cs="Arial"/>
          <w:b/>
        </w:rPr>
        <w:t xml:space="preserve">Discussion: </w:t>
      </w:r>
    </w:p>
    <w:p w14:paraId="49C6D2DC" w14:textId="77777777" w:rsidR="00A7610C" w:rsidRDefault="00A7610C" w:rsidP="00A7610C">
      <w:r>
        <w:t>basket WI HPUE_NR_FR1_bands_R19 merging RP-240944, RP-241203, RP-241321</w:t>
      </w:r>
    </w:p>
    <w:p w14:paraId="6B940F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RP-241680</w:t>
      </w:r>
      <w:r>
        <w:rPr>
          <w:color w:val="993300"/>
          <w:u w:val="single"/>
        </w:rPr>
        <w:t>.</w:t>
      </w:r>
    </w:p>
    <w:p w14:paraId="2A226EB9" w14:textId="77777777" w:rsidR="00A7610C" w:rsidRDefault="00A7610C" w:rsidP="00A7610C">
      <w:pPr>
        <w:rPr>
          <w:rFonts w:ascii="Arial" w:hAnsi="Arial" w:cs="Arial"/>
          <w:b/>
          <w:sz w:val="24"/>
        </w:rPr>
      </w:pPr>
      <w:r>
        <w:rPr>
          <w:rFonts w:ascii="Arial" w:hAnsi="Arial" w:cs="Arial"/>
          <w:b/>
          <w:color w:val="0000FF"/>
          <w:sz w:val="24"/>
        </w:rPr>
        <w:t>RP-241680</w:t>
      </w:r>
      <w:r>
        <w:rPr>
          <w:rFonts w:ascii="Arial" w:hAnsi="Arial" w:cs="Arial"/>
          <w:b/>
          <w:color w:val="0000FF"/>
          <w:sz w:val="24"/>
        </w:rPr>
        <w:tab/>
      </w:r>
      <w:r>
        <w:rPr>
          <w:rFonts w:ascii="Arial" w:hAnsi="Arial" w:cs="Arial"/>
          <w:b/>
          <w:sz w:val="24"/>
        </w:rPr>
        <w:t>New WID: Rel-19 High power UE (power class 1.5 and 2) for NR FR1 TDD/FDD single band, and high power UE operation (power class 1) for fixed-wireless/vehicle-mounted use cases in a single NR band</w:t>
      </w:r>
    </w:p>
    <w:p w14:paraId="05FE7A1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0E9D7CE6" w14:textId="77777777" w:rsidR="00A7610C" w:rsidRDefault="00A7610C" w:rsidP="00A7610C">
      <w:pPr>
        <w:rPr>
          <w:color w:val="808080"/>
        </w:rPr>
      </w:pPr>
      <w:r>
        <w:rPr>
          <w:color w:val="808080"/>
        </w:rPr>
        <w:t>(Replaces RP-241639)</w:t>
      </w:r>
    </w:p>
    <w:p w14:paraId="4ACD492A" w14:textId="77777777" w:rsidR="00A7610C" w:rsidRDefault="00A7610C" w:rsidP="00A7610C">
      <w:pPr>
        <w:rPr>
          <w:rFonts w:ascii="Arial" w:hAnsi="Arial" w:cs="Arial"/>
          <w:b/>
        </w:rPr>
      </w:pPr>
      <w:r>
        <w:rPr>
          <w:rFonts w:ascii="Arial" w:hAnsi="Arial" w:cs="Arial"/>
          <w:b/>
        </w:rPr>
        <w:t xml:space="preserve">Discussion: </w:t>
      </w:r>
    </w:p>
    <w:p w14:paraId="407CA048" w14:textId="77777777" w:rsidR="00A7610C" w:rsidRDefault="00A7610C" w:rsidP="00A7610C">
      <w:r>
        <w:t>conclusion: approved unseen</w:t>
      </w:r>
    </w:p>
    <w:p w14:paraId="081DC3B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95FD3" w14:textId="77777777" w:rsidR="00A7610C" w:rsidRDefault="00A7610C" w:rsidP="00A7610C">
      <w:pPr>
        <w:rPr>
          <w:rFonts w:ascii="Arial" w:hAnsi="Arial" w:cs="Arial"/>
          <w:b/>
          <w:sz w:val="24"/>
        </w:rPr>
      </w:pPr>
      <w:r>
        <w:rPr>
          <w:rFonts w:ascii="Arial" w:hAnsi="Arial" w:cs="Arial"/>
          <w:b/>
          <w:color w:val="0000FF"/>
          <w:sz w:val="24"/>
        </w:rPr>
        <w:t>RP-241145</w:t>
      </w:r>
      <w:r>
        <w:rPr>
          <w:rFonts w:ascii="Arial" w:hAnsi="Arial" w:cs="Arial"/>
          <w:b/>
          <w:color w:val="0000FF"/>
          <w:sz w:val="24"/>
        </w:rPr>
        <w:tab/>
      </w:r>
      <w:r>
        <w:rPr>
          <w:rFonts w:ascii="Arial" w:hAnsi="Arial" w:cs="Arial"/>
          <w:b/>
          <w:sz w:val="24"/>
        </w:rPr>
        <w:t>New WID on Rel-19 High power UE (power class m with 1&lt;m&lt;3) for a single FR1 band in UL of Dual Connectivity (DC) combinations of x bands (x=1,2,3, 4 for y=1 or x=1, 2 for y=2) LTE inter-band CA (xDL/1UL) and y bands NR inter-band CA (yDL/1UL)</w:t>
      </w:r>
    </w:p>
    <w:p w14:paraId="2C0E0B8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31DD06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RP-241641</w:t>
      </w:r>
      <w:r>
        <w:rPr>
          <w:color w:val="993300"/>
          <w:u w:val="single"/>
        </w:rPr>
        <w:t>.</w:t>
      </w:r>
    </w:p>
    <w:p w14:paraId="075C6D48" w14:textId="77777777" w:rsidR="00A7610C" w:rsidRDefault="00A7610C" w:rsidP="00A7610C">
      <w:pPr>
        <w:rPr>
          <w:rFonts w:ascii="Arial" w:hAnsi="Arial" w:cs="Arial"/>
          <w:b/>
          <w:sz w:val="24"/>
        </w:rPr>
      </w:pPr>
      <w:r>
        <w:rPr>
          <w:rFonts w:ascii="Arial" w:hAnsi="Arial" w:cs="Arial"/>
          <w:b/>
          <w:color w:val="0000FF"/>
          <w:sz w:val="24"/>
        </w:rPr>
        <w:t>RP-241641</w:t>
      </w:r>
      <w:r>
        <w:rPr>
          <w:rFonts w:ascii="Arial" w:hAnsi="Arial" w:cs="Arial"/>
          <w:b/>
          <w:color w:val="0000FF"/>
          <w:sz w:val="24"/>
        </w:rPr>
        <w:tab/>
      </w:r>
      <w:r>
        <w:rPr>
          <w:rFonts w:ascii="Arial" w:hAnsi="Arial" w:cs="Arial"/>
          <w:b/>
          <w:sz w:val="24"/>
        </w:rPr>
        <w:t>New WID: Rel-19 High power UE (power class 1.5 or 2) for Dual Connectivity (DC) combinations of LTE band(s) and NR band(s)</w:t>
      </w:r>
    </w:p>
    <w:p w14:paraId="7FD90A5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446EABBC" w14:textId="77777777" w:rsidR="00A7610C" w:rsidRDefault="00A7610C" w:rsidP="00A7610C">
      <w:pPr>
        <w:rPr>
          <w:color w:val="808080"/>
        </w:rPr>
      </w:pPr>
      <w:r>
        <w:rPr>
          <w:color w:val="808080"/>
        </w:rPr>
        <w:t>(Replaces RP-241145)</w:t>
      </w:r>
    </w:p>
    <w:p w14:paraId="64BF1626" w14:textId="77777777" w:rsidR="00A7610C" w:rsidRDefault="00A7610C" w:rsidP="00A7610C">
      <w:pPr>
        <w:rPr>
          <w:rFonts w:ascii="Arial" w:hAnsi="Arial" w:cs="Arial"/>
          <w:b/>
        </w:rPr>
      </w:pPr>
      <w:r>
        <w:rPr>
          <w:rFonts w:ascii="Arial" w:hAnsi="Arial" w:cs="Arial"/>
          <w:b/>
        </w:rPr>
        <w:t xml:space="preserve">Discussion: </w:t>
      </w:r>
    </w:p>
    <w:p w14:paraId="11C19B41" w14:textId="77777777" w:rsidR="00A7610C" w:rsidRDefault="00A7610C" w:rsidP="00A7610C">
      <w:r>
        <w:t>basket WI HPUE_DC_LTE_NR_R19</w:t>
      </w:r>
    </w:p>
    <w:p w14:paraId="4B6DD2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RP-241670</w:t>
      </w:r>
      <w:r>
        <w:rPr>
          <w:color w:val="993300"/>
          <w:u w:val="single"/>
        </w:rPr>
        <w:t>.</w:t>
      </w:r>
    </w:p>
    <w:p w14:paraId="4F26A4BB" w14:textId="77777777" w:rsidR="00A7610C" w:rsidRDefault="00A7610C" w:rsidP="00A7610C">
      <w:pPr>
        <w:rPr>
          <w:rFonts w:ascii="Arial" w:hAnsi="Arial" w:cs="Arial"/>
          <w:b/>
          <w:sz w:val="24"/>
        </w:rPr>
      </w:pPr>
      <w:r>
        <w:rPr>
          <w:rFonts w:ascii="Arial" w:hAnsi="Arial" w:cs="Arial"/>
          <w:b/>
          <w:color w:val="0000FF"/>
          <w:sz w:val="24"/>
        </w:rPr>
        <w:lastRenderedPageBreak/>
        <w:t>RP-241670</w:t>
      </w:r>
      <w:r>
        <w:rPr>
          <w:rFonts w:ascii="Arial" w:hAnsi="Arial" w:cs="Arial"/>
          <w:b/>
          <w:color w:val="0000FF"/>
          <w:sz w:val="24"/>
        </w:rPr>
        <w:tab/>
      </w:r>
      <w:r>
        <w:rPr>
          <w:rFonts w:ascii="Arial" w:hAnsi="Arial" w:cs="Arial"/>
          <w:b/>
          <w:sz w:val="24"/>
        </w:rPr>
        <w:t>New WID: Rel-19 High power UE (power class 1.5 or 2) for Dual Connectivity (DC) combinations of LTE band(s) and NR band(s)</w:t>
      </w:r>
    </w:p>
    <w:p w14:paraId="188A737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127CC51F" w14:textId="77777777" w:rsidR="00A7610C" w:rsidRDefault="00A7610C" w:rsidP="00A7610C">
      <w:pPr>
        <w:rPr>
          <w:color w:val="808080"/>
        </w:rPr>
      </w:pPr>
      <w:r>
        <w:rPr>
          <w:color w:val="808080"/>
        </w:rPr>
        <w:t>(Replaces RP-241641)</w:t>
      </w:r>
    </w:p>
    <w:p w14:paraId="57A2F9C5" w14:textId="77777777" w:rsidR="00A7610C" w:rsidRDefault="00A7610C" w:rsidP="00A7610C">
      <w:pPr>
        <w:rPr>
          <w:rFonts w:ascii="Arial" w:hAnsi="Arial" w:cs="Arial"/>
          <w:b/>
        </w:rPr>
      </w:pPr>
      <w:r>
        <w:rPr>
          <w:rFonts w:ascii="Arial" w:hAnsi="Arial" w:cs="Arial"/>
          <w:b/>
        </w:rPr>
        <w:t xml:space="preserve">Discussion: </w:t>
      </w:r>
    </w:p>
    <w:p w14:paraId="2254EDA9" w14:textId="77777777" w:rsidR="00A7610C" w:rsidRDefault="00A7610C" w:rsidP="00A7610C">
      <w:r>
        <w:t>Ericsson: procedure needs to be reviewed in RAN4</w:t>
      </w:r>
    </w:p>
    <w:p w14:paraId="2F2E1FDF" w14:textId="77777777" w:rsidR="00A7610C" w:rsidRDefault="00A7610C" w:rsidP="00A7610C">
      <w:r>
        <w:t>Apple: we have some concerns but could accept the proposal and discuss further in RAN4 (scope is too large, goes up to 5 carriers)</w:t>
      </w:r>
    </w:p>
    <w:p w14:paraId="17897FB0" w14:textId="77777777" w:rsidR="00A7610C" w:rsidRDefault="00A7610C" w:rsidP="00A7610C">
      <w:r>
        <w:t>RAN4 chair: difficult to downscope now so maybe approve and discuss further in RAN4</w:t>
      </w:r>
    </w:p>
    <w:p w14:paraId="10F435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RP-241678</w:t>
      </w:r>
      <w:r>
        <w:rPr>
          <w:color w:val="993300"/>
          <w:u w:val="single"/>
        </w:rPr>
        <w:t>.</w:t>
      </w:r>
    </w:p>
    <w:p w14:paraId="03C712F6" w14:textId="77777777" w:rsidR="00A7610C" w:rsidRDefault="00A7610C" w:rsidP="00A7610C">
      <w:pPr>
        <w:rPr>
          <w:rFonts w:ascii="Arial" w:hAnsi="Arial" w:cs="Arial"/>
          <w:b/>
          <w:sz w:val="24"/>
        </w:rPr>
      </w:pPr>
      <w:r>
        <w:rPr>
          <w:rFonts w:ascii="Arial" w:hAnsi="Arial" w:cs="Arial"/>
          <w:b/>
          <w:color w:val="0000FF"/>
          <w:sz w:val="24"/>
        </w:rPr>
        <w:t>RP-241678</w:t>
      </w:r>
      <w:r>
        <w:rPr>
          <w:rFonts w:ascii="Arial" w:hAnsi="Arial" w:cs="Arial"/>
          <w:b/>
          <w:color w:val="0000FF"/>
          <w:sz w:val="24"/>
        </w:rPr>
        <w:tab/>
      </w:r>
      <w:r>
        <w:rPr>
          <w:rFonts w:ascii="Arial" w:hAnsi="Arial" w:cs="Arial"/>
          <w:b/>
          <w:sz w:val="24"/>
        </w:rPr>
        <w:t>New WID: Rel-19 High power UE (power class 1.5 or 2) for Dual Connectivity (DC) combinations of LTE band(s) and NR band(s)</w:t>
      </w:r>
    </w:p>
    <w:p w14:paraId="072F0CC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33093A74" w14:textId="77777777" w:rsidR="00A7610C" w:rsidRDefault="00A7610C" w:rsidP="00A7610C">
      <w:pPr>
        <w:rPr>
          <w:color w:val="808080"/>
        </w:rPr>
      </w:pPr>
      <w:r>
        <w:rPr>
          <w:color w:val="808080"/>
        </w:rPr>
        <w:t>(Replaces RP-241670)</w:t>
      </w:r>
    </w:p>
    <w:p w14:paraId="04145507" w14:textId="77777777" w:rsidR="00A7610C" w:rsidRDefault="00A7610C" w:rsidP="00A7610C">
      <w:pPr>
        <w:rPr>
          <w:rFonts w:ascii="Arial" w:hAnsi="Arial" w:cs="Arial"/>
          <w:b/>
        </w:rPr>
      </w:pPr>
      <w:r>
        <w:rPr>
          <w:rFonts w:ascii="Arial" w:hAnsi="Arial" w:cs="Arial"/>
          <w:b/>
        </w:rPr>
        <w:t xml:space="preserve">Discussion: </w:t>
      </w:r>
    </w:p>
    <w:p w14:paraId="1B0E9BB4" w14:textId="77777777" w:rsidR="00A7610C" w:rsidRDefault="00A7610C" w:rsidP="00A7610C">
      <w:r>
        <w:t>conclusion: approved unseen</w:t>
      </w:r>
    </w:p>
    <w:p w14:paraId="1A77F7A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54C91" w14:textId="77777777" w:rsidR="00A7610C" w:rsidRDefault="00A7610C" w:rsidP="00A7610C">
      <w:pPr>
        <w:rPr>
          <w:rFonts w:ascii="Arial" w:hAnsi="Arial" w:cs="Arial"/>
          <w:b/>
          <w:sz w:val="24"/>
        </w:rPr>
      </w:pPr>
      <w:r>
        <w:rPr>
          <w:rFonts w:ascii="Arial" w:hAnsi="Arial" w:cs="Arial"/>
          <w:b/>
          <w:color w:val="0000FF"/>
          <w:sz w:val="24"/>
        </w:rPr>
        <w:t>RP-241332</w:t>
      </w:r>
      <w:r>
        <w:rPr>
          <w:rFonts w:ascii="Arial" w:hAnsi="Arial" w:cs="Arial"/>
          <w:b/>
          <w:color w:val="0000FF"/>
          <w:sz w:val="24"/>
        </w:rPr>
        <w:tab/>
      </w:r>
      <w:r>
        <w:rPr>
          <w:rFonts w:ascii="Arial" w:hAnsi="Arial" w:cs="Arial"/>
          <w:b/>
          <w:sz w:val="24"/>
        </w:rPr>
        <w:t>Motivation for NR 3Tx HPUE inter-band ULCA with FDD UL MIMO</w:t>
      </w:r>
    </w:p>
    <w:p w14:paraId="54370A4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OPPO, Nokia, Huawei, HiSilicon, ZTE, MediaTek</w:t>
      </w:r>
    </w:p>
    <w:p w14:paraId="5E930B9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02447" w14:textId="77777777" w:rsidR="00A7610C" w:rsidRDefault="00A7610C" w:rsidP="00A7610C">
      <w:pPr>
        <w:rPr>
          <w:rFonts w:ascii="Arial" w:hAnsi="Arial" w:cs="Arial"/>
          <w:b/>
          <w:sz w:val="24"/>
        </w:rPr>
      </w:pPr>
      <w:r>
        <w:rPr>
          <w:rFonts w:ascii="Arial" w:hAnsi="Arial" w:cs="Arial"/>
          <w:b/>
          <w:color w:val="0000FF"/>
          <w:sz w:val="24"/>
        </w:rPr>
        <w:t>RP-241362</w:t>
      </w:r>
      <w:r>
        <w:rPr>
          <w:rFonts w:ascii="Arial" w:hAnsi="Arial" w:cs="Arial"/>
          <w:b/>
          <w:color w:val="0000FF"/>
          <w:sz w:val="24"/>
        </w:rPr>
        <w:tab/>
      </w:r>
      <w:r>
        <w:rPr>
          <w:rFonts w:ascii="Arial" w:hAnsi="Arial" w:cs="Arial"/>
          <w:b/>
          <w:sz w:val="24"/>
        </w:rPr>
        <w:t>Evolution path of 3Tx UEs</w:t>
      </w:r>
    </w:p>
    <w:p w14:paraId="33EC86C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China Unicom, OPPO, Softbank, T-Mobile USA, Verizon</w:t>
      </w:r>
    </w:p>
    <w:p w14:paraId="13FAF847" w14:textId="77777777" w:rsidR="00A7610C" w:rsidRDefault="00A7610C" w:rsidP="00A7610C">
      <w:pPr>
        <w:rPr>
          <w:rFonts w:ascii="Arial" w:hAnsi="Arial" w:cs="Arial"/>
          <w:b/>
        </w:rPr>
      </w:pPr>
      <w:r>
        <w:rPr>
          <w:rFonts w:ascii="Arial" w:hAnsi="Arial" w:cs="Arial"/>
          <w:b/>
        </w:rPr>
        <w:t xml:space="preserve">Abstract: </w:t>
      </w:r>
    </w:p>
    <w:p w14:paraId="1E1384ED" w14:textId="77777777" w:rsidR="00A7610C" w:rsidRDefault="00A7610C" w:rsidP="00A7610C">
      <w:r>
        <w:t>Suggestion for further 3Tx enhancements</w:t>
      </w:r>
    </w:p>
    <w:p w14:paraId="6DDF36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56574" w14:textId="77777777" w:rsidR="00A7610C" w:rsidRDefault="00A7610C" w:rsidP="00A7610C">
      <w:pPr>
        <w:rPr>
          <w:rFonts w:ascii="Arial" w:hAnsi="Arial" w:cs="Arial"/>
          <w:b/>
          <w:sz w:val="24"/>
        </w:rPr>
      </w:pPr>
      <w:r>
        <w:rPr>
          <w:rFonts w:ascii="Arial" w:hAnsi="Arial" w:cs="Arial"/>
          <w:b/>
          <w:color w:val="0000FF"/>
          <w:sz w:val="24"/>
        </w:rPr>
        <w:t>RP-241086</w:t>
      </w:r>
      <w:r>
        <w:rPr>
          <w:rFonts w:ascii="Arial" w:hAnsi="Arial" w:cs="Arial"/>
          <w:b/>
          <w:color w:val="0000FF"/>
          <w:sz w:val="24"/>
        </w:rPr>
        <w:tab/>
      </w:r>
      <w:r>
        <w:rPr>
          <w:rFonts w:ascii="Arial" w:hAnsi="Arial" w:cs="Arial"/>
          <w:b/>
          <w:sz w:val="24"/>
        </w:rPr>
        <w:t>Motivation for R19 3Tx basket WI</w:t>
      </w:r>
    </w:p>
    <w:p w14:paraId="4681DAB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OPPO,Samsung,MediaTek</w:t>
      </w:r>
    </w:p>
    <w:p w14:paraId="7EAFCA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4FFA1" w14:textId="77777777" w:rsidR="00A7610C" w:rsidRDefault="00A7610C" w:rsidP="00A7610C">
      <w:pPr>
        <w:rPr>
          <w:rFonts w:ascii="Arial" w:hAnsi="Arial" w:cs="Arial"/>
          <w:b/>
          <w:sz w:val="24"/>
        </w:rPr>
      </w:pPr>
      <w:r>
        <w:rPr>
          <w:rFonts w:ascii="Arial" w:hAnsi="Arial" w:cs="Arial"/>
          <w:b/>
          <w:color w:val="0000FF"/>
          <w:sz w:val="24"/>
        </w:rPr>
        <w:t>RP-241085</w:t>
      </w:r>
      <w:r>
        <w:rPr>
          <w:rFonts w:ascii="Arial" w:hAnsi="Arial" w:cs="Arial"/>
          <w:b/>
          <w:color w:val="0000FF"/>
          <w:sz w:val="24"/>
        </w:rPr>
        <w:tab/>
      </w:r>
      <w:r>
        <w:rPr>
          <w:rFonts w:ascii="Arial" w:hAnsi="Arial" w:cs="Arial"/>
          <w:b/>
          <w:sz w:val="24"/>
        </w:rPr>
        <w:t>Rel-19 basket WI for NR inter-band UL CA and EN-DC with 3Tx</w:t>
      </w:r>
    </w:p>
    <w:p w14:paraId="29FF831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OPPO,Samsung,MediaTek</w:t>
      </w:r>
    </w:p>
    <w:p w14:paraId="4A555E74" w14:textId="77777777" w:rsidR="00A7610C" w:rsidRDefault="00A7610C" w:rsidP="00A7610C">
      <w:pPr>
        <w:rPr>
          <w:rFonts w:ascii="Arial" w:hAnsi="Arial" w:cs="Arial"/>
          <w:b/>
        </w:rPr>
      </w:pPr>
      <w:r>
        <w:rPr>
          <w:rFonts w:ascii="Arial" w:hAnsi="Arial" w:cs="Arial"/>
          <w:b/>
        </w:rPr>
        <w:t xml:space="preserve">Discussion: </w:t>
      </w:r>
    </w:p>
    <w:p w14:paraId="48155218" w14:textId="77777777" w:rsidR="00A7610C" w:rsidRDefault="00A7610C" w:rsidP="00A7610C">
      <w:r>
        <w:t>merged into RP-241642</w:t>
      </w:r>
    </w:p>
    <w:p w14:paraId="74FB4745"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EA1920" w14:textId="77777777" w:rsidR="00A7610C" w:rsidRDefault="00A7610C" w:rsidP="00A7610C">
      <w:pPr>
        <w:rPr>
          <w:rFonts w:ascii="Arial" w:hAnsi="Arial" w:cs="Arial"/>
          <w:b/>
          <w:sz w:val="24"/>
        </w:rPr>
      </w:pPr>
      <w:r>
        <w:rPr>
          <w:rFonts w:ascii="Arial" w:hAnsi="Arial" w:cs="Arial"/>
          <w:b/>
          <w:color w:val="0000FF"/>
          <w:sz w:val="24"/>
        </w:rPr>
        <w:t>RP-241255</w:t>
      </w:r>
      <w:r>
        <w:rPr>
          <w:rFonts w:ascii="Arial" w:hAnsi="Arial" w:cs="Arial"/>
          <w:b/>
          <w:color w:val="0000FF"/>
          <w:sz w:val="24"/>
        </w:rPr>
        <w:tab/>
      </w:r>
      <w:r>
        <w:rPr>
          <w:rFonts w:ascii="Arial" w:hAnsi="Arial" w:cs="Arial"/>
          <w:b/>
          <w:sz w:val="24"/>
        </w:rPr>
        <w:t>New WID: High power UE (power class 1.5 or 2) for intra-band Carrier Aggregation combinations of a single NR FR1 TDD band</w:t>
      </w:r>
    </w:p>
    <w:p w14:paraId="3DD2D29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BE5CF42" w14:textId="77777777" w:rsidR="00A7610C" w:rsidRDefault="00A7610C" w:rsidP="00A7610C">
      <w:pPr>
        <w:rPr>
          <w:rFonts w:ascii="Arial" w:hAnsi="Arial" w:cs="Arial"/>
          <w:b/>
        </w:rPr>
      </w:pPr>
      <w:r>
        <w:rPr>
          <w:rFonts w:ascii="Arial" w:hAnsi="Arial" w:cs="Arial"/>
          <w:b/>
        </w:rPr>
        <w:t xml:space="preserve">Discussion: </w:t>
      </w:r>
    </w:p>
    <w:p w14:paraId="1A4D001B" w14:textId="77777777" w:rsidR="00A7610C" w:rsidRDefault="00A7610C" w:rsidP="00A7610C">
      <w:r>
        <w:t>merged into RP-241642</w:t>
      </w:r>
    </w:p>
    <w:p w14:paraId="1709B9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34FAA" w14:textId="77777777" w:rsidR="00A7610C" w:rsidRDefault="00A7610C" w:rsidP="00A7610C">
      <w:pPr>
        <w:rPr>
          <w:rFonts w:ascii="Arial" w:hAnsi="Arial" w:cs="Arial"/>
          <w:b/>
          <w:sz w:val="24"/>
        </w:rPr>
      </w:pPr>
      <w:r>
        <w:rPr>
          <w:rFonts w:ascii="Arial" w:hAnsi="Arial" w:cs="Arial"/>
          <w:b/>
          <w:color w:val="0000FF"/>
          <w:sz w:val="24"/>
        </w:rPr>
        <w:t>RP-241310</w:t>
      </w:r>
      <w:r>
        <w:rPr>
          <w:rFonts w:ascii="Arial" w:hAnsi="Arial" w:cs="Arial"/>
          <w:b/>
          <w:color w:val="0000FF"/>
          <w:sz w:val="24"/>
        </w:rPr>
        <w:tab/>
      </w:r>
      <w:r>
        <w:rPr>
          <w:rFonts w:ascii="Arial" w:hAnsi="Arial" w:cs="Arial"/>
          <w:b/>
          <w:sz w:val="24"/>
        </w:rPr>
        <w:t>New WID: Rel-19 High power UE (power class 1,5 and 2) for a single FR1 NR TDD band in UL of NR inter-band CA/DC combinations with/without NR SUL (supplementary uplink) with y bands downlink (y=2,3,4,5,6) and x bands uplink (x=1,2)</w:t>
      </w:r>
    </w:p>
    <w:p w14:paraId="5EE4210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0D49F99" w14:textId="77777777" w:rsidR="00A7610C" w:rsidRDefault="00A7610C" w:rsidP="00A7610C">
      <w:pPr>
        <w:rPr>
          <w:rFonts w:ascii="Arial" w:hAnsi="Arial" w:cs="Arial"/>
          <w:b/>
        </w:rPr>
      </w:pPr>
      <w:r>
        <w:rPr>
          <w:rFonts w:ascii="Arial" w:hAnsi="Arial" w:cs="Arial"/>
          <w:b/>
        </w:rPr>
        <w:t xml:space="preserve">Discussion: </w:t>
      </w:r>
    </w:p>
    <w:p w14:paraId="27FBB369" w14:textId="77777777" w:rsidR="00A7610C" w:rsidRDefault="00A7610C" w:rsidP="00A7610C">
      <w:r>
        <w:t>merged into RP-241642</w:t>
      </w:r>
    </w:p>
    <w:p w14:paraId="7E1E7C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93F99A" w14:textId="77777777" w:rsidR="00A7610C" w:rsidRDefault="00A7610C" w:rsidP="00A7610C">
      <w:pPr>
        <w:rPr>
          <w:rFonts w:ascii="Arial" w:hAnsi="Arial" w:cs="Arial"/>
          <w:b/>
          <w:sz w:val="24"/>
        </w:rPr>
      </w:pPr>
      <w:r>
        <w:rPr>
          <w:rFonts w:ascii="Arial" w:hAnsi="Arial" w:cs="Arial"/>
          <w:b/>
          <w:color w:val="0000FF"/>
          <w:sz w:val="24"/>
        </w:rPr>
        <w:t>RP-241322</w:t>
      </w:r>
      <w:r>
        <w:rPr>
          <w:rFonts w:ascii="Arial" w:hAnsi="Arial" w:cs="Arial"/>
          <w:b/>
          <w:color w:val="0000FF"/>
          <w:sz w:val="24"/>
        </w:rPr>
        <w:tab/>
      </w:r>
      <w:r>
        <w:rPr>
          <w:rFonts w:ascii="Arial" w:hAnsi="Arial" w:cs="Arial"/>
          <w:b/>
          <w:sz w:val="24"/>
        </w:rPr>
        <w:t>New WID Rel-19 High power UE (power class 2) for FR1 NR FDD band in UL of NR CADC combinations</w:t>
      </w:r>
    </w:p>
    <w:p w14:paraId="31DB828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D2C53EF" w14:textId="77777777" w:rsidR="00A7610C" w:rsidRDefault="00A7610C" w:rsidP="00A7610C">
      <w:pPr>
        <w:rPr>
          <w:rFonts w:ascii="Arial" w:hAnsi="Arial" w:cs="Arial"/>
          <w:b/>
        </w:rPr>
      </w:pPr>
      <w:r>
        <w:rPr>
          <w:rFonts w:ascii="Arial" w:hAnsi="Arial" w:cs="Arial"/>
          <w:b/>
        </w:rPr>
        <w:t xml:space="preserve">Discussion: </w:t>
      </w:r>
    </w:p>
    <w:p w14:paraId="389CC334" w14:textId="77777777" w:rsidR="00A7610C" w:rsidRDefault="00A7610C" w:rsidP="00A7610C">
      <w:r>
        <w:t>merged into RP-241642</w:t>
      </w:r>
    </w:p>
    <w:p w14:paraId="70F9716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7FD874" w14:textId="77777777" w:rsidR="00A7610C" w:rsidRDefault="00A7610C" w:rsidP="00A7610C">
      <w:pPr>
        <w:rPr>
          <w:rFonts w:ascii="Arial" w:hAnsi="Arial" w:cs="Arial"/>
          <w:b/>
          <w:sz w:val="24"/>
        </w:rPr>
      </w:pPr>
      <w:r>
        <w:rPr>
          <w:rFonts w:ascii="Arial" w:hAnsi="Arial" w:cs="Arial"/>
          <w:b/>
          <w:color w:val="0000FF"/>
          <w:sz w:val="24"/>
        </w:rPr>
        <w:t>RP-241642</w:t>
      </w:r>
      <w:r>
        <w:rPr>
          <w:rFonts w:ascii="Arial" w:hAnsi="Arial" w:cs="Arial"/>
          <w:b/>
          <w:color w:val="0000FF"/>
          <w:sz w:val="24"/>
        </w:rPr>
        <w:tab/>
      </w:r>
      <w:r>
        <w:rPr>
          <w:rFonts w:ascii="Arial" w:hAnsi="Arial" w:cs="Arial"/>
          <w:b/>
          <w:sz w:val="24"/>
        </w:rPr>
        <w:t>New WID: Rel-19 High power UE (power class 1.5 or 2) for NR intra-band Carrier Aggregation (CA) or NR inter-band CA/Dual connectivity (DC) band combinations with/without NR SUL (supplementary uplink)</w:t>
      </w:r>
    </w:p>
    <w:p w14:paraId="3F9FACC9"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6BB48245" w14:textId="77777777" w:rsidR="00A7610C" w:rsidRDefault="00A7610C" w:rsidP="00A7610C">
      <w:pPr>
        <w:rPr>
          <w:rFonts w:ascii="Arial" w:hAnsi="Arial" w:cs="Arial"/>
          <w:b/>
        </w:rPr>
      </w:pPr>
      <w:r>
        <w:rPr>
          <w:rFonts w:ascii="Arial" w:hAnsi="Arial" w:cs="Arial"/>
          <w:b/>
        </w:rPr>
        <w:t xml:space="preserve">Discussion: </w:t>
      </w:r>
    </w:p>
    <w:p w14:paraId="06F67673" w14:textId="77777777" w:rsidR="00A7610C" w:rsidRDefault="00A7610C" w:rsidP="00A7610C">
      <w:r>
        <w:t>basket WI HPUE_NR_CADC_SUL_R19 which merges RP-241085, RP-241255, RP-241310, RP-241322</w:t>
      </w:r>
    </w:p>
    <w:p w14:paraId="382AC41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RP-241671</w:t>
      </w:r>
      <w:r>
        <w:rPr>
          <w:color w:val="993300"/>
          <w:u w:val="single"/>
        </w:rPr>
        <w:t>.</w:t>
      </w:r>
    </w:p>
    <w:p w14:paraId="5BB25810" w14:textId="77777777" w:rsidR="00A7610C" w:rsidRDefault="00A7610C" w:rsidP="00A7610C">
      <w:pPr>
        <w:rPr>
          <w:rFonts w:ascii="Arial" w:hAnsi="Arial" w:cs="Arial"/>
          <w:b/>
          <w:sz w:val="24"/>
        </w:rPr>
      </w:pPr>
      <w:r>
        <w:rPr>
          <w:rFonts w:ascii="Arial" w:hAnsi="Arial" w:cs="Arial"/>
          <w:b/>
          <w:color w:val="0000FF"/>
          <w:sz w:val="24"/>
        </w:rPr>
        <w:t>RP-241671</w:t>
      </w:r>
      <w:r>
        <w:rPr>
          <w:rFonts w:ascii="Arial" w:hAnsi="Arial" w:cs="Arial"/>
          <w:b/>
          <w:color w:val="0000FF"/>
          <w:sz w:val="24"/>
        </w:rPr>
        <w:tab/>
      </w:r>
      <w:r>
        <w:rPr>
          <w:rFonts w:ascii="Arial" w:hAnsi="Arial" w:cs="Arial"/>
          <w:b/>
          <w:sz w:val="24"/>
        </w:rPr>
        <w:t>New WID: Rel-19 High power UE (power class 1.5 or 2) for NR intra-band Carrier Aggregation (CA) or NR inter-band CA/Dual connectivity (DC) band combinations with/without NR SUL (supplementary uplink)</w:t>
      </w:r>
    </w:p>
    <w:p w14:paraId="63E93B3F"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0592CD23" w14:textId="77777777" w:rsidR="00A7610C" w:rsidRDefault="00A7610C" w:rsidP="00A7610C">
      <w:pPr>
        <w:rPr>
          <w:color w:val="808080"/>
        </w:rPr>
      </w:pPr>
      <w:r>
        <w:rPr>
          <w:color w:val="808080"/>
        </w:rPr>
        <w:t>(Replaces RP-241642)</w:t>
      </w:r>
    </w:p>
    <w:p w14:paraId="6BD464B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RP-241679</w:t>
      </w:r>
      <w:r>
        <w:rPr>
          <w:color w:val="993300"/>
          <w:u w:val="single"/>
        </w:rPr>
        <w:t>.</w:t>
      </w:r>
    </w:p>
    <w:p w14:paraId="4E29D398" w14:textId="77777777" w:rsidR="00A7610C" w:rsidRDefault="00A7610C" w:rsidP="00A7610C">
      <w:pPr>
        <w:rPr>
          <w:rFonts w:ascii="Arial" w:hAnsi="Arial" w:cs="Arial"/>
          <w:b/>
          <w:sz w:val="24"/>
        </w:rPr>
      </w:pPr>
      <w:r>
        <w:rPr>
          <w:rFonts w:ascii="Arial" w:hAnsi="Arial" w:cs="Arial"/>
          <w:b/>
          <w:color w:val="0000FF"/>
          <w:sz w:val="24"/>
        </w:rPr>
        <w:lastRenderedPageBreak/>
        <w:t>RP-241679</w:t>
      </w:r>
      <w:r>
        <w:rPr>
          <w:rFonts w:ascii="Arial" w:hAnsi="Arial" w:cs="Arial"/>
          <w:b/>
          <w:color w:val="0000FF"/>
          <w:sz w:val="24"/>
        </w:rPr>
        <w:tab/>
      </w:r>
      <w:r>
        <w:rPr>
          <w:rFonts w:ascii="Arial" w:hAnsi="Arial" w:cs="Arial"/>
          <w:b/>
          <w:sz w:val="24"/>
        </w:rPr>
        <w:t>New WID: Rel-19 High power UE (power class 1.5 or 2) for NR intra-band Carrier Aggregation (CA) or NR inter-band CA/Dual connectivity (DC) band combinations with/without NR SUL (supplementary uplink)</w:t>
      </w:r>
    </w:p>
    <w:p w14:paraId="35A750C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6ED1AA1E" w14:textId="77777777" w:rsidR="00A7610C" w:rsidRDefault="00A7610C" w:rsidP="00A7610C">
      <w:pPr>
        <w:rPr>
          <w:color w:val="808080"/>
        </w:rPr>
      </w:pPr>
      <w:r>
        <w:rPr>
          <w:color w:val="808080"/>
        </w:rPr>
        <w:t>(Replaces RP-241671)</w:t>
      </w:r>
    </w:p>
    <w:p w14:paraId="7C782EF7" w14:textId="77777777" w:rsidR="00A7610C" w:rsidRDefault="00A7610C" w:rsidP="00A7610C">
      <w:pPr>
        <w:rPr>
          <w:rFonts w:ascii="Arial" w:hAnsi="Arial" w:cs="Arial"/>
          <w:b/>
        </w:rPr>
      </w:pPr>
      <w:r>
        <w:rPr>
          <w:rFonts w:ascii="Arial" w:hAnsi="Arial" w:cs="Arial"/>
          <w:b/>
        </w:rPr>
        <w:t xml:space="preserve">Discussion: </w:t>
      </w:r>
    </w:p>
    <w:p w14:paraId="29AEB37E" w14:textId="77777777" w:rsidR="00A7610C" w:rsidRDefault="00A7610C" w:rsidP="00A7610C">
      <w:r>
        <w:t>conclusion: approved unseen</w:t>
      </w:r>
    </w:p>
    <w:p w14:paraId="2E28A2B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649CC" w14:textId="77777777" w:rsidR="00A7610C" w:rsidRDefault="00A7610C" w:rsidP="00A7610C">
      <w:pPr>
        <w:rPr>
          <w:rFonts w:ascii="Arial" w:hAnsi="Arial" w:cs="Arial"/>
          <w:b/>
          <w:sz w:val="24"/>
        </w:rPr>
      </w:pPr>
      <w:r>
        <w:rPr>
          <w:rFonts w:ascii="Arial" w:hAnsi="Arial" w:cs="Arial"/>
          <w:b/>
          <w:color w:val="0000FF"/>
          <w:sz w:val="24"/>
        </w:rPr>
        <w:t>RP-241261</w:t>
      </w:r>
      <w:r>
        <w:rPr>
          <w:rFonts w:ascii="Arial" w:hAnsi="Arial" w:cs="Arial"/>
          <w:b/>
          <w:color w:val="0000FF"/>
          <w:sz w:val="24"/>
        </w:rPr>
        <w:tab/>
      </w:r>
      <w:r>
        <w:rPr>
          <w:rFonts w:ascii="Arial" w:hAnsi="Arial" w:cs="Arial"/>
          <w:b/>
          <w:sz w:val="24"/>
        </w:rPr>
        <w:t>New WI: Additional NR bands and intra-band contiguous UL CA band combinations for UL-MIMO in Rel-19</w:t>
      </w:r>
    </w:p>
    <w:p w14:paraId="6E7A0DB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B6D3A49" w14:textId="77777777" w:rsidR="00A7610C" w:rsidRDefault="00A7610C" w:rsidP="00A7610C">
      <w:pPr>
        <w:rPr>
          <w:rFonts w:ascii="Arial" w:hAnsi="Arial" w:cs="Arial"/>
          <w:b/>
        </w:rPr>
      </w:pPr>
      <w:r>
        <w:rPr>
          <w:rFonts w:ascii="Arial" w:hAnsi="Arial" w:cs="Arial"/>
          <w:b/>
        </w:rPr>
        <w:t xml:space="preserve">Discussion: </w:t>
      </w:r>
    </w:p>
    <w:p w14:paraId="0861F8D6" w14:textId="77777777" w:rsidR="00A7610C" w:rsidRDefault="00A7610C" w:rsidP="00A7610C">
      <w:r>
        <w:t>CA aspects merged into NR CA/DC WI RP-241637;</w:t>
      </w:r>
    </w:p>
    <w:p w14:paraId="3193D5F3" w14:textId="77777777" w:rsidR="00A7610C" w:rsidRDefault="00A7610C" w:rsidP="00A7610C">
      <w:r>
        <w:t>single band aspectes merged into NR_bands_xFeature_R19 basket WI RP-241643</w:t>
      </w:r>
    </w:p>
    <w:p w14:paraId="0F83AB9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597673" w14:textId="77777777" w:rsidR="00A7610C" w:rsidRDefault="00A7610C" w:rsidP="00A7610C">
      <w:pPr>
        <w:rPr>
          <w:rFonts w:ascii="Arial" w:hAnsi="Arial" w:cs="Arial"/>
          <w:b/>
          <w:sz w:val="24"/>
        </w:rPr>
      </w:pPr>
      <w:r>
        <w:rPr>
          <w:rFonts w:ascii="Arial" w:hAnsi="Arial" w:cs="Arial"/>
          <w:b/>
          <w:color w:val="0000FF"/>
          <w:sz w:val="24"/>
        </w:rPr>
        <w:t>RP-241048</w:t>
      </w:r>
      <w:r>
        <w:rPr>
          <w:rFonts w:ascii="Arial" w:hAnsi="Arial" w:cs="Arial"/>
          <w:b/>
          <w:color w:val="0000FF"/>
          <w:sz w:val="24"/>
        </w:rPr>
        <w:tab/>
      </w:r>
      <w:r>
        <w:rPr>
          <w:rFonts w:ascii="Arial" w:hAnsi="Arial" w:cs="Arial"/>
          <w:b/>
          <w:sz w:val="24"/>
        </w:rPr>
        <w:t>Discussion on 8Rx receiver</w:t>
      </w:r>
    </w:p>
    <w:p w14:paraId="0821EA0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81BD6A0" w14:textId="77777777" w:rsidR="00A7610C" w:rsidRDefault="00A7610C" w:rsidP="00A7610C">
      <w:pPr>
        <w:rPr>
          <w:rFonts w:ascii="Arial" w:hAnsi="Arial" w:cs="Arial"/>
          <w:b/>
        </w:rPr>
      </w:pPr>
      <w:r>
        <w:rPr>
          <w:rFonts w:ascii="Arial" w:hAnsi="Arial" w:cs="Arial"/>
          <w:b/>
        </w:rPr>
        <w:t xml:space="preserve">Discussion: </w:t>
      </w:r>
    </w:p>
    <w:p w14:paraId="7F0587EC" w14:textId="77777777" w:rsidR="00A7610C" w:rsidRDefault="00A7610C" w:rsidP="00A7610C">
      <w:r>
        <w:t>moved from AI 9.11 to AI 9.1.5</w:t>
      </w:r>
    </w:p>
    <w:p w14:paraId="123C53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51576" w14:textId="77777777" w:rsidR="00A7610C" w:rsidRDefault="00A7610C" w:rsidP="00A7610C">
      <w:pPr>
        <w:rPr>
          <w:rFonts w:ascii="Arial" w:hAnsi="Arial" w:cs="Arial"/>
          <w:b/>
          <w:sz w:val="24"/>
        </w:rPr>
      </w:pPr>
      <w:r>
        <w:rPr>
          <w:rFonts w:ascii="Arial" w:hAnsi="Arial" w:cs="Arial"/>
          <w:b/>
          <w:color w:val="0000FF"/>
          <w:sz w:val="24"/>
        </w:rPr>
        <w:t>RP-241229</w:t>
      </w:r>
      <w:r>
        <w:rPr>
          <w:rFonts w:ascii="Arial" w:hAnsi="Arial" w:cs="Arial"/>
          <w:b/>
          <w:color w:val="0000FF"/>
          <w:sz w:val="24"/>
        </w:rPr>
        <w:tab/>
      </w:r>
      <w:r>
        <w:rPr>
          <w:rFonts w:ascii="Arial" w:hAnsi="Arial" w:cs="Arial"/>
          <w:b/>
          <w:sz w:val="24"/>
        </w:rPr>
        <w:t>Motivation on R19 WID nRx(n=4, 8) for NR bands (&lt;2.6GHz)</w:t>
      </w:r>
    </w:p>
    <w:p w14:paraId="53F5124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 China Telecom</w:t>
      </w:r>
    </w:p>
    <w:p w14:paraId="7BCA1E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07536" w14:textId="77777777" w:rsidR="00A7610C" w:rsidRDefault="00A7610C" w:rsidP="00A7610C">
      <w:pPr>
        <w:rPr>
          <w:rFonts w:ascii="Arial" w:hAnsi="Arial" w:cs="Arial"/>
          <w:b/>
          <w:sz w:val="24"/>
        </w:rPr>
      </w:pPr>
      <w:r>
        <w:rPr>
          <w:rFonts w:ascii="Arial" w:hAnsi="Arial" w:cs="Arial"/>
          <w:b/>
          <w:color w:val="0000FF"/>
          <w:sz w:val="24"/>
        </w:rPr>
        <w:t>RP-241230</w:t>
      </w:r>
      <w:r>
        <w:rPr>
          <w:rFonts w:ascii="Arial" w:hAnsi="Arial" w:cs="Arial"/>
          <w:b/>
          <w:color w:val="0000FF"/>
          <w:sz w:val="24"/>
        </w:rPr>
        <w:tab/>
      </w:r>
      <w:r>
        <w:rPr>
          <w:rFonts w:ascii="Arial" w:hAnsi="Arial" w:cs="Arial"/>
          <w:b/>
          <w:sz w:val="24"/>
        </w:rPr>
        <w:t>New WID: Rel-19 nRx(n=4, 8) for NR bands (&lt;2.6GHz)</w:t>
      </w:r>
    </w:p>
    <w:p w14:paraId="566D64A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Corporation,China Telecom</w:t>
      </w:r>
    </w:p>
    <w:p w14:paraId="3DBBDBF9" w14:textId="77777777" w:rsidR="00A7610C" w:rsidRDefault="00A7610C" w:rsidP="00A7610C">
      <w:pPr>
        <w:rPr>
          <w:rFonts w:ascii="Arial" w:hAnsi="Arial" w:cs="Arial"/>
          <w:b/>
        </w:rPr>
      </w:pPr>
      <w:r>
        <w:rPr>
          <w:rFonts w:ascii="Arial" w:hAnsi="Arial" w:cs="Arial"/>
          <w:b/>
        </w:rPr>
        <w:t xml:space="preserve">Discussion: </w:t>
      </w:r>
    </w:p>
    <w:p w14:paraId="6AF2AFDA" w14:textId="77777777" w:rsidR="00A7610C" w:rsidRDefault="00A7610C" w:rsidP="00A7610C">
      <w:r>
        <w:t>merged into RP-241643</w:t>
      </w:r>
    </w:p>
    <w:p w14:paraId="7B513A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410752" w14:textId="77777777" w:rsidR="00A7610C" w:rsidRDefault="00A7610C" w:rsidP="00A7610C">
      <w:pPr>
        <w:rPr>
          <w:rFonts w:ascii="Arial" w:hAnsi="Arial" w:cs="Arial"/>
          <w:b/>
          <w:sz w:val="24"/>
        </w:rPr>
      </w:pPr>
      <w:r>
        <w:rPr>
          <w:rFonts w:ascii="Arial" w:hAnsi="Arial" w:cs="Arial"/>
          <w:b/>
          <w:color w:val="0000FF"/>
          <w:sz w:val="24"/>
        </w:rPr>
        <w:t>RP-241643</w:t>
      </w:r>
      <w:r>
        <w:rPr>
          <w:rFonts w:ascii="Arial" w:hAnsi="Arial" w:cs="Arial"/>
          <w:b/>
          <w:color w:val="0000FF"/>
          <w:sz w:val="24"/>
        </w:rPr>
        <w:tab/>
      </w:r>
      <w:r>
        <w:rPr>
          <w:rFonts w:ascii="Arial" w:hAnsi="Arial" w:cs="Arial"/>
          <w:b/>
          <w:sz w:val="24"/>
        </w:rPr>
        <w:t>New WID: Additional NR bands for NR features in Rel-19</w:t>
      </w:r>
    </w:p>
    <w:p w14:paraId="37C2C09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5640932" w14:textId="77777777" w:rsidR="00A7610C" w:rsidRDefault="00A7610C" w:rsidP="00A7610C">
      <w:pPr>
        <w:rPr>
          <w:rFonts w:ascii="Arial" w:hAnsi="Arial" w:cs="Arial"/>
          <w:b/>
        </w:rPr>
      </w:pPr>
      <w:r>
        <w:rPr>
          <w:rFonts w:ascii="Arial" w:hAnsi="Arial" w:cs="Arial"/>
          <w:b/>
        </w:rPr>
        <w:t xml:space="preserve">Discussion: </w:t>
      </w:r>
    </w:p>
    <w:p w14:paraId="29C1ABEA" w14:textId="77777777" w:rsidR="00A7610C" w:rsidRDefault="00A7610C" w:rsidP="00A7610C">
      <w:r>
        <w:t>basket WI NR_bands_xFeature_R19 merging RP-241261, RP-241230</w:t>
      </w:r>
    </w:p>
    <w:p w14:paraId="05ED074E"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RP-241677</w:t>
      </w:r>
      <w:r>
        <w:rPr>
          <w:color w:val="993300"/>
          <w:u w:val="single"/>
        </w:rPr>
        <w:t>.</w:t>
      </w:r>
    </w:p>
    <w:p w14:paraId="713DDFE6" w14:textId="77777777" w:rsidR="00A7610C" w:rsidRDefault="00A7610C" w:rsidP="00A7610C">
      <w:pPr>
        <w:rPr>
          <w:rFonts w:ascii="Arial" w:hAnsi="Arial" w:cs="Arial"/>
          <w:b/>
          <w:sz w:val="24"/>
        </w:rPr>
      </w:pPr>
      <w:r>
        <w:rPr>
          <w:rFonts w:ascii="Arial" w:hAnsi="Arial" w:cs="Arial"/>
          <w:b/>
          <w:color w:val="0000FF"/>
          <w:sz w:val="24"/>
        </w:rPr>
        <w:t>RP-241677</w:t>
      </w:r>
      <w:r>
        <w:rPr>
          <w:rFonts w:ascii="Arial" w:hAnsi="Arial" w:cs="Arial"/>
          <w:b/>
          <w:color w:val="0000FF"/>
          <w:sz w:val="24"/>
        </w:rPr>
        <w:tab/>
      </w:r>
      <w:r>
        <w:rPr>
          <w:rFonts w:ascii="Arial" w:hAnsi="Arial" w:cs="Arial"/>
          <w:b/>
          <w:sz w:val="24"/>
        </w:rPr>
        <w:t>New WID: Additional NR bands for NR features in Rel-19</w:t>
      </w:r>
    </w:p>
    <w:p w14:paraId="6DC36CF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7D384E04" w14:textId="77777777" w:rsidR="00A7610C" w:rsidRDefault="00A7610C" w:rsidP="00A7610C">
      <w:pPr>
        <w:rPr>
          <w:color w:val="808080"/>
        </w:rPr>
      </w:pPr>
      <w:r>
        <w:rPr>
          <w:color w:val="808080"/>
        </w:rPr>
        <w:t>(Replaces RP-241643)</w:t>
      </w:r>
    </w:p>
    <w:p w14:paraId="7415ED41" w14:textId="77777777" w:rsidR="00A7610C" w:rsidRDefault="00A7610C" w:rsidP="00A7610C">
      <w:pPr>
        <w:rPr>
          <w:rFonts w:ascii="Arial" w:hAnsi="Arial" w:cs="Arial"/>
          <w:b/>
        </w:rPr>
      </w:pPr>
      <w:r>
        <w:rPr>
          <w:rFonts w:ascii="Arial" w:hAnsi="Arial" w:cs="Arial"/>
          <w:b/>
        </w:rPr>
        <w:t xml:space="preserve">Discussion: </w:t>
      </w:r>
    </w:p>
    <w:p w14:paraId="083BD5EC" w14:textId="77777777" w:rsidR="00A7610C" w:rsidRDefault="00A7610C" w:rsidP="00A7610C">
      <w:r>
        <w:t>conclusion: approved unseen</w:t>
      </w:r>
    </w:p>
    <w:p w14:paraId="7A8A63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D6D28" w14:textId="77777777" w:rsidR="00A7610C" w:rsidRDefault="00A7610C" w:rsidP="00A7610C">
      <w:pPr>
        <w:rPr>
          <w:rFonts w:ascii="Arial" w:hAnsi="Arial" w:cs="Arial"/>
          <w:b/>
          <w:sz w:val="24"/>
        </w:rPr>
      </w:pPr>
      <w:r>
        <w:rPr>
          <w:rFonts w:ascii="Arial" w:hAnsi="Arial" w:cs="Arial"/>
          <w:b/>
          <w:color w:val="0000FF"/>
          <w:sz w:val="24"/>
        </w:rPr>
        <w:t>RP-241311</w:t>
      </w:r>
      <w:r>
        <w:rPr>
          <w:rFonts w:ascii="Arial" w:hAnsi="Arial" w:cs="Arial"/>
          <w:b/>
          <w:color w:val="0000FF"/>
          <w:sz w:val="24"/>
        </w:rPr>
        <w:tab/>
      </w:r>
      <w:r>
        <w:rPr>
          <w:rFonts w:ascii="Arial" w:hAnsi="Arial" w:cs="Arial"/>
          <w:b/>
          <w:sz w:val="24"/>
        </w:rPr>
        <w:t>New WID on Rel-19 downlink interruption for NR and EN-DC band combinations at dynamic Tx Switching in Uplink</w:t>
      </w:r>
    </w:p>
    <w:p w14:paraId="60215D4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B04BDD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RP-241644</w:t>
      </w:r>
      <w:r>
        <w:rPr>
          <w:color w:val="993300"/>
          <w:u w:val="single"/>
        </w:rPr>
        <w:t>.</w:t>
      </w:r>
    </w:p>
    <w:p w14:paraId="7FF3D8C3" w14:textId="77777777" w:rsidR="00A7610C" w:rsidRDefault="00A7610C" w:rsidP="00A7610C">
      <w:pPr>
        <w:rPr>
          <w:rFonts w:ascii="Arial" w:hAnsi="Arial" w:cs="Arial"/>
          <w:b/>
          <w:sz w:val="24"/>
        </w:rPr>
      </w:pPr>
      <w:r>
        <w:rPr>
          <w:rFonts w:ascii="Arial" w:hAnsi="Arial" w:cs="Arial"/>
          <w:b/>
          <w:color w:val="0000FF"/>
          <w:sz w:val="24"/>
        </w:rPr>
        <w:t>RP-241644</w:t>
      </w:r>
      <w:r>
        <w:rPr>
          <w:rFonts w:ascii="Arial" w:hAnsi="Arial" w:cs="Arial"/>
          <w:b/>
          <w:color w:val="0000FF"/>
          <w:sz w:val="24"/>
        </w:rPr>
        <w:tab/>
      </w:r>
      <w:r>
        <w:rPr>
          <w:rFonts w:ascii="Arial" w:hAnsi="Arial" w:cs="Arial"/>
          <w:b/>
          <w:sz w:val="24"/>
        </w:rPr>
        <w:t>New WID on Rel-19 downlink interruption for NR and EN-DC band combinations at dynamic Tx Switching in Uplink</w:t>
      </w:r>
    </w:p>
    <w:p w14:paraId="48CFB43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(China Telecom)</w:t>
      </w:r>
    </w:p>
    <w:p w14:paraId="63407F4F" w14:textId="77777777" w:rsidR="00A7610C" w:rsidRDefault="00A7610C" w:rsidP="00A7610C">
      <w:pPr>
        <w:rPr>
          <w:color w:val="808080"/>
        </w:rPr>
      </w:pPr>
      <w:r>
        <w:rPr>
          <w:color w:val="808080"/>
        </w:rPr>
        <w:t>(Replaces RP-241311)</w:t>
      </w:r>
    </w:p>
    <w:p w14:paraId="3C60ECCA" w14:textId="77777777" w:rsidR="00A7610C" w:rsidRDefault="00A7610C" w:rsidP="00A7610C">
      <w:pPr>
        <w:rPr>
          <w:rFonts w:ascii="Arial" w:hAnsi="Arial" w:cs="Arial"/>
          <w:b/>
        </w:rPr>
      </w:pPr>
      <w:r>
        <w:rPr>
          <w:rFonts w:ascii="Arial" w:hAnsi="Arial" w:cs="Arial"/>
          <w:b/>
        </w:rPr>
        <w:t xml:space="preserve">Discussion: </w:t>
      </w:r>
    </w:p>
    <w:p w14:paraId="6D68DB38" w14:textId="77777777" w:rsidR="00A7610C" w:rsidRDefault="00A7610C" w:rsidP="00A7610C">
      <w:r>
        <w:t>basket WI DL_intrpt_combos_TxSW_R19</w:t>
      </w:r>
    </w:p>
    <w:p w14:paraId="6AAEEB6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RP-241672</w:t>
      </w:r>
      <w:r>
        <w:rPr>
          <w:color w:val="993300"/>
          <w:u w:val="single"/>
        </w:rPr>
        <w:t>.</w:t>
      </w:r>
    </w:p>
    <w:p w14:paraId="5388C1C7" w14:textId="77777777" w:rsidR="00A7610C" w:rsidRDefault="00A7610C" w:rsidP="00A7610C">
      <w:pPr>
        <w:rPr>
          <w:rFonts w:ascii="Arial" w:hAnsi="Arial" w:cs="Arial"/>
          <w:b/>
          <w:sz w:val="24"/>
        </w:rPr>
      </w:pPr>
      <w:r>
        <w:rPr>
          <w:rFonts w:ascii="Arial" w:hAnsi="Arial" w:cs="Arial"/>
          <w:b/>
          <w:color w:val="0000FF"/>
          <w:sz w:val="24"/>
        </w:rPr>
        <w:t>RP-241672</w:t>
      </w:r>
      <w:r>
        <w:rPr>
          <w:rFonts w:ascii="Arial" w:hAnsi="Arial" w:cs="Arial"/>
          <w:b/>
          <w:color w:val="0000FF"/>
          <w:sz w:val="24"/>
        </w:rPr>
        <w:tab/>
      </w:r>
      <w:r>
        <w:rPr>
          <w:rFonts w:ascii="Arial" w:hAnsi="Arial" w:cs="Arial"/>
          <w:b/>
          <w:sz w:val="24"/>
        </w:rPr>
        <w:t>New WID on Rel-19 downlink interruption for NR and EN-DC band combinations at dynamic Tx Switching in Uplink</w:t>
      </w:r>
    </w:p>
    <w:p w14:paraId="407ECB7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(China Telecom)</w:t>
      </w:r>
    </w:p>
    <w:p w14:paraId="5B500B03" w14:textId="77777777" w:rsidR="00A7610C" w:rsidRDefault="00A7610C" w:rsidP="00A7610C">
      <w:pPr>
        <w:rPr>
          <w:color w:val="808080"/>
        </w:rPr>
      </w:pPr>
      <w:r>
        <w:rPr>
          <w:color w:val="808080"/>
        </w:rPr>
        <w:t>(Replaces RP-241644)</w:t>
      </w:r>
    </w:p>
    <w:p w14:paraId="28C3652E" w14:textId="77777777" w:rsidR="00A7610C" w:rsidRDefault="00A7610C" w:rsidP="00A7610C">
      <w:pPr>
        <w:rPr>
          <w:rFonts w:ascii="Arial" w:hAnsi="Arial" w:cs="Arial"/>
          <w:b/>
        </w:rPr>
      </w:pPr>
      <w:r>
        <w:rPr>
          <w:rFonts w:ascii="Arial" w:hAnsi="Arial" w:cs="Arial"/>
          <w:b/>
        </w:rPr>
        <w:t xml:space="preserve">Discussion: </w:t>
      </w:r>
    </w:p>
    <w:p w14:paraId="6B0D6F8C" w14:textId="77777777" w:rsidR="00A7610C" w:rsidRDefault="00A7610C" w:rsidP="00A7610C">
      <w:r>
        <w:t>conclusion: approved unseen</w:t>
      </w:r>
    </w:p>
    <w:p w14:paraId="7D7D45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F3BBB" w14:textId="77777777" w:rsidR="00A7610C" w:rsidRDefault="00A7610C" w:rsidP="00A7610C">
      <w:pPr>
        <w:rPr>
          <w:rFonts w:ascii="Arial" w:hAnsi="Arial" w:cs="Arial"/>
          <w:b/>
          <w:sz w:val="24"/>
        </w:rPr>
      </w:pPr>
      <w:r>
        <w:rPr>
          <w:rFonts w:ascii="Arial" w:hAnsi="Arial" w:cs="Arial"/>
          <w:b/>
          <w:color w:val="0000FF"/>
          <w:sz w:val="24"/>
        </w:rPr>
        <w:t>RP-241252</w:t>
      </w:r>
      <w:r>
        <w:rPr>
          <w:rFonts w:ascii="Arial" w:hAnsi="Arial" w:cs="Arial"/>
          <w:b/>
          <w:color w:val="0000FF"/>
          <w:sz w:val="24"/>
        </w:rPr>
        <w:tab/>
      </w:r>
      <w:r>
        <w:rPr>
          <w:rFonts w:ascii="Arial" w:hAnsi="Arial" w:cs="Arial"/>
          <w:b/>
          <w:sz w:val="24"/>
        </w:rPr>
        <w:t>New WI: Simultaneous Rx/Tx band combinations for NR CA/DC, NR SUL and LTE/NR DC in Rel-19</w:t>
      </w:r>
    </w:p>
    <w:p w14:paraId="79D3512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ADDCF77" w14:textId="77777777" w:rsidR="00A7610C" w:rsidRDefault="00A7610C" w:rsidP="00A7610C">
      <w:pPr>
        <w:rPr>
          <w:rFonts w:ascii="Arial" w:hAnsi="Arial" w:cs="Arial"/>
          <w:b/>
        </w:rPr>
      </w:pPr>
      <w:r>
        <w:rPr>
          <w:rFonts w:ascii="Arial" w:hAnsi="Arial" w:cs="Arial"/>
          <w:b/>
        </w:rPr>
        <w:t xml:space="preserve">Discussion: </w:t>
      </w:r>
    </w:p>
    <w:p w14:paraId="6A6CD0FC" w14:textId="77777777" w:rsidR="00A7610C" w:rsidRDefault="00A7610C" w:rsidP="00A7610C">
      <w:r>
        <w:t>MCC: missing target dates, missing new spec title, missing rapporteurs</w:t>
      </w:r>
    </w:p>
    <w:p w14:paraId="6B9A3BB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RP-241645</w:t>
      </w:r>
      <w:r>
        <w:rPr>
          <w:color w:val="993300"/>
          <w:u w:val="single"/>
        </w:rPr>
        <w:t>.</w:t>
      </w:r>
    </w:p>
    <w:p w14:paraId="16F107F0" w14:textId="77777777" w:rsidR="00A7610C" w:rsidRDefault="00A7610C" w:rsidP="00A7610C">
      <w:pPr>
        <w:rPr>
          <w:rFonts w:ascii="Arial" w:hAnsi="Arial" w:cs="Arial"/>
          <w:b/>
          <w:sz w:val="24"/>
        </w:rPr>
      </w:pPr>
      <w:r>
        <w:rPr>
          <w:rFonts w:ascii="Arial" w:hAnsi="Arial" w:cs="Arial"/>
          <w:b/>
          <w:color w:val="0000FF"/>
          <w:sz w:val="24"/>
        </w:rPr>
        <w:t>RP-241645</w:t>
      </w:r>
      <w:r>
        <w:rPr>
          <w:rFonts w:ascii="Arial" w:hAnsi="Arial" w:cs="Arial"/>
          <w:b/>
          <w:color w:val="0000FF"/>
          <w:sz w:val="24"/>
        </w:rPr>
        <w:tab/>
      </w:r>
      <w:r>
        <w:rPr>
          <w:rFonts w:ascii="Arial" w:hAnsi="Arial" w:cs="Arial"/>
          <w:b/>
          <w:sz w:val="24"/>
        </w:rPr>
        <w:t>New WI: Simultaneous Rx/Tx band combinations for NR CA/DC, NR SUL and LTE/NR DC in Rel-19</w:t>
      </w:r>
    </w:p>
    <w:p w14:paraId="37CA47CC"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66312D21" w14:textId="77777777" w:rsidR="00A7610C" w:rsidRDefault="00A7610C" w:rsidP="00A7610C">
      <w:pPr>
        <w:rPr>
          <w:color w:val="808080"/>
        </w:rPr>
      </w:pPr>
      <w:r>
        <w:rPr>
          <w:color w:val="808080"/>
        </w:rPr>
        <w:t>(Replaces RP-241252)</w:t>
      </w:r>
    </w:p>
    <w:p w14:paraId="079D4AE5" w14:textId="77777777" w:rsidR="00A7610C" w:rsidRDefault="00A7610C" w:rsidP="00A7610C">
      <w:pPr>
        <w:rPr>
          <w:rFonts w:ascii="Arial" w:hAnsi="Arial" w:cs="Arial"/>
          <w:b/>
        </w:rPr>
      </w:pPr>
      <w:r>
        <w:rPr>
          <w:rFonts w:ascii="Arial" w:hAnsi="Arial" w:cs="Arial"/>
          <w:b/>
        </w:rPr>
        <w:t xml:space="preserve">Discussion: </w:t>
      </w:r>
    </w:p>
    <w:p w14:paraId="384EE8FE" w14:textId="77777777" w:rsidR="00A7610C" w:rsidRDefault="00A7610C" w:rsidP="00A7610C">
      <w:r>
        <w:t>basket WI LTE_NR_Simult_RxTx_R19</w:t>
      </w:r>
    </w:p>
    <w:p w14:paraId="464D1BC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RP-241682</w:t>
      </w:r>
      <w:r>
        <w:rPr>
          <w:color w:val="993300"/>
          <w:u w:val="single"/>
        </w:rPr>
        <w:t>.</w:t>
      </w:r>
    </w:p>
    <w:p w14:paraId="172FBAC0" w14:textId="77777777" w:rsidR="00A7610C" w:rsidRDefault="00A7610C" w:rsidP="00A7610C">
      <w:pPr>
        <w:rPr>
          <w:rFonts w:ascii="Arial" w:hAnsi="Arial" w:cs="Arial"/>
          <w:b/>
          <w:sz w:val="24"/>
        </w:rPr>
      </w:pPr>
      <w:r>
        <w:rPr>
          <w:rFonts w:ascii="Arial" w:hAnsi="Arial" w:cs="Arial"/>
          <w:b/>
          <w:color w:val="0000FF"/>
          <w:sz w:val="24"/>
        </w:rPr>
        <w:t>RP-241682</w:t>
      </w:r>
      <w:r>
        <w:rPr>
          <w:rFonts w:ascii="Arial" w:hAnsi="Arial" w:cs="Arial"/>
          <w:b/>
          <w:color w:val="0000FF"/>
          <w:sz w:val="24"/>
        </w:rPr>
        <w:tab/>
      </w:r>
      <w:r>
        <w:rPr>
          <w:rFonts w:ascii="Arial" w:hAnsi="Arial" w:cs="Arial"/>
          <w:b/>
          <w:sz w:val="24"/>
        </w:rPr>
        <w:t>New WI: Simultaneous Rx/Tx band combinations for NR CA/DC, NR SUL and LTE/NR DC in Rel-19</w:t>
      </w:r>
    </w:p>
    <w:p w14:paraId="1D1C0B3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57E781BE" w14:textId="77777777" w:rsidR="00A7610C" w:rsidRDefault="00A7610C" w:rsidP="00A7610C">
      <w:pPr>
        <w:rPr>
          <w:color w:val="808080"/>
        </w:rPr>
      </w:pPr>
      <w:r>
        <w:rPr>
          <w:color w:val="808080"/>
        </w:rPr>
        <w:t>(Replaces RP-241645)</w:t>
      </w:r>
    </w:p>
    <w:p w14:paraId="67692F69" w14:textId="77777777" w:rsidR="00A7610C" w:rsidRDefault="00A7610C" w:rsidP="00A7610C">
      <w:pPr>
        <w:rPr>
          <w:rFonts w:ascii="Arial" w:hAnsi="Arial" w:cs="Arial"/>
          <w:b/>
        </w:rPr>
      </w:pPr>
      <w:r>
        <w:rPr>
          <w:rFonts w:ascii="Arial" w:hAnsi="Arial" w:cs="Arial"/>
          <w:b/>
        </w:rPr>
        <w:t xml:space="preserve">Discussion: </w:t>
      </w:r>
    </w:p>
    <w:p w14:paraId="494CC3BC" w14:textId="77777777" w:rsidR="00A7610C" w:rsidRDefault="00A7610C" w:rsidP="00A7610C">
      <w:r>
        <w:t>conclusion: approved unseen</w:t>
      </w:r>
    </w:p>
    <w:p w14:paraId="20FDCF0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CF1B3" w14:textId="77777777" w:rsidR="00A7610C" w:rsidRDefault="00A7610C" w:rsidP="00A7610C">
      <w:pPr>
        <w:rPr>
          <w:rFonts w:ascii="Arial" w:hAnsi="Arial" w:cs="Arial"/>
          <w:b/>
          <w:sz w:val="24"/>
        </w:rPr>
      </w:pPr>
      <w:r>
        <w:rPr>
          <w:rFonts w:ascii="Arial" w:hAnsi="Arial" w:cs="Arial"/>
          <w:b/>
          <w:color w:val="0000FF"/>
          <w:sz w:val="24"/>
        </w:rPr>
        <w:t>RP-241176</w:t>
      </w:r>
      <w:r>
        <w:rPr>
          <w:rFonts w:ascii="Arial" w:hAnsi="Arial" w:cs="Arial"/>
          <w:b/>
          <w:color w:val="0000FF"/>
          <w:sz w:val="24"/>
        </w:rPr>
        <w:tab/>
      </w:r>
      <w:r>
        <w:rPr>
          <w:rFonts w:ascii="Arial" w:hAnsi="Arial" w:cs="Arial"/>
          <w:b/>
          <w:sz w:val="24"/>
        </w:rPr>
        <w:t>New Basket WID on adding channel bandwidth support to existing NR bands</w:t>
      </w:r>
    </w:p>
    <w:p w14:paraId="59D140E9"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4BB3FF2A" w14:textId="77777777" w:rsidR="00A7610C" w:rsidRDefault="00A7610C" w:rsidP="00A7610C">
      <w:pPr>
        <w:rPr>
          <w:rFonts w:ascii="Arial" w:hAnsi="Arial" w:cs="Arial"/>
          <w:b/>
        </w:rPr>
      </w:pPr>
      <w:r>
        <w:rPr>
          <w:rFonts w:ascii="Arial" w:hAnsi="Arial" w:cs="Arial"/>
          <w:b/>
        </w:rPr>
        <w:t xml:space="preserve">Discussion: </w:t>
      </w:r>
    </w:p>
    <w:p w14:paraId="5350C3E6" w14:textId="77777777" w:rsidR="00A7610C" w:rsidRDefault="00A7610C" w:rsidP="00A7610C">
      <w:r>
        <w:t>Ericsson: also Cablelabs is supporting band 48</w:t>
      </w:r>
    </w:p>
    <w:p w14:paraId="5C783F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RP-241597</w:t>
      </w:r>
      <w:r>
        <w:rPr>
          <w:color w:val="993300"/>
          <w:u w:val="single"/>
        </w:rPr>
        <w:t>.</w:t>
      </w:r>
    </w:p>
    <w:p w14:paraId="0C3BF3A1" w14:textId="77777777" w:rsidR="00A7610C" w:rsidRDefault="00A7610C" w:rsidP="00A7610C">
      <w:pPr>
        <w:rPr>
          <w:rFonts w:ascii="Arial" w:hAnsi="Arial" w:cs="Arial"/>
          <w:b/>
          <w:sz w:val="24"/>
        </w:rPr>
      </w:pPr>
      <w:r>
        <w:rPr>
          <w:rFonts w:ascii="Arial" w:hAnsi="Arial" w:cs="Arial"/>
          <w:b/>
          <w:color w:val="0000FF"/>
          <w:sz w:val="24"/>
        </w:rPr>
        <w:t>RP-241597</w:t>
      </w:r>
      <w:r>
        <w:rPr>
          <w:rFonts w:ascii="Arial" w:hAnsi="Arial" w:cs="Arial"/>
          <w:b/>
          <w:color w:val="0000FF"/>
          <w:sz w:val="24"/>
        </w:rPr>
        <w:tab/>
      </w:r>
      <w:r>
        <w:rPr>
          <w:rFonts w:ascii="Arial" w:hAnsi="Arial" w:cs="Arial"/>
          <w:b/>
          <w:sz w:val="24"/>
        </w:rPr>
        <w:t>New Basket WID on adding channel bandwidth support to existing NR bands</w:t>
      </w:r>
    </w:p>
    <w:p w14:paraId="72FE20B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1A3A9D72" w14:textId="77777777" w:rsidR="00A7610C" w:rsidRDefault="00A7610C" w:rsidP="00A7610C">
      <w:pPr>
        <w:rPr>
          <w:color w:val="808080"/>
        </w:rPr>
      </w:pPr>
      <w:r>
        <w:rPr>
          <w:color w:val="808080"/>
        </w:rPr>
        <w:t>(Replaces RP-241176)</w:t>
      </w:r>
    </w:p>
    <w:p w14:paraId="55B6ED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RP-241646</w:t>
      </w:r>
      <w:r>
        <w:rPr>
          <w:color w:val="993300"/>
          <w:u w:val="single"/>
        </w:rPr>
        <w:t>.</w:t>
      </w:r>
    </w:p>
    <w:p w14:paraId="65C0B9E8" w14:textId="77777777" w:rsidR="00A7610C" w:rsidRDefault="00A7610C" w:rsidP="00A7610C">
      <w:pPr>
        <w:rPr>
          <w:rFonts w:ascii="Arial" w:hAnsi="Arial" w:cs="Arial"/>
          <w:b/>
          <w:sz w:val="24"/>
        </w:rPr>
      </w:pPr>
      <w:r>
        <w:rPr>
          <w:rFonts w:ascii="Arial" w:hAnsi="Arial" w:cs="Arial"/>
          <w:b/>
          <w:color w:val="0000FF"/>
          <w:sz w:val="24"/>
        </w:rPr>
        <w:t>RP-241646</w:t>
      </w:r>
      <w:r>
        <w:rPr>
          <w:rFonts w:ascii="Arial" w:hAnsi="Arial" w:cs="Arial"/>
          <w:b/>
          <w:color w:val="0000FF"/>
          <w:sz w:val="24"/>
        </w:rPr>
        <w:tab/>
      </w:r>
      <w:r>
        <w:rPr>
          <w:rFonts w:ascii="Arial" w:hAnsi="Arial" w:cs="Arial"/>
          <w:b/>
          <w:sz w:val="24"/>
        </w:rPr>
        <w:t>New Basket WID on adding channel bandwidth support to existing NR bands</w:t>
      </w:r>
    </w:p>
    <w:p w14:paraId="2DA8E4A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4358BFAC" w14:textId="77777777" w:rsidR="00A7610C" w:rsidRDefault="00A7610C" w:rsidP="00A7610C">
      <w:pPr>
        <w:rPr>
          <w:color w:val="808080"/>
        </w:rPr>
      </w:pPr>
      <w:r>
        <w:rPr>
          <w:color w:val="808080"/>
        </w:rPr>
        <w:t>(Replaces RP-241597)</w:t>
      </w:r>
    </w:p>
    <w:p w14:paraId="3EBDFDA1" w14:textId="77777777" w:rsidR="00A7610C" w:rsidRDefault="00A7610C" w:rsidP="00A7610C">
      <w:pPr>
        <w:rPr>
          <w:rFonts w:ascii="Arial" w:hAnsi="Arial" w:cs="Arial"/>
          <w:b/>
        </w:rPr>
      </w:pPr>
      <w:r>
        <w:rPr>
          <w:rFonts w:ascii="Arial" w:hAnsi="Arial" w:cs="Arial"/>
          <w:b/>
        </w:rPr>
        <w:t xml:space="preserve">Discussion: </w:t>
      </w:r>
    </w:p>
    <w:p w14:paraId="19B7E2A8" w14:textId="77777777" w:rsidR="00A7610C" w:rsidRDefault="00A7610C" w:rsidP="00A7610C">
      <w:r>
        <w:t>basket WI NR_bands_R19_BWs</w:t>
      </w:r>
    </w:p>
    <w:p w14:paraId="3E7F005A" w14:textId="77777777" w:rsidR="00A7610C" w:rsidRDefault="00A7610C" w:rsidP="00A7610C">
      <w:r>
        <w:t>Apple: objectives: for UL very stringent coexistence requirements, so RAN4 need to discuss the feasibility</w:t>
      </w:r>
    </w:p>
    <w:p w14:paraId="293D54D0" w14:textId="77777777" w:rsidR="00A7610C" w:rsidRDefault="00A7610C" w:rsidP="00A7610C">
      <w:r>
        <w:t>Ericsson: will have a TR for this so this discussion will take place in RAN4</w:t>
      </w:r>
    </w:p>
    <w:p w14:paraId="30EB7A6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RP-241684</w:t>
      </w:r>
      <w:r>
        <w:rPr>
          <w:color w:val="993300"/>
          <w:u w:val="single"/>
        </w:rPr>
        <w:t>.</w:t>
      </w:r>
    </w:p>
    <w:p w14:paraId="54C41FF4" w14:textId="77777777" w:rsidR="00A7610C" w:rsidRDefault="00A7610C" w:rsidP="00A7610C">
      <w:pPr>
        <w:rPr>
          <w:rFonts w:ascii="Arial" w:hAnsi="Arial" w:cs="Arial"/>
          <w:b/>
          <w:sz w:val="24"/>
        </w:rPr>
      </w:pPr>
      <w:r>
        <w:rPr>
          <w:rFonts w:ascii="Arial" w:hAnsi="Arial" w:cs="Arial"/>
          <w:b/>
          <w:color w:val="0000FF"/>
          <w:sz w:val="24"/>
        </w:rPr>
        <w:lastRenderedPageBreak/>
        <w:t>RP-241684</w:t>
      </w:r>
      <w:r>
        <w:rPr>
          <w:rFonts w:ascii="Arial" w:hAnsi="Arial" w:cs="Arial"/>
          <w:b/>
          <w:color w:val="0000FF"/>
          <w:sz w:val="24"/>
        </w:rPr>
        <w:tab/>
      </w:r>
      <w:r>
        <w:rPr>
          <w:rFonts w:ascii="Arial" w:hAnsi="Arial" w:cs="Arial"/>
          <w:b/>
          <w:sz w:val="24"/>
        </w:rPr>
        <w:t>New Basket WID on adding channel bandwidth support to existing NR bands</w:t>
      </w:r>
    </w:p>
    <w:p w14:paraId="030ABF9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4E65BA0F" w14:textId="77777777" w:rsidR="00A7610C" w:rsidRDefault="00A7610C" w:rsidP="00A7610C">
      <w:pPr>
        <w:rPr>
          <w:color w:val="808080"/>
        </w:rPr>
      </w:pPr>
      <w:r>
        <w:rPr>
          <w:color w:val="808080"/>
        </w:rPr>
        <w:t>(Replaces RP-241646)</w:t>
      </w:r>
    </w:p>
    <w:p w14:paraId="2F9FAAFE" w14:textId="77777777" w:rsidR="00A7610C" w:rsidRDefault="00A7610C" w:rsidP="00A7610C">
      <w:pPr>
        <w:rPr>
          <w:rFonts w:ascii="Arial" w:hAnsi="Arial" w:cs="Arial"/>
          <w:b/>
        </w:rPr>
      </w:pPr>
      <w:r>
        <w:rPr>
          <w:rFonts w:ascii="Arial" w:hAnsi="Arial" w:cs="Arial"/>
          <w:b/>
        </w:rPr>
        <w:t xml:space="preserve">Discussion: </w:t>
      </w:r>
    </w:p>
    <w:p w14:paraId="1B6F9F14" w14:textId="77777777" w:rsidR="00A7610C" w:rsidRDefault="00A7610C" w:rsidP="00A7610C">
      <w:r>
        <w:t>conclusion: approved unseen</w:t>
      </w:r>
    </w:p>
    <w:p w14:paraId="24367C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B1FAB" w14:textId="77777777" w:rsidR="00A7610C" w:rsidRDefault="00A7610C" w:rsidP="00A7610C">
      <w:pPr>
        <w:rPr>
          <w:rFonts w:ascii="Arial" w:hAnsi="Arial" w:cs="Arial"/>
          <w:b/>
          <w:sz w:val="24"/>
        </w:rPr>
      </w:pPr>
      <w:r>
        <w:rPr>
          <w:rFonts w:ascii="Arial" w:hAnsi="Arial" w:cs="Arial"/>
          <w:b/>
          <w:color w:val="0000FF"/>
          <w:sz w:val="24"/>
        </w:rPr>
        <w:t>RP-240931</w:t>
      </w:r>
      <w:r>
        <w:rPr>
          <w:rFonts w:ascii="Arial" w:hAnsi="Arial" w:cs="Arial"/>
          <w:b/>
          <w:color w:val="0000FF"/>
          <w:sz w:val="24"/>
        </w:rPr>
        <w:tab/>
      </w:r>
      <w:r>
        <w:rPr>
          <w:rFonts w:ascii="Arial" w:hAnsi="Arial" w:cs="Arial"/>
          <w:b/>
          <w:sz w:val="24"/>
        </w:rPr>
        <w:t>Discussion on Support of 700MHz wider channel bandwidth</w:t>
      </w:r>
    </w:p>
    <w:p w14:paraId="17DABCE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3D8D1B2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RP-241599</w:t>
      </w:r>
      <w:r>
        <w:rPr>
          <w:color w:val="993300"/>
          <w:u w:val="single"/>
        </w:rPr>
        <w:t>.</w:t>
      </w:r>
    </w:p>
    <w:p w14:paraId="69581E21" w14:textId="77777777" w:rsidR="00A7610C" w:rsidRDefault="00A7610C" w:rsidP="00A7610C">
      <w:pPr>
        <w:rPr>
          <w:rFonts w:ascii="Arial" w:hAnsi="Arial" w:cs="Arial"/>
          <w:b/>
          <w:sz w:val="24"/>
        </w:rPr>
      </w:pPr>
      <w:r>
        <w:rPr>
          <w:rFonts w:ascii="Arial" w:hAnsi="Arial" w:cs="Arial"/>
          <w:b/>
          <w:color w:val="0000FF"/>
          <w:sz w:val="24"/>
        </w:rPr>
        <w:t>RP-241599</w:t>
      </w:r>
      <w:r>
        <w:rPr>
          <w:rFonts w:ascii="Arial" w:hAnsi="Arial" w:cs="Arial"/>
          <w:b/>
          <w:color w:val="0000FF"/>
          <w:sz w:val="24"/>
        </w:rPr>
        <w:tab/>
      </w:r>
      <w:r>
        <w:rPr>
          <w:rFonts w:ascii="Arial" w:hAnsi="Arial" w:cs="Arial"/>
          <w:b/>
          <w:sz w:val="24"/>
        </w:rPr>
        <w:t>Discussion on Support of 700MHz wider channel bandwidth</w:t>
      </w:r>
    </w:p>
    <w:p w14:paraId="7488CC3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KDDI Corporation</w:t>
      </w:r>
    </w:p>
    <w:p w14:paraId="3F0EB62A" w14:textId="77777777" w:rsidR="00A7610C" w:rsidRDefault="00A7610C" w:rsidP="00A7610C">
      <w:pPr>
        <w:rPr>
          <w:color w:val="808080"/>
        </w:rPr>
      </w:pPr>
      <w:r>
        <w:rPr>
          <w:color w:val="808080"/>
        </w:rPr>
        <w:t>(Replaces RP-240931)</w:t>
      </w:r>
    </w:p>
    <w:p w14:paraId="326F49FE" w14:textId="77777777" w:rsidR="00A7610C" w:rsidRDefault="00A7610C" w:rsidP="00A7610C">
      <w:pPr>
        <w:rPr>
          <w:rFonts w:ascii="Arial" w:hAnsi="Arial" w:cs="Arial"/>
          <w:b/>
        </w:rPr>
      </w:pPr>
      <w:r>
        <w:rPr>
          <w:rFonts w:ascii="Arial" w:hAnsi="Arial" w:cs="Arial"/>
          <w:b/>
        </w:rPr>
        <w:t xml:space="preserve">Discussion: </w:t>
      </w:r>
    </w:p>
    <w:p w14:paraId="72765BDA" w14:textId="77777777" w:rsidR="00A7610C" w:rsidRDefault="00A7610C" w:rsidP="00A7610C">
      <w:r>
        <w:t>RAN chair: can we agree proposals 1/2/3?</w:t>
      </w:r>
    </w:p>
    <w:p w14:paraId="41AEBE72" w14:textId="77777777" w:rsidR="00A7610C" w:rsidRDefault="00A7610C" w:rsidP="00A7610C">
      <w:r>
        <w:t>Huawei: no, e.g. wider CBW is unclear; we can see whether latest WID is agreeable</w:t>
      </w:r>
    </w:p>
    <w:p w14:paraId="67CCE5D1" w14:textId="77777777" w:rsidR="00A7610C" w:rsidRDefault="00A7610C" w:rsidP="00A7610C">
      <w:r>
        <w:t>Apple: supports Huawei view</w:t>
      </w:r>
    </w:p>
    <w:p w14:paraId="3A996AED" w14:textId="77777777" w:rsidR="00A7610C" w:rsidRDefault="00A7610C" w:rsidP="00A7610C">
      <w:r>
        <w:t>Samsung: first part of proposal 3 should be agreeable (i.e. without the text in ( ) )</w:t>
      </w:r>
    </w:p>
    <w:p w14:paraId="2AA7E46F" w14:textId="77777777" w:rsidR="00A7610C" w:rsidRDefault="00A7610C" w:rsidP="00A7610C">
      <w:r>
        <w:t>RAN chair: 14 companies support to endorse proposal 3 without the ( ); how many have strong concerns: 2 companies</w:t>
      </w:r>
    </w:p>
    <w:p w14:paraId="05F3441B" w14:textId="77777777" w:rsidR="00A7610C" w:rsidRDefault="00A7610C" w:rsidP="00A7610C">
      <w:r>
        <w:t>Apple: details are missing in this proposal which are clarified in the WID already (otherwise we get in contradiction with the WID that has already wide support)</w:t>
      </w:r>
    </w:p>
    <w:p w14:paraId="608861C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RP-241630</w:t>
      </w:r>
      <w:r>
        <w:rPr>
          <w:color w:val="993300"/>
          <w:u w:val="single"/>
        </w:rPr>
        <w:t>.</w:t>
      </w:r>
    </w:p>
    <w:p w14:paraId="6B1AE774" w14:textId="77777777" w:rsidR="00A7610C" w:rsidRDefault="00A7610C" w:rsidP="00A7610C">
      <w:pPr>
        <w:rPr>
          <w:rFonts w:ascii="Arial" w:hAnsi="Arial" w:cs="Arial"/>
          <w:b/>
          <w:sz w:val="24"/>
        </w:rPr>
      </w:pPr>
      <w:r>
        <w:rPr>
          <w:rFonts w:ascii="Arial" w:hAnsi="Arial" w:cs="Arial"/>
          <w:b/>
          <w:color w:val="0000FF"/>
          <w:sz w:val="24"/>
        </w:rPr>
        <w:t>RP-241630</w:t>
      </w:r>
      <w:r>
        <w:rPr>
          <w:rFonts w:ascii="Arial" w:hAnsi="Arial" w:cs="Arial"/>
          <w:b/>
          <w:color w:val="0000FF"/>
          <w:sz w:val="24"/>
        </w:rPr>
        <w:tab/>
      </w:r>
      <w:r>
        <w:rPr>
          <w:rFonts w:ascii="Arial" w:hAnsi="Arial" w:cs="Arial"/>
          <w:b/>
          <w:sz w:val="24"/>
        </w:rPr>
        <w:t>Discussion on Support of 700MHz wider channel bandwidth</w:t>
      </w:r>
    </w:p>
    <w:p w14:paraId="022E2BC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KDDI Corporation</w:t>
      </w:r>
    </w:p>
    <w:p w14:paraId="405234A7" w14:textId="77777777" w:rsidR="00A7610C" w:rsidRDefault="00A7610C" w:rsidP="00A7610C">
      <w:pPr>
        <w:rPr>
          <w:color w:val="808080"/>
        </w:rPr>
      </w:pPr>
      <w:r>
        <w:rPr>
          <w:color w:val="808080"/>
        </w:rPr>
        <w:t>(Replaces RP-241599)</w:t>
      </w:r>
    </w:p>
    <w:p w14:paraId="2CBACF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3A460" w14:textId="77777777" w:rsidR="00A7610C" w:rsidRDefault="00A7610C" w:rsidP="00A7610C">
      <w:pPr>
        <w:rPr>
          <w:rFonts w:ascii="Arial" w:hAnsi="Arial" w:cs="Arial"/>
          <w:b/>
          <w:sz w:val="24"/>
        </w:rPr>
      </w:pPr>
      <w:r>
        <w:rPr>
          <w:rFonts w:ascii="Arial" w:hAnsi="Arial" w:cs="Arial"/>
          <w:b/>
          <w:color w:val="0000FF"/>
          <w:sz w:val="24"/>
        </w:rPr>
        <w:t>RP-240932</w:t>
      </w:r>
      <w:r>
        <w:rPr>
          <w:rFonts w:ascii="Arial" w:hAnsi="Arial" w:cs="Arial"/>
          <w:b/>
          <w:color w:val="0000FF"/>
          <w:sz w:val="24"/>
        </w:rPr>
        <w:tab/>
      </w:r>
      <w:r>
        <w:rPr>
          <w:rFonts w:ascii="Arial" w:hAnsi="Arial" w:cs="Arial"/>
          <w:b/>
          <w:sz w:val="24"/>
        </w:rPr>
        <w:t>New WID: Support of 700MHz wider channel bandwidth</w:t>
      </w:r>
    </w:p>
    <w:p w14:paraId="0D85BEB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14:paraId="5EF2ED30" w14:textId="77777777" w:rsidR="00A7610C" w:rsidRDefault="00A7610C" w:rsidP="00A7610C">
      <w:pPr>
        <w:rPr>
          <w:rFonts w:ascii="Arial" w:hAnsi="Arial" w:cs="Arial"/>
          <w:b/>
        </w:rPr>
      </w:pPr>
      <w:r>
        <w:rPr>
          <w:rFonts w:ascii="Arial" w:hAnsi="Arial" w:cs="Arial"/>
          <w:b/>
        </w:rPr>
        <w:t xml:space="preserve">Discussion: </w:t>
      </w:r>
    </w:p>
    <w:p w14:paraId="288241CD" w14:textId="77777777" w:rsidR="00A7610C" w:rsidRDefault="00A7610C" w:rsidP="00A7610C">
      <w:r>
        <w:t>merged into RP-241660</w:t>
      </w:r>
    </w:p>
    <w:p w14:paraId="2823168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236C8A" w14:textId="77777777" w:rsidR="00A7610C" w:rsidRDefault="00A7610C" w:rsidP="00A7610C">
      <w:pPr>
        <w:rPr>
          <w:rFonts w:ascii="Arial" w:hAnsi="Arial" w:cs="Arial"/>
          <w:b/>
          <w:sz w:val="24"/>
        </w:rPr>
      </w:pPr>
      <w:r>
        <w:rPr>
          <w:rFonts w:ascii="Arial" w:hAnsi="Arial" w:cs="Arial"/>
          <w:b/>
          <w:color w:val="0000FF"/>
          <w:sz w:val="24"/>
        </w:rPr>
        <w:t>RP-241541</w:t>
      </w:r>
      <w:r>
        <w:rPr>
          <w:rFonts w:ascii="Arial" w:hAnsi="Arial" w:cs="Arial"/>
          <w:b/>
          <w:color w:val="0000FF"/>
          <w:sz w:val="24"/>
        </w:rPr>
        <w:tab/>
      </w:r>
      <w:r>
        <w:rPr>
          <w:rFonts w:ascii="Arial" w:hAnsi="Arial" w:cs="Arial"/>
          <w:b/>
          <w:sz w:val="24"/>
        </w:rPr>
        <w:t>Support 50 – 100 MHz uplink BW for band n48</w:t>
      </w:r>
    </w:p>
    <w:p w14:paraId="1B07D8E1"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CableLabs</w:t>
      </w:r>
    </w:p>
    <w:p w14:paraId="1717F50D" w14:textId="77777777" w:rsidR="00A7610C" w:rsidRDefault="00A7610C" w:rsidP="00A7610C">
      <w:pPr>
        <w:rPr>
          <w:color w:val="808080"/>
        </w:rPr>
      </w:pPr>
      <w:r>
        <w:rPr>
          <w:color w:val="808080"/>
        </w:rPr>
        <w:t>(Replaces RP-240487)</w:t>
      </w:r>
    </w:p>
    <w:p w14:paraId="0D20A7E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50009" w14:textId="77777777" w:rsidR="00A7610C" w:rsidRDefault="00A7610C" w:rsidP="00A7610C">
      <w:pPr>
        <w:rPr>
          <w:rFonts w:ascii="Arial" w:hAnsi="Arial" w:cs="Arial"/>
          <w:b/>
          <w:sz w:val="24"/>
        </w:rPr>
      </w:pPr>
      <w:r>
        <w:rPr>
          <w:rFonts w:ascii="Arial" w:hAnsi="Arial" w:cs="Arial"/>
          <w:b/>
          <w:color w:val="0000FF"/>
          <w:sz w:val="24"/>
        </w:rPr>
        <w:t>RP-240896</w:t>
      </w:r>
      <w:r>
        <w:rPr>
          <w:rFonts w:ascii="Arial" w:hAnsi="Arial" w:cs="Arial"/>
          <w:b/>
          <w:color w:val="0000FF"/>
          <w:sz w:val="24"/>
        </w:rPr>
        <w:tab/>
      </w:r>
      <w:r>
        <w:rPr>
          <w:rFonts w:ascii="Arial" w:hAnsi="Arial" w:cs="Arial"/>
          <w:b/>
          <w:sz w:val="24"/>
        </w:rPr>
        <w:t>LS on Support of the Ku Band Standardization Activity in 3GPP (GSOA_LS240607; to: RAN; cc: -; contact: Intelsat)</w:t>
      </w:r>
    </w:p>
    <w:p w14:paraId="5E6F33EE"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GSOA_LS240607, to RAN, cc -</w:t>
      </w:r>
      <w:r>
        <w:rPr>
          <w:i/>
        </w:rPr>
        <w:br/>
      </w:r>
      <w:r>
        <w:rPr>
          <w:i/>
        </w:rPr>
        <w:tab/>
      </w:r>
      <w:r>
        <w:rPr>
          <w:i/>
        </w:rPr>
        <w:tab/>
      </w:r>
      <w:r>
        <w:rPr>
          <w:i/>
        </w:rPr>
        <w:tab/>
      </w:r>
      <w:r>
        <w:rPr>
          <w:i/>
        </w:rPr>
        <w:tab/>
      </w:r>
      <w:r>
        <w:rPr>
          <w:i/>
        </w:rPr>
        <w:tab/>
        <w:t>Source: GSOA</w:t>
      </w:r>
    </w:p>
    <w:p w14:paraId="6B28296B" w14:textId="77777777" w:rsidR="00A7610C" w:rsidRDefault="00A7610C" w:rsidP="00A7610C">
      <w:pPr>
        <w:rPr>
          <w:rFonts w:ascii="Arial" w:hAnsi="Arial" w:cs="Arial"/>
          <w:b/>
        </w:rPr>
      </w:pPr>
      <w:r>
        <w:rPr>
          <w:rFonts w:ascii="Arial" w:hAnsi="Arial" w:cs="Arial"/>
          <w:b/>
        </w:rPr>
        <w:t xml:space="preserve">Abstract: </w:t>
      </w:r>
    </w:p>
    <w:p w14:paraId="7EC9E6A7" w14:textId="77777777" w:rsidR="00A7610C" w:rsidRDefault="00A7610C" w:rsidP="00A7610C">
      <w:r>
        <w:t>GSOA = Global Satellite Operators Association; RAN action requested</w:t>
      </w:r>
    </w:p>
    <w:p w14:paraId="22A28D6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68DB1" w14:textId="77777777" w:rsidR="00A7610C" w:rsidRDefault="00A7610C" w:rsidP="00A7610C">
      <w:pPr>
        <w:rPr>
          <w:rFonts w:ascii="Arial" w:hAnsi="Arial" w:cs="Arial"/>
          <w:b/>
          <w:sz w:val="24"/>
        </w:rPr>
      </w:pPr>
      <w:r>
        <w:rPr>
          <w:rFonts w:ascii="Arial" w:hAnsi="Arial" w:cs="Arial"/>
          <w:b/>
          <w:color w:val="0000FF"/>
          <w:sz w:val="24"/>
        </w:rPr>
        <w:t>RP-241077</w:t>
      </w:r>
      <w:r>
        <w:rPr>
          <w:rFonts w:ascii="Arial" w:hAnsi="Arial" w:cs="Arial"/>
          <w:b/>
          <w:color w:val="0000FF"/>
          <w:sz w:val="24"/>
        </w:rPr>
        <w:tab/>
      </w:r>
      <w:r>
        <w:rPr>
          <w:rFonts w:ascii="Arial" w:hAnsi="Arial" w:cs="Arial"/>
          <w:b/>
          <w:sz w:val="24"/>
        </w:rPr>
        <w:t xml:space="preserve">Motivation for Standardising the Ku Band </w:t>
      </w:r>
    </w:p>
    <w:p w14:paraId="694695C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53EC7192" w14:textId="77777777" w:rsidR="00A7610C" w:rsidRDefault="00A7610C" w:rsidP="00A7610C">
      <w:pPr>
        <w:rPr>
          <w:rFonts w:ascii="Arial" w:hAnsi="Arial" w:cs="Arial"/>
          <w:b/>
        </w:rPr>
      </w:pPr>
      <w:r>
        <w:rPr>
          <w:rFonts w:ascii="Arial" w:hAnsi="Arial" w:cs="Arial"/>
          <w:b/>
        </w:rPr>
        <w:t xml:space="preserve">Abstract: </w:t>
      </w:r>
    </w:p>
    <w:p w14:paraId="30CDC110" w14:textId="77777777" w:rsidR="00A7610C" w:rsidRDefault="00A7610C" w:rsidP="00A7610C">
      <w:r>
        <w:t xml:space="preserve">Accompanying document to the Ku Band WID, stating the motivation of Standardizing the Ku Band   </w:t>
      </w:r>
    </w:p>
    <w:p w14:paraId="6074402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RP-241607</w:t>
      </w:r>
      <w:r>
        <w:rPr>
          <w:color w:val="993300"/>
          <w:u w:val="single"/>
        </w:rPr>
        <w:t>.</w:t>
      </w:r>
    </w:p>
    <w:p w14:paraId="66CEF57B" w14:textId="77777777" w:rsidR="00A7610C" w:rsidRDefault="00A7610C" w:rsidP="00A7610C">
      <w:pPr>
        <w:rPr>
          <w:rFonts w:ascii="Arial" w:hAnsi="Arial" w:cs="Arial"/>
          <w:b/>
          <w:sz w:val="24"/>
        </w:rPr>
      </w:pPr>
      <w:r>
        <w:rPr>
          <w:rFonts w:ascii="Arial" w:hAnsi="Arial" w:cs="Arial"/>
          <w:b/>
          <w:color w:val="0000FF"/>
          <w:sz w:val="24"/>
        </w:rPr>
        <w:t>RP-241607</w:t>
      </w:r>
      <w:r>
        <w:rPr>
          <w:rFonts w:ascii="Arial" w:hAnsi="Arial" w:cs="Arial"/>
          <w:b/>
          <w:color w:val="0000FF"/>
          <w:sz w:val="24"/>
        </w:rPr>
        <w:tab/>
      </w:r>
      <w:r>
        <w:rPr>
          <w:rFonts w:ascii="Arial" w:hAnsi="Arial" w:cs="Arial"/>
          <w:b/>
          <w:sz w:val="24"/>
        </w:rPr>
        <w:t xml:space="preserve">Motivation for Standardising the Ku Band </w:t>
      </w:r>
    </w:p>
    <w:p w14:paraId="2CAC688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6D3375CF" w14:textId="77777777" w:rsidR="00A7610C" w:rsidRDefault="00A7610C" w:rsidP="00A7610C">
      <w:pPr>
        <w:rPr>
          <w:color w:val="808080"/>
        </w:rPr>
      </w:pPr>
      <w:r>
        <w:rPr>
          <w:color w:val="808080"/>
        </w:rPr>
        <w:t>(Replaces RP-241077)</w:t>
      </w:r>
    </w:p>
    <w:p w14:paraId="6A3B73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70F3E" w14:textId="77777777" w:rsidR="00A7610C" w:rsidRDefault="00A7610C" w:rsidP="00A7610C">
      <w:pPr>
        <w:rPr>
          <w:rFonts w:ascii="Arial" w:hAnsi="Arial" w:cs="Arial"/>
          <w:b/>
          <w:sz w:val="24"/>
        </w:rPr>
      </w:pPr>
      <w:r>
        <w:rPr>
          <w:rFonts w:ascii="Arial" w:hAnsi="Arial" w:cs="Arial"/>
          <w:b/>
          <w:color w:val="0000FF"/>
          <w:sz w:val="24"/>
        </w:rPr>
        <w:t>RP-240938</w:t>
      </w:r>
      <w:r>
        <w:rPr>
          <w:rFonts w:ascii="Arial" w:hAnsi="Arial" w:cs="Arial"/>
          <w:b/>
          <w:color w:val="0000FF"/>
          <w:sz w:val="24"/>
        </w:rPr>
        <w:tab/>
      </w:r>
      <w:r>
        <w:rPr>
          <w:rFonts w:ascii="Arial" w:hAnsi="Arial" w:cs="Arial"/>
          <w:b/>
          <w:sz w:val="24"/>
        </w:rPr>
        <w:t>New WID on Introduction of Ku Band for NR NTN</w:t>
      </w:r>
    </w:p>
    <w:p w14:paraId="267069B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41950B37" w14:textId="77777777" w:rsidR="00A7610C" w:rsidRDefault="00A7610C" w:rsidP="00A7610C">
      <w:pPr>
        <w:rPr>
          <w:rFonts w:ascii="Arial" w:hAnsi="Arial" w:cs="Arial"/>
          <w:b/>
        </w:rPr>
      </w:pPr>
      <w:r>
        <w:rPr>
          <w:rFonts w:ascii="Arial" w:hAnsi="Arial" w:cs="Arial"/>
          <w:b/>
        </w:rPr>
        <w:t xml:space="preserve">Abstract: </w:t>
      </w:r>
    </w:p>
    <w:p w14:paraId="0DDC267C" w14:textId="77777777" w:rsidR="00A7610C" w:rsidRDefault="00A7610C" w:rsidP="00A7610C">
      <w:r>
        <w:t xml:space="preserve">A new  work package to commence the standardization of the Ku Band </w:t>
      </w:r>
    </w:p>
    <w:p w14:paraId="51BD0CE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RP-241606</w:t>
      </w:r>
      <w:r>
        <w:rPr>
          <w:color w:val="993300"/>
          <w:u w:val="single"/>
        </w:rPr>
        <w:t>.</w:t>
      </w:r>
    </w:p>
    <w:p w14:paraId="5CA5F4E7" w14:textId="77777777" w:rsidR="00A7610C" w:rsidRDefault="00A7610C" w:rsidP="00A7610C">
      <w:pPr>
        <w:rPr>
          <w:rFonts w:ascii="Arial" w:hAnsi="Arial" w:cs="Arial"/>
          <w:b/>
          <w:sz w:val="24"/>
        </w:rPr>
      </w:pPr>
      <w:r>
        <w:rPr>
          <w:rFonts w:ascii="Arial" w:hAnsi="Arial" w:cs="Arial"/>
          <w:b/>
          <w:color w:val="0000FF"/>
          <w:sz w:val="24"/>
        </w:rPr>
        <w:t>RP-241606</w:t>
      </w:r>
      <w:r>
        <w:rPr>
          <w:rFonts w:ascii="Arial" w:hAnsi="Arial" w:cs="Arial"/>
          <w:b/>
          <w:color w:val="0000FF"/>
          <w:sz w:val="24"/>
        </w:rPr>
        <w:tab/>
      </w:r>
      <w:r>
        <w:rPr>
          <w:rFonts w:ascii="Arial" w:hAnsi="Arial" w:cs="Arial"/>
          <w:b/>
          <w:sz w:val="24"/>
        </w:rPr>
        <w:t>New WID on Introduction of Ku Band for NR NTN</w:t>
      </w:r>
    </w:p>
    <w:p w14:paraId="65B1381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5AC14243" w14:textId="77777777" w:rsidR="00A7610C" w:rsidRDefault="00A7610C" w:rsidP="00A7610C">
      <w:pPr>
        <w:rPr>
          <w:color w:val="808080"/>
        </w:rPr>
      </w:pPr>
      <w:r>
        <w:rPr>
          <w:color w:val="808080"/>
        </w:rPr>
        <w:t>(Replaces RP-240938)</w:t>
      </w:r>
    </w:p>
    <w:p w14:paraId="4317ECDD" w14:textId="77777777" w:rsidR="00A7610C" w:rsidRDefault="00A7610C" w:rsidP="00A7610C">
      <w:pPr>
        <w:rPr>
          <w:rFonts w:ascii="Arial" w:hAnsi="Arial" w:cs="Arial"/>
          <w:b/>
        </w:rPr>
      </w:pPr>
      <w:r>
        <w:rPr>
          <w:rFonts w:ascii="Arial" w:hAnsi="Arial" w:cs="Arial"/>
          <w:b/>
        </w:rPr>
        <w:t xml:space="preserve">Discussion: </w:t>
      </w:r>
    </w:p>
    <w:p w14:paraId="07E6C30A" w14:textId="77777777" w:rsidR="00A7610C" w:rsidRDefault="00A7610C" w:rsidP="00A7610C">
      <w:r>
        <w:t>RAN chair: topic is not fully spectrum related, we made an exception to handle it here but checking with RAN4 chair we will probably need to reduce the scope</w:t>
      </w:r>
    </w:p>
    <w:p w14:paraId="3AD50790" w14:textId="77777777" w:rsidR="00A7610C" w:rsidRDefault="00A7610C" w:rsidP="00A7610C">
      <w:r>
        <w:t>T-Mobile: had similar concerns, half duplex and extra bandwidth may involve RAN1 work, there is also regulatory discussion ongoing; so too early to approve this WI</w:t>
      </w:r>
    </w:p>
    <w:p w14:paraId="198FEA3E" w14:textId="77777777" w:rsidR="00A7610C" w:rsidRDefault="00A7610C" w:rsidP="00A7610C">
      <w:r>
        <w:lastRenderedPageBreak/>
        <w:t>LG: also conductive tests to be considered</w:t>
      </w:r>
    </w:p>
    <w:p w14:paraId="411A1893" w14:textId="77777777" w:rsidR="00A7610C" w:rsidRDefault="00A7610C" w:rsidP="00A7610C">
      <w:r>
        <w:t>Nokia: need to clarify scope of coexistence study, also which CBW needs to be supported; premature to include US Region 2</w:t>
      </w:r>
    </w:p>
    <w:p w14:paraId="212DA741" w14:textId="77777777" w:rsidR="00A7610C" w:rsidRDefault="00A7610C" w:rsidP="00A7610C">
      <w:r>
        <w:t>AT&amp;T: supports T-Mobile to wait until regulatory discussion is clear, RAN4 has never done any coexistence study for FR1 close to FR2</w:t>
      </w:r>
    </w:p>
    <w:p w14:paraId="6F763902" w14:textId="77777777" w:rsidR="00A7610C" w:rsidRDefault="00A7610C" w:rsidP="00A7610C">
      <w:r>
        <w:t>multiple versions of the Tdoc exist</w:t>
      </w:r>
    </w:p>
    <w:p w14:paraId="2575FE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RP-241652</w:t>
      </w:r>
      <w:r>
        <w:rPr>
          <w:color w:val="993300"/>
          <w:u w:val="single"/>
        </w:rPr>
        <w:t>.</w:t>
      </w:r>
    </w:p>
    <w:p w14:paraId="3AA23FBB" w14:textId="77777777" w:rsidR="00A7610C" w:rsidRDefault="00A7610C" w:rsidP="00A7610C">
      <w:pPr>
        <w:rPr>
          <w:rFonts w:ascii="Arial" w:hAnsi="Arial" w:cs="Arial"/>
          <w:b/>
          <w:sz w:val="24"/>
        </w:rPr>
      </w:pPr>
      <w:r>
        <w:rPr>
          <w:rFonts w:ascii="Arial" w:hAnsi="Arial" w:cs="Arial"/>
          <w:b/>
          <w:color w:val="0000FF"/>
          <w:sz w:val="24"/>
        </w:rPr>
        <w:t>RP-241652</w:t>
      </w:r>
      <w:r>
        <w:rPr>
          <w:rFonts w:ascii="Arial" w:hAnsi="Arial" w:cs="Arial"/>
          <w:b/>
          <w:color w:val="0000FF"/>
          <w:sz w:val="24"/>
        </w:rPr>
        <w:tab/>
      </w:r>
      <w:r>
        <w:rPr>
          <w:rFonts w:ascii="Arial" w:hAnsi="Arial" w:cs="Arial"/>
          <w:b/>
          <w:sz w:val="24"/>
        </w:rPr>
        <w:t>New WID on Introduction of Ku Band for NR NTN</w:t>
      </w:r>
    </w:p>
    <w:p w14:paraId="7D73AE5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59F33AE8" w14:textId="77777777" w:rsidR="00A7610C" w:rsidRDefault="00A7610C" w:rsidP="00A7610C">
      <w:pPr>
        <w:rPr>
          <w:color w:val="808080"/>
        </w:rPr>
      </w:pPr>
      <w:r>
        <w:rPr>
          <w:color w:val="808080"/>
        </w:rPr>
        <w:t>(Replaces RP-241606)</w:t>
      </w:r>
    </w:p>
    <w:p w14:paraId="6327BC4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RP-241683</w:t>
      </w:r>
      <w:r>
        <w:rPr>
          <w:color w:val="993300"/>
          <w:u w:val="single"/>
        </w:rPr>
        <w:t>.</w:t>
      </w:r>
    </w:p>
    <w:p w14:paraId="066E11FD" w14:textId="77777777" w:rsidR="00A7610C" w:rsidRDefault="00A7610C" w:rsidP="00A7610C">
      <w:pPr>
        <w:rPr>
          <w:rFonts w:ascii="Arial" w:hAnsi="Arial" w:cs="Arial"/>
          <w:b/>
          <w:sz w:val="24"/>
        </w:rPr>
      </w:pPr>
      <w:r>
        <w:rPr>
          <w:rFonts w:ascii="Arial" w:hAnsi="Arial" w:cs="Arial"/>
          <w:b/>
          <w:color w:val="0000FF"/>
          <w:sz w:val="24"/>
        </w:rPr>
        <w:t>RP-241683</w:t>
      </w:r>
      <w:r>
        <w:rPr>
          <w:rFonts w:ascii="Arial" w:hAnsi="Arial" w:cs="Arial"/>
          <w:b/>
          <w:color w:val="0000FF"/>
          <w:sz w:val="24"/>
        </w:rPr>
        <w:tab/>
      </w:r>
      <w:r>
        <w:rPr>
          <w:rFonts w:ascii="Arial" w:hAnsi="Arial" w:cs="Arial"/>
          <w:b/>
          <w:sz w:val="24"/>
        </w:rPr>
        <w:t>New WID on Introduction of Ku Band for NR NTN</w:t>
      </w:r>
    </w:p>
    <w:p w14:paraId="47B4BA8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7B63A50D" w14:textId="77777777" w:rsidR="00A7610C" w:rsidRDefault="00A7610C" w:rsidP="00A7610C">
      <w:pPr>
        <w:rPr>
          <w:color w:val="808080"/>
        </w:rPr>
      </w:pPr>
      <w:r>
        <w:rPr>
          <w:color w:val="808080"/>
        </w:rPr>
        <w:t>(Replaces RP-241652)</w:t>
      </w:r>
    </w:p>
    <w:p w14:paraId="38BFDAC9" w14:textId="77777777" w:rsidR="00A7610C" w:rsidRDefault="00A7610C" w:rsidP="00A7610C">
      <w:pPr>
        <w:rPr>
          <w:rFonts w:ascii="Arial" w:hAnsi="Arial" w:cs="Arial"/>
          <w:b/>
        </w:rPr>
      </w:pPr>
      <w:r>
        <w:rPr>
          <w:rFonts w:ascii="Arial" w:hAnsi="Arial" w:cs="Arial"/>
          <w:b/>
        </w:rPr>
        <w:t xml:space="preserve">Discussion: </w:t>
      </w:r>
    </w:p>
    <w:p w14:paraId="33391CA0" w14:textId="77777777" w:rsidR="00A7610C" w:rsidRDefault="00A7610C" w:rsidP="00A7610C">
      <w:r>
        <w:t>MCC: template is not correct, "study part" does not make sense in Remarks</w:t>
      </w:r>
    </w:p>
    <w:p w14:paraId="310BE42B" w14:textId="77777777" w:rsidR="00A7610C" w:rsidRDefault="00A7610C" w:rsidP="00A7610C">
      <w:r>
        <w:t>CATT: there seems to be a study phase first before doing normative work</w:t>
      </w:r>
    </w:p>
    <w:p w14:paraId="303D0862" w14:textId="77777777" w:rsidR="00A7610C" w:rsidRDefault="00A7610C" w:rsidP="00A7610C">
      <w:r>
        <w:t>Verizon: using Ka band reference is not appropriate here, study should be new</w:t>
      </w:r>
    </w:p>
    <w:p w14:paraId="30776B5F" w14:textId="77777777" w:rsidR="00A7610C" w:rsidRDefault="00A7610C" w:rsidP="00A7610C">
      <w:r>
        <w:t>Samsung: unclear whether CA is targeted which would increase workload a lot, would prefer to limit to single carrier</w:t>
      </w:r>
    </w:p>
    <w:p w14:paraId="705EF832" w14:textId="77777777" w:rsidR="00A7610C" w:rsidRDefault="00A7610C" w:rsidP="00A7610C">
      <w:r>
        <w:t>Eutelsat: plan was to base on CA</w:t>
      </w:r>
    </w:p>
    <w:p w14:paraId="06648A75" w14:textId="77777777" w:rsidR="00A7610C" w:rsidRDefault="00A7610C" w:rsidP="00A7610C">
      <w:r>
        <w:t>RAN chair: it seems then workload in RAN4 may be too much</w:t>
      </w:r>
    </w:p>
    <w:p w14:paraId="5A205A62" w14:textId="77777777" w:rsidR="00A7610C" w:rsidRDefault="00A7610C" w:rsidP="00A7610C">
      <w:r>
        <w:t>T-Mobile: DL up to 12.75GHz has to be updated</w:t>
      </w:r>
    </w:p>
    <w:p w14:paraId="26383E11" w14:textId="77777777" w:rsidR="00A7610C" w:rsidRDefault="00A7610C" w:rsidP="00A7610C">
      <w:r>
        <w:t>Nokia: suggests to replace "update coexistence study" to "conduct coexistence study"; we do not have 125MHz or 250MHz CBW for terrestrial, maximum is 100MHz</w:t>
      </w:r>
    </w:p>
    <w:p w14:paraId="56B1CB32" w14:textId="77777777" w:rsidR="00A7610C" w:rsidRDefault="00A7610C" w:rsidP="00A7610C">
      <w:r>
        <w:t>Huawei: we could remove reference to Ka band work, same view as Nokia on CBW</w:t>
      </w:r>
    </w:p>
    <w:p w14:paraId="7DCD1FC4" w14:textId="77777777" w:rsidR="00A7610C" w:rsidRDefault="00A7610C" w:rsidP="00A7610C">
      <w:r>
        <w:t>Intel: Ku band 1 and Ku band 2 are not properly defined</w:t>
      </w:r>
    </w:p>
    <w:p w14:paraId="4148A3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RP-241685</w:t>
      </w:r>
      <w:r>
        <w:rPr>
          <w:color w:val="993300"/>
          <w:u w:val="single"/>
        </w:rPr>
        <w:t>.</w:t>
      </w:r>
    </w:p>
    <w:p w14:paraId="1AC4BEF2" w14:textId="77777777" w:rsidR="00A7610C" w:rsidRDefault="00A7610C" w:rsidP="00A7610C">
      <w:pPr>
        <w:rPr>
          <w:rFonts w:ascii="Arial" w:hAnsi="Arial" w:cs="Arial"/>
          <w:b/>
          <w:sz w:val="24"/>
        </w:rPr>
      </w:pPr>
      <w:r>
        <w:rPr>
          <w:rFonts w:ascii="Arial" w:hAnsi="Arial" w:cs="Arial"/>
          <w:b/>
          <w:color w:val="0000FF"/>
          <w:sz w:val="24"/>
        </w:rPr>
        <w:t>RP-241685</w:t>
      </w:r>
      <w:r>
        <w:rPr>
          <w:rFonts w:ascii="Arial" w:hAnsi="Arial" w:cs="Arial"/>
          <w:b/>
          <w:color w:val="0000FF"/>
          <w:sz w:val="24"/>
        </w:rPr>
        <w:tab/>
      </w:r>
      <w:r>
        <w:rPr>
          <w:rFonts w:ascii="Arial" w:hAnsi="Arial" w:cs="Arial"/>
          <w:b/>
          <w:sz w:val="24"/>
        </w:rPr>
        <w:t>New WID on Introduction of Ku Band for NR NTN</w:t>
      </w:r>
    </w:p>
    <w:p w14:paraId="08DDFE3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476E5594" w14:textId="77777777" w:rsidR="00A7610C" w:rsidRDefault="00A7610C" w:rsidP="00A7610C">
      <w:pPr>
        <w:rPr>
          <w:color w:val="808080"/>
        </w:rPr>
      </w:pPr>
      <w:r>
        <w:rPr>
          <w:color w:val="808080"/>
        </w:rPr>
        <w:t>(Replaces RP-241683)</w:t>
      </w:r>
    </w:p>
    <w:p w14:paraId="6ED5E12F" w14:textId="77777777" w:rsidR="00A7610C" w:rsidRDefault="00A7610C" w:rsidP="00A7610C">
      <w:pPr>
        <w:rPr>
          <w:rFonts w:ascii="Arial" w:hAnsi="Arial" w:cs="Arial"/>
          <w:b/>
        </w:rPr>
      </w:pPr>
      <w:r>
        <w:rPr>
          <w:rFonts w:ascii="Arial" w:hAnsi="Arial" w:cs="Arial"/>
          <w:b/>
        </w:rPr>
        <w:t xml:space="preserve">Discussion: </w:t>
      </w:r>
    </w:p>
    <w:p w14:paraId="1E2CC0C9" w14:textId="77777777" w:rsidR="00A7610C" w:rsidRDefault="00A7610C" w:rsidP="00A7610C">
      <w:r>
        <w:t>MCC: still "study part" in remarks</w:t>
      </w:r>
    </w:p>
    <w:p w14:paraId="35ECAA79" w14:textId="77777777" w:rsidR="00A7610C" w:rsidRDefault="00A7610C" w:rsidP="00A7610C">
      <w:r>
        <w:t>AT&amp;T: "New WID on" in WI title should be removed</w:t>
      </w:r>
    </w:p>
    <w:p w14:paraId="5354BA6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RP-241690</w:t>
      </w:r>
      <w:r>
        <w:rPr>
          <w:color w:val="993300"/>
          <w:u w:val="single"/>
        </w:rPr>
        <w:t>.</w:t>
      </w:r>
    </w:p>
    <w:p w14:paraId="7480B299" w14:textId="77777777" w:rsidR="00A7610C" w:rsidRDefault="00A7610C" w:rsidP="00A7610C">
      <w:pPr>
        <w:rPr>
          <w:rFonts w:ascii="Arial" w:hAnsi="Arial" w:cs="Arial"/>
          <w:b/>
          <w:sz w:val="24"/>
        </w:rPr>
      </w:pPr>
      <w:r>
        <w:rPr>
          <w:rFonts w:ascii="Arial" w:hAnsi="Arial" w:cs="Arial"/>
          <w:b/>
          <w:color w:val="0000FF"/>
          <w:sz w:val="24"/>
        </w:rPr>
        <w:lastRenderedPageBreak/>
        <w:t>RP-241690</w:t>
      </w:r>
      <w:r>
        <w:rPr>
          <w:rFonts w:ascii="Arial" w:hAnsi="Arial" w:cs="Arial"/>
          <w:b/>
          <w:color w:val="0000FF"/>
          <w:sz w:val="24"/>
        </w:rPr>
        <w:tab/>
      </w:r>
      <w:r>
        <w:rPr>
          <w:rFonts w:ascii="Arial" w:hAnsi="Arial" w:cs="Arial"/>
          <w:b/>
          <w:sz w:val="24"/>
        </w:rPr>
        <w:t>New WID on Introduction of Ku Band for NR NTN</w:t>
      </w:r>
    </w:p>
    <w:p w14:paraId="085090F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15D63777" w14:textId="77777777" w:rsidR="00A7610C" w:rsidRDefault="00A7610C" w:rsidP="00A7610C">
      <w:pPr>
        <w:rPr>
          <w:color w:val="808080"/>
        </w:rPr>
      </w:pPr>
      <w:r>
        <w:rPr>
          <w:color w:val="808080"/>
        </w:rPr>
        <w:t>(Replaces RP-241685)</w:t>
      </w:r>
    </w:p>
    <w:p w14:paraId="561A7AA4" w14:textId="77777777" w:rsidR="00A7610C" w:rsidRDefault="00A7610C" w:rsidP="00A7610C">
      <w:pPr>
        <w:rPr>
          <w:rFonts w:ascii="Arial" w:hAnsi="Arial" w:cs="Arial"/>
          <w:b/>
        </w:rPr>
      </w:pPr>
      <w:r>
        <w:rPr>
          <w:rFonts w:ascii="Arial" w:hAnsi="Arial" w:cs="Arial"/>
          <w:b/>
        </w:rPr>
        <w:t xml:space="preserve">Discussion: </w:t>
      </w:r>
    </w:p>
    <w:p w14:paraId="50DFB813" w14:textId="77777777" w:rsidR="00A7610C" w:rsidRDefault="00A7610C" w:rsidP="00A7610C">
      <w:r>
        <w:t>conclusion: approved unseen</w:t>
      </w:r>
    </w:p>
    <w:p w14:paraId="31A58A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44D9A" w14:textId="77777777" w:rsidR="00A7610C" w:rsidRDefault="00A7610C" w:rsidP="00A7610C">
      <w:pPr>
        <w:rPr>
          <w:rFonts w:ascii="Arial" w:hAnsi="Arial" w:cs="Arial"/>
          <w:b/>
          <w:sz w:val="24"/>
        </w:rPr>
      </w:pPr>
      <w:r>
        <w:rPr>
          <w:rFonts w:ascii="Arial" w:hAnsi="Arial" w:cs="Arial"/>
          <w:b/>
          <w:color w:val="0000FF"/>
          <w:sz w:val="24"/>
        </w:rPr>
        <w:t>RP-241603</w:t>
      </w:r>
      <w:r>
        <w:rPr>
          <w:rFonts w:ascii="Arial" w:hAnsi="Arial" w:cs="Arial"/>
          <w:b/>
          <w:color w:val="0000FF"/>
          <w:sz w:val="24"/>
        </w:rPr>
        <w:tab/>
      </w:r>
      <w:r>
        <w:rPr>
          <w:rFonts w:ascii="Arial" w:hAnsi="Arial" w:cs="Arial"/>
          <w:b/>
          <w:sz w:val="24"/>
        </w:rPr>
        <w:t>Moderator's summary for offline discussion about Ku band</w:t>
      </w:r>
    </w:p>
    <w:p w14:paraId="3E11DCD2"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4E512FE4" w14:textId="77777777" w:rsidR="00A7610C" w:rsidRDefault="00A7610C" w:rsidP="00A7610C">
      <w:pPr>
        <w:rPr>
          <w:rFonts w:ascii="Arial" w:hAnsi="Arial" w:cs="Arial"/>
          <w:b/>
        </w:rPr>
      </w:pPr>
      <w:r>
        <w:rPr>
          <w:rFonts w:ascii="Arial" w:hAnsi="Arial" w:cs="Arial"/>
          <w:b/>
        </w:rPr>
        <w:t xml:space="preserve">Abstract: </w:t>
      </w:r>
    </w:p>
    <w:p w14:paraId="1BA7223C" w14:textId="77777777" w:rsidR="00A7610C" w:rsidRDefault="00A7610C" w:rsidP="00A7610C">
      <w:r>
        <w:t>considered Tdocs: RP-240896, RP-241607, RP-241606</w:t>
      </w:r>
    </w:p>
    <w:p w14:paraId="75D91A8E" w14:textId="77777777" w:rsidR="00A7610C" w:rsidRDefault="00A7610C" w:rsidP="00A7610C">
      <w:pPr>
        <w:rPr>
          <w:rFonts w:ascii="Arial" w:hAnsi="Arial" w:cs="Arial"/>
          <w:b/>
        </w:rPr>
      </w:pPr>
      <w:r>
        <w:rPr>
          <w:rFonts w:ascii="Arial" w:hAnsi="Arial" w:cs="Arial"/>
          <w:b/>
        </w:rPr>
        <w:t xml:space="preserve">Discussion: </w:t>
      </w:r>
    </w:p>
    <w:p w14:paraId="24DCB3B9" w14:textId="77777777" w:rsidR="00A7610C" w:rsidRDefault="00A7610C" w:rsidP="00A7610C">
      <w:r>
        <w:t>related WID in RP-241683</w:t>
      </w:r>
    </w:p>
    <w:p w14:paraId="41E776A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0CD12" w14:textId="77777777" w:rsidR="00A7610C" w:rsidRDefault="00A7610C" w:rsidP="00A7610C">
      <w:pPr>
        <w:rPr>
          <w:rFonts w:ascii="Arial" w:hAnsi="Arial" w:cs="Arial"/>
          <w:b/>
          <w:sz w:val="24"/>
        </w:rPr>
      </w:pPr>
      <w:r>
        <w:rPr>
          <w:rFonts w:ascii="Arial" w:hAnsi="Arial" w:cs="Arial"/>
          <w:b/>
          <w:color w:val="0000FF"/>
          <w:sz w:val="24"/>
        </w:rPr>
        <w:t>RP-241216</w:t>
      </w:r>
      <w:r>
        <w:rPr>
          <w:rFonts w:ascii="Arial" w:hAnsi="Arial" w:cs="Arial"/>
          <w:b/>
          <w:color w:val="0000FF"/>
          <w:sz w:val="24"/>
        </w:rPr>
        <w:tab/>
      </w:r>
      <w:r>
        <w:rPr>
          <w:rFonts w:ascii="Arial" w:hAnsi="Arial" w:cs="Arial"/>
          <w:b/>
          <w:sz w:val="24"/>
        </w:rPr>
        <w:t>Introduction of the 1.4 GHz Band</w:t>
      </w:r>
    </w:p>
    <w:p w14:paraId="6A881FE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MidWave Wireless</w:t>
      </w:r>
    </w:p>
    <w:p w14:paraId="033CBE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RP-241605</w:t>
      </w:r>
      <w:r>
        <w:rPr>
          <w:color w:val="993300"/>
          <w:u w:val="single"/>
        </w:rPr>
        <w:t>.</w:t>
      </w:r>
    </w:p>
    <w:p w14:paraId="4C56D054" w14:textId="77777777" w:rsidR="00A7610C" w:rsidRDefault="00A7610C" w:rsidP="00A7610C">
      <w:pPr>
        <w:rPr>
          <w:rFonts w:ascii="Arial" w:hAnsi="Arial" w:cs="Arial"/>
          <w:b/>
          <w:sz w:val="24"/>
        </w:rPr>
      </w:pPr>
      <w:r>
        <w:rPr>
          <w:rFonts w:ascii="Arial" w:hAnsi="Arial" w:cs="Arial"/>
          <w:b/>
          <w:color w:val="0000FF"/>
          <w:sz w:val="24"/>
        </w:rPr>
        <w:t>RP-241605</w:t>
      </w:r>
      <w:r>
        <w:rPr>
          <w:rFonts w:ascii="Arial" w:hAnsi="Arial" w:cs="Arial"/>
          <w:b/>
          <w:color w:val="0000FF"/>
          <w:sz w:val="24"/>
        </w:rPr>
        <w:tab/>
      </w:r>
      <w:r>
        <w:rPr>
          <w:rFonts w:ascii="Arial" w:hAnsi="Arial" w:cs="Arial"/>
          <w:b/>
          <w:sz w:val="24"/>
        </w:rPr>
        <w:t>Introduction of the 1.4 GHz Band</w:t>
      </w:r>
    </w:p>
    <w:p w14:paraId="3983064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MidWave Wireless</w:t>
      </w:r>
    </w:p>
    <w:p w14:paraId="7294A184" w14:textId="77777777" w:rsidR="00A7610C" w:rsidRDefault="00A7610C" w:rsidP="00A7610C">
      <w:pPr>
        <w:rPr>
          <w:color w:val="808080"/>
        </w:rPr>
      </w:pPr>
      <w:r>
        <w:rPr>
          <w:color w:val="808080"/>
        </w:rPr>
        <w:t>(Replaces RP-241216)</w:t>
      </w:r>
    </w:p>
    <w:p w14:paraId="4B0528F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RP-241620</w:t>
      </w:r>
      <w:r>
        <w:rPr>
          <w:color w:val="993300"/>
          <w:u w:val="single"/>
        </w:rPr>
        <w:t>.</w:t>
      </w:r>
    </w:p>
    <w:p w14:paraId="200211E8" w14:textId="77777777" w:rsidR="00A7610C" w:rsidRDefault="00A7610C" w:rsidP="00A7610C">
      <w:pPr>
        <w:rPr>
          <w:rFonts w:ascii="Arial" w:hAnsi="Arial" w:cs="Arial"/>
          <w:b/>
          <w:sz w:val="24"/>
        </w:rPr>
      </w:pPr>
      <w:r>
        <w:rPr>
          <w:rFonts w:ascii="Arial" w:hAnsi="Arial" w:cs="Arial"/>
          <w:b/>
          <w:color w:val="0000FF"/>
          <w:sz w:val="24"/>
        </w:rPr>
        <w:t>RP-241620</w:t>
      </w:r>
      <w:r>
        <w:rPr>
          <w:rFonts w:ascii="Arial" w:hAnsi="Arial" w:cs="Arial"/>
          <w:b/>
          <w:color w:val="0000FF"/>
          <w:sz w:val="24"/>
        </w:rPr>
        <w:tab/>
      </w:r>
      <w:r>
        <w:rPr>
          <w:rFonts w:ascii="Arial" w:hAnsi="Arial" w:cs="Arial"/>
          <w:b/>
          <w:sz w:val="24"/>
        </w:rPr>
        <w:t>Introduction of the 1.4 GHz Band</w:t>
      </w:r>
    </w:p>
    <w:p w14:paraId="0A75BA4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MidWave Wireless</w:t>
      </w:r>
    </w:p>
    <w:p w14:paraId="61777308" w14:textId="77777777" w:rsidR="00A7610C" w:rsidRDefault="00A7610C" w:rsidP="00A7610C">
      <w:pPr>
        <w:rPr>
          <w:color w:val="808080"/>
        </w:rPr>
      </w:pPr>
      <w:r>
        <w:rPr>
          <w:color w:val="808080"/>
        </w:rPr>
        <w:t>(Replaces RP-241605)</w:t>
      </w:r>
    </w:p>
    <w:p w14:paraId="3E84D9D1" w14:textId="77777777" w:rsidR="00A7610C" w:rsidRDefault="00A7610C" w:rsidP="00A7610C">
      <w:pPr>
        <w:rPr>
          <w:rFonts w:ascii="Arial" w:hAnsi="Arial" w:cs="Arial"/>
          <w:b/>
        </w:rPr>
      </w:pPr>
      <w:r>
        <w:rPr>
          <w:rFonts w:ascii="Arial" w:hAnsi="Arial" w:cs="Arial"/>
          <w:b/>
        </w:rPr>
        <w:t xml:space="preserve">Discussion: </w:t>
      </w:r>
    </w:p>
    <w:p w14:paraId="09A4ED96" w14:textId="77777777" w:rsidR="00A7610C" w:rsidRDefault="00A7610C" w:rsidP="00A7610C">
      <w:r>
        <w:t>Apple: REL-independence needs to be captured as well</w:t>
      </w:r>
    </w:p>
    <w:p w14:paraId="173B51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RP-241648</w:t>
      </w:r>
      <w:r>
        <w:rPr>
          <w:color w:val="993300"/>
          <w:u w:val="single"/>
        </w:rPr>
        <w:t>.</w:t>
      </w:r>
    </w:p>
    <w:p w14:paraId="59C4F6C1" w14:textId="77777777" w:rsidR="00A7610C" w:rsidRDefault="00A7610C" w:rsidP="00A7610C">
      <w:pPr>
        <w:rPr>
          <w:rFonts w:ascii="Arial" w:hAnsi="Arial" w:cs="Arial"/>
          <w:b/>
          <w:sz w:val="24"/>
        </w:rPr>
      </w:pPr>
      <w:r>
        <w:rPr>
          <w:rFonts w:ascii="Arial" w:hAnsi="Arial" w:cs="Arial"/>
          <w:b/>
          <w:color w:val="0000FF"/>
          <w:sz w:val="24"/>
        </w:rPr>
        <w:t>RP-241648</w:t>
      </w:r>
      <w:r>
        <w:rPr>
          <w:rFonts w:ascii="Arial" w:hAnsi="Arial" w:cs="Arial"/>
          <w:b/>
          <w:color w:val="0000FF"/>
          <w:sz w:val="24"/>
        </w:rPr>
        <w:tab/>
      </w:r>
      <w:r>
        <w:rPr>
          <w:rFonts w:ascii="Arial" w:hAnsi="Arial" w:cs="Arial"/>
          <w:b/>
          <w:sz w:val="24"/>
        </w:rPr>
        <w:t>New WID: Introduction of the 1.4 GHz Band</w:t>
      </w:r>
    </w:p>
    <w:p w14:paraId="743B2B8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MidWave Wireless</w:t>
      </w:r>
    </w:p>
    <w:p w14:paraId="1D016C41" w14:textId="77777777" w:rsidR="00A7610C" w:rsidRDefault="00A7610C" w:rsidP="00A7610C">
      <w:pPr>
        <w:rPr>
          <w:color w:val="808080"/>
        </w:rPr>
      </w:pPr>
      <w:r>
        <w:rPr>
          <w:color w:val="808080"/>
        </w:rPr>
        <w:t>(Replaces RP-241620)</w:t>
      </w:r>
    </w:p>
    <w:p w14:paraId="5AA2B27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613B8" w14:textId="77777777" w:rsidR="00A7610C" w:rsidRDefault="00A7610C" w:rsidP="00A7610C">
      <w:pPr>
        <w:rPr>
          <w:rFonts w:ascii="Arial" w:hAnsi="Arial" w:cs="Arial"/>
          <w:b/>
          <w:sz w:val="24"/>
        </w:rPr>
      </w:pPr>
      <w:r>
        <w:rPr>
          <w:rFonts w:ascii="Arial" w:hAnsi="Arial" w:cs="Arial"/>
          <w:b/>
          <w:color w:val="0000FF"/>
          <w:sz w:val="24"/>
        </w:rPr>
        <w:t>RP-241050</w:t>
      </w:r>
      <w:r>
        <w:rPr>
          <w:rFonts w:ascii="Arial" w:hAnsi="Arial" w:cs="Arial"/>
          <w:b/>
          <w:color w:val="0000FF"/>
          <w:sz w:val="24"/>
        </w:rPr>
        <w:tab/>
      </w:r>
      <w:r>
        <w:rPr>
          <w:rFonts w:ascii="Arial" w:hAnsi="Arial" w:cs="Arial"/>
          <w:b/>
          <w:sz w:val="24"/>
        </w:rPr>
        <w:t xml:space="preserve">New WID on introduction of NR band n68 </w:t>
      </w:r>
    </w:p>
    <w:p w14:paraId="344F3710"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5E0023A6" w14:textId="77777777" w:rsidR="00A7610C" w:rsidRDefault="00A7610C" w:rsidP="00A7610C">
      <w:pPr>
        <w:rPr>
          <w:rFonts w:ascii="Arial" w:hAnsi="Arial" w:cs="Arial"/>
          <w:b/>
        </w:rPr>
      </w:pPr>
      <w:r>
        <w:rPr>
          <w:rFonts w:ascii="Arial" w:hAnsi="Arial" w:cs="Arial"/>
          <w:b/>
        </w:rPr>
        <w:t xml:space="preserve">Discussion: </w:t>
      </w:r>
    </w:p>
    <w:p w14:paraId="4664720B" w14:textId="77777777" w:rsidR="00A7610C" w:rsidRDefault="00A7610C" w:rsidP="00A7610C">
      <w:r>
        <w:t>Huawei: some inconsistent notes</w:t>
      </w:r>
    </w:p>
    <w:p w14:paraId="1677E890" w14:textId="77777777" w:rsidR="00A7610C" w:rsidRDefault="00A7610C" w:rsidP="00A7610C">
      <w:r>
        <w:t>Apple: why are LTE specs affected?</w:t>
      </w:r>
    </w:p>
    <w:p w14:paraId="1121AA9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RP-241664</w:t>
      </w:r>
      <w:r>
        <w:rPr>
          <w:color w:val="993300"/>
          <w:u w:val="single"/>
        </w:rPr>
        <w:t>.</w:t>
      </w:r>
    </w:p>
    <w:p w14:paraId="539B1BC1" w14:textId="77777777" w:rsidR="00A7610C" w:rsidRDefault="00A7610C" w:rsidP="00A7610C">
      <w:pPr>
        <w:rPr>
          <w:rFonts w:ascii="Arial" w:hAnsi="Arial" w:cs="Arial"/>
          <w:b/>
          <w:sz w:val="24"/>
        </w:rPr>
      </w:pPr>
      <w:r>
        <w:rPr>
          <w:rFonts w:ascii="Arial" w:hAnsi="Arial" w:cs="Arial"/>
          <w:b/>
          <w:color w:val="0000FF"/>
          <w:sz w:val="24"/>
        </w:rPr>
        <w:t>RP-241664</w:t>
      </w:r>
      <w:r>
        <w:rPr>
          <w:rFonts w:ascii="Arial" w:hAnsi="Arial" w:cs="Arial"/>
          <w:b/>
          <w:color w:val="0000FF"/>
          <w:sz w:val="24"/>
        </w:rPr>
        <w:tab/>
      </w:r>
      <w:r>
        <w:rPr>
          <w:rFonts w:ascii="Arial" w:hAnsi="Arial" w:cs="Arial"/>
          <w:b/>
          <w:sz w:val="24"/>
        </w:rPr>
        <w:t xml:space="preserve">New WID on introduction of NR band n68 </w:t>
      </w:r>
    </w:p>
    <w:p w14:paraId="0084A956"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7C610322" w14:textId="77777777" w:rsidR="00A7610C" w:rsidRDefault="00A7610C" w:rsidP="00A7610C">
      <w:pPr>
        <w:rPr>
          <w:color w:val="808080"/>
        </w:rPr>
      </w:pPr>
      <w:r>
        <w:rPr>
          <w:color w:val="808080"/>
        </w:rPr>
        <w:t>(Replaces RP-241050)</w:t>
      </w:r>
    </w:p>
    <w:p w14:paraId="30C226B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40722" w14:textId="77777777" w:rsidR="00A7610C" w:rsidRDefault="00A7610C" w:rsidP="00A7610C">
      <w:pPr>
        <w:rPr>
          <w:rFonts w:ascii="Arial" w:hAnsi="Arial" w:cs="Arial"/>
          <w:b/>
          <w:sz w:val="24"/>
        </w:rPr>
      </w:pPr>
      <w:r>
        <w:rPr>
          <w:rFonts w:ascii="Arial" w:hAnsi="Arial" w:cs="Arial"/>
          <w:b/>
          <w:color w:val="0000FF"/>
          <w:sz w:val="24"/>
        </w:rPr>
        <w:t>RP-240943</w:t>
      </w:r>
      <w:r>
        <w:rPr>
          <w:rFonts w:ascii="Arial" w:hAnsi="Arial" w:cs="Arial"/>
          <w:b/>
          <w:color w:val="0000FF"/>
          <w:sz w:val="24"/>
        </w:rPr>
        <w:tab/>
      </w:r>
      <w:r>
        <w:rPr>
          <w:rFonts w:ascii="Arial" w:hAnsi="Arial" w:cs="Arial"/>
          <w:b/>
          <w:sz w:val="24"/>
        </w:rPr>
        <w:t>New WID on introduction of NR bands n87 and n88</w:t>
      </w:r>
    </w:p>
    <w:p w14:paraId="69A2763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89E3E81" w14:textId="77777777" w:rsidR="00A7610C" w:rsidRDefault="00A7610C" w:rsidP="00A7610C">
      <w:pPr>
        <w:rPr>
          <w:rFonts w:ascii="Arial" w:hAnsi="Arial" w:cs="Arial"/>
          <w:b/>
        </w:rPr>
      </w:pPr>
      <w:r>
        <w:rPr>
          <w:rFonts w:ascii="Arial" w:hAnsi="Arial" w:cs="Arial"/>
          <w:b/>
        </w:rPr>
        <w:t xml:space="preserve">Discussion: </w:t>
      </w:r>
    </w:p>
    <w:p w14:paraId="09D08D85" w14:textId="77777777" w:rsidR="00A7610C" w:rsidRDefault="00A7610C" w:rsidP="00A7610C">
      <w:r>
        <w:t>Revised to add TU sheet</w:t>
      </w:r>
    </w:p>
    <w:p w14:paraId="20D1D2B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RP-241627</w:t>
      </w:r>
      <w:r>
        <w:rPr>
          <w:color w:val="993300"/>
          <w:u w:val="single"/>
        </w:rPr>
        <w:t>.</w:t>
      </w:r>
    </w:p>
    <w:p w14:paraId="2C8CFD63" w14:textId="77777777" w:rsidR="00A7610C" w:rsidRDefault="00A7610C" w:rsidP="00A7610C">
      <w:pPr>
        <w:rPr>
          <w:rFonts w:ascii="Arial" w:hAnsi="Arial" w:cs="Arial"/>
          <w:b/>
          <w:sz w:val="24"/>
        </w:rPr>
      </w:pPr>
      <w:r>
        <w:rPr>
          <w:rFonts w:ascii="Arial" w:hAnsi="Arial" w:cs="Arial"/>
          <w:b/>
          <w:color w:val="0000FF"/>
          <w:sz w:val="24"/>
        </w:rPr>
        <w:t>RP-241627</w:t>
      </w:r>
      <w:r>
        <w:rPr>
          <w:rFonts w:ascii="Arial" w:hAnsi="Arial" w:cs="Arial"/>
          <w:b/>
          <w:color w:val="0000FF"/>
          <w:sz w:val="24"/>
        </w:rPr>
        <w:tab/>
      </w:r>
      <w:r>
        <w:rPr>
          <w:rFonts w:ascii="Arial" w:hAnsi="Arial" w:cs="Arial"/>
          <w:b/>
          <w:sz w:val="24"/>
        </w:rPr>
        <w:t>New WID on introduction of NR bands n87 and n88</w:t>
      </w:r>
    </w:p>
    <w:p w14:paraId="37E18912"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625443AA" w14:textId="77777777" w:rsidR="00A7610C" w:rsidRDefault="00A7610C" w:rsidP="00A7610C">
      <w:pPr>
        <w:rPr>
          <w:color w:val="808080"/>
        </w:rPr>
      </w:pPr>
      <w:r>
        <w:rPr>
          <w:color w:val="808080"/>
        </w:rPr>
        <w:t>(Replaces RP-240943)</w:t>
      </w:r>
    </w:p>
    <w:p w14:paraId="55B4BF93" w14:textId="77777777" w:rsidR="00A7610C" w:rsidRDefault="00A7610C" w:rsidP="00A7610C">
      <w:pPr>
        <w:rPr>
          <w:rFonts w:ascii="Arial" w:hAnsi="Arial" w:cs="Arial"/>
          <w:b/>
        </w:rPr>
      </w:pPr>
      <w:r>
        <w:rPr>
          <w:rFonts w:ascii="Arial" w:hAnsi="Arial" w:cs="Arial"/>
          <w:b/>
        </w:rPr>
        <w:t xml:space="preserve">Discussion: </w:t>
      </w:r>
    </w:p>
    <w:p w14:paraId="12265D0C" w14:textId="77777777" w:rsidR="00A7610C" w:rsidRDefault="00A7610C" w:rsidP="00A7610C">
      <w:r>
        <w:t>Huawei: time line is rather aggressive</w:t>
      </w:r>
    </w:p>
    <w:p w14:paraId="64CC4563" w14:textId="77777777" w:rsidR="00A7610C" w:rsidRDefault="00A7610C" w:rsidP="00A7610C">
      <w:r>
        <w:t>Apple: why LTE specs are measured if this is a refarming of LTE bands for NR?</w:t>
      </w:r>
    </w:p>
    <w:p w14:paraId="0B8ED15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RP-241663</w:t>
      </w:r>
      <w:r>
        <w:rPr>
          <w:color w:val="993300"/>
          <w:u w:val="single"/>
        </w:rPr>
        <w:t>.</w:t>
      </w:r>
    </w:p>
    <w:p w14:paraId="0102B3EE" w14:textId="77777777" w:rsidR="00A7610C" w:rsidRDefault="00A7610C" w:rsidP="00A7610C">
      <w:pPr>
        <w:rPr>
          <w:rFonts w:ascii="Arial" w:hAnsi="Arial" w:cs="Arial"/>
          <w:b/>
          <w:sz w:val="24"/>
        </w:rPr>
      </w:pPr>
      <w:r>
        <w:rPr>
          <w:rFonts w:ascii="Arial" w:hAnsi="Arial" w:cs="Arial"/>
          <w:b/>
          <w:color w:val="0000FF"/>
          <w:sz w:val="24"/>
        </w:rPr>
        <w:t>RP-241663</w:t>
      </w:r>
      <w:r>
        <w:rPr>
          <w:rFonts w:ascii="Arial" w:hAnsi="Arial" w:cs="Arial"/>
          <w:b/>
          <w:color w:val="0000FF"/>
          <w:sz w:val="24"/>
        </w:rPr>
        <w:tab/>
      </w:r>
      <w:r>
        <w:rPr>
          <w:rFonts w:ascii="Arial" w:hAnsi="Arial" w:cs="Arial"/>
          <w:b/>
          <w:sz w:val="24"/>
        </w:rPr>
        <w:t>New WID on introduction of NR bands n87 and n88</w:t>
      </w:r>
    </w:p>
    <w:p w14:paraId="5FBD6E7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01432C71" w14:textId="77777777" w:rsidR="00A7610C" w:rsidRDefault="00A7610C" w:rsidP="00A7610C">
      <w:pPr>
        <w:rPr>
          <w:color w:val="808080"/>
        </w:rPr>
      </w:pPr>
      <w:r>
        <w:rPr>
          <w:color w:val="808080"/>
        </w:rPr>
        <w:t>(Replaces RP-241627)</w:t>
      </w:r>
    </w:p>
    <w:p w14:paraId="090C90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F4A41" w14:textId="77777777" w:rsidR="00A7610C" w:rsidRDefault="00A7610C" w:rsidP="00A7610C">
      <w:pPr>
        <w:rPr>
          <w:rFonts w:ascii="Arial" w:hAnsi="Arial" w:cs="Arial"/>
          <w:b/>
          <w:sz w:val="24"/>
        </w:rPr>
      </w:pPr>
      <w:r>
        <w:rPr>
          <w:rFonts w:ascii="Arial" w:hAnsi="Arial" w:cs="Arial"/>
          <w:b/>
          <w:color w:val="0000FF"/>
          <w:sz w:val="24"/>
        </w:rPr>
        <w:t>RP-241078</w:t>
      </w:r>
      <w:r>
        <w:rPr>
          <w:rFonts w:ascii="Arial" w:hAnsi="Arial" w:cs="Arial"/>
          <w:b/>
          <w:color w:val="0000FF"/>
          <w:sz w:val="24"/>
        </w:rPr>
        <w:tab/>
      </w:r>
      <w:r>
        <w:rPr>
          <w:rFonts w:ascii="Arial" w:hAnsi="Arial" w:cs="Arial"/>
          <w:b/>
          <w:sz w:val="24"/>
        </w:rPr>
        <w:t>Motivation on new 3GPP NTN S-band definition (UL 2000 – 2020 MHz, DL 2180 – 2200 MHz)</w:t>
      </w:r>
    </w:p>
    <w:p w14:paraId="4570734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Dish Network, EchoStar</w:t>
      </w:r>
    </w:p>
    <w:p w14:paraId="0603038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ADCE8" w14:textId="77777777" w:rsidR="00A7610C" w:rsidRDefault="00A7610C" w:rsidP="00A7610C">
      <w:pPr>
        <w:rPr>
          <w:rFonts w:ascii="Arial" w:hAnsi="Arial" w:cs="Arial"/>
          <w:b/>
          <w:sz w:val="24"/>
        </w:rPr>
      </w:pPr>
      <w:r>
        <w:rPr>
          <w:rFonts w:ascii="Arial" w:hAnsi="Arial" w:cs="Arial"/>
          <w:b/>
          <w:color w:val="0000FF"/>
          <w:sz w:val="24"/>
        </w:rPr>
        <w:t>RP-241079</w:t>
      </w:r>
      <w:r>
        <w:rPr>
          <w:rFonts w:ascii="Arial" w:hAnsi="Arial" w:cs="Arial"/>
          <w:b/>
          <w:color w:val="0000FF"/>
          <w:sz w:val="24"/>
        </w:rPr>
        <w:tab/>
      </w:r>
      <w:r>
        <w:rPr>
          <w:rFonts w:ascii="Arial" w:hAnsi="Arial" w:cs="Arial"/>
          <w:b/>
          <w:sz w:val="24"/>
        </w:rPr>
        <w:t>New WID on Introduction of NR-NTN S-band (MSS band 2000-2020 MHz UL and 2180-2200 MHz DL)</w:t>
      </w:r>
    </w:p>
    <w:p w14:paraId="01E99716"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 EchoStar</w:t>
      </w:r>
    </w:p>
    <w:p w14:paraId="7955E28F" w14:textId="77777777" w:rsidR="00A7610C" w:rsidRDefault="00A7610C" w:rsidP="00A7610C">
      <w:pPr>
        <w:rPr>
          <w:rFonts w:ascii="Arial" w:hAnsi="Arial" w:cs="Arial"/>
          <w:b/>
        </w:rPr>
      </w:pPr>
      <w:r>
        <w:rPr>
          <w:rFonts w:ascii="Arial" w:hAnsi="Arial" w:cs="Arial"/>
          <w:b/>
        </w:rPr>
        <w:t xml:space="preserve">Discussion: </w:t>
      </w:r>
    </w:p>
    <w:p w14:paraId="6EE1714C" w14:textId="77777777" w:rsidR="00A7610C" w:rsidRDefault="00A7610C" w:rsidP="00A7610C">
      <w:r>
        <w:t>MCC: REL-independent from REL-19 makes no sense for a REL-19 WI</w:t>
      </w:r>
    </w:p>
    <w:p w14:paraId="59C4705C" w14:textId="77777777" w:rsidR="00A7610C" w:rsidRDefault="00A7610C" w:rsidP="00A7610C">
      <w:r>
        <w:t>T-Mobile: some controversial discussions when band 23 was created using same spectrum for UL for NTN is surprising; have concerns with the proposal, needs to make sure that legacy bands are protected</w:t>
      </w:r>
    </w:p>
    <w:p w14:paraId="60176E15" w14:textId="77777777" w:rsidR="00A7610C" w:rsidRDefault="00A7610C" w:rsidP="00A7610C">
      <w:r>
        <w:t>CMCC: band limited to region 2?</w:t>
      </w:r>
    </w:p>
    <w:p w14:paraId="7DE714B6" w14:textId="77777777" w:rsidR="00A7610C" w:rsidRDefault="00A7610C" w:rsidP="00A7610C">
      <w:r>
        <w:t>Echostar: is for North America</w:t>
      </w:r>
    </w:p>
    <w:p w14:paraId="2512785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RP-241661</w:t>
      </w:r>
      <w:r>
        <w:rPr>
          <w:color w:val="993300"/>
          <w:u w:val="single"/>
        </w:rPr>
        <w:t>.</w:t>
      </w:r>
    </w:p>
    <w:p w14:paraId="509F5C93" w14:textId="77777777" w:rsidR="00A7610C" w:rsidRDefault="00A7610C" w:rsidP="00A7610C">
      <w:pPr>
        <w:rPr>
          <w:rFonts w:ascii="Arial" w:hAnsi="Arial" w:cs="Arial"/>
          <w:b/>
          <w:sz w:val="24"/>
        </w:rPr>
      </w:pPr>
      <w:r>
        <w:rPr>
          <w:rFonts w:ascii="Arial" w:hAnsi="Arial" w:cs="Arial"/>
          <w:b/>
          <w:color w:val="0000FF"/>
          <w:sz w:val="24"/>
        </w:rPr>
        <w:t>RP-241661</w:t>
      </w:r>
      <w:r>
        <w:rPr>
          <w:rFonts w:ascii="Arial" w:hAnsi="Arial" w:cs="Arial"/>
          <w:b/>
          <w:color w:val="0000FF"/>
          <w:sz w:val="24"/>
        </w:rPr>
        <w:tab/>
      </w:r>
      <w:r>
        <w:rPr>
          <w:rFonts w:ascii="Arial" w:hAnsi="Arial" w:cs="Arial"/>
          <w:b/>
          <w:sz w:val="24"/>
        </w:rPr>
        <w:t>New WID on Introduction of NR-NTN S-band (MSS band 2000-2020 MHz UL and 2180-2200 MHz DL)</w:t>
      </w:r>
    </w:p>
    <w:p w14:paraId="0CAF4B5F"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 EchoStar</w:t>
      </w:r>
    </w:p>
    <w:p w14:paraId="3BEB386E" w14:textId="77777777" w:rsidR="00A7610C" w:rsidRDefault="00A7610C" w:rsidP="00A7610C">
      <w:pPr>
        <w:rPr>
          <w:color w:val="808080"/>
        </w:rPr>
      </w:pPr>
      <w:r>
        <w:rPr>
          <w:color w:val="808080"/>
        </w:rPr>
        <w:t>(Replaces RP-241079)</w:t>
      </w:r>
    </w:p>
    <w:p w14:paraId="49E0A1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858BE" w14:textId="77777777" w:rsidR="00A7610C" w:rsidRDefault="00A7610C" w:rsidP="00A7610C">
      <w:pPr>
        <w:rPr>
          <w:rFonts w:ascii="Arial" w:hAnsi="Arial" w:cs="Arial"/>
          <w:b/>
          <w:sz w:val="24"/>
        </w:rPr>
      </w:pPr>
      <w:r>
        <w:rPr>
          <w:rFonts w:ascii="Arial" w:hAnsi="Arial" w:cs="Arial"/>
          <w:b/>
          <w:color w:val="0000FF"/>
          <w:sz w:val="24"/>
        </w:rPr>
        <w:t>RP-241531</w:t>
      </w:r>
      <w:r>
        <w:rPr>
          <w:rFonts w:ascii="Arial" w:hAnsi="Arial" w:cs="Arial"/>
          <w:b/>
          <w:color w:val="0000FF"/>
          <w:sz w:val="24"/>
        </w:rPr>
        <w:tab/>
      </w:r>
      <w:r>
        <w:rPr>
          <w:rFonts w:ascii="Arial" w:hAnsi="Arial" w:cs="Arial"/>
          <w:b/>
          <w:sz w:val="24"/>
        </w:rPr>
        <w:t>Motivation for new L-band definitions and possible Carrier Aggregation (CA) combinations for NR NTN</w:t>
      </w:r>
    </w:p>
    <w:p w14:paraId="7491481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Thuraya, Terrestar Solutions</w:t>
      </w:r>
    </w:p>
    <w:p w14:paraId="048776B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2F83" w14:textId="77777777" w:rsidR="00A7610C" w:rsidRDefault="00A7610C" w:rsidP="00A7610C">
      <w:pPr>
        <w:rPr>
          <w:rFonts w:ascii="Arial" w:hAnsi="Arial" w:cs="Arial"/>
          <w:b/>
          <w:sz w:val="24"/>
        </w:rPr>
      </w:pPr>
      <w:r>
        <w:rPr>
          <w:rFonts w:ascii="Arial" w:hAnsi="Arial" w:cs="Arial"/>
          <w:b/>
          <w:color w:val="0000FF"/>
          <w:sz w:val="24"/>
        </w:rPr>
        <w:t>RP-241528</w:t>
      </w:r>
      <w:r>
        <w:rPr>
          <w:rFonts w:ascii="Arial" w:hAnsi="Arial" w:cs="Arial"/>
          <w:b/>
          <w:color w:val="0000FF"/>
          <w:sz w:val="24"/>
        </w:rPr>
        <w:tab/>
      </w:r>
      <w:r>
        <w:rPr>
          <w:rFonts w:ascii="Arial" w:hAnsi="Arial" w:cs="Arial"/>
          <w:b/>
          <w:sz w:val="24"/>
        </w:rPr>
        <w:t>New WID proposal: Introduction of the Extended L-band (UL 1668-1675MHz, DL 1518-1525MHz) for NR NTN</w:t>
      </w:r>
    </w:p>
    <w:p w14:paraId="35A2A249"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3B38A15D" w14:textId="77777777" w:rsidR="00A7610C" w:rsidRDefault="00A7610C" w:rsidP="00A7610C">
      <w:pPr>
        <w:rPr>
          <w:rFonts w:ascii="Arial" w:hAnsi="Arial" w:cs="Arial"/>
          <w:b/>
        </w:rPr>
      </w:pPr>
      <w:r>
        <w:rPr>
          <w:rFonts w:ascii="Arial" w:hAnsi="Arial" w:cs="Arial"/>
          <w:b/>
        </w:rPr>
        <w:t xml:space="preserve">Discussion: </w:t>
      </w:r>
    </w:p>
    <w:p w14:paraId="06933445" w14:textId="77777777" w:rsidR="00A7610C" w:rsidRDefault="00A7610C" w:rsidP="00A7610C">
      <w:r>
        <w:t>compare RP-241532</w:t>
      </w:r>
    </w:p>
    <w:p w14:paraId="5848F9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97C94A" w14:textId="77777777" w:rsidR="00A7610C" w:rsidRDefault="00A7610C" w:rsidP="00A7610C">
      <w:pPr>
        <w:rPr>
          <w:rFonts w:ascii="Arial" w:hAnsi="Arial" w:cs="Arial"/>
          <w:b/>
          <w:sz w:val="24"/>
        </w:rPr>
      </w:pPr>
      <w:r>
        <w:rPr>
          <w:rFonts w:ascii="Arial" w:hAnsi="Arial" w:cs="Arial"/>
          <w:b/>
          <w:color w:val="0000FF"/>
          <w:sz w:val="24"/>
        </w:rPr>
        <w:t>RP-241530</w:t>
      </w:r>
      <w:r>
        <w:rPr>
          <w:rFonts w:ascii="Arial" w:hAnsi="Arial" w:cs="Arial"/>
          <w:b/>
          <w:color w:val="0000FF"/>
          <w:sz w:val="24"/>
        </w:rPr>
        <w:tab/>
      </w:r>
      <w:r>
        <w:rPr>
          <w:rFonts w:ascii="Arial" w:hAnsi="Arial" w:cs="Arial"/>
          <w:b/>
          <w:sz w:val="24"/>
        </w:rPr>
        <w:t>New WID proposal: Introduction of a new NR NTN band to support the combined MSS L-band ranges (DL 1518-1559 MHz, UL 1626.5-1660 MHz and 1668-1675 MHz)</w:t>
      </w:r>
    </w:p>
    <w:p w14:paraId="1411DB0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0C0D39ED" w14:textId="77777777" w:rsidR="00A7610C" w:rsidRDefault="00A7610C" w:rsidP="00A7610C">
      <w:pPr>
        <w:rPr>
          <w:rFonts w:ascii="Arial" w:hAnsi="Arial" w:cs="Arial"/>
          <w:b/>
        </w:rPr>
      </w:pPr>
      <w:r>
        <w:rPr>
          <w:rFonts w:ascii="Arial" w:hAnsi="Arial" w:cs="Arial"/>
          <w:b/>
        </w:rPr>
        <w:t xml:space="preserve">Discussion: </w:t>
      </w:r>
    </w:p>
    <w:p w14:paraId="7273E60D" w14:textId="77777777" w:rsidR="00A7610C" w:rsidRDefault="00A7610C" w:rsidP="00A7610C">
      <w:r>
        <w:t>compare RP-241532</w:t>
      </w:r>
    </w:p>
    <w:p w14:paraId="634D80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40D6E1" w14:textId="77777777" w:rsidR="00A7610C" w:rsidRDefault="00A7610C" w:rsidP="00A7610C">
      <w:pPr>
        <w:rPr>
          <w:rFonts w:ascii="Arial" w:hAnsi="Arial" w:cs="Arial"/>
          <w:b/>
          <w:sz w:val="24"/>
        </w:rPr>
      </w:pPr>
      <w:r>
        <w:rPr>
          <w:rFonts w:ascii="Arial" w:hAnsi="Arial" w:cs="Arial"/>
          <w:b/>
          <w:color w:val="0000FF"/>
          <w:sz w:val="24"/>
        </w:rPr>
        <w:t>RP-241532</w:t>
      </w:r>
      <w:r>
        <w:rPr>
          <w:rFonts w:ascii="Arial" w:hAnsi="Arial" w:cs="Arial"/>
          <w:b/>
          <w:color w:val="0000FF"/>
          <w:sz w:val="24"/>
        </w:rPr>
        <w:tab/>
      </w:r>
      <w:r>
        <w:rPr>
          <w:rFonts w:ascii="Arial" w:hAnsi="Arial" w:cs="Arial"/>
          <w:b/>
          <w:sz w:val="24"/>
        </w:rPr>
        <w:t>New WID proposal: Introduction of new NR NTN bands to support the Extended L-band (UL 1668-1675MHz, DL 1518-1525MHz) and the combined MSS L-band and Extended L-band ranges (DL 1518-1559 MHz, UL 1626.5-1660 MHz and 1668-1675 MHz)</w:t>
      </w:r>
    </w:p>
    <w:p w14:paraId="658050B3"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06A4D080" w14:textId="77777777" w:rsidR="00A7610C" w:rsidRDefault="00A7610C" w:rsidP="00A7610C">
      <w:pPr>
        <w:rPr>
          <w:rFonts w:ascii="Arial" w:hAnsi="Arial" w:cs="Arial"/>
          <w:b/>
        </w:rPr>
      </w:pPr>
      <w:r>
        <w:rPr>
          <w:rFonts w:ascii="Arial" w:hAnsi="Arial" w:cs="Arial"/>
          <w:b/>
        </w:rPr>
        <w:t xml:space="preserve">Discussion: </w:t>
      </w:r>
    </w:p>
    <w:p w14:paraId="7BDF806F" w14:textId="77777777" w:rsidR="00A7610C" w:rsidRDefault="00A7610C" w:rsidP="00A7610C">
      <w:r>
        <w:t>MCC: seems to be a combination of RP-241528 and RP-241530</w:t>
      </w:r>
    </w:p>
    <w:p w14:paraId="484F1C8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RP-241666</w:t>
      </w:r>
      <w:r>
        <w:rPr>
          <w:color w:val="993300"/>
          <w:u w:val="single"/>
        </w:rPr>
        <w:t>.</w:t>
      </w:r>
    </w:p>
    <w:p w14:paraId="1E067123" w14:textId="77777777" w:rsidR="00A7610C" w:rsidRDefault="00A7610C" w:rsidP="00A7610C">
      <w:pPr>
        <w:rPr>
          <w:rFonts w:ascii="Arial" w:hAnsi="Arial" w:cs="Arial"/>
          <w:b/>
          <w:sz w:val="24"/>
        </w:rPr>
      </w:pPr>
      <w:r>
        <w:rPr>
          <w:rFonts w:ascii="Arial" w:hAnsi="Arial" w:cs="Arial"/>
          <w:b/>
          <w:color w:val="0000FF"/>
          <w:sz w:val="24"/>
        </w:rPr>
        <w:t>RP-241666</w:t>
      </w:r>
      <w:r>
        <w:rPr>
          <w:rFonts w:ascii="Arial" w:hAnsi="Arial" w:cs="Arial"/>
          <w:b/>
          <w:color w:val="0000FF"/>
          <w:sz w:val="24"/>
        </w:rPr>
        <w:tab/>
      </w:r>
      <w:r>
        <w:rPr>
          <w:rFonts w:ascii="Arial" w:hAnsi="Arial" w:cs="Arial"/>
          <w:b/>
          <w:sz w:val="24"/>
        </w:rPr>
        <w:t>New WID proposal: Introduction of new NR NTN bands to support the Extended L-band (UL 1668-1675MHz, DL 1518-1525MHz) and the combined MSS L-band and Extended L-band ranges (DL 1518-1559 MHz, UL 1626.5-1660 MHz and 1668-1675 MHz)</w:t>
      </w:r>
    </w:p>
    <w:p w14:paraId="782F1C7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4264B9E8" w14:textId="77777777" w:rsidR="00A7610C" w:rsidRDefault="00A7610C" w:rsidP="00A7610C">
      <w:pPr>
        <w:rPr>
          <w:color w:val="808080"/>
        </w:rPr>
      </w:pPr>
      <w:r>
        <w:rPr>
          <w:color w:val="808080"/>
        </w:rPr>
        <w:t>(Replaces RP-241532)</w:t>
      </w:r>
    </w:p>
    <w:p w14:paraId="2D3CD2AC" w14:textId="77777777" w:rsidR="00A7610C" w:rsidRDefault="00A7610C" w:rsidP="00A7610C">
      <w:pPr>
        <w:rPr>
          <w:rFonts w:ascii="Arial" w:hAnsi="Arial" w:cs="Arial"/>
          <w:b/>
        </w:rPr>
      </w:pPr>
      <w:r>
        <w:rPr>
          <w:rFonts w:ascii="Arial" w:hAnsi="Arial" w:cs="Arial"/>
          <w:b/>
        </w:rPr>
        <w:t xml:space="preserve">Discussion: </w:t>
      </w:r>
    </w:p>
    <w:p w14:paraId="116ADEB6" w14:textId="77777777" w:rsidR="00A7610C" w:rsidRDefault="00A7610C" w:rsidP="00A7610C">
      <w:r>
        <w:t>RAN chair: rapporteur to be added</w:t>
      </w:r>
    </w:p>
    <w:p w14:paraId="4BEEB7D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RP-241689</w:t>
      </w:r>
      <w:r>
        <w:rPr>
          <w:color w:val="993300"/>
          <w:u w:val="single"/>
        </w:rPr>
        <w:t>.</w:t>
      </w:r>
    </w:p>
    <w:p w14:paraId="2010B1FE" w14:textId="77777777" w:rsidR="00A7610C" w:rsidRDefault="00A7610C" w:rsidP="00A7610C">
      <w:pPr>
        <w:rPr>
          <w:rFonts w:ascii="Arial" w:hAnsi="Arial" w:cs="Arial"/>
          <w:b/>
          <w:sz w:val="24"/>
        </w:rPr>
      </w:pPr>
      <w:r>
        <w:rPr>
          <w:rFonts w:ascii="Arial" w:hAnsi="Arial" w:cs="Arial"/>
          <w:b/>
          <w:color w:val="0000FF"/>
          <w:sz w:val="24"/>
        </w:rPr>
        <w:t>RP-241689</w:t>
      </w:r>
      <w:r>
        <w:rPr>
          <w:rFonts w:ascii="Arial" w:hAnsi="Arial" w:cs="Arial"/>
          <w:b/>
          <w:color w:val="0000FF"/>
          <w:sz w:val="24"/>
        </w:rPr>
        <w:tab/>
      </w:r>
      <w:r>
        <w:rPr>
          <w:rFonts w:ascii="Arial" w:hAnsi="Arial" w:cs="Arial"/>
          <w:b/>
          <w:sz w:val="24"/>
        </w:rPr>
        <w:t>New WID proposal: Introduction of new NR NTN bands to support the Extended L-band (UL 1668-1675MHz, DL 1518-1525MHz) and the combined MSS L-band and Extended L-band ranges (DL 1518-1559 MHz, UL 1626.5-1660 MHz and 1668-1675 MHz)</w:t>
      </w:r>
    </w:p>
    <w:p w14:paraId="3B8917C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15629B45" w14:textId="77777777" w:rsidR="00A7610C" w:rsidRDefault="00A7610C" w:rsidP="00A7610C">
      <w:pPr>
        <w:rPr>
          <w:color w:val="808080"/>
        </w:rPr>
      </w:pPr>
      <w:r>
        <w:rPr>
          <w:color w:val="808080"/>
        </w:rPr>
        <w:t>(Replaces RP-241666)</w:t>
      </w:r>
    </w:p>
    <w:p w14:paraId="02EB555A" w14:textId="77777777" w:rsidR="00A7610C" w:rsidRDefault="00A7610C" w:rsidP="00A7610C">
      <w:pPr>
        <w:rPr>
          <w:rFonts w:ascii="Arial" w:hAnsi="Arial" w:cs="Arial"/>
          <w:b/>
        </w:rPr>
      </w:pPr>
      <w:r>
        <w:rPr>
          <w:rFonts w:ascii="Arial" w:hAnsi="Arial" w:cs="Arial"/>
          <w:b/>
        </w:rPr>
        <w:t xml:space="preserve">Discussion: </w:t>
      </w:r>
    </w:p>
    <w:p w14:paraId="1936026A" w14:textId="77777777" w:rsidR="00A7610C" w:rsidRDefault="00A7610C" w:rsidP="00A7610C">
      <w:r>
        <w:t>conclusion: approved unseen</w:t>
      </w:r>
    </w:p>
    <w:p w14:paraId="48075023" w14:textId="77777777" w:rsidR="00A7610C" w:rsidRDefault="00A7610C" w:rsidP="00A7610C">
      <w:r>
        <w:t>Note: wrong Tdoc number shown inside of the document</w:t>
      </w:r>
    </w:p>
    <w:p w14:paraId="5B9A1E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2B1D0" w14:textId="77777777" w:rsidR="00A7610C" w:rsidRDefault="00A7610C" w:rsidP="00A7610C">
      <w:pPr>
        <w:rPr>
          <w:rFonts w:ascii="Arial" w:hAnsi="Arial" w:cs="Arial"/>
          <w:b/>
          <w:sz w:val="24"/>
        </w:rPr>
      </w:pPr>
      <w:r>
        <w:rPr>
          <w:rFonts w:ascii="Arial" w:hAnsi="Arial" w:cs="Arial"/>
          <w:b/>
          <w:color w:val="0000FF"/>
          <w:sz w:val="24"/>
        </w:rPr>
        <w:t>RP-241500</w:t>
      </w:r>
      <w:r>
        <w:rPr>
          <w:rFonts w:ascii="Arial" w:hAnsi="Arial" w:cs="Arial"/>
          <w:b/>
          <w:color w:val="0000FF"/>
          <w:sz w:val="24"/>
        </w:rPr>
        <w:tab/>
      </w:r>
      <w:r>
        <w:rPr>
          <w:rFonts w:ascii="Arial" w:hAnsi="Arial" w:cs="Arial"/>
          <w:b/>
          <w:sz w:val="24"/>
        </w:rPr>
        <w:t>Motivation paper for band plan for satellite communication in terrestrial bands</w:t>
      </w:r>
    </w:p>
    <w:p w14:paraId="768C485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EC0DC6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4DD65" w14:textId="77777777" w:rsidR="00A7610C" w:rsidRDefault="00A7610C" w:rsidP="00A7610C">
      <w:pPr>
        <w:rPr>
          <w:rFonts w:ascii="Arial" w:hAnsi="Arial" w:cs="Arial"/>
          <w:b/>
          <w:sz w:val="24"/>
        </w:rPr>
      </w:pPr>
      <w:r>
        <w:rPr>
          <w:rFonts w:ascii="Arial" w:hAnsi="Arial" w:cs="Arial"/>
          <w:b/>
          <w:color w:val="0000FF"/>
          <w:sz w:val="24"/>
        </w:rPr>
        <w:t>RP-241501</w:t>
      </w:r>
      <w:r>
        <w:rPr>
          <w:rFonts w:ascii="Arial" w:hAnsi="Arial" w:cs="Arial"/>
          <w:b/>
          <w:color w:val="0000FF"/>
          <w:sz w:val="24"/>
        </w:rPr>
        <w:tab/>
      </w:r>
      <w:r>
        <w:rPr>
          <w:rFonts w:ascii="Arial" w:hAnsi="Arial" w:cs="Arial"/>
          <w:b/>
          <w:sz w:val="24"/>
        </w:rPr>
        <w:t>New SID on band plan for satellite communication in terrestrial bands</w:t>
      </w:r>
    </w:p>
    <w:p w14:paraId="4C3E5484"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w:t>
      </w:r>
    </w:p>
    <w:p w14:paraId="0E3D2A3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946C9" w14:textId="77777777" w:rsidR="00A7610C" w:rsidRDefault="00A7610C" w:rsidP="00A7610C">
      <w:pPr>
        <w:rPr>
          <w:rFonts w:ascii="Arial" w:hAnsi="Arial" w:cs="Arial"/>
          <w:b/>
          <w:sz w:val="24"/>
        </w:rPr>
      </w:pPr>
      <w:r>
        <w:rPr>
          <w:rFonts w:ascii="Arial" w:hAnsi="Arial" w:cs="Arial"/>
          <w:b/>
          <w:color w:val="0000FF"/>
          <w:sz w:val="24"/>
        </w:rPr>
        <w:t>RP-241188</w:t>
      </w:r>
      <w:r>
        <w:rPr>
          <w:rFonts w:ascii="Arial" w:hAnsi="Arial" w:cs="Arial"/>
          <w:b/>
          <w:color w:val="0000FF"/>
          <w:sz w:val="24"/>
        </w:rPr>
        <w:tab/>
      </w:r>
      <w:r>
        <w:rPr>
          <w:rFonts w:ascii="Arial" w:hAnsi="Arial" w:cs="Arial"/>
          <w:b/>
          <w:sz w:val="24"/>
        </w:rPr>
        <w:t>Objectives for SCS</w:t>
      </w:r>
    </w:p>
    <w:p w14:paraId="3C6D7FC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Denmark</w:t>
      </w:r>
    </w:p>
    <w:p w14:paraId="4FCD0C87" w14:textId="77777777" w:rsidR="00A7610C" w:rsidRDefault="00A7610C" w:rsidP="00A7610C">
      <w:pPr>
        <w:rPr>
          <w:rFonts w:ascii="Arial" w:hAnsi="Arial" w:cs="Arial"/>
          <w:b/>
        </w:rPr>
      </w:pPr>
      <w:r>
        <w:rPr>
          <w:rFonts w:ascii="Arial" w:hAnsi="Arial" w:cs="Arial"/>
          <w:b/>
        </w:rPr>
        <w:t xml:space="preserve">Abstract: </w:t>
      </w:r>
    </w:p>
    <w:p w14:paraId="08667934" w14:textId="77777777" w:rsidR="00A7610C" w:rsidRDefault="00A7610C" w:rsidP="00A7610C">
      <w:r>
        <w:lastRenderedPageBreak/>
        <w:t>SCS = Supplemental Coverage from Space</w:t>
      </w:r>
    </w:p>
    <w:p w14:paraId="5E44716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FF230" w14:textId="77777777" w:rsidR="00A7610C" w:rsidRDefault="00A7610C" w:rsidP="00A7610C">
      <w:pPr>
        <w:rPr>
          <w:rFonts w:ascii="Arial" w:hAnsi="Arial" w:cs="Arial"/>
          <w:b/>
          <w:sz w:val="24"/>
        </w:rPr>
      </w:pPr>
      <w:r>
        <w:rPr>
          <w:rFonts w:ascii="Arial" w:hAnsi="Arial" w:cs="Arial"/>
          <w:b/>
          <w:color w:val="0000FF"/>
          <w:sz w:val="24"/>
        </w:rPr>
        <w:t>RP-241192</w:t>
      </w:r>
      <w:r>
        <w:rPr>
          <w:rFonts w:ascii="Arial" w:hAnsi="Arial" w:cs="Arial"/>
          <w:b/>
          <w:color w:val="0000FF"/>
          <w:sz w:val="24"/>
        </w:rPr>
        <w:tab/>
      </w:r>
      <w:r>
        <w:rPr>
          <w:rFonts w:ascii="Arial" w:hAnsi="Arial" w:cs="Arial"/>
          <w:b/>
          <w:sz w:val="24"/>
        </w:rPr>
        <w:t>Discussion on Band n28 full duplexer</w:t>
      </w:r>
    </w:p>
    <w:p w14:paraId="18BAC68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KDDI Corporation</w:t>
      </w:r>
    </w:p>
    <w:p w14:paraId="505EC72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B87D9" w14:textId="77777777" w:rsidR="00A7610C" w:rsidRDefault="00A7610C" w:rsidP="00A7610C">
      <w:pPr>
        <w:rPr>
          <w:rFonts w:ascii="Arial" w:hAnsi="Arial" w:cs="Arial"/>
          <w:b/>
          <w:sz w:val="24"/>
        </w:rPr>
      </w:pPr>
      <w:r>
        <w:rPr>
          <w:rFonts w:ascii="Arial" w:hAnsi="Arial" w:cs="Arial"/>
          <w:b/>
          <w:color w:val="0000FF"/>
          <w:sz w:val="24"/>
        </w:rPr>
        <w:t>RP-241524</w:t>
      </w:r>
      <w:r>
        <w:rPr>
          <w:rFonts w:ascii="Arial" w:hAnsi="Arial" w:cs="Arial"/>
          <w:b/>
          <w:color w:val="0000FF"/>
          <w:sz w:val="24"/>
        </w:rPr>
        <w:tab/>
      </w:r>
      <w:r>
        <w:rPr>
          <w:rFonts w:ascii="Arial" w:hAnsi="Arial" w:cs="Arial"/>
          <w:b/>
          <w:sz w:val="24"/>
        </w:rPr>
        <w:t>PC2 and wider channel bandwidths in band n28</w:t>
      </w:r>
    </w:p>
    <w:p w14:paraId="586777C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6A24D9" w14:textId="77777777" w:rsidR="00A7610C" w:rsidRDefault="00A7610C" w:rsidP="00A7610C">
      <w:pPr>
        <w:rPr>
          <w:rFonts w:ascii="Arial" w:hAnsi="Arial" w:cs="Arial"/>
          <w:b/>
        </w:rPr>
      </w:pPr>
      <w:r>
        <w:rPr>
          <w:rFonts w:ascii="Arial" w:hAnsi="Arial" w:cs="Arial"/>
          <w:b/>
        </w:rPr>
        <w:t xml:space="preserve">Abstract: </w:t>
      </w:r>
    </w:p>
    <w:p w14:paraId="4714445E" w14:textId="77777777" w:rsidR="00A7610C" w:rsidRDefault="00A7610C" w:rsidP="00A7610C">
      <w:r>
        <w:t>In this contribution we discuss the prerequisites for specification of channel bandwidths &gt; 15 MHz without restrictions and support of PC2 for band n28.</w:t>
      </w:r>
    </w:p>
    <w:p w14:paraId="6F8F921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3F17D" w14:textId="77777777" w:rsidR="00A7610C" w:rsidRDefault="00A7610C" w:rsidP="00A7610C">
      <w:pPr>
        <w:rPr>
          <w:rFonts w:ascii="Arial" w:hAnsi="Arial" w:cs="Arial"/>
          <w:b/>
          <w:sz w:val="24"/>
        </w:rPr>
      </w:pPr>
      <w:r>
        <w:rPr>
          <w:rFonts w:ascii="Arial" w:hAnsi="Arial" w:cs="Arial"/>
          <w:b/>
          <w:color w:val="0000FF"/>
          <w:sz w:val="24"/>
        </w:rPr>
        <w:t>RP-241275</w:t>
      </w:r>
      <w:r>
        <w:rPr>
          <w:rFonts w:ascii="Arial" w:hAnsi="Arial" w:cs="Arial"/>
          <w:b/>
          <w:color w:val="0000FF"/>
          <w:sz w:val="24"/>
        </w:rPr>
        <w:tab/>
      </w:r>
      <w:r>
        <w:rPr>
          <w:rFonts w:ascii="Arial" w:hAnsi="Arial" w:cs="Arial"/>
          <w:b/>
          <w:sz w:val="24"/>
        </w:rPr>
        <w:t>Views on b28 n28 full band duplex for PC3</w:t>
      </w:r>
    </w:p>
    <w:p w14:paraId="50B43BB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KDDI</w:t>
      </w:r>
    </w:p>
    <w:p w14:paraId="2D64170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433D1" w14:textId="77777777" w:rsidR="00A7610C" w:rsidRDefault="00A7610C" w:rsidP="00A7610C">
      <w:pPr>
        <w:rPr>
          <w:rFonts w:ascii="Arial" w:hAnsi="Arial" w:cs="Arial"/>
          <w:b/>
          <w:sz w:val="24"/>
        </w:rPr>
      </w:pPr>
      <w:r>
        <w:rPr>
          <w:rFonts w:ascii="Arial" w:hAnsi="Arial" w:cs="Arial"/>
          <w:b/>
          <w:color w:val="0000FF"/>
          <w:sz w:val="24"/>
        </w:rPr>
        <w:t>RP-241502</w:t>
      </w:r>
      <w:r>
        <w:rPr>
          <w:rFonts w:ascii="Arial" w:hAnsi="Arial" w:cs="Arial"/>
          <w:b/>
          <w:color w:val="0000FF"/>
          <w:sz w:val="24"/>
        </w:rPr>
        <w:tab/>
      </w:r>
      <w:r>
        <w:rPr>
          <w:rFonts w:ascii="Arial" w:hAnsi="Arial" w:cs="Arial"/>
          <w:b/>
          <w:sz w:val="24"/>
        </w:rPr>
        <w:t>Views on next steps for band n28 specifications</w:t>
      </w:r>
    </w:p>
    <w:p w14:paraId="2ED4D5A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165EA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B3DB0" w14:textId="77777777" w:rsidR="00A7610C" w:rsidRDefault="00A7610C" w:rsidP="00A7610C">
      <w:pPr>
        <w:rPr>
          <w:rFonts w:ascii="Arial" w:hAnsi="Arial" w:cs="Arial"/>
          <w:b/>
          <w:sz w:val="24"/>
        </w:rPr>
      </w:pPr>
      <w:r>
        <w:rPr>
          <w:rFonts w:ascii="Arial" w:hAnsi="Arial" w:cs="Arial"/>
          <w:b/>
          <w:color w:val="0000FF"/>
          <w:sz w:val="24"/>
        </w:rPr>
        <w:t>RP-241205</w:t>
      </w:r>
      <w:r>
        <w:rPr>
          <w:rFonts w:ascii="Arial" w:hAnsi="Arial" w:cs="Arial"/>
          <w:b/>
          <w:color w:val="0000FF"/>
          <w:sz w:val="24"/>
        </w:rPr>
        <w:tab/>
      </w:r>
      <w:r>
        <w:rPr>
          <w:rFonts w:ascii="Arial" w:hAnsi="Arial" w:cs="Arial"/>
          <w:b/>
          <w:sz w:val="24"/>
        </w:rPr>
        <w:t>New WID: Introduction of Power Class 2 and UE 40MHz Channel Bandwidth in NR band n28</w:t>
      </w:r>
    </w:p>
    <w:p w14:paraId="62BA41C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1E7B76D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RP-241629</w:t>
      </w:r>
      <w:r>
        <w:rPr>
          <w:color w:val="993300"/>
          <w:u w:val="single"/>
        </w:rPr>
        <w:t>.</w:t>
      </w:r>
    </w:p>
    <w:p w14:paraId="018C063B" w14:textId="77777777" w:rsidR="00A7610C" w:rsidRDefault="00A7610C" w:rsidP="00A7610C">
      <w:pPr>
        <w:rPr>
          <w:rFonts w:ascii="Arial" w:hAnsi="Arial" w:cs="Arial"/>
          <w:b/>
          <w:sz w:val="24"/>
        </w:rPr>
      </w:pPr>
      <w:r>
        <w:rPr>
          <w:rFonts w:ascii="Arial" w:hAnsi="Arial" w:cs="Arial"/>
          <w:b/>
          <w:color w:val="0000FF"/>
          <w:sz w:val="24"/>
        </w:rPr>
        <w:t>RP-241629</w:t>
      </w:r>
      <w:r>
        <w:rPr>
          <w:rFonts w:ascii="Arial" w:hAnsi="Arial" w:cs="Arial"/>
          <w:b/>
          <w:color w:val="0000FF"/>
          <w:sz w:val="24"/>
        </w:rPr>
        <w:tab/>
      </w:r>
      <w:r>
        <w:rPr>
          <w:rFonts w:ascii="Arial" w:hAnsi="Arial" w:cs="Arial"/>
          <w:b/>
          <w:sz w:val="24"/>
        </w:rPr>
        <w:t>New WID: Introduction of Power Class 2 and UE 40MHz Channel Bandwidth in NR band n28</w:t>
      </w:r>
    </w:p>
    <w:p w14:paraId="73D7C84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382AD9CE" w14:textId="77777777" w:rsidR="00A7610C" w:rsidRDefault="00A7610C" w:rsidP="00A7610C">
      <w:pPr>
        <w:rPr>
          <w:color w:val="808080"/>
        </w:rPr>
      </w:pPr>
      <w:r>
        <w:rPr>
          <w:color w:val="808080"/>
        </w:rPr>
        <w:t>(Replaces RP-241205)</w:t>
      </w:r>
    </w:p>
    <w:p w14:paraId="5EF2980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RP-241660</w:t>
      </w:r>
      <w:r>
        <w:rPr>
          <w:color w:val="993300"/>
          <w:u w:val="single"/>
        </w:rPr>
        <w:t>.</w:t>
      </w:r>
    </w:p>
    <w:p w14:paraId="1BBEA5AD" w14:textId="77777777" w:rsidR="00A7610C" w:rsidRDefault="00A7610C" w:rsidP="00A7610C">
      <w:pPr>
        <w:rPr>
          <w:rFonts w:ascii="Arial" w:hAnsi="Arial" w:cs="Arial"/>
          <w:b/>
          <w:sz w:val="24"/>
        </w:rPr>
      </w:pPr>
      <w:r>
        <w:rPr>
          <w:rFonts w:ascii="Arial" w:hAnsi="Arial" w:cs="Arial"/>
          <w:b/>
          <w:color w:val="0000FF"/>
          <w:sz w:val="24"/>
        </w:rPr>
        <w:t>RP-241660</w:t>
      </w:r>
      <w:r>
        <w:rPr>
          <w:rFonts w:ascii="Arial" w:hAnsi="Arial" w:cs="Arial"/>
          <w:b/>
          <w:color w:val="0000FF"/>
          <w:sz w:val="24"/>
        </w:rPr>
        <w:tab/>
      </w:r>
      <w:r>
        <w:rPr>
          <w:rFonts w:ascii="Arial" w:hAnsi="Arial" w:cs="Arial"/>
          <w:b/>
          <w:sz w:val="24"/>
        </w:rPr>
        <w:t>New WID: Introduction of Power Class 2 and UE 40MHz Channel Bandwidth in NR band n28</w:t>
      </w:r>
    </w:p>
    <w:p w14:paraId="7BE6979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585363F6" w14:textId="77777777" w:rsidR="00A7610C" w:rsidRDefault="00A7610C" w:rsidP="00A7610C">
      <w:pPr>
        <w:rPr>
          <w:color w:val="808080"/>
        </w:rPr>
      </w:pPr>
      <w:r>
        <w:rPr>
          <w:color w:val="808080"/>
        </w:rPr>
        <w:t>(Replaces RP-241629)</w:t>
      </w:r>
    </w:p>
    <w:p w14:paraId="122EAD0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FFAFF" w14:textId="77777777" w:rsidR="00A7610C" w:rsidRDefault="00A7610C" w:rsidP="00A7610C">
      <w:pPr>
        <w:rPr>
          <w:rFonts w:ascii="Arial" w:hAnsi="Arial" w:cs="Arial"/>
          <w:b/>
          <w:sz w:val="24"/>
        </w:rPr>
      </w:pPr>
      <w:r>
        <w:rPr>
          <w:rFonts w:ascii="Arial" w:hAnsi="Arial" w:cs="Arial"/>
          <w:b/>
          <w:color w:val="0000FF"/>
          <w:sz w:val="24"/>
        </w:rPr>
        <w:lastRenderedPageBreak/>
        <w:t>RP-241313</w:t>
      </w:r>
      <w:r>
        <w:rPr>
          <w:rFonts w:ascii="Arial" w:hAnsi="Arial" w:cs="Arial"/>
          <w:b/>
          <w:color w:val="0000FF"/>
          <w:sz w:val="24"/>
        </w:rPr>
        <w:tab/>
      </w:r>
      <w:r>
        <w:rPr>
          <w:rFonts w:ascii="Arial" w:hAnsi="Arial" w:cs="Arial"/>
          <w:b/>
          <w:sz w:val="24"/>
        </w:rPr>
        <w:t>Motivation on NR PC2 RedCap UE (Practical network test for RedCap)</w:t>
      </w:r>
    </w:p>
    <w:p w14:paraId="313CD73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061A076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A6511" w14:textId="77777777" w:rsidR="00A7610C" w:rsidRDefault="00A7610C" w:rsidP="00A7610C">
      <w:pPr>
        <w:rPr>
          <w:rFonts w:ascii="Arial" w:hAnsi="Arial" w:cs="Arial"/>
          <w:b/>
          <w:sz w:val="24"/>
        </w:rPr>
      </w:pPr>
      <w:r>
        <w:rPr>
          <w:rFonts w:ascii="Arial" w:hAnsi="Arial" w:cs="Arial"/>
          <w:b/>
          <w:color w:val="0000FF"/>
          <w:sz w:val="24"/>
        </w:rPr>
        <w:t>RP-241312</w:t>
      </w:r>
      <w:r>
        <w:rPr>
          <w:rFonts w:ascii="Arial" w:hAnsi="Arial" w:cs="Arial"/>
          <w:b/>
          <w:color w:val="0000FF"/>
          <w:sz w:val="24"/>
        </w:rPr>
        <w:tab/>
      </w:r>
      <w:r>
        <w:rPr>
          <w:rFonts w:ascii="Arial" w:hAnsi="Arial" w:cs="Arial"/>
          <w:b/>
          <w:sz w:val="24"/>
        </w:rPr>
        <w:t>New WID on NR power class 2 RedCap (Reduced Capability) UE in FR1</w:t>
      </w:r>
    </w:p>
    <w:p w14:paraId="5123F991"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6C2A18F3" w14:textId="77777777" w:rsidR="00A7610C" w:rsidRDefault="00A7610C" w:rsidP="00A7610C">
      <w:pPr>
        <w:rPr>
          <w:rFonts w:ascii="Arial" w:hAnsi="Arial" w:cs="Arial"/>
          <w:b/>
        </w:rPr>
      </w:pPr>
      <w:r>
        <w:rPr>
          <w:rFonts w:ascii="Arial" w:hAnsi="Arial" w:cs="Arial"/>
          <w:b/>
        </w:rPr>
        <w:t xml:space="preserve">Discussion: </w:t>
      </w:r>
    </w:p>
    <w:p w14:paraId="260C03FC" w14:textId="77777777" w:rsidR="00A7610C" w:rsidRDefault="00A7610C" w:rsidP="00A7610C">
      <w:r>
        <w:t>RAN chair: is this really a spectrum item?</w:t>
      </w:r>
    </w:p>
    <w:p w14:paraId="3601AEFE" w14:textId="77777777" w:rsidR="00A7610C" w:rsidRDefault="00A7610C" w:rsidP="00A7610C">
      <w:r>
        <w:t>Nokia: if this is a spectrum item, it could be handled in the high power basket WI</w:t>
      </w:r>
    </w:p>
    <w:p w14:paraId="79A314F2" w14:textId="77777777" w:rsidR="00A7610C" w:rsidRDefault="00A7610C" w:rsidP="00A7610C">
      <w:r>
        <w:t>RAN chair: doubts that this is a real spectrum related WI</w:t>
      </w:r>
    </w:p>
    <w:p w14:paraId="00677D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RP-241665</w:t>
      </w:r>
      <w:r>
        <w:rPr>
          <w:color w:val="993300"/>
          <w:u w:val="single"/>
        </w:rPr>
        <w:t>.</w:t>
      </w:r>
    </w:p>
    <w:p w14:paraId="1D458B03" w14:textId="77777777" w:rsidR="00A7610C" w:rsidRDefault="00A7610C" w:rsidP="00A7610C">
      <w:pPr>
        <w:rPr>
          <w:rFonts w:ascii="Arial" w:hAnsi="Arial" w:cs="Arial"/>
          <w:b/>
          <w:sz w:val="24"/>
        </w:rPr>
      </w:pPr>
      <w:r>
        <w:rPr>
          <w:rFonts w:ascii="Arial" w:hAnsi="Arial" w:cs="Arial"/>
          <w:b/>
          <w:color w:val="0000FF"/>
          <w:sz w:val="24"/>
        </w:rPr>
        <w:t>RP-241665</w:t>
      </w:r>
      <w:r>
        <w:rPr>
          <w:rFonts w:ascii="Arial" w:hAnsi="Arial" w:cs="Arial"/>
          <w:b/>
          <w:color w:val="0000FF"/>
          <w:sz w:val="24"/>
        </w:rPr>
        <w:tab/>
      </w:r>
      <w:r>
        <w:rPr>
          <w:rFonts w:ascii="Arial" w:hAnsi="Arial" w:cs="Arial"/>
          <w:b/>
          <w:sz w:val="24"/>
        </w:rPr>
        <w:t>New WID on NR power class 2 RedCap (Reduced Capability) UE in FR1</w:t>
      </w:r>
    </w:p>
    <w:p w14:paraId="0FF2B5D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6D364FAB" w14:textId="77777777" w:rsidR="00A7610C" w:rsidRDefault="00A7610C" w:rsidP="00A7610C">
      <w:pPr>
        <w:rPr>
          <w:color w:val="808080"/>
        </w:rPr>
      </w:pPr>
      <w:r>
        <w:rPr>
          <w:color w:val="808080"/>
        </w:rPr>
        <w:t>(Replaces RP-241312)</w:t>
      </w:r>
    </w:p>
    <w:p w14:paraId="579B422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62696" w14:textId="77777777" w:rsidR="00A7610C" w:rsidRDefault="00A7610C" w:rsidP="00A7610C">
      <w:pPr>
        <w:rPr>
          <w:rFonts w:ascii="Arial" w:hAnsi="Arial" w:cs="Arial"/>
          <w:b/>
          <w:sz w:val="24"/>
        </w:rPr>
      </w:pPr>
      <w:r>
        <w:rPr>
          <w:rFonts w:ascii="Arial" w:hAnsi="Arial" w:cs="Arial"/>
          <w:b/>
          <w:color w:val="0000FF"/>
          <w:sz w:val="24"/>
        </w:rPr>
        <w:t>RP-241511</w:t>
      </w:r>
      <w:r>
        <w:rPr>
          <w:rFonts w:ascii="Arial" w:hAnsi="Arial" w:cs="Arial"/>
          <w:b/>
          <w:color w:val="0000FF"/>
          <w:sz w:val="24"/>
        </w:rPr>
        <w:tab/>
      </w:r>
      <w:r>
        <w:rPr>
          <w:rFonts w:ascii="Arial" w:hAnsi="Arial" w:cs="Arial"/>
          <w:b/>
          <w:sz w:val="24"/>
        </w:rPr>
        <w:t>Motivation of introduction of NR based AeroMacs system</w:t>
      </w:r>
    </w:p>
    <w:p w14:paraId="704346D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000C9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7732F" w14:textId="77777777" w:rsidR="00A7610C" w:rsidRDefault="00A7610C" w:rsidP="00A7610C">
      <w:pPr>
        <w:rPr>
          <w:rFonts w:ascii="Arial" w:hAnsi="Arial" w:cs="Arial"/>
          <w:b/>
          <w:sz w:val="24"/>
        </w:rPr>
      </w:pPr>
      <w:r>
        <w:rPr>
          <w:rFonts w:ascii="Arial" w:hAnsi="Arial" w:cs="Arial"/>
          <w:b/>
          <w:color w:val="0000FF"/>
          <w:sz w:val="24"/>
        </w:rPr>
        <w:t>RP-241512</w:t>
      </w:r>
      <w:r>
        <w:rPr>
          <w:rFonts w:ascii="Arial" w:hAnsi="Arial" w:cs="Arial"/>
          <w:b/>
          <w:color w:val="0000FF"/>
          <w:sz w:val="24"/>
        </w:rPr>
        <w:tab/>
      </w:r>
      <w:r>
        <w:rPr>
          <w:rFonts w:ascii="Arial" w:hAnsi="Arial" w:cs="Arial"/>
          <w:b/>
          <w:sz w:val="24"/>
        </w:rPr>
        <w:t>New WID on NR based AeroMACS</w:t>
      </w:r>
    </w:p>
    <w:p w14:paraId="651A95A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47EC4817" w14:textId="77777777" w:rsidR="00A7610C" w:rsidRDefault="00A7610C" w:rsidP="00A7610C">
      <w:pPr>
        <w:rPr>
          <w:rFonts w:ascii="Arial" w:hAnsi="Arial" w:cs="Arial"/>
          <w:b/>
        </w:rPr>
      </w:pPr>
      <w:r>
        <w:rPr>
          <w:rFonts w:ascii="Arial" w:hAnsi="Arial" w:cs="Arial"/>
          <w:b/>
        </w:rPr>
        <w:t xml:space="preserve">Discussion: </w:t>
      </w:r>
    </w:p>
    <w:p w14:paraId="4E967013" w14:textId="77777777" w:rsidR="00A7610C" w:rsidRDefault="00A7610C" w:rsidP="00A7610C">
      <w:r>
        <w:t>Nokia: TDD and CBW missing, title need to reflect the band and not the technology</w:t>
      </w:r>
    </w:p>
    <w:p w14:paraId="7C565AF2" w14:textId="77777777" w:rsidR="00A7610C" w:rsidRDefault="00A7610C" w:rsidP="00A7610C">
      <w:r>
        <w:t>Qualcomm: for FCC this is for an experimental license</w:t>
      </w:r>
    </w:p>
    <w:p w14:paraId="17EBF2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RP-241654</w:t>
      </w:r>
      <w:r>
        <w:rPr>
          <w:color w:val="993300"/>
          <w:u w:val="single"/>
        </w:rPr>
        <w:t>.</w:t>
      </w:r>
    </w:p>
    <w:p w14:paraId="51B55593" w14:textId="77777777" w:rsidR="00A7610C" w:rsidRDefault="00A7610C" w:rsidP="00A7610C">
      <w:pPr>
        <w:rPr>
          <w:rFonts w:ascii="Arial" w:hAnsi="Arial" w:cs="Arial"/>
          <w:b/>
          <w:sz w:val="24"/>
        </w:rPr>
      </w:pPr>
      <w:r>
        <w:rPr>
          <w:rFonts w:ascii="Arial" w:hAnsi="Arial" w:cs="Arial"/>
          <w:b/>
          <w:color w:val="0000FF"/>
          <w:sz w:val="24"/>
        </w:rPr>
        <w:t>RP-241654</w:t>
      </w:r>
      <w:r>
        <w:rPr>
          <w:rFonts w:ascii="Arial" w:hAnsi="Arial" w:cs="Arial"/>
          <w:b/>
          <w:color w:val="0000FF"/>
          <w:sz w:val="24"/>
        </w:rPr>
        <w:tab/>
      </w:r>
      <w:r>
        <w:rPr>
          <w:rFonts w:ascii="Arial" w:hAnsi="Arial" w:cs="Arial"/>
          <w:b/>
          <w:sz w:val="24"/>
        </w:rPr>
        <w:t>New WID on introduction of NR band 5091-5150MHz</w:t>
      </w:r>
    </w:p>
    <w:p w14:paraId="34A0C3F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168AB339" w14:textId="77777777" w:rsidR="00A7610C" w:rsidRDefault="00A7610C" w:rsidP="00A7610C">
      <w:pPr>
        <w:rPr>
          <w:color w:val="808080"/>
        </w:rPr>
      </w:pPr>
      <w:r>
        <w:rPr>
          <w:color w:val="808080"/>
        </w:rPr>
        <w:t>(Replaces RP-241512)</w:t>
      </w:r>
    </w:p>
    <w:p w14:paraId="620A5909" w14:textId="77777777" w:rsidR="00A7610C" w:rsidRDefault="00A7610C" w:rsidP="00A7610C">
      <w:pPr>
        <w:rPr>
          <w:rFonts w:ascii="Arial" w:hAnsi="Arial" w:cs="Arial"/>
          <w:b/>
        </w:rPr>
      </w:pPr>
      <w:r>
        <w:rPr>
          <w:rFonts w:ascii="Arial" w:hAnsi="Arial" w:cs="Arial"/>
          <w:b/>
        </w:rPr>
        <w:t xml:space="preserve">Discussion: </w:t>
      </w:r>
    </w:p>
    <w:p w14:paraId="4206AB7A" w14:textId="77777777" w:rsidR="00A7610C" w:rsidRDefault="00A7610C" w:rsidP="00A7610C">
      <w:r>
        <w:t>RAN4 VC: regulation for UE side is still pending so suggested to postpone the WI</w:t>
      </w:r>
    </w:p>
    <w:p w14:paraId="14ED2EC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95340" w14:textId="77777777" w:rsidR="00A7610C" w:rsidRDefault="00A7610C" w:rsidP="00A7610C">
      <w:pPr>
        <w:rPr>
          <w:rFonts w:ascii="Arial" w:hAnsi="Arial" w:cs="Arial"/>
          <w:b/>
          <w:sz w:val="24"/>
        </w:rPr>
      </w:pPr>
      <w:r>
        <w:rPr>
          <w:rFonts w:ascii="Arial" w:hAnsi="Arial" w:cs="Arial"/>
          <w:b/>
          <w:color w:val="0000FF"/>
          <w:sz w:val="24"/>
        </w:rPr>
        <w:t>RP-241256</w:t>
      </w:r>
      <w:r>
        <w:rPr>
          <w:rFonts w:ascii="Arial" w:hAnsi="Arial" w:cs="Arial"/>
          <w:b/>
          <w:color w:val="0000FF"/>
          <w:sz w:val="24"/>
        </w:rPr>
        <w:tab/>
      </w:r>
      <w:r>
        <w:rPr>
          <w:rFonts w:ascii="Arial" w:hAnsi="Arial" w:cs="Arial"/>
          <w:b/>
          <w:sz w:val="24"/>
        </w:rPr>
        <w:t>Discussion on SUL for 2.6 GHz TDD band (n41) and 4.9 GHz TDD band (n79)</w:t>
      </w:r>
    </w:p>
    <w:p w14:paraId="4E6BA3DA"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279C7BA" w14:textId="77777777" w:rsidR="00A7610C" w:rsidRDefault="00A7610C" w:rsidP="00A7610C">
      <w:pPr>
        <w:rPr>
          <w:rFonts w:ascii="Arial" w:hAnsi="Arial" w:cs="Arial"/>
          <w:b/>
        </w:rPr>
      </w:pPr>
      <w:r>
        <w:rPr>
          <w:rFonts w:ascii="Arial" w:hAnsi="Arial" w:cs="Arial"/>
          <w:b/>
        </w:rPr>
        <w:t xml:space="preserve">Discussion: </w:t>
      </w:r>
    </w:p>
    <w:p w14:paraId="64EFE2C4" w14:textId="77777777" w:rsidR="00A7610C" w:rsidRDefault="00A7610C" w:rsidP="00A7610C">
      <w:r>
        <w:t>Nokia: benefit of SUL for TDD?</w:t>
      </w:r>
    </w:p>
    <w:p w14:paraId="61DB5BE2" w14:textId="77777777" w:rsidR="00A7610C" w:rsidRDefault="00A7610C" w:rsidP="00A7610C">
      <w:r>
        <w:t>ZTE: also wondering about the benefit</w:t>
      </w:r>
    </w:p>
    <w:p w14:paraId="3760CF69" w14:textId="77777777" w:rsidR="00A7610C" w:rsidRDefault="00A7610C" w:rsidP="00A7610C">
      <w:r>
        <w:t>Apple: could be solved with reconfiguration, getting all TDD bands back as different versions of SUL bands would be difficult to track</w:t>
      </w:r>
    </w:p>
    <w:p w14:paraId="1801AE9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46ABF" w14:textId="77777777" w:rsidR="00A7610C" w:rsidRDefault="00A7610C" w:rsidP="00A7610C">
      <w:pPr>
        <w:rPr>
          <w:rFonts w:ascii="Arial" w:hAnsi="Arial" w:cs="Arial"/>
          <w:b/>
          <w:sz w:val="24"/>
        </w:rPr>
      </w:pPr>
      <w:r>
        <w:rPr>
          <w:rFonts w:ascii="Arial" w:hAnsi="Arial" w:cs="Arial"/>
          <w:b/>
          <w:color w:val="0000FF"/>
          <w:sz w:val="24"/>
        </w:rPr>
        <w:t>RP-241537</w:t>
      </w:r>
      <w:r>
        <w:rPr>
          <w:rFonts w:ascii="Arial" w:hAnsi="Arial" w:cs="Arial"/>
          <w:b/>
          <w:color w:val="0000FF"/>
          <w:sz w:val="24"/>
        </w:rPr>
        <w:tab/>
      </w:r>
      <w:r>
        <w:rPr>
          <w:rFonts w:ascii="Arial" w:hAnsi="Arial" w:cs="Arial"/>
          <w:b/>
          <w:sz w:val="24"/>
        </w:rPr>
        <w:t>Switching based low-low carrier aggregation</w:t>
      </w:r>
    </w:p>
    <w:p w14:paraId="3FCFCD3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w:t>
      </w:r>
    </w:p>
    <w:p w14:paraId="2200C1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EA68D" w14:textId="77777777" w:rsidR="00A7610C" w:rsidRDefault="00A7610C" w:rsidP="00A7610C">
      <w:pPr>
        <w:rPr>
          <w:rFonts w:ascii="Arial" w:hAnsi="Arial" w:cs="Arial"/>
          <w:b/>
          <w:sz w:val="24"/>
        </w:rPr>
      </w:pPr>
      <w:r>
        <w:rPr>
          <w:rFonts w:ascii="Arial" w:hAnsi="Arial" w:cs="Arial"/>
          <w:b/>
          <w:color w:val="0000FF"/>
          <w:sz w:val="24"/>
        </w:rPr>
        <w:t>RP-241538</w:t>
      </w:r>
      <w:r>
        <w:rPr>
          <w:rFonts w:ascii="Arial" w:hAnsi="Arial" w:cs="Arial"/>
          <w:b/>
          <w:color w:val="0000FF"/>
          <w:sz w:val="24"/>
        </w:rPr>
        <w:tab/>
      </w:r>
      <w:r>
        <w:rPr>
          <w:rFonts w:ascii="Arial" w:hAnsi="Arial" w:cs="Arial"/>
          <w:b/>
          <w:sz w:val="24"/>
        </w:rPr>
        <w:t>New WID: Switching based low-low carrier aggregation</w:t>
      </w:r>
    </w:p>
    <w:p w14:paraId="7148173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TELUS, Bell Mobility</w:t>
      </w:r>
    </w:p>
    <w:p w14:paraId="75B0327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DA939" w14:textId="77777777" w:rsidR="00A7610C" w:rsidRDefault="00A7610C" w:rsidP="00A7610C">
      <w:pPr>
        <w:rPr>
          <w:rFonts w:ascii="Arial" w:hAnsi="Arial" w:cs="Arial"/>
          <w:b/>
          <w:sz w:val="24"/>
        </w:rPr>
      </w:pPr>
      <w:r>
        <w:rPr>
          <w:rFonts w:ascii="Arial" w:hAnsi="Arial" w:cs="Arial"/>
          <w:b/>
          <w:color w:val="0000FF"/>
          <w:sz w:val="24"/>
        </w:rPr>
        <w:t>RP-241631</w:t>
      </w:r>
      <w:r>
        <w:rPr>
          <w:rFonts w:ascii="Arial" w:hAnsi="Arial" w:cs="Arial"/>
          <w:b/>
          <w:color w:val="0000FF"/>
          <w:sz w:val="24"/>
        </w:rPr>
        <w:tab/>
      </w:r>
      <w:r>
        <w:rPr>
          <w:rFonts w:ascii="Arial" w:hAnsi="Arial" w:cs="Arial"/>
          <w:b/>
          <w:sz w:val="24"/>
        </w:rPr>
        <w:t>Moderator's summary for offline discussion NTN and 700 MHz bands</w:t>
      </w:r>
    </w:p>
    <w:p w14:paraId="6CA1B204"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12373A25" w14:textId="77777777" w:rsidR="00A7610C" w:rsidRDefault="00A7610C" w:rsidP="00A7610C">
      <w:pPr>
        <w:rPr>
          <w:rFonts w:ascii="Arial" w:hAnsi="Arial" w:cs="Arial"/>
          <w:b/>
        </w:rPr>
      </w:pPr>
      <w:r>
        <w:rPr>
          <w:rFonts w:ascii="Arial" w:hAnsi="Arial" w:cs="Arial"/>
          <w:b/>
        </w:rPr>
        <w:t xml:space="preserve">Discussion: </w:t>
      </w:r>
    </w:p>
    <w:p w14:paraId="6BBE4620" w14:textId="77777777" w:rsidR="00A7610C" w:rsidRDefault="00A7610C" w:rsidP="00A7610C">
      <w:r>
        <w:t>related WIs in RP-241660, 1661, 1662, 1666</w:t>
      </w:r>
    </w:p>
    <w:p w14:paraId="7D952BA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90447" w14:textId="77777777" w:rsidR="00A7610C" w:rsidRDefault="00A7610C" w:rsidP="00A7610C">
      <w:pPr>
        <w:rPr>
          <w:rFonts w:ascii="Arial" w:hAnsi="Arial" w:cs="Arial"/>
          <w:b/>
          <w:sz w:val="24"/>
        </w:rPr>
      </w:pPr>
      <w:r>
        <w:rPr>
          <w:rFonts w:ascii="Arial" w:hAnsi="Arial" w:cs="Arial"/>
          <w:b/>
          <w:color w:val="0000FF"/>
          <w:sz w:val="24"/>
        </w:rPr>
        <w:t>RP-241632</w:t>
      </w:r>
      <w:r>
        <w:rPr>
          <w:rFonts w:ascii="Arial" w:hAnsi="Arial" w:cs="Arial"/>
          <w:b/>
          <w:color w:val="0000FF"/>
          <w:sz w:val="24"/>
        </w:rPr>
        <w:tab/>
      </w:r>
      <w:r>
        <w:rPr>
          <w:rFonts w:ascii="Arial" w:hAnsi="Arial" w:cs="Arial"/>
          <w:b/>
          <w:sz w:val="24"/>
        </w:rPr>
        <w:t>Moderator's summary for offline discussion LTE/NR bands + high power for redcap UEs</w:t>
      </w:r>
    </w:p>
    <w:p w14:paraId="7AE60ACE"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(China Telecom)</w:t>
      </w:r>
    </w:p>
    <w:p w14:paraId="66397A11" w14:textId="77777777" w:rsidR="00A7610C" w:rsidRDefault="00A7610C" w:rsidP="00A7610C">
      <w:pPr>
        <w:rPr>
          <w:rFonts w:ascii="Arial" w:hAnsi="Arial" w:cs="Arial"/>
          <w:b/>
        </w:rPr>
      </w:pPr>
      <w:r>
        <w:rPr>
          <w:rFonts w:ascii="Arial" w:hAnsi="Arial" w:cs="Arial"/>
          <w:b/>
        </w:rPr>
        <w:t xml:space="preserve">Discussion: </w:t>
      </w:r>
    </w:p>
    <w:p w14:paraId="460CDA7B" w14:textId="77777777" w:rsidR="00A7610C" w:rsidRDefault="00A7610C" w:rsidP="00A7610C">
      <w:r>
        <w:t>Qualcomm: no point to come back in Dec.24 to say yes, we can do this now already</w:t>
      </w:r>
    </w:p>
    <w:p w14:paraId="762687A2" w14:textId="77777777" w:rsidR="00A7610C" w:rsidRDefault="00A7610C" w:rsidP="00A7610C">
      <w:r>
        <w:t>Verizon: similar view as Qualcomm</w:t>
      </w:r>
    </w:p>
    <w:p w14:paraId="3F2E41B8" w14:textId="77777777" w:rsidR="00A7610C" w:rsidRDefault="00A7610C" w:rsidP="00A7610C">
      <w:r>
        <w:t>Ericsson: same view</w:t>
      </w:r>
    </w:p>
    <w:p w14:paraId="6C9C1106" w14:textId="77777777" w:rsidR="00A7610C" w:rsidRDefault="00A7610C" w:rsidP="00A7610C">
      <w:r>
        <w:t>Huawei: still some concern with FDD</w:t>
      </w:r>
    </w:p>
    <w:p w14:paraId="3A460393" w14:textId="77777777" w:rsidR="00A7610C" w:rsidRDefault="00A7610C" w:rsidP="00A7610C">
      <w:r>
        <w:t>conclusion: proposals 1 and 2 are endorsed</w:t>
      </w:r>
    </w:p>
    <w:p w14:paraId="2B03E390" w14:textId="77777777" w:rsidR="00A7610C" w:rsidRDefault="00A7610C" w:rsidP="00A7610C">
      <w:r>
        <w:t>related WIDs in RP-241649, 1663, 1664, 1648, 1654, 1665</w:t>
      </w:r>
    </w:p>
    <w:p w14:paraId="4F3DD7E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011BC" w14:textId="77777777" w:rsidR="00A7610C" w:rsidRDefault="00A7610C" w:rsidP="00A7610C">
      <w:pPr>
        <w:pStyle w:val="Heading3"/>
      </w:pPr>
      <w:bookmarkStart w:id="116" w:name="_Toc174268361"/>
      <w:bookmarkStart w:id="117" w:name="_Toc174924370"/>
      <w:r>
        <w:t>9.2</w:t>
      </w:r>
      <w:r>
        <w:tab/>
        <w:t>Open REL-19 NR or NR+LTE SIs</w:t>
      </w:r>
      <w:bookmarkEnd w:id="116"/>
      <w:bookmarkEnd w:id="117"/>
    </w:p>
    <w:p w14:paraId="3C050CD9" w14:textId="77777777" w:rsidR="00A7610C" w:rsidRDefault="00A7610C" w:rsidP="00A7610C">
      <w:r>
        <w:t>NOTE: No scope expansion related proposals to the existing REL-19 items, please.</w:t>
      </w:r>
    </w:p>
    <w:p w14:paraId="28CAB979" w14:textId="77777777" w:rsidR="00A7610C" w:rsidRDefault="00A7610C" w:rsidP="00A7610C">
      <w:pPr>
        <w:pStyle w:val="Heading4"/>
      </w:pPr>
      <w:bookmarkStart w:id="118" w:name="_Toc174268362"/>
      <w:bookmarkStart w:id="119" w:name="_Toc174924371"/>
      <w:r>
        <w:lastRenderedPageBreak/>
        <w:t>9.2.1</w:t>
      </w:r>
      <w:r>
        <w:tab/>
        <w:t>Study on channel modelling enhancements for 7-24GHz for NR [RAN1 SI: FS_NR_7_24GHz_CHmod]</w:t>
      </w:r>
      <w:bookmarkEnd w:id="118"/>
      <w:bookmarkEnd w:id="119"/>
    </w:p>
    <w:p w14:paraId="043A2C3B" w14:textId="77777777" w:rsidR="00A7610C" w:rsidRDefault="00A7610C" w:rsidP="00A7610C">
      <w:pPr>
        <w:rPr>
          <w:rFonts w:ascii="Arial" w:hAnsi="Arial" w:cs="Arial"/>
          <w:b/>
          <w:sz w:val="24"/>
        </w:rPr>
      </w:pPr>
      <w:r>
        <w:rPr>
          <w:rFonts w:ascii="Arial" w:hAnsi="Arial" w:cs="Arial"/>
          <w:b/>
          <w:color w:val="0000FF"/>
          <w:sz w:val="24"/>
        </w:rPr>
        <w:t>RP-241099</w:t>
      </w:r>
      <w:r>
        <w:rPr>
          <w:rFonts w:ascii="Arial" w:hAnsi="Arial" w:cs="Arial"/>
          <w:b/>
          <w:color w:val="0000FF"/>
          <w:sz w:val="24"/>
        </w:rPr>
        <w:tab/>
      </w:r>
      <w:r>
        <w:rPr>
          <w:rFonts w:ascii="Arial" w:hAnsi="Arial" w:cs="Arial"/>
          <w:b/>
          <w:sz w:val="24"/>
        </w:rPr>
        <w:t>Status Report for Study on channel modelling enhancements for 7-24GHz for NR</w:t>
      </w:r>
    </w:p>
    <w:p w14:paraId="46BF7BA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w:t>
      </w:r>
    </w:p>
    <w:p w14:paraId="3AF83DB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47337" w14:textId="77777777" w:rsidR="00A7610C" w:rsidRDefault="00A7610C" w:rsidP="00A7610C">
      <w:pPr>
        <w:pStyle w:val="Heading4"/>
      </w:pPr>
      <w:bookmarkStart w:id="120" w:name="_Toc174268363"/>
      <w:bookmarkStart w:id="121" w:name="_Toc174924372"/>
      <w:r>
        <w:t>9.2.2</w:t>
      </w:r>
      <w:r>
        <w:tab/>
        <w:t>Study on solutions for Ambient IoT in NR [RAN1 SI: FS_Ambient_IoT_solutions]</w:t>
      </w:r>
      <w:bookmarkEnd w:id="120"/>
      <w:bookmarkEnd w:id="121"/>
    </w:p>
    <w:p w14:paraId="08A4E7BD" w14:textId="77777777" w:rsidR="00A7610C" w:rsidRDefault="00A7610C" w:rsidP="00A7610C">
      <w:pPr>
        <w:rPr>
          <w:rFonts w:ascii="Arial" w:hAnsi="Arial" w:cs="Arial"/>
          <w:b/>
          <w:sz w:val="24"/>
        </w:rPr>
      </w:pPr>
      <w:r>
        <w:rPr>
          <w:rFonts w:ascii="Arial" w:hAnsi="Arial" w:cs="Arial"/>
          <w:b/>
          <w:color w:val="0000FF"/>
          <w:sz w:val="24"/>
        </w:rPr>
        <w:t>RP-241206</w:t>
      </w:r>
      <w:r>
        <w:rPr>
          <w:rFonts w:ascii="Arial" w:hAnsi="Arial" w:cs="Arial"/>
          <w:b/>
          <w:color w:val="0000FF"/>
          <w:sz w:val="24"/>
        </w:rPr>
        <w:tab/>
      </w:r>
      <w:r>
        <w:rPr>
          <w:rFonts w:ascii="Arial" w:hAnsi="Arial" w:cs="Arial"/>
          <w:b/>
          <w:sz w:val="24"/>
        </w:rPr>
        <w:t>Status report for SI: Study on solutions for Ambient IoT (Internet of Things) in NR</w:t>
      </w:r>
    </w:p>
    <w:p w14:paraId="395B009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331C2B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8EDD4" w14:textId="77777777" w:rsidR="00A7610C" w:rsidRDefault="00A7610C" w:rsidP="00A7610C">
      <w:pPr>
        <w:rPr>
          <w:rFonts w:ascii="Arial" w:hAnsi="Arial" w:cs="Arial"/>
          <w:b/>
          <w:sz w:val="24"/>
        </w:rPr>
      </w:pPr>
      <w:r>
        <w:rPr>
          <w:rFonts w:ascii="Arial" w:hAnsi="Arial" w:cs="Arial"/>
          <w:b/>
          <w:color w:val="0000FF"/>
          <w:sz w:val="24"/>
        </w:rPr>
        <w:t>RP-240929</w:t>
      </w:r>
      <w:r>
        <w:rPr>
          <w:rFonts w:ascii="Arial" w:hAnsi="Arial" w:cs="Arial"/>
          <w:b/>
          <w:color w:val="0000FF"/>
          <w:sz w:val="24"/>
        </w:rPr>
        <w:tab/>
      </w:r>
      <w:r>
        <w:rPr>
          <w:rFonts w:ascii="Arial" w:hAnsi="Arial" w:cs="Arial"/>
          <w:b/>
          <w:sz w:val="24"/>
        </w:rPr>
        <w:t>Rel-19 study on Ambient IoT - Clarifications</w:t>
      </w:r>
    </w:p>
    <w:p w14:paraId="0C98D32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DE86F2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D2706" w14:textId="77777777" w:rsidR="00A7610C" w:rsidRDefault="00A7610C" w:rsidP="00A7610C">
      <w:pPr>
        <w:rPr>
          <w:rFonts w:ascii="Arial" w:hAnsi="Arial" w:cs="Arial"/>
          <w:b/>
          <w:sz w:val="24"/>
        </w:rPr>
      </w:pPr>
      <w:r>
        <w:rPr>
          <w:rFonts w:ascii="Arial" w:hAnsi="Arial" w:cs="Arial"/>
          <w:b/>
          <w:color w:val="0000FF"/>
          <w:sz w:val="24"/>
        </w:rPr>
        <w:t>RP-241082</w:t>
      </w:r>
      <w:r>
        <w:rPr>
          <w:rFonts w:ascii="Arial" w:hAnsi="Arial" w:cs="Arial"/>
          <w:b/>
          <w:color w:val="0000FF"/>
          <w:sz w:val="24"/>
        </w:rPr>
        <w:tab/>
      </w:r>
      <w:r>
        <w:rPr>
          <w:rFonts w:ascii="Arial" w:hAnsi="Arial" w:cs="Arial"/>
          <w:b/>
          <w:sz w:val="24"/>
        </w:rPr>
        <w:t>Discussion on Rel-19 Ambient IoT study scope</w:t>
      </w:r>
    </w:p>
    <w:p w14:paraId="62CEF4A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88DBFC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420B2" w14:textId="77777777" w:rsidR="00A7610C" w:rsidRDefault="00A7610C" w:rsidP="00A7610C">
      <w:pPr>
        <w:rPr>
          <w:rFonts w:ascii="Arial" w:hAnsi="Arial" w:cs="Arial"/>
          <w:b/>
          <w:sz w:val="24"/>
        </w:rPr>
      </w:pPr>
      <w:r>
        <w:rPr>
          <w:rFonts w:ascii="Arial" w:hAnsi="Arial" w:cs="Arial"/>
          <w:b/>
          <w:color w:val="0000FF"/>
          <w:sz w:val="24"/>
        </w:rPr>
        <w:t>RP-241193</w:t>
      </w:r>
      <w:r>
        <w:rPr>
          <w:rFonts w:ascii="Arial" w:hAnsi="Arial" w:cs="Arial"/>
          <w:b/>
          <w:color w:val="0000FF"/>
          <w:sz w:val="24"/>
        </w:rPr>
        <w:tab/>
      </w:r>
      <w:r>
        <w:rPr>
          <w:rFonts w:ascii="Arial" w:hAnsi="Arial" w:cs="Arial"/>
          <w:b/>
          <w:sz w:val="24"/>
        </w:rPr>
        <w:t>Views on the scope of Rel-19 Ambient IoT SI</w:t>
      </w:r>
    </w:p>
    <w:p w14:paraId="066724D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DFDB76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0EB90" w14:textId="77777777" w:rsidR="00A7610C" w:rsidRDefault="00A7610C" w:rsidP="00A7610C">
      <w:pPr>
        <w:rPr>
          <w:rFonts w:ascii="Arial" w:hAnsi="Arial" w:cs="Arial"/>
          <w:b/>
          <w:sz w:val="24"/>
        </w:rPr>
      </w:pPr>
      <w:r>
        <w:rPr>
          <w:rFonts w:ascii="Arial" w:hAnsi="Arial" w:cs="Arial"/>
          <w:b/>
          <w:color w:val="0000FF"/>
          <w:sz w:val="24"/>
        </w:rPr>
        <w:t>RP-241270</w:t>
      </w:r>
      <w:r>
        <w:rPr>
          <w:rFonts w:ascii="Arial" w:hAnsi="Arial" w:cs="Arial"/>
          <w:b/>
          <w:color w:val="0000FF"/>
          <w:sz w:val="24"/>
        </w:rPr>
        <w:tab/>
      </w:r>
      <w:r>
        <w:rPr>
          <w:rFonts w:ascii="Arial" w:hAnsi="Arial" w:cs="Arial"/>
          <w:b/>
          <w:sz w:val="24"/>
        </w:rPr>
        <w:t>Views on Ambient IoT architecture for Topology 2</w:t>
      </w:r>
    </w:p>
    <w:p w14:paraId="0C09DFA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Vivo, Apple, MediaTek, Vodafone</w:t>
      </w:r>
    </w:p>
    <w:p w14:paraId="71D622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5967D" w14:textId="77777777" w:rsidR="00A7610C" w:rsidRDefault="00A7610C" w:rsidP="00A7610C">
      <w:pPr>
        <w:rPr>
          <w:rFonts w:ascii="Arial" w:hAnsi="Arial" w:cs="Arial"/>
          <w:b/>
          <w:sz w:val="24"/>
        </w:rPr>
      </w:pPr>
      <w:r>
        <w:rPr>
          <w:rFonts w:ascii="Arial" w:hAnsi="Arial" w:cs="Arial"/>
          <w:b/>
          <w:color w:val="0000FF"/>
          <w:sz w:val="24"/>
        </w:rPr>
        <w:t>RP-241325</w:t>
      </w:r>
      <w:r>
        <w:rPr>
          <w:rFonts w:ascii="Arial" w:hAnsi="Arial" w:cs="Arial"/>
          <w:b/>
          <w:color w:val="0000FF"/>
          <w:sz w:val="24"/>
        </w:rPr>
        <w:tab/>
      </w:r>
      <w:r>
        <w:rPr>
          <w:rFonts w:ascii="Arial" w:hAnsi="Arial" w:cs="Arial"/>
          <w:b/>
          <w:sz w:val="24"/>
        </w:rPr>
        <w:t>Additional considerations for ambient IoT design</w:t>
      </w:r>
    </w:p>
    <w:p w14:paraId="546B177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2B6F48A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41400" w14:textId="77777777" w:rsidR="00A7610C" w:rsidRDefault="00A7610C" w:rsidP="00A7610C">
      <w:pPr>
        <w:rPr>
          <w:rFonts w:ascii="Arial" w:hAnsi="Arial" w:cs="Arial"/>
          <w:b/>
          <w:sz w:val="24"/>
        </w:rPr>
      </w:pPr>
      <w:r>
        <w:rPr>
          <w:rFonts w:ascii="Arial" w:hAnsi="Arial" w:cs="Arial"/>
          <w:b/>
          <w:color w:val="0000FF"/>
          <w:sz w:val="24"/>
        </w:rPr>
        <w:t>RP-241095</w:t>
      </w:r>
      <w:r>
        <w:rPr>
          <w:rFonts w:ascii="Arial" w:hAnsi="Arial" w:cs="Arial"/>
          <w:b/>
          <w:color w:val="0000FF"/>
          <w:sz w:val="24"/>
        </w:rPr>
        <w:tab/>
      </w:r>
      <w:r>
        <w:rPr>
          <w:rFonts w:ascii="Arial" w:hAnsi="Arial" w:cs="Arial"/>
          <w:b/>
          <w:sz w:val="24"/>
        </w:rPr>
        <w:t>On the evaluation of Ambient IoT</w:t>
      </w:r>
    </w:p>
    <w:p w14:paraId="39C0273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1BACE29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E6A04" w14:textId="77777777" w:rsidR="00A7610C" w:rsidRDefault="00A7610C" w:rsidP="00A7610C">
      <w:pPr>
        <w:rPr>
          <w:rFonts w:ascii="Arial" w:hAnsi="Arial" w:cs="Arial"/>
          <w:b/>
          <w:sz w:val="24"/>
        </w:rPr>
      </w:pPr>
      <w:r>
        <w:rPr>
          <w:rFonts w:ascii="Arial" w:hAnsi="Arial" w:cs="Arial"/>
          <w:b/>
          <w:color w:val="0000FF"/>
          <w:sz w:val="24"/>
        </w:rPr>
        <w:lastRenderedPageBreak/>
        <w:t>RP-241363</w:t>
      </w:r>
      <w:r>
        <w:rPr>
          <w:rFonts w:ascii="Arial" w:hAnsi="Arial" w:cs="Arial"/>
          <w:b/>
          <w:color w:val="0000FF"/>
          <w:sz w:val="24"/>
        </w:rPr>
        <w:tab/>
      </w:r>
      <w:r>
        <w:rPr>
          <w:rFonts w:ascii="Arial" w:hAnsi="Arial" w:cs="Arial"/>
          <w:b/>
          <w:sz w:val="24"/>
        </w:rPr>
        <w:t>On Ambient IoT RAN1/RAN4 work split</w:t>
      </w:r>
    </w:p>
    <w:p w14:paraId="56B5F22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1D17555A" w14:textId="77777777" w:rsidR="00A7610C" w:rsidRDefault="00A7610C" w:rsidP="00A7610C">
      <w:pPr>
        <w:rPr>
          <w:rFonts w:ascii="Arial" w:hAnsi="Arial" w:cs="Arial"/>
          <w:b/>
        </w:rPr>
      </w:pPr>
      <w:r>
        <w:rPr>
          <w:rFonts w:ascii="Arial" w:hAnsi="Arial" w:cs="Arial"/>
          <w:b/>
        </w:rPr>
        <w:t xml:space="preserve">Abstract: </w:t>
      </w:r>
    </w:p>
    <w:p w14:paraId="2332245B" w14:textId="77777777" w:rsidR="00A7610C" w:rsidRDefault="00A7610C" w:rsidP="00A7610C">
      <w:r>
        <w:t>RAN1/RAN4 work split regarding coexistence and interference study</w:t>
      </w:r>
    </w:p>
    <w:p w14:paraId="55A9758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686E" w14:textId="77777777" w:rsidR="00A7610C" w:rsidRDefault="00A7610C" w:rsidP="00A7610C">
      <w:pPr>
        <w:rPr>
          <w:rFonts w:ascii="Arial" w:hAnsi="Arial" w:cs="Arial"/>
          <w:b/>
          <w:sz w:val="24"/>
        </w:rPr>
      </w:pPr>
      <w:r>
        <w:rPr>
          <w:rFonts w:ascii="Arial" w:hAnsi="Arial" w:cs="Arial"/>
          <w:b/>
          <w:color w:val="0000FF"/>
          <w:sz w:val="24"/>
        </w:rPr>
        <w:t>RP-241520</w:t>
      </w:r>
      <w:r>
        <w:rPr>
          <w:rFonts w:ascii="Arial" w:hAnsi="Arial" w:cs="Arial"/>
          <w:b/>
          <w:color w:val="0000FF"/>
          <w:sz w:val="24"/>
        </w:rPr>
        <w:tab/>
      </w:r>
      <w:r>
        <w:rPr>
          <w:rFonts w:ascii="Arial" w:hAnsi="Arial" w:cs="Arial"/>
          <w:b/>
          <w:sz w:val="24"/>
        </w:rPr>
        <w:t>Clarification of scope of Rel-19 Ambient IoT SI</w:t>
      </w:r>
    </w:p>
    <w:p w14:paraId="2726255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D746614" w14:textId="77777777" w:rsidR="00A7610C" w:rsidRDefault="00A7610C" w:rsidP="00A7610C">
      <w:pPr>
        <w:rPr>
          <w:rFonts w:ascii="Arial" w:hAnsi="Arial" w:cs="Arial"/>
          <w:b/>
        </w:rPr>
      </w:pPr>
      <w:r>
        <w:rPr>
          <w:rFonts w:ascii="Arial" w:hAnsi="Arial" w:cs="Arial"/>
          <w:b/>
        </w:rPr>
        <w:t xml:space="preserve">Discussion: </w:t>
      </w:r>
    </w:p>
    <w:p w14:paraId="757D12C9" w14:textId="77777777" w:rsidR="00A7610C" w:rsidRDefault="00A7610C" w:rsidP="00A7610C">
      <w:r>
        <w:t>Futurewei: most of these FS_Ambient_IoT_solutions do not need RAN intervention, we also need to avoid upscoping</w:t>
      </w:r>
    </w:p>
    <w:p w14:paraId="5A469D3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AD625" w14:textId="77777777" w:rsidR="00A7610C" w:rsidRDefault="00A7610C" w:rsidP="00A7610C">
      <w:pPr>
        <w:rPr>
          <w:rFonts w:ascii="Arial" w:hAnsi="Arial" w:cs="Arial"/>
          <w:b/>
          <w:sz w:val="24"/>
        </w:rPr>
      </w:pPr>
      <w:r>
        <w:rPr>
          <w:rFonts w:ascii="Arial" w:hAnsi="Arial" w:cs="Arial"/>
          <w:b/>
          <w:color w:val="0000FF"/>
          <w:sz w:val="24"/>
        </w:rPr>
        <w:t>RP-241330</w:t>
      </w:r>
      <w:r>
        <w:rPr>
          <w:rFonts w:ascii="Arial" w:hAnsi="Arial" w:cs="Arial"/>
          <w:b/>
          <w:color w:val="0000FF"/>
          <w:sz w:val="24"/>
        </w:rPr>
        <w:tab/>
      </w:r>
      <w:r>
        <w:rPr>
          <w:rFonts w:ascii="Arial" w:hAnsi="Arial" w:cs="Arial"/>
          <w:b/>
          <w:sz w:val="24"/>
        </w:rPr>
        <w:t>Rel-19 Ambient IoT SI workplan management</w:t>
      </w:r>
    </w:p>
    <w:p w14:paraId="54C630F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2525B2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01A66" w14:textId="77777777" w:rsidR="00A7610C" w:rsidRDefault="00A7610C" w:rsidP="00A7610C">
      <w:pPr>
        <w:rPr>
          <w:rFonts w:ascii="Arial" w:hAnsi="Arial" w:cs="Arial"/>
          <w:b/>
          <w:sz w:val="24"/>
        </w:rPr>
      </w:pPr>
      <w:r>
        <w:rPr>
          <w:rFonts w:ascii="Arial" w:hAnsi="Arial" w:cs="Arial"/>
          <w:b/>
          <w:color w:val="0000FF"/>
          <w:sz w:val="24"/>
        </w:rPr>
        <w:t>RP-241612</w:t>
      </w:r>
      <w:r>
        <w:rPr>
          <w:rFonts w:ascii="Arial" w:hAnsi="Arial" w:cs="Arial"/>
          <w:b/>
          <w:color w:val="0000FF"/>
          <w:sz w:val="24"/>
        </w:rPr>
        <w:tab/>
      </w:r>
      <w:r>
        <w:rPr>
          <w:rFonts w:ascii="Arial" w:hAnsi="Arial" w:cs="Arial"/>
          <w:b/>
          <w:sz w:val="24"/>
        </w:rPr>
        <w:t>Moderator's summary for offline discussion about ambiant IoT</w:t>
      </w:r>
    </w:p>
    <w:p w14:paraId="1981811E"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18430902" w14:textId="77777777" w:rsidR="00A7610C" w:rsidRDefault="00A7610C" w:rsidP="00A7610C">
      <w:pPr>
        <w:rPr>
          <w:rFonts w:ascii="Arial" w:hAnsi="Arial" w:cs="Arial"/>
          <w:b/>
        </w:rPr>
      </w:pPr>
      <w:r>
        <w:rPr>
          <w:rFonts w:ascii="Arial" w:hAnsi="Arial" w:cs="Arial"/>
          <w:b/>
        </w:rPr>
        <w:t xml:space="preserve">Discussion: </w:t>
      </w:r>
    </w:p>
    <w:p w14:paraId="5EBD528A" w14:textId="77777777" w:rsidR="00A7610C" w:rsidRDefault="00A7610C" w:rsidP="00A7610C">
      <w:r>
        <w:t>RAN2 chair: will have this on RAN2 agenda</w:t>
      </w:r>
    </w:p>
    <w:p w14:paraId="2014568B" w14:textId="77777777" w:rsidR="00A7610C" w:rsidRDefault="00A7610C" w:rsidP="00A7610C">
      <w:r>
        <w:t>Mediatek: can not agree to the text as it is in the first conclusion</w:t>
      </w:r>
    </w:p>
    <w:p w14:paraId="4748E73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RP-241688</w:t>
      </w:r>
      <w:r>
        <w:rPr>
          <w:color w:val="993300"/>
          <w:u w:val="single"/>
        </w:rPr>
        <w:t>.</w:t>
      </w:r>
    </w:p>
    <w:p w14:paraId="52DBF9B5" w14:textId="77777777" w:rsidR="00A7610C" w:rsidRDefault="00A7610C" w:rsidP="00A7610C">
      <w:pPr>
        <w:rPr>
          <w:rFonts w:ascii="Arial" w:hAnsi="Arial" w:cs="Arial"/>
          <w:b/>
          <w:sz w:val="24"/>
        </w:rPr>
      </w:pPr>
      <w:r>
        <w:rPr>
          <w:rFonts w:ascii="Arial" w:hAnsi="Arial" w:cs="Arial"/>
          <w:b/>
          <w:color w:val="0000FF"/>
          <w:sz w:val="24"/>
        </w:rPr>
        <w:t>RP-241688</w:t>
      </w:r>
      <w:r>
        <w:rPr>
          <w:rFonts w:ascii="Arial" w:hAnsi="Arial" w:cs="Arial"/>
          <w:b/>
          <w:color w:val="0000FF"/>
          <w:sz w:val="24"/>
        </w:rPr>
        <w:tab/>
      </w:r>
      <w:r>
        <w:rPr>
          <w:rFonts w:ascii="Arial" w:hAnsi="Arial" w:cs="Arial"/>
          <w:b/>
          <w:sz w:val="24"/>
        </w:rPr>
        <w:t>Moderator's summary for offline discussion about ambiant IoT</w:t>
      </w:r>
    </w:p>
    <w:p w14:paraId="5C0779D5"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25D9BB7E" w14:textId="77777777" w:rsidR="00A7610C" w:rsidRDefault="00A7610C" w:rsidP="00A7610C">
      <w:pPr>
        <w:rPr>
          <w:color w:val="808080"/>
        </w:rPr>
      </w:pPr>
      <w:r>
        <w:rPr>
          <w:color w:val="808080"/>
        </w:rPr>
        <w:t>(Replaces RP-241612)</w:t>
      </w:r>
    </w:p>
    <w:p w14:paraId="2CFAA5D2" w14:textId="77777777" w:rsidR="00A7610C" w:rsidRDefault="00A7610C" w:rsidP="00A7610C">
      <w:pPr>
        <w:rPr>
          <w:rFonts w:ascii="Arial" w:hAnsi="Arial" w:cs="Arial"/>
          <w:b/>
        </w:rPr>
      </w:pPr>
      <w:r>
        <w:rPr>
          <w:rFonts w:ascii="Arial" w:hAnsi="Arial" w:cs="Arial"/>
          <w:b/>
        </w:rPr>
        <w:t xml:space="preserve">Discussion: </w:t>
      </w:r>
    </w:p>
    <w:p w14:paraId="26B822FC" w14:textId="77777777" w:rsidR="00A7610C" w:rsidRDefault="00A7610C" w:rsidP="00A7610C">
      <w:r>
        <w:t>conclusion: all 3 conclusions of section 4 are endorsed;</w:t>
      </w:r>
    </w:p>
    <w:p w14:paraId="0122F225" w14:textId="77777777" w:rsidR="00A7610C" w:rsidRDefault="00A7610C" w:rsidP="00A7610C">
      <w:r>
        <w:t>note: There was involved discussion regarding device energy harvesting in Section 3.4, although no conclusions were reached on this topic.</w:t>
      </w:r>
    </w:p>
    <w:p w14:paraId="34B02BB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8EC42" w14:textId="77777777" w:rsidR="00A7610C" w:rsidRDefault="00A7610C" w:rsidP="00A7610C">
      <w:pPr>
        <w:pStyle w:val="Heading4"/>
      </w:pPr>
      <w:bookmarkStart w:id="122" w:name="_Toc174268364"/>
      <w:bookmarkStart w:id="123" w:name="_Toc174924373"/>
      <w:r>
        <w:t>9.2.3</w:t>
      </w:r>
      <w:r>
        <w:tab/>
        <w:t>Study on channel modelling for Integrated Sensing And Communication (ISAC) for NR [RAN1 SI: FS_Sensing_NR]</w:t>
      </w:r>
      <w:bookmarkEnd w:id="122"/>
      <w:bookmarkEnd w:id="123"/>
    </w:p>
    <w:p w14:paraId="50DC85D7" w14:textId="77777777" w:rsidR="00A7610C" w:rsidRDefault="00A7610C" w:rsidP="00A7610C">
      <w:pPr>
        <w:rPr>
          <w:rFonts w:ascii="Arial" w:hAnsi="Arial" w:cs="Arial"/>
          <w:b/>
          <w:sz w:val="24"/>
        </w:rPr>
      </w:pPr>
      <w:r>
        <w:rPr>
          <w:rFonts w:ascii="Arial" w:hAnsi="Arial" w:cs="Arial"/>
          <w:b/>
          <w:color w:val="0000FF"/>
          <w:sz w:val="24"/>
        </w:rPr>
        <w:t>RP-241164</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370773CE" w14:textId="77777777" w:rsidR="00A7610C" w:rsidRDefault="00A7610C" w:rsidP="00A7610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33F272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EF847" w14:textId="77777777" w:rsidR="00A7610C" w:rsidRDefault="00A7610C" w:rsidP="00A7610C">
      <w:pPr>
        <w:pStyle w:val="Heading4"/>
      </w:pPr>
      <w:bookmarkStart w:id="124" w:name="_Toc174268365"/>
      <w:bookmarkStart w:id="125" w:name="_Toc174924374"/>
      <w:r>
        <w:t>9.2.4</w:t>
      </w:r>
      <w:r>
        <w:tab/>
        <w:t>Study on AI/ML for mobility in NR [RAN2 SI: FS_NR_AIML_Mob]</w:t>
      </w:r>
      <w:bookmarkEnd w:id="124"/>
      <w:bookmarkEnd w:id="125"/>
    </w:p>
    <w:p w14:paraId="7A27B7F2" w14:textId="77777777" w:rsidR="00A7610C" w:rsidRDefault="00A7610C" w:rsidP="00A7610C">
      <w:pPr>
        <w:rPr>
          <w:rFonts w:ascii="Arial" w:hAnsi="Arial" w:cs="Arial"/>
          <w:b/>
          <w:sz w:val="24"/>
        </w:rPr>
      </w:pPr>
      <w:r>
        <w:rPr>
          <w:rFonts w:ascii="Arial" w:hAnsi="Arial" w:cs="Arial"/>
          <w:b/>
          <w:color w:val="0000FF"/>
          <w:sz w:val="24"/>
        </w:rPr>
        <w:t>RP-240926</w:t>
      </w:r>
      <w:r>
        <w:rPr>
          <w:rFonts w:ascii="Arial" w:hAnsi="Arial" w:cs="Arial"/>
          <w:b/>
          <w:color w:val="0000FF"/>
          <w:sz w:val="24"/>
        </w:rPr>
        <w:tab/>
      </w:r>
      <w:r>
        <w:rPr>
          <w:rFonts w:ascii="Arial" w:hAnsi="Arial" w:cs="Arial"/>
          <w:b/>
          <w:sz w:val="24"/>
        </w:rPr>
        <w:t>Status report for SI Study on Artificial Intelligence (AI)/Machine Learning (ML) for mobility in NR; rapporteur: OPPO</w:t>
      </w:r>
    </w:p>
    <w:p w14:paraId="60C8BE5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03BF4F1" w14:textId="77777777" w:rsidR="00A7610C" w:rsidRDefault="00A7610C" w:rsidP="00A7610C">
      <w:pPr>
        <w:rPr>
          <w:rFonts w:ascii="Arial" w:hAnsi="Arial" w:cs="Arial"/>
          <w:b/>
        </w:rPr>
      </w:pPr>
      <w:r>
        <w:rPr>
          <w:rFonts w:ascii="Arial" w:hAnsi="Arial" w:cs="Arial"/>
          <w:b/>
        </w:rPr>
        <w:t xml:space="preserve">Discussion: </w:t>
      </w:r>
    </w:p>
    <w:p w14:paraId="67307E64" w14:textId="77777777" w:rsidR="00A7610C" w:rsidRDefault="00A7610C" w:rsidP="00A7610C">
      <w:r>
        <w:t>MCC: due to a Tdoc number mistake RP-240926 and RP-240917 got mixed up by OPPO; by swapping the Tdoc numbers MCC solved this problem</w:t>
      </w:r>
    </w:p>
    <w:p w14:paraId="4A6DAF0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14EB3" w14:textId="77777777" w:rsidR="00A7610C" w:rsidRDefault="00A7610C" w:rsidP="00A7610C">
      <w:pPr>
        <w:pStyle w:val="Heading4"/>
      </w:pPr>
      <w:bookmarkStart w:id="126" w:name="_Toc174268366"/>
      <w:bookmarkStart w:id="127" w:name="_Toc174924375"/>
      <w:r>
        <w:t>9.2.5</w:t>
      </w:r>
      <w:r>
        <w:tab/>
        <w:t>Study on enhancements for AI/ML for NG-RAN [RAN3 SI: FS_NR_AIML_NGRAN_enh]</w:t>
      </w:r>
      <w:bookmarkEnd w:id="126"/>
      <w:bookmarkEnd w:id="127"/>
    </w:p>
    <w:p w14:paraId="1A952616" w14:textId="77777777" w:rsidR="00A7610C" w:rsidRDefault="00A7610C" w:rsidP="00A7610C">
      <w:pPr>
        <w:rPr>
          <w:rFonts w:ascii="Arial" w:hAnsi="Arial" w:cs="Arial"/>
          <w:b/>
          <w:sz w:val="24"/>
        </w:rPr>
      </w:pPr>
      <w:r>
        <w:rPr>
          <w:rFonts w:ascii="Arial" w:hAnsi="Arial" w:cs="Arial"/>
          <w:b/>
          <w:color w:val="0000FF"/>
          <w:sz w:val="24"/>
        </w:rPr>
        <w:t>RP-241097</w:t>
      </w:r>
      <w:r>
        <w:rPr>
          <w:rFonts w:ascii="Arial" w:hAnsi="Arial" w:cs="Arial"/>
          <w:b/>
          <w:color w:val="0000FF"/>
          <w:sz w:val="24"/>
        </w:rPr>
        <w:tab/>
      </w:r>
      <w:r>
        <w:rPr>
          <w:rFonts w:ascii="Arial" w:hAnsi="Arial" w:cs="Arial"/>
          <w:b/>
          <w:sz w:val="24"/>
        </w:rPr>
        <w:t>Status Report on SI Study on enhancements for Artificial Intelligence (AI)/Machine Learning (ML) for NG-RAN</w:t>
      </w:r>
    </w:p>
    <w:p w14:paraId="66E2D39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NEC, ZTE</w:t>
      </w:r>
    </w:p>
    <w:p w14:paraId="26DCFBA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F6321" w14:textId="77777777" w:rsidR="00A7610C" w:rsidRDefault="00A7610C" w:rsidP="00A7610C">
      <w:pPr>
        <w:rPr>
          <w:rFonts w:ascii="Arial" w:hAnsi="Arial" w:cs="Arial"/>
          <w:b/>
          <w:sz w:val="24"/>
        </w:rPr>
      </w:pPr>
      <w:r>
        <w:rPr>
          <w:rFonts w:ascii="Arial" w:hAnsi="Arial" w:cs="Arial"/>
          <w:b/>
          <w:color w:val="0000FF"/>
          <w:sz w:val="24"/>
        </w:rPr>
        <w:t>RP-241148</w:t>
      </w:r>
      <w:r>
        <w:rPr>
          <w:rFonts w:ascii="Arial" w:hAnsi="Arial" w:cs="Arial"/>
          <w:b/>
          <w:color w:val="0000FF"/>
          <w:sz w:val="24"/>
        </w:rPr>
        <w:tab/>
      </w:r>
      <w:r>
        <w:rPr>
          <w:rFonts w:ascii="Arial" w:hAnsi="Arial" w:cs="Arial"/>
          <w:b/>
          <w:sz w:val="24"/>
        </w:rPr>
        <w:t>TR 38.743 v1.0.0 Study on enhancements for Artificial Intelligence (AI)/Machine Learning (ML) for NG-RAN (Release 19)</w:t>
      </w:r>
    </w:p>
    <w:p w14:paraId="117AAF93"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38.743 v1.0.0</w:t>
      </w:r>
      <w:r>
        <w:rPr>
          <w:i/>
        </w:rPr>
        <w:br/>
      </w:r>
      <w:r>
        <w:rPr>
          <w:i/>
        </w:rPr>
        <w:tab/>
      </w:r>
      <w:r>
        <w:rPr>
          <w:i/>
        </w:rPr>
        <w:tab/>
      </w:r>
      <w:r>
        <w:rPr>
          <w:i/>
        </w:rPr>
        <w:tab/>
      </w:r>
      <w:r>
        <w:rPr>
          <w:i/>
        </w:rPr>
        <w:tab/>
      </w:r>
      <w:r>
        <w:rPr>
          <w:i/>
        </w:rPr>
        <w:tab/>
        <w:t>Source: ZTE Corporation, NEC</w:t>
      </w:r>
    </w:p>
    <w:p w14:paraId="2AAE51ED" w14:textId="77777777" w:rsidR="00A7610C" w:rsidRDefault="00A7610C" w:rsidP="00A7610C">
      <w:pPr>
        <w:rPr>
          <w:rFonts w:ascii="Arial" w:hAnsi="Arial" w:cs="Arial"/>
          <w:b/>
        </w:rPr>
      </w:pPr>
      <w:r>
        <w:rPr>
          <w:rFonts w:ascii="Arial" w:hAnsi="Arial" w:cs="Arial"/>
          <w:b/>
        </w:rPr>
        <w:t xml:space="preserve">Abstract: </w:t>
      </w:r>
    </w:p>
    <w:p w14:paraId="7C89BB6C" w14:textId="77777777" w:rsidR="00A7610C" w:rsidRDefault="00A7610C" w:rsidP="00A7610C">
      <w:r>
        <w:t>RAN3 TR 38.743 is provided for information</w:t>
      </w:r>
    </w:p>
    <w:p w14:paraId="4AE825A1" w14:textId="77777777" w:rsidR="00A7610C" w:rsidRDefault="00A7610C" w:rsidP="00A7610C">
      <w:pPr>
        <w:rPr>
          <w:rFonts w:ascii="Arial" w:hAnsi="Arial" w:cs="Arial"/>
          <w:b/>
        </w:rPr>
      </w:pPr>
      <w:r>
        <w:rPr>
          <w:rFonts w:ascii="Arial" w:hAnsi="Arial" w:cs="Arial"/>
          <w:b/>
        </w:rPr>
        <w:t xml:space="preserve">Discussion: </w:t>
      </w:r>
    </w:p>
    <w:p w14:paraId="46F87405" w14:textId="77777777" w:rsidR="00A7610C" w:rsidRDefault="00A7610C" w:rsidP="00A7610C">
      <w:r>
        <w:t>target date for this SI is Sep.24</w:t>
      </w:r>
    </w:p>
    <w:p w14:paraId="4487B83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1D125" w14:textId="77777777" w:rsidR="00A7610C" w:rsidRDefault="00A7610C" w:rsidP="00A7610C">
      <w:pPr>
        <w:pStyle w:val="Heading4"/>
      </w:pPr>
      <w:bookmarkStart w:id="128" w:name="_Toc174268367"/>
      <w:bookmarkStart w:id="129" w:name="_Toc174924376"/>
      <w:r>
        <w:t>9.2.6</w:t>
      </w:r>
      <w:r>
        <w:tab/>
        <w:t>Study on additional topological enhancements for NR [RAN3 SI: FS_NR_WAB_5GFemto]</w:t>
      </w:r>
      <w:bookmarkEnd w:id="128"/>
      <w:bookmarkEnd w:id="129"/>
    </w:p>
    <w:p w14:paraId="31B14BC3" w14:textId="77777777" w:rsidR="00A7610C" w:rsidRDefault="00A7610C" w:rsidP="00A7610C">
      <w:pPr>
        <w:rPr>
          <w:rFonts w:ascii="Arial" w:hAnsi="Arial" w:cs="Arial"/>
          <w:b/>
          <w:sz w:val="24"/>
        </w:rPr>
      </w:pPr>
      <w:r>
        <w:rPr>
          <w:rFonts w:ascii="Arial" w:hAnsi="Arial" w:cs="Arial"/>
          <w:b/>
          <w:color w:val="0000FF"/>
          <w:sz w:val="24"/>
        </w:rPr>
        <w:t>RP-241263</w:t>
      </w:r>
      <w:r>
        <w:rPr>
          <w:rFonts w:ascii="Arial" w:hAnsi="Arial" w:cs="Arial"/>
          <w:b/>
          <w:color w:val="0000FF"/>
          <w:sz w:val="24"/>
        </w:rPr>
        <w:tab/>
      </w:r>
      <w:r>
        <w:rPr>
          <w:rFonts w:ascii="Arial" w:hAnsi="Arial" w:cs="Arial"/>
          <w:b/>
          <w:sz w:val="24"/>
        </w:rPr>
        <w:t>Status Report for SI Study on additional topological enhancements for NR</w:t>
      </w:r>
    </w:p>
    <w:p w14:paraId="79B4511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159752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4D583" w14:textId="77777777" w:rsidR="00A7610C" w:rsidRDefault="00A7610C" w:rsidP="00A7610C">
      <w:pPr>
        <w:rPr>
          <w:rFonts w:ascii="Arial" w:hAnsi="Arial" w:cs="Arial"/>
          <w:b/>
          <w:sz w:val="24"/>
        </w:rPr>
      </w:pPr>
      <w:r>
        <w:rPr>
          <w:rFonts w:ascii="Arial" w:hAnsi="Arial" w:cs="Arial"/>
          <w:b/>
          <w:color w:val="0000FF"/>
          <w:sz w:val="24"/>
        </w:rPr>
        <w:t>RP-241262</w:t>
      </w:r>
      <w:r>
        <w:rPr>
          <w:rFonts w:ascii="Arial" w:hAnsi="Arial" w:cs="Arial"/>
          <w:b/>
          <w:color w:val="0000FF"/>
          <w:sz w:val="24"/>
        </w:rPr>
        <w:tab/>
      </w:r>
      <w:r>
        <w:rPr>
          <w:rFonts w:ascii="Arial" w:hAnsi="Arial" w:cs="Arial"/>
          <w:b/>
          <w:sz w:val="24"/>
        </w:rPr>
        <w:t>TR 38.799 v1.0.0 Study on additional topological enhancements for NR</w:t>
      </w:r>
    </w:p>
    <w:p w14:paraId="7690021D" w14:textId="77777777" w:rsidR="00A7610C" w:rsidRDefault="00A7610C" w:rsidP="00A7610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NTT DOCOMO INC., AT&amp;T</w:t>
      </w:r>
    </w:p>
    <w:p w14:paraId="0DAE1896" w14:textId="77777777" w:rsidR="00A7610C" w:rsidRDefault="00A7610C" w:rsidP="00A7610C">
      <w:pPr>
        <w:rPr>
          <w:rFonts w:ascii="Arial" w:hAnsi="Arial" w:cs="Arial"/>
          <w:b/>
        </w:rPr>
      </w:pPr>
      <w:r>
        <w:rPr>
          <w:rFonts w:ascii="Arial" w:hAnsi="Arial" w:cs="Arial"/>
          <w:b/>
        </w:rPr>
        <w:t xml:space="preserve">Abstract: </w:t>
      </w:r>
    </w:p>
    <w:p w14:paraId="6AF1E451" w14:textId="77777777" w:rsidR="00A7610C" w:rsidRDefault="00A7610C" w:rsidP="00A7610C">
      <w:r>
        <w:t>RAN3 TR 38.799 is provided for information</w:t>
      </w:r>
    </w:p>
    <w:p w14:paraId="5CD0EF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51AFF" w14:textId="77777777" w:rsidR="00A7610C" w:rsidRDefault="00A7610C" w:rsidP="00A7610C">
      <w:pPr>
        <w:rPr>
          <w:rFonts w:ascii="Arial" w:hAnsi="Arial" w:cs="Arial"/>
          <w:b/>
          <w:sz w:val="24"/>
        </w:rPr>
      </w:pPr>
      <w:r>
        <w:rPr>
          <w:rFonts w:ascii="Arial" w:hAnsi="Arial" w:cs="Arial"/>
          <w:b/>
          <w:color w:val="0000FF"/>
          <w:sz w:val="24"/>
        </w:rPr>
        <w:t>RP-241264</w:t>
      </w:r>
      <w:r>
        <w:rPr>
          <w:rFonts w:ascii="Arial" w:hAnsi="Arial" w:cs="Arial"/>
          <w:b/>
          <w:color w:val="0000FF"/>
          <w:sz w:val="24"/>
        </w:rPr>
        <w:tab/>
      </w:r>
      <w:r>
        <w:rPr>
          <w:rFonts w:ascii="Arial" w:hAnsi="Arial" w:cs="Arial"/>
          <w:b/>
          <w:sz w:val="24"/>
        </w:rPr>
        <w:t>Revised SID on Study on additional topological enhancements for NR</w:t>
      </w:r>
    </w:p>
    <w:p w14:paraId="4B6994FC" w14:textId="77777777" w:rsidR="00A7610C" w:rsidRDefault="00A7610C" w:rsidP="00A7610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INC., AT&amp;T</w:t>
      </w:r>
    </w:p>
    <w:p w14:paraId="2C85540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63BA9" w14:textId="77777777" w:rsidR="00A7610C" w:rsidRDefault="00A7610C" w:rsidP="00A7610C">
      <w:pPr>
        <w:pStyle w:val="Heading4"/>
      </w:pPr>
      <w:bookmarkStart w:id="130" w:name="_Toc174268368"/>
      <w:bookmarkStart w:id="131" w:name="_Toc174924377"/>
      <w:r>
        <w:t>9.2.7</w:t>
      </w:r>
      <w:r>
        <w:tab/>
        <w:t>Study on NR FR2 OTA testing Phase 3 [New RAN4 SI: FS_NR_FR2_OTA_Ph3]</w:t>
      </w:r>
      <w:bookmarkEnd w:id="130"/>
      <w:bookmarkEnd w:id="131"/>
    </w:p>
    <w:p w14:paraId="2E5B7A11" w14:textId="77777777" w:rsidR="00A7610C" w:rsidRDefault="00A7610C" w:rsidP="00A7610C">
      <w:pPr>
        <w:rPr>
          <w:rFonts w:ascii="Arial" w:hAnsi="Arial" w:cs="Arial"/>
          <w:b/>
          <w:sz w:val="24"/>
        </w:rPr>
      </w:pPr>
      <w:r>
        <w:rPr>
          <w:rFonts w:ascii="Arial" w:hAnsi="Arial" w:cs="Arial"/>
          <w:b/>
          <w:color w:val="0000FF"/>
          <w:sz w:val="24"/>
        </w:rPr>
        <w:t>RP-241157</w:t>
      </w:r>
      <w:r>
        <w:rPr>
          <w:rFonts w:ascii="Arial" w:hAnsi="Arial" w:cs="Arial"/>
          <w:b/>
          <w:color w:val="0000FF"/>
          <w:sz w:val="24"/>
        </w:rPr>
        <w:tab/>
      </w:r>
      <w:r>
        <w:rPr>
          <w:rFonts w:ascii="Arial" w:hAnsi="Arial" w:cs="Arial"/>
          <w:b/>
          <w:sz w:val="24"/>
        </w:rPr>
        <w:t>Status Report for Study on NR frequency range 2 (FR2) OTA (Over the Air) testing Phase 3</w:t>
      </w:r>
    </w:p>
    <w:p w14:paraId="0666B67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71E5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B4C50" w14:textId="77777777" w:rsidR="00A7610C" w:rsidRDefault="00A7610C" w:rsidP="00A7610C">
      <w:pPr>
        <w:rPr>
          <w:rFonts w:ascii="Arial" w:hAnsi="Arial" w:cs="Arial"/>
          <w:b/>
          <w:sz w:val="24"/>
        </w:rPr>
      </w:pPr>
      <w:r>
        <w:rPr>
          <w:rFonts w:ascii="Arial" w:hAnsi="Arial" w:cs="Arial"/>
          <w:b/>
          <w:color w:val="0000FF"/>
          <w:sz w:val="24"/>
        </w:rPr>
        <w:t>RP-241158</w:t>
      </w:r>
      <w:r>
        <w:rPr>
          <w:rFonts w:ascii="Arial" w:hAnsi="Arial" w:cs="Arial"/>
          <w:b/>
          <w:color w:val="0000FF"/>
          <w:sz w:val="24"/>
        </w:rPr>
        <w:tab/>
      </w:r>
      <w:r>
        <w:rPr>
          <w:rFonts w:ascii="Arial" w:hAnsi="Arial" w:cs="Arial"/>
          <w:b/>
          <w:sz w:val="24"/>
        </w:rPr>
        <w:t>Revised SID: Study on NR frequency range 2 (FR2) OTA (Over the Air) testing enhancement Phase 3</w:t>
      </w:r>
    </w:p>
    <w:p w14:paraId="4BFB5F6B" w14:textId="77777777" w:rsidR="00A7610C" w:rsidRDefault="00A7610C" w:rsidP="00A7610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05887B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BC3AC" w14:textId="77777777" w:rsidR="00A7610C" w:rsidRDefault="00A7610C" w:rsidP="00A7610C">
      <w:pPr>
        <w:pStyle w:val="Heading4"/>
      </w:pPr>
      <w:bookmarkStart w:id="132" w:name="_Toc174268369"/>
      <w:bookmarkStart w:id="133" w:name="_Toc174924378"/>
      <w:r>
        <w:t>9.2.8</w:t>
      </w:r>
      <w:r>
        <w:tab/>
        <w:t>Study on IMT parameters for NR for 4400-4800 MHz, 7125-8400 MHz and 14800-15350 MHz [New RAN4 SI: FS_NR_IMT_4400_7125_14800MHz]</w:t>
      </w:r>
      <w:bookmarkEnd w:id="132"/>
      <w:bookmarkEnd w:id="133"/>
    </w:p>
    <w:p w14:paraId="72BE7D64" w14:textId="77777777" w:rsidR="00A7610C" w:rsidRDefault="00A7610C" w:rsidP="00A7610C">
      <w:pPr>
        <w:rPr>
          <w:rFonts w:ascii="Arial" w:hAnsi="Arial" w:cs="Arial"/>
          <w:b/>
          <w:sz w:val="24"/>
        </w:rPr>
      </w:pPr>
      <w:r>
        <w:rPr>
          <w:rFonts w:ascii="Arial" w:hAnsi="Arial" w:cs="Arial"/>
          <w:b/>
          <w:color w:val="0000FF"/>
          <w:sz w:val="24"/>
        </w:rPr>
        <w:t>RP-241173</w:t>
      </w:r>
      <w:r>
        <w:rPr>
          <w:rFonts w:ascii="Arial" w:hAnsi="Arial" w:cs="Arial"/>
          <w:b/>
          <w:color w:val="0000FF"/>
          <w:sz w:val="24"/>
        </w:rPr>
        <w:tab/>
      </w:r>
      <w:r>
        <w:rPr>
          <w:rFonts w:ascii="Arial" w:hAnsi="Arial" w:cs="Arial"/>
          <w:b/>
          <w:sz w:val="24"/>
        </w:rPr>
        <w:t>Status Report for SI Study on IMT parameters for NR for 4400 to 4800 MHz, 7125 to 8400 MHz and 14800 to 15350 MHz</w:t>
      </w:r>
    </w:p>
    <w:p w14:paraId="10DD525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5AD0543" w14:textId="77777777" w:rsidR="00A7610C" w:rsidRDefault="00A7610C" w:rsidP="00A7610C">
      <w:pPr>
        <w:rPr>
          <w:rFonts w:ascii="Arial" w:hAnsi="Arial" w:cs="Arial"/>
          <w:b/>
        </w:rPr>
      </w:pPr>
      <w:r>
        <w:rPr>
          <w:rFonts w:ascii="Arial" w:hAnsi="Arial" w:cs="Arial"/>
          <w:b/>
        </w:rPr>
        <w:t xml:space="preserve">Discussion: </w:t>
      </w:r>
    </w:p>
    <w:p w14:paraId="29AFA885" w14:textId="77777777" w:rsidR="00A7610C" w:rsidRDefault="00A7610C" w:rsidP="00A7610C">
      <w:r>
        <w:t>MCC: old template used, 25%, Dec.24</w:t>
      </w:r>
    </w:p>
    <w:p w14:paraId="52E0AD3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2DC79" w14:textId="77777777" w:rsidR="00A7610C" w:rsidRDefault="00A7610C" w:rsidP="00A7610C">
      <w:pPr>
        <w:rPr>
          <w:rFonts w:ascii="Arial" w:hAnsi="Arial" w:cs="Arial"/>
          <w:b/>
          <w:sz w:val="24"/>
        </w:rPr>
      </w:pPr>
      <w:r>
        <w:rPr>
          <w:rFonts w:ascii="Arial" w:hAnsi="Arial" w:cs="Arial"/>
          <w:b/>
          <w:color w:val="0000FF"/>
          <w:sz w:val="24"/>
        </w:rPr>
        <w:t>RP-241326</w:t>
      </w:r>
      <w:r>
        <w:rPr>
          <w:rFonts w:ascii="Arial" w:hAnsi="Arial" w:cs="Arial"/>
          <w:b/>
          <w:color w:val="0000FF"/>
          <w:sz w:val="24"/>
        </w:rPr>
        <w:tab/>
      </w:r>
      <w:r>
        <w:rPr>
          <w:rFonts w:ascii="Arial" w:hAnsi="Arial" w:cs="Arial"/>
          <w:b/>
          <w:sz w:val="24"/>
        </w:rPr>
        <w:t>Revised SID for Study on IMT parameters for NR for 4400 to 4800 MHz, 7125 to 8400 MHz and 14800 to 15350 MHz</w:t>
      </w:r>
    </w:p>
    <w:p w14:paraId="3BB0C33B" w14:textId="77777777" w:rsidR="00A7610C" w:rsidRDefault="00A7610C" w:rsidP="00A7610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73E8DE5" w14:textId="77777777" w:rsidR="00A7610C" w:rsidRDefault="00A7610C" w:rsidP="00A7610C">
      <w:pPr>
        <w:rPr>
          <w:rFonts w:ascii="Arial" w:hAnsi="Arial" w:cs="Arial"/>
          <w:b/>
        </w:rPr>
      </w:pPr>
      <w:r>
        <w:rPr>
          <w:rFonts w:ascii="Arial" w:hAnsi="Arial" w:cs="Arial"/>
          <w:b/>
        </w:rPr>
        <w:t xml:space="preserve">Abstract: </w:t>
      </w:r>
    </w:p>
    <w:p w14:paraId="05D64D68" w14:textId="77777777" w:rsidR="00A7610C" w:rsidRDefault="00A7610C" w:rsidP="00A7610C">
      <w:r>
        <w:t>This is a revised version of SID in RP-240787 with corrections related to SI title, WI code, TR title, etc.</w:t>
      </w:r>
    </w:p>
    <w:p w14:paraId="09643FA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A142C" w14:textId="77777777" w:rsidR="00A7610C" w:rsidRDefault="00A7610C" w:rsidP="00A7610C">
      <w:pPr>
        <w:pStyle w:val="Heading3"/>
      </w:pPr>
      <w:bookmarkStart w:id="134" w:name="_Toc174268370"/>
      <w:bookmarkStart w:id="135" w:name="_Toc174924379"/>
      <w:r>
        <w:lastRenderedPageBreak/>
        <w:t>9.3</w:t>
      </w:r>
      <w:r>
        <w:tab/>
        <w:t>Open REL-19 NR or NR+LTE WIs (not spectrum related)</w:t>
      </w:r>
      <w:bookmarkEnd w:id="134"/>
      <w:bookmarkEnd w:id="135"/>
    </w:p>
    <w:p w14:paraId="6014D285" w14:textId="77777777" w:rsidR="00A7610C" w:rsidRDefault="00A7610C" w:rsidP="00A7610C">
      <w:r>
        <w:t>NOTE: No scope expansion related proposals to the existing REL-19 items, please.</w:t>
      </w:r>
    </w:p>
    <w:p w14:paraId="19DD1FCC" w14:textId="77777777" w:rsidR="00A7610C" w:rsidRDefault="00A7610C" w:rsidP="00A7610C">
      <w:pPr>
        <w:pStyle w:val="Heading4"/>
      </w:pPr>
      <w:bookmarkStart w:id="136" w:name="_Toc174268371"/>
      <w:bookmarkStart w:id="137" w:name="_Toc174924380"/>
      <w:r>
        <w:t>9.3.1</w:t>
      </w:r>
      <w:r>
        <w:tab/>
        <w:t>Related to RAN1 led WIs</w:t>
      </w:r>
      <w:bookmarkEnd w:id="136"/>
      <w:bookmarkEnd w:id="137"/>
    </w:p>
    <w:p w14:paraId="531982AA" w14:textId="77777777" w:rsidR="00A7610C" w:rsidRDefault="00A7610C" w:rsidP="00A7610C">
      <w:pPr>
        <w:pStyle w:val="Heading5"/>
      </w:pPr>
      <w:bookmarkStart w:id="138" w:name="_Toc174268372"/>
      <w:bookmarkStart w:id="139" w:name="_Toc174924381"/>
      <w:r>
        <w:t>9.3.1.1</w:t>
      </w:r>
      <w:r>
        <w:tab/>
        <w:t>NR MIMO Phase 5 [RAN1 WI: NR_MIMO_Ph5]</w:t>
      </w:r>
      <w:bookmarkEnd w:id="138"/>
      <w:bookmarkEnd w:id="139"/>
    </w:p>
    <w:p w14:paraId="14B69E62" w14:textId="77777777" w:rsidR="00A7610C" w:rsidRDefault="00A7610C" w:rsidP="00A7610C">
      <w:pPr>
        <w:rPr>
          <w:rFonts w:ascii="Arial" w:hAnsi="Arial" w:cs="Arial"/>
          <w:b/>
          <w:sz w:val="24"/>
        </w:rPr>
      </w:pPr>
      <w:r>
        <w:rPr>
          <w:rFonts w:ascii="Arial" w:hAnsi="Arial" w:cs="Arial"/>
          <w:b/>
          <w:color w:val="0000FF"/>
          <w:sz w:val="24"/>
        </w:rPr>
        <w:t>RP-241051</w:t>
      </w:r>
      <w:r>
        <w:rPr>
          <w:rFonts w:ascii="Arial" w:hAnsi="Arial" w:cs="Arial"/>
          <w:b/>
          <w:color w:val="0000FF"/>
          <w:sz w:val="24"/>
        </w:rPr>
        <w:tab/>
      </w:r>
      <w:r>
        <w:rPr>
          <w:rFonts w:ascii="Arial" w:hAnsi="Arial" w:cs="Arial"/>
          <w:b/>
          <w:sz w:val="24"/>
        </w:rPr>
        <w:t>Status Report to TSG: NR MIMO Phase 5</w:t>
      </w:r>
    </w:p>
    <w:p w14:paraId="3CE6DB4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F77568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EB503" w14:textId="77777777" w:rsidR="00A7610C" w:rsidRDefault="00A7610C" w:rsidP="00A7610C">
      <w:pPr>
        <w:rPr>
          <w:rFonts w:ascii="Arial" w:hAnsi="Arial" w:cs="Arial"/>
          <w:b/>
          <w:sz w:val="24"/>
        </w:rPr>
      </w:pPr>
      <w:r>
        <w:rPr>
          <w:rFonts w:ascii="Arial" w:hAnsi="Arial" w:cs="Arial"/>
          <w:b/>
          <w:color w:val="0000FF"/>
          <w:sz w:val="24"/>
        </w:rPr>
        <w:t>RP-241055</w:t>
      </w:r>
      <w:r>
        <w:rPr>
          <w:rFonts w:ascii="Arial" w:hAnsi="Arial" w:cs="Arial"/>
          <w:b/>
          <w:color w:val="0000FF"/>
          <w:sz w:val="24"/>
        </w:rPr>
        <w:tab/>
      </w:r>
      <w:r>
        <w:rPr>
          <w:rFonts w:ascii="Arial" w:hAnsi="Arial" w:cs="Arial"/>
          <w:b/>
          <w:sz w:val="24"/>
        </w:rPr>
        <w:t>On Rel-19 MIMO</w:t>
      </w:r>
    </w:p>
    <w:p w14:paraId="20B2EA4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0AD1F2B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84EC9" w14:textId="77777777" w:rsidR="00A7610C" w:rsidRDefault="00A7610C" w:rsidP="00A7610C">
      <w:pPr>
        <w:rPr>
          <w:rFonts w:ascii="Arial" w:hAnsi="Arial" w:cs="Arial"/>
          <w:b/>
          <w:sz w:val="24"/>
        </w:rPr>
      </w:pPr>
      <w:r>
        <w:rPr>
          <w:rFonts w:ascii="Arial" w:hAnsi="Arial" w:cs="Arial"/>
          <w:b/>
          <w:color w:val="0000FF"/>
          <w:sz w:val="24"/>
        </w:rPr>
        <w:t>RP-241194</w:t>
      </w:r>
      <w:r>
        <w:rPr>
          <w:rFonts w:ascii="Arial" w:hAnsi="Arial" w:cs="Arial"/>
          <w:b/>
          <w:color w:val="0000FF"/>
          <w:sz w:val="24"/>
        </w:rPr>
        <w:tab/>
      </w:r>
      <w:r>
        <w:rPr>
          <w:rFonts w:ascii="Arial" w:hAnsi="Arial" w:cs="Arial"/>
          <w:b/>
          <w:sz w:val="24"/>
        </w:rPr>
        <w:t>Views on the scope of Rel-19 MIMO WI</w:t>
      </w:r>
    </w:p>
    <w:p w14:paraId="5DD350B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ECCFC5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A3ADF" w14:textId="77777777" w:rsidR="00A7610C" w:rsidRDefault="00A7610C" w:rsidP="00A7610C">
      <w:pPr>
        <w:rPr>
          <w:rFonts w:ascii="Arial" w:hAnsi="Arial" w:cs="Arial"/>
          <w:b/>
          <w:sz w:val="24"/>
        </w:rPr>
      </w:pPr>
      <w:r>
        <w:rPr>
          <w:rFonts w:ascii="Arial" w:hAnsi="Arial" w:cs="Arial"/>
          <w:b/>
          <w:color w:val="0000FF"/>
          <w:sz w:val="24"/>
        </w:rPr>
        <w:t>RP-241207</w:t>
      </w:r>
      <w:r>
        <w:rPr>
          <w:rFonts w:ascii="Arial" w:hAnsi="Arial" w:cs="Arial"/>
          <w:b/>
          <w:color w:val="0000FF"/>
          <w:sz w:val="24"/>
        </w:rPr>
        <w:tab/>
      </w:r>
      <w:r>
        <w:rPr>
          <w:rFonts w:ascii="Arial" w:hAnsi="Arial" w:cs="Arial"/>
          <w:b/>
          <w:sz w:val="24"/>
        </w:rPr>
        <w:t>Views on scope of Rel-19 NR MIMO Phase 5</w:t>
      </w:r>
    </w:p>
    <w:p w14:paraId="62B17AF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DC73C8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A0F56" w14:textId="77777777" w:rsidR="00A7610C" w:rsidRDefault="00A7610C" w:rsidP="00A7610C">
      <w:pPr>
        <w:rPr>
          <w:rFonts w:ascii="Arial" w:hAnsi="Arial" w:cs="Arial"/>
          <w:b/>
          <w:sz w:val="24"/>
        </w:rPr>
      </w:pPr>
      <w:r>
        <w:rPr>
          <w:rFonts w:ascii="Arial" w:hAnsi="Arial" w:cs="Arial"/>
          <w:b/>
          <w:color w:val="0000FF"/>
          <w:sz w:val="24"/>
        </w:rPr>
        <w:t>RP-241358</w:t>
      </w:r>
      <w:r>
        <w:rPr>
          <w:rFonts w:ascii="Arial" w:hAnsi="Arial" w:cs="Arial"/>
          <w:b/>
          <w:color w:val="0000FF"/>
          <w:sz w:val="24"/>
        </w:rPr>
        <w:tab/>
      </w:r>
      <w:r>
        <w:rPr>
          <w:rFonts w:ascii="Arial" w:hAnsi="Arial" w:cs="Arial"/>
          <w:b/>
          <w:sz w:val="24"/>
        </w:rPr>
        <w:t>Rel-19 MIMO Scope</w:t>
      </w:r>
    </w:p>
    <w:p w14:paraId="52DB3F9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40236CAE" w14:textId="77777777" w:rsidR="00A7610C" w:rsidRDefault="00A7610C" w:rsidP="00A7610C">
      <w:pPr>
        <w:rPr>
          <w:rFonts w:ascii="Arial" w:hAnsi="Arial" w:cs="Arial"/>
          <w:b/>
        </w:rPr>
      </w:pPr>
      <w:r>
        <w:rPr>
          <w:rFonts w:ascii="Arial" w:hAnsi="Arial" w:cs="Arial"/>
          <w:b/>
        </w:rPr>
        <w:t xml:space="preserve">Abstract: </w:t>
      </w:r>
    </w:p>
    <w:p w14:paraId="2A0D2D79" w14:textId="77777777" w:rsidR="00A7610C" w:rsidRDefault="00A7610C" w:rsidP="00A7610C">
      <w:r>
        <w:t>Handling of misc. upscoping proposals</w:t>
      </w:r>
    </w:p>
    <w:p w14:paraId="569641C3" w14:textId="77777777" w:rsidR="00A7610C" w:rsidRDefault="00A7610C" w:rsidP="00A7610C">
      <w:pPr>
        <w:rPr>
          <w:rFonts w:ascii="Arial" w:hAnsi="Arial" w:cs="Arial"/>
          <w:b/>
        </w:rPr>
      </w:pPr>
      <w:r>
        <w:rPr>
          <w:rFonts w:ascii="Arial" w:hAnsi="Arial" w:cs="Arial"/>
          <w:b/>
        </w:rPr>
        <w:t xml:space="preserve">Discussion: </w:t>
      </w:r>
    </w:p>
    <w:p w14:paraId="5D65C8A1" w14:textId="77777777" w:rsidR="00A7610C" w:rsidRDefault="00A7610C" w:rsidP="00A7610C">
      <w:r>
        <w:t>RAN chair: need to be careful with upscoping</w:t>
      </w:r>
    </w:p>
    <w:p w14:paraId="24CEACD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8B015" w14:textId="77777777" w:rsidR="00A7610C" w:rsidRDefault="00A7610C" w:rsidP="00A7610C">
      <w:pPr>
        <w:rPr>
          <w:rFonts w:ascii="Arial" w:hAnsi="Arial" w:cs="Arial"/>
          <w:b/>
          <w:sz w:val="24"/>
        </w:rPr>
      </w:pPr>
      <w:r>
        <w:rPr>
          <w:rFonts w:ascii="Arial" w:hAnsi="Arial" w:cs="Arial"/>
          <w:b/>
          <w:color w:val="0000FF"/>
          <w:sz w:val="24"/>
        </w:rPr>
        <w:t>RP-241613</w:t>
      </w:r>
      <w:r>
        <w:rPr>
          <w:rFonts w:ascii="Arial" w:hAnsi="Arial" w:cs="Arial"/>
          <w:b/>
          <w:color w:val="0000FF"/>
          <w:sz w:val="24"/>
        </w:rPr>
        <w:tab/>
      </w:r>
      <w:r>
        <w:rPr>
          <w:rFonts w:ascii="Arial" w:hAnsi="Arial" w:cs="Arial"/>
          <w:b/>
          <w:sz w:val="24"/>
        </w:rPr>
        <w:t>Moderator's summary for offline discussion on REL-19 MIMO</w:t>
      </w:r>
    </w:p>
    <w:p w14:paraId="5917ED85"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5FFE3A2" w14:textId="77777777" w:rsidR="00A7610C" w:rsidRDefault="00A7610C" w:rsidP="00A7610C">
      <w:pPr>
        <w:rPr>
          <w:rFonts w:ascii="Arial" w:hAnsi="Arial" w:cs="Arial"/>
          <w:b/>
        </w:rPr>
      </w:pPr>
      <w:r>
        <w:rPr>
          <w:rFonts w:ascii="Arial" w:hAnsi="Arial" w:cs="Arial"/>
          <w:b/>
        </w:rPr>
        <w:t xml:space="preserve">Abstract: </w:t>
      </w:r>
    </w:p>
    <w:p w14:paraId="44CC68EF" w14:textId="77777777" w:rsidR="00A7610C" w:rsidRDefault="00A7610C" w:rsidP="00A7610C">
      <w:r>
        <w:t>considered Tdocs RP-241194, RP-241207, RP-241358</w:t>
      </w:r>
    </w:p>
    <w:p w14:paraId="70E283A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RP-241633</w:t>
      </w:r>
      <w:r>
        <w:rPr>
          <w:color w:val="993300"/>
          <w:u w:val="single"/>
        </w:rPr>
        <w:t>.</w:t>
      </w:r>
    </w:p>
    <w:p w14:paraId="3CE23813" w14:textId="77777777" w:rsidR="00A7610C" w:rsidRDefault="00A7610C" w:rsidP="00A7610C">
      <w:pPr>
        <w:rPr>
          <w:rFonts w:ascii="Arial" w:hAnsi="Arial" w:cs="Arial"/>
          <w:b/>
          <w:sz w:val="24"/>
        </w:rPr>
      </w:pPr>
      <w:r>
        <w:rPr>
          <w:rFonts w:ascii="Arial" w:hAnsi="Arial" w:cs="Arial"/>
          <w:b/>
          <w:color w:val="0000FF"/>
          <w:sz w:val="24"/>
        </w:rPr>
        <w:t>RP-241633</w:t>
      </w:r>
      <w:r>
        <w:rPr>
          <w:rFonts w:ascii="Arial" w:hAnsi="Arial" w:cs="Arial"/>
          <w:b/>
          <w:color w:val="0000FF"/>
          <w:sz w:val="24"/>
        </w:rPr>
        <w:tab/>
      </w:r>
      <w:r>
        <w:rPr>
          <w:rFonts w:ascii="Arial" w:hAnsi="Arial" w:cs="Arial"/>
          <w:b/>
          <w:sz w:val="24"/>
        </w:rPr>
        <w:t>Moderator's summary for offline discussion on REL-19 MIMO</w:t>
      </w:r>
    </w:p>
    <w:p w14:paraId="4D8DFB9B" w14:textId="77777777" w:rsidR="00A7610C" w:rsidRDefault="00A7610C" w:rsidP="00A7610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5AFA46D1" w14:textId="77777777" w:rsidR="00A7610C" w:rsidRDefault="00A7610C" w:rsidP="00A7610C">
      <w:pPr>
        <w:rPr>
          <w:color w:val="808080"/>
        </w:rPr>
      </w:pPr>
      <w:r>
        <w:rPr>
          <w:color w:val="808080"/>
        </w:rPr>
        <w:t>(Replaces RP-241613)</w:t>
      </w:r>
    </w:p>
    <w:p w14:paraId="4E7BB424" w14:textId="77777777" w:rsidR="00A7610C" w:rsidRDefault="00A7610C" w:rsidP="00A7610C">
      <w:pPr>
        <w:rPr>
          <w:rFonts w:ascii="Arial" w:hAnsi="Arial" w:cs="Arial"/>
          <w:b/>
        </w:rPr>
      </w:pPr>
      <w:r>
        <w:rPr>
          <w:rFonts w:ascii="Arial" w:hAnsi="Arial" w:cs="Arial"/>
          <w:b/>
        </w:rPr>
        <w:t xml:space="preserve">Discussion: </w:t>
      </w:r>
    </w:p>
    <w:p w14:paraId="7ABA9859" w14:textId="77777777" w:rsidR="00A7610C" w:rsidRDefault="00A7610C" w:rsidP="00A7610C">
      <w:r>
        <w:t>Proposal:</w:t>
      </w:r>
    </w:p>
    <w:p w14:paraId="63739547" w14:textId="77777777" w:rsidR="00A7610C" w:rsidRDefault="00A7610C" w:rsidP="00A7610C">
      <w:r>
        <w:t>Postpone discussions on the following topics until RAN#105. These topics will not be discussed in RAN1 before the decision in RAN#105.</w:t>
      </w:r>
    </w:p>
    <w:p w14:paraId="6432A3E0" w14:textId="21C4E6AF" w:rsidR="00A7610C" w:rsidRDefault="006A0524" w:rsidP="00A7610C">
      <w:r>
        <w:t>-</w:t>
      </w:r>
      <w:r w:rsidR="00A7610C">
        <w:tab/>
        <w:t xml:space="preserve">Support of two TAs as part of enhancement for asymmetric DL sTRP/UL mTRP deployment scenarios </w:t>
      </w:r>
    </w:p>
    <w:p w14:paraId="05C5B579" w14:textId="3E428B4E" w:rsidR="00A7610C" w:rsidRDefault="006A0524" w:rsidP="00A7610C">
      <w:r>
        <w:t>-</w:t>
      </w:r>
      <w:r w:rsidR="00A7610C">
        <w:tab/>
        <w:t>SRS port grouping as part of CSI enhancement</w:t>
      </w:r>
    </w:p>
    <w:p w14:paraId="0CCFA86B" w14:textId="4D8BE9B6" w:rsidR="00A7610C" w:rsidRDefault="006A0524" w:rsidP="00A7610C">
      <w:r>
        <w:t>-</w:t>
      </w:r>
      <w:r w:rsidR="00A7610C">
        <w:tab/>
        <w:t>Partial-coherent UL codebook for 3Tx multi-panel</w:t>
      </w:r>
    </w:p>
    <w:p w14:paraId="157CD2F6" w14:textId="73407109" w:rsidR="00A7610C" w:rsidRDefault="006A0524" w:rsidP="00A7610C">
      <w:r>
        <w:t>-</w:t>
      </w:r>
      <w:r w:rsidR="00A7610C">
        <w:tab/>
        <w:t>Open loop based UL precoder cycling</w:t>
      </w:r>
    </w:p>
    <w:p w14:paraId="70B5E2C8" w14:textId="77777777" w:rsidR="00A7610C" w:rsidRDefault="00A7610C" w:rsidP="00A7610C">
      <w:r>
        <w:t>conclusion: proposal is endorsed</w:t>
      </w:r>
    </w:p>
    <w:p w14:paraId="0CCA146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B0E1" w14:textId="77777777" w:rsidR="00A7610C" w:rsidRDefault="00A7610C" w:rsidP="00A7610C">
      <w:pPr>
        <w:pStyle w:val="Heading5"/>
      </w:pPr>
      <w:bookmarkStart w:id="140" w:name="_Toc174268373"/>
      <w:bookmarkStart w:id="141" w:name="_Toc174924382"/>
      <w:r>
        <w:t>9.3.1.2</w:t>
      </w:r>
      <w:r>
        <w:tab/>
        <w:t>Evolution of NR duplex operation: Sub-band full duplex (SBFD) [RAN1 WI: NR_duplex_evo]</w:t>
      </w:r>
      <w:bookmarkEnd w:id="140"/>
      <w:bookmarkEnd w:id="141"/>
    </w:p>
    <w:p w14:paraId="7A54774F" w14:textId="77777777" w:rsidR="00A7610C" w:rsidRDefault="00A7610C" w:rsidP="00A7610C">
      <w:pPr>
        <w:rPr>
          <w:rFonts w:ascii="Arial" w:hAnsi="Arial" w:cs="Arial"/>
          <w:b/>
          <w:sz w:val="24"/>
        </w:rPr>
      </w:pPr>
      <w:r>
        <w:rPr>
          <w:rFonts w:ascii="Arial" w:hAnsi="Arial" w:cs="Arial"/>
          <w:b/>
          <w:color w:val="0000FF"/>
          <w:sz w:val="24"/>
        </w:rPr>
        <w:t>RP-241286</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15720E2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395E32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75795" w14:textId="77777777" w:rsidR="00A7610C" w:rsidRDefault="00A7610C" w:rsidP="00A7610C">
      <w:pPr>
        <w:rPr>
          <w:rFonts w:ascii="Arial" w:hAnsi="Arial" w:cs="Arial"/>
          <w:b/>
          <w:sz w:val="24"/>
        </w:rPr>
      </w:pPr>
      <w:r>
        <w:rPr>
          <w:rFonts w:ascii="Arial" w:hAnsi="Arial" w:cs="Arial"/>
          <w:b/>
          <w:color w:val="0000FF"/>
          <w:sz w:val="24"/>
        </w:rPr>
        <w:t>RP-240934</w:t>
      </w:r>
      <w:r>
        <w:rPr>
          <w:rFonts w:ascii="Arial" w:hAnsi="Arial" w:cs="Arial"/>
          <w:b/>
          <w:color w:val="0000FF"/>
          <w:sz w:val="24"/>
        </w:rPr>
        <w:tab/>
      </w:r>
      <w:r>
        <w:rPr>
          <w:rFonts w:ascii="Arial" w:hAnsi="Arial" w:cs="Arial"/>
          <w:b/>
          <w:sz w:val="24"/>
        </w:rPr>
        <w:t>Random access operation for coverage enhancement in R19 Duplex evolution</w:t>
      </w:r>
    </w:p>
    <w:p w14:paraId="3E27CCD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17EB1D0B" w14:textId="77777777" w:rsidR="00A7610C" w:rsidRDefault="00A7610C" w:rsidP="00A7610C">
      <w:pPr>
        <w:rPr>
          <w:rFonts w:ascii="Arial" w:hAnsi="Arial" w:cs="Arial"/>
          <w:b/>
        </w:rPr>
      </w:pPr>
      <w:r>
        <w:rPr>
          <w:rFonts w:ascii="Arial" w:hAnsi="Arial" w:cs="Arial"/>
          <w:b/>
        </w:rPr>
        <w:t xml:space="preserve">Discussion: </w:t>
      </w:r>
    </w:p>
    <w:p w14:paraId="31C5F1E9" w14:textId="77777777" w:rsidR="00A7610C" w:rsidRDefault="00A7610C" w:rsidP="00A7610C">
      <w:r>
        <w:t>RAN chair: any concerns to update the WID acc. to the RAN1 agreement? no concerns raised, WID will be updated</w:t>
      </w:r>
    </w:p>
    <w:p w14:paraId="11DE32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6E85B" w14:textId="77777777" w:rsidR="00A7610C" w:rsidRDefault="00A7610C" w:rsidP="00A7610C">
      <w:pPr>
        <w:rPr>
          <w:rFonts w:ascii="Arial" w:hAnsi="Arial" w:cs="Arial"/>
          <w:b/>
          <w:sz w:val="24"/>
        </w:rPr>
      </w:pPr>
      <w:r>
        <w:rPr>
          <w:rFonts w:ascii="Arial" w:hAnsi="Arial" w:cs="Arial"/>
          <w:b/>
          <w:color w:val="0000FF"/>
          <w:sz w:val="24"/>
        </w:rPr>
        <w:t>RP-241208</w:t>
      </w:r>
      <w:r>
        <w:rPr>
          <w:rFonts w:ascii="Arial" w:hAnsi="Arial" w:cs="Arial"/>
          <w:b/>
          <w:color w:val="0000FF"/>
          <w:sz w:val="24"/>
        </w:rPr>
        <w:tab/>
      </w:r>
      <w:r>
        <w:rPr>
          <w:rFonts w:ascii="Arial" w:hAnsi="Arial" w:cs="Arial"/>
          <w:b/>
          <w:sz w:val="24"/>
        </w:rPr>
        <w:t>Views on scope of Rel-19 NR duplex evolution</w:t>
      </w:r>
    </w:p>
    <w:p w14:paraId="651CB9B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A0E308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751C1" w14:textId="77777777" w:rsidR="00A7610C" w:rsidRDefault="00A7610C" w:rsidP="00A7610C">
      <w:pPr>
        <w:rPr>
          <w:rFonts w:ascii="Arial" w:hAnsi="Arial" w:cs="Arial"/>
          <w:b/>
          <w:sz w:val="24"/>
        </w:rPr>
      </w:pPr>
      <w:r>
        <w:rPr>
          <w:rFonts w:ascii="Arial" w:hAnsi="Arial" w:cs="Arial"/>
          <w:b/>
          <w:color w:val="0000FF"/>
          <w:sz w:val="24"/>
        </w:rPr>
        <w:t>RP-241038</w:t>
      </w:r>
      <w:r>
        <w:rPr>
          <w:rFonts w:ascii="Arial" w:hAnsi="Arial" w:cs="Arial"/>
          <w:b/>
          <w:color w:val="0000FF"/>
          <w:sz w:val="24"/>
        </w:rPr>
        <w:tab/>
      </w:r>
      <w:r>
        <w:rPr>
          <w:rFonts w:ascii="Arial" w:hAnsi="Arial" w:cs="Arial"/>
          <w:b/>
          <w:sz w:val="24"/>
        </w:rPr>
        <w:t>Discussion on CLI handling for R19 NR duplex evolution</w:t>
      </w:r>
    </w:p>
    <w:p w14:paraId="6FB815E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2C3E7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63507" w14:textId="77777777" w:rsidR="00A7610C" w:rsidRDefault="00A7610C" w:rsidP="00A7610C">
      <w:pPr>
        <w:rPr>
          <w:rFonts w:ascii="Arial" w:hAnsi="Arial" w:cs="Arial"/>
          <w:b/>
          <w:sz w:val="24"/>
        </w:rPr>
      </w:pPr>
      <w:r>
        <w:rPr>
          <w:rFonts w:ascii="Arial" w:hAnsi="Arial" w:cs="Arial"/>
          <w:b/>
          <w:color w:val="0000FF"/>
          <w:sz w:val="24"/>
        </w:rPr>
        <w:t>RP-241508</w:t>
      </w:r>
      <w:r>
        <w:rPr>
          <w:rFonts w:ascii="Arial" w:hAnsi="Arial" w:cs="Arial"/>
          <w:b/>
          <w:color w:val="0000FF"/>
          <w:sz w:val="24"/>
        </w:rPr>
        <w:tab/>
      </w:r>
      <w:r>
        <w:rPr>
          <w:rFonts w:ascii="Arial" w:hAnsi="Arial" w:cs="Arial"/>
          <w:b/>
          <w:sz w:val="24"/>
        </w:rPr>
        <w:t>Views on the Scope of Rel-19 SBFD</w:t>
      </w:r>
    </w:p>
    <w:p w14:paraId="5C0D0B6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B7C7C82"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18999" w14:textId="77777777" w:rsidR="00A7610C" w:rsidRDefault="00A7610C" w:rsidP="00A7610C">
      <w:pPr>
        <w:rPr>
          <w:rFonts w:ascii="Arial" w:hAnsi="Arial" w:cs="Arial"/>
          <w:b/>
          <w:sz w:val="24"/>
        </w:rPr>
      </w:pPr>
      <w:r>
        <w:rPr>
          <w:rFonts w:ascii="Arial" w:hAnsi="Arial" w:cs="Arial"/>
          <w:b/>
          <w:color w:val="0000FF"/>
          <w:sz w:val="24"/>
        </w:rPr>
        <w:t>RP-241287</w:t>
      </w:r>
      <w:r>
        <w:rPr>
          <w:rFonts w:ascii="Arial" w:hAnsi="Arial" w:cs="Arial"/>
          <w:b/>
          <w:color w:val="0000FF"/>
          <w:sz w:val="24"/>
        </w:rPr>
        <w:tab/>
      </w:r>
      <w:r>
        <w:rPr>
          <w:rFonts w:ascii="Arial" w:hAnsi="Arial" w:cs="Arial"/>
          <w:b/>
          <w:sz w:val="24"/>
        </w:rPr>
        <w:t>Revised WID: Evolution of NR duplex operation: Sub-band full duplex (SBFD)</w:t>
      </w:r>
    </w:p>
    <w:p w14:paraId="28C8B4E2"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D01725" w14:textId="77777777" w:rsidR="00A7610C" w:rsidRDefault="00A7610C" w:rsidP="00A7610C">
      <w:pPr>
        <w:rPr>
          <w:rFonts w:ascii="Arial" w:hAnsi="Arial" w:cs="Arial"/>
          <w:b/>
        </w:rPr>
      </w:pPr>
      <w:r>
        <w:rPr>
          <w:rFonts w:ascii="Arial" w:hAnsi="Arial" w:cs="Arial"/>
          <w:b/>
        </w:rPr>
        <w:t xml:space="preserve">Abstract: </w:t>
      </w:r>
    </w:p>
    <w:p w14:paraId="6814C67F" w14:textId="77777777" w:rsidR="00A7610C" w:rsidRDefault="00A7610C" w:rsidP="00A7610C">
      <w:r>
        <w:t>Lastest WID was RP-240789. Update to reflect the WG outcome of study phases</w:t>
      </w:r>
    </w:p>
    <w:p w14:paraId="000FF119" w14:textId="77777777" w:rsidR="00A7610C" w:rsidRDefault="00A7610C" w:rsidP="00A7610C">
      <w:pPr>
        <w:rPr>
          <w:rFonts w:ascii="Arial" w:hAnsi="Arial" w:cs="Arial"/>
          <w:b/>
        </w:rPr>
      </w:pPr>
      <w:r>
        <w:rPr>
          <w:rFonts w:ascii="Arial" w:hAnsi="Arial" w:cs="Arial"/>
          <w:b/>
        </w:rPr>
        <w:t xml:space="preserve">Discussion: </w:t>
      </w:r>
    </w:p>
    <w:p w14:paraId="7EA10254" w14:textId="77777777" w:rsidR="00A7610C" w:rsidRDefault="00A7610C" w:rsidP="00A7610C">
      <w:r>
        <w:t>RAN1 chair (Samsung): we can update the WID acc. to the RAN1 agreements; all other proposals can be handled in RAN1; there is slow progress on this topic so people submitted proposals to RAN</w:t>
      </w:r>
    </w:p>
    <w:p w14:paraId="01E33DD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RP-241614</w:t>
      </w:r>
      <w:r>
        <w:rPr>
          <w:color w:val="993300"/>
          <w:u w:val="single"/>
        </w:rPr>
        <w:t>.</w:t>
      </w:r>
    </w:p>
    <w:p w14:paraId="05C822D2" w14:textId="77777777" w:rsidR="00A7610C" w:rsidRDefault="00A7610C" w:rsidP="00A7610C">
      <w:pPr>
        <w:rPr>
          <w:rFonts w:ascii="Arial" w:hAnsi="Arial" w:cs="Arial"/>
          <w:b/>
          <w:sz w:val="24"/>
        </w:rPr>
      </w:pPr>
      <w:r>
        <w:rPr>
          <w:rFonts w:ascii="Arial" w:hAnsi="Arial" w:cs="Arial"/>
          <w:b/>
          <w:color w:val="0000FF"/>
          <w:sz w:val="24"/>
        </w:rPr>
        <w:t>RP-241614</w:t>
      </w:r>
      <w:r>
        <w:rPr>
          <w:rFonts w:ascii="Arial" w:hAnsi="Arial" w:cs="Arial"/>
          <w:b/>
          <w:color w:val="0000FF"/>
          <w:sz w:val="24"/>
        </w:rPr>
        <w:tab/>
      </w:r>
      <w:r>
        <w:rPr>
          <w:rFonts w:ascii="Arial" w:hAnsi="Arial" w:cs="Arial"/>
          <w:b/>
          <w:sz w:val="24"/>
        </w:rPr>
        <w:t>Revised WID: Evolution of NR duplex operation: Sub-band full duplex (SBFD)</w:t>
      </w:r>
    </w:p>
    <w:p w14:paraId="69EC913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38C6515" w14:textId="77777777" w:rsidR="00A7610C" w:rsidRDefault="00A7610C" w:rsidP="00A7610C">
      <w:pPr>
        <w:rPr>
          <w:color w:val="808080"/>
        </w:rPr>
      </w:pPr>
      <w:r>
        <w:rPr>
          <w:color w:val="808080"/>
        </w:rPr>
        <w:t>(Replaces RP-241287)</w:t>
      </w:r>
    </w:p>
    <w:p w14:paraId="2C0EAD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C02B2" w14:textId="77777777" w:rsidR="00A7610C" w:rsidRDefault="00A7610C" w:rsidP="00A7610C">
      <w:pPr>
        <w:rPr>
          <w:rFonts w:ascii="Arial" w:hAnsi="Arial" w:cs="Arial"/>
          <w:b/>
          <w:sz w:val="24"/>
        </w:rPr>
      </w:pPr>
      <w:r>
        <w:rPr>
          <w:rFonts w:ascii="Arial" w:hAnsi="Arial" w:cs="Arial"/>
          <w:b/>
          <w:color w:val="0000FF"/>
          <w:sz w:val="24"/>
        </w:rPr>
        <w:t>RP-240937</w:t>
      </w:r>
      <w:r>
        <w:rPr>
          <w:rFonts w:ascii="Arial" w:hAnsi="Arial" w:cs="Arial"/>
          <w:b/>
          <w:color w:val="0000FF"/>
          <w:sz w:val="24"/>
        </w:rPr>
        <w:tab/>
      </w:r>
      <w:r>
        <w:rPr>
          <w:rFonts w:ascii="Arial" w:hAnsi="Arial" w:cs="Arial"/>
          <w:b/>
          <w:sz w:val="24"/>
        </w:rPr>
        <w:t>Duplex WID Revision</w:t>
      </w:r>
    </w:p>
    <w:p w14:paraId="2FA053B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34B7456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F532A" w14:textId="77777777" w:rsidR="00A7610C" w:rsidRDefault="00A7610C" w:rsidP="00A7610C">
      <w:pPr>
        <w:rPr>
          <w:rFonts w:ascii="Arial" w:hAnsi="Arial" w:cs="Arial"/>
          <w:b/>
          <w:sz w:val="24"/>
        </w:rPr>
      </w:pPr>
      <w:r>
        <w:rPr>
          <w:rFonts w:ascii="Arial" w:hAnsi="Arial" w:cs="Arial"/>
          <w:b/>
          <w:color w:val="0000FF"/>
          <w:sz w:val="24"/>
        </w:rPr>
        <w:t>RP-241159</w:t>
      </w:r>
      <w:r>
        <w:rPr>
          <w:rFonts w:ascii="Arial" w:hAnsi="Arial" w:cs="Arial"/>
          <w:b/>
          <w:color w:val="0000FF"/>
          <w:sz w:val="24"/>
        </w:rPr>
        <w:tab/>
      </w:r>
      <w:r>
        <w:rPr>
          <w:rFonts w:ascii="Arial" w:hAnsi="Arial" w:cs="Arial"/>
          <w:b/>
          <w:sz w:val="24"/>
        </w:rPr>
        <w:t>Discussion on random access for SBFD operations</w:t>
      </w:r>
    </w:p>
    <w:p w14:paraId="79567A0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943D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7508E" w14:textId="77777777" w:rsidR="00A7610C" w:rsidRDefault="00A7610C" w:rsidP="00A7610C">
      <w:pPr>
        <w:rPr>
          <w:rFonts w:ascii="Arial" w:hAnsi="Arial" w:cs="Arial"/>
          <w:b/>
          <w:sz w:val="24"/>
        </w:rPr>
      </w:pPr>
      <w:r>
        <w:rPr>
          <w:rFonts w:ascii="Arial" w:hAnsi="Arial" w:cs="Arial"/>
          <w:b/>
          <w:color w:val="0000FF"/>
          <w:sz w:val="24"/>
        </w:rPr>
        <w:t>RP-241161</w:t>
      </w:r>
      <w:r>
        <w:rPr>
          <w:rFonts w:ascii="Arial" w:hAnsi="Arial" w:cs="Arial"/>
          <w:b/>
          <w:color w:val="0000FF"/>
          <w:sz w:val="24"/>
        </w:rPr>
        <w:tab/>
      </w:r>
      <w:r>
        <w:rPr>
          <w:rFonts w:ascii="Arial" w:hAnsi="Arial" w:cs="Arial"/>
          <w:b/>
          <w:sz w:val="24"/>
        </w:rPr>
        <w:t>Views on Rel-19 Duplex evolution</w:t>
      </w:r>
    </w:p>
    <w:p w14:paraId="6AAA2C4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1D709D3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B4A01" w14:textId="77777777" w:rsidR="00A7610C" w:rsidRDefault="00A7610C" w:rsidP="00A7610C">
      <w:pPr>
        <w:rPr>
          <w:rFonts w:ascii="Arial" w:hAnsi="Arial" w:cs="Arial"/>
          <w:b/>
          <w:sz w:val="24"/>
        </w:rPr>
      </w:pPr>
      <w:r>
        <w:rPr>
          <w:rFonts w:ascii="Arial" w:hAnsi="Arial" w:cs="Arial"/>
          <w:b/>
          <w:color w:val="0000FF"/>
          <w:sz w:val="24"/>
        </w:rPr>
        <w:t>RP-241172</w:t>
      </w:r>
      <w:r>
        <w:rPr>
          <w:rFonts w:ascii="Arial" w:hAnsi="Arial" w:cs="Arial"/>
          <w:b/>
          <w:color w:val="0000FF"/>
          <w:sz w:val="24"/>
        </w:rPr>
        <w:tab/>
      </w:r>
      <w:r>
        <w:rPr>
          <w:rFonts w:ascii="Arial" w:hAnsi="Arial" w:cs="Arial"/>
          <w:b/>
          <w:sz w:val="24"/>
        </w:rPr>
        <w:t>Discussion on Rel-19 SBFD WID updates</w:t>
      </w:r>
    </w:p>
    <w:p w14:paraId="5762BCB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EF773B" w14:textId="77777777" w:rsidR="00A7610C" w:rsidRDefault="00A7610C" w:rsidP="00A7610C">
      <w:pPr>
        <w:rPr>
          <w:rFonts w:ascii="Arial" w:hAnsi="Arial" w:cs="Arial"/>
          <w:b/>
        </w:rPr>
      </w:pPr>
      <w:r>
        <w:rPr>
          <w:rFonts w:ascii="Arial" w:hAnsi="Arial" w:cs="Arial"/>
          <w:b/>
        </w:rPr>
        <w:t xml:space="preserve">Abstract: </w:t>
      </w:r>
    </w:p>
    <w:p w14:paraId="5ABDBA5E" w14:textId="77777777" w:rsidR="00A7610C" w:rsidRDefault="00A7610C" w:rsidP="00A7610C">
      <w:r>
        <w:t>Discussion on SBFD WID updates</w:t>
      </w:r>
    </w:p>
    <w:p w14:paraId="3BA3A1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59A9" w14:textId="77777777" w:rsidR="00A7610C" w:rsidRDefault="00A7610C" w:rsidP="00A7610C">
      <w:pPr>
        <w:rPr>
          <w:rFonts w:ascii="Arial" w:hAnsi="Arial" w:cs="Arial"/>
          <w:b/>
          <w:sz w:val="24"/>
        </w:rPr>
      </w:pPr>
      <w:r>
        <w:rPr>
          <w:rFonts w:ascii="Arial" w:hAnsi="Arial" w:cs="Arial"/>
          <w:b/>
          <w:color w:val="0000FF"/>
          <w:sz w:val="24"/>
        </w:rPr>
        <w:t>RP-241333</w:t>
      </w:r>
      <w:r>
        <w:rPr>
          <w:rFonts w:ascii="Arial" w:hAnsi="Arial" w:cs="Arial"/>
          <w:b/>
          <w:color w:val="0000FF"/>
          <w:sz w:val="24"/>
        </w:rPr>
        <w:tab/>
      </w:r>
      <w:r>
        <w:rPr>
          <w:rFonts w:ascii="Arial" w:hAnsi="Arial" w:cs="Arial"/>
          <w:b/>
          <w:sz w:val="24"/>
        </w:rPr>
        <w:t>On NR duplex evolution WI scope update</w:t>
      </w:r>
    </w:p>
    <w:p w14:paraId="71155A3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330E87" w14:textId="77777777" w:rsidR="00A7610C" w:rsidRDefault="00A7610C" w:rsidP="00A7610C">
      <w:pPr>
        <w:rPr>
          <w:rFonts w:ascii="Arial" w:hAnsi="Arial" w:cs="Arial"/>
          <w:b/>
        </w:rPr>
      </w:pPr>
      <w:r>
        <w:rPr>
          <w:rFonts w:ascii="Arial" w:hAnsi="Arial" w:cs="Arial"/>
          <w:b/>
        </w:rPr>
        <w:lastRenderedPageBreak/>
        <w:t xml:space="preserve">Abstract: </w:t>
      </w:r>
    </w:p>
    <w:p w14:paraId="50C1385E" w14:textId="77777777" w:rsidR="00A7610C" w:rsidRDefault="00A7610C" w:rsidP="00A7610C">
      <w:r>
        <w:t>Discuss WID objective update based on RAN1 progress</w:t>
      </w:r>
    </w:p>
    <w:p w14:paraId="1F9C5A7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886A3" w14:textId="77777777" w:rsidR="00A7610C" w:rsidRDefault="00A7610C" w:rsidP="00A7610C">
      <w:pPr>
        <w:rPr>
          <w:rFonts w:ascii="Arial" w:hAnsi="Arial" w:cs="Arial"/>
          <w:b/>
          <w:sz w:val="24"/>
        </w:rPr>
      </w:pPr>
      <w:r>
        <w:rPr>
          <w:rFonts w:ascii="Arial" w:hAnsi="Arial" w:cs="Arial"/>
          <w:b/>
          <w:color w:val="0000FF"/>
          <w:sz w:val="24"/>
        </w:rPr>
        <w:t>RP-241521</w:t>
      </w:r>
      <w:r>
        <w:rPr>
          <w:rFonts w:ascii="Arial" w:hAnsi="Arial" w:cs="Arial"/>
          <w:b/>
          <w:color w:val="0000FF"/>
          <w:sz w:val="24"/>
        </w:rPr>
        <w:tab/>
      </w:r>
      <w:r>
        <w:rPr>
          <w:rFonts w:ascii="Arial" w:hAnsi="Arial" w:cs="Arial"/>
          <w:b/>
          <w:sz w:val="24"/>
        </w:rPr>
        <w:t>On cross-link interference (CLI) management for evolution of NR duplex operation</w:t>
      </w:r>
    </w:p>
    <w:p w14:paraId="1562068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CA0AD9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1AB63" w14:textId="77777777" w:rsidR="00A7610C" w:rsidRDefault="00A7610C" w:rsidP="00A7610C">
      <w:pPr>
        <w:pStyle w:val="Heading5"/>
      </w:pPr>
      <w:bookmarkStart w:id="142" w:name="_Toc174268374"/>
      <w:bookmarkStart w:id="143" w:name="_Toc174924383"/>
      <w:r>
        <w:t>9.3.1.3</w:t>
      </w:r>
      <w:r>
        <w:tab/>
        <w:t>AI/ML for NR air interface [RAN1 WI: NR_AIML_air]</w:t>
      </w:r>
      <w:bookmarkEnd w:id="142"/>
      <w:bookmarkEnd w:id="143"/>
    </w:p>
    <w:p w14:paraId="6B88F444" w14:textId="77777777" w:rsidR="00A7610C" w:rsidRDefault="00A7610C" w:rsidP="00A7610C">
      <w:pPr>
        <w:rPr>
          <w:rFonts w:ascii="Arial" w:hAnsi="Arial" w:cs="Arial"/>
          <w:b/>
          <w:sz w:val="24"/>
        </w:rPr>
      </w:pPr>
      <w:r>
        <w:rPr>
          <w:rFonts w:ascii="Arial" w:hAnsi="Arial" w:cs="Arial"/>
          <w:b/>
          <w:color w:val="0000FF"/>
          <w:sz w:val="24"/>
        </w:rPr>
        <w:t>RP-241153</w:t>
      </w:r>
      <w:r>
        <w:rPr>
          <w:rFonts w:ascii="Arial" w:hAnsi="Arial" w:cs="Arial"/>
          <w:b/>
          <w:color w:val="0000FF"/>
          <w:sz w:val="24"/>
        </w:rPr>
        <w:tab/>
      </w:r>
      <w:r>
        <w:rPr>
          <w:rFonts w:ascii="Arial" w:hAnsi="Arial" w:cs="Arial"/>
          <w:b/>
          <w:sz w:val="24"/>
        </w:rPr>
        <w:t>Status report for WI on AI/ML for NR air interface</w:t>
      </w:r>
    </w:p>
    <w:p w14:paraId="000FC5E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Korea</w:t>
      </w:r>
    </w:p>
    <w:p w14:paraId="7828B3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A24C5" w14:textId="77777777" w:rsidR="00A7610C" w:rsidRDefault="00A7610C" w:rsidP="00A7610C">
      <w:pPr>
        <w:rPr>
          <w:rFonts w:ascii="Arial" w:hAnsi="Arial" w:cs="Arial"/>
          <w:b/>
          <w:sz w:val="24"/>
        </w:rPr>
      </w:pPr>
      <w:r>
        <w:rPr>
          <w:rFonts w:ascii="Arial" w:hAnsi="Arial" w:cs="Arial"/>
          <w:b/>
          <w:color w:val="0000FF"/>
          <w:sz w:val="24"/>
        </w:rPr>
        <w:t>RP-241220</w:t>
      </w:r>
      <w:r>
        <w:rPr>
          <w:rFonts w:ascii="Arial" w:hAnsi="Arial" w:cs="Arial"/>
          <w:b/>
          <w:color w:val="0000FF"/>
          <w:sz w:val="24"/>
        </w:rPr>
        <w:tab/>
      </w:r>
      <w:r>
        <w:rPr>
          <w:rFonts w:ascii="Arial" w:hAnsi="Arial" w:cs="Arial"/>
          <w:b/>
          <w:sz w:val="24"/>
        </w:rPr>
        <w:t>AI/ML Logistical Issues</w:t>
      </w:r>
    </w:p>
    <w:p w14:paraId="6AB1734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9F6EB6" w14:textId="77777777" w:rsidR="00A7610C" w:rsidRDefault="00A7610C" w:rsidP="00A7610C">
      <w:pPr>
        <w:rPr>
          <w:rFonts w:ascii="Arial" w:hAnsi="Arial" w:cs="Arial"/>
          <w:b/>
        </w:rPr>
      </w:pPr>
      <w:r>
        <w:rPr>
          <w:rFonts w:ascii="Arial" w:hAnsi="Arial" w:cs="Arial"/>
          <w:b/>
        </w:rPr>
        <w:t xml:space="preserve">Discussion: </w:t>
      </w:r>
    </w:p>
    <w:p w14:paraId="63671DBF" w14:textId="77777777" w:rsidR="00A7610C" w:rsidRDefault="00A7610C" w:rsidP="00A7610C">
      <w:r>
        <w:t>Nokia: it is good to start discussion on how sharing data, but a bit early for RAN4</w:t>
      </w:r>
    </w:p>
    <w:p w14:paraId="05ED1C3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0AFDD" w14:textId="77777777" w:rsidR="00A7610C" w:rsidRDefault="00A7610C" w:rsidP="00A7610C">
      <w:pPr>
        <w:rPr>
          <w:rFonts w:ascii="Arial" w:hAnsi="Arial" w:cs="Arial"/>
          <w:b/>
          <w:sz w:val="24"/>
        </w:rPr>
      </w:pPr>
      <w:r>
        <w:rPr>
          <w:rFonts w:ascii="Arial" w:hAnsi="Arial" w:cs="Arial"/>
          <w:b/>
          <w:color w:val="0000FF"/>
          <w:sz w:val="24"/>
        </w:rPr>
        <w:t>RP-241615</w:t>
      </w:r>
      <w:r>
        <w:rPr>
          <w:rFonts w:ascii="Arial" w:hAnsi="Arial" w:cs="Arial"/>
          <w:b/>
          <w:color w:val="0000FF"/>
          <w:sz w:val="24"/>
        </w:rPr>
        <w:tab/>
      </w:r>
      <w:r>
        <w:rPr>
          <w:rFonts w:ascii="Arial" w:hAnsi="Arial" w:cs="Arial"/>
          <w:b/>
          <w:sz w:val="24"/>
        </w:rPr>
        <w:t>Moderator's summary for offline discussion on AI/ML logistical issues</w:t>
      </w:r>
    </w:p>
    <w:p w14:paraId="3C47A679"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23CA4D18" w14:textId="77777777" w:rsidR="00A7610C" w:rsidRDefault="00A7610C" w:rsidP="00A7610C">
      <w:pPr>
        <w:rPr>
          <w:rFonts w:ascii="Arial" w:hAnsi="Arial" w:cs="Arial"/>
          <w:b/>
        </w:rPr>
      </w:pPr>
      <w:r>
        <w:rPr>
          <w:rFonts w:ascii="Arial" w:hAnsi="Arial" w:cs="Arial"/>
          <w:b/>
        </w:rPr>
        <w:t xml:space="preserve">Abstract: </w:t>
      </w:r>
    </w:p>
    <w:p w14:paraId="22FC6318" w14:textId="77777777" w:rsidR="00A7610C" w:rsidRDefault="00A7610C" w:rsidP="00A7610C">
      <w:r>
        <w:t>considered Tdoc: RP-2412220</w:t>
      </w:r>
    </w:p>
    <w:p w14:paraId="47724D3C" w14:textId="77777777" w:rsidR="00A7610C" w:rsidRDefault="00A7610C" w:rsidP="00A7610C">
      <w:pPr>
        <w:rPr>
          <w:rFonts w:ascii="Arial" w:hAnsi="Arial" w:cs="Arial"/>
          <w:b/>
        </w:rPr>
      </w:pPr>
      <w:r>
        <w:rPr>
          <w:rFonts w:ascii="Arial" w:hAnsi="Arial" w:cs="Arial"/>
          <w:b/>
        </w:rPr>
        <w:t xml:space="preserve">Discussion: </w:t>
      </w:r>
    </w:p>
    <w:p w14:paraId="0709D583" w14:textId="77777777" w:rsidR="00A7610C" w:rsidRDefault="00A7610C" w:rsidP="00A7610C">
      <w:r>
        <w:t>Oppo: wants to add a note into way forward, can remove the examples</w:t>
      </w:r>
    </w:p>
    <w:p w14:paraId="1F50A67C" w14:textId="77777777" w:rsidR="00A7610C" w:rsidRDefault="00A7610C" w:rsidP="00A7610C">
      <w:r>
        <w:t>Apple: there are a lot of moving targets, maybe there is nothing to be shared</w:t>
      </w:r>
    </w:p>
    <w:p w14:paraId="740F96BF" w14:textId="77777777" w:rsidR="00A7610C" w:rsidRDefault="00A7610C" w:rsidP="00A7610C">
      <w:r>
        <w:t>DT: we might develop something very specific for RAN, in SA they also discuss this so a reporting to SA would be useful</w:t>
      </w:r>
    </w:p>
    <w:p w14:paraId="151703F7" w14:textId="77777777" w:rsidR="00A7610C" w:rsidRDefault="00A7610C" w:rsidP="00A7610C">
      <w:r>
        <w:t>RAN4 chair: does not need to have meeting time for this</w:t>
      </w:r>
    </w:p>
    <w:p w14:paraId="2EFFE7D5" w14:textId="77777777" w:rsidR="00A7610C" w:rsidRDefault="00A7610C" w:rsidP="00A7610C">
      <w:r>
        <w:t>Nokia: supports the way forward from Qualcomm</w:t>
      </w:r>
    </w:p>
    <w:p w14:paraId="2A6DACB3" w14:textId="77777777" w:rsidR="00A7610C" w:rsidRDefault="00A7610C" w:rsidP="00A7610C">
      <w:r>
        <w:t>ZTE: some aspects from background could be moved to way forward and e.g. aspects can be removed</w:t>
      </w:r>
    </w:p>
    <w:p w14:paraId="4C870C18" w14:textId="77777777" w:rsidR="00A7610C" w:rsidRDefault="00A7610C" w:rsidP="00A7610C">
      <w:r>
        <w:t>CMCC: examples could raise some concerns from RAN1</w:t>
      </w:r>
    </w:p>
    <w:p w14:paraId="73E7CFFB" w14:textId="77777777" w:rsidR="00A7610C" w:rsidRDefault="00A7610C" w:rsidP="00A7610C">
      <w:r>
        <w:t>Qualcomm: it is important to understand that the trigger for this was the question how RAN4 could do testing for this</w:t>
      </w:r>
    </w:p>
    <w:p w14:paraId="1F22B32B" w14:textId="77777777" w:rsidR="00A7610C" w:rsidRDefault="00A7610C" w:rsidP="00A7610C">
      <w:r>
        <w:t>conclusion: RAN4 email reflector can be used to continue discussion on this matter, please report back to next RAN meeting</w:t>
      </w:r>
    </w:p>
    <w:p w14:paraId="11402A2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DD01D" w14:textId="77777777" w:rsidR="00A7610C" w:rsidRDefault="00A7610C" w:rsidP="00A7610C">
      <w:pPr>
        <w:pStyle w:val="Heading5"/>
      </w:pPr>
      <w:bookmarkStart w:id="144" w:name="_Toc174268375"/>
      <w:bookmarkStart w:id="145" w:name="_Toc174924384"/>
      <w:r>
        <w:lastRenderedPageBreak/>
        <w:t>9.3.1.4</w:t>
      </w:r>
      <w:r>
        <w:tab/>
        <w:t>LP-WUS/WUR for NR [RAN1 WI: NR_LPWUS]</w:t>
      </w:r>
      <w:bookmarkEnd w:id="144"/>
      <w:bookmarkEnd w:id="145"/>
    </w:p>
    <w:p w14:paraId="7245E058" w14:textId="77777777" w:rsidR="00A7610C" w:rsidRDefault="00A7610C" w:rsidP="00A7610C">
      <w:pPr>
        <w:rPr>
          <w:rFonts w:ascii="Arial" w:hAnsi="Arial" w:cs="Arial"/>
          <w:b/>
          <w:sz w:val="24"/>
        </w:rPr>
      </w:pPr>
      <w:r>
        <w:rPr>
          <w:rFonts w:ascii="Arial" w:hAnsi="Arial" w:cs="Arial"/>
          <w:b/>
          <w:color w:val="0000FF"/>
          <w:sz w:val="24"/>
        </w:rPr>
        <w:t>RP-241039</w:t>
      </w:r>
      <w:r>
        <w:rPr>
          <w:rFonts w:ascii="Arial" w:hAnsi="Arial" w:cs="Arial"/>
          <w:b/>
          <w:color w:val="0000FF"/>
          <w:sz w:val="24"/>
        </w:rPr>
        <w:tab/>
      </w:r>
      <w:r>
        <w:rPr>
          <w:rFonts w:ascii="Arial" w:hAnsi="Arial" w:cs="Arial"/>
          <w:b/>
          <w:sz w:val="24"/>
        </w:rPr>
        <w:t>Status report for WI: Low-power wake-up signal and receiver for NR (LP-WUS/WUR); rapporteur: vivo</w:t>
      </w:r>
    </w:p>
    <w:p w14:paraId="7DBC7AD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42C07EAA" w14:textId="77777777" w:rsidR="00A7610C" w:rsidRDefault="00A7610C" w:rsidP="00A7610C">
      <w:pPr>
        <w:rPr>
          <w:rFonts w:ascii="Arial" w:hAnsi="Arial" w:cs="Arial"/>
          <w:b/>
        </w:rPr>
      </w:pPr>
      <w:r>
        <w:rPr>
          <w:rFonts w:ascii="Arial" w:hAnsi="Arial" w:cs="Arial"/>
          <w:b/>
        </w:rPr>
        <w:t xml:space="preserve">Abstract: </w:t>
      </w:r>
    </w:p>
    <w:p w14:paraId="6DC81865" w14:textId="77777777" w:rsidR="00A7610C" w:rsidRDefault="00A7610C" w:rsidP="00A7610C">
      <w:r>
        <w:t xml:space="preserve">Completion level: 20%. Proposed to increase RAN4 RD TU by 0.25 per meeting. </w:t>
      </w:r>
    </w:p>
    <w:p w14:paraId="305CD6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6FCE6" w14:textId="77777777" w:rsidR="00A7610C" w:rsidRDefault="00A7610C" w:rsidP="00A7610C">
      <w:pPr>
        <w:rPr>
          <w:rFonts w:ascii="Arial" w:hAnsi="Arial" w:cs="Arial"/>
          <w:b/>
          <w:sz w:val="24"/>
        </w:rPr>
      </w:pPr>
      <w:r>
        <w:rPr>
          <w:rFonts w:ascii="Arial" w:hAnsi="Arial" w:cs="Arial"/>
          <w:b/>
          <w:color w:val="0000FF"/>
          <w:sz w:val="24"/>
        </w:rPr>
        <w:t>RP-241131</w:t>
      </w:r>
      <w:r>
        <w:rPr>
          <w:rFonts w:ascii="Arial" w:hAnsi="Arial" w:cs="Arial"/>
          <w:b/>
          <w:color w:val="0000FF"/>
          <w:sz w:val="24"/>
        </w:rPr>
        <w:tab/>
      </w:r>
      <w:r>
        <w:rPr>
          <w:rFonts w:ascii="Arial" w:hAnsi="Arial" w:cs="Arial"/>
          <w:b/>
          <w:sz w:val="24"/>
        </w:rPr>
        <w:t>Considerations on low-power wake-up signal and receiver for NR</w:t>
      </w:r>
    </w:p>
    <w:p w14:paraId="5F71001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D1D21A3" w14:textId="77777777" w:rsidR="00A7610C" w:rsidRDefault="00A7610C" w:rsidP="00A7610C">
      <w:pPr>
        <w:rPr>
          <w:rFonts w:ascii="Arial" w:hAnsi="Arial" w:cs="Arial"/>
          <w:b/>
        </w:rPr>
      </w:pPr>
      <w:r>
        <w:rPr>
          <w:rFonts w:ascii="Arial" w:hAnsi="Arial" w:cs="Arial"/>
          <w:b/>
        </w:rPr>
        <w:t xml:space="preserve">Discussion: </w:t>
      </w:r>
    </w:p>
    <w:p w14:paraId="31A0354B" w14:textId="77777777" w:rsidR="00A7610C" w:rsidRDefault="00A7610C" w:rsidP="00A7610C">
      <w:r>
        <w:t>Proposal 1: WID text “The OFDM sequence can carry information” can be removed in WID.</w:t>
      </w:r>
    </w:p>
    <w:p w14:paraId="6A29583C" w14:textId="77777777" w:rsidR="00A7610C" w:rsidRDefault="00A7610C" w:rsidP="00A7610C">
      <w:r>
        <w:t>RAN chair: which companies are supporting this proposal? it seems only one company, so people prefer to keep the text in the WID</w:t>
      </w:r>
    </w:p>
    <w:p w14:paraId="4F2AD5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9C7EE" w14:textId="77777777" w:rsidR="00A7610C" w:rsidRDefault="00A7610C" w:rsidP="00A7610C">
      <w:pPr>
        <w:pStyle w:val="Heading5"/>
      </w:pPr>
      <w:bookmarkStart w:id="146" w:name="_Toc174268376"/>
      <w:bookmarkStart w:id="147" w:name="_Toc174924385"/>
      <w:r>
        <w:t>9.3.1.5</w:t>
      </w:r>
      <w:r>
        <w:tab/>
        <w:t>Enhancements of Network energy savings for NR [RAN1 WI: Netw_Energy_NR_enh]</w:t>
      </w:r>
      <w:bookmarkEnd w:id="146"/>
      <w:bookmarkEnd w:id="147"/>
    </w:p>
    <w:p w14:paraId="5E87C46F" w14:textId="77777777" w:rsidR="00A7610C" w:rsidRDefault="00A7610C" w:rsidP="00A7610C">
      <w:pPr>
        <w:rPr>
          <w:rFonts w:ascii="Arial" w:hAnsi="Arial" w:cs="Arial"/>
          <w:b/>
          <w:sz w:val="24"/>
        </w:rPr>
      </w:pPr>
      <w:r>
        <w:rPr>
          <w:rFonts w:ascii="Arial" w:hAnsi="Arial" w:cs="Arial"/>
          <w:b/>
          <w:color w:val="0000FF"/>
          <w:sz w:val="24"/>
        </w:rPr>
        <w:t>RP-241182</w:t>
      </w:r>
      <w:r>
        <w:rPr>
          <w:rFonts w:ascii="Arial" w:hAnsi="Arial" w:cs="Arial"/>
          <w:b/>
          <w:color w:val="0000FF"/>
          <w:sz w:val="24"/>
        </w:rPr>
        <w:tab/>
      </w:r>
      <w:r>
        <w:rPr>
          <w:rFonts w:ascii="Arial" w:hAnsi="Arial" w:cs="Arial"/>
          <w:b/>
          <w:sz w:val="24"/>
        </w:rPr>
        <w:t>Status report for WI: Enhancements of network energy savings for NR</w:t>
      </w:r>
    </w:p>
    <w:p w14:paraId="1987C16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08132F3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602B3" w14:textId="77777777" w:rsidR="00A7610C" w:rsidRDefault="00A7610C" w:rsidP="00A7610C">
      <w:pPr>
        <w:rPr>
          <w:rFonts w:ascii="Arial" w:hAnsi="Arial" w:cs="Arial"/>
          <w:b/>
          <w:sz w:val="24"/>
        </w:rPr>
      </w:pPr>
      <w:r>
        <w:rPr>
          <w:rFonts w:ascii="Arial" w:hAnsi="Arial" w:cs="Arial"/>
          <w:b/>
          <w:color w:val="0000FF"/>
          <w:sz w:val="24"/>
        </w:rPr>
        <w:t>RP-241209</w:t>
      </w:r>
      <w:r>
        <w:rPr>
          <w:rFonts w:ascii="Arial" w:hAnsi="Arial" w:cs="Arial"/>
          <w:b/>
          <w:color w:val="0000FF"/>
          <w:sz w:val="24"/>
        </w:rPr>
        <w:tab/>
      </w:r>
      <w:r>
        <w:rPr>
          <w:rFonts w:ascii="Arial" w:hAnsi="Arial" w:cs="Arial"/>
          <w:b/>
          <w:sz w:val="24"/>
        </w:rPr>
        <w:t>Views on scope of Rel-19 NES enhancement</w:t>
      </w:r>
    </w:p>
    <w:p w14:paraId="78A28B0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EBD85DC" w14:textId="77777777" w:rsidR="00A7610C" w:rsidRDefault="00A7610C" w:rsidP="00A7610C">
      <w:pPr>
        <w:rPr>
          <w:rFonts w:ascii="Arial" w:hAnsi="Arial" w:cs="Arial"/>
          <w:b/>
        </w:rPr>
      </w:pPr>
      <w:r>
        <w:rPr>
          <w:rFonts w:ascii="Arial" w:hAnsi="Arial" w:cs="Arial"/>
          <w:b/>
        </w:rPr>
        <w:t xml:space="preserve">Discussion: </w:t>
      </w:r>
    </w:p>
    <w:p w14:paraId="17C50072" w14:textId="77777777" w:rsidR="00A7610C" w:rsidRDefault="00A7610C" w:rsidP="00A7610C">
      <w:r>
        <w:t>Proposal 1: The decision on whether to support PRACH adaptation in spatial domain should be based on the extra NES gain of spatial domain PRACH adaptation compared to time domain PRACH adaptation, and should not only consider the NES gain of spatial domain PRACH adaptation compared to legacy static PRACH configuration.</w:t>
      </w:r>
    </w:p>
    <w:p w14:paraId="7BAEDFBD" w14:textId="77777777" w:rsidR="00A7610C" w:rsidRDefault="00A7610C" w:rsidP="00A7610C">
      <w:r>
        <w:t>Proposal 2: PRACH adaptation in spatial domain is not supported for normative work in Rel-19.</w:t>
      </w:r>
    </w:p>
    <w:p w14:paraId="7ECA5D0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C49E" w14:textId="77777777" w:rsidR="00A7610C" w:rsidRDefault="00A7610C" w:rsidP="00A7610C">
      <w:pPr>
        <w:rPr>
          <w:rFonts w:ascii="Arial" w:hAnsi="Arial" w:cs="Arial"/>
          <w:b/>
          <w:sz w:val="24"/>
        </w:rPr>
      </w:pPr>
      <w:r>
        <w:rPr>
          <w:rFonts w:ascii="Arial" w:hAnsi="Arial" w:cs="Arial"/>
          <w:b/>
          <w:color w:val="0000FF"/>
          <w:sz w:val="24"/>
        </w:rPr>
        <w:t>RP-241087</w:t>
      </w:r>
      <w:r>
        <w:rPr>
          <w:rFonts w:ascii="Arial" w:hAnsi="Arial" w:cs="Arial"/>
          <w:b/>
          <w:color w:val="0000FF"/>
          <w:sz w:val="24"/>
        </w:rPr>
        <w:tab/>
      </w:r>
      <w:r>
        <w:rPr>
          <w:rFonts w:ascii="Arial" w:hAnsi="Arial" w:cs="Arial"/>
          <w:b/>
          <w:sz w:val="24"/>
        </w:rPr>
        <w:t>Discussion on PRACH adaptation in spatial domain for NES</w:t>
      </w:r>
    </w:p>
    <w:p w14:paraId="7F63B5D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2F43EE25" w14:textId="77777777" w:rsidR="00A7610C" w:rsidRDefault="00A7610C" w:rsidP="00A7610C">
      <w:pPr>
        <w:rPr>
          <w:rFonts w:ascii="Arial" w:hAnsi="Arial" w:cs="Arial"/>
          <w:b/>
        </w:rPr>
      </w:pPr>
      <w:r>
        <w:rPr>
          <w:rFonts w:ascii="Arial" w:hAnsi="Arial" w:cs="Arial"/>
          <w:b/>
        </w:rPr>
        <w:t xml:space="preserve">Discussion: </w:t>
      </w:r>
    </w:p>
    <w:p w14:paraId="5C13D0CA" w14:textId="77777777" w:rsidR="00A7610C" w:rsidRDefault="00A7610C" w:rsidP="00A7610C">
      <w:r>
        <w:t>Proposal #1: Excluding “Adaptation of PRACH in spatial domain” from WID (RP-240170) does NOT imply that time domain activation/deactivation of additional PRACH resources associated with a subset of SSB indices is precluded for PRACH adaptation in time domain.</w:t>
      </w:r>
    </w:p>
    <w:p w14:paraId="7F3DBCEE" w14:textId="77777777" w:rsidR="00A7610C" w:rsidRDefault="00A7610C" w:rsidP="00A7610C">
      <w:r>
        <w:t>Proposal #2: Update the objective 3 in WID (RP-240170) as follows ...</w:t>
      </w:r>
    </w:p>
    <w:p w14:paraId="7E85F7B5"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CE7B1" w14:textId="77777777" w:rsidR="00A7610C" w:rsidRDefault="00A7610C" w:rsidP="00A7610C">
      <w:pPr>
        <w:rPr>
          <w:rFonts w:ascii="Arial" w:hAnsi="Arial" w:cs="Arial"/>
          <w:b/>
          <w:sz w:val="24"/>
        </w:rPr>
      </w:pPr>
      <w:r>
        <w:rPr>
          <w:rFonts w:ascii="Arial" w:hAnsi="Arial" w:cs="Arial"/>
          <w:b/>
          <w:color w:val="0000FF"/>
          <w:sz w:val="24"/>
        </w:rPr>
        <w:t>RP-241132</w:t>
      </w:r>
      <w:r>
        <w:rPr>
          <w:rFonts w:ascii="Arial" w:hAnsi="Arial" w:cs="Arial"/>
          <w:b/>
          <w:color w:val="0000FF"/>
          <w:sz w:val="24"/>
        </w:rPr>
        <w:tab/>
      </w:r>
      <w:r>
        <w:rPr>
          <w:rFonts w:ascii="Arial" w:hAnsi="Arial" w:cs="Arial"/>
          <w:b/>
          <w:sz w:val="24"/>
        </w:rPr>
        <w:t>Considerations on enhancements of Network energy savings for NR</w:t>
      </w:r>
    </w:p>
    <w:p w14:paraId="76D164C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A138998" w14:textId="77777777" w:rsidR="00A7610C" w:rsidRDefault="00A7610C" w:rsidP="00A7610C">
      <w:pPr>
        <w:rPr>
          <w:rFonts w:ascii="Arial" w:hAnsi="Arial" w:cs="Arial"/>
          <w:b/>
        </w:rPr>
      </w:pPr>
      <w:r>
        <w:rPr>
          <w:rFonts w:ascii="Arial" w:hAnsi="Arial" w:cs="Arial"/>
          <w:b/>
        </w:rPr>
        <w:t xml:space="preserve">Discussion: </w:t>
      </w:r>
    </w:p>
    <w:p w14:paraId="3A9276B1" w14:textId="77777777" w:rsidR="00A7610C" w:rsidRDefault="00A7610C" w:rsidP="00A7610C">
      <w:r>
        <w:t>Proposal 1: Confirm to specify procedures and signaling method(s) to support on-demand SIB1 for UEs in idle/inactive mode, and do the relative revision to R19 eNES WID.</w:t>
      </w:r>
    </w:p>
    <w:p w14:paraId="1FE0426A" w14:textId="77777777" w:rsidR="00A7610C" w:rsidRDefault="00A7610C" w:rsidP="00A7610C">
      <w:r>
        <w:t>Proposal 2: For R19 eNES WID, a note can be added:  For SSB adaptation in time domain, it does not exclude that some cells only allow R19 eNES-capable UEs to camp on or access.</w:t>
      </w:r>
    </w:p>
    <w:p w14:paraId="7960956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F7EE9" w14:textId="77777777" w:rsidR="00A7610C" w:rsidRDefault="00A7610C" w:rsidP="00A7610C">
      <w:pPr>
        <w:rPr>
          <w:rFonts w:ascii="Arial" w:hAnsi="Arial" w:cs="Arial"/>
          <w:b/>
          <w:sz w:val="24"/>
        </w:rPr>
      </w:pPr>
      <w:r>
        <w:rPr>
          <w:rFonts w:ascii="Arial" w:hAnsi="Arial" w:cs="Arial"/>
          <w:b/>
          <w:color w:val="0000FF"/>
          <w:sz w:val="24"/>
        </w:rPr>
        <w:t>RP-241162</w:t>
      </w:r>
      <w:r>
        <w:rPr>
          <w:rFonts w:ascii="Arial" w:hAnsi="Arial" w:cs="Arial"/>
          <w:b/>
          <w:color w:val="0000FF"/>
          <w:sz w:val="24"/>
        </w:rPr>
        <w:tab/>
      </w:r>
      <w:r>
        <w:rPr>
          <w:rFonts w:ascii="Arial" w:hAnsi="Arial" w:cs="Arial"/>
          <w:b/>
          <w:sz w:val="24"/>
        </w:rPr>
        <w:t>Views on Rel-19 Network Energy Saving</w:t>
      </w:r>
    </w:p>
    <w:p w14:paraId="49C46E0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0FBD39DE" w14:textId="77777777" w:rsidR="00A7610C" w:rsidRDefault="00A7610C" w:rsidP="00A7610C">
      <w:pPr>
        <w:rPr>
          <w:rFonts w:ascii="Arial" w:hAnsi="Arial" w:cs="Arial"/>
          <w:b/>
        </w:rPr>
      </w:pPr>
      <w:r>
        <w:rPr>
          <w:rFonts w:ascii="Arial" w:hAnsi="Arial" w:cs="Arial"/>
          <w:b/>
        </w:rPr>
        <w:t xml:space="preserve">Discussion: </w:t>
      </w:r>
    </w:p>
    <w:p w14:paraId="6961A5C7" w14:textId="77777777" w:rsidR="00A7610C" w:rsidRDefault="00A7610C" w:rsidP="00A7610C">
      <w:r>
        <w:t>proposal: Don’t support spatial domain adaptation for PRACH in Rel 19 NES and modify the WID for</w:t>
      </w:r>
    </w:p>
    <w:p w14:paraId="6221C2F8" w14:textId="77777777" w:rsidR="00A7610C" w:rsidRDefault="00A7610C" w:rsidP="00A7610C">
      <w:r>
        <w:t>enhancements of network energy saving for NR accordingly. The following modification is adopted: ...</w:t>
      </w:r>
    </w:p>
    <w:p w14:paraId="444191B7" w14:textId="77777777" w:rsidR="00A7610C" w:rsidRDefault="00A7610C" w:rsidP="00A7610C">
      <w:r>
        <w:t>RAN1 chair: we can discuss the topic in RAN1 again</w:t>
      </w:r>
    </w:p>
    <w:p w14:paraId="227FE9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813AA" w14:textId="77777777" w:rsidR="00A7610C" w:rsidRDefault="00A7610C" w:rsidP="00A7610C">
      <w:pPr>
        <w:rPr>
          <w:rFonts w:ascii="Arial" w:hAnsi="Arial" w:cs="Arial"/>
          <w:b/>
          <w:sz w:val="24"/>
        </w:rPr>
      </w:pPr>
      <w:r>
        <w:rPr>
          <w:rFonts w:ascii="Arial" w:hAnsi="Arial" w:cs="Arial"/>
          <w:b/>
          <w:color w:val="0000FF"/>
          <w:sz w:val="24"/>
        </w:rPr>
        <w:t>RP-241616</w:t>
      </w:r>
      <w:r>
        <w:rPr>
          <w:rFonts w:ascii="Arial" w:hAnsi="Arial" w:cs="Arial"/>
          <w:b/>
          <w:color w:val="0000FF"/>
          <w:sz w:val="24"/>
        </w:rPr>
        <w:tab/>
      </w:r>
      <w:r>
        <w:rPr>
          <w:rFonts w:ascii="Arial" w:hAnsi="Arial" w:cs="Arial"/>
          <w:b/>
          <w:sz w:val="24"/>
        </w:rPr>
        <w:t>Moderator's summary for offline discussion on REL-19 Network Energy Saving</w:t>
      </w:r>
    </w:p>
    <w:p w14:paraId="3C871ECD"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26B5613C" w14:textId="77777777" w:rsidR="00A7610C" w:rsidRDefault="00A7610C" w:rsidP="00A7610C">
      <w:pPr>
        <w:rPr>
          <w:rFonts w:ascii="Arial" w:hAnsi="Arial" w:cs="Arial"/>
          <w:b/>
        </w:rPr>
      </w:pPr>
      <w:r>
        <w:rPr>
          <w:rFonts w:ascii="Arial" w:hAnsi="Arial" w:cs="Arial"/>
          <w:b/>
        </w:rPr>
        <w:t xml:space="preserve">Abstract: </w:t>
      </w:r>
    </w:p>
    <w:p w14:paraId="17600E92" w14:textId="77777777" w:rsidR="00A7610C" w:rsidRDefault="00A7610C" w:rsidP="00A7610C">
      <w:r>
        <w:t>considered Tdocs: RP-241209, RP-241087, RP-241132, RP-241162</w:t>
      </w:r>
    </w:p>
    <w:p w14:paraId="5B1BAD5C" w14:textId="77777777" w:rsidR="00A7610C" w:rsidRDefault="00A7610C" w:rsidP="00A7610C">
      <w:pPr>
        <w:rPr>
          <w:rFonts w:ascii="Arial" w:hAnsi="Arial" w:cs="Arial"/>
          <w:b/>
        </w:rPr>
      </w:pPr>
      <w:r>
        <w:rPr>
          <w:rFonts w:ascii="Arial" w:hAnsi="Arial" w:cs="Arial"/>
          <w:b/>
        </w:rPr>
        <w:t xml:space="preserve">Discussion: </w:t>
      </w:r>
    </w:p>
    <w:p w14:paraId="4FD696B6" w14:textId="77777777" w:rsidR="00A7610C" w:rsidRDefault="00A7610C" w:rsidP="00A7610C">
      <w:r>
        <w:t>conclusion: proposal 1, 2 and 3 are endorsed, see updated WID in RP-241650</w:t>
      </w:r>
    </w:p>
    <w:p w14:paraId="76609A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E97E1" w14:textId="77777777" w:rsidR="00A7610C" w:rsidRDefault="00A7610C" w:rsidP="00A7610C">
      <w:pPr>
        <w:rPr>
          <w:rFonts w:ascii="Arial" w:hAnsi="Arial" w:cs="Arial"/>
          <w:b/>
          <w:sz w:val="24"/>
        </w:rPr>
      </w:pPr>
      <w:r>
        <w:rPr>
          <w:rFonts w:ascii="Arial" w:hAnsi="Arial" w:cs="Arial"/>
          <w:b/>
          <w:color w:val="0000FF"/>
          <w:sz w:val="24"/>
        </w:rPr>
        <w:t>RP-241056</w:t>
      </w:r>
      <w:r>
        <w:rPr>
          <w:rFonts w:ascii="Arial" w:hAnsi="Arial" w:cs="Arial"/>
          <w:b/>
          <w:color w:val="0000FF"/>
          <w:sz w:val="24"/>
        </w:rPr>
        <w:tab/>
      </w:r>
      <w:r>
        <w:rPr>
          <w:rFonts w:ascii="Arial" w:hAnsi="Arial" w:cs="Arial"/>
          <w:b/>
          <w:sz w:val="24"/>
        </w:rPr>
        <w:t>On Rel-19 NES</w:t>
      </w:r>
    </w:p>
    <w:p w14:paraId="11E598A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301D6F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A28A8" w14:textId="77777777" w:rsidR="00A7610C" w:rsidRDefault="00A7610C" w:rsidP="00A7610C">
      <w:pPr>
        <w:rPr>
          <w:rFonts w:ascii="Arial" w:hAnsi="Arial" w:cs="Arial"/>
          <w:b/>
          <w:sz w:val="24"/>
        </w:rPr>
      </w:pPr>
      <w:r>
        <w:rPr>
          <w:rFonts w:ascii="Arial" w:hAnsi="Arial" w:cs="Arial"/>
          <w:b/>
          <w:color w:val="0000FF"/>
          <w:sz w:val="24"/>
        </w:rPr>
        <w:t>RP-241083</w:t>
      </w:r>
      <w:r>
        <w:rPr>
          <w:rFonts w:ascii="Arial" w:hAnsi="Arial" w:cs="Arial"/>
          <w:b/>
          <w:color w:val="0000FF"/>
          <w:sz w:val="24"/>
        </w:rPr>
        <w:tab/>
      </w:r>
      <w:r>
        <w:rPr>
          <w:rFonts w:ascii="Arial" w:hAnsi="Arial" w:cs="Arial"/>
          <w:b/>
          <w:sz w:val="24"/>
        </w:rPr>
        <w:t>Discussion on enhancement for network energy saving for Rel-19</w:t>
      </w:r>
    </w:p>
    <w:p w14:paraId="5C069B9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48C7CC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8E40" w14:textId="77777777" w:rsidR="00A7610C" w:rsidRDefault="00A7610C" w:rsidP="00A7610C">
      <w:pPr>
        <w:rPr>
          <w:rFonts w:ascii="Arial" w:hAnsi="Arial" w:cs="Arial"/>
          <w:b/>
          <w:sz w:val="24"/>
        </w:rPr>
      </w:pPr>
      <w:r>
        <w:rPr>
          <w:rFonts w:ascii="Arial" w:hAnsi="Arial" w:cs="Arial"/>
          <w:b/>
          <w:color w:val="0000FF"/>
          <w:sz w:val="24"/>
        </w:rPr>
        <w:t>RP-241177</w:t>
      </w:r>
      <w:r>
        <w:rPr>
          <w:rFonts w:ascii="Arial" w:hAnsi="Arial" w:cs="Arial"/>
          <w:b/>
          <w:color w:val="0000FF"/>
          <w:sz w:val="24"/>
        </w:rPr>
        <w:tab/>
      </w:r>
      <w:r>
        <w:rPr>
          <w:rFonts w:ascii="Arial" w:hAnsi="Arial" w:cs="Arial"/>
          <w:b/>
          <w:sz w:val="24"/>
        </w:rPr>
        <w:t>Updates on Enhancements of Network energy savings for NR</w:t>
      </w:r>
    </w:p>
    <w:p w14:paraId="16ACEA5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2A600B1"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542EB" w14:textId="77777777" w:rsidR="00A7610C" w:rsidRDefault="00A7610C" w:rsidP="00A7610C">
      <w:pPr>
        <w:rPr>
          <w:rFonts w:ascii="Arial" w:hAnsi="Arial" w:cs="Arial"/>
          <w:b/>
          <w:sz w:val="24"/>
        </w:rPr>
      </w:pPr>
      <w:r>
        <w:rPr>
          <w:rFonts w:ascii="Arial" w:hAnsi="Arial" w:cs="Arial"/>
          <w:b/>
          <w:color w:val="0000FF"/>
          <w:sz w:val="24"/>
        </w:rPr>
        <w:t>RP-241180</w:t>
      </w:r>
      <w:r>
        <w:rPr>
          <w:rFonts w:ascii="Arial" w:hAnsi="Arial" w:cs="Arial"/>
          <w:b/>
          <w:color w:val="0000FF"/>
          <w:sz w:val="24"/>
        </w:rPr>
        <w:tab/>
      </w:r>
      <w:r>
        <w:rPr>
          <w:rFonts w:ascii="Arial" w:hAnsi="Arial" w:cs="Arial"/>
          <w:b/>
          <w:sz w:val="24"/>
        </w:rPr>
        <w:t>Discussion on PRACH adaptation in spatial domain</w:t>
      </w:r>
    </w:p>
    <w:p w14:paraId="6E95093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Inc.</w:t>
      </w:r>
    </w:p>
    <w:p w14:paraId="668E62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085AB" w14:textId="77777777" w:rsidR="00A7610C" w:rsidRDefault="00A7610C" w:rsidP="00A7610C">
      <w:pPr>
        <w:rPr>
          <w:rFonts w:ascii="Arial" w:hAnsi="Arial" w:cs="Arial"/>
          <w:b/>
          <w:sz w:val="24"/>
        </w:rPr>
      </w:pPr>
      <w:r>
        <w:rPr>
          <w:rFonts w:ascii="Arial" w:hAnsi="Arial" w:cs="Arial"/>
          <w:b/>
          <w:color w:val="0000FF"/>
          <w:sz w:val="24"/>
        </w:rPr>
        <w:t>RP-241334</w:t>
      </w:r>
      <w:r>
        <w:rPr>
          <w:rFonts w:ascii="Arial" w:hAnsi="Arial" w:cs="Arial"/>
          <w:b/>
          <w:color w:val="0000FF"/>
          <w:sz w:val="24"/>
        </w:rPr>
        <w:tab/>
      </w:r>
      <w:r>
        <w:rPr>
          <w:rFonts w:ascii="Arial" w:hAnsi="Arial" w:cs="Arial"/>
          <w:b/>
          <w:sz w:val="24"/>
        </w:rPr>
        <w:t>Views on Network energy savings for Rel-19</w:t>
      </w:r>
    </w:p>
    <w:p w14:paraId="1AC4EA5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F5F7B01" w14:textId="77777777" w:rsidR="00A7610C" w:rsidRDefault="00A7610C" w:rsidP="00A7610C">
      <w:pPr>
        <w:rPr>
          <w:rFonts w:ascii="Arial" w:hAnsi="Arial" w:cs="Arial"/>
          <w:b/>
        </w:rPr>
      </w:pPr>
      <w:r>
        <w:rPr>
          <w:rFonts w:ascii="Arial" w:hAnsi="Arial" w:cs="Arial"/>
          <w:b/>
        </w:rPr>
        <w:t xml:space="preserve">Abstract: </w:t>
      </w:r>
    </w:p>
    <w:p w14:paraId="5CFE95F3" w14:textId="77777777" w:rsidR="00A7610C" w:rsidRDefault="00A7610C" w:rsidP="00A7610C">
      <w:r>
        <w:t>Discuss on adaptation of PRACH in spatial domain and on-demand SIB1 based on RAN1 progress</w:t>
      </w:r>
    </w:p>
    <w:p w14:paraId="2DCB7B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01B8C" w14:textId="77777777" w:rsidR="00A7610C" w:rsidRDefault="00A7610C" w:rsidP="00A7610C">
      <w:pPr>
        <w:rPr>
          <w:rFonts w:ascii="Arial" w:hAnsi="Arial" w:cs="Arial"/>
          <w:b/>
          <w:sz w:val="24"/>
        </w:rPr>
      </w:pPr>
      <w:r>
        <w:rPr>
          <w:rFonts w:ascii="Arial" w:hAnsi="Arial" w:cs="Arial"/>
          <w:b/>
          <w:color w:val="0000FF"/>
          <w:sz w:val="24"/>
        </w:rPr>
        <w:t>RP-241507</w:t>
      </w:r>
      <w:r>
        <w:rPr>
          <w:rFonts w:ascii="Arial" w:hAnsi="Arial" w:cs="Arial"/>
          <w:b/>
          <w:color w:val="0000FF"/>
          <w:sz w:val="24"/>
        </w:rPr>
        <w:tab/>
      </w:r>
      <w:r>
        <w:rPr>
          <w:rFonts w:ascii="Arial" w:hAnsi="Arial" w:cs="Arial"/>
          <w:b/>
          <w:sz w:val="24"/>
        </w:rPr>
        <w:t>Discussion on Rel-19 Network energy savings</w:t>
      </w:r>
    </w:p>
    <w:p w14:paraId="206DB34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B83C0E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B248B" w14:textId="77777777" w:rsidR="00A7610C" w:rsidRDefault="00A7610C" w:rsidP="00A7610C">
      <w:pPr>
        <w:rPr>
          <w:rFonts w:ascii="Arial" w:hAnsi="Arial" w:cs="Arial"/>
          <w:b/>
          <w:sz w:val="24"/>
        </w:rPr>
      </w:pPr>
      <w:r>
        <w:rPr>
          <w:rFonts w:ascii="Arial" w:hAnsi="Arial" w:cs="Arial"/>
          <w:b/>
          <w:color w:val="0000FF"/>
          <w:sz w:val="24"/>
        </w:rPr>
        <w:t>RP-241183</w:t>
      </w:r>
      <w:r>
        <w:rPr>
          <w:rFonts w:ascii="Arial" w:hAnsi="Arial" w:cs="Arial"/>
          <w:b/>
          <w:color w:val="0000FF"/>
          <w:sz w:val="24"/>
        </w:rPr>
        <w:tab/>
      </w:r>
      <w:r>
        <w:rPr>
          <w:rFonts w:ascii="Arial" w:hAnsi="Arial" w:cs="Arial"/>
          <w:b/>
          <w:sz w:val="24"/>
        </w:rPr>
        <w:t>Revised WID: Enhancements of network energy savings for NR</w:t>
      </w:r>
    </w:p>
    <w:p w14:paraId="0D05DA2A"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14:paraId="348F45DD" w14:textId="77777777" w:rsidR="00A7610C" w:rsidRDefault="00A7610C" w:rsidP="00A7610C">
      <w:pPr>
        <w:rPr>
          <w:rFonts w:ascii="Arial" w:hAnsi="Arial" w:cs="Arial"/>
          <w:b/>
        </w:rPr>
      </w:pPr>
      <w:r>
        <w:rPr>
          <w:rFonts w:ascii="Arial" w:hAnsi="Arial" w:cs="Arial"/>
          <w:b/>
        </w:rPr>
        <w:t xml:space="preserve">Abstract: </w:t>
      </w:r>
    </w:p>
    <w:p w14:paraId="7778097F" w14:textId="77777777" w:rsidR="00A7610C" w:rsidRDefault="00A7610C" w:rsidP="00A7610C">
      <w:r>
        <w:t>last approved WID: RP-240170, update to reflect outcome of study of adaptation of PRACH in spatial domain.</w:t>
      </w:r>
    </w:p>
    <w:p w14:paraId="531141A6" w14:textId="77777777" w:rsidR="00A7610C" w:rsidRDefault="00A7610C" w:rsidP="00A7610C"/>
    <w:p w14:paraId="5810688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RP-241650</w:t>
      </w:r>
      <w:r>
        <w:rPr>
          <w:color w:val="993300"/>
          <w:u w:val="single"/>
        </w:rPr>
        <w:t>.</w:t>
      </w:r>
    </w:p>
    <w:p w14:paraId="0886DA1D" w14:textId="77777777" w:rsidR="00A7610C" w:rsidRDefault="00A7610C" w:rsidP="00A7610C">
      <w:pPr>
        <w:rPr>
          <w:rFonts w:ascii="Arial" w:hAnsi="Arial" w:cs="Arial"/>
          <w:b/>
          <w:sz w:val="24"/>
        </w:rPr>
      </w:pPr>
      <w:r>
        <w:rPr>
          <w:rFonts w:ascii="Arial" w:hAnsi="Arial" w:cs="Arial"/>
          <w:b/>
          <w:color w:val="0000FF"/>
          <w:sz w:val="24"/>
        </w:rPr>
        <w:t>RP-241650</w:t>
      </w:r>
      <w:r>
        <w:rPr>
          <w:rFonts w:ascii="Arial" w:hAnsi="Arial" w:cs="Arial"/>
          <w:b/>
          <w:color w:val="0000FF"/>
          <w:sz w:val="24"/>
        </w:rPr>
        <w:tab/>
      </w:r>
      <w:r>
        <w:rPr>
          <w:rFonts w:ascii="Arial" w:hAnsi="Arial" w:cs="Arial"/>
          <w:b/>
          <w:sz w:val="24"/>
        </w:rPr>
        <w:t>Revised WID: Enhancements of network energy savings for NR</w:t>
      </w:r>
    </w:p>
    <w:p w14:paraId="386A408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Ericsson, Apple</w:t>
      </w:r>
    </w:p>
    <w:p w14:paraId="5F3B865D" w14:textId="77777777" w:rsidR="00A7610C" w:rsidRDefault="00A7610C" w:rsidP="00A7610C">
      <w:pPr>
        <w:rPr>
          <w:color w:val="808080"/>
        </w:rPr>
      </w:pPr>
      <w:r>
        <w:rPr>
          <w:color w:val="808080"/>
        </w:rPr>
        <w:t>(Replaces RP-241183)</w:t>
      </w:r>
    </w:p>
    <w:p w14:paraId="099E84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E708E" w14:textId="77777777" w:rsidR="00A7610C" w:rsidRDefault="00A7610C" w:rsidP="00A7610C">
      <w:pPr>
        <w:pStyle w:val="Heading4"/>
      </w:pPr>
      <w:bookmarkStart w:id="148" w:name="_Toc174268377"/>
      <w:bookmarkStart w:id="149" w:name="_Toc174924386"/>
      <w:r>
        <w:t>9.3.2</w:t>
      </w:r>
      <w:r>
        <w:tab/>
        <w:t>Related to RAN2 led WIs</w:t>
      </w:r>
      <w:bookmarkEnd w:id="148"/>
      <w:bookmarkEnd w:id="149"/>
    </w:p>
    <w:p w14:paraId="5940BEB1" w14:textId="77777777" w:rsidR="00A7610C" w:rsidRDefault="00A7610C" w:rsidP="00A7610C">
      <w:pPr>
        <w:pStyle w:val="Heading5"/>
      </w:pPr>
      <w:bookmarkStart w:id="150" w:name="_Toc174268378"/>
      <w:bookmarkStart w:id="151" w:name="_Toc174924387"/>
      <w:r>
        <w:t>9.3.2.1</w:t>
      </w:r>
      <w:r>
        <w:tab/>
        <w:t>NR mobility enhancements Phase 4 [RAN2 WI: NR_Mob_Ph4]</w:t>
      </w:r>
      <w:bookmarkEnd w:id="150"/>
      <w:bookmarkEnd w:id="151"/>
    </w:p>
    <w:p w14:paraId="23E0749A" w14:textId="77777777" w:rsidR="00A7610C" w:rsidRDefault="00A7610C" w:rsidP="00A7610C">
      <w:pPr>
        <w:rPr>
          <w:rFonts w:ascii="Arial" w:hAnsi="Arial" w:cs="Arial"/>
          <w:b/>
          <w:sz w:val="24"/>
        </w:rPr>
      </w:pPr>
      <w:r>
        <w:rPr>
          <w:rFonts w:ascii="Arial" w:hAnsi="Arial" w:cs="Arial"/>
          <w:b/>
          <w:color w:val="0000FF"/>
          <w:sz w:val="24"/>
        </w:rPr>
        <w:t>RP-241514</w:t>
      </w:r>
      <w:r>
        <w:rPr>
          <w:rFonts w:ascii="Arial" w:hAnsi="Arial" w:cs="Arial"/>
          <w:b/>
          <w:color w:val="0000FF"/>
          <w:sz w:val="24"/>
        </w:rPr>
        <w:tab/>
      </w:r>
      <w:r>
        <w:rPr>
          <w:rFonts w:ascii="Arial" w:hAnsi="Arial" w:cs="Arial"/>
          <w:b/>
          <w:sz w:val="24"/>
        </w:rPr>
        <w:t>Status Report for Work Item: NR mobility enhancements Phase 4 (rapporteur: Apple)</w:t>
      </w:r>
    </w:p>
    <w:p w14:paraId="74E60BC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85F280A" w14:textId="77777777" w:rsidR="00A7610C" w:rsidRDefault="00A7610C" w:rsidP="00A7610C">
      <w:pPr>
        <w:rPr>
          <w:rFonts w:ascii="Arial" w:hAnsi="Arial" w:cs="Arial"/>
          <w:b/>
        </w:rPr>
      </w:pPr>
      <w:r>
        <w:rPr>
          <w:rFonts w:ascii="Arial" w:hAnsi="Arial" w:cs="Arial"/>
          <w:b/>
        </w:rPr>
        <w:t xml:space="preserve">Abstract: </w:t>
      </w:r>
    </w:p>
    <w:p w14:paraId="358FD197" w14:textId="77777777" w:rsidR="00A7610C" w:rsidRDefault="00A7610C" w:rsidP="00A7610C">
      <w:r>
        <w:t>Core 5%; Perf 0%</w:t>
      </w:r>
    </w:p>
    <w:p w14:paraId="69684C0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A390E" w14:textId="77777777" w:rsidR="00A7610C" w:rsidRDefault="00A7610C" w:rsidP="00A7610C">
      <w:pPr>
        <w:rPr>
          <w:rFonts w:ascii="Arial" w:hAnsi="Arial" w:cs="Arial"/>
          <w:b/>
          <w:sz w:val="24"/>
        </w:rPr>
      </w:pPr>
      <w:r>
        <w:rPr>
          <w:rFonts w:ascii="Arial" w:hAnsi="Arial" w:cs="Arial"/>
          <w:b/>
          <w:color w:val="0000FF"/>
          <w:sz w:val="24"/>
        </w:rPr>
        <w:lastRenderedPageBreak/>
        <w:t>RP-241516</w:t>
      </w:r>
      <w:r>
        <w:rPr>
          <w:rFonts w:ascii="Arial" w:hAnsi="Arial" w:cs="Arial"/>
          <w:b/>
          <w:color w:val="0000FF"/>
          <w:sz w:val="24"/>
        </w:rPr>
        <w:tab/>
      </w:r>
      <w:r>
        <w:rPr>
          <w:rFonts w:ascii="Arial" w:hAnsi="Arial" w:cs="Arial"/>
          <w:b/>
          <w:sz w:val="24"/>
        </w:rPr>
        <w:t>Discussion on rel-19 mobility enhancements WID revision</w:t>
      </w:r>
    </w:p>
    <w:p w14:paraId="11ABBFF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China Telecom</w:t>
      </w:r>
    </w:p>
    <w:p w14:paraId="04F0B743" w14:textId="77777777" w:rsidR="00A7610C" w:rsidRDefault="00A7610C" w:rsidP="00A7610C">
      <w:pPr>
        <w:rPr>
          <w:rFonts w:ascii="Arial" w:hAnsi="Arial" w:cs="Arial"/>
          <w:b/>
        </w:rPr>
      </w:pPr>
      <w:r>
        <w:rPr>
          <w:rFonts w:ascii="Arial" w:hAnsi="Arial" w:cs="Arial"/>
          <w:b/>
        </w:rPr>
        <w:t xml:space="preserve">Discussion: </w:t>
      </w:r>
    </w:p>
    <w:p w14:paraId="21B325DC" w14:textId="77777777" w:rsidR="00A7610C" w:rsidRDefault="00A7610C" w:rsidP="00A7610C">
      <w:r>
        <w:t>Proposal 1:</w:t>
      </w:r>
      <w:r>
        <w:tab/>
        <w:t>Revise Objective 1 to limit the scope of NR-DC with inter-CU LTM to only a configuration where the inter-CU LTM would be configured either in MN or in SN, but not both at the same time.</w:t>
      </w:r>
    </w:p>
    <w:p w14:paraId="70C03C50" w14:textId="77777777" w:rsidR="00A7610C" w:rsidRDefault="00A7610C" w:rsidP="00A7610C">
      <w:r>
        <w:t>Proposal 2:</w:t>
      </w:r>
      <w:r>
        <w:tab/>
        <w:t>Add TS 37.483 as potential impacted specification for this WI.</w:t>
      </w:r>
    </w:p>
    <w:p w14:paraId="19D6CFA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5C61" w14:textId="77777777" w:rsidR="00A7610C" w:rsidRDefault="00A7610C" w:rsidP="00A7610C">
      <w:pPr>
        <w:rPr>
          <w:rFonts w:ascii="Arial" w:hAnsi="Arial" w:cs="Arial"/>
          <w:b/>
          <w:sz w:val="24"/>
        </w:rPr>
      </w:pPr>
      <w:r>
        <w:rPr>
          <w:rFonts w:ascii="Arial" w:hAnsi="Arial" w:cs="Arial"/>
          <w:b/>
          <w:color w:val="0000FF"/>
          <w:sz w:val="24"/>
        </w:rPr>
        <w:t>RP-241515</w:t>
      </w:r>
      <w:r>
        <w:rPr>
          <w:rFonts w:ascii="Arial" w:hAnsi="Arial" w:cs="Arial"/>
          <w:b/>
          <w:color w:val="0000FF"/>
          <w:sz w:val="24"/>
        </w:rPr>
        <w:tab/>
      </w:r>
      <w:r>
        <w:rPr>
          <w:rFonts w:ascii="Arial" w:hAnsi="Arial" w:cs="Arial"/>
          <w:b/>
          <w:sz w:val="24"/>
        </w:rPr>
        <w:t>Revised Work Item:  NR mobility enhancements Phase 4</w:t>
      </w:r>
    </w:p>
    <w:p w14:paraId="4D2CEFF8"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4FFEEB2A" w14:textId="77777777" w:rsidR="00A7610C" w:rsidRDefault="00A7610C" w:rsidP="00A7610C">
      <w:pPr>
        <w:rPr>
          <w:rFonts w:ascii="Arial" w:hAnsi="Arial" w:cs="Arial"/>
          <w:b/>
        </w:rPr>
      </w:pPr>
      <w:r>
        <w:rPr>
          <w:rFonts w:ascii="Arial" w:hAnsi="Arial" w:cs="Arial"/>
          <w:b/>
        </w:rPr>
        <w:t xml:space="preserve">Abstract: </w:t>
      </w:r>
    </w:p>
    <w:p w14:paraId="01907D95" w14:textId="77777777" w:rsidR="00A7610C" w:rsidRDefault="00A7610C" w:rsidP="00A7610C">
      <w:r>
        <w:t>Added supporting company, minor WID revision</w:t>
      </w:r>
    </w:p>
    <w:p w14:paraId="1F2E7002" w14:textId="77777777" w:rsidR="00A7610C" w:rsidRDefault="00A7610C" w:rsidP="00A7610C">
      <w:pPr>
        <w:rPr>
          <w:rFonts w:ascii="Arial" w:hAnsi="Arial" w:cs="Arial"/>
          <w:b/>
        </w:rPr>
      </w:pPr>
      <w:r>
        <w:rPr>
          <w:rFonts w:ascii="Arial" w:hAnsi="Arial" w:cs="Arial"/>
          <w:b/>
        </w:rPr>
        <w:t xml:space="preserve">Discussion: </w:t>
      </w:r>
    </w:p>
    <w:p w14:paraId="538BBD04" w14:textId="77777777" w:rsidR="00A7610C" w:rsidRDefault="00A7610C" w:rsidP="00A7610C">
      <w:r>
        <w:t>Deutsche Telekom: we noticed RAN3 discussed this, we are not sure why it was excluded? seems the reason was rather workload related and not technical</w:t>
      </w:r>
    </w:p>
    <w:p w14:paraId="32DF21F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64131" w14:textId="77777777" w:rsidR="00A7610C" w:rsidRDefault="00A7610C" w:rsidP="00A7610C">
      <w:pPr>
        <w:pStyle w:val="Heading5"/>
      </w:pPr>
      <w:bookmarkStart w:id="152" w:name="_Toc174268379"/>
      <w:bookmarkStart w:id="153" w:name="_Toc174924388"/>
      <w:r>
        <w:t>9.3.2.2</w:t>
      </w:r>
      <w:r>
        <w:tab/>
        <w:t>Non-Terrestrial Networks (NTN) for NR Phase 3 [RAN2 WI: NR_NTN_Ph3]</w:t>
      </w:r>
      <w:bookmarkEnd w:id="152"/>
      <w:bookmarkEnd w:id="153"/>
    </w:p>
    <w:p w14:paraId="179FCD72" w14:textId="77777777" w:rsidR="00A7610C" w:rsidRDefault="00A7610C" w:rsidP="00A7610C">
      <w:pPr>
        <w:rPr>
          <w:rFonts w:ascii="Arial" w:hAnsi="Arial" w:cs="Arial"/>
          <w:b/>
          <w:sz w:val="24"/>
        </w:rPr>
      </w:pPr>
      <w:r>
        <w:rPr>
          <w:rFonts w:ascii="Arial" w:hAnsi="Arial" w:cs="Arial"/>
          <w:b/>
          <w:color w:val="0000FF"/>
          <w:sz w:val="24"/>
        </w:rPr>
        <w:t>RP-240923</w:t>
      </w:r>
      <w:r>
        <w:rPr>
          <w:rFonts w:ascii="Arial" w:hAnsi="Arial" w:cs="Arial"/>
          <w:b/>
          <w:color w:val="0000FF"/>
          <w:sz w:val="24"/>
        </w:rPr>
        <w:tab/>
      </w:r>
      <w:r>
        <w:rPr>
          <w:rFonts w:ascii="Arial" w:hAnsi="Arial" w:cs="Arial"/>
          <w:b/>
          <w:sz w:val="24"/>
        </w:rPr>
        <w:t>Status report for WI Non-Terrestrial Networks (NTN) for NR Phase 3; rapporteur: Thales</w:t>
      </w:r>
    </w:p>
    <w:p w14:paraId="68993D5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9D2416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3618E" w14:textId="77777777" w:rsidR="00A7610C" w:rsidRDefault="00A7610C" w:rsidP="00A7610C">
      <w:pPr>
        <w:rPr>
          <w:rFonts w:ascii="Arial" w:hAnsi="Arial" w:cs="Arial"/>
          <w:b/>
          <w:sz w:val="24"/>
        </w:rPr>
      </w:pPr>
      <w:r>
        <w:rPr>
          <w:rFonts w:ascii="Arial" w:hAnsi="Arial" w:cs="Arial"/>
          <w:b/>
          <w:color w:val="0000FF"/>
          <w:sz w:val="24"/>
        </w:rPr>
        <w:t>RP-241037</w:t>
      </w:r>
      <w:r>
        <w:rPr>
          <w:rFonts w:ascii="Arial" w:hAnsi="Arial" w:cs="Arial"/>
          <w:b/>
          <w:color w:val="0000FF"/>
          <w:sz w:val="24"/>
        </w:rPr>
        <w:tab/>
      </w:r>
      <w:r>
        <w:rPr>
          <w:rFonts w:ascii="Arial" w:hAnsi="Arial" w:cs="Arial"/>
          <w:b/>
          <w:sz w:val="24"/>
        </w:rPr>
        <w:t>Non-Terrestrial Networks (NTN) for NR Phase 3 revisions - rational</w:t>
      </w:r>
    </w:p>
    <w:p w14:paraId="526288A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92284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E53A9" w14:textId="77777777" w:rsidR="00A7610C" w:rsidRDefault="00A7610C" w:rsidP="00A7610C">
      <w:pPr>
        <w:rPr>
          <w:rFonts w:ascii="Arial" w:hAnsi="Arial" w:cs="Arial"/>
          <w:b/>
          <w:sz w:val="24"/>
        </w:rPr>
      </w:pPr>
      <w:r>
        <w:rPr>
          <w:rFonts w:ascii="Arial" w:hAnsi="Arial" w:cs="Arial"/>
          <w:b/>
          <w:color w:val="0000FF"/>
          <w:sz w:val="24"/>
        </w:rPr>
        <w:t>RP-241084</w:t>
      </w:r>
      <w:r>
        <w:rPr>
          <w:rFonts w:ascii="Arial" w:hAnsi="Arial" w:cs="Arial"/>
          <w:b/>
          <w:color w:val="0000FF"/>
          <w:sz w:val="24"/>
        </w:rPr>
        <w:tab/>
      </w:r>
      <w:r>
        <w:rPr>
          <w:rFonts w:ascii="Arial" w:hAnsi="Arial" w:cs="Arial"/>
          <w:b/>
          <w:sz w:val="24"/>
        </w:rPr>
        <w:t>Discussion on further enhancement for NTN in Rel19</w:t>
      </w:r>
    </w:p>
    <w:p w14:paraId="6E1C57F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0680D0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7AA84" w14:textId="77777777" w:rsidR="00A7610C" w:rsidRDefault="00A7610C" w:rsidP="00A7610C">
      <w:pPr>
        <w:rPr>
          <w:rFonts w:ascii="Arial" w:hAnsi="Arial" w:cs="Arial"/>
          <w:b/>
          <w:sz w:val="24"/>
        </w:rPr>
      </w:pPr>
      <w:r>
        <w:rPr>
          <w:rFonts w:ascii="Arial" w:hAnsi="Arial" w:cs="Arial"/>
          <w:b/>
          <w:color w:val="0000FF"/>
          <w:sz w:val="24"/>
        </w:rPr>
        <w:t>RP-241129</w:t>
      </w:r>
      <w:r>
        <w:rPr>
          <w:rFonts w:ascii="Arial" w:hAnsi="Arial" w:cs="Arial"/>
          <w:b/>
          <w:color w:val="0000FF"/>
          <w:sz w:val="24"/>
        </w:rPr>
        <w:tab/>
      </w:r>
      <w:r>
        <w:rPr>
          <w:rFonts w:ascii="Arial" w:hAnsi="Arial" w:cs="Arial"/>
          <w:b/>
          <w:sz w:val="24"/>
        </w:rPr>
        <w:t>Scope of Rel-19 NR NTN enhancements</w:t>
      </w:r>
    </w:p>
    <w:p w14:paraId="00E56AE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C43482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311E0" w14:textId="77777777" w:rsidR="00A7610C" w:rsidRDefault="00A7610C" w:rsidP="00A7610C">
      <w:pPr>
        <w:rPr>
          <w:rFonts w:ascii="Arial" w:hAnsi="Arial" w:cs="Arial"/>
          <w:b/>
          <w:sz w:val="24"/>
        </w:rPr>
      </w:pPr>
      <w:r>
        <w:rPr>
          <w:rFonts w:ascii="Arial" w:hAnsi="Arial" w:cs="Arial"/>
          <w:b/>
          <w:color w:val="0000FF"/>
          <w:sz w:val="24"/>
        </w:rPr>
        <w:t>RP-241179</w:t>
      </w:r>
      <w:r>
        <w:rPr>
          <w:rFonts w:ascii="Arial" w:hAnsi="Arial" w:cs="Arial"/>
          <w:b/>
          <w:color w:val="0000FF"/>
          <w:sz w:val="24"/>
        </w:rPr>
        <w:tab/>
      </w:r>
      <w:r>
        <w:rPr>
          <w:rFonts w:ascii="Arial" w:hAnsi="Arial" w:cs="Arial"/>
          <w:b/>
          <w:sz w:val="24"/>
        </w:rPr>
        <w:t>On NR NTN Phase 3</w:t>
      </w:r>
    </w:p>
    <w:p w14:paraId="0E41955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Nokia </w:t>
      </w:r>
    </w:p>
    <w:p w14:paraId="050C0C92" w14:textId="77777777" w:rsidR="00A7610C" w:rsidRDefault="00A7610C" w:rsidP="00A7610C">
      <w:pPr>
        <w:rPr>
          <w:rFonts w:ascii="Arial" w:hAnsi="Arial" w:cs="Arial"/>
          <w:b/>
        </w:rPr>
      </w:pPr>
      <w:r>
        <w:rPr>
          <w:rFonts w:ascii="Arial" w:hAnsi="Arial" w:cs="Arial"/>
          <w:b/>
        </w:rPr>
        <w:lastRenderedPageBreak/>
        <w:t xml:space="preserve">Discussion: </w:t>
      </w:r>
    </w:p>
    <w:p w14:paraId="3A4AF337" w14:textId="77777777" w:rsidR="00A7610C" w:rsidRDefault="00A7610C" w:rsidP="00A7610C">
      <w:r>
        <w:t>Regarding support of regenerative payload and satellite switching with re-synchronization:</w:t>
      </w:r>
    </w:p>
    <w:p w14:paraId="686144F8" w14:textId="77777777" w:rsidR="00A7610C" w:rsidRDefault="00A7610C" w:rsidP="00A7610C">
      <w:r>
        <w:t>Proposal 1: RAN2 to discuss the feasibility of the satellite switching with resync with regenerative payload, and, if found feasible, specify it.</w:t>
      </w:r>
    </w:p>
    <w:p w14:paraId="769FBC93" w14:textId="77777777" w:rsidR="00A7610C" w:rsidRDefault="00A7610C" w:rsidP="00A7610C">
      <w:r>
        <w:t xml:space="preserve">Regarding DL coverage enhancements: </w:t>
      </w:r>
    </w:p>
    <w:p w14:paraId="6912557A" w14:textId="77777777" w:rsidR="00A7610C" w:rsidRDefault="00A7610C" w:rsidP="00A7610C">
      <w:r>
        <w:t>Proposal 2: TSG RAN to clarify that “SSB Channel enhancement is not considered” implies that the maximum SSB periodicity shall not exceed 20 ms.</w:t>
      </w:r>
    </w:p>
    <w:p w14:paraId="7F660FBE" w14:textId="77777777" w:rsidR="00A7610C" w:rsidRDefault="00A7610C" w:rsidP="00A7610C">
      <w:r>
        <w:t>Proposal 3: TSG RAN to give guidance on realistic deployment scenarios for DL coverage enhancements.</w:t>
      </w:r>
    </w:p>
    <w:p w14:paraId="0976F7D8" w14:textId="77777777" w:rsidR="00A7610C" w:rsidRDefault="00A7610C" w:rsidP="00A7610C">
      <w:r>
        <w:t>Regarding RedCap support for NR over NTN:</w:t>
      </w:r>
    </w:p>
    <w:p w14:paraId="340ECAD9" w14:textId="77777777" w:rsidR="00A7610C" w:rsidRDefault="00A7610C" w:rsidP="00A7610C">
      <w:r>
        <w:t>Proposal 4: TSG RAN to update the WID for (e)RedCap support for NR over NTN to include specifying collision handling rules for cases 3 and 4 while ensuring that a UE is still able to receive needed control information.</w:t>
      </w:r>
    </w:p>
    <w:p w14:paraId="3688B535" w14:textId="77777777" w:rsidR="00A7610C" w:rsidRDefault="00A7610C" w:rsidP="00A7610C">
      <w:r>
        <w:t>Proposal 5: TSG RAN to update the WID for (e)RedCap such that RAN1 can further study, and specify if needed, solutions to reduce the number of times the collision rules are applied.</w:t>
      </w:r>
    </w:p>
    <w:p w14:paraId="359C8BF2" w14:textId="77777777" w:rsidR="00A7610C" w:rsidRDefault="00A7610C" w:rsidP="00A7610C">
      <w:r>
        <w:t>Regarding uplink capacity enhancements:</w:t>
      </w:r>
    </w:p>
    <w:p w14:paraId="51B186A6" w14:textId="77777777" w:rsidR="00A7610C" w:rsidRDefault="00A7610C" w:rsidP="00A7610C">
      <w:r>
        <w:t>Proposal 6: TSG RAN to update the WID for uplink capacity enhancements such that OCC is applied only for inter-slot time-domain operation with PUSCH repetition Type A.</w:t>
      </w:r>
    </w:p>
    <w:p w14:paraId="22876FF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E17AA" w14:textId="77777777" w:rsidR="00A7610C" w:rsidRDefault="00A7610C" w:rsidP="00A7610C">
      <w:pPr>
        <w:rPr>
          <w:rFonts w:ascii="Arial" w:hAnsi="Arial" w:cs="Arial"/>
          <w:b/>
          <w:sz w:val="24"/>
        </w:rPr>
      </w:pPr>
      <w:r>
        <w:rPr>
          <w:rFonts w:ascii="Arial" w:hAnsi="Arial" w:cs="Arial"/>
          <w:b/>
          <w:color w:val="0000FF"/>
          <w:sz w:val="24"/>
        </w:rPr>
        <w:t>RP-241212</w:t>
      </w:r>
      <w:r>
        <w:rPr>
          <w:rFonts w:ascii="Arial" w:hAnsi="Arial" w:cs="Arial"/>
          <w:b/>
          <w:color w:val="0000FF"/>
          <w:sz w:val="24"/>
        </w:rPr>
        <w:tab/>
      </w:r>
      <w:r>
        <w:rPr>
          <w:rFonts w:ascii="Arial" w:hAnsi="Arial" w:cs="Arial"/>
          <w:b/>
          <w:sz w:val="24"/>
        </w:rPr>
        <w:t>Considerations on the Satellite Switching with re-sync over Regenerative Architecture</w:t>
      </w:r>
    </w:p>
    <w:p w14:paraId="233EA78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5AEC169" w14:textId="77777777" w:rsidR="00A7610C" w:rsidRDefault="00A7610C" w:rsidP="00A7610C">
      <w:pPr>
        <w:rPr>
          <w:rFonts w:ascii="Arial" w:hAnsi="Arial" w:cs="Arial"/>
          <w:b/>
        </w:rPr>
      </w:pPr>
      <w:r>
        <w:rPr>
          <w:rFonts w:ascii="Arial" w:hAnsi="Arial" w:cs="Arial"/>
          <w:b/>
        </w:rPr>
        <w:t xml:space="preserve">Discussion: </w:t>
      </w:r>
    </w:p>
    <w:p w14:paraId="0C3EB649" w14:textId="77777777" w:rsidR="00A7610C" w:rsidRDefault="00A7610C" w:rsidP="00A7610C">
      <w:r>
        <w:t>Proposal 1: To support PCI unchanged for regenerative payload with gNB on board, keeping same security key between source satellite gNB and target satellite gNB based on ISL coordination is demanded, which requires check with SA3.</w:t>
      </w:r>
    </w:p>
    <w:p w14:paraId="5CE3B987" w14:textId="77777777" w:rsidR="00A7610C" w:rsidRDefault="00A7610C" w:rsidP="00A7610C">
      <w:r>
        <w:t>Proposal 2: The security information can be updated triggered by a timer configured by NW.</w:t>
      </w:r>
    </w:p>
    <w:p w14:paraId="275153ED" w14:textId="77777777" w:rsidR="00A7610C" w:rsidRDefault="00A7610C" w:rsidP="00A7610C">
      <w:r>
        <w:t>Proposal 3: regarding the specific UE context communication: only transmission static part of UE context (PDCP/RLC/MAC/PHY related configuration information) and flush&amp;reestablish dynamic part of UE context (e.g., HARQ buffer status in MAC, timer value, counter value in MAC, PHY related information), which will bring impact on RAN3.</w:t>
      </w:r>
    </w:p>
    <w:p w14:paraId="760D6371" w14:textId="77777777" w:rsidR="00A7610C" w:rsidRDefault="00A7610C" w:rsidP="00A7610C">
      <w:r>
        <w:t>Proposal 4: Support of Satellite Switching with re-sync in a regenerative architecture can be studied in Rel-19.</w:t>
      </w:r>
    </w:p>
    <w:p w14:paraId="7AACD6A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43842" w14:textId="77777777" w:rsidR="00A7610C" w:rsidRDefault="00A7610C" w:rsidP="00A7610C">
      <w:pPr>
        <w:rPr>
          <w:rFonts w:ascii="Arial" w:hAnsi="Arial" w:cs="Arial"/>
          <w:b/>
          <w:sz w:val="24"/>
        </w:rPr>
      </w:pPr>
      <w:r>
        <w:rPr>
          <w:rFonts w:ascii="Arial" w:hAnsi="Arial" w:cs="Arial"/>
          <w:b/>
          <w:color w:val="0000FF"/>
          <w:sz w:val="24"/>
        </w:rPr>
        <w:t>RP-241265</w:t>
      </w:r>
      <w:r>
        <w:rPr>
          <w:rFonts w:ascii="Arial" w:hAnsi="Arial" w:cs="Arial"/>
          <w:b/>
          <w:color w:val="0000FF"/>
          <w:sz w:val="24"/>
        </w:rPr>
        <w:tab/>
      </w:r>
      <w:r>
        <w:rPr>
          <w:rFonts w:ascii="Arial" w:hAnsi="Arial" w:cs="Arial"/>
          <w:b/>
          <w:sz w:val="24"/>
        </w:rPr>
        <w:t>Discussion on NR NTN for Rel-19</w:t>
      </w:r>
    </w:p>
    <w:p w14:paraId="43DF299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34BA27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42E1B" w14:textId="77777777" w:rsidR="00A7610C" w:rsidRDefault="00A7610C" w:rsidP="00A7610C">
      <w:pPr>
        <w:rPr>
          <w:rFonts w:ascii="Arial" w:hAnsi="Arial" w:cs="Arial"/>
          <w:b/>
          <w:sz w:val="24"/>
        </w:rPr>
      </w:pPr>
      <w:r>
        <w:rPr>
          <w:rFonts w:ascii="Arial" w:hAnsi="Arial" w:cs="Arial"/>
          <w:b/>
          <w:color w:val="0000FF"/>
          <w:sz w:val="24"/>
        </w:rPr>
        <w:t>RP-241359</w:t>
      </w:r>
      <w:r>
        <w:rPr>
          <w:rFonts w:ascii="Arial" w:hAnsi="Arial" w:cs="Arial"/>
          <w:b/>
          <w:color w:val="0000FF"/>
          <w:sz w:val="24"/>
        </w:rPr>
        <w:tab/>
      </w:r>
      <w:r>
        <w:rPr>
          <w:rFonts w:ascii="Arial" w:hAnsi="Arial" w:cs="Arial"/>
          <w:b/>
          <w:sz w:val="24"/>
        </w:rPr>
        <w:t>Rel-19 NTN NR: Checkpoints review</w:t>
      </w:r>
    </w:p>
    <w:p w14:paraId="2089A63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5BBA4EBD" w14:textId="77777777" w:rsidR="00A7610C" w:rsidRDefault="00A7610C" w:rsidP="00A7610C">
      <w:pPr>
        <w:rPr>
          <w:rFonts w:ascii="Arial" w:hAnsi="Arial" w:cs="Arial"/>
          <w:b/>
        </w:rPr>
      </w:pPr>
      <w:r>
        <w:rPr>
          <w:rFonts w:ascii="Arial" w:hAnsi="Arial" w:cs="Arial"/>
          <w:b/>
        </w:rPr>
        <w:t xml:space="preserve">Abstract: </w:t>
      </w:r>
    </w:p>
    <w:p w14:paraId="156BA2CC" w14:textId="77777777" w:rsidR="00A7610C" w:rsidRDefault="00A7610C" w:rsidP="00A7610C">
      <w:r>
        <w:t>Discussion on RAN#104/Checkpoints status i.e. UL capacity/Tput enhancements and (e)RedCap HD-FDD</w:t>
      </w:r>
    </w:p>
    <w:p w14:paraId="5D51226E" w14:textId="77777777" w:rsidR="00A7610C" w:rsidRDefault="00A7610C" w:rsidP="00A7610C">
      <w:pPr>
        <w:rPr>
          <w:rFonts w:ascii="Arial" w:hAnsi="Arial" w:cs="Arial"/>
          <w:b/>
        </w:rPr>
      </w:pPr>
      <w:r>
        <w:rPr>
          <w:rFonts w:ascii="Arial" w:hAnsi="Arial" w:cs="Arial"/>
          <w:b/>
        </w:rPr>
        <w:lastRenderedPageBreak/>
        <w:t xml:space="preserve">Discussion: </w:t>
      </w:r>
    </w:p>
    <w:p w14:paraId="0CA2CA41" w14:textId="77777777" w:rsidR="00A7610C" w:rsidRDefault="00A7610C" w:rsidP="00A7610C">
      <w:r>
        <w:t>OCC= orthogonal cover codes</w:t>
      </w:r>
    </w:p>
    <w:p w14:paraId="5C35CF7E" w14:textId="77777777" w:rsidR="00A7610C" w:rsidRDefault="00A7610C" w:rsidP="00A7610C">
      <w:r>
        <w:t xml:space="preserve">Proposal 1: RAN1 to make decision to specify for NTN NR one OCC technique for PUSCH with compromise between performance, specification impact and complexity, and if necessary a second OCC technique for PUSCH to optimize performance, with a check point in RAN#105. </w:t>
      </w:r>
    </w:p>
    <w:p w14:paraId="1765F13D" w14:textId="77777777" w:rsidR="00A7610C" w:rsidRDefault="00A7610C" w:rsidP="00A7610C">
      <w:r>
        <w:t>Proposal 2: Essential enhancements in RAN1 are not needed to support RedCap and eRedCap UEs with NR NTN operating in FR1-NTN bands, RAN4 to specify RF and RRM requirements for UE in the HD collision cases 3 (Semi-statically configured DL reception collides with semi-statically configured UL transmission)  and 4 (Dynamically scheduled DL reception collides with dynamic scheduled UL transmission)</w:t>
      </w:r>
    </w:p>
    <w:p w14:paraId="3CE46A2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A4952" w14:textId="77777777" w:rsidR="00A7610C" w:rsidRDefault="00A7610C" w:rsidP="00A7610C">
      <w:pPr>
        <w:rPr>
          <w:rFonts w:ascii="Arial" w:hAnsi="Arial" w:cs="Arial"/>
          <w:b/>
          <w:sz w:val="24"/>
        </w:rPr>
      </w:pPr>
      <w:r>
        <w:rPr>
          <w:rFonts w:ascii="Arial" w:hAnsi="Arial" w:cs="Arial"/>
          <w:b/>
          <w:color w:val="0000FF"/>
          <w:sz w:val="24"/>
        </w:rPr>
        <w:t>RP-241617</w:t>
      </w:r>
      <w:r>
        <w:rPr>
          <w:rFonts w:ascii="Arial" w:hAnsi="Arial" w:cs="Arial"/>
          <w:b/>
          <w:color w:val="0000FF"/>
          <w:sz w:val="24"/>
        </w:rPr>
        <w:tab/>
      </w:r>
      <w:r>
        <w:rPr>
          <w:rFonts w:ascii="Arial" w:hAnsi="Arial" w:cs="Arial"/>
          <w:b/>
          <w:sz w:val="24"/>
        </w:rPr>
        <w:t>Moderator's summary for offline discussion on REL-19 NTN NR</w:t>
      </w:r>
    </w:p>
    <w:p w14:paraId="686B83C3"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7FAAB9C9" w14:textId="77777777" w:rsidR="00A7610C" w:rsidRDefault="00A7610C" w:rsidP="00A7610C">
      <w:pPr>
        <w:rPr>
          <w:rFonts w:ascii="Arial" w:hAnsi="Arial" w:cs="Arial"/>
          <w:b/>
        </w:rPr>
      </w:pPr>
      <w:r>
        <w:rPr>
          <w:rFonts w:ascii="Arial" w:hAnsi="Arial" w:cs="Arial"/>
          <w:b/>
        </w:rPr>
        <w:t xml:space="preserve">Discussion: </w:t>
      </w:r>
    </w:p>
    <w:p w14:paraId="53A64E14" w14:textId="77777777" w:rsidR="00A7610C" w:rsidRDefault="00A7610C" w:rsidP="00A7610C">
      <w:r>
        <w:t>Qualcomm: this is not backward compatible</w:t>
      </w:r>
    </w:p>
    <w:p w14:paraId="2E0E2B0F" w14:textId="77777777" w:rsidR="00A7610C" w:rsidRDefault="00A7610C" w:rsidP="00A7610C">
      <w:r>
        <w:t>Ericsson: maybe bullet about backward compatibility could be removed (would cause confusion/discussion in RAN1)</w:t>
      </w:r>
    </w:p>
    <w:p w14:paraId="7096B776" w14:textId="77777777" w:rsidR="00A7610C" w:rsidRDefault="00A7610C" w:rsidP="00A7610C">
      <w:r>
        <w:t>OPPO: checking backward compatibility is important as this will impact on</w:t>
      </w:r>
    </w:p>
    <w:p w14:paraId="610921FA" w14:textId="77777777" w:rsidR="00A7610C" w:rsidRDefault="00A7610C" w:rsidP="00A7610C">
      <w:r>
        <w:t>RAN chair: 7 companies want to have the backward compatibility bullet, 5 companies have strong concerns to have the backward compatibility bullet</w:t>
      </w:r>
    </w:p>
    <w:p w14:paraId="36695441" w14:textId="77777777" w:rsidR="00A7610C" w:rsidRDefault="00A7610C" w:rsidP="00A7610C">
      <w:r>
        <w:t>RAN1 chair: fine to remove the backward compatibility bullet here, people can bring backward compatibility aspect to RAN1</w:t>
      </w:r>
    </w:p>
    <w:p w14:paraId="01D212B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RP-241659</w:t>
      </w:r>
      <w:r>
        <w:rPr>
          <w:color w:val="993300"/>
          <w:u w:val="single"/>
        </w:rPr>
        <w:t>.</w:t>
      </w:r>
    </w:p>
    <w:p w14:paraId="7323B1F1" w14:textId="77777777" w:rsidR="00A7610C" w:rsidRDefault="00A7610C" w:rsidP="00A7610C">
      <w:pPr>
        <w:rPr>
          <w:rFonts w:ascii="Arial" w:hAnsi="Arial" w:cs="Arial"/>
          <w:b/>
          <w:sz w:val="24"/>
        </w:rPr>
      </w:pPr>
      <w:r>
        <w:rPr>
          <w:rFonts w:ascii="Arial" w:hAnsi="Arial" w:cs="Arial"/>
          <w:b/>
          <w:color w:val="0000FF"/>
          <w:sz w:val="24"/>
        </w:rPr>
        <w:t>RP-241659</w:t>
      </w:r>
      <w:r>
        <w:rPr>
          <w:rFonts w:ascii="Arial" w:hAnsi="Arial" w:cs="Arial"/>
          <w:b/>
          <w:color w:val="0000FF"/>
          <w:sz w:val="24"/>
        </w:rPr>
        <w:tab/>
      </w:r>
      <w:r>
        <w:rPr>
          <w:rFonts w:ascii="Arial" w:hAnsi="Arial" w:cs="Arial"/>
          <w:b/>
          <w:sz w:val="24"/>
        </w:rPr>
        <w:t>Moderator's summary for offline discussion on REL-19 NTN NR</w:t>
      </w:r>
    </w:p>
    <w:p w14:paraId="3B6E59BF"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1375D439" w14:textId="77777777" w:rsidR="00A7610C" w:rsidRDefault="00A7610C" w:rsidP="00A7610C">
      <w:pPr>
        <w:rPr>
          <w:color w:val="808080"/>
        </w:rPr>
      </w:pPr>
      <w:r>
        <w:rPr>
          <w:color w:val="808080"/>
        </w:rPr>
        <w:t>(Replaces RP-241617)</w:t>
      </w:r>
    </w:p>
    <w:p w14:paraId="2A5B4E66" w14:textId="77777777" w:rsidR="00A7610C" w:rsidRDefault="00A7610C" w:rsidP="00A7610C">
      <w:pPr>
        <w:rPr>
          <w:rFonts w:ascii="Arial" w:hAnsi="Arial" w:cs="Arial"/>
          <w:b/>
        </w:rPr>
      </w:pPr>
      <w:r>
        <w:rPr>
          <w:rFonts w:ascii="Arial" w:hAnsi="Arial" w:cs="Arial"/>
          <w:b/>
        </w:rPr>
        <w:t xml:space="preserve">Discussion: </w:t>
      </w:r>
    </w:p>
    <w:p w14:paraId="0BDB61AB" w14:textId="77777777" w:rsidR="00A7610C" w:rsidRDefault="00A7610C" w:rsidP="00A7610C">
      <w:r>
        <w:t>conclusion: the 3 proposals are endorsed (unseen)</w:t>
      </w:r>
    </w:p>
    <w:p w14:paraId="7A3EA2F3" w14:textId="77777777" w:rsidR="00A7610C" w:rsidRDefault="00A7610C" w:rsidP="00A7610C">
      <w:r>
        <w:t>related WID in RP-241036</w:t>
      </w:r>
    </w:p>
    <w:p w14:paraId="4FFE4F9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F614A" w14:textId="77777777" w:rsidR="00A7610C" w:rsidRDefault="00A7610C" w:rsidP="00A7610C">
      <w:pPr>
        <w:rPr>
          <w:rFonts w:ascii="Arial" w:hAnsi="Arial" w:cs="Arial"/>
          <w:b/>
          <w:sz w:val="24"/>
        </w:rPr>
      </w:pPr>
      <w:r>
        <w:rPr>
          <w:rFonts w:ascii="Arial" w:hAnsi="Arial" w:cs="Arial"/>
          <w:b/>
          <w:color w:val="0000FF"/>
          <w:sz w:val="24"/>
        </w:rPr>
        <w:t>RP-240917</w:t>
      </w:r>
      <w:r>
        <w:rPr>
          <w:rFonts w:ascii="Arial" w:hAnsi="Arial" w:cs="Arial"/>
          <w:b/>
          <w:color w:val="0000FF"/>
          <w:sz w:val="24"/>
        </w:rPr>
        <w:tab/>
      </w:r>
      <w:r>
        <w:rPr>
          <w:rFonts w:ascii="Arial" w:hAnsi="Arial" w:cs="Arial"/>
          <w:b/>
          <w:sz w:val="24"/>
        </w:rPr>
        <w:t>Discussion on the support of satellite switch with resynch for regenerative payload</w:t>
      </w:r>
    </w:p>
    <w:p w14:paraId="1C84382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OPPO</w:t>
      </w:r>
    </w:p>
    <w:p w14:paraId="176A71E8" w14:textId="77777777" w:rsidR="00A7610C" w:rsidRDefault="00A7610C" w:rsidP="00A7610C">
      <w:pPr>
        <w:rPr>
          <w:rFonts w:ascii="Arial" w:hAnsi="Arial" w:cs="Arial"/>
          <w:b/>
        </w:rPr>
      </w:pPr>
      <w:r>
        <w:rPr>
          <w:rFonts w:ascii="Arial" w:hAnsi="Arial" w:cs="Arial"/>
          <w:b/>
        </w:rPr>
        <w:t xml:space="preserve">Discussion: </w:t>
      </w:r>
    </w:p>
    <w:p w14:paraId="69A086ED" w14:textId="77777777" w:rsidR="00A7610C" w:rsidRDefault="00A7610C" w:rsidP="00A7610C">
      <w:r>
        <w:t>MCC: due to a Tdoc number mistake RP-240926 and RP-240917 got mixed up by OPPO; by swapping the Tdoc numbers MCC solved this problem</w:t>
      </w:r>
    </w:p>
    <w:p w14:paraId="4E6534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80207" w14:textId="77777777" w:rsidR="00A7610C" w:rsidRDefault="00A7610C" w:rsidP="00A7610C">
      <w:pPr>
        <w:rPr>
          <w:rFonts w:ascii="Arial" w:hAnsi="Arial" w:cs="Arial"/>
          <w:b/>
          <w:sz w:val="24"/>
        </w:rPr>
      </w:pPr>
      <w:r>
        <w:rPr>
          <w:rFonts w:ascii="Arial" w:hAnsi="Arial" w:cs="Arial"/>
          <w:b/>
          <w:color w:val="0000FF"/>
          <w:sz w:val="24"/>
        </w:rPr>
        <w:t>RP-241040</w:t>
      </w:r>
      <w:r>
        <w:rPr>
          <w:rFonts w:ascii="Arial" w:hAnsi="Arial" w:cs="Arial"/>
          <w:b/>
          <w:color w:val="0000FF"/>
          <w:sz w:val="24"/>
        </w:rPr>
        <w:tab/>
      </w:r>
      <w:r>
        <w:rPr>
          <w:rFonts w:ascii="Arial" w:hAnsi="Arial" w:cs="Arial"/>
          <w:b/>
          <w:sz w:val="24"/>
        </w:rPr>
        <w:t>Discussion on Rel-19 NTN</w:t>
      </w:r>
    </w:p>
    <w:p w14:paraId="31927945"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B4324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6E8E5" w14:textId="77777777" w:rsidR="00A7610C" w:rsidRDefault="00A7610C" w:rsidP="00A7610C">
      <w:pPr>
        <w:rPr>
          <w:rFonts w:ascii="Arial" w:hAnsi="Arial" w:cs="Arial"/>
          <w:b/>
          <w:sz w:val="24"/>
        </w:rPr>
      </w:pPr>
      <w:r>
        <w:rPr>
          <w:rFonts w:ascii="Arial" w:hAnsi="Arial" w:cs="Arial"/>
          <w:b/>
          <w:color w:val="0000FF"/>
          <w:sz w:val="24"/>
        </w:rPr>
        <w:t>RP-241096</w:t>
      </w:r>
      <w:r>
        <w:rPr>
          <w:rFonts w:ascii="Arial" w:hAnsi="Arial" w:cs="Arial"/>
          <w:b/>
          <w:color w:val="0000FF"/>
          <w:sz w:val="24"/>
        </w:rPr>
        <w:tab/>
      </w:r>
      <w:r>
        <w:rPr>
          <w:rFonts w:ascii="Arial" w:hAnsi="Arial" w:cs="Arial"/>
          <w:b/>
          <w:sz w:val="24"/>
        </w:rPr>
        <w:t>Discussion on NTN for NR Phase 3 in Rel-19</w:t>
      </w:r>
    </w:p>
    <w:p w14:paraId="6A8163A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0D9861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9FA92" w14:textId="77777777" w:rsidR="00A7610C" w:rsidRDefault="00A7610C" w:rsidP="00A7610C">
      <w:pPr>
        <w:rPr>
          <w:rFonts w:ascii="Arial" w:hAnsi="Arial" w:cs="Arial"/>
          <w:b/>
          <w:sz w:val="24"/>
        </w:rPr>
      </w:pPr>
      <w:r>
        <w:rPr>
          <w:rFonts w:ascii="Arial" w:hAnsi="Arial" w:cs="Arial"/>
          <w:b/>
          <w:color w:val="0000FF"/>
          <w:sz w:val="24"/>
        </w:rPr>
        <w:t>RP-241098</w:t>
      </w:r>
      <w:r>
        <w:rPr>
          <w:rFonts w:ascii="Arial" w:hAnsi="Arial" w:cs="Arial"/>
          <w:b/>
          <w:color w:val="0000FF"/>
          <w:sz w:val="24"/>
        </w:rPr>
        <w:tab/>
      </w:r>
      <w:r>
        <w:rPr>
          <w:rFonts w:ascii="Arial" w:hAnsi="Arial" w:cs="Arial"/>
          <w:b/>
          <w:sz w:val="24"/>
        </w:rPr>
        <w:t>Discussion on NR NTN Phase 3</w:t>
      </w:r>
    </w:p>
    <w:p w14:paraId="180E813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F7F051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2FBBD" w14:textId="77777777" w:rsidR="00A7610C" w:rsidRDefault="00A7610C" w:rsidP="00A7610C">
      <w:pPr>
        <w:rPr>
          <w:rFonts w:ascii="Arial" w:hAnsi="Arial" w:cs="Arial"/>
          <w:b/>
          <w:sz w:val="24"/>
        </w:rPr>
      </w:pPr>
      <w:r>
        <w:rPr>
          <w:rFonts w:ascii="Arial" w:hAnsi="Arial" w:cs="Arial"/>
          <w:b/>
          <w:color w:val="0000FF"/>
          <w:sz w:val="24"/>
        </w:rPr>
        <w:t>RP-241133</w:t>
      </w:r>
      <w:r>
        <w:rPr>
          <w:rFonts w:ascii="Arial" w:hAnsi="Arial" w:cs="Arial"/>
          <w:b/>
          <w:color w:val="0000FF"/>
          <w:sz w:val="24"/>
        </w:rPr>
        <w:tab/>
      </w:r>
      <w:r>
        <w:rPr>
          <w:rFonts w:ascii="Arial" w:hAnsi="Arial" w:cs="Arial"/>
          <w:b/>
          <w:sz w:val="24"/>
        </w:rPr>
        <w:t>Considerations for R19 NR NTN SI and WI</w:t>
      </w:r>
    </w:p>
    <w:p w14:paraId="72B062B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3C702C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19A07" w14:textId="77777777" w:rsidR="00A7610C" w:rsidRDefault="00A7610C" w:rsidP="00A7610C">
      <w:pPr>
        <w:rPr>
          <w:rFonts w:ascii="Arial" w:hAnsi="Arial" w:cs="Arial"/>
          <w:b/>
          <w:sz w:val="24"/>
        </w:rPr>
      </w:pPr>
      <w:r>
        <w:rPr>
          <w:rFonts w:ascii="Arial" w:hAnsi="Arial" w:cs="Arial"/>
          <w:b/>
          <w:color w:val="0000FF"/>
          <w:sz w:val="24"/>
        </w:rPr>
        <w:t>RP-241163</w:t>
      </w:r>
      <w:r>
        <w:rPr>
          <w:rFonts w:ascii="Arial" w:hAnsi="Arial" w:cs="Arial"/>
          <w:b/>
          <w:color w:val="0000FF"/>
          <w:sz w:val="24"/>
        </w:rPr>
        <w:tab/>
      </w:r>
      <w:r>
        <w:rPr>
          <w:rFonts w:ascii="Arial" w:hAnsi="Arial" w:cs="Arial"/>
          <w:b/>
          <w:sz w:val="24"/>
        </w:rPr>
        <w:t>Views on Rel-19 NR NTN</w:t>
      </w:r>
    </w:p>
    <w:p w14:paraId="023ED86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3FFFF94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ACBD2" w14:textId="77777777" w:rsidR="00A7610C" w:rsidRDefault="00A7610C" w:rsidP="00A7610C">
      <w:pPr>
        <w:rPr>
          <w:rFonts w:ascii="Arial" w:hAnsi="Arial" w:cs="Arial"/>
          <w:b/>
          <w:sz w:val="24"/>
        </w:rPr>
      </w:pPr>
      <w:r>
        <w:rPr>
          <w:rFonts w:ascii="Arial" w:hAnsi="Arial" w:cs="Arial"/>
          <w:b/>
          <w:color w:val="0000FF"/>
          <w:sz w:val="24"/>
        </w:rPr>
        <w:t>RP-241181</w:t>
      </w:r>
      <w:r>
        <w:rPr>
          <w:rFonts w:ascii="Arial" w:hAnsi="Arial" w:cs="Arial"/>
          <w:b/>
          <w:color w:val="0000FF"/>
          <w:sz w:val="24"/>
        </w:rPr>
        <w:tab/>
      </w:r>
      <w:r>
        <w:rPr>
          <w:rFonts w:ascii="Arial" w:hAnsi="Arial" w:cs="Arial"/>
          <w:b/>
          <w:sz w:val="24"/>
        </w:rPr>
        <w:t>Discussion on scope of Rel-19 NR-NTN</w:t>
      </w:r>
    </w:p>
    <w:p w14:paraId="6B3A1C8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Inc.</w:t>
      </w:r>
    </w:p>
    <w:p w14:paraId="2F64DD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F3C50" w14:textId="77777777" w:rsidR="00A7610C" w:rsidRDefault="00A7610C" w:rsidP="00A7610C">
      <w:pPr>
        <w:rPr>
          <w:rFonts w:ascii="Arial" w:hAnsi="Arial" w:cs="Arial"/>
          <w:b/>
          <w:sz w:val="24"/>
        </w:rPr>
      </w:pPr>
      <w:r>
        <w:rPr>
          <w:rFonts w:ascii="Arial" w:hAnsi="Arial" w:cs="Arial"/>
          <w:b/>
          <w:color w:val="0000FF"/>
          <w:sz w:val="24"/>
        </w:rPr>
        <w:t>RP-241210</w:t>
      </w:r>
      <w:r>
        <w:rPr>
          <w:rFonts w:ascii="Arial" w:hAnsi="Arial" w:cs="Arial"/>
          <w:b/>
          <w:color w:val="0000FF"/>
          <w:sz w:val="24"/>
        </w:rPr>
        <w:tab/>
      </w:r>
      <w:r>
        <w:rPr>
          <w:rFonts w:ascii="Arial" w:hAnsi="Arial" w:cs="Arial"/>
          <w:b/>
          <w:sz w:val="24"/>
        </w:rPr>
        <w:t>Discussion on the check point of Rel-19 Non-Terrestrial Networks (NTN) for NR Phase 3</w:t>
      </w:r>
    </w:p>
    <w:p w14:paraId="6B39B7C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04D458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066D0" w14:textId="77777777" w:rsidR="00A7610C" w:rsidRDefault="00A7610C" w:rsidP="00A7610C">
      <w:pPr>
        <w:rPr>
          <w:rFonts w:ascii="Arial" w:hAnsi="Arial" w:cs="Arial"/>
          <w:b/>
          <w:sz w:val="24"/>
        </w:rPr>
      </w:pPr>
      <w:r>
        <w:rPr>
          <w:rFonts w:ascii="Arial" w:hAnsi="Arial" w:cs="Arial"/>
          <w:b/>
          <w:color w:val="0000FF"/>
          <w:sz w:val="24"/>
        </w:rPr>
        <w:t>RP-241211</w:t>
      </w:r>
      <w:r>
        <w:rPr>
          <w:rFonts w:ascii="Arial" w:hAnsi="Arial" w:cs="Arial"/>
          <w:b/>
          <w:color w:val="0000FF"/>
          <w:sz w:val="24"/>
        </w:rPr>
        <w:tab/>
      </w:r>
      <w:r>
        <w:rPr>
          <w:rFonts w:ascii="Arial" w:hAnsi="Arial" w:cs="Arial"/>
          <w:b/>
          <w:sz w:val="24"/>
        </w:rPr>
        <w:t>Discussion on the scope of Rel-19 Non-Terrestrial Networks (NTN) for NR Phase 3</w:t>
      </w:r>
    </w:p>
    <w:p w14:paraId="26252A8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ADE602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AA3F6" w14:textId="77777777" w:rsidR="00A7610C" w:rsidRDefault="00A7610C" w:rsidP="00A7610C">
      <w:pPr>
        <w:rPr>
          <w:rFonts w:ascii="Arial" w:hAnsi="Arial" w:cs="Arial"/>
          <w:b/>
          <w:sz w:val="24"/>
        </w:rPr>
      </w:pPr>
      <w:r>
        <w:rPr>
          <w:rFonts w:ascii="Arial" w:hAnsi="Arial" w:cs="Arial"/>
          <w:b/>
          <w:color w:val="0000FF"/>
          <w:sz w:val="24"/>
        </w:rPr>
        <w:t>RP-241289</w:t>
      </w:r>
      <w:r>
        <w:rPr>
          <w:rFonts w:ascii="Arial" w:hAnsi="Arial" w:cs="Arial"/>
          <w:b/>
          <w:color w:val="0000FF"/>
          <w:sz w:val="24"/>
        </w:rPr>
        <w:tab/>
      </w:r>
      <w:r>
        <w:rPr>
          <w:rFonts w:ascii="Arial" w:hAnsi="Arial" w:cs="Arial"/>
          <w:b/>
          <w:sz w:val="24"/>
        </w:rPr>
        <w:t>Discussion on Rel-19 NR NTN progress and scope</w:t>
      </w:r>
    </w:p>
    <w:p w14:paraId="5910E36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7F14B8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C253A" w14:textId="77777777" w:rsidR="00A7610C" w:rsidRDefault="00A7610C" w:rsidP="00A7610C">
      <w:pPr>
        <w:rPr>
          <w:rFonts w:ascii="Arial" w:hAnsi="Arial" w:cs="Arial"/>
          <w:b/>
          <w:sz w:val="24"/>
        </w:rPr>
      </w:pPr>
      <w:r>
        <w:rPr>
          <w:rFonts w:ascii="Arial" w:hAnsi="Arial" w:cs="Arial"/>
          <w:b/>
          <w:color w:val="0000FF"/>
          <w:sz w:val="24"/>
        </w:rPr>
        <w:t>RP-241341</w:t>
      </w:r>
      <w:r>
        <w:rPr>
          <w:rFonts w:ascii="Arial" w:hAnsi="Arial" w:cs="Arial"/>
          <w:b/>
          <w:color w:val="0000FF"/>
          <w:sz w:val="24"/>
        </w:rPr>
        <w:tab/>
      </w:r>
      <w:r>
        <w:rPr>
          <w:rFonts w:ascii="Arial" w:hAnsi="Arial" w:cs="Arial"/>
          <w:b/>
          <w:sz w:val="24"/>
        </w:rPr>
        <w:t>Discussion on R19 NR NTN scope</w:t>
      </w:r>
    </w:p>
    <w:p w14:paraId="445D2D83"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A7D5C7" w14:textId="77777777" w:rsidR="00A7610C" w:rsidRDefault="00A7610C" w:rsidP="00A7610C">
      <w:pPr>
        <w:rPr>
          <w:rFonts w:ascii="Arial" w:hAnsi="Arial" w:cs="Arial"/>
          <w:b/>
        </w:rPr>
      </w:pPr>
      <w:r>
        <w:rPr>
          <w:rFonts w:ascii="Arial" w:hAnsi="Arial" w:cs="Arial"/>
          <w:b/>
        </w:rPr>
        <w:t xml:space="preserve">Abstract: </w:t>
      </w:r>
    </w:p>
    <w:p w14:paraId="52C10F4E" w14:textId="77777777" w:rsidR="00A7610C" w:rsidRDefault="00A7610C" w:rsidP="00A7610C">
      <w:r>
        <w:t>Discuss R19 NR NTN scope including DL coverage enhancements, uplink capacity enhancement and support of (e)RedCap UEs with NR NTN</w:t>
      </w:r>
    </w:p>
    <w:p w14:paraId="5374FF4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1F566" w14:textId="77777777" w:rsidR="00A7610C" w:rsidRDefault="00A7610C" w:rsidP="00A7610C">
      <w:pPr>
        <w:rPr>
          <w:rFonts w:ascii="Arial" w:hAnsi="Arial" w:cs="Arial"/>
          <w:b/>
          <w:sz w:val="24"/>
        </w:rPr>
      </w:pPr>
      <w:r>
        <w:rPr>
          <w:rFonts w:ascii="Arial" w:hAnsi="Arial" w:cs="Arial"/>
          <w:b/>
          <w:color w:val="0000FF"/>
          <w:sz w:val="24"/>
        </w:rPr>
        <w:t>RP-241506</w:t>
      </w:r>
      <w:r>
        <w:rPr>
          <w:rFonts w:ascii="Arial" w:hAnsi="Arial" w:cs="Arial"/>
          <w:b/>
          <w:color w:val="0000FF"/>
          <w:sz w:val="24"/>
        </w:rPr>
        <w:tab/>
      </w:r>
      <w:r>
        <w:rPr>
          <w:rFonts w:ascii="Arial" w:hAnsi="Arial" w:cs="Arial"/>
          <w:b/>
          <w:sz w:val="24"/>
        </w:rPr>
        <w:t>Views on NR-NTN in Rel-19</w:t>
      </w:r>
    </w:p>
    <w:p w14:paraId="10E0232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1B11B2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A9C6" w14:textId="77777777" w:rsidR="00A7610C" w:rsidRDefault="00A7610C" w:rsidP="00A7610C">
      <w:pPr>
        <w:rPr>
          <w:rFonts w:ascii="Arial" w:hAnsi="Arial" w:cs="Arial"/>
          <w:b/>
          <w:sz w:val="24"/>
        </w:rPr>
      </w:pPr>
      <w:r>
        <w:rPr>
          <w:rFonts w:ascii="Arial" w:hAnsi="Arial" w:cs="Arial"/>
          <w:b/>
          <w:color w:val="0000FF"/>
          <w:sz w:val="24"/>
        </w:rPr>
        <w:t>RP-241527</w:t>
      </w:r>
      <w:r>
        <w:rPr>
          <w:rFonts w:ascii="Arial" w:hAnsi="Arial" w:cs="Arial"/>
          <w:b/>
          <w:color w:val="0000FF"/>
          <w:sz w:val="24"/>
        </w:rPr>
        <w:tab/>
      </w:r>
      <w:r>
        <w:rPr>
          <w:rFonts w:ascii="Arial" w:hAnsi="Arial" w:cs="Arial"/>
          <w:b/>
          <w:sz w:val="24"/>
        </w:rPr>
        <w:t>Discussion on Rel-19 NR NTN</w:t>
      </w:r>
    </w:p>
    <w:p w14:paraId="775CB50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A9A6CF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30962" w14:textId="77777777" w:rsidR="00A7610C" w:rsidRDefault="00A7610C" w:rsidP="00A7610C">
      <w:pPr>
        <w:rPr>
          <w:rFonts w:ascii="Arial" w:hAnsi="Arial" w:cs="Arial"/>
          <w:b/>
          <w:sz w:val="24"/>
        </w:rPr>
      </w:pPr>
      <w:r>
        <w:rPr>
          <w:rFonts w:ascii="Arial" w:hAnsi="Arial" w:cs="Arial"/>
          <w:b/>
          <w:color w:val="0000FF"/>
          <w:sz w:val="24"/>
        </w:rPr>
        <w:t>RP-241536</w:t>
      </w:r>
      <w:r>
        <w:rPr>
          <w:rFonts w:ascii="Arial" w:hAnsi="Arial" w:cs="Arial"/>
          <w:b/>
          <w:color w:val="0000FF"/>
          <w:sz w:val="24"/>
        </w:rPr>
        <w:tab/>
      </w:r>
      <w:r>
        <w:rPr>
          <w:rFonts w:ascii="Arial" w:hAnsi="Arial" w:cs="Arial"/>
          <w:b/>
          <w:sz w:val="24"/>
        </w:rPr>
        <w:t>Discussion on NR-NTN WID</w:t>
      </w:r>
    </w:p>
    <w:p w14:paraId="799BE3A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6C79121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91FBA" w14:textId="77777777" w:rsidR="00A7610C" w:rsidRDefault="00A7610C" w:rsidP="00A7610C">
      <w:pPr>
        <w:rPr>
          <w:rFonts w:ascii="Arial" w:hAnsi="Arial" w:cs="Arial"/>
          <w:b/>
          <w:sz w:val="24"/>
        </w:rPr>
      </w:pPr>
      <w:r>
        <w:rPr>
          <w:rFonts w:ascii="Arial" w:hAnsi="Arial" w:cs="Arial"/>
          <w:b/>
          <w:color w:val="0000FF"/>
          <w:sz w:val="24"/>
        </w:rPr>
        <w:t>RP-241036</w:t>
      </w:r>
      <w:r>
        <w:rPr>
          <w:rFonts w:ascii="Arial" w:hAnsi="Arial" w:cs="Arial"/>
          <w:b/>
          <w:color w:val="0000FF"/>
          <w:sz w:val="24"/>
        </w:rPr>
        <w:tab/>
      </w:r>
      <w:r>
        <w:rPr>
          <w:rFonts w:ascii="Arial" w:hAnsi="Arial" w:cs="Arial"/>
          <w:b/>
          <w:sz w:val="24"/>
        </w:rPr>
        <w:t>Revised WID: Non-Terrestrial Networks (NTN) for NR Phase 3</w:t>
      </w:r>
    </w:p>
    <w:p w14:paraId="0803152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94EAF3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RP-241667</w:t>
      </w:r>
      <w:r>
        <w:rPr>
          <w:color w:val="993300"/>
          <w:u w:val="single"/>
        </w:rPr>
        <w:t>.</w:t>
      </w:r>
    </w:p>
    <w:p w14:paraId="5AA4A01A" w14:textId="77777777" w:rsidR="00A7610C" w:rsidRDefault="00A7610C" w:rsidP="00A7610C">
      <w:pPr>
        <w:rPr>
          <w:rFonts w:ascii="Arial" w:hAnsi="Arial" w:cs="Arial"/>
          <w:b/>
          <w:sz w:val="24"/>
        </w:rPr>
      </w:pPr>
      <w:r>
        <w:rPr>
          <w:rFonts w:ascii="Arial" w:hAnsi="Arial" w:cs="Arial"/>
          <w:b/>
          <w:color w:val="0000FF"/>
          <w:sz w:val="24"/>
        </w:rPr>
        <w:t>RP-241667</w:t>
      </w:r>
      <w:r>
        <w:rPr>
          <w:rFonts w:ascii="Arial" w:hAnsi="Arial" w:cs="Arial"/>
          <w:b/>
          <w:color w:val="0000FF"/>
          <w:sz w:val="24"/>
        </w:rPr>
        <w:tab/>
      </w:r>
      <w:r>
        <w:rPr>
          <w:rFonts w:ascii="Arial" w:hAnsi="Arial" w:cs="Arial"/>
          <w:b/>
          <w:sz w:val="24"/>
        </w:rPr>
        <w:t>Revised WID: Non-Terrestrial Networks (NTN) for NR Phase 3</w:t>
      </w:r>
    </w:p>
    <w:p w14:paraId="789EFE7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6948F65" w14:textId="77777777" w:rsidR="00A7610C" w:rsidRDefault="00A7610C" w:rsidP="00A7610C">
      <w:pPr>
        <w:rPr>
          <w:color w:val="808080"/>
        </w:rPr>
      </w:pPr>
      <w:r>
        <w:rPr>
          <w:color w:val="808080"/>
        </w:rPr>
        <w:t>(Replaces RP-241036)</w:t>
      </w:r>
    </w:p>
    <w:p w14:paraId="0C4DD4D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BB41F" w14:textId="77777777" w:rsidR="00A7610C" w:rsidRDefault="00A7610C" w:rsidP="00A7610C">
      <w:pPr>
        <w:pStyle w:val="Heading5"/>
      </w:pPr>
      <w:bookmarkStart w:id="154" w:name="_Toc174268380"/>
      <w:bookmarkStart w:id="155" w:name="_Toc174924389"/>
      <w:r>
        <w:t>9.3.2.3</w:t>
      </w:r>
      <w:r>
        <w:tab/>
        <w:t>XR (eXtended Reality) for NR Phase 3 [RAN2 WI: NR_XR_Ph3]</w:t>
      </w:r>
      <w:bookmarkEnd w:id="154"/>
      <w:bookmarkEnd w:id="155"/>
    </w:p>
    <w:p w14:paraId="0D69C595" w14:textId="77777777" w:rsidR="00A7610C" w:rsidRDefault="00A7610C" w:rsidP="00A7610C">
      <w:pPr>
        <w:rPr>
          <w:rFonts w:ascii="Arial" w:hAnsi="Arial" w:cs="Arial"/>
          <w:b/>
          <w:sz w:val="24"/>
        </w:rPr>
      </w:pPr>
      <w:r>
        <w:rPr>
          <w:rFonts w:ascii="Arial" w:hAnsi="Arial" w:cs="Arial"/>
          <w:b/>
          <w:color w:val="0000FF"/>
          <w:sz w:val="24"/>
        </w:rPr>
        <w:t>RP-240927</w:t>
      </w:r>
      <w:r>
        <w:rPr>
          <w:rFonts w:ascii="Arial" w:hAnsi="Arial" w:cs="Arial"/>
          <w:b/>
          <w:color w:val="0000FF"/>
          <w:sz w:val="24"/>
        </w:rPr>
        <w:tab/>
      </w:r>
      <w:r>
        <w:rPr>
          <w:rFonts w:ascii="Arial" w:hAnsi="Arial" w:cs="Arial"/>
          <w:b/>
          <w:sz w:val="24"/>
        </w:rPr>
        <w:t xml:space="preserve">Status Report of XR (eXtended Reality) for NR Phase 3 </w:t>
      </w:r>
    </w:p>
    <w:p w14:paraId="2DCDA11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44A9155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58B38" w14:textId="77777777" w:rsidR="00A7610C" w:rsidRDefault="00A7610C" w:rsidP="00A7610C">
      <w:pPr>
        <w:rPr>
          <w:rFonts w:ascii="Arial" w:hAnsi="Arial" w:cs="Arial"/>
          <w:b/>
          <w:sz w:val="24"/>
        </w:rPr>
      </w:pPr>
      <w:r>
        <w:rPr>
          <w:rFonts w:ascii="Arial" w:hAnsi="Arial" w:cs="Arial"/>
          <w:b/>
          <w:color w:val="0000FF"/>
          <w:sz w:val="24"/>
        </w:rPr>
        <w:t>RP-241041</w:t>
      </w:r>
      <w:r>
        <w:rPr>
          <w:rFonts w:ascii="Arial" w:hAnsi="Arial" w:cs="Arial"/>
          <w:b/>
          <w:color w:val="0000FF"/>
          <w:sz w:val="24"/>
        </w:rPr>
        <w:tab/>
      </w:r>
      <w:r>
        <w:rPr>
          <w:rFonts w:ascii="Arial" w:hAnsi="Arial" w:cs="Arial"/>
          <w:b/>
          <w:sz w:val="24"/>
        </w:rPr>
        <w:t>Discussion on Rel-19 XR WID</w:t>
      </w:r>
    </w:p>
    <w:p w14:paraId="5ADAB58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37352F1" w14:textId="77777777" w:rsidR="00A7610C" w:rsidRDefault="00A7610C" w:rsidP="00A7610C">
      <w:pPr>
        <w:rPr>
          <w:rFonts w:ascii="Arial" w:hAnsi="Arial" w:cs="Arial"/>
          <w:b/>
        </w:rPr>
      </w:pPr>
      <w:r>
        <w:rPr>
          <w:rFonts w:ascii="Arial" w:hAnsi="Arial" w:cs="Arial"/>
          <w:b/>
        </w:rPr>
        <w:t xml:space="preserve">Discussion: </w:t>
      </w:r>
    </w:p>
    <w:p w14:paraId="4A4198EE" w14:textId="77777777" w:rsidR="00A7610C" w:rsidRDefault="00A7610C" w:rsidP="00A7610C">
      <w:r>
        <w:t>Proposal: Update the WID for Rel 19 XR enhancement to include the network exposure/RAN awareness.</w:t>
      </w:r>
    </w:p>
    <w:p w14:paraId="5194B0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0DB6E" w14:textId="77777777" w:rsidR="00A7610C" w:rsidRDefault="00A7610C" w:rsidP="00A7610C">
      <w:pPr>
        <w:rPr>
          <w:rFonts w:ascii="Arial" w:hAnsi="Arial" w:cs="Arial"/>
          <w:b/>
          <w:sz w:val="24"/>
        </w:rPr>
      </w:pPr>
      <w:r>
        <w:rPr>
          <w:rFonts w:ascii="Arial" w:hAnsi="Arial" w:cs="Arial"/>
          <w:b/>
          <w:color w:val="0000FF"/>
          <w:sz w:val="24"/>
        </w:rPr>
        <w:lastRenderedPageBreak/>
        <w:t>RP-241498</w:t>
      </w:r>
      <w:r>
        <w:rPr>
          <w:rFonts w:ascii="Arial" w:hAnsi="Arial" w:cs="Arial"/>
          <w:b/>
          <w:color w:val="0000FF"/>
          <w:sz w:val="24"/>
        </w:rPr>
        <w:tab/>
      </w:r>
      <w:r>
        <w:rPr>
          <w:rFonts w:ascii="Arial" w:hAnsi="Arial" w:cs="Arial"/>
          <w:b/>
          <w:sz w:val="24"/>
        </w:rPr>
        <w:t>Views on XR for NR Phase 3 WI scope</w:t>
      </w:r>
    </w:p>
    <w:p w14:paraId="48FEF50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780C2214" w14:textId="77777777" w:rsidR="00A7610C" w:rsidRDefault="00A7610C" w:rsidP="00A7610C">
      <w:pPr>
        <w:rPr>
          <w:rFonts w:ascii="Arial" w:hAnsi="Arial" w:cs="Arial"/>
          <w:b/>
        </w:rPr>
      </w:pPr>
      <w:r>
        <w:rPr>
          <w:rFonts w:ascii="Arial" w:hAnsi="Arial" w:cs="Arial"/>
          <w:b/>
        </w:rPr>
        <w:t xml:space="preserve">Abstract: </w:t>
      </w:r>
    </w:p>
    <w:p w14:paraId="04844D1C" w14:textId="77777777" w:rsidR="00A7610C" w:rsidRDefault="00A7610C" w:rsidP="00A7610C">
      <w:r>
        <w:t xml:space="preserve">This document discussed the note in Release 19 XR work item on "Whether / to what extent network exposure / RAN awareness / e.g. RAN involved rate control, possibly additional info for DL scheduling, parallel with SA2 work, shall be covered in this WI is </w:t>
      </w:r>
    </w:p>
    <w:p w14:paraId="628ED7C1" w14:textId="77777777" w:rsidR="00A7610C" w:rsidRDefault="00A7610C" w:rsidP="00A7610C">
      <w:pPr>
        <w:rPr>
          <w:rFonts w:ascii="Arial" w:hAnsi="Arial" w:cs="Arial"/>
          <w:b/>
        </w:rPr>
      </w:pPr>
      <w:r>
        <w:rPr>
          <w:rFonts w:ascii="Arial" w:hAnsi="Arial" w:cs="Arial"/>
          <w:b/>
        </w:rPr>
        <w:t xml:space="preserve">Discussion: </w:t>
      </w:r>
    </w:p>
    <w:p w14:paraId="1CF7E3E1" w14:textId="77777777" w:rsidR="00A7610C" w:rsidRDefault="00A7610C" w:rsidP="00A7610C">
      <w:r>
        <w:t>Proposal 1: For RAN awareness congestion indication solutions, compare it against currently available solutions, consider drawbacks including limited applicability of proposed solutions and discuss the motivation of adding alternative solutions.</w:t>
      </w:r>
    </w:p>
    <w:p w14:paraId="6CEDDD4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722F" w14:textId="77777777" w:rsidR="00A7610C" w:rsidRDefault="00A7610C" w:rsidP="00A7610C">
      <w:pPr>
        <w:rPr>
          <w:rFonts w:ascii="Arial" w:hAnsi="Arial" w:cs="Arial"/>
          <w:b/>
          <w:sz w:val="24"/>
        </w:rPr>
      </w:pPr>
      <w:r>
        <w:rPr>
          <w:rFonts w:ascii="Arial" w:hAnsi="Arial" w:cs="Arial"/>
          <w:b/>
          <w:color w:val="0000FF"/>
          <w:sz w:val="24"/>
        </w:rPr>
        <w:t>RP-241505</w:t>
      </w:r>
      <w:r>
        <w:rPr>
          <w:rFonts w:ascii="Arial" w:hAnsi="Arial" w:cs="Arial"/>
          <w:b/>
          <w:color w:val="0000FF"/>
          <w:sz w:val="24"/>
        </w:rPr>
        <w:tab/>
      </w:r>
      <w:r>
        <w:rPr>
          <w:rFonts w:ascii="Arial" w:hAnsi="Arial" w:cs="Arial"/>
          <w:b/>
          <w:sz w:val="24"/>
        </w:rPr>
        <w:t>Discussion on Rel-19 XR WID</w:t>
      </w:r>
    </w:p>
    <w:p w14:paraId="687F784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D35F15D" w14:textId="77777777" w:rsidR="00A7610C" w:rsidRDefault="00A7610C" w:rsidP="00A7610C">
      <w:pPr>
        <w:rPr>
          <w:rFonts w:ascii="Arial" w:hAnsi="Arial" w:cs="Arial"/>
          <w:b/>
        </w:rPr>
      </w:pPr>
      <w:r>
        <w:rPr>
          <w:rFonts w:ascii="Arial" w:hAnsi="Arial" w:cs="Arial"/>
          <w:b/>
        </w:rPr>
        <w:t xml:space="preserve">Discussion: </w:t>
      </w:r>
    </w:p>
    <w:p w14:paraId="1979781F" w14:textId="77777777" w:rsidR="00A7610C" w:rsidRDefault="00A7610C" w:rsidP="00A7610C">
      <w:r>
        <w:t>Proposal: Enhance the recommended bit rate MAC procedure to cover XR applications</w:t>
      </w:r>
    </w:p>
    <w:p w14:paraId="6401F0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6555E" w14:textId="77777777" w:rsidR="00A7610C" w:rsidRDefault="00A7610C" w:rsidP="00A7610C">
      <w:pPr>
        <w:rPr>
          <w:rFonts w:ascii="Arial" w:hAnsi="Arial" w:cs="Arial"/>
          <w:b/>
          <w:sz w:val="24"/>
        </w:rPr>
      </w:pPr>
      <w:r>
        <w:rPr>
          <w:rFonts w:ascii="Arial" w:hAnsi="Arial" w:cs="Arial"/>
          <w:b/>
          <w:color w:val="0000FF"/>
          <w:sz w:val="24"/>
        </w:rPr>
        <w:t>RP-241540</w:t>
      </w:r>
      <w:r>
        <w:rPr>
          <w:rFonts w:ascii="Arial" w:hAnsi="Arial" w:cs="Arial"/>
          <w:b/>
          <w:color w:val="0000FF"/>
          <w:sz w:val="24"/>
        </w:rPr>
        <w:tab/>
      </w:r>
      <w:r>
        <w:rPr>
          <w:rFonts w:ascii="Arial" w:hAnsi="Arial" w:cs="Arial"/>
          <w:b/>
          <w:sz w:val="24"/>
        </w:rPr>
        <w:t>Discussion on Rel-19 XR WID</w:t>
      </w:r>
    </w:p>
    <w:p w14:paraId="25E5CB2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CATT, CMCC, Google, vivo, ZTE Corporation, Sanechips, Huawei, HiSilicon, Spreadtrum, Samsung, Apple, MediaTek</w:t>
      </w:r>
    </w:p>
    <w:p w14:paraId="7BAF15AB" w14:textId="77777777" w:rsidR="00A7610C" w:rsidRDefault="00A7610C" w:rsidP="00A7610C">
      <w:pPr>
        <w:rPr>
          <w:rFonts w:ascii="Arial" w:hAnsi="Arial" w:cs="Arial"/>
          <w:b/>
        </w:rPr>
      </w:pPr>
      <w:r>
        <w:rPr>
          <w:rFonts w:ascii="Arial" w:hAnsi="Arial" w:cs="Arial"/>
          <w:b/>
        </w:rPr>
        <w:t xml:space="preserve">Discussion: </w:t>
      </w:r>
    </w:p>
    <w:p w14:paraId="06DF290D" w14:textId="77777777" w:rsidR="00A7610C" w:rsidRDefault="00A7610C" w:rsidP="00A7610C">
      <w:r>
        <w:t>Proposal: To add objective into the WID: Specify the signaling for network exposure / RAN awareness on the UL congestion information per QoS flow/per DRB [RAN2]</w:t>
      </w:r>
    </w:p>
    <w:p w14:paraId="3A3688CD" w14:textId="77777777" w:rsidR="00A7610C" w:rsidRDefault="00A7610C" w:rsidP="00A7610C">
      <w:r>
        <w:t>RAN chair: regarding RP-241041, RP-241498, RP-241505, RP-241540 the proposal is to postpone the conclusion until Sep.24</w:t>
      </w:r>
    </w:p>
    <w:p w14:paraId="592AF956" w14:textId="77777777" w:rsidR="00A7610C" w:rsidRDefault="00A7610C" w:rsidP="00A7610C">
      <w:r>
        <w:t>Nokia: adding something in without taking something out will not be useful</w:t>
      </w:r>
    </w:p>
    <w:p w14:paraId="60AC426A" w14:textId="77777777" w:rsidR="00A7610C" w:rsidRDefault="00A7610C" w:rsidP="00A7610C">
      <w:r>
        <w:t>Meta: prefers to have more offline discussion during RAN #104</w:t>
      </w:r>
    </w:p>
    <w:p w14:paraId="4B7CC51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28C88" w14:textId="77777777" w:rsidR="00A7610C" w:rsidRDefault="00A7610C" w:rsidP="00A7610C">
      <w:pPr>
        <w:rPr>
          <w:rFonts w:ascii="Arial" w:hAnsi="Arial" w:cs="Arial"/>
          <w:b/>
          <w:sz w:val="24"/>
        </w:rPr>
      </w:pPr>
      <w:r>
        <w:rPr>
          <w:rFonts w:ascii="Arial" w:hAnsi="Arial" w:cs="Arial"/>
          <w:b/>
          <w:color w:val="0000FF"/>
          <w:sz w:val="24"/>
        </w:rPr>
        <w:t>RP-241651</w:t>
      </w:r>
      <w:r>
        <w:rPr>
          <w:rFonts w:ascii="Arial" w:hAnsi="Arial" w:cs="Arial"/>
          <w:b/>
          <w:color w:val="0000FF"/>
          <w:sz w:val="24"/>
        </w:rPr>
        <w:tab/>
      </w:r>
      <w:r>
        <w:rPr>
          <w:rFonts w:ascii="Arial" w:hAnsi="Arial" w:cs="Arial"/>
          <w:b/>
          <w:sz w:val="24"/>
        </w:rPr>
        <w:t>Moderator's summary for offline discussion on REL-19 XR</w:t>
      </w:r>
    </w:p>
    <w:p w14:paraId="52F5EA36"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F270B49" w14:textId="77777777" w:rsidR="00A7610C" w:rsidRDefault="00A7610C" w:rsidP="00A7610C">
      <w:pPr>
        <w:rPr>
          <w:rFonts w:ascii="Arial" w:hAnsi="Arial" w:cs="Arial"/>
          <w:b/>
        </w:rPr>
      </w:pPr>
      <w:r>
        <w:rPr>
          <w:rFonts w:ascii="Arial" w:hAnsi="Arial" w:cs="Arial"/>
          <w:b/>
        </w:rPr>
        <w:t xml:space="preserve">Discussion: </w:t>
      </w:r>
    </w:p>
    <w:p w14:paraId="57E8B80D" w14:textId="77777777" w:rsidR="00A7610C" w:rsidRDefault="00A7610C" w:rsidP="00A7610C">
      <w:r>
        <w:t>conclusion: way forward is endorsed</w:t>
      </w:r>
    </w:p>
    <w:p w14:paraId="15E99DF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E055E" w14:textId="77777777" w:rsidR="00A7610C" w:rsidRDefault="00A7610C" w:rsidP="00A7610C">
      <w:pPr>
        <w:pStyle w:val="Heading4"/>
      </w:pPr>
      <w:bookmarkStart w:id="156" w:name="_Toc174268381"/>
      <w:bookmarkStart w:id="157" w:name="_Toc174924390"/>
      <w:r>
        <w:lastRenderedPageBreak/>
        <w:t>9.3.3</w:t>
      </w:r>
      <w:r>
        <w:tab/>
        <w:t>Related to RAN3 led WIs</w:t>
      </w:r>
      <w:bookmarkEnd w:id="156"/>
      <w:bookmarkEnd w:id="157"/>
    </w:p>
    <w:p w14:paraId="3800AB8F" w14:textId="77777777" w:rsidR="00A7610C" w:rsidRDefault="00A7610C" w:rsidP="00A7610C">
      <w:pPr>
        <w:pStyle w:val="Heading5"/>
      </w:pPr>
      <w:bookmarkStart w:id="158" w:name="_Toc174268382"/>
      <w:bookmarkStart w:id="159" w:name="_Toc174924391"/>
      <w:r>
        <w:t>9.3.3.1</w:t>
      </w:r>
      <w:r>
        <w:tab/>
        <w:t>Core part: Data collection for SON/MDT in NR standalone and MR-DC Phase 4 [RAN3 WI: NR_ENDC_SON_MDT_Ph4-Core]</w:t>
      </w:r>
      <w:bookmarkEnd w:id="158"/>
      <w:bookmarkEnd w:id="159"/>
    </w:p>
    <w:p w14:paraId="0CC26093" w14:textId="77777777" w:rsidR="00A7610C" w:rsidRDefault="00A7610C" w:rsidP="00A7610C">
      <w:pPr>
        <w:rPr>
          <w:rFonts w:ascii="Arial" w:hAnsi="Arial" w:cs="Arial"/>
          <w:b/>
          <w:sz w:val="24"/>
        </w:rPr>
      </w:pPr>
      <w:r>
        <w:rPr>
          <w:rFonts w:ascii="Arial" w:hAnsi="Arial" w:cs="Arial"/>
          <w:b/>
          <w:color w:val="0000FF"/>
          <w:sz w:val="24"/>
        </w:rPr>
        <w:t>RP-241081</w:t>
      </w:r>
      <w:r>
        <w:rPr>
          <w:rFonts w:ascii="Arial" w:hAnsi="Arial" w:cs="Arial"/>
          <w:b/>
          <w:color w:val="0000FF"/>
          <w:sz w:val="24"/>
        </w:rPr>
        <w:tab/>
      </w:r>
      <w:r>
        <w:rPr>
          <w:rFonts w:ascii="Arial" w:hAnsi="Arial" w:cs="Arial"/>
          <w:b/>
          <w:sz w:val="24"/>
        </w:rPr>
        <w:t>Status report for NR_ENDC_SON_MDT_Ph4</w:t>
      </w:r>
    </w:p>
    <w:p w14:paraId="17FF8FC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CMCC</w:t>
      </w:r>
    </w:p>
    <w:p w14:paraId="423C0E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70CB8" w14:textId="77777777" w:rsidR="00A7610C" w:rsidRDefault="00A7610C" w:rsidP="00A7610C">
      <w:pPr>
        <w:pStyle w:val="Heading4"/>
      </w:pPr>
      <w:bookmarkStart w:id="160" w:name="_Toc174268383"/>
      <w:bookmarkStart w:id="161" w:name="_Toc174924392"/>
      <w:r>
        <w:t>9.3.4</w:t>
      </w:r>
      <w:r>
        <w:tab/>
        <w:t>Related to RAN4 led WIs</w:t>
      </w:r>
      <w:bookmarkEnd w:id="160"/>
      <w:bookmarkEnd w:id="161"/>
    </w:p>
    <w:p w14:paraId="4A7FABFC" w14:textId="77777777" w:rsidR="00A7610C" w:rsidRDefault="00A7610C" w:rsidP="00A7610C">
      <w:pPr>
        <w:pStyle w:val="Heading5"/>
      </w:pPr>
      <w:bookmarkStart w:id="162" w:name="_Toc174268384"/>
      <w:bookmarkStart w:id="163" w:name="_Toc174924393"/>
      <w:r>
        <w:t>9.3.4.1</w:t>
      </w:r>
      <w:r>
        <w:tab/>
        <w:t>UE RF enhancements for NR FR1/FR2 and EN-DC, Phase 4 [New RAN4 WI: NR_ENDC_RF_Ph4]</w:t>
      </w:r>
      <w:bookmarkEnd w:id="162"/>
      <w:bookmarkEnd w:id="163"/>
    </w:p>
    <w:p w14:paraId="1EF5C4C8" w14:textId="77777777" w:rsidR="00A7610C" w:rsidRDefault="00A7610C" w:rsidP="00A7610C">
      <w:pPr>
        <w:rPr>
          <w:rFonts w:ascii="Arial" w:hAnsi="Arial" w:cs="Arial"/>
          <w:b/>
          <w:sz w:val="24"/>
        </w:rPr>
      </w:pPr>
      <w:r>
        <w:rPr>
          <w:rFonts w:ascii="Arial" w:hAnsi="Arial" w:cs="Arial"/>
          <w:b/>
          <w:color w:val="0000FF"/>
          <w:sz w:val="24"/>
        </w:rPr>
        <w:t>RP-241236</w:t>
      </w:r>
      <w:r>
        <w:rPr>
          <w:rFonts w:ascii="Arial" w:hAnsi="Arial" w:cs="Arial"/>
          <w:b/>
          <w:color w:val="0000FF"/>
          <w:sz w:val="24"/>
        </w:rPr>
        <w:tab/>
      </w:r>
      <w:r>
        <w:rPr>
          <w:rFonts w:ascii="Arial" w:hAnsi="Arial" w:cs="Arial"/>
          <w:b/>
          <w:sz w:val="24"/>
        </w:rPr>
        <w:t>Status report for WI: UE RF enhancements for NR FR1/FR2 and EN-DC, Phase 4; rapporteur: Huawei</w:t>
      </w:r>
    </w:p>
    <w:p w14:paraId="558AE52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85E1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3583E" w14:textId="77777777" w:rsidR="00A7610C" w:rsidRDefault="00A7610C" w:rsidP="00A7610C">
      <w:pPr>
        <w:rPr>
          <w:rFonts w:ascii="Arial" w:hAnsi="Arial" w:cs="Arial"/>
          <w:b/>
          <w:sz w:val="24"/>
        </w:rPr>
      </w:pPr>
      <w:r>
        <w:rPr>
          <w:rFonts w:ascii="Arial" w:hAnsi="Arial" w:cs="Arial"/>
          <w:b/>
          <w:color w:val="0000FF"/>
          <w:sz w:val="24"/>
        </w:rPr>
        <w:t>RP-241042</w:t>
      </w:r>
      <w:r>
        <w:rPr>
          <w:rFonts w:ascii="Arial" w:hAnsi="Arial" w:cs="Arial"/>
          <w:b/>
          <w:color w:val="0000FF"/>
          <w:sz w:val="24"/>
        </w:rPr>
        <w:tab/>
      </w:r>
      <w:r>
        <w:rPr>
          <w:rFonts w:ascii="Arial" w:hAnsi="Arial" w:cs="Arial"/>
          <w:b/>
          <w:sz w:val="24"/>
        </w:rPr>
        <w:t>Discussion on the MSD framework for HPUE and SRS antenna switching for 6Rx</w:t>
      </w:r>
    </w:p>
    <w:p w14:paraId="31FD29D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83B562D" w14:textId="77777777" w:rsidR="00A7610C" w:rsidRDefault="00A7610C" w:rsidP="00A7610C">
      <w:pPr>
        <w:rPr>
          <w:rFonts w:ascii="Arial" w:hAnsi="Arial" w:cs="Arial"/>
          <w:b/>
        </w:rPr>
      </w:pPr>
      <w:r>
        <w:rPr>
          <w:rFonts w:ascii="Arial" w:hAnsi="Arial" w:cs="Arial"/>
          <w:b/>
        </w:rPr>
        <w:t xml:space="preserve">Discussion: </w:t>
      </w:r>
    </w:p>
    <w:p w14:paraId="7765EF36" w14:textId="77777777" w:rsidR="00A7610C" w:rsidRDefault="00A7610C" w:rsidP="00A7610C">
      <w:r>
        <w:t>Proposal 1: Revise the UE RF WID to include objective for investing new MSD framework for HPUE operation.</w:t>
      </w:r>
    </w:p>
    <w:p w14:paraId="1C96D5EB" w14:textId="77777777" w:rsidR="00A7610C" w:rsidRDefault="00A7610C" w:rsidP="00A7610C">
      <w:r>
        <w:t>Proposal 2: Re-discuss the SRS antenna switching scope in RAN level and update RAN4 WID as necessary to resolve the inconsistencies.</w:t>
      </w:r>
    </w:p>
    <w:p w14:paraId="6199500B" w14:textId="77777777" w:rsidR="00A7610C" w:rsidRDefault="00A7610C" w:rsidP="00A7610C">
      <w:r>
        <w:t>conclusion: proposal 1 was rejected</w:t>
      </w:r>
    </w:p>
    <w:p w14:paraId="51A08E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E7922" w14:textId="77777777" w:rsidR="00A7610C" w:rsidRDefault="00A7610C" w:rsidP="00A7610C">
      <w:pPr>
        <w:rPr>
          <w:rFonts w:ascii="Arial" w:hAnsi="Arial" w:cs="Arial"/>
          <w:b/>
          <w:sz w:val="24"/>
        </w:rPr>
      </w:pPr>
      <w:r>
        <w:rPr>
          <w:rFonts w:ascii="Arial" w:hAnsi="Arial" w:cs="Arial"/>
          <w:b/>
          <w:color w:val="0000FF"/>
          <w:sz w:val="24"/>
        </w:rPr>
        <w:t>RP-241238</w:t>
      </w:r>
      <w:r>
        <w:rPr>
          <w:rFonts w:ascii="Arial" w:hAnsi="Arial" w:cs="Arial"/>
          <w:b/>
          <w:color w:val="0000FF"/>
          <w:sz w:val="24"/>
        </w:rPr>
        <w:tab/>
      </w:r>
      <w:r>
        <w:rPr>
          <w:rFonts w:ascii="Arial" w:hAnsi="Arial" w:cs="Arial"/>
          <w:b/>
          <w:sz w:val="24"/>
        </w:rPr>
        <w:t>Rapporteur company's view on the status of 3T6R and 4T6R SRS antenna switching</w:t>
      </w:r>
    </w:p>
    <w:p w14:paraId="69F9CA3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CEA686" w14:textId="77777777" w:rsidR="00A7610C" w:rsidRDefault="00A7610C" w:rsidP="00A7610C">
      <w:pPr>
        <w:rPr>
          <w:rFonts w:ascii="Arial" w:hAnsi="Arial" w:cs="Arial"/>
          <w:b/>
        </w:rPr>
      </w:pPr>
      <w:r>
        <w:rPr>
          <w:rFonts w:ascii="Arial" w:hAnsi="Arial" w:cs="Arial"/>
          <w:b/>
        </w:rPr>
        <w:t xml:space="preserve">Discussion: </w:t>
      </w:r>
    </w:p>
    <w:p w14:paraId="48D72BA9" w14:textId="77777777" w:rsidR="00A7610C" w:rsidRDefault="00A7610C" w:rsidP="00A7610C">
      <w:r>
        <w:t>Proposal 1: Remove 3T6R and 4T6R from the objectives in RAN4 WID</w:t>
      </w:r>
    </w:p>
    <w:p w14:paraId="01B2C91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930E7" w14:textId="77777777" w:rsidR="00A7610C" w:rsidRDefault="00A7610C" w:rsidP="00A7610C">
      <w:pPr>
        <w:rPr>
          <w:rFonts w:ascii="Arial" w:hAnsi="Arial" w:cs="Arial"/>
          <w:b/>
          <w:sz w:val="24"/>
        </w:rPr>
      </w:pPr>
      <w:r>
        <w:rPr>
          <w:rFonts w:ascii="Arial" w:hAnsi="Arial" w:cs="Arial"/>
          <w:b/>
          <w:color w:val="0000FF"/>
          <w:sz w:val="24"/>
        </w:rPr>
        <w:t>RP-241283</w:t>
      </w:r>
      <w:r>
        <w:rPr>
          <w:rFonts w:ascii="Arial" w:hAnsi="Arial" w:cs="Arial"/>
          <w:b/>
          <w:color w:val="0000FF"/>
          <w:sz w:val="24"/>
        </w:rPr>
        <w:tab/>
      </w:r>
      <w:r>
        <w:rPr>
          <w:rFonts w:ascii="Arial" w:hAnsi="Arial" w:cs="Arial"/>
          <w:b/>
          <w:sz w:val="24"/>
        </w:rPr>
        <w:t>Views on 3T6R and 4T6R SRS antenna switching</w:t>
      </w:r>
    </w:p>
    <w:p w14:paraId="2135D49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9290743" w14:textId="77777777" w:rsidR="00A7610C" w:rsidRDefault="00A7610C" w:rsidP="00A7610C">
      <w:pPr>
        <w:rPr>
          <w:rFonts w:ascii="Arial" w:hAnsi="Arial" w:cs="Arial"/>
          <w:b/>
        </w:rPr>
      </w:pPr>
      <w:r>
        <w:rPr>
          <w:rFonts w:ascii="Arial" w:hAnsi="Arial" w:cs="Arial"/>
          <w:b/>
        </w:rPr>
        <w:t xml:space="preserve">Discussion: </w:t>
      </w:r>
    </w:p>
    <w:p w14:paraId="2608527C" w14:textId="77777777" w:rsidR="00A7610C" w:rsidRDefault="00A7610C" w:rsidP="00A7610C">
      <w:r>
        <w:t>Proposal 1: No further discussion is needed on 3T6R and 4T6R in both RAN1 and RAN4.</w:t>
      </w:r>
    </w:p>
    <w:p w14:paraId="28511AEB" w14:textId="77777777" w:rsidR="00A7610C" w:rsidRDefault="00A7610C" w:rsidP="00A7610C">
      <w:r>
        <w:lastRenderedPageBreak/>
        <w:t>Proposal 2: Remove t3r6 and t4r6 in RAN4 WID on 6RX requirement.</w:t>
      </w:r>
    </w:p>
    <w:p w14:paraId="4A8261D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159D8" w14:textId="77777777" w:rsidR="00A7610C" w:rsidRDefault="00A7610C" w:rsidP="00A7610C">
      <w:pPr>
        <w:rPr>
          <w:rFonts w:ascii="Arial" w:hAnsi="Arial" w:cs="Arial"/>
          <w:b/>
          <w:sz w:val="24"/>
        </w:rPr>
      </w:pPr>
      <w:r>
        <w:rPr>
          <w:rFonts w:ascii="Arial" w:hAnsi="Arial" w:cs="Arial"/>
          <w:b/>
          <w:color w:val="0000FF"/>
          <w:sz w:val="24"/>
        </w:rPr>
        <w:t>RP-241323</w:t>
      </w:r>
      <w:r>
        <w:rPr>
          <w:rFonts w:ascii="Arial" w:hAnsi="Arial" w:cs="Arial"/>
          <w:b/>
          <w:color w:val="0000FF"/>
          <w:sz w:val="24"/>
        </w:rPr>
        <w:tab/>
      </w:r>
      <w:r>
        <w:rPr>
          <w:rFonts w:ascii="Arial" w:hAnsi="Arial" w:cs="Arial"/>
          <w:b/>
          <w:sz w:val="24"/>
        </w:rPr>
        <w:t xml:space="preserve">Work Item Scope for UE RF Enhancements Phase 4 </w:t>
      </w:r>
    </w:p>
    <w:p w14:paraId="74105EE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316916D" w14:textId="77777777" w:rsidR="00A7610C" w:rsidRDefault="00A7610C" w:rsidP="00A7610C">
      <w:pPr>
        <w:rPr>
          <w:rFonts w:ascii="Arial" w:hAnsi="Arial" w:cs="Arial"/>
          <w:b/>
        </w:rPr>
      </w:pPr>
      <w:r>
        <w:rPr>
          <w:rFonts w:ascii="Arial" w:hAnsi="Arial" w:cs="Arial"/>
          <w:b/>
        </w:rPr>
        <w:t xml:space="preserve">Discussion: </w:t>
      </w:r>
    </w:p>
    <w:p w14:paraId="03D5C8A9" w14:textId="77777777" w:rsidR="00A7610C" w:rsidRDefault="00A7610C" w:rsidP="00A7610C">
      <w:r>
        <w:t xml:space="preserve">Proposal 1: </w:t>
      </w:r>
      <w:r>
        <w:tab/>
        <w:t>Add to the Phase 4 UE RF enhancements work item that RAN1 will “study, and if needed specify, support for SRS antenna switching using 3 transmit antennas”</w:t>
      </w:r>
    </w:p>
    <w:p w14:paraId="3B7FA8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01DAE" w14:textId="77777777" w:rsidR="00A7610C" w:rsidRDefault="00A7610C" w:rsidP="00A7610C">
      <w:pPr>
        <w:rPr>
          <w:rFonts w:ascii="Arial" w:hAnsi="Arial" w:cs="Arial"/>
          <w:b/>
          <w:sz w:val="24"/>
        </w:rPr>
      </w:pPr>
      <w:r>
        <w:rPr>
          <w:rFonts w:ascii="Arial" w:hAnsi="Arial" w:cs="Arial"/>
          <w:b/>
          <w:color w:val="0000FF"/>
          <w:sz w:val="24"/>
        </w:rPr>
        <w:t>RP-241513</w:t>
      </w:r>
      <w:r>
        <w:rPr>
          <w:rFonts w:ascii="Arial" w:hAnsi="Arial" w:cs="Arial"/>
          <w:b/>
          <w:color w:val="0000FF"/>
          <w:sz w:val="24"/>
        </w:rPr>
        <w:tab/>
      </w:r>
      <w:r>
        <w:rPr>
          <w:rFonts w:ascii="Arial" w:hAnsi="Arial" w:cs="Arial"/>
          <w:b/>
          <w:sz w:val="24"/>
        </w:rPr>
        <w:t>Discussion on SRS antenna switching for 3T6R and 4T6R</w:t>
      </w:r>
    </w:p>
    <w:p w14:paraId="072F544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DC03CB9" w14:textId="77777777" w:rsidR="00A7610C" w:rsidRDefault="00A7610C" w:rsidP="00A7610C">
      <w:pPr>
        <w:rPr>
          <w:rFonts w:ascii="Arial" w:hAnsi="Arial" w:cs="Arial"/>
          <w:b/>
        </w:rPr>
      </w:pPr>
      <w:r>
        <w:rPr>
          <w:rFonts w:ascii="Arial" w:hAnsi="Arial" w:cs="Arial"/>
          <w:b/>
        </w:rPr>
        <w:t xml:space="preserve">Discussion: </w:t>
      </w:r>
    </w:p>
    <w:p w14:paraId="12E64965" w14:textId="77777777" w:rsidR="00A7610C" w:rsidRDefault="00A7610C" w:rsidP="00A7610C">
      <w:r>
        <w:t xml:space="preserve">Proposal 1: Consider 3T6Rx SRS antenna switching into Rel-19 UE RF scope and add the corresponding RAN1 TUs for it. </w:t>
      </w:r>
    </w:p>
    <w:p w14:paraId="279A6669" w14:textId="77777777" w:rsidR="00A7610C" w:rsidRDefault="00A7610C" w:rsidP="00A7610C">
      <w:r>
        <w:t>Proposal 2: remove 4T6R SRS antenna switching if only 4 DL MIMO layers for 6Rx to be specified in Rel-19.</w:t>
      </w:r>
    </w:p>
    <w:p w14:paraId="69577EE4" w14:textId="77777777" w:rsidR="00A7610C" w:rsidRDefault="00A7610C" w:rsidP="00A7610C">
      <w:r>
        <w:t>RAN1 chair: would need guidance from RAN before spending more RAN1 time</w:t>
      </w:r>
    </w:p>
    <w:p w14:paraId="5CABEC3C" w14:textId="77777777" w:rsidR="00A7610C" w:rsidRDefault="00A7610C" w:rsidP="00A7610C">
      <w:r>
        <w:t>RAN chair: compromise proposal: no RAN1 work on 3T6R before Sep.24, and no work anymore on 4T6R (will be removed from WID)? 14 companies support, 1 company strong concerns (Huawei)</w:t>
      </w:r>
    </w:p>
    <w:p w14:paraId="4A9299DB" w14:textId="77777777" w:rsidR="00A7610C" w:rsidRDefault="00A7610C" w:rsidP="00A7610C">
      <w:r>
        <w:t>Huawei: has strong concerns about upscoping for 3T6R</w:t>
      </w:r>
    </w:p>
    <w:p w14:paraId="75253B26" w14:textId="77777777" w:rsidR="00A7610C" w:rsidRDefault="00A7610C" w:rsidP="00A7610C">
      <w:r>
        <w:t>RAN chair: is already in RAN4 WID</w:t>
      </w:r>
    </w:p>
    <w:p w14:paraId="305B23C8" w14:textId="77777777" w:rsidR="00A7610C" w:rsidRDefault="00A7610C" w:rsidP="00A7610C">
      <w:r>
        <w:t>Huawei: objects</w:t>
      </w:r>
    </w:p>
    <w:p w14:paraId="3378769D" w14:textId="77777777" w:rsidR="00A7610C" w:rsidRDefault="00A7610C" w:rsidP="00A7610C">
      <w:r>
        <w:t>RAN vice-chair: this is a problem of agreeing RAN4 work after RAN1/2/3, we agreed RAN4 work on 3T6R with RAN1 people in the room</w:t>
      </w:r>
    </w:p>
    <w:p w14:paraId="2F6B3F66" w14:textId="77777777" w:rsidR="00A7610C" w:rsidRDefault="00A7610C" w:rsidP="00A7610C">
      <w:r>
        <w:t>RAN chair: does not think that more discussion will help with this</w:t>
      </w:r>
    </w:p>
    <w:p w14:paraId="406C0824" w14:textId="77777777" w:rsidR="00A7610C" w:rsidRDefault="00A7610C" w:rsidP="00A7610C">
      <w:r>
        <w:t>Huawei: RAN1 has no TUs and agree to do no work for 3T6R, would like to have more time to discuss offline and come back</w:t>
      </w:r>
    </w:p>
    <w:p w14:paraId="0B812F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AA764" w14:textId="77777777" w:rsidR="00A7610C" w:rsidRDefault="00A7610C" w:rsidP="00A7610C">
      <w:pPr>
        <w:rPr>
          <w:rFonts w:ascii="Arial" w:hAnsi="Arial" w:cs="Arial"/>
          <w:b/>
          <w:sz w:val="24"/>
        </w:rPr>
      </w:pPr>
      <w:r>
        <w:rPr>
          <w:rFonts w:ascii="Arial" w:hAnsi="Arial" w:cs="Arial"/>
          <w:b/>
          <w:color w:val="0000FF"/>
          <w:sz w:val="24"/>
        </w:rPr>
        <w:t>RP-241621</w:t>
      </w:r>
      <w:r>
        <w:rPr>
          <w:rFonts w:ascii="Arial" w:hAnsi="Arial" w:cs="Arial"/>
          <w:b/>
          <w:color w:val="0000FF"/>
          <w:sz w:val="24"/>
        </w:rPr>
        <w:tab/>
      </w:r>
      <w:r>
        <w:rPr>
          <w:rFonts w:ascii="Arial" w:hAnsi="Arial" w:cs="Arial"/>
          <w:b/>
          <w:sz w:val="24"/>
        </w:rPr>
        <w:t>Moderator's summary for offline discussion on SRS antenna switching 3T6R and 4T6R</w:t>
      </w:r>
    </w:p>
    <w:p w14:paraId="7794A727"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1CDD7EE1" w14:textId="77777777" w:rsidR="00A7610C" w:rsidRDefault="00A7610C" w:rsidP="00A7610C">
      <w:pPr>
        <w:rPr>
          <w:rFonts w:ascii="Arial" w:hAnsi="Arial" w:cs="Arial"/>
          <w:b/>
        </w:rPr>
      </w:pPr>
      <w:r>
        <w:rPr>
          <w:rFonts w:ascii="Arial" w:hAnsi="Arial" w:cs="Arial"/>
          <w:b/>
        </w:rPr>
        <w:t xml:space="preserve">Abstract: </w:t>
      </w:r>
    </w:p>
    <w:p w14:paraId="78592D04" w14:textId="77777777" w:rsidR="00A7610C" w:rsidRDefault="00A7610C" w:rsidP="00A7610C">
      <w:r>
        <w:t>considered Tdocs: RP-241042, RP-241238, RP-241283, RP-241323, RP-241513</w:t>
      </w:r>
    </w:p>
    <w:p w14:paraId="1020E3E6" w14:textId="77777777" w:rsidR="00A7610C" w:rsidRDefault="00A7610C" w:rsidP="00A7610C">
      <w:pPr>
        <w:rPr>
          <w:rFonts w:ascii="Arial" w:hAnsi="Arial" w:cs="Arial"/>
          <w:b/>
        </w:rPr>
      </w:pPr>
      <w:r>
        <w:rPr>
          <w:rFonts w:ascii="Arial" w:hAnsi="Arial" w:cs="Arial"/>
          <w:b/>
        </w:rPr>
        <w:t xml:space="preserve">Discussion: </w:t>
      </w:r>
    </w:p>
    <w:p w14:paraId="58D3A254" w14:textId="77777777" w:rsidR="00A7610C" w:rsidRDefault="00A7610C" w:rsidP="00A7610C">
      <w:r>
        <w:t>proposal:</w:t>
      </w:r>
    </w:p>
    <w:p w14:paraId="4A075E0F" w14:textId="77777777" w:rsidR="00A7610C" w:rsidRDefault="00A7610C" w:rsidP="00A7610C">
      <w:r>
        <w:t>- RAN1 to study and specify, if necessary, SRS antenna switching to support 3T6R depending on UE capability.</w:t>
      </w:r>
    </w:p>
    <w:p w14:paraId="17B054B8" w14:textId="77777777" w:rsidR="00A7610C" w:rsidRDefault="00A7610C" w:rsidP="00A7610C">
      <w:r>
        <w:t>Note 1: SRS antenna switching to support 4T6R is precluded.</w:t>
      </w:r>
    </w:p>
    <w:p w14:paraId="62AEE691" w14:textId="77777777" w:rsidR="00A7610C" w:rsidRDefault="00A7610C" w:rsidP="00A7610C">
      <w:r>
        <w:lastRenderedPageBreak/>
        <w:t>Note 2: RAN1 discussion starts from RAN1#118bis (Oct. 2024)</w:t>
      </w:r>
    </w:p>
    <w:p w14:paraId="6AD02CB4" w14:textId="77777777" w:rsidR="00A7610C" w:rsidRDefault="00A7610C" w:rsidP="00A7610C">
      <w:r>
        <w:t>AT&amp;T: our comments were not reflected but we are ok with the text</w:t>
      </w:r>
    </w:p>
    <w:p w14:paraId="4F4FE209" w14:textId="77777777" w:rsidR="00A7610C" w:rsidRDefault="00A7610C" w:rsidP="00A7610C">
      <w:r>
        <w:t>Huawei: proposal is ok for us</w:t>
      </w:r>
    </w:p>
    <w:p w14:paraId="469F5BCB" w14:textId="77777777" w:rsidR="00A7610C" w:rsidRDefault="00A7610C" w:rsidP="00A7610C">
      <w:r>
        <w:t>conclusion: proposal is endorsed</w:t>
      </w:r>
    </w:p>
    <w:p w14:paraId="6A91637E" w14:textId="77777777" w:rsidR="00A7610C" w:rsidRDefault="00A7610C" w:rsidP="00A7610C">
      <w:r>
        <w:t>RAN chair: which WID do we need to revise? RP-241237</w:t>
      </w:r>
    </w:p>
    <w:p w14:paraId="66A2D66D" w14:textId="77777777" w:rsidR="00A7610C" w:rsidRDefault="00A7610C" w:rsidP="00A7610C">
      <w:r>
        <w:t>RAN1 chair (Samsung): no extra TUs needed for this</w:t>
      </w:r>
    </w:p>
    <w:p w14:paraId="100904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D6AE1" w14:textId="77777777" w:rsidR="00A7610C" w:rsidRDefault="00A7610C" w:rsidP="00A7610C">
      <w:pPr>
        <w:rPr>
          <w:rFonts w:ascii="Arial" w:hAnsi="Arial" w:cs="Arial"/>
          <w:b/>
          <w:sz w:val="24"/>
        </w:rPr>
      </w:pPr>
      <w:r>
        <w:rPr>
          <w:rFonts w:ascii="Arial" w:hAnsi="Arial" w:cs="Arial"/>
          <w:b/>
          <w:color w:val="0000FF"/>
          <w:sz w:val="24"/>
        </w:rPr>
        <w:t>RP-241237</w:t>
      </w:r>
      <w:r>
        <w:rPr>
          <w:rFonts w:ascii="Arial" w:hAnsi="Arial" w:cs="Arial"/>
          <w:b/>
          <w:color w:val="0000FF"/>
          <w:sz w:val="24"/>
        </w:rPr>
        <w:tab/>
      </w:r>
      <w:r>
        <w:rPr>
          <w:rFonts w:ascii="Arial" w:hAnsi="Arial" w:cs="Arial"/>
          <w:b/>
          <w:sz w:val="24"/>
        </w:rPr>
        <w:t>Revised WID: UE RF enhancements for NR FR1/FR2 and EN-DC, Phase 4</w:t>
      </w:r>
    </w:p>
    <w:p w14:paraId="2ECA219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B776E42" w14:textId="77777777" w:rsidR="00A7610C" w:rsidRDefault="00A7610C" w:rsidP="00A7610C">
      <w:pPr>
        <w:rPr>
          <w:rFonts w:ascii="Arial" w:hAnsi="Arial" w:cs="Arial"/>
          <w:b/>
        </w:rPr>
      </w:pPr>
      <w:r>
        <w:rPr>
          <w:rFonts w:ascii="Arial" w:hAnsi="Arial" w:cs="Arial"/>
          <w:b/>
        </w:rPr>
        <w:t xml:space="preserve">Abstract: </w:t>
      </w:r>
    </w:p>
    <w:p w14:paraId="4FCD89A1" w14:textId="77777777" w:rsidR="00A7610C" w:rsidRDefault="00A7610C" w:rsidP="00A7610C">
      <w:r>
        <w:t>Lastest WID was RP-240828. Update UID.</w:t>
      </w:r>
    </w:p>
    <w:p w14:paraId="1B25D36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RP-241656</w:t>
      </w:r>
      <w:r>
        <w:rPr>
          <w:color w:val="993300"/>
          <w:u w:val="single"/>
        </w:rPr>
        <w:t>.</w:t>
      </w:r>
    </w:p>
    <w:p w14:paraId="152C2888" w14:textId="77777777" w:rsidR="00A7610C" w:rsidRDefault="00A7610C" w:rsidP="00A7610C">
      <w:pPr>
        <w:rPr>
          <w:rFonts w:ascii="Arial" w:hAnsi="Arial" w:cs="Arial"/>
          <w:b/>
          <w:sz w:val="24"/>
        </w:rPr>
      </w:pPr>
      <w:r>
        <w:rPr>
          <w:rFonts w:ascii="Arial" w:hAnsi="Arial" w:cs="Arial"/>
          <w:b/>
          <w:color w:val="0000FF"/>
          <w:sz w:val="24"/>
        </w:rPr>
        <w:t>RP-241656</w:t>
      </w:r>
      <w:r>
        <w:rPr>
          <w:rFonts w:ascii="Arial" w:hAnsi="Arial" w:cs="Arial"/>
          <w:b/>
          <w:color w:val="0000FF"/>
          <w:sz w:val="24"/>
        </w:rPr>
        <w:tab/>
      </w:r>
      <w:r>
        <w:rPr>
          <w:rFonts w:ascii="Arial" w:hAnsi="Arial" w:cs="Arial"/>
          <w:b/>
          <w:sz w:val="24"/>
        </w:rPr>
        <w:t>Revised WID: UE RF enhancements for NR FR1/FR2 and EN-DC, Phase 4</w:t>
      </w:r>
    </w:p>
    <w:p w14:paraId="5A1BA486"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1838E94" w14:textId="77777777" w:rsidR="00A7610C" w:rsidRDefault="00A7610C" w:rsidP="00A7610C">
      <w:pPr>
        <w:rPr>
          <w:color w:val="808080"/>
        </w:rPr>
      </w:pPr>
      <w:r>
        <w:rPr>
          <w:color w:val="808080"/>
        </w:rPr>
        <w:t>(Replaces RP-241237)</w:t>
      </w:r>
    </w:p>
    <w:p w14:paraId="5F01C52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5D0C5" w14:textId="77777777" w:rsidR="00A7610C" w:rsidRDefault="00A7610C" w:rsidP="00A7610C">
      <w:pPr>
        <w:pStyle w:val="Heading5"/>
      </w:pPr>
      <w:bookmarkStart w:id="164" w:name="_Toc174268385"/>
      <w:bookmarkStart w:id="165" w:name="_Toc174924394"/>
      <w:r>
        <w:t>9.3.4.2</w:t>
      </w:r>
      <w:r>
        <w:tab/>
        <w:t>NR BS RF requirement evolution for FR1/FR2 and testing [New RAN4 WI: NR_BS_RF_req_evo]</w:t>
      </w:r>
      <w:bookmarkEnd w:id="164"/>
      <w:bookmarkEnd w:id="165"/>
    </w:p>
    <w:p w14:paraId="2E5700B7" w14:textId="77777777" w:rsidR="00A7610C" w:rsidRDefault="00A7610C" w:rsidP="00A7610C">
      <w:pPr>
        <w:rPr>
          <w:rFonts w:ascii="Arial" w:hAnsi="Arial" w:cs="Arial"/>
          <w:b/>
          <w:sz w:val="24"/>
        </w:rPr>
      </w:pPr>
      <w:r>
        <w:rPr>
          <w:rFonts w:ascii="Arial" w:hAnsi="Arial" w:cs="Arial"/>
          <w:b/>
          <w:color w:val="0000FF"/>
          <w:sz w:val="24"/>
        </w:rPr>
        <w:t>RP-241285</w:t>
      </w:r>
      <w:r>
        <w:rPr>
          <w:rFonts w:ascii="Arial" w:hAnsi="Arial" w:cs="Arial"/>
          <w:b/>
          <w:color w:val="0000FF"/>
          <w:sz w:val="24"/>
        </w:rPr>
        <w:tab/>
      </w:r>
      <w:r>
        <w:rPr>
          <w:rFonts w:ascii="Arial" w:hAnsi="Arial" w:cs="Arial"/>
          <w:b/>
          <w:sz w:val="24"/>
        </w:rPr>
        <w:t>Status report for WI NR base station (BS) RF requirement evolution for FR1/FR2 and testing</w:t>
      </w:r>
    </w:p>
    <w:p w14:paraId="5AC33C9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0EF7DA4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D8778" w14:textId="77777777" w:rsidR="00A7610C" w:rsidRDefault="00A7610C" w:rsidP="00A7610C">
      <w:pPr>
        <w:rPr>
          <w:rFonts w:ascii="Arial" w:hAnsi="Arial" w:cs="Arial"/>
          <w:b/>
          <w:sz w:val="24"/>
        </w:rPr>
      </w:pPr>
      <w:r>
        <w:rPr>
          <w:rFonts w:ascii="Arial" w:hAnsi="Arial" w:cs="Arial"/>
          <w:b/>
          <w:color w:val="0000FF"/>
          <w:sz w:val="24"/>
        </w:rPr>
        <w:t>RP-241284</w:t>
      </w:r>
      <w:r>
        <w:rPr>
          <w:rFonts w:ascii="Arial" w:hAnsi="Arial" w:cs="Arial"/>
          <w:b/>
          <w:color w:val="0000FF"/>
          <w:sz w:val="24"/>
        </w:rPr>
        <w:tab/>
      </w:r>
      <w:r>
        <w:rPr>
          <w:rFonts w:ascii="Arial" w:hAnsi="Arial" w:cs="Arial"/>
          <w:b/>
          <w:sz w:val="24"/>
        </w:rPr>
        <w:t>Revised WID: NR base station (BS) RF requirement evolution for FR1/FR2 and testing</w:t>
      </w:r>
    </w:p>
    <w:p w14:paraId="4BC2F0D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09E57A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64D15" w14:textId="77777777" w:rsidR="00A7610C" w:rsidRDefault="00A7610C" w:rsidP="00A7610C">
      <w:pPr>
        <w:pStyle w:val="Heading5"/>
      </w:pPr>
      <w:bookmarkStart w:id="166" w:name="_Toc174268386"/>
      <w:bookmarkStart w:id="167" w:name="_Toc174924395"/>
      <w:r>
        <w:t>9.3.4.3</w:t>
      </w:r>
      <w:r>
        <w:tab/>
        <w:t>NR RRM Phase 5 [New RAN4 WI: NR_RRM_Ph5]</w:t>
      </w:r>
      <w:bookmarkEnd w:id="166"/>
      <w:bookmarkEnd w:id="167"/>
    </w:p>
    <w:p w14:paraId="1217F22D" w14:textId="77777777" w:rsidR="00A7610C" w:rsidRDefault="00A7610C" w:rsidP="00A7610C">
      <w:pPr>
        <w:rPr>
          <w:rFonts w:ascii="Arial" w:hAnsi="Arial" w:cs="Arial"/>
          <w:b/>
          <w:sz w:val="24"/>
        </w:rPr>
      </w:pPr>
      <w:r>
        <w:rPr>
          <w:rFonts w:ascii="Arial" w:hAnsi="Arial" w:cs="Arial"/>
          <w:b/>
          <w:color w:val="0000FF"/>
          <w:sz w:val="24"/>
        </w:rPr>
        <w:t>RP-241268</w:t>
      </w:r>
      <w:r>
        <w:rPr>
          <w:rFonts w:ascii="Arial" w:hAnsi="Arial" w:cs="Arial"/>
          <w:b/>
          <w:color w:val="0000FF"/>
          <w:sz w:val="24"/>
        </w:rPr>
        <w:tab/>
      </w:r>
      <w:r>
        <w:rPr>
          <w:rFonts w:ascii="Arial" w:hAnsi="Arial" w:cs="Arial"/>
          <w:b/>
          <w:sz w:val="24"/>
        </w:rPr>
        <w:t>Status report of NR Radio Resource Management (RRM) Phase 5; rapporteur: Apple, CATT</w:t>
      </w:r>
    </w:p>
    <w:p w14:paraId="3BB2702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847C47" w14:textId="77777777" w:rsidR="00A7610C" w:rsidRDefault="00A7610C" w:rsidP="00A7610C">
      <w:pPr>
        <w:rPr>
          <w:rFonts w:ascii="Arial" w:hAnsi="Arial" w:cs="Arial"/>
          <w:b/>
        </w:rPr>
      </w:pPr>
      <w:r>
        <w:rPr>
          <w:rFonts w:ascii="Arial" w:hAnsi="Arial" w:cs="Arial"/>
          <w:b/>
        </w:rPr>
        <w:t xml:space="preserve">Abstract: </w:t>
      </w:r>
    </w:p>
    <w:p w14:paraId="40A084E9" w14:textId="77777777" w:rsidR="00A7610C" w:rsidRDefault="00A7610C" w:rsidP="00A7610C">
      <w:r>
        <w:lastRenderedPageBreak/>
        <w:t>This paper is status report of R19 NR Radio Resource Management (RRM) Phase 5. The completion ratio for core part is 5%.</w:t>
      </w:r>
    </w:p>
    <w:p w14:paraId="6917C5AB" w14:textId="77777777" w:rsidR="00A7610C" w:rsidRDefault="00A7610C" w:rsidP="00A7610C">
      <w:pPr>
        <w:rPr>
          <w:rFonts w:ascii="Arial" w:hAnsi="Arial" w:cs="Arial"/>
          <w:b/>
        </w:rPr>
      </w:pPr>
      <w:r>
        <w:rPr>
          <w:rFonts w:ascii="Arial" w:hAnsi="Arial" w:cs="Arial"/>
          <w:b/>
        </w:rPr>
        <w:t xml:space="preserve">Discussion: </w:t>
      </w:r>
    </w:p>
    <w:p w14:paraId="500727F5" w14:textId="77777777" w:rsidR="00A7610C" w:rsidRDefault="00A7610C" w:rsidP="00A7610C">
      <w:r>
        <w:t>MCC: % complete is missing for NR_RRM_Ph5-Perf</w:t>
      </w:r>
    </w:p>
    <w:p w14:paraId="3D94BE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RP-241594</w:t>
      </w:r>
      <w:r>
        <w:rPr>
          <w:color w:val="993300"/>
          <w:u w:val="single"/>
        </w:rPr>
        <w:t>.</w:t>
      </w:r>
    </w:p>
    <w:p w14:paraId="0E6FD9B6" w14:textId="77777777" w:rsidR="00A7610C" w:rsidRDefault="00A7610C" w:rsidP="00A7610C">
      <w:pPr>
        <w:rPr>
          <w:rFonts w:ascii="Arial" w:hAnsi="Arial" w:cs="Arial"/>
          <w:b/>
          <w:sz w:val="24"/>
        </w:rPr>
      </w:pPr>
      <w:r>
        <w:rPr>
          <w:rFonts w:ascii="Arial" w:hAnsi="Arial" w:cs="Arial"/>
          <w:b/>
          <w:color w:val="0000FF"/>
          <w:sz w:val="24"/>
        </w:rPr>
        <w:t>RP-241594</w:t>
      </w:r>
      <w:r>
        <w:rPr>
          <w:rFonts w:ascii="Arial" w:hAnsi="Arial" w:cs="Arial"/>
          <w:b/>
          <w:color w:val="0000FF"/>
          <w:sz w:val="24"/>
        </w:rPr>
        <w:tab/>
      </w:r>
      <w:r>
        <w:rPr>
          <w:rFonts w:ascii="Arial" w:hAnsi="Arial" w:cs="Arial"/>
          <w:b/>
          <w:sz w:val="24"/>
        </w:rPr>
        <w:t>Status report of NR Radio Resource Management (RRM) Phase 5; rapporteur: Apple, CATT</w:t>
      </w:r>
    </w:p>
    <w:p w14:paraId="73FFE0D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62CF56" w14:textId="77777777" w:rsidR="00A7610C" w:rsidRDefault="00A7610C" w:rsidP="00A7610C">
      <w:pPr>
        <w:rPr>
          <w:color w:val="808080"/>
        </w:rPr>
      </w:pPr>
      <w:r>
        <w:rPr>
          <w:color w:val="808080"/>
        </w:rPr>
        <w:t>(Replaces RP-241268)</w:t>
      </w:r>
    </w:p>
    <w:p w14:paraId="7BB8E7B0" w14:textId="77777777" w:rsidR="00A7610C" w:rsidRDefault="00A7610C" w:rsidP="00A7610C">
      <w:pPr>
        <w:rPr>
          <w:rFonts w:ascii="Arial" w:hAnsi="Arial" w:cs="Arial"/>
          <w:b/>
        </w:rPr>
      </w:pPr>
      <w:r>
        <w:rPr>
          <w:rFonts w:ascii="Arial" w:hAnsi="Arial" w:cs="Arial"/>
          <w:b/>
        </w:rPr>
        <w:t xml:space="preserve">Discussion: </w:t>
      </w:r>
    </w:p>
    <w:p w14:paraId="7F9D35C8" w14:textId="77777777" w:rsidR="00A7610C" w:rsidRDefault="00A7610C" w:rsidP="00A7610C">
      <w:r>
        <w:t>MCC: late submission</w:t>
      </w:r>
    </w:p>
    <w:p w14:paraId="4D253AC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BFD1E" w14:textId="77777777" w:rsidR="00A7610C" w:rsidRDefault="00A7610C" w:rsidP="00A7610C">
      <w:pPr>
        <w:pStyle w:val="Heading5"/>
      </w:pPr>
      <w:bookmarkStart w:id="168" w:name="_Toc174268387"/>
      <w:bookmarkStart w:id="169" w:name="_Toc174924396"/>
      <w:r>
        <w:t>9.3.4.4</w:t>
      </w:r>
      <w:r>
        <w:tab/>
        <w:t>NR channel BW less than 5MHz for FR1 Phase 2 [New RAN4 WI: NR_FR1_lessthan_5MHz_BW_Ph2]</w:t>
      </w:r>
      <w:bookmarkEnd w:id="168"/>
      <w:bookmarkEnd w:id="169"/>
    </w:p>
    <w:p w14:paraId="063A3D2C" w14:textId="77777777" w:rsidR="00A7610C" w:rsidRDefault="00A7610C" w:rsidP="00A7610C">
      <w:pPr>
        <w:rPr>
          <w:rFonts w:ascii="Arial" w:hAnsi="Arial" w:cs="Arial"/>
          <w:b/>
          <w:sz w:val="24"/>
        </w:rPr>
      </w:pPr>
      <w:r>
        <w:rPr>
          <w:rFonts w:ascii="Arial" w:hAnsi="Arial" w:cs="Arial"/>
          <w:b/>
          <w:color w:val="0000FF"/>
          <w:sz w:val="24"/>
        </w:rPr>
        <w:t>RP-241496</w:t>
      </w:r>
      <w:r>
        <w:rPr>
          <w:rFonts w:ascii="Arial" w:hAnsi="Arial" w:cs="Arial"/>
          <w:b/>
          <w:color w:val="0000FF"/>
          <w:sz w:val="24"/>
        </w:rPr>
        <w:tab/>
      </w:r>
      <w:r>
        <w:rPr>
          <w:rFonts w:ascii="Arial" w:hAnsi="Arial" w:cs="Arial"/>
          <w:b/>
          <w:sz w:val="24"/>
        </w:rPr>
        <w:t>Status Report for NR channel BW less than 5MHz for FR1 Phase 2; rapporteur: Intel Corporation</w:t>
      </w:r>
    </w:p>
    <w:p w14:paraId="0349693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5677F0" w14:textId="77777777" w:rsidR="00A7610C" w:rsidRDefault="00A7610C" w:rsidP="00A7610C">
      <w:pPr>
        <w:rPr>
          <w:rFonts w:ascii="Arial" w:hAnsi="Arial" w:cs="Arial"/>
          <w:b/>
        </w:rPr>
      </w:pPr>
      <w:r>
        <w:rPr>
          <w:rFonts w:ascii="Arial" w:hAnsi="Arial" w:cs="Arial"/>
          <w:b/>
        </w:rPr>
        <w:t xml:space="preserve">Abstract: </w:t>
      </w:r>
    </w:p>
    <w:p w14:paraId="3A440FED" w14:textId="77777777" w:rsidR="00A7610C" w:rsidRDefault="00A7610C" w:rsidP="00A7610C">
      <w:r>
        <w:t>Core: 25%</w:t>
      </w:r>
    </w:p>
    <w:p w14:paraId="6023CA7E" w14:textId="77777777" w:rsidR="00A7610C" w:rsidRDefault="00A7610C" w:rsidP="00A7610C">
      <w:pPr>
        <w:rPr>
          <w:rFonts w:ascii="Arial" w:hAnsi="Arial" w:cs="Arial"/>
          <w:b/>
        </w:rPr>
      </w:pPr>
      <w:r>
        <w:rPr>
          <w:rFonts w:ascii="Arial" w:hAnsi="Arial" w:cs="Arial"/>
          <w:b/>
        </w:rPr>
        <w:t xml:space="preserve">Discussion: </w:t>
      </w:r>
    </w:p>
    <w:p w14:paraId="581C23FB" w14:textId="77777777" w:rsidR="00A7610C" w:rsidRDefault="00A7610C" w:rsidP="00A7610C">
      <w:r>
        <w:t>MCC: target date of NR_FR1_lessthan_5MHz_BW_Ph2-Core in status report RP-241496 Dec.24 is in contradiction to the target date shown in the WID RP-241495 (also already in RP-240832): June 25</w:t>
      </w:r>
    </w:p>
    <w:p w14:paraId="4A9D36B7" w14:textId="77777777" w:rsidR="00A7610C" w:rsidRDefault="00A7610C" w:rsidP="00A7610C">
      <w:r>
        <w:t>Intel: Dec.24 for the Core part is correct, we will update the WID</w:t>
      </w:r>
    </w:p>
    <w:p w14:paraId="0C48DED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A18E6" w14:textId="77777777" w:rsidR="00A7610C" w:rsidRDefault="00A7610C" w:rsidP="00A7610C">
      <w:pPr>
        <w:rPr>
          <w:rFonts w:ascii="Arial" w:hAnsi="Arial" w:cs="Arial"/>
          <w:b/>
          <w:sz w:val="24"/>
        </w:rPr>
      </w:pPr>
      <w:r>
        <w:rPr>
          <w:rFonts w:ascii="Arial" w:hAnsi="Arial" w:cs="Arial"/>
          <w:b/>
          <w:color w:val="0000FF"/>
          <w:sz w:val="24"/>
        </w:rPr>
        <w:t>RP-241169</w:t>
      </w:r>
      <w:r>
        <w:rPr>
          <w:rFonts w:ascii="Arial" w:hAnsi="Arial" w:cs="Arial"/>
          <w:b/>
          <w:color w:val="0000FF"/>
          <w:sz w:val="24"/>
        </w:rPr>
        <w:tab/>
      </w:r>
      <w:r>
        <w:rPr>
          <w:rFonts w:ascii="Arial" w:hAnsi="Arial" w:cs="Arial"/>
          <w:b/>
          <w:sz w:val="24"/>
        </w:rPr>
        <w:t>Clarification on WID RP-240832 - NR_FR1_5MHz_BW_Ph2</w:t>
      </w:r>
    </w:p>
    <w:p w14:paraId="4CBA293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Union Inter. Chemins de Fer</w:t>
      </w:r>
    </w:p>
    <w:p w14:paraId="1CCCE267" w14:textId="77777777" w:rsidR="00A7610C" w:rsidRDefault="00A7610C" w:rsidP="00A7610C">
      <w:pPr>
        <w:rPr>
          <w:rFonts w:ascii="Arial" w:hAnsi="Arial" w:cs="Arial"/>
          <w:b/>
        </w:rPr>
      </w:pPr>
      <w:r>
        <w:rPr>
          <w:rFonts w:ascii="Arial" w:hAnsi="Arial" w:cs="Arial"/>
          <w:b/>
        </w:rPr>
        <w:t xml:space="preserve">Discussion: </w:t>
      </w:r>
    </w:p>
    <w:p w14:paraId="7B1649B4" w14:textId="77777777" w:rsidR="00A7610C" w:rsidRDefault="00A7610C" w:rsidP="00A7610C">
      <w:r>
        <w:t>Anterix: 24RB should say 25RB under 3.</w:t>
      </w:r>
    </w:p>
    <w:p w14:paraId="211678C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3290D" w14:textId="77777777" w:rsidR="00A7610C" w:rsidRDefault="00A7610C" w:rsidP="00A7610C">
      <w:pPr>
        <w:rPr>
          <w:rFonts w:ascii="Arial" w:hAnsi="Arial" w:cs="Arial"/>
          <w:b/>
          <w:sz w:val="24"/>
        </w:rPr>
      </w:pPr>
      <w:r>
        <w:rPr>
          <w:rFonts w:ascii="Arial" w:hAnsi="Arial" w:cs="Arial"/>
          <w:b/>
          <w:color w:val="0000FF"/>
          <w:sz w:val="24"/>
        </w:rPr>
        <w:t>RP-241497</w:t>
      </w:r>
      <w:r>
        <w:rPr>
          <w:rFonts w:ascii="Arial" w:hAnsi="Arial" w:cs="Arial"/>
          <w:b/>
          <w:color w:val="0000FF"/>
          <w:sz w:val="24"/>
        </w:rPr>
        <w:tab/>
      </w:r>
      <w:r>
        <w:rPr>
          <w:rFonts w:ascii="Arial" w:hAnsi="Arial" w:cs="Arial"/>
          <w:b/>
          <w:sz w:val="24"/>
        </w:rPr>
        <w:t>Motivation paper for WID revision for NR channel BW less than 5MHz for FR1 Phase 2</w:t>
      </w:r>
    </w:p>
    <w:p w14:paraId="3DEAC69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2D26EA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B8237" w14:textId="77777777" w:rsidR="00A7610C" w:rsidRDefault="00A7610C" w:rsidP="00A7610C">
      <w:pPr>
        <w:rPr>
          <w:rFonts w:ascii="Arial" w:hAnsi="Arial" w:cs="Arial"/>
          <w:b/>
          <w:sz w:val="24"/>
        </w:rPr>
      </w:pPr>
      <w:r>
        <w:rPr>
          <w:rFonts w:ascii="Arial" w:hAnsi="Arial" w:cs="Arial"/>
          <w:b/>
          <w:color w:val="0000FF"/>
          <w:sz w:val="24"/>
        </w:rPr>
        <w:t>RP-241495</w:t>
      </w:r>
      <w:r>
        <w:rPr>
          <w:rFonts w:ascii="Arial" w:hAnsi="Arial" w:cs="Arial"/>
          <w:b/>
          <w:color w:val="0000FF"/>
          <w:sz w:val="24"/>
        </w:rPr>
        <w:tab/>
      </w:r>
      <w:r>
        <w:rPr>
          <w:rFonts w:ascii="Arial" w:hAnsi="Arial" w:cs="Arial"/>
          <w:b/>
          <w:sz w:val="24"/>
        </w:rPr>
        <w:t>Revised WID: NR channel BW less than 5MHz for FR1 Phase 2</w:t>
      </w:r>
    </w:p>
    <w:p w14:paraId="1EEF3C8B" w14:textId="77777777" w:rsidR="00A7610C" w:rsidRDefault="00A7610C" w:rsidP="00A7610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5AF25BB0" w14:textId="77777777" w:rsidR="00A7610C" w:rsidRDefault="00A7610C" w:rsidP="00A7610C">
      <w:pPr>
        <w:rPr>
          <w:rFonts w:ascii="Arial" w:hAnsi="Arial" w:cs="Arial"/>
          <w:b/>
        </w:rPr>
      </w:pPr>
      <w:r>
        <w:rPr>
          <w:rFonts w:ascii="Arial" w:hAnsi="Arial" w:cs="Arial"/>
          <w:b/>
        </w:rPr>
        <w:t xml:space="preserve">Abstract: </w:t>
      </w:r>
    </w:p>
    <w:p w14:paraId="1EB45BD0" w14:textId="77777777" w:rsidR="00A7610C" w:rsidRDefault="00A7610C" w:rsidP="00A7610C">
      <w:r>
        <w:t>last approved WID: RP-240832.</w:t>
      </w:r>
    </w:p>
    <w:p w14:paraId="0832EB1F" w14:textId="77777777" w:rsidR="00A7610C" w:rsidRDefault="00A7610C" w:rsidP="00A7610C">
      <w:r>
        <w:t>Clarify that 5MHz CBW is included for band n100. Editorial updates.</w:t>
      </w:r>
    </w:p>
    <w:p w14:paraId="2472AC5A" w14:textId="77777777" w:rsidR="00A7610C" w:rsidRDefault="00A7610C" w:rsidP="00A7610C">
      <w:pPr>
        <w:rPr>
          <w:rFonts w:ascii="Arial" w:hAnsi="Arial" w:cs="Arial"/>
          <w:b/>
        </w:rPr>
      </w:pPr>
      <w:r>
        <w:rPr>
          <w:rFonts w:ascii="Arial" w:hAnsi="Arial" w:cs="Arial"/>
          <w:b/>
        </w:rPr>
        <w:t xml:space="preserve">Discussion: </w:t>
      </w:r>
    </w:p>
    <w:p w14:paraId="5E4AB2FD" w14:textId="77777777" w:rsidR="00A7610C" w:rsidRDefault="00A7610C" w:rsidP="00A7610C">
      <w:r>
        <w:t>MCC: target date of NR_FR1_lessthan_5MHz_BW_Ph2-Core in status report RP-241496 Dec.24 is in contradiction to the target date shown in the WID RP-241495 (also already in RP-240832): June 25</w:t>
      </w:r>
    </w:p>
    <w:p w14:paraId="72C179E3" w14:textId="77777777" w:rsidR="00A7610C" w:rsidRDefault="00A7610C" w:rsidP="00A7610C">
      <w:r>
        <w:t>Intel: Dec.24 for the Core part is correct, we will update the WID</w:t>
      </w:r>
    </w:p>
    <w:p w14:paraId="036DDB7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RP-241596</w:t>
      </w:r>
      <w:r>
        <w:rPr>
          <w:color w:val="993300"/>
          <w:u w:val="single"/>
        </w:rPr>
        <w:t>.</w:t>
      </w:r>
    </w:p>
    <w:p w14:paraId="28897AEA" w14:textId="77777777" w:rsidR="00A7610C" w:rsidRDefault="00A7610C" w:rsidP="00A7610C">
      <w:pPr>
        <w:rPr>
          <w:rFonts w:ascii="Arial" w:hAnsi="Arial" w:cs="Arial"/>
          <w:b/>
          <w:sz w:val="24"/>
        </w:rPr>
      </w:pPr>
      <w:r>
        <w:rPr>
          <w:rFonts w:ascii="Arial" w:hAnsi="Arial" w:cs="Arial"/>
          <w:b/>
          <w:color w:val="0000FF"/>
          <w:sz w:val="24"/>
        </w:rPr>
        <w:t>RP-241596</w:t>
      </w:r>
      <w:r>
        <w:rPr>
          <w:rFonts w:ascii="Arial" w:hAnsi="Arial" w:cs="Arial"/>
          <w:b/>
          <w:color w:val="0000FF"/>
          <w:sz w:val="24"/>
        </w:rPr>
        <w:tab/>
      </w:r>
      <w:r>
        <w:rPr>
          <w:rFonts w:ascii="Arial" w:hAnsi="Arial" w:cs="Arial"/>
          <w:b/>
          <w:sz w:val="24"/>
        </w:rPr>
        <w:t>Revised WID: NR channel BW less than 5MHz for FR1 Phase 2</w:t>
      </w:r>
    </w:p>
    <w:p w14:paraId="3D3D2133"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D2F7239" w14:textId="77777777" w:rsidR="00A7610C" w:rsidRDefault="00A7610C" w:rsidP="00A7610C">
      <w:pPr>
        <w:rPr>
          <w:color w:val="808080"/>
        </w:rPr>
      </w:pPr>
      <w:r>
        <w:rPr>
          <w:color w:val="808080"/>
        </w:rPr>
        <w:t>(Replaces RP-241495)</w:t>
      </w:r>
    </w:p>
    <w:p w14:paraId="503DE699" w14:textId="77777777" w:rsidR="00A7610C" w:rsidRDefault="00A7610C" w:rsidP="00A7610C">
      <w:pPr>
        <w:rPr>
          <w:rFonts w:ascii="Arial" w:hAnsi="Arial" w:cs="Arial"/>
          <w:b/>
        </w:rPr>
      </w:pPr>
      <w:r>
        <w:rPr>
          <w:rFonts w:ascii="Arial" w:hAnsi="Arial" w:cs="Arial"/>
          <w:b/>
        </w:rPr>
        <w:t xml:space="preserve">Discussion: </w:t>
      </w:r>
    </w:p>
    <w:p w14:paraId="71C45904" w14:textId="77777777" w:rsidR="00A7610C" w:rsidRDefault="00A7610C" w:rsidP="00A7610C">
      <w:r>
        <w:t>CATT: 5MHz should also be under top bullet</w:t>
      </w:r>
    </w:p>
    <w:p w14:paraId="1497DBB4" w14:textId="77777777" w:rsidR="00A7610C" w:rsidRDefault="00A7610C" w:rsidP="00A7610C">
      <w:r>
        <w:t>Vodafone: title change needed?</w:t>
      </w:r>
    </w:p>
    <w:p w14:paraId="20D43593" w14:textId="77777777" w:rsidR="00A7610C" w:rsidRDefault="00A7610C" w:rsidP="00A7610C">
      <w:r>
        <w:t>AT&amp;T: why example band with 5MHz?</w:t>
      </w:r>
    </w:p>
    <w:p w14:paraId="08181030" w14:textId="77777777" w:rsidR="00A7610C" w:rsidRDefault="00A7610C" w:rsidP="00A7610C">
      <w:r>
        <w:t>RAN chair: seems to be upscoping, 5MHz need to be dropped; so only adding WI code and UID and correction of target date</w:t>
      </w:r>
    </w:p>
    <w:p w14:paraId="1E31B55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RP-241622</w:t>
      </w:r>
      <w:r>
        <w:rPr>
          <w:color w:val="993300"/>
          <w:u w:val="single"/>
        </w:rPr>
        <w:t>.</w:t>
      </w:r>
    </w:p>
    <w:p w14:paraId="740785E7" w14:textId="77777777" w:rsidR="00A7610C" w:rsidRDefault="00A7610C" w:rsidP="00A7610C">
      <w:pPr>
        <w:rPr>
          <w:rFonts w:ascii="Arial" w:hAnsi="Arial" w:cs="Arial"/>
          <w:b/>
          <w:sz w:val="24"/>
        </w:rPr>
      </w:pPr>
      <w:r>
        <w:rPr>
          <w:rFonts w:ascii="Arial" w:hAnsi="Arial" w:cs="Arial"/>
          <w:b/>
          <w:color w:val="0000FF"/>
          <w:sz w:val="24"/>
        </w:rPr>
        <w:t>RP-241622</w:t>
      </w:r>
      <w:r>
        <w:rPr>
          <w:rFonts w:ascii="Arial" w:hAnsi="Arial" w:cs="Arial"/>
          <w:b/>
          <w:color w:val="0000FF"/>
          <w:sz w:val="24"/>
        </w:rPr>
        <w:tab/>
      </w:r>
      <w:r>
        <w:rPr>
          <w:rFonts w:ascii="Arial" w:hAnsi="Arial" w:cs="Arial"/>
          <w:b/>
          <w:sz w:val="24"/>
        </w:rPr>
        <w:t>Revised WID: NR channel BW less than 5MHz for FR1 Phase 2</w:t>
      </w:r>
    </w:p>
    <w:p w14:paraId="5FA8D5F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B247576" w14:textId="77777777" w:rsidR="00A7610C" w:rsidRDefault="00A7610C" w:rsidP="00A7610C">
      <w:pPr>
        <w:rPr>
          <w:color w:val="808080"/>
        </w:rPr>
      </w:pPr>
      <w:r>
        <w:rPr>
          <w:color w:val="808080"/>
        </w:rPr>
        <w:t>(Replaces RP-241596)</w:t>
      </w:r>
    </w:p>
    <w:p w14:paraId="70BB13D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4451E" w14:textId="77777777" w:rsidR="00A7610C" w:rsidRDefault="00A7610C" w:rsidP="00A7610C">
      <w:pPr>
        <w:pStyle w:val="Heading5"/>
      </w:pPr>
      <w:bookmarkStart w:id="170" w:name="_Toc174268388"/>
      <w:bookmarkStart w:id="171" w:name="_Toc174924397"/>
      <w:r>
        <w:t>9.3.4.5</w:t>
      </w:r>
      <w:r>
        <w:tab/>
        <w:t>Support of intra-band non-collocated EN-DC/NR-CA deployment Phase2: new receiver type(s) [New RAN4 WI: NonCol_intraB_ENDC_NR_CA_Ph2]</w:t>
      </w:r>
      <w:bookmarkEnd w:id="170"/>
      <w:bookmarkEnd w:id="171"/>
    </w:p>
    <w:p w14:paraId="5D0C640B" w14:textId="77777777" w:rsidR="00A7610C" w:rsidRDefault="00A7610C" w:rsidP="00A7610C">
      <w:pPr>
        <w:rPr>
          <w:rFonts w:ascii="Arial" w:hAnsi="Arial" w:cs="Arial"/>
          <w:b/>
          <w:sz w:val="24"/>
        </w:rPr>
      </w:pPr>
      <w:r>
        <w:rPr>
          <w:rFonts w:ascii="Arial" w:hAnsi="Arial" w:cs="Arial"/>
          <w:b/>
          <w:color w:val="0000FF"/>
          <w:sz w:val="24"/>
        </w:rPr>
        <w:t>RP-240933</w:t>
      </w:r>
      <w:r>
        <w:rPr>
          <w:rFonts w:ascii="Arial" w:hAnsi="Arial" w:cs="Arial"/>
          <w:b/>
          <w:color w:val="0000FF"/>
          <w:sz w:val="24"/>
        </w:rPr>
        <w:tab/>
      </w:r>
      <w:r>
        <w:rPr>
          <w:rFonts w:ascii="Arial" w:hAnsi="Arial" w:cs="Arial"/>
          <w:b/>
          <w:sz w:val="24"/>
        </w:rPr>
        <w:t>Status report for WI Support of intra-band non-collocated EN-DC NR-CA deployment Phase2: new receiver type(s); rapporteur: KDDI Corporation</w:t>
      </w:r>
    </w:p>
    <w:p w14:paraId="3F66D32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66BFAB93" w14:textId="77777777" w:rsidR="00A7610C" w:rsidRDefault="00A7610C" w:rsidP="00A7610C">
      <w:pPr>
        <w:rPr>
          <w:rFonts w:ascii="Arial" w:hAnsi="Arial" w:cs="Arial"/>
          <w:b/>
        </w:rPr>
      </w:pPr>
      <w:r>
        <w:rPr>
          <w:rFonts w:ascii="Arial" w:hAnsi="Arial" w:cs="Arial"/>
          <w:b/>
        </w:rPr>
        <w:t xml:space="preserve">Discussion: </w:t>
      </w:r>
    </w:p>
    <w:p w14:paraId="622624E1" w14:textId="77777777" w:rsidR="00A7610C" w:rsidRDefault="00A7610C" w:rsidP="00A7610C">
      <w:r>
        <w:t>MCC: late submission or WI can be stopped?; finally submitted but with missing Perf. part target</w:t>
      </w:r>
    </w:p>
    <w:p w14:paraId="6C61BCF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RP-241600</w:t>
      </w:r>
      <w:r>
        <w:rPr>
          <w:color w:val="993300"/>
          <w:u w:val="single"/>
        </w:rPr>
        <w:t>.</w:t>
      </w:r>
    </w:p>
    <w:p w14:paraId="7C9AC816" w14:textId="77777777" w:rsidR="00A7610C" w:rsidRDefault="00A7610C" w:rsidP="00A7610C">
      <w:pPr>
        <w:rPr>
          <w:rFonts w:ascii="Arial" w:hAnsi="Arial" w:cs="Arial"/>
          <w:b/>
          <w:sz w:val="24"/>
        </w:rPr>
      </w:pPr>
      <w:r>
        <w:rPr>
          <w:rFonts w:ascii="Arial" w:hAnsi="Arial" w:cs="Arial"/>
          <w:b/>
          <w:color w:val="0000FF"/>
          <w:sz w:val="24"/>
        </w:rPr>
        <w:t>RP-241600</w:t>
      </w:r>
      <w:r>
        <w:rPr>
          <w:rFonts w:ascii="Arial" w:hAnsi="Arial" w:cs="Arial"/>
          <w:b/>
          <w:color w:val="0000FF"/>
          <w:sz w:val="24"/>
        </w:rPr>
        <w:tab/>
      </w:r>
      <w:r>
        <w:rPr>
          <w:rFonts w:ascii="Arial" w:hAnsi="Arial" w:cs="Arial"/>
          <w:b/>
          <w:sz w:val="24"/>
        </w:rPr>
        <w:t>Status report for WI Support of intra-band non-collocated EN-DC NR-CA deployment Phase2: new receiver type(s); rapporteur: KDDI Corporation</w:t>
      </w:r>
    </w:p>
    <w:p w14:paraId="58FAE01D" w14:textId="77777777" w:rsidR="00A7610C" w:rsidRDefault="00A7610C" w:rsidP="00A7610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2B749692" w14:textId="77777777" w:rsidR="00A7610C" w:rsidRDefault="00A7610C" w:rsidP="00A7610C">
      <w:pPr>
        <w:rPr>
          <w:color w:val="808080"/>
        </w:rPr>
      </w:pPr>
      <w:r>
        <w:rPr>
          <w:color w:val="808080"/>
        </w:rPr>
        <w:t>(Replaces RP-240933)</w:t>
      </w:r>
    </w:p>
    <w:p w14:paraId="32C1374E" w14:textId="77777777" w:rsidR="00A7610C" w:rsidRDefault="00A7610C" w:rsidP="00A7610C">
      <w:pPr>
        <w:rPr>
          <w:rFonts w:ascii="Arial" w:hAnsi="Arial" w:cs="Arial"/>
          <w:b/>
        </w:rPr>
      </w:pPr>
      <w:r>
        <w:rPr>
          <w:rFonts w:ascii="Arial" w:hAnsi="Arial" w:cs="Arial"/>
          <w:b/>
        </w:rPr>
        <w:t xml:space="preserve">Discussion: </w:t>
      </w:r>
    </w:p>
    <w:p w14:paraId="39738420" w14:textId="77777777" w:rsidR="00A7610C" w:rsidRDefault="00A7610C" w:rsidP="00A7610C">
      <w:r>
        <w:t>MCC: late submission</w:t>
      </w:r>
    </w:p>
    <w:p w14:paraId="1FA0A2D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8BBC" w14:textId="77777777" w:rsidR="00A7610C" w:rsidRDefault="00A7610C" w:rsidP="00A7610C">
      <w:pPr>
        <w:pStyle w:val="Heading5"/>
      </w:pPr>
      <w:bookmarkStart w:id="172" w:name="_Toc174268389"/>
      <w:bookmarkStart w:id="173" w:name="_Toc174924398"/>
      <w:r>
        <w:t>9.3.4.6</w:t>
      </w:r>
      <w:r>
        <w:tab/>
        <w:t>Enhancements for Air-to-ground network for NR [New RAN4 WI: NR_ATG_enh]</w:t>
      </w:r>
      <w:bookmarkEnd w:id="172"/>
      <w:bookmarkEnd w:id="173"/>
    </w:p>
    <w:p w14:paraId="67649AA3" w14:textId="77777777" w:rsidR="00A7610C" w:rsidRDefault="00A7610C" w:rsidP="00A7610C">
      <w:pPr>
        <w:rPr>
          <w:rFonts w:ascii="Arial" w:hAnsi="Arial" w:cs="Arial"/>
          <w:b/>
          <w:sz w:val="24"/>
        </w:rPr>
      </w:pPr>
      <w:r>
        <w:rPr>
          <w:rFonts w:ascii="Arial" w:hAnsi="Arial" w:cs="Arial"/>
          <w:b/>
          <w:color w:val="0000FF"/>
          <w:sz w:val="24"/>
        </w:rPr>
        <w:t>RP-241213</w:t>
      </w:r>
      <w:r>
        <w:rPr>
          <w:rFonts w:ascii="Arial" w:hAnsi="Arial" w:cs="Arial"/>
          <w:b/>
          <w:color w:val="0000FF"/>
          <w:sz w:val="24"/>
        </w:rPr>
        <w:tab/>
      </w:r>
      <w:r>
        <w:rPr>
          <w:rFonts w:ascii="Arial" w:hAnsi="Arial" w:cs="Arial"/>
          <w:b/>
          <w:sz w:val="24"/>
        </w:rPr>
        <w:t>Revised WID on Enhancements for Air-to-ground network for NR</w:t>
      </w:r>
    </w:p>
    <w:p w14:paraId="198D5C6C"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F1F62B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AEB42" w14:textId="77777777" w:rsidR="00A7610C" w:rsidRDefault="00A7610C" w:rsidP="00A7610C">
      <w:pPr>
        <w:rPr>
          <w:rFonts w:ascii="Arial" w:hAnsi="Arial" w:cs="Arial"/>
          <w:b/>
          <w:sz w:val="24"/>
        </w:rPr>
      </w:pPr>
      <w:r>
        <w:rPr>
          <w:rFonts w:ascii="Arial" w:hAnsi="Arial" w:cs="Arial"/>
          <w:b/>
          <w:color w:val="0000FF"/>
          <w:sz w:val="24"/>
        </w:rPr>
        <w:t>RP-241214</w:t>
      </w:r>
      <w:r>
        <w:rPr>
          <w:rFonts w:ascii="Arial" w:hAnsi="Arial" w:cs="Arial"/>
          <w:b/>
          <w:color w:val="0000FF"/>
          <w:sz w:val="24"/>
        </w:rPr>
        <w:tab/>
      </w:r>
      <w:r>
        <w:rPr>
          <w:rFonts w:ascii="Arial" w:hAnsi="Arial" w:cs="Arial"/>
          <w:b/>
          <w:sz w:val="24"/>
        </w:rPr>
        <w:t>Status report for Enhancements for Air-to-ground network for NR</w:t>
      </w:r>
    </w:p>
    <w:p w14:paraId="6DC0289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FE19B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F6AE2" w14:textId="77777777" w:rsidR="00A7610C" w:rsidRDefault="00A7610C" w:rsidP="00A7610C">
      <w:pPr>
        <w:pStyle w:val="Heading5"/>
      </w:pPr>
      <w:bookmarkStart w:id="174" w:name="_Toc174268390"/>
      <w:bookmarkStart w:id="175" w:name="_Toc174924399"/>
      <w:r>
        <w:t>9.3.4.7</w:t>
      </w:r>
      <w:r>
        <w:tab/>
        <w:t>Core part: NR Sidelink: Intra-band CA in ITS band [New RAN4 WI: NR_SL_intraB_CA_ITS-Core]</w:t>
      </w:r>
      <w:bookmarkEnd w:id="174"/>
      <w:bookmarkEnd w:id="175"/>
    </w:p>
    <w:p w14:paraId="23842377" w14:textId="77777777" w:rsidR="00A7610C" w:rsidRDefault="00A7610C" w:rsidP="00A7610C">
      <w:pPr>
        <w:rPr>
          <w:rFonts w:ascii="Arial" w:hAnsi="Arial" w:cs="Arial"/>
          <w:b/>
          <w:sz w:val="24"/>
        </w:rPr>
      </w:pPr>
      <w:r>
        <w:rPr>
          <w:rFonts w:ascii="Arial" w:hAnsi="Arial" w:cs="Arial"/>
          <w:b/>
          <w:color w:val="0000FF"/>
          <w:sz w:val="24"/>
        </w:rPr>
        <w:t>RP-241152</w:t>
      </w:r>
      <w:r>
        <w:rPr>
          <w:rFonts w:ascii="Arial" w:hAnsi="Arial" w:cs="Arial"/>
          <w:b/>
          <w:color w:val="0000FF"/>
          <w:sz w:val="24"/>
        </w:rPr>
        <w:tab/>
      </w:r>
      <w:r>
        <w:rPr>
          <w:rFonts w:ascii="Arial" w:hAnsi="Arial" w:cs="Arial"/>
          <w:b/>
          <w:sz w:val="24"/>
        </w:rPr>
        <w:t>Status report for WI NR Sidelink Intra-band Carrier Aggregation in ITS band; rapporteur: OPPO</w:t>
      </w:r>
    </w:p>
    <w:p w14:paraId="1F514B0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B7E0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BA87B" w14:textId="77777777" w:rsidR="00A7610C" w:rsidRDefault="00A7610C" w:rsidP="00A7610C">
      <w:pPr>
        <w:pStyle w:val="Heading5"/>
      </w:pPr>
      <w:bookmarkStart w:id="176" w:name="_Toc174268391"/>
      <w:bookmarkStart w:id="177" w:name="_Toc174924400"/>
      <w:r>
        <w:t>9.3.4.8</w:t>
      </w:r>
      <w:r>
        <w:tab/>
        <w:t>TRP, TRS and MIMO OTA testing enhancement Phase 3 [New RAN4 WI: TRP_TRS_MIMO_OTA_Ph3]</w:t>
      </w:r>
      <w:bookmarkEnd w:id="176"/>
      <w:bookmarkEnd w:id="177"/>
    </w:p>
    <w:p w14:paraId="5CBB30C0" w14:textId="77777777" w:rsidR="00A7610C" w:rsidRDefault="00A7610C" w:rsidP="00A7610C">
      <w:pPr>
        <w:rPr>
          <w:rFonts w:ascii="Arial" w:hAnsi="Arial" w:cs="Arial"/>
          <w:b/>
          <w:sz w:val="24"/>
        </w:rPr>
      </w:pPr>
      <w:r>
        <w:rPr>
          <w:rFonts w:ascii="Arial" w:hAnsi="Arial" w:cs="Arial"/>
          <w:b/>
          <w:color w:val="0000FF"/>
          <w:sz w:val="24"/>
        </w:rPr>
        <w:t>RP-241043</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w:t>
      </w:r>
    </w:p>
    <w:p w14:paraId="144A2D3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7CB4527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BA83F" w14:textId="77777777" w:rsidR="00A7610C" w:rsidRDefault="00A7610C" w:rsidP="00A7610C">
      <w:pPr>
        <w:rPr>
          <w:rFonts w:ascii="Arial" w:hAnsi="Arial" w:cs="Arial"/>
          <w:b/>
          <w:sz w:val="24"/>
        </w:rPr>
      </w:pPr>
      <w:r>
        <w:rPr>
          <w:rFonts w:ascii="Arial" w:hAnsi="Arial" w:cs="Arial"/>
          <w:b/>
          <w:color w:val="0000FF"/>
          <w:sz w:val="24"/>
        </w:rPr>
        <w:t>RP-241271</w:t>
      </w:r>
      <w:r>
        <w:rPr>
          <w:rFonts w:ascii="Arial" w:hAnsi="Arial" w:cs="Arial"/>
          <w:b/>
          <w:color w:val="0000FF"/>
          <w:sz w:val="24"/>
        </w:rPr>
        <w:tab/>
      </w:r>
      <w:r>
        <w:rPr>
          <w:rFonts w:ascii="Arial" w:hAnsi="Arial" w:cs="Arial"/>
          <w:b/>
          <w:sz w:val="24"/>
        </w:rPr>
        <w:t>Views on the scope of Rel-19 OTA TRP TRS</w:t>
      </w:r>
    </w:p>
    <w:p w14:paraId="1C0241A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9D18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A83D8" w14:textId="77777777" w:rsidR="00A7610C" w:rsidRDefault="00A7610C" w:rsidP="00A7610C">
      <w:pPr>
        <w:rPr>
          <w:rFonts w:ascii="Arial" w:hAnsi="Arial" w:cs="Arial"/>
          <w:b/>
          <w:sz w:val="24"/>
        </w:rPr>
      </w:pPr>
      <w:r>
        <w:rPr>
          <w:rFonts w:ascii="Arial" w:hAnsi="Arial" w:cs="Arial"/>
          <w:b/>
          <w:color w:val="0000FF"/>
          <w:sz w:val="24"/>
        </w:rPr>
        <w:t>RP-241044</w:t>
      </w:r>
      <w:r>
        <w:rPr>
          <w:rFonts w:ascii="Arial" w:hAnsi="Arial" w:cs="Arial"/>
          <w:b/>
          <w:color w:val="0000FF"/>
          <w:sz w:val="24"/>
        </w:rPr>
        <w:tab/>
      </w:r>
      <w:r>
        <w:rPr>
          <w:rFonts w:ascii="Arial" w:hAnsi="Arial" w:cs="Arial"/>
          <w:b/>
          <w:sz w:val="24"/>
        </w:rPr>
        <w:t>Revised WID: FR1 TRP (Total Radiated Power), TRS (Total Radiated Sensitivity) and MIMO OTA (Over the Air) testing enhancement Phase 3</w:t>
      </w:r>
    </w:p>
    <w:p w14:paraId="2A30BB0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2A82DE6C" w14:textId="77777777" w:rsidR="00A7610C" w:rsidRDefault="00A7610C" w:rsidP="00A7610C">
      <w:pPr>
        <w:rPr>
          <w:rFonts w:ascii="Arial" w:hAnsi="Arial" w:cs="Arial"/>
          <w:b/>
        </w:rPr>
      </w:pPr>
      <w:r>
        <w:rPr>
          <w:rFonts w:ascii="Arial" w:hAnsi="Arial" w:cs="Arial"/>
          <w:b/>
        </w:rPr>
        <w:lastRenderedPageBreak/>
        <w:t xml:space="preserve">Discussion: </w:t>
      </w:r>
    </w:p>
    <w:p w14:paraId="799B8C87" w14:textId="77777777" w:rsidR="00A7610C" w:rsidRDefault="00A7610C" w:rsidP="00A7610C">
      <w:r>
        <w:t>RAN chair: will add "Check in RAN #107"</w:t>
      </w:r>
    </w:p>
    <w:p w14:paraId="5F6B193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RP-241623</w:t>
      </w:r>
      <w:r>
        <w:rPr>
          <w:color w:val="993300"/>
          <w:u w:val="single"/>
        </w:rPr>
        <w:t>.</w:t>
      </w:r>
    </w:p>
    <w:p w14:paraId="2AB25A46" w14:textId="77777777" w:rsidR="00A7610C" w:rsidRDefault="00A7610C" w:rsidP="00A7610C">
      <w:pPr>
        <w:rPr>
          <w:rFonts w:ascii="Arial" w:hAnsi="Arial" w:cs="Arial"/>
          <w:b/>
          <w:sz w:val="24"/>
        </w:rPr>
      </w:pPr>
      <w:r>
        <w:rPr>
          <w:rFonts w:ascii="Arial" w:hAnsi="Arial" w:cs="Arial"/>
          <w:b/>
          <w:color w:val="0000FF"/>
          <w:sz w:val="24"/>
        </w:rPr>
        <w:t>RP-241623</w:t>
      </w:r>
      <w:r>
        <w:rPr>
          <w:rFonts w:ascii="Arial" w:hAnsi="Arial" w:cs="Arial"/>
          <w:b/>
          <w:color w:val="0000FF"/>
          <w:sz w:val="24"/>
        </w:rPr>
        <w:tab/>
      </w:r>
      <w:r>
        <w:rPr>
          <w:rFonts w:ascii="Arial" w:hAnsi="Arial" w:cs="Arial"/>
          <w:b/>
          <w:sz w:val="24"/>
        </w:rPr>
        <w:t>Revised WID: FR1 TRP (Total Radiated Power), TRS (Total Radiated Sensitivity) and MIMO OTA (Over the Air) testing enhancement Phase 3</w:t>
      </w:r>
    </w:p>
    <w:p w14:paraId="173DF15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3E6176FE" w14:textId="77777777" w:rsidR="00A7610C" w:rsidRDefault="00A7610C" w:rsidP="00A7610C">
      <w:pPr>
        <w:rPr>
          <w:color w:val="808080"/>
        </w:rPr>
      </w:pPr>
      <w:r>
        <w:rPr>
          <w:color w:val="808080"/>
        </w:rPr>
        <w:t>(Replaces RP-241044)</w:t>
      </w:r>
    </w:p>
    <w:p w14:paraId="3C1ED1E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86145" w14:textId="77777777" w:rsidR="00A7610C" w:rsidRDefault="00A7610C" w:rsidP="00A7610C">
      <w:pPr>
        <w:pStyle w:val="Heading5"/>
      </w:pPr>
      <w:bookmarkStart w:id="178" w:name="_Toc174268392"/>
      <w:bookmarkStart w:id="179" w:name="_Toc174924401"/>
      <w:r>
        <w:t>9.3.4.9</w:t>
      </w:r>
      <w:r>
        <w:tab/>
        <w:t>Enhanced requirements and conductive test methodology for NR NTN and IoT NTN [New RAN4 WI: NR_IoT_NTN_req_test_enh]</w:t>
      </w:r>
      <w:bookmarkEnd w:id="178"/>
      <w:bookmarkEnd w:id="179"/>
    </w:p>
    <w:p w14:paraId="10684453" w14:textId="77777777" w:rsidR="00A7610C" w:rsidRDefault="00A7610C" w:rsidP="00A7610C">
      <w:pPr>
        <w:rPr>
          <w:rFonts w:ascii="Arial" w:hAnsi="Arial" w:cs="Arial"/>
          <w:b/>
          <w:sz w:val="24"/>
        </w:rPr>
      </w:pPr>
      <w:r>
        <w:rPr>
          <w:rFonts w:ascii="Arial" w:hAnsi="Arial" w:cs="Arial"/>
          <w:b/>
          <w:color w:val="0000FF"/>
          <w:sz w:val="24"/>
        </w:rPr>
        <w:t>RP-241280</w:t>
      </w:r>
      <w:r>
        <w:rPr>
          <w:rFonts w:ascii="Arial" w:hAnsi="Arial" w:cs="Arial"/>
          <w:b/>
          <w:color w:val="0000FF"/>
          <w:sz w:val="24"/>
        </w:rPr>
        <w:tab/>
      </w:r>
      <w:r>
        <w:rPr>
          <w:rFonts w:ascii="Arial" w:hAnsi="Arial" w:cs="Arial"/>
          <w:b/>
          <w:sz w:val="24"/>
        </w:rPr>
        <w:t>Status Report to TSG: Enhanced requirements and test methodology for NR NTN and IoT NTN</w:t>
      </w:r>
    </w:p>
    <w:p w14:paraId="0B11D6B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6678E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AC099" w14:textId="77777777" w:rsidR="00A7610C" w:rsidRDefault="00A7610C" w:rsidP="00A7610C">
      <w:pPr>
        <w:rPr>
          <w:rFonts w:ascii="Arial" w:hAnsi="Arial" w:cs="Arial"/>
          <w:b/>
          <w:sz w:val="24"/>
        </w:rPr>
      </w:pPr>
      <w:r>
        <w:rPr>
          <w:rFonts w:ascii="Arial" w:hAnsi="Arial" w:cs="Arial"/>
          <w:b/>
          <w:color w:val="0000FF"/>
          <w:sz w:val="24"/>
        </w:rPr>
        <w:t>RP-241281</w:t>
      </w:r>
      <w:r>
        <w:rPr>
          <w:rFonts w:ascii="Arial" w:hAnsi="Arial" w:cs="Arial"/>
          <w:b/>
          <w:color w:val="0000FF"/>
          <w:sz w:val="24"/>
        </w:rPr>
        <w:tab/>
      </w:r>
      <w:r>
        <w:rPr>
          <w:rFonts w:ascii="Arial" w:hAnsi="Arial" w:cs="Arial"/>
          <w:b/>
          <w:sz w:val="24"/>
        </w:rPr>
        <w:t>Revised WID on Enhanced requirements and conductive test methodology for NR NTN and IoT NTN</w:t>
      </w:r>
    </w:p>
    <w:p w14:paraId="1C1B7750"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4BD07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DAE2E" w14:textId="77777777" w:rsidR="00A7610C" w:rsidRDefault="00A7610C" w:rsidP="00A7610C">
      <w:pPr>
        <w:pStyle w:val="Heading5"/>
      </w:pPr>
      <w:bookmarkStart w:id="180" w:name="_Toc174268393"/>
      <w:bookmarkStart w:id="181" w:name="_Toc174924402"/>
      <w:r>
        <w:t>9.3.4.10</w:t>
      </w:r>
      <w:r>
        <w:tab/>
        <w:t>Perf. part: NR demodulation performance Phase 5 [New RAN4 WI: NR_demod_Ph5-Perf]</w:t>
      </w:r>
      <w:bookmarkEnd w:id="180"/>
      <w:bookmarkEnd w:id="181"/>
    </w:p>
    <w:p w14:paraId="4D6FE51D" w14:textId="77777777" w:rsidR="00A7610C" w:rsidRDefault="00A7610C" w:rsidP="00A7610C">
      <w:pPr>
        <w:rPr>
          <w:rFonts w:ascii="Arial" w:hAnsi="Arial" w:cs="Arial"/>
          <w:b/>
          <w:sz w:val="24"/>
        </w:rPr>
      </w:pPr>
      <w:r>
        <w:rPr>
          <w:rFonts w:ascii="Arial" w:hAnsi="Arial" w:cs="Arial"/>
          <w:b/>
          <w:color w:val="0000FF"/>
          <w:sz w:val="24"/>
        </w:rPr>
        <w:t>RP-241296</w:t>
      </w:r>
      <w:r>
        <w:rPr>
          <w:rFonts w:ascii="Arial" w:hAnsi="Arial" w:cs="Arial"/>
          <w:b/>
          <w:color w:val="0000FF"/>
          <w:sz w:val="24"/>
        </w:rPr>
        <w:tab/>
      </w:r>
      <w:r>
        <w:rPr>
          <w:rFonts w:ascii="Arial" w:hAnsi="Arial" w:cs="Arial"/>
          <w:b/>
          <w:sz w:val="24"/>
        </w:rPr>
        <w:t>Status report for NR demodulation performance: Phase 5; rapporteur; China Telecom, NTT DOCOMO</w:t>
      </w:r>
    </w:p>
    <w:p w14:paraId="58B5718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D1731B" w14:textId="77777777" w:rsidR="00A7610C" w:rsidRDefault="00A7610C" w:rsidP="00A7610C">
      <w:pPr>
        <w:rPr>
          <w:rFonts w:ascii="Arial" w:hAnsi="Arial" w:cs="Arial"/>
          <w:b/>
        </w:rPr>
      </w:pPr>
      <w:r>
        <w:rPr>
          <w:rFonts w:ascii="Arial" w:hAnsi="Arial" w:cs="Arial"/>
          <w:b/>
        </w:rPr>
        <w:t xml:space="preserve">Abstract: </w:t>
      </w:r>
    </w:p>
    <w:p w14:paraId="5539A095" w14:textId="77777777" w:rsidR="00A7610C" w:rsidRDefault="00A7610C" w:rsidP="00A7610C">
      <w:r>
        <w:t>0% completed, this WI starts from Aug 24.</w:t>
      </w:r>
    </w:p>
    <w:p w14:paraId="1ED262C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510D1" w14:textId="77777777" w:rsidR="00A7610C" w:rsidRDefault="00A7610C" w:rsidP="00A7610C">
      <w:pPr>
        <w:rPr>
          <w:rFonts w:ascii="Arial" w:hAnsi="Arial" w:cs="Arial"/>
          <w:b/>
          <w:sz w:val="24"/>
        </w:rPr>
      </w:pPr>
      <w:r>
        <w:rPr>
          <w:rFonts w:ascii="Arial" w:hAnsi="Arial" w:cs="Arial"/>
          <w:b/>
          <w:color w:val="0000FF"/>
          <w:sz w:val="24"/>
        </w:rPr>
        <w:t>RP-241297</w:t>
      </w:r>
      <w:r>
        <w:rPr>
          <w:rFonts w:ascii="Arial" w:hAnsi="Arial" w:cs="Arial"/>
          <w:b/>
          <w:color w:val="0000FF"/>
          <w:sz w:val="24"/>
        </w:rPr>
        <w:tab/>
      </w:r>
      <w:r>
        <w:rPr>
          <w:rFonts w:ascii="Arial" w:hAnsi="Arial" w:cs="Arial"/>
          <w:b/>
          <w:sz w:val="24"/>
        </w:rPr>
        <w:t>Revised WID on NR demodulation performance: Phase 5</w:t>
      </w:r>
    </w:p>
    <w:p w14:paraId="1102DA33"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NTT DOCOMO</w:t>
      </w:r>
    </w:p>
    <w:p w14:paraId="357999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E9EC0" w14:textId="77777777" w:rsidR="00A7610C" w:rsidRDefault="00A7610C" w:rsidP="00A7610C">
      <w:pPr>
        <w:pStyle w:val="Heading3"/>
      </w:pPr>
      <w:bookmarkStart w:id="182" w:name="_Toc174268394"/>
      <w:bookmarkStart w:id="183" w:name="_Toc174924403"/>
      <w:r>
        <w:lastRenderedPageBreak/>
        <w:t>9.4</w:t>
      </w:r>
      <w:r>
        <w:tab/>
        <w:t>Open REL-18 NR or NR+LTE WIs (not spectrum related)</w:t>
      </w:r>
      <w:bookmarkEnd w:id="182"/>
      <w:bookmarkEnd w:id="183"/>
    </w:p>
    <w:p w14:paraId="6CECEB96" w14:textId="77777777" w:rsidR="00A7610C" w:rsidRDefault="00A7610C" w:rsidP="00A7610C">
      <w:pPr>
        <w:pStyle w:val="Heading4"/>
      </w:pPr>
      <w:bookmarkStart w:id="184" w:name="_Toc174268395"/>
      <w:bookmarkStart w:id="185" w:name="_Toc174924404"/>
      <w:r>
        <w:t>9.4.1</w:t>
      </w:r>
      <w:r>
        <w:tab/>
        <w:t>Related to RAN1 led WIs</w:t>
      </w:r>
      <w:bookmarkEnd w:id="184"/>
      <w:bookmarkEnd w:id="185"/>
    </w:p>
    <w:p w14:paraId="5816D067" w14:textId="77777777" w:rsidR="00A7610C" w:rsidRDefault="00A7610C" w:rsidP="00A7610C">
      <w:pPr>
        <w:pStyle w:val="Heading5"/>
      </w:pPr>
      <w:bookmarkStart w:id="186" w:name="_Toc174268396"/>
      <w:bookmarkStart w:id="187" w:name="_Toc174924405"/>
      <w:r>
        <w:t>9.4.1.1</w:t>
      </w:r>
      <w:r>
        <w:tab/>
        <w:t>Perf. part: Enhancement of NR DSS [RAN1 WI: NR_DSS_enh-Perf]</w:t>
      </w:r>
      <w:bookmarkEnd w:id="186"/>
      <w:bookmarkEnd w:id="187"/>
    </w:p>
    <w:p w14:paraId="7E45E372" w14:textId="77777777" w:rsidR="00A7610C" w:rsidRDefault="00A7610C" w:rsidP="00A7610C">
      <w:pPr>
        <w:rPr>
          <w:rFonts w:ascii="Arial" w:hAnsi="Arial" w:cs="Arial"/>
          <w:b/>
          <w:sz w:val="24"/>
        </w:rPr>
      </w:pPr>
      <w:r>
        <w:rPr>
          <w:rFonts w:ascii="Arial" w:hAnsi="Arial" w:cs="Arial"/>
          <w:b/>
          <w:color w:val="0000FF"/>
          <w:sz w:val="24"/>
        </w:rPr>
        <w:t>RP-241174</w:t>
      </w:r>
      <w:r>
        <w:rPr>
          <w:rFonts w:ascii="Arial" w:hAnsi="Arial" w:cs="Arial"/>
          <w:b/>
          <w:color w:val="0000FF"/>
          <w:sz w:val="24"/>
        </w:rPr>
        <w:tab/>
      </w:r>
      <w:r>
        <w:rPr>
          <w:rFonts w:ascii="Arial" w:hAnsi="Arial" w:cs="Arial"/>
          <w:b/>
          <w:sz w:val="24"/>
        </w:rPr>
        <w:t>Status report for WI: Perf. part: Enhancement of NR Dynamic spectrum sharing (DSS)</w:t>
      </w:r>
    </w:p>
    <w:p w14:paraId="5A33790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3B81CFA" w14:textId="77777777" w:rsidR="00A7610C" w:rsidRDefault="00A7610C" w:rsidP="00A7610C">
      <w:pPr>
        <w:rPr>
          <w:rFonts w:ascii="Arial" w:hAnsi="Arial" w:cs="Arial"/>
          <w:b/>
        </w:rPr>
      </w:pPr>
      <w:r>
        <w:rPr>
          <w:rFonts w:ascii="Arial" w:hAnsi="Arial" w:cs="Arial"/>
          <w:b/>
        </w:rPr>
        <w:t xml:space="preserve">Discussion: </w:t>
      </w:r>
    </w:p>
    <w:p w14:paraId="493C6535" w14:textId="77777777" w:rsidR="00A7610C" w:rsidRDefault="00A7610C" w:rsidP="00A7610C">
      <w:r>
        <w:t>conclusion: Perf. part WI is completed</w:t>
      </w:r>
    </w:p>
    <w:p w14:paraId="2D03798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ABAC9" w14:textId="77777777" w:rsidR="00A7610C" w:rsidRDefault="00A7610C" w:rsidP="00A7610C">
      <w:pPr>
        <w:rPr>
          <w:rFonts w:ascii="Arial" w:hAnsi="Arial" w:cs="Arial"/>
          <w:b/>
          <w:sz w:val="24"/>
        </w:rPr>
      </w:pPr>
      <w:r>
        <w:rPr>
          <w:rFonts w:ascii="Arial" w:hAnsi="Arial" w:cs="Arial"/>
          <w:b/>
          <w:color w:val="0000FF"/>
          <w:sz w:val="24"/>
        </w:rPr>
        <w:t>RP-241417</w:t>
      </w:r>
      <w:r>
        <w:rPr>
          <w:rFonts w:ascii="Arial" w:hAnsi="Arial" w:cs="Arial"/>
          <w:b/>
          <w:color w:val="0000FF"/>
          <w:sz w:val="24"/>
        </w:rPr>
        <w:tab/>
      </w:r>
      <w:r>
        <w:rPr>
          <w:rFonts w:ascii="Arial" w:hAnsi="Arial" w:cs="Arial"/>
          <w:b/>
          <w:sz w:val="24"/>
        </w:rPr>
        <w:t>RAN4 CRs to Open REL-18 NR or NR+LTE WIs related to RAN1 – Batch 1</w:t>
      </w:r>
    </w:p>
    <w:p w14:paraId="28BCA37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D6C13F" w14:textId="77777777" w:rsidR="00A7610C" w:rsidRDefault="00A7610C" w:rsidP="00A7610C">
      <w:pPr>
        <w:rPr>
          <w:rFonts w:ascii="Arial" w:hAnsi="Arial" w:cs="Arial"/>
          <w:b/>
        </w:rPr>
      </w:pPr>
      <w:r>
        <w:rPr>
          <w:rFonts w:ascii="Arial" w:hAnsi="Arial" w:cs="Arial"/>
          <w:b/>
        </w:rPr>
        <w:t xml:space="preserve">Abstract: </w:t>
      </w:r>
    </w:p>
    <w:p w14:paraId="34C08B9E" w14:textId="77777777" w:rsidR="00A7610C" w:rsidRDefault="00A7610C" w:rsidP="00A7610C">
      <w:r>
        <w:t>9.4.1.1</w:t>
      </w:r>
    </w:p>
    <w:p w14:paraId="59B8FE4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0718B" w14:textId="77777777" w:rsidR="00A7610C" w:rsidRDefault="00A7610C" w:rsidP="00A7610C">
      <w:pPr>
        <w:pStyle w:val="Heading5"/>
      </w:pPr>
      <w:bookmarkStart w:id="188" w:name="_Toc174268397"/>
      <w:bookmarkStart w:id="189" w:name="_Toc174924406"/>
      <w:r>
        <w:t>9.4.1.2</w:t>
      </w:r>
      <w:r>
        <w:tab/>
        <w:t>Perf. part: Multi-carrier enhancements for NR [RAN1 WI: NR_MC_enh-Perf]</w:t>
      </w:r>
      <w:bookmarkEnd w:id="188"/>
      <w:bookmarkEnd w:id="189"/>
    </w:p>
    <w:p w14:paraId="1110A35C" w14:textId="77777777" w:rsidR="00A7610C" w:rsidRDefault="00A7610C" w:rsidP="00A7610C">
      <w:pPr>
        <w:rPr>
          <w:rFonts w:ascii="Arial" w:hAnsi="Arial" w:cs="Arial"/>
          <w:b/>
          <w:sz w:val="24"/>
        </w:rPr>
      </w:pPr>
      <w:r>
        <w:rPr>
          <w:rFonts w:ascii="Arial" w:hAnsi="Arial" w:cs="Arial"/>
          <w:b/>
          <w:color w:val="0000FF"/>
          <w:sz w:val="24"/>
        </w:rPr>
        <w:t>RP-241266</w:t>
      </w:r>
      <w:r>
        <w:rPr>
          <w:rFonts w:ascii="Arial" w:hAnsi="Arial" w:cs="Arial"/>
          <w:b/>
          <w:color w:val="0000FF"/>
          <w:sz w:val="24"/>
        </w:rPr>
        <w:tab/>
      </w:r>
      <w:r>
        <w:rPr>
          <w:rFonts w:ascii="Arial" w:hAnsi="Arial" w:cs="Arial"/>
          <w:b/>
          <w:sz w:val="24"/>
        </w:rPr>
        <w:t>Status report for WI: Perf. part: Multi-carrier enhancements for NR</w:t>
      </w:r>
    </w:p>
    <w:p w14:paraId="4657CD4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316BC463" w14:textId="77777777" w:rsidR="00A7610C" w:rsidRDefault="00A7610C" w:rsidP="00A7610C">
      <w:pPr>
        <w:rPr>
          <w:rFonts w:ascii="Arial" w:hAnsi="Arial" w:cs="Arial"/>
          <w:b/>
        </w:rPr>
      </w:pPr>
      <w:r>
        <w:rPr>
          <w:rFonts w:ascii="Arial" w:hAnsi="Arial" w:cs="Arial"/>
          <w:b/>
        </w:rPr>
        <w:t xml:space="preserve">Discussion: </w:t>
      </w:r>
    </w:p>
    <w:p w14:paraId="0E59D366" w14:textId="77777777" w:rsidR="00A7610C" w:rsidRDefault="00A7610C" w:rsidP="00A7610C">
      <w:r>
        <w:t>conclusion: Perf. part WI is completed</w:t>
      </w:r>
    </w:p>
    <w:p w14:paraId="270FA3D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CE990" w14:textId="77777777" w:rsidR="00A7610C" w:rsidRDefault="00A7610C" w:rsidP="00A7610C">
      <w:pPr>
        <w:rPr>
          <w:rFonts w:ascii="Arial" w:hAnsi="Arial" w:cs="Arial"/>
          <w:b/>
          <w:sz w:val="24"/>
        </w:rPr>
      </w:pPr>
      <w:r>
        <w:rPr>
          <w:rFonts w:ascii="Arial" w:hAnsi="Arial" w:cs="Arial"/>
          <w:b/>
          <w:color w:val="0000FF"/>
          <w:sz w:val="24"/>
        </w:rPr>
        <w:t>RP-241418</w:t>
      </w:r>
      <w:r>
        <w:rPr>
          <w:rFonts w:ascii="Arial" w:hAnsi="Arial" w:cs="Arial"/>
          <w:b/>
          <w:color w:val="0000FF"/>
          <w:sz w:val="24"/>
        </w:rPr>
        <w:tab/>
      </w:r>
      <w:r>
        <w:rPr>
          <w:rFonts w:ascii="Arial" w:hAnsi="Arial" w:cs="Arial"/>
          <w:b/>
          <w:sz w:val="24"/>
        </w:rPr>
        <w:t>RAN4 CRs to Open REL-18 NR or NR+LTE WIs related to RAN1 – Batch 2</w:t>
      </w:r>
    </w:p>
    <w:p w14:paraId="7069023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86EE12" w14:textId="77777777" w:rsidR="00A7610C" w:rsidRDefault="00A7610C" w:rsidP="00A7610C">
      <w:pPr>
        <w:rPr>
          <w:rFonts w:ascii="Arial" w:hAnsi="Arial" w:cs="Arial"/>
          <w:b/>
        </w:rPr>
      </w:pPr>
      <w:r>
        <w:rPr>
          <w:rFonts w:ascii="Arial" w:hAnsi="Arial" w:cs="Arial"/>
          <w:b/>
        </w:rPr>
        <w:t xml:space="preserve">Abstract: </w:t>
      </w:r>
    </w:p>
    <w:p w14:paraId="5E67E634" w14:textId="77777777" w:rsidR="00A7610C" w:rsidRDefault="00A7610C" w:rsidP="00A7610C">
      <w:r>
        <w:t>9.4.1.2</w:t>
      </w:r>
    </w:p>
    <w:p w14:paraId="52F7458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38124" w14:textId="77777777" w:rsidR="00A7610C" w:rsidRDefault="00A7610C" w:rsidP="00A7610C">
      <w:pPr>
        <w:pStyle w:val="Heading5"/>
      </w:pPr>
      <w:bookmarkStart w:id="190" w:name="_Toc174268398"/>
      <w:bookmarkStart w:id="191" w:name="_Toc174924407"/>
      <w:r>
        <w:t>9.4.1.3</w:t>
      </w:r>
      <w:r>
        <w:tab/>
        <w:t>Perf. part: Further NR coverage enhancements [RAN1 WI: NR_cov_enh2-Perf]</w:t>
      </w:r>
      <w:bookmarkEnd w:id="190"/>
      <w:bookmarkEnd w:id="191"/>
    </w:p>
    <w:p w14:paraId="19EE4342" w14:textId="77777777" w:rsidR="00A7610C" w:rsidRDefault="00A7610C" w:rsidP="00A7610C">
      <w:pPr>
        <w:rPr>
          <w:rFonts w:ascii="Arial" w:hAnsi="Arial" w:cs="Arial"/>
          <w:b/>
          <w:sz w:val="24"/>
        </w:rPr>
      </w:pPr>
      <w:r>
        <w:rPr>
          <w:rFonts w:ascii="Arial" w:hAnsi="Arial" w:cs="Arial"/>
          <w:b/>
          <w:color w:val="0000FF"/>
          <w:sz w:val="24"/>
        </w:rPr>
        <w:t>RP-241294</w:t>
      </w:r>
      <w:r>
        <w:rPr>
          <w:rFonts w:ascii="Arial" w:hAnsi="Arial" w:cs="Arial"/>
          <w:b/>
          <w:color w:val="0000FF"/>
          <w:sz w:val="24"/>
        </w:rPr>
        <w:tab/>
      </w:r>
      <w:r>
        <w:rPr>
          <w:rFonts w:ascii="Arial" w:hAnsi="Arial" w:cs="Arial"/>
          <w:b/>
          <w:sz w:val="24"/>
        </w:rPr>
        <w:t>Status report for Perf. part: Further NR coverage enhancements; rapporteur; China Telecom</w:t>
      </w:r>
    </w:p>
    <w:p w14:paraId="6496F42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211FFD" w14:textId="77777777" w:rsidR="00A7610C" w:rsidRDefault="00A7610C" w:rsidP="00A7610C">
      <w:pPr>
        <w:rPr>
          <w:rFonts w:ascii="Arial" w:hAnsi="Arial" w:cs="Arial"/>
          <w:b/>
        </w:rPr>
      </w:pPr>
      <w:r>
        <w:rPr>
          <w:rFonts w:ascii="Arial" w:hAnsi="Arial" w:cs="Arial"/>
          <w:b/>
        </w:rPr>
        <w:lastRenderedPageBreak/>
        <w:t xml:space="preserve">Abstract: </w:t>
      </w:r>
    </w:p>
    <w:p w14:paraId="27D4D9A5" w14:textId="77777777" w:rsidR="00A7610C" w:rsidRDefault="00A7610C" w:rsidP="00A7610C">
      <w:r>
        <w:t>WI Perf 100% completed</w:t>
      </w:r>
    </w:p>
    <w:p w14:paraId="2BAE5347" w14:textId="77777777" w:rsidR="00A7610C" w:rsidRDefault="00A7610C" w:rsidP="00A7610C">
      <w:pPr>
        <w:rPr>
          <w:rFonts w:ascii="Arial" w:hAnsi="Arial" w:cs="Arial"/>
          <w:b/>
        </w:rPr>
      </w:pPr>
      <w:r>
        <w:rPr>
          <w:rFonts w:ascii="Arial" w:hAnsi="Arial" w:cs="Arial"/>
          <w:b/>
        </w:rPr>
        <w:t xml:space="preserve">Discussion: </w:t>
      </w:r>
    </w:p>
    <w:p w14:paraId="59BD9772" w14:textId="77777777" w:rsidR="00A7610C" w:rsidRDefault="00A7610C" w:rsidP="00A7610C">
      <w:r>
        <w:t>conclusion: Perf. part WI is completed</w:t>
      </w:r>
    </w:p>
    <w:p w14:paraId="5967C3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B9D4F" w14:textId="77777777" w:rsidR="00A7610C" w:rsidRDefault="00A7610C" w:rsidP="00A7610C">
      <w:pPr>
        <w:rPr>
          <w:rFonts w:ascii="Arial" w:hAnsi="Arial" w:cs="Arial"/>
          <w:b/>
          <w:sz w:val="24"/>
        </w:rPr>
      </w:pPr>
      <w:r>
        <w:rPr>
          <w:rFonts w:ascii="Arial" w:hAnsi="Arial" w:cs="Arial"/>
          <w:b/>
          <w:color w:val="0000FF"/>
          <w:sz w:val="24"/>
        </w:rPr>
        <w:t>RP-241419</w:t>
      </w:r>
      <w:r>
        <w:rPr>
          <w:rFonts w:ascii="Arial" w:hAnsi="Arial" w:cs="Arial"/>
          <w:b/>
          <w:color w:val="0000FF"/>
          <w:sz w:val="24"/>
        </w:rPr>
        <w:tab/>
      </w:r>
      <w:r>
        <w:rPr>
          <w:rFonts w:ascii="Arial" w:hAnsi="Arial" w:cs="Arial"/>
          <w:b/>
          <w:sz w:val="24"/>
        </w:rPr>
        <w:t>RAN4 CRs to Open REL-18 NR or NR+LTE WIs related to RAN1 – Batch 3</w:t>
      </w:r>
    </w:p>
    <w:p w14:paraId="448EDF1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10D403" w14:textId="77777777" w:rsidR="00A7610C" w:rsidRDefault="00A7610C" w:rsidP="00A7610C">
      <w:pPr>
        <w:rPr>
          <w:rFonts w:ascii="Arial" w:hAnsi="Arial" w:cs="Arial"/>
          <w:b/>
        </w:rPr>
      </w:pPr>
      <w:r>
        <w:rPr>
          <w:rFonts w:ascii="Arial" w:hAnsi="Arial" w:cs="Arial"/>
          <w:b/>
        </w:rPr>
        <w:t xml:space="preserve">Abstract: </w:t>
      </w:r>
    </w:p>
    <w:p w14:paraId="78A25772" w14:textId="77777777" w:rsidR="00A7610C" w:rsidRDefault="00A7610C" w:rsidP="00A7610C">
      <w:r>
        <w:t>9.4.1.3</w:t>
      </w:r>
    </w:p>
    <w:p w14:paraId="0701A0E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5CA4D" w14:textId="77777777" w:rsidR="00A7610C" w:rsidRDefault="00A7610C" w:rsidP="00A7610C">
      <w:pPr>
        <w:rPr>
          <w:rFonts w:ascii="Arial" w:hAnsi="Arial" w:cs="Arial"/>
          <w:b/>
          <w:sz w:val="24"/>
        </w:rPr>
      </w:pPr>
      <w:r>
        <w:rPr>
          <w:rFonts w:ascii="Arial" w:hAnsi="Arial" w:cs="Arial"/>
          <w:b/>
          <w:color w:val="0000FF"/>
          <w:sz w:val="24"/>
        </w:rPr>
        <w:t>RP-241295</w:t>
      </w:r>
      <w:r>
        <w:rPr>
          <w:rFonts w:ascii="Arial" w:hAnsi="Arial" w:cs="Arial"/>
          <w:b/>
          <w:color w:val="0000FF"/>
          <w:sz w:val="24"/>
        </w:rPr>
        <w:tab/>
      </w:r>
      <w:r>
        <w:rPr>
          <w:rFonts w:ascii="Arial" w:hAnsi="Arial" w:cs="Arial"/>
          <w:b/>
          <w:sz w:val="24"/>
        </w:rPr>
        <w:t>Revised WID on Further NR coverage enhancements</w:t>
      </w:r>
    </w:p>
    <w:p w14:paraId="7BAEE1C2"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F17BD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0B67A" w14:textId="77777777" w:rsidR="00A7610C" w:rsidRDefault="00A7610C" w:rsidP="00A7610C">
      <w:pPr>
        <w:pStyle w:val="Heading5"/>
      </w:pPr>
      <w:bookmarkStart w:id="192" w:name="_Toc174268399"/>
      <w:bookmarkStart w:id="193" w:name="_Toc174924408"/>
      <w:r>
        <w:t>9.4.1.4</w:t>
      </w:r>
      <w:r>
        <w:tab/>
        <w:t>Perf. part: NR MIMO evolution for DL and UL [RAN1 WI: NR_MIMO_evo_DL_UL-Perf]</w:t>
      </w:r>
      <w:bookmarkEnd w:id="192"/>
      <w:bookmarkEnd w:id="193"/>
    </w:p>
    <w:p w14:paraId="63C5543D" w14:textId="77777777" w:rsidR="00A7610C" w:rsidRDefault="00A7610C" w:rsidP="00A7610C">
      <w:pPr>
        <w:rPr>
          <w:rFonts w:ascii="Arial" w:hAnsi="Arial" w:cs="Arial"/>
          <w:b/>
          <w:sz w:val="24"/>
        </w:rPr>
      </w:pPr>
      <w:r>
        <w:rPr>
          <w:rFonts w:ascii="Arial" w:hAnsi="Arial" w:cs="Arial"/>
          <w:b/>
          <w:color w:val="0000FF"/>
          <w:sz w:val="24"/>
        </w:rPr>
        <w:t>RP-241282</w:t>
      </w:r>
      <w:r>
        <w:rPr>
          <w:rFonts w:ascii="Arial" w:hAnsi="Arial" w:cs="Arial"/>
          <w:b/>
          <w:color w:val="0000FF"/>
          <w:sz w:val="24"/>
        </w:rPr>
        <w:tab/>
      </w:r>
      <w:r>
        <w:rPr>
          <w:rFonts w:ascii="Arial" w:hAnsi="Arial" w:cs="Arial"/>
          <w:b/>
          <w:sz w:val="24"/>
        </w:rPr>
        <w:t>Status Report to TSG: NR MIMO evolution for downlink and uplink</w:t>
      </w:r>
    </w:p>
    <w:p w14:paraId="243D93E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9600CC3" w14:textId="77777777" w:rsidR="00A7610C" w:rsidRDefault="00A7610C" w:rsidP="00A7610C">
      <w:pPr>
        <w:rPr>
          <w:rFonts w:ascii="Arial" w:hAnsi="Arial" w:cs="Arial"/>
          <w:b/>
        </w:rPr>
      </w:pPr>
      <w:r>
        <w:rPr>
          <w:rFonts w:ascii="Arial" w:hAnsi="Arial" w:cs="Arial"/>
          <w:b/>
        </w:rPr>
        <w:t xml:space="preserve">Discussion: </w:t>
      </w:r>
    </w:p>
    <w:p w14:paraId="24D67ABF" w14:textId="77777777" w:rsidR="00A7610C" w:rsidRDefault="00A7610C" w:rsidP="00A7610C">
      <w:r>
        <w:t>conclusion: Perf. part WI is completed</w:t>
      </w:r>
    </w:p>
    <w:p w14:paraId="532FA6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81E3" w14:textId="77777777" w:rsidR="00A7610C" w:rsidRDefault="00A7610C" w:rsidP="00A7610C">
      <w:pPr>
        <w:rPr>
          <w:rFonts w:ascii="Arial" w:hAnsi="Arial" w:cs="Arial"/>
          <w:b/>
          <w:sz w:val="24"/>
        </w:rPr>
      </w:pPr>
      <w:r>
        <w:rPr>
          <w:rFonts w:ascii="Arial" w:hAnsi="Arial" w:cs="Arial"/>
          <w:b/>
          <w:color w:val="0000FF"/>
          <w:sz w:val="24"/>
        </w:rPr>
        <w:t>RP-241420</w:t>
      </w:r>
      <w:r>
        <w:rPr>
          <w:rFonts w:ascii="Arial" w:hAnsi="Arial" w:cs="Arial"/>
          <w:b/>
          <w:color w:val="0000FF"/>
          <w:sz w:val="24"/>
        </w:rPr>
        <w:tab/>
      </w:r>
      <w:r>
        <w:rPr>
          <w:rFonts w:ascii="Arial" w:hAnsi="Arial" w:cs="Arial"/>
          <w:b/>
          <w:sz w:val="24"/>
        </w:rPr>
        <w:t>RAN4 CRs to Open REL-18 NR or NR+LTE WIs related to RAN1 – Batch 4</w:t>
      </w:r>
    </w:p>
    <w:p w14:paraId="093DC5A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D41F2A" w14:textId="77777777" w:rsidR="00A7610C" w:rsidRDefault="00A7610C" w:rsidP="00A7610C">
      <w:pPr>
        <w:rPr>
          <w:rFonts w:ascii="Arial" w:hAnsi="Arial" w:cs="Arial"/>
          <w:b/>
        </w:rPr>
      </w:pPr>
      <w:r>
        <w:rPr>
          <w:rFonts w:ascii="Arial" w:hAnsi="Arial" w:cs="Arial"/>
          <w:b/>
        </w:rPr>
        <w:t xml:space="preserve">Abstract: </w:t>
      </w:r>
    </w:p>
    <w:p w14:paraId="61BC4807" w14:textId="77777777" w:rsidR="00A7610C" w:rsidRDefault="00A7610C" w:rsidP="00A7610C">
      <w:r>
        <w:t>9.4.1.4</w:t>
      </w:r>
    </w:p>
    <w:p w14:paraId="0F2410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AB44C" w14:textId="77777777" w:rsidR="00A7610C" w:rsidRDefault="00A7610C" w:rsidP="00A7610C">
      <w:pPr>
        <w:pStyle w:val="Heading5"/>
      </w:pPr>
      <w:bookmarkStart w:id="194" w:name="_Toc174268400"/>
      <w:bookmarkStart w:id="195" w:name="_Toc174924409"/>
      <w:r>
        <w:t>9.4.1.5</w:t>
      </w:r>
      <w:r>
        <w:tab/>
        <w:t>Perf. part: NR sidelink evolution [RAN1 WI: NR_SL_enh2-Perf]</w:t>
      </w:r>
      <w:bookmarkEnd w:id="194"/>
      <w:bookmarkEnd w:id="195"/>
    </w:p>
    <w:p w14:paraId="6533B54D" w14:textId="77777777" w:rsidR="00A7610C" w:rsidRDefault="00A7610C" w:rsidP="00A7610C">
      <w:pPr>
        <w:rPr>
          <w:rFonts w:ascii="Arial" w:hAnsi="Arial" w:cs="Arial"/>
          <w:b/>
          <w:sz w:val="24"/>
        </w:rPr>
      </w:pPr>
      <w:r>
        <w:rPr>
          <w:rFonts w:ascii="Arial" w:hAnsi="Arial" w:cs="Arial"/>
          <w:b/>
          <w:color w:val="0000FF"/>
          <w:sz w:val="24"/>
        </w:rPr>
        <w:t>RP-240928</w:t>
      </w:r>
      <w:r>
        <w:rPr>
          <w:rFonts w:ascii="Arial" w:hAnsi="Arial" w:cs="Arial"/>
          <w:b/>
          <w:color w:val="0000FF"/>
          <w:sz w:val="24"/>
        </w:rPr>
        <w:tab/>
      </w:r>
      <w:r>
        <w:rPr>
          <w:rFonts w:ascii="Arial" w:hAnsi="Arial" w:cs="Arial"/>
          <w:b/>
          <w:sz w:val="24"/>
        </w:rPr>
        <w:t>Status report for WI NR sidelink evolution (performance part); rapporteur: OPPO</w:t>
      </w:r>
    </w:p>
    <w:p w14:paraId="0BBF482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440D431" w14:textId="77777777" w:rsidR="00A7610C" w:rsidRDefault="00A7610C" w:rsidP="00A7610C">
      <w:pPr>
        <w:rPr>
          <w:rFonts w:ascii="Arial" w:hAnsi="Arial" w:cs="Arial"/>
          <w:b/>
        </w:rPr>
      </w:pPr>
      <w:r>
        <w:rPr>
          <w:rFonts w:ascii="Arial" w:hAnsi="Arial" w:cs="Arial"/>
          <w:b/>
        </w:rPr>
        <w:t xml:space="preserve">Discussion: </w:t>
      </w:r>
    </w:p>
    <w:p w14:paraId="06194095" w14:textId="77777777" w:rsidR="00A7610C" w:rsidRDefault="00A7610C" w:rsidP="00A7610C">
      <w:r>
        <w:lastRenderedPageBreak/>
        <w:t>conclusion: Perf. part WI is completed</w:t>
      </w:r>
    </w:p>
    <w:p w14:paraId="11CF535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E22AD" w14:textId="77777777" w:rsidR="00A7610C" w:rsidRDefault="00A7610C" w:rsidP="00A7610C">
      <w:pPr>
        <w:rPr>
          <w:rFonts w:ascii="Arial" w:hAnsi="Arial" w:cs="Arial"/>
          <w:b/>
          <w:sz w:val="24"/>
        </w:rPr>
      </w:pPr>
      <w:r>
        <w:rPr>
          <w:rFonts w:ascii="Arial" w:hAnsi="Arial" w:cs="Arial"/>
          <w:b/>
          <w:color w:val="0000FF"/>
          <w:sz w:val="24"/>
        </w:rPr>
        <w:t>RP-241421</w:t>
      </w:r>
      <w:r>
        <w:rPr>
          <w:rFonts w:ascii="Arial" w:hAnsi="Arial" w:cs="Arial"/>
          <w:b/>
          <w:color w:val="0000FF"/>
          <w:sz w:val="24"/>
        </w:rPr>
        <w:tab/>
      </w:r>
      <w:r>
        <w:rPr>
          <w:rFonts w:ascii="Arial" w:hAnsi="Arial" w:cs="Arial"/>
          <w:b/>
          <w:sz w:val="24"/>
        </w:rPr>
        <w:t>RAN4 CRs to Open REL-18 NR or NR+LTE WIs related to RAN1 – Batch 5</w:t>
      </w:r>
    </w:p>
    <w:p w14:paraId="6E45256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B8E976" w14:textId="77777777" w:rsidR="00A7610C" w:rsidRDefault="00A7610C" w:rsidP="00A7610C">
      <w:pPr>
        <w:rPr>
          <w:rFonts w:ascii="Arial" w:hAnsi="Arial" w:cs="Arial"/>
          <w:b/>
        </w:rPr>
      </w:pPr>
      <w:r>
        <w:rPr>
          <w:rFonts w:ascii="Arial" w:hAnsi="Arial" w:cs="Arial"/>
          <w:b/>
        </w:rPr>
        <w:t xml:space="preserve">Abstract: </w:t>
      </w:r>
    </w:p>
    <w:p w14:paraId="69E1363F" w14:textId="77777777" w:rsidR="00A7610C" w:rsidRDefault="00A7610C" w:rsidP="00A7610C">
      <w:r>
        <w:t>9.4.1.5</w:t>
      </w:r>
    </w:p>
    <w:p w14:paraId="7FEAFBC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91864" w14:textId="77777777" w:rsidR="00A7610C" w:rsidRDefault="00A7610C" w:rsidP="00A7610C">
      <w:pPr>
        <w:pStyle w:val="Heading5"/>
      </w:pPr>
      <w:bookmarkStart w:id="196" w:name="_Toc174268401"/>
      <w:bookmarkStart w:id="197" w:name="_Toc174924410"/>
      <w:r>
        <w:t>9.4.1.6</w:t>
      </w:r>
      <w:r>
        <w:tab/>
        <w:t>Perf. part: NR network-controlled repeaters [RAN1 WI: NR_netcon_repeater-Perf]</w:t>
      </w:r>
      <w:bookmarkEnd w:id="196"/>
      <w:bookmarkEnd w:id="197"/>
    </w:p>
    <w:p w14:paraId="61B9A924" w14:textId="77777777" w:rsidR="00A7610C" w:rsidRDefault="00A7610C" w:rsidP="00A7610C">
      <w:pPr>
        <w:rPr>
          <w:rFonts w:ascii="Arial" w:hAnsi="Arial" w:cs="Arial"/>
          <w:b/>
          <w:sz w:val="24"/>
        </w:rPr>
      </w:pPr>
      <w:r>
        <w:rPr>
          <w:rFonts w:ascii="Arial" w:hAnsi="Arial" w:cs="Arial"/>
          <w:b/>
          <w:color w:val="0000FF"/>
          <w:sz w:val="24"/>
        </w:rPr>
        <w:t>RP-240930</w:t>
      </w:r>
      <w:r>
        <w:rPr>
          <w:rFonts w:ascii="Arial" w:hAnsi="Arial" w:cs="Arial"/>
          <w:b/>
          <w:color w:val="0000FF"/>
          <w:sz w:val="24"/>
        </w:rPr>
        <w:tab/>
      </w:r>
      <w:r>
        <w:rPr>
          <w:rFonts w:ascii="Arial" w:hAnsi="Arial" w:cs="Arial"/>
          <w:b/>
          <w:sz w:val="24"/>
        </w:rPr>
        <w:t>Status report of WI Perf. part: NR network-controlled repeaters</w:t>
      </w:r>
    </w:p>
    <w:p w14:paraId="2A9AAAD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w:t>
      </w:r>
    </w:p>
    <w:p w14:paraId="0A97B426" w14:textId="77777777" w:rsidR="00A7610C" w:rsidRDefault="00A7610C" w:rsidP="00A7610C">
      <w:pPr>
        <w:rPr>
          <w:rFonts w:ascii="Arial" w:hAnsi="Arial" w:cs="Arial"/>
          <w:b/>
        </w:rPr>
      </w:pPr>
      <w:r>
        <w:rPr>
          <w:rFonts w:ascii="Arial" w:hAnsi="Arial" w:cs="Arial"/>
          <w:b/>
        </w:rPr>
        <w:t xml:space="preserve">Abstract: </w:t>
      </w:r>
    </w:p>
    <w:p w14:paraId="78E6CD53" w14:textId="77777777" w:rsidR="00A7610C" w:rsidRDefault="00A7610C" w:rsidP="00A7610C">
      <w:r>
        <w:t>completion level for perf part is 100%.</w:t>
      </w:r>
    </w:p>
    <w:p w14:paraId="495FD9D8" w14:textId="77777777" w:rsidR="00A7610C" w:rsidRDefault="00A7610C" w:rsidP="00A7610C">
      <w:pPr>
        <w:rPr>
          <w:rFonts w:ascii="Arial" w:hAnsi="Arial" w:cs="Arial"/>
          <w:b/>
        </w:rPr>
      </w:pPr>
      <w:r>
        <w:rPr>
          <w:rFonts w:ascii="Arial" w:hAnsi="Arial" w:cs="Arial"/>
          <w:b/>
        </w:rPr>
        <w:t xml:space="preserve">Discussion: </w:t>
      </w:r>
    </w:p>
    <w:p w14:paraId="7D35147F" w14:textId="77777777" w:rsidR="00A7610C" w:rsidRDefault="00A7610C" w:rsidP="00A7610C">
      <w:r>
        <w:t>conclusion: Perf. part WI is completed</w:t>
      </w:r>
    </w:p>
    <w:p w14:paraId="786054F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088F" w14:textId="77777777" w:rsidR="00A7610C" w:rsidRDefault="00A7610C" w:rsidP="00A7610C">
      <w:pPr>
        <w:rPr>
          <w:rFonts w:ascii="Arial" w:hAnsi="Arial" w:cs="Arial"/>
          <w:b/>
          <w:sz w:val="24"/>
        </w:rPr>
      </w:pPr>
      <w:r>
        <w:rPr>
          <w:rFonts w:ascii="Arial" w:hAnsi="Arial" w:cs="Arial"/>
          <w:b/>
          <w:color w:val="0000FF"/>
          <w:sz w:val="24"/>
        </w:rPr>
        <w:t>RP-241422</w:t>
      </w:r>
      <w:r>
        <w:rPr>
          <w:rFonts w:ascii="Arial" w:hAnsi="Arial" w:cs="Arial"/>
          <w:b/>
          <w:color w:val="0000FF"/>
          <w:sz w:val="24"/>
        </w:rPr>
        <w:tab/>
      </w:r>
      <w:r>
        <w:rPr>
          <w:rFonts w:ascii="Arial" w:hAnsi="Arial" w:cs="Arial"/>
          <w:b/>
          <w:sz w:val="24"/>
        </w:rPr>
        <w:t>RAN4 CRs to Open REL-18 NR or NR+LTE WIs related to RAN1 – Batch 6</w:t>
      </w:r>
    </w:p>
    <w:p w14:paraId="235D096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3F6C45" w14:textId="77777777" w:rsidR="00A7610C" w:rsidRDefault="00A7610C" w:rsidP="00A7610C">
      <w:pPr>
        <w:rPr>
          <w:rFonts w:ascii="Arial" w:hAnsi="Arial" w:cs="Arial"/>
          <w:b/>
        </w:rPr>
      </w:pPr>
      <w:r>
        <w:rPr>
          <w:rFonts w:ascii="Arial" w:hAnsi="Arial" w:cs="Arial"/>
          <w:b/>
        </w:rPr>
        <w:t xml:space="preserve">Abstract: </w:t>
      </w:r>
    </w:p>
    <w:p w14:paraId="73296C74" w14:textId="77777777" w:rsidR="00A7610C" w:rsidRDefault="00A7610C" w:rsidP="00A7610C">
      <w:r>
        <w:t>9.4.1.6</w:t>
      </w:r>
    </w:p>
    <w:p w14:paraId="173292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3DBB1" w14:textId="77777777" w:rsidR="00A7610C" w:rsidRDefault="00A7610C" w:rsidP="00A7610C">
      <w:pPr>
        <w:pStyle w:val="Heading5"/>
      </w:pPr>
      <w:bookmarkStart w:id="198" w:name="_Toc174268402"/>
      <w:bookmarkStart w:id="199" w:name="_Toc174924411"/>
      <w:r>
        <w:t>9.4.1.7</w:t>
      </w:r>
      <w:r>
        <w:tab/>
        <w:t>Perf. part: Enhanced support of redcap NR devices [RAN1 WI: NR_redcap_enh-Perf]</w:t>
      </w:r>
      <w:bookmarkEnd w:id="198"/>
      <w:bookmarkEnd w:id="199"/>
    </w:p>
    <w:p w14:paraId="027FBAEB" w14:textId="77777777" w:rsidR="00A7610C" w:rsidRDefault="00A7610C" w:rsidP="00A7610C">
      <w:pPr>
        <w:rPr>
          <w:rFonts w:ascii="Arial" w:hAnsi="Arial" w:cs="Arial"/>
          <w:b/>
          <w:sz w:val="24"/>
        </w:rPr>
      </w:pPr>
      <w:r>
        <w:rPr>
          <w:rFonts w:ascii="Arial" w:hAnsi="Arial" w:cs="Arial"/>
          <w:b/>
          <w:color w:val="0000FF"/>
          <w:sz w:val="24"/>
        </w:rPr>
        <w:t>RP-241124</w:t>
      </w:r>
      <w:r>
        <w:rPr>
          <w:rFonts w:ascii="Arial" w:hAnsi="Arial" w:cs="Arial"/>
          <w:b/>
          <w:color w:val="0000FF"/>
          <w:sz w:val="24"/>
        </w:rPr>
        <w:tab/>
      </w:r>
      <w:r>
        <w:rPr>
          <w:rFonts w:ascii="Arial" w:hAnsi="Arial" w:cs="Arial"/>
          <w:b/>
          <w:sz w:val="24"/>
        </w:rPr>
        <w:t>Status report for WI perf. part: Enhanced support of reduced capability NR devices; rapporteur: Ericsson</w:t>
      </w:r>
    </w:p>
    <w:p w14:paraId="793283E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21FA965A" w14:textId="77777777" w:rsidR="00A7610C" w:rsidRDefault="00A7610C" w:rsidP="00A7610C">
      <w:pPr>
        <w:rPr>
          <w:rFonts w:ascii="Arial" w:hAnsi="Arial" w:cs="Arial"/>
          <w:b/>
        </w:rPr>
      </w:pPr>
      <w:r>
        <w:rPr>
          <w:rFonts w:ascii="Arial" w:hAnsi="Arial" w:cs="Arial"/>
          <w:b/>
        </w:rPr>
        <w:t xml:space="preserve">Discussion: </w:t>
      </w:r>
    </w:p>
    <w:p w14:paraId="2566C10E" w14:textId="77777777" w:rsidR="00A7610C" w:rsidRDefault="00A7610C" w:rsidP="00A7610C">
      <w:r>
        <w:t>conclusion: Perf. part WI is completed</w:t>
      </w:r>
    </w:p>
    <w:p w14:paraId="7208FF1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E05DE" w14:textId="77777777" w:rsidR="00A7610C" w:rsidRDefault="00A7610C" w:rsidP="00A7610C">
      <w:pPr>
        <w:rPr>
          <w:rFonts w:ascii="Arial" w:hAnsi="Arial" w:cs="Arial"/>
          <w:b/>
          <w:sz w:val="24"/>
        </w:rPr>
      </w:pPr>
      <w:r>
        <w:rPr>
          <w:rFonts w:ascii="Arial" w:hAnsi="Arial" w:cs="Arial"/>
          <w:b/>
          <w:color w:val="0000FF"/>
          <w:sz w:val="24"/>
        </w:rPr>
        <w:t>RP-241423</w:t>
      </w:r>
      <w:r>
        <w:rPr>
          <w:rFonts w:ascii="Arial" w:hAnsi="Arial" w:cs="Arial"/>
          <w:b/>
          <w:color w:val="0000FF"/>
          <w:sz w:val="24"/>
        </w:rPr>
        <w:tab/>
      </w:r>
      <w:r>
        <w:rPr>
          <w:rFonts w:ascii="Arial" w:hAnsi="Arial" w:cs="Arial"/>
          <w:b/>
          <w:sz w:val="24"/>
        </w:rPr>
        <w:t>RAN4 CRs to Open REL-18 NR or NR+LTE WIs related to RAN1 – Batch 7</w:t>
      </w:r>
    </w:p>
    <w:p w14:paraId="26A3F5A2"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131579" w14:textId="77777777" w:rsidR="00A7610C" w:rsidRDefault="00A7610C" w:rsidP="00A7610C">
      <w:pPr>
        <w:rPr>
          <w:rFonts w:ascii="Arial" w:hAnsi="Arial" w:cs="Arial"/>
          <w:b/>
        </w:rPr>
      </w:pPr>
      <w:r>
        <w:rPr>
          <w:rFonts w:ascii="Arial" w:hAnsi="Arial" w:cs="Arial"/>
          <w:b/>
        </w:rPr>
        <w:t xml:space="preserve">Abstract: </w:t>
      </w:r>
    </w:p>
    <w:p w14:paraId="262BCA0E" w14:textId="77777777" w:rsidR="00A7610C" w:rsidRDefault="00A7610C" w:rsidP="00A7610C">
      <w:r>
        <w:t>9.4.1.7</w:t>
      </w:r>
    </w:p>
    <w:p w14:paraId="78F341B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DFAE1" w14:textId="77777777" w:rsidR="00A7610C" w:rsidRDefault="00A7610C" w:rsidP="00A7610C">
      <w:pPr>
        <w:pStyle w:val="Heading5"/>
      </w:pPr>
      <w:bookmarkStart w:id="200" w:name="_Toc174268403"/>
      <w:bookmarkStart w:id="201" w:name="_Toc174924412"/>
      <w:r>
        <w:t>9.4.1.8</w:t>
      </w:r>
      <w:r>
        <w:tab/>
        <w:t>Perf. part: Network energy savings for NR [RAN1 WI: Netw_Energy_NR-Perf]</w:t>
      </w:r>
      <w:bookmarkEnd w:id="200"/>
      <w:bookmarkEnd w:id="201"/>
    </w:p>
    <w:p w14:paraId="29FE5019" w14:textId="77777777" w:rsidR="00A7610C" w:rsidRDefault="00A7610C" w:rsidP="00A7610C">
      <w:pPr>
        <w:rPr>
          <w:rFonts w:ascii="Arial" w:hAnsi="Arial" w:cs="Arial"/>
          <w:b/>
          <w:sz w:val="24"/>
        </w:rPr>
      </w:pPr>
      <w:r>
        <w:rPr>
          <w:rFonts w:ascii="Arial" w:hAnsi="Arial" w:cs="Arial"/>
          <w:b/>
          <w:color w:val="0000FF"/>
          <w:sz w:val="24"/>
        </w:rPr>
        <w:t>RP-241239</w:t>
      </w:r>
      <w:r>
        <w:rPr>
          <w:rFonts w:ascii="Arial" w:hAnsi="Arial" w:cs="Arial"/>
          <w:b/>
          <w:color w:val="0000FF"/>
          <w:sz w:val="24"/>
        </w:rPr>
        <w:tab/>
      </w:r>
      <w:r>
        <w:rPr>
          <w:rFonts w:ascii="Arial" w:hAnsi="Arial" w:cs="Arial"/>
          <w:b/>
          <w:sz w:val="24"/>
        </w:rPr>
        <w:t>Status report for WI Perf. Part: Network energy savings for NR; rapporteur: Huawei</w:t>
      </w:r>
    </w:p>
    <w:p w14:paraId="1C53981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FD7481" w14:textId="77777777" w:rsidR="00A7610C" w:rsidRDefault="00A7610C" w:rsidP="00A7610C">
      <w:pPr>
        <w:rPr>
          <w:rFonts w:ascii="Arial" w:hAnsi="Arial" w:cs="Arial"/>
          <w:b/>
        </w:rPr>
      </w:pPr>
      <w:r>
        <w:rPr>
          <w:rFonts w:ascii="Arial" w:hAnsi="Arial" w:cs="Arial"/>
          <w:b/>
        </w:rPr>
        <w:t xml:space="preserve">Abstract: </w:t>
      </w:r>
    </w:p>
    <w:p w14:paraId="0F6B58C6" w14:textId="77777777" w:rsidR="00A7610C" w:rsidRDefault="00A7610C" w:rsidP="00A7610C">
      <w:r>
        <w:t>Completion: 100%</w:t>
      </w:r>
    </w:p>
    <w:p w14:paraId="24396A97" w14:textId="77777777" w:rsidR="00A7610C" w:rsidRDefault="00A7610C" w:rsidP="00A7610C">
      <w:pPr>
        <w:rPr>
          <w:rFonts w:ascii="Arial" w:hAnsi="Arial" w:cs="Arial"/>
          <w:b/>
        </w:rPr>
      </w:pPr>
      <w:r>
        <w:rPr>
          <w:rFonts w:ascii="Arial" w:hAnsi="Arial" w:cs="Arial"/>
          <w:b/>
        </w:rPr>
        <w:t xml:space="preserve">Discussion: </w:t>
      </w:r>
    </w:p>
    <w:p w14:paraId="49BAE158" w14:textId="77777777" w:rsidR="00A7610C" w:rsidRDefault="00A7610C" w:rsidP="00A7610C">
      <w:r>
        <w:t>conclusion: Perf. part WI is completed</w:t>
      </w:r>
    </w:p>
    <w:p w14:paraId="2163D98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D648B" w14:textId="77777777" w:rsidR="00A7610C" w:rsidRDefault="00A7610C" w:rsidP="00A7610C">
      <w:pPr>
        <w:rPr>
          <w:rFonts w:ascii="Arial" w:hAnsi="Arial" w:cs="Arial"/>
          <w:b/>
          <w:sz w:val="24"/>
        </w:rPr>
      </w:pPr>
      <w:r>
        <w:rPr>
          <w:rFonts w:ascii="Arial" w:hAnsi="Arial" w:cs="Arial"/>
          <w:b/>
          <w:color w:val="0000FF"/>
          <w:sz w:val="24"/>
        </w:rPr>
        <w:t>RP-241424</w:t>
      </w:r>
      <w:r>
        <w:rPr>
          <w:rFonts w:ascii="Arial" w:hAnsi="Arial" w:cs="Arial"/>
          <w:b/>
          <w:color w:val="0000FF"/>
          <w:sz w:val="24"/>
        </w:rPr>
        <w:tab/>
      </w:r>
      <w:r>
        <w:rPr>
          <w:rFonts w:ascii="Arial" w:hAnsi="Arial" w:cs="Arial"/>
          <w:b/>
          <w:sz w:val="24"/>
        </w:rPr>
        <w:t>RAN4 CRs to Open REL-18 NR or NR+LTE WIs related to RAN1 – Batch 8</w:t>
      </w:r>
    </w:p>
    <w:p w14:paraId="4726E11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952856" w14:textId="77777777" w:rsidR="00A7610C" w:rsidRDefault="00A7610C" w:rsidP="00A7610C">
      <w:pPr>
        <w:rPr>
          <w:rFonts w:ascii="Arial" w:hAnsi="Arial" w:cs="Arial"/>
          <w:b/>
        </w:rPr>
      </w:pPr>
      <w:r>
        <w:rPr>
          <w:rFonts w:ascii="Arial" w:hAnsi="Arial" w:cs="Arial"/>
          <w:b/>
        </w:rPr>
        <w:t xml:space="preserve">Abstract: </w:t>
      </w:r>
    </w:p>
    <w:p w14:paraId="2A3938F2" w14:textId="77777777" w:rsidR="00A7610C" w:rsidRDefault="00A7610C" w:rsidP="00A7610C">
      <w:r>
        <w:t>9.4.1.8</w:t>
      </w:r>
    </w:p>
    <w:p w14:paraId="704A5D4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84912" w14:textId="77777777" w:rsidR="00A7610C" w:rsidRDefault="00A7610C" w:rsidP="00A7610C">
      <w:pPr>
        <w:pStyle w:val="Heading5"/>
      </w:pPr>
      <w:bookmarkStart w:id="202" w:name="_Toc174268404"/>
      <w:bookmarkStart w:id="203" w:name="_Toc174924413"/>
      <w:r>
        <w:t>9.4.1.9</w:t>
      </w:r>
      <w:r>
        <w:tab/>
        <w:t>Perf. part: Expanded and improved NR positioning [RAN1 WI: NR_pos_enh2-Perf]</w:t>
      </w:r>
      <w:bookmarkEnd w:id="202"/>
      <w:bookmarkEnd w:id="203"/>
    </w:p>
    <w:p w14:paraId="3D483C3D" w14:textId="77777777" w:rsidR="00A7610C" w:rsidRDefault="00A7610C" w:rsidP="00A7610C">
      <w:pPr>
        <w:rPr>
          <w:rFonts w:ascii="Arial" w:hAnsi="Arial" w:cs="Arial"/>
          <w:b/>
          <w:sz w:val="24"/>
        </w:rPr>
      </w:pPr>
      <w:r>
        <w:rPr>
          <w:rFonts w:ascii="Arial" w:hAnsi="Arial" w:cs="Arial"/>
          <w:b/>
          <w:color w:val="0000FF"/>
          <w:sz w:val="24"/>
        </w:rPr>
        <w:t>RP-241184</w:t>
      </w:r>
      <w:r>
        <w:rPr>
          <w:rFonts w:ascii="Arial" w:hAnsi="Arial" w:cs="Arial"/>
          <w:b/>
          <w:color w:val="0000FF"/>
          <w:sz w:val="24"/>
        </w:rPr>
        <w:tab/>
      </w:r>
      <w:r>
        <w:rPr>
          <w:rFonts w:ascii="Arial" w:hAnsi="Arial" w:cs="Arial"/>
          <w:b/>
          <w:sz w:val="24"/>
        </w:rPr>
        <w:t>Status Report for WI Perf. part: Expanded and improved NR positioning</w:t>
      </w:r>
    </w:p>
    <w:p w14:paraId="173BBE0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69F5485D" w14:textId="77777777" w:rsidR="00A7610C" w:rsidRDefault="00A7610C" w:rsidP="00A7610C">
      <w:pPr>
        <w:rPr>
          <w:rFonts w:ascii="Arial" w:hAnsi="Arial" w:cs="Arial"/>
          <w:b/>
        </w:rPr>
      </w:pPr>
      <w:r>
        <w:rPr>
          <w:rFonts w:ascii="Arial" w:hAnsi="Arial" w:cs="Arial"/>
          <w:b/>
        </w:rPr>
        <w:t xml:space="preserve">Abstract: </w:t>
      </w:r>
    </w:p>
    <w:p w14:paraId="01E5F85F" w14:textId="77777777" w:rsidR="00A7610C" w:rsidRDefault="00A7610C" w:rsidP="00A7610C">
      <w:r>
        <w:t>Includes updated TU request spreadsheet for performance part as attachment.</w:t>
      </w:r>
    </w:p>
    <w:p w14:paraId="6E760D2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39DA9" w14:textId="77777777" w:rsidR="00A7610C" w:rsidRDefault="00A7610C" w:rsidP="00A7610C">
      <w:pPr>
        <w:rPr>
          <w:rFonts w:ascii="Arial" w:hAnsi="Arial" w:cs="Arial"/>
          <w:b/>
          <w:sz w:val="24"/>
        </w:rPr>
      </w:pPr>
      <w:r>
        <w:rPr>
          <w:rFonts w:ascii="Arial" w:hAnsi="Arial" w:cs="Arial"/>
          <w:b/>
          <w:color w:val="0000FF"/>
          <w:sz w:val="24"/>
        </w:rPr>
        <w:t>RP-241425</w:t>
      </w:r>
      <w:r>
        <w:rPr>
          <w:rFonts w:ascii="Arial" w:hAnsi="Arial" w:cs="Arial"/>
          <w:b/>
          <w:color w:val="0000FF"/>
          <w:sz w:val="24"/>
        </w:rPr>
        <w:tab/>
      </w:r>
      <w:r>
        <w:rPr>
          <w:rFonts w:ascii="Arial" w:hAnsi="Arial" w:cs="Arial"/>
          <w:b/>
          <w:sz w:val="24"/>
        </w:rPr>
        <w:t>RAN4 CRs to Open REL-18 NR or NR+LTE WIs related to RAN1 – Batch 9</w:t>
      </w:r>
    </w:p>
    <w:p w14:paraId="54243CF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4421D5" w14:textId="77777777" w:rsidR="00A7610C" w:rsidRDefault="00A7610C" w:rsidP="00A7610C">
      <w:pPr>
        <w:rPr>
          <w:rFonts w:ascii="Arial" w:hAnsi="Arial" w:cs="Arial"/>
          <w:b/>
        </w:rPr>
      </w:pPr>
      <w:r>
        <w:rPr>
          <w:rFonts w:ascii="Arial" w:hAnsi="Arial" w:cs="Arial"/>
          <w:b/>
        </w:rPr>
        <w:t xml:space="preserve">Abstract: </w:t>
      </w:r>
    </w:p>
    <w:p w14:paraId="09D2A826" w14:textId="77777777" w:rsidR="00A7610C" w:rsidRDefault="00A7610C" w:rsidP="00A7610C">
      <w:r>
        <w:t>9.4.1.9</w:t>
      </w:r>
    </w:p>
    <w:p w14:paraId="71895D0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270E4" w14:textId="77777777" w:rsidR="00A7610C" w:rsidRDefault="00A7610C" w:rsidP="00A7610C">
      <w:pPr>
        <w:rPr>
          <w:rFonts w:ascii="Arial" w:hAnsi="Arial" w:cs="Arial"/>
          <w:b/>
          <w:sz w:val="24"/>
        </w:rPr>
      </w:pPr>
      <w:r>
        <w:rPr>
          <w:rFonts w:ascii="Arial" w:hAnsi="Arial" w:cs="Arial"/>
          <w:b/>
          <w:color w:val="0000FF"/>
          <w:sz w:val="24"/>
        </w:rPr>
        <w:lastRenderedPageBreak/>
        <w:t>RP-241185</w:t>
      </w:r>
      <w:r>
        <w:rPr>
          <w:rFonts w:ascii="Arial" w:hAnsi="Arial" w:cs="Arial"/>
          <w:b/>
          <w:color w:val="0000FF"/>
          <w:sz w:val="24"/>
        </w:rPr>
        <w:tab/>
      </w:r>
      <w:r>
        <w:rPr>
          <w:rFonts w:ascii="Arial" w:hAnsi="Arial" w:cs="Arial"/>
          <w:b/>
          <w:sz w:val="24"/>
        </w:rPr>
        <w:t>Revised WID on Expanded and Improved NR Positioning</w:t>
      </w:r>
    </w:p>
    <w:p w14:paraId="6771C03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1E781E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E594B" w14:textId="77777777" w:rsidR="00A7610C" w:rsidRDefault="00A7610C" w:rsidP="00A7610C">
      <w:pPr>
        <w:rPr>
          <w:rFonts w:ascii="Arial" w:hAnsi="Arial" w:cs="Arial"/>
          <w:b/>
          <w:sz w:val="24"/>
        </w:rPr>
      </w:pPr>
      <w:r>
        <w:rPr>
          <w:rFonts w:ascii="Arial" w:hAnsi="Arial" w:cs="Arial"/>
          <w:b/>
          <w:color w:val="0000FF"/>
          <w:sz w:val="24"/>
        </w:rPr>
        <w:t>RP-241186</w:t>
      </w:r>
      <w:r>
        <w:rPr>
          <w:rFonts w:ascii="Arial" w:hAnsi="Arial" w:cs="Arial"/>
          <w:b/>
          <w:color w:val="0000FF"/>
          <w:sz w:val="24"/>
        </w:rPr>
        <w:tab/>
      </w:r>
      <w:r>
        <w:rPr>
          <w:rFonts w:ascii="Arial" w:hAnsi="Arial" w:cs="Arial"/>
          <w:b/>
          <w:sz w:val="24"/>
        </w:rPr>
        <w:t>Revised WID on Expanded and Improved NR Positioning</w:t>
      </w:r>
    </w:p>
    <w:p w14:paraId="19649A2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437B2A4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1CAA5" w14:textId="77777777" w:rsidR="00A7610C" w:rsidRDefault="00A7610C" w:rsidP="00A7610C">
      <w:pPr>
        <w:pStyle w:val="Heading4"/>
      </w:pPr>
      <w:bookmarkStart w:id="204" w:name="_Toc174268405"/>
      <w:bookmarkStart w:id="205" w:name="_Toc174924414"/>
      <w:r>
        <w:t>9.4.2</w:t>
      </w:r>
      <w:r>
        <w:tab/>
        <w:t>Related to RAN2 led WIs</w:t>
      </w:r>
      <w:bookmarkEnd w:id="204"/>
      <w:bookmarkEnd w:id="205"/>
    </w:p>
    <w:p w14:paraId="30980884" w14:textId="77777777" w:rsidR="00A7610C" w:rsidRDefault="00A7610C" w:rsidP="00A7610C">
      <w:pPr>
        <w:pStyle w:val="Heading5"/>
      </w:pPr>
      <w:bookmarkStart w:id="206" w:name="_Toc174268406"/>
      <w:bookmarkStart w:id="207" w:name="_Toc174924415"/>
      <w:r>
        <w:t>9.4.2.1</w:t>
      </w:r>
      <w:r>
        <w:tab/>
        <w:t>Perf. part: Further NR mobility enhancements [RAN2 WI: NR_Mob_enh2-Perf]</w:t>
      </w:r>
      <w:bookmarkEnd w:id="206"/>
      <w:bookmarkEnd w:id="207"/>
    </w:p>
    <w:p w14:paraId="538B6AFF" w14:textId="77777777" w:rsidR="00A7610C" w:rsidRDefault="00A7610C" w:rsidP="00A7610C">
      <w:pPr>
        <w:rPr>
          <w:rFonts w:ascii="Arial" w:hAnsi="Arial" w:cs="Arial"/>
          <w:b/>
          <w:sz w:val="24"/>
        </w:rPr>
      </w:pPr>
      <w:r>
        <w:rPr>
          <w:rFonts w:ascii="Arial" w:hAnsi="Arial" w:cs="Arial"/>
          <w:b/>
          <w:color w:val="0000FF"/>
          <w:sz w:val="24"/>
        </w:rPr>
        <w:t>RP-241347</w:t>
      </w:r>
      <w:r>
        <w:rPr>
          <w:rFonts w:ascii="Arial" w:hAnsi="Arial" w:cs="Arial"/>
          <w:b/>
          <w:color w:val="0000FF"/>
          <w:sz w:val="24"/>
        </w:rPr>
        <w:tab/>
      </w:r>
      <w:r>
        <w:rPr>
          <w:rFonts w:ascii="Arial" w:hAnsi="Arial" w:cs="Arial"/>
          <w:b/>
          <w:sz w:val="24"/>
        </w:rPr>
        <w:t>Status Report for Perf. part: Further NR mobility enhancements</w:t>
      </w:r>
    </w:p>
    <w:p w14:paraId="2694979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Apple)</w:t>
      </w:r>
    </w:p>
    <w:p w14:paraId="2D879B33" w14:textId="77777777" w:rsidR="00A7610C" w:rsidRDefault="00A7610C" w:rsidP="00A7610C">
      <w:pPr>
        <w:rPr>
          <w:rFonts w:ascii="Arial" w:hAnsi="Arial" w:cs="Arial"/>
          <w:b/>
        </w:rPr>
      </w:pPr>
      <w:r>
        <w:rPr>
          <w:rFonts w:ascii="Arial" w:hAnsi="Arial" w:cs="Arial"/>
          <w:b/>
        </w:rPr>
        <w:t xml:space="preserve">Abstract: </w:t>
      </w:r>
    </w:p>
    <w:p w14:paraId="4659C13A" w14:textId="77777777" w:rsidR="00A7610C" w:rsidRDefault="00A7610C" w:rsidP="00A7610C">
      <w:r>
        <w:t>RAN4 perf part</w:t>
      </w:r>
    </w:p>
    <w:p w14:paraId="7C56B5C5" w14:textId="77777777" w:rsidR="00A7610C" w:rsidRDefault="00A7610C" w:rsidP="00A7610C">
      <w:pPr>
        <w:rPr>
          <w:rFonts w:ascii="Arial" w:hAnsi="Arial" w:cs="Arial"/>
          <w:b/>
        </w:rPr>
      </w:pPr>
      <w:r>
        <w:rPr>
          <w:rFonts w:ascii="Arial" w:hAnsi="Arial" w:cs="Arial"/>
          <w:b/>
        </w:rPr>
        <w:t xml:space="preserve">Discussion: </w:t>
      </w:r>
    </w:p>
    <w:p w14:paraId="25882F65" w14:textId="77777777" w:rsidR="00A7610C" w:rsidRDefault="00A7610C" w:rsidP="00A7610C">
      <w:r>
        <w:t>conclusion: Perf. part WI is completed</w:t>
      </w:r>
    </w:p>
    <w:p w14:paraId="748EEDA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06089" w14:textId="77777777" w:rsidR="00A7610C" w:rsidRDefault="00A7610C" w:rsidP="00A7610C">
      <w:pPr>
        <w:rPr>
          <w:rFonts w:ascii="Arial" w:hAnsi="Arial" w:cs="Arial"/>
          <w:b/>
          <w:sz w:val="24"/>
        </w:rPr>
      </w:pPr>
      <w:r>
        <w:rPr>
          <w:rFonts w:ascii="Arial" w:hAnsi="Arial" w:cs="Arial"/>
          <w:b/>
          <w:color w:val="0000FF"/>
          <w:sz w:val="24"/>
        </w:rPr>
        <w:t>RP-241426</w:t>
      </w:r>
      <w:r>
        <w:rPr>
          <w:rFonts w:ascii="Arial" w:hAnsi="Arial" w:cs="Arial"/>
          <w:b/>
          <w:color w:val="0000FF"/>
          <w:sz w:val="24"/>
        </w:rPr>
        <w:tab/>
      </w:r>
      <w:r>
        <w:rPr>
          <w:rFonts w:ascii="Arial" w:hAnsi="Arial" w:cs="Arial"/>
          <w:b/>
          <w:sz w:val="24"/>
        </w:rPr>
        <w:t>RAN4 CRs to Open REL-18 NR or NR+LTE WIs related to RAN2 – Batch 1</w:t>
      </w:r>
    </w:p>
    <w:p w14:paraId="02C4303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AED59" w14:textId="77777777" w:rsidR="00A7610C" w:rsidRDefault="00A7610C" w:rsidP="00A7610C">
      <w:pPr>
        <w:rPr>
          <w:rFonts w:ascii="Arial" w:hAnsi="Arial" w:cs="Arial"/>
          <w:b/>
        </w:rPr>
      </w:pPr>
      <w:r>
        <w:rPr>
          <w:rFonts w:ascii="Arial" w:hAnsi="Arial" w:cs="Arial"/>
          <w:b/>
        </w:rPr>
        <w:t xml:space="preserve">Abstract: </w:t>
      </w:r>
    </w:p>
    <w:p w14:paraId="75F045B9" w14:textId="77777777" w:rsidR="00A7610C" w:rsidRDefault="00A7610C" w:rsidP="00A7610C">
      <w:r>
        <w:t>9.4.2.1</w:t>
      </w:r>
    </w:p>
    <w:p w14:paraId="1DAFCB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2EDD2" w14:textId="77777777" w:rsidR="00A7610C" w:rsidRDefault="00A7610C" w:rsidP="00A7610C">
      <w:pPr>
        <w:pStyle w:val="Heading5"/>
      </w:pPr>
      <w:bookmarkStart w:id="208" w:name="_Toc174268407"/>
      <w:bookmarkStart w:id="209" w:name="_Toc174924416"/>
      <w:r>
        <w:t>9.4.2.2</w:t>
      </w:r>
      <w:r>
        <w:tab/>
        <w:t>Perf. part: Dual Tx/Rx Multi-SIM for NR [RAN2 WI: NR_DualTxRx_MUSIM-Perf]</w:t>
      </w:r>
      <w:bookmarkEnd w:id="208"/>
      <w:bookmarkEnd w:id="209"/>
    </w:p>
    <w:p w14:paraId="630A7C6F" w14:textId="77777777" w:rsidR="00A7610C" w:rsidRDefault="00A7610C" w:rsidP="00A7610C">
      <w:pPr>
        <w:rPr>
          <w:rFonts w:ascii="Arial" w:hAnsi="Arial" w:cs="Arial"/>
          <w:b/>
          <w:sz w:val="24"/>
        </w:rPr>
      </w:pPr>
      <w:r>
        <w:rPr>
          <w:rFonts w:ascii="Arial" w:hAnsi="Arial" w:cs="Arial"/>
          <w:b/>
          <w:color w:val="0000FF"/>
          <w:sz w:val="24"/>
        </w:rPr>
        <w:t>RP-241045</w:t>
      </w:r>
      <w:r>
        <w:rPr>
          <w:rFonts w:ascii="Arial" w:hAnsi="Arial" w:cs="Arial"/>
          <w:b/>
          <w:color w:val="0000FF"/>
          <w:sz w:val="24"/>
        </w:rPr>
        <w:tab/>
      </w:r>
      <w:r>
        <w:rPr>
          <w:rFonts w:ascii="Arial" w:hAnsi="Arial" w:cs="Arial"/>
          <w:b/>
          <w:sz w:val="24"/>
        </w:rPr>
        <w:t>Status report for WI Perf. part: Dual Transmission Reception (TxRx) Multi-SIM for NR; rapporteur: vivo</w:t>
      </w:r>
    </w:p>
    <w:p w14:paraId="2454A4F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5E485344" w14:textId="77777777" w:rsidR="00A7610C" w:rsidRDefault="00A7610C" w:rsidP="00A7610C">
      <w:pPr>
        <w:rPr>
          <w:rFonts w:ascii="Arial" w:hAnsi="Arial" w:cs="Arial"/>
          <w:b/>
        </w:rPr>
      </w:pPr>
      <w:r>
        <w:rPr>
          <w:rFonts w:ascii="Arial" w:hAnsi="Arial" w:cs="Arial"/>
          <w:b/>
        </w:rPr>
        <w:t xml:space="preserve">Discussion: </w:t>
      </w:r>
    </w:p>
    <w:p w14:paraId="17AF4DDE" w14:textId="77777777" w:rsidR="00A7610C" w:rsidRDefault="00A7610C" w:rsidP="00A7610C">
      <w:r>
        <w:t>conclusion: Perf. part WI is completed</w:t>
      </w:r>
    </w:p>
    <w:p w14:paraId="3B4B02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36CAE" w14:textId="77777777" w:rsidR="00A7610C" w:rsidRDefault="00A7610C" w:rsidP="00A7610C">
      <w:pPr>
        <w:rPr>
          <w:rFonts w:ascii="Arial" w:hAnsi="Arial" w:cs="Arial"/>
          <w:b/>
          <w:sz w:val="24"/>
        </w:rPr>
      </w:pPr>
      <w:r>
        <w:rPr>
          <w:rFonts w:ascii="Arial" w:hAnsi="Arial" w:cs="Arial"/>
          <w:b/>
          <w:color w:val="0000FF"/>
          <w:sz w:val="24"/>
        </w:rPr>
        <w:t>RP-241427</w:t>
      </w:r>
      <w:r>
        <w:rPr>
          <w:rFonts w:ascii="Arial" w:hAnsi="Arial" w:cs="Arial"/>
          <w:b/>
          <w:color w:val="0000FF"/>
          <w:sz w:val="24"/>
        </w:rPr>
        <w:tab/>
      </w:r>
      <w:r>
        <w:rPr>
          <w:rFonts w:ascii="Arial" w:hAnsi="Arial" w:cs="Arial"/>
          <w:b/>
          <w:sz w:val="24"/>
        </w:rPr>
        <w:t>RAN4 CRs to Open REL-18 NR or NR+LTE WIs related to RAN2 – Batch 2</w:t>
      </w:r>
    </w:p>
    <w:p w14:paraId="638D37F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A8AFA9" w14:textId="77777777" w:rsidR="00A7610C" w:rsidRDefault="00A7610C" w:rsidP="00A7610C">
      <w:pPr>
        <w:rPr>
          <w:rFonts w:ascii="Arial" w:hAnsi="Arial" w:cs="Arial"/>
          <w:b/>
        </w:rPr>
      </w:pPr>
      <w:r>
        <w:rPr>
          <w:rFonts w:ascii="Arial" w:hAnsi="Arial" w:cs="Arial"/>
          <w:b/>
        </w:rPr>
        <w:lastRenderedPageBreak/>
        <w:t xml:space="preserve">Abstract: </w:t>
      </w:r>
    </w:p>
    <w:p w14:paraId="5167B152" w14:textId="77777777" w:rsidR="00A7610C" w:rsidRDefault="00A7610C" w:rsidP="00A7610C">
      <w:r>
        <w:t>9.4.2.2</w:t>
      </w:r>
    </w:p>
    <w:p w14:paraId="120A893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E77BE" w14:textId="77777777" w:rsidR="00A7610C" w:rsidRDefault="00A7610C" w:rsidP="00A7610C">
      <w:pPr>
        <w:pStyle w:val="Heading5"/>
      </w:pPr>
      <w:bookmarkStart w:id="210" w:name="_Toc174268408"/>
      <w:bookmarkStart w:id="211" w:name="_Toc174924417"/>
      <w:r>
        <w:t>9.4.2.3</w:t>
      </w:r>
      <w:r>
        <w:tab/>
        <w:t>Perf. part: NR sidelink relay enhancements [RAN2 WI: NR_SL_relay_enh-Perf]</w:t>
      </w:r>
      <w:bookmarkEnd w:id="210"/>
      <w:bookmarkEnd w:id="211"/>
    </w:p>
    <w:p w14:paraId="2C84846C" w14:textId="77777777" w:rsidR="00A7610C" w:rsidRDefault="00A7610C" w:rsidP="00A7610C">
      <w:pPr>
        <w:rPr>
          <w:rFonts w:ascii="Arial" w:hAnsi="Arial" w:cs="Arial"/>
          <w:b/>
          <w:sz w:val="24"/>
        </w:rPr>
      </w:pPr>
      <w:r>
        <w:rPr>
          <w:rFonts w:ascii="Arial" w:hAnsi="Arial" w:cs="Arial"/>
          <w:b/>
          <w:color w:val="0000FF"/>
          <w:sz w:val="24"/>
        </w:rPr>
        <w:t>RP-241088</w:t>
      </w:r>
      <w:r>
        <w:rPr>
          <w:rFonts w:ascii="Arial" w:hAnsi="Arial" w:cs="Arial"/>
          <w:b/>
          <w:color w:val="0000FF"/>
          <w:sz w:val="24"/>
        </w:rPr>
        <w:tab/>
      </w:r>
      <w:r>
        <w:rPr>
          <w:rFonts w:ascii="Arial" w:hAnsi="Arial" w:cs="Arial"/>
          <w:b/>
          <w:sz w:val="24"/>
        </w:rPr>
        <w:t>Status Report for WI Perf. part: NR sidelink relay enhancements</w:t>
      </w:r>
    </w:p>
    <w:p w14:paraId="72D8F94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08DEFA2C" w14:textId="77777777" w:rsidR="00A7610C" w:rsidRDefault="00A7610C" w:rsidP="00A7610C">
      <w:pPr>
        <w:rPr>
          <w:rFonts w:ascii="Arial" w:hAnsi="Arial" w:cs="Arial"/>
          <w:b/>
        </w:rPr>
      </w:pPr>
      <w:r>
        <w:rPr>
          <w:rFonts w:ascii="Arial" w:hAnsi="Arial" w:cs="Arial"/>
          <w:b/>
        </w:rPr>
        <w:t xml:space="preserve">Discussion: </w:t>
      </w:r>
    </w:p>
    <w:p w14:paraId="6D302F71" w14:textId="77777777" w:rsidR="00A7610C" w:rsidRDefault="00A7610C" w:rsidP="00A7610C">
      <w:r>
        <w:t>conclusion: Perf. part WI is completed</w:t>
      </w:r>
    </w:p>
    <w:p w14:paraId="6C98EA8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9126E" w14:textId="77777777" w:rsidR="00A7610C" w:rsidRDefault="00A7610C" w:rsidP="00A7610C">
      <w:pPr>
        <w:rPr>
          <w:rFonts w:ascii="Arial" w:hAnsi="Arial" w:cs="Arial"/>
          <w:b/>
          <w:sz w:val="24"/>
        </w:rPr>
      </w:pPr>
      <w:r>
        <w:rPr>
          <w:rFonts w:ascii="Arial" w:hAnsi="Arial" w:cs="Arial"/>
          <w:b/>
          <w:color w:val="0000FF"/>
          <w:sz w:val="24"/>
        </w:rPr>
        <w:t>RP-241428</w:t>
      </w:r>
      <w:r>
        <w:rPr>
          <w:rFonts w:ascii="Arial" w:hAnsi="Arial" w:cs="Arial"/>
          <w:b/>
          <w:color w:val="0000FF"/>
          <w:sz w:val="24"/>
        </w:rPr>
        <w:tab/>
      </w:r>
      <w:r>
        <w:rPr>
          <w:rFonts w:ascii="Arial" w:hAnsi="Arial" w:cs="Arial"/>
          <w:b/>
          <w:sz w:val="24"/>
        </w:rPr>
        <w:t>RAN4 CRs to Open REL-18 NR or NR+LTE WIs related to RAN2 – Batch 3</w:t>
      </w:r>
    </w:p>
    <w:p w14:paraId="76F4EF6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90723F" w14:textId="77777777" w:rsidR="00A7610C" w:rsidRDefault="00A7610C" w:rsidP="00A7610C">
      <w:pPr>
        <w:rPr>
          <w:rFonts w:ascii="Arial" w:hAnsi="Arial" w:cs="Arial"/>
          <w:b/>
        </w:rPr>
      </w:pPr>
      <w:r>
        <w:rPr>
          <w:rFonts w:ascii="Arial" w:hAnsi="Arial" w:cs="Arial"/>
          <w:b/>
        </w:rPr>
        <w:t xml:space="preserve">Abstract: </w:t>
      </w:r>
    </w:p>
    <w:p w14:paraId="197BA73E" w14:textId="77777777" w:rsidR="00A7610C" w:rsidRDefault="00A7610C" w:rsidP="00A7610C">
      <w:r>
        <w:t>9.4.2.3</w:t>
      </w:r>
    </w:p>
    <w:p w14:paraId="37CBAC8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65099" w14:textId="77777777" w:rsidR="00A7610C" w:rsidRDefault="00A7610C" w:rsidP="00A7610C">
      <w:pPr>
        <w:pStyle w:val="Heading5"/>
      </w:pPr>
      <w:bookmarkStart w:id="212" w:name="_Toc174268409"/>
      <w:bookmarkStart w:id="213" w:name="_Toc174924418"/>
      <w:r>
        <w:t>9.4.2.4</w:t>
      </w:r>
      <w:r>
        <w:tab/>
        <w:t>NR NTN enhancements [RAN2 WI: NR_NTN_enh]</w:t>
      </w:r>
      <w:bookmarkEnd w:id="212"/>
      <w:bookmarkEnd w:id="213"/>
    </w:p>
    <w:p w14:paraId="566EAEBC" w14:textId="77777777" w:rsidR="00A7610C" w:rsidRDefault="00A7610C" w:rsidP="00A7610C">
      <w:r>
        <w:t>NOTE: RAN #103 approved 2nd Core part REL-18 exception in RP-240142.</w:t>
      </w:r>
    </w:p>
    <w:p w14:paraId="6F324221" w14:textId="77777777" w:rsidR="00A7610C" w:rsidRDefault="00A7610C" w:rsidP="00A7610C">
      <w:pPr>
        <w:rPr>
          <w:rFonts w:ascii="Arial" w:hAnsi="Arial" w:cs="Arial"/>
          <w:b/>
          <w:sz w:val="24"/>
        </w:rPr>
      </w:pPr>
      <w:r>
        <w:rPr>
          <w:rFonts w:ascii="Arial" w:hAnsi="Arial" w:cs="Arial"/>
          <w:b/>
          <w:color w:val="0000FF"/>
          <w:sz w:val="24"/>
        </w:rPr>
        <w:t>RP-240921</w:t>
      </w:r>
      <w:r>
        <w:rPr>
          <w:rFonts w:ascii="Arial" w:hAnsi="Arial" w:cs="Arial"/>
          <w:b/>
          <w:color w:val="0000FF"/>
          <w:sz w:val="24"/>
        </w:rPr>
        <w:tab/>
      </w:r>
      <w:r>
        <w:rPr>
          <w:rFonts w:ascii="Arial" w:hAnsi="Arial" w:cs="Arial"/>
          <w:b/>
          <w:sz w:val="24"/>
        </w:rPr>
        <w:t>Status report for WI NR NTN (Non-Terrestrial Networks) enhancements; rapporteur: Thales</w:t>
      </w:r>
    </w:p>
    <w:p w14:paraId="761FD20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DC9B2C2" w14:textId="77777777" w:rsidR="00A7610C" w:rsidRDefault="00A7610C" w:rsidP="00A7610C">
      <w:pPr>
        <w:rPr>
          <w:rFonts w:ascii="Arial" w:hAnsi="Arial" w:cs="Arial"/>
          <w:b/>
        </w:rPr>
      </w:pPr>
      <w:r>
        <w:rPr>
          <w:rFonts w:ascii="Arial" w:hAnsi="Arial" w:cs="Arial"/>
          <w:b/>
        </w:rPr>
        <w:t xml:space="preserve">Discussion: </w:t>
      </w:r>
    </w:p>
    <w:p w14:paraId="7DDB9051" w14:textId="77777777" w:rsidR="00A7610C" w:rsidRDefault="00A7610C" w:rsidP="00A7610C">
      <w:r>
        <w:t>conclusion: Core and Perf. part WI are completed</w:t>
      </w:r>
    </w:p>
    <w:p w14:paraId="6B3C7D7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5485F" w14:textId="77777777" w:rsidR="00A7610C" w:rsidRDefault="00A7610C" w:rsidP="00A7610C">
      <w:pPr>
        <w:rPr>
          <w:rFonts w:ascii="Arial" w:hAnsi="Arial" w:cs="Arial"/>
          <w:b/>
          <w:sz w:val="24"/>
        </w:rPr>
      </w:pPr>
      <w:r>
        <w:rPr>
          <w:rFonts w:ascii="Arial" w:hAnsi="Arial" w:cs="Arial"/>
          <w:b/>
          <w:color w:val="0000FF"/>
          <w:sz w:val="24"/>
        </w:rPr>
        <w:t>RP-241069</w:t>
      </w:r>
      <w:r>
        <w:rPr>
          <w:rFonts w:ascii="Arial" w:hAnsi="Arial" w:cs="Arial"/>
          <w:b/>
          <w:color w:val="0000FF"/>
          <w:sz w:val="24"/>
        </w:rPr>
        <w:tab/>
      </w:r>
      <w:r>
        <w:rPr>
          <w:rFonts w:ascii="Arial" w:hAnsi="Arial" w:cs="Arial"/>
          <w:b/>
          <w:sz w:val="24"/>
        </w:rPr>
        <w:t>Corrections to Rel-18 - NR NTN (Non-Terrestrial Networks) enhancements</w:t>
      </w:r>
    </w:p>
    <w:p w14:paraId="01D622C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F0103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1BBC7" w14:textId="77777777" w:rsidR="00A7610C" w:rsidRDefault="00A7610C" w:rsidP="00A7610C">
      <w:pPr>
        <w:rPr>
          <w:rFonts w:ascii="Arial" w:hAnsi="Arial" w:cs="Arial"/>
          <w:b/>
          <w:sz w:val="24"/>
        </w:rPr>
      </w:pPr>
      <w:r>
        <w:rPr>
          <w:rFonts w:ascii="Arial" w:hAnsi="Arial" w:cs="Arial"/>
          <w:b/>
          <w:color w:val="0000FF"/>
          <w:sz w:val="24"/>
        </w:rPr>
        <w:t>RP-241076</w:t>
      </w:r>
      <w:r>
        <w:rPr>
          <w:rFonts w:ascii="Arial" w:hAnsi="Arial" w:cs="Arial"/>
          <w:b/>
          <w:color w:val="0000FF"/>
          <w:sz w:val="24"/>
        </w:rPr>
        <w:tab/>
      </w:r>
      <w:r>
        <w:rPr>
          <w:rFonts w:ascii="Arial" w:hAnsi="Arial" w:cs="Arial"/>
          <w:b/>
          <w:sz w:val="24"/>
        </w:rPr>
        <w:t>Introduction of FR2-NTN</w:t>
      </w:r>
    </w:p>
    <w:p w14:paraId="1E8D8FB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7D04CA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A9530" w14:textId="77777777" w:rsidR="00A7610C" w:rsidRDefault="00A7610C" w:rsidP="00A7610C">
      <w:pPr>
        <w:rPr>
          <w:rFonts w:ascii="Arial" w:hAnsi="Arial" w:cs="Arial"/>
          <w:b/>
          <w:sz w:val="24"/>
        </w:rPr>
      </w:pPr>
      <w:r>
        <w:rPr>
          <w:rFonts w:ascii="Arial" w:hAnsi="Arial" w:cs="Arial"/>
          <w:b/>
          <w:color w:val="0000FF"/>
          <w:sz w:val="24"/>
        </w:rPr>
        <w:t>RP-241558</w:t>
      </w:r>
      <w:r>
        <w:rPr>
          <w:rFonts w:ascii="Arial" w:hAnsi="Arial" w:cs="Arial"/>
          <w:b/>
          <w:color w:val="0000FF"/>
          <w:sz w:val="24"/>
        </w:rPr>
        <w:tab/>
      </w:r>
      <w:r>
        <w:rPr>
          <w:rFonts w:ascii="Arial" w:hAnsi="Arial" w:cs="Arial"/>
          <w:b/>
          <w:sz w:val="24"/>
        </w:rPr>
        <w:t>NR NTN enhancements</w:t>
      </w:r>
    </w:p>
    <w:p w14:paraId="0FDA3472"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1AC35E" w14:textId="77777777" w:rsidR="00A7610C" w:rsidRDefault="00A7610C" w:rsidP="00A7610C">
      <w:pPr>
        <w:rPr>
          <w:rFonts w:ascii="Arial" w:hAnsi="Arial" w:cs="Arial"/>
          <w:b/>
        </w:rPr>
      </w:pPr>
      <w:r>
        <w:rPr>
          <w:rFonts w:ascii="Arial" w:hAnsi="Arial" w:cs="Arial"/>
          <w:b/>
        </w:rPr>
        <w:t xml:space="preserve">Discussion: </w:t>
      </w:r>
    </w:p>
    <w:p w14:paraId="3AC5D1B4" w14:textId="77777777" w:rsidR="00A7610C" w:rsidRDefault="00A7610C" w:rsidP="00A7610C">
      <w:r>
        <w:t>MCC: late submission</w:t>
      </w:r>
    </w:p>
    <w:p w14:paraId="520AB71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EB8E3" w14:textId="77777777" w:rsidR="00A7610C" w:rsidRDefault="00A7610C" w:rsidP="00A7610C">
      <w:pPr>
        <w:rPr>
          <w:rFonts w:ascii="Arial" w:hAnsi="Arial" w:cs="Arial"/>
          <w:b/>
          <w:sz w:val="24"/>
        </w:rPr>
      </w:pPr>
      <w:r>
        <w:rPr>
          <w:rFonts w:ascii="Arial" w:hAnsi="Arial" w:cs="Arial"/>
          <w:b/>
          <w:color w:val="0000FF"/>
          <w:sz w:val="24"/>
        </w:rPr>
        <w:t>RP-241429</w:t>
      </w:r>
      <w:r>
        <w:rPr>
          <w:rFonts w:ascii="Arial" w:hAnsi="Arial" w:cs="Arial"/>
          <w:b/>
          <w:color w:val="0000FF"/>
          <w:sz w:val="24"/>
        </w:rPr>
        <w:tab/>
      </w:r>
      <w:r>
        <w:rPr>
          <w:rFonts w:ascii="Arial" w:hAnsi="Arial" w:cs="Arial"/>
          <w:b/>
          <w:sz w:val="24"/>
        </w:rPr>
        <w:t>RAN4 CRs to Open REL-18 NR or NR+LTE WIs related to RAN2 – Batch 4</w:t>
      </w:r>
    </w:p>
    <w:p w14:paraId="35A7938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D3DC03" w14:textId="77777777" w:rsidR="00A7610C" w:rsidRDefault="00A7610C" w:rsidP="00A7610C">
      <w:pPr>
        <w:rPr>
          <w:rFonts w:ascii="Arial" w:hAnsi="Arial" w:cs="Arial"/>
          <w:b/>
        </w:rPr>
      </w:pPr>
      <w:r>
        <w:rPr>
          <w:rFonts w:ascii="Arial" w:hAnsi="Arial" w:cs="Arial"/>
          <w:b/>
        </w:rPr>
        <w:t xml:space="preserve">Abstract: </w:t>
      </w:r>
    </w:p>
    <w:p w14:paraId="72AC673B" w14:textId="77777777" w:rsidR="00A7610C" w:rsidRDefault="00A7610C" w:rsidP="00A7610C">
      <w:r>
        <w:t>9.4.2.4</w:t>
      </w:r>
    </w:p>
    <w:p w14:paraId="5B0144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5761D" w14:textId="77777777" w:rsidR="00A7610C" w:rsidRDefault="00A7610C" w:rsidP="00A7610C">
      <w:pPr>
        <w:rPr>
          <w:rFonts w:ascii="Arial" w:hAnsi="Arial" w:cs="Arial"/>
          <w:b/>
          <w:sz w:val="24"/>
        </w:rPr>
      </w:pPr>
      <w:r>
        <w:rPr>
          <w:rFonts w:ascii="Arial" w:hAnsi="Arial" w:cs="Arial"/>
          <w:b/>
          <w:color w:val="0000FF"/>
          <w:sz w:val="24"/>
        </w:rPr>
        <w:t>RP-241585</w:t>
      </w:r>
      <w:r>
        <w:rPr>
          <w:rFonts w:ascii="Arial" w:hAnsi="Arial" w:cs="Arial"/>
          <w:b/>
          <w:color w:val="0000FF"/>
          <w:sz w:val="24"/>
        </w:rPr>
        <w:tab/>
      </w:r>
      <w:r>
        <w:rPr>
          <w:rFonts w:ascii="Arial" w:hAnsi="Arial" w:cs="Arial"/>
          <w:b/>
          <w:sz w:val="24"/>
        </w:rPr>
        <w:t>CR to TS 38.101-5 - Adding clause 10.5 ACS requirements for NTN VSAT UE</w:t>
      </w:r>
    </w:p>
    <w:p w14:paraId="18B12F53" w14:textId="77777777" w:rsidR="00A7610C" w:rsidRDefault="00A7610C" w:rsidP="00A761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38.101-5 v18.5.0</w:t>
      </w:r>
      <w:r>
        <w:rPr>
          <w:i/>
        </w:rPr>
        <w:tab/>
        <w:t xml:space="preserve">  CR-0099  Cat: B (Rel-18)</w:t>
      </w:r>
      <w:r>
        <w:rPr>
          <w:i/>
        </w:rPr>
        <w:br/>
      </w:r>
      <w:r>
        <w:rPr>
          <w:i/>
        </w:rPr>
        <w:br/>
      </w:r>
      <w:r>
        <w:rPr>
          <w:i/>
        </w:rPr>
        <w:tab/>
      </w:r>
      <w:r>
        <w:rPr>
          <w:i/>
        </w:rPr>
        <w:tab/>
      </w:r>
      <w:r>
        <w:rPr>
          <w:i/>
        </w:rPr>
        <w:tab/>
      </w:r>
      <w:r>
        <w:rPr>
          <w:i/>
        </w:rPr>
        <w:tab/>
      </w:r>
      <w:r>
        <w:rPr>
          <w:i/>
        </w:rPr>
        <w:tab/>
        <w:t>Source: THALES, Samsung, Ericsson, ZTE, Huawei</w:t>
      </w:r>
    </w:p>
    <w:p w14:paraId="60712F22" w14:textId="77777777" w:rsidR="00A7610C" w:rsidRDefault="00A7610C" w:rsidP="00A7610C">
      <w:pPr>
        <w:rPr>
          <w:rFonts w:ascii="Arial" w:hAnsi="Arial" w:cs="Arial"/>
          <w:b/>
        </w:rPr>
      </w:pPr>
      <w:r>
        <w:rPr>
          <w:rFonts w:ascii="Arial" w:hAnsi="Arial" w:cs="Arial"/>
          <w:b/>
        </w:rPr>
        <w:t xml:space="preserve">Abstract: </w:t>
      </w:r>
    </w:p>
    <w:p w14:paraId="712A1D17" w14:textId="77777777" w:rsidR="00A7610C" w:rsidRDefault="00A7610C" w:rsidP="00A7610C">
      <w:r>
        <w:t>company CR; in order to add the agreements of way forward R4-2410573 which were forgotten in the big CR R4-2410612 of RP-241429</w:t>
      </w:r>
    </w:p>
    <w:p w14:paraId="77AAF137" w14:textId="77777777" w:rsidR="00A7610C" w:rsidRDefault="00A7610C" w:rsidP="00A7610C">
      <w:pPr>
        <w:rPr>
          <w:rFonts w:ascii="Arial" w:hAnsi="Arial" w:cs="Arial"/>
          <w:b/>
        </w:rPr>
      </w:pPr>
      <w:r>
        <w:rPr>
          <w:rFonts w:ascii="Arial" w:hAnsi="Arial" w:cs="Arial"/>
          <w:b/>
        </w:rPr>
        <w:t xml:space="preserve">Discussion: </w:t>
      </w:r>
    </w:p>
    <w:p w14:paraId="73F4C08A" w14:textId="77777777" w:rsidR="00A7610C" w:rsidRDefault="00A7610C" w:rsidP="00A7610C">
      <w:r>
        <w:t>MCC: [ ] for note 4 were removed</w:t>
      </w:r>
    </w:p>
    <w:p w14:paraId="0F8B6E3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EEB3F" w14:textId="77777777" w:rsidR="00A7610C" w:rsidRDefault="00A7610C" w:rsidP="00A7610C">
      <w:pPr>
        <w:rPr>
          <w:rFonts w:ascii="Arial" w:hAnsi="Arial" w:cs="Arial"/>
          <w:b/>
          <w:sz w:val="24"/>
        </w:rPr>
      </w:pPr>
      <w:r>
        <w:rPr>
          <w:rFonts w:ascii="Arial" w:hAnsi="Arial" w:cs="Arial"/>
          <w:b/>
          <w:color w:val="0000FF"/>
          <w:sz w:val="24"/>
        </w:rPr>
        <w:t>RP-240922</w:t>
      </w:r>
      <w:r>
        <w:rPr>
          <w:rFonts w:ascii="Arial" w:hAnsi="Arial" w:cs="Arial"/>
          <w:b/>
          <w:color w:val="0000FF"/>
          <w:sz w:val="24"/>
        </w:rPr>
        <w:tab/>
      </w:r>
      <w:r>
        <w:rPr>
          <w:rFonts w:ascii="Arial" w:hAnsi="Arial" w:cs="Arial"/>
          <w:b/>
          <w:sz w:val="24"/>
        </w:rPr>
        <w:t>WI summary for REL-18 WI NR NTN (Non-Terrestrial Networks) enhancements</w:t>
      </w:r>
    </w:p>
    <w:p w14:paraId="1E63B87D" w14:textId="77777777" w:rsidR="00A7610C" w:rsidRDefault="00A7610C" w:rsidP="00A7610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72A95CC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89E5F" w14:textId="77777777" w:rsidR="00A7610C" w:rsidRDefault="00A7610C" w:rsidP="00A7610C">
      <w:pPr>
        <w:pStyle w:val="Heading4"/>
      </w:pPr>
      <w:bookmarkStart w:id="214" w:name="_Toc174268410"/>
      <w:bookmarkStart w:id="215" w:name="_Toc174924419"/>
      <w:r>
        <w:t>9.4.3</w:t>
      </w:r>
      <w:r>
        <w:tab/>
        <w:t>Related to RAN3 led WIs</w:t>
      </w:r>
      <w:bookmarkEnd w:id="214"/>
      <w:bookmarkEnd w:id="215"/>
    </w:p>
    <w:p w14:paraId="70C09453" w14:textId="77777777" w:rsidR="00A7610C" w:rsidRDefault="00A7610C" w:rsidP="00A7610C">
      <w:pPr>
        <w:pStyle w:val="Heading5"/>
      </w:pPr>
      <w:bookmarkStart w:id="216" w:name="_Toc174268411"/>
      <w:bookmarkStart w:id="217" w:name="_Toc174924420"/>
      <w:r>
        <w:t>9.4.3.1</w:t>
      </w:r>
      <w:r>
        <w:tab/>
        <w:t>Perf. part: Mobile IAB for NR [RAN3 WI: NR_mobile_IAB-Perf]</w:t>
      </w:r>
      <w:bookmarkEnd w:id="216"/>
      <w:bookmarkEnd w:id="217"/>
    </w:p>
    <w:p w14:paraId="270730FC" w14:textId="77777777" w:rsidR="00A7610C" w:rsidRDefault="00A7610C" w:rsidP="00A7610C">
      <w:pPr>
        <w:rPr>
          <w:rFonts w:ascii="Arial" w:hAnsi="Arial" w:cs="Arial"/>
          <w:b/>
          <w:sz w:val="24"/>
        </w:rPr>
      </w:pPr>
      <w:r>
        <w:rPr>
          <w:rFonts w:ascii="Arial" w:hAnsi="Arial" w:cs="Arial"/>
          <w:b/>
          <w:color w:val="0000FF"/>
          <w:sz w:val="24"/>
        </w:rPr>
        <w:t>RP-241123</w:t>
      </w:r>
      <w:r>
        <w:rPr>
          <w:rFonts w:ascii="Arial" w:hAnsi="Arial" w:cs="Arial"/>
          <w:b/>
          <w:color w:val="0000FF"/>
          <w:sz w:val="24"/>
        </w:rPr>
        <w:tab/>
      </w:r>
      <w:r>
        <w:rPr>
          <w:rFonts w:ascii="Arial" w:hAnsi="Arial" w:cs="Arial"/>
          <w:b/>
          <w:sz w:val="24"/>
        </w:rPr>
        <w:t>Status report for WI Perf. part: Mobile IAB (Integrated Access and Backhaul) for NR; rapporteur: Qualcomm</w:t>
      </w:r>
    </w:p>
    <w:p w14:paraId="59EEFEB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0ADF9FC" w14:textId="77777777" w:rsidR="00A7610C" w:rsidRDefault="00A7610C" w:rsidP="00A7610C">
      <w:pPr>
        <w:rPr>
          <w:rFonts w:ascii="Arial" w:hAnsi="Arial" w:cs="Arial"/>
          <w:b/>
        </w:rPr>
      </w:pPr>
      <w:r>
        <w:rPr>
          <w:rFonts w:ascii="Arial" w:hAnsi="Arial" w:cs="Arial"/>
          <w:b/>
        </w:rPr>
        <w:t xml:space="preserve">Discussion: </w:t>
      </w:r>
    </w:p>
    <w:p w14:paraId="6D5C1408" w14:textId="77777777" w:rsidR="00A7610C" w:rsidRDefault="00A7610C" w:rsidP="00A7610C">
      <w:r>
        <w:t>conclusion: Perf. part WI is completed</w:t>
      </w:r>
    </w:p>
    <w:p w14:paraId="00796EC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C2D33" w14:textId="77777777" w:rsidR="00A7610C" w:rsidRDefault="00A7610C" w:rsidP="00A7610C">
      <w:pPr>
        <w:rPr>
          <w:rFonts w:ascii="Arial" w:hAnsi="Arial" w:cs="Arial"/>
          <w:b/>
          <w:sz w:val="24"/>
        </w:rPr>
      </w:pPr>
      <w:r>
        <w:rPr>
          <w:rFonts w:ascii="Arial" w:hAnsi="Arial" w:cs="Arial"/>
          <w:b/>
          <w:color w:val="0000FF"/>
          <w:sz w:val="24"/>
        </w:rPr>
        <w:lastRenderedPageBreak/>
        <w:t>RP-241430</w:t>
      </w:r>
      <w:r>
        <w:rPr>
          <w:rFonts w:ascii="Arial" w:hAnsi="Arial" w:cs="Arial"/>
          <w:b/>
          <w:color w:val="0000FF"/>
          <w:sz w:val="24"/>
        </w:rPr>
        <w:tab/>
      </w:r>
      <w:r>
        <w:rPr>
          <w:rFonts w:ascii="Arial" w:hAnsi="Arial" w:cs="Arial"/>
          <w:b/>
          <w:sz w:val="24"/>
        </w:rPr>
        <w:t>RAN4 CRs to Open REL-18 Mobile IAB for NR – Batch 1</w:t>
      </w:r>
    </w:p>
    <w:p w14:paraId="7B7ED3F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97B41B" w14:textId="77777777" w:rsidR="00A7610C" w:rsidRDefault="00A7610C" w:rsidP="00A7610C">
      <w:pPr>
        <w:rPr>
          <w:rFonts w:ascii="Arial" w:hAnsi="Arial" w:cs="Arial"/>
          <w:b/>
        </w:rPr>
      </w:pPr>
      <w:r>
        <w:rPr>
          <w:rFonts w:ascii="Arial" w:hAnsi="Arial" w:cs="Arial"/>
          <w:b/>
        </w:rPr>
        <w:t xml:space="preserve">Abstract: </w:t>
      </w:r>
    </w:p>
    <w:p w14:paraId="15E53AF7" w14:textId="77777777" w:rsidR="00A7610C" w:rsidRDefault="00A7610C" w:rsidP="00A7610C">
      <w:r>
        <w:t>9.4.3.1</w:t>
      </w:r>
    </w:p>
    <w:p w14:paraId="1613D0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BDBA5" w14:textId="77777777" w:rsidR="00A7610C" w:rsidRDefault="00A7610C" w:rsidP="00A7610C">
      <w:pPr>
        <w:pStyle w:val="Heading4"/>
      </w:pPr>
      <w:bookmarkStart w:id="218" w:name="_Toc174268412"/>
      <w:bookmarkStart w:id="219" w:name="_Toc174924421"/>
      <w:r>
        <w:t>9.4.4</w:t>
      </w:r>
      <w:r>
        <w:tab/>
        <w:t>Related to RAN4 led WIs</w:t>
      </w:r>
      <w:bookmarkEnd w:id="218"/>
      <w:bookmarkEnd w:id="219"/>
    </w:p>
    <w:p w14:paraId="5A95F419" w14:textId="77777777" w:rsidR="00A7610C" w:rsidRDefault="00A7610C" w:rsidP="00A7610C">
      <w:pPr>
        <w:rPr>
          <w:rFonts w:ascii="Arial" w:hAnsi="Arial" w:cs="Arial"/>
          <w:b/>
          <w:sz w:val="24"/>
        </w:rPr>
      </w:pPr>
      <w:r>
        <w:rPr>
          <w:rFonts w:ascii="Arial" w:hAnsi="Arial" w:cs="Arial"/>
          <w:b/>
          <w:color w:val="0000FF"/>
          <w:sz w:val="24"/>
        </w:rPr>
        <w:t>RP-241431</w:t>
      </w:r>
      <w:r>
        <w:rPr>
          <w:rFonts w:ascii="Arial" w:hAnsi="Arial" w:cs="Arial"/>
          <w:b/>
          <w:color w:val="0000FF"/>
          <w:sz w:val="24"/>
        </w:rPr>
        <w:tab/>
      </w:r>
      <w:r>
        <w:rPr>
          <w:rFonts w:ascii="Arial" w:hAnsi="Arial" w:cs="Arial"/>
          <w:b/>
          <w:sz w:val="24"/>
        </w:rPr>
        <w:t>RAN4 CRs to Open REL-18 NR or NR+LTE WIs – Batch 1</w:t>
      </w:r>
    </w:p>
    <w:p w14:paraId="45C254E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3FD206" w14:textId="77777777" w:rsidR="00A7610C" w:rsidRDefault="00A7610C" w:rsidP="00A7610C">
      <w:pPr>
        <w:rPr>
          <w:rFonts w:ascii="Arial" w:hAnsi="Arial" w:cs="Arial"/>
          <w:b/>
        </w:rPr>
      </w:pPr>
      <w:r>
        <w:rPr>
          <w:rFonts w:ascii="Arial" w:hAnsi="Arial" w:cs="Arial"/>
          <w:b/>
        </w:rPr>
        <w:t xml:space="preserve">Abstract: </w:t>
      </w:r>
    </w:p>
    <w:p w14:paraId="6A68FB2E" w14:textId="77777777" w:rsidR="00A7610C" w:rsidRDefault="00A7610C" w:rsidP="00A7610C">
      <w:r>
        <w:t>Multiple WIDs</w:t>
      </w:r>
    </w:p>
    <w:p w14:paraId="58790D18" w14:textId="77777777" w:rsidR="00A7610C" w:rsidRDefault="00A7610C" w:rsidP="00A7610C">
      <w:pPr>
        <w:rPr>
          <w:rFonts w:ascii="Arial" w:hAnsi="Arial" w:cs="Arial"/>
          <w:b/>
        </w:rPr>
      </w:pPr>
      <w:r>
        <w:rPr>
          <w:rFonts w:ascii="Arial" w:hAnsi="Arial" w:cs="Arial"/>
          <w:b/>
        </w:rPr>
        <w:t xml:space="preserve">Discussion: </w:t>
      </w:r>
    </w:p>
    <w:p w14:paraId="36F83573" w14:textId="77777777" w:rsidR="00A7610C" w:rsidRDefault="00A7610C" w:rsidP="00A7610C">
      <w:r>
        <w:t>moved from AI 9.4.1 to AI 9.4.4</w:t>
      </w:r>
    </w:p>
    <w:p w14:paraId="6B274D8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D6ECB8" w14:textId="77777777" w:rsidR="00A7610C" w:rsidRDefault="00A7610C" w:rsidP="00A7610C">
      <w:pPr>
        <w:pStyle w:val="Heading5"/>
      </w:pPr>
      <w:bookmarkStart w:id="220" w:name="_Toc174268413"/>
      <w:bookmarkStart w:id="221" w:name="_Toc174924422"/>
      <w:r>
        <w:t>9.4.4.1</w:t>
      </w:r>
      <w:r>
        <w:tab/>
        <w:t>Perf. part: NR support for dedicated spectrum less than 5MHz for FR1 [RAN4 WI: NR_FR1_lessthan_5MHz_BW-Perf]</w:t>
      </w:r>
      <w:bookmarkEnd w:id="220"/>
      <w:bookmarkEnd w:id="221"/>
    </w:p>
    <w:p w14:paraId="1944283C" w14:textId="77777777" w:rsidR="00A7610C" w:rsidRDefault="00A7610C" w:rsidP="00A7610C">
      <w:pPr>
        <w:rPr>
          <w:rFonts w:ascii="Arial" w:hAnsi="Arial" w:cs="Arial"/>
          <w:b/>
          <w:sz w:val="24"/>
        </w:rPr>
      </w:pPr>
      <w:r>
        <w:rPr>
          <w:rFonts w:ascii="Arial" w:hAnsi="Arial" w:cs="Arial"/>
          <w:b/>
          <w:color w:val="0000FF"/>
          <w:sz w:val="24"/>
        </w:rPr>
        <w:t>RP-240907</w:t>
      </w:r>
      <w:r>
        <w:rPr>
          <w:rFonts w:ascii="Arial" w:hAnsi="Arial" w:cs="Arial"/>
          <w:b/>
          <w:color w:val="0000FF"/>
          <w:sz w:val="24"/>
        </w:rPr>
        <w:tab/>
      </w:r>
      <w:r>
        <w:rPr>
          <w:rFonts w:ascii="Arial" w:hAnsi="Arial" w:cs="Arial"/>
          <w:b/>
          <w:sz w:val="24"/>
        </w:rPr>
        <w:t>Status Report for WI Perf. part: NR support for dedicated spectrum less than 5MHz for FR1</w:t>
      </w:r>
    </w:p>
    <w:p w14:paraId="66C8540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2E4C35EF" w14:textId="77777777" w:rsidR="00A7610C" w:rsidRDefault="00A7610C" w:rsidP="00A7610C">
      <w:pPr>
        <w:rPr>
          <w:rFonts w:ascii="Arial" w:hAnsi="Arial" w:cs="Arial"/>
          <w:b/>
        </w:rPr>
      </w:pPr>
      <w:r>
        <w:rPr>
          <w:rFonts w:ascii="Arial" w:hAnsi="Arial" w:cs="Arial"/>
          <w:b/>
        </w:rPr>
        <w:t xml:space="preserve">Discussion: </w:t>
      </w:r>
    </w:p>
    <w:p w14:paraId="3CBDDDCD" w14:textId="77777777" w:rsidR="00A7610C" w:rsidRDefault="00A7610C" w:rsidP="00A7610C">
      <w:r>
        <w:t>conclusion: Perf. part WI is completed</w:t>
      </w:r>
    </w:p>
    <w:p w14:paraId="5AF2E2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29194" w14:textId="77777777" w:rsidR="00A7610C" w:rsidRDefault="00A7610C" w:rsidP="00A7610C">
      <w:pPr>
        <w:rPr>
          <w:rFonts w:ascii="Arial" w:hAnsi="Arial" w:cs="Arial"/>
          <w:b/>
          <w:sz w:val="24"/>
        </w:rPr>
      </w:pPr>
      <w:r>
        <w:rPr>
          <w:rFonts w:ascii="Arial" w:hAnsi="Arial" w:cs="Arial"/>
          <w:b/>
          <w:color w:val="0000FF"/>
          <w:sz w:val="24"/>
        </w:rPr>
        <w:t>RP-241432</w:t>
      </w:r>
      <w:r>
        <w:rPr>
          <w:rFonts w:ascii="Arial" w:hAnsi="Arial" w:cs="Arial"/>
          <w:b/>
          <w:color w:val="0000FF"/>
          <w:sz w:val="24"/>
        </w:rPr>
        <w:tab/>
      </w:r>
      <w:r>
        <w:rPr>
          <w:rFonts w:ascii="Arial" w:hAnsi="Arial" w:cs="Arial"/>
          <w:b/>
          <w:sz w:val="24"/>
        </w:rPr>
        <w:t>RAN4 CRs to Open REL-18 NR or NR+LTE WIs – Batch 2</w:t>
      </w:r>
    </w:p>
    <w:p w14:paraId="38F7B06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37773A" w14:textId="77777777" w:rsidR="00A7610C" w:rsidRDefault="00A7610C" w:rsidP="00A7610C">
      <w:pPr>
        <w:rPr>
          <w:rFonts w:ascii="Arial" w:hAnsi="Arial" w:cs="Arial"/>
          <w:b/>
        </w:rPr>
      </w:pPr>
      <w:r>
        <w:rPr>
          <w:rFonts w:ascii="Arial" w:hAnsi="Arial" w:cs="Arial"/>
          <w:b/>
        </w:rPr>
        <w:t xml:space="preserve">Abstract: </w:t>
      </w:r>
    </w:p>
    <w:p w14:paraId="17E59FB3" w14:textId="77777777" w:rsidR="00A7610C" w:rsidRDefault="00A7610C" w:rsidP="00A7610C">
      <w:r>
        <w:t>9.4.4.1,</w:t>
      </w:r>
    </w:p>
    <w:p w14:paraId="5F2C4F4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A0194" w14:textId="77777777" w:rsidR="00A7610C" w:rsidRDefault="00A7610C" w:rsidP="00A7610C">
      <w:pPr>
        <w:pStyle w:val="Heading5"/>
      </w:pPr>
      <w:bookmarkStart w:id="222" w:name="_Toc174268414"/>
      <w:bookmarkStart w:id="223" w:name="_Toc174924423"/>
      <w:r>
        <w:t>9.4.4.2</w:t>
      </w:r>
      <w:r>
        <w:tab/>
        <w:t>Perf. part: Further RF requirements enhancement for NR and EN-DC in FR1 [RAN4 WI: NR_ENDC_ RF_FR1_enh2-Perf]</w:t>
      </w:r>
      <w:bookmarkEnd w:id="222"/>
      <w:bookmarkEnd w:id="223"/>
    </w:p>
    <w:p w14:paraId="494B59BD" w14:textId="77777777" w:rsidR="00A7610C" w:rsidRDefault="00A7610C" w:rsidP="00A7610C">
      <w:pPr>
        <w:rPr>
          <w:rFonts w:ascii="Arial" w:hAnsi="Arial" w:cs="Arial"/>
          <w:b/>
          <w:sz w:val="24"/>
        </w:rPr>
      </w:pPr>
      <w:r>
        <w:rPr>
          <w:rFonts w:ascii="Arial" w:hAnsi="Arial" w:cs="Arial"/>
          <w:b/>
          <w:color w:val="0000FF"/>
          <w:sz w:val="24"/>
        </w:rPr>
        <w:t>RP-241240</w:t>
      </w:r>
      <w:r>
        <w:rPr>
          <w:rFonts w:ascii="Arial" w:hAnsi="Arial" w:cs="Arial"/>
          <w:b/>
          <w:color w:val="0000FF"/>
          <w:sz w:val="24"/>
        </w:rPr>
        <w:tab/>
      </w:r>
      <w:r>
        <w:rPr>
          <w:rFonts w:ascii="Arial" w:hAnsi="Arial" w:cs="Arial"/>
          <w:b/>
          <w:sz w:val="24"/>
        </w:rPr>
        <w:t>Status report for WI Perf. Part: Further RF requirements enhancement for NR and EN-DC in frequency range 1 (FR1); rapporteur: Huawei</w:t>
      </w:r>
    </w:p>
    <w:p w14:paraId="6ABE92B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0FFF6E" w14:textId="77777777" w:rsidR="00A7610C" w:rsidRDefault="00A7610C" w:rsidP="00A7610C">
      <w:pPr>
        <w:rPr>
          <w:rFonts w:ascii="Arial" w:hAnsi="Arial" w:cs="Arial"/>
          <w:b/>
        </w:rPr>
      </w:pPr>
      <w:r>
        <w:rPr>
          <w:rFonts w:ascii="Arial" w:hAnsi="Arial" w:cs="Arial"/>
          <w:b/>
        </w:rPr>
        <w:t xml:space="preserve">Discussion: </w:t>
      </w:r>
    </w:p>
    <w:p w14:paraId="7CC6DD39" w14:textId="77777777" w:rsidR="00A7610C" w:rsidRDefault="00A7610C" w:rsidP="00A7610C">
      <w:r>
        <w:lastRenderedPageBreak/>
        <w:t>conclusion: Perf. part WI is completed</w:t>
      </w:r>
    </w:p>
    <w:p w14:paraId="7421D1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80737" w14:textId="77777777" w:rsidR="00A7610C" w:rsidRDefault="00A7610C" w:rsidP="00A7610C">
      <w:pPr>
        <w:rPr>
          <w:rFonts w:ascii="Arial" w:hAnsi="Arial" w:cs="Arial"/>
          <w:b/>
          <w:sz w:val="24"/>
        </w:rPr>
      </w:pPr>
      <w:r>
        <w:rPr>
          <w:rFonts w:ascii="Arial" w:hAnsi="Arial" w:cs="Arial"/>
          <w:b/>
          <w:color w:val="0000FF"/>
          <w:sz w:val="24"/>
        </w:rPr>
        <w:t>RP-241433</w:t>
      </w:r>
      <w:r>
        <w:rPr>
          <w:rFonts w:ascii="Arial" w:hAnsi="Arial" w:cs="Arial"/>
          <w:b/>
          <w:color w:val="0000FF"/>
          <w:sz w:val="24"/>
        </w:rPr>
        <w:tab/>
      </w:r>
      <w:r>
        <w:rPr>
          <w:rFonts w:ascii="Arial" w:hAnsi="Arial" w:cs="Arial"/>
          <w:b/>
          <w:sz w:val="24"/>
        </w:rPr>
        <w:t>RAN4 CRs to Open REL-18 NR or NR+LTE WIs – Batch 3</w:t>
      </w:r>
    </w:p>
    <w:p w14:paraId="27B9B4C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5A04ED" w14:textId="77777777" w:rsidR="00A7610C" w:rsidRDefault="00A7610C" w:rsidP="00A7610C">
      <w:pPr>
        <w:rPr>
          <w:rFonts w:ascii="Arial" w:hAnsi="Arial" w:cs="Arial"/>
          <w:b/>
        </w:rPr>
      </w:pPr>
      <w:r>
        <w:rPr>
          <w:rFonts w:ascii="Arial" w:hAnsi="Arial" w:cs="Arial"/>
          <w:b/>
        </w:rPr>
        <w:t xml:space="preserve">Abstract: </w:t>
      </w:r>
    </w:p>
    <w:p w14:paraId="0A7BB385" w14:textId="77777777" w:rsidR="00A7610C" w:rsidRDefault="00A7610C" w:rsidP="00A7610C">
      <w:r>
        <w:t>9.4.4.2</w:t>
      </w:r>
    </w:p>
    <w:p w14:paraId="46A2AA5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EA2B3" w14:textId="77777777" w:rsidR="00A7610C" w:rsidRDefault="00A7610C" w:rsidP="00A7610C">
      <w:pPr>
        <w:pStyle w:val="Heading5"/>
      </w:pPr>
      <w:bookmarkStart w:id="224" w:name="_Toc174268415"/>
      <w:bookmarkStart w:id="225" w:name="_Toc174924424"/>
      <w:r>
        <w:t>9.4.4.3</w:t>
      </w:r>
      <w:r>
        <w:tab/>
        <w:t>Perf. part: NR RF requirements enhancement for FR2, Phase 3 [RAN4 WI: NR_RF_FR2_req_Ph3-Perf]</w:t>
      </w:r>
      <w:bookmarkEnd w:id="224"/>
      <w:bookmarkEnd w:id="225"/>
    </w:p>
    <w:p w14:paraId="5464A2F7" w14:textId="77777777" w:rsidR="00A7610C" w:rsidRDefault="00A7610C" w:rsidP="00A7610C">
      <w:pPr>
        <w:rPr>
          <w:rFonts w:ascii="Arial" w:hAnsi="Arial" w:cs="Arial"/>
          <w:b/>
          <w:sz w:val="24"/>
        </w:rPr>
      </w:pPr>
      <w:r>
        <w:rPr>
          <w:rFonts w:ascii="Arial" w:hAnsi="Arial" w:cs="Arial"/>
          <w:b/>
          <w:color w:val="0000FF"/>
          <w:sz w:val="24"/>
        </w:rPr>
        <w:t>RP-240939</w:t>
      </w:r>
      <w:r>
        <w:rPr>
          <w:rFonts w:ascii="Arial" w:hAnsi="Arial" w:cs="Arial"/>
          <w:b/>
          <w:color w:val="0000FF"/>
          <w:sz w:val="24"/>
        </w:rPr>
        <w:tab/>
      </w:r>
      <w:r>
        <w:rPr>
          <w:rFonts w:ascii="Arial" w:hAnsi="Arial" w:cs="Arial"/>
          <w:b/>
          <w:sz w:val="24"/>
        </w:rPr>
        <w:t>Status report for WI Perf. part: NR RF requirements enhancement for frequency range 2 (FR2), Phase 3; rapporteur: Nokia, Xiaomi</w:t>
      </w:r>
    </w:p>
    <w:p w14:paraId="33CCB3D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1B742D" w14:textId="77777777" w:rsidR="00A7610C" w:rsidRDefault="00A7610C" w:rsidP="00A7610C">
      <w:pPr>
        <w:rPr>
          <w:rFonts w:ascii="Arial" w:hAnsi="Arial" w:cs="Arial"/>
          <w:b/>
        </w:rPr>
      </w:pPr>
      <w:r>
        <w:rPr>
          <w:rFonts w:ascii="Arial" w:hAnsi="Arial" w:cs="Arial"/>
          <w:b/>
        </w:rPr>
        <w:t xml:space="preserve">Abstract: </w:t>
      </w:r>
    </w:p>
    <w:p w14:paraId="6B44C9F9" w14:textId="77777777" w:rsidR="00A7610C" w:rsidRDefault="00A7610C" w:rsidP="00A7610C">
      <w:r>
        <w:t>Core 100%; Perf 100%</w:t>
      </w:r>
    </w:p>
    <w:p w14:paraId="49053750" w14:textId="77777777" w:rsidR="00A7610C" w:rsidRDefault="00A7610C" w:rsidP="00A7610C">
      <w:pPr>
        <w:rPr>
          <w:rFonts w:ascii="Arial" w:hAnsi="Arial" w:cs="Arial"/>
          <w:b/>
        </w:rPr>
      </w:pPr>
      <w:r>
        <w:rPr>
          <w:rFonts w:ascii="Arial" w:hAnsi="Arial" w:cs="Arial"/>
          <w:b/>
        </w:rPr>
        <w:t xml:space="preserve">Discussion: </w:t>
      </w:r>
    </w:p>
    <w:p w14:paraId="6827DA97" w14:textId="77777777" w:rsidR="00A7610C" w:rsidRDefault="00A7610C" w:rsidP="00A7610C">
      <w:r>
        <w:t>conclusion: Perf. part WI is completed</w:t>
      </w:r>
    </w:p>
    <w:p w14:paraId="5BF9CD9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0E191" w14:textId="77777777" w:rsidR="00A7610C" w:rsidRDefault="00A7610C" w:rsidP="00A7610C">
      <w:pPr>
        <w:rPr>
          <w:rFonts w:ascii="Arial" w:hAnsi="Arial" w:cs="Arial"/>
          <w:b/>
          <w:sz w:val="24"/>
        </w:rPr>
      </w:pPr>
      <w:r>
        <w:rPr>
          <w:rFonts w:ascii="Arial" w:hAnsi="Arial" w:cs="Arial"/>
          <w:b/>
          <w:color w:val="0000FF"/>
          <w:sz w:val="24"/>
        </w:rPr>
        <w:t>RP-241434</w:t>
      </w:r>
      <w:r>
        <w:rPr>
          <w:rFonts w:ascii="Arial" w:hAnsi="Arial" w:cs="Arial"/>
          <w:b/>
          <w:color w:val="0000FF"/>
          <w:sz w:val="24"/>
        </w:rPr>
        <w:tab/>
      </w:r>
      <w:r>
        <w:rPr>
          <w:rFonts w:ascii="Arial" w:hAnsi="Arial" w:cs="Arial"/>
          <w:b/>
          <w:sz w:val="24"/>
        </w:rPr>
        <w:t>RAN4 CRs to Open REL-18 NR or NR+LTE WIs – Batch 4</w:t>
      </w:r>
    </w:p>
    <w:p w14:paraId="4EEA24A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8C3418" w14:textId="77777777" w:rsidR="00A7610C" w:rsidRDefault="00A7610C" w:rsidP="00A7610C">
      <w:pPr>
        <w:rPr>
          <w:rFonts w:ascii="Arial" w:hAnsi="Arial" w:cs="Arial"/>
          <w:b/>
        </w:rPr>
      </w:pPr>
      <w:r>
        <w:rPr>
          <w:rFonts w:ascii="Arial" w:hAnsi="Arial" w:cs="Arial"/>
          <w:b/>
        </w:rPr>
        <w:t xml:space="preserve">Abstract: </w:t>
      </w:r>
    </w:p>
    <w:p w14:paraId="28B73D02" w14:textId="77777777" w:rsidR="00A7610C" w:rsidRDefault="00A7610C" w:rsidP="00A7610C">
      <w:r>
        <w:t>9.4.4.3</w:t>
      </w:r>
    </w:p>
    <w:p w14:paraId="18AC49B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50970" w14:textId="77777777" w:rsidR="00A7610C" w:rsidRDefault="00A7610C" w:rsidP="00A7610C">
      <w:pPr>
        <w:rPr>
          <w:rFonts w:ascii="Arial" w:hAnsi="Arial" w:cs="Arial"/>
          <w:b/>
          <w:sz w:val="24"/>
        </w:rPr>
      </w:pPr>
      <w:r>
        <w:rPr>
          <w:rFonts w:ascii="Arial" w:hAnsi="Arial" w:cs="Arial"/>
          <w:b/>
          <w:color w:val="0000FF"/>
          <w:sz w:val="24"/>
        </w:rPr>
        <w:t>RP-240940</w:t>
      </w:r>
      <w:r>
        <w:rPr>
          <w:rFonts w:ascii="Arial" w:hAnsi="Arial" w:cs="Arial"/>
          <w:b/>
          <w:color w:val="0000FF"/>
          <w:sz w:val="24"/>
        </w:rPr>
        <w:tab/>
      </w:r>
      <w:r>
        <w:rPr>
          <w:rFonts w:ascii="Arial" w:hAnsi="Arial" w:cs="Arial"/>
          <w:b/>
          <w:sz w:val="24"/>
        </w:rPr>
        <w:t>Revised WID: NR RF requirements enhancement for frequency range 2 (FR2), Phase 3</w:t>
      </w:r>
    </w:p>
    <w:p w14:paraId="0497CF4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4EF6A19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2FC4B" w14:textId="77777777" w:rsidR="00A7610C" w:rsidRDefault="00A7610C" w:rsidP="00A7610C">
      <w:pPr>
        <w:pStyle w:val="Heading5"/>
      </w:pPr>
      <w:bookmarkStart w:id="226" w:name="_Toc174268416"/>
      <w:bookmarkStart w:id="227" w:name="_Toc174924425"/>
      <w:r>
        <w:t>9.4.4.4</w:t>
      </w:r>
      <w:r>
        <w:tab/>
        <w:t>Perf. part: Requirement for NR FR2 multi-Rx chain DL reception [RAN4 WI: NR_FR2_multiRX_DL-Perf]</w:t>
      </w:r>
      <w:bookmarkEnd w:id="226"/>
      <w:bookmarkEnd w:id="227"/>
    </w:p>
    <w:p w14:paraId="15B5B78B" w14:textId="77777777" w:rsidR="00A7610C" w:rsidRDefault="00A7610C" w:rsidP="00A7610C">
      <w:pPr>
        <w:rPr>
          <w:rFonts w:ascii="Arial" w:hAnsi="Arial" w:cs="Arial"/>
          <w:b/>
          <w:sz w:val="24"/>
        </w:rPr>
      </w:pPr>
      <w:r>
        <w:rPr>
          <w:rFonts w:ascii="Arial" w:hAnsi="Arial" w:cs="Arial"/>
          <w:b/>
          <w:color w:val="0000FF"/>
          <w:sz w:val="24"/>
        </w:rPr>
        <w:t>RP-241535</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774F115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59C34D" w14:textId="77777777" w:rsidR="00A7610C" w:rsidRDefault="00A7610C" w:rsidP="00A7610C">
      <w:pPr>
        <w:rPr>
          <w:rFonts w:ascii="Arial" w:hAnsi="Arial" w:cs="Arial"/>
          <w:b/>
        </w:rPr>
      </w:pPr>
      <w:r>
        <w:rPr>
          <w:rFonts w:ascii="Arial" w:hAnsi="Arial" w:cs="Arial"/>
          <w:b/>
        </w:rPr>
        <w:t xml:space="preserve">Discussion: </w:t>
      </w:r>
    </w:p>
    <w:p w14:paraId="21A62289" w14:textId="77777777" w:rsidR="00A7610C" w:rsidRDefault="00A7610C" w:rsidP="00A7610C">
      <w:r>
        <w:lastRenderedPageBreak/>
        <w:t>conclusion: Perf. part WI is completed</w:t>
      </w:r>
    </w:p>
    <w:p w14:paraId="7D87B9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6459C" w14:textId="77777777" w:rsidR="00A7610C" w:rsidRDefault="00A7610C" w:rsidP="00A7610C">
      <w:pPr>
        <w:rPr>
          <w:rFonts w:ascii="Arial" w:hAnsi="Arial" w:cs="Arial"/>
          <w:b/>
          <w:sz w:val="24"/>
        </w:rPr>
      </w:pPr>
      <w:r>
        <w:rPr>
          <w:rFonts w:ascii="Arial" w:hAnsi="Arial" w:cs="Arial"/>
          <w:b/>
          <w:color w:val="0000FF"/>
          <w:sz w:val="24"/>
        </w:rPr>
        <w:t>RP-241435</w:t>
      </w:r>
      <w:r>
        <w:rPr>
          <w:rFonts w:ascii="Arial" w:hAnsi="Arial" w:cs="Arial"/>
          <w:b/>
          <w:color w:val="0000FF"/>
          <w:sz w:val="24"/>
        </w:rPr>
        <w:tab/>
      </w:r>
      <w:r>
        <w:rPr>
          <w:rFonts w:ascii="Arial" w:hAnsi="Arial" w:cs="Arial"/>
          <w:b/>
          <w:sz w:val="24"/>
        </w:rPr>
        <w:t>RAN4 CRs to Open REL-18 NR or NR+LTE WIs – Batch 5</w:t>
      </w:r>
    </w:p>
    <w:p w14:paraId="6939600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264ED3" w14:textId="77777777" w:rsidR="00A7610C" w:rsidRDefault="00A7610C" w:rsidP="00A7610C">
      <w:pPr>
        <w:rPr>
          <w:rFonts w:ascii="Arial" w:hAnsi="Arial" w:cs="Arial"/>
          <w:b/>
        </w:rPr>
      </w:pPr>
      <w:r>
        <w:rPr>
          <w:rFonts w:ascii="Arial" w:hAnsi="Arial" w:cs="Arial"/>
          <w:b/>
        </w:rPr>
        <w:t xml:space="preserve">Abstract: </w:t>
      </w:r>
    </w:p>
    <w:p w14:paraId="2DAAE3C6" w14:textId="77777777" w:rsidR="00A7610C" w:rsidRDefault="00A7610C" w:rsidP="00A7610C">
      <w:r>
        <w:t>9.4.4.4</w:t>
      </w:r>
    </w:p>
    <w:p w14:paraId="0FF0E4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32CC1" w14:textId="77777777" w:rsidR="00A7610C" w:rsidRDefault="00A7610C" w:rsidP="00A7610C">
      <w:pPr>
        <w:rPr>
          <w:rFonts w:ascii="Arial" w:hAnsi="Arial" w:cs="Arial"/>
          <w:b/>
          <w:sz w:val="24"/>
        </w:rPr>
      </w:pPr>
      <w:r>
        <w:rPr>
          <w:rFonts w:ascii="Arial" w:hAnsi="Arial" w:cs="Arial"/>
          <w:b/>
          <w:color w:val="0000FF"/>
          <w:sz w:val="24"/>
        </w:rPr>
        <w:t>RP-241534</w:t>
      </w:r>
      <w:r>
        <w:rPr>
          <w:rFonts w:ascii="Arial" w:hAnsi="Arial" w:cs="Arial"/>
          <w:b/>
          <w:color w:val="0000FF"/>
          <w:sz w:val="24"/>
        </w:rPr>
        <w:tab/>
      </w:r>
      <w:r>
        <w:rPr>
          <w:rFonts w:ascii="Arial" w:hAnsi="Arial" w:cs="Arial"/>
          <w:b/>
          <w:sz w:val="24"/>
        </w:rPr>
        <w:t>Revised WID for NR_FR2_multiRX_DL</w:t>
      </w:r>
    </w:p>
    <w:p w14:paraId="6E58ADA5"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vivo</w:t>
      </w:r>
    </w:p>
    <w:p w14:paraId="5B0A825C" w14:textId="77777777" w:rsidR="00A7610C" w:rsidRDefault="00A7610C" w:rsidP="00A7610C">
      <w:pPr>
        <w:rPr>
          <w:rFonts w:ascii="Arial" w:hAnsi="Arial" w:cs="Arial"/>
          <w:b/>
        </w:rPr>
      </w:pPr>
      <w:r>
        <w:rPr>
          <w:rFonts w:ascii="Arial" w:hAnsi="Arial" w:cs="Arial"/>
          <w:b/>
        </w:rPr>
        <w:t xml:space="preserve">Abstract: </w:t>
      </w:r>
    </w:p>
    <w:p w14:paraId="3D37E128" w14:textId="77777777" w:rsidR="00A7610C" w:rsidRDefault="00A7610C" w:rsidP="00A7610C">
      <w:r>
        <w:t>Minor edits to dates</w:t>
      </w:r>
    </w:p>
    <w:p w14:paraId="23C59E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63FCB" w14:textId="77777777" w:rsidR="00A7610C" w:rsidRDefault="00A7610C" w:rsidP="00A7610C">
      <w:pPr>
        <w:pStyle w:val="Heading5"/>
      </w:pPr>
      <w:bookmarkStart w:id="228" w:name="_Toc174268417"/>
      <w:bookmarkStart w:id="229" w:name="_Toc174924426"/>
      <w:r>
        <w:t>9.4.4.5</w:t>
      </w:r>
      <w:r>
        <w:tab/>
        <w:t>Perf. part: Enhanced NR support for high speed train scenario in FR2 [RAN4 WI: NR_HST_FR2_enh-Perf]</w:t>
      </w:r>
      <w:bookmarkEnd w:id="228"/>
      <w:bookmarkEnd w:id="229"/>
    </w:p>
    <w:p w14:paraId="5ADA3074" w14:textId="77777777" w:rsidR="00A7610C" w:rsidRDefault="00A7610C" w:rsidP="00A7610C">
      <w:pPr>
        <w:rPr>
          <w:rFonts w:ascii="Arial" w:hAnsi="Arial" w:cs="Arial"/>
          <w:b/>
          <w:sz w:val="24"/>
        </w:rPr>
      </w:pPr>
      <w:r>
        <w:rPr>
          <w:rFonts w:ascii="Arial" w:hAnsi="Arial" w:cs="Arial"/>
          <w:b/>
          <w:color w:val="0000FF"/>
          <w:sz w:val="24"/>
        </w:rPr>
        <w:t>RP-241272</w:t>
      </w:r>
      <w:r>
        <w:rPr>
          <w:rFonts w:ascii="Arial" w:hAnsi="Arial" w:cs="Arial"/>
          <w:b/>
          <w:color w:val="0000FF"/>
          <w:sz w:val="24"/>
        </w:rPr>
        <w:tab/>
      </w:r>
      <w:r>
        <w:rPr>
          <w:rFonts w:ascii="Arial" w:hAnsi="Arial" w:cs="Arial"/>
          <w:b/>
          <w:sz w:val="24"/>
        </w:rPr>
        <w:t>Status report for WI: Enhanced NR support for high speed train scenario in frequency range 2</w:t>
      </w:r>
    </w:p>
    <w:p w14:paraId="7F81A69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BE0972B" w14:textId="77777777" w:rsidR="00A7610C" w:rsidRDefault="00A7610C" w:rsidP="00A7610C">
      <w:pPr>
        <w:rPr>
          <w:rFonts w:ascii="Arial" w:hAnsi="Arial" w:cs="Arial"/>
          <w:b/>
        </w:rPr>
      </w:pPr>
      <w:r>
        <w:rPr>
          <w:rFonts w:ascii="Arial" w:hAnsi="Arial" w:cs="Arial"/>
          <w:b/>
        </w:rPr>
        <w:t xml:space="preserve">Discussion: </w:t>
      </w:r>
    </w:p>
    <w:p w14:paraId="62141BF8" w14:textId="77777777" w:rsidR="00A7610C" w:rsidRDefault="00A7610C" w:rsidP="00A7610C">
      <w:r>
        <w:t>conclusion: Perf. part WI is completed</w:t>
      </w:r>
    </w:p>
    <w:p w14:paraId="3881E0A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3F4D4" w14:textId="77777777" w:rsidR="00A7610C" w:rsidRDefault="00A7610C" w:rsidP="00A7610C">
      <w:pPr>
        <w:rPr>
          <w:rFonts w:ascii="Arial" w:hAnsi="Arial" w:cs="Arial"/>
          <w:b/>
          <w:sz w:val="24"/>
        </w:rPr>
      </w:pPr>
      <w:r>
        <w:rPr>
          <w:rFonts w:ascii="Arial" w:hAnsi="Arial" w:cs="Arial"/>
          <w:b/>
          <w:color w:val="0000FF"/>
          <w:sz w:val="24"/>
        </w:rPr>
        <w:t>RP-241436</w:t>
      </w:r>
      <w:r>
        <w:rPr>
          <w:rFonts w:ascii="Arial" w:hAnsi="Arial" w:cs="Arial"/>
          <w:b/>
          <w:color w:val="0000FF"/>
          <w:sz w:val="24"/>
        </w:rPr>
        <w:tab/>
      </w:r>
      <w:r>
        <w:rPr>
          <w:rFonts w:ascii="Arial" w:hAnsi="Arial" w:cs="Arial"/>
          <w:b/>
          <w:sz w:val="24"/>
        </w:rPr>
        <w:t>RAN4 CRs to Open REL-18 NR or NR+LTE WIs – Batch 6</w:t>
      </w:r>
    </w:p>
    <w:p w14:paraId="6C244F8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0B6760" w14:textId="77777777" w:rsidR="00A7610C" w:rsidRDefault="00A7610C" w:rsidP="00A7610C">
      <w:pPr>
        <w:rPr>
          <w:rFonts w:ascii="Arial" w:hAnsi="Arial" w:cs="Arial"/>
          <w:b/>
        </w:rPr>
      </w:pPr>
      <w:r>
        <w:rPr>
          <w:rFonts w:ascii="Arial" w:hAnsi="Arial" w:cs="Arial"/>
          <w:b/>
        </w:rPr>
        <w:t xml:space="preserve">Abstract: </w:t>
      </w:r>
    </w:p>
    <w:p w14:paraId="7889A16B" w14:textId="77777777" w:rsidR="00A7610C" w:rsidRDefault="00A7610C" w:rsidP="00A7610C">
      <w:r>
        <w:t>9.4.4.5</w:t>
      </w:r>
    </w:p>
    <w:p w14:paraId="5302740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997E5" w14:textId="77777777" w:rsidR="00A7610C" w:rsidRDefault="00A7610C" w:rsidP="00A7610C">
      <w:pPr>
        <w:pStyle w:val="Heading5"/>
      </w:pPr>
      <w:bookmarkStart w:id="230" w:name="_Toc174268418"/>
      <w:bookmarkStart w:id="231" w:name="_Toc174924427"/>
      <w:r>
        <w:t>9.4.4.6</w:t>
      </w:r>
      <w:r>
        <w:tab/>
        <w:t>Perf. part: Even Further RRM enhancement for NR and MR-DC [RAN4 WI: NR_RRM_enh3-Perf]</w:t>
      </w:r>
      <w:bookmarkEnd w:id="230"/>
      <w:bookmarkEnd w:id="231"/>
    </w:p>
    <w:p w14:paraId="76B4E8E1" w14:textId="77777777" w:rsidR="00A7610C" w:rsidRDefault="00A7610C" w:rsidP="00A7610C">
      <w:pPr>
        <w:rPr>
          <w:rFonts w:ascii="Arial" w:hAnsi="Arial" w:cs="Arial"/>
          <w:b/>
          <w:sz w:val="24"/>
        </w:rPr>
      </w:pPr>
      <w:r>
        <w:rPr>
          <w:rFonts w:ascii="Arial" w:hAnsi="Arial" w:cs="Arial"/>
          <w:b/>
          <w:color w:val="0000FF"/>
          <w:sz w:val="24"/>
        </w:rPr>
        <w:t>RP-241267</w:t>
      </w:r>
      <w:r>
        <w:rPr>
          <w:rFonts w:ascii="Arial" w:hAnsi="Arial" w:cs="Arial"/>
          <w:b/>
          <w:color w:val="0000FF"/>
          <w:sz w:val="24"/>
        </w:rPr>
        <w:tab/>
      </w:r>
      <w:r>
        <w:rPr>
          <w:rFonts w:ascii="Arial" w:hAnsi="Arial" w:cs="Arial"/>
          <w:b/>
          <w:sz w:val="24"/>
        </w:rPr>
        <w:t>Status report for WI Perf. part: Even Further RRM enhancement for NR and MR-DC; rapporteur: Apple, OPPO</w:t>
      </w:r>
    </w:p>
    <w:p w14:paraId="155704E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6349C3" w14:textId="77777777" w:rsidR="00A7610C" w:rsidRDefault="00A7610C" w:rsidP="00A7610C">
      <w:pPr>
        <w:rPr>
          <w:rFonts w:ascii="Arial" w:hAnsi="Arial" w:cs="Arial"/>
          <w:b/>
        </w:rPr>
      </w:pPr>
      <w:r>
        <w:rPr>
          <w:rFonts w:ascii="Arial" w:hAnsi="Arial" w:cs="Arial"/>
          <w:b/>
        </w:rPr>
        <w:t xml:space="preserve">Abstract: </w:t>
      </w:r>
    </w:p>
    <w:p w14:paraId="6A119AC0" w14:textId="77777777" w:rsidR="00A7610C" w:rsidRDefault="00A7610C" w:rsidP="00A7610C">
      <w:r>
        <w:t>This paper is status report of R18 Even Further RRM enhancement for NR and MR-DC. The completion ratio for perf part is 100%.</w:t>
      </w:r>
    </w:p>
    <w:p w14:paraId="406A9A95" w14:textId="77777777" w:rsidR="00A7610C" w:rsidRDefault="00A7610C" w:rsidP="00A7610C">
      <w:pPr>
        <w:rPr>
          <w:rFonts w:ascii="Arial" w:hAnsi="Arial" w:cs="Arial"/>
          <w:b/>
        </w:rPr>
      </w:pPr>
      <w:r>
        <w:rPr>
          <w:rFonts w:ascii="Arial" w:hAnsi="Arial" w:cs="Arial"/>
          <w:b/>
        </w:rPr>
        <w:lastRenderedPageBreak/>
        <w:t xml:space="preserve">Discussion: </w:t>
      </w:r>
    </w:p>
    <w:p w14:paraId="54B91002" w14:textId="77777777" w:rsidR="00A7610C" w:rsidRDefault="00A7610C" w:rsidP="00A7610C">
      <w:r>
        <w:t>cocnlusion: Perf. part WI is completed</w:t>
      </w:r>
    </w:p>
    <w:p w14:paraId="5AA7FA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AA3E1" w14:textId="77777777" w:rsidR="00A7610C" w:rsidRDefault="00A7610C" w:rsidP="00A7610C">
      <w:pPr>
        <w:rPr>
          <w:rFonts w:ascii="Arial" w:hAnsi="Arial" w:cs="Arial"/>
          <w:b/>
          <w:sz w:val="24"/>
        </w:rPr>
      </w:pPr>
      <w:r>
        <w:rPr>
          <w:rFonts w:ascii="Arial" w:hAnsi="Arial" w:cs="Arial"/>
          <w:b/>
          <w:color w:val="0000FF"/>
          <w:sz w:val="24"/>
        </w:rPr>
        <w:t>RP-241437</w:t>
      </w:r>
      <w:r>
        <w:rPr>
          <w:rFonts w:ascii="Arial" w:hAnsi="Arial" w:cs="Arial"/>
          <w:b/>
          <w:color w:val="0000FF"/>
          <w:sz w:val="24"/>
        </w:rPr>
        <w:tab/>
      </w:r>
      <w:r>
        <w:rPr>
          <w:rFonts w:ascii="Arial" w:hAnsi="Arial" w:cs="Arial"/>
          <w:b/>
          <w:sz w:val="24"/>
        </w:rPr>
        <w:t>RAN4 CRs to Open REL-18 NR or NR+LTE WIs – Batch 7</w:t>
      </w:r>
    </w:p>
    <w:p w14:paraId="59ADE04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80FEA4" w14:textId="77777777" w:rsidR="00A7610C" w:rsidRDefault="00A7610C" w:rsidP="00A7610C">
      <w:pPr>
        <w:rPr>
          <w:rFonts w:ascii="Arial" w:hAnsi="Arial" w:cs="Arial"/>
          <w:b/>
        </w:rPr>
      </w:pPr>
      <w:r>
        <w:rPr>
          <w:rFonts w:ascii="Arial" w:hAnsi="Arial" w:cs="Arial"/>
          <w:b/>
        </w:rPr>
        <w:t xml:space="preserve">Abstract: </w:t>
      </w:r>
    </w:p>
    <w:p w14:paraId="35B5E266" w14:textId="77777777" w:rsidR="00A7610C" w:rsidRDefault="00A7610C" w:rsidP="00A7610C">
      <w:r>
        <w:t>9.4.4.6</w:t>
      </w:r>
    </w:p>
    <w:p w14:paraId="1DBB30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48413" w14:textId="77777777" w:rsidR="00A7610C" w:rsidRDefault="00A7610C" w:rsidP="00A7610C">
      <w:pPr>
        <w:pStyle w:val="Heading5"/>
      </w:pPr>
      <w:bookmarkStart w:id="232" w:name="_Toc174268419"/>
      <w:bookmarkStart w:id="233" w:name="_Toc174924428"/>
      <w:r>
        <w:t>9.4.4.7</w:t>
      </w:r>
      <w:r>
        <w:tab/>
        <w:t>Perf. part: Further enh. on NR and MR-DC measurement gaps and measurements without gaps [RAN4 WI: NR_MG_enh2-Perf]</w:t>
      </w:r>
      <w:bookmarkEnd w:id="232"/>
      <w:bookmarkEnd w:id="233"/>
    </w:p>
    <w:p w14:paraId="2C8B979B" w14:textId="77777777" w:rsidR="00A7610C" w:rsidRDefault="00A7610C" w:rsidP="00A7610C">
      <w:pPr>
        <w:rPr>
          <w:rFonts w:ascii="Arial" w:hAnsi="Arial" w:cs="Arial"/>
          <w:b/>
          <w:sz w:val="24"/>
        </w:rPr>
      </w:pPr>
      <w:r>
        <w:rPr>
          <w:rFonts w:ascii="Arial" w:hAnsi="Arial" w:cs="Arial"/>
          <w:b/>
          <w:color w:val="0000FF"/>
          <w:sz w:val="24"/>
        </w:rPr>
        <w:t>RP-241349</w:t>
      </w:r>
      <w:r>
        <w:rPr>
          <w:rFonts w:ascii="Arial" w:hAnsi="Arial" w:cs="Arial"/>
          <w:b/>
          <w:color w:val="0000FF"/>
          <w:sz w:val="24"/>
        </w:rPr>
        <w:tab/>
      </w:r>
      <w:r>
        <w:rPr>
          <w:rFonts w:ascii="Arial" w:hAnsi="Arial" w:cs="Arial"/>
          <w:b/>
          <w:sz w:val="24"/>
        </w:rPr>
        <w:t>Status Report: Further enhancements on NR and MR-DC measurement gaps and measurements without gaps</w:t>
      </w:r>
    </w:p>
    <w:p w14:paraId="0243F2D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Intel corporation)</w:t>
      </w:r>
    </w:p>
    <w:p w14:paraId="03C73025" w14:textId="77777777" w:rsidR="00A7610C" w:rsidRDefault="00A7610C" w:rsidP="00A7610C">
      <w:pPr>
        <w:rPr>
          <w:rFonts w:ascii="Arial" w:hAnsi="Arial" w:cs="Arial"/>
          <w:b/>
        </w:rPr>
      </w:pPr>
      <w:r>
        <w:rPr>
          <w:rFonts w:ascii="Arial" w:hAnsi="Arial" w:cs="Arial"/>
          <w:b/>
        </w:rPr>
        <w:t xml:space="preserve">Abstract: </w:t>
      </w:r>
    </w:p>
    <w:p w14:paraId="0B8EA45C" w14:textId="77777777" w:rsidR="00A7610C" w:rsidRDefault="00A7610C" w:rsidP="00A7610C">
      <w:r>
        <w:t>SR for Rel-18 MGE:</w:t>
      </w:r>
    </w:p>
    <w:p w14:paraId="7A440845" w14:textId="77777777" w:rsidR="00A7610C" w:rsidRDefault="00A7610C" w:rsidP="00A7610C">
      <w:r>
        <w:t>RAN4 perf part</w:t>
      </w:r>
    </w:p>
    <w:p w14:paraId="1EFE2C1E" w14:textId="77777777" w:rsidR="00A7610C" w:rsidRDefault="00A7610C" w:rsidP="00A7610C">
      <w:pPr>
        <w:rPr>
          <w:rFonts w:ascii="Arial" w:hAnsi="Arial" w:cs="Arial"/>
          <w:b/>
        </w:rPr>
      </w:pPr>
      <w:r>
        <w:rPr>
          <w:rFonts w:ascii="Arial" w:hAnsi="Arial" w:cs="Arial"/>
          <w:b/>
        </w:rPr>
        <w:t xml:space="preserve">Discussion: </w:t>
      </w:r>
    </w:p>
    <w:p w14:paraId="17EF40CF" w14:textId="77777777" w:rsidR="00A7610C" w:rsidRDefault="00A7610C" w:rsidP="00A7610C">
      <w:r>
        <w:t>conclusion: Perf. part WI is completed</w:t>
      </w:r>
    </w:p>
    <w:p w14:paraId="50960A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6975B" w14:textId="77777777" w:rsidR="00A7610C" w:rsidRDefault="00A7610C" w:rsidP="00A7610C">
      <w:pPr>
        <w:rPr>
          <w:rFonts w:ascii="Arial" w:hAnsi="Arial" w:cs="Arial"/>
          <w:b/>
          <w:sz w:val="24"/>
        </w:rPr>
      </w:pPr>
      <w:r>
        <w:rPr>
          <w:rFonts w:ascii="Arial" w:hAnsi="Arial" w:cs="Arial"/>
          <w:b/>
          <w:color w:val="0000FF"/>
          <w:sz w:val="24"/>
        </w:rPr>
        <w:t>RP-241438</w:t>
      </w:r>
      <w:r>
        <w:rPr>
          <w:rFonts w:ascii="Arial" w:hAnsi="Arial" w:cs="Arial"/>
          <w:b/>
          <w:color w:val="0000FF"/>
          <w:sz w:val="24"/>
        </w:rPr>
        <w:tab/>
      </w:r>
      <w:r>
        <w:rPr>
          <w:rFonts w:ascii="Arial" w:hAnsi="Arial" w:cs="Arial"/>
          <w:b/>
          <w:sz w:val="24"/>
        </w:rPr>
        <w:t>RAN4 CRs to Open REL-18 NR or NR+LTE WIs – Batch 8</w:t>
      </w:r>
    </w:p>
    <w:p w14:paraId="0E89355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D0BFD9" w14:textId="77777777" w:rsidR="00A7610C" w:rsidRDefault="00A7610C" w:rsidP="00A7610C">
      <w:pPr>
        <w:rPr>
          <w:rFonts w:ascii="Arial" w:hAnsi="Arial" w:cs="Arial"/>
          <w:b/>
        </w:rPr>
      </w:pPr>
      <w:r>
        <w:rPr>
          <w:rFonts w:ascii="Arial" w:hAnsi="Arial" w:cs="Arial"/>
          <w:b/>
        </w:rPr>
        <w:t xml:space="preserve">Abstract: </w:t>
      </w:r>
    </w:p>
    <w:p w14:paraId="235CAEDE" w14:textId="77777777" w:rsidR="00A7610C" w:rsidRDefault="00A7610C" w:rsidP="00A7610C">
      <w:r>
        <w:t>9.4.4.7,</w:t>
      </w:r>
    </w:p>
    <w:p w14:paraId="35AD359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EC65D" w14:textId="77777777" w:rsidR="00A7610C" w:rsidRDefault="00A7610C" w:rsidP="00A7610C">
      <w:pPr>
        <w:pStyle w:val="Heading5"/>
      </w:pPr>
      <w:bookmarkStart w:id="234" w:name="_Toc174268420"/>
      <w:bookmarkStart w:id="235" w:name="_Toc174924429"/>
      <w:r>
        <w:t>9.4.4.8</w:t>
      </w:r>
      <w:r>
        <w:tab/>
        <w:t>Perf. part: NR demodulation performance evolution [RAN4 WI: NR_demod_enh3-Perf]</w:t>
      </w:r>
      <w:bookmarkEnd w:id="234"/>
      <w:bookmarkEnd w:id="235"/>
    </w:p>
    <w:p w14:paraId="733CC110" w14:textId="77777777" w:rsidR="00A7610C" w:rsidRDefault="00A7610C" w:rsidP="00A7610C">
      <w:pPr>
        <w:rPr>
          <w:rFonts w:ascii="Arial" w:hAnsi="Arial" w:cs="Arial"/>
          <w:b/>
          <w:sz w:val="24"/>
        </w:rPr>
      </w:pPr>
      <w:r>
        <w:rPr>
          <w:rFonts w:ascii="Arial" w:hAnsi="Arial" w:cs="Arial"/>
          <w:b/>
          <w:color w:val="0000FF"/>
          <w:sz w:val="24"/>
        </w:rPr>
        <w:t>RP-241293</w:t>
      </w:r>
      <w:r>
        <w:rPr>
          <w:rFonts w:ascii="Arial" w:hAnsi="Arial" w:cs="Arial"/>
          <w:b/>
          <w:color w:val="0000FF"/>
          <w:sz w:val="24"/>
        </w:rPr>
        <w:tab/>
      </w:r>
      <w:r>
        <w:rPr>
          <w:rFonts w:ascii="Arial" w:hAnsi="Arial" w:cs="Arial"/>
          <w:b/>
          <w:sz w:val="24"/>
        </w:rPr>
        <w:t>Status report for NR demodulation performance evolution; rapporteur; China Telecom</w:t>
      </w:r>
    </w:p>
    <w:p w14:paraId="7CC7768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19F7BA" w14:textId="77777777" w:rsidR="00A7610C" w:rsidRDefault="00A7610C" w:rsidP="00A7610C">
      <w:pPr>
        <w:rPr>
          <w:rFonts w:ascii="Arial" w:hAnsi="Arial" w:cs="Arial"/>
          <w:b/>
        </w:rPr>
      </w:pPr>
      <w:r>
        <w:rPr>
          <w:rFonts w:ascii="Arial" w:hAnsi="Arial" w:cs="Arial"/>
          <w:b/>
        </w:rPr>
        <w:t xml:space="preserve">Abstract: </w:t>
      </w:r>
    </w:p>
    <w:p w14:paraId="7E414B58" w14:textId="77777777" w:rsidR="00A7610C" w:rsidRDefault="00A7610C" w:rsidP="00A7610C">
      <w:r>
        <w:t>WI Perf 100% completed</w:t>
      </w:r>
    </w:p>
    <w:p w14:paraId="29F478B0" w14:textId="77777777" w:rsidR="00A7610C" w:rsidRDefault="00A7610C" w:rsidP="00A7610C">
      <w:pPr>
        <w:rPr>
          <w:rFonts w:ascii="Arial" w:hAnsi="Arial" w:cs="Arial"/>
          <w:b/>
        </w:rPr>
      </w:pPr>
      <w:r>
        <w:rPr>
          <w:rFonts w:ascii="Arial" w:hAnsi="Arial" w:cs="Arial"/>
          <w:b/>
        </w:rPr>
        <w:t xml:space="preserve">Discussion: </w:t>
      </w:r>
    </w:p>
    <w:p w14:paraId="22C6CC62" w14:textId="77777777" w:rsidR="00A7610C" w:rsidRDefault="00A7610C" w:rsidP="00A7610C">
      <w:r>
        <w:t>conclusion: Perf. part WI is completed</w:t>
      </w:r>
    </w:p>
    <w:p w14:paraId="3F9B9A47"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A64FE" w14:textId="77777777" w:rsidR="00A7610C" w:rsidRDefault="00A7610C" w:rsidP="00A7610C">
      <w:pPr>
        <w:rPr>
          <w:rFonts w:ascii="Arial" w:hAnsi="Arial" w:cs="Arial"/>
          <w:b/>
          <w:sz w:val="24"/>
        </w:rPr>
      </w:pPr>
      <w:r>
        <w:rPr>
          <w:rFonts w:ascii="Arial" w:hAnsi="Arial" w:cs="Arial"/>
          <w:b/>
          <w:color w:val="0000FF"/>
          <w:sz w:val="24"/>
        </w:rPr>
        <w:t>RP-241439</w:t>
      </w:r>
      <w:r>
        <w:rPr>
          <w:rFonts w:ascii="Arial" w:hAnsi="Arial" w:cs="Arial"/>
          <w:b/>
          <w:color w:val="0000FF"/>
          <w:sz w:val="24"/>
        </w:rPr>
        <w:tab/>
      </w:r>
      <w:r>
        <w:rPr>
          <w:rFonts w:ascii="Arial" w:hAnsi="Arial" w:cs="Arial"/>
          <w:b/>
          <w:sz w:val="24"/>
        </w:rPr>
        <w:t>RAN4 CRs to Open REL-18 NR or NR+LTE WIs – Batch 9</w:t>
      </w:r>
    </w:p>
    <w:p w14:paraId="25813DE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301098" w14:textId="77777777" w:rsidR="00A7610C" w:rsidRDefault="00A7610C" w:rsidP="00A7610C">
      <w:pPr>
        <w:rPr>
          <w:rFonts w:ascii="Arial" w:hAnsi="Arial" w:cs="Arial"/>
          <w:b/>
        </w:rPr>
      </w:pPr>
      <w:r>
        <w:rPr>
          <w:rFonts w:ascii="Arial" w:hAnsi="Arial" w:cs="Arial"/>
          <w:b/>
        </w:rPr>
        <w:t xml:space="preserve">Abstract: </w:t>
      </w:r>
    </w:p>
    <w:p w14:paraId="50F97CF8" w14:textId="77777777" w:rsidR="00A7610C" w:rsidRDefault="00A7610C" w:rsidP="00A7610C">
      <w:r>
        <w:t>9.4.4.8</w:t>
      </w:r>
    </w:p>
    <w:p w14:paraId="0E3C299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32945" w14:textId="77777777" w:rsidR="00A7610C" w:rsidRDefault="00A7610C" w:rsidP="00A7610C">
      <w:pPr>
        <w:rPr>
          <w:rFonts w:ascii="Arial" w:hAnsi="Arial" w:cs="Arial"/>
          <w:b/>
          <w:sz w:val="24"/>
        </w:rPr>
      </w:pPr>
      <w:r>
        <w:rPr>
          <w:rFonts w:ascii="Arial" w:hAnsi="Arial" w:cs="Arial"/>
          <w:b/>
          <w:color w:val="0000FF"/>
          <w:sz w:val="24"/>
        </w:rPr>
        <w:t>RP-241292</w:t>
      </w:r>
      <w:r>
        <w:rPr>
          <w:rFonts w:ascii="Arial" w:hAnsi="Arial" w:cs="Arial"/>
          <w:b/>
          <w:color w:val="0000FF"/>
          <w:sz w:val="24"/>
        </w:rPr>
        <w:tab/>
      </w:r>
      <w:r>
        <w:rPr>
          <w:rFonts w:ascii="Arial" w:hAnsi="Arial" w:cs="Arial"/>
          <w:b/>
          <w:sz w:val="24"/>
        </w:rPr>
        <w:t>Revised WID on NR demodulation performance evolution</w:t>
      </w:r>
    </w:p>
    <w:p w14:paraId="3B22F922"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7BC689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63205" w14:textId="77777777" w:rsidR="00A7610C" w:rsidRDefault="00A7610C" w:rsidP="00A7610C">
      <w:pPr>
        <w:pStyle w:val="Heading5"/>
      </w:pPr>
      <w:bookmarkStart w:id="236" w:name="_Toc174268421"/>
      <w:bookmarkStart w:id="237" w:name="_Toc174924430"/>
      <w:r>
        <w:t>9.4.4.9</w:t>
      </w:r>
      <w:r>
        <w:tab/>
        <w:t>Perf. part: Enhancement of MIMO OTA requirement for NR UEs [RAN4 WI: NR_MIMO_OTA_enh-Perf]</w:t>
      </w:r>
      <w:bookmarkEnd w:id="236"/>
      <w:bookmarkEnd w:id="237"/>
    </w:p>
    <w:p w14:paraId="62B99B44" w14:textId="77777777" w:rsidR="00A7610C" w:rsidRDefault="00A7610C" w:rsidP="00A7610C">
      <w:pPr>
        <w:rPr>
          <w:rFonts w:ascii="Arial" w:hAnsi="Arial" w:cs="Arial"/>
          <w:b/>
          <w:sz w:val="24"/>
        </w:rPr>
      </w:pPr>
      <w:r>
        <w:rPr>
          <w:rFonts w:ascii="Arial" w:hAnsi="Arial" w:cs="Arial"/>
          <w:b/>
          <w:color w:val="0000FF"/>
          <w:sz w:val="24"/>
        </w:rPr>
        <w:t>RP-241290</w:t>
      </w:r>
      <w:r>
        <w:rPr>
          <w:rFonts w:ascii="Arial" w:hAnsi="Arial" w:cs="Arial"/>
          <w:b/>
          <w:color w:val="0000FF"/>
          <w:sz w:val="24"/>
        </w:rPr>
        <w:tab/>
      </w:r>
      <w:r>
        <w:rPr>
          <w:rFonts w:ascii="Arial" w:hAnsi="Arial" w:cs="Arial"/>
          <w:b/>
          <w:sz w:val="24"/>
        </w:rPr>
        <w:t>Status Report for WI: Enhancement of Multiple Input Multiple Output (MIMO) Over-the-Air (OTA) requirement for NR UEs; rapporteur: CAICT</w:t>
      </w:r>
    </w:p>
    <w:p w14:paraId="05867B6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133940B7" w14:textId="77777777" w:rsidR="00A7610C" w:rsidRDefault="00A7610C" w:rsidP="00A7610C">
      <w:pPr>
        <w:rPr>
          <w:rFonts w:ascii="Arial" w:hAnsi="Arial" w:cs="Arial"/>
          <w:b/>
        </w:rPr>
      </w:pPr>
      <w:r>
        <w:rPr>
          <w:rFonts w:ascii="Arial" w:hAnsi="Arial" w:cs="Arial"/>
          <w:b/>
        </w:rPr>
        <w:t xml:space="preserve">Discussion: </w:t>
      </w:r>
    </w:p>
    <w:p w14:paraId="16747098" w14:textId="77777777" w:rsidR="00A7610C" w:rsidRDefault="00A7610C" w:rsidP="00A7610C">
      <w:r>
        <w:t>conclusion: Perf. part WI is completed</w:t>
      </w:r>
    </w:p>
    <w:p w14:paraId="0C102E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698F6" w14:textId="77777777" w:rsidR="00A7610C" w:rsidRDefault="00A7610C" w:rsidP="00A7610C">
      <w:pPr>
        <w:rPr>
          <w:rFonts w:ascii="Arial" w:hAnsi="Arial" w:cs="Arial"/>
          <w:b/>
          <w:sz w:val="24"/>
        </w:rPr>
      </w:pPr>
      <w:r>
        <w:rPr>
          <w:rFonts w:ascii="Arial" w:hAnsi="Arial" w:cs="Arial"/>
          <w:b/>
          <w:color w:val="0000FF"/>
          <w:sz w:val="24"/>
        </w:rPr>
        <w:t>RP-241440</w:t>
      </w:r>
      <w:r>
        <w:rPr>
          <w:rFonts w:ascii="Arial" w:hAnsi="Arial" w:cs="Arial"/>
          <w:b/>
          <w:color w:val="0000FF"/>
          <w:sz w:val="24"/>
        </w:rPr>
        <w:tab/>
      </w:r>
      <w:r>
        <w:rPr>
          <w:rFonts w:ascii="Arial" w:hAnsi="Arial" w:cs="Arial"/>
          <w:b/>
          <w:sz w:val="24"/>
        </w:rPr>
        <w:t>RAN4 CRs to Open REL-18 NR or NR+LTE WIs – Batch 10</w:t>
      </w:r>
    </w:p>
    <w:p w14:paraId="2087106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8CFCA2" w14:textId="77777777" w:rsidR="00A7610C" w:rsidRDefault="00A7610C" w:rsidP="00A7610C">
      <w:pPr>
        <w:rPr>
          <w:rFonts w:ascii="Arial" w:hAnsi="Arial" w:cs="Arial"/>
          <w:b/>
        </w:rPr>
      </w:pPr>
      <w:r>
        <w:rPr>
          <w:rFonts w:ascii="Arial" w:hAnsi="Arial" w:cs="Arial"/>
          <w:b/>
        </w:rPr>
        <w:t xml:space="preserve">Abstract: </w:t>
      </w:r>
    </w:p>
    <w:p w14:paraId="53C4BC0D" w14:textId="77777777" w:rsidR="00A7610C" w:rsidRDefault="00A7610C" w:rsidP="00A7610C">
      <w:r>
        <w:t>9.4.4.9</w:t>
      </w:r>
    </w:p>
    <w:p w14:paraId="3D6F19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09C6E" w14:textId="77777777" w:rsidR="00A7610C" w:rsidRDefault="00A7610C" w:rsidP="00A7610C">
      <w:pPr>
        <w:pStyle w:val="Heading5"/>
      </w:pPr>
      <w:bookmarkStart w:id="238" w:name="_Toc174268422"/>
      <w:bookmarkStart w:id="239" w:name="_Toc174924431"/>
      <w:r>
        <w:t>9.4.4.10</w:t>
      </w:r>
      <w:r>
        <w:tab/>
        <w:t>Perf. part: Enh. of UE TRP and TRS requirements and test methodologies for FR1 (NR SA and EN-DC) [RAN4 WI: NR_FR1_TRP_TRS_enh-Perf]</w:t>
      </w:r>
      <w:bookmarkEnd w:id="238"/>
      <w:bookmarkEnd w:id="239"/>
    </w:p>
    <w:p w14:paraId="65EE1C9F" w14:textId="77777777" w:rsidR="00A7610C" w:rsidRDefault="00A7610C" w:rsidP="00A7610C">
      <w:pPr>
        <w:rPr>
          <w:rFonts w:ascii="Arial" w:hAnsi="Arial" w:cs="Arial"/>
          <w:b/>
          <w:sz w:val="24"/>
        </w:rPr>
      </w:pPr>
      <w:r>
        <w:rPr>
          <w:rFonts w:ascii="Arial" w:hAnsi="Arial" w:cs="Arial"/>
          <w:b/>
          <w:color w:val="0000FF"/>
          <w:sz w:val="24"/>
        </w:rPr>
        <w:t>RP-241046</w:t>
      </w:r>
      <w:r>
        <w:rPr>
          <w:rFonts w:ascii="Arial" w:hAnsi="Arial" w:cs="Arial"/>
          <w:b/>
          <w:color w:val="0000FF"/>
          <w:sz w:val="24"/>
        </w:rPr>
        <w:tab/>
      </w:r>
      <w:r>
        <w:rPr>
          <w:rFonts w:ascii="Arial" w:hAnsi="Arial" w:cs="Arial"/>
          <w:b/>
          <w:sz w:val="24"/>
        </w:rPr>
        <w:t>Status report for WI Perf. part: Enhancement of UE TRP (Total Radiated Power) and TRS (Total Radiated Sensitivity) requirements and test methodologies for FR1 (NR SA and EN-DC); rapporteur: vivo</w:t>
      </w:r>
    </w:p>
    <w:p w14:paraId="7ACCF8D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247364B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A9544" w14:textId="77777777" w:rsidR="00A7610C" w:rsidRDefault="00A7610C" w:rsidP="00A7610C">
      <w:pPr>
        <w:rPr>
          <w:rFonts w:ascii="Arial" w:hAnsi="Arial" w:cs="Arial"/>
          <w:b/>
          <w:sz w:val="24"/>
        </w:rPr>
      </w:pPr>
      <w:r>
        <w:rPr>
          <w:rFonts w:ascii="Arial" w:hAnsi="Arial" w:cs="Arial"/>
          <w:b/>
          <w:color w:val="0000FF"/>
          <w:sz w:val="24"/>
        </w:rPr>
        <w:t>RP-241441</w:t>
      </w:r>
      <w:r>
        <w:rPr>
          <w:rFonts w:ascii="Arial" w:hAnsi="Arial" w:cs="Arial"/>
          <w:b/>
          <w:color w:val="0000FF"/>
          <w:sz w:val="24"/>
        </w:rPr>
        <w:tab/>
      </w:r>
      <w:r>
        <w:rPr>
          <w:rFonts w:ascii="Arial" w:hAnsi="Arial" w:cs="Arial"/>
          <w:b/>
          <w:sz w:val="24"/>
        </w:rPr>
        <w:t>RAN4 CRs to Open REL-18 NR or NR+LTE WIs – Batch 11</w:t>
      </w:r>
    </w:p>
    <w:p w14:paraId="376D500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A42655" w14:textId="77777777" w:rsidR="00A7610C" w:rsidRDefault="00A7610C" w:rsidP="00A7610C">
      <w:pPr>
        <w:rPr>
          <w:rFonts w:ascii="Arial" w:hAnsi="Arial" w:cs="Arial"/>
          <w:b/>
        </w:rPr>
      </w:pPr>
      <w:r>
        <w:rPr>
          <w:rFonts w:ascii="Arial" w:hAnsi="Arial" w:cs="Arial"/>
          <w:b/>
        </w:rPr>
        <w:t xml:space="preserve">Abstract: </w:t>
      </w:r>
    </w:p>
    <w:p w14:paraId="6F5F8C81" w14:textId="77777777" w:rsidR="00A7610C" w:rsidRDefault="00A7610C" w:rsidP="00A7610C">
      <w:r>
        <w:lastRenderedPageBreak/>
        <w:t>9.4.4.10</w:t>
      </w:r>
    </w:p>
    <w:p w14:paraId="3F9E13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1DD1A" w14:textId="77777777" w:rsidR="00A7610C" w:rsidRDefault="00A7610C" w:rsidP="00A7610C">
      <w:pPr>
        <w:pStyle w:val="Heading5"/>
      </w:pPr>
      <w:bookmarkStart w:id="240" w:name="_Toc174268423"/>
      <w:bookmarkStart w:id="241" w:name="_Toc174924432"/>
      <w:r>
        <w:t>9.4.4.11</w:t>
      </w:r>
      <w:r>
        <w:tab/>
        <w:t>Perf. part: Complete the specification support for BW Part operation without restriction in NR [RAN4 WI: NR_BWP_wor-Perf]</w:t>
      </w:r>
      <w:bookmarkEnd w:id="240"/>
      <w:bookmarkEnd w:id="241"/>
    </w:p>
    <w:p w14:paraId="613C0283" w14:textId="77777777" w:rsidR="00A7610C" w:rsidRDefault="00A7610C" w:rsidP="00A7610C">
      <w:pPr>
        <w:rPr>
          <w:rFonts w:ascii="Arial" w:hAnsi="Arial" w:cs="Arial"/>
          <w:b/>
          <w:sz w:val="24"/>
        </w:rPr>
      </w:pPr>
      <w:r>
        <w:rPr>
          <w:rFonts w:ascii="Arial" w:hAnsi="Arial" w:cs="Arial"/>
          <w:b/>
          <w:color w:val="0000FF"/>
          <w:sz w:val="24"/>
        </w:rPr>
        <w:t>RP-241057</w:t>
      </w:r>
      <w:r>
        <w:rPr>
          <w:rFonts w:ascii="Arial" w:hAnsi="Arial" w:cs="Arial"/>
          <w:b/>
          <w:color w:val="0000FF"/>
          <w:sz w:val="24"/>
        </w:rPr>
        <w:tab/>
      </w:r>
      <w:r>
        <w:rPr>
          <w:rFonts w:ascii="Arial" w:hAnsi="Arial" w:cs="Arial"/>
          <w:b/>
          <w:sz w:val="24"/>
        </w:rPr>
        <w:t>Status report for WI Perf. part: Complete the specification support for BandWidth Part operation without restriction in NR</w:t>
      </w:r>
    </w:p>
    <w:p w14:paraId="5639542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w:t>
      </w:r>
    </w:p>
    <w:p w14:paraId="705E199B" w14:textId="77777777" w:rsidR="00A7610C" w:rsidRDefault="00A7610C" w:rsidP="00A7610C">
      <w:pPr>
        <w:rPr>
          <w:rFonts w:ascii="Arial" w:hAnsi="Arial" w:cs="Arial"/>
          <w:b/>
        </w:rPr>
      </w:pPr>
      <w:r>
        <w:rPr>
          <w:rFonts w:ascii="Arial" w:hAnsi="Arial" w:cs="Arial"/>
          <w:b/>
        </w:rPr>
        <w:t xml:space="preserve">Discussion: </w:t>
      </w:r>
    </w:p>
    <w:p w14:paraId="65094D69" w14:textId="77777777" w:rsidR="00A7610C" w:rsidRDefault="00A7610C" w:rsidP="00A7610C">
      <w:r>
        <w:t>conclusion: Perf. part WI is completed</w:t>
      </w:r>
    </w:p>
    <w:p w14:paraId="30EBA9F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FCA9" w14:textId="77777777" w:rsidR="00A7610C" w:rsidRDefault="00A7610C" w:rsidP="00A7610C">
      <w:pPr>
        <w:rPr>
          <w:rFonts w:ascii="Arial" w:hAnsi="Arial" w:cs="Arial"/>
          <w:b/>
          <w:sz w:val="24"/>
        </w:rPr>
      </w:pPr>
      <w:r>
        <w:rPr>
          <w:rFonts w:ascii="Arial" w:hAnsi="Arial" w:cs="Arial"/>
          <w:b/>
          <w:color w:val="0000FF"/>
          <w:sz w:val="24"/>
        </w:rPr>
        <w:t>RP-241442</w:t>
      </w:r>
      <w:r>
        <w:rPr>
          <w:rFonts w:ascii="Arial" w:hAnsi="Arial" w:cs="Arial"/>
          <w:b/>
          <w:color w:val="0000FF"/>
          <w:sz w:val="24"/>
        </w:rPr>
        <w:tab/>
      </w:r>
      <w:r>
        <w:rPr>
          <w:rFonts w:ascii="Arial" w:hAnsi="Arial" w:cs="Arial"/>
          <w:b/>
          <w:sz w:val="24"/>
        </w:rPr>
        <w:t>RAN4 CRs to Open REL-18 NR or NR+LTE WIs – Batch 12</w:t>
      </w:r>
    </w:p>
    <w:p w14:paraId="5460C55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80AF85" w14:textId="77777777" w:rsidR="00A7610C" w:rsidRDefault="00A7610C" w:rsidP="00A7610C">
      <w:pPr>
        <w:rPr>
          <w:rFonts w:ascii="Arial" w:hAnsi="Arial" w:cs="Arial"/>
          <w:b/>
        </w:rPr>
      </w:pPr>
      <w:r>
        <w:rPr>
          <w:rFonts w:ascii="Arial" w:hAnsi="Arial" w:cs="Arial"/>
          <w:b/>
        </w:rPr>
        <w:t xml:space="preserve">Abstract: </w:t>
      </w:r>
    </w:p>
    <w:p w14:paraId="26DA4B46" w14:textId="77777777" w:rsidR="00A7610C" w:rsidRDefault="00A7610C" w:rsidP="00A7610C">
      <w:r>
        <w:t>9.4.4.11</w:t>
      </w:r>
    </w:p>
    <w:p w14:paraId="1F867A9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AF677" w14:textId="77777777" w:rsidR="00A7610C" w:rsidRDefault="00A7610C" w:rsidP="00A7610C">
      <w:pPr>
        <w:pStyle w:val="Heading3"/>
      </w:pPr>
      <w:bookmarkStart w:id="242" w:name="_Toc174268424"/>
      <w:bookmarkStart w:id="243" w:name="_Toc174924433"/>
      <w:r>
        <w:t>9.5</w:t>
      </w:r>
      <w:r>
        <w:tab/>
        <w:t>Open REL-18 NR or NR+LTE WIs (spectrum related)</w:t>
      </w:r>
      <w:bookmarkEnd w:id="242"/>
      <w:bookmarkEnd w:id="243"/>
    </w:p>
    <w:p w14:paraId="766DD864" w14:textId="77777777" w:rsidR="00A7610C" w:rsidRDefault="00A7610C" w:rsidP="00A7610C">
      <w:pPr>
        <w:pStyle w:val="Heading4"/>
      </w:pPr>
      <w:bookmarkStart w:id="244" w:name="_Toc174268425"/>
      <w:bookmarkStart w:id="245" w:name="_Toc174924434"/>
      <w:r>
        <w:t>9.5.1</w:t>
      </w:r>
      <w:r>
        <w:tab/>
        <w:t>LTE/NR Dual Connectivity related basket WIs for Rel-18</w:t>
      </w:r>
      <w:bookmarkEnd w:id="244"/>
      <w:bookmarkEnd w:id="245"/>
    </w:p>
    <w:p w14:paraId="6F137820" w14:textId="77777777" w:rsidR="00A7610C" w:rsidRDefault="00A7610C" w:rsidP="00A7610C">
      <w:pPr>
        <w:rPr>
          <w:rFonts w:ascii="Arial" w:hAnsi="Arial" w:cs="Arial"/>
          <w:b/>
          <w:sz w:val="24"/>
        </w:rPr>
      </w:pPr>
      <w:r>
        <w:rPr>
          <w:rFonts w:ascii="Arial" w:hAnsi="Arial" w:cs="Arial"/>
          <w:b/>
          <w:color w:val="0000FF"/>
          <w:sz w:val="24"/>
        </w:rPr>
        <w:t>RP-241443</w:t>
      </w:r>
      <w:r>
        <w:rPr>
          <w:rFonts w:ascii="Arial" w:hAnsi="Arial" w:cs="Arial"/>
          <w:b/>
          <w:color w:val="0000FF"/>
          <w:sz w:val="24"/>
        </w:rPr>
        <w:tab/>
      </w:r>
      <w:r>
        <w:rPr>
          <w:rFonts w:ascii="Arial" w:hAnsi="Arial" w:cs="Arial"/>
          <w:b/>
          <w:sz w:val="24"/>
        </w:rPr>
        <w:t>RAN4 CRs to Open REL-18 NR or NR+LTE WIs spectrum – Batch 1</w:t>
      </w:r>
    </w:p>
    <w:p w14:paraId="58F450F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D22E5B" w14:textId="77777777" w:rsidR="00A7610C" w:rsidRDefault="00A7610C" w:rsidP="00A7610C">
      <w:pPr>
        <w:rPr>
          <w:rFonts w:ascii="Arial" w:hAnsi="Arial" w:cs="Arial"/>
          <w:b/>
        </w:rPr>
      </w:pPr>
      <w:r>
        <w:rPr>
          <w:rFonts w:ascii="Arial" w:hAnsi="Arial" w:cs="Arial"/>
          <w:b/>
        </w:rPr>
        <w:t xml:space="preserve">Abstract: </w:t>
      </w:r>
    </w:p>
    <w:p w14:paraId="2D4915C1" w14:textId="77777777" w:rsidR="00A7610C" w:rsidRDefault="00A7610C" w:rsidP="00A7610C">
      <w:r>
        <w:t>Multiple WIDs</w:t>
      </w:r>
    </w:p>
    <w:p w14:paraId="67D4458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C69FE" w14:textId="77777777" w:rsidR="00A7610C" w:rsidRDefault="00A7610C" w:rsidP="00A7610C">
      <w:pPr>
        <w:pStyle w:val="Heading5"/>
      </w:pPr>
      <w:bookmarkStart w:id="246" w:name="_Toc174268426"/>
      <w:bookmarkStart w:id="247" w:name="_Toc174924435"/>
      <w:r>
        <w:t>9.5.1.1</w:t>
      </w:r>
      <w:r>
        <w:tab/>
        <w:t>Rel-18 DC of 1 band LTE (1DL/1UL) and 1 NR band (1DL/1UL) [RAN4 WI: DC_R18_1BLTE_1BNR_2DL2UL]</w:t>
      </w:r>
      <w:bookmarkEnd w:id="246"/>
      <w:bookmarkEnd w:id="247"/>
    </w:p>
    <w:p w14:paraId="20FB0B38" w14:textId="77777777" w:rsidR="00A7610C" w:rsidRDefault="00A7610C" w:rsidP="00A7610C">
      <w:r>
        <w:t>NOTE: RAN #103 approved Core part REL-18 exception in RP-240483.</w:t>
      </w:r>
    </w:p>
    <w:p w14:paraId="59EA23EE" w14:textId="77777777" w:rsidR="00A7610C" w:rsidRDefault="00A7610C" w:rsidP="00A7610C">
      <w:pPr>
        <w:rPr>
          <w:rFonts w:ascii="Arial" w:hAnsi="Arial" w:cs="Arial"/>
          <w:b/>
          <w:sz w:val="24"/>
        </w:rPr>
      </w:pPr>
      <w:r>
        <w:rPr>
          <w:rFonts w:ascii="Arial" w:hAnsi="Arial" w:cs="Arial"/>
          <w:b/>
          <w:color w:val="0000FF"/>
          <w:sz w:val="24"/>
        </w:rPr>
        <w:t>RP-241219</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0671515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49E49F" w14:textId="77777777" w:rsidR="00A7610C" w:rsidRDefault="00A7610C" w:rsidP="00A7610C">
      <w:pPr>
        <w:rPr>
          <w:rFonts w:ascii="Arial" w:hAnsi="Arial" w:cs="Arial"/>
          <w:b/>
        </w:rPr>
      </w:pPr>
      <w:r>
        <w:rPr>
          <w:rFonts w:ascii="Arial" w:hAnsi="Arial" w:cs="Arial"/>
          <w:b/>
        </w:rPr>
        <w:t xml:space="preserve">Discussion: </w:t>
      </w:r>
    </w:p>
    <w:p w14:paraId="61D4912F" w14:textId="77777777" w:rsidR="00A7610C" w:rsidRDefault="00A7610C" w:rsidP="00A7610C">
      <w:r>
        <w:t>conclusion: Core and Perf. part WI are completed</w:t>
      </w:r>
    </w:p>
    <w:p w14:paraId="32D2A7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90A0B" w14:textId="77777777" w:rsidR="00A7610C" w:rsidRDefault="00A7610C" w:rsidP="00A7610C">
      <w:pPr>
        <w:rPr>
          <w:rFonts w:ascii="Arial" w:hAnsi="Arial" w:cs="Arial"/>
          <w:b/>
          <w:sz w:val="24"/>
        </w:rPr>
      </w:pPr>
      <w:r>
        <w:rPr>
          <w:rFonts w:ascii="Arial" w:hAnsi="Arial" w:cs="Arial"/>
          <w:b/>
          <w:color w:val="0000FF"/>
          <w:sz w:val="24"/>
        </w:rPr>
        <w:t>RP-241444</w:t>
      </w:r>
      <w:r>
        <w:rPr>
          <w:rFonts w:ascii="Arial" w:hAnsi="Arial" w:cs="Arial"/>
          <w:b/>
          <w:color w:val="0000FF"/>
          <w:sz w:val="24"/>
        </w:rPr>
        <w:tab/>
      </w:r>
      <w:r>
        <w:rPr>
          <w:rFonts w:ascii="Arial" w:hAnsi="Arial" w:cs="Arial"/>
          <w:b/>
          <w:sz w:val="24"/>
        </w:rPr>
        <w:t>RAN4 CRs to Open REL-18 NR or NR+LTE WIs spectrum – Batch 2</w:t>
      </w:r>
    </w:p>
    <w:p w14:paraId="7C833DC8"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E6102D" w14:textId="77777777" w:rsidR="00A7610C" w:rsidRDefault="00A7610C" w:rsidP="00A7610C">
      <w:pPr>
        <w:rPr>
          <w:rFonts w:ascii="Arial" w:hAnsi="Arial" w:cs="Arial"/>
          <w:b/>
        </w:rPr>
      </w:pPr>
      <w:r>
        <w:rPr>
          <w:rFonts w:ascii="Arial" w:hAnsi="Arial" w:cs="Arial"/>
          <w:b/>
        </w:rPr>
        <w:t xml:space="preserve">Abstract: </w:t>
      </w:r>
    </w:p>
    <w:p w14:paraId="02076532" w14:textId="77777777" w:rsidR="00A7610C" w:rsidRDefault="00A7610C" w:rsidP="00A7610C">
      <w:r>
        <w:t>9.5.1.1</w:t>
      </w:r>
    </w:p>
    <w:p w14:paraId="70C1D0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03EF0" w14:textId="77777777" w:rsidR="00A7610C" w:rsidRDefault="00A7610C" w:rsidP="00A7610C">
      <w:pPr>
        <w:rPr>
          <w:rFonts w:ascii="Arial" w:hAnsi="Arial" w:cs="Arial"/>
          <w:b/>
          <w:sz w:val="24"/>
        </w:rPr>
      </w:pPr>
      <w:r>
        <w:rPr>
          <w:rFonts w:ascii="Arial" w:hAnsi="Arial" w:cs="Arial"/>
          <w:b/>
          <w:color w:val="0000FF"/>
          <w:sz w:val="24"/>
        </w:rPr>
        <w:t>RP-241234</w:t>
      </w:r>
      <w:r>
        <w:rPr>
          <w:rFonts w:ascii="Arial" w:hAnsi="Arial" w:cs="Arial"/>
          <w:b/>
          <w:color w:val="0000FF"/>
          <w:sz w:val="24"/>
        </w:rPr>
        <w:tab/>
      </w:r>
      <w:r>
        <w:rPr>
          <w:rFonts w:ascii="Arial" w:hAnsi="Arial" w:cs="Arial"/>
          <w:b/>
          <w:sz w:val="24"/>
        </w:rPr>
        <w:t>TR 37.718-11-11 v2.0.0 Rel-18 Dual Connectivity (DC) of 1 LTE band (1DL/1UL) and 1 NR band (1DL/1UL)</w:t>
      </w:r>
    </w:p>
    <w:p w14:paraId="455B536E"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37.718-11-11 v2.0.0</w:t>
      </w:r>
      <w:r>
        <w:rPr>
          <w:i/>
        </w:rPr>
        <w:br/>
      </w:r>
      <w:r>
        <w:rPr>
          <w:i/>
        </w:rPr>
        <w:tab/>
      </w:r>
      <w:r>
        <w:rPr>
          <w:i/>
        </w:rPr>
        <w:tab/>
      </w:r>
      <w:r>
        <w:rPr>
          <w:i/>
        </w:rPr>
        <w:tab/>
      </w:r>
      <w:r>
        <w:rPr>
          <w:i/>
        </w:rPr>
        <w:tab/>
      </w:r>
      <w:r>
        <w:rPr>
          <w:i/>
        </w:rPr>
        <w:tab/>
        <w:t>Source: CHTTL</w:t>
      </w:r>
    </w:p>
    <w:p w14:paraId="5B9C7F6C" w14:textId="77777777" w:rsidR="00A7610C" w:rsidRDefault="00A7610C" w:rsidP="00A7610C">
      <w:pPr>
        <w:rPr>
          <w:rFonts w:ascii="Arial" w:hAnsi="Arial" w:cs="Arial"/>
          <w:b/>
        </w:rPr>
      </w:pPr>
      <w:r>
        <w:rPr>
          <w:rFonts w:ascii="Arial" w:hAnsi="Arial" w:cs="Arial"/>
          <w:b/>
        </w:rPr>
        <w:t xml:space="preserve">Abstract: </w:t>
      </w:r>
    </w:p>
    <w:p w14:paraId="1DD1319F" w14:textId="77777777" w:rsidR="00A7610C" w:rsidRDefault="00A7610C" w:rsidP="00A7610C">
      <w:r>
        <w:t>RAN4 TR 37.718-11-11 is provided for approval</w:t>
      </w:r>
    </w:p>
    <w:p w14:paraId="7D695D0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1CAB3" w14:textId="77777777" w:rsidR="00A7610C" w:rsidRDefault="00A7610C" w:rsidP="00A7610C">
      <w:pPr>
        <w:rPr>
          <w:rFonts w:ascii="Arial" w:hAnsi="Arial" w:cs="Arial"/>
          <w:b/>
          <w:sz w:val="24"/>
        </w:rPr>
      </w:pPr>
      <w:r>
        <w:rPr>
          <w:rFonts w:ascii="Arial" w:hAnsi="Arial" w:cs="Arial"/>
          <w:b/>
          <w:color w:val="0000FF"/>
          <w:sz w:val="24"/>
        </w:rPr>
        <w:t>RP-241233</w:t>
      </w:r>
      <w:r>
        <w:rPr>
          <w:rFonts w:ascii="Arial" w:hAnsi="Arial" w:cs="Arial"/>
          <w:b/>
          <w:color w:val="0000FF"/>
          <w:sz w:val="24"/>
        </w:rPr>
        <w:tab/>
      </w:r>
      <w:r>
        <w:rPr>
          <w:rFonts w:ascii="Arial" w:hAnsi="Arial" w:cs="Arial"/>
          <w:b/>
          <w:sz w:val="24"/>
        </w:rPr>
        <w:t>Revised WID: Rel-18 Dual Connectivity (DC) of 1 band LTE (1DL/1UL) and 1 NR band (1DL/1UL)</w:t>
      </w:r>
    </w:p>
    <w:p w14:paraId="016A1F0E"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5F3610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F7790" w14:textId="77777777" w:rsidR="00A7610C" w:rsidRDefault="00A7610C" w:rsidP="00A7610C">
      <w:pPr>
        <w:pStyle w:val="Heading5"/>
      </w:pPr>
      <w:bookmarkStart w:id="248" w:name="_Toc174268427"/>
      <w:bookmarkStart w:id="249" w:name="_Toc174924436"/>
      <w:r>
        <w:t>9.5.1.2</w:t>
      </w:r>
      <w:r>
        <w:tab/>
        <w:t>Core part: Rel-18 DC of 2 bands LTE inter-band CA (2DL/1UL) and 1 NR band (1DL/1UL) [RAN4 WI: DC_R18_2BLTE_1BNR_3DL2UL-Core]</w:t>
      </w:r>
      <w:bookmarkEnd w:id="248"/>
      <w:bookmarkEnd w:id="249"/>
    </w:p>
    <w:p w14:paraId="2A3AAD33" w14:textId="77777777" w:rsidR="00A7610C" w:rsidRDefault="00A7610C" w:rsidP="00A7610C">
      <w:r>
        <w:t>NOTE: RAN #103 approved Core part REL-18 exception in RP-240416.</w:t>
      </w:r>
    </w:p>
    <w:p w14:paraId="281347DC" w14:textId="77777777" w:rsidR="00A7610C" w:rsidRDefault="00A7610C" w:rsidP="00A7610C">
      <w:pPr>
        <w:rPr>
          <w:rFonts w:ascii="Arial" w:hAnsi="Arial" w:cs="Arial"/>
          <w:b/>
          <w:sz w:val="24"/>
        </w:rPr>
      </w:pPr>
      <w:r>
        <w:rPr>
          <w:rFonts w:ascii="Arial" w:hAnsi="Arial" w:cs="Arial"/>
          <w:b/>
          <w:color w:val="0000FF"/>
          <w:sz w:val="24"/>
        </w:rPr>
        <w:t>RP-241244</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6B87D9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EB6EC4F" w14:textId="77777777" w:rsidR="00A7610C" w:rsidRDefault="00A7610C" w:rsidP="00A7610C">
      <w:pPr>
        <w:rPr>
          <w:rFonts w:ascii="Arial" w:hAnsi="Arial" w:cs="Arial"/>
          <w:b/>
        </w:rPr>
      </w:pPr>
      <w:r>
        <w:rPr>
          <w:rFonts w:ascii="Arial" w:hAnsi="Arial" w:cs="Arial"/>
          <w:b/>
        </w:rPr>
        <w:t xml:space="preserve">Discussion: </w:t>
      </w:r>
    </w:p>
    <w:p w14:paraId="7A948676" w14:textId="77777777" w:rsidR="00A7610C" w:rsidRDefault="00A7610C" w:rsidP="00A7610C">
      <w:r>
        <w:t>conclusion: Core part WI is completed</w:t>
      </w:r>
    </w:p>
    <w:p w14:paraId="2EF74F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3A557" w14:textId="77777777" w:rsidR="00A7610C" w:rsidRDefault="00A7610C" w:rsidP="00A7610C">
      <w:pPr>
        <w:rPr>
          <w:rFonts w:ascii="Arial" w:hAnsi="Arial" w:cs="Arial"/>
          <w:b/>
          <w:sz w:val="24"/>
        </w:rPr>
      </w:pPr>
      <w:r>
        <w:rPr>
          <w:rFonts w:ascii="Arial" w:hAnsi="Arial" w:cs="Arial"/>
          <w:b/>
          <w:color w:val="0000FF"/>
          <w:sz w:val="24"/>
        </w:rPr>
        <w:t>RP-241445</w:t>
      </w:r>
      <w:r>
        <w:rPr>
          <w:rFonts w:ascii="Arial" w:hAnsi="Arial" w:cs="Arial"/>
          <w:b/>
          <w:color w:val="0000FF"/>
          <w:sz w:val="24"/>
        </w:rPr>
        <w:tab/>
      </w:r>
      <w:r>
        <w:rPr>
          <w:rFonts w:ascii="Arial" w:hAnsi="Arial" w:cs="Arial"/>
          <w:b/>
          <w:sz w:val="24"/>
        </w:rPr>
        <w:t>RAN4 CRs to Open REL-18 NR or NR+LTE WIs spectrum – Batch 3</w:t>
      </w:r>
    </w:p>
    <w:p w14:paraId="010ADA3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624121" w14:textId="77777777" w:rsidR="00A7610C" w:rsidRDefault="00A7610C" w:rsidP="00A7610C">
      <w:pPr>
        <w:rPr>
          <w:rFonts w:ascii="Arial" w:hAnsi="Arial" w:cs="Arial"/>
          <w:b/>
        </w:rPr>
      </w:pPr>
      <w:r>
        <w:rPr>
          <w:rFonts w:ascii="Arial" w:hAnsi="Arial" w:cs="Arial"/>
          <w:b/>
        </w:rPr>
        <w:t xml:space="preserve">Abstract: </w:t>
      </w:r>
    </w:p>
    <w:p w14:paraId="0C695DF8" w14:textId="77777777" w:rsidR="00A7610C" w:rsidRDefault="00A7610C" w:rsidP="00A7610C">
      <w:r>
        <w:t>9.5.1.2</w:t>
      </w:r>
    </w:p>
    <w:p w14:paraId="41469CF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FA154" w14:textId="77777777" w:rsidR="00A7610C" w:rsidRDefault="00A7610C" w:rsidP="00A7610C">
      <w:pPr>
        <w:rPr>
          <w:rFonts w:ascii="Arial" w:hAnsi="Arial" w:cs="Arial"/>
          <w:b/>
          <w:sz w:val="24"/>
        </w:rPr>
      </w:pPr>
      <w:r>
        <w:rPr>
          <w:rFonts w:ascii="Arial" w:hAnsi="Arial" w:cs="Arial"/>
          <w:b/>
          <w:color w:val="0000FF"/>
          <w:sz w:val="24"/>
        </w:rPr>
        <w:t>RP-241147</w:t>
      </w:r>
      <w:r>
        <w:rPr>
          <w:rFonts w:ascii="Arial" w:hAnsi="Arial" w:cs="Arial"/>
          <w:b/>
          <w:color w:val="0000FF"/>
          <w:sz w:val="24"/>
        </w:rPr>
        <w:tab/>
      </w:r>
      <w:r>
        <w:rPr>
          <w:rFonts w:ascii="Arial" w:hAnsi="Arial" w:cs="Arial"/>
          <w:b/>
          <w:sz w:val="24"/>
        </w:rPr>
        <w:t xml:space="preserve">TR 37.718-21-11 V1.0.0 Dual Connectivity of 2 bands LTE inter-band CA and 1 NR band </w:t>
      </w:r>
    </w:p>
    <w:p w14:paraId="05DCF886"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37.718-21-11 v1.0.0</w:t>
      </w:r>
      <w:r>
        <w:rPr>
          <w:i/>
        </w:rPr>
        <w:br/>
      </w:r>
      <w:r>
        <w:rPr>
          <w:i/>
        </w:rPr>
        <w:tab/>
      </w:r>
      <w:r>
        <w:rPr>
          <w:i/>
        </w:rPr>
        <w:tab/>
      </w:r>
      <w:r>
        <w:rPr>
          <w:i/>
        </w:rPr>
        <w:tab/>
      </w:r>
      <w:r>
        <w:rPr>
          <w:i/>
        </w:rPr>
        <w:tab/>
      </w:r>
      <w:r>
        <w:rPr>
          <w:i/>
        </w:rPr>
        <w:tab/>
        <w:t>Source: Huawei Tech.(UK) Co.. Ltd</w:t>
      </w:r>
    </w:p>
    <w:p w14:paraId="0936DA77" w14:textId="77777777" w:rsidR="00A7610C" w:rsidRDefault="00A7610C" w:rsidP="00A7610C">
      <w:pPr>
        <w:rPr>
          <w:rFonts w:ascii="Arial" w:hAnsi="Arial" w:cs="Arial"/>
          <w:b/>
        </w:rPr>
      </w:pPr>
      <w:r>
        <w:rPr>
          <w:rFonts w:ascii="Arial" w:hAnsi="Arial" w:cs="Arial"/>
          <w:b/>
        </w:rPr>
        <w:lastRenderedPageBreak/>
        <w:t xml:space="preserve">Abstract: </w:t>
      </w:r>
    </w:p>
    <w:p w14:paraId="1867BA09" w14:textId="77777777" w:rsidR="00A7610C" w:rsidRDefault="00A7610C" w:rsidP="00A7610C">
      <w:r>
        <w:t>RAN4 TR 37.718-21-11 is provided for 1-step approval</w:t>
      </w:r>
    </w:p>
    <w:p w14:paraId="5E58A49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F0CFA" w14:textId="77777777" w:rsidR="00A7610C" w:rsidRDefault="00A7610C" w:rsidP="00A7610C">
      <w:pPr>
        <w:rPr>
          <w:rFonts w:ascii="Arial" w:hAnsi="Arial" w:cs="Arial"/>
          <w:b/>
          <w:sz w:val="24"/>
        </w:rPr>
      </w:pPr>
      <w:r>
        <w:rPr>
          <w:rFonts w:ascii="Arial" w:hAnsi="Arial" w:cs="Arial"/>
          <w:b/>
          <w:color w:val="0000FF"/>
          <w:sz w:val="24"/>
        </w:rPr>
        <w:t>RP-241245</w:t>
      </w:r>
      <w:r>
        <w:rPr>
          <w:rFonts w:ascii="Arial" w:hAnsi="Arial" w:cs="Arial"/>
          <w:b/>
          <w:color w:val="0000FF"/>
          <w:sz w:val="24"/>
        </w:rPr>
        <w:tab/>
      </w:r>
      <w:r>
        <w:rPr>
          <w:rFonts w:ascii="Arial" w:hAnsi="Arial" w:cs="Arial"/>
          <w:b/>
          <w:sz w:val="24"/>
        </w:rPr>
        <w:t>Revised WI: Rel-18 Dual Connectivity (DC) of 2 bands LTE inter-band CA (2DL/1UL) and 1 NR band (1DL/1UL)</w:t>
      </w:r>
    </w:p>
    <w:p w14:paraId="1B917750"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9AFD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E6069" w14:textId="77777777" w:rsidR="00A7610C" w:rsidRDefault="00A7610C" w:rsidP="00A7610C">
      <w:pPr>
        <w:pStyle w:val="Heading5"/>
      </w:pPr>
      <w:bookmarkStart w:id="250" w:name="_Toc174268428"/>
      <w:bookmarkStart w:id="251" w:name="_Toc174924437"/>
      <w:r>
        <w:t>9.5.1.3</w:t>
      </w:r>
      <w:r>
        <w:tab/>
        <w:t>Core part: Rel-18 DC of x bands (x=3,4,5) LTE inter-band CA (xDL/1UL) and 1 NR band (1DL/1UL) [RAN4 WI: DC_R18_xBLTE_1BNR_yDL2UL]</w:t>
      </w:r>
      <w:bookmarkEnd w:id="250"/>
      <w:bookmarkEnd w:id="251"/>
    </w:p>
    <w:p w14:paraId="3DF59288" w14:textId="77777777" w:rsidR="00A7610C" w:rsidRDefault="00A7610C" w:rsidP="00A7610C">
      <w:r>
        <w:t>NOTE: RAN #103 approved Core part REL-18 exception in RP-240383.</w:t>
      </w:r>
    </w:p>
    <w:p w14:paraId="110344F3" w14:textId="77777777" w:rsidR="00A7610C" w:rsidRDefault="00A7610C" w:rsidP="00A7610C">
      <w:pPr>
        <w:rPr>
          <w:rFonts w:ascii="Arial" w:hAnsi="Arial" w:cs="Arial"/>
          <w:b/>
          <w:sz w:val="24"/>
        </w:rPr>
      </w:pPr>
      <w:r>
        <w:rPr>
          <w:rFonts w:ascii="Arial" w:hAnsi="Arial" w:cs="Arial"/>
          <w:b/>
          <w:color w:val="0000FF"/>
          <w:sz w:val="24"/>
        </w:rPr>
        <w:t>RP-241165</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4578D41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6CC6C7" w14:textId="77777777" w:rsidR="00A7610C" w:rsidRDefault="00A7610C" w:rsidP="00A7610C">
      <w:pPr>
        <w:rPr>
          <w:rFonts w:ascii="Arial" w:hAnsi="Arial" w:cs="Arial"/>
          <w:b/>
        </w:rPr>
      </w:pPr>
      <w:r>
        <w:rPr>
          <w:rFonts w:ascii="Arial" w:hAnsi="Arial" w:cs="Arial"/>
          <w:b/>
        </w:rPr>
        <w:t xml:space="preserve">Discussion: </w:t>
      </w:r>
    </w:p>
    <w:p w14:paraId="33128D05" w14:textId="77777777" w:rsidR="00A7610C" w:rsidRDefault="00A7610C" w:rsidP="00A7610C">
      <w:r>
        <w:t>conclusion: Core part WI is completed</w:t>
      </w:r>
    </w:p>
    <w:p w14:paraId="69B8D2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648B3" w14:textId="77777777" w:rsidR="00A7610C" w:rsidRDefault="00A7610C" w:rsidP="00A7610C">
      <w:pPr>
        <w:rPr>
          <w:rFonts w:ascii="Arial" w:hAnsi="Arial" w:cs="Arial"/>
          <w:b/>
          <w:sz w:val="24"/>
        </w:rPr>
      </w:pPr>
      <w:r>
        <w:rPr>
          <w:rFonts w:ascii="Arial" w:hAnsi="Arial" w:cs="Arial"/>
          <w:b/>
          <w:color w:val="0000FF"/>
          <w:sz w:val="24"/>
        </w:rPr>
        <w:t>RP-241446</w:t>
      </w:r>
      <w:r>
        <w:rPr>
          <w:rFonts w:ascii="Arial" w:hAnsi="Arial" w:cs="Arial"/>
          <w:b/>
          <w:color w:val="0000FF"/>
          <w:sz w:val="24"/>
        </w:rPr>
        <w:tab/>
      </w:r>
      <w:r>
        <w:rPr>
          <w:rFonts w:ascii="Arial" w:hAnsi="Arial" w:cs="Arial"/>
          <w:b/>
          <w:sz w:val="24"/>
        </w:rPr>
        <w:t>RAN4 CRs to Open REL-18 NR or NR+LTE WIs spectrum – Batch 4</w:t>
      </w:r>
    </w:p>
    <w:p w14:paraId="3ECFFAC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D498F5" w14:textId="77777777" w:rsidR="00A7610C" w:rsidRDefault="00A7610C" w:rsidP="00A7610C">
      <w:pPr>
        <w:rPr>
          <w:rFonts w:ascii="Arial" w:hAnsi="Arial" w:cs="Arial"/>
          <w:b/>
        </w:rPr>
      </w:pPr>
      <w:r>
        <w:rPr>
          <w:rFonts w:ascii="Arial" w:hAnsi="Arial" w:cs="Arial"/>
          <w:b/>
        </w:rPr>
        <w:t xml:space="preserve">Abstract: </w:t>
      </w:r>
    </w:p>
    <w:p w14:paraId="35FCC1BA" w14:textId="77777777" w:rsidR="00A7610C" w:rsidRDefault="00A7610C" w:rsidP="00A7610C">
      <w:r>
        <w:t>9.5.1.3</w:t>
      </w:r>
    </w:p>
    <w:p w14:paraId="3CA0C46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C6ADA" w14:textId="77777777" w:rsidR="00A7610C" w:rsidRDefault="00A7610C" w:rsidP="00A7610C">
      <w:pPr>
        <w:rPr>
          <w:rFonts w:ascii="Arial" w:hAnsi="Arial" w:cs="Arial"/>
          <w:b/>
          <w:sz w:val="24"/>
        </w:rPr>
      </w:pPr>
      <w:r>
        <w:rPr>
          <w:rFonts w:ascii="Arial" w:hAnsi="Arial" w:cs="Arial"/>
          <w:b/>
          <w:color w:val="0000FF"/>
          <w:sz w:val="24"/>
        </w:rPr>
        <w:t>RP-241166</w:t>
      </w:r>
      <w:r>
        <w:rPr>
          <w:rFonts w:ascii="Arial" w:hAnsi="Arial" w:cs="Arial"/>
          <w:b/>
          <w:color w:val="0000FF"/>
          <w:sz w:val="24"/>
        </w:rPr>
        <w:tab/>
      </w:r>
      <w:r>
        <w:rPr>
          <w:rFonts w:ascii="Arial" w:hAnsi="Arial" w:cs="Arial"/>
          <w:b/>
          <w:sz w:val="24"/>
        </w:rPr>
        <w:t>Revised Rel-18 WID on DC of x bands LTE inter-band CA (x345) and 1 NR band</w:t>
      </w:r>
    </w:p>
    <w:p w14:paraId="51BC248E"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9D3431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090BB" w14:textId="77777777" w:rsidR="00A7610C" w:rsidRDefault="00A7610C" w:rsidP="00A7610C">
      <w:pPr>
        <w:pStyle w:val="Heading5"/>
      </w:pPr>
      <w:bookmarkStart w:id="252" w:name="_Toc174268429"/>
      <w:bookmarkStart w:id="253" w:name="_Toc174924438"/>
      <w:r>
        <w:t>9.5.1.4</w:t>
      </w:r>
      <w:r>
        <w:tab/>
        <w:t>Core: Rel-18 DC of x bands (x=1,2,3,4) LTE inter-band CA (xDL/1UL) and 2 bands NR inter-band CA (2DL/1UL) [RAN4 WI: DC_R18_xBLTE_2BNR_yDL2UL-Core]</w:t>
      </w:r>
      <w:bookmarkEnd w:id="252"/>
      <w:bookmarkEnd w:id="253"/>
    </w:p>
    <w:p w14:paraId="0E7D408F" w14:textId="77777777" w:rsidR="00A7610C" w:rsidRDefault="00A7610C" w:rsidP="00A7610C">
      <w:r>
        <w:t>NOTE: RAN #103 approved Core part REL-18 exception in RP-240326.</w:t>
      </w:r>
    </w:p>
    <w:p w14:paraId="762273B4" w14:textId="77777777" w:rsidR="00A7610C" w:rsidRDefault="00A7610C" w:rsidP="00A7610C">
      <w:pPr>
        <w:rPr>
          <w:rFonts w:ascii="Arial" w:hAnsi="Arial" w:cs="Arial"/>
          <w:b/>
          <w:sz w:val="24"/>
        </w:rPr>
      </w:pPr>
      <w:r>
        <w:rPr>
          <w:rFonts w:ascii="Arial" w:hAnsi="Arial" w:cs="Arial"/>
          <w:b/>
          <w:color w:val="0000FF"/>
          <w:sz w:val="24"/>
        </w:rPr>
        <w:t>RP-241053</w:t>
      </w:r>
      <w:r>
        <w:rPr>
          <w:rFonts w:ascii="Arial" w:hAnsi="Arial" w:cs="Arial"/>
          <w:b/>
          <w:color w:val="0000FF"/>
          <w:sz w:val="24"/>
        </w:rPr>
        <w:tab/>
      </w:r>
      <w:r>
        <w:rPr>
          <w:rFonts w:ascii="Arial" w:hAnsi="Arial" w:cs="Arial"/>
          <w:b/>
          <w:sz w:val="24"/>
        </w:rPr>
        <w:t>Status report for WI Core part: Rel-18 Dual Connectivity (DC) of x bands (x=1,2,3,4) LTE inter-band CA (xDL/1UL) and 2 bands NR inter-band CA (2DL/1UL) ; Rapporteur: LG Electronics</w:t>
      </w:r>
    </w:p>
    <w:p w14:paraId="22BDC4B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3071ED" w14:textId="77777777" w:rsidR="00A7610C" w:rsidRDefault="00A7610C" w:rsidP="00A7610C">
      <w:pPr>
        <w:rPr>
          <w:rFonts w:ascii="Arial" w:hAnsi="Arial" w:cs="Arial"/>
          <w:b/>
        </w:rPr>
      </w:pPr>
      <w:r>
        <w:rPr>
          <w:rFonts w:ascii="Arial" w:hAnsi="Arial" w:cs="Arial"/>
          <w:b/>
        </w:rPr>
        <w:lastRenderedPageBreak/>
        <w:t xml:space="preserve">Discussion: </w:t>
      </w:r>
    </w:p>
    <w:p w14:paraId="0E8F7BF3" w14:textId="77777777" w:rsidR="00A7610C" w:rsidRDefault="00A7610C" w:rsidP="00A7610C">
      <w:r>
        <w:t>conclusion: Core part WI is completed</w:t>
      </w:r>
    </w:p>
    <w:p w14:paraId="3192CD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2987D" w14:textId="77777777" w:rsidR="00A7610C" w:rsidRDefault="00A7610C" w:rsidP="00A7610C">
      <w:pPr>
        <w:rPr>
          <w:rFonts w:ascii="Arial" w:hAnsi="Arial" w:cs="Arial"/>
          <w:b/>
          <w:sz w:val="24"/>
        </w:rPr>
      </w:pPr>
      <w:r>
        <w:rPr>
          <w:rFonts w:ascii="Arial" w:hAnsi="Arial" w:cs="Arial"/>
          <w:b/>
          <w:color w:val="0000FF"/>
          <w:sz w:val="24"/>
        </w:rPr>
        <w:t>RP-241447</w:t>
      </w:r>
      <w:r>
        <w:rPr>
          <w:rFonts w:ascii="Arial" w:hAnsi="Arial" w:cs="Arial"/>
          <w:b/>
          <w:color w:val="0000FF"/>
          <w:sz w:val="24"/>
        </w:rPr>
        <w:tab/>
      </w:r>
      <w:r>
        <w:rPr>
          <w:rFonts w:ascii="Arial" w:hAnsi="Arial" w:cs="Arial"/>
          <w:b/>
          <w:sz w:val="24"/>
        </w:rPr>
        <w:t>RAN4 CRs to Open REL-18 NR or NR+LTE WIs spectrum – Batch 5</w:t>
      </w:r>
    </w:p>
    <w:p w14:paraId="7B00F05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102565" w14:textId="77777777" w:rsidR="00A7610C" w:rsidRDefault="00A7610C" w:rsidP="00A7610C">
      <w:pPr>
        <w:rPr>
          <w:rFonts w:ascii="Arial" w:hAnsi="Arial" w:cs="Arial"/>
          <w:b/>
        </w:rPr>
      </w:pPr>
      <w:r>
        <w:rPr>
          <w:rFonts w:ascii="Arial" w:hAnsi="Arial" w:cs="Arial"/>
          <w:b/>
        </w:rPr>
        <w:t xml:space="preserve">Abstract: </w:t>
      </w:r>
    </w:p>
    <w:p w14:paraId="7C77891A" w14:textId="77777777" w:rsidR="00A7610C" w:rsidRDefault="00A7610C" w:rsidP="00A7610C">
      <w:r>
        <w:t>9.5.1.4</w:t>
      </w:r>
    </w:p>
    <w:p w14:paraId="10D39C9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A0C5E" w14:textId="77777777" w:rsidR="00A7610C" w:rsidRDefault="00A7610C" w:rsidP="00A7610C">
      <w:pPr>
        <w:rPr>
          <w:rFonts w:ascii="Arial" w:hAnsi="Arial" w:cs="Arial"/>
          <w:b/>
          <w:sz w:val="24"/>
        </w:rPr>
      </w:pPr>
      <w:r>
        <w:rPr>
          <w:rFonts w:ascii="Arial" w:hAnsi="Arial" w:cs="Arial"/>
          <w:b/>
          <w:color w:val="0000FF"/>
          <w:sz w:val="24"/>
        </w:rPr>
        <w:t>RP-241054</w:t>
      </w:r>
      <w:r>
        <w:rPr>
          <w:rFonts w:ascii="Arial" w:hAnsi="Arial" w:cs="Arial"/>
          <w:b/>
          <w:color w:val="0000FF"/>
          <w:sz w:val="24"/>
        </w:rPr>
        <w:tab/>
      </w:r>
      <w:r>
        <w:rPr>
          <w:rFonts w:ascii="Arial" w:hAnsi="Arial" w:cs="Arial"/>
          <w:b/>
          <w:sz w:val="24"/>
        </w:rPr>
        <w:t>TR 37.718-11-21 v1.0.0 for DC_R18_xBLTE_2BNR_yDL2UL</w:t>
      </w:r>
    </w:p>
    <w:p w14:paraId="652933A2"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37.718-11-21 v1.0.0</w:t>
      </w:r>
      <w:r>
        <w:rPr>
          <w:i/>
        </w:rPr>
        <w:br/>
      </w:r>
      <w:r>
        <w:rPr>
          <w:i/>
        </w:rPr>
        <w:tab/>
      </w:r>
      <w:r>
        <w:rPr>
          <w:i/>
        </w:rPr>
        <w:tab/>
      </w:r>
      <w:r>
        <w:rPr>
          <w:i/>
        </w:rPr>
        <w:tab/>
      </w:r>
      <w:r>
        <w:rPr>
          <w:i/>
        </w:rPr>
        <w:tab/>
      </w:r>
      <w:r>
        <w:rPr>
          <w:i/>
        </w:rPr>
        <w:tab/>
        <w:t>Source: LG Electronics Deutschland</w:t>
      </w:r>
    </w:p>
    <w:p w14:paraId="78AEC49C" w14:textId="77777777" w:rsidR="00A7610C" w:rsidRDefault="00A7610C" w:rsidP="00A7610C">
      <w:pPr>
        <w:rPr>
          <w:rFonts w:ascii="Arial" w:hAnsi="Arial" w:cs="Arial"/>
          <w:b/>
        </w:rPr>
      </w:pPr>
      <w:r>
        <w:rPr>
          <w:rFonts w:ascii="Arial" w:hAnsi="Arial" w:cs="Arial"/>
          <w:b/>
        </w:rPr>
        <w:t xml:space="preserve">Abstract: </w:t>
      </w:r>
    </w:p>
    <w:p w14:paraId="63B9910D" w14:textId="77777777" w:rsidR="00A7610C" w:rsidRDefault="00A7610C" w:rsidP="00A7610C">
      <w:r>
        <w:t>RAN4 TR 37.718-11-21 is provided for 1-step approval</w:t>
      </w:r>
    </w:p>
    <w:p w14:paraId="60FE8DA4" w14:textId="77777777" w:rsidR="00A7610C" w:rsidRDefault="00A7610C" w:rsidP="00A7610C">
      <w:pPr>
        <w:rPr>
          <w:rFonts w:ascii="Arial" w:hAnsi="Arial" w:cs="Arial"/>
          <w:b/>
        </w:rPr>
      </w:pPr>
      <w:r>
        <w:rPr>
          <w:rFonts w:ascii="Arial" w:hAnsi="Arial" w:cs="Arial"/>
          <w:b/>
        </w:rPr>
        <w:t xml:space="preserve">Discussion: </w:t>
      </w:r>
    </w:p>
    <w:p w14:paraId="208CB854" w14:textId="77777777" w:rsidR="00A7610C" w:rsidRDefault="00A7610C" w:rsidP="00A7610C">
      <w:r>
        <w:t>RAN chair: cover page missing, next time remember that this has to be added</w:t>
      </w:r>
    </w:p>
    <w:p w14:paraId="518829A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211C0" w14:textId="77777777" w:rsidR="00A7610C" w:rsidRDefault="00A7610C" w:rsidP="00A7610C">
      <w:pPr>
        <w:rPr>
          <w:rFonts w:ascii="Arial" w:hAnsi="Arial" w:cs="Arial"/>
          <w:b/>
          <w:sz w:val="24"/>
        </w:rPr>
      </w:pPr>
      <w:r>
        <w:rPr>
          <w:rFonts w:ascii="Arial" w:hAnsi="Arial" w:cs="Arial"/>
          <w:b/>
          <w:color w:val="0000FF"/>
          <w:sz w:val="24"/>
        </w:rPr>
        <w:t>RP-241052</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1D5FF42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05264A52" w14:textId="77777777" w:rsidR="00A7610C" w:rsidRDefault="00A7610C" w:rsidP="00A7610C">
      <w:pPr>
        <w:rPr>
          <w:rFonts w:ascii="Arial" w:hAnsi="Arial" w:cs="Arial"/>
          <w:b/>
        </w:rPr>
      </w:pPr>
      <w:r>
        <w:rPr>
          <w:rFonts w:ascii="Arial" w:hAnsi="Arial" w:cs="Arial"/>
          <w:b/>
        </w:rPr>
        <w:t xml:space="preserve">Abstract: </w:t>
      </w:r>
    </w:p>
    <w:p w14:paraId="28FDF093" w14:textId="77777777" w:rsidR="00A7610C" w:rsidRDefault="00A7610C" w:rsidP="00A7610C">
      <w:r>
        <w:t xml:space="preserve">Revised WID on Rel-18 Dual Connectivity (DC) of x bands (x=1,2,3,4) LTE inter-band CA (xDL/1UL) and 2 bands NR inter-band CA (2DL/1UL) </w:t>
      </w:r>
    </w:p>
    <w:p w14:paraId="31030780" w14:textId="77777777" w:rsidR="00A7610C" w:rsidRDefault="00A7610C" w:rsidP="00A7610C"/>
    <w:p w14:paraId="5C439A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816C5" w14:textId="77777777" w:rsidR="00A7610C" w:rsidRDefault="00A7610C" w:rsidP="00A7610C">
      <w:pPr>
        <w:pStyle w:val="Heading5"/>
      </w:pPr>
      <w:bookmarkStart w:id="254" w:name="_Toc174268430"/>
      <w:bookmarkStart w:id="255" w:name="_Toc174924439"/>
      <w:r>
        <w:t>9.5.1.5</w:t>
      </w:r>
      <w:r>
        <w:tab/>
        <w:t>Core part: Rel-18 DC of x bands (x=1,2,3) LTE inter-band CA (xDL/1UL) and y bands (3&lt;=y&lt;=5 and x+y &lt;= 6) NR inter-band CA (yDL/1UL) [RAN4 WI: DC_R18_xBLTE_yBNR_zDL2UL-Core]</w:t>
      </w:r>
      <w:bookmarkEnd w:id="254"/>
      <w:bookmarkEnd w:id="255"/>
    </w:p>
    <w:p w14:paraId="220E4774" w14:textId="77777777" w:rsidR="00A7610C" w:rsidRDefault="00A7610C" w:rsidP="00A7610C">
      <w:r>
        <w:t>NOTE: RAN #103 approved Core part REL-18 exception in RP-240249.</w:t>
      </w:r>
    </w:p>
    <w:p w14:paraId="18D7F659" w14:textId="77777777" w:rsidR="00A7610C" w:rsidRDefault="00A7610C" w:rsidP="00A7610C">
      <w:pPr>
        <w:rPr>
          <w:rFonts w:ascii="Arial" w:hAnsi="Arial" w:cs="Arial"/>
          <w:b/>
          <w:sz w:val="24"/>
        </w:rPr>
      </w:pPr>
      <w:r>
        <w:rPr>
          <w:rFonts w:ascii="Arial" w:hAnsi="Arial" w:cs="Arial"/>
          <w:b/>
          <w:color w:val="0000FF"/>
          <w:sz w:val="24"/>
        </w:rPr>
        <w:t>RP-241226</w:t>
      </w:r>
      <w:r>
        <w:rPr>
          <w:rFonts w:ascii="Arial" w:hAnsi="Arial" w:cs="Arial"/>
          <w:b/>
          <w:color w:val="0000FF"/>
          <w:sz w:val="24"/>
        </w:rPr>
        <w:tab/>
      </w:r>
      <w:r>
        <w:rPr>
          <w:rFonts w:ascii="Arial" w:hAnsi="Arial" w:cs="Arial"/>
          <w:b/>
          <w:sz w:val="24"/>
        </w:rPr>
        <w:t>Status report for WID:Rel-18 Dual Connectivity (DC) of x bands (x=1,2,3) LTE inter-band CA (xDL/1UL) and y bands (3&lt;=y&lt;=5 and x+y &lt;= 6) NR inter-band CA (yDL/1UL)  Rapporteur; ZTE Corporation</w:t>
      </w:r>
    </w:p>
    <w:p w14:paraId="3012799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4FCE8338" w14:textId="77777777" w:rsidR="00A7610C" w:rsidRDefault="00A7610C" w:rsidP="00A7610C">
      <w:pPr>
        <w:rPr>
          <w:rFonts w:ascii="Arial" w:hAnsi="Arial" w:cs="Arial"/>
          <w:b/>
        </w:rPr>
      </w:pPr>
      <w:r>
        <w:rPr>
          <w:rFonts w:ascii="Arial" w:hAnsi="Arial" w:cs="Arial"/>
          <w:b/>
        </w:rPr>
        <w:t xml:space="preserve">Discussion: </w:t>
      </w:r>
    </w:p>
    <w:p w14:paraId="408CE97D" w14:textId="77777777" w:rsidR="00A7610C" w:rsidRDefault="00A7610C" w:rsidP="00A7610C">
      <w:r>
        <w:t>conclusion: Core part WI is completed</w:t>
      </w:r>
    </w:p>
    <w:p w14:paraId="78E63AB2"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BA26" w14:textId="77777777" w:rsidR="00A7610C" w:rsidRDefault="00A7610C" w:rsidP="00A7610C">
      <w:pPr>
        <w:rPr>
          <w:rFonts w:ascii="Arial" w:hAnsi="Arial" w:cs="Arial"/>
          <w:b/>
          <w:sz w:val="24"/>
        </w:rPr>
      </w:pPr>
      <w:r>
        <w:rPr>
          <w:rFonts w:ascii="Arial" w:hAnsi="Arial" w:cs="Arial"/>
          <w:b/>
          <w:color w:val="0000FF"/>
          <w:sz w:val="24"/>
        </w:rPr>
        <w:t>RP-241448</w:t>
      </w:r>
      <w:r>
        <w:rPr>
          <w:rFonts w:ascii="Arial" w:hAnsi="Arial" w:cs="Arial"/>
          <w:b/>
          <w:color w:val="0000FF"/>
          <w:sz w:val="24"/>
        </w:rPr>
        <w:tab/>
      </w:r>
      <w:r>
        <w:rPr>
          <w:rFonts w:ascii="Arial" w:hAnsi="Arial" w:cs="Arial"/>
          <w:b/>
          <w:sz w:val="24"/>
        </w:rPr>
        <w:t>RAN4 CRs to Open REL-18 NR or NR+LTE WIs spectrum – Batch 6</w:t>
      </w:r>
    </w:p>
    <w:p w14:paraId="0700047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B84012" w14:textId="77777777" w:rsidR="00A7610C" w:rsidRDefault="00A7610C" w:rsidP="00A7610C">
      <w:pPr>
        <w:rPr>
          <w:rFonts w:ascii="Arial" w:hAnsi="Arial" w:cs="Arial"/>
          <w:b/>
        </w:rPr>
      </w:pPr>
      <w:r>
        <w:rPr>
          <w:rFonts w:ascii="Arial" w:hAnsi="Arial" w:cs="Arial"/>
          <w:b/>
        </w:rPr>
        <w:t xml:space="preserve">Abstract: </w:t>
      </w:r>
    </w:p>
    <w:p w14:paraId="057EA92A" w14:textId="77777777" w:rsidR="00A7610C" w:rsidRDefault="00A7610C" w:rsidP="00A7610C">
      <w:r>
        <w:t>9.5.1.5</w:t>
      </w:r>
    </w:p>
    <w:p w14:paraId="672C73B1" w14:textId="77777777" w:rsidR="00A7610C" w:rsidRDefault="00A7610C" w:rsidP="00A7610C">
      <w:pPr>
        <w:rPr>
          <w:rFonts w:ascii="Arial" w:hAnsi="Arial" w:cs="Arial"/>
          <w:b/>
        </w:rPr>
      </w:pPr>
      <w:r>
        <w:rPr>
          <w:rFonts w:ascii="Arial" w:hAnsi="Arial" w:cs="Arial"/>
          <w:b/>
        </w:rPr>
        <w:t xml:space="preserve">Discussion: </w:t>
      </w:r>
    </w:p>
    <w:p w14:paraId="2F5F396C" w14:textId="77777777" w:rsidR="00A7610C" w:rsidRDefault="00A7610C" w:rsidP="00A7610C">
      <w:r>
        <w:t>Note: It turned out that R4-2410647 and R4-2410649 of RP-241448 which were allocated as CRs to TS 38.101-3 actually include CRs to TR 38.101-1.</w:t>
      </w:r>
    </w:p>
    <w:p w14:paraId="732AC231" w14:textId="77777777" w:rsidR="00A7610C" w:rsidRDefault="00A7610C" w:rsidP="00A7610C">
      <w:r>
        <w:t>conclusion: all CRs of RP-241448 are approved except</w:t>
      </w:r>
    </w:p>
    <w:p w14:paraId="4A68C976" w14:textId="77777777" w:rsidR="00A7610C" w:rsidRDefault="00A7610C" w:rsidP="00A7610C">
      <w:r>
        <w:t>- R4-2410647 which is not pursued</w:t>
      </w:r>
    </w:p>
    <w:p w14:paraId="310590DB" w14:textId="77777777" w:rsidR="00A7610C" w:rsidRDefault="00A7610C" w:rsidP="00A7610C">
      <w:r>
        <w:t>- R4-2410649 which is not pursued</w:t>
      </w:r>
    </w:p>
    <w:p w14:paraId="3D92E4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67D065" w14:textId="77777777" w:rsidR="00A7610C" w:rsidRDefault="00A7610C" w:rsidP="00A7610C">
      <w:pPr>
        <w:rPr>
          <w:rFonts w:ascii="Arial" w:hAnsi="Arial" w:cs="Arial"/>
          <w:b/>
          <w:sz w:val="24"/>
        </w:rPr>
      </w:pPr>
      <w:r>
        <w:rPr>
          <w:rFonts w:ascii="Arial" w:hAnsi="Arial" w:cs="Arial"/>
          <w:b/>
          <w:color w:val="0000FF"/>
          <w:sz w:val="24"/>
        </w:rPr>
        <w:t>RP-241225</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74B290A6"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16427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E0BB7" w14:textId="77777777" w:rsidR="00A7610C" w:rsidRDefault="00A7610C" w:rsidP="00A7610C">
      <w:pPr>
        <w:pStyle w:val="Heading5"/>
      </w:pPr>
      <w:bookmarkStart w:id="256" w:name="_Toc174268431"/>
      <w:bookmarkStart w:id="257" w:name="_Toc174924440"/>
      <w:r>
        <w:t>9.5.1.6</w:t>
      </w:r>
      <w:r>
        <w:tab/>
        <w:t>Rel-18 DC of x LTE bands and y NR bands with z bands DL and 3 bands UL (x=1, 2, 3, 4; y=1, 2; 3&lt;=z&lt;=6) [RAN4 WI: DC_R18_xBLTE_yBNR_zDL3UL]</w:t>
      </w:r>
      <w:bookmarkEnd w:id="256"/>
      <w:bookmarkEnd w:id="257"/>
    </w:p>
    <w:p w14:paraId="04F45549" w14:textId="77777777" w:rsidR="00A7610C" w:rsidRDefault="00A7610C" w:rsidP="00A7610C">
      <w:r>
        <w:t>NOTE: RAN #103 approved Core part REL-18 exception in RP-240375.</w:t>
      </w:r>
    </w:p>
    <w:p w14:paraId="2C787C74" w14:textId="77777777" w:rsidR="00A7610C" w:rsidRDefault="00A7610C" w:rsidP="00A7610C">
      <w:pPr>
        <w:rPr>
          <w:rFonts w:ascii="Arial" w:hAnsi="Arial" w:cs="Arial"/>
          <w:b/>
          <w:sz w:val="24"/>
        </w:rPr>
      </w:pPr>
      <w:r>
        <w:rPr>
          <w:rFonts w:ascii="Arial" w:hAnsi="Arial" w:cs="Arial"/>
          <w:b/>
          <w:color w:val="0000FF"/>
          <w:sz w:val="24"/>
        </w:rPr>
        <w:t>RP-241273</w:t>
      </w:r>
      <w:r>
        <w:rPr>
          <w:rFonts w:ascii="Arial" w:hAnsi="Arial" w:cs="Arial"/>
          <w:b/>
          <w:color w:val="0000FF"/>
          <w:sz w:val="24"/>
        </w:rPr>
        <w:tab/>
      </w:r>
      <w:r>
        <w:rPr>
          <w:rFonts w:ascii="Arial" w:hAnsi="Arial" w:cs="Arial"/>
          <w:b/>
          <w:sz w:val="24"/>
        </w:rPr>
        <w:t>Status report for WI: Rel-18 Dual Connectivity (DC) of x LTE bands and y NR bands with z bands DL and 3 bands UL</w:t>
      </w:r>
    </w:p>
    <w:p w14:paraId="254B4B0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48B148D" w14:textId="77777777" w:rsidR="00A7610C" w:rsidRDefault="00A7610C" w:rsidP="00A7610C">
      <w:pPr>
        <w:rPr>
          <w:rFonts w:ascii="Arial" w:hAnsi="Arial" w:cs="Arial"/>
          <w:b/>
        </w:rPr>
      </w:pPr>
      <w:r>
        <w:rPr>
          <w:rFonts w:ascii="Arial" w:hAnsi="Arial" w:cs="Arial"/>
          <w:b/>
        </w:rPr>
        <w:t xml:space="preserve">Discussion: </w:t>
      </w:r>
    </w:p>
    <w:p w14:paraId="76A05576" w14:textId="77777777" w:rsidR="00A7610C" w:rsidRDefault="00A7610C" w:rsidP="00A7610C">
      <w:r>
        <w:t>conclusion: Core part WI is completed</w:t>
      </w:r>
    </w:p>
    <w:p w14:paraId="7FFB93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28DD1" w14:textId="77777777" w:rsidR="00A7610C" w:rsidRDefault="00A7610C" w:rsidP="00A7610C">
      <w:pPr>
        <w:rPr>
          <w:rFonts w:ascii="Arial" w:hAnsi="Arial" w:cs="Arial"/>
          <w:b/>
          <w:sz w:val="24"/>
        </w:rPr>
      </w:pPr>
      <w:r>
        <w:rPr>
          <w:rFonts w:ascii="Arial" w:hAnsi="Arial" w:cs="Arial"/>
          <w:b/>
          <w:color w:val="0000FF"/>
          <w:sz w:val="24"/>
        </w:rPr>
        <w:t>RP-241449</w:t>
      </w:r>
      <w:r>
        <w:rPr>
          <w:rFonts w:ascii="Arial" w:hAnsi="Arial" w:cs="Arial"/>
          <w:b/>
          <w:color w:val="0000FF"/>
          <w:sz w:val="24"/>
        </w:rPr>
        <w:tab/>
      </w:r>
      <w:r>
        <w:rPr>
          <w:rFonts w:ascii="Arial" w:hAnsi="Arial" w:cs="Arial"/>
          <w:b/>
          <w:sz w:val="24"/>
        </w:rPr>
        <w:t>RAN4 CRs to Open REL-18 NR or NR+LTE WIs spectrum – Batch 7</w:t>
      </w:r>
    </w:p>
    <w:p w14:paraId="6CE7837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AC0FEE" w14:textId="77777777" w:rsidR="00A7610C" w:rsidRDefault="00A7610C" w:rsidP="00A7610C">
      <w:pPr>
        <w:rPr>
          <w:rFonts w:ascii="Arial" w:hAnsi="Arial" w:cs="Arial"/>
          <w:b/>
        </w:rPr>
      </w:pPr>
      <w:r>
        <w:rPr>
          <w:rFonts w:ascii="Arial" w:hAnsi="Arial" w:cs="Arial"/>
          <w:b/>
        </w:rPr>
        <w:t xml:space="preserve">Abstract: </w:t>
      </w:r>
    </w:p>
    <w:p w14:paraId="4BEBD5E2" w14:textId="77777777" w:rsidR="00A7610C" w:rsidRDefault="00A7610C" w:rsidP="00A7610C">
      <w:r>
        <w:t>9.5.1.6</w:t>
      </w:r>
    </w:p>
    <w:p w14:paraId="317910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41619" w14:textId="77777777" w:rsidR="00A7610C" w:rsidRDefault="00A7610C" w:rsidP="00A7610C">
      <w:pPr>
        <w:rPr>
          <w:rFonts w:ascii="Arial" w:hAnsi="Arial" w:cs="Arial"/>
          <w:b/>
          <w:sz w:val="24"/>
        </w:rPr>
      </w:pPr>
      <w:r>
        <w:rPr>
          <w:rFonts w:ascii="Arial" w:hAnsi="Arial" w:cs="Arial"/>
          <w:b/>
          <w:color w:val="0000FF"/>
          <w:sz w:val="24"/>
        </w:rPr>
        <w:t>RP-241274</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5C807DAB" w14:textId="77777777" w:rsidR="00A7610C" w:rsidRDefault="00A7610C" w:rsidP="00A7610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861F8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9E304" w14:textId="77777777" w:rsidR="00A7610C" w:rsidRDefault="00A7610C" w:rsidP="00A7610C">
      <w:pPr>
        <w:pStyle w:val="Heading4"/>
      </w:pPr>
      <w:bookmarkStart w:id="258" w:name="_Toc174268432"/>
      <w:bookmarkStart w:id="259" w:name="_Toc174924441"/>
      <w:r>
        <w:t>9.5.2</w:t>
      </w:r>
      <w:r>
        <w:tab/>
        <w:t>NR CA/DC/SUL related basket WIs for Rel-18</w:t>
      </w:r>
      <w:bookmarkEnd w:id="258"/>
      <w:bookmarkEnd w:id="259"/>
    </w:p>
    <w:p w14:paraId="37A6F9E1" w14:textId="77777777" w:rsidR="00A7610C" w:rsidRDefault="00A7610C" w:rsidP="00A7610C">
      <w:pPr>
        <w:pStyle w:val="Heading5"/>
      </w:pPr>
      <w:bookmarkStart w:id="260" w:name="_Toc174268433"/>
      <w:bookmarkStart w:id="261" w:name="_Toc174924442"/>
      <w:r>
        <w:t>9.5.2.1</w:t>
      </w:r>
      <w:r>
        <w:tab/>
        <w:t>Core part: Rel-18 NR intra band CA for xCC DL/yCC UL including contiguous and non-contiguous spectrum (x&gt;=y) [RAN4 WI: NR_CA_R18_Intra-Core]</w:t>
      </w:r>
      <w:bookmarkEnd w:id="260"/>
      <w:bookmarkEnd w:id="261"/>
    </w:p>
    <w:p w14:paraId="1BCCF618" w14:textId="77777777" w:rsidR="00A7610C" w:rsidRDefault="00A7610C" w:rsidP="00A7610C">
      <w:r>
        <w:t>NOTE: RAN #103 approved Core part REL-18 exception in RP-240239.</w:t>
      </w:r>
    </w:p>
    <w:p w14:paraId="2109C9E4" w14:textId="77777777" w:rsidR="00A7610C" w:rsidRDefault="00A7610C" w:rsidP="00A7610C">
      <w:pPr>
        <w:rPr>
          <w:rFonts w:ascii="Arial" w:hAnsi="Arial" w:cs="Arial"/>
          <w:b/>
          <w:sz w:val="24"/>
        </w:rPr>
      </w:pPr>
      <w:r>
        <w:rPr>
          <w:rFonts w:ascii="Arial" w:hAnsi="Arial" w:cs="Arial"/>
          <w:b/>
          <w:color w:val="0000FF"/>
          <w:sz w:val="24"/>
        </w:rPr>
        <w:t>RP-241139</w:t>
      </w:r>
      <w:r>
        <w:rPr>
          <w:rFonts w:ascii="Arial" w:hAnsi="Arial" w:cs="Arial"/>
          <w:b/>
          <w:color w:val="0000FF"/>
          <w:sz w:val="24"/>
        </w:rPr>
        <w:tab/>
      </w:r>
      <w:r>
        <w:rPr>
          <w:rFonts w:ascii="Arial" w:hAnsi="Arial" w:cs="Arial"/>
          <w:b/>
          <w:sz w:val="24"/>
        </w:rPr>
        <w:t>Status Report for WI Core part: Rel-18 NR intra band Carrier Aggregation for xCC DL/yCC UL including contiguous and non-contiguous spectrum (x&gt;=y); rapporteur: Ericsson</w:t>
      </w:r>
    </w:p>
    <w:p w14:paraId="0F92FB2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B90FE3" w14:textId="77777777" w:rsidR="00A7610C" w:rsidRDefault="00A7610C" w:rsidP="00A7610C">
      <w:pPr>
        <w:rPr>
          <w:rFonts w:ascii="Arial" w:hAnsi="Arial" w:cs="Arial"/>
          <w:b/>
        </w:rPr>
      </w:pPr>
      <w:r>
        <w:rPr>
          <w:rFonts w:ascii="Arial" w:hAnsi="Arial" w:cs="Arial"/>
          <w:b/>
        </w:rPr>
        <w:t xml:space="preserve">Discussion: </w:t>
      </w:r>
    </w:p>
    <w:p w14:paraId="1AA32459" w14:textId="77777777" w:rsidR="00A7610C" w:rsidRDefault="00A7610C" w:rsidP="00A7610C">
      <w:r>
        <w:t>conclusion: Core part WI is completed</w:t>
      </w:r>
    </w:p>
    <w:p w14:paraId="7FB63C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FCAB9" w14:textId="77777777" w:rsidR="00A7610C" w:rsidRDefault="00A7610C" w:rsidP="00A7610C">
      <w:pPr>
        <w:rPr>
          <w:rFonts w:ascii="Arial" w:hAnsi="Arial" w:cs="Arial"/>
          <w:b/>
          <w:sz w:val="24"/>
        </w:rPr>
      </w:pPr>
      <w:r>
        <w:rPr>
          <w:rFonts w:ascii="Arial" w:hAnsi="Arial" w:cs="Arial"/>
          <w:b/>
          <w:color w:val="0000FF"/>
          <w:sz w:val="24"/>
        </w:rPr>
        <w:t>RP-241450</w:t>
      </w:r>
      <w:r>
        <w:rPr>
          <w:rFonts w:ascii="Arial" w:hAnsi="Arial" w:cs="Arial"/>
          <w:b/>
          <w:color w:val="0000FF"/>
          <w:sz w:val="24"/>
        </w:rPr>
        <w:tab/>
      </w:r>
      <w:r>
        <w:rPr>
          <w:rFonts w:ascii="Arial" w:hAnsi="Arial" w:cs="Arial"/>
          <w:b/>
          <w:sz w:val="24"/>
        </w:rPr>
        <w:t>RAN4 CRs to Open REL-18 NR or NR+LTE WIs spectrum – Batch 8</w:t>
      </w:r>
    </w:p>
    <w:p w14:paraId="6350C88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2A2BDA" w14:textId="77777777" w:rsidR="00A7610C" w:rsidRDefault="00A7610C" w:rsidP="00A7610C">
      <w:pPr>
        <w:rPr>
          <w:rFonts w:ascii="Arial" w:hAnsi="Arial" w:cs="Arial"/>
          <w:b/>
        </w:rPr>
      </w:pPr>
      <w:r>
        <w:rPr>
          <w:rFonts w:ascii="Arial" w:hAnsi="Arial" w:cs="Arial"/>
          <w:b/>
        </w:rPr>
        <w:t xml:space="preserve">Abstract: </w:t>
      </w:r>
    </w:p>
    <w:p w14:paraId="45E11C3E" w14:textId="77777777" w:rsidR="00A7610C" w:rsidRDefault="00A7610C" w:rsidP="00A7610C">
      <w:r>
        <w:t>9.5.2.1</w:t>
      </w:r>
    </w:p>
    <w:p w14:paraId="68054C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07850" w14:textId="77777777" w:rsidR="00A7610C" w:rsidRDefault="00A7610C" w:rsidP="00A7610C">
      <w:pPr>
        <w:rPr>
          <w:rFonts w:ascii="Arial" w:hAnsi="Arial" w:cs="Arial"/>
          <w:b/>
          <w:sz w:val="24"/>
        </w:rPr>
      </w:pPr>
      <w:r>
        <w:rPr>
          <w:rFonts w:ascii="Arial" w:hAnsi="Arial" w:cs="Arial"/>
          <w:b/>
          <w:color w:val="0000FF"/>
          <w:sz w:val="24"/>
        </w:rPr>
        <w:t>RP-241142</w:t>
      </w:r>
      <w:r>
        <w:rPr>
          <w:rFonts w:ascii="Arial" w:hAnsi="Arial" w:cs="Arial"/>
          <w:b/>
          <w:color w:val="0000FF"/>
          <w:sz w:val="24"/>
        </w:rPr>
        <w:tab/>
      </w:r>
      <w:r>
        <w:rPr>
          <w:rFonts w:ascii="Arial" w:hAnsi="Arial" w:cs="Arial"/>
          <w:b/>
          <w:sz w:val="24"/>
        </w:rPr>
        <w:t>TR 38.718-01-01 v1.0.0 Rel-18 NR intra band Carrier Aggregation for xCC DL/yCC UL including contiguous and non-contiguous spectrum (x&gt;=y)</w:t>
      </w:r>
    </w:p>
    <w:p w14:paraId="602462B0"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38.718-01-01 v1.0.0</w:t>
      </w:r>
      <w:r>
        <w:rPr>
          <w:i/>
        </w:rPr>
        <w:br/>
      </w:r>
      <w:r>
        <w:rPr>
          <w:i/>
        </w:rPr>
        <w:tab/>
      </w:r>
      <w:r>
        <w:rPr>
          <w:i/>
        </w:rPr>
        <w:tab/>
      </w:r>
      <w:r>
        <w:rPr>
          <w:i/>
        </w:rPr>
        <w:tab/>
      </w:r>
      <w:r>
        <w:rPr>
          <w:i/>
        </w:rPr>
        <w:tab/>
      </w:r>
      <w:r>
        <w:rPr>
          <w:i/>
        </w:rPr>
        <w:tab/>
        <w:t>Source: Ericsson</w:t>
      </w:r>
    </w:p>
    <w:p w14:paraId="6EEADAAB" w14:textId="77777777" w:rsidR="00A7610C" w:rsidRDefault="00A7610C" w:rsidP="00A7610C">
      <w:pPr>
        <w:rPr>
          <w:rFonts w:ascii="Arial" w:hAnsi="Arial" w:cs="Arial"/>
          <w:b/>
        </w:rPr>
      </w:pPr>
      <w:r>
        <w:rPr>
          <w:rFonts w:ascii="Arial" w:hAnsi="Arial" w:cs="Arial"/>
          <w:b/>
        </w:rPr>
        <w:t xml:space="preserve">Abstract: </w:t>
      </w:r>
    </w:p>
    <w:p w14:paraId="42D3BF11" w14:textId="77777777" w:rsidR="00A7610C" w:rsidRDefault="00A7610C" w:rsidP="00A7610C">
      <w:r>
        <w:t>RAN4 TR 38.718-01-01 is provided for 1-step approval</w:t>
      </w:r>
    </w:p>
    <w:p w14:paraId="5055CD36" w14:textId="77777777" w:rsidR="00A7610C" w:rsidRDefault="00A7610C" w:rsidP="00A7610C">
      <w:pPr>
        <w:rPr>
          <w:rFonts w:ascii="Arial" w:hAnsi="Arial" w:cs="Arial"/>
          <w:b/>
        </w:rPr>
      </w:pPr>
      <w:r>
        <w:rPr>
          <w:rFonts w:ascii="Arial" w:hAnsi="Arial" w:cs="Arial"/>
          <w:b/>
        </w:rPr>
        <w:t xml:space="preserve">Discussion: </w:t>
      </w:r>
    </w:p>
    <w:p w14:paraId="06AE68E3" w14:textId="77777777" w:rsidR="00A7610C" w:rsidRDefault="00A7610C" w:rsidP="00A7610C">
      <w:r>
        <w:t>RAN chair: cover page missing as well</w:t>
      </w:r>
    </w:p>
    <w:p w14:paraId="6BFA7E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2D40A" w14:textId="77777777" w:rsidR="00A7610C" w:rsidRDefault="00A7610C" w:rsidP="00A7610C">
      <w:pPr>
        <w:rPr>
          <w:rFonts w:ascii="Arial" w:hAnsi="Arial" w:cs="Arial"/>
          <w:b/>
          <w:sz w:val="24"/>
        </w:rPr>
      </w:pPr>
      <w:r>
        <w:rPr>
          <w:rFonts w:ascii="Arial" w:hAnsi="Arial" w:cs="Arial"/>
          <w:b/>
          <w:color w:val="0000FF"/>
          <w:sz w:val="24"/>
        </w:rPr>
        <w:t>RP-241140</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2FED23A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77CA078" w14:textId="77777777" w:rsidR="00A7610C" w:rsidRDefault="00A7610C" w:rsidP="00A7610C">
      <w:pPr>
        <w:rPr>
          <w:rFonts w:ascii="Arial" w:hAnsi="Arial" w:cs="Arial"/>
          <w:b/>
        </w:rPr>
      </w:pPr>
      <w:r>
        <w:rPr>
          <w:rFonts w:ascii="Arial" w:hAnsi="Arial" w:cs="Arial"/>
          <w:b/>
        </w:rPr>
        <w:t xml:space="preserve">Abstract: </w:t>
      </w:r>
    </w:p>
    <w:p w14:paraId="4324F249" w14:textId="77777777" w:rsidR="00A7610C" w:rsidRDefault="00A7610C" w:rsidP="00A7610C">
      <w:r>
        <w:t>Revised WID: Rel-18 NR intra band Carrier Aggregation for xCC DL/yCC UL including contiguous and non-contiguous spectrum (x&gt;=y); Last approved WID: RP-240238</w:t>
      </w:r>
    </w:p>
    <w:p w14:paraId="7B6FBA6D"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FD49F" w14:textId="77777777" w:rsidR="00A7610C" w:rsidRDefault="00A7610C" w:rsidP="00A7610C">
      <w:pPr>
        <w:pStyle w:val="Heading5"/>
      </w:pPr>
      <w:bookmarkStart w:id="262" w:name="_Toc174268434"/>
      <w:bookmarkStart w:id="263" w:name="_Toc174924443"/>
      <w:r>
        <w:t>9.5.2.2</w:t>
      </w:r>
      <w:r>
        <w:tab/>
        <w:t>Core part: Rel-18 NR Inter-band CA/DC for 2 bands DL with x bands UL (x=1,2) [RAN4 WI: NR_CADC_R18_2BDL_xBUL-Core]</w:t>
      </w:r>
      <w:bookmarkEnd w:id="262"/>
      <w:bookmarkEnd w:id="263"/>
    </w:p>
    <w:p w14:paraId="799C9653" w14:textId="77777777" w:rsidR="00A7610C" w:rsidRDefault="00A7610C" w:rsidP="00A7610C">
      <w:r>
        <w:t>NOTE: RAN #103 approved Core part REL-18 exception in RP-240246.</w:t>
      </w:r>
    </w:p>
    <w:p w14:paraId="073FE1B2" w14:textId="77777777" w:rsidR="00A7610C" w:rsidRDefault="00A7610C" w:rsidP="00A7610C">
      <w:pPr>
        <w:rPr>
          <w:rFonts w:ascii="Arial" w:hAnsi="Arial" w:cs="Arial"/>
          <w:b/>
          <w:sz w:val="24"/>
        </w:rPr>
      </w:pPr>
      <w:r>
        <w:rPr>
          <w:rFonts w:ascii="Arial" w:hAnsi="Arial" w:cs="Arial"/>
          <w:b/>
          <w:color w:val="0000FF"/>
          <w:sz w:val="24"/>
        </w:rPr>
        <w:t>RP-241223</w:t>
      </w:r>
      <w:r>
        <w:rPr>
          <w:rFonts w:ascii="Arial" w:hAnsi="Arial" w:cs="Arial"/>
          <w:b/>
          <w:color w:val="0000FF"/>
          <w:sz w:val="24"/>
        </w:rPr>
        <w:tab/>
      </w:r>
      <w:r>
        <w:rPr>
          <w:rFonts w:ascii="Arial" w:hAnsi="Arial" w:cs="Arial"/>
          <w:b/>
          <w:sz w:val="24"/>
        </w:rPr>
        <w:t>Status report for WID: Core part: Rel-18 NR Inter-band Carrier Aggregation/Dual Connectivity for 2 bands DL with x bands UL (x=1,2)  Rapporteur; ZTE Corporation</w:t>
      </w:r>
    </w:p>
    <w:p w14:paraId="38C220B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0A6EB98C" w14:textId="77777777" w:rsidR="00A7610C" w:rsidRDefault="00A7610C" w:rsidP="00A7610C">
      <w:pPr>
        <w:rPr>
          <w:rFonts w:ascii="Arial" w:hAnsi="Arial" w:cs="Arial"/>
          <w:b/>
        </w:rPr>
      </w:pPr>
      <w:r>
        <w:rPr>
          <w:rFonts w:ascii="Arial" w:hAnsi="Arial" w:cs="Arial"/>
          <w:b/>
        </w:rPr>
        <w:t xml:space="preserve">Discussion: </w:t>
      </w:r>
    </w:p>
    <w:p w14:paraId="54D0DCE4" w14:textId="77777777" w:rsidR="00A7610C" w:rsidRDefault="00A7610C" w:rsidP="00A7610C">
      <w:r>
        <w:t>conclusion: Core part WI is completed</w:t>
      </w:r>
    </w:p>
    <w:p w14:paraId="6BB6F70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FF6CC" w14:textId="77777777" w:rsidR="00A7610C" w:rsidRDefault="00A7610C" w:rsidP="00A7610C">
      <w:pPr>
        <w:rPr>
          <w:rFonts w:ascii="Arial" w:hAnsi="Arial" w:cs="Arial"/>
          <w:b/>
          <w:sz w:val="24"/>
        </w:rPr>
      </w:pPr>
      <w:r>
        <w:rPr>
          <w:rFonts w:ascii="Arial" w:hAnsi="Arial" w:cs="Arial"/>
          <w:b/>
          <w:color w:val="0000FF"/>
          <w:sz w:val="24"/>
        </w:rPr>
        <w:t>RP-241451</w:t>
      </w:r>
      <w:r>
        <w:rPr>
          <w:rFonts w:ascii="Arial" w:hAnsi="Arial" w:cs="Arial"/>
          <w:b/>
          <w:color w:val="0000FF"/>
          <w:sz w:val="24"/>
        </w:rPr>
        <w:tab/>
      </w:r>
      <w:r>
        <w:rPr>
          <w:rFonts w:ascii="Arial" w:hAnsi="Arial" w:cs="Arial"/>
          <w:b/>
          <w:sz w:val="24"/>
        </w:rPr>
        <w:t>RAN4 CRs to Open REL-18 NR or NR+LTE WIs spectrum – Batch 9</w:t>
      </w:r>
    </w:p>
    <w:p w14:paraId="7C1BEAE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10080B" w14:textId="77777777" w:rsidR="00A7610C" w:rsidRDefault="00A7610C" w:rsidP="00A7610C">
      <w:pPr>
        <w:rPr>
          <w:rFonts w:ascii="Arial" w:hAnsi="Arial" w:cs="Arial"/>
          <w:b/>
        </w:rPr>
      </w:pPr>
      <w:r>
        <w:rPr>
          <w:rFonts w:ascii="Arial" w:hAnsi="Arial" w:cs="Arial"/>
          <w:b/>
        </w:rPr>
        <w:t xml:space="preserve">Abstract: </w:t>
      </w:r>
    </w:p>
    <w:p w14:paraId="401183B5" w14:textId="77777777" w:rsidR="00A7610C" w:rsidRDefault="00A7610C" w:rsidP="00A7610C">
      <w:r>
        <w:t>9.5.2.2</w:t>
      </w:r>
    </w:p>
    <w:p w14:paraId="7AF69E4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3F139" w14:textId="77777777" w:rsidR="00A7610C" w:rsidRDefault="00A7610C" w:rsidP="00A7610C">
      <w:pPr>
        <w:rPr>
          <w:rFonts w:ascii="Arial" w:hAnsi="Arial" w:cs="Arial"/>
          <w:b/>
          <w:sz w:val="24"/>
        </w:rPr>
      </w:pPr>
      <w:r>
        <w:rPr>
          <w:rFonts w:ascii="Arial" w:hAnsi="Arial" w:cs="Arial"/>
          <w:b/>
          <w:color w:val="0000FF"/>
          <w:sz w:val="24"/>
        </w:rPr>
        <w:t>RP-241224</w:t>
      </w:r>
      <w:r>
        <w:rPr>
          <w:rFonts w:ascii="Arial" w:hAnsi="Arial" w:cs="Arial"/>
          <w:b/>
          <w:color w:val="0000FF"/>
          <w:sz w:val="24"/>
        </w:rPr>
        <w:tab/>
      </w:r>
      <w:r>
        <w:rPr>
          <w:rFonts w:ascii="Arial" w:hAnsi="Arial" w:cs="Arial"/>
          <w:b/>
          <w:sz w:val="24"/>
        </w:rPr>
        <w:t>TR 38.718-02-01 v1.0.0 on NR Inter-band Carrier Aggregation/Dual Connectivity for 2 bands DL with x bands UL (x=1,2)</w:t>
      </w:r>
    </w:p>
    <w:p w14:paraId="17E9FE49"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38.718-02-01 v1.0.0</w:t>
      </w:r>
      <w:r>
        <w:rPr>
          <w:i/>
        </w:rPr>
        <w:br/>
      </w:r>
      <w:r>
        <w:rPr>
          <w:i/>
        </w:rPr>
        <w:tab/>
      </w:r>
      <w:r>
        <w:rPr>
          <w:i/>
        </w:rPr>
        <w:tab/>
      </w:r>
      <w:r>
        <w:rPr>
          <w:i/>
        </w:rPr>
        <w:tab/>
      </w:r>
      <w:r>
        <w:rPr>
          <w:i/>
        </w:rPr>
        <w:tab/>
      </w:r>
      <w:r>
        <w:rPr>
          <w:i/>
        </w:rPr>
        <w:tab/>
        <w:t>Source: ZTE Corporation</w:t>
      </w:r>
    </w:p>
    <w:p w14:paraId="06CD038D" w14:textId="77777777" w:rsidR="00A7610C" w:rsidRDefault="00A7610C" w:rsidP="00A7610C">
      <w:pPr>
        <w:rPr>
          <w:rFonts w:ascii="Arial" w:hAnsi="Arial" w:cs="Arial"/>
          <w:b/>
        </w:rPr>
      </w:pPr>
      <w:r>
        <w:rPr>
          <w:rFonts w:ascii="Arial" w:hAnsi="Arial" w:cs="Arial"/>
          <w:b/>
        </w:rPr>
        <w:t xml:space="preserve">Abstract: </w:t>
      </w:r>
    </w:p>
    <w:p w14:paraId="020DE136" w14:textId="77777777" w:rsidR="00A7610C" w:rsidRDefault="00A7610C" w:rsidP="00A7610C">
      <w:r>
        <w:t>RAN4 TR 37.718-02-01 is provided for 1-step approval</w:t>
      </w:r>
    </w:p>
    <w:p w14:paraId="698595C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0DABA" w14:textId="77777777" w:rsidR="00A7610C" w:rsidRDefault="00A7610C" w:rsidP="00A7610C">
      <w:pPr>
        <w:rPr>
          <w:rFonts w:ascii="Arial" w:hAnsi="Arial" w:cs="Arial"/>
          <w:b/>
          <w:sz w:val="24"/>
        </w:rPr>
      </w:pPr>
      <w:r>
        <w:rPr>
          <w:rFonts w:ascii="Arial" w:hAnsi="Arial" w:cs="Arial"/>
          <w:b/>
          <w:color w:val="0000FF"/>
          <w:sz w:val="24"/>
        </w:rPr>
        <w:t>RP-241222</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1B63E8B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2E371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50340" w14:textId="77777777" w:rsidR="00A7610C" w:rsidRDefault="00A7610C" w:rsidP="00A7610C">
      <w:pPr>
        <w:pStyle w:val="Heading5"/>
      </w:pPr>
      <w:bookmarkStart w:id="264" w:name="_Toc174268435"/>
      <w:bookmarkStart w:id="265" w:name="_Toc174924444"/>
      <w:r>
        <w:t>9.5.2.3</w:t>
      </w:r>
      <w:r>
        <w:tab/>
        <w:t>Rel-18 NR Inter-band CA/DC for 3 bands DL with x bands UL (x=1,2) [RAN4 WI: NR_CADC_R18_3BDL_xBUL]</w:t>
      </w:r>
      <w:bookmarkEnd w:id="264"/>
      <w:bookmarkEnd w:id="265"/>
    </w:p>
    <w:p w14:paraId="6BDA9559" w14:textId="77777777" w:rsidR="00A7610C" w:rsidRDefault="00A7610C" w:rsidP="00A7610C">
      <w:r>
        <w:t>NOTE: RAN #103 approved Core part REL-18 exception in RP-240168.</w:t>
      </w:r>
    </w:p>
    <w:p w14:paraId="3BA07523" w14:textId="77777777" w:rsidR="00A7610C" w:rsidRDefault="00A7610C" w:rsidP="00A7610C">
      <w:pPr>
        <w:rPr>
          <w:rFonts w:ascii="Arial" w:hAnsi="Arial" w:cs="Arial"/>
          <w:b/>
          <w:sz w:val="24"/>
        </w:rPr>
      </w:pPr>
      <w:r>
        <w:rPr>
          <w:rFonts w:ascii="Arial" w:hAnsi="Arial" w:cs="Arial"/>
          <w:b/>
          <w:color w:val="0000FF"/>
          <w:sz w:val="24"/>
        </w:rPr>
        <w:t>RP-241090</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15BA98A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327F2FD0" w14:textId="77777777" w:rsidR="00A7610C" w:rsidRDefault="00A7610C" w:rsidP="00A7610C">
      <w:pPr>
        <w:rPr>
          <w:rFonts w:ascii="Arial" w:hAnsi="Arial" w:cs="Arial"/>
          <w:b/>
        </w:rPr>
      </w:pPr>
      <w:r>
        <w:rPr>
          <w:rFonts w:ascii="Arial" w:hAnsi="Arial" w:cs="Arial"/>
          <w:b/>
        </w:rPr>
        <w:t xml:space="preserve">Discussion: </w:t>
      </w:r>
    </w:p>
    <w:p w14:paraId="5459FCAD" w14:textId="77777777" w:rsidR="00A7610C" w:rsidRDefault="00A7610C" w:rsidP="00A7610C">
      <w:r>
        <w:lastRenderedPageBreak/>
        <w:t>conclusion: Core and Perf. part WI are completed</w:t>
      </w:r>
    </w:p>
    <w:p w14:paraId="1B3F68F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9B533" w14:textId="77777777" w:rsidR="00A7610C" w:rsidRDefault="00A7610C" w:rsidP="00A7610C">
      <w:pPr>
        <w:rPr>
          <w:rFonts w:ascii="Arial" w:hAnsi="Arial" w:cs="Arial"/>
          <w:b/>
          <w:sz w:val="24"/>
        </w:rPr>
      </w:pPr>
      <w:r>
        <w:rPr>
          <w:rFonts w:ascii="Arial" w:hAnsi="Arial" w:cs="Arial"/>
          <w:b/>
          <w:color w:val="0000FF"/>
          <w:sz w:val="24"/>
        </w:rPr>
        <w:t>RP-241452</w:t>
      </w:r>
      <w:r>
        <w:rPr>
          <w:rFonts w:ascii="Arial" w:hAnsi="Arial" w:cs="Arial"/>
          <w:b/>
          <w:color w:val="0000FF"/>
          <w:sz w:val="24"/>
        </w:rPr>
        <w:tab/>
      </w:r>
      <w:r>
        <w:rPr>
          <w:rFonts w:ascii="Arial" w:hAnsi="Arial" w:cs="Arial"/>
          <w:b/>
          <w:sz w:val="24"/>
        </w:rPr>
        <w:t>RAN4 CRs to Open REL-18 NR or NR+LTE WIs spectrum – Batch 10</w:t>
      </w:r>
    </w:p>
    <w:p w14:paraId="0B99429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9C6543" w14:textId="77777777" w:rsidR="00A7610C" w:rsidRDefault="00A7610C" w:rsidP="00A7610C">
      <w:pPr>
        <w:rPr>
          <w:rFonts w:ascii="Arial" w:hAnsi="Arial" w:cs="Arial"/>
          <w:b/>
        </w:rPr>
      </w:pPr>
      <w:r>
        <w:rPr>
          <w:rFonts w:ascii="Arial" w:hAnsi="Arial" w:cs="Arial"/>
          <w:b/>
        </w:rPr>
        <w:t xml:space="preserve">Abstract: </w:t>
      </w:r>
    </w:p>
    <w:p w14:paraId="37E57CFA" w14:textId="77777777" w:rsidR="00A7610C" w:rsidRDefault="00A7610C" w:rsidP="00A7610C">
      <w:r>
        <w:t>9.5.2.3</w:t>
      </w:r>
    </w:p>
    <w:p w14:paraId="79F8612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4094E" w14:textId="77777777" w:rsidR="00A7610C" w:rsidRDefault="00A7610C" w:rsidP="00A7610C">
      <w:pPr>
        <w:rPr>
          <w:rFonts w:ascii="Arial" w:hAnsi="Arial" w:cs="Arial"/>
          <w:b/>
          <w:sz w:val="24"/>
        </w:rPr>
      </w:pPr>
      <w:r>
        <w:rPr>
          <w:rFonts w:ascii="Arial" w:hAnsi="Arial" w:cs="Arial"/>
          <w:b/>
          <w:color w:val="0000FF"/>
          <w:sz w:val="24"/>
        </w:rPr>
        <w:t>RP-241091</w:t>
      </w:r>
      <w:r>
        <w:rPr>
          <w:rFonts w:ascii="Arial" w:hAnsi="Arial" w:cs="Arial"/>
          <w:b/>
          <w:color w:val="0000FF"/>
          <w:sz w:val="24"/>
        </w:rPr>
        <w:tab/>
      </w:r>
      <w:r>
        <w:rPr>
          <w:rFonts w:ascii="Arial" w:hAnsi="Arial" w:cs="Arial"/>
          <w:b/>
          <w:sz w:val="24"/>
        </w:rPr>
        <w:t>TR 38.718-03-01 v1.0.0 on Rel-18 NR Inter-band Carrier Aggregation / Dual Connectivity for 3 bands DL with x bands UL (x=1,2)</w:t>
      </w:r>
    </w:p>
    <w:p w14:paraId="3DD5E428"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38.718-03-01 v1.0.0</w:t>
      </w:r>
      <w:r>
        <w:rPr>
          <w:i/>
        </w:rPr>
        <w:br/>
      </w:r>
      <w:r>
        <w:rPr>
          <w:i/>
        </w:rPr>
        <w:tab/>
      </w:r>
      <w:r>
        <w:rPr>
          <w:i/>
        </w:rPr>
        <w:tab/>
      </w:r>
      <w:r>
        <w:rPr>
          <w:i/>
        </w:rPr>
        <w:tab/>
      </w:r>
      <w:r>
        <w:rPr>
          <w:i/>
        </w:rPr>
        <w:tab/>
      </w:r>
      <w:r>
        <w:rPr>
          <w:i/>
        </w:rPr>
        <w:tab/>
        <w:t>Source: ZTE Corporation</w:t>
      </w:r>
    </w:p>
    <w:p w14:paraId="519E9ECF" w14:textId="77777777" w:rsidR="00A7610C" w:rsidRDefault="00A7610C" w:rsidP="00A7610C">
      <w:pPr>
        <w:rPr>
          <w:rFonts w:ascii="Arial" w:hAnsi="Arial" w:cs="Arial"/>
          <w:b/>
        </w:rPr>
      </w:pPr>
      <w:r>
        <w:rPr>
          <w:rFonts w:ascii="Arial" w:hAnsi="Arial" w:cs="Arial"/>
          <w:b/>
        </w:rPr>
        <w:t xml:space="preserve">Abstract: </w:t>
      </w:r>
    </w:p>
    <w:p w14:paraId="4D3F4197" w14:textId="77777777" w:rsidR="00A7610C" w:rsidRDefault="00A7610C" w:rsidP="00A7610C">
      <w:r>
        <w:t>RAN4 TR 38.718-03-01 is provided for 1-step approval</w:t>
      </w:r>
    </w:p>
    <w:p w14:paraId="0EC4284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91CC2" w14:textId="77777777" w:rsidR="00A7610C" w:rsidRDefault="00A7610C" w:rsidP="00A7610C">
      <w:pPr>
        <w:rPr>
          <w:rFonts w:ascii="Arial" w:hAnsi="Arial" w:cs="Arial"/>
          <w:b/>
          <w:sz w:val="24"/>
        </w:rPr>
      </w:pPr>
      <w:r>
        <w:rPr>
          <w:rFonts w:ascii="Arial" w:hAnsi="Arial" w:cs="Arial"/>
          <w:b/>
          <w:color w:val="0000FF"/>
          <w:sz w:val="24"/>
        </w:rPr>
        <w:t>RP-241089</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0DE0FB79"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B1BFE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E3191" w14:textId="77777777" w:rsidR="00A7610C" w:rsidRDefault="00A7610C" w:rsidP="00A7610C">
      <w:pPr>
        <w:pStyle w:val="Heading5"/>
      </w:pPr>
      <w:bookmarkStart w:id="266" w:name="_Toc174268436"/>
      <w:bookmarkStart w:id="267" w:name="_Toc174924445"/>
      <w:r>
        <w:t>9.5.2.4</w:t>
      </w:r>
      <w:r>
        <w:tab/>
        <w:t>Rel-18 NR inter-band CA/DC for y bands DL (y=4, 5, 6) with x bands UL (x=1, 2) [RAN4 WI: NR_CADC_R18_yBDL_xBUL]</w:t>
      </w:r>
      <w:bookmarkEnd w:id="266"/>
      <w:bookmarkEnd w:id="267"/>
    </w:p>
    <w:p w14:paraId="57905F1E" w14:textId="77777777" w:rsidR="00A7610C" w:rsidRDefault="00A7610C" w:rsidP="00A7610C">
      <w:r>
        <w:t>NOTE: RAN #103 approved Core part REL-18 exception in RP-240504.</w:t>
      </w:r>
    </w:p>
    <w:p w14:paraId="589DDAC3" w14:textId="77777777" w:rsidR="00A7610C" w:rsidRDefault="00A7610C" w:rsidP="00A7610C">
      <w:pPr>
        <w:rPr>
          <w:rFonts w:ascii="Arial" w:hAnsi="Arial" w:cs="Arial"/>
          <w:b/>
          <w:sz w:val="24"/>
        </w:rPr>
      </w:pPr>
      <w:r>
        <w:rPr>
          <w:rFonts w:ascii="Arial" w:hAnsi="Arial" w:cs="Arial"/>
          <w:b/>
          <w:color w:val="0000FF"/>
          <w:sz w:val="24"/>
        </w:rPr>
        <w:t>RP-241328</w:t>
      </w:r>
      <w:r>
        <w:rPr>
          <w:rFonts w:ascii="Arial" w:hAnsi="Arial" w:cs="Arial"/>
          <w:b/>
          <w:color w:val="0000FF"/>
          <w:sz w:val="24"/>
        </w:rPr>
        <w:tab/>
      </w:r>
      <w:r>
        <w:rPr>
          <w:rFonts w:ascii="Arial" w:hAnsi="Arial" w:cs="Arial"/>
          <w:b/>
          <w:sz w:val="24"/>
        </w:rPr>
        <w:t>Status report for WI Rel-18 NR inter-band Carrier Aggregation/Dual Connectivity for y bands DL (y=4, 5, 6) with x bands UL (x=1, 2)</w:t>
      </w:r>
    </w:p>
    <w:p w14:paraId="3ADE550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GmbH, Eurolab</w:t>
      </w:r>
    </w:p>
    <w:p w14:paraId="7E703CB0" w14:textId="77777777" w:rsidR="00A7610C" w:rsidRDefault="00A7610C" w:rsidP="00A7610C">
      <w:pPr>
        <w:rPr>
          <w:rFonts w:ascii="Arial" w:hAnsi="Arial" w:cs="Arial"/>
          <w:b/>
        </w:rPr>
      </w:pPr>
      <w:r>
        <w:rPr>
          <w:rFonts w:ascii="Arial" w:hAnsi="Arial" w:cs="Arial"/>
          <w:b/>
        </w:rPr>
        <w:t xml:space="preserve">Discussion: </w:t>
      </w:r>
    </w:p>
    <w:p w14:paraId="32D51BA8" w14:textId="77777777" w:rsidR="00A7610C" w:rsidRDefault="00A7610C" w:rsidP="00A7610C">
      <w:r>
        <w:t>conclusion: Core and Perf. part WI are completed</w:t>
      </w:r>
    </w:p>
    <w:p w14:paraId="3492CF4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6A910" w14:textId="77777777" w:rsidR="00A7610C" w:rsidRDefault="00A7610C" w:rsidP="00A7610C">
      <w:pPr>
        <w:rPr>
          <w:rFonts w:ascii="Arial" w:hAnsi="Arial" w:cs="Arial"/>
          <w:b/>
          <w:sz w:val="24"/>
        </w:rPr>
      </w:pPr>
      <w:r>
        <w:rPr>
          <w:rFonts w:ascii="Arial" w:hAnsi="Arial" w:cs="Arial"/>
          <w:b/>
          <w:color w:val="0000FF"/>
          <w:sz w:val="24"/>
        </w:rPr>
        <w:t>RP-241453</w:t>
      </w:r>
      <w:r>
        <w:rPr>
          <w:rFonts w:ascii="Arial" w:hAnsi="Arial" w:cs="Arial"/>
          <w:b/>
          <w:color w:val="0000FF"/>
          <w:sz w:val="24"/>
        </w:rPr>
        <w:tab/>
      </w:r>
      <w:r>
        <w:rPr>
          <w:rFonts w:ascii="Arial" w:hAnsi="Arial" w:cs="Arial"/>
          <w:b/>
          <w:sz w:val="24"/>
        </w:rPr>
        <w:t>RAN4 CRs to Open REL-18 NR or NR+LTE WIs spectrum – Batch 11</w:t>
      </w:r>
    </w:p>
    <w:p w14:paraId="0930B59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CB30F30" w14:textId="77777777" w:rsidR="00A7610C" w:rsidRDefault="00A7610C" w:rsidP="00A7610C">
      <w:pPr>
        <w:rPr>
          <w:rFonts w:ascii="Arial" w:hAnsi="Arial" w:cs="Arial"/>
          <w:b/>
        </w:rPr>
      </w:pPr>
      <w:r>
        <w:rPr>
          <w:rFonts w:ascii="Arial" w:hAnsi="Arial" w:cs="Arial"/>
          <w:b/>
        </w:rPr>
        <w:t xml:space="preserve">Abstract: </w:t>
      </w:r>
    </w:p>
    <w:p w14:paraId="6C5A7A27" w14:textId="77777777" w:rsidR="00A7610C" w:rsidRDefault="00A7610C" w:rsidP="00A7610C">
      <w:r>
        <w:t>9.5.2.4</w:t>
      </w:r>
    </w:p>
    <w:p w14:paraId="660D22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45DB6" w14:textId="77777777" w:rsidR="00A7610C" w:rsidRDefault="00A7610C" w:rsidP="00A7610C">
      <w:pPr>
        <w:rPr>
          <w:rFonts w:ascii="Arial" w:hAnsi="Arial" w:cs="Arial"/>
          <w:b/>
          <w:sz w:val="24"/>
        </w:rPr>
      </w:pPr>
      <w:r>
        <w:rPr>
          <w:rFonts w:ascii="Arial" w:hAnsi="Arial" w:cs="Arial"/>
          <w:b/>
          <w:color w:val="0000FF"/>
          <w:sz w:val="24"/>
        </w:rPr>
        <w:lastRenderedPageBreak/>
        <w:t>RP-241327</w:t>
      </w:r>
      <w:r>
        <w:rPr>
          <w:rFonts w:ascii="Arial" w:hAnsi="Arial" w:cs="Arial"/>
          <w:b/>
          <w:color w:val="0000FF"/>
          <w:sz w:val="24"/>
        </w:rPr>
        <w:tab/>
      </w:r>
      <w:r>
        <w:rPr>
          <w:rFonts w:ascii="Arial" w:hAnsi="Arial" w:cs="Arial"/>
          <w:b/>
          <w:sz w:val="24"/>
        </w:rPr>
        <w:t xml:space="preserve">Revised WID: Rel-18 NR inter-band Carrier Aggregation/Dual Connectivity for y bands DL (y=4, 5, 6) with x bands UL (x=1, 2) </w:t>
      </w:r>
    </w:p>
    <w:p w14:paraId="59BBCFB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151C1C43" w14:textId="77777777" w:rsidR="00A7610C" w:rsidRDefault="00A7610C" w:rsidP="00A7610C">
      <w:pPr>
        <w:rPr>
          <w:color w:val="808080"/>
        </w:rPr>
      </w:pPr>
      <w:r>
        <w:rPr>
          <w:color w:val="808080"/>
        </w:rPr>
        <w:t>(Replaces RP-240501)</w:t>
      </w:r>
    </w:p>
    <w:p w14:paraId="7274F11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19C0E" w14:textId="77777777" w:rsidR="00A7610C" w:rsidRDefault="00A7610C" w:rsidP="00A7610C">
      <w:pPr>
        <w:pStyle w:val="Heading5"/>
      </w:pPr>
      <w:bookmarkStart w:id="268" w:name="_Toc174268437"/>
      <w:bookmarkStart w:id="269" w:name="_Toc174924446"/>
      <w:r>
        <w:t>9.5.2.5</w:t>
      </w:r>
      <w:r>
        <w:tab/>
        <w:t>Core part: Rel-18 band combinations for SA NR SUL, NSA NR SUL, NSA NR SUL with ULSUP [RAN4 WI: NR_SUL_combos_R18-Core]</w:t>
      </w:r>
      <w:bookmarkEnd w:id="268"/>
      <w:bookmarkEnd w:id="269"/>
    </w:p>
    <w:p w14:paraId="54DC8E71" w14:textId="77777777" w:rsidR="00A7610C" w:rsidRDefault="00A7610C" w:rsidP="00A7610C">
      <w:r>
        <w:t>NOTE: RAN #103 approved Core part REL-18 exception in RP-240419.</w:t>
      </w:r>
    </w:p>
    <w:p w14:paraId="2C515839" w14:textId="77777777" w:rsidR="00A7610C" w:rsidRDefault="00A7610C" w:rsidP="00A7610C">
      <w:pPr>
        <w:rPr>
          <w:rFonts w:ascii="Arial" w:hAnsi="Arial" w:cs="Arial"/>
          <w:b/>
          <w:sz w:val="24"/>
        </w:rPr>
      </w:pPr>
      <w:r>
        <w:rPr>
          <w:rFonts w:ascii="Arial" w:hAnsi="Arial" w:cs="Arial"/>
          <w:b/>
          <w:color w:val="0000FF"/>
          <w:sz w:val="24"/>
        </w:rPr>
        <w:t>RP-241247</w:t>
      </w:r>
      <w:r>
        <w:rPr>
          <w:rFonts w:ascii="Arial" w:hAnsi="Arial" w:cs="Arial"/>
          <w:b/>
          <w:color w:val="0000FF"/>
          <w:sz w:val="24"/>
        </w:rPr>
        <w:tab/>
      </w:r>
      <w:r>
        <w:rPr>
          <w:rFonts w:ascii="Arial" w:hAnsi="Arial" w:cs="Arial"/>
          <w:b/>
          <w:sz w:val="24"/>
        </w:rPr>
        <w:t>Status report for WI: Core part: Rel-18 Band combinations for SA NR supplementary uplink (SUL), NSA NR SUL, NSA NR SUL with UL sharing from the UE perspective (ULSUP); rapporteur: Huawei</w:t>
      </w:r>
    </w:p>
    <w:p w14:paraId="47B24E0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67919F" w14:textId="77777777" w:rsidR="00A7610C" w:rsidRDefault="00A7610C" w:rsidP="00A7610C">
      <w:pPr>
        <w:rPr>
          <w:rFonts w:ascii="Arial" w:hAnsi="Arial" w:cs="Arial"/>
          <w:b/>
        </w:rPr>
      </w:pPr>
      <w:r>
        <w:rPr>
          <w:rFonts w:ascii="Arial" w:hAnsi="Arial" w:cs="Arial"/>
          <w:b/>
        </w:rPr>
        <w:t xml:space="preserve">Discussion: </w:t>
      </w:r>
    </w:p>
    <w:p w14:paraId="064A5403" w14:textId="77777777" w:rsidR="00A7610C" w:rsidRDefault="00A7610C" w:rsidP="00A7610C">
      <w:r>
        <w:t>conclusion: Core part WI is completed</w:t>
      </w:r>
    </w:p>
    <w:p w14:paraId="6C85A2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AFB68" w14:textId="77777777" w:rsidR="00A7610C" w:rsidRDefault="00A7610C" w:rsidP="00A7610C">
      <w:pPr>
        <w:rPr>
          <w:rFonts w:ascii="Arial" w:hAnsi="Arial" w:cs="Arial"/>
          <w:b/>
          <w:sz w:val="24"/>
        </w:rPr>
      </w:pPr>
      <w:r>
        <w:rPr>
          <w:rFonts w:ascii="Arial" w:hAnsi="Arial" w:cs="Arial"/>
          <w:b/>
          <w:color w:val="0000FF"/>
          <w:sz w:val="24"/>
        </w:rPr>
        <w:t>RP-241454</w:t>
      </w:r>
      <w:r>
        <w:rPr>
          <w:rFonts w:ascii="Arial" w:hAnsi="Arial" w:cs="Arial"/>
          <w:b/>
          <w:color w:val="0000FF"/>
          <w:sz w:val="24"/>
        </w:rPr>
        <w:tab/>
      </w:r>
      <w:r>
        <w:rPr>
          <w:rFonts w:ascii="Arial" w:hAnsi="Arial" w:cs="Arial"/>
          <w:b/>
          <w:sz w:val="24"/>
        </w:rPr>
        <w:t>RAN4 CRs to Open REL-18 NR or NR+LTE WIs spectrum – Batch 12</w:t>
      </w:r>
    </w:p>
    <w:p w14:paraId="4F1BBED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7513D2" w14:textId="77777777" w:rsidR="00A7610C" w:rsidRDefault="00A7610C" w:rsidP="00A7610C">
      <w:pPr>
        <w:rPr>
          <w:rFonts w:ascii="Arial" w:hAnsi="Arial" w:cs="Arial"/>
          <w:b/>
        </w:rPr>
      </w:pPr>
      <w:r>
        <w:rPr>
          <w:rFonts w:ascii="Arial" w:hAnsi="Arial" w:cs="Arial"/>
          <w:b/>
        </w:rPr>
        <w:t xml:space="preserve">Abstract: </w:t>
      </w:r>
    </w:p>
    <w:p w14:paraId="048657B4" w14:textId="77777777" w:rsidR="00A7610C" w:rsidRDefault="00A7610C" w:rsidP="00A7610C">
      <w:r>
        <w:t>9.5.2.5</w:t>
      </w:r>
    </w:p>
    <w:p w14:paraId="30DF43F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F680D" w14:textId="77777777" w:rsidR="00A7610C" w:rsidRDefault="00A7610C" w:rsidP="00A7610C">
      <w:pPr>
        <w:rPr>
          <w:rFonts w:ascii="Arial" w:hAnsi="Arial" w:cs="Arial"/>
          <w:b/>
          <w:sz w:val="24"/>
        </w:rPr>
      </w:pPr>
      <w:r>
        <w:rPr>
          <w:rFonts w:ascii="Arial" w:hAnsi="Arial" w:cs="Arial"/>
          <w:b/>
          <w:color w:val="0000FF"/>
          <w:sz w:val="24"/>
        </w:rPr>
        <w:t>RP-241138</w:t>
      </w:r>
      <w:r>
        <w:rPr>
          <w:rFonts w:ascii="Arial" w:hAnsi="Arial" w:cs="Arial"/>
          <w:b/>
          <w:color w:val="0000FF"/>
          <w:sz w:val="24"/>
        </w:rPr>
        <w:tab/>
      </w:r>
      <w:r>
        <w:rPr>
          <w:rFonts w:ascii="Arial" w:hAnsi="Arial" w:cs="Arial"/>
          <w:b/>
          <w:sz w:val="24"/>
        </w:rPr>
        <w:t>TR 37.718-00-00 v1.0.0 Rel-18 SUL Band combinations for SA NR Supplementary uplink (SUL), NSA NR SUL, NSA NR SUL with UL sharing from the UE perspective (ULSUP)</w:t>
      </w:r>
    </w:p>
    <w:p w14:paraId="1B875DDE"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37.718-00-00 v1.0.0</w:t>
      </w:r>
      <w:r>
        <w:rPr>
          <w:i/>
        </w:rPr>
        <w:br/>
      </w:r>
      <w:r>
        <w:rPr>
          <w:i/>
        </w:rPr>
        <w:tab/>
      </w:r>
      <w:r>
        <w:rPr>
          <w:i/>
        </w:rPr>
        <w:tab/>
      </w:r>
      <w:r>
        <w:rPr>
          <w:i/>
        </w:rPr>
        <w:tab/>
      </w:r>
      <w:r>
        <w:rPr>
          <w:i/>
        </w:rPr>
        <w:tab/>
      </w:r>
      <w:r>
        <w:rPr>
          <w:i/>
        </w:rPr>
        <w:tab/>
        <w:t>Source: Huawei, HiSilicon</w:t>
      </w:r>
    </w:p>
    <w:p w14:paraId="3328C865" w14:textId="77777777" w:rsidR="00A7610C" w:rsidRDefault="00A7610C" w:rsidP="00A7610C">
      <w:pPr>
        <w:rPr>
          <w:rFonts w:ascii="Arial" w:hAnsi="Arial" w:cs="Arial"/>
          <w:b/>
        </w:rPr>
      </w:pPr>
      <w:r>
        <w:rPr>
          <w:rFonts w:ascii="Arial" w:hAnsi="Arial" w:cs="Arial"/>
          <w:b/>
        </w:rPr>
        <w:t xml:space="preserve">Abstract: </w:t>
      </w:r>
    </w:p>
    <w:p w14:paraId="3E9C9C24" w14:textId="77777777" w:rsidR="00A7610C" w:rsidRDefault="00A7610C" w:rsidP="00A7610C">
      <w:r>
        <w:t>RAN4 TR 37.718-00-00 is provided for 1-step approval</w:t>
      </w:r>
    </w:p>
    <w:p w14:paraId="191ED59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3CFE6" w14:textId="77777777" w:rsidR="00A7610C" w:rsidRDefault="00A7610C" w:rsidP="00A7610C">
      <w:pPr>
        <w:rPr>
          <w:rFonts w:ascii="Arial" w:hAnsi="Arial" w:cs="Arial"/>
          <w:b/>
          <w:sz w:val="24"/>
        </w:rPr>
      </w:pPr>
      <w:r>
        <w:rPr>
          <w:rFonts w:ascii="Arial" w:hAnsi="Arial" w:cs="Arial"/>
          <w:b/>
          <w:color w:val="0000FF"/>
          <w:sz w:val="24"/>
        </w:rPr>
        <w:t>RP-241248</w:t>
      </w:r>
      <w:r>
        <w:rPr>
          <w:rFonts w:ascii="Arial" w:hAnsi="Arial" w:cs="Arial"/>
          <w:b/>
          <w:color w:val="0000FF"/>
          <w:sz w:val="24"/>
        </w:rPr>
        <w:tab/>
      </w:r>
      <w:r>
        <w:rPr>
          <w:rFonts w:ascii="Arial" w:hAnsi="Arial" w:cs="Arial"/>
          <w:b/>
          <w:sz w:val="24"/>
        </w:rPr>
        <w:t>Revised WI: Rel-18 Band combinations for SA NR supplementary uplink (SUL), NSA NR SUL, NSA NR SUL with UL sharing from the UE perspective (ULSUP)</w:t>
      </w:r>
    </w:p>
    <w:p w14:paraId="7A7B9B8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30B20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6E178" w14:textId="77777777" w:rsidR="00A7610C" w:rsidRDefault="00A7610C" w:rsidP="00A7610C">
      <w:pPr>
        <w:pStyle w:val="Heading4"/>
      </w:pPr>
      <w:bookmarkStart w:id="270" w:name="_Toc174268438"/>
      <w:bookmarkStart w:id="271" w:name="_Toc174924447"/>
      <w:r>
        <w:lastRenderedPageBreak/>
        <w:t>9.5.3</w:t>
      </w:r>
      <w:r>
        <w:tab/>
        <w:t>Power class related WIs</w:t>
      </w:r>
      <w:bookmarkEnd w:id="270"/>
      <w:bookmarkEnd w:id="271"/>
    </w:p>
    <w:p w14:paraId="1064682D" w14:textId="77777777" w:rsidR="00A7610C" w:rsidRDefault="00A7610C" w:rsidP="00A7610C">
      <w:pPr>
        <w:pStyle w:val="Heading5"/>
      </w:pPr>
      <w:bookmarkStart w:id="272" w:name="_Toc174268439"/>
      <w:bookmarkStart w:id="273" w:name="_Toc174924448"/>
      <w:r>
        <w:t>9.5.3.1</w:t>
      </w:r>
      <w:r>
        <w:tab/>
        <w:t>Core part: High-power UE operation for fixed-wireless/vehicle-mounted use cases in LTE bands and NR bands [RAN4 WI: LTE_NR_HPUE_FWVM_R18-Core]</w:t>
      </w:r>
      <w:bookmarkEnd w:id="272"/>
      <w:bookmarkEnd w:id="273"/>
    </w:p>
    <w:p w14:paraId="76FD46EF" w14:textId="77777777" w:rsidR="00A7610C" w:rsidRDefault="00A7610C" w:rsidP="00A7610C">
      <w:r>
        <w:t>NOTE: RAN #103 approved Core part REL-18 exception in RP-240363.</w:t>
      </w:r>
    </w:p>
    <w:p w14:paraId="6D972EB1" w14:textId="77777777" w:rsidR="00A7610C" w:rsidRDefault="00A7610C" w:rsidP="00A7610C">
      <w:pPr>
        <w:rPr>
          <w:rFonts w:ascii="Arial" w:hAnsi="Arial" w:cs="Arial"/>
          <w:b/>
          <w:sz w:val="24"/>
        </w:rPr>
      </w:pPr>
      <w:r>
        <w:rPr>
          <w:rFonts w:ascii="Arial" w:hAnsi="Arial" w:cs="Arial"/>
          <w:b/>
          <w:color w:val="0000FF"/>
          <w:sz w:val="24"/>
        </w:rPr>
        <w:t>RP-240942</w:t>
      </w:r>
      <w:r>
        <w:rPr>
          <w:rFonts w:ascii="Arial" w:hAnsi="Arial" w:cs="Arial"/>
          <w:b/>
          <w:color w:val="0000FF"/>
          <w:sz w:val="24"/>
        </w:rPr>
        <w:tab/>
      </w:r>
      <w:r>
        <w:rPr>
          <w:rFonts w:ascii="Arial" w:hAnsi="Arial" w:cs="Arial"/>
          <w:b/>
          <w:sz w:val="24"/>
        </w:rPr>
        <w:t>Status report of High-power UE operation for fixed-wireless/vehicle-mounted use cases in LTE bands and NR bands</w:t>
      </w:r>
    </w:p>
    <w:p w14:paraId="5BE71D7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C62E827" w14:textId="77777777" w:rsidR="00A7610C" w:rsidRDefault="00A7610C" w:rsidP="00A7610C">
      <w:pPr>
        <w:rPr>
          <w:rFonts w:ascii="Arial" w:hAnsi="Arial" w:cs="Arial"/>
          <w:b/>
        </w:rPr>
      </w:pPr>
      <w:r>
        <w:rPr>
          <w:rFonts w:ascii="Arial" w:hAnsi="Arial" w:cs="Arial"/>
          <w:b/>
        </w:rPr>
        <w:t xml:space="preserve">Discussion: </w:t>
      </w:r>
    </w:p>
    <w:p w14:paraId="0970EC4C" w14:textId="77777777" w:rsidR="00A7610C" w:rsidRDefault="00A7610C" w:rsidP="00A7610C">
      <w:r>
        <w:t>conclusion: Core part WI is completed</w:t>
      </w:r>
    </w:p>
    <w:p w14:paraId="4C25E81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4A073" w14:textId="77777777" w:rsidR="00A7610C" w:rsidRDefault="00A7610C" w:rsidP="00A7610C">
      <w:pPr>
        <w:rPr>
          <w:rFonts w:ascii="Arial" w:hAnsi="Arial" w:cs="Arial"/>
          <w:b/>
          <w:sz w:val="24"/>
        </w:rPr>
      </w:pPr>
      <w:r>
        <w:rPr>
          <w:rFonts w:ascii="Arial" w:hAnsi="Arial" w:cs="Arial"/>
          <w:b/>
          <w:color w:val="0000FF"/>
          <w:sz w:val="24"/>
        </w:rPr>
        <w:t>RP-241455</w:t>
      </w:r>
      <w:r>
        <w:rPr>
          <w:rFonts w:ascii="Arial" w:hAnsi="Arial" w:cs="Arial"/>
          <w:b/>
          <w:color w:val="0000FF"/>
          <w:sz w:val="24"/>
        </w:rPr>
        <w:tab/>
      </w:r>
      <w:r>
        <w:rPr>
          <w:rFonts w:ascii="Arial" w:hAnsi="Arial" w:cs="Arial"/>
          <w:b/>
          <w:sz w:val="24"/>
        </w:rPr>
        <w:t>RAN4 CRs to Open REL-18 NR or NR+LTE WIs spectrum – Batch 13</w:t>
      </w:r>
    </w:p>
    <w:p w14:paraId="14CC588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6D43CD" w14:textId="77777777" w:rsidR="00A7610C" w:rsidRDefault="00A7610C" w:rsidP="00A7610C">
      <w:pPr>
        <w:rPr>
          <w:rFonts w:ascii="Arial" w:hAnsi="Arial" w:cs="Arial"/>
          <w:b/>
        </w:rPr>
      </w:pPr>
      <w:r>
        <w:rPr>
          <w:rFonts w:ascii="Arial" w:hAnsi="Arial" w:cs="Arial"/>
          <w:b/>
        </w:rPr>
        <w:t xml:space="preserve">Abstract: </w:t>
      </w:r>
    </w:p>
    <w:p w14:paraId="40CF0CFA" w14:textId="77777777" w:rsidR="00A7610C" w:rsidRDefault="00A7610C" w:rsidP="00A7610C">
      <w:r>
        <w:t>9.5.3.1</w:t>
      </w:r>
    </w:p>
    <w:p w14:paraId="6231B64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99084" w14:textId="77777777" w:rsidR="00A7610C" w:rsidRDefault="00A7610C" w:rsidP="00A7610C">
      <w:pPr>
        <w:rPr>
          <w:rFonts w:ascii="Arial" w:hAnsi="Arial" w:cs="Arial"/>
          <w:b/>
          <w:sz w:val="24"/>
        </w:rPr>
      </w:pPr>
      <w:r>
        <w:rPr>
          <w:rFonts w:ascii="Arial" w:hAnsi="Arial" w:cs="Arial"/>
          <w:b/>
          <w:color w:val="0000FF"/>
          <w:sz w:val="24"/>
        </w:rPr>
        <w:t>RP-241136</w:t>
      </w:r>
      <w:r>
        <w:rPr>
          <w:rFonts w:ascii="Arial" w:hAnsi="Arial" w:cs="Arial"/>
          <w:b/>
          <w:color w:val="0000FF"/>
          <w:sz w:val="24"/>
        </w:rPr>
        <w:tab/>
      </w:r>
      <w:r>
        <w:rPr>
          <w:rFonts w:ascii="Arial" w:hAnsi="Arial" w:cs="Arial"/>
          <w:b/>
          <w:sz w:val="24"/>
        </w:rPr>
        <w:t xml:space="preserve">TR 37.829 v1.0.0  </w:t>
      </w:r>
      <w:r>
        <w:rPr>
          <w:rFonts w:ascii="Arial" w:hAnsi="Arial" w:cs="Arial"/>
          <w:b/>
          <w:sz w:val="24"/>
        </w:rPr>
        <w:tab/>
        <w:t>High-power UE operation for fixed-wireless/vehicle-mounted use cases in LTE bands and NR bands for Rel-1</w:t>
      </w:r>
    </w:p>
    <w:p w14:paraId="5D99D492"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37.829 v1.0.0</w:t>
      </w:r>
      <w:r>
        <w:rPr>
          <w:i/>
        </w:rPr>
        <w:br/>
      </w:r>
      <w:r>
        <w:rPr>
          <w:i/>
        </w:rPr>
        <w:tab/>
      </w:r>
      <w:r>
        <w:rPr>
          <w:i/>
        </w:rPr>
        <w:tab/>
      </w:r>
      <w:r>
        <w:rPr>
          <w:i/>
        </w:rPr>
        <w:tab/>
      </w:r>
      <w:r>
        <w:rPr>
          <w:i/>
        </w:rPr>
        <w:tab/>
      </w:r>
      <w:r>
        <w:rPr>
          <w:i/>
        </w:rPr>
        <w:tab/>
        <w:t>Source: Nokia</w:t>
      </w:r>
    </w:p>
    <w:p w14:paraId="717CBCDA" w14:textId="77777777" w:rsidR="00A7610C" w:rsidRDefault="00A7610C" w:rsidP="00A7610C">
      <w:pPr>
        <w:rPr>
          <w:rFonts w:ascii="Arial" w:hAnsi="Arial" w:cs="Arial"/>
          <w:b/>
        </w:rPr>
      </w:pPr>
      <w:r>
        <w:rPr>
          <w:rFonts w:ascii="Arial" w:hAnsi="Arial" w:cs="Arial"/>
          <w:b/>
        </w:rPr>
        <w:t xml:space="preserve">Abstract: </w:t>
      </w:r>
    </w:p>
    <w:p w14:paraId="5965F2E7" w14:textId="77777777" w:rsidR="00A7610C" w:rsidRDefault="00A7610C" w:rsidP="00A7610C">
      <w:r>
        <w:t>RAN4 TR 37.829 is provided for 1-step approval</w:t>
      </w:r>
    </w:p>
    <w:p w14:paraId="37245D90" w14:textId="77777777" w:rsidR="00A7610C" w:rsidRDefault="00A7610C" w:rsidP="00A7610C">
      <w:pPr>
        <w:rPr>
          <w:rFonts w:ascii="Arial" w:hAnsi="Arial" w:cs="Arial"/>
          <w:b/>
        </w:rPr>
      </w:pPr>
      <w:r>
        <w:rPr>
          <w:rFonts w:ascii="Arial" w:hAnsi="Arial" w:cs="Arial"/>
          <w:b/>
        </w:rPr>
        <w:t xml:space="preserve">Discussion: </w:t>
      </w:r>
    </w:p>
    <w:p w14:paraId="09262865" w14:textId="77777777" w:rsidR="00A7610C" w:rsidRDefault="00A7610C" w:rsidP="00A7610C">
      <w:r>
        <w:t>RAN chair: cover page missing</w:t>
      </w:r>
    </w:p>
    <w:p w14:paraId="17E85E5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72909" w14:textId="77777777" w:rsidR="00A7610C" w:rsidRDefault="00A7610C" w:rsidP="00A7610C">
      <w:pPr>
        <w:rPr>
          <w:rFonts w:ascii="Arial" w:hAnsi="Arial" w:cs="Arial"/>
          <w:b/>
          <w:sz w:val="24"/>
        </w:rPr>
      </w:pPr>
      <w:r>
        <w:rPr>
          <w:rFonts w:ascii="Arial" w:hAnsi="Arial" w:cs="Arial"/>
          <w:b/>
          <w:color w:val="0000FF"/>
          <w:sz w:val="24"/>
        </w:rPr>
        <w:t>RP-240941</w:t>
      </w:r>
      <w:r>
        <w:rPr>
          <w:rFonts w:ascii="Arial" w:hAnsi="Arial" w:cs="Arial"/>
          <w:b/>
          <w:color w:val="0000FF"/>
          <w:sz w:val="24"/>
        </w:rPr>
        <w:tab/>
      </w:r>
      <w:r>
        <w:rPr>
          <w:rFonts w:ascii="Arial" w:hAnsi="Arial" w:cs="Arial"/>
          <w:b/>
          <w:sz w:val="24"/>
        </w:rPr>
        <w:t>Revised WID of High-power UE operation for fixed-wireless/vehicle-mounted use cases in LTE bands and NR bands</w:t>
      </w:r>
    </w:p>
    <w:p w14:paraId="1E6E0F6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F524A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E2B8B" w14:textId="77777777" w:rsidR="00A7610C" w:rsidRDefault="00A7610C" w:rsidP="00A7610C">
      <w:pPr>
        <w:pStyle w:val="Heading5"/>
      </w:pPr>
      <w:bookmarkStart w:id="274" w:name="_Toc174268440"/>
      <w:bookmarkStart w:id="275" w:name="_Toc174924449"/>
      <w:r>
        <w:t>9.5.3.2</w:t>
      </w:r>
      <w:r>
        <w:tab/>
        <w:t>High power UE (PC2) for NR FR1 FDD single band [RAN4 WI: HPUE_NR_FR1_FDD_R18]</w:t>
      </w:r>
      <w:bookmarkEnd w:id="274"/>
      <w:bookmarkEnd w:id="275"/>
    </w:p>
    <w:p w14:paraId="21A93CB4" w14:textId="77777777" w:rsidR="00A7610C" w:rsidRDefault="00A7610C" w:rsidP="00A7610C">
      <w:r>
        <w:t>NOTE: RAN #103 approved Core part REL-18 exception in RP-240121.</w:t>
      </w:r>
    </w:p>
    <w:p w14:paraId="748A8A9F" w14:textId="77777777" w:rsidR="00A7610C" w:rsidRDefault="00A7610C" w:rsidP="00A7610C">
      <w:pPr>
        <w:rPr>
          <w:rFonts w:ascii="Arial" w:hAnsi="Arial" w:cs="Arial"/>
          <w:b/>
          <w:sz w:val="24"/>
        </w:rPr>
      </w:pPr>
      <w:r>
        <w:rPr>
          <w:rFonts w:ascii="Arial" w:hAnsi="Arial" w:cs="Arial"/>
          <w:b/>
          <w:color w:val="0000FF"/>
          <w:sz w:val="24"/>
        </w:rPr>
        <w:t>RP-241315</w:t>
      </w:r>
      <w:r>
        <w:rPr>
          <w:rFonts w:ascii="Arial" w:hAnsi="Arial" w:cs="Arial"/>
          <w:b/>
          <w:color w:val="0000FF"/>
          <w:sz w:val="24"/>
        </w:rPr>
        <w:tab/>
      </w:r>
      <w:r>
        <w:rPr>
          <w:rFonts w:ascii="Arial" w:hAnsi="Arial" w:cs="Arial"/>
          <w:b/>
          <w:sz w:val="24"/>
        </w:rPr>
        <w:t>Status Report for WI High power UE (power class 2) for NR FR1 FDD single band; rapporteur: China Unicom</w:t>
      </w:r>
    </w:p>
    <w:p w14:paraId="01F4EFAD" w14:textId="77777777" w:rsidR="00A7610C" w:rsidRDefault="00A7610C" w:rsidP="00A7610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9B6158" w14:textId="77777777" w:rsidR="00A7610C" w:rsidRDefault="00A7610C" w:rsidP="00A7610C">
      <w:pPr>
        <w:rPr>
          <w:rFonts w:ascii="Arial" w:hAnsi="Arial" w:cs="Arial"/>
          <w:b/>
        </w:rPr>
      </w:pPr>
      <w:r>
        <w:rPr>
          <w:rFonts w:ascii="Arial" w:hAnsi="Arial" w:cs="Arial"/>
          <w:b/>
        </w:rPr>
        <w:t xml:space="preserve">Discussion: </w:t>
      </w:r>
    </w:p>
    <w:p w14:paraId="5FF227DD" w14:textId="77777777" w:rsidR="00A7610C" w:rsidRDefault="00A7610C" w:rsidP="00A7610C">
      <w:r>
        <w:t>conclusion: Core and Perf. part WI are completed</w:t>
      </w:r>
    </w:p>
    <w:p w14:paraId="67F031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F9BDC" w14:textId="77777777" w:rsidR="00A7610C" w:rsidRDefault="00A7610C" w:rsidP="00A7610C">
      <w:pPr>
        <w:rPr>
          <w:rFonts w:ascii="Arial" w:hAnsi="Arial" w:cs="Arial"/>
          <w:b/>
          <w:sz w:val="24"/>
        </w:rPr>
      </w:pPr>
      <w:r>
        <w:rPr>
          <w:rFonts w:ascii="Arial" w:hAnsi="Arial" w:cs="Arial"/>
          <w:b/>
          <w:color w:val="0000FF"/>
          <w:sz w:val="24"/>
        </w:rPr>
        <w:t>RP-241456</w:t>
      </w:r>
      <w:r>
        <w:rPr>
          <w:rFonts w:ascii="Arial" w:hAnsi="Arial" w:cs="Arial"/>
          <w:b/>
          <w:color w:val="0000FF"/>
          <w:sz w:val="24"/>
        </w:rPr>
        <w:tab/>
      </w:r>
      <w:r>
        <w:rPr>
          <w:rFonts w:ascii="Arial" w:hAnsi="Arial" w:cs="Arial"/>
          <w:b/>
          <w:sz w:val="24"/>
        </w:rPr>
        <w:t>RAN4 CRs to Open REL-18 NR or NR+LTE WIs spectrum – Batch 14</w:t>
      </w:r>
    </w:p>
    <w:p w14:paraId="7A2AEE5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06218C" w14:textId="77777777" w:rsidR="00A7610C" w:rsidRDefault="00A7610C" w:rsidP="00A7610C">
      <w:pPr>
        <w:rPr>
          <w:rFonts w:ascii="Arial" w:hAnsi="Arial" w:cs="Arial"/>
          <w:b/>
        </w:rPr>
      </w:pPr>
      <w:r>
        <w:rPr>
          <w:rFonts w:ascii="Arial" w:hAnsi="Arial" w:cs="Arial"/>
          <w:b/>
        </w:rPr>
        <w:t xml:space="preserve">Abstract: </w:t>
      </w:r>
    </w:p>
    <w:p w14:paraId="7241DCA3" w14:textId="77777777" w:rsidR="00A7610C" w:rsidRDefault="00A7610C" w:rsidP="00A7610C">
      <w:r>
        <w:t>9.5.3.2</w:t>
      </w:r>
    </w:p>
    <w:p w14:paraId="63BA3E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8BD73" w14:textId="77777777" w:rsidR="00A7610C" w:rsidRDefault="00A7610C" w:rsidP="00A7610C">
      <w:pPr>
        <w:rPr>
          <w:rFonts w:ascii="Arial" w:hAnsi="Arial" w:cs="Arial"/>
          <w:b/>
          <w:sz w:val="24"/>
        </w:rPr>
      </w:pPr>
      <w:r>
        <w:rPr>
          <w:rFonts w:ascii="Arial" w:hAnsi="Arial" w:cs="Arial"/>
          <w:b/>
          <w:color w:val="0000FF"/>
          <w:sz w:val="24"/>
        </w:rPr>
        <w:t>RP-241316</w:t>
      </w:r>
      <w:r>
        <w:rPr>
          <w:rFonts w:ascii="Arial" w:hAnsi="Arial" w:cs="Arial"/>
          <w:b/>
          <w:color w:val="0000FF"/>
          <w:sz w:val="24"/>
        </w:rPr>
        <w:tab/>
      </w:r>
      <w:r>
        <w:rPr>
          <w:rFonts w:ascii="Arial" w:hAnsi="Arial" w:cs="Arial"/>
          <w:b/>
          <w:sz w:val="24"/>
        </w:rPr>
        <w:t>TR 38.896 v2.0.0 HPUE_NR_FR1_FDD_R18</w:t>
      </w:r>
    </w:p>
    <w:p w14:paraId="1958E9B4"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38.896 v2.0.0</w:t>
      </w:r>
      <w:r>
        <w:rPr>
          <w:i/>
        </w:rPr>
        <w:br/>
      </w:r>
      <w:r>
        <w:rPr>
          <w:i/>
        </w:rPr>
        <w:tab/>
      </w:r>
      <w:r>
        <w:rPr>
          <w:i/>
        </w:rPr>
        <w:tab/>
      </w:r>
      <w:r>
        <w:rPr>
          <w:i/>
        </w:rPr>
        <w:tab/>
      </w:r>
      <w:r>
        <w:rPr>
          <w:i/>
        </w:rPr>
        <w:tab/>
      </w:r>
      <w:r>
        <w:rPr>
          <w:i/>
        </w:rPr>
        <w:tab/>
        <w:t>Source: China Unicom</w:t>
      </w:r>
    </w:p>
    <w:p w14:paraId="030A5ADD" w14:textId="77777777" w:rsidR="00A7610C" w:rsidRDefault="00A7610C" w:rsidP="00A7610C">
      <w:pPr>
        <w:rPr>
          <w:rFonts w:ascii="Arial" w:hAnsi="Arial" w:cs="Arial"/>
          <w:b/>
        </w:rPr>
      </w:pPr>
      <w:r>
        <w:rPr>
          <w:rFonts w:ascii="Arial" w:hAnsi="Arial" w:cs="Arial"/>
          <w:b/>
        </w:rPr>
        <w:t xml:space="preserve">Abstract: </w:t>
      </w:r>
    </w:p>
    <w:p w14:paraId="3F4C73CD" w14:textId="77777777" w:rsidR="00A7610C" w:rsidRDefault="00A7610C" w:rsidP="00A7610C">
      <w:r>
        <w:t>RAN4 TR 38.896 is provided for approval</w:t>
      </w:r>
    </w:p>
    <w:p w14:paraId="73035D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5F445" w14:textId="77777777" w:rsidR="00A7610C" w:rsidRDefault="00A7610C" w:rsidP="00A7610C">
      <w:pPr>
        <w:rPr>
          <w:rFonts w:ascii="Arial" w:hAnsi="Arial" w:cs="Arial"/>
          <w:b/>
          <w:sz w:val="24"/>
        </w:rPr>
      </w:pPr>
      <w:r>
        <w:rPr>
          <w:rFonts w:ascii="Arial" w:hAnsi="Arial" w:cs="Arial"/>
          <w:b/>
          <w:color w:val="0000FF"/>
          <w:sz w:val="24"/>
        </w:rPr>
        <w:t>RP-241314</w:t>
      </w:r>
      <w:r>
        <w:rPr>
          <w:rFonts w:ascii="Arial" w:hAnsi="Arial" w:cs="Arial"/>
          <w:b/>
          <w:color w:val="0000FF"/>
          <w:sz w:val="24"/>
        </w:rPr>
        <w:tab/>
      </w:r>
      <w:r>
        <w:rPr>
          <w:rFonts w:ascii="Arial" w:hAnsi="Arial" w:cs="Arial"/>
          <w:b/>
          <w:sz w:val="24"/>
        </w:rPr>
        <w:t>Revised WID on High power UE for FR1 for FDD single band(s) with PC2</w:t>
      </w:r>
    </w:p>
    <w:p w14:paraId="5C48E39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35000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41199" w14:textId="77777777" w:rsidR="00A7610C" w:rsidRDefault="00A7610C" w:rsidP="00A7610C">
      <w:pPr>
        <w:pStyle w:val="Heading5"/>
      </w:pPr>
      <w:bookmarkStart w:id="276" w:name="_Toc174268441"/>
      <w:bookmarkStart w:id="277" w:name="_Toc174924450"/>
      <w:r>
        <w:t>9.5.3.3</w:t>
      </w:r>
      <w:r>
        <w:tab/>
        <w:t>Core part: High power UE (PC1.5 or PC2) for intra-band CA combinations of a single NR FR1 TDD band [RAN4 WI: HPUE_NR_FR1_TDD_intra_CA_R18-Core]</w:t>
      </w:r>
      <w:bookmarkEnd w:id="276"/>
      <w:bookmarkEnd w:id="277"/>
    </w:p>
    <w:p w14:paraId="6B940BF2" w14:textId="77777777" w:rsidR="00A7610C" w:rsidRDefault="00A7610C" w:rsidP="00A7610C">
      <w:r>
        <w:t>NOTE: RAN #103 approved Core part REL-18 exception in RP-240427.</w:t>
      </w:r>
    </w:p>
    <w:p w14:paraId="299B3C4D" w14:textId="77777777" w:rsidR="00A7610C" w:rsidRDefault="00A7610C" w:rsidP="00A7610C">
      <w:pPr>
        <w:rPr>
          <w:rFonts w:ascii="Arial" w:hAnsi="Arial" w:cs="Arial"/>
          <w:b/>
          <w:sz w:val="24"/>
        </w:rPr>
      </w:pPr>
      <w:r>
        <w:rPr>
          <w:rFonts w:ascii="Arial" w:hAnsi="Arial" w:cs="Arial"/>
          <w:b/>
          <w:color w:val="0000FF"/>
          <w:sz w:val="24"/>
        </w:rPr>
        <w:t>RP-241253</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4365135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A3C162" w14:textId="77777777" w:rsidR="00A7610C" w:rsidRDefault="00A7610C" w:rsidP="00A7610C">
      <w:pPr>
        <w:rPr>
          <w:rFonts w:ascii="Arial" w:hAnsi="Arial" w:cs="Arial"/>
          <w:b/>
        </w:rPr>
      </w:pPr>
      <w:r>
        <w:rPr>
          <w:rFonts w:ascii="Arial" w:hAnsi="Arial" w:cs="Arial"/>
          <w:b/>
        </w:rPr>
        <w:t xml:space="preserve">Discussion: </w:t>
      </w:r>
    </w:p>
    <w:p w14:paraId="003E78BD" w14:textId="77777777" w:rsidR="00A7610C" w:rsidRDefault="00A7610C" w:rsidP="00A7610C">
      <w:r>
        <w:t>conclusion: Core part WI is completed</w:t>
      </w:r>
    </w:p>
    <w:p w14:paraId="77AA9D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D574B" w14:textId="77777777" w:rsidR="00A7610C" w:rsidRDefault="00A7610C" w:rsidP="00A7610C">
      <w:pPr>
        <w:rPr>
          <w:rFonts w:ascii="Arial" w:hAnsi="Arial" w:cs="Arial"/>
          <w:b/>
          <w:sz w:val="24"/>
        </w:rPr>
      </w:pPr>
      <w:r>
        <w:rPr>
          <w:rFonts w:ascii="Arial" w:hAnsi="Arial" w:cs="Arial"/>
          <w:b/>
          <w:color w:val="0000FF"/>
          <w:sz w:val="24"/>
        </w:rPr>
        <w:t>RP-241457</w:t>
      </w:r>
      <w:r>
        <w:rPr>
          <w:rFonts w:ascii="Arial" w:hAnsi="Arial" w:cs="Arial"/>
          <w:b/>
          <w:color w:val="0000FF"/>
          <w:sz w:val="24"/>
        </w:rPr>
        <w:tab/>
      </w:r>
      <w:r>
        <w:rPr>
          <w:rFonts w:ascii="Arial" w:hAnsi="Arial" w:cs="Arial"/>
          <w:b/>
          <w:sz w:val="24"/>
        </w:rPr>
        <w:t>RAN4 CRs to Open REL-18 NR or NR+LTE WIs spectrum – Batch 15</w:t>
      </w:r>
    </w:p>
    <w:p w14:paraId="68BAB69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FB3FE7" w14:textId="77777777" w:rsidR="00A7610C" w:rsidRDefault="00A7610C" w:rsidP="00A7610C">
      <w:pPr>
        <w:rPr>
          <w:rFonts w:ascii="Arial" w:hAnsi="Arial" w:cs="Arial"/>
          <w:b/>
        </w:rPr>
      </w:pPr>
      <w:r>
        <w:rPr>
          <w:rFonts w:ascii="Arial" w:hAnsi="Arial" w:cs="Arial"/>
          <w:b/>
        </w:rPr>
        <w:t xml:space="preserve">Abstract: </w:t>
      </w:r>
    </w:p>
    <w:p w14:paraId="0ACF6F97" w14:textId="77777777" w:rsidR="00A7610C" w:rsidRDefault="00A7610C" w:rsidP="00A7610C">
      <w:r>
        <w:t>9.5.3.3</w:t>
      </w:r>
    </w:p>
    <w:p w14:paraId="52F8B232"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906CD" w14:textId="77777777" w:rsidR="00A7610C" w:rsidRDefault="00A7610C" w:rsidP="00A7610C">
      <w:pPr>
        <w:rPr>
          <w:rFonts w:ascii="Arial" w:hAnsi="Arial" w:cs="Arial"/>
          <w:b/>
          <w:sz w:val="24"/>
        </w:rPr>
      </w:pPr>
      <w:r>
        <w:rPr>
          <w:rFonts w:ascii="Arial" w:hAnsi="Arial" w:cs="Arial"/>
          <w:b/>
          <w:color w:val="0000FF"/>
          <w:sz w:val="24"/>
        </w:rPr>
        <w:t>RP-241137</w:t>
      </w:r>
      <w:r>
        <w:rPr>
          <w:rFonts w:ascii="Arial" w:hAnsi="Arial" w:cs="Arial"/>
          <w:b/>
          <w:color w:val="0000FF"/>
          <w:sz w:val="24"/>
        </w:rPr>
        <w:tab/>
      </w:r>
      <w:r>
        <w:rPr>
          <w:rFonts w:ascii="Arial" w:hAnsi="Arial" w:cs="Arial"/>
          <w:b/>
          <w:sz w:val="24"/>
        </w:rPr>
        <w:t>TR 38.897 v1.0.0 High power UE for NR TDD intra-band carrier aggregation in frequency range FR1 (Release 18)</w:t>
      </w:r>
    </w:p>
    <w:p w14:paraId="05E6A9C3"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38.897 v1.0.0</w:t>
      </w:r>
      <w:r>
        <w:rPr>
          <w:i/>
        </w:rPr>
        <w:br/>
      </w:r>
      <w:r>
        <w:rPr>
          <w:i/>
        </w:rPr>
        <w:tab/>
      </w:r>
      <w:r>
        <w:rPr>
          <w:i/>
        </w:rPr>
        <w:tab/>
      </w:r>
      <w:r>
        <w:rPr>
          <w:i/>
        </w:rPr>
        <w:tab/>
      </w:r>
      <w:r>
        <w:rPr>
          <w:i/>
        </w:rPr>
        <w:tab/>
      </w:r>
      <w:r>
        <w:rPr>
          <w:i/>
        </w:rPr>
        <w:tab/>
        <w:t>Source: Huawei,HiSilicon</w:t>
      </w:r>
    </w:p>
    <w:p w14:paraId="7D0B55A8" w14:textId="77777777" w:rsidR="00A7610C" w:rsidRDefault="00A7610C" w:rsidP="00A7610C">
      <w:pPr>
        <w:rPr>
          <w:rFonts w:ascii="Arial" w:hAnsi="Arial" w:cs="Arial"/>
          <w:b/>
        </w:rPr>
      </w:pPr>
      <w:r>
        <w:rPr>
          <w:rFonts w:ascii="Arial" w:hAnsi="Arial" w:cs="Arial"/>
          <w:b/>
        </w:rPr>
        <w:t xml:space="preserve">Abstract: </w:t>
      </w:r>
    </w:p>
    <w:p w14:paraId="36E21A99" w14:textId="77777777" w:rsidR="00A7610C" w:rsidRDefault="00A7610C" w:rsidP="00A7610C">
      <w:r>
        <w:t>RAN4 TR 38.897 is provided for 1-step approval</w:t>
      </w:r>
    </w:p>
    <w:p w14:paraId="1B2330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A45F2" w14:textId="77777777" w:rsidR="00A7610C" w:rsidRDefault="00A7610C" w:rsidP="00A7610C">
      <w:pPr>
        <w:rPr>
          <w:rFonts w:ascii="Arial" w:hAnsi="Arial" w:cs="Arial"/>
          <w:b/>
          <w:sz w:val="24"/>
        </w:rPr>
      </w:pPr>
      <w:r>
        <w:rPr>
          <w:rFonts w:ascii="Arial" w:hAnsi="Arial" w:cs="Arial"/>
          <w:b/>
          <w:color w:val="0000FF"/>
          <w:sz w:val="24"/>
        </w:rPr>
        <w:t>RP-241254</w:t>
      </w:r>
      <w:r>
        <w:rPr>
          <w:rFonts w:ascii="Arial" w:hAnsi="Arial" w:cs="Arial"/>
          <w:b/>
          <w:color w:val="0000FF"/>
          <w:sz w:val="24"/>
        </w:rPr>
        <w:tab/>
      </w:r>
      <w:r>
        <w:rPr>
          <w:rFonts w:ascii="Arial" w:hAnsi="Arial" w:cs="Arial"/>
          <w:b/>
          <w:sz w:val="24"/>
        </w:rPr>
        <w:t>Revised WI: High power UE (power class 1.5 or 2) for intra-band Carrier Aggregation combinations of a single NR FR1 TDD band</w:t>
      </w:r>
    </w:p>
    <w:p w14:paraId="2F5A143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DC6E19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8521D" w14:textId="77777777" w:rsidR="00A7610C" w:rsidRDefault="00A7610C" w:rsidP="00A7610C">
      <w:pPr>
        <w:pStyle w:val="Heading5"/>
      </w:pPr>
      <w:bookmarkStart w:id="278" w:name="_Toc174268442"/>
      <w:bookmarkStart w:id="279" w:name="_Toc174924451"/>
      <w:r>
        <w:t>9.5.3.4</w:t>
      </w:r>
      <w:r>
        <w:tab/>
        <w:t>Core part: Rel-18 High power UE (PCm with 1&lt;m&lt;3) for a single FR1 band in UL of DC combinations of x bands (x=1,2,3, 4 for y=1 or x=1, 2 for y=2) LTE inter-band CA (xDL/1UL) and y bands NR inter-band CA (yDL/1UL) [RAN4 WI: HPUE_FR1_DC_LTE_NR_R18-Core]</w:t>
      </w:r>
      <w:bookmarkEnd w:id="278"/>
      <w:bookmarkEnd w:id="279"/>
    </w:p>
    <w:p w14:paraId="3D030597" w14:textId="77777777" w:rsidR="00A7610C" w:rsidRDefault="00A7610C" w:rsidP="00A7610C">
      <w:r>
        <w:t>NOTE: RAN #103 approved Core part REL-18 exception in RP-240242.</w:t>
      </w:r>
    </w:p>
    <w:p w14:paraId="37FA50A4" w14:textId="77777777" w:rsidR="00A7610C" w:rsidRDefault="00A7610C" w:rsidP="00A7610C">
      <w:pPr>
        <w:rPr>
          <w:rFonts w:ascii="Arial" w:hAnsi="Arial" w:cs="Arial"/>
          <w:b/>
          <w:sz w:val="24"/>
        </w:rPr>
      </w:pPr>
      <w:r>
        <w:rPr>
          <w:rFonts w:ascii="Arial" w:hAnsi="Arial" w:cs="Arial"/>
          <w:b/>
          <w:color w:val="0000FF"/>
          <w:sz w:val="24"/>
        </w:rPr>
        <w:t>RP-241143</w:t>
      </w:r>
      <w:r>
        <w:rPr>
          <w:rFonts w:ascii="Arial" w:hAnsi="Arial" w:cs="Arial"/>
          <w:b/>
          <w:color w:val="0000FF"/>
          <w:sz w:val="24"/>
        </w:rPr>
        <w:tab/>
      </w:r>
      <w:r>
        <w:rPr>
          <w:rFonts w:ascii="Arial" w:hAnsi="Arial" w:cs="Arial"/>
          <w:b/>
          <w:sz w:val="24"/>
        </w:rPr>
        <w:t>Status Report: High power UE (power class m with 1&lt;m&lt;3) for a single FR1 band in UL of Dual Connectivity (DC) combinations of x bands (x=1,2,3, 4 for y=1 or x=1, 2 for y=2) LTE inter-band CA (xDL/1UL) and y bands NR inter-band CA (yDL/1UL); rapporteur: Ericsson</w:t>
      </w:r>
    </w:p>
    <w:p w14:paraId="18F474C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31B26A" w14:textId="77777777" w:rsidR="00A7610C" w:rsidRDefault="00A7610C" w:rsidP="00A7610C">
      <w:pPr>
        <w:rPr>
          <w:rFonts w:ascii="Arial" w:hAnsi="Arial" w:cs="Arial"/>
          <w:b/>
        </w:rPr>
      </w:pPr>
      <w:r>
        <w:rPr>
          <w:rFonts w:ascii="Arial" w:hAnsi="Arial" w:cs="Arial"/>
          <w:b/>
        </w:rPr>
        <w:t xml:space="preserve">Discussion: </w:t>
      </w:r>
    </w:p>
    <w:p w14:paraId="0E967376" w14:textId="77777777" w:rsidR="00A7610C" w:rsidRDefault="00A7610C" w:rsidP="00A7610C">
      <w:r>
        <w:t>conclusion: Core part WI is completed</w:t>
      </w:r>
    </w:p>
    <w:p w14:paraId="3CD83F8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C05C" w14:textId="77777777" w:rsidR="00A7610C" w:rsidRDefault="00A7610C" w:rsidP="00A7610C">
      <w:pPr>
        <w:rPr>
          <w:rFonts w:ascii="Arial" w:hAnsi="Arial" w:cs="Arial"/>
          <w:b/>
          <w:sz w:val="24"/>
        </w:rPr>
      </w:pPr>
      <w:r>
        <w:rPr>
          <w:rFonts w:ascii="Arial" w:hAnsi="Arial" w:cs="Arial"/>
          <w:b/>
          <w:color w:val="0000FF"/>
          <w:sz w:val="24"/>
        </w:rPr>
        <w:t>RP-241458</w:t>
      </w:r>
      <w:r>
        <w:rPr>
          <w:rFonts w:ascii="Arial" w:hAnsi="Arial" w:cs="Arial"/>
          <w:b/>
          <w:color w:val="0000FF"/>
          <w:sz w:val="24"/>
        </w:rPr>
        <w:tab/>
      </w:r>
      <w:r>
        <w:rPr>
          <w:rFonts w:ascii="Arial" w:hAnsi="Arial" w:cs="Arial"/>
          <w:b/>
          <w:sz w:val="24"/>
        </w:rPr>
        <w:t>RAN4 CRs to Open REL-18 NR or NR+LTE WIs spectrum – Batch 16</w:t>
      </w:r>
    </w:p>
    <w:p w14:paraId="44256A9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778656" w14:textId="77777777" w:rsidR="00A7610C" w:rsidRDefault="00A7610C" w:rsidP="00A7610C">
      <w:pPr>
        <w:rPr>
          <w:rFonts w:ascii="Arial" w:hAnsi="Arial" w:cs="Arial"/>
          <w:b/>
        </w:rPr>
      </w:pPr>
      <w:r>
        <w:rPr>
          <w:rFonts w:ascii="Arial" w:hAnsi="Arial" w:cs="Arial"/>
          <w:b/>
        </w:rPr>
        <w:t xml:space="preserve">Abstract: </w:t>
      </w:r>
    </w:p>
    <w:p w14:paraId="06697CC5" w14:textId="77777777" w:rsidR="00A7610C" w:rsidRDefault="00A7610C" w:rsidP="00A7610C">
      <w:r>
        <w:t>9.5.3.4</w:t>
      </w:r>
    </w:p>
    <w:p w14:paraId="17E437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CBF8F" w14:textId="77777777" w:rsidR="00A7610C" w:rsidRDefault="00A7610C" w:rsidP="00A7610C">
      <w:pPr>
        <w:rPr>
          <w:rFonts w:ascii="Arial" w:hAnsi="Arial" w:cs="Arial"/>
          <w:b/>
          <w:sz w:val="24"/>
        </w:rPr>
      </w:pPr>
      <w:r>
        <w:rPr>
          <w:rFonts w:ascii="Arial" w:hAnsi="Arial" w:cs="Arial"/>
          <w:b/>
          <w:color w:val="0000FF"/>
          <w:sz w:val="24"/>
        </w:rPr>
        <w:t>RP-241146</w:t>
      </w:r>
      <w:r>
        <w:rPr>
          <w:rFonts w:ascii="Arial" w:hAnsi="Arial" w:cs="Arial"/>
          <w:b/>
          <w:color w:val="0000FF"/>
          <w:sz w:val="24"/>
        </w:rPr>
        <w:tab/>
      </w:r>
      <w:r>
        <w:rPr>
          <w:rFonts w:ascii="Arial" w:hAnsi="Arial" w:cs="Arial"/>
          <w:b/>
          <w:sz w:val="24"/>
        </w:rPr>
        <w:t>TR 38.898 v1.0.0 High power UE for FR1 for DC_R18_xBLTE_yBNR_zDLnUL with power class m (x= 1, 2, 3, 4; y=1, 2; m&lt;3)</w:t>
      </w:r>
    </w:p>
    <w:p w14:paraId="1A8DAADE"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38.898 v1.0.0</w:t>
      </w:r>
      <w:r>
        <w:rPr>
          <w:i/>
        </w:rPr>
        <w:br/>
      </w:r>
      <w:r>
        <w:rPr>
          <w:i/>
        </w:rPr>
        <w:tab/>
      </w:r>
      <w:r>
        <w:rPr>
          <w:i/>
        </w:rPr>
        <w:tab/>
      </w:r>
      <w:r>
        <w:rPr>
          <w:i/>
        </w:rPr>
        <w:tab/>
      </w:r>
      <w:r>
        <w:rPr>
          <w:i/>
        </w:rPr>
        <w:tab/>
      </w:r>
      <w:r>
        <w:rPr>
          <w:i/>
        </w:rPr>
        <w:tab/>
        <w:t>Source: Ericsson</w:t>
      </w:r>
    </w:p>
    <w:p w14:paraId="47E0B8ED" w14:textId="77777777" w:rsidR="00A7610C" w:rsidRDefault="00A7610C" w:rsidP="00A7610C">
      <w:pPr>
        <w:rPr>
          <w:rFonts w:ascii="Arial" w:hAnsi="Arial" w:cs="Arial"/>
          <w:b/>
        </w:rPr>
      </w:pPr>
      <w:r>
        <w:rPr>
          <w:rFonts w:ascii="Arial" w:hAnsi="Arial" w:cs="Arial"/>
          <w:b/>
        </w:rPr>
        <w:t xml:space="preserve">Abstract: </w:t>
      </w:r>
    </w:p>
    <w:p w14:paraId="1323315E" w14:textId="77777777" w:rsidR="00A7610C" w:rsidRDefault="00A7610C" w:rsidP="00A7610C">
      <w:r>
        <w:lastRenderedPageBreak/>
        <w:t>RAN4 TR 38.898 is provided for 1-step approval</w:t>
      </w:r>
    </w:p>
    <w:p w14:paraId="4829B1BF" w14:textId="77777777" w:rsidR="00A7610C" w:rsidRDefault="00A7610C" w:rsidP="00A7610C">
      <w:pPr>
        <w:rPr>
          <w:rFonts w:ascii="Arial" w:hAnsi="Arial" w:cs="Arial"/>
          <w:b/>
        </w:rPr>
      </w:pPr>
      <w:r>
        <w:rPr>
          <w:rFonts w:ascii="Arial" w:hAnsi="Arial" w:cs="Arial"/>
          <w:b/>
        </w:rPr>
        <w:t xml:space="preserve">Discussion: </w:t>
      </w:r>
    </w:p>
    <w:p w14:paraId="0294DAFC" w14:textId="77777777" w:rsidR="00A7610C" w:rsidRDefault="00A7610C" w:rsidP="00A7610C">
      <w:r>
        <w:t>MCC: cover page missing</w:t>
      </w:r>
    </w:p>
    <w:p w14:paraId="23A1AC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39622" w14:textId="77777777" w:rsidR="00A7610C" w:rsidRDefault="00A7610C" w:rsidP="00A7610C">
      <w:pPr>
        <w:rPr>
          <w:rFonts w:ascii="Arial" w:hAnsi="Arial" w:cs="Arial"/>
          <w:b/>
          <w:sz w:val="24"/>
        </w:rPr>
      </w:pPr>
      <w:r>
        <w:rPr>
          <w:rFonts w:ascii="Arial" w:hAnsi="Arial" w:cs="Arial"/>
          <w:b/>
          <w:color w:val="0000FF"/>
          <w:sz w:val="24"/>
        </w:rPr>
        <w:t>RP-241144</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495349E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B46FB90" w14:textId="77777777" w:rsidR="00A7610C" w:rsidRDefault="00A7610C" w:rsidP="00A7610C">
      <w:pPr>
        <w:rPr>
          <w:rFonts w:ascii="Arial" w:hAnsi="Arial" w:cs="Arial"/>
          <w:b/>
        </w:rPr>
      </w:pPr>
      <w:r>
        <w:rPr>
          <w:rFonts w:ascii="Arial" w:hAnsi="Arial" w:cs="Arial"/>
          <w:b/>
        </w:rPr>
        <w:t xml:space="preserve">Abstract: </w:t>
      </w:r>
    </w:p>
    <w:p w14:paraId="0D2D7239" w14:textId="77777777" w:rsidR="00A7610C" w:rsidRDefault="00A7610C" w:rsidP="00A7610C">
      <w:r>
        <w:t xml:space="preserve">Revised WID on High power UE (power class m with 1&lt;m&lt;3) for a single FR1 band in UL of Dual Connectivity (DC) combinations of x bands (x=1,2,3, 4 for y=1 or x=1, 2 for y=2) LTE inter-band CA (xDL/1UL) and y bands NR inter-band CA (yDL/1UL); Last approved </w:t>
      </w:r>
    </w:p>
    <w:p w14:paraId="23839CF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8B826" w14:textId="77777777" w:rsidR="00A7610C" w:rsidRDefault="00A7610C" w:rsidP="00A7610C">
      <w:pPr>
        <w:pStyle w:val="Heading5"/>
      </w:pPr>
      <w:bookmarkStart w:id="280" w:name="_Toc174268443"/>
      <w:bookmarkStart w:id="281" w:name="_Toc174924452"/>
      <w:r>
        <w:t>9.5.3.5</w:t>
      </w:r>
      <w:r>
        <w:tab/>
        <w:t>Rel-18 High power UE (PC1.5 and PC2) for a single FR1 NR TDD band in UL of NR inter-band CA/DC combinations with/without NR SUL with y bands DL (y=2,3,4,5,6) and x bands UL (x=1,2) [RAN4 WI: HPUE_FR1_TDD_NR_CADC_SUL_R18]</w:t>
      </w:r>
      <w:bookmarkEnd w:id="280"/>
      <w:bookmarkEnd w:id="281"/>
    </w:p>
    <w:p w14:paraId="342D412E" w14:textId="77777777" w:rsidR="00A7610C" w:rsidRDefault="00A7610C" w:rsidP="00A7610C">
      <w:r>
        <w:t>NOTE: RAN #103 approved Core part REL-18 exception in RP-240357.</w:t>
      </w:r>
    </w:p>
    <w:p w14:paraId="472A3E1A" w14:textId="77777777" w:rsidR="00A7610C" w:rsidRDefault="00A7610C" w:rsidP="00A7610C">
      <w:pPr>
        <w:rPr>
          <w:rFonts w:ascii="Arial" w:hAnsi="Arial" w:cs="Arial"/>
          <w:b/>
          <w:sz w:val="24"/>
        </w:rPr>
      </w:pPr>
      <w:r>
        <w:rPr>
          <w:rFonts w:ascii="Arial" w:hAnsi="Arial" w:cs="Arial"/>
          <w:b/>
          <w:color w:val="0000FF"/>
          <w:sz w:val="24"/>
        </w:rPr>
        <w:t>RP-241303</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3A9D54B8" w14:textId="77777777" w:rsidR="00A7610C" w:rsidRDefault="00A7610C" w:rsidP="00A7610C">
      <w:pPr>
        <w:rPr>
          <w:rFonts w:ascii="Arial" w:hAnsi="Arial" w:cs="Arial"/>
          <w:b/>
          <w:sz w:val="24"/>
        </w:rPr>
      </w:pPr>
      <w:r>
        <w:rPr>
          <w:rFonts w:ascii="Arial" w:hAnsi="Arial" w:cs="Arial"/>
          <w:b/>
          <w:sz w:val="24"/>
        </w:rPr>
        <w:t xml:space="preserve">rapporteur: </w:t>
      </w:r>
    </w:p>
    <w:p w14:paraId="40C7F88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970DAB" w14:textId="77777777" w:rsidR="00A7610C" w:rsidRDefault="00A7610C" w:rsidP="00A7610C">
      <w:pPr>
        <w:rPr>
          <w:rFonts w:ascii="Arial" w:hAnsi="Arial" w:cs="Arial"/>
          <w:b/>
        </w:rPr>
      </w:pPr>
      <w:r>
        <w:rPr>
          <w:rFonts w:ascii="Arial" w:hAnsi="Arial" w:cs="Arial"/>
          <w:b/>
        </w:rPr>
        <w:t xml:space="preserve">Abstract: </w:t>
      </w:r>
    </w:p>
    <w:p w14:paraId="07F427CD" w14:textId="77777777" w:rsidR="00A7610C" w:rsidRDefault="00A7610C" w:rsidP="00A7610C">
      <w:r>
        <w:t>WI 100% completed</w:t>
      </w:r>
    </w:p>
    <w:p w14:paraId="3CA78C4F" w14:textId="77777777" w:rsidR="00A7610C" w:rsidRDefault="00A7610C" w:rsidP="00A7610C">
      <w:pPr>
        <w:rPr>
          <w:rFonts w:ascii="Arial" w:hAnsi="Arial" w:cs="Arial"/>
          <w:b/>
        </w:rPr>
      </w:pPr>
      <w:r>
        <w:rPr>
          <w:rFonts w:ascii="Arial" w:hAnsi="Arial" w:cs="Arial"/>
          <w:b/>
        </w:rPr>
        <w:t xml:space="preserve">Discussion: </w:t>
      </w:r>
    </w:p>
    <w:p w14:paraId="02BE8C51" w14:textId="77777777" w:rsidR="00A7610C" w:rsidRDefault="00A7610C" w:rsidP="00A7610C">
      <w:r>
        <w:t>MCC: target and % complete of HPUE_FR1_TDD_NR_CADC_SUL_R18-Perf is missing</w:t>
      </w:r>
    </w:p>
    <w:p w14:paraId="6319BC3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RP-241595</w:t>
      </w:r>
      <w:r>
        <w:rPr>
          <w:color w:val="993300"/>
          <w:u w:val="single"/>
        </w:rPr>
        <w:t>.</w:t>
      </w:r>
    </w:p>
    <w:p w14:paraId="6D55898E" w14:textId="77777777" w:rsidR="00A7610C" w:rsidRDefault="00A7610C" w:rsidP="00A7610C">
      <w:pPr>
        <w:rPr>
          <w:rFonts w:ascii="Arial" w:hAnsi="Arial" w:cs="Arial"/>
          <w:b/>
          <w:sz w:val="24"/>
        </w:rPr>
      </w:pPr>
      <w:r>
        <w:rPr>
          <w:rFonts w:ascii="Arial" w:hAnsi="Arial" w:cs="Arial"/>
          <w:b/>
          <w:color w:val="0000FF"/>
          <w:sz w:val="24"/>
        </w:rPr>
        <w:t>RP-241595</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058AF0B2" w14:textId="77777777" w:rsidR="00A7610C" w:rsidRDefault="00A7610C" w:rsidP="00A7610C">
      <w:pPr>
        <w:rPr>
          <w:rFonts w:ascii="Arial" w:hAnsi="Arial" w:cs="Arial"/>
          <w:b/>
          <w:sz w:val="24"/>
        </w:rPr>
      </w:pPr>
      <w:r>
        <w:rPr>
          <w:rFonts w:ascii="Arial" w:hAnsi="Arial" w:cs="Arial"/>
          <w:b/>
          <w:sz w:val="24"/>
        </w:rPr>
        <w:t xml:space="preserve">rapporteur: </w:t>
      </w:r>
    </w:p>
    <w:p w14:paraId="3E40838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039C7A" w14:textId="77777777" w:rsidR="00A7610C" w:rsidRDefault="00A7610C" w:rsidP="00A7610C">
      <w:pPr>
        <w:rPr>
          <w:color w:val="808080"/>
        </w:rPr>
      </w:pPr>
      <w:r>
        <w:rPr>
          <w:color w:val="808080"/>
        </w:rPr>
        <w:t>(Replaces RP-241303)</w:t>
      </w:r>
    </w:p>
    <w:p w14:paraId="4196CF82" w14:textId="77777777" w:rsidR="00A7610C" w:rsidRDefault="00A7610C" w:rsidP="00A7610C">
      <w:pPr>
        <w:rPr>
          <w:rFonts w:ascii="Arial" w:hAnsi="Arial" w:cs="Arial"/>
          <w:b/>
        </w:rPr>
      </w:pPr>
      <w:r>
        <w:rPr>
          <w:rFonts w:ascii="Arial" w:hAnsi="Arial" w:cs="Arial"/>
          <w:b/>
        </w:rPr>
        <w:lastRenderedPageBreak/>
        <w:t xml:space="preserve">Discussion: </w:t>
      </w:r>
    </w:p>
    <w:p w14:paraId="51A38A3D" w14:textId="77777777" w:rsidR="00A7610C" w:rsidRDefault="00A7610C" w:rsidP="00A7610C">
      <w:r>
        <w:t>MCC: late submission</w:t>
      </w:r>
    </w:p>
    <w:p w14:paraId="09FB221A" w14:textId="77777777" w:rsidR="00A7610C" w:rsidRDefault="00A7610C" w:rsidP="00A7610C">
      <w:r>
        <w:t>conclusion: Perf. part is stopped</w:t>
      </w:r>
    </w:p>
    <w:p w14:paraId="0257EE0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441D1" w14:textId="77777777" w:rsidR="00A7610C" w:rsidRDefault="00A7610C" w:rsidP="00A7610C">
      <w:pPr>
        <w:rPr>
          <w:rFonts w:ascii="Arial" w:hAnsi="Arial" w:cs="Arial"/>
          <w:b/>
          <w:sz w:val="24"/>
        </w:rPr>
      </w:pPr>
      <w:r>
        <w:rPr>
          <w:rFonts w:ascii="Arial" w:hAnsi="Arial" w:cs="Arial"/>
          <w:b/>
          <w:color w:val="0000FF"/>
          <w:sz w:val="24"/>
        </w:rPr>
        <w:t>RP-241459</w:t>
      </w:r>
      <w:r>
        <w:rPr>
          <w:rFonts w:ascii="Arial" w:hAnsi="Arial" w:cs="Arial"/>
          <w:b/>
          <w:color w:val="0000FF"/>
          <w:sz w:val="24"/>
        </w:rPr>
        <w:tab/>
      </w:r>
      <w:r>
        <w:rPr>
          <w:rFonts w:ascii="Arial" w:hAnsi="Arial" w:cs="Arial"/>
          <w:b/>
          <w:sz w:val="24"/>
        </w:rPr>
        <w:t>RAN4 CRs to Open REL-18 NR or NR+LTE WIs spectrum – Batch 17</w:t>
      </w:r>
    </w:p>
    <w:p w14:paraId="756DA14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D11408" w14:textId="77777777" w:rsidR="00A7610C" w:rsidRDefault="00A7610C" w:rsidP="00A7610C">
      <w:pPr>
        <w:rPr>
          <w:rFonts w:ascii="Arial" w:hAnsi="Arial" w:cs="Arial"/>
          <w:b/>
        </w:rPr>
      </w:pPr>
      <w:r>
        <w:rPr>
          <w:rFonts w:ascii="Arial" w:hAnsi="Arial" w:cs="Arial"/>
          <w:b/>
        </w:rPr>
        <w:t xml:space="preserve">Abstract: </w:t>
      </w:r>
    </w:p>
    <w:p w14:paraId="34FA30D4" w14:textId="77777777" w:rsidR="00A7610C" w:rsidRDefault="00A7610C" w:rsidP="00A7610C">
      <w:r>
        <w:t>9.5.3.5</w:t>
      </w:r>
    </w:p>
    <w:p w14:paraId="7D2FF8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FC06B" w14:textId="77777777" w:rsidR="00A7610C" w:rsidRDefault="00A7610C" w:rsidP="00A7610C">
      <w:pPr>
        <w:rPr>
          <w:rFonts w:ascii="Arial" w:hAnsi="Arial" w:cs="Arial"/>
          <w:b/>
          <w:sz w:val="24"/>
        </w:rPr>
      </w:pPr>
      <w:r>
        <w:rPr>
          <w:rFonts w:ascii="Arial" w:hAnsi="Arial" w:cs="Arial"/>
          <w:b/>
          <w:color w:val="0000FF"/>
          <w:sz w:val="24"/>
        </w:rPr>
        <w:t>RP-241160</w:t>
      </w:r>
      <w:r>
        <w:rPr>
          <w:rFonts w:ascii="Arial" w:hAnsi="Arial" w:cs="Arial"/>
          <w:b/>
          <w:color w:val="0000FF"/>
          <w:sz w:val="24"/>
        </w:rPr>
        <w:tab/>
      </w:r>
      <w:r>
        <w:rPr>
          <w:rFonts w:ascii="Arial" w:hAnsi="Arial" w:cs="Arial"/>
          <w:b/>
          <w:sz w:val="24"/>
        </w:rPr>
        <w:t>TR 38.899 v1.0.0 High power UE for FR1 NR inter-band CA/DC or NR SUL band combination with y (1&lt;y&lt;=6) bands DL and x (x=1, 2) bands UL and power class m (m&lt;3) and high power on TDD band(s)</w:t>
      </w:r>
    </w:p>
    <w:p w14:paraId="72959106"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38.899 v1.0.0</w:t>
      </w:r>
      <w:r>
        <w:rPr>
          <w:i/>
        </w:rPr>
        <w:br/>
      </w:r>
      <w:r>
        <w:rPr>
          <w:i/>
        </w:rPr>
        <w:tab/>
      </w:r>
      <w:r>
        <w:rPr>
          <w:i/>
        </w:rPr>
        <w:tab/>
      </w:r>
      <w:r>
        <w:rPr>
          <w:i/>
        </w:rPr>
        <w:tab/>
      </w:r>
      <w:r>
        <w:rPr>
          <w:i/>
        </w:rPr>
        <w:tab/>
      </w:r>
      <w:r>
        <w:rPr>
          <w:i/>
        </w:rPr>
        <w:tab/>
        <w:t>Source: Huawei, HiSilicon, China Telecom</w:t>
      </w:r>
    </w:p>
    <w:p w14:paraId="6EE9904F" w14:textId="77777777" w:rsidR="00A7610C" w:rsidRDefault="00A7610C" w:rsidP="00A7610C">
      <w:pPr>
        <w:rPr>
          <w:rFonts w:ascii="Arial" w:hAnsi="Arial" w:cs="Arial"/>
          <w:b/>
        </w:rPr>
      </w:pPr>
      <w:r>
        <w:rPr>
          <w:rFonts w:ascii="Arial" w:hAnsi="Arial" w:cs="Arial"/>
          <w:b/>
        </w:rPr>
        <w:t xml:space="preserve">Abstract: </w:t>
      </w:r>
    </w:p>
    <w:p w14:paraId="11520DBB" w14:textId="77777777" w:rsidR="00A7610C" w:rsidRDefault="00A7610C" w:rsidP="00A7610C">
      <w:r>
        <w:t>RAN4 TR 38.899 is provided for 1-step approval</w:t>
      </w:r>
    </w:p>
    <w:p w14:paraId="13E5691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E87DA" w14:textId="77777777" w:rsidR="00A7610C" w:rsidRDefault="00A7610C" w:rsidP="00A7610C">
      <w:pPr>
        <w:rPr>
          <w:rFonts w:ascii="Arial" w:hAnsi="Arial" w:cs="Arial"/>
          <w:b/>
          <w:sz w:val="24"/>
        </w:rPr>
      </w:pPr>
      <w:r>
        <w:rPr>
          <w:rFonts w:ascii="Arial" w:hAnsi="Arial" w:cs="Arial"/>
          <w:b/>
          <w:color w:val="0000FF"/>
          <w:sz w:val="24"/>
        </w:rPr>
        <w:t>RP-241302</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59AE9BD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1A9EA683" w14:textId="77777777" w:rsidR="00A7610C" w:rsidRDefault="00A7610C" w:rsidP="00A7610C">
      <w:pPr>
        <w:rPr>
          <w:rFonts w:ascii="Arial" w:hAnsi="Arial" w:cs="Arial"/>
          <w:b/>
        </w:rPr>
      </w:pPr>
      <w:r>
        <w:rPr>
          <w:rFonts w:ascii="Arial" w:hAnsi="Arial" w:cs="Arial"/>
          <w:b/>
        </w:rPr>
        <w:t xml:space="preserve">Abstract: </w:t>
      </w:r>
    </w:p>
    <w:p w14:paraId="5366A3AA" w14:textId="77777777" w:rsidR="00A7610C" w:rsidRDefault="00A7610C" w:rsidP="00A7610C">
      <w:r>
        <w:t>WI 100% completed</w:t>
      </w:r>
    </w:p>
    <w:p w14:paraId="23A193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0715A" w14:textId="77777777" w:rsidR="00A7610C" w:rsidRDefault="00A7610C" w:rsidP="00A7610C">
      <w:pPr>
        <w:pStyle w:val="Heading5"/>
      </w:pPr>
      <w:bookmarkStart w:id="282" w:name="_Toc174268444"/>
      <w:bookmarkStart w:id="283" w:name="_Toc174924453"/>
      <w:r>
        <w:t>9.5.3.6</w:t>
      </w:r>
      <w:r>
        <w:tab/>
        <w:t>Core part: Rel-18 High power UE (power class 2) for a single FR1 NR FDD band in UL of NR inter-band CA/DC combinations with y bands DL (y=2,3,4,5,6) and x bands UL (x=1) [RAN4 WI: HPUE_FR1_FDD_NR_CADC_R18-Core]</w:t>
      </w:r>
      <w:bookmarkEnd w:id="282"/>
      <w:bookmarkEnd w:id="283"/>
    </w:p>
    <w:p w14:paraId="73F9348D" w14:textId="77777777" w:rsidR="00A7610C" w:rsidRDefault="00A7610C" w:rsidP="00A7610C">
      <w:r>
        <w:t>NOTE: RAN #103 approved Core part REL-18 exception in RP-240124.</w:t>
      </w:r>
    </w:p>
    <w:p w14:paraId="3A620188" w14:textId="77777777" w:rsidR="00A7610C" w:rsidRDefault="00A7610C" w:rsidP="00A7610C">
      <w:pPr>
        <w:rPr>
          <w:rFonts w:ascii="Arial" w:hAnsi="Arial" w:cs="Arial"/>
          <w:b/>
          <w:sz w:val="24"/>
        </w:rPr>
      </w:pPr>
      <w:r>
        <w:rPr>
          <w:rFonts w:ascii="Arial" w:hAnsi="Arial" w:cs="Arial"/>
          <w:b/>
          <w:color w:val="0000FF"/>
          <w:sz w:val="24"/>
        </w:rPr>
        <w:t>RP-241318</w:t>
      </w:r>
      <w:r>
        <w:rPr>
          <w:rFonts w:ascii="Arial" w:hAnsi="Arial" w:cs="Arial"/>
          <w:b/>
          <w:color w:val="0000FF"/>
          <w:sz w:val="24"/>
        </w:rPr>
        <w:tab/>
      </w:r>
      <w:r>
        <w:rPr>
          <w:rFonts w:ascii="Arial" w:hAnsi="Arial" w:cs="Arial"/>
          <w:b/>
          <w:sz w:val="24"/>
        </w:rPr>
        <w:t>Status Report for WI Core part: Rel-18 High power UE (power class 2) for a single FR1 NR FDD band in UL of NR intra-band and inter-band CA/DC combinations with y bands downlink (y=1,2,3,4,5,6) and x bands uplink (x=1); rapporteur: China Unicom</w:t>
      </w:r>
    </w:p>
    <w:p w14:paraId="5CE17F1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1D4A603" w14:textId="77777777" w:rsidR="00A7610C" w:rsidRDefault="00A7610C" w:rsidP="00A7610C">
      <w:pPr>
        <w:rPr>
          <w:rFonts w:ascii="Arial" w:hAnsi="Arial" w:cs="Arial"/>
          <w:b/>
        </w:rPr>
      </w:pPr>
      <w:r>
        <w:rPr>
          <w:rFonts w:ascii="Arial" w:hAnsi="Arial" w:cs="Arial"/>
          <w:b/>
        </w:rPr>
        <w:t xml:space="preserve">Discussion: </w:t>
      </w:r>
    </w:p>
    <w:p w14:paraId="65F19E13" w14:textId="77777777" w:rsidR="00A7610C" w:rsidRDefault="00A7610C" w:rsidP="00A7610C">
      <w:r>
        <w:t>conclusion: Core part WI is completed</w:t>
      </w:r>
    </w:p>
    <w:p w14:paraId="014A28B5"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84727" w14:textId="77777777" w:rsidR="00A7610C" w:rsidRDefault="00A7610C" w:rsidP="00A7610C">
      <w:pPr>
        <w:rPr>
          <w:rFonts w:ascii="Arial" w:hAnsi="Arial" w:cs="Arial"/>
          <w:b/>
          <w:sz w:val="24"/>
        </w:rPr>
      </w:pPr>
      <w:r>
        <w:rPr>
          <w:rFonts w:ascii="Arial" w:hAnsi="Arial" w:cs="Arial"/>
          <w:b/>
          <w:color w:val="0000FF"/>
          <w:sz w:val="24"/>
        </w:rPr>
        <w:t>RP-241460</w:t>
      </w:r>
      <w:r>
        <w:rPr>
          <w:rFonts w:ascii="Arial" w:hAnsi="Arial" w:cs="Arial"/>
          <w:b/>
          <w:color w:val="0000FF"/>
          <w:sz w:val="24"/>
        </w:rPr>
        <w:tab/>
      </w:r>
      <w:r>
        <w:rPr>
          <w:rFonts w:ascii="Arial" w:hAnsi="Arial" w:cs="Arial"/>
          <w:b/>
          <w:sz w:val="24"/>
        </w:rPr>
        <w:t>RAN4 CRs to Open REL-18 NR or NR+LTE WIs spectrum – Batch 18</w:t>
      </w:r>
    </w:p>
    <w:p w14:paraId="799E5AC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0CEE00" w14:textId="77777777" w:rsidR="00A7610C" w:rsidRDefault="00A7610C" w:rsidP="00A7610C">
      <w:pPr>
        <w:rPr>
          <w:rFonts w:ascii="Arial" w:hAnsi="Arial" w:cs="Arial"/>
          <w:b/>
        </w:rPr>
      </w:pPr>
      <w:r>
        <w:rPr>
          <w:rFonts w:ascii="Arial" w:hAnsi="Arial" w:cs="Arial"/>
          <w:b/>
        </w:rPr>
        <w:t xml:space="preserve">Abstract: </w:t>
      </w:r>
    </w:p>
    <w:p w14:paraId="4A1361AC" w14:textId="77777777" w:rsidR="00A7610C" w:rsidRDefault="00A7610C" w:rsidP="00A7610C">
      <w:r>
        <w:t>9.5.3.6</w:t>
      </w:r>
    </w:p>
    <w:p w14:paraId="6496DD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F69AA" w14:textId="77777777" w:rsidR="00A7610C" w:rsidRDefault="00A7610C" w:rsidP="00A7610C">
      <w:pPr>
        <w:rPr>
          <w:rFonts w:ascii="Arial" w:hAnsi="Arial" w:cs="Arial"/>
          <w:b/>
          <w:sz w:val="24"/>
        </w:rPr>
      </w:pPr>
      <w:r>
        <w:rPr>
          <w:rFonts w:ascii="Arial" w:hAnsi="Arial" w:cs="Arial"/>
          <w:b/>
          <w:color w:val="0000FF"/>
          <w:sz w:val="24"/>
        </w:rPr>
        <w:t>RP-241319</w:t>
      </w:r>
      <w:r>
        <w:rPr>
          <w:rFonts w:ascii="Arial" w:hAnsi="Arial" w:cs="Arial"/>
          <w:b/>
          <w:color w:val="0000FF"/>
          <w:sz w:val="24"/>
        </w:rPr>
        <w:tab/>
      </w:r>
      <w:r>
        <w:rPr>
          <w:rFonts w:ascii="Arial" w:hAnsi="Arial" w:cs="Arial"/>
          <w:b/>
          <w:sz w:val="24"/>
        </w:rPr>
        <w:t>TR 38.850 v2.0.0 Rel-18 High power UE (power class 2) for a single FR1 NR FDD band in UL of NR intra-band and inter-band CA/DC combinations with y bands downlink (y=1,2,3,4,5,6) and x bands uplink (x=1)</w:t>
      </w:r>
    </w:p>
    <w:p w14:paraId="5215530F"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38.850 v2.0.0</w:t>
      </w:r>
      <w:r>
        <w:rPr>
          <w:i/>
        </w:rPr>
        <w:br/>
      </w:r>
      <w:r>
        <w:rPr>
          <w:i/>
        </w:rPr>
        <w:tab/>
      </w:r>
      <w:r>
        <w:rPr>
          <w:i/>
        </w:rPr>
        <w:tab/>
      </w:r>
      <w:r>
        <w:rPr>
          <w:i/>
        </w:rPr>
        <w:tab/>
      </w:r>
      <w:r>
        <w:rPr>
          <w:i/>
        </w:rPr>
        <w:tab/>
      </w:r>
      <w:r>
        <w:rPr>
          <w:i/>
        </w:rPr>
        <w:tab/>
        <w:t>Source: China Unicom</w:t>
      </w:r>
    </w:p>
    <w:p w14:paraId="1720380D" w14:textId="77777777" w:rsidR="00A7610C" w:rsidRDefault="00A7610C" w:rsidP="00A7610C">
      <w:pPr>
        <w:rPr>
          <w:rFonts w:ascii="Arial" w:hAnsi="Arial" w:cs="Arial"/>
          <w:b/>
        </w:rPr>
      </w:pPr>
      <w:r>
        <w:rPr>
          <w:rFonts w:ascii="Arial" w:hAnsi="Arial" w:cs="Arial"/>
          <w:b/>
        </w:rPr>
        <w:t xml:space="preserve">Abstract: </w:t>
      </w:r>
    </w:p>
    <w:p w14:paraId="4A12F6C8" w14:textId="77777777" w:rsidR="00A7610C" w:rsidRDefault="00A7610C" w:rsidP="00A7610C">
      <w:r>
        <w:t>RAN4 TR 38.850 is provided for approval</w:t>
      </w:r>
    </w:p>
    <w:p w14:paraId="5492290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BD6BF" w14:textId="77777777" w:rsidR="00A7610C" w:rsidRDefault="00A7610C" w:rsidP="00A7610C">
      <w:pPr>
        <w:rPr>
          <w:rFonts w:ascii="Arial" w:hAnsi="Arial" w:cs="Arial"/>
          <w:b/>
          <w:sz w:val="24"/>
        </w:rPr>
      </w:pPr>
      <w:r>
        <w:rPr>
          <w:rFonts w:ascii="Arial" w:hAnsi="Arial" w:cs="Arial"/>
          <w:b/>
          <w:color w:val="0000FF"/>
          <w:sz w:val="24"/>
        </w:rPr>
        <w:t>RP-241317</w:t>
      </w:r>
      <w:r>
        <w:rPr>
          <w:rFonts w:ascii="Arial" w:hAnsi="Arial" w:cs="Arial"/>
          <w:b/>
          <w:color w:val="0000FF"/>
          <w:sz w:val="24"/>
        </w:rPr>
        <w:tab/>
      </w:r>
      <w:r>
        <w:rPr>
          <w:rFonts w:ascii="Arial" w:hAnsi="Arial" w:cs="Arial"/>
          <w:b/>
          <w:sz w:val="24"/>
        </w:rPr>
        <w:t>Revised WID Rel-18 High power UE (power class 2) for FR1 NR FDD band in UL of NR CADC combinations</w:t>
      </w:r>
    </w:p>
    <w:p w14:paraId="40AA0686"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5C911C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CDE7C" w14:textId="77777777" w:rsidR="00A7610C" w:rsidRDefault="00A7610C" w:rsidP="00A7610C">
      <w:pPr>
        <w:pStyle w:val="Heading4"/>
      </w:pPr>
      <w:bookmarkStart w:id="284" w:name="_Toc174268445"/>
      <w:bookmarkStart w:id="285" w:name="_Toc174924454"/>
      <w:r>
        <w:t>9.5.4</w:t>
      </w:r>
      <w:r>
        <w:tab/>
        <w:t>Other spectrum related REL-18 WIs</w:t>
      </w:r>
      <w:bookmarkEnd w:id="284"/>
      <w:bookmarkEnd w:id="285"/>
    </w:p>
    <w:p w14:paraId="71AFFBEF" w14:textId="77777777" w:rsidR="00A7610C" w:rsidRDefault="00A7610C" w:rsidP="00A7610C">
      <w:pPr>
        <w:pStyle w:val="Heading5"/>
      </w:pPr>
      <w:bookmarkStart w:id="286" w:name="_Toc174268446"/>
      <w:bookmarkStart w:id="287" w:name="_Toc174924455"/>
      <w:r>
        <w:t>9.5.4.1</w:t>
      </w:r>
      <w:r>
        <w:tab/>
        <w:t>Core part: Simultaneous Rx/Tx band combinations for NR CA/DC, NR SUL and LTE/NR DC in Rel-18 [RAN4 WI: LTE_NR_Simult_RxTx_R18-Core]</w:t>
      </w:r>
      <w:bookmarkEnd w:id="286"/>
      <w:bookmarkEnd w:id="287"/>
    </w:p>
    <w:p w14:paraId="0760E535" w14:textId="77777777" w:rsidR="00A7610C" w:rsidRDefault="00A7610C" w:rsidP="00A7610C">
      <w:r>
        <w:t>NOTE: RAN #103 approved Core part REL-18 exception in RP-240424.</w:t>
      </w:r>
    </w:p>
    <w:p w14:paraId="2B45CC97" w14:textId="77777777" w:rsidR="00A7610C" w:rsidRDefault="00A7610C" w:rsidP="00A7610C">
      <w:pPr>
        <w:rPr>
          <w:rFonts w:ascii="Arial" w:hAnsi="Arial" w:cs="Arial"/>
          <w:b/>
          <w:sz w:val="24"/>
        </w:rPr>
      </w:pPr>
      <w:r>
        <w:rPr>
          <w:rFonts w:ascii="Arial" w:hAnsi="Arial" w:cs="Arial"/>
          <w:b/>
          <w:color w:val="0000FF"/>
          <w:sz w:val="24"/>
        </w:rPr>
        <w:t>RP-241250</w:t>
      </w:r>
      <w:r>
        <w:rPr>
          <w:rFonts w:ascii="Arial" w:hAnsi="Arial" w:cs="Arial"/>
          <w:b/>
          <w:color w:val="0000FF"/>
          <w:sz w:val="24"/>
        </w:rPr>
        <w:tab/>
      </w:r>
      <w:r>
        <w:rPr>
          <w:rFonts w:ascii="Arial" w:hAnsi="Arial" w:cs="Arial"/>
          <w:b/>
          <w:sz w:val="24"/>
        </w:rPr>
        <w:t>Status report for WI: Core part: Simultaneous Rx/Tx band combinations for NR CA/DC, NR SUL and LTE/NR DC in Rel-18; rapporteur: Huawei</w:t>
      </w:r>
    </w:p>
    <w:p w14:paraId="2FC6886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E6AF509" w14:textId="77777777" w:rsidR="00A7610C" w:rsidRDefault="00A7610C" w:rsidP="00A7610C">
      <w:pPr>
        <w:rPr>
          <w:rFonts w:ascii="Arial" w:hAnsi="Arial" w:cs="Arial"/>
          <w:b/>
        </w:rPr>
      </w:pPr>
      <w:r>
        <w:rPr>
          <w:rFonts w:ascii="Arial" w:hAnsi="Arial" w:cs="Arial"/>
          <w:b/>
        </w:rPr>
        <w:t xml:space="preserve">Discussion: </w:t>
      </w:r>
    </w:p>
    <w:p w14:paraId="18474785" w14:textId="77777777" w:rsidR="00A7610C" w:rsidRDefault="00A7610C" w:rsidP="00A7610C">
      <w:r>
        <w:t>conclusion: Core part WI is completed</w:t>
      </w:r>
    </w:p>
    <w:p w14:paraId="018F66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C0447" w14:textId="77777777" w:rsidR="00A7610C" w:rsidRDefault="00A7610C" w:rsidP="00A7610C">
      <w:pPr>
        <w:rPr>
          <w:rFonts w:ascii="Arial" w:hAnsi="Arial" w:cs="Arial"/>
          <w:b/>
          <w:sz w:val="24"/>
        </w:rPr>
      </w:pPr>
      <w:r>
        <w:rPr>
          <w:rFonts w:ascii="Arial" w:hAnsi="Arial" w:cs="Arial"/>
          <w:b/>
          <w:color w:val="0000FF"/>
          <w:sz w:val="24"/>
        </w:rPr>
        <w:t>RP-241461</w:t>
      </w:r>
      <w:r>
        <w:rPr>
          <w:rFonts w:ascii="Arial" w:hAnsi="Arial" w:cs="Arial"/>
          <w:b/>
          <w:color w:val="0000FF"/>
          <w:sz w:val="24"/>
        </w:rPr>
        <w:tab/>
      </w:r>
      <w:r>
        <w:rPr>
          <w:rFonts w:ascii="Arial" w:hAnsi="Arial" w:cs="Arial"/>
          <w:b/>
          <w:sz w:val="24"/>
        </w:rPr>
        <w:t>RAN4 CRs to Open REL-18 NR or NR+LTE WIs spectrum – Batch 19</w:t>
      </w:r>
    </w:p>
    <w:p w14:paraId="661D187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3FAE27" w14:textId="77777777" w:rsidR="00A7610C" w:rsidRDefault="00A7610C" w:rsidP="00A7610C">
      <w:pPr>
        <w:rPr>
          <w:rFonts w:ascii="Arial" w:hAnsi="Arial" w:cs="Arial"/>
          <w:b/>
        </w:rPr>
      </w:pPr>
      <w:r>
        <w:rPr>
          <w:rFonts w:ascii="Arial" w:hAnsi="Arial" w:cs="Arial"/>
          <w:b/>
        </w:rPr>
        <w:t xml:space="preserve">Abstract: </w:t>
      </w:r>
    </w:p>
    <w:p w14:paraId="7708AE62" w14:textId="77777777" w:rsidR="00A7610C" w:rsidRDefault="00A7610C" w:rsidP="00A7610C">
      <w:r>
        <w:t>9.5.4.1</w:t>
      </w:r>
    </w:p>
    <w:p w14:paraId="2316E9D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61A99" w14:textId="77777777" w:rsidR="00A7610C" w:rsidRDefault="00A7610C" w:rsidP="00A7610C">
      <w:pPr>
        <w:rPr>
          <w:rFonts w:ascii="Arial" w:hAnsi="Arial" w:cs="Arial"/>
          <w:b/>
          <w:sz w:val="24"/>
        </w:rPr>
      </w:pPr>
      <w:r>
        <w:rPr>
          <w:rFonts w:ascii="Arial" w:hAnsi="Arial" w:cs="Arial"/>
          <w:b/>
          <w:color w:val="0000FF"/>
          <w:sz w:val="24"/>
        </w:rPr>
        <w:lastRenderedPageBreak/>
        <w:t>RP-241135</w:t>
      </w:r>
      <w:r>
        <w:rPr>
          <w:rFonts w:ascii="Arial" w:hAnsi="Arial" w:cs="Arial"/>
          <w:b/>
          <w:color w:val="0000FF"/>
          <w:sz w:val="24"/>
        </w:rPr>
        <w:tab/>
      </w:r>
      <w:r>
        <w:rPr>
          <w:rFonts w:ascii="Arial" w:hAnsi="Arial" w:cs="Arial"/>
          <w:b/>
          <w:sz w:val="24"/>
        </w:rPr>
        <w:t>TR 38.894 v1.0.0 Requirements for simultaneous Rx/Tx band combinations for NR CA/DC, NR SUL and LTE/NR DC (Release 18)</w:t>
      </w:r>
    </w:p>
    <w:p w14:paraId="08074796"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38.894 v1.0.0</w:t>
      </w:r>
      <w:r>
        <w:rPr>
          <w:i/>
        </w:rPr>
        <w:br/>
      </w:r>
      <w:r>
        <w:rPr>
          <w:i/>
        </w:rPr>
        <w:tab/>
      </w:r>
      <w:r>
        <w:rPr>
          <w:i/>
        </w:rPr>
        <w:tab/>
      </w:r>
      <w:r>
        <w:rPr>
          <w:i/>
        </w:rPr>
        <w:tab/>
      </w:r>
      <w:r>
        <w:rPr>
          <w:i/>
        </w:rPr>
        <w:tab/>
      </w:r>
      <w:r>
        <w:rPr>
          <w:i/>
        </w:rPr>
        <w:tab/>
        <w:t>Source: HuaWei Technologies Co., Ltd</w:t>
      </w:r>
    </w:p>
    <w:p w14:paraId="1A51FD77" w14:textId="77777777" w:rsidR="00A7610C" w:rsidRDefault="00A7610C" w:rsidP="00A7610C">
      <w:pPr>
        <w:rPr>
          <w:rFonts w:ascii="Arial" w:hAnsi="Arial" w:cs="Arial"/>
          <w:b/>
        </w:rPr>
      </w:pPr>
      <w:r>
        <w:rPr>
          <w:rFonts w:ascii="Arial" w:hAnsi="Arial" w:cs="Arial"/>
          <w:b/>
        </w:rPr>
        <w:t xml:space="preserve">Abstract: </w:t>
      </w:r>
    </w:p>
    <w:p w14:paraId="56758C01" w14:textId="77777777" w:rsidR="00A7610C" w:rsidRDefault="00A7610C" w:rsidP="00A7610C">
      <w:r>
        <w:t>RAN4 TR 38.894 is provided for 1-step approval</w:t>
      </w:r>
    </w:p>
    <w:p w14:paraId="7688F10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3A49B" w14:textId="77777777" w:rsidR="00A7610C" w:rsidRDefault="00A7610C" w:rsidP="00A7610C">
      <w:pPr>
        <w:rPr>
          <w:rFonts w:ascii="Arial" w:hAnsi="Arial" w:cs="Arial"/>
          <w:b/>
          <w:sz w:val="24"/>
        </w:rPr>
      </w:pPr>
      <w:r>
        <w:rPr>
          <w:rFonts w:ascii="Arial" w:hAnsi="Arial" w:cs="Arial"/>
          <w:b/>
          <w:color w:val="0000FF"/>
          <w:sz w:val="24"/>
        </w:rPr>
        <w:t>RP-241251</w:t>
      </w:r>
      <w:r>
        <w:rPr>
          <w:rFonts w:ascii="Arial" w:hAnsi="Arial" w:cs="Arial"/>
          <w:b/>
          <w:color w:val="0000FF"/>
          <w:sz w:val="24"/>
        </w:rPr>
        <w:tab/>
      </w:r>
      <w:r>
        <w:rPr>
          <w:rFonts w:ascii="Arial" w:hAnsi="Arial" w:cs="Arial"/>
          <w:b/>
          <w:sz w:val="24"/>
        </w:rPr>
        <w:t>Revised WI: Simultaneous Rx/Tx band combinations for NR CA/DC, NR SUL and LTE/NR DC in Rel-18; rapporteur: Huawei</w:t>
      </w:r>
    </w:p>
    <w:p w14:paraId="011ED34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69D411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5C19B" w14:textId="77777777" w:rsidR="00A7610C" w:rsidRDefault="00A7610C" w:rsidP="00A7610C">
      <w:pPr>
        <w:pStyle w:val="Heading5"/>
      </w:pPr>
      <w:bookmarkStart w:id="288" w:name="_Toc174268447"/>
      <w:bookmarkStart w:id="289" w:name="_Toc174924456"/>
      <w:r>
        <w:t>9.5.4.2</w:t>
      </w:r>
      <w:r>
        <w:tab/>
        <w:t>Core part: Rel-18 basket WI 3Tx NR inter-band UL CA and EN-DC [RAN4 WI: R18_3Tx_NR_CA_ENDC-Core]</w:t>
      </w:r>
      <w:bookmarkEnd w:id="288"/>
      <w:bookmarkEnd w:id="289"/>
    </w:p>
    <w:p w14:paraId="08711E88" w14:textId="77777777" w:rsidR="00A7610C" w:rsidRDefault="00A7610C" w:rsidP="00A7610C">
      <w:r>
        <w:t>NOTE: RAN #103 approved Core part REL-18 exception in RP-240309.</w:t>
      </w:r>
    </w:p>
    <w:p w14:paraId="76AD009C" w14:textId="77777777" w:rsidR="00A7610C" w:rsidRDefault="00A7610C" w:rsidP="00A7610C">
      <w:pPr>
        <w:rPr>
          <w:rFonts w:ascii="Arial" w:hAnsi="Arial" w:cs="Arial"/>
          <w:b/>
          <w:sz w:val="24"/>
        </w:rPr>
      </w:pPr>
      <w:r>
        <w:rPr>
          <w:rFonts w:ascii="Arial" w:hAnsi="Arial" w:cs="Arial"/>
          <w:b/>
          <w:color w:val="0000FF"/>
          <w:sz w:val="24"/>
        </w:rPr>
        <w:t>RP-241150</w:t>
      </w:r>
      <w:r>
        <w:rPr>
          <w:rFonts w:ascii="Arial" w:hAnsi="Arial" w:cs="Arial"/>
          <w:b/>
          <w:color w:val="0000FF"/>
          <w:sz w:val="24"/>
        </w:rPr>
        <w:tab/>
      </w:r>
      <w:r>
        <w:rPr>
          <w:rFonts w:ascii="Arial" w:hAnsi="Arial" w:cs="Arial"/>
          <w:b/>
          <w:sz w:val="24"/>
        </w:rPr>
        <w:t>Status report for WI Core part: Rel-18 basket WI 3Tx NR inter-band UL Carrier Aggregation (CA) and EN-DC</w:t>
      </w:r>
    </w:p>
    <w:p w14:paraId="65FD67E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870711" w14:textId="77777777" w:rsidR="00A7610C" w:rsidRDefault="00A7610C" w:rsidP="00A7610C">
      <w:pPr>
        <w:rPr>
          <w:rFonts w:ascii="Arial" w:hAnsi="Arial" w:cs="Arial"/>
          <w:b/>
        </w:rPr>
      </w:pPr>
      <w:r>
        <w:rPr>
          <w:rFonts w:ascii="Arial" w:hAnsi="Arial" w:cs="Arial"/>
          <w:b/>
        </w:rPr>
        <w:t xml:space="preserve">Discussion: </w:t>
      </w:r>
    </w:p>
    <w:p w14:paraId="6826F954" w14:textId="77777777" w:rsidR="00A7610C" w:rsidRDefault="00A7610C" w:rsidP="00A7610C">
      <w:r>
        <w:t>conclusion: Core part WI is completed</w:t>
      </w:r>
    </w:p>
    <w:p w14:paraId="3A3809C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BA6E2" w14:textId="77777777" w:rsidR="00A7610C" w:rsidRDefault="00A7610C" w:rsidP="00A7610C">
      <w:pPr>
        <w:rPr>
          <w:rFonts w:ascii="Arial" w:hAnsi="Arial" w:cs="Arial"/>
          <w:b/>
          <w:sz w:val="24"/>
        </w:rPr>
      </w:pPr>
      <w:r>
        <w:rPr>
          <w:rFonts w:ascii="Arial" w:hAnsi="Arial" w:cs="Arial"/>
          <w:b/>
          <w:color w:val="0000FF"/>
          <w:sz w:val="24"/>
        </w:rPr>
        <w:t>RP-241462</w:t>
      </w:r>
      <w:r>
        <w:rPr>
          <w:rFonts w:ascii="Arial" w:hAnsi="Arial" w:cs="Arial"/>
          <w:b/>
          <w:color w:val="0000FF"/>
          <w:sz w:val="24"/>
        </w:rPr>
        <w:tab/>
      </w:r>
      <w:r>
        <w:rPr>
          <w:rFonts w:ascii="Arial" w:hAnsi="Arial" w:cs="Arial"/>
          <w:b/>
          <w:sz w:val="24"/>
        </w:rPr>
        <w:t>RAN4 CRs to Open REL-18 NR or NR+LTE WIs spectrum – Batch 20</w:t>
      </w:r>
    </w:p>
    <w:p w14:paraId="0F9DD73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5510EC" w14:textId="77777777" w:rsidR="00A7610C" w:rsidRDefault="00A7610C" w:rsidP="00A7610C">
      <w:pPr>
        <w:rPr>
          <w:rFonts w:ascii="Arial" w:hAnsi="Arial" w:cs="Arial"/>
          <w:b/>
        </w:rPr>
      </w:pPr>
      <w:r>
        <w:rPr>
          <w:rFonts w:ascii="Arial" w:hAnsi="Arial" w:cs="Arial"/>
          <w:b/>
        </w:rPr>
        <w:t xml:space="preserve">Abstract: </w:t>
      </w:r>
    </w:p>
    <w:p w14:paraId="1B770853" w14:textId="77777777" w:rsidR="00A7610C" w:rsidRDefault="00A7610C" w:rsidP="00A7610C">
      <w:r>
        <w:t>9.5.4.2</w:t>
      </w:r>
    </w:p>
    <w:p w14:paraId="408722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E2933" w14:textId="77777777" w:rsidR="00A7610C" w:rsidRDefault="00A7610C" w:rsidP="00A7610C">
      <w:pPr>
        <w:rPr>
          <w:rFonts w:ascii="Arial" w:hAnsi="Arial" w:cs="Arial"/>
          <w:b/>
          <w:sz w:val="24"/>
        </w:rPr>
      </w:pPr>
      <w:r>
        <w:rPr>
          <w:rFonts w:ascii="Arial" w:hAnsi="Arial" w:cs="Arial"/>
          <w:b/>
          <w:color w:val="0000FF"/>
          <w:sz w:val="24"/>
        </w:rPr>
        <w:t>RP-241151</w:t>
      </w:r>
      <w:r>
        <w:rPr>
          <w:rFonts w:ascii="Arial" w:hAnsi="Arial" w:cs="Arial"/>
          <w:b/>
          <w:color w:val="0000FF"/>
          <w:sz w:val="24"/>
        </w:rPr>
        <w:tab/>
      </w:r>
      <w:r>
        <w:rPr>
          <w:rFonts w:ascii="Arial" w:hAnsi="Arial" w:cs="Arial"/>
          <w:b/>
          <w:sz w:val="24"/>
        </w:rPr>
        <w:t>TR 38.880 v1.0.0 UE requirements for 3Tx inter-band UL CA and EN-DC</w:t>
      </w:r>
    </w:p>
    <w:p w14:paraId="208F5B80"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38.880 v1.0.0</w:t>
      </w:r>
      <w:r>
        <w:rPr>
          <w:i/>
        </w:rPr>
        <w:br/>
      </w:r>
      <w:r>
        <w:rPr>
          <w:i/>
        </w:rPr>
        <w:tab/>
      </w:r>
      <w:r>
        <w:rPr>
          <w:i/>
        </w:rPr>
        <w:tab/>
      </w:r>
      <w:r>
        <w:rPr>
          <w:i/>
        </w:rPr>
        <w:tab/>
      </w:r>
      <w:r>
        <w:rPr>
          <w:i/>
        </w:rPr>
        <w:tab/>
      </w:r>
      <w:r>
        <w:rPr>
          <w:i/>
        </w:rPr>
        <w:tab/>
        <w:t>Source: OPPO</w:t>
      </w:r>
    </w:p>
    <w:p w14:paraId="36B60C66" w14:textId="77777777" w:rsidR="00A7610C" w:rsidRDefault="00A7610C" w:rsidP="00A7610C">
      <w:pPr>
        <w:rPr>
          <w:rFonts w:ascii="Arial" w:hAnsi="Arial" w:cs="Arial"/>
          <w:b/>
        </w:rPr>
      </w:pPr>
      <w:r>
        <w:rPr>
          <w:rFonts w:ascii="Arial" w:hAnsi="Arial" w:cs="Arial"/>
          <w:b/>
        </w:rPr>
        <w:t xml:space="preserve">Abstract: </w:t>
      </w:r>
    </w:p>
    <w:p w14:paraId="0106892A" w14:textId="77777777" w:rsidR="00A7610C" w:rsidRDefault="00A7610C" w:rsidP="00A7610C">
      <w:r>
        <w:t>RAN4 TR 38.880 is provided for 1-step approval</w:t>
      </w:r>
    </w:p>
    <w:p w14:paraId="72C8B72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6EAB3" w14:textId="77777777" w:rsidR="00A7610C" w:rsidRDefault="00A7610C" w:rsidP="00A7610C">
      <w:pPr>
        <w:rPr>
          <w:rFonts w:ascii="Arial" w:hAnsi="Arial" w:cs="Arial"/>
          <w:b/>
          <w:sz w:val="24"/>
        </w:rPr>
      </w:pPr>
      <w:r>
        <w:rPr>
          <w:rFonts w:ascii="Arial" w:hAnsi="Arial" w:cs="Arial"/>
          <w:b/>
          <w:color w:val="0000FF"/>
          <w:sz w:val="24"/>
        </w:rPr>
        <w:t>RP-241149</w:t>
      </w:r>
      <w:r>
        <w:rPr>
          <w:rFonts w:ascii="Arial" w:hAnsi="Arial" w:cs="Arial"/>
          <w:b/>
          <w:color w:val="0000FF"/>
          <w:sz w:val="24"/>
        </w:rPr>
        <w:tab/>
      </w:r>
      <w:r>
        <w:rPr>
          <w:rFonts w:ascii="Arial" w:hAnsi="Arial" w:cs="Arial"/>
          <w:b/>
          <w:sz w:val="24"/>
        </w:rPr>
        <w:t>Revised WID for 3Tx NR inter-band UL CA and EN-DC basket WI</w:t>
      </w:r>
    </w:p>
    <w:p w14:paraId="05069565"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Samsung</w:t>
      </w:r>
    </w:p>
    <w:p w14:paraId="689DF84A"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B1C5B" w14:textId="77777777" w:rsidR="00A7610C" w:rsidRDefault="00A7610C" w:rsidP="00A7610C">
      <w:pPr>
        <w:pStyle w:val="Heading3"/>
      </w:pPr>
      <w:bookmarkStart w:id="290" w:name="_Toc174268448"/>
      <w:bookmarkStart w:id="291" w:name="_Toc174924457"/>
      <w:r>
        <w:t>9.6</w:t>
      </w:r>
      <w:r>
        <w:tab/>
        <w:t>Closed REL-18 NR or NR+LTE SIs</w:t>
      </w:r>
      <w:bookmarkEnd w:id="290"/>
      <w:bookmarkEnd w:id="291"/>
    </w:p>
    <w:p w14:paraId="4F8B90FF" w14:textId="77777777" w:rsidR="00A7610C" w:rsidRDefault="00A7610C" w:rsidP="00A7610C">
      <w:pPr>
        <w:rPr>
          <w:rFonts w:ascii="Arial" w:hAnsi="Arial" w:cs="Arial"/>
          <w:b/>
          <w:sz w:val="24"/>
        </w:rPr>
      </w:pPr>
      <w:r>
        <w:rPr>
          <w:rFonts w:ascii="Arial" w:hAnsi="Arial" w:cs="Arial"/>
          <w:b/>
          <w:color w:val="0000FF"/>
          <w:sz w:val="24"/>
        </w:rPr>
        <w:t>RP-241406</w:t>
      </w:r>
      <w:r>
        <w:rPr>
          <w:rFonts w:ascii="Arial" w:hAnsi="Arial" w:cs="Arial"/>
          <w:b/>
          <w:color w:val="0000FF"/>
          <w:sz w:val="24"/>
        </w:rPr>
        <w:tab/>
      </w:r>
      <w:r>
        <w:rPr>
          <w:rFonts w:ascii="Arial" w:hAnsi="Arial" w:cs="Arial"/>
          <w:b/>
          <w:sz w:val="24"/>
        </w:rPr>
        <w:t>RAN4 CRs to Maintenance for Closed REL-18 NR or NR+LTE SIs</w:t>
      </w:r>
    </w:p>
    <w:p w14:paraId="38465A7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0A0456" w14:textId="77777777" w:rsidR="00A7610C" w:rsidRDefault="00A7610C" w:rsidP="00A7610C">
      <w:pPr>
        <w:rPr>
          <w:rFonts w:ascii="Arial" w:hAnsi="Arial" w:cs="Arial"/>
          <w:b/>
        </w:rPr>
      </w:pPr>
      <w:r>
        <w:rPr>
          <w:rFonts w:ascii="Arial" w:hAnsi="Arial" w:cs="Arial"/>
          <w:b/>
        </w:rPr>
        <w:t xml:space="preserve">Discussion: </w:t>
      </w:r>
    </w:p>
    <w:p w14:paraId="61554768" w14:textId="77777777" w:rsidR="00A7610C" w:rsidRDefault="00A7610C" w:rsidP="00A7610C">
      <w:r>
        <w:t>moved from AI 14 to AI 9.6 (incl. title change)</w:t>
      </w:r>
    </w:p>
    <w:p w14:paraId="1FA15DD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9BAA7" w14:textId="77777777" w:rsidR="00A7610C" w:rsidRDefault="00A7610C" w:rsidP="00A7610C">
      <w:pPr>
        <w:pStyle w:val="Heading3"/>
      </w:pPr>
      <w:bookmarkStart w:id="292" w:name="_Toc174268449"/>
      <w:bookmarkStart w:id="293" w:name="_Toc174924458"/>
      <w:r>
        <w:t>9.7</w:t>
      </w:r>
      <w:r>
        <w:tab/>
        <w:t>Closed REL-18 NR or NR+LTE WIs (not spectrum related)</w:t>
      </w:r>
      <w:bookmarkEnd w:id="292"/>
      <w:bookmarkEnd w:id="293"/>
    </w:p>
    <w:p w14:paraId="009A5F54" w14:textId="77777777" w:rsidR="00A7610C" w:rsidRDefault="00A7610C" w:rsidP="00A7610C">
      <w:pPr>
        <w:pStyle w:val="Heading4"/>
      </w:pPr>
      <w:bookmarkStart w:id="294" w:name="_Toc174268450"/>
      <w:bookmarkStart w:id="295" w:name="_Toc174924459"/>
      <w:r>
        <w:t>9.7.1</w:t>
      </w:r>
      <w:r>
        <w:tab/>
        <w:t>Related to RAN1 led WIs</w:t>
      </w:r>
      <w:bookmarkEnd w:id="294"/>
      <w:bookmarkEnd w:id="295"/>
    </w:p>
    <w:p w14:paraId="3D47D802" w14:textId="77777777" w:rsidR="00A7610C" w:rsidRDefault="00A7610C" w:rsidP="00A7610C">
      <w:pPr>
        <w:rPr>
          <w:rFonts w:ascii="Arial" w:hAnsi="Arial" w:cs="Arial"/>
          <w:b/>
          <w:sz w:val="24"/>
        </w:rPr>
      </w:pPr>
      <w:r>
        <w:rPr>
          <w:rFonts w:ascii="Arial" w:hAnsi="Arial" w:cs="Arial"/>
          <w:b/>
          <w:color w:val="0000FF"/>
          <w:sz w:val="24"/>
        </w:rPr>
        <w:t>RP-241060</w:t>
      </w:r>
      <w:r>
        <w:rPr>
          <w:rFonts w:ascii="Arial" w:hAnsi="Arial" w:cs="Arial"/>
          <w:b/>
          <w:color w:val="0000FF"/>
          <w:sz w:val="24"/>
        </w:rPr>
        <w:tab/>
      </w:r>
      <w:r>
        <w:rPr>
          <w:rFonts w:ascii="Arial" w:hAnsi="Arial" w:cs="Arial"/>
          <w:b/>
          <w:sz w:val="24"/>
        </w:rPr>
        <w:t>Rel-18 editorial corrections for TS 38.212/38.213/38.214 &amp; 38.215</w:t>
      </w:r>
    </w:p>
    <w:p w14:paraId="08368AF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7CDFB2" w14:textId="77777777" w:rsidR="00A7610C" w:rsidRDefault="00A7610C" w:rsidP="00A7610C">
      <w:pPr>
        <w:rPr>
          <w:rFonts w:ascii="Arial" w:hAnsi="Arial" w:cs="Arial"/>
          <w:b/>
        </w:rPr>
      </w:pPr>
      <w:r>
        <w:rPr>
          <w:rFonts w:ascii="Arial" w:hAnsi="Arial" w:cs="Arial"/>
          <w:b/>
        </w:rPr>
        <w:t xml:space="preserve">Discussion: </w:t>
      </w:r>
    </w:p>
    <w:p w14:paraId="649E8694" w14:textId="77777777" w:rsidR="00A7610C" w:rsidRDefault="00A7610C" w:rsidP="00A7610C">
      <w:r>
        <w:t>MCC: Normally CRs should not merge changes from different WIs as otherwise it will get difficult to see which change was done for which WI</w:t>
      </w:r>
    </w:p>
    <w:p w14:paraId="309DD095" w14:textId="77777777" w:rsidR="00A7610C" w:rsidRDefault="00A7610C" w:rsidP="00A7610C">
      <w:r>
        <w:t>NR_SL_enh2-Core, =&gt; 9.7.1.5</w:t>
      </w:r>
    </w:p>
    <w:p w14:paraId="31579E6D" w14:textId="77777777" w:rsidR="00A7610C" w:rsidRDefault="00A7610C" w:rsidP="00A7610C">
      <w:r>
        <w:t>NR_MIMO_evo_DL_UL-Core, =&gt; 9.7.1.4</w:t>
      </w:r>
    </w:p>
    <w:p w14:paraId="09657B37" w14:textId="77777777" w:rsidR="00A7610C" w:rsidRDefault="00A7610C" w:rsidP="00A7610C">
      <w:r>
        <w:t>NR_MC_enh-Core, =&gt; 9.7.1.2</w:t>
      </w:r>
    </w:p>
    <w:p w14:paraId="1534A8A0" w14:textId="77777777" w:rsidR="00A7610C" w:rsidRDefault="00A7610C" w:rsidP="00A7610C">
      <w:r>
        <w:t>NR_XR_enh-Core, =&gt; 9.7.2.7</w:t>
      </w:r>
    </w:p>
    <w:p w14:paraId="2035CC15" w14:textId="77777777" w:rsidR="00A7610C" w:rsidRDefault="00A7610C" w:rsidP="00A7610C">
      <w:r>
        <w:t>NR_demod_enh3-Core, =&gt; 9.7.4.11</w:t>
      </w:r>
    </w:p>
    <w:p w14:paraId="4AE2FFD2" w14:textId="77777777" w:rsidR="00A7610C" w:rsidRDefault="00A7610C" w:rsidP="00A7610C">
      <w:r>
        <w:t>NR_MBS_enh-Core, =&gt; 9.7.2.6</w:t>
      </w:r>
    </w:p>
    <w:p w14:paraId="017CEBFE" w14:textId="77777777" w:rsidR="00A7610C" w:rsidRDefault="00A7610C" w:rsidP="00A7610C">
      <w:r>
        <w:t>NR_pos_enh2-Core, =&gt; 9.7.1.9</w:t>
      </w:r>
    </w:p>
    <w:p w14:paraId="30761470" w14:textId="77777777" w:rsidR="00A7610C" w:rsidRDefault="00A7610C" w:rsidP="00A7610C">
      <w:r>
        <w:t>NR_cov_enh2-Core, =&gt; 9.7.1.3</w:t>
      </w:r>
    </w:p>
    <w:p w14:paraId="3CFAEA20" w14:textId="77777777" w:rsidR="00A7610C" w:rsidRDefault="00A7610C" w:rsidP="00A7610C">
      <w:r>
        <w:t>NR_Mob_enh2-Core, =&gt; 9.7.2.8</w:t>
      </w:r>
    </w:p>
    <w:p w14:paraId="00F4A003" w14:textId="77777777" w:rsidR="00A7610C" w:rsidRDefault="00A7610C" w:rsidP="00A7610C">
      <w:r>
        <w:t>NR_NTN_enh-Core, =&gt; 9.4.2.4</w:t>
      </w:r>
    </w:p>
    <w:p w14:paraId="43AB4EBC" w14:textId="77777777" w:rsidR="00A7610C" w:rsidRDefault="00A7610C" w:rsidP="00A7610C">
      <w:r>
        <w:t>NR_redcap_enh-Core, =&gt; 9.7.1.7</w:t>
      </w:r>
    </w:p>
    <w:p w14:paraId="1DF84C41" w14:textId="77777777" w:rsidR="00A7610C" w:rsidRDefault="00A7610C" w:rsidP="00A7610C">
      <w:r>
        <w:t>Netw_Energy_NR-Core =&gt; 9.7.1.8</w:t>
      </w:r>
    </w:p>
    <w:p w14:paraId="5992234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FD6BF" w14:textId="77777777" w:rsidR="00A7610C" w:rsidRDefault="00A7610C" w:rsidP="00A7610C">
      <w:pPr>
        <w:pStyle w:val="Heading5"/>
      </w:pPr>
      <w:bookmarkStart w:id="296" w:name="_Toc174268451"/>
      <w:bookmarkStart w:id="297" w:name="_Toc174924460"/>
      <w:r>
        <w:t>9.7.1.1</w:t>
      </w:r>
      <w:r>
        <w:tab/>
        <w:t>Core part: Enhancement of NR DSS [RAN1 WI: NR_DSS_enh-Core]</w:t>
      </w:r>
      <w:bookmarkEnd w:id="296"/>
      <w:bookmarkEnd w:id="297"/>
    </w:p>
    <w:p w14:paraId="35BE3E92" w14:textId="77777777" w:rsidR="00A7610C" w:rsidRDefault="00A7610C" w:rsidP="00A7610C">
      <w:pPr>
        <w:rPr>
          <w:rFonts w:ascii="Arial" w:hAnsi="Arial" w:cs="Arial"/>
          <w:b/>
          <w:sz w:val="24"/>
        </w:rPr>
      </w:pPr>
      <w:r>
        <w:rPr>
          <w:rFonts w:ascii="Arial" w:hAnsi="Arial" w:cs="Arial"/>
          <w:b/>
          <w:color w:val="0000FF"/>
          <w:sz w:val="24"/>
        </w:rPr>
        <w:t>RP-241463</w:t>
      </w:r>
      <w:r>
        <w:rPr>
          <w:rFonts w:ascii="Arial" w:hAnsi="Arial" w:cs="Arial"/>
          <w:b/>
          <w:color w:val="0000FF"/>
          <w:sz w:val="24"/>
        </w:rPr>
        <w:tab/>
      </w:r>
      <w:r>
        <w:rPr>
          <w:rFonts w:ascii="Arial" w:hAnsi="Arial" w:cs="Arial"/>
          <w:b/>
          <w:sz w:val="24"/>
        </w:rPr>
        <w:t>RAN4 CRs to Closed REL-18 NR or NR+LTE WIs – Batch 1</w:t>
      </w:r>
    </w:p>
    <w:p w14:paraId="5E73311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2E44B4" w14:textId="77777777" w:rsidR="00A7610C" w:rsidRDefault="00A7610C" w:rsidP="00A7610C">
      <w:pPr>
        <w:rPr>
          <w:rFonts w:ascii="Arial" w:hAnsi="Arial" w:cs="Arial"/>
          <w:b/>
        </w:rPr>
      </w:pPr>
      <w:r>
        <w:rPr>
          <w:rFonts w:ascii="Arial" w:hAnsi="Arial" w:cs="Arial"/>
          <w:b/>
        </w:rPr>
        <w:t xml:space="preserve">Abstract: </w:t>
      </w:r>
    </w:p>
    <w:p w14:paraId="7E0E539A" w14:textId="77777777" w:rsidR="00A7610C" w:rsidRDefault="00A7610C" w:rsidP="00A7610C">
      <w:r>
        <w:lastRenderedPageBreak/>
        <w:t>9.7.1.1</w:t>
      </w:r>
    </w:p>
    <w:p w14:paraId="06AA2D3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54A9B" w14:textId="77777777" w:rsidR="00A7610C" w:rsidRDefault="00A7610C" w:rsidP="00A7610C">
      <w:pPr>
        <w:pStyle w:val="Heading5"/>
      </w:pPr>
      <w:bookmarkStart w:id="298" w:name="_Toc174268452"/>
      <w:bookmarkStart w:id="299" w:name="_Toc174924461"/>
      <w:r>
        <w:t>9.7.1.2</w:t>
      </w:r>
      <w:r>
        <w:tab/>
        <w:t>Core part: Multi-carrier enhancements for NR [RAN1 WI: NR_MC_enh-Core]</w:t>
      </w:r>
      <w:bookmarkEnd w:id="298"/>
      <w:bookmarkEnd w:id="299"/>
    </w:p>
    <w:p w14:paraId="7F5BFBEA" w14:textId="77777777" w:rsidR="00A7610C" w:rsidRDefault="00A7610C" w:rsidP="00A7610C">
      <w:pPr>
        <w:rPr>
          <w:rFonts w:ascii="Arial" w:hAnsi="Arial" w:cs="Arial"/>
          <w:b/>
          <w:sz w:val="24"/>
        </w:rPr>
      </w:pPr>
      <w:r>
        <w:rPr>
          <w:rFonts w:ascii="Arial" w:hAnsi="Arial" w:cs="Arial"/>
          <w:b/>
          <w:color w:val="0000FF"/>
          <w:sz w:val="24"/>
        </w:rPr>
        <w:t>RP-241066</w:t>
      </w:r>
      <w:r>
        <w:rPr>
          <w:rFonts w:ascii="Arial" w:hAnsi="Arial" w:cs="Arial"/>
          <w:b/>
          <w:color w:val="0000FF"/>
          <w:sz w:val="24"/>
        </w:rPr>
        <w:tab/>
      </w:r>
      <w:r>
        <w:rPr>
          <w:rFonts w:ascii="Arial" w:hAnsi="Arial" w:cs="Arial"/>
          <w:b/>
          <w:sz w:val="24"/>
        </w:rPr>
        <w:t>Corrections to Rel-18 - Multi-carrier enhancements</w:t>
      </w:r>
    </w:p>
    <w:p w14:paraId="06DC378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94AB85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FB9D3" w14:textId="77777777" w:rsidR="00A7610C" w:rsidRDefault="00A7610C" w:rsidP="00A7610C">
      <w:pPr>
        <w:rPr>
          <w:rFonts w:ascii="Arial" w:hAnsi="Arial" w:cs="Arial"/>
          <w:b/>
          <w:sz w:val="24"/>
        </w:rPr>
      </w:pPr>
      <w:r>
        <w:rPr>
          <w:rFonts w:ascii="Arial" w:hAnsi="Arial" w:cs="Arial"/>
          <w:b/>
          <w:color w:val="0000FF"/>
          <w:sz w:val="24"/>
        </w:rPr>
        <w:t>RP-241559</w:t>
      </w:r>
      <w:r>
        <w:rPr>
          <w:rFonts w:ascii="Arial" w:hAnsi="Arial" w:cs="Arial"/>
          <w:b/>
          <w:color w:val="0000FF"/>
          <w:sz w:val="24"/>
        </w:rPr>
        <w:tab/>
      </w:r>
      <w:r>
        <w:rPr>
          <w:rFonts w:ascii="Arial" w:hAnsi="Arial" w:cs="Arial"/>
          <w:b/>
          <w:sz w:val="24"/>
        </w:rPr>
        <w:t>Multi-carrier enhancements for NR</w:t>
      </w:r>
    </w:p>
    <w:p w14:paraId="6ED8BF0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252E30" w14:textId="77777777" w:rsidR="00A7610C" w:rsidRDefault="00A7610C" w:rsidP="00A7610C">
      <w:pPr>
        <w:rPr>
          <w:rFonts w:ascii="Arial" w:hAnsi="Arial" w:cs="Arial"/>
          <w:b/>
        </w:rPr>
      </w:pPr>
      <w:r>
        <w:rPr>
          <w:rFonts w:ascii="Arial" w:hAnsi="Arial" w:cs="Arial"/>
          <w:b/>
        </w:rPr>
        <w:t xml:space="preserve">Discussion: </w:t>
      </w:r>
    </w:p>
    <w:p w14:paraId="09699539" w14:textId="77777777" w:rsidR="00A7610C" w:rsidRDefault="00A7610C" w:rsidP="00A7610C">
      <w:r>
        <w:t>MCC: late submission</w:t>
      </w:r>
    </w:p>
    <w:p w14:paraId="328E5E8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C80EA" w14:textId="77777777" w:rsidR="00A7610C" w:rsidRDefault="00A7610C" w:rsidP="00A7610C">
      <w:pPr>
        <w:rPr>
          <w:rFonts w:ascii="Arial" w:hAnsi="Arial" w:cs="Arial"/>
          <w:b/>
          <w:sz w:val="24"/>
        </w:rPr>
      </w:pPr>
      <w:r>
        <w:rPr>
          <w:rFonts w:ascii="Arial" w:hAnsi="Arial" w:cs="Arial"/>
          <w:b/>
          <w:color w:val="0000FF"/>
          <w:sz w:val="24"/>
        </w:rPr>
        <w:t>RP-241464</w:t>
      </w:r>
      <w:r>
        <w:rPr>
          <w:rFonts w:ascii="Arial" w:hAnsi="Arial" w:cs="Arial"/>
          <w:b/>
          <w:color w:val="0000FF"/>
          <w:sz w:val="24"/>
        </w:rPr>
        <w:tab/>
      </w:r>
      <w:r>
        <w:rPr>
          <w:rFonts w:ascii="Arial" w:hAnsi="Arial" w:cs="Arial"/>
          <w:b/>
          <w:sz w:val="24"/>
        </w:rPr>
        <w:t>RAN4 CRs to Closed REL-18 NR or NR+LTE WIs – Batch 2</w:t>
      </w:r>
    </w:p>
    <w:p w14:paraId="327A42C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5FFDB2" w14:textId="77777777" w:rsidR="00A7610C" w:rsidRDefault="00A7610C" w:rsidP="00A7610C">
      <w:pPr>
        <w:rPr>
          <w:rFonts w:ascii="Arial" w:hAnsi="Arial" w:cs="Arial"/>
          <w:b/>
        </w:rPr>
      </w:pPr>
      <w:r>
        <w:rPr>
          <w:rFonts w:ascii="Arial" w:hAnsi="Arial" w:cs="Arial"/>
          <w:b/>
        </w:rPr>
        <w:t xml:space="preserve">Abstract: </w:t>
      </w:r>
    </w:p>
    <w:p w14:paraId="58945ABF" w14:textId="77777777" w:rsidR="00A7610C" w:rsidRDefault="00A7610C" w:rsidP="00A7610C">
      <w:r>
        <w:t>9.7.1.2</w:t>
      </w:r>
    </w:p>
    <w:p w14:paraId="4E6A3D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0C272" w14:textId="77777777" w:rsidR="00A7610C" w:rsidRDefault="00A7610C" w:rsidP="00A7610C">
      <w:pPr>
        <w:pStyle w:val="Heading5"/>
      </w:pPr>
      <w:bookmarkStart w:id="300" w:name="_Toc174268453"/>
      <w:bookmarkStart w:id="301" w:name="_Toc174924462"/>
      <w:r>
        <w:t>9.7.1.3</w:t>
      </w:r>
      <w:r>
        <w:tab/>
        <w:t>Core part: Further NR coverage enhancements [RAN1 WI: NR_cov_enh2-Core]</w:t>
      </w:r>
      <w:bookmarkEnd w:id="300"/>
      <w:bookmarkEnd w:id="301"/>
    </w:p>
    <w:p w14:paraId="69F068F3" w14:textId="77777777" w:rsidR="00A7610C" w:rsidRDefault="00A7610C" w:rsidP="00A7610C">
      <w:pPr>
        <w:rPr>
          <w:rFonts w:ascii="Arial" w:hAnsi="Arial" w:cs="Arial"/>
          <w:b/>
          <w:sz w:val="24"/>
        </w:rPr>
      </w:pPr>
      <w:r>
        <w:rPr>
          <w:rFonts w:ascii="Arial" w:hAnsi="Arial" w:cs="Arial"/>
          <w:b/>
          <w:color w:val="0000FF"/>
          <w:sz w:val="24"/>
        </w:rPr>
        <w:t>RP-241560</w:t>
      </w:r>
      <w:r>
        <w:rPr>
          <w:rFonts w:ascii="Arial" w:hAnsi="Arial" w:cs="Arial"/>
          <w:b/>
          <w:color w:val="0000FF"/>
          <w:sz w:val="24"/>
        </w:rPr>
        <w:tab/>
      </w:r>
      <w:r>
        <w:rPr>
          <w:rFonts w:ascii="Arial" w:hAnsi="Arial" w:cs="Arial"/>
          <w:b/>
          <w:sz w:val="24"/>
        </w:rPr>
        <w:t>Further NR coverage enhancements</w:t>
      </w:r>
    </w:p>
    <w:p w14:paraId="46F734C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4B18659" w14:textId="77777777" w:rsidR="00A7610C" w:rsidRDefault="00A7610C" w:rsidP="00A7610C">
      <w:pPr>
        <w:rPr>
          <w:rFonts w:ascii="Arial" w:hAnsi="Arial" w:cs="Arial"/>
          <w:b/>
        </w:rPr>
      </w:pPr>
      <w:r>
        <w:rPr>
          <w:rFonts w:ascii="Arial" w:hAnsi="Arial" w:cs="Arial"/>
          <w:b/>
        </w:rPr>
        <w:t xml:space="preserve">Discussion: </w:t>
      </w:r>
    </w:p>
    <w:p w14:paraId="797BD10E" w14:textId="77777777" w:rsidR="00A7610C" w:rsidRDefault="00A7610C" w:rsidP="00A7610C">
      <w:r>
        <w:t>MCC: late submission</w:t>
      </w:r>
    </w:p>
    <w:p w14:paraId="1E1006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E16A1" w14:textId="77777777" w:rsidR="00A7610C" w:rsidRDefault="00A7610C" w:rsidP="00A7610C">
      <w:pPr>
        <w:rPr>
          <w:rFonts w:ascii="Arial" w:hAnsi="Arial" w:cs="Arial"/>
          <w:b/>
          <w:sz w:val="24"/>
        </w:rPr>
      </w:pPr>
      <w:r>
        <w:rPr>
          <w:rFonts w:ascii="Arial" w:hAnsi="Arial" w:cs="Arial"/>
          <w:b/>
          <w:color w:val="0000FF"/>
          <w:sz w:val="24"/>
        </w:rPr>
        <w:t>RP-241465</w:t>
      </w:r>
      <w:r>
        <w:rPr>
          <w:rFonts w:ascii="Arial" w:hAnsi="Arial" w:cs="Arial"/>
          <w:b/>
          <w:color w:val="0000FF"/>
          <w:sz w:val="24"/>
        </w:rPr>
        <w:tab/>
      </w:r>
      <w:r>
        <w:rPr>
          <w:rFonts w:ascii="Arial" w:hAnsi="Arial" w:cs="Arial"/>
          <w:b/>
          <w:sz w:val="24"/>
        </w:rPr>
        <w:t>RAN4 CRs to Closed REL-18 NR or NR+LTE WIs – Batch 3</w:t>
      </w:r>
    </w:p>
    <w:p w14:paraId="6846FED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AB94F1" w14:textId="77777777" w:rsidR="00A7610C" w:rsidRDefault="00A7610C" w:rsidP="00A7610C">
      <w:pPr>
        <w:rPr>
          <w:rFonts w:ascii="Arial" w:hAnsi="Arial" w:cs="Arial"/>
          <w:b/>
        </w:rPr>
      </w:pPr>
      <w:r>
        <w:rPr>
          <w:rFonts w:ascii="Arial" w:hAnsi="Arial" w:cs="Arial"/>
          <w:b/>
        </w:rPr>
        <w:t xml:space="preserve">Abstract: </w:t>
      </w:r>
    </w:p>
    <w:p w14:paraId="7F7D8750" w14:textId="77777777" w:rsidR="00A7610C" w:rsidRDefault="00A7610C" w:rsidP="00A7610C">
      <w:r>
        <w:t>9.7.1.3</w:t>
      </w:r>
    </w:p>
    <w:p w14:paraId="0DBCF6E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80875" w14:textId="77777777" w:rsidR="00A7610C" w:rsidRDefault="00A7610C" w:rsidP="00A7610C">
      <w:pPr>
        <w:pStyle w:val="Heading5"/>
      </w:pPr>
      <w:bookmarkStart w:id="302" w:name="_Toc174268454"/>
      <w:bookmarkStart w:id="303" w:name="_Toc174924463"/>
      <w:r>
        <w:t>9.7.1.4</w:t>
      </w:r>
      <w:r>
        <w:tab/>
        <w:t>Core part: NR MIMO evolution for downlink and uplink [RAN1 WI: NR_MIMO_evo_DL_UL-Core]</w:t>
      </w:r>
      <w:bookmarkEnd w:id="302"/>
      <w:bookmarkEnd w:id="303"/>
    </w:p>
    <w:p w14:paraId="3D492780" w14:textId="77777777" w:rsidR="00A7610C" w:rsidRDefault="00A7610C" w:rsidP="00A7610C">
      <w:pPr>
        <w:rPr>
          <w:rFonts w:ascii="Arial" w:hAnsi="Arial" w:cs="Arial"/>
          <w:b/>
          <w:sz w:val="24"/>
        </w:rPr>
      </w:pPr>
      <w:r>
        <w:rPr>
          <w:rFonts w:ascii="Arial" w:hAnsi="Arial" w:cs="Arial"/>
          <w:b/>
          <w:color w:val="0000FF"/>
          <w:sz w:val="24"/>
        </w:rPr>
        <w:t>RP-241067</w:t>
      </w:r>
      <w:r>
        <w:rPr>
          <w:rFonts w:ascii="Arial" w:hAnsi="Arial" w:cs="Arial"/>
          <w:b/>
          <w:color w:val="0000FF"/>
          <w:sz w:val="24"/>
        </w:rPr>
        <w:tab/>
      </w:r>
      <w:r>
        <w:rPr>
          <w:rFonts w:ascii="Arial" w:hAnsi="Arial" w:cs="Arial"/>
          <w:b/>
          <w:sz w:val="24"/>
        </w:rPr>
        <w:t>Corrections to Rel-18 - MIMO Evolution for Downlink and Uplink</w:t>
      </w:r>
    </w:p>
    <w:p w14:paraId="3A7D3FC7"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048CC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AC109" w14:textId="77777777" w:rsidR="00A7610C" w:rsidRDefault="00A7610C" w:rsidP="00A7610C">
      <w:pPr>
        <w:rPr>
          <w:rFonts w:ascii="Arial" w:hAnsi="Arial" w:cs="Arial"/>
          <w:b/>
          <w:sz w:val="24"/>
        </w:rPr>
      </w:pPr>
      <w:r>
        <w:rPr>
          <w:rFonts w:ascii="Arial" w:hAnsi="Arial" w:cs="Arial"/>
          <w:b/>
          <w:color w:val="0000FF"/>
          <w:sz w:val="24"/>
        </w:rPr>
        <w:t>RP-241561</w:t>
      </w:r>
      <w:r>
        <w:rPr>
          <w:rFonts w:ascii="Arial" w:hAnsi="Arial" w:cs="Arial"/>
          <w:b/>
          <w:color w:val="0000FF"/>
          <w:sz w:val="24"/>
        </w:rPr>
        <w:tab/>
      </w:r>
      <w:r>
        <w:rPr>
          <w:rFonts w:ascii="Arial" w:hAnsi="Arial" w:cs="Arial"/>
          <w:b/>
          <w:sz w:val="24"/>
        </w:rPr>
        <w:t>NR MIMO evolution for downlink and uplink</w:t>
      </w:r>
    </w:p>
    <w:p w14:paraId="52EC360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AE1C0D9" w14:textId="77777777" w:rsidR="00A7610C" w:rsidRDefault="00A7610C" w:rsidP="00A7610C">
      <w:pPr>
        <w:rPr>
          <w:rFonts w:ascii="Arial" w:hAnsi="Arial" w:cs="Arial"/>
          <w:b/>
        </w:rPr>
      </w:pPr>
      <w:r>
        <w:rPr>
          <w:rFonts w:ascii="Arial" w:hAnsi="Arial" w:cs="Arial"/>
          <w:b/>
        </w:rPr>
        <w:t xml:space="preserve">Discussion: </w:t>
      </w:r>
    </w:p>
    <w:p w14:paraId="51B02CE8" w14:textId="77777777" w:rsidR="00A7610C" w:rsidRDefault="00A7610C" w:rsidP="00A7610C">
      <w:r>
        <w:t>MCC: late submission</w:t>
      </w:r>
    </w:p>
    <w:p w14:paraId="6EB7A59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83526" w14:textId="77777777" w:rsidR="00A7610C" w:rsidRDefault="00A7610C" w:rsidP="00A7610C">
      <w:pPr>
        <w:rPr>
          <w:rFonts w:ascii="Arial" w:hAnsi="Arial" w:cs="Arial"/>
          <w:b/>
          <w:sz w:val="24"/>
        </w:rPr>
      </w:pPr>
      <w:r>
        <w:rPr>
          <w:rFonts w:ascii="Arial" w:hAnsi="Arial" w:cs="Arial"/>
          <w:b/>
          <w:color w:val="0000FF"/>
          <w:sz w:val="24"/>
        </w:rPr>
        <w:t>RP-241466</w:t>
      </w:r>
      <w:r>
        <w:rPr>
          <w:rFonts w:ascii="Arial" w:hAnsi="Arial" w:cs="Arial"/>
          <w:b/>
          <w:color w:val="0000FF"/>
          <w:sz w:val="24"/>
        </w:rPr>
        <w:tab/>
      </w:r>
      <w:r>
        <w:rPr>
          <w:rFonts w:ascii="Arial" w:hAnsi="Arial" w:cs="Arial"/>
          <w:b/>
          <w:sz w:val="24"/>
        </w:rPr>
        <w:t>RAN4 CRs to Closed REL-18 NR or NR+LTE WIs – Batch 4</w:t>
      </w:r>
    </w:p>
    <w:p w14:paraId="50FBBB8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574519" w14:textId="77777777" w:rsidR="00A7610C" w:rsidRDefault="00A7610C" w:rsidP="00A7610C">
      <w:pPr>
        <w:rPr>
          <w:rFonts w:ascii="Arial" w:hAnsi="Arial" w:cs="Arial"/>
          <w:b/>
        </w:rPr>
      </w:pPr>
      <w:r>
        <w:rPr>
          <w:rFonts w:ascii="Arial" w:hAnsi="Arial" w:cs="Arial"/>
          <w:b/>
        </w:rPr>
        <w:t xml:space="preserve">Abstract: </w:t>
      </w:r>
    </w:p>
    <w:p w14:paraId="0302BC5C" w14:textId="77777777" w:rsidR="00A7610C" w:rsidRDefault="00A7610C" w:rsidP="00A7610C">
      <w:r>
        <w:t>9.7.1.4</w:t>
      </w:r>
    </w:p>
    <w:p w14:paraId="1B00B49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CF448" w14:textId="77777777" w:rsidR="00A7610C" w:rsidRDefault="00A7610C" w:rsidP="00A7610C">
      <w:pPr>
        <w:pStyle w:val="Heading5"/>
      </w:pPr>
      <w:bookmarkStart w:id="304" w:name="_Toc174268455"/>
      <w:bookmarkStart w:id="305" w:name="_Toc174924464"/>
      <w:r>
        <w:t>9.7.1.5</w:t>
      </w:r>
      <w:r>
        <w:tab/>
        <w:t>Core part: NR sidelink evolution [RAN1 WI: NR_SL_enh2-Core]</w:t>
      </w:r>
      <w:bookmarkEnd w:id="304"/>
      <w:bookmarkEnd w:id="305"/>
    </w:p>
    <w:p w14:paraId="42D41618" w14:textId="77777777" w:rsidR="00A7610C" w:rsidRDefault="00A7610C" w:rsidP="00A7610C">
      <w:pPr>
        <w:rPr>
          <w:rFonts w:ascii="Arial" w:hAnsi="Arial" w:cs="Arial"/>
          <w:b/>
          <w:sz w:val="24"/>
        </w:rPr>
      </w:pPr>
      <w:r>
        <w:rPr>
          <w:rFonts w:ascii="Arial" w:hAnsi="Arial" w:cs="Arial"/>
          <w:b/>
          <w:color w:val="0000FF"/>
          <w:sz w:val="24"/>
        </w:rPr>
        <w:t>RP-241072</w:t>
      </w:r>
      <w:r>
        <w:rPr>
          <w:rFonts w:ascii="Arial" w:hAnsi="Arial" w:cs="Arial"/>
          <w:b/>
          <w:color w:val="0000FF"/>
          <w:sz w:val="24"/>
        </w:rPr>
        <w:tab/>
      </w:r>
      <w:r>
        <w:rPr>
          <w:rFonts w:ascii="Arial" w:hAnsi="Arial" w:cs="Arial"/>
          <w:b/>
          <w:sz w:val="24"/>
        </w:rPr>
        <w:t>Corrections to Rel-18 - NR sidelink evolution</w:t>
      </w:r>
    </w:p>
    <w:p w14:paraId="5D60697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B9DBE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6348A" w14:textId="77777777" w:rsidR="00A7610C" w:rsidRDefault="00A7610C" w:rsidP="00A7610C">
      <w:pPr>
        <w:rPr>
          <w:rFonts w:ascii="Arial" w:hAnsi="Arial" w:cs="Arial"/>
          <w:b/>
          <w:sz w:val="24"/>
        </w:rPr>
      </w:pPr>
      <w:r>
        <w:rPr>
          <w:rFonts w:ascii="Arial" w:hAnsi="Arial" w:cs="Arial"/>
          <w:b/>
          <w:color w:val="0000FF"/>
          <w:sz w:val="24"/>
        </w:rPr>
        <w:t>RP-241562</w:t>
      </w:r>
      <w:r>
        <w:rPr>
          <w:rFonts w:ascii="Arial" w:hAnsi="Arial" w:cs="Arial"/>
          <w:b/>
          <w:color w:val="0000FF"/>
          <w:sz w:val="24"/>
        </w:rPr>
        <w:tab/>
      </w:r>
      <w:r>
        <w:rPr>
          <w:rFonts w:ascii="Arial" w:hAnsi="Arial" w:cs="Arial"/>
          <w:b/>
          <w:sz w:val="24"/>
        </w:rPr>
        <w:t>NR sidelink evolution</w:t>
      </w:r>
    </w:p>
    <w:p w14:paraId="418A63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09D063" w14:textId="77777777" w:rsidR="00A7610C" w:rsidRDefault="00A7610C" w:rsidP="00A7610C">
      <w:pPr>
        <w:rPr>
          <w:rFonts w:ascii="Arial" w:hAnsi="Arial" w:cs="Arial"/>
          <w:b/>
        </w:rPr>
      </w:pPr>
      <w:r>
        <w:rPr>
          <w:rFonts w:ascii="Arial" w:hAnsi="Arial" w:cs="Arial"/>
          <w:b/>
        </w:rPr>
        <w:t xml:space="preserve">Discussion: </w:t>
      </w:r>
    </w:p>
    <w:p w14:paraId="148C5948" w14:textId="77777777" w:rsidR="00A7610C" w:rsidRDefault="00A7610C" w:rsidP="00A7610C">
      <w:r>
        <w:t>MCC: late submission</w:t>
      </w:r>
    </w:p>
    <w:p w14:paraId="6749E7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73E51" w14:textId="77777777" w:rsidR="00A7610C" w:rsidRDefault="00A7610C" w:rsidP="00A7610C">
      <w:pPr>
        <w:rPr>
          <w:rFonts w:ascii="Arial" w:hAnsi="Arial" w:cs="Arial"/>
          <w:b/>
          <w:sz w:val="24"/>
        </w:rPr>
      </w:pPr>
      <w:r>
        <w:rPr>
          <w:rFonts w:ascii="Arial" w:hAnsi="Arial" w:cs="Arial"/>
          <w:b/>
          <w:color w:val="0000FF"/>
          <w:sz w:val="24"/>
        </w:rPr>
        <w:t>RP-241467</w:t>
      </w:r>
      <w:r>
        <w:rPr>
          <w:rFonts w:ascii="Arial" w:hAnsi="Arial" w:cs="Arial"/>
          <w:b/>
          <w:color w:val="0000FF"/>
          <w:sz w:val="24"/>
        </w:rPr>
        <w:tab/>
      </w:r>
      <w:r>
        <w:rPr>
          <w:rFonts w:ascii="Arial" w:hAnsi="Arial" w:cs="Arial"/>
          <w:b/>
          <w:sz w:val="24"/>
        </w:rPr>
        <w:t>RAN4 CRs to Closed REL-18 NR or NR+LTE WIs – Batch 5</w:t>
      </w:r>
    </w:p>
    <w:p w14:paraId="5D2E597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2AA18A" w14:textId="77777777" w:rsidR="00A7610C" w:rsidRDefault="00A7610C" w:rsidP="00A7610C">
      <w:pPr>
        <w:rPr>
          <w:rFonts w:ascii="Arial" w:hAnsi="Arial" w:cs="Arial"/>
          <w:b/>
        </w:rPr>
      </w:pPr>
      <w:r>
        <w:rPr>
          <w:rFonts w:ascii="Arial" w:hAnsi="Arial" w:cs="Arial"/>
          <w:b/>
        </w:rPr>
        <w:t xml:space="preserve">Abstract: </w:t>
      </w:r>
    </w:p>
    <w:p w14:paraId="3C840246" w14:textId="77777777" w:rsidR="00A7610C" w:rsidRDefault="00A7610C" w:rsidP="00A7610C">
      <w:r>
        <w:t>9.7.1.5</w:t>
      </w:r>
    </w:p>
    <w:p w14:paraId="2F581AC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86550" w14:textId="77777777" w:rsidR="00A7610C" w:rsidRDefault="00A7610C" w:rsidP="00A7610C">
      <w:pPr>
        <w:pStyle w:val="Heading5"/>
      </w:pPr>
      <w:bookmarkStart w:id="306" w:name="_Toc174268456"/>
      <w:bookmarkStart w:id="307" w:name="_Toc174924465"/>
      <w:r>
        <w:t>9.7.1.6</w:t>
      </w:r>
      <w:r>
        <w:tab/>
        <w:t>Core part: NR network-controlled repeaters [RAN1 WI: NR_netcon_repeater-Core]</w:t>
      </w:r>
      <w:bookmarkEnd w:id="306"/>
      <w:bookmarkEnd w:id="307"/>
    </w:p>
    <w:p w14:paraId="77239529" w14:textId="77777777" w:rsidR="00A7610C" w:rsidRDefault="00A7610C" w:rsidP="00A7610C">
      <w:pPr>
        <w:rPr>
          <w:rFonts w:ascii="Arial" w:hAnsi="Arial" w:cs="Arial"/>
          <w:b/>
          <w:sz w:val="24"/>
        </w:rPr>
      </w:pPr>
      <w:r>
        <w:rPr>
          <w:rFonts w:ascii="Arial" w:hAnsi="Arial" w:cs="Arial"/>
          <w:b/>
          <w:color w:val="0000FF"/>
          <w:sz w:val="24"/>
        </w:rPr>
        <w:t>RP-241563</w:t>
      </w:r>
      <w:r>
        <w:rPr>
          <w:rFonts w:ascii="Arial" w:hAnsi="Arial" w:cs="Arial"/>
          <w:b/>
          <w:color w:val="0000FF"/>
          <w:sz w:val="24"/>
        </w:rPr>
        <w:tab/>
      </w:r>
      <w:r>
        <w:rPr>
          <w:rFonts w:ascii="Arial" w:hAnsi="Arial" w:cs="Arial"/>
          <w:b/>
          <w:sz w:val="24"/>
        </w:rPr>
        <w:t>NR network-controlled repeaters</w:t>
      </w:r>
    </w:p>
    <w:p w14:paraId="2B1E43B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1802F8" w14:textId="77777777" w:rsidR="00A7610C" w:rsidRDefault="00A7610C" w:rsidP="00A7610C">
      <w:pPr>
        <w:rPr>
          <w:rFonts w:ascii="Arial" w:hAnsi="Arial" w:cs="Arial"/>
          <w:b/>
        </w:rPr>
      </w:pPr>
      <w:r>
        <w:rPr>
          <w:rFonts w:ascii="Arial" w:hAnsi="Arial" w:cs="Arial"/>
          <w:b/>
        </w:rPr>
        <w:lastRenderedPageBreak/>
        <w:t xml:space="preserve">Discussion: </w:t>
      </w:r>
    </w:p>
    <w:p w14:paraId="0B36AEE0" w14:textId="77777777" w:rsidR="00A7610C" w:rsidRDefault="00A7610C" w:rsidP="00A7610C">
      <w:r>
        <w:t>MCC: late submission</w:t>
      </w:r>
    </w:p>
    <w:p w14:paraId="4BDF85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0FC80" w14:textId="77777777" w:rsidR="00A7610C" w:rsidRDefault="00A7610C" w:rsidP="00A7610C">
      <w:pPr>
        <w:rPr>
          <w:rFonts w:ascii="Arial" w:hAnsi="Arial" w:cs="Arial"/>
          <w:b/>
          <w:sz w:val="24"/>
        </w:rPr>
      </w:pPr>
      <w:r>
        <w:rPr>
          <w:rFonts w:ascii="Arial" w:hAnsi="Arial" w:cs="Arial"/>
          <w:b/>
          <w:color w:val="0000FF"/>
          <w:sz w:val="24"/>
        </w:rPr>
        <w:t>RP-241468</w:t>
      </w:r>
      <w:r>
        <w:rPr>
          <w:rFonts w:ascii="Arial" w:hAnsi="Arial" w:cs="Arial"/>
          <w:b/>
          <w:color w:val="0000FF"/>
          <w:sz w:val="24"/>
        </w:rPr>
        <w:tab/>
      </w:r>
      <w:r>
        <w:rPr>
          <w:rFonts w:ascii="Arial" w:hAnsi="Arial" w:cs="Arial"/>
          <w:b/>
          <w:sz w:val="24"/>
        </w:rPr>
        <w:t>RAN4 CRs to Closed REL-18 NR or NR+LTE WIs – Batch 6</w:t>
      </w:r>
    </w:p>
    <w:p w14:paraId="7BB3B08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76EA7" w14:textId="77777777" w:rsidR="00A7610C" w:rsidRDefault="00A7610C" w:rsidP="00A7610C">
      <w:pPr>
        <w:rPr>
          <w:rFonts w:ascii="Arial" w:hAnsi="Arial" w:cs="Arial"/>
          <w:b/>
        </w:rPr>
      </w:pPr>
      <w:r>
        <w:rPr>
          <w:rFonts w:ascii="Arial" w:hAnsi="Arial" w:cs="Arial"/>
          <w:b/>
        </w:rPr>
        <w:t xml:space="preserve">Abstract: </w:t>
      </w:r>
    </w:p>
    <w:p w14:paraId="61ACC738" w14:textId="77777777" w:rsidR="00A7610C" w:rsidRDefault="00A7610C" w:rsidP="00A7610C">
      <w:r>
        <w:t>9.7.1.6</w:t>
      </w:r>
    </w:p>
    <w:p w14:paraId="3C63A5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8913F" w14:textId="77777777" w:rsidR="00A7610C" w:rsidRDefault="00A7610C" w:rsidP="00A7610C">
      <w:pPr>
        <w:pStyle w:val="Heading5"/>
      </w:pPr>
      <w:bookmarkStart w:id="308" w:name="_Toc174268457"/>
      <w:bookmarkStart w:id="309" w:name="_Toc174924466"/>
      <w:r>
        <w:t>9.7.1.7</w:t>
      </w:r>
      <w:r>
        <w:tab/>
        <w:t>Core part: Enhanced support of redcap NR devices [RAN1 WI: NR_redcap_enh-Core]</w:t>
      </w:r>
      <w:bookmarkEnd w:id="308"/>
      <w:bookmarkEnd w:id="309"/>
    </w:p>
    <w:p w14:paraId="0A7912C7" w14:textId="77777777" w:rsidR="00A7610C" w:rsidRDefault="00A7610C" w:rsidP="00A7610C">
      <w:pPr>
        <w:rPr>
          <w:rFonts w:ascii="Arial" w:hAnsi="Arial" w:cs="Arial"/>
          <w:b/>
          <w:sz w:val="24"/>
        </w:rPr>
      </w:pPr>
      <w:r>
        <w:rPr>
          <w:rFonts w:ascii="Arial" w:hAnsi="Arial" w:cs="Arial"/>
          <w:b/>
          <w:color w:val="0000FF"/>
          <w:sz w:val="24"/>
        </w:rPr>
        <w:t>RP-241070</w:t>
      </w:r>
      <w:r>
        <w:rPr>
          <w:rFonts w:ascii="Arial" w:hAnsi="Arial" w:cs="Arial"/>
          <w:b/>
          <w:color w:val="0000FF"/>
          <w:sz w:val="24"/>
        </w:rPr>
        <w:tab/>
      </w:r>
      <w:r>
        <w:rPr>
          <w:rFonts w:ascii="Arial" w:hAnsi="Arial" w:cs="Arial"/>
          <w:b/>
          <w:sz w:val="24"/>
        </w:rPr>
        <w:t>Corrections to Rel-18 - Enhanced support of reduced capability NR devices</w:t>
      </w:r>
    </w:p>
    <w:p w14:paraId="61D21D8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C4B27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E7B6F" w14:textId="77777777" w:rsidR="00A7610C" w:rsidRDefault="00A7610C" w:rsidP="00A7610C">
      <w:pPr>
        <w:rPr>
          <w:rFonts w:ascii="Arial" w:hAnsi="Arial" w:cs="Arial"/>
          <w:b/>
          <w:sz w:val="24"/>
        </w:rPr>
      </w:pPr>
      <w:r>
        <w:rPr>
          <w:rFonts w:ascii="Arial" w:hAnsi="Arial" w:cs="Arial"/>
          <w:b/>
          <w:color w:val="0000FF"/>
          <w:sz w:val="24"/>
        </w:rPr>
        <w:t>RP-241564</w:t>
      </w:r>
      <w:r>
        <w:rPr>
          <w:rFonts w:ascii="Arial" w:hAnsi="Arial" w:cs="Arial"/>
          <w:b/>
          <w:color w:val="0000FF"/>
          <w:sz w:val="24"/>
        </w:rPr>
        <w:tab/>
      </w:r>
      <w:r>
        <w:rPr>
          <w:rFonts w:ascii="Arial" w:hAnsi="Arial" w:cs="Arial"/>
          <w:b/>
          <w:sz w:val="24"/>
        </w:rPr>
        <w:t>Enhanced support of reduced capability NR devices</w:t>
      </w:r>
    </w:p>
    <w:p w14:paraId="75D217C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7E63D6E" w14:textId="77777777" w:rsidR="00A7610C" w:rsidRDefault="00A7610C" w:rsidP="00A7610C">
      <w:pPr>
        <w:rPr>
          <w:rFonts w:ascii="Arial" w:hAnsi="Arial" w:cs="Arial"/>
          <w:b/>
        </w:rPr>
      </w:pPr>
      <w:r>
        <w:rPr>
          <w:rFonts w:ascii="Arial" w:hAnsi="Arial" w:cs="Arial"/>
          <w:b/>
        </w:rPr>
        <w:t xml:space="preserve">Discussion: </w:t>
      </w:r>
    </w:p>
    <w:p w14:paraId="76CF513E" w14:textId="77777777" w:rsidR="00A7610C" w:rsidRDefault="00A7610C" w:rsidP="00A7610C">
      <w:r>
        <w:t>MCC: late submission</w:t>
      </w:r>
    </w:p>
    <w:p w14:paraId="0A6C9EC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F776" w14:textId="77777777" w:rsidR="00A7610C" w:rsidRDefault="00A7610C" w:rsidP="00A7610C">
      <w:pPr>
        <w:rPr>
          <w:rFonts w:ascii="Arial" w:hAnsi="Arial" w:cs="Arial"/>
          <w:b/>
          <w:sz w:val="24"/>
        </w:rPr>
      </w:pPr>
      <w:r>
        <w:rPr>
          <w:rFonts w:ascii="Arial" w:hAnsi="Arial" w:cs="Arial"/>
          <w:b/>
          <w:color w:val="0000FF"/>
          <w:sz w:val="24"/>
        </w:rPr>
        <w:t>RP-241100</w:t>
      </w:r>
      <w:r>
        <w:rPr>
          <w:rFonts w:ascii="Arial" w:hAnsi="Arial" w:cs="Arial"/>
          <w:b/>
          <w:color w:val="0000FF"/>
          <w:sz w:val="24"/>
        </w:rPr>
        <w:tab/>
      </w:r>
      <w:r>
        <w:rPr>
          <w:rFonts w:ascii="Arial" w:hAnsi="Arial" w:cs="Arial"/>
          <w:b/>
          <w:sz w:val="24"/>
        </w:rPr>
        <w:t>CR Pack on NR_redcap_enh-Core</w:t>
      </w:r>
    </w:p>
    <w:p w14:paraId="0D09221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26CA27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29E15" w14:textId="77777777" w:rsidR="00A7610C" w:rsidRDefault="00A7610C" w:rsidP="00A7610C">
      <w:pPr>
        <w:rPr>
          <w:rFonts w:ascii="Arial" w:hAnsi="Arial" w:cs="Arial"/>
          <w:b/>
          <w:sz w:val="24"/>
        </w:rPr>
      </w:pPr>
      <w:r>
        <w:rPr>
          <w:rFonts w:ascii="Arial" w:hAnsi="Arial" w:cs="Arial"/>
          <w:b/>
          <w:color w:val="0000FF"/>
          <w:sz w:val="24"/>
        </w:rPr>
        <w:t>RP-241469</w:t>
      </w:r>
      <w:r>
        <w:rPr>
          <w:rFonts w:ascii="Arial" w:hAnsi="Arial" w:cs="Arial"/>
          <w:b/>
          <w:color w:val="0000FF"/>
          <w:sz w:val="24"/>
        </w:rPr>
        <w:tab/>
      </w:r>
      <w:r>
        <w:rPr>
          <w:rFonts w:ascii="Arial" w:hAnsi="Arial" w:cs="Arial"/>
          <w:b/>
          <w:sz w:val="24"/>
        </w:rPr>
        <w:t>RAN4 CRs to Closed REL-18 NR or NR+LTE WIs – Batch 7</w:t>
      </w:r>
    </w:p>
    <w:p w14:paraId="55974B1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28ABCA" w14:textId="77777777" w:rsidR="00A7610C" w:rsidRDefault="00A7610C" w:rsidP="00A7610C">
      <w:pPr>
        <w:rPr>
          <w:rFonts w:ascii="Arial" w:hAnsi="Arial" w:cs="Arial"/>
          <w:b/>
        </w:rPr>
      </w:pPr>
      <w:r>
        <w:rPr>
          <w:rFonts w:ascii="Arial" w:hAnsi="Arial" w:cs="Arial"/>
          <w:b/>
        </w:rPr>
        <w:t xml:space="preserve">Abstract: </w:t>
      </w:r>
    </w:p>
    <w:p w14:paraId="3B533694" w14:textId="77777777" w:rsidR="00A7610C" w:rsidRDefault="00A7610C" w:rsidP="00A7610C">
      <w:r>
        <w:t>9.7.1.7</w:t>
      </w:r>
    </w:p>
    <w:p w14:paraId="0261AF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94BC7" w14:textId="77777777" w:rsidR="00A7610C" w:rsidRDefault="00A7610C" w:rsidP="00A7610C">
      <w:pPr>
        <w:pStyle w:val="Heading5"/>
      </w:pPr>
      <w:bookmarkStart w:id="310" w:name="_Toc174268458"/>
      <w:bookmarkStart w:id="311" w:name="_Toc174924467"/>
      <w:r>
        <w:t>9.7.1.8</w:t>
      </w:r>
      <w:r>
        <w:tab/>
        <w:t>Core part: Network energy savings for NR [RAN1 WI: Netw_Energy_NR-Core]</w:t>
      </w:r>
      <w:bookmarkEnd w:id="310"/>
      <w:bookmarkEnd w:id="311"/>
    </w:p>
    <w:p w14:paraId="2BFD0609" w14:textId="77777777" w:rsidR="00A7610C" w:rsidRDefault="00A7610C" w:rsidP="00A7610C">
      <w:pPr>
        <w:rPr>
          <w:rFonts w:ascii="Arial" w:hAnsi="Arial" w:cs="Arial"/>
          <w:b/>
          <w:sz w:val="24"/>
        </w:rPr>
      </w:pPr>
      <w:r>
        <w:rPr>
          <w:rFonts w:ascii="Arial" w:hAnsi="Arial" w:cs="Arial"/>
          <w:b/>
          <w:color w:val="0000FF"/>
          <w:sz w:val="24"/>
        </w:rPr>
        <w:t>RP-241062</w:t>
      </w:r>
      <w:r>
        <w:rPr>
          <w:rFonts w:ascii="Arial" w:hAnsi="Arial" w:cs="Arial"/>
          <w:b/>
          <w:color w:val="0000FF"/>
          <w:sz w:val="24"/>
        </w:rPr>
        <w:tab/>
      </w:r>
      <w:r>
        <w:rPr>
          <w:rFonts w:ascii="Arial" w:hAnsi="Arial" w:cs="Arial"/>
          <w:b/>
          <w:sz w:val="24"/>
        </w:rPr>
        <w:t>Corrections to Rel-18 - Network energy savings for NR</w:t>
      </w:r>
    </w:p>
    <w:p w14:paraId="24DD51A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931B7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24261" w14:textId="77777777" w:rsidR="00A7610C" w:rsidRDefault="00A7610C" w:rsidP="00A7610C">
      <w:pPr>
        <w:rPr>
          <w:rFonts w:ascii="Arial" w:hAnsi="Arial" w:cs="Arial"/>
          <w:b/>
          <w:sz w:val="24"/>
        </w:rPr>
      </w:pPr>
      <w:r>
        <w:rPr>
          <w:rFonts w:ascii="Arial" w:hAnsi="Arial" w:cs="Arial"/>
          <w:b/>
          <w:color w:val="0000FF"/>
          <w:sz w:val="24"/>
        </w:rPr>
        <w:lastRenderedPageBreak/>
        <w:t>RP-241565</w:t>
      </w:r>
      <w:r>
        <w:rPr>
          <w:rFonts w:ascii="Arial" w:hAnsi="Arial" w:cs="Arial"/>
          <w:b/>
          <w:color w:val="0000FF"/>
          <w:sz w:val="24"/>
        </w:rPr>
        <w:tab/>
      </w:r>
      <w:r>
        <w:rPr>
          <w:rFonts w:ascii="Arial" w:hAnsi="Arial" w:cs="Arial"/>
          <w:b/>
          <w:sz w:val="24"/>
        </w:rPr>
        <w:t>Network energy savings for NR</w:t>
      </w:r>
    </w:p>
    <w:p w14:paraId="3509776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358CB2" w14:textId="77777777" w:rsidR="00A7610C" w:rsidRDefault="00A7610C" w:rsidP="00A7610C">
      <w:pPr>
        <w:rPr>
          <w:rFonts w:ascii="Arial" w:hAnsi="Arial" w:cs="Arial"/>
          <w:b/>
        </w:rPr>
      </w:pPr>
      <w:r>
        <w:rPr>
          <w:rFonts w:ascii="Arial" w:hAnsi="Arial" w:cs="Arial"/>
          <w:b/>
        </w:rPr>
        <w:t xml:space="preserve">Discussion: </w:t>
      </w:r>
    </w:p>
    <w:p w14:paraId="6C6354F0" w14:textId="77777777" w:rsidR="00A7610C" w:rsidRDefault="00A7610C" w:rsidP="00A7610C">
      <w:r>
        <w:t>MCC: late submission</w:t>
      </w:r>
    </w:p>
    <w:p w14:paraId="39BE77F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C4306" w14:textId="77777777" w:rsidR="00A7610C" w:rsidRDefault="00A7610C" w:rsidP="00A7610C">
      <w:pPr>
        <w:rPr>
          <w:rFonts w:ascii="Arial" w:hAnsi="Arial" w:cs="Arial"/>
          <w:b/>
          <w:sz w:val="24"/>
        </w:rPr>
      </w:pPr>
      <w:r>
        <w:rPr>
          <w:rFonts w:ascii="Arial" w:hAnsi="Arial" w:cs="Arial"/>
          <w:b/>
          <w:color w:val="0000FF"/>
          <w:sz w:val="24"/>
        </w:rPr>
        <w:t>RP-241470</w:t>
      </w:r>
      <w:r>
        <w:rPr>
          <w:rFonts w:ascii="Arial" w:hAnsi="Arial" w:cs="Arial"/>
          <w:b/>
          <w:color w:val="0000FF"/>
          <w:sz w:val="24"/>
        </w:rPr>
        <w:tab/>
      </w:r>
      <w:r>
        <w:rPr>
          <w:rFonts w:ascii="Arial" w:hAnsi="Arial" w:cs="Arial"/>
          <w:b/>
          <w:sz w:val="24"/>
        </w:rPr>
        <w:t>RAN4 CRs to Closed REL-18 NR or NR+LTE WIs – Batch 8</w:t>
      </w:r>
    </w:p>
    <w:p w14:paraId="00741B4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47C51F" w14:textId="77777777" w:rsidR="00A7610C" w:rsidRDefault="00A7610C" w:rsidP="00A7610C">
      <w:pPr>
        <w:rPr>
          <w:rFonts w:ascii="Arial" w:hAnsi="Arial" w:cs="Arial"/>
          <w:b/>
        </w:rPr>
      </w:pPr>
      <w:r>
        <w:rPr>
          <w:rFonts w:ascii="Arial" w:hAnsi="Arial" w:cs="Arial"/>
          <w:b/>
        </w:rPr>
        <w:t xml:space="preserve">Abstract: </w:t>
      </w:r>
    </w:p>
    <w:p w14:paraId="3961E492" w14:textId="77777777" w:rsidR="00A7610C" w:rsidRDefault="00A7610C" w:rsidP="00A7610C">
      <w:r>
        <w:t>9.7.1.8</w:t>
      </w:r>
    </w:p>
    <w:p w14:paraId="7B8A7DC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73600" w14:textId="77777777" w:rsidR="00A7610C" w:rsidRDefault="00A7610C" w:rsidP="00A7610C">
      <w:pPr>
        <w:pStyle w:val="Heading5"/>
      </w:pPr>
      <w:bookmarkStart w:id="312" w:name="_Toc174268459"/>
      <w:bookmarkStart w:id="313" w:name="_Toc174924468"/>
      <w:r>
        <w:t>9.7.1.9</w:t>
      </w:r>
      <w:r>
        <w:tab/>
        <w:t>Core part: Expanded and improved NR positioning [RAN1 WI: NR_pos_enh2-Core]</w:t>
      </w:r>
      <w:bookmarkEnd w:id="312"/>
      <w:bookmarkEnd w:id="313"/>
    </w:p>
    <w:p w14:paraId="2EAF4C3B" w14:textId="77777777" w:rsidR="00A7610C" w:rsidRDefault="00A7610C" w:rsidP="00A7610C">
      <w:pPr>
        <w:rPr>
          <w:rFonts w:ascii="Arial" w:hAnsi="Arial" w:cs="Arial"/>
          <w:b/>
          <w:sz w:val="24"/>
        </w:rPr>
      </w:pPr>
      <w:r>
        <w:rPr>
          <w:rFonts w:ascii="Arial" w:hAnsi="Arial" w:cs="Arial"/>
          <w:b/>
          <w:color w:val="0000FF"/>
          <w:sz w:val="24"/>
        </w:rPr>
        <w:t>RP-241061</w:t>
      </w:r>
      <w:r>
        <w:rPr>
          <w:rFonts w:ascii="Arial" w:hAnsi="Arial" w:cs="Arial"/>
          <w:b/>
          <w:color w:val="0000FF"/>
          <w:sz w:val="24"/>
        </w:rPr>
        <w:tab/>
      </w:r>
      <w:r>
        <w:rPr>
          <w:rFonts w:ascii="Arial" w:hAnsi="Arial" w:cs="Arial"/>
          <w:b/>
          <w:sz w:val="24"/>
        </w:rPr>
        <w:t>Corrections to Rel-18 - Expanded and improved NR positioning</w:t>
      </w:r>
    </w:p>
    <w:p w14:paraId="160C500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67A3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134CA" w14:textId="77777777" w:rsidR="00A7610C" w:rsidRDefault="00A7610C" w:rsidP="00A7610C">
      <w:pPr>
        <w:rPr>
          <w:rFonts w:ascii="Arial" w:hAnsi="Arial" w:cs="Arial"/>
          <w:b/>
          <w:sz w:val="24"/>
        </w:rPr>
      </w:pPr>
      <w:r>
        <w:rPr>
          <w:rFonts w:ascii="Arial" w:hAnsi="Arial" w:cs="Arial"/>
          <w:b/>
          <w:color w:val="0000FF"/>
          <w:sz w:val="24"/>
        </w:rPr>
        <w:t>RP-241566</w:t>
      </w:r>
      <w:r>
        <w:rPr>
          <w:rFonts w:ascii="Arial" w:hAnsi="Arial" w:cs="Arial"/>
          <w:b/>
          <w:color w:val="0000FF"/>
          <w:sz w:val="24"/>
        </w:rPr>
        <w:tab/>
      </w:r>
      <w:r>
        <w:rPr>
          <w:rFonts w:ascii="Arial" w:hAnsi="Arial" w:cs="Arial"/>
          <w:b/>
          <w:sz w:val="24"/>
        </w:rPr>
        <w:t>Expanded and improved NR positioning</w:t>
      </w:r>
    </w:p>
    <w:p w14:paraId="5383059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47B6F3D" w14:textId="77777777" w:rsidR="00A7610C" w:rsidRDefault="00A7610C" w:rsidP="00A7610C">
      <w:pPr>
        <w:rPr>
          <w:rFonts w:ascii="Arial" w:hAnsi="Arial" w:cs="Arial"/>
          <w:b/>
        </w:rPr>
      </w:pPr>
      <w:r>
        <w:rPr>
          <w:rFonts w:ascii="Arial" w:hAnsi="Arial" w:cs="Arial"/>
          <w:b/>
        </w:rPr>
        <w:t xml:space="preserve">Discussion: </w:t>
      </w:r>
    </w:p>
    <w:p w14:paraId="6E676620" w14:textId="77777777" w:rsidR="00A7610C" w:rsidRDefault="00A7610C" w:rsidP="00A7610C">
      <w:r>
        <w:t>MCC: late submission</w:t>
      </w:r>
    </w:p>
    <w:p w14:paraId="0FC5DA3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0CB0B" w14:textId="77777777" w:rsidR="00A7610C" w:rsidRDefault="00A7610C" w:rsidP="00A7610C">
      <w:pPr>
        <w:rPr>
          <w:rFonts w:ascii="Arial" w:hAnsi="Arial" w:cs="Arial"/>
          <w:b/>
          <w:sz w:val="24"/>
        </w:rPr>
      </w:pPr>
      <w:r>
        <w:rPr>
          <w:rFonts w:ascii="Arial" w:hAnsi="Arial" w:cs="Arial"/>
          <w:b/>
          <w:color w:val="0000FF"/>
          <w:sz w:val="24"/>
        </w:rPr>
        <w:t>RP-241101</w:t>
      </w:r>
      <w:r>
        <w:rPr>
          <w:rFonts w:ascii="Arial" w:hAnsi="Arial" w:cs="Arial"/>
          <w:b/>
          <w:color w:val="0000FF"/>
          <w:sz w:val="24"/>
        </w:rPr>
        <w:tab/>
      </w:r>
      <w:r>
        <w:rPr>
          <w:rFonts w:ascii="Arial" w:hAnsi="Arial" w:cs="Arial"/>
          <w:b/>
          <w:sz w:val="24"/>
        </w:rPr>
        <w:t>CR Pack on NR_pos_enh2-Core</w:t>
      </w:r>
    </w:p>
    <w:p w14:paraId="1A8A29C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171ADC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3A59F" w14:textId="77777777" w:rsidR="00A7610C" w:rsidRDefault="00A7610C" w:rsidP="00A7610C">
      <w:pPr>
        <w:rPr>
          <w:rFonts w:ascii="Arial" w:hAnsi="Arial" w:cs="Arial"/>
          <w:b/>
          <w:sz w:val="24"/>
        </w:rPr>
      </w:pPr>
      <w:r>
        <w:rPr>
          <w:rFonts w:ascii="Arial" w:hAnsi="Arial" w:cs="Arial"/>
          <w:b/>
          <w:color w:val="0000FF"/>
          <w:sz w:val="24"/>
        </w:rPr>
        <w:t>RP-241471</w:t>
      </w:r>
      <w:r>
        <w:rPr>
          <w:rFonts w:ascii="Arial" w:hAnsi="Arial" w:cs="Arial"/>
          <w:b/>
          <w:color w:val="0000FF"/>
          <w:sz w:val="24"/>
        </w:rPr>
        <w:tab/>
      </w:r>
      <w:r>
        <w:rPr>
          <w:rFonts w:ascii="Arial" w:hAnsi="Arial" w:cs="Arial"/>
          <w:b/>
          <w:sz w:val="24"/>
        </w:rPr>
        <w:t>RAN4 CRs to Closed REL-18 NR or NR+LTE WIs – Batch 9</w:t>
      </w:r>
    </w:p>
    <w:p w14:paraId="0F959CC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AD4EB8" w14:textId="77777777" w:rsidR="00A7610C" w:rsidRDefault="00A7610C" w:rsidP="00A7610C">
      <w:pPr>
        <w:rPr>
          <w:rFonts w:ascii="Arial" w:hAnsi="Arial" w:cs="Arial"/>
          <w:b/>
        </w:rPr>
      </w:pPr>
      <w:r>
        <w:rPr>
          <w:rFonts w:ascii="Arial" w:hAnsi="Arial" w:cs="Arial"/>
          <w:b/>
        </w:rPr>
        <w:t xml:space="preserve">Abstract: </w:t>
      </w:r>
    </w:p>
    <w:p w14:paraId="08B1D86A" w14:textId="77777777" w:rsidR="00A7610C" w:rsidRDefault="00A7610C" w:rsidP="00A7610C">
      <w:r>
        <w:t>9.7.1.9</w:t>
      </w:r>
    </w:p>
    <w:p w14:paraId="29C81F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96F70" w14:textId="77777777" w:rsidR="00A7610C" w:rsidRDefault="00A7610C" w:rsidP="00A7610C">
      <w:pPr>
        <w:pStyle w:val="Heading4"/>
      </w:pPr>
      <w:bookmarkStart w:id="314" w:name="_Toc174268460"/>
      <w:bookmarkStart w:id="315" w:name="_Toc174924469"/>
      <w:r>
        <w:lastRenderedPageBreak/>
        <w:t>9.7.2</w:t>
      </w:r>
      <w:r>
        <w:tab/>
        <w:t>Related to RAN2 led WIs</w:t>
      </w:r>
      <w:bookmarkEnd w:id="314"/>
      <w:bookmarkEnd w:id="315"/>
    </w:p>
    <w:p w14:paraId="36B505B6" w14:textId="77777777" w:rsidR="00A7610C" w:rsidRDefault="00A7610C" w:rsidP="00A7610C">
      <w:pPr>
        <w:pStyle w:val="Heading5"/>
      </w:pPr>
      <w:bookmarkStart w:id="316" w:name="_Toc174268461"/>
      <w:bookmarkStart w:id="317" w:name="_Toc174924470"/>
      <w:r>
        <w:t>9.7.2.1</w:t>
      </w:r>
      <w:r>
        <w:tab/>
        <w:t>Core part: MT-SDT for NR [RAN2 WI: NR_MT_SDT-Core]</w:t>
      </w:r>
      <w:bookmarkEnd w:id="316"/>
      <w:bookmarkEnd w:id="317"/>
    </w:p>
    <w:p w14:paraId="59A8F1DB" w14:textId="77777777" w:rsidR="00A7610C" w:rsidRDefault="00A7610C" w:rsidP="00A7610C">
      <w:pPr>
        <w:rPr>
          <w:rFonts w:ascii="Arial" w:hAnsi="Arial" w:cs="Arial"/>
          <w:b/>
          <w:sz w:val="24"/>
        </w:rPr>
      </w:pPr>
      <w:r>
        <w:rPr>
          <w:rFonts w:ascii="Arial" w:hAnsi="Arial" w:cs="Arial"/>
          <w:b/>
          <w:color w:val="0000FF"/>
          <w:sz w:val="24"/>
        </w:rPr>
        <w:t>RP-241567</w:t>
      </w:r>
      <w:r>
        <w:rPr>
          <w:rFonts w:ascii="Arial" w:hAnsi="Arial" w:cs="Arial"/>
          <w:b/>
          <w:color w:val="0000FF"/>
          <w:sz w:val="24"/>
        </w:rPr>
        <w:tab/>
      </w:r>
      <w:r>
        <w:rPr>
          <w:rFonts w:ascii="Arial" w:hAnsi="Arial" w:cs="Arial"/>
          <w:b/>
          <w:sz w:val="24"/>
        </w:rPr>
        <w:t>Mobile Terminated-Small Data Transmission for NR</w:t>
      </w:r>
    </w:p>
    <w:p w14:paraId="4153372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7694ED" w14:textId="77777777" w:rsidR="00A7610C" w:rsidRDefault="00A7610C" w:rsidP="00A7610C">
      <w:pPr>
        <w:rPr>
          <w:rFonts w:ascii="Arial" w:hAnsi="Arial" w:cs="Arial"/>
          <w:b/>
        </w:rPr>
      </w:pPr>
      <w:r>
        <w:rPr>
          <w:rFonts w:ascii="Arial" w:hAnsi="Arial" w:cs="Arial"/>
          <w:b/>
        </w:rPr>
        <w:t xml:space="preserve">Discussion: </w:t>
      </w:r>
    </w:p>
    <w:p w14:paraId="503C1AD1" w14:textId="77777777" w:rsidR="00A7610C" w:rsidRDefault="00A7610C" w:rsidP="00A7610C">
      <w:r>
        <w:t>MCC: late submission</w:t>
      </w:r>
    </w:p>
    <w:p w14:paraId="2CDDB2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816B3" w14:textId="77777777" w:rsidR="00A7610C" w:rsidRDefault="00A7610C" w:rsidP="00A7610C">
      <w:pPr>
        <w:pStyle w:val="Heading5"/>
      </w:pPr>
      <w:bookmarkStart w:id="318" w:name="_Toc174268462"/>
      <w:bookmarkStart w:id="319" w:name="_Toc174924471"/>
      <w:r>
        <w:t>9.7.2.2</w:t>
      </w:r>
      <w:r>
        <w:tab/>
        <w:t>Core part: Dual Tx/Rx Multi-SIM for NR [RAN2 WI: NR_DualTxRx_MUSIM-Core]</w:t>
      </w:r>
      <w:bookmarkEnd w:id="318"/>
      <w:bookmarkEnd w:id="319"/>
    </w:p>
    <w:p w14:paraId="615BA206" w14:textId="77777777" w:rsidR="00A7610C" w:rsidRDefault="00A7610C" w:rsidP="00A7610C">
      <w:pPr>
        <w:rPr>
          <w:rFonts w:ascii="Arial" w:hAnsi="Arial" w:cs="Arial"/>
          <w:b/>
          <w:sz w:val="24"/>
        </w:rPr>
      </w:pPr>
      <w:r>
        <w:rPr>
          <w:rFonts w:ascii="Arial" w:hAnsi="Arial" w:cs="Arial"/>
          <w:b/>
          <w:color w:val="0000FF"/>
          <w:sz w:val="24"/>
        </w:rPr>
        <w:t>RP-241568</w:t>
      </w:r>
      <w:r>
        <w:rPr>
          <w:rFonts w:ascii="Arial" w:hAnsi="Arial" w:cs="Arial"/>
          <w:b/>
          <w:color w:val="0000FF"/>
          <w:sz w:val="24"/>
        </w:rPr>
        <w:tab/>
      </w:r>
      <w:r>
        <w:rPr>
          <w:rFonts w:ascii="Arial" w:hAnsi="Arial" w:cs="Arial"/>
          <w:b/>
          <w:sz w:val="24"/>
        </w:rPr>
        <w:t>Dual Transmission/Reception (Tx/Rx) Multi-SIM for NR</w:t>
      </w:r>
    </w:p>
    <w:p w14:paraId="1363A79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120CC14" w14:textId="77777777" w:rsidR="00A7610C" w:rsidRDefault="00A7610C" w:rsidP="00A7610C">
      <w:pPr>
        <w:rPr>
          <w:rFonts w:ascii="Arial" w:hAnsi="Arial" w:cs="Arial"/>
          <w:b/>
        </w:rPr>
      </w:pPr>
      <w:r>
        <w:rPr>
          <w:rFonts w:ascii="Arial" w:hAnsi="Arial" w:cs="Arial"/>
          <w:b/>
        </w:rPr>
        <w:t xml:space="preserve">Discussion: </w:t>
      </w:r>
    </w:p>
    <w:p w14:paraId="12420A03" w14:textId="77777777" w:rsidR="00A7610C" w:rsidRDefault="00A7610C" w:rsidP="00A7610C">
      <w:r>
        <w:t>MCC: late submission</w:t>
      </w:r>
    </w:p>
    <w:p w14:paraId="0A86DA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B154F" w14:textId="77777777" w:rsidR="00A7610C" w:rsidRDefault="00A7610C" w:rsidP="00A7610C">
      <w:pPr>
        <w:rPr>
          <w:rFonts w:ascii="Arial" w:hAnsi="Arial" w:cs="Arial"/>
          <w:b/>
          <w:sz w:val="24"/>
        </w:rPr>
      </w:pPr>
      <w:r>
        <w:rPr>
          <w:rFonts w:ascii="Arial" w:hAnsi="Arial" w:cs="Arial"/>
          <w:b/>
          <w:color w:val="0000FF"/>
          <w:sz w:val="24"/>
        </w:rPr>
        <w:t>RP-241102</w:t>
      </w:r>
      <w:r>
        <w:rPr>
          <w:rFonts w:ascii="Arial" w:hAnsi="Arial" w:cs="Arial"/>
          <w:b/>
          <w:color w:val="0000FF"/>
          <w:sz w:val="24"/>
        </w:rPr>
        <w:tab/>
      </w:r>
      <w:r>
        <w:rPr>
          <w:rFonts w:ascii="Arial" w:hAnsi="Arial" w:cs="Arial"/>
          <w:b/>
          <w:sz w:val="24"/>
        </w:rPr>
        <w:t>CR Pack on NR_DualTxRx_MUSIM-Core</w:t>
      </w:r>
    </w:p>
    <w:p w14:paraId="76ED597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A8E9F2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D2C95" w14:textId="77777777" w:rsidR="00A7610C" w:rsidRDefault="00A7610C" w:rsidP="00A7610C">
      <w:pPr>
        <w:rPr>
          <w:rFonts w:ascii="Arial" w:hAnsi="Arial" w:cs="Arial"/>
          <w:b/>
          <w:sz w:val="24"/>
        </w:rPr>
      </w:pPr>
      <w:r>
        <w:rPr>
          <w:rFonts w:ascii="Arial" w:hAnsi="Arial" w:cs="Arial"/>
          <w:b/>
          <w:color w:val="0000FF"/>
          <w:sz w:val="24"/>
        </w:rPr>
        <w:t>RP-241472</w:t>
      </w:r>
      <w:r>
        <w:rPr>
          <w:rFonts w:ascii="Arial" w:hAnsi="Arial" w:cs="Arial"/>
          <w:b/>
          <w:color w:val="0000FF"/>
          <w:sz w:val="24"/>
        </w:rPr>
        <w:tab/>
      </w:r>
      <w:r>
        <w:rPr>
          <w:rFonts w:ascii="Arial" w:hAnsi="Arial" w:cs="Arial"/>
          <w:b/>
          <w:sz w:val="24"/>
        </w:rPr>
        <w:t>RAN4 CRs to Closed REL-18 NR or NR+LTE WIs – Batch 10</w:t>
      </w:r>
    </w:p>
    <w:p w14:paraId="0924228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4E4D92" w14:textId="77777777" w:rsidR="00A7610C" w:rsidRDefault="00A7610C" w:rsidP="00A7610C">
      <w:pPr>
        <w:rPr>
          <w:rFonts w:ascii="Arial" w:hAnsi="Arial" w:cs="Arial"/>
          <w:b/>
        </w:rPr>
      </w:pPr>
      <w:r>
        <w:rPr>
          <w:rFonts w:ascii="Arial" w:hAnsi="Arial" w:cs="Arial"/>
          <w:b/>
        </w:rPr>
        <w:t xml:space="preserve">Abstract: </w:t>
      </w:r>
    </w:p>
    <w:p w14:paraId="3902A56B" w14:textId="77777777" w:rsidR="00A7610C" w:rsidRDefault="00A7610C" w:rsidP="00A7610C">
      <w:r>
        <w:t>9.7.2.2</w:t>
      </w:r>
    </w:p>
    <w:p w14:paraId="3590C95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A10A4" w14:textId="77777777" w:rsidR="00A7610C" w:rsidRDefault="00A7610C" w:rsidP="00A7610C">
      <w:pPr>
        <w:pStyle w:val="Heading5"/>
      </w:pPr>
      <w:bookmarkStart w:id="320" w:name="_Toc174268463"/>
      <w:bookmarkStart w:id="321" w:name="_Toc174924472"/>
      <w:r>
        <w:t>9.7.2.3</w:t>
      </w:r>
      <w:r>
        <w:tab/>
        <w:t>Core part: NR sidelink relay enhancements [RAN2 WI: NR_SL_relay_enh-Core]</w:t>
      </w:r>
      <w:bookmarkEnd w:id="320"/>
      <w:bookmarkEnd w:id="321"/>
    </w:p>
    <w:p w14:paraId="61AD0FDC" w14:textId="77777777" w:rsidR="00A7610C" w:rsidRDefault="00A7610C" w:rsidP="00A7610C">
      <w:pPr>
        <w:rPr>
          <w:rFonts w:ascii="Arial" w:hAnsi="Arial" w:cs="Arial"/>
          <w:b/>
          <w:sz w:val="24"/>
        </w:rPr>
      </w:pPr>
      <w:r>
        <w:rPr>
          <w:rFonts w:ascii="Arial" w:hAnsi="Arial" w:cs="Arial"/>
          <w:b/>
          <w:color w:val="0000FF"/>
          <w:sz w:val="24"/>
        </w:rPr>
        <w:t>RP-241569</w:t>
      </w:r>
      <w:r>
        <w:rPr>
          <w:rFonts w:ascii="Arial" w:hAnsi="Arial" w:cs="Arial"/>
          <w:b/>
          <w:color w:val="0000FF"/>
          <w:sz w:val="24"/>
        </w:rPr>
        <w:tab/>
      </w:r>
      <w:r>
        <w:rPr>
          <w:rFonts w:ascii="Arial" w:hAnsi="Arial" w:cs="Arial"/>
          <w:b/>
          <w:sz w:val="24"/>
        </w:rPr>
        <w:t>NR sidelink relay enhancements</w:t>
      </w:r>
    </w:p>
    <w:p w14:paraId="4746522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CB475C" w14:textId="77777777" w:rsidR="00A7610C" w:rsidRDefault="00A7610C" w:rsidP="00A7610C">
      <w:pPr>
        <w:rPr>
          <w:rFonts w:ascii="Arial" w:hAnsi="Arial" w:cs="Arial"/>
          <w:b/>
        </w:rPr>
      </w:pPr>
      <w:r>
        <w:rPr>
          <w:rFonts w:ascii="Arial" w:hAnsi="Arial" w:cs="Arial"/>
          <w:b/>
        </w:rPr>
        <w:t xml:space="preserve">Discussion: </w:t>
      </w:r>
    </w:p>
    <w:p w14:paraId="647D8B68" w14:textId="77777777" w:rsidR="00A7610C" w:rsidRDefault="00A7610C" w:rsidP="00A7610C">
      <w:r>
        <w:t>MCC: late submission</w:t>
      </w:r>
    </w:p>
    <w:p w14:paraId="3F59FFB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37DF2" w14:textId="77777777" w:rsidR="00A7610C" w:rsidRDefault="00A7610C" w:rsidP="00A7610C">
      <w:pPr>
        <w:rPr>
          <w:rFonts w:ascii="Arial" w:hAnsi="Arial" w:cs="Arial"/>
          <w:b/>
          <w:sz w:val="24"/>
        </w:rPr>
      </w:pPr>
      <w:r>
        <w:rPr>
          <w:rFonts w:ascii="Arial" w:hAnsi="Arial" w:cs="Arial"/>
          <w:b/>
          <w:color w:val="0000FF"/>
          <w:sz w:val="24"/>
        </w:rPr>
        <w:t>RP-241103</w:t>
      </w:r>
      <w:r>
        <w:rPr>
          <w:rFonts w:ascii="Arial" w:hAnsi="Arial" w:cs="Arial"/>
          <w:b/>
          <w:color w:val="0000FF"/>
          <w:sz w:val="24"/>
        </w:rPr>
        <w:tab/>
      </w:r>
      <w:r>
        <w:rPr>
          <w:rFonts w:ascii="Arial" w:hAnsi="Arial" w:cs="Arial"/>
          <w:b/>
          <w:sz w:val="24"/>
        </w:rPr>
        <w:t>CR Pack on NR_SL_relay_enh-Core</w:t>
      </w:r>
    </w:p>
    <w:p w14:paraId="52F399C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65F8B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4C781" w14:textId="77777777" w:rsidR="00A7610C" w:rsidRDefault="00A7610C" w:rsidP="00A7610C">
      <w:pPr>
        <w:pStyle w:val="Heading5"/>
      </w:pPr>
      <w:bookmarkStart w:id="322" w:name="_Toc174268464"/>
      <w:bookmarkStart w:id="323" w:name="_Toc174924473"/>
      <w:r>
        <w:lastRenderedPageBreak/>
        <w:t>9.7.2.4</w:t>
      </w:r>
      <w:r>
        <w:tab/>
        <w:t>Core part: IDC enhancements for NR and MR-DC [RAN2 WI: NR_IDC_enh-Core]</w:t>
      </w:r>
      <w:bookmarkEnd w:id="322"/>
      <w:bookmarkEnd w:id="323"/>
    </w:p>
    <w:p w14:paraId="0746A2C4" w14:textId="77777777" w:rsidR="00A7610C" w:rsidRDefault="00A7610C" w:rsidP="00A7610C">
      <w:pPr>
        <w:rPr>
          <w:rFonts w:ascii="Arial" w:hAnsi="Arial" w:cs="Arial"/>
          <w:b/>
          <w:sz w:val="24"/>
        </w:rPr>
      </w:pPr>
      <w:r>
        <w:rPr>
          <w:rFonts w:ascii="Arial" w:hAnsi="Arial" w:cs="Arial"/>
          <w:b/>
          <w:color w:val="0000FF"/>
          <w:sz w:val="24"/>
        </w:rPr>
        <w:t>RP-241570</w:t>
      </w:r>
      <w:r>
        <w:rPr>
          <w:rFonts w:ascii="Arial" w:hAnsi="Arial" w:cs="Arial"/>
          <w:b/>
          <w:color w:val="0000FF"/>
          <w:sz w:val="24"/>
        </w:rPr>
        <w:tab/>
      </w:r>
      <w:r>
        <w:rPr>
          <w:rFonts w:ascii="Arial" w:hAnsi="Arial" w:cs="Arial"/>
          <w:b/>
          <w:sz w:val="24"/>
        </w:rPr>
        <w:t>In-Device Co-existence (IDC) enhancements for NR and MR-DC</w:t>
      </w:r>
    </w:p>
    <w:p w14:paraId="3BDEF94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0D8B27" w14:textId="77777777" w:rsidR="00A7610C" w:rsidRDefault="00A7610C" w:rsidP="00A7610C">
      <w:pPr>
        <w:rPr>
          <w:rFonts w:ascii="Arial" w:hAnsi="Arial" w:cs="Arial"/>
          <w:b/>
        </w:rPr>
      </w:pPr>
      <w:r>
        <w:rPr>
          <w:rFonts w:ascii="Arial" w:hAnsi="Arial" w:cs="Arial"/>
          <w:b/>
        </w:rPr>
        <w:t xml:space="preserve">Discussion: </w:t>
      </w:r>
    </w:p>
    <w:p w14:paraId="46A0551F" w14:textId="77777777" w:rsidR="00A7610C" w:rsidRDefault="00A7610C" w:rsidP="00A7610C">
      <w:r>
        <w:t>MCC: late submission</w:t>
      </w:r>
    </w:p>
    <w:p w14:paraId="0FEE6D2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DC09D" w14:textId="77777777" w:rsidR="00A7610C" w:rsidRDefault="00A7610C" w:rsidP="00A7610C">
      <w:pPr>
        <w:pStyle w:val="Heading5"/>
      </w:pPr>
      <w:bookmarkStart w:id="324" w:name="_Toc174268465"/>
      <w:bookmarkStart w:id="325" w:name="_Toc174924474"/>
      <w:r>
        <w:t>9.7.2.5</w:t>
      </w:r>
      <w:r>
        <w:tab/>
        <w:t>Core part: NR support for UAV [RAN2 WI: NR_UAV-Core]</w:t>
      </w:r>
      <w:bookmarkEnd w:id="324"/>
      <w:bookmarkEnd w:id="325"/>
    </w:p>
    <w:p w14:paraId="7E332C43" w14:textId="77777777" w:rsidR="00A7610C" w:rsidRDefault="00A7610C" w:rsidP="00A7610C">
      <w:pPr>
        <w:rPr>
          <w:rFonts w:ascii="Arial" w:hAnsi="Arial" w:cs="Arial"/>
          <w:b/>
          <w:sz w:val="24"/>
        </w:rPr>
      </w:pPr>
      <w:r>
        <w:rPr>
          <w:rFonts w:ascii="Arial" w:hAnsi="Arial" w:cs="Arial"/>
          <w:b/>
          <w:color w:val="0000FF"/>
          <w:sz w:val="24"/>
        </w:rPr>
        <w:t>RP-241571</w:t>
      </w:r>
      <w:r>
        <w:rPr>
          <w:rFonts w:ascii="Arial" w:hAnsi="Arial" w:cs="Arial"/>
          <w:b/>
          <w:color w:val="0000FF"/>
          <w:sz w:val="24"/>
        </w:rPr>
        <w:tab/>
      </w:r>
      <w:r>
        <w:rPr>
          <w:rFonts w:ascii="Arial" w:hAnsi="Arial" w:cs="Arial"/>
          <w:b/>
          <w:sz w:val="24"/>
        </w:rPr>
        <w:t>NR support for UAV</w:t>
      </w:r>
    </w:p>
    <w:p w14:paraId="0C35EF6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2D9C48" w14:textId="77777777" w:rsidR="00A7610C" w:rsidRDefault="00A7610C" w:rsidP="00A7610C">
      <w:pPr>
        <w:rPr>
          <w:rFonts w:ascii="Arial" w:hAnsi="Arial" w:cs="Arial"/>
          <w:b/>
        </w:rPr>
      </w:pPr>
      <w:r>
        <w:rPr>
          <w:rFonts w:ascii="Arial" w:hAnsi="Arial" w:cs="Arial"/>
          <w:b/>
        </w:rPr>
        <w:t xml:space="preserve">Discussion: </w:t>
      </w:r>
    </w:p>
    <w:p w14:paraId="4CD13E89" w14:textId="77777777" w:rsidR="00A7610C" w:rsidRDefault="00A7610C" w:rsidP="00A7610C">
      <w:r>
        <w:t>MCC: late submission</w:t>
      </w:r>
    </w:p>
    <w:p w14:paraId="1258F97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63E90" w14:textId="77777777" w:rsidR="00A7610C" w:rsidRDefault="00A7610C" w:rsidP="00A7610C">
      <w:pPr>
        <w:rPr>
          <w:rFonts w:ascii="Arial" w:hAnsi="Arial" w:cs="Arial"/>
          <w:b/>
          <w:sz w:val="24"/>
        </w:rPr>
      </w:pPr>
      <w:r>
        <w:rPr>
          <w:rFonts w:ascii="Arial" w:hAnsi="Arial" w:cs="Arial"/>
          <w:b/>
          <w:color w:val="0000FF"/>
          <w:sz w:val="24"/>
        </w:rPr>
        <w:t>RP-241405</w:t>
      </w:r>
      <w:r>
        <w:rPr>
          <w:rFonts w:ascii="Arial" w:hAnsi="Arial" w:cs="Arial"/>
          <w:b/>
          <w:color w:val="0000FF"/>
          <w:sz w:val="24"/>
        </w:rPr>
        <w:tab/>
      </w:r>
      <w:r>
        <w:rPr>
          <w:rFonts w:ascii="Arial" w:hAnsi="Arial" w:cs="Arial"/>
          <w:b/>
          <w:sz w:val="24"/>
        </w:rPr>
        <w:t>RAN4 CRs to Maintenance for Closed REL-18 NR support for UAV</w:t>
      </w:r>
    </w:p>
    <w:p w14:paraId="3F7B045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6231FA" w14:textId="77777777" w:rsidR="00A7610C" w:rsidRDefault="00A7610C" w:rsidP="00A7610C">
      <w:pPr>
        <w:rPr>
          <w:rFonts w:ascii="Arial" w:hAnsi="Arial" w:cs="Arial"/>
          <w:b/>
        </w:rPr>
      </w:pPr>
      <w:r>
        <w:rPr>
          <w:rFonts w:ascii="Arial" w:hAnsi="Arial" w:cs="Arial"/>
          <w:b/>
        </w:rPr>
        <w:t xml:space="preserve">Discussion: </w:t>
      </w:r>
    </w:p>
    <w:p w14:paraId="6B2442BF" w14:textId="77777777" w:rsidR="00A7610C" w:rsidRDefault="00A7610C" w:rsidP="00A7610C">
      <w:r>
        <w:t>moved from AI 14 to AI 9.7.2.5 (and title change)</w:t>
      </w:r>
    </w:p>
    <w:p w14:paraId="69218E3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91B42" w14:textId="77777777" w:rsidR="00A7610C" w:rsidRDefault="00A7610C" w:rsidP="00A7610C">
      <w:pPr>
        <w:pStyle w:val="Heading5"/>
      </w:pPr>
      <w:bookmarkStart w:id="326" w:name="_Toc174268466"/>
      <w:bookmarkStart w:id="327" w:name="_Toc174924475"/>
      <w:r>
        <w:t>9.7.2.6</w:t>
      </w:r>
      <w:r>
        <w:tab/>
        <w:t>Core part: Enhancements of NR Multicast and Broadcast Services [RAN2 WI: NR_MBS_enh-Core]</w:t>
      </w:r>
      <w:bookmarkEnd w:id="326"/>
      <w:bookmarkEnd w:id="327"/>
    </w:p>
    <w:p w14:paraId="40779FEC" w14:textId="77777777" w:rsidR="00A7610C" w:rsidRDefault="00A7610C" w:rsidP="00A7610C">
      <w:pPr>
        <w:rPr>
          <w:rFonts w:ascii="Arial" w:hAnsi="Arial" w:cs="Arial"/>
          <w:b/>
          <w:sz w:val="24"/>
        </w:rPr>
      </w:pPr>
      <w:r>
        <w:rPr>
          <w:rFonts w:ascii="Arial" w:hAnsi="Arial" w:cs="Arial"/>
          <w:b/>
          <w:color w:val="0000FF"/>
          <w:sz w:val="24"/>
        </w:rPr>
        <w:t>RP-241572</w:t>
      </w:r>
      <w:r>
        <w:rPr>
          <w:rFonts w:ascii="Arial" w:hAnsi="Arial" w:cs="Arial"/>
          <w:b/>
          <w:color w:val="0000FF"/>
          <w:sz w:val="24"/>
        </w:rPr>
        <w:tab/>
      </w:r>
      <w:r>
        <w:rPr>
          <w:rFonts w:ascii="Arial" w:hAnsi="Arial" w:cs="Arial"/>
          <w:b/>
          <w:sz w:val="24"/>
        </w:rPr>
        <w:t>Enhancements of NR Multicast and Broadcast Services</w:t>
      </w:r>
    </w:p>
    <w:p w14:paraId="483EFE9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BAE417" w14:textId="77777777" w:rsidR="00A7610C" w:rsidRDefault="00A7610C" w:rsidP="00A7610C">
      <w:pPr>
        <w:rPr>
          <w:rFonts w:ascii="Arial" w:hAnsi="Arial" w:cs="Arial"/>
          <w:b/>
        </w:rPr>
      </w:pPr>
      <w:r>
        <w:rPr>
          <w:rFonts w:ascii="Arial" w:hAnsi="Arial" w:cs="Arial"/>
          <w:b/>
        </w:rPr>
        <w:t xml:space="preserve">Discussion: </w:t>
      </w:r>
    </w:p>
    <w:p w14:paraId="23CD2764" w14:textId="77777777" w:rsidR="00A7610C" w:rsidRDefault="00A7610C" w:rsidP="00A7610C">
      <w:r>
        <w:t>MCC: late submission</w:t>
      </w:r>
    </w:p>
    <w:p w14:paraId="106CE36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D73A3" w14:textId="77777777" w:rsidR="00A7610C" w:rsidRDefault="00A7610C" w:rsidP="00A7610C">
      <w:pPr>
        <w:rPr>
          <w:rFonts w:ascii="Arial" w:hAnsi="Arial" w:cs="Arial"/>
          <w:b/>
          <w:sz w:val="24"/>
        </w:rPr>
      </w:pPr>
      <w:r>
        <w:rPr>
          <w:rFonts w:ascii="Arial" w:hAnsi="Arial" w:cs="Arial"/>
          <w:b/>
          <w:color w:val="0000FF"/>
          <w:sz w:val="24"/>
        </w:rPr>
        <w:t>RP-241104</w:t>
      </w:r>
      <w:r>
        <w:rPr>
          <w:rFonts w:ascii="Arial" w:hAnsi="Arial" w:cs="Arial"/>
          <w:b/>
          <w:color w:val="0000FF"/>
          <w:sz w:val="24"/>
        </w:rPr>
        <w:tab/>
      </w:r>
      <w:r>
        <w:rPr>
          <w:rFonts w:ascii="Arial" w:hAnsi="Arial" w:cs="Arial"/>
          <w:b/>
          <w:sz w:val="24"/>
        </w:rPr>
        <w:t>CR Pack on NR_MBS_enh-Core</w:t>
      </w:r>
    </w:p>
    <w:p w14:paraId="682A000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E5078F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C924F" w14:textId="77777777" w:rsidR="00A7610C" w:rsidRDefault="00A7610C" w:rsidP="00A7610C">
      <w:pPr>
        <w:pStyle w:val="Heading5"/>
      </w:pPr>
      <w:bookmarkStart w:id="328" w:name="_Toc174268467"/>
      <w:bookmarkStart w:id="329" w:name="_Toc174924476"/>
      <w:r>
        <w:t>9.7.2.7</w:t>
      </w:r>
      <w:r>
        <w:tab/>
        <w:t>Core part: XR enhancements for NR [RAN2 WI: NR_XR_enh-Core]</w:t>
      </w:r>
      <w:bookmarkEnd w:id="328"/>
      <w:bookmarkEnd w:id="329"/>
    </w:p>
    <w:p w14:paraId="0EC5DBF6" w14:textId="77777777" w:rsidR="00A7610C" w:rsidRDefault="00A7610C" w:rsidP="00A7610C">
      <w:pPr>
        <w:rPr>
          <w:rFonts w:ascii="Arial" w:hAnsi="Arial" w:cs="Arial"/>
          <w:b/>
          <w:sz w:val="24"/>
        </w:rPr>
      </w:pPr>
      <w:r>
        <w:rPr>
          <w:rFonts w:ascii="Arial" w:hAnsi="Arial" w:cs="Arial"/>
          <w:b/>
          <w:color w:val="0000FF"/>
          <w:sz w:val="24"/>
        </w:rPr>
        <w:t>RP-241573</w:t>
      </w:r>
      <w:r>
        <w:rPr>
          <w:rFonts w:ascii="Arial" w:hAnsi="Arial" w:cs="Arial"/>
          <w:b/>
          <w:color w:val="0000FF"/>
          <w:sz w:val="24"/>
        </w:rPr>
        <w:tab/>
      </w:r>
      <w:r>
        <w:rPr>
          <w:rFonts w:ascii="Arial" w:hAnsi="Arial" w:cs="Arial"/>
          <w:b/>
          <w:sz w:val="24"/>
        </w:rPr>
        <w:t>XR enhancements for NR</w:t>
      </w:r>
    </w:p>
    <w:p w14:paraId="5794182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76E6076" w14:textId="77777777" w:rsidR="00A7610C" w:rsidRDefault="00A7610C" w:rsidP="00A7610C">
      <w:pPr>
        <w:rPr>
          <w:rFonts w:ascii="Arial" w:hAnsi="Arial" w:cs="Arial"/>
          <w:b/>
        </w:rPr>
      </w:pPr>
      <w:r>
        <w:rPr>
          <w:rFonts w:ascii="Arial" w:hAnsi="Arial" w:cs="Arial"/>
          <w:b/>
        </w:rPr>
        <w:lastRenderedPageBreak/>
        <w:t xml:space="preserve">Discussion: </w:t>
      </w:r>
    </w:p>
    <w:p w14:paraId="10776ABC" w14:textId="77777777" w:rsidR="00A7610C" w:rsidRDefault="00A7610C" w:rsidP="00A7610C">
      <w:r>
        <w:t>MCC: late submission</w:t>
      </w:r>
    </w:p>
    <w:p w14:paraId="504655E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B8F09" w14:textId="77777777" w:rsidR="00A7610C" w:rsidRDefault="00A7610C" w:rsidP="00A7610C">
      <w:pPr>
        <w:rPr>
          <w:rFonts w:ascii="Arial" w:hAnsi="Arial" w:cs="Arial"/>
          <w:b/>
          <w:sz w:val="24"/>
        </w:rPr>
      </w:pPr>
      <w:r>
        <w:rPr>
          <w:rFonts w:ascii="Arial" w:hAnsi="Arial" w:cs="Arial"/>
          <w:b/>
          <w:color w:val="0000FF"/>
          <w:sz w:val="24"/>
        </w:rPr>
        <w:t>RP-241105</w:t>
      </w:r>
      <w:r>
        <w:rPr>
          <w:rFonts w:ascii="Arial" w:hAnsi="Arial" w:cs="Arial"/>
          <w:b/>
          <w:color w:val="0000FF"/>
          <w:sz w:val="24"/>
        </w:rPr>
        <w:tab/>
      </w:r>
      <w:r>
        <w:rPr>
          <w:rFonts w:ascii="Arial" w:hAnsi="Arial" w:cs="Arial"/>
          <w:b/>
          <w:sz w:val="24"/>
        </w:rPr>
        <w:t>CR Pack on NR_XR_enh-Core</w:t>
      </w:r>
    </w:p>
    <w:p w14:paraId="148B249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908546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BDF0C" w14:textId="77777777" w:rsidR="00A7610C" w:rsidRDefault="00A7610C" w:rsidP="00A7610C">
      <w:pPr>
        <w:rPr>
          <w:rFonts w:ascii="Arial" w:hAnsi="Arial" w:cs="Arial"/>
          <w:b/>
          <w:sz w:val="24"/>
        </w:rPr>
      </w:pPr>
      <w:r>
        <w:rPr>
          <w:rFonts w:ascii="Arial" w:hAnsi="Arial" w:cs="Arial"/>
          <w:b/>
          <w:color w:val="0000FF"/>
          <w:sz w:val="24"/>
        </w:rPr>
        <w:t>RP-241187</w:t>
      </w:r>
      <w:r>
        <w:rPr>
          <w:rFonts w:ascii="Arial" w:hAnsi="Arial" w:cs="Arial"/>
          <w:b/>
          <w:color w:val="0000FF"/>
          <w:sz w:val="24"/>
        </w:rPr>
        <w:tab/>
      </w:r>
      <w:r>
        <w:rPr>
          <w:rFonts w:ascii="Arial" w:hAnsi="Arial" w:cs="Arial"/>
          <w:b/>
          <w:sz w:val="24"/>
        </w:rPr>
        <w:t>Proposed Rel-18 XR WID Update</w:t>
      </w:r>
    </w:p>
    <w:p w14:paraId="69C8961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ASUSTeK</w:t>
      </w:r>
    </w:p>
    <w:p w14:paraId="4F32DC2D" w14:textId="77777777" w:rsidR="00A7610C" w:rsidRDefault="00A7610C" w:rsidP="00A7610C">
      <w:pPr>
        <w:rPr>
          <w:rFonts w:ascii="Arial" w:hAnsi="Arial" w:cs="Arial"/>
          <w:b/>
        </w:rPr>
      </w:pPr>
      <w:r>
        <w:rPr>
          <w:rFonts w:ascii="Arial" w:hAnsi="Arial" w:cs="Arial"/>
          <w:b/>
        </w:rPr>
        <w:t xml:space="preserve">Discussion: </w:t>
      </w:r>
    </w:p>
    <w:p w14:paraId="6D3592CC" w14:textId="77777777" w:rsidR="00A7610C" w:rsidRDefault="00A7610C" w:rsidP="00A7610C">
      <w:r>
        <w:t>MCC: REL-18 WI NR_XR_enh-Core was completed in Dec.23; after WI completion no WID revisions are handled anymore</w:t>
      </w:r>
    </w:p>
    <w:p w14:paraId="3B4D7D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E36F51" w14:textId="77777777" w:rsidR="00A7610C" w:rsidRDefault="00A7610C" w:rsidP="00A7610C">
      <w:pPr>
        <w:rPr>
          <w:rFonts w:ascii="Arial" w:hAnsi="Arial" w:cs="Arial"/>
          <w:b/>
          <w:sz w:val="24"/>
        </w:rPr>
      </w:pPr>
      <w:r>
        <w:rPr>
          <w:rFonts w:ascii="Arial" w:hAnsi="Arial" w:cs="Arial"/>
          <w:b/>
          <w:color w:val="0000FF"/>
          <w:sz w:val="24"/>
        </w:rPr>
        <w:t>RP-241539</w:t>
      </w:r>
      <w:r>
        <w:rPr>
          <w:rFonts w:ascii="Arial" w:hAnsi="Arial" w:cs="Arial"/>
          <w:b/>
          <w:color w:val="0000FF"/>
          <w:sz w:val="24"/>
        </w:rPr>
        <w:tab/>
      </w:r>
      <w:r>
        <w:rPr>
          <w:rFonts w:ascii="Arial" w:hAnsi="Arial" w:cs="Arial"/>
          <w:b/>
          <w:sz w:val="24"/>
        </w:rPr>
        <w:t>On the Support of 2Rx for Wristwear XR Devices</w:t>
      </w:r>
    </w:p>
    <w:p w14:paraId="7E3247F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Apple</w:t>
      </w:r>
    </w:p>
    <w:p w14:paraId="69FF00BA" w14:textId="77777777" w:rsidR="00A7610C" w:rsidRDefault="00A7610C" w:rsidP="00A7610C">
      <w:pPr>
        <w:rPr>
          <w:rFonts w:ascii="Arial" w:hAnsi="Arial" w:cs="Arial"/>
          <w:b/>
        </w:rPr>
      </w:pPr>
      <w:r>
        <w:rPr>
          <w:rFonts w:ascii="Arial" w:hAnsi="Arial" w:cs="Arial"/>
          <w:b/>
        </w:rPr>
        <w:t xml:space="preserve">Discussion: </w:t>
      </w:r>
    </w:p>
    <w:p w14:paraId="76CBDC79" w14:textId="77777777" w:rsidR="00A7610C" w:rsidRDefault="00A7610C" w:rsidP="00A7610C">
      <w:r>
        <w:t>Proposal 1: Support 2Rx relaxation for wristwear XR devices and update the definition of 2Rx XR UE as follows: ...</w:t>
      </w:r>
    </w:p>
    <w:p w14:paraId="05D6064C" w14:textId="77777777" w:rsidR="00A7610C" w:rsidRDefault="00A7610C" w:rsidP="00A7610C">
      <w:r>
        <w:t>MCC: REL-18 WI NR_XR_enh-Core was completed in Dec.23 so no further functionality can be added to the WID</w:t>
      </w:r>
    </w:p>
    <w:p w14:paraId="7EBC3A4B" w14:textId="77777777" w:rsidR="00A7610C" w:rsidRDefault="00A7610C" w:rsidP="00A7610C">
      <w:r>
        <w:t>CATT: would like to change a word</w:t>
      </w:r>
    </w:p>
    <w:p w14:paraId="1615414A" w14:textId="77777777" w:rsidR="00A7610C" w:rsidRDefault="00A7610C" w:rsidP="00A7610C">
      <w:r>
        <w:t>DT: we introduced 4RX as requirement 10 years ago and more and more exceptions are brought to relax requirements, so we do not support the proposal</w:t>
      </w:r>
    </w:p>
    <w:p w14:paraId="4876790B" w14:textId="77777777" w:rsidR="00A7610C" w:rsidRDefault="00A7610C" w:rsidP="00A7610C">
      <w:r>
        <w:t>Telecom Italia, Orange: same view as DT, no further exceptions</w:t>
      </w:r>
    </w:p>
    <w:p w14:paraId="040E6794" w14:textId="77777777" w:rsidR="00A7610C" w:rsidRDefault="00A7610C" w:rsidP="00A7610C">
      <w:r>
        <w:t>Orange: we introduced Redcap for smart watches so unclear why it can not be used</w:t>
      </w:r>
    </w:p>
    <w:p w14:paraId="37A83E4E" w14:textId="77777777" w:rsidR="00A7610C" w:rsidRDefault="00A7610C" w:rsidP="00A7610C">
      <w:r>
        <w:t>Qualcomm, Apple: support the Tdoc</w:t>
      </w:r>
    </w:p>
    <w:p w14:paraId="4C6B1040" w14:textId="77777777" w:rsidR="00A7610C" w:rsidRDefault="00A7610C" w:rsidP="00A7610C">
      <w:r>
        <w:t>AT&amp;T: wondering why this was not raised when decision about 4Rx mandatory bands was made</w:t>
      </w:r>
    </w:p>
    <w:p w14:paraId="425B3FE4" w14:textId="77777777" w:rsidR="00A7610C" w:rsidRDefault="00A7610C" w:rsidP="00A7610C">
      <w:r>
        <w:t>T-Mobile: Does not support this proposal</w:t>
      </w:r>
    </w:p>
    <w:p w14:paraId="41AEE319" w14:textId="77777777" w:rsidR="00A7610C" w:rsidRDefault="00A7610C" w:rsidP="00A7610C">
      <w:r>
        <w:t>Vodafone: Does not support this proposal</w:t>
      </w:r>
    </w:p>
    <w:p w14:paraId="6D4B04AE" w14:textId="77777777" w:rsidR="00A7610C" w:rsidRDefault="00A7610C" w:rsidP="00A7610C">
      <w:r>
        <w:t>BT: agrees with other operators</w:t>
      </w:r>
    </w:p>
    <w:p w14:paraId="71FF75C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73D92" w14:textId="77777777" w:rsidR="00A7610C" w:rsidRDefault="00A7610C" w:rsidP="00A7610C">
      <w:pPr>
        <w:pStyle w:val="Heading5"/>
      </w:pPr>
      <w:bookmarkStart w:id="330" w:name="_Toc174268468"/>
      <w:bookmarkStart w:id="331" w:name="_Toc174924477"/>
      <w:r>
        <w:t>9.7.2.8</w:t>
      </w:r>
      <w:r>
        <w:tab/>
        <w:t>Core part: Further NR mobility enhancements [RAN2 WI: NR_Mob_enh2-Core]</w:t>
      </w:r>
      <w:bookmarkEnd w:id="330"/>
      <w:bookmarkEnd w:id="331"/>
    </w:p>
    <w:p w14:paraId="5DE1ECDE" w14:textId="77777777" w:rsidR="00A7610C" w:rsidRDefault="00A7610C" w:rsidP="00A7610C">
      <w:pPr>
        <w:rPr>
          <w:rFonts w:ascii="Arial" w:hAnsi="Arial" w:cs="Arial"/>
          <w:b/>
          <w:sz w:val="24"/>
        </w:rPr>
      </w:pPr>
      <w:r>
        <w:rPr>
          <w:rFonts w:ascii="Arial" w:hAnsi="Arial" w:cs="Arial"/>
          <w:b/>
          <w:color w:val="0000FF"/>
          <w:sz w:val="24"/>
        </w:rPr>
        <w:t>RP-241068</w:t>
      </w:r>
      <w:r>
        <w:rPr>
          <w:rFonts w:ascii="Arial" w:hAnsi="Arial" w:cs="Arial"/>
          <w:b/>
          <w:color w:val="0000FF"/>
          <w:sz w:val="24"/>
        </w:rPr>
        <w:tab/>
      </w:r>
      <w:r>
        <w:rPr>
          <w:rFonts w:ascii="Arial" w:hAnsi="Arial" w:cs="Arial"/>
          <w:b/>
          <w:sz w:val="24"/>
        </w:rPr>
        <w:t>Corrections to Rel-18 - Further NR mobility enhancements</w:t>
      </w:r>
    </w:p>
    <w:p w14:paraId="3F48F0F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5118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D7937" w14:textId="77777777" w:rsidR="00A7610C" w:rsidRDefault="00A7610C" w:rsidP="00A7610C">
      <w:pPr>
        <w:rPr>
          <w:rFonts w:ascii="Arial" w:hAnsi="Arial" w:cs="Arial"/>
          <w:b/>
          <w:sz w:val="24"/>
        </w:rPr>
      </w:pPr>
      <w:r>
        <w:rPr>
          <w:rFonts w:ascii="Arial" w:hAnsi="Arial" w:cs="Arial"/>
          <w:b/>
          <w:color w:val="0000FF"/>
          <w:sz w:val="24"/>
        </w:rPr>
        <w:t>RP-241574</w:t>
      </w:r>
      <w:r>
        <w:rPr>
          <w:rFonts w:ascii="Arial" w:hAnsi="Arial" w:cs="Arial"/>
          <w:b/>
          <w:color w:val="0000FF"/>
          <w:sz w:val="24"/>
        </w:rPr>
        <w:tab/>
      </w:r>
      <w:r>
        <w:rPr>
          <w:rFonts w:ascii="Arial" w:hAnsi="Arial" w:cs="Arial"/>
          <w:b/>
          <w:sz w:val="24"/>
        </w:rPr>
        <w:t>Further NR mobility enhancements</w:t>
      </w:r>
    </w:p>
    <w:p w14:paraId="4BC024F2"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563C65" w14:textId="77777777" w:rsidR="00A7610C" w:rsidRDefault="00A7610C" w:rsidP="00A7610C">
      <w:pPr>
        <w:rPr>
          <w:rFonts w:ascii="Arial" w:hAnsi="Arial" w:cs="Arial"/>
          <w:b/>
        </w:rPr>
      </w:pPr>
      <w:r>
        <w:rPr>
          <w:rFonts w:ascii="Arial" w:hAnsi="Arial" w:cs="Arial"/>
          <w:b/>
        </w:rPr>
        <w:t xml:space="preserve">Discussion: </w:t>
      </w:r>
    </w:p>
    <w:p w14:paraId="7857B86B" w14:textId="77777777" w:rsidR="00A7610C" w:rsidRDefault="00A7610C" w:rsidP="00A7610C">
      <w:r>
        <w:t>MCC: late submission</w:t>
      </w:r>
    </w:p>
    <w:p w14:paraId="584AD6E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2793D" w14:textId="77777777" w:rsidR="00A7610C" w:rsidRDefault="00A7610C" w:rsidP="00A7610C">
      <w:pPr>
        <w:rPr>
          <w:rFonts w:ascii="Arial" w:hAnsi="Arial" w:cs="Arial"/>
          <w:b/>
          <w:sz w:val="24"/>
        </w:rPr>
      </w:pPr>
      <w:r>
        <w:rPr>
          <w:rFonts w:ascii="Arial" w:hAnsi="Arial" w:cs="Arial"/>
          <w:b/>
          <w:color w:val="0000FF"/>
          <w:sz w:val="24"/>
        </w:rPr>
        <w:t>RP-241106</w:t>
      </w:r>
      <w:r>
        <w:rPr>
          <w:rFonts w:ascii="Arial" w:hAnsi="Arial" w:cs="Arial"/>
          <w:b/>
          <w:color w:val="0000FF"/>
          <w:sz w:val="24"/>
        </w:rPr>
        <w:tab/>
      </w:r>
      <w:r>
        <w:rPr>
          <w:rFonts w:ascii="Arial" w:hAnsi="Arial" w:cs="Arial"/>
          <w:b/>
          <w:sz w:val="24"/>
        </w:rPr>
        <w:t>CR Pack on NR_Mob_enh2-Core</w:t>
      </w:r>
    </w:p>
    <w:p w14:paraId="2791EA8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3DF47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E9A3B" w14:textId="77777777" w:rsidR="00A7610C" w:rsidRDefault="00A7610C" w:rsidP="00A7610C">
      <w:pPr>
        <w:rPr>
          <w:rFonts w:ascii="Arial" w:hAnsi="Arial" w:cs="Arial"/>
          <w:b/>
          <w:sz w:val="24"/>
        </w:rPr>
      </w:pPr>
      <w:r>
        <w:rPr>
          <w:rFonts w:ascii="Arial" w:hAnsi="Arial" w:cs="Arial"/>
          <w:b/>
          <w:color w:val="0000FF"/>
          <w:sz w:val="24"/>
        </w:rPr>
        <w:t>RP-241473</w:t>
      </w:r>
      <w:r>
        <w:rPr>
          <w:rFonts w:ascii="Arial" w:hAnsi="Arial" w:cs="Arial"/>
          <w:b/>
          <w:color w:val="0000FF"/>
          <w:sz w:val="24"/>
        </w:rPr>
        <w:tab/>
      </w:r>
      <w:r>
        <w:rPr>
          <w:rFonts w:ascii="Arial" w:hAnsi="Arial" w:cs="Arial"/>
          <w:b/>
          <w:sz w:val="24"/>
        </w:rPr>
        <w:t>RAN4 CRs to Closed REL-18 NR or NR+LTE WIs – Batch 11</w:t>
      </w:r>
    </w:p>
    <w:p w14:paraId="762F93A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41A101" w14:textId="77777777" w:rsidR="00A7610C" w:rsidRDefault="00A7610C" w:rsidP="00A7610C">
      <w:pPr>
        <w:rPr>
          <w:rFonts w:ascii="Arial" w:hAnsi="Arial" w:cs="Arial"/>
          <w:b/>
        </w:rPr>
      </w:pPr>
      <w:r>
        <w:rPr>
          <w:rFonts w:ascii="Arial" w:hAnsi="Arial" w:cs="Arial"/>
          <w:b/>
        </w:rPr>
        <w:t xml:space="preserve">Abstract: </w:t>
      </w:r>
    </w:p>
    <w:p w14:paraId="62CA63BA" w14:textId="77777777" w:rsidR="00A7610C" w:rsidRDefault="00A7610C" w:rsidP="00A7610C">
      <w:r>
        <w:t>9.7.2.8</w:t>
      </w:r>
    </w:p>
    <w:p w14:paraId="0960B18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79BE0" w14:textId="77777777" w:rsidR="00A7610C" w:rsidRDefault="00A7610C" w:rsidP="00A7610C">
      <w:pPr>
        <w:pStyle w:val="Heading4"/>
      </w:pPr>
      <w:bookmarkStart w:id="332" w:name="_Toc174268469"/>
      <w:bookmarkStart w:id="333" w:name="_Toc174924478"/>
      <w:r>
        <w:t>9.7.3</w:t>
      </w:r>
      <w:r>
        <w:tab/>
        <w:t>Related to RAN3 led WIs</w:t>
      </w:r>
      <w:bookmarkEnd w:id="332"/>
      <w:bookmarkEnd w:id="333"/>
    </w:p>
    <w:p w14:paraId="3673C8AD" w14:textId="77777777" w:rsidR="00A7610C" w:rsidRDefault="00A7610C" w:rsidP="00A7610C">
      <w:pPr>
        <w:pStyle w:val="Heading5"/>
      </w:pPr>
      <w:bookmarkStart w:id="334" w:name="_Toc174268470"/>
      <w:bookmarkStart w:id="335" w:name="_Toc174924479"/>
      <w:r>
        <w:t>9.7.3.1</w:t>
      </w:r>
      <w:r>
        <w:tab/>
        <w:t>Core part: Further enhancement of data collection for SON/MDT in NR standalone and MR-DC [RAN3 WI: NR_ENDC_SON_MDT_enh2-Core]</w:t>
      </w:r>
      <w:bookmarkEnd w:id="334"/>
      <w:bookmarkEnd w:id="335"/>
    </w:p>
    <w:p w14:paraId="12E668B2" w14:textId="77777777" w:rsidR="00A7610C" w:rsidRDefault="00A7610C" w:rsidP="00A7610C">
      <w:pPr>
        <w:rPr>
          <w:rFonts w:ascii="Arial" w:hAnsi="Arial" w:cs="Arial"/>
          <w:b/>
          <w:sz w:val="24"/>
        </w:rPr>
      </w:pPr>
      <w:r>
        <w:rPr>
          <w:rFonts w:ascii="Arial" w:hAnsi="Arial" w:cs="Arial"/>
          <w:b/>
          <w:color w:val="0000FF"/>
          <w:sz w:val="24"/>
        </w:rPr>
        <w:t>RP-241575</w:t>
      </w:r>
      <w:r>
        <w:rPr>
          <w:rFonts w:ascii="Arial" w:hAnsi="Arial" w:cs="Arial"/>
          <w:b/>
          <w:color w:val="0000FF"/>
          <w:sz w:val="24"/>
        </w:rPr>
        <w:tab/>
      </w:r>
      <w:r>
        <w:rPr>
          <w:rFonts w:ascii="Arial" w:hAnsi="Arial" w:cs="Arial"/>
          <w:b/>
          <w:sz w:val="24"/>
        </w:rPr>
        <w:t>Further enhancement of data collection for SON/MDT in NR standalone and MR-DC</w:t>
      </w:r>
    </w:p>
    <w:p w14:paraId="2C4B31F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C84DCF" w14:textId="77777777" w:rsidR="00A7610C" w:rsidRDefault="00A7610C" w:rsidP="00A7610C">
      <w:pPr>
        <w:rPr>
          <w:rFonts w:ascii="Arial" w:hAnsi="Arial" w:cs="Arial"/>
          <w:b/>
        </w:rPr>
      </w:pPr>
      <w:r>
        <w:rPr>
          <w:rFonts w:ascii="Arial" w:hAnsi="Arial" w:cs="Arial"/>
          <w:b/>
        </w:rPr>
        <w:t xml:space="preserve">Discussion: </w:t>
      </w:r>
    </w:p>
    <w:p w14:paraId="2E5DD4D1" w14:textId="77777777" w:rsidR="00A7610C" w:rsidRDefault="00A7610C" w:rsidP="00A7610C">
      <w:r>
        <w:t>MCC: late submission</w:t>
      </w:r>
    </w:p>
    <w:p w14:paraId="60BA2ED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4C56D" w14:textId="77777777" w:rsidR="00A7610C" w:rsidRDefault="00A7610C" w:rsidP="00A7610C">
      <w:pPr>
        <w:rPr>
          <w:rFonts w:ascii="Arial" w:hAnsi="Arial" w:cs="Arial"/>
          <w:b/>
          <w:sz w:val="24"/>
        </w:rPr>
      </w:pPr>
      <w:r>
        <w:rPr>
          <w:rFonts w:ascii="Arial" w:hAnsi="Arial" w:cs="Arial"/>
          <w:b/>
          <w:color w:val="0000FF"/>
          <w:sz w:val="24"/>
        </w:rPr>
        <w:t>RP-241107</w:t>
      </w:r>
      <w:r>
        <w:rPr>
          <w:rFonts w:ascii="Arial" w:hAnsi="Arial" w:cs="Arial"/>
          <w:b/>
          <w:color w:val="0000FF"/>
          <w:sz w:val="24"/>
        </w:rPr>
        <w:tab/>
      </w:r>
      <w:r>
        <w:rPr>
          <w:rFonts w:ascii="Arial" w:hAnsi="Arial" w:cs="Arial"/>
          <w:b/>
          <w:sz w:val="24"/>
        </w:rPr>
        <w:t>CR Pack on NR_ENDC_SON_MDT_enh2-Core</w:t>
      </w:r>
    </w:p>
    <w:p w14:paraId="0936CB1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61987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31148" w14:textId="77777777" w:rsidR="00A7610C" w:rsidRDefault="00A7610C" w:rsidP="00A7610C">
      <w:pPr>
        <w:pStyle w:val="Heading5"/>
      </w:pPr>
      <w:bookmarkStart w:id="336" w:name="_Toc174268471"/>
      <w:bookmarkStart w:id="337" w:name="_Toc174924480"/>
      <w:r>
        <w:t>9.7.3.2</w:t>
      </w:r>
      <w:r>
        <w:tab/>
        <w:t>Core part: Enhancement on NR QoE management and optimizations for diverse services [RAN3 WI: NR_QoE_enh-Core]</w:t>
      </w:r>
      <w:bookmarkEnd w:id="336"/>
      <w:bookmarkEnd w:id="337"/>
    </w:p>
    <w:p w14:paraId="7B3AFA94" w14:textId="77777777" w:rsidR="00A7610C" w:rsidRDefault="00A7610C" w:rsidP="00A7610C">
      <w:pPr>
        <w:rPr>
          <w:rFonts w:ascii="Arial" w:hAnsi="Arial" w:cs="Arial"/>
          <w:b/>
          <w:sz w:val="24"/>
        </w:rPr>
      </w:pPr>
      <w:r>
        <w:rPr>
          <w:rFonts w:ascii="Arial" w:hAnsi="Arial" w:cs="Arial"/>
          <w:b/>
          <w:color w:val="0000FF"/>
          <w:sz w:val="24"/>
        </w:rPr>
        <w:t>RP-241576</w:t>
      </w:r>
      <w:r>
        <w:rPr>
          <w:rFonts w:ascii="Arial" w:hAnsi="Arial" w:cs="Arial"/>
          <w:b/>
          <w:color w:val="0000FF"/>
          <w:sz w:val="24"/>
        </w:rPr>
        <w:tab/>
      </w:r>
      <w:r>
        <w:rPr>
          <w:rFonts w:ascii="Arial" w:hAnsi="Arial" w:cs="Arial"/>
          <w:b/>
          <w:sz w:val="24"/>
        </w:rPr>
        <w:t>Enhancement on NR QoE management and optimizations for diverse services</w:t>
      </w:r>
    </w:p>
    <w:p w14:paraId="20ABF0A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3D3938" w14:textId="77777777" w:rsidR="00A7610C" w:rsidRDefault="00A7610C" w:rsidP="00A7610C">
      <w:pPr>
        <w:rPr>
          <w:rFonts w:ascii="Arial" w:hAnsi="Arial" w:cs="Arial"/>
          <w:b/>
        </w:rPr>
      </w:pPr>
      <w:r>
        <w:rPr>
          <w:rFonts w:ascii="Arial" w:hAnsi="Arial" w:cs="Arial"/>
          <w:b/>
        </w:rPr>
        <w:t xml:space="preserve">Discussion: </w:t>
      </w:r>
    </w:p>
    <w:p w14:paraId="6AC91CC4" w14:textId="77777777" w:rsidR="00A7610C" w:rsidRDefault="00A7610C" w:rsidP="00A7610C">
      <w:r>
        <w:t>MCC: late submission</w:t>
      </w:r>
    </w:p>
    <w:p w14:paraId="40617C1F"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80E8" w14:textId="77777777" w:rsidR="00A7610C" w:rsidRDefault="00A7610C" w:rsidP="00A7610C">
      <w:pPr>
        <w:rPr>
          <w:rFonts w:ascii="Arial" w:hAnsi="Arial" w:cs="Arial"/>
          <w:b/>
          <w:sz w:val="24"/>
        </w:rPr>
      </w:pPr>
      <w:r>
        <w:rPr>
          <w:rFonts w:ascii="Arial" w:hAnsi="Arial" w:cs="Arial"/>
          <w:b/>
          <w:color w:val="0000FF"/>
          <w:sz w:val="24"/>
        </w:rPr>
        <w:t>RP-241108</w:t>
      </w:r>
      <w:r>
        <w:rPr>
          <w:rFonts w:ascii="Arial" w:hAnsi="Arial" w:cs="Arial"/>
          <w:b/>
          <w:color w:val="0000FF"/>
          <w:sz w:val="24"/>
        </w:rPr>
        <w:tab/>
      </w:r>
      <w:r>
        <w:rPr>
          <w:rFonts w:ascii="Arial" w:hAnsi="Arial" w:cs="Arial"/>
          <w:b/>
          <w:sz w:val="24"/>
        </w:rPr>
        <w:t>CR Pack on NR_QoE_enh-Core</w:t>
      </w:r>
    </w:p>
    <w:p w14:paraId="10D547B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2CB54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46747" w14:textId="77777777" w:rsidR="00A7610C" w:rsidRDefault="00A7610C" w:rsidP="00A7610C">
      <w:pPr>
        <w:pStyle w:val="Heading5"/>
      </w:pPr>
      <w:bookmarkStart w:id="338" w:name="_Toc174268472"/>
      <w:bookmarkStart w:id="339" w:name="_Toc174924481"/>
      <w:r>
        <w:t>9.7.3.3</w:t>
      </w:r>
      <w:r>
        <w:tab/>
        <w:t>Core part: Mobile IAB for NR [RAN3 WI: NR_mobile_IAB-Core]</w:t>
      </w:r>
      <w:bookmarkEnd w:id="338"/>
      <w:bookmarkEnd w:id="339"/>
    </w:p>
    <w:p w14:paraId="746ABE85" w14:textId="77777777" w:rsidR="00A7610C" w:rsidRDefault="00A7610C" w:rsidP="00A7610C">
      <w:pPr>
        <w:rPr>
          <w:rFonts w:ascii="Arial" w:hAnsi="Arial" w:cs="Arial"/>
          <w:b/>
          <w:sz w:val="24"/>
        </w:rPr>
      </w:pPr>
      <w:r>
        <w:rPr>
          <w:rFonts w:ascii="Arial" w:hAnsi="Arial" w:cs="Arial"/>
          <w:b/>
          <w:color w:val="0000FF"/>
          <w:sz w:val="24"/>
        </w:rPr>
        <w:t>RP-241577</w:t>
      </w:r>
      <w:r>
        <w:rPr>
          <w:rFonts w:ascii="Arial" w:hAnsi="Arial" w:cs="Arial"/>
          <w:b/>
          <w:color w:val="0000FF"/>
          <w:sz w:val="24"/>
        </w:rPr>
        <w:tab/>
      </w:r>
      <w:r>
        <w:rPr>
          <w:rFonts w:ascii="Arial" w:hAnsi="Arial" w:cs="Arial"/>
          <w:b/>
          <w:sz w:val="24"/>
        </w:rPr>
        <w:t>Mobile IAB for NR</w:t>
      </w:r>
    </w:p>
    <w:p w14:paraId="3E1BE93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CE5784" w14:textId="77777777" w:rsidR="00A7610C" w:rsidRDefault="00A7610C" w:rsidP="00A7610C">
      <w:pPr>
        <w:rPr>
          <w:rFonts w:ascii="Arial" w:hAnsi="Arial" w:cs="Arial"/>
          <w:b/>
        </w:rPr>
      </w:pPr>
      <w:r>
        <w:rPr>
          <w:rFonts w:ascii="Arial" w:hAnsi="Arial" w:cs="Arial"/>
          <w:b/>
        </w:rPr>
        <w:t xml:space="preserve">Discussion: </w:t>
      </w:r>
    </w:p>
    <w:p w14:paraId="3A0044CF" w14:textId="77777777" w:rsidR="00A7610C" w:rsidRDefault="00A7610C" w:rsidP="00A7610C">
      <w:r>
        <w:t>MCC: late submission</w:t>
      </w:r>
    </w:p>
    <w:p w14:paraId="375C9B9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9698F" w14:textId="77777777" w:rsidR="00A7610C" w:rsidRDefault="00A7610C" w:rsidP="00A7610C">
      <w:pPr>
        <w:rPr>
          <w:rFonts w:ascii="Arial" w:hAnsi="Arial" w:cs="Arial"/>
          <w:b/>
          <w:sz w:val="24"/>
        </w:rPr>
      </w:pPr>
      <w:r>
        <w:rPr>
          <w:rFonts w:ascii="Arial" w:hAnsi="Arial" w:cs="Arial"/>
          <w:b/>
          <w:color w:val="0000FF"/>
          <w:sz w:val="24"/>
        </w:rPr>
        <w:t>RP-241109</w:t>
      </w:r>
      <w:r>
        <w:rPr>
          <w:rFonts w:ascii="Arial" w:hAnsi="Arial" w:cs="Arial"/>
          <w:b/>
          <w:color w:val="0000FF"/>
          <w:sz w:val="24"/>
        </w:rPr>
        <w:tab/>
      </w:r>
      <w:r>
        <w:rPr>
          <w:rFonts w:ascii="Arial" w:hAnsi="Arial" w:cs="Arial"/>
          <w:b/>
          <w:sz w:val="24"/>
        </w:rPr>
        <w:t>CR Pack on NR_mobile_IAB-Core</w:t>
      </w:r>
    </w:p>
    <w:p w14:paraId="27E3894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15A1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427CC" w14:textId="77777777" w:rsidR="00A7610C" w:rsidRDefault="00A7610C" w:rsidP="00A7610C">
      <w:pPr>
        <w:rPr>
          <w:rFonts w:ascii="Arial" w:hAnsi="Arial" w:cs="Arial"/>
          <w:b/>
          <w:sz w:val="24"/>
        </w:rPr>
      </w:pPr>
      <w:r>
        <w:rPr>
          <w:rFonts w:ascii="Arial" w:hAnsi="Arial" w:cs="Arial"/>
          <w:b/>
          <w:color w:val="0000FF"/>
          <w:sz w:val="24"/>
        </w:rPr>
        <w:t>RP-241474</w:t>
      </w:r>
      <w:r>
        <w:rPr>
          <w:rFonts w:ascii="Arial" w:hAnsi="Arial" w:cs="Arial"/>
          <w:b/>
          <w:color w:val="0000FF"/>
          <w:sz w:val="24"/>
        </w:rPr>
        <w:tab/>
      </w:r>
      <w:r>
        <w:rPr>
          <w:rFonts w:ascii="Arial" w:hAnsi="Arial" w:cs="Arial"/>
          <w:b/>
          <w:sz w:val="24"/>
        </w:rPr>
        <w:t>RAN4 CRs to Closed REL-18 NR or NR+LTE WIs – Batch 12</w:t>
      </w:r>
    </w:p>
    <w:p w14:paraId="40A7A27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116608" w14:textId="77777777" w:rsidR="00A7610C" w:rsidRDefault="00A7610C" w:rsidP="00A7610C">
      <w:pPr>
        <w:rPr>
          <w:rFonts w:ascii="Arial" w:hAnsi="Arial" w:cs="Arial"/>
          <w:b/>
        </w:rPr>
      </w:pPr>
      <w:r>
        <w:rPr>
          <w:rFonts w:ascii="Arial" w:hAnsi="Arial" w:cs="Arial"/>
          <w:b/>
        </w:rPr>
        <w:t xml:space="preserve">Abstract: </w:t>
      </w:r>
    </w:p>
    <w:p w14:paraId="08842BD5" w14:textId="77777777" w:rsidR="00A7610C" w:rsidRDefault="00A7610C" w:rsidP="00A7610C">
      <w:r>
        <w:t>9.7.3.3</w:t>
      </w:r>
    </w:p>
    <w:p w14:paraId="519245A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6BEC7" w14:textId="77777777" w:rsidR="00A7610C" w:rsidRDefault="00A7610C" w:rsidP="00A7610C">
      <w:pPr>
        <w:pStyle w:val="Heading5"/>
      </w:pPr>
      <w:bookmarkStart w:id="340" w:name="_Toc174268473"/>
      <w:bookmarkStart w:id="341" w:name="_Toc174924482"/>
      <w:r>
        <w:t>9.7.3.4</w:t>
      </w:r>
      <w:r>
        <w:tab/>
        <w:t>Core part: AI/ML for NG-RAN [RAN3 WI: NR_AIML_NGRAN-Core]</w:t>
      </w:r>
      <w:bookmarkEnd w:id="340"/>
      <w:bookmarkEnd w:id="341"/>
    </w:p>
    <w:p w14:paraId="1351D174" w14:textId="77777777" w:rsidR="00A7610C" w:rsidRDefault="00A7610C" w:rsidP="00A7610C">
      <w:pPr>
        <w:rPr>
          <w:rFonts w:ascii="Arial" w:hAnsi="Arial" w:cs="Arial"/>
          <w:b/>
          <w:sz w:val="24"/>
        </w:rPr>
      </w:pPr>
      <w:r>
        <w:rPr>
          <w:rFonts w:ascii="Arial" w:hAnsi="Arial" w:cs="Arial"/>
          <w:b/>
          <w:color w:val="0000FF"/>
          <w:sz w:val="24"/>
        </w:rPr>
        <w:t>RP-241578</w:t>
      </w:r>
      <w:r>
        <w:rPr>
          <w:rFonts w:ascii="Arial" w:hAnsi="Arial" w:cs="Arial"/>
          <w:b/>
          <w:color w:val="0000FF"/>
          <w:sz w:val="24"/>
        </w:rPr>
        <w:tab/>
      </w:r>
      <w:r>
        <w:rPr>
          <w:rFonts w:ascii="Arial" w:hAnsi="Arial" w:cs="Arial"/>
          <w:b/>
          <w:sz w:val="24"/>
        </w:rPr>
        <w:t>Artificial Intelligence (AI)/Machine Learning (ML) for NG-RAN</w:t>
      </w:r>
    </w:p>
    <w:p w14:paraId="44DD1E0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1D649BC" w14:textId="77777777" w:rsidR="00A7610C" w:rsidRDefault="00A7610C" w:rsidP="00A7610C">
      <w:pPr>
        <w:rPr>
          <w:rFonts w:ascii="Arial" w:hAnsi="Arial" w:cs="Arial"/>
          <w:b/>
        </w:rPr>
      </w:pPr>
      <w:r>
        <w:rPr>
          <w:rFonts w:ascii="Arial" w:hAnsi="Arial" w:cs="Arial"/>
          <w:b/>
        </w:rPr>
        <w:t xml:space="preserve">Discussion: </w:t>
      </w:r>
    </w:p>
    <w:p w14:paraId="44D7A4E9" w14:textId="77777777" w:rsidR="00A7610C" w:rsidRDefault="00A7610C" w:rsidP="00A7610C">
      <w:r>
        <w:t>MCC: late submission</w:t>
      </w:r>
    </w:p>
    <w:p w14:paraId="1FDE62F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7CC9D" w14:textId="77777777" w:rsidR="00A7610C" w:rsidRDefault="00A7610C" w:rsidP="00A7610C">
      <w:pPr>
        <w:rPr>
          <w:rFonts w:ascii="Arial" w:hAnsi="Arial" w:cs="Arial"/>
          <w:b/>
          <w:sz w:val="24"/>
        </w:rPr>
      </w:pPr>
      <w:r>
        <w:rPr>
          <w:rFonts w:ascii="Arial" w:hAnsi="Arial" w:cs="Arial"/>
          <w:b/>
          <w:color w:val="0000FF"/>
          <w:sz w:val="24"/>
        </w:rPr>
        <w:t>RP-241110</w:t>
      </w:r>
      <w:r>
        <w:rPr>
          <w:rFonts w:ascii="Arial" w:hAnsi="Arial" w:cs="Arial"/>
          <w:b/>
          <w:color w:val="0000FF"/>
          <w:sz w:val="24"/>
        </w:rPr>
        <w:tab/>
      </w:r>
      <w:r>
        <w:rPr>
          <w:rFonts w:ascii="Arial" w:hAnsi="Arial" w:cs="Arial"/>
          <w:b/>
          <w:sz w:val="24"/>
        </w:rPr>
        <w:t>CR Pack on NR_AIML_NGRAN-Core</w:t>
      </w:r>
    </w:p>
    <w:p w14:paraId="41C17AE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95B26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A3798" w14:textId="77777777" w:rsidR="00A7610C" w:rsidRDefault="00A7610C" w:rsidP="00A7610C">
      <w:pPr>
        <w:pStyle w:val="Heading5"/>
      </w:pPr>
      <w:bookmarkStart w:id="342" w:name="_Toc174268474"/>
      <w:bookmarkStart w:id="343" w:name="_Toc174924483"/>
      <w:r>
        <w:t>9.7.3.5</w:t>
      </w:r>
      <w:r>
        <w:tab/>
        <w:t>Core part: NR Timing Resiliency and URLLC enhancements [RAN3 WI: TRS_URLLC-NR-Core]</w:t>
      </w:r>
      <w:bookmarkEnd w:id="342"/>
      <w:bookmarkEnd w:id="343"/>
    </w:p>
    <w:p w14:paraId="5F6386B4" w14:textId="77777777" w:rsidR="00A7610C" w:rsidRDefault="00A7610C" w:rsidP="00A7610C">
      <w:pPr>
        <w:rPr>
          <w:rFonts w:ascii="Arial" w:hAnsi="Arial" w:cs="Arial"/>
          <w:b/>
          <w:sz w:val="24"/>
        </w:rPr>
      </w:pPr>
      <w:r>
        <w:rPr>
          <w:rFonts w:ascii="Arial" w:hAnsi="Arial" w:cs="Arial"/>
          <w:b/>
          <w:color w:val="0000FF"/>
          <w:sz w:val="24"/>
        </w:rPr>
        <w:t>RP-241579</w:t>
      </w:r>
      <w:r>
        <w:rPr>
          <w:rFonts w:ascii="Arial" w:hAnsi="Arial" w:cs="Arial"/>
          <w:b/>
          <w:color w:val="0000FF"/>
          <w:sz w:val="24"/>
        </w:rPr>
        <w:tab/>
      </w:r>
      <w:r>
        <w:rPr>
          <w:rFonts w:ascii="Arial" w:hAnsi="Arial" w:cs="Arial"/>
          <w:b/>
          <w:sz w:val="24"/>
        </w:rPr>
        <w:t>NR Timing Resiliency and URLLC enhancements</w:t>
      </w:r>
    </w:p>
    <w:p w14:paraId="083381FC"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0E44D0" w14:textId="77777777" w:rsidR="00A7610C" w:rsidRDefault="00A7610C" w:rsidP="00A7610C">
      <w:pPr>
        <w:rPr>
          <w:rFonts w:ascii="Arial" w:hAnsi="Arial" w:cs="Arial"/>
          <w:b/>
        </w:rPr>
      </w:pPr>
      <w:r>
        <w:rPr>
          <w:rFonts w:ascii="Arial" w:hAnsi="Arial" w:cs="Arial"/>
          <w:b/>
        </w:rPr>
        <w:t xml:space="preserve">Discussion: </w:t>
      </w:r>
    </w:p>
    <w:p w14:paraId="2D72B61B" w14:textId="77777777" w:rsidR="00A7610C" w:rsidRDefault="00A7610C" w:rsidP="00A7610C">
      <w:r>
        <w:t>MCC: late submission</w:t>
      </w:r>
    </w:p>
    <w:p w14:paraId="24C0FB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7F68F" w14:textId="77777777" w:rsidR="00A7610C" w:rsidRDefault="00A7610C" w:rsidP="00A7610C">
      <w:pPr>
        <w:rPr>
          <w:rFonts w:ascii="Arial" w:hAnsi="Arial" w:cs="Arial"/>
          <w:b/>
          <w:sz w:val="24"/>
        </w:rPr>
      </w:pPr>
      <w:r>
        <w:rPr>
          <w:rFonts w:ascii="Arial" w:hAnsi="Arial" w:cs="Arial"/>
          <w:b/>
          <w:color w:val="0000FF"/>
          <w:sz w:val="24"/>
        </w:rPr>
        <w:t>RP-241111</w:t>
      </w:r>
      <w:r>
        <w:rPr>
          <w:rFonts w:ascii="Arial" w:hAnsi="Arial" w:cs="Arial"/>
          <w:b/>
          <w:color w:val="0000FF"/>
          <w:sz w:val="24"/>
        </w:rPr>
        <w:tab/>
      </w:r>
      <w:r>
        <w:rPr>
          <w:rFonts w:ascii="Arial" w:hAnsi="Arial" w:cs="Arial"/>
          <w:b/>
          <w:sz w:val="24"/>
        </w:rPr>
        <w:t>CR Pack on TRS_URLLC-NR-Core</w:t>
      </w:r>
    </w:p>
    <w:p w14:paraId="6D0A89B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85118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7BD8D" w14:textId="77777777" w:rsidR="00A7610C" w:rsidRDefault="00A7610C" w:rsidP="00A7610C">
      <w:pPr>
        <w:pStyle w:val="Heading5"/>
      </w:pPr>
      <w:bookmarkStart w:id="344" w:name="_Toc174268475"/>
      <w:bookmarkStart w:id="345" w:name="_Toc174924484"/>
      <w:r>
        <w:t>9.7.3.6</w:t>
      </w:r>
      <w:r>
        <w:tab/>
        <w:t>Core part: Network Slicing Phase 3: NR aspects [RAN3 WI: eNS_Ph3-NR-Core]</w:t>
      </w:r>
      <w:bookmarkEnd w:id="344"/>
      <w:bookmarkEnd w:id="345"/>
    </w:p>
    <w:p w14:paraId="119FAC62" w14:textId="77777777" w:rsidR="00A7610C" w:rsidRDefault="00A7610C" w:rsidP="00A7610C">
      <w:pPr>
        <w:rPr>
          <w:rFonts w:ascii="Arial" w:hAnsi="Arial" w:cs="Arial"/>
          <w:b/>
          <w:sz w:val="24"/>
        </w:rPr>
      </w:pPr>
      <w:r>
        <w:rPr>
          <w:rFonts w:ascii="Arial" w:hAnsi="Arial" w:cs="Arial"/>
          <w:b/>
          <w:color w:val="0000FF"/>
          <w:sz w:val="24"/>
        </w:rPr>
        <w:t>RP-241580</w:t>
      </w:r>
      <w:r>
        <w:rPr>
          <w:rFonts w:ascii="Arial" w:hAnsi="Arial" w:cs="Arial"/>
          <w:b/>
          <w:color w:val="0000FF"/>
          <w:sz w:val="24"/>
        </w:rPr>
        <w:tab/>
      </w:r>
      <w:r>
        <w:rPr>
          <w:rFonts w:ascii="Arial" w:hAnsi="Arial" w:cs="Arial"/>
          <w:b/>
          <w:sz w:val="24"/>
        </w:rPr>
        <w:t>Network Slicing Phase 3: NR aspects</w:t>
      </w:r>
    </w:p>
    <w:p w14:paraId="35A4DD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C4174E" w14:textId="77777777" w:rsidR="00A7610C" w:rsidRDefault="00A7610C" w:rsidP="00A7610C">
      <w:pPr>
        <w:rPr>
          <w:rFonts w:ascii="Arial" w:hAnsi="Arial" w:cs="Arial"/>
          <w:b/>
        </w:rPr>
      </w:pPr>
      <w:r>
        <w:rPr>
          <w:rFonts w:ascii="Arial" w:hAnsi="Arial" w:cs="Arial"/>
          <w:b/>
        </w:rPr>
        <w:t xml:space="preserve">Discussion: </w:t>
      </w:r>
    </w:p>
    <w:p w14:paraId="4DBEB66B" w14:textId="77777777" w:rsidR="00A7610C" w:rsidRDefault="00A7610C" w:rsidP="00A7610C">
      <w:r>
        <w:t>MCC: late submission</w:t>
      </w:r>
    </w:p>
    <w:p w14:paraId="286911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99A6E" w14:textId="77777777" w:rsidR="00A7610C" w:rsidRDefault="00A7610C" w:rsidP="00A7610C">
      <w:pPr>
        <w:pStyle w:val="Heading5"/>
      </w:pPr>
      <w:bookmarkStart w:id="346" w:name="_Toc174268476"/>
      <w:bookmarkStart w:id="347" w:name="_Toc174924485"/>
      <w:r>
        <w:t>9.7.3.7</w:t>
      </w:r>
      <w:r>
        <w:tab/>
        <w:t>Core part: Non-Public Networks Phase 2: NG-RAN aspects [RAN3 WI: eNPN_Ph2-NGRAN-Core]</w:t>
      </w:r>
      <w:bookmarkEnd w:id="346"/>
      <w:bookmarkEnd w:id="347"/>
    </w:p>
    <w:p w14:paraId="74065EF3" w14:textId="77777777" w:rsidR="00A7610C" w:rsidRDefault="00A7610C" w:rsidP="00A7610C">
      <w:pPr>
        <w:pStyle w:val="Heading4"/>
      </w:pPr>
      <w:bookmarkStart w:id="348" w:name="_Toc174268477"/>
      <w:bookmarkStart w:id="349" w:name="_Toc174924486"/>
      <w:r>
        <w:t>9.7.4</w:t>
      </w:r>
      <w:r>
        <w:tab/>
        <w:t>Related to RAN4 led WIs</w:t>
      </w:r>
      <w:bookmarkEnd w:id="348"/>
      <w:bookmarkEnd w:id="349"/>
    </w:p>
    <w:p w14:paraId="33758D2F" w14:textId="77777777" w:rsidR="00A7610C" w:rsidRDefault="00A7610C" w:rsidP="00A7610C">
      <w:pPr>
        <w:pStyle w:val="Heading5"/>
      </w:pPr>
      <w:bookmarkStart w:id="350" w:name="_Toc174268478"/>
      <w:bookmarkStart w:id="351" w:name="_Toc174924487"/>
      <w:r>
        <w:t>9.7.4.1</w:t>
      </w:r>
      <w:r>
        <w:tab/>
        <w:t>Core part: Enhanced NR support for high speed train scenario in FR2 [RAN4 WI: NR_HST_FR2_enh-Core]</w:t>
      </w:r>
      <w:bookmarkEnd w:id="350"/>
      <w:bookmarkEnd w:id="351"/>
    </w:p>
    <w:p w14:paraId="3FB6161F" w14:textId="77777777" w:rsidR="00A7610C" w:rsidRDefault="00A7610C" w:rsidP="00A7610C">
      <w:pPr>
        <w:rPr>
          <w:rFonts w:ascii="Arial" w:hAnsi="Arial" w:cs="Arial"/>
          <w:b/>
          <w:sz w:val="24"/>
        </w:rPr>
      </w:pPr>
      <w:r>
        <w:rPr>
          <w:rFonts w:ascii="Arial" w:hAnsi="Arial" w:cs="Arial"/>
          <w:b/>
          <w:color w:val="0000FF"/>
          <w:sz w:val="24"/>
        </w:rPr>
        <w:t>RP-241475</w:t>
      </w:r>
      <w:r>
        <w:rPr>
          <w:rFonts w:ascii="Arial" w:hAnsi="Arial" w:cs="Arial"/>
          <w:b/>
          <w:color w:val="0000FF"/>
          <w:sz w:val="24"/>
        </w:rPr>
        <w:tab/>
      </w:r>
      <w:r>
        <w:rPr>
          <w:rFonts w:ascii="Arial" w:hAnsi="Arial" w:cs="Arial"/>
          <w:b/>
          <w:sz w:val="24"/>
        </w:rPr>
        <w:t>RAN4 CRs to Closed REL-18 NR or NR+LTE WIs – Batch 13</w:t>
      </w:r>
    </w:p>
    <w:p w14:paraId="477B79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E2C6F8" w14:textId="77777777" w:rsidR="00A7610C" w:rsidRDefault="00A7610C" w:rsidP="00A7610C">
      <w:pPr>
        <w:rPr>
          <w:rFonts w:ascii="Arial" w:hAnsi="Arial" w:cs="Arial"/>
          <w:b/>
        </w:rPr>
      </w:pPr>
      <w:r>
        <w:rPr>
          <w:rFonts w:ascii="Arial" w:hAnsi="Arial" w:cs="Arial"/>
          <w:b/>
        </w:rPr>
        <w:t xml:space="preserve">Abstract: </w:t>
      </w:r>
    </w:p>
    <w:p w14:paraId="24F80C16" w14:textId="77777777" w:rsidR="00A7610C" w:rsidRDefault="00A7610C" w:rsidP="00A7610C">
      <w:r>
        <w:t>Multiple WIDs</w:t>
      </w:r>
    </w:p>
    <w:p w14:paraId="5AF462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6E505D" w14:textId="77777777" w:rsidR="00A7610C" w:rsidRDefault="00A7610C" w:rsidP="00A7610C">
      <w:pPr>
        <w:rPr>
          <w:rFonts w:ascii="Arial" w:hAnsi="Arial" w:cs="Arial"/>
          <w:b/>
          <w:sz w:val="24"/>
        </w:rPr>
      </w:pPr>
      <w:r>
        <w:rPr>
          <w:rFonts w:ascii="Arial" w:hAnsi="Arial" w:cs="Arial"/>
          <w:b/>
          <w:color w:val="0000FF"/>
          <w:sz w:val="24"/>
        </w:rPr>
        <w:t>RP-241476</w:t>
      </w:r>
      <w:r>
        <w:rPr>
          <w:rFonts w:ascii="Arial" w:hAnsi="Arial" w:cs="Arial"/>
          <w:b/>
          <w:color w:val="0000FF"/>
          <w:sz w:val="24"/>
        </w:rPr>
        <w:tab/>
      </w:r>
      <w:r>
        <w:rPr>
          <w:rFonts w:ascii="Arial" w:hAnsi="Arial" w:cs="Arial"/>
          <w:b/>
          <w:sz w:val="24"/>
        </w:rPr>
        <w:t>RAN4 CRs to Closed REL-18 NR or NR+LTE WIs – Batch 14</w:t>
      </w:r>
    </w:p>
    <w:p w14:paraId="5F0E040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BD97AD" w14:textId="77777777" w:rsidR="00A7610C" w:rsidRDefault="00A7610C" w:rsidP="00A7610C">
      <w:pPr>
        <w:rPr>
          <w:rFonts w:ascii="Arial" w:hAnsi="Arial" w:cs="Arial"/>
          <w:b/>
        </w:rPr>
      </w:pPr>
      <w:r>
        <w:rPr>
          <w:rFonts w:ascii="Arial" w:hAnsi="Arial" w:cs="Arial"/>
          <w:b/>
        </w:rPr>
        <w:t xml:space="preserve">Abstract: </w:t>
      </w:r>
    </w:p>
    <w:p w14:paraId="7F70897B" w14:textId="77777777" w:rsidR="00A7610C" w:rsidRDefault="00A7610C" w:rsidP="00A7610C">
      <w:r>
        <w:t>9.7.4.1</w:t>
      </w:r>
    </w:p>
    <w:p w14:paraId="1B5738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AD573" w14:textId="77777777" w:rsidR="00A7610C" w:rsidRDefault="00A7610C" w:rsidP="00A7610C">
      <w:pPr>
        <w:rPr>
          <w:rFonts w:ascii="Arial" w:hAnsi="Arial" w:cs="Arial"/>
          <w:b/>
          <w:sz w:val="24"/>
        </w:rPr>
      </w:pPr>
      <w:r>
        <w:rPr>
          <w:rFonts w:ascii="Arial" w:hAnsi="Arial" w:cs="Arial"/>
          <w:b/>
          <w:color w:val="0000FF"/>
          <w:sz w:val="24"/>
        </w:rPr>
        <w:t>RP-241581</w:t>
      </w:r>
      <w:r>
        <w:rPr>
          <w:rFonts w:ascii="Arial" w:hAnsi="Arial" w:cs="Arial"/>
          <w:b/>
          <w:color w:val="0000FF"/>
          <w:sz w:val="24"/>
        </w:rPr>
        <w:tab/>
      </w:r>
      <w:r>
        <w:rPr>
          <w:rFonts w:ascii="Arial" w:hAnsi="Arial" w:cs="Arial"/>
          <w:b/>
          <w:sz w:val="24"/>
        </w:rPr>
        <w:t>Enhanced NR support for high speed train scenario in frequency range 2</w:t>
      </w:r>
    </w:p>
    <w:p w14:paraId="2C7B926B"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ACCD3E" w14:textId="77777777" w:rsidR="00A7610C" w:rsidRDefault="00A7610C" w:rsidP="00A7610C">
      <w:pPr>
        <w:rPr>
          <w:rFonts w:ascii="Arial" w:hAnsi="Arial" w:cs="Arial"/>
          <w:b/>
        </w:rPr>
      </w:pPr>
      <w:r>
        <w:rPr>
          <w:rFonts w:ascii="Arial" w:hAnsi="Arial" w:cs="Arial"/>
          <w:b/>
        </w:rPr>
        <w:t xml:space="preserve">Discussion: </w:t>
      </w:r>
    </w:p>
    <w:p w14:paraId="4F4A8A1B" w14:textId="77777777" w:rsidR="00A7610C" w:rsidRDefault="00A7610C" w:rsidP="00A7610C">
      <w:r>
        <w:t>MCC: late submission</w:t>
      </w:r>
    </w:p>
    <w:p w14:paraId="79A10BB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A75FE" w14:textId="77777777" w:rsidR="00A7610C" w:rsidRDefault="00A7610C" w:rsidP="00A7610C">
      <w:pPr>
        <w:pStyle w:val="Heading5"/>
      </w:pPr>
      <w:bookmarkStart w:id="352" w:name="_Toc174268479"/>
      <w:bookmarkStart w:id="353" w:name="_Toc174924488"/>
      <w:r>
        <w:t>9.7.4.2</w:t>
      </w:r>
      <w:r>
        <w:tab/>
        <w:t>Core part: NR support for dedicated spectrum less than 5MHz for FR1 [RAN4 WI: NR_FR1_lessthan_5MHz_BW-Core]</w:t>
      </w:r>
      <w:bookmarkEnd w:id="352"/>
      <w:bookmarkEnd w:id="353"/>
    </w:p>
    <w:p w14:paraId="6D9D724E" w14:textId="77777777" w:rsidR="00A7610C" w:rsidRDefault="00A7610C" w:rsidP="00A7610C">
      <w:pPr>
        <w:rPr>
          <w:rFonts w:ascii="Arial" w:hAnsi="Arial" w:cs="Arial"/>
          <w:b/>
          <w:sz w:val="24"/>
        </w:rPr>
      </w:pPr>
      <w:r>
        <w:rPr>
          <w:rFonts w:ascii="Arial" w:hAnsi="Arial" w:cs="Arial"/>
          <w:b/>
          <w:color w:val="0000FF"/>
          <w:sz w:val="24"/>
        </w:rPr>
        <w:t>RP-241584</w:t>
      </w:r>
      <w:r>
        <w:rPr>
          <w:rFonts w:ascii="Arial" w:hAnsi="Arial" w:cs="Arial"/>
          <w:b/>
          <w:color w:val="0000FF"/>
          <w:sz w:val="24"/>
        </w:rPr>
        <w:tab/>
      </w:r>
      <w:r>
        <w:rPr>
          <w:rFonts w:ascii="Arial" w:hAnsi="Arial" w:cs="Arial"/>
          <w:b/>
          <w:sz w:val="24"/>
        </w:rPr>
        <w:t>NR support for dedicated spectrum less than 5MHz for FR1</w:t>
      </w:r>
    </w:p>
    <w:p w14:paraId="4C36FCC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8CC54B" w14:textId="77777777" w:rsidR="00A7610C" w:rsidRDefault="00A7610C" w:rsidP="00A7610C">
      <w:pPr>
        <w:rPr>
          <w:rFonts w:ascii="Arial" w:hAnsi="Arial" w:cs="Arial"/>
          <w:b/>
        </w:rPr>
      </w:pPr>
      <w:r>
        <w:rPr>
          <w:rFonts w:ascii="Arial" w:hAnsi="Arial" w:cs="Arial"/>
          <w:b/>
        </w:rPr>
        <w:t xml:space="preserve">Discussion: </w:t>
      </w:r>
    </w:p>
    <w:p w14:paraId="5779CE5F" w14:textId="77777777" w:rsidR="00A7610C" w:rsidRDefault="00A7610C" w:rsidP="00A7610C">
      <w:r>
        <w:t>MCC: late submission</w:t>
      </w:r>
    </w:p>
    <w:p w14:paraId="76EF03B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EE204" w14:textId="77777777" w:rsidR="00A7610C" w:rsidRDefault="00A7610C" w:rsidP="00A7610C">
      <w:pPr>
        <w:rPr>
          <w:rFonts w:ascii="Arial" w:hAnsi="Arial" w:cs="Arial"/>
          <w:b/>
          <w:sz w:val="24"/>
        </w:rPr>
      </w:pPr>
      <w:r>
        <w:rPr>
          <w:rFonts w:ascii="Arial" w:hAnsi="Arial" w:cs="Arial"/>
          <w:b/>
          <w:color w:val="0000FF"/>
          <w:sz w:val="24"/>
        </w:rPr>
        <w:t>RP-241477</w:t>
      </w:r>
      <w:r>
        <w:rPr>
          <w:rFonts w:ascii="Arial" w:hAnsi="Arial" w:cs="Arial"/>
          <w:b/>
          <w:color w:val="0000FF"/>
          <w:sz w:val="24"/>
        </w:rPr>
        <w:tab/>
      </w:r>
      <w:r>
        <w:rPr>
          <w:rFonts w:ascii="Arial" w:hAnsi="Arial" w:cs="Arial"/>
          <w:b/>
          <w:sz w:val="24"/>
        </w:rPr>
        <w:t>RAN4 CRs to Closed REL-18 NR or NR+LTE WIs – Batch 15</w:t>
      </w:r>
    </w:p>
    <w:p w14:paraId="1AE19F9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B3A85C" w14:textId="77777777" w:rsidR="00A7610C" w:rsidRDefault="00A7610C" w:rsidP="00A7610C">
      <w:pPr>
        <w:rPr>
          <w:rFonts w:ascii="Arial" w:hAnsi="Arial" w:cs="Arial"/>
          <w:b/>
        </w:rPr>
      </w:pPr>
      <w:r>
        <w:rPr>
          <w:rFonts w:ascii="Arial" w:hAnsi="Arial" w:cs="Arial"/>
          <w:b/>
        </w:rPr>
        <w:t xml:space="preserve">Abstract: </w:t>
      </w:r>
    </w:p>
    <w:p w14:paraId="734EC914" w14:textId="77777777" w:rsidR="00A7610C" w:rsidRDefault="00A7610C" w:rsidP="00A7610C">
      <w:r>
        <w:t>9.7.4.2</w:t>
      </w:r>
    </w:p>
    <w:p w14:paraId="3085078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F1BF6" w14:textId="77777777" w:rsidR="00A7610C" w:rsidRDefault="00A7610C" w:rsidP="00A7610C">
      <w:pPr>
        <w:pStyle w:val="Heading5"/>
      </w:pPr>
      <w:bookmarkStart w:id="354" w:name="_Toc174268480"/>
      <w:bookmarkStart w:id="355" w:name="_Toc174924489"/>
      <w:r>
        <w:t>9.7.4.3</w:t>
      </w:r>
      <w:r>
        <w:tab/>
        <w:t>Core part: Further RF requirements enhancement for NR and EN-DC in FR1 [RAN4 WI: NR_ENDC_ RF_FR1_enh2-Core]</w:t>
      </w:r>
      <w:bookmarkEnd w:id="354"/>
      <w:bookmarkEnd w:id="355"/>
    </w:p>
    <w:p w14:paraId="79609C9B" w14:textId="77777777" w:rsidR="00A7610C" w:rsidRDefault="00A7610C" w:rsidP="00A7610C">
      <w:pPr>
        <w:rPr>
          <w:rFonts w:ascii="Arial" w:hAnsi="Arial" w:cs="Arial"/>
          <w:b/>
          <w:sz w:val="24"/>
        </w:rPr>
      </w:pPr>
      <w:r>
        <w:rPr>
          <w:rFonts w:ascii="Arial" w:hAnsi="Arial" w:cs="Arial"/>
          <w:b/>
          <w:color w:val="0000FF"/>
          <w:sz w:val="24"/>
        </w:rPr>
        <w:t>RP-241478</w:t>
      </w:r>
      <w:r>
        <w:rPr>
          <w:rFonts w:ascii="Arial" w:hAnsi="Arial" w:cs="Arial"/>
          <w:b/>
          <w:color w:val="0000FF"/>
          <w:sz w:val="24"/>
        </w:rPr>
        <w:tab/>
      </w:r>
      <w:r>
        <w:rPr>
          <w:rFonts w:ascii="Arial" w:hAnsi="Arial" w:cs="Arial"/>
          <w:b/>
          <w:sz w:val="24"/>
        </w:rPr>
        <w:t>RAN4 CRs to Closed REL-18 NR or NR+LTE WIs – Batch 16</w:t>
      </w:r>
    </w:p>
    <w:p w14:paraId="0A64EA6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817A9C" w14:textId="77777777" w:rsidR="00A7610C" w:rsidRDefault="00A7610C" w:rsidP="00A7610C">
      <w:pPr>
        <w:rPr>
          <w:rFonts w:ascii="Arial" w:hAnsi="Arial" w:cs="Arial"/>
          <w:b/>
        </w:rPr>
      </w:pPr>
      <w:r>
        <w:rPr>
          <w:rFonts w:ascii="Arial" w:hAnsi="Arial" w:cs="Arial"/>
          <w:b/>
        </w:rPr>
        <w:t xml:space="preserve">Abstract: </w:t>
      </w:r>
    </w:p>
    <w:p w14:paraId="6E49A2E9" w14:textId="77777777" w:rsidR="00A7610C" w:rsidRDefault="00A7610C" w:rsidP="00A7610C">
      <w:r>
        <w:t>9.7.4.3</w:t>
      </w:r>
    </w:p>
    <w:p w14:paraId="19FBC89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B441C" w14:textId="77777777" w:rsidR="00A7610C" w:rsidRDefault="00A7610C" w:rsidP="00A7610C">
      <w:pPr>
        <w:pStyle w:val="Heading5"/>
      </w:pPr>
      <w:bookmarkStart w:id="356" w:name="_Toc174268481"/>
      <w:bookmarkStart w:id="357" w:name="_Toc174924490"/>
      <w:r>
        <w:t>9.7.4.4</w:t>
      </w:r>
      <w:r>
        <w:tab/>
        <w:t>Core part: NR RF requirements enhancement for FR2, Phase 3 [RAN4 WI: NR_RF_FR2_req_Ph3-Core]</w:t>
      </w:r>
      <w:bookmarkEnd w:id="356"/>
      <w:bookmarkEnd w:id="357"/>
    </w:p>
    <w:p w14:paraId="4180DEA8" w14:textId="77777777" w:rsidR="00A7610C" w:rsidRDefault="00A7610C" w:rsidP="00A7610C">
      <w:pPr>
        <w:rPr>
          <w:rFonts w:ascii="Arial" w:hAnsi="Arial" w:cs="Arial"/>
          <w:b/>
          <w:sz w:val="24"/>
        </w:rPr>
      </w:pPr>
      <w:r>
        <w:rPr>
          <w:rFonts w:ascii="Arial" w:hAnsi="Arial" w:cs="Arial"/>
          <w:b/>
          <w:color w:val="0000FF"/>
          <w:sz w:val="24"/>
        </w:rPr>
        <w:t>RP-241479</w:t>
      </w:r>
      <w:r>
        <w:rPr>
          <w:rFonts w:ascii="Arial" w:hAnsi="Arial" w:cs="Arial"/>
          <w:b/>
          <w:color w:val="0000FF"/>
          <w:sz w:val="24"/>
        </w:rPr>
        <w:tab/>
      </w:r>
      <w:r>
        <w:rPr>
          <w:rFonts w:ascii="Arial" w:hAnsi="Arial" w:cs="Arial"/>
          <w:b/>
          <w:sz w:val="24"/>
        </w:rPr>
        <w:t>RAN4 CRs to Closed REL-18 NR or NR+LTE WIs – Batch 17</w:t>
      </w:r>
    </w:p>
    <w:p w14:paraId="07EAAFD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69B383" w14:textId="77777777" w:rsidR="00A7610C" w:rsidRDefault="00A7610C" w:rsidP="00A7610C">
      <w:pPr>
        <w:rPr>
          <w:rFonts w:ascii="Arial" w:hAnsi="Arial" w:cs="Arial"/>
          <w:b/>
        </w:rPr>
      </w:pPr>
      <w:r>
        <w:rPr>
          <w:rFonts w:ascii="Arial" w:hAnsi="Arial" w:cs="Arial"/>
          <w:b/>
        </w:rPr>
        <w:t xml:space="preserve">Abstract: </w:t>
      </w:r>
    </w:p>
    <w:p w14:paraId="5F187697" w14:textId="77777777" w:rsidR="00A7610C" w:rsidRDefault="00A7610C" w:rsidP="00A7610C">
      <w:r>
        <w:t>9.7.4.4</w:t>
      </w:r>
    </w:p>
    <w:p w14:paraId="488A5C1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AD083" w14:textId="77777777" w:rsidR="00A7610C" w:rsidRDefault="00A7610C" w:rsidP="00A7610C">
      <w:pPr>
        <w:pStyle w:val="Heading5"/>
      </w:pPr>
      <w:bookmarkStart w:id="358" w:name="_Toc174268482"/>
      <w:bookmarkStart w:id="359" w:name="_Toc174924491"/>
      <w:r>
        <w:lastRenderedPageBreak/>
        <w:t>9.7.4.5</w:t>
      </w:r>
      <w:r>
        <w:tab/>
        <w:t>Core part: Requirement for NR FR2 multi-Rx chain DL reception [RAN4 WI: NR_FR2_multiRX_DL-Core]</w:t>
      </w:r>
      <w:bookmarkEnd w:id="358"/>
      <w:bookmarkEnd w:id="359"/>
    </w:p>
    <w:p w14:paraId="771E37B5" w14:textId="77777777" w:rsidR="00A7610C" w:rsidRDefault="00A7610C" w:rsidP="00A7610C">
      <w:pPr>
        <w:rPr>
          <w:rFonts w:ascii="Arial" w:hAnsi="Arial" w:cs="Arial"/>
          <w:b/>
          <w:sz w:val="24"/>
        </w:rPr>
      </w:pPr>
      <w:r>
        <w:rPr>
          <w:rFonts w:ascii="Arial" w:hAnsi="Arial" w:cs="Arial"/>
          <w:b/>
          <w:color w:val="0000FF"/>
          <w:sz w:val="24"/>
        </w:rPr>
        <w:t>RP-241480</w:t>
      </w:r>
      <w:r>
        <w:rPr>
          <w:rFonts w:ascii="Arial" w:hAnsi="Arial" w:cs="Arial"/>
          <w:b/>
          <w:color w:val="0000FF"/>
          <w:sz w:val="24"/>
        </w:rPr>
        <w:tab/>
      </w:r>
      <w:r>
        <w:rPr>
          <w:rFonts w:ascii="Arial" w:hAnsi="Arial" w:cs="Arial"/>
          <w:b/>
          <w:sz w:val="24"/>
        </w:rPr>
        <w:t>RAN4 CRs to Closed REL-18 NR or NR+LTE WIs – Batch 18</w:t>
      </w:r>
    </w:p>
    <w:p w14:paraId="5D4C205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81F170" w14:textId="77777777" w:rsidR="00A7610C" w:rsidRDefault="00A7610C" w:rsidP="00A7610C">
      <w:pPr>
        <w:rPr>
          <w:rFonts w:ascii="Arial" w:hAnsi="Arial" w:cs="Arial"/>
          <w:b/>
        </w:rPr>
      </w:pPr>
      <w:r>
        <w:rPr>
          <w:rFonts w:ascii="Arial" w:hAnsi="Arial" w:cs="Arial"/>
          <w:b/>
        </w:rPr>
        <w:t xml:space="preserve">Abstract: </w:t>
      </w:r>
    </w:p>
    <w:p w14:paraId="3018403D" w14:textId="77777777" w:rsidR="00A7610C" w:rsidRDefault="00A7610C" w:rsidP="00A7610C">
      <w:r>
        <w:t>9.7.4.5</w:t>
      </w:r>
    </w:p>
    <w:p w14:paraId="2D6522E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7C67E" w14:textId="77777777" w:rsidR="00A7610C" w:rsidRDefault="00A7610C" w:rsidP="00A7610C">
      <w:pPr>
        <w:pStyle w:val="Heading5"/>
      </w:pPr>
      <w:bookmarkStart w:id="360" w:name="_Toc174268483"/>
      <w:bookmarkStart w:id="361" w:name="_Toc174924492"/>
      <w:r>
        <w:t>9.7.4.6</w:t>
      </w:r>
      <w:r>
        <w:tab/>
        <w:t>Core part: Even Further RRM enhancement for NR and MR-DC [RAN4 WI: NR_RRM_enh3-Core]</w:t>
      </w:r>
      <w:bookmarkEnd w:id="360"/>
      <w:bookmarkEnd w:id="361"/>
    </w:p>
    <w:p w14:paraId="0B867E75" w14:textId="77777777" w:rsidR="00A7610C" w:rsidRDefault="00A7610C" w:rsidP="00A7610C">
      <w:pPr>
        <w:rPr>
          <w:rFonts w:ascii="Arial" w:hAnsi="Arial" w:cs="Arial"/>
          <w:b/>
          <w:sz w:val="24"/>
        </w:rPr>
      </w:pPr>
      <w:r>
        <w:rPr>
          <w:rFonts w:ascii="Arial" w:hAnsi="Arial" w:cs="Arial"/>
          <w:b/>
          <w:color w:val="0000FF"/>
          <w:sz w:val="24"/>
        </w:rPr>
        <w:t>RP-241481</w:t>
      </w:r>
      <w:r>
        <w:rPr>
          <w:rFonts w:ascii="Arial" w:hAnsi="Arial" w:cs="Arial"/>
          <w:b/>
          <w:color w:val="0000FF"/>
          <w:sz w:val="24"/>
        </w:rPr>
        <w:tab/>
      </w:r>
      <w:r>
        <w:rPr>
          <w:rFonts w:ascii="Arial" w:hAnsi="Arial" w:cs="Arial"/>
          <w:b/>
          <w:sz w:val="24"/>
        </w:rPr>
        <w:t>RAN4 CRs to Closed REL-18 NR or NR+LTE WIs – Batch 19</w:t>
      </w:r>
    </w:p>
    <w:p w14:paraId="41AE083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7D611F" w14:textId="77777777" w:rsidR="00A7610C" w:rsidRDefault="00A7610C" w:rsidP="00A7610C">
      <w:pPr>
        <w:rPr>
          <w:rFonts w:ascii="Arial" w:hAnsi="Arial" w:cs="Arial"/>
          <w:b/>
        </w:rPr>
      </w:pPr>
      <w:r>
        <w:rPr>
          <w:rFonts w:ascii="Arial" w:hAnsi="Arial" w:cs="Arial"/>
          <w:b/>
        </w:rPr>
        <w:t xml:space="preserve">Abstract: </w:t>
      </w:r>
    </w:p>
    <w:p w14:paraId="0103BEE1" w14:textId="77777777" w:rsidR="00A7610C" w:rsidRDefault="00A7610C" w:rsidP="00A7610C">
      <w:r>
        <w:t>9.7.4.6</w:t>
      </w:r>
    </w:p>
    <w:p w14:paraId="07BE5E5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5BD3F" w14:textId="77777777" w:rsidR="00A7610C" w:rsidRDefault="00A7610C" w:rsidP="00A7610C">
      <w:pPr>
        <w:pStyle w:val="Heading5"/>
      </w:pPr>
      <w:bookmarkStart w:id="362" w:name="_Toc174268484"/>
      <w:bookmarkStart w:id="363" w:name="_Toc174924493"/>
      <w:r>
        <w:t>9.7.4.7</w:t>
      </w:r>
      <w:r>
        <w:tab/>
        <w:t>Core part: Further enh. on NR and MR-DC measurement gaps and measurements without gaps [RAN4 WI: NR_MG_enh2-Core]</w:t>
      </w:r>
      <w:bookmarkEnd w:id="362"/>
      <w:bookmarkEnd w:id="363"/>
    </w:p>
    <w:p w14:paraId="01A9DB1E" w14:textId="77777777" w:rsidR="00A7610C" w:rsidRDefault="00A7610C" w:rsidP="00A7610C">
      <w:pPr>
        <w:rPr>
          <w:rFonts w:ascii="Arial" w:hAnsi="Arial" w:cs="Arial"/>
          <w:b/>
          <w:sz w:val="24"/>
        </w:rPr>
      </w:pPr>
      <w:r>
        <w:rPr>
          <w:rFonts w:ascii="Arial" w:hAnsi="Arial" w:cs="Arial"/>
          <w:b/>
          <w:color w:val="0000FF"/>
          <w:sz w:val="24"/>
        </w:rPr>
        <w:t>RP-241482</w:t>
      </w:r>
      <w:r>
        <w:rPr>
          <w:rFonts w:ascii="Arial" w:hAnsi="Arial" w:cs="Arial"/>
          <w:b/>
          <w:color w:val="0000FF"/>
          <w:sz w:val="24"/>
        </w:rPr>
        <w:tab/>
      </w:r>
      <w:r>
        <w:rPr>
          <w:rFonts w:ascii="Arial" w:hAnsi="Arial" w:cs="Arial"/>
          <w:b/>
          <w:sz w:val="24"/>
        </w:rPr>
        <w:t>RAN4 CRs to Closed REL-18 NR or NR+LTE WIs – Batch 20</w:t>
      </w:r>
    </w:p>
    <w:p w14:paraId="6C47B2B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A05AD6" w14:textId="77777777" w:rsidR="00A7610C" w:rsidRDefault="00A7610C" w:rsidP="00A7610C">
      <w:pPr>
        <w:rPr>
          <w:rFonts w:ascii="Arial" w:hAnsi="Arial" w:cs="Arial"/>
          <w:b/>
        </w:rPr>
      </w:pPr>
      <w:r>
        <w:rPr>
          <w:rFonts w:ascii="Arial" w:hAnsi="Arial" w:cs="Arial"/>
          <w:b/>
        </w:rPr>
        <w:t xml:space="preserve">Abstract: </w:t>
      </w:r>
    </w:p>
    <w:p w14:paraId="43C96F20" w14:textId="77777777" w:rsidR="00A7610C" w:rsidRDefault="00A7610C" w:rsidP="00A7610C">
      <w:r>
        <w:t>9.7.4.7</w:t>
      </w:r>
    </w:p>
    <w:p w14:paraId="21B8FE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AD3A6" w14:textId="77777777" w:rsidR="00A7610C" w:rsidRDefault="00A7610C" w:rsidP="00A7610C">
      <w:pPr>
        <w:pStyle w:val="Heading5"/>
      </w:pPr>
      <w:bookmarkStart w:id="364" w:name="_Toc174268485"/>
      <w:bookmarkStart w:id="365" w:name="_Toc174924494"/>
      <w:r>
        <w:t>9.7.4.8</w:t>
      </w:r>
      <w:r>
        <w:tab/>
        <w:t>BS/UE EMC enhancements for NR and LTE [RAN4 WI: NR_LTE_EMC_enh]</w:t>
      </w:r>
      <w:bookmarkEnd w:id="364"/>
      <w:bookmarkEnd w:id="365"/>
    </w:p>
    <w:p w14:paraId="0D3679CC" w14:textId="77777777" w:rsidR="00A7610C" w:rsidRDefault="00A7610C" w:rsidP="00A7610C">
      <w:pPr>
        <w:pStyle w:val="Heading5"/>
      </w:pPr>
      <w:bookmarkStart w:id="366" w:name="_Toc174268486"/>
      <w:bookmarkStart w:id="367" w:name="_Toc174924495"/>
      <w:r>
        <w:t>9.7.4.9</w:t>
      </w:r>
      <w:r>
        <w:tab/>
        <w:t>Air-to-ground network for NR [RAN4 WI: NR_ATG]</w:t>
      </w:r>
      <w:bookmarkEnd w:id="366"/>
      <w:bookmarkEnd w:id="367"/>
    </w:p>
    <w:p w14:paraId="7DEB4F90" w14:textId="77777777" w:rsidR="00A7610C" w:rsidRDefault="00A7610C" w:rsidP="00A7610C">
      <w:pPr>
        <w:rPr>
          <w:rFonts w:ascii="Arial" w:hAnsi="Arial" w:cs="Arial"/>
          <w:b/>
          <w:sz w:val="24"/>
        </w:rPr>
      </w:pPr>
      <w:r>
        <w:rPr>
          <w:rFonts w:ascii="Arial" w:hAnsi="Arial" w:cs="Arial"/>
          <w:b/>
          <w:color w:val="0000FF"/>
          <w:sz w:val="24"/>
        </w:rPr>
        <w:t>RP-241598</w:t>
      </w:r>
      <w:r>
        <w:rPr>
          <w:rFonts w:ascii="Arial" w:hAnsi="Arial" w:cs="Arial"/>
          <w:b/>
          <w:color w:val="0000FF"/>
          <w:sz w:val="24"/>
        </w:rPr>
        <w:tab/>
      </w:r>
      <w:r>
        <w:rPr>
          <w:rFonts w:ascii="Arial" w:hAnsi="Arial" w:cs="Arial"/>
          <w:b/>
          <w:sz w:val="24"/>
        </w:rPr>
        <w:t>RAN2 CRpack for Air-to-ground network for NR</w:t>
      </w:r>
    </w:p>
    <w:p w14:paraId="475839F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B41C2F" w14:textId="77777777" w:rsidR="00A7610C" w:rsidRDefault="00A7610C" w:rsidP="00A7610C">
      <w:pPr>
        <w:rPr>
          <w:rFonts w:ascii="Arial" w:hAnsi="Arial" w:cs="Arial"/>
          <w:b/>
        </w:rPr>
      </w:pPr>
      <w:r>
        <w:rPr>
          <w:rFonts w:ascii="Arial" w:hAnsi="Arial" w:cs="Arial"/>
          <w:b/>
        </w:rPr>
        <w:t xml:space="preserve">Discussion: </w:t>
      </w:r>
    </w:p>
    <w:p w14:paraId="7EAA090B" w14:textId="77777777" w:rsidR="00A7610C" w:rsidRDefault="00A7610C" w:rsidP="00A7610C">
      <w:r>
        <w:t>MCC: late Tdoc</w:t>
      </w:r>
    </w:p>
    <w:p w14:paraId="5C29E04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D2828" w14:textId="77777777" w:rsidR="00A7610C" w:rsidRDefault="00A7610C" w:rsidP="00A7610C">
      <w:pPr>
        <w:rPr>
          <w:rFonts w:ascii="Arial" w:hAnsi="Arial" w:cs="Arial"/>
          <w:b/>
          <w:sz w:val="24"/>
        </w:rPr>
      </w:pPr>
      <w:r>
        <w:rPr>
          <w:rFonts w:ascii="Arial" w:hAnsi="Arial" w:cs="Arial"/>
          <w:b/>
          <w:color w:val="0000FF"/>
          <w:sz w:val="24"/>
        </w:rPr>
        <w:t>RP-241483</w:t>
      </w:r>
      <w:r>
        <w:rPr>
          <w:rFonts w:ascii="Arial" w:hAnsi="Arial" w:cs="Arial"/>
          <w:b/>
          <w:color w:val="0000FF"/>
          <w:sz w:val="24"/>
        </w:rPr>
        <w:tab/>
      </w:r>
      <w:r>
        <w:rPr>
          <w:rFonts w:ascii="Arial" w:hAnsi="Arial" w:cs="Arial"/>
          <w:b/>
          <w:sz w:val="24"/>
        </w:rPr>
        <w:t>RAN4 CRs to Closed REL-18 NR or NR+LTE WIs – Batch 21</w:t>
      </w:r>
    </w:p>
    <w:p w14:paraId="3B4A5AC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8857E2" w14:textId="77777777" w:rsidR="00A7610C" w:rsidRDefault="00A7610C" w:rsidP="00A7610C">
      <w:pPr>
        <w:rPr>
          <w:rFonts w:ascii="Arial" w:hAnsi="Arial" w:cs="Arial"/>
          <w:b/>
        </w:rPr>
      </w:pPr>
      <w:r>
        <w:rPr>
          <w:rFonts w:ascii="Arial" w:hAnsi="Arial" w:cs="Arial"/>
          <w:b/>
        </w:rPr>
        <w:t xml:space="preserve">Abstract: </w:t>
      </w:r>
    </w:p>
    <w:p w14:paraId="3FA054AA" w14:textId="77777777" w:rsidR="00A7610C" w:rsidRDefault="00A7610C" w:rsidP="00A7610C">
      <w:r>
        <w:lastRenderedPageBreak/>
        <w:t>9.7.4.9</w:t>
      </w:r>
    </w:p>
    <w:p w14:paraId="04DCD64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41C95" w14:textId="77777777" w:rsidR="00A7610C" w:rsidRDefault="00A7610C" w:rsidP="00A7610C">
      <w:pPr>
        <w:pStyle w:val="Heading5"/>
      </w:pPr>
      <w:bookmarkStart w:id="368" w:name="_Toc174268487"/>
      <w:bookmarkStart w:id="369" w:name="_Toc174924496"/>
      <w:r>
        <w:t>9.7.4.10</w:t>
      </w:r>
      <w:r>
        <w:tab/>
        <w:t>Support of intra-band non-collocated EN-DC/NR-CA deployment [RAN4 WI: NonCol_intraB_ENDC_NR_CA]</w:t>
      </w:r>
      <w:bookmarkEnd w:id="368"/>
      <w:bookmarkEnd w:id="369"/>
    </w:p>
    <w:p w14:paraId="499956F8" w14:textId="77777777" w:rsidR="00A7610C" w:rsidRDefault="00A7610C" w:rsidP="00A7610C">
      <w:pPr>
        <w:rPr>
          <w:rFonts w:ascii="Arial" w:hAnsi="Arial" w:cs="Arial"/>
          <w:b/>
          <w:sz w:val="24"/>
        </w:rPr>
      </w:pPr>
      <w:r>
        <w:rPr>
          <w:rFonts w:ascii="Arial" w:hAnsi="Arial" w:cs="Arial"/>
          <w:b/>
          <w:color w:val="0000FF"/>
          <w:sz w:val="24"/>
        </w:rPr>
        <w:t>RP-241484</w:t>
      </w:r>
      <w:r>
        <w:rPr>
          <w:rFonts w:ascii="Arial" w:hAnsi="Arial" w:cs="Arial"/>
          <w:b/>
          <w:color w:val="0000FF"/>
          <w:sz w:val="24"/>
        </w:rPr>
        <w:tab/>
      </w:r>
      <w:r>
        <w:rPr>
          <w:rFonts w:ascii="Arial" w:hAnsi="Arial" w:cs="Arial"/>
          <w:b/>
          <w:sz w:val="24"/>
        </w:rPr>
        <w:t>RAN4 CRs to Closed REL-18 NR or NR+LTE WIs – Batch 22</w:t>
      </w:r>
    </w:p>
    <w:p w14:paraId="1AAA55F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AFBCF8" w14:textId="77777777" w:rsidR="00A7610C" w:rsidRDefault="00A7610C" w:rsidP="00A7610C">
      <w:pPr>
        <w:rPr>
          <w:rFonts w:ascii="Arial" w:hAnsi="Arial" w:cs="Arial"/>
          <w:b/>
        </w:rPr>
      </w:pPr>
      <w:r>
        <w:rPr>
          <w:rFonts w:ascii="Arial" w:hAnsi="Arial" w:cs="Arial"/>
          <w:b/>
        </w:rPr>
        <w:t xml:space="preserve">Abstract: </w:t>
      </w:r>
    </w:p>
    <w:p w14:paraId="57F13555" w14:textId="77777777" w:rsidR="00A7610C" w:rsidRDefault="00A7610C" w:rsidP="00A7610C">
      <w:r>
        <w:t>9.7.4.10,</w:t>
      </w:r>
    </w:p>
    <w:p w14:paraId="5B97E3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BEB57" w14:textId="77777777" w:rsidR="00A7610C" w:rsidRDefault="00A7610C" w:rsidP="00A7610C">
      <w:pPr>
        <w:pStyle w:val="Heading5"/>
      </w:pPr>
      <w:bookmarkStart w:id="370" w:name="_Toc174268488"/>
      <w:bookmarkStart w:id="371" w:name="_Toc174924497"/>
      <w:r>
        <w:t>9.7.4.11</w:t>
      </w:r>
      <w:r>
        <w:tab/>
        <w:t>Core part: NR demodulation performance evolution [RAN4 WI: NR_demod_enh3-Core]</w:t>
      </w:r>
      <w:bookmarkEnd w:id="370"/>
      <w:bookmarkEnd w:id="371"/>
    </w:p>
    <w:p w14:paraId="17804B4A" w14:textId="77777777" w:rsidR="00A7610C" w:rsidRDefault="00A7610C" w:rsidP="00A7610C">
      <w:pPr>
        <w:rPr>
          <w:rFonts w:ascii="Arial" w:hAnsi="Arial" w:cs="Arial"/>
          <w:b/>
          <w:sz w:val="24"/>
        </w:rPr>
      </w:pPr>
      <w:r>
        <w:rPr>
          <w:rFonts w:ascii="Arial" w:hAnsi="Arial" w:cs="Arial"/>
          <w:b/>
          <w:color w:val="0000FF"/>
          <w:sz w:val="24"/>
        </w:rPr>
        <w:t>RP-241582</w:t>
      </w:r>
      <w:r>
        <w:rPr>
          <w:rFonts w:ascii="Arial" w:hAnsi="Arial" w:cs="Arial"/>
          <w:b/>
          <w:color w:val="0000FF"/>
          <w:sz w:val="24"/>
        </w:rPr>
        <w:tab/>
      </w:r>
      <w:r>
        <w:rPr>
          <w:rFonts w:ascii="Arial" w:hAnsi="Arial" w:cs="Arial"/>
          <w:b/>
          <w:sz w:val="24"/>
        </w:rPr>
        <w:t>NR demodulation performance evolution</w:t>
      </w:r>
    </w:p>
    <w:p w14:paraId="2FD511E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1C915A" w14:textId="77777777" w:rsidR="00A7610C" w:rsidRDefault="00A7610C" w:rsidP="00A7610C">
      <w:pPr>
        <w:rPr>
          <w:rFonts w:ascii="Arial" w:hAnsi="Arial" w:cs="Arial"/>
          <w:b/>
        </w:rPr>
      </w:pPr>
      <w:r>
        <w:rPr>
          <w:rFonts w:ascii="Arial" w:hAnsi="Arial" w:cs="Arial"/>
          <w:b/>
        </w:rPr>
        <w:t xml:space="preserve">Discussion: </w:t>
      </w:r>
    </w:p>
    <w:p w14:paraId="0F00F9A6" w14:textId="77777777" w:rsidR="00A7610C" w:rsidRDefault="00A7610C" w:rsidP="00A7610C">
      <w:r>
        <w:t>MCC: late submission</w:t>
      </w:r>
    </w:p>
    <w:p w14:paraId="3376018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4DEDF" w14:textId="77777777" w:rsidR="00A7610C" w:rsidRDefault="00A7610C" w:rsidP="00A7610C">
      <w:pPr>
        <w:rPr>
          <w:rFonts w:ascii="Arial" w:hAnsi="Arial" w:cs="Arial"/>
          <w:b/>
          <w:sz w:val="24"/>
        </w:rPr>
      </w:pPr>
      <w:r>
        <w:rPr>
          <w:rFonts w:ascii="Arial" w:hAnsi="Arial" w:cs="Arial"/>
          <w:b/>
          <w:color w:val="0000FF"/>
          <w:sz w:val="24"/>
        </w:rPr>
        <w:t>RP-241485</w:t>
      </w:r>
      <w:r>
        <w:rPr>
          <w:rFonts w:ascii="Arial" w:hAnsi="Arial" w:cs="Arial"/>
          <w:b/>
          <w:color w:val="0000FF"/>
          <w:sz w:val="24"/>
        </w:rPr>
        <w:tab/>
      </w:r>
      <w:r>
        <w:rPr>
          <w:rFonts w:ascii="Arial" w:hAnsi="Arial" w:cs="Arial"/>
          <w:b/>
          <w:sz w:val="24"/>
        </w:rPr>
        <w:t>RAN4 CRs to Closed REL-18 NR or NR+LTE WIs – Batch 23</w:t>
      </w:r>
    </w:p>
    <w:p w14:paraId="0E86FA8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4543D6" w14:textId="77777777" w:rsidR="00A7610C" w:rsidRDefault="00A7610C" w:rsidP="00A7610C">
      <w:pPr>
        <w:rPr>
          <w:rFonts w:ascii="Arial" w:hAnsi="Arial" w:cs="Arial"/>
          <w:b/>
        </w:rPr>
      </w:pPr>
      <w:r>
        <w:rPr>
          <w:rFonts w:ascii="Arial" w:hAnsi="Arial" w:cs="Arial"/>
          <w:b/>
        </w:rPr>
        <w:t xml:space="preserve">Abstract: </w:t>
      </w:r>
    </w:p>
    <w:p w14:paraId="5B48572F" w14:textId="77777777" w:rsidR="00A7610C" w:rsidRDefault="00A7610C" w:rsidP="00A7610C">
      <w:r>
        <w:t>9.7.4.11</w:t>
      </w:r>
    </w:p>
    <w:p w14:paraId="01459C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D5489" w14:textId="77777777" w:rsidR="00A7610C" w:rsidRDefault="00A7610C" w:rsidP="00A7610C">
      <w:pPr>
        <w:pStyle w:val="Heading5"/>
      </w:pPr>
      <w:bookmarkStart w:id="372" w:name="_Toc174268489"/>
      <w:bookmarkStart w:id="373" w:name="_Toc174924498"/>
      <w:r>
        <w:t>9.7.4.12</w:t>
      </w:r>
      <w:r>
        <w:tab/>
        <w:t>Core part: Enhancement of MIMO OTA requirement for NR UEs [RAN4 WI: NR_MIMO_OTA_enh-Core]</w:t>
      </w:r>
      <w:bookmarkEnd w:id="372"/>
      <w:bookmarkEnd w:id="373"/>
    </w:p>
    <w:p w14:paraId="56F0EC0D" w14:textId="77777777" w:rsidR="00A7610C" w:rsidRDefault="00A7610C" w:rsidP="00A7610C">
      <w:pPr>
        <w:rPr>
          <w:rFonts w:ascii="Arial" w:hAnsi="Arial" w:cs="Arial"/>
          <w:b/>
          <w:sz w:val="24"/>
        </w:rPr>
      </w:pPr>
      <w:r>
        <w:rPr>
          <w:rFonts w:ascii="Arial" w:hAnsi="Arial" w:cs="Arial"/>
          <w:b/>
          <w:color w:val="0000FF"/>
          <w:sz w:val="24"/>
        </w:rPr>
        <w:t>RP-241486</w:t>
      </w:r>
      <w:r>
        <w:rPr>
          <w:rFonts w:ascii="Arial" w:hAnsi="Arial" w:cs="Arial"/>
          <w:b/>
          <w:color w:val="0000FF"/>
          <w:sz w:val="24"/>
        </w:rPr>
        <w:tab/>
      </w:r>
      <w:r>
        <w:rPr>
          <w:rFonts w:ascii="Arial" w:hAnsi="Arial" w:cs="Arial"/>
          <w:b/>
          <w:sz w:val="24"/>
        </w:rPr>
        <w:t>RAN4 CRs to Closed REL-18 NR or NR+LTE WIs – Batch 24</w:t>
      </w:r>
    </w:p>
    <w:p w14:paraId="739CA3A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405F2B" w14:textId="77777777" w:rsidR="00A7610C" w:rsidRDefault="00A7610C" w:rsidP="00A7610C">
      <w:pPr>
        <w:rPr>
          <w:rFonts w:ascii="Arial" w:hAnsi="Arial" w:cs="Arial"/>
          <w:b/>
        </w:rPr>
      </w:pPr>
      <w:r>
        <w:rPr>
          <w:rFonts w:ascii="Arial" w:hAnsi="Arial" w:cs="Arial"/>
          <w:b/>
        </w:rPr>
        <w:t xml:space="preserve">Abstract: </w:t>
      </w:r>
    </w:p>
    <w:p w14:paraId="4F8FD25B" w14:textId="77777777" w:rsidR="00A7610C" w:rsidRDefault="00A7610C" w:rsidP="00A7610C">
      <w:r>
        <w:t>9.7.4.12</w:t>
      </w:r>
    </w:p>
    <w:p w14:paraId="5B85CF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247D6" w14:textId="77777777" w:rsidR="00A7610C" w:rsidRDefault="00A7610C" w:rsidP="00A7610C">
      <w:pPr>
        <w:pStyle w:val="Heading5"/>
      </w:pPr>
      <w:bookmarkStart w:id="374" w:name="_Toc174268490"/>
      <w:bookmarkStart w:id="375" w:name="_Toc174924499"/>
      <w:r>
        <w:t>9.7.4.13</w:t>
      </w:r>
      <w:r>
        <w:tab/>
        <w:t>Core part: Enhancement of UE TRP and TRS req. and test methodologies for FR1 (NR SA and EN-DC) [RAN4 WI: NR_FR1_TRP_TRS_enh-Core]</w:t>
      </w:r>
      <w:bookmarkEnd w:id="374"/>
      <w:bookmarkEnd w:id="375"/>
    </w:p>
    <w:p w14:paraId="1C0ABE74" w14:textId="77777777" w:rsidR="00A7610C" w:rsidRDefault="00A7610C" w:rsidP="00A7610C">
      <w:pPr>
        <w:rPr>
          <w:rFonts w:ascii="Arial" w:hAnsi="Arial" w:cs="Arial"/>
          <w:b/>
          <w:sz w:val="24"/>
        </w:rPr>
      </w:pPr>
      <w:r>
        <w:rPr>
          <w:rFonts w:ascii="Arial" w:hAnsi="Arial" w:cs="Arial"/>
          <w:b/>
          <w:color w:val="0000FF"/>
          <w:sz w:val="24"/>
        </w:rPr>
        <w:t>RP-241487</w:t>
      </w:r>
      <w:r>
        <w:rPr>
          <w:rFonts w:ascii="Arial" w:hAnsi="Arial" w:cs="Arial"/>
          <w:b/>
          <w:color w:val="0000FF"/>
          <w:sz w:val="24"/>
        </w:rPr>
        <w:tab/>
      </w:r>
      <w:r>
        <w:rPr>
          <w:rFonts w:ascii="Arial" w:hAnsi="Arial" w:cs="Arial"/>
          <w:b/>
          <w:sz w:val="24"/>
        </w:rPr>
        <w:t>RAN4 CRs to Closed REL-18 NR or NR+LTE WIs – Batch 25</w:t>
      </w:r>
    </w:p>
    <w:p w14:paraId="6339163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165762" w14:textId="77777777" w:rsidR="00A7610C" w:rsidRDefault="00A7610C" w:rsidP="00A7610C">
      <w:pPr>
        <w:rPr>
          <w:rFonts w:ascii="Arial" w:hAnsi="Arial" w:cs="Arial"/>
          <w:b/>
        </w:rPr>
      </w:pPr>
      <w:r>
        <w:rPr>
          <w:rFonts w:ascii="Arial" w:hAnsi="Arial" w:cs="Arial"/>
          <w:b/>
        </w:rPr>
        <w:lastRenderedPageBreak/>
        <w:t xml:space="preserve">Abstract: </w:t>
      </w:r>
    </w:p>
    <w:p w14:paraId="142319CE" w14:textId="77777777" w:rsidR="00A7610C" w:rsidRDefault="00A7610C" w:rsidP="00A7610C">
      <w:r>
        <w:t>9.7.4.13</w:t>
      </w:r>
    </w:p>
    <w:p w14:paraId="21A1A71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3DA1F" w14:textId="77777777" w:rsidR="00A7610C" w:rsidRDefault="00A7610C" w:rsidP="00A7610C">
      <w:pPr>
        <w:pStyle w:val="Heading5"/>
      </w:pPr>
      <w:bookmarkStart w:id="376" w:name="_Toc174268491"/>
      <w:bookmarkStart w:id="377" w:name="_Toc174924500"/>
      <w:r>
        <w:t>9.7.4.14</w:t>
      </w:r>
      <w:r>
        <w:tab/>
        <w:t>Core part: Complete the specification support for BW Part operation without restriction in NR [RAN4 WI: NR_BWP_wor-Core]</w:t>
      </w:r>
      <w:bookmarkEnd w:id="376"/>
      <w:bookmarkEnd w:id="377"/>
    </w:p>
    <w:p w14:paraId="3023BD04" w14:textId="77777777" w:rsidR="00A7610C" w:rsidRDefault="00A7610C" w:rsidP="00A7610C">
      <w:pPr>
        <w:rPr>
          <w:rFonts w:ascii="Arial" w:hAnsi="Arial" w:cs="Arial"/>
          <w:b/>
          <w:sz w:val="24"/>
        </w:rPr>
      </w:pPr>
      <w:r>
        <w:rPr>
          <w:rFonts w:ascii="Arial" w:hAnsi="Arial" w:cs="Arial"/>
          <w:b/>
          <w:color w:val="0000FF"/>
          <w:sz w:val="24"/>
        </w:rPr>
        <w:t>RP-241583</w:t>
      </w:r>
      <w:r>
        <w:rPr>
          <w:rFonts w:ascii="Arial" w:hAnsi="Arial" w:cs="Arial"/>
          <w:b/>
          <w:color w:val="0000FF"/>
          <w:sz w:val="24"/>
        </w:rPr>
        <w:tab/>
      </w:r>
      <w:r>
        <w:rPr>
          <w:rFonts w:ascii="Arial" w:hAnsi="Arial" w:cs="Arial"/>
          <w:b/>
          <w:sz w:val="24"/>
        </w:rPr>
        <w:t>Complete the specification support for BandWidth Part operation without restriction in NR</w:t>
      </w:r>
    </w:p>
    <w:p w14:paraId="66170F8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BC90E8" w14:textId="77777777" w:rsidR="00A7610C" w:rsidRDefault="00A7610C" w:rsidP="00A7610C">
      <w:pPr>
        <w:rPr>
          <w:rFonts w:ascii="Arial" w:hAnsi="Arial" w:cs="Arial"/>
          <w:b/>
        </w:rPr>
      </w:pPr>
      <w:r>
        <w:rPr>
          <w:rFonts w:ascii="Arial" w:hAnsi="Arial" w:cs="Arial"/>
          <w:b/>
        </w:rPr>
        <w:t xml:space="preserve">Discussion: </w:t>
      </w:r>
    </w:p>
    <w:p w14:paraId="660FD159" w14:textId="77777777" w:rsidR="00A7610C" w:rsidRDefault="00A7610C" w:rsidP="00A7610C">
      <w:r>
        <w:t>MCC: late submission</w:t>
      </w:r>
    </w:p>
    <w:p w14:paraId="07DF1E9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59034" w14:textId="77777777" w:rsidR="00A7610C" w:rsidRDefault="00A7610C" w:rsidP="00A7610C">
      <w:pPr>
        <w:rPr>
          <w:rFonts w:ascii="Arial" w:hAnsi="Arial" w:cs="Arial"/>
          <w:b/>
          <w:sz w:val="24"/>
        </w:rPr>
      </w:pPr>
      <w:r>
        <w:rPr>
          <w:rFonts w:ascii="Arial" w:hAnsi="Arial" w:cs="Arial"/>
          <w:b/>
          <w:color w:val="0000FF"/>
          <w:sz w:val="24"/>
        </w:rPr>
        <w:t>RP-241488</w:t>
      </w:r>
      <w:r>
        <w:rPr>
          <w:rFonts w:ascii="Arial" w:hAnsi="Arial" w:cs="Arial"/>
          <w:b/>
          <w:color w:val="0000FF"/>
          <w:sz w:val="24"/>
        </w:rPr>
        <w:tab/>
      </w:r>
      <w:r>
        <w:rPr>
          <w:rFonts w:ascii="Arial" w:hAnsi="Arial" w:cs="Arial"/>
          <w:b/>
          <w:sz w:val="24"/>
        </w:rPr>
        <w:t>RAN4 CRs to Closed REL-18 NR or NR+LTE WIs – Batch 26</w:t>
      </w:r>
    </w:p>
    <w:p w14:paraId="0B99CC5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412150" w14:textId="77777777" w:rsidR="00A7610C" w:rsidRDefault="00A7610C" w:rsidP="00A7610C">
      <w:pPr>
        <w:rPr>
          <w:rFonts w:ascii="Arial" w:hAnsi="Arial" w:cs="Arial"/>
          <w:b/>
        </w:rPr>
      </w:pPr>
      <w:r>
        <w:rPr>
          <w:rFonts w:ascii="Arial" w:hAnsi="Arial" w:cs="Arial"/>
          <w:b/>
        </w:rPr>
        <w:t xml:space="preserve">Abstract: </w:t>
      </w:r>
    </w:p>
    <w:p w14:paraId="2BA7CFA2" w14:textId="77777777" w:rsidR="00A7610C" w:rsidRDefault="00A7610C" w:rsidP="00A7610C">
      <w:r>
        <w:t>9.7.4.14</w:t>
      </w:r>
    </w:p>
    <w:p w14:paraId="5FD53D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6E47B" w14:textId="77777777" w:rsidR="00A7610C" w:rsidRDefault="00A7610C" w:rsidP="00A7610C">
      <w:pPr>
        <w:pStyle w:val="Heading5"/>
      </w:pPr>
      <w:bookmarkStart w:id="378" w:name="_Toc174268492"/>
      <w:bookmarkStart w:id="379" w:name="_Toc174924501"/>
      <w:r>
        <w:t>9.7.4.15</w:t>
      </w:r>
      <w:r>
        <w:tab/>
        <w:t>Core part: NR channel raster enhancement [RAN4 WI: NR_channel_raster_enh-Core]</w:t>
      </w:r>
      <w:bookmarkEnd w:id="378"/>
      <w:bookmarkEnd w:id="379"/>
    </w:p>
    <w:p w14:paraId="0D67FB8F" w14:textId="77777777" w:rsidR="00A7610C" w:rsidRDefault="00A7610C" w:rsidP="00A7610C">
      <w:pPr>
        <w:rPr>
          <w:rFonts w:ascii="Arial" w:hAnsi="Arial" w:cs="Arial"/>
          <w:b/>
          <w:sz w:val="24"/>
        </w:rPr>
      </w:pPr>
      <w:r>
        <w:rPr>
          <w:rFonts w:ascii="Arial" w:hAnsi="Arial" w:cs="Arial"/>
          <w:b/>
          <w:color w:val="0000FF"/>
          <w:sz w:val="24"/>
        </w:rPr>
        <w:t>RP-241489</w:t>
      </w:r>
      <w:r>
        <w:rPr>
          <w:rFonts w:ascii="Arial" w:hAnsi="Arial" w:cs="Arial"/>
          <w:b/>
          <w:color w:val="0000FF"/>
          <w:sz w:val="24"/>
        </w:rPr>
        <w:tab/>
      </w:r>
      <w:r>
        <w:rPr>
          <w:rFonts w:ascii="Arial" w:hAnsi="Arial" w:cs="Arial"/>
          <w:b/>
          <w:sz w:val="24"/>
        </w:rPr>
        <w:t>RAN4 CRs to Closed REL-18 NR or NR+LTE WIs – Batch 27</w:t>
      </w:r>
    </w:p>
    <w:p w14:paraId="692A4B4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95E032" w14:textId="77777777" w:rsidR="00A7610C" w:rsidRDefault="00A7610C" w:rsidP="00A7610C">
      <w:pPr>
        <w:rPr>
          <w:rFonts w:ascii="Arial" w:hAnsi="Arial" w:cs="Arial"/>
          <w:b/>
        </w:rPr>
      </w:pPr>
      <w:r>
        <w:rPr>
          <w:rFonts w:ascii="Arial" w:hAnsi="Arial" w:cs="Arial"/>
          <w:b/>
        </w:rPr>
        <w:t xml:space="preserve">Abstract: </w:t>
      </w:r>
    </w:p>
    <w:p w14:paraId="0EC6A101" w14:textId="77777777" w:rsidR="00A7610C" w:rsidRDefault="00A7610C" w:rsidP="00A7610C">
      <w:r>
        <w:t>9.7.4.15</w:t>
      </w:r>
    </w:p>
    <w:p w14:paraId="751B57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1C63A" w14:textId="77777777" w:rsidR="00A7610C" w:rsidRDefault="00A7610C" w:rsidP="00A7610C">
      <w:pPr>
        <w:pStyle w:val="Heading3"/>
      </w:pPr>
      <w:bookmarkStart w:id="380" w:name="_Toc174268493"/>
      <w:bookmarkStart w:id="381" w:name="_Toc174924502"/>
      <w:r>
        <w:t>9.8</w:t>
      </w:r>
      <w:r>
        <w:tab/>
        <w:t>Closed REL-18 NR or NR+LTE WIs (spectrum related)</w:t>
      </w:r>
      <w:bookmarkEnd w:id="380"/>
      <w:bookmarkEnd w:id="381"/>
    </w:p>
    <w:p w14:paraId="201E6D86" w14:textId="77777777" w:rsidR="00A7610C" w:rsidRDefault="00A7610C" w:rsidP="00A7610C">
      <w:pPr>
        <w:pStyle w:val="Heading4"/>
      </w:pPr>
      <w:bookmarkStart w:id="382" w:name="_Toc174268494"/>
      <w:bookmarkStart w:id="383" w:name="_Toc174924503"/>
      <w:r>
        <w:t>9.8.1</w:t>
      </w:r>
      <w:r>
        <w:tab/>
        <w:t>Introduction of new bands</w:t>
      </w:r>
      <w:bookmarkEnd w:id="382"/>
      <w:bookmarkEnd w:id="383"/>
    </w:p>
    <w:p w14:paraId="4A5C67F9" w14:textId="77777777" w:rsidR="00A7610C" w:rsidRDefault="00A7610C" w:rsidP="00A7610C">
      <w:pPr>
        <w:rPr>
          <w:rFonts w:ascii="Arial" w:hAnsi="Arial" w:cs="Arial"/>
          <w:b/>
          <w:sz w:val="24"/>
        </w:rPr>
      </w:pPr>
      <w:r>
        <w:rPr>
          <w:rFonts w:ascii="Arial" w:hAnsi="Arial" w:cs="Arial"/>
          <w:b/>
          <w:color w:val="0000FF"/>
          <w:sz w:val="24"/>
        </w:rPr>
        <w:t>RP-241490</w:t>
      </w:r>
      <w:r>
        <w:rPr>
          <w:rFonts w:ascii="Arial" w:hAnsi="Arial" w:cs="Arial"/>
          <w:b/>
          <w:color w:val="0000FF"/>
          <w:sz w:val="24"/>
        </w:rPr>
        <w:tab/>
      </w:r>
      <w:r>
        <w:rPr>
          <w:rFonts w:ascii="Arial" w:hAnsi="Arial" w:cs="Arial"/>
          <w:b/>
          <w:sz w:val="24"/>
        </w:rPr>
        <w:t>RAN4 CRs to Closed REL-18 NR or NR+LTE WIs spectrum – Batch 1</w:t>
      </w:r>
    </w:p>
    <w:p w14:paraId="560DA16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F70154" w14:textId="77777777" w:rsidR="00A7610C" w:rsidRDefault="00A7610C" w:rsidP="00A7610C">
      <w:pPr>
        <w:rPr>
          <w:rFonts w:ascii="Arial" w:hAnsi="Arial" w:cs="Arial"/>
          <w:b/>
        </w:rPr>
      </w:pPr>
      <w:r>
        <w:rPr>
          <w:rFonts w:ascii="Arial" w:hAnsi="Arial" w:cs="Arial"/>
          <w:b/>
        </w:rPr>
        <w:t xml:space="preserve">Abstract: </w:t>
      </w:r>
    </w:p>
    <w:p w14:paraId="15FAE3D6" w14:textId="77777777" w:rsidR="00A7610C" w:rsidRDefault="00A7610C" w:rsidP="00A7610C">
      <w:r>
        <w:t>Multiple WIDs</w:t>
      </w:r>
    </w:p>
    <w:p w14:paraId="550346E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C50F85" w14:textId="77777777" w:rsidR="00A7610C" w:rsidRDefault="00A7610C" w:rsidP="00A7610C">
      <w:pPr>
        <w:pStyle w:val="Heading5"/>
      </w:pPr>
      <w:bookmarkStart w:id="384" w:name="_Toc174268495"/>
      <w:bookmarkStart w:id="385" w:name="_Toc174924504"/>
      <w:r>
        <w:lastRenderedPageBreak/>
        <w:t>9.8.1.1</w:t>
      </w:r>
      <w:r>
        <w:tab/>
        <w:t>APT 600MHz NR band [RAN4 WI: NR_600MHz_APT]</w:t>
      </w:r>
      <w:bookmarkEnd w:id="384"/>
      <w:bookmarkEnd w:id="385"/>
    </w:p>
    <w:p w14:paraId="17F15336" w14:textId="77777777" w:rsidR="00A7610C" w:rsidRDefault="00A7610C" w:rsidP="00A7610C">
      <w:pPr>
        <w:pStyle w:val="Heading5"/>
      </w:pPr>
      <w:bookmarkStart w:id="386" w:name="_Toc174268496"/>
      <w:bookmarkStart w:id="387" w:name="_Toc174924505"/>
      <w:r>
        <w:t>9.8.1.2</w:t>
      </w:r>
      <w:r>
        <w:tab/>
        <w:t>Introduction of NR TDD band in 1670-1675 MHz (n54) [RAN4 WI: NR_TDD_n54]</w:t>
      </w:r>
      <w:bookmarkEnd w:id="386"/>
      <w:bookmarkEnd w:id="387"/>
    </w:p>
    <w:p w14:paraId="2011F5B1" w14:textId="77777777" w:rsidR="00A7610C" w:rsidRDefault="00A7610C" w:rsidP="00A7610C">
      <w:pPr>
        <w:pStyle w:val="Heading5"/>
      </w:pPr>
      <w:bookmarkStart w:id="388" w:name="_Toc174268497"/>
      <w:bookmarkStart w:id="389" w:name="_Toc174924506"/>
      <w:r>
        <w:t>9.8.1.3</w:t>
      </w:r>
      <w:r>
        <w:tab/>
        <w:t>Introduction of the satellite L-/S-band for NR [RAN4 WI: NTN_LSband]</w:t>
      </w:r>
      <w:bookmarkEnd w:id="388"/>
      <w:bookmarkEnd w:id="389"/>
    </w:p>
    <w:p w14:paraId="6C0B4E2E" w14:textId="77777777" w:rsidR="00A7610C" w:rsidRDefault="00A7610C" w:rsidP="00A7610C">
      <w:pPr>
        <w:pStyle w:val="Heading5"/>
      </w:pPr>
      <w:bookmarkStart w:id="390" w:name="_Toc174268498"/>
      <w:bookmarkStart w:id="391" w:name="_Toc174924507"/>
      <w:r>
        <w:t>9.8.1.4</w:t>
      </w:r>
      <w:r>
        <w:tab/>
        <w:t>Introduction of 900 MHz NR band in the US [RAN4 WI: NR_900MHz_US]</w:t>
      </w:r>
      <w:bookmarkEnd w:id="390"/>
      <w:bookmarkEnd w:id="391"/>
    </w:p>
    <w:p w14:paraId="08C33479" w14:textId="77777777" w:rsidR="00A7610C" w:rsidRDefault="00A7610C" w:rsidP="00A7610C">
      <w:pPr>
        <w:pStyle w:val="Heading5"/>
      </w:pPr>
      <w:bookmarkStart w:id="392" w:name="_Toc174268499"/>
      <w:bookmarkStart w:id="393" w:name="_Toc174924508"/>
      <w:r>
        <w:t>9.8.1.5</w:t>
      </w:r>
      <w:r>
        <w:tab/>
        <w:t>Core part: Adding new NR FDD bands for RedCap in Rel-18 [RAN4 WI: NR_FDD_bands_R18_redcap-Core]</w:t>
      </w:r>
      <w:bookmarkEnd w:id="392"/>
      <w:bookmarkEnd w:id="393"/>
    </w:p>
    <w:p w14:paraId="43C0BFE0" w14:textId="77777777" w:rsidR="00A7610C" w:rsidRDefault="00A7610C" w:rsidP="00A7610C">
      <w:pPr>
        <w:pStyle w:val="Heading5"/>
      </w:pPr>
      <w:bookmarkStart w:id="394" w:name="_Toc174268500"/>
      <w:bookmarkStart w:id="395" w:name="_Toc174924509"/>
      <w:r>
        <w:t>9.8.1.6</w:t>
      </w:r>
      <w:r>
        <w:tab/>
        <w:t>Addition of FDD NR bands using the UL from n28 and the DL of n75 and n76 [RAN4 WI: NR_FDD_ULn28_DLn75_n76]</w:t>
      </w:r>
      <w:bookmarkEnd w:id="394"/>
      <w:bookmarkEnd w:id="395"/>
    </w:p>
    <w:p w14:paraId="548DDDE0" w14:textId="77777777" w:rsidR="00A7610C" w:rsidRDefault="00A7610C" w:rsidP="00A7610C">
      <w:pPr>
        <w:rPr>
          <w:rFonts w:ascii="Arial" w:hAnsi="Arial" w:cs="Arial"/>
          <w:b/>
          <w:sz w:val="24"/>
        </w:rPr>
      </w:pPr>
      <w:r>
        <w:rPr>
          <w:rFonts w:ascii="Arial" w:hAnsi="Arial" w:cs="Arial"/>
          <w:b/>
          <w:color w:val="0000FF"/>
          <w:sz w:val="24"/>
        </w:rPr>
        <w:t>RP-241491</w:t>
      </w:r>
      <w:r>
        <w:rPr>
          <w:rFonts w:ascii="Arial" w:hAnsi="Arial" w:cs="Arial"/>
          <w:b/>
          <w:color w:val="0000FF"/>
          <w:sz w:val="24"/>
        </w:rPr>
        <w:tab/>
      </w:r>
      <w:r>
        <w:rPr>
          <w:rFonts w:ascii="Arial" w:hAnsi="Arial" w:cs="Arial"/>
          <w:b/>
          <w:sz w:val="24"/>
        </w:rPr>
        <w:t>RAN4 CRs to Closed REL-18 NR or NR+LTE WIs spectrum – Batch 2</w:t>
      </w:r>
    </w:p>
    <w:p w14:paraId="6185AA9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EF8434" w14:textId="77777777" w:rsidR="00A7610C" w:rsidRDefault="00A7610C" w:rsidP="00A7610C">
      <w:pPr>
        <w:rPr>
          <w:rFonts w:ascii="Arial" w:hAnsi="Arial" w:cs="Arial"/>
          <w:b/>
        </w:rPr>
      </w:pPr>
      <w:r>
        <w:rPr>
          <w:rFonts w:ascii="Arial" w:hAnsi="Arial" w:cs="Arial"/>
          <w:b/>
        </w:rPr>
        <w:t xml:space="preserve">Abstract: </w:t>
      </w:r>
    </w:p>
    <w:p w14:paraId="02AFB50E" w14:textId="77777777" w:rsidR="00A7610C" w:rsidRDefault="00A7610C" w:rsidP="00A7610C">
      <w:r>
        <w:t>9.8.1.6</w:t>
      </w:r>
    </w:p>
    <w:p w14:paraId="29C19EB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2E160" w14:textId="77777777" w:rsidR="00A7610C" w:rsidRDefault="00A7610C" w:rsidP="00A7610C">
      <w:pPr>
        <w:pStyle w:val="Heading5"/>
      </w:pPr>
      <w:bookmarkStart w:id="396" w:name="_Toc174268501"/>
      <w:bookmarkStart w:id="397" w:name="_Toc174924510"/>
      <w:r>
        <w:t>9.8.1.7</w:t>
      </w:r>
      <w:r>
        <w:tab/>
        <w:t>Introduction of NR bands n31 and n72 [RAN4 WI: NR_bands_n31_n72]</w:t>
      </w:r>
      <w:bookmarkEnd w:id="396"/>
      <w:bookmarkEnd w:id="397"/>
    </w:p>
    <w:p w14:paraId="17BCD2E7" w14:textId="77777777" w:rsidR="00A7610C" w:rsidRDefault="00A7610C" w:rsidP="00A7610C">
      <w:pPr>
        <w:pStyle w:val="Heading5"/>
      </w:pPr>
      <w:bookmarkStart w:id="398" w:name="_Toc174268502"/>
      <w:bookmarkStart w:id="399" w:name="_Toc174924511"/>
      <w:r>
        <w:t>9.8.1.8</w:t>
      </w:r>
      <w:r>
        <w:tab/>
        <w:t>Core part: Additional NR bands for UL-MIMO in Rel-18 [RAN4 WI: NR_bands_UL_MIMO_R18-Core]</w:t>
      </w:r>
      <w:bookmarkEnd w:id="398"/>
      <w:bookmarkEnd w:id="399"/>
    </w:p>
    <w:p w14:paraId="41F3B625" w14:textId="77777777" w:rsidR="00A7610C" w:rsidRDefault="00A7610C" w:rsidP="00A7610C">
      <w:pPr>
        <w:pStyle w:val="Heading4"/>
      </w:pPr>
      <w:bookmarkStart w:id="400" w:name="_Toc174268503"/>
      <w:bookmarkStart w:id="401" w:name="_Toc174924512"/>
      <w:r>
        <w:t>9.8.2</w:t>
      </w:r>
      <w:r>
        <w:tab/>
        <w:t>NR CA/DC/SUL related basket WIs for Rel-18</w:t>
      </w:r>
      <w:bookmarkEnd w:id="400"/>
      <w:bookmarkEnd w:id="401"/>
    </w:p>
    <w:p w14:paraId="3D9F7532" w14:textId="77777777" w:rsidR="00A7610C" w:rsidRDefault="00A7610C" w:rsidP="00A7610C">
      <w:pPr>
        <w:pStyle w:val="Heading5"/>
      </w:pPr>
      <w:bookmarkStart w:id="402" w:name="_Toc174268504"/>
      <w:bookmarkStart w:id="403" w:name="_Toc174924513"/>
      <w:r>
        <w:t>9.8.2.1</w:t>
      </w:r>
      <w:r>
        <w:tab/>
        <w:t>Core part: Enhancement for 700/800/900MHz band combinations for NR [RAN4 WI: NR_700800900_combo_enh-Core]</w:t>
      </w:r>
      <w:bookmarkEnd w:id="402"/>
      <w:bookmarkEnd w:id="403"/>
    </w:p>
    <w:p w14:paraId="295FCB25" w14:textId="77777777" w:rsidR="00A7610C" w:rsidRDefault="00A7610C" w:rsidP="00A7610C">
      <w:pPr>
        <w:pStyle w:val="Heading5"/>
      </w:pPr>
      <w:bookmarkStart w:id="404" w:name="_Toc174268505"/>
      <w:bookmarkStart w:id="405" w:name="_Toc174924514"/>
      <w:r>
        <w:t>9.8.2.2</w:t>
      </w:r>
      <w:r>
        <w:tab/>
        <w:t>Core part: Rel-18 NR CA band combinations with two SUL cells [RAN4 WI: NR_2SUL_cell_combos_R18-Core]</w:t>
      </w:r>
      <w:bookmarkEnd w:id="404"/>
      <w:bookmarkEnd w:id="405"/>
    </w:p>
    <w:p w14:paraId="5B0104F6" w14:textId="77777777" w:rsidR="00A7610C" w:rsidRDefault="00A7610C" w:rsidP="00A7610C">
      <w:pPr>
        <w:pStyle w:val="Heading4"/>
      </w:pPr>
      <w:bookmarkStart w:id="406" w:name="_Toc174268506"/>
      <w:bookmarkStart w:id="407" w:name="_Toc174924515"/>
      <w:r>
        <w:t>9.8.3</w:t>
      </w:r>
      <w:r>
        <w:tab/>
        <w:t>Power class related WIs</w:t>
      </w:r>
      <w:bookmarkEnd w:id="406"/>
      <w:bookmarkEnd w:id="407"/>
    </w:p>
    <w:p w14:paraId="512825E3" w14:textId="77777777" w:rsidR="00A7610C" w:rsidRDefault="00A7610C" w:rsidP="00A7610C">
      <w:pPr>
        <w:pStyle w:val="Heading5"/>
      </w:pPr>
      <w:bookmarkStart w:id="408" w:name="_Toc174268507"/>
      <w:bookmarkStart w:id="409" w:name="_Toc174924516"/>
      <w:r>
        <w:t>9.8.3.1</w:t>
      </w:r>
      <w:r>
        <w:tab/>
        <w:t>Core part: High power UE (PC1.5) for NR FR1 TDD single band [RAN4 WI: HPUE_NR_FR1_TDD_R18-Core]</w:t>
      </w:r>
      <w:bookmarkEnd w:id="408"/>
      <w:bookmarkEnd w:id="409"/>
    </w:p>
    <w:p w14:paraId="0C424B1D" w14:textId="77777777" w:rsidR="00A7610C" w:rsidRDefault="00A7610C" w:rsidP="00A7610C">
      <w:pPr>
        <w:pStyle w:val="Heading4"/>
      </w:pPr>
      <w:bookmarkStart w:id="410" w:name="_Toc174268508"/>
      <w:bookmarkStart w:id="411" w:name="_Toc174924517"/>
      <w:r>
        <w:t>9.8.4</w:t>
      </w:r>
      <w:r>
        <w:tab/>
        <w:t>Other spectrum related REL-18 WIs</w:t>
      </w:r>
      <w:bookmarkEnd w:id="410"/>
      <w:bookmarkEnd w:id="411"/>
    </w:p>
    <w:p w14:paraId="66483C3F" w14:textId="77777777" w:rsidR="00A7610C" w:rsidRDefault="00A7610C" w:rsidP="00A7610C">
      <w:pPr>
        <w:pStyle w:val="Heading5"/>
      </w:pPr>
      <w:bookmarkStart w:id="412" w:name="_Toc174268509"/>
      <w:bookmarkStart w:id="413" w:name="_Toc174924518"/>
      <w:r>
        <w:t>9.8.4.1</w:t>
      </w:r>
      <w:r>
        <w:tab/>
        <w:t>Core part: Enhancements of NR shared spectrum bands [RAN4 WI: NR_unlic_enh-Core]</w:t>
      </w:r>
      <w:bookmarkEnd w:id="412"/>
      <w:bookmarkEnd w:id="413"/>
    </w:p>
    <w:p w14:paraId="7C3C3D3C" w14:textId="77777777" w:rsidR="00A7610C" w:rsidRDefault="00A7610C" w:rsidP="00A7610C">
      <w:pPr>
        <w:rPr>
          <w:rFonts w:ascii="Arial" w:hAnsi="Arial" w:cs="Arial"/>
          <w:b/>
          <w:sz w:val="24"/>
        </w:rPr>
      </w:pPr>
      <w:r>
        <w:rPr>
          <w:rFonts w:ascii="Arial" w:hAnsi="Arial" w:cs="Arial"/>
          <w:b/>
          <w:color w:val="0000FF"/>
          <w:sz w:val="24"/>
        </w:rPr>
        <w:t>RP-241492</w:t>
      </w:r>
      <w:r>
        <w:rPr>
          <w:rFonts w:ascii="Arial" w:hAnsi="Arial" w:cs="Arial"/>
          <w:b/>
          <w:color w:val="0000FF"/>
          <w:sz w:val="24"/>
        </w:rPr>
        <w:tab/>
      </w:r>
      <w:r>
        <w:rPr>
          <w:rFonts w:ascii="Arial" w:hAnsi="Arial" w:cs="Arial"/>
          <w:b/>
          <w:sz w:val="24"/>
        </w:rPr>
        <w:t>RAN4 CRs to Closed REL-18 NR or NR+LTE WIs spectrum – Batch 3</w:t>
      </w:r>
    </w:p>
    <w:p w14:paraId="2E062CC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F052B7" w14:textId="77777777" w:rsidR="00A7610C" w:rsidRDefault="00A7610C" w:rsidP="00A7610C">
      <w:pPr>
        <w:rPr>
          <w:rFonts w:ascii="Arial" w:hAnsi="Arial" w:cs="Arial"/>
          <w:b/>
        </w:rPr>
      </w:pPr>
      <w:r>
        <w:rPr>
          <w:rFonts w:ascii="Arial" w:hAnsi="Arial" w:cs="Arial"/>
          <w:b/>
        </w:rPr>
        <w:t xml:space="preserve">Abstract: </w:t>
      </w:r>
    </w:p>
    <w:p w14:paraId="47A20574" w14:textId="77777777" w:rsidR="00A7610C" w:rsidRDefault="00A7610C" w:rsidP="00A7610C">
      <w:r>
        <w:t>9.8.4.1</w:t>
      </w:r>
    </w:p>
    <w:p w14:paraId="2DB81E37"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BED1D" w14:textId="77777777" w:rsidR="00A7610C" w:rsidRDefault="00A7610C" w:rsidP="00A7610C">
      <w:pPr>
        <w:pStyle w:val="Heading5"/>
      </w:pPr>
      <w:bookmarkStart w:id="414" w:name="_Toc174268510"/>
      <w:bookmarkStart w:id="415" w:name="_Toc174924519"/>
      <w:r>
        <w:t>9.8.4.2</w:t>
      </w:r>
      <w:r>
        <w:tab/>
        <w:t>Core part: 30 MHz Channel BW for NR NTN (non-terrestrial networks) in FR1 [RAN4 WI: NR_NTN_CBW_30MHz-Core]</w:t>
      </w:r>
      <w:bookmarkEnd w:id="414"/>
      <w:bookmarkEnd w:id="415"/>
    </w:p>
    <w:p w14:paraId="46742FCD" w14:textId="77777777" w:rsidR="00A7610C" w:rsidRDefault="00A7610C" w:rsidP="00A7610C">
      <w:pPr>
        <w:pStyle w:val="Heading5"/>
      </w:pPr>
      <w:bookmarkStart w:id="416" w:name="_Toc174268511"/>
      <w:bookmarkStart w:id="417" w:name="_Toc174924520"/>
      <w:r>
        <w:t>9.8.4.3</w:t>
      </w:r>
      <w:r>
        <w:tab/>
        <w:t>Rel-18 band combinations for concurrent operation of NR/LTE Uu bands/band combinations and one NR/LTE V2X PC5 band [RAN4 WI: NR_LTE_V2X_PC5_combos_R18]</w:t>
      </w:r>
      <w:bookmarkEnd w:id="416"/>
      <w:bookmarkEnd w:id="417"/>
    </w:p>
    <w:p w14:paraId="725AA323" w14:textId="77777777" w:rsidR="00A7610C" w:rsidRDefault="00A7610C" w:rsidP="00A7610C">
      <w:pPr>
        <w:pStyle w:val="Heading5"/>
      </w:pPr>
      <w:bookmarkStart w:id="418" w:name="_Toc174268512"/>
      <w:bookmarkStart w:id="419" w:name="_Toc174924521"/>
      <w:r>
        <w:t>9.8.4.4</w:t>
      </w:r>
      <w:r>
        <w:tab/>
        <w:t>Rel-18 DL interruption for NR and EN-DC band combinations at dynamic Tx Switching in UL [RAN4 WI: DL_intrpt_combos_TxSW_R18]</w:t>
      </w:r>
      <w:bookmarkEnd w:id="418"/>
      <w:bookmarkEnd w:id="419"/>
    </w:p>
    <w:p w14:paraId="1A31637D" w14:textId="77777777" w:rsidR="00A7610C" w:rsidRDefault="00A7610C" w:rsidP="00A7610C">
      <w:pPr>
        <w:pStyle w:val="Heading5"/>
      </w:pPr>
      <w:bookmarkStart w:id="420" w:name="_Toc174268513"/>
      <w:bookmarkStart w:id="421" w:name="_Toc174924522"/>
      <w:r>
        <w:t>9.8.4.5</w:t>
      </w:r>
      <w:r>
        <w:tab/>
        <w:t>Core part: 4Rx handheld UE for low NR bands (&lt;1GHz) and/or 3Tx for NR inter-band UL CA and EN-DC [RAN4 WI: 4Rx_low_NR_band_handheld_3Tx_NR_CA_ENDC-Core]</w:t>
      </w:r>
      <w:bookmarkEnd w:id="420"/>
      <w:bookmarkEnd w:id="421"/>
    </w:p>
    <w:p w14:paraId="73C269EE" w14:textId="77777777" w:rsidR="00A7610C" w:rsidRDefault="00A7610C" w:rsidP="00A7610C">
      <w:pPr>
        <w:rPr>
          <w:rFonts w:ascii="Arial" w:hAnsi="Arial" w:cs="Arial"/>
          <w:b/>
          <w:sz w:val="24"/>
        </w:rPr>
      </w:pPr>
      <w:r>
        <w:rPr>
          <w:rFonts w:ascii="Arial" w:hAnsi="Arial" w:cs="Arial"/>
          <w:b/>
          <w:color w:val="0000FF"/>
          <w:sz w:val="24"/>
        </w:rPr>
        <w:t>RP-241493</w:t>
      </w:r>
      <w:r>
        <w:rPr>
          <w:rFonts w:ascii="Arial" w:hAnsi="Arial" w:cs="Arial"/>
          <w:b/>
          <w:color w:val="0000FF"/>
          <w:sz w:val="24"/>
        </w:rPr>
        <w:tab/>
      </w:r>
      <w:r>
        <w:rPr>
          <w:rFonts w:ascii="Arial" w:hAnsi="Arial" w:cs="Arial"/>
          <w:b/>
          <w:sz w:val="24"/>
        </w:rPr>
        <w:t>RAN4 CRs to Closed REL-18 NR or NR+LTE WIs spectrum – Batch 4</w:t>
      </w:r>
    </w:p>
    <w:p w14:paraId="0466C02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E67932" w14:textId="77777777" w:rsidR="00A7610C" w:rsidRDefault="00A7610C" w:rsidP="00A7610C">
      <w:pPr>
        <w:rPr>
          <w:rFonts w:ascii="Arial" w:hAnsi="Arial" w:cs="Arial"/>
          <w:b/>
        </w:rPr>
      </w:pPr>
      <w:r>
        <w:rPr>
          <w:rFonts w:ascii="Arial" w:hAnsi="Arial" w:cs="Arial"/>
          <w:b/>
        </w:rPr>
        <w:t xml:space="preserve">Abstract: </w:t>
      </w:r>
    </w:p>
    <w:p w14:paraId="48C47BFC" w14:textId="77777777" w:rsidR="00A7610C" w:rsidRDefault="00A7610C" w:rsidP="00A7610C">
      <w:r>
        <w:t>9.8.4.5</w:t>
      </w:r>
    </w:p>
    <w:p w14:paraId="34D5401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8D8D8" w14:textId="77777777" w:rsidR="00A7610C" w:rsidRDefault="00A7610C" w:rsidP="00A7610C">
      <w:pPr>
        <w:pStyle w:val="Heading5"/>
      </w:pPr>
      <w:bookmarkStart w:id="422" w:name="_Toc174268514"/>
      <w:bookmarkStart w:id="423" w:name="_Toc174924523"/>
      <w:r>
        <w:t>9.8.4.6</w:t>
      </w:r>
      <w:r>
        <w:tab/>
        <w:t>Core part: Adding new channel BW(s) support to existing NR bands [RAN4 WI: NR_bands_R18_BWs-Core]</w:t>
      </w:r>
      <w:bookmarkEnd w:id="422"/>
      <w:bookmarkEnd w:id="423"/>
    </w:p>
    <w:p w14:paraId="1273C78A" w14:textId="77777777" w:rsidR="00A7610C" w:rsidRDefault="00A7610C" w:rsidP="00A7610C">
      <w:pPr>
        <w:pStyle w:val="Heading5"/>
      </w:pPr>
      <w:bookmarkStart w:id="424" w:name="_Toc174268515"/>
      <w:bookmarkStart w:id="425" w:name="_Toc174924524"/>
      <w:r>
        <w:t>9.8.4.7</w:t>
      </w:r>
      <w:r>
        <w:tab/>
        <w:t>Core part: Rel-18 4Rx for NR bands for FWA UEs (&lt;2.6GHz) and handheld UEs (1GHz to 2.6GHz) [RAN4 WI: 4Rx_NR_bands_R18-Core]</w:t>
      </w:r>
      <w:bookmarkEnd w:id="424"/>
      <w:bookmarkEnd w:id="425"/>
    </w:p>
    <w:p w14:paraId="7EBAB05A" w14:textId="77777777" w:rsidR="00A7610C" w:rsidRDefault="00A7610C" w:rsidP="00A7610C">
      <w:pPr>
        <w:pStyle w:val="Heading3"/>
      </w:pPr>
      <w:bookmarkStart w:id="426" w:name="_Toc174268516"/>
      <w:bookmarkStart w:id="427" w:name="_Toc174924525"/>
      <w:r>
        <w:t>9.9</w:t>
      </w:r>
      <w:r>
        <w:tab/>
        <w:t>Small Technical Enhancements and Improvements for REL-18 [TEI18]</w:t>
      </w:r>
      <w:bookmarkEnd w:id="426"/>
      <w:bookmarkEnd w:id="427"/>
    </w:p>
    <w:p w14:paraId="5B0C67E0" w14:textId="77777777" w:rsidR="00A7610C" w:rsidRDefault="00A7610C" w:rsidP="00A7610C">
      <w:pPr>
        <w:rPr>
          <w:rFonts w:ascii="Arial" w:hAnsi="Arial" w:cs="Arial"/>
          <w:b/>
          <w:sz w:val="24"/>
        </w:rPr>
      </w:pPr>
      <w:r>
        <w:rPr>
          <w:rFonts w:ascii="Arial" w:hAnsi="Arial" w:cs="Arial"/>
          <w:b/>
          <w:color w:val="0000FF"/>
          <w:sz w:val="24"/>
        </w:rPr>
        <w:t>RP-241543</w:t>
      </w:r>
      <w:r>
        <w:rPr>
          <w:rFonts w:ascii="Arial" w:hAnsi="Arial" w:cs="Arial"/>
          <w:b/>
          <w:color w:val="0000FF"/>
          <w:sz w:val="24"/>
        </w:rPr>
        <w:tab/>
      </w:r>
      <w:r>
        <w:rPr>
          <w:rFonts w:ascii="Arial" w:hAnsi="Arial" w:cs="Arial"/>
          <w:b/>
          <w:sz w:val="24"/>
        </w:rPr>
        <w:t>Small Technical Enhancements and Improvements for REL-18</w:t>
      </w:r>
    </w:p>
    <w:p w14:paraId="05F9EDE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2824C9" w14:textId="77777777" w:rsidR="00A7610C" w:rsidRDefault="00A7610C" w:rsidP="00A7610C">
      <w:pPr>
        <w:rPr>
          <w:rFonts w:ascii="Arial" w:hAnsi="Arial" w:cs="Arial"/>
          <w:b/>
        </w:rPr>
      </w:pPr>
      <w:r>
        <w:rPr>
          <w:rFonts w:ascii="Arial" w:hAnsi="Arial" w:cs="Arial"/>
          <w:b/>
        </w:rPr>
        <w:t xml:space="preserve">Discussion: </w:t>
      </w:r>
    </w:p>
    <w:p w14:paraId="7F180E81" w14:textId="77777777" w:rsidR="00A7610C" w:rsidRDefault="00A7610C" w:rsidP="00A7610C">
      <w:r>
        <w:t>MCC: late submission</w:t>
      </w:r>
    </w:p>
    <w:p w14:paraId="58F162BF" w14:textId="77777777" w:rsidR="00A7610C" w:rsidRDefault="00A7610C" w:rsidP="00A7610C">
      <w:r>
        <w:t>Note: TEI18 CR R2-2405861 for [PosLocalCoords]  is actually also related to CT4 REL-18 WI 5G_eLCS_Ph2 (CR C4-241549).</w:t>
      </w:r>
    </w:p>
    <w:p w14:paraId="3F662B34" w14:textId="77777777" w:rsidR="00A7610C" w:rsidRDefault="00A7610C" w:rsidP="00A7610C">
      <w:r>
        <w:t>Note: 38.300 TEI 18 CR R2-2406049 for [SDT_ReleaseEnh] should have rather been cat.F than cat.B as it corrects aspects that were introduced by RAN #103 CR R2-2401931 in RP-240703.</w:t>
      </w:r>
    </w:p>
    <w:p w14:paraId="4D94405B" w14:textId="77777777" w:rsidR="00A7610C" w:rsidRDefault="00A7610C" w:rsidP="00A7610C">
      <w:r>
        <w:t>What is the TEI identifier for R2-2406020?</w:t>
      </w:r>
    </w:p>
    <w:p w14:paraId="4B75D46D" w14:textId="77777777" w:rsidR="00A7610C" w:rsidRDefault="00A7610C" w:rsidP="00A7610C">
      <w:r>
        <w:t>RAN2 chair (Interdigital): is actually not really a TEI CR but related to earlier WIs</w:t>
      </w:r>
    </w:p>
    <w:p w14:paraId="02632C9F" w14:textId="77777777" w:rsidR="00A7610C" w:rsidRDefault="00A7610C" w:rsidP="00A7610C">
      <w:r>
        <w:t>Note: The linked 38.331 CR mentioned on R2-2406049 was R2-2313652 in RP-233882 of RAN #102.</w:t>
      </w:r>
    </w:p>
    <w:p w14:paraId="31B38D21" w14:textId="77777777" w:rsidR="00A7610C" w:rsidRDefault="00A7610C" w:rsidP="00A7610C">
      <w:r>
        <w:t>conclusion:</w:t>
      </w:r>
    </w:p>
    <w:p w14:paraId="5039FBC3" w14:textId="77777777" w:rsidR="00A7610C" w:rsidRDefault="00A7610C" w:rsidP="00A7610C">
      <w:r>
        <w:t>all CRs of RP-241543 are approved except</w:t>
      </w:r>
    </w:p>
    <w:p w14:paraId="5B7C5156" w14:textId="77777777" w:rsidR="00A7610C" w:rsidRDefault="00A7610C" w:rsidP="00A7610C">
      <w:r>
        <w:lastRenderedPageBreak/>
        <w:t>- R2-2406020 which is revised in RP-241655</w:t>
      </w:r>
    </w:p>
    <w:p w14:paraId="4B4946D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3007A3" w14:textId="77777777" w:rsidR="00A7610C" w:rsidRDefault="00A7610C" w:rsidP="00A7610C">
      <w:pPr>
        <w:rPr>
          <w:rFonts w:ascii="Arial" w:hAnsi="Arial" w:cs="Arial"/>
          <w:b/>
          <w:sz w:val="24"/>
        </w:rPr>
      </w:pPr>
      <w:r>
        <w:rPr>
          <w:rFonts w:ascii="Arial" w:hAnsi="Arial" w:cs="Arial"/>
          <w:b/>
          <w:color w:val="0000FF"/>
          <w:sz w:val="24"/>
        </w:rPr>
        <w:t>RP-241655</w:t>
      </w:r>
      <w:r>
        <w:rPr>
          <w:rFonts w:ascii="Arial" w:hAnsi="Arial" w:cs="Arial"/>
          <w:b/>
          <w:color w:val="0000FF"/>
          <w:sz w:val="24"/>
        </w:rPr>
        <w:tab/>
      </w:r>
      <w:r>
        <w:rPr>
          <w:rFonts w:ascii="Arial" w:hAnsi="Arial" w:cs="Arial"/>
          <w:b/>
          <w:sz w:val="24"/>
        </w:rPr>
        <w:t>Clarification on HARQ RTT Timer operation</w:t>
      </w:r>
    </w:p>
    <w:p w14:paraId="2EA1EE61" w14:textId="77777777" w:rsidR="00A7610C" w:rsidRDefault="00A7610C" w:rsidP="00A761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38.321 v18.1.0</w:t>
      </w:r>
      <w:r>
        <w:rPr>
          <w:i/>
        </w:rPr>
        <w:tab/>
        <w:t xml:space="preserve">  CR-1843  rev 3 Cat: F (Rel-18)</w:t>
      </w:r>
      <w:r>
        <w:rPr>
          <w:i/>
        </w:rPr>
        <w:br/>
      </w:r>
      <w:r>
        <w:rPr>
          <w:i/>
        </w:rPr>
        <w:br/>
      </w:r>
      <w:r>
        <w:rPr>
          <w:i/>
        </w:rPr>
        <w:tab/>
      </w:r>
      <w:r>
        <w:rPr>
          <w:i/>
        </w:rPr>
        <w:tab/>
      </w:r>
      <w:r>
        <w:rPr>
          <w:i/>
        </w:rPr>
        <w:tab/>
      </w:r>
      <w:r>
        <w:rPr>
          <w:i/>
        </w:rPr>
        <w:tab/>
      </w:r>
      <w:r>
        <w:rPr>
          <w:i/>
        </w:rPr>
        <w:tab/>
        <w:t>Source: Apple, Nokia, Nokia Shanghai Bell, MediaTek Inc., ZTE, Huawei, HiSilicon, Samsung</w:t>
      </w:r>
    </w:p>
    <w:p w14:paraId="1542C3E0" w14:textId="77777777" w:rsidR="00A7610C" w:rsidRDefault="00A7610C" w:rsidP="00A7610C">
      <w:pPr>
        <w:rPr>
          <w:rFonts w:ascii="Arial" w:hAnsi="Arial" w:cs="Arial"/>
          <w:b/>
        </w:rPr>
      </w:pPr>
      <w:r>
        <w:rPr>
          <w:rFonts w:ascii="Arial" w:hAnsi="Arial" w:cs="Arial"/>
          <w:b/>
        </w:rPr>
        <w:t xml:space="preserve">Abstract: </w:t>
      </w:r>
    </w:p>
    <w:p w14:paraId="3D612A8A" w14:textId="77777777" w:rsidR="00A7610C" w:rsidRDefault="00A7610C" w:rsidP="00A7610C">
      <w:r>
        <w:t>company CR; replacing R2-2406020 of RP-241543 to correct WI code</w:t>
      </w:r>
    </w:p>
    <w:p w14:paraId="53A9B285" w14:textId="77777777" w:rsidR="00A7610C" w:rsidRDefault="00A7610C" w:rsidP="00A7610C">
      <w:pPr>
        <w:rPr>
          <w:rFonts w:ascii="Arial" w:hAnsi="Arial" w:cs="Arial"/>
          <w:b/>
        </w:rPr>
      </w:pPr>
      <w:r>
        <w:rPr>
          <w:rFonts w:ascii="Arial" w:hAnsi="Arial" w:cs="Arial"/>
          <w:b/>
        </w:rPr>
        <w:t xml:space="preserve">Discussion: </w:t>
      </w:r>
    </w:p>
    <w:p w14:paraId="30326F9C" w14:textId="77777777" w:rsidR="00A7610C" w:rsidRDefault="00A7610C" w:rsidP="00A7610C">
      <w:r>
        <w:t>MCC: it turned out later that the TEI identifier [ulHARQ_RTT_Timer] should have been used</w:t>
      </w:r>
    </w:p>
    <w:p w14:paraId="19F07E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5A600" w14:textId="77777777" w:rsidR="00A7610C" w:rsidRDefault="00A7610C" w:rsidP="00A7610C">
      <w:pPr>
        <w:rPr>
          <w:rFonts w:ascii="Arial" w:hAnsi="Arial" w:cs="Arial"/>
          <w:b/>
          <w:sz w:val="24"/>
        </w:rPr>
      </w:pPr>
      <w:r>
        <w:rPr>
          <w:rFonts w:ascii="Arial" w:hAnsi="Arial" w:cs="Arial"/>
          <w:b/>
          <w:color w:val="0000FF"/>
          <w:sz w:val="24"/>
        </w:rPr>
        <w:t>RP-241544</w:t>
      </w:r>
      <w:r>
        <w:rPr>
          <w:rFonts w:ascii="Arial" w:hAnsi="Arial" w:cs="Arial"/>
          <w:b/>
          <w:color w:val="0000FF"/>
          <w:sz w:val="24"/>
        </w:rPr>
        <w:tab/>
      </w:r>
      <w:r>
        <w:rPr>
          <w:rFonts w:ascii="Arial" w:hAnsi="Arial" w:cs="Arial"/>
          <w:b/>
          <w:sz w:val="24"/>
        </w:rPr>
        <w:t>Small Technical Enhancements and Improvements for REL-18</w:t>
      </w:r>
    </w:p>
    <w:p w14:paraId="372E0F7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D14FECE" w14:textId="77777777" w:rsidR="00A7610C" w:rsidRDefault="00A7610C" w:rsidP="00A7610C">
      <w:pPr>
        <w:rPr>
          <w:rFonts w:ascii="Arial" w:hAnsi="Arial" w:cs="Arial"/>
          <w:b/>
        </w:rPr>
      </w:pPr>
      <w:r>
        <w:rPr>
          <w:rFonts w:ascii="Arial" w:hAnsi="Arial" w:cs="Arial"/>
          <w:b/>
        </w:rPr>
        <w:t xml:space="preserve">Discussion: </w:t>
      </w:r>
    </w:p>
    <w:p w14:paraId="29802138" w14:textId="77777777" w:rsidR="00A7610C" w:rsidRDefault="00A7610C" w:rsidP="00A7610C">
      <w:r>
        <w:t>MCC: late submission</w:t>
      </w:r>
    </w:p>
    <w:p w14:paraId="338728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8EB4D" w14:textId="77777777" w:rsidR="00A7610C" w:rsidRDefault="00A7610C" w:rsidP="00A7610C">
      <w:pPr>
        <w:rPr>
          <w:rFonts w:ascii="Arial" w:hAnsi="Arial" w:cs="Arial"/>
          <w:b/>
          <w:sz w:val="24"/>
        </w:rPr>
      </w:pPr>
      <w:r>
        <w:rPr>
          <w:rFonts w:ascii="Arial" w:hAnsi="Arial" w:cs="Arial"/>
          <w:b/>
          <w:color w:val="0000FF"/>
          <w:sz w:val="24"/>
        </w:rPr>
        <w:t>RP-241112</w:t>
      </w:r>
      <w:r>
        <w:rPr>
          <w:rFonts w:ascii="Arial" w:hAnsi="Arial" w:cs="Arial"/>
          <w:b/>
          <w:color w:val="0000FF"/>
          <w:sz w:val="24"/>
        </w:rPr>
        <w:tab/>
      </w:r>
      <w:r>
        <w:rPr>
          <w:rFonts w:ascii="Arial" w:hAnsi="Arial" w:cs="Arial"/>
          <w:b/>
          <w:sz w:val="24"/>
        </w:rPr>
        <w:t>CR Pack on TEI18 - Pack 1/2</w:t>
      </w:r>
    </w:p>
    <w:p w14:paraId="19A7CA7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50EAA0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E4309" w14:textId="77777777" w:rsidR="00A7610C" w:rsidRDefault="00A7610C" w:rsidP="00A7610C">
      <w:pPr>
        <w:rPr>
          <w:rFonts w:ascii="Arial" w:hAnsi="Arial" w:cs="Arial"/>
          <w:b/>
          <w:sz w:val="24"/>
        </w:rPr>
      </w:pPr>
      <w:r>
        <w:rPr>
          <w:rFonts w:ascii="Arial" w:hAnsi="Arial" w:cs="Arial"/>
          <w:b/>
          <w:color w:val="0000FF"/>
          <w:sz w:val="24"/>
        </w:rPr>
        <w:t>RP-241113</w:t>
      </w:r>
      <w:r>
        <w:rPr>
          <w:rFonts w:ascii="Arial" w:hAnsi="Arial" w:cs="Arial"/>
          <w:b/>
          <w:color w:val="0000FF"/>
          <w:sz w:val="24"/>
        </w:rPr>
        <w:tab/>
      </w:r>
      <w:r>
        <w:rPr>
          <w:rFonts w:ascii="Arial" w:hAnsi="Arial" w:cs="Arial"/>
          <w:b/>
          <w:sz w:val="24"/>
        </w:rPr>
        <w:t>CR Pack on TEI18 - Pack 2/2</w:t>
      </w:r>
    </w:p>
    <w:p w14:paraId="087E7E5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7C1DA25" w14:textId="77777777" w:rsidR="00A7610C" w:rsidRDefault="00A7610C" w:rsidP="00A7610C">
      <w:pPr>
        <w:rPr>
          <w:rFonts w:ascii="Arial" w:hAnsi="Arial" w:cs="Arial"/>
          <w:b/>
        </w:rPr>
      </w:pPr>
      <w:r>
        <w:rPr>
          <w:rFonts w:ascii="Arial" w:hAnsi="Arial" w:cs="Arial"/>
          <w:b/>
        </w:rPr>
        <w:t xml:space="preserve">Discussion: </w:t>
      </w:r>
    </w:p>
    <w:p w14:paraId="62DAB806" w14:textId="77777777" w:rsidR="00A7610C" w:rsidRDefault="00A7610C" w:rsidP="00A7610C">
      <w:r>
        <w:t>Note: The linked 38.331 CR mentioned on R3-243043 was R2-2313652 in RP-233882 of RAN #102.</w:t>
      </w:r>
    </w:p>
    <w:p w14:paraId="7BD29E4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03EA0" w14:textId="77777777" w:rsidR="00A7610C" w:rsidRDefault="00A7610C" w:rsidP="00A7610C">
      <w:pPr>
        <w:rPr>
          <w:rFonts w:ascii="Arial" w:hAnsi="Arial" w:cs="Arial"/>
          <w:b/>
          <w:sz w:val="24"/>
        </w:rPr>
      </w:pPr>
      <w:r>
        <w:rPr>
          <w:rFonts w:ascii="Arial" w:hAnsi="Arial" w:cs="Arial"/>
          <w:b/>
          <w:color w:val="0000FF"/>
          <w:sz w:val="24"/>
        </w:rPr>
        <w:t>RP-241494</w:t>
      </w:r>
      <w:r>
        <w:rPr>
          <w:rFonts w:ascii="Arial" w:hAnsi="Arial" w:cs="Arial"/>
          <w:b/>
          <w:color w:val="0000FF"/>
          <w:sz w:val="24"/>
        </w:rPr>
        <w:tab/>
      </w:r>
      <w:r>
        <w:rPr>
          <w:rFonts w:ascii="Arial" w:hAnsi="Arial" w:cs="Arial"/>
          <w:b/>
          <w:sz w:val="24"/>
        </w:rPr>
        <w:t>RAN4 CRs to NR TEI18</w:t>
      </w:r>
    </w:p>
    <w:p w14:paraId="3C3F58C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3D2C78" w14:textId="77777777" w:rsidR="00A7610C" w:rsidRDefault="00A7610C" w:rsidP="00A7610C">
      <w:pPr>
        <w:rPr>
          <w:rFonts w:ascii="Arial" w:hAnsi="Arial" w:cs="Arial"/>
          <w:b/>
        </w:rPr>
      </w:pPr>
      <w:r>
        <w:rPr>
          <w:rFonts w:ascii="Arial" w:hAnsi="Arial" w:cs="Arial"/>
          <w:b/>
        </w:rPr>
        <w:t xml:space="preserve">Discussion: </w:t>
      </w:r>
    </w:p>
    <w:p w14:paraId="76DFEC8E" w14:textId="77777777" w:rsidR="00A7610C" w:rsidRDefault="00A7610C" w:rsidP="00A7610C">
      <w:r>
        <w:t>MCC:</w:t>
      </w:r>
    </w:p>
    <w:p w14:paraId="0782F22F" w14:textId="77777777" w:rsidR="00A7610C" w:rsidRDefault="00A7610C" w:rsidP="00A7610C">
      <w:r>
        <w:t xml:space="preserve"> - What are the TEI identifiers for R4-2410760, R4-2407681, R4-2410761, R4-2409953 ?</w:t>
      </w:r>
    </w:p>
    <w:p w14:paraId="4591AC72" w14:textId="77777777" w:rsidR="00A7610C" w:rsidRDefault="00A7610C" w:rsidP="00A7610C">
      <w:r>
        <w:t>- where is the cat.F CR for cat.A CR R4-2407681 ?</w:t>
      </w:r>
    </w:p>
    <w:p w14:paraId="0091742C" w14:textId="77777777" w:rsidR="00A7610C" w:rsidRDefault="00A7610C" w:rsidP="00A7610C">
      <w:r>
        <w:t>Apple: there is a related cat.F CR in R4-2407680 in CRpack RP-241388 under AI 14</w:t>
      </w:r>
    </w:p>
    <w:p w14:paraId="67227EE5" w14:textId="77777777" w:rsidR="00A7610C" w:rsidRDefault="00A7610C" w:rsidP="00A7610C">
      <w:r>
        <w:t>MCC: ok, so CR R4-2407681 should have been packed in RP-241388 as well and it has the wrong WI code TEI18 (correct is TEI17)</w:t>
      </w:r>
    </w:p>
    <w:p w14:paraId="316AF8E6" w14:textId="77777777" w:rsidR="00A7610C" w:rsidRDefault="00A7610C" w:rsidP="00A7610C">
      <w:r>
        <w:lastRenderedPageBreak/>
        <w:t>conclusion:</w:t>
      </w:r>
    </w:p>
    <w:p w14:paraId="6FDB6F76" w14:textId="77777777" w:rsidR="00A7610C" w:rsidRDefault="00A7610C" w:rsidP="00A7610C">
      <w:r>
        <w:t xml:space="preserve">all CRs of RP-241494 are approved except: </w:t>
      </w:r>
    </w:p>
    <w:p w14:paraId="504FEEE3" w14:textId="77777777" w:rsidR="00A7610C" w:rsidRDefault="00A7610C" w:rsidP="00A7610C">
      <w:r>
        <w:t>R4-2410760, R4-2407681, R4-2410761, R4-2409953 which are postponed</w:t>
      </w:r>
    </w:p>
    <w:p w14:paraId="258C5F6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53472DF" w14:textId="77777777" w:rsidR="00A7610C" w:rsidRDefault="00A7610C" w:rsidP="00A7610C">
      <w:pPr>
        <w:rPr>
          <w:rFonts w:ascii="Arial" w:hAnsi="Arial" w:cs="Arial"/>
          <w:b/>
          <w:sz w:val="24"/>
        </w:rPr>
      </w:pPr>
      <w:r>
        <w:rPr>
          <w:rFonts w:ascii="Arial" w:hAnsi="Arial" w:cs="Arial"/>
          <w:b/>
          <w:color w:val="0000FF"/>
          <w:sz w:val="24"/>
        </w:rPr>
        <w:t>RP-241170</w:t>
      </w:r>
      <w:r>
        <w:rPr>
          <w:rFonts w:ascii="Arial" w:hAnsi="Arial" w:cs="Arial"/>
          <w:b/>
          <w:color w:val="0000FF"/>
          <w:sz w:val="24"/>
        </w:rPr>
        <w:tab/>
      </w:r>
      <w:r>
        <w:rPr>
          <w:rFonts w:ascii="Arial" w:hAnsi="Arial" w:cs="Arial"/>
          <w:b/>
          <w:sz w:val="24"/>
        </w:rPr>
        <w:t>Analysis of TEI since introduction of the TEI handling procedure</w:t>
      </w:r>
    </w:p>
    <w:p w14:paraId="18278BF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0302F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RP-241618</w:t>
      </w:r>
      <w:r>
        <w:rPr>
          <w:color w:val="993300"/>
          <w:u w:val="single"/>
        </w:rPr>
        <w:t>.</w:t>
      </w:r>
    </w:p>
    <w:p w14:paraId="138D06FE" w14:textId="77777777" w:rsidR="00A7610C" w:rsidRDefault="00A7610C" w:rsidP="00A7610C">
      <w:pPr>
        <w:rPr>
          <w:rFonts w:ascii="Arial" w:hAnsi="Arial" w:cs="Arial"/>
          <w:b/>
          <w:sz w:val="24"/>
        </w:rPr>
      </w:pPr>
      <w:r>
        <w:rPr>
          <w:rFonts w:ascii="Arial" w:hAnsi="Arial" w:cs="Arial"/>
          <w:b/>
          <w:color w:val="0000FF"/>
          <w:sz w:val="24"/>
        </w:rPr>
        <w:t>RP-241618</w:t>
      </w:r>
      <w:r>
        <w:rPr>
          <w:rFonts w:ascii="Arial" w:hAnsi="Arial" w:cs="Arial"/>
          <w:b/>
          <w:color w:val="0000FF"/>
          <w:sz w:val="24"/>
        </w:rPr>
        <w:tab/>
      </w:r>
      <w:r>
        <w:rPr>
          <w:rFonts w:ascii="Arial" w:hAnsi="Arial" w:cs="Arial"/>
          <w:b/>
          <w:sz w:val="24"/>
        </w:rPr>
        <w:t>Analysis of TEI since introduction of the TEI handling procedure</w:t>
      </w:r>
    </w:p>
    <w:p w14:paraId="2451F75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78BBAB8" w14:textId="77777777" w:rsidR="00A7610C" w:rsidRDefault="00A7610C" w:rsidP="00A7610C">
      <w:pPr>
        <w:rPr>
          <w:color w:val="808080"/>
        </w:rPr>
      </w:pPr>
      <w:r>
        <w:rPr>
          <w:color w:val="808080"/>
        </w:rPr>
        <w:t>(Replaces RP-241170)</w:t>
      </w:r>
    </w:p>
    <w:p w14:paraId="4687226C" w14:textId="77777777" w:rsidR="00A7610C" w:rsidRDefault="00A7610C" w:rsidP="00A7610C">
      <w:pPr>
        <w:rPr>
          <w:rFonts w:ascii="Arial" w:hAnsi="Arial" w:cs="Arial"/>
          <w:b/>
        </w:rPr>
      </w:pPr>
      <w:r>
        <w:rPr>
          <w:rFonts w:ascii="Arial" w:hAnsi="Arial" w:cs="Arial"/>
          <w:b/>
        </w:rPr>
        <w:t xml:space="preserve">Discussion: </w:t>
      </w:r>
    </w:p>
    <w:p w14:paraId="4940738F" w14:textId="77777777" w:rsidR="00A7610C" w:rsidRDefault="00A7610C" w:rsidP="00A7610C">
      <w:r>
        <w:t>Proposal 1: Proponents of TEI CRs shall explicitly check during the quarter that all relevant work is completed in all RAN WGs before asking approval from RAN plenary.</w:t>
      </w:r>
    </w:p>
    <w:p w14:paraId="489E051F" w14:textId="77777777" w:rsidR="00A7610C" w:rsidRDefault="00A7610C" w:rsidP="00A7610C">
      <w:r>
        <w:t>Proposal 2: RAN shall take action to remind CT and SA that cross-TSG TEI is not allowed, e.g. by sending an appropriate LS.</w:t>
      </w:r>
    </w:p>
    <w:p w14:paraId="71375DBC" w14:textId="77777777" w:rsidR="00A7610C" w:rsidRDefault="00A7610C" w:rsidP="00A7610C">
      <w:r>
        <w:t>RAN2 chair: to proposal 1: we often find problems later with TEI CRs</w:t>
      </w:r>
    </w:p>
    <w:p w14:paraId="7413EF94" w14:textId="77777777" w:rsidR="00A7610C" w:rsidRDefault="00A7610C" w:rsidP="00A7610C">
      <w:r>
        <w:t>conclusion: proposal 1 is agreed, NEC will draft an LS to CT, SA</w:t>
      </w:r>
    </w:p>
    <w:p w14:paraId="3BDAEB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52116" w14:textId="77777777" w:rsidR="00A7610C" w:rsidRDefault="00A7610C" w:rsidP="00A7610C">
      <w:pPr>
        <w:rPr>
          <w:rFonts w:ascii="Arial" w:hAnsi="Arial" w:cs="Arial"/>
          <w:b/>
          <w:sz w:val="24"/>
        </w:rPr>
      </w:pPr>
      <w:r>
        <w:rPr>
          <w:rFonts w:ascii="Arial" w:hAnsi="Arial" w:cs="Arial"/>
          <w:b/>
          <w:color w:val="0000FF"/>
          <w:sz w:val="24"/>
        </w:rPr>
        <w:t>RP-241626</w:t>
      </w:r>
      <w:r>
        <w:rPr>
          <w:rFonts w:ascii="Arial" w:hAnsi="Arial" w:cs="Arial"/>
          <w:b/>
          <w:color w:val="0000FF"/>
          <w:sz w:val="24"/>
        </w:rPr>
        <w:tab/>
      </w:r>
      <w:r>
        <w:rPr>
          <w:rFonts w:ascii="Arial" w:hAnsi="Arial" w:cs="Arial"/>
          <w:b/>
          <w:sz w:val="24"/>
        </w:rPr>
        <w:t>Draft LS on Avoiding Cross-TSG TEI (to: CT, CT1, CT3, CT4, CT6, SA, SA1, SA2, SA3, SA4, SA5, SA6; cc: RAN1, RAN2, RAN3, RAN4, RAN5; contact: NEC)</w:t>
      </w:r>
    </w:p>
    <w:p w14:paraId="065326F5"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CT1, CT3, CT4, CT6, SA, SA1, SA2, SA3, SA4, SA5, SA6, cc RAN1, RAN2, RAN3, RAN4, RAN5</w:t>
      </w:r>
      <w:r>
        <w:rPr>
          <w:i/>
        </w:rPr>
        <w:br/>
      </w:r>
      <w:r>
        <w:rPr>
          <w:i/>
        </w:rPr>
        <w:tab/>
      </w:r>
      <w:r>
        <w:rPr>
          <w:i/>
        </w:rPr>
        <w:tab/>
      </w:r>
      <w:r>
        <w:rPr>
          <w:i/>
        </w:rPr>
        <w:tab/>
      </w:r>
      <w:r>
        <w:rPr>
          <w:i/>
        </w:rPr>
        <w:tab/>
      </w:r>
      <w:r>
        <w:rPr>
          <w:i/>
        </w:rPr>
        <w:tab/>
        <w:t>Source: NEC</w:t>
      </w:r>
    </w:p>
    <w:p w14:paraId="3F0A2FF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RP-241686</w:t>
      </w:r>
      <w:r>
        <w:rPr>
          <w:color w:val="993300"/>
          <w:u w:val="single"/>
        </w:rPr>
        <w:t>.</w:t>
      </w:r>
    </w:p>
    <w:p w14:paraId="04DDE71A" w14:textId="77777777" w:rsidR="00A7610C" w:rsidRDefault="00A7610C" w:rsidP="00A7610C">
      <w:pPr>
        <w:rPr>
          <w:rFonts w:ascii="Arial" w:hAnsi="Arial" w:cs="Arial"/>
          <w:b/>
          <w:sz w:val="24"/>
        </w:rPr>
      </w:pPr>
      <w:r>
        <w:rPr>
          <w:rFonts w:ascii="Arial" w:hAnsi="Arial" w:cs="Arial"/>
          <w:b/>
          <w:color w:val="0000FF"/>
          <w:sz w:val="24"/>
        </w:rPr>
        <w:t>RP-241686</w:t>
      </w:r>
      <w:r>
        <w:rPr>
          <w:rFonts w:ascii="Arial" w:hAnsi="Arial" w:cs="Arial"/>
          <w:b/>
          <w:color w:val="0000FF"/>
          <w:sz w:val="24"/>
        </w:rPr>
        <w:tab/>
      </w:r>
      <w:r>
        <w:rPr>
          <w:rFonts w:ascii="Arial" w:hAnsi="Arial" w:cs="Arial"/>
          <w:b/>
          <w:sz w:val="24"/>
        </w:rPr>
        <w:t>LS on Avoiding Cross-TSG TEI (to: CT, CT1, CT3, CT4, CT6, SA, SA1, SA2, SA3, SA4, SA5, SA6; cc: RAN1, RAN2, RAN3, RAN4, RAN5; contact: NEC)</w:t>
      </w:r>
    </w:p>
    <w:p w14:paraId="4FF78CE9"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CT1, CT3, CT4, CT6, SA, SA1, SA2, SA3, SA4, SA5, SA6, cc RAN1, RAN2, RAN3, RAN4, RAN5</w:t>
      </w:r>
      <w:r>
        <w:rPr>
          <w:i/>
        </w:rPr>
        <w:br/>
      </w:r>
      <w:r>
        <w:rPr>
          <w:i/>
        </w:rPr>
        <w:tab/>
      </w:r>
      <w:r>
        <w:rPr>
          <w:i/>
        </w:rPr>
        <w:tab/>
      </w:r>
      <w:r>
        <w:rPr>
          <w:i/>
        </w:rPr>
        <w:tab/>
      </w:r>
      <w:r>
        <w:rPr>
          <w:i/>
        </w:rPr>
        <w:tab/>
      </w:r>
      <w:r>
        <w:rPr>
          <w:i/>
        </w:rPr>
        <w:tab/>
        <w:t>Source: RAN</w:t>
      </w:r>
    </w:p>
    <w:p w14:paraId="66E5B6E3" w14:textId="77777777" w:rsidR="00A7610C" w:rsidRDefault="00A7610C" w:rsidP="00A7610C">
      <w:pPr>
        <w:rPr>
          <w:color w:val="808080"/>
        </w:rPr>
      </w:pPr>
      <w:r>
        <w:rPr>
          <w:color w:val="808080"/>
        </w:rPr>
        <w:t>(Replaces RP-241626)</w:t>
      </w:r>
    </w:p>
    <w:p w14:paraId="15A6000E" w14:textId="77777777" w:rsidR="00A7610C" w:rsidRDefault="00A7610C" w:rsidP="00A7610C">
      <w:pPr>
        <w:rPr>
          <w:rFonts w:ascii="Arial" w:hAnsi="Arial" w:cs="Arial"/>
          <w:b/>
        </w:rPr>
      </w:pPr>
      <w:r>
        <w:rPr>
          <w:rFonts w:ascii="Arial" w:hAnsi="Arial" w:cs="Arial"/>
          <w:b/>
        </w:rPr>
        <w:t xml:space="preserve">Discussion: </w:t>
      </w:r>
    </w:p>
    <w:p w14:paraId="1C5CC78B" w14:textId="77777777" w:rsidR="00A7610C" w:rsidRDefault="00A7610C" w:rsidP="00A7610C">
      <w:r>
        <w:t>Note: It was detected later that this LS has still the old Tdoc number RP-241626 on the LS.</w:t>
      </w:r>
    </w:p>
    <w:p w14:paraId="2E5FEAA7" w14:textId="77777777" w:rsidR="00A7610C" w:rsidRDefault="00A7610C" w:rsidP="00A7610C">
      <w:r>
        <w:t>LS was sent to SA on Thu of RAN #104.</w:t>
      </w:r>
    </w:p>
    <w:p w14:paraId="30B9C3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4BCD3" w14:textId="77777777" w:rsidR="00A7610C" w:rsidRDefault="00A7610C" w:rsidP="00A7610C">
      <w:pPr>
        <w:pStyle w:val="Heading3"/>
      </w:pPr>
      <w:bookmarkStart w:id="428" w:name="_Toc174268517"/>
      <w:bookmarkStart w:id="429" w:name="_Toc174924526"/>
      <w:r>
        <w:t>9.10</w:t>
      </w:r>
      <w:r>
        <w:tab/>
        <w:t>NR UE capabilities</w:t>
      </w:r>
      <w:bookmarkEnd w:id="428"/>
      <w:bookmarkEnd w:id="429"/>
    </w:p>
    <w:p w14:paraId="3C4CE28A" w14:textId="77777777" w:rsidR="00A7610C" w:rsidRDefault="00A7610C" w:rsidP="00A7610C">
      <w:pPr>
        <w:rPr>
          <w:rFonts w:ascii="Arial" w:hAnsi="Arial" w:cs="Arial"/>
          <w:b/>
          <w:sz w:val="24"/>
        </w:rPr>
      </w:pPr>
      <w:r>
        <w:rPr>
          <w:rFonts w:ascii="Arial" w:hAnsi="Arial" w:cs="Arial"/>
          <w:b/>
          <w:color w:val="0000FF"/>
          <w:sz w:val="24"/>
        </w:rPr>
        <w:t>RP-241542</w:t>
      </w:r>
      <w:r>
        <w:rPr>
          <w:rFonts w:ascii="Arial" w:hAnsi="Arial" w:cs="Arial"/>
          <w:b/>
          <w:color w:val="0000FF"/>
          <w:sz w:val="24"/>
        </w:rPr>
        <w:tab/>
      </w:r>
      <w:r>
        <w:rPr>
          <w:rFonts w:ascii="Arial" w:hAnsi="Arial" w:cs="Arial"/>
          <w:b/>
          <w:sz w:val="24"/>
        </w:rPr>
        <w:t>NR UE capabilities</w:t>
      </w:r>
    </w:p>
    <w:p w14:paraId="6C9B9395"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779B7F6" w14:textId="77777777" w:rsidR="00A7610C" w:rsidRDefault="00A7610C" w:rsidP="00A7610C">
      <w:pPr>
        <w:rPr>
          <w:rFonts w:ascii="Arial" w:hAnsi="Arial" w:cs="Arial"/>
          <w:b/>
        </w:rPr>
      </w:pPr>
      <w:r>
        <w:rPr>
          <w:rFonts w:ascii="Arial" w:hAnsi="Arial" w:cs="Arial"/>
          <w:b/>
        </w:rPr>
        <w:t xml:space="preserve">Discussion: </w:t>
      </w:r>
    </w:p>
    <w:p w14:paraId="03932386" w14:textId="77777777" w:rsidR="00A7610C" w:rsidRDefault="00A7610C" w:rsidP="00A7610C">
      <w:r>
        <w:t>MCC: late submission</w:t>
      </w:r>
    </w:p>
    <w:p w14:paraId="3EC6864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A06EA" w14:textId="77777777" w:rsidR="00A7610C" w:rsidRDefault="00A7610C" w:rsidP="00A7610C">
      <w:pPr>
        <w:pStyle w:val="Heading3"/>
      </w:pPr>
      <w:bookmarkStart w:id="430" w:name="_Toc174268518"/>
      <w:bookmarkStart w:id="431" w:name="_Toc174924527"/>
      <w:r>
        <w:t>9.11</w:t>
      </w:r>
      <w:r>
        <w:tab/>
        <w:t>Other NR documents</w:t>
      </w:r>
      <w:bookmarkEnd w:id="430"/>
      <w:bookmarkEnd w:id="431"/>
    </w:p>
    <w:p w14:paraId="3E8836E5" w14:textId="77777777" w:rsidR="00A7610C" w:rsidRDefault="00A7610C" w:rsidP="00A7610C">
      <w:pPr>
        <w:rPr>
          <w:rFonts w:ascii="Arial" w:hAnsi="Arial" w:cs="Arial"/>
          <w:b/>
          <w:sz w:val="24"/>
        </w:rPr>
      </w:pPr>
      <w:r>
        <w:rPr>
          <w:rFonts w:ascii="Arial" w:hAnsi="Arial" w:cs="Arial"/>
          <w:b/>
          <w:color w:val="0000FF"/>
          <w:sz w:val="24"/>
        </w:rPr>
        <w:t>RP-241047</w:t>
      </w:r>
      <w:r>
        <w:rPr>
          <w:rFonts w:ascii="Arial" w:hAnsi="Arial" w:cs="Arial"/>
          <w:b/>
          <w:color w:val="0000FF"/>
          <w:sz w:val="24"/>
        </w:rPr>
        <w:tab/>
      </w:r>
      <w:r>
        <w:rPr>
          <w:rFonts w:ascii="Arial" w:hAnsi="Arial" w:cs="Arial"/>
          <w:b/>
          <w:sz w:val="24"/>
        </w:rPr>
        <w:t>Robust UL transmission</w:t>
      </w:r>
    </w:p>
    <w:p w14:paraId="0AAEBAA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C3B22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E126" w14:textId="77777777" w:rsidR="00A7610C" w:rsidRDefault="00A7610C" w:rsidP="00A7610C">
      <w:pPr>
        <w:rPr>
          <w:rFonts w:ascii="Arial" w:hAnsi="Arial" w:cs="Arial"/>
          <w:b/>
          <w:sz w:val="24"/>
        </w:rPr>
      </w:pPr>
      <w:r>
        <w:rPr>
          <w:rFonts w:ascii="Arial" w:hAnsi="Arial" w:cs="Arial"/>
          <w:b/>
          <w:color w:val="0000FF"/>
          <w:sz w:val="24"/>
        </w:rPr>
        <w:t>RP-241049</w:t>
      </w:r>
      <w:r>
        <w:rPr>
          <w:rFonts w:ascii="Arial" w:hAnsi="Arial" w:cs="Arial"/>
          <w:b/>
          <w:color w:val="0000FF"/>
          <w:sz w:val="24"/>
        </w:rPr>
        <w:tab/>
      </w:r>
      <w:r>
        <w:rPr>
          <w:rFonts w:ascii="Arial" w:hAnsi="Arial" w:cs="Arial"/>
          <w:b/>
          <w:sz w:val="24"/>
        </w:rPr>
        <w:t>Rel-19 MUSIM enhancements work item</w:t>
      </w:r>
    </w:p>
    <w:p w14:paraId="310141E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China Broadnet, NTT DOCOMO, INC., China Telecom, China Unicom, CMCC,</w:t>
      </w:r>
    </w:p>
    <w:p w14:paraId="1849FF41" w14:textId="77777777" w:rsidR="00A7610C" w:rsidRDefault="00A7610C" w:rsidP="00A7610C">
      <w:pPr>
        <w:rPr>
          <w:i/>
        </w:rPr>
      </w:pPr>
      <w:r>
        <w:rPr>
          <w:i/>
        </w:rPr>
        <w:t>Vodafone, Charter, TCL, Spreadtrum , Lenovo, CATT, NEC, Motorola Mobility , CableLabs</w:t>
      </w:r>
    </w:p>
    <w:p w14:paraId="69D22D43" w14:textId="77777777" w:rsidR="00A7610C" w:rsidRDefault="00A7610C" w:rsidP="00A7610C">
      <w:pPr>
        <w:rPr>
          <w:rFonts w:ascii="Arial" w:hAnsi="Arial" w:cs="Arial"/>
          <w:b/>
        </w:rPr>
      </w:pPr>
      <w:r>
        <w:rPr>
          <w:rFonts w:ascii="Arial" w:hAnsi="Arial" w:cs="Arial"/>
          <w:b/>
        </w:rPr>
        <w:t xml:space="preserve">Discussion: </w:t>
      </w:r>
    </w:p>
    <w:p w14:paraId="3F1F5C93" w14:textId="77777777" w:rsidR="00A7610C" w:rsidRDefault="00A7610C" w:rsidP="00A7610C">
      <w:r>
        <w:t>vivo: also Qualcomm supports this document</w:t>
      </w:r>
    </w:p>
    <w:p w14:paraId="312F493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7DC2D" w14:textId="77777777" w:rsidR="00A7610C" w:rsidRDefault="00A7610C" w:rsidP="00A7610C">
      <w:pPr>
        <w:rPr>
          <w:rFonts w:ascii="Arial" w:hAnsi="Arial" w:cs="Arial"/>
          <w:b/>
          <w:sz w:val="24"/>
        </w:rPr>
      </w:pPr>
      <w:r>
        <w:rPr>
          <w:rFonts w:ascii="Arial" w:hAnsi="Arial" w:cs="Arial"/>
          <w:b/>
          <w:color w:val="0000FF"/>
          <w:sz w:val="24"/>
        </w:rPr>
        <w:t>RP-241202</w:t>
      </w:r>
      <w:r>
        <w:rPr>
          <w:rFonts w:ascii="Arial" w:hAnsi="Arial" w:cs="Arial"/>
          <w:b/>
          <w:color w:val="0000FF"/>
          <w:sz w:val="24"/>
        </w:rPr>
        <w:tab/>
      </w:r>
      <w:r>
        <w:rPr>
          <w:rFonts w:ascii="Arial" w:hAnsi="Arial" w:cs="Arial"/>
          <w:b/>
          <w:sz w:val="24"/>
        </w:rPr>
        <w:t>Considerations on R19 UAV</w:t>
      </w:r>
    </w:p>
    <w:p w14:paraId="7466A27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07342F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BC257" w14:textId="77777777" w:rsidR="00A7610C" w:rsidRDefault="00A7610C" w:rsidP="00A7610C">
      <w:pPr>
        <w:rPr>
          <w:rFonts w:ascii="Arial" w:hAnsi="Arial" w:cs="Arial"/>
          <w:b/>
          <w:sz w:val="24"/>
        </w:rPr>
      </w:pPr>
      <w:r>
        <w:rPr>
          <w:rFonts w:ascii="Arial" w:hAnsi="Arial" w:cs="Arial"/>
          <w:b/>
          <w:color w:val="0000FF"/>
          <w:sz w:val="24"/>
        </w:rPr>
        <w:t>RP-241338</w:t>
      </w:r>
      <w:r>
        <w:rPr>
          <w:rFonts w:ascii="Arial" w:hAnsi="Arial" w:cs="Arial"/>
          <w:b/>
          <w:color w:val="0000FF"/>
          <w:sz w:val="24"/>
        </w:rPr>
        <w:tab/>
      </w:r>
      <w:r>
        <w:rPr>
          <w:rFonts w:ascii="Arial" w:hAnsi="Arial" w:cs="Arial"/>
          <w:b/>
          <w:sz w:val="24"/>
        </w:rPr>
        <w:t>Consideration on R19 UAV in RAN</w:t>
      </w:r>
    </w:p>
    <w:p w14:paraId="09BB2C3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China Unicom, Kyocera, Lenovo, vivo, LG Electronics Inc.</w:t>
      </w:r>
    </w:p>
    <w:p w14:paraId="6C9C250D" w14:textId="77777777" w:rsidR="00A7610C" w:rsidRDefault="00A7610C" w:rsidP="00A7610C">
      <w:pPr>
        <w:rPr>
          <w:rFonts w:ascii="Arial" w:hAnsi="Arial" w:cs="Arial"/>
          <w:b/>
        </w:rPr>
      </w:pPr>
      <w:r>
        <w:rPr>
          <w:rFonts w:ascii="Arial" w:hAnsi="Arial" w:cs="Arial"/>
          <w:b/>
        </w:rPr>
        <w:t xml:space="preserve">Abstract: </w:t>
      </w:r>
    </w:p>
    <w:p w14:paraId="3D465EB8" w14:textId="77777777" w:rsidR="00A7610C" w:rsidRDefault="00A7610C" w:rsidP="00A7610C">
      <w:r>
        <w:t>Discussion on justification, motivation and potential scope for Rel-19 UAV WI.</w:t>
      </w:r>
    </w:p>
    <w:p w14:paraId="4FAC85C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5AB7E" w14:textId="77777777" w:rsidR="00A7610C" w:rsidRDefault="00A7610C" w:rsidP="00A7610C">
      <w:pPr>
        <w:rPr>
          <w:rFonts w:ascii="Arial" w:hAnsi="Arial" w:cs="Arial"/>
          <w:b/>
          <w:sz w:val="24"/>
        </w:rPr>
      </w:pPr>
      <w:r>
        <w:rPr>
          <w:rFonts w:ascii="Arial" w:hAnsi="Arial" w:cs="Arial"/>
          <w:b/>
          <w:color w:val="0000FF"/>
          <w:sz w:val="24"/>
        </w:rPr>
        <w:t>RP-241215</w:t>
      </w:r>
      <w:r>
        <w:rPr>
          <w:rFonts w:ascii="Arial" w:hAnsi="Arial" w:cs="Arial"/>
          <w:b/>
          <w:color w:val="0000FF"/>
          <w:sz w:val="24"/>
        </w:rPr>
        <w:tab/>
      </w:r>
      <w:r>
        <w:rPr>
          <w:rFonts w:ascii="Arial" w:hAnsi="Arial" w:cs="Arial"/>
          <w:b/>
          <w:sz w:val="24"/>
        </w:rPr>
        <w:t>Considerations on further QoE enhancements in Rel-19</w:t>
      </w:r>
    </w:p>
    <w:p w14:paraId="10E0C61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A1BEE2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BC51A" w14:textId="77777777" w:rsidR="00A7610C" w:rsidRDefault="00A7610C" w:rsidP="00A7610C">
      <w:pPr>
        <w:rPr>
          <w:rFonts w:ascii="Arial" w:hAnsi="Arial" w:cs="Arial"/>
          <w:b/>
          <w:sz w:val="24"/>
        </w:rPr>
      </w:pPr>
      <w:r>
        <w:rPr>
          <w:rFonts w:ascii="Arial" w:hAnsi="Arial" w:cs="Arial"/>
          <w:b/>
          <w:color w:val="0000FF"/>
          <w:sz w:val="24"/>
        </w:rPr>
        <w:t>RP-241320</w:t>
      </w:r>
      <w:r>
        <w:rPr>
          <w:rFonts w:ascii="Arial" w:hAnsi="Arial" w:cs="Arial"/>
          <w:b/>
          <w:color w:val="0000FF"/>
          <w:sz w:val="24"/>
        </w:rPr>
        <w:tab/>
      </w:r>
      <w:r>
        <w:rPr>
          <w:rFonts w:ascii="Arial" w:hAnsi="Arial" w:cs="Arial"/>
          <w:b/>
          <w:sz w:val="24"/>
        </w:rPr>
        <w:t>Consideration on the scope of further enhancement for NR QoE in Rel-19</w:t>
      </w:r>
    </w:p>
    <w:p w14:paraId="5915511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1D570C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407FE" w14:textId="77777777" w:rsidR="00A7610C" w:rsidRDefault="00A7610C" w:rsidP="00A7610C">
      <w:pPr>
        <w:rPr>
          <w:rFonts w:ascii="Arial" w:hAnsi="Arial" w:cs="Arial"/>
          <w:b/>
          <w:sz w:val="24"/>
        </w:rPr>
      </w:pPr>
      <w:r>
        <w:rPr>
          <w:rFonts w:ascii="Arial" w:hAnsi="Arial" w:cs="Arial"/>
          <w:b/>
          <w:color w:val="0000FF"/>
          <w:sz w:val="24"/>
        </w:rPr>
        <w:t>RP-241291</w:t>
      </w:r>
      <w:r>
        <w:rPr>
          <w:rFonts w:ascii="Arial" w:hAnsi="Arial" w:cs="Arial"/>
          <w:b/>
          <w:color w:val="0000FF"/>
          <w:sz w:val="24"/>
        </w:rPr>
        <w:tab/>
      </w:r>
      <w:r>
        <w:rPr>
          <w:rFonts w:ascii="Arial" w:hAnsi="Arial" w:cs="Arial"/>
          <w:b/>
          <w:sz w:val="24"/>
        </w:rPr>
        <w:t>NR coverage enhancements for Rel-19</w:t>
      </w:r>
    </w:p>
    <w:p w14:paraId="76C34741"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China Unicom, Verizon, Nokia, Nokia Shanghai Bell, ZTE, Ericsson, CATT, vivo, Spreadtrum, Apple, Panasonic, TCL, OPPO, Xiaomi, Lenovo</w:t>
      </w:r>
    </w:p>
    <w:p w14:paraId="3C917A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FC4B5" w14:textId="77777777" w:rsidR="00A7610C" w:rsidRDefault="00A7610C" w:rsidP="00A7610C">
      <w:pPr>
        <w:rPr>
          <w:rFonts w:ascii="Arial" w:hAnsi="Arial" w:cs="Arial"/>
          <w:b/>
          <w:sz w:val="24"/>
        </w:rPr>
      </w:pPr>
      <w:r>
        <w:rPr>
          <w:rFonts w:ascii="Arial" w:hAnsi="Arial" w:cs="Arial"/>
          <w:b/>
          <w:color w:val="0000FF"/>
          <w:sz w:val="24"/>
        </w:rPr>
        <w:t>RP-241308</w:t>
      </w:r>
      <w:r>
        <w:rPr>
          <w:rFonts w:ascii="Arial" w:hAnsi="Arial" w:cs="Arial"/>
          <w:b/>
          <w:color w:val="0000FF"/>
          <w:sz w:val="24"/>
        </w:rPr>
        <w:tab/>
      </w:r>
      <w:r>
        <w:rPr>
          <w:rFonts w:ascii="Arial" w:hAnsi="Arial" w:cs="Arial"/>
          <w:b/>
          <w:sz w:val="24"/>
        </w:rPr>
        <w:t>Study on BS-based Integrated Sensing and Communication for Rel-19</w:t>
      </w:r>
    </w:p>
    <w:p w14:paraId="5BFA30D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CATT, H3C, BUPT</w:t>
      </w:r>
    </w:p>
    <w:p w14:paraId="282F8C5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75A84" w14:textId="77777777" w:rsidR="00A7610C" w:rsidRDefault="00A7610C" w:rsidP="00A7610C">
      <w:pPr>
        <w:rPr>
          <w:rFonts w:ascii="Arial" w:hAnsi="Arial" w:cs="Arial"/>
          <w:b/>
          <w:sz w:val="24"/>
        </w:rPr>
      </w:pPr>
      <w:r>
        <w:rPr>
          <w:rFonts w:ascii="Arial" w:hAnsi="Arial" w:cs="Arial"/>
          <w:b/>
          <w:color w:val="0000FF"/>
          <w:sz w:val="24"/>
        </w:rPr>
        <w:t>RP-241364</w:t>
      </w:r>
      <w:r>
        <w:rPr>
          <w:rFonts w:ascii="Arial" w:hAnsi="Arial" w:cs="Arial"/>
          <w:b/>
          <w:color w:val="0000FF"/>
          <w:sz w:val="24"/>
        </w:rPr>
        <w:tab/>
      </w:r>
      <w:r>
        <w:rPr>
          <w:rFonts w:ascii="Arial" w:hAnsi="Arial" w:cs="Arial"/>
          <w:b/>
          <w:sz w:val="24"/>
        </w:rPr>
        <w:t>Device-collaborative MIMO</w:t>
      </w:r>
    </w:p>
    <w:p w14:paraId="57C8584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BEFDCA9" w14:textId="77777777" w:rsidR="00A7610C" w:rsidRDefault="00A7610C" w:rsidP="00A7610C">
      <w:pPr>
        <w:rPr>
          <w:rFonts w:ascii="Arial" w:hAnsi="Arial" w:cs="Arial"/>
          <w:b/>
        </w:rPr>
      </w:pPr>
      <w:r>
        <w:rPr>
          <w:rFonts w:ascii="Arial" w:hAnsi="Arial" w:cs="Arial"/>
          <w:b/>
        </w:rPr>
        <w:t xml:space="preserve">Abstract: </w:t>
      </w:r>
    </w:p>
    <w:p w14:paraId="7BF107B2" w14:textId="77777777" w:rsidR="00A7610C" w:rsidRDefault="00A7610C" w:rsidP="00A7610C">
      <w:r>
        <w:t>For information - For discussion at RAN#105</w:t>
      </w:r>
    </w:p>
    <w:p w14:paraId="68C142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DE91" w14:textId="77777777" w:rsidR="00A7610C" w:rsidRDefault="00A7610C" w:rsidP="00A7610C">
      <w:pPr>
        <w:rPr>
          <w:rFonts w:ascii="Arial" w:hAnsi="Arial" w:cs="Arial"/>
          <w:b/>
          <w:sz w:val="24"/>
        </w:rPr>
      </w:pPr>
      <w:r>
        <w:rPr>
          <w:rFonts w:ascii="Arial" w:hAnsi="Arial" w:cs="Arial"/>
          <w:b/>
          <w:color w:val="0000FF"/>
          <w:sz w:val="24"/>
        </w:rPr>
        <w:t>RP-241365</w:t>
      </w:r>
      <w:r>
        <w:rPr>
          <w:rFonts w:ascii="Arial" w:hAnsi="Arial" w:cs="Arial"/>
          <w:b/>
          <w:color w:val="0000FF"/>
          <w:sz w:val="24"/>
        </w:rPr>
        <w:tab/>
      </w:r>
      <w:r>
        <w:rPr>
          <w:rFonts w:ascii="Arial" w:hAnsi="Arial" w:cs="Arial"/>
          <w:b/>
          <w:sz w:val="24"/>
        </w:rPr>
        <w:t>Feasibility of SBFD UE for latency-sensitive eMBB</w:t>
      </w:r>
    </w:p>
    <w:p w14:paraId="364C4A5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7CC3057" w14:textId="77777777" w:rsidR="00A7610C" w:rsidRDefault="00A7610C" w:rsidP="00A7610C">
      <w:pPr>
        <w:rPr>
          <w:rFonts w:ascii="Arial" w:hAnsi="Arial" w:cs="Arial"/>
          <w:b/>
        </w:rPr>
      </w:pPr>
      <w:r>
        <w:rPr>
          <w:rFonts w:ascii="Arial" w:hAnsi="Arial" w:cs="Arial"/>
          <w:b/>
        </w:rPr>
        <w:t xml:space="preserve">Abstract: </w:t>
      </w:r>
    </w:p>
    <w:p w14:paraId="5F673971" w14:textId="77777777" w:rsidR="00A7610C" w:rsidRDefault="00A7610C" w:rsidP="00A7610C">
      <w:r>
        <w:t>For information - For discussion at RAN#105</w:t>
      </w:r>
    </w:p>
    <w:p w14:paraId="16139AF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CB353" w14:textId="77777777" w:rsidR="00A7610C" w:rsidRDefault="00A7610C" w:rsidP="00A7610C">
      <w:pPr>
        <w:rPr>
          <w:rFonts w:ascii="Arial" w:hAnsi="Arial" w:cs="Arial"/>
          <w:b/>
          <w:sz w:val="24"/>
        </w:rPr>
      </w:pPr>
      <w:r>
        <w:rPr>
          <w:rFonts w:ascii="Arial" w:hAnsi="Arial" w:cs="Arial"/>
          <w:b/>
          <w:color w:val="0000FF"/>
          <w:sz w:val="24"/>
        </w:rPr>
        <w:t>RP-241366</w:t>
      </w:r>
      <w:r>
        <w:rPr>
          <w:rFonts w:ascii="Arial" w:hAnsi="Arial" w:cs="Arial"/>
          <w:b/>
          <w:color w:val="0000FF"/>
          <w:sz w:val="24"/>
        </w:rPr>
        <w:tab/>
      </w:r>
      <w:r>
        <w:rPr>
          <w:rFonts w:ascii="Arial" w:hAnsi="Arial" w:cs="Arial"/>
          <w:b/>
          <w:sz w:val="24"/>
        </w:rPr>
        <w:t>TN/NTN Spectrum re-use</w:t>
      </w:r>
    </w:p>
    <w:p w14:paraId="12E8367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17E5FB9" w14:textId="77777777" w:rsidR="00A7610C" w:rsidRDefault="00A7610C" w:rsidP="00A7610C">
      <w:pPr>
        <w:rPr>
          <w:rFonts w:ascii="Arial" w:hAnsi="Arial" w:cs="Arial"/>
          <w:b/>
        </w:rPr>
      </w:pPr>
      <w:r>
        <w:rPr>
          <w:rFonts w:ascii="Arial" w:hAnsi="Arial" w:cs="Arial"/>
          <w:b/>
        </w:rPr>
        <w:t xml:space="preserve">Abstract: </w:t>
      </w:r>
    </w:p>
    <w:p w14:paraId="182B3D03" w14:textId="77777777" w:rsidR="00A7610C" w:rsidRDefault="00A7610C" w:rsidP="00A7610C">
      <w:r>
        <w:t>For information - For discussion at RAN#105</w:t>
      </w:r>
    </w:p>
    <w:p w14:paraId="4DD058D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DAF50" w14:textId="77777777" w:rsidR="00A7610C" w:rsidRDefault="00A7610C" w:rsidP="00A7610C">
      <w:pPr>
        <w:rPr>
          <w:rFonts w:ascii="Arial" w:hAnsi="Arial" w:cs="Arial"/>
          <w:b/>
          <w:sz w:val="24"/>
        </w:rPr>
      </w:pPr>
      <w:r>
        <w:rPr>
          <w:rFonts w:ascii="Arial" w:hAnsi="Arial" w:cs="Arial"/>
          <w:b/>
          <w:color w:val="0000FF"/>
          <w:sz w:val="24"/>
        </w:rPr>
        <w:t>RP-241380</w:t>
      </w:r>
      <w:r>
        <w:rPr>
          <w:rFonts w:ascii="Arial" w:hAnsi="Arial" w:cs="Arial"/>
          <w:b/>
          <w:color w:val="0000FF"/>
          <w:sz w:val="24"/>
        </w:rPr>
        <w:tab/>
      </w:r>
      <w:r>
        <w:rPr>
          <w:rFonts w:ascii="Arial" w:hAnsi="Arial" w:cs="Arial"/>
          <w:b/>
          <w:sz w:val="24"/>
        </w:rPr>
        <w:t>On Rel-19 Multi-carrier enhancements</w:t>
      </w:r>
    </w:p>
    <w:p w14:paraId="556B5D2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China Telecom, China Unicom, Huawei, HiSilicon, Apple, CATT, OPPO, vivo, Spreadtrum, xiaomi, HONOR,   Cybercore, TCL, Transsion, New H3C</w:t>
      </w:r>
    </w:p>
    <w:p w14:paraId="12E1EA9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0ECD4" w14:textId="77777777" w:rsidR="00A7610C" w:rsidRDefault="00A7610C" w:rsidP="00A7610C">
      <w:pPr>
        <w:rPr>
          <w:rFonts w:ascii="Arial" w:hAnsi="Arial" w:cs="Arial"/>
          <w:b/>
          <w:sz w:val="24"/>
        </w:rPr>
      </w:pPr>
      <w:r>
        <w:rPr>
          <w:rFonts w:ascii="Arial" w:hAnsi="Arial" w:cs="Arial"/>
          <w:b/>
          <w:color w:val="0000FF"/>
          <w:sz w:val="24"/>
        </w:rPr>
        <w:t>RP-241510</w:t>
      </w:r>
      <w:r>
        <w:rPr>
          <w:rFonts w:ascii="Arial" w:hAnsi="Arial" w:cs="Arial"/>
          <w:b/>
          <w:color w:val="0000FF"/>
          <w:sz w:val="24"/>
        </w:rPr>
        <w:tab/>
      </w:r>
      <w:r>
        <w:rPr>
          <w:rFonts w:ascii="Arial" w:hAnsi="Arial" w:cs="Arial"/>
          <w:b/>
          <w:sz w:val="24"/>
        </w:rPr>
        <w:t>Views on Multi-carrier Enhancements in Rel-19</w:t>
      </w:r>
    </w:p>
    <w:p w14:paraId="58BA82A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14:paraId="0632B0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1F581" w14:textId="77777777" w:rsidR="00A7610C" w:rsidRDefault="00A7610C" w:rsidP="00A7610C">
      <w:pPr>
        <w:rPr>
          <w:rFonts w:ascii="Arial" w:hAnsi="Arial" w:cs="Arial"/>
          <w:b/>
          <w:sz w:val="24"/>
        </w:rPr>
      </w:pPr>
      <w:r>
        <w:rPr>
          <w:rFonts w:ascii="Arial" w:hAnsi="Arial" w:cs="Arial"/>
          <w:b/>
          <w:color w:val="0000FF"/>
          <w:sz w:val="24"/>
        </w:rPr>
        <w:t>RP-241509</w:t>
      </w:r>
      <w:r>
        <w:rPr>
          <w:rFonts w:ascii="Arial" w:hAnsi="Arial" w:cs="Arial"/>
          <w:b/>
          <w:color w:val="0000FF"/>
          <w:sz w:val="24"/>
        </w:rPr>
        <w:tab/>
      </w:r>
      <w:r>
        <w:rPr>
          <w:rFonts w:ascii="Arial" w:hAnsi="Arial" w:cs="Arial"/>
          <w:b/>
          <w:sz w:val="24"/>
        </w:rPr>
        <w:t>Support multi-UE PUSCH scheduling with a single DCI in Rel-19</w:t>
      </w:r>
    </w:p>
    <w:p w14:paraId="0324495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CMCC, Spreadtrum</w:t>
      </w:r>
    </w:p>
    <w:p w14:paraId="221DF1D6"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35BCF" w14:textId="77777777" w:rsidR="00A7610C" w:rsidRDefault="00A7610C" w:rsidP="00A7610C">
      <w:pPr>
        <w:pStyle w:val="Heading3"/>
      </w:pPr>
      <w:bookmarkStart w:id="432" w:name="_Toc174268519"/>
      <w:bookmarkStart w:id="433" w:name="_Toc174924528"/>
      <w:r>
        <w:t>9.12</w:t>
      </w:r>
      <w:r>
        <w:tab/>
        <w:t>Closed REL-19 NR or NR+LTE SIs</w:t>
      </w:r>
      <w:bookmarkEnd w:id="432"/>
      <w:bookmarkEnd w:id="433"/>
    </w:p>
    <w:p w14:paraId="54760677" w14:textId="77777777" w:rsidR="00A7610C" w:rsidRDefault="00A7610C" w:rsidP="00A7610C">
      <w:pPr>
        <w:rPr>
          <w:rFonts w:ascii="Arial" w:hAnsi="Arial" w:cs="Arial"/>
          <w:b/>
          <w:sz w:val="24"/>
        </w:rPr>
      </w:pPr>
      <w:r>
        <w:rPr>
          <w:rFonts w:ascii="Arial" w:hAnsi="Arial" w:cs="Arial"/>
          <w:b/>
          <w:color w:val="0000FF"/>
          <w:sz w:val="24"/>
        </w:rPr>
        <w:t>RP-241499</w:t>
      </w:r>
      <w:r>
        <w:rPr>
          <w:rFonts w:ascii="Arial" w:hAnsi="Arial" w:cs="Arial"/>
          <w:b/>
          <w:color w:val="0000FF"/>
          <w:sz w:val="24"/>
        </w:rPr>
        <w:tab/>
      </w:r>
      <w:r>
        <w:rPr>
          <w:rFonts w:ascii="Arial" w:hAnsi="Arial" w:cs="Arial"/>
          <w:b/>
          <w:sz w:val="24"/>
        </w:rPr>
        <w:t>Regulatory update for the 6GHz unlicensed band in Taiwan</w:t>
      </w:r>
    </w:p>
    <w:p w14:paraId="4EE2DD38" w14:textId="77777777" w:rsidR="00A7610C" w:rsidRDefault="00A7610C" w:rsidP="00A761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37.890 v19.0.0</w:t>
      </w:r>
      <w:r>
        <w:rPr>
          <w:i/>
        </w:rPr>
        <w:tab/>
        <w:t xml:space="preserve">  CR-0001  Cat: F (Rel-19)</w:t>
      </w:r>
      <w:r>
        <w:rPr>
          <w:i/>
        </w:rPr>
        <w:br/>
      </w:r>
      <w:r>
        <w:rPr>
          <w:i/>
        </w:rPr>
        <w:br/>
      </w:r>
      <w:r>
        <w:rPr>
          <w:i/>
        </w:rPr>
        <w:tab/>
      </w:r>
      <w:r>
        <w:rPr>
          <w:i/>
        </w:rPr>
        <w:tab/>
      </w:r>
      <w:r>
        <w:rPr>
          <w:i/>
        </w:rPr>
        <w:tab/>
      </w:r>
      <w:r>
        <w:rPr>
          <w:i/>
        </w:rPr>
        <w:tab/>
      </w:r>
      <w:r>
        <w:rPr>
          <w:i/>
        </w:rPr>
        <w:tab/>
        <w:t>Source: Apple</w:t>
      </w:r>
    </w:p>
    <w:p w14:paraId="704D8CF3" w14:textId="77777777" w:rsidR="00A7610C" w:rsidRDefault="00A7610C" w:rsidP="00A7610C">
      <w:pPr>
        <w:rPr>
          <w:rFonts w:ascii="Arial" w:hAnsi="Arial" w:cs="Arial"/>
          <w:b/>
        </w:rPr>
      </w:pPr>
      <w:r>
        <w:rPr>
          <w:rFonts w:ascii="Arial" w:hAnsi="Arial" w:cs="Arial"/>
          <w:b/>
        </w:rPr>
        <w:t xml:space="preserve">Abstract: </w:t>
      </w:r>
    </w:p>
    <w:p w14:paraId="6A253DC9" w14:textId="77777777" w:rsidR="00A7610C" w:rsidRDefault="00A7610C" w:rsidP="00A7610C">
      <w:r>
        <w:t>company CR to RAN TR 37.890; to update 6GHz band regulations in Taiwan. Shifted from AI 9 to AI 9.12</w:t>
      </w:r>
    </w:p>
    <w:p w14:paraId="31C03D6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19701" w14:textId="77777777" w:rsidR="00A7610C" w:rsidRDefault="00A7610C" w:rsidP="00A7610C">
      <w:pPr>
        <w:pStyle w:val="Heading2"/>
      </w:pPr>
      <w:bookmarkStart w:id="434" w:name="_Toc174268520"/>
      <w:bookmarkStart w:id="435" w:name="_Toc174924529"/>
      <w:r>
        <w:t>10</w:t>
      </w:r>
      <w:r>
        <w:tab/>
        <w:t>LTE</w:t>
      </w:r>
      <w:bookmarkEnd w:id="434"/>
      <w:bookmarkEnd w:id="435"/>
    </w:p>
    <w:p w14:paraId="530AC65F" w14:textId="77777777" w:rsidR="00A7610C" w:rsidRDefault="00A7610C" w:rsidP="00A7610C">
      <w:r>
        <w:t>NOTE: This agenda item covers open/closed REL-18/REL-19 LTE WIs/SIs and new REL-19 LTE WIs/SIs.</w:t>
      </w:r>
    </w:p>
    <w:p w14:paraId="5F690F83" w14:textId="77777777" w:rsidR="00A7610C" w:rsidRDefault="00A7610C" w:rsidP="00A7610C">
      <w:r>
        <w:t>LTE UE conformance aspects are covered under AI 13 and maintenance of closed REL-8 to REL-17 WIs/SIs is covered under AI 14. Open/new WIs/SIs that affect LTE and NR are covered under AI 9.</w:t>
      </w:r>
    </w:p>
    <w:p w14:paraId="5C850F19" w14:textId="77777777" w:rsidR="00A7610C" w:rsidRDefault="00A7610C" w:rsidP="00A7610C">
      <w:pPr>
        <w:pStyle w:val="Heading3"/>
      </w:pPr>
      <w:bookmarkStart w:id="436" w:name="_Toc174268521"/>
      <w:bookmarkStart w:id="437" w:name="_Toc174924530"/>
      <w:r>
        <w:t>10.1</w:t>
      </w:r>
      <w:r>
        <w:tab/>
        <w:t>New WI/SI proposals for LTE for REL-19</w:t>
      </w:r>
      <w:bookmarkEnd w:id="436"/>
      <w:bookmarkEnd w:id="437"/>
    </w:p>
    <w:p w14:paraId="77A10B3E" w14:textId="77777777" w:rsidR="00A7610C" w:rsidRDefault="00A7610C" w:rsidP="00A7610C">
      <w:r>
        <w:t>NOTE: RAN #102 in Dec.23 has frozen REL-18 freeze, i.e. no new REL-18 WIs/SIs anymore please.</w:t>
      </w:r>
    </w:p>
    <w:p w14:paraId="78394F91" w14:textId="77777777" w:rsidR="00A7610C" w:rsidRDefault="00A7610C" w:rsidP="00A7610C">
      <w:r>
        <w:t>RAN #102 has approved the REL-19 package of RAN1/2/3 led SIs and WIs.</w:t>
      </w:r>
    </w:p>
    <w:p w14:paraId="49AE6C3B" w14:textId="77777777" w:rsidR="00A7610C" w:rsidRDefault="00A7610C" w:rsidP="00A7610C">
      <w:r>
        <w:t>RAN #103 has approved non-spectrum related REL-19 WIs/SIs led by RAN4.</w:t>
      </w:r>
    </w:p>
    <w:p w14:paraId="437AE555" w14:textId="77777777" w:rsidR="00A7610C" w:rsidRDefault="00A7610C" w:rsidP="00A7610C">
      <w:r>
        <w:t>Therefore for RAN #104 no further inputs are expected for AI 10.1.1, 10.1.2, 10.1.3 and 10.1.4.</w:t>
      </w:r>
    </w:p>
    <w:p w14:paraId="5CBCB5CF" w14:textId="77777777" w:rsidR="00A7610C" w:rsidRDefault="00A7610C" w:rsidP="00A7610C">
      <w:r>
        <w:t>RAN #104 will focus on spectrum related REL-19 WIs/SIs.</w:t>
      </w:r>
    </w:p>
    <w:p w14:paraId="4E97AE6D" w14:textId="77777777" w:rsidR="00A7610C" w:rsidRDefault="00A7610C" w:rsidP="00A7610C">
      <w:pPr>
        <w:pStyle w:val="Heading4"/>
      </w:pPr>
      <w:bookmarkStart w:id="438" w:name="_Toc174268522"/>
      <w:bookmarkStart w:id="439" w:name="_Toc174924531"/>
      <w:r>
        <w:t>10.1.1</w:t>
      </w:r>
      <w:r>
        <w:tab/>
        <w:t>Proposals led by RAN1</w:t>
      </w:r>
      <w:bookmarkEnd w:id="438"/>
      <w:bookmarkEnd w:id="439"/>
    </w:p>
    <w:p w14:paraId="2C0B587A" w14:textId="77777777" w:rsidR="00A7610C" w:rsidRDefault="00A7610C" w:rsidP="00A7610C">
      <w:pPr>
        <w:pStyle w:val="Heading4"/>
      </w:pPr>
      <w:bookmarkStart w:id="440" w:name="_Toc174268523"/>
      <w:bookmarkStart w:id="441" w:name="_Toc174924532"/>
      <w:r>
        <w:t>10.1.2</w:t>
      </w:r>
      <w:r>
        <w:tab/>
        <w:t>Proposals led by RAN2</w:t>
      </w:r>
      <w:bookmarkEnd w:id="440"/>
      <w:bookmarkEnd w:id="441"/>
    </w:p>
    <w:p w14:paraId="4A4E01BB" w14:textId="77777777" w:rsidR="00A7610C" w:rsidRDefault="00A7610C" w:rsidP="00A7610C">
      <w:pPr>
        <w:pStyle w:val="Heading4"/>
      </w:pPr>
      <w:bookmarkStart w:id="442" w:name="_Toc174268524"/>
      <w:bookmarkStart w:id="443" w:name="_Toc174924533"/>
      <w:r>
        <w:t>10.1.3</w:t>
      </w:r>
      <w:r>
        <w:tab/>
        <w:t>Proposals led by RAN3</w:t>
      </w:r>
      <w:bookmarkEnd w:id="442"/>
      <w:bookmarkEnd w:id="443"/>
    </w:p>
    <w:p w14:paraId="2DA552BA" w14:textId="77777777" w:rsidR="00A7610C" w:rsidRDefault="00A7610C" w:rsidP="00A7610C">
      <w:pPr>
        <w:pStyle w:val="Heading4"/>
      </w:pPr>
      <w:bookmarkStart w:id="444" w:name="_Toc174268525"/>
      <w:bookmarkStart w:id="445" w:name="_Toc174924534"/>
      <w:r>
        <w:t>10.1.4</w:t>
      </w:r>
      <w:r>
        <w:tab/>
        <w:t>Proposals led by RAN4 (not spectrum related)</w:t>
      </w:r>
      <w:bookmarkEnd w:id="444"/>
      <w:bookmarkEnd w:id="445"/>
    </w:p>
    <w:p w14:paraId="3A6383B6" w14:textId="77777777" w:rsidR="00A7610C" w:rsidRDefault="00A7610C" w:rsidP="00A7610C">
      <w:pPr>
        <w:pStyle w:val="Heading4"/>
      </w:pPr>
      <w:bookmarkStart w:id="446" w:name="_Toc174268526"/>
      <w:bookmarkStart w:id="447" w:name="_Toc174924535"/>
      <w:r>
        <w:t>10.1.5</w:t>
      </w:r>
      <w:r>
        <w:tab/>
        <w:t>Proposals led by RAN4 (spectrum related)</w:t>
      </w:r>
      <w:bookmarkEnd w:id="446"/>
      <w:bookmarkEnd w:id="447"/>
    </w:p>
    <w:p w14:paraId="16C0A44D" w14:textId="77777777" w:rsidR="00A7610C" w:rsidRDefault="00A7610C" w:rsidP="00A7610C">
      <w:pPr>
        <w:rPr>
          <w:rFonts w:ascii="Arial" w:hAnsi="Arial" w:cs="Arial"/>
          <w:b/>
          <w:sz w:val="24"/>
        </w:rPr>
      </w:pPr>
      <w:r>
        <w:rPr>
          <w:rFonts w:ascii="Arial" w:hAnsi="Arial" w:cs="Arial"/>
          <w:b/>
          <w:color w:val="0000FF"/>
          <w:sz w:val="24"/>
        </w:rPr>
        <w:t>RP-241243</w:t>
      </w:r>
      <w:r>
        <w:rPr>
          <w:rFonts w:ascii="Arial" w:hAnsi="Arial" w:cs="Arial"/>
          <w:b/>
          <w:color w:val="0000FF"/>
          <w:sz w:val="24"/>
        </w:rPr>
        <w:tab/>
      </w:r>
      <w:r>
        <w:rPr>
          <w:rFonts w:ascii="Arial" w:hAnsi="Arial" w:cs="Arial"/>
          <w:b/>
          <w:sz w:val="24"/>
        </w:rPr>
        <w:t>New WI: Rel-19 LTE-Advanced Carrier Aggregation for x bands (2&lt;=x&lt;= 6) DL with y bands (y=1, 2) UL</w:t>
      </w:r>
    </w:p>
    <w:p w14:paraId="776BE6E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185157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RP-241638</w:t>
      </w:r>
      <w:r>
        <w:rPr>
          <w:color w:val="993300"/>
          <w:u w:val="single"/>
        </w:rPr>
        <w:t>.</w:t>
      </w:r>
    </w:p>
    <w:p w14:paraId="699533E5" w14:textId="77777777" w:rsidR="00A7610C" w:rsidRDefault="00A7610C" w:rsidP="00A7610C">
      <w:pPr>
        <w:rPr>
          <w:rFonts w:ascii="Arial" w:hAnsi="Arial" w:cs="Arial"/>
          <w:b/>
          <w:sz w:val="24"/>
        </w:rPr>
      </w:pPr>
      <w:r>
        <w:rPr>
          <w:rFonts w:ascii="Arial" w:hAnsi="Arial" w:cs="Arial"/>
          <w:b/>
          <w:color w:val="0000FF"/>
          <w:sz w:val="24"/>
        </w:rPr>
        <w:t>RP-241638</w:t>
      </w:r>
      <w:r>
        <w:rPr>
          <w:rFonts w:ascii="Arial" w:hAnsi="Arial" w:cs="Arial"/>
          <w:b/>
          <w:color w:val="0000FF"/>
          <w:sz w:val="24"/>
        </w:rPr>
        <w:tab/>
      </w:r>
      <w:r>
        <w:rPr>
          <w:rFonts w:ascii="Arial" w:hAnsi="Arial" w:cs="Arial"/>
          <w:b/>
          <w:sz w:val="24"/>
        </w:rPr>
        <w:t>New WID: Rel-19 LTE-Advanced Carrier Aggregation for x bands (2&lt;=x&lt;= 6) DL with y bands (y=1, 2) UL</w:t>
      </w:r>
    </w:p>
    <w:p w14:paraId="1BF4C4D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18303996" w14:textId="77777777" w:rsidR="00A7610C" w:rsidRDefault="00A7610C" w:rsidP="00A7610C">
      <w:pPr>
        <w:rPr>
          <w:color w:val="808080"/>
        </w:rPr>
      </w:pPr>
      <w:r>
        <w:rPr>
          <w:color w:val="808080"/>
        </w:rPr>
        <w:lastRenderedPageBreak/>
        <w:t>(Replaces RP-241243)</w:t>
      </w:r>
    </w:p>
    <w:p w14:paraId="0D1DDBEE" w14:textId="77777777" w:rsidR="00A7610C" w:rsidRDefault="00A7610C" w:rsidP="00A7610C">
      <w:pPr>
        <w:rPr>
          <w:rFonts w:ascii="Arial" w:hAnsi="Arial" w:cs="Arial"/>
          <w:b/>
        </w:rPr>
      </w:pPr>
      <w:r>
        <w:rPr>
          <w:rFonts w:ascii="Arial" w:hAnsi="Arial" w:cs="Arial"/>
          <w:b/>
        </w:rPr>
        <w:t xml:space="preserve">Discussion: </w:t>
      </w:r>
    </w:p>
    <w:p w14:paraId="4D8AE1EC" w14:textId="77777777" w:rsidR="00A7610C" w:rsidRDefault="00A7610C" w:rsidP="00A7610C">
      <w:r>
        <w:t>basket WI LTE_CA_R19_xBDL_yBUL</w:t>
      </w:r>
    </w:p>
    <w:p w14:paraId="6409F7D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RP-241676</w:t>
      </w:r>
      <w:r>
        <w:rPr>
          <w:color w:val="993300"/>
          <w:u w:val="single"/>
        </w:rPr>
        <w:t>.</w:t>
      </w:r>
    </w:p>
    <w:p w14:paraId="6D76F762" w14:textId="77777777" w:rsidR="00A7610C" w:rsidRDefault="00A7610C" w:rsidP="00A7610C">
      <w:pPr>
        <w:rPr>
          <w:rFonts w:ascii="Arial" w:hAnsi="Arial" w:cs="Arial"/>
          <w:b/>
          <w:sz w:val="24"/>
        </w:rPr>
      </w:pPr>
      <w:r>
        <w:rPr>
          <w:rFonts w:ascii="Arial" w:hAnsi="Arial" w:cs="Arial"/>
          <w:b/>
          <w:color w:val="0000FF"/>
          <w:sz w:val="24"/>
        </w:rPr>
        <w:t>RP-241676</w:t>
      </w:r>
      <w:r>
        <w:rPr>
          <w:rFonts w:ascii="Arial" w:hAnsi="Arial" w:cs="Arial"/>
          <w:b/>
          <w:color w:val="0000FF"/>
          <w:sz w:val="24"/>
        </w:rPr>
        <w:tab/>
      </w:r>
      <w:r>
        <w:rPr>
          <w:rFonts w:ascii="Arial" w:hAnsi="Arial" w:cs="Arial"/>
          <w:b/>
          <w:sz w:val="24"/>
        </w:rPr>
        <w:t>New WID: Rel-19 LTE-Advanced Carrier Aggregation for x bands (2&lt;=x&lt;= 6) DL with y bands (y=1, 2) UL</w:t>
      </w:r>
    </w:p>
    <w:p w14:paraId="07FD4E7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1BB8A378" w14:textId="77777777" w:rsidR="00A7610C" w:rsidRDefault="00A7610C" w:rsidP="00A7610C">
      <w:pPr>
        <w:rPr>
          <w:color w:val="808080"/>
        </w:rPr>
      </w:pPr>
      <w:r>
        <w:rPr>
          <w:color w:val="808080"/>
        </w:rPr>
        <w:t>(Replaces RP-241638)</w:t>
      </w:r>
    </w:p>
    <w:p w14:paraId="156403D2" w14:textId="77777777" w:rsidR="00A7610C" w:rsidRDefault="00A7610C" w:rsidP="00A7610C">
      <w:pPr>
        <w:rPr>
          <w:rFonts w:ascii="Arial" w:hAnsi="Arial" w:cs="Arial"/>
          <w:b/>
        </w:rPr>
      </w:pPr>
      <w:r>
        <w:rPr>
          <w:rFonts w:ascii="Arial" w:hAnsi="Arial" w:cs="Arial"/>
          <w:b/>
        </w:rPr>
        <w:t xml:space="preserve">Discussion: </w:t>
      </w:r>
    </w:p>
    <w:p w14:paraId="38F33EDF" w14:textId="77777777" w:rsidR="00A7610C" w:rsidRDefault="00A7610C" w:rsidP="00A7610C">
      <w:r>
        <w:t>conclusion: approved unseen</w:t>
      </w:r>
    </w:p>
    <w:p w14:paraId="66BFB19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D2A73" w14:textId="77777777" w:rsidR="00A7610C" w:rsidRDefault="00A7610C" w:rsidP="00A7610C">
      <w:pPr>
        <w:rPr>
          <w:rFonts w:ascii="Arial" w:hAnsi="Arial" w:cs="Arial"/>
          <w:b/>
          <w:sz w:val="24"/>
        </w:rPr>
      </w:pPr>
      <w:r>
        <w:rPr>
          <w:rFonts w:ascii="Arial" w:hAnsi="Arial" w:cs="Arial"/>
          <w:b/>
          <w:color w:val="0000FF"/>
          <w:sz w:val="24"/>
        </w:rPr>
        <w:t>RP-241080</w:t>
      </w:r>
      <w:r>
        <w:rPr>
          <w:rFonts w:ascii="Arial" w:hAnsi="Arial" w:cs="Arial"/>
          <w:b/>
          <w:color w:val="0000FF"/>
          <w:sz w:val="24"/>
        </w:rPr>
        <w:tab/>
      </w:r>
      <w:r>
        <w:rPr>
          <w:rFonts w:ascii="Arial" w:hAnsi="Arial" w:cs="Arial"/>
          <w:b/>
          <w:sz w:val="24"/>
        </w:rPr>
        <w:t>New WID on Introduction of IoT-NTN S-band (MSS band 2000-2020 MHz UL and 2180-2200 MHz DL)</w:t>
      </w:r>
    </w:p>
    <w:p w14:paraId="0B225EE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 EchoStar</w:t>
      </w:r>
    </w:p>
    <w:p w14:paraId="409EED87" w14:textId="77777777" w:rsidR="00A7610C" w:rsidRDefault="00A7610C" w:rsidP="00A7610C">
      <w:pPr>
        <w:rPr>
          <w:rFonts w:ascii="Arial" w:hAnsi="Arial" w:cs="Arial"/>
          <w:b/>
        </w:rPr>
      </w:pPr>
      <w:r>
        <w:rPr>
          <w:rFonts w:ascii="Arial" w:hAnsi="Arial" w:cs="Arial"/>
          <w:b/>
        </w:rPr>
        <w:t xml:space="preserve">Abstract: </w:t>
      </w:r>
    </w:p>
    <w:p w14:paraId="2C0B1D53" w14:textId="77777777" w:rsidR="00A7610C" w:rsidRDefault="00A7610C" w:rsidP="00A7610C">
      <w:r>
        <w:t>moved from AI 9.1.5 to AI 10.1.5</w:t>
      </w:r>
    </w:p>
    <w:p w14:paraId="4170C55B" w14:textId="77777777" w:rsidR="00A7610C" w:rsidRDefault="00A7610C" w:rsidP="00A7610C">
      <w:pPr>
        <w:rPr>
          <w:rFonts w:ascii="Arial" w:hAnsi="Arial" w:cs="Arial"/>
          <w:b/>
        </w:rPr>
      </w:pPr>
      <w:r>
        <w:rPr>
          <w:rFonts w:ascii="Arial" w:hAnsi="Arial" w:cs="Arial"/>
          <w:b/>
        </w:rPr>
        <w:t xml:space="preserve">Discussion: </w:t>
      </w:r>
    </w:p>
    <w:p w14:paraId="1E50037C" w14:textId="77777777" w:rsidR="00A7610C" w:rsidRDefault="00A7610C" w:rsidP="00A7610C">
      <w:r>
        <w:t>MCC: REL-independent from REL-19 makes no sense for a REL-19 WI</w:t>
      </w:r>
    </w:p>
    <w:p w14:paraId="7EA2743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RP-241662</w:t>
      </w:r>
      <w:r>
        <w:rPr>
          <w:color w:val="993300"/>
          <w:u w:val="single"/>
        </w:rPr>
        <w:t>.</w:t>
      </w:r>
    </w:p>
    <w:p w14:paraId="3950C5A9" w14:textId="77777777" w:rsidR="00A7610C" w:rsidRDefault="00A7610C" w:rsidP="00A7610C">
      <w:pPr>
        <w:rPr>
          <w:rFonts w:ascii="Arial" w:hAnsi="Arial" w:cs="Arial"/>
          <w:b/>
          <w:sz w:val="24"/>
        </w:rPr>
      </w:pPr>
      <w:r>
        <w:rPr>
          <w:rFonts w:ascii="Arial" w:hAnsi="Arial" w:cs="Arial"/>
          <w:b/>
          <w:color w:val="0000FF"/>
          <w:sz w:val="24"/>
        </w:rPr>
        <w:t>RP-241662</w:t>
      </w:r>
      <w:r>
        <w:rPr>
          <w:rFonts w:ascii="Arial" w:hAnsi="Arial" w:cs="Arial"/>
          <w:b/>
          <w:color w:val="0000FF"/>
          <w:sz w:val="24"/>
        </w:rPr>
        <w:tab/>
      </w:r>
      <w:r>
        <w:rPr>
          <w:rFonts w:ascii="Arial" w:hAnsi="Arial" w:cs="Arial"/>
          <w:b/>
          <w:sz w:val="24"/>
        </w:rPr>
        <w:t>New WID on Introduction of IoT-NTN S-band (MSS band 2000-2020 MHz UL and 2180-2200 MHz DL)</w:t>
      </w:r>
    </w:p>
    <w:p w14:paraId="6ABBA50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 EchoStar</w:t>
      </w:r>
    </w:p>
    <w:p w14:paraId="3BB800EC" w14:textId="77777777" w:rsidR="00A7610C" w:rsidRDefault="00A7610C" w:rsidP="00A7610C">
      <w:pPr>
        <w:rPr>
          <w:color w:val="808080"/>
        </w:rPr>
      </w:pPr>
      <w:r>
        <w:rPr>
          <w:color w:val="808080"/>
        </w:rPr>
        <w:t>(Replaces RP-241080)</w:t>
      </w:r>
    </w:p>
    <w:p w14:paraId="1D083AB9" w14:textId="77777777" w:rsidR="00A7610C" w:rsidRDefault="00A7610C" w:rsidP="00A7610C">
      <w:pPr>
        <w:rPr>
          <w:rFonts w:ascii="Arial" w:hAnsi="Arial" w:cs="Arial"/>
          <w:b/>
        </w:rPr>
      </w:pPr>
      <w:r>
        <w:rPr>
          <w:rFonts w:ascii="Arial" w:hAnsi="Arial" w:cs="Arial"/>
          <w:b/>
        </w:rPr>
        <w:t xml:space="preserve">Abstract: </w:t>
      </w:r>
    </w:p>
    <w:p w14:paraId="5FC18EA4" w14:textId="77777777" w:rsidR="00A7610C" w:rsidRDefault="00A7610C" w:rsidP="00A7610C">
      <w:r>
        <w:t>moved from AI 9.1.5 to AI 10.1.5</w:t>
      </w:r>
    </w:p>
    <w:p w14:paraId="1F8A15B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F51FE" w14:textId="77777777" w:rsidR="00A7610C" w:rsidRDefault="00A7610C" w:rsidP="00A7610C">
      <w:pPr>
        <w:rPr>
          <w:rFonts w:ascii="Arial" w:hAnsi="Arial" w:cs="Arial"/>
          <w:b/>
          <w:sz w:val="24"/>
        </w:rPr>
      </w:pPr>
      <w:r>
        <w:rPr>
          <w:rFonts w:ascii="Arial" w:hAnsi="Arial" w:cs="Arial"/>
          <w:b/>
          <w:color w:val="0000FF"/>
          <w:sz w:val="24"/>
        </w:rPr>
        <w:t>RP-241519</w:t>
      </w:r>
      <w:r>
        <w:rPr>
          <w:rFonts w:ascii="Arial" w:hAnsi="Arial" w:cs="Arial"/>
          <w:b/>
          <w:color w:val="0000FF"/>
          <w:sz w:val="24"/>
        </w:rPr>
        <w:tab/>
      </w:r>
      <w:r>
        <w:rPr>
          <w:rFonts w:ascii="Arial" w:hAnsi="Arial" w:cs="Arial"/>
          <w:b/>
          <w:sz w:val="24"/>
        </w:rPr>
        <w:t>Motivation for introduction of LTE FDD band in 1800 – 1830 MHz for Canada</w:t>
      </w:r>
    </w:p>
    <w:p w14:paraId="3CA9283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Sequans, Semtech, Telit, Ubiik, EDF, EUTC</w:t>
      </w:r>
    </w:p>
    <w:p w14:paraId="4078562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E6C16" w14:textId="77777777" w:rsidR="00A7610C" w:rsidRDefault="00A7610C" w:rsidP="00A7610C">
      <w:pPr>
        <w:rPr>
          <w:rFonts w:ascii="Arial" w:hAnsi="Arial" w:cs="Arial"/>
          <w:b/>
          <w:sz w:val="24"/>
        </w:rPr>
      </w:pPr>
      <w:r>
        <w:rPr>
          <w:rFonts w:ascii="Arial" w:hAnsi="Arial" w:cs="Arial"/>
          <w:b/>
          <w:color w:val="0000FF"/>
          <w:sz w:val="24"/>
        </w:rPr>
        <w:t>RP-241518</w:t>
      </w:r>
      <w:r>
        <w:rPr>
          <w:rFonts w:ascii="Arial" w:hAnsi="Arial" w:cs="Arial"/>
          <w:b/>
          <w:color w:val="0000FF"/>
          <w:sz w:val="24"/>
        </w:rPr>
        <w:tab/>
      </w:r>
      <w:r>
        <w:rPr>
          <w:rFonts w:ascii="Arial" w:hAnsi="Arial" w:cs="Arial"/>
          <w:b/>
          <w:sz w:val="24"/>
        </w:rPr>
        <w:t>New WID: Introduction of LTE FDD band in 1800 – 1830 MHz for Canada</w:t>
      </w:r>
    </w:p>
    <w:p w14:paraId="69D5783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NOVAMINT, Sequans, Semtech, Telit, Ubiik</w:t>
      </w:r>
    </w:p>
    <w:p w14:paraId="3D7273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RP-241619</w:t>
      </w:r>
      <w:r>
        <w:rPr>
          <w:color w:val="993300"/>
          <w:u w:val="single"/>
        </w:rPr>
        <w:t>.</w:t>
      </w:r>
    </w:p>
    <w:p w14:paraId="6AC14B6B" w14:textId="77777777" w:rsidR="00A7610C" w:rsidRDefault="00A7610C" w:rsidP="00A7610C">
      <w:pPr>
        <w:rPr>
          <w:rFonts w:ascii="Arial" w:hAnsi="Arial" w:cs="Arial"/>
          <w:b/>
          <w:sz w:val="24"/>
        </w:rPr>
      </w:pPr>
      <w:r>
        <w:rPr>
          <w:rFonts w:ascii="Arial" w:hAnsi="Arial" w:cs="Arial"/>
          <w:b/>
          <w:color w:val="0000FF"/>
          <w:sz w:val="24"/>
        </w:rPr>
        <w:lastRenderedPageBreak/>
        <w:t>RP-241619</w:t>
      </w:r>
      <w:r>
        <w:rPr>
          <w:rFonts w:ascii="Arial" w:hAnsi="Arial" w:cs="Arial"/>
          <w:b/>
          <w:color w:val="0000FF"/>
          <w:sz w:val="24"/>
        </w:rPr>
        <w:tab/>
      </w:r>
      <w:r>
        <w:rPr>
          <w:rFonts w:ascii="Arial" w:hAnsi="Arial" w:cs="Arial"/>
          <w:b/>
          <w:sz w:val="24"/>
        </w:rPr>
        <w:t>New WID: Introduction of LTE FDD band in 1800 – 1830 MHz for Canada</w:t>
      </w:r>
    </w:p>
    <w:p w14:paraId="1477396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NOVAMINT, Sequans, Semtech, Telit, Ubiik</w:t>
      </w:r>
    </w:p>
    <w:p w14:paraId="3CE16BEC" w14:textId="77777777" w:rsidR="00A7610C" w:rsidRDefault="00A7610C" w:rsidP="00A7610C">
      <w:pPr>
        <w:rPr>
          <w:color w:val="808080"/>
        </w:rPr>
      </w:pPr>
      <w:r>
        <w:rPr>
          <w:color w:val="808080"/>
        </w:rPr>
        <w:t>(Replaces RP-241518)</w:t>
      </w:r>
    </w:p>
    <w:p w14:paraId="2EF61839" w14:textId="77777777" w:rsidR="00A7610C" w:rsidRDefault="00A7610C" w:rsidP="00A7610C">
      <w:pPr>
        <w:rPr>
          <w:rFonts w:ascii="Arial" w:hAnsi="Arial" w:cs="Arial"/>
          <w:b/>
        </w:rPr>
      </w:pPr>
      <w:r>
        <w:rPr>
          <w:rFonts w:ascii="Arial" w:hAnsi="Arial" w:cs="Arial"/>
          <w:b/>
        </w:rPr>
        <w:t xml:space="preserve">Discussion: </w:t>
      </w:r>
    </w:p>
    <w:p w14:paraId="320C143B" w14:textId="77777777" w:rsidR="00A7610C" w:rsidRDefault="00A7610C" w:rsidP="00A7610C">
      <w:r>
        <w:t>Huawei: we do not need to impact the other bands but coexistence is to be considered, from which REL would this be REL-independent, also base station classes to be reflected</w:t>
      </w:r>
    </w:p>
    <w:p w14:paraId="1470E6E4" w14:textId="77777777" w:rsidR="00A7610C" w:rsidRDefault="00A7610C" w:rsidP="00A7610C">
      <w:r>
        <w:t>Ericsson: would impacting existing bands</w:t>
      </w:r>
    </w:p>
    <w:p w14:paraId="4A5668EF" w14:textId="77777777" w:rsidR="00A7610C" w:rsidRDefault="00A7610C" w:rsidP="00A7610C">
      <w:r>
        <w:t>RAN chair: let's have some offline discussion</w:t>
      </w:r>
    </w:p>
    <w:p w14:paraId="700463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RP-241649</w:t>
      </w:r>
      <w:r>
        <w:rPr>
          <w:color w:val="993300"/>
          <w:u w:val="single"/>
        </w:rPr>
        <w:t>.</w:t>
      </w:r>
    </w:p>
    <w:p w14:paraId="73768F09" w14:textId="77777777" w:rsidR="00A7610C" w:rsidRDefault="00A7610C" w:rsidP="00A7610C">
      <w:pPr>
        <w:rPr>
          <w:rFonts w:ascii="Arial" w:hAnsi="Arial" w:cs="Arial"/>
          <w:b/>
          <w:sz w:val="24"/>
        </w:rPr>
      </w:pPr>
      <w:r>
        <w:rPr>
          <w:rFonts w:ascii="Arial" w:hAnsi="Arial" w:cs="Arial"/>
          <w:b/>
          <w:color w:val="0000FF"/>
          <w:sz w:val="24"/>
        </w:rPr>
        <w:t>RP-241649</w:t>
      </w:r>
      <w:r>
        <w:rPr>
          <w:rFonts w:ascii="Arial" w:hAnsi="Arial" w:cs="Arial"/>
          <w:b/>
          <w:color w:val="0000FF"/>
          <w:sz w:val="24"/>
        </w:rPr>
        <w:tab/>
      </w:r>
      <w:r>
        <w:rPr>
          <w:rFonts w:ascii="Arial" w:hAnsi="Arial" w:cs="Arial"/>
          <w:b/>
          <w:sz w:val="24"/>
        </w:rPr>
        <w:t>New WID: Introduction of LTE FDD band in 1800 – 1830 MHz for Canada</w:t>
      </w:r>
    </w:p>
    <w:p w14:paraId="265A300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NOVAMINT, Sequans, Semtech, Telit, Ubiik</w:t>
      </w:r>
    </w:p>
    <w:p w14:paraId="6CF040D8" w14:textId="77777777" w:rsidR="00A7610C" w:rsidRDefault="00A7610C" w:rsidP="00A7610C">
      <w:pPr>
        <w:rPr>
          <w:color w:val="808080"/>
        </w:rPr>
      </w:pPr>
      <w:r>
        <w:rPr>
          <w:color w:val="808080"/>
        </w:rPr>
        <w:t>(Replaces RP-241619)</w:t>
      </w:r>
    </w:p>
    <w:p w14:paraId="57F49E4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99EF3" w14:textId="77777777" w:rsidR="00A7610C" w:rsidRDefault="00A7610C" w:rsidP="00A7610C">
      <w:pPr>
        <w:rPr>
          <w:rFonts w:ascii="Arial" w:hAnsi="Arial" w:cs="Arial"/>
          <w:b/>
          <w:sz w:val="24"/>
        </w:rPr>
      </w:pPr>
      <w:r>
        <w:rPr>
          <w:rFonts w:ascii="Arial" w:hAnsi="Arial" w:cs="Arial"/>
          <w:b/>
          <w:color w:val="0000FF"/>
          <w:sz w:val="24"/>
        </w:rPr>
        <w:t>RP-241640</w:t>
      </w:r>
      <w:r>
        <w:rPr>
          <w:rFonts w:ascii="Arial" w:hAnsi="Arial" w:cs="Arial"/>
          <w:b/>
          <w:color w:val="0000FF"/>
          <w:sz w:val="24"/>
        </w:rPr>
        <w:tab/>
      </w:r>
      <w:r>
        <w:rPr>
          <w:rFonts w:ascii="Arial" w:hAnsi="Arial" w:cs="Arial"/>
          <w:b/>
          <w:sz w:val="24"/>
        </w:rPr>
        <w:t>New WID: Rel-19 High power UE (power class 2) and high power operation (power class 1) for fixed-wireless/vehicle-mounted use cases in a single LTE band</w:t>
      </w:r>
    </w:p>
    <w:p w14:paraId="1503CC36"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4DBDF7BA" w14:textId="77777777" w:rsidR="00A7610C" w:rsidRDefault="00A7610C" w:rsidP="00A7610C">
      <w:pPr>
        <w:rPr>
          <w:rFonts w:ascii="Arial" w:hAnsi="Arial" w:cs="Arial"/>
          <w:b/>
        </w:rPr>
      </w:pPr>
      <w:r>
        <w:rPr>
          <w:rFonts w:ascii="Arial" w:hAnsi="Arial" w:cs="Arial"/>
          <w:b/>
        </w:rPr>
        <w:t xml:space="preserve">Discussion: </w:t>
      </w:r>
    </w:p>
    <w:p w14:paraId="0BD578AF" w14:textId="77777777" w:rsidR="00A7610C" w:rsidRDefault="00A7610C" w:rsidP="00A7610C">
      <w:r>
        <w:t>basket WI HPUE_LTE_bands_R19 which is based on RP-240944</w:t>
      </w:r>
    </w:p>
    <w:p w14:paraId="17838A7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RP-241681</w:t>
      </w:r>
      <w:r>
        <w:rPr>
          <w:color w:val="993300"/>
          <w:u w:val="single"/>
        </w:rPr>
        <w:t>.</w:t>
      </w:r>
    </w:p>
    <w:p w14:paraId="2C630C16" w14:textId="77777777" w:rsidR="00A7610C" w:rsidRDefault="00A7610C" w:rsidP="00A7610C">
      <w:pPr>
        <w:rPr>
          <w:rFonts w:ascii="Arial" w:hAnsi="Arial" w:cs="Arial"/>
          <w:b/>
          <w:sz w:val="24"/>
        </w:rPr>
      </w:pPr>
      <w:r>
        <w:rPr>
          <w:rFonts w:ascii="Arial" w:hAnsi="Arial" w:cs="Arial"/>
          <w:b/>
          <w:color w:val="0000FF"/>
          <w:sz w:val="24"/>
        </w:rPr>
        <w:t>RP-241681</w:t>
      </w:r>
      <w:r>
        <w:rPr>
          <w:rFonts w:ascii="Arial" w:hAnsi="Arial" w:cs="Arial"/>
          <w:b/>
          <w:color w:val="0000FF"/>
          <w:sz w:val="24"/>
        </w:rPr>
        <w:tab/>
      </w:r>
      <w:r>
        <w:rPr>
          <w:rFonts w:ascii="Arial" w:hAnsi="Arial" w:cs="Arial"/>
          <w:b/>
          <w:sz w:val="24"/>
        </w:rPr>
        <w:t>New WID: Rel-19 High power UE (power class 2) and high power operation (power class 1) for fixed-wireless/vehicle-mounted use cases in a single LTE band</w:t>
      </w:r>
    </w:p>
    <w:p w14:paraId="6ED36535"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3EDE8B74" w14:textId="77777777" w:rsidR="00A7610C" w:rsidRDefault="00A7610C" w:rsidP="00A7610C">
      <w:pPr>
        <w:rPr>
          <w:color w:val="808080"/>
        </w:rPr>
      </w:pPr>
      <w:r>
        <w:rPr>
          <w:color w:val="808080"/>
        </w:rPr>
        <w:t>(Replaces RP-241640)</w:t>
      </w:r>
    </w:p>
    <w:p w14:paraId="7A98BBE0" w14:textId="77777777" w:rsidR="00A7610C" w:rsidRDefault="00A7610C" w:rsidP="00A7610C">
      <w:pPr>
        <w:rPr>
          <w:rFonts w:ascii="Arial" w:hAnsi="Arial" w:cs="Arial"/>
          <w:b/>
        </w:rPr>
      </w:pPr>
      <w:r>
        <w:rPr>
          <w:rFonts w:ascii="Arial" w:hAnsi="Arial" w:cs="Arial"/>
          <w:b/>
        </w:rPr>
        <w:t xml:space="preserve">Discussion: </w:t>
      </w:r>
    </w:p>
    <w:p w14:paraId="506C7F4E" w14:textId="77777777" w:rsidR="00A7610C" w:rsidRDefault="00A7610C" w:rsidP="00A7610C">
      <w:r>
        <w:t>conclusion: approved unseen</w:t>
      </w:r>
    </w:p>
    <w:p w14:paraId="6D5CA1C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77CAE" w14:textId="77777777" w:rsidR="00A7610C" w:rsidRDefault="00A7610C" w:rsidP="00A7610C">
      <w:pPr>
        <w:pStyle w:val="Heading3"/>
      </w:pPr>
      <w:bookmarkStart w:id="448" w:name="_Toc174268527"/>
      <w:bookmarkStart w:id="449" w:name="_Toc174924536"/>
      <w:r>
        <w:t>10.2</w:t>
      </w:r>
      <w:r>
        <w:tab/>
        <w:t>Open REL-18 LTE WIs (not spectrum related)</w:t>
      </w:r>
      <w:bookmarkEnd w:id="448"/>
      <w:bookmarkEnd w:id="449"/>
    </w:p>
    <w:p w14:paraId="3B36DEFA" w14:textId="77777777" w:rsidR="00A7610C" w:rsidRDefault="00A7610C" w:rsidP="00A7610C">
      <w:pPr>
        <w:pStyle w:val="Heading4"/>
      </w:pPr>
      <w:bookmarkStart w:id="450" w:name="_Toc174268528"/>
      <w:bookmarkStart w:id="451" w:name="_Toc174924537"/>
      <w:r>
        <w:t>10.2.1</w:t>
      </w:r>
      <w:r>
        <w:tab/>
        <w:t>Perf. part: IoT NTN enhancements [RAN2 WI: IoT_NTN_enh-Perf]</w:t>
      </w:r>
      <w:bookmarkEnd w:id="450"/>
      <w:bookmarkEnd w:id="451"/>
    </w:p>
    <w:p w14:paraId="4314E666" w14:textId="77777777" w:rsidR="00A7610C" w:rsidRDefault="00A7610C" w:rsidP="00A7610C">
      <w:pPr>
        <w:rPr>
          <w:rFonts w:ascii="Arial" w:hAnsi="Arial" w:cs="Arial"/>
          <w:b/>
          <w:sz w:val="24"/>
        </w:rPr>
      </w:pPr>
      <w:r>
        <w:rPr>
          <w:rFonts w:ascii="Arial" w:hAnsi="Arial" w:cs="Arial"/>
          <w:b/>
          <w:color w:val="0000FF"/>
          <w:sz w:val="24"/>
        </w:rPr>
        <w:t>RP-241350</w:t>
      </w:r>
      <w:r>
        <w:rPr>
          <w:rFonts w:ascii="Arial" w:hAnsi="Arial" w:cs="Arial"/>
          <w:b/>
          <w:color w:val="0000FF"/>
          <w:sz w:val="24"/>
        </w:rPr>
        <w:tab/>
      </w:r>
      <w:r>
        <w:rPr>
          <w:rFonts w:ascii="Arial" w:hAnsi="Arial" w:cs="Arial"/>
          <w:b/>
          <w:sz w:val="24"/>
        </w:rPr>
        <w:t>Status Report: IoT (Internet of Things) NTN (non-terrestrial network) enhancements</w:t>
      </w:r>
    </w:p>
    <w:p w14:paraId="13D7BF2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6CC3A4A" w14:textId="77777777" w:rsidR="00A7610C" w:rsidRDefault="00A7610C" w:rsidP="00A7610C">
      <w:pPr>
        <w:rPr>
          <w:rFonts w:ascii="Arial" w:hAnsi="Arial" w:cs="Arial"/>
          <w:b/>
        </w:rPr>
      </w:pPr>
      <w:r>
        <w:rPr>
          <w:rFonts w:ascii="Arial" w:hAnsi="Arial" w:cs="Arial"/>
          <w:b/>
        </w:rPr>
        <w:lastRenderedPageBreak/>
        <w:t xml:space="preserve">Abstract: </w:t>
      </w:r>
    </w:p>
    <w:p w14:paraId="73E518E6" w14:textId="77777777" w:rsidR="00A7610C" w:rsidRDefault="00A7610C" w:rsidP="00A7610C">
      <w:r>
        <w:t xml:space="preserve">SR for Rel-18 IoT NTN </w:t>
      </w:r>
    </w:p>
    <w:p w14:paraId="36F91E99" w14:textId="77777777" w:rsidR="00A7610C" w:rsidRDefault="00A7610C" w:rsidP="00A7610C">
      <w:r>
        <w:t>RAN4 perf part</w:t>
      </w:r>
    </w:p>
    <w:p w14:paraId="0E17B4EB" w14:textId="77777777" w:rsidR="00A7610C" w:rsidRDefault="00A7610C" w:rsidP="00A7610C">
      <w:pPr>
        <w:rPr>
          <w:rFonts w:ascii="Arial" w:hAnsi="Arial" w:cs="Arial"/>
          <w:b/>
        </w:rPr>
      </w:pPr>
      <w:r>
        <w:rPr>
          <w:rFonts w:ascii="Arial" w:hAnsi="Arial" w:cs="Arial"/>
          <w:b/>
        </w:rPr>
        <w:t xml:space="preserve">Discussion: </w:t>
      </w:r>
    </w:p>
    <w:p w14:paraId="3E844CF9" w14:textId="77777777" w:rsidR="00A7610C" w:rsidRDefault="00A7610C" w:rsidP="00A7610C">
      <w:r>
        <w:t>conclusion: Perf. part WI is completed</w:t>
      </w:r>
    </w:p>
    <w:p w14:paraId="7489CF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352FC" w14:textId="77777777" w:rsidR="00A7610C" w:rsidRDefault="00A7610C" w:rsidP="00A7610C">
      <w:pPr>
        <w:rPr>
          <w:rFonts w:ascii="Arial" w:hAnsi="Arial" w:cs="Arial"/>
          <w:b/>
          <w:sz w:val="24"/>
        </w:rPr>
      </w:pPr>
      <w:r>
        <w:rPr>
          <w:rFonts w:ascii="Arial" w:hAnsi="Arial" w:cs="Arial"/>
          <w:b/>
          <w:color w:val="0000FF"/>
          <w:sz w:val="24"/>
        </w:rPr>
        <w:t>RP-241407</w:t>
      </w:r>
      <w:r>
        <w:rPr>
          <w:rFonts w:ascii="Arial" w:hAnsi="Arial" w:cs="Arial"/>
          <w:b/>
          <w:color w:val="0000FF"/>
          <w:sz w:val="24"/>
        </w:rPr>
        <w:tab/>
      </w:r>
      <w:r>
        <w:rPr>
          <w:rFonts w:ascii="Arial" w:hAnsi="Arial" w:cs="Arial"/>
          <w:b/>
          <w:sz w:val="24"/>
        </w:rPr>
        <w:t>RAN4 CRs to Open REL-18 LTE WIs - non-spectrum</w:t>
      </w:r>
    </w:p>
    <w:p w14:paraId="42C378C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FCF4A2" w14:textId="77777777" w:rsidR="00A7610C" w:rsidRDefault="00A7610C" w:rsidP="00A7610C">
      <w:pPr>
        <w:rPr>
          <w:rFonts w:ascii="Arial" w:hAnsi="Arial" w:cs="Arial"/>
          <w:b/>
        </w:rPr>
      </w:pPr>
      <w:r>
        <w:rPr>
          <w:rFonts w:ascii="Arial" w:hAnsi="Arial" w:cs="Arial"/>
          <w:b/>
        </w:rPr>
        <w:t xml:space="preserve">Abstract: </w:t>
      </w:r>
    </w:p>
    <w:p w14:paraId="0641C73E" w14:textId="77777777" w:rsidR="00A7610C" w:rsidRDefault="00A7610C" w:rsidP="00A7610C">
      <w:r>
        <w:t>10.2.1</w:t>
      </w:r>
    </w:p>
    <w:p w14:paraId="2485479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7B921" w14:textId="77777777" w:rsidR="00A7610C" w:rsidRDefault="00A7610C" w:rsidP="00A7610C">
      <w:pPr>
        <w:rPr>
          <w:rFonts w:ascii="Arial" w:hAnsi="Arial" w:cs="Arial"/>
          <w:b/>
          <w:sz w:val="24"/>
        </w:rPr>
      </w:pPr>
      <w:r>
        <w:rPr>
          <w:rFonts w:ascii="Arial" w:hAnsi="Arial" w:cs="Arial"/>
          <w:b/>
          <w:color w:val="0000FF"/>
          <w:sz w:val="24"/>
        </w:rPr>
        <w:t>RP-241351</w:t>
      </w:r>
      <w:r>
        <w:rPr>
          <w:rFonts w:ascii="Arial" w:hAnsi="Arial" w:cs="Arial"/>
          <w:b/>
          <w:color w:val="0000FF"/>
          <w:sz w:val="24"/>
        </w:rPr>
        <w:tab/>
      </w:r>
      <w:r>
        <w:rPr>
          <w:rFonts w:ascii="Arial" w:hAnsi="Arial" w:cs="Arial"/>
          <w:b/>
          <w:sz w:val="24"/>
        </w:rPr>
        <w:t>Revised WID: IoT (Internet of Things) NTN (non-terrestrial network) enhancements</w:t>
      </w:r>
    </w:p>
    <w:p w14:paraId="312601F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1A25B4C0" w14:textId="77777777" w:rsidR="00A7610C" w:rsidRDefault="00A7610C" w:rsidP="00A7610C">
      <w:pPr>
        <w:rPr>
          <w:rFonts w:ascii="Arial" w:hAnsi="Arial" w:cs="Arial"/>
          <w:b/>
        </w:rPr>
      </w:pPr>
      <w:r>
        <w:rPr>
          <w:rFonts w:ascii="Arial" w:hAnsi="Arial" w:cs="Arial"/>
          <w:b/>
        </w:rPr>
        <w:t xml:space="preserve">Abstract: </w:t>
      </w:r>
    </w:p>
    <w:p w14:paraId="3393EBB0" w14:textId="77777777" w:rsidR="00A7610C" w:rsidRDefault="00A7610C" w:rsidP="00A7610C">
      <w:r>
        <w:t>Clean-up for Demod and performance related impact, as R4 has agreed no BS/UE demod requirements</w:t>
      </w:r>
    </w:p>
    <w:p w14:paraId="4CC592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CE64F" w14:textId="77777777" w:rsidR="00A7610C" w:rsidRDefault="00A7610C" w:rsidP="00A7610C">
      <w:pPr>
        <w:pStyle w:val="Heading3"/>
      </w:pPr>
      <w:bookmarkStart w:id="452" w:name="_Toc174268529"/>
      <w:bookmarkStart w:id="453" w:name="_Toc174924538"/>
      <w:r>
        <w:t>10.3</w:t>
      </w:r>
      <w:r>
        <w:tab/>
        <w:t>Open REL-18 LTE WIs (spectrum related)</w:t>
      </w:r>
      <w:bookmarkEnd w:id="452"/>
      <w:bookmarkEnd w:id="453"/>
    </w:p>
    <w:p w14:paraId="683C54DD" w14:textId="77777777" w:rsidR="00A7610C" w:rsidRDefault="00A7610C" w:rsidP="00A7610C">
      <w:pPr>
        <w:pStyle w:val="Heading4"/>
      </w:pPr>
      <w:bookmarkStart w:id="454" w:name="_Toc174268530"/>
      <w:bookmarkStart w:id="455" w:name="_Toc174924539"/>
      <w:r>
        <w:t>10.3.1</w:t>
      </w:r>
      <w:r>
        <w:tab/>
        <w:t>Perf. part: Introduction of the Extended L-band (UL 1668-1675MHz, DL 1518-1525MHz) for IoT NTN [RAN4 WI: IoT_NTN_extLband-Perf]</w:t>
      </w:r>
      <w:bookmarkEnd w:id="454"/>
      <w:bookmarkEnd w:id="455"/>
    </w:p>
    <w:p w14:paraId="6D909F43" w14:textId="77777777" w:rsidR="00A7610C" w:rsidRDefault="00A7610C" w:rsidP="00A7610C">
      <w:pPr>
        <w:rPr>
          <w:rFonts w:ascii="Arial" w:hAnsi="Arial" w:cs="Arial"/>
          <w:b/>
          <w:sz w:val="24"/>
        </w:rPr>
      </w:pPr>
      <w:r>
        <w:rPr>
          <w:rFonts w:ascii="Arial" w:hAnsi="Arial" w:cs="Arial"/>
          <w:b/>
          <w:color w:val="0000FF"/>
          <w:sz w:val="24"/>
        </w:rPr>
        <w:t>RP-241586</w:t>
      </w:r>
      <w:r>
        <w:rPr>
          <w:rFonts w:ascii="Arial" w:hAnsi="Arial" w:cs="Arial"/>
          <w:b/>
          <w:color w:val="0000FF"/>
          <w:sz w:val="24"/>
        </w:rPr>
        <w:tab/>
      </w:r>
      <w:r>
        <w:rPr>
          <w:rFonts w:ascii="Arial" w:hAnsi="Arial" w:cs="Arial"/>
          <w:b/>
          <w:sz w:val="24"/>
        </w:rPr>
        <w:t>Status report for WI Perf. part: Introduction of the Extended L-band (UL 1668-1675MHz, DL 1518-1525MHz) for IoT NTN</w:t>
      </w:r>
    </w:p>
    <w:p w14:paraId="603ACCA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4AC9A0CB" w14:textId="77777777" w:rsidR="00A7610C" w:rsidRDefault="00A7610C" w:rsidP="00A7610C">
      <w:pPr>
        <w:rPr>
          <w:rFonts w:ascii="Arial" w:hAnsi="Arial" w:cs="Arial"/>
          <w:b/>
        </w:rPr>
      </w:pPr>
      <w:r>
        <w:rPr>
          <w:rFonts w:ascii="Arial" w:hAnsi="Arial" w:cs="Arial"/>
          <w:b/>
        </w:rPr>
        <w:t xml:space="preserve">Discussion: </w:t>
      </w:r>
    </w:p>
    <w:p w14:paraId="342A7732" w14:textId="77777777" w:rsidR="00A7610C" w:rsidRDefault="00A7610C" w:rsidP="00A7610C">
      <w:r>
        <w:t>MCC: late Tdoc request</w:t>
      </w:r>
    </w:p>
    <w:p w14:paraId="5C2B7EC5" w14:textId="77777777" w:rsidR="00A7610C" w:rsidRDefault="00A7610C" w:rsidP="00A7610C">
      <w:r>
        <w:t>conclusion: Perf. part WI is completed</w:t>
      </w:r>
    </w:p>
    <w:p w14:paraId="0BAB41F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E072E" w14:textId="77777777" w:rsidR="00A7610C" w:rsidRDefault="00A7610C" w:rsidP="00A7610C">
      <w:pPr>
        <w:rPr>
          <w:rFonts w:ascii="Arial" w:hAnsi="Arial" w:cs="Arial"/>
          <w:b/>
          <w:sz w:val="24"/>
        </w:rPr>
      </w:pPr>
      <w:r>
        <w:rPr>
          <w:rFonts w:ascii="Arial" w:hAnsi="Arial" w:cs="Arial"/>
          <w:b/>
          <w:color w:val="0000FF"/>
          <w:sz w:val="24"/>
        </w:rPr>
        <w:t>RP-241408</w:t>
      </w:r>
      <w:r>
        <w:rPr>
          <w:rFonts w:ascii="Arial" w:hAnsi="Arial" w:cs="Arial"/>
          <w:b/>
          <w:color w:val="0000FF"/>
          <w:sz w:val="24"/>
        </w:rPr>
        <w:tab/>
      </w:r>
      <w:r>
        <w:rPr>
          <w:rFonts w:ascii="Arial" w:hAnsi="Arial" w:cs="Arial"/>
          <w:b/>
          <w:sz w:val="24"/>
        </w:rPr>
        <w:t>RAN4 CRs to Introduction of the Extended L-band (UL 1668-1675MHz, DL 1518-1525MHz) for IoT NTN</w:t>
      </w:r>
    </w:p>
    <w:p w14:paraId="69364BD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0993E2" w14:textId="77777777" w:rsidR="00A7610C" w:rsidRDefault="00A7610C" w:rsidP="00A7610C">
      <w:pPr>
        <w:rPr>
          <w:rFonts w:ascii="Arial" w:hAnsi="Arial" w:cs="Arial"/>
          <w:b/>
        </w:rPr>
      </w:pPr>
      <w:r>
        <w:rPr>
          <w:rFonts w:ascii="Arial" w:hAnsi="Arial" w:cs="Arial"/>
          <w:b/>
        </w:rPr>
        <w:t xml:space="preserve">Abstract: </w:t>
      </w:r>
    </w:p>
    <w:p w14:paraId="017B3832" w14:textId="77777777" w:rsidR="00A7610C" w:rsidRDefault="00A7610C" w:rsidP="00A7610C">
      <w:r>
        <w:t>10.3.1</w:t>
      </w:r>
    </w:p>
    <w:p w14:paraId="6F2789A3"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82A40" w14:textId="77777777" w:rsidR="00A7610C" w:rsidRDefault="00A7610C" w:rsidP="00A7610C">
      <w:pPr>
        <w:pStyle w:val="Heading4"/>
      </w:pPr>
      <w:bookmarkStart w:id="456" w:name="_Toc174268531"/>
      <w:bookmarkStart w:id="457" w:name="_Toc174924540"/>
      <w:r>
        <w:t>10.3.2</w:t>
      </w:r>
      <w:r>
        <w:tab/>
        <w:t>Perf. part: Introduction of FDD LTE band (L+S band) for IoT NTN operation [RAN4 WI: IoT_NTN_FDD_LS_band-Perf]</w:t>
      </w:r>
      <w:bookmarkEnd w:id="456"/>
      <w:bookmarkEnd w:id="457"/>
    </w:p>
    <w:p w14:paraId="31D9BE2E" w14:textId="77777777" w:rsidR="00A7610C" w:rsidRDefault="00A7610C" w:rsidP="00A7610C">
      <w:pPr>
        <w:rPr>
          <w:rFonts w:ascii="Arial" w:hAnsi="Arial" w:cs="Arial"/>
          <w:b/>
          <w:sz w:val="24"/>
        </w:rPr>
      </w:pPr>
      <w:r>
        <w:rPr>
          <w:rFonts w:ascii="Arial" w:hAnsi="Arial" w:cs="Arial"/>
          <w:b/>
          <w:color w:val="0000FF"/>
          <w:sz w:val="24"/>
        </w:rPr>
        <w:t>RP-241352</w:t>
      </w:r>
      <w:r>
        <w:rPr>
          <w:rFonts w:ascii="Arial" w:hAnsi="Arial" w:cs="Arial"/>
          <w:b/>
          <w:color w:val="0000FF"/>
          <w:sz w:val="24"/>
        </w:rPr>
        <w:tab/>
      </w:r>
      <w:r>
        <w:rPr>
          <w:rFonts w:ascii="Arial" w:hAnsi="Arial" w:cs="Arial"/>
          <w:b/>
          <w:sz w:val="24"/>
        </w:rPr>
        <w:t>Status Report: Introduction of FDD LTE band (L+S band) for IoT NTN operation</w:t>
      </w:r>
    </w:p>
    <w:p w14:paraId="0961B7E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04D85CC1" w14:textId="77777777" w:rsidR="00A7610C" w:rsidRDefault="00A7610C" w:rsidP="00A7610C">
      <w:pPr>
        <w:rPr>
          <w:rFonts w:ascii="Arial" w:hAnsi="Arial" w:cs="Arial"/>
          <w:b/>
        </w:rPr>
      </w:pPr>
      <w:r>
        <w:rPr>
          <w:rFonts w:ascii="Arial" w:hAnsi="Arial" w:cs="Arial"/>
          <w:b/>
        </w:rPr>
        <w:t xml:space="preserve">Abstract: </w:t>
      </w:r>
    </w:p>
    <w:p w14:paraId="7B6B110E" w14:textId="77777777" w:rsidR="00A7610C" w:rsidRDefault="00A7610C" w:rsidP="00A7610C">
      <w:r>
        <w:t>SR (Perf part)</w:t>
      </w:r>
    </w:p>
    <w:p w14:paraId="557A4816" w14:textId="77777777" w:rsidR="00A7610C" w:rsidRDefault="00A7610C" w:rsidP="00A7610C">
      <w:pPr>
        <w:rPr>
          <w:rFonts w:ascii="Arial" w:hAnsi="Arial" w:cs="Arial"/>
          <w:b/>
        </w:rPr>
      </w:pPr>
      <w:r>
        <w:rPr>
          <w:rFonts w:ascii="Arial" w:hAnsi="Arial" w:cs="Arial"/>
          <w:b/>
        </w:rPr>
        <w:t xml:space="preserve">Discussion: </w:t>
      </w:r>
    </w:p>
    <w:p w14:paraId="4F2C5386" w14:textId="77777777" w:rsidR="00A7610C" w:rsidRDefault="00A7610C" w:rsidP="00A7610C">
      <w:r>
        <w:t>conclusion: Perf. part WI is completed</w:t>
      </w:r>
    </w:p>
    <w:p w14:paraId="728D2C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659CE" w14:textId="77777777" w:rsidR="00A7610C" w:rsidRDefault="00A7610C" w:rsidP="00A7610C">
      <w:pPr>
        <w:rPr>
          <w:rFonts w:ascii="Arial" w:hAnsi="Arial" w:cs="Arial"/>
          <w:b/>
          <w:sz w:val="24"/>
        </w:rPr>
      </w:pPr>
      <w:r>
        <w:rPr>
          <w:rFonts w:ascii="Arial" w:hAnsi="Arial" w:cs="Arial"/>
          <w:b/>
          <w:color w:val="0000FF"/>
          <w:sz w:val="24"/>
        </w:rPr>
        <w:t>RP-241409</w:t>
      </w:r>
      <w:r>
        <w:rPr>
          <w:rFonts w:ascii="Arial" w:hAnsi="Arial" w:cs="Arial"/>
          <w:b/>
          <w:color w:val="0000FF"/>
          <w:sz w:val="24"/>
        </w:rPr>
        <w:tab/>
      </w:r>
      <w:r>
        <w:rPr>
          <w:rFonts w:ascii="Arial" w:hAnsi="Arial" w:cs="Arial"/>
          <w:b/>
          <w:sz w:val="24"/>
        </w:rPr>
        <w:t>RAN4 CRs Introduction of FDD LTE band (L+S band) for IoT NTN operation</w:t>
      </w:r>
    </w:p>
    <w:p w14:paraId="1C0FF83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B35C82" w14:textId="77777777" w:rsidR="00A7610C" w:rsidRDefault="00A7610C" w:rsidP="00A7610C">
      <w:pPr>
        <w:rPr>
          <w:rFonts w:ascii="Arial" w:hAnsi="Arial" w:cs="Arial"/>
          <w:b/>
        </w:rPr>
      </w:pPr>
      <w:r>
        <w:rPr>
          <w:rFonts w:ascii="Arial" w:hAnsi="Arial" w:cs="Arial"/>
          <w:b/>
        </w:rPr>
        <w:t xml:space="preserve">Abstract: </w:t>
      </w:r>
    </w:p>
    <w:p w14:paraId="1AF0B5FB" w14:textId="77777777" w:rsidR="00A7610C" w:rsidRDefault="00A7610C" w:rsidP="00A7610C">
      <w:r>
        <w:t>10.3.2</w:t>
      </w:r>
    </w:p>
    <w:p w14:paraId="1F820D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F7867" w14:textId="77777777" w:rsidR="00A7610C" w:rsidRDefault="00A7610C" w:rsidP="00A7610C">
      <w:pPr>
        <w:rPr>
          <w:rFonts w:ascii="Arial" w:hAnsi="Arial" w:cs="Arial"/>
          <w:b/>
          <w:sz w:val="24"/>
        </w:rPr>
      </w:pPr>
      <w:r>
        <w:rPr>
          <w:rFonts w:ascii="Arial" w:hAnsi="Arial" w:cs="Arial"/>
          <w:b/>
          <w:color w:val="0000FF"/>
          <w:sz w:val="24"/>
        </w:rPr>
        <w:t>RP-241353</w:t>
      </w:r>
      <w:r>
        <w:rPr>
          <w:rFonts w:ascii="Arial" w:hAnsi="Arial" w:cs="Arial"/>
          <w:b/>
          <w:color w:val="0000FF"/>
          <w:sz w:val="24"/>
        </w:rPr>
        <w:tab/>
      </w:r>
      <w:r>
        <w:rPr>
          <w:rFonts w:ascii="Arial" w:hAnsi="Arial" w:cs="Arial"/>
          <w:b/>
          <w:sz w:val="24"/>
        </w:rPr>
        <w:t>Revised WID: Introduction of FDD LTE band (L+S band) for IoT NTN operation</w:t>
      </w:r>
    </w:p>
    <w:p w14:paraId="789AEAE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6A3341F7" w14:textId="77777777" w:rsidR="00A7610C" w:rsidRDefault="00A7610C" w:rsidP="00A7610C">
      <w:pPr>
        <w:rPr>
          <w:rFonts w:ascii="Arial" w:hAnsi="Arial" w:cs="Arial"/>
          <w:b/>
        </w:rPr>
      </w:pPr>
      <w:r>
        <w:rPr>
          <w:rFonts w:ascii="Arial" w:hAnsi="Arial" w:cs="Arial"/>
          <w:b/>
        </w:rPr>
        <w:t xml:space="preserve">Abstract: </w:t>
      </w:r>
    </w:p>
    <w:p w14:paraId="4B767FAA" w14:textId="77777777" w:rsidR="00A7610C" w:rsidRDefault="00A7610C" w:rsidP="00A7610C">
      <w:r>
        <w:t>Updating Rapporteur name</w:t>
      </w:r>
    </w:p>
    <w:p w14:paraId="1C0C7BEB" w14:textId="77777777" w:rsidR="00A7610C" w:rsidRDefault="00A7610C" w:rsidP="00A7610C">
      <w:r>
        <w:t>Using the correct baseline: RP-234060</w:t>
      </w:r>
    </w:p>
    <w:p w14:paraId="25FAB41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AFE3E" w14:textId="77777777" w:rsidR="00A7610C" w:rsidRDefault="00A7610C" w:rsidP="00A7610C">
      <w:pPr>
        <w:pStyle w:val="Heading4"/>
      </w:pPr>
      <w:bookmarkStart w:id="458" w:name="_Toc174268532"/>
      <w:bookmarkStart w:id="459" w:name="_Toc174924541"/>
      <w:r>
        <w:t>10.3.3</w:t>
      </w:r>
      <w:r>
        <w:tab/>
        <w:t>LTE Carrier Aggregation related basket WIs for REL-18</w:t>
      </w:r>
      <w:bookmarkEnd w:id="458"/>
      <w:bookmarkEnd w:id="459"/>
    </w:p>
    <w:p w14:paraId="755852FB" w14:textId="77777777" w:rsidR="00A7610C" w:rsidRDefault="00A7610C" w:rsidP="00A7610C">
      <w:pPr>
        <w:pStyle w:val="Heading5"/>
      </w:pPr>
      <w:bookmarkStart w:id="460" w:name="_Toc174268533"/>
      <w:bookmarkStart w:id="461" w:name="_Toc174924542"/>
      <w:r>
        <w:t>10.3.3.1</w:t>
      </w:r>
      <w:r>
        <w:tab/>
        <w:t>Core part: Rel-18 LTE-Advanced CA for x bands (2&lt;=x&lt;= 6) DL with y bands (y=1, 2) UL [RAN4 WI: LTE_CA_R18_xBDL_yBUL-Core]</w:t>
      </w:r>
      <w:bookmarkEnd w:id="460"/>
      <w:bookmarkEnd w:id="461"/>
    </w:p>
    <w:p w14:paraId="58746BCE" w14:textId="77777777" w:rsidR="00A7610C" w:rsidRDefault="00A7610C" w:rsidP="00A7610C">
      <w:r>
        <w:t>NOTE: RAN #103 approved Core part REL-18 exception in RP-240413.</w:t>
      </w:r>
    </w:p>
    <w:p w14:paraId="0558AB29" w14:textId="77777777" w:rsidR="00A7610C" w:rsidRDefault="00A7610C" w:rsidP="00A7610C">
      <w:pPr>
        <w:rPr>
          <w:rFonts w:ascii="Arial" w:hAnsi="Arial" w:cs="Arial"/>
          <w:b/>
          <w:sz w:val="24"/>
        </w:rPr>
      </w:pPr>
      <w:r>
        <w:rPr>
          <w:rFonts w:ascii="Arial" w:hAnsi="Arial" w:cs="Arial"/>
          <w:b/>
          <w:color w:val="0000FF"/>
          <w:sz w:val="24"/>
        </w:rPr>
        <w:t>RP-241241</w:t>
      </w:r>
      <w:r>
        <w:rPr>
          <w:rFonts w:ascii="Arial" w:hAnsi="Arial" w:cs="Arial"/>
          <w:b/>
          <w:color w:val="0000FF"/>
          <w:sz w:val="24"/>
        </w:rPr>
        <w:tab/>
      </w:r>
      <w:r>
        <w:rPr>
          <w:rFonts w:ascii="Arial" w:hAnsi="Arial" w:cs="Arial"/>
          <w:b/>
          <w:sz w:val="24"/>
        </w:rPr>
        <w:t>Status report for WI: Core part: Rel-18 LTE-Advanced Carrier Aggregation for x bands (2&lt;=x&lt;= 6) DL with y bands (y=1, 2) UL; rapporteur: Huawei</w:t>
      </w:r>
    </w:p>
    <w:p w14:paraId="35AAF7E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F4E846" w14:textId="77777777" w:rsidR="00A7610C" w:rsidRDefault="00A7610C" w:rsidP="00A7610C">
      <w:pPr>
        <w:rPr>
          <w:rFonts w:ascii="Arial" w:hAnsi="Arial" w:cs="Arial"/>
          <w:b/>
        </w:rPr>
      </w:pPr>
      <w:r>
        <w:rPr>
          <w:rFonts w:ascii="Arial" w:hAnsi="Arial" w:cs="Arial"/>
          <w:b/>
        </w:rPr>
        <w:t xml:space="preserve">Discussion: </w:t>
      </w:r>
    </w:p>
    <w:p w14:paraId="207FCEB3" w14:textId="77777777" w:rsidR="00A7610C" w:rsidRDefault="00A7610C" w:rsidP="00A7610C">
      <w:r>
        <w:t>conclusion: Core part WI is completed</w:t>
      </w:r>
    </w:p>
    <w:p w14:paraId="622979E0"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55FD6" w14:textId="77777777" w:rsidR="00A7610C" w:rsidRDefault="00A7610C" w:rsidP="00A7610C">
      <w:pPr>
        <w:rPr>
          <w:rFonts w:ascii="Arial" w:hAnsi="Arial" w:cs="Arial"/>
          <w:b/>
          <w:sz w:val="24"/>
        </w:rPr>
      </w:pPr>
      <w:r>
        <w:rPr>
          <w:rFonts w:ascii="Arial" w:hAnsi="Arial" w:cs="Arial"/>
          <w:b/>
          <w:color w:val="0000FF"/>
          <w:sz w:val="24"/>
        </w:rPr>
        <w:t>RP-241410</w:t>
      </w:r>
      <w:r>
        <w:rPr>
          <w:rFonts w:ascii="Arial" w:hAnsi="Arial" w:cs="Arial"/>
          <w:b/>
          <w:color w:val="0000FF"/>
          <w:sz w:val="24"/>
        </w:rPr>
        <w:tab/>
      </w:r>
      <w:r>
        <w:rPr>
          <w:rFonts w:ascii="Arial" w:hAnsi="Arial" w:cs="Arial"/>
          <w:b/>
          <w:sz w:val="24"/>
        </w:rPr>
        <w:t>RAN4 CRs to Rel-18 LTE-Advanced CA for x bands (2&lt;=x&lt;= 6) DL with y bands (y=1, 2) UL</w:t>
      </w:r>
    </w:p>
    <w:p w14:paraId="56AA904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6EA1AD" w14:textId="77777777" w:rsidR="00A7610C" w:rsidRDefault="00A7610C" w:rsidP="00A7610C">
      <w:pPr>
        <w:rPr>
          <w:rFonts w:ascii="Arial" w:hAnsi="Arial" w:cs="Arial"/>
          <w:b/>
        </w:rPr>
      </w:pPr>
      <w:r>
        <w:rPr>
          <w:rFonts w:ascii="Arial" w:hAnsi="Arial" w:cs="Arial"/>
          <w:b/>
        </w:rPr>
        <w:t xml:space="preserve">Abstract: </w:t>
      </w:r>
    </w:p>
    <w:p w14:paraId="773D6387" w14:textId="77777777" w:rsidR="00A7610C" w:rsidRDefault="00A7610C" w:rsidP="00A7610C">
      <w:r>
        <w:t>10.3.3.1</w:t>
      </w:r>
    </w:p>
    <w:p w14:paraId="092031A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D6DAB" w14:textId="77777777" w:rsidR="00A7610C" w:rsidRDefault="00A7610C" w:rsidP="00A7610C">
      <w:pPr>
        <w:rPr>
          <w:rFonts w:ascii="Arial" w:hAnsi="Arial" w:cs="Arial"/>
          <w:b/>
          <w:sz w:val="24"/>
        </w:rPr>
      </w:pPr>
      <w:r>
        <w:rPr>
          <w:rFonts w:ascii="Arial" w:hAnsi="Arial" w:cs="Arial"/>
          <w:b/>
          <w:color w:val="0000FF"/>
          <w:sz w:val="24"/>
        </w:rPr>
        <w:t>RP-241522</w:t>
      </w:r>
      <w:r>
        <w:rPr>
          <w:rFonts w:ascii="Arial" w:hAnsi="Arial" w:cs="Arial"/>
          <w:b/>
          <w:color w:val="0000FF"/>
          <w:sz w:val="24"/>
        </w:rPr>
        <w:tab/>
      </w:r>
      <w:r>
        <w:rPr>
          <w:rFonts w:ascii="Arial" w:hAnsi="Arial" w:cs="Arial"/>
          <w:b/>
          <w:sz w:val="24"/>
        </w:rPr>
        <w:t>TR 36.718-02-01 v1.0.0 LTE-A intra-band/inter-band Carrier Aggregation for x (x&lt;=6) bands DL with y bands (y=1, 2) UL (Release 18)</w:t>
      </w:r>
    </w:p>
    <w:p w14:paraId="0B051416"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36.718-02-01 v1.0.0</w:t>
      </w:r>
      <w:r>
        <w:rPr>
          <w:i/>
        </w:rPr>
        <w:br/>
      </w:r>
      <w:r>
        <w:rPr>
          <w:i/>
        </w:rPr>
        <w:tab/>
      </w:r>
      <w:r>
        <w:rPr>
          <w:i/>
        </w:rPr>
        <w:tab/>
      </w:r>
      <w:r>
        <w:rPr>
          <w:i/>
        </w:rPr>
        <w:tab/>
      </w:r>
      <w:r>
        <w:rPr>
          <w:i/>
        </w:rPr>
        <w:tab/>
      </w:r>
      <w:r>
        <w:rPr>
          <w:i/>
        </w:rPr>
        <w:tab/>
        <w:t>Source: Huawei, HiSilicon</w:t>
      </w:r>
    </w:p>
    <w:p w14:paraId="5CE05719" w14:textId="77777777" w:rsidR="00A7610C" w:rsidRDefault="00A7610C" w:rsidP="00A7610C">
      <w:pPr>
        <w:rPr>
          <w:rFonts w:ascii="Arial" w:hAnsi="Arial" w:cs="Arial"/>
          <w:b/>
        </w:rPr>
      </w:pPr>
      <w:r>
        <w:rPr>
          <w:rFonts w:ascii="Arial" w:hAnsi="Arial" w:cs="Arial"/>
          <w:b/>
        </w:rPr>
        <w:t xml:space="preserve">Abstract: </w:t>
      </w:r>
    </w:p>
    <w:p w14:paraId="257A4262" w14:textId="77777777" w:rsidR="00A7610C" w:rsidRDefault="00A7610C" w:rsidP="00A7610C">
      <w:r>
        <w:t>RAN4 TR 36.718 is provided for 1-step approval</w:t>
      </w:r>
    </w:p>
    <w:p w14:paraId="5E517D7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66211" w14:textId="77777777" w:rsidR="00A7610C" w:rsidRDefault="00A7610C" w:rsidP="00A7610C">
      <w:pPr>
        <w:rPr>
          <w:rFonts w:ascii="Arial" w:hAnsi="Arial" w:cs="Arial"/>
          <w:b/>
          <w:sz w:val="24"/>
        </w:rPr>
      </w:pPr>
      <w:r>
        <w:rPr>
          <w:rFonts w:ascii="Arial" w:hAnsi="Arial" w:cs="Arial"/>
          <w:b/>
          <w:color w:val="0000FF"/>
          <w:sz w:val="24"/>
        </w:rPr>
        <w:t>RP-241242</w:t>
      </w:r>
      <w:r>
        <w:rPr>
          <w:rFonts w:ascii="Arial" w:hAnsi="Arial" w:cs="Arial"/>
          <w:b/>
          <w:color w:val="0000FF"/>
          <w:sz w:val="24"/>
        </w:rPr>
        <w:tab/>
      </w:r>
      <w:r>
        <w:rPr>
          <w:rFonts w:ascii="Arial" w:hAnsi="Arial" w:cs="Arial"/>
          <w:b/>
          <w:sz w:val="24"/>
        </w:rPr>
        <w:t>Revised WID: Rel-18 LTE-Advanced Carrier Aggregation for x bands (2&lt;=x&lt;= 6) DL with y bands (y=1, 2) UL</w:t>
      </w:r>
    </w:p>
    <w:p w14:paraId="622D165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6BF04A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2A74E" w14:textId="77777777" w:rsidR="00A7610C" w:rsidRDefault="00A7610C" w:rsidP="00A7610C">
      <w:pPr>
        <w:pStyle w:val="Heading3"/>
      </w:pPr>
      <w:bookmarkStart w:id="462" w:name="_Toc174268534"/>
      <w:bookmarkStart w:id="463" w:name="_Toc174924543"/>
      <w:r>
        <w:t>10.4</w:t>
      </w:r>
      <w:r>
        <w:tab/>
        <w:t>Closed REL-18 LTE SIs</w:t>
      </w:r>
      <w:bookmarkEnd w:id="462"/>
      <w:bookmarkEnd w:id="463"/>
    </w:p>
    <w:p w14:paraId="617921FE" w14:textId="77777777" w:rsidR="00A7610C" w:rsidRDefault="00A7610C" w:rsidP="00A7610C">
      <w:pPr>
        <w:pStyle w:val="Heading3"/>
      </w:pPr>
      <w:bookmarkStart w:id="464" w:name="_Toc174268535"/>
      <w:bookmarkStart w:id="465" w:name="_Toc174924544"/>
      <w:r>
        <w:t>10.5</w:t>
      </w:r>
      <w:r>
        <w:tab/>
        <w:t>Closed REL-18 LTE WIs (not spectrum related)</w:t>
      </w:r>
      <w:bookmarkEnd w:id="464"/>
      <w:bookmarkEnd w:id="465"/>
    </w:p>
    <w:p w14:paraId="7F19F220" w14:textId="77777777" w:rsidR="00A7610C" w:rsidRDefault="00A7610C" w:rsidP="00A7610C">
      <w:pPr>
        <w:pStyle w:val="Heading4"/>
      </w:pPr>
      <w:bookmarkStart w:id="466" w:name="_Toc174268536"/>
      <w:bookmarkStart w:id="467" w:name="_Toc174924545"/>
      <w:r>
        <w:t>10.5.1</w:t>
      </w:r>
      <w:r>
        <w:tab/>
        <w:t>NB-IoT/eMTC core &amp; performance requirements for NTN [RAN4 WI: LTE_NBIOT_eMTC_NTN_req]</w:t>
      </w:r>
      <w:bookmarkEnd w:id="466"/>
      <w:bookmarkEnd w:id="467"/>
    </w:p>
    <w:p w14:paraId="216AA233" w14:textId="77777777" w:rsidR="00A7610C" w:rsidRDefault="00A7610C" w:rsidP="00A7610C">
      <w:pPr>
        <w:rPr>
          <w:rFonts w:ascii="Arial" w:hAnsi="Arial" w:cs="Arial"/>
          <w:b/>
          <w:sz w:val="24"/>
        </w:rPr>
      </w:pPr>
      <w:r>
        <w:rPr>
          <w:rFonts w:ascii="Arial" w:hAnsi="Arial" w:cs="Arial"/>
          <w:b/>
          <w:color w:val="0000FF"/>
          <w:sz w:val="24"/>
        </w:rPr>
        <w:t>RP-241411</w:t>
      </w:r>
      <w:r>
        <w:rPr>
          <w:rFonts w:ascii="Arial" w:hAnsi="Arial" w:cs="Arial"/>
          <w:b/>
          <w:color w:val="0000FF"/>
          <w:sz w:val="24"/>
        </w:rPr>
        <w:tab/>
      </w:r>
      <w:r>
        <w:rPr>
          <w:rFonts w:ascii="Arial" w:hAnsi="Arial" w:cs="Arial"/>
          <w:b/>
          <w:sz w:val="24"/>
        </w:rPr>
        <w:t>RAN4 CRs to closed NB-IoT / eMTC core &amp; performance requirements for NTN</w:t>
      </w:r>
    </w:p>
    <w:p w14:paraId="12DD39A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F954D8" w14:textId="77777777" w:rsidR="00A7610C" w:rsidRDefault="00A7610C" w:rsidP="00A7610C">
      <w:pPr>
        <w:rPr>
          <w:rFonts w:ascii="Arial" w:hAnsi="Arial" w:cs="Arial"/>
          <w:b/>
        </w:rPr>
      </w:pPr>
      <w:r>
        <w:rPr>
          <w:rFonts w:ascii="Arial" w:hAnsi="Arial" w:cs="Arial"/>
          <w:b/>
        </w:rPr>
        <w:t xml:space="preserve">Abstract: </w:t>
      </w:r>
    </w:p>
    <w:p w14:paraId="3738BD82" w14:textId="77777777" w:rsidR="00A7610C" w:rsidRDefault="00A7610C" w:rsidP="00A7610C">
      <w:r>
        <w:t>10.5.1</w:t>
      </w:r>
    </w:p>
    <w:p w14:paraId="16CAF24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E5828" w14:textId="77777777" w:rsidR="00A7610C" w:rsidRDefault="00A7610C" w:rsidP="00A7610C">
      <w:pPr>
        <w:pStyle w:val="Heading4"/>
      </w:pPr>
      <w:bookmarkStart w:id="468" w:name="_Toc174268537"/>
      <w:bookmarkStart w:id="469" w:name="_Toc174924546"/>
      <w:r>
        <w:t>10.5.2</w:t>
      </w:r>
      <w:r>
        <w:tab/>
        <w:t>Core part: MPR for LTE intra-band CA with a CC gap larger than 35 MHz [RAN4 WI: LTE_intra_CA_MPR_35MHz_gap-Core]</w:t>
      </w:r>
      <w:bookmarkEnd w:id="468"/>
      <w:bookmarkEnd w:id="469"/>
    </w:p>
    <w:p w14:paraId="5B48A463" w14:textId="77777777" w:rsidR="00A7610C" w:rsidRDefault="00A7610C" w:rsidP="00A7610C">
      <w:pPr>
        <w:pStyle w:val="Heading4"/>
      </w:pPr>
      <w:bookmarkStart w:id="470" w:name="_Toc174268538"/>
      <w:bookmarkStart w:id="471" w:name="_Toc174924547"/>
      <w:r>
        <w:t>10.5.3</w:t>
      </w:r>
      <w:r>
        <w:tab/>
        <w:t>Core part: IoT NTN enhancements [RAN2 WI: IoT_NTN_enh-Core]</w:t>
      </w:r>
      <w:bookmarkEnd w:id="470"/>
      <w:bookmarkEnd w:id="471"/>
    </w:p>
    <w:p w14:paraId="0CD74A1B" w14:textId="77777777" w:rsidR="00A7610C" w:rsidRDefault="00A7610C" w:rsidP="00A7610C">
      <w:pPr>
        <w:rPr>
          <w:rFonts w:ascii="Arial" w:hAnsi="Arial" w:cs="Arial"/>
          <w:b/>
          <w:sz w:val="24"/>
        </w:rPr>
      </w:pPr>
      <w:r>
        <w:rPr>
          <w:rFonts w:ascii="Arial" w:hAnsi="Arial" w:cs="Arial"/>
          <w:b/>
          <w:color w:val="0000FF"/>
          <w:sz w:val="24"/>
        </w:rPr>
        <w:t>RP-241556</w:t>
      </w:r>
      <w:r>
        <w:rPr>
          <w:rFonts w:ascii="Arial" w:hAnsi="Arial" w:cs="Arial"/>
          <w:b/>
          <w:color w:val="0000FF"/>
          <w:sz w:val="24"/>
        </w:rPr>
        <w:tab/>
      </w:r>
      <w:r>
        <w:rPr>
          <w:rFonts w:ascii="Arial" w:hAnsi="Arial" w:cs="Arial"/>
          <w:b/>
          <w:sz w:val="24"/>
        </w:rPr>
        <w:t>IoT (Internet of Things) NTN (non-terrestrial network) enhancements</w:t>
      </w:r>
    </w:p>
    <w:p w14:paraId="3A4293A6"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72716BB" w14:textId="77777777" w:rsidR="00A7610C" w:rsidRDefault="00A7610C" w:rsidP="00A7610C">
      <w:pPr>
        <w:rPr>
          <w:rFonts w:ascii="Arial" w:hAnsi="Arial" w:cs="Arial"/>
          <w:b/>
        </w:rPr>
      </w:pPr>
      <w:r>
        <w:rPr>
          <w:rFonts w:ascii="Arial" w:hAnsi="Arial" w:cs="Arial"/>
          <w:b/>
        </w:rPr>
        <w:t xml:space="preserve">Discussion: </w:t>
      </w:r>
    </w:p>
    <w:p w14:paraId="219FCC17" w14:textId="77777777" w:rsidR="00A7610C" w:rsidRDefault="00A7610C" w:rsidP="00A7610C">
      <w:r>
        <w:t>MCC: late submission</w:t>
      </w:r>
    </w:p>
    <w:p w14:paraId="0A65652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53D23" w14:textId="77777777" w:rsidR="00A7610C" w:rsidRDefault="00A7610C" w:rsidP="00A7610C">
      <w:pPr>
        <w:rPr>
          <w:rFonts w:ascii="Arial" w:hAnsi="Arial" w:cs="Arial"/>
          <w:b/>
          <w:sz w:val="24"/>
        </w:rPr>
      </w:pPr>
      <w:r>
        <w:rPr>
          <w:rFonts w:ascii="Arial" w:hAnsi="Arial" w:cs="Arial"/>
          <w:b/>
          <w:color w:val="0000FF"/>
          <w:sz w:val="24"/>
        </w:rPr>
        <w:t>RP-241412</w:t>
      </w:r>
      <w:r>
        <w:rPr>
          <w:rFonts w:ascii="Arial" w:hAnsi="Arial" w:cs="Arial"/>
          <w:b/>
          <w:color w:val="0000FF"/>
          <w:sz w:val="24"/>
        </w:rPr>
        <w:tab/>
      </w:r>
      <w:r>
        <w:rPr>
          <w:rFonts w:ascii="Arial" w:hAnsi="Arial" w:cs="Arial"/>
          <w:b/>
          <w:sz w:val="24"/>
        </w:rPr>
        <w:t>RAN4 CRs to IoT NTN enhancements</w:t>
      </w:r>
    </w:p>
    <w:p w14:paraId="6B67509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8C7C43" w14:textId="77777777" w:rsidR="00A7610C" w:rsidRDefault="00A7610C" w:rsidP="00A7610C">
      <w:pPr>
        <w:rPr>
          <w:rFonts w:ascii="Arial" w:hAnsi="Arial" w:cs="Arial"/>
          <w:b/>
        </w:rPr>
      </w:pPr>
      <w:r>
        <w:rPr>
          <w:rFonts w:ascii="Arial" w:hAnsi="Arial" w:cs="Arial"/>
          <w:b/>
        </w:rPr>
        <w:t xml:space="preserve">Abstract: </w:t>
      </w:r>
    </w:p>
    <w:p w14:paraId="2987FF77" w14:textId="77777777" w:rsidR="00A7610C" w:rsidRDefault="00A7610C" w:rsidP="00A7610C">
      <w:r>
        <w:t>10.5.3</w:t>
      </w:r>
    </w:p>
    <w:p w14:paraId="61604C1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3588F" w14:textId="77777777" w:rsidR="00A7610C" w:rsidRDefault="00A7610C" w:rsidP="00A7610C">
      <w:pPr>
        <w:pStyle w:val="Heading4"/>
      </w:pPr>
      <w:bookmarkStart w:id="472" w:name="_Toc174268539"/>
      <w:bookmarkStart w:id="473" w:name="_Toc174924548"/>
      <w:r>
        <w:t>10.5.4</w:t>
      </w:r>
      <w:r>
        <w:tab/>
        <w:t>Core part: Enhanced LTE Support for UAV [RAN2 WI: LTE_UAV_enh-Core]]</w:t>
      </w:r>
      <w:bookmarkEnd w:id="472"/>
      <w:bookmarkEnd w:id="473"/>
    </w:p>
    <w:p w14:paraId="06792FC2" w14:textId="77777777" w:rsidR="00A7610C" w:rsidRDefault="00A7610C" w:rsidP="00A7610C">
      <w:pPr>
        <w:rPr>
          <w:rFonts w:ascii="Arial" w:hAnsi="Arial" w:cs="Arial"/>
          <w:b/>
          <w:sz w:val="24"/>
        </w:rPr>
      </w:pPr>
      <w:r>
        <w:rPr>
          <w:rFonts w:ascii="Arial" w:hAnsi="Arial" w:cs="Arial"/>
          <w:b/>
          <w:color w:val="0000FF"/>
          <w:sz w:val="24"/>
        </w:rPr>
        <w:t>RP-241557</w:t>
      </w:r>
      <w:r>
        <w:rPr>
          <w:rFonts w:ascii="Arial" w:hAnsi="Arial" w:cs="Arial"/>
          <w:b/>
          <w:color w:val="0000FF"/>
          <w:sz w:val="24"/>
        </w:rPr>
        <w:tab/>
      </w:r>
      <w:r>
        <w:rPr>
          <w:rFonts w:ascii="Arial" w:hAnsi="Arial" w:cs="Arial"/>
          <w:b/>
          <w:sz w:val="24"/>
        </w:rPr>
        <w:t>Enhanced LTE Support for UAV</w:t>
      </w:r>
    </w:p>
    <w:p w14:paraId="7229D5B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F93FE0" w14:textId="77777777" w:rsidR="00A7610C" w:rsidRDefault="00A7610C" w:rsidP="00A7610C">
      <w:pPr>
        <w:rPr>
          <w:rFonts w:ascii="Arial" w:hAnsi="Arial" w:cs="Arial"/>
          <w:b/>
        </w:rPr>
      </w:pPr>
      <w:r>
        <w:rPr>
          <w:rFonts w:ascii="Arial" w:hAnsi="Arial" w:cs="Arial"/>
          <w:b/>
        </w:rPr>
        <w:t xml:space="preserve">Discussion: </w:t>
      </w:r>
    </w:p>
    <w:p w14:paraId="7A143F3A" w14:textId="77777777" w:rsidR="00A7610C" w:rsidRDefault="00A7610C" w:rsidP="00A7610C">
      <w:r>
        <w:t>MCC: late submission</w:t>
      </w:r>
    </w:p>
    <w:p w14:paraId="75CA7F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AD712" w14:textId="77777777" w:rsidR="00A7610C" w:rsidRDefault="00A7610C" w:rsidP="00A7610C">
      <w:pPr>
        <w:rPr>
          <w:rFonts w:ascii="Arial" w:hAnsi="Arial" w:cs="Arial"/>
          <w:b/>
          <w:sz w:val="24"/>
        </w:rPr>
      </w:pPr>
      <w:r>
        <w:rPr>
          <w:rFonts w:ascii="Arial" w:hAnsi="Arial" w:cs="Arial"/>
          <w:b/>
          <w:color w:val="0000FF"/>
          <w:sz w:val="24"/>
        </w:rPr>
        <w:t>RP-241413</w:t>
      </w:r>
      <w:r>
        <w:rPr>
          <w:rFonts w:ascii="Arial" w:hAnsi="Arial" w:cs="Arial"/>
          <w:b/>
          <w:color w:val="0000FF"/>
          <w:sz w:val="24"/>
        </w:rPr>
        <w:tab/>
      </w:r>
      <w:r>
        <w:rPr>
          <w:rFonts w:ascii="Arial" w:hAnsi="Arial" w:cs="Arial"/>
          <w:b/>
          <w:sz w:val="24"/>
        </w:rPr>
        <w:t>RAN4 CRs to enhanced LTE support for UAV</w:t>
      </w:r>
    </w:p>
    <w:p w14:paraId="0D69D1F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A7BC87" w14:textId="77777777" w:rsidR="00A7610C" w:rsidRDefault="00A7610C" w:rsidP="00A7610C">
      <w:pPr>
        <w:rPr>
          <w:rFonts w:ascii="Arial" w:hAnsi="Arial" w:cs="Arial"/>
          <w:b/>
        </w:rPr>
      </w:pPr>
      <w:r>
        <w:rPr>
          <w:rFonts w:ascii="Arial" w:hAnsi="Arial" w:cs="Arial"/>
          <w:b/>
        </w:rPr>
        <w:t xml:space="preserve">Abstract: </w:t>
      </w:r>
    </w:p>
    <w:p w14:paraId="50F866CD" w14:textId="77777777" w:rsidR="00A7610C" w:rsidRDefault="00A7610C" w:rsidP="00A7610C">
      <w:r>
        <w:t>10.5.4</w:t>
      </w:r>
    </w:p>
    <w:p w14:paraId="648CA58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825B0" w14:textId="77777777" w:rsidR="00A7610C" w:rsidRDefault="00A7610C" w:rsidP="00A7610C">
      <w:pPr>
        <w:pStyle w:val="Heading3"/>
      </w:pPr>
      <w:bookmarkStart w:id="474" w:name="_Toc174268540"/>
      <w:bookmarkStart w:id="475" w:name="_Toc174924549"/>
      <w:r>
        <w:lastRenderedPageBreak/>
        <w:t>10.6</w:t>
      </w:r>
      <w:r>
        <w:tab/>
        <w:t>Closed REL-18 LTE WIs (spectrum related)</w:t>
      </w:r>
      <w:bookmarkEnd w:id="474"/>
      <w:bookmarkEnd w:id="475"/>
    </w:p>
    <w:p w14:paraId="6D8A7008" w14:textId="77777777" w:rsidR="00A7610C" w:rsidRDefault="00A7610C" w:rsidP="00A7610C">
      <w:pPr>
        <w:pStyle w:val="Heading4"/>
      </w:pPr>
      <w:bookmarkStart w:id="476" w:name="_Toc174268541"/>
      <w:bookmarkStart w:id="477" w:name="_Toc174924550"/>
      <w:r>
        <w:t>10.6.1</w:t>
      </w:r>
      <w:r>
        <w:tab/>
        <w:t>Introduction of LTE TDD band in 1670-1675 MHz [RAN4 WI: LTE_TDD_1670_1675MHz]</w:t>
      </w:r>
      <w:bookmarkEnd w:id="476"/>
      <w:bookmarkEnd w:id="477"/>
    </w:p>
    <w:p w14:paraId="72F8CB5B" w14:textId="77777777" w:rsidR="00A7610C" w:rsidRDefault="00A7610C" w:rsidP="00A7610C">
      <w:pPr>
        <w:pStyle w:val="Heading4"/>
      </w:pPr>
      <w:bookmarkStart w:id="478" w:name="_Toc174268542"/>
      <w:bookmarkStart w:id="479" w:name="_Toc174924551"/>
      <w:r>
        <w:t>10.6.2</w:t>
      </w:r>
      <w:r>
        <w:tab/>
        <w:t>Core part: LTE intra-band contiguous CA for band 8 [RAN4 WI: LTE_CA_intra_B8-Core]</w:t>
      </w:r>
      <w:bookmarkEnd w:id="478"/>
      <w:bookmarkEnd w:id="479"/>
    </w:p>
    <w:p w14:paraId="4D9E5AEB" w14:textId="77777777" w:rsidR="00A7610C" w:rsidRDefault="00A7610C" w:rsidP="00A7610C">
      <w:pPr>
        <w:pStyle w:val="Heading4"/>
      </w:pPr>
      <w:bookmarkStart w:id="480" w:name="_Toc174268543"/>
      <w:bookmarkStart w:id="481" w:name="_Toc174924552"/>
      <w:r>
        <w:t>10.6.3</w:t>
      </w:r>
      <w:r>
        <w:tab/>
        <w:t>Introduction of 900 MHz LTE band in the US [RAN4 WI: LTE_900MHz_US]</w:t>
      </w:r>
      <w:bookmarkEnd w:id="480"/>
      <w:bookmarkEnd w:id="481"/>
    </w:p>
    <w:p w14:paraId="4F12C2C3" w14:textId="77777777" w:rsidR="00A7610C" w:rsidRDefault="00A7610C" w:rsidP="00A7610C">
      <w:pPr>
        <w:pStyle w:val="Heading4"/>
      </w:pPr>
      <w:bookmarkStart w:id="482" w:name="_Toc174268544"/>
      <w:bookmarkStart w:id="483" w:name="_Toc174924553"/>
      <w:r>
        <w:t>10.6.4</w:t>
      </w:r>
      <w:r>
        <w:tab/>
        <w:t>Core part: New bands and BW allocation for 5G terrestrial broadcast - part 2 [RAN4 WI: LTE_terr_bcast_bands_part2-Core]</w:t>
      </w:r>
      <w:bookmarkEnd w:id="482"/>
      <w:bookmarkEnd w:id="483"/>
    </w:p>
    <w:p w14:paraId="1DC68111" w14:textId="77777777" w:rsidR="00A7610C" w:rsidRDefault="00A7610C" w:rsidP="00A7610C">
      <w:pPr>
        <w:pStyle w:val="Heading4"/>
      </w:pPr>
      <w:bookmarkStart w:id="484" w:name="_Toc174268545"/>
      <w:bookmarkStart w:id="485" w:name="_Toc174924554"/>
      <w:r>
        <w:t>10.6.5</w:t>
      </w:r>
      <w:r>
        <w:tab/>
        <w:t>Additional LTE bands for UE cat. M1/M2/NB1/NB2 in Rel-18 [RAN4 WI: LTE_bands_R18_M1_M2_NB1_NB2]</w:t>
      </w:r>
      <w:bookmarkEnd w:id="484"/>
      <w:bookmarkEnd w:id="485"/>
    </w:p>
    <w:p w14:paraId="635234ED" w14:textId="77777777" w:rsidR="00A7610C" w:rsidRDefault="00A7610C" w:rsidP="00A7610C">
      <w:pPr>
        <w:pStyle w:val="Heading4"/>
      </w:pPr>
      <w:bookmarkStart w:id="486" w:name="_Toc174268546"/>
      <w:bookmarkStart w:id="487" w:name="_Toc174924555"/>
      <w:r>
        <w:t>10.6.6</w:t>
      </w:r>
      <w:r>
        <w:tab/>
        <w:t>Core part: Introduction of FDD LTE band (L+S band) for IoT NTN operation [RAN4 WI: IoT_NTN_FDD_LS_band-Core]</w:t>
      </w:r>
      <w:bookmarkEnd w:id="486"/>
      <w:bookmarkEnd w:id="487"/>
    </w:p>
    <w:p w14:paraId="63C55A70" w14:textId="77777777" w:rsidR="00A7610C" w:rsidRDefault="00A7610C" w:rsidP="00A7610C">
      <w:pPr>
        <w:rPr>
          <w:rFonts w:ascii="Arial" w:hAnsi="Arial" w:cs="Arial"/>
          <w:b/>
          <w:sz w:val="24"/>
        </w:rPr>
      </w:pPr>
      <w:r>
        <w:rPr>
          <w:rFonts w:ascii="Arial" w:hAnsi="Arial" w:cs="Arial"/>
          <w:b/>
          <w:color w:val="0000FF"/>
          <w:sz w:val="24"/>
        </w:rPr>
        <w:t>RP-241414</w:t>
      </w:r>
      <w:r>
        <w:rPr>
          <w:rFonts w:ascii="Arial" w:hAnsi="Arial" w:cs="Arial"/>
          <w:b/>
          <w:color w:val="0000FF"/>
          <w:sz w:val="24"/>
        </w:rPr>
        <w:tab/>
      </w:r>
      <w:r>
        <w:rPr>
          <w:rFonts w:ascii="Arial" w:hAnsi="Arial" w:cs="Arial"/>
          <w:b/>
          <w:sz w:val="24"/>
        </w:rPr>
        <w:t>RAN4 CRs to closed Introduction of FDD LTE band (L+S band) for IoT NTN operation</w:t>
      </w:r>
    </w:p>
    <w:p w14:paraId="252B5B9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64C490" w14:textId="77777777" w:rsidR="00A7610C" w:rsidRDefault="00A7610C" w:rsidP="00A7610C">
      <w:pPr>
        <w:rPr>
          <w:rFonts w:ascii="Arial" w:hAnsi="Arial" w:cs="Arial"/>
          <w:b/>
        </w:rPr>
      </w:pPr>
      <w:r>
        <w:rPr>
          <w:rFonts w:ascii="Arial" w:hAnsi="Arial" w:cs="Arial"/>
          <w:b/>
        </w:rPr>
        <w:t xml:space="preserve">Abstract: </w:t>
      </w:r>
    </w:p>
    <w:p w14:paraId="33D57798" w14:textId="77777777" w:rsidR="00A7610C" w:rsidRDefault="00A7610C" w:rsidP="00A7610C">
      <w:r>
        <w:t>10.6.6</w:t>
      </w:r>
    </w:p>
    <w:p w14:paraId="1F59CD4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5B699" w14:textId="77777777" w:rsidR="00A7610C" w:rsidRDefault="00A7610C" w:rsidP="00A7610C">
      <w:pPr>
        <w:pStyle w:val="Heading4"/>
      </w:pPr>
      <w:bookmarkStart w:id="488" w:name="_Toc174268547"/>
      <w:bookmarkStart w:id="489" w:name="_Toc174924556"/>
      <w:r>
        <w:t>10.6.7</w:t>
      </w:r>
      <w:r>
        <w:tab/>
        <w:t>Core part: Introduction of the Extended L-band (UL 1668-1675MHz, DL 1518-1525MHz) for IoT NTN [RAN4 WI: IoT_NTN_extLband-Core]</w:t>
      </w:r>
      <w:bookmarkEnd w:id="488"/>
      <w:bookmarkEnd w:id="489"/>
    </w:p>
    <w:p w14:paraId="68DAEB30" w14:textId="77777777" w:rsidR="00A7610C" w:rsidRDefault="00A7610C" w:rsidP="00A7610C">
      <w:pPr>
        <w:rPr>
          <w:rFonts w:ascii="Arial" w:hAnsi="Arial" w:cs="Arial"/>
          <w:b/>
          <w:sz w:val="24"/>
        </w:rPr>
      </w:pPr>
      <w:r>
        <w:rPr>
          <w:rFonts w:ascii="Arial" w:hAnsi="Arial" w:cs="Arial"/>
          <w:b/>
          <w:color w:val="0000FF"/>
          <w:sz w:val="24"/>
        </w:rPr>
        <w:t>RP-241415</w:t>
      </w:r>
      <w:r>
        <w:rPr>
          <w:rFonts w:ascii="Arial" w:hAnsi="Arial" w:cs="Arial"/>
          <w:b/>
          <w:color w:val="0000FF"/>
          <w:sz w:val="24"/>
        </w:rPr>
        <w:tab/>
      </w:r>
      <w:r>
        <w:rPr>
          <w:rFonts w:ascii="Arial" w:hAnsi="Arial" w:cs="Arial"/>
          <w:b/>
          <w:sz w:val="24"/>
        </w:rPr>
        <w:t>RAN4 CRs to closed Introduction of the Extended L-band (UL 1668-1675MHz, DL 1518-1525MHz) for IoT NTN</w:t>
      </w:r>
    </w:p>
    <w:p w14:paraId="317D87F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D54441" w14:textId="77777777" w:rsidR="00A7610C" w:rsidRDefault="00A7610C" w:rsidP="00A7610C">
      <w:pPr>
        <w:rPr>
          <w:rFonts w:ascii="Arial" w:hAnsi="Arial" w:cs="Arial"/>
          <w:b/>
        </w:rPr>
      </w:pPr>
      <w:r>
        <w:rPr>
          <w:rFonts w:ascii="Arial" w:hAnsi="Arial" w:cs="Arial"/>
          <w:b/>
        </w:rPr>
        <w:t xml:space="preserve">Abstract: </w:t>
      </w:r>
    </w:p>
    <w:p w14:paraId="0BA83653" w14:textId="77777777" w:rsidR="00A7610C" w:rsidRDefault="00A7610C" w:rsidP="00A7610C">
      <w:r>
        <w:t>10.6.7</w:t>
      </w:r>
    </w:p>
    <w:p w14:paraId="4F38D7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7C9C9" w14:textId="77777777" w:rsidR="00A7610C" w:rsidRDefault="00A7610C" w:rsidP="00A7610C">
      <w:pPr>
        <w:pStyle w:val="Heading4"/>
      </w:pPr>
      <w:bookmarkStart w:id="490" w:name="_Toc174268548"/>
      <w:bookmarkStart w:id="491" w:name="_Toc174924557"/>
      <w:r>
        <w:t>10.6.8</w:t>
      </w:r>
      <w:r>
        <w:tab/>
        <w:t>High Power UE (PC2) for LTE FDD Band 14 [RAN4 WI: HPUE_LTE_FDD_B14]</w:t>
      </w:r>
      <w:bookmarkEnd w:id="490"/>
      <w:bookmarkEnd w:id="491"/>
    </w:p>
    <w:p w14:paraId="09F4FBB0" w14:textId="77777777" w:rsidR="00A7610C" w:rsidRDefault="00A7610C" w:rsidP="00A7610C">
      <w:pPr>
        <w:pStyle w:val="Heading3"/>
      </w:pPr>
      <w:bookmarkStart w:id="492" w:name="_Toc174268549"/>
      <w:bookmarkStart w:id="493" w:name="_Toc174924558"/>
      <w:r>
        <w:t>10.7</w:t>
      </w:r>
      <w:r>
        <w:tab/>
        <w:t>Small Technical Enhancements and Improvements for REL-18 [TEI18]</w:t>
      </w:r>
      <w:bookmarkEnd w:id="492"/>
      <w:bookmarkEnd w:id="493"/>
    </w:p>
    <w:p w14:paraId="16685659" w14:textId="77777777" w:rsidR="00A7610C" w:rsidRDefault="00A7610C" w:rsidP="00A7610C">
      <w:pPr>
        <w:rPr>
          <w:rFonts w:ascii="Arial" w:hAnsi="Arial" w:cs="Arial"/>
          <w:b/>
          <w:sz w:val="24"/>
        </w:rPr>
      </w:pPr>
      <w:r>
        <w:rPr>
          <w:rFonts w:ascii="Arial" w:hAnsi="Arial" w:cs="Arial"/>
          <w:b/>
          <w:color w:val="0000FF"/>
          <w:sz w:val="24"/>
        </w:rPr>
        <w:t>RP-241546</w:t>
      </w:r>
      <w:r>
        <w:rPr>
          <w:rFonts w:ascii="Arial" w:hAnsi="Arial" w:cs="Arial"/>
          <w:b/>
          <w:color w:val="0000FF"/>
          <w:sz w:val="24"/>
        </w:rPr>
        <w:tab/>
      </w:r>
      <w:r>
        <w:rPr>
          <w:rFonts w:ascii="Arial" w:hAnsi="Arial" w:cs="Arial"/>
          <w:b/>
          <w:sz w:val="24"/>
        </w:rPr>
        <w:t>Small Technical Enhancements and Improvements for REL-18</w:t>
      </w:r>
    </w:p>
    <w:p w14:paraId="3BC54BC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AF8FB05" w14:textId="77777777" w:rsidR="00A7610C" w:rsidRDefault="00A7610C" w:rsidP="00A7610C">
      <w:pPr>
        <w:rPr>
          <w:rFonts w:ascii="Arial" w:hAnsi="Arial" w:cs="Arial"/>
          <w:b/>
        </w:rPr>
      </w:pPr>
      <w:r>
        <w:rPr>
          <w:rFonts w:ascii="Arial" w:hAnsi="Arial" w:cs="Arial"/>
          <w:b/>
        </w:rPr>
        <w:lastRenderedPageBreak/>
        <w:t xml:space="preserve">Abstract: </w:t>
      </w:r>
    </w:p>
    <w:p w14:paraId="5CC2AD9B" w14:textId="77777777" w:rsidR="00A7610C" w:rsidRDefault="00A7610C" w:rsidP="00A7610C">
      <w:r>
        <w:t>moved from AI 10.8 to AI 10.7</w:t>
      </w:r>
    </w:p>
    <w:p w14:paraId="338AF564" w14:textId="77777777" w:rsidR="00A7610C" w:rsidRDefault="00A7610C" w:rsidP="00A7610C">
      <w:pPr>
        <w:rPr>
          <w:rFonts w:ascii="Arial" w:hAnsi="Arial" w:cs="Arial"/>
          <w:b/>
        </w:rPr>
      </w:pPr>
      <w:r>
        <w:rPr>
          <w:rFonts w:ascii="Arial" w:hAnsi="Arial" w:cs="Arial"/>
          <w:b/>
        </w:rPr>
        <w:t xml:space="preserve">Discussion: </w:t>
      </w:r>
    </w:p>
    <w:p w14:paraId="74F4CE3F" w14:textId="77777777" w:rsidR="00A7610C" w:rsidRDefault="00A7610C" w:rsidP="00A7610C">
      <w:r>
        <w:t>MCC: late submission</w:t>
      </w:r>
    </w:p>
    <w:p w14:paraId="6E994DA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603BA" w14:textId="77777777" w:rsidR="00A7610C" w:rsidRDefault="00A7610C" w:rsidP="00A7610C">
      <w:pPr>
        <w:rPr>
          <w:rFonts w:ascii="Arial" w:hAnsi="Arial" w:cs="Arial"/>
          <w:b/>
          <w:sz w:val="24"/>
        </w:rPr>
      </w:pPr>
      <w:r>
        <w:rPr>
          <w:rFonts w:ascii="Arial" w:hAnsi="Arial" w:cs="Arial"/>
          <w:b/>
          <w:color w:val="0000FF"/>
          <w:sz w:val="24"/>
        </w:rPr>
        <w:t>RP-241416</w:t>
      </w:r>
      <w:r>
        <w:rPr>
          <w:rFonts w:ascii="Arial" w:hAnsi="Arial" w:cs="Arial"/>
          <w:b/>
          <w:color w:val="0000FF"/>
          <w:sz w:val="24"/>
        </w:rPr>
        <w:tab/>
      </w:r>
      <w:r>
        <w:rPr>
          <w:rFonts w:ascii="Arial" w:hAnsi="Arial" w:cs="Arial"/>
          <w:b/>
          <w:sz w:val="24"/>
        </w:rPr>
        <w:t>RAN4 CRs to LTE TEI18</w:t>
      </w:r>
    </w:p>
    <w:p w14:paraId="3B099F4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2F72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E5C0A" w14:textId="77777777" w:rsidR="00A7610C" w:rsidRDefault="00A7610C" w:rsidP="00A7610C">
      <w:pPr>
        <w:pStyle w:val="Heading3"/>
      </w:pPr>
      <w:bookmarkStart w:id="494" w:name="_Toc174268550"/>
      <w:bookmarkStart w:id="495" w:name="_Toc174924559"/>
      <w:r>
        <w:t>10.8</w:t>
      </w:r>
      <w:r>
        <w:tab/>
        <w:t>LTE UE capabilities/UE categories</w:t>
      </w:r>
      <w:bookmarkEnd w:id="494"/>
      <w:bookmarkEnd w:id="495"/>
    </w:p>
    <w:p w14:paraId="672DD0B6" w14:textId="77777777" w:rsidR="00A7610C" w:rsidRDefault="00A7610C" w:rsidP="00A7610C">
      <w:pPr>
        <w:rPr>
          <w:rFonts w:ascii="Arial" w:hAnsi="Arial" w:cs="Arial"/>
          <w:b/>
          <w:sz w:val="24"/>
        </w:rPr>
      </w:pPr>
      <w:r>
        <w:rPr>
          <w:rFonts w:ascii="Arial" w:hAnsi="Arial" w:cs="Arial"/>
          <w:b/>
          <w:color w:val="0000FF"/>
          <w:sz w:val="24"/>
        </w:rPr>
        <w:t>RP-241545</w:t>
      </w:r>
      <w:r>
        <w:rPr>
          <w:rFonts w:ascii="Arial" w:hAnsi="Arial" w:cs="Arial"/>
          <w:b/>
          <w:color w:val="0000FF"/>
          <w:sz w:val="24"/>
        </w:rPr>
        <w:tab/>
      </w:r>
      <w:r>
        <w:rPr>
          <w:rFonts w:ascii="Arial" w:hAnsi="Arial" w:cs="Arial"/>
          <w:b/>
          <w:sz w:val="24"/>
        </w:rPr>
        <w:t>LTE UE capabilities/UE categories</w:t>
      </w:r>
    </w:p>
    <w:p w14:paraId="63ACB13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17F979" w14:textId="77777777" w:rsidR="00A7610C" w:rsidRDefault="00A7610C" w:rsidP="00A7610C">
      <w:pPr>
        <w:rPr>
          <w:rFonts w:ascii="Arial" w:hAnsi="Arial" w:cs="Arial"/>
          <w:b/>
        </w:rPr>
      </w:pPr>
      <w:r>
        <w:rPr>
          <w:rFonts w:ascii="Arial" w:hAnsi="Arial" w:cs="Arial"/>
          <w:b/>
        </w:rPr>
        <w:t xml:space="preserve">Discussion: </w:t>
      </w:r>
    </w:p>
    <w:p w14:paraId="79CA9D60" w14:textId="77777777" w:rsidR="00A7610C" w:rsidRDefault="00A7610C" w:rsidP="00A7610C">
      <w:r>
        <w:t>MCC: late submission</w:t>
      </w:r>
    </w:p>
    <w:p w14:paraId="6D0466F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F95CE" w14:textId="77777777" w:rsidR="00A7610C" w:rsidRDefault="00A7610C" w:rsidP="00A7610C">
      <w:pPr>
        <w:pStyle w:val="Heading3"/>
      </w:pPr>
      <w:bookmarkStart w:id="496" w:name="_Toc174268551"/>
      <w:bookmarkStart w:id="497" w:name="_Toc174924560"/>
      <w:r>
        <w:t>10.9</w:t>
      </w:r>
      <w:r>
        <w:tab/>
        <w:t>Open REL-19 LTE WIs (not spectrum related)</w:t>
      </w:r>
      <w:bookmarkEnd w:id="496"/>
      <w:bookmarkEnd w:id="497"/>
    </w:p>
    <w:p w14:paraId="6E52EBF4" w14:textId="77777777" w:rsidR="00A7610C" w:rsidRDefault="00A7610C" w:rsidP="00A7610C">
      <w:r>
        <w:t>NOTE: No scope expansion related proposals to the existing REL-19 items, please.</w:t>
      </w:r>
    </w:p>
    <w:p w14:paraId="7E32F3F6" w14:textId="77777777" w:rsidR="00A7610C" w:rsidRDefault="00A7610C" w:rsidP="00A7610C">
      <w:pPr>
        <w:pStyle w:val="Heading4"/>
      </w:pPr>
      <w:bookmarkStart w:id="498" w:name="_Toc174268552"/>
      <w:bookmarkStart w:id="499" w:name="_Toc174924561"/>
      <w:r>
        <w:t>10.9.1</w:t>
      </w:r>
      <w:r>
        <w:tab/>
        <w:t>NTN for IoT Phase 3 [RAN2 WI: IoT_NTN_Ph3]</w:t>
      </w:r>
      <w:bookmarkEnd w:id="498"/>
      <w:bookmarkEnd w:id="499"/>
    </w:p>
    <w:p w14:paraId="03C61C2E" w14:textId="77777777" w:rsidR="00A7610C" w:rsidRDefault="00A7610C" w:rsidP="00A7610C">
      <w:r>
        <w:t>NOTE: RAN #103 introduced the REL-18 Perf. part.</w:t>
      </w:r>
    </w:p>
    <w:p w14:paraId="6233D545" w14:textId="77777777" w:rsidR="00A7610C" w:rsidRDefault="00A7610C" w:rsidP="00A7610C">
      <w:pPr>
        <w:rPr>
          <w:rFonts w:ascii="Arial" w:hAnsi="Arial" w:cs="Arial"/>
          <w:b/>
          <w:sz w:val="24"/>
        </w:rPr>
      </w:pPr>
      <w:r>
        <w:rPr>
          <w:rFonts w:ascii="Arial" w:hAnsi="Arial" w:cs="Arial"/>
          <w:b/>
          <w:color w:val="0000FF"/>
          <w:sz w:val="24"/>
        </w:rPr>
        <w:t>RP-241356</w:t>
      </w:r>
      <w:r>
        <w:rPr>
          <w:rFonts w:ascii="Arial" w:hAnsi="Arial" w:cs="Arial"/>
          <w:b/>
          <w:color w:val="0000FF"/>
          <w:sz w:val="24"/>
        </w:rPr>
        <w:tab/>
      </w:r>
      <w:r>
        <w:rPr>
          <w:rFonts w:ascii="Arial" w:hAnsi="Arial" w:cs="Arial"/>
          <w:b/>
          <w:sz w:val="24"/>
        </w:rPr>
        <w:t>Status Report: Non-Terrestrial Networks (NTN) for Internet of Things (IoT) Phase 3</w:t>
      </w:r>
    </w:p>
    <w:p w14:paraId="7989999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2ED755A2" w14:textId="77777777" w:rsidR="00A7610C" w:rsidRDefault="00A7610C" w:rsidP="00A7610C">
      <w:pPr>
        <w:rPr>
          <w:rFonts w:ascii="Arial" w:hAnsi="Arial" w:cs="Arial"/>
          <w:b/>
        </w:rPr>
      </w:pPr>
      <w:r>
        <w:rPr>
          <w:rFonts w:ascii="Arial" w:hAnsi="Arial" w:cs="Arial"/>
          <w:b/>
        </w:rPr>
        <w:t xml:space="preserve">Discussion: </w:t>
      </w:r>
    </w:p>
    <w:p w14:paraId="15FCFED9" w14:textId="77777777" w:rsidR="00A7610C" w:rsidRDefault="00A7610C" w:rsidP="00A7610C">
      <w:r>
        <w:t>MCC: Perf. part target was March 26 (RAN #111) in WID RP-240776 and is changed now to Dec.25 (without indication)</w:t>
      </w:r>
    </w:p>
    <w:p w14:paraId="25C979E4" w14:textId="77777777" w:rsidR="00A7610C" w:rsidRDefault="00A7610C" w:rsidP="00A7610C">
      <w:r>
        <w:t>Note: Rapporteur confirmed after RAN #104 that the target date of REL-19 WI IoT_NTN_Ph3-Perf is March 26, i.e. revised WID RP-241624 is correct but status report RP-241356 (which pretends Dec.25) is wrong</w:t>
      </w:r>
    </w:p>
    <w:p w14:paraId="3D55D600" w14:textId="77777777" w:rsidR="00A7610C" w:rsidRDefault="00A7610C" w:rsidP="00A7610C">
      <w:r>
        <w:t>conclusion: target date is kept March 26</w:t>
      </w:r>
    </w:p>
    <w:p w14:paraId="20FFA4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0EF2F" w14:textId="77777777" w:rsidR="00A7610C" w:rsidRDefault="00A7610C" w:rsidP="00A7610C">
      <w:pPr>
        <w:rPr>
          <w:rFonts w:ascii="Arial" w:hAnsi="Arial" w:cs="Arial"/>
          <w:b/>
          <w:sz w:val="24"/>
        </w:rPr>
      </w:pPr>
      <w:r>
        <w:rPr>
          <w:rFonts w:ascii="Arial" w:hAnsi="Arial" w:cs="Arial"/>
          <w:b/>
          <w:color w:val="0000FF"/>
          <w:sz w:val="24"/>
        </w:rPr>
        <w:t>RP-241134</w:t>
      </w:r>
      <w:r>
        <w:rPr>
          <w:rFonts w:ascii="Arial" w:hAnsi="Arial" w:cs="Arial"/>
          <w:b/>
          <w:color w:val="0000FF"/>
          <w:sz w:val="24"/>
        </w:rPr>
        <w:tab/>
      </w:r>
      <w:r>
        <w:rPr>
          <w:rFonts w:ascii="Arial" w:hAnsi="Arial" w:cs="Arial"/>
          <w:b/>
          <w:sz w:val="24"/>
        </w:rPr>
        <w:t>Discussion on IoT NTN</w:t>
      </w:r>
    </w:p>
    <w:p w14:paraId="5DF4936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AC87CAA" w14:textId="77777777" w:rsidR="00A7610C" w:rsidRDefault="00A7610C" w:rsidP="00A7610C">
      <w:pPr>
        <w:rPr>
          <w:rFonts w:ascii="Arial" w:hAnsi="Arial" w:cs="Arial"/>
          <w:b/>
        </w:rPr>
      </w:pPr>
      <w:r>
        <w:rPr>
          <w:rFonts w:ascii="Arial" w:hAnsi="Arial" w:cs="Arial"/>
          <w:b/>
        </w:rPr>
        <w:t xml:space="preserve">Discussion: </w:t>
      </w:r>
    </w:p>
    <w:p w14:paraId="486344D9" w14:textId="77777777" w:rsidR="00A7610C" w:rsidRDefault="00A7610C" w:rsidP="00A7610C">
      <w:r>
        <w:t>moved from AI 10.2.1 (REL-18 WI IoT_NTN_enh-Perf) to AI 10.9.1 (REL-19 WI IoT_NTN_Ph3)</w:t>
      </w:r>
    </w:p>
    <w:p w14:paraId="2355106D" w14:textId="77777777" w:rsidR="00A7610C" w:rsidRDefault="00A7610C" w:rsidP="00A7610C">
      <w:r>
        <w:t>RAN chair: this is more for RAN1 to discuss</w:t>
      </w:r>
    </w:p>
    <w:p w14:paraId="1163E60A" w14:textId="77777777" w:rsidR="00A7610C" w:rsidRDefault="00A7610C" w:rsidP="00A7610C">
      <w:r>
        <w:t>RAN1 vice-chair (Huawei): can be discussed in RAN1</w:t>
      </w:r>
    </w:p>
    <w:p w14:paraId="407CC93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F92E1" w14:textId="77777777" w:rsidR="00A7610C" w:rsidRDefault="00A7610C" w:rsidP="00A7610C">
      <w:pPr>
        <w:rPr>
          <w:rFonts w:ascii="Arial" w:hAnsi="Arial" w:cs="Arial"/>
          <w:b/>
          <w:sz w:val="24"/>
        </w:rPr>
      </w:pPr>
      <w:r>
        <w:rPr>
          <w:rFonts w:ascii="Arial" w:hAnsi="Arial" w:cs="Arial"/>
          <w:b/>
          <w:color w:val="0000FF"/>
          <w:sz w:val="24"/>
        </w:rPr>
        <w:t>RP-241525</w:t>
      </w:r>
      <w:r>
        <w:rPr>
          <w:rFonts w:ascii="Arial" w:hAnsi="Arial" w:cs="Arial"/>
          <w:b/>
          <w:color w:val="0000FF"/>
          <w:sz w:val="24"/>
        </w:rPr>
        <w:tab/>
      </w:r>
      <w:r>
        <w:rPr>
          <w:rFonts w:ascii="Arial" w:hAnsi="Arial" w:cs="Arial"/>
          <w:b/>
          <w:sz w:val="24"/>
        </w:rPr>
        <w:t>NTN for IoT Phase 3 additional enhancements</w:t>
      </w:r>
    </w:p>
    <w:p w14:paraId="37F2840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6DC0B70B" w14:textId="77777777" w:rsidR="00A7610C" w:rsidRDefault="00A7610C" w:rsidP="00A7610C">
      <w:pPr>
        <w:rPr>
          <w:rFonts w:ascii="Arial" w:hAnsi="Arial" w:cs="Arial"/>
          <w:b/>
        </w:rPr>
      </w:pPr>
      <w:r>
        <w:rPr>
          <w:rFonts w:ascii="Arial" w:hAnsi="Arial" w:cs="Arial"/>
          <w:b/>
        </w:rPr>
        <w:t xml:space="preserve">Abstract: </w:t>
      </w:r>
    </w:p>
    <w:p w14:paraId="153B1669" w14:textId="77777777" w:rsidR="00A7610C" w:rsidRDefault="00A7610C" w:rsidP="00A7610C">
      <w:r>
        <w:t>Specify essential enhancements to the NB-IoT NTN radio interface for the support of Half Duplex operation at network level with reduced number of Tx/Rx opportunities.</w:t>
      </w:r>
    </w:p>
    <w:p w14:paraId="16D785E6" w14:textId="77777777" w:rsidR="00A7610C" w:rsidRDefault="00A7610C" w:rsidP="00A7610C">
      <w:pPr>
        <w:rPr>
          <w:rFonts w:ascii="Arial" w:hAnsi="Arial" w:cs="Arial"/>
          <w:b/>
        </w:rPr>
      </w:pPr>
      <w:r>
        <w:rPr>
          <w:rFonts w:ascii="Arial" w:hAnsi="Arial" w:cs="Arial"/>
          <w:b/>
        </w:rPr>
        <w:t xml:space="preserve">Discussion: </w:t>
      </w:r>
    </w:p>
    <w:p w14:paraId="65389488" w14:textId="77777777" w:rsidR="00A7610C" w:rsidRDefault="00A7610C" w:rsidP="00A7610C">
      <w:r>
        <w:t>moved from AI 15 to AI 10.9.1</w:t>
      </w:r>
    </w:p>
    <w:p w14:paraId="46A706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RP-241589</w:t>
      </w:r>
      <w:r>
        <w:rPr>
          <w:color w:val="993300"/>
          <w:u w:val="single"/>
        </w:rPr>
        <w:t>.</w:t>
      </w:r>
    </w:p>
    <w:p w14:paraId="10A91968" w14:textId="77777777" w:rsidR="00A7610C" w:rsidRDefault="00A7610C" w:rsidP="00A7610C">
      <w:pPr>
        <w:rPr>
          <w:rFonts w:ascii="Arial" w:hAnsi="Arial" w:cs="Arial"/>
          <w:b/>
          <w:sz w:val="24"/>
        </w:rPr>
      </w:pPr>
      <w:r>
        <w:rPr>
          <w:rFonts w:ascii="Arial" w:hAnsi="Arial" w:cs="Arial"/>
          <w:b/>
          <w:color w:val="0000FF"/>
          <w:sz w:val="24"/>
        </w:rPr>
        <w:t>RP-241589</w:t>
      </w:r>
      <w:r>
        <w:rPr>
          <w:rFonts w:ascii="Arial" w:hAnsi="Arial" w:cs="Arial"/>
          <w:b/>
          <w:color w:val="0000FF"/>
          <w:sz w:val="24"/>
        </w:rPr>
        <w:tab/>
      </w:r>
      <w:r>
        <w:rPr>
          <w:rFonts w:ascii="Arial" w:hAnsi="Arial" w:cs="Arial"/>
          <w:b/>
          <w:sz w:val="24"/>
        </w:rPr>
        <w:t>NTN for IoT Phase 3 additional enhancements</w:t>
      </w:r>
    </w:p>
    <w:p w14:paraId="42405A1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39CBE2E4" w14:textId="77777777" w:rsidR="00A7610C" w:rsidRDefault="00A7610C" w:rsidP="00A7610C">
      <w:pPr>
        <w:rPr>
          <w:color w:val="808080"/>
        </w:rPr>
      </w:pPr>
      <w:r>
        <w:rPr>
          <w:color w:val="808080"/>
        </w:rPr>
        <w:t>(Replaces RP-241525)</w:t>
      </w:r>
    </w:p>
    <w:p w14:paraId="5DCC1ED1" w14:textId="77777777" w:rsidR="00A7610C" w:rsidRDefault="00A7610C" w:rsidP="00A7610C">
      <w:pPr>
        <w:rPr>
          <w:rFonts w:ascii="Arial" w:hAnsi="Arial" w:cs="Arial"/>
          <w:b/>
        </w:rPr>
      </w:pPr>
      <w:r>
        <w:rPr>
          <w:rFonts w:ascii="Arial" w:hAnsi="Arial" w:cs="Arial"/>
          <w:b/>
        </w:rPr>
        <w:t xml:space="preserve">Abstract: </w:t>
      </w:r>
    </w:p>
    <w:p w14:paraId="7AC71788" w14:textId="77777777" w:rsidR="00A7610C" w:rsidRDefault="00A7610C" w:rsidP="00A7610C">
      <w:r>
        <w:t>late Tdoc request</w:t>
      </w:r>
    </w:p>
    <w:p w14:paraId="42DEB3E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90D6B" w14:textId="77777777" w:rsidR="00A7610C" w:rsidRDefault="00A7610C" w:rsidP="00A7610C">
      <w:pPr>
        <w:rPr>
          <w:rFonts w:ascii="Arial" w:hAnsi="Arial" w:cs="Arial"/>
          <w:b/>
          <w:sz w:val="24"/>
        </w:rPr>
      </w:pPr>
      <w:r>
        <w:rPr>
          <w:rFonts w:ascii="Arial" w:hAnsi="Arial" w:cs="Arial"/>
          <w:b/>
          <w:color w:val="0000FF"/>
          <w:sz w:val="24"/>
        </w:rPr>
        <w:t>RP-241526</w:t>
      </w:r>
      <w:r>
        <w:rPr>
          <w:rFonts w:ascii="Arial" w:hAnsi="Arial" w:cs="Arial"/>
          <w:b/>
          <w:color w:val="0000FF"/>
          <w:sz w:val="24"/>
        </w:rPr>
        <w:tab/>
      </w:r>
      <w:r>
        <w:rPr>
          <w:rFonts w:ascii="Arial" w:hAnsi="Arial" w:cs="Arial"/>
          <w:b/>
          <w:sz w:val="24"/>
        </w:rPr>
        <w:t xml:space="preserve">Potential Additional Enhancements to NB-IoT NTN </w:t>
      </w:r>
    </w:p>
    <w:p w14:paraId="1474B3E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5C26DD2A" w14:textId="77777777" w:rsidR="00A7610C" w:rsidRDefault="00A7610C" w:rsidP="00A7610C">
      <w:pPr>
        <w:rPr>
          <w:rFonts w:ascii="Arial" w:hAnsi="Arial" w:cs="Arial"/>
          <w:b/>
        </w:rPr>
      </w:pPr>
      <w:r>
        <w:rPr>
          <w:rFonts w:ascii="Arial" w:hAnsi="Arial" w:cs="Arial"/>
          <w:b/>
        </w:rPr>
        <w:t xml:space="preserve">Abstract: </w:t>
      </w:r>
    </w:p>
    <w:p w14:paraId="59FF8732" w14:textId="77777777" w:rsidR="00A7610C" w:rsidRDefault="00A7610C" w:rsidP="00A7610C">
      <w:r>
        <w:t>3GPP to consider further enhancements to “IoT-NTN” in Rel-19 work plan at RAN#105.</w:t>
      </w:r>
    </w:p>
    <w:p w14:paraId="3AF27B6E" w14:textId="77777777" w:rsidR="00A7610C" w:rsidRDefault="00A7610C" w:rsidP="00A7610C">
      <w:pPr>
        <w:rPr>
          <w:rFonts w:ascii="Arial" w:hAnsi="Arial" w:cs="Arial"/>
          <w:b/>
        </w:rPr>
      </w:pPr>
      <w:r>
        <w:rPr>
          <w:rFonts w:ascii="Arial" w:hAnsi="Arial" w:cs="Arial"/>
          <w:b/>
        </w:rPr>
        <w:t xml:space="preserve">Discussion: </w:t>
      </w:r>
    </w:p>
    <w:p w14:paraId="037604E1" w14:textId="77777777" w:rsidR="00A7610C" w:rsidRDefault="00A7610C" w:rsidP="00A7610C">
      <w:r>
        <w:t>moved from AI 15 to AI 10.9.1</w:t>
      </w:r>
    </w:p>
    <w:p w14:paraId="61A5DE0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14B9" w14:textId="77777777" w:rsidR="00A7610C" w:rsidRDefault="00A7610C" w:rsidP="00A7610C">
      <w:pPr>
        <w:rPr>
          <w:rFonts w:ascii="Arial" w:hAnsi="Arial" w:cs="Arial"/>
          <w:b/>
          <w:sz w:val="24"/>
        </w:rPr>
      </w:pPr>
      <w:r>
        <w:rPr>
          <w:rFonts w:ascii="Arial" w:hAnsi="Arial" w:cs="Arial"/>
          <w:b/>
          <w:color w:val="0000FF"/>
          <w:sz w:val="24"/>
        </w:rPr>
        <w:t>RP-241357</w:t>
      </w:r>
      <w:r>
        <w:rPr>
          <w:rFonts w:ascii="Arial" w:hAnsi="Arial" w:cs="Arial"/>
          <w:b/>
          <w:color w:val="0000FF"/>
          <w:sz w:val="24"/>
        </w:rPr>
        <w:tab/>
      </w:r>
      <w:r>
        <w:rPr>
          <w:rFonts w:ascii="Arial" w:hAnsi="Arial" w:cs="Arial"/>
          <w:b/>
          <w:sz w:val="24"/>
        </w:rPr>
        <w:t>Revised WID: Non-Terrestrial Networks (NTN) for Internet of Things (IoT) Phase 3</w:t>
      </w:r>
    </w:p>
    <w:p w14:paraId="2F7ECBC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Rapporteur (MediaTek Inc.)</w:t>
      </w:r>
    </w:p>
    <w:p w14:paraId="2E5D8C6E" w14:textId="77777777" w:rsidR="00A7610C" w:rsidRDefault="00A7610C" w:rsidP="00A7610C">
      <w:pPr>
        <w:rPr>
          <w:rFonts w:ascii="Arial" w:hAnsi="Arial" w:cs="Arial"/>
          <w:b/>
        </w:rPr>
      </w:pPr>
      <w:r>
        <w:rPr>
          <w:rFonts w:ascii="Arial" w:hAnsi="Arial" w:cs="Arial"/>
          <w:b/>
        </w:rPr>
        <w:t xml:space="preserve">Discussion: </w:t>
      </w:r>
    </w:p>
    <w:p w14:paraId="55E135B2" w14:textId="77777777" w:rsidR="00A7610C" w:rsidRDefault="00A7610C" w:rsidP="00A7610C">
      <w:r>
        <w:t>RAN chair: looks like upscoping</w:t>
      </w:r>
    </w:p>
    <w:p w14:paraId="3BD5D06C" w14:textId="77777777" w:rsidR="00A7610C" w:rsidRDefault="00A7610C" w:rsidP="00A7610C">
      <w:r>
        <w:t>RAN4 chair: claims it is not upscoping</w:t>
      </w:r>
    </w:p>
    <w:p w14:paraId="14A98226" w14:textId="77777777" w:rsidR="00A7610C" w:rsidRDefault="00A7610C" w:rsidP="00A7610C">
      <w:r>
        <w:t>Huawei: would remove "for above objectives" and should be a subbullet</w:t>
      </w:r>
    </w:p>
    <w:p w14:paraId="45F2A7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RP-241624</w:t>
      </w:r>
      <w:r>
        <w:rPr>
          <w:color w:val="993300"/>
          <w:u w:val="single"/>
        </w:rPr>
        <w:t>.</w:t>
      </w:r>
    </w:p>
    <w:p w14:paraId="09033141" w14:textId="77777777" w:rsidR="00A7610C" w:rsidRDefault="00A7610C" w:rsidP="00A7610C">
      <w:pPr>
        <w:rPr>
          <w:rFonts w:ascii="Arial" w:hAnsi="Arial" w:cs="Arial"/>
          <w:b/>
          <w:sz w:val="24"/>
        </w:rPr>
      </w:pPr>
      <w:r>
        <w:rPr>
          <w:rFonts w:ascii="Arial" w:hAnsi="Arial" w:cs="Arial"/>
          <w:b/>
          <w:color w:val="0000FF"/>
          <w:sz w:val="24"/>
        </w:rPr>
        <w:t>RP-241624</w:t>
      </w:r>
      <w:r>
        <w:rPr>
          <w:rFonts w:ascii="Arial" w:hAnsi="Arial" w:cs="Arial"/>
          <w:b/>
          <w:color w:val="0000FF"/>
          <w:sz w:val="24"/>
        </w:rPr>
        <w:tab/>
      </w:r>
      <w:r>
        <w:rPr>
          <w:rFonts w:ascii="Arial" w:hAnsi="Arial" w:cs="Arial"/>
          <w:b/>
          <w:sz w:val="24"/>
        </w:rPr>
        <w:t>Revised WID: Non-Terrestrial Networks (NTN) for Internet of Things (IoT) Phase 3</w:t>
      </w:r>
    </w:p>
    <w:p w14:paraId="5A8532EC"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Rapporteur (MediaTek Inc.)</w:t>
      </w:r>
    </w:p>
    <w:p w14:paraId="42FF7D4C" w14:textId="77777777" w:rsidR="00A7610C" w:rsidRDefault="00A7610C" w:rsidP="00A7610C">
      <w:pPr>
        <w:rPr>
          <w:color w:val="808080"/>
        </w:rPr>
      </w:pPr>
      <w:r>
        <w:rPr>
          <w:color w:val="808080"/>
        </w:rPr>
        <w:t>(Replaces RP-241357)</w:t>
      </w:r>
    </w:p>
    <w:p w14:paraId="5E76A639" w14:textId="77777777" w:rsidR="00A7610C" w:rsidRDefault="00A7610C" w:rsidP="00A7610C">
      <w:pPr>
        <w:rPr>
          <w:rFonts w:ascii="Arial" w:hAnsi="Arial" w:cs="Arial"/>
          <w:b/>
        </w:rPr>
      </w:pPr>
      <w:r>
        <w:rPr>
          <w:rFonts w:ascii="Arial" w:hAnsi="Arial" w:cs="Arial"/>
          <w:b/>
        </w:rPr>
        <w:t xml:space="preserve">Discussion: </w:t>
      </w:r>
    </w:p>
    <w:p w14:paraId="08D3BBD7" w14:textId="77777777" w:rsidR="00A7610C" w:rsidRDefault="00A7610C" w:rsidP="00A7610C">
      <w:r>
        <w:t>MCC: IoT_NTN_Ph3-Perf target date is now Dec.25 (as in SR RP-241356) or March 26 (as in revised WID RP-241624)?</w:t>
      </w:r>
    </w:p>
    <w:p w14:paraId="3DD9E67F" w14:textId="77777777" w:rsidR="00A7610C" w:rsidRDefault="00A7610C" w:rsidP="00A7610C">
      <w:r>
        <w:t>Note: Rapporteur confirmed after RAN #104 that the target date of REL-19 WI IoT_NTN_Ph3-Perf is March 26, i.e. revised WID RP-241624 is correct but status report RP-241356 (which pretends Dec.25) is wrong</w:t>
      </w:r>
    </w:p>
    <w:p w14:paraId="6B6C63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7F17A" w14:textId="77777777" w:rsidR="00A7610C" w:rsidRDefault="00A7610C" w:rsidP="00A7610C">
      <w:pPr>
        <w:pStyle w:val="Heading4"/>
      </w:pPr>
      <w:bookmarkStart w:id="500" w:name="_Toc174268553"/>
      <w:bookmarkStart w:id="501" w:name="_Toc174924562"/>
      <w:r>
        <w:t>10.9.2</w:t>
      </w:r>
      <w:r>
        <w:tab/>
        <w:t>Core part: Inter-RAT mode mobility support from E-UTRAN TN to NR NTN [New RAN2 WI: LTE_TN_NR_NTN_mob-Core]</w:t>
      </w:r>
      <w:bookmarkEnd w:id="500"/>
      <w:bookmarkEnd w:id="501"/>
    </w:p>
    <w:p w14:paraId="6F67B8BF" w14:textId="77777777" w:rsidR="00A7610C" w:rsidRDefault="00A7610C" w:rsidP="00A7610C">
      <w:pPr>
        <w:rPr>
          <w:rFonts w:ascii="Arial" w:hAnsi="Arial" w:cs="Arial"/>
          <w:b/>
          <w:sz w:val="24"/>
        </w:rPr>
      </w:pPr>
      <w:r>
        <w:rPr>
          <w:rFonts w:ascii="Arial" w:hAnsi="Arial" w:cs="Arial"/>
          <w:b/>
          <w:color w:val="0000FF"/>
          <w:sz w:val="24"/>
        </w:rPr>
        <w:t>RP-240925</w:t>
      </w:r>
      <w:r>
        <w:rPr>
          <w:rFonts w:ascii="Arial" w:hAnsi="Arial" w:cs="Arial"/>
          <w:b/>
          <w:color w:val="0000FF"/>
          <w:sz w:val="24"/>
        </w:rPr>
        <w:tab/>
      </w:r>
      <w:r>
        <w:rPr>
          <w:rFonts w:ascii="Arial" w:hAnsi="Arial" w:cs="Arial"/>
          <w:b/>
          <w:sz w:val="24"/>
        </w:rPr>
        <w:t>Status report for WI Core part: Inter-RAT mode mobility support from E-UTRAN TN to NR NTN; rapporteur: Thales</w:t>
      </w:r>
    </w:p>
    <w:p w14:paraId="7927790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A5A4B37" w14:textId="77777777" w:rsidR="00A7610C" w:rsidRDefault="00A7610C" w:rsidP="00A7610C">
      <w:pPr>
        <w:rPr>
          <w:rFonts w:ascii="Arial" w:hAnsi="Arial" w:cs="Arial"/>
          <w:b/>
        </w:rPr>
      </w:pPr>
      <w:r>
        <w:rPr>
          <w:rFonts w:ascii="Arial" w:hAnsi="Arial" w:cs="Arial"/>
          <w:b/>
        </w:rPr>
        <w:t xml:space="preserve">Discussion: </w:t>
      </w:r>
    </w:p>
    <w:p w14:paraId="7504892B" w14:textId="77777777" w:rsidR="00A7610C" w:rsidRDefault="00A7610C" w:rsidP="00A7610C">
      <w:r>
        <w:t>MCC: WI was created in March 24 and jumped in 3 months to 70% (note: No CR is provided); the target date is Sep.25 i.e. 15 months remaining for the last 30%</w:t>
      </w:r>
    </w:p>
    <w:p w14:paraId="4A0F312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983A" w14:textId="77777777" w:rsidR="00A7610C" w:rsidRDefault="00A7610C" w:rsidP="00A7610C">
      <w:pPr>
        <w:rPr>
          <w:rFonts w:ascii="Arial" w:hAnsi="Arial" w:cs="Arial"/>
          <w:b/>
          <w:sz w:val="24"/>
        </w:rPr>
      </w:pPr>
      <w:r>
        <w:rPr>
          <w:rFonts w:ascii="Arial" w:hAnsi="Arial" w:cs="Arial"/>
          <w:b/>
          <w:color w:val="0000FF"/>
          <w:sz w:val="24"/>
        </w:rPr>
        <w:t>RP-241324</w:t>
      </w:r>
      <w:r>
        <w:rPr>
          <w:rFonts w:ascii="Arial" w:hAnsi="Arial" w:cs="Arial"/>
          <w:b/>
          <w:color w:val="0000FF"/>
          <w:sz w:val="24"/>
        </w:rPr>
        <w:tab/>
      </w:r>
      <w:r>
        <w:rPr>
          <w:rFonts w:ascii="Arial" w:hAnsi="Arial" w:cs="Arial"/>
          <w:b/>
          <w:sz w:val="24"/>
        </w:rPr>
        <w:t>Views on E-UTRAN TN to NR NTN Mobility</w:t>
      </w:r>
    </w:p>
    <w:p w14:paraId="00C8CFB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 ETRI</w:t>
      </w:r>
    </w:p>
    <w:p w14:paraId="32D5C034" w14:textId="77777777" w:rsidR="00A7610C" w:rsidRDefault="00A7610C" w:rsidP="00A7610C">
      <w:pPr>
        <w:rPr>
          <w:rFonts w:ascii="Arial" w:hAnsi="Arial" w:cs="Arial"/>
          <w:b/>
        </w:rPr>
      </w:pPr>
      <w:r>
        <w:rPr>
          <w:rFonts w:ascii="Arial" w:hAnsi="Arial" w:cs="Arial"/>
          <w:b/>
        </w:rPr>
        <w:t xml:space="preserve">Discussion: </w:t>
      </w:r>
    </w:p>
    <w:p w14:paraId="4D3B561F" w14:textId="77777777" w:rsidR="00A7610C" w:rsidRDefault="00A7610C" w:rsidP="00A7610C">
      <w:r>
        <w:t>RAN chair: we indicated before that no scope expansions will be considered at RAN #104 (earliest opportunity is RAN#105 (for RAN1/2/3-led) and RAN#106 (for RAN4-led))</w:t>
      </w:r>
    </w:p>
    <w:p w14:paraId="7863B0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4635" w14:textId="77777777" w:rsidR="00A7610C" w:rsidRDefault="00A7610C" w:rsidP="00A7610C">
      <w:pPr>
        <w:rPr>
          <w:rFonts w:ascii="Arial" w:hAnsi="Arial" w:cs="Arial"/>
          <w:b/>
          <w:sz w:val="24"/>
        </w:rPr>
      </w:pPr>
      <w:r>
        <w:rPr>
          <w:rFonts w:ascii="Arial" w:hAnsi="Arial" w:cs="Arial"/>
          <w:b/>
          <w:color w:val="0000FF"/>
          <w:sz w:val="24"/>
        </w:rPr>
        <w:t>RP-240924</w:t>
      </w:r>
      <w:r>
        <w:rPr>
          <w:rFonts w:ascii="Arial" w:hAnsi="Arial" w:cs="Arial"/>
          <w:b/>
          <w:color w:val="0000FF"/>
          <w:sz w:val="24"/>
        </w:rPr>
        <w:tab/>
      </w:r>
      <w:r>
        <w:rPr>
          <w:rFonts w:ascii="Arial" w:hAnsi="Arial" w:cs="Arial"/>
          <w:b/>
          <w:sz w:val="24"/>
        </w:rPr>
        <w:t>Revised WID: Inter RAT mobility support from E-UTRAN TN to NR-NTN</w:t>
      </w:r>
    </w:p>
    <w:p w14:paraId="2542220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51FC7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AB264" w14:textId="77777777" w:rsidR="00A7610C" w:rsidRDefault="00A7610C" w:rsidP="00A7610C">
      <w:pPr>
        <w:pStyle w:val="Heading2"/>
      </w:pPr>
      <w:bookmarkStart w:id="502" w:name="_Toc174268554"/>
      <w:bookmarkStart w:id="503" w:name="_Toc174924563"/>
      <w:r>
        <w:t>11</w:t>
      </w:r>
      <w:r>
        <w:tab/>
        <w:t>UMTS</w:t>
      </w:r>
      <w:bookmarkEnd w:id="502"/>
      <w:bookmarkEnd w:id="503"/>
    </w:p>
    <w:p w14:paraId="040A9AB2" w14:textId="77777777" w:rsidR="00A7610C" w:rsidRDefault="00A7610C" w:rsidP="00A7610C">
      <w:r>
        <w:t>NOTE: This agenda item covers UMTS topics of all releases except UMTS UE conformance aspects which are covered under AI13. Topics affecting UMTS and LTE are covered under AI 10.</w:t>
      </w:r>
    </w:p>
    <w:p w14:paraId="25DD5583" w14:textId="77777777" w:rsidR="00A7610C" w:rsidRDefault="00A7610C" w:rsidP="00A7610C">
      <w:pPr>
        <w:pStyle w:val="Heading2"/>
      </w:pPr>
      <w:bookmarkStart w:id="504" w:name="_Toc174268555"/>
      <w:bookmarkStart w:id="505" w:name="_Toc174924564"/>
      <w:r>
        <w:t>12</w:t>
      </w:r>
      <w:r>
        <w:tab/>
        <w:t>GERAN</w:t>
      </w:r>
      <w:bookmarkEnd w:id="504"/>
      <w:bookmarkEnd w:id="505"/>
    </w:p>
    <w:p w14:paraId="37265AEE" w14:textId="77777777" w:rsidR="00A7610C" w:rsidRDefault="00A7610C" w:rsidP="00A7610C">
      <w:r>
        <w:t>NOTE: This agenda item covers GERAN topics of all releases except GERAN MS conformance aspects which are covered under AI13. Topics affecting GERAN and UMTS are covered under AI 11.</w:t>
      </w:r>
    </w:p>
    <w:p w14:paraId="557B3C38" w14:textId="77777777" w:rsidR="00A7610C" w:rsidRDefault="00A7610C" w:rsidP="00A7610C">
      <w:pPr>
        <w:pStyle w:val="Heading2"/>
      </w:pPr>
      <w:bookmarkStart w:id="506" w:name="_Toc174268556"/>
      <w:bookmarkStart w:id="507" w:name="_Toc174924565"/>
      <w:r>
        <w:t>13</w:t>
      </w:r>
      <w:r>
        <w:tab/>
        <w:t>New, open, closed RAN5 UE Conformance testing WIs and SIs</w:t>
      </w:r>
      <w:bookmarkEnd w:id="506"/>
      <w:bookmarkEnd w:id="507"/>
    </w:p>
    <w:p w14:paraId="73C20F6D" w14:textId="77777777" w:rsidR="00A7610C" w:rsidRDefault="00A7610C" w:rsidP="00A7610C">
      <w:r>
        <w:t>NOTE: For closed WIs/SIs of REL-x and before and for TEIx_Test with x&lt;=17 see agenda item 14.</w:t>
      </w:r>
    </w:p>
    <w:p w14:paraId="76D6B5B1" w14:textId="77777777" w:rsidR="00A7610C" w:rsidRDefault="00A7610C" w:rsidP="00A7610C">
      <w:pPr>
        <w:pStyle w:val="Heading3"/>
      </w:pPr>
      <w:bookmarkStart w:id="508" w:name="_Toc174268557"/>
      <w:bookmarkStart w:id="509" w:name="_Toc174924566"/>
      <w:r>
        <w:t>13.1</w:t>
      </w:r>
      <w:r>
        <w:tab/>
        <w:t>New WI/SI proposals for UE conformance testing (led by RAN5)</w:t>
      </w:r>
      <w:bookmarkEnd w:id="508"/>
      <w:bookmarkEnd w:id="509"/>
    </w:p>
    <w:p w14:paraId="26053320" w14:textId="77777777" w:rsidR="00A7610C" w:rsidRDefault="00A7610C" w:rsidP="00A7610C">
      <w:pPr>
        <w:rPr>
          <w:rFonts w:ascii="Arial" w:hAnsi="Arial" w:cs="Arial"/>
          <w:b/>
          <w:sz w:val="24"/>
        </w:rPr>
      </w:pPr>
      <w:r>
        <w:rPr>
          <w:rFonts w:ascii="Arial" w:hAnsi="Arial" w:cs="Arial"/>
          <w:b/>
          <w:color w:val="0000FF"/>
          <w:sz w:val="24"/>
        </w:rPr>
        <w:t>RP-241093</w:t>
      </w:r>
      <w:r>
        <w:rPr>
          <w:rFonts w:ascii="Arial" w:hAnsi="Arial" w:cs="Arial"/>
          <w:b/>
          <w:color w:val="0000FF"/>
          <w:sz w:val="24"/>
        </w:rPr>
        <w:tab/>
      </w:r>
      <w:r>
        <w:rPr>
          <w:rFonts w:ascii="Arial" w:hAnsi="Arial" w:cs="Arial"/>
          <w:b/>
          <w:sz w:val="24"/>
        </w:rPr>
        <w:t>New WID: UE Conformance - 4Rx for NR bands for FWA (Fixed Wireless Access) UEs (up to 2.6GHz) and handheld UEs (1GHz to 2.6GHz)</w:t>
      </w:r>
    </w:p>
    <w:p w14:paraId="308714C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China Telecom</w:t>
      </w:r>
    </w:p>
    <w:p w14:paraId="49354BC5" w14:textId="77777777" w:rsidR="00A7610C" w:rsidRDefault="00A7610C" w:rsidP="00A7610C">
      <w:pPr>
        <w:rPr>
          <w:rFonts w:ascii="Arial" w:hAnsi="Arial" w:cs="Arial"/>
          <w:b/>
        </w:rPr>
      </w:pPr>
      <w:r>
        <w:rPr>
          <w:rFonts w:ascii="Arial" w:hAnsi="Arial" w:cs="Arial"/>
          <w:b/>
        </w:rPr>
        <w:t xml:space="preserve">Abstract: </w:t>
      </w:r>
    </w:p>
    <w:p w14:paraId="1CA89BDC" w14:textId="77777777" w:rsidR="00A7610C" w:rsidRDefault="00A7610C" w:rsidP="00A7610C">
      <w:r>
        <w:t>tested: REL-18 WI 4Rx_NR_bands_R18-Core</w:t>
      </w:r>
    </w:p>
    <w:p w14:paraId="0B7011DB" w14:textId="77777777" w:rsidR="00A7610C" w:rsidRDefault="00A7610C" w:rsidP="00A7610C">
      <w:pPr>
        <w:rPr>
          <w:rFonts w:ascii="Arial" w:hAnsi="Arial" w:cs="Arial"/>
          <w:b/>
        </w:rPr>
      </w:pPr>
      <w:r>
        <w:rPr>
          <w:rFonts w:ascii="Arial" w:hAnsi="Arial" w:cs="Arial"/>
          <w:b/>
        </w:rPr>
        <w:t xml:space="preserve">Discussion: </w:t>
      </w:r>
    </w:p>
    <w:p w14:paraId="6569A43F" w14:textId="77777777" w:rsidR="00A7610C" w:rsidRDefault="00A7610C" w:rsidP="00A7610C">
      <w:r>
        <w:t>AT&amp;T: should say for approval and not for endorsement</w:t>
      </w:r>
    </w:p>
    <w:p w14:paraId="20CEECB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CDF0F" w14:textId="77777777" w:rsidR="00A7610C" w:rsidRDefault="00A7610C" w:rsidP="00A7610C">
      <w:pPr>
        <w:rPr>
          <w:rFonts w:ascii="Arial" w:hAnsi="Arial" w:cs="Arial"/>
          <w:b/>
          <w:sz w:val="24"/>
        </w:rPr>
      </w:pPr>
      <w:r>
        <w:rPr>
          <w:rFonts w:ascii="Arial" w:hAnsi="Arial" w:cs="Arial"/>
          <w:b/>
          <w:color w:val="0000FF"/>
          <w:sz w:val="24"/>
        </w:rPr>
        <w:t>RP-241127</w:t>
      </w:r>
      <w:r>
        <w:rPr>
          <w:rFonts w:ascii="Arial" w:hAnsi="Arial" w:cs="Arial"/>
          <w:b/>
          <w:color w:val="0000FF"/>
          <w:sz w:val="24"/>
        </w:rPr>
        <w:tab/>
      </w:r>
      <w:r>
        <w:rPr>
          <w:rFonts w:ascii="Arial" w:hAnsi="Arial" w:cs="Arial"/>
          <w:b/>
          <w:sz w:val="24"/>
        </w:rPr>
        <w:t>New WID: UE Conformance - Mobile Terminated-Small Data Transmission (MT-SDT) for NR</w:t>
      </w:r>
    </w:p>
    <w:p w14:paraId="2EE6187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China Telecom, ZTE</w:t>
      </w:r>
    </w:p>
    <w:p w14:paraId="4C457B26" w14:textId="77777777" w:rsidR="00A7610C" w:rsidRDefault="00A7610C" w:rsidP="00A7610C">
      <w:pPr>
        <w:rPr>
          <w:rFonts w:ascii="Arial" w:hAnsi="Arial" w:cs="Arial"/>
          <w:b/>
        </w:rPr>
      </w:pPr>
      <w:r>
        <w:rPr>
          <w:rFonts w:ascii="Arial" w:hAnsi="Arial" w:cs="Arial"/>
          <w:b/>
        </w:rPr>
        <w:t xml:space="preserve">Abstract: </w:t>
      </w:r>
    </w:p>
    <w:p w14:paraId="20924C8E" w14:textId="77777777" w:rsidR="00A7610C" w:rsidRDefault="00A7610C" w:rsidP="00A7610C">
      <w:r>
        <w:t>tested: REL-18 WI NR_MT_SDT-Core</w:t>
      </w:r>
    </w:p>
    <w:p w14:paraId="278F9EB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8454B" w14:textId="77777777" w:rsidR="00A7610C" w:rsidRDefault="00A7610C" w:rsidP="00A7610C">
      <w:pPr>
        <w:rPr>
          <w:rFonts w:ascii="Arial" w:hAnsi="Arial" w:cs="Arial"/>
          <w:b/>
          <w:sz w:val="24"/>
        </w:rPr>
      </w:pPr>
      <w:r>
        <w:rPr>
          <w:rFonts w:ascii="Arial" w:hAnsi="Arial" w:cs="Arial"/>
          <w:b/>
          <w:color w:val="0000FF"/>
          <w:sz w:val="24"/>
        </w:rPr>
        <w:t>RP-241156</w:t>
      </w:r>
      <w:r>
        <w:rPr>
          <w:rFonts w:ascii="Arial" w:hAnsi="Arial" w:cs="Arial"/>
          <w:b/>
          <w:color w:val="0000FF"/>
          <w:sz w:val="24"/>
        </w:rPr>
        <w:tab/>
      </w:r>
      <w:r>
        <w:rPr>
          <w:rFonts w:ascii="Arial" w:hAnsi="Arial" w:cs="Arial"/>
          <w:b/>
          <w:sz w:val="24"/>
        </w:rPr>
        <w:t>New WID: UE Conformance - Requirement for NR frequency range 2 (FR2) multi-Rx chain DL reception</w:t>
      </w:r>
    </w:p>
    <w:p w14:paraId="5D17294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Technologies Int</w:t>
      </w:r>
    </w:p>
    <w:p w14:paraId="5C97A398" w14:textId="77777777" w:rsidR="00A7610C" w:rsidRDefault="00A7610C" w:rsidP="00A7610C">
      <w:pPr>
        <w:rPr>
          <w:rFonts w:ascii="Arial" w:hAnsi="Arial" w:cs="Arial"/>
          <w:b/>
        </w:rPr>
      </w:pPr>
      <w:r>
        <w:rPr>
          <w:rFonts w:ascii="Arial" w:hAnsi="Arial" w:cs="Arial"/>
          <w:b/>
        </w:rPr>
        <w:t xml:space="preserve">Abstract: </w:t>
      </w:r>
    </w:p>
    <w:p w14:paraId="406BE266" w14:textId="77777777" w:rsidR="00A7610C" w:rsidRDefault="00A7610C" w:rsidP="00A7610C">
      <w:r>
        <w:t>tested: REL-18 WI NR_FR2_multiRX_DL</w:t>
      </w:r>
    </w:p>
    <w:p w14:paraId="05D93747" w14:textId="77777777" w:rsidR="00A7610C" w:rsidRDefault="00A7610C" w:rsidP="00A7610C">
      <w:pPr>
        <w:rPr>
          <w:rFonts w:ascii="Arial" w:hAnsi="Arial" w:cs="Arial"/>
          <w:b/>
        </w:rPr>
      </w:pPr>
      <w:r>
        <w:rPr>
          <w:rFonts w:ascii="Arial" w:hAnsi="Arial" w:cs="Arial"/>
          <w:b/>
        </w:rPr>
        <w:t xml:space="preserve">Discussion: </w:t>
      </w:r>
    </w:p>
    <w:p w14:paraId="792A588F" w14:textId="77777777" w:rsidR="00A7610C" w:rsidRDefault="00A7610C" w:rsidP="00A7610C">
      <w:r>
        <w:t>MCC: NR_FR2_multiRX_DL-Perf (AI 9.4.4.4) to be completed in June 24</w:t>
      </w:r>
    </w:p>
    <w:p w14:paraId="689467DF" w14:textId="77777777" w:rsidR="00A7610C" w:rsidRDefault="00A7610C" w:rsidP="00A7610C">
      <w:r>
        <w:t>AT&amp;T: we also support the WID</w:t>
      </w:r>
    </w:p>
    <w:p w14:paraId="2061D504" w14:textId="77777777" w:rsidR="00A7610C" w:rsidRDefault="00A7610C" w:rsidP="00A7610C">
      <w:r>
        <w:t>RAN chair: 2 times NTT DOCOMO? For Endorsement?</w:t>
      </w:r>
    </w:p>
    <w:p w14:paraId="6435CF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RP-241653</w:t>
      </w:r>
      <w:r>
        <w:rPr>
          <w:color w:val="993300"/>
          <w:u w:val="single"/>
        </w:rPr>
        <w:t>.</w:t>
      </w:r>
    </w:p>
    <w:p w14:paraId="7F6EBACE" w14:textId="77777777" w:rsidR="00A7610C" w:rsidRDefault="00A7610C" w:rsidP="00A7610C">
      <w:pPr>
        <w:rPr>
          <w:rFonts w:ascii="Arial" w:hAnsi="Arial" w:cs="Arial"/>
          <w:b/>
          <w:sz w:val="24"/>
        </w:rPr>
      </w:pPr>
      <w:r>
        <w:rPr>
          <w:rFonts w:ascii="Arial" w:hAnsi="Arial" w:cs="Arial"/>
          <w:b/>
          <w:color w:val="0000FF"/>
          <w:sz w:val="24"/>
        </w:rPr>
        <w:t>RP-241653</w:t>
      </w:r>
      <w:r>
        <w:rPr>
          <w:rFonts w:ascii="Arial" w:hAnsi="Arial" w:cs="Arial"/>
          <w:b/>
          <w:color w:val="0000FF"/>
          <w:sz w:val="24"/>
        </w:rPr>
        <w:tab/>
      </w:r>
      <w:r>
        <w:rPr>
          <w:rFonts w:ascii="Arial" w:hAnsi="Arial" w:cs="Arial"/>
          <w:b/>
          <w:sz w:val="24"/>
        </w:rPr>
        <w:t>New WID: UE Conformance - Requirement for NR frequency range 2 (FR2) multi-Rx chain DL reception</w:t>
      </w:r>
    </w:p>
    <w:p w14:paraId="56015F6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Technologies Int</w:t>
      </w:r>
    </w:p>
    <w:p w14:paraId="0DB6DCB3" w14:textId="77777777" w:rsidR="00A7610C" w:rsidRDefault="00A7610C" w:rsidP="00A7610C">
      <w:pPr>
        <w:rPr>
          <w:color w:val="808080"/>
        </w:rPr>
      </w:pPr>
      <w:r>
        <w:rPr>
          <w:color w:val="808080"/>
        </w:rPr>
        <w:t>(Replaces RP-241156)</w:t>
      </w:r>
    </w:p>
    <w:p w14:paraId="3B3D7B6C" w14:textId="77777777" w:rsidR="00A7610C" w:rsidRDefault="00A7610C" w:rsidP="00A7610C">
      <w:pPr>
        <w:rPr>
          <w:rFonts w:ascii="Arial" w:hAnsi="Arial" w:cs="Arial"/>
          <w:b/>
        </w:rPr>
      </w:pPr>
      <w:r>
        <w:rPr>
          <w:rFonts w:ascii="Arial" w:hAnsi="Arial" w:cs="Arial"/>
          <w:b/>
        </w:rPr>
        <w:t xml:space="preserve">Abstract: </w:t>
      </w:r>
    </w:p>
    <w:p w14:paraId="40B4A125" w14:textId="77777777" w:rsidR="00A7610C" w:rsidRDefault="00A7610C" w:rsidP="00A7610C">
      <w:r>
        <w:t>tested: REL-18 WI NR_FR2_multiRX_DL</w:t>
      </w:r>
    </w:p>
    <w:p w14:paraId="6C96EA2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1883F" w14:textId="77777777" w:rsidR="00A7610C" w:rsidRDefault="00A7610C" w:rsidP="00A7610C">
      <w:pPr>
        <w:rPr>
          <w:rFonts w:ascii="Arial" w:hAnsi="Arial" w:cs="Arial"/>
          <w:b/>
          <w:sz w:val="24"/>
        </w:rPr>
      </w:pPr>
      <w:r>
        <w:rPr>
          <w:rFonts w:ascii="Arial" w:hAnsi="Arial" w:cs="Arial"/>
          <w:b/>
          <w:color w:val="0000FF"/>
          <w:sz w:val="24"/>
        </w:rPr>
        <w:t>RP-241195</w:t>
      </w:r>
      <w:r>
        <w:rPr>
          <w:rFonts w:ascii="Arial" w:hAnsi="Arial" w:cs="Arial"/>
          <w:b/>
          <w:color w:val="0000FF"/>
          <w:sz w:val="24"/>
        </w:rPr>
        <w:tab/>
      </w:r>
      <w:r>
        <w:rPr>
          <w:rFonts w:ascii="Arial" w:hAnsi="Arial" w:cs="Arial"/>
          <w:b/>
          <w:sz w:val="24"/>
        </w:rPr>
        <w:t>New WID: UE Conformance - In-Device Co-existence (IDC) enhancements for NR and MR-DC</w:t>
      </w:r>
    </w:p>
    <w:p w14:paraId="73F4CDFF"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Xiaomi</w:t>
      </w:r>
    </w:p>
    <w:p w14:paraId="118FAC3F" w14:textId="77777777" w:rsidR="00A7610C" w:rsidRDefault="00A7610C" w:rsidP="00A7610C">
      <w:pPr>
        <w:rPr>
          <w:rFonts w:ascii="Arial" w:hAnsi="Arial" w:cs="Arial"/>
          <w:b/>
        </w:rPr>
      </w:pPr>
      <w:r>
        <w:rPr>
          <w:rFonts w:ascii="Arial" w:hAnsi="Arial" w:cs="Arial"/>
          <w:b/>
        </w:rPr>
        <w:t xml:space="preserve">Abstract: </w:t>
      </w:r>
    </w:p>
    <w:p w14:paraId="4FCFA30F" w14:textId="77777777" w:rsidR="00A7610C" w:rsidRDefault="00A7610C" w:rsidP="00A7610C">
      <w:r>
        <w:t>tested: REL-18 WI NR_IDC_enh-Core</w:t>
      </w:r>
    </w:p>
    <w:p w14:paraId="6BAF5CC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802F5" w14:textId="77777777" w:rsidR="00A7610C" w:rsidRDefault="00A7610C" w:rsidP="00A7610C">
      <w:pPr>
        <w:rPr>
          <w:rFonts w:ascii="Arial" w:hAnsi="Arial" w:cs="Arial"/>
          <w:b/>
          <w:sz w:val="24"/>
        </w:rPr>
      </w:pPr>
      <w:r>
        <w:rPr>
          <w:rFonts w:ascii="Arial" w:hAnsi="Arial" w:cs="Arial"/>
          <w:b/>
          <w:color w:val="0000FF"/>
          <w:sz w:val="24"/>
        </w:rPr>
        <w:t>RP-241298</w:t>
      </w:r>
      <w:r>
        <w:rPr>
          <w:rFonts w:ascii="Arial" w:hAnsi="Arial" w:cs="Arial"/>
          <w:b/>
          <w:color w:val="0000FF"/>
          <w:sz w:val="24"/>
        </w:rPr>
        <w:tab/>
      </w:r>
      <w:r>
        <w:rPr>
          <w:rFonts w:ascii="Arial" w:hAnsi="Arial" w:cs="Arial"/>
          <w:b/>
          <w:sz w:val="24"/>
        </w:rPr>
        <w:t>New WID: UE Conformance - NR demodulation performance evolution</w:t>
      </w:r>
    </w:p>
    <w:p w14:paraId="19E64CC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 Samsung</w:t>
      </w:r>
    </w:p>
    <w:p w14:paraId="331CCEC7" w14:textId="77777777" w:rsidR="00A7610C" w:rsidRDefault="00A7610C" w:rsidP="00A7610C">
      <w:pPr>
        <w:rPr>
          <w:rFonts w:ascii="Arial" w:hAnsi="Arial" w:cs="Arial"/>
          <w:b/>
        </w:rPr>
      </w:pPr>
      <w:r>
        <w:rPr>
          <w:rFonts w:ascii="Arial" w:hAnsi="Arial" w:cs="Arial"/>
          <w:b/>
        </w:rPr>
        <w:t xml:space="preserve">Abstract: </w:t>
      </w:r>
    </w:p>
    <w:p w14:paraId="7335899F" w14:textId="77777777" w:rsidR="00A7610C" w:rsidRDefault="00A7610C" w:rsidP="00A7610C">
      <w:r>
        <w:t>tested: REL-18 WI NR_demod_enh3</w:t>
      </w:r>
    </w:p>
    <w:p w14:paraId="67ED9717" w14:textId="77777777" w:rsidR="00A7610C" w:rsidRDefault="00A7610C" w:rsidP="00A7610C">
      <w:pPr>
        <w:rPr>
          <w:rFonts w:ascii="Arial" w:hAnsi="Arial" w:cs="Arial"/>
          <w:b/>
        </w:rPr>
      </w:pPr>
      <w:r>
        <w:rPr>
          <w:rFonts w:ascii="Arial" w:hAnsi="Arial" w:cs="Arial"/>
          <w:b/>
        </w:rPr>
        <w:t xml:space="preserve">Discussion: </w:t>
      </w:r>
    </w:p>
    <w:p w14:paraId="20CA30CA" w14:textId="77777777" w:rsidR="00A7610C" w:rsidRDefault="00A7610C" w:rsidP="00A7610C">
      <w:r>
        <w:t>MCC: NR_demod_enh3-Perf (AI 9.4.4.8) to be completed in June 24</w:t>
      </w:r>
    </w:p>
    <w:p w14:paraId="07BE6A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02F23" w14:textId="77777777" w:rsidR="00A7610C" w:rsidRDefault="00A7610C" w:rsidP="00A7610C">
      <w:pPr>
        <w:rPr>
          <w:rFonts w:ascii="Arial" w:hAnsi="Arial" w:cs="Arial"/>
          <w:b/>
          <w:sz w:val="24"/>
        </w:rPr>
      </w:pPr>
      <w:r>
        <w:rPr>
          <w:rFonts w:ascii="Arial" w:hAnsi="Arial" w:cs="Arial"/>
          <w:b/>
          <w:color w:val="0000FF"/>
          <w:sz w:val="24"/>
        </w:rPr>
        <w:t>RP-241307</w:t>
      </w:r>
      <w:r>
        <w:rPr>
          <w:rFonts w:ascii="Arial" w:hAnsi="Arial" w:cs="Arial"/>
          <w:b/>
          <w:color w:val="0000FF"/>
          <w:sz w:val="24"/>
        </w:rPr>
        <w:tab/>
      </w:r>
      <w:r>
        <w:rPr>
          <w:rFonts w:ascii="Arial" w:hAnsi="Arial" w:cs="Arial"/>
          <w:b/>
          <w:sz w:val="24"/>
        </w:rPr>
        <w:t>New WID: UE Conformance - Non-Public Networks Phase 2: NG-RAN aspects plus CT1 aspects</w:t>
      </w:r>
    </w:p>
    <w:p w14:paraId="351D298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 ZTE</w:t>
      </w:r>
    </w:p>
    <w:p w14:paraId="3ACF1BC0" w14:textId="77777777" w:rsidR="00A7610C" w:rsidRDefault="00A7610C" w:rsidP="00A7610C">
      <w:pPr>
        <w:rPr>
          <w:rFonts w:ascii="Arial" w:hAnsi="Arial" w:cs="Arial"/>
          <w:b/>
        </w:rPr>
      </w:pPr>
      <w:r>
        <w:rPr>
          <w:rFonts w:ascii="Arial" w:hAnsi="Arial" w:cs="Arial"/>
          <w:b/>
        </w:rPr>
        <w:t xml:space="preserve">Abstract: </w:t>
      </w:r>
    </w:p>
    <w:p w14:paraId="36686A52" w14:textId="77777777" w:rsidR="00A7610C" w:rsidRDefault="00A7610C" w:rsidP="00A7610C">
      <w:r>
        <w:t>tested: REL-18 WI eNPN_Ph2-NGRAN-Core and CT WI eNPN_Ph2</w:t>
      </w:r>
    </w:p>
    <w:p w14:paraId="5EC38FE6" w14:textId="77777777" w:rsidR="00A7610C" w:rsidRDefault="00A7610C" w:rsidP="00A7610C">
      <w:pPr>
        <w:rPr>
          <w:rFonts w:ascii="Arial" w:hAnsi="Arial" w:cs="Arial"/>
          <w:b/>
        </w:rPr>
      </w:pPr>
      <w:r>
        <w:rPr>
          <w:rFonts w:ascii="Arial" w:hAnsi="Arial" w:cs="Arial"/>
          <w:b/>
        </w:rPr>
        <w:t xml:space="preserve">Discussion: </w:t>
      </w:r>
    </w:p>
    <w:p w14:paraId="0F7448AB" w14:textId="77777777" w:rsidR="00A7610C" w:rsidRDefault="00A7610C" w:rsidP="00A7610C">
      <w:r>
        <w:t>MCC: clear which CT WI is tested?</w:t>
      </w:r>
    </w:p>
    <w:p w14:paraId="7B1480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564F1" w14:textId="77777777" w:rsidR="00A7610C" w:rsidRDefault="00A7610C" w:rsidP="00A7610C">
      <w:pPr>
        <w:rPr>
          <w:rFonts w:ascii="Arial" w:hAnsi="Arial" w:cs="Arial"/>
          <w:b/>
          <w:sz w:val="24"/>
        </w:rPr>
      </w:pPr>
      <w:r>
        <w:rPr>
          <w:rFonts w:ascii="Arial" w:hAnsi="Arial" w:cs="Arial"/>
          <w:b/>
          <w:color w:val="0000FF"/>
          <w:sz w:val="24"/>
        </w:rPr>
        <w:t>RP-241342</w:t>
      </w:r>
      <w:r>
        <w:rPr>
          <w:rFonts w:ascii="Arial" w:hAnsi="Arial" w:cs="Arial"/>
          <w:b/>
          <w:color w:val="0000FF"/>
          <w:sz w:val="24"/>
        </w:rPr>
        <w:tab/>
      </w:r>
      <w:r>
        <w:rPr>
          <w:rFonts w:ascii="Arial" w:hAnsi="Arial" w:cs="Arial"/>
          <w:b/>
          <w:sz w:val="24"/>
        </w:rPr>
        <w:t>New WID: UE Conformance - Expanded and improved NR positioning</w:t>
      </w:r>
    </w:p>
    <w:p w14:paraId="501E554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CAICT</w:t>
      </w:r>
    </w:p>
    <w:p w14:paraId="36BA7BEE" w14:textId="77777777" w:rsidR="00A7610C" w:rsidRDefault="00A7610C" w:rsidP="00A7610C">
      <w:pPr>
        <w:rPr>
          <w:rFonts w:ascii="Arial" w:hAnsi="Arial" w:cs="Arial"/>
          <w:b/>
        </w:rPr>
      </w:pPr>
      <w:r>
        <w:rPr>
          <w:rFonts w:ascii="Arial" w:hAnsi="Arial" w:cs="Arial"/>
          <w:b/>
        </w:rPr>
        <w:t xml:space="preserve">Abstract: </w:t>
      </w:r>
    </w:p>
    <w:p w14:paraId="2B312BF5" w14:textId="77777777" w:rsidR="00A7610C" w:rsidRDefault="00A7610C" w:rsidP="00A7610C">
      <w:r>
        <w:t>tested: REL-18 WI NR_pos_enh2</w:t>
      </w:r>
    </w:p>
    <w:p w14:paraId="18702F52" w14:textId="77777777" w:rsidR="00A7610C" w:rsidRDefault="00A7610C" w:rsidP="00A7610C">
      <w:pPr>
        <w:rPr>
          <w:rFonts w:ascii="Arial" w:hAnsi="Arial" w:cs="Arial"/>
          <w:b/>
        </w:rPr>
      </w:pPr>
      <w:r>
        <w:rPr>
          <w:rFonts w:ascii="Arial" w:hAnsi="Arial" w:cs="Arial"/>
          <w:b/>
        </w:rPr>
        <w:t xml:space="preserve">Discussion: </w:t>
      </w:r>
    </w:p>
    <w:p w14:paraId="22D4240C" w14:textId="77777777" w:rsidR="00A7610C" w:rsidRDefault="00A7610C" w:rsidP="00A7610C">
      <w:r>
        <w:t>MCC: NR_pos_enh2-Perf (AI 9.4.1.9) to be completed in June 24</w:t>
      </w:r>
    </w:p>
    <w:p w14:paraId="3F77B03C" w14:textId="77777777" w:rsidR="00A7610C" w:rsidRDefault="00A7610C" w:rsidP="00A7610C">
      <w:r>
        <w:t>Note: It was only spotted after RAN #104 that this new WID claims target date RAN #114 June 26 but RAN #114 is Dec.26. The rapporteur clarified that RAN #112 June 26 is intended and will revise the WID at RAN #105 to clean this up.</w:t>
      </w:r>
    </w:p>
    <w:p w14:paraId="6DB0B9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56276" w14:textId="77777777" w:rsidR="00A7610C" w:rsidRDefault="00A7610C" w:rsidP="00A7610C">
      <w:pPr>
        <w:rPr>
          <w:rFonts w:ascii="Arial" w:hAnsi="Arial" w:cs="Arial"/>
          <w:b/>
          <w:sz w:val="24"/>
        </w:rPr>
      </w:pPr>
      <w:r>
        <w:rPr>
          <w:rFonts w:ascii="Arial" w:hAnsi="Arial" w:cs="Arial"/>
          <w:b/>
          <w:color w:val="0000FF"/>
          <w:sz w:val="24"/>
        </w:rPr>
        <w:t>RP-241348</w:t>
      </w:r>
      <w:r>
        <w:rPr>
          <w:rFonts w:ascii="Arial" w:hAnsi="Arial" w:cs="Arial"/>
          <w:b/>
          <w:color w:val="0000FF"/>
          <w:sz w:val="24"/>
        </w:rPr>
        <w:tab/>
      </w:r>
      <w:r>
        <w:rPr>
          <w:rFonts w:ascii="Arial" w:hAnsi="Arial" w:cs="Arial"/>
          <w:b/>
          <w:sz w:val="24"/>
        </w:rPr>
        <w:t>New WID: UE Conformance - Further NR mobility enhancements</w:t>
      </w:r>
    </w:p>
    <w:p w14:paraId="425F0BA1"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Apple, China Telecom</w:t>
      </w:r>
    </w:p>
    <w:p w14:paraId="534DF342" w14:textId="77777777" w:rsidR="00A7610C" w:rsidRDefault="00A7610C" w:rsidP="00A7610C">
      <w:pPr>
        <w:rPr>
          <w:rFonts w:ascii="Arial" w:hAnsi="Arial" w:cs="Arial"/>
          <w:b/>
        </w:rPr>
      </w:pPr>
      <w:r>
        <w:rPr>
          <w:rFonts w:ascii="Arial" w:hAnsi="Arial" w:cs="Arial"/>
          <w:b/>
        </w:rPr>
        <w:t xml:space="preserve">Abstract: </w:t>
      </w:r>
    </w:p>
    <w:p w14:paraId="707A07A9" w14:textId="77777777" w:rsidR="00A7610C" w:rsidRDefault="00A7610C" w:rsidP="00A7610C">
      <w:r>
        <w:t>tested: REL-18 WI NR_Mob_enh2</w:t>
      </w:r>
    </w:p>
    <w:p w14:paraId="1484D2B0" w14:textId="77777777" w:rsidR="00A7610C" w:rsidRDefault="00A7610C" w:rsidP="00A7610C">
      <w:pPr>
        <w:rPr>
          <w:rFonts w:ascii="Arial" w:hAnsi="Arial" w:cs="Arial"/>
          <w:b/>
        </w:rPr>
      </w:pPr>
      <w:r>
        <w:rPr>
          <w:rFonts w:ascii="Arial" w:hAnsi="Arial" w:cs="Arial"/>
          <w:b/>
        </w:rPr>
        <w:t xml:space="preserve">Discussion: </w:t>
      </w:r>
    </w:p>
    <w:p w14:paraId="469359D1" w14:textId="77777777" w:rsidR="00A7610C" w:rsidRDefault="00A7610C" w:rsidP="00A7610C">
      <w:r>
        <w:t>MCC: NR_Mob_enh2-Perf (AI 9.4.2.1) to be completed in June 24; objectives a bit short</w:t>
      </w:r>
    </w:p>
    <w:p w14:paraId="1DE983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24C5A" w14:textId="77777777" w:rsidR="00A7610C" w:rsidRDefault="00A7610C" w:rsidP="00A7610C">
      <w:pPr>
        <w:rPr>
          <w:rFonts w:ascii="Arial" w:hAnsi="Arial" w:cs="Arial"/>
          <w:b/>
          <w:sz w:val="24"/>
        </w:rPr>
      </w:pPr>
      <w:r>
        <w:rPr>
          <w:rFonts w:ascii="Arial" w:hAnsi="Arial" w:cs="Arial"/>
          <w:b/>
          <w:color w:val="0000FF"/>
          <w:sz w:val="24"/>
        </w:rPr>
        <w:t>RP-241354</w:t>
      </w:r>
      <w:r>
        <w:rPr>
          <w:rFonts w:ascii="Arial" w:hAnsi="Arial" w:cs="Arial"/>
          <w:b/>
          <w:color w:val="0000FF"/>
          <w:sz w:val="24"/>
        </w:rPr>
        <w:tab/>
      </w:r>
      <w:r>
        <w:rPr>
          <w:rFonts w:ascii="Arial" w:hAnsi="Arial" w:cs="Arial"/>
          <w:b/>
          <w:sz w:val="24"/>
        </w:rPr>
        <w:t>New WID: UE Conformance - Introduction of FDD LTE band (L+S band) for IoT NTN operation</w:t>
      </w:r>
    </w:p>
    <w:p w14:paraId="3017D4F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China Telecom</w:t>
      </w:r>
    </w:p>
    <w:p w14:paraId="1D50D687" w14:textId="77777777" w:rsidR="00A7610C" w:rsidRDefault="00A7610C" w:rsidP="00A7610C">
      <w:pPr>
        <w:rPr>
          <w:rFonts w:ascii="Arial" w:hAnsi="Arial" w:cs="Arial"/>
          <w:b/>
        </w:rPr>
      </w:pPr>
      <w:r>
        <w:rPr>
          <w:rFonts w:ascii="Arial" w:hAnsi="Arial" w:cs="Arial"/>
          <w:b/>
        </w:rPr>
        <w:t xml:space="preserve">Abstract: </w:t>
      </w:r>
    </w:p>
    <w:p w14:paraId="4142BCA1" w14:textId="77777777" w:rsidR="00A7610C" w:rsidRDefault="00A7610C" w:rsidP="00A7610C">
      <w:r>
        <w:t>tested: REL-18 WI IoT_NTN_FDD_LS_band</w:t>
      </w:r>
    </w:p>
    <w:p w14:paraId="384B402F" w14:textId="77777777" w:rsidR="00A7610C" w:rsidRDefault="00A7610C" w:rsidP="00A7610C">
      <w:pPr>
        <w:rPr>
          <w:rFonts w:ascii="Arial" w:hAnsi="Arial" w:cs="Arial"/>
          <w:b/>
        </w:rPr>
      </w:pPr>
      <w:r>
        <w:rPr>
          <w:rFonts w:ascii="Arial" w:hAnsi="Arial" w:cs="Arial"/>
          <w:b/>
        </w:rPr>
        <w:t xml:space="preserve">Discussion: </w:t>
      </w:r>
    </w:p>
    <w:p w14:paraId="39EA20CB" w14:textId="77777777" w:rsidR="00A7610C" w:rsidRDefault="00A7610C" w:rsidP="00A7610C">
      <w:r>
        <w:t>MCC: IoT_NTN_FDD_LS_band-Perf (AI 10.3.2) to be completed in Juen 24</w:t>
      </w:r>
    </w:p>
    <w:p w14:paraId="65F8DDC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18A9E" w14:textId="77777777" w:rsidR="00A7610C" w:rsidRDefault="00A7610C" w:rsidP="00A7610C">
      <w:pPr>
        <w:rPr>
          <w:rFonts w:ascii="Arial" w:hAnsi="Arial" w:cs="Arial"/>
          <w:b/>
          <w:sz w:val="24"/>
        </w:rPr>
      </w:pPr>
      <w:r>
        <w:rPr>
          <w:rFonts w:ascii="Arial" w:hAnsi="Arial" w:cs="Arial"/>
          <w:b/>
          <w:color w:val="0000FF"/>
          <w:sz w:val="24"/>
        </w:rPr>
        <w:t>RP-241355</w:t>
      </w:r>
      <w:r>
        <w:rPr>
          <w:rFonts w:ascii="Arial" w:hAnsi="Arial" w:cs="Arial"/>
          <w:b/>
          <w:color w:val="0000FF"/>
          <w:sz w:val="24"/>
        </w:rPr>
        <w:tab/>
      </w:r>
      <w:r>
        <w:rPr>
          <w:rFonts w:ascii="Arial" w:hAnsi="Arial" w:cs="Arial"/>
          <w:b/>
          <w:sz w:val="24"/>
        </w:rPr>
        <w:t>New WID: UE Conformance - Introduction of the Extended L-band (UL 1668-1675MHz, DL 1518-1525MHz) for IoT NTN</w:t>
      </w:r>
    </w:p>
    <w:p w14:paraId="140F8905"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Inmarsat</w:t>
      </w:r>
    </w:p>
    <w:p w14:paraId="33085271" w14:textId="77777777" w:rsidR="00A7610C" w:rsidRDefault="00A7610C" w:rsidP="00A7610C">
      <w:pPr>
        <w:rPr>
          <w:rFonts w:ascii="Arial" w:hAnsi="Arial" w:cs="Arial"/>
          <w:b/>
        </w:rPr>
      </w:pPr>
      <w:r>
        <w:rPr>
          <w:rFonts w:ascii="Arial" w:hAnsi="Arial" w:cs="Arial"/>
          <w:b/>
        </w:rPr>
        <w:t xml:space="preserve">Abstract: </w:t>
      </w:r>
    </w:p>
    <w:p w14:paraId="614F99C8" w14:textId="77777777" w:rsidR="00A7610C" w:rsidRDefault="00A7610C" w:rsidP="00A7610C">
      <w:r>
        <w:t>tested: REL-18 WI IoT_NTN_extLband</w:t>
      </w:r>
    </w:p>
    <w:p w14:paraId="45CB7A9A" w14:textId="77777777" w:rsidR="00A7610C" w:rsidRDefault="00A7610C" w:rsidP="00A7610C">
      <w:pPr>
        <w:rPr>
          <w:rFonts w:ascii="Arial" w:hAnsi="Arial" w:cs="Arial"/>
          <w:b/>
        </w:rPr>
      </w:pPr>
      <w:r>
        <w:rPr>
          <w:rFonts w:ascii="Arial" w:hAnsi="Arial" w:cs="Arial"/>
          <w:b/>
        </w:rPr>
        <w:t xml:space="preserve">Discussion: </w:t>
      </w:r>
    </w:p>
    <w:p w14:paraId="2A2B43D5" w14:textId="77777777" w:rsidR="00A7610C" w:rsidRDefault="00A7610C" w:rsidP="00A7610C">
      <w:r>
        <w:t>MCC: IoT_NTN_extLband-Perf (AI 10.3.1) to be completed in June 24</w:t>
      </w:r>
    </w:p>
    <w:p w14:paraId="58D60CB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25CCA" w14:textId="77777777" w:rsidR="00A7610C" w:rsidRDefault="00A7610C" w:rsidP="00A7610C">
      <w:pPr>
        <w:rPr>
          <w:rFonts w:ascii="Arial" w:hAnsi="Arial" w:cs="Arial"/>
          <w:b/>
          <w:sz w:val="24"/>
        </w:rPr>
      </w:pPr>
      <w:r>
        <w:rPr>
          <w:rFonts w:ascii="Arial" w:hAnsi="Arial" w:cs="Arial"/>
          <w:b/>
          <w:color w:val="0000FF"/>
          <w:sz w:val="24"/>
        </w:rPr>
        <w:t>RP-241503</w:t>
      </w:r>
      <w:r>
        <w:rPr>
          <w:rFonts w:ascii="Arial" w:hAnsi="Arial" w:cs="Arial"/>
          <w:b/>
          <w:color w:val="0000FF"/>
          <w:sz w:val="24"/>
        </w:rPr>
        <w:tab/>
      </w:r>
      <w:r>
        <w:rPr>
          <w:rFonts w:ascii="Arial" w:hAnsi="Arial" w:cs="Arial"/>
          <w:b/>
          <w:sz w:val="24"/>
        </w:rPr>
        <w:t>New WID: UE Conformance - Enhancement of UE TRP (Total Radiated Power) and TRS (Total Radiated Sensitivity) requirements and test methodologies for FR1 (NR SA and EN-DC)</w:t>
      </w:r>
    </w:p>
    <w:p w14:paraId="239E6D7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0FDAAEB9" w14:textId="77777777" w:rsidR="00A7610C" w:rsidRDefault="00A7610C" w:rsidP="00A7610C">
      <w:pPr>
        <w:rPr>
          <w:rFonts w:ascii="Arial" w:hAnsi="Arial" w:cs="Arial"/>
          <w:b/>
        </w:rPr>
      </w:pPr>
      <w:r>
        <w:rPr>
          <w:rFonts w:ascii="Arial" w:hAnsi="Arial" w:cs="Arial"/>
          <w:b/>
        </w:rPr>
        <w:t xml:space="preserve">Abstract: </w:t>
      </w:r>
    </w:p>
    <w:p w14:paraId="536DBB09" w14:textId="77777777" w:rsidR="00A7610C" w:rsidRDefault="00A7610C" w:rsidP="00A7610C">
      <w:r>
        <w:t>tested: REL-18 WI NR_FR1_TRP_TRS_enh</w:t>
      </w:r>
    </w:p>
    <w:p w14:paraId="33AD1B37" w14:textId="77777777" w:rsidR="00A7610C" w:rsidRDefault="00A7610C" w:rsidP="00A7610C">
      <w:pPr>
        <w:rPr>
          <w:rFonts w:ascii="Arial" w:hAnsi="Arial" w:cs="Arial"/>
          <w:b/>
        </w:rPr>
      </w:pPr>
      <w:r>
        <w:rPr>
          <w:rFonts w:ascii="Arial" w:hAnsi="Arial" w:cs="Arial"/>
          <w:b/>
        </w:rPr>
        <w:t xml:space="preserve">Discussion: </w:t>
      </w:r>
    </w:p>
    <w:p w14:paraId="12F9E9BF" w14:textId="77777777" w:rsidR="00A7610C" w:rsidRDefault="00A7610C" w:rsidP="00A7610C">
      <w:r>
        <w:t>MCC: NR_FR1_TRP_TRS_enh-Perf (AI 9.4.4.10) to be completed in June 24</w:t>
      </w:r>
    </w:p>
    <w:p w14:paraId="1888F2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BF37E" w14:textId="77777777" w:rsidR="00A7610C" w:rsidRDefault="00A7610C" w:rsidP="00A7610C">
      <w:pPr>
        <w:rPr>
          <w:rFonts w:ascii="Arial" w:hAnsi="Arial" w:cs="Arial"/>
          <w:b/>
          <w:sz w:val="24"/>
        </w:rPr>
      </w:pPr>
      <w:r>
        <w:rPr>
          <w:rFonts w:ascii="Arial" w:hAnsi="Arial" w:cs="Arial"/>
          <w:b/>
          <w:color w:val="0000FF"/>
          <w:sz w:val="24"/>
        </w:rPr>
        <w:t>RP-241504</w:t>
      </w:r>
      <w:r>
        <w:rPr>
          <w:rFonts w:ascii="Arial" w:hAnsi="Arial" w:cs="Arial"/>
          <w:b/>
          <w:color w:val="0000FF"/>
          <w:sz w:val="24"/>
        </w:rPr>
        <w:tab/>
      </w:r>
      <w:r>
        <w:rPr>
          <w:rFonts w:ascii="Arial" w:hAnsi="Arial" w:cs="Arial"/>
          <w:b/>
          <w:sz w:val="24"/>
        </w:rPr>
        <w:t>New WID: UE Conformance - Enhancement of Multiple Input Multiple Output (MIMO) Over-the-Air (OTA) test methodology and requirements for NR UEs</w:t>
      </w:r>
    </w:p>
    <w:p w14:paraId="0919059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CAICT, Keysight</w:t>
      </w:r>
    </w:p>
    <w:p w14:paraId="1FF90D89" w14:textId="77777777" w:rsidR="00A7610C" w:rsidRDefault="00A7610C" w:rsidP="00A7610C">
      <w:pPr>
        <w:rPr>
          <w:rFonts w:ascii="Arial" w:hAnsi="Arial" w:cs="Arial"/>
          <w:b/>
        </w:rPr>
      </w:pPr>
      <w:r>
        <w:rPr>
          <w:rFonts w:ascii="Arial" w:hAnsi="Arial" w:cs="Arial"/>
          <w:b/>
        </w:rPr>
        <w:t xml:space="preserve">Abstract: </w:t>
      </w:r>
    </w:p>
    <w:p w14:paraId="30890EC5" w14:textId="77777777" w:rsidR="00A7610C" w:rsidRDefault="00A7610C" w:rsidP="00A7610C">
      <w:r>
        <w:t>tested: REL-18 WI NR_MIMO_OTA_enh</w:t>
      </w:r>
    </w:p>
    <w:p w14:paraId="150878C8" w14:textId="77777777" w:rsidR="00A7610C" w:rsidRDefault="00A7610C" w:rsidP="00A7610C">
      <w:pPr>
        <w:rPr>
          <w:rFonts w:ascii="Arial" w:hAnsi="Arial" w:cs="Arial"/>
          <w:b/>
        </w:rPr>
      </w:pPr>
      <w:r>
        <w:rPr>
          <w:rFonts w:ascii="Arial" w:hAnsi="Arial" w:cs="Arial"/>
          <w:b/>
        </w:rPr>
        <w:t xml:space="preserve">Discussion: </w:t>
      </w:r>
    </w:p>
    <w:p w14:paraId="010E42A3" w14:textId="77777777" w:rsidR="00A7610C" w:rsidRDefault="00A7610C" w:rsidP="00A7610C">
      <w:r>
        <w:t>MCC: NR_MIMO_OTA_enh-Perf (AI 9.4.4.9) to be completed in June 24</w:t>
      </w:r>
    </w:p>
    <w:p w14:paraId="1B1F209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2DFC3" w14:textId="77777777" w:rsidR="00A7610C" w:rsidRDefault="00A7610C" w:rsidP="00A7610C">
      <w:pPr>
        <w:pStyle w:val="Heading3"/>
      </w:pPr>
      <w:bookmarkStart w:id="510" w:name="_Toc174268558"/>
      <w:bookmarkStart w:id="511" w:name="_Toc174924567"/>
      <w:r>
        <w:t>13.2</w:t>
      </w:r>
      <w:r>
        <w:tab/>
        <w:t>Open Rel-16 WIs</w:t>
      </w:r>
      <w:bookmarkEnd w:id="510"/>
      <w:bookmarkEnd w:id="511"/>
    </w:p>
    <w:p w14:paraId="7EBEE7B5" w14:textId="77777777" w:rsidR="00A7610C" w:rsidRDefault="00A7610C" w:rsidP="00A7610C">
      <w:pPr>
        <w:pStyle w:val="Heading4"/>
      </w:pPr>
      <w:bookmarkStart w:id="512" w:name="_Toc174268559"/>
      <w:bookmarkStart w:id="513" w:name="_Toc174924568"/>
      <w:r>
        <w:t>13.2.1</w:t>
      </w:r>
      <w:r>
        <w:tab/>
        <w:t>UE Conf. Test Aspects - Rel-16 NR CA and DC; and NR and LTE DC Configurations [NR_CADC_NR_LTE_DC_R16-UEConTest]</w:t>
      </w:r>
      <w:bookmarkEnd w:id="512"/>
      <w:bookmarkEnd w:id="513"/>
    </w:p>
    <w:p w14:paraId="7CCC0539" w14:textId="77777777" w:rsidR="00A7610C" w:rsidRDefault="00A7610C" w:rsidP="00A7610C">
      <w:pPr>
        <w:rPr>
          <w:rFonts w:ascii="Arial" w:hAnsi="Arial" w:cs="Arial"/>
          <w:b/>
          <w:sz w:val="24"/>
        </w:rPr>
      </w:pPr>
      <w:r>
        <w:rPr>
          <w:rFonts w:ascii="Arial" w:hAnsi="Arial" w:cs="Arial"/>
          <w:b/>
          <w:color w:val="0000FF"/>
          <w:sz w:val="24"/>
        </w:rPr>
        <w:t>RP-241196</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39F144A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7E4B3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66195" w14:textId="77777777" w:rsidR="00A7610C" w:rsidRDefault="00A7610C" w:rsidP="00A7610C">
      <w:pPr>
        <w:rPr>
          <w:rFonts w:ascii="Arial" w:hAnsi="Arial" w:cs="Arial"/>
          <w:b/>
          <w:sz w:val="24"/>
        </w:rPr>
      </w:pPr>
      <w:r>
        <w:rPr>
          <w:rFonts w:ascii="Arial" w:hAnsi="Arial" w:cs="Arial"/>
          <w:b/>
          <w:color w:val="0000FF"/>
          <w:sz w:val="24"/>
        </w:rPr>
        <w:t>RP-240947</w:t>
      </w:r>
      <w:r>
        <w:rPr>
          <w:rFonts w:ascii="Arial" w:hAnsi="Arial" w:cs="Arial"/>
          <w:b/>
          <w:color w:val="0000FF"/>
          <w:sz w:val="24"/>
        </w:rPr>
        <w:tab/>
      </w:r>
      <w:r>
        <w:rPr>
          <w:rFonts w:ascii="Arial" w:hAnsi="Arial" w:cs="Arial"/>
          <w:b/>
          <w:sz w:val="24"/>
        </w:rPr>
        <w:t>CR Pack on NR_CADC_NR_LTE_DC_R16-UEConTest - Pack 1/2</w:t>
      </w:r>
    </w:p>
    <w:p w14:paraId="249A5A3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829ABC" w14:textId="77777777" w:rsidR="00A7610C" w:rsidRDefault="00A7610C" w:rsidP="00A7610C">
      <w:pPr>
        <w:rPr>
          <w:rFonts w:ascii="Arial" w:hAnsi="Arial" w:cs="Arial"/>
          <w:b/>
        </w:rPr>
      </w:pPr>
      <w:r>
        <w:rPr>
          <w:rFonts w:ascii="Arial" w:hAnsi="Arial" w:cs="Arial"/>
          <w:b/>
        </w:rPr>
        <w:t xml:space="preserve">Discussion: </w:t>
      </w:r>
    </w:p>
    <w:p w14:paraId="3D76FA16" w14:textId="77777777" w:rsidR="00A7610C" w:rsidRDefault="00A7610C" w:rsidP="00A7610C">
      <w:r>
        <w:t>MCC: late submission</w:t>
      </w:r>
    </w:p>
    <w:p w14:paraId="1864E50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2F882" w14:textId="77777777" w:rsidR="00A7610C" w:rsidRDefault="00A7610C" w:rsidP="00A7610C">
      <w:pPr>
        <w:rPr>
          <w:rFonts w:ascii="Arial" w:hAnsi="Arial" w:cs="Arial"/>
          <w:b/>
          <w:sz w:val="24"/>
        </w:rPr>
      </w:pPr>
      <w:r>
        <w:rPr>
          <w:rFonts w:ascii="Arial" w:hAnsi="Arial" w:cs="Arial"/>
          <w:b/>
          <w:color w:val="0000FF"/>
          <w:sz w:val="24"/>
        </w:rPr>
        <w:t>RP-240948</w:t>
      </w:r>
      <w:r>
        <w:rPr>
          <w:rFonts w:ascii="Arial" w:hAnsi="Arial" w:cs="Arial"/>
          <w:b/>
          <w:color w:val="0000FF"/>
          <w:sz w:val="24"/>
        </w:rPr>
        <w:tab/>
      </w:r>
      <w:r>
        <w:rPr>
          <w:rFonts w:ascii="Arial" w:hAnsi="Arial" w:cs="Arial"/>
          <w:b/>
          <w:sz w:val="24"/>
        </w:rPr>
        <w:t>CR Pack on NR_CADC_NR_LTE_DC_R16-UEConTest - Pack 2/2</w:t>
      </w:r>
    </w:p>
    <w:p w14:paraId="79F4918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80D804" w14:textId="77777777" w:rsidR="00A7610C" w:rsidRDefault="00A7610C" w:rsidP="00A7610C">
      <w:pPr>
        <w:rPr>
          <w:rFonts w:ascii="Arial" w:hAnsi="Arial" w:cs="Arial"/>
          <w:b/>
        </w:rPr>
      </w:pPr>
      <w:r>
        <w:rPr>
          <w:rFonts w:ascii="Arial" w:hAnsi="Arial" w:cs="Arial"/>
          <w:b/>
        </w:rPr>
        <w:t xml:space="preserve">Discussion: </w:t>
      </w:r>
    </w:p>
    <w:p w14:paraId="07EBECCB" w14:textId="77777777" w:rsidR="00A7610C" w:rsidRDefault="00A7610C" w:rsidP="00A7610C">
      <w:r>
        <w:t>MCC: late submission</w:t>
      </w:r>
    </w:p>
    <w:p w14:paraId="00E7EB5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BEF93" w14:textId="77777777" w:rsidR="00A7610C" w:rsidRDefault="00A7610C" w:rsidP="00A7610C">
      <w:pPr>
        <w:pStyle w:val="Heading4"/>
      </w:pPr>
      <w:bookmarkStart w:id="514" w:name="_Toc174268560"/>
      <w:bookmarkStart w:id="515" w:name="_Toc174924569"/>
      <w:r>
        <w:t>13.2.2</w:t>
      </w:r>
      <w:r>
        <w:tab/>
        <w:t>UE Conf. Test Aspects - 5G V2X with NR sidelink [RAN5 WI: 5G_V2X_NRSL_eV2XARC-UEConTest]</w:t>
      </w:r>
      <w:bookmarkEnd w:id="514"/>
      <w:bookmarkEnd w:id="515"/>
    </w:p>
    <w:p w14:paraId="0262B020" w14:textId="77777777" w:rsidR="00A7610C" w:rsidRDefault="00A7610C" w:rsidP="00A7610C">
      <w:pPr>
        <w:rPr>
          <w:rFonts w:ascii="Arial" w:hAnsi="Arial" w:cs="Arial"/>
          <w:b/>
          <w:sz w:val="24"/>
        </w:rPr>
      </w:pPr>
      <w:r>
        <w:rPr>
          <w:rFonts w:ascii="Arial" w:hAnsi="Arial" w:cs="Arial"/>
          <w:b/>
          <w:color w:val="0000FF"/>
          <w:sz w:val="24"/>
        </w:rPr>
        <w:t>RP-241367</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1F0B72C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53EE3C9" w14:textId="77777777" w:rsidR="00A7610C" w:rsidRDefault="00A7610C" w:rsidP="00A7610C">
      <w:pPr>
        <w:rPr>
          <w:rFonts w:ascii="Arial" w:hAnsi="Arial" w:cs="Arial"/>
          <w:b/>
        </w:rPr>
      </w:pPr>
      <w:r>
        <w:rPr>
          <w:rFonts w:ascii="Arial" w:hAnsi="Arial" w:cs="Arial"/>
          <w:b/>
        </w:rPr>
        <w:t xml:space="preserve">Abstract: </w:t>
      </w:r>
    </w:p>
    <w:p w14:paraId="28B555EF" w14:textId="77777777" w:rsidR="00A7610C" w:rsidRDefault="00A7610C" w:rsidP="00A7610C">
      <w:r>
        <w:t>Completion: 68%; Target: Dec 2024</w:t>
      </w:r>
    </w:p>
    <w:p w14:paraId="4FAE895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7AE70" w14:textId="77777777" w:rsidR="00A7610C" w:rsidRDefault="00A7610C" w:rsidP="00A7610C">
      <w:pPr>
        <w:rPr>
          <w:rFonts w:ascii="Arial" w:hAnsi="Arial" w:cs="Arial"/>
          <w:b/>
          <w:sz w:val="24"/>
        </w:rPr>
      </w:pPr>
      <w:r>
        <w:rPr>
          <w:rFonts w:ascii="Arial" w:hAnsi="Arial" w:cs="Arial"/>
          <w:b/>
          <w:color w:val="0000FF"/>
          <w:sz w:val="24"/>
        </w:rPr>
        <w:t>RP-240949</w:t>
      </w:r>
      <w:r>
        <w:rPr>
          <w:rFonts w:ascii="Arial" w:hAnsi="Arial" w:cs="Arial"/>
          <w:b/>
          <w:color w:val="0000FF"/>
          <w:sz w:val="24"/>
        </w:rPr>
        <w:tab/>
      </w:r>
      <w:r>
        <w:rPr>
          <w:rFonts w:ascii="Arial" w:hAnsi="Arial" w:cs="Arial"/>
          <w:b/>
          <w:sz w:val="24"/>
        </w:rPr>
        <w:t>CR Pack on 5G_V2X_NRSL_eV2XARC-UEConTest - Pack 1/2</w:t>
      </w:r>
    </w:p>
    <w:p w14:paraId="6E4BE4B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930FC8" w14:textId="77777777" w:rsidR="00A7610C" w:rsidRDefault="00A7610C" w:rsidP="00A7610C">
      <w:pPr>
        <w:rPr>
          <w:rFonts w:ascii="Arial" w:hAnsi="Arial" w:cs="Arial"/>
          <w:b/>
        </w:rPr>
      </w:pPr>
      <w:r>
        <w:rPr>
          <w:rFonts w:ascii="Arial" w:hAnsi="Arial" w:cs="Arial"/>
          <w:b/>
        </w:rPr>
        <w:t xml:space="preserve">Discussion: </w:t>
      </w:r>
    </w:p>
    <w:p w14:paraId="54D165DD" w14:textId="77777777" w:rsidR="00A7610C" w:rsidRDefault="00A7610C" w:rsidP="00A7610C">
      <w:r>
        <w:t>MCC: late submission</w:t>
      </w:r>
    </w:p>
    <w:p w14:paraId="003DB30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97139" w14:textId="77777777" w:rsidR="00A7610C" w:rsidRDefault="00A7610C" w:rsidP="00A7610C">
      <w:pPr>
        <w:rPr>
          <w:rFonts w:ascii="Arial" w:hAnsi="Arial" w:cs="Arial"/>
          <w:b/>
          <w:sz w:val="24"/>
        </w:rPr>
      </w:pPr>
      <w:r>
        <w:rPr>
          <w:rFonts w:ascii="Arial" w:hAnsi="Arial" w:cs="Arial"/>
          <w:b/>
          <w:color w:val="0000FF"/>
          <w:sz w:val="24"/>
        </w:rPr>
        <w:t>RP-240950</w:t>
      </w:r>
      <w:r>
        <w:rPr>
          <w:rFonts w:ascii="Arial" w:hAnsi="Arial" w:cs="Arial"/>
          <w:b/>
          <w:color w:val="0000FF"/>
          <w:sz w:val="24"/>
        </w:rPr>
        <w:tab/>
      </w:r>
      <w:r>
        <w:rPr>
          <w:rFonts w:ascii="Arial" w:hAnsi="Arial" w:cs="Arial"/>
          <w:b/>
          <w:sz w:val="24"/>
        </w:rPr>
        <w:t>CR Pack on 5G_V2X_NRSL_eV2XARC-UEConTest - Pack 2/2</w:t>
      </w:r>
    </w:p>
    <w:p w14:paraId="3749909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3BF261" w14:textId="77777777" w:rsidR="00A7610C" w:rsidRDefault="00A7610C" w:rsidP="00A7610C">
      <w:pPr>
        <w:rPr>
          <w:rFonts w:ascii="Arial" w:hAnsi="Arial" w:cs="Arial"/>
          <w:b/>
        </w:rPr>
      </w:pPr>
      <w:r>
        <w:rPr>
          <w:rFonts w:ascii="Arial" w:hAnsi="Arial" w:cs="Arial"/>
          <w:b/>
        </w:rPr>
        <w:t xml:space="preserve">Discussion: </w:t>
      </w:r>
    </w:p>
    <w:p w14:paraId="42CE35B3" w14:textId="77777777" w:rsidR="00A7610C" w:rsidRDefault="00A7610C" w:rsidP="00A7610C">
      <w:r>
        <w:t>MCC: late submission</w:t>
      </w:r>
    </w:p>
    <w:p w14:paraId="7BEEF2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1C7B1" w14:textId="77777777" w:rsidR="00A7610C" w:rsidRDefault="00A7610C" w:rsidP="00A7610C">
      <w:pPr>
        <w:pStyle w:val="Heading4"/>
      </w:pPr>
      <w:bookmarkStart w:id="516" w:name="_Toc174268561"/>
      <w:bookmarkStart w:id="517" w:name="_Toc174924570"/>
      <w:r>
        <w:t>13.2.3</w:t>
      </w:r>
      <w:r>
        <w:tab/>
        <w:t>UE Conf. Test Aspects - NR-based access to unlicensed spectrum [RAN5 WI: NR_unlic-UEConTest]</w:t>
      </w:r>
      <w:bookmarkEnd w:id="516"/>
      <w:bookmarkEnd w:id="517"/>
    </w:p>
    <w:p w14:paraId="42E69DCD" w14:textId="77777777" w:rsidR="00A7610C" w:rsidRDefault="00A7610C" w:rsidP="00A7610C">
      <w:pPr>
        <w:rPr>
          <w:rFonts w:ascii="Arial" w:hAnsi="Arial" w:cs="Arial"/>
          <w:b/>
          <w:sz w:val="24"/>
        </w:rPr>
      </w:pPr>
      <w:r>
        <w:rPr>
          <w:rFonts w:ascii="Arial" w:hAnsi="Arial" w:cs="Arial"/>
          <w:b/>
          <w:color w:val="0000FF"/>
          <w:sz w:val="24"/>
        </w:rPr>
        <w:t>RP-241154</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2440ACC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6030DF9A" w14:textId="77777777" w:rsidR="00A7610C" w:rsidRDefault="00A7610C" w:rsidP="00A7610C">
      <w:pPr>
        <w:rPr>
          <w:rFonts w:ascii="Arial" w:hAnsi="Arial" w:cs="Arial"/>
          <w:b/>
        </w:rPr>
      </w:pPr>
      <w:r>
        <w:rPr>
          <w:rFonts w:ascii="Arial" w:hAnsi="Arial" w:cs="Arial"/>
          <w:b/>
        </w:rPr>
        <w:t xml:space="preserve">Abstract: </w:t>
      </w:r>
    </w:p>
    <w:p w14:paraId="4DFEEF36" w14:textId="77777777" w:rsidR="00A7610C" w:rsidRDefault="00A7610C" w:rsidP="00A7610C">
      <w:r>
        <w:t xml:space="preserve">Overall 79% </w:t>
      </w:r>
    </w:p>
    <w:p w14:paraId="482BC368" w14:textId="77777777" w:rsidR="00A7610C" w:rsidRDefault="00A7610C" w:rsidP="00A7610C">
      <w:r>
        <w:t>Target completion:  Dec 2024 (+6 months)</w:t>
      </w:r>
    </w:p>
    <w:p w14:paraId="51F44F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D6345" w14:textId="77777777" w:rsidR="00A7610C" w:rsidRDefault="00A7610C" w:rsidP="00A7610C">
      <w:pPr>
        <w:rPr>
          <w:rFonts w:ascii="Arial" w:hAnsi="Arial" w:cs="Arial"/>
          <w:b/>
          <w:sz w:val="24"/>
        </w:rPr>
      </w:pPr>
      <w:r>
        <w:rPr>
          <w:rFonts w:ascii="Arial" w:hAnsi="Arial" w:cs="Arial"/>
          <w:b/>
          <w:color w:val="0000FF"/>
          <w:sz w:val="24"/>
        </w:rPr>
        <w:t>RP-240951</w:t>
      </w:r>
      <w:r>
        <w:rPr>
          <w:rFonts w:ascii="Arial" w:hAnsi="Arial" w:cs="Arial"/>
          <w:b/>
          <w:color w:val="0000FF"/>
          <w:sz w:val="24"/>
        </w:rPr>
        <w:tab/>
      </w:r>
      <w:r>
        <w:rPr>
          <w:rFonts w:ascii="Arial" w:hAnsi="Arial" w:cs="Arial"/>
          <w:b/>
          <w:sz w:val="24"/>
        </w:rPr>
        <w:t>CR Pack on NR_unlic-UEConTest - Pack 1/4</w:t>
      </w:r>
    </w:p>
    <w:p w14:paraId="2AC6170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6EFE0E" w14:textId="77777777" w:rsidR="00A7610C" w:rsidRDefault="00A7610C" w:rsidP="00A7610C">
      <w:pPr>
        <w:rPr>
          <w:rFonts w:ascii="Arial" w:hAnsi="Arial" w:cs="Arial"/>
          <w:b/>
        </w:rPr>
      </w:pPr>
      <w:r>
        <w:rPr>
          <w:rFonts w:ascii="Arial" w:hAnsi="Arial" w:cs="Arial"/>
          <w:b/>
        </w:rPr>
        <w:t xml:space="preserve">Discussion: </w:t>
      </w:r>
    </w:p>
    <w:p w14:paraId="191518A2" w14:textId="77777777" w:rsidR="00A7610C" w:rsidRDefault="00A7610C" w:rsidP="00A7610C">
      <w:r>
        <w:t>MCC: late submission</w:t>
      </w:r>
    </w:p>
    <w:p w14:paraId="595EC58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BF115" w14:textId="77777777" w:rsidR="00A7610C" w:rsidRDefault="00A7610C" w:rsidP="00A7610C">
      <w:pPr>
        <w:rPr>
          <w:rFonts w:ascii="Arial" w:hAnsi="Arial" w:cs="Arial"/>
          <w:b/>
          <w:sz w:val="24"/>
        </w:rPr>
      </w:pPr>
      <w:r>
        <w:rPr>
          <w:rFonts w:ascii="Arial" w:hAnsi="Arial" w:cs="Arial"/>
          <w:b/>
          <w:color w:val="0000FF"/>
          <w:sz w:val="24"/>
        </w:rPr>
        <w:t>RP-240952</w:t>
      </w:r>
      <w:r>
        <w:rPr>
          <w:rFonts w:ascii="Arial" w:hAnsi="Arial" w:cs="Arial"/>
          <w:b/>
          <w:color w:val="0000FF"/>
          <w:sz w:val="24"/>
        </w:rPr>
        <w:tab/>
      </w:r>
      <w:r>
        <w:rPr>
          <w:rFonts w:ascii="Arial" w:hAnsi="Arial" w:cs="Arial"/>
          <w:b/>
          <w:sz w:val="24"/>
        </w:rPr>
        <w:t>CR Pack on NR_unlic-UEConTest - Pack 2/4</w:t>
      </w:r>
    </w:p>
    <w:p w14:paraId="61EC78D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E48B26" w14:textId="77777777" w:rsidR="00A7610C" w:rsidRDefault="00A7610C" w:rsidP="00A7610C">
      <w:pPr>
        <w:rPr>
          <w:rFonts w:ascii="Arial" w:hAnsi="Arial" w:cs="Arial"/>
          <w:b/>
        </w:rPr>
      </w:pPr>
      <w:r>
        <w:rPr>
          <w:rFonts w:ascii="Arial" w:hAnsi="Arial" w:cs="Arial"/>
          <w:b/>
        </w:rPr>
        <w:t xml:space="preserve">Discussion: </w:t>
      </w:r>
    </w:p>
    <w:p w14:paraId="25BB0FBE" w14:textId="77777777" w:rsidR="00A7610C" w:rsidRDefault="00A7610C" w:rsidP="00A7610C">
      <w:r>
        <w:t>MCC: late submission; company CR RP-241590 replacing R5-243395 of RP-240952</w:t>
      </w:r>
    </w:p>
    <w:p w14:paraId="1457A4D2" w14:textId="77777777" w:rsidR="00A7610C" w:rsidRDefault="00A7610C" w:rsidP="00A7610C">
      <w:r>
        <w:t>conclusion:</w:t>
      </w:r>
    </w:p>
    <w:p w14:paraId="015AD9FE" w14:textId="77777777" w:rsidR="00A7610C" w:rsidRDefault="00A7610C" w:rsidP="00A7610C">
      <w:r>
        <w:t>all CRs of RP-240952 are approved except</w:t>
      </w:r>
    </w:p>
    <w:p w14:paraId="1569A69D" w14:textId="77777777" w:rsidR="00A7610C" w:rsidRDefault="00A7610C" w:rsidP="00A7610C">
      <w:r>
        <w:t>R5-243395 which is revised in RP-241590</w:t>
      </w:r>
    </w:p>
    <w:p w14:paraId="1129978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3A5CCE7" w14:textId="77777777" w:rsidR="00A7610C" w:rsidRDefault="00A7610C" w:rsidP="00A7610C">
      <w:pPr>
        <w:rPr>
          <w:rFonts w:ascii="Arial" w:hAnsi="Arial" w:cs="Arial"/>
          <w:b/>
          <w:sz w:val="24"/>
        </w:rPr>
      </w:pPr>
      <w:r>
        <w:rPr>
          <w:rFonts w:ascii="Arial" w:hAnsi="Arial" w:cs="Arial"/>
          <w:b/>
          <w:color w:val="0000FF"/>
          <w:sz w:val="24"/>
        </w:rPr>
        <w:t>RP-241590</w:t>
      </w:r>
      <w:r>
        <w:rPr>
          <w:rFonts w:ascii="Arial" w:hAnsi="Arial" w:cs="Arial"/>
          <w:b/>
          <w:color w:val="0000FF"/>
          <w:sz w:val="24"/>
        </w:rPr>
        <w:tab/>
      </w:r>
      <w:r>
        <w:rPr>
          <w:rFonts w:ascii="Arial" w:hAnsi="Arial" w:cs="Arial"/>
          <w:b/>
          <w:sz w:val="24"/>
        </w:rPr>
        <w:t>Update to NR-U test applicability</w:t>
      </w:r>
    </w:p>
    <w:p w14:paraId="0AB26904" w14:textId="77777777" w:rsidR="00A7610C" w:rsidRDefault="00A7610C" w:rsidP="00A761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38.522 v18.2.0</w:t>
      </w:r>
      <w:r>
        <w:rPr>
          <w:i/>
        </w:rPr>
        <w:tab/>
        <w:t xml:space="preserve">  CR-0438  rev 1 Cat: F (Rel-18)</w:t>
      </w:r>
      <w:r>
        <w:rPr>
          <w:i/>
        </w:rPr>
        <w:br/>
      </w:r>
      <w:r>
        <w:rPr>
          <w:i/>
        </w:rPr>
        <w:br/>
      </w:r>
      <w:r>
        <w:rPr>
          <w:i/>
        </w:rPr>
        <w:tab/>
      </w:r>
      <w:r>
        <w:rPr>
          <w:i/>
        </w:rPr>
        <w:tab/>
      </w:r>
      <w:r>
        <w:rPr>
          <w:i/>
        </w:rPr>
        <w:tab/>
      </w:r>
      <w:r>
        <w:rPr>
          <w:i/>
        </w:rPr>
        <w:tab/>
      </w:r>
      <w:r>
        <w:rPr>
          <w:i/>
        </w:rPr>
        <w:tab/>
        <w:t>Source: Qualcomm</w:t>
      </w:r>
    </w:p>
    <w:p w14:paraId="797364ED" w14:textId="77777777" w:rsidR="00A7610C" w:rsidRDefault="00A7610C" w:rsidP="00A7610C">
      <w:pPr>
        <w:rPr>
          <w:rFonts w:ascii="Arial" w:hAnsi="Arial" w:cs="Arial"/>
          <w:b/>
        </w:rPr>
      </w:pPr>
      <w:r>
        <w:rPr>
          <w:rFonts w:ascii="Arial" w:hAnsi="Arial" w:cs="Arial"/>
          <w:b/>
        </w:rPr>
        <w:t xml:space="preserve">Abstract: </w:t>
      </w:r>
    </w:p>
    <w:p w14:paraId="5AF3CF92" w14:textId="77777777" w:rsidR="00A7610C" w:rsidRDefault="00A7610C" w:rsidP="00A7610C">
      <w:r>
        <w:t>company CR; replacing RAN5 agreed CR R5-243395 of RP-240952 due to an error that was spotted (clause contents deleted instead of voiding)</w:t>
      </w:r>
    </w:p>
    <w:p w14:paraId="566EF2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659DF" w14:textId="77777777" w:rsidR="00A7610C" w:rsidRDefault="00A7610C" w:rsidP="00A7610C">
      <w:pPr>
        <w:rPr>
          <w:rFonts w:ascii="Arial" w:hAnsi="Arial" w:cs="Arial"/>
          <w:b/>
          <w:sz w:val="24"/>
        </w:rPr>
      </w:pPr>
      <w:r>
        <w:rPr>
          <w:rFonts w:ascii="Arial" w:hAnsi="Arial" w:cs="Arial"/>
          <w:b/>
          <w:color w:val="0000FF"/>
          <w:sz w:val="24"/>
        </w:rPr>
        <w:t>RP-240953</w:t>
      </w:r>
      <w:r>
        <w:rPr>
          <w:rFonts w:ascii="Arial" w:hAnsi="Arial" w:cs="Arial"/>
          <w:b/>
          <w:color w:val="0000FF"/>
          <w:sz w:val="24"/>
        </w:rPr>
        <w:tab/>
      </w:r>
      <w:r>
        <w:rPr>
          <w:rFonts w:ascii="Arial" w:hAnsi="Arial" w:cs="Arial"/>
          <w:b/>
          <w:sz w:val="24"/>
        </w:rPr>
        <w:t>CR Pack on NR_unlic-UEConTest - Pack 3/4</w:t>
      </w:r>
    </w:p>
    <w:p w14:paraId="6692BC5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4F5674" w14:textId="77777777" w:rsidR="00A7610C" w:rsidRDefault="00A7610C" w:rsidP="00A7610C">
      <w:pPr>
        <w:rPr>
          <w:rFonts w:ascii="Arial" w:hAnsi="Arial" w:cs="Arial"/>
          <w:b/>
        </w:rPr>
      </w:pPr>
      <w:r>
        <w:rPr>
          <w:rFonts w:ascii="Arial" w:hAnsi="Arial" w:cs="Arial"/>
          <w:b/>
        </w:rPr>
        <w:t xml:space="preserve">Discussion: </w:t>
      </w:r>
    </w:p>
    <w:p w14:paraId="4CB4709D" w14:textId="77777777" w:rsidR="00A7610C" w:rsidRDefault="00A7610C" w:rsidP="00A7610C">
      <w:r>
        <w:t>MCC: late submission</w:t>
      </w:r>
    </w:p>
    <w:p w14:paraId="41511405" w14:textId="77777777" w:rsidR="00A7610C" w:rsidRDefault="00A7610C" w:rsidP="00A7610C">
      <w:r>
        <w:t>Note: It turned out that R5-243648 of RP-240953 which was allocated as CR to TS 38.521-1 actually includes a different CR to TR 38.905.</w:t>
      </w:r>
    </w:p>
    <w:p w14:paraId="5E79ED9D" w14:textId="77777777" w:rsidR="00A7610C" w:rsidRDefault="00A7610C" w:rsidP="00A7610C">
      <w:r>
        <w:t>conclusion: all CRs of RP-240953 are approved except</w:t>
      </w:r>
    </w:p>
    <w:p w14:paraId="069D8C29" w14:textId="77777777" w:rsidR="00A7610C" w:rsidRDefault="00A7610C" w:rsidP="00A7610C">
      <w:r>
        <w:t>- R5-243648 which is not pursued</w:t>
      </w:r>
    </w:p>
    <w:p w14:paraId="6516B8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3B08B12" w14:textId="77777777" w:rsidR="00A7610C" w:rsidRDefault="00A7610C" w:rsidP="00A7610C">
      <w:pPr>
        <w:rPr>
          <w:rFonts w:ascii="Arial" w:hAnsi="Arial" w:cs="Arial"/>
          <w:b/>
          <w:sz w:val="24"/>
        </w:rPr>
      </w:pPr>
      <w:r>
        <w:rPr>
          <w:rFonts w:ascii="Arial" w:hAnsi="Arial" w:cs="Arial"/>
          <w:b/>
          <w:color w:val="0000FF"/>
          <w:sz w:val="24"/>
        </w:rPr>
        <w:t>RP-240954</w:t>
      </w:r>
      <w:r>
        <w:rPr>
          <w:rFonts w:ascii="Arial" w:hAnsi="Arial" w:cs="Arial"/>
          <w:b/>
          <w:color w:val="0000FF"/>
          <w:sz w:val="24"/>
        </w:rPr>
        <w:tab/>
      </w:r>
      <w:r>
        <w:rPr>
          <w:rFonts w:ascii="Arial" w:hAnsi="Arial" w:cs="Arial"/>
          <w:b/>
          <w:sz w:val="24"/>
        </w:rPr>
        <w:t>CR Pack on NR_unlic-UEConTest - Pack 4/4</w:t>
      </w:r>
    </w:p>
    <w:p w14:paraId="16D40E7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3B349B" w14:textId="77777777" w:rsidR="00A7610C" w:rsidRDefault="00A7610C" w:rsidP="00A7610C">
      <w:pPr>
        <w:rPr>
          <w:rFonts w:ascii="Arial" w:hAnsi="Arial" w:cs="Arial"/>
          <w:b/>
        </w:rPr>
      </w:pPr>
      <w:r>
        <w:rPr>
          <w:rFonts w:ascii="Arial" w:hAnsi="Arial" w:cs="Arial"/>
          <w:b/>
        </w:rPr>
        <w:t xml:space="preserve">Discussion: </w:t>
      </w:r>
    </w:p>
    <w:p w14:paraId="5A5E0E8D" w14:textId="77777777" w:rsidR="00A7610C" w:rsidRDefault="00A7610C" w:rsidP="00A7610C">
      <w:r>
        <w:t>MCC: late submission</w:t>
      </w:r>
    </w:p>
    <w:p w14:paraId="656114CE" w14:textId="77777777" w:rsidR="00A7610C" w:rsidRDefault="00A7610C" w:rsidP="00A7610C">
      <w:r>
        <w:t>Note: It turned out after RAN #104 that no CR was submitted for R5-244000 so that R5-244000 can only be withdrawn.</w:t>
      </w:r>
    </w:p>
    <w:p w14:paraId="58681E0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470F9" w14:textId="77777777" w:rsidR="00A7610C" w:rsidRDefault="00A7610C" w:rsidP="00A7610C">
      <w:pPr>
        <w:pStyle w:val="Heading4"/>
      </w:pPr>
      <w:bookmarkStart w:id="518" w:name="_Toc174268562"/>
      <w:bookmarkStart w:id="519" w:name="_Toc174924571"/>
      <w:r>
        <w:t>13.2.4</w:t>
      </w:r>
      <w:r>
        <w:tab/>
        <w:t>UE Conf. Test Aspects - NR RRM enhancements [RAN5 WI: NR_RRM_enh-UEConTest]</w:t>
      </w:r>
      <w:bookmarkEnd w:id="518"/>
      <w:bookmarkEnd w:id="519"/>
    </w:p>
    <w:p w14:paraId="1B7EBB0E" w14:textId="77777777" w:rsidR="00A7610C" w:rsidRDefault="00A7610C" w:rsidP="00A7610C">
      <w:pPr>
        <w:rPr>
          <w:rFonts w:ascii="Arial" w:hAnsi="Arial" w:cs="Arial"/>
          <w:b/>
          <w:sz w:val="24"/>
        </w:rPr>
      </w:pPr>
      <w:r>
        <w:rPr>
          <w:rFonts w:ascii="Arial" w:hAnsi="Arial" w:cs="Arial"/>
          <w:b/>
          <w:color w:val="0000FF"/>
          <w:sz w:val="24"/>
        </w:rPr>
        <w:t>RP-241191</w:t>
      </w:r>
      <w:r>
        <w:rPr>
          <w:rFonts w:ascii="Arial" w:hAnsi="Arial" w:cs="Arial"/>
          <w:b/>
          <w:color w:val="0000FF"/>
          <w:sz w:val="24"/>
        </w:rPr>
        <w:tab/>
      </w:r>
      <w:r>
        <w:rPr>
          <w:rFonts w:ascii="Arial" w:hAnsi="Arial" w:cs="Arial"/>
          <w:b/>
          <w:sz w:val="24"/>
        </w:rPr>
        <w:t>Status Report - UE Conformance Aspects - Rel-16 NR RRM enhancements</w:t>
      </w:r>
    </w:p>
    <w:p w14:paraId="67DABD3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4D9992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83A89" w14:textId="77777777" w:rsidR="00A7610C" w:rsidRDefault="00A7610C" w:rsidP="00A7610C">
      <w:pPr>
        <w:rPr>
          <w:rFonts w:ascii="Arial" w:hAnsi="Arial" w:cs="Arial"/>
          <w:b/>
          <w:sz w:val="24"/>
        </w:rPr>
      </w:pPr>
      <w:r>
        <w:rPr>
          <w:rFonts w:ascii="Arial" w:hAnsi="Arial" w:cs="Arial"/>
          <w:b/>
          <w:color w:val="0000FF"/>
          <w:sz w:val="24"/>
        </w:rPr>
        <w:t>RP-240955</w:t>
      </w:r>
      <w:r>
        <w:rPr>
          <w:rFonts w:ascii="Arial" w:hAnsi="Arial" w:cs="Arial"/>
          <w:b/>
          <w:color w:val="0000FF"/>
          <w:sz w:val="24"/>
        </w:rPr>
        <w:tab/>
      </w:r>
      <w:r>
        <w:rPr>
          <w:rFonts w:ascii="Arial" w:hAnsi="Arial" w:cs="Arial"/>
          <w:b/>
          <w:sz w:val="24"/>
        </w:rPr>
        <w:t>CR Pack on NR_RRM_enh-UEConTest - Pack 1/3</w:t>
      </w:r>
    </w:p>
    <w:p w14:paraId="603A49D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30E161" w14:textId="77777777" w:rsidR="00A7610C" w:rsidRDefault="00A7610C" w:rsidP="00A7610C">
      <w:pPr>
        <w:rPr>
          <w:rFonts w:ascii="Arial" w:hAnsi="Arial" w:cs="Arial"/>
          <w:b/>
        </w:rPr>
      </w:pPr>
      <w:r>
        <w:rPr>
          <w:rFonts w:ascii="Arial" w:hAnsi="Arial" w:cs="Arial"/>
          <w:b/>
        </w:rPr>
        <w:t xml:space="preserve">Discussion: </w:t>
      </w:r>
    </w:p>
    <w:p w14:paraId="69431942" w14:textId="77777777" w:rsidR="00A7610C" w:rsidRDefault="00A7610C" w:rsidP="00A7610C">
      <w:r>
        <w:t>MCC: late submission</w:t>
      </w:r>
    </w:p>
    <w:p w14:paraId="4E2CDCB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BDC87" w14:textId="77777777" w:rsidR="00A7610C" w:rsidRDefault="00A7610C" w:rsidP="00A7610C">
      <w:pPr>
        <w:rPr>
          <w:rFonts w:ascii="Arial" w:hAnsi="Arial" w:cs="Arial"/>
          <w:b/>
          <w:sz w:val="24"/>
        </w:rPr>
      </w:pPr>
      <w:r>
        <w:rPr>
          <w:rFonts w:ascii="Arial" w:hAnsi="Arial" w:cs="Arial"/>
          <w:b/>
          <w:color w:val="0000FF"/>
          <w:sz w:val="24"/>
        </w:rPr>
        <w:t>RP-240956</w:t>
      </w:r>
      <w:r>
        <w:rPr>
          <w:rFonts w:ascii="Arial" w:hAnsi="Arial" w:cs="Arial"/>
          <w:b/>
          <w:color w:val="0000FF"/>
          <w:sz w:val="24"/>
        </w:rPr>
        <w:tab/>
      </w:r>
      <w:r>
        <w:rPr>
          <w:rFonts w:ascii="Arial" w:hAnsi="Arial" w:cs="Arial"/>
          <w:b/>
          <w:sz w:val="24"/>
        </w:rPr>
        <w:t>CR Pack on NR_RRM_enh-UEConTest - Pack 2/3</w:t>
      </w:r>
    </w:p>
    <w:p w14:paraId="09E7F98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5CFC73" w14:textId="77777777" w:rsidR="00A7610C" w:rsidRDefault="00A7610C" w:rsidP="00A7610C">
      <w:pPr>
        <w:rPr>
          <w:rFonts w:ascii="Arial" w:hAnsi="Arial" w:cs="Arial"/>
          <w:b/>
        </w:rPr>
      </w:pPr>
      <w:r>
        <w:rPr>
          <w:rFonts w:ascii="Arial" w:hAnsi="Arial" w:cs="Arial"/>
          <w:b/>
        </w:rPr>
        <w:t xml:space="preserve">Discussion: </w:t>
      </w:r>
    </w:p>
    <w:p w14:paraId="414D8F09" w14:textId="77777777" w:rsidR="00A7610C" w:rsidRDefault="00A7610C" w:rsidP="00A7610C">
      <w:r>
        <w:t>MCC: late submission</w:t>
      </w:r>
    </w:p>
    <w:p w14:paraId="57751C2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5830B" w14:textId="77777777" w:rsidR="00A7610C" w:rsidRDefault="00A7610C" w:rsidP="00A7610C">
      <w:pPr>
        <w:rPr>
          <w:rFonts w:ascii="Arial" w:hAnsi="Arial" w:cs="Arial"/>
          <w:b/>
          <w:sz w:val="24"/>
        </w:rPr>
      </w:pPr>
      <w:r>
        <w:rPr>
          <w:rFonts w:ascii="Arial" w:hAnsi="Arial" w:cs="Arial"/>
          <w:b/>
          <w:color w:val="0000FF"/>
          <w:sz w:val="24"/>
        </w:rPr>
        <w:t>RP-240957</w:t>
      </w:r>
      <w:r>
        <w:rPr>
          <w:rFonts w:ascii="Arial" w:hAnsi="Arial" w:cs="Arial"/>
          <w:b/>
          <w:color w:val="0000FF"/>
          <w:sz w:val="24"/>
        </w:rPr>
        <w:tab/>
      </w:r>
      <w:r>
        <w:rPr>
          <w:rFonts w:ascii="Arial" w:hAnsi="Arial" w:cs="Arial"/>
          <w:b/>
          <w:sz w:val="24"/>
        </w:rPr>
        <w:t>CR Pack on NR_RRM_enh-UEConTest - Pack 3/3</w:t>
      </w:r>
    </w:p>
    <w:p w14:paraId="2E41216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AB2F2F" w14:textId="77777777" w:rsidR="00A7610C" w:rsidRDefault="00A7610C" w:rsidP="00A7610C">
      <w:pPr>
        <w:rPr>
          <w:rFonts w:ascii="Arial" w:hAnsi="Arial" w:cs="Arial"/>
          <w:b/>
        </w:rPr>
      </w:pPr>
      <w:r>
        <w:rPr>
          <w:rFonts w:ascii="Arial" w:hAnsi="Arial" w:cs="Arial"/>
          <w:b/>
        </w:rPr>
        <w:t xml:space="preserve">Discussion: </w:t>
      </w:r>
    </w:p>
    <w:p w14:paraId="293DCB7C" w14:textId="77777777" w:rsidR="00A7610C" w:rsidRDefault="00A7610C" w:rsidP="00A7610C">
      <w:r>
        <w:t>MCC: late submission</w:t>
      </w:r>
    </w:p>
    <w:p w14:paraId="42B40A5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EAC71" w14:textId="77777777" w:rsidR="00A7610C" w:rsidRDefault="00A7610C" w:rsidP="00A7610C">
      <w:pPr>
        <w:pStyle w:val="Heading4"/>
      </w:pPr>
      <w:bookmarkStart w:id="520" w:name="_Toc174268563"/>
      <w:bookmarkStart w:id="521" w:name="_Toc174924572"/>
      <w:r>
        <w:t>13.2.5</w:t>
      </w:r>
      <w:r>
        <w:tab/>
        <w:t>Conf. Test Aspects - Protocol enh. for MC Services for Rel-16 (MCPTT, MCVideo, MCData) [RAN5 WI: MCProtoc16_enh2MCPTT_eMCData2-ConTest]</w:t>
      </w:r>
      <w:bookmarkEnd w:id="520"/>
      <w:bookmarkEnd w:id="521"/>
    </w:p>
    <w:p w14:paraId="382A1AEE" w14:textId="77777777" w:rsidR="00A7610C" w:rsidRDefault="00A7610C" w:rsidP="00A7610C">
      <w:pPr>
        <w:rPr>
          <w:rFonts w:ascii="Arial" w:hAnsi="Arial" w:cs="Arial"/>
          <w:b/>
          <w:sz w:val="24"/>
        </w:rPr>
      </w:pPr>
      <w:r>
        <w:rPr>
          <w:rFonts w:ascii="Arial" w:hAnsi="Arial" w:cs="Arial"/>
          <w:b/>
          <w:color w:val="0000FF"/>
          <w:sz w:val="24"/>
        </w:rPr>
        <w:t>RP-240916</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4257F8E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43F5551E" w14:textId="77777777" w:rsidR="00A7610C" w:rsidRDefault="00A7610C" w:rsidP="00A7610C">
      <w:pPr>
        <w:rPr>
          <w:rFonts w:ascii="Arial" w:hAnsi="Arial" w:cs="Arial"/>
          <w:b/>
        </w:rPr>
      </w:pPr>
      <w:r>
        <w:rPr>
          <w:rFonts w:ascii="Arial" w:hAnsi="Arial" w:cs="Arial"/>
          <w:b/>
        </w:rPr>
        <w:t xml:space="preserve">Abstract: </w:t>
      </w:r>
    </w:p>
    <w:p w14:paraId="35CF4281" w14:textId="77777777" w:rsidR="00A7610C" w:rsidRDefault="00A7610C" w:rsidP="00A7610C">
      <w:r>
        <w:t>82% complete</w:t>
      </w:r>
    </w:p>
    <w:p w14:paraId="6B372A3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AD07A" w14:textId="77777777" w:rsidR="00A7610C" w:rsidRDefault="00A7610C" w:rsidP="00A7610C">
      <w:pPr>
        <w:rPr>
          <w:rFonts w:ascii="Arial" w:hAnsi="Arial" w:cs="Arial"/>
          <w:b/>
          <w:sz w:val="24"/>
        </w:rPr>
      </w:pPr>
      <w:r>
        <w:rPr>
          <w:rFonts w:ascii="Arial" w:hAnsi="Arial" w:cs="Arial"/>
          <w:b/>
          <w:color w:val="0000FF"/>
          <w:sz w:val="24"/>
        </w:rPr>
        <w:t>RP-241517</w:t>
      </w:r>
      <w:r>
        <w:rPr>
          <w:rFonts w:ascii="Arial" w:hAnsi="Arial" w:cs="Arial"/>
          <w:b/>
          <w:color w:val="0000FF"/>
          <w:sz w:val="24"/>
        </w:rPr>
        <w:tab/>
      </w:r>
      <w:r>
        <w:rPr>
          <w:rFonts w:ascii="Arial" w:hAnsi="Arial" w:cs="Arial"/>
          <w:b/>
          <w:sz w:val="24"/>
        </w:rPr>
        <w:t>Discussion on extending RAN5 scope to include MCPTT, MCVideo and MCData Server Test Cases</w:t>
      </w:r>
    </w:p>
    <w:p w14:paraId="3CFCAC2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NIST, Ericsson, AT&amp;T, Samsung, Element, Erillisverkot, Motorola solutions, UIC, BDBOS, Nkom, UK Home Office, A.S.T.R.I.D. SA/NV</w:t>
      </w:r>
    </w:p>
    <w:p w14:paraId="4465AAEA" w14:textId="77777777" w:rsidR="00A7610C" w:rsidRDefault="00A7610C" w:rsidP="00A7610C">
      <w:pPr>
        <w:rPr>
          <w:rFonts w:ascii="Arial" w:hAnsi="Arial" w:cs="Arial"/>
          <w:b/>
        </w:rPr>
      </w:pPr>
      <w:r>
        <w:rPr>
          <w:rFonts w:ascii="Arial" w:hAnsi="Arial" w:cs="Arial"/>
          <w:b/>
        </w:rPr>
        <w:t xml:space="preserve">Abstract: </w:t>
      </w:r>
    </w:p>
    <w:p w14:paraId="0B5A9CD1" w14:textId="77777777" w:rsidR="00A7610C" w:rsidRDefault="00A7610C" w:rsidP="00A7610C">
      <w:r>
        <w:t>corresponding CT input in CP-241276</w:t>
      </w:r>
    </w:p>
    <w:p w14:paraId="2E3EAE2E" w14:textId="77777777" w:rsidR="00A7610C" w:rsidRDefault="00A7610C" w:rsidP="00A7610C">
      <w:pPr>
        <w:rPr>
          <w:rFonts w:ascii="Arial" w:hAnsi="Arial" w:cs="Arial"/>
          <w:b/>
        </w:rPr>
      </w:pPr>
      <w:r>
        <w:rPr>
          <w:rFonts w:ascii="Arial" w:hAnsi="Arial" w:cs="Arial"/>
          <w:b/>
        </w:rPr>
        <w:t xml:space="preserve">Discussion: </w:t>
      </w:r>
    </w:p>
    <w:p w14:paraId="35ACF3A7" w14:textId="77777777" w:rsidR="00A7610C" w:rsidRDefault="00A7610C" w:rsidP="00A7610C">
      <w:r>
        <w:t>background information: In the past, RAN5 was asked by TSG RAN to do some server related testing in REL-13 WI MCPTT-ConTest (without any RAN5 ToR update; this led to TS 36.579-3) but what is intended now in REL-16 WI MCProtoc16_enh2MCPTT_eMCData2-ConTest goes beyond this former request and requires a proper update of the RAN5 ToR if this is decided by the TSGs (CT for the server functionality, RAN in charge of the RAN5 ToR).</w:t>
      </w:r>
    </w:p>
    <w:p w14:paraId="470C1872" w14:textId="77777777" w:rsidR="00A7610C" w:rsidRDefault="00A7610C" w:rsidP="00A7610C">
      <w:r>
        <w:t>Note: CP-241289 was submitted to CT to discuss the problem there, as a result LSin RP-240899 is sent from CT #104 to RAN #104</w:t>
      </w:r>
    </w:p>
    <w:p w14:paraId="3612B1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F67ED" w14:textId="77777777" w:rsidR="00A7610C" w:rsidRDefault="00A7610C" w:rsidP="00A7610C">
      <w:pPr>
        <w:rPr>
          <w:rFonts w:ascii="Arial" w:hAnsi="Arial" w:cs="Arial"/>
          <w:b/>
          <w:sz w:val="24"/>
        </w:rPr>
      </w:pPr>
      <w:r>
        <w:rPr>
          <w:rFonts w:ascii="Arial" w:hAnsi="Arial" w:cs="Arial"/>
          <w:b/>
          <w:color w:val="0000FF"/>
          <w:sz w:val="24"/>
        </w:rPr>
        <w:t>RP-240899</w:t>
      </w:r>
      <w:r>
        <w:rPr>
          <w:rFonts w:ascii="Arial" w:hAnsi="Arial" w:cs="Arial"/>
          <w:b/>
          <w:color w:val="0000FF"/>
          <w:sz w:val="24"/>
        </w:rPr>
        <w:tab/>
      </w:r>
      <w:r>
        <w:rPr>
          <w:rFonts w:ascii="Arial" w:hAnsi="Arial" w:cs="Arial"/>
          <w:b/>
          <w:sz w:val="24"/>
        </w:rPr>
        <w:t>LS on including MCPTT, MCVideo and MCData Server Conformance Testing in 3GPP Conformance Test Specifications (CP-241302; to: RAN; cc: SA, RAN5; contact: Firstnet)</w:t>
      </w:r>
    </w:p>
    <w:p w14:paraId="49829862"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CP-241302, to RAN, cc SA, RAN5</w:t>
      </w:r>
      <w:r>
        <w:rPr>
          <w:i/>
        </w:rPr>
        <w:br/>
      </w:r>
      <w:r>
        <w:rPr>
          <w:i/>
        </w:rPr>
        <w:tab/>
      </w:r>
      <w:r>
        <w:rPr>
          <w:i/>
        </w:rPr>
        <w:tab/>
      </w:r>
      <w:r>
        <w:rPr>
          <w:i/>
        </w:rPr>
        <w:tab/>
      </w:r>
      <w:r>
        <w:rPr>
          <w:i/>
        </w:rPr>
        <w:tab/>
      </w:r>
      <w:r>
        <w:rPr>
          <w:i/>
        </w:rPr>
        <w:tab/>
        <w:t>Source: CT</w:t>
      </w:r>
    </w:p>
    <w:p w14:paraId="321CC4AA" w14:textId="77777777" w:rsidR="00A7610C" w:rsidRDefault="00A7610C" w:rsidP="00A7610C">
      <w:pPr>
        <w:rPr>
          <w:rFonts w:ascii="Arial" w:hAnsi="Arial" w:cs="Arial"/>
          <w:b/>
        </w:rPr>
      </w:pPr>
      <w:r>
        <w:rPr>
          <w:rFonts w:ascii="Arial" w:hAnsi="Arial" w:cs="Arial"/>
          <w:b/>
        </w:rPr>
        <w:t xml:space="preserve">Abstract: </w:t>
      </w:r>
    </w:p>
    <w:p w14:paraId="14B1782A" w14:textId="77777777" w:rsidR="00A7610C" w:rsidRDefault="00A7610C" w:rsidP="00A7610C">
      <w:r>
        <w:t>LS was received on Monday evening of RAN #104</w:t>
      </w:r>
    </w:p>
    <w:p w14:paraId="775BA4E4" w14:textId="77777777" w:rsidR="00A7610C" w:rsidRDefault="00A7610C" w:rsidP="00A7610C">
      <w:pPr>
        <w:rPr>
          <w:rFonts w:ascii="Arial" w:hAnsi="Arial" w:cs="Arial"/>
          <w:b/>
        </w:rPr>
      </w:pPr>
      <w:r>
        <w:rPr>
          <w:rFonts w:ascii="Arial" w:hAnsi="Arial" w:cs="Arial"/>
          <w:b/>
        </w:rPr>
        <w:t xml:space="preserve">Discussion: </w:t>
      </w:r>
    </w:p>
    <w:p w14:paraId="11D1C387" w14:textId="77777777" w:rsidR="00A7610C" w:rsidRDefault="00A7610C" w:rsidP="00A7610C">
      <w:r>
        <w:t>RAN5 chair: current ToR do not include server testing but we could update the ToR to cover also MCS server testing if tasked by TSG RAN</w:t>
      </w:r>
    </w:p>
    <w:p w14:paraId="3746DFE5" w14:textId="77777777" w:rsidR="00A7610C" w:rsidRDefault="00A7610C" w:rsidP="00A7610C">
      <w:r>
        <w:t>conclusion: RAN tasks RAN5 to bring a proposal to RAN #105 to update the RAN5 ToR to cover also MCS server testing</w:t>
      </w:r>
    </w:p>
    <w:p w14:paraId="3508237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6CD1" w14:textId="77777777" w:rsidR="00A7610C" w:rsidRDefault="00A7610C" w:rsidP="00A7610C">
      <w:pPr>
        <w:rPr>
          <w:rFonts w:ascii="Arial" w:hAnsi="Arial" w:cs="Arial"/>
          <w:b/>
          <w:sz w:val="24"/>
        </w:rPr>
      </w:pPr>
      <w:r>
        <w:rPr>
          <w:rFonts w:ascii="Arial" w:hAnsi="Arial" w:cs="Arial"/>
          <w:b/>
          <w:color w:val="0000FF"/>
          <w:sz w:val="24"/>
        </w:rPr>
        <w:t>RP-240958</w:t>
      </w:r>
      <w:r>
        <w:rPr>
          <w:rFonts w:ascii="Arial" w:hAnsi="Arial" w:cs="Arial"/>
          <w:b/>
          <w:color w:val="0000FF"/>
          <w:sz w:val="24"/>
        </w:rPr>
        <w:tab/>
      </w:r>
      <w:r>
        <w:rPr>
          <w:rFonts w:ascii="Arial" w:hAnsi="Arial" w:cs="Arial"/>
          <w:b/>
          <w:sz w:val="24"/>
        </w:rPr>
        <w:t>CR Pack on MCProtoc16_enh2MCPTT_eMCData2-ConTest</w:t>
      </w:r>
    </w:p>
    <w:p w14:paraId="466C469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DC352B" w14:textId="77777777" w:rsidR="00A7610C" w:rsidRDefault="00A7610C" w:rsidP="00A7610C">
      <w:pPr>
        <w:rPr>
          <w:rFonts w:ascii="Arial" w:hAnsi="Arial" w:cs="Arial"/>
          <w:b/>
        </w:rPr>
      </w:pPr>
      <w:r>
        <w:rPr>
          <w:rFonts w:ascii="Arial" w:hAnsi="Arial" w:cs="Arial"/>
          <w:b/>
        </w:rPr>
        <w:t xml:space="preserve">Discussion: </w:t>
      </w:r>
    </w:p>
    <w:p w14:paraId="14F07C34" w14:textId="77777777" w:rsidR="00A7610C" w:rsidRDefault="00A7610C" w:rsidP="00A7610C">
      <w:r>
        <w:t>MCC: late submission</w:t>
      </w:r>
    </w:p>
    <w:p w14:paraId="68D998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0313F" w14:textId="77777777" w:rsidR="00A7610C" w:rsidRDefault="00A7610C" w:rsidP="00A7610C">
      <w:pPr>
        <w:pStyle w:val="Heading3"/>
      </w:pPr>
      <w:bookmarkStart w:id="522" w:name="_Toc174268564"/>
      <w:bookmarkStart w:id="523" w:name="_Toc174924573"/>
      <w:r>
        <w:t>13.3</w:t>
      </w:r>
      <w:r>
        <w:tab/>
        <w:t>Open Rel-17 WIs</w:t>
      </w:r>
      <w:bookmarkEnd w:id="522"/>
      <w:bookmarkEnd w:id="523"/>
    </w:p>
    <w:p w14:paraId="2E2E2DE8" w14:textId="77777777" w:rsidR="00A7610C" w:rsidRDefault="00A7610C" w:rsidP="00A7610C">
      <w:pPr>
        <w:pStyle w:val="Heading4"/>
      </w:pPr>
      <w:bookmarkStart w:id="524" w:name="_Toc174268565"/>
      <w:bookmarkStart w:id="525" w:name="_Toc174924574"/>
      <w:r>
        <w:t>13.3.1</w:t>
      </w:r>
      <w:r>
        <w:tab/>
        <w:t>UE Conf. - Rel-17 NR CA and DC; and NR and LTE DC Configurations [RAN5 WI: NR_CADC_NR_LTE_DC_R17-UEConTest]</w:t>
      </w:r>
      <w:bookmarkEnd w:id="524"/>
      <w:bookmarkEnd w:id="525"/>
    </w:p>
    <w:p w14:paraId="3CA3E60A" w14:textId="77777777" w:rsidR="00A7610C" w:rsidRDefault="00A7610C" w:rsidP="00A7610C">
      <w:pPr>
        <w:rPr>
          <w:rFonts w:ascii="Arial" w:hAnsi="Arial" w:cs="Arial"/>
          <w:b/>
          <w:sz w:val="24"/>
        </w:rPr>
      </w:pPr>
      <w:r>
        <w:rPr>
          <w:rFonts w:ascii="Arial" w:hAnsi="Arial" w:cs="Arial"/>
          <w:b/>
          <w:color w:val="0000FF"/>
          <w:sz w:val="24"/>
        </w:rPr>
        <w:t>RP-241368</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76BCCF6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6E2824" w14:textId="77777777" w:rsidR="00A7610C" w:rsidRDefault="00A7610C" w:rsidP="00A7610C">
      <w:pPr>
        <w:rPr>
          <w:rFonts w:ascii="Arial" w:hAnsi="Arial" w:cs="Arial"/>
          <w:b/>
        </w:rPr>
      </w:pPr>
      <w:r>
        <w:rPr>
          <w:rFonts w:ascii="Arial" w:hAnsi="Arial" w:cs="Arial"/>
          <w:b/>
        </w:rPr>
        <w:t xml:space="preserve">Abstract: </w:t>
      </w:r>
    </w:p>
    <w:p w14:paraId="5106D90D" w14:textId="77777777" w:rsidR="00A7610C" w:rsidRDefault="00A7610C" w:rsidP="00A7610C">
      <w:r>
        <w:t>Completion: 11%; Target: Dec 2024</w:t>
      </w:r>
    </w:p>
    <w:p w14:paraId="0EC197C0" w14:textId="77777777" w:rsidR="00A7610C" w:rsidRDefault="00A7610C" w:rsidP="00A7610C">
      <w:pPr>
        <w:rPr>
          <w:rFonts w:ascii="Arial" w:hAnsi="Arial" w:cs="Arial"/>
          <w:b/>
        </w:rPr>
      </w:pPr>
      <w:r>
        <w:rPr>
          <w:rFonts w:ascii="Arial" w:hAnsi="Arial" w:cs="Arial"/>
          <w:b/>
        </w:rPr>
        <w:t xml:space="preserve">Discussion: </w:t>
      </w:r>
    </w:p>
    <w:p w14:paraId="33E753ED" w14:textId="77777777" w:rsidR="00A7610C" w:rsidRDefault="00A7610C" w:rsidP="00A7610C">
      <w:r>
        <w:t>MCC: WI is on 11% complete since RAN #96 (June 22)</w:t>
      </w:r>
    </w:p>
    <w:p w14:paraId="4C8B874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0D8DA" w14:textId="77777777" w:rsidR="00A7610C" w:rsidRDefault="00A7610C" w:rsidP="00A7610C">
      <w:pPr>
        <w:rPr>
          <w:rFonts w:ascii="Arial" w:hAnsi="Arial" w:cs="Arial"/>
          <w:b/>
          <w:sz w:val="24"/>
        </w:rPr>
      </w:pPr>
      <w:r>
        <w:rPr>
          <w:rFonts w:ascii="Arial" w:hAnsi="Arial" w:cs="Arial"/>
          <w:b/>
          <w:color w:val="0000FF"/>
          <w:sz w:val="24"/>
        </w:rPr>
        <w:t>RP-240959</w:t>
      </w:r>
      <w:r>
        <w:rPr>
          <w:rFonts w:ascii="Arial" w:hAnsi="Arial" w:cs="Arial"/>
          <w:b/>
          <w:color w:val="0000FF"/>
          <w:sz w:val="24"/>
        </w:rPr>
        <w:tab/>
      </w:r>
      <w:r>
        <w:rPr>
          <w:rFonts w:ascii="Arial" w:hAnsi="Arial" w:cs="Arial"/>
          <w:b/>
          <w:sz w:val="24"/>
        </w:rPr>
        <w:t>CR Pack on NR_CADC_NR_LTE_DC_R17-UEConTest - Pack 1/2</w:t>
      </w:r>
    </w:p>
    <w:p w14:paraId="2A1BEFE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D00A94" w14:textId="77777777" w:rsidR="00A7610C" w:rsidRDefault="00A7610C" w:rsidP="00A7610C">
      <w:pPr>
        <w:rPr>
          <w:rFonts w:ascii="Arial" w:hAnsi="Arial" w:cs="Arial"/>
          <w:b/>
        </w:rPr>
      </w:pPr>
      <w:r>
        <w:rPr>
          <w:rFonts w:ascii="Arial" w:hAnsi="Arial" w:cs="Arial"/>
          <w:b/>
        </w:rPr>
        <w:t xml:space="preserve">Discussion: </w:t>
      </w:r>
    </w:p>
    <w:p w14:paraId="24327B14" w14:textId="77777777" w:rsidR="00A7610C" w:rsidRDefault="00A7610C" w:rsidP="00A7610C">
      <w:r>
        <w:t>MCC: late submission</w:t>
      </w:r>
    </w:p>
    <w:p w14:paraId="3FA8614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94879" w14:textId="77777777" w:rsidR="00A7610C" w:rsidRDefault="00A7610C" w:rsidP="00A7610C">
      <w:pPr>
        <w:rPr>
          <w:rFonts w:ascii="Arial" w:hAnsi="Arial" w:cs="Arial"/>
          <w:b/>
          <w:sz w:val="24"/>
        </w:rPr>
      </w:pPr>
      <w:r>
        <w:rPr>
          <w:rFonts w:ascii="Arial" w:hAnsi="Arial" w:cs="Arial"/>
          <w:b/>
          <w:color w:val="0000FF"/>
          <w:sz w:val="24"/>
        </w:rPr>
        <w:t>RP-240960</w:t>
      </w:r>
      <w:r>
        <w:rPr>
          <w:rFonts w:ascii="Arial" w:hAnsi="Arial" w:cs="Arial"/>
          <w:b/>
          <w:color w:val="0000FF"/>
          <w:sz w:val="24"/>
        </w:rPr>
        <w:tab/>
      </w:r>
      <w:r>
        <w:rPr>
          <w:rFonts w:ascii="Arial" w:hAnsi="Arial" w:cs="Arial"/>
          <w:b/>
          <w:sz w:val="24"/>
        </w:rPr>
        <w:t>CR Pack on NR_CADC_NR_LTE_DC_R17-UEConTest - Pack 2/2</w:t>
      </w:r>
    </w:p>
    <w:p w14:paraId="2E4E15B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A3B319" w14:textId="77777777" w:rsidR="00A7610C" w:rsidRDefault="00A7610C" w:rsidP="00A7610C">
      <w:pPr>
        <w:rPr>
          <w:rFonts w:ascii="Arial" w:hAnsi="Arial" w:cs="Arial"/>
          <w:b/>
        </w:rPr>
      </w:pPr>
      <w:r>
        <w:rPr>
          <w:rFonts w:ascii="Arial" w:hAnsi="Arial" w:cs="Arial"/>
          <w:b/>
        </w:rPr>
        <w:t xml:space="preserve">Discussion: </w:t>
      </w:r>
    </w:p>
    <w:p w14:paraId="171A809B" w14:textId="77777777" w:rsidR="00A7610C" w:rsidRDefault="00A7610C" w:rsidP="00A7610C">
      <w:r>
        <w:t>MCC: late submission</w:t>
      </w:r>
    </w:p>
    <w:p w14:paraId="6EC468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872DF" w14:textId="77777777" w:rsidR="00A7610C" w:rsidRDefault="00A7610C" w:rsidP="00A7610C">
      <w:pPr>
        <w:pStyle w:val="Heading4"/>
      </w:pPr>
      <w:bookmarkStart w:id="526" w:name="_Toc174268566"/>
      <w:bookmarkStart w:id="527" w:name="_Toc174924575"/>
      <w:r>
        <w:t>13.3.2</w:t>
      </w:r>
      <w:r>
        <w:tab/>
        <w:t>UE Conf. - Rel-17 PC2 UE for NR inter-band CA/DC with or without SUL configurations with x (6&gt;=x&gt;2) bands DL and y (y=1, 2) bands UL [RAN5 WI: NR_UE_PC2_R17_CADC_SUL_xBDL_yBUL-UEConTest]</w:t>
      </w:r>
      <w:bookmarkEnd w:id="526"/>
      <w:bookmarkEnd w:id="527"/>
    </w:p>
    <w:p w14:paraId="138BC688" w14:textId="77777777" w:rsidR="00A7610C" w:rsidRDefault="00A7610C" w:rsidP="00A7610C">
      <w:pPr>
        <w:rPr>
          <w:rFonts w:ascii="Arial" w:hAnsi="Arial" w:cs="Arial"/>
          <w:b/>
          <w:sz w:val="24"/>
        </w:rPr>
      </w:pPr>
      <w:r>
        <w:rPr>
          <w:rFonts w:ascii="Arial" w:hAnsi="Arial" w:cs="Arial"/>
          <w:b/>
          <w:color w:val="0000FF"/>
          <w:sz w:val="24"/>
        </w:rPr>
        <w:t>RP-241369</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744C0A1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2B5D5C" w14:textId="77777777" w:rsidR="00A7610C" w:rsidRDefault="00A7610C" w:rsidP="00A7610C">
      <w:pPr>
        <w:rPr>
          <w:rFonts w:ascii="Arial" w:hAnsi="Arial" w:cs="Arial"/>
          <w:b/>
        </w:rPr>
      </w:pPr>
      <w:r>
        <w:rPr>
          <w:rFonts w:ascii="Arial" w:hAnsi="Arial" w:cs="Arial"/>
          <w:b/>
        </w:rPr>
        <w:t xml:space="preserve">Abstract: </w:t>
      </w:r>
    </w:p>
    <w:p w14:paraId="2EA95FF9" w14:textId="77777777" w:rsidR="00A7610C" w:rsidRDefault="00A7610C" w:rsidP="00A7610C">
      <w:r>
        <w:t>Completion: 9%; Target: Jun 2025</w:t>
      </w:r>
    </w:p>
    <w:p w14:paraId="32D3AD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92E68" w14:textId="77777777" w:rsidR="00A7610C" w:rsidRDefault="00A7610C" w:rsidP="00A7610C">
      <w:pPr>
        <w:rPr>
          <w:rFonts w:ascii="Arial" w:hAnsi="Arial" w:cs="Arial"/>
          <w:b/>
          <w:sz w:val="24"/>
        </w:rPr>
      </w:pPr>
      <w:r>
        <w:rPr>
          <w:rFonts w:ascii="Arial" w:hAnsi="Arial" w:cs="Arial"/>
          <w:b/>
          <w:color w:val="0000FF"/>
          <w:sz w:val="24"/>
        </w:rPr>
        <w:t>RP-240961</w:t>
      </w:r>
      <w:r>
        <w:rPr>
          <w:rFonts w:ascii="Arial" w:hAnsi="Arial" w:cs="Arial"/>
          <w:b/>
          <w:color w:val="0000FF"/>
          <w:sz w:val="24"/>
        </w:rPr>
        <w:tab/>
      </w:r>
      <w:r>
        <w:rPr>
          <w:rFonts w:ascii="Arial" w:hAnsi="Arial" w:cs="Arial"/>
          <w:b/>
          <w:sz w:val="24"/>
        </w:rPr>
        <w:t>CR Pack on NR_UE_PC2_R17_CADC_SUL_xBDL_yBUL-UEConTest</w:t>
      </w:r>
    </w:p>
    <w:p w14:paraId="5E664FA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0AADE2" w14:textId="77777777" w:rsidR="00A7610C" w:rsidRDefault="00A7610C" w:rsidP="00A7610C">
      <w:pPr>
        <w:rPr>
          <w:rFonts w:ascii="Arial" w:hAnsi="Arial" w:cs="Arial"/>
          <w:b/>
        </w:rPr>
      </w:pPr>
      <w:r>
        <w:rPr>
          <w:rFonts w:ascii="Arial" w:hAnsi="Arial" w:cs="Arial"/>
          <w:b/>
        </w:rPr>
        <w:t xml:space="preserve">Discussion: </w:t>
      </w:r>
    </w:p>
    <w:p w14:paraId="32BD8660" w14:textId="77777777" w:rsidR="00A7610C" w:rsidRDefault="00A7610C" w:rsidP="00A7610C">
      <w:r>
        <w:t>MCC: late submission</w:t>
      </w:r>
    </w:p>
    <w:p w14:paraId="2BD8F1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3F483" w14:textId="77777777" w:rsidR="00A7610C" w:rsidRDefault="00A7610C" w:rsidP="00A7610C">
      <w:pPr>
        <w:pStyle w:val="Heading4"/>
      </w:pPr>
      <w:bookmarkStart w:id="528" w:name="_Toc174268567"/>
      <w:bookmarkStart w:id="529" w:name="_Toc174924576"/>
      <w:r>
        <w:t>13.3.3</w:t>
      </w:r>
      <w:r>
        <w:tab/>
        <w:t>UE Conf. - PC2 for EN-DC with x LTE bands + y NR band(s) in DL and with 1 LTE band +1 TDD NR band in UL (either x= 2, 3, y=1 or x=1, 2, y=2) [RAN5 WI: ENDC_PC2_R17_xLTE_yNR-UEConTest]</w:t>
      </w:r>
      <w:bookmarkEnd w:id="528"/>
      <w:bookmarkEnd w:id="529"/>
    </w:p>
    <w:p w14:paraId="5EB82BB7" w14:textId="77777777" w:rsidR="00A7610C" w:rsidRDefault="00A7610C" w:rsidP="00A7610C">
      <w:pPr>
        <w:rPr>
          <w:rFonts w:ascii="Arial" w:hAnsi="Arial" w:cs="Arial"/>
          <w:b/>
          <w:sz w:val="24"/>
        </w:rPr>
      </w:pPr>
      <w:r>
        <w:rPr>
          <w:rFonts w:ascii="Arial" w:hAnsi="Arial" w:cs="Arial"/>
          <w:b/>
          <w:color w:val="0000FF"/>
          <w:sz w:val="24"/>
        </w:rPr>
        <w:t>RP-240945</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5A71FB6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C7464F" w14:textId="77777777" w:rsidR="00A7610C" w:rsidRDefault="00A7610C" w:rsidP="00A7610C">
      <w:pPr>
        <w:rPr>
          <w:rFonts w:ascii="Arial" w:hAnsi="Arial" w:cs="Arial"/>
          <w:b/>
        </w:rPr>
      </w:pPr>
      <w:r>
        <w:rPr>
          <w:rFonts w:ascii="Arial" w:hAnsi="Arial" w:cs="Arial"/>
          <w:b/>
        </w:rPr>
        <w:t xml:space="preserve">Abstract: </w:t>
      </w:r>
    </w:p>
    <w:p w14:paraId="34E12A01" w14:textId="77777777" w:rsidR="00A7610C" w:rsidRDefault="00A7610C" w:rsidP="00A7610C">
      <w:r>
        <w:t>Test: 6%, Sep 24 (+3 months)</w:t>
      </w:r>
    </w:p>
    <w:p w14:paraId="3D153205" w14:textId="77777777" w:rsidR="00A7610C" w:rsidRDefault="00A7610C" w:rsidP="00A7610C">
      <w:pPr>
        <w:rPr>
          <w:rFonts w:ascii="Arial" w:hAnsi="Arial" w:cs="Arial"/>
          <w:b/>
        </w:rPr>
      </w:pPr>
      <w:r>
        <w:rPr>
          <w:rFonts w:ascii="Arial" w:hAnsi="Arial" w:cs="Arial"/>
          <w:b/>
        </w:rPr>
        <w:t xml:space="preserve">Discussion: </w:t>
      </w:r>
    </w:p>
    <w:p w14:paraId="712CB27F" w14:textId="77777777" w:rsidR="00A7610C" w:rsidRDefault="00A7610C" w:rsidP="00A7610C">
      <w:r>
        <w:t>MCC: WI is on 6% since RAN #97e (Sep.22) is completion in Sep.24 realistic?</w:t>
      </w:r>
    </w:p>
    <w:p w14:paraId="5AC8935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87AE4" w14:textId="77777777" w:rsidR="00A7610C" w:rsidRDefault="00A7610C" w:rsidP="00A7610C">
      <w:pPr>
        <w:rPr>
          <w:rFonts w:ascii="Arial" w:hAnsi="Arial" w:cs="Arial"/>
          <w:b/>
          <w:sz w:val="24"/>
        </w:rPr>
      </w:pPr>
      <w:r>
        <w:rPr>
          <w:rFonts w:ascii="Arial" w:hAnsi="Arial" w:cs="Arial"/>
          <w:b/>
          <w:color w:val="0000FF"/>
          <w:sz w:val="24"/>
        </w:rPr>
        <w:t>RP-240962</w:t>
      </w:r>
      <w:r>
        <w:rPr>
          <w:rFonts w:ascii="Arial" w:hAnsi="Arial" w:cs="Arial"/>
          <w:b/>
          <w:color w:val="0000FF"/>
          <w:sz w:val="24"/>
        </w:rPr>
        <w:tab/>
      </w:r>
      <w:r>
        <w:rPr>
          <w:rFonts w:ascii="Arial" w:hAnsi="Arial" w:cs="Arial"/>
          <w:b/>
          <w:sz w:val="24"/>
        </w:rPr>
        <w:t>CR Pack on ENDC_PC2_R17_xLTE_yNR-UEConTest</w:t>
      </w:r>
    </w:p>
    <w:p w14:paraId="351F6F5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FE653F" w14:textId="77777777" w:rsidR="00A7610C" w:rsidRDefault="00A7610C" w:rsidP="00A7610C">
      <w:pPr>
        <w:rPr>
          <w:rFonts w:ascii="Arial" w:hAnsi="Arial" w:cs="Arial"/>
          <w:b/>
        </w:rPr>
      </w:pPr>
      <w:r>
        <w:rPr>
          <w:rFonts w:ascii="Arial" w:hAnsi="Arial" w:cs="Arial"/>
          <w:b/>
        </w:rPr>
        <w:t xml:space="preserve">Discussion: </w:t>
      </w:r>
    </w:p>
    <w:p w14:paraId="677EEE29" w14:textId="77777777" w:rsidR="00A7610C" w:rsidRDefault="00A7610C" w:rsidP="00A7610C">
      <w:r>
        <w:t>MCC: late submission</w:t>
      </w:r>
    </w:p>
    <w:p w14:paraId="0B8397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DA5B4" w14:textId="77777777" w:rsidR="00A7610C" w:rsidRDefault="00A7610C" w:rsidP="00A7610C">
      <w:pPr>
        <w:pStyle w:val="Heading4"/>
      </w:pPr>
      <w:bookmarkStart w:id="530" w:name="_Toc174268568"/>
      <w:bookmarkStart w:id="531" w:name="_Toc174924577"/>
      <w:r>
        <w:t>13.3.4</w:t>
      </w:r>
      <w:r>
        <w:tab/>
        <w:t>UE Conf. - Introduction of FR2 FWA UE with maximum TRP of 23dBm for band n257 and n258 [RAN5 WI: NR_FR2_FWA_Bn257_Bn258-UEConTest]</w:t>
      </w:r>
      <w:bookmarkEnd w:id="530"/>
      <w:bookmarkEnd w:id="531"/>
    </w:p>
    <w:p w14:paraId="6DAAC188" w14:textId="77777777" w:rsidR="00A7610C" w:rsidRDefault="00A7610C" w:rsidP="00A7610C">
      <w:pPr>
        <w:rPr>
          <w:rFonts w:ascii="Arial" w:hAnsi="Arial" w:cs="Arial"/>
          <w:b/>
          <w:sz w:val="24"/>
        </w:rPr>
      </w:pPr>
      <w:r>
        <w:rPr>
          <w:rFonts w:ascii="Arial" w:hAnsi="Arial" w:cs="Arial"/>
          <w:b/>
          <w:color w:val="0000FF"/>
          <w:sz w:val="24"/>
        </w:rPr>
        <w:t>RP-241370</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4ACF61C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0E64A4A" w14:textId="77777777" w:rsidR="00A7610C" w:rsidRDefault="00A7610C" w:rsidP="00A7610C">
      <w:pPr>
        <w:rPr>
          <w:rFonts w:ascii="Arial" w:hAnsi="Arial" w:cs="Arial"/>
          <w:b/>
        </w:rPr>
      </w:pPr>
      <w:r>
        <w:rPr>
          <w:rFonts w:ascii="Arial" w:hAnsi="Arial" w:cs="Arial"/>
          <w:b/>
        </w:rPr>
        <w:t xml:space="preserve">Abstract: </w:t>
      </w:r>
    </w:p>
    <w:p w14:paraId="6DBCA131" w14:textId="77777777" w:rsidR="00A7610C" w:rsidRDefault="00A7610C" w:rsidP="00A7610C">
      <w:r>
        <w:t>Completion: 49%; Target: Dec 2024</w:t>
      </w:r>
    </w:p>
    <w:p w14:paraId="7880CA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02B79" w14:textId="77777777" w:rsidR="00A7610C" w:rsidRDefault="00A7610C" w:rsidP="00A7610C">
      <w:pPr>
        <w:rPr>
          <w:rFonts w:ascii="Arial" w:hAnsi="Arial" w:cs="Arial"/>
          <w:b/>
          <w:sz w:val="24"/>
        </w:rPr>
      </w:pPr>
      <w:r>
        <w:rPr>
          <w:rFonts w:ascii="Arial" w:hAnsi="Arial" w:cs="Arial"/>
          <w:b/>
          <w:color w:val="0000FF"/>
          <w:sz w:val="24"/>
        </w:rPr>
        <w:t>RP-240963</w:t>
      </w:r>
      <w:r>
        <w:rPr>
          <w:rFonts w:ascii="Arial" w:hAnsi="Arial" w:cs="Arial"/>
          <w:b/>
          <w:color w:val="0000FF"/>
          <w:sz w:val="24"/>
        </w:rPr>
        <w:tab/>
      </w:r>
      <w:r>
        <w:rPr>
          <w:rFonts w:ascii="Arial" w:hAnsi="Arial" w:cs="Arial"/>
          <w:b/>
          <w:sz w:val="24"/>
        </w:rPr>
        <w:t>CR Pack on NR_FR2_FWA_Bn257_Bn258-UEConTest</w:t>
      </w:r>
    </w:p>
    <w:p w14:paraId="55F0AB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E1F9AB" w14:textId="77777777" w:rsidR="00A7610C" w:rsidRDefault="00A7610C" w:rsidP="00A7610C">
      <w:pPr>
        <w:rPr>
          <w:rFonts w:ascii="Arial" w:hAnsi="Arial" w:cs="Arial"/>
          <w:b/>
        </w:rPr>
      </w:pPr>
      <w:r>
        <w:rPr>
          <w:rFonts w:ascii="Arial" w:hAnsi="Arial" w:cs="Arial"/>
          <w:b/>
        </w:rPr>
        <w:t xml:space="preserve">Discussion: </w:t>
      </w:r>
    </w:p>
    <w:p w14:paraId="5433BF14" w14:textId="77777777" w:rsidR="00A7610C" w:rsidRDefault="00A7610C" w:rsidP="00A7610C">
      <w:r>
        <w:t>MCC: late submission</w:t>
      </w:r>
    </w:p>
    <w:p w14:paraId="603657A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E79E4" w14:textId="77777777" w:rsidR="00A7610C" w:rsidRDefault="00A7610C" w:rsidP="00A7610C">
      <w:pPr>
        <w:rPr>
          <w:rFonts w:ascii="Arial" w:hAnsi="Arial" w:cs="Arial"/>
          <w:b/>
          <w:sz w:val="24"/>
        </w:rPr>
      </w:pPr>
      <w:r>
        <w:rPr>
          <w:rFonts w:ascii="Arial" w:hAnsi="Arial" w:cs="Arial"/>
          <w:b/>
          <w:color w:val="0000FF"/>
          <w:sz w:val="24"/>
        </w:rPr>
        <w:t>RP-241371</w:t>
      </w:r>
      <w:r>
        <w:rPr>
          <w:rFonts w:ascii="Arial" w:hAnsi="Arial" w:cs="Arial"/>
          <w:b/>
          <w:color w:val="0000FF"/>
          <w:sz w:val="24"/>
        </w:rPr>
        <w:tab/>
      </w:r>
      <w:r>
        <w:rPr>
          <w:rFonts w:ascii="Arial" w:hAnsi="Arial" w:cs="Arial"/>
          <w:b/>
          <w:sz w:val="24"/>
        </w:rPr>
        <w:t>Revised WID on UE Conformance - Introduction of FR2 FWA UE with maximum TRP of 23dBm for band n257 and n258</w:t>
      </w:r>
    </w:p>
    <w:p w14:paraId="4F26E4D6"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225CABF" w14:textId="77777777" w:rsidR="00A7610C" w:rsidRDefault="00A7610C" w:rsidP="00A7610C">
      <w:pPr>
        <w:rPr>
          <w:rFonts w:ascii="Arial" w:hAnsi="Arial" w:cs="Arial"/>
          <w:b/>
        </w:rPr>
      </w:pPr>
      <w:r>
        <w:rPr>
          <w:rFonts w:ascii="Arial" w:hAnsi="Arial" w:cs="Arial"/>
          <w:b/>
        </w:rPr>
        <w:t xml:space="preserve">Abstract: </w:t>
      </w:r>
    </w:p>
    <w:p w14:paraId="1EDFD589" w14:textId="77777777" w:rsidR="00A7610C" w:rsidRDefault="00A7610C" w:rsidP="00A7610C">
      <w:r>
        <w:t>Lastest WID was RP-220424. Adding new impacted specification; Adding UID; Updating target date.</w:t>
      </w:r>
    </w:p>
    <w:p w14:paraId="0C0F9B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00FB9" w14:textId="77777777" w:rsidR="00A7610C" w:rsidRDefault="00A7610C" w:rsidP="00A7610C">
      <w:pPr>
        <w:pStyle w:val="Heading4"/>
      </w:pPr>
      <w:bookmarkStart w:id="532" w:name="_Toc174268569"/>
      <w:bookmarkStart w:id="533" w:name="_Toc174924578"/>
      <w:r>
        <w:t>13.3.5</w:t>
      </w:r>
      <w:r>
        <w:tab/>
        <w:t>UE Conf. - Further enhancements on MIMO for NR [RAN5 WI: NR_feMIMO-UEConTest]</w:t>
      </w:r>
      <w:bookmarkEnd w:id="532"/>
      <w:bookmarkEnd w:id="533"/>
    </w:p>
    <w:p w14:paraId="41F80453" w14:textId="77777777" w:rsidR="00A7610C" w:rsidRDefault="00A7610C" w:rsidP="00A7610C">
      <w:pPr>
        <w:rPr>
          <w:rFonts w:ascii="Arial" w:hAnsi="Arial" w:cs="Arial"/>
          <w:b/>
          <w:sz w:val="24"/>
        </w:rPr>
      </w:pPr>
      <w:r>
        <w:rPr>
          <w:rFonts w:ascii="Arial" w:hAnsi="Arial" w:cs="Arial"/>
          <w:b/>
          <w:color w:val="0000FF"/>
          <w:sz w:val="24"/>
        </w:rPr>
        <w:t>RP-241277</w:t>
      </w:r>
      <w:r>
        <w:rPr>
          <w:rFonts w:ascii="Arial" w:hAnsi="Arial" w:cs="Arial"/>
          <w:b/>
          <w:color w:val="0000FF"/>
          <w:sz w:val="24"/>
        </w:rPr>
        <w:tab/>
      </w:r>
      <w:r>
        <w:rPr>
          <w:rFonts w:ascii="Arial" w:hAnsi="Arial" w:cs="Arial"/>
          <w:b/>
          <w:sz w:val="24"/>
        </w:rPr>
        <w:t>Status Report to TSG: UE Conformance - Further enhancements on MIMO for NR</w:t>
      </w:r>
    </w:p>
    <w:p w14:paraId="62CAAF0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4A8A4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7852C" w14:textId="77777777" w:rsidR="00A7610C" w:rsidRDefault="00A7610C" w:rsidP="00A7610C">
      <w:pPr>
        <w:rPr>
          <w:rFonts w:ascii="Arial" w:hAnsi="Arial" w:cs="Arial"/>
          <w:b/>
          <w:sz w:val="24"/>
        </w:rPr>
      </w:pPr>
      <w:r>
        <w:rPr>
          <w:rFonts w:ascii="Arial" w:hAnsi="Arial" w:cs="Arial"/>
          <w:b/>
          <w:color w:val="0000FF"/>
          <w:sz w:val="24"/>
        </w:rPr>
        <w:t>RP-240964</w:t>
      </w:r>
      <w:r>
        <w:rPr>
          <w:rFonts w:ascii="Arial" w:hAnsi="Arial" w:cs="Arial"/>
          <w:b/>
          <w:color w:val="0000FF"/>
          <w:sz w:val="24"/>
        </w:rPr>
        <w:tab/>
      </w:r>
      <w:r>
        <w:rPr>
          <w:rFonts w:ascii="Arial" w:hAnsi="Arial" w:cs="Arial"/>
          <w:b/>
          <w:sz w:val="24"/>
        </w:rPr>
        <w:t>CR Pack on NR_feMIMO-UEConTest</w:t>
      </w:r>
    </w:p>
    <w:p w14:paraId="154CB90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625B44" w14:textId="77777777" w:rsidR="00A7610C" w:rsidRDefault="00A7610C" w:rsidP="00A7610C">
      <w:pPr>
        <w:rPr>
          <w:rFonts w:ascii="Arial" w:hAnsi="Arial" w:cs="Arial"/>
          <w:b/>
        </w:rPr>
      </w:pPr>
      <w:r>
        <w:rPr>
          <w:rFonts w:ascii="Arial" w:hAnsi="Arial" w:cs="Arial"/>
          <w:b/>
        </w:rPr>
        <w:t xml:space="preserve">Discussion: </w:t>
      </w:r>
    </w:p>
    <w:p w14:paraId="47541BDD" w14:textId="77777777" w:rsidR="00A7610C" w:rsidRDefault="00A7610C" w:rsidP="00A7610C">
      <w:r>
        <w:t>MCC: late submission</w:t>
      </w:r>
    </w:p>
    <w:p w14:paraId="00BDD72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40CA0" w14:textId="77777777" w:rsidR="00A7610C" w:rsidRDefault="00A7610C" w:rsidP="00A7610C">
      <w:pPr>
        <w:pStyle w:val="Heading4"/>
      </w:pPr>
      <w:bookmarkStart w:id="534" w:name="_Toc174268570"/>
      <w:bookmarkStart w:id="535" w:name="_Toc174924579"/>
      <w:r>
        <w:t>13.3.6</w:t>
      </w:r>
      <w:r>
        <w:tab/>
        <w:t>UE Conf. - Further enhancement on NR demodulation performance [RAN5 WI: NR_demod_enh2-UEConTest]</w:t>
      </w:r>
      <w:bookmarkEnd w:id="534"/>
      <w:bookmarkEnd w:id="535"/>
    </w:p>
    <w:p w14:paraId="6695099A" w14:textId="77777777" w:rsidR="00A7610C" w:rsidRDefault="00A7610C" w:rsidP="00A7610C">
      <w:pPr>
        <w:rPr>
          <w:rFonts w:ascii="Arial" w:hAnsi="Arial" w:cs="Arial"/>
          <w:b/>
          <w:sz w:val="24"/>
        </w:rPr>
      </w:pPr>
      <w:r>
        <w:rPr>
          <w:rFonts w:ascii="Arial" w:hAnsi="Arial" w:cs="Arial"/>
          <w:b/>
          <w:color w:val="0000FF"/>
          <w:sz w:val="24"/>
        </w:rPr>
        <w:t>RP-241299</w:t>
      </w:r>
      <w:r>
        <w:rPr>
          <w:rFonts w:ascii="Arial" w:hAnsi="Arial" w:cs="Arial"/>
          <w:b/>
          <w:color w:val="0000FF"/>
          <w:sz w:val="24"/>
        </w:rPr>
        <w:tab/>
      </w:r>
      <w:r>
        <w:rPr>
          <w:rFonts w:ascii="Arial" w:hAnsi="Arial" w:cs="Arial"/>
          <w:b/>
          <w:sz w:val="24"/>
        </w:rPr>
        <w:t>Status report for UE Conformance - Further enhancement on NR demodulation performance; rapporteur; China Telecom, Qualcomm</w:t>
      </w:r>
    </w:p>
    <w:p w14:paraId="7E9E361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68F04E7" w14:textId="77777777" w:rsidR="00A7610C" w:rsidRDefault="00A7610C" w:rsidP="00A7610C">
      <w:pPr>
        <w:rPr>
          <w:rFonts w:ascii="Arial" w:hAnsi="Arial" w:cs="Arial"/>
          <w:b/>
        </w:rPr>
      </w:pPr>
      <w:r>
        <w:rPr>
          <w:rFonts w:ascii="Arial" w:hAnsi="Arial" w:cs="Arial"/>
          <w:b/>
        </w:rPr>
        <w:t xml:space="preserve">Abstract: </w:t>
      </w:r>
    </w:p>
    <w:p w14:paraId="07BBC9E5" w14:textId="77777777" w:rsidR="00A7610C" w:rsidRDefault="00A7610C" w:rsidP="00A7610C">
      <w:r>
        <w:t>WI 93% with 3 months' extension</w:t>
      </w:r>
    </w:p>
    <w:p w14:paraId="4A3CFD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9EB9E" w14:textId="77777777" w:rsidR="00A7610C" w:rsidRDefault="00A7610C" w:rsidP="00A7610C">
      <w:pPr>
        <w:rPr>
          <w:rFonts w:ascii="Arial" w:hAnsi="Arial" w:cs="Arial"/>
          <w:b/>
          <w:sz w:val="24"/>
        </w:rPr>
      </w:pPr>
      <w:r>
        <w:rPr>
          <w:rFonts w:ascii="Arial" w:hAnsi="Arial" w:cs="Arial"/>
          <w:b/>
          <w:color w:val="0000FF"/>
          <w:sz w:val="24"/>
        </w:rPr>
        <w:t>RP-240965</w:t>
      </w:r>
      <w:r>
        <w:rPr>
          <w:rFonts w:ascii="Arial" w:hAnsi="Arial" w:cs="Arial"/>
          <w:b/>
          <w:color w:val="0000FF"/>
          <w:sz w:val="24"/>
        </w:rPr>
        <w:tab/>
      </w:r>
      <w:r>
        <w:rPr>
          <w:rFonts w:ascii="Arial" w:hAnsi="Arial" w:cs="Arial"/>
          <w:b/>
          <w:sz w:val="24"/>
        </w:rPr>
        <w:t>CR Pack on NR_demod_enh2-UEConTest</w:t>
      </w:r>
    </w:p>
    <w:p w14:paraId="6330CAB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DE934B" w14:textId="77777777" w:rsidR="00A7610C" w:rsidRDefault="00A7610C" w:rsidP="00A7610C">
      <w:pPr>
        <w:rPr>
          <w:rFonts w:ascii="Arial" w:hAnsi="Arial" w:cs="Arial"/>
          <w:b/>
        </w:rPr>
      </w:pPr>
      <w:r>
        <w:rPr>
          <w:rFonts w:ascii="Arial" w:hAnsi="Arial" w:cs="Arial"/>
          <w:b/>
        </w:rPr>
        <w:t xml:space="preserve">Discussion: </w:t>
      </w:r>
    </w:p>
    <w:p w14:paraId="32C58DE5" w14:textId="77777777" w:rsidR="00A7610C" w:rsidRDefault="00A7610C" w:rsidP="00A7610C">
      <w:r>
        <w:t>MCC: late submission</w:t>
      </w:r>
    </w:p>
    <w:p w14:paraId="5FE1686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E1113" w14:textId="77777777" w:rsidR="00A7610C" w:rsidRDefault="00A7610C" w:rsidP="00A7610C">
      <w:pPr>
        <w:pStyle w:val="Heading4"/>
      </w:pPr>
      <w:bookmarkStart w:id="536" w:name="_Toc174268571"/>
      <w:bookmarkStart w:id="537" w:name="_Toc174924580"/>
      <w:r>
        <w:t>13.3.7</w:t>
      </w:r>
      <w:r>
        <w:tab/>
        <w:t>UE Conf. - NR small data transmissions in INACTIVE state [RAN5 WI: NR_SmallData_INACTIVE-UEConTest]</w:t>
      </w:r>
      <w:bookmarkEnd w:id="536"/>
      <w:bookmarkEnd w:id="537"/>
    </w:p>
    <w:p w14:paraId="4A91FCD0" w14:textId="77777777" w:rsidR="00A7610C" w:rsidRDefault="00A7610C" w:rsidP="00A7610C">
      <w:pPr>
        <w:rPr>
          <w:rFonts w:ascii="Arial" w:hAnsi="Arial" w:cs="Arial"/>
          <w:b/>
          <w:sz w:val="24"/>
        </w:rPr>
      </w:pPr>
      <w:r>
        <w:rPr>
          <w:rFonts w:ascii="Arial" w:hAnsi="Arial" w:cs="Arial"/>
          <w:b/>
          <w:color w:val="0000FF"/>
          <w:sz w:val="24"/>
        </w:rPr>
        <w:t>RP-241125</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5D9C9B8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5C06FCA1" w14:textId="77777777" w:rsidR="00A7610C" w:rsidRDefault="00A7610C" w:rsidP="00A7610C">
      <w:pPr>
        <w:rPr>
          <w:rFonts w:ascii="Arial" w:hAnsi="Arial" w:cs="Arial"/>
          <w:b/>
        </w:rPr>
      </w:pPr>
      <w:r>
        <w:rPr>
          <w:rFonts w:ascii="Arial" w:hAnsi="Arial" w:cs="Arial"/>
          <w:b/>
        </w:rPr>
        <w:t xml:space="preserve">Abstract: </w:t>
      </w:r>
    </w:p>
    <w:p w14:paraId="131698FD" w14:textId="77777777" w:rsidR="00A7610C" w:rsidRDefault="00A7610C" w:rsidP="00A7610C">
      <w:r>
        <w:t>Overall 98%; +6 Month (Dec 24)</w:t>
      </w:r>
    </w:p>
    <w:p w14:paraId="64F7D5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9079B" w14:textId="77777777" w:rsidR="00A7610C" w:rsidRDefault="00A7610C" w:rsidP="00A7610C">
      <w:pPr>
        <w:rPr>
          <w:rFonts w:ascii="Arial" w:hAnsi="Arial" w:cs="Arial"/>
          <w:b/>
          <w:sz w:val="24"/>
        </w:rPr>
      </w:pPr>
      <w:r>
        <w:rPr>
          <w:rFonts w:ascii="Arial" w:hAnsi="Arial" w:cs="Arial"/>
          <w:b/>
          <w:color w:val="0000FF"/>
          <w:sz w:val="24"/>
        </w:rPr>
        <w:t>RP-240966</w:t>
      </w:r>
      <w:r>
        <w:rPr>
          <w:rFonts w:ascii="Arial" w:hAnsi="Arial" w:cs="Arial"/>
          <w:b/>
          <w:color w:val="0000FF"/>
          <w:sz w:val="24"/>
        </w:rPr>
        <w:tab/>
      </w:r>
      <w:r>
        <w:rPr>
          <w:rFonts w:ascii="Arial" w:hAnsi="Arial" w:cs="Arial"/>
          <w:b/>
          <w:sz w:val="24"/>
        </w:rPr>
        <w:t>CR Pack on NR_SmallData_INACTIVE-UEConTest</w:t>
      </w:r>
    </w:p>
    <w:p w14:paraId="2B057DB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B54029" w14:textId="77777777" w:rsidR="00A7610C" w:rsidRDefault="00A7610C" w:rsidP="00A7610C">
      <w:pPr>
        <w:rPr>
          <w:rFonts w:ascii="Arial" w:hAnsi="Arial" w:cs="Arial"/>
          <w:b/>
        </w:rPr>
      </w:pPr>
      <w:r>
        <w:rPr>
          <w:rFonts w:ascii="Arial" w:hAnsi="Arial" w:cs="Arial"/>
          <w:b/>
        </w:rPr>
        <w:t xml:space="preserve">Discussion: </w:t>
      </w:r>
    </w:p>
    <w:p w14:paraId="206B147A" w14:textId="77777777" w:rsidR="00A7610C" w:rsidRDefault="00A7610C" w:rsidP="00A7610C">
      <w:r>
        <w:t>MCC: late submission</w:t>
      </w:r>
    </w:p>
    <w:p w14:paraId="46FD4CE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C5025" w14:textId="77777777" w:rsidR="00A7610C" w:rsidRDefault="00A7610C" w:rsidP="00A7610C">
      <w:pPr>
        <w:pStyle w:val="Heading4"/>
      </w:pPr>
      <w:bookmarkStart w:id="538" w:name="_Toc174268572"/>
      <w:bookmarkStart w:id="539" w:name="_Toc174924581"/>
      <w:r>
        <w:t>13.3.8</w:t>
      </w:r>
      <w:r>
        <w:tab/>
        <w:t>UE Conf. - Enhancement of Private Network support for NG-RAN including CT aspects [RAN5 WI: NG_RAN_PRN_enh_plus_CT-UEConTest]</w:t>
      </w:r>
      <w:bookmarkEnd w:id="538"/>
      <w:bookmarkEnd w:id="539"/>
    </w:p>
    <w:p w14:paraId="021BA2EA" w14:textId="77777777" w:rsidR="00A7610C" w:rsidRDefault="00A7610C" w:rsidP="00A7610C">
      <w:pPr>
        <w:rPr>
          <w:rFonts w:ascii="Arial" w:hAnsi="Arial" w:cs="Arial"/>
          <w:b/>
          <w:sz w:val="24"/>
        </w:rPr>
      </w:pPr>
      <w:r>
        <w:rPr>
          <w:rFonts w:ascii="Arial" w:hAnsi="Arial" w:cs="Arial"/>
          <w:b/>
          <w:color w:val="0000FF"/>
          <w:sz w:val="24"/>
        </w:rPr>
        <w:t>RP-241304</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7945AE11" w14:textId="77777777" w:rsidR="00A7610C" w:rsidRDefault="00A7610C" w:rsidP="00A7610C">
      <w:pPr>
        <w:rPr>
          <w:rFonts w:ascii="Arial" w:hAnsi="Arial" w:cs="Arial"/>
          <w:b/>
          <w:sz w:val="24"/>
        </w:rPr>
      </w:pPr>
      <w:r>
        <w:rPr>
          <w:rFonts w:ascii="Arial" w:hAnsi="Arial" w:cs="Arial"/>
          <w:b/>
          <w:sz w:val="24"/>
        </w:rPr>
        <w:t>rapporteur: China Telecom, Qualcomm</w:t>
      </w:r>
    </w:p>
    <w:p w14:paraId="0133B1D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39A892" w14:textId="77777777" w:rsidR="00A7610C" w:rsidRDefault="00A7610C" w:rsidP="00A7610C">
      <w:pPr>
        <w:rPr>
          <w:rFonts w:ascii="Arial" w:hAnsi="Arial" w:cs="Arial"/>
          <w:b/>
        </w:rPr>
      </w:pPr>
      <w:r>
        <w:rPr>
          <w:rFonts w:ascii="Arial" w:hAnsi="Arial" w:cs="Arial"/>
          <w:b/>
        </w:rPr>
        <w:t xml:space="preserve">Abstract: </w:t>
      </w:r>
    </w:p>
    <w:p w14:paraId="3A04B65E" w14:textId="77777777" w:rsidR="00A7610C" w:rsidRDefault="00A7610C" w:rsidP="00A7610C">
      <w:r>
        <w:t>WI 96% with 3 months' extension</w:t>
      </w:r>
    </w:p>
    <w:p w14:paraId="61D504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96502" w14:textId="77777777" w:rsidR="00A7610C" w:rsidRDefault="00A7610C" w:rsidP="00A7610C">
      <w:pPr>
        <w:rPr>
          <w:rFonts w:ascii="Arial" w:hAnsi="Arial" w:cs="Arial"/>
          <w:b/>
          <w:sz w:val="24"/>
        </w:rPr>
      </w:pPr>
      <w:r>
        <w:rPr>
          <w:rFonts w:ascii="Arial" w:hAnsi="Arial" w:cs="Arial"/>
          <w:b/>
          <w:color w:val="0000FF"/>
          <w:sz w:val="24"/>
        </w:rPr>
        <w:t>RP-240967</w:t>
      </w:r>
      <w:r>
        <w:rPr>
          <w:rFonts w:ascii="Arial" w:hAnsi="Arial" w:cs="Arial"/>
          <w:b/>
          <w:color w:val="0000FF"/>
          <w:sz w:val="24"/>
        </w:rPr>
        <w:tab/>
      </w:r>
      <w:r>
        <w:rPr>
          <w:rFonts w:ascii="Arial" w:hAnsi="Arial" w:cs="Arial"/>
          <w:b/>
          <w:sz w:val="24"/>
        </w:rPr>
        <w:t>CR Pack on NG_RAN_PRN_enh_plus_CT-UEConTest</w:t>
      </w:r>
    </w:p>
    <w:p w14:paraId="1D44C96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EF5FCA" w14:textId="77777777" w:rsidR="00A7610C" w:rsidRDefault="00A7610C" w:rsidP="00A7610C">
      <w:pPr>
        <w:rPr>
          <w:rFonts w:ascii="Arial" w:hAnsi="Arial" w:cs="Arial"/>
          <w:b/>
        </w:rPr>
      </w:pPr>
      <w:r>
        <w:rPr>
          <w:rFonts w:ascii="Arial" w:hAnsi="Arial" w:cs="Arial"/>
          <w:b/>
        </w:rPr>
        <w:t xml:space="preserve">Discussion: </w:t>
      </w:r>
    </w:p>
    <w:p w14:paraId="643AAD62" w14:textId="77777777" w:rsidR="00A7610C" w:rsidRDefault="00A7610C" w:rsidP="00A7610C">
      <w:r>
        <w:t>MCC: late submission</w:t>
      </w:r>
    </w:p>
    <w:p w14:paraId="3A1A83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4A257" w14:textId="77777777" w:rsidR="00A7610C" w:rsidRDefault="00A7610C" w:rsidP="00A7610C">
      <w:pPr>
        <w:pStyle w:val="Heading4"/>
      </w:pPr>
      <w:bookmarkStart w:id="540" w:name="_Toc174268573"/>
      <w:bookmarkStart w:id="541" w:name="_Toc174924582"/>
      <w:r>
        <w:t>13.3.9</w:t>
      </w:r>
      <w:r>
        <w:tab/>
        <w:t>UE Conf. - Solutions for NR to support NTN plus CT aspects [RAN5 WI: NR_NTN_solutions_plus_CT-UEConTest]</w:t>
      </w:r>
      <w:bookmarkEnd w:id="540"/>
      <w:bookmarkEnd w:id="541"/>
    </w:p>
    <w:p w14:paraId="66749CEC" w14:textId="77777777" w:rsidR="00A7610C" w:rsidRDefault="00A7610C" w:rsidP="00A7610C">
      <w:pPr>
        <w:rPr>
          <w:rFonts w:ascii="Arial" w:hAnsi="Arial" w:cs="Arial"/>
          <w:b/>
          <w:sz w:val="24"/>
        </w:rPr>
      </w:pPr>
      <w:r>
        <w:rPr>
          <w:rFonts w:ascii="Arial" w:hAnsi="Arial" w:cs="Arial"/>
          <w:b/>
          <w:color w:val="0000FF"/>
          <w:sz w:val="24"/>
        </w:rPr>
        <w:t>RP-241155</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22B5083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1608F0D6" w14:textId="77777777" w:rsidR="00A7610C" w:rsidRDefault="00A7610C" w:rsidP="00A7610C">
      <w:pPr>
        <w:rPr>
          <w:rFonts w:ascii="Arial" w:hAnsi="Arial" w:cs="Arial"/>
          <w:b/>
        </w:rPr>
      </w:pPr>
      <w:r>
        <w:rPr>
          <w:rFonts w:ascii="Arial" w:hAnsi="Arial" w:cs="Arial"/>
          <w:b/>
        </w:rPr>
        <w:t xml:space="preserve">Abstract: </w:t>
      </w:r>
    </w:p>
    <w:p w14:paraId="700C06D3" w14:textId="77777777" w:rsidR="00A7610C" w:rsidRDefault="00A7610C" w:rsidP="00A7610C">
      <w:r>
        <w:t>Overall 78%</w:t>
      </w:r>
    </w:p>
    <w:p w14:paraId="186EB8A0" w14:textId="77777777" w:rsidR="00A7610C" w:rsidRDefault="00A7610C" w:rsidP="00A7610C">
      <w:r>
        <w:t>Target completion:  Dec 2024 (+6 months)</w:t>
      </w:r>
    </w:p>
    <w:p w14:paraId="6AADA2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54538" w14:textId="77777777" w:rsidR="00A7610C" w:rsidRDefault="00A7610C" w:rsidP="00A7610C">
      <w:pPr>
        <w:rPr>
          <w:rFonts w:ascii="Arial" w:hAnsi="Arial" w:cs="Arial"/>
          <w:b/>
          <w:sz w:val="24"/>
        </w:rPr>
      </w:pPr>
      <w:r>
        <w:rPr>
          <w:rFonts w:ascii="Arial" w:hAnsi="Arial" w:cs="Arial"/>
          <w:b/>
          <w:color w:val="0000FF"/>
          <w:sz w:val="24"/>
        </w:rPr>
        <w:t>RP-240968</w:t>
      </w:r>
      <w:r>
        <w:rPr>
          <w:rFonts w:ascii="Arial" w:hAnsi="Arial" w:cs="Arial"/>
          <w:b/>
          <w:color w:val="0000FF"/>
          <w:sz w:val="24"/>
        </w:rPr>
        <w:tab/>
      </w:r>
      <w:r>
        <w:rPr>
          <w:rFonts w:ascii="Arial" w:hAnsi="Arial" w:cs="Arial"/>
          <w:b/>
          <w:sz w:val="24"/>
        </w:rPr>
        <w:t>CR Pack on NR_NTN_solutions_plus_CT-UEConTest - Pack 1/3</w:t>
      </w:r>
    </w:p>
    <w:p w14:paraId="70AD270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BED511" w14:textId="77777777" w:rsidR="00A7610C" w:rsidRDefault="00A7610C" w:rsidP="00A7610C">
      <w:pPr>
        <w:rPr>
          <w:rFonts w:ascii="Arial" w:hAnsi="Arial" w:cs="Arial"/>
          <w:b/>
        </w:rPr>
      </w:pPr>
      <w:r>
        <w:rPr>
          <w:rFonts w:ascii="Arial" w:hAnsi="Arial" w:cs="Arial"/>
          <w:b/>
        </w:rPr>
        <w:t xml:space="preserve">Discussion: </w:t>
      </w:r>
    </w:p>
    <w:p w14:paraId="5D00B687" w14:textId="77777777" w:rsidR="00A7610C" w:rsidRDefault="00A7610C" w:rsidP="00A7610C">
      <w:r>
        <w:t>MCC: late submission</w:t>
      </w:r>
    </w:p>
    <w:p w14:paraId="7F6752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7C312" w14:textId="77777777" w:rsidR="00A7610C" w:rsidRDefault="00A7610C" w:rsidP="00A7610C">
      <w:pPr>
        <w:rPr>
          <w:rFonts w:ascii="Arial" w:hAnsi="Arial" w:cs="Arial"/>
          <w:b/>
          <w:sz w:val="24"/>
        </w:rPr>
      </w:pPr>
      <w:r>
        <w:rPr>
          <w:rFonts w:ascii="Arial" w:hAnsi="Arial" w:cs="Arial"/>
          <w:b/>
          <w:color w:val="0000FF"/>
          <w:sz w:val="24"/>
        </w:rPr>
        <w:t>RP-240969</w:t>
      </w:r>
      <w:r>
        <w:rPr>
          <w:rFonts w:ascii="Arial" w:hAnsi="Arial" w:cs="Arial"/>
          <w:b/>
          <w:color w:val="0000FF"/>
          <w:sz w:val="24"/>
        </w:rPr>
        <w:tab/>
      </w:r>
      <w:r>
        <w:rPr>
          <w:rFonts w:ascii="Arial" w:hAnsi="Arial" w:cs="Arial"/>
          <w:b/>
          <w:sz w:val="24"/>
        </w:rPr>
        <w:t>CR Pack on NR_NTN_solutions_plus_CT-UEConTest - Pack 2/3</w:t>
      </w:r>
    </w:p>
    <w:p w14:paraId="2563522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532FA7" w14:textId="77777777" w:rsidR="00A7610C" w:rsidRDefault="00A7610C" w:rsidP="00A7610C">
      <w:pPr>
        <w:rPr>
          <w:rFonts w:ascii="Arial" w:hAnsi="Arial" w:cs="Arial"/>
          <w:b/>
        </w:rPr>
      </w:pPr>
      <w:r>
        <w:rPr>
          <w:rFonts w:ascii="Arial" w:hAnsi="Arial" w:cs="Arial"/>
          <w:b/>
        </w:rPr>
        <w:t xml:space="preserve">Discussion: </w:t>
      </w:r>
    </w:p>
    <w:p w14:paraId="08580E2F" w14:textId="77777777" w:rsidR="00A7610C" w:rsidRDefault="00A7610C" w:rsidP="00A7610C">
      <w:r>
        <w:t>MCC: late submission</w:t>
      </w:r>
    </w:p>
    <w:p w14:paraId="3524E5E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5D8E4" w14:textId="77777777" w:rsidR="00A7610C" w:rsidRDefault="00A7610C" w:rsidP="00A7610C">
      <w:pPr>
        <w:rPr>
          <w:rFonts w:ascii="Arial" w:hAnsi="Arial" w:cs="Arial"/>
          <w:b/>
          <w:sz w:val="24"/>
        </w:rPr>
      </w:pPr>
      <w:r>
        <w:rPr>
          <w:rFonts w:ascii="Arial" w:hAnsi="Arial" w:cs="Arial"/>
          <w:b/>
          <w:color w:val="0000FF"/>
          <w:sz w:val="24"/>
        </w:rPr>
        <w:t>RP-240970</w:t>
      </w:r>
      <w:r>
        <w:rPr>
          <w:rFonts w:ascii="Arial" w:hAnsi="Arial" w:cs="Arial"/>
          <w:b/>
          <w:color w:val="0000FF"/>
          <w:sz w:val="24"/>
        </w:rPr>
        <w:tab/>
      </w:r>
      <w:r>
        <w:rPr>
          <w:rFonts w:ascii="Arial" w:hAnsi="Arial" w:cs="Arial"/>
          <w:b/>
          <w:sz w:val="24"/>
        </w:rPr>
        <w:t>CR Pack on NR_NTN_solutions_plus_CT-UEConTest - Pack 3/3</w:t>
      </w:r>
    </w:p>
    <w:p w14:paraId="06AE7F3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533965" w14:textId="77777777" w:rsidR="00A7610C" w:rsidRDefault="00A7610C" w:rsidP="00A7610C">
      <w:pPr>
        <w:rPr>
          <w:rFonts w:ascii="Arial" w:hAnsi="Arial" w:cs="Arial"/>
          <w:b/>
        </w:rPr>
      </w:pPr>
      <w:r>
        <w:rPr>
          <w:rFonts w:ascii="Arial" w:hAnsi="Arial" w:cs="Arial"/>
          <w:b/>
        </w:rPr>
        <w:t xml:space="preserve">Discussion: </w:t>
      </w:r>
    </w:p>
    <w:p w14:paraId="66CDBE6B" w14:textId="77777777" w:rsidR="00A7610C" w:rsidRDefault="00A7610C" w:rsidP="00A7610C">
      <w:r>
        <w:t>MCC: late submission</w:t>
      </w:r>
    </w:p>
    <w:p w14:paraId="7E0EE9E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05DB9" w14:textId="77777777" w:rsidR="00A7610C" w:rsidRDefault="00A7610C" w:rsidP="00A7610C">
      <w:pPr>
        <w:pStyle w:val="Heading4"/>
      </w:pPr>
      <w:bookmarkStart w:id="542" w:name="_Toc174268574"/>
      <w:bookmarkStart w:id="543" w:name="_Toc174924583"/>
      <w:r>
        <w:t>13.3.10</w:t>
      </w:r>
      <w:r>
        <w:tab/>
        <w:t>UE Conf. - NR support for high speed train scenario in FR2 [RAN5 WI: NR_HST_FR2-UEConTest]</w:t>
      </w:r>
      <w:bookmarkEnd w:id="542"/>
      <w:bookmarkEnd w:id="543"/>
    </w:p>
    <w:p w14:paraId="6388402C" w14:textId="77777777" w:rsidR="00A7610C" w:rsidRDefault="00A7610C" w:rsidP="00A7610C">
      <w:pPr>
        <w:rPr>
          <w:rFonts w:ascii="Arial" w:hAnsi="Arial" w:cs="Arial"/>
          <w:b/>
          <w:sz w:val="24"/>
        </w:rPr>
      </w:pPr>
      <w:r>
        <w:rPr>
          <w:rFonts w:ascii="Arial" w:hAnsi="Arial" w:cs="Arial"/>
          <w:b/>
          <w:color w:val="0000FF"/>
          <w:sz w:val="24"/>
        </w:rPr>
        <w:t>RP-241276</w:t>
      </w:r>
      <w:r>
        <w:rPr>
          <w:rFonts w:ascii="Arial" w:hAnsi="Arial" w:cs="Arial"/>
          <w:b/>
          <w:color w:val="0000FF"/>
          <w:sz w:val="24"/>
        </w:rPr>
        <w:tab/>
      </w:r>
      <w:r>
        <w:rPr>
          <w:rFonts w:ascii="Arial" w:hAnsi="Arial" w:cs="Arial"/>
          <w:b/>
          <w:sz w:val="24"/>
        </w:rPr>
        <w:t>Status Report to TSG: UE Conformance - NR support for high speed train scenario in frequency range 2</w:t>
      </w:r>
    </w:p>
    <w:p w14:paraId="7D12BA2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27BCE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FDC7A" w14:textId="77777777" w:rsidR="00A7610C" w:rsidRDefault="00A7610C" w:rsidP="00A7610C">
      <w:pPr>
        <w:rPr>
          <w:rFonts w:ascii="Arial" w:hAnsi="Arial" w:cs="Arial"/>
          <w:b/>
          <w:sz w:val="24"/>
        </w:rPr>
      </w:pPr>
      <w:r>
        <w:rPr>
          <w:rFonts w:ascii="Arial" w:hAnsi="Arial" w:cs="Arial"/>
          <w:b/>
          <w:color w:val="0000FF"/>
          <w:sz w:val="24"/>
        </w:rPr>
        <w:t>RP-240971</w:t>
      </w:r>
      <w:r>
        <w:rPr>
          <w:rFonts w:ascii="Arial" w:hAnsi="Arial" w:cs="Arial"/>
          <w:b/>
          <w:color w:val="0000FF"/>
          <w:sz w:val="24"/>
        </w:rPr>
        <w:tab/>
      </w:r>
      <w:r>
        <w:rPr>
          <w:rFonts w:ascii="Arial" w:hAnsi="Arial" w:cs="Arial"/>
          <w:b/>
          <w:sz w:val="24"/>
        </w:rPr>
        <w:t>CR Pack on NR_HST_FR2-UEConTest</w:t>
      </w:r>
    </w:p>
    <w:p w14:paraId="457A331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072CCE" w14:textId="77777777" w:rsidR="00A7610C" w:rsidRDefault="00A7610C" w:rsidP="00A7610C">
      <w:pPr>
        <w:rPr>
          <w:rFonts w:ascii="Arial" w:hAnsi="Arial" w:cs="Arial"/>
          <w:b/>
        </w:rPr>
      </w:pPr>
      <w:r>
        <w:rPr>
          <w:rFonts w:ascii="Arial" w:hAnsi="Arial" w:cs="Arial"/>
          <w:b/>
        </w:rPr>
        <w:t xml:space="preserve">Discussion: </w:t>
      </w:r>
    </w:p>
    <w:p w14:paraId="3A4EDC2A" w14:textId="77777777" w:rsidR="00A7610C" w:rsidRDefault="00A7610C" w:rsidP="00A7610C">
      <w:r>
        <w:t>MCC: late submission</w:t>
      </w:r>
    </w:p>
    <w:p w14:paraId="7E60FE8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0DDD3" w14:textId="77777777" w:rsidR="00A7610C" w:rsidRDefault="00A7610C" w:rsidP="00A7610C">
      <w:pPr>
        <w:pStyle w:val="Heading4"/>
      </w:pPr>
      <w:bookmarkStart w:id="544" w:name="_Toc174268575"/>
      <w:bookmarkStart w:id="545" w:name="_Toc174924584"/>
      <w:r>
        <w:t>13.3.11</w:t>
      </w:r>
      <w:r>
        <w:tab/>
        <w:t>UE Conf. - NR Sidelink enhancement [RAN5 WI: NR_SL_enh-UEConTest]</w:t>
      </w:r>
      <w:bookmarkEnd w:id="544"/>
      <w:bookmarkEnd w:id="545"/>
    </w:p>
    <w:p w14:paraId="241AD9C5" w14:textId="77777777" w:rsidR="00A7610C" w:rsidRDefault="00A7610C" w:rsidP="00A7610C">
      <w:pPr>
        <w:rPr>
          <w:rFonts w:ascii="Arial" w:hAnsi="Arial" w:cs="Arial"/>
          <w:b/>
          <w:sz w:val="24"/>
        </w:rPr>
      </w:pPr>
      <w:r>
        <w:rPr>
          <w:rFonts w:ascii="Arial" w:hAnsi="Arial" w:cs="Arial"/>
          <w:b/>
          <w:color w:val="0000FF"/>
          <w:sz w:val="24"/>
        </w:rPr>
        <w:t>RP-241344</w:t>
      </w:r>
      <w:r>
        <w:rPr>
          <w:rFonts w:ascii="Arial" w:hAnsi="Arial" w:cs="Arial"/>
          <w:b/>
          <w:color w:val="0000FF"/>
          <w:sz w:val="24"/>
        </w:rPr>
        <w:tab/>
      </w:r>
      <w:r>
        <w:rPr>
          <w:rFonts w:ascii="Arial" w:hAnsi="Arial" w:cs="Arial"/>
          <w:b/>
          <w:sz w:val="24"/>
        </w:rPr>
        <w:t>Status report for WI UE Conformance Test Aspects - NR sidelink enhancement; rapporteur: CATT</w:t>
      </w:r>
    </w:p>
    <w:p w14:paraId="3521268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D08361" w14:textId="77777777" w:rsidR="00A7610C" w:rsidRDefault="00A7610C" w:rsidP="00A7610C">
      <w:pPr>
        <w:rPr>
          <w:rFonts w:ascii="Arial" w:hAnsi="Arial" w:cs="Arial"/>
          <w:b/>
        </w:rPr>
      </w:pPr>
      <w:r>
        <w:rPr>
          <w:rFonts w:ascii="Arial" w:hAnsi="Arial" w:cs="Arial"/>
          <w:b/>
        </w:rPr>
        <w:t xml:space="preserve">Discussion: </w:t>
      </w:r>
    </w:p>
    <w:p w14:paraId="014CF4C3" w14:textId="77777777" w:rsidR="00A7610C" w:rsidRDefault="00A7610C" w:rsidP="00A7610C">
      <w:r>
        <w:t>MCC: WI is at 5% since Sep.22 (RAN #97e), is it realistic to complete the WI in 3 months by Sep.24?</w:t>
      </w:r>
    </w:p>
    <w:p w14:paraId="00568C2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A4C58" w14:textId="77777777" w:rsidR="00A7610C" w:rsidRDefault="00A7610C" w:rsidP="00A7610C">
      <w:pPr>
        <w:rPr>
          <w:rFonts w:ascii="Arial" w:hAnsi="Arial" w:cs="Arial"/>
          <w:b/>
          <w:sz w:val="24"/>
        </w:rPr>
      </w:pPr>
      <w:r>
        <w:rPr>
          <w:rFonts w:ascii="Arial" w:hAnsi="Arial" w:cs="Arial"/>
          <w:b/>
          <w:color w:val="0000FF"/>
          <w:sz w:val="24"/>
        </w:rPr>
        <w:t>RP-240972</w:t>
      </w:r>
      <w:r>
        <w:rPr>
          <w:rFonts w:ascii="Arial" w:hAnsi="Arial" w:cs="Arial"/>
          <w:b/>
          <w:color w:val="0000FF"/>
          <w:sz w:val="24"/>
        </w:rPr>
        <w:tab/>
      </w:r>
      <w:r>
        <w:rPr>
          <w:rFonts w:ascii="Arial" w:hAnsi="Arial" w:cs="Arial"/>
          <w:b/>
          <w:sz w:val="24"/>
        </w:rPr>
        <w:t>CR Pack on NR_SL_enh-UEConTest</w:t>
      </w:r>
    </w:p>
    <w:p w14:paraId="245F8B1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67F1DD" w14:textId="77777777" w:rsidR="00A7610C" w:rsidRDefault="00A7610C" w:rsidP="00A7610C">
      <w:pPr>
        <w:rPr>
          <w:rFonts w:ascii="Arial" w:hAnsi="Arial" w:cs="Arial"/>
          <w:b/>
        </w:rPr>
      </w:pPr>
      <w:r>
        <w:rPr>
          <w:rFonts w:ascii="Arial" w:hAnsi="Arial" w:cs="Arial"/>
          <w:b/>
        </w:rPr>
        <w:t xml:space="preserve">Discussion: </w:t>
      </w:r>
    </w:p>
    <w:p w14:paraId="2EB64C1B" w14:textId="77777777" w:rsidR="00A7610C" w:rsidRDefault="00A7610C" w:rsidP="00A7610C">
      <w:r>
        <w:t>MCC: late submission</w:t>
      </w:r>
    </w:p>
    <w:p w14:paraId="229270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AFA97" w14:textId="77777777" w:rsidR="00A7610C" w:rsidRDefault="00A7610C" w:rsidP="00A7610C">
      <w:pPr>
        <w:pStyle w:val="Heading4"/>
      </w:pPr>
      <w:bookmarkStart w:id="546" w:name="_Toc174268576"/>
      <w:bookmarkStart w:id="547" w:name="_Toc174924585"/>
      <w:r>
        <w:t>13.3.12</w:t>
      </w:r>
      <w:r>
        <w:tab/>
        <w:t>UE Conf. - NR Sidelink Relay [RAN5 WI: NR_SL_relay-UEConTest]</w:t>
      </w:r>
      <w:bookmarkEnd w:id="546"/>
      <w:bookmarkEnd w:id="547"/>
    </w:p>
    <w:p w14:paraId="456C5217" w14:textId="77777777" w:rsidR="00A7610C" w:rsidRDefault="00A7610C" w:rsidP="00A7610C">
      <w:pPr>
        <w:rPr>
          <w:rFonts w:ascii="Arial" w:hAnsi="Arial" w:cs="Arial"/>
          <w:b/>
          <w:sz w:val="24"/>
        </w:rPr>
      </w:pPr>
      <w:r>
        <w:rPr>
          <w:rFonts w:ascii="Arial" w:hAnsi="Arial" w:cs="Arial"/>
          <w:b/>
          <w:color w:val="0000FF"/>
          <w:sz w:val="24"/>
        </w:rPr>
        <w:t>RP-241345</w:t>
      </w:r>
      <w:r>
        <w:rPr>
          <w:rFonts w:ascii="Arial" w:hAnsi="Arial" w:cs="Arial"/>
          <w:b/>
          <w:color w:val="0000FF"/>
          <w:sz w:val="24"/>
        </w:rPr>
        <w:tab/>
      </w:r>
      <w:r>
        <w:rPr>
          <w:rFonts w:ascii="Arial" w:hAnsi="Arial" w:cs="Arial"/>
          <w:b/>
          <w:sz w:val="24"/>
        </w:rPr>
        <w:t>Status report for WI UE Conformance Test Aspects - NR Sidelink Relay; rapporteur: CATT</w:t>
      </w:r>
    </w:p>
    <w:p w14:paraId="6796110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17F6C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259AD" w14:textId="77777777" w:rsidR="00A7610C" w:rsidRDefault="00A7610C" w:rsidP="00A7610C">
      <w:pPr>
        <w:rPr>
          <w:rFonts w:ascii="Arial" w:hAnsi="Arial" w:cs="Arial"/>
          <w:b/>
          <w:sz w:val="24"/>
        </w:rPr>
      </w:pPr>
      <w:r>
        <w:rPr>
          <w:rFonts w:ascii="Arial" w:hAnsi="Arial" w:cs="Arial"/>
          <w:b/>
          <w:color w:val="0000FF"/>
          <w:sz w:val="24"/>
        </w:rPr>
        <w:t>RP-240973</w:t>
      </w:r>
      <w:r>
        <w:rPr>
          <w:rFonts w:ascii="Arial" w:hAnsi="Arial" w:cs="Arial"/>
          <w:b/>
          <w:color w:val="0000FF"/>
          <w:sz w:val="24"/>
        </w:rPr>
        <w:tab/>
      </w:r>
      <w:r>
        <w:rPr>
          <w:rFonts w:ascii="Arial" w:hAnsi="Arial" w:cs="Arial"/>
          <w:b/>
          <w:sz w:val="24"/>
        </w:rPr>
        <w:t>CR Pack on NR_SL_relay-UEConTest</w:t>
      </w:r>
    </w:p>
    <w:p w14:paraId="5D171C9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B0960F" w14:textId="77777777" w:rsidR="00A7610C" w:rsidRDefault="00A7610C" w:rsidP="00A7610C">
      <w:pPr>
        <w:rPr>
          <w:rFonts w:ascii="Arial" w:hAnsi="Arial" w:cs="Arial"/>
          <w:b/>
        </w:rPr>
      </w:pPr>
      <w:r>
        <w:rPr>
          <w:rFonts w:ascii="Arial" w:hAnsi="Arial" w:cs="Arial"/>
          <w:b/>
        </w:rPr>
        <w:t xml:space="preserve">Discussion: </w:t>
      </w:r>
    </w:p>
    <w:p w14:paraId="4379A90C" w14:textId="77777777" w:rsidR="00A7610C" w:rsidRDefault="00A7610C" w:rsidP="00A7610C">
      <w:r>
        <w:t>MCC: late submission</w:t>
      </w:r>
    </w:p>
    <w:p w14:paraId="2D5704E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4000F" w14:textId="77777777" w:rsidR="00A7610C" w:rsidRDefault="00A7610C" w:rsidP="00A7610C">
      <w:pPr>
        <w:pStyle w:val="Heading4"/>
      </w:pPr>
      <w:bookmarkStart w:id="548" w:name="_Toc174268577"/>
      <w:bookmarkStart w:id="549" w:name="_Toc174924586"/>
      <w:r>
        <w:t>13.3.13</w:t>
      </w:r>
      <w:r>
        <w:tab/>
        <w:t>UE Conf. - NR QoE management and optimizations for diverse services [RAN5 WI: NR_QoE-UEConTest]</w:t>
      </w:r>
      <w:bookmarkEnd w:id="548"/>
      <w:bookmarkEnd w:id="549"/>
    </w:p>
    <w:p w14:paraId="5D63401A" w14:textId="77777777" w:rsidR="00A7610C" w:rsidRDefault="00A7610C" w:rsidP="00A7610C">
      <w:pPr>
        <w:rPr>
          <w:rFonts w:ascii="Arial" w:hAnsi="Arial" w:cs="Arial"/>
          <w:b/>
          <w:sz w:val="24"/>
        </w:rPr>
      </w:pPr>
      <w:r>
        <w:rPr>
          <w:rFonts w:ascii="Arial" w:hAnsi="Arial" w:cs="Arial"/>
          <w:b/>
          <w:color w:val="0000FF"/>
          <w:sz w:val="24"/>
        </w:rPr>
        <w:t>RP-240946</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439EFAA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022D36" w14:textId="77777777" w:rsidR="00A7610C" w:rsidRDefault="00A7610C" w:rsidP="00A7610C">
      <w:pPr>
        <w:rPr>
          <w:rFonts w:ascii="Arial" w:hAnsi="Arial" w:cs="Arial"/>
          <w:b/>
        </w:rPr>
      </w:pPr>
      <w:r>
        <w:rPr>
          <w:rFonts w:ascii="Arial" w:hAnsi="Arial" w:cs="Arial"/>
          <w:b/>
        </w:rPr>
        <w:t xml:space="preserve">Abstract: </w:t>
      </w:r>
    </w:p>
    <w:p w14:paraId="7F8D3CF7" w14:textId="77777777" w:rsidR="00A7610C" w:rsidRDefault="00A7610C" w:rsidP="00A7610C">
      <w:r>
        <w:t>Test: 20%, Sep 24</w:t>
      </w:r>
    </w:p>
    <w:p w14:paraId="6868D37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4EF92" w14:textId="77777777" w:rsidR="00A7610C" w:rsidRDefault="00A7610C" w:rsidP="00A7610C">
      <w:pPr>
        <w:rPr>
          <w:rFonts w:ascii="Arial" w:hAnsi="Arial" w:cs="Arial"/>
          <w:b/>
          <w:sz w:val="24"/>
        </w:rPr>
      </w:pPr>
      <w:r>
        <w:rPr>
          <w:rFonts w:ascii="Arial" w:hAnsi="Arial" w:cs="Arial"/>
          <w:b/>
          <w:color w:val="0000FF"/>
          <w:sz w:val="24"/>
        </w:rPr>
        <w:t>RP-240974</w:t>
      </w:r>
      <w:r>
        <w:rPr>
          <w:rFonts w:ascii="Arial" w:hAnsi="Arial" w:cs="Arial"/>
          <w:b/>
          <w:color w:val="0000FF"/>
          <w:sz w:val="24"/>
        </w:rPr>
        <w:tab/>
      </w:r>
      <w:r>
        <w:rPr>
          <w:rFonts w:ascii="Arial" w:hAnsi="Arial" w:cs="Arial"/>
          <w:b/>
          <w:sz w:val="24"/>
        </w:rPr>
        <w:t>CR Pack on NR_QoE-UEConTest</w:t>
      </w:r>
    </w:p>
    <w:p w14:paraId="3EE773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389094" w14:textId="77777777" w:rsidR="00A7610C" w:rsidRDefault="00A7610C" w:rsidP="00A7610C">
      <w:pPr>
        <w:rPr>
          <w:rFonts w:ascii="Arial" w:hAnsi="Arial" w:cs="Arial"/>
          <w:b/>
        </w:rPr>
      </w:pPr>
      <w:r>
        <w:rPr>
          <w:rFonts w:ascii="Arial" w:hAnsi="Arial" w:cs="Arial"/>
          <w:b/>
        </w:rPr>
        <w:t xml:space="preserve">Discussion: </w:t>
      </w:r>
    </w:p>
    <w:p w14:paraId="250F6492" w14:textId="77777777" w:rsidR="00A7610C" w:rsidRDefault="00A7610C" w:rsidP="00A7610C">
      <w:r>
        <w:t>MCC: late submission</w:t>
      </w:r>
    </w:p>
    <w:p w14:paraId="5A91F09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853A9" w14:textId="77777777" w:rsidR="00A7610C" w:rsidRDefault="00A7610C" w:rsidP="00A7610C">
      <w:pPr>
        <w:pStyle w:val="Heading4"/>
      </w:pPr>
      <w:bookmarkStart w:id="550" w:name="_Toc174268578"/>
      <w:bookmarkStart w:id="551" w:name="_Toc174924587"/>
      <w:r>
        <w:t>13.3.14</w:t>
      </w:r>
      <w:r>
        <w:tab/>
        <w:t>UE Conf. - NR Positioning Enhancements [RAN5 WI: NR_pos_enh-UEConTest]</w:t>
      </w:r>
      <w:bookmarkEnd w:id="550"/>
      <w:bookmarkEnd w:id="551"/>
    </w:p>
    <w:p w14:paraId="3F3E3CB5" w14:textId="77777777" w:rsidR="00A7610C" w:rsidRDefault="00A7610C" w:rsidP="00A7610C">
      <w:pPr>
        <w:rPr>
          <w:rFonts w:ascii="Arial" w:hAnsi="Arial" w:cs="Arial"/>
          <w:b/>
          <w:sz w:val="24"/>
        </w:rPr>
      </w:pPr>
      <w:r>
        <w:rPr>
          <w:rFonts w:ascii="Arial" w:hAnsi="Arial" w:cs="Arial"/>
          <w:b/>
          <w:color w:val="0000FF"/>
          <w:sz w:val="24"/>
        </w:rPr>
        <w:t>RP-241343</w:t>
      </w:r>
      <w:r>
        <w:rPr>
          <w:rFonts w:ascii="Arial" w:hAnsi="Arial" w:cs="Arial"/>
          <w:b/>
          <w:color w:val="0000FF"/>
          <w:sz w:val="24"/>
        </w:rPr>
        <w:tab/>
      </w:r>
      <w:r>
        <w:rPr>
          <w:rFonts w:ascii="Arial" w:hAnsi="Arial" w:cs="Arial"/>
          <w:b/>
          <w:sz w:val="24"/>
        </w:rPr>
        <w:t>Status report for WI UE Conformance Test Aspects - NR Positioning Enhancement; rapporteur: CATT</w:t>
      </w:r>
    </w:p>
    <w:p w14:paraId="51ABBC1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5B1A5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D611A" w14:textId="77777777" w:rsidR="00A7610C" w:rsidRDefault="00A7610C" w:rsidP="00A7610C">
      <w:pPr>
        <w:rPr>
          <w:rFonts w:ascii="Arial" w:hAnsi="Arial" w:cs="Arial"/>
          <w:b/>
          <w:sz w:val="24"/>
        </w:rPr>
      </w:pPr>
      <w:r>
        <w:rPr>
          <w:rFonts w:ascii="Arial" w:hAnsi="Arial" w:cs="Arial"/>
          <w:b/>
          <w:color w:val="0000FF"/>
          <w:sz w:val="24"/>
        </w:rPr>
        <w:t>RP-240975</w:t>
      </w:r>
      <w:r>
        <w:rPr>
          <w:rFonts w:ascii="Arial" w:hAnsi="Arial" w:cs="Arial"/>
          <w:b/>
          <w:color w:val="0000FF"/>
          <w:sz w:val="24"/>
        </w:rPr>
        <w:tab/>
      </w:r>
      <w:r>
        <w:rPr>
          <w:rFonts w:ascii="Arial" w:hAnsi="Arial" w:cs="Arial"/>
          <w:b/>
          <w:sz w:val="24"/>
        </w:rPr>
        <w:t>CR Pack on NR_pos_enh-UEConTest - Pack 1/4</w:t>
      </w:r>
    </w:p>
    <w:p w14:paraId="7A530DD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45F001" w14:textId="77777777" w:rsidR="00A7610C" w:rsidRDefault="00A7610C" w:rsidP="00A7610C">
      <w:pPr>
        <w:rPr>
          <w:rFonts w:ascii="Arial" w:hAnsi="Arial" w:cs="Arial"/>
          <w:b/>
        </w:rPr>
      </w:pPr>
      <w:r>
        <w:rPr>
          <w:rFonts w:ascii="Arial" w:hAnsi="Arial" w:cs="Arial"/>
          <w:b/>
        </w:rPr>
        <w:t xml:space="preserve">Discussion: </w:t>
      </w:r>
    </w:p>
    <w:p w14:paraId="1915318E" w14:textId="77777777" w:rsidR="00A7610C" w:rsidRDefault="00A7610C" w:rsidP="00A7610C">
      <w:r>
        <w:t>MCC: late submission</w:t>
      </w:r>
    </w:p>
    <w:p w14:paraId="5D1ACA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D3BBB" w14:textId="77777777" w:rsidR="00A7610C" w:rsidRDefault="00A7610C" w:rsidP="00A7610C">
      <w:pPr>
        <w:rPr>
          <w:rFonts w:ascii="Arial" w:hAnsi="Arial" w:cs="Arial"/>
          <w:b/>
          <w:sz w:val="24"/>
        </w:rPr>
      </w:pPr>
      <w:r>
        <w:rPr>
          <w:rFonts w:ascii="Arial" w:hAnsi="Arial" w:cs="Arial"/>
          <w:b/>
          <w:color w:val="0000FF"/>
          <w:sz w:val="24"/>
        </w:rPr>
        <w:t>RP-240976</w:t>
      </w:r>
      <w:r>
        <w:rPr>
          <w:rFonts w:ascii="Arial" w:hAnsi="Arial" w:cs="Arial"/>
          <w:b/>
          <w:color w:val="0000FF"/>
          <w:sz w:val="24"/>
        </w:rPr>
        <w:tab/>
      </w:r>
      <w:r>
        <w:rPr>
          <w:rFonts w:ascii="Arial" w:hAnsi="Arial" w:cs="Arial"/>
          <w:b/>
          <w:sz w:val="24"/>
        </w:rPr>
        <w:t>CR Pack on NR_pos_enh-UEConTest - Pack 2/4</w:t>
      </w:r>
    </w:p>
    <w:p w14:paraId="4779704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D4B9CC" w14:textId="77777777" w:rsidR="00A7610C" w:rsidRDefault="00A7610C" w:rsidP="00A7610C">
      <w:pPr>
        <w:rPr>
          <w:rFonts w:ascii="Arial" w:hAnsi="Arial" w:cs="Arial"/>
          <w:b/>
        </w:rPr>
      </w:pPr>
      <w:r>
        <w:rPr>
          <w:rFonts w:ascii="Arial" w:hAnsi="Arial" w:cs="Arial"/>
          <w:b/>
        </w:rPr>
        <w:t xml:space="preserve">Discussion: </w:t>
      </w:r>
    </w:p>
    <w:p w14:paraId="33E87976" w14:textId="77777777" w:rsidR="00A7610C" w:rsidRDefault="00A7610C" w:rsidP="00A7610C">
      <w:r>
        <w:t>MCC: late submission</w:t>
      </w:r>
    </w:p>
    <w:p w14:paraId="7888801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7564A" w14:textId="77777777" w:rsidR="00A7610C" w:rsidRDefault="00A7610C" w:rsidP="00A7610C">
      <w:pPr>
        <w:rPr>
          <w:rFonts w:ascii="Arial" w:hAnsi="Arial" w:cs="Arial"/>
          <w:b/>
          <w:sz w:val="24"/>
        </w:rPr>
      </w:pPr>
      <w:r>
        <w:rPr>
          <w:rFonts w:ascii="Arial" w:hAnsi="Arial" w:cs="Arial"/>
          <w:b/>
          <w:color w:val="0000FF"/>
          <w:sz w:val="24"/>
        </w:rPr>
        <w:t>RP-240977</w:t>
      </w:r>
      <w:r>
        <w:rPr>
          <w:rFonts w:ascii="Arial" w:hAnsi="Arial" w:cs="Arial"/>
          <w:b/>
          <w:color w:val="0000FF"/>
          <w:sz w:val="24"/>
        </w:rPr>
        <w:tab/>
      </w:r>
      <w:r>
        <w:rPr>
          <w:rFonts w:ascii="Arial" w:hAnsi="Arial" w:cs="Arial"/>
          <w:b/>
          <w:sz w:val="24"/>
        </w:rPr>
        <w:t>CR Pack on NR_pos_enh-UEConTest - Pack 3/4</w:t>
      </w:r>
    </w:p>
    <w:p w14:paraId="59A61DA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CBDE5D" w14:textId="77777777" w:rsidR="00A7610C" w:rsidRDefault="00A7610C" w:rsidP="00A7610C">
      <w:pPr>
        <w:rPr>
          <w:rFonts w:ascii="Arial" w:hAnsi="Arial" w:cs="Arial"/>
          <w:b/>
        </w:rPr>
      </w:pPr>
      <w:r>
        <w:rPr>
          <w:rFonts w:ascii="Arial" w:hAnsi="Arial" w:cs="Arial"/>
          <w:b/>
        </w:rPr>
        <w:t xml:space="preserve">Discussion: </w:t>
      </w:r>
    </w:p>
    <w:p w14:paraId="2C1E820F" w14:textId="77777777" w:rsidR="00A7610C" w:rsidRDefault="00A7610C" w:rsidP="00A7610C">
      <w:r>
        <w:t>MCC: late submission</w:t>
      </w:r>
    </w:p>
    <w:p w14:paraId="29703E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D129A" w14:textId="77777777" w:rsidR="00A7610C" w:rsidRDefault="00A7610C" w:rsidP="00A7610C">
      <w:pPr>
        <w:rPr>
          <w:rFonts w:ascii="Arial" w:hAnsi="Arial" w:cs="Arial"/>
          <w:b/>
          <w:sz w:val="24"/>
        </w:rPr>
      </w:pPr>
      <w:r>
        <w:rPr>
          <w:rFonts w:ascii="Arial" w:hAnsi="Arial" w:cs="Arial"/>
          <w:b/>
          <w:color w:val="0000FF"/>
          <w:sz w:val="24"/>
        </w:rPr>
        <w:t>RP-240978</w:t>
      </w:r>
      <w:r>
        <w:rPr>
          <w:rFonts w:ascii="Arial" w:hAnsi="Arial" w:cs="Arial"/>
          <w:b/>
          <w:color w:val="0000FF"/>
          <w:sz w:val="24"/>
        </w:rPr>
        <w:tab/>
      </w:r>
      <w:r>
        <w:rPr>
          <w:rFonts w:ascii="Arial" w:hAnsi="Arial" w:cs="Arial"/>
          <w:b/>
          <w:sz w:val="24"/>
        </w:rPr>
        <w:t>CR Pack on NR_pos_enh-UEConTest - Pack 4/4</w:t>
      </w:r>
    </w:p>
    <w:p w14:paraId="262F7B9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A5C519" w14:textId="77777777" w:rsidR="00A7610C" w:rsidRDefault="00A7610C" w:rsidP="00A7610C">
      <w:pPr>
        <w:rPr>
          <w:rFonts w:ascii="Arial" w:hAnsi="Arial" w:cs="Arial"/>
          <w:b/>
        </w:rPr>
      </w:pPr>
      <w:r>
        <w:rPr>
          <w:rFonts w:ascii="Arial" w:hAnsi="Arial" w:cs="Arial"/>
          <w:b/>
        </w:rPr>
        <w:t xml:space="preserve">Discussion: </w:t>
      </w:r>
    </w:p>
    <w:p w14:paraId="2087171E" w14:textId="77777777" w:rsidR="00A7610C" w:rsidRDefault="00A7610C" w:rsidP="00A7610C">
      <w:r>
        <w:t>MCC: late submission</w:t>
      </w:r>
    </w:p>
    <w:p w14:paraId="798E94D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1E09D" w14:textId="77777777" w:rsidR="00A7610C" w:rsidRDefault="00A7610C" w:rsidP="00A7610C">
      <w:pPr>
        <w:pStyle w:val="Heading4"/>
      </w:pPr>
      <w:bookmarkStart w:id="552" w:name="_Toc174268579"/>
      <w:bookmarkStart w:id="553" w:name="_Toc174924588"/>
      <w:r>
        <w:t>13.3.15</w:t>
      </w:r>
      <w:r>
        <w:tab/>
        <w:t>UE Conf. - NR and MR-DC measurement gap enhancements [RAN5 WI: NR_MG_enh-UEConTest]</w:t>
      </w:r>
      <w:bookmarkEnd w:id="552"/>
      <w:bookmarkEnd w:id="553"/>
    </w:p>
    <w:p w14:paraId="7342CA76" w14:textId="77777777" w:rsidR="00A7610C" w:rsidRDefault="00A7610C" w:rsidP="00A7610C">
      <w:pPr>
        <w:rPr>
          <w:rFonts w:ascii="Arial" w:hAnsi="Arial" w:cs="Arial"/>
          <w:b/>
          <w:sz w:val="24"/>
        </w:rPr>
      </w:pPr>
      <w:r>
        <w:rPr>
          <w:rFonts w:ascii="Arial" w:hAnsi="Arial" w:cs="Arial"/>
          <w:b/>
          <w:color w:val="0000FF"/>
          <w:sz w:val="24"/>
        </w:rPr>
        <w:t>RP-241346</w:t>
      </w:r>
      <w:r>
        <w:rPr>
          <w:rFonts w:ascii="Arial" w:hAnsi="Arial" w:cs="Arial"/>
          <w:b/>
          <w:color w:val="0000FF"/>
          <w:sz w:val="24"/>
        </w:rPr>
        <w:tab/>
      </w:r>
      <w:r>
        <w:rPr>
          <w:rFonts w:ascii="Arial" w:hAnsi="Arial" w:cs="Arial"/>
          <w:b/>
          <w:sz w:val="24"/>
        </w:rPr>
        <w:t>Status Report: UE Conformance - NR and MR-DC measurement gap enhancements</w:t>
      </w:r>
    </w:p>
    <w:p w14:paraId="645E129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07FB2EB4" w14:textId="77777777" w:rsidR="00A7610C" w:rsidRDefault="00A7610C" w:rsidP="00A7610C">
      <w:pPr>
        <w:rPr>
          <w:rFonts w:ascii="Arial" w:hAnsi="Arial" w:cs="Arial"/>
          <w:b/>
        </w:rPr>
      </w:pPr>
      <w:r>
        <w:rPr>
          <w:rFonts w:ascii="Arial" w:hAnsi="Arial" w:cs="Arial"/>
          <w:b/>
        </w:rPr>
        <w:t xml:space="preserve">Discussion: </w:t>
      </w:r>
    </w:p>
    <w:p w14:paraId="4A3B63B1" w14:textId="77777777" w:rsidR="00A7610C" w:rsidRDefault="00A7610C" w:rsidP="00A7610C">
      <w:r>
        <w:t>conclusion: WI is completed</w:t>
      </w:r>
    </w:p>
    <w:p w14:paraId="636C4E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B9FFA" w14:textId="77777777" w:rsidR="00A7610C" w:rsidRDefault="00A7610C" w:rsidP="00A7610C">
      <w:pPr>
        <w:rPr>
          <w:rFonts w:ascii="Arial" w:hAnsi="Arial" w:cs="Arial"/>
          <w:b/>
          <w:sz w:val="24"/>
        </w:rPr>
      </w:pPr>
      <w:r>
        <w:rPr>
          <w:rFonts w:ascii="Arial" w:hAnsi="Arial" w:cs="Arial"/>
          <w:b/>
          <w:color w:val="0000FF"/>
          <w:sz w:val="24"/>
        </w:rPr>
        <w:t>RP-240979</w:t>
      </w:r>
      <w:r>
        <w:rPr>
          <w:rFonts w:ascii="Arial" w:hAnsi="Arial" w:cs="Arial"/>
          <w:b/>
          <w:color w:val="0000FF"/>
          <w:sz w:val="24"/>
        </w:rPr>
        <w:tab/>
      </w:r>
      <w:r>
        <w:rPr>
          <w:rFonts w:ascii="Arial" w:hAnsi="Arial" w:cs="Arial"/>
          <w:b/>
          <w:sz w:val="24"/>
        </w:rPr>
        <w:t>CR Pack on NR_MG_enh-UEConTest</w:t>
      </w:r>
    </w:p>
    <w:p w14:paraId="37D50C2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409901" w14:textId="77777777" w:rsidR="00A7610C" w:rsidRDefault="00A7610C" w:rsidP="00A7610C">
      <w:pPr>
        <w:rPr>
          <w:rFonts w:ascii="Arial" w:hAnsi="Arial" w:cs="Arial"/>
          <w:b/>
        </w:rPr>
      </w:pPr>
      <w:r>
        <w:rPr>
          <w:rFonts w:ascii="Arial" w:hAnsi="Arial" w:cs="Arial"/>
          <w:b/>
        </w:rPr>
        <w:t xml:space="preserve">Discussion: </w:t>
      </w:r>
    </w:p>
    <w:p w14:paraId="603A647F" w14:textId="77777777" w:rsidR="00A7610C" w:rsidRDefault="00A7610C" w:rsidP="00A7610C">
      <w:r>
        <w:t>MCC: late submission</w:t>
      </w:r>
    </w:p>
    <w:p w14:paraId="3B2E51A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E50C5" w14:textId="77777777" w:rsidR="00A7610C" w:rsidRDefault="00A7610C" w:rsidP="00A7610C">
      <w:pPr>
        <w:pStyle w:val="Heading4"/>
      </w:pPr>
      <w:bookmarkStart w:id="554" w:name="_Toc174268580"/>
      <w:bookmarkStart w:id="555" w:name="_Toc174924589"/>
      <w:r>
        <w:t>13.3.16</w:t>
      </w:r>
      <w:r>
        <w:tab/>
        <w:t>UE Conf. - Further Multi-RAT DC enhancement [RAN5 WI: LTE_NR_DC_enh2-UEConTest]</w:t>
      </w:r>
      <w:bookmarkEnd w:id="554"/>
      <w:bookmarkEnd w:id="555"/>
    </w:p>
    <w:p w14:paraId="096D9A1E" w14:textId="77777777" w:rsidR="00A7610C" w:rsidRDefault="00A7610C" w:rsidP="00A7610C">
      <w:pPr>
        <w:rPr>
          <w:rFonts w:ascii="Arial" w:hAnsi="Arial" w:cs="Arial"/>
          <w:b/>
          <w:sz w:val="24"/>
        </w:rPr>
      </w:pPr>
      <w:r>
        <w:rPr>
          <w:rFonts w:ascii="Arial" w:hAnsi="Arial" w:cs="Arial"/>
          <w:b/>
          <w:color w:val="0000FF"/>
          <w:sz w:val="24"/>
        </w:rPr>
        <w:t>RP-241372</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4CBE30D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637314" w14:textId="77777777" w:rsidR="00A7610C" w:rsidRDefault="00A7610C" w:rsidP="00A7610C">
      <w:pPr>
        <w:rPr>
          <w:rFonts w:ascii="Arial" w:hAnsi="Arial" w:cs="Arial"/>
          <w:b/>
        </w:rPr>
      </w:pPr>
      <w:r>
        <w:rPr>
          <w:rFonts w:ascii="Arial" w:hAnsi="Arial" w:cs="Arial"/>
          <w:b/>
        </w:rPr>
        <w:t xml:space="preserve">Abstract: </w:t>
      </w:r>
    </w:p>
    <w:p w14:paraId="7D42A618" w14:textId="77777777" w:rsidR="00A7610C" w:rsidRDefault="00A7610C" w:rsidP="00A7610C">
      <w:r>
        <w:t>Completion: 100%; Target: June 2024</w:t>
      </w:r>
    </w:p>
    <w:p w14:paraId="00EAF323" w14:textId="77777777" w:rsidR="00A7610C" w:rsidRDefault="00A7610C" w:rsidP="00A7610C">
      <w:pPr>
        <w:rPr>
          <w:rFonts w:ascii="Arial" w:hAnsi="Arial" w:cs="Arial"/>
          <w:b/>
        </w:rPr>
      </w:pPr>
      <w:r>
        <w:rPr>
          <w:rFonts w:ascii="Arial" w:hAnsi="Arial" w:cs="Arial"/>
          <w:b/>
        </w:rPr>
        <w:t xml:space="preserve">Discussion: </w:t>
      </w:r>
    </w:p>
    <w:p w14:paraId="507E487A" w14:textId="77777777" w:rsidR="00A7610C" w:rsidRDefault="00A7610C" w:rsidP="00A7610C">
      <w:r>
        <w:t>conclusion: WI is completed</w:t>
      </w:r>
    </w:p>
    <w:p w14:paraId="17AF441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40E82" w14:textId="77777777" w:rsidR="00A7610C" w:rsidRDefault="00A7610C" w:rsidP="00A7610C">
      <w:pPr>
        <w:rPr>
          <w:rFonts w:ascii="Arial" w:hAnsi="Arial" w:cs="Arial"/>
          <w:b/>
          <w:sz w:val="24"/>
        </w:rPr>
      </w:pPr>
      <w:r>
        <w:rPr>
          <w:rFonts w:ascii="Arial" w:hAnsi="Arial" w:cs="Arial"/>
          <w:b/>
          <w:color w:val="0000FF"/>
          <w:sz w:val="24"/>
        </w:rPr>
        <w:t>RP-240980</w:t>
      </w:r>
      <w:r>
        <w:rPr>
          <w:rFonts w:ascii="Arial" w:hAnsi="Arial" w:cs="Arial"/>
          <w:b/>
          <w:color w:val="0000FF"/>
          <w:sz w:val="24"/>
        </w:rPr>
        <w:tab/>
      </w:r>
      <w:r>
        <w:rPr>
          <w:rFonts w:ascii="Arial" w:hAnsi="Arial" w:cs="Arial"/>
          <w:b/>
          <w:sz w:val="24"/>
        </w:rPr>
        <w:t>CR Pack on LTE_NR_DC_enh2-UEConTest</w:t>
      </w:r>
    </w:p>
    <w:p w14:paraId="173D572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449F40" w14:textId="77777777" w:rsidR="00A7610C" w:rsidRDefault="00A7610C" w:rsidP="00A7610C">
      <w:pPr>
        <w:rPr>
          <w:rFonts w:ascii="Arial" w:hAnsi="Arial" w:cs="Arial"/>
          <w:b/>
        </w:rPr>
      </w:pPr>
      <w:r>
        <w:rPr>
          <w:rFonts w:ascii="Arial" w:hAnsi="Arial" w:cs="Arial"/>
          <w:b/>
        </w:rPr>
        <w:t xml:space="preserve">Discussion: </w:t>
      </w:r>
    </w:p>
    <w:p w14:paraId="0E9E234F" w14:textId="77777777" w:rsidR="00A7610C" w:rsidRDefault="00A7610C" w:rsidP="00A7610C">
      <w:r>
        <w:t>MCC: late submission</w:t>
      </w:r>
    </w:p>
    <w:p w14:paraId="63BD44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CC66C" w14:textId="77777777" w:rsidR="00A7610C" w:rsidRDefault="00A7610C" w:rsidP="00A7610C">
      <w:pPr>
        <w:pStyle w:val="Heading4"/>
      </w:pPr>
      <w:bookmarkStart w:id="556" w:name="_Toc174268581"/>
      <w:bookmarkStart w:id="557" w:name="_Toc174924590"/>
      <w:r>
        <w:t>13.3.17</w:t>
      </w:r>
      <w:r>
        <w:tab/>
        <w:t>UE Conf. - Support of Uncrewed Aerial Systems Connectivity, Identification, and Tracking [RAN5 WI: ID_UAS-UEConTest]</w:t>
      </w:r>
      <w:bookmarkEnd w:id="556"/>
      <w:bookmarkEnd w:id="557"/>
    </w:p>
    <w:p w14:paraId="58250AA1" w14:textId="77777777" w:rsidR="00A7610C" w:rsidRDefault="00A7610C" w:rsidP="00A7610C">
      <w:pPr>
        <w:rPr>
          <w:rFonts w:ascii="Arial" w:hAnsi="Arial" w:cs="Arial"/>
          <w:b/>
          <w:sz w:val="24"/>
        </w:rPr>
      </w:pPr>
      <w:r>
        <w:rPr>
          <w:rFonts w:ascii="Arial" w:hAnsi="Arial" w:cs="Arial"/>
          <w:b/>
          <w:color w:val="0000FF"/>
          <w:sz w:val="24"/>
        </w:rPr>
        <w:t>RP-241126</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w:t>
      </w:r>
    </w:p>
    <w:p w14:paraId="2015A3D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793A8740" w14:textId="77777777" w:rsidR="00A7610C" w:rsidRDefault="00A7610C" w:rsidP="00A7610C">
      <w:pPr>
        <w:rPr>
          <w:rFonts w:ascii="Arial" w:hAnsi="Arial" w:cs="Arial"/>
          <w:b/>
        </w:rPr>
      </w:pPr>
      <w:r>
        <w:rPr>
          <w:rFonts w:ascii="Arial" w:hAnsi="Arial" w:cs="Arial"/>
          <w:b/>
        </w:rPr>
        <w:t xml:space="preserve">Abstract: </w:t>
      </w:r>
    </w:p>
    <w:p w14:paraId="5563ABE4" w14:textId="77777777" w:rsidR="00A7610C" w:rsidRDefault="00A7610C" w:rsidP="00A7610C">
      <w:r>
        <w:t>WI Reached 100% Completion</w:t>
      </w:r>
    </w:p>
    <w:p w14:paraId="6BC63D97" w14:textId="77777777" w:rsidR="00A7610C" w:rsidRDefault="00A7610C" w:rsidP="00A7610C">
      <w:pPr>
        <w:rPr>
          <w:rFonts w:ascii="Arial" w:hAnsi="Arial" w:cs="Arial"/>
          <w:b/>
        </w:rPr>
      </w:pPr>
      <w:r>
        <w:rPr>
          <w:rFonts w:ascii="Arial" w:hAnsi="Arial" w:cs="Arial"/>
          <w:b/>
        </w:rPr>
        <w:t xml:space="preserve">Discussion: </w:t>
      </w:r>
    </w:p>
    <w:p w14:paraId="2F35BC0C" w14:textId="77777777" w:rsidR="00A7610C" w:rsidRDefault="00A7610C" w:rsidP="00A7610C">
      <w:r>
        <w:t>MCC: 100%, Dec.24 makes no sense</w:t>
      </w:r>
    </w:p>
    <w:p w14:paraId="3B7BEB4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RP-241587</w:t>
      </w:r>
      <w:r>
        <w:rPr>
          <w:color w:val="993300"/>
          <w:u w:val="single"/>
        </w:rPr>
        <w:t>.</w:t>
      </w:r>
    </w:p>
    <w:p w14:paraId="1BFEEC1A" w14:textId="77777777" w:rsidR="00A7610C" w:rsidRDefault="00A7610C" w:rsidP="00A7610C">
      <w:pPr>
        <w:rPr>
          <w:rFonts w:ascii="Arial" w:hAnsi="Arial" w:cs="Arial"/>
          <w:b/>
          <w:sz w:val="24"/>
        </w:rPr>
      </w:pPr>
      <w:r>
        <w:rPr>
          <w:rFonts w:ascii="Arial" w:hAnsi="Arial" w:cs="Arial"/>
          <w:b/>
          <w:color w:val="0000FF"/>
          <w:sz w:val="24"/>
        </w:rPr>
        <w:t>RP-241587</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w:t>
      </w:r>
    </w:p>
    <w:p w14:paraId="1DB44FF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296CFBF2" w14:textId="77777777" w:rsidR="00A7610C" w:rsidRDefault="00A7610C" w:rsidP="00A7610C">
      <w:pPr>
        <w:rPr>
          <w:color w:val="808080"/>
        </w:rPr>
      </w:pPr>
      <w:r>
        <w:rPr>
          <w:color w:val="808080"/>
        </w:rPr>
        <w:t>(Replaces RP-241126)</w:t>
      </w:r>
    </w:p>
    <w:p w14:paraId="550A2963" w14:textId="77777777" w:rsidR="00A7610C" w:rsidRDefault="00A7610C" w:rsidP="00A7610C">
      <w:pPr>
        <w:rPr>
          <w:rFonts w:ascii="Arial" w:hAnsi="Arial" w:cs="Arial"/>
          <w:b/>
        </w:rPr>
      </w:pPr>
      <w:r>
        <w:rPr>
          <w:rFonts w:ascii="Arial" w:hAnsi="Arial" w:cs="Arial"/>
          <w:b/>
        </w:rPr>
        <w:t xml:space="preserve">Discussion: </w:t>
      </w:r>
    </w:p>
    <w:p w14:paraId="01E296D5" w14:textId="77777777" w:rsidR="00A7610C" w:rsidRDefault="00A7610C" w:rsidP="00A7610C">
      <w:r>
        <w:t>MCC: late submission</w:t>
      </w:r>
    </w:p>
    <w:p w14:paraId="6CC11103" w14:textId="77777777" w:rsidR="00A7610C" w:rsidRDefault="00A7610C" w:rsidP="00A7610C">
      <w:r>
        <w:t>conclusion: WI is completed</w:t>
      </w:r>
    </w:p>
    <w:p w14:paraId="45B6A3A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1A02E" w14:textId="77777777" w:rsidR="00A7610C" w:rsidRDefault="00A7610C" w:rsidP="00A7610C">
      <w:pPr>
        <w:rPr>
          <w:rFonts w:ascii="Arial" w:hAnsi="Arial" w:cs="Arial"/>
          <w:b/>
          <w:sz w:val="24"/>
        </w:rPr>
      </w:pPr>
      <w:r>
        <w:rPr>
          <w:rFonts w:ascii="Arial" w:hAnsi="Arial" w:cs="Arial"/>
          <w:b/>
          <w:color w:val="0000FF"/>
          <w:sz w:val="24"/>
        </w:rPr>
        <w:t>RP-240981</w:t>
      </w:r>
      <w:r>
        <w:rPr>
          <w:rFonts w:ascii="Arial" w:hAnsi="Arial" w:cs="Arial"/>
          <w:b/>
          <w:color w:val="0000FF"/>
          <w:sz w:val="24"/>
        </w:rPr>
        <w:tab/>
      </w:r>
      <w:r>
        <w:rPr>
          <w:rFonts w:ascii="Arial" w:hAnsi="Arial" w:cs="Arial"/>
          <w:b/>
          <w:sz w:val="24"/>
        </w:rPr>
        <w:t>CR Pack on ID_UAS-UEConTest</w:t>
      </w:r>
    </w:p>
    <w:p w14:paraId="5B5ABC0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EB7484" w14:textId="77777777" w:rsidR="00A7610C" w:rsidRDefault="00A7610C" w:rsidP="00A7610C">
      <w:pPr>
        <w:rPr>
          <w:rFonts w:ascii="Arial" w:hAnsi="Arial" w:cs="Arial"/>
          <w:b/>
        </w:rPr>
      </w:pPr>
      <w:r>
        <w:rPr>
          <w:rFonts w:ascii="Arial" w:hAnsi="Arial" w:cs="Arial"/>
          <w:b/>
        </w:rPr>
        <w:t xml:space="preserve">Discussion: </w:t>
      </w:r>
    </w:p>
    <w:p w14:paraId="5DE1B2FC" w14:textId="77777777" w:rsidR="00A7610C" w:rsidRDefault="00A7610C" w:rsidP="00A7610C">
      <w:r>
        <w:t>MCC: late submission</w:t>
      </w:r>
    </w:p>
    <w:p w14:paraId="369C4EE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AE5B5" w14:textId="77777777" w:rsidR="00A7610C" w:rsidRDefault="00A7610C" w:rsidP="00A7610C">
      <w:pPr>
        <w:rPr>
          <w:rFonts w:ascii="Arial" w:hAnsi="Arial" w:cs="Arial"/>
          <w:b/>
          <w:sz w:val="24"/>
        </w:rPr>
      </w:pPr>
      <w:r>
        <w:rPr>
          <w:rFonts w:ascii="Arial" w:hAnsi="Arial" w:cs="Arial"/>
          <w:b/>
          <w:color w:val="0000FF"/>
          <w:sz w:val="24"/>
        </w:rPr>
        <w:t>RP-241591</w:t>
      </w:r>
      <w:r>
        <w:rPr>
          <w:rFonts w:ascii="Arial" w:hAnsi="Arial" w:cs="Arial"/>
          <w:b/>
          <w:color w:val="0000FF"/>
          <w:sz w:val="24"/>
        </w:rPr>
        <w:tab/>
      </w:r>
      <w:r>
        <w:rPr>
          <w:rFonts w:ascii="Arial" w:hAnsi="Arial" w:cs="Arial"/>
          <w:b/>
          <w:sz w:val="24"/>
        </w:rPr>
        <w:t>Revised WID: UE Conformance - Support of Uncrewed Aerial Systems Connectivity, Identification, and Tracking</w:t>
      </w:r>
    </w:p>
    <w:p w14:paraId="5C9B0DA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43684CCF" w14:textId="77777777" w:rsidR="00A7610C" w:rsidRDefault="00A7610C" w:rsidP="00A7610C">
      <w:pPr>
        <w:rPr>
          <w:rFonts w:ascii="Arial" w:hAnsi="Arial" w:cs="Arial"/>
          <w:b/>
        </w:rPr>
      </w:pPr>
      <w:r>
        <w:rPr>
          <w:rFonts w:ascii="Arial" w:hAnsi="Arial" w:cs="Arial"/>
          <w:b/>
        </w:rPr>
        <w:t xml:space="preserve">Abstract: </w:t>
      </w:r>
    </w:p>
    <w:p w14:paraId="13578C6D" w14:textId="77777777" w:rsidR="00A7610C" w:rsidRDefault="00A7610C" w:rsidP="00A7610C">
      <w:r>
        <w:t>last approved WID: RP-230716</w:t>
      </w:r>
    </w:p>
    <w:p w14:paraId="20B2E24E" w14:textId="77777777" w:rsidR="00A7610C" w:rsidRDefault="00A7610C" w:rsidP="00A7610C">
      <w:pPr>
        <w:rPr>
          <w:rFonts w:ascii="Arial" w:hAnsi="Arial" w:cs="Arial"/>
          <w:b/>
        </w:rPr>
      </w:pPr>
      <w:r>
        <w:rPr>
          <w:rFonts w:ascii="Arial" w:hAnsi="Arial" w:cs="Arial"/>
          <w:b/>
        </w:rPr>
        <w:t xml:space="preserve">Discussion: </w:t>
      </w:r>
    </w:p>
    <w:p w14:paraId="09A0805D" w14:textId="77777777" w:rsidR="00A7610C" w:rsidRDefault="00A7610C" w:rsidP="00A7610C">
      <w:r>
        <w:t>MCC: confusing target date: RAN #106 is Dec.24 and RAN #104 is June 24; so RAN #106, June 24 makes no sense; RAN #104 is June 24 is meant</w:t>
      </w:r>
    </w:p>
    <w:p w14:paraId="6D6921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3F577" w14:textId="77777777" w:rsidR="00A7610C" w:rsidRDefault="00A7610C" w:rsidP="00A7610C">
      <w:pPr>
        <w:pStyle w:val="Heading4"/>
      </w:pPr>
      <w:bookmarkStart w:id="558" w:name="_Toc174268582"/>
      <w:bookmarkStart w:id="559" w:name="_Toc174924591"/>
      <w:r>
        <w:t>13.3.18</w:t>
      </w:r>
      <w:r>
        <w:tab/>
        <w:t>UE Conf. - IMS voice service support and network usability guarantee for UE’s E-UTRA cap. disabled scenario in 5GS [RAN5 WI: ING_5GS-UEConTest]</w:t>
      </w:r>
      <w:bookmarkEnd w:id="558"/>
      <w:bookmarkEnd w:id="559"/>
    </w:p>
    <w:p w14:paraId="4B2CD7A2" w14:textId="77777777" w:rsidR="00A7610C" w:rsidRDefault="00A7610C" w:rsidP="00A7610C">
      <w:pPr>
        <w:rPr>
          <w:rFonts w:ascii="Arial" w:hAnsi="Arial" w:cs="Arial"/>
          <w:b/>
          <w:sz w:val="24"/>
        </w:rPr>
      </w:pPr>
      <w:r>
        <w:rPr>
          <w:rFonts w:ascii="Arial" w:hAnsi="Arial" w:cs="Arial"/>
          <w:b/>
          <w:color w:val="0000FF"/>
          <w:sz w:val="24"/>
        </w:rPr>
        <w:t>RP-240910</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1259300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935B27" w14:textId="77777777" w:rsidR="00A7610C" w:rsidRDefault="00A7610C" w:rsidP="00A7610C">
      <w:pPr>
        <w:rPr>
          <w:rFonts w:ascii="Arial" w:hAnsi="Arial" w:cs="Arial"/>
          <w:b/>
        </w:rPr>
      </w:pPr>
      <w:r>
        <w:rPr>
          <w:rFonts w:ascii="Arial" w:hAnsi="Arial" w:cs="Arial"/>
          <w:b/>
        </w:rPr>
        <w:t xml:space="preserve">Discussion: </w:t>
      </w:r>
    </w:p>
    <w:p w14:paraId="6A1C90E7" w14:textId="77777777" w:rsidR="00A7610C" w:rsidRDefault="00A7610C" w:rsidP="00A7610C">
      <w:r>
        <w:t>conclusion: WI is completed</w:t>
      </w:r>
    </w:p>
    <w:p w14:paraId="64EFCE6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1AA4" w14:textId="77777777" w:rsidR="00A7610C" w:rsidRDefault="00A7610C" w:rsidP="00A7610C">
      <w:pPr>
        <w:rPr>
          <w:rFonts w:ascii="Arial" w:hAnsi="Arial" w:cs="Arial"/>
          <w:b/>
          <w:sz w:val="24"/>
        </w:rPr>
      </w:pPr>
      <w:r>
        <w:rPr>
          <w:rFonts w:ascii="Arial" w:hAnsi="Arial" w:cs="Arial"/>
          <w:b/>
          <w:color w:val="0000FF"/>
          <w:sz w:val="24"/>
        </w:rPr>
        <w:t>RP-240982</w:t>
      </w:r>
      <w:r>
        <w:rPr>
          <w:rFonts w:ascii="Arial" w:hAnsi="Arial" w:cs="Arial"/>
          <w:b/>
          <w:color w:val="0000FF"/>
          <w:sz w:val="24"/>
        </w:rPr>
        <w:tab/>
      </w:r>
      <w:r>
        <w:rPr>
          <w:rFonts w:ascii="Arial" w:hAnsi="Arial" w:cs="Arial"/>
          <w:b/>
          <w:sz w:val="24"/>
        </w:rPr>
        <w:t>CR Pack on ING_5GS-UEConTest</w:t>
      </w:r>
    </w:p>
    <w:p w14:paraId="4A3DE6C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CA90DE" w14:textId="77777777" w:rsidR="00A7610C" w:rsidRDefault="00A7610C" w:rsidP="00A7610C">
      <w:pPr>
        <w:rPr>
          <w:rFonts w:ascii="Arial" w:hAnsi="Arial" w:cs="Arial"/>
          <w:b/>
        </w:rPr>
      </w:pPr>
      <w:r>
        <w:rPr>
          <w:rFonts w:ascii="Arial" w:hAnsi="Arial" w:cs="Arial"/>
          <w:b/>
        </w:rPr>
        <w:t xml:space="preserve">Discussion: </w:t>
      </w:r>
    </w:p>
    <w:p w14:paraId="4D24802C" w14:textId="77777777" w:rsidR="00A7610C" w:rsidRDefault="00A7610C" w:rsidP="00A7610C">
      <w:r>
        <w:t>MCC: late submission</w:t>
      </w:r>
    </w:p>
    <w:p w14:paraId="0C55E49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E3437" w14:textId="77777777" w:rsidR="00A7610C" w:rsidRDefault="00A7610C" w:rsidP="00A7610C">
      <w:pPr>
        <w:pStyle w:val="Heading4"/>
      </w:pPr>
      <w:bookmarkStart w:id="560" w:name="_Toc174268583"/>
      <w:bookmarkStart w:id="561" w:name="_Toc174924592"/>
      <w:r>
        <w:t>13.3.19</w:t>
      </w:r>
      <w:r>
        <w:tab/>
        <w:t>UE Conf. - IMS Data Channel [RAN5 WI: IMSProtoc17_dataCH-UEContest]</w:t>
      </w:r>
      <w:bookmarkEnd w:id="560"/>
      <w:bookmarkEnd w:id="561"/>
    </w:p>
    <w:p w14:paraId="4595FBE5" w14:textId="77777777" w:rsidR="00A7610C" w:rsidRDefault="00A7610C" w:rsidP="00A7610C">
      <w:pPr>
        <w:rPr>
          <w:rFonts w:ascii="Arial" w:hAnsi="Arial" w:cs="Arial"/>
          <w:b/>
          <w:sz w:val="24"/>
        </w:rPr>
      </w:pPr>
      <w:r>
        <w:rPr>
          <w:rFonts w:ascii="Arial" w:hAnsi="Arial" w:cs="Arial"/>
          <w:b/>
          <w:color w:val="0000FF"/>
          <w:sz w:val="24"/>
        </w:rPr>
        <w:t>RP-241373</w:t>
      </w:r>
      <w:r>
        <w:rPr>
          <w:rFonts w:ascii="Arial" w:hAnsi="Arial" w:cs="Arial"/>
          <w:b/>
          <w:color w:val="0000FF"/>
          <w:sz w:val="24"/>
        </w:rPr>
        <w:tab/>
      </w:r>
      <w:r>
        <w:rPr>
          <w:rFonts w:ascii="Arial" w:hAnsi="Arial" w:cs="Arial"/>
          <w:b/>
          <w:sz w:val="24"/>
        </w:rPr>
        <w:t>Status report for WI: UE Conformance - IMS Data Channel test; rapporteur: Huawei</w:t>
      </w:r>
    </w:p>
    <w:p w14:paraId="25ED58D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75B8A6" w14:textId="77777777" w:rsidR="00A7610C" w:rsidRDefault="00A7610C" w:rsidP="00A7610C">
      <w:pPr>
        <w:rPr>
          <w:rFonts w:ascii="Arial" w:hAnsi="Arial" w:cs="Arial"/>
          <w:b/>
        </w:rPr>
      </w:pPr>
      <w:r>
        <w:rPr>
          <w:rFonts w:ascii="Arial" w:hAnsi="Arial" w:cs="Arial"/>
          <w:b/>
        </w:rPr>
        <w:t xml:space="preserve">Abstract: </w:t>
      </w:r>
    </w:p>
    <w:p w14:paraId="483986E7" w14:textId="77777777" w:rsidR="00A7610C" w:rsidRDefault="00A7610C" w:rsidP="00A7610C">
      <w:r>
        <w:t>Completion: 8%; Target: Sep 2024. Proposal to stop the work item.</w:t>
      </w:r>
    </w:p>
    <w:p w14:paraId="61F93A83" w14:textId="77777777" w:rsidR="00A7610C" w:rsidRDefault="00A7610C" w:rsidP="00A7610C">
      <w:pPr>
        <w:rPr>
          <w:rFonts w:ascii="Arial" w:hAnsi="Arial" w:cs="Arial"/>
          <w:b/>
        </w:rPr>
      </w:pPr>
      <w:r>
        <w:rPr>
          <w:rFonts w:ascii="Arial" w:hAnsi="Arial" w:cs="Arial"/>
          <w:b/>
        </w:rPr>
        <w:t xml:space="preserve">Discussion: </w:t>
      </w:r>
    </w:p>
    <w:p w14:paraId="31469154" w14:textId="77777777" w:rsidR="00A7610C" w:rsidRDefault="00A7610C" w:rsidP="00A7610C">
      <w:r>
        <w:t>MCC: intention is to stop this WI as it turned out that it cannot be tested (CT functionality incomplete)</w:t>
      </w:r>
    </w:p>
    <w:p w14:paraId="7B41FFE8" w14:textId="77777777" w:rsidR="00A7610C" w:rsidRDefault="00A7610C" w:rsidP="00A7610C">
      <w:r>
        <w:t>conclusion: WI is stopped</w:t>
      </w:r>
    </w:p>
    <w:p w14:paraId="2E03508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6395E" w14:textId="77777777" w:rsidR="00A7610C" w:rsidRDefault="00A7610C" w:rsidP="00A7610C">
      <w:pPr>
        <w:pStyle w:val="Heading4"/>
      </w:pPr>
      <w:bookmarkStart w:id="562" w:name="_Toc174268584"/>
      <w:bookmarkStart w:id="563" w:name="_Toc174924593"/>
      <w:r>
        <w:t>13.3.20</w:t>
      </w:r>
      <w:r>
        <w:tab/>
        <w:t>UE Conf. - Access Traffic Steering, Switch and Splitting support in the 5G system architecture; Phase 2 [RAN5 WI: ATSSS_Ph2-UEConTest]</w:t>
      </w:r>
      <w:bookmarkEnd w:id="562"/>
      <w:bookmarkEnd w:id="563"/>
    </w:p>
    <w:p w14:paraId="4B43A690" w14:textId="77777777" w:rsidR="00A7610C" w:rsidRDefault="00A7610C" w:rsidP="00A7610C">
      <w:pPr>
        <w:rPr>
          <w:rFonts w:ascii="Arial" w:hAnsi="Arial" w:cs="Arial"/>
          <w:b/>
          <w:sz w:val="24"/>
        </w:rPr>
      </w:pPr>
      <w:r>
        <w:rPr>
          <w:rFonts w:ascii="Arial" w:hAnsi="Arial" w:cs="Arial"/>
          <w:b/>
          <w:color w:val="0000FF"/>
          <w:sz w:val="24"/>
        </w:rPr>
        <w:t>RP-240911</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2; rapporteur: China Telecom</w:t>
      </w:r>
    </w:p>
    <w:p w14:paraId="7D59ACD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499038" w14:textId="77777777" w:rsidR="00A7610C" w:rsidRDefault="00A7610C" w:rsidP="00A7610C">
      <w:pPr>
        <w:rPr>
          <w:rFonts w:ascii="Arial" w:hAnsi="Arial" w:cs="Arial"/>
          <w:b/>
        </w:rPr>
      </w:pPr>
      <w:r>
        <w:rPr>
          <w:rFonts w:ascii="Arial" w:hAnsi="Arial" w:cs="Arial"/>
          <w:b/>
        </w:rPr>
        <w:t xml:space="preserve">Discussion: </w:t>
      </w:r>
    </w:p>
    <w:p w14:paraId="452EB0F3" w14:textId="77777777" w:rsidR="00A7610C" w:rsidRDefault="00A7610C" w:rsidP="00A7610C">
      <w:r>
        <w:t>conclusion: WI is completed</w:t>
      </w:r>
    </w:p>
    <w:p w14:paraId="2B4736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EAFEA" w14:textId="77777777" w:rsidR="00A7610C" w:rsidRDefault="00A7610C" w:rsidP="00A7610C">
      <w:pPr>
        <w:rPr>
          <w:rFonts w:ascii="Arial" w:hAnsi="Arial" w:cs="Arial"/>
          <w:b/>
          <w:sz w:val="24"/>
        </w:rPr>
      </w:pPr>
      <w:r>
        <w:rPr>
          <w:rFonts w:ascii="Arial" w:hAnsi="Arial" w:cs="Arial"/>
          <w:b/>
          <w:color w:val="0000FF"/>
          <w:sz w:val="24"/>
        </w:rPr>
        <w:t>RP-240983</w:t>
      </w:r>
      <w:r>
        <w:rPr>
          <w:rFonts w:ascii="Arial" w:hAnsi="Arial" w:cs="Arial"/>
          <w:b/>
          <w:color w:val="0000FF"/>
          <w:sz w:val="24"/>
        </w:rPr>
        <w:tab/>
      </w:r>
      <w:r>
        <w:rPr>
          <w:rFonts w:ascii="Arial" w:hAnsi="Arial" w:cs="Arial"/>
          <w:b/>
          <w:sz w:val="24"/>
        </w:rPr>
        <w:t>CR Pack on ATSSS_Ph2-UEConTest</w:t>
      </w:r>
    </w:p>
    <w:p w14:paraId="5C7F827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BDF77D" w14:textId="77777777" w:rsidR="00A7610C" w:rsidRDefault="00A7610C" w:rsidP="00A7610C">
      <w:pPr>
        <w:rPr>
          <w:rFonts w:ascii="Arial" w:hAnsi="Arial" w:cs="Arial"/>
          <w:b/>
        </w:rPr>
      </w:pPr>
      <w:r>
        <w:rPr>
          <w:rFonts w:ascii="Arial" w:hAnsi="Arial" w:cs="Arial"/>
          <w:b/>
        </w:rPr>
        <w:t xml:space="preserve">Discussion: </w:t>
      </w:r>
    </w:p>
    <w:p w14:paraId="6CCC3679" w14:textId="77777777" w:rsidR="00A7610C" w:rsidRDefault="00A7610C" w:rsidP="00A7610C">
      <w:r>
        <w:t>MCC: late submission</w:t>
      </w:r>
    </w:p>
    <w:p w14:paraId="7152A5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084E4" w14:textId="77777777" w:rsidR="00A7610C" w:rsidRDefault="00A7610C" w:rsidP="00A7610C">
      <w:pPr>
        <w:rPr>
          <w:rFonts w:ascii="Arial" w:hAnsi="Arial" w:cs="Arial"/>
          <w:b/>
          <w:sz w:val="24"/>
        </w:rPr>
      </w:pPr>
      <w:r>
        <w:rPr>
          <w:rFonts w:ascii="Arial" w:hAnsi="Arial" w:cs="Arial"/>
          <w:b/>
          <w:color w:val="0000FF"/>
          <w:sz w:val="24"/>
        </w:rPr>
        <w:t>RP-240912</w:t>
      </w:r>
      <w:r>
        <w:rPr>
          <w:rFonts w:ascii="Arial" w:hAnsi="Arial" w:cs="Arial"/>
          <w:b/>
          <w:color w:val="0000FF"/>
          <w:sz w:val="24"/>
        </w:rPr>
        <w:tab/>
      </w:r>
      <w:r>
        <w:rPr>
          <w:rFonts w:ascii="Arial" w:hAnsi="Arial" w:cs="Arial"/>
          <w:b/>
          <w:sz w:val="24"/>
        </w:rPr>
        <w:t>Revised WID on UE Conformance - Access Traffic Steering, Switch and Splitting support in the 5G system architecture; Phase 2</w:t>
      </w:r>
    </w:p>
    <w:p w14:paraId="4B16C6EA"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3D9DFA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662BD" w14:textId="77777777" w:rsidR="00A7610C" w:rsidRDefault="00A7610C" w:rsidP="00A7610C">
      <w:pPr>
        <w:pStyle w:val="Heading4"/>
      </w:pPr>
      <w:bookmarkStart w:id="564" w:name="_Toc174268585"/>
      <w:bookmarkStart w:id="565" w:name="_Toc174924594"/>
      <w:r>
        <w:t>13.3.21</w:t>
      </w:r>
      <w:r>
        <w:tab/>
        <w:t>UE Conf. - Rel-17 LTE CA Configurations [RAN5 WI: LTE_CA_R17-UEConTest]</w:t>
      </w:r>
      <w:bookmarkEnd w:id="564"/>
      <w:bookmarkEnd w:id="565"/>
    </w:p>
    <w:p w14:paraId="2AE6A84E" w14:textId="77777777" w:rsidR="00A7610C" w:rsidRDefault="00A7610C" w:rsidP="00A7610C">
      <w:pPr>
        <w:rPr>
          <w:rFonts w:ascii="Arial" w:hAnsi="Arial" w:cs="Arial"/>
          <w:b/>
          <w:sz w:val="24"/>
        </w:rPr>
      </w:pPr>
      <w:r>
        <w:rPr>
          <w:rFonts w:ascii="Arial" w:hAnsi="Arial" w:cs="Arial"/>
          <w:b/>
          <w:color w:val="0000FF"/>
          <w:sz w:val="24"/>
        </w:rPr>
        <w:t>RP-241306</w:t>
      </w:r>
      <w:r>
        <w:rPr>
          <w:rFonts w:ascii="Arial" w:hAnsi="Arial" w:cs="Arial"/>
          <w:b/>
          <w:color w:val="0000FF"/>
          <w:sz w:val="24"/>
        </w:rPr>
        <w:tab/>
      </w:r>
      <w:r>
        <w:rPr>
          <w:rFonts w:ascii="Arial" w:hAnsi="Arial" w:cs="Arial"/>
          <w:b/>
          <w:sz w:val="24"/>
        </w:rPr>
        <w:t>Status report of WI: UE Conformance -  Rel-17 LTE CA Configurations;</w:t>
      </w:r>
    </w:p>
    <w:p w14:paraId="6DD3824A" w14:textId="77777777" w:rsidR="00A7610C" w:rsidRDefault="00A7610C" w:rsidP="00A7610C">
      <w:pPr>
        <w:rPr>
          <w:rFonts w:ascii="Arial" w:hAnsi="Arial" w:cs="Arial"/>
          <w:b/>
          <w:sz w:val="24"/>
        </w:rPr>
      </w:pPr>
      <w:r>
        <w:rPr>
          <w:rFonts w:ascii="Arial" w:hAnsi="Arial" w:cs="Arial"/>
          <w:b/>
          <w:sz w:val="24"/>
        </w:rPr>
        <w:t>rapporteur: China Telecom, ZTE</w:t>
      </w:r>
    </w:p>
    <w:p w14:paraId="663A356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20DA89" w14:textId="77777777" w:rsidR="00A7610C" w:rsidRDefault="00A7610C" w:rsidP="00A7610C">
      <w:pPr>
        <w:rPr>
          <w:rFonts w:ascii="Arial" w:hAnsi="Arial" w:cs="Arial"/>
          <w:b/>
        </w:rPr>
      </w:pPr>
      <w:r>
        <w:rPr>
          <w:rFonts w:ascii="Arial" w:hAnsi="Arial" w:cs="Arial"/>
          <w:b/>
        </w:rPr>
        <w:t xml:space="preserve">Abstract: </w:t>
      </w:r>
    </w:p>
    <w:p w14:paraId="216C933C" w14:textId="77777777" w:rsidR="00A7610C" w:rsidRDefault="00A7610C" w:rsidP="00A7610C">
      <w:r>
        <w:t>Testing part: 50%</w:t>
      </w:r>
    </w:p>
    <w:p w14:paraId="5D5939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28CE8" w14:textId="77777777" w:rsidR="00A7610C" w:rsidRDefault="00A7610C" w:rsidP="00A7610C">
      <w:pPr>
        <w:rPr>
          <w:rFonts w:ascii="Arial" w:hAnsi="Arial" w:cs="Arial"/>
          <w:b/>
          <w:sz w:val="24"/>
        </w:rPr>
      </w:pPr>
      <w:r>
        <w:rPr>
          <w:rFonts w:ascii="Arial" w:hAnsi="Arial" w:cs="Arial"/>
          <w:b/>
          <w:color w:val="0000FF"/>
          <w:sz w:val="24"/>
        </w:rPr>
        <w:t>RP-240984</w:t>
      </w:r>
      <w:r>
        <w:rPr>
          <w:rFonts w:ascii="Arial" w:hAnsi="Arial" w:cs="Arial"/>
          <w:b/>
          <w:color w:val="0000FF"/>
          <w:sz w:val="24"/>
        </w:rPr>
        <w:tab/>
      </w:r>
      <w:r>
        <w:rPr>
          <w:rFonts w:ascii="Arial" w:hAnsi="Arial" w:cs="Arial"/>
          <w:b/>
          <w:sz w:val="24"/>
        </w:rPr>
        <w:t>CR Pack on LTE_CA_R17-UEConTest</w:t>
      </w:r>
    </w:p>
    <w:p w14:paraId="39B46CA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B86036" w14:textId="77777777" w:rsidR="00A7610C" w:rsidRDefault="00A7610C" w:rsidP="00A7610C">
      <w:pPr>
        <w:rPr>
          <w:rFonts w:ascii="Arial" w:hAnsi="Arial" w:cs="Arial"/>
          <w:b/>
        </w:rPr>
      </w:pPr>
      <w:r>
        <w:rPr>
          <w:rFonts w:ascii="Arial" w:hAnsi="Arial" w:cs="Arial"/>
          <w:b/>
        </w:rPr>
        <w:t xml:space="preserve">Discussion: </w:t>
      </w:r>
    </w:p>
    <w:p w14:paraId="114FDDE6" w14:textId="77777777" w:rsidR="00A7610C" w:rsidRDefault="00A7610C" w:rsidP="00A7610C">
      <w:r>
        <w:t>MCC: late submission</w:t>
      </w:r>
    </w:p>
    <w:p w14:paraId="400071B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70C96" w14:textId="77777777" w:rsidR="00A7610C" w:rsidRDefault="00A7610C" w:rsidP="00A7610C">
      <w:pPr>
        <w:pStyle w:val="Heading3"/>
      </w:pPr>
      <w:bookmarkStart w:id="566" w:name="_Toc174268586"/>
      <w:bookmarkStart w:id="567" w:name="_Toc174924595"/>
      <w:r>
        <w:t>13.4</w:t>
      </w:r>
      <w:r>
        <w:tab/>
        <w:t>Open Rel-18 WIs</w:t>
      </w:r>
      <w:bookmarkEnd w:id="566"/>
      <w:bookmarkEnd w:id="567"/>
    </w:p>
    <w:p w14:paraId="4B4ABC8B" w14:textId="77777777" w:rsidR="00A7610C" w:rsidRDefault="00A7610C" w:rsidP="00A7610C">
      <w:pPr>
        <w:pStyle w:val="Heading4"/>
      </w:pPr>
      <w:bookmarkStart w:id="568" w:name="_Toc174268587"/>
      <w:bookmarkStart w:id="569" w:name="_Toc174924596"/>
      <w:r>
        <w:t>13.4.1</w:t>
      </w:r>
      <w:r>
        <w:tab/>
        <w:t>UE Conf. - Additional NR bands for UL-MIMO in Rel-18 [RAN5 WI: NR_bands_UL_MIMO_R18-UEConTest]</w:t>
      </w:r>
      <w:bookmarkEnd w:id="568"/>
      <w:bookmarkEnd w:id="569"/>
    </w:p>
    <w:p w14:paraId="0D3009A0" w14:textId="77777777" w:rsidR="00A7610C" w:rsidRDefault="00A7610C" w:rsidP="00A7610C">
      <w:pPr>
        <w:rPr>
          <w:rFonts w:ascii="Arial" w:hAnsi="Arial" w:cs="Arial"/>
          <w:b/>
          <w:sz w:val="24"/>
        </w:rPr>
      </w:pPr>
      <w:r>
        <w:rPr>
          <w:rFonts w:ascii="Arial" w:hAnsi="Arial" w:cs="Arial"/>
          <w:b/>
          <w:color w:val="0000FF"/>
          <w:sz w:val="24"/>
        </w:rPr>
        <w:t>RP-240918</w:t>
      </w:r>
      <w:r>
        <w:rPr>
          <w:rFonts w:ascii="Arial" w:hAnsi="Arial" w:cs="Arial"/>
          <w:b/>
          <w:color w:val="0000FF"/>
          <w:sz w:val="24"/>
        </w:rPr>
        <w:tab/>
      </w:r>
      <w:r>
        <w:rPr>
          <w:rFonts w:ascii="Arial" w:hAnsi="Arial" w:cs="Arial"/>
          <w:b/>
          <w:sz w:val="24"/>
        </w:rPr>
        <w:t>Status report for WI UE Conformance - Additional NR bands for UL-MIMO in Rel-18; rapporteur: China Unicom</w:t>
      </w:r>
    </w:p>
    <w:p w14:paraId="06EDEC8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97FA1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238A6" w14:textId="77777777" w:rsidR="00A7610C" w:rsidRDefault="00A7610C" w:rsidP="00A7610C">
      <w:pPr>
        <w:rPr>
          <w:rFonts w:ascii="Arial" w:hAnsi="Arial" w:cs="Arial"/>
          <w:b/>
          <w:sz w:val="24"/>
        </w:rPr>
      </w:pPr>
      <w:r>
        <w:rPr>
          <w:rFonts w:ascii="Arial" w:hAnsi="Arial" w:cs="Arial"/>
          <w:b/>
          <w:color w:val="0000FF"/>
          <w:sz w:val="24"/>
        </w:rPr>
        <w:t>RP-240985</w:t>
      </w:r>
      <w:r>
        <w:rPr>
          <w:rFonts w:ascii="Arial" w:hAnsi="Arial" w:cs="Arial"/>
          <w:b/>
          <w:color w:val="0000FF"/>
          <w:sz w:val="24"/>
        </w:rPr>
        <w:tab/>
      </w:r>
      <w:r>
        <w:rPr>
          <w:rFonts w:ascii="Arial" w:hAnsi="Arial" w:cs="Arial"/>
          <w:b/>
          <w:sz w:val="24"/>
        </w:rPr>
        <w:t>CR Pack on NR_bands_UL_MIMO_R18-UEConTest</w:t>
      </w:r>
    </w:p>
    <w:p w14:paraId="0023E83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8F2F88" w14:textId="77777777" w:rsidR="00A7610C" w:rsidRDefault="00A7610C" w:rsidP="00A7610C">
      <w:pPr>
        <w:rPr>
          <w:rFonts w:ascii="Arial" w:hAnsi="Arial" w:cs="Arial"/>
          <w:b/>
        </w:rPr>
      </w:pPr>
      <w:r>
        <w:rPr>
          <w:rFonts w:ascii="Arial" w:hAnsi="Arial" w:cs="Arial"/>
          <w:b/>
        </w:rPr>
        <w:t xml:space="preserve">Discussion: </w:t>
      </w:r>
    </w:p>
    <w:p w14:paraId="1C1F7A28" w14:textId="77777777" w:rsidR="00A7610C" w:rsidRDefault="00A7610C" w:rsidP="00A7610C">
      <w:r>
        <w:t>MCC: late submission</w:t>
      </w:r>
    </w:p>
    <w:p w14:paraId="7E9E1B3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7AA4F" w14:textId="77777777" w:rsidR="00A7610C" w:rsidRDefault="00A7610C" w:rsidP="00A7610C">
      <w:pPr>
        <w:pStyle w:val="Heading4"/>
      </w:pPr>
      <w:bookmarkStart w:id="570" w:name="_Toc174268588"/>
      <w:bookmarkStart w:id="571" w:name="_Toc174924597"/>
      <w:r>
        <w:t>13.4.2</w:t>
      </w:r>
      <w:r>
        <w:tab/>
        <w:t>UE Conf. - Rel-18 NR CA and DC; and NR and LTE DC Configurations [RAN5 WI: NR_CADC_NR_LTE_DC_R18-UEConTest]</w:t>
      </w:r>
      <w:bookmarkEnd w:id="570"/>
      <w:bookmarkEnd w:id="571"/>
    </w:p>
    <w:p w14:paraId="799D668C" w14:textId="77777777" w:rsidR="00A7610C" w:rsidRDefault="00A7610C" w:rsidP="00A7610C">
      <w:pPr>
        <w:rPr>
          <w:rFonts w:ascii="Arial" w:hAnsi="Arial" w:cs="Arial"/>
          <w:b/>
          <w:sz w:val="24"/>
        </w:rPr>
      </w:pPr>
      <w:r>
        <w:rPr>
          <w:rFonts w:ascii="Arial" w:hAnsi="Arial" w:cs="Arial"/>
          <w:b/>
          <w:color w:val="0000FF"/>
          <w:sz w:val="24"/>
        </w:rPr>
        <w:t>RP-241374</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2673FE8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F72EDE" w14:textId="77777777" w:rsidR="00A7610C" w:rsidRDefault="00A7610C" w:rsidP="00A7610C">
      <w:pPr>
        <w:rPr>
          <w:rFonts w:ascii="Arial" w:hAnsi="Arial" w:cs="Arial"/>
          <w:b/>
        </w:rPr>
      </w:pPr>
      <w:r>
        <w:rPr>
          <w:rFonts w:ascii="Arial" w:hAnsi="Arial" w:cs="Arial"/>
          <w:b/>
        </w:rPr>
        <w:t xml:space="preserve">Abstract: </w:t>
      </w:r>
    </w:p>
    <w:p w14:paraId="07CDE799" w14:textId="77777777" w:rsidR="00A7610C" w:rsidRDefault="00A7610C" w:rsidP="00A7610C">
      <w:r>
        <w:t>Completion: 5%; Target: Jun 2025</w:t>
      </w:r>
    </w:p>
    <w:p w14:paraId="013A90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72623" w14:textId="77777777" w:rsidR="00A7610C" w:rsidRDefault="00A7610C" w:rsidP="00A7610C">
      <w:pPr>
        <w:rPr>
          <w:rFonts w:ascii="Arial" w:hAnsi="Arial" w:cs="Arial"/>
          <w:b/>
          <w:sz w:val="24"/>
        </w:rPr>
      </w:pPr>
      <w:r>
        <w:rPr>
          <w:rFonts w:ascii="Arial" w:hAnsi="Arial" w:cs="Arial"/>
          <w:b/>
          <w:color w:val="0000FF"/>
          <w:sz w:val="24"/>
        </w:rPr>
        <w:t>RP-240986</w:t>
      </w:r>
      <w:r>
        <w:rPr>
          <w:rFonts w:ascii="Arial" w:hAnsi="Arial" w:cs="Arial"/>
          <w:b/>
          <w:color w:val="0000FF"/>
          <w:sz w:val="24"/>
        </w:rPr>
        <w:tab/>
      </w:r>
      <w:r>
        <w:rPr>
          <w:rFonts w:ascii="Arial" w:hAnsi="Arial" w:cs="Arial"/>
          <w:b/>
          <w:sz w:val="24"/>
        </w:rPr>
        <w:t>CR Pack on NR_CADC_NR_LTE_DC_R18-UEConTest</w:t>
      </w:r>
    </w:p>
    <w:p w14:paraId="133EEDC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33A64E" w14:textId="77777777" w:rsidR="00A7610C" w:rsidRDefault="00A7610C" w:rsidP="00A7610C">
      <w:pPr>
        <w:rPr>
          <w:rFonts w:ascii="Arial" w:hAnsi="Arial" w:cs="Arial"/>
          <w:b/>
        </w:rPr>
      </w:pPr>
      <w:r>
        <w:rPr>
          <w:rFonts w:ascii="Arial" w:hAnsi="Arial" w:cs="Arial"/>
          <w:b/>
        </w:rPr>
        <w:t xml:space="preserve">Discussion: </w:t>
      </w:r>
    </w:p>
    <w:p w14:paraId="087FEA16" w14:textId="77777777" w:rsidR="00A7610C" w:rsidRDefault="00A7610C" w:rsidP="00A7610C">
      <w:r>
        <w:t>MCC: late submission</w:t>
      </w:r>
    </w:p>
    <w:p w14:paraId="2E4409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41CD2" w14:textId="77777777" w:rsidR="00A7610C" w:rsidRDefault="00A7610C" w:rsidP="00A7610C">
      <w:pPr>
        <w:pStyle w:val="Heading4"/>
      </w:pPr>
      <w:bookmarkStart w:id="572" w:name="_Toc174268589"/>
      <w:bookmarkStart w:id="573" w:name="_Toc174924598"/>
      <w:r>
        <w:t>13.4.3</w:t>
      </w:r>
      <w:r>
        <w:tab/>
        <w:t>UE Conf. - New Rel-18 NR licensed bands and extension of existing NR bands [RAN5 WI: NR_lic_bands_BW_R18-UEConTest]</w:t>
      </w:r>
      <w:bookmarkEnd w:id="572"/>
      <w:bookmarkEnd w:id="573"/>
    </w:p>
    <w:p w14:paraId="1B7250B9" w14:textId="77777777" w:rsidR="00A7610C" w:rsidRDefault="00A7610C" w:rsidP="00A7610C">
      <w:pPr>
        <w:rPr>
          <w:rFonts w:ascii="Arial" w:hAnsi="Arial" w:cs="Arial"/>
          <w:b/>
          <w:sz w:val="24"/>
        </w:rPr>
      </w:pPr>
      <w:r>
        <w:rPr>
          <w:rFonts w:ascii="Arial" w:hAnsi="Arial" w:cs="Arial"/>
          <w:b/>
          <w:color w:val="0000FF"/>
          <w:sz w:val="24"/>
        </w:rPr>
        <w:t>RP-241375</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0B8F980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C85F0C" w14:textId="77777777" w:rsidR="00A7610C" w:rsidRDefault="00A7610C" w:rsidP="00A7610C">
      <w:pPr>
        <w:rPr>
          <w:rFonts w:ascii="Arial" w:hAnsi="Arial" w:cs="Arial"/>
          <w:b/>
        </w:rPr>
      </w:pPr>
      <w:r>
        <w:rPr>
          <w:rFonts w:ascii="Arial" w:hAnsi="Arial" w:cs="Arial"/>
          <w:b/>
        </w:rPr>
        <w:t xml:space="preserve">Abstract: </w:t>
      </w:r>
    </w:p>
    <w:p w14:paraId="07F317AB" w14:textId="77777777" w:rsidR="00A7610C" w:rsidRDefault="00A7610C" w:rsidP="00A7610C">
      <w:r>
        <w:t>Completion: 12%; Target: Jun 2025</w:t>
      </w:r>
    </w:p>
    <w:p w14:paraId="13DFB97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AC281" w14:textId="77777777" w:rsidR="00A7610C" w:rsidRDefault="00A7610C" w:rsidP="00A7610C">
      <w:pPr>
        <w:rPr>
          <w:rFonts w:ascii="Arial" w:hAnsi="Arial" w:cs="Arial"/>
          <w:b/>
          <w:sz w:val="24"/>
        </w:rPr>
      </w:pPr>
      <w:r>
        <w:rPr>
          <w:rFonts w:ascii="Arial" w:hAnsi="Arial" w:cs="Arial"/>
          <w:b/>
          <w:color w:val="0000FF"/>
          <w:sz w:val="24"/>
        </w:rPr>
        <w:t>RP-240987</w:t>
      </w:r>
      <w:r>
        <w:rPr>
          <w:rFonts w:ascii="Arial" w:hAnsi="Arial" w:cs="Arial"/>
          <w:b/>
          <w:color w:val="0000FF"/>
          <w:sz w:val="24"/>
        </w:rPr>
        <w:tab/>
      </w:r>
      <w:r>
        <w:rPr>
          <w:rFonts w:ascii="Arial" w:hAnsi="Arial" w:cs="Arial"/>
          <w:b/>
          <w:sz w:val="24"/>
        </w:rPr>
        <w:t>CR Pack on NR_lic_bands_BW_R18-UEConTest</w:t>
      </w:r>
    </w:p>
    <w:p w14:paraId="4B64922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4799FD" w14:textId="77777777" w:rsidR="00A7610C" w:rsidRDefault="00A7610C" w:rsidP="00A7610C">
      <w:pPr>
        <w:rPr>
          <w:rFonts w:ascii="Arial" w:hAnsi="Arial" w:cs="Arial"/>
          <w:b/>
        </w:rPr>
      </w:pPr>
      <w:r>
        <w:rPr>
          <w:rFonts w:ascii="Arial" w:hAnsi="Arial" w:cs="Arial"/>
          <w:b/>
        </w:rPr>
        <w:t xml:space="preserve">Discussion: </w:t>
      </w:r>
    </w:p>
    <w:p w14:paraId="11EB651E" w14:textId="77777777" w:rsidR="00A7610C" w:rsidRDefault="00A7610C" w:rsidP="00A7610C">
      <w:r>
        <w:t>MCC: late submission</w:t>
      </w:r>
    </w:p>
    <w:p w14:paraId="0E92DA1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53B96" w14:textId="77777777" w:rsidR="00A7610C" w:rsidRDefault="00A7610C" w:rsidP="00A7610C">
      <w:pPr>
        <w:pStyle w:val="Heading4"/>
      </w:pPr>
      <w:bookmarkStart w:id="574" w:name="_Toc174268590"/>
      <w:bookmarkStart w:id="575" w:name="_Toc174924599"/>
      <w:r>
        <w:t>13.4.4</w:t>
      </w:r>
      <w:r>
        <w:tab/>
        <w:t>UE Conf. - High power UE (PC1.5) for NR FR1 TDD single band [RAN5 WI: HPUE_NR_FR1_TDD_R18-UEConTest]</w:t>
      </w:r>
      <w:bookmarkEnd w:id="574"/>
      <w:bookmarkEnd w:id="575"/>
    </w:p>
    <w:p w14:paraId="538BA8CE" w14:textId="77777777" w:rsidR="00A7610C" w:rsidRDefault="00A7610C" w:rsidP="00A7610C">
      <w:pPr>
        <w:rPr>
          <w:rFonts w:ascii="Arial" w:hAnsi="Arial" w:cs="Arial"/>
          <w:b/>
          <w:sz w:val="24"/>
        </w:rPr>
      </w:pPr>
      <w:r>
        <w:rPr>
          <w:rFonts w:ascii="Arial" w:hAnsi="Arial" w:cs="Arial"/>
          <w:b/>
          <w:color w:val="0000FF"/>
          <w:sz w:val="24"/>
        </w:rPr>
        <w:t>RP-241200</w:t>
      </w:r>
      <w:r>
        <w:rPr>
          <w:rFonts w:ascii="Arial" w:hAnsi="Arial" w:cs="Arial"/>
          <w:b/>
          <w:color w:val="0000FF"/>
          <w:sz w:val="24"/>
        </w:rPr>
        <w:tab/>
      </w:r>
      <w:r>
        <w:rPr>
          <w:rFonts w:ascii="Arial" w:hAnsi="Arial" w:cs="Arial"/>
          <w:b/>
          <w:sz w:val="24"/>
        </w:rPr>
        <w:t>Status report for UE Conformance Test Aspects - High power UE (power class 1.5) for NR FR1 TDD single band; rapporteur: CMCC</w:t>
      </w:r>
    </w:p>
    <w:p w14:paraId="2FD7D35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D33E52" w14:textId="77777777" w:rsidR="00A7610C" w:rsidRDefault="00A7610C" w:rsidP="00A7610C">
      <w:pPr>
        <w:rPr>
          <w:rFonts w:ascii="Arial" w:hAnsi="Arial" w:cs="Arial"/>
          <w:b/>
        </w:rPr>
      </w:pPr>
      <w:r>
        <w:rPr>
          <w:rFonts w:ascii="Arial" w:hAnsi="Arial" w:cs="Arial"/>
          <w:b/>
        </w:rPr>
        <w:t xml:space="preserve">Discussion: </w:t>
      </w:r>
    </w:p>
    <w:p w14:paraId="140A8C7C" w14:textId="77777777" w:rsidR="00A7610C" w:rsidRDefault="00A7610C" w:rsidP="00A7610C">
      <w:r>
        <w:t>MCC: 100%, June 25 makes no sense</w:t>
      </w:r>
    </w:p>
    <w:p w14:paraId="73BC297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RP-241593</w:t>
      </w:r>
      <w:r>
        <w:rPr>
          <w:color w:val="993300"/>
          <w:u w:val="single"/>
        </w:rPr>
        <w:t>.</w:t>
      </w:r>
    </w:p>
    <w:p w14:paraId="148FB1D2" w14:textId="77777777" w:rsidR="00A7610C" w:rsidRDefault="00A7610C" w:rsidP="00A7610C">
      <w:pPr>
        <w:rPr>
          <w:rFonts w:ascii="Arial" w:hAnsi="Arial" w:cs="Arial"/>
          <w:b/>
          <w:sz w:val="24"/>
        </w:rPr>
      </w:pPr>
      <w:r>
        <w:rPr>
          <w:rFonts w:ascii="Arial" w:hAnsi="Arial" w:cs="Arial"/>
          <w:b/>
          <w:color w:val="0000FF"/>
          <w:sz w:val="24"/>
        </w:rPr>
        <w:t>RP-241593</w:t>
      </w:r>
      <w:r>
        <w:rPr>
          <w:rFonts w:ascii="Arial" w:hAnsi="Arial" w:cs="Arial"/>
          <w:b/>
          <w:color w:val="0000FF"/>
          <w:sz w:val="24"/>
        </w:rPr>
        <w:tab/>
      </w:r>
      <w:r>
        <w:rPr>
          <w:rFonts w:ascii="Arial" w:hAnsi="Arial" w:cs="Arial"/>
          <w:b/>
          <w:sz w:val="24"/>
        </w:rPr>
        <w:t>Status report for UE Conformance Test Aspects - High power UE (power class 1.5) for NR FR1 TDD single band; rapporteur: CMCC</w:t>
      </w:r>
    </w:p>
    <w:p w14:paraId="67A574D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814F99" w14:textId="77777777" w:rsidR="00A7610C" w:rsidRDefault="00A7610C" w:rsidP="00A7610C">
      <w:pPr>
        <w:rPr>
          <w:color w:val="808080"/>
        </w:rPr>
      </w:pPr>
      <w:r>
        <w:rPr>
          <w:color w:val="808080"/>
        </w:rPr>
        <w:t>(Replaces RP-241200)</w:t>
      </w:r>
    </w:p>
    <w:p w14:paraId="68D79073" w14:textId="77777777" w:rsidR="00A7610C" w:rsidRDefault="00A7610C" w:rsidP="00A7610C">
      <w:pPr>
        <w:rPr>
          <w:rFonts w:ascii="Arial" w:hAnsi="Arial" w:cs="Arial"/>
          <w:b/>
        </w:rPr>
      </w:pPr>
      <w:r>
        <w:rPr>
          <w:rFonts w:ascii="Arial" w:hAnsi="Arial" w:cs="Arial"/>
          <w:b/>
        </w:rPr>
        <w:t xml:space="preserve">Discussion: </w:t>
      </w:r>
    </w:p>
    <w:p w14:paraId="30CD6CE3" w14:textId="77777777" w:rsidR="00A7610C" w:rsidRDefault="00A7610C" w:rsidP="00A7610C">
      <w:r>
        <w:t>MCC: late submission</w:t>
      </w:r>
    </w:p>
    <w:p w14:paraId="53D70386" w14:textId="77777777" w:rsidR="00A7610C" w:rsidRDefault="00A7610C" w:rsidP="00A7610C">
      <w:r>
        <w:t>conclusion: WI is completed</w:t>
      </w:r>
    </w:p>
    <w:p w14:paraId="7AAF1B5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80B5B" w14:textId="77777777" w:rsidR="00A7610C" w:rsidRDefault="00A7610C" w:rsidP="00A7610C">
      <w:pPr>
        <w:rPr>
          <w:rFonts w:ascii="Arial" w:hAnsi="Arial" w:cs="Arial"/>
          <w:b/>
          <w:sz w:val="24"/>
        </w:rPr>
      </w:pPr>
      <w:r>
        <w:rPr>
          <w:rFonts w:ascii="Arial" w:hAnsi="Arial" w:cs="Arial"/>
          <w:b/>
          <w:color w:val="0000FF"/>
          <w:sz w:val="24"/>
        </w:rPr>
        <w:t>RP-240988</w:t>
      </w:r>
      <w:r>
        <w:rPr>
          <w:rFonts w:ascii="Arial" w:hAnsi="Arial" w:cs="Arial"/>
          <w:b/>
          <w:color w:val="0000FF"/>
          <w:sz w:val="24"/>
        </w:rPr>
        <w:tab/>
      </w:r>
      <w:r>
        <w:rPr>
          <w:rFonts w:ascii="Arial" w:hAnsi="Arial" w:cs="Arial"/>
          <w:b/>
          <w:sz w:val="24"/>
        </w:rPr>
        <w:t>CR Pack on HPUE_NR_FR1_TDD_R18-UEConTest</w:t>
      </w:r>
    </w:p>
    <w:p w14:paraId="7198718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494A14" w14:textId="77777777" w:rsidR="00A7610C" w:rsidRDefault="00A7610C" w:rsidP="00A7610C">
      <w:pPr>
        <w:rPr>
          <w:rFonts w:ascii="Arial" w:hAnsi="Arial" w:cs="Arial"/>
          <w:b/>
        </w:rPr>
      </w:pPr>
      <w:r>
        <w:rPr>
          <w:rFonts w:ascii="Arial" w:hAnsi="Arial" w:cs="Arial"/>
          <w:b/>
        </w:rPr>
        <w:t xml:space="preserve">Discussion: </w:t>
      </w:r>
    </w:p>
    <w:p w14:paraId="16AB8D8D" w14:textId="77777777" w:rsidR="00A7610C" w:rsidRDefault="00A7610C" w:rsidP="00A7610C">
      <w:r>
        <w:t>MCC: late submission</w:t>
      </w:r>
    </w:p>
    <w:p w14:paraId="4E621B1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6F4EB" w14:textId="77777777" w:rsidR="00A7610C" w:rsidRDefault="00A7610C" w:rsidP="00A7610C">
      <w:pPr>
        <w:rPr>
          <w:rFonts w:ascii="Arial" w:hAnsi="Arial" w:cs="Arial"/>
          <w:b/>
          <w:sz w:val="24"/>
        </w:rPr>
      </w:pPr>
      <w:r>
        <w:rPr>
          <w:rFonts w:ascii="Arial" w:hAnsi="Arial" w:cs="Arial"/>
          <w:b/>
          <w:color w:val="0000FF"/>
          <w:sz w:val="24"/>
        </w:rPr>
        <w:t>RP-241199</w:t>
      </w:r>
      <w:r>
        <w:rPr>
          <w:rFonts w:ascii="Arial" w:hAnsi="Arial" w:cs="Arial"/>
          <w:b/>
          <w:color w:val="0000FF"/>
          <w:sz w:val="24"/>
        </w:rPr>
        <w:tab/>
      </w:r>
      <w:r>
        <w:rPr>
          <w:rFonts w:ascii="Arial" w:hAnsi="Arial" w:cs="Arial"/>
          <w:b/>
          <w:sz w:val="24"/>
        </w:rPr>
        <w:t>Revised WID on UE Conformance Test Aspects - High power UE (power class 1.5) for NR FR1 TDD single band</w:t>
      </w:r>
    </w:p>
    <w:p w14:paraId="19DEAF12"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EEEF4E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5C73E" w14:textId="77777777" w:rsidR="00A7610C" w:rsidRDefault="00A7610C" w:rsidP="00A7610C">
      <w:pPr>
        <w:pStyle w:val="Heading4"/>
      </w:pPr>
      <w:bookmarkStart w:id="576" w:name="_Toc174268591"/>
      <w:bookmarkStart w:id="577" w:name="_Toc174924600"/>
      <w:r>
        <w:t>13.4.5</w:t>
      </w:r>
      <w:r>
        <w:tab/>
        <w:t>UE Conf. - High power UE (PC2) for NR FR1 FDD single band [RAN5 WI: HPUE_NR_FR1_FDD_R18-UEConTest]</w:t>
      </w:r>
      <w:bookmarkEnd w:id="576"/>
      <w:bookmarkEnd w:id="577"/>
    </w:p>
    <w:p w14:paraId="2A294508" w14:textId="77777777" w:rsidR="00A7610C" w:rsidRDefault="00A7610C" w:rsidP="00A7610C">
      <w:pPr>
        <w:rPr>
          <w:rFonts w:ascii="Arial" w:hAnsi="Arial" w:cs="Arial"/>
          <w:b/>
          <w:sz w:val="24"/>
        </w:rPr>
      </w:pPr>
      <w:r>
        <w:rPr>
          <w:rFonts w:ascii="Arial" w:hAnsi="Arial" w:cs="Arial"/>
          <w:b/>
          <w:color w:val="0000FF"/>
          <w:sz w:val="24"/>
        </w:rPr>
        <w:t>RP-240906</w:t>
      </w:r>
      <w:r>
        <w:rPr>
          <w:rFonts w:ascii="Arial" w:hAnsi="Arial" w:cs="Arial"/>
          <w:b/>
          <w:color w:val="0000FF"/>
          <w:sz w:val="24"/>
        </w:rPr>
        <w:tab/>
      </w:r>
      <w:r>
        <w:rPr>
          <w:rFonts w:ascii="Arial" w:hAnsi="Arial" w:cs="Arial"/>
          <w:b/>
          <w:sz w:val="24"/>
        </w:rPr>
        <w:t>Status report for WI UE Conformance - High power UE (power class 2) for NR FR1 FDD single band; rapporteur: China Unicom</w:t>
      </w:r>
    </w:p>
    <w:p w14:paraId="0C49FD8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9000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EF505" w14:textId="77777777" w:rsidR="00A7610C" w:rsidRDefault="00A7610C" w:rsidP="00A7610C">
      <w:pPr>
        <w:rPr>
          <w:rFonts w:ascii="Arial" w:hAnsi="Arial" w:cs="Arial"/>
          <w:b/>
          <w:sz w:val="24"/>
        </w:rPr>
      </w:pPr>
      <w:r>
        <w:rPr>
          <w:rFonts w:ascii="Arial" w:hAnsi="Arial" w:cs="Arial"/>
          <w:b/>
          <w:color w:val="0000FF"/>
          <w:sz w:val="24"/>
        </w:rPr>
        <w:t>RP-240989</w:t>
      </w:r>
      <w:r>
        <w:rPr>
          <w:rFonts w:ascii="Arial" w:hAnsi="Arial" w:cs="Arial"/>
          <w:b/>
          <w:color w:val="0000FF"/>
          <w:sz w:val="24"/>
        </w:rPr>
        <w:tab/>
      </w:r>
      <w:r>
        <w:rPr>
          <w:rFonts w:ascii="Arial" w:hAnsi="Arial" w:cs="Arial"/>
          <w:b/>
          <w:sz w:val="24"/>
        </w:rPr>
        <w:t>CR Pack on HPUE_NR_FR1_FDD_R18-UEConTest</w:t>
      </w:r>
    </w:p>
    <w:p w14:paraId="1DEABC2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40D6E5" w14:textId="77777777" w:rsidR="00A7610C" w:rsidRDefault="00A7610C" w:rsidP="00A7610C">
      <w:pPr>
        <w:rPr>
          <w:rFonts w:ascii="Arial" w:hAnsi="Arial" w:cs="Arial"/>
          <w:b/>
        </w:rPr>
      </w:pPr>
      <w:r>
        <w:rPr>
          <w:rFonts w:ascii="Arial" w:hAnsi="Arial" w:cs="Arial"/>
          <w:b/>
        </w:rPr>
        <w:t xml:space="preserve">Discussion: </w:t>
      </w:r>
    </w:p>
    <w:p w14:paraId="3F80E7E8" w14:textId="77777777" w:rsidR="00A7610C" w:rsidRDefault="00A7610C" w:rsidP="00A7610C">
      <w:r>
        <w:t>MCC: late submission</w:t>
      </w:r>
    </w:p>
    <w:p w14:paraId="4F4D8B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E37CB" w14:textId="77777777" w:rsidR="00A7610C" w:rsidRDefault="00A7610C" w:rsidP="00A7610C">
      <w:pPr>
        <w:pStyle w:val="Heading4"/>
      </w:pPr>
      <w:bookmarkStart w:id="578" w:name="_Toc174268592"/>
      <w:bookmarkStart w:id="579" w:name="_Toc174924601"/>
      <w:r>
        <w:t>13.4.6</w:t>
      </w:r>
      <w:r>
        <w:tab/>
        <w:t>UE Conf. - Rel-18 High Power UE for NR CA and DC; and NR and LTE DC Configurations [RAN5 WI: HPUE_NR_CADC_NR_LTE_DC_R18-UEConTest]</w:t>
      </w:r>
      <w:bookmarkEnd w:id="578"/>
      <w:bookmarkEnd w:id="579"/>
    </w:p>
    <w:p w14:paraId="09DF55B8" w14:textId="77777777" w:rsidR="00A7610C" w:rsidRDefault="00A7610C" w:rsidP="00A7610C">
      <w:pPr>
        <w:rPr>
          <w:rFonts w:ascii="Arial" w:hAnsi="Arial" w:cs="Arial"/>
          <w:b/>
          <w:sz w:val="24"/>
        </w:rPr>
      </w:pPr>
      <w:r>
        <w:rPr>
          <w:rFonts w:ascii="Arial" w:hAnsi="Arial" w:cs="Arial"/>
          <w:b/>
          <w:color w:val="0000FF"/>
          <w:sz w:val="24"/>
        </w:rPr>
        <w:t>RP-241305</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57E827C5" w14:textId="77777777" w:rsidR="00A7610C" w:rsidRDefault="00A7610C" w:rsidP="00A7610C">
      <w:pPr>
        <w:rPr>
          <w:rFonts w:ascii="Arial" w:hAnsi="Arial" w:cs="Arial"/>
          <w:b/>
          <w:sz w:val="24"/>
        </w:rPr>
      </w:pPr>
      <w:r>
        <w:rPr>
          <w:rFonts w:ascii="Arial" w:hAnsi="Arial" w:cs="Arial"/>
          <w:b/>
          <w:sz w:val="24"/>
        </w:rPr>
        <w:t>rapporteur: China Telecom, Huawei</w:t>
      </w:r>
    </w:p>
    <w:p w14:paraId="004A85B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F7719A" w14:textId="77777777" w:rsidR="00A7610C" w:rsidRDefault="00A7610C" w:rsidP="00A7610C">
      <w:pPr>
        <w:rPr>
          <w:rFonts w:ascii="Arial" w:hAnsi="Arial" w:cs="Arial"/>
          <w:b/>
        </w:rPr>
      </w:pPr>
      <w:r>
        <w:rPr>
          <w:rFonts w:ascii="Arial" w:hAnsi="Arial" w:cs="Arial"/>
          <w:b/>
        </w:rPr>
        <w:t xml:space="preserve">Abstract: </w:t>
      </w:r>
    </w:p>
    <w:p w14:paraId="40CDF16C" w14:textId="77777777" w:rsidR="00A7610C" w:rsidRDefault="00A7610C" w:rsidP="00A7610C">
      <w:r>
        <w:t>Testing part: 55%</w:t>
      </w:r>
    </w:p>
    <w:p w14:paraId="37B3813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20C86" w14:textId="77777777" w:rsidR="00A7610C" w:rsidRDefault="00A7610C" w:rsidP="00A7610C">
      <w:pPr>
        <w:rPr>
          <w:rFonts w:ascii="Arial" w:hAnsi="Arial" w:cs="Arial"/>
          <w:b/>
          <w:sz w:val="24"/>
        </w:rPr>
      </w:pPr>
      <w:r>
        <w:rPr>
          <w:rFonts w:ascii="Arial" w:hAnsi="Arial" w:cs="Arial"/>
          <w:b/>
          <w:color w:val="0000FF"/>
          <w:sz w:val="24"/>
        </w:rPr>
        <w:t>RP-240990</w:t>
      </w:r>
      <w:r>
        <w:rPr>
          <w:rFonts w:ascii="Arial" w:hAnsi="Arial" w:cs="Arial"/>
          <w:b/>
          <w:color w:val="0000FF"/>
          <w:sz w:val="24"/>
        </w:rPr>
        <w:tab/>
      </w:r>
      <w:r>
        <w:rPr>
          <w:rFonts w:ascii="Arial" w:hAnsi="Arial" w:cs="Arial"/>
          <w:b/>
          <w:sz w:val="24"/>
        </w:rPr>
        <w:t>CR Pack on HPUE_NR_CADC_NR_LTE_DC_R18-UEConTest</w:t>
      </w:r>
    </w:p>
    <w:p w14:paraId="3E576B3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B7E9AE" w14:textId="77777777" w:rsidR="00A7610C" w:rsidRDefault="00A7610C" w:rsidP="00A7610C">
      <w:pPr>
        <w:rPr>
          <w:rFonts w:ascii="Arial" w:hAnsi="Arial" w:cs="Arial"/>
          <w:b/>
        </w:rPr>
      </w:pPr>
      <w:r>
        <w:rPr>
          <w:rFonts w:ascii="Arial" w:hAnsi="Arial" w:cs="Arial"/>
          <w:b/>
        </w:rPr>
        <w:t xml:space="preserve">Discussion: </w:t>
      </w:r>
    </w:p>
    <w:p w14:paraId="3C8C7880" w14:textId="77777777" w:rsidR="00A7610C" w:rsidRDefault="00A7610C" w:rsidP="00A7610C">
      <w:r>
        <w:t>MCC: late submission</w:t>
      </w:r>
    </w:p>
    <w:p w14:paraId="73F79A7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EC55D" w14:textId="77777777" w:rsidR="00A7610C" w:rsidRDefault="00A7610C" w:rsidP="00A7610C">
      <w:pPr>
        <w:pStyle w:val="Heading4"/>
      </w:pPr>
      <w:bookmarkStart w:id="580" w:name="_Toc174268593"/>
      <w:bookmarkStart w:id="581" w:name="_Toc174924602"/>
      <w:r>
        <w:t>13.4.7</w:t>
      </w:r>
      <w:r>
        <w:tab/>
        <w:t>UE Conf. - High-power UE operation for fixed-wireless/vehicle-mounted use cases in LTE bands and NR bands in Rel-18 [RAN5 WI: LTE_NR_HPUE_FWVM_R18-UEConTest]</w:t>
      </w:r>
      <w:bookmarkEnd w:id="580"/>
      <w:bookmarkEnd w:id="581"/>
    </w:p>
    <w:p w14:paraId="6F1668B5" w14:textId="77777777" w:rsidR="00A7610C" w:rsidRDefault="00A7610C" w:rsidP="00A7610C">
      <w:pPr>
        <w:rPr>
          <w:rFonts w:ascii="Arial" w:hAnsi="Arial" w:cs="Arial"/>
          <w:b/>
          <w:sz w:val="24"/>
        </w:rPr>
      </w:pPr>
      <w:r>
        <w:rPr>
          <w:rFonts w:ascii="Arial" w:hAnsi="Arial" w:cs="Arial"/>
          <w:b/>
          <w:color w:val="0000FF"/>
          <w:sz w:val="24"/>
        </w:rPr>
        <w:t>RP-240913</w:t>
      </w:r>
      <w:r>
        <w:rPr>
          <w:rFonts w:ascii="Arial" w:hAnsi="Arial" w:cs="Arial"/>
          <w:b/>
          <w:color w:val="0000FF"/>
          <w:sz w:val="24"/>
        </w:rPr>
        <w:tab/>
      </w:r>
      <w:r>
        <w:rPr>
          <w:rFonts w:ascii="Arial" w:hAnsi="Arial" w:cs="Arial"/>
          <w:b/>
          <w:sz w:val="24"/>
        </w:rPr>
        <w:t>Status report for UE Conformance - High-power UE operation for fixed-wireless/vehicle-mounted use cases in LTE bands and NR bands in Rel-18; rapporteur: Nokia</w:t>
      </w:r>
    </w:p>
    <w:p w14:paraId="49BBE58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6277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E309C" w14:textId="77777777" w:rsidR="00A7610C" w:rsidRDefault="00A7610C" w:rsidP="00A7610C">
      <w:pPr>
        <w:rPr>
          <w:rFonts w:ascii="Arial" w:hAnsi="Arial" w:cs="Arial"/>
          <w:b/>
          <w:sz w:val="24"/>
        </w:rPr>
      </w:pPr>
      <w:r>
        <w:rPr>
          <w:rFonts w:ascii="Arial" w:hAnsi="Arial" w:cs="Arial"/>
          <w:b/>
          <w:color w:val="0000FF"/>
          <w:sz w:val="24"/>
        </w:rPr>
        <w:t>RP-240991</w:t>
      </w:r>
      <w:r>
        <w:rPr>
          <w:rFonts w:ascii="Arial" w:hAnsi="Arial" w:cs="Arial"/>
          <w:b/>
          <w:color w:val="0000FF"/>
          <w:sz w:val="24"/>
        </w:rPr>
        <w:tab/>
      </w:r>
      <w:r>
        <w:rPr>
          <w:rFonts w:ascii="Arial" w:hAnsi="Arial" w:cs="Arial"/>
          <w:b/>
          <w:sz w:val="24"/>
        </w:rPr>
        <w:t>CR Pack on LTE_NR_HPUE_FWVM_R18-UEConTest</w:t>
      </w:r>
    </w:p>
    <w:p w14:paraId="43BB8EC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61A51E" w14:textId="77777777" w:rsidR="00A7610C" w:rsidRDefault="00A7610C" w:rsidP="00A7610C">
      <w:pPr>
        <w:rPr>
          <w:rFonts w:ascii="Arial" w:hAnsi="Arial" w:cs="Arial"/>
          <w:b/>
        </w:rPr>
      </w:pPr>
      <w:r>
        <w:rPr>
          <w:rFonts w:ascii="Arial" w:hAnsi="Arial" w:cs="Arial"/>
          <w:b/>
        </w:rPr>
        <w:t xml:space="preserve">Discussion: </w:t>
      </w:r>
    </w:p>
    <w:p w14:paraId="7608192E" w14:textId="77777777" w:rsidR="00A7610C" w:rsidRDefault="00A7610C" w:rsidP="00A7610C">
      <w:r>
        <w:t>MCC: late submission</w:t>
      </w:r>
    </w:p>
    <w:p w14:paraId="2FBAFD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DF245" w14:textId="77777777" w:rsidR="00A7610C" w:rsidRDefault="00A7610C" w:rsidP="00A7610C">
      <w:pPr>
        <w:rPr>
          <w:rFonts w:ascii="Arial" w:hAnsi="Arial" w:cs="Arial"/>
          <w:b/>
          <w:sz w:val="24"/>
        </w:rPr>
      </w:pPr>
      <w:r>
        <w:rPr>
          <w:rFonts w:ascii="Arial" w:hAnsi="Arial" w:cs="Arial"/>
          <w:b/>
          <w:color w:val="0000FF"/>
          <w:sz w:val="24"/>
        </w:rPr>
        <w:t>RP-240914</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679410A3"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64F39A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44A03" w14:textId="77777777" w:rsidR="00A7610C" w:rsidRDefault="00A7610C" w:rsidP="00A7610C">
      <w:pPr>
        <w:pStyle w:val="Heading4"/>
      </w:pPr>
      <w:bookmarkStart w:id="582" w:name="_Toc174268594"/>
      <w:bookmarkStart w:id="583" w:name="_Toc174924603"/>
      <w:r>
        <w:t>13.4.8</w:t>
      </w:r>
      <w:r>
        <w:tab/>
        <w:t>UE Conf. - Air-to-ground network for NR [RAN5 WI: NR_ATG-UEConTest]</w:t>
      </w:r>
      <w:bookmarkEnd w:id="582"/>
      <w:bookmarkEnd w:id="583"/>
    </w:p>
    <w:p w14:paraId="5A78165A" w14:textId="77777777" w:rsidR="00A7610C" w:rsidRDefault="00A7610C" w:rsidP="00A7610C">
      <w:pPr>
        <w:rPr>
          <w:rFonts w:ascii="Arial" w:hAnsi="Arial" w:cs="Arial"/>
          <w:b/>
          <w:sz w:val="24"/>
        </w:rPr>
      </w:pPr>
      <w:r>
        <w:rPr>
          <w:rFonts w:ascii="Arial" w:hAnsi="Arial" w:cs="Arial"/>
          <w:b/>
          <w:color w:val="0000FF"/>
          <w:sz w:val="24"/>
        </w:rPr>
        <w:t>RP-241201</w:t>
      </w:r>
      <w:r>
        <w:rPr>
          <w:rFonts w:ascii="Arial" w:hAnsi="Arial" w:cs="Arial"/>
          <w:b/>
          <w:color w:val="0000FF"/>
          <w:sz w:val="24"/>
        </w:rPr>
        <w:tab/>
      </w:r>
      <w:r>
        <w:rPr>
          <w:rFonts w:ascii="Arial" w:hAnsi="Arial" w:cs="Arial"/>
          <w:b/>
          <w:sz w:val="24"/>
        </w:rPr>
        <w:t>Status report for WI UE Conformance Test Aspects - Rel-18 ATG for NR; rapporteur: CMCC</w:t>
      </w:r>
    </w:p>
    <w:p w14:paraId="4BFE5C8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8316F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53BE" w14:textId="77777777" w:rsidR="00A7610C" w:rsidRDefault="00A7610C" w:rsidP="00A7610C">
      <w:pPr>
        <w:rPr>
          <w:rFonts w:ascii="Arial" w:hAnsi="Arial" w:cs="Arial"/>
          <w:b/>
          <w:sz w:val="24"/>
        </w:rPr>
      </w:pPr>
      <w:r>
        <w:rPr>
          <w:rFonts w:ascii="Arial" w:hAnsi="Arial" w:cs="Arial"/>
          <w:b/>
          <w:color w:val="0000FF"/>
          <w:sz w:val="24"/>
        </w:rPr>
        <w:t>RP-240992</w:t>
      </w:r>
      <w:r>
        <w:rPr>
          <w:rFonts w:ascii="Arial" w:hAnsi="Arial" w:cs="Arial"/>
          <w:b/>
          <w:color w:val="0000FF"/>
          <w:sz w:val="24"/>
        </w:rPr>
        <w:tab/>
      </w:r>
      <w:r>
        <w:rPr>
          <w:rFonts w:ascii="Arial" w:hAnsi="Arial" w:cs="Arial"/>
          <w:b/>
          <w:sz w:val="24"/>
        </w:rPr>
        <w:t>CR Pack on NR_ATG-UEConTest</w:t>
      </w:r>
    </w:p>
    <w:p w14:paraId="7E006FF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D47606" w14:textId="77777777" w:rsidR="00A7610C" w:rsidRDefault="00A7610C" w:rsidP="00A7610C">
      <w:pPr>
        <w:rPr>
          <w:rFonts w:ascii="Arial" w:hAnsi="Arial" w:cs="Arial"/>
          <w:b/>
        </w:rPr>
      </w:pPr>
      <w:r>
        <w:rPr>
          <w:rFonts w:ascii="Arial" w:hAnsi="Arial" w:cs="Arial"/>
          <w:b/>
        </w:rPr>
        <w:t xml:space="preserve">Discussion: </w:t>
      </w:r>
    </w:p>
    <w:p w14:paraId="7EC0CAF9" w14:textId="77777777" w:rsidR="00A7610C" w:rsidRDefault="00A7610C" w:rsidP="00A7610C">
      <w:r>
        <w:t>MCC: late submission</w:t>
      </w:r>
    </w:p>
    <w:p w14:paraId="4537A9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05E26" w14:textId="77777777" w:rsidR="00A7610C" w:rsidRDefault="00A7610C" w:rsidP="00A7610C">
      <w:pPr>
        <w:pStyle w:val="Heading4"/>
      </w:pPr>
      <w:bookmarkStart w:id="584" w:name="_Toc174268595"/>
      <w:bookmarkStart w:id="585" w:name="_Toc174924604"/>
      <w:r>
        <w:t>13.4.9</w:t>
      </w:r>
      <w:r>
        <w:tab/>
        <w:t>UE Conf. - 4Rx handheld UE for low NR bands (&lt;1GHz) and/or 3Tx for NR inter-band UL CA and EN-DC [RAN5 WI: 4Rx_low_NR_band_handheld_3Tx_NR_CA_ENDC-UEConTest]</w:t>
      </w:r>
      <w:bookmarkEnd w:id="584"/>
      <w:bookmarkEnd w:id="585"/>
    </w:p>
    <w:p w14:paraId="6EA87D1E" w14:textId="77777777" w:rsidR="00A7610C" w:rsidRDefault="00A7610C" w:rsidP="00A7610C">
      <w:pPr>
        <w:rPr>
          <w:rFonts w:ascii="Arial" w:hAnsi="Arial" w:cs="Arial"/>
          <w:b/>
          <w:sz w:val="24"/>
        </w:rPr>
      </w:pPr>
      <w:r>
        <w:rPr>
          <w:rFonts w:ascii="Arial" w:hAnsi="Arial" w:cs="Arial"/>
          <w:b/>
          <w:color w:val="0000FF"/>
          <w:sz w:val="24"/>
        </w:rPr>
        <w:t>RP-241376</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50D4D34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B9E326" w14:textId="77777777" w:rsidR="00A7610C" w:rsidRDefault="00A7610C" w:rsidP="00A7610C">
      <w:pPr>
        <w:rPr>
          <w:rFonts w:ascii="Arial" w:hAnsi="Arial" w:cs="Arial"/>
          <w:b/>
        </w:rPr>
      </w:pPr>
      <w:r>
        <w:rPr>
          <w:rFonts w:ascii="Arial" w:hAnsi="Arial" w:cs="Arial"/>
          <w:b/>
        </w:rPr>
        <w:t xml:space="preserve">Abstract: </w:t>
      </w:r>
    </w:p>
    <w:p w14:paraId="694BDD8D" w14:textId="77777777" w:rsidR="00A7610C" w:rsidRDefault="00A7610C" w:rsidP="00A7610C">
      <w:r>
        <w:t>Completion: 26%; Target: June 2025</w:t>
      </w:r>
    </w:p>
    <w:p w14:paraId="1E7F65A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AB18D" w14:textId="77777777" w:rsidR="00A7610C" w:rsidRDefault="00A7610C" w:rsidP="00A7610C">
      <w:pPr>
        <w:rPr>
          <w:rFonts w:ascii="Arial" w:hAnsi="Arial" w:cs="Arial"/>
          <w:b/>
          <w:sz w:val="24"/>
        </w:rPr>
      </w:pPr>
      <w:r>
        <w:rPr>
          <w:rFonts w:ascii="Arial" w:hAnsi="Arial" w:cs="Arial"/>
          <w:b/>
          <w:color w:val="0000FF"/>
          <w:sz w:val="24"/>
        </w:rPr>
        <w:t>RP-240993</w:t>
      </w:r>
      <w:r>
        <w:rPr>
          <w:rFonts w:ascii="Arial" w:hAnsi="Arial" w:cs="Arial"/>
          <w:b/>
          <w:color w:val="0000FF"/>
          <w:sz w:val="24"/>
        </w:rPr>
        <w:tab/>
      </w:r>
      <w:r>
        <w:rPr>
          <w:rFonts w:ascii="Arial" w:hAnsi="Arial" w:cs="Arial"/>
          <w:b/>
          <w:sz w:val="24"/>
        </w:rPr>
        <w:t>CR Pack on 4Rx_low_NR_band_handheld_3Tx_NR_CA_ENDC-UEConTest - Pack 1/2</w:t>
      </w:r>
    </w:p>
    <w:p w14:paraId="502A1C7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926AC0" w14:textId="77777777" w:rsidR="00A7610C" w:rsidRDefault="00A7610C" w:rsidP="00A7610C">
      <w:pPr>
        <w:rPr>
          <w:rFonts w:ascii="Arial" w:hAnsi="Arial" w:cs="Arial"/>
          <w:b/>
        </w:rPr>
      </w:pPr>
      <w:r>
        <w:rPr>
          <w:rFonts w:ascii="Arial" w:hAnsi="Arial" w:cs="Arial"/>
          <w:b/>
        </w:rPr>
        <w:t xml:space="preserve">Discussion: </w:t>
      </w:r>
    </w:p>
    <w:p w14:paraId="5E163512" w14:textId="77777777" w:rsidR="00A7610C" w:rsidRDefault="00A7610C" w:rsidP="00A7610C">
      <w:r>
        <w:t>MCC: late submission</w:t>
      </w:r>
    </w:p>
    <w:p w14:paraId="14FECDF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0D2E1" w14:textId="77777777" w:rsidR="00A7610C" w:rsidRDefault="00A7610C" w:rsidP="00A7610C">
      <w:pPr>
        <w:rPr>
          <w:rFonts w:ascii="Arial" w:hAnsi="Arial" w:cs="Arial"/>
          <w:b/>
          <w:sz w:val="24"/>
        </w:rPr>
      </w:pPr>
      <w:r>
        <w:rPr>
          <w:rFonts w:ascii="Arial" w:hAnsi="Arial" w:cs="Arial"/>
          <w:b/>
          <w:color w:val="0000FF"/>
          <w:sz w:val="24"/>
        </w:rPr>
        <w:t>RP-240994</w:t>
      </w:r>
      <w:r>
        <w:rPr>
          <w:rFonts w:ascii="Arial" w:hAnsi="Arial" w:cs="Arial"/>
          <w:b/>
          <w:color w:val="0000FF"/>
          <w:sz w:val="24"/>
        </w:rPr>
        <w:tab/>
      </w:r>
      <w:r>
        <w:rPr>
          <w:rFonts w:ascii="Arial" w:hAnsi="Arial" w:cs="Arial"/>
          <w:b/>
          <w:sz w:val="24"/>
        </w:rPr>
        <w:t>CR Pack on 4Rx_low_NR_band_handheld_3Tx_NR_CA_ENDC-UEConTest - Pack 2/2</w:t>
      </w:r>
    </w:p>
    <w:p w14:paraId="0216BA2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F0881E" w14:textId="77777777" w:rsidR="00A7610C" w:rsidRDefault="00A7610C" w:rsidP="00A7610C">
      <w:pPr>
        <w:rPr>
          <w:rFonts w:ascii="Arial" w:hAnsi="Arial" w:cs="Arial"/>
          <w:b/>
        </w:rPr>
      </w:pPr>
      <w:r>
        <w:rPr>
          <w:rFonts w:ascii="Arial" w:hAnsi="Arial" w:cs="Arial"/>
          <w:b/>
        </w:rPr>
        <w:t xml:space="preserve">Discussion: </w:t>
      </w:r>
    </w:p>
    <w:p w14:paraId="72A2BCD7" w14:textId="77777777" w:rsidR="00A7610C" w:rsidRDefault="00A7610C" w:rsidP="00A7610C">
      <w:r>
        <w:t>MCC: late submission</w:t>
      </w:r>
    </w:p>
    <w:p w14:paraId="683382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16054" w14:textId="77777777" w:rsidR="00A7610C" w:rsidRDefault="00A7610C" w:rsidP="00A7610C">
      <w:pPr>
        <w:pStyle w:val="Heading4"/>
      </w:pPr>
      <w:bookmarkStart w:id="586" w:name="_Toc174268596"/>
      <w:bookmarkStart w:id="587" w:name="_Toc174924605"/>
      <w:r>
        <w:t>13.4.10</w:t>
      </w:r>
      <w:r>
        <w:tab/>
        <w:t>UE Conf. - NR support for dedicated spectrum less than 5MHz for FR1 [New RAN5 WI: NR_FR1_lessthan_5MHz_BW-UEConTest]</w:t>
      </w:r>
      <w:bookmarkEnd w:id="586"/>
      <w:bookmarkEnd w:id="587"/>
    </w:p>
    <w:p w14:paraId="04A9390E" w14:textId="77777777" w:rsidR="00A7610C" w:rsidRDefault="00A7610C" w:rsidP="00A7610C">
      <w:pPr>
        <w:rPr>
          <w:rFonts w:ascii="Arial" w:hAnsi="Arial" w:cs="Arial"/>
          <w:b/>
          <w:sz w:val="24"/>
        </w:rPr>
      </w:pPr>
      <w:r>
        <w:rPr>
          <w:rFonts w:ascii="Arial" w:hAnsi="Arial" w:cs="Arial"/>
          <w:b/>
          <w:color w:val="0000FF"/>
          <w:sz w:val="24"/>
        </w:rPr>
        <w:t>RP-240908</w:t>
      </w:r>
      <w:r>
        <w:rPr>
          <w:rFonts w:ascii="Arial" w:hAnsi="Arial" w:cs="Arial"/>
          <w:b/>
          <w:color w:val="0000FF"/>
          <w:sz w:val="24"/>
        </w:rPr>
        <w:tab/>
      </w:r>
      <w:r>
        <w:rPr>
          <w:rFonts w:ascii="Arial" w:hAnsi="Arial" w:cs="Arial"/>
          <w:b/>
          <w:sz w:val="24"/>
        </w:rPr>
        <w:t>Status report for WI UE Conformance - NR support for dedicated spectrum less than 5MHz for FR1; rapporteur: Nokia</w:t>
      </w:r>
    </w:p>
    <w:p w14:paraId="6AFE8CF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722F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E7678" w14:textId="77777777" w:rsidR="00A7610C" w:rsidRDefault="00A7610C" w:rsidP="00A7610C">
      <w:pPr>
        <w:rPr>
          <w:rFonts w:ascii="Arial" w:hAnsi="Arial" w:cs="Arial"/>
          <w:b/>
          <w:sz w:val="24"/>
        </w:rPr>
      </w:pPr>
      <w:r>
        <w:rPr>
          <w:rFonts w:ascii="Arial" w:hAnsi="Arial" w:cs="Arial"/>
          <w:b/>
          <w:color w:val="0000FF"/>
          <w:sz w:val="24"/>
        </w:rPr>
        <w:t>RP-240995</w:t>
      </w:r>
      <w:r>
        <w:rPr>
          <w:rFonts w:ascii="Arial" w:hAnsi="Arial" w:cs="Arial"/>
          <w:b/>
          <w:color w:val="0000FF"/>
          <w:sz w:val="24"/>
        </w:rPr>
        <w:tab/>
      </w:r>
      <w:r>
        <w:rPr>
          <w:rFonts w:ascii="Arial" w:hAnsi="Arial" w:cs="Arial"/>
          <w:b/>
          <w:sz w:val="24"/>
        </w:rPr>
        <w:t>CR Pack on NR_FR1_lessthan_5MHz_BW-UEConTest</w:t>
      </w:r>
    </w:p>
    <w:p w14:paraId="4163A1F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49B922" w14:textId="77777777" w:rsidR="00A7610C" w:rsidRDefault="00A7610C" w:rsidP="00A7610C">
      <w:pPr>
        <w:rPr>
          <w:rFonts w:ascii="Arial" w:hAnsi="Arial" w:cs="Arial"/>
          <w:b/>
        </w:rPr>
      </w:pPr>
      <w:r>
        <w:rPr>
          <w:rFonts w:ascii="Arial" w:hAnsi="Arial" w:cs="Arial"/>
          <w:b/>
        </w:rPr>
        <w:t xml:space="preserve">Discussion: </w:t>
      </w:r>
    </w:p>
    <w:p w14:paraId="75500180" w14:textId="77777777" w:rsidR="00A7610C" w:rsidRDefault="00A7610C" w:rsidP="00A7610C">
      <w:r>
        <w:t>MCC: late submission</w:t>
      </w:r>
    </w:p>
    <w:p w14:paraId="1956758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7706B" w14:textId="77777777" w:rsidR="00A7610C" w:rsidRDefault="00A7610C" w:rsidP="00A7610C">
      <w:pPr>
        <w:pStyle w:val="Heading4"/>
      </w:pPr>
      <w:bookmarkStart w:id="588" w:name="_Toc174268597"/>
      <w:bookmarkStart w:id="589" w:name="_Toc174924606"/>
      <w:r>
        <w:t>13.4.11</w:t>
      </w:r>
      <w:r>
        <w:tab/>
        <w:t>UE Conf. - Dual Tx/Rx Multi-SIM for NR [New RAN5 WI: NR_DualTxRx_MUSIM-UEConTest]</w:t>
      </w:r>
      <w:bookmarkEnd w:id="588"/>
      <w:bookmarkEnd w:id="589"/>
    </w:p>
    <w:p w14:paraId="5DD0916F" w14:textId="77777777" w:rsidR="00A7610C" w:rsidRDefault="00A7610C" w:rsidP="00A7610C">
      <w:pPr>
        <w:rPr>
          <w:rFonts w:ascii="Arial" w:hAnsi="Arial" w:cs="Arial"/>
          <w:b/>
          <w:sz w:val="24"/>
        </w:rPr>
      </w:pPr>
      <w:r>
        <w:rPr>
          <w:rFonts w:ascii="Arial" w:hAnsi="Arial" w:cs="Arial"/>
          <w:b/>
          <w:color w:val="0000FF"/>
          <w:sz w:val="24"/>
        </w:rPr>
        <w:t>RP-240909</w:t>
      </w:r>
      <w:r>
        <w:rPr>
          <w:rFonts w:ascii="Arial" w:hAnsi="Arial" w:cs="Arial"/>
          <w:b/>
          <w:color w:val="0000FF"/>
          <w:sz w:val="24"/>
        </w:rPr>
        <w:tab/>
      </w:r>
      <w:r>
        <w:rPr>
          <w:rFonts w:ascii="Arial" w:hAnsi="Arial" w:cs="Arial"/>
          <w:b/>
          <w:sz w:val="24"/>
        </w:rPr>
        <w:t>Status report for WI UE Conformance - Dual Transmission/Reception (Tx/Rx) Multi-SIM for NR; rapporteur: China Telecom</w:t>
      </w:r>
    </w:p>
    <w:p w14:paraId="256843F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0513A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EF5B5" w14:textId="77777777" w:rsidR="00A7610C" w:rsidRDefault="00A7610C" w:rsidP="00A7610C">
      <w:pPr>
        <w:pStyle w:val="Heading4"/>
      </w:pPr>
      <w:bookmarkStart w:id="590" w:name="_Toc174268598"/>
      <w:bookmarkStart w:id="591" w:name="_Toc174924607"/>
      <w:r>
        <w:t>13.4.12</w:t>
      </w:r>
      <w:r>
        <w:tab/>
        <w:t>UE Conf. - Enhanced support of redcap NR devices plus CT1 aspects [New RAN5 WI: NR_redcap_enh_plus_CT1-UEConTest]</w:t>
      </w:r>
      <w:bookmarkEnd w:id="590"/>
      <w:bookmarkEnd w:id="591"/>
    </w:p>
    <w:p w14:paraId="73B50202" w14:textId="77777777" w:rsidR="00A7610C" w:rsidRDefault="00A7610C" w:rsidP="00A7610C">
      <w:pPr>
        <w:rPr>
          <w:rFonts w:ascii="Arial" w:hAnsi="Arial" w:cs="Arial"/>
          <w:b/>
          <w:sz w:val="24"/>
        </w:rPr>
      </w:pPr>
      <w:r>
        <w:rPr>
          <w:rFonts w:ascii="Arial" w:hAnsi="Arial" w:cs="Arial"/>
          <w:b/>
          <w:color w:val="0000FF"/>
          <w:sz w:val="24"/>
        </w:rPr>
        <w:t>RP-240919</w:t>
      </w:r>
      <w:r>
        <w:rPr>
          <w:rFonts w:ascii="Arial" w:hAnsi="Arial" w:cs="Arial"/>
          <w:b/>
          <w:color w:val="0000FF"/>
          <w:sz w:val="24"/>
        </w:rPr>
        <w:tab/>
      </w:r>
      <w:r>
        <w:rPr>
          <w:rFonts w:ascii="Arial" w:hAnsi="Arial" w:cs="Arial"/>
          <w:b/>
          <w:sz w:val="24"/>
        </w:rPr>
        <w:t>Status report for WI UE Conformance – Enhanced support of reduced capability NR devices plus CT1 aspects; rapporteur: China Unicom</w:t>
      </w:r>
    </w:p>
    <w:p w14:paraId="021AFE1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092797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AC483" w14:textId="77777777" w:rsidR="00A7610C" w:rsidRDefault="00A7610C" w:rsidP="00A7610C">
      <w:pPr>
        <w:rPr>
          <w:rFonts w:ascii="Arial" w:hAnsi="Arial" w:cs="Arial"/>
          <w:b/>
          <w:sz w:val="24"/>
        </w:rPr>
      </w:pPr>
      <w:r>
        <w:rPr>
          <w:rFonts w:ascii="Arial" w:hAnsi="Arial" w:cs="Arial"/>
          <w:b/>
          <w:color w:val="0000FF"/>
          <w:sz w:val="24"/>
        </w:rPr>
        <w:t>RP-240920</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4561D73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58A3C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0E3ED" w14:textId="77777777" w:rsidR="00A7610C" w:rsidRDefault="00A7610C" w:rsidP="00A7610C">
      <w:r>
        <w:t>13.4.13</w:t>
      </w:r>
      <w:r>
        <w:tab/>
        <w:t>UE Conf. - XR enhancements for NR plus CT1 aspects [New RAN5 WI: NR_XR_enh_plus_CT1-UEConTest]</w:t>
      </w:r>
    </w:p>
    <w:p w14:paraId="75A4C832" w14:textId="77777777" w:rsidR="00A7610C" w:rsidRDefault="00A7610C" w:rsidP="00A7610C">
      <w:pPr>
        <w:rPr>
          <w:rFonts w:ascii="Arial" w:hAnsi="Arial" w:cs="Arial"/>
          <w:b/>
          <w:sz w:val="24"/>
        </w:rPr>
      </w:pPr>
      <w:r>
        <w:rPr>
          <w:rFonts w:ascii="Arial" w:hAnsi="Arial" w:cs="Arial"/>
          <w:b/>
          <w:color w:val="0000FF"/>
          <w:sz w:val="24"/>
        </w:rPr>
        <w:t>RP-240936</w:t>
      </w:r>
      <w:r>
        <w:rPr>
          <w:rFonts w:ascii="Arial" w:hAnsi="Arial" w:cs="Arial"/>
          <w:b/>
          <w:color w:val="0000FF"/>
          <w:sz w:val="24"/>
        </w:rPr>
        <w:tab/>
      </w:r>
      <w:r>
        <w:rPr>
          <w:rFonts w:ascii="Arial" w:hAnsi="Arial" w:cs="Arial"/>
          <w:b/>
          <w:sz w:val="24"/>
        </w:rPr>
        <w:t>Status report for WI UE Conformance - XR (eXtended Reality) enhancements for NR plus CT1 aspects; rapporteur: Nokia</w:t>
      </w:r>
    </w:p>
    <w:p w14:paraId="4DA122D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9C29BE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3A1D0" w14:textId="77777777" w:rsidR="00A7610C" w:rsidRDefault="00A7610C" w:rsidP="00A7610C">
      <w:pPr>
        <w:rPr>
          <w:rFonts w:ascii="Arial" w:hAnsi="Arial" w:cs="Arial"/>
          <w:b/>
          <w:sz w:val="24"/>
        </w:rPr>
      </w:pPr>
      <w:r>
        <w:rPr>
          <w:rFonts w:ascii="Arial" w:hAnsi="Arial" w:cs="Arial"/>
          <w:b/>
          <w:color w:val="0000FF"/>
          <w:sz w:val="24"/>
        </w:rPr>
        <w:t>RP-240935</w:t>
      </w:r>
      <w:r>
        <w:rPr>
          <w:rFonts w:ascii="Arial" w:hAnsi="Arial" w:cs="Arial"/>
          <w:b/>
          <w:color w:val="0000FF"/>
          <w:sz w:val="24"/>
        </w:rPr>
        <w:tab/>
      </w:r>
      <w:r>
        <w:rPr>
          <w:rFonts w:ascii="Arial" w:hAnsi="Arial" w:cs="Arial"/>
          <w:b/>
          <w:sz w:val="24"/>
        </w:rPr>
        <w:t>Revised WID on UE Conformance - XR (eXtended Reality) enhancements for NR plus CT1 aspects</w:t>
      </w:r>
    </w:p>
    <w:p w14:paraId="2CC3B1E8"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A8CE92B" w14:textId="77777777" w:rsidR="00A7610C" w:rsidRDefault="00A7610C" w:rsidP="00A7610C">
      <w:pPr>
        <w:rPr>
          <w:rFonts w:ascii="Arial" w:hAnsi="Arial" w:cs="Arial"/>
          <w:b/>
        </w:rPr>
      </w:pPr>
      <w:r>
        <w:rPr>
          <w:rFonts w:ascii="Arial" w:hAnsi="Arial" w:cs="Arial"/>
          <w:b/>
        </w:rPr>
        <w:t xml:space="preserve">Discussion: </w:t>
      </w:r>
    </w:p>
    <w:p w14:paraId="3ADA194C" w14:textId="77777777" w:rsidR="00A7610C" w:rsidRDefault="00A7610C" w:rsidP="00A7610C">
      <w:r>
        <w:t>MCC: this WID revision has the intention to also test the 2RX for XR in this WI; note: Against recommendation from MCC 2RX was not considered to be part of the REL-18 WI NR_XR_enh but it was introduced as a separate TEI feature i.e. it would therefore require a separate RAN5 WI. Next time please avoid fancy separations of features under TEI as this creates also problems for RAN5 and future handlings of this topic.</w:t>
      </w:r>
    </w:p>
    <w:p w14:paraId="5C094A0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RP-241588</w:t>
      </w:r>
      <w:r>
        <w:rPr>
          <w:color w:val="993300"/>
          <w:u w:val="single"/>
        </w:rPr>
        <w:t>.</w:t>
      </w:r>
    </w:p>
    <w:p w14:paraId="6B6AE5EE" w14:textId="77777777" w:rsidR="00A7610C" w:rsidRDefault="00A7610C" w:rsidP="00A7610C">
      <w:pPr>
        <w:rPr>
          <w:rFonts w:ascii="Arial" w:hAnsi="Arial" w:cs="Arial"/>
          <w:b/>
          <w:sz w:val="24"/>
        </w:rPr>
      </w:pPr>
      <w:r>
        <w:rPr>
          <w:rFonts w:ascii="Arial" w:hAnsi="Arial" w:cs="Arial"/>
          <w:b/>
          <w:color w:val="0000FF"/>
          <w:sz w:val="24"/>
        </w:rPr>
        <w:t>RP-241588</w:t>
      </w:r>
      <w:r>
        <w:rPr>
          <w:rFonts w:ascii="Arial" w:hAnsi="Arial" w:cs="Arial"/>
          <w:b/>
          <w:color w:val="0000FF"/>
          <w:sz w:val="24"/>
        </w:rPr>
        <w:tab/>
      </w:r>
      <w:r>
        <w:rPr>
          <w:rFonts w:ascii="Arial" w:hAnsi="Arial" w:cs="Arial"/>
          <w:b/>
          <w:sz w:val="24"/>
        </w:rPr>
        <w:t>Revised WID on UE Conformance - XR (eXtended Reality) enhancements for NR plus CT1 aspects</w:t>
      </w:r>
    </w:p>
    <w:p w14:paraId="7F03DC69"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522B9936" w14:textId="77777777" w:rsidR="00A7610C" w:rsidRDefault="00A7610C" w:rsidP="00A7610C">
      <w:pPr>
        <w:rPr>
          <w:color w:val="808080"/>
        </w:rPr>
      </w:pPr>
      <w:r>
        <w:rPr>
          <w:color w:val="808080"/>
        </w:rPr>
        <w:t>(Replaces RP-240935)</w:t>
      </w:r>
    </w:p>
    <w:p w14:paraId="6DA18A33" w14:textId="77777777" w:rsidR="00A7610C" w:rsidRDefault="00A7610C" w:rsidP="00A7610C">
      <w:pPr>
        <w:rPr>
          <w:rFonts w:ascii="Arial" w:hAnsi="Arial" w:cs="Arial"/>
          <w:b/>
        </w:rPr>
      </w:pPr>
      <w:r>
        <w:rPr>
          <w:rFonts w:ascii="Arial" w:hAnsi="Arial" w:cs="Arial"/>
          <w:b/>
        </w:rPr>
        <w:t xml:space="preserve">Discussion: </w:t>
      </w:r>
    </w:p>
    <w:p w14:paraId="693FC1B5" w14:textId="77777777" w:rsidR="00A7610C" w:rsidRDefault="00A7610C" w:rsidP="00A7610C">
      <w:r>
        <w:t>MCC: this WID revision has the intention to also test the 2RX for XR in this WI; note: Against recommendation from MCC 2RX was not considered to be part of the REL-18 WI NR_XR_enh but it was introduced as a separate TEI feature i.e. it would therefore require a separate RAN5 WI. Next time please avoid fancy separations of features under TEI as this creates also problems for RAN5 and future handlings of this topic.</w:t>
      </w:r>
    </w:p>
    <w:p w14:paraId="4DF72E45" w14:textId="77777777" w:rsidR="00A7610C" w:rsidRDefault="00A7610C" w:rsidP="00A7610C">
      <w:r>
        <w:t>Nokia: will update 2RX CRs next time</w:t>
      </w:r>
    </w:p>
    <w:p w14:paraId="1EB6EE0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637AA" w14:textId="77777777" w:rsidR="00A7610C" w:rsidRDefault="00A7610C" w:rsidP="00A7610C">
      <w:pPr>
        <w:pStyle w:val="Heading4"/>
      </w:pPr>
      <w:bookmarkStart w:id="592" w:name="_Toc174268599"/>
      <w:bookmarkStart w:id="593" w:name="_Toc174924608"/>
      <w:r>
        <w:t>13.4.14</w:t>
      </w:r>
      <w:r>
        <w:tab/>
        <w:t>UE Conf. - Introduction of 900 MHz LTE band in the US [New RAN5 WI: LTE_900MHz_US-UEConTest]</w:t>
      </w:r>
      <w:bookmarkEnd w:id="592"/>
      <w:bookmarkEnd w:id="593"/>
    </w:p>
    <w:p w14:paraId="37226CA5" w14:textId="77777777" w:rsidR="00A7610C" w:rsidRDefault="00A7610C" w:rsidP="00A7610C">
      <w:pPr>
        <w:rPr>
          <w:rFonts w:ascii="Arial" w:hAnsi="Arial" w:cs="Arial"/>
          <w:b/>
          <w:sz w:val="24"/>
        </w:rPr>
      </w:pPr>
      <w:r>
        <w:rPr>
          <w:rFonts w:ascii="Arial" w:hAnsi="Arial" w:cs="Arial"/>
          <w:b/>
          <w:color w:val="0000FF"/>
          <w:sz w:val="24"/>
        </w:rPr>
        <w:t>RP-240915</w:t>
      </w:r>
      <w:r>
        <w:rPr>
          <w:rFonts w:ascii="Arial" w:hAnsi="Arial" w:cs="Arial"/>
          <w:b/>
          <w:color w:val="0000FF"/>
          <w:sz w:val="24"/>
        </w:rPr>
        <w:tab/>
      </w:r>
      <w:r>
        <w:rPr>
          <w:rFonts w:ascii="Arial" w:hAnsi="Arial" w:cs="Arial"/>
          <w:b/>
          <w:sz w:val="24"/>
        </w:rPr>
        <w:t>Status report for WI UE Conformance – Introduction of 900 MHz LTE band in the US; rapporteur: Nokia</w:t>
      </w:r>
    </w:p>
    <w:p w14:paraId="3EAEC16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3E162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4EDE6" w14:textId="77777777" w:rsidR="00A7610C" w:rsidRDefault="00A7610C" w:rsidP="00A7610C">
      <w:pPr>
        <w:rPr>
          <w:rFonts w:ascii="Arial" w:hAnsi="Arial" w:cs="Arial"/>
          <w:b/>
          <w:sz w:val="24"/>
        </w:rPr>
      </w:pPr>
      <w:r>
        <w:rPr>
          <w:rFonts w:ascii="Arial" w:hAnsi="Arial" w:cs="Arial"/>
          <w:b/>
          <w:color w:val="0000FF"/>
          <w:sz w:val="24"/>
        </w:rPr>
        <w:t>RP-240996</w:t>
      </w:r>
      <w:r>
        <w:rPr>
          <w:rFonts w:ascii="Arial" w:hAnsi="Arial" w:cs="Arial"/>
          <w:b/>
          <w:color w:val="0000FF"/>
          <w:sz w:val="24"/>
        </w:rPr>
        <w:tab/>
      </w:r>
      <w:r>
        <w:rPr>
          <w:rFonts w:ascii="Arial" w:hAnsi="Arial" w:cs="Arial"/>
          <w:b/>
          <w:sz w:val="24"/>
        </w:rPr>
        <w:t>CR Pack on LTE_900MHz_US-UEConTest</w:t>
      </w:r>
    </w:p>
    <w:p w14:paraId="4A87639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03E222" w14:textId="77777777" w:rsidR="00A7610C" w:rsidRDefault="00A7610C" w:rsidP="00A7610C">
      <w:pPr>
        <w:rPr>
          <w:rFonts w:ascii="Arial" w:hAnsi="Arial" w:cs="Arial"/>
          <w:b/>
        </w:rPr>
      </w:pPr>
      <w:r>
        <w:rPr>
          <w:rFonts w:ascii="Arial" w:hAnsi="Arial" w:cs="Arial"/>
          <w:b/>
        </w:rPr>
        <w:t xml:space="preserve">Discussion: </w:t>
      </w:r>
    </w:p>
    <w:p w14:paraId="7B07031F" w14:textId="77777777" w:rsidR="00A7610C" w:rsidRDefault="00A7610C" w:rsidP="00A7610C">
      <w:r>
        <w:t>MCC: late submission</w:t>
      </w:r>
    </w:p>
    <w:p w14:paraId="570FB51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43FA8" w14:textId="77777777" w:rsidR="00A7610C" w:rsidRDefault="00A7610C" w:rsidP="00A7610C">
      <w:pPr>
        <w:pStyle w:val="Heading4"/>
      </w:pPr>
      <w:bookmarkStart w:id="594" w:name="_Toc174268600"/>
      <w:bookmarkStart w:id="595" w:name="_Toc174924609"/>
      <w:r>
        <w:t>13.4.15</w:t>
      </w:r>
      <w:r>
        <w:tab/>
        <w:t>UE Conf. - NR RF requirements enhancement for FR2, Phase 3 [New RAN5 WI: NR_RF_FR2_req_Ph3-UEConTest]</w:t>
      </w:r>
      <w:bookmarkEnd w:id="594"/>
      <w:bookmarkEnd w:id="595"/>
    </w:p>
    <w:p w14:paraId="082AB7E6" w14:textId="77777777" w:rsidR="00A7610C" w:rsidRDefault="00A7610C" w:rsidP="00A7610C">
      <w:pPr>
        <w:rPr>
          <w:rFonts w:ascii="Arial" w:hAnsi="Arial" w:cs="Arial"/>
          <w:b/>
          <w:sz w:val="24"/>
        </w:rPr>
      </w:pPr>
      <w:r>
        <w:rPr>
          <w:rFonts w:ascii="Arial" w:hAnsi="Arial" w:cs="Arial"/>
          <w:b/>
          <w:color w:val="0000FF"/>
          <w:sz w:val="24"/>
        </w:rPr>
        <w:t>RP-241175</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69DD97F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1AEAE3" w14:textId="77777777" w:rsidR="00A7610C" w:rsidRDefault="00A7610C" w:rsidP="00A7610C">
      <w:pPr>
        <w:rPr>
          <w:rFonts w:ascii="Arial" w:hAnsi="Arial" w:cs="Arial"/>
          <w:b/>
        </w:rPr>
      </w:pPr>
      <w:r>
        <w:rPr>
          <w:rFonts w:ascii="Arial" w:hAnsi="Arial" w:cs="Arial"/>
          <w:b/>
        </w:rPr>
        <w:t xml:space="preserve">Abstract: </w:t>
      </w:r>
    </w:p>
    <w:p w14:paraId="24B20DB6" w14:textId="77777777" w:rsidR="00A7610C" w:rsidRDefault="00A7610C" w:rsidP="00A7610C">
      <w:r>
        <w:t>End: 03/2025; Compl.: 5%</w:t>
      </w:r>
    </w:p>
    <w:p w14:paraId="5DC4D3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AC9BA" w14:textId="77777777" w:rsidR="00A7610C" w:rsidRDefault="00A7610C" w:rsidP="00A7610C">
      <w:pPr>
        <w:rPr>
          <w:rFonts w:ascii="Arial" w:hAnsi="Arial" w:cs="Arial"/>
          <w:b/>
          <w:sz w:val="24"/>
        </w:rPr>
      </w:pPr>
      <w:r>
        <w:rPr>
          <w:rFonts w:ascii="Arial" w:hAnsi="Arial" w:cs="Arial"/>
          <w:b/>
          <w:color w:val="0000FF"/>
          <w:sz w:val="24"/>
        </w:rPr>
        <w:t>RP-240997</w:t>
      </w:r>
      <w:r>
        <w:rPr>
          <w:rFonts w:ascii="Arial" w:hAnsi="Arial" w:cs="Arial"/>
          <w:b/>
          <w:color w:val="0000FF"/>
          <w:sz w:val="24"/>
        </w:rPr>
        <w:tab/>
      </w:r>
      <w:r>
        <w:rPr>
          <w:rFonts w:ascii="Arial" w:hAnsi="Arial" w:cs="Arial"/>
          <w:b/>
          <w:sz w:val="24"/>
        </w:rPr>
        <w:t>CR Pack on NR_RF_FR2_req_Ph3-UEConTest</w:t>
      </w:r>
    </w:p>
    <w:p w14:paraId="4A19D1E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95F231" w14:textId="77777777" w:rsidR="00A7610C" w:rsidRDefault="00A7610C" w:rsidP="00A7610C">
      <w:pPr>
        <w:rPr>
          <w:rFonts w:ascii="Arial" w:hAnsi="Arial" w:cs="Arial"/>
          <w:b/>
        </w:rPr>
      </w:pPr>
      <w:r>
        <w:rPr>
          <w:rFonts w:ascii="Arial" w:hAnsi="Arial" w:cs="Arial"/>
          <w:b/>
        </w:rPr>
        <w:t xml:space="preserve">Discussion: </w:t>
      </w:r>
    </w:p>
    <w:p w14:paraId="22791DE4" w14:textId="77777777" w:rsidR="00A7610C" w:rsidRDefault="00A7610C" w:rsidP="00A7610C">
      <w:r>
        <w:t>MCC: late submission</w:t>
      </w:r>
    </w:p>
    <w:p w14:paraId="1B7C705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FBD5D" w14:textId="77777777" w:rsidR="00A7610C" w:rsidRDefault="00A7610C" w:rsidP="00A7610C">
      <w:pPr>
        <w:pStyle w:val="Heading4"/>
      </w:pPr>
      <w:bookmarkStart w:id="596" w:name="_Toc174268601"/>
      <w:bookmarkStart w:id="597" w:name="_Toc174924610"/>
      <w:r>
        <w:t>13.4.16</w:t>
      </w:r>
      <w:r>
        <w:tab/>
        <w:t>UE Conf. - Further RF requirements enhancement for NR and EN-DC in FR1 [New RAN5 WI: NR_ENDC_RF_FR1_enh2-UEConTest]</w:t>
      </w:r>
      <w:bookmarkEnd w:id="596"/>
      <w:bookmarkEnd w:id="597"/>
    </w:p>
    <w:p w14:paraId="7B404BE2" w14:textId="77777777" w:rsidR="00A7610C" w:rsidRDefault="00A7610C" w:rsidP="00A7610C">
      <w:pPr>
        <w:rPr>
          <w:rFonts w:ascii="Arial" w:hAnsi="Arial" w:cs="Arial"/>
          <w:b/>
          <w:sz w:val="24"/>
        </w:rPr>
      </w:pPr>
      <w:r>
        <w:rPr>
          <w:rFonts w:ascii="Arial" w:hAnsi="Arial" w:cs="Arial"/>
          <w:b/>
          <w:color w:val="0000FF"/>
          <w:sz w:val="24"/>
        </w:rPr>
        <w:t>RP-241377</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6CAC18A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3AD31A" w14:textId="77777777" w:rsidR="00A7610C" w:rsidRDefault="00A7610C" w:rsidP="00A7610C">
      <w:pPr>
        <w:rPr>
          <w:rFonts w:ascii="Arial" w:hAnsi="Arial" w:cs="Arial"/>
          <w:b/>
        </w:rPr>
      </w:pPr>
      <w:r>
        <w:rPr>
          <w:rFonts w:ascii="Arial" w:hAnsi="Arial" w:cs="Arial"/>
          <w:b/>
        </w:rPr>
        <w:t xml:space="preserve">Abstract: </w:t>
      </w:r>
    </w:p>
    <w:p w14:paraId="68C15FD7" w14:textId="77777777" w:rsidR="00A7610C" w:rsidRDefault="00A7610C" w:rsidP="00A7610C">
      <w:r>
        <w:t>Completion: 5%; Target: June 2025</w:t>
      </w:r>
    </w:p>
    <w:p w14:paraId="5D869B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12E99" w14:textId="77777777" w:rsidR="00A7610C" w:rsidRDefault="00A7610C" w:rsidP="00A7610C">
      <w:pPr>
        <w:pStyle w:val="Heading4"/>
      </w:pPr>
      <w:bookmarkStart w:id="598" w:name="_Toc174268602"/>
      <w:bookmarkStart w:id="599" w:name="_Toc174924611"/>
      <w:r>
        <w:t>13.4.17</w:t>
      </w:r>
      <w:r>
        <w:tab/>
        <w:t>UE Conf. - Network energy savings for NR [New RAN5 WI: Netw_Energy_NR-UEConTest]</w:t>
      </w:r>
      <w:bookmarkEnd w:id="598"/>
      <w:bookmarkEnd w:id="599"/>
    </w:p>
    <w:p w14:paraId="18655197" w14:textId="77777777" w:rsidR="00A7610C" w:rsidRDefault="00A7610C" w:rsidP="00A7610C">
      <w:pPr>
        <w:rPr>
          <w:rFonts w:ascii="Arial" w:hAnsi="Arial" w:cs="Arial"/>
          <w:b/>
          <w:sz w:val="24"/>
        </w:rPr>
      </w:pPr>
      <w:r>
        <w:rPr>
          <w:rFonts w:ascii="Arial" w:hAnsi="Arial" w:cs="Arial"/>
          <w:b/>
          <w:color w:val="0000FF"/>
          <w:sz w:val="24"/>
        </w:rPr>
        <w:t>RP-241378</w:t>
      </w:r>
      <w:r>
        <w:rPr>
          <w:rFonts w:ascii="Arial" w:hAnsi="Arial" w:cs="Arial"/>
          <w:b/>
          <w:color w:val="0000FF"/>
          <w:sz w:val="24"/>
        </w:rPr>
        <w:tab/>
      </w:r>
      <w:r>
        <w:rPr>
          <w:rFonts w:ascii="Arial" w:hAnsi="Arial" w:cs="Arial"/>
          <w:b/>
          <w:sz w:val="24"/>
        </w:rPr>
        <w:t>Status report for WI: UE Conformance - Network energy savings for NR; rapporteur: Huawei</w:t>
      </w:r>
    </w:p>
    <w:p w14:paraId="01F7D59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C8C8A3" w14:textId="77777777" w:rsidR="00A7610C" w:rsidRDefault="00A7610C" w:rsidP="00A7610C">
      <w:pPr>
        <w:rPr>
          <w:rFonts w:ascii="Arial" w:hAnsi="Arial" w:cs="Arial"/>
          <w:b/>
        </w:rPr>
      </w:pPr>
      <w:r>
        <w:rPr>
          <w:rFonts w:ascii="Arial" w:hAnsi="Arial" w:cs="Arial"/>
          <w:b/>
        </w:rPr>
        <w:t xml:space="preserve">Abstract: </w:t>
      </w:r>
    </w:p>
    <w:p w14:paraId="00C5C819" w14:textId="77777777" w:rsidR="00A7610C" w:rsidRDefault="00A7610C" w:rsidP="00A7610C">
      <w:r>
        <w:t>Completion: 5%; Target: June 2025</w:t>
      </w:r>
    </w:p>
    <w:p w14:paraId="3E9A180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7F605" w14:textId="77777777" w:rsidR="00A7610C" w:rsidRDefault="00A7610C" w:rsidP="00A7610C">
      <w:pPr>
        <w:pStyle w:val="Heading4"/>
      </w:pPr>
      <w:bookmarkStart w:id="600" w:name="_Toc174268603"/>
      <w:bookmarkStart w:id="601" w:name="_Toc174924612"/>
      <w:r>
        <w:t>13.4.18</w:t>
      </w:r>
      <w:r>
        <w:tab/>
        <w:t>UE Conf. - Simultaneous Rx/Tx band combinations for NR CA/DC, NR SUL and LTE/NR DC in Rel-18 [New RAN5 WI: LTE_NR_Simult_RxTx_R18-UEConTest]</w:t>
      </w:r>
      <w:bookmarkEnd w:id="600"/>
      <w:bookmarkEnd w:id="601"/>
    </w:p>
    <w:p w14:paraId="38C5F555" w14:textId="77777777" w:rsidR="00A7610C" w:rsidRDefault="00A7610C" w:rsidP="00A7610C">
      <w:pPr>
        <w:rPr>
          <w:rFonts w:ascii="Arial" w:hAnsi="Arial" w:cs="Arial"/>
          <w:b/>
          <w:sz w:val="24"/>
        </w:rPr>
      </w:pPr>
      <w:r>
        <w:rPr>
          <w:rFonts w:ascii="Arial" w:hAnsi="Arial" w:cs="Arial"/>
          <w:b/>
          <w:color w:val="0000FF"/>
          <w:sz w:val="24"/>
        </w:rPr>
        <w:t>RP-241379</w:t>
      </w:r>
      <w:r>
        <w:rPr>
          <w:rFonts w:ascii="Arial" w:hAnsi="Arial" w:cs="Arial"/>
          <w:b/>
          <w:color w:val="0000FF"/>
          <w:sz w:val="24"/>
        </w:rPr>
        <w:tab/>
      </w:r>
      <w:r>
        <w:rPr>
          <w:rFonts w:ascii="Arial" w:hAnsi="Arial" w:cs="Arial"/>
          <w:b/>
          <w:sz w:val="24"/>
        </w:rPr>
        <w:t>Status report for WI: UE Conformance - Simultaneous Rx/Tx band combinations for NR CA/DC, NR SUL and LTE/NR DC in Rel-18; rapporteur: Huawei</w:t>
      </w:r>
    </w:p>
    <w:p w14:paraId="1D619DB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EC352B" w14:textId="77777777" w:rsidR="00A7610C" w:rsidRDefault="00A7610C" w:rsidP="00A7610C">
      <w:pPr>
        <w:rPr>
          <w:rFonts w:ascii="Arial" w:hAnsi="Arial" w:cs="Arial"/>
          <w:b/>
        </w:rPr>
      </w:pPr>
      <w:r>
        <w:rPr>
          <w:rFonts w:ascii="Arial" w:hAnsi="Arial" w:cs="Arial"/>
          <w:b/>
        </w:rPr>
        <w:t xml:space="preserve">Abstract: </w:t>
      </w:r>
    </w:p>
    <w:p w14:paraId="34C09B99" w14:textId="77777777" w:rsidR="00A7610C" w:rsidRDefault="00A7610C" w:rsidP="00A7610C">
      <w:r>
        <w:t>Completion: 58%; Target: June 2025</w:t>
      </w:r>
    </w:p>
    <w:p w14:paraId="5C1E026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F8171" w14:textId="77777777" w:rsidR="00A7610C" w:rsidRDefault="00A7610C" w:rsidP="00A7610C">
      <w:pPr>
        <w:rPr>
          <w:rFonts w:ascii="Arial" w:hAnsi="Arial" w:cs="Arial"/>
          <w:b/>
          <w:sz w:val="24"/>
        </w:rPr>
      </w:pPr>
      <w:r>
        <w:rPr>
          <w:rFonts w:ascii="Arial" w:hAnsi="Arial" w:cs="Arial"/>
          <w:b/>
          <w:color w:val="0000FF"/>
          <w:sz w:val="24"/>
        </w:rPr>
        <w:t>RP-240998</w:t>
      </w:r>
      <w:r>
        <w:rPr>
          <w:rFonts w:ascii="Arial" w:hAnsi="Arial" w:cs="Arial"/>
          <w:b/>
          <w:color w:val="0000FF"/>
          <w:sz w:val="24"/>
        </w:rPr>
        <w:tab/>
      </w:r>
      <w:r>
        <w:rPr>
          <w:rFonts w:ascii="Arial" w:hAnsi="Arial" w:cs="Arial"/>
          <w:b/>
          <w:sz w:val="24"/>
        </w:rPr>
        <w:t>CR Pack on LTE_NR_Simult_RxTx_R18-UEConTest</w:t>
      </w:r>
    </w:p>
    <w:p w14:paraId="332572D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B46592" w14:textId="77777777" w:rsidR="00A7610C" w:rsidRDefault="00A7610C" w:rsidP="00A7610C">
      <w:pPr>
        <w:rPr>
          <w:rFonts w:ascii="Arial" w:hAnsi="Arial" w:cs="Arial"/>
          <w:b/>
        </w:rPr>
      </w:pPr>
      <w:r>
        <w:rPr>
          <w:rFonts w:ascii="Arial" w:hAnsi="Arial" w:cs="Arial"/>
          <w:b/>
        </w:rPr>
        <w:t xml:space="preserve">Discussion: </w:t>
      </w:r>
    </w:p>
    <w:p w14:paraId="29A97159" w14:textId="77777777" w:rsidR="00A7610C" w:rsidRDefault="00A7610C" w:rsidP="00A7610C">
      <w:r>
        <w:t>MCC: late submission</w:t>
      </w:r>
    </w:p>
    <w:p w14:paraId="646E3E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28F8D" w14:textId="77777777" w:rsidR="00A7610C" w:rsidRDefault="00A7610C" w:rsidP="00A7610C">
      <w:pPr>
        <w:pStyle w:val="Heading4"/>
      </w:pPr>
      <w:bookmarkStart w:id="602" w:name="_Toc174268604"/>
      <w:bookmarkStart w:id="603" w:name="_Toc174924613"/>
      <w:r>
        <w:t>13.4.19</w:t>
      </w:r>
      <w:r>
        <w:tab/>
        <w:t>UE Conf. - Further NR coverage enhancements [New RAN5 WI: NR_cov_enh2-UEConTest]</w:t>
      </w:r>
      <w:bookmarkEnd w:id="602"/>
      <w:bookmarkEnd w:id="603"/>
    </w:p>
    <w:p w14:paraId="69F9FDCB" w14:textId="77777777" w:rsidR="00A7610C" w:rsidRDefault="00A7610C" w:rsidP="00A7610C">
      <w:pPr>
        <w:rPr>
          <w:rFonts w:ascii="Arial" w:hAnsi="Arial" w:cs="Arial"/>
          <w:b/>
          <w:sz w:val="24"/>
        </w:rPr>
      </w:pPr>
      <w:r>
        <w:rPr>
          <w:rFonts w:ascii="Arial" w:hAnsi="Arial" w:cs="Arial"/>
          <w:b/>
          <w:color w:val="0000FF"/>
          <w:sz w:val="24"/>
        </w:rPr>
        <w:t>RP-241300</w:t>
      </w:r>
      <w:r>
        <w:rPr>
          <w:rFonts w:ascii="Arial" w:hAnsi="Arial" w:cs="Arial"/>
          <w:b/>
          <w:color w:val="0000FF"/>
          <w:sz w:val="24"/>
        </w:rPr>
        <w:tab/>
      </w:r>
      <w:r>
        <w:rPr>
          <w:rFonts w:ascii="Arial" w:hAnsi="Arial" w:cs="Arial"/>
          <w:b/>
          <w:sz w:val="24"/>
        </w:rPr>
        <w:t>Status report for UE Conformance - Further NR coverage enhancements; rapporteur: China Telecom, Huawei, Hisilicon</w:t>
      </w:r>
    </w:p>
    <w:p w14:paraId="368A526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880458" w14:textId="77777777" w:rsidR="00A7610C" w:rsidRDefault="00A7610C" w:rsidP="00A7610C">
      <w:pPr>
        <w:rPr>
          <w:rFonts w:ascii="Arial" w:hAnsi="Arial" w:cs="Arial"/>
          <w:b/>
        </w:rPr>
      </w:pPr>
      <w:r>
        <w:rPr>
          <w:rFonts w:ascii="Arial" w:hAnsi="Arial" w:cs="Arial"/>
          <w:b/>
        </w:rPr>
        <w:t xml:space="preserve">Abstract: </w:t>
      </w:r>
    </w:p>
    <w:p w14:paraId="441B9662" w14:textId="77777777" w:rsidR="00A7610C" w:rsidRDefault="00A7610C" w:rsidP="00A7610C">
      <w:r>
        <w:t>5% completed</w:t>
      </w:r>
    </w:p>
    <w:p w14:paraId="7165158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7B369" w14:textId="77777777" w:rsidR="00A7610C" w:rsidRDefault="00A7610C" w:rsidP="00A7610C">
      <w:pPr>
        <w:pStyle w:val="Heading4"/>
      </w:pPr>
      <w:bookmarkStart w:id="604" w:name="_Toc174268605"/>
      <w:bookmarkStart w:id="605" w:name="_Toc174924614"/>
      <w:r>
        <w:t>13.4.20</w:t>
      </w:r>
      <w:r>
        <w:tab/>
        <w:t>UE Conf. - Multi-carrier enhancements for NR [New RAN5 WI: NR_MC_enh-UEConTest]</w:t>
      </w:r>
      <w:bookmarkEnd w:id="604"/>
      <w:bookmarkEnd w:id="605"/>
    </w:p>
    <w:p w14:paraId="32AA9531" w14:textId="77777777" w:rsidR="00A7610C" w:rsidRDefault="00A7610C" w:rsidP="00A7610C">
      <w:pPr>
        <w:rPr>
          <w:rFonts w:ascii="Arial" w:hAnsi="Arial" w:cs="Arial"/>
          <w:b/>
          <w:sz w:val="24"/>
        </w:rPr>
      </w:pPr>
      <w:r>
        <w:rPr>
          <w:rFonts w:ascii="Arial" w:hAnsi="Arial" w:cs="Arial"/>
          <w:b/>
          <w:color w:val="0000FF"/>
          <w:sz w:val="24"/>
        </w:rPr>
        <w:t>RP-241301</w:t>
      </w:r>
      <w:r>
        <w:rPr>
          <w:rFonts w:ascii="Arial" w:hAnsi="Arial" w:cs="Arial"/>
          <w:b/>
          <w:color w:val="0000FF"/>
          <w:sz w:val="24"/>
        </w:rPr>
        <w:tab/>
      </w:r>
      <w:r>
        <w:rPr>
          <w:rFonts w:ascii="Arial" w:hAnsi="Arial" w:cs="Arial"/>
          <w:b/>
          <w:sz w:val="24"/>
        </w:rPr>
        <w:t>Status report for WI UE Conformance - Multi-carrier enhancements for NR; rapporteur; China Telecom, Huawei, Hisilicon</w:t>
      </w:r>
    </w:p>
    <w:p w14:paraId="552A4EA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18D61A" w14:textId="77777777" w:rsidR="00A7610C" w:rsidRDefault="00A7610C" w:rsidP="00A7610C">
      <w:pPr>
        <w:rPr>
          <w:rFonts w:ascii="Arial" w:hAnsi="Arial" w:cs="Arial"/>
          <w:b/>
        </w:rPr>
      </w:pPr>
      <w:r>
        <w:rPr>
          <w:rFonts w:ascii="Arial" w:hAnsi="Arial" w:cs="Arial"/>
          <w:b/>
        </w:rPr>
        <w:t xml:space="preserve">Abstract: </w:t>
      </w:r>
    </w:p>
    <w:p w14:paraId="7ADA976E" w14:textId="77777777" w:rsidR="00A7610C" w:rsidRDefault="00A7610C" w:rsidP="00A7610C">
      <w:r>
        <w:t>18% completed</w:t>
      </w:r>
    </w:p>
    <w:p w14:paraId="2EF05E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52C1B" w14:textId="77777777" w:rsidR="00A7610C" w:rsidRDefault="00A7610C" w:rsidP="00A7610C">
      <w:pPr>
        <w:rPr>
          <w:rFonts w:ascii="Arial" w:hAnsi="Arial" w:cs="Arial"/>
          <w:b/>
          <w:sz w:val="24"/>
        </w:rPr>
      </w:pPr>
      <w:r>
        <w:rPr>
          <w:rFonts w:ascii="Arial" w:hAnsi="Arial" w:cs="Arial"/>
          <w:b/>
          <w:color w:val="0000FF"/>
          <w:sz w:val="24"/>
        </w:rPr>
        <w:t>RP-240999</w:t>
      </w:r>
      <w:r>
        <w:rPr>
          <w:rFonts w:ascii="Arial" w:hAnsi="Arial" w:cs="Arial"/>
          <w:b/>
          <w:color w:val="0000FF"/>
          <w:sz w:val="24"/>
        </w:rPr>
        <w:tab/>
      </w:r>
      <w:r>
        <w:rPr>
          <w:rFonts w:ascii="Arial" w:hAnsi="Arial" w:cs="Arial"/>
          <w:b/>
          <w:sz w:val="24"/>
        </w:rPr>
        <w:t>CR Pack on NR_MC_enh-UEConTest</w:t>
      </w:r>
    </w:p>
    <w:p w14:paraId="1C89ECA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48FBF6" w14:textId="77777777" w:rsidR="00A7610C" w:rsidRDefault="00A7610C" w:rsidP="00A7610C">
      <w:pPr>
        <w:rPr>
          <w:rFonts w:ascii="Arial" w:hAnsi="Arial" w:cs="Arial"/>
          <w:b/>
        </w:rPr>
      </w:pPr>
      <w:r>
        <w:rPr>
          <w:rFonts w:ascii="Arial" w:hAnsi="Arial" w:cs="Arial"/>
          <w:b/>
        </w:rPr>
        <w:t xml:space="preserve">Discussion: </w:t>
      </w:r>
    </w:p>
    <w:p w14:paraId="74F71422" w14:textId="77777777" w:rsidR="00A7610C" w:rsidRDefault="00A7610C" w:rsidP="00A7610C">
      <w:r>
        <w:t>MCC: late submission</w:t>
      </w:r>
    </w:p>
    <w:p w14:paraId="45CC61A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AFC8A" w14:textId="77777777" w:rsidR="00A7610C" w:rsidRDefault="00A7610C" w:rsidP="00A7610C">
      <w:pPr>
        <w:pStyle w:val="Heading4"/>
      </w:pPr>
      <w:bookmarkStart w:id="606" w:name="_Toc174268606"/>
      <w:bookmarkStart w:id="607" w:name="_Toc174924615"/>
      <w:r>
        <w:t>13.4.21</w:t>
      </w:r>
      <w:r>
        <w:tab/>
        <w:t>UE Conf. - Enhanced NR support for high speed train scenario in FR2 [New RAN5 WI: NR_HST_FR2_enh-UEConTest]</w:t>
      </w:r>
      <w:bookmarkEnd w:id="606"/>
      <w:bookmarkEnd w:id="607"/>
    </w:p>
    <w:p w14:paraId="22470ECE" w14:textId="77777777" w:rsidR="00A7610C" w:rsidRDefault="00A7610C" w:rsidP="00A7610C">
      <w:pPr>
        <w:rPr>
          <w:rFonts w:ascii="Arial" w:hAnsi="Arial" w:cs="Arial"/>
          <w:b/>
          <w:sz w:val="24"/>
        </w:rPr>
      </w:pPr>
      <w:r>
        <w:rPr>
          <w:rFonts w:ascii="Arial" w:hAnsi="Arial" w:cs="Arial"/>
          <w:b/>
          <w:color w:val="0000FF"/>
          <w:sz w:val="24"/>
        </w:rPr>
        <w:t>RP-241278</w:t>
      </w:r>
      <w:r>
        <w:rPr>
          <w:rFonts w:ascii="Arial" w:hAnsi="Arial" w:cs="Arial"/>
          <w:b/>
          <w:color w:val="0000FF"/>
          <w:sz w:val="24"/>
        </w:rPr>
        <w:tab/>
      </w:r>
      <w:r>
        <w:rPr>
          <w:rFonts w:ascii="Arial" w:hAnsi="Arial" w:cs="Arial"/>
          <w:b/>
          <w:sz w:val="24"/>
        </w:rPr>
        <w:t>Status Report for WI UE Conformance - Enhanced NR support for high speed train scenario in frequency range 2; rapporteur: Samsung</w:t>
      </w:r>
    </w:p>
    <w:p w14:paraId="1B0FB20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2E85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8979" w14:textId="77777777" w:rsidR="00A7610C" w:rsidRDefault="00A7610C" w:rsidP="00A7610C">
      <w:pPr>
        <w:pStyle w:val="Heading4"/>
      </w:pPr>
      <w:bookmarkStart w:id="608" w:name="_Toc174268607"/>
      <w:bookmarkStart w:id="609" w:name="_Toc174924616"/>
      <w:r>
        <w:t>13.4.22</w:t>
      </w:r>
      <w:r>
        <w:tab/>
        <w:t>UE Conf. - NR MIMO evolution for DL and UL [New RAN5 WI: NR_MIMO_evo_DL_UL-UEConTest]</w:t>
      </w:r>
      <w:bookmarkEnd w:id="608"/>
      <w:bookmarkEnd w:id="609"/>
    </w:p>
    <w:p w14:paraId="3FAABF86" w14:textId="77777777" w:rsidR="00A7610C" w:rsidRDefault="00A7610C" w:rsidP="00A7610C">
      <w:pPr>
        <w:rPr>
          <w:rFonts w:ascii="Arial" w:hAnsi="Arial" w:cs="Arial"/>
          <w:b/>
          <w:sz w:val="24"/>
        </w:rPr>
      </w:pPr>
      <w:r>
        <w:rPr>
          <w:rFonts w:ascii="Arial" w:hAnsi="Arial" w:cs="Arial"/>
          <w:b/>
          <w:color w:val="0000FF"/>
          <w:sz w:val="24"/>
        </w:rPr>
        <w:t>RP-241279</w:t>
      </w:r>
      <w:r>
        <w:rPr>
          <w:rFonts w:ascii="Arial" w:hAnsi="Arial" w:cs="Arial"/>
          <w:b/>
          <w:color w:val="0000FF"/>
          <w:sz w:val="24"/>
        </w:rPr>
        <w:tab/>
      </w:r>
      <w:r>
        <w:rPr>
          <w:rFonts w:ascii="Arial" w:hAnsi="Arial" w:cs="Arial"/>
          <w:b/>
          <w:sz w:val="24"/>
        </w:rPr>
        <w:t>Status Report for WI UE Conformance - NR MIMO evolution for downlink and uplink; rapporteur: Samsung</w:t>
      </w:r>
    </w:p>
    <w:p w14:paraId="148245F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C380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50C23" w14:textId="77777777" w:rsidR="00A7610C" w:rsidRDefault="00A7610C" w:rsidP="00A7610C">
      <w:pPr>
        <w:pStyle w:val="Heading4"/>
      </w:pPr>
      <w:bookmarkStart w:id="610" w:name="_Toc174268608"/>
      <w:bookmarkStart w:id="611" w:name="_Toc174924617"/>
      <w:r>
        <w:t>13.4.23</w:t>
      </w:r>
      <w:r>
        <w:tab/>
        <w:t>UE Conf. - IoT NTN enhancements plus CT1 aspects [New RAN5 WI: IoT_NTN_enh_plus_CT1-UEConTest]</w:t>
      </w:r>
      <w:bookmarkEnd w:id="610"/>
      <w:bookmarkEnd w:id="611"/>
    </w:p>
    <w:p w14:paraId="7D1F7BF8" w14:textId="77777777" w:rsidR="00A7610C" w:rsidRDefault="00A7610C" w:rsidP="00A7610C">
      <w:pPr>
        <w:rPr>
          <w:rFonts w:ascii="Arial" w:hAnsi="Arial" w:cs="Arial"/>
          <w:b/>
          <w:sz w:val="24"/>
        </w:rPr>
      </w:pPr>
      <w:r>
        <w:rPr>
          <w:rFonts w:ascii="Arial" w:hAnsi="Arial" w:cs="Arial"/>
          <w:b/>
          <w:color w:val="0000FF"/>
          <w:sz w:val="24"/>
        </w:rPr>
        <w:t>RP-241198</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3BE3D07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C0D99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95651" w14:textId="77777777" w:rsidR="00A7610C" w:rsidRDefault="00A7610C" w:rsidP="00A7610C">
      <w:pPr>
        <w:rPr>
          <w:rFonts w:ascii="Arial" w:hAnsi="Arial" w:cs="Arial"/>
          <w:b/>
          <w:sz w:val="24"/>
        </w:rPr>
      </w:pPr>
      <w:r>
        <w:rPr>
          <w:rFonts w:ascii="Arial" w:hAnsi="Arial" w:cs="Arial"/>
          <w:b/>
          <w:color w:val="0000FF"/>
          <w:sz w:val="24"/>
        </w:rPr>
        <w:t>RP-241000</w:t>
      </w:r>
      <w:r>
        <w:rPr>
          <w:rFonts w:ascii="Arial" w:hAnsi="Arial" w:cs="Arial"/>
          <w:b/>
          <w:color w:val="0000FF"/>
          <w:sz w:val="24"/>
        </w:rPr>
        <w:tab/>
      </w:r>
      <w:r>
        <w:rPr>
          <w:rFonts w:ascii="Arial" w:hAnsi="Arial" w:cs="Arial"/>
          <w:b/>
          <w:sz w:val="24"/>
        </w:rPr>
        <w:t>CR Pack on IoT_NTN_enh_plus_CT1-UEConTest</w:t>
      </w:r>
    </w:p>
    <w:p w14:paraId="16214C0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6F5469" w14:textId="77777777" w:rsidR="00A7610C" w:rsidRDefault="00A7610C" w:rsidP="00A7610C">
      <w:pPr>
        <w:rPr>
          <w:rFonts w:ascii="Arial" w:hAnsi="Arial" w:cs="Arial"/>
          <w:b/>
        </w:rPr>
      </w:pPr>
      <w:r>
        <w:rPr>
          <w:rFonts w:ascii="Arial" w:hAnsi="Arial" w:cs="Arial"/>
          <w:b/>
        </w:rPr>
        <w:t xml:space="preserve">Discussion: </w:t>
      </w:r>
    </w:p>
    <w:p w14:paraId="4805F0C6" w14:textId="77777777" w:rsidR="00A7610C" w:rsidRDefault="00A7610C" w:rsidP="00A7610C">
      <w:r>
        <w:t>MCC: late submission</w:t>
      </w:r>
    </w:p>
    <w:p w14:paraId="26F2B15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A7FDE" w14:textId="77777777" w:rsidR="00A7610C" w:rsidRDefault="00A7610C" w:rsidP="00A7610C">
      <w:pPr>
        <w:rPr>
          <w:rFonts w:ascii="Arial" w:hAnsi="Arial" w:cs="Arial"/>
          <w:b/>
          <w:sz w:val="24"/>
        </w:rPr>
      </w:pPr>
      <w:r>
        <w:rPr>
          <w:rFonts w:ascii="Arial" w:hAnsi="Arial" w:cs="Arial"/>
          <w:b/>
          <w:color w:val="0000FF"/>
          <w:sz w:val="24"/>
        </w:rPr>
        <w:t>RP-241197</w:t>
      </w:r>
      <w:r>
        <w:rPr>
          <w:rFonts w:ascii="Arial" w:hAnsi="Arial" w:cs="Arial"/>
          <w:b/>
          <w:color w:val="0000FF"/>
          <w:sz w:val="24"/>
        </w:rPr>
        <w:tab/>
      </w:r>
      <w:r>
        <w:rPr>
          <w:rFonts w:ascii="Arial" w:hAnsi="Arial" w:cs="Arial"/>
          <w:b/>
          <w:sz w:val="24"/>
        </w:rPr>
        <w:t>Revised WID on UE Conformance Test Aspects - IoT NTN enhancements plus CT1 aspects</w:t>
      </w:r>
    </w:p>
    <w:p w14:paraId="27584E0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1B534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B54C3" w14:textId="77777777" w:rsidR="00A7610C" w:rsidRDefault="00A7610C" w:rsidP="00A7610C">
      <w:pPr>
        <w:pStyle w:val="Heading4"/>
      </w:pPr>
      <w:bookmarkStart w:id="612" w:name="_Toc174268609"/>
      <w:bookmarkStart w:id="613" w:name="_Toc174924618"/>
      <w:r>
        <w:t>13.4.24</w:t>
      </w:r>
      <w:r>
        <w:tab/>
        <w:t>Test - (Small) Technical Enhancements and Improvements for Rel-18 [TEI18_Test]</w:t>
      </w:r>
      <w:bookmarkEnd w:id="612"/>
      <w:bookmarkEnd w:id="613"/>
    </w:p>
    <w:p w14:paraId="0ADF7CE9" w14:textId="77777777" w:rsidR="00A7610C" w:rsidRDefault="00A7610C" w:rsidP="00A7610C">
      <w:pPr>
        <w:rPr>
          <w:rFonts w:ascii="Arial" w:hAnsi="Arial" w:cs="Arial"/>
          <w:b/>
          <w:sz w:val="24"/>
        </w:rPr>
      </w:pPr>
      <w:r>
        <w:rPr>
          <w:rFonts w:ascii="Arial" w:hAnsi="Arial" w:cs="Arial"/>
          <w:b/>
          <w:color w:val="0000FF"/>
          <w:sz w:val="24"/>
        </w:rPr>
        <w:t>RP-241001</w:t>
      </w:r>
      <w:r>
        <w:rPr>
          <w:rFonts w:ascii="Arial" w:hAnsi="Arial" w:cs="Arial"/>
          <w:b/>
          <w:color w:val="0000FF"/>
          <w:sz w:val="24"/>
        </w:rPr>
        <w:tab/>
      </w:r>
      <w:r>
        <w:rPr>
          <w:rFonts w:ascii="Arial" w:hAnsi="Arial" w:cs="Arial"/>
          <w:b/>
          <w:sz w:val="24"/>
        </w:rPr>
        <w:t>CR Pack on TEI18_Test - Pack 1/3</w:t>
      </w:r>
    </w:p>
    <w:p w14:paraId="3AC7A66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467F67" w14:textId="77777777" w:rsidR="00A7610C" w:rsidRDefault="00A7610C" w:rsidP="00A7610C">
      <w:pPr>
        <w:rPr>
          <w:rFonts w:ascii="Arial" w:hAnsi="Arial" w:cs="Arial"/>
          <w:b/>
        </w:rPr>
      </w:pPr>
      <w:r>
        <w:rPr>
          <w:rFonts w:ascii="Arial" w:hAnsi="Arial" w:cs="Arial"/>
          <w:b/>
        </w:rPr>
        <w:t xml:space="preserve">Discussion: </w:t>
      </w:r>
    </w:p>
    <w:p w14:paraId="639253AE" w14:textId="77777777" w:rsidR="00A7610C" w:rsidRDefault="00A7610C" w:rsidP="00A7610C">
      <w:r>
        <w:t>MCC: late submission</w:t>
      </w:r>
    </w:p>
    <w:p w14:paraId="7FA11C1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E9A8E" w14:textId="77777777" w:rsidR="00A7610C" w:rsidRDefault="00A7610C" w:rsidP="00A7610C">
      <w:pPr>
        <w:rPr>
          <w:rFonts w:ascii="Arial" w:hAnsi="Arial" w:cs="Arial"/>
          <w:b/>
          <w:sz w:val="24"/>
        </w:rPr>
      </w:pPr>
      <w:r>
        <w:rPr>
          <w:rFonts w:ascii="Arial" w:hAnsi="Arial" w:cs="Arial"/>
          <w:b/>
          <w:color w:val="0000FF"/>
          <w:sz w:val="24"/>
        </w:rPr>
        <w:t>RP-241002</w:t>
      </w:r>
      <w:r>
        <w:rPr>
          <w:rFonts w:ascii="Arial" w:hAnsi="Arial" w:cs="Arial"/>
          <w:b/>
          <w:color w:val="0000FF"/>
          <w:sz w:val="24"/>
        </w:rPr>
        <w:tab/>
      </w:r>
      <w:r>
        <w:rPr>
          <w:rFonts w:ascii="Arial" w:hAnsi="Arial" w:cs="Arial"/>
          <w:b/>
          <w:sz w:val="24"/>
        </w:rPr>
        <w:t>CR Pack on TEI18_Test - Pack 2/3</w:t>
      </w:r>
    </w:p>
    <w:p w14:paraId="453C267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9C2D6C" w14:textId="77777777" w:rsidR="00A7610C" w:rsidRDefault="00A7610C" w:rsidP="00A7610C">
      <w:pPr>
        <w:rPr>
          <w:rFonts w:ascii="Arial" w:hAnsi="Arial" w:cs="Arial"/>
          <w:b/>
        </w:rPr>
      </w:pPr>
      <w:r>
        <w:rPr>
          <w:rFonts w:ascii="Arial" w:hAnsi="Arial" w:cs="Arial"/>
          <w:b/>
        </w:rPr>
        <w:t xml:space="preserve">Discussion: </w:t>
      </w:r>
    </w:p>
    <w:p w14:paraId="158756B0" w14:textId="77777777" w:rsidR="00A7610C" w:rsidRDefault="00A7610C" w:rsidP="00A7610C">
      <w:r>
        <w:t>MCC: late submission</w:t>
      </w:r>
    </w:p>
    <w:p w14:paraId="041558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6B569" w14:textId="77777777" w:rsidR="00A7610C" w:rsidRDefault="00A7610C" w:rsidP="00A7610C">
      <w:pPr>
        <w:rPr>
          <w:rFonts w:ascii="Arial" w:hAnsi="Arial" w:cs="Arial"/>
          <w:b/>
          <w:sz w:val="24"/>
        </w:rPr>
      </w:pPr>
      <w:r>
        <w:rPr>
          <w:rFonts w:ascii="Arial" w:hAnsi="Arial" w:cs="Arial"/>
          <w:b/>
          <w:color w:val="0000FF"/>
          <w:sz w:val="24"/>
        </w:rPr>
        <w:t>RP-241003</w:t>
      </w:r>
      <w:r>
        <w:rPr>
          <w:rFonts w:ascii="Arial" w:hAnsi="Arial" w:cs="Arial"/>
          <w:b/>
          <w:color w:val="0000FF"/>
          <w:sz w:val="24"/>
        </w:rPr>
        <w:tab/>
      </w:r>
      <w:r>
        <w:rPr>
          <w:rFonts w:ascii="Arial" w:hAnsi="Arial" w:cs="Arial"/>
          <w:b/>
          <w:sz w:val="24"/>
        </w:rPr>
        <w:t>CR Pack on TEI18_Test - Pack 3/3</w:t>
      </w:r>
    </w:p>
    <w:p w14:paraId="4ACA5F2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B1251F" w14:textId="77777777" w:rsidR="00A7610C" w:rsidRDefault="00A7610C" w:rsidP="00A7610C">
      <w:pPr>
        <w:rPr>
          <w:rFonts w:ascii="Arial" w:hAnsi="Arial" w:cs="Arial"/>
          <w:b/>
        </w:rPr>
      </w:pPr>
      <w:r>
        <w:rPr>
          <w:rFonts w:ascii="Arial" w:hAnsi="Arial" w:cs="Arial"/>
          <w:b/>
        </w:rPr>
        <w:t xml:space="preserve">Discussion: </w:t>
      </w:r>
    </w:p>
    <w:p w14:paraId="36E9FAD1" w14:textId="77777777" w:rsidR="00A7610C" w:rsidRDefault="00A7610C" w:rsidP="00A7610C">
      <w:r>
        <w:t>MCC: late submission</w:t>
      </w:r>
    </w:p>
    <w:p w14:paraId="4947F4A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069A7" w14:textId="77777777" w:rsidR="00A7610C" w:rsidRDefault="00A7610C" w:rsidP="00A7610C">
      <w:pPr>
        <w:pStyle w:val="Heading3"/>
      </w:pPr>
      <w:bookmarkStart w:id="614" w:name="_Toc174268610"/>
      <w:bookmarkStart w:id="615" w:name="_Toc174924619"/>
      <w:r>
        <w:t>13.5</w:t>
      </w:r>
      <w:r>
        <w:tab/>
        <w:t>Closed Rel-18 WIs/SIs</w:t>
      </w:r>
      <w:bookmarkEnd w:id="614"/>
      <w:bookmarkEnd w:id="615"/>
    </w:p>
    <w:p w14:paraId="2162091B" w14:textId="77777777" w:rsidR="00A7610C" w:rsidRDefault="00A7610C" w:rsidP="00A7610C">
      <w:pPr>
        <w:pStyle w:val="Heading3"/>
      </w:pPr>
      <w:bookmarkStart w:id="616" w:name="_Toc174268611"/>
      <w:bookmarkStart w:id="617" w:name="_Toc174924620"/>
      <w:r>
        <w:t>13.6</w:t>
      </w:r>
      <w:r>
        <w:tab/>
        <w:t>R5s CRs from RAN5 electronic meeting ‘#2024-TTCN email’</w:t>
      </w:r>
      <w:bookmarkEnd w:id="616"/>
      <w:bookmarkEnd w:id="617"/>
    </w:p>
    <w:p w14:paraId="490417B1" w14:textId="77777777" w:rsidR="00A7610C" w:rsidRDefault="00A7610C" w:rsidP="00A7610C">
      <w:pPr>
        <w:rPr>
          <w:rFonts w:ascii="Arial" w:hAnsi="Arial" w:cs="Arial"/>
          <w:b/>
          <w:sz w:val="24"/>
        </w:rPr>
      </w:pPr>
      <w:r>
        <w:rPr>
          <w:rFonts w:ascii="Arial" w:hAnsi="Arial" w:cs="Arial"/>
          <w:b/>
          <w:color w:val="0000FF"/>
          <w:sz w:val="24"/>
        </w:rPr>
        <w:t>RP-241004</w:t>
      </w:r>
      <w:r>
        <w:rPr>
          <w:rFonts w:ascii="Arial" w:hAnsi="Arial" w:cs="Arial"/>
          <w:b/>
          <w:color w:val="0000FF"/>
          <w:sz w:val="24"/>
        </w:rPr>
        <w:tab/>
      </w:r>
      <w:r>
        <w:rPr>
          <w:rFonts w:ascii="Arial" w:hAnsi="Arial" w:cs="Arial"/>
          <w:b/>
          <w:sz w:val="24"/>
        </w:rPr>
        <w:t>R5s CRs from RAN5 electronic meeting ‘#2024-TTCN email’ (batch 1)</w:t>
      </w:r>
    </w:p>
    <w:p w14:paraId="3D0DB4B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9F0DF" w14:textId="77777777" w:rsidR="00A7610C" w:rsidRDefault="00A7610C" w:rsidP="00A7610C">
      <w:pPr>
        <w:rPr>
          <w:rFonts w:ascii="Arial" w:hAnsi="Arial" w:cs="Arial"/>
          <w:b/>
        </w:rPr>
      </w:pPr>
      <w:r>
        <w:rPr>
          <w:rFonts w:ascii="Arial" w:hAnsi="Arial" w:cs="Arial"/>
          <w:b/>
        </w:rPr>
        <w:t xml:space="preserve">Discussion: </w:t>
      </w:r>
    </w:p>
    <w:p w14:paraId="30FA7D8B" w14:textId="77777777" w:rsidR="00A7610C" w:rsidRDefault="00A7610C" w:rsidP="00A7610C">
      <w:r>
        <w:t>MCC: late submission</w:t>
      </w:r>
    </w:p>
    <w:p w14:paraId="14AF11DE" w14:textId="77777777" w:rsidR="00A7610C" w:rsidRDefault="00A7610C" w:rsidP="00A7610C">
      <w:r>
        <w:t>Note: It turned out after RAN #104 that</w:t>
      </w:r>
    </w:p>
    <w:p w14:paraId="1B4D395B" w14:textId="77777777" w:rsidR="00A7610C" w:rsidRDefault="00A7610C" w:rsidP="00A7610C">
      <w:r>
        <w:t>- R5s240403, R5s240405, R5s240406 were submitted twice (in RP-241006 and R5s240399 of RP-241006)</w:t>
      </w:r>
    </w:p>
    <w:p w14:paraId="7C9E2B60" w14:textId="77777777" w:rsidR="00A7610C" w:rsidRDefault="00A7610C" w:rsidP="00A7610C">
      <w:r>
        <w:t>- R5s240400, R5s240401, R5s240402, R5s240404 were included in R5s240399 of RP-241006 and in 3GU</w:t>
      </w:r>
    </w:p>
    <w:p w14:paraId="5AF3017A" w14:textId="77777777" w:rsidR="00A7610C" w:rsidRDefault="00A7610C" w:rsidP="00A7610C">
      <w:r>
        <w:t xml:space="preserve">  but not on the CRpack cover of RP-241006</w:t>
      </w:r>
    </w:p>
    <w:p w14:paraId="378C8C0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58353" w14:textId="77777777" w:rsidR="00A7610C" w:rsidRDefault="00A7610C" w:rsidP="00A7610C">
      <w:pPr>
        <w:rPr>
          <w:rFonts w:ascii="Arial" w:hAnsi="Arial" w:cs="Arial"/>
          <w:b/>
          <w:sz w:val="24"/>
        </w:rPr>
      </w:pPr>
      <w:r>
        <w:rPr>
          <w:rFonts w:ascii="Arial" w:hAnsi="Arial" w:cs="Arial"/>
          <w:b/>
          <w:color w:val="0000FF"/>
          <w:sz w:val="24"/>
        </w:rPr>
        <w:t>RP-241005</w:t>
      </w:r>
      <w:r>
        <w:rPr>
          <w:rFonts w:ascii="Arial" w:hAnsi="Arial" w:cs="Arial"/>
          <w:b/>
          <w:color w:val="0000FF"/>
          <w:sz w:val="24"/>
        </w:rPr>
        <w:tab/>
      </w:r>
      <w:r>
        <w:rPr>
          <w:rFonts w:ascii="Arial" w:hAnsi="Arial" w:cs="Arial"/>
          <w:b/>
          <w:sz w:val="24"/>
        </w:rPr>
        <w:t>R5s CRs from RAN5 electronic meeting ‘#2024-TTCN email’ (batch 2)</w:t>
      </w:r>
    </w:p>
    <w:p w14:paraId="70EBCE4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54A247" w14:textId="77777777" w:rsidR="00A7610C" w:rsidRDefault="00A7610C" w:rsidP="00A7610C">
      <w:pPr>
        <w:rPr>
          <w:rFonts w:ascii="Arial" w:hAnsi="Arial" w:cs="Arial"/>
          <w:b/>
        </w:rPr>
      </w:pPr>
      <w:r>
        <w:rPr>
          <w:rFonts w:ascii="Arial" w:hAnsi="Arial" w:cs="Arial"/>
          <w:b/>
        </w:rPr>
        <w:t xml:space="preserve">Discussion: </w:t>
      </w:r>
    </w:p>
    <w:p w14:paraId="46E251A3" w14:textId="77777777" w:rsidR="00A7610C" w:rsidRDefault="00A7610C" w:rsidP="00A7610C">
      <w:r>
        <w:t>MCC: late submission</w:t>
      </w:r>
    </w:p>
    <w:p w14:paraId="7362BDD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ADDD1" w14:textId="77777777" w:rsidR="00A7610C" w:rsidRDefault="00A7610C" w:rsidP="00A7610C">
      <w:pPr>
        <w:rPr>
          <w:rFonts w:ascii="Arial" w:hAnsi="Arial" w:cs="Arial"/>
          <w:b/>
          <w:sz w:val="24"/>
        </w:rPr>
      </w:pPr>
      <w:r>
        <w:rPr>
          <w:rFonts w:ascii="Arial" w:hAnsi="Arial" w:cs="Arial"/>
          <w:b/>
          <w:color w:val="0000FF"/>
          <w:sz w:val="24"/>
        </w:rPr>
        <w:t>RP-241006</w:t>
      </w:r>
      <w:r>
        <w:rPr>
          <w:rFonts w:ascii="Arial" w:hAnsi="Arial" w:cs="Arial"/>
          <w:b/>
          <w:color w:val="0000FF"/>
          <w:sz w:val="24"/>
        </w:rPr>
        <w:tab/>
      </w:r>
      <w:r>
        <w:rPr>
          <w:rFonts w:ascii="Arial" w:hAnsi="Arial" w:cs="Arial"/>
          <w:b/>
          <w:sz w:val="24"/>
        </w:rPr>
        <w:t>R5s CRs from RAN5 electronic meeting ‘#2024-TTCN email’ (batch 3)</w:t>
      </w:r>
    </w:p>
    <w:p w14:paraId="57BC719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5F9A4E" w14:textId="77777777" w:rsidR="00A7610C" w:rsidRDefault="00A7610C" w:rsidP="00A7610C">
      <w:pPr>
        <w:rPr>
          <w:rFonts w:ascii="Arial" w:hAnsi="Arial" w:cs="Arial"/>
          <w:b/>
        </w:rPr>
      </w:pPr>
      <w:r>
        <w:rPr>
          <w:rFonts w:ascii="Arial" w:hAnsi="Arial" w:cs="Arial"/>
          <w:b/>
        </w:rPr>
        <w:t xml:space="preserve">Discussion: </w:t>
      </w:r>
    </w:p>
    <w:p w14:paraId="35AF8F5C" w14:textId="77777777" w:rsidR="00A7610C" w:rsidRDefault="00A7610C" w:rsidP="00A7610C">
      <w:r>
        <w:t>MCC: late submission</w:t>
      </w:r>
    </w:p>
    <w:p w14:paraId="2B1B7AFD" w14:textId="77777777" w:rsidR="00A7610C" w:rsidRDefault="00A7610C" w:rsidP="00A7610C">
      <w:r>
        <w:t>Note: It was spotted only after RAN #104 that in R5s0399 (included in RP-241006) the following CRs were submitted twice:</w:t>
      </w:r>
    </w:p>
    <w:p w14:paraId="584A0916" w14:textId="77777777" w:rsidR="00A7610C" w:rsidRDefault="00A7610C" w:rsidP="00A7610C">
      <w:r>
        <w:t>- R5s240400, R5s240401, R5s240402, R5s240404 (already in RP-241004)</w:t>
      </w:r>
    </w:p>
    <w:p w14:paraId="2B4B6E48" w14:textId="77777777" w:rsidR="00A7610C" w:rsidRDefault="00A7610C" w:rsidP="00A7610C">
      <w:r>
        <w:t>- R5s240403, R5s240405, R5s240406 (already in RP-241006)</w:t>
      </w:r>
    </w:p>
    <w:p w14:paraId="07D2791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CB615" w14:textId="77777777" w:rsidR="00A7610C" w:rsidRDefault="00A7610C" w:rsidP="00A7610C">
      <w:pPr>
        <w:pStyle w:val="Heading2"/>
      </w:pPr>
      <w:bookmarkStart w:id="618" w:name="_Toc174268612"/>
      <w:bookmarkStart w:id="619" w:name="_Toc174924621"/>
      <w:r>
        <w:t>14</w:t>
      </w:r>
      <w:r>
        <w:tab/>
        <w:t>Maintenance for closed WIs/SIs of REL-17 and earlier</w:t>
      </w:r>
      <w:bookmarkEnd w:id="618"/>
      <w:bookmarkEnd w:id="619"/>
    </w:p>
    <w:p w14:paraId="3B622317" w14:textId="77777777" w:rsidR="00A7610C" w:rsidRDefault="00A7610C" w:rsidP="00A7610C">
      <w:r>
        <w:t>NOTE:</w:t>
      </w:r>
      <w:r>
        <w:tab/>
        <w:t>REL-4, REL-5, REL-6 and REL-7 were closed after RAN #65, i.e. no CRs to specifications of these releases will be considered anymore.</w:t>
      </w:r>
    </w:p>
    <w:p w14:paraId="3EE8EC91" w14:textId="77777777" w:rsidR="00A7610C" w:rsidRDefault="00A7610C" w:rsidP="00A7610C">
      <w:pPr>
        <w:rPr>
          <w:rFonts w:ascii="Arial" w:hAnsi="Arial" w:cs="Arial"/>
          <w:b/>
          <w:sz w:val="24"/>
        </w:rPr>
      </w:pPr>
      <w:r>
        <w:rPr>
          <w:rFonts w:ascii="Arial" w:hAnsi="Arial" w:cs="Arial"/>
          <w:b/>
          <w:color w:val="0000FF"/>
          <w:sz w:val="24"/>
        </w:rPr>
        <w:t>RP-241058</w:t>
      </w:r>
      <w:r>
        <w:rPr>
          <w:rFonts w:ascii="Arial" w:hAnsi="Arial" w:cs="Arial"/>
          <w:b/>
          <w:color w:val="0000FF"/>
          <w:sz w:val="24"/>
        </w:rPr>
        <w:tab/>
      </w:r>
      <w:r>
        <w:rPr>
          <w:rFonts w:ascii="Arial" w:hAnsi="Arial" w:cs="Arial"/>
          <w:b/>
          <w:sz w:val="24"/>
        </w:rPr>
        <w:t>Rel-16 editorial corrections for TS 38.212</w:t>
      </w:r>
    </w:p>
    <w:p w14:paraId="08C84DE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7610E2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8BE58" w14:textId="77777777" w:rsidR="00A7610C" w:rsidRDefault="00A7610C" w:rsidP="00A7610C">
      <w:pPr>
        <w:rPr>
          <w:rFonts w:ascii="Arial" w:hAnsi="Arial" w:cs="Arial"/>
          <w:b/>
          <w:sz w:val="24"/>
        </w:rPr>
      </w:pPr>
      <w:r>
        <w:rPr>
          <w:rFonts w:ascii="Arial" w:hAnsi="Arial" w:cs="Arial"/>
          <w:b/>
          <w:color w:val="0000FF"/>
          <w:sz w:val="24"/>
        </w:rPr>
        <w:t>RP-241059</w:t>
      </w:r>
      <w:r>
        <w:rPr>
          <w:rFonts w:ascii="Arial" w:hAnsi="Arial" w:cs="Arial"/>
          <w:b/>
          <w:color w:val="0000FF"/>
          <w:sz w:val="24"/>
        </w:rPr>
        <w:tab/>
      </w:r>
      <w:r>
        <w:rPr>
          <w:rFonts w:ascii="Arial" w:hAnsi="Arial" w:cs="Arial"/>
          <w:b/>
          <w:sz w:val="24"/>
        </w:rPr>
        <w:t>Rel-17 editorial corrections for 38.211/38.212/38.213/38.214 &amp; 38.215</w:t>
      </w:r>
    </w:p>
    <w:p w14:paraId="1A5AF71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C5B4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C497B" w14:textId="77777777" w:rsidR="00A7610C" w:rsidRDefault="00A7610C" w:rsidP="00A7610C">
      <w:pPr>
        <w:rPr>
          <w:rFonts w:ascii="Arial" w:hAnsi="Arial" w:cs="Arial"/>
          <w:b/>
          <w:sz w:val="24"/>
        </w:rPr>
      </w:pPr>
      <w:r>
        <w:rPr>
          <w:rFonts w:ascii="Arial" w:hAnsi="Arial" w:cs="Arial"/>
          <w:b/>
          <w:color w:val="0000FF"/>
          <w:sz w:val="24"/>
        </w:rPr>
        <w:t>RP-241063</w:t>
      </w:r>
      <w:r>
        <w:rPr>
          <w:rFonts w:ascii="Arial" w:hAnsi="Arial" w:cs="Arial"/>
          <w:b/>
          <w:color w:val="0000FF"/>
          <w:sz w:val="24"/>
        </w:rPr>
        <w:tab/>
      </w:r>
      <w:r>
        <w:rPr>
          <w:rFonts w:ascii="Arial" w:hAnsi="Arial" w:cs="Arial"/>
          <w:b/>
          <w:sz w:val="24"/>
        </w:rPr>
        <w:t>Correction on DMRS bundling for non-back-to-back transmission</w:t>
      </w:r>
    </w:p>
    <w:p w14:paraId="798BDFB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12E01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B1C56" w14:textId="77777777" w:rsidR="00A7610C" w:rsidRDefault="00A7610C" w:rsidP="00A7610C">
      <w:pPr>
        <w:rPr>
          <w:rFonts w:ascii="Arial" w:hAnsi="Arial" w:cs="Arial"/>
          <w:b/>
          <w:sz w:val="24"/>
        </w:rPr>
      </w:pPr>
      <w:r>
        <w:rPr>
          <w:rFonts w:ascii="Arial" w:hAnsi="Arial" w:cs="Arial"/>
          <w:b/>
          <w:color w:val="0000FF"/>
          <w:sz w:val="24"/>
        </w:rPr>
        <w:t>RP-241064</w:t>
      </w:r>
      <w:r>
        <w:rPr>
          <w:rFonts w:ascii="Arial" w:hAnsi="Arial" w:cs="Arial"/>
          <w:b/>
          <w:color w:val="0000FF"/>
          <w:sz w:val="24"/>
        </w:rPr>
        <w:tab/>
      </w:r>
      <w:r>
        <w:rPr>
          <w:rFonts w:ascii="Arial" w:hAnsi="Arial" w:cs="Arial"/>
          <w:b/>
          <w:sz w:val="24"/>
        </w:rPr>
        <w:t>Corrections to Rel-16 - Enhancements on MIMO for NR</w:t>
      </w:r>
    </w:p>
    <w:p w14:paraId="19EAC42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737C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B2345" w14:textId="77777777" w:rsidR="00A7610C" w:rsidRDefault="00A7610C" w:rsidP="00A7610C">
      <w:pPr>
        <w:rPr>
          <w:rFonts w:ascii="Arial" w:hAnsi="Arial" w:cs="Arial"/>
          <w:b/>
          <w:sz w:val="24"/>
        </w:rPr>
      </w:pPr>
      <w:r>
        <w:rPr>
          <w:rFonts w:ascii="Arial" w:hAnsi="Arial" w:cs="Arial"/>
          <w:b/>
          <w:color w:val="0000FF"/>
          <w:sz w:val="24"/>
        </w:rPr>
        <w:t>RP-241065</w:t>
      </w:r>
      <w:r>
        <w:rPr>
          <w:rFonts w:ascii="Arial" w:hAnsi="Arial" w:cs="Arial"/>
          <w:b/>
          <w:color w:val="0000FF"/>
          <w:sz w:val="24"/>
        </w:rPr>
        <w:tab/>
      </w:r>
      <w:r>
        <w:rPr>
          <w:rFonts w:ascii="Arial" w:hAnsi="Arial" w:cs="Arial"/>
          <w:b/>
          <w:sz w:val="24"/>
        </w:rPr>
        <w:t>Corrections to Rel-17 - Further enhancements on MIMO for NR</w:t>
      </w:r>
    </w:p>
    <w:p w14:paraId="1C34BD0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454AE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85092" w14:textId="77777777" w:rsidR="00A7610C" w:rsidRDefault="00A7610C" w:rsidP="00A7610C">
      <w:pPr>
        <w:rPr>
          <w:rFonts w:ascii="Arial" w:hAnsi="Arial" w:cs="Arial"/>
          <w:b/>
          <w:sz w:val="24"/>
        </w:rPr>
      </w:pPr>
      <w:r>
        <w:rPr>
          <w:rFonts w:ascii="Arial" w:hAnsi="Arial" w:cs="Arial"/>
          <w:b/>
          <w:color w:val="0000FF"/>
          <w:sz w:val="24"/>
        </w:rPr>
        <w:t>RP-241071</w:t>
      </w:r>
      <w:r>
        <w:rPr>
          <w:rFonts w:ascii="Arial" w:hAnsi="Arial" w:cs="Arial"/>
          <w:b/>
          <w:color w:val="0000FF"/>
          <w:sz w:val="24"/>
        </w:rPr>
        <w:tab/>
      </w:r>
      <w:r>
        <w:rPr>
          <w:rFonts w:ascii="Arial" w:hAnsi="Arial" w:cs="Arial"/>
          <w:b/>
          <w:sz w:val="24"/>
        </w:rPr>
        <w:t>Correction on center frequency of initial DL BWP for SDT by a RedCap UE</w:t>
      </w:r>
    </w:p>
    <w:p w14:paraId="5E17CF2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272C40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7884E" w14:textId="77777777" w:rsidR="00A7610C" w:rsidRDefault="00A7610C" w:rsidP="00A7610C">
      <w:pPr>
        <w:rPr>
          <w:rFonts w:ascii="Arial" w:hAnsi="Arial" w:cs="Arial"/>
          <w:b/>
          <w:sz w:val="24"/>
        </w:rPr>
      </w:pPr>
      <w:r>
        <w:rPr>
          <w:rFonts w:ascii="Arial" w:hAnsi="Arial" w:cs="Arial"/>
          <w:b/>
          <w:color w:val="0000FF"/>
          <w:sz w:val="24"/>
        </w:rPr>
        <w:t>RP-241073</w:t>
      </w:r>
      <w:r>
        <w:rPr>
          <w:rFonts w:ascii="Arial" w:hAnsi="Arial" w:cs="Arial"/>
          <w:b/>
          <w:color w:val="0000FF"/>
          <w:sz w:val="24"/>
        </w:rPr>
        <w:tab/>
      </w:r>
      <w:r>
        <w:rPr>
          <w:rFonts w:ascii="Arial" w:hAnsi="Arial" w:cs="Arial"/>
          <w:b/>
          <w:sz w:val="24"/>
        </w:rPr>
        <w:t>Corrections to Rel-17 - NR small data transmissions in INACTIVE state</w:t>
      </w:r>
    </w:p>
    <w:p w14:paraId="4294D58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2D16B6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2E8FA" w14:textId="77777777" w:rsidR="00A7610C" w:rsidRDefault="00A7610C" w:rsidP="00A7610C">
      <w:pPr>
        <w:rPr>
          <w:rFonts w:ascii="Arial" w:hAnsi="Arial" w:cs="Arial"/>
          <w:b/>
          <w:sz w:val="24"/>
        </w:rPr>
      </w:pPr>
      <w:r>
        <w:rPr>
          <w:rFonts w:ascii="Arial" w:hAnsi="Arial" w:cs="Arial"/>
          <w:b/>
          <w:color w:val="0000FF"/>
          <w:sz w:val="24"/>
        </w:rPr>
        <w:t>RP-241074</w:t>
      </w:r>
      <w:r>
        <w:rPr>
          <w:rFonts w:ascii="Arial" w:hAnsi="Arial" w:cs="Arial"/>
          <w:b/>
          <w:color w:val="0000FF"/>
          <w:sz w:val="24"/>
        </w:rPr>
        <w:tab/>
      </w:r>
      <w:r>
        <w:rPr>
          <w:rFonts w:ascii="Arial" w:hAnsi="Arial" w:cs="Arial"/>
          <w:b/>
          <w:sz w:val="24"/>
        </w:rPr>
        <w:t>Corrections to Rel-16 - NR-based Access to Unlicensed Spectrum</w:t>
      </w:r>
    </w:p>
    <w:p w14:paraId="4B80710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7CC17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75E67" w14:textId="77777777" w:rsidR="00A7610C" w:rsidRDefault="00A7610C" w:rsidP="00A7610C">
      <w:pPr>
        <w:rPr>
          <w:rFonts w:ascii="Arial" w:hAnsi="Arial" w:cs="Arial"/>
          <w:b/>
          <w:sz w:val="24"/>
        </w:rPr>
      </w:pPr>
      <w:r>
        <w:rPr>
          <w:rFonts w:ascii="Arial" w:hAnsi="Arial" w:cs="Arial"/>
          <w:b/>
          <w:color w:val="0000FF"/>
          <w:sz w:val="24"/>
        </w:rPr>
        <w:t>RP-241075</w:t>
      </w:r>
      <w:r>
        <w:rPr>
          <w:rFonts w:ascii="Arial" w:hAnsi="Arial" w:cs="Arial"/>
          <w:b/>
          <w:color w:val="0000FF"/>
          <w:sz w:val="24"/>
        </w:rPr>
        <w:tab/>
      </w:r>
      <w:r>
        <w:rPr>
          <w:rFonts w:ascii="Arial" w:hAnsi="Arial" w:cs="Arial"/>
          <w:b/>
          <w:sz w:val="24"/>
        </w:rPr>
        <w:t>Corrections to Rel-18 - TEI</w:t>
      </w:r>
    </w:p>
    <w:p w14:paraId="358D83A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0FFE57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323F4" w14:textId="77777777" w:rsidR="00A7610C" w:rsidRDefault="00A7610C" w:rsidP="00A7610C">
      <w:pPr>
        <w:rPr>
          <w:rFonts w:ascii="Arial" w:hAnsi="Arial" w:cs="Arial"/>
          <w:b/>
          <w:sz w:val="24"/>
        </w:rPr>
      </w:pPr>
      <w:r>
        <w:rPr>
          <w:rFonts w:ascii="Arial" w:hAnsi="Arial" w:cs="Arial"/>
          <w:b/>
          <w:color w:val="0000FF"/>
          <w:sz w:val="24"/>
        </w:rPr>
        <w:t>RP-241547</w:t>
      </w:r>
      <w:r>
        <w:rPr>
          <w:rFonts w:ascii="Arial" w:hAnsi="Arial" w:cs="Arial"/>
          <w:b/>
          <w:color w:val="0000FF"/>
          <w:sz w:val="24"/>
        </w:rPr>
        <w:tab/>
      </w:r>
      <w:r>
        <w:rPr>
          <w:rFonts w:ascii="Arial" w:hAnsi="Arial" w:cs="Arial"/>
          <w:b/>
          <w:sz w:val="24"/>
        </w:rPr>
        <w:t>Maintenance for closed WIs/SIs of REL-17 and earlier, set 1</w:t>
      </w:r>
    </w:p>
    <w:p w14:paraId="2D572F0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4B485F4" w14:textId="77777777" w:rsidR="00A7610C" w:rsidRDefault="00A7610C" w:rsidP="00A7610C">
      <w:pPr>
        <w:rPr>
          <w:rFonts w:ascii="Arial" w:hAnsi="Arial" w:cs="Arial"/>
          <w:b/>
        </w:rPr>
      </w:pPr>
      <w:r>
        <w:rPr>
          <w:rFonts w:ascii="Arial" w:hAnsi="Arial" w:cs="Arial"/>
          <w:b/>
        </w:rPr>
        <w:t xml:space="preserve">Discussion: </w:t>
      </w:r>
    </w:p>
    <w:p w14:paraId="1C8383A9" w14:textId="77777777" w:rsidR="00A7610C" w:rsidRDefault="00A7610C" w:rsidP="00A7610C">
      <w:r>
        <w:t>MCC: late submission</w:t>
      </w:r>
    </w:p>
    <w:p w14:paraId="7C5EAFB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766E7" w14:textId="77777777" w:rsidR="00A7610C" w:rsidRDefault="00A7610C" w:rsidP="00A7610C">
      <w:pPr>
        <w:rPr>
          <w:rFonts w:ascii="Arial" w:hAnsi="Arial" w:cs="Arial"/>
          <w:b/>
          <w:sz w:val="24"/>
        </w:rPr>
      </w:pPr>
      <w:r>
        <w:rPr>
          <w:rFonts w:ascii="Arial" w:hAnsi="Arial" w:cs="Arial"/>
          <w:b/>
          <w:color w:val="0000FF"/>
          <w:sz w:val="24"/>
        </w:rPr>
        <w:t>RP-241548</w:t>
      </w:r>
      <w:r>
        <w:rPr>
          <w:rFonts w:ascii="Arial" w:hAnsi="Arial" w:cs="Arial"/>
          <w:b/>
          <w:color w:val="0000FF"/>
          <w:sz w:val="24"/>
        </w:rPr>
        <w:tab/>
      </w:r>
      <w:r>
        <w:rPr>
          <w:rFonts w:ascii="Arial" w:hAnsi="Arial" w:cs="Arial"/>
          <w:b/>
          <w:sz w:val="24"/>
        </w:rPr>
        <w:t>Maintenance for closed WIs/SIs of REL-17 and earlier, set 2</w:t>
      </w:r>
    </w:p>
    <w:p w14:paraId="008395F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1C1937" w14:textId="77777777" w:rsidR="00A7610C" w:rsidRDefault="00A7610C" w:rsidP="00A7610C">
      <w:pPr>
        <w:rPr>
          <w:rFonts w:ascii="Arial" w:hAnsi="Arial" w:cs="Arial"/>
          <w:b/>
        </w:rPr>
      </w:pPr>
      <w:r>
        <w:rPr>
          <w:rFonts w:ascii="Arial" w:hAnsi="Arial" w:cs="Arial"/>
          <w:b/>
        </w:rPr>
        <w:t xml:space="preserve">Discussion: </w:t>
      </w:r>
    </w:p>
    <w:p w14:paraId="78002493" w14:textId="77777777" w:rsidR="00A7610C" w:rsidRDefault="00A7610C" w:rsidP="00A7610C">
      <w:r>
        <w:t>MCC: late submission</w:t>
      </w:r>
    </w:p>
    <w:p w14:paraId="38881F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31412" w14:textId="77777777" w:rsidR="00A7610C" w:rsidRDefault="00A7610C" w:rsidP="00A7610C">
      <w:pPr>
        <w:rPr>
          <w:rFonts w:ascii="Arial" w:hAnsi="Arial" w:cs="Arial"/>
          <w:b/>
          <w:sz w:val="24"/>
        </w:rPr>
      </w:pPr>
      <w:r>
        <w:rPr>
          <w:rFonts w:ascii="Arial" w:hAnsi="Arial" w:cs="Arial"/>
          <w:b/>
          <w:color w:val="0000FF"/>
          <w:sz w:val="24"/>
        </w:rPr>
        <w:t>RP-241549</w:t>
      </w:r>
      <w:r>
        <w:rPr>
          <w:rFonts w:ascii="Arial" w:hAnsi="Arial" w:cs="Arial"/>
          <w:b/>
          <w:color w:val="0000FF"/>
          <w:sz w:val="24"/>
        </w:rPr>
        <w:tab/>
      </w:r>
      <w:r>
        <w:rPr>
          <w:rFonts w:ascii="Arial" w:hAnsi="Arial" w:cs="Arial"/>
          <w:b/>
          <w:sz w:val="24"/>
        </w:rPr>
        <w:t>Maintenance for closed WIs/SIs of REL-17 and earlier, set 3</w:t>
      </w:r>
    </w:p>
    <w:p w14:paraId="1795DE8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873277" w14:textId="77777777" w:rsidR="00A7610C" w:rsidRDefault="00A7610C" w:rsidP="00A7610C">
      <w:pPr>
        <w:rPr>
          <w:rFonts w:ascii="Arial" w:hAnsi="Arial" w:cs="Arial"/>
          <w:b/>
        </w:rPr>
      </w:pPr>
      <w:r>
        <w:rPr>
          <w:rFonts w:ascii="Arial" w:hAnsi="Arial" w:cs="Arial"/>
          <w:b/>
        </w:rPr>
        <w:t xml:space="preserve">Discussion: </w:t>
      </w:r>
    </w:p>
    <w:p w14:paraId="3CA7F35F" w14:textId="77777777" w:rsidR="00A7610C" w:rsidRDefault="00A7610C" w:rsidP="00A7610C">
      <w:r>
        <w:t>MCC: late submission</w:t>
      </w:r>
    </w:p>
    <w:p w14:paraId="12304B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F355E" w14:textId="77777777" w:rsidR="00A7610C" w:rsidRDefault="00A7610C" w:rsidP="00A7610C">
      <w:pPr>
        <w:rPr>
          <w:rFonts w:ascii="Arial" w:hAnsi="Arial" w:cs="Arial"/>
          <w:b/>
          <w:sz w:val="24"/>
        </w:rPr>
      </w:pPr>
      <w:r>
        <w:rPr>
          <w:rFonts w:ascii="Arial" w:hAnsi="Arial" w:cs="Arial"/>
          <w:b/>
          <w:color w:val="0000FF"/>
          <w:sz w:val="24"/>
        </w:rPr>
        <w:t>RP-241550</w:t>
      </w:r>
      <w:r>
        <w:rPr>
          <w:rFonts w:ascii="Arial" w:hAnsi="Arial" w:cs="Arial"/>
          <w:b/>
          <w:color w:val="0000FF"/>
          <w:sz w:val="24"/>
        </w:rPr>
        <w:tab/>
      </w:r>
      <w:r>
        <w:rPr>
          <w:rFonts w:ascii="Arial" w:hAnsi="Arial" w:cs="Arial"/>
          <w:b/>
          <w:sz w:val="24"/>
        </w:rPr>
        <w:t>Maintenance for closed WIs/SIs of REL-17 and earlier, set 4</w:t>
      </w:r>
    </w:p>
    <w:p w14:paraId="4B0F53E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612AF51" w14:textId="77777777" w:rsidR="00A7610C" w:rsidRDefault="00A7610C" w:rsidP="00A7610C">
      <w:pPr>
        <w:rPr>
          <w:rFonts w:ascii="Arial" w:hAnsi="Arial" w:cs="Arial"/>
          <w:b/>
        </w:rPr>
      </w:pPr>
      <w:r>
        <w:rPr>
          <w:rFonts w:ascii="Arial" w:hAnsi="Arial" w:cs="Arial"/>
          <w:b/>
        </w:rPr>
        <w:t xml:space="preserve">Discussion: </w:t>
      </w:r>
    </w:p>
    <w:p w14:paraId="35DC8D91" w14:textId="77777777" w:rsidR="00A7610C" w:rsidRDefault="00A7610C" w:rsidP="00A7610C">
      <w:r>
        <w:t>MCC: late submission</w:t>
      </w:r>
    </w:p>
    <w:p w14:paraId="692FD70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92233" w14:textId="77777777" w:rsidR="00A7610C" w:rsidRDefault="00A7610C" w:rsidP="00A7610C">
      <w:pPr>
        <w:rPr>
          <w:rFonts w:ascii="Arial" w:hAnsi="Arial" w:cs="Arial"/>
          <w:b/>
          <w:sz w:val="24"/>
        </w:rPr>
      </w:pPr>
      <w:r>
        <w:rPr>
          <w:rFonts w:ascii="Arial" w:hAnsi="Arial" w:cs="Arial"/>
          <w:b/>
          <w:color w:val="0000FF"/>
          <w:sz w:val="24"/>
        </w:rPr>
        <w:t>RP-241551</w:t>
      </w:r>
      <w:r>
        <w:rPr>
          <w:rFonts w:ascii="Arial" w:hAnsi="Arial" w:cs="Arial"/>
          <w:b/>
          <w:color w:val="0000FF"/>
          <w:sz w:val="24"/>
        </w:rPr>
        <w:tab/>
      </w:r>
      <w:r>
        <w:rPr>
          <w:rFonts w:ascii="Arial" w:hAnsi="Arial" w:cs="Arial"/>
          <w:b/>
          <w:sz w:val="24"/>
        </w:rPr>
        <w:t>Maintenance for closed WIs/SIs of REL-17 and earlier, set 5</w:t>
      </w:r>
    </w:p>
    <w:p w14:paraId="5581E5A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5328ED" w14:textId="77777777" w:rsidR="00A7610C" w:rsidRDefault="00A7610C" w:rsidP="00A7610C">
      <w:pPr>
        <w:rPr>
          <w:rFonts w:ascii="Arial" w:hAnsi="Arial" w:cs="Arial"/>
          <w:b/>
        </w:rPr>
      </w:pPr>
      <w:r>
        <w:rPr>
          <w:rFonts w:ascii="Arial" w:hAnsi="Arial" w:cs="Arial"/>
          <w:b/>
        </w:rPr>
        <w:t xml:space="preserve">Discussion: </w:t>
      </w:r>
    </w:p>
    <w:p w14:paraId="58560B53" w14:textId="77777777" w:rsidR="00A7610C" w:rsidRDefault="00A7610C" w:rsidP="00A7610C">
      <w:r>
        <w:t>MCC: late submission</w:t>
      </w:r>
    </w:p>
    <w:p w14:paraId="77FD597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E6D7E" w14:textId="77777777" w:rsidR="00A7610C" w:rsidRDefault="00A7610C" w:rsidP="00A7610C">
      <w:pPr>
        <w:rPr>
          <w:rFonts w:ascii="Arial" w:hAnsi="Arial" w:cs="Arial"/>
          <w:b/>
          <w:sz w:val="24"/>
        </w:rPr>
      </w:pPr>
      <w:r>
        <w:rPr>
          <w:rFonts w:ascii="Arial" w:hAnsi="Arial" w:cs="Arial"/>
          <w:b/>
          <w:color w:val="0000FF"/>
          <w:sz w:val="24"/>
        </w:rPr>
        <w:t>RP-241552</w:t>
      </w:r>
      <w:r>
        <w:rPr>
          <w:rFonts w:ascii="Arial" w:hAnsi="Arial" w:cs="Arial"/>
          <w:b/>
          <w:color w:val="0000FF"/>
          <w:sz w:val="24"/>
        </w:rPr>
        <w:tab/>
      </w:r>
      <w:r>
        <w:rPr>
          <w:rFonts w:ascii="Arial" w:hAnsi="Arial" w:cs="Arial"/>
          <w:b/>
          <w:sz w:val="24"/>
        </w:rPr>
        <w:t>Maintenance for closed WIs/SIs of REL-17 and earlier, set 6</w:t>
      </w:r>
    </w:p>
    <w:p w14:paraId="3A9B626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1AC4E8" w14:textId="77777777" w:rsidR="00A7610C" w:rsidRDefault="00A7610C" w:rsidP="00A7610C">
      <w:pPr>
        <w:rPr>
          <w:rFonts w:ascii="Arial" w:hAnsi="Arial" w:cs="Arial"/>
          <w:b/>
        </w:rPr>
      </w:pPr>
      <w:r>
        <w:rPr>
          <w:rFonts w:ascii="Arial" w:hAnsi="Arial" w:cs="Arial"/>
          <w:b/>
        </w:rPr>
        <w:t xml:space="preserve">Discussion: </w:t>
      </w:r>
    </w:p>
    <w:p w14:paraId="7C010106" w14:textId="77777777" w:rsidR="00A7610C" w:rsidRDefault="00A7610C" w:rsidP="00A7610C">
      <w:r>
        <w:t>MCC: late submission</w:t>
      </w:r>
    </w:p>
    <w:p w14:paraId="4D91300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D39B7" w14:textId="77777777" w:rsidR="00A7610C" w:rsidRDefault="00A7610C" w:rsidP="00A7610C">
      <w:pPr>
        <w:rPr>
          <w:rFonts w:ascii="Arial" w:hAnsi="Arial" w:cs="Arial"/>
          <w:b/>
          <w:sz w:val="24"/>
        </w:rPr>
      </w:pPr>
      <w:r>
        <w:rPr>
          <w:rFonts w:ascii="Arial" w:hAnsi="Arial" w:cs="Arial"/>
          <w:b/>
          <w:color w:val="0000FF"/>
          <w:sz w:val="24"/>
        </w:rPr>
        <w:t>RP-241553</w:t>
      </w:r>
      <w:r>
        <w:rPr>
          <w:rFonts w:ascii="Arial" w:hAnsi="Arial" w:cs="Arial"/>
          <w:b/>
          <w:color w:val="0000FF"/>
          <w:sz w:val="24"/>
        </w:rPr>
        <w:tab/>
      </w:r>
      <w:r>
        <w:rPr>
          <w:rFonts w:ascii="Arial" w:hAnsi="Arial" w:cs="Arial"/>
          <w:b/>
          <w:sz w:val="24"/>
        </w:rPr>
        <w:t>Maintenance for closed WIs/SIs of REL-17 and earlier, set 7</w:t>
      </w:r>
    </w:p>
    <w:p w14:paraId="08CBF6E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3CBB218" w14:textId="77777777" w:rsidR="00A7610C" w:rsidRDefault="00A7610C" w:rsidP="00A7610C">
      <w:pPr>
        <w:rPr>
          <w:rFonts w:ascii="Arial" w:hAnsi="Arial" w:cs="Arial"/>
          <w:b/>
        </w:rPr>
      </w:pPr>
      <w:r>
        <w:rPr>
          <w:rFonts w:ascii="Arial" w:hAnsi="Arial" w:cs="Arial"/>
          <w:b/>
        </w:rPr>
        <w:t xml:space="preserve">Discussion: </w:t>
      </w:r>
    </w:p>
    <w:p w14:paraId="087C02B6" w14:textId="77777777" w:rsidR="00A7610C" w:rsidRDefault="00A7610C" w:rsidP="00A7610C">
      <w:r>
        <w:t>MCC: late submission</w:t>
      </w:r>
    </w:p>
    <w:p w14:paraId="1880B83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8D7E0" w14:textId="77777777" w:rsidR="00A7610C" w:rsidRDefault="00A7610C" w:rsidP="00A7610C">
      <w:pPr>
        <w:rPr>
          <w:rFonts w:ascii="Arial" w:hAnsi="Arial" w:cs="Arial"/>
          <w:b/>
          <w:sz w:val="24"/>
        </w:rPr>
      </w:pPr>
      <w:r>
        <w:rPr>
          <w:rFonts w:ascii="Arial" w:hAnsi="Arial" w:cs="Arial"/>
          <w:b/>
          <w:color w:val="0000FF"/>
          <w:sz w:val="24"/>
        </w:rPr>
        <w:t>RP-241554</w:t>
      </w:r>
      <w:r>
        <w:rPr>
          <w:rFonts w:ascii="Arial" w:hAnsi="Arial" w:cs="Arial"/>
          <w:b/>
          <w:color w:val="0000FF"/>
          <w:sz w:val="24"/>
        </w:rPr>
        <w:tab/>
      </w:r>
      <w:r>
        <w:rPr>
          <w:rFonts w:ascii="Arial" w:hAnsi="Arial" w:cs="Arial"/>
          <w:b/>
          <w:sz w:val="24"/>
        </w:rPr>
        <w:t>Maintenance for closed WIs/SIs of REL-17 and earlier, set 7</w:t>
      </w:r>
    </w:p>
    <w:p w14:paraId="42EE6C7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C2EA24" w14:textId="77777777" w:rsidR="00A7610C" w:rsidRDefault="00A7610C" w:rsidP="00A7610C">
      <w:pPr>
        <w:rPr>
          <w:rFonts w:ascii="Arial" w:hAnsi="Arial" w:cs="Arial"/>
          <w:b/>
        </w:rPr>
      </w:pPr>
      <w:r>
        <w:rPr>
          <w:rFonts w:ascii="Arial" w:hAnsi="Arial" w:cs="Arial"/>
          <w:b/>
        </w:rPr>
        <w:t xml:space="preserve">Discussion: </w:t>
      </w:r>
    </w:p>
    <w:p w14:paraId="039D3EAC" w14:textId="77777777" w:rsidR="00A7610C" w:rsidRDefault="00A7610C" w:rsidP="00A7610C">
      <w:r>
        <w:t>MCC: late submission</w:t>
      </w:r>
    </w:p>
    <w:p w14:paraId="427A0C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E9BAA" w14:textId="77777777" w:rsidR="00A7610C" w:rsidRDefault="00A7610C" w:rsidP="00A7610C">
      <w:pPr>
        <w:rPr>
          <w:rFonts w:ascii="Arial" w:hAnsi="Arial" w:cs="Arial"/>
          <w:b/>
          <w:sz w:val="24"/>
        </w:rPr>
      </w:pPr>
      <w:r>
        <w:rPr>
          <w:rFonts w:ascii="Arial" w:hAnsi="Arial" w:cs="Arial"/>
          <w:b/>
          <w:color w:val="0000FF"/>
          <w:sz w:val="24"/>
        </w:rPr>
        <w:t>RP-241555</w:t>
      </w:r>
      <w:r>
        <w:rPr>
          <w:rFonts w:ascii="Arial" w:hAnsi="Arial" w:cs="Arial"/>
          <w:b/>
          <w:color w:val="0000FF"/>
          <w:sz w:val="24"/>
        </w:rPr>
        <w:tab/>
      </w:r>
      <w:r>
        <w:rPr>
          <w:rFonts w:ascii="Arial" w:hAnsi="Arial" w:cs="Arial"/>
          <w:b/>
          <w:sz w:val="24"/>
        </w:rPr>
        <w:t>Maintenance for closed WIs/SIs of REL-17 and earlier, set 8</w:t>
      </w:r>
    </w:p>
    <w:p w14:paraId="65B6B21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DB9E7C" w14:textId="77777777" w:rsidR="00A7610C" w:rsidRDefault="00A7610C" w:rsidP="00A7610C">
      <w:pPr>
        <w:rPr>
          <w:rFonts w:ascii="Arial" w:hAnsi="Arial" w:cs="Arial"/>
          <w:b/>
        </w:rPr>
      </w:pPr>
      <w:r>
        <w:rPr>
          <w:rFonts w:ascii="Arial" w:hAnsi="Arial" w:cs="Arial"/>
          <w:b/>
        </w:rPr>
        <w:t xml:space="preserve">Discussion: </w:t>
      </w:r>
    </w:p>
    <w:p w14:paraId="005BCB60" w14:textId="77777777" w:rsidR="00A7610C" w:rsidRDefault="00A7610C" w:rsidP="00A7610C">
      <w:r>
        <w:t>MCC: late submission</w:t>
      </w:r>
    </w:p>
    <w:p w14:paraId="5C95CA8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8C1FD" w14:textId="77777777" w:rsidR="00A7610C" w:rsidRDefault="00A7610C" w:rsidP="00A7610C">
      <w:pPr>
        <w:rPr>
          <w:rFonts w:ascii="Arial" w:hAnsi="Arial" w:cs="Arial"/>
          <w:b/>
          <w:sz w:val="24"/>
        </w:rPr>
      </w:pPr>
      <w:r>
        <w:rPr>
          <w:rFonts w:ascii="Arial" w:hAnsi="Arial" w:cs="Arial"/>
          <w:b/>
          <w:color w:val="0000FF"/>
          <w:sz w:val="24"/>
        </w:rPr>
        <w:t>RP-241114</w:t>
      </w:r>
      <w:r>
        <w:rPr>
          <w:rFonts w:ascii="Arial" w:hAnsi="Arial" w:cs="Arial"/>
          <w:b/>
          <w:color w:val="0000FF"/>
          <w:sz w:val="24"/>
        </w:rPr>
        <w:tab/>
      </w:r>
      <w:r>
        <w:rPr>
          <w:rFonts w:ascii="Arial" w:hAnsi="Arial" w:cs="Arial"/>
          <w:b/>
          <w:sz w:val="24"/>
        </w:rPr>
        <w:t>CR Pack on NR_pos_enh-Core</w:t>
      </w:r>
    </w:p>
    <w:p w14:paraId="0E8700A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C31806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7D8EB" w14:textId="77777777" w:rsidR="00A7610C" w:rsidRDefault="00A7610C" w:rsidP="00A7610C">
      <w:pPr>
        <w:rPr>
          <w:rFonts w:ascii="Arial" w:hAnsi="Arial" w:cs="Arial"/>
          <w:b/>
          <w:sz w:val="24"/>
        </w:rPr>
      </w:pPr>
      <w:r>
        <w:rPr>
          <w:rFonts w:ascii="Arial" w:hAnsi="Arial" w:cs="Arial"/>
          <w:b/>
          <w:color w:val="0000FF"/>
          <w:sz w:val="24"/>
        </w:rPr>
        <w:t>RP-241115</w:t>
      </w:r>
      <w:r>
        <w:rPr>
          <w:rFonts w:ascii="Arial" w:hAnsi="Arial" w:cs="Arial"/>
          <w:b/>
          <w:color w:val="0000FF"/>
          <w:sz w:val="24"/>
        </w:rPr>
        <w:tab/>
      </w:r>
      <w:r>
        <w:rPr>
          <w:rFonts w:ascii="Arial" w:hAnsi="Arial" w:cs="Arial"/>
          <w:b/>
          <w:sz w:val="24"/>
        </w:rPr>
        <w:t>CR Pack on NR_IIOT-Core</w:t>
      </w:r>
    </w:p>
    <w:p w14:paraId="27E97F9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D1BE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33444" w14:textId="77777777" w:rsidR="00A7610C" w:rsidRDefault="00A7610C" w:rsidP="00A7610C">
      <w:pPr>
        <w:rPr>
          <w:rFonts w:ascii="Arial" w:hAnsi="Arial" w:cs="Arial"/>
          <w:b/>
          <w:sz w:val="24"/>
        </w:rPr>
      </w:pPr>
      <w:r>
        <w:rPr>
          <w:rFonts w:ascii="Arial" w:hAnsi="Arial" w:cs="Arial"/>
          <w:b/>
          <w:color w:val="0000FF"/>
          <w:sz w:val="24"/>
        </w:rPr>
        <w:t>RP-241116</w:t>
      </w:r>
      <w:r>
        <w:rPr>
          <w:rFonts w:ascii="Arial" w:hAnsi="Arial" w:cs="Arial"/>
          <w:b/>
          <w:color w:val="0000FF"/>
          <w:sz w:val="24"/>
        </w:rPr>
        <w:tab/>
      </w:r>
      <w:r>
        <w:rPr>
          <w:rFonts w:ascii="Arial" w:hAnsi="Arial" w:cs="Arial"/>
          <w:b/>
          <w:sz w:val="24"/>
        </w:rPr>
        <w:t>CR Pack on NR_IAB_enh-Core</w:t>
      </w:r>
    </w:p>
    <w:p w14:paraId="0A48FFB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D865E8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62FFA" w14:textId="77777777" w:rsidR="00A7610C" w:rsidRDefault="00A7610C" w:rsidP="00A7610C">
      <w:pPr>
        <w:rPr>
          <w:rFonts w:ascii="Arial" w:hAnsi="Arial" w:cs="Arial"/>
          <w:b/>
          <w:sz w:val="24"/>
        </w:rPr>
      </w:pPr>
      <w:r>
        <w:rPr>
          <w:rFonts w:ascii="Arial" w:hAnsi="Arial" w:cs="Arial"/>
          <w:b/>
          <w:color w:val="0000FF"/>
          <w:sz w:val="24"/>
        </w:rPr>
        <w:t>RP-241117</w:t>
      </w:r>
      <w:r>
        <w:rPr>
          <w:rFonts w:ascii="Arial" w:hAnsi="Arial" w:cs="Arial"/>
          <w:b/>
          <w:color w:val="0000FF"/>
          <w:sz w:val="24"/>
        </w:rPr>
        <w:tab/>
      </w:r>
      <w:r>
        <w:rPr>
          <w:rFonts w:ascii="Arial" w:hAnsi="Arial" w:cs="Arial"/>
          <w:b/>
          <w:sz w:val="24"/>
        </w:rPr>
        <w:t>CR Pack on NR_ENDC_SON_MDT_enh-Core</w:t>
      </w:r>
    </w:p>
    <w:p w14:paraId="17CB3AC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A99A2A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2B944" w14:textId="77777777" w:rsidR="00A7610C" w:rsidRDefault="00A7610C" w:rsidP="00A7610C">
      <w:pPr>
        <w:rPr>
          <w:rFonts w:ascii="Arial" w:hAnsi="Arial" w:cs="Arial"/>
          <w:b/>
          <w:sz w:val="24"/>
        </w:rPr>
      </w:pPr>
      <w:r>
        <w:rPr>
          <w:rFonts w:ascii="Arial" w:hAnsi="Arial" w:cs="Arial"/>
          <w:b/>
          <w:color w:val="0000FF"/>
          <w:sz w:val="24"/>
        </w:rPr>
        <w:t>RP-241118</w:t>
      </w:r>
      <w:r>
        <w:rPr>
          <w:rFonts w:ascii="Arial" w:hAnsi="Arial" w:cs="Arial"/>
          <w:b/>
          <w:color w:val="0000FF"/>
          <w:sz w:val="24"/>
        </w:rPr>
        <w:tab/>
      </w:r>
      <w:r>
        <w:rPr>
          <w:rFonts w:ascii="Arial" w:hAnsi="Arial" w:cs="Arial"/>
          <w:b/>
          <w:sz w:val="24"/>
        </w:rPr>
        <w:t>CR Pack on NR_SL_relay-Core</w:t>
      </w:r>
    </w:p>
    <w:p w14:paraId="3A8A273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0E533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AA18B" w14:textId="77777777" w:rsidR="00A7610C" w:rsidRDefault="00A7610C" w:rsidP="00A7610C">
      <w:pPr>
        <w:rPr>
          <w:rFonts w:ascii="Arial" w:hAnsi="Arial" w:cs="Arial"/>
          <w:b/>
          <w:sz w:val="24"/>
        </w:rPr>
      </w:pPr>
      <w:r>
        <w:rPr>
          <w:rFonts w:ascii="Arial" w:hAnsi="Arial" w:cs="Arial"/>
          <w:b/>
          <w:color w:val="0000FF"/>
          <w:sz w:val="24"/>
        </w:rPr>
        <w:t>RP-241119</w:t>
      </w:r>
      <w:r>
        <w:rPr>
          <w:rFonts w:ascii="Arial" w:hAnsi="Arial" w:cs="Arial"/>
          <w:b/>
          <w:color w:val="0000FF"/>
          <w:sz w:val="24"/>
        </w:rPr>
        <w:tab/>
      </w:r>
      <w:r>
        <w:rPr>
          <w:rFonts w:ascii="Arial" w:hAnsi="Arial" w:cs="Arial"/>
          <w:b/>
          <w:sz w:val="24"/>
        </w:rPr>
        <w:t>CR Pack on NR_NTN_solutions-Core</w:t>
      </w:r>
    </w:p>
    <w:p w14:paraId="30343F6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71B1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CCBF8" w14:textId="77777777" w:rsidR="00A7610C" w:rsidRDefault="00A7610C" w:rsidP="00A7610C">
      <w:pPr>
        <w:rPr>
          <w:rFonts w:ascii="Arial" w:hAnsi="Arial" w:cs="Arial"/>
          <w:b/>
          <w:sz w:val="24"/>
        </w:rPr>
      </w:pPr>
      <w:r>
        <w:rPr>
          <w:rFonts w:ascii="Arial" w:hAnsi="Arial" w:cs="Arial"/>
          <w:b/>
          <w:color w:val="0000FF"/>
          <w:sz w:val="24"/>
        </w:rPr>
        <w:t>RP-241120</w:t>
      </w:r>
      <w:r>
        <w:rPr>
          <w:rFonts w:ascii="Arial" w:hAnsi="Arial" w:cs="Arial"/>
          <w:b/>
          <w:color w:val="0000FF"/>
          <w:sz w:val="24"/>
        </w:rPr>
        <w:tab/>
      </w:r>
      <w:r>
        <w:rPr>
          <w:rFonts w:ascii="Arial" w:hAnsi="Arial" w:cs="Arial"/>
          <w:b/>
          <w:sz w:val="24"/>
        </w:rPr>
        <w:t>CR Pack on NR_SL_enh-Core</w:t>
      </w:r>
    </w:p>
    <w:p w14:paraId="2B19A48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1C911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E1DEA" w14:textId="77777777" w:rsidR="00A7610C" w:rsidRDefault="00A7610C" w:rsidP="00A7610C">
      <w:pPr>
        <w:rPr>
          <w:rFonts w:ascii="Arial" w:hAnsi="Arial" w:cs="Arial"/>
          <w:b/>
          <w:sz w:val="24"/>
        </w:rPr>
      </w:pPr>
      <w:r>
        <w:rPr>
          <w:rFonts w:ascii="Arial" w:hAnsi="Arial" w:cs="Arial"/>
          <w:b/>
          <w:color w:val="0000FF"/>
          <w:sz w:val="24"/>
        </w:rPr>
        <w:t>RP-241121</w:t>
      </w:r>
      <w:r>
        <w:rPr>
          <w:rFonts w:ascii="Arial" w:hAnsi="Arial" w:cs="Arial"/>
          <w:b/>
          <w:color w:val="0000FF"/>
          <w:sz w:val="24"/>
        </w:rPr>
        <w:tab/>
      </w:r>
      <w:r>
        <w:rPr>
          <w:rFonts w:ascii="Arial" w:hAnsi="Arial" w:cs="Arial"/>
          <w:b/>
          <w:sz w:val="24"/>
        </w:rPr>
        <w:t>CR Pack on TEI16</w:t>
      </w:r>
    </w:p>
    <w:p w14:paraId="71EE8FF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150D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0D454" w14:textId="77777777" w:rsidR="00A7610C" w:rsidRDefault="00A7610C" w:rsidP="00A7610C">
      <w:pPr>
        <w:rPr>
          <w:rFonts w:ascii="Arial" w:hAnsi="Arial" w:cs="Arial"/>
          <w:b/>
          <w:sz w:val="24"/>
        </w:rPr>
      </w:pPr>
      <w:r>
        <w:rPr>
          <w:rFonts w:ascii="Arial" w:hAnsi="Arial" w:cs="Arial"/>
          <w:b/>
          <w:color w:val="0000FF"/>
          <w:sz w:val="24"/>
        </w:rPr>
        <w:t>RP-241381</w:t>
      </w:r>
      <w:r>
        <w:rPr>
          <w:rFonts w:ascii="Arial" w:hAnsi="Arial" w:cs="Arial"/>
          <w:b/>
          <w:color w:val="0000FF"/>
          <w:sz w:val="24"/>
        </w:rPr>
        <w:tab/>
      </w:r>
      <w:r>
        <w:rPr>
          <w:rFonts w:ascii="Arial" w:hAnsi="Arial" w:cs="Arial"/>
          <w:b/>
          <w:sz w:val="24"/>
        </w:rPr>
        <w:t>RAN4 CRs to Maintenance for Closed WIs/SIs for REL-17 and earlier - Batch 1</w:t>
      </w:r>
    </w:p>
    <w:p w14:paraId="56FE62B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1F171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6E304" w14:textId="77777777" w:rsidR="00A7610C" w:rsidRDefault="00A7610C" w:rsidP="00A7610C">
      <w:pPr>
        <w:rPr>
          <w:rFonts w:ascii="Arial" w:hAnsi="Arial" w:cs="Arial"/>
          <w:b/>
          <w:sz w:val="24"/>
        </w:rPr>
      </w:pPr>
      <w:r>
        <w:rPr>
          <w:rFonts w:ascii="Arial" w:hAnsi="Arial" w:cs="Arial"/>
          <w:b/>
          <w:color w:val="0000FF"/>
          <w:sz w:val="24"/>
        </w:rPr>
        <w:t>RP-241382</w:t>
      </w:r>
      <w:r>
        <w:rPr>
          <w:rFonts w:ascii="Arial" w:hAnsi="Arial" w:cs="Arial"/>
          <w:b/>
          <w:color w:val="0000FF"/>
          <w:sz w:val="24"/>
        </w:rPr>
        <w:tab/>
      </w:r>
      <w:r>
        <w:rPr>
          <w:rFonts w:ascii="Arial" w:hAnsi="Arial" w:cs="Arial"/>
          <w:b/>
          <w:sz w:val="24"/>
        </w:rPr>
        <w:t>RAN4 CRs to Maintenance for Closed WIs/SIs for REL-17 and earlier - Batch 2</w:t>
      </w:r>
    </w:p>
    <w:p w14:paraId="77FFF9E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21F60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7EA2B" w14:textId="77777777" w:rsidR="00A7610C" w:rsidRDefault="00A7610C" w:rsidP="00A7610C">
      <w:pPr>
        <w:rPr>
          <w:rFonts w:ascii="Arial" w:hAnsi="Arial" w:cs="Arial"/>
          <w:b/>
          <w:sz w:val="24"/>
        </w:rPr>
      </w:pPr>
      <w:r>
        <w:rPr>
          <w:rFonts w:ascii="Arial" w:hAnsi="Arial" w:cs="Arial"/>
          <w:b/>
          <w:color w:val="0000FF"/>
          <w:sz w:val="24"/>
        </w:rPr>
        <w:t>RP-241383</w:t>
      </w:r>
      <w:r>
        <w:rPr>
          <w:rFonts w:ascii="Arial" w:hAnsi="Arial" w:cs="Arial"/>
          <w:b/>
          <w:color w:val="0000FF"/>
          <w:sz w:val="24"/>
        </w:rPr>
        <w:tab/>
      </w:r>
      <w:r>
        <w:rPr>
          <w:rFonts w:ascii="Arial" w:hAnsi="Arial" w:cs="Arial"/>
          <w:b/>
          <w:sz w:val="24"/>
        </w:rPr>
        <w:t>RAN4 CRs to Maintenance for Closed WIs/SIs for REL-17 and earlier - Batch 3</w:t>
      </w:r>
    </w:p>
    <w:p w14:paraId="6B0F50F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A293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FED76" w14:textId="77777777" w:rsidR="00A7610C" w:rsidRDefault="00A7610C" w:rsidP="00A7610C">
      <w:pPr>
        <w:rPr>
          <w:rFonts w:ascii="Arial" w:hAnsi="Arial" w:cs="Arial"/>
          <w:b/>
          <w:sz w:val="24"/>
        </w:rPr>
      </w:pPr>
      <w:r>
        <w:rPr>
          <w:rFonts w:ascii="Arial" w:hAnsi="Arial" w:cs="Arial"/>
          <w:b/>
          <w:color w:val="0000FF"/>
          <w:sz w:val="24"/>
        </w:rPr>
        <w:t>RP-241384</w:t>
      </w:r>
      <w:r>
        <w:rPr>
          <w:rFonts w:ascii="Arial" w:hAnsi="Arial" w:cs="Arial"/>
          <w:b/>
          <w:color w:val="0000FF"/>
          <w:sz w:val="24"/>
        </w:rPr>
        <w:tab/>
      </w:r>
      <w:r>
        <w:rPr>
          <w:rFonts w:ascii="Arial" w:hAnsi="Arial" w:cs="Arial"/>
          <w:b/>
          <w:sz w:val="24"/>
        </w:rPr>
        <w:t>RAN4 CRs to Maintenance for Closed WIs/SIs for REL-17 and earlier - Batch 4</w:t>
      </w:r>
    </w:p>
    <w:p w14:paraId="5D45884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8AFA4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FEC0E" w14:textId="77777777" w:rsidR="00A7610C" w:rsidRDefault="00A7610C" w:rsidP="00A7610C">
      <w:pPr>
        <w:rPr>
          <w:rFonts w:ascii="Arial" w:hAnsi="Arial" w:cs="Arial"/>
          <w:b/>
          <w:sz w:val="24"/>
        </w:rPr>
      </w:pPr>
      <w:r>
        <w:rPr>
          <w:rFonts w:ascii="Arial" w:hAnsi="Arial" w:cs="Arial"/>
          <w:b/>
          <w:color w:val="0000FF"/>
          <w:sz w:val="24"/>
        </w:rPr>
        <w:t>RP-241385</w:t>
      </w:r>
      <w:r>
        <w:rPr>
          <w:rFonts w:ascii="Arial" w:hAnsi="Arial" w:cs="Arial"/>
          <w:b/>
          <w:color w:val="0000FF"/>
          <w:sz w:val="24"/>
        </w:rPr>
        <w:tab/>
      </w:r>
      <w:r>
        <w:rPr>
          <w:rFonts w:ascii="Arial" w:hAnsi="Arial" w:cs="Arial"/>
          <w:b/>
          <w:sz w:val="24"/>
        </w:rPr>
        <w:t>RAN4 CRs to Maintenance for Closed WIs/SIs for REL-17 and earlier - Batch 5</w:t>
      </w:r>
    </w:p>
    <w:p w14:paraId="74FF976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5FF4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EFC49" w14:textId="77777777" w:rsidR="00A7610C" w:rsidRDefault="00A7610C" w:rsidP="00A7610C">
      <w:pPr>
        <w:rPr>
          <w:rFonts w:ascii="Arial" w:hAnsi="Arial" w:cs="Arial"/>
          <w:b/>
          <w:sz w:val="24"/>
        </w:rPr>
      </w:pPr>
      <w:r>
        <w:rPr>
          <w:rFonts w:ascii="Arial" w:hAnsi="Arial" w:cs="Arial"/>
          <w:b/>
          <w:color w:val="0000FF"/>
          <w:sz w:val="24"/>
        </w:rPr>
        <w:t>RP-241386</w:t>
      </w:r>
      <w:r>
        <w:rPr>
          <w:rFonts w:ascii="Arial" w:hAnsi="Arial" w:cs="Arial"/>
          <w:b/>
          <w:color w:val="0000FF"/>
          <w:sz w:val="24"/>
        </w:rPr>
        <w:tab/>
      </w:r>
      <w:r>
        <w:rPr>
          <w:rFonts w:ascii="Arial" w:hAnsi="Arial" w:cs="Arial"/>
          <w:b/>
          <w:sz w:val="24"/>
        </w:rPr>
        <w:t>RAN4 CRs to Maintenance for Closed WIs/SIs for REL-17 and earlier - Batch 6</w:t>
      </w:r>
    </w:p>
    <w:p w14:paraId="1D916E9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4B4F5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EE1CB" w14:textId="77777777" w:rsidR="00A7610C" w:rsidRDefault="00A7610C" w:rsidP="00A7610C">
      <w:pPr>
        <w:rPr>
          <w:rFonts w:ascii="Arial" w:hAnsi="Arial" w:cs="Arial"/>
          <w:b/>
          <w:sz w:val="24"/>
        </w:rPr>
      </w:pPr>
      <w:r>
        <w:rPr>
          <w:rFonts w:ascii="Arial" w:hAnsi="Arial" w:cs="Arial"/>
          <w:b/>
          <w:color w:val="0000FF"/>
          <w:sz w:val="24"/>
        </w:rPr>
        <w:t>RP-241387</w:t>
      </w:r>
      <w:r>
        <w:rPr>
          <w:rFonts w:ascii="Arial" w:hAnsi="Arial" w:cs="Arial"/>
          <w:b/>
          <w:color w:val="0000FF"/>
          <w:sz w:val="24"/>
        </w:rPr>
        <w:tab/>
      </w:r>
      <w:r>
        <w:rPr>
          <w:rFonts w:ascii="Arial" w:hAnsi="Arial" w:cs="Arial"/>
          <w:b/>
          <w:sz w:val="24"/>
        </w:rPr>
        <w:t>RAN4 CRs to Maintenance for Closed WIs/SIs for REL-17 and earlier - Batch 7</w:t>
      </w:r>
    </w:p>
    <w:p w14:paraId="1C98FCE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2A8F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2E2F5" w14:textId="77777777" w:rsidR="00A7610C" w:rsidRDefault="00A7610C" w:rsidP="00A7610C">
      <w:pPr>
        <w:rPr>
          <w:rFonts w:ascii="Arial" w:hAnsi="Arial" w:cs="Arial"/>
          <w:b/>
          <w:sz w:val="24"/>
        </w:rPr>
      </w:pPr>
      <w:r>
        <w:rPr>
          <w:rFonts w:ascii="Arial" w:hAnsi="Arial" w:cs="Arial"/>
          <w:b/>
          <w:color w:val="0000FF"/>
          <w:sz w:val="24"/>
        </w:rPr>
        <w:t>RP-241388</w:t>
      </w:r>
      <w:r>
        <w:rPr>
          <w:rFonts w:ascii="Arial" w:hAnsi="Arial" w:cs="Arial"/>
          <w:b/>
          <w:color w:val="0000FF"/>
          <w:sz w:val="24"/>
        </w:rPr>
        <w:tab/>
      </w:r>
      <w:r>
        <w:rPr>
          <w:rFonts w:ascii="Arial" w:hAnsi="Arial" w:cs="Arial"/>
          <w:b/>
          <w:sz w:val="24"/>
        </w:rPr>
        <w:t>RAN4 CRs to Maintenance for Closed WIs/SIs for REL-17 and earlier - Batch 8</w:t>
      </w:r>
    </w:p>
    <w:p w14:paraId="1E29A91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49D51E" w14:textId="77777777" w:rsidR="00A7610C" w:rsidRDefault="00A7610C" w:rsidP="00A7610C">
      <w:pPr>
        <w:rPr>
          <w:rFonts w:ascii="Arial" w:hAnsi="Arial" w:cs="Arial"/>
          <w:b/>
        </w:rPr>
      </w:pPr>
      <w:r>
        <w:rPr>
          <w:rFonts w:ascii="Arial" w:hAnsi="Arial" w:cs="Arial"/>
          <w:b/>
        </w:rPr>
        <w:t xml:space="preserve">Discussion: </w:t>
      </w:r>
    </w:p>
    <w:p w14:paraId="0E81A4FC" w14:textId="77777777" w:rsidR="00A7610C" w:rsidRDefault="00A7610C" w:rsidP="00A7610C">
      <w:r>
        <w:t>MCC: compare: RP-241494</w:t>
      </w:r>
    </w:p>
    <w:p w14:paraId="1EA31D28" w14:textId="77777777" w:rsidR="00A7610C" w:rsidRDefault="00A7610C" w:rsidP="00A7610C">
      <w:r>
        <w:t>conclusion:</w:t>
      </w:r>
    </w:p>
    <w:p w14:paraId="72A2578D" w14:textId="77777777" w:rsidR="00A7610C" w:rsidRDefault="00A7610C" w:rsidP="00A7610C">
      <w:r>
        <w:t>all CRs of RP-241388 are approved except:</w:t>
      </w:r>
    </w:p>
    <w:p w14:paraId="5905BC20" w14:textId="77777777" w:rsidR="00A7610C" w:rsidRDefault="00A7610C" w:rsidP="00A7610C">
      <w:r>
        <w:t>R4-2407680 which is postponed</w:t>
      </w:r>
    </w:p>
    <w:p w14:paraId="4C0EF3D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4AE2FC3" w14:textId="77777777" w:rsidR="00A7610C" w:rsidRDefault="00A7610C" w:rsidP="00A7610C">
      <w:pPr>
        <w:rPr>
          <w:rFonts w:ascii="Arial" w:hAnsi="Arial" w:cs="Arial"/>
          <w:b/>
          <w:sz w:val="24"/>
        </w:rPr>
      </w:pPr>
      <w:r>
        <w:rPr>
          <w:rFonts w:ascii="Arial" w:hAnsi="Arial" w:cs="Arial"/>
          <w:b/>
          <w:color w:val="0000FF"/>
          <w:sz w:val="24"/>
        </w:rPr>
        <w:t>RP-241389</w:t>
      </w:r>
      <w:r>
        <w:rPr>
          <w:rFonts w:ascii="Arial" w:hAnsi="Arial" w:cs="Arial"/>
          <w:b/>
          <w:color w:val="0000FF"/>
          <w:sz w:val="24"/>
        </w:rPr>
        <w:tab/>
      </w:r>
      <w:r>
        <w:rPr>
          <w:rFonts w:ascii="Arial" w:hAnsi="Arial" w:cs="Arial"/>
          <w:b/>
          <w:sz w:val="24"/>
        </w:rPr>
        <w:t>RAN4 CRs to Maintenance for Closed WIs/SIs for REL-17 and earlier - Batch 9</w:t>
      </w:r>
    </w:p>
    <w:p w14:paraId="596B3AC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BBF17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C1D88" w14:textId="77777777" w:rsidR="00A7610C" w:rsidRDefault="00A7610C" w:rsidP="00A7610C">
      <w:pPr>
        <w:rPr>
          <w:rFonts w:ascii="Arial" w:hAnsi="Arial" w:cs="Arial"/>
          <w:b/>
          <w:sz w:val="24"/>
        </w:rPr>
      </w:pPr>
      <w:r>
        <w:rPr>
          <w:rFonts w:ascii="Arial" w:hAnsi="Arial" w:cs="Arial"/>
          <w:b/>
          <w:color w:val="0000FF"/>
          <w:sz w:val="24"/>
        </w:rPr>
        <w:t>RP-241390</w:t>
      </w:r>
      <w:r>
        <w:rPr>
          <w:rFonts w:ascii="Arial" w:hAnsi="Arial" w:cs="Arial"/>
          <w:b/>
          <w:color w:val="0000FF"/>
          <w:sz w:val="24"/>
        </w:rPr>
        <w:tab/>
      </w:r>
      <w:r>
        <w:rPr>
          <w:rFonts w:ascii="Arial" w:hAnsi="Arial" w:cs="Arial"/>
          <w:b/>
          <w:sz w:val="24"/>
        </w:rPr>
        <w:t>RAN4 CRs to Maintenance for Closed WIs/SIs for REL-17 and earlier - Batch 10</w:t>
      </w:r>
    </w:p>
    <w:p w14:paraId="1175AB1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30B903" w14:textId="77777777" w:rsidR="00A7610C" w:rsidRDefault="00A7610C" w:rsidP="00A7610C">
      <w:pPr>
        <w:rPr>
          <w:rFonts w:ascii="Arial" w:hAnsi="Arial" w:cs="Arial"/>
          <w:b/>
        </w:rPr>
      </w:pPr>
      <w:r>
        <w:rPr>
          <w:rFonts w:ascii="Arial" w:hAnsi="Arial" w:cs="Arial"/>
          <w:b/>
        </w:rPr>
        <w:t xml:space="preserve">Discussion: </w:t>
      </w:r>
    </w:p>
    <w:p w14:paraId="6A36A25F" w14:textId="77777777" w:rsidR="00A7610C" w:rsidRDefault="00A7610C" w:rsidP="00A7610C">
      <w:r>
        <w:t>Note: It turned out that R4-2410648 of RP-241390 which was allocated as CR to TS 38.101-3 actually includes a different CR to TR 38.101-1.</w:t>
      </w:r>
    </w:p>
    <w:p w14:paraId="4D000122" w14:textId="77777777" w:rsidR="00A7610C" w:rsidRDefault="00A7610C" w:rsidP="00A7610C">
      <w:r>
        <w:t>conclusion: all CRs of RP-241390 are approved except</w:t>
      </w:r>
    </w:p>
    <w:p w14:paraId="14386167" w14:textId="77777777" w:rsidR="00A7610C" w:rsidRDefault="00A7610C" w:rsidP="00A7610C">
      <w:r>
        <w:t>- R4-2410648 which is not pursued</w:t>
      </w:r>
    </w:p>
    <w:p w14:paraId="51FD5D0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E76AC6" w14:textId="77777777" w:rsidR="00A7610C" w:rsidRDefault="00A7610C" w:rsidP="00A7610C">
      <w:pPr>
        <w:rPr>
          <w:rFonts w:ascii="Arial" w:hAnsi="Arial" w:cs="Arial"/>
          <w:b/>
          <w:sz w:val="24"/>
        </w:rPr>
      </w:pPr>
      <w:r>
        <w:rPr>
          <w:rFonts w:ascii="Arial" w:hAnsi="Arial" w:cs="Arial"/>
          <w:b/>
          <w:color w:val="0000FF"/>
          <w:sz w:val="24"/>
        </w:rPr>
        <w:t>RP-241391</w:t>
      </w:r>
      <w:r>
        <w:rPr>
          <w:rFonts w:ascii="Arial" w:hAnsi="Arial" w:cs="Arial"/>
          <w:b/>
          <w:color w:val="0000FF"/>
          <w:sz w:val="24"/>
        </w:rPr>
        <w:tab/>
      </w:r>
      <w:r>
        <w:rPr>
          <w:rFonts w:ascii="Arial" w:hAnsi="Arial" w:cs="Arial"/>
          <w:b/>
          <w:sz w:val="24"/>
        </w:rPr>
        <w:t>RAN4 CRs to Maintenance for Closed WIs/SIs for REL-17 and earlier - Batch 11</w:t>
      </w:r>
    </w:p>
    <w:p w14:paraId="6BF830D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761B7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7A394" w14:textId="77777777" w:rsidR="00A7610C" w:rsidRDefault="00A7610C" w:rsidP="00A7610C">
      <w:pPr>
        <w:rPr>
          <w:rFonts w:ascii="Arial" w:hAnsi="Arial" w:cs="Arial"/>
          <w:b/>
          <w:sz w:val="24"/>
        </w:rPr>
      </w:pPr>
      <w:r>
        <w:rPr>
          <w:rFonts w:ascii="Arial" w:hAnsi="Arial" w:cs="Arial"/>
          <w:b/>
          <w:color w:val="0000FF"/>
          <w:sz w:val="24"/>
        </w:rPr>
        <w:t>RP-241392</w:t>
      </w:r>
      <w:r>
        <w:rPr>
          <w:rFonts w:ascii="Arial" w:hAnsi="Arial" w:cs="Arial"/>
          <w:b/>
          <w:color w:val="0000FF"/>
          <w:sz w:val="24"/>
        </w:rPr>
        <w:tab/>
      </w:r>
      <w:r>
        <w:rPr>
          <w:rFonts w:ascii="Arial" w:hAnsi="Arial" w:cs="Arial"/>
          <w:b/>
          <w:sz w:val="24"/>
        </w:rPr>
        <w:t>RAN4 CRs to Maintenance for Closed WIs/SIs for REL-17 and earlier - Batch 12</w:t>
      </w:r>
    </w:p>
    <w:p w14:paraId="591B435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F2A9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FF26D" w14:textId="77777777" w:rsidR="00A7610C" w:rsidRDefault="00A7610C" w:rsidP="00A7610C">
      <w:pPr>
        <w:rPr>
          <w:rFonts w:ascii="Arial" w:hAnsi="Arial" w:cs="Arial"/>
          <w:b/>
          <w:sz w:val="24"/>
        </w:rPr>
      </w:pPr>
      <w:r>
        <w:rPr>
          <w:rFonts w:ascii="Arial" w:hAnsi="Arial" w:cs="Arial"/>
          <w:b/>
          <w:color w:val="0000FF"/>
          <w:sz w:val="24"/>
        </w:rPr>
        <w:t>RP-241393</w:t>
      </w:r>
      <w:r>
        <w:rPr>
          <w:rFonts w:ascii="Arial" w:hAnsi="Arial" w:cs="Arial"/>
          <w:b/>
          <w:color w:val="0000FF"/>
          <w:sz w:val="24"/>
        </w:rPr>
        <w:tab/>
      </w:r>
      <w:r>
        <w:rPr>
          <w:rFonts w:ascii="Arial" w:hAnsi="Arial" w:cs="Arial"/>
          <w:b/>
          <w:sz w:val="24"/>
        </w:rPr>
        <w:t>RAN4 CRs to Maintenance for Closed WIs/SIs for REL-17 and earlier - Batch 13</w:t>
      </w:r>
    </w:p>
    <w:p w14:paraId="66B41D2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D068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4E459" w14:textId="77777777" w:rsidR="00A7610C" w:rsidRDefault="00A7610C" w:rsidP="00A7610C">
      <w:pPr>
        <w:rPr>
          <w:rFonts w:ascii="Arial" w:hAnsi="Arial" w:cs="Arial"/>
          <w:b/>
          <w:sz w:val="24"/>
        </w:rPr>
      </w:pPr>
      <w:r>
        <w:rPr>
          <w:rFonts w:ascii="Arial" w:hAnsi="Arial" w:cs="Arial"/>
          <w:b/>
          <w:color w:val="0000FF"/>
          <w:sz w:val="24"/>
        </w:rPr>
        <w:t>RP-241394</w:t>
      </w:r>
      <w:r>
        <w:rPr>
          <w:rFonts w:ascii="Arial" w:hAnsi="Arial" w:cs="Arial"/>
          <w:b/>
          <w:color w:val="0000FF"/>
          <w:sz w:val="24"/>
        </w:rPr>
        <w:tab/>
      </w:r>
      <w:r>
        <w:rPr>
          <w:rFonts w:ascii="Arial" w:hAnsi="Arial" w:cs="Arial"/>
          <w:b/>
          <w:sz w:val="24"/>
        </w:rPr>
        <w:t>RAN4 CRs to Maintenance for Closed WIs/SIs for REL-17 and earlier - Batch 14</w:t>
      </w:r>
    </w:p>
    <w:p w14:paraId="67C8E4E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03339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ED304" w14:textId="77777777" w:rsidR="00A7610C" w:rsidRDefault="00A7610C" w:rsidP="00A7610C">
      <w:pPr>
        <w:rPr>
          <w:rFonts w:ascii="Arial" w:hAnsi="Arial" w:cs="Arial"/>
          <w:b/>
          <w:sz w:val="24"/>
        </w:rPr>
      </w:pPr>
      <w:r>
        <w:rPr>
          <w:rFonts w:ascii="Arial" w:hAnsi="Arial" w:cs="Arial"/>
          <w:b/>
          <w:color w:val="0000FF"/>
          <w:sz w:val="24"/>
        </w:rPr>
        <w:t>RP-241395</w:t>
      </w:r>
      <w:r>
        <w:rPr>
          <w:rFonts w:ascii="Arial" w:hAnsi="Arial" w:cs="Arial"/>
          <w:b/>
          <w:color w:val="0000FF"/>
          <w:sz w:val="24"/>
        </w:rPr>
        <w:tab/>
      </w:r>
      <w:r>
        <w:rPr>
          <w:rFonts w:ascii="Arial" w:hAnsi="Arial" w:cs="Arial"/>
          <w:b/>
          <w:sz w:val="24"/>
        </w:rPr>
        <w:t>RAN4 CRs to Maintenance for Closed WIs/SIs for REL-17 and earlier - Batch 15</w:t>
      </w:r>
    </w:p>
    <w:p w14:paraId="09520BE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9F99C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A25C1" w14:textId="77777777" w:rsidR="00A7610C" w:rsidRDefault="00A7610C" w:rsidP="00A7610C">
      <w:pPr>
        <w:rPr>
          <w:rFonts w:ascii="Arial" w:hAnsi="Arial" w:cs="Arial"/>
          <w:b/>
          <w:sz w:val="24"/>
        </w:rPr>
      </w:pPr>
      <w:r>
        <w:rPr>
          <w:rFonts w:ascii="Arial" w:hAnsi="Arial" w:cs="Arial"/>
          <w:b/>
          <w:color w:val="0000FF"/>
          <w:sz w:val="24"/>
        </w:rPr>
        <w:t>RP-241396</w:t>
      </w:r>
      <w:r>
        <w:rPr>
          <w:rFonts w:ascii="Arial" w:hAnsi="Arial" w:cs="Arial"/>
          <w:b/>
          <w:color w:val="0000FF"/>
          <w:sz w:val="24"/>
        </w:rPr>
        <w:tab/>
      </w:r>
      <w:r>
        <w:rPr>
          <w:rFonts w:ascii="Arial" w:hAnsi="Arial" w:cs="Arial"/>
          <w:b/>
          <w:sz w:val="24"/>
        </w:rPr>
        <w:t>RAN4 CRs to Maintenance for Closed WIs/SIs for REL-17 and earlier - Batch 16</w:t>
      </w:r>
    </w:p>
    <w:p w14:paraId="5FE7302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2E6C1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53266" w14:textId="77777777" w:rsidR="00A7610C" w:rsidRDefault="00A7610C" w:rsidP="00A7610C">
      <w:pPr>
        <w:rPr>
          <w:rFonts w:ascii="Arial" w:hAnsi="Arial" w:cs="Arial"/>
          <w:b/>
          <w:sz w:val="24"/>
        </w:rPr>
      </w:pPr>
      <w:r>
        <w:rPr>
          <w:rFonts w:ascii="Arial" w:hAnsi="Arial" w:cs="Arial"/>
          <w:b/>
          <w:color w:val="0000FF"/>
          <w:sz w:val="24"/>
        </w:rPr>
        <w:t>RP-241397</w:t>
      </w:r>
      <w:r>
        <w:rPr>
          <w:rFonts w:ascii="Arial" w:hAnsi="Arial" w:cs="Arial"/>
          <w:b/>
          <w:color w:val="0000FF"/>
          <w:sz w:val="24"/>
        </w:rPr>
        <w:tab/>
      </w:r>
      <w:r>
        <w:rPr>
          <w:rFonts w:ascii="Arial" w:hAnsi="Arial" w:cs="Arial"/>
          <w:b/>
          <w:sz w:val="24"/>
        </w:rPr>
        <w:t>RAN4 CRs to Maintenance for Closed WIs/SIs for REL-17 and earlier - Batch 17</w:t>
      </w:r>
    </w:p>
    <w:p w14:paraId="679B6BE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87C95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33C6A" w14:textId="77777777" w:rsidR="00A7610C" w:rsidRDefault="00A7610C" w:rsidP="00A7610C">
      <w:pPr>
        <w:rPr>
          <w:rFonts w:ascii="Arial" w:hAnsi="Arial" w:cs="Arial"/>
          <w:b/>
          <w:sz w:val="24"/>
        </w:rPr>
      </w:pPr>
      <w:r>
        <w:rPr>
          <w:rFonts w:ascii="Arial" w:hAnsi="Arial" w:cs="Arial"/>
          <w:b/>
          <w:color w:val="0000FF"/>
          <w:sz w:val="24"/>
        </w:rPr>
        <w:t>RP-241398</w:t>
      </w:r>
      <w:r>
        <w:rPr>
          <w:rFonts w:ascii="Arial" w:hAnsi="Arial" w:cs="Arial"/>
          <w:b/>
          <w:color w:val="0000FF"/>
          <w:sz w:val="24"/>
        </w:rPr>
        <w:tab/>
      </w:r>
      <w:r>
        <w:rPr>
          <w:rFonts w:ascii="Arial" w:hAnsi="Arial" w:cs="Arial"/>
          <w:b/>
          <w:sz w:val="24"/>
        </w:rPr>
        <w:t>RAN4 CRs to Maintenance for Closed WIs/SIs for REL-17 and earlier - Batch 18</w:t>
      </w:r>
    </w:p>
    <w:p w14:paraId="2271580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4A836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08446" w14:textId="77777777" w:rsidR="00A7610C" w:rsidRDefault="00A7610C" w:rsidP="00A7610C">
      <w:pPr>
        <w:rPr>
          <w:rFonts w:ascii="Arial" w:hAnsi="Arial" w:cs="Arial"/>
          <w:b/>
          <w:sz w:val="24"/>
        </w:rPr>
      </w:pPr>
      <w:r>
        <w:rPr>
          <w:rFonts w:ascii="Arial" w:hAnsi="Arial" w:cs="Arial"/>
          <w:b/>
          <w:color w:val="0000FF"/>
          <w:sz w:val="24"/>
        </w:rPr>
        <w:t>RP-241399</w:t>
      </w:r>
      <w:r>
        <w:rPr>
          <w:rFonts w:ascii="Arial" w:hAnsi="Arial" w:cs="Arial"/>
          <w:b/>
          <w:color w:val="0000FF"/>
          <w:sz w:val="24"/>
        </w:rPr>
        <w:tab/>
      </w:r>
      <w:r>
        <w:rPr>
          <w:rFonts w:ascii="Arial" w:hAnsi="Arial" w:cs="Arial"/>
          <w:b/>
          <w:sz w:val="24"/>
        </w:rPr>
        <w:t>RAN4 CRs to Maintenance for Closed WIs/SIs for REL-17 and earlier - Batch 19</w:t>
      </w:r>
    </w:p>
    <w:p w14:paraId="72FF5A8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41CD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FF8E4" w14:textId="77777777" w:rsidR="00A7610C" w:rsidRDefault="00A7610C" w:rsidP="00A7610C">
      <w:pPr>
        <w:rPr>
          <w:rFonts w:ascii="Arial" w:hAnsi="Arial" w:cs="Arial"/>
          <w:b/>
          <w:sz w:val="24"/>
        </w:rPr>
      </w:pPr>
      <w:r>
        <w:rPr>
          <w:rFonts w:ascii="Arial" w:hAnsi="Arial" w:cs="Arial"/>
          <w:b/>
          <w:color w:val="0000FF"/>
          <w:sz w:val="24"/>
        </w:rPr>
        <w:t>RP-241400</w:t>
      </w:r>
      <w:r>
        <w:rPr>
          <w:rFonts w:ascii="Arial" w:hAnsi="Arial" w:cs="Arial"/>
          <w:b/>
          <w:color w:val="0000FF"/>
          <w:sz w:val="24"/>
        </w:rPr>
        <w:tab/>
      </w:r>
      <w:r>
        <w:rPr>
          <w:rFonts w:ascii="Arial" w:hAnsi="Arial" w:cs="Arial"/>
          <w:b/>
          <w:sz w:val="24"/>
        </w:rPr>
        <w:t>RAN4 CRs to Maintenance for Closed WIs/SIs for REL-17 and earlier - Batch 20</w:t>
      </w:r>
    </w:p>
    <w:p w14:paraId="6EAC450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E1F8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D0105" w14:textId="77777777" w:rsidR="00A7610C" w:rsidRDefault="00A7610C" w:rsidP="00A7610C">
      <w:pPr>
        <w:rPr>
          <w:rFonts w:ascii="Arial" w:hAnsi="Arial" w:cs="Arial"/>
          <w:b/>
          <w:sz w:val="24"/>
        </w:rPr>
      </w:pPr>
      <w:r>
        <w:rPr>
          <w:rFonts w:ascii="Arial" w:hAnsi="Arial" w:cs="Arial"/>
          <w:b/>
          <w:color w:val="0000FF"/>
          <w:sz w:val="24"/>
        </w:rPr>
        <w:t>RP-241401</w:t>
      </w:r>
      <w:r>
        <w:rPr>
          <w:rFonts w:ascii="Arial" w:hAnsi="Arial" w:cs="Arial"/>
          <w:b/>
          <w:color w:val="0000FF"/>
          <w:sz w:val="24"/>
        </w:rPr>
        <w:tab/>
      </w:r>
      <w:r>
        <w:rPr>
          <w:rFonts w:ascii="Arial" w:hAnsi="Arial" w:cs="Arial"/>
          <w:b/>
          <w:sz w:val="24"/>
        </w:rPr>
        <w:t>RAN4 CRs to Maintenance for Closed WIs/SIs for REL-17 and earlier - Batch 21</w:t>
      </w:r>
    </w:p>
    <w:p w14:paraId="691CF3E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C5017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6F0D4" w14:textId="77777777" w:rsidR="00A7610C" w:rsidRDefault="00A7610C" w:rsidP="00A7610C">
      <w:pPr>
        <w:rPr>
          <w:rFonts w:ascii="Arial" w:hAnsi="Arial" w:cs="Arial"/>
          <w:b/>
          <w:sz w:val="24"/>
        </w:rPr>
      </w:pPr>
      <w:r>
        <w:rPr>
          <w:rFonts w:ascii="Arial" w:hAnsi="Arial" w:cs="Arial"/>
          <w:b/>
          <w:color w:val="0000FF"/>
          <w:sz w:val="24"/>
        </w:rPr>
        <w:t>RP-241402</w:t>
      </w:r>
      <w:r>
        <w:rPr>
          <w:rFonts w:ascii="Arial" w:hAnsi="Arial" w:cs="Arial"/>
          <w:b/>
          <w:color w:val="0000FF"/>
          <w:sz w:val="24"/>
        </w:rPr>
        <w:tab/>
      </w:r>
      <w:r>
        <w:rPr>
          <w:rFonts w:ascii="Arial" w:hAnsi="Arial" w:cs="Arial"/>
          <w:b/>
          <w:sz w:val="24"/>
        </w:rPr>
        <w:t>RAN4 CRs to Maintenance for Closed WIs/SIs for REL-17 and earlier - Batch 22</w:t>
      </w:r>
    </w:p>
    <w:p w14:paraId="36E1B56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F8253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802FF" w14:textId="77777777" w:rsidR="00A7610C" w:rsidRDefault="00A7610C" w:rsidP="00A7610C">
      <w:pPr>
        <w:rPr>
          <w:rFonts w:ascii="Arial" w:hAnsi="Arial" w:cs="Arial"/>
          <w:b/>
          <w:sz w:val="24"/>
        </w:rPr>
      </w:pPr>
      <w:r>
        <w:rPr>
          <w:rFonts w:ascii="Arial" w:hAnsi="Arial" w:cs="Arial"/>
          <w:b/>
          <w:color w:val="0000FF"/>
          <w:sz w:val="24"/>
        </w:rPr>
        <w:t>RP-241403</w:t>
      </w:r>
      <w:r>
        <w:rPr>
          <w:rFonts w:ascii="Arial" w:hAnsi="Arial" w:cs="Arial"/>
          <w:b/>
          <w:color w:val="0000FF"/>
          <w:sz w:val="24"/>
        </w:rPr>
        <w:tab/>
      </w:r>
      <w:r>
        <w:rPr>
          <w:rFonts w:ascii="Arial" w:hAnsi="Arial" w:cs="Arial"/>
          <w:b/>
          <w:sz w:val="24"/>
        </w:rPr>
        <w:t>RAN4 CRs to Maintenance for Closed WIs/SIs for REL-17 and earlier - Batch 23</w:t>
      </w:r>
    </w:p>
    <w:p w14:paraId="3357D8F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2A430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A6D90" w14:textId="77777777" w:rsidR="00A7610C" w:rsidRDefault="00A7610C" w:rsidP="00A7610C">
      <w:pPr>
        <w:rPr>
          <w:rFonts w:ascii="Arial" w:hAnsi="Arial" w:cs="Arial"/>
          <w:b/>
          <w:sz w:val="24"/>
        </w:rPr>
      </w:pPr>
      <w:r>
        <w:rPr>
          <w:rFonts w:ascii="Arial" w:hAnsi="Arial" w:cs="Arial"/>
          <w:b/>
          <w:color w:val="0000FF"/>
          <w:sz w:val="24"/>
        </w:rPr>
        <w:t>RP-241404</w:t>
      </w:r>
      <w:r>
        <w:rPr>
          <w:rFonts w:ascii="Arial" w:hAnsi="Arial" w:cs="Arial"/>
          <w:b/>
          <w:color w:val="0000FF"/>
          <w:sz w:val="24"/>
        </w:rPr>
        <w:tab/>
      </w:r>
      <w:r>
        <w:rPr>
          <w:rFonts w:ascii="Arial" w:hAnsi="Arial" w:cs="Arial"/>
          <w:b/>
          <w:sz w:val="24"/>
        </w:rPr>
        <w:t>RAN4 CRs to Maintenance for Closed WIs/SIs for REL-17 and earlier - Batch 24</w:t>
      </w:r>
    </w:p>
    <w:p w14:paraId="0429F71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FA10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870E6" w14:textId="77777777" w:rsidR="00A7610C" w:rsidRDefault="00A7610C" w:rsidP="00A7610C">
      <w:pPr>
        <w:rPr>
          <w:rFonts w:ascii="Arial" w:hAnsi="Arial" w:cs="Arial"/>
          <w:b/>
          <w:sz w:val="24"/>
        </w:rPr>
      </w:pPr>
      <w:r>
        <w:rPr>
          <w:rFonts w:ascii="Arial" w:hAnsi="Arial" w:cs="Arial"/>
          <w:b/>
          <w:color w:val="0000FF"/>
          <w:sz w:val="24"/>
        </w:rPr>
        <w:t>RP-241007</w:t>
      </w:r>
      <w:r>
        <w:rPr>
          <w:rFonts w:ascii="Arial" w:hAnsi="Arial" w:cs="Arial"/>
          <w:b/>
          <w:color w:val="0000FF"/>
          <w:sz w:val="24"/>
        </w:rPr>
        <w:tab/>
      </w:r>
      <w:r>
        <w:rPr>
          <w:rFonts w:ascii="Arial" w:hAnsi="Arial" w:cs="Arial"/>
          <w:b/>
          <w:sz w:val="24"/>
        </w:rPr>
        <w:t>CR Pack on TEI_Test</w:t>
      </w:r>
    </w:p>
    <w:p w14:paraId="37EFCBF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70CD94" w14:textId="77777777" w:rsidR="00A7610C" w:rsidRDefault="00A7610C" w:rsidP="00A7610C">
      <w:pPr>
        <w:rPr>
          <w:rFonts w:ascii="Arial" w:hAnsi="Arial" w:cs="Arial"/>
          <w:b/>
        </w:rPr>
      </w:pPr>
      <w:r>
        <w:rPr>
          <w:rFonts w:ascii="Arial" w:hAnsi="Arial" w:cs="Arial"/>
          <w:b/>
        </w:rPr>
        <w:t xml:space="preserve">Discussion: </w:t>
      </w:r>
    </w:p>
    <w:p w14:paraId="538B4A22" w14:textId="77777777" w:rsidR="00A7610C" w:rsidRDefault="00A7610C" w:rsidP="00A7610C">
      <w:r>
        <w:t>MCC: late submission</w:t>
      </w:r>
    </w:p>
    <w:p w14:paraId="21A7CA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D3F10" w14:textId="77777777" w:rsidR="00A7610C" w:rsidRDefault="00A7610C" w:rsidP="00A7610C">
      <w:pPr>
        <w:rPr>
          <w:rFonts w:ascii="Arial" w:hAnsi="Arial" w:cs="Arial"/>
          <w:b/>
          <w:sz w:val="24"/>
        </w:rPr>
      </w:pPr>
      <w:r>
        <w:rPr>
          <w:rFonts w:ascii="Arial" w:hAnsi="Arial" w:cs="Arial"/>
          <w:b/>
          <w:color w:val="0000FF"/>
          <w:sz w:val="24"/>
        </w:rPr>
        <w:t>RP-241008</w:t>
      </w:r>
      <w:r>
        <w:rPr>
          <w:rFonts w:ascii="Arial" w:hAnsi="Arial" w:cs="Arial"/>
          <w:b/>
          <w:color w:val="0000FF"/>
          <w:sz w:val="24"/>
        </w:rPr>
        <w:tab/>
      </w:r>
      <w:r>
        <w:rPr>
          <w:rFonts w:ascii="Arial" w:hAnsi="Arial" w:cs="Arial"/>
          <w:b/>
          <w:sz w:val="24"/>
        </w:rPr>
        <w:t>CR Pack on TEI8_Test</w:t>
      </w:r>
    </w:p>
    <w:p w14:paraId="5A69133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130CFC" w14:textId="77777777" w:rsidR="00A7610C" w:rsidRDefault="00A7610C" w:rsidP="00A7610C">
      <w:pPr>
        <w:rPr>
          <w:rFonts w:ascii="Arial" w:hAnsi="Arial" w:cs="Arial"/>
          <w:b/>
        </w:rPr>
      </w:pPr>
      <w:r>
        <w:rPr>
          <w:rFonts w:ascii="Arial" w:hAnsi="Arial" w:cs="Arial"/>
          <w:b/>
        </w:rPr>
        <w:t xml:space="preserve">Discussion: </w:t>
      </w:r>
    </w:p>
    <w:p w14:paraId="51E5D784" w14:textId="77777777" w:rsidR="00A7610C" w:rsidRDefault="00A7610C" w:rsidP="00A7610C">
      <w:r>
        <w:t>MCC: late submission</w:t>
      </w:r>
    </w:p>
    <w:p w14:paraId="7989D71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7C06" w14:textId="77777777" w:rsidR="00A7610C" w:rsidRDefault="00A7610C" w:rsidP="00A7610C">
      <w:pPr>
        <w:rPr>
          <w:rFonts w:ascii="Arial" w:hAnsi="Arial" w:cs="Arial"/>
          <w:b/>
          <w:sz w:val="24"/>
        </w:rPr>
      </w:pPr>
      <w:r>
        <w:rPr>
          <w:rFonts w:ascii="Arial" w:hAnsi="Arial" w:cs="Arial"/>
          <w:b/>
          <w:color w:val="0000FF"/>
          <w:sz w:val="24"/>
        </w:rPr>
        <w:t>RP-241009</w:t>
      </w:r>
      <w:r>
        <w:rPr>
          <w:rFonts w:ascii="Arial" w:hAnsi="Arial" w:cs="Arial"/>
          <w:b/>
          <w:color w:val="0000FF"/>
          <w:sz w:val="24"/>
        </w:rPr>
        <w:tab/>
      </w:r>
      <w:r>
        <w:rPr>
          <w:rFonts w:ascii="Arial" w:hAnsi="Arial" w:cs="Arial"/>
          <w:b/>
          <w:sz w:val="24"/>
        </w:rPr>
        <w:t>CR Pack on TEI9_Test</w:t>
      </w:r>
    </w:p>
    <w:p w14:paraId="785BD6F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525A9B" w14:textId="77777777" w:rsidR="00A7610C" w:rsidRDefault="00A7610C" w:rsidP="00A7610C">
      <w:pPr>
        <w:rPr>
          <w:rFonts w:ascii="Arial" w:hAnsi="Arial" w:cs="Arial"/>
          <w:b/>
        </w:rPr>
      </w:pPr>
      <w:r>
        <w:rPr>
          <w:rFonts w:ascii="Arial" w:hAnsi="Arial" w:cs="Arial"/>
          <w:b/>
        </w:rPr>
        <w:t xml:space="preserve">Discussion: </w:t>
      </w:r>
    </w:p>
    <w:p w14:paraId="506AD1D6" w14:textId="77777777" w:rsidR="00A7610C" w:rsidRDefault="00A7610C" w:rsidP="00A7610C">
      <w:r>
        <w:t>MCC: late submission</w:t>
      </w:r>
    </w:p>
    <w:p w14:paraId="2D00DD6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99587" w14:textId="77777777" w:rsidR="00A7610C" w:rsidRDefault="00A7610C" w:rsidP="00A7610C">
      <w:pPr>
        <w:rPr>
          <w:rFonts w:ascii="Arial" w:hAnsi="Arial" w:cs="Arial"/>
          <w:b/>
          <w:sz w:val="24"/>
        </w:rPr>
      </w:pPr>
      <w:r>
        <w:rPr>
          <w:rFonts w:ascii="Arial" w:hAnsi="Arial" w:cs="Arial"/>
          <w:b/>
          <w:color w:val="0000FF"/>
          <w:sz w:val="24"/>
        </w:rPr>
        <w:t>RP-241010</w:t>
      </w:r>
      <w:r>
        <w:rPr>
          <w:rFonts w:ascii="Arial" w:hAnsi="Arial" w:cs="Arial"/>
          <w:b/>
          <w:color w:val="0000FF"/>
          <w:sz w:val="24"/>
        </w:rPr>
        <w:tab/>
      </w:r>
      <w:r>
        <w:rPr>
          <w:rFonts w:ascii="Arial" w:hAnsi="Arial" w:cs="Arial"/>
          <w:b/>
          <w:sz w:val="24"/>
        </w:rPr>
        <w:t>CR Pack on TEI11_Test</w:t>
      </w:r>
    </w:p>
    <w:p w14:paraId="5D2A13D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48EB7D" w14:textId="77777777" w:rsidR="00A7610C" w:rsidRDefault="00A7610C" w:rsidP="00A7610C">
      <w:pPr>
        <w:rPr>
          <w:rFonts w:ascii="Arial" w:hAnsi="Arial" w:cs="Arial"/>
          <w:b/>
        </w:rPr>
      </w:pPr>
      <w:r>
        <w:rPr>
          <w:rFonts w:ascii="Arial" w:hAnsi="Arial" w:cs="Arial"/>
          <w:b/>
        </w:rPr>
        <w:t xml:space="preserve">Discussion: </w:t>
      </w:r>
    </w:p>
    <w:p w14:paraId="327EEAF6" w14:textId="77777777" w:rsidR="00A7610C" w:rsidRDefault="00A7610C" w:rsidP="00A7610C">
      <w:r>
        <w:t>MCC: late submission</w:t>
      </w:r>
    </w:p>
    <w:p w14:paraId="4A089CF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A48AE" w14:textId="77777777" w:rsidR="00A7610C" w:rsidRDefault="00A7610C" w:rsidP="00A7610C">
      <w:pPr>
        <w:rPr>
          <w:rFonts w:ascii="Arial" w:hAnsi="Arial" w:cs="Arial"/>
          <w:b/>
          <w:sz w:val="24"/>
        </w:rPr>
      </w:pPr>
      <w:r>
        <w:rPr>
          <w:rFonts w:ascii="Arial" w:hAnsi="Arial" w:cs="Arial"/>
          <w:b/>
          <w:color w:val="0000FF"/>
          <w:sz w:val="24"/>
        </w:rPr>
        <w:t>RP-241011</w:t>
      </w:r>
      <w:r>
        <w:rPr>
          <w:rFonts w:ascii="Arial" w:hAnsi="Arial" w:cs="Arial"/>
          <w:b/>
          <w:color w:val="0000FF"/>
          <w:sz w:val="24"/>
        </w:rPr>
        <w:tab/>
      </w:r>
      <w:r>
        <w:rPr>
          <w:rFonts w:ascii="Arial" w:hAnsi="Arial" w:cs="Arial"/>
          <w:b/>
          <w:sz w:val="24"/>
        </w:rPr>
        <w:t>CR Pack on TEI10_Test</w:t>
      </w:r>
    </w:p>
    <w:p w14:paraId="394327B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572531" w14:textId="77777777" w:rsidR="00A7610C" w:rsidRDefault="00A7610C" w:rsidP="00A7610C">
      <w:pPr>
        <w:rPr>
          <w:rFonts w:ascii="Arial" w:hAnsi="Arial" w:cs="Arial"/>
          <w:b/>
        </w:rPr>
      </w:pPr>
      <w:r>
        <w:rPr>
          <w:rFonts w:ascii="Arial" w:hAnsi="Arial" w:cs="Arial"/>
          <w:b/>
        </w:rPr>
        <w:t xml:space="preserve">Discussion: </w:t>
      </w:r>
    </w:p>
    <w:p w14:paraId="0A3AABDC" w14:textId="77777777" w:rsidR="00A7610C" w:rsidRDefault="00A7610C" w:rsidP="00A7610C">
      <w:r>
        <w:t>MCC: late submission</w:t>
      </w:r>
    </w:p>
    <w:p w14:paraId="07DFCF5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23431" w14:textId="77777777" w:rsidR="00A7610C" w:rsidRDefault="00A7610C" w:rsidP="00A7610C">
      <w:pPr>
        <w:rPr>
          <w:rFonts w:ascii="Arial" w:hAnsi="Arial" w:cs="Arial"/>
          <w:b/>
          <w:sz w:val="24"/>
        </w:rPr>
      </w:pPr>
      <w:r>
        <w:rPr>
          <w:rFonts w:ascii="Arial" w:hAnsi="Arial" w:cs="Arial"/>
          <w:b/>
          <w:color w:val="0000FF"/>
          <w:sz w:val="24"/>
        </w:rPr>
        <w:t>RP-241012</w:t>
      </w:r>
      <w:r>
        <w:rPr>
          <w:rFonts w:ascii="Arial" w:hAnsi="Arial" w:cs="Arial"/>
          <w:b/>
          <w:color w:val="0000FF"/>
          <w:sz w:val="24"/>
        </w:rPr>
        <w:tab/>
      </w:r>
      <w:r>
        <w:rPr>
          <w:rFonts w:ascii="Arial" w:hAnsi="Arial" w:cs="Arial"/>
          <w:b/>
          <w:sz w:val="24"/>
        </w:rPr>
        <w:t>CR Pack on TEI12_Test</w:t>
      </w:r>
    </w:p>
    <w:p w14:paraId="2B3911B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6A8CFA" w14:textId="77777777" w:rsidR="00A7610C" w:rsidRDefault="00A7610C" w:rsidP="00A7610C">
      <w:pPr>
        <w:rPr>
          <w:rFonts w:ascii="Arial" w:hAnsi="Arial" w:cs="Arial"/>
          <w:b/>
        </w:rPr>
      </w:pPr>
      <w:r>
        <w:rPr>
          <w:rFonts w:ascii="Arial" w:hAnsi="Arial" w:cs="Arial"/>
          <w:b/>
        </w:rPr>
        <w:t xml:space="preserve">Discussion: </w:t>
      </w:r>
    </w:p>
    <w:p w14:paraId="5DAF1C53" w14:textId="77777777" w:rsidR="00A7610C" w:rsidRDefault="00A7610C" w:rsidP="00A7610C">
      <w:r>
        <w:t>MCC: late submission</w:t>
      </w:r>
    </w:p>
    <w:p w14:paraId="21DE7D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83666" w14:textId="77777777" w:rsidR="00A7610C" w:rsidRDefault="00A7610C" w:rsidP="00A7610C">
      <w:pPr>
        <w:rPr>
          <w:rFonts w:ascii="Arial" w:hAnsi="Arial" w:cs="Arial"/>
          <w:b/>
          <w:sz w:val="24"/>
        </w:rPr>
      </w:pPr>
      <w:r>
        <w:rPr>
          <w:rFonts w:ascii="Arial" w:hAnsi="Arial" w:cs="Arial"/>
          <w:b/>
          <w:color w:val="0000FF"/>
          <w:sz w:val="24"/>
        </w:rPr>
        <w:t>RP-241013</w:t>
      </w:r>
      <w:r>
        <w:rPr>
          <w:rFonts w:ascii="Arial" w:hAnsi="Arial" w:cs="Arial"/>
          <w:b/>
          <w:color w:val="0000FF"/>
          <w:sz w:val="24"/>
        </w:rPr>
        <w:tab/>
      </w:r>
      <w:r>
        <w:rPr>
          <w:rFonts w:ascii="Arial" w:hAnsi="Arial" w:cs="Arial"/>
          <w:b/>
          <w:sz w:val="24"/>
        </w:rPr>
        <w:t>CR Pack on TEI13_Test</w:t>
      </w:r>
    </w:p>
    <w:p w14:paraId="71CBD6B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F85D61" w14:textId="77777777" w:rsidR="00A7610C" w:rsidRDefault="00A7610C" w:rsidP="00A7610C">
      <w:pPr>
        <w:rPr>
          <w:rFonts w:ascii="Arial" w:hAnsi="Arial" w:cs="Arial"/>
          <w:b/>
        </w:rPr>
      </w:pPr>
      <w:r>
        <w:rPr>
          <w:rFonts w:ascii="Arial" w:hAnsi="Arial" w:cs="Arial"/>
          <w:b/>
        </w:rPr>
        <w:t xml:space="preserve">Discussion: </w:t>
      </w:r>
    </w:p>
    <w:p w14:paraId="5A232FAC" w14:textId="77777777" w:rsidR="00A7610C" w:rsidRDefault="00A7610C" w:rsidP="00A7610C">
      <w:r>
        <w:t>MCC: late submission</w:t>
      </w:r>
    </w:p>
    <w:p w14:paraId="12E8C6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CC755" w14:textId="77777777" w:rsidR="00A7610C" w:rsidRDefault="00A7610C" w:rsidP="00A7610C">
      <w:pPr>
        <w:rPr>
          <w:rFonts w:ascii="Arial" w:hAnsi="Arial" w:cs="Arial"/>
          <w:b/>
          <w:sz w:val="24"/>
        </w:rPr>
      </w:pPr>
      <w:r>
        <w:rPr>
          <w:rFonts w:ascii="Arial" w:hAnsi="Arial" w:cs="Arial"/>
          <w:b/>
          <w:color w:val="0000FF"/>
          <w:sz w:val="24"/>
        </w:rPr>
        <w:t>RP-241014</w:t>
      </w:r>
      <w:r>
        <w:rPr>
          <w:rFonts w:ascii="Arial" w:hAnsi="Arial" w:cs="Arial"/>
          <w:b/>
          <w:color w:val="0000FF"/>
          <w:sz w:val="24"/>
        </w:rPr>
        <w:tab/>
      </w:r>
      <w:r>
        <w:rPr>
          <w:rFonts w:ascii="Arial" w:hAnsi="Arial" w:cs="Arial"/>
          <w:b/>
          <w:sz w:val="24"/>
        </w:rPr>
        <w:t>CR Pack on TEI14_Test - Pack 1/2</w:t>
      </w:r>
    </w:p>
    <w:p w14:paraId="7617C1B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6FB8BE" w14:textId="77777777" w:rsidR="00A7610C" w:rsidRDefault="00A7610C" w:rsidP="00A7610C">
      <w:pPr>
        <w:rPr>
          <w:rFonts w:ascii="Arial" w:hAnsi="Arial" w:cs="Arial"/>
          <w:b/>
        </w:rPr>
      </w:pPr>
      <w:r>
        <w:rPr>
          <w:rFonts w:ascii="Arial" w:hAnsi="Arial" w:cs="Arial"/>
          <w:b/>
        </w:rPr>
        <w:t xml:space="preserve">Discussion: </w:t>
      </w:r>
    </w:p>
    <w:p w14:paraId="410EFF1B" w14:textId="77777777" w:rsidR="00A7610C" w:rsidRDefault="00A7610C" w:rsidP="00A7610C">
      <w:r>
        <w:t>MCC: late submission</w:t>
      </w:r>
    </w:p>
    <w:p w14:paraId="775D7D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3CD3F" w14:textId="77777777" w:rsidR="00A7610C" w:rsidRDefault="00A7610C" w:rsidP="00A7610C">
      <w:pPr>
        <w:rPr>
          <w:rFonts w:ascii="Arial" w:hAnsi="Arial" w:cs="Arial"/>
          <w:b/>
          <w:sz w:val="24"/>
        </w:rPr>
      </w:pPr>
      <w:r>
        <w:rPr>
          <w:rFonts w:ascii="Arial" w:hAnsi="Arial" w:cs="Arial"/>
          <w:b/>
          <w:color w:val="0000FF"/>
          <w:sz w:val="24"/>
        </w:rPr>
        <w:t>RP-241015</w:t>
      </w:r>
      <w:r>
        <w:rPr>
          <w:rFonts w:ascii="Arial" w:hAnsi="Arial" w:cs="Arial"/>
          <w:b/>
          <w:color w:val="0000FF"/>
          <w:sz w:val="24"/>
        </w:rPr>
        <w:tab/>
      </w:r>
      <w:r>
        <w:rPr>
          <w:rFonts w:ascii="Arial" w:hAnsi="Arial" w:cs="Arial"/>
          <w:b/>
          <w:sz w:val="24"/>
        </w:rPr>
        <w:t>CR Pack on TEI14_Test - Pack 2/2</w:t>
      </w:r>
    </w:p>
    <w:p w14:paraId="1F05C39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2CC880" w14:textId="77777777" w:rsidR="00A7610C" w:rsidRDefault="00A7610C" w:rsidP="00A7610C">
      <w:pPr>
        <w:rPr>
          <w:rFonts w:ascii="Arial" w:hAnsi="Arial" w:cs="Arial"/>
          <w:b/>
        </w:rPr>
      </w:pPr>
      <w:r>
        <w:rPr>
          <w:rFonts w:ascii="Arial" w:hAnsi="Arial" w:cs="Arial"/>
          <w:b/>
        </w:rPr>
        <w:t xml:space="preserve">Discussion: </w:t>
      </w:r>
    </w:p>
    <w:p w14:paraId="4014B822" w14:textId="77777777" w:rsidR="00A7610C" w:rsidRDefault="00A7610C" w:rsidP="00A7610C">
      <w:r>
        <w:t>MCC: late submission</w:t>
      </w:r>
    </w:p>
    <w:p w14:paraId="75E8BD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740CF" w14:textId="77777777" w:rsidR="00A7610C" w:rsidRDefault="00A7610C" w:rsidP="00A7610C">
      <w:pPr>
        <w:rPr>
          <w:rFonts w:ascii="Arial" w:hAnsi="Arial" w:cs="Arial"/>
          <w:b/>
          <w:sz w:val="24"/>
        </w:rPr>
      </w:pPr>
      <w:r>
        <w:rPr>
          <w:rFonts w:ascii="Arial" w:hAnsi="Arial" w:cs="Arial"/>
          <w:b/>
          <w:color w:val="0000FF"/>
          <w:sz w:val="24"/>
        </w:rPr>
        <w:t>RP-241016</w:t>
      </w:r>
      <w:r>
        <w:rPr>
          <w:rFonts w:ascii="Arial" w:hAnsi="Arial" w:cs="Arial"/>
          <w:b/>
          <w:color w:val="0000FF"/>
          <w:sz w:val="24"/>
        </w:rPr>
        <w:tab/>
      </w:r>
      <w:r>
        <w:rPr>
          <w:rFonts w:ascii="Arial" w:hAnsi="Arial" w:cs="Arial"/>
          <w:b/>
          <w:sz w:val="24"/>
        </w:rPr>
        <w:t>CR Pack on TEI15_Test - Pack 1/8</w:t>
      </w:r>
    </w:p>
    <w:p w14:paraId="030E3A7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E5A50C" w14:textId="77777777" w:rsidR="00A7610C" w:rsidRDefault="00A7610C" w:rsidP="00A7610C">
      <w:pPr>
        <w:rPr>
          <w:rFonts w:ascii="Arial" w:hAnsi="Arial" w:cs="Arial"/>
          <w:b/>
        </w:rPr>
      </w:pPr>
      <w:r>
        <w:rPr>
          <w:rFonts w:ascii="Arial" w:hAnsi="Arial" w:cs="Arial"/>
          <w:b/>
        </w:rPr>
        <w:t xml:space="preserve">Discussion: </w:t>
      </w:r>
    </w:p>
    <w:p w14:paraId="2BF99195" w14:textId="77777777" w:rsidR="00A7610C" w:rsidRDefault="00A7610C" w:rsidP="00A7610C">
      <w:r>
        <w:t>MCC: late submission</w:t>
      </w:r>
    </w:p>
    <w:p w14:paraId="2052D1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B5D6B" w14:textId="77777777" w:rsidR="00A7610C" w:rsidRDefault="00A7610C" w:rsidP="00A7610C">
      <w:pPr>
        <w:rPr>
          <w:rFonts w:ascii="Arial" w:hAnsi="Arial" w:cs="Arial"/>
          <w:b/>
          <w:sz w:val="24"/>
        </w:rPr>
      </w:pPr>
      <w:r>
        <w:rPr>
          <w:rFonts w:ascii="Arial" w:hAnsi="Arial" w:cs="Arial"/>
          <w:b/>
          <w:color w:val="0000FF"/>
          <w:sz w:val="24"/>
        </w:rPr>
        <w:t>RP-241017</w:t>
      </w:r>
      <w:r>
        <w:rPr>
          <w:rFonts w:ascii="Arial" w:hAnsi="Arial" w:cs="Arial"/>
          <w:b/>
          <w:color w:val="0000FF"/>
          <w:sz w:val="24"/>
        </w:rPr>
        <w:tab/>
      </w:r>
      <w:r>
        <w:rPr>
          <w:rFonts w:ascii="Arial" w:hAnsi="Arial" w:cs="Arial"/>
          <w:b/>
          <w:sz w:val="24"/>
        </w:rPr>
        <w:t>CR Pack on TEI15_Test - Pack 2/8</w:t>
      </w:r>
    </w:p>
    <w:p w14:paraId="7A4B84D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3359E9" w14:textId="77777777" w:rsidR="00A7610C" w:rsidRDefault="00A7610C" w:rsidP="00A7610C">
      <w:pPr>
        <w:rPr>
          <w:rFonts w:ascii="Arial" w:hAnsi="Arial" w:cs="Arial"/>
          <w:b/>
        </w:rPr>
      </w:pPr>
      <w:r>
        <w:rPr>
          <w:rFonts w:ascii="Arial" w:hAnsi="Arial" w:cs="Arial"/>
          <w:b/>
        </w:rPr>
        <w:t xml:space="preserve">Discussion: </w:t>
      </w:r>
    </w:p>
    <w:p w14:paraId="530D0F98" w14:textId="77777777" w:rsidR="00A7610C" w:rsidRDefault="00A7610C" w:rsidP="00A7610C">
      <w:r>
        <w:t>MCC: late submission</w:t>
      </w:r>
    </w:p>
    <w:p w14:paraId="371C0CC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381AA" w14:textId="77777777" w:rsidR="00A7610C" w:rsidRDefault="00A7610C" w:rsidP="00A7610C">
      <w:pPr>
        <w:rPr>
          <w:rFonts w:ascii="Arial" w:hAnsi="Arial" w:cs="Arial"/>
          <w:b/>
          <w:sz w:val="24"/>
        </w:rPr>
      </w:pPr>
      <w:r>
        <w:rPr>
          <w:rFonts w:ascii="Arial" w:hAnsi="Arial" w:cs="Arial"/>
          <w:b/>
          <w:color w:val="0000FF"/>
          <w:sz w:val="24"/>
        </w:rPr>
        <w:t>RP-241018</w:t>
      </w:r>
      <w:r>
        <w:rPr>
          <w:rFonts w:ascii="Arial" w:hAnsi="Arial" w:cs="Arial"/>
          <w:b/>
          <w:color w:val="0000FF"/>
          <w:sz w:val="24"/>
        </w:rPr>
        <w:tab/>
      </w:r>
      <w:r>
        <w:rPr>
          <w:rFonts w:ascii="Arial" w:hAnsi="Arial" w:cs="Arial"/>
          <w:b/>
          <w:sz w:val="24"/>
        </w:rPr>
        <w:t>CR Pack on TEI15_Test - Pack 3/8</w:t>
      </w:r>
    </w:p>
    <w:p w14:paraId="4F32404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D7F439" w14:textId="77777777" w:rsidR="00A7610C" w:rsidRDefault="00A7610C" w:rsidP="00A7610C">
      <w:pPr>
        <w:rPr>
          <w:rFonts w:ascii="Arial" w:hAnsi="Arial" w:cs="Arial"/>
          <w:b/>
        </w:rPr>
      </w:pPr>
      <w:r>
        <w:rPr>
          <w:rFonts w:ascii="Arial" w:hAnsi="Arial" w:cs="Arial"/>
          <w:b/>
        </w:rPr>
        <w:t xml:space="preserve">Discussion: </w:t>
      </w:r>
    </w:p>
    <w:p w14:paraId="58C11D26" w14:textId="77777777" w:rsidR="00A7610C" w:rsidRDefault="00A7610C" w:rsidP="00A7610C">
      <w:r>
        <w:t>MCC: late submission</w:t>
      </w:r>
    </w:p>
    <w:p w14:paraId="038830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B5EBB" w14:textId="77777777" w:rsidR="00A7610C" w:rsidRDefault="00A7610C" w:rsidP="00A7610C">
      <w:pPr>
        <w:rPr>
          <w:rFonts w:ascii="Arial" w:hAnsi="Arial" w:cs="Arial"/>
          <w:b/>
          <w:sz w:val="24"/>
        </w:rPr>
      </w:pPr>
      <w:r>
        <w:rPr>
          <w:rFonts w:ascii="Arial" w:hAnsi="Arial" w:cs="Arial"/>
          <w:b/>
          <w:color w:val="0000FF"/>
          <w:sz w:val="24"/>
        </w:rPr>
        <w:t>RP-241019</w:t>
      </w:r>
      <w:r>
        <w:rPr>
          <w:rFonts w:ascii="Arial" w:hAnsi="Arial" w:cs="Arial"/>
          <w:b/>
          <w:color w:val="0000FF"/>
          <w:sz w:val="24"/>
        </w:rPr>
        <w:tab/>
      </w:r>
      <w:r>
        <w:rPr>
          <w:rFonts w:ascii="Arial" w:hAnsi="Arial" w:cs="Arial"/>
          <w:b/>
          <w:sz w:val="24"/>
        </w:rPr>
        <w:t>CR Pack on TEI15_Test - Pack 4/8</w:t>
      </w:r>
    </w:p>
    <w:p w14:paraId="06FDEE1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A3F778" w14:textId="77777777" w:rsidR="00A7610C" w:rsidRDefault="00A7610C" w:rsidP="00A7610C">
      <w:pPr>
        <w:rPr>
          <w:rFonts w:ascii="Arial" w:hAnsi="Arial" w:cs="Arial"/>
          <w:b/>
        </w:rPr>
      </w:pPr>
      <w:r>
        <w:rPr>
          <w:rFonts w:ascii="Arial" w:hAnsi="Arial" w:cs="Arial"/>
          <w:b/>
        </w:rPr>
        <w:t xml:space="preserve">Discussion: </w:t>
      </w:r>
    </w:p>
    <w:p w14:paraId="6B598DE2" w14:textId="77777777" w:rsidR="00A7610C" w:rsidRDefault="00A7610C" w:rsidP="00A7610C">
      <w:r>
        <w:t>MCC: late submission</w:t>
      </w:r>
    </w:p>
    <w:p w14:paraId="65A508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FD6BF" w14:textId="77777777" w:rsidR="00A7610C" w:rsidRDefault="00A7610C" w:rsidP="00A7610C">
      <w:pPr>
        <w:rPr>
          <w:rFonts w:ascii="Arial" w:hAnsi="Arial" w:cs="Arial"/>
          <w:b/>
          <w:sz w:val="24"/>
        </w:rPr>
      </w:pPr>
      <w:r>
        <w:rPr>
          <w:rFonts w:ascii="Arial" w:hAnsi="Arial" w:cs="Arial"/>
          <w:b/>
          <w:color w:val="0000FF"/>
          <w:sz w:val="24"/>
        </w:rPr>
        <w:t>RP-241020</w:t>
      </w:r>
      <w:r>
        <w:rPr>
          <w:rFonts w:ascii="Arial" w:hAnsi="Arial" w:cs="Arial"/>
          <w:b/>
          <w:color w:val="0000FF"/>
          <w:sz w:val="24"/>
        </w:rPr>
        <w:tab/>
      </w:r>
      <w:r>
        <w:rPr>
          <w:rFonts w:ascii="Arial" w:hAnsi="Arial" w:cs="Arial"/>
          <w:b/>
          <w:sz w:val="24"/>
        </w:rPr>
        <w:t>CR Pack on TEI15_Test - Pack 5/8</w:t>
      </w:r>
    </w:p>
    <w:p w14:paraId="371E1EE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9347C7" w14:textId="77777777" w:rsidR="00A7610C" w:rsidRDefault="00A7610C" w:rsidP="00A7610C">
      <w:pPr>
        <w:rPr>
          <w:rFonts w:ascii="Arial" w:hAnsi="Arial" w:cs="Arial"/>
          <w:b/>
        </w:rPr>
      </w:pPr>
      <w:r>
        <w:rPr>
          <w:rFonts w:ascii="Arial" w:hAnsi="Arial" w:cs="Arial"/>
          <w:b/>
        </w:rPr>
        <w:t xml:space="preserve">Discussion: </w:t>
      </w:r>
    </w:p>
    <w:p w14:paraId="42354CF3" w14:textId="77777777" w:rsidR="00A7610C" w:rsidRDefault="00A7610C" w:rsidP="00A7610C">
      <w:r>
        <w:t>MCC: late submission</w:t>
      </w:r>
    </w:p>
    <w:p w14:paraId="11D5CD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65020" w14:textId="77777777" w:rsidR="00A7610C" w:rsidRDefault="00A7610C" w:rsidP="00A7610C">
      <w:pPr>
        <w:rPr>
          <w:rFonts w:ascii="Arial" w:hAnsi="Arial" w:cs="Arial"/>
          <w:b/>
          <w:sz w:val="24"/>
        </w:rPr>
      </w:pPr>
      <w:r>
        <w:rPr>
          <w:rFonts w:ascii="Arial" w:hAnsi="Arial" w:cs="Arial"/>
          <w:b/>
          <w:color w:val="0000FF"/>
          <w:sz w:val="24"/>
        </w:rPr>
        <w:t>RP-241021</w:t>
      </w:r>
      <w:r>
        <w:rPr>
          <w:rFonts w:ascii="Arial" w:hAnsi="Arial" w:cs="Arial"/>
          <w:b/>
          <w:color w:val="0000FF"/>
          <w:sz w:val="24"/>
        </w:rPr>
        <w:tab/>
      </w:r>
      <w:r>
        <w:rPr>
          <w:rFonts w:ascii="Arial" w:hAnsi="Arial" w:cs="Arial"/>
          <w:b/>
          <w:sz w:val="24"/>
        </w:rPr>
        <w:t>CR Pack on TEI15_Test - Pack 6/8</w:t>
      </w:r>
    </w:p>
    <w:p w14:paraId="6E7CBD1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6F9AB6" w14:textId="77777777" w:rsidR="00A7610C" w:rsidRDefault="00A7610C" w:rsidP="00A7610C">
      <w:pPr>
        <w:rPr>
          <w:rFonts w:ascii="Arial" w:hAnsi="Arial" w:cs="Arial"/>
          <w:b/>
        </w:rPr>
      </w:pPr>
      <w:r>
        <w:rPr>
          <w:rFonts w:ascii="Arial" w:hAnsi="Arial" w:cs="Arial"/>
          <w:b/>
        </w:rPr>
        <w:t xml:space="preserve">Discussion: </w:t>
      </w:r>
    </w:p>
    <w:p w14:paraId="4E8F1328" w14:textId="77777777" w:rsidR="00A7610C" w:rsidRDefault="00A7610C" w:rsidP="00A7610C">
      <w:r>
        <w:t>MCC: late submission</w:t>
      </w:r>
    </w:p>
    <w:p w14:paraId="61DEB39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D257D" w14:textId="77777777" w:rsidR="00A7610C" w:rsidRDefault="00A7610C" w:rsidP="00A7610C">
      <w:pPr>
        <w:rPr>
          <w:rFonts w:ascii="Arial" w:hAnsi="Arial" w:cs="Arial"/>
          <w:b/>
          <w:sz w:val="24"/>
        </w:rPr>
      </w:pPr>
      <w:r>
        <w:rPr>
          <w:rFonts w:ascii="Arial" w:hAnsi="Arial" w:cs="Arial"/>
          <w:b/>
          <w:color w:val="0000FF"/>
          <w:sz w:val="24"/>
        </w:rPr>
        <w:t>RP-241022</w:t>
      </w:r>
      <w:r>
        <w:rPr>
          <w:rFonts w:ascii="Arial" w:hAnsi="Arial" w:cs="Arial"/>
          <w:b/>
          <w:color w:val="0000FF"/>
          <w:sz w:val="24"/>
        </w:rPr>
        <w:tab/>
      </w:r>
      <w:r>
        <w:rPr>
          <w:rFonts w:ascii="Arial" w:hAnsi="Arial" w:cs="Arial"/>
          <w:b/>
          <w:sz w:val="24"/>
        </w:rPr>
        <w:t>CR Pack on TEI15_Test - Pack 7/8</w:t>
      </w:r>
    </w:p>
    <w:p w14:paraId="22B400A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89009E" w14:textId="77777777" w:rsidR="00A7610C" w:rsidRDefault="00A7610C" w:rsidP="00A7610C">
      <w:pPr>
        <w:rPr>
          <w:rFonts w:ascii="Arial" w:hAnsi="Arial" w:cs="Arial"/>
          <w:b/>
        </w:rPr>
      </w:pPr>
      <w:r>
        <w:rPr>
          <w:rFonts w:ascii="Arial" w:hAnsi="Arial" w:cs="Arial"/>
          <w:b/>
        </w:rPr>
        <w:t xml:space="preserve">Discussion: </w:t>
      </w:r>
    </w:p>
    <w:p w14:paraId="18E9AF54" w14:textId="77777777" w:rsidR="00A7610C" w:rsidRDefault="00A7610C" w:rsidP="00A7610C">
      <w:r>
        <w:t>MCC: late submission</w:t>
      </w:r>
    </w:p>
    <w:p w14:paraId="57F7DBC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7D003" w14:textId="77777777" w:rsidR="00A7610C" w:rsidRDefault="00A7610C" w:rsidP="00A7610C">
      <w:pPr>
        <w:rPr>
          <w:rFonts w:ascii="Arial" w:hAnsi="Arial" w:cs="Arial"/>
          <w:b/>
          <w:sz w:val="24"/>
        </w:rPr>
      </w:pPr>
      <w:r>
        <w:rPr>
          <w:rFonts w:ascii="Arial" w:hAnsi="Arial" w:cs="Arial"/>
          <w:b/>
          <w:color w:val="0000FF"/>
          <w:sz w:val="24"/>
        </w:rPr>
        <w:t>RP-241023</w:t>
      </w:r>
      <w:r>
        <w:rPr>
          <w:rFonts w:ascii="Arial" w:hAnsi="Arial" w:cs="Arial"/>
          <w:b/>
          <w:color w:val="0000FF"/>
          <w:sz w:val="24"/>
        </w:rPr>
        <w:tab/>
      </w:r>
      <w:r>
        <w:rPr>
          <w:rFonts w:ascii="Arial" w:hAnsi="Arial" w:cs="Arial"/>
          <w:b/>
          <w:sz w:val="24"/>
        </w:rPr>
        <w:t>CR Pack on TEI15_Test - Pack 8/8</w:t>
      </w:r>
    </w:p>
    <w:p w14:paraId="58B3F80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3FF952" w14:textId="77777777" w:rsidR="00A7610C" w:rsidRDefault="00A7610C" w:rsidP="00A7610C">
      <w:pPr>
        <w:rPr>
          <w:rFonts w:ascii="Arial" w:hAnsi="Arial" w:cs="Arial"/>
          <w:b/>
        </w:rPr>
      </w:pPr>
      <w:r>
        <w:rPr>
          <w:rFonts w:ascii="Arial" w:hAnsi="Arial" w:cs="Arial"/>
          <w:b/>
        </w:rPr>
        <w:t xml:space="preserve">Discussion: </w:t>
      </w:r>
    </w:p>
    <w:p w14:paraId="304C762A" w14:textId="77777777" w:rsidR="00A7610C" w:rsidRDefault="00A7610C" w:rsidP="00A7610C">
      <w:r>
        <w:t>MCC: late submission</w:t>
      </w:r>
    </w:p>
    <w:p w14:paraId="005DE5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FFA95" w14:textId="77777777" w:rsidR="00A7610C" w:rsidRDefault="00A7610C" w:rsidP="00A7610C">
      <w:pPr>
        <w:rPr>
          <w:rFonts w:ascii="Arial" w:hAnsi="Arial" w:cs="Arial"/>
          <w:b/>
          <w:sz w:val="24"/>
        </w:rPr>
      </w:pPr>
      <w:r>
        <w:rPr>
          <w:rFonts w:ascii="Arial" w:hAnsi="Arial" w:cs="Arial"/>
          <w:b/>
          <w:color w:val="0000FF"/>
          <w:sz w:val="24"/>
        </w:rPr>
        <w:t>RP-241024</w:t>
      </w:r>
      <w:r>
        <w:rPr>
          <w:rFonts w:ascii="Arial" w:hAnsi="Arial" w:cs="Arial"/>
          <w:b/>
          <w:color w:val="0000FF"/>
          <w:sz w:val="24"/>
        </w:rPr>
        <w:tab/>
      </w:r>
      <w:r>
        <w:rPr>
          <w:rFonts w:ascii="Arial" w:hAnsi="Arial" w:cs="Arial"/>
          <w:b/>
          <w:sz w:val="24"/>
        </w:rPr>
        <w:t>CR Pack on TEI16_Test - Pack 1/4</w:t>
      </w:r>
    </w:p>
    <w:p w14:paraId="0A7CE17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E2C1C9" w14:textId="77777777" w:rsidR="00A7610C" w:rsidRDefault="00A7610C" w:rsidP="00A7610C">
      <w:pPr>
        <w:rPr>
          <w:rFonts w:ascii="Arial" w:hAnsi="Arial" w:cs="Arial"/>
          <w:b/>
        </w:rPr>
      </w:pPr>
      <w:r>
        <w:rPr>
          <w:rFonts w:ascii="Arial" w:hAnsi="Arial" w:cs="Arial"/>
          <w:b/>
        </w:rPr>
        <w:t xml:space="preserve">Discussion: </w:t>
      </w:r>
    </w:p>
    <w:p w14:paraId="5D312C43" w14:textId="77777777" w:rsidR="00A7610C" w:rsidRDefault="00A7610C" w:rsidP="00A7610C">
      <w:r>
        <w:t>MCC: late submission</w:t>
      </w:r>
    </w:p>
    <w:p w14:paraId="427BE41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98FA9" w14:textId="77777777" w:rsidR="00A7610C" w:rsidRDefault="00A7610C" w:rsidP="00A7610C">
      <w:pPr>
        <w:rPr>
          <w:rFonts w:ascii="Arial" w:hAnsi="Arial" w:cs="Arial"/>
          <w:b/>
          <w:sz w:val="24"/>
        </w:rPr>
      </w:pPr>
      <w:r>
        <w:rPr>
          <w:rFonts w:ascii="Arial" w:hAnsi="Arial" w:cs="Arial"/>
          <w:b/>
          <w:color w:val="0000FF"/>
          <w:sz w:val="24"/>
        </w:rPr>
        <w:t>RP-241025</w:t>
      </w:r>
      <w:r>
        <w:rPr>
          <w:rFonts w:ascii="Arial" w:hAnsi="Arial" w:cs="Arial"/>
          <w:b/>
          <w:color w:val="0000FF"/>
          <w:sz w:val="24"/>
        </w:rPr>
        <w:tab/>
      </w:r>
      <w:r>
        <w:rPr>
          <w:rFonts w:ascii="Arial" w:hAnsi="Arial" w:cs="Arial"/>
          <w:b/>
          <w:sz w:val="24"/>
        </w:rPr>
        <w:t>CR Pack on TEI16_Test - Pack 2/4</w:t>
      </w:r>
    </w:p>
    <w:p w14:paraId="0C39094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26D70C" w14:textId="77777777" w:rsidR="00A7610C" w:rsidRDefault="00A7610C" w:rsidP="00A7610C">
      <w:pPr>
        <w:rPr>
          <w:rFonts w:ascii="Arial" w:hAnsi="Arial" w:cs="Arial"/>
          <w:b/>
        </w:rPr>
      </w:pPr>
      <w:r>
        <w:rPr>
          <w:rFonts w:ascii="Arial" w:hAnsi="Arial" w:cs="Arial"/>
          <w:b/>
        </w:rPr>
        <w:t xml:space="preserve">Discussion: </w:t>
      </w:r>
    </w:p>
    <w:p w14:paraId="04149572" w14:textId="77777777" w:rsidR="00A7610C" w:rsidRDefault="00A7610C" w:rsidP="00A7610C">
      <w:r>
        <w:t>MCC: late submission</w:t>
      </w:r>
    </w:p>
    <w:p w14:paraId="24B5DE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E6BC3" w14:textId="77777777" w:rsidR="00A7610C" w:rsidRDefault="00A7610C" w:rsidP="00A7610C">
      <w:pPr>
        <w:rPr>
          <w:rFonts w:ascii="Arial" w:hAnsi="Arial" w:cs="Arial"/>
          <w:b/>
          <w:sz w:val="24"/>
        </w:rPr>
      </w:pPr>
      <w:r>
        <w:rPr>
          <w:rFonts w:ascii="Arial" w:hAnsi="Arial" w:cs="Arial"/>
          <w:b/>
          <w:color w:val="0000FF"/>
          <w:sz w:val="24"/>
        </w:rPr>
        <w:t>RP-241026</w:t>
      </w:r>
      <w:r>
        <w:rPr>
          <w:rFonts w:ascii="Arial" w:hAnsi="Arial" w:cs="Arial"/>
          <w:b/>
          <w:color w:val="0000FF"/>
          <w:sz w:val="24"/>
        </w:rPr>
        <w:tab/>
      </w:r>
      <w:r>
        <w:rPr>
          <w:rFonts w:ascii="Arial" w:hAnsi="Arial" w:cs="Arial"/>
          <w:b/>
          <w:sz w:val="24"/>
        </w:rPr>
        <w:t>CR Pack on TEI16_Test - Pack 3/4</w:t>
      </w:r>
    </w:p>
    <w:p w14:paraId="3FE8FF8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9ECA0F" w14:textId="77777777" w:rsidR="00A7610C" w:rsidRDefault="00A7610C" w:rsidP="00A7610C">
      <w:pPr>
        <w:rPr>
          <w:rFonts w:ascii="Arial" w:hAnsi="Arial" w:cs="Arial"/>
          <w:b/>
        </w:rPr>
      </w:pPr>
      <w:r>
        <w:rPr>
          <w:rFonts w:ascii="Arial" w:hAnsi="Arial" w:cs="Arial"/>
          <w:b/>
        </w:rPr>
        <w:t xml:space="preserve">Discussion: </w:t>
      </w:r>
    </w:p>
    <w:p w14:paraId="2EBA8541" w14:textId="77777777" w:rsidR="00A7610C" w:rsidRDefault="00A7610C" w:rsidP="00A7610C">
      <w:r>
        <w:t>MCC: late submission</w:t>
      </w:r>
    </w:p>
    <w:p w14:paraId="4496E6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FFF6E" w14:textId="77777777" w:rsidR="00A7610C" w:rsidRDefault="00A7610C" w:rsidP="00A7610C">
      <w:pPr>
        <w:rPr>
          <w:rFonts w:ascii="Arial" w:hAnsi="Arial" w:cs="Arial"/>
          <w:b/>
          <w:sz w:val="24"/>
        </w:rPr>
      </w:pPr>
      <w:r>
        <w:rPr>
          <w:rFonts w:ascii="Arial" w:hAnsi="Arial" w:cs="Arial"/>
          <w:b/>
          <w:color w:val="0000FF"/>
          <w:sz w:val="24"/>
        </w:rPr>
        <w:t>RP-241027</w:t>
      </w:r>
      <w:r>
        <w:rPr>
          <w:rFonts w:ascii="Arial" w:hAnsi="Arial" w:cs="Arial"/>
          <w:b/>
          <w:color w:val="0000FF"/>
          <w:sz w:val="24"/>
        </w:rPr>
        <w:tab/>
      </w:r>
      <w:r>
        <w:rPr>
          <w:rFonts w:ascii="Arial" w:hAnsi="Arial" w:cs="Arial"/>
          <w:b/>
          <w:sz w:val="24"/>
        </w:rPr>
        <w:t>CR Pack on TEI16_Test - Pack 4/4</w:t>
      </w:r>
    </w:p>
    <w:p w14:paraId="3CC71F0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FDA044" w14:textId="77777777" w:rsidR="00A7610C" w:rsidRDefault="00A7610C" w:rsidP="00A7610C">
      <w:pPr>
        <w:rPr>
          <w:rFonts w:ascii="Arial" w:hAnsi="Arial" w:cs="Arial"/>
          <w:b/>
        </w:rPr>
      </w:pPr>
      <w:r>
        <w:rPr>
          <w:rFonts w:ascii="Arial" w:hAnsi="Arial" w:cs="Arial"/>
          <w:b/>
        </w:rPr>
        <w:t xml:space="preserve">Discussion: </w:t>
      </w:r>
    </w:p>
    <w:p w14:paraId="45FA12F1" w14:textId="77777777" w:rsidR="00A7610C" w:rsidRDefault="00A7610C" w:rsidP="00A7610C">
      <w:r>
        <w:t>MCC: late submission</w:t>
      </w:r>
    </w:p>
    <w:p w14:paraId="25B570E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94774" w14:textId="77777777" w:rsidR="00A7610C" w:rsidRDefault="00A7610C" w:rsidP="00A7610C">
      <w:pPr>
        <w:rPr>
          <w:rFonts w:ascii="Arial" w:hAnsi="Arial" w:cs="Arial"/>
          <w:b/>
          <w:sz w:val="24"/>
        </w:rPr>
      </w:pPr>
      <w:r>
        <w:rPr>
          <w:rFonts w:ascii="Arial" w:hAnsi="Arial" w:cs="Arial"/>
          <w:b/>
          <w:color w:val="0000FF"/>
          <w:sz w:val="24"/>
        </w:rPr>
        <w:t>RP-241028</w:t>
      </w:r>
      <w:r>
        <w:rPr>
          <w:rFonts w:ascii="Arial" w:hAnsi="Arial" w:cs="Arial"/>
          <w:b/>
          <w:color w:val="0000FF"/>
          <w:sz w:val="24"/>
        </w:rPr>
        <w:tab/>
      </w:r>
      <w:r>
        <w:rPr>
          <w:rFonts w:ascii="Arial" w:hAnsi="Arial" w:cs="Arial"/>
          <w:b/>
          <w:sz w:val="24"/>
        </w:rPr>
        <w:t>CR Pack on TEI17_Test - Pack 1/8</w:t>
      </w:r>
    </w:p>
    <w:p w14:paraId="2AF6F87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A5F5F1" w14:textId="77777777" w:rsidR="00A7610C" w:rsidRDefault="00A7610C" w:rsidP="00A7610C">
      <w:pPr>
        <w:rPr>
          <w:rFonts w:ascii="Arial" w:hAnsi="Arial" w:cs="Arial"/>
          <w:b/>
        </w:rPr>
      </w:pPr>
      <w:r>
        <w:rPr>
          <w:rFonts w:ascii="Arial" w:hAnsi="Arial" w:cs="Arial"/>
          <w:b/>
        </w:rPr>
        <w:t xml:space="preserve">Discussion: </w:t>
      </w:r>
    </w:p>
    <w:p w14:paraId="7CD91828" w14:textId="77777777" w:rsidR="00A7610C" w:rsidRDefault="00A7610C" w:rsidP="00A7610C">
      <w:r>
        <w:t>MCC: late submission</w:t>
      </w:r>
    </w:p>
    <w:p w14:paraId="2F80AF2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CC92D" w14:textId="77777777" w:rsidR="00A7610C" w:rsidRDefault="00A7610C" w:rsidP="00A7610C">
      <w:pPr>
        <w:rPr>
          <w:rFonts w:ascii="Arial" w:hAnsi="Arial" w:cs="Arial"/>
          <w:b/>
          <w:sz w:val="24"/>
        </w:rPr>
      </w:pPr>
      <w:r>
        <w:rPr>
          <w:rFonts w:ascii="Arial" w:hAnsi="Arial" w:cs="Arial"/>
          <w:b/>
          <w:color w:val="0000FF"/>
          <w:sz w:val="24"/>
        </w:rPr>
        <w:t>RP-241029</w:t>
      </w:r>
      <w:r>
        <w:rPr>
          <w:rFonts w:ascii="Arial" w:hAnsi="Arial" w:cs="Arial"/>
          <w:b/>
          <w:color w:val="0000FF"/>
          <w:sz w:val="24"/>
        </w:rPr>
        <w:tab/>
      </w:r>
      <w:r>
        <w:rPr>
          <w:rFonts w:ascii="Arial" w:hAnsi="Arial" w:cs="Arial"/>
          <w:b/>
          <w:sz w:val="24"/>
        </w:rPr>
        <w:t>CR Pack on TEI17_Test - Pack 2/8</w:t>
      </w:r>
    </w:p>
    <w:p w14:paraId="294ECB4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D8DCB9" w14:textId="77777777" w:rsidR="00A7610C" w:rsidRDefault="00A7610C" w:rsidP="00A7610C">
      <w:pPr>
        <w:rPr>
          <w:rFonts w:ascii="Arial" w:hAnsi="Arial" w:cs="Arial"/>
          <w:b/>
        </w:rPr>
      </w:pPr>
      <w:r>
        <w:rPr>
          <w:rFonts w:ascii="Arial" w:hAnsi="Arial" w:cs="Arial"/>
          <w:b/>
        </w:rPr>
        <w:t xml:space="preserve">Discussion: </w:t>
      </w:r>
    </w:p>
    <w:p w14:paraId="70988A0F" w14:textId="77777777" w:rsidR="00A7610C" w:rsidRDefault="00A7610C" w:rsidP="00A7610C">
      <w:r>
        <w:t>MCC: late submission</w:t>
      </w:r>
    </w:p>
    <w:p w14:paraId="26F54E0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EF74D" w14:textId="77777777" w:rsidR="00A7610C" w:rsidRDefault="00A7610C" w:rsidP="00A7610C">
      <w:pPr>
        <w:rPr>
          <w:rFonts w:ascii="Arial" w:hAnsi="Arial" w:cs="Arial"/>
          <w:b/>
          <w:sz w:val="24"/>
        </w:rPr>
      </w:pPr>
      <w:r>
        <w:rPr>
          <w:rFonts w:ascii="Arial" w:hAnsi="Arial" w:cs="Arial"/>
          <w:b/>
          <w:color w:val="0000FF"/>
          <w:sz w:val="24"/>
        </w:rPr>
        <w:t>RP-241030</w:t>
      </w:r>
      <w:r>
        <w:rPr>
          <w:rFonts w:ascii="Arial" w:hAnsi="Arial" w:cs="Arial"/>
          <w:b/>
          <w:color w:val="0000FF"/>
          <w:sz w:val="24"/>
        </w:rPr>
        <w:tab/>
      </w:r>
      <w:r>
        <w:rPr>
          <w:rFonts w:ascii="Arial" w:hAnsi="Arial" w:cs="Arial"/>
          <w:b/>
          <w:sz w:val="24"/>
        </w:rPr>
        <w:t>CR Pack on TEI17_Test - Pack 3/8</w:t>
      </w:r>
    </w:p>
    <w:p w14:paraId="5822048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13F0A1" w14:textId="77777777" w:rsidR="00A7610C" w:rsidRDefault="00A7610C" w:rsidP="00A7610C">
      <w:pPr>
        <w:rPr>
          <w:rFonts w:ascii="Arial" w:hAnsi="Arial" w:cs="Arial"/>
          <w:b/>
        </w:rPr>
      </w:pPr>
      <w:r>
        <w:rPr>
          <w:rFonts w:ascii="Arial" w:hAnsi="Arial" w:cs="Arial"/>
          <w:b/>
        </w:rPr>
        <w:t xml:space="preserve">Discussion: </w:t>
      </w:r>
    </w:p>
    <w:p w14:paraId="14031E91" w14:textId="77777777" w:rsidR="00A7610C" w:rsidRDefault="00A7610C" w:rsidP="00A7610C">
      <w:r>
        <w:t>MCC: late submission</w:t>
      </w:r>
    </w:p>
    <w:p w14:paraId="56B85E7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DDBFD" w14:textId="77777777" w:rsidR="00A7610C" w:rsidRDefault="00A7610C" w:rsidP="00A7610C">
      <w:pPr>
        <w:rPr>
          <w:rFonts w:ascii="Arial" w:hAnsi="Arial" w:cs="Arial"/>
          <w:b/>
          <w:sz w:val="24"/>
        </w:rPr>
      </w:pPr>
      <w:r>
        <w:rPr>
          <w:rFonts w:ascii="Arial" w:hAnsi="Arial" w:cs="Arial"/>
          <w:b/>
          <w:color w:val="0000FF"/>
          <w:sz w:val="24"/>
        </w:rPr>
        <w:t>RP-241031</w:t>
      </w:r>
      <w:r>
        <w:rPr>
          <w:rFonts w:ascii="Arial" w:hAnsi="Arial" w:cs="Arial"/>
          <w:b/>
          <w:color w:val="0000FF"/>
          <w:sz w:val="24"/>
        </w:rPr>
        <w:tab/>
      </w:r>
      <w:r>
        <w:rPr>
          <w:rFonts w:ascii="Arial" w:hAnsi="Arial" w:cs="Arial"/>
          <w:b/>
          <w:sz w:val="24"/>
        </w:rPr>
        <w:t>CR Pack on TEI17_Test - Pack 4/8</w:t>
      </w:r>
    </w:p>
    <w:p w14:paraId="00BD7F6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CD946C" w14:textId="77777777" w:rsidR="00A7610C" w:rsidRDefault="00A7610C" w:rsidP="00A7610C">
      <w:pPr>
        <w:rPr>
          <w:rFonts w:ascii="Arial" w:hAnsi="Arial" w:cs="Arial"/>
          <w:b/>
        </w:rPr>
      </w:pPr>
      <w:r>
        <w:rPr>
          <w:rFonts w:ascii="Arial" w:hAnsi="Arial" w:cs="Arial"/>
          <w:b/>
        </w:rPr>
        <w:t xml:space="preserve">Discussion: </w:t>
      </w:r>
    </w:p>
    <w:p w14:paraId="69C3AC54" w14:textId="77777777" w:rsidR="00A7610C" w:rsidRDefault="00A7610C" w:rsidP="00A7610C">
      <w:r>
        <w:t>MCC: late submission</w:t>
      </w:r>
    </w:p>
    <w:p w14:paraId="12B7079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AFAC2" w14:textId="77777777" w:rsidR="00A7610C" w:rsidRDefault="00A7610C" w:rsidP="00A7610C">
      <w:pPr>
        <w:rPr>
          <w:rFonts w:ascii="Arial" w:hAnsi="Arial" w:cs="Arial"/>
          <w:b/>
          <w:sz w:val="24"/>
        </w:rPr>
      </w:pPr>
      <w:r>
        <w:rPr>
          <w:rFonts w:ascii="Arial" w:hAnsi="Arial" w:cs="Arial"/>
          <w:b/>
          <w:color w:val="0000FF"/>
          <w:sz w:val="24"/>
        </w:rPr>
        <w:t>RP-241032</w:t>
      </w:r>
      <w:r>
        <w:rPr>
          <w:rFonts w:ascii="Arial" w:hAnsi="Arial" w:cs="Arial"/>
          <w:b/>
          <w:color w:val="0000FF"/>
          <w:sz w:val="24"/>
        </w:rPr>
        <w:tab/>
      </w:r>
      <w:r>
        <w:rPr>
          <w:rFonts w:ascii="Arial" w:hAnsi="Arial" w:cs="Arial"/>
          <w:b/>
          <w:sz w:val="24"/>
        </w:rPr>
        <w:t>CR Pack on TEI17_Test - Pack 5/8</w:t>
      </w:r>
    </w:p>
    <w:p w14:paraId="4462A23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60B99" w14:textId="77777777" w:rsidR="00A7610C" w:rsidRDefault="00A7610C" w:rsidP="00A7610C">
      <w:pPr>
        <w:rPr>
          <w:rFonts w:ascii="Arial" w:hAnsi="Arial" w:cs="Arial"/>
          <w:b/>
        </w:rPr>
      </w:pPr>
      <w:r>
        <w:rPr>
          <w:rFonts w:ascii="Arial" w:hAnsi="Arial" w:cs="Arial"/>
          <w:b/>
        </w:rPr>
        <w:t xml:space="preserve">Discussion: </w:t>
      </w:r>
    </w:p>
    <w:p w14:paraId="7827AA78" w14:textId="77777777" w:rsidR="00A7610C" w:rsidRDefault="00A7610C" w:rsidP="00A7610C">
      <w:r>
        <w:t>MCC: late submission</w:t>
      </w:r>
    </w:p>
    <w:p w14:paraId="24C3BF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8CA88" w14:textId="77777777" w:rsidR="00A7610C" w:rsidRDefault="00A7610C" w:rsidP="00A7610C">
      <w:pPr>
        <w:rPr>
          <w:rFonts w:ascii="Arial" w:hAnsi="Arial" w:cs="Arial"/>
          <w:b/>
          <w:sz w:val="24"/>
        </w:rPr>
      </w:pPr>
      <w:r>
        <w:rPr>
          <w:rFonts w:ascii="Arial" w:hAnsi="Arial" w:cs="Arial"/>
          <w:b/>
          <w:color w:val="0000FF"/>
          <w:sz w:val="24"/>
        </w:rPr>
        <w:t>RP-241033</w:t>
      </w:r>
      <w:r>
        <w:rPr>
          <w:rFonts w:ascii="Arial" w:hAnsi="Arial" w:cs="Arial"/>
          <w:b/>
          <w:color w:val="0000FF"/>
          <w:sz w:val="24"/>
        </w:rPr>
        <w:tab/>
      </w:r>
      <w:r>
        <w:rPr>
          <w:rFonts w:ascii="Arial" w:hAnsi="Arial" w:cs="Arial"/>
          <w:b/>
          <w:sz w:val="24"/>
        </w:rPr>
        <w:t>CR Pack on TEI17_Test - Pack 6/8</w:t>
      </w:r>
    </w:p>
    <w:p w14:paraId="0ECE7FF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0F5E21" w14:textId="77777777" w:rsidR="00A7610C" w:rsidRDefault="00A7610C" w:rsidP="00A7610C">
      <w:pPr>
        <w:rPr>
          <w:rFonts w:ascii="Arial" w:hAnsi="Arial" w:cs="Arial"/>
          <w:b/>
        </w:rPr>
      </w:pPr>
      <w:r>
        <w:rPr>
          <w:rFonts w:ascii="Arial" w:hAnsi="Arial" w:cs="Arial"/>
          <w:b/>
        </w:rPr>
        <w:t xml:space="preserve">Discussion: </w:t>
      </w:r>
    </w:p>
    <w:p w14:paraId="1F9ACB17" w14:textId="77777777" w:rsidR="00A7610C" w:rsidRDefault="00A7610C" w:rsidP="00A7610C">
      <w:r>
        <w:t>MCC: late submission</w:t>
      </w:r>
    </w:p>
    <w:p w14:paraId="106E06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E16DA" w14:textId="77777777" w:rsidR="00A7610C" w:rsidRDefault="00A7610C" w:rsidP="00A7610C">
      <w:pPr>
        <w:rPr>
          <w:rFonts w:ascii="Arial" w:hAnsi="Arial" w:cs="Arial"/>
          <w:b/>
          <w:sz w:val="24"/>
        </w:rPr>
      </w:pPr>
      <w:r>
        <w:rPr>
          <w:rFonts w:ascii="Arial" w:hAnsi="Arial" w:cs="Arial"/>
          <w:b/>
          <w:color w:val="0000FF"/>
          <w:sz w:val="24"/>
        </w:rPr>
        <w:t>RP-241034</w:t>
      </w:r>
      <w:r>
        <w:rPr>
          <w:rFonts w:ascii="Arial" w:hAnsi="Arial" w:cs="Arial"/>
          <w:b/>
          <w:color w:val="0000FF"/>
          <w:sz w:val="24"/>
        </w:rPr>
        <w:tab/>
      </w:r>
      <w:r>
        <w:rPr>
          <w:rFonts w:ascii="Arial" w:hAnsi="Arial" w:cs="Arial"/>
          <w:b/>
          <w:sz w:val="24"/>
        </w:rPr>
        <w:t>CR Pack on TEI17_Test - Pack 7/8</w:t>
      </w:r>
    </w:p>
    <w:p w14:paraId="19BF9BE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CD1701" w14:textId="77777777" w:rsidR="00A7610C" w:rsidRDefault="00A7610C" w:rsidP="00A7610C">
      <w:pPr>
        <w:rPr>
          <w:rFonts w:ascii="Arial" w:hAnsi="Arial" w:cs="Arial"/>
          <w:b/>
        </w:rPr>
      </w:pPr>
      <w:r>
        <w:rPr>
          <w:rFonts w:ascii="Arial" w:hAnsi="Arial" w:cs="Arial"/>
          <w:b/>
        </w:rPr>
        <w:t xml:space="preserve">Discussion: </w:t>
      </w:r>
    </w:p>
    <w:p w14:paraId="64F867A3" w14:textId="77777777" w:rsidR="00A7610C" w:rsidRDefault="00A7610C" w:rsidP="00A7610C">
      <w:r>
        <w:t>MCC: late submission</w:t>
      </w:r>
    </w:p>
    <w:p w14:paraId="28ACD61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E368E" w14:textId="77777777" w:rsidR="00A7610C" w:rsidRDefault="00A7610C" w:rsidP="00A7610C">
      <w:pPr>
        <w:rPr>
          <w:rFonts w:ascii="Arial" w:hAnsi="Arial" w:cs="Arial"/>
          <w:b/>
          <w:sz w:val="24"/>
        </w:rPr>
      </w:pPr>
      <w:r>
        <w:rPr>
          <w:rFonts w:ascii="Arial" w:hAnsi="Arial" w:cs="Arial"/>
          <w:b/>
          <w:color w:val="0000FF"/>
          <w:sz w:val="24"/>
        </w:rPr>
        <w:t>RP-241035</w:t>
      </w:r>
      <w:r>
        <w:rPr>
          <w:rFonts w:ascii="Arial" w:hAnsi="Arial" w:cs="Arial"/>
          <w:b/>
          <w:color w:val="0000FF"/>
          <w:sz w:val="24"/>
        </w:rPr>
        <w:tab/>
      </w:r>
      <w:r>
        <w:rPr>
          <w:rFonts w:ascii="Arial" w:hAnsi="Arial" w:cs="Arial"/>
          <w:b/>
          <w:sz w:val="24"/>
        </w:rPr>
        <w:t>CR Pack on TEI17_Test - Pack 8/8</w:t>
      </w:r>
    </w:p>
    <w:p w14:paraId="159FA54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945768" w14:textId="77777777" w:rsidR="00A7610C" w:rsidRDefault="00A7610C" w:rsidP="00A7610C">
      <w:pPr>
        <w:rPr>
          <w:rFonts w:ascii="Arial" w:hAnsi="Arial" w:cs="Arial"/>
          <w:b/>
        </w:rPr>
      </w:pPr>
      <w:r>
        <w:rPr>
          <w:rFonts w:ascii="Arial" w:hAnsi="Arial" w:cs="Arial"/>
          <w:b/>
        </w:rPr>
        <w:t xml:space="preserve">Discussion: </w:t>
      </w:r>
    </w:p>
    <w:p w14:paraId="5DE9F69D" w14:textId="77777777" w:rsidR="00A7610C" w:rsidRDefault="00A7610C" w:rsidP="00A7610C">
      <w:r>
        <w:t>MCC: late submission</w:t>
      </w:r>
    </w:p>
    <w:p w14:paraId="73A6C9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ED5E8" w14:textId="77777777" w:rsidR="00A7610C" w:rsidRDefault="00A7610C" w:rsidP="00A7610C">
      <w:pPr>
        <w:rPr>
          <w:rFonts w:ascii="Arial" w:hAnsi="Arial" w:cs="Arial"/>
          <w:b/>
          <w:sz w:val="24"/>
        </w:rPr>
      </w:pPr>
      <w:r>
        <w:rPr>
          <w:rFonts w:ascii="Arial" w:hAnsi="Arial" w:cs="Arial"/>
          <w:b/>
          <w:color w:val="0000FF"/>
          <w:sz w:val="24"/>
        </w:rPr>
        <w:t>RP-241221</w:t>
      </w:r>
      <w:r>
        <w:rPr>
          <w:rFonts w:ascii="Arial" w:hAnsi="Arial" w:cs="Arial"/>
          <w:b/>
          <w:color w:val="0000FF"/>
          <w:sz w:val="24"/>
        </w:rPr>
        <w:tab/>
      </w:r>
      <w:r>
        <w:rPr>
          <w:rFonts w:ascii="Arial" w:hAnsi="Arial" w:cs="Arial"/>
          <w:b/>
          <w:sz w:val="24"/>
        </w:rPr>
        <w:t>CA Power Class Support</w:t>
      </w:r>
    </w:p>
    <w:p w14:paraId="488102B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85213BB" w14:textId="77777777" w:rsidR="00A7610C" w:rsidRDefault="00A7610C" w:rsidP="00A7610C">
      <w:pPr>
        <w:rPr>
          <w:rFonts w:ascii="Arial" w:hAnsi="Arial" w:cs="Arial"/>
          <w:b/>
        </w:rPr>
      </w:pPr>
      <w:r>
        <w:rPr>
          <w:rFonts w:ascii="Arial" w:hAnsi="Arial" w:cs="Arial"/>
          <w:b/>
        </w:rPr>
        <w:t xml:space="preserve">Discussion: </w:t>
      </w:r>
    </w:p>
    <w:p w14:paraId="1FCB99F8" w14:textId="77777777" w:rsidR="00A7610C" w:rsidRDefault="00A7610C" w:rsidP="00A7610C">
      <w:r>
        <w:t>Proposal 1: Allow UE to maintain HPUE maximum transmit power capability in inter-band DL CA with single UL carrier  even when HPUE requirements are not yet completed for the CA configuration. Indicate this to network using ue-PowerClassPerBandPerBC.</w:t>
      </w:r>
    </w:p>
    <w:p w14:paraId="60DE78F0" w14:textId="77777777" w:rsidR="00A7610C" w:rsidRDefault="00A7610C" w:rsidP="00A7610C">
      <w:r>
        <w:t>Proposal 2: Allow UE to maintain HPUE maximum transmit power capability in inter-band UL CA for transmission occasions occuring only on single UL carrier even when HPUE requirements are not yet completed for the CA configuration. Indicate this to network using ue-PowerClassPerBandPerBC.</w:t>
      </w:r>
    </w:p>
    <w:p w14:paraId="51D271B8" w14:textId="77777777" w:rsidR="00A7610C" w:rsidRDefault="00A7610C" w:rsidP="00A7610C">
      <w:r>
        <w:t>Proposal 3: If HPUE requirements for single UL with DL CA are not specified, MSD is verified at default power class output power level.</w:t>
      </w:r>
    </w:p>
    <w:p w14:paraId="11617437" w14:textId="77777777" w:rsidR="00A7610C" w:rsidRDefault="00A7610C" w:rsidP="00A7610C">
      <w:r>
        <w:t>Proposal 4: RAN to endorse the proposals to allow the UE to transmit up to the maximum power it is capable of in each band and task RAN4 to agree the necessary CRs from Rel-17.</w:t>
      </w:r>
    </w:p>
    <w:p w14:paraId="62B429AF" w14:textId="77777777" w:rsidR="00A7610C" w:rsidRDefault="00A7610C" w:rsidP="00A7610C">
      <w:r>
        <w:t>vivo, T-Mobile: is a good way forward</w:t>
      </w:r>
    </w:p>
    <w:p w14:paraId="34B01842" w14:textId="77777777" w:rsidR="00A7610C" w:rsidRDefault="00A7610C" w:rsidP="00A7610C">
      <w:r>
        <w:t>CATT: misleading wording in RAN4 ("assignment") need to be corrected to reflect this proposal</w:t>
      </w:r>
    </w:p>
    <w:p w14:paraId="629F7537" w14:textId="77777777" w:rsidR="00A7610C" w:rsidRDefault="00A7610C" w:rsidP="00A7610C">
      <w:r>
        <w:t>Apple: the premise of proposal is ok, but proposals 3 and 4 and not the best way forward; currently RAN4 need to do a longer analysis; proposed CR is a short cut which is not the best way but yes, we need to address this problem</w:t>
      </w:r>
    </w:p>
    <w:p w14:paraId="1A60A5A3" w14:textId="77777777" w:rsidR="00A7610C" w:rsidRDefault="00A7610C" w:rsidP="00A7610C">
      <w:r>
        <w:t>Huawei: we do not agree with the proposals; topic was discussed in the past with the conclusion "discussion is stopped if there is no further offline consensus"</w:t>
      </w:r>
    </w:p>
    <w:p w14:paraId="08BF0BDA" w14:textId="77777777" w:rsidR="00A7610C" w:rsidRDefault="00A7610C" w:rsidP="00A7610C">
      <w:r>
        <w:t>CHTTL: we agree with Huawei's view</w:t>
      </w:r>
    </w:p>
    <w:p w14:paraId="24364F10" w14:textId="77777777" w:rsidR="00A7610C" w:rsidRDefault="00A7610C" w:rsidP="00A7610C">
      <w:r>
        <w:t>CMCC: RAN4 discussed this topic already for longer</w:t>
      </w:r>
    </w:p>
    <w:p w14:paraId="5283DA60" w14:textId="77777777" w:rsidR="00A7610C" w:rsidRDefault="00A7610C" w:rsidP="00A7610C">
      <w:r>
        <w:t>Verizon: supports the Tdoc</w:t>
      </w:r>
    </w:p>
    <w:p w14:paraId="275D6C3E" w14:textId="77777777" w:rsidR="00A7610C" w:rsidRDefault="00A7610C" w:rsidP="00A7610C">
      <w:r>
        <w:t>Telecom Italia: supports the proposal in principle</w:t>
      </w:r>
    </w:p>
    <w:p w14:paraId="460E586C" w14:textId="77777777" w:rsidR="00A7610C" w:rsidRDefault="00A7610C" w:rsidP="00A7610C">
      <w:r>
        <w:t>Vodafone, Orange, DT: agreeing that solving this problem is important</w:t>
      </w:r>
    </w:p>
    <w:p w14:paraId="2F62EF2B" w14:textId="77777777" w:rsidR="00A7610C" w:rsidRDefault="00A7610C" w:rsidP="00A7610C">
      <w:r>
        <w:t>RAN4 chair: a bit strange to see the way forward coming to RAN</w:t>
      </w:r>
    </w:p>
    <w:p w14:paraId="017E067D" w14:textId="77777777" w:rsidR="00A7610C" w:rsidRDefault="00A7610C" w:rsidP="00A7610C">
      <w:r>
        <w:t>RAN chair: let's have some offline discussion and come back</w:t>
      </w:r>
    </w:p>
    <w:p w14:paraId="5ACB8F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D3883" w14:textId="77777777" w:rsidR="00A7610C" w:rsidRDefault="00A7610C" w:rsidP="00A7610C">
      <w:pPr>
        <w:rPr>
          <w:rFonts w:ascii="Arial" w:hAnsi="Arial" w:cs="Arial"/>
          <w:b/>
          <w:sz w:val="24"/>
        </w:rPr>
      </w:pPr>
      <w:r>
        <w:rPr>
          <w:rFonts w:ascii="Arial" w:hAnsi="Arial" w:cs="Arial"/>
          <w:b/>
          <w:color w:val="0000FF"/>
          <w:sz w:val="24"/>
        </w:rPr>
        <w:t>RP-241625</w:t>
      </w:r>
      <w:r>
        <w:rPr>
          <w:rFonts w:ascii="Arial" w:hAnsi="Arial" w:cs="Arial"/>
          <w:b/>
          <w:color w:val="0000FF"/>
          <w:sz w:val="24"/>
        </w:rPr>
        <w:tab/>
      </w:r>
      <w:r>
        <w:rPr>
          <w:rFonts w:ascii="Arial" w:hAnsi="Arial" w:cs="Arial"/>
          <w:b/>
          <w:sz w:val="24"/>
        </w:rPr>
        <w:t>Moderator's summary for offline discussion on CA Power Class Support</w:t>
      </w:r>
    </w:p>
    <w:p w14:paraId="694DCE7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 vice-chair (AT&amp;T)</w:t>
      </w:r>
    </w:p>
    <w:p w14:paraId="68F73D2B" w14:textId="77777777" w:rsidR="00A7610C" w:rsidRDefault="00A7610C" w:rsidP="00A7610C">
      <w:pPr>
        <w:rPr>
          <w:rFonts w:ascii="Arial" w:hAnsi="Arial" w:cs="Arial"/>
          <w:b/>
        </w:rPr>
      </w:pPr>
      <w:r>
        <w:rPr>
          <w:rFonts w:ascii="Arial" w:hAnsi="Arial" w:cs="Arial"/>
          <w:b/>
        </w:rPr>
        <w:t xml:space="preserve">Discussion: </w:t>
      </w:r>
    </w:p>
    <w:p w14:paraId="6FF27774" w14:textId="77777777" w:rsidR="00A7610C" w:rsidRDefault="00A7610C" w:rsidP="00A7610C">
      <w:r>
        <w:t>proposed way forward:</w:t>
      </w:r>
    </w:p>
    <w:p w14:paraId="43DD9F5E" w14:textId="77777777" w:rsidR="00A7610C" w:rsidRDefault="00A7610C" w:rsidP="00A7610C">
      <w:r>
        <w:t>RAN tasks RAN4 to investigate a solution to enable HPUE maximum transmit power in downlink CA with single UL transmission.</w:t>
      </w:r>
    </w:p>
    <w:p w14:paraId="2837A74D" w14:textId="77777777" w:rsidR="00A7610C" w:rsidRDefault="00A7610C" w:rsidP="00A7610C">
      <w:r>
        <w:t>- RAN task shall conclude by RAN#106</w:t>
      </w:r>
    </w:p>
    <w:p w14:paraId="7A19F9C1" w14:textId="77777777" w:rsidR="00A7610C" w:rsidRDefault="00A7610C" w:rsidP="00A7610C">
      <w:r>
        <w:t>- RAN4 online meeting time should be limited to &lt;0.1 TUs</w:t>
      </w:r>
    </w:p>
    <w:p w14:paraId="518F5793" w14:textId="77777777" w:rsidR="00A7610C" w:rsidRDefault="00A7610C" w:rsidP="00A7610C">
      <w:r>
        <w:t>OPPO: limit to single UL, which REL is targeted</w:t>
      </w:r>
    </w:p>
    <w:p w14:paraId="031F82FD" w14:textId="77777777" w:rsidR="00A7610C" w:rsidRDefault="00A7610C" w:rsidP="00A7610C">
      <w:r>
        <w:t>RAN chair: REL can be discussed in RAN4</w:t>
      </w:r>
    </w:p>
    <w:p w14:paraId="6AF0DC8E" w14:textId="77777777" w:rsidR="00A7610C" w:rsidRDefault="00A7610C" w:rsidP="00A7610C">
      <w:r>
        <w:t>Qualcomm: "for single configured UL" should be clarified</w:t>
      </w:r>
    </w:p>
    <w:p w14:paraId="354A19B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RP-241687</w:t>
      </w:r>
      <w:r>
        <w:rPr>
          <w:color w:val="993300"/>
          <w:u w:val="single"/>
        </w:rPr>
        <w:t>.</w:t>
      </w:r>
    </w:p>
    <w:p w14:paraId="76C9620F" w14:textId="77777777" w:rsidR="00A7610C" w:rsidRDefault="00A7610C" w:rsidP="00A7610C">
      <w:pPr>
        <w:rPr>
          <w:rFonts w:ascii="Arial" w:hAnsi="Arial" w:cs="Arial"/>
          <w:b/>
          <w:sz w:val="24"/>
        </w:rPr>
      </w:pPr>
      <w:r>
        <w:rPr>
          <w:rFonts w:ascii="Arial" w:hAnsi="Arial" w:cs="Arial"/>
          <w:b/>
          <w:color w:val="0000FF"/>
          <w:sz w:val="24"/>
        </w:rPr>
        <w:t>RP-241687</w:t>
      </w:r>
      <w:r>
        <w:rPr>
          <w:rFonts w:ascii="Arial" w:hAnsi="Arial" w:cs="Arial"/>
          <w:b/>
          <w:color w:val="0000FF"/>
          <w:sz w:val="24"/>
        </w:rPr>
        <w:tab/>
      </w:r>
      <w:r>
        <w:rPr>
          <w:rFonts w:ascii="Arial" w:hAnsi="Arial" w:cs="Arial"/>
          <w:b/>
          <w:sz w:val="24"/>
        </w:rPr>
        <w:t>Moderator's summary for offline discussion on CA Power Class Support</w:t>
      </w:r>
    </w:p>
    <w:p w14:paraId="26C3DED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 vice-chair (AT&amp;T)</w:t>
      </w:r>
    </w:p>
    <w:p w14:paraId="4348046B" w14:textId="77777777" w:rsidR="00A7610C" w:rsidRDefault="00A7610C" w:rsidP="00A7610C">
      <w:pPr>
        <w:rPr>
          <w:color w:val="808080"/>
        </w:rPr>
      </w:pPr>
      <w:r>
        <w:rPr>
          <w:color w:val="808080"/>
        </w:rPr>
        <w:t>(Replaces RP-241625)</w:t>
      </w:r>
    </w:p>
    <w:p w14:paraId="3CDE467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4191DB" w14:textId="77777777" w:rsidR="00A7610C" w:rsidRDefault="00A7610C" w:rsidP="00A7610C">
      <w:pPr>
        <w:pStyle w:val="Heading2"/>
      </w:pPr>
      <w:bookmarkStart w:id="620" w:name="_Toc174268613"/>
      <w:bookmarkStart w:id="621" w:name="_Toc174924622"/>
      <w:r>
        <w:t>15</w:t>
      </w:r>
      <w:r>
        <w:tab/>
        <w:t>Any other business</w:t>
      </w:r>
      <w:bookmarkEnd w:id="620"/>
      <w:bookmarkEnd w:id="621"/>
    </w:p>
    <w:p w14:paraId="0C853D80" w14:textId="77777777" w:rsidR="00A7610C" w:rsidRDefault="00A7610C" w:rsidP="00A7610C">
      <w:pPr>
        <w:rPr>
          <w:rFonts w:ascii="Arial" w:hAnsi="Arial" w:cs="Arial"/>
          <w:b/>
          <w:sz w:val="24"/>
        </w:rPr>
      </w:pPr>
      <w:r>
        <w:rPr>
          <w:rFonts w:ascii="Arial" w:hAnsi="Arial" w:cs="Arial"/>
          <w:b/>
          <w:color w:val="0000FF"/>
          <w:sz w:val="24"/>
        </w:rPr>
        <w:t>RP-241288</w:t>
      </w:r>
      <w:r>
        <w:rPr>
          <w:rFonts w:ascii="Arial" w:hAnsi="Arial" w:cs="Arial"/>
          <w:b/>
          <w:color w:val="0000FF"/>
          <w:sz w:val="24"/>
        </w:rPr>
        <w:tab/>
      </w:r>
      <w:r>
        <w:rPr>
          <w:rFonts w:ascii="Arial" w:hAnsi="Arial" w:cs="Arial"/>
          <w:b/>
          <w:sz w:val="24"/>
        </w:rPr>
        <w:t>Discussion on the scope of RAN-level IMT-2030 work</w:t>
      </w:r>
    </w:p>
    <w:p w14:paraId="6E95212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6A25C436" w14:textId="77777777" w:rsidR="00A7610C" w:rsidRDefault="00A7610C" w:rsidP="00A7610C">
      <w:pPr>
        <w:rPr>
          <w:rFonts w:ascii="Arial" w:hAnsi="Arial" w:cs="Arial"/>
          <w:b/>
        </w:rPr>
      </w:pPr>
      <w:r>
        <w:rPr>
          <w:rFonts w:ascii="Arial" w:hAnsi="Arial" w:cs="Arial"/>
          <w:b/>
        </w:rPr>
        <w:t xml:space="preserve">Discussion: </w:t>
      </w:r>
    </w:p>
    <w:p w14:paraId="45E52CF3" w14:textId="77777777" w:rsidR="00A7610C" w:rsidRDefault="00A7610C" w:rsidP="00A7610C">
      <w:r>
        <w:t>RAN chair: 6G planning is not on the RAN #104 agenda</w:t>
      </w:r>
    </w:p>
    <w:p w14:paraId="03FA3E3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2B3CE" w14:textId="77777777" w:rsidR="00A7610C" w:rsidRDefault="00A7610C" w:rsidP="00A7610C">
      <w:pPr>
        <w:rPr>
          <w:rFonts w:ascii="Arial" w:hAnsi="Arial" w:cs="Arial"/>
          <w:b/>
          <w:sz w:val="24"/>
        </w:rPr>
      </w:pPr>
      <w:r>
        <w:rPr>
          <w:rFonts w:ascii="Arial" w:hAnsi="Arial" w:cs="Arial"/>
          <w:b/>
          <w:color w:val="0000FF"/>
          <w:sz w:val="24"/>
        </w:rPr>
        <w:t>RP-240901</w:t>
      </w:r>
      <w:r>
        <w:rPr>
          <w:rFonts w:ascii="Arial" w:hAnsi="Arial" w:cs="Arial"/>
          <w:b/>
          <w:color w:val="0000FF"/>
          <w:sz w:val="24"/>
        </w:rPr>
        <w:tab/>
      </w:r>
      <w:r>
        <w:rPr>
          <w:rFonts w:ascii="Arial" w:hAnsi="Arial" w:cs="Arial"/>
          <w:b/>
          <w:sz w:val="24"/>
        </w:rPr>
        <w:t>Status of time budgets for RAN1/2/3/4 ongoing and new WIs/SIs after RAN #104</w:t>
      </w:r>
    </w:p>
    <w:p w14:paraId="5E28B329"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5A6E171E" w14:textId="77777777" w:rsidR="00A7610C" w:rsidRDefault="00A7610C" w:rsidP="00A7610C">
      <w:pPr>
        <w:rPr>
          <w:rFonts w:ascii="Arial" w:hAnsi="Arial" w:cs="Arial"/>
          <w:b/>
        </w:rPr>
      </w:pPr>
      <w:r>
        <w:rPr>
          <w:rFonts w:ascii="Arial" w:hAnsi="Arial" w:cs="Arial"/>
          <w:b/>
        </w:rPr>
        <w:t xml:space="preserve">Abstract: </w:t>
      </w:r>
    </w:p>
    <w:p w14:paraId="4C79B0F7" w14:textId="77777777" w:rsidR="00A7610C" w:rsidRDefault="00A7610C" w:rsidP="00A7610C">
      <w:r>
        <w:t>for endorsement by email after RAN #104</w:t>
      </w:r>
    </w:p>
    <w:p w14:paraId="7386D01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AE751" w14:textId="77777777" w:rsidR="00A7610C" w:rsidRDefault="00A7610C" w:rsidP="00A7610C">
      <w:pPr>
        <w:pStyle w:val="Heading2"/>
      </w:pPr>
      <w:bookmarkStart w:id="622" w:name="_Toc174268614"/>
      <w:bookmarkStart w:id="623" w:name="_Toc174924623"/>
      <w:r>
        <w:t>16</w:t>
      </w:r>
      <w:r>
        <w:tab/>
        <w:t>Closing of the meeting</w:t>
      </w:r>
      <w:bookmarkEnd w:id="622"/>
      <w:bookmarkEnd w:id="623"/>
    </w:p>
    <w:p w14:paraId="6FB8CEC9" w14:textId="77777777" w:rsidR="00A7610C" w:rsidRDefault="00A7610C" w:rsidP="00A7610C">
      <w:r>
        <w:t>3GPP RAN Chair Dr. Wanshi Chen (Qualcomm) closed the meeting RAN #104 on June 20st, 2024 at about 12:45 thanking all participants for contributing to this meeting RAN #104 (esp. the moderators of the offline discussions and here esp. the RAN4 chair and the RAN4 vice-chairs) and the host Huawei for the good organization of this meeting and the nice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624" w:name="_Toc527197946"/>
      <w:bookmarkStart w:id="625" w:name="_Toc2391489"/>
      <w:bookmarkStart w:id="626" w:name="_Toc25787743"/>
      <w:bookmarkStart w:id="627" w:name="_Toc25787943"/>
      <w:bookmarkStart w:id="628" w:name="_Toc27430638"/>
      <w:bookmarkStart w:id="629" w:name="_Toc33140370"/>
      <w:bookmarkStart w:id="630" w:name="_Toc34604901"/>
      <w:bookmarkStart w:id="631" w:name="_Toc34605094"/>
      <w:bookmarkStart w:id="632" w:name="_Toc35697894"/>
      <w:bookmarkStart w:id="633" w:name="_Toc42029389"/>
      <w:bookmarkStart w:id="634" w:name="_Toc62413604"/>
      <w:bookmarkStart w:id="635" w:name="_Toc67153282"/>
      <w:bookmarkStart w:id="636" w:name="_Toc74553800"/>
      <w:bookmarkStart w:id="637" w:name="_Toc82419000"/>
      <w:bookmarkStart w:id="638" w:name="_Toc82457097"/>
      <w:bookmarkStart w:id="639" w:name="_Toc108983247"/>
      <w:bookmarkStart w:id="640" w:name="_Toc111426708"/>
      <w:bookmarkStart w:id="641" w:name="_Toc116243015"/>
      <w:bookmarkStart w:id="642" w:name="_Toc116243267"/>
      <w:bookmarkStart w:id="643" w:name="_Toc124641683"/>
      <w:bookmarkStart w:id="644" w:name="_Toc124881019"/>
      <w:bookmarkStart w:id="645" w:name="_Toc174924624"/>
      <w:r>
        <w:t>Annex A:</w:t>
      </w:r>
      <w:r w:rsidR="000D4E1C">
        <w:tab/>
      </w:r>
      <w:r>
        <w:t>List of participants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3EAAA97" w14:textId="75BE76BF"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573905">
        <w:t>4</w:t>
      </w:r>
      <w:r w:rsidR="0072396A">
        <w:t xml:space="preserve"> </w:t>
      </w:r>
      <w:r>
        <w:t>is</w:t>
      </w:r>
      <w:r w:rsidRPr="005740F2">
        <w:t xml:space="preserve"> attached to this report.</w:t>
      </w:r>
    </w:p>
    <w:p w14:paraId="0F9D74DE" w14:textId="18DE8BC3" w:rsidR="00DC2F0C" w:rsidRDefault="00AB0E2A" w:rsidP="00AB0E2A">
      <w:pPr>
        <w:snapToGrid w:val="0"/>
      </w:pPr>
      <w:r w:rsidRPr="005740F2">
        <w:t xml:space="preserve">Total number of </w:t>
      </w:r>
      <w:r w:rsidR="00806E16">
        <w:t xml:space="preserve">registered </w:t>
      </w:r>
      <w:r w:rsidRPr="005740F2">
        <w:t xml:space="preserve">participants: </w:t>
      </w:r>
      <w:r w:rsidR="0017034F">
        <w:t>748</w:t>
      </w:r>
      <w:r w:rsidR="002D338B" w:rsidRPr="0017034F">
        <w:t xml:space="preserve"> (</w:t>
      </w:r>
      <w:r w:rsidR="00F83399" w:rsidRPr="0017034F">
        <w:t>4</w:t>
      </w:r>
      <w:r w:rsidR="0017034F" w:rsidRPr="0017034F">
        <w:t>96</w:t>
      </w:r>
      <w:r w:rsidR="002D338B" w:rsidRPr="0017034F">
        <w:t xml:space="preserve"> f2f, </w:t>
      </w:r>
      <w:r w:rsidR="00F83399" w:rsidRPr="0017034F">
        <w:t>2</w:t>
      </w:r>
      <w:r w:rsidR="0017034F" w:rsidRPr="0017034F">
        <w:t>52</w:t>
      </w:r>
      <w:r w:rsidR="002D338B">
        <w:t xml:space="preserve"> online)</w:t>
      </w:r>
      <w:r w:rsidR="00B74990" w:rsidRPr="006253C8">
        <w:t xml:space="preserve">; total number of checked in participants: </w:t>
      </w:r>
      <w:r w:rsidR="00F83399" w:rsidRPr="00ED734B">
        <w:t>3</w:t>
      </w:r>
      <w:r w:rsidR="00ED734B" w:rsidRPr="00ED734B">
        <w:t>94</w:t>
      </w:r>
      <w:r w:rsidR="00DC2F0C" w:rsidRPr="006253C8">
        <w:t>.</w:t>
      </w:r>
    </w:p>
    <w:p w14:paraId="4933B120" w14:textId="248811C9"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9914B9">
        <w:t>June</w:t>
      </w:r>
      <w:r w:rsidR="001416D7">
        <w:t xml:space="preserve"> </w:t>
      </w:r>
      <w:r w:rsidR="009914B9">
        <w:t>7</w:t>
      </w:r>
      <w:r w:rsidR="001416D7">
        <w:t>th</w:t>
      </w:r>
      <w:r w:rsidR="00420E3A" w:rsidRPr="00420E3A">
        <w:t>, 202</w:t>
      </w:r>
      <w:r w:rsidR="001416D7">
        <w:t>4</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B2290C">
        <w:t>647</w:t>
      </w:r>
      <w:r w:rsidR="002D338B" w:rsidRPr="00B2290C">
        <w:t xml:space="preserve"> (</w:t>
      </w:r>
      <w:r w:rsidR="00B2290C" w:rsidRPr="00B2290C">
        <w:t>444</w:t>
      </w:r>
      <w:r w:rsidR="002D338B" w:rsidRPr="00B2290C">
        <w:t xml:space="preserve"> f2f, </w:t>
      </w:r>
      <w:r w:rsidR="00B2290C" w:rsidRPr="00B2290C">
        <w:t>203</w:t>
      </w:r>
      <w:r w:rsidR="00303D61">
        <w:t xml:space="preserve"> </w:t>
      </w:r>
      <w:r w:rsidR="002D338B">
        <w:t>online)</w:t>
      </w:r>
      <w:r w:rsidR="00D203A3">
        <w:t>)</w:t>
      </w:r>
      <w:r>
        <w:t>.</w:t>
      </w:r>
    </w:p>
    <w:p w14:paraId="08FEFAA6" w14:textId="09374B01" w:rsidR="004A2402" w:rsidRDefault="004A2402" w:rsidP="00E52F26">
      <w:pPr>
        <w:snapToGrid w:val="0"/>
        <w:spacing w:after="0"/>
      </w:pPr>
      <w:r>
        <w:t>Note 2:</w:t>
      </w:r>
      <w:r>
        <w:tab/>
        <w:t xml:space="preserve">Since some people registered after the deadline, the total number of registrations was in the end </w:t>
      </w:r>
      <w:r w:rsidR="00B2290C">
        <w:t>748</w:t>
      </w:r>
      <w:r>
        <w:t xml:space="preserve">, i.e. we had </w:t>
      </w:r>
      <w:r w:rsidR="007738A2" w:rsidRPr="00B2290C">
        <w:t>1</w:t>
      </w:r>
      <w:r w:rsidR="007B4E79" w:rsidRPr="00B2290C">
        <w:t>0</w:t>
      </w:r>
      <w:r w:rsidR="00B2290C" w:rsidRPr="00B2290C">
        <w:t>1</w:t>
      </w:r>
      <w:r w:rsidRPr="00B2290C">
        <w:t xml:space="preserve"> (</w:t>
      </w:r>
      <w:r w:rsidR="00293306" w:rsidRPr="00293306">
        <w:t>52</w:t>
      </w:r>
      <w:r w:rsidRPr="00293306">
        <w:t xml:space="preserve"> f2f,</w:t>
      </w:r>
      <w:r w:rsidR="007B4E79" w:rsidRPr="00293306">
        <w:t xml:space="preserve"> </w:t>
      </w:r>
      <w:r w:rsidR="00293306" w:rsidRPr="00293306">
        <w:t>49</w:t>
      </w:r>
      <w:r w:rsidRPr="007738A2">
        <w:t xml:space="preserve"> online)</w:t>
      </w:r>
      <w:r>
        <w:t xml:space="preserve"> late registrations.</w:t>
      </w:r>
    </w:p>
    <w:p w14:paraId="5BE17AC1" w14:textId="77777777" w:rsidR="00E52F26" w:rsidRDefault="00E52F26" w:rsidP="00E52F26">
      <w:pPr>
        <w:snapToGrid w:val="0"/>
        <w:spacing w:after="0"/>
      </w:pPr>
    </w:p>
    <w:p w14:paraId="2129E786" w14:textId="24C45188" w:rsidR="00C52308" w:rsidRDefault="007F3A92" w:rsidP="00AB0E2A">
      <w:pPr>
        <w:snapToGrid w:val="0"/>
      </w:pPr>
      <w:r>
        <w:pict w14:anchorId="1C0A4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8pt;height:234.6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46" w:name="_Toc527197947"/>
      <w:bookmarkStart w:id="647" w:name="_Toc2391490"/>
      <w:bookmarkStart w:id="648" w:name="_Toc25787744"/>
      <w:bookmarkStart w:id="649" w:name="_Toc25787944"/>
      <w:bookmarkStart w:id="650" w:name="_Toc27430639"/>
      <w:bookmarkStart w:id="651" w:name="_Toc33140371"/>
      <w:bookmarkStart w:id="652" w:name="_Toc34604902"/>
      <w:bookmarkStart w:id="653" w:name="_Toc34605095"/>
      <w:bookmarkStart w:id="654" w:name="_Toc35697895"/>
      <w:bookmarkStart w:id="655" w:name="_Toc42029390"/>
      <w:bookmarkStart w:id="656" w:name="_Toc62413605"/>
      <w:bookmarkStart w:id="657" w:name="_Toc67153283"/>
      <w:bookmarkStart w:id="658" w:name="_Toc74553801"/>
      <w:bookmarkStart w:id="659" w:name="_Toc82419001"/>
      <w:bookmarkStart w:id="660" w:name="_Toc82457098"/>
      <w:bookmarkStart w:id="661" w:name="_Toc108983248"/>
      <w:bookmarkStart w:id="662" w:name="_Toc111426709"/>
      <w:bookmarkStart w:id="663" w:name="_Toc116243016"/>
      <w:bookmarkStart w:id="664" w:name="_Toc116243268"/>
      <w:bookmarkStart w:id="665" w:name="_Toc124641684"/>
      <w:bookmarkStart w:id="666" w:name="_Toc124881020"/>
      <w:bookmarkStart w:id="667" w:name="_Toc174924625"/>
      <w:r>
        <w:t>Annex B:</w:t>
      </w:r>
      <w:r w:rsidR="001A4219">
        <w:tab/>
      </w:r>
      <w:r>
        <w:t>List of contribution documents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5F964C5" w14:textId="15F27E9A" w:rsidR="00AB0E2A" w:rsidRPr="005740F2" w:rsidRDefault="00AB0E2A" w:rsidP="00AB0E2A">
      <w:pPr>
        <w:snapToGrid w:val="0"/>
      </w:pPr>
      <w:r>
        <w:t>The list of Tdocs of this RAN meeting #</w:t>
      </w:r>
      <w:r w:rsidR="00901355">
        <w:t>10</w:t>
      </w:r>
      <w:r w:rsidR="009914B9">
        <w:t>4</w:t>
      </w:r>
      <w:r>
        <w:t xml:space="preserve"> is</w:t>
      </w:r>
      <w:r w:rsidRPr="005740F2">
        <w:t xml:space="preserve"> attached to this report.</w:t>
      </w:r>
    </w:p>
    <w:p w14:paraId="5B9BC72F" w14:textId="29A901EE" w:rsidR="00AB0E2A" w:rsidRDefault="00AB0E2A" w:rsidP="00AB0E2A">
      <w:pPr>
        <w:snapToGrid w:val="0"/>
      </w:pPr>
      <w:r>
        <w:t xml:space="preserve">Total number of Tdocs: </w:t>
      </w:r>
      <w:r w:rsidR="00F504D0">
        <w:t>8</w:t>
      </w:r>
      <w:r w:rsidR="00473059">
        <w:t>30</w:t>
      </w:r>
      <w:r w:rsidRPr="00E25919">
        <w:t xml:space="preserve"> (RP-</w:t>
      </w:r>
      <w:r w:rsidR="00741B7D">
        <w:t>2</w:t>
      </w:r>
      <w:r w:rsidR="00F504D0">
        <w:t>40</w:t>
      </w:r>
      <w:r w:rsidR="009914B9">
        <w:t>861</w:t>
      </w:r>
      <w:r w:rsidRPr="00E25919">
        <w:t xml:space="preserve"> - RP-</w:t>
      </w:r>
      <w:r w:rsidR="00741B7D">
        <w:t>2</w:t>
      </w:r>
      <w:r w:rsidR="00F504D0">
        <w:t>4</w:t>
      </w:r>
      <w:r w:rsidR="009914B9">
        <w:t>1690</w:t>
      </w:r>
      <w:r w:rsidRPr="00E25919">
        <w:t>) of which</w:t>
      </w:r>
      <w:r w:rsidR="0046517B">
        <w:t xml:space="preserve"> </w:t>
      </w:r>
      <w:r w:rsidR="00F504D0">
        <w:t>8</w:t>
      </w:r>
      <w:r w:rsidR="00473059">
        <w:t>14</w:t>
      </w:r>
      <w:r w:rsidR="00017A23">
        <w:t xml:space="preserve"> </w:t>
      </w:r>
      <w:r w:rsidRPr="00E25919">
        <w:t>Tdocs are available, i.e.</w:t>
      </w:r>
      <w:r w:rsidR="00F504D0">
        <w:t xml:space="preserve"> </w:t>
      </w:r>
      <w:r w:rsidR="00473059">
        <w:t>16</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3DA3C7C8" w:rsidR="0090553A" w:rsidRDefault="007F3A92" w:rsidP="00AB0E2A">
      <w:pPr>
        <w:snapToGrid w:val="0"/>
      </w:pPr>
      <w:r>
        <w:pict w14:anchorId="0F124320">
          <v:shape id="_x0000_i1026" type="#_x0000_t75" style="width:728.4pt;height:265.8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68" w:name="_Toc527197948"/>
      <w:bookmarkStart w:id="669" w:name="_Toc2391491"/>
      <w:bookmarkStart w:id="670" w:name="_Toc25787745"/>
      <w:bookmarkStart w:id="671" w:name="_Toc25787945"/>
      <w:bookmarkStart w:id="672" w:name="_Toc27430640"/>
      <w:bookmarkStart w:id="673" w:name="_Toc33140372"/>
      <w:bookmarkStart w:id="674" w:name="_Toc34604903"/>
      <w:bookmarkStart w:id="675" w:name="_Toc34605096"/>
      <w:bookmarkStart w:id="676" w:name="_Toc35697896"/>
      <w:bookmarkStart w:id="677" w:name="_Toc42029391"/>
      <w:bookmarkStart w:id="678" w:name="_Toc62413606"/>
      <w:bookmarkStart w:id="679" w:name="_Toc67153284"/>
      <w:bookmarkStart w:id="680" w:name="_Toc74553802"/>
      <w:bookmarkStart w:id="681" w:name="_Toc82419002"/>
      <w:bookmarkStart w:id="682" w:name="_Toc82457099"/>
      <w:bookmarkStart w:id="683" w:name="_Toc108983249"/>
      <w:bookmarkStart w:id="684" w:name="_Toc111426710"/>
      <w:bookmarkStart w:id="685" w:name="_Toc116243017"/>
      <w:bookmarkStart w:id="686" w:name="_Toc116243269"/>
      <w:bookmarkStart w:id="687" w:name="_Toc124641685"/>
      <w:bookmarkStart w:id="688" w:name="_Toc124881021"/>
      <w:bookmarkStart w:id="689" w:name="_Toc174924626"/>
      <w:r>
        <w:t>Annex C:</w:t>
      </w:r>
      <w:r w:rsidR="006F08E7">
        <w:tab/>
      </w:r>
      <w:r>
        <w:t>Lists of liaison statements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60AB329C" w14:textId="64CE518C" w:rsidR="002C6209" w:rsidRPr="00025D35" w:rsidRDefault="00AB0E2A" w:rsidP="009F471F">
      <w:r w:rsidRPr="00025D35">
        <w:t xml:space="preserve">In total </w:t>
      </w:r>
      <w:r w:rsidR="009A4AB4">
        <w:t>20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473059">
        <w:t>4</w:t>
      </w:r>
      <w:r w:rsidRPr="00025D35">
        <w:t>.</w:t>
      </w:r>
      <w:r w:rsidR="00CC57B6" w:rsidRPr="00025D35">
        <w:t xml:space="preserve"> </w:t>
      </w:r>
      <w:r w:rsidR="00492039">
        <w:t xml:space="preserve">All </w:t>
      </w:r>
      <w:r w:rsidR="009A4AB4">
        <w:t>20</w:t>
      </w:r>
      <w:r w:rsidRPr="00025D35">
        <w:t xml:space="preserve"> LSs/LTIs were treated</w:t>
      </w:r>
      <w:r w:rsidR="00FA2865">
        <w:t>.</w:t>
      </w:r>
    </w:p>
    <w:p w14:paraId="22C17EE3" w14:textId="1B531675" w:rsidR="00AB0E2A" w:rsidRDefault="00473059" w:rsidP="00F77D9D">
      <w:pPr>
        <w:spacing w:after="0"/>
      </w:pPr>
      <w:r>
        <w:t>4</w:t>
      </w:r>
      <w:r w:rsidR="00AB0E2A" w:rsidRPr="00025D35">
        <w:t xml:space="preserve"> </w:t>
      </w:r>
      <w:r w:rsidR="00AB0E2A" w:rsidRPr="00025D35">
        <w:rPr>
          <w:u w:val="single"/>
        </w:rPr>
        <w:t>outgoing LSs/LTIs</w:t>
      </w:r>
      <w:r w:rsidR="00AB0E2A" w:rsidRPr="00025D35">
        <w:t xml:space="preserve"> were sent from RAN #</w:t>
      </w:r>
      <w:r w:rsidR="002D2DB2">
        <w:t>10</w:t>
      </w:r>
      <w:r>
        <w:t>4</w:t>
      </w:r>
      <w:r w:rsidR="009D3E09" w:rsidRPr="00025D35">
        <w:t>.</w:t>
      </w:r>
    </w:p>
    <w:p w14:paraId="742D99BC" w14:textId="77777777" w:rsidR="009630A0" w:rsidRDefault="009630A0" w:rsidP="00F77D9D">
      <w:pPr>
        <w:spacing w:after="0"/>
      </w:pPr>
    </w:p>
    <w:p w14:paraId="146FC83F" w14:textId="3F84359D" w:rsidR="006912B6" w:rsidRDefault="006912B6" w:rsidP="00F77D9D">
      <w:pPr>
        <w:spacing w:after="0"/>
      </w:pPr>
    </w:p>
    <w:p w14:paraId="61C2097C" w14:textId="0A9D5732" w:rsidR="00553D60" w:rsidRDefault="007F3A92" w:rsidP="00553D60">
      <w:pPr>
        <w:spacing w:after="0"/>
        <w:jc w:val="center"/>
      </w:pPr>
      <w:r>
        <w:pict w14:anchorId="50E395A8">
          <v:shape id="_x0000_i1027" type="#_x0000_t75" style="width:688.2pt;height:222.6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690" w:name="_Toc527197949"/>
      <w:bookmarkStart w:id="691" w:name="_Toc2391492"/>
      <w:bookmarkStart w:id="692" w:name="_Toc25787746"/>
      <w:bookmarkStart w:id="693" w:name="_Toc25787946"/>
      <w:bookmarkStart w:id="694" w:name="_Toc27430641"/>
      <w:bookmarkStart w:id="695" w:name="_Toc33140373"/>
      <w:bookmarkStart w:id="696" w:name="_Toc34604904"/>
      <w:bookmarkStart w:id="697" w:name="_Toc34605097"/>
      <w:bookmarkStart w:id="698" w:name="_Toc35697897"/>
      <w:bookmarkStart w:id="699" w:name="_Toc42029392"/>
      <w:bookmarkStart w:id="700" w:name="_Toc62413607"/>
      <w:bookmarkStart w:id="701" w:name="_Toc67153285"/>
      <w:bookmarkStart w:id="702" w:name="_Toc74553803"/>
      <w:bookmarkStart w:id="703" w:name="_Toc82419003"/>
      <w:bookmarkStart w:id="704" w:name="_Toc82457100"/>
      <w:bookmarkStart w:id="705" w:name="_Toc108983250"/>
      <w:bookmarkStart w:id="706" w:name="_Toc111426711"/>
      <w:bookmarkStart w:id="707" w:name="_Toc116243018"/>
      <w:bookmarkStart w:id="708" w:name="_Toc116243270"/>
      <w:bookmarkStart w:id="709" w:name="_Toc124641686"/>
      <w:bookmarkStart w:id="710" w:name="_Toc124881022"/>
      <w:bookmarkStart w:id="711" w:name="_Toc174924627"/>
      <w:r>
        <w:t xml:space="preserve">Annex </w:t>
      </w:r>
      <w:r w:rsidR="00AB0E2A" w:rsidRPr="00C915BA">
        <w:t>C1:</w:t>
      </w:r>
      <w:r>
        <w:tab/>
      </w:r>
      <w:r w:rsidR="00AB0E2A" w:rsidRPr="00C915BA">
        <w:t>Incoming liaison statements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890B2E" w:rsidRPr="00C42B5F" w14:paraId="41C3CA5C" w14:textId="77777777" w:rsidTr="00651A9C">
        <w:trPr>
          <w:cantSplit/>
        </w:trPr>
        <w:tc>
          <w:tcPr>
            <w:tcW w:w="1097" w:type="dxa"/>
            <w:shd w:val="clear" w:color="auto" w:fill="auto"/>
          </w:tcPr>
          <w:p w14:paraId="579BF350" w14:textId="0235C4C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RP-240877</w:t>
            </w:r>
          </w:p>
        </w:tc>
        <w:tc>
          <w:tcPr>
            <w:tcW w:w="1766" w:type="dxa"/>
            <w:shd w:val="clear" w:color="auto" w:fill="auto"/>
          </w:tcPr>
          <w:p w14:paraId="14D22985" w14:textId="63CA905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GCF_CAG-24-217r3</w:t>
            </w:r>
          </w:p>
        </w:tc>
        <w:tc>
          <w:tcPr>
            <w:tcW w:w="8222" w:type="dxa"/>
            <w:shd w:val="clear" w:color="auto" w:fill="auto"/>
          </w:tcPr>
          <w:p w14:paraId="5D8F848B" w14:textId="6D0FF3C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5G NR FR1 OTA Technical Specifications (GCF_CAG-24-217r3; to: RAN4; cc: RAN5, RAN, ETSI MSG TFES, GCF SG, CTIA OTA WG, GSMA TSG-AP; contact: Motorola)</w:t>
            </w:r>
          </w:p>
        </w:tc>
        <w:tc>
          <w:tcPr>
            <w:tcW w:w="1417" w:type="dxa"/>
            <w:shd w:val="clear" w:color="auto" w:fill="auto"/>
          </w:tcPr>
          <w:p w14:paraId="65DCAF4C" w14:textId="1807330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GCF-CAG</w:t>
            </w:r>
          </w:p>
        </w:tc>
        <w:tc>
          <w:tcPr>
            <w:tcW w:w="1134" w:type="dxa"/>
            <w:shd w:val="clear" w:color="auto" w:fill="auto"/>
          </w:tcPr>
          <w:p w14:paraId="5E3DD88A" w14:textId="673CFCB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A90F7C" w14:textId="29B6DCC8"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5051536D" w14:textId="77777777" w:rsidTr="00651A9C">
        <w:trPr>
          <w:cantSplit/>
        </w:trPr>
        <w:tc>
          <w:tcPr>
            <w:tcW w:w="1097" w:type="dxa"/>
            <w:shd w:val="clear" w:color="auto" w:fill="auto"/>
          </w:tcPr>
          <w:p w14:paraId="7C4BEDEA" w14:textId="6740AD4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RP-240878</w:t>
            </w:r>
          </w:p>
        </w:tc>
        <w:tc>
          <w:tcPr>
            <w:tcW w:w="1766" w:type="dxa"/>
            <w:shd w:val="clear" w:color="auto" w:fill="auto"/>
          </w:tcPr>
          <w:p w14:paraId="07F3342E" w14:textId="3743BD8E"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ETSI_ISG_THz(24)000048r2</w:t>
            </w:r>
          </w:p>
        </w:tc>
        <w:tc>
          <w:tcPr>
            <w:tcW w:w="8222" w:type="dxa"/>
            <w:shd w:val="clear" w:color="auto" w:fill="auto"/>
          </w:tcPr>
          <w:p w14:paraId="18257A17" w14:textId="3CCBBEBD"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xml:space="preserve">LS to Key SDOs on the publication of GR THz 001 and GR THz 002 (ETSI_ISG_THz(24)000048r2; to: RAN, SA1, Next G Channel Model Alliance, One6G, ETSI TC ERM, ETSI ISG mWT, ETSI ISG RIS, ETSI ISG ISAC, ITU-R SG5, ITU-R SG3,  IMT-2030 6G Promotion Group, COST </w:t>
            </w:r>
          </w:p>
        </w:tc>
        <w:tc>
          <w:tcPr>
            <w:tcW w:w="1417" w:type="dxa"/>
            <w:shd w:val="clear" w:color="auto" w:fill="auto"/>
          </w:tcPr>
          <w:p w14:paraId="70C992BA" w14:textId="6F611D7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 ISG THz</w:t>
            </w:r>
          </w:p>
        </w:tc>
        <w:tc>
          <w:tcPr>
            <w:tcW w:w="1134" w:type="dxa"/>
            <w:shd w:val="clear" w:color="auto" w:fill="auto"/>
          </w:tcPr>
          <w:p w14:paraId="000EE9A1" w14:textId="7BB36E8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2DA3782D"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6100A91C" w14:textId="77777777" w:rsidTr="00651A9C">
        <w:trPr>
          <w:cantSplit/>
        </w:trPr>
        <w:tc>
          <w:tcPr>
            <w:tcW w:w="1097" w:type="dxa"/>
            <w:shd w:val="clear" w:color="auto" w:fill="auto"/>
          </w:tcPr>
          <w:p w14:paraId="72D27CB0" w14:textId="73460F1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RP-240879</w:t>
            </w:r>
          </w:p>
        </w:tc>
        <w:tc>
          <w:tcPr>
            <w:tcW w:w="1766" w:type="dxa"/>
            <w:shd w:val="clear" w:color="auto" w:fill="auto"/>
          </w:tcPr>
          <w:p w14:paraId="1006567D" w14:textId="61BCEC4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R4-2406085</w:t>
            </w:r>
          </w:p>
        </w:tc>
        <w:tc>
          <w:tcPr>
            <w:tcW w:w="8222" w:type="dxa"/>
            <w:shd w:val="clear" w:color="auto" w:fill="auto"/>
          </w:tcPr>
          <w:p w14:paraId="5E30B846" w14:textId="27C0FEE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Head Phantoms for XR devices OTA testing (R4-2406085; to: CTIA OTA Working Group; cc: RAN, RAN5; contact: vivo)</w:t>
            </w:r>
          </w:p>
        </w:tc>
        <w:tc>
          <w:tcPr>
            <w:tcW w:w="1417" w:type="dxa"/>
            <w:shd w:val="clear" w:color="auto" w:fill="auto"/>
          </w:tcPr>
          <w:p w14:paraId="0E1A3E7C" w14:textId="31FF32E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FDBC17D" w14:textId="26511CC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C9A92DB" w14:textId="10CA4CCC"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7DE27610" w14:textId="77777777" w:rsidTr="00651A9C">
        <w:trPr>
          <w:cantSplit/>
        </w:trPr>
        <w:tc>
          <w:tcPr>
            <w:tcW w:w="1097" w:type="dxa"/>
            <w:shd w:val="clear" w:color="auto" w:fill="auto"/>
          </w:tcPr>
          <w:p w14:paraId="3C5F59CC" w14:textId="3BF0F8A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RP-240880</w:t>
            </w:r>
          </w:p>
        </w:tc>
        <w:tc>
          <w:tcPr>
            <w:tcW w:w="1766" w:type="dxa"/>
            <w:shd w:val="clear" w:color="auto" w:fill="auto"/>
          </w:tcPr>
          <w:p w14:paraId="3104B82F" w14:textId="2680615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ITU_T_JCA-IMT2020-LS15</w:t>
            </w:r>
          </w:p>
        </w:tc>
        <w:tc>
          <w:tcPr>
            <w:tcW w:w="8222" w:type="dxa"/>
            <w:shd w:val="clear" w:color="auto" w:fill="auto"/>
          </w:tcPr>
          <w:p w14:paraId="1D1AAB15" w14:textId="2622CFF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(ITU_T_JCA-IMT2020-LS15; to: RAN, CT, SA, All ITU-T Study Groups, ITU-R SG5, ITU-D SG2, Broadband Forum, ETSI ISG MEC, ETSI ISG NFV, ETSI Millimetre Wave Transmission, GSMA, IEE</w:t>
            </w:r>
          </w:p>
        </w:tc>
        <w:tc>
          <w:tcPr>
            <w:tcW w:w="1417" w:type="dxa"/>
            <w:shd w:val="clear" w:color="auto" w:fill="auto"/>
          </w:tcPr>
          <w:p w14:paraId="23220D76" w14:textId="209151FC"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JCA-IMT2020</w:t>
            </w:r>
          </w:p>
        </w:tc>
        <w:tc>
          <w:tcPr>
            <w:tcW w:w="1134" w:type="dxa"/>
            <w:shd w:val="clear" w:color="auto" w:fill="auto"/>
          </w:tcPr>
          <w:p w14:paraId="6C6B309F" w14:textId="0202F1D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352BE9" w14:textId="4603740E"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0F0F4699" w14:textId="77777777" w:rsidTr="00651A9C">
        <w:trPr>
          <w:cantSplit/>
        </w:trPr>
        <w:tc>
          <w:tcPr>
            <w:tcW w:w="1097" w:type="dxa"/>
            <w:shd w:val="clear" w:color="auto" w:fill="auto"/>
          </w:tcPr>
          <w:p w14:paraId="550C5682" w14:textId="0D881F7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RP-240881</w:t>
            </w:r>
          </w:p>
        </w:tc>
        <w:tc>
          <w:tcPr>
            <w:tcW w:w="1766" w:type="dxa"/>
            <w:shd w:val="clear" w:color="auto" w:fill="auto"/>
          </w:tcPr>
          <w:p w14:paraId="555F8A5F" w14:textId="3A2C1C0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ITU_T_SG12-LS66</w:t>
            </w:r>
          </w:p>
        </w:tc>
        <w:tc>
          <w:tcPr>
            <w:tcW w:w="8222" w:type="dxa"/>
            <w:shd w:val="clear" w:color="auto" w:fill="auto"/>
          </w:tcPr>
          <w:p w14:paraId="4D4C53D9" w14:textId="493C25C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consent of draft new Recommendation ITU-T G.1052 (ex. Y.TestBed) "Testbed framework for mobile application QoS and QoE evaluation" (ITU_T_SG12-LS66; to: SA, RAN, ITU-T SG11, BBF ATA, ETSI STQ, ETSI STQ-MOBILE, NGMN; cc: -; contact: Focus Infocom Gmb</w:t>
            </w:r>
          </w:p>
        </w:tc>
        <w:tc>
          <w:tcPr>
            <w:tcW w:w="1417" w:type="dxa"/>
            <w:shd w:val="clear" w:color="auto" w:fill="auto"/>
          </w:tcPr>
          <w:p w14:paraId="043996E9" w14:textId="238289C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SG12</w:t>
            </w:r>
          </w:p>
        </w:tc>
        <w:tc>
          <w:tcPr>
            <w:tcW w:w="1134" w:type="dxa"/>
            <w:shd w:val="clear" w:color="auto" w:fill="auto"/>
          </w:tcPr>
          <w:p w14:paraId="305F0B6A" w14:textId="61EC778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459FC6" w14:textId="47B14C08"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6D847BB0" w14:textId="77777777" w:rsidTr="00651A9C">
        <w:trPr>
          <w:cantSplit/>
        </w:trPr>
        <w:tc>
          <w:tcPr>
            <w:tcW w:w="1097" w:type="dxa"/>
            <w:shd w:val="clear" w:color="auto" w:fill="auto"/>
          </w:tcPr>
          <w:p w14:paraId="54D76A20" w14:textId="77BEA34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RP-240882</w:t>
            </w:r>
          </w:p>
        </w:tc>
        <w:tc>
          <w:tcPr>
            <w:tcW w:w="1766" w:type="dxa"/>
            <w:shd w:val="clear" w:color="auto" w:fill="auto"/>
          </w:tcPr>
          <w:p w14:paraId="670F3A45" w14:textId="678AA27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ITU_T_SG20-LS119</w:t>
            </w:r>
          </w:p>
        </w:tc>
        <w:tc>
          <w:tcPr>
            <w:tcW w:w="8222" w:type="dxa"/>
            <w:shd w:val="clear" w:color="auto" w:fill="auto"/>
          </w:tcPr>
          <w:p w14:paraId="4E3B5171" w14:textId="4C88DBE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progress of draft Technical Report ITU-T YSTR.Ambient-IoT "Analysis on requirements and use cases of ambient power-enabled IoT" (ITU_T_SG20-LS119; to: RAN, SA, ISO/IEC JTC1/SC31, GS1 EPCglobal, IEEE 802.11 Ambient Power (AMP) TIG/SG; cc: -; contact:</w:t>
            </w:r>
          </w:p>
        </w:tc>
        <w:tc>
          <w:tcPr>
            <w:tcW w:w="1417" w:type="dxa"/>
            <w:shd w:val="clear" w:color="auto" w:fill="auto"/>
          </w:tcPr>
          <w:p w14:paraId="54B036DD" w14:textId="3968C06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07359BD3" w14:textId="02A9EB9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A79178" w14:textId="4BBFADDC"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43D79C88" w14:textId="77777777" w:rsidTr="00651A9C">
        <w:trPr>
          <w:cantSplit/>
        </w:trPr>
        <w:tc>
          <w:tcPr>
            <w:tcW w:w="1097" w:type="dxa"/>
            <w:shd w:val="clear" w:color="auto" w:fill="auto"/>
          </w:tcPr>
          <w:p w14:paraId="4D09F1C5" w14:textId="137DBEF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RP-240883</w:t>
            </w:r>
          </w:p>
        </w:tc>
        <w:tc>
          <w:tcPr>
            <w:tcW w:w="1766" w:type="dxa"/>
            <w:shd w:val="clear" w:color="auto" w:fill="auto"/>
          </w:tcPr>
          <w:p w14:paraId="118CF76C" w14:textId="5A15009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ETSI_TC_RT(24)093032r1</w:t>
            </w:r>
          </w:p>
        </w:tc>
        <w:tc>
          <w:tcPr>
            <w:tcW w:w="8222" w:type="dxa"/>
            <w:shd w:val="clear" w:color="auto" w:fill="auto"/>
          </w:tcPr>
          <w:p w14:paraId="67FCB071" w14:textId="72C4BDC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development of FRMCS conformance test cases by ETSI TTF (ETSI_TC_RT(24)093032r1; to: RAN5; cc: RAN; contact: UIC)</w:t>
            </w:r>
          </w:p>
        </w:tc>
        <w:tc>
          <w:tcPr>
            <w:tcW w:w="1417" w:type="dxa"/>
            <w:shd w:val="clear" w:color="auto" w:fill="auto"/>
          </w:tcPr>
          <w:p w14:paraId="6409C075" w14:textId="00B07C9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 TC RT</w:t>
            </w:r>
          </w:p>
        </w:tc>
        <w:tc>
          <w:tcPr>
            <w:tcW w:w="1134" w:type="dxa"/>
            <w:shd w:val="clear" w:color="auto" w:fill="auto"/>
          </w:tcPr>
          <w:p w14:paraId="65292770" w14:textId="0DA880D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DAD2D8" w14:textId="1463F66D"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60848681" w14:textId="77777777" w:rsidTr="00651A9C">
        <w:trPr>
          <w:cantSplit/>
        </w:trPr>
        <w:tc>
          <w:tcPr>
            <w:tcW w:w="1097" w:type="dxa"/>
            <w:shd w:val="clear" w:color="auto" w:fill="auto"/>
          </w:tcPr>
          <w:p w14:paraId="7D3EE650" w14:textId="59F180A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RP-240884</w:t>
            </w:r>
          </w:p>
        </w:tc>
        <w:tc>
          <w:tcPr>
            <w:tcW w:w="1766" w:type="dxa"/>
            <w:shd w:val="clear" w:color="auto" w:fill="auto"/>
          </w:tcPr>
          <w:p w14:paraId="711681AC" w14:textId="20E1B96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ETSI_TC_TCCE(24)000026r2</w:t>
            </w:r>
          </w:p>
        </w:tc>
        <w:tc>
          <w:tcPr>
            <w:tcW w:w="8222" w:type="dxa"/>
            <w:shd w:val="clear" w:color="auto" w:fill="auto"/>
          </w:tcPr>
          <w:p w14:paraId="07799202" w14:textId="0E92C36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development of Server Side Conformance for Mission Critical Services by ETSI TTF (ETSI_TC_TCCE(24)000026r2; to: RAN5; cc: RAN, CT, SA; contact: TCCE Chair)</w:t>
            </w:r>
          </w:p>
        </w:tc>
        <w:tc>
          <w:tcPr>
            <w:tcW w:w="1417" w:type="dxa"/>
            <w:shd w:val="clear" w:color="auto" w:fill="auto"/>
          </w:tcPr>
          <w:p w14:paraId="5DE30734" w14:textId="2F5FA44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 TC TCCE</w:t>
            </w:r>
          </w:p>
        </w:tc>
        <w:tc>
          <w:tcPr>
            <w:tcW w:w="1134" w:type="dxa"/>
            <w:shd w:val="clear" w:color="auto" w:fill="auto"/>
          </w:tcPr>
          <w:p w14:paraId="699843BC" w14:textId="032E31C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6B6814" w14:textId="1E386E0C"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0FE128D3" w14:textId="77777777" w:rsidTr="00651A9C">
        <w:trPr>
          <w:cantSplit/>
        </w:trPr>
        <w:tc>
          <w:tcPr>
            <w:tcW w:w="1097" w:type="dxa"/>
            <w:shd w:val="clear" w:color="auto" w:fill="auto"/>
          </w:tcPr>
          <w:p w14:paraId="59A88859" w14:textId="75E2722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RP-240887</w:t>
            </w:r>
          </w:p>
        </w:tc>
        <w:tc>
          <w:tcPr>
            <w:tcW w:w="1766" w:type="dxa"/>
            <w:shd w:val="clear" w:color="auto" w:fill="auto"/>
          </w:tcPr>
          <w:p w14:paraId="3183934D" w14:textId="0B42A1C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R3-243969</w:t>
            </w:r>
          </w:p>
        </w:tc>
        <w:tc>
          <w:tcPr>
            <w:tcW w:w="8222" w:type="dxa"/>
            <w:shd w:val="clear" w:color="auto" w:fill="auto"/>
          </w:tcPr>
          <w:p w14:paraId="1FB6CA11" w14:textId="1644438E"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terminology definitions for AI-ML in NG-RAN (R3-243969; to: SA5, RAN2; cc: RAN1, RAN, SA; contact: Ericsson)</w:t>
            </w:r>
          </w:p>
        </w:tc>
        <w:tc>
          <w:tcPr>
            <w:tcW w:w="1417" w:type="dxa"/>
            <w:shd w:val="clear" w:color="auto" w:fill="auto"/>
          </w:tcPr>
          <w:p w14:paraId="4272A087" w14:textId="53E05B4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42853748" w14:textId="611A9193"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A68FA3" w14:textId="534FABFD"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45890808" w14:textId="77777777" w:rsidTr="00651A9C">
        <w:trPr>
          <w:cantSplit/>
        </w:trPr>
        <w:tc>
          <w:tcPr>
            <w:tcW w:w="1097" w:type="dxa"/>
            <w:shd w:val="clear" w:color="auto" w:fill="auto"/>
          </w:tcPr>
          <w:p w14:paraId="6652A8A8" w14:textId="3285DED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RP-240888</w:t>
            </w:r>
          </w:p>
        </w:tc>
        <w:tc>
          <w:tcPr>
            <w:tcW w:w="1766" w:type="dxa"/>
            <w:shd w:val="clear" w:color="auto" w:fill="auto"/>
          </w:tcPr>
          <w:p w14:paraId="0C1D2CD8" w14:textId="54C3382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R4-2408908</w:t>
            </w:r>
          </w:p>
        </w:tc>
        <w:tc>
          <w:tcPr>
            <w:tcW w:w="8222" w:type="dxa"/>
            <w:shd w:val="clear" w:color="auto" w:fill="auto"/>
          </w:tcPr>
          <w:p w14:paraId="564E1EF4" w14:textId="604DD34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Rel-18 NR MIMO OTA progress (R4-2408908; to: RAN5, CTIA MOSG, CCSA TC9 WG1; cc: RAN; contact: CAICT)</w:t>
            </w:r>
          </w:p>
        </w:tc>
        <w:tc>
          <w:tcPr>
            <w:tcW w:w="1417" w:type="dxa"/>
            <w:shd w:val="clear" w:color="auto" w:fill="auto"/>
          </w:tcPr>
          <w:p w14:paraId="0E06513B" w14:textId="24B05EC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3670F10" w14:textId="1D31EE43"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3B9AF5B" w14:textId="1F8E499F"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19013772" w14:textId="77777777" w:rsidTr="00651A9C">
        <w:trPr>
          <w:cantSplit/>
        </w:trPr>
        <w:tc>
          <w:tcPr>
            <w:tcW w:w="1097" w:type="dxa"/>
            <w:shd w:val="clear" w:color="auto" w:fill="auto"/>
          </w:tcPr>
          <w:p w14:paraId="5B89320D" w14:textId="30AB24F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RP-240889</w:t>
            </w:r>
          </w:p>
        </w:tc>
        <w:tc>
          <w:tcPr>
            <w:tcW w:w="1766" w:type="dxa"/>
            <w:shd w:val="clear" w:color="auto" w:fill="auto"/>
          </w:tcPr>
          <w:p w14:paraId="39520F4A" w14:textId="30B5E72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R4-2410001</w:t>
            </w:r>
          </w:p>
        </w:tc>
        <w:tc>
          <w:tcPr>
            <w:tcW w:w="8222" w:type="dxa"/>
            <w:shd w:val="clear" w:color="auto" w:fill="auto"/>
          </w:tcPr>
          <w:p w14:paraId="1C21594F" w14:textId="4D71B1B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multiple carrier operation for n100/n101 bands (R4-2410001; to: ECC WG FM; cc: RAN, ETSI TC RT; contact: Huawei)</w:t>
            </w:r>
          </w:p>
        </w:tc>
        <w:tc>
          <w:tcPr>
            <w:tcW w:w="1417" w:type="dxa"/>
            <w:shd w:val="clear" w:color="auto" w:fill="auto"/>
          </w:tcPr>
          <w:p w14:paraId="466BF3DB" w14:textId="1DBA83B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676EF54" w14:textId="175B774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C82A08" w14:textId="2AFB549B"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42FB328D" w14:textId="77777777" w:rsidTr="00651A9C">
        <w:trPr>
          <w:cantSplit/>
        </w:trPr>
        <w:tc>
          <w:tcPr>
            <w:tcW w:w="1097" w:type="dxa"/>
            <w:shd w:val="clear" w:color="auto" w:fill="auto"/>
          </w:tcPr>
          <w:p w14:paraId="08811428" w14:textId="06E97D2D"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RP-240890</w:t>
            </w:r>
          </w:p>
        </w:tc>
        <w:tc>
          <w:tcPr>
            <w:tcW w:w="1766" w:type="dxa"/>
            <w:shd w:val="clear" w:color="auto" w:fill="auto"/>
          </w:tcPr>
          <w:p w14:paraId="5AEEF974" w14:textId="4673EA0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R4-2410576</w:t>
            </w:r>
          </w:p>
        </w:tc>
        <w:tc>
          <w:tcPr>
            <w:tcW w:w="8222" w:type="dxa"/>
            <w:shd w:val="clear" w:color="auto" w:fill="auto"/>
          </w:tcPr>
          <w:p w14:paraId="1CE4B674" w14:textId="67E6281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Parameters for 4400 to 4800 MHz of terrestrial component of IMT for sharing and compatibility studies in preparation for WRC-27 (R4-2410576; to: ITU-R WP5D; cc: RAN; contact: Ericsson)</w:t>
            </w:r>
          </w:p>
        </w:tc>
        <w:tc>
          <w:tcPr>
            <w:tcW w:w="1417" w:type="dxa"/>
            <w:shd w:val="clear" w:color="auto" w:fill="auto"/>
          </w:tcPr>
          <w:p w14:paraId="0D38356B" w14:textId="039C1B5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406602F7" w14:textId="16D1F2E3"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48CA74E" w14:textId="0F5FA1DE"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1F1C5FA7" w14:textId="77777777" w:rsidTr="00651A9C">
        <w:trPr>
          <w:cantSplit/>
        </w:trPr>
        <w:tc>
          <w:tcPr>
            <w:tcW w:w="1097" w:type="dxa"/>
            <w:shd w:val="clear" w:color="auto" w:fill="auto"/>
          </w:tcPr>
          <w:p w14:paraId="1819D132" w14:textId="62D18C5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RP-240891</w:t>
            </w:r>
          </w:p>
        </w:tc>
        <w:tc>
          <w:tcPr>
            <w:tcW w:w="1766" w:type="dxa"/>
            <w:shd w:val="clear" w:color="auto" w:fill="auto"/>
          </w:tcPr>
          <w:p w14:paraId="317B1ECA" w14:textId="1C02363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S2-2407355</w:t>
            </w:r>
          </w:p>
        </w:tc>
        <w:tc>
          <w:tcPr>
            <w:tcW w:w="8222" w:type="dxa"/>
            <w:shd w:val="clear" w:color="auto" w:fill="auto"/>
          </w:tcPr>
          <w:p w14:paraId="5B590AFD" w14:textId="1BE65D1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NTZ solution impacts to RAN (S2-2407355; to: RAN; cc: RAN2, RAN3; contact: LG Electronics)</w:t>
            </w:r>
          </w:p>
        </w:tc>
        <w:tc>
          <w:tcPr>
            <w:tcW w:w="1417" w:type="dxa"/>
            <w:shd w:val="clear" w:color="auto" w:fill="auto"/>
          </w:tcPr>
          <w:p w14:paraId="0207836D" w14:textId="6F8EA41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5499535" w14:textId="4E399A3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2EDFD55" w14:textId="12DDE8B4"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RP-241668</w:t>
            </w:r>
          </w:p>
        </w:tc>
      </w:tr>
      <w:tr w:rsidR="00890B2E" w:rsidRPr="00C42B5F" w14:paraId="7DD2FB17" w14:textId="77777777" w:rsidTr="00651A9C">
        <w:trPr>
          <w:cantSplit/>
        </w:trPr>
        <w:tc>
          <w:tcPr>
            <w:tcW w:w="1097" w:type="dxa"/>
            <w:shd w:val="clear" w:color="auto" w:fill="auto"/>
          </w:tcPr>
          <w:p w14:paraId="1CBAE373" w14:textId="6635081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RP-240892</w:t>
            </w:r>
          </w:p>
        </w:tc>
        <w:tc>
          <w:tcPr>
            <w:tcW w:w="1766" w:type="dxa"/>
            <w:shd w:val="clear" w:color="auto" w:fill="auto"/>
          </w:tcPr>
          <w:p w14:paraId="48B468BA" w14:textId="1B85791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ITU_T_SG16-LS168</w:t>
            </w:r>
          </w:p>
        </w:tc>
        <w:tc>
          <w:tcPr>
            <w:tcW w:w="8222" w:type="dxa"/>
            <w:shd w:val="clear" w:color="auto" w:fill="auto"/>
          </w:tcPr>
          <w:p w14:paraId="4C227904" w14:textId="6A83031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initiation of new work item ITU-T F.3DCS-reqts"Requirements and functional architecture for 3D collaborative design services" (ITU_T_SG16-LS168; to: RAN, SA, ISO/IEC, IEC TC110, IEEE Metaverse Standards Committee; cc: -; contact: CAICT)</w:t>
            </w:r>
          </w:p>
        </w:tc>
        <w:tc>
          <w:tcPr>
            <w:tcW w:w="1417" w:type="dxa"/>
            <w:shd w:val="clear" w:color="auto" w:fill="auto"/>
          </w:tcPr>
          <w:p w14:paraId="6189794D" w14:textId="3F19F80C"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SG16</w:t>
            </w:r>
          </w:p>
        </w:tc>
        <w:tc>
          <w:tcPr>
            <w:tcW w:w="1134" w:type="dxa"/>
            <w:shd w:val="clear" w:color="auto" w:fill="auto"/>
          </w:tcPr>
          <w:p w14:paraId="71FF598F" w14:textId="624DBFC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1BB3F0" w14:textId="5BC2D97B"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696A2955" w14:textId="77777777" w:rsidTr="00651A9C">
        <w:trPr>
          <w:cantSplit/>
        </w:trPr>
        <w:tc>
          <w:tcPr>
            <w:tcW w:w="1097" w:type="dxa"/>
            <w:shd w:val="clear" w:color="auto" w:fill="auto"/>
          </w:tcPr>
          <w:p w14:paraId="39B14987" w14:textId="5D1E399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RP-240893</w:t>
            </w:r>
          </w:p>
        </w:tc>
        <w:tc>
          <w:tcPr>
            <w:tcW w:w="1766" w:type="dxa"/>
            <w:shd w:val="clear" w:color="auto" w:fill="auto"/>
          </w:tcPr>
          <w:p w14:paraId="615E91CA" w14:textId="6B955ED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ITU_T_SG11-LS204</w:t>
            </w:r>
          </w:p>
        </w:tc>
        <w:tc>
          <w:tcPr>
            <w:tcW w:w="8222" w:type="dxa"/>
            <w:shd w:val="clear" w:color="auto" w:fill="auto"/>
          </w:tcPr>
          <w:p w14:paraId="040BD2BF" w14:textId="5C64C61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consent of the draft Recommendation ITU-T Q.4073 (Q.FW-IVV5G) “Framework for interconnection testing of Voice, Video over 5G” (ITU_T_SG11-LS204; to: RAN, SA; cc: -; contact: A1 Telekom Austria)</w:t>
            </w:r>
          </w:p>
        </w:tc>
        <w:tc>
          <w:tcPr>
            <w:tcW w:w="1417" w:type="dxa"/>
            <w:shd w:val="clear" w:color="auto" w:fill="auto"/>
          </w:tcPr>
          <w:p w14:paraId="54A08D20" w14:textId="210FFB4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SG11</w:t>
            </w:r>
          </w:p>
        </w:tc>
        <w:tc>
          <w:tcPr>
            <w:tcW w:w="1134" w:type="dxa"/>
            <w:shd w:val="clear" w:color="auto" w:fill="auto"/>
          </w:tcPr>
          <w:p w14:paraId="2E52F71E" w14:textId="7D26CE7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FDF025B" w14:textId="54CBB3F9"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10FD698D" w14:textId="77777777" w:rsidTr="00651A9C">
        <w:trPr>
          <w:cantSplit/>
        </w:trPr>
        <w:tc>
          <w:tcPr>
            <w:tcW w:w="1097" w:type="dxa"/>
            <w:shd w:val="clear" w:color="auto" w:fill="auto"/>
          </w:tcPr>
          <w:p w14:paraId="2C5402D5" w14:textId="25C4445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RP-240895</w:t>
            </w:r>
          </w:p>
        </w:tc>
        <w:tc>
          <w:tcPr>
            <w:tcW w:w="1766" w:type="dxa"/>
            <w:shd w:val="clear" w:color="auto" w:fill="auto"/>
          </w:tcPr>
          <w:p w14:paraId="2DFD65BE" w14:textId="757E216E"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ITU_T_CITS_EG-ComAD-LS001</w:t>
            </w:r>
          </w:p>
        </w:tc>
        <w:tc>
          <w:tcPr>
            <w:tcW w:w="8222" w:type="dxa"/>
            <w:shd w:val="clear" w:color="auto" w:fill="auto"/>
          </w:tcPr>
          <w:p w14:paraId="6D3504FC" w14:textId="02D56DC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revised ITU work related to ITS presented at 3GPP Stage-1 workshop on IMT-2030 use cases (ITU_T_CITS_EG-ComAD-LS001; to: RAN, CT, SA; cc: ITU-R SG 5, 5GAA; contact: Nokia)</w:t>
            </w:r>
          </w:p>
        </w:tc>
        <w:tc>
          <w:tcPr>
            <w:tcW w:w="1417" w:type="dxa"/>
            <w:shd w:val="clear" w:color="auto" w:fill="auto"/>
          </w:tcPr>
          <w:p w14:paraId="260D2505" w14:textId="50E125A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CITS</w:t>
            </w:r>
          </w:p>
        </w:tc>
        <w:tc>
          <w:tcPr>
            <w:tcW w:w="1134" w:type="dxa"/>
            <w:shd w:val="clear" w:color="auto" w:fill="auto"/>
          </w:tcPr>
          <w:p w14:paraId="6151F2D4" w14:textId="686EB15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FDD89D5" w14:textId="79964B7E"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12935D5D" w14:textId="77777777" w:rsidTr="00651A9C">
        <w:trPr>
          <w:cantSplit/>
        </w:trPr>
        <w:tc>
          <w:tcPr>
            <w:tcW w:w="1097" w:type="dxa"/>
            <w:shd w:val="clear" w:color="auto" w:fill="auto"/>
          </w:tcPr>
          <w:p w14:paraId="4E5848BD" w14:textId="15DB086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RP-240896</w:t>
            </w:r>
          </w:p>
        </w:tc>
        <w:tc>
          <w:tcPr>
            <w:tcW w:w="1766" w:type="dxa"/>
            <w:shd w:val="clear" w:color="auto" w:fill="auto"/>
          </w:tcPr>
          <w:p w14:paraId="2BEB5BC5" w14:textId="0EDE12FD"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GSOA_LS240607</w:t>
            </w:r>
          </w:p>
        </w:tc>
        <w:tc>
          <w:tcPr>
            <w:tcW w:w="8222" w:type="dxa"/>
            <w:shd w:val="clear" w:color="auto" w:fill="auto"/>
          </w:tcPr>
          <w:p w14:paraId="7F2C57A0" w14:textId="788B36E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Support of the Ku Band Standardization Activity in 3GPP (GSOA_LS240607; to: RAN; cc: -; contact: Intelsat)</w:t>
            </w:r>
          </w:p>
        </w:tc>
        <w:tc>
          <w:tcPr>
            <w:tcW w:w="1417" w:type="dxa"/>
            <w:shd w:val="clear" w:color="auto" w:fill="auto"/>
          </w:tcPr>
          <w:p w14:paraId="632A84C4" w14:textId="0FC5D7D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713445EA" w14:textId="33F7300C"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6B25BA" w14:textId="2CFB1261"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2A1B7F81" w14:textId="77777777" w:rsidTr="00651A9C">
        <w:trPr>
          <w:cantSplit/>
        </w:trPr>
        <w:tc>
          <w:tcPr>
            <w:tcW w:w="1097" w:type="dxa"/>
            <w:shd w:val="clear" w:color="auto" w:fill="auto"/>
          </w:tcPr>
          <w:p w14:paraId="7D47F212" w14:textId="36FCDACC"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RP-240897</w:t>
            </w:r>
          </w:p>
        </w:tc>
        <w:tc>
          <w:tcPr>
            <w:tcW w:w="1766" w:type="dxa"/>
            <w:shd w:val="clear" w:color="auto" w:fill="auto"/>
          </w:tcPr>
          <w:p w14:paraId="4C1E86A3" w14:textId="1D62897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RT-240009</w:t>
            </w:r>
          </w:p>
        </w:tc>
        <w:tc>
          <w:tcPr>
            <w:tcW w:w="8222" w:type="dxa"/>
            <w:shd w:val="clear" w:color="auto" w:fill="auto"/>
          </w:tcPr>
          <w:p w14:paraId="4A1FFCD9" w14:textId="6841884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 WP5D/TEMP/895Rev1 = RP-231519 on the schedule for updating Recommendation ITU-R M.2012 to revision 7 (RT-240009; to: RAN; cc: -; contact: Novamint)</w:t>
            </w:r>
          </w:p>
        </w:tc>
        <w:tc>
          <w:tcPr>
            <w:tcW w:w="1417" w:type="dxa"/>
            <w:shd w:val="clear" w:color="auto" w:fill="auto"/>
          </w:tcPr>
          <w:p w14:paraId="4833DE4F" w14:textId="35150B8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08E44F80" w14:textId="0367A1F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CA89F6" w14:textId="39BE5B59"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75E382F0" w14:textId="77777777" w:rsidTr="00651A9C">
        <w:trPr>
          <w:cantSplit/>
        </w:trPr>
        <w:tc>
          <w:tcPr>
            <w:tcW w:w="1097" w:type="dxa"/>
            <w:shd w:val="clear" w:color="auto" w:fill="auto"/>
          </w:tcPr>
          <w:p w14:paraId="1D487D11" w14:textId="56C34983"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RP-240898</w:t>
            </w:r>
          </w:p>
        </w:tc>
        <w:tc>
          <w:tcPr>
            <w:tcW w:w="1766" w:type="dxa"/>
            <w:shd w:val="clear" w:color="auto" w:fill="auto"/>
          </w:tcPr>
          <w:p w14:paraId="00F2AE20" w14:textId="1CE7FAD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RT-240010</w:t>
            </w:r>
          </w:p>
        </w:tc>
        <w:tc>
          <w:tcPr>
            <w:tcW w:w="8222" w:type="dxa"/>
            <w:shd w:val="clear" w:color="auto" w:fill="auto"/>
          </w:tcPr>
          <w:p w14:paraId="790EB6E5" w14:textId="0A8DB75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 WP5D_TEMP_917rev1 = RP-231520 on the schedule for updating Recommendation ITU-R M.2150 to revision 3 (RT-240010; to: RAN; cc: -; contact: Novamint)</w:t>
            </w:r>
          </w:p>
        </w:tc>
        <w:tc>
          <w:tcPr>
            <w:tcW w:w="1417" w:type="dxa"/>
            <w:shd w:val="clear" w:color="auto" w:fill="auto"/>
          </w:tcPr>
          <w:p w14:paraId="448B7504" w14:textId="79BF137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3514E934" w14:textId="3259AE8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E43460E" w14:textId="3589D1E7"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2C8CA195" w14:textId="77777777" w:rsidTr="00651A9C">
        <w:trPr>
          <w:cantSplit/>
        </w:trPr>
        <w:tc>
          <w:tcPr>
            <w:tcW w:w="1097" w:type="dxa"/>
            <w:shd w:val="clear" w:color="auto" w:fill="auto"/>
          </w:tcPr>
          <w:p w14:paraId="38C88F00" w14:textId="034668B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RP-240899</w:t>
            </w:r>
          </w:p>
        </w:tc>
        <w:tc>
          <w:tcPr>
            <w:tcW w:w="1766" w:type="dxa"/>
            <w:shd w:val="clear" w:color="auto" w:fill="auto"/>
          </w:tcPr>
          <w:p w14:paraId="0122CD71" w14:textId="3F2C914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CP-241302</w:t>
            </w:r>
          </w:p>
        </w:tc>
        <w:tc>
          <w:tcPr>
            <w:tcW w:w="8222" w:type="dxa"/>
            <w:shd w:val="clear" w:color="auto" w:fill="auto"/>
          </w:tcPr>
          <w:p w14:paraId="2F3024BE" w14:textId="2BCECF6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including MCPTT, MCVideo and MCData Server Conformance Testing in 3GPP Conformance Test Specifications (CP-241302; to: RAN; cc: SA, RAN5; contact: Firstnet)</w:t>
            </w:r>
          </w:p>
        </w:tc>
        <w:tc>
          <w:tcPr>
            <w:tcW w:w="1417" w:type="dxa"/>
            <w:shd w:val="clear" w:color="auto" w:fill="auto"/>
          </w:tcPr>
          <w:p w14:paraId="64FE6BCF" w14:textId="37F7752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CT</w:t>
            </w:r>
          </w:p>
        </w:tc>
        <w:tc>
          <w:tcPr>
            <w:tcW w:w="1134" w:type="dxa"/>
            <w:shd w:val="clear" w:color="auto" w:fill="auto"/>
          </w:tcPr>
          <w:p w14:paraId="0F7AC0ED" w14:textId="2B55ADF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480249" w14:textId="10FE8B16"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712" w:name="_Toc527197950"/>
      <w:bookmarkStart w:id="713" w:name="_Toc2391493"/>
      <w:bookmarkStart w:id="714" w:name="_Toc25787747"/>
      <w:bookmarkStart w:id="715" w:name="_Toc25787947"/>
      <w:bookmarkStart w:id="716" w:name="_Toc27430642"/>
      <w:bookmarkStart w:id="717" w:name="_Toc33140374"/>
      <w:bookmarkStart w:id="718" w:name="_Toc34604905"/>
      <w:bookmarkStart w:id="719" w:name="_Toc34605098"/>
      <w:bookmarkStart w:id="720" w:name="_Toc35697898"/>
      <w:bookmarkStart w:id="721" w:name="_Toc42029393"/>
      <w:bookmarkStart w:id="722" w:name="_Toc62413608"/>
      <w:bookmarkStart w:id="723" w:name="_Toc67153286"/>
      <w:bookmarkStart w:id="724" w:name="_Toc74553804"/>
      <w:bookmarkStart w:id="725" w:name="_Toc82419004"/>
      <w:bookmarkStart w:id="726" w:name="_Toc82457101"/>
      <w:bookmarkStart w:id="727" w:name="_Toc108983251"/>
      <w:bookmarkStart w:id="728" w:name="_Toc111426712"/>
      <w:bookmarkStart w:id="729" w:name="_Toc116243019"/>
      <w:bookmarkStart w:id="730" w:name="_Toc116243271"/>
      <w:bookmarkStart w:id="731" w:name="_Toc124641687"/>
      <w:bookmarkStart w:id="732" w:name="_Toc124881023"/>
      <w:bookmarkStart w:id="733" w:name="_Toc174924628"/>
      <w:r>
        <w:t xml:space="preserve">Annex </w:t>
      </w:r>
      <w:r w:rsidR="003D2067" w:rsidRPr="00006071">
        <w:t>C2:</w:t>
      </w:r>
      <w:r>
        <w:tab/>
      </w:r>
      <w:r w:rsidR="003D2067" w:rsidRPr="00006071">
        <w:t>Outgoing liaison statements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890B2E" w:rsidRPr="00E11A58" w14:paraId="2FF8EE6D" w14:textId="77777777" w:rsidTr="00B0014D">
        <w:trPr>
          <w:cantSplit/>
        </w:trPr>
        <w:tc>
          <w:tcPr>
            <w:tcW w:w="0" w:type="auto"/>
            <w:shd w:val="clear" w:color="auto" w:fill="auto"/>
            <w:tcMar>
              <w:left w:w="28" w:type="dxa"/>
              <w:right w:w="28" w:type="dxa"/>
            </w:tcMar>
          </w:tcPr>
          <w:p w14:paraId="2914C1BA" w14:textId="2199D2EC"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RP-240903</w:t>
            </w:r>
          </w:p>
        </w:tc>
        <w:tc>
          <w:tcPr>
            <w:tcW w:w="8083" w:type="dxa"/>
            <w:shd w:val="clear" w:color="auto" w:fill="auto"/>
            <w:tcMar>
              <w:left w:w="28" w:type="dxa"/>
              <w:right w:w="28" w:type="dxa"/>
            </w:tcMar>
          </w:tcPr>
          <w:p w14:paraId="1C58D01E" w14:textId="3E3A1448"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WP5D/TEMP/895Rev1 = RP-231519 on the schedule for updating Recommendation ITU-R M.2012 to revision 7 (to: SA; cc: -; contact: Novamint)</w:t>
            </w:r>
          </w:p>
        </w:tc>
        <w:tc>
          <w:tcPr>
            <w:tcW w:w="1668" w:type="dxa"/>
            <w:shd w:val="clear" w:color="auto" w:fill="auto"/>
            <w:tcMar>
              <w:left w:w="28" w:type="dxa"/>
              <w:right w:w="28" w:type="dxa"/>
            </w:tcMar>
          </w:tcPr>
          <w:p w14:paraId="1634D6AF" w14:textId="1B61E9F1"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041CAB81" w14:textId="5F3B2818"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5AEC229E" w14:textId="2F044374"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WP5D/TEMP/895Rev1 = RP-231519</w:t>
            </w:r>
          </w:p>
        </w:tc>
      </w:tr>
      <w:tr w:rsidR="00890B2E" w:rsidRPr="00E11A58" w14:paraId="303F146E" w14:textId="77777777" w:rsidTr="00B0014D">
        <w:trPr>
          <w:cantSplit/>
        </w:trPr>
        <w:tc>
          <w:tcPr>
            <w:tcW w:w="0" w:type="auto"/>
            <w:shd w:val="clear" w:color="auto" w:fill="auto"/>
            <w:tcMar>
              <w:left w:w="28" w:type="dxa"/>
              <w:right w:w="28" w:type="dxa"/>
            </w:tcMar>
          </w:tcPr>
          <w:p w14:paraId="6D04401C" w14:textId="7CAE90A6"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RP-240904</w:t>
            </w:r>
          </w:p>
        </w:tc>
        <w:tc>
          <w:tcPr>
            <w:tcW w:w="8083" w:type="dxa"/>
            <w:shd w:val="clear" w:color="auto" w:fill="auto"/>
            <w:tcMar>
              <w:left w:w="28" w:type="dxa"/>
              <w:right w:w="28" w:type="dxa"/>
            </w:tcMar>
          </w:tcPr>
          <w:p w14:paraId="571C6B1B" w14:textId="4B178D45"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WP5D_TEMP_917rev1 = RP-231520 on the schedule for updating Recommendation ITU-R M.2150 to revision 3 (to: SA; cc: -; contact: Novamint)</w:t>
            </w:r>
          </w:p>
        </w:tc>
        <w:tc>
          <w:tcPr>
            <w:tcW w:w="1668" w:type="dxa"/>
            <w:shd w:val="clear" w:color="auto" w:fill="auto"/>
            <w:tcMar>
              <w:left w:w="28" w:type="dxa"/>
              <w:right w:w="28" w:type="dxa"/>
            </w:tcMar>
          </w:tcPr>
          <w:p w14:paraId="7845CB3D" w14:textId="6DA0AE7B"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892DA99" w14:textId="21003EAA"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4D8E7BD" w14:textId="0086BDB3"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WP5D_TEMP_917rev1 = RP-231520</w:t>
            </w:r>
          </w:p>
        </w:tc>
      </w:tr>
      <w:tr w:rsidR="00890B2E" w:rsidRPr="00E11A58" w14:paraId="777B5D91" w14:textId="77777777" w:rsidTr="00B0014D">
        <w:trPr>
          <w:cantSplit/>
        </w:trPr>
        <w:tc>
          <w:tcPr>
            <w:tcW w:w="0" w:type="auto"/>
            <w:shd w:val="clear" w:color="auto" w:fill="auto"/>
            <w:tcMar>
              <w:left w:w="28" w:type="dxa"/>
              <w:right w:w="28" w:type="dxa"/>
            </w:tcMar>
          </w:tcPr>
          <w:p w14:paraId="30E18080" w14:textId="3BB924CA"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RP-241668</w:t>
            </w:r>
          </w:p>
        </w:tc>
        <w:tc>
          <w:tcPr>
            <w:tcW w:w="8083" w:type="dxa"/>
            <w:shd w:val="clear" w:color="auto" w:fill="auto"/>
            <w:tcMar>
              <w:left w:w="28" w:type="dxa"/>
              <w:right w:w="28" w:type="dxa"/>
            </w:tcMar>
          </w:tcPr>
          <w:p w14:paraId="560B82CB" w14:textId="4E2E7BB1"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S2-2407355 = RP-240891 on NTZ solution impacts to RAN (to: SA2; cc: RAN1, RAN2, RAN3, RAN4, SA, ETSI TFES; contact: Interdigital)</w:t>
            </w:r>
          </w:p>
        </w:tc>
        <w:tc>
          <w:tcPr>
            <w:tcW w:w="1668" w:type="dxa"/>
            <w:shd w:val="clear" w:color="auto" w:fill="auto"/>
            <w:tcMar>
              <w:left w:w="28" w:type="dxa"/>
              <w:right w:w="28" w:type="dxa"/>
            </w:tcMar>
          </w:tcPr>
          <w:p w14:paraId="12A58CDA" w14:textId="49FBDD98"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w:t>
            </w:r>
          </w:p>
        </w:tc>
        <w:tc>
          <w:tcPr>
            <w:tcW w:w="1451" w:type="dxa"/>
            <w:shd w:val="clear" w:color="auto" w:fill="auto"/>
            <w:tcMar>
              <w:left w:w="28" w:type="dxa"/>
              <w:right w:w="28" w:type="dxa"/>
            </w:tcMar>
          </w:tcPr>
          <w:p w14:paraId="74193845" w14:textId="2C2F1A5D"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RAN1, RAN2, RAN3, RAN4, SA, ETSI MSG TFES</w:t>
            </w:r>
          </w:p>
        </w:tc>
        <w:tc>
          <w:tcPr>
            <w:tcW w:w="2268" w:type="dxa"/>
            <w:shd w:val="clear" w:color="auto" w:fill="auto"/>
            <w:tcMar>
              <w:left w:w="28" w:type="dxa"/>
              <w:right w:w="28" w:type="dxa"/>
            </w:tcMar>
          </w:tcPr>
          <w:p w14:paraId="0690AE4C" w14:textId="4AE8FA8A"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S2-2407355 = RP-240891</w:t>
            </w:r>
          </w:p>
        </w:tc>
      </w:tr>
      <w:tr w:rsidR="00890B2E" w:rsidRPr="00E11A58" w14:paraId="5A6A3217" w14:textId="77777777" w:rsidTr="00B0014D">
        <w:trPr>
          <w:cantSplit/>
        </w:trPr>
        <w:tc>
          <w:tcPr>
            <w:tcW w:w="0" w:type="auto"/>
            <w:shd w:val="clear" w:color="auto" w:fill="auto"/>
            <w:tcMar>
              <w:left w:w="28" w:type="dxa"/>
              <w:right w:w="28" w:type="dxa"/>
            </w:tcMar>
          </w:tcPr>
          <w:p w14:paraId="2743A323" w14:textId="66E05147"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RP-241686</w:t>
            </w:r>
          </w:p>
        </w:tc>
        <w:tc>
          <w:tcPr>
            <w:tcW w:w="8083" w:type="dxa"/>
            <w:shd w:val="clear" w:color="auto" w:fill="auto"/>
            <w:tcMar>
              <w:left w:w="28" w:type="dxa"/>
              <w:right w:w="28" w:type="dxa"/>
            </w:tcMar>
          </w:tcPr>
          <w:p w14:paraId="68D63241" w14:textId="469B0621"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Avoiding Cross-TSG TEI (to: CT, CT1, CT3, CT4, CT6, SA, SA1, SA2, SA3, SA4, SA5, SA6; cc: RAN1, RAN2, RAN3, RAN4, RAN5; contact: NEC)</w:t>
            </w:r>
          </w:p>
        </w:tc>
        <w:tc>
          <w:tcPr>
            <w:tcW w:w="1668" w:type="dxa"/>
            <w:shd w:val="clear" w:color="auto" w:fill="auto"/>
            <w:tcMar>
              <w:left w:w="28" w:type="dxa"/>
              <w:right w:w="28" w:type="dxa"/>
            </w:tcMar>
          </w:tcPr>
          <w:p w14:paraId="7C52DED2" w14:textId="44470B10"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CT, CT1, CT3, CT4, CT6, SA, SA1, SA2, SA3, SA4, SA5, SA6</w:t>
            </w:r>
          </w:p>
        </w:tc>
        <w:tc>
          <w:tcPr>
            <w:tcW w:w="1451" w:type="dxa"/>
            <w:shd w:val="clear" w:color="auto" w:fill="auto"/>
            <w:tcMar>
              <w:left w:w="28" w:type="dxa"/>
              <w:right w:w="28" w:type="dxa"/>
            </w:tcMar>
          </w:tcPr>
          <w:p w14:paraId="123B1E1F" w14:textId="74802DF1"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RAN1, RAN2, RAN3, RAN4, RAN5</w:t>
            </w:r>
          </w:p>
        </w:tc>
        <w:tc>
          <w:tcPr>
            <w:tcW w:w="2268" w:type="dxa"/>
            <w:shd w:val="clear" w:color="auto" w:fill="auto"/>
            <w:tcMar>
              <w:left w:w="28" w:type="dxa"/>
              <w:right w:w="28" w:type="dxa"/>
            </w:tcMar>
          </w:tcPr>
          <w:p w14:paraId="00FF3A3F" w14:textId="746F5B2D"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734" w:name="_Toc527197951"/>
      <w:bookmarkStart w:id="735" w:name="_Toc2391494"/>
      <w:bookmarkStart w:id="736" w:name="_Toc25787748"/>
      <w:bookmarkStart w:id="737" w:name="_Toc25787948"/>
      <w:bookmarkStart w:id="738" w:name="_Toc27430643"/>
      <w:bookmarkStart w:id="739" w:name="_Toc33140375"/>
      <w:bookmarkStart w:id="740" w:name="_Toc34604906"/>
      <w:bookmarkStart w:id="741" w:name="_Toc34605099"/>
      <w:bookmarkStart w:id="742" w:name="_Toc35697899"/>
      <w:bookmarkStart w:id="743" w:name="_Toc42029394"/>
      <w:bookmarkStart w:id="744" w:name="_Toc62413609"/>
      <w:bookmarkStart w:id="745" w:name="_Toc67153287"/>
      <w:bookmarkStart w:id="746" w:name="_Toc74553805"/>
      <w:bookmarkStart w:id="747" w:name="_Toc82419005"/>
      <w:bookmarkStart w:id="748" w:name="_Toc82457102"/>
      <w:bookmarkStart w:id="749" w:name="_Toc108983252"/>
      <w:bookmarkStart w:id="750" w:name="_Toc111426713"/>
      <w:bookmarkStart w:id="751" w:name="_Toc116243020"/>
      <w:bookmarkStart w:id="752" w:name="_Toc116243272"/>
      <w:bookmarkStart w:id="753" w:name="_Toc124641688"/>
      <w:bookmarkStart w:id="754" w:name="_Toc124881024"/>
      <w:bookmarkStart w:id="755" w:name="_Toc174924629"/>
      <w:r>
        <w:t>Annex D:</w:t>
      </w:r>
      <w:r w:rsidR="001A4219">
        <w:tab/>
      </w:r>
      <w:r>
        <w:t>List of change requests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EB0EBF3" w14:textId="015635B1" w:rsidR="00AB0E2A" w:rsidRPr="00141C55" w:rsidRDefault="000913CD" w:rsidP="00AB0E2A">
      <w:pPr>
        <w:snapToGrid w:val="0"/>
      </w:pPr>
      <w:r w:rsidRPr="00CB2A54">
        <w:t>2</w:t>
      </w:r>
      <w:r w:rsidR="00CB2A54" w:rsidRPr="00CB2A54">
        <w:t>269</w:t>
      </w:r>
      <w:r w:rsidR="00AB0E2A" w:rsidRPr="00A02946">
        <w:t xml:space="preserve"> CRs (incl. cat.A CRs and </w:t>
      </w:r>
      <w:r w:rsidR="00473059">
        <w:t>4</w:t>
      </w:r>
      <w:r w:rsidR="00ED0506">
        <w:t xml:space="preserve"> </w:t>
      </w:r>
      <w:r w:rsidR="00AB0E2A" w:rsidRPr="00A02946">
        <w:t>company CR</w:t>
      </w:r>
      <w:r w:rsidR="00A27737">
        <w:t>s</w:t>
      </w:r>
      <w:r w:rsidR="00AB0E2A" w:rsidRPr="00A02946">
        <w:t>) were handled at RAN #</w:t>
      </w:r>
      <w:r w:rsidR="00A27737">
        <w:t>10</w:t>
      </w:r>
      <w:r w:rsidR="00473059">
        <w:t>4</w:t>
      </w:r>
      <w:r w:rsidR="00ED0506">
        <w:t xml:space="preserve"> </w:t>
      </w:r>
      <w:r w:rsidR="00AB0E2A" w:rsidRPr="00A02946">
        <w:t xml:space="preserve">and </w:t>
      </w:r>
      <w:r w:rsidRPr="00CB2A54">
        <w:t>2</w:t>
      </w:r>
      <w:r w:rsidR="00CB2A54" w:rsidRPr="00CB2A54">
        <w:t>256</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78C7535F" w:rsidR="00D15FB3" w:rsidRDefault="007F3A92" w:rsidP="00945777">
      <w:pPr>
        <w:jc w:val="center"/>
      </w:pPr>
      <w:r>
        <w:pict w14:anchorId="355FAD1D">
          <v:shape id="_x0000_i1028" type="#_x0000_t75" style="width:501pt;height:326.4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17BAEDE9" w:rsidR="004C1ED2" w:rsidRDefault="007F3A92" w:rsidP="00096339">
      <w:pPr>
        <w:jc w:val="center"/>
      </w:pPr>
      <w:r>
        <w:pict w14:anchorId="2577992E">
          <v:shape id="_x0000_i1029" type="#_x0000_t75" style="width:727.8pt;height:264.6pt">
            <v:imagedata r:id="rId28" o:title=""/>
          </v:shape>
        </w:pict>
      </w:r>
    </w:p>
    <w:p w14:paraId="588736FB" w14:textId="47338D4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59B629E6" w:rsidR="00AA696B" w:rsidRDefault="007F3A92" w:rsidP="005A7586">
      <w:pPr>
        <w:jc w:val="center"/>
      </w:pPr>
      <w:r>
        <w:pict w14:anchorId="03B063D2">
          <v:shape id="_x0000_i1030" type="#_x0000_t75" style="width:728.4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3BFDD500" w:rsidR="0082475B" w:rsidRDefault="007F3A92" w:rsidP="00055503">
      <w:pPr>
        <w:jc w:val="center"/>
      </w:pPr>
      <w:r>
        <w:pict w14:anchorId="4CADB278">
          <v:shape id="_x0000_i1031" type="#_x0000_t75" style="width:619.8pt;height:372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5E9F1D1" w:rsidR="004E2DF3" w:rsidRDefault="007F3A92" w:rsidP="00602B6B">
      <w:pPr>
        <w:jc w:val="center"/>
      </w:pPr>
      <w:r>
        <w:pict w14:anchorId="45818CB4">
          <v:shape id="_x0000_i1032" type="#_x0000_t75" style="width:621.6pt;height:300.6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7E7835B1" w:rsidR="00F156FE" w:rsidRDefault="007F3A92" w:rsidP="00AB0E2A">
      <w:pPr>
        <w:pStyle w:val="TH"/>
      </w:pPr>
      <w:r>
        <w:pict w14:anchorId="715546F7">
          <v:shape id="_x0000_i1033" type="#_x0000_t75" style="width:573pt;height:390.6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56" w:name="_Toc527197952"/>
      <w:bookmarkStart w:id="757" w:name="_Toc2391495"/>
      <w:bookmarkStart w:id="758" w:name="_Toc25787749"/>
      <w:bookmarkStart w:id="759" w:name="_Toc25787949"/>
      <w:bookmarkStart w:id="760" w:name="_Toc27430644"/>
      <w:bookmarkStart w:id="761" w:name="_Toc33140376"/>
      <w:bookmarkStart w:id="762" w:name="_Toc34604907"/>
      <w:bookmarkStart w:id="763" w:name="_Toc34605100"/>
      <w:bookmarkStart w:id="764" w:name="_Toc35697900"/>
      <w:bookmarkStart w:id="765" w:name="_Toc42029395"/>
      <w:bookmarkStart w:id="766" w:name="_Toc62413610"/>
      <w:bookmarkStart w:id="767" w:name="_Toc67153288"/>
      <w:bookmarkStart w:id="768" w:name="_Toc74553806"/>
      <w:bookmarkStart w:id="769" w:name="_Toc82419006"/>
      <w:bookmarkStart w:id="770" w:name="_Toc82457103"/>
      <w:bookmarkStart w:id="771" w:name="_Toc108983253"/>
      <w:bookmarkStart w:id="772" w:name="_Toc111426714"/>
      <w:bookmarkStart w:id="773" w:name="_Toc116243021"/>
      <w:bookmarkStart w:id="774" w:name="_Toc116243273"/>
      <w:bookmarkStart w:id="775" w:name="_Toc124641689"/>
      <w:bookmarkStart w:id="776" w:name="_Toc124881025"/>
      <w:bookmarkStart w:id="777" w:name="_Toc174924630"/>
      <w:r>
        <w:t>Annex E:</w:t>
      </w:r>
      <w:r w:rsidR="001A4219">
        <w:tab/>
      </w:r>
      <w:r>
        <w:t xml:space="preserve">List of draft Technical Specifications and </w:t>
      </w:r>
      <w:r w:rsidR="002D1A10">
        <w:t xml:space="preserve">Technical </w:t>
      </w:r>
      <w:r>
        <w:t>Reports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D80B52A" w14:textId="6E785EE6" w:rsidR="00DD37B5" w:rsidRDefault="00473059" w:rsidP="00AB0E2A">
      <w:r>
        <w:t>2</w:t>
      </w:r>
      <w:r w:rsidR="00AB6BEC" w:rsidRPr="00335925">
        <w:t xml:space="preserve"> </w:t>
      </w:r>
      <w:r w:rsidR="00AB6BEC">
        <w:t>noted</w:t>
      </w:r>
      <w:r w:rsidR="00AB6BEC" w:rsidRPr="00335925">
        <w:t xml:space="preserve"> </w:t>
      </w:r>
      <w:r w:rsidR="00AB6BEC">
        <w:t>TR</w:t>
      </w:r>
      <w:r w:rsidR="00C43945">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41EA6" w:rsidRPr="00D67231" w14:paraId="4F09779D" w14:textId="77777777" w:rsidTr="00B34DA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2571F6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35D7B0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446957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1A83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FFFF1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8EA8B9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8F934E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7086F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6F5CEBF"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041EA6" w:rsidRPr="002B618C" w14:paraId="7585775D"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3E9030" w14:textId="524847CD"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2E4639" w14:textId="39F7699A"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8C8CD" w14:textId="639B0286"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RP-241148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4C6758" w14:textId="4CBCB6C1"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TR 38.743 v1.0.0 Study on enhancements for Artificial Intelligence (AI)/Machine Learning (ML) for NG-RAN (Release 19)</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257302" w14:textId="7EBBEF6A"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B9FDFA" w14:textId="0ADCA587"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38.743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51292D" w14:textId="4DC6F4CC"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A57684" w14:textId="64AA1E42"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FS_NR_AIML_NGRAN_enh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C0979F" w14:textId="6D57B63F"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1.0.0</w:t>
            </w:r>
          </w:p>
        </w:tc>
      </w:tr>
      <w:tr w:rsidR="00041EA6" w:rsidRPr="002B618C" w14:paraId="4A608896"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412B5D" w14:textId="58F77AC8"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95CF0" w14:textId="292E3A14"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DF27F9" w14:textId="6D76C88F"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RP-241262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0D4B8F" w14:textId="00F9181B"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TR 38.799 v1.0.0 Study on additional topological enhancements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186719" w14:textId="6F1E648D"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37DBC3" w14:textId="7C045D85"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38.799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F68BBA" w14:textId="4E84BD10"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5B27C7" w14:textId="5555F17E"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FS_NR_WAB_5GFemto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11C287" w14:textId="5D1E5114"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1.0.0</w:t>
            </w:r>
          </w:p>
        </w:tc>
      </w:tr>
    </w:tbl>
    <w:p w14:paraId="47AFE7A9" w14:textId="77777777" w:rsidR="00041EA6" w:rsidRDefault="00041EA6" w:rsidP="00AB0E2A"/>
    <w:p w14:paraId="6DB2C32E" w14:textId="39CF2DFD" w:rsidR="007D26EF" w:rsidRDefault="00041EA6" w:rsidP="00AB0E2A">
      <w:r>
        <w:t>16</w:t>
      </w:r>
      <w:r w:rsidR="00095643" w:rsidRPr="00335925">
        <w:t xml:space="preserve"> approved </w:t>
      </w:r>
      <w:r w:rsidR="009C1C45">
        <w:t>TR</w:t>
      </w:r>
      <w:r w:rsidR="00A27096">
        <w:t>s</w:t>
      </w:r>
      <w:r w:rsidR="009C1C45">
        <w:t xml:space="preserve"> and </w:t>
      </w:r>
      <w:r w:rsidR="002B618C">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041EA6" w:rsidRPr="002B618C" w14:paraId="312797F1"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D6F783" w14:textId="3DB11935"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24D48" w14:textId="4E20D2C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9.5.1.4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BBA430" w14:textId="5C42216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RP-241054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96A7E6" w14:textId="7008972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37.718-11-21 v1.0.0 for DC_R18_xBLTE_2BNR_yDL2UL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B3C998" w14:textId="149C97F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49980D" w14:textId="567F2AC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37.718-11-21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5AD74E" w14:textId="6798459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02A819" w14:textId="57B3A2E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F79BFA" w14:textId="217C5B78"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78206298"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FCD563" w14:textId="3ACDDA3E"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9312D4" w14:textId="063A599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461D03" w14:textId="078B99E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RP-241091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D3FFAA" w14:textId="119BCE3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38.718-03-01 v1.0.0 on Rel-18 NR Inter-band Carrier Aggregation / Dual Connectivity for 3 bands DL with x bands UL (x=1,2)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03F519" w14:textId="21420C2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DE9FD7" w14:textId="7DD8687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38.718-03-01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6DA30" w14:textId="722D721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0D5088" w14:textId="547E4E0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D75D3B" w14:textId="0C84E1A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6A3FE125"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7349F9" w14:textId="60D26FFB"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E9868A" w14:textId="041ECAA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9.5.4.1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DB0EA3" w14:textId="2C5018D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RP-241135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CD4706" w14:textId="17D4E8B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38.894 v1.0.0 Requirements for simultaneous Rx/Tx band combinations for NR CA/DC, NR SUL and LTE/NR DC (Release 18)</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2A99C7" w14:textId="5DF05F5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5A5703" w14:textId="6986628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C8E155" w14:textId="637F7BC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797284" w14:textId="2CBDA41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2AF683" w14:textId="024C014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19F91F58"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D3577" w14:textId="38DA1095"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E8D4B9" w14:textId="20BAED6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5836A" w14:textId="3E32B85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RP-241136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FF5AE9" w14:textId="3AD71B0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37.829 v1.0.0  High-power UE operation for fixed-wireless/vehicle-mounted use cases in LTE bands and NR bands for Rel-1</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4FA1F2" w14:textId="6935B11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0479C9" w14:textId="4BD6AFD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37.829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C0E8B1" w14:textId="0625B78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ABA285" w14:textId="6FFFAF9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86A874" w14:textId="3F00B22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0EFB4128"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34251A" w14:textId="18BFBB9E"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7FF76A" w14:textId="0E8D656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43745A" w14:textId="617710E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RP-241137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D3682C" w14:textId="2FD15A5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38.897 v1.0.0 High power UE for NR TDD intra-band carrier aggregation in frequency range FR1 (Release 18)</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506B21" w14:textId="0D84B52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2A904D" w14:textId="3727177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EEC678" w14:textId="71BC698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40C409" w14:textId="6429417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AD49F7" w14:textId="1DC0B7B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31B099E6"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FF51E4" w14:textId="0554A048"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F57C6B" w14:textId="1A95917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B2FC45" w14:textId="76FB767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RP-241138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84D661" w14:textId="27FCE8C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37.718-00-00 v1.0.0 Rel-18 SUL Band combinations for SA NR Supplementary uplink (SUL), NSA NR SUL, NSA NR SUL with UL sharing from the UE perspective (ULSUP)</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21360E" w14:textId="2C7B1EF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23A9CD" w14:textId="0A60C40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37.718-00-00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35FAE8" w14:textId="3D4DEF0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E78387" w14:textId="71D7C43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ADA570" w14:textId="7D90838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774D7FBA"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0CC8B8" w14:textId="2C126F0B"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7D3594" w14:textId="5A3AB7D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7D3679" w14:textId="19AC5BF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9F9347" w14:textId="04512C4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38.718-01-01 v1.0.0 Rel-18 NR intra band Carrier Aggregation for xCC DL/yCC UL including contiguous and non-contiguous spectrum (x&gt;=y)</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E1E409" w14:textId="391BC0C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F5ED90" w14:textId="78BFAC9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38.718-01-01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A75AF2" w14:textId="6C4C36C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58C124" w14:textId="42DF47B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F66A01" w14:textId="0ACE167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2EB327AF"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29FAD4" w14:textId="1F407972"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888563" w14:textId="077FD65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71EFE0" w14:textId="4E4DBB5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0C0DBD" w14:textId="1718D14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38.898 v1.0.0 High power UE for FR1 for DC_R18_xBLTE_yBNR_zDLnUL with power class m (x= 1, 2, 3, 4; y=1, 2; m&lt;3)</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77C954" w14:textId="2E203328"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7361CD" w14:textId="2457542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7BB77D" w14:textId="4543649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3AEADD" w14:textId="457685D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50D974" w14:textId="6EFA520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2CB97499"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0637D2" w14:textId="142A32E9"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98458F" w14:textId="31EFD01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9.5.1.2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B169B9" w14:textId="580DD13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31B1D4" w14:textId="252068A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TR 37.718-21-11 V1.0.0 Dual Connectivity of 2 bands LTE inter-band CA and 1 NR band </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7FE0C5" w14:textId="675A91B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DE955F" w14:textId="1894561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37.718-21-11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53301" w14:textId="0DB8B1C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5290DF" w14:textId="018953A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8C76E1" w14:textId="0C5AC2C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4CE32949"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0A0B7F" w14:textId="10EFEE7F"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67F368" w14:textId="5F9D29B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F1C8C1" w14:textId="2B55E35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RP-241151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AF6423" w14:textId="18FFC6B8"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38.880 v1.0.0 UE requirements for 3Tx inter-band UL CA and EN-DC</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A16C41" w14:textId="27773E3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C2D5C7" w14:textId="249A6E6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38.880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8FF6CE" w14:textId="5389C4D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FC0990" w14:textId="6750ABF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07CA28" w14:textId="1CE2105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06516650"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B3BDAC" w14:textId="279A1C92"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803565" w14:textId="5E46D8A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8D2939" w14:textId="5EF1EFF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RP-241160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735F20" w14:textId="0290595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38.899 v1.0.0 High power UE for FR1 NR inter-band CA/DC or NR SUL band combination with y (1&lt;y&lt;=6) bands DL and x (x=1, 2) bands UL and power class m (m&lt;3) and high power on TDD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152C5C" w14:textId="76BEFF7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53A82E" w14:textId="185B7B4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67AF9F" w14:textId="08955E1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C94878" w14:textId="65473F2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EDF80A" w14:textId="794F31E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575999DD"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CEB3E5" w14:textId="6E3A7096"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D8582B" w14:textId="52FE2C7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BB4CC0" w14:textId="7BFDBD4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RP-241224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7C4780" w14:textId="505449E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38.718-02-01 v1.0.0 on NR Inter-band Carrier Aggregation/Dual Connectivity for 2 bands DL with x bands UL (x=1,2)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CFECF7" w14:textId="4CA30FF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C29620" w14:textId="26A908D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38.718-02-01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060DA8" w14:textId="3DC424B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46E388" w14:textId="28C0BAA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93E233" w14:textId="04C5410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434443C3"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4315CC" w14:textId="1E5D8C41"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A8090D" w14:textId="05DA6F1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701EAC" w14:textId="27E5425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RP-241234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559C5B" w14:textId="212DD94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37.718-11-11 v2.0.0 Rel-18 Dual Connectivity (DC) of 1 LTE band (1DL/1UL) and 1 NR band (1DL/1UL)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5C09CE" w14:textId="76F5F11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F0E6E6" w14:textId="542F710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37.718-11-11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D6CED6" w14:textId="3B0EDEE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C9B3F2" w14:textId="4489E57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091A57" w14:textId="7935AE4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041EA6" w:rsidRPr="002B618C" w14:paraId="671F7F4B"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E8669C" w14:textId="1B6B804F"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B52F2F" w14:textId="0626184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E006F9" w14:textId="7E7D99B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RP-241316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7863B0" w14:textId="337E86A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38.896 v2.0.0 HPUE_NR_FR1_FDD_R18</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9519A0" w14:textId="18007CA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04DBEE" w14:textId="65BBC1A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5F3E8" w14:textId="6F01F8F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1AD8D4" w14:textId="39B903E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FD3D25" w14:textId="09D6BB2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041EA6" w:rsidRPr="002B618C" w14:paraId="39B82FDF"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634BB2" w14:textId="0DD6E75E"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5BB147" w14:textId="0876C1F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AC9A75" w14:textId="4EFBD8C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AE2DB0" w14:textId="2EB81F0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38.850 v2.0.0 Rel-18 High power UE (power class 2) for a single FR1 NR FDD band in UL of NR intra-band and inter-band CA/DC combinations with y bands downlink (y=1,2,3,4,5,6) and x bands uplink (x=1)</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B5F60" w14:textId="688B86D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26C6B0" w14:textId="4BBFE50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A10C34" w14:textId="1BC1327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5DFE8F" w14:textId="5DBA475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FB7B5B" w14:textId="4E509AD8"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041EA6" w:rsidRPr="002B618C" w14:paraId="74DCE1FF"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F00ACB" w14:textId="05512511"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DAF419" w14:textId="1507B36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10.3.3.1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D34191" w14:textId="637B238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RP-241522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873363" w14:textId="060FD8F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36.718-02-01 v1.0.0 LTE-A intra-band/inter-band Carrier Aggregation for x (x&lt;=6) bands DL with y bands (y=1, 2) UL (Release 18)</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CB4365" w14:textId="2902BE5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538C8" w14:textId="694DD8B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36.718-02-01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C0283F" w14:textId="6A7ECF2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D4DFB0" w14:textId="1DDDBE4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9644DE" w14:textId="5ED9324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78" w:name="_Toc527197953"/>
      <w:bookmarkStart w:id="779" w:name="_Toc2391496"/>
      <w:bookmarkStart w:id="780" w:name="_Toc25787750"/>
      <w:bookmarkStart w:id="781" w:name="_Toc25787950"/>
      <w:bookmarkStart w:id="782" w:name="_Toc27430645"/>
      <w:bookmarkStart w:id="783" w:name="_Toc33140377"/>
      <w:bookmarkStart w:id="784" w:name="_Toc34604908"/>
      <w:bookmarkStart w:id="785" w:name="_Toc34605101"/>
      <w:bookmarkStart w:id="786" w:name="_Toc35697901"/>
      <w:bookmarkStart w:id="787" w:name="_Toc42029396"/>
      <w:bookmarkStart w:id="788" w:name="_Toc62413611"/>
      <w:bookmarkStart w:id="789" w:name="_Toc67153289"/>
      <w:bookmarkStart w:id="790" w:name="_Toc74553807"/>
      <w:bookmarkStart w:id="791" w:name="_Toc82419007"/>
      <w:bookmarkStart w:id="792" w:name="_Toc82457104"/>
      <w:bookmarkStart w:id="793" w:name="_Toc108983254"/>
      <w:bookmarkStart w:id="794" w:name="_Toc111426715"/>
      <w:bookmarkStart w:id="795" w:name="_Toc116243022"/>
      <w:bookmarkStart w:id="796" w:name="_Toc116243274"/>
      <w:bookmarkStart w:id="797" w:name="_Toc124641690"/>
      <w:bookmarkStart w:id="798" w:name="_Toc124881026"/>
      <w:bookmarkStart w:id="799" w:name="_Toc174924631"/>
      <w:r w:rsidRPr="00621702">
        <w:t>Annex F:</w:t>
      </w:r>
      <w:r w:rsidR="001A4219">
        <w:tab/>
      </w:r>
      <w:r w:rsidRPr="00621702">
        <w:t>List of approved new and revised Work Items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4D39E6D0" w14:textId="379B7BBC" w:rsidR="004E0703" w:rsidRDefault="00EF6E55" w:rsidP="004E0703">
      <w:r>
        <w:t>2</w:t>
      </w:r>
      <w:r w:rsidR="004E0703" w:rsidRPr="00621702">
        <w:t xml:space="preserve"> new SI</w:t>
      </w:r>
      <w:r w:rsidR="003E23EF" w:rsidRPr="00621702">
        <w:t>D</w:t>
      </w:r>
      <w:r w:rsidR="00056FC2" w:rsidRPr="00621702">
        <w:t>s</w:t>
      </w:r>
      <w:r w:rsidR="004E0703" w:rsidRPr="00621702">
        <w:t>,</w:t>
      </w:r>
      <w:r w:rsidR="00621702" w:rsidRPr="00621702">
        <w:t xml:space="preserve"> </w:t>
      </w:r>
      <w:r w:rsidR="009F48B9">
        <w:t>34</w:t>
      </w:r>
      <w:r w:rsidR="004E0703" w:rsidRPr="00621702">
        <w:t xml:space="preserve"> new WI</w:t>
      </w:r>
      <w:r w:rsidR="003E23EF" w:rsidRPr="00621702">
        <w:t>D</w:t>
      </w:r>
      <w:r w:rsidR="004E0703" w:rsidRPr="00621702">
        <w:t>s,</w:t>
      </w:r>
      <w:r w:rsidR="007B2283" w:rsidRPr="00621702">
        <w:t xml:space="preserve"> </w:t>
      </w:r>
      <w:r w:rsidR="009F48B9">
        <w:t>3</w:t>
      </w:r>
      <w:r w:rsidR="003377E6" w:rsidRPr="00621702">
        <w:t xml:space="preserve"> revised SI</w:t>
      </w:r>
      <w:r w:rsidR="00092BF6" w:rsidRPr="00621702">
        <w:t>D</w:t>
      </w:r>
      <w:r w:rsidR="003377E6" w:rsidRPr="00621702">
        <w:t>s,</w:t>
      </w:r>
      <w:r w:rsidR="000F2978" w:rsidRPr="00621702">
        <w:t xml:space="preserve"> </w:t>
      </w:r>
      <w:r w:rsidR="009F48B9">
        <w:t>48</w:t>
      </w:r>
      <w:r w:rsidR="00CC6DB0" w:rsidRPr="00621702">
        <w:t xml:space="preserve"> revised WI</w:t>
      </w:r>
      <w:r w:rsidR="00436521" w:rsidRPr="00621702">
        <w:t>D</w:t>
      </w:r>
      <w:r w:rsidR="00CC6DB0" w:rsidRPr="00621702">
        <w:t>s</w:t>
      </w:r>
      <w:r w:rsidR="00F046B4">
        <w:t xml:space="preserve">, </w:t>
      </w:r>
      <w:r w:rsidR="009F48B9">
        <w:t>0</w:t>
      </w:r>
      <w:r w:rsidR="00F046B4">
        <w:t xml:space="preserve"> </w:t>
      </w:r>
      <w:r w:rsidR="009F48B9">
        <w:t xml:space="preserve">3rd </w:t>
      </w:r>
      <w:r w:rsidR="00F046B4">
        <w:t>REL-18 Core part exceptions:</w:t>
      </w:r>
    </w:p>
    <w:tbl>
      <w:tblPr>
        <w:tblW w:w="10480" w:type="dxa"/>
        <w:tblInd w:w="113" w:type="dxa"/>
        <w:tblLook w:val="04A0" w:firstRow="1" w:lastRow="0" w:firstColumn="1" w:lastColumn="0" w:noHBand="0" w:noVBand="1"/>
      </w:tblPr>
      <w:tblGrid>
        <w:gridCol w:w="1129"/>
        <w:gridCol w:w="7088"/>
        <w:gridCol w:w="850"/>
        <w:gridCol w:w="851"/>
        <w:gridCol w:w="562"/>
      </w:tblGrid>
      <w:tr w:rsidR="008F1410" w:rsidRPr="002C4BE6" w14:paraId="5161F9A2" w14:textId="77777777" w:rsidTr="000568A6">
        <w:trPr>
          <w:cantSplit/>
          <w:tblHeader/>
        </w:trPr>
        <w:tc>
          <w:tcPr>
            <w:tcW w:w="1129" w:type="dxa"/>
            <w:tcBorders>
              <w:top w:val="single" w:sz="4" w:space="0" w:color="auto"/>
              <w:left w:val="single" w:sz="4" w:space="0" w:color="auto"/>
              <w:bottom w:val="single" w:sz="4" w:space="0" w:color="auto"/>
              <w:right w:val="single" w:sz="4" w:space="0" w:color="auto"/>
            </w:tcBorders>
            <w:shd w:val="clear" w:color="000000" w:fill="C0C0C0"/>
            <w:hideMark/>
          </w:tcPr>
          <w:p w14:paraId="12E28888"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7088" w:type="dxa"/>
            <w:tcBorders>
              <w:top w:val="single" w:sz="4" w:space="0" w:color="auto"/>
              <w:left w:val="nil"/>
              <w:bottom w:val="single" w:sz="4" w:space="0" w:color="auto"/>
              <w:right w:val="single" w:sz="4" w:space="0" w:color="auto"/>
            </w:tcBorders>
            <w:shd w:val="clear" w:color="000000" w:fill="C0C0C0"/>
            <w:hideMark/>
          </w:tcPr>
          <w:p w14:paraId="179C8EDE"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hideMark/>
          </w:tcPr>
          <w:p w14:paraId="6C219CBC"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6086BA14"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2B9D6CC1"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404664" w:rsidRPr="00022E4A" w14:paraId="3464C7C6" w14:textId="77777777" w:rsidTr="000568A6">
        <w:trPr>
          <w:cantSplit/>
        </w:trPr>
        <w:tc>
          <w:tcPr>
            <w:tcW w:w="11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5C788A" w14:textId="448DF4E4"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RP-241610</w:t>
            </w:r>
          </w:p>
        </w:tc>
        <w:tc>
          <w:tcPr>
            <w:tcW w:w="7088"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89013F" w14:textId="14F8A72C"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SID: Study on spatial channel model for demodulation performance requirements</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01AC2B" w14:textId="2231FC62" w:rsidR="00404664" w:rsidRPr="00404664" w:rsidRDefault="00404664" w:rsidP="00404664">
            <w:pPr>
              <w:overflowPunct/>
              <w:autoSpaceDE/>
              <w:autoSpaceDN/>
              <w:adjustRightInd/>
              <w:spacing w:after="0"/>
              <w:textAlignment w:val="auto"/>
              <w:rPr>
                <w:rFonts w:ascii="Arial" w:hAnsi="Arial" w:cs="Arial"/>
                <w:color w:val="FF0000"/>
                <w:sz w:val="18"/>
                <w:szCs w:val="18"/>
              </w:rPr>
            </w:pPr>
            <w:r w:rsidRPr="00404664">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36AC91" w14:textId="512676BE"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86D9F8" w14:textId="4BA64205"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404664" w:rsidRPr="00022E4A" w14:paraId="1B54B855" w14:textId="77777777" w:rsidTr="000568A6">
        <w:trPr>
          <w:cantSplit/>
        </w:trPr>
        <w:tc>
          <w:tcPr>
            <w:tcW w:w="11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FC9BE" w14:textId="72ABF452"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RP-241669</w:t>
            </w:r>
          </w:p>
        </w:tc>
        <w:tc>
          <w:tcPr>
            <w:tcW w:w="7088"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B53AB" w14:textId="49C8DAE2"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SI: Study on Fragmented Carriers in FR1</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459232" w14:textId="3981FBED" w:rsidR="00404664" w:rsidRPr="00404664" w:rsidRDefault="00404664" w:rsidP="00404664">
            <w:pPr>
              <w:overflowPunct/>
              <w:autoSpaceDE/>
              <w:autoSpaceDN/>
              <w:adjustRightInd/>
              <w:spacing w:after="0"/>
              <w:textAlignment w:val="auto"/>
              <w:rPr>
                <w:rFonts w:ascii="Arial" w:hAnsi="Arial" w:cs="Arial"/>
                <w:color w:val="FF0000"/>
                <w:sz w:val="18"/>
                <w:szCs w:val="18"/>
              </w:rPr>
            </w:pPr>
            <w:r w:rsidRPr="00404664">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068885" w14:textId="443FA257"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B00FA3" w14:textId="5843CC5B"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bl>
    <w:p w14:paraId="302B943C" w14:textId="77777777" w:rsidR="008F1410" w:rsidRDefault="008F1410"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CC0572" w:rsidRPr="00914F4A" w14:paraId="1C3D8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1DD301" w14:textId="2C6F453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RP-241093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4B463" w14:textId="43BE35C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- 4Rx for NR bands for FWA (Fixed Wireless Access) UEs (up to 2.6GHz) and handheld UEs (1GHz to 2.6GHz)</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F930E1" w14:textId="7320F57E"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4E568" w14:textId="5276CE7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718D11" w14:textId="47A18AB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6BA46EB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78173F" w14:textId="32DAC60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RP-241127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0D1C9" w14:textId="0DEADEF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Mobile Terminated-Small Data Transmission (MT-SDT)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CD646" w14:textId="06798CD2"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55157F" w14:textId="001BFFE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66959" w14:textId="1B53C07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2672E76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8CF2" w14:textId="4D34E97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RP-241195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83DC61" w14:textId="01ECEB4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In-Device Co-existence (IDC) enhancements for NR and MR-DC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A657B" w14:textId="7909AB85"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3FD6B" w14:textId="0306132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DD4A1" w14:textId="770BBB4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50AFFA6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2415C3" w14:textId="1B19265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RP-241298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63AE4A" w14:textId="2EE1B94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NR demodulation performance evolution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1F533" w14:textId="248D63BC"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C84E5E" w14:textId="5F37EAB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732DC8" w14:textId="181C33B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5907DE1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53D96" w14:textId="7F33D93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RP-241307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B8534C" w14:textId="0320634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Non-Public Networks Phase 2: NG-RAN aspects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60601B" w14:textId="0C8C737B"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53A8F3" w14:textId="0336F86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855483" w14:textId="0CF7B6E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5357A7A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57EE7" w14:textId="6EE3384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RP-241342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C23FB4" w14:textId="1DF3F73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Expanded and improved NR positioning</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12C9C9" w14:textId="335EB0D9"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D4055B" w14:textId="52B3487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DE25A9" w14:textId="162FF50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75E1A3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C8652C" w14:textId="42EF58E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RP-241348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E3434" w14:textId="7331F8F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Further NR mobility enhancements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5AC52" w14:textId="5F2A2421"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30A254" w14:textId="6EB8E99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D03081" w14:textId="48D83A8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35AA61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44690B" w14:textId="46E548E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RP-241354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EB16D" w14:textId="6529941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Introduction of FDD LTE band (L+S band) for IoT NTN operation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61C2" w14:textId="0723F51B"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D85466" w14:textId="097EB4C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2AAFE3" w14:textId="2A4B1CB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02C997F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654A8D" w14:textId="5CE8D61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E9FE68" w14:textId="6B6AB80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Introduction of the Extended L-band (UL 1668-1675MHz, DL 1518-1525MHz) for IoT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1A6EF" w14:textId="7822C5CC"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FDFFC9" w14:textId="690B1A9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4A7725" w14:textId="1E99B57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3D0BBF8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D7AA30" w14:textId="6A0914C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RP-241503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A8A38C" w14:textId="79703B3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Enhancement of UE TRP (Total Radiated Power) and TRS (Total Radiated Sensitivity) requirements and test methodologies for FR1 (NR SA and EN-DC)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96ED7D" w14:textId="619D7E88"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21DBD9" w14:textId="720C0C7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FBC045" w14:textId="09D3119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39C1E423"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9F475E" w14:textId="5347CC2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RP-241504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81D55D" w14:textId="047015F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Enhancement of Multiple Input Multiple Output (MIMO) Over-the-Air (OTA) test methodology and requirements for NR UEs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E3200F" w14:textId="5B06783F"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51C009" w14:textId="223FDD7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40D1EB" w14:textId="0156774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382985C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59DC4B" w14:textId="0720944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RP-241609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651153" w14:textId="07E5EE9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NR sidelink multi-hop relay</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565C18" w14:textId="1AFE0B0B"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17CE60" w14:textId="1EFA5AB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55018E" w14:textId="6D2B3CE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R2</w:t>
            </w:r>
          </w:p>
        </w:tc>
      </w:tr>
      <w:tr w:rsidR="00CC0572" w:rsidRPr="00914F4A" w14:paraId="072E5FFA"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DA099" w14:textId="057727C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RP-241648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6D2BE" w14:textId="473CC19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Introduction of the 1.4 GHz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CF8F99" w14:textId="00DBE40D"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C4D2D8" w14:textId="0EC8758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9A8D3" w14:textId="2ECB6C4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280C318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4AB93" w14:textId="3B52903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RP-241649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D6F142" w14:textId="69738C3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Introduction of LTE FDD band in 1800 – 1830 MHz for Canada</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F23610" w14:textId="10D64637"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10C96D" w14:textId="07505C9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0C0442" w14:textId="4D053AB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020C053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4711D" w14:textId="30FDA21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RP-241653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44F69" w14:textId="0D4028E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Requirement for NR frequency range 2 (FR2) multi-Rx chain DL reception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673BF1" w14:textId="716D992D"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7393B8" w14:textId="149A583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F6EDC3" w14:textId="5CA9E89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616DA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E0DC8" w14:textId="003651F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F37DA3" w14:textId="3EF2C4A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Introduction of Power Class 2 and UE 40MHz Channel Bandwidth in NR band n28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2790BD" w14:textId="026FDBD2"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E850D0" w14:textId="1850C74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713792" w14:textId="7D4D344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1527CF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B3E3C2" w14:textId="6DF9CD4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3564F6" w14:textId="23450F8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Introduction of NR-NTN S-band (MSS band 2000-2020 MHz UL and 2180-2200 MHz DL)</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6F2940" w14:textId="2B70CBAA"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8E6E12" w14:textId="2141FFA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2158A4" w14:textId="15DBB44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7C684060"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B549F2" w14:textId="7BF909F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E26E27" w14:textId="1C0075A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Introduction of IoT-NTN S-band (MSS band 2000-2020 MHz UL and 2180-2200 MHz DL)</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A8B293" w14:textId="58AEDD4A"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D77429" w14:textId="476C344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904308" w14:textId="289FE70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484A5BBB"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7AA51A" w14:textId="1D1D695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1CA498" w14:textId="0C5E421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introduction of NR bands n87 and n88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E3465D" w14:textId="171B056A"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0F5440" w14:textId="02AB73C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1FD566" w14:textId="196ECC3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14CAB253"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ADFF2E" w14:textId="06862D1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37748" w14:textId="647D300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 xml:space="preserve">New WID on introduction of NR band n68 </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A3CA65" w14:textId="31A8C831"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9831E0" w14:textId="3314BED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BE2629" w14:textId="4A9D173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2E53256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27D798" w14:textId="3DE9288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86B9F5" w14:textId="34C56DC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NR power class 2 RedCap (Reduced Capability) UE in FR1</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98E0BE" w14:textId="15117337"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F2B2DC" w14:textId="597DCB7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C499F5" w14:textId="078FC25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03FC6D1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CE61EB" w14:textId="49F4515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8F401F" w14:textId="3CE0D1F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Rel-19 downlink interruption for NR and EN-DC band combinations at dynamic Tx Switching in Uplink</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9BD79A" w14:textId="17E3D164"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AB0FFB" w14:textId="19E4A8F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90CC5A" w14:textId="3120448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40CBBC6D"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F0ECE3" w14:textId="7432078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BC6D6D" w14:textId="3E58C2E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Dual connectivity (DC) of x LTE band(s), y NR band(s) (x&lt;6, y&lt;6, x+y&lt;=6) and single or two NR Supplementary Uplink (SUL)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EA17A" w14:textId="6E39FC8B"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45859B" w14:textId="419A5E8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2385AA" w14:textId="3DF1A13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111C5F4A"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086A34" w14:textId="5A29289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DF271A" w14:textId="7807615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NR Carrier Aggregation (CA)/Dual Connectivity (DC) for x bands DL with y bands UL (x&lt;7, y&lt;3) and Supplementary Uplink (SUL) band combinations/CA band combinations with a single SUL or two SUL cells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EC04F6" w14:textId="4E2DB4FF"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871626" w14:textId="4A85809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69A645" w14:textId="79C3BC2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90E0B9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805288" w14:textId="7EA3E90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EAEB2C" w14:textId="713014F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LTE-Advanced Carrier Aggregation for x bands (2&lt;=x&lt;= 6) DL with y bands (y=1, 2) UL</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4CC090" w14:textId="5CA092E8"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843C64" w14:textId="1730A60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0D8757" w14:textId="6517502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7FADED7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DF8AC7" w14:textId="405E028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DBD5D9" w14:textId="7194DB4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Additional NR bands for NR features in Rel-19</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A7D2B4" w14:textId="76ACF686"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4B1A4F" w14:textId="647A7AA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3D1726" w14:textId="4A6AFCC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13B12B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902E8D" w14:textId="49C10C6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569A83" w14:textId="0E057ED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High power UE (power class 1.5 or 2) for Dual Connectivity (DC) combinations of LTE band(s) and NR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724B6A" w14:textId="03DF08FF"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C3E159" w14:textId="1E68D5C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A8E3E1" w14:textId="056F330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E64739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48F5FB" w14:textId="36DE4DD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16451" w14:textId="095E334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High power UE (power class 1.5 or 2) for NR intra-band Carrier Aggregation (CA) or NR inter-band CA/Dual connectivity (DC) band combinations with/without NR SUL (supplementary uplink)</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4251DE" w14:textId="7DE25819"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4B6E56" w14:textId="6F5ABC7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D4DE64" w14:textId="1604A4B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0F9F86D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B49E0A" w14:textId="06FC944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RP-241680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1FA21A" w14:textId="22D0E4B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High power UE (power class 1.5 and 2) for NR FR1 TDD/FDD single band, and high power UE operation (power class 1) for fixed-wireless/vehicle-mounted use cases in a single NR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9A8953" w14:textId="42E355E3"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9312BC" w14:textId="2662C6A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42B17A" w14:textId="4B30349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08016BBD"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247162" w14:textId="366B985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RP-241681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1E9670" w14:textId="58BFE06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High power UE (power class 2) and high power operation (power class 1) for fixed-wireless/vehicle-mounted use cases in a single LTE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7E3EB9" w14:textId="54109BFE"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3918BF" w14:textId="1C3D518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77338C" w14:textId="135F11A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50BFB9C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BDC620" w14:textId="776DF50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RP-241682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665F77" w14:textId="505EA60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 Simultaneous Rx/Tx band combinations for NR CA/DC, NR SUL and LTE/NR DC in Rel-19</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6927A7" w14:textId="5A132358"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232031" w14:textId="2B3FBC8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6A835" w14:textId="4133EF8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2E16E2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D2D084" w14:textId="4730BE3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RP-241684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963ADC" w14:textId="33FF2EA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Basket WID on adding channel bandwidth support to existing NR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5CDAC5" w14:textId="5FACDC15"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419107" w14:textId="05840CA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65B51A" w14:textId="0078138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18009C7E"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BB73C8" w14:textId="35E692F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RP-241689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559CCA" w14:textId="69A143A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proposal: Introduction of new NR NTN bands to support the Extended L-band (UL 1668-1675MHz, DL 1518-1525MHz) and the combined MSS L-band and Extended L-band ranges (DL 1518-1559 MHz, UL 1626.5-1660 MHz and 1668-1675 MHz)</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6CE91D" w14:textId="6AAD5EC4"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3807C7" w14:textId="1819842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8F3C14" w14:textId="1992494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1E66F00B"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83C463" w14:textId="25EEDAA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RP-241690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11F929" w14:textId="57470B6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Introduction of Ku Band for NR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9062A7" w14:textId="5B8CC32F"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256275" w14:textId="4228C35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3EE86A" w14:textId="1C12392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CC0572" w:rsidRPr="00F54D69" w14:paraId="525BA80C"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3145D" w14:textId="397D54FE"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RP-241158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0E1A5" w14:textId="1832558A"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OTA (Over the Air) testing enhancement Phase 3</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9D30B6" w14:textId="5E084AA0"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6291AE" w14:textId="7F23BE81"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37B98B4" w14:textId="195047A9"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FS_NR_FR2_OTA_Ph3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DF8BA" w14:textId="37D9EE58"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C0572" w:rsidRPr="00F54D69" w14:paraId="4D73B01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216E9C" w14:textId="3E99788A"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RP-241264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9D4B42" w14:textId="20B2266B"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on Study on additional topological enhancements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5D1518" w14:textId="6D789A01"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F05C6" w14:textId="46B90EFA"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8D3E6B" w14:textId="448054FA"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FS_NR_WAB_5GFemto</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A05F45" w14:textId="0A48D197"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CC0572" w:rsidRPr="00F54D69" w14:paraId="573BFA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098D1" w14:textId="269D4E5F"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RP-241326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934F2A" w14:textId="7BD4550B"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IMT parameters for NR for 4400 to 4800 MHz, 7125 to 8400 MHz and 14800 to 15350 MHz</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50AB70" w14:textId="1BCF9297"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DECD6" w14:textId="05376D9F"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6039F0A" w14:textId="3A751A2B"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91F8C" w14:textId="3979C04F"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481174"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5A1F1CF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76A7758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Access Traffic Steering, Switch and Splitting support in the 5G system architecture;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11551D5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0953E70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72D2CF8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ATSSS_Ph2-UEConTest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1C6F918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7F2DF5A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2134ED5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High-power UE operation for fixed-wireless/vehicle-mounted use cases in LTE bands and NR bands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06810F6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20378C4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0E0D2E5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2AB6F84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485F724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10AF769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Enhanced support of reduced capability NR devices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366466A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44C3D80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28448FC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694D182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4DA3FC2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270D9DF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Inter RAT mobility support from E-UTRAN TN to NR-NTN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072DEB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61D7946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2664556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LTE_TN_NR_NTN_mob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722C6C0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481174"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2D38A00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705F3C5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RF requirements enhancement for frequency range 2 (FR2),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109C0BF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4D82C0B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2C29089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NR_RF_FR2_req_Ph3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3D3BABA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3535DA6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6E07562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of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2A805E9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19B8E99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65E55A6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2ACA35D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2A80BF8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RP-241052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2840043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3AEDB27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4BE3E02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001A69F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105F2A7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2DED61B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RP-241089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06C97D3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7AD4FEE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58436A3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2D4E7D5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372B901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1D442E4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BB13FA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39E3B0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6F0743F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04C7731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7295EA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7C62763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685D057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3A6E9E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4568876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561E781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69F2F59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28C52B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2F32FD2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3Tx NR inter-band UL CA and EN-DC basket WI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5226F47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3B7D92F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5B7C9CE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569BE4B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35A327E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RP-241166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4F3EFC2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3E5C03D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6B0D08C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6E15BB4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52BEE45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004BC5F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75F54F3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5EECF8A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440CEB4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3EAAC1E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37DCD2B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481174"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2D8BB71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63FC426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IoT NTN enhancements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5F8B463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7D11E16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32003C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4E2E1F2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5A6DC07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3F7E1A0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High power UE (power class 1.5) for NR FR1 TDD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63BA701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026AF68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5C7F65A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1E6C0A7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31D9802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0016D9C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for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07AD46D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1D836BA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55C5494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0C9973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76010EF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RP-241222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21A8A2C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5D788B6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748988B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5B4FF16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24ED23E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38866DA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182A076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Dual Connectivity (DC) of x bands (x=1,2,3) LTE inter-band CA (xDL/1UL) and y bands (3&lt;=y&lt;=5 and x+y &lt;= 6)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1F6B8CF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7C0B5AD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5AA98B2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354D34D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6DF1AAE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RP-241233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6B35FE4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11683FE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676892F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31DA752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24CD433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7197897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5D816BD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4912768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645958E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52B4838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7227150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605DB95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069BB00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1DBB935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40114CC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72BC0B2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3305616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7075FB0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RP-241248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792C93E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Rel-18 Band combinations for SA NR supplementary uplink (SUL), NSA NR SUL, NSA NR SUL with UL sharing from the UE perspective (ULSUP)</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3E3427D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71E9523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1F043CD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009F89F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037D35A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75802ED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Simultaneous Rx/Tx band combinations for NR CA/DC, NR SUL and LTE/NR DC in Rel-18;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5191FE6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68D884A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556634C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4D040AB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2F1BE67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5C6486B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179027F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105B002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0E20EF6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208DB84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77E2946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4A63A70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6C0C9F1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3B415CB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558E235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48EF3C3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CE5E1E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3A17045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requirements and conductive test methodology for NR NTN and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200DB59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48FC996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1D96EB8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NR_IoT_NTN_req_test_enh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41D74AD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7B5F63B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RP-241284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15821BA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base station (BS) RF requirement evolution for FR1/FR2 and testing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3B6AE4E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0EDC3D9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3233DB9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0A7C14D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5539101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092A355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334D2A4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325C310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15D097D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7E5E71A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083A8C8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492ECD5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NR coverage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2387A34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259072A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318B348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NR_cov_enh2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446BF4C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481174"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7C9AD4F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5AE974B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Phase 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492FF1C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4F5BB3A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0C076B9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NR_demod_Ph5</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13B6CDC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670224C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584A21C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2EFE218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6658791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6B2AC47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62C00A4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7C5657B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1770349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for FR1 for FDD single band(s) with PC2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469D68E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1FCF4C8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6EB7974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14328C0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7231D1B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7C471AA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CADC combinations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4ED6ED2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26550C0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27BBED2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6F85748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6DD4B2A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13D6159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Rel-18 NR inter-band Carrier Aggregation/Dual Connectivity for y bands DL (y=4, 5, 6) with x bands UL (x=1, 2)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170838B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3174E16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6BF72DB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04A1996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4686C8A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BCD80E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IoT (Internet of Things) NTN (non-terrestrial network)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55D6A82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26FEE87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1C2A065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1340EB0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481174"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3C86303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RP-241353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02F43CF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FDD LTE band (L+S band) for IoT NTN operation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6ED3B62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4B0001F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5A590F3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25A995B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75E0393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RP-241371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35FF8FE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Introduction of FR2 FWA UE with maximum TRP of 23dBm for band n257 and n258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28406F4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4AF8DE6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48786AA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NR_FR2_FWA_Bn257_Bn258-UEConTest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4E9FAD8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5ED1FF3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RP-241515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3938F0F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58821E7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12D754B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69D9744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564F91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481174"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459E16C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RP-241534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5CDC966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1583AE0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77B8725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7A06B8E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6EF1A07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46A6920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7F3D26C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XR (eXtended Reality) enhancements for NR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6805936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38F3F07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015BF0B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3F2EC29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7FEC35C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23D91D6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Support of Uncrewed Aerial Systems Connectivity, Identification, and Tracking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5B4A55D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4DCB9C8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1741B4B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ID_UAS-UEConTest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4EBE0AF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51866C3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F06137" w14:textId="6BB6D08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CE7EEE" w14:textId="5F6B03D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Evolution of NR duplex operation: Sub-band full duplex (SBFD)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8455B" w14:textId="277E401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B9862E" w14:textId="316CAF8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5D6F8C" w14:textId="3196C8B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NR_duplex_evo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D29B8" w14:textId="009E622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481174" w:rsidRPr="00560407" w14:paraId="159D6A6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F20A77" w14:textId="5727636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RP-241622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884F92" w14:textId="1D1E4BD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46173CB" w14:textId="2E4FD34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43831" w14:textId="47699E7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C9CFA" w14:textId="39F11A3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EEC8E2" w14:textId="71887C4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E86FC7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308E01E" w14:textId="1C14EC7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68AB6CB" w14:textId="69C0531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FR1 TRP (Total Radiated Power), TRS (Total Radiated Sensitivity) and MIMO OTA (Over the Air) testing enhancement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2933FB1" w14:textId="12408C9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5FF611C" w14:textId="515E8AF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13D5A04" w14:textId="3307221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B34C67" w14:textId="33B2C05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A54776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90FE8F" w14:textId="6B88AA9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8281CC" w14:textId="7505EB9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BA64BF" w14:textId="7F2B5C9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B7D420" w14:textId="3D8AEB6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516FD8" w14:textId="1574FE2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3C8F5C" w14:textId="4447A33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481174" w:rsidRPr="00560407" w14:paraId="2074E6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3FEBDF1" w14:textId="0B4D6EE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EC9B107" w14:textId="34A3E89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A99114A" w14:textId="0F1F82F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D39231E" w14:textId="46EFEC7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4050A92" w14:textId="7D50381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34041" w14:textId="0984016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481174" w:rsidRPr="00560407" w14:paraId="7B92FF0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FC7944D" w14:textId="28359D0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6912689" w14:textId="2BD54D7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RF enhancements for NR FR1/FR2 and EN-DC,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9804A6E" w14:textId="31098BB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9B4570B" w14:textId="5642FD1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7C2F38" w14:textId="62F4725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C3250" w14:textId="56D3274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0A4E94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E92D2" w14:textId="7D97C1E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RP-241667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E63760D" w14:textId="41F6FB0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B4C2EA" w14:textId="3B09579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9A65DF5" w14:textId="70732FF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6F3666" w14:textId="0E03582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6E250" w14:textId="315A29D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800" w:name="_Toc527197954"/>
      <w:bookmarkStart w:id="801" w:name="_Toc2391497"/>
      <w:bookmarkStart w:id="802" w:name="_Toc25787751"/>
      <w:bookmarkStart w:id="803" w:name="_Toc25787951"/>
      <w:bookmarkStart w:id="804" w:name="_Toc27430646"/>
      <w:bookmarkStart w:id="805" w:name="_Toc33140378"/>
      <w:bookmarkStart w:id="806" w:name="_Toc34604909"/>
      <w:bookmarkStart w:id="807" w:name="_Toc34605102"/>
      <w:bookmarkStart w:id="808" w:name="_Toc35697902"/>
      <w:bookmarkStart w:id="809" w:name="_Toc42029397"/>
      <w:bookmarkStart w:id="810" w:name="_Toc62413612"/>
      <w:bookmarkStart w:id="811" w:name="_Toc67153290"/>
      <w:bookmarkStart w:id="812" w:name="_Toc74553808"/>
      <w:bookmarkStart w:id="813" w:name="_Toc82419008"/>
      <w:bookmarkStart w:id="814" w:name="_Toc82457105"/>
      <w:bookmarkStart w:id="815" w:name="_Toc108983255"/>
      <w:bookmarkStart w:id="816" w:name="_Toc111426716"/>
      <w:bookmarkStart w:id="817" w:name="_Toc116243023"/>
      <w:bookmarkStart w:id="818" w:name="_Toc116243275"/>
      <w:bookmarkStart w:id="819" w:name="_Toc124641691"/>
      <w:bookmarkStart w:id="820" w:name="_Toc124881027"/>
      <w:bookmarkStart w:id="821" w:name="_Toc174924632"/>
      <w:r>
        <w:t>Annex G:</w:t>
      </w:r>
      <w:r w:rsidR="001A4219">
        <w:tab/>
      </w:r>
      <w:r>
        <w:t>List of RAN meetings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A11BAC">
        <w:trPr>
          <w:trHeight w:val="70"/>
          <w:tblCellSpacing w:w="0" w:type="dxa"/>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A11BAC">
        <w:trPr>
          <w:trHeight w:val="70"/>
          <w:tblCellSpacing w:w="0" w:type="dxa"/>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A11BAC">
        <w:trPr>
          <w:trHeight w:val="70"/>
          <w:tblCellSpacing w:w="0" w:type="dxa"/>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251083" w14:paraId="78769231" w14:textId="77777777" w:rsidTr="00A11BAC">
        <w:trPr>
          <w:trHeight w:val="70"/>
          <w:tblCellSpacing w:w="0" w:type="dxa"/>
        </w:trPr>
        <w:tc>
          <w:tcPr>
            <w:tcW w:w="2987" w:type="dxa"/>
            <w:shd w:val="clear" w:color="auto" w:fill="auto"/>
          </w:tcPr>
          <w:p w14:paraId="5B4B54BE" w14:textId="158121C1" w:rsidR="00F93394" w:rsidRPr="00251083" w:rsidRDefault="00F93394" w:rsidP="00AB0E2A">
            <w:pPr>
              <w:pStyle w:val="Doc-title"/>
              <w:adjustRightInd w:val="0"/>
              <w:snapToGrid w:val="0"/>
              <w:rPr>
                <w:rFonts w:cs="Arial"/>
                <w:b/>
                <w:bCs/>
                <w:lang w:val="en-US"/>
              </w:rPr>
            </w:pPr>
            <w:r w:rsidRPr="00251083">
              <w:rPr>
                <w:rFonts w:cs="Arial"/>
                <w:b/>
                <w:bCs/>
                <w:lang w:val="en-US"/>
              </w:rPr>
              <w:t>RAN #104 **</w:t>
            </w:r>
            <w:r w:rsidR="00241B77" w:rsidRPr="00251083">
              <w:rPr>
                <w:rFonts w:cs="Arial"/>
                <w:b/>
                <w:bCs/>
                <w:lang w:val="en-US"/>
              </w:rPr>
              <w:t xml:space="preserve"> &amp;14</w:t>
            </w:r>
            <w:r w:rsidR="00BC292B" w:rsidRPr="00251083">
              <w:rPr>
                <w:rFonts w:cs="Arial"/>
                <w:b/>
                <w:bCs/>
                <w:lang w:val="en-US"/>
              </w:rPr>
              <w:t>, &amp;15</w:t>
            </w:r>
            <w:r w:rsidR="001469D1" w:rsidRPr="00251083">
              <w:rPr>
                <w:rFonts w:cs="Arial"/>
                <w:b/>
                <w:bCs/>
                <w:lang w:val="en-US"/>
              </w:rPr>
              <w:t>, &amp;18</w:t>
            </w:r>
          </w:p>
        </w:tc>
        <w:tc>
          <w:tcPr>
            <w:tcW w:w="2552" w:type="dxa"/>
            <w:shd w:val="clear" w:color="auto" w:fill="auto"/>
          </w:tcPr>
          <w:p w14:paraId="73FEE745" w14:textId="30E892CA" w:rsidR="00F93394" w:rsidRPr="00251083" w:rsidRDefault="004A551F" w:rsidP="00AB0E2A">
            <w:pPr>
              <w:pStyle w:val="Doc-title"/>
              <w:adjustRightInd w:val="0"/>
              <w:snapToGrid w:val="0"/>
              <w:rPr>
                <w:rFonts w:cs="Arial"/>
                <w:b/>
                <w:bCs/>
              </w:rPr>
            </w:pPr>
            <w:r w:rsidRPr="00251083">
              <w:rPr>
                <w:rFonts w:cs="Arial"/>
                <w:b/>
                <w:bCs/>
              </w:rPr>
              <w:t>17 June - 20 June 2024</w:t>
            </w:r>
          </w:p>
        </w:tc>
        <w:tc>
          <w:tcPr>
            <w:tcW w:w="2835" w:type="dxa"/>
            <w:shd w:val="clear" w:color="auto" w:fill="auto"/>
          </w:tcPr>
          <w:p w14:paraId="14FB31A3" w14:textId="24880399" w:rsidR="00F93394" w:rsidRPr="00251083" w:rsidRDefault="000E6A3F" w:rsidP="00AB0E2A">
            <w:pPr>
              <w:pStyle w:val="Doc-title"/>
              <w:adjustRightInd w:val="0"/>
              <w:snapToGrid w:val="0"/>
              <w:rPr>
                <w:rFonts w:cs="Arial"/>
                <w:b/>
                <w:bCs/>
              </w:rPr>
            </w:pPr>
            <w:r w:rsidRPr="00251083">
              <w:rPr>
                <w:rFonts w:cs="Arial"/>
                <w:b/>
                <w:bCs/>
              </w:rPr>
              <w:t>Shanghai</w:t>
            </w:r>
            <w:r w:rsidR="00BC292B" w:rsidRPr="00251083">
              <w:rPr>
                <w:rFonts w:cs="Arial"/>
                <w:b/>
                <w:bCs/>
              </w:rPr>
              <w:t>, China</w:t>
            </w:r>
          </w:p>
        </w:tc>
        <w:tc>
          <w:tcPr>
            <w:tcW w:w="1275" w:type="dxa"/>
            <w:shd w:val="clear" w:color="auto" w:fill="auto"/>
          </w:tcPr>
          <w:p w14:paraId="03ABFF87" w14:textId="084DEF48" w:rsidR="00F93394" w:rsidRPr="00251083" w:rsidRDefault="00251083" w:rsidP="00AB0E2A">
            <w:pPr>
              <w:pStyle w:val="Doc-title"/>
              <w:adjustRightInd w:val="0"/>
              <w:snapToGrid w:val="0"/>
              <w:rPr>
                <w:rFonts w:cs="Arial"/>
                <w:b/>
                <w:bCs/>
              </w:rPr>
            </w:pPr>
            <w:r>
              <w:rPr>
                <w:rFonts w:cs="Arial"/>
                <w:b/>
                <w:bCs/>
              </w:rPr>
              <w:t>Huawei</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927E421" w:rsidR="00F93394" w:rsidRDefault="000E6A3F" w:rsidP="00AB0E2A">
            <w:pPr>
              <w:pStyle w:val="Doc-title"/>
              <w:adjustRightInd w:val="0"/>
              <w:snapToGrid w:val="0"/>
              <w:rPr>
                <w:rFonts w:cs="Arial"/>
              </w:rPr>
            </w:pPr>
            <w:r>
              <w:rPr>
                <w:rFonts w:cs="Arial"/>
              </w:rPr>
              <w:t>Madrid,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C0204D" w:rsidRPr="0094717B" w14:paraId="3F9050FF" w14:textId="77777777" w:rsidTr="00272CAE">
        <w:trPr>
          <w:trHeight w:val="70"/>
          <w:tblCellSpacing w:w="0" w:type="dxa"/>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69390BF2" w:rsidR="00C0204D" w:rsidRDefault="00C0204D" w:rsidP="00272CAE">
            <w:pPr>
              <w:pStyle w:val="Doc-title"/>
              <w:adjustRightInd w:val="0"/>
              <w:snapToGrid w:val="0"/>
              <w:rPr>
                <w:rFonts w:cs="Arial"/>
              </w:rPr>
            </w:pPr>
            <w:r>
              <w:rPr>
                <w:rFonts w:cs="Arial"/>
              </w:rPr>
              <w:t>tbd</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94717B" w14:paraId="0822E0BB" w14:textId="77777777">
        <w:trPr>
          <w:trHeight w:val="70"/>
          <w:tblCellSpacing w:w="0" w:type="dxa"/>
        </w:trPr>
        <w:tc>
          <w:tcPr>
            <w:tcW w:w="2987" w:type="dxa"/>
            <w:shd w:val="clear" w:color="auto" w:fill="D9D9D9"/>
          </w:tcPr>
          <w:p w14:paraId="2B0C07B9" w14:textId="124D8419"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r w:rsidR="0091319E">
              <w:rPr>
                <w:rFonts w:cs="Arial"/>
                <w:lang w:val="en-US"/>
              </w:rPr>
              <w:t>, &amp;21</w:t>
            </w:r>
            <w:r w:rsidR="003601D6">
              <w:rPr>
                <w:rFonts w:cs="Arial"/>
                <w:lang w:val="en-US"/>
              </w:rPr>
              <w:t>, &amp;22</w:t>
            </w:r>
          </w:p>
        </w:tc>
        <w:tc>
          <w:tcPr>
            <w:tcW w:w="2552" w:type="dxa"/>
            <w:shd w:val="clear" w:color="auto" w:fill="D9D9D9"/>
          </w:tcPr>
          <w:p w14:paraId="07910014" w14:textId="7DA37B08" w:rsidR="001469D1" w:rsidRDefault="001607E8" w:rsidP="00AB0E2A">
            <w:pPr>
              <w:pStyle w:val="Doc-title"/>
              <w:adjustRightInd w:val="0"/>
              <w:snapToGrid w:val="0"/>
              <w:rPr>
                <w:rFonts w:cs="Arial"/>
              </w:rPr>
            </w:pPr>
            <w:r>
              <w:rPr>
                <w:rFonts w:cs="Arial"/>
              </w:rPr>
              <w:t>1</w:t>
            </w:r>
            <w:r w:rsidR="00C0204D">
              <w:rPr>
                <w:rFonts w:cs="Arial"/>
              </w:rPr>
              <w:t>2</w:t>
            </w:r>
            <w:r>
              <w:rPr>
                <w:rFonts w:cs="Arial"/>
              </w:rPr>
              <w:t xml:space="preserve"> </w:t>
            </w:r>
            <w:r w:rsidR="001469D1">
              <w:rPr>
                <w:rFonts w:cs="Arial"/>
              </w:rPr>
              <w:t>March</w:t>
            </w:r>
            <w:r>
              <w:rPr>
                <w:rFonts w:cs="Arial"/>
              </w:rPr>
              <w:t xml:space="preserve"> - 1</w:t>
            </w:r>
            <w:r w:rsidR="00C0204D">
              <w:rPr>
                <w:rFonts w:cs="Arial"/>
              </w:rPr>
              <w:t>4</w:t>
            </w:r>
            <w:r>
              <w:rPr>
                <w:rFonts w:cs="Arial"/>
              </w:rPr>
              <w:t xml:space="preserve">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trPr>
          <w:trHeight w:val="70"/>
          <w:tblCellSpacing w:w="0" w:type="dxa"/>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trPr>
          <w:trHeight w:val="70"/>
          <w:tblCellSpacing w:w="0" w:type="dxa"/>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039BADD" w:rsidR="001469D1" w:rsidRDefault="009A2513" w:rsidP="00AB0E2A">
            <w:pPr>
              <w:pStyle w:val="Doc-title"/>
              <w:adjustRightInd w:val="0"/>
              <w:snapToGrid w:val="0"/>
              <w:rPr>
                <w:rFonts w:cs="Arial"/>
              </w:rPr>
            </w:pPr>
            <w:r>
              <w:rPr>
                <w:rFonts w:cs="Arial"/>
              </w:rPr>
              <w:t>tbd, China (tbc)</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trPr>
          <w:trHeight w:val="70"/>
          <w:tblCellSpacing w:w="0" w:type="dxa"/>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3CED">
        <w:trPr>
          <w:trHeight w:val="70"/>
          <w:tblCellSpacing w:w="0" w:type="dxa"/>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2D14327" w:rsidR="00251083" w:rsidRPr="00251083" w:rsidRDefault="003601D6" w:rsidP="008A3CED">
            <w:pPr>
              <w:pStyle w:val="Doc-title"/>
              <w:adjustRightInd w:val="0"/>
              <w:snapToGrid w:val="0"/>
              <w:rPr>
                <w:rFonts w:cs="Arial"/>
              </w:rPr>
            </w:pPr>
            <w:r>
              <w:rPr>
                <w:rFonts w:cs="Arial"/>
              </w:rPr>
              <w:t>tbd, Japan (tbc)</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3CED">
        <w:trPr>
          <w:trHeight w:val="70"/>
          <w:tblCellSpacing w:w="0" w:type="dxa"/>
        </w:trPr>
        <w:tc>
          <w:tcPr>
            <w:tcW w:w="2987" w:type="dxa"/>
            <w:shd w:val="clear" w:color="auto" w:fill="auto"/>
          </w:tcPr>
          <w:p w14:paraId="3E36E476" w14:textId="551F2C94" w:rsidR="00251083" w:rsidRPr="00251083" w:rsidRDefault="00251083" w:rsidP="008A3CED">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3CED">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7E78E2D0" w:rsidR="00251083" w:rsidRPr="00251083" w:rsidRDefault="003601D6" w:rsidP="008A3CED">
            <w:pPr>
              <w:pStyle w:val="Doc-title"/>
              <w:adjustRightInd w:val="0"/>
              <w:snapToGrid w:val="0"/>
              <w:rPr>
                <w:rFonts w:cs="Arial"/>
              </w:rPr>
            </w:pPr>
            <w:r>
              <w:rPr>
                <w:rFonts w:cs="Arial"/>
              </w:rPr>
              <w:t>tbd, China (tbc)</w:t>
            </w:r>
          </w:p>
        </w:tc>
        <w:tc>
          <w:tcPr>
            <w:tcW w:w="1275" w:type="dxa"/>
            <w:shd w:val="clear" w:color="auto" w:fill="auto"/>
          </w:tcPr>
          <w:p w14:paraId="6E44D76B" w14:textId="4E2CAF58" w:rsidR="00251083" w:rsidRPr="00251083" w:rsidRDefault="006A4864" w:rsidP="008A3CED">
            <w:pPr>
              <w:pStyle w:val="Doc-title"/>
              <w:adjustRightInd w:val="0"/>
              <w:snapToGrid w:val="0"/>
              <w:rPr>
                <w:rFonts w:cs="Arial"/>
              </w:rPr>
            </w:pPr>
            <w:r>
              <w:rPr>
                <w:rFonts w:cs="Arial"/>
              </w:rPr>
              <w:t>CCSA</w:t>
            </w:r>
          </w:p>
        </w:tc>
      </w:tr>
      <w:tr w:rsidR="00251083" w:rsidRPr="0094717B" w14:paraId="4C0BDA47" w14:textId="77777777" w:rsidTr="008A3CED">
        <w:trPr>
          <w:trHeight w:val="70"/>
          <w:tblCellSpacing w:w="0" w:type="dxa"/>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5BDB8E76" w:rsidR="00251083" w:rsidRDefault="003601D6" w:rsidP="008A3CED">
            <w:pPr>
              <w:pStyle w:val="Doc-title"/>
              <w:adjustRightInd w:val="0"/>
              <w:snapToGrid w:val="0"/>
              <w:rPr>
                <w:rFonts w:cs="Arial"/>
              </w:rPr>
            </w:pPr>
            <w:r>
              <w:rPr>
                <w:rFonts w:cs="Arial"/>
              </w:rPr>
              <w:t>tbd, Europe (tbc)</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3CED">
        <w:trPr>
          <w:trHeight w:val="70"/>
          <w:tblCellSpacing w:w="0" w:type="dxa"/>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465979DE" w:rsidR="00251083" w:rsidRDefault="003601D6" w:rsidP="008A3CED">
            <w:pPr>
              <w:pStyle w:val="Doc-title"/>
              <w:adjustRightInd w:val="0"/>
              <w:snapToGrid w:val="0"/>
              <w:rPr>
                <w:rFonts w:cs="Arial"/>
              </w:rPr>
            </w:pPr>
            <w:r>
              <w:rPr>
                <w:rFonts w:cs="Arial"/>
              </w:rPr>
              <w:t>tbd, North America (tbc)</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822" w:name="_Toc527197955"/>
      <w:bookmarkStart w:id="823" w:name="_Toc2391498"/>
      <w:bookmarkStart w:id="824" w:name="_Toc25787752"/>
      <w:bookmarkStart w:id="825" w:name="_Toc25787952"/>
      <w:bookmarkStart w:id="826" w:name="_Toc27430647"/>
      <w:bookmarkStart w:id="827" w:name="_Toc33140379"/>
      <w:bookmarkStart w:id="828" w:name="_Toc34604910"/>
      <w:bookmarkStart w:id="829" w:name="_Toc34605103"/>
      <w:bookmarkStart w:id="830" w:name="_Toc35697903"/>
      <w:bookmarkStart w:id="831" w:name="_Toc42029398"/>
      <w:bookmarkStart w:id="832" w:name="_Toc62413613"/>
      <w:bookmarkStart w:id="833" w:name="_Toc67153291"/>
      <w:bookmarkStart w:id="834" w:name="_Toc74553809"/>
      <w:bookmarkStart w:id="835" w:name="_Toc82419009"/>
      <w:bookmarkStart w:id="836" w:name="_Toc82457106"/>
      <w:bookmarkStart w:id="837" w:name="_Toc108983256"/>
      <w:bookmarkStart w:id="838" w:name="_Toc111426717"/>
      <w:bookmarkStart w:id="839" w:name="_Toc116243024"/>
      <w:bookmarkStart w:id="840" w:name="_Toc116243276"/>
      <w:bookmarkStart w:id="841" w:name="_Toc124641692"/>
      <w:bookmarkStart w:id="842" w:name="_Toc124881028"/>
      <w:bookmarkStart w:id="843" w:name="_Toc174924633"/>
      <w:r>
        <w:t xml:space="preserve">Annex </w:t>
      </w:r>
      <w:r w:rsidR="00E048C0">
        <w:t>H</w:t>
      </w:r>
      <w:r>
        <w:t>:</w:t>
      </w:r>
      <w:r w:rsidR="001A4219">
        <w:tab/>
      </w:r>
      <w:r>
        <w:t>List of action items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09D399E" w14:textId="77777777" w:rsidR="00AB0E2A" w:rsidRDefault="00AB0E2A" w:rsidP="00AB0E2A">
      <w:r>
        <w:t>Nothing to report</w:t>
      </w:r>
    </w:p>
    <w:p w14:paraId="36A15C37" w14:textId="64632435" w:rsidR="00AB0E2A" w:rsidRDefault="00AB0E2A" w:rsidP="00AB0E2A">
      <w:pPr>
        <w:pStyle w:val="Heading2"/>
      </w:pPr>
      <w:bookmarkStart w:id="844" w:name="_Toc527197956"/>
      <w:bookmarkStart w:id="845" w:name="_Toc2391499"/>
      <w:bookmarkStart w:id="846" w:name="_Toc25787753"/>
      <w:bookmarkStart w:id="847" w:name="_Toc25787953"/>
      <w:bookmarkStart w:id="848" w:name="_Toc27430648"/>
      <w:bookmarkStart w:id="849" w:name="_Toc33140380"/>
      <w:bookmarkStart w:id="850" w:name="_Toc34604911"/>
      <w:bookmarkStart w:id="851" w:name="_Toc34605104"/>
      <w:bookmarkStart w:id="852" w:name="_Toc35697904"/>
      <w:bookmarkStart w:id="853" w:name="_Toc42029399"/>
      <w:bookmarkStart w:id="854" w:name="_Toc62413614"/>
      <w:bookmarkStart w:id="855" w:name="_Toc67153292"/>
      <w:bookmarkStart w:id="856" w:name="_Toc74553810"/>
      <w:bookmarkStart w:id="857" w:name="_Toc82419010"/>
      <w:bookmarkStart w:id="858" w:name="_Toc82457107"/>
      <w:bookmarkStart w:id="859" w:name="_Toc108983257"/>
      <w:bookmarkStart w:id="860" w:name="_Toc111426718"/>
      <w:bookmarkStart w:id="861" w:name="_Toc116243025"/>
      <w:bookmarkStart w:id="862" w:name="_Toc116243277"/>
      <w:bookmarkStart w:id="863" w:name="_Toc124641693"/>
      <w:bookmarkStart w:id="864" w:name="_Toc124881029"/>
      <w:bookmarkStart w:id="865" w:name="_Toc174924634"/>
      <w:r>
        <w:t xml:space="preserve">Annex </w:t>
      </w:r>
      <w:r w:rsidR="00E048C0">
        <w:t>I</w:t>
      </w:r>
      <w:r>
        <w:t>:</w:t>
      </w:r>
      <w:r w:rsidR="001A4219">
        <w:tab/>
      </w:r>
      <w:r>
        <w:t>List of email discussions after RAN #</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sidR="00031FD2">
        <w:t>10</w:t>
      </w:r>
      <w:r w:rsidR="00AF27A3">
        <w:t>4</w:t>
      </w:r>
      <w:bookmarkEnd w:id="865"/>
    </w:p>
    <w:p w14:paraId="694E7EA8" w14:textId="255942FE" w:rsidR="003E121C" w:rsidRDefault="003E121C" w:rsidP="00570CCE">
      <w:pPr>
        <w:spacing w:after="0"/>
      </w:pPr>
      <w:r>
        <w:t>RP-2</w:t>
      </w:r>
      <w:r w:rsidR="004A7875">
        <w:t>40</w:t>
      </w:r>
      <w:r w:rsidR="00AF27A3">
        <w:t>901</w:t>
      </w:r>
      <w:r>
        <w:tab/>
      </w:r>
      <w:r w:rsidRPr="003E121C">
        <w:t>Status of time budgets for RAN1/2/3/4 ongoing and new WIs/SIs after RAN #</w:t>
      </w:r>
      <w:r w:rsidR="00031FD2">
        <w:t>10</w:t>
      </w:r>
      <w:r w:rsidR="00AF27A3">
        <w:t>4</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0D352A8C" w:rsidR="00570CCE" w:rsidRDefault="00570CCE" w:rsidP="00570CCE">
      <w:pPr>
        <w:spacing w:after="0"/>
      </w:pPr>
      <w:r>
        <w:tab/>
      </w:r>
      <w:r>
        <w:tab/>
      </w:r>
      <w:r>
        <w:tab/>
      </w:r>
      <w:r>
        <w:tab/>
        <w:t xml:space="preserve">The discussion was kicked off by the RAN4 Chair on </w:t>
      </w:r>
      <w:r w:rsidR="00AF27A3">
        <w:t>11</w:t>
      </w:r>
      <w:r>
        <w:t>.</w:t>
      </w:r>
      <w:r w:rsidR="004A7875">
        <w:t>0</w:t>
      </w:r>
      <w:r w:rsidR="00AF27A3">
        <w:t>7</w:t>
      </w:r>
      <w:r>
        <w:t>.202</w:t>
      </w:r>
      <w:r w:rsidR="004A7875">
        <w:t>4</w:t>
      </w:r>
      <w:r>
        <w:t xml:space="preserve"> on the RAN email reflector.</w:t>
      </w:r>
    </w:p>
    <w:p w14:paraId="2A0FF2F3" w14:textId="77D34950" w:rsidR="00570CCE" w:rsidRDefault="00570CCE" w:rsidP="00DF5F16">
      <w:r>
        <w:tab/>
      </w:r>
      <w:r>
        <w:tab/>
      </w:r>
      <w:r>
        <w:tab/>
      </w:r>
      <w:r>
        <w:tab/>
        <w:t xml:space="preserve">The final version </w:t>
      </w:r>
      <w:r w:rsidR="0066368B">
        <w:t>RP-2</w:t>
      </w:r>
      <w:r w:rsidR="0091319E">
        <w:t>40</w:t>
      </w:r>
      <w:r w:rsidR="00AF27A3">
        <w:t>901</w:t>
      </w:r>
      <w:r w:rsidR="0066368B">
        <w:t xml:space="preserve"> </w:t>
      </w:r>
      <w:r>
        <w:t xml:space="preserve">was </w:t>
      </w:r>
      <w:r w:rsidRPr="00E71710">
        <w:t xml:space="preserve">provided </w:t>
      </w:r>
      <w:r w:rsidRPr="0066368B">
        <w:t xml:space="preserve">on </w:t>
      </w:r>
      <w:r w:rsidR="00AF27A3" w:rsidRPr="000568A6">
        <w:t>1</w:t>
      </w:r>
      <w:r w:rsidR="000568A6" w:rsidRPr="000568A6">
        <w:t>7</w:t>
      </w:r>
      <w:r w:rsidR="00F7078A" w:rsidRPr="000568A6">
        <w:t>.</w:t>
      </w:r>
      <w:r w:rsidR="00E77E7E" w:rsidRPr="000568A6">
        <w:t>0</w:t>
      </w:r>
      <w:r w:rsidR="00AF27A3">
        <w:t>8</w:t>
      </w:r>
      <w:r w:rsidRPr="0066368B">
        <w:t>.202</w:t>
      </w:r>
      <w:r w:rsidR="00E77E7E">
        <w:t>4</w:t>
      </w:r>
      <w:r w:rsidRPr="0066368B">
        <w:t xml:space="preserve"> an</w:t>
      </w:r>
      <w:r w:rsidRPr="00E71710">
        <w:t>d RP-2</w:t>
      </w:r>
      <w:r w:rsidR="0091319E">
        <w:t>40</w:t>
      </w:r>
      <w:r w:rsidR="00AF27A3">
        <w:t>901</w:t>
      </w:r>
      <w:r>
        <w:t xml:space="preserve"> was considered endorsed.</w:t>
      </w:r>
    </w:p>
    <w:p w14:paraId="7515C7BA" w14:textId="0689B9D0" w:rsidR="00415E44" w:rsidRDefault="00415E44" w:rsidP="00415E44">
      <w:pPr>
        <w:pStyle w:val="Heading2"/>
      </w:pPr>
      <w:bookmarkStart w:id="866" w:name="_Toc108983258"/>
      <w:bookmarkStart w:id="867" w:name="_Toc111426719"/>
      <w:bookmarkStart w:id="868" w:name="_Toc116243026"/>
      <w:bookmarkStart w:id="869" w:name="_Toc116243278"/>
      <w:bookmarkStart w:id="870" w:name="_Toc124641694"/>
      <w:bookmarkStart w:id="871" w:name="_Toc124881030"/>
      <w:bookmarkStart w:id="872" w:name="_Toc174924635"/>
      <w:r>
        <w:t>Annex J:</w:t>
      </w:r>
      <w:r w:rsidR="001A4219">
        <w:tab/>
      </w:r>
      <w:r w:rsidR="0005191B">
        <w:t>Voting list</w:t>
      </w:r>
      <w:bookmarkEnd w:id="866"/>
      <w:bookmarkEnd w:id="867"/>
      <w:bookmarkEnd w:id="868"/>
      <w:bookmarkEnd w:id="869"/>
      <w:bookmarkEnd w:id="870"/>
      <w:bookmarkEnd w:id="871"/>
      <w:bookmarkEnd w:id="872"/>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6CA45E0" w:rsidR="00AF27A3" w:rsidRDefault="00AF27A3" w:rsidP="00DF5F16">
      <w:r>
        <w:t>(Note: PCG #52</w:t>
      </w:r>
      <w:r w:rsidRPr="00AF27A3">
        <w:t xml:space="preserve"> </w:t>
      </w:r>
      <w:r>
        <w:t xml:space="preserve">on 23.04.24 </w:t>
      </w:r>
      <w:r w:rsidRPr="00AF27A3">
        <w:t>approved the deactivation of Annex I</w:t>
      </w:r>
      <w:r w:rsidR="00F51CA1">
        <w:t xml:space="preserve"> (this is not yet properly reflected in </w:t>
      </w:r>
      <w:r w:rsidR="000568A6">
        <w:t xml:space="preserve">line 3 in </w:t>
      </w:r>
      <w:r w:rsidR="00F51CA1">
        <w:t>the attached voting list)</w:t>
      </w:r>
      <w:r>
        <w:t>. Most parts of Annex I (except hardship exemption) of 3GPP working procedures was reintegrated into the main part in April 2024. Hardhip exemption was so far only used for 1 TSG RAN meeting: RAN #96 in June 22.)</w:t>
      </w:r>
    </w:p>
    <w:p w14:paraId="440C3BD3" w14:textId="68E59D35" w:rsidR="005B7E05" w:rsidRDefault="005B7E05" w:rsidP="00DF5F16">
      <w:r>
        <w:t>Therefore a corresponding voting list is attached to this report.</w:t>
      </w:r>
    </w:p>
    <w:p w14:paraId="0B5DAC06" w14:textId="2A2DEB7C" w:rsidR="007C2036" w:rsidRDefault="0024143F" w:rsidP="00C16A77">
      <w:pPr>
        <w:ind w:left="564" w:hanging="564"/>
      </w:pPr>
      <w:r>
        <w:t>Note:</w:t>
      </w:r>
      <w:r w:rsidR="00D3004E">
        <w:tab/>
      </w:r>
      <w:r>
        <w:t xml:space="preserve">For </w:t>
      </w:r>
      <w:r w:rsidR="00044E16">
        <w:t>R</w:t>
      </w:r>
      <w:r>
        <w:t>AN #</w:t>
      </w:r>
      <w:r w:rsidR="00A200B0">
        <w:t>10</w:t>
      </w:r>
      <w:r w:rsidR="00AF27A3">
        <w:t>4</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73" w:name="_Toc527197957"/>
      <w:bookmarkStart w:id="874" w:name="_Toc2391500"/>
      <w:bookmarkStart w:id="875" w:name="_Toc25787754"/>
      <w:bookmarkStart w:id="876" w:name="_Toc25787954"/>
      <w:bookmarkStart w:id="877" w:name="_Toc27430649"/>
      <w:bookmarkStart w:id="878" w:name="_Toc33140381"/>
      <w:bookmarkStart w:id="879" w:name="_Toc34604912"/>
      <w:bookmarkStart w:id="880" w:name="_Toc34605105"/>
      <w:bookmarkStart w:id="881" w:name="_Toc35697905"/>
      <w:bookmarkStart w:id="882" w:name="_Toc42029400"/>
      <w:bookmarkStart w:id="883" w:name="_Toc62413615"/>
      <w:bookmarkStart w:id="884" w:name="_Toc67153293"/>
      <w:bookmarkStart w:id="885" w:name="_Toc74553811"/>
      <w:bookmarkStart w:id="886" w:name="_Toc82419011"/>
      <w:bookmarkStart w:id="887" w:name="_Toc82457108"/>
      <w:bookmarkStart w:id="888" w:name="_Toc108983259"/>
      <w:bookmarkStart w:id="889" w:name="_Toc111426720"/>
      <w:bookmarkStart w:id="890" w:name="_Toc116243027"/>
      <w:bookmarkStart w:id="891" w:name="_Toc116243279"/>
      <w:bookmarkStart w:id="892" w:name="_Toc124641695"/>
      <w:bookmarkStart w:id="893" w:name="_Toc124881031"/>
      <w:bookmarkStart w:id="894" w:name="_Toc174924636"/>
      <w:r>
        <w:t xml:space="preserve">Annex </w:t>
      </w:r>
      <w:r w:rsidR="00415E44">
        <w:t>K</w:t>
      </w:r>
      <w:r>
        <w:t>:</w:t>
      </w:r>
      <w:r w:rsidR="001A4219">
        <w:tab/>
      </w:r>
      <w:r>
        <w:t>History</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7F16283B" w:rsidR="00AB0E2A" w:rsidRDefault="005042C6" w:rsidP="00AB0E2A">
            <w:pPr>
              <w:pStyle w:val="TAL"/>
              <w:snapToGrid w:val="0"/>
              <w:spacing w:before="120" w:after="120"/>
              <w:jc w:val="center"/>
            </w:pPr>
            <w:r>
              <w:t>2</w:t>
            </w:r>
            <w:r w:rsidR="00A81DE4">
              <w:t>0</w:t>
            </w:r>
            <w:r w:rsidR="00AB0E2A">
              <w:t>.</w:t>
            </w:r>
            <w:r>
              <w:t>0</w:t>
            </w:r>
            <w:r w:rsidR="00A81DE4">
              <w:t>6</w:t>
            </w:r>
            <w:r w:rsidR="00AB0E2A">
              <w:t>.20</w:t>
            </w:r>
            <w:r w:rsidR="000B5D0F">
              <w:t>2</w:t>
            </w:r>
            <w:r>
              <w:t>4</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754370F" w:rsidR="00AB0E2A" w:rsidRDefault="00AB0E2A" w:rsidP="00AB0E2A">
            <w:pPr>
              <w:pStyle w:val="TAL"/>
              <w:snapToGrid w:val="0"/>
              <w:spacing w:before="120" w:after="120"/>
            </w:pPr>
            <w:r w:rsidRPr="008B51CD">
              <w:t>Draft report of RAN #</w:t>
            </w:r>
            <w:r w:rsidR="00586B86">
              <w:t>10</w:t>
            </w:r>
            <w:r w:rsidR="00A81DE4">
              <w:t>4</w:t>
            </w:r>
            <w:r w:rsidRPr="008B51CD">
              <w:t xml:space="preserve"> provided</w:t>
            </w:r>
            <w:r w:rsidR="004A3AB0">
              <w:t xml:space="preserve"> </w:t>
            </w:r>
            <w:r w:rsidRPr="008B51CD">
              <w:t>after RAN #</w:t>
            </w:r>
            <w:r w:rsidR="00586B86">
              <w:t>10</w:t>
            </w:r>
            <w:r w:rsidR="00A81DE4">
              <w:t>4</w:t>
            </w:r>
          </w:p>
        </w:tc>
      </w:tr>
      <w:tr w:rsidR="007F2F91" w14:paraId="51237E38" w14:textId="77777777" w:rsidTr="00AB0E2A">
        <w:trPr>
          <w:cantSplit/>
        </w:trPr>
        <w:tc>
          <w:tcPr>
            <w:tcW w:w="1134" w:type="dxa"/>
            <w:shd w:val="solid" w:color="FFFFFF" w:fill="auto"/>
          </w:tcPr>
          <w:p w14:paraId="79D55F15" w14:textId="7620AF94" w:rsidR="007F2F91" w:rsidRPr="008E09D4" w:rsidRDefault="00ED1EFD" w:rsidP="00AB0E2A">
            <w:pPr>
              <w:pStyle w:val="TAL"/>
              <w:snapToGrid w:val="0"/>
              <w:spacing w:before="120" w:after="120"/>
              <w:jc w:val="center"/>
            </w:pPr>
            <w:r>
              <w:t>18</w:t>
            </w:r>
            <w:r w:rsidR="00576A68" w:rsidRPr="006D4970">
              <w:t>.</w:t>
            </w:r>
            <w:r w:rsidR="008B18AB" w:rsidRPr="006D4970">
              <w:t>0</w:t>
            </w:r>
            <w:r w:rsidR="00A81DE4">
              <w:t>8</w:t>
            </w:r>
            <w:r w:rsidR="00576A68" w:rsidRPr="006D4970">
              <w:t>.202</w:t>
            </w:r>
            <w:r w:rsidR="008B18AB" w:rsidRPr="006D4970">
              <w:t>4</w:t>
            </w:r>
          </w:p>
        </w:tc>
        <w:tc>
          <w:tcPr>
            <w:tcW w:w="1701" w:type="dxa"/>
            <w:shd w:val="solid" w:color="FFFFFF" w:fill="auto"/>
          </w:tcPr>
          <w:p w14:paraId="09AD920F" w14:textId="5E752CDE" w:rsidR="007F2F91" w:rsidRPr="00CD52AC" w:rsidRDefault="00576A68" w:rsidP="00AB0E2A">
            <w:pPr>
              <w:pStyle w:val="TAL"/>
              <w:snapToGrid w:val="0"/>
              <w:spacing w:before="120" w:after="120"/>
              <w:jc w:val="center"/>
            </w:pPr>
            <w:r>
              <w:t>RP-2</w:t>
            </w:r>
            <w:r w:rsidR="008B18AB">
              <w:t>4</w:t>
            </w:r>
            <w:r w:rsidR="00A81DE4">
              <w:t>1696</w:t>
            </w:r>
          </w:p>
        </w:tc>
        <w:tc>
          <w:tcPr>
            <w:tcW w:w="6521" w:type="dxa"/>
            <w:shd w:val="solid" w:color="FFFFFF" w:fill="auto"/>
          </w:tcPr>
          <w:p w14:paraId="62C8EC70" w14:textId="61E77B81" w:rsidR="007F2F91" w:rsidRPr="008B51CD" w:rsidRDefault="00666DC4" w:rsidP="00AB0E2A">
            <w:pPr>
              <w:pStyle w:val="TAL"/>
              <w:snapToGrid w:val="0"/>
              <w:spacing w:before="120" w:after="120"/>
            </w:pPr>
            <w:r w:rsidRPr="008B51CD">
              <w:t>Draft report of RAN #</w:t>
            </w:r>
            <w:r w:rsidR="00586B86">
              <w:t>10</w:t>
            </w:r>
            <w:r w:rsidR="00A81DE4">
              <w:t>4</w:t>
            </w:r>
            <w:r w:rsidRPr="008B51CD">
              <w:t xml:space="preserve"> provided</w:t>
            </w:r>
            <w:r>
              <w:t xml:space="preserve"> for approval to RAN #</w:t>
            </w:r>
            <w:r w:rsidR="00AF6171">
              <w:t>10</w:t>
            </w:r>
            <w:r w:rsidR="00A81DE4">
              <w:t>5</w:t>
            </w:r>
          </w:p>
        </w:tc>
      </w:tr>
      <w:tr w:rsidR="005042C6" w14:paraId="77F9DF88" w14:textId="77777777" w:rsidTr="00AB0E2A">
        <w:trPr>
          <w:cantSplit/>
        </w:trPr>
        <w:tc>
          <w:tcPr>
            <w:tcW w:w="1134" w:type="dxa"/>
            <w:shd w:val="solid" w:color="FFFFFF" w:fill="auto"/>
          </w:tcPr>
          <w:p w14:paraId="411526E1" w14:textId="4F033D48" w:rsidR="005042C6" w:rsidRPr="005042C6" w:rsidRDefault="005042C6" w:rsidP="00AB0E2A">
            <w:pPr>
              <w:pStyle w:val="TAL"/>
              <w:snapToGrid w:val="0"/>
              <w:spacing w:before="120" w:after="120"/>
              <w:jc w:val="center"/>
              <w:rPr>
                <w:highlight w:val="yellow"/>
              </w:rPr>
            </w:pPr>
          </w:p>
        </w:tc>
        <w:tc>
          <w:tcPr>
            <w:tcW w:w="1701" w:type="dxa"/>
            <w:shd w:val="solid" w:color="FFFFFF" w:fill="auto"/>
          </w:tcPr>
          <w:p w14:paraId="6381698A" w14:textId="4AF25DBF" w:rsidR="005042C6" w:rsidRDefault="005042C6" w:rsidP="00AB0E2A">
            <w:pPr>
              <w:pStyle w:val="TAL"/>
              <w:snapToGrid w:val="0"/>
              <w:spacing w:before="120" w:after="120"/>
              <w:jc w:val="center"/>
            </w:pPr>
          </w:p>
        </w:tc>
        <w:tc>
          <w:tcPr>
            <w:tcW w:w="6521" w:type="dxa"/>
            <w:shd w:val="solid" w:color="FFFFFF" w:fill="auto"/>
          </w:tcPr>
          <w:p w14:paraId="76BAD13C" w14:textId="0879FD2D" w:rsidR="005042C6" w:rsidRPr="008B51CD" w:rsidRDefault="005042C6"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4B62A" w14:textId="77777777" w:rsidR="001D436B" w:rsidRDefault="001D436B">
      <w:pPr>
        <w:spacing w:after="0"/>
      </w:pPr>
      <w:r>
        <w:separator/>
      </w:r>
    </w:p>
  </w:endnote>
  <w:endnote w:type="continuationSeparator" w:id="0">
    <w:p w14:paraId="04AC8138" w14:textId="77777777" w:rsidR="001D436B" w:rsidRDefault="001D43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A15DF" w14:textId="77777777" w:rsidR="001D436B" w:rsidRDefault="001D436B">
      <w:pPr>
        <w:spacing w:after="0"/>
      </w:pPr>
      <w:r>
        <w:separator/>
      </w:r>
    </w:p>
  </w:footnote>
  <w:footnote w:type="continuationSeparator" w:id="0">
    <w:p w14:paraId="0B410E34" w14:textId="77777777" w:rsidR="001D436B" w:rsidRDefault="001D43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DAE30" w14:textId="31768ABC" w:rsidR="008C1599" w:rsidRDefault="00B04EB5" w:rsidP="00401DFE">
    <w:pPr>
      <w:pStyle w:val="Header"/>
      <w:jc w:val="center"/>
    </w:pPr>
    <w:r w:rsidRPr="00B04EB5">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4</w:t>
    </w:r>
    <w:r w:rsidR="008C1599">
      <w:rPr>
        <w:b w:val="0"/>
      </w:rPr>
      <w:t xml:space="preserve">, </w:t>
    </w:r>
    <w:r>
      <w:rPr>
        <w:b w:val="0"/>
      </w:rPr>
      <w:t>Shanghai, China</w:t>
    </w:r>
    <w:r w:rsidR="00E15C88">
      <w:rPr>
        <w:b w:val="0"/>
      </w:rPr>
      <w:t xml:space="preserve">, </w:t>
    </w:r>
    <w:r>
      <w:rPr>
        <w:b w:val="0"/>
      </w:rPr>
      <w:t>June</w:t>
    </w:r>
    <w:r w:rsidR="000D7C6E">
      <w:rPr>
        <w:b w:val="0"/>
      </w:rPr>
      <w:t xml:space="preserve"> </w:t>
    </w:r>
    <w:r w:rsidR="00AC5636">
      <w:rPr>
        <w:b w:val="0"/>
      </w:rPr>
      <w:t>1</w:t>
    </w:r>
    <w:r>
      <w:rPr>
        <w:b w:val="0"/>
      </w:rPr>
      <w:t>7</w:t>
    </w:r>
    <w:r w:rsidR="00B256C6">
      <w:rPr>
        <w:b w:val="0"/>
      </w:rPr>
      <w:t>-</w:t>
    </w:r>
    <w:r w:rsidR="000D7C6E">
      <w:rPr>
        <w:b w:val="0"/>
      </w:rPr>
      <w:t>2</w:t>
    </w:r>
    <w:r>
      <w:rPr>
        <w:b w:val="0"/>
      </w:rPr>
      <w:t>0</w:t>
    </w:r>
    <w:r w:rsidR="008C1599">
      <w:rPr>
        <w:b w:val="0"/>
      </w:rPr>
      <w:t>, 202</w:t>
    </w:r>
    <w:r>
      <w:rPr>
        <w:b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2411"/>
    <w:rsid w:val="00013569"/>
    <w:rsid w:val="00013A30"/>
    <w:rsid w:val="00013D55"/>
    <w:rsid w:val="000155CA"/>
    <w:rsid w:val="00015FEE"/>
    <w:rsid w:val="00016581"/>
    <w:rsid w:val="00016B59"/>
    <w:rsid w:val="000174DD"/>
    <w:rsid w:val="0001752A"/>
    <w:rsid w:val="000177B3"/>
    <w:rsid w:val="000179BF"/>
    <w:rsid w:val="00017A23"/>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FD2"/>
    <w:rsid w:val="000328D3"/>
    <w:rsid w:val="00032D6C"/>
    <w:rsid w:val="00032DD3"/>
    <w:rsid w:val="00032FC4"/>
    <w:rsid w:val="00032FCF"/>
    <w:rsid w:val="00033142"/>
    <w:rsid w:val="0003337B"/>
    <w:rsid w:val="00033C74"/>
    <w:rsid w:val="00034B13"/>
    <w:rsid w:val="00034EF8"/>
    <w:rsid w:val="000351F4"/>
    <w:rsid w:val="000354E0"/>
    <w:rsid w:val="00036BF2"/>
    <w:rsid w:val="00037A72"/>
    <w:rsid w:val="000403DB"/>
    <w:rsid w:val="000404BA"/>
    <w:rsid w:val="000412AC"/>
    <w:rsid w:val="00041451"/>
    <w:rsid w:val="00041983"/>
    <w:rsid w:val="000419A1"/>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479CF"/>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5AE"/>
    <w:rsid w:val="0007587D"/>
    <w:rsid w:val="00077C69"/>
    <w:rsid w:val="00077ED1"/>
    <w:rsid w:val="00077F96"/>
    <w:rsid w:val="0008062A"/>
    <w:rsid w:val="00081C54"/>
    <w:rsid w:val="00082508"/>
    <w:rsid w:val="000827C3"/>
    <w:rsid w:val="00082E73"/>
    <w:rsid w:val="0008353D"/>
    <w:rsid w:val="00083579"/>
    <w:rsid w:val="00083EFB"/>
    <w:rsid w:val="00085176"/>
    <w:rsid w:val="0008566C"/>
    <w:rsid w:val="000856BD"/>
    <w:rsid w:val="00085752"/>
    <w:rsid w:val="00085D99"/>
    <w:rsid w:val="00086208"/>
    <w:rsid w:val="000869BD"/>
    <w:rsid w:val="000869F2"/>
    <w:rsid w:val="00086E04"/>
    <w:rsid w:val="00087229"/>
    <w:rsid w:val="00087AA5"/>
    <w:rsid w:val="000900AE"/>
    <w:rsid w:val="00090E99"/>
    <w:rsid w:val="000913CD"/>
    <w:rsid w:val="00091481"/>
    <w:rsid w:val="0009156F"/>
    <w:rsid w:val="00091C88"/>
    <w:rsid w:val="000929BF"/>
    <w:rsid w:val="00092BF6"/>
    <w:rsid w:val="00093014"/>
    <w:rsid w:val="00093069"/>
    <w:rsid w:val="0009429F"/>
    <w:rsid w:val="0009439D"/>
    <w:rsid w:val="000943F2"/>
    <w:rsid w:val="00094632"/>
    <w:rsid w:val="0009476E"/>
    <w:rsid w:val="00094B23"/>
    <w:rsid w:val="000952EF"/>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7E6"/>
    <w:rsid w:val="000C1868"/>
    <w:rsid w:val="000C1A0A"/>
    <w:rsid w:val="000C24E5"/>
    <w:rsid w:val="000C31C6"/>
    <w:rsid w:val="000C375D"/>
    <w:rsid w:val="000C382E"/>
    <w:rsid w:val="000C3DB7"/>
    <w:rsid w:val="000C45A2"/>
    <w:rsid w:val="000C4915"/>
    <w:rsid w:val="000C49C3"/>
    <w:rsid w:val="000C4A6B"/>
    <w:rsid w:val="000C4D74"/>
    <w:rsid w:val="000C4F6F"/>
    <w:rsid w:val="000C50C0"/>
    <w:rsid w:val="000C523F"/>
    <w:rsid w:val="000C530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646"/>
    <w:rsid w:val="000D785A"/>
    <w:rsid w:val="000D7C6E"/>
    <w:rsid w:val="000E0621"/>
    <w:rsid w:val="000E1C9D"/>
    <w:rsid w:val="000E3DA8"/>
    <w:rsid w:val="000E45EE"/>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B79"/>
    <w:rsid w:val="000F311B"/>
    <w:rsid w:val="000F363B"/>
    <w:rsid w:val="000F36E1"/>
    <w:rsid w:val="000F394C"/>
    <w:rsid w:val="000F44D3"/>
    <w:rsid w:val="000F45E2"/>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4F"/>
    <w:rsid w:val="001703EB"/>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192"/>
    <w:rsid w:val="001A4219"/>
    <w:rsid w:val="001A4A74"/>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EAB"/>
    <w:rsid w:val="001B2169"/>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49B5"/>
    <w:rsid w:val="001C535E"/>
    <w:rsid w:val="001C5AAB"/>
    <w:rsid w:val="001C5D47"/>
    <w:rsid w:val="001C72D0"/>
    <w:rsid w:val="001D08AA"/>
    <w:rsid w:val="001D0B18"/>
    <w:rsid w:val="001D0E32"/>
    <w:rsid w:val="001D1338"/>
    <w:rsid w:val="001D15E9"/>
    <w:rsid w:val="001D197B"/>
    <w:rsid w:val="001D19D9"/>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B52"/>
    <w:rsid w:val="002122D7"/>
    <w:rsid w:val="00212F94"/>
    <w:rsid w:val="002130D4"/>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50E7"/>
    <w:rsid w:val="00225551"/>
    <w:rsid w:val="002256FE"/>
    <w:rsid w:val="00225E87"/>
    <w:rsid w:val="00226B71"/>
    <w:rsid w:val="00226CF4"/>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FFD"/>
    <w:rsid w:val="002463A3"/>
    <w:rsid w:val="002464DC"/>
    <w:rsid w:val="00247588"/>
    <w:rsid w:val="002506E2"/>
    <w:rsid w:val="00250ADE"/>
    <w:rsid w:val="00250DCC"/>
    <w:rsid w:val="00250FCD"/>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291"/>
    <w:rsid w:val="00262797"/>
    <w:rsid w:val="00263558"/>
    <w:rsid w:val="002649EE"/>
    <w:rsid w:val="0026511C"/>
    <w:rsid w:val="00265701"/>
    <w:rsid w:val="00265997"/>
    <w:rsid w:val="00265BFB"/>
    <w:rsid w:val="00265C20"/>
    <w:rsid w:val="00265C47"/>
    <w:rsid w:val="0026750D"/>
    <w:rsid w:val="00270171"/>
    <w:rsid w:val="00271BA9"/>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293"/>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4337"/>
    <w:rsid w:val="00294491"/>
    <w:rsid w:val="00294CDB"/>
    <w:rsid w:val="00294EA0"/>
    <w:rsid w:val="002959CC"/>
    <w:rsid w:val="00295F8F"/>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50CC"/>
    <w:rsid w:val="002D5B6F"/>
    <w:rsid w:val="002D5E24"/>
    <w:rsid w:val="002D5E65"/>
    <w:rsid w:val="002D6025"/>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741"/>
    <w:rsid w:val="0031483B"/>
    <w:rsid w:val="00315729"/>
    <w:rsid w:val="003157F1"/>
    <w:rsid w:val="00315B1F"/>
    <w:rsid w:val="00315B4A"/>
    <w:rsid w:val="0031698E"/>
    <w:rsid w:val="0031734E"/>
    <w:rsid w:val="00317534"/>
    <w:rsid w:val="00317A33"/>
    <w:rsid w:val="00317F9F"/>
    <w:rsid w:val="00321253"/>
    <w:rsid w:val="0032199B"/>
    <w:rsid w:val="003219AD"/>
    <w:rsid w:val="003223EE"/>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A5F"/>
    <w:rsid w:val="00331B6B"/>
    <w:rsid w:val="00332AB2"/>
    <w:rsid w:val="00333394"/>
    <w:rsid w:val="003334BA"/>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6033"/>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9B"/>
    <w:rsid w:val="003D465B"/>
    <w:rsid w:val="003D4C91"/>
    <w:rsid w:val="003D4F75"/>
    <w:rsid w:val="003D50B3"/>
    <w:rsid w:val="003D52FC"/>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7DA"/>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5B2E"/>
    <w:rsid w:val="00436521"/>
    <w:rsid w:val="00436881"/>
    <w:rsid w:val="00436B8A"/>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888"/>
    <w:rsid w:val="00472346"/>
    <w:rsid w:val="00472E1B"/>
    <w:rsid w:val="00473059"/>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5B39"/>
    <w:rsid w:val="00485E0F"/>
    <w:rsid w:val="00485FAD"/>
    <w:rsid w:val="004866A3"/>
    <w:rsid w:val="00486CF9"/>
    <w:rsid w:val="00486E83"/>
    <w:rsid w:val="004875B0"/>
    <w:rsid w:val="004875F1"/>
    <w:rsid w:val="0048770A"/>
    <w:rsid w:val="00487CA8"/>
    <w:rsid w:val="00487D70"/>
    <w:rsid w:val="004911B2"/>
    <w:rsid w:val="00492039"/>
    <w:rsid w:val="00492058"/>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6392"/>
    <w:rsid w:val="004A649E"/>
    <w:rsid w:val="004A6CDC"/>
    <w:rsid w:val="004A7844"/>
    <w:rsid w:val="004A7875"/>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A23"/>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535"/>
    <w:rsid w:val="0050187A"/>
    <w:rsid w:val="00502262"/>
    <w:rsid w:val="00502A74"/>
    <w:rsid w:val="00502FED"/>
    <w:rsid w:val="00503346"/>
    <w:rsid w:val="0050368A"/>
    <w:rsid w:val="0050384D"/>
    <w:rsid w:val="00503B11"/>
    <w:rsid w:val="00503C71"/>
    <w:rsid w:val="005042C6"/>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D51"/>
    <w:rsid w:val="00535CA1"/>
    <w:rsid w:val="00535F4C"/>
    <w:rsid w:val="005378A4"/>
    <w:rsid w:val="00537DE2"/>
    <w:rsid w:val="00537E63"/>
    <w:rsid w:val="005400F2"/>
    <w:rsid w:val="00540BBD"/>
    <w:rsid w:val="00541DDF"/>
    <w:rsid w:val="00541F7C"/>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461B"/>
    <w:rsid w:val="00554BBD"/>
    <w:rsid w:val="00554CA2"/>
    <w:rsid w:val="005551B5"/>
    <w:rsid w:val="005555B2"/>
    <w:rsid w:val="005557C2"/>
    <w:rsid w:val="00556380"/>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0E3"/>
    <w:rsid w:val="005726C8"/>
    <w:rsid w:val="00572A42"/>
    <w:rsid w:val="005731C1"/>
    <w:rsid w:val="005731D2"/>
    <w:rsid w:val="005735AD"/>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B86"/>
    <w:rsid w:val="00587040"/>
    <w:rsid w:val="0058721D"/>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EEA"/>
    <w:rsid w:val="005D1FB3"/>
    <w:rsid w:val="005D23BC"/>
    <w:rsid w:val="005D299B"/>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794"/>
    <w:rsid w:val="005E405E"/>
    <w:rsid w:val="005E419C"/>
    <w:rsid w:val="005E4BD5"/>
    <w:rsid w:val="005E5601"/>
    <w:rsid w:val="005E5CEA"/>
    <w:rsid w:val="005E5D0D"/>
    <w:rsid w:val="005E632C"/>
    <w:rsid w:val="005E68CB"/>
    <w:rsid w:val="005E6B5A"/>
    <w:rsid w:val="005E7C16"/>
    <w:rsid w:val="005F0D01"/>
    <w:rsid w:val="005F120A"/>
    <w:rsid w:val="005F15B2"/>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B0A"/>
    <w:rsid w:val="00642E0C"/>
    <w:rsid w:val="00643DB2"/>
    <w:rsid w:val="00643FB0"/>
    <w:rsid w:val="00644F69"/>
    <w:rsid w:val="006460AF"/>
    <w:rsid w:val="006463E7"/>
    <w:rsid w:val="00646944"/>
    <w:rsid w:val="00646AB3"/>
    <w:rsid w:val="00646DF9"/>
    <w:rsid w:val="00647B5B"/>
    <w:rsid w:val="00647CFE"/>
    <w:rsid w:val="00647E44"/>
    <w:rsid w:val="00647E6F"/>
    <w:rsid w:val="00650274"/>
    <w:rsid w:val="00650687"/>
    <w:rsid w:val="0065147C"/>
    <w:rsid w:val="00651F3E"/>
    <w:rsid w:val="00652AC7"/>
    <w:rsid w:val="00653A7B"/>
    <w:rsid w:val="00653BF2"/>
    <w:rsid w:val="00653EE4"/>
    <w:rsid w:val="0065423E"/>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3A4"/>
    <w:rsid w:val="00664687"/>
    <w:rsid w:val="00664CDF"/>
    <w:rsid w:val="00665197"/>
    <w:rsid w:val="0066549A"/>
    <w:rsid w:val="00665A35"/>
    <w:rsid w:val="00666603"/>
    <w:rsid w:val="00666648"/>
    <w:rsid w:val="00666A6D"/>
    <w:rsid w:val="00666DC4"/>
    <w:rsid w:val="00666DE7"/>
    <w:rsid w:val="0066744C"/>
    <w:rsid w:val="00670288"/>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B81"/>
    <w:rsid w:val="006A139E"/>
    <w:rsid w:val="006A13D1"/>
    <w:rsid w:val="006A1425"/>
    <w:rsid w:val="006A1730"/>
    <w:rsid w:val="006A188D"/>
    <w:rsid w:val="006A2043"/>
    <w:rsid w:val="006A23B1"/>
    <w:rsid w:val="006A3DC9"/>
    <w:rsid w:val="006A4864"/>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DE7"/>
    <w:rsid w:val="006C4E84"/>
    <w:rsid w:val="006C5595"/>
    <w:rsid w:val="006C63E4"/>
    <w:rsid w:val="006C68CC"/>
    <w:rsid w:val="006C7402"/>
    <w:rsid w:val="006D0FDF"/>
    <w:rsid w:val="006D1112"/>
    <w:rsid w:val="006D152F"/>
    <w:rsid w:val="006D21DC"/>
    <w:rsid w:val="006D2B24"/>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DAD"/>
    <w:rsid w:val="006F3970"/>
    <w:rsid w:val="006F39A4"/>
    <w:rsid w:val="006F46AC"/>
    <w:rsid w:val="006F4B91"/>
    <w:rsid w:val="006F4E50"/>
    <w:rsid w:val="006F4F95"/>
    <w:rsid w:val="006F59C0"/>
    <w:rsid w:val="006F6326"/>
    <w:rsid w:val="006F635C"/>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DA2"/>
    <w:rsid w:val="007231C3"/>
    <w:rsid w:val="007232A4"/>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B5D"/>
    <w:rsid w:val="00750D24"/>
    <w:rsid w:val="0075154F"/>
    <w:rsid w:val="0075160C"/>
    <w:rsid w:val="007524B3"/>
    <w:rsid w:val="00752ADE"/>
    <w:rsid w:val="00752AEF"/>
    <w:rsid w:val="00753524"/>
    <w:rsid w:val="007541D7"/>
    <w:rsid w:val="007553A1"/>
    <w:rsid w:val="00755772"/>
    <w:rsid w:val="00755FF1"/>
    <w:rsid w:val="00756030"/>
    <w:rsid w:val="0075678C"/>
    <w:rsid w:val="00756D41"/>
    <w:rsid w:val="00757114"/>
    <w:rsid w:val="007573A9"/>
    <w:rsid w:val="007575A2"/>
    <w:rsid w:val="0076046C"/>
    <w:rsid w:val="00760577"/>
    <w:rsid w:val="00760CE3"/>
    <w:rsid w:val="00760D36"/>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11BB"/>
    <w:rsid w:val="00771275"/>
    <w:rsid w:val="007714EB"/>
    <w:rsid w:val="00771595"/>
    <w:rsid w:val="007718D4"/>
    <w:rsid w:val="007719ED"/>
    <w:rsid w:val="007727F1"/>
    <w:rsid w:val="00772ECF"/>
    <w:rsid w:val="0077377B"/>
    <w:rsid w:val="007738A2"/>
    <w:rsid w:val="00774047"/>
    <w:rsid w:val="007743D0"/>
    <w:rsid w:val="00774F63"/>
    <w:rsid w:val="0077507A"/>
    <w:rsid w:val="007756EF"/>
    <w:rsid w:val="0077591F"/>
    <w:rsid w:val="00775954"/>
    <w:rsid w:val="00775DD6"/>
    <w:rsid w:val="00775F8F"/>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642"/>
    <w:rsid w:val="007A1905"/>
    <w:rsid w:val="007A1D30"/>
    <w:rsid w:val="007A1F8D"/>
    <w:rsid w:val="007A29E2"/>
    <w:rsid w:val="007A2A3F"/>
    <w:rsid w:val="007A2BAC"/>
    <w:rsid w:val="007A2D2C"/>
    <w:rsid w:val="007A2F2A"/>
    <w:rsid w:val="007A404A"/>
    <w:rsid w:val="007A4A06"/>
    <w:rsid w:val="007A4A46"/>
    <w:rsid w:val="007A4E07"/>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40C"/>
    <w:rsid w:val="007B4E79"/>
    <w:rsid w:val="007B50D4"/>
    <w:rsid w:val="007B5E04"/>
    <w:rsid w:val="007B6786"/>
    <w:rsid w:val="007B72E8"/>
    <w:rsid w:val="007B79BC"/>
    <w:rsid w:val="007C06AE"/>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4A83"/>
    <w:rsid w:val="00805155"/>
    <w:rsid w:val="00805F99"/>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E24"/>
    <w:rsid w:val="00817FB4"/>
    <w:rsid w:val="00820501"/>
    <w:rsid w:val="008211EC"/>
    <w:rsid w:val="008216A8"/>
    <w:rsid w:val="008219B0"/>
    <w:rsid w:val="00821A0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2F"/>
    <w:rsid w:val="00860ED5"/>
    <w:rsid w:val="008619AE"/>
    <w:rsid w:val="008624D9"/>
    <w:rsid w:val="0086394B"/>
    <w:rsid w:val="00863BF9"/>
    <w:rsid w:val="008642B9"/>
    <w:rsid w:val="0086491E"/>
    <w:rsid w:val="00866289"/>
    <w:rsid w:val="00866DD8"/>
    <w:rsid w:val="00866FDE"/>
    <w:rsid w:val="00870C28"/>
    <w:rsid w:val="00872213"/>
    <w:rsid w:val="00872293"/>
    <w:rsid w:val="00872770"/>
    <w:rsid w:val="00872A6B"/>
    <w:rsid w:val="00873219"/>
    <w:rsid w:val="00873288"/>
    <w:rsid w:val="008734F5"/>
    <w:rsid w:val="008735E5"/>
    <w:rsid w:val="00874147"/>
    <w:rsid w:val="00874A04"/>
    <w:rsid w:val="00874F18"/>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6147"/>
    <w:rsid w:val="00886A5E"/>
    <w:rsid w:val="008871EB"/>
    <w:rsid w:val="0088785F"/>
    <w:rsid w:val="00887B73"/>
    <w:rsid w:val="0089002E"/>
    <w:rsid w:val="0089014E"/>
    <w:rsid w:val="00890B2E"/>
    <w:rsid w:val="008911F7"/>
    <w:rsid w:val="00891622"/>
    <w:rsid w:val="008917FD"/>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C92"/>
    <w:rsid w:val="008B6D5A"/>
    <w:rsid w:val="008B7104"/>
    <w:rsid w:val="008B7236"/>
    <w:rsid w:val="008C016B"/>
    <w:rsid w:val="008C0536"/>
    <w:rsid w:val="008C1599"/>
    <w:rsid w:val="008C1FA8"/>
    <w:rsid w:val="008C30F5"/>
    <w:rsid w:val="008C3983"/>
    <w:rsid w:val="008C4CB9"/>
    <w:rsid w:val="008C5BEF"/>
    <w:rsid w:val="008C6661"/>
    <w:rsid w:val="008C6D4D"/>
    <w:rsid w:val="008C7163"/>
    <w:rsid w:val="008C7493"/>
    <w:rsid w:val="008C76D7"/>
    <w:rsid w:val="008D0D9F"/>
    <w:rsid w:val="008D1147"/>
    <w:rsid w:val="008D1D48"/>
    <w:rsid w:val="008D1FF7"/>
    <w:rsid w:val="008D268B"/>
    <w:rsid w:val="008D28A9"/>
    <w:rsid w:val="008D370E"/>
    <w:rsid w:val="008D384C"/>
    <w:rsid w:val="008D435A"/>
    <w:rsid w:val="008D463C"/>
    <w:rsid w:val="008D4717"/>
    <w:rsid w:val="008D4E0A"/>
    <w:rsid w:val="008D6171"/>
    <w:rsid w:val="008D6BE6"/>
    <w:rsid w:val="008D6CDE"/>
    <w:rsid w:val="008D6D32"/>
    <w:rsid w:val="008D7651"/>
    <w:rsid w:val="008D7DC0"/>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7544"/>
    <w:rsid w:val="00917776"/>
    <w:rsid w:val="00917C92"/>
    <w:rsid w:val="00917FF9"/>
    <w:rsid w:val="00921063"/>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3043C"/>
    <w:rsid w:val="009305DE"/>
    <w:rsid w:val="00930958"/>
    <w:rsid w:val="00930AFD"/>
    <w:rsid w:val="00930D85"/>
    <w:rsid w:val="009313AF"/>
    <w:rsid w:val="0093146E"/>
    <w:rsid w:val="00931A4D"/>
    <w:rsid w:val="00931C68"/>
    <w:rsid w:val="00932328"/>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4042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0B8F"/>
    <w:rsid w:val="0095119F"/>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586"/>
    <w:rsid w:val="00961A96"/>
    <w:rsid w:val="00961DFF"/>
    <w:rsid w:val="00961E36"/>
    <w:rsid w:val="00962A3B"/>
    <w:rsid w:val="00962D79"/>
    <w:rsid w:val="00962F96"/>
    <w:rsid w:val="009630A0"/>
    <w:rsid w:val="00963D8E"/>
    <w:rsid w:val="00963E25"/>
    <w:rsid w:val="00964080"/>
    <w:rsid w:val="00964380"/>
    <w:rsid w:val="009655E5"/>
    <w:rsid w:val="0096576B"/>
    <w:rsid w:val="00966FA6"/>
    <w:rsid w:val="00967369"/>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906B3"/>
    <w:rsid w:val="009914B9"/>
    <w:rsid w:val="009915FE"/>
    <w:rsid w:val="00991B4A"/>
    <w:rsid w:val="00992196"/>
    <w:rsid w:val="009922EC"/>
    <w:rsid w:val="00992941"/>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BF2"/>
    <w:rsid w:val="009D3D7F"/>
    <w:rsid w:val="009D3E09"/>
    <w:rsid w:val="009D4741"/>
    <w:rsid w:val="009D5EC2"/>
    <w:rsid w:val="009D7881"/>
    <w:rsid w:val="009D7D84"/>
    <w:rsid w:val="009D7F5F"/>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259C"/>
    <w:rsid w:val="009F2726"/>
    <w:rsid w:val="009F2A77"/>
    <w:rsid w:val="009F38B6"/>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7031"/>
    <w:rsid w:val="00A07620"/>
    <w:rsid w:val="00A07CEB"/>
    <w:rsid w:val="00A07D11"/>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D97"/>
    <w:rsid w:val="00A3252B"/>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C2B"/>
    <w:rsid w:val="00A571AD"/>
    <w:rsid w:val="00A5742D"/>
    <w:rsid w:val="00A57CA7"/>
    <w:rsid w:val="00A60051"/>
    <w:rsid w:val="00A60381"/>
    <w:rsid w:val="00A605CE"/>
    <w:rsid w:val="00A61703"/>
    <w:rsid w:val="00A617C8"/>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85A"/>
    <w:rsid w:val="00A90BE6"/>
    <w:rsid w:val="00A90F42"/>
    <w:rsid w:val="00A929AB"/>
    <w:rsid w:val="00A92E75"/>
    <w:rsid w:val="00A9304B"/>
    <w:rsid w:val="00A938C1"/>
    <w:rsid w:val="00A94E26"/>
    <w:rsid w:val="00A959F4"/>
    <w:rsid w:val="00A95ADB"/>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A84"/>
    <w:rsid w:val="00AF5EDA"/>
    <w:rsid w:val="00AF6171"/>
    <w:rsid w:val="00AF6224"/>
    <w:rsid w:val="00AF66D5"/>
    <w:rsid w:val="00AF6877"/>
    <w:rsid w:val="00AF6D2C"/>
    <w:rsid w:val="00AF75E4"/>
    <w:rsid w:val="00B0014D"/>
    <w:rsid w:val="00B00C35"/>
    <w:rsid w:val="00B00CA2"/>
    <w:rsid w:val="00B01B4B"/>
    <w:rsid w:val="00B01FA8"/>
    <w:rsid w:val="00B040FB"/>
    <w:rsid w:val="00B043C1"/>
    <w:rsid w:val="00B04913"/>
    <w:rsid w:val="00B04EB5"/>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4D14"/>
    <w:rsid w:val="00B14D3A"/>
    <w:rsid w:val="00B14E0E"/>
    <w:rsid w:val="00B15025"/>
    <w:rsid w:val="00B1622F"/>
    <w:rsid w:val="00B16989"/>
    <w:rsid w:val="00B16C9E"/>
    <w:rsid w:val="00B1736F"/>
    <w:rsid w:val="00B179FC"/>
    <w:rsid w:val="00B21210"/>
    <w:rsid w:val="00B2199E"/>
    <w:rsid w:val="00B21A5A"/>
    <w:rsid w:val="00B21D90"/>
    <w:rsid w:val="00B21EFE"/>
    <w:rsid w:val="00B22174"/>
    <w:rsid w:val="00B2290C"/>
    <w:rsid w:val="00B23134"/>
    <w:rsid w:val="00B23682"/>
    <w:rsid w:val="00B239DF"/>
    <w:rsid w:val="00B23D28"/>
    <w:rsid w:val="00B23DC4"/>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41B0"/>
    <w:rsid w:val="00B4497C"/>
    <w:rsid w:val="00B4497F"/>
    <w:rsid w:val="00B4533F"/>
    <w:rsid w:val="00B453EC"/>
    <w:rsid w:val="00B456F1"/>
    <w:rsid w:val="00B46376"/>
    <w:rsid w:val="00B470E4"/>
    <w:rsid w:val="00B47293"/>
    <w:rsid w:val="00B47308"/>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04A"/>
    <w:rsid w:val="00B8356B"/>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15D0"/>
    <w:rsid w:val="00BC1885"/>
    <w:rsid w:val="00BC292B"/>
    <w:rsid w:val="00BC309F"/>
    <w:rsid w:val="00BC3C1A"/>
    <w:rsid w:val="00BC3D7F"/>
    <w:rsid w:val="00BC4447"/>
    <w:rsid w:val="00BC4DF5"/>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4B06"/>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600C"/>
    <w:rsid w:val="00BE6AA1"/>
    <w:rsid w:val="00BE6B8B"/>
    <w:rsid w:val="00BE7232"/>
    <w:rsid w:val="00BF04C9"/>
    <w:rsid w:val="00BF0DCF"/>
    <w:rsid w:val="00BF1631"/>
    <w:rsid w:val="00BF164D"/>
    <w:rsid w:val="00BF20F4"/>
    <w:rsid w:val="00BF254E"/>
    <w:rsid w:val="00BF3391"/>
    <w:rsid w:val="00BF49F6"/>
    <w:rsid w:val="00BF5216"/>
    <w:rsid w:val="00BF54B2"/>
    <w:rsid w:val="00BF5AB9"/>
    <w:rsid w:val="00BF62E8"/>
    <w:rsid w:val="00BF6937"/>
    <w:rsid w:val="00BF6945"/>
    <w:rsid w:val="00BF6AAC"/>
    <w:rsid w:val="00BF7922"/>
    <w:rsid w:val="00C00D7A"/>
    <w:rsid w:val="00C014DE"/>
    <w:rsid w:val="00C01AD8"/>
    <w:rsid w:val="00C0204D"/>
    <w:rsid w:val="00C02F3E"/>
    <w:rsid w:val="00C02F55"/>
    <w:rsid w:val="00C0332B"/>
    <w:rsid w:val="00C036E2"/>
    <w:rsid w:val="00C03933"/>
    <w:rsid w:val="00C03D01"/>
    <w:rsid w:val="00C03ED8"/>
    <w:rsid w:val="00C04614"/>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E97"/>
    <w:rsid w:val="00C1623A"/>
    <w:rsid w:val="00C163D8"/>
    <w:rsid w:val="00C16A77"/>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6584"/>
    <w:rsid w:val="00C30128"/>
    <w:rsid w:val="00C301AE"/>
    <w:rsid w:val="00C303B0"/>
    <w:rsid w:val="00C3058D"/>
    <w:rsid w:val="00C30A93"/>
    <w:rsid w:val="00C317C7"/>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E0C"/>
    <w:rsid w:val="00C37F76"/>
    <w:rsid w:val="00C402DC"/>
    <w:rsid w:val="00C409B8"/>
    <w:rsid w:val="00C416C5"/>
    <w:rsid w:val="00C418F5"/>
    <w:rsid w:val="00C4259A"/>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7D7"/>
    <w:rsid w:val="00C50F14"/>
    <w:rsid w:val="00C50FDD"/>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6EF0"/>
    <w:rsid w:val="00CA71B3"/>
    <w:rsid w:val="00CA71C5"/>
    <w:rsid w:val="00CA7708"/>
    <w:rsid w:val="00CA7B45"/>
    <w:rsid w:val="00CA7B7D"/>
    <w:rsid w:val="00CB0178"/>
    <w:rsid w:val="00CB05AF"/>
    <w:rsid w:val="00CB0C54"/>
    <w:rsid w:val="00CB1F57"/>
    <w:rsid w:val="00CB224F"/>
    <w:rsid w:val="00CB27BB"/>
    <w:rsid w:val="00CB2901"/>
    <w:rsid w:val="00CB2A54"/>
    <w:rsid w:val="00CB38FF"/>
    <w:rsid w:val="00CB5F65"/>
    <w:rsid w:val="00CB776A"/>
    <w:rsid w:val="00CB7BB2"/>
    <w:rsid w:val="00CC01DE"/>
    <w:rsid w:val="00CC02A7"/>
    <w:rsid w:val="00CC040D"/>
    <w:rsid w:val="00CC0572"/>
    <w:rsid w:val="00CC05BF"/>
    <w:rsid w:val="00CC09B6"/>
    <w:rsid w:val="00CC0AAD"/>
    <w:rsid w:val="00CC16DE"/>
    <w:rsid w:val="00CC1AF3"/>
    <w:rsid w:val="00CC1F21"/>
    <w:rsid w:val="00CC2959"/>
    <w:rsid w:val="00CC2C52"/>
    <w:rsid w:val="00CC348F"/>
    <w:rsid w:val="00CC3A03"/>
    <w:rsid w:val="00CC426C"/>
    <w:rsid w:val="00CC4387"/>
    <w:rsid w:val="00CC4509"/>
    <w:rsid w:val="00CC52C2"/>
    <w:rsid w:val="00CC52F8"/>
    <w:rsid w:val="00CC56CA"/>
    <w:rsid w:val="00CC57B6"/>
    <w:rsid w:val="00CC5B2A"/>
    <w:rsid w:val="00CC63D4"/>
    <w:rsid w:val="00CC6D38"/>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4C"/>
    <w:rsid w:val="00CE2780"/>
    <w:rsid w:val="00CE31CE"/>
    <w:rsid w:val="00CE3352"/>
    <w:rsid w:val="00CE3B2F"/>
    <w:rsid w:val="00CE4D52"/>
    <w:rsid w:val="00CE4F7B"/>
    <w:rsid w:val="00CE515B"/>
    <w:rsid w:val="00CE61A5"/>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61DD"/>
    <w:rsid w:val="00D3701F"/>
    <w:rsid w:val="00D37458"/>
    <w:rsid w:val="00D402BA"/>
    <w:rsid w:val="00D40F54"/>
    <w:rsid w:val="00D41C5D"/>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60845"/>
    <w:rsid w:val="00D610CB"/>
    <w:rsid w:val="00D61884"/>
    <w:rsid w:val="00D620D5"/>
    <w:rsid w:val="00D637D9"/>
    <w:rsid w:val="00D63916"/>
    <w:rsid w:val="00D650AB"/>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CF0"/>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83C"/>
    <w:rsid w:val="00D95AF5"/>
    <w:rsid w:val="00D95B43"/>
    <w:rsid w:val="00D95BF4"/>
    <w:rsid w:val="00D95C99"/>
    <w:rsid w:val="00D96279"/>
    <w:rsid w:val="00D965FD"/>
    <w:rsid w:val="00D977D8"/>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70"/>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857"/>
    <w:rsid w:val="00DD4F7A"/>
    <w:rsid w:val="00DD5782"/>
    <w:rsid w:val="00DD5B95"/>
    <w:rsid w:val="00DD5EBF"/>
    <w:rsid w:val="00DD5FD9"/>
    <w:rsid w:val="00DD716F"/>
    <w:rsid w:val="00DD7B07"/>
    <w:rsid w:val="00DD7C33"/>
    <w:rsid w:val="00DE0037"/>
    <w:rsid w:val="00DE02C7"/>
    <w:rsid w:val="00DE09BE"/>
    <w:rsid w:val="00DE0EDB"/>
    <w:rsid w:val="00DE1DDA"/>
    <w:rsid w:val="00DE21C4"/>
    <w:rsid w:val="00DE23C9"/>
    <w:rsid w:val="00DE2923"/>
    <w:rsid w:val="00DE3002"/>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F31"/>
    <w:rsid w:val="00E15033"/>
    <w:rsid w:val="00E151BF"/>
    <w:rsid w:val="00E157B5"/>
    <w:rsid w:val="00E15C88"/>
    <w:rsid w:val="00E1630C"/>
    <w:rsid w:val="00E164C0"/>
    <w:rsid w:val="00E16908"/>
    <w:rsid w:val="00E16959"/>
    <w:rsid w:val="00E16B64"/>
    <w:rsid w:val="00E171D1"/>
    <w:rsid w:val="00E1730C"/>
    <w:rsid w:val="00E2065E"/>
    <w:rsid w:val="00E20B32"/>
    <w:rsid w:val="00E20D57"/>
    <w:rsid w:val="00E214C0"/>
    <w:rsid w:val="00E21914"/>
    <w:rsid w:val="00E21A0F"/>
    <w:rsid w:val="00E21B2E"/>
    <w:rsid w:val="00E21C89"/>
    <w:rsid w:val="00E22031"/>
    <w:rsid w:val="00E220E9"/>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59D"/>
    <w:rsid w:val="00E34CC3"/>
    <w:rsid w:val="00E3518A"/>
    <w:rsid w:val="00E3518E"/>
    <w:rsid w:val="00E364C7"/>
    <w:rsid w:val="00E36CE4"/>
    <w:rsid w:val="00E37155"/>
    <w:rsid w:val="00E37168"/>
    <w:rsid w:val="00E37D1C"/>
    <w:rsid w:val="00E37FDA"/>
    <w:rsid w:val="00E41021"/>
    <w:rsid w:val="00E41F45"/>
    <w:rsid w:val="00E42431"/>
    <w:rsid w:val="00E43AB1"/>
    <w:rsid w:val="00E43D58"/>
    <w:rsid w:val="00E44112"/>
    <w:rsid w:val="00E44734"/>
    <w:rsid w:val="00E44D7C"/>
    <w:rsid w:val="00E45757"/>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38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0CE"/>
    <w:rsid w:val="00ED1237"/>
    <w:rsid w:val="00ED1EFD"/>
    <w:rsid w:val="00ED2130"/>
    <w:rsid w:val="00ED2662"/>
    <w:rsid w:val="00ED2FF4"/>
    <w:rsid w:val="00ED3108"/>
    <w:rsid w:val="00ED3112"/>
    <w:rsid w:val="00ED381B"/>
    <w:rsid w:val="00ED3970"/>
    <w:rsid w:val="00ED3D2D"/>
    <w:rsid w:val="00ED3E72"/>
    <w:rsid w:val="00ED3FA5"/>
    <w:rsid w:val="00ED4037"/>
    <w:rsid w:val="00ED4789"/>
    <w:rsid w:val="00ED4A3A"/>
    <w:rsid w:val="00ED4BE1"/>
    <w:rsid w:val="00ED4D3A"/>
    <w:rsid w:val="00ED674B"/>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990"/>
    <w:rsid w:val="00EE505B"/>
    <w:rsid w:val="00EE56EF"/>
    <w:rsid w:val="00EE5824"/>
    <w:rsid w:val="00EE5DF5"/>
    <w:rsid w:val="00EE5EA3"/>
    <w:rsid w:val="00EE5EAD"/>
    <w:rsid w:val="00EE6FB0"/>
    <w:rsid w:val="00EE7672"/>
    <w:rsid w:val="00EF0888"/>
    <w:rsid w:val="00EF0B3A"/>
    <w:rsid w:val="00EF110F"/>
    <w:rsid w:val="00EF1353"/>
    <w:rsid w:val="00EF3003"/>
    <w:rsid w:val="00EF31A9"/>
    <w:rsid w:val="00EF331E"/>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CB9"/>
    <w:rsid w:val="00F0106B"/>
    <w:rsid w:val="00F0186D"/>
    <w:rsid w:val="00F02383"/>
    <w:rsid w:val="00F038B8"/>
    <w:rsid w:val="00F03DED"/>
    <w:rsid w:val="00F03FCE"/>
    <w:rsid w:val="00F046B4"/>
    <w:rsid w:val="00F0493C"/>
    <w:rsid w:val="00F04A66"/>
    <w:rsid w:val="00F04B80"/>
    <w:rsid w:val="00F04FC3"/>
    <w:rsid w:val="00F05788"/>
    <w:rsid w:val="00F06769"/>
    <w:rsid w:val="00F07395"/>
    <w:rsid w:val="00F077AD"/>
    <w:rsid w:val="00F07CA1"/>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9EF"/>
    <w:rsid w:val="00F80DBF"/>
    <w:rsid w:val="00F8129C"/>
    <w:rsid w:val="00F8147C"/>
    <w:rsid w:val="00F818AD"/>
    <w:rsid w:val="00F81A3C"/>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E42"/>
    <w:rsid w:val="00FA1F2F"/>
    <w:rsid w:val="00FA2865"/>
    <w:rsid w:val="00FA3279"/>
    <w:rsid w:val="00FA3A97"/>
    <w:rsid w:val="00FA3D24"/>
    <w:rsid w:val="00FA3E40"/>
    <w:rsid w:val="00FA4CE7"/>
    <w:rsid w:val="00FA6587"/>
    <w:rsid w:val="00FA699E"/>
    <w:rsid w:val="00FA7041"/>
    <w:rsid w:val="00FB04CE"/>
    <w:rsid w:val="00FB058A"/>
    <w:rsid w:val="00FB0C7B"/>
    <w:rsid w:val="00FB1008"/>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9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7F3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F3A92"/>
    <w:pPr>
      <w:pBdr>
        <w:top w:val="none" w:sz="0" w:space="0" w:color="auto"/>
      </w:pBdr>
      <w:spacing w:before="180"/>
      <w:outlineLvl w:val="1"/>
    </w:pPr>
    <w:rPr>
      <w:sz w:val="32"/>
    </w:rPr>
  </w:style>
  <w:style w:type="paragraph" w:styleId="Heading3">
    <w:name w:val="heading 3"/>
    <w:basedOn w:val="Heading2"/>
    <w:next w:val="Normal"/>
    <w:qFormat/>
    <w:rsid w:val="007F3A92"/>
    <w:pPr>
      <w:spacing w:before="120"/>
      <w:outlineLvl w:val="2"/>
    </w:pPr>
    <w:rPr>
      <w:sz w:val="28"/>
    </w:rPr>
  </w:style>
  <w:style w:type="paragraph" w:styleId="Heading4">
    <w:name w:val="heading 4"/>
    <w:basedOn w:val="Heading3"/>
    <w:next w:val="Normal"/>
    <w:qFormat/>
    <w:rsid w:val="007F3A92"/>
    <w:pPr>
      <w:ind w:left="1418" w:hanging="1418"/>
      <w:outlineLvl w:val="3"/>
    </w:pPr>
    <w:rPr>
      <w:sz w:val="24"/>
    </w:rPr>
  </w:style>
  <w:style w:type="paragraph" w:styleId="Heading5">
    <w:name w:val="heading 5"/>
    <w:basedOn w:val="Heading4"/>
    <w:next w:val="Normal"/>
    <w:qFormat/>
    <w:rsid w:val="007F3A92"/>
    <w:pPr>
      <w:ind w:left="1701" w:hanging="1701"/>
      <w:outlineLvl w:val="4"/>
    </w:pPr>
    <w:rPr>
      <w:sz w:val="22"/>
    </w:rPr>
  </w:style>
  <w:style w:type="paragraph" w:styleId="Heading6">
    <w:name w:val="heading 6"/>
    <w:basedOn w:val="H6"/>
    <w:next w:val="Normal"/>
    <w:qFormat/>
    <w:rsid w:val="007F3A92"/>
    <w:pPr>
      <w:outlineLvl w:val="5"/>
    </w:pPr>
  </w:style>
  <w:style w:type="paragraph" w:styleId="Heading7">
    <w:name w:val="heading 7"/>
    <w:basedOn w:val="H6"/>
    <w:next w:val="Normal"/>
    <w:qFormat/>
    <w:rsid w:val="007F3A92"/>
    <w:pPr>
      <w:outlineLvl w:val="6"/>
    </w:pPr>
  </w:style>
  <w:style w:type="paragraph" w:styleId="Heading8">
    <w:name w:val="heading 8"/>
    <w:basedOn w:val="Heading1"/>
    <w:next w:val="Normal"/>
    <w:qFormat/>
    <w:rsid w:val="007F3A92"/>
    <w:pPr>
      <w:ind w:left="0" w:firstLine="0"/>
      <w:outlineLvl w:val="7"/>
    </w:pPr>
  </w:style>
  <w:style w:type="paragraph" w:styleId="Heading9">
    <w:name w:val="heading 9"/>
    <w:basedOn w:val="Heading8"/>
    <w:next w:val="Normal"/>
    <w:qFormat/>
    <w:rsid w:val="007F3A92"/>
    <w:pPr>
      <w:outlineLvl w:val="8"/>
    </w:pPr>
  </w:style>
  <w:style w:type="character" w:default="1" w:styleId="DefaultParagraphFont">
    <w:name w:val="Default Paragraph Font"/>
    <w:semiHidden/>
    <w:rsid w:val="007F3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3A92"/>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7F3A92"/>
    <w:pPr>
      <w:ind w:left="1985" w:hanging="1985"/>
      <w:outlineLvl w:val="9"/>
    </w:pPr>
    <w:rPr>
      <w:sz w:val="20"/>
    </w:rPr>
  </w:style>
  <w:style w:type="paragraph" w:styleId="TOC8">
    <w:name w:val="toc 8"/>
    <w:basedOn w:val="TOC1"/>
    <w:rsid w:val="007F3A92"/>
    <w:pPr>
      <w:spacing w:before="180"/>
      <w:ind w:left="2693" w:hanging="2693"/>
    </w:pPr>
    <w:rPr>
      <w:b/>
    </w:rPr>
  </w:style>
  <w:style w:type="paragraph" w:styleId="TOC1">
    <w:name w:val="toc 1"/>
    <w:rsid w:val="007F3A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3A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F3A92"/>
    <w:pPr>
      <w:ind w:left="1701" w:hanging="1701"/>
    </w:pPr>
  </w:style>
  <w:style w:type="paragraph" w:styleId="TOC4">
    <w:name w:val="toc 4"/>
    <w:basedOn w:val="TOC3"/>
    <w:rsid w:val="007F3A92"/>
    <w:pPr>
      <w:ind w:left="1418" w:hanging="1418"/>
    </w:pPr>
  </w:style>
  <w:style w:type="paragraph" w:styleId="TOC3">
    <w:name w:val="toc 3"/>
    <w:basedOn w:val="TOC2"/>
    <w:rsid w:val="007F3A92"/>
    <w:pPr>
      <w:ind w:left="1134" w:hanging="1134"/>
    </w:pPr>
  </w:style>
  <w:style w:type="paragraph" w:styleId="TOC2">
    <w:name w:val="toc 2"/>
    <w:basedOn w:val="TOC1"/>
    <w:rsid w:val="007F3A92"/>
    <w:pPr>
      <w:keepNext w:val="0"/>
      <w:spacing w:before="0"/>
      <w:ind w:left="851" w:hanging="851"/>
    </w:pPr>
    <w:rPr>
      <w:sz w:val="20"/>
    </w:rPr>
  </w:style>
  <w:style w:type="paragraph" w:styleId="Index2">
    <w:name w:val="index 2"/>
    <w:basedOn w:val="Index1"/>
    <w:semiHidden/>
    <w:rsid w:val="007F3A92"/>
    <w:pPr>
      <w:ind w:left="284"/>
    </w:pPr>
  </w:style>
  <w:style w:type="paragraph" w:styleId="Index1">
    <w:name w:val="index 1"/>
    <w:basedOn w:val="Normal"/>
    <w:semiHidden/>
    <w:rsid w:val="007F3A92"/>
    <w:pPr>
      <w:keepLines/>
      <w:spacing w:after="0"/>
    </w:pPr>
  </w:style>
  <w:style w:type="paragraph" w:customStyle="1" w:styleId="ZH">
    <w:name w:val="ZH"/>
    <w:rsid w:val="007F3A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3A92"/>
    <w:pPr>
      <w:outlineLvl w:val="9"/>
    </w:pPr>
  </w:style>
  <w:style w:type="paragraph" w:styleId="ListNumber2">
    <w:name w:val="List Number 2"/>
    <w:basedOn w:val="ListNumber"/>
    <w:semiHidden/>
    <w:rsid w:val="007F3A92"/>
    <w:pPr>
      <w:ind w:left="851"/>
    </w:pPr>
  </w:style>
  <w:style w:type="paragraph" w:styleId="ListNumber">
    <w:name w:val="List Number"/>
    <w:basedOn w:val="List"/>
    <w:semiHidden/>
    <w:rsid w:val="007F3A92"/>
  </w:style>
  <w:style w:type="paragraph" w:styleId="List">
    <w:name w:val="List"/>
    <w:basedOn w:val="Normal"/>
    <w:semiHidden/>
    <w:rsid w:val="007F3A92"/>
    <w:pPr>
      <w:ind w:left="568" w:hanging="284"/>
    </w:pPr>
  </w:style>
  <w:style w:type="paragraph" w:styleId="Header">
    <w:name w:val="header"/>
    <w:semiHidden/>
    <w:rsid w:val="007F3A9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3A92"/>
    <w:rPr>
      <w:b/>
      <w:position w:val="6"/>
      <w:sz w:val="16"/>
    </w:rPr>
  </w:style>
  <w:style w:type="paragraph" w:styleId="FootnoteText">
    <w:name w:val="footnote text"/>
    <w:basedOn w:val="Normal"/>
    <w:semiHidden/>
    <w:rsid w:val="007F3A92"/>
    <w:pPr>
      <w:keepLines/>
      <w:spacing w:after="0"/>
      <w:ind w:left="454" w:hanging="454"/>
    </w:pPr>
    <w:rPr>
      <w:sz w:val="16"/>
    </w:rPr>
  </w:style>
  <w:style w:type="paragraph" w:customStyle="1" w:styleId="TAH">
    <w:name w:val="TAH"/>
    <w:basedOn w:val="TAC"/>
    <w:rsid w:val="007F3A92"/>
    <w:rPr>
      <w:b/>
    </w:rPr>
  </w:style>
  <w:style w:type="paragraph" w:customStyle="1" w:styleId="TAC">
    <w:name w:val="TAC"/>
    <w:basedOn w:val="TAL"/>
    <w:rsid w:val="007F3A92"/>
    <w:pPr>
      <w:jc w:val="center"/>
    </w:pPr>
  </w:style>
  <w:style w:type="paragraph" w:customStyle="1" w:styleId="TAL">
    <w:name w:val="TAL"/>
    <w:basedOn w:val="Normal"/>
    <w:link w:val="TALChar"/>
    <w:rsid w:val="007F3A92"/>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7F3A92"/>
    <w:pPr>
      <w:keepNext w:val="0"/>
      <w:spacing w:before="0" w:after="240"/>
    </w:pPr>
  </w:style>
  <w:style w:type="paragraph" w:customStyle="1" w:styleId="TH">
    <w:name w:val="TH"/>
    <w:basedOn w:val="Normal"/>
    <w:link w:val="THChar"/>
    <w:rsid w:val="007F3A92"/>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7F3A92"/>
    <w:pPr>
      <w:keepLines/>
      <w:ind w:left="1135" w:hanging="851"/>
    </w:pPr>
  </w:style>
  <w:style w:type="paragraph" w:styleId="TOC9">
    <w:name w:val="toc 9"/>
    <w:basedOn w:val="TOC8"/>
    <w:rsid w:val="007F3A92"/>
    <w:pPr>
      <w:ind w:left="1418" w:hanging="1418"/>
    </w:pPr>
  </w:style>
  <w:style w:type="paragraph" w:customStyle="1" w:styleId="EX">
    <w:name w:val="EX"/>
    <w:basedOn w:val="Normal"/>
    <w:rsid w:val="007F3A92"/>
    <w:pPr>
      <w:keepLines/>
      <w:ind w:left="1702" w:hanging="1418"/>
    </w:pPr>
  </w:style>
  <w:style w:type="paragraph" w:customStyle="1" w:styleId="FP">
    <w:name w:val="FP"/>
    <w:basedOn w:val="Normal"/>
    <w:rsid w:val="007F3A92"/>
    <w:pPr>
      <w:spacing w:after="0"/>
    </w:pPr>
  </w:style>
  <w:style w:type="paragraph" w:customStyle="1" w:styleId="LD">
    <w:name w:val="LD"/>
    <w:rsid w:val="007F3A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3A92"/>
    <w:pPr>
      <w:spacing w:after="0"/>
    </w:pPr>
  </w:style>
  <w:style w:type="paragraph" w:customStyle="1" w:styleId="EW">
    <w:name w:val="EW"/>
    <w:basedOn w:val="EX"/>
    <w:rsid w:val="007F3A92"/>
    <w:pPr>
      <w:spacing w:after="0"/>
    </w:pPr>
  </w:style>
  <w:style w:type="paragraph" w:styleId="TOC6">
    <w:name w:val="toc 6"/>
    <w:basedOn w:val="TOC5"/>
    <w:next w:val="Normal"/>
    <w:rsid w:val="007F3A92"/>
    <w:pPr>
      <w:ind w:left="1985" w:hanging="1985"/>
    </w:pPr>
  </w:style>
  <w:style w:type="paragraph" w:styleId="TOC7">
    <w:name w:val="toc 7"/>
    <w:basedOn w:val="TOC6"/>
    <w:next w:val="Normal"/>
    <w:rsid w:val="007F3A92"/>
    <w:pPr>
      <w:ind w:left="2268" w:hanging="2268"/>
    </w:pPr>
  </w:style>
  <w:style w:type="paragraph" w:styleId="ListBullet2">
    <w:name w:val="List Bullet 2"/>
    <w:basedOn w:val="ListBullet"/>
    <w:semiHidden/>
    <w:rsid w:val="007F3A92"/>
    <w:pPr>
      <w:ind w:left="851"/>
    </w:pPr>
  </w:style>
  <w:style w:type="paragraph" w:styleId="ListBullet">
    <w:name w:val="List Bullet"/>
    <w:basedOn w:val="List"/>
    <w:semiHidden/>
    <w:rsid w:val="007F3A92"/>
  </w:style>
  <w:style w:type="paragraph" w:styleId="ListBullet3">
    <w:name w:val="List Bullet 3"/>
    <w:basedOn w:val="ListBullet2"/>
    <w:semiHidden/>
    <w:rsid w:val="007F3A92"/>
    <w:pPr>
      <w:ind w:left="1135"/>
    </w:pPr>
  </w:style>
  <w:style w:type="paragraph" w:customStyle="1" w:styleId="EQ">
    <w:name w:val="EQ"/>
    <w:basedOn w:val="Normal"/>
    <w:next w:val="Normal"/>
    <w:rsid w:val="007F3A92"/>
    <w:pPr>
      <w:keepLines/>
      <w:tabs>
        <w:tab w:val="center" w:pos="4536"/>
        <w:tab w:val="right" w:pos="9072"/>
      </w:tabs>
    </w:pPr>
    <w:rPr>
      <w:noProof/>
    </w:rPr>
  </w:style>
  <w:style w:type="paragraph" w:customStyle="1" w:styleId="NF">
    <w:name w:val="NF"/>
    <w:basedOn w:val="NO"/>
    <w:rsid w:val="007F3A92"/>
    <w:pPr>
      <w:keepNext/>
      <w:spacing w:after="0"/>
    </w:pPr>
    <w:rPr>
      <w:rFonts w:ascii="Arial" w:hAnsi="Arial"/>
      <w:sz w:val="18"/>
    </w:rPr>
  </w:style>
  <w:style w:type="paragraph" w:customStyle="1" w:styleId="PL">
    <w:name w:val="PL"/>
    <w:rsid w:val="007F3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3A92"/>
    <w:pPr>
      <w:jc w:val="right"/>
    </w:pPr>
  </w:style>
  <w:style w:type="paragraph" w:customStyle="1" w:styleId="TAN">
    <w:name w:val="TAN"/>
    <w:basedOn w:val="TAL"/>
    <w:rsid w:val="007F3A92"/>
    <w:pPr>
      <w:ind w:left="851" w:hanging="851"/>
    </w:pPr>
  </w:style>
  <w:style w:type="paragraph" w:customStyle="1" w:styleId="ZA">
    <w:name w:val="ZA"/>
    <w:rsid w:val="007F3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3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3A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3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3A92"/>
    <w:pPr>
      <w:framePr w:wrap="notBeside" w:y="16161"/>
    </w:pPr>
  </w:style>
  <w:style w:type="character" w:customStyle="1" w:styleId="ZGSM">
    <w:name w:val="ZGSM"/>
    <w:rsid w:val="007F3A92"/>
  </w:style>
  <w:style w:type="paragraph" w:styleId="List2">
    <w:name w:val="List 2"/>
    <w:basedOn w:val="List"/>
    <w:semiHidden/>
    <w:rsid w:val="007F3A92"/>
    <w:pPr>
      <w:ind w:left="851"/>
    </w:pPr>
  </w:style>
  <w:style w:type="paragraph" w:customStyle="1" w:styleId="ZG">
    <w:name w:val="ZG"/>
    <w:rsid w:val="007F3A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F3A92"/>
    <w:pPr>
      <w:ind w:left="1135"/>
    </w:pPr>
  </w:style>
  <w:style w:type="paragraph" w:styleId="List4">
    <w:name w:val="List 4"/>
    <w:basedOn w:val="List3"/>
    <w:semiHidden/>
    <w:rsid w:val="007F3A92"/>
    <w:pPr>
      <w:ind w:left="1418"/>
    </w:pPr>
  </w:style>
  <w:style w:type="paragraph" w:styleId="List5">
    <w:name w:val="List 5"/>
    <w:basedOn w:val="List4"/>
    <w:semiHidden/>
    <w:rsid w:val="007F3A92"/>
    <w:pPr>
      <w:ind w:left="1702"/>
    </w:pPr>
  </w:style>
  <w:style w:type="paragraph" w:customStyle="1" w:styleId="EditorsNote">
    <w:name w:val="Editor's Note"/>
    <w:basedOn w:val="NO"/>
    <w:rsid w:val="007F3A92"/>
    <w:rPr>
      <w:color w:val="FF0000"/>
    </w:rPr>
  </w:style>
  <w:style w:type="paragraph" w:styleId="ListBullet4">
    <w:name w:val="List Bullet 4"/>
    <w:basedOn w:val="ListBullet3"/>
    <w:semiHidden/>
    <w:rsid w:val="007F3A92"/>
    <w:pPr>
      <w:ind w:left="1418"/>
    </w:pPr>
  </w:style>
  <w:style w:type="paragraph" w:styleId="ListBullet5">
    <w:name w:val="List Bullet 5"/>
    <w:basedOn w:val="ListBullet4"/>
    <w:semiHidden/>
    <w:rsid w:val="007F3A92"/>
    <w:pPr>
      <w:ind w:left="1702"/>
    </w:pPr>
  </w:style>
  <w:style w:type="paragraph" w:customStyle="1" w:styleId="B1">
    <w:name w:val="B1"/>
    <w:basedOn w:val="List"/>
    <w:rsid w:val="007F3A92"/>
  </w:style>
  <w:style w:type="paragraph" w:customStyle="1" w:styleId="B2">
    <w:name w:val="B2"/>
    <w:basedOn w:val="List2"/>
    <w:rsid w:val="007F3A92"/>
  </w:style>
  <w:style w:type="paragraph" w:customStyle="1" w:styleId="B3">
    <w:name w:val="B3"/>
    <w:basedOn w:val="List3"/>
    <w:rsid w:val="007F3A92"/>
  </w:style>
  <w:style w:type="paragraph" w:customStyle="1" w:styleId="B4">
    <w:name w:val="B4"/>
    <w:basedOn w:val="List4"/>
    <w:rsid w:val="007F3A92"/>
  </w:style>
  <w:style w:type="paragraph" w:customStyle="1" w:styleId="B5">
    <w:name w:val="B5"/>
    <w:basedOn w:val="List5"/>
    <w:rsid w:val="007F3A92"/>
  </w:style>
  <w:style w:type="paragraph" w:styleId="Footer">
    <w:name w:val="footer"/>
    <w:basedOn w:val="Header"/>
    <w:link w:val="FooterChar"/>
    <w:rsid w:val="007F3A92"/>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7F3A92"/>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4/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25271</TotalTime>
  <Pages>138</Pages>
  <Words>54454</Words>
  <Characters>310390</Characters>
  <Application>Microsoft Office Word</Application>
  <DocSecurity>0</DocSecurity>
  <Lines>2586</Lines>
  <Paragraphs>728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364116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4376</cp:revision>
  <cp:lastPrinted>1899-12-31T23:00:00Z</cp:lastPrinted>
  <dcterms:created xsi:type="dcterms:W3CDTF">2019-03-30T21:44:00Z</dcterms:created>
  <dcterms:modified xsi:type="dcterms:W3CDTF">2024-08-19T20:52:00Z</dcterms:modified>
</cp:coreProperties>
</file>